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0D2AFCA7"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A2282F">
              <w:t>10</w:t>
            </w:r>
            <w:r w:rsidRPr="00DF18AB">
              <w:t xml:space="preserve">.0 </w:t>
            </w:r>
            <w:r w:rsidRPr="00DF18AB">
              <w:rPr>
                <w:sz w:val="32"/>
              </w:rPr>
              <w:t>(202</w:t>
            </w:r>
            <w:r w:rsidR="00C31284">
              <w:rPr>
                <w:sz w:val="32"/>
              </w:rPr>
              <w:t>5</w:t>
            </w:r>
            <w:r w:rsidRPr="00DF18AB">
              <w:rPr>
                <w:sz w:val="32"/>
              </w:rPr>
              <w:t>-</w:t>
            </w:r>
            <w:r w:rsidR="00C31284">
              <w:rPr>
                <w:sz w:val="32"/>
              </w:rPr>
              <w:t>0</w:t>
            </w:r>
            <w:r w:rsidR="00A2282F">
              <w:rPr>
                <w:sz w:val="32"/>
              </w:rPr>
              <w:t>6</w:t>
            </w:r>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1682498"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11682499"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DF1C3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1284">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4CD436CB" w14:textId="5EE75E9D" w:rsidR="00156F45"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fldLock="1"/>
      </w:r>
      <w:r>
        <w:rPr>
          <w:sz w:val="16"/>
        </w:rPr>
        <w:instrText xml:space="preserve"> TOC \o "1-9" </w:instrText>
      </w:r>
      <w:r>
        <w:rPr>
          <w:sz w:val="16"/>
        </w:rPr>
        <w:fldChar w:fldCharType="separate"/>
      </w:r>
      <w:r w:rsidR="00156F45">
        <w:t>Foreword</w:t>
      </w:r>
      <w:r w:rsidR="00156F45">
        <w:tab/>
      </w:r>
      <w:r w:rsidR="00156F45">
        <w:fldChar w:fldCharType="begin" w:fldLock="1"/>
      </w:r>
      <w:r w:rsidR="00156F45">
        <w:instrText xml:space="preserve"> PAGEREF _Toc201069317 \h </w:instrText>
      </w:r>
      <w:r w:rsidR="00156F45">
        <w:fldChar w:fldCharType="separate"/>
      </w:r>
      <w:r w:rsidR="00156F45">
        <w:t>18</w:t>
      </w:r>
      <w:r w:rsidR="00156F45">
        <w:fldChar w:fldCharType="end"/>
      </w:r>
    </w:p>
    <w:p w14:paraId="0446F666" w14:textId="0468B6EA" w:rsidR="00156F45" w:rsidRDefault="00156F4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_Toc201069318 \h </w:instrText>
      </w:r>
      <w:r>
        <w:fldChar w:fldCharType="separate"/>
      </w:r>
      <w:r>
        <w:t>19</w:t>
      </w:r>
      <w:r>
        <w:fldChar w:fldCharType="end"/>
      </w:r>
    </w:p>
    <w:p w14:paraId="31674E2B" w14:textId="7141DAD5" w:rsidR="00156F45" w:rsidRDefault="00156F4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_Toc201069319 \h </w:instrText>
      </w:r>
      <w:r>
        <w:fldChar w:fldCharType="separate"/>
      </w:r>
      <w:r>
        <w:t>19</w:t>
      </w:r>
      <w:r>
        <w:fldChar w:fldCharType="end"/>
      </w:r>
    </w:p>
    <w:p w14:paraId="632E9A6A" w14:textId="1363C3BA" w:rsidR="00156F45" w:rsidRDefault="00156F4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_Toc201069320 \h </w:instrText>
      </w:r>
      <w:r>
        <w:fldChar w:fldCharType="separate"/>
      </w:r>
      <w:r>
        <w:t>23</w:t>
      </w:r>
      <w:r>
        <w:fldChar w:fldCharType="end"/>
      </w:r>
    </w:p>
    <w:p w14:paraId="0DE6C9B3" w14:textId="6A25B344" w:rsidR="00156F45" w:rsidRDefault="00156F4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_Toc201069321 \h </w:instrText>
      </w:r>
      <w:r>
        <w:fldChar w:fldCharType="separate"/>
      </w:r>
      <w:r>
        <w:t>23</w:t>
      </w:r>
      <w:r>
        <w:fldChar w:fldCharType="end"/>
      </w:r>
    </w:p>
    <w:p w14:paraId="69D48ECC" w14:textId="109EF7D0" w:rsidR="00156F45" w:rsidRDefault="00156F4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_Toc201069322 \h </w:instrText>
      </w:r>
      <w:r>
        <w:fldChar w:fldCharType="separate"/>
      </w:r>
      <w:r>
        <w:t>26</w:t>
      </w:r>
      <w:r>
        <w:fldChar w:fldCharType="end"/>
      </w:r>
    </w:p>
    <w:p w14:paraId="1A771FD9" w14:textId="06FCE0AD" w:rsidR="00156F45" w:rsidRDefault="00156F4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_Toc201069323 \h </w:instrText>
      </w:r>
      <w:r>
        <w:fldChar w:fldCharType="separate"/>
      </w:r>
      <w:r>
        <w:t>26</w:t>
      </w:r>
      <w:r>
        <w:fldChar w:fldCharType="end"/>
      </w:r>
    </w:p>
    <w:p w14:paraId="670D8559" w14:textId="32A867AE" w:rsidR="00156F45" w:rsidRDefault="00156F4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_Toc201069324 \h </w:instrText>
      </w:r>
      <w:r>
        <w:fldChar w:fldCharType="separate"/>
      </w:r>
      <w:r>
        <w:t>28</w:t>
      </w:r>
      <w:r>
        <w:fldChar w:fldCharType="end"/>
      </w:r>
    </w:p>
    <w:p w14:paraId="0CC1860B" w14:textId="1821CC63"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_Toc201069325 \h </w:instrText>
      </w:r>
      <w:r>
        <w:fldChar w:fldCharType="separate"/>
      </w:r>
      <w:r>
        <w:t>28</w:t>
      </w:r>
      <w:r>
        <w:fldChar w:fldCharType="end"/>
      </w:r>
    </w:p>
    <w:p w14:paraId="77401E3F" w14:textId="24EEB7F4" w:rsidR="00156F45" w:rsidRDefault="00156F4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_Toc201069326 \h </w:instrText>
      </w:r>
      <w:r>
        <w:fldChar w:fldCharType="separate"/>
      </w:r>
      <w:r>
        <w:t>29</w:t>
      </w:r>
      <w:r>
        <w:fldChar w:fldCharType="end"/>
      </w:r>
    </w:p>
    <w:p w14:paraId="71D55750" w14:textId="49DD4E31" w:rsidR="00156F45" w:rsidRDefault="00156F4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_Toc201069327 \h </w:instrText>
      </w:r>
      <w:r>
        <w:fldChar w:fldCharType="separate"/>
      </w:r>
      <w:r>
        <w:t>29</w:t>
      </w:r>
      <w:r>
        <w:fldChar w:fldCharType="end"/>
      </w:r>
    </w:p>
    <w:p w14:paraId="20837ECB" w14:textId="54D61AC9" w:rsidR="00156F45" w:rsidRDefault="00156F4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_Toc201069328 \h </w:instrText>
      </w:r>
      <w:r>
        <w:fldChar w:fldCharType="separate"/>
      </w:r>
      <w:r>
        <w:t>29</w:t>
      </w:r>
      <w:r>
        <w:fldChar w:fldCharType="end"/>
      </w:r>
    </w:p>
    <w:p w14:paraId="6FA3E66B" w14:textId="32E2DD45" w:rsidR="00156F45" w:rsidRDefault="00156F45">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_Toc201069329 \h </w:instrText>
      </w:r>
      <w:r>
        <w:fldChar w:fldCharType="separate"/>
      </w:r>
      <w:r>
        <w:t>29</w:t>
      </w:r>
      <w:r>
        <w:fldChar w:fldCharType="end"/>
      </w:r>
    </w:p>
    <w:p w14:paraId="7DCB8B4E" w14:textId="29E80524" w:rsidR="00156F45" w:rsidRDefault="00156F45">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_Toc201069330 \h </w:instrText>
      </w:r>
      <w:r>
        <w:fldChar w:fldCharType="separate"/>
      </w:r>
      <w:r>
        <w:t>30</w:t>
      </w:r>
      <w:r>
        <w:fldChar w:fldCharType="end"/>
      </w:r>
    </w:p>
    <w:p w14:paraId="04AC3A08" w14:textId="65F3EBF6" w:rsidR="00156F45" w:rsidRDefault="00156F45">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_Toc201069331 \h </w:instrText>
      </w:r>
      <w:r>
        <w:fldChar w:fldCharType="separate"/>
      </w:r>
      <w:r>
        <w:t>30</w:t>
      </w:r>
      <w:r>
        <w:fldChar w:fldCharType="end"/>
      </w:r>
    </w:p>
    <w:p w14:paraId="5E3B00C6" w14:textId="2418AB59" w:rsidR="00156F45" w:rsidRDefault="00156F45">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_Toc201069332 \h </w:instrText>
      </w:r>
      <w:r>
        <w:fldChar w:fldCharType="separate"/>
      </w:r>
      <w:r>
        <w:t>30</w:t>
      </w:r>
      <w:r>
        <w:fldChar w:fldCharType="end"/>
      </w:r>
    </w:p>
    <w:p w14:paraId="18998ACB" w14:textId="1B47BA97" w:rsidR="00156F45" w:rsidRDefault="00156F45">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_Toc201069333 \h </w:instrText>
      </w:r>
      <w:r>
        <w:fldChar w:fldCharType="separate"/>
      </w:r>
      <w:r>
        <w:t>30</w:t>
      </w:r>
      <w:r>
        <w:fldChar w:fldCharType="end"/>
      </w:r>
    </w:p>
    <w:p w14:paraId="556E3F93" w14:textId="35154271" w:rsidR="00156F45" w:rsidRDefault="00156F45">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_Toc201069334 \h </w:instrText>
      </w:r>
      <w:r>
        <w:fldChar w:fldCharType="separate"/>
      </w:r>
      <w:r>
        <w:t>30</w:t>
      </w:r>
      <w:r>
        <w:fldChar w:fldCharType="end"/>
      </w:r>
    </w:p>
    <w:p w14:paraId="0189BC3A" w14:textId="2A4833E6" w:rsidR="00156F45" w:rsidRDefault="00156F4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_Toc201069335 \h </w:instrText>
      </w:r>
      <w:r>
        <w:fldChar w:fldCharType="separate"/>
      </w:r>
      <w:r>
        <w:t>30</w:t>
      </w:r>
      <w:r>
        <w:fldChar w:fldCharType="end"/>
      </w:r>
    </w:p>
    <w:p w14:paraId="1C06BE09" w14:textId="2094D1FD" w:rsidR="00156F45" w:rsidRDefault="00156F4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_Toc201069336 \h </w:instrText>
      </w:r>
      <w:r>
        <w:fldChar w:fldCharType="separate"/>
      </w:r>
      <w:r>
        <w:t>31</w:t>
      </w:r>
      <w:r>
        <w:fldChar w:fldCharType="end"/>
      </w:r>
    </w:p>
    <w:p w14:paraId="49B52541" w14:textId="177FF6A1" w:rsidR="00156F45" w:rsidRDefault="00156F45">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_Toc201069337 \h </w:instrText>
      </w:r>
      <w:r>
        <w:fldChar w:fldCharType="separate"/>
      </w:r>
      <w:r>
        <w:t>32</w:t>
      </w:r>
      <w:r>
        <w:fldChar w:fldCharType="end"/>
      </w:r>
    </w:p>
    <w:p w14:paraId="4563069E" w14:textId="3F2894D7" w:rsidR="00156F45" w:rsidRDefault="00156F45">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_Toc201069338 \h </w:instrText>
      </w:r>
      <w:r>
        <w:fldChar w:fldCharType="separate"/>
      </w:r>
      <w:r>
        <w:t>35</w:t>
      </w:r>
      <w:r>
        <w:fldChar w:fldCharType="end"/>
      </w:r>
    </w:p>
    <w:p w14:paraId="0301AF06" w14:textId="7B8F4EFC" w:rsidR="00156F45" w:rsidRDefault="00156F45">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_Toc201069339 \h </w:instrText>
      </w:r>
      <w:r>
        <w:fldChar w:fldCharType="separate"/>
      </w:r>
      <w:r>
        <w:t>36</w:t>
      </w:r>
      <w:r>
        <w:fldChar w:fldCharType="end"/>
      </w:r>
    </w:p>
    <w:p w14:paraId="72A42190" w14:textId="6901A0FE" w:rsidR="00156F45" w:rsidRDefault="00156F45">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_Toc201069340 \h </w:instrText>
      </w:r>
      <w:r>
        <w:fldChar w:fldCharType="separate"/>
      </w:r>
      <w:r>
        <w:t>37</w:t>
      </w:r>
      <w:r>
        <w:fldChar w:fldCharType="end"/>
      </w:r>
    </w:p>
    <w:p w14:paraId="1DA88DD9" w14:textId="39640021" w:rsidR="00156F45" w:rsidRDefault="00156F45">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_Toc201069341 \h </w:instrText>
      </w:r>
      <w:r>
        <w:fldChar w:fldCharType="separate"/>
      </w:r>
      <w:r>
        <w:t>38</w:t>
      </w:r>
      <w:r>
        <w:fldChar w:fldCharType="end"/>
      </w:r>
    </w:p>
    <w:p w14:paraId="6656840A" w14:textId="47D75CA1" w:rsidR="00156F45" w:rsidRDefault="00156F45">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_Toc201069342 \h </w:instrText>
      </w:r>
      <w:r>
        <w:fldChar w:fldCharType="separate"/>
      </w:r>
      <w:r>
        <w:t>39</w:t>
      </w:r>
      <w:r>
        <w:fldChar w:fldCharType="end"/>
      </w:r>
    </w:p>
    <w:p w14:paraId="2014550B" w14:textId="7A1F4F42" w:rsidR="00156F45" w:rsidRDefault="00156F45">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_Toc201069343 \h </w:instrText>
      </w:r>
      <w:r>
        <w:fldChar w:fldCharType="separate"/>
      </w:r>
      <w:r>
        <w:t>40</w:t>
      </w:r>
      <w:r>
        <w:fldChar w:fldCharType="end"/>
      </w:r>
    </w:p>
    <w:p w14:paraId="470F3F91" w14:textId="03DC2AE3" w:rsidR="00156F45" w:rsidRDefault="00156F45">
      <w:pPr>
        <w:pStyle w:val="TOC4"/>
        <w:rPr>
          <w:rFonts w:asciiTheme="minorHAnsi" w:eastAsiaTheme="minorEastAsia" w:hAnsiTheme="minorHAnsi" w:cstheme="minorBidi"/>
          <w:kern w:val="2"/>
          <w:sz w:val="24"/>
          <w:szCs w:val="24"/>
          <w14:ligatures w14:val="standardContextual"/>
        </w:rPr>
      </w:pPr>
      <w:r w:rsidRPr="004278BF">
        <w:rPr>
          <w:snapToGrid w:val="0"/>
        </w:rPr>
        <w:t>4.2.7.1</w:t>
      </w:r>
      <w:r>
        <w:rPr>
          <w:rFonts w:asciiTheme="minorHAnsi" w:eastAsiaTheme="minorEastAsia" w:hAnsiTheme="minorHAnsi" w:cstheme="minorBidi"/>
          <w:kern w:val="2"/>
          <w:sz w:val="24"/>
          <w:szCs w:val="24"/>
          <w14:ligatures w14:val="standardContextual"/>
        </w:rPr>
        <w:tab/>
      </w:r>
      <w:r w:rsidRPr="004278BF">
        <w:rPr>
          <w:snapToGrid w:val="0"/>
        </w:rPr>
        <w:t>SIP Forking</w:t>
      </w:r>
      <w:r>
        <w:tab/>
      </w:r>
      <w:r>
        <w:fldChar w:fldCharType="begin" w:fldLock="1"/>
      </w:r>
      <w:r>
        <w:instrText xml:space="preserve"> PAGEREF _Toc201069344 \h </w:instrText>
      </w:r>
      <w:r>
        <w:fldChar w:fldCharType="separate"/>
      </w:r>
      <w:r>
        <w:t>40</w:t>
      </w:r>
      <w:r>
        <w:fldChar w:fldCharType="end"/>
      </w:r>
    </w:p>
    <w:p w14:paraId="2F067CD6" w14:textId="0C9F9C38" w:rsidR="00156F45" w:rsidRDefault="00156F45">
      <w:pPr>
        <w:pStyle w:val="TOC4"/>
        <w:rPr>
          <w:rFonts w:asciiTheme="minorHAnsi" w:eastAsiaTheme="minorEastAsia" w:hAnsiTheme="minorHAnsi" w:cstheme="minorBidi"/>
          <w:kern w:val="2"/>
          <w:sz w:val="24"/>
          <w:szCs w:val="24"/>
          <w14:ligatures w14:val="standardContextual"/>
        </w:rPr>
      </w:pPr>
      <w:r w:rsidRPr="004278BF">
        <w:rPr>
          <w:snapToGrid w:val="0"/>
        </w:rPr>
        <w:t>4.2.7.2</w:t>
      </w:r>
      <w:r>
        <w:rPr>
          <w:rFonts w:asciiTheme="minorHAnsi" w:eastAsiaTheme="minorEastAsia" w:hAnsiTheme="minorHAnsi" w:cstheme="minorBidi"/>
          <w:kern w:val="2"/>
          <w:sz w:val="24"/>
          <w:szCs w:val="24"/>
          <w14:ligatures w14:val="standardContextual"/>
        </w:rPr>
        <w:tab/>
      </w:r>
      <w:r w:rsidRPr="004278BF">
        <w:rPr>
          <w:snapToGrid w:val="0"/>
        </w:rPr>
        <w:t>Forking within and outside the IM CN Subsystem</w:t>
      </w:r>
      <w:r>
        <w:tab/>
      </w:r>
      <w:r>
        <w:fldChar w:fldCharType="begin" w:fldLock="1"/>
      </w:r>
      <w:r>
        <w:instrText xml:space="preserve"> PAGEREF _Toc201069345 \h </w:instrText>
      </w:r>
      <w:r>
        <w:fldChar w:fldCharType="separate"/>
      </w:r>
      <w:r>
        <w:t>40</w:t>
      </w:r>
      <w:r>
        <w:fldChar w:fldCharType="end"/>
      </w:r>
    </w:p>
    <w:p w14:paraId="26EFEB72" w14:textId="189F3E56" w:rsidR="00156F45" w:rsidRDefault="00156F45">
      <w:pPr>
        <w:pStyle w:val="TOC4"/>
        <w:rPr>
          <w:rFonts w:asciiTheme="minorHAnsi" w:eastAsiaTheme="minorEastAsia" w:hAnsiTheme="minorHAnsi" w:cstheme="minorBidi"/>
          <w:kern w:val="2"/>
          <w:sz w:val="24"/>
          <w:szCs w:val="24"/>
          <w14:ligatures w14:val="standardContextual"/>
        </w:rPr>
      </w:pPr>
      <w:r w:rsidRPr="004278BF">
        <w:rPr>
          <w:snapToGrid w:val="0"/>
        </w:rPr>
        <w:t>4.2.7.3</w:t>
      </w:r>
      <w:r>
        <w:rPr>
          <w:rFonts w:asciiTheme="minorHAnsi" w:eastAsiaTheme="minorEastAsia" w:hAnsiTheme="minorHAnsi" w:cstheme="minorBidi"/>
          <w:kern w:val="2"/>
          <w:sz w:val="24"/>
          <w:szCs w:val="24"/>
          <w14:ligatures w14:val="standardContextual"/>
        </w:rPr>
        <w:tab/>
      </w:r>
      <w:r w:rsidRPr="004278BF">
        <w:rPr>
          <w:snapToGrid w:val="0"/>
        </w:rPr>
        <w:t>Support for forked requests</w:t>
      </w:r>
      <w:r>
        <w:tab/>
      </w:r>
      <w:r>
        <w:fldChar w:fldCharType="begin" w:fldLock="1"/>
      </w:r>
      <w:r>
        <w:instrText xml:space="preserve"> PAGEREF _Toc201069346 \h </w:instrText>
      </w:r>
      <w:r>
        <w:fldChar w:fldCharType="separate"/>
      </w:r>
      <w:r>
        <w:t>41</w:t>
      </w:r>
      <w:r>
        <w:fldChar w:fldCharType="end"/>
      </w:r>
    </w:p>
    <w:p w14:paraId="5D2835C0" w14:textId="7A142230" w:rsidR="00156F45" w:rsidRDefault="00156F4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_Toc201069347 \h </w:instrText>
      </w:r>
      <w:r>
        <w:fldChar w:fldCharType="separate"/>
      </w:r>
      <w:r>
        <w:t>41</w:t>
      </w:r>
      <w:r>
        <w:fldChar w:fldCharType="end"/>
      </w:r>
    </w:p>
    <w:p w14:paraId="6AA2EF93" w14:textId="407D139F" w:rsidR="00156F45" w:rsidRDefault="00156F4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_Toc201069348 \h </w:instrText>
      </w:r>
      <w:r>
        <w:fldChar w:fldCharType="separate"/>
      </w:r>
      <w:r>
        <w:t>41</w:t>
      </w:r>
      <w:r>
        <w:fldChar w:fldCharType="end"/>
      </w:r>
    </w:p>
    <w:p w14:paraId="07CDB8AA" w14:textId="4068A276" w:rsidR="00156F45" w:rsidRDefault="00156F4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_Toc201069349 \h </w:instrText>
      </w:r>
      <w:r>
        <w:fldChar w:fldCharType="separate"/>
      </w:r>
      <w:r>
        <w:t>41</w:t>
      </w:r>
      <w:r>
        <w:fldChar w:fldCharType="end"/>
      </w:r>
    </w:p>
    <w:p w14:paraId="7A321890" w14:textId="43E4224E" w:rsidR="00156F45" w:rsidRDefault="00156F45">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_Toc201069350 \h </w:instrText>
      </w:r>
      <w:r>
        <w:fldChar w:fldCharType="separate"/>
      </w:r>
      <w:r>
        <w:t>41</w:t>
      </w:r>
      <w:r>
        <w:fldChar w:fldCharType="end"/>
      </w:r>
    </w:p>
    <w:p w14:paraId="6EE53F1A" w14:textId="24CA4DBB"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_Toc201069351 \h </w:instrText>
      </w:r>
      <w:r>
        <w:fldChar w:fldCharType="separate"/>
      </w:r>
      <w:r>
        <w:t>41</w:t>
      </w:r>
      <w:r>
        <w:fldChar w:fldCharType="end"/>
      </w:r>
    </w:p>
    <w:p w14:paraId="6BB2ACC6" w14:textId="5C1D23DE" w:rsidR="00156F45" w:rsidRDefault="00156F45">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_Toc201069352 \h </w:instrText>
      </w:r>
      <w:r>
        <w:fldChar w:fldCharType="separate"/>
      </w:r>
      <w:r>
        <w:t>41</w:t>
      </w:r>
      <w:r>
        <w:fldChar w:fldCharType="end"/>
      </w:r>
    </w:p>
    <w:p w14:paraId="409B0A29" w14:textId="4CE5ABB8" w:rsidR="00156F45" w:rsidRDefault="00156F45">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_Toc201069353 \h </w:instrText>
      </w:r>
      <w:r>
        <w:fldChar w:fldCharType="separate"/>
      </w:r>
      <w:r>
        <w:t>42</w:t>
      </w:r>
      <w:r>
        <w:fldChar w:fldCharType="end"/>
      </w:r>
    </w:p>
    <w:p w14:paraId="16E1A5D5" w14:textId="0C8328C1" w:rsidR="00156F45" w:rsidRDefault="00156F45">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_Toc201069354 \h </w:instrText>
      </w:r>
      <w:r>
        <w:fldChar w:fldCharType="separate"/>
      </w:r>
      <w:r>
        <w:t>43</w:t>
      </w:r>
      <w:r>
        <w:fldChar w:fldCharType="end"/>
      </w:r>
    </w:p>
    <w:p w14:paraId="69A3952C" w14:textId="0AE850A0" w:rsidR="00156F45" w:rsidRDefault="00156F45">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_Toc201069355 \h </w:instrText>
      </w:r>
      <w:r>
        <w:fldChar w:fldCharType="separate"/>
      </w:r>
      <w:r>
        <w:t>43</w:t>
      </w:r>
      <w:r>
        <w:fldChar w:fldCharType="end"/>
      </w:r>
    </w:p>
    <w:p w14:paraId="439EAD0C" w14:textId="669BFFAE" w:rsidR="00156F45" w:rsidRDefault="00156F45">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_Toc201069356 \h </w:instrText>
      </w:r>
      <w:r>
        <w:fldChar w:fldCharType="separate"/>
      </w:r>
      <w:r>
        <w:t>44</w:t>
      </w:r>
      <w:r>
        <w:fldChar w:fldCharType="end"/>
      </w:r>
    </w:p>
    <w:p w14:paraId="39618D10" w14:textId="4A20917E" w:rsidR="00156F45" w:rsidRDefault="00156F45">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_Toc201069357 \h </w:instrText>
      </w:r>
      <w:r>
        <w:fldChar w:fldCharType="separate"/>
      </w:r>
      <w:r>
        <w:t>45</w:t>
      </w:r>
      <w:r>
        <w:fldChar w:fldCharType="end"/>
      </w:r>
    </w:p>
    <w:p w14:paraId="6E6D6145" w14:textId="55A54B22" w:rsidR="00156F45" w:rsidRDefault="00156F45">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_Toc201069358 \h </w:instrText>
      </w:r>
      <w:r>
        <w:fldChar w:fldCharType="separate"/>
      </w:r>
      <w:r>
        <w:t>45</w:t>
      </w:r>
      <w:r>
        <w:fldChar w:fldCharType="end"/>
      </w:r>
    </w:p>
    <w:p w14:paraId="753998B0" w14:textId="7251EE3A" w:rsidR="00156F45" w:rsidRDefault="00156F45">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_Toc201069359 \h </w:instrText>
      </w:r>
      <w:r>
        <w:fldChar w:fldCharType="separate"/>
      </w:r>
      <w:r>
        <w:t>45</w:t>
      </w:r>
      <w:r>
        <w:fldChar w:fldCharType="end"/>
      </w:r>
    </w:p>
    <w:p w14:paraId="3DA38542" w14:textId="6D484C2A" w:rsidR="00156F45" w:rsidRDefault="00156F45">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_Toc201069360 \h </w:instrText>
      </w:r>
      <w:r>
        <w:fldChar w:fldCharType="separate"/>
      </w:r>
      <w:r>
        <w:t>45</w:t>
      </w:r>
      <w:r>
        <w:fldChar w:fldCharType="end"/>
      </w:r>
    </w:p>
    <w:p w14:paraId="453C0F6A" w14:textId="20825DC2" w:rsidR="00156F45" w:rsidRDefault="00156F45">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_Toc201069361 \h </w:instrText>
      </w:r>
      <w:r>
        <w:fldChar w:fldCharType="separate"/>
      </w:r>
      <w:r>
        <w:t>46</w:t>
      </w:r>
      <w:r>
        <w:fldChar w:fldCharType="end"/>
      </w:r>
    </w:p>
    <w:p w14:paraId="2C283891" w14:textId="7679A64B" w:rsidR="00156F45" w:rsidRDefault="00156F45">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_Toc201069362 \h </w:instrText>
      </w:r>
      <w:r>
        <w:fldChar w:fldCharType="separate"/>
      </w:r>
      <w:r>
        <w:t>47</w:t>
      </w:r>
      <w:r>
        <w:fldChar w:fldCharType="end"/>
      </w:r>
    </w:p>
    <w:p w14:paraId="1E0ECB19" w14:textId="58BE2B15" w:rsidR="00156F45" w:rsidRDefault="00156F45">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_Toc201069363 \h </w:instrText>
      </w:r>
      <w:r>
        <w:fldChar w:fldCharType="separate"/>
      </w:r>
      <w:r>
        <w:t>47</w:t>
      </w:r>
      <w:r>
        <w:fldChar w:fldCharType="end"/>
      </w:r>
    </w:p>
    <w:p w14:paraId="38924F4E" w14:textId="511556EF" w:rsidR="00156F45" w:rsidRDefault="00156F45">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_Toc201069364 \h </w:instrText>
      </w:r>
      <w:r>
        <w:fldChar w:fldCharType="separate"/>
      </w:r>
      <w:r>
        <w:t>47</w:t>
      </w:r>
      <w:r>
        <w:fldChar w:fldCharType="end"/>
      </w:r>
    </w:p>
    <w:p w14:paraId="5FF93947" w14:textId="452CAE69" w:rsidR="00156F45" w:rsidRDefault="00156F45">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_Toc201069365 \h </w:instrText>
      </w:r>
      <w:r>
        <w:fldChar w:fldCharType="separate"/>
      </w:r>
      <w:r>
        <w:t>47</w:t>
      </w:r>
      <w:r>
        <w:fldChar w:fldCharType="end"/>
      </w:r>
    </w:p>
    <w:p w14:paraId="77173FBE" w14:textId="5A8026FE" w:rsidR="00156F45" w:rsidRDefault="00156F45">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_Toc201069366 \h </w:instrText>
      </w:r>
      <w:r>
        <w:fldChar w:fldCharType="separate"/>
      </w:r>
      <w:r>
        <w:t>48</w:t>
      </w:r>
      <w:r>
        <w:fldChar w:fldCharType="end"/>
      </w:r>
    </w:p>
    <w:p w14:paraId="51F54BE4" w14:textId="35D7F1F1" w:rsidR="00156F45" w:rsidRDefault="00156F4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_Toc201069367 \h </w:instrText>
      </w:r>
      <w:r>
        <w:fldChar w:fldCharType="separate"/>
      </w:r>
      <w:r>
        <w:t>48</w:t>
      </w:r>
      <w:r>
        <w:fldChar w:fldCharType="end"/>
      </w:r>
    </w:p>
    <w:p w14:paraId="4A6D4B03" w14:textId="5C254703" w:rsidR="00156F45" w:rsidRDefault="00156F4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_Toc201069368 \h </w:instrText>
      </w:r>
      <w:r>
        <w:fldChar w:fldCharType="separate"/>
      </w:r>
      <w:r>
        <w:t>48</w:t>
      </w:r>
      <w:r>
        <w:fldChar w:fldCharType="end"/>
      </w:r>
    </w:p>
    <w:p w14:paraId="5DE37C1E" w14:textId="65467D8C" w:rsidR="00156F45" w:rsidRDefault="00156F4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_Toc201069369 \h </w:instrText>
      </w:r>
      <w:r>
        <w:fldChar w:fldCharType="separate"/>
      </w:r>
      <w:r>
        <w:t>49</w:t>
      </w:r>
      <w:r>
        <w:fldChar w:fldCharType="end"/>
      </w:r>
    </w:p>
    <w:p w14:paraId="7B1D766B" w14:textId="13EAAC5D" w:rsidR="00156F45" w:rsidRDefault="00156F4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_Toc201069370 \h </w:instrText>
      </w:r>
      <w:r>
        <w:fldChar w:fldCharType="separate"/>
      </w:r>
      <w:r>
        <w:t>50</w:t>
      </w:r>
      <w:r>
        <w:fldChar w:fldCharType="end"/>
      </w:r>
    </w:p>
    <w:p w14:paraId="3454D9D0" w14:textId="114E4D21"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_Toc201069371 \h </w:instrText>
      </w:r>
      <w:r>
        <w:fldChar w:fldCharType="separate"/>
      </w:r>
      <w:r>
        <w:t>50</w:t>
      </w:r>
      <w:r>
        <w:fldChar w:fldCharType="end"/>
      </w:r>
    </w:p>
    <w:p w14:paraId="3634CC9E" w14:textId="6E42A275" w:rsidR="00156F45" w:rsidRDefault="00156F45">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_Toc201069372 \h </w:instrText>
      </w:r>
      <w:r>
        <w:fldChar w:fldCharType="separate"/>
      </w:r>
      <w:r>
        <w:t>50</w:t>
      </w:r>
      <w:r>
        <w:fldChar w:fldCharType="end"/>
      </w:r>
    </w:p>
    <w:p w14:paraId="229A8AE3" w14:textId="07942476" w:rsidR="00156F45" w:rsidRDefault="00156F45">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_Toc201069373 \h </w:instrText>
      </w:r>
      <w:r>
        <w:fldChar w:fldCharType="separate"/>
      </w:r>
      <w:r>
        <w:t>51</w:t>
      </w:r>
      <w:r>
        <w:fldChar w:fldCharType="end"/>
      </w:r>
    </w:p>
    <w:p w14:paraId="1DCEF6DE" w14:textId="1F50F4A0"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_Toc201069374 \h </w:instrText>
      </w:r>
      <w:r>
        <w:fldChar w:fldCharType="separate"/>
      </w:r>
      <w:r>
        <w:t>51</w:t>
      </w:r>
      <w:r>
        <w:fldChar w:fldCharType="end"/>
      </w:r>
    </w:p>
    <w:p w14:paraId="27E1524E" w14:textId="14D7931D" w:rsidR="00156F45" w:rsidRDefault="00156F45">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_Toc201069375 \h </w:instrText>
      </w:r>
      <w:r>
        <w:fldChar w:fldCharType="separate"/>
      </w:r>
      <w:r>
        <w:t>51</w:t>
      </w:r>
      <w:r>
        <w:fldChar w:fldCharType="end"/>
      </w:r>
    </w:p>
    <w:p w14:paraId="0A1F41E5" w14:textId="1D8D5F30" w:rsidR="00156F45" w:rsidRDefault="00156F45">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_Toc201069376 \h </w:instrText>
      </w:r>
      <w:r>
        <w:fldChar w:fldCharType="separate"/>
      </w:r>
      <w:r>
        <w:t>52</w:t>
      </w:r>
      <w:r>
        <w:fldChar w:fldCharType="end"/>
      </w:r>
    </w:p>
    <w:p w14:paraId="6C2FB393" w14:textId="64454E52" w:rsidR="00156F45" w:rsidRDefault="00156F45">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_Toc201069377 \h </w:instrText>
      </w:r>
      <w:r>
        <w:fldChar w:fldCharType="separate"/>
      </w:r>
      <w:r>
        <w:t>54</w:t>
      </w:r>
      <w:r>
        <w:fldChar w:fldCharType="end"/>
      </w:r>
    </w:p>
    <w:p w14:paraId="7D08EFE1" w14:textId="22E8D7D5" w:rsidR="00156F45" w:rsidRDefault="00156F45">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_Toc201069378 \h </w:instrText>
      </w:r>
      <w:r>
        <w:fldChar w:fldCharType="separate"/>
      </w:r>
      <w:r>
        <w:t>54</w:t>
      </w:r>
      <w:r>
        <w:fldChar w:fldCharType="end"/>
      </w:r>
    </w:p>
    <w:p w14:paraId="5AE79714" w14:textId="385F7C86" w:rsidR="00156F45" w:rsidRDefault="00156F4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_Toc201069379 \h </w:instrText>
      </w:r>
      <w:r>
        <w:fldChar w:fldCharType="separate"/>
      </w:r>
      <w:r>
        <w:t>54</w:t>
      </w:r>
      <w:r>
        <w:fldChar w:fldCharType="end"/>
      </w:r>
    </w:p>
    <w:p w14:paraId="019BBC5A" w14:textId="0D399DB1" w:rsidR="00156F45" w:rsidRDefault="00156F45">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_Toc201069380 \h </w:instrText>
      </w:r>
      <w:r>
        <w:fldChar w:fldCharType="separate"/>
      </w:r>
      <w:r>
        <w:t>56</w:t>
      </w:r>
      <w:r>
        <w:fldChar w:fldCharType="end"/>
      </w:r>
    </w:p>
    <w:p w14:paraId="4E957341" w14:textId="4B197409" w:rsidR="00156F45" w:rsidRDefault="00156F4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_Toc201069381 \h </w:instrText>
      </w:r>
      <w:r>
        <w:fldChar w:fldCharType="separate"/>
      </w:r>
      <w:r>
        <w:t>56</w:t>
      </w:r>
      <w:r>
        <w:fldChar w:fldCharType="end"/>
      </w:r>
    </w:p>
    <w:p w14:paraId="5673650C" w14:textId="673DB656" w:rsidR="00156F45" w:rsidRDefault="00156F4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_Toc201069382 \h </w:instrText>
      </w:r>
      <w:r>
        <w:fldChar w:fldCharType="separate"/>
      </w:r>
      <w:r>
        <w:t>56</w:t>
      </w:r>
      <w:r>
        <w:fldChar w:fldCharType="end"/>
      </w:r>
    </w:p>
    <w:p w14:paraId="23F859E6" w14:textId="2C4BFEBD" w:rsidR="00156F45" w:rsidRDefault="00156F4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_Toc201069383 \h </w:instrText>
      </w:r>
      <w:r>
        <w:fldChar w:fldCharType="separate"/>
      </w:r>
      <w:r>
        <w:t>56</w:t>
      </w:r>
      <w:r>
        <w:fldChar w:fldCharType="end"/>
      </w:r>
    </w:p>
    <w:p w14:paraId="099D8C8C" w14:textId="44CE7947"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_Toc201069384 \h </w:instrText>
      </w:r>
      <w:r>
        <w:fldChar w:fldCharType="separate"/>
      </w:r>
      <w:r>
        <w:t>56</w:t>
      </w:r>
      <w:r>
        <w:fldChar w:fldCharType="end"/>
      </w:r>
    </w:p>
    <w:p w14:paraId="7C258EFA" w14:textId="118B89E0" w:rsidR="00156F45" w:rsidRDefault="00156F45">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_Toc201069385 \h </w:instrText>
      </w:r>
      <w:r>
        <w:fldChar w:fldCharType="separate"/>
      </w:r>
      <w:r>
        <w:t>56</w:t>
      </w:r>
      <w:r>
        <w:fldChar w:fldCharType="end"/>
      </w:r>
    </w:p>
    <w:p w14:paraId="47EB0EE5" w14:textId="51AE5F0F" w:rsidR="00156F45" w:rsidRDefault="00156F45">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_Toc201069386 \h </w:instrText>
      </w:r>
      <w:r>
        <w:fldChar w:fldCharType="separate"/>
      </w:r>
      <w:r>
        <w:t>56</w:t>
      </w:r>
      <w:r>
        <w:fldChar w:fldCharType="end"/>
      </w:r>
    </w:p>
    <w:p w14:paraId="1FA74D9F" w14:textId="4328B405" w:rsidR="00156F45" w:rsidRDefault="00156F4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_Toc201069387 \h </w:instrText>
      </w:r>
      <w:r>
        <w:fldChar w:fldCharType="separate"/>
      </w:r>
      <w:r>
        <w:t>56</w:t>
      </w:r>
      <w:r>
        <w:fldChar w:fldCharType="end"/>
      </w:r>
    </w:p>
    <w:p w14:paraId="70598BD9" w14:textId="02B6BDC9" w:rsidR="00156F45" w:rsidRDefault="00156F4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_Toc201069388 \h </w:instrText>
      </w:r>
      <w:r>
        <w:fldChar w:fldCharType="separate"/>
      </w:r>
      <w:r>
        <w:t>57</w:t>
      </w:r>
      <w:r>
        <w:fldChar w:fldCharType="end"/>
      </w:r>
    </w:p>
    <w:p w14:paraId="365701CA" w14:textId="2334408A" w:rsidR="00156F45" w:rsidRDefault="00156F45">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_Toc201069389 \h </w:instrText>
      </w:r>
      <w:r>
        <w:fldChar w:fldCharType="separate"/>
      </w:r>
      <w:r>
        <w:t>57</w:t>
      </w:r>
      <w:r>
        <w:fldChar w:fldCharType="end"/>
      </w:r>
    </w:p>
    <w:p w14:paraId="42EC62E5" w14:textId="54EA3954" w:rsidR="00156F45" w:rsidRDefault="00156F45">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_Toc201069390 \h </w:instrText>
      </w:r>
      <w:r>
        <w:fldChar w:fldCharType="separate"/>
      </w:r>
      <w:r>
        <w:t>57</w:t>
      </w:r>
      <w:r>
        <w:fldChar w:fldCharType="end"/>
      </w:r>
    </w:p>
    <w:p w14:paraId="019AD418" w14:textId="40D0E40D" w:rsidR="00156F45" w:rsidRDefault="00156F45">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_Toc201069391 \h </w:instrText>
      </w:r>
      <w:r>
        <w:fldChar w:fldCharType="separate"/>
      </w:r>
      <w:r>
        <w:t>57</w:t>
      </w:r>
      <w:r>
        <w:fldChar w:fldCharType="end"/>
      </w:r>
    </w:p>
    <w:p w14:paraId="2BC75B96" w14:textId="1A23637C" w:rsidR="00156F45" w:rsidRDefault="00156F45">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_Toc201069392 \h </w:instrText>
      </w:r>
      <w:r>
        <w:fldChar w:fldCharType="separate"/>
      </w:r>
      <w:r>
        <w:t>59</w:t>
      </w:r>
      <w:r>
        <w:fldChar w:fldCharType="end"/>
      </w:r>
    </w:p>
    <w:p w14:paraId="1A114C2F" w14:textId="603F51C5" w:rsidR="00156F45" w:rsidRDefault="00156F45">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_Toc201069393 \h </w:instrText>
      </w:r>
      <w:r>
        <w:fldChar w:fldCharType="separate"/>
      </w:r>
      <w:r>
        <w:t>60</w:t>
      </w:r>
      <w:r>
        <w:fldChar w:fldCharType="end"/>
      </w:r>
    </w:p>
    <w:p w14:paraId="24A45904" w14:textId="65584F02" w:rsidR="00156F45" w:rsidRDefault="00156F45">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_Toc201069394 \h </w:instrText>
      </w:r>
      <w:r>
        <w:fldChar w:fldCharType="separate"/>
      </w:r>
      <w:r>
        <w:t>61</w:t>
      </w:r>
      <w:r>
        <w:fldChar w:fldCharType="end"/>
      </w:r>
    </w:p>
    <w:p w14:paraId="4FF7B78C" w14:textId="4134DD7A" w:rsidR="00156F45" w:rsidRDefault="00156F45">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_Toc201069395 \h </w:instrText>
      </w:r>
      <w:r>
        <w:fldChar w:fldCharType="separate"/>
      </w:r>
      <w:r>
        <w:t>61</w:t>
      </w:r>
      <w:r>
        <w:fldChar w:fldCharType="end"/>
      </w:r>
    </w:p>
    <w:p w14:paraId="6D4943D2" w14:textId="03C223AF" w:rsidR="00156F45" w:rsidRDefault="00156F45">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_Toc201069396 \h </w:instrText>
      </w:r>
      <w:r>
        <w:fldChar w:fldCharType="separate"/>
      </w:r>
      <w:r>
        <w:t>61</w:t>
      </w:r>
      <w:r>
        <w:fldChar w:fldCharType="end"/>
      </w:r>
    </w:p>
    <w:p w14:paraId="2EBBBC3C" w14:textId="6A031828" w:rsidR="00156F45" w:rsidRDefault="00156F45">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_Toc201069397 \h </w:instrText>
      </w:r>
      <w:r>
        <w:fldChar w:fldCharType="separate"/>
      </w:r>
      <w:r>
        <w:t>61</w:t>
      </w:r>
      <w:r>
        <w:fldChar w:fldCharType="end"/>
      </w:r>
    </w:p>
    <w:p w14:paraId="733127D4" w14:textId="6C1F69D1" w:rsidR="00156F45" w:rsidRDefault="00156F45">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_Toc201069398 \h </w:instrText>
      </w:r>
      <w:r>
        <w:fldChar w:fldCharType="separate"/>
      </w:r>
      <w:r>
        <w:t>62</w:t>
      </w:r>
      <w:r>
        <w:fldChar w:fldCharType="end"/>
      </w:r>
    </w:p>
    <w:p w14:paraId="3FD1EEA5" w14:textId="62C19A2E" w:rsidR="00156F45" w:rsidRDefault="00156F45">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_Toc201069399 \h </w:instrText>
      </w:r>
      <w:r>
        <w:fldChar w:fldCharType="separate"/>
      </w:r>
      <w:r>
        <w:t>63</w:t>
      </w:r>
      <w:r>
        <w:fldChar w:fldCharType="end"/>
      </w:r>
    </w:p>
    <w:p w14:paraId="73BD08E1" w14:textId="102069B9" w:rsidR="00156F45" w:rsidRDefault="00156F45">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_Toc201069400 \h </w:instrText>
      </w:r>
      <w:r>
        <w:fldChar w:fldCharType="separate"/>
      </w:r>
      <w:r>
        <w:t>63</w:t>
      </w:r>
      <w:r>
        <w:fldChar w:fldCharType="end"/>
      </w:r>
    </w:p>
    <w:p w14:paraId="360A90E2" w14:textId="100766DE" w:rsidR="00156F45" w:rsidRDefault="00156F45">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_Toc201069401 \h </w:instrText>
      </w:r>
      <w:r>
        <w:fldChar w:fldCharType="separate"/>
      </w:r>
      <w:r>
        <w:t>63</w:t>
      </w:r>
      <w:r>
        <w:fldChar w:fldCharType="end"/>
      </w:r>
    </w:p>
    <w:p w14:paraId="4E64EC5E" w14:textId="0879A5DA" w:rsidR="00156F45" w:rsidRDefault="00156F45">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_Toc201069402 \h </w:instrText>
      </w:r>
      <w:r>
        <w:fldChar w:fldCharType="separate"/>
      </w:r>
      <w:r>
        <w:t>64</w:t>
      </w:r>
      <w:r>
        <w:fldChar w:fldCharType="end"/>
      </w:r>
    </w:p>
    <w:p w14:paraId="10CCA9D1" w14:textId="0110ECFE" w:rsidR="00156F45" w:rsidRDefault="00156F45">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_Toc201069403 \h </w:instrText>
      </w:r>
      <w:r>
        <w:fldChar w:fldCharType="separate"/>
      </w:r>
      <w:r>
        <w:t>64</w:t>
      </w:r>
      <w:r>
        <w:fldChar w:fldCharType="end"/>
      </w:r>
    </w:p>
    <w:p w14:paraId="169B7E56" w14:textId="213EEF66" w:rsidR="00156F45" w:rsidRDefault="00156F45">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_Toc201069404 \h </w:instrText>
      </w:r>
      <w:r>
        <w:fldChar w:fldCharType="separate"/>
      </w:r>
      <w:r>
        <w:t>64</w:t>
      </w:r>
      <w:r>
        <w:fldChar w:fldCharType="end"/>
      </w:r>
    </w:p>
    <w:p w14:paraId="664A60B0" w14:textId="7C5BEFF7" w:rsidR="00156F45" w:rsidRDefault="00156F45">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_Toc201069405 \h </w:instrText>
      </w:r>
      <w:r>
        <w:fldChar w:fldCharType="separate"/>
      </w:r>
      <w:r>
        <w:t>64</w:t>
      </w:r>
      <w:r>
        <w:fldChar w:fldCharType="end"/>
      </w:r>
    </w:p>
    <w:p w14:paraId="4E6C29A9" w14:textId="45FC1CDF" w:rsidR="00156F45" w:rsidRDefault="00156F45">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_Toc201069406 \h </w:instrText>
      </w:r>
      <w:r>
        <w:fldChar w:fldCharType="separate"/>
      </w:r>
      <w:r>
        <w:t>64</w:t>
      </w:r>
      <w:r>
        <w:fldChar w:fldCharType="end"/>
      </w:r>
    </w:p>
    <w:p w14:paraId="26871D8D" w14:textId="279AADF0" w:rsidR="00156F45" w:rsidRDefault="00156F45">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_Toc201069407 \h </w:instrText>
      </w:r>
      <w:r>
        <w:fldChar w:fldCharType="separate"/>
      </w:r>
      <w:r>
        <w:t>64</w:t>
      </w:r>
      <w:r>
        <w:fldChar w:fldCharType="end"/>
      </w:r>
    </w:p>
    <w:p w14:paraId="288565F1" w14:textId="4A7C3D5A" w:rsidR="00156F45" w:rsidRDefault="00156F45">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_Toc201069408 \h </w:instrText>
      </w:r>
      <w:r>
        <w:fldChar w:fldCharType="separate"/>
      </w:r>
      <w:r>
        <w:t>65</w:t>
      </w:r>
      <w:r>
        <w:fldChar w:fldCharType="end"/>
      </w:r>
    </w:p>
    <w:p w14:paraId="20A49F7A" w14:textId="71FA6CD6" w:rsidR="00156F45" w:rsidRDefault="00156F45">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_Toc201069409 \h </w:instrText>
      </w:r>
      <w:r>
        <w:fldChar w:fldCharType="separate"/>
      </w:r>
      <w:r>
        <w:t>65</w:t>
      </w:r>
      <w:r>
        <w:fldChar w:fldCharType="end"/>
      </w:r>
    </w:p>
    <w:p w14:paraId="6686C563" w14:textId="576D96A5" w:rsidR="00156F45" w:rsidRDefault="00156F45">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_Toc201069410 \h </w:instrText>
      </w:r>
      <w:r>
        <w:fldChar w:fldCharType="separate"/>
      </w:r>
      <w:r>
        <w:t>65</w:t>
      </w:r>
      <w:r>
        <w:fldChar w:fldCharType="end"/>
      </w:r>
    </w:p>
    <w:p w14:paraId="5B4F5E66" w14:textId="3A2EEE68" w:rsidR="00156F45" w:rsidRDefault="00156F45">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_Toc201069411 \h </w:instrText>
      </w:r>
      <w:r>
        <w:fldChar w:fldCharType="separate"/>
      </w:r>
      <w:r>
        <w:t>66</w:t>
      </w:r>
      <w:r>
        <w:fldChar w:fldCharType="end"/>
      </w:r>
    </w:p>
    <w:p w14:paraId="0EE55D6D" w14:textId="49DA6674" w:rsidR="00156F45" w:rsidRDefault="00156F45">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_Toc201069412 \h </w:instrText>
      </w:r>
      <w:r>
        <w:fldChar w:fldCharType="separate"/>
      </w:r>
      <w:r>
        <w:t>66</w:t>
      </w:r>
      <w:r>
        <w:fldChar w:fldCharType="end"/>
      </w:r>
    </w:p>
    <w:p w14:paraId="103DE76E" w14:textId="68BD3FF4" w:rsidR="00156F45" w:rsidRDefault="00156F45">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_Toc201069413 \h </w:instrText>
      </w:r>
      <w:r>
        <w:fldChar w:fldCharType="separate"/>
      </w:r>
      <w:r>
        <w:t>66</w:t>
      </w:r>
      <w:r>
        <w:fldChar w:fldCharType="end"/>
      </w:r>
    </w:p>
    <w:p w14:paraId="31E42FB8" w14:textId="1219F280" w:rsidR="00156F45" w:rsidRDefault="00156F45">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_Toc201069414 \h </w:instrText>
      </w:r>
      <w:r>
        <w:fldChar w:fldCharType="separate"/>
      </w:r>
      <w:r>
        <w:t>66</w:t>
      </w:r>
      <w:r>
        <w:fldChar w:fldCharType="end"/>
      </w:r>
    </w:p>
    <w:p w14:paraId="1A0767A2" w14:textId="71B8CE46" w:rsidR="00156F45" w:rsidRDefault="00156F45">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fldLock="1"/>
      </w:r>
      <w:r>
        <w:instrText xml:space="preserve"> PAGEREF _Toc201069415 \h </w:instrText>
      </w:r>
      <w:r>
        <w:fldChar w:fldCharType="separate"/>
      </w:r>
      <w:r>
        <w:t>67</w:t>
      </w:r>
      <w:r>
        <w:fldChar w:fldCharType="end"/>
      </w:r>
    </w:p>
    <w:p w14:paraId="291F77C3" w14:textId="73A67470" w:rsidR="00156F45" w:rsidRDefault="00156F45">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fldLock="1"/>
      </w:r>
      <w:r>
        <w:instrText xml:space="preserve"> PAGEREF _Toc201069416 \h </w:instrText>
      </w:r>
      <w:r>
        <w:fldChar w:fldCharType="separate"/>
      </w:r>
      <w:r>
        <w:t>67</w:t>
      </w:r>
      <w:r>
        <w:fldChar w:fldCharType="end"/>
      </w:r>
    </w:p>
    <w:p w14:paraId="37423960" w14:textId="7AC1B436" w:rsidR="00156F45" w:rsidRDefault="00156F45">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_Toc201069417 \h </w:instrText>
      </w:r>
      <w:r>
        <w:fldChar w:fldCharType="separate"/>
      </w:r>
      <w:r>
        <w:t>68</w:t>
      </w:r>
      <w:r>
        <w:fldChar w:fldCharType="end"/>
      </w:r>
    </w:p>
    <w:p w14:paraId="029FE0EF" w14:textId="76C6B803" w:rsidR="00156F45" w:rsidRDefault="00156F45">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_Toc201069418 \h </w:instrText>
      </w:r>
      <w:r>
        <w:fldChar w:fldCharType="separate"/>
      </w:r>
      <w:r>
        <w:t>68</w:t>
      </w:r>
      <w:r>
        <w:fldChar w:fldCharType="end"/>
      </w:r>
    </w:p>
    <w:p w14:paraId="4A84E81F" w14:textId="786F92DA" w:rsidR="00156F45" w:rsidRDefault="00156F45">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_Toc201069419 \h </w:instrText>
      </w:r>
      <w:r>
        <w:fldChar w:fldCharType="separate"/>
      </w:r>
      <w:r>
        <w:t>68</w:t>
      </w:r>
      <w:r>
        <w:fldChar w:fldCharType="end"/>
      </w:r>
    </w:p>
    <w:p w14:paraId="67C9C90D" w14:textId="56ED09AE" w:rsidR="00156F45" w:rsidRDefault="00156F45">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_Toc201069420 \h </w:instrText>
      </w:r>
      <w:r>
        <w:fldChar w:fldCharType="separate"/>
      </w:r>
      <w:r>
        <w:t>69</w:t>
      </w:r>
      <w:r>
        <w:fldChar w:fldCharType="end"/>
      </w:r>
    </w:p>
    <w:p w14:paraId="4332D5C2" w14:textId="20F405CC" w:rsidR="00156F45" w:rsidRDefault="00156F45">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_Toc201069421 \h </w:instrText>
      </w:r>
      <w:r>
        <w:fldChar w:fldCharType="separate"/>
      </w:r>
      <w:r>
        <w:t>69</w:t>
      </w:r>
      <w:r>
        <w:fldChar w:fldCharType="end"/>
      </w:r>
    </w:p>
    <w:p w14:paraId="103F4BBF" w14:textId="1A6D3C20" w:rsidR="00156F45" w:rsidRDefault="00156F45">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_Toc201069422 \h </w:instrText>
      </w:r>
      <w:r>
        <w:fldChar w:fldCharType="separate"/>
      </w:r>
      <w:r>
        <w:t>69</w:t>
      </w:r>
      <w:r>
        <w:fldChar w:fldCharType="end"/>
      </w:r>
    </w:p>
    <w:p w14:paraId="674990D0" w14:textId="04A7DCAD" w:rsidR="00156F45" w:rsidRDefault="00156F45">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_Toc201069423 \h </w:instrText>
      </w:r>
      <w:r>
        <w:fldChar w:fldCharType="separate"/>
      </w:r>
      <w:r>
        <w:t>69</w:t>
      </w:r>
      <w:r>
        <w:fldChar w:fldCharType="end"/>
      </w:r>
    </w:p>
    <w:p w14:paraId="0C455EC5" w14:textId="7149C350" w:rsidR="00156F45" w:rsidRDefault="00156F45">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_Toc201069424 \h </w:instrText>
      </w:r>
      <w:r>
        <w:fldChar w:fldCharType="separate"/>
      </w:r>
      <w:r>
        <w:t>69</w:t>
      </w:r>
      <w:r>
        <w:fldChar w:fldCharType="end"/>
      </w:r>
    </w:p>
    <w:p w14:paraId="5C5171EC" w14:textId="47A83C32" w:rsidR="00156F45" w:rsidRDefault="00156F45">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_Toc201069425 \h </w:instrText>
      </w:r>
      <w:r>
        <w:fldChar w:fldCharType="separate"/>
      </w:r>
      <w:r>
        <w:t>69</w:t>
      </w:r>
      <w:r>
        <w:fldChar w:fldCharType="end"/>
      </w:r>
    </w:p>
    <w:p w14:paraId="3B8C5A14" w14:textId="053933F0" w:rsidR="00156F45" w:rsidRDefault="00156F45">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_Toc201069426 \h </w:instrText>
      </w:r>
      <w:r>
        <w:fldChar w:fldCharType="separate"/>
      </w:r>
      <w:r>
        <w:t>69</w:t>
      </w:r>
      <w:r>
        <w:fldChar w:fldCharType="end"/>
      </w:r>
    </w:p>
    <w:p w14:paraId="126887F6" w14:textId="1E90BACA" w:rsidR="00156F45" w:rsidRDefault="00156F45">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_Toc201069427 \h </w:instrText>
      </w:r>
      <w:r>
        <w:fldChar w:fldCharType="separate"/>
      </w:r>
      <w:r>
        <w:t>70</w:t>
      </w:r>
      <w:r>
        <w:fldChar w:fldCharType="end"/>
      </w:r>
    </w:p>
    <w:p w14:paraId="4F34A1E9" w14:textId="462BBD33" w:rsidR="00156F45" w:rsidRDefault="00156F45">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_Toc201069428 \h </w:instrText>
      </w:r>
      <w:r>
        <w:fldChar w:fldCharType="separate"/>
      </w:r>
      <w:r>
        <w:t>70</w:t>
      </w:r>
      <w:r>
        <w:fldChar w:fldCharType="end"/>
      </w:r>
    </w:p>
    <w:p w14:paraId="313454AB" w14:textId="5341EE4D" w:rsidR="00156F45" w:rsidRDefault="00156F45">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_Toc201069429 \h </w:instrText>
      </w:r>
      <w:r>
        <w:fldChar w:fldCharType="separate"/>
      </w:r>
      <w:r>
        <w:t>70</w:t>
      </w:r>
      <w:r>
        <w:fldChar w:fldCharType="end"/>
      </w:r>
    </w:p>
    <w:p w14:paraId="3FA0E29D" w14:textId="09452947" w:rsidR="00156F45" w:rsidRDefault="00156F4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_Toc201069430 \h </w:instrText>
      </w:r>
      <w:r>
        <w:fldChar w:fldCharType="separate"/>
      </w:r>
      <w:r>
        <w:t>71</w:t>
      </w:r>
      <w:r>
        <w:fldChar w:fldCharType="end"/>
      </w:r>
    </w:p>
    <w:p w14:paraId="1A22673F" w14:textId="63194B64"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_Toc201069431 \h </w:instrText>
      </w:r>
      <w:r>
        <w:fldChar w:fldCharType="separate"/>
      </w:r>
      <w:r>
        <w:t>71</w:t>
      </w:r>
      <w:r>
        <w:fldChar w:fldCharType="end"/>
      </w:r>
    </w:p>
    <w:p w14:paraId="34DF96EE" w14:textId="046AFE53" w:rsidR="00156F45" w:rsidRDefault="00156F45">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_Toc201069432 \h </w:instrText>
      </w:r>
      <w:r>
        <w:fldChar w:fldCharType="separate"/>
      </w:r>
      <w:r>
        <w:t>71</w:t>
      </w:r>
      <w:r>
        <w:fldChar w:fldCharType="end"/>
      </w:r>
    </w:p>
    <w:p w14:paraId="00AE0766" w14:textId="07A2469C" w:rsidR="00156F45" w:rsidRDefault="00156F45">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_Toc201069433 \h </w:instrText>
      </w:r>
      <w:r>
        <w:fldChar w:fldCharType="separate"/>
      </w:r>
      <w:r>
        <w:t>71</w:t>
      </w:r>
      <w:r>
        <w:fldChar w:fldCharType="end"/>
      </w:r>
    </w:p>
    <w:p w14:paraId="2F5E8CDA" w14:textId="5684C04D" w:rsidR="00156F45" w:rsidRDefault="00156F45">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_Toc201069434 \h </w:instrText>
      </w:r>
      <w:r>
        <w:fldChar w:fldCharType="separate"/>
      </w:r>
      <w:r>
        <w:t>71</w:t>
      </w:r>
      <w:r>
        <w:fldChar w:fldCharType="end"/>
      </w:r>
    </w:p>
    <w:p w14:paraId="594E54E5" w14:textId="65C8618D" w:rsidR="00156F45" w:rsidRDefault="00156F4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_Toc201069435 \h </w:instrText>
      </w:r>
      <w:r>
        <w:fldChar w:fldCharType="separate"/>
      </w:r>
      <w:r>
        <w:t>71</w:t>
      </w:r>
      <w:r>
        <w:fldChar w:fldCharType="end"/>
      </w:r>
    </w:p>
    <w:p w14:paraId="2D1BC865" w14:textId="03B33C31"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_Toc201069436 \h </w:instrText>
      </w:r>
      <w:r>
        <w:fldChar w:fldCharType="separate"/>
      </w:r>
      <w:r>
        <w:t>71</w:t>
      </w:r>
      <w:r>
        <w:fldChar w:fldCharType="end"/>
      </w:r>
    </w:p>
    <w:p w14:paraId="1DE39BC4" w14:textId="5C9F2753" w:rsidR="00156F45" w:rsidRDefault="00156F45">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_Toc201069437 \h </w:instrText>
      </w:r>
      <w:r>
        <w:fldChar w:fldCharType="separate"/>
      </w:r>
      <w:r>
        <w:t>72</w:t>
      </w:r>
      <w:r>
        <w:fldChar w:fldCharType="end"/>
      </w:r>
    </w:p>
    <w:p w14:paraId="3FDB7636" w14:textId="68367090" w:rsidR="00156F45" w:rsidRDefault="00156F45">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_Toc201069438 \h </w:instrText>
      </w:r>
      <w:r>
        <w:fldChar w:fldCharType="separate"/>
      </w:r>
      <w:r>
        <w:t>73</w:t>
      </w:r>
      <w:r>
        <w:fldChar w:fldCharType="end"/>
      </w:r>
    </w:p>
    <w:p w14:paraId="6152BE72" w14:textId="59A1E2B4" w:rsidR="00156F45" w:rsidRDefault="00156F45">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_Toc201069439 \h </w:instrText>
      </w:r>
      <w:r>
        <w:fldChar w:fldCharType="separate"/>
      </w:r>
      <w:r>
        <w:t>73</w:t>
      </w:r>
      <w:r>
        <w:fldChar w:fldCharType="end"/>
      </w:r>
    </w:p>
    <w:p w14:paraId="3E610A88" w14:textId="5340D12D" w:rsidR="00156F45" w:rsidRDefault="00156F45">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_Toc201069440 \h </w:instrText>
      </w:r>
      <w:r>
        <w:fldChar w:fldCharType="separate"/>
      </w:r>
      <w:r>
        <w:t>73</w:t>
      </w:r>
      <w:r>
        <w:fldChar w:fldCharType="end"/>
      </w:r>
    </w:p>
    <w:p w14:paraId="2BDDEB8F" w14:textId="4EF51C6F" w:rsidR="00156F45" w:rsidRDefault="00156F45">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_Toc201069441 \h </w:instrText>
      </w:r>
      <w:r>
        <w:fldChar w:fldCharType="separate"/>
      </w:r>
      <w:r>
        <w:t>74</w:t>
      </w:r>
      <w:r>
        <w:fldChar w:fldCharType="end"/>
      </w:r>
    </w:p>
    <w:p w14:paraId="7BA292DB" w14:textId="74707ED3" w:rsidR="00156F45" w:rsidRDefault="00156F45">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_Toc201069442 \h </w:instrText>
      </w:r>
      <w:r>
        <w:fldChar w:fldCharType="separate"/>
      </w:r>
      <w:r>
        <w:t>74</w:t>
      </w:r>
      <w:r>
        <w:fldChar w:fldCharType="end"/>
      </w:r>
    </w:p>
    <w:p w14:paraId="26E8C775" w14:textId="116D1EBE" w:rsidR="00156F45" w:rsidRDefault="00156F45">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_Toc201069443 \h </w:instrText>
      </w:r>
      <w:r>
        <w:fldChar w:fldCharType="separate"/>
      </w:r>
      <w:r>
        <w:t>74</w:t>
      </w:r>
      <w:r>
        <w:fldChar w:fldCharType="end"/>
      </w:r>
    </w:p>
    <w:p w14:paraId="4B389C8F" w14:textId="2657B63A" w:rsidR="00156F45" w:rsidRDefault="00156F45">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_Toc201069444 \h </w:instrText>
      </w:r>
      <w:r>
        <w:fldChar w:fldCharType="separate"/>
      </w:r>
      <w:r>
        <w:t>74</w:t>
      </w:r>
      <w:r>
        <w:fldChar w:fldCharType="end"/>
      </w:r>
    </w:p>
    <w:p w14:paraId="55DAF79C" w14:textId="7C1031FC" w:rsidR="00156F45" w:rsidRDefault="00156F45">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_Toc201069445 \h </w:instrText>
      </w:r>
      <w:r>
        <w:fldChar w:fldCharType="separate"/>
      </w:r>
      <w:r>
        <w:t>74</w:t>
      </w:r>
      <w:r>
        <w:fldChar w:fldCharType="end"/>
      </w:r>
    </w:p>
    <w:p w14:paraId="4C59F775" w14:textId="328CBC4C"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_Toc201069446 \h </w:instrText>
      </w:r>
      <w:r>
        <w:fldChar w:fldCharType="separate"/>
      </w:r>
      <w:r>
        <w:t>74</w:t>
      </w:r>
      <w:r>
        <w:fldChar w:fldCharType="end"/>
      </w:r>
    </w:p>
    <w:p w14:paraId="327730E6" w14:textId="655839F9" w:rsidR="00156F45" w:rsidRDefault="00156F45">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_Toc201069447 \h </w:instrText>
      </w:r>
      <w:r>
        <w:fldChar w:fldCharType="separate"/>
      </w:r>
      <w:r>
        <w:t>74</w:t>
      </w:r>
      <w:r>
        <w:fldChar w:fldCharType="end"/>
      </w:r>
    </w:p>
    <w:p w14:paraId="219BC8E4" w14:textId="06E0B491" w:rsidR="00156F45" w:rsidRDefault="00156F4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_Toc201069448 \h </w:instrText>
      </w:r>
      <w:r>
        <w:fldChar w:fldCharType="separate"/>
      </w:r>
      <w:r>
        <w:t>75</w:t>
      </w:r>
      <w:r>
        <w:fldChar w:fldCharType="end"/>
      </w:r>
    </w:p>
    <w:p w14:paraId="7076846E" w14:textId="2A0AD88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_Toc201069449 \h </w:instrText>
      </w:r>
      <w:r>
        <w:fldChar w:fldCharType="separate"/>
      </w:r>
      <w:r>
        <w:t>75</w:t>
      </w:r>
      <w:r>
        <w:fldChar w:fldCharType="end"/>
      </w:r>
    </w:p>
    <w:p w14:paraId="0DC3533F" w14:textId="30E3677A" w:rsidR="00156F45" w:rsidRDefault="00156F45">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_Toc201069450 \h </w:instrText>
      </w:r>
      <w:r>
        <w:fldChar w:fldCharType="separate"/>
      </w:r>
      <w:r>
        <w:t>75</w:t>
      </w:r>
      <w:r>
        <w:fldChar w:fldCharType="end"/>
      </w:r>
    </w:p>
    <w:p w14:paraId="195D3EED" w14:textId="219DE1B1" w:rsidR="00156F45" w:rsidRDefault="00156F45">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_Toc201069451 \h </w:instrText>
      </w:r>
      <w:r>
        <w:fldChar w:fldCharType="separate"/>
      </w:r>
      <w:r>
        <w:t>76</w:t>
      </w:r>
      <w:r>
        <w:fldChar w:fldCharType="end"/>
      </w:r>
    </w:p>
    <w:p w14:paraId="2943D5ED" w14:textId="1DB73D87"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_Toc201069452 \h </w:instrText>
      </w:r>
      <w:r>
        <w:fldChar w:fldCharType="separate"/>
      </w:r>
      <w:r>
        <w:t>76</w:t>
      </w:r>
      <w:r>
        <w:fldChar w:fldCharType="end"/>
      </w:r>
    </w:p>
    <w:p w14:paraId="2A72B80B" w14:textId="6499D135" w:rsidR="00156F45" w:rsidRDefault="00156F45">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_Toc201069453 \h </w:instrText>
      </w:r>
      <w:r>
        <w:fldChar w:fldCharType="separate"/>
      </w:r>
      <w:r>
        <w:t>77</w:t>
      </w:r>
      <w:r>
        <w:fldChar w:fldCharType="end"/>
      </w:r>
    </w:p>
    <w:p w14:paraId="0E0B5AC3" w14:textId="62B32840" w:rsidR="00156F45" w:rsidRDefault="00156F4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_Toc201069454 \h </w:instrText>
      </w:r>
      <w:r>
        <w:fldChar w:fldCharType="separate"/>
      </w:r>
      <w:r>
        <w:t>78</w:t>
      </w:r>
      <w:r>
        <w:fldChar w:fldCharType="end"/>
      </w:r>
    </w:p>
    <w:p w14:paraId="64A5995E" w14:textId="55C8176B" w:rsidR="00156F45" w:rsidRDefault="00156F45">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_Toc201069455 \h </w:instrText>
      </w:r>
      <w:r>
        <w:fldChar w:fldCharType="separate"/>
      </w:r>
      <w:r>
        <w:t>78</w:t>
      </w:r>
      <w:r>
        <w:fldChar w:fldCharType="end"/>
      </w:r>
    </w:p>
    <w:p w14:paraId="3FF9A3A2" w14:textId="3791304F" w:rsidR="00156F45" w:rsidRDefault="00156F45">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_Toc201069456 \h </w:instrText>
      </w:r>
      <w:r>
        <w:fldChar w:fldCharType="separate"/>
      </w:r>
      <w:r>
        <w:t>78</w:t>
      </w:r>
      <w:r>
        <w:fldChar w:fldCharType="end"/>
      </w:r>
    </w:p>
    <w:p w14:paraId="67075AB0" w14:textId="063DF69A" w:rsidR="00156F45" w:rsidRDefault="00156F45">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_Toc201069457 \h </w:instrText>
      </w:r>
      <w:r>
        <w:fldChar w:fldCharType="separate"/>
      </w:r>
      <w:r>
        <w:t>78</w:t>
      </w:r>
      <w:r>
        <w:fldChar w:fldCharType="end"/>
      </w:r>
    </w:p>
    <w:p w14:paraId="202EEDCD" w14:textId="074B3E7F" w:rsidR="00156F45" w:rsidRDefault="00156F45">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_Toc201069458 \h </w:instrText>
      </w:r>
      <w:r>
        <w:fldChar w:fldCharType="separate"/>
      </w:r>
      <w:r>
        <w:t>80</w:t>
      </w:r>
      <w:r>
        <w:fldChar w:fldCharType="end"/>
      </w:r>
    </w:p>
    <w:p w14:paraId="43659F79" w14:textId="40B4242C" w:rsidR="00156F45" w:rsidRDefault="00156F45">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_Toc201069459 \h </w:instrText>
      </w:r>
      <w:r>
        <w:fldChar w:fldCharType="separate"/>
      </w:r>
      <w:r>
        <w:t>82</w:t>
      </w:r>
      <w:r>
        <w:fldChar w:fldCharType="end"/>
      </w:r>
    </w:p>
    <w:p w14:paraId="2CA3C22B" w14:textId="14EA4285" w:rsidR="00156F45" w:rsidRDefault="00156F4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_Toc201069460 \h </w:instrText>
      </w:r>
      <w:r>
        <w:fldChar w:fldCharType="separate"/>
      </w:r>
      <w:r>
        <w:t>83</w:t>
      </w:r>
      <w:r>
        <w:fldChar w:fldCharType="end"/>
      </w:r>
    </w:p>
    <w:p w14:paraId="215CC3F7" w14:textId="30EA454D" w:rsidR="00156F45" w:rsidRDefault="00156F45">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_Toc201069461 \h </w:instrText>
      </w:r>
      <w:r>
        <w:fldChar w:fldCharType="separate"/>
      </w:r>
      <w:r>
        <w:t>83</w:t>
      </w:r>
      <w:r>
        <w:fldChar w:fldCharType="end"/>
      </w:r>
    </w:p>
    <w:p w14:paraId="7ED6941F" w14:textId="69EE930E" w:rsidR="00156F45" w:rsidRDefault="00156F4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_Toc201069462 \h </w:instrText>
      </w:r>
      <w:r>
        <w:fldChar w:fldCharType="separate"/>
      </w:r>
      <w:r>
        <w:t>84</w:t>
      </w:r>
      <w:r>
        <w:fldChar w:fldCharType="end"/>
      </w:r>
    </w:p>
    <w:p w14:paraId="08FD6EB6" w14:textId="053A4E4C"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_Toc201069463 \h </w:instrText>
      </w:r>
      <w:r>
        <w:fldChar w:fldCharType="separate"/>
      </w:r>
      <w:r>
        <w:t>84</w:t>
      </w:r>
      <w:r>
        <w:fldChar w:fldCharType="end"/>
      </w:r>
    </w:p>
    <w:p w14:paraId="7D8D02EC" w14:textId="502324F3" w:rsidR="00156F45" w:rsidRDefault="00156F45">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_Toc201069464 \h </w:instrText>
      </w:r>
      <w:r>
        <w:fldChar w:fldCharType="separate"/>
      </w:r>
      <w:r>
        <w:t>85</w:t>
      </w:r>
      <w:r>
        <w:fldChar w:fldCharType="end"/>
      </w:r>
    </w:p>
    <w:p w14:paraId="25B60A87" w14:textId="459E456C" w:rsidR="00156F45" w:rsidRDefault="00156F45">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_Toc201069465 \h </w:instrText>
      </w:r>
      <w:r>
        <w:fldChar w:fldCharType="separate"/>
      </w:r>
      <w:r>
        <w:t>85</w:t>
      </w:r>
      <w:r>
        <w:fldChar w:fldCharType="end"/>
      </w:r>
    </w:p>
    <w:p w14:paraId="53BE9B02" w14:textId="00631E32"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_Toc201069466 \h </w:instrText>
      </w:r>
      <w:r>
        <w:fldChar w:fldCharType="separate"/>
      </w:r>
      <w:r>
        <w:t>85</w:t>
      </w:r>
      <w:r>
        <w:fldChar w:fldCharType="end"/>
      </w:r>
    </w:p>
    <w:p w14:paraId="524D7DE2" w14:textId="2736E8EF" w:rsidR="00156F45" w:rsidRDefault="00156F45">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_Toc201069467 \h </w:instrText>
      </w:r>
      <w:r>
        <w:fldChar w:fldCharType="separate"/>
      </w:r>
      <w:r>
        <w:t>86</w:t>
      </w:r>
      <w:r>
        <w:fldChar w:fldCharType="end"/>
      </w:r>
    </w:p>
    <w:p w14:paraId="01E31EFF" w14:textId="00B251D2" w:rsidR="00156F45" w:rsidRDefault="00156F45">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_Toc201069468 \h </w:instrText>
      </w:r>
      <w:r>
        <w:fldChar w:fldCharType="separate"/>
      </w:r>
      <w:r>
        <w:t>87</w:t>
      </w:r>
      <w:r>
        <w:fldChar w:fldCharType="end"/>
      </w:r>
    </w:p>
    <w:p w14:paraId="0128D297" w14:textId="3D0A30DB" w:rsidR="00156F45" w:rsidRDefault="00156F4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_Toc201069469 \h </w:instrText>
      </w:r>
      <w:r>
        <w:fldChar w:fldCharType="separate"/>
      </w:r>
      <w:r>
        <w:t>88</w:t>
      </w:r>
      <w:r>
        <w:fldChar w:fldCharType="end"/>
      </w:r>
    </w:p>
    <w:p w14:paraId="162395F2" w14:textId="546F137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_Toc201069470 \h </w:instrText>
      </w:r>
      <w:r>
        <w:fldChar w:fldCharType="separate"/>
      </w:r>
      <w:r>
        <w:t>88</w:t>
      </w:r>
      <w:r>
        <w:fldChar w:fldCharType="end"/>
      </w:r>
    </w:p>
    <w:p w14:paraId="6E3C1A08" w14:textId="492E5174" w:rsidR="00156F45" w:rsidRDefault="00156F4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_Toc201069471 \h </w:instrText>
      </w:r>
      <w:r>
        <w:fldChar w:fldCharType="separate"/>
      </w:r>
      <w:r>
        <w:t>88</w:t>
      </w:r>
      <w:r>
        <w:fldChar w:fldCharType="end"/>
      </w:r>
    </w:p>
    <w:p w14:paraId="12BF89AB" w14:textId="68B40FF2" w:rsidR="00156F45" w:rsidRDefault="00156F4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_Toc201069472 \h </w:instrText>
      </w:r>
      <w:r>
        <w:fldChar w:fldCharType="separate"/>
      </w:r>
      <w:r>
        <w:t>88</w:t>
      </w:r>
      <w:r>
        <w:fldChar w:fldCharType="end"/>
      </w:r>
    </w:p>
    <w:p w14:paraId="59112C3A" w14:textId="6EC4FF5C" w:rsidR="00156F45" w:rsidRDefault="00156F45">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_Toc201069473 \h </w:instrText>
      </w:r>
      <w:r>
        <w:fldChar w:fldCharType="separate"/>
      </w:r>
      <w:r>
        <w:t>89</w:t>
      </w:r>
      <w:r>
        <w:fldChar w:fldCharType="end"/>
      </w:r>
    </w:p>
    <w:p w14:paraId="02DA9560" w14:textId="1D6C3F18" w:rsidR="00156F45" w:rsidRDefault="00156F4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_Toc201069474 \h </w:instrText>
      </w:r>
      <w:r>
        <w:fldChar w:fldCharType="separate"/>
      </w:r>
      <w:r>
        <w:t>89</w:t>
      </w:r>
      <w:r>
        <w:fldChar w:fldCharType="end"/>
      </w:r>
    </w:p>
    <w:p w14:paraId="16A1315C" w14:textId="2A03B3B2" w:rsidR="00156F45" w:rsidRDefault="00156F45">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_Toc201069475 \h </w:instrText>
      </w:r>
      <w:r>
        <w:fldChar w:fldCharType="separate"/>
      </w:r>
      <w:r>
        <w:t>90</w:t>
      </w:r>
      <w:r>
        <w:fldChar w:fldCharType="end"/>
      </w:r>
    </w:p>
    <w:p w14:paraId="40EF53B7" w14:textId="752DAFFB" w:rsidR="00156F45" w:rsidRDefault="00156F45">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_Toc201069476 \h </w:instrText>
      </w:r>
      <w:r>
        <w:fldChar w:fldCharType="separate"/>
      </w:r>
      <w:r>
        <w:t>91</w:t>
      </w:r>
      <w:r>
        <w:fldChar w:fldCharType="end"/>
      </w:r>
    </w:p>
    <w:p w14:paraId="386B744A" w14:textId="24C5D705" w:rsidR="00156F45" w:rsidRDefault="00156F45">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_Toc201069477 \h </w:instrText>
      </w:r>
      <w:r>
        <w:fldChar w:fldCharType="separate"/>
      </w:r>
      <w:r>
        <w:t>91</w:t>
      </w:r>
      <w:r>
        <w:fldChar w:fldCharType="end"/>
      </w:r>
    </w:p>
    <w:p w14:paraId="0D590870" w14:textId="22D8EBA3" w:rsidR="00156F45" w:rsidRDefault="00156F45">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_Toc201069478 \h </w:instrText>
      </w:r>
      <w:r>
        <w:fldChar w:fldCharType="separate"/>
      </w:r>
      <w:r>
        <w:t>91</w:t>
      </w:r>
      <w:r>
        <w:fldChar w:fldCharType="end"/>
      </w:r>
    </w:p>
    <w:p w14:paraId="2BA56417" w14:textId="1EA16944" w:rsidR="00156F45" w:rsidRDefault="00156F45">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_Toc201069479 \h </w:instrText>
      </w:r>
      <w:r>
        <w:fldChar w:fldCharType="separate"/>
      </w:r>
      <w:r>
        <w:t>91</w:t>
      </w:r>
      <w:r>
        <w:fldChar w:fldCharType="end"/>
      </w:r>
    </w:p>
    <w:p w14:paraId="02FD9110" w14:textId="691C0CDC" w:rsidR="00156F45" w:rsidRDefault="00156F45">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_Toc201069480 \h </w:instrText>
      </w:r>
      <w:r>
        <w:fldChar w:fldCharType="separate"/>
      </w:r>
      <w:r>
        <w:t>91</w:t>
      </w:r>
      <w:r>
        <w:fldChar w:fldCharType="end"/>
      </w:r>
    </w:p>
    <w:p w14:paraId="54B2C9F5" w14:textId="677F6D64"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_Toc201069481 \h </w:instrText>
      </w:r>
      <w:r>
        <w:fldChar w:fldCharType="separate"/>
      </w:r>
      <w:r>
        <w:t>91</w:t>
      </w:r>
      <w:r>
        <w:fldChar w:fldCharType="end"/>
      </w:r>
    </w:p>
    <w:p w14:paraId="69FAB038" w14:textId="06F06165" w:rsidR="00156F45" w:rsidRDefault="00156F45">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_Toc201069482 \h </w:instrText>
      </w:r>
      <w:r>
        <w:fldChar w:fldCharType="separate"/>
      </w:r>
      <w:r>
        <w:t>91</w:t>
      </w:r>
      <w:r>
        <w:fldChar w:fldCharType="end"/>
      </w:r>
    </w:p>
    <w:p w14:paraId="51473A9F" w14:textId="6EF27358" w:rsidR="00156F45" w:rsidRDefault="00156F45">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_Toc201069483 \h </w:instrText>
      </w:r>
      <w:r>
        <w:fldChar w:fldCharType="separate"/>
      </w:r>
      <w:r>
        <w:t>92</w:t>
      </w:r>
      <w:r>
        <w:fldChar w:fldCharType="end"/>
      </w:r>
    </w:p>
    <w:p w14:paraId="34A0BD47" w14:textId="0204D2C3" w:rsidR="00156F45" w:rsidRDefault="00156F45">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_Toc201069484 \h </w:instrText>
      </w:r>
      <w:r>
        <w:fldChar w:fldCharType="separate"/>
      </w:r>
      <w:r>
        <w:t>92</w:t>
      </w:r>
      <w:r>
        <w:fldChar w:fldCharType="end"/>
      </w:r>
    </w:p>
    <w:p w14:paraId="158A2CA1" w14:textId="75173BC6" w:rsidR="00156F45" w:rsidRDefault="00156F45">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_Toc201069485 \h </w:instrText>
      </w:r>
      <w:r>
        <w:fldChar w:fldCharType="separate"/>
      </w:r>
      <w:r>
        <w:t>94</w:t>
      </w:r>
      <w:r>
        <w:fldChar w:fldCharType="end"/>
      </w:r>
    </w:p>
    <w:p w14:paraId="70DEDC2D" w14:textId="60C6559D" w:rsidR="00156F45" w:rsidRDefault="00156F45">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_Toc201069486 \h </w:instrText>
      </w:r>
      <w:r>
        <w:fldChar w:fldCharType="separate"/>
      </w:r>
      <w:r>
        <w:t>94</w:t>
      </w:r>
      <w:r>
        <w:fldChar w:fldCharType="end"/>
      </w:r>
    </w:p>
    <w:p w14:paraId="30B19353" w14:textId="4484693F"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_Toc201069487 \h </w:instrText>
      </w:r>
      <w:r>
        <w:fldChar w:fldCharType="separate"/>
      </w:r>
      <w:r>
        <w:t>94</w:t>
      </w:r>
      <w:r>
        <w:fldChar w:fldCharType="end"/>
      </w:r>
    </w:p>
    <w:p w14:paraId="276D9D10" w14:textId="22141460" w:rsidR="00156F45" w:rsidRDefault="00156F45">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_Toc201069488 \h </w:instrText>
      </w:r>
      <w:r>
        <w:fldChar w:fldCharType="separate"/>
      </w:r>
      <w:r>
        <w:t>95</w:t>
      </w:r>
      <w:r>
        <w:fldChar w:fldCharType="end"/>
      </w:r>
    </w:p>
    <w:p w14:paraId="332F3459" w14:textId="5E3B78C4" w:rsidR="00156F45" w:rsidRDefault="00156F45">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_Toc201069489 \h </w:instrText>
      </w:r>
      <w:r>
        <w:fldChar w:fldCharType="separate"/>
      </w:r>
      <w:r>
        <w:t>95</w:t>
      </w:r>
      <w:r>
        <w:fldChar w:fldCharType="end"/>
      </w:r>
    </w:p>
    <w:p w14:paraId="34F80363" w14:textId="4A893877" w:rsidR="00156F45" w:rsidRDefault="00156F45">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_Toc201069490 \h </w:instrText>
      </w:r>
      <w:r>
        <w:fldChar w:fldCharType="separate"/>
      </w:r>
      <w:r>
        <w:t>96</w:t>
      </w:r>
      <w:r>
        <w:fldChar w:fldCharType="end"/>
      </w:r>
    </w:p>
    <w:p w14:paraId="29A6CAA0" w14:textId="77B33DA4" w:rsidR="00156F45" w:rsidRDefault="00156F45">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_Toc201069491 \h </w:instrText>
      </w:r>
      <w:r>
        <w:fldChar w:fldCharType="separate"/>
      </w:r>
      <w:r>
        <w:t>96</w:t>
      </w:r>
      <w:r>
        <w:fldChar w:fldCharType="end"/>
      </w:r>
    </w:p>
    <w:p w14:paraId="7EB837E9" w14:textId="7D5B38EA" w:rsidR="00156F45" w:rsidRDefault="00156F45">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_Toc201069492 \h </w:instrText>
      </w:r>
      <w:r>
        <w:fldChar w:fldCharType="separate"/>
      </w:r>
      <w:r>
        <w:t>96</w:t>
      </w:r>
      <w:r>
        <w:fldChar w:fldCharType="end"/>
      </w:r>
    </w:p>
    <w:p w14:paraId="7C45D309" w14:textId="1C4FC0E6" w:rsidR="00156F45" w:rsidRDefault="00156F45">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_Toc201069493 \h </w:instrText>
      </w:r>
      <w:r>
        <w:fldChar w:fldCharType="separate"/>
      </w:r>
      <w:r>
        <w:t>96</w:t>
      </w:r>
      <w:r>
        <w:fldChar w:fldCharType="end"/>
      </w:r>
    </w:p>
    <w:p w14:paraId="1DBE07F8" w14:textId="4B6966E0" w:rsidR="00156F45" w:rsidRDefault="00156F45">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_Toc201069494 \h </w:instrText>
      </w:r>
      <w:r>
        <w:fldChar w:fldCharType="separate"/>
      </w:r>
      <w:r>
        <w:t>96</w:t>
      </w:r>
      <w:r>
        <w:fldChar w:fldCharType="end"/>
      </w:r>
    </w:p>
    <w:p w14:paraId="1E4466C6" w14:textId="3ED6429B" w:rsidR="00156F45" w:rsidRDefault="00156F45">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_Toc201069495 \h </w:instrText>
      </w:r>
      <w:r>
        <w:fldChar w:fldCharType="separate"/>
      </w:r>
      <w:r>
        <w:t>97</w:t>
      </w:r>
      <w:r>
        <w:fldChar w:fldCharType="end"/>
      </w:r>
    </w:p>
    <w:p w14:paraId="41277DD1" w14:textId="089F4265" w:rsidR="00156F45" w:rsidRDefault="00156F45">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_Toc201069496 \h </w:instrText>
      </w:r>
      <w:r>
        <w:fldChar w:fldCharType="separate"/>
      </w:r>
      <w:r>
        <w:t>97</w:t>
      </w:r>
      <w:r>
        <w:fldChar w:fldCharType="end"/>
      </w:r>
    </w:p>
    <w:p w14:paraId="23128422" w14:textId="6F07EB06" w:rsidR="00156F45" w:rsidRDefault="00156F45">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_Toc201069497 \h </w:instrText>
      </w:r>
      <w:r>
        <w:fldChar w:fldCharType="separate"/>
      </w:r>
      <w:r>
        <w:t>97</w:t>
      </w:r>
      <w:r>
        <w:fldChar w:fldCharType="end"/>
      </w:r>
    </w:p>
    <w:p w14:paraId="1863D197" w14:textId="26710696" w:rsidR="00156F45" w:rsidRDefault="00156F45">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_Toc201069498 \h </w:instrText>
      </w:r>
      <w:r>
        <w:fldChar w:fldCharType="separate"/>
      </w:r>
      <w:r>
        <w:t>97</w:t>
      </w:r>
      <w:r>
        <w:fldChar w:fldCharType="end"/>
      </w:r>
    </w:p>
    <w:p w14:paraId="486C3B09" w14:textId="4F87FB1A" w:rsidR="00156F45" w:rsidRDefault="00156F45">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_Toc201069499 \h </w:instrText>
      </w:r>
      <w:r>
        <w:fldChar w:fldCharType="separate"/>
      </w:r>
      <w:r>
        <w:t>98</w:t>
      </w:r>
      <w:r>
        <w:fldChar w:fldCharType="end"/>
      </w:r>
    </w:p>
    <w:p w14:paraId="7B21B669" w14:textId="30347EA8" w:rsidR="00156F45" w:rsidRDefault="00156F45">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_Toc201069500 \h </w:instrText>
      </w:r>
      <w:r>
        <w:fldChar w:fldCharType="separate"/>
      </w:r>
      <w:r>
        <w:t>98</w:t>
      </w:r>
      <w:r>
        <w:fldChar w:fldCharType="end"/>
      </w:r>
    </w:p>
    <w:p w14:paraId="575FDACC" w14:textId="3C6E612B" w:rsidR="00156F45" w:rsidRDefault="00156F45">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_Toc201069501 \h </w:instrText>
      </w:r>
      <w:r>
        <w:fldChar w:fldCharType="separate"/>
      </w:r>
      <w:r>
        <w:t>98</w:t>
      </w:r>
      <w:r>
        <w:fldChar w:fldCharType="end"/>
      </w:r>
    </w:p>
    <w:p w14:paraId="1359994E" w14:textId="5E7D81A4" w:rsidR="00156F45" w:rsidRDefault="00156F45">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_Toc201069502 \h </w:instrText>
      </w:r>
      <w:r>
        <w:fldChar w:fldCharType="separate"/>
      </w:r>
      <w:r>
        <w:t>99</w:t>
      </w:r>
      <w:r>
        <w:fldChar w:fldCharType="end"/>
      </w:r>
    </w:p>
    <w:p w14:paraId="6F5B0CF7" w14:textId="60F396E9"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_Toc201069503 \h </w:instrText>
      </w:r>
      <w:r>
        <w:fldChar w:fldCharType="separate"/>
      </w:r>
      <w:r>
        <w:t>99</w:t>
      </w:r>
      <w:r>
        <w:fldChar w:fldCharType="end"/>
      </w:r>
    </w:p>
    <w:p w14:paraId="130D5273" w14:textId="2F03B045" w:rsidR="00156F45" w:rsidRDefault="00156F45">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_Toc201069504 \h </w:instrText>
      </w:r>
      <w:r>
        <w:fldChar w:fldCharType="separate"/>
      </w:r>
      <w:r>
        <w:t>100</w:t>
      </w:r>
      <w:r>
        <w:fldChar w:fldCharType="end"/>
      </w:r>
    </w:p>
    <w:p w14:paraId="0120BCDB" w14:textId="2D6A2409" w:rsidR="00156F45" w:rsidRDefault="00156F45">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_Toc201069505 \h </w:instrText>
      </w:r>
      <w:r>
        <w:fldChar w:fldCharType="separate"/>
      </w:r>
      <w:r>
        <w:t>102</w:t>
      </w:r>
      <w:r>
        <w:fldChar w:fldCharType="end"/>
      </w:r>
    </w:p>
    <w:p w14:paraId="5FF9BE13" w14:textId="3F5B85CC" w:rsidR="00156F45" w:rsidRDefault="00156F45">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_Toc201069506 \h </w:instrText>
      </w:r>
      <w:r>
        <w:fldChar w:fldCharType="separate"/>
      </w:r>
      <w:r>
        <w:t>102</w:t>
      </w:r>
      <w:r>
        <w:fldChar w:fldCharType="end"/>
      </w:r>
    </w:p>
    <w:p w14:paraId="0AFDD8AA" w14:textId="6E12A964" w:rsidR="00156F45" w:rsidRDefault="00156F45">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_Toc201069507 \h </w:instrText>
      </w:r>
      <w:r>
        <w:fldChar w:fldCharType="separate"/>
      </w:r>
      <w:r>
        <w:t>102</w:t>
      </w:r>
      <w:r>
        <w:fldChar w:fldCharType="end"/>
      </w:r>
    </w:p>
    <w:p w14:paraId="476DB711" w14:textId="3C65EAF3"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_Toc201069508 \h </w:instrText>
      </w:r>
      <w:r>
        <w:fldChar w:fldCharType="separate"/>
      </w:r>
      <w:r>
        <w:t>102</w:t>
      </w:r>
      <w:r>
        <w:fldChar w:fldCharType="end"/>
      </w:r>
    </w:p>
    <w:p w14:paraId="5714E1B0" w14:textId="31EE8F95" w:rsidR="00156F45" w:rsidRDefault="00156F45">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_Toc201069509 \h </w:instrText>
      </w:r>
      <w:r>
        <w:fldChar w:fldCharType="separate"/>
      </w:r>
      <w:r>
        <w:t>102</w:t>
      </w:r>
      <w:r>
        <w:fldChar w:fldCharType="end"/>
      </w:r>
    </w:p>
    <w:p w14:paraId="572306F6" w14:textId="0FB73E53" w:rsidR="00156F45" w:rsidRDefault="00156F45">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_Toc201069510 \h </w:instrText>
      </w:r>
      <w:r>
        <w:fldChar w:fldCharType="separate"/>
      </w:r>
      <w:r>
        <w:t>102</w:t>
      </w:r>
      <w:r>
        <w:fldChar w:fldCharType="end"/>
      </w:r>
    </w:p>
    <w:p w14:paraId="75CEE607" w14:textId="439D9DEA" w:rsidR="00156F45" w:rsidRDefault="00156F45">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_Toc201069511 \h </w:instrText>
      </w:r>
      <w:r>
        <w:fldChar w:fldCharType="separate"/>
      </w:r>
      <w:r>
        <w:t>103</w:t>
      </w:r>
      <w:r>
        <w:fldChar w:fldCharType="end"/>
      </w:r>
    </w:p>
    <w:p w14:paraId="1D5B9281" w14:textId="0D0A6954" w:rsidR="00156F45" w:rsidRDefault="00156F45">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_Toc201069512 \h </w:instrText>
      </w:r>
      <w:r>
        <w:fldChar w:fldCharType="separate"/>
      </w:r>
      <w:r>
        <w:t>103</w:t>
      </w:r>
      <w:r>
        <w:fldChar w:fldCharType="end"/>
      </w:r>
    </w:p>
    <w:p w14:paraId="5D10315C" w14:textId="19E9A5A8" w:rsidR="00156F45" w:rsidRDefault="00156F45">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_Toc201069513 \h </w:instrText>
      </w:r>
      <w:r>
        <w:fldChar w:fldCharType="separate"/>
      </w:r>
      <w:r>
        <w:t>103</w:t>
      </w:r>
      <w:r>
        <w:fldChar w:fldCharType="end"/>
      </w:r>
    </w:p>
    <w:p w14:paraId="51426FBC" w14:textId="6AE1AD81" w:rsidR="00156F45" w:rsidRDefault="00156F45">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_Toc201069514 \h </w:instrText>
      </w:r>
      <w:r>
        <w:fldChar w:fldCharType="separate"/>
      </w:r>
      <w:r>
        <w:t>104</w:t>
      </w:r>
      <w:r>
        <w:fldChar w:fldCharType="end"/>
      </w:r>
    </w:p>
    <w:p w14:paraId="7CC56CEA" w14:textId="23226E0F" w:rsidR="00156F45" w:rsidRDefault="00156F45">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_Toc201069515 \h </w:instrText>
      </w:r>
      <w:r>
        <w:fldChar w:fldCharType="separate"/>
      </w:r>
      <w:r>
        <w:t>104</w:t>
      </w:r>
      <w:r>
        <w:fldChar w:fldCharType="end"/>
      </w:r>
    </w:p>
    <w:p w14:paraId="3CF0433F" w14:textId="5E4A1EA6" w:rsidR="00156F45" w:rsidRDefault="00156F45">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_Toc201069516 \h </w:instrText>
      </w:r>
      <w:r>
        <w:fldChar w:fldCharType="separate"/>
      </w:r>
      <w:r>
        <w:t>104</w:t>
      </w:r>
      <w:r>
        <w:fldChar w:fldCharType="end"/>
      </w:r>
    </w:p>
    <w:p w14:paraId="685093A3" w14:textId="6A5CF6C4" w:rsidR="00156F45" w:rsidRDefault="00156F45">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_Toc201069517 \h </w:instrText>
      </w:r>
      <w:r>
        <w:fldChar w:fldCharType="separate"/>
      </w:r>
      <w:r>
        <w:t>107</w:t>
      </w:r>
      <w:r>
        <w:fldChar w:fldCharType="end"/>
      </w:r>
    </w:p>
    <w:p w14:paraId="763CC68D" w14:textId="5528999B" w:rsidR="00156F45" w:rsidRDefault="00156F4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_Toc201069518 \h </w:instrText>
      </w:r>
      <w:r>
        <w:fldChar w:fldCharType="separate"/>
      </w:r>
      <w:r>
        <w:t>109</w:t>
      </w:r>
      <w:r>
        <w:fldChar w:fldCharType="end"/>
      </w:r>
    </w:p>
    <w:p w14:paraId="149A1679" w14:textId="029D6508"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_Toc201069519 \h </w:instrText>
      </w:r>
      <w:r>
        <w:fldChar w:fldCharType="separate"/>
      </w:r>
      <w:r>
        <w:t>109</w:t>
      </w:r>
      <w:r>
        <w:fldChar w:fldCharType="end"/>
      </w:r>
    </w:p>
    <w:p w14:paraId="765CCE2F" w14:textId="6CFFDD55" w:rsidR="00156F45" w:rsidRDefault="00156F45">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_Toc201069520 \h </w:instrText>
      </w:r>
      <w:r>
        <w:fldChar w:fldCharType="separate"/>
      </w:r>
      <w:r>
        <w:t>109</w:t>
      </w:r>
      <w:r>
        <w:fldChar w:fldCharType="end"/>
      </w:r>
    </w:p>
    <w:p w14:paraId="615EE40C" w14:textId="0D388420" w:rsidR="00156F45" w:rsidRDefault="00156F4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_Toc201069521 \h </w:instrText>
      </w:r>
      <w:r>
        <w:fldChar w:fldCharType="separate"/>
      </w:r>
      <w:r>
        <w:t>111</w:t>
      </w:r>
      <w:r>
        <w:fldChar w:fldCharType="end"/>
      </w:r>
    </w:p>
    <w:p w14:paraId="105F8DAF" w14:textId="46600010" w:rsidR="00156F45" w:rsidRDefault="00156F45">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_Toc201069522 \h </w:instrText>
      </w:r>
      <w:r>
        <w:fldChar w:fldCharType="separate"/>
      </w:r>
      <w:r>
        <w:t>114</w:t>
      </w:r>
      <w:r>
        <w:fldChar w:fldCharType="end"/>
      </w:r>
    </w:p>
    <w:p w14:paraId="3CCB2693" w14:textId="6B01ADF0" w:rsidR="00156F45" w:rsidRDefault="00156F45">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_Toc201069523 \h </w:instrText>
      </w:r>
      <w:r>
        <w:fldChar w:fldCharType="separate"/>
      </w:r>
      <w:r>
        <w:t>116</w:t>
      </w:r>
      <w:r>
        <w:fldChar w:fldCharType="end"/>
      </w:r>
    </w:p>
    <w:p w14:paraId="5893B17D" w14:textId="41DF4D74" w:rsidR="00156F45" w:rsidRDefault="00156F4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_Toc201069524 \h </w:instrText>
      </w:r>
      <w:r>
        <w:fldChar w:fldCharType="separate"/>
      </w:r>
      <w:r>
        <w:t>118</w:t>
      </w:r>
      <w:r>
        <w:fldChar w:fldCharType="end"/>
      </w:r>
    </w:p>
    <w:p w14:paraId="350CEB51" w14:textId="4114FE4A"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_Toc201069525 \h </w:instrText>
      </w:r>
      <w:r>
        <w:fldChar w:fldCharType="separate"/>
      </w:r>
      <w:r>
        <w:t>118</w:t>
      </w:r>
      <w:r>
        <w:fldChar w:fldCharType="end"/>
      </w:r>
    </w:p>
    <w:p w14:paraId="4BAC5346" w14:textId="77E8DCAD" w:rsidR="00156F45" w:rsidRDefault="00156F45">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_Toc201069526 \h </w:instrText>
      </w:r>
      <w:r>
        <w:fldChar w:fldCharType="separate"/>
      </w:r>
      <w:r>
        <w:t>118</w:t>
      </w:r>
      <w:r>
        <w:fldChar w:fldCharType="end"/>
      </w:r>
    </w:p>
    <w:p w14:paraId="2D037DE5" w14:textId="38CE9DDA" w:rsidR="00156F45" w:rsidRDefault="00156F4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_Toc201069527 \h </w:instrText>
      </w:r>
      <w:r>
        <w:fldChar w:fldCharType="separate"/>
      </w:r>
      <w:r>
        <w:t>121</w:t>
      </w:r>
      <w:r>
        <w:fldChar w:fldCharType="end"/>
      </w:r>
    </w:p>
    <w:p w14:paraId="7A018F62" w14:textId="4BB0E580" w:rsidR="00156F45" w:rsidRDefault="00156F45">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_Toc201069528 \h </w:instrText>
      </w:r>
      <w:r>
        <w:fldChar w:fldCharType="separate"/>
      </w:r>
      <w:r>
        <w:t>123</w:t>
      </w:r>
      <w:r>
        <w:fldChar w:fldCharType="end"/>
      </w:r>
    </w:p>
    <w:p w14:paraId="28E69099" w14:textId="3188D940" w:rsidR="00156F45" w:rsidRDefault="00156F45">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_Toc201069529 \h </w:instrText>
      </w:r>
      <w:r>
        <w:fldChar w:fldCharType="separate"/>
      </w:r>
      <w:r>
        <w:t>124</w:t>
      </w:r>
      <w:r>
        <w:fldChar w:fldCharType="end"/>
      </w:r>
    </w:p>
    <w:p w14:paraId="304609EF" w14:textId="6B431A7E" w:rsidR="00156F45" w:rsidRDefault="00156F45">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_Toc201069530 \h </w:instrText>
      </w:r>
      <w:r>
        <w:fldChar w:fldCharType="separate"/>
      </w:r>
      <w:r>
        <w:t>126</w:t>
      </w:r>
      <w:r>
        <w:fldChar w:fldCharType="end"/>
      </w:r>
    </w:p>
    <w:p w14:paraId="09F7F330" w14:textId="784EA5E0" w:rsidR="00156F45" w:rsidRDefault="00156F45">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_Toc201069531 \h </w:instrText>
      </w:r>
      <w:r>
        <w:fldChar w:fldCharType="separate"/>
      </w:r>
      <w:r>
        <w:t>126</w:t>
      </w:r>
      <w:r>
        <w:fldChar w:fldCharType="end"/>
      </w:r>
    </w:p>
    <w:p w14:paraId="0839385B" w14:textId="3C3EF136" w:rsidR="00156F45" w:rsidRDefault="00156F45">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_Toc201069532 \h </w:instrText>
      </w:r>
      <w:r>
        <w:fldChar w:fldCharType="separate"/>
      </w:r>
      <w:r>
        <w:t>128</w:t>
      </w:r>
      <w:r>
        <w:fldChar w:fldCharType="end"/>
      </w:r>
    </w:p>
    <w:p w14:paraId="1633AC37" w14:textId="01A77578" w:rsidR="00156F45" w:rsidRDefault="00156F45">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_Toc201069533 \h </w:instrText>
      </w:r>
      <w:r>
        <w:fldChar w:fldCharType="separate"/>
      </w:r>
      <w:r>
        <w:t>128</w:t>
      </w:r>
      <w:r>
        <w:fldChar w:fldCharType="end"/>
      </w:r>
    </w:p>
    <w:p w14:paraId="57627373" w14:textId="7FDE481F" w:rsidR="00156F45" w:rsidRDefault="00156F45">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_Toc201069534 \h </w:instrText>
      </w:r>
      <w:r>
        <w:fldChar w:fldCharType="separate"/>
      </w:r>
      <w:r>
        <w:t>130</w:t>
      </w:r>
      <w:r>
        <w:fldChar w:fldCharType="end"/>
      </w:r>
    </w:p>
    <w:p w14:paraId="76F3E8D4" w14:textId="6E1885F2"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_Toc201069535 \h </w:instrText>
      </w:r>
      <w:r>
        <w:fldChar w:fldCharType="separate"/>
      </w:r>
      <w:r>
        <w:t>130</w:t>
      </w:r>
      <w:r>
        <w:fldChar w:fldCharType="end"/>
      </w:r>
    </w:p>
    <w:p w14:paraId="0637F5FE" w14:textId="51518472" w:rsidR="00156F45" w:rsidRDefault="00156F45">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_Toc201069536 \h </w:instrText>
      </w:r>
      <w:r>
        <w:fldChar w:fldCharType="separate"/>
      </w:r>
      <w:r>
        <w:t>130</w:t>
      </w:r>
      <w:r>
        <w:fldChar w:fldCharType="end"/>
      </w:r>
    </w:p>
    <w:p w14:paraId="2BE4D72F" w14:textId="6297C4AA" w:rsidR="00156F45" w:rsidRDefault="00156F45">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_Toc201069537 \h </w:instrText>
      </w:r>
      <w:r>
        <w:fldChar w:fldCharType="separate"/>
      </w:r>
      <w:r>
        <w:t>133</w:t>
      </w:r>
      <w:r>
        <w:fldChar w:fldCharType="end"/>
      </w:r>
    </w:p>
    <w:p w14:paraId="051FEB9D" w14:textId="07BE7D9C" w:rsidR="00156F45" w:rsidRDefault="00156F45">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_Toc201069538 \h </w:instrText>
      </w:r>
      <w:r>
        <w:fldChar w:fldCharType="separate"/>
      </w:r>
      <w:r>
        <w:t>135</w:t>
      </w:r>
      <w:r>
        <w:fldChar w:fldCharType="end"/>
      </w:r>
    </w:p>
    <w:p w14:paraId="349E88BA" w14:textId="19C7C7A1" w:rsidR="00156F45" w:rsidRDefault="00156F45">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_Toc201069539 \h </w:instrText>
      </w:r>
      <w:r>
        <w:fldChar w:fldCharType="separate"/>
      </w:r>
      <w:r>
        <w:t>135</w:t>
      </w:r>
      <w:r>
        <w:fldChar w:fldCharType="end"/>
      </w:r>
    </w:p>
    <w:p w14:paraId="40F0253B" w14:textId="79023C61" w:rsidR="00156F45" w:rsidRDefault="00156F45">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_Toc201069540 \h </w:instrText>
      </w:r>
      <w:r>
        <w:fldChar w:fldCharType="separate"/>
      </w:r>
      <w:r>
        <w:t>137</w:t>
      </w:r>
      <w:r>
        <w:fldChar w:fldCharType="end"/>
      </w:r>
    </w:p>
    <w:p w14:paraId="57D12438" w14:textId="2D9EB15C" w:rsidR="00156F45" w:rsidRDefault="00156F45">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_Toc201069541 \h </w:instrText>
      </w:r>
      <w:r>
        <w:fldChar w:fldCharType="separate"/>
      </w:r>
      <w:r>
        <w:t>139</w:t>
      </w:r>
      <w:r>
        <w:fldChar w:fldCharType="end"/>
      </w:r>
    </w:p>
    <w:p w14:paraId="0D6765BE" w14:textId="60BF500A" w:rsidR="00156F45" w:rsidRDefault="00156F45">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_Toc201069542 \h </w:instrText>
      </w:r>
      <w:r>
        <w:fldChar w:fldCharType="separate"/>
      </w:r>
      <w:r>
        <w:t>139</w:t>
      </w:r>
      <w:r>
        <w:fldChar w:fldCharType="end"/>
      </w:r>
    </w:p>
    <w:p w14:paraId="52B6E4FE" w14:textId="68A30C8C" w:rsidR="00156F45" w:rsidRDefault="00156F45">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_Toc201069543 \h </w:instrText>
      </w:r>
      <w:r>
        <w:fldChar w:fldCharType="separate"/>
      </w:r>
      <w:r>
        <w:t>140</w:t>
      </w:r>
      <w:r>
        <w:fldChar w:fldCharType="end"/>
      </w:r>
    </w:p>
    <w:p w14:paraId="4D7BBC3D" w14:textId="458BAA8D" w:rsidR="00156F45" w:rsidRDefault="00156F45">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_Toc201069544 \h </w:instrText>
      </w:r>
      <w:r>
        <w:fldChar w:fldCharType="separate"/>
      </w:r>
      <w:r>
        <w:t>141</w:t>
      </w:r>
      <w:r>
        <w:fldChar w:fldCharType="end"/>
      </w:r>
    </w:p>
    <w:p w14:paraId="1EF15371" w14:textId="44622DE6" w:rsidR="00156F45" w:rsidRDefault="00156F45">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_Toc201069545 \h </w:instrText>
      </w:r>
      <w:r>
        <w:fldChar w:fldCharType="separate"/>
      </w:r>
      <w:r>
        <w:t>142</w:t>
      </w:r>
      <w:r>
        <w:fldChar w:fldCharType="end"/>
      </w:r>
    </w:p>
    <w:p w14:paraId="2B1AE361" w14:textId="64BA3778" w:rsidR="00156F45" w:rsidRDefault="00156F45">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_Toc201069546 \h </w:instrText>
      </w:r>
      <w:r>
        <w:fldChar w:fldCharType="separate"/>
      </w:r>
      <w:r>
        <w:t>142</w:t>
      </w:r>
      <w:r>
        <w:fldChar w:fldCharType="end"/>
      </w:r>
    </w:p>
    <w:p w14:paraId="4191C519" w14:textId="2259637A" w:rsidR="00156F45" w:rsidRDefault="00156F45">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_Toc201069547 \h </w:instrText>
      </w:r>
      <w:r>
        <w:fldChar w:fldCharType="separate"/>
      </w:r>
      <w:r>
        <w:t>144</w:t>
      </w:r>
      <w:r>
        <w:fldChar w:fldCharType="end"/>
      </w:r>
    </w:p>
    <w:p w14:paraId="10432727" w14:textId="58A04C30" w:rsidR="00156F45" w:rsidRDefault="00156F45">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_Toc201069548 \h </w:instrText>
      </w:r>
      <w:r>
        <w:fldChar w:fldCharType="separate"/>
      </w:r>
      <w:r>
        <w:t>146</w:t>
      </w:r>
      <w:r>
        <w:fldChar w:fldCharType="end"/>
      </w:r>
    </w:p>
    <w:p w14:paraId="7B41B930" w14:textId="7D22B748" w:rsidR="00156F45" w:rsidRDefault="00156F45">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_Toc201069549 \h </w:instrText>
      </w:r>
      <w:r>
        <w:fldChar w:fldCharType="separate"/>
      </w:r>
      <w:r>
        <w:t>146</w:t>
      </w:r>
      <w:r>
        <w:fldChar w:fldCharType="end"/>
      </w:r>
    </w:p>
    <w:p w14:paraId="236A6538" w14:textId="6DBF0C1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_Toc201069550 \h </w:instrText>
      </w:r>
      <w:r>
        <w:fldChar w:fldCharType="separate"/>
      </w:r>
      <w:r>
        <w:t>146</w:t>
      </w:r>
      <w:r>
        <w:fldChar w:fldCharType="end"/>
      </w:r>
    </w:p>
    <w:p w14:paraId="43B9D5B5" w14:textId="733AD824" w:rsidR="00156F45" w:rsidRDefault="00156F4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_Toc201069551 \h </w:instrText>
      </w:r>
      <w:r>
        <w:fldChar w:fldCharType="separate"/>
      </w:r>
      <w:r>
        <w:t>146</w:t>
      </w:r>
      <w:r>
        <w:fldChar w:fldCharType="end"/>
      </w:r>
    </w:p>
    <w:p w14:paraId="4B485BB7" w14:textId="3C977C1A" w:rsidR="00156F45" w:rsidRDefault="00156F4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_Toc201069552 \h </w:instrText>
      </w:r>
      <w:r>
        <w:fldChar w:fldCharType="separate"/>
      </w:r>
      <w:r>
        <w:t>147</w:t>
      </w:r>
      <w:r>
        <w:fldChar w:fldCharType="end"/>
      </w:r>
    </w:p>
    <w:p w14:paraId="31F368F4" w14:textId="6DAF004D" w:rsidR="00156F45" w:rsidRDefault="00156F4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_Toc201069553 \h </w:instrText>
      </w:r>
      <w:r>
        <w:fldChar w:fldCharType="separate"/>
      </w:r>
      <w:r>
        <w:t>148</w:t>
      </w:r>
      <w:r>
        <w:fldChar w:fldCharType="end"/>
      </w:r>
    </w:p>
    <w:p w14:paraId="620E1A93" w14:textId="73DE38D9" w:rsidR="00156F45" w:rsidRDefault="00156F45">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_Toc201069554 \h </w:instrText>
      </w:r>
      <w:r>
        <w:fldChar w:fldCharType="separate"/>
      </w:r>
      <w:r>
        <w:t>149</w:t>
      </w:r>
      <w:r>
        <w:fldChar w:fldCharType="end"/>
      </w:r>
    </w:p>
    <w:p w14:paraId="521E739C" w14:textId="1A0B345C" w:rsidR="00156F45" w:rsidRDefault="00156F45">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_Toc201069555 \h </w:instrText>
      </w:r>
      <w:r>
        <w:fldChar w:fldCharType="separate"/>
      </w:r>
      <w:r>
        <w:t>149</w:t>
      </w:r>
      <w:r>
        <w:fldChar w:fldCharType="end"/>
      </w:r>
    </w:p>
    <w:p w14:paraId="75460B53" w14:textId="1F8963CF" w:rsidR="00156F45" w:rsidRDefault="00156F45">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_Toc201069556 \h </w:instrText>
      </w:r>
      <w:r>
        <w:fldChar w:fldCharType="separate"/>
      </w:r>
      <w:r>
        <w:t>150</w:t>
      </w:r>
      <w:r>
        <w:fldChar w:fldCharType="end"/>
      </w:r>
    </w:p>
    <w:p w14:paraId="1B2D5F53" w14:textId="283CDD7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_Toc201069557 \h </w:instrText>
      </w:r>
      <w:r>
        <w:fldChar w:fldCharType="separate"/>
      </w:r>
      <w:r>
        <w:t>150</w:t>
      </w:r>
      <w:r>
        <w:fldChar w:fldCharType="end"/>
      </w:r>
    </w:p>
    <w:p w14:paraId="36AEA37B" w14:textId="6016EB1F" w:rsidR="00156F45" w:rsidRDefault="00156F45">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_Toc201069558 \h </w:instrText>
      </w:r>
      <w:r>
        <w:fldChar w:fldCharType="separate"/>
      </w:r>
      <w:r>
        <w:t>150</w:t>
      </w:r>
      <w:r>
        <w:fldChar w:fldCharType="end"/>
      </w:r>
    </w:p>
    <w:p w14:paraId="64C28597" w14:textId="133602F6" w:rsidR="00156F45" w:rsidRDefault="00156F45">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_Toc201069559 \h </w:instrText>
      </w:r>
      <w:r>
        <w:fldChar w:fldCharType="separate"/>
      </w:r>
      <w:r>
        <w:t>152</w:t>
      </w:r>
      <w:r>
        <w:fldChar w:fldCharType="end"/>
      </w:r>
    </w:p>
    <w:p w14:paraId="158BDEE1" w14:textId="292CBBB3" w:rsidR="00156F45" w:rsidRDefault="00156F45">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_Toc201069560 \h </w:instrText>
      </w:r>
      <w:r>
        <w:fldChar w:fldCharType="separate"/>
      </w:r>
      <w:r>
        <w:t>153</w:t>
      </w:r>
      <w:r>
        <w:fldChar w:fldCharType="end"/>
      </w:r>
    </w:p>
    <w:p w14:paraId="31F21C3B" w14:textId="4EFE3F4B" w:rsidR="00156F45" w:rsidRDefault="00156F45">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_Toc201069561 \h </w:instrText>
      </w:r>
      <w:r>
        <w:fldChar w:fldCharType="separate"/>
      </w:r>
      <w:r>
        <w:t>153</w:t>
      </w:r>
      <w:r>
        <w:fldChar w:fldCharType="end"/>
      </w:r>
    </w:p>
    <w:p w14:paraId="3031C9A5" w14:textId="622B78BB" w:rsidR="00156F45" w:rsidRDefault="00156F45">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_Toc201069562 \h </w:instrText>
      </w:r>
      <w:r>
        <w:fldChar w:fldCharType="separate"/>
      </w:r>
      <w:r>
        <w:t>153</w:t>
      </w:r>
      <w:r>
        <w:fldChar w:fldCharType="end"/>
      </w:r>
    </w:p>
    <w:p w14:paraId="011179FD" w14:textId="4FE87D2E"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_Toc201069563 \h </w:instrText>
      </w:r>
      <w:r>
        <w:fldChar w:fldCharType="separate"/>
      </w:r>
      <w:r>
        <w:t>153</w:t>
      </w:r>
      <w:r>
        <w:fldChar w:fldCharType="end"/>
      </w:r>
    </w:p>
    <w:p w14:paraId="1681977C" w14:textId="64092DC1" w:rsidR="00156F45" w:rsidRDefault="00156F45">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_Toc201069564 \h </w:instrText>
      </w:r>
      <w:r>
        <w:fldChar w:fldCharType="separate"/>
      </w:r>
      <w:r>
        <w:t>154</w:t>
      </w:r>
      <w:r>
        <w:fldChar w:fldCharType="end"/>
      </w:r>
    </w:p>
    <w:p w14:paraId="049D28D9" w14:textId="49A84444" w:rsidR="00156F45" w:rsidRDefault="00156F45">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_Toc201069565 \h </w:instrText>
      </w:r>
      <w:r>
        <w:fldChar w:fldCharType="separate"/>
      </w:r>
      <w:r>
        <w:t>155</w:t>
      </w:r>
      <w:r>
        <w:fldChar w:fldCharType="end"/>
      </w:r>
    </w:p>
    <w:p w14:paraId="1C34BFAC" w14:textId="72B20705" w:rsidR="00156F45" w:rsidRDefault="00156F45">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_Toc201069566 \h </w:instrText>
      </w:r>
      <w:r>
        <w:fldChar w:fldCharType="separate"/>
      </w:r>
      <w:r>
        <w:t>155</w:t>
      </w:r>
      <w:r>
        <w:fldChar w:fldCharType="end"/>
      </w:r>
    </w:p>
    <w:p w14:paraId="2EA9F979" w14:textId="01A1EFB5" w:rsidR="00156F45" w:rsidRDefault="00156F45">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_Toc201069567 \h </w:instrText>
      </w:r>
      <w:r>
        <w:fldChar w:fldCharType="separate"/>
      </w:r>
      <w:r>
        <w:t>156</w:t>
      </w:r>
      <w:r>
        <w:fldChar w:fldCharType="end"/>
      </w:r>
    </w:p>
    <w:p w14:paraId="49D459D5" w14:textId="7DF565CB" w:rsidR="00156F45" w:rsidRDefault="00156F45">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_Toc201069568 \h </w:instrText>
      </w:r>
      <w:r>
        <w:fldChar w:fldCharType="separate"/>
      </w:r>
      <w:r>
        <w:t>156</w:t>
      </w:r>
      <w:r>
        <w:fldChar w:fldCharType="end"/>
      </w:r>
    </w:p>
    <w:p w14:paraId="72870B6B" w14:textId="3BF741CF"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_Toc201069569 \h </w:instrText>
      </w:r>
      <w:r>
        <w:fldChar w:fldCharType="separate"/>
      </w:r>
      <w:r>
        <w:t>156</w:t>
      </w:r>
      <w:r>
        <w:fldChar w:fldCharType="end"/>
      </w:r>
    </w:p>
    <w:p w14:paraId="41CDF185" w14:textId="46684E19" w:rsidR="00156F45" w:rsidRDefault="00156F45">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_Toc201069570 \h </w:instrText>
      </w:r>
      <w:r>
        <w:fldChar w:fldCharType="separate"/>
      </w:r>
      <w:r>
        <w:t>156</w:t>
      </w:r>
      <w:r>
        <w:fldChar w:fldCharType="end"/>
      </w:r>
    </w:p>
    <w:p w14:paraId="14B759A7" w14:textId="7AFAF3FD" w:rsidR="00156F45" w:rsidRDefault="00156F45">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_Toc201069571 \h </w:instrText>
      </w:r>
      <w:r>
        <w:fldChar w:fldCharType="separate"/>
      </w:r>
      <w:r>
        <w:t>158</w:t>
      </w:r>
      <w:r>
        <w:fldChar w:fldCharType="end"/>
      </w:r>
    </w:p>
    <w:p w14:paraId="58F72971" w14:textId="04E4BB9D" w:rsidR="00156F45" w:rsidRDefault="00156F45">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_Toc201069572 \h </w:instrText>
      </w:r>
      <w:r>
        <w:fldChar w:fldCharType="separate"/>
      </w:r>
      <w:r>
        <w:t>160</w:t>
      </w:r>
      <w:r>
        <w:fldChar w:fldCharType="end"/>
      </w:r>
    </w:p>
    <w:p w14:paraId="1CFDC2B9" w14:textId="5F46AD2B" w:rsidR="00156F45" w:rsidRDefault="00156F45">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_Toc201069573 \h </w:instrText>
      </w:r>
      <w:r>
        <w:fldChar w:fldCharType="separate"/>
      </w:r>
      <w:r>
        <w:t>162</w:t>
      </w:r>
      <w:r>
        <w:fldChar w:fldCharType="end"/>
      </w:r>
    </w:p>
    <w:p w14:paraId="4E23F18C" w14:textId="122645AC"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_Toc201069574 \h </w:instrText>
      </w:r>
      <w:r>
        <w:fldChar w:fldCharType="separate"/>
      </w:r>
      <w:r>
        <w:t>162</w:t>
      </w:r>
      <w:r>
        <w:fldChar w:fldCharType="end"/>
      </w:r>
    </w:p>
    <w:p w14:paraId="53F6667E" w14:textId="773A43AD" w:rsidR="00156F45" w:rsidRDefault="00156F45">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_Toc201069575 \h </w:instrText>
      </w:r>
      <w:r>
        <w:fldChar w:fldCharType="separate"/>
      </w:r>
      <w:r>
        <w:t>162</w:t>
      </w:r>
      <w:r>
        <w:fldChar w:fldCharType="end"/>
      </w:r>
    </w:p>
    <w:p w14:paraId="2EC6D96C" w14:textId="3ABD2B10" w:rsidR="00156F45" w:rsidRDefault="00156F45">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_Toc201069576 \h </w:instrText>
      </w:r>
      <w:r>
        <w:fldChar w:fldCharType="separate"/>
      </w:r>
      <w:r>
        <w:t>162</w:t>
      </w:r>
      <w:r>
        <w:fldChar w:fldCharType="end"/>
      </w:r>
    </w:p>
    <w:p w14:paraId="1D8FE26C" w14:textId="07A07827" w:rsidR="00156F45" w:rsidRDefault="00156F45">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_Toc201069577 \h </w:instrText>
      </w:r>
      <w:r>
        <w:fldChar w:fldCharType="separate"/>
      </w:r>
      <w:r>
        <w:t>162</w:t>
      </w:r>
      <w:r>
        <w:fldChar w:fldCharType="end"/>
      </w:r>
    </w:p>
    <w:p w14:paraId="33EE0913" w14:textId="35651127"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_Toc201069578 \h </w:instrText>
      </w:r>
      <w:r>
        <w:fldChar w:fldCharType="separate"/>
      </w:r>
      <w:r>
        <w:t>162</w:t>
      </w:r>
      <w:r>
        <w:fldChar w:fldCharType="end"/>
      </w:r>
    </w:p>
    <w:p w14:paraId="4DDEEE73" w14:textId="0E482414" w:rsidR="00156F45" w:rsidRDefault="00156F45">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_Toc201069579 \h </w:instrText>
      </w:r>
      <w:r>
        <w:fldChar w:fldCharType="separate"/>
      </w:r>
      <w:r>
        <w:t>163</w:t>
      </w:r>
      <w:r>
        <w:fldChar w:fldCharType="end"/>
      </w:r>
    </w:p>
    <w:p w14:paraId="7C6E95BA" w14:textId="7F9C2D2D" w:rsidR="00156F45" w:rsidRDefault="00156F45">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_Toc201069580 \h </w:instrText>
      </w:r>
      <w:r>
        <w:fldChar w:fldCharType="separate"/>
      </w:r>
      <w:r>
        <w:t>165</w:t>
      </w:r>
      <w:r>
        <w:fldChar w:fldCharType="end"/>
      </w:r>
    </w:p>
    <w:p w14:paraId="39730C9D" w14:textId="4603804F" w:rsidR="00156F45" w:rsidRDefault="00156F45">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_Toc201069581 \h </w:instrText>
      </w:r>
      <w:r>
        <w:fldChar w:fldCharType="separate"/>
      </w:r>
      <w:r>
        <w:t>166</w:t>
      </w:r>
      <w:r>
        <w:fldChar w:fldCharType="end"/>
      </w:r>
    </w:p>
    <w:p w14:paraId="0DB7A93F" w14:textId="3E779DE7" w:rsidR="00156F45" w:rsidRDefault="00156F45">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_Toc201069582 \h </w:instrText>
      </w:r>
      <w:r>
        <w:fldChar w:fldCharType="separate"/>
      </w:r>
      <w:r>
        <w:t>169</w:t>
      </w:r>
      <w:r>
        <w:fldChar w:fldCharType="end"/>
      </w:r>
    </w:p>
    <w:p w14:paraId="59E490EE" w14:textId="49887797" w:rsidR="00156F45" w:rsidRDefault="00156F45">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_Toc201069583 \h </w:instrText>
      </w:r>
      <w:r>
        <w:fldChar w:fldCharType="separate"/>
      </w:r>
      <w:r>
        <w:t>172</w:t>
      </w:r>
      <w:r>
        <w:fldChar w:fldCharType="end"/>
      </w:r>
    </w:p>
    <w:p w14:paraId="3098D965" w14:textId="6EAAB48A"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_Toc201069584 \h </w:instrText>
      </w:r>
      <w:r>
        <w:fldChar w:fldCharType="separate"/>
      </w:r>
      <w:r>
        <w:t>172</w:t>
      </w:r>
      <w:r>
        <w:fldChar w:fldCharType="end"/>
      </w:r>
    </w:p>
    <w:p w14:paraId="72D8D6D9" w14:textId="0EE44C0E" w:rsidR="00156F45" w:rsidRDefault="00156F45">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_Toc201069585 \h </w:instrText>
      </w:r>
      <w:r>
        <w:fldChar w:fldCharType="separate"/>
      </w:r>
      <w:r>
        <w:t>172</w:t>
      </w:r>
      <w:r>
        <w:fldChar w:fldCharType="end"/>
      </w:r>
    </w:p>
    <w:p w14:paraId="03B736E6" w14:textId="0BA43720" w:rsidR="00156F45" w:rsidRDefault="00156F45">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_Toc201069586 \h </w:instrText>
      </w:r>
      <w:r>
        <w:fldChar w:fldCharType="separate"/>
      </w:r>
      <w:r>
        <w:t>174</w:t>
      </w:r>
      <w:r>
        <w:fldChar w:fldCharType="end"/>
      </w:r>
    </w:p>
    <w:p w14:paraId="26C1D6F8" w14:textId="0EA68E2E" w:rsidR="00156F45" w:rsidRDefault="00156F45">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_Toc201069587 \h </w:instrText>
      </w:r>
      <w:r>
        <w:fldChar w:fldCharType="separate"/>
      </w:r>
      <w:r>
        <w:t>175</w:t>
      </w:r>
      <w:r>
        <w:fldChar w:fldCharType="end"/>
      </w:r>
    </w:p>
    <w:p w14:paraId="7560B185" w14:textId="71AD73BF" w:rsidR="00156F45" w:rsidRDefault="00156F45">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_Toc201069588 \h </w:instrText>
      </w:r>
      <w:r>
        <w:fldChar w:fldCharType="separate"/>
      </w:r>
      <w:r>
        <w:t>175</w:t>
      </w:r>
      <w:r>
        <w:fldChar w:fldCharType="end"/>
      </w:r>
    </w:p>
    <w:p w14:paraId="19873BD2" w14:textId="6C1A7753" w:rsidR="00156F45" w:rsidRDefault="00156F45">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_Toc201069589 \h </w:instrText>
      </w:r>
      <w:r>
        <w:fldChar w:fldCharType="separate"/>
      </w:r>
      <w:r>
        <w:t>175</w:t>
      </w:r>
      <w:r>
        <w:fldChar w:fldCharType="end"/>
      </w:r>
    </w:p>
    <w:p w14:paraId="740EAE8B" w14:textId="0C13AF97"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_Toc201069590 \h </w:instrText>
      </w:r>
      <w:r>
        <w:fldChar w:fldCharType="separate"/>
      </w:r>
      <w:r>
        <w:t>175</w:t>
      </w:r>
      <w:r>
        <w:fldChar w:fldCharType="end"/>
      </w:r>
    </w:p>
    <w:p w14:paraId="724B00BB" w14:textId="4B8EE19E" w:rsidR="00156F45" w:rsidRDefault="00156F45">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_Toc201069591 \h </w:instrText>
      </w:r>
      <w:r>
        <w:fldChar w:fldCharType="separate"/>
      </w:r>
      <w:r>
        <w:t>175</w:t>
      </w:r>
      <w:r>
        <w:fldChar w:fldCharType="end"/>
      </w:r>
    </w:p>
    <w:p w14:paraId="4267F80D" w14:textId="2002FEB9" w:rsidR="00156F45" w:rsidRDefault="00156F45">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_Toc201069592 \h </w:instrText>
      </w:r>
      <w:r>
        <w:fldChar w:fldCharType="separate"/>
      </w:r>
      <w:r>
        <w:t>176</w:t>
      </w:r>
      <w:r>
        <w:fldChar w:fldCharType="end"/>
      </w:r>
    </w:p>
    <w:p w14:paraId="29A3D6C7" w14:textId="73EEDF00" w:rsidR="00156F45" w:rsidRDefault="00156F45">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_Toc201069593 \h </w:instrText>
      </w:r>
      <w:r>
        <w:fldChar w:fldCharType="separate"/>
      </w:r>
      <w:r>
        <w:t>177</w:t>
      </w:r>
      <w:r>
        <w:fldChar w:fldCharType="end"/>
      </w:r>
    </w:p>
    <w:p w14:paraId="0D7351C9" w14:textId="4CE9A9FD" w:rsidR="00156F45" w:rsidRDefault="00156F45">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_Toc201069594 \h </w:instrText>
      </w:r>
      <w:r>
        <w:fldChar w:fldCharType="separate"/>
      </w:r>
      <w:r>
        <w:t>179</w:t>
      </w:r>
      <w:r>
        <w:fldChar w:fldCharType="end"/>
      </w:r>
    </w:p>
    <w:p w14:paraId="1C15360F" w14:textId="1818C257" w:rsidR="00156F45" w:rsidRDefault="00156F45">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_Toc201069595 \h </w:instrText>
      </w:r>
      <w:r>
        <w:fldChar w:fldCharType="separate"/>
      </w:r>
      <w:r>
        <w:t>180</w:t>
      </w:r>
      <w:r>
        <w:fldChar w:fldCharType="end"/>
      </w:r>
    </w:p>
    <w:p w14:paraId="74C78D1A" w14:textId="13514E13" w:rsidR="00156F45" w:rsidRDefault="00156F45">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_Toc201069596 \h </w:instrText>
      </w:r>
      <w:r>
        <w:fldChar w:fldCharType="separate"/>
      </w:r>
      <w:r>
        <w:t>181</w:t>
      </w:r>
      <w:r>
        <w:fldChar w:fldCharType="end"/>
      </w:r>
    </w:p>
    <w:p w14:paraId="267D0C5E" w14:textId="680F5B2E" w:rsidR="00156F45" w:rsidRDefault="00156F45">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_Toc201069597 \h </w:instrText>
      </w:r>
      <w:r>
        <w:fldChar w:fldCharType="separate"/>
      </w:r>
      <w:r>
        <w:t>182</w:t>
      </w:r>
      <w:r>
        <w:fldChar w:fldCharType="end"/>
      </w:r>
    </w:p>
    <w:p w14:paraId="2650379C" w14:textId="74936440" w:rsidR="00156F45" w:rsidRDefault="00156F45">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_Toc201069598 \h </w:instrText>
      </w:r>
      <w:r>
        <w:fldChar w:fldCharType="separate"/>
      </w:r>
      <w:r>
        <w:t>183</w:t>
      </w:r>
      <w:r>
        <w:fldChar w:fldCharType="end"/>
      </w:r>
    </w:p>
    <w:p w14:paraId="6E721DC2" w14:textId="10DD56EB"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_Toc201069599 \h </w:instrText>
      </w:r>
      <w:r>
        <w:fldChar w:fldCharType="separate"/>
      </w:r>
      <w:r>
        <w:t>183</w:t>
      </w:r>
      <w:r>
        <w:fldChar w:fldCharType="end"/>
      </w:r>
    </w:p>
    <w:p w14:paraId="2AEC7D42" w14:textId="0D36006C" w:rsidR="00156F45" w:rsidRDefault="00156F45">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_Toc201069600 \h </w:instrText>
      </w:r>
      <w:r>
        <w:fldChar w:fldCharType="separate"/>
      </w:r>
      <w:r>
        <w:t>183</w:t>
      </w:r>
      <w:r>
        <w:fldChar w:fldCharType="end"/>
      </w:r>
    </w:p>
    <w:p w14:paraId="4D8E2877" w14:textId="3086858C" w:rsidR="00156F45" w:rsidRDefault="00156F45">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_Toc201069601 \h </w:instrText>
      </w:r>
      <w:r>
        <w:fldChar w:fldCharType="separate"/>
      </w:r>
      <w:r>
        <w:t>185</w:t>
      </w:r>
      <w:r>
        <w:fldChar w:fldCharType="end"/>
      </w:r>
    </w:p>
    <w:p w14:paraId="61B32EC0" w14:textId="37498A07"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_Toc201069602 \h </w:instrText>
      </w:r>
      <w:r>
        <w:fldChar w:fldCharType="separate"/>
      </w:r>
      <w:r>
        <w:t>185</w:t>
      </w:r>
      <w:r>
        <w:fldChar w:fldCharType="end"/>
      </w:r>
    </w:p>
    <w:p w14:paraId="32156D91" w14:textId="17C3ADE5" w:rsidR="00156F45" w:rsidRDefault="00156F45">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_Toc201069603 \h </w:instrText>
      </w:r>
      <w:r>
        <w:fldChar w:fldCharType="separate"/>
      </w:r>
      <w:r>
        <w:t>185</w:t>
      </w:r>
      <w:r>
        <w:fldChar w:fldCharType="end"/>
      </w:r>
    </w:p>
    <w:p w14:paraId="7B192A24" w14:textId="5C9C447C" w:rsidR="00156F45" w:rsidRDefault="00156F45">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_Toc201069604 \h </w:instrText>
      </w:r>
      <w:r>
        <w:fldChar w:fldCharType="separate"/>
      </w:r>
      <w:r>
        <w:t>186</w:t>
      </w:r>
      <w:r>
        <w:fldChar w:fldCharType="end"/>
      </w:r>
    </w:p>
    <w:p w14:paraId="0F729873" w14:textId="3BBDC5DA" w:rsidR="00156F45" w:rsidRDefault="00156F45">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_Toc201069605 \h </w:instrText>
      </w:r>
      <w:r>
        <w:fldChar w:fldCharType="separate"/>
      </w:r>
      <w:r>
        <w:t>186</w:t>
      </w:r>
      <w:r>
        <w:fldChar w:fldCharType="end"/>
      </w:r>
    </w:p>
    <w:p w14:paraId="3A4F2083" w14:textId="317677F9" w:rsidR="00156F45" w:rsidRDefault="00156F45">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_Toc201069606 \h </w:instrText>
      </w:r>
      <w:r>
        <w:fldChar w:fldCharType="separate"/>
      </w:r>
      <w:r>
        <w:t>187</w:t>
      </w:r>
      <w:r>
        <w:fldChar w:fldCharType="end"/>
      </w:r>
    </w:p>
    <w:p w14:paraId="089F05EE" w14:textId="0588F1A5"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_Toc201069607 \h </w:instrText>
      </w:r>
      <w:r>
        <w:fldChar w:fldCharType="separate"/>
      </w:r>
      <w:r>
        <w:t>187</w:t>
      </w:r>
      <w:r>
        <w:fldChar w:fldCharType="end"/>
      </w:r>
    </w:p>
    <w:p w14:paraId="57B321C0" w14:textId="73FBED88" w:rsidR="00156F45" w:rsidRDefault="00156F45">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_Toc201069608 \h </w:instrText>
      </w:r>
      <w:r>
        <w:fldChar w:fldCharType="separate"/>
      </w:r>
      <w:r>
        <w:t>187</w:t>
      </w:r>
      <w:r>
        <w:fldChar w:fldCharType="end"/>
      </w:r>
    </w:p>
    <w:p w14:paraId="0E2295A0" w14:textId="021C6135" w:rsidR="00156F45" w:rsidRDefault="00156F45">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_Toc201069609 \h </w:instrText>
      </w:r>
      <w:r>
        <w:fldChar w:fldCharType="separate"/>
      </w:r>
      <w:r>
        <w:t>189</w:t>
      </w:r>
      <w:r>
        <w:fldChar w:fldCharType="end"/>
      </w:r>
    </w:p>
    <w:p w14:paraId="5FD2CA8E" w14:textId="29DE163D" w:rsidR="00156F45" w:rsidRDefault="00156F45">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_Toc201069610 \h </w:instrText>
      </w:r>
      <w:r>
        <w:fldChar w:fldCharType="separate"/>
      </w:r>
      <w:r>
        <w:t>189</w:t>
      </w:r>
      <w:r>
        <w:fldChar w:fldCharType="end"/>
      </w:r>
    </w:p>
    <w:p w14:paraId="34B1829A" w14:textId="41BC107E" w:rsidR="00156F45" w:rsidRDefault="00156F45">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_Toc201069611 \h </w:instrText>
      </w:r>
      <w:r>
        <w:fldChar w:fldCharType="separate"/>
      </w:r>
      <w:r>
        <w:t>189</w:t>
      </w:r>
      <w:r>
        <w:fldChar w:fldCharType="end"/>
      </w:r>
    </w:p>
    <w:p w14:paraId="18EC1FB2" w14:textId="09CE371C"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_Toc201069612 \h </w:instrText>
      </w:r>
      <w:r>
        <w:fldChar w:fldCharType="separate"/>
      </w:r>
      <w:r>
        <w:t>189</w:t>
      </w:r>
      <w:r>
        <w:fldChar w:fldCharType="end"/>
      </w:r>
    </w:p>
    <w:p w14:paraId="3588A9A9" w14:textId="4DB49F00" w:rsidR="00156F45" w:rsidRDefault="00156F45">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_Toc201069613 \h </w:instrText>
      </w:r>
      <w:r>
        <w:fldChar w:fldCharType="separate"/>
      </w:r>
      <w:r>
        <w:t>189</w:t>
      </w:r>
      <w:r>
        <w:fldChar w:fldCharType="end"/>
      </w:r>
    </w:p>
    <w:p w14:paraId="56E1827F" w14:textId="7600889E" w:rsidR="00156F45" w:rsidRDefault="00156F45">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_Toc201069614 \h </w:instrText>
      </w:r>
      <w:r>
        <w:fldChar w:fldCharType="separate"/>
      </w:r>
      <w:r>
        <w:t>190</w:t>
      </w:r>
      <w:r>
        <w:fldChar w:fldCharType="end"/>
      </w:r>
    </w:p>
    <w:p w14:paraId="245834A1" w14:textId="43CFA36A" w:rsidR="00156F45" w:rsidRDefault="00156F45">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_Toc201069615 \h </w:instrText>
      </w:r>
      <w:r>
        <w:fldChar w:fldCharType="separate"/>
      </w:r>
      <w:r>
        <w:t>190</w:t>
      </w:r>
      <w:r>
        <w:fldChar w:fldCharType="end"/>
      </w:r>
    </w:p>
    <w:p w14:paraId="66E7CCF1" w14:textId="65357EEA" w:rsidR="00156F45" w:rsidRDefault="00156F45">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_Toc201069616 \h </w:instrText>
      </w:r>
      <w:r>
        <w:fldChar w:fldCharType="separate"/>
      </w:r>
      <w:r>
        <w:t>190</w:t>
      </w:r>
      <w:r>
        <w:fldChar w:fldCharType="end"/>
      </w:r>
    </w:p>
    <w:p w14:paraId="65AE2C30" w14:textId="58919401" w:rsidR="00156F45" w:rsidRDefault="00156F45">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_Toc201069617 \h </w:instrText>
      </w:r>
      <w:r>
        <w:fldChar w:fldCharType="separate"/>
      </w:r>
      <w:r>
        <w:t>191</w:t>
      </w:r>
      <w:r>
        <w:fldChar w:fldCharType="end"/>
      </w:r>
    </w:p>
    <w:p w14:paraId="65E22A31" w14:textId="613F9752"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_Toc201069618 \h </w:instrText>
      </w:r>
      <w:r>
        <w:fldChar w:fldCharType="separate"/>
      </w:r>
      <w:r>
        <w:t>191</w:t>
      </w:r>
      <w:r>
        <w:fldChar w:fldCharType="end"/>
      </w:r>
    </w:p>
    <w:p w14:paraId="30798433" w14:textId="3B33C961" w:rsidR="00156F45" w:rsidRDefault="00156F45">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_Toc201069619 \h </w:instrText>
      </w:r>
      <w:r>
        <w:fldChar w:fldCharType="separate"/>
      </w:r>
      <w:r>
        <w:t>191</w:t>
      </w:r>
      <w:r>
        <w:fldChar w:fldCharType="end"/>
      </w:r>
    </w:p>
    <w:p w14:paraId="40D16FAB" w14:textId="727E0AEA" w:rsidR="00156F45" w:rsidRDefault="00156F45">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_Toc201069620 \h </w:instrText>
      </w:r>
      <w:r>
        <w:fldChar w:fldCharType="separate"/>
      </w:r>
      <w:r>
        <w:t>192</w:t>
      </w:r>
      <w:r>
        <w:fldChar w:fldCharType="end"/>
      </w:r>
    </w:p>
    <w:p w14:paraId="3DB5D67A" w14:textId="5F4A96B0" w:rsidR="00156F45" w:rsidRDefault="00156F45">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_Toc201069621 \h </w:instrText>
      </w:r>
      <w:r>
        <w:fldChar w:fldCharType="separate"/>
      </w:r>
      <w:r>
        <w:t>192</w:t>
      </w:r>
      <w:r>
        <w:fldChar w:fldCharType="end"/>
      </w:r>
    </w:p>
    <w:p w14:paraId="03F1DA9E" w14:textId="06A7B778"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_Toc201069622 \h </w:instrText>
      </w:r>
      <w:r>
        <w:fldChar w:fldCharType="separate"/>
      </w:r>
      <w:r>
        <w:t>192</w:t>
      </w:r>
      <w:r>
        <w:fldChar w:fldCharType="end"/>
      </w:r>
    </w:p>
    <w:p w14:paraId="705CA022" w14:textId="3D7B87C3" w:rsidR="00156F45" w:rsidRDefault="00156F45">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_Toc201069623 \h </w:instrText>
      </w:r>
      <w:r>
        <w:fldChar w:fldCharType="separate"/>
      </w:r>
      <w:r>
        <w:t>192</w:t>
      </w:r>
      <w:r>
        <w:fldChar w:fldCharType="end"/>
      </w:r>
    </w:p>
    <w:p w14:paraId="2C783628" w14:textId="38D366A1"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_Toc201069624 \h </w:instrText>
      </w:r>
      <w:r>
        <w:fldChar w:fldCharType="separate"/>
      </w:r>
      <w:r>
        <w:t>192</w:t>
      </w:r>
      <w:r>
        <w:fldChar w:fldCharType="end"/>
      </w:r>
    </w:p>
    <w:p w14:paraId="1AC27579" w14:textId="66B43479" w:rsidR="00156F45" w:rsidRDefault="00156F45">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_Toc201069625 \h </w:instrText>
      </w:r>
      <w:r>
        <w:fldChar w:fldCharType="separate"/>
      </w:r>
      <w:r>
        <w:t>193</w:t>
      </w:r>
      <w:r>
        <w:fldChar w:fldCharType="end"/>
      </w:r>
    </w:p>
    <w:p w14:paraId="31216DBD" w14:textId="6DF29B4B"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_Toc201069626 \h </w:instrText>
      </w:r>
      <w:r>
        <w:fldChar w:fldCharType="separate"/>
      </w:r>
      <w:r>
        <w:t>193</w:t>
      </w:r>
      <w:r>
        <w:fldChar w:fldCharType="end"/>
      </w:r>
    </w:p>
    <w:p w14:paraId="6A7BA9C6" w14:textId="34A90527" w:rsidR="00156F45" w:rsidRDefault="00156F45">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_Toc201069627 \h </w:instrText>
      </w:r>
      <w:r>
        <w:fldChar w:fldCharType="separate"/>
      </w:r>
      <w:r>
        <w:t>193</w:t>
      </w:r>
      <w:r>
        <w:fldChar w:fldCharType="end"/>
      </w:r>
    </w:p>
    <w:p w14:paraId="252D0106" w14:textId="7C48760A" w:rsidR="00156F45" w:rsidRDefault="00156F45">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_Toc201069628 \h </w:instrText>
      </w:r>
      <w:r>
        <w:fldChar w:fldCharType="separate"/>
      </w:r>
      <w:r>
        <w:t>194</w:t>
      </w:r>
      <w:r>
        <w:fldChar w:fldCharType="end"/>
      </w:r>
    </w:p>
    <w:p w14:paraId="4A8D12D4" w14:textId="0BB1EF8F" w:rsidR="00156F45" w:rsidRDefault="00156F45">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_Toc201069629 \h </w:instrText>
      </w:r>
      <w:r>
        <w:fldChar w:fldCharType="separate"/>
      </w:r>
      <w:r>
        <w:t>195</w:t>
      </w:r>
      <w:r>
        <w:fldChar w:fldCharType="end"/>
      </w:r>
    </w:p>
    <w:p w14:paraId="21182C14" w14:textId="5F17B677" w:rsidR="00156F45" w:rsidRDefault="00156F45">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_Toc201069630 \h </w:instrText>
      </w:r>
      <w:r>
        <w:fldChar w:fldCharType="separate"/>
      </w:r>
      <w:r>
        <w:t>195</w:t>
      </w:r>
      <w:r>
        <w:fldChar w:fldCharType="end"/>
      </w:r>
    </w:p>
    <w:p w14:paraId="375FC5AC" w14:textId="2B9E300D"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_Toc201069631 \h </w:instrText>
      </w:r>
      <w:r>
        <w:fldChar w:fldCharType="separate"/>
      </w:r>
      <w:r>
        <w:t>195</w:t>
      </w:r>
      <w:r>
        <w:fldChar w:fldCharType="end"/>
      </w:r>
    </w:p>
    <w:p w14:paraId="702F191E" w14:textId="187C0D14" w:rsidR="00156F45" w:rsidRDefault="00156F45">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_Toc201069632 \h </w:instrText>
      </w:r>
      <w:r>
        <w:fldChar w:fldCharType="separate"/>
      </w:r>
      <w:r>
        <w:t>195</w:t>
      </w:r>
      <w:r>
        <w:fldChar w:fldCharType="end"/>
      </w:r>
    </w:p>
    <w:p w14:paraId="59E39898" w14:textId="10A72E8E" w:rsidR="00156F45" w:rsidRDefault="00156F45">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_Toc201069633 \h </w:instrText>
      </w:r>
      <w:r>
        <w:fldChar w:fldCharType="separate"/>
      </w:r>
      <w:r>
        <w:t>196</w:t>
      </w:r>
      <w:r>
        <w:fldChar w:fldCharType="end"/>
      </w:r>
    </w:p>
    <w:p w14:paraId="0B61F370" w14:textId="1030DEFA"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_Toc201069634 \h </w:instrText>
      </w:r>
      <w:r>
        <w:fldChar w:fldCharType="separate"/>
      </w:r>
      <w:r>
        <w:t>196</w:t>
      </w:r>
      <w:r>
        <w:fldChar w:fldCharType="end"/>
      </w:r>
    </w:p>
    <w:p w14:paraId="47C4B899" w14:textId="3AC26D97" w:rsidR="00156F45" w:rsidRDefault="00156F45">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_Toc201069635 \h </w:instrText>
      </w:r>
      <w:r>
        <w:fldChar w:fldCharType="separate"/>
      </w:r>
      <w:r>
        <w:t>196</w:t>
      </w:r>
      <w:r>
        <w:fldChar w:fldCharType="end"/>
      </w:r>
    </w:p>
    <w:p w14:paraId="60EAA62A" w14:textId="7C5235CF" w:rsidR="00156F45" w:rsidRDefault="00156F45">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_Toc201069636 \h </w:instrText>
      </w:r>
      <w:r>
        <w:fldChar w:fldCharType="separate"/>
      </w:r>
      <w:r>
        <w:t>197</w:t>
      </w:r>
      <w:r>
        <w:fldChar w:fldCharType="end"/>
      </w:r>
    </w:p>
    <w:p w14:paraId="24F57845" w14:textId="1DB93AB8" w:rsidR="00156F45" w:rsidRDefault="00156F45">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_Toc201069637 \h </w:instrText>
      </w:r>
      <w:r>
        <w:fldChar w:fldCharType="separate"/>
      </w:r>
      <w:r>
        <w:t>200</w:t>
      </w:r>
      <w:r>
        <w:fldChar w:fldCharType="end"/>
      </w:r>
    </w:p>
    <w:p w14:paraId="7813AED4" w14:textId="2301CD7F" w:rsidR="00156F45" w:rsidRDefault="00156F45">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_Toc201069638 \h </w:instrText>
      </w:r>
      <w:r>
        <w:fldChar w:fldCharType="separate"/>
      </w:r>
      <w:r>
        <w:t>201</w:t>
      </w:r>
      <w:r>
        <w:fldChar w:fldCharType="end"/>
      </w:r>
    </w:p>
    <w:p w14:paraId="2626EAF6" w14:textId="4F987F46"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_Toc201069639 \h </w:instrText>
      </w:r>
      <w:r>
        <w:fldChar w:fldCharType="separate"/>
      </w:r>
      <w:r>
        <w:t>202</w:t>
      </w:r>
      <w:r>
        <w:fldChar w:fldCharType="end"/>
      </w:r>
    </w:p>
    <w:p w14:paraId="3E10A13B" w14:textId="0A21A589" w:rsidR="00156F45" w:rsidRDefault="00156F45">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_Toc201069640 \h </w:instrText>
      </w:r>
      <w:r>
        <w:fldChar w:fldCharType="separate"/>
      </w:r>
      <w:r>
        <w:t>202</w:t>
      </w:r>
      <w:r>
        <w:fldChar w:fldCharType="end"/>
      </w:r>
    </w:p>
    <w:p w14:paraId="1F062150" w14:textId="09741DA3"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_Toc201069641 \h </w:instrText>
      </w:r>
      <w:r>
        <w:fldChar w:fldCharType="separate"/>
      </w:r>
      <w:r>
        <w:t>203</w:t>
      </w:r>
      <w:r>
        <w:fldChar w:fldCharType="end"/>
      </w:r>
    </w:p>
    <w:p w14:paraId="4938BB7A" w14:textId="4269B24B" w:rsidR="00156F45" w:rsidRDefault="00156F45">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_Toc201069642 \h </w:instrText>
      </w:r>
      <w:r>
        <w:fldChar w:fldCharType="separate"/>
      </w:r>
      <w:r>
        <w:t>203</w:t>
      </w:r>
      <w:r>
        <w:fldChar w:fldCharType="end"/>
      </w:r>
    </w:p>
    <w:p w14:paraId="207D00C1" w14:textId="059BE65F" w:rsidR="00156F45" w:rsidRDefault="00156F45">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_Toc201069643 \h </w:instrText>
      </w:r>
      <w:r>
        <w:fldChar w:fldCharType="separate"/>
      </w:r>
      <w:r>
        <w:t>203</w:t>
      </w:r>
      <w:r>
        <w:fldChar w:fldCharType="end"/>
      </w:r>
    </w:p>
    <w:p w14:paraId="76929FE3" w14:textId="309D7648" w:rsidR="00156F45" w:rsidRDefault="00156F45">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_Toc201069644 \h </w:instrText>
      </w:r>
      <w:r>
        <w:fldChar w:fldCharType="separate"/>
      </w:r>
      <w:r>
        <w:t>206</w:t>
      </w:r>
      <w:r>
        <w:fldChar w:fldCharType="end"/>
      </w:r>
    </w:p>
    <w:p w14:paraId="720CB502" w14:textId="22E8C653" w:rsidR="00156F45" w:rsidRDefault="00156F45">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_Toc201069645 \h </w:instrText>
      </w:r>
      <w:r>
        <w:fldChar w:fldCharType="separate"/>
      </w:r>
      <w:r>
        <w:t>206</w:t>
      </w:r>
      <w:r>
        <w:fldChar w:fldCharType="end"/>
      </w:r>
    </w:p>
    <w:p w14:paraId="6C88FD24" w14:textId="7D0C666C" w:rsidR="00156F45" w:rsidRDefault="00156F45">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_Toc201069646 \h </w:instrText>
      </w:r>
      <w:r>
        <w:fldChar w:fldCharType="separate"/>
      </w:r>
      <w:r>
        <w:t>206</w:t>
      </w:r>
      <w:r>
        <w:fldChar w:fldCharType="end"/>
      </w:r>
    </w:p>
    <w:p w14:paraId="5E64522D" w14:textId="466BF661" w:rsidR="00156F45" w:rsidRDefault="00156F45">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_Toc201069647 \h </w:instrText>
      </w:r>
      <w:r>
        <w:fldChar w:fldCharType="separate"/>
      </w:r>
      <w:r>
        <w:t>206</w:t>
      </w:r>
      <w:r>
        <w:fldChar w:fldCharType="end"/>
      </w:r>
    </w:p>
    <w:p w14:paraId="49B16B2E" w14:textId="225B936E" w:rsidR="00156F45" w:rsidRDefault="00156F45">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_Toc201069648 \h </w:instrText>
      </w:r>
      <w:r>
        <w:fldChar w:fldCharType="separate"/>
      </w:r>
      <w:r>
        <w:t>207</w:t>
      </w:r>
      <w:r>
        <w:fldChar w:fldCharType="end"/>
      </w:r>
    </w:p>
    <w:p w14:paraId="36698D97" w14:textId="56CBC6FD" w:rsidR="00156F45" w:rsidRDefault="00156F45">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_Toc201069649 \h </w:instrText>
      </w:r>
      <w:r>
        <w:fldChar w:fldCharType="separate"/>
      </w:r>
      <w:r>
        <w:t>207</w:t>
      </w:r>
      <w:r>
        <w:fldChar w:fldCharType="end"/>
      </w:r>
    </w:p>
    <w:p w14:paraId="0A69B772" w14:textId="4ED51471" w:rsidR="00156F45" w:rsidRDefault="00156F45">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_Toc201069650 \h </w:instrText>
      </w:r>
      <w:r>
        <w:fldChar w:fldCharType="separate"/>
      </w:r>
      <w:r>
        <w:t>207</w:t>
      </w:r>
      <w:r>
        <w:fldChar w:fldCharType="end"/>
      </w:r>
    </w:p>
    <w:p w14:paraId="14AF3EDF" w14:textId="638131E8" w:rsidR="00156F45" w:rsidRDefault="00156F45">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_Toc201069651 \h </w:instrText>
      </w:r>
      <w:r>
        <w:fldChar w:fldCharType="separate"/>
      </w:r>
      <w:r>
        <w:t>207</w:t>
      </w:r>
      <w:r>
        <w:fldChar w:fldCharType="end"/>
      </w:r>
    </w:p>
    <w:p w14:paraId="220BBC2B" w14:textId="2618E0A0" w:rsidR="00156F45" w:rsidRDefault="00156F45">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_Toc201069652 \h </w:instrText>
      </w:r>
      <w:r>
        <w:fldChar w:fldCharType="separate"/>
      </w:r>
      <w:r>
        <w:t>207</w:t>
      </w:r>
      <w:r>
        <w:fldChar w:fldCharType="end"/>
      </w:r>
    </w:p>
    <w:p w14:paraId="373E7837" w14:textId="57215D8A" w:rsidR="00156F45" w:rsidRDefault="00156F45">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_Toc201069653 \h </w:instrText>
      </w:r>
      <w:r>
        <w:fldChar w:fldCharType="separate"/>
      </w:r>
      <w:r>
        <w:t>208</w:t>
      </w:r>
      <w:r>
        <w:fldChar w:fldCharType="end"/>
      </w:r>
    </w:p>
    <w:p w14:paraId="7296B177" w14:textId="0F70EC04" w:rsidR="00156F45" w:rsidRDefault="00156F45">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_Toc201069654 \h </w:instrText>
      </w:r>
      <w:r>
        <w:fldChar w:fldCharType="separate"/>
      </w:r>
      <w:r>
        <w:t>208</w:t>
      </w:r>
      <w:r>
        <w:fldChar w:fldCharType="end"/>
      </w:r>
    </w:p>
    <w:p w14:paraId="1A231A1E" w14:textId="4AFE69E5" w:rsidR="00156F45" w:rsidRDefault="00156F45">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_Toc201069655 \h </w:instrText>
      </w:r>
      <w:r>
        <w:fldChar w:fldCharType="separate"/>
      </w:r>
      <w:r>
        <w:t>208</w:t>
      </w:r>
      <w:r>
        <w:fldChar w:fldCharType="end"/>
      </w:r>
    </w:p>
    <w:p w14:paraId="4FADBC5A" w14:textId="54B1C436" w:rsidR="00156F45" w:rsidRDefault="00156F45">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_Toc201069656 \h </w:instrText>
      </w:r>
      <w:r>
        <w:fldChar w:fldCharType="separate"/>
      </w:r>
      <w:r>
        <w:t>208</w:t>
      </w:r>
      <w:r>
        <w:fldChar w:fldCharType="end"/>
      </w:r>
    </w:p>
    <w:p w14:paraId="571F9F29" w14:textId="69E82701" w:rsidR="00156F45" w:rsidRDefault="00156F45">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_Toc201069657 \h </w:instrText>
      </w:r>
      <w:r>
        <w:fldChar w:fldCharType="separate"/>
      </w:r>
      <w:r>
        <w:t>208</w:t>
      </w:r>
      <w:r>
        <w:fldChar w:fldCharType="end"/>
      </w:r>
    </w:p>
    <w:p w14:paraId="7329D942" w14:textId="57C0D0FE" w:rsidR="00156F45" w:rsidRDefault="00156F45">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_Toc201069658 \h </w:instrText>
      </w:r>
      <w:r>
        <w:fldChar w:fldCharType="separate"/>
      </w:r>
      <w:r>
        <w:t>208</w:t>
      </w:r>
      <w:r>
        <w:fldChar w:fldCharType="end"/>
      </w:r>
    </w:p>
    <w:p w14:paraId="2780B25D" w14:textId="0A16EF04" w:rsidR="00156F45" w:rsidRDefault="00156F45">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_Toc201069659 \h </w:instrText>
      </w:r>
      <w:r>
        <w:fldChar w:fldCharType="separate"/>
      </w:r>
      <w:r>
        <w:t>209</w:t>
      </w:r>
      <w:r>
        <w:fldChar w:fldCharType="end"/>
      </w:r>
    </w:p>
    <w:p w14:paraId="0F475728" w14:textId="5B37217F" w:rsidR="00156F45" w:rsidRDefault="00156F45">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_Toc201069660 \h </w:instrText>
      </w:r>
      <w:r>
        <w:fldChar w:fldCharType="separate"/>
      </w:r>
      <w:r>
        <w:t>209</w:t>
      </w:r>
      <w:r>
        <w:fldChar w:fldCharType="end"/>
      </w:r>
    </w:p>
    <w:p w14:paraId="3EE743F1" w14:textId="74AA4BF2" w:rsidR="00156F45" w:rsidRDefault="00156F45">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_Toc201069661 \h </w:instrText>
      </w:r>
      <w:r>
        <w:fldChar w:fldCharType="separate"/>
      </w:r>
      <w:r>
        <w:t>210</w:t>
      </w:r>
      <w:r>
        <w:fldChar w:fldCharType="end"/>
      </w:r>
    </w:p>
    <w:p w14:paraId="4926470C" w14:textId="436959BB"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fldLock="1"/>
      </w:r>
      <w:r>
        <w:instrText xml:space="preserve"> PAGEREF _Toc201069662 \h </w:instrText>
      </w:r>
      <w:r>
        <w:fldChar w:fldCharType="separate"/>
      </w:r>
      <w:r>
        <w:t>212</w:t>
      </w:r>
      <w:r>
        <w:fldChar w:fldCharType="end"/>
      </w:r>
    </w:p>
    <w:p w14:paraId="5C8070AC" w14:textId="2777CB5C" w:rsidR="00156F45" w:rsidRDefault="00156F45">
      <w:pPr>
        <w:pStyle w:val="TOC8"/>
        <w:rPr>
          <w:rFonts w:asciiTheme="minorHAnsi" w:eastAsiaTheme="minorEastAsia" w:hAnsiTheme="minorHAnsi" w:cstheme="minorBidi"/>
          <w:b w:val="0"/>
          <w:kern w:val="2"/>
          <w:sz w:val="24"/>
          <w:szCs w:val="24"/>
          <w14:ligatures w14:val="standardContextual"/>
        </w:rPr>
      </w:pPr>
      <w:r w:rsidRPr="004278BF">
        <w:rPr>
          <w:lang w:val="fr-FR"/>
        </w:rPr>
        <w:t>Annex B (informative</w:t>
      </w:r>
      <w:r>
        <w:rPr>
          <w:lang w:val="fr-FR"/>
        </w:rPr>
        <w:t>):</w:t>
      </w:r>
      <w:r>
        <w:rPr>
          <w:lang w:val="fr-FR"/>
        </w:rPr>
        <w:tab/>
      </w:r>
      <w:r w:rsidRPr="004278BF">
        <w:rPr>
          <w:lang w:val="fr-FR" w:eastAsia="ko-KR"/>
        </w:rPr>
        <w:t>V</w:t>
      </w:r>
      <w:r w:rsidRPr="004278BF">
        <w:rPr>
          <w:lang w:val="fr-FR"/>
        </w:rPr>
        <w:t>oid</w:t>
      </w:r>
      <w:r>
        <w:tab/>
      </w:r>
      <w:r>
        <w:fldChar w:fldCharType="begin" w:fldLock="1"/>
      </w:r>
      <w:r>
        <w:instrText xml:space="preserve"> PAGEREF _Toc201069663 \h </w:instrText>
      </w:r>
      <w:r>
        <w:fldChar w:fldCharType="separate"/>
      </w:r>
      <w:r>
        <w:t>214</w:t>
      </w:r>
      <w:r>
        <w:fldChar w:fldCharType="end"/>
      </w:r>
    </w:p>
    <w:p w14:paraId="466F641B" w14:textId="4814D658" w:rsidR="00156F45" w:rsidRDefault="00156F45">
      <w:pPr>
        <w:pStyle w:val="TOC8"/>
        <w:rPr>
          <w:rFonts w:asciiTheme="minorHAnsi" w:eastAsiaTheme="minorEastAsia" w:hAnsiTheme="minorHAnsi" w:cstheme="minorBidi"/>
          <w:b w:val="0"/>
          <w:kern w:val="2"/>
          <w:sz w:val="24"/>
          <w:szCs w:val="24"/>
          <w14:ligatures w14:val="standardContextual"/>
        </w:rPr>
      </w:pPr>
      <w:r w:rsidRPr="004278BF">
        <w:rPr>
          <w:lang w:val="fr-FR"/>
        </w:rPr>
        <w:t>Annex C (informative</w:t>
      </w:r>
      <w:r>
        <w:rPr>
          <w:lang w:val="fr-FR"/>
        </w:rPr>
        <w:t>):</w:t>
      </w:r>
      <w:r>
        <w:rPr>
          <w:lang w:val="fr-FR"/>
        </w:rPr>
        <w:tab/>
      </w:r>
      <w:r w:rsidRPr="004278BF">
        <w:rPr>
          <w:lang w:val="fr-FR"/>
        </w:rPr>
        <w:t>Void</w:t>
      </w:r>
      <w:r>
        <w:tab/>
      </w:r>
      <w:r>
        <w:fldChar w:fldCharType="begin" w:fldLock="1"/>
      </w:r>
      <w:r>
        <w:instrText xml:space="preserve"> PAGEREF _Toc201069664 \h </w:instrText>
      </w:r>
      <w:r>
        <w:fldChar w:fldCharType="separate"/>
      </w:r>
      <w:r>
        <w:t>215</w:t>
      </w:r>
      <w:r>
        <w:fldChar w:fldCharType="end"/>
      </w:r>
    </w:p>
    <w:p w14:paraId="3A602FAF" w14:textId="746B2C37" w:rsidR="00156F45" w:rsidRDefault="00156F45">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_Toc201069665 \h </w:instrText>
      </w:r>
      <w:r>
        <w:fldChar w:fldCharType="separate"/>
      </w:r>
      <w:r>
        <w:t>216</w:t>
      </w:r>
      <w:r>
        <w:fldChar w:fldCharType="end"/>
      </w:r>
    </w:p>
    <w:p w14:paraId="1712182E" w14:textId="7239CA7E" w:rsidR="00156F45" w:rsidRDefault="00156F45">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_Toc201069666 \h </w:instrText>
      </w:r>
      <w:r>
        <w:fldChar w:fldCharType="separate"/>
      </w:r>
      <w:r>
        <w:t>217</w:t>
      </w:r>
      <w:r>
        <w:fldChar w:fldCharType="end"/>
      </w:r>
    </w:p>
    <w:p w14:paraId="2C365AC1" w14:textId="48334C93" w:rsidR="00156F45" w:rsidRDefault="00156F45">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_Toc201069667 \h </w:instrText>
      </w:r>
      <w:r>
        <w:fldChar w:fldCharType="separate"/>
      </w:r>
      <w:r>
        <w:t>217</w:t>
      </w:r>
      <w:r>
        <w:fldChar w:fldCharType="end"/>
      </w:r>
    </w:p>
    <w:p w14:paraId="3C4460E0" w14:textId="6D407EC5" w:rsidR="00156F45" w:rsidRDefault="00156F45">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_Toc201069668 \h </w:instrText>
      </w:r>
      <w:r>
        <w:fldChar w:fldCharType="separate"/>
      </w:r>
      <w:r>
        <w:t>217</w:t>
      </w:r>
      <w:r>
        <w:fldChar w:fldCharType="end"/>
      </w:r>
    </w:p>
    <w:p w14:paraId="26454526" w14:textId="0F17AC36"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_Toc201069669 \h </w:instrText>
      </w:r>
      <w:r>
        <w:fldChar w:fldCharType="separate"/>
      </w:r>
      <w:r>
        <w:t>217</w:t>
      </w:r>
      <w:r>
        <w:fldChar w:fldCharType="end"/>
      </w:r>
    </w:p>
    <w:p w14:paraId="4A7A7921" w14:textId="56AF3E4E"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_Toc201069670 \h </w:instrText>
      </w:r>
      <w:r>
        <w:fldChar w:fldCharType="separate"/>
      </w:r>
      <w:r>
        <w:t>218</w:t>
      </w:r>
      <w:r>
        <w:fldChar w:fldCharType="end"/>
      </w:r>
    </w:p>
    <w:p w14:paraId="5785B4EA" w14:textId="6DC9B223"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_Toc201069671 \h </w:instrText>
      </w:r>
      <w:r>
        <w:fldChar w:fldCharType="separate"/>
      </w:r>
      <w:r>
        <w:t>218</w:t>
      </w:r>
      <w:r>
        <w:fldChar w:fldCharType="end"/>
      </w:r>
    </w:p>
    <w:p w14:paraId="3F7A4B40" w14:textId="3F0D73E5"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_Toc201069672 \h </w:instrText>
      </w:r>
      <w:r>
        <w:fldChar w:fldCharType="separate"/>
      </w:r>
      <w:r>
        <w:t>218</w:t>
      </w:r>
      <w:r>
        <w:fldChar w:fldCharType="end"/>
      </w:r>
    </w:p>
    <w:p w14:paraId="51A5B2B6" w14:textId="01075DC4" w:rsidR="00156F45" w:rsidRDefault="00156F45">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_Toc201069673 \h </w:instrText>
      </w:r>
      <w:r>
        <w:fldChar w:fldCharType="separate"/>
      </w:r>
      <w:r>
        <w:t>219</w:t>
      </w:r>
      <w:r>
        <w:fldChar w:fldCharType="end"/>
      </w:r>
    </w:p>
    <w:p w14:paraId="5CC5CF80" w14:textId="1782946D" w:rsidR="00156F45" w:rsidRDefault="00156F45">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_Toc201069674 \h </w:instrText>
      </w:r>
      <w:r>
        <w:fldChar w:fldCharType="separate"/>
      </w:r>
      <w:r>
        <w:t>220</w:t>
      </w:r>
      <w:r>
        <w:fldChar w:fldCharType="end"/>
      </w:r>
    </w:p>
    <w:p w14:paraId="2BB6441B" w14:textId="5232C786"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_Toc201069675 \h </w:instrText>
      </w:r>
      <w:r>
        <w:fldChar w:fldCharType="separate"/>
      </w:r>
      <w:r>
        <w:t>220</w:t>
      </w:r>
      <w:r>
        <w:fldChar w:fldCharType="end"/>
      </w:r>
    </w:p>
    <w:p w14:paraId="0A5F9B26" w14:textId="644480EC"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_Toc201069676 \h </w:instrText>
      </w:r>
      <w:r>
        <w:fldChar w:fldCharType="separate"/>
      </w:r>
      <w:r>
        <w:t>220</w:t>
      </w:r>
      <w:r>
        <w:fldChar w:fldCharType="end"/>
      </w:r>
    </w:p>
    <w:p w14:paraId="10CFC465" w14:textId="3DFC2AA4" w:rsidR="00156F45" w:rsidRDefault="00156F45">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_Toc201069677 \h </w:instrText>
      </w:r>
      <w:r>
        <w:fldChar w:fldCharType="separate"/>
      </w:r>
      <w:r>
        <w:t>220</w:t>
      </w:r>
      <w:r>
        <w:fldChar w:fldCharType="end"/>
      </w:r>
    </w:p>
    <w:p w14:paraId="0DAE0407" w14:textId="37A69170" w:rsidR="00156F45" w:rsidRDefault="00156F45">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_Toc201069678 \h </w:instrText>
      </w:r>
      <w:r>
        <w:fldChar w:fldCharType="separate"/>
      </w:r>
      <w:r>
        <w:t>220</w:t>
      </w:r>
      <w:r>
        <w:fldChar w:fldCharType="end"/>
      </w:r>
    </w:p>
    <w:p w14:paraId="67DD2FE5" w14:textId="689C58A0" w:rsidR="00156F45" w:rsidRDefault="00156F45">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_Toc201069679 \h </w:instrText>
      </w:r>
      <w:r>
        <w:fldChar w:fldCharType="separate"/>
      </w:r>
      <w:r>
        <w:t>221</w:t>
      </w:r>
      <w:r>
        <w:fldChar w:fldCharType="end"/>
      </w:r>
    </w:p>
    <w:p w14:paraId="2B835C9A" w14:textId="4C7EB69A" w:rsidR="00156F45" w:rsidRDefault="00156F45">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_Toc201069680 \h </w:instrText>
      </w:r>
      <w:r>
        <w:fldChar w:fldCharType="separate"/>
      </w:r>
      <w:r>
        <w:t>221</w:t>
      </w:r>
      <w:r>
        <w:fldChar w:fldCharType="end"/>
      </w:r>
    </w:p>
    <w:p w14:paraId="698455D0" w14:textId="73F50E8E"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_Toc201069681 \h </w:instrText>
      </w:r>
      <w:r>
        <w:fldChar w:fldCharType="separate"/>
      </w:r>
      <w:r>
        <w:t>221</w:t>
      </w:r>
      <w:r>
        <w:fldChar w:fldCharType="end"/>
      </w:r>
    </w:p>
    <w:p w14:paraId="14DCEC8C" w14:textId="1997D099"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_Toc201069682 \h </w:instrText>
      </w:r>
      <w:r>
        <w:fldChar w:fldCharType="separate"/>
      </w:r>
      <w:r>
        <w:t>222</w:t>
      </w:r>
      <w:r>
        <w:fldChar w:fldCharType="end"/>
      </w:r>
    </w:p>
    <w:p w14:paraId="7A6B847B" w14:textId="5BFCFAD0"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_Toc201069683 \h </w:instrText>
      </w:r>
      <w:r>
        <w:fldChar w:fldCharType="separate"/>
      </w:r>
      <w:r>
        <w:t>223</w:t>
      </w:r>
      <w:r>
        <w:fldChar w:fldCharType="end"/>
      </w:r>
    </w:p>
    <w:p w14:paraId="09C669C8" w14:textId="77A1605E"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_Toc201069684 \h </w:instrText>
      </w:r>
      <w:r>
        <w:fldChar w:fldCharType="separate"/>
      </w:r>
      <w:r>
        <w:t>223</w:t>
      </w:r>
      <w:r>
        <w:fldChar w:fldCharType="end"/>
      </w:r>
    </w:p>
    <w:p w14:paraId="1BD4E451" w14:textId="72B45967"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_Toc201069685 \h </w:instrText>
      </w:r>
      <w:r>
        <w:fldChar w:fldCharType="separate"/>
      </w:r>
      <w:r>
        <w:t>224</w:t>
      </w:r>
      <w:r>
        <w:fldChar w:fldCharType="end"/>
      </w:r>
    </w:p>
    <w:p w14:paraId="5147B5EA" w14:textId="654A618A"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_Toc201069686 \h </w:instrText>
      </w:r>
      <w:r>
        <w:fldChar w:fldCharType="separate"/>
      </w:r>
      <w:r>
        <w:t>224</w:t>
      </w:r>
      <w:r>
        <w:fldChar w:fldCharType="end"/>
      </w:r>
    </w:p>
    <w:p w14:paraId="471ABE94" w14:textId="7E434158"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_Toc201069687 \h </w:instrText>
      </w:r>
      <w:r>
        <w:fldChar w:fldCharType="separate"/>
      </w:r>
      <w:r>
        <w:t>224</w:t>
      </w:r>
      <w:r>
        <w:fldChar w:fldCharType="end"/>
      </w:r>
    </w:p>
    <w:p w14:paraId="680E152C" w14:textId="595039E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_Toc201069688 \h </w:instrText>
      </w:r>
      <w:r>
        <w:fldChar w:fldCharType="separate"/>
      </w:r>
      <w:r>
        <w:t>224</w:t>
      </w:r>
      <w:r>
        <w:fldChar w:fldCharType="end"/>
      </w:r>
    </w:p>
    <w:p w14:paraId="7F4F17EA" w14:textId="5BC2166C"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_Toc201069689 \h </w:instrText>
      </w:r>
      <w:r>
        <w:fldChar w:fldCharType="separate"/>
      </w:r>
      <w:r>
        <w:t>225</w:t>
      </w:r>
      <w:r>
        <w:fldChar w:fldCharType="end"/>
      </w:r>
    </w:p>
    <w:p w14:paraId="18557188" w14:textId="46943C73"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_Toc201069690 \h </w:instrText>
      </w:r>
      <w:r>
        <w:fldChar w:fldCharType="separate"/>
      </w:r>
      <w:r>
        <w:t>225</w:t>
      </w:r>
      <w:r>
        <w:fldChar w:fldCharType="end"/>
      </w:r>
    </w:p>
    <w:p w14:paraId="20F13C42" w14:textId="529CA015"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_Toc201069691 \h </w:instrText>
      </w:r>
      <w:r>
        <w:fldChar w:fldCharType="separate"/>
      </w:r>
      <w:r>
        <w:t>225</w:t>
      </w:r>
      <w:r>
        <w:fldChar w:fldCharType="end"/>
      </w:r>
    </w:p>
    <w:p w14:paraId="61A17F40" w14:textId="2185EDD6" w:rsidR="00156F45" w:rsidRDefault="00156F45">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_Toc201069692 \h </w:instrText>
      </w:r>
      <w:r>
        <w:fldChar w:fldCharType="separate"/>
      </w:r>
      <w:r>
        <w:t>226</w:t>
      </w:r>
      <w:r>
        <w:fldChar w:fldCharType="end"/>
      </w:r>
    </w:p>
    <w:p w14:paraId="0B9B9AD6" w14:textId="7458DC79"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_Toc201069693 \h </w:instrText>
      </w:r>
      <w:r>
        <w:fldChar w:fldCharType="separate"/>
      </w:r>
      <w:r>
        <w:t>226</w:t>
      </w:r>
      <w:r>
        <w:fldChar w:fldCharType="end"/>
      </w:r>
    </w:p>
    <w:p w14:paraId="6B8FBC63" w14:textId="6573B721" w:rsidR="00156F45" w:rsidRDefault="00156F45">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_Toc201069694 \h </w:instrText>
      </w:r>
      <w:r>
        <w:fldChar w:fldCharType="separate"/>
      </w:r>
      <w:r>
        <w:t>227</w:t>
      </w:r>
      <w:r>
        <w:fldChar w:fldCharType="end"/>
      </w:r>
    </w:p>
    <w:p w14:paraId="043B0819" w14:textId="732593AD" w:rsidR="00156F45" w:rsidRDefault="00156F45">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_Toc201069695 \h </w:instrText>
      </w:r>
      <w:r>
        <w:fldChar w:fldCharType="separate"/>
      </w:r>
      <w:r>
        <w:t>227</w:t>
      </w:r>
      <w:r>
        <w:fldChar w:fldCharType="end"/>
      </w:r>
    </w:p>
    <w:p w14:paraId="67B24A5F" w14:textId="5BB7B67C" w:rsidR="00156F45" w:rsidRDefault="00156F45">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_Toc201069696 \h </w:instrText>
      </w:r>
      <w:r>
        <w:fldChar w:fldCharType="separate"/>
      </w:r>
      <w:r>
        <w:t>227</w:t>
      </w:r>
      <w:r>
        <w:fldChar w:fldCharType="end"/>
      </w:r>
    </w:p>
    <w:p w14:paraId="3DDC0D8E" w14:textId="412E9A76" w:rsidR="00156F45" w:rsidRDefault="00156F45">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_Toc201069697 \h </w:instrText>
      </w:r>
      <w:r>
        <w:fldChar w:fldCharType="separate"/>
      </w:r>
      <w:r>
        <w:t>228</w:t>
      </w:r>
      <w:r>
        <w:fldChar w:fldCharType="end"/>
      </w:r>
    </w:p>
    <w:p w14:paraId="3E00E1C5" w14:textId="09384AA9" w:rsidR="00156F45" w:rsidRDefault="00156F45">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_Toc201069698 \h </w:instrText>
      </w:r>
      <w:r>
        <w:fldChar w:fldCharType="separate"/>
      </w:r>
      <w:r>
        <w:t>228</w:t>
      </w:r>
      <w:r>
        <w:fldChar w:fldCharType="end"/>
      </w:r>
    </w:p>
    <w:p w14:paraId="42E20C99" w14:textId="415A8947" w:rsidR="00156F45" w:rsidRDefault="00156F45">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_Toc201069699 \h </w:instrText>
      </w:r>
      <w:r>
        <w:fldChar w:fldCharType="separate"/>
      </w:r>
      <w:r>
        <w:t>228</w:t>
      </w:r>
      <w:r>
        <w:fldChar w:fldCharType="end"/>
      </w:r>
    </w:p>
    <w:p w14:paraId="750A0EBD" w14:textId="0092E698" w:rsidR="00156F45" w:rsidRDefault="00156F45">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_Toc201069700 \h </w:instrText>
      </w:r>
      <w:r>
        <w:fldChar w:fldCharType="separate"/>
      </w:r>
      <w:r>
        <w:t>229</w:t>
      </w:r>
      <w:r>
        <w:fldChar w:fldCharType="end"/>
      </w:r>
    </w:p>
    <w:p w14:paraId="1DE45B9A" w14:textId="41977504" w:rsidR="00156F45" w:rsidRDefault="00156F45">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_Toc201069701 \h </w:instrText>
      </w:r>
      <w:r>
        <w:fldChar w:fldCharType="separate"/>
      </w:r>
      <w:r>
        <w:t>230</w:t>
      </w:r>
      <w:r>
        <w:fldChar w:fldCharType="end"/>
      </w:r>
    </w:p>
    <w:p w14:paraId="5C9AEEFF" w14:textId="0BFF3FE9" w:rsidR="00156F45" w:rsidRDefault="00156F45">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_Toc201069702 \h </w:instrText>
      </w:r>
      <w:r>
        <w:fldChar w:fldCharType="separate"/>
      </w:r>
      <w:r>
        <w:t>231</w:t>
      </w:r>
      <w:r>
        <w:fldChar w:fldCharType="end"/>
      </w:r>
    </w:p>
    <w:p w14:paraId="3ECF947D" w14:textId="74AA4E3D" w:rsidR="00156F45" w:rsidRDefault="00156F45">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_Toc201069703 \h </w:instrText>
      </w:r>
      <w:r>
        <w:fldChar w:fldCharType="separate"/>
      </w:r>
      <w:r>
        <w:t>231</w:t>
      </w:r>
      <w:r>
        <w:fldChar w:fldCharType="end"/>
      </w:r>
    </w:p>
    <w:p w14:paraId="3C804FCF" w14:textId="0C0F67AA" w:rsidR="00156F45" w:rsidRDefault="00156F4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_Toc201069704 \h </w:instrText>
      </w:r>
      <w:r>
        <w:fldChar w:fldCharType="separate"/>
      </w:r>
      <w:r>
        <w:t>231</w:t>
      </w:r>
      <w:r>
        <w:fldChar w:fldCharType="end"/>
      </w:r>
    </w:p>
    <w:p w14:paraId="21828E38" w14:textId="4624157D" w:rsidR="00156F45" w:rsidRDefault="00156F4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_Toc201069705 \h </w:instrText>
      </w:r>
      <w:r>
        <w:fldChar w:fldCharType="separate"/>
      </w:r>
      <w:r>
        <w:t>231</w:t>
      </w:r>
      <w:r>
        <w:fldChar w:fldCharType="end"/>
      </w:r>
    </w:p>
    <w:p w14:paraId="2896C1E7" w14:textId="5E3E0BA5" w:rsidR="00156F45" w:rsidRDefault="00156F4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_Toc201069706 \h </w:instrText>
      </w:r>
      <w:r>
        <w:fldChar w:fldCharType="separate"/>
      </w:r>
      <w:r>
        <w:t>232</w:t>
      </w:r>
      <w:r>
        <w:fldChar w:fldCharType="end"/>
      </w:r>
    </w:p>
    <w:p w14:paraId="3A99804D" w14:textId="10E39EF5" w:rsidR="00156F45" w:rsidRDefault="00156F4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_Toc201069707 \h </w:instrText>
      </w:r>
      <w:r>
        <w:fldChar w:fldCharType="separate"/>
      </w:r>
      <w:r>
        <w:t>232</w:t>
      </w:r>
      <w:r>
        <w:fldChar w:fldCharType="end"/>
      </w:r>
    </w:p>
    <w:p w14:paraId="2DDBEB75" w14:textId="4864C6A2" w:rsidR="00156F45" w:rsidRDefault="00156F45">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_Toc201069708 \h </w:instrText>
      </w:r>
      <w:r>
        <w:fldChar w:fldCharType="separate"/>
      </w:r>
      <w:r>
        <w:t>233</w:t>
      </w:r>
      <w:r>
        <w:fldChar w:fldCharType="end"/>
      </w:r>
    </w:p>
    <w:p w14:paraId="68E4A70A" w14:textId="76F7890A" w:rsidR="00156F45" w:rsidRDefault="00156F45">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_Toc201069709 \h </w:instrText>
      </w:r>
      <w:r>
        <w:fldChar w:fldCharType="separate"/>
      </w:r>
      <w:r>
        <w:t>233</w:t>
      </w:r>
      <w:r>
        <w:fldChar w:fldCharType="end"/>
      </w:r>
    </w:p>
    <w:p w14:paraId="26E92C09" w14:textId="4C9745DE" w:rsidR="00156F45" w:rsidRDefault="00156F45">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_Toc201069710 \h </w:instrText>
      </w:r>
      <w:r>
        <w:fldChar w:fldCharType="separate"/>
      </w:r>
      <w:r>
        <w:t>233</w:t>
      </w:r>
      <w:r>
        <w:fldChar w:fldCharType="end"/>
      </w:r>
    </w:p>
    <w:p w14:paraId="5A4B2358" w14:textId="195D8574" w:rsidR="00156F45" w:rsidRDefault="00156F45">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fldLock="1"/>
      </w:r>
      <w:r>
        <w:instrText xml:space="preserve"> PAGEREF _Toc201069711 \h </w:instrText>
      </w:r>
      <w:r>
        <w:fldChar w:fldCharType="separate"/>
      </w:r>
      <w:r>
        <w:t>234</w:t>
      </w:r>
      <w:r>
        <w:fldChar w:fldCharType="end"/>
      </w:r>
    </w:p>
    <w:p w14:paraId="0F97CB27" w14:textId="42833814" w:rsidR="00156F45" w:rsidRDefault="00156F45">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_Toc201069712 \h </w:instrText>
      </w:r>
      <w:r>
        <w:fldChar w:fldCharType="separate"/>
      </w:r>
      <w:r>
        <w:t>234</w:t>
      </w:r>
      <w:r>
        <w:fldChar w:fldCharType="end"/>
      </w:r>
    </w:p>
    <w:p w14:paraId="4D594506" w14:textId="0A289CBA" w:rsidR="00156F45" w:rsidRDefault="00156F45">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_Toc201069713 \h </w:instrText>
      </w:r>
      <w:r>
        <w:fldChar w:fldCharType="separate"/>
      </w:r>
      <w:r>
        <w:t>234</w:t>
      </w:r>
      <w:r>
        <w:fldChar w:fldCharType="end"/>
      </w:r>
    </w:p>
    <w:p w14:paraId="74B9D74F" w14:textId="489B398A" w:rsidR="00156F45" w:rsidRDefault="00156F45">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_Toc201069714 \h </w:instrText>
      </w:r>
      <w:r>
        <w:fldChar w:fldCharType="separate"/>
      </w:r>
      <w:r>
        <w:t>234</w:t>
      </w:r>
      <w:r>
        <w:fldChar w:fldCharType="end"/>
      </w:r>
    </w:p>
    <w:p w14:paraId="1885F3A1" w14:textId="1C462580" w:rsidR="00156F45" w:rsidRDefault="00156F45">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_Toc201069715 \h </w:instrText>
      </w:r>
      <w:r>
        <w:fldChar w:fldCharType="separate"/>
      </w:r>
      <w:r>
        <w:t>234</w:t>
      </w:r>
      <w:r>
        <w:fldChar w:fldCharType="end"/>
      </w:r>
    </w:p>
    <w:p w14:paraId="65E019C3" w14:textId="08782CBE" w:rsidR="00156F45" w:rsidRDefault="00156F45">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_Toc201069716 \h </w:instrText>
      </w:r>
      <w:r>
        <w:fldChar w:fldCharType="separate"/>
      </w:r>
      <w:r>
        <w:t>236</w:t>
      </w:r>
      <w:r>
        <w:fldChar w:fldCharType="end"/>
      </w:r>
    </w:p>
    <w:p w14:paraId="61494978" w14:textId="034A0A3A" w:rsidR="00156F45" w:rsidRDefault="00156F45">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_Toc201069717 \h </w:instrText>
      </w:r>
      <w:r>
        <w:fldChar w:fldCharType="separate"/>
      </w:r>
      <w:r>
        <w:t>236</w:t>
      </w:r>
      <w:r>
        <w:fldChar w:fldCharType="end"/>
      </w:r>
    </w:p>
    <w:p w14:paraId="5394758E" w14:textId="2A6332F7" w:rsidR="00156F45" w:rsidRDefault="00156F45">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_Toc201069718 \h </w:instrText>
      </w:r>
      <w:r>
        <w:fldChar w:fldCharType="separate"/>
      </w:r>
      <w:r>
        <w:t>236</w:t>
      </w:r>
      <w:r>
        <w:fldChar w:fldCharType="end"/>
      </w:r>
    </w:p>
    <w:p w14:paraId="016EB72F" w14:textId="4350FA8D" w:rsidR="00156F45" w:rsidRDefault="00156F45">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_Toc201069719 \h </w:instrText>
      </w:r>
      <w:r>
        <w:fldChar w:fldCharType="separate"/>
      </w:r>
      <w:r>
        <w:t>237</w:t>
      </w:r>
      <w:r>
        <w:fldChar w:fldCharType="end"/>
      </w:r>
    </w:p>
    <w:p w14:paraId="0F763D73" w14:textId="140183A2" w:rsidR="00156F45" w:rsidRDefault="00156F45">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_Toc201069720 \h </w:instrText>
      </w:r>
      <w:r>
        <w:fldChar w:fldCharType="separate"/>
      </w:r>
      <w:r>
        <w:t>237</w:t>
      </w:r>
      <w:r>
        <w:fldChar w:fldCharType="end"/>
      </w:r>
    </w:p>
    <w:p w14:paraId="4620212C" w14:textId="09CE80BB" w:rsidR="00156F45" w:rsidRDefault="00156F45">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_Toc201069721 \h </w:instrText>
      </w:r>
      <w:r>
        <w:fldChar w:fldCharType="separate"/>
      </w:r>
      <w:r>
        <w:t>237</w:t>
      </w:r>
      <w:r>
        <w:fldChar w:fldCharType="end"/>
      </w:r>
    </w:p>
    <w:p w14:paraId="59A56365" w14:textId="7233A0B6" w:rsidR="00156F45" w:rsidRDefault="00156F45">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_Toc201069722 \h </w:instrText>
      </w:r>
      <w:r>
        <w:fldChar w:fldCharType="separate"/>
      </w:r>
      <w:r>
        <w:t>237</w:t>
      </w:r>
      <w:r>
        <w:fldChar w:fldCharType="end"/>
      </w:r>
    </w:p>
    <w:p w14:paraId="38E30A16" w14:textId="504B08F9" w:rsidR="00156F45" w:rsidRDefault="00156F45">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_Toc201069723 \h </w:instrText>
      </w:r>
      <w:r>
        <w:fldChar w:fldCharType="separate"/>
      </w:r>
      <w:r>
        <w:t>238</w:t>
      </w:r>
      <w:r>
        <w:fldChar w:fldCharType="end"/>
      </w:r>
    </w:p>
    <w:p w14:paraId="7906B326" w14:textId="21070D77" w:rsidR="00156F45" w:rsidRDefault="00156F45">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_Toc201069724 \h </w:instrText>
      </w:r>
      <w:r>
        <w:fldChar w:fldCharType="separate"/>
      </w:r>
      <w:r>
        <w:t>238</w:t>
      </w:r>
      <w:r>
        <w:fldChar w:fldCharType="end"/>
      </w:r>
    </w:p>
    <w:p w14:paraId="1113ABBF" w14:textId="1D9A3A7B" w:rsidR="00156F45" w:rsidRDefault="00156F45">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_Toc201069725 \h </w:instrText>
      </w:r>
      <w:r>
        <w:fldChar w:fldCharType="separate"/>
      </w:r>
      <w:r>
        <w:t>238</w:t>
      </w:r>
      <w:r>
        <w:fldChar w:fldCharType="end"/>
      </w:r>
    </w:p>
    <w:p w14:paraId="3AB08A71" w14:textId="2E9D2C72" w:rsidR="00156F45" w:rsidRDefault="00156F45">
      <w:pPr>
        <w:pStyle w:val="TOC2"/>
        <w:rPr>
          <w:rFonts w:asciiTheme="minorHAnsi" w:eastAsiaTheme="minorEastAsia" w:hAnsiTheme="minorHAnsi" w:cstheme="minorBidi"/>
          <w:kern w:val="2"/>
          <w:sz w:val="24"/>
          <w:szCs w:val="24"/>
          <w14:ligatures w14:val="standardContextual"/>
        </w:rPr>
      </w:pPr>
      <w:r w:rsidRPr="004278BF">
        <w:rPr>
          <w:kern w:val="2"/>
          <w:lang w:eastAsia="zh-CN"/>
        </w:rPr>
        <w:t>G.5.3</w:t>
      </w:r>
      <w:r>
        <w:rPr>
          <w:rFonts w:asciiTheme="minorHAnsi" w:eastAsiaTheme="minorEastAsia" w:hAnsiTheme="minorHAnsi" w:cstheme="minorBidi"/>
          <w:kern w:val="2"/>
          <w:sz w:val="24"/>
          <w:szCs w:val="24"/>
          <w14:ligatures w14:val="standardContextual"/>
        </w:rPr>
        <w:tab/>
      </w:r>
      <w:r w:rsidRPr="004278BF">
        <w:rPr>
          <w:kern w:val="2"/>
          <w:lang w:eastAsia="zh-CN"/>
        </w:rPr>
        <w:t>Outbound</w:t>
      </w:r>
      <w:r>
        <w:tab/>
      </w:r>
      <w:r>
        <w:fldChar w:fldCharType="begin" w:fldLock="1"/>
      </w:r>
      <w:r>
        <w:instrText xml:space="preserve"> PAGEREF _Toc201069726 \h </w:instrText>
      </w:r>
      <w:r>
        <w:fldChar w:fldCharType="separate"/>
      </w:r>
      <w:r>
        <w:t>239</w:t>
      </w:r>
      <w:r>
        <w:fldChar w:fldCharType="end"/>
      </w:r>
    </w:p>
    <w:p w14:paraId="21BBD28A" w14:textId="1DBFC49F"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G.5.3.1</w:t>
      </w:r>
      <w:r>
        <w:rPr>
          <w:rFonts w:asciiTheme="minorHAnsi" w:eastAsiaTheme="minorEastAsia" w:hAnsiTheme="minorHAnsi" w:cstheme="minorBidi"/>
          <w:kern w:val="2"/>
          <w:sz w:val="24"/>
          <w:szCs w:val="24"/>
          <w14:ligatures w14:val="standardContextual"/>
        </w:rPr>
        <w:tab/>
      </w:r>
      <w:r w:rsidRPr="004278BF">
        <w:rPr>
          <w:kern w:val="2"/>
          <w:lang w:eastAsia="zh-CN"/>
        </w:rPr>
        <w:t>Overview</w:t>
      </w:r>
      <w:r>
        <w:tab/>
      </w:r>
      <w:r>
        <w:fldChar w:fldCharType="begin" w:fldLock="1"/>
      </w:r>
      <w:r>
        <w:instrText xml:space="preserve"> PAGEREF _Toc201069727 \h </w:instrText>
      </w:r>
      <w:r>
        <w:fldChar w:fldCharType="separate"/>
      </w:r>
      <w:r>
        <w:t>239</w:t>
      </w:r>
      <w:r>
        <w:fldChar w:fldCharType="end"/>
      </w:r>
    </w:p>
    <w:p w14:paraId="3D88C888" w14:textId="45C66B53"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G.5.3.2</w:t>
      </w:r>
      <w:r>
        <w:rPr>
          <w:rFonts w:asciiTheme="minorHAnsi" w:eastAsiaTheme="minorEastAsia" w:hAnsiTheme="minorHAnsi" w:cstheme="minorBidi"/>
          <w:kern w:val="2"/>
          <w:sz w:val="24"/>
          <w:szCs w:val="24"/>
          <w14:ligatures w14:val="standardContextual"/>
        </w:rPr>
        <w:tab/>
      </w:r>
      <w:r w:rsidRPr="004278BF">
        <w:rPr>
          <w:kern w:val="2"/>
          <w:lang w:eastAsia="zh-CN"/>
        </w:rPr>
        <w:t>Required functions of the P</w:t>
      </w:r>
      <w:r w:rsidRPr="004278BF">
        <w:rPr>
          <w:kern w:val="2"/>
          <w:lang w:eastAsia="zh-CN"/>
        </w:rPr>
        <w:noBreakHyphen/>
        <w:t>CSCF</w:t>
      </w:r>
      <w:r>
        <w:tab/>
      </w:r>
      <w:r>
        <w:fldChar w:fldCharType="begin" w:fldLock="1"/>
      </w:r>
      <w:r>
        <w:instrText xml:space="preserve"> PAGEREF _Toc201069728 \h </w:instrText>
      </w:r>
      <w:r>
        <w:fldChar w:fldCharType="separate"/>
      </w:r>
      <w:r>
        <w:t>239</w:t>
      </w:r>
      <w:r>
        <w:fldChar w:fldCharType="end"/>
      </w:r>
    </w:p>
    <w:p w14:paraId="4381DF6D" w14:textId="4131B1FF"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G.5.3.3</w:t>
      </w:r>
      <w:r>
        <w:rPr>
          <w:rFonts w:asciiTheme="minorHAnsi" w:eastAsiaTheme="minorEastAsia" w:hAnsiTheme="minorHAnsi" w:cstheme="minorBidi"/>
          <w:kern w:val="2"/>
          <w:sz w:val="24"/>
          <w:szCs w:val="24"/>
          <w14:ligatures w14:val="standardContextual"/>
        </w:rPr>
        <w:tab/>
      </w:r>
      <w:r w:rsidRPr="004278BF">
        <w:rPr>
          <w:kern w:val="2"/>
          <w:lang w:eastAsia="zh-CN"/>
        </w:rPr>
        <w:t>Required functions of the S</w:t>
      </w:r>
      <w:r w:rsidRPr="004278BF">
        <w:rPr>
          <w:kern w:val="2"/>
          <w:lang w:eastAsia="zh-CN"/>
        </w:rPr>
        <w:noBreakHyphen/>
        <w:t>CSCF</w:t>
      </w:r>
      <w:r>
        <w:tab/>
      </w:r>
      <w:r>
        <w:fldChar w:fldCharType="begin" w:fldLock="1"/>
      </w:r>
      <w:r>
        <w:instrText xml:space="preserve"> PAGEREF _Toc201069729 \h </w:instrText>
      </w:r>
      <w:r>
        <w:fldChar w:fldCharType="separate"/>
      </w:r>
      <w:r>
        <w:t>239</w:t>
      </w:r>
      <w:r>
        <w:fldChar w:fldCharType="end"/>
      </w:r>
    </w:p>
    <w:p w14:paraId="68652027" w14:textId="6B6C4D0A"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G.5.3.4</w:t>
      </w:r>
      <w:r>
        <w:rPr>
          <w:rFonts w:asciiTheme="minorHAnsi" w:eastAsiaTheme="minorEastAsia" w:hAnsiTheme="minorHAnsi" w:cstheme="minorBidi"/>
          <w:kern w:val="2"/>
          <w:sz w:val="24"/>
          <w:szCs w:val="24"/>
          <w14:ligatures w14:val="standardContextual"/>
        </w:rPr>
        <w:tab/>
      </w:r>
      <w:r w:rsidRPr="004278BF">
        <w:rPr>
          <w:kern w:val="2"/>
          <w:lang w:eastAsia="zh-CN"/>
        </w:rPr>
        <w:t>Required functions of the UE</w:t>
      </w:r>
      <w:r>
        <w:tab/>
      </w:r>
      <w:r>
        <w:fldChar w:fldCharType="begin" w:fldLock="1"/>
      </w:r>
      <w:r>
        <w:instrText xml:space="preserve"> PAGEREF _Toc201069730 \h </w:instrText>
      </w:r>
      <w:r>
        <w:fldChar w:fldCharType="separate"/>
      </w:r>
      <w:r>
        <w:t>239</w:t>
      </w:r>
      <w:r>
        <w:fldChar w:fldCharType="end"/>
      </w:r>
    </w:p>
    <w:p w14:paraId="0A8F63EB" w14:textId="1D3CC875" w:rsidR="00156F45" w:rsidRDefault="00156F45">
      <w:pPr>
        <w:pStyle w:val="TOC1"/>
        <w:rPr>
          <w:rFonts w:asciiTheme="minorHAnsi" w:eastAsiaTheme="minorEastAsia" w:hAnsiTheme="minorHAnsi" w:cstheme="minorBidi"/>
          <w:kern w:val="2"/>
          <w:sz w:val="24"/>
          <w:szCs w:val="24"/>
          <w14:ligatures w14:val="standardContextual"/>
        </w:rPr>
      </w:pPr>
      <w:r w:rsidRPr="004278BF">
        <w:rPr>
          <w:kern w:val="2"/>
          <w:lang w:eastAsia="zh-CN"/>
        </w:rPr>
        <w:t>G.6</w:t>
      </w:r>
      <w:r>
        <w:rPr>
          <w:rFonts w:asciiTheme="minorHAnsi" w:eastAsiaTheme="minorEastAsia" w:hAnsiTheme="minorHAnsi" w:cstheme="minorBidi"/>
          <w:kern w:val="2"/>
          <w:sz w:val="24"/>
          <w:szCs w:val="24"/>
          <w14:ligatures w14:val="standardContextual"/>
        </w:rPr>
        <w:tab/>
      </w:r>
      <w:r w:rsidRPr="004278BF">
        <w:rPr>
          <w:kern w:val="2"/>
          <w:lang w:eastAsia="zh-CN"/>
        </w:rPr>
        <w:t>Procedures for employing ICE and Outbound</w:t>
      </w:r>
      <w:r>
        <w:tab/>
      </w:r>
      <w:r>
        <w:fldChar w:fldCharType="begin" w:fldLock="1"/>
      </w:r>
      <w:r>
        <w:instrText xml:space="preserve"> PAGEREF _Toc201069731 \h </w:instrText>
      </w:r>
      <w:r>
        <w:fldChar w:fldCharType="separate"/>
      </w:r>
      <w:r>
        <w:t>240</w:t>
      </w:r>
      <w:r>
        <w:fldChar w:fldCharType="end"/>
      </w:r>
    </w:p>
    <w:p w14:paraId="39F8E97D" w14:textId="181C3B5C" w:rsidR="00156F45" w:rsidRDefault="00156F45">
      <w:pPr>
        <w:pStyle w:val="TOC2"/>
        <w:rPr>
          <w:rFonts w:asciiTheme="minorHAnsi" w:eastAsiaTheme="minorEastAsia" w:hAnsiTheme="minorHAnsi" w:cstheme="minorBidi"/>
          <w:kern w:val="2"/>
          <w:sz w:val="24"/>
          <w:szCs w:val="24"/>
          <w14:ligatures w14:val="standardContextual"/>
        </w:rPr>
      </w:pPr>
      <w:r w:rsidRPr="004278BF">
        <w:rPr>
          <w:kern w:val="2"/>
          <w:lang w:eastAsia="zh-CN"/>
        </w:rPr>
        <w:t>G.6.1</w:t>
      </w:r>
      <w:r>
        <w:rPr>
          <w:rFonts w:asciiTheme="minorHAnsi" w:eastAsiaTheme="minorEastAsia" w:hAnsiTheme="minorHAnsi" w:cstheme="minorBidi"/>
          <w:kern w:val="2"/>
          <w:sz w:val="24"/>
          <w:szCs w:val="24"/>
          <w14:ligatures w14:val="standardContextual"/>
        </w:rPr>
        <w:tab/>
      </w:r>
      <w:r w:rsidRPr="004278BF">
        <w:rPr>
          <w:kern w:val="2"/>
          <w:lang w:eastAsia="zh-CN"/>
        </w:rPr>
        <w:t>Flow establishment procedures</w:t>
      </w:r>
      <w:r>
        <w:tab/>
      </w:r>
      <w:r>
        <w:fldChar w:fldCharType="begin" w:fldLock="1"/>
      </w:r>
      <w:r>
        <w:instrText xml:space="preserve"> PAGEREF _Toc201069732 \h </w:instrText>
      </w:r>
      <w:r>
        <w:fldChar w:fldCharType="separate"/>
      </w:r>
      <w:r>
        <w:t>240</w:t>
      </w:r>
      <w:r>
        <w:fldChar w:fldCharType="end"/>
      </w:r>
    </w:p>
    <w:p w14:paraId="1D224651" w14:textId="207CBC57"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Session establishment procedures</w:t>
      </w:r>
      <w:r>
        <w:tab/>
      </w:r>
      <w:r>
        <w:fldChar w:fldCharType="begin" w:fldLock="1"/>
      </w:r>
      <w:r>
        <w:instrText xml:space="preserve"> PAGEREF _Toc201069733 \h </w:instrText>
      </w:r>
      <w:r>
        <w:fldChar w:fldCharType="separate"/>
      </w:r>
      <w:r>
        <w:t>241</w:t>
      </w:r>
      <w:r>
        <w:fldChar w:fldCharType="end"/>
      </w:r>
    </w:p>
    <w:p w14:paraId="46F0461A" w14:textId="7AFEE3C4"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Session release procedures</w:t>
      </w:r>
      <w:r>
        <w:tab/>
      </w:r>
      <w:r>
        <w:fldChar w:fldCharType="begin" w:fldLock="1"/>
      </w:r>
      <w:r>
        <w:instrText xml:space="preserve"> PAGEREF _Toc201069734 \h </w:instrText>
      </w:r>
      <w:r>
        <w:fldChar w:fldCharType="separate"/>
      </w:r>
      <w:r>
        <w:t>243</w:t>
      </w:r>
      <w:r>
        <w:fldChar w:fldCharType="end"/>
      </w:r>
    </w:p>
    <w:p w14:paraId="0ABE2186" w14:textId="428084B2"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Session modification procedures</w:t>
      </w:r>
      <w:r>
        <w:tab/>
      </w:r>
      <w:r>
        <w:fldChar w:fldCharType="begin" w:fldLock="1"/>
      </w:r>
      <w:r>
        <w:instrText xml:space="preserve"> PAGEREF _Toc201069735 \h </w:instrText>
      </w:r>
      <w:r>
        <w:fldChar w:fldCharType="separate"/>
      </w:r>
      <w:r>
        <w:t>244</w:t>
      </w:r>
      <w:r>
        <w:fldChar w:fldCharType="end"/>
      </w:r>
    </w:p>
    <w:p w14:paraId="3B18CF7F" w14:textId="664BD640"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Policy and Charging Control procedures</w:t>
      </w:r>
      <w:r>
        <w:tab/>
      </w:r>
      <w:r>
        <w:fldChar w:fldCharType="begin" w:fldLock="1"/>
      </w:r>
      <w:r>
        <w:instrText xml:space="preserve"> PAGEREF _Toc201069736 \h </w:instrText>
      </w:r>
      <w:r>
        <w:fldChar w:fldCharType="separate"/>
      </w:r>
      <w:r>
        <w:t>244</w:t>
      </w:r>
      <w:r>
        <w:fldChar w:fldCharType="end"/>
      </w:r>
    </w:p>
    <w:p w14:paraId="41DD0F5B" w14:textId="5E367D5D"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Detection of NAT Traversal support</w:t>
      </w:r>
      <w:r>
        <w:tab/>
      </w:r>
      <w:r>
        <w:fldChar w:fldCharType="begin" w:fldLock="1"/>
      </w:r>
      <w:r>
        <w:instrText xml:space="preserve"> PAGEREF _Toc201069737 \h </w:instrText>
      </w:r>
      <w:r>
        <w:fldChar w:fldCharType="separate"/>
      </w:r>
      <w:r>
        <w:t>245</w:t>
      </w:r>
      <w:r>
        <w:fldChar w:fldCharType="end"/>
      </w:r>
    </w:p>
    <w:p w14:paraId="58A2F631" w14:textId="3CBBADBA"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Procedures at other IMS entities processing SDP</w:t>
      </w:r>
      <w:r>
        <w:tab/>
      </w:r>
      <w:r>
        <w:fldChar w:fldCharType="begin" w:fldLock="1"/>
      </w:r>
      <w:r>
        <w:instrText xml:space="preserve"> PAGEREF _Toc201069738 \h </w:instrText>
      </w:r>
      <w:r>
        <w:fldChar w:fldCharType="separate"/>
      </w:r>
      <w:r>
        <w:t>245</w:t>
      </w:r>
      <w:r>
        <w:fldChar w:fldCharType="end"/>
      </w:r>
    </w:p>
    <w:p w14:paraId="7ECB915C" w14:textId="6BDFA6DF" w:rsidR="00156F45" w:rsidRDefault="00156F45">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_Toc201069739 \h </w:instrText>
      </w:r>
      <w:r>
        <w:fldChar w:fldCharType="separate"/>
      </w:r>
      <w:r>
        <w:t>246</w:t>
      </w:r>
      <w:r>
        <w:fldChar w:fldCharType="end"/>
      </w:r>
    </w:p>
    <w:p w14:paraId="62947546" w14:textId="04079DD7" w:rsidR="00156F45" w:rsidRDefault="00156F45">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_Toc201069740 \h </w:instrText>
      </w:r>
      <w:r>
        <w:fldChar w:fldCharType="separate"/>
      </w:r>
      <w:r>
        <w:t>247</w:t>
      </w:r>
      <w:r>
        <w:fldChar w:fldCharType="end"/>
      </w:r>
    </w:p>
    <w:p w14:paraId="7463EC32" w14:textId="42F3B260" w:rsidR="00156F45" w:rsidRDefault="00156F45">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_Toc201069741 \h </w:instrText>
      </w:r>
      <w:r>
        <w:fldChar w:fldCharType="separate"/>
      </w:r>
      <w:r>
        <w:t>247</w:t>
      </w:r>
      <w:r>
        <w:fldChar w:fldCharType="end"/>
      </w:r>
    </w:p>
    <w:p w14:paraId="38693E57" w14:textId="3ABDAF56" w:rsidR="00156F45" w:rsidRDefault="00156F45">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_Toc201069742 \h </w:instrText>
      </w:r>
      <w:r>
        <w:fldChar w:fldCharType="separate"/>
      </w:r>
      <w:r>
        <w:t>247</w:t>
      </w:r>
      <w:r>
        <w:fldChar w:fldCharType="end"/>
      </w:r>
    </w:p>
    <w:p w14:paraId="388952F7" w14:textId="13A30237" w:rsidR="00156F45" w:rsidRDefault="00156F45">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_Toc201069743 \h </w:instrText>
      </w:r>
      <w:r>
        <w:fldChar w:fldCharType="separate"/>
      </w:r>
      <w:r>
        <w:t>248</w:t>
      </w:r>
      <w:r>
        <w:fldChar w:fldCharType="end"/>
      </w:r>
    </w:p>
    <w:p w14:paraId="0740B2E3" w14:textId="44FA2B23" w:rsidR="00156F45" w:rsidRDefault="00156F45">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_Toc201069744 \h </w:instrText>
      </w:r>
      <w:r>
        <w:fldChar w:fldCharType="separate"/>
      </w:r>
      <w:r>
        <w:t>248</w:t>
      </w:r>
      <w:r>
        <w:fldChar w:fldCharType="end"/>
      </w:r>
    </w:p>
    <w:p w14:paraId="581B6A2E" w14:textId="171F6B3C" w:rsidR="00156F45" w:rsidRDefault="00156F45">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_Toc201069745 \h </w:instrText>
      </w:r>
      <w:r>
        <w:fldChar w:fldCharType="separate"/>
      </w:r>
      <w:r>
        <w:t>248</w:t>
      </w:r>
      <w:r>
        <w:fldChar w:fldCharType="end"/>
      </w:r>
    </w:p>
    <w:p w14:paraId="2EC55E00" w14:textId="305E2E15" w:rsidR="00156F45" w:rsidRDefault="00156F45">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_Toc201069746 \h </w:instrText>
      </w:r>
      <w:r>
        <w:fldChar w:fldCharType="separate"/>
      </w:r>
      <w:r>
        <w:t>250</w:t>
      </w:r>
      <w:r>
        <w:fldChar w:fldCharType="end"/>
      </w:r>
    </w:p>
    <w:p w14:paraId="64B3E011" w14:textId="5578A849" w:rsidR="00156F45" w:rsidRDefault="00156F45">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_Toc201069747 \h </w:instrText>
      </w:r>
      <w:r>
        <w:fldChar w:fldCharType="separate"/>
      </w:r>
      <w:r>
        <w:t>251</w:t>
      </w:r>
      <w:r>
        <w:fldChar w:fldCharType="end"/>
      </w:r>
    </w:p>
    <w:p w14:paraId="63A7E39C" w14:textId="01D30718" w:rsidR="00156F45" w:rsidRDefault="00156F45">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_Toc201069748 \h </w:instrText>
      </w:r>
      <w:r>
        <w:fldChar w:fldCharType="separate"/>
      </w:r>
      <w:r>
        <w:t>251</w:t>
      </w:r>
      <w:r>
        <w:fldChar w:fldCharType="end"/>
      </w:r>
    </w:p>
    <w:p w14:paraId="3AD3C60B" w14:textId="7D0202EF" w:rsidR="00156F45" w:rsidRDefault="00156F45">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_Toc201069749 \h </w:instrText>
      </w:r>
      <w:r>
        <w:fldChar w:fldCharType="separate"/>
      </w:r>
      <w:r>
        <w:t>251</w:t>
      </w:r>
      <w:r>
        <w:fldChar w:fldCharType="end"/>
      </w:r>
    </w:p>
    <w:p w14:paraId="69615CD3" w14:textId="69BF2847" w:rsidR="00156F45" w:rsidRDefault="00156F45">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_Toc201069750 \h </w:instrText>
      </w:r>
      <w:r>
        <w:fldChar w:fldCharType="separate"/>
      </w:r>
      <w:r>
        <w:t>252</w:t>
      </w:r>
      <w:r>
        <w:fldChar w:fldCharType="end"/>
      </w:r>
    </w:p>
    <w:p w14:paraId="5732F9C5" w14:textId="5DBE2EEC" w:rsidR="00156F45" w:rsidRDefault="00156F45">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_Toc201069751 \h </w:instrText>
      </w:r>
      <w:r>
        <w:fldChar w:fldCharType="separate"/>
      </w:r>
      <w:r>
        <w:t>252</w:t>
      </w:r>
      <w:r>
        <w:fldChar w:fldCharType="end"/>
      </w:r>
    </w:p>
    <w:p w14:paraId="59A4E2B7" w14:textId="385C645E" w:rsidR="00156F45" w:rsidRDefault="00156F45">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_Toc201069752 \h </w:instrText>
      </w:r>
      <w:r>
        <w:fldChar w:fldCharType="separate"/>
      </w:r>
      <w:r>
        <w:t>254</w:t>
      </w:r>
      <w:r>
        <w:fldChar w:fldCharType="end"/>
      </w:r>
    </w:p>
    <w:p w14:paraId="259A72C1" w14:textId="0FA75BE9" w:rsidR="00156F45" w:rsidRDefault="00156F45">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_Toc201069753 \h </w:instrText>
      </w:r>
      <w:r>
        <w:fldChar w:fldCharType="separate"/>
      </w:r>
      <w:r>
        <w:t>257</w:t>
      </w:r>
      <w:r>
        <w:fldChar w:fldCharType="end"/>
      </w:r>
    </w:p>
    <w:p w14:paraId="31311BA6" w14:textId="16580E0C" w:rsidR="00156F45" w:rsidRDefault="00156F45">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_Toc201069754 \h </w:instrText>
      </w:r>
      <w:r>
        <w:fldChar w:fldCharType="separate"/>
      </w:r>
      <w:r>
        <w:t>257</w:t>
      </w:r>
      <w:r>
        <w:fldChar w:fldCharType="end"/>
      </w:r>
    </w:p>
    <w:p w14:paraId="43FE785C" w14:textId="0256CF53" w:rsidR="00156F45" w:rsidRDefault="00156F45">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_Toc201069755 \h </w:instrText>
      </w:r>
      <w:r>
        <w:fldChar w:fldCharType="separate"/>
      </w:r>
      <w:r>
        <w:t>257</w:t>
      </w:r>
      <w:r>
        <w:fldChar w:fldCharType="end"/>
      </w:r>
    </w:p>
    <w:p w14:paraId="145C3F16" w14:textId="1BE58558" w:rsidR="00156F45" w:rsidRDefault="00156F45">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_Toc201069756 \h </w:instrText>
      </w:r>
      <w:r>
        <w:fldChar w:fldCharType="separate"/>
      </w:r>
      <w:r>
        <w:t>257</w:t>
      </w:r>
      <w:r>
        <w:fldChar w:fldCharType="end"/>
      </w:r>
    </w:p>
    <w:p w14:paraId="31ECE46B" w14:textId="0C8712E4" w:rsidR="00156F45" w:rsidRDefault="00156F45">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_Toc201069757 \h </w:instrText>
      </w:r>
      <w:r>
        <w:fldChar w:fldCharType="separate"/>
      </w:r>
      <w:r>
        <w:t>258</w:t>
      </w:r>
      <w:r>
        <w:fldChar w:fldCharType="end"/>
      </w:r>
    </w:p>
    <w:p w14:paraId="6803A3E7" w14:textId="0F3B0B94" w:rsidR="00156F45" w:rsidRDefault="00156F45">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_Toc201069758 \h </w:instrText>
      </w:r>
      <w:r>
        <w:fldChar w:fldCharType="separate"/>
      </w:r>
      <w:r>
        <w:t>258</w:t>
      </w:r>
      <w:r>
        <w:fldChar w:fldCharType="end"/>
      </w:r>
    </w:p>
    <w:p w14:paraId="6EB3B63F" w14:textId="2583638E" w:rsidR="00156F45" w:rsidRDefault="00156F45">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_Toc201069759 \h </w:instrText>
      </w:r>
      <w:r>
        <w:fldChar w:fldCharType="separate"/>
      </w:r>
      <w:r>
        <w:t>258</w:t>
      </w:r>
      <w:r>
        <w:fldChar w:fldCharType="end"/>
      </w:r>
    </w:p>
    <w:p w14:paraId="7F638D36" w14:textId="1CE81668" w:rsidR="00156F45" w:rsidRDefault="00156F45">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_Toc201069760 \h </w:instrText>
      </w:r>
      <w:r>
        <w:fldChar w:fldCharType="separate"/>
      </w:r>
      <w:r>
        <w:t>259</w:t>
      </w:r>
      <w:r>
        <w:fldChar w:fldCharType="end"/>
      </w:r>
    </w:p>
    <w:p w14:paraId="292D5A69" w14:textId="4A8F8E1F"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_Toc201069761 \h </w:instrText>
      </w:r>
      <w:r>
        <w:fldChar w:fldCharType="separate"/>
      </w:r>
      <w:r>
        <w:t>260</w:t>
      </w:r>
      <w:r>
        <w:fldChar w:fldCharType="end"/>
      </w:r>
    </w:p>
    <w:p w14:paraId="4BF2497B" w14:textId="3150B60E" w:rsidR="00156F45" w:rsidRDefault="00156F45">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_Toc201069762 \h </w:instrText>
      </w:r>
      <w:r>
        <w:fldChar w:fldCharType="separate"/>
      </w:r>
      <w:r>
        <w:t>260</w:t>
      </w:r>
      <w:r>
        <w:fldChar w:fldCharType="end"/>
      </w:r>
    </w:p>
    <w:p w14:paraId="28F9DDA2" w14:textId="2A5754AB" w:rsidR="00156F45" w:rsidRDefault="00156F45">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_Toc201069763 \h </w:instrText>
      </w:r>
      <w:r>
        <w:fldChar w:fldCharType="separate"/>
      </w:r>
      <w:r>
        <w:t>260</w:t>
      </w:r>
      <w:r>
        <w:fldChar w:fldCharType="end"/>
      </w:r>
    </w:p>
    <w:p w14:paraId="14B8638D" w14:textId="049B380C" w:rsidR="00156F45" w:rsidRDefault="00156F45">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_Toc201069764 \h </w:instrText>
      </w:r>
      <w:r>
        <w:fldChar w:fldCharType="separate"/>
      </w:r>
      <w:r>
        <w:t>261</w:t>
      </w:r>
      <w:r>
        <w:fldChar w:fldCharType="end"/>
      </w:r>
    </w:p>
    <w:p w14:paraId="00CFC795" w14:textId="57430167" w:rsidR="00156F45" w:rsidRDefault="00156F45">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_Toc201069765 \h </w:instrText>
      </w:r>
      <w:r>
        <w:fldChar w:fldCharType="separate"/>
      </w:r>
      <w:r>
        <w:t>261</w:t>
      </w:r>
      <w:r>
        <w:fldChar w:fldCharType="end"/>
      </w:r>
    </w:p>
    <w:p w14:paraId="3E284AD0" w14:textId="3539DC3E" w:rsidR="00156F45" w:rsidRDefault="00156F45">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_Toc201069766 \h </w:instrText>
      </w:r>
      <w:r>
        <w:fldChar w:fldCharType="separate"/>
      </w:r>
      <w:r>
        <w:t>261</w:t>
      </w:r>
      <w:r>
        <w:fldChar w:fldCharType="end"/>
      </w:r>
    </w:p>
    <w:p w14:paraId="2ACAE36F" w14:textId="685C0B7D" w:rsidR="00156F45" w:rsidRDefault="00156F45">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_Toc201069767 \h </w:instrText>
      </w:r>
      <w:r>
        <w:fldChar w:fldCharType="separate"/>
      </w:r>
      <w:r>
        <w:t>261</w:t>
      </w:r>
      <w:r>
        <w:fldChar w:fldCharType="end"/>
      </w:r>
    </w:p>
    <w:p w14:paraId="4483DE68" w14:textId="342A2521" w:rsidR="00156F45" w:rsidRDefault="00156F45">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_Toc201069768 \h </w:instrText>
      </w:r>
      <w:r>
        <w:fldChar w:fldCharType="separate"/>
      </w:r>
      <w:r>
        <w:t>261</w:t>
      </w:r>
      <w:r>
        <w:fldChar w:fldCharType="end"/>
      </w:r>
    </w:p>
    <w:p w14:paraId="11F827C2" w14:textId="40C2A848" w:rsidR="00156F45" w:rsidRDefault="00156F45">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_Toc201069769 \h </w:instrText>
      </w:r>
      <w:r>
        <w:fldChar w:fldCharType="separate"/>
      </w:r>
      <w:r>
        <w:t>261</w:t>
      </w:r>
      <w:r>
        <w:fldChar w:fldCharType="end"/>
      </w:r>
    </w:p>
    <w:p w14:paraId="7819E722" w14:textId="4901E6CC" w:rsidR="00156F45" w:rsidRDefault="00156F45">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_Toc201069770 \h </w:instrText>
      </w:r>
      <w:r>
        <w:fldChar w:fldCharType="separate"/>
      </w:r>
      <w:r>
        <w:t>262</w:t>
      </w:r>
      <w:r>
        <w:fldChar w:fldCharType="end"/>
      </w:r>
    </w:p>
    <w:p w14:paraId="14C50342" w14:textId="44AAA936" w:rsidR="00156F45" w:rsidRDefault="00156F45">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_Toc201069771 \h </w:instrText>
      </w:r>
      <w:r>
        <w:fldChar w:fldCharType="separate"/>
      </w:r>
      <w:r>
        <w:t>262</w:t>
      </w:r>
      <w:r>
        <w:fldChar w:fldCharType="end"/>
      </w:r>
    </w:p>
    <w:p w14:paraId="651AB0D9" w14:textId="207EC66D" w:rsidR="00156F45" w:rsidRDefault="00156F45">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_Toc201069772 \h </w:instrText>
      </w:r>
      <w:r>
        <w:fldChar w:fldCharType="separate"/>
      </w:r>
      <w:r>
        <w:t>262</w:t>
      </w:r>
      <w:r>
        <w:fldChar w:fldCharType="end"/>
      </w:r>
    </w:p>
    <w:p w14:paraId="4BFF65AC" w14:textId="335D0E33" w:rsidR="00156F45" w:rsidRDefault="00156F45">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_Toc201069773 \h </w:instrText>
      </w:r>
      <w:r>
        <w:fldChar w:fldCharType="separate"/>
      </w:r>
      <w:r>
        <w:t>262</w:t>
      </w:r>
      <w:r>
        <w:fldChar w:fldCharType="end"/>
      </w:r>
    </w:p>
    <w:p w14:paraId="1FEC6675" w14:textId="41A5A195" w:rsidR="00156F45" w:rsidRDefault="00156F45">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_Toc201069774 \h </w:instrText>
      </w:r>
      <w:r>
        <w:fldChar w:fldCharType="separate"/>
      </w:r>
      <w:r>
        <w:t>262</w:t>
      </w:r>
      <w:r>
        <w:fldChar w:fldCharType="end"/>
      </w:r>
    </w:p>
    <w:p w14:paraId="4B234A5B" w14:textId="329FEAF6" w:rsidR="00156F45" w:rsidRDefault="00156F45">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_Toc201069775 \h </w:instrText>
      </w:r>
      <w:r>
        <w:fldChar w:fldCharType="separate"/>
      </w:r>
      <w:r>
        <w:t>263</w:t>
      </w:r>
      <w:r>
        <w:fldChar w:fldCharType="end"/>
      </w:r>
    </w:p>
    <w:p w14:paraId="23E85336" w14:textId="1681B5C5" w:rsidR="00156F45" w:rsidRDefault="00156F45">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_Toc201069776 \h </w:instrText>
      </w:r>
      <w:r>
        <w:fldChar w:fldCharType="separate"/>
      </w:r>
      <w:r>
        <w:t>264</w:t>
      </w:r>
      <w:r>
        <w:fldChar w:fldCharType="end"/>
      </w:r>
    </w:p>
    <w:p w14:paraId="22CD0367" w14:textId="2D73494C" w:rsidR="00156F45" w:rsidRDefault="00156F45">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_Toc201069777 \h </w:instrText>
      </w:r>
      <w:r>
        <w:fldChar w:fldCharType="separate"/>
      </w:r>
      <w:r>
        <w:t>264</w:t>
      </w:r>
      <w:r>
        <w:fldChar w:fldCharType="end"/>
      </w:r>
    </w:p>
    <w:p w14:paraId="2E085685" w14:textId="1EBCBF97" w:rsidR="00156F45" w:rsidRDefault="00156F45">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_Toc201069778 \h </w:instrText>
      </w:r>
      <w:r>
        <w:fldChar w:fldCharType="separate"/>
      </w:r>
      <w:r>
        <w:t>264</w:t>
      </w:r>
      <w:r>
        <w:fldChar w:fldCharType="end"/>
      </w:r>
    </w:p>
    <w:p w14:paraId="10EBE677" w14:textId="127807B0" w:rsidR="00156F45" w:rsidRDefault="00156F45">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_Toc201069779 \h </w:instrText>
      </w:r>
      <w:r>
        <w:fldChar w:fldCharType="separate"/>
      </w:r>
      <w:r>
        <w:t>264</w:t>
      </w:r>
      <w:r>
        <w:fldChar w:fldCharType="end"/>
      </w:r>
    </w:p>
    <w:p w14:paraId="44F514E8" w14:textId="01086B62" w:rsidR="00156F45" w:rsidRDefault="00156F45">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_Toc201069780 \h </w:instrText>
      </w:r>
      <w:r>
        <w:fldChar w:fldCharType="separate"/>
      </w:r>
      <w:r>
        <w:t>264</w:t>
      </w:r>
      <w:r>
        <w:fldChar w:fldCharType="end"/>
      </w:r>
    </w:p>
    <w:p w14:paraId="092FF289" w14:textId="3D7EF150" w:rsidR="00156F45" w:rsidRDefault="00156F45">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_Toc201069781 \h </w:instrText>
      </w:r>
      <w:r>
        <w:fldChar w:fldCharType="separate"/>
      </w:r>
      <w:r>
        <w:t>264</w:t>
      </w:r>
      <w:r>
        <w:fldChar w:fldCharType="end"/>
      </w:r>
    </w:p>
    <w:p w14:paraId="0F78149D" w14:textId="1C31014E" w:rsidR="00156F45" w:rsidRDefault="00156F45">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_Toc201069782 \h </w:instrText>
      </w:r>
      <w:r>
        <w:fldChar w:fldCharType="separate"/>
      </w:r>
      <w:r>
        <w:t>266</w:t>
      </w:r>
      <w:r>
        <w:fldChar w:fldCharType="end"/>
      </w:r>
    </w:p>
    <w:p w14:paraId="0CBB9046" w14:textId="1359BA59" w:rsidR="00156F45" w:rsidRDefault="00156F45">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_Toc201069783 \h </w:instrText>
      </w:r>
      <w:r>
        <w:fldChar w:fldCharType="separate"/>
      </w:r>
      <w:r>
        <w:t>266</w:t>
      </w:r>
      <w:r>
        <w:fldChar w:fldCharType="end"/>
      </w:r>
    </w:p>
    <w:p w14:paraId="129A7A9D" w14:textId="0E29BB3A" w:rsidR="00156F45" w:rsidRDefault="00156F45">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_Toc201069784 \h </w:instrText>
      </w:r>
      <w:r>
        <w:fldChar w:fldCharType="separate"/>
      </w:r>
      <w:r>
        <w:t>266</w:t>
      </w:r>
      <w:r>
        <w:fldChar w:fldCharType="end"/>
      </w:r>
    </w:p>
    <w:p w14:paraId="4B5EA0D1" w14:textId="2B63A152" w:rsidR="00156F45" w:rsidRDefault="00156F45">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_Toc201069785 \h </w:instrText>
      </w:r>
      <w:r>
        <w:fldChar w:fldCharType="separate"/>
      </w:r>
      <w:r>
        <w:t>266</w:t>
      </w:r>
      <w:r>
        <w:fldChar w:fldCharType="end"/>
      </w:r>
    </w:p>
    <w:p w14:paraId="084C4C38" w14:textId="34564853" w:rsidR="00156F45" w:rsidRDefault="00156F45">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_Toc201069786 \h </w:instrText>
      </w:r>
      <w:r>
        <w:fldChar w:fldCharType="separate"/>
      </w:r>
      <w:r>
        <w:t>266</w:t>
      </w:r>
      <w:r>
        <w:fldChar w:fldCharType="end"/>
      </w:r>
    </w:p>
    <w:p w14:paraId="7214AF19" w14:textId="2CDBC6A5" w:rsidR="00156F45" w:rsidRDefault="00156F45">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_Toc201069787 \h </w:instrText>
      </w:r>
      <w:r>
        <w:fldChar w:fldCharType="separate"/>
      </w:r>
      <w:r>
        <w:t>268</w:t>
      </w:r>
      <w:r>
        <w:fldChar w:fldCharType="end"/>
      </w:r>
    </w:p>
    <w:p w14:paraId="1E8E391C" w14:textId="65D92571" w:rsidR="00156F45" w:rsidRDefault="00156F45">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_Toc201069788 \h </w:instrText>
      </w:r>
      <w:r>
        <w:fldChar w:fldCharType="separate"/>
      </w:r>
      <w:r>
        <w:t>268</w:t>
      </w:r>
      <w:r>
        <w:fldChar w:fldCharType="end"/>
      </w:r>
    </w:p>
    <w:p w14:paraId="5131B7B8" w14:textId="51B0C494" w:rsidR="00156F45" w:rsidRDefault="00156F45">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_Toc201069789 \h </w:instrText>
      </w:r>
      <w:r>
        <w:fldChar w:fldCharType="separate"/>
      </w:r>
      <w:r>
        <w:t>268</w:t>
      </w:r>
      <w:r>
        <w:fldChar w:fldCharType="end"/>
      </w:r>
    </w:p>
    <w:p w14:paraId="7B61F1CB" w14:textId="5E0ED9F9" w:rsidR="00156F45" w:rsidRDefault="00156F45">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_Toc201069790 \h </w:instrText>
      </w:r>
      <w:r>
        <w:fldChar w:fldCharType="separate"/>
      </w:r>
      <w:r>
        <w:t>268</w:t>
      </w:r>
      <w:r>
        <w:fldChar w:fldCharType="end"/>
      </w:r>
    </w:p>
    <w:p w14:paraId="778604C9" w14:textId="4C1DC573" w:rsidR="00156F45" w:rsidRDefault="00156F45">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_Toc201069791 \h </w:instrText>
      </w:r>
      <w:r>
        <w:fldChar w:fldCharType="separate"/>
      </w:r>
      <w:r>
        <w:t>268</w:t>
      </w:r>
      <w:r>
        <w:fldChar w:fldCharType="end"/>
      </w:r>
    </w:p>
    <w:p w14:paraId="6B727F97" w14:textId="24B6016B" w:rsidR="00156F45" w:rsidRDefault="00156F45">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_Toc201069792 \h </w:instrText>
      </w:r>
      <w:r>
        <w:fldChar w:fldCharType="separate"/>
      </w:r>
      <w:r>
        <w:t>268</w:t>
      </w:r>
      <w:r>
        <w:fldChar w:fldCharType="end"/>
      </w:r>
    </w:p>
    <w:p w14:paraId="2295A557" w14:textId="7232FA49" w:rsidR="00156F45" w:rsidRDefault="00156F45">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_Toc201069793 \h </w:instrText>
      </w:r>
      <w:r>
        <w:fldChar w:fldCharType="separate"/>
      </w:r>
      <w:r>
        <w:t>268</w:t>
      </w:r>
      <w:r>
        <w:fldChar w:fldCharType="end"/>
      </w:r>
    </w:p>
    <w:p w14:paraId="61F4BA38" w14:textId="60D35659" w:rsidR="00156F45" w:rsidRDefault="00156F45">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_Toc201069794 \h </w:instrText>
      </w:r>
      <w:r>
        <w:fldChar w:fldCharType="separate"/>
      </w:r>
      <w:r>
        <w:t>269</w:t>
      </w:r>
      <w:r>
        <w:fldChar w:fldCharType="end"/>
      </w:r>
    </w:p>
    <w:p w14:paraId="0498D85B" w14:textId="6D7653D5" w:rsidR="00156F45" w:rsidRDefault="00156F45">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_Toc201069795 \h </w:instrText>
      </w:r>
      <w:r>
        <w:fldChar w:fldCharType="separate"/>
      </w:r>
      <w:r>
        <w:t>270</w:t>
      </w:r>
      <w:r>
        <w:fldChar w:fldCharType="end"/>
      </w:r>
    </w:p>
    <w:p w14:paraId="76B0BEA6" w14:textId="1FE52BAA" w:rsidR="00156F45" w:rsidRDefault="00156F45">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_Toc201069796 \h </w:instrText>
      </w:r>
      <w:r>
        <w:fldChar w:fldCharType="separate"/>
      </w:r>
      <w:r>
        <w:t>271</w:t>
      </w:r>
      <w:r>
        <w:fldChar w:fldCharType="end"/>
      </w:r>
    </w:p>
    <w:p w14:paraId="758ECADB" w14:textId="382ADFF8" w:rsidR="00156F45" w:rsidRDefault="00156F45">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fldLock="1"/>
      </w:r>
      <w:r>
        <w:instrText xml:space="preserve"> PAGEREF _Toc201069797 \h </w:instrText>
      </w:r>
      <w:r>
        <w:fldChar w:fldCharType="separate"/>
      </w:r>
      <w:r>
        <w:t>272</w:t>
      </w:r>
      <w:r>
        <w:fldChar w:fldCharType="end"/>
      </w:r>
    </w:p>
    <w:p w14:paraId="02092AC6" w14:textId="18DF11D3" w:rsidR="00156F45" w:rsidRDefault="00156F45">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_Toc201069798 \h </w:instrText>
      </w:r>
      <w:r>
        <w:fldChar w:fldCharType="separate"/>
      </w:r>
      <w:r>
        <w:t>272</w:t>
      </w:r>
      <w:r>
        <w:fldChar w:fldCharType="end"/>
      </w:r>
    </w:p>
    <w:p w14:paraId="34BAA11B" w14:textId="0C2F7BE4" w:rsidR="00156F45" w:rsidRDefault="00156F45">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fldLock="1"/>
      </w:r>
      <w:r>
        <w:instrText xml:space="preserve"> PAGEREF _Toc201069799 \h </w:instrText>
      </w:r>
      <w:r>
        <w:fldChar w:fldCharType="separate"/>
      </w:r>
      <w:r>
        <w:t>272</w:t>
      </w:r>
      <w:r>
        <w:fldChar w:fldCharType="end"/>
      </w:r>
    </w:p>
    <w:p w14:paraId="76C364F8" w14:textId="4645976E" w:rsidR="00156F45" w:rsidRDefault="00156F45">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_Toc201069800 \h </w:instrText>
      </w:r>
      <w:r>
        <w:fldChar w:fldCharType="separate"/>
      </w:r>
      <w:r>
        <w:t>274</w:t>
      </w:r>
      <w:r>
        <w:fldChar w:fldCharType="end"/>
      </w:r>
    </w:p>
    <w:p w14:paraId="41057EF8" w14:textId="3A5DA56D" w:rsidR="00156F45" w:rsidRDefault="00156F45">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fldLock="1"/>
      </w:r>
      <w:r>
        <w:instrText xml:space="preserve"> PAGEREF _Toc201069801 \h </w:instrText>
      </w:r>
      <w:r>
        <w:fldChar w:fldCharType="separate"/>
      </w:r>
      <w:r>
        <w:t>274</w:t>
      </w:r>
      <w:r>
        <w:fldChar w:fldCharType="end"/>
      </w:r>
    </w:p>
    <w:p w14:paraId="0AE4DA1F" w14:textId="7096702B" w:rsidR="00156F45" w:rsidRDefault="00156F45">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_Toc201069802 \h </w:instrText>
      </w:r>
      <w:r>
        <w:fldChar w:fldCharType="separate"/>
      </w:r>
      <w:r>
        <w:t>275</w:t>
      </w:r>
      <w:r>
        <w:fldChar w:fldCharType="end"/>
      </w:r>
    </w:p>
    <w:p w14:paraId="08908B91" w14:textId="09B53507" w:rsidR="00156F45" w:rsidRDefault="00156F45">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_Toc201069803 \h </w:instrText>
      </w:r>
      <w:r>
        <w:fldChar w:fldCharType="separate"/>
      </w:r>
      <w:r>
        <w:t>276</w:t>
      </w:r>
      <w:r>
        <w:fldChar w:fldCharType="end"/>
      </w:r>
    </w:p>
    <w:p w14:paraId="2C46E4E9" w14:textId="76E68622" w:rsidR="00156F45" w:rsidRDefault="00156F45">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_Toc201069804 \h </w:instrText>
      </w:r>
      <w:r>
        <w:fldChar w:fldCharType="separate"/>
      </w:r>
      <w:r>
        <w:t>276</w:t>
      </w:r>
      <w:r>
        <w:fldChar w:fldCharType="end"/>
      </w:r>
    </w:p>
    <w:p w14:paraId="36C89111" w14:textId="40D0F9AD" w:rsidR="00156F45" w:rsidRDefault="00156F45">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_Toc201069805 \h </w:instrText>
      </w:r>
      <w:r>
        <w:fldChar w:fldCharType="separate"/>
      </w:r>
      <w:r>
        <w:t>276</w:t>
      </w:r>
      <w:r>
        <w:fldChar w:fldCharType="end"/>
      </w:r>
    </w:p>
    <w:p w14:paraId="47720B86" w14:textId="7BA49438" w:rsidR="00156F45" w:rsidRDefault="00156F45">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_Toc201069806 \h </w:instrText>
      </w:r>
      <w:r>
        <w:fldChar w:fldCharType="separate"/>
      </w:r>
      <w:r>
        <w:t>276</w:t>
      </w:r>
      <w:r>
        <w:fldChar w:fldCharType="end"/>
      </w:r>
    </w:p>
    <w:p w14:paraId="7D30DF0E" w14:textId="257CBC57" w:rsidR="00156F45" w:rsidRDefault="00156F45">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_Toc201069807 \h </w:instrText>
      </w:r>
      <w:r>
        <w:fldChar w:fldCharType="separate"/>
      </w:r>
      <w:r>
        <w:t>276</w:t>
      </w:r>
      <w:r>
        <w:fldChar w:fldCharType="end"/>
      </w:r>
    </w:p>
    <w:p w14:paraId="56EA11F2" w14:textId="6A5A96DB" w:rsidR="00156F45" w:rsidRDefault="00156F45">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_Toc201069808 \h </w:instrText>
      </w:r>
      <w:r>
        <w:fldChar w:fldCharType="separate"/>
      </w:r>
      <w:r>
        <w:t>276</w:t>
      </w:r>
      <w:r>
        <w:fldChar w:fldCharType="end"/>
      </w:r>
    </w:p>
    <w:p w14:paraId="6CBF6679" w14:textId="49B2B458" w:rsidR="00156F45" w:rsidRDefault="00156F45">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_Toc201069809 \h </w:instrText>
      </w:r>
      <w:r>
        <w:fldChar w:fldCharType="separate"/>
      </w:r>
      <w:r>
        <w:t>276</w:t>
      </w:r>
      <w:r>
        <w:fldChar w:fldCharType="end"/>
      </w:r>
    </w:p>
    <w:p w14:paraId="05CB2FF0" w14:textId="76D7A439" w:rsidR="00156F45" w:rsidRDefault="00156F45">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_Toc201069810 \h </w:instrText>
      </w:r>
      <w:r>
        <w:fldChar w:fldCharType="separate"/>
      </w:r>
      <w:r>
        <w:t>278</w:t>
      </w:r>
      <w:r>
        <w:fldChar w:fldCharType="end"/>
      </w:r>
    </w:p>
    <w:p w14:paraId="5EFAC6F4" w14:textId="6A811F2B" w:rsidR="00156F45" w:rsidRDefault="00156F45">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_Toc201069811 \h </w:instrText>
      </w:r>
      <w:r>
        <w:fldChar w:fldCharType="separate"/>
      </w:r>
      <w:r>
        <w:t>281</w:t>
      </w:r>
      <w:r>
        <w:fldChar w:fldCharType="end"/>
      </w:r>
    </w:p>
    <w:p w14:paraId="55AF6464" w14:textId="5CF0ED4A" w:rsidR="00156F45" w:rsidRDefault="00156F45">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_Toc201069812 \h </w:instrText>
      </w:r>
      <w:r>
        <w:fldChar w:fldCharType="separate"/>
      </w:r>
      <w:r>
        <w:t>281</w:t>
      </w:r>
      <w:r>
        <w:fldChar w:fldCharType="end"/>
      </w:r>
    </w:p>
    <w:p w14:paraId="44AB43CB" w14:textId="5E55E010" w:rsidR="00156F45" w:rsidRDefault="00156F45">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_Toc201069813 \h </w:instrText>
      </w:r>
      <w:r>
        <w:fldChar w:fldCharType="separate"/>
      </w:r>
      <w:r>
        <w:t>282</w:t>
      </w:r>
      <w:r>
        <w:fldChar w:fldCharType="end"/>
      </w:r>
    </w:p>
    <w:p w14:paraId="7954990F" w14:textId="64C168A4" w:rsidR="00156F45" w:rsidRDefault="00156F45">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_Toc201069814 \h </w:instrText>
      </w:r>
      <w:r>
        <w:fldChar w:fldCharType="separate"/>
      </w:r>
      <w:r>
        <w:t>282</w:t>
      </w:r>
      <w:r>
        <w:fldChar w:fldCharType="end"/>
      </w:r>
    </w:p>
    <w:p w14:paraId="3D80DE3E" w14:textId="32D1A90D" w:rsidR="00156F45" w:rsidRDefault="00156F45">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_Toc201069815 \h </w:instrText>
      </w:r>
      <w:r>
        <w:fldChar w:fldCharType="separate"/>
      </w:r>
      <w:r>
        <w:t>282</w:t>
      </w:r>
      <w:r>
        <w:fldChar w:fldCharType="end"/>
      </w:r>
    </w:p>
    <w:p w14:paraId="13DACBDD" w14:textId="2F8EF6AB" w:rsidR="00156F45" w:rsidRDefault="00156F45">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_Toc201069816 \h </w:instrText>
      </w:r>
      <w:r>
        <w:fldChar w:fldCharType="separate"/>
      </w:r>
      <w:r>
        <w:t>284</w:t>
      </w:r>
      <w:r>
        <w:fldChar w:fldCharType="end"/>
      </w:r>
    </w:p>
    <w:p w14:paraId="4BCBA0DF" w14:textId="536554A5" w:rsidR="00156F45" w:rsidRDefault="00156F45">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fldLock="1"/>
      </w:r>
      <w:r>
        <w:instrText xml:space="preserve"> PAGEREF _Toc201069817 \h </w:instrText>
      </w:r>
      <w:r>
        <w:fldChar w:fldCharType="separate"/>
      </w:r>
      <w:r>
        <w:t>284</w:t>
      </w:r>
      <w:r>
        <w:fldChar w:fldCharType="end"/>
      </w:r>
    </w:p>
    <w:p w14:paraId="5DE75EB5" w14:textId="546E8C0E" w:rsidR="00156F45" w:rsidRDefault="00156F45">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fldLock="1"/>
      </w:r>
      <w:r>
        <w:instrText xml:space="preserve"> PAGEREF _Toc201069818 \h </w:instrText>
      </w:r>
      <w:r>
        <w:fldChar w:fldCharType="separate"/>
      </w:r>
      <w:r>
        <w:t>284</w:t>
      </w:r>
      <w:r>
        <w:fldChar w:fldCharType="end"/>
      </w:r>
    </w:p>
    <w:p w14:paraId="10291B7A" w14:textId="7B0E5F4C" w:rsidR="00156F45" w:rsidRDefault="00156F45">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fldLock="1"/>
      </w:r>
      <w:r>
        <w:instrText xml:space="preserve"> PAGEREF _Toc201069819 \h </w:instrText>
      </w:r>
      <w:r>
        <w:fldChar w:fldCharType="separate"/>
      </w:r>
      <w:r>
        <w:t>284</w:t>
      </w:r>
      <w:r>
        <w:fldChar w:fldCharType="end"/>
      </w:r>
    </w:p>
    <w:p w14:paraId="140FC302" w14:textId="59DA1EEF" w:rsidR="00156F45" w:rsidRDefault="00156F45">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fldLock="1"/>
      </w:r>
      <w:r>
        <w:instrText xml:space="preserve"> PAGEREF _Toc201069820 \h </w:instrText>
      </w:r>
      <w:r>
        <w:fldChar w:fldCharType="separate"/>
      </w:r>
      <w:r>
        <w:t>286</w:t>
      </w:r>
      <w:r>
        <w:fldChar w:fldCharType="end"/>
      </w:r>
    </w:p>
    <w:p w14:paraId="3BB8D33B" w14:textId="424B2335" w:rsidR="00156F45" w:rsidRDefault="00156F45">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fldLock="1"/>
      </w:r>
      <w:r>
        <w:instrText xml:space="preserve"> PAGEREF _Toc201069821 \h </w:instrText>
      </w:r>
      <w:r>
        <w:fldChar w:fldCharType="separate"/>
      </w:r>
      <w:r>
        <w:t>287</w:t>
      </w:r>
      <w:r>
        <w:fldChar w:fldCharType="end"/>
      </w:r>
    </w:p>
    <w:p w14:paraId="3C8C5E6B" w14:textId="1C9C8EF8" w:rsidR="00156F45" w:rsidRDefault="00156F45">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fldLock="1"/>
      </w:r>
      <w:r>
        <w:instrText xml:space="preserve"> PAGEREF _Toc201069822 \h </w:instrText>
      </w:r>
      <w:r>
        <w:fldChar w:fldCharType="separate"/>
      </w:r>
      <w:r>
        <w:t>288</w:t>
      </w:r>
      <w:r>
        <w:fldChar w:fldCharType="end"/>
      </w:r>
    </w:p>
    <w:p w14:paraId="700EFC7F" w14:textId="78AB79B6" w:rsidR="00156F45" w:rsidRDefault="00156F45">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_Toc201069823 \h </w:instrText>
      </w:r>
      <w:r>
        <w:fldChar w:fldCharType="separate"/>
      </w:r>
      <w:r>
        <w:t>289</w:t>
      </w:r>
      <w:r>
        <w:fldChar w:fldCharType="end"/>
      </w:r>
    </w:p>
    <w:p w14:paraId="09F974DF" w14:textId="2FE29F18" w:rsidR="00156F45" w:rsidRDefault="00156F45">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_Toc201069824 \h </w:instrText>
      </w:r>
      <w:r>
        <w:fldChar w:fldCharType="separate"/>
      </w:r>
      <w:r>
        <w:t>289</w:t>
      </w:r>
      <w:r>
        <w:fldChar w:fldCharType="end"/>
      </w:r>
    </w:p>
    <w:p w14:paraId="420555AB" w14:textId="00F380F7" w:rsidR="00156F45" w:rsidRDefault="00156F45">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_Toc201069825 \h </w:instrText>
      </w:r>
      <w:r>
        <w:fldChar w:fldCharType="separate"/>
      </w:r>
      <w:r>
        <w:t>289</w:t>
      </w:r>
      <w:r>
        <w:fldChar w:fldCharType="end"/>
      </w:r>
    </w:p>
    <w:p w14:paraId="61B465F9" w14:textId="0A166000" w:rsidR="00156F45" w:rsidRDefault="00156F45">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_Toc201069826 \h </w:instrText>
      </w:r>
      <w:r>
        <w:fldChar w:fldCharType="separate"/>
      </w:r>
      <w:r>
        <w:t>291</w:t>
      </w:r>
      <w:r>
        <w:fldChar w:fldCharType="end"/>
      </w:r>
    </w:p>
    <w:p w14:paraId="60B8EE07" w14:textId="39C00B5F" w:rsidR="00156F45" w:rsidRDefault="00156F45">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fldLock="1"/>
      </w:r>
      <w:r>
        <w:instrText xml:space="preserve"> PAGEREF _Toc201069827 \h </w:instrText>
      </w:r>
      <w:r>
        <w:fldChar w:fldCharType="separate"/>
      </w:r>
      <w:r>
        <w:t>292</w:t>
      </w:r>
      <w:r>
        <w:fldChar w:fldCharType="end"/>
      </w:r>
    </w:p>
    <w:p w14:paraId="319063F3" w14:textId="608C0602" w:rsidR="00156F45" w:rsidRDefault="00156F45">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_Toc201069828 \h </w:instrText>
      </w:r>
      <w:r>
        <w:fldChar w:fldCharType="separate"/>
      </w:r>
      <w:r>
        <w:t>294</w:t>
      </w:r>
      <w:r>
        <w:fldChar w:fldCharType="end"/>
      </w:r>
    </w:p>
    <w:p w14:paraId="0B574037" w14:textId="57DF341A" w:rsidR="00156F45" w:rsidRDefault="00156F45">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_Toc201069829 \h </w:instrText>
      </w:r>
      <w:r>
        <w:fldChar w:fldCharType="separate"/>
      </w:r>
      <w:r>
        <w:t>295</w:t>
      </w:r>
      <w:r>
        <w:fldChar w:fldCharType="end"/>
      </w:r>
    </w:p>
    <w:p w14:paraId="2D4736C7" w14:textId="62217675" w:rsidR="00156F45" w:rsidRDefault="00156F45">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_Toc201069830 \h </w:instrText>
      </w:r>
      <w:r>
        <w:fldChar w:fldCharType="separate"/>
      </w:r>
      <w:r>
        <w:t>295</w:t>
      </w:r>
      <w:r>
        <w:fldChar w:fldCharType="end"/>
      </w:r>
    </w:p>
    <w:p w14:paraId="200D3DFF" w14:textId="6545CA79" w:rsidR="00156F45" w:rsidRDefault="00156F45">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_Toc201069831 \h </w:instrText>
      </w:r>
      <w:r>
        <w:fldChar w:fldCharType="separate"/>
      </w:r>
      <w:r>
        <w:t>295</w:t>
      </w:r>
      <w:r>
        <w:fldChar w:fldCharType="end"/>
      </w:r>
    </w:p>
    <w:p w14:paraId="371020FA" w14:textId="6763BE8A" w:rsidR="00156F45" w:rsidRDefault="00156F45">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_Toc201069832 \h </w:instrText>
      </w:r>
      <w:r>
        <w:fldChar w:fldCharType="separate"/>
      </w:r>
      <w:r>
        <w:t>296</w:t>
      </w:r>
      <w:r>
        <w:fldChar w:fldCharType="end"/>
      </w:r>
    </w:p>
    <w:p w14:paraId="00CDD949" w14:textId="47BA265F" w:rsidR="00156F45" w:rsidRDefault="00156F45">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_Toc201069833 \h </w:instrText>
      </w:r>
      <w:r>
        <w:fldChar w:fldCharType="separate"/>
      </w:r>
      <w:r>
        <w:t>296</w:t>
      </w:r>
      <w:r>
        <w:fldChar w:fldCharType="end"/>
      </w:r>
    </w:p>
    <w:p w14:paraId="74157D6A" w14:textId="0155F805" w:rsidR="00156F45" w:rsidRDefault="00156F45">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_Toc201069834 \h </w:instrText>
      </w:r>
      <w:r>
        <w:fldChar w:fldCharType="separate"/>
      </w:r>
      <w:r>
        <w:t>296</w:t>
      </w:r>
      <w:r>
        <w:fldChar w:fldCharType="end"/>
      </w:r>
    </w:p>
    <w:p w14:paraId="777938AD" w14:textId="3EEE1087" w:rsidR="00156F45" w:rsidRDefault="00156F45">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_Toc201069835 \h </w:instrText>
      </w:r>
      <w:r>
        <w:fldChar w:fldCharType="separate"/>
      </w:r>
      <w:r>
        <w:t>298</w:t>
      </w:r>
      <w:r>
        <w:fldChar w:fldCharType="end"/>
      </w:r>
    </w:p>
    <w:p w14:paraId="00804342" w14:textId="478B075A" w:rsidR="00156F45" w:rsidRDefault="00156F45">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_Toc201069836 \h </w:instrText>
      </w:r>
      <w:r>
        <w:fldChar w:fldCharType="separate"/>
      </w:r>
      <w:r>
        <w:t>299</w:t>
      </w:r>
      <w:r>
        <w:fldChar w:fldCharType="end"/>
      </w:r>
    </w:p>
    <w:p w14:paraId="53A0D893" w14:textId="5B35AA73" w:rsidR="00156F45" w:rsidRDefault="00156F45">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_Toc201069837 \h </w:instrText>
      </w:r>
      <w:r>
        <w:fldChar w:fldCharType="separate"/>
      </w:r>
      <w:r>
        <w:t>300</w:t>
      </w:r>
      <w:r>
        <w:fldChar w:fldCharType="end"/>
      </w:r>
    </w:p>
    <w:p w14:paraId="5CA14F93" w14:textId="61EF44E2" w:rsidR="00156F45" w:rsidRDefault="00156F45">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_Toc201069838 \h </w:instrText>
      </w:r>
      <w:r>
        <w:fldChar w:fldCharType="separate"/>
      </w:r>
      <w:r>
        <w:t>301</w:t>
      </w:r>
      <w:r>
        <w:fldChar w:fldCharType="end"/>
      </w:r>
    </w:p>
    <w:p w14:paraId="3376AD58" w14:textId="05BDBB94" w:rsidR="00156F45" w:rsidRDefault="00156F45">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_Toc201069839 \h </w:instrText>
      </w:r>
      <w:r>
        <w:fldChar w:fldCharType="separate"/>
      </w:r>
      <w:r>
        <w:t>302</w:t>
      </w:r>
      <w:r>
        <w:fldChar w:fldCharType="end"/>
      </w:r>
    </w:p>
    <w:p w14:paraId="6AE4D4DE" w14:textId="65B8DE2F" w:rsidR="00156F45" w:rsidRDefault="00156F45">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_Toc201069840 \h </w:instrText>
      </w:r>
      <w:r>
        <w:fldChar w:fldCharType="separate"/>
      </w:r>
      <w:r>
        <w:t>302</w:t>
      </w:r>
      <w:r>
        <w:fldChar w:fldCharType="end"/>
      </w:r>
    </w:p>
    <w:p w14:paraId="67C748EC" w14:textId="6158F7D3" w:rsidR="00156F45" w:rsidRDefault="00156F45">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_Toc201069841 \h </w:instrText>
      </w:r>
      <w:r>
        <w:fldChar w:fldCharType="separate"/>
      </w:r>
      <w:r>
        <w:t>302</w:t>
      </w:r>
      <w:r>
        <w:fldChar w:fldCharType="end"/>
      </w:r>
    </w:p>
    <w:p w14:paraId="634584BC" w14:textId="76117ADE" w:rsidR="00156F45" w:rsidRDefault="00156F45">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_Toc201069842 \h </w:instrText>
      </w:r>
      <w:r>
        <w:fldChar w:fldCharType="separate"/>
      </w:r>
      <w:r>
        <w:t>302</w:t>
      </w:r>
      <w:r>
        <w:fldChar w:fldCharType="end"/>
      </w:r>
    </w:p>
    <w:p w14:paraId="7D021BED" w14:textId="04C92D16" w:rsidR="00156F45" w:rsidRDefault="00156F45">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_Toc201069843 \h </w:instrText>
      </w:r>
      <w:r>
        <w:fldChar w:fldCharType="separate"/>
      </w:r>
      <w:r>
        <w:t>303</w:t>
      </w:r>
      <w:r>
        <w:fldChar w:fldCharType="end"/>
      </w:r>
    </w:p>
    <w:p w14:paraId="54F6480F" w14:textId="001F83CA" w:rsidR="00156F45" w:rsidRDefault="00156F45">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_Toc201069844 \h </w:instrText>
      </w:r>
      <w:r>
        <w:fldChar w:fldCharType="separate"/>
      </w:r>
      <w:r>
        <w:t>303</w:t>
      </w:r>
      <w:r>
        <w:fldChar w:fldCharType="end"/>
      </w:r>
    </w:p>
    <w:p w14:paraId="0737561F" w14:textId="2B79A163" w:rsidR="00156F45" w:rsidRDefault="00156F45">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_Toc201069845 \h </w:instrText>
      </w:r>
      <w:r>
        <w:fldChar w:fldCharType="separate"/>
      </w:r>
      <w:r>
        <w:t>303</w:t>
      </w:r>
      <w:r>
        <w:fldChar w:fldCharType="end"/>
      </w:r>
    </w:p>
    <w:p w14:paraId="70EFA199" w14:textId="6BE94E73" w:rsidR="00156F45" w:rsidRDefault="00156F45">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_Toc201069846 \h </w:instrText>
      </w:r>
      <w:r>
        <w:fldChar w:fldCharType="separate"/>
      </w:r>
      <w:r>
        <w:t>303</w:t>
      </w:r>
      <w:r>
        <w:fldChar w:fldCharType="end"/>
      </w:r>
    </w:p>
    <w:p w14:paraId="34176F95" w14:textId="1FA680CE" w:rsidR="00156F45" w:rsidRDefault="00156F45">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_Toc201069847 \h </w:instrText>
      </w:r>
      <w:r>
        <w:fldChar w:fldCharType="separate"/>
      </w:r>
      <w:r>
        <w:t>304</w:t>
      </w:r>
      <w:r>
        <w:fldChar w:fldCharType="end"/>
      </w:r>
    </w:p>
    <w:p w14:paraId="02206A7E" w14:textId="183C93BF" w:rsidR="00156F45" w:rsidRDefault="00156F45">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_Toc201069848 \h </w:instrText>
      </w:r>
      <w:r>
        <w:fldChar w:fldCharType="separate"/>
      </w:r>
      <w:r>
        <w:t>305</w:t>
      </w:r>
      <w:r>
        <w:fldChar w:fldCharType="end"/>
      </w:r>
    </w:p>
    <w:p w14:paraId="30A22291" w14:textId="1542E595" w:rsidR="00156F45" w:rsidRDefault="00156F45">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_Toc201069849 \h </w:instrText>
      </w:r>
      <w:r>
        <w:fldChar w:fldCharType="separate"/>
      </w:r>
      <w:r>
        <w:t>305</w:t>
      </w:r>
      <w:r>
        <w:fldChar w:fldCharType="end"/>
      </w:r>
    </w:p>
    <w:p w14:paraId="5714D065" w14:textId="7D7A5E75" w:rsidR="00156F45" w:rsidRDefault="00156F45">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_Toc201069850 \h </w:instrText>
      </w:r>
      <w:r>
        <w:fldChar w:fldCharType="separate"/>
      </w:r>
      <w:r>
        <w:t>306</w:t>
      </w:r>
      <w:r>
        <w:fldChar w:fldCharType="end"/>
      </w:r>
    </w:p>
    <w:p w14:paraId="548B9A9E" w14:textId="3CECBAAE"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_Toc201069851 \h </w:instrText>
      </w:r>
      <w:r>
        <w:fldChar w:fldCharType="separate"/>
      </w:r>
      <w:r>
        <w:t>308</w:t>
      </w:r>
      <w:r>
        <w:fldChar w:fldCharType="end"/>
      </w:r>
    </w:p>
    <w:p w14:paraId="0AB776C5" w14:textId="2FC67003" w:rsidR="00156F45" w:rsidRDefault="00156F45">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_Toc201069852 \h </w:instrText>
      </w:r>
      <w:r>
        <w:fldChar w:fldCharType="separate"/>
      </w:r>
      <w:r>
        <w:t>308</w:t>
      </w:r>
      <w:r>
        <w:fldChar w:fldCharType="end"/>
      </w:r>
    </w:p>
    <w:p w14:paraId="3B540F1A" w14:textId="60A82694" w:rsidR="00156F45" w:rsidRDefault="00156F45">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_Toc201069853 \h </w:instrText>
      </w:r>
      <w:r>
        <w:fldChar w:fldCharType="separate"/>
      </w:r>
      <w:r>
        <w:t>308</w:t>
      </w:r>
      <w:r>
        <w:fldChar w:fldCharType="end"/>
      </w:r>
    </w:p>
    <w:p w14:paraId="22D42061" w14:textId="20ADA61A" w:rsidR="00156F45" w:rsidRDefault="00156F45">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_Toc201069854 \h </w:instrText>
      </w:r>
      <w:r>
        <w:fldChar w:fldCharType="separate"/>
      </w:r>
      <w:r>
        <w:t>309</w:t>
      </w:r>
      <w:r>
        <w:fldChar w:fldCharType="end"/>
      </w:r>
    </w:p>
    <w:p w14:paraId="3EEAEB1A" w14:textId="51F7AC25" w:rsidR="00156F45" w:rsidRDefault="00156F45">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_Toc201069855 \h </w:instrText>
      </w:r>
      <w:r>
        <w:fldChar w:fldCharType="separate"/>
      </w:r>
      <w:r>
        <w:t>309</w:t>
      </w:r>
      <w:r>
        <w:fldChar w:fldCharType="end"/>
      </w:r>
    </w:p>
    <w:p w14:paraId="554A1152" w14:textId="2654A6B1" w:rsidR="00156F45" w:rsidRDefault="00156F45">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_Toc201069856 \h </w:instrText>
      </w:r>
      <w:r>
        <w:fldChar w:fldCharType="separate"/>
      </w:r>
      <w:r>
        <w:t>309</w:t>
      </w:r>
      <w:r>
        <w:fldChar w:fldCharType="end"/>
      </w:r>
    </w:p>
    <w:p w14:paraId="15875E91" w14:textId="4539477B" w:rsidR="00156F45" w:rsidRDefault="00156F45">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_Toc201069857 \h </w:instrText>
      </w:r>
      <w:r>
        <w:fldChar w:fldCharType="separate"/>
      </w:r>
      <w:r>
        <w:t>309</w:t>
      </w:r>
      <w:r>
        <w:fldChar w:fldCharType="end"/>
      </w:r>
    </w:p>
    <w:p w14:paraId="0543AA1C" w14:textId="1C7EB7D6" w:rsidR="00156F45" w:rsidRDefault="00156F45">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_Toc201069858 \h </w:instrText>
      </w:r>
      <w:r>
        <w:fldChar w:fldCharType="separate"/>
      </w:r>
      <w:r>
        <w:t>310</w:t>
      </w:r>
      <w:r>
        <w:fldChar w:fldCharType="end"/>
      </w:r>
    </w:p>
    <w:p w14:paraId="0FE1A7F3" w14:textId="52FB878B" w:rsidR="00156F45" w:rsidRDefault="00156F45">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_Toc201069859 \h </w:instrText>
      </w:r>
      <w:r>
        <w:fldChar w:fldCharType="separate"/>
      </w:r>
      <w:r>
        <w:t>310</w:t>
      </w:r>
      <w:r>
        <w:fldChar w:fldCharType="end"/>
      </w:r>
    </w:p>
    <w:p w14:paraId="5EF4DC75" w14:textId="51964BDF" w:rsidR="00156F45" w:rsidRDefault="00156F45">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_Toc201069860 \h </w:instrText>
      </w:r>
      <w:r>
        <w:fldChar w:fldCharType="separate"/>
      </w:r>
      <w:r>
        <w:t>310</w:t>
      </w:r>
      <w:r>
        <w:fldChar w:fldCharType="end"/>
      </w:r>
    </w:p>
    <w:p w14:paraId="72BA63C5" w14:textId="4FFECE56" w:rsidR="00156F45" w:rsidRDefault="00156F45">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_Toc201069861 \h </w:instrText>
      </w:r>
      <w:r>
        <w:fldChar w:fldCharType="separate"/>
      </w:r>
      <w:r>
        <w:t>310</w:t>
      </w:r>
      <w:r>
        <w:fldChar w:fldCharType="end"/>
      </w:r>
    </w:p>
    <w:p w14:paraId="739272A7" w14:textId="5CB85AF3" w:rsidR="00156F45" w:rsidRDefault="00156F45">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fldLock="1"/>
      </w:r>
      <w:r>
        <w:instrText xml:space="preserve"> PAGEREF _Toc201069862 \h </w:instrText>
      </w:r>
      <w:r>
        <w:fldChar w:fldCharType="separate"/>
      </w:r>
      <w:r>
        <w:t>311</w:t>
      </w:r>
      <w:r>
        <w:fldChar w:fldCharType="end"/>
      </w:r>
    </w:p>
    <w:p w14:paraId="544554B2" w14:textId="1023DA3E" w:rsidR="00156F45" w:rsidRDefault="00156F45">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fldLock="1"/>
      </w:r>
      <w:r>
        <w:instrText xml:space="preserve"> PAGEREF _Toc201069863 \h </w:instrText>
      </w:r>
      <w:r>
        <w:fldChar w:fldCharType="separate"/>
      </w:r>
      <w:r>
        <w:t>311</w:t>
      </w:r>
      <w:r>
        <w:fldChar w:fldCharType="end"/>
      </w:r>
    </w:p>
    <w:p w14:paraId="02CF1D64" w14:textId="57BB58CF" w:rsidR="00156F45" w:rsidRDefault="00156F45">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_Toc201069864 \h </w:instrText>
      </w:r>
      <w:r>
        <w:fldChar w:fldCharType="separate"/>
      </w:r>
      <w:r>
        <w:t>312</w:t>
      </w:r>
      <w:r>
        <w:fldChar w:fldCharType="end"/>
      </w:r>
    </w:p>
    <w:p w14:paraId="5EA727F2" w14:textId="71C56643" w:rsidR="00156F45" w:rsidRDefault="00156F45">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_Toc201069865 \h </w:instrText>
      </w:r>
      <w:r>
        <w:fldChar w:fldCharType="separate"/>
      </w:r>
      <w:r>
        <w:t>312</w:t>
      </w:r>
      <w:r>
        <w:fldChar w:fldCharType="end"/>
      </w:r>
    </w:p>
    <w:p w14:paraId="4DB4459C" w14:textId="377CA65A" w:rsidR="00156F45" w:rsidRDefault="00156F45">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_Toc201069866 \h </w:instrText>
      </w:r>
      <w:r>
        <w:fldChar w:fldCharType="separate"/>
      </w:r>
      <w:r>
        <w:t>312</w:t>
      </w:r>
      <w:r>
        <w:fldChar w:fldCharType="end"/>
      </w:r>
    </w:p>
    <w:p w14:paraId="17DF4239" w14:textId="21DFE878" w:rsidR="00156F45" w:rsidRDefault="00156F45">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fldLock="1"/>
      </w:r>
      <w:r>
        <w:instrText xml:space="preserve"> PAGEREF _Toc201069867 \h </w:instrText>
      </w:r>
      <w:r>
        <w:fldChar w:fldCharType="separate"/>
      </w:r>
      <w:r>
        <w:t>312</w:t>
      </w:r>
      <w:r>
        <w:fldChar w:fldCharType="end"/>
      </w:r>
    </w:p>
    <w:p w14:paraId="6AFC424C" w14:textId="20F36A1E" w:rsidR="00156F45" w:rsidRDefault="00156F45">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fldLock="1"/>
      </w:r>
      <w:r>
        <w:instrText xml:space="preserve"> PAGEREF _Toc201069868 \h </w:instrText>
      </w:r>
      <w:r>
        <w:fldChar w:fldCharType="separate"/>
      </w:r>
      <w:r>
        <w:t>312</w:t>
      </w:r>
      <w:r>
        <w:fldChar w:fldCharType="end"/>
      </w:r>
    </w:p>
    <w:p w14:paraId="6A884349" w14:textId="0FFB1E10" w:rsidR="00156F45" w:rsidRDefault="00156F45">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fldLock="1"/>
      </w:r>
      <w:r>
        <w:instrText xml:space="preserve"> PAGEREF _Toc201069869 \h </w:instrText>
      </w:r>
      <w:r>
        <w:fldChar w:fldCharType="separate"/>
      </w:r>
      <w:r>
        <w:t>312</w:t>
      </w:r>
      <w:r>
        <w:fldChar w:fldCharType="end"/>
      </w:r>
    </w:p>
    <w:p w14:paraId="088A3418" w14:textId="39E9B73B" w:rsidR="00156F45" w:rsidRDefault="00156F45">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_Toc201069870 \h </w:instrText>
      </w:r>
      <w:r>
        <w:fldChar w:fldCharType="separate"/>
      </w:r>
      <w:r>
        <w:t>313</w:t>
      </w:r>
      <w:r>
        <w:fldChar w:fldCharType="end"/>
      </w:r>
    </w:p>
    <w:p w14:paraId="38FD37C3" w14:textId="4AC7593E" w:rsidR="00156F45" w:rsidRDefault="00156F45">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_Toc201069871 \h </w:instrText>
      </w:r>
      <w:r>
        <w:fldChar w:fldCharType="separate"/>
      </w:r>
      <w:r>
        <w:t>313</w:t>
      </w:r>
      <w:r>
        <w:fldChar w:fldCharType="end"/>
      </w:r>
    </w:p>
    <w:p w14:paraId="655112C6" w14:textId="3530493F" w:rsidR="00156F45" w:rsidRDefault="00156F45">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_Toc201069872 \h </w:instrText>
      </w:r>
      <w:r>
        <w:fldChar w:fldCharType="separate"/>
      </w:r>
      <w:r>
        <w:t>313</w:t>
      </w:r>
      <w:r>
        <w:fldChar w:fldCharType="end"/>
      </w:r>
    </w:p>
    <w:p w14:paraId="724A1516" w14:textId="7BD959A9" w:rsidR="00156F45" w:rsidRDefault="00156F45">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_Toc201069873 \h </w:instrText>
      </w:r>
      <w:r>
        <w:fldChar w:fldCharType="separate"/>
      </w:r>
      <w:r>
        <w:t>313</w:t>
      </w:r>
      <w:r>
        <w:fldChar w:fldCharType="end"/>
      </w:r>
    </w:p>
    <w:p w14:paraId="1F17E10F" w14:textId="27EEADB3" w:rsidR="00156F45" w:rsidRDefault="00156F45">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_Toc201069874 \h </w:instrText>
      </w:r>
      <w:r>
        <w:fldChar w:fldCharType="separate"/>
      </w:r>
      <w:r>
        <w:t>314</w:t>
      </w:r>
      <w:r>
        <w:fldChar w:fldCharType="end"/>
      </w:r>
    </w:p>
    <w:p w14:paraId="7221BDDC" w14:textId="47E3FBA3" w:rsidR="00156F45" w:rsidRDefault="00156F45">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_Toc201069875 \h </w:instrText>
      </w:r>
      <w:r>
        <w:fldChar w:fldCharType="separate"/>
      </w:r>
      <w:r>
        <w:t>314</w:t>
      </w:r>
      <w:r>
        <w:fldChar w:fldCharType="end"/>
      </w:r>
    </w:p>
    <w:p w14:paraId="137D90B8" w14:textId="18D75C0D" w:rsidR="00156F45" w:rsidRDefault="00156F45">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_Toc201069876 \h </w:instrText>
      </w:r>
      <w:r>
        <w:fldChar w:fldCharType="separate"/>
      </w:r>
      <w:r>
        <w:t>314</w:t>
      </w:r>
      <w:r>
        <w:fldChar w:fldCharType="end"/>
      </w:r>
    </w:p>
    <w:p w14:paraId="5325969E" w14:textId="05A5D9D1" w:rsidR="00156F45" w:rsidRDefault="00156F45">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_Toc201069877 \h </w:instrText>
      </w:r>
      <w:r>
        <w:fldChar w:fldCharType="separate"/>
      </w:r>
      <w:r>
        <w:t>315</w:t>
      </w:r>
      <w:r>
        <w:fldChar w:fldCharType="end"/>
      </w:r>
    </w:p>
    <w:p w14:paraId="641018F1" w14:textId="44F2F926" w:rsidR="00156F45" w:rsidRDefault="00156F45">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_Toc201069878 \h </w:instrText>
      </w:r>
      <w:r>
        <w:fldChar w:fldCharType="separate"/>
      </w:r>
      <w:r>
        <w:t>315</w:t>
      </w:r>
      <w:r>
        <w:fldChar w:fldCharType="end"/>
      </w:r>
    </w:p>
    <w:p w14:paraId="5899C4D1" w14:textId="7DCF0A6A" w:rsidR="00156F45" w:rsidRDefault="00156F45">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_Toc201069879 \h </w:instrText>
      </w:r>
      <w:r>
        <w:fldChar w:fldCharType="separate"/>
      </w:r>
      <w:r>
        <w:t>315</w:t>
      </w:r>
      <w:r>
        <w:fldChar w:fldCharType="end"/>
      </w:r>
    </w:p>
    <w:p w14:paraId="1E207C04" w14:textId="38F22785" w:rsidR="00156F45" w:rsidRDefault="00156F45">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_Toc201069880 \h </w:instrText>
      </w:r>
      <w:r>
        <w:fldChar w:fldCharType="separate"/>
      </w:r>
      <w:r>
        <w:t>315</w:t>
      </w:r>
      <w:r>
        <w:fldChar w:fldCharType="end"/>
      </w:r>
    </w:p>
    <w:p w14:paraId="5F42631E" w14:textId="0BA2F3A1" w:rsidR="00156F45" w:rsidRDefault="00156F45">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_Toc201069881 \h </w:instrText>
      </w:r>
      <w:r>
        <w:fldChar w:fldCharType="separate"/>
      </w:r>
      <w:r>
        <w:t>316</w:t>
      </w:r>
      <w:r>
        <w:fldChar w:fldCharType="end"/>
      </w:r>
    </w:p>
    <w:p w14:paraId="10E1628C" w14:textId="1F2EBC7D" w:rsidR="00156F45" w:rsidRDefault="00156F45">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_Toc201069882 \h </w:instrText>
      </w:r>
      <w:r>
        <w:fldChar w:fldCharType="separate"/>
      </w:r>
      <w:r>
        <w:t>316</w:t>
      </w:r>
      <w:r>
        <w:fldChar w:fldCharType="end"/>
      </w:r>
    </w:p>
    <w:p w14:paraId="318E56DF" w14:textId="403E466E" w:rsidR="00156F45" w:rsidRDefault="00156F45">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_Toc201069883 \h </w:instrText>
      </w:r>
      <w:r>
        <w:fldChar w:fldCharType="separate"/>
      </w:r>
      <w:r>
        <w:t>317</w:t>
      </w:r>
      <w:r>
        <w:fldChar w:fldCharType="end"/>
      </w:r>
    </w:p>
    <w:p w14:paraId="3CA783D3" w14:textId="5B872C57" w:rsidR="00156F45" w:rsidRDefault="00156F45">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_Toc201069884 \h </w:instrText>
      </w:r>
      <w:r>
        <w:fldChar w:fldCharType="separate"/>
      </w:r>
      <w:r>
        <w:t>317</w:t>
      </w:r>
      <w:r>
        <w:fldChar w:fldCharType="end"/>
      </w:r>
    </w:p>
    <w:p w14:paraId="01791531" w14:textId="460D22D9" w:rsidR="00156F45" w:rsidRDefault="00156F45">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_Toc201069885 \h </w:instrText>
      </w:r>
      <w:r>
        <w:fldChar w:fldCharType="separate"/>
      </w:r>
      <w:r>
        <w:t>318</w:t>
      </w:r>
      <w:r>
        <w:fldChar w:fldCharType="end"/>
      </w:r>
    </w:p>
    <w:p w14:paraId="1D2E9C9E" w14:textId="75B97B18" w:rsidR="00156F45" w:rsidRDefault="00156F45">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_Toc201069886 \h </w:instrText>
      </w:r>
      <w:r>
        <w:fldChar w:fldCharType="separate"/>
      </w:r>
      <w:r>
        <w:t>318</w:t>
      </w:r>
      <w:r>
        <w:fldChar w:fldCharType="end"/>
      </w:r>
    </w:p>
    <w:p w14:paraId="203B2C7F" w14:textId="21EE00E2" w:rsidR="00156F45" w:rsidRDefault="00156F45">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_Toc201069887 \h </w:instrText>
      </w:r>
      <w:r>
        <w:fldChar w:fldCharType="separate"/>
      </w:r>
      <w:r>
        <w:t>321</w:t>
      </w:r>
      <w:r>
        <w:fldChar w:fldCharType="end"/>
      </w:r>
    </w:p>
    <w:p w14:paraId="1926D3FA" w14:textId="32E7C323" w:rsidR="00156F45" w:rsidRDefault="00156F45">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_Toc201069888 \h </w:instrText>
      </w:r>
      <w:r>
        <w:fldChar w:fldCharType="separate"/>
      </w:r>
      <w:r>
        <w:t>321</w:t>
      </w:r>
      <w:r>
        <w:fldChar w:fldCharType="end"/>
      </w:r>
    </w:p>
    <w:p w14:paraId="019ED2C3" w14:textId="0FE2E910" w:rsidR="00156F45" w:rsidRDefault="00156F45">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_Toc201069889 \h </w:instrText>
      </w:r>
      <w:r>
        <w:fldChar w:fldCharType="separate"/>
      </w:r>
      <w:r>
        <w:t>321</w:t>
      </w:r>
      <w:r>
        <w:fldChar w:fldCharType="end"/>
      </w:r>
    </w:p>
    <w:p w14:paraId="45082FC2" w14:textId="428DBD1B" w:rsidR="00156F45" w:rsidRDefault="00156F45">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_Toc201069890 \h </w:instrText>
      </w:r>
      <w:r>
        <w:fldChar w:fldCharType="separate"/>
      </w:r>
      <w:r>
        <w:t>323</w:t>
      </w:r>
      <w:r>
        <w:fldChar w:fldCharType="end"/>
      </w:r>
    </w:p>
    <w:p w14:paraId="661D0E6A" w14:textId="182D1BB3" w:rsidR="00156F45" w:rsidRDefault="00156F45">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_Toc201069891 \h </w:instrText>
      </w:r>
      <w:r>
        <w:fldChar w:fldCharType="separate"/>
      </w:r>
      <w:r>
        <w:t>323</w:t>
      </w:r>
      <w:r>
        <w:fldChar w:fldCharType="end"/>
      </w:r>
    </w:p>
    <w:p w14:paraId="03BED98B" w14:textId="1826E074" w:rsidR="00156F45" w:rsidRDefault="00156F45">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_Toc201069892 \h </w:instrText>
      </w:r>
      <w:r>
        <w:fldChar w:fldCharType="separate"/>
      </w:r>
      <w:r>
        <w:t>323</w:t>
      </w:r>
      <w:r>
        <w:fldChar w:fldCharType="end"/>
      </w:r>
    </w:p>
    <w:p w14:paraId="4BAC6597" w14:textId="4197A44C" w:rsidR="00156F45" w:rsidRDefault="00156F45">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_Toc201069893 \h </w:instrText>
      </w:r>
      <w:r>
        <w:fldChar w:fldCharType="separate"/>
      </w:r>
      <w:r>
        <w:t>323</w:t>
      </w:r>
      <w:r>
        <w:fldChar w:fldCharType="end"/>
      </w:r>
    </w:p>
    <w:p w14:paraId="2FC21F42" w14:textId="5586B413" w:rsidR="00156F45" w:rsidRDefault="00156F45">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_Toc201069894 \h </w:instrText>
      </w:r>
      <w:r>
        <w:fldChar w:fldCharType="separate"/>
      </w:r>
      <w:r>
        <w:t>323</w:t>
      </w:r>
      <w:r>
        <w:fldChar w:fldCharType="end"/>
      </w:r>
    </w:p>
    <w:p w14:paraId="4535F2CE" w14:textId="550CF068" w:rsidR="00156F45" w:rsidRDefault="00156F45">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_Toc201069895 \h </w:instrText>
      </w:r>
      <w:r>
        <w:fldChar w:fldCharType="separate"/>
      </w:r>
      <w:r>
        <w:t>323</w:t>
      </w:r>
      <w:r>
        <w:fldChar w:fldCharType="end"/>
      </w:r>
    </w:p>
    <w:p w14:paraId="41B09BC8" w14:textId="089002A1" w:rsidR="00156F45" w:rsidRDefault="00156F45">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_Toc201069896 \h </w:instrText>
      </w:r>
      <w:r>
        <w:fldChar w:fldCharType="separate"/>
      </w:r>
      <w:r>
        <w:t>324</w:t>
      </w:r>
      <w:r>
        <w:fldChar w:fldCharType="end"/>
      </w:r>
    </w:p>
    <w:p w14:paraId="2F55246B" w14:textId="1705932C" w:rsidR="00156F45" w:rsidRDefault="00156F45">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_Toc201069897 \h </w:instrText>
      </w:r>
      <w:r>
        <w:fldChar w:fldCharType="separate"/>
      </w:r>
      <w:r>
        <w:t>324</w:t>
      </w:r>
      <w:r>
        <w:fldChar w:fldCharType="end"/>
      </w:r>
    </w:p>
    <w:p w14:paraId="7062F1C3" w14:textId="72ADB244" w:rsidR="00156F45" w:rsidRDefault="00156F45">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_Toc201069898 \h </w:instrText>
      </w:r>
      <w:r>
        <w:fldChar w:fldCharType="separate"/>
      </w:r>
      <w:r>
        <w:t>324</w:t>
      </w:r>
      <w:r>
        <w:fldChar w:fldCharType="end"/>
      </w:r>
    </w:p>
    <w:p w14:paraId="1EE1BE54" w14:textId="5FDDEBBB" w:rsidR="00156F45" w:rsidRDefault="00156F45">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_Toc201069899 \h </w:instrText>
      </w:r>
      <w:r>
        <w:fldChar w:fldCharType="separate"/>
      </w:r>
      <w:r>
        <w:t>325</w:t>
      </w:r>
      <w:r>
        <w:fldChar w:fldCharType="end"/>
      </w:r>
    </w:p>
    <w:p w14:paraId="554F52FD" w14:textId="59365DB4"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fldLock="1"/>
      </w:r>
      <w:r>
        <w:instrText xml:space="preserve"> PAGEREF _Toc201069900 \h </w:instrText>
      </w:r>
      <w:r>
        <w:fldChar w:fldCharType="separate"/>
      </w:r>
      <w:r>
        <w:t>327</w:t>
      </w:r>
      <w:r>
        <w:fldChar w:fldCharType="end"/>
      </w:r>
    </w:p>
    <w:p w14:paraId="5F2F8FC5" w14:textId="4F8486BA" w:rsidR="00156F45" w:rsidRDefault="00156F45">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_Toc201069901 \h </w:instrText>
      </w:r>
      <w:r>
        <w:fldChar w:fldCharType="separate"/>
      </w:r>
      <w:r>
        <w:t>327</w:t>
      </w:r>
      <w:r>
        <w:fldChar w:fldCharType="end"/>
      </w:r>
    </w:p>
    <w:p w14:paraId="3EAB6CEE" w14:textId="2DEFD4BE" w:rsidR="00156F45" w:rsidRDefault="00156F45">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_Toc201069902 \h </w:instrText>
      </w:r>
      <w:r>
        <w:fldChar w:fldCharType="separate"/>
      </w:r>
      <w:r>
        <w:t>327</w:t>
      </w:r>
      <w:r>
        <w:fldChar w:fldCharType="end"/>
      </w:r>
    </w:p>
    <w:p w14:paraId="517EC3AC" w14:textId="2D57DB74" w:rsidR="00156F45" w:rsidRDefault="00156F45">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_Toc201069903 \h </w:instrText>
      </w:r>
      <w:r>
        <w:fldChar w:fldCharType="separate"/>
      </w:r>
      <w:r>
        <w:t>327</w:t>
      </w:r>
      <w:r>
        <w:fldChar w:fldCharType="end"/>
      </w:r>
    </w:p>
    <w:p w14:paraId="072575D4" w14:textId="4299A036" w:rsidR="00156F45" w:rsidRDefault="00156F45">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_Toc201069904 \h </w:instrText>
      </w:r>
      <w:r>
        <w:fldChar w:fldCharType="separate"/>
      </w:r>
      <w:r>
        <w:t>327</w:t>
      </w:r>
      <w:r>
        <w:fldChar w:fldCharType="end"/>
      </w:r>
    </w:p>
    <w:p w14:paraId="4325FF69" w14:textId="215F4804" w:rsidR="00156F45" w:rsidRDefault="00156F45">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_Toc201069905 \h </w:instrText>
      </w:r>
      <w:r>
        <w:fldChar w:fldCharType="separate"/>
      </w:r>
      <w:r>
        <w:t>327</w:t>
      </w:r>
      <w:r>
        <w:fldChar w:fldCharType="end"/>
      </w:r>
    </w:p>
    <w:p w14:paraId="23C43E3B" w14:textId="677ABF1A" w:rsidR="00156F45" w:rsidRDefault="00156F45">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_Toc201069906 \h </w:instrText>
      </w:r>
      <w:r>
        <w:fldChar w:fldCharType="separate"/>
      </w:r>
      <w:r>
        <w:t>328</w:t>
      </w:r>
      <w:r>
        <w:fldChar w:fldCharType="end"/>
      </w:r>
    </w:p>
    <w:p w14:paraId="3A94242B" w14:textId="514BA319" w:rsidR="00156F45" w:rsidRDefault="00156F45">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_Toc201069907 \h </w:instrText>
      </w:r>
      <w:r>
        <w:fldChar w:fldCharType="separate"/>
      </w:r>
      <w:r>
        <w:t>328</w:t>
      </w:r>
      <w:r>
        <w:fldChar w:fldCharType="end"/>
      </w:r>
    </w:p>
    <w:p w14:paraId="603C4B14" w14:textId="3C98A88A" w:rsidR="00156F45" w:rsidRDefault="00156F45">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_Toc201069908 \h </w:instrText>
      </w:r>
      <w:r>
        <w:fldChar w:fldCharType="separate"/>
      </w:r>
      <w:r>
        <w:t>328</w:t>
      </w:r>
      <w:r>
        <w:fldChar w:fldCharType="end"/>
      </w:r>
    </w:p>
    <w:p w14:paraId="041926B8" w14:textId="736B12C6" w:rsidR="00156F45" w:rsidRDefault="00156F45">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_Toc201069909 \h </w:instrText>
      </w:r>
      <w:r>
        <w:fldChar w:fldCharType="separate"/>
      </w:r>
      <w:r>
        <w:t>329</w:t>
      </w:r>
      <w:r>
        <w:fldChar w:fldCharType="end"/>
      </w:r>
    </w:p>
    <w:p w14:paraId="53EF1C43" w14:textId="416277FF" w:rsidR="00156F45" w:rsidRDefault="00156F45">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_Toc201069910 \h </w:instrText>
      </w:r>
      <w:r>
        <w:fldChar w:fldCharType="separate"/>
      </w:r>
      <w:r>
        <w:t>329</w:t>
      </w:r>
      <w:r>
        <w:fldChar w:fldCharType="end"/>
      </w:r>
    </w:p>
    <w:p w14:paraId="171C11C1" w14:textId="73752522" w:rsidR="00156F45" w:rsidRDefault="00156F45">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_Toc201069911 \h </w:instrText>
      </w:r>
      <w:r>
        <w:fldChar w:fldCharType="separate"/>
      </w:r>
      <w:r>
        <w:t>329</w:t>
      </w:r>
      <w:r>
        <w:fldChar w:fldCharType="end"/>
      </w:r>
    </w:p>
    <w:p w14:paraId="2AE1E3AB" w14:textId="7E238F77" w:rsidR="00156F45" w:rsidRDefault="00156F45">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_Toc201069912 \h </w:instrText>
      </w:r>
      <w:r>
        <w:fldChar w:fldCharType="separate"/>
      </w:r>
      <w:r>
        <w:t>329</w:t>
      </w:r>
      <w:r>
        <w:fldChar w:fldCharType="end"/>
      </w:r>
    </w:p>
    <w:p w14:paraId="36E7E6B2" w14:textId="5D16EF10" w:rsidR="00156F45" w:rsidRDefault="00156F45">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_Toc201069913 \h </w:instrText>
      </w:r>
      <w:r>
        <w:fldChar w:fldCharType="separate"/>
      </w:r>
      <w:r>
        <w:t>330</w:t>
      </w:r>
      <w:r>
        <w:fldChar w:fldCharType="end"/>
      </w:r>
    </w:p>
    <w:p w14:paraId="798A10C1" w14:textId="7B9E3977" w:rsidR="00156F45" w:rsidRDefault="00156F45">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_Toc201069914 \h </w:instrText>
      </w:r>
      <w:r>
        <w:fldChar w:fldCharType="separate"/>
      </w:r>
      <w:r>
        <w:t>330</w:t>
      </w:r>
      <w:r>
        <w:fldChar w:fldCharType="end"/>
      </w:r>
    </w:p>
    <w:p w14:paraId="40B1B100" w14:textId="54E6BA11" w:rsidR="00156F45" w:rsidRDefault="00156F45">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_Toc201069915 \h </w:instrText>
      </w:r>
      <w:r>
        <w:fldChar w:fldCharType="separate"/>
      </w:r>
      <w:r>
        <w:t>330</w:t>
      </w:r>
      <w:r>
        <w:fldChar w:fldCharType="end"/>
      </w:r>
    </w:p>
    <w:p w14:paraId="7BE0349F" w14:textId="14E5A95E" w:rsidR="00156F45" w:rsidRDefault="00156F45">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_Toc201069916 \h </w:instrText>
      </w:r>
      <w:r>
        <w:fldChar w:fldCharType="separate"/>
      </w:r>
      <w:r>
        <w:t>330</w:t>
      </w:r>
      <w:r>
        <w:fldChar w:fldCharType="end"/>
      </w:r>
    </w:p>
    <w:p w14:paraId="634FBFFB" w14:textId="5F28C25B" w:rsidR="00156F45" w:rsidRDefault="00156F45">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_Toc201069917 \h </w:instrText>
      </w:r>
      <w:r>
        <w:fldChar w:fldCharType="separate"/>
      </w:r>
      <w:r>
        <w:t>330</w:t>
      </w:r>
      <w:r>
        <w:fldChar w:fldCharType="end"/>
      </w:r>
    </w:p>
    <w:p w14:paraId="0584E2B8" w14:textId="5101B317" w:rsidR="00156F45" w:rsidRDefault="00156F45">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_Toc201069918 \h </w:instrText>
      </w:r>
      <w:r>
        <w:fldChar w:fldCharType="separate"/>
      </w:r>
      <w:r>
        <w:t>330</w:t>
      </w:r>
      <w:r>
        <w:fldChar w:fldCharType="end"/>
      </w:r>
    </w:p>
    <w:p w14:paraId="55FA5AD9" w14:textId="56EBC21B" w:rsidR="00156F45" w:rsidRDefault="00156F45">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_Toc201069919 \h </w:instrText>
      </w:r>
      <w:r>
        <w:fldChar w:fldCharType="separate"/>
      </w:r>
      <w:r>
        <w:t>330</w:t>
      </w:r>
      <w:r>
        <w:fldChar w:fldCharType="end"/>
      </w:r>
    </w:p>
    <w:p w14:paraId="007C24E8" w14:textId="5E7F2C03" w:rsidR="00156F45" w:rsidRDefault="00156F45">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_Toc201069920 \h </w:instrText>
      </w:r>
      <w:r>
        <w:fldChar w:fldCharType="separate"/>
      </w:r>
      <w:r>
        <w:t>330</w:t>
      </w:r>
      <w:r>
        <w:fldChar w:fldCharType="end"/>
      </w:r>
    </w:p>
    <w:p w14:paraId="35A0853D" w14:textId="4F3777B1" w:rsidR="00156F45" w:rsidRDefault="00156F45">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_Toc201069921 \h </w:instrText>
      </w:r>
      <w:r>
        <w:fldChar w:fldCharType="separate"/>
      </w:r>
      <w:r>
        <w:t>331</w:t>
      </w:r>
      <w:r>
        <w:fldChar w:fldCharType="end"/>
      </w:r>
    </w:p>
    <w:p w14:paraId="6A244E66" w14:textId="3A1D34C8" w:rsidR="00156F45" w:rsidRDefault="00156F45">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_Toc201069922 \h </w:instrText>
      </w:r>
      <w:r>
        <w:fldChar w:fldCharType="separate"/>
      </w:r>
      <w:r>
        <w:t>331</w:t>
      </w:r>
      <w:r>
        <w:fldChar w:fldCharType="end"/>
      </w:r>
    </w:p>
    <w:p w14:paraId="0DE0912D" w14:textId="638FD3BF" w:rsidR="00156F45" w:rsidRDefault="00156F45">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_Toc201069923 \h </w:instrText>
      </w:r>
      <w:r>
        <w:fldChar w:fldCharType="separate"/>
      </w:r>
      <w:r>
        <w:t>331</w:t>
      </w:r>
      <w:r>
        <w:fldChar w:fldCharType="end"/>
      </w:r>
    </w:p>
    <w:p w14:paraId="7B2E10F5" w14:textId="26F5B229" w:rsidR="00156F45" w:rsidRDefault="00156F45">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_Toc201069924 \h </w:instrText>
      </w:r>
      <w:r>
        <w:fldChar w:fldCharType="separate"/>
      </w:r>
      <w:r>
        <w:t>331</w:t>
      </w:r>
      <w:r>
        <w:fldChar w:fldCharType="end"/>
      </w:r>
    </w:p>
    <w:p w14:paraId="314D8E40" w14:textId="38867C1A" w:rsidR="00156F45" w:rsidRDefault="00156F45">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_Toc201069925 \h </w:instrText>
      </w:r>
      <w:r>
        <w:fldChar w:fldCharType="separate"/>
      </w:r>
      <w:r>
        <w:t>331</w:t>
      </w:r>
      <w:r>
        <w:fldChar w:fldCharType="end"/>
      </w:r>
    </w:p>
    <w:p w14:paraId="075701D9" w14:textId="1321C743" w:rsidR="00156F45" w:rsidRDefault="00156F45">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_Toc201069926 \h </w:instrText>
      </w:r>
      <w:r>
        <w:fldChar w:fldCharType="separate"/>
      </w:r>
      <w:r>
        <w:t>331</w:t>
      </w:r>
      <w:r>
        <w:fldChar w:fldCharType="end"/>
      </w:r>
    </w:p>
    <w:p w14:paraId="2FEE9815" w14:textId="4E8D9E54" w:rsidR="00156F45" w:rsidRDefault="00156F45">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_Toc201069927 \h </w:instrText>
      </w:r>
      <w:r>
        <w:fldChar w:fldCharType="separate"/>
      </w:r>
      <w:r>
        <w:t>331</w:t>
      </w:r>
      <w:r>
        <w:fldChar w:fldCharType="end"/>
      </w:r>
    </w:p>
    <w:p w14:paraId="6F4D2495" w14:textId="1F12CDFF" w:rsidR="00156F45" w:rsidRDefault="00156F45">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_Toc201069928 \h </w:instrText>
      </w:r>
      <w:r>
        <w:fldChar w:fldCharType="separate"/>
      </w:r>
      <w:r>
        <w:t>332</w:t>
      </w:r>
      <w:r>
        <w:fldChar w:fldCharType="end"/>
      </w:r>
    </w:p>
    <w:p w14:paraId="7D8168DA" w14:textId="2D1C49F6" w:rsidR="00156F45" w:rsidRDefault="00156F45">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_Toc201069929 \h </w:instrText>
      </w:r>
      <w:r>
        <w:fldChar w:fldCharType="separate"/>
      </w:r>
      <w:r>
        <w:t>333</w:t>
      </w:r>
      <w:r>
        <w:fldChar w:fldCharType="end"/>
      </w:r>
    </w:p>
    <w:p w14:paraId="68A075CB" w14:textId="714D99FC" w:rsidR="00156F45" w:rsidRDefault="00156F45">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_Toc201069930 \h </w:instrText>
      </w:r>
      <w:r>
        <w:fldChar w:fldCharType="separate"/>
      </w:r>
      <w:r>
        <w:t>333</w:t>
      </w:r>
      <w:r>
        <w:fldChar w:fldCharType="end"/>
      </w:r>
    </w:p>
    <w:p w14:paraId="6ED3DDA9" w14:textId="3D751F05" w:rsidR="00156F45" w:rsidRDefault="00156F45">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_Toc201069931 \h </w:instrText>
      </w:r>
      <w:r>
        <w:fldChar w:fldCharType="separate"/>
      </w:r>
      <w:r>
        <w:t>333</w:t>
      </w:r>
      <w:r>
        <w:fldChar w:fldCharType="end"/>
      </w:r>
    </w:p>
    <w:p w14:paraId="50EB9255" w14:textId="1767D969" w:rsidR="00156F45" w:rsidRDefault="00156F45">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_Toc201069932 \h </w:instrText>
      </w:r>
      <w:r>
        <w:fldChar w:fldCharType="separate"/>
      </w:r>
      <w:r>
        <w:t>333</w:t>
      </w:r>
      <w:r>
        <w:fldChar w:fldCharType="end"/>
      </w:r>
    </w:p>
    <w:p w14:paraId="78599D1E" w14:textId="2C25CACF" w:rsidR="00156F45" w:rsidRDefault="00156F45">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_Toc201069933 \h </w:instrText>
      </w:r>
      <w:r>
        <w:fldChar w:fldCharType="separate"/>
      </w:r>
      <w:r>
        <w:t>334</w:t>
      </w:r>
      <w:r>
        <w:fldChar w:fldCharType="end"/>
      </w:r>
    </w:p>
    <w:p w14:paraId="20ED8ABA" w14:textId="35FBA50E" w:rsidR="00156F45" w:rsidRDefault="00156F45">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_Toc201069934 \h </w:instrText>
      </w:r>
      <w:r>
        <w:fldChar w:fldCharType="separate"/>
      </w:r>
      <w:r>
        <w:t>334</w:t>
      </w:r>
      <w:r>
        <w:fldChar w:fldCharType="end"/>
      </w:r>
    </w:p>
    <w:p w14:paraId="53EFBABD" w14:textId="6E62B8A0" w:rsidR="00156F45" w:rsidRDefault="00156F45">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_Toc201069935 \h </w:instrText>
      </w:r>
      <w:r>
        <w:fldChar w:fldCharType="separate"/>
      </w:r>
      <w:r>
        <w:t>334</w:t>
      </w:r>
      <w:r>
        <w:fldChar w:fldCharType="end"/>
      </w:r>
    </w:p>
    <w:p w14:paraId="2EDBD534" w14:textId="7C87AC00" w:rsidR="00156F45" w:rsidRDefault="00156F45">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_Toc201069936 \h </w:instrText>
      </w:r>
      <w:r>
        <w:fldChar w:fldCharType="separate"/>
      </w:r>
      <w:r>
        <w:t>334</w:t>
      </w:r>
      <w:r>
        <w:fldChar w:fldCharType="end"/>
      </w:r>
    </w:p>
    <w:p w14:paraId="428EFEFC" w14:textId="23607D2F" w:rsidR="00156F45" w:rsidRDefault="00156F45">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_Toc201069937 \h </w:instrText>
      </w:r>
      <w:r>
        <w:fldChar w:fldCharType="separate"/>
      </w:r>
      <w:r>
        <w:t>335</w:t>
      </w:r>
      <w:r>
        <w:fldChar w:fldCharType="end"/>
      </w:r>
    </w:p>
    <w:p w14:paraId="02D8F440" w14:textId="545A140D" w:rsidR="00156F45" w:rsidRDefault="00156F45">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_Toc201069938 \h </w:instrText>
      </w:r>
      <w:r>
        <w:fldChar w:fldCharType="separate"/>
      </w:r>
      <w:r>
        <w:t>335</w:t>
      </w:r>
      <w:r>
        <w:fldChar w:fldCharType="end"/>
      </w:r>
    </w:p>
    <w:p w14:paraId="581EE18A" w14:textId="27598329" w:rsidR="00156F45" w:rsidRDefault="00156F45">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_Toc201069939 \h </w:instrText>
      </w:r>
      <w:r>
        <w:fldChar w:fldCharType="separate"/>
      </w:r>
      <w:r>
        <w:t>336</w:t>
      </w:r>
      <w:r>
        <w:fldChar w:fldCharType="end"/>
      </w:r>
    </w:p>
    <w:p w14:paraId="33BF3E02" w14:textId="3BF93E84" w:rsidR="00156F45" w:rsidRDefault="00156F45">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_Toc201069940 \h </w:instrText>
      </w:r>
      <w:r>
        <w:fldChar w:fldCharType="separate"/>
      </w:r>
      <w:r>
        <w:t>336</w:t>
      </w:r>
      <w:r>
        <w:fldChar w:fldCharType="end"/>
      </w:r>
    </w:p>
    <w:p w14:paraId="4ABA9929" w14:textId="6B5E5673" w:rsidR="00156F45" w:rsidRDefault="00156F45">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_Toc201069941 \h </w:instrText>
      </w:r>
      <w:r>
        <w:fldChar w:fldCharType="separate"/>
      </w:r>
      <w:r>
        <w:t>336</w:t>
      </w:r>
      <w:r>
        <w:fldChar w:fldCharType="end"/>
      </w:r>
    </w:p>
    <w:p w14:paraId="739289D7" w14:textId="133819D6" w:rsidR="00156F45" w:rsidRDefault="00156F45">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_Toc201069942 \h </w:instrText>
      </w:r>
      <w:r>
        <w:fldChar w:fldCharType="separate"/>
      </w:r>
      <w:r>
        <w:t>337</w:t>
      </w:r>
      <w:r>
        <w:fldChar w:fldCharType="end"/>
      </w:r>
    </w:p>
    <w:p w14:paraId="57BEF60A" w14:textId="68C6047A" w:rsidR="00156F45" w:rsidRDefault="00156F45">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_Toc201069943 \h </w:instrText>
      </w:r>
      <w:r>
        <w:fldChar w:fldCharType="separate"/>
      </w:r>
      <w:r>
        <w:t>338</w:t>
      </w:r>
      <w:r>
        <w:fldChar w:fldCharType="end"/>
      </w:r>
    </w:p>
    <w:p w14:paraId="53F1BE11" w14:textId="49F74308" w:rsidR="00156F45" w:rsidRDefault="00156F45">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_Toc201069944 \h </w:instrText>
      </w:r>
      <w:r>
        <w:fldChar w:fldCharType="separate"/>
      </w:r>
      <w:r>
        <w:t>338</w:t>
      </w:r>
      <w:r>
        <w:fldChar w:fldCharType="end"/>
      </w:r>
    </w:p>
    <w:p w14:paraId="7C15633F" w14:textId="70849E89" w:rsidR="00156F45" w:rsidRDefault="00156F45">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_Toc201069945 \h </w:instrText>
      </w:r>
      <w:r>
        <w:fldChar w:fldCharType="separate"/>
      </w:r>
      <w:r>
        <w:t>338</w:t>
      </w:r>
      <w:r>
        <w:fldChar w:fldCharType="end"/>
      </w:r>
    </w:p>
    <w:p w14:paraId="5B8D5641" w14:textId="0F6679B7" w:rsidR="00156F45" w:rsidRDefault="00156F45">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_Toc201069946 \h </w:instrText>
      </w:r>
      <w:r>
        <w:fldChar w:fldCharType="separate"/>
      </w:r>
      <w:r>
        <w:t>339</w:t>
      </w:r>
      <w:r>
        <w:fldChar w:fldCharType="end"/>
      </w:r>
    </w:p>
    <w:p w14:paraId="5832EAE1" w14:textId="4259728C" w:rsidR="00156F45" w:rsidRDefault="00156F45">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_Toc201069947 \h </w:instrText>
      </w:r>
      <w:r>
        <w:fldChar w:fldCharType="separate"/>
      </w:r>
      <w:r>
        <w:t>339</w:t>
      </w:r>
      <w:r>
        <w:fldChar w:fldCharType="end"/>
      </w:r>
    </w:p>
    <w:p w14:paraId="3469AFD4" w14:textId="76BBD4D2" w:rsidR="00156F45" w:rsidRDefault="00156F45">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_Toc201069948 \h </w:instrText>
      </w:r>
      <w:r>
        <w:fldChar w:fldCharType="separate"/>
      </w:r>
      <w:r>
        <w:t>340</w:t>
      </w:r>
      <w:r>
        <w:fldChar w:fldCharType="end"/>
      </w:r>
    </w:p>
    <w:p w14:paraId="558B15AE" w14:textId="01237486" w:rsidR="00156F45" w:rsidRDefault="00156F45">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_Toc201069949 \h </w:instrText>
      </w:r>
      <w:r>
        <w:fldChar w:fldCharType="separate"/>
      </w:r>
      <w:r>
        <w:t>341</w:t>
      </w:r>
      <w:r>
        <w:fldChar w:fldCharType="end"/>
      </w:r>
    </w:p>
    <w:p w14:paraId="53CBA0DB" w14:textId="05A635A7" w:rsidR="00156F45" w:rsidRDefault="00156F45">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_Toc201069950 \h </w:instrText>
      </w:r>
      <w:r>
        <w:fldChar w:fldCharType="separate"/>
      </w:r>
      <w:r>
        <w:t>342</w:t>
      </w:r>
      <w:r>
        <w:fldChar w:fldCharType="end"/>
      </w:r>
    </w:p>
    <w:p w14:paraId="45E6D9EF" w14:textId="22A2C81D" w:rsidR="00156F45" w:rsidRDefault="00156F45">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_Toc201069951 \h </w:instrText>
      </w:r>
      <w:r>
        <w:fldChar w:fldCharType="separate"/>
      </w:r>
      <w:r>
        <w:t>342</w:t>
      </w:r>
      <w:r>
        <w:fldChar w:fldCharType="end"/>
      </w:r>
    </w:p>
    <w:p w14:paraId="444380A3" w14:textId="17706822" w:rsidR="00156F45" w:rsidRDefault="00156F45">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_Toc201069952 \h </w:instrText>
      </w:r>
      <w:r>
        <w:fldChar w:fldCharType="separate"/>
      </w:r>
      <w:r>
        <w:t>343</w:t>
      </w:r>
      <w:r>
        <w:fldChar w:fldCharType="end"/>
      </w:r>
    </w:p>
    <w:p w14:paraId="6CAACCBF" w14:textId="05CCE9B5" w:rsidR="00156F45" w:rsidRDefault="00156F45">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_Toc201069953 \h </w:instrText>
      </w:r>
      <w:r>
        <w:fldChar w:fldCharType="separate"/>
      </w:r>
      <w:r>
        <w:t>344</w:t>
      </w:r>
      <w:r>
        <w:fldChar w:fldCharType="end"/>
      </w:r>
    </w:p>
    <w:p w14:paraId="6F7DABED" w14:textId="7D6F346D" w:rsidR="00156F45" w:rsidRDefault="00156F45">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_Toc201069954 \h </w:instrText>
      </w:r>
      <w:r>
        <w:fldChar w:fldCharType="separate"/>
      </w:r>
      <w:r>
        <w:t>344</w:t>
      </w:r>
      <w:r>
        <w:fldChar w:fldCharType="end"/>
      </w:r>
    </w:p>
    <w:p w14:paraId="43399CB5" w14:textId="42511386" w:rsidR="00156F45" w:rsidRDefault="00156F45">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_Toc201069955 \h </w:instrText>
      </w:r>
      <w:r>
        <w:fldChar w:fldCharType="separate"/>
      </w:r>
      <w:r>
        <w:t>344</w:t>
      </w:r>
      <w:r>
        <w:fldChar w:fldCharType="end"/>
      </w:r>
    </w:p>
    <w:p w14:paraId="143D9E1A" w14:textId="091998C8" w:rsidR="00156F45" w:rsidRDefault="00156F45">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_Toc201069956 \h </w:instrText>
      </w:r>
      <w:r>
        <w:fldChar w:fldCharType="separate"/>
      </w:r>
      <w:r>
        <w:t>344</w:t>
      </w:r>
      <w:r>
        <w:fldChar w:fldCharType="end"/>
      </w:r>
    </w:p>
    <w:p w14:paraId="1AE716D3" w14:textId="76538DBF" w:rsidR="00156F45" w:rsidRDefault="00156F45">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_Toc201069957 \h </w:instrText>
      </w:r>
      <w:r>
        <w:fldChar w:fldCharType="separate"/>
      </w:r>
      <w:r>
        <w:t>344</w:t>
      </w:r>
      <w:r>
        <w:fldChar w:fldCharType="end"/>
      </w:r>
    </w:p>
    <w:p w14:paraId="2E636C27" w14:textId="47437267" w:rsidR="00156F45" w:rsidRDefault="00156F45">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_Toc201069958 \h </w:instrText>
      </w:r>
      <w:r>
        <w:fldChar w:fldCharType="separate"/>
      </w:r>
      <w:r>
        <w:t>345</w:t>
      </w:r>
      <w:r>
        <w:fldChar w:fldCharType="end"/>
      </w:r>
    </w:p>
    <w:p w14:paraId="3738E34B" w14:textId="028CCDD4" w:rsidR="00156F45" w:rsidRDefault="00156F45">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_Toc201069959 \h </w:instrText>
      </w:r>
      <w:r>
        <w:fldChar w:fldCharType="separate"/>
      </w:r>
      <w:r>
        <w:t>345</w:t>
      </w:r>
      <w:r>
        <w:fldChar w:fldCharType="end"/>
      </w:r>
    </w:p>
    <w:p w14:paraId="1C7486E5" w14:textId="66CF6680" w:rsidR="00156F45" w:rsidRDefault="00156F45">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_Toc201069960 \h </w:instrText>
      </w:r>
      <w:r>
        <w:fldChar w:fldCharType="separate"/>
      </w:r>
      <w:r>
        <w:t>345</w:t>
      </w:r>
      <w:r>
        <w:fldChar w:fldCharType="end"/>
      </w:r>
    </w:p>
    <w:p w14:paraId="3D67C014" w14:textId="22573D38" w:rsidR="00156F45" w:rsidRDefault="00156F45">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_Toc201069961 \h </w:instrText>
      </w:r>
      <w:r>
        <w:fldChar w:fldCharType="separate"/>
      </w:r>
      <w:r>
        <w:t>345</w:t>
      </w:r>
      <w:r>
        <w:fldChar w:fldCharType="end"/>
      </w:r>
    </w:p>
    <w:p w14:paraId="5040A4A5" w14:textId="7E27F5DF" w:rsidR="00156F45" w:rsidRDefault="00156F45">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fldLock="1"/>
      </w:r>
      <w:r>
        <w:instrText xml:space="preserve"> PAGEREF _Toc201069962 \h </w:instrText>
      </w:r>
      <w:r>
        <w:fldChar w:fldCharType="separate"/>
      </w:r>
      <w:r>
        <w:t>346</w:t>
      </w:r>
      <w:r>
        <w:fldChar w:fldCharType="end"/>
      </w:r>
    </w:p>
    <w:p w14:paraId="5AF91E90" w14:textId="7B11B46E" w:rsidR="00156F45" w:rsidRDefault="00156F45">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fldLock="1"/>
      </w:r>
      <w:r>
        <w:instrText xml:space="preserve"> PAGEREF _Toc201069963 \h </w:instrText>
      </w:r>
      <w:r>
        <w:fldChar w:fldCharType="separate"/>
      </w:r>
      <w:r>
        <w:t>346</w:t>
      </w:r>
      <w:r>
        <w:fldChar w:fldCharType="end"/>
      </w:r>
    </w:p>
    <w:p w14:paraId="2216653D" w14:textId="33675642" w:rsidR="00156F45" w:rsidRDefault="00156F45">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fldLock="1"/>
      </w:r>
      <w:r>
        <w:instrText xml:space="preserve"> PAGEREF _Toc201069964 \h </w:instrText>
      </w:r>
      <w:r>
        <w:fldChar w:fldCharType="separate"/>
      </w:r>
      <w:r>
        <w:t>346</w:t>
      </w:r>
      <w:r>
        <w:fldChar w:fldCharType="end"/>
      </w:r>
    </w:p>
    <w:p w14:paraId="5036905A" w14:textId="319F3C1A" w:rsidR="00156F45" w:rsidRDefault="00156F45">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fldLock="1"/>
      </w:r>
      <w:r>
        <w:instrText xml:space="preserve"> PAGEREF _Toc201069965 \h </w:instrText>
      </w:r>
      <w:r>
        <w:fldChar w:fldCharType="separate"/>
      </w:r>
      <w:r>
        <w:t>346</w:t>
      </w:r>
      <w:r>
        <w:fldChar w:fldCharType="end"/>
      </w:r>
    </w:p>
    <w:p w14:paraId="584CB991" w14:textId="31CB60D8" w:rsidR="00156F45" w:rsidRDefault="00156F45">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fldLock="1"/>
      </w:r>
      <w:r>
        <w:instrText xml:space="preserve"> PAGEREF _Toc201069966 \h </w:instrText>
      </w:r>
      <w:r>
        <w:fldChar w:fldCharType="separate"/>
      </w:r>
      <w:r>
        <w:t>346</w:t>
      </w:r>
      <w:r>
        <w:fldChar w:fldCharType="end"/>
      </w:r>
    </w:p>
    <w:p w14:paraId="1277C699" w14:textId="44BA7E20" w:rsidR="00156F45" w:rsidRDefault="00156F45">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fldLock="1"/>
      </w:r>
      <w:r>
        <w:instrText xml:space="preserve"> PAGEREF _Toc201069967 \h </w:instrText>
      </w:r>
      <w:r>
        <w:fldChar w:fldCharType="separate"/>
      </w:r>
      <w:r>
        <w:t>347</w:t>
      </w:r>
      <w:r>
        <w:fldChar w:fldCharType="end"/>
      </w:r>
    </w:p>
    <w:p w14:paraId="180A83AC" w14:textId="0619AC6E" w:rsidR="00156F45" w:rsidRDefault="00156F45">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fldLock="1"/>
      </w:r>
      <w:r>
        <w:instrText xml:space="preserve"> PAGEREF _Toc201069968 \h </w:instrText>
      </w:r>
      <w:r>
        <w:fldChar w:fldCharType="separate"/>
      </w:r>
      <w:r>
        <w:t>347</w:t>
      </w:r>
      <w:r>
        <w:fldChar w:fldCharType="end"/>
      </w:r>
    </w:p>
    <w:p w14:paraId="666A17C7" w14:textId="392DBF63" w:rsidR="00156F45" w:rsidRDefault="00156F45">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fldLock="1"/>
      </w:r>
      <w:r>
        <w:instrText xml:space="preserve"> PAGEREF _Toc201069969 \h </w:instrText>
      </w:r>
      <w:r>
        <w:fldChar w:fldCharType="separate"/>
      </w:r>
      <w:r>
        <w:t>347</w:t>
      </w:r>
      <w:r>
        <w:fldChar w:fldCharType="end"/>
      </w:r>
    </w:p>
    <w:p w14:paraId="0F1F1346" w14:textId="78399776" w:rsidR="00156F45" w:rsidRDefault="00156F45">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fldLock="1"/>
      </w:r>
      <w:r>
        <w:instrText xml:space="preserve"> PAGEREF _Toc201069970 \h </w:instrText>
      </w:r>
      <w:r>
        <w:fldChar w:fldCharType="separate"/>
      </w:r>
      <w:r>
        <w:t>347</w:t>
      </w:r>
      <w:r>
        <w:fldChar w:fldCharType="end"/>
      </w:r>
    </w:p>
    <w:p w14:paraId="36332013" w14:textId="6B890DE9" w:rsidR="00156F45" w:rsidRDefault="00156F45">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_Toc201069971 \h </w:instrText>
      </w:r>
      <w:r>
        <w:fldChar w:fldCharType="separate"/>
      </w:r>
      <w:r>
        <w:t>347</w:t>
      </w:r>
      <w:r>
        <w:fldChar w:fldCharType="end"/>
      </w:r>
    </w:p>
    <w:p w14:paraId="626242DB" w14:textId="336E85F8" w:rsidR="00156F45" w:rsidRDefault="00156F45">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fldLock="1"/>
      </w:r>
      <w:r>
        <w:instrText xml:space="preserve"> PAGEREF _Toc201069972 \h </w:instrText>
      </w:r>
      <w:r>
        <w:fldChar w:fldCharType="separate"/>
      </w:r>
      <w:r>
        <w:t>348</w:t>
      </w:r>
      <w:r>
        <w:fldChar w:fldCharType="end"/>
      </w:r>
    </w:p>
    <w:p w14:paraId="6EABB01C" w14:textId="39DE0CB4" w:rsidR="00156F45" w:rsidRDefault="00156F45">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fldLock="1"/>
      </w:r>
      <w:r>
        <w:instrText xml:space="preserve"> PAGEREF _Toc201069973 \h </w:instrText>
      </w:r>
      <w:r>
        <w:fldChar w:fldCharType="separate"/>
      </w:r>
      <w:r>
        <w:t>348</w:t>
      </w:r>
      <w:r>
        <w:fldChar w:fldCharType="end"/>
      </w:r>
    </w:p>
    <w:p w14:paraId="4B90193C" w14:textId="64093E13" w:rsidR="00156F45" w:rsidRDefault="00156F45">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fldLock="1"/>
      </w:r>
      <w:r>
        <w:instrText xml:space="preserve"> PAGEREF _Toc201069974 \h </w:instrText>
      </w:r>
      <w:r>
        <w:fldChar w:fldCharType="separate"/>
      </w:r>
      <w:r>
        <w:t>349</w:t>
      </w:r>
      <w:r>
        <w:fldChar w:fldCharType="end"/>
      </w:r>
    </w:p>
    <w:p w14:paraId="7224DE66" w14:textId="6275A378" w:rsidR="00156F45" w:rsidRDefault="00156F45">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fldLock="1"/>
      </w:r>
      <w:r>
        <w:instrText xml:space="preserve"> PAGEREF _Toc201069975 \h </w:instrText>
      </w:r>
      <w:r>
        <w:fldChar w:fldCharType="separate"/>
      </w:r>
      <w:r>
        <w:t>349</w:t>
      </w:r>
      <w:r>
        <w:fldChar w:fldCharType="end"/>
      </w:r>
    </w:p>
    <w:p w14:paraId="0B74D376" w14:textId="719CE705" w:rsidR="00156F45" w:rsidRDefault="00156F45">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fldLock="1"/>
      </w:r>
      <w:r>
        <w:instrText xml:space="preserve"> PAGEREF _Toc201069976 \h </w:instrText>
      </w:r>
      <w:r>
        <w:fldChar w:fldCharType="separate"/>
      </w:r>
      <w:r>
        <w:t>349</w:t>
      </w:r>
      <w:r>
        <w:fldChar w:fldCharType="end"/>
      </w:r>
    </w:p>
    <w:p w14:paraId="1BE118A1" w14:textId="3342238B" w:rsidR="00156F45" w:rsidRDefault="00156F45">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fldLock="1"/>
      </w:r>
      <w:r>
        <w:instrText xml:space="preserve"> PAGEREF _Toc201069977 \h </w:instrText>
      </w:r>
      <w:r>
        <w:fldChar w:fldCharType="separate"/>
      </w:r>
      <w:r>
        <w:t>349</w:t>
      </w:r>
      <w:r>
        <w:fldChar w:fldCharType="end"/>
      </w:r>
    </w:p>
    <w:p w14:paraId="257AAC43" w14:textId="71D040B9" w:rsidR="00156F45" w:rsidRDefault="00156F45">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fldLock="1"/>
      </w:r>
      <w:r>
        <w:instrText xml:space="preserve"> PAGEREF _Toc201069978 \h </w:instrText>
      </w:r>
      <w:r>
        <w:fldChar w:fldCharType="separate"/>
      </w:r>
      <w:r>
        <w:t>349</w:t>
      </w:r>
      <w:r>
        <w:fldChar w:fldCharType="end"/>
      </w:r>
    </w:p>
    <w:p w14:paraId="6E2F3CA9" w14:textId="11F1E2BB" w:rsidR="00156F45" w:rsidRDefault="00156F45">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fldLock="1"/>
      </w:r>
      <w:r>
        <w:instrText xml:space="preserve"> PAGEREF _Toc201069979 \h </w:instrText>
      </w:r>
      <w:r>
        <w:fldChar w:fldCharType="separate"/>
      </w:r>
      <w:r>
        <w:t>350</w:t>
      </w:r>
      <w:r>
        <w:fldChar w:fldCharType="end"/>
      </w:r>
    </w:p>
    <w:p w14:paraId="253713AF" w14:textId="10616EAC" w:rsidR="00156F45" w:rsidRDefault="00156F45">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_Toc201069980 \h </w:instrText>
      </w:r>
      <w:r>
        <w:fldChar w:fldCharType="separate"/>
      </w:r>
      <w:r>
        <w:t>350</w:t>
      </w:r>
      <w:r>
        <w:fldChar w:fldCharType="end"/>
      </w:r>
    </w:p>
    <w:p w14:paraId="4CFAF6D1" w14:textId="637E42B3" w:rsidR="00156F45" w:rsidRDefault="00156F45">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fldLock="1"/>
      </w:r>
      <w:r>
        <w:instrText xml:space="preserve"> PAGEREF _Toc201069981 \h </w:instrText>
      </w:r>
      <w:r>
        <w:fldChar w:fldCharType="separate"/>
      </w:r>
      <w:r>
        <w:t>350</w:t>
      </w:r>
      <w:r>
        <w:fldChar w:fldCharType="end"/>
      </w:r>
    </w:p>
    <w:p w14:paraId="52DB8C63" w14:textId="11F780A5" w:rsidR="00156F45" w:rsidRDefault="00156F45">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fldLock="1"/>
      </w:r>
      <w:r>
        <w:instrText xml:space="preserve"> PAGEREF _Toc201069982 \h </w:instrText>
      </w:r>
      <w:r>
        <w:fldChar w:fldCharType="separate"/>
      </w:r>
      <w:r>
        <w:t>350</w:t>
      </w:r>
      <w:r>
        <w:fldChar w:fldCharType="end"/>
      </w:r>
    </w:p>
    <w:p w14:paraId="4BA59159" w14:textId="27F65FF3" w:rsidR="00156F45" w:rsidRDefault="00156F45">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_Toc201069983 \h </w:instrText>
      </w:r>
      <w:r>
        <w:fldChar w:fldCharType="separate"/>
      </w:r>
      <w:r>
        <w:t>351</w:t>
      </w:r>
      <w:r>
        <w:fldChar w:fldCharType="end"/>
      </w:r>
    </w:p>
    <w:p w14:paraId="29C5E5F0" w14:textId="731303AE" w:rsidR="00156F45" w:rsidRDefault="00156F45">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_Toc201069984 \h </w:instrText>
      </w:r>
      <w:r>
        <w:fldChar w:fldCharType="separate"/>
      </w:r>
      <w:r>
        <w:t>351</w:t>
      </w:r>
      <w:r>
        <w:fldChar w:fldCharType="end"/>
      </w:r>
    </w:p>
    <w:p w14:paraId="28130387" w14:textId="0059EE09" w:rsidR="00156F45" w:rsidRDefault="00156F45">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_Toc201069985 \h </w:instrText>
      </w:r>
      <w:r>
        <w:fldChar w:fldCharType="separate"/>
      </w:r>
      <w:r>
        <w:t>351</w:t>
      </w:r>
      <w:r>
        <w:fldChar w:fldCharType="end"/>
      </w:r>
    </w:p>
    <w:p w14:paraId="7C7B15A0" w14:textId="0F02EB7C" w:rsidR="00156F45" w:rsidRDefault="00156F45">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fldLock="1"/>
      </w:r>
      <w:r>
        <w:instrText xml:space="preserve"> PAGEREF _Toc201069986 \h </w:instrText>
      </w:r>
      <w:r>
        <w:fldChar w:fldCharType="separate"/>
      </w:r>
      <w:r>
        <w:t>351</w:t>
      </w:r>
      <w:r>
        <w:fldChar w:fldCharType="end"/>
      </w:r>
    </w:p>
    <w:p w14:paraId="18F99530" w14:textId="6891A61D" w:rsidR="00156F45" w:rsidRDefault="00156F45">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_Toc201069987 \h </w:instrText>
      </w:r>
      <w:r>
        <w:fldChar w:fldCharType="separate"/>
      </w:r>
      <w:r>
        <w:t>351</w:t>
      </w:r>
      <w:r>
        <w:fldChar w:fldCharType="end"/>
      </w:r>
    </w:p>
    <w:p w14:paraId="39DD01DE" w14:textId="2769713D" w:rsidR="00156F45" w:rsidRDefault="00156F45">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_Toc201069988 \h </w:instrText>
      </w:r>
      <w:r>
        <w:fldChar w:fldCharType="separate"/>
      </w:r>
      <w:r>
        <w:t>351</w:t>
      </w:r>
      <w:r>
        <w:fldChar w:fldCharType="end"/>
      </w:r>
    </w:p>
    <w:p w14:paraId="6E9D7AA9" w14:textId="1D2867C0" w:rsidR="00156F45" w:rsidRDefault="00156F45">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fldLock="1"/>
      </w:r>
      <w:r>
        <w:instrText xml:space="preserve"> PAGEREF _Toc201069989 \h </w:instrText>
      </w:r>
      <w:r>
        <w:fldChar w:fldCharType="separate"/>
      </w:r>
      <w:r>
        <w:t>352</w:t>
      </w:r>
      <w:r>
        <w:fldChar w:fldCharType="end"/>
      </w:r>
    </w:p>
    <w:p w14:paraId="2A779D82" w14:textId="189952BE" w:rsidR="00156F45" w:rsidRDefault="00156F45">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_Toc201069990 \h </w:instrText>
      </w:r>
      <w:r>
        <w:fldChar w:fldCharType="separate"/>
      </w:r>
      <w:r>
        <w:t>352</w:t>
      </w:r>
      <w:r>
        <w:fldChar w:fldCharType="end"/>
      </w:r>
    </w:p>
    <w:p w14:paraId="49E23E4C" w14:textId="6DA30DFA" w:rsidR="00156F45" w:rsidRDefault="00156F45">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fldLock="1"/>
      </w:r>
      <w:r>
        <w:instrText xml:space="preserve"> PAGEREF _Toc201069991 \h </w:instrText>
      </w:r>
      <w:r>
        <w:fldChar w:fldCharType="separate"/>
      </w:r>
      <w:r>
        <w:t>353</w:t>
      </w:r>
      <w:r>
        <w:fldChar w:fldCharType="end"/>
      </w:r>
    </w:p>
    <w:p w14:paraId="077CBAB0" w14:textId="4A644B40" w:rsidR="00156F45" w:rsidRDefault="00156F45">
      <w:pPr>
        <w:pStyle w:val="TOC2"/>
        <w:rPr>
          <w:rFonts w:asciiTheme="minorHAnsi" w:eastAsiaTheme="minorEastAsia" w:hAnsiTheme="minorHAnsi" w:cstheme="minorBidi"/>
          <w:kern w:val="2"/>
          <w:sz w:val="24"/>
          <w:szCs w:val="24"/>
          <w14:ligatures w14:val="standardContextual"/>
        </w:rPr>
      </w:pPr>
      <w:r>
        <w:lastRenderedPageBreak/>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_Toc201069992 \h </w:instrText>
      </w:r>
      <w:r>
        <w:fldChar w:fldCharType="separate"/>
      </w:r>
      <w:r>
        <w:t>354</w:t>
      </w:r>
      <w:r>
        <w:fldChar w:fldCharType="end"/>
      </w:r>
    </w:p>
    <w:p w14:paraId="57129394" w14:textId="63E57885" w:rsidR="00156F45" w:rsidRDefault="00156F45">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_Toc201069993 \h </w:instrText>
      </w:r>
      <w:r>
        <w:fldChar w:fldCharType="separate"/>
      </w:r>
      <w:r>
        <w:t>354</w:t>
      </w:r>
      <w:r>
        <w:fldChar w:fldCharType="end"/>
      </w:r>
    </w:p>
    <w:p w14:paraId="7EB483F5" w14:textId="44A47047" w:rsidR="00156F45" w:rsidRDefault="00156F45">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fldLock="1"/>
      </w:r>
      <w:r>
        <w:instrText xml:space="preserve"> PAGEREF _Toc201069994 \h </w:instrText>
      </w:r>
      <w:r>
        <w:fldChar w:fldCharType="separate"/>
      </w:r>
      <w:r>
        <w:t>354</w:t>
      </w:r>
      <w:r>
        <w:fldChar w:fldCharType="end"/>
      </w:r>
    </w:p>
    <w:p w14:paraId="6E373D1F" w14:textId="2EAEA18A" w:rsidR="00156F45" w:rsidRDefault="00156F45">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_Toc201069995 \h </w:instrText>
      </w:r>
      <w:r>
        <w:fldChar w:fldCharType="separate"/>
      </w:r>
      <w:r>
        <w:t>354</w:t>
      </w:r>
      <w:r>
        <w:fldChar w:fldCharType="end"/>
      </w:r>
    </w:p>
    <w:p w14:paraId="5830B67C" w14:textId="10041C2D" w:rsidR="00156F45" w:rsidRDefault="00156F45">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fldLock="1"/>
      </w:r>
      <w:r>
        <w:instrText xml:space="preserve"> PAGEREF _Toc201069996 \h </w:instrText>
      </w:r>
      <w:r>
        <w:fldChar w:fldCharType="separate"/>
      </w:r>
      <w:r>
        <w:t>355</w:t>
      </w:r>
      <w:r>
        <w:fldChar w:fldCharType="end"/>
      </w:r>
    </w:p>
    <w:p w14:paraId="5FD5A65C" w14:textId="2E48D6FE" w:rsidR="00156F45" w:rsidRDefault="00156F45">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fldLock="1"/>
      </w:r>
      <w:r>
        <w:instrText xml:space="preserve"> PAGEREF _Toc201069997 \h </w:instrText>
      </w:r>
      <w:r>
        <w:fldChar w:fldCharType="separate"/>
      </w:r>
      <w:r>
        <w:t>356</w:t>
      </w:r>
      <w:r>
        <w:fldChar w:fldCharType="end"/>
      </w:r>
    </w:p>
    <w:p w14:paraId="225C062B" w14:textId="69F299DD" w:rsidR="00156F45" w:rsidRDefault="00156F45">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fldLock="1"/>
      </w:r>
      <w:r>
        <w:instrText xml:space="preserve"> PAGEREF _Toc201069998 \h </w:instrText>
      </w:r>
      <w:r>
        <w:fldChar w:fldCharType="separate"/>
      </w:r>
      <w:r>
        <w:t>357</w:t>
      </w:r>
      <w:r>
        <w:fldChar w:fldCharType="end"/>
      </w:r>
    </w:p>
    <w:p w14:paraId="3F6564EE" w14:textId="55E3180D" w:rsidR="00156F45" w:rsidRDefault="00156F45">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_Toc201069999 \h </w:instrText>
      </w:r>
      <w:r>
        <w:fldChar w:fldCharType="separate"/>
      </w:r>
      <w:r>
        <w:t>357</w:t>
      </w:r>
      <w:r>
        <w:fldChar w:fldCharType="end"/>
      </w:r>
    </w:p>
    <w:p w14:paraId="2FDDD8FA" w14:textId="56CD9E20" w:rsidR="00156F45" w:rsidRDefault="00156F45">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_Toc201070000 \h </w:instrText>
      </w:r>
      <w:r>
        <w:fldChar w:fldCharType="separate"/>
      </w:r>
      <w:r>
        <w:t>357</w:t>
      </w:r>
      <w:r>
        <w:fldChar w:fldCharType="end"/>
      </w:r>
    </w:p>
    <w:p w14:paraId="6CD9B27A" w14:textId="4BFAA836" w:rsidR="00156F45" w:rsidRDefault="00156F45">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_Toc201070001 \h </w:instrText>
      </w:r>
      <w:r>
        <w:fldChar w:fldCharType="separate"/>
      </w:r>
      <w:r>
        <w:t>358</w:t>
      </w:r>
      <w:r>
        <w:fldChar w:fldCharType="end"/>
      </w:r>
    </w:p>
    <w:p w14:paraId="76A0F358" w14:textId="12569528" w:rsidR="00156F45" w:rsidRDefault="00156F45">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_Toc201070002 \h </w:instrText>
      </w:r>
      <w:r>
        <w:fldChar w:fldCharType="separate"/>
      </w:r>
      <w:r>
        <w:t>358</w:t>
      </w:r>
      <w:r>
        <w:fldChar w:fldCharType="end"/>
      </w:r>
    </w:p>
    <w:p w14:paraId="17A46F15" w14:textId="2D0AFA6E" w:rsidR="00156F45" w:rsidRDefault="00156F45">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_Toc201070003 \h </w:instrText>
      </w:r>
      <w:r>
        <w:fldChar w:fldCharType="separate"/>
      </w:r>
      <w:r>
        <w:t>358</w:t>
      </w:r>
      <w:r>
        <w:fldChar w:fldCharType="end"/>
      </w:r>
    </w:p>
    <w:p w14:paraId="1A4632B3" w14:textId="28AC6BB3" w:rsidR="00156F45" w:rsidRDefault="00156F45">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_Toc201070004 \h </w:instrText>
      </w:r>
      <w:r>
        <w:fldChar w:fldCharType="separate"/>
      </w:r>
      <w:r>
        <w:t>359</w:t>
      </w:r>
      <w:r>
        <w:fldChar w:fldCharType="end"/>
      </w:r>
    </w:p>
    <w:p w14:paraId="1213CE1A" w14:textId="042B1495" w:rsidR="00156F45" w:rsidRDefault="00156F45">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_Toc201070005 \h </w:instrText>
      </w:r>
      <w:r>
        <w:fldChar w:fldCharType="separate"/>
      </w:r>
      <w:r>
        <w:t>360</w:t>
      </w:r>
      <w:r>
        <w:fldChar w:fldCharType="end"/>
      </w:r>
    </w:p>
    <w:p w14:paraId="1CD68374" w14:textId="1EAC8CFD" w:rsidR="00156F45" w:rsidRDefault="00156F45">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_Toc201070006 \h </w:instrText>
      </w:r>
      <w:r>
        <w:fldChar w:fldCharType="separate"/>
      </w:r>
      <w:r>
        <w:t>361</w:t>
      </w:r>
      <w:r>
        <w:fldChar w:fldCharType="end"/>
      </w:r>
    </w:p>
    <w:p w14:paraId="6C7DC1F8" w14:textId="0F4B33AF" w:rsidR="00156F45" w:rsidRDefault="00156F45">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_Toc201070007 \h </w:instrText>
      </w:r>
      <w:r>
        <w:fldChar w:fldCharType="separate"/>
      </w:r>
      <w:r>
        <w:t>361</w:t>
      </w:r>
      <w:r>
        <w:fldChar w:fldCharType="end"/>
      </w:r>
    </w:p>
    <w:p w14:paraId="2F873637" w14:textId="5C2B7E3D" w:rsidR="00156F45" w:rsidRDefault="00156F45">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_Toc201070008 \h </w:instrText>
      </w:r>
      <w:r>
        <w:fldChar w:fldCharType="separate"/>
      </w:r>
      <w:r>
        <w:t>361</w:t>
      </w:r>
      <w:r>
        <w:fldChar w:fldCharType="end"/>
      </w:r>
    </w:p>
    <w:p w14:paraId="71379DD7" w14:textId="0D0C769F" w:rsidR="00156F45" w:rsidRDefault="00156F45">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_Toc201070009 \h </w:instrText>
      </w:r>
      <w:r>
        <w:fldChar w:fldCharType="separate"/>
      </w:r>
      <w:r>
        <w:t>361</w:t>
      </w:r>
      <w:r>
        <w:fldChar w:fldCharType="end"/>
      </w:r>
    </w:p>
    <w:p w14:paraId="7DAF3457" w14:textId="75B68267" w:rsidR="00156F45" w:rsidRDefault="00156F45">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_Toc201070010 \h </w:instrText>
      </w:r>
      <w:r>
        <w:fldChar w:fldCharType="separate"/>
      </w:r>
      <w:r>
        <w:t>361</w:t>
      </w:r>
      <w:r>
        <w:fldChar w:fldCharType="end"/>
      </w:r>
    </w:p>
    <w:p w14:paraId="4577FBE5" w14:textId="0E938370" w:rsidR="00156F45" w:rsidRDefault="00156F45">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_Toc201070011 \h </w:instrText>
      </w:r>
      <w:r>
        <w:fldChar w:fldCharType="separate"/>
      </w:r>
      <w:r>
        <w:t>363</w:t>
      </w:r>
      <w:r>
        <w:fldChar w:fldCharType="end"/>
      </w:r>
    </w:p>
    <w:p w14:paraId="270757A2" w14:textId="3F2FEC26" w:rsidR="00156F45" w:rsidRDefault="00156F45">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_Toc201070012 \h </w:instrText>
      </w:r>
      <w:r>
        <w:fldChar w:fldCharType="separate"/>
      </w:r>
      <w:r>
        <w:t>363</w:t>
      </w:r>
      <w:r>
        <w:fldChar w:fldCharType="end"/>
      </w:r>
    </w:p>
    <w:p w14:paraId="5FB9BAB7" w14:textId="5C32F23B" w:rsidR="00156F45" w:rsidRDefault="00156F45">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_Toc201070013 \h </w:instrText>
      </w:r>
      <w:r>
        <w:fldChar w:fldCharType="separate"/>
      </w:r>
      <w:r>
        <w:t>363</w:t>
      </w:r>
      <w:r>
        <w:fldChar w:fldCharType="end"/>
      </w:r>
    </w:p>
    <w:p w14:paraId="733CE8A7" w14:textId="07843ADE" w:rsidR="00156F45" w:rsidRDefault="00156F45">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_Toc201070014 \h </w:instrText>
      </w:r>
      <w:r>
        <w:fldChar w:fldCharType="separate"/>
      </w:r>
      <w:r>
        <w:t>363</w:t>
      </w:r>
      <w:r>
        <w:fldChar w:fldCharType="end"/>
      </w:r>
    </w:p>
    <w:p w14:paraId="02B63746" w14:textId="4D3A1907" w:rsidR="00156F45" w:rsidRDefault="00156F45">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_Toc201070015 \h </w:instrText>
      </w:r>
      <w:r>
        <w:fldChar w:fldCharType="separate"/>
      </w:r>
      <w:r>
        <w:t>363</w:t>
      </w:r>
      <w:r>
        <w:fldChar w:fldCharType="end"/>
      </w:r>
    </w:p>
    <w:p w14:paraId="23731B6C" w14:textId="598BCEEF" w:rsidR="00156F45" w:rsidRDefault="00156F45">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_Toc201070016 \h </w:instrText>
      </w:r>
      <w:r>
        <w:fldChar w:fldCharType="separate"/>
      </w:r>
      <w:r>
        <w:t>363</w:t>
      </w:r>
      <w:r>
        <w:fldChar w:fldCharType="end"/>
      </w:r>
    </w:p>
    <w:p w14:paraId="11EFD169" w14:textId="3DBDD7DA" w:rsidR="00156F45" w:rsidRDefault="00156F45">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_Toc201070017 \h </w:instrText>
      </w:r>
      <w:r>
        <w:fldChar w:fldCharType="separate"/>
      </w:r>
      <w:r>
        <w:t>364</w:t>
      </w:r>
      <w:r>
        <w:fldChar w:fldCharType="end"/>
      </w:r>
    </w:p>
    <w:p w14:paraId="38416517" w14:textId="2DCFF746" w:rsidR="00156F45" w:rsidRDefault="00156F45">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_Toc201070018 \h </w:instrText>
      </w:r>
      <w:r>
        <w:fldChar w:fldCharType="separate"/>
      </w:r>
      <w:r>
        <w:t>364</w:t>
      </w:r>
      <w:r>
        <w:fldChar w:fldCharType="end"/>
      </w:r>
    </w:p>
    <w:p w14:paraId="3FCFE2D2" w14:textId="6B47091A" w:rsidR="00156F45" w:rsidRDefault="00156F45">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_Toc201070019 \h </w:instrText>
      </w:r>
      <w:r>
        <w:fldChar w:fldCharType="separate"/>
      </w:r>
      <w:r>
        <w:t>365</w:t>
      </w:r>
      <w:r>
        <w:fldChar w:fldCharType="end"/>
      </w:r>
    </w:p>
    <w:p w14:paraId="253D665C" w14:textId="3D742591" w:rsidR="00156F45" w:rsidRDefault="00156F45">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_Toc201070020 \h </w:instrText>
      </w:r>
      <w:r>
        <w:fldChar w:fldCharType="separate"/>
      </w:r>
      <w:r>
        <w:t>365</w:t>
      </w:r>
      <w:r>
        <w:fldChar w:fldCharType="end"/>
      </w:r>
    </w:p>
    <w:p w14:paraId="3F8CA99E" w14:textId="14F5D208" w:rsidR="00156F45" w:rsidRDefault="00156F45">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_Toc201070021 \h </w:instrText>
      </w:r>
      <w:r>
        <w:fldChar w:fldCharType="separate"/>
      </w:r>
      <w:r>
        <w:t>365</w:t>
      </w:r>
      <w:r>
        <w:fldChar w:fldCharType="end"/>
      </w:r>
    </w:p>
    <w:p w14:paraId="1253F635" w14:textId="6D5FFD5B" w:rsidR="00156F45" w:rsidRDefault="00156F45">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_Toc201070022 \h </w:instrText>
      </w:r>
      <w:r>
        <w:fldChar w:fldCharType="separate"/>
      </w:r>
      <w:r>
        <w:t>365</w:t>
      </w:r>
      <w:r>
        <w:fldChar w:fldCharType="end"/>
      </w:r>
    </w:p>
    <w:p w14:paraId="3A1900A2" w14:textId="6858B6D4" w:rsidR="00156F45" w:rsidRDefault="00156F45">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_Toc201070023 \h </w:instrText>
      </w:r>
      <w:r>
        <w:fldChar w:fldCharType="separate"/>
      </w:r>
      <w:r>
        <w:t>366</w:t>
      </w:r>
      <w:r>
        <w:fldChar w:fldCharType="end"/>
      </w:r>
    </w:p>
    <w:p w14:paraId="6C3A1539" w14:textId="6E07CBDE" w:rsidR="00156F45" w:rsidRDefault="00156F45">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_Toc201070024 \h </w:instrText>
      </w:r>
      <w:r>
        <w:fldChar w:fldCharType="separate"/>
      </w:r>
      <w:r>
        <w:t>366</w:t>
      </w:r>
      <w:r>
        <w:fldChar w:fldCharType="end"/>
      </w:r>
    </w:p>
    <w:p w14:paraId="0B4D2BC3" w14:textId="61526FE1" w:rsidR="00156F45" w:rsidRDefault="00156F45">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_Toc201070025 \h </w:instrText>
      </w:r>
      <w:r>
        <w:fldChar w:fldCharType="separate"/>
      </w:r>
      <w:r>
        <w:t>367</w:t>
      </w:r>
      <w:r>
        <w:fldChar w:fldCharType="end"/>
      </w:r>
    </w:p>
    <w:p w14:paraId="2A949BA7" w14:textId="0756AF68" w:rsidR="00156F45" w:rsidRDefault="00156F45">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_Toc201070026 \h </w:instrText>
      </w:r>
      <w:r>
        <w:fldChar w:fldCharType="separate"/>
      </w:r>
      <w:r>
        <w:t>367</w:t>
      </w:r>
      <w:r>
        <w:fldChar w:fldCharType="end"/>
      </w:r>
    </w:p>
    <w:p w14:paraId="222417E8" w14:textId="70852B18" w:rsidR="00156F45" w:rsidRDefault="00156F45">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_Toc201070027 \h </w:instrText>
      </w:r>
      <w:r>
        <w:fldChar w:fldCharType="separate"/>
      </w:r>
      <w:r>
        <w:t>367</w:t>
      </w:r>
      <w:r>
        <w:fldChar w:fldCharType="end"/>
      </w:r>
    </w:p>
    <w:p w14:paraId="5DB5E8A2" w14:textId="5C396BE6" w:rsidR="00156F45" w:rsidRDefault="00156F45">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_Toc201070028 \h </w:instrText>
      </w:r>
      <w:r>
        <w:fldChar w:fldCharType="separate"/>
      </w:r>
      <w:r>
        <w:t>367</w:t>
      </w:r>
      <w:r>
        <w:fldChar w:fldCharType="end"/>
      </w:r>
    </w:p>
    <w:p w14:paraId="26AA8863" w14:textId="296A6E89" w:rsidR="00156F45" w:rsidRDefault="00156F45">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_Toc201070029 \h </w:instrText>
      </w:r>
      <w:r>
        <w:fldChar w:fldCharType="separate"/>
      </w:r>
      <w:r>
        <w:t>367</w:t>
      </w:r>
      <w:r>
        <w:fldChar w:fldCharType="end"/>
      </w:r>
    </w:p>
    <w:p w14:paraId="773F0944" w14:textId="4AEBDC18" w:rsidR="00156F45" w:rsidRDefault="00156F45">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_Toc201070030 \h </w:instrText>
      </w:r>
      <w:r>
        <w:fldChar w:fldCharType="separate"/>
      </w:r>
      <w:r>
        <w:t>368</w:t>
      </w:r>
      <w:r>
        <w:fldChar w:fldCharType="end"/>
      </w:r>
    </w:p>
    <w:p w14:paraId="48536499" w14:textId="13FAD14E" w:rsidR="00156F45" w:rsidRDefault="00156F45">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_Toc201070031 \h </w:instrText>
      </w:r>
      <w:r>
        <w:fldChar w:fldCharType="separate"/>
      </w:r>
      <w:r>
        <w:t>368</w:t>
      </w:r>
      <w:r>
        <w:fldChar w:fldCharType="end"/>
      </w:r>
    </w:p>
    <w:p w14:paraId="424714D4" w14:textId="63BAF69E" w:rsidR="00156F45" w:rsidRDefault="00156F45">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_Toc201070032 \h </w:instrText>
      </w:r>
      <w:r>
        <w:fldChar w:fldCharType="separate"/>
      </w:r>
      <w:r>
        <w:t>368</w:t>
      </w:r>
      <w:r>
        <w:fldChar w:fldCharType="end"/>
      </w:r>
    </w:p>
    <w:p w14:paraId="3BF6DB4A" w14:textId="013105EC" w:rsidR="00156F45" w:rsidRDefault="00156F45">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_Toc201070033 \h </w:instrText>
      </w:r>
      <w:r>
        <w:fldChar w:fldCharType="separate"/>
      </w:r>
      <w:r>
        <w:t>369</w:t>
      </w:r>
      <w:r>
        <w:fldChar w:fldCharType="end"/>
      </w:r>
    </w:p>
    <w:p w14:paraId="08476A4C" w14:textId="4892A563" w:rsidR="00156F45" w:rsidRDefault="00156F45">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_Toc201070034 \h </w:instrText>
      </w:r>
      <w:r>
        <w:fldChar w:fldCharType="separate"/>
      </w:r>
      <w:r>
        <w:t>369</w:t>
      </w:r>
      <w:r>
        <w:fldChar w:fldCharType="end"/>
      </w:r>
    </w:p>
    <w:p w14:paraId="36C592DE" w14:textId="5C21F28E" w:rsidR="00156F45" w:rsidRDefault="00156F45">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_Toc201070035 \h </w:instrText>
      </w:r>
      <w:r>
        <w:fldChar w:fldCharType="separate"/>
      </w:r>
      <w:r>
        <w:t>370</w:t>
      </w:r>
      <w:r>
        <w:fldChar w:fldCharType="end"/>
      </w:r>
    </w:p>
    <w:p w14:paraId="54A01D66" w14:textId="7F8590FF" w:rsidR="00156F45" w:rsidRDefault="00156F45">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_Toc201070036 \h </w:instrText>
      </w:r>
      <w:r>
        <w:fldChar w:fldCharType="separate"/>
      </w:r>
      <w:r>
        <w:t>370</w:t>
      </w:r>
      <w:r>
        <w:fldChar w:fldCharType="end"/>
      </w:r>
    </w:p>
    <w:p w14:paraId="1D94A83A" w14:textId="380CD80C" w:rsidR="00156F45" w:rsidRDefault="00156F45">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_Toc201070037 \h </w:instrText>
      </w:r>
      <w:r>
        <w:fldChar w:fldCharType="separate"/>
      </w:r>
      <w:r>
        <w:t>371</w:t>
      </w:r>
      <w:r>
        <w:fldChar w:fldCharType="end"/>
      </w:r>
    </w:p>
    <w:p w14:paraId="6B066833" w14:textId="14EFB464" w:rsidR="00156F45" w:rsidRDefault="00156F45">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_Toc201070038 \h </w:instrText>
      </w:r>
      <w:r>
        <w:fldChar w:fldCharType="separate"/>
      </w:r>
      <w:r>
        <w:t>374</w:t>
      </w:r>
      <w:r>
        <w:fldChar w:fldCharType="end"/>
      </w:r>
    </w:p>
    <w:p w14:paraId="6FD85008" w14:textId="2BFC06E9" w:rsidR="00156F45" w:rsidRDefault="00156F45">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_Toc201070039 \h </w:instrText>
      </w:r>
      <w:r>
        <w:fldChar w:fldCharType="separate"/>
      </w:r>
      <w:r>
        <w:t>374</w:t>
      </w:r>
      <w:r>
        <w:fldChar w:fldCharType="end"/>
      </w:r>
    </w:p>
    <w:p w14:paraId="58832523" w14:textId="5ED15BD1" w:rsidR="00156F45" w:rsidRDefault="00156F45">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_Toc201070040 \h </w:instrText>
      </w:r>
      <w:r>
        <w:fldChar w:fldCharType="separate"/>
      </w:r>
      <w:r>
        <w:t>376</w:t>
      </w:r>
      <w:r>
        <w:fldChar w:fldCharType="end"/>
      </w:r>
    </w:p>
    <w:p w14:paraId="3A348EA6" w14:textId="1F135C92" w:rsidR="00156F45" w:rsidRDefault="00156F45">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_Toc201070041 \h </w:instrText>
      </w:r>
      <w:r>
        <w:fldChar w:fldCharType="separate"/>
      </w:r>
      <w:r>
        <w:t>378</w:t>
      </w:r>
      <w:r>
        <w:fldChar w:fldCharType="end"/>
      </w:r>
    </w:p>
    <w:p w14:paraId="0D515578" w14:textId="05155A78" w:rsidR="00156F45" w:rsidRDefault="00156F45">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_Toc201070042 \h </w:instrText>
      </w:r>
      <w:r>
        <w:fldChar w:fldCharType="separate"/>
      </w:r>
      <w:r>
        <w:t>381</w:t>
      </w:r>
      <w:r>
        <w:fldChar w:fldCharType="end"/>
      </w:r>
    </w:p>
    <w:p w14:paraId="044883EF" w14:textId="4015BC8A" w:rsidR="00156F45" w:rsidRDefault="00156F45">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_Toc201070043 \h </w:instrText>
      </w:r>
      <w:r>
        <w:fldChar w:fldCharType="separate"/>
      </w:r>
      <w:r>
        <w:t>381</w:t>
      </w:r>
      <w:r>
        <w:fldChar w:fldCharType="end"/>
      </w:r>
    </w:p>
    <w:p w14:paraId="6CFA2929" w14:textId="3E0685E2" w:rsidR="00156F45" w:rsidRDefault="00156F45">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_Toc201070044 \h </w:instrText>
      </w:r>
      <w:r>
        <w:fldChar w:fldCharType="separate"/>
      </w:r>
      <w:r>
        <w:t>381</w:t>
      </w:r>
      <w:r>
        <w:fldChar w:fldCharType="end"/>
      </w:r>
    </w:p>
    <w:p w14:paraId="5409F2B8" w14:textId="7CB8258A" w:rsidR="00156F45" w:rsidRDefault="00156F45">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_Toc201070045 \h </w:instrText>
      </w:r>
      <w:r>
        <w:fldChar w:fldCharType="separate"/>
      </w:r>
      <w:r>
        <w:t>381</w:t>
      </w:r>
      <w:r>
        <w:fldChar w:fldCharType="end"/>
      </w:r>
    </w:p>
    <w:p w14:paraId="1CB15B2E" w14:textId="1E82387D" w:rsidR="00156F45" w:rsidRDefault="00156F45">
      <w:pPr>
        <w:pStyle w:val="TOC2"/>
        <w:rPr>
          <w:rFonts w:asciiTheme="minorHAnsi" w:eastAsiaTheme="minorEastAsia" w:hAnsiTheme="minorHAnsi" w:cstheme="minorBidi"/>
          <w:kern w:val="2"/>
          <w:sz w:val="24"/>
          <w:szCs w:val="24"/>
          <w14:ligatures w14:val="standardContextual"/>
        </w:rPr>
      </w:pPr>
      <w:r>
        <w:lastRenderedPageBreak/>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_Toc201070046 \h </w:instrText>
      </w:r>
      <w:r>
        <w:fldChar w:fldCharType="separate"/>
      </w:r>
      <w:r>
        <w:t>381</w:t>
      </w:r>
      <w:r>
        <w:fldChar w:fldCharType="end"/>
      </w:r>
    </w:p>
    <w:p w14:paraId="5B03C17C" w14:textId="6D54B72A" w:rsidR="00156F45" w:rsidRDefault="00156F45">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_Toc201070047 \h </w:instrText>
      </w:r>
      <w:r>
        <w:fldChar w:fldCharType="separate"/>
      </w:r>
      <w:r>
        <w:t>382</w:t>
      </w:r>
      <w:r>
        <w:fldChar w:fldCharType="end"/>
      </w:r>
    </w:p>
    <w:p w14:paraId="3A22A0B7" w14:textId="737FC189" w:rsidR="00156F45" w:rsidRDefault="00156F45">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_Toc201070048 \h </w:instrText>
      </w:r>
      <w:r>
        <w:fldChar w:fldCharType="separate"/>
      </w:r>
      <w:r>
        <w:t>382</w:t>
      </w:r>
      <w:r>
        <w:fldChar w:fldCharType="end"/>
      </w:r>
    </w:p>
    <w:p w14:paraId="5D7C712F" w14:textId="500038FE" w:rsidR="00156F45" w:rsidRDefault="00156F45">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_Toc201070049 \h </w:instrText>
      </w:r>
      <w:r>
        <w:fldChar w:fldCharType="separate"/>
      </w:r>
      <w:r>
        <w:t>382</w:t>
      </w:r>
      <w:r>
        <w:fldChar w:fldCharType="end"/>
      </w:r>
    </w:p>
    <w:p w14:paraId="0A0EF6B6" w14:textId="42719426" w:rsidR="00156F45" w:rsidRDefault="00156F45">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_Toc201070050 \h </w:instrText>
      </w:r>
      <w:r>
        <w:fldChar w:fldCharType="separate"/>
      </w:r>
      <w:r>
        <w:t>382</w:t>
      </w:r>
      <w:r>
        <w:fldChar w:fldCharType="end"/>
      </w:r>
    </w:p>
    <w:p w14:paraId="7B1B6766" w14:textId="28008CDF" w:rsidR="00156F45" w:rsidRDefault="00156F45">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_Toc201070051 \h </w:instrText>
      </w:r>
      <w:r>
        <w:fldChar w:fldCharType="separate"/>
      </w:r>
      <w:r>
        <w:t>382</w:t>
      </w:r>
      <w:r>
        <w:fldChar w:fldCharType="end"/>
      </w:r>
    </w:p>
    <w:p w14:paraId="655AB89A" w14:textId="21DEFD42" w:rsidR="00156F45" w:rsidRDefault="00156F45">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_Toc201070052 \h </w:instrText>
      </w:r>
      <w:r>
        <w:fldChar w:fldCharType="separate"/>
      </w:r>
      <w:r>
        <w:t>382</w:t>
      </w:r>
      <w:r>
        <w:fldChar w:fldCharType="end"/>
      </w:r>
    </w:p>
    <w:p w14:paraId="6468D238" w14:textId="135E3701" w:rsidR="00156F45" w:rsidRDefault="00156F45">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_Toc201070053 \h </w:instrText>
      </w:r>
      <w:r>
        <w:fldChar w:fldCharType="separate"/>
      </w:r>
      <w:r>
        <w:t>383</w:t>
      </w:r>
      <w:r>
        <w:fldChar w:fldCharType="end"/>
      </w:r>
    </w:p>
    <w:p w14:paraId="2455AC3A" w14:textId="3BE81B4E" w:rsidR="00156F45" w:rsidRDefault="00156F45">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_Toc201070054 \h </w:instrText>
      </w:r>
      <w:r>
        <w:fldChar w:fldCharType="separate"/>
      </w:r>
      <w:r>
        <w:t>384</w:t>
      </w:r>
      <w:r>
        <w:fldChar w:fldCharType="end"/>
      </w:r>
    </w:p>
    <w:p w14:paraId="05BCE68B" w14:textId="2DE5E633" w:rsidR="00156F45" w:rsidRDefault="00156F45">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_Toc201070055 \h </w:instrText>
      </w:r>
      <w:r>
        <w:fldChar w:fldCharType="separate"/>
      </w:r>
      <w:r>
        <w:t>384</w:t>
      </w:r>
      <w:r>
        <w:fldChar w:fldCharType="end"/>
      </w:r>
    </w:p>
    <w:p w14:paraId="3AE52230" w14:textId="607AA79D" w:rsidR="00156F45" w:rsidRDefault="00156F45">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_Toc201070056 \h </w:instrText>
      </w:r>
      <w:r>
        <w:fldChar w:fldCharType="separate"/>
      </w:r>
      <w:r>
        <w:t>384</w:t>
      </w:r>
      <w:r>
        <w:fldChar w:fldCharType="end"/>
      </w:r>
    </w:p>
    <w:p w14:paraId="035D4E0E" w14:textId="462C057B" w:rsidR="00156F45" w:rsidRDefault="00156F45">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_Toc201070057 \h </w:instrText>
      </w:r>
      <w:r>
        <w:fldChar w:fldCharType="separate"/>
      </w:r>
      <w:r>
        <w:t>384</w:t>
      </w:r>
      <w:r>
        <w:fldChar w:fldCharType="end"/>
      </w:r>
    </w:p>
    <w:p w14:paraId="2D880E8F" w14:textId="3FE7ECA2" w:rsidR="00156F45" w:rsidRDefault="00156F45">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_Toc201070058 \h </w:instrText>
      </w:r>
      <w:r>
        <w:fldChar w:fldCharType="separate"/>
      </w:r>
      <w:r>
        <w:t>385</w:t>
      </w:r>
      <w:r>
        <w:fldChar w:fldCharType="end"/>
      </w:r>
    </w:p>
    <w:p w14:paraId="57A34283" w14:textId="5195E362" w:rsidR="00156F45" w:rsidRDefault="00156F45">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fldLock="1"/>
      </w:r>
      <w:r>
        <w:instrText xml:space="preserve"> PAGEREF _Toc201070059 \h </w:instrText>
      </w:r>
      <w:r>
        <w:fldChar w:fldCharType="separate"/>
      </w:r>
      <w:r>
        <w:t>387</w:t>
      </w:r>
      <w:r>
        <w:fldChar w:fldCharType="end"/>
      </w:r>
    </w:p>
    <w:p w14:paraId="0D079B3D" w14:textId="2D3B8F21"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201069317"/>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201069318"/>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01069319"/>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47495773" w:rsidR="00FF365C" w:rsidRPr="00DF18AB" w:rsidRDefault="00FF365C" w:rsidP="00FF365C">
      <w:pPr>
        <w:pStyle w:val="EX"/>
      </w:pPr>
      <w:r w:rsidRPr="00DF18AB">
        <w:t>[1]</w:t>
      </w:r>
      <w:r w:rsidRPr="00DF18AB">
        <w:tab/>
      </w:r>
      <w:r w:rsidR="00156F45" w:rsidRPr="00DF18AB">
        <w:t>3GPP</w:t>
      </w:r>
      <w:r w:rsidR="00156F45">
        <w:t> </w:t>
      </w:r>
      <w:r w:rsidR="00156F45" w:rsidRPr="00DF18AB">
        <w:t>TS</w:t>
      </w:r>
      <w:r w:rsidR="00156F45">
        <w:t> </w:t>
      </w:r>
      <w:r w:rsidR="00156F4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2AC1A6C4" w:rsidR="00FF365C" w:rsidRPr="00DF18AB" w:rsidRDefault="00FF365C" w:rsidP="00FF365C">
      <w:pPr>
        <w:pStyle w:val="EX"/>
      </w:pPr>
      <w:r w:rsidRPr="00DF18AB">
        <w:t>[5]</w:t>
      </w:r>
      <w:r w:rsidRPr="00DF18AB">
        <w:tab/>
      </w:r>
      <w:r w:rsidR="00156F45" w:rsidRPr="00DF18AB">
        <w:t>3GPP</w:t>
      </w:r>
      <w:r w:rsidR="00156F45">
        <w:t> </w:t>
      </w:r>
      <w:r w:rsidR="00156F45" w:rsidRPr="00DF18AB">
        <w:t>TS</w:t>
      </w:r>
      <w:r w:rsidR="00156F45">
        <w:t> </w:t>
      </w:r>
      <w:r w:rsidR="00156F4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5ED4838F" w:rsidR="00FF365C" w:rsidRPr="00DF18AB" w:rsidRDefault="00FF365C" w:rsidP="00FF365C">
      <w:pPr>
        <w:pStyle w:val="EX"/>
      </w:pPr>
      <w:r w:rsidRPr="00DF18AB">
        <w:t>[7]</w:t>
      </w:r>
      <w:r w:rsidRPr="00DF18AB">
        <w:tab/>
      </w:r>
      <w:r w:rsidR="00156F45" w:rsidRPr="00DF18AB">
        <w:t>3GPP</w:t>
      </w:r>
      <w:r w:rsidR="00156F45">
        <w:t> </w:t>
      </w:r>
      <w:r w:rsidR="00156F45" w:rsidRPr="00DF18AB">
        <w:t>TS</w:t>
      </w:r>
      <w:r w:rsidR="00156F45">
        <w:t> </w:t>
      </w:r>
      <w:r w:rsidR="00156F4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17031D9" w:rsidR="00FF365C" w:rsidRPr="00DF18AB" w:rsidRDefault="00FF365C" w:rsidP="00FF365C">
      <w:pPr>
        <w:pStyle w:val="EX"/>
      </w:pPr>
      <w:r w:rsidRPr="00DF18AB">
        <w:t>[8]</w:t>
      </w:r>
      <w:r w:rsidRPr="00DF18AB">
        <w:tab/>
      </w:r>
      <w:r w:rsidR="00156F45" w:rsidRPr="00DF18AB">
        <w:t>3GPP</w:t>
      </w:r>
      <w:r w:rsidR="00156F45">
        <w:t> </w:t>
      </w:r>
      <w:r w:rsidR="00156F45" w:rsidRPr="00DF18AB">
        <w:t>TS</w:t>
      </w:r>
      <w:r w:rsidR="00156F45">
        <w:t> </w:t>
      </w:r>
      <w:r w:rsidR="00156F4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47AA3007" w:rsidR="00FF365C" w:rsidRPr="00DF18AB" w:rsidRDefault="00FF365C" w:rsidP="00FF365C">
      <w:pPr>
        <w:pStyle w:val="EX"/>
      </w:pPr>
      <w:r w:rsidRPr="00DF18AB">
        <w:t>[9]</w:t>
      </w:r>
      <w:r w:rsidRPr="00DF18AB">
        <w:tab/>
      </w:r>
      <w:r w:rsidR="00156F45" w:rsidRPr="00DF18AB">
        <w:t>3GPP</w:t>
      </w:r>
      <w:r w:rsidR="00156F45">
        <w:t> </w:t>
      </w:r>
      <w:r w:rsidR="00156F45" w:rsidRPr="00DF18AB">
        <w:t>TS</w:t>
      </w:r>
      <w:r w:rsidR="00156F45">
        <w:t> </w:t>
      </w:r>
      <w:r w:rsidR="00156F4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584C0317" w:rsidR="00FF365C" w:rsidRPr="00DF18AB" w:rsidRDefault="00FF365C" w:rsidP="00FF365C">
      <w:pPr>
        <w:pStyle w:val="EX"/>
      </w:pPr>
      <w:r w:rsidRPr="00DF18AB">
        <w:t>[10a]</w:t>
      </w:r>
      <w:r w:rsidRPr="00DF18AB">
        <w:tab/>
      </w:r>
      <w:r w:rsidR="00156F45" w:rsidRPr="00DF18AB">
        <w:t>3GPP</w:t>
      </w:r>
      <w:r w:rsidR="00156F45">
        <w:t> </w:t>
      </w:r>
      <w:r w:rsidR="00156F45" w:rsidRPr="00DF18AB">
        <w:t>TS</w:t>
      </w:r>
      <w:r w:rsidR="00156F45">
        <w:t> </w:t>
      </w:r>
      <w:r w:rsidR="00156F4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75D54566" w:rsidR="00FF365C" w:rsidRPr="00DF18AB" w:rsidRDefault="00FF365C" w:rsidP="00FF365C">
      <w:pPr>
        <w:pStyle w:val="EX"/>
      </w:pPr>
      <w:r w:rsidRPr="00DF18AB">
        <w:t>[11]</w:t>
      </w:r>
      <w:r w:rsidRPr="00DF18AB">
        <w:tab/>
      </w:r>
      <w:r w:rsidR="00156F45" w:rsidRPr="00DF18AB">
        <w:t>3GPP</w:t>
      </w:r>
      <w:r w:rsidR="00156F45">
        <w:t> </w:t>
      </w:r>
      <w:r w:rsidR="00156F45" w:rsidRPr="00DF18AB">
        <w:t>TS</w:t>
      </w:r>
      <w:r w:rsidR="00156F45">
        <w:t> </w:t>
      </w:r>
      <w:r w:rsidR="00156F45" w:rsidRPr="00DF18AB">
        <w:t>29.214:</w:t>
      </w:r>
      <w:r w:rsidRPr="00DF18AB">
        <w:t xml:space="preserve"> "Policy and Charging Control over Rx reference point".</w:t>
      </w:r>
    </w:p>
    <w:p w14:paraId="6438B266" w14:textId="57963806" w:rsidR="00FF365C" w:rsidRPr="00DF18AB" w:rsidRDefault="00FF365C" w:rsidP="00FF365C">
      <w:pPr>
        <w:pStyle w:val="EX"/>
      </w:pPr>
      <w:r w:rsidRPr="00DF18AB">
        <w:t>[11a]</w:t>
      </w:r>
      <w:r w:rsidRPr="00DF18AB">
        <w:tab/>
      </w:r>
      <w:r w:rsidR="00156F45" w:rsidRPr="00DF18AB">
        <w:t>3GPP</w:t>
      </w:r>
      <w:r w:rsidR="00156F45">
        <w:t> </w:t>
      </w:r>
      <w:r w:rsidR="00156F45" w:rsidRPr="00DF18AB">
        <w:t>TS</w:t>
      </w:r>
      <w:r w:rsidR="00156F45">
        <w:t> </w:t>
      </w:r>
      <w:r w:rsidR="00156F4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4218251E" w:rsidR="00FF365C" w:rsidRPr="00DF18AB" w:rsidRDefault="00FF365C" w:rsidP="00FF365C">
      <w:pPr>
        <w:pStyle w:val="EX"/>
      </w:pPr>
      <w:r w:rsidRPr="00DF18AB">
        <w:t>[19]</w:t>
      </w:r>
      <w:r w:rsidRPr="00DF18AB">
        <w:tab/>
      </w:r>
      <w:r w:rsidR="00156F45" w:rsidRPr="00DF18AB">
        <w:t>3GPP</w:t>
      </w:r>
      <w:r w:rsidR="00156F45">
        <w:t> </w:t>
      </w:r>
      <w:r w:rsidR="00156F45" w:rsidRPr="00DF18AB">
        <w:t>TS</w:t>
      </w:r>
      <w:r w:rsidR="00156F45">
        <w:t> </w:t>
      </w:r>
      <w:r w:rsidR="00156F4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6701CD2" w:rsidR="00FF365C" w:rsidRPr="00DF18AB" w:rsidRDefault="00FF365C" w:rsidP="00FF365C">
      <w:pPr>
        <w:pStyle w:val="EX"/>
      </w:pPr>
      <w:r w:rsidRPr="00DF18AB">
        <w:t>[20]</w:t>
      </w:r>
      <w:r w:rsidRPr="00DF18AB">
        <w:tab/>
      </w:r>
      <w:r w:rsidR="00156F45" w:rsidRPr="00DF18AB">
        <w:t>3GPP</w:t>
      </w:r>
      <w:r w:rsidR="00156F45">
        <w:t> </w:t>
      </w:r>
      <w:r w:rsidR="00156F45" w:rsidRPr="00DF18AB">
        <w:t>TS</w:t>
      </w:r>
      <w:r w:rsidR="00156F45">
        <w:t> </w:t>
      </w:r>
      <w:r w:rsidR="00156F4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1C86965" w:rsidR="00FF365C" w:rsidRPr="00DF18AB" w:rsidRDefault="00FF365C" w:rsidP="00FF365C">
      <w:pPr>
        <w:pStyle w:val="EX"/>
      </w:pPr>
      <w:r w:rsidRPr="00DF18AB">
        <w:t>[22]</w:t>
      </w:r>
      <w:r w:rsidRPr="00DF18AB">
        <w:tab/>
      </w:r>
      <w:r w:rsidR="00156F45" w:rsidRPr="00DF18AB">
        <w:t>3GPP</w:t>
      </w:r>
      <w:r w:rsidR="00156F45">
        <w:t> </w:t>
      </w:r>
      <w:r w:rsidR="00156F45" w:rsidRPr="00DF18AB">
        <w:t>TR</w:t>
      </w:r>
      <w:r w:rsidR="00156F45">
        <w:t> </w:t>
      </w:r>
      <w:r w:rsidR="00156F4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D4F12D1" w:rsidR="00FF365C" w:rsidRPr="00DF18AB" w:rsidRDefault="00FF365C" w:rsidP="00FF365C">
      <w:pPr>
        <w:pStyle w:val="EX"/>
      </w:pPr>
      <w:r w:rsidRPr="00DF18AB">
        <w:t>[23]</w:t>
      </w:r>
      <w:r w:rsidRPr="00DF18AB">
        <w:tab/>
      </w:r>
      <w:r w:rsidR="00156F45" w:rsidRPr="00DF18AB">
        <w:t>3GPP</w:t>
      </w:r>
      <w:r w:rsidR="00156F45">
        <w:t> </w:t>
      </w:r>
      <w:r w:rsidR="00156F45" w:rsidRPr="00DF18AB">
        <w:t>TS</w:t>
      </w:r>
      <w:r w:rsidR="00156F45">
        <w:t> </w:t>
      </w:r>
      <w:r w:rsidR="00156F4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D4FEC59" w:rsidR="00FF365C" w:rsidRPr="00DF18AB" w:rsidRDefault="00FF365C" w:rsidP="00FF365C">
      <w:pPr>
        <w:pStyle w:val="EX"/>
      </w:pPr>
      <w:r w:rsidRPr="00DF18AB">
        <w:t>[24]</w:t>
      </w:r>
      <w:r w:rsidRPr="00DF18AB">
        <w:tab/>
      </w:r>
      <w:r w:rsidR="00156F45" w:rsidRPr="00DF18AB">
        <w:t>3GPP</w:t>
      </w:r>
      <w:r w:rsidR="00156F45">
        <w:t> </w:t>
      </w:r>
      <w:r w:rsidR="00156F45" w:rsidRPr="00DF18AB">
        <w:t>TS</w:t>
      </w:r>
      <w:r w:rsidR="00156F45">
        <w:t> </w:t>
      </w:r>
      <w:r w:rsidR="00156F4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459BEC5" w:rsidR="00FF365C" w:rsidRPr="00DF18AB" w:rsidRDefault="00FF365C" w:rsidP="00FF365C">
      <w:pPr>
        <w:pStyle w:val="EX"/>
      </w:pPr>
      <w:r w:rsidRPr="00DF18AB">
        <w:t>[25]</w:t>
      </w:r>
      <w:r w:rsidRPr="00DF18AB">
        <w:tab/>
      </w:r>
      <w:r w:rsidR="00156F45" w:rsidRPr="00DF18AB">
        <w:t>3GPP</w:t>
      </w:r>
      <w:r w:rsidR="00156F45">
        <w:t> </w:t>
      </w:r>
      <w:r w:rsidR="00156F45" w:rsidRPr="00DF18AB">
        <w:t>TS</w:t>
      </w:r>
      <w:r w:rsidR="00156F45">
        <w:t> </w:t>
      </w:r>
      <w:r w:rsidR="00156F4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6D490883" w:rsidR="00FF365C" w:rsidRPr="00DF18AB" w:rsidRDefault="00FF365C" w:rsidP="00FF365C">
      <w:pPr>
        <w:pStyle w:val="EX"/>
      </w:pPr>
      <w:r w:rsidRPr="00DF18AB">
        <w:t>[26]</w:t>
      </w:r>
      <w:r w:rsidRPr="00DF18AB">
        <w:rPr>
          <w:lang w:eastAsia="ko-KR"/>
        </w:rPr>
        <w:tab/>
      </w:r>
      <w:r w:rsidR="00156F45" w:rsidRPr="00DF18AB">
        <w:t>3GPP</w:t>
      </w:r>
      <w:r w:rsidR="00156F45">
        <w:t> </w:t>
      </w:r>
      <w:r w:rsidR="00156F45" w:rsidRPr="00DF18AB">
        <w:t>TS</w:t>
      </w:r>
      <w:r w:rsidR="00156F45">
        <w:t> </w:t>
      </w:r>
      <w:r w:rsidR="00156F4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157265F" w:rsidR="00FF365C" w:rsidRPr="00DF18AB" w:rsidRDefault="00FF365C" w:rsidP="00FF365C">
      <w:pPr>
        <w:pStyle w:val="EX"/>
      </w:pPr>
      <w:r w:rsidRPr="00DF18AB">
        <w:t>[27]</w:t>
      </w:r>
      <w:r w:rsidRPr="00DF18AB">
        <w:tab/>
      </w:r>
      <w:r w:rsidR="00156F45" w:rsidRPr="00DF18AB">
        <w:t>3GPP</w:t>
      </w:r>
      <w:r w:rsidR="00156F45">
        <w:t> </w:t>
      </w:r>
      <w:r w:rsidR="00156F45" w:rsidRPr="00DF18AB">
        <w:t>TS</w:t>
      </w:r>
      <w:r w:rsidR="00156F45">
        <w:t> </w:t>
      </w:r>
      <w:r w:rsidR="00156F4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60B2E1A9" w:rsidR="00FF365C" w:rsidRPr="00DF18AB" w:rsidRDefault="00FF365C" w:rsidP="00FF365C">
      <w:pPr>
        <w:pStyle w:val="EX"/>
      </w:pPr>
      <w:r w:rsidRPr="00DF18AB">
        <w:t>[28]</w:t>
      </w:r>
      <w:r w:rsidRPr="00DF18AB">
        <w:tab/>
      </w:r>
      <w:r w:rsidR="00156F45" w:rsidRPr="00DF18AB">
        <w:t>3GPP</w:t>
      </w:r>
      <w:r w:rsidR="00156F45">
        <w:t> </w:t>
      </w:r>
      <w:r w:rsidR="00156F45" w:rsidRPr="00DF18AB">
        <w:t>TS</w:t>
      </w:r>
      <w:r w:rsidR="00156F45">
        <w:t> </w:t>
      </w:r>
      <w:r w:rsidR="00156F4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342D870" w:rsidR="00FF365C" w:rsidRPr="00DF18AB" w:rsidRDefault="00FF365C" w:rsidP="00FF365C">
      <w:pPr>
        <w:pStyle w:val="EX"/>
      </w:pPr>
      <w:r w:rsidRPr="00DF18AB">
        <w:t>[29]</w:t>
      </w:r>
      <w:r w:rsidRPr="00DF18AB">
        <w:tab/>
      </w:r>
      <w:r w:rsidR="00156F45" w:rsidRPr="00DF18AB">
        <w:t>3GPP</w:t>
      </w:r>
      <w:r w:rsidR="00156F45">
        <w:t> </w:t>
      </w:r>
      <w:r w:rsidR="00156F45" w:rsidRPr="00DF18AB">
        <w:t>TS</w:t>
      </w:r>
      <w:r w:rsidR="00156F45">
        <w:t> </w:t>
      </w:r>
      <w:r w:rsidR="00156F4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2B6E8337" w:rsidR="00FF365C" w:rsidRPr="00DF18AB" w:rsidRDefault="00FF365C" w:rsidP="00FF365C">
      <w:pPr>
        <w:pStyle w:val="EX"/>
      </w:pPr>
      <w:r w:rsidRPr="00DF18AB">
        <w:t>[29a]</w:t>
      </w:r>
      <w:r w:rsidRPr="00DF18AB">
        <w:tab/>
      </w:r>
      <w:r w:rsidR="00156F45" w:rsidRPr="00DF18AB">
        <w:t>3GPP</w:t>
      </w:r>
      <w:r w:rsidR="00156F45">
        <w:t> </w:t>
      </w:r>
      <w:r w:rsidR="00156F45" w:rsidRPr="00DF18AB">
        <w:t>TS</w:t>
      </w:r>
      <w:r w:rsidR="00156F45">
        <w:t> </w:t>
      </w:r>
      <w:r w:rsidR="00156F4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FE40D38" w:rsidR="00FF365C" w:rsidRPr="00DF18AB" w:rsidRDefault="00FF365C" w:rsidP="00FF365C">
      <w:pPr>
        <w:pStyle w:val="EX"/>
        <w:rPr>
          <w:lang w:eastAsia="ko-KR"/>
        </w:rPr>
      </w:pPr>
      <w:r w:rsidRPr="00DF18AB">
        <w:t>[30]</w:t>
      </w:r>
      <w:r w:rsidRPr="00DF18AB">
        <w:tab/>
      </w:r>
      <w:r w:rsidR="00156F45" w:rsidRPr="00DF18AB">
        <w:t>3GPP</w:t>
      </w:r>
      <w:r w:rsidR="00156F45">
        <w:t> </w:t>
      </w:r>
      <w:r w:rsidR="00156F45" w:rsidRPr="00DF18AB">
        <w:t>TS</w:t>
      </w:r>
      <w:r w:rsidR="00156F45">
        <w:t> </w:t>
      </w:r>
      <w:r w:rsidR="00156F4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67A7576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156F45" w:rsidRPr="00DF18AB">
        <w:t>3GPP</w:t>
      </w:r>
      <w:r w:rsidR="00156F45">
        <w:t> </w:t>
      </w:r>
      <w:r w:rsidR="00156F45" w:rsidRPr="00DF18AB">
        <w:t>TS</w:t>
      </w:r>
      <w:r w:rsidR="00156F45">
        <w:t> </w:t>
      </w:r>
      <w:r w:rsidR="00156F4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40BEF4F"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156F45" w:rsidRPr="00DF18AB">
        <w:t>3GPP</w:t>
      </w:r>
      <w:r w:rsidR="00156F45">
        <w:t> </w:t>
      </w:r>
      <w:r w:rsidR="00156F45" w:rsidRPr="00DF18AB">
        <w:t>TS</w:t>
      </w:r>
      <w:r w:rsidR="00156F45">
        <w:t> </w:t>
      </w:r>
      <w:r w:rsidR="00156F4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C4F492B" w:rsidR="00FF365C" w:rsidRPr="00DF18AB" w:rsidRDefault="00FF365C" w:rsidP="00FF365C">
      <w:pPr>
        <w:pStyle w:val="EX"/>
        <w:rPr>
          <w:lang w:eastAsia="ko-KR"/>
        </w:rPr>
      </w:pPr>
      <w:r w:rsidRPr="00DF18AB">
        <w:t>[36]</w:t>
      </w:r>
      <w:r w:rsidRPr="00DF18AB">
        <w:tab/>
      </w:r>
      <w:r w:rsidR="00156F45" w:rsidRPr="00DF18AB">
        <w:t>3GPP</w:t>
      </w:r>
      <w:r w:rsidR="00156F45">
        <w:t> </w:t>
      </w:r>
      <w:r w:rsidR="00156F45" w:rsidRPr="00DF18AB">
        <w:t>TS</w:t>
      </w:r>
      <w:r w:rsidR="00156F45">
        <w:t> </w:t>
      </w:r>
      <w:r w:rsidR="00156F4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4AEAA447" w:rsidR="00FF365C" w:rsidRPr="00DF18AB" w:rsidRDefault="00FF365C" w:rsidP="00FF365C">
      <w:pPr>
        <w:pStyle w:val="EX"/>
      </w:pPr>
      <w:r w:rsidRPr="00DF18AB">
        <w:t>[52]</w:t>
      </w:r>
      <w:r w:rsidRPr="00DF18AB">
        <w:tab/>
      </w:r>
      <w:r w:rsidR="00156F45" w:rsidRPr="00DF18AB">
        <w:t>3GPP</w:t>
      </w:r>
      <w:r w:rsidR="00156F45">
        <w:t> </w:t>
      </w:r>
      <w:r w:rsidR="00156F45" w:rsidRPr="00DF18AB">
        <w:t>TS</w:t>
      </w:r>
      <w:r w:rsidR="00156F45">
        <w:t> </w:t>
      </w:r>
      <w:r w:rsidR="00156F45" w:rsidRPr="00DF18AB">
        <w:t>23.279:</w:t>
      </w:r>
      <w:r w:rsidRPr="00DF18AB">
        <w:t xml:space="preserve"> "Combining Circuit Switched (CS) and IP Multimedia Subsystem (IMS) services; Stage 2".</w:t>
      </w:r>
    </w:p>
    <w:p w14:paraId="0DF7E2AB" w14:textId="6ACFA04B" w:rsidR="00FF365C" w:rsidRPr="00DF18AB" w:rsidRDefault="00FF365C" w:rsidP="00FF365C">
      <w:pPr>
        <w:pStyle w:val="EX"/>
      </w:pPr>
      <w:r w:rsidRPr="00DF18AB">
        <w:t>[53]</w:t>
      </w:r>
      <w:r w:rsidRPr="00DF18AB">
        <w:tab/>
      </w:r>
      <w:r w:rsidR="00156F45" w:rsidRPr="00DF18AB">
        <w:t>3GPP</w:t>
      </w:r>
      <w:r w:rsidR="00156F45">
        <w:t> </w:t>
      </w:r>
      <w:r w:rsidR="00156F45" w:rsidRPr="00DF18AB">
        <w:t>TS</w:t>
      </w:r>
      <w:r w:rsidR="00156F45">
        <w:t> </w:t>
      </w:r>
      <w:r w:rsidR="00156F45" w:rsidRPr="00DF18AB">
        <w:t>22.173:</w:t>
      </w:r>
      <w:r w:rsidRPr="00DF18AB">
        <w:t xml:space="preserve"> "IMS Multimedia Telephony Service and supplementary services; Stage 1".</w:t>
      </w:r>
    </w:p>
    <w:p w14:paraId="79BF6BB8" w14:textId="7EA798A7" w:rsidR="00FF365C" w:rsidRPr="00DF18AB" w:rsidRDefault="00FF365C" w:rsidP="00FF365C">
      <w:pPr>
        <w:pStyle w:val="EX"/>
      </w:pPr>
      <w:r w:rsidRPr="00DF18AB">
        <w:t>[54]</w:t>
      </w:r>
      <w:r w:rsidRPr="00DF18AB">
        <w:tab/>
      </w:r>
      <w:r w:rsidR="00156F45" w:rsidRPr="00DF18AB">
        <w:t>3GPP</w:t>
      </w:r>
      <w:r w:rsidR="00156F45">
        <w:t> </w:t>
      </w:r>
      <w:r w:rsidR="00156F45" w:rsidRPr="00DF18AB">
        <w:t>TS</w:t>
      </w:r>
      <w:r w:rsidR="00156F45">
        <w:t> </w:t>
      </w:r>
      <w:r w:rsidR="00156F45" w:rsidRPr="00DF18AB">
        <w:t>23.203:</w:t>
      </w:r>
      <w:r w:rsidRPr="00DF18AB">
        <w:t xml:space="preserve"> "Policy and Charging Control architecture".</w:t>
      </w:r>
    </w:p>
    <w:p w14:paraId="3F947B7D" w14:textId="069A0570" w:rsidR="00FF365C" w:rsidRPr="00DF18AB" w:rsidRDefault="00FF365C" w:rsidP="00FF365C">
      <w:pPr>
        <w:pStyle w:val="EX"/>
      </w:pPr>
      <w:r w:rsidRPr="00DF18AB">
        <w:t>[55]</w:t>
      </w:r>
      <w:r w:rsidRPr="00DF18AB">
        <w:tab/>
      </w:r>
      <w:r w:rsidR="00156F45" w:rsidRPr="00DF18AB">
        <w:t>3GPP</w:t>
      </w:r>
      <w:r w:rsidR="00156F45">
        <w:t> </w:t>
      </w:r>
      <w:r w:rsidR="00156F45" w:rsidRPr="00DF18AB">
        <w:t>TS</w:t>
      </w:r>
      <w:r w:rsidR="00156F45">
        <w:t> </w:t>
      </w:r>
      <w:r w:rsidR="00156F45" w:rsidRPr="00DF18AB">
        <w:t>23.107:</w:t>
      </w:r>
      <w:r w:rsidRPr="00DF18AB">
        <w:t xml:space="preserve"> "Quality of Service (QoS) concept and architecture".</w:t>
      </w:r>
    </w:p>
    <w:p w14:paraId="3E5237D0" w14:textId="62880AA4" w:rsidR="00FF365C" w:rsidRPr="00DF18AB" w:rsidRDefault="00FF365C" w:rsidP="00FF365C">
      <w:pPr>
        <w:pStyle w:val="EX"/>
      </w:pPr>
      <w:r w:rsidRPr="00DF18AB">
        <w:t>[56]</w:t>
      </w:r>
      <w:r w:rsidRPr="00DF18AB">
        <w:tab/>
      </w:r>
      <w:r w:rsidR="00156F45" w:rsidRPr="00DF18AB">
        <w:t>3GPP</w:t>
      </w:r>
      <w:r w:rsidR="00156F45">
        <w:t> </w:t>
      </w:r>
      <w:r w:rsidR="00156F45" w:rsidRPr="00DF18AB">
        <w:t>TS</w:t>
      </w:r>
      <w:r w:rsidR="00156F45">
        <w:t> </w:t>
      </w:r>
      <w:r w:rsidR="00156F4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5E43ECB" w:rsidR="00FF365C" w:rsidRPr="00DF18AB" w:rsidRDefault="00FF365C" w:rsidP="00FF365C">
      <w:pPr>
        <w:pStyle w:val="EX"/>
      </w:pPr>
      <w:r w:rsidRPr="00DF18AB">
        <w:t>[58]</w:t>
      </w:r>
      <w:r w:rsidRPr="00DF18AB">
        <w:tab/>
      </w:r>
      <w:r w:rsidR="00156F45" w:rsidRPr="00DF18AB">
        <w:t>3GPP</w:t>
      </w:r>
      <w:r w:rsidR="00156F45">
        <w:t> </w:t>
      </w:r>
      <w:r w:rsidR="00156F45" w:rsidRPr="00DF18AB">
        <w:t>TS</w:t>
      </w:r>
      <w:r w:rsidR="00156F45">
        <w:t> </w:t>
      </w:r>
      <w:r w:rsidR="00156F45" w:rsidRPr="00DF18AB">
        <w:t>23.167:</w:t>
      </w:r>
      <w:r w:rsidRPr="00DF18AB">
        <w:t xml:space="preserve"> "IP Multimedia Subsystem (IMS) emergency sessions".</w:t>
      </w:r>
    </w:p>
    <w:p w14:paraId="705E8F43" w14:textId="238A3358" w:rsidR="00FF365C" w:rsidRPr="00DF18AB" w:rsidRDefault="00FF365C" w:rsidP="00FF365C">
      <w:pPr>
        <w:pStyle w:val="EX"/>
      </w:pPr>
      <w:r w:rsidRPr="00DF18AB">
        <w:t>[59]</w:t>
      </w:r>
      <w:r w:rsidRPr="00DF18AB">
        <w:tab/>
      </w:r>
      <w:r w:rsidR="00156F45" w:rsidRPr="00DF18AB">
        <w:t>3GPP</w:t>
      </w:r>
      <w:r w:rsidR="00156F45">
        <w:t> </w:t>
      </w:r>
      <w:r w:rsidR="00156F45" w:rsidRPr="00DF18AB">
        <w:t>TS</w:t>
      </w:r>
      <w:r w:rsidR="00156F45">
        <w:t> </w:t>
      </w:r>
      <w:r w:rsidR="00156F4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55AF926B" w:rsidR="00FF365C" w:rsidRPr="00DF18AB" w:rsidRDefault="00FF365C" w:rsidP="00FF365C">
      <w:pPr>
        <w:pStyle w:val="EX"/>
      </w:pPr>
      <w:r w:rsidRPr="00DF18AB">
        <w:t>[64]</w:t>
      </w:r>
      <w:r w:rsidRPr="00DF18AB">
        <w:tab/>
      </w:r>
      <w:r w:rsidR="00156F45" w:rsidRPr="00DF18AB">
        <w:t>3GPP</w:t>
      </w:r>
      <w:r w:rsidR="00156F45">
        <w:t> </w:t>
      </w:r>
      <w:r w:rsidR="00156F45" w:rsidRPr="00DF18AB">
        <w:t>TS</w:t>
      </w:r>
      <w:r w:rsidR="00156F45">
        <w:t> </w:t>
      </w:r>
      <w:r w:rsidR="00156F4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78B73D01" w:rsidR="00FF365C" w:rsidRPr="00DF18AB" w:rsidRDefault="00FF365C" w:rsidP="00FF365C">
      <w:pPr>
        <w:pStyle w:val="EX"/>
      </w:pPr>
      <w:r w:rsidRPr="00DF18AB">
        <w:t>[66]</w:t>
      </w:r>
      <w:r w:rsidRPr="00DF18AB">
        <w:tab/>
      </w:r>
      <w:r w:rsidR="00156F45" w:rsidRPr="00DF18AB">
        <w:t>3GPP</w:t>
      </w:r>
      <w:r w:rsidR="00156F45">
        <w:t> </w:t>
      </w:r>
      <w:r w:rsidR="00156F45" w:rsidRPr="00DF18AB">
        <w:t>TS</w:t>
      </w:r>
      <w:r w:rsidR="00156F45">
        <w:t> </w:t>
      </w:r>
      <w:r w:rsidR="00156F45" w:rsidRPr="00DF18AB">
        <w:t>23.292:</w:t>
      </w:r>
      <w:r w:rsidRPr="00DF18AB">
        <w:t xml:space="preserve"> "IP Multimedia Subsystem (IMS) Centralized Services".</w:t>
      </w:r>
    </w:p>
    <w:p w14:paraId="7A3528B5" w14:textId="56EFD356" w:rsidR="00FF365C" w:rsidRPr="00DF18AB" w:rsidRDefault="00FF365C" w:rsidP="00FF365C">
      <w:pPr>
        <w:pStyle w:val="EX"/>
      </w:pPr>
      <w:r w:rsidRPr="00DF18AB">
        <w:t>[67]</w:t>
      </w:r>
      <w:r w:rsidRPr="00DF18AB">
        <w:tab/>
      </w:r>
      <w:r w:rsidR="00156F45" w:rsidRPr="00DF18AB">
        <w:t>3GPP</w:t>
      </w:r>
      <w:r w:rsidR="00156F45">
        <w:t> </w:t>
      </w:r>
      <w:r w:rsidR="00156F45" w:rsidRPr="00DF18AB">
        <w:t>TS</w:t>
      </w:r>
      <w:r w:rsidR="00156F45">
        <w:t> </w:t>
      </w:r>
      <w:r w:rsidR="00156F45" w:rsidRPr="00DF18AB">
        <w:t>23.237:</w:t>
      </w:r>
      <w:r w:rsidRPr="00DF18AB">
        <w:t xml:space="preserve"> "IP Multimedia Subsystem (IMS) Service Continuity".</w:t>
      </w:r>
    </w:p>
    <w:p w14:paraId="6467917A" w14:textId="14E99284" w:rsidR="00FF365C" w:rsidRPr="00DF18AB" w:rsidRDefault="00FF365C" w:rsidP="00FF365C">
      <w:pPr>
        <w:pStyle w:val="EX"/>
      </w:pPr>
      <w:r w:rsidRPr="00DF18AB">
        <w:t>[68]</w:t>
      </w:r>
      <w:r w:rsidRPr="00DF18AB">
        <w:tab/>
      </w:r>
      <w:r w:rsidR="00156F45" w:rsidRPr="00DF18AB">
        <w:t>3GPP</w:t>
      </w:r>
      <w:r w:rsidR="00156F45">
        <w:t> </w:t>
      </w:r>
      <w:r w:rsidR="00156F45" w:rsidRPr="00DF18AB">
        <w:t>TR</w:t>
      </w:r>
      <w:r w:rsidR="00156F45">
        <w:t> </w:t>
      </w:r>
      <w:r w:rsidR="00156F45" w:rsidRPr="00DF18AB">
        <w:t>21.905:</w:t>
      </w:r>
      <w:r w:rsidRPr="00DF18AB">
        <w:t xml:space="preserve"> "Vocabulary for 3GPP Specifications".</w:t>
      </w:r>
    </w:p>
    <w:p w14:paraId="7444DA8C" w14:textId="7280A6F9" w:rsidR="00FF365C" w:rsidRPr="00DF18AB" w:rsidRDefault="00FF365C" w:rsidP="00FF365C">
      <w:pPr>
        <w:pStyle w:val="EX"/>
      </w:pPr>
      <w:r w:rsidRPr="00DF18AB">
        <w:t>[69]</w:t>
      </w:r>
      <w:r w:rsidRPr="00DF18AB">
        <w:tab/>
      </w:r>
      <w:r w:rsidR="00156F45" w:rsidRPr="00DF18AB">
        <w:t>3GPP</w:t>
      </w:r>
      <w:r w:rsidR="00156F45">
        <w:t> </w:t>
      </w:r>
      <w:r w:rsidR="00156F45" w:rsidRPr="00DF18AB">
        <w:t>TS</w:t>
      </w:r>
      <w:r w:rsidR="00156F45">
        <w:t> </w:t>
      </w:r>
      <w:r w:rsidR="00156F45" w:rsidRPr="00DF18AB">
        <w:t>31.103:</w:t>
      </w:r>
      <w:r w:rsidRPr="00DF18AB">
        <w:t xml:space="preserve"> "Characteristics of the IP Multimedia Services Identity Module (ISIM) application".</w:t>
      </w:r>
    </w:p>
    <w:p w14:paraId="108115E9" w14:textId="255B15C2" w:rsidR="00FF365C" w:rsidRPr="00DF18AB" w:rsidRDefault="00FF365C" w:rsidP="00FF365C">
      <w:pPr>
        <w:pStyle w:val="EX"/>
      </w:pPr>
      <w:r w:rsidRPr="00DF18AB">
        <w:t>[70]</w:t>
      </w:r>
      <w:r w:rsidRPr="00DF18AB">
        <w:tab/>
      </w:r>
      <w:r w:rsidR="00156F45" w:rsidRPr="00DF18AB">
        <w:t>3GPP</w:t>
      </w:r>
      <w:r w:rsidR="00156F45">
        <w:t> </w:t>
      </w:r>
      <w:r w:rsidR="00156F45" w:rsidRPr="00DF18AB">
        <w:t>TS</w:t>
      </w:r>
      <w:r w:rsidR="00156F45">
        <w:t> </w:t>
      </w:r>
      <w:r w:rsidR="00156F45" w:rsidRPr="00DF18AB">
        <w:t>23.401:</w:t>
      </w:r>
      <w:r w:rsidRPr="00DF18AB">
        <w:t xml:space="preserve"> "General Packet Radio Service (GPRS) enhancements for Evolved Universal Terrestrial Radio Access Network (E-UTRAN) access".</w:t>
      </w:r>
    </w:p>
    <w:p w14:paraId="43325899" w14:textId="46876E41" w:rsidR="00FF365C" w:rsidRPr="00DF18AB" w:rsidRDefault="00FF365C" w:rsidP="00FF365C">
      <w:pPr>
        <w:pStyle w:val="EX"/>
      </w:pPr>
      <w:r w:rsidRPr="00DF18AB">
        <w:t>[71]</w:t>
      </w:r>
      <w:r w:rsidRPr="00DF18AB">
        <w:tab/>
      </w:r>
      <w:r w:rsidR="00156F45" w:rsidRPr="00DF18AB">
        <w:t>3GPP</w:t>
      </w:r>
      <w:r w:rsidR="00156F45">
        <w:t> </w:t>
      </w:r>
      <w:r w:rsidR="00156F45" w:rsidRPr="00DF18AB">
        <w:t>TS</w:t>
      </w:r>
      <w:r w:rsidR="00156F45">
        <w:t> </w:t>
      </w:r>
      <w:r w:rsidR="00156F4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8B0F4F" w:rsidR="00FF365C" w:rsidRPr="00DF18AB" w:rsidRDefault="00FF365C" w:rsidP="00FF365C">
      <w:pPr>
        <w:pStyle w:val="EX"/>
      </w:pPr>
      <w:r w:rsidRPr="00DF18AB">
        <w:t>[73]</w:t>
      </w:r>
      <w:r w:rsidRPr="00DF18AB">
        <w:tab/>
      </w:r>
      <w:r w:rsidR="00156F45" w:rsidRPr="00DF18AB">
        <w:t>3GPP</w:t>
      </w:r>
      <w:r w:rsidR="00156F45">
        <w:t> </w:t>
      </w:r>
      <w:r w:rsidR="00156F45" w:rsidRPr="00DF18AB">
        <w:t>TS</w:t>
      </w:r>
      <w:r w:rsidR="00156F45">
        <w:t> </w:t>
      </w:r>
      <w:r w:rsidR="00156F45" w:rsidRPr="00DF18AB">
        <w:t>23.333:</w:t>
      </w:r>
      <w:r w:rsidRPr="00DF18AB">
        <w:t xml:space="preserve"> "Multimedia Resource Function Controller (MRFC) - Multimedia Resource Function Processor (MRFP) Mp interface: Procedures Descriptions".</w:t>
      </w:r>
    </w:p>
    <w:p w14:paraId="43603439" w14:textId="6985314D" w:rsidR="00FF365C" w:rsidRPr="00DF18AB" w:rsidRDefault="00FF365C" w:rsidP="00FF365C">
      <w:pPr>
        <w:pStyle w:val="EX"/>
      </w:pPr>
      <w:r w:rsidRPr="00DF18AB">
        <w:t>[74]</w:t>
      </w:r>
      <w:r w:rsidRPr="00DF18AB">
        <w:tab/>
      </w:r>
      <w:r w:rsidR="00156F45" w:rsidRPr="00DF18AB">
        <w:t>3GPP</w:t>
      </w:r>
      <w:r w:rsidR="00156F45">
        <w:t> </w:t>
      </w:r>
      <w:r w:rsidR="00156F45" w:rsidRPr="00DF18AB">
        <w:t>TS</w:t>
      </w:r>
      <w:r w:rsidR="00156F45">
        <w:t> </w:t>
      </w:r>
      <w:r w:rsidR="00156F45" w:rsidRPr="00DF18AB">
        <w:t>23.334:</w:t>
      </w:r>
      <w:r w:rsidRPr="00DF18AB">
        <w:t xml:space="preserve"> " IMS Application Level Gateway (IMS-ALG) - IMS Access Gateway (IMS-AGW) interface: Procedures Descriptions".</w:t>
      </w:r>
    </w:p>
    <w:p w14:paraId="5CC03956" w14:textId="6D598969" w:rsidR="00FF365C" w:rsidRPr="00DF18AB" w:rsidRDefault="00FF365C" w:rsidP="00FF365C">
      <w:pPr>
        <w:pStyle w:val="EX"/>
      </w:pPr>
      <w:r w:rsidRPr="00DF18AB">
        <w:t>[75]</w:t>
      </w:r>
      <w:r w:rsidRPr="00DF18AB">
        <w:tab/>
      </w:r>
      <w:r w:rsidR="00156F45" w:rsidRPr="00DF18AB">
        <w:t>3GPP</w:t>
      </w:r>
      <w:r w:rsidR="00156F45">
        <w:t> </w:t>
      </w:r>
      <w:r w:rsidR="00156F45" w:rsidRPr="00DF18AB">
        <w:t>TS</w:t>
      </w:r>
      <w:r w:rsidR="00156F45">
        <w:t> </w:t>
      </w:r>
      <w:r w:rsidR="00156F45" w:rsidRPr="00DF18AB">
        <w:t>29.162:</w:t>
      </w:r>
      <w:r w:rsidRPr="00DF18AB">
        <w:t xml:space="preserve"> "Interworking between the IM CN subsystem and IP networks".</w:t>
      </w:r>
    </w:p>
    <w:p w14:paraId="55646EC9" w14:textId="17E53EB3" w:rsidR="00FF365C" w:rsidRPr="00DF18AB" w:rsidRDefault="00FF365C" w:rsidP="00FF365C">
      <w:pPr>
        <w:pStyle w:val="EX"/>
      </w:pPr>
      <w:r w:rsidRPr="00DF18AB">
        <w:t>[76]</w:t>
      </w:r>
      <w:r w:rsidRPr="00DF18AB">
        <w:tab/>
      </w:r>
      <w:r w:rsidR="00156F45" w:rsidRPr="00DF18AB">
        <w:t>3GPP</w:t>
      </w:r>
      <w:r w:rsidR="00156F45">
        <w:t> </w:t>
      </w:r>
      <w:r w:rsidR="00156F45" w:rsidRPr="00DF18AB">
        <w:t>TS</w:t>
      </w:r>
      <w:r w:rsidR="00156F45">
        <w:t> </w:t>
      </w:r>
      <w:r w:rsidR="00156F45" w:rsidRPr="00DF18AB">
        <w:t>26.114:</w:t>
      </w:r>
      <w:r w:rsidRPr="00DF18AB">
        <w:t xml:space="preserve"> "IP Multimedia Subsystem (IMS); Multimedia Telephony; Media handling and interaction".</w:t>
      </w:r>
    </w:p>
    <w:p w14:paraId="08FAE6FF" w14:textId="5B9FB0A9" w:rsidR="00FF365C" w:rsidRPr="00DF18AB" w:rsidRDefault="00FF365C" w:rsidP="00FF365C">
      <w:pPr>
        <w:pStyle w:val="EX"/>
      </w:pPr>
      <w:r w:rsidRPr="00DF18AB">
        <w:t>[77]</w:t>
      </w:r>
      <w:r w:rsidRPr="00DF18AB">
        <w:tab/>
      </w:r>
      <w:r w:rsidR="00156F45" w:rsidRPr="00DF18AB">
        <w:t>3GPP</w:t>
      </w:r>
      <w:r w:rsidR="00156F45">
        <w:t> </w:t>
      </w:r>
      <w:r w:rsidR="00156F45" w:rsidRPr="00DF18AB">
        <w:t>TS</w:t>
      </w:r>
      <w:r w:rsidR="00156F45">
        <w:t> </w:t>
      </w:r>
      <w:r w:rsidR="00156F45" w:rsidRPr="00DF18AB">
        <w:t>22.153:</w:t>
      </w:r>
      <w:r w:rsidRPr="00DF18AB">
        <w:t xml:space="preserve"> "Multimedia priority service".</w:t>
      </w:r>
    </w:p>
    <w:p w14:paraId="1C7C6D2D" w14:textId="13080A7C" w:rsidR="00FF365C" w:rsidRPr="00DF18AB" w:rsidRDefault="00FF365C" w:rsidP="00FF365C">
      <w:pPr>
        <w:pStyle w:val="EX"/>
      </w:pPr>
      <w:r w:rsidRPr="00DF18AB">
        <w:t>[78]</w:t>
      </w:r>
      <w:r w:rsidRPr="00DF18AB">
        <w:tab/>
      </w:r>
      <w:r w:rsidR="00156F45" w:rsidRPr="00DF18AB">
        <w:t>ETSI</w:t>
      </w:r>
      <w:r w:rsidR="00156F45">
        <w:t> </w:t>
      </w:r>
      <w:r w:rsidR="00156F45" w:rsidRPr="00DF18AB">
        <w:t>ES</w:t>
      </w:r>
      <w:r w:rsidR="00156F45">
        <w:t> </w:t>
      </w:r>
      <w:r w:rsidR="00156F45" w:rsidRPr="00DF18AB">
        <w:t>282</w:t>
      </w:r>
      <w:r w:rsidR="00156F45">
        <w:t> </w:t>
      </w:r>
      <w:r w:rsidR="00156F45" w:rsidRPr="00DF18AB">
        <w:t>003:</w:t>
      </w:r>
      <w:r w:rsidRPr="00DF18AB">
        <w:t xml:space="preserve"> "Telecommunications and Internet converged Services and Protocols for Advanced Networking (TISPAN); Resource and Admission Control Sub-System (RACS): Functional Architecture".</w:t>
      </w:r>
    </w:p>
    <w:p w14:paraId="6C751516" w14:textId="64C6FBA9" w:rsidR="00FF365C" w:rsidRPr="00DF18AB" w:rsidRDefault="00FF365C" w:rsidP="00FF365C">
      <w:pPr>
        <w:pStyle w:val="EX"/>
      </w:pPr>
      <w:r w:rsidRPr="00DF18AB">
        <w:t>[79]</w:t>
      </w:r>
      <w:r w:rsidRPr="00DF18AB">
        <w:tab/>
      </w:r>
      <w:r w:rsidR="00156F45" w:rsidRPr="00DF18AB">
        <w:t>3GPP</w:t>
      </w:r>
      <w:r w:rsidR="00156F45">
        <w:t> </w:t>
      </w:r>
      <w:r w:rsidR="00156F45" w:rsidRPr="00DF18AB">
        <w:t>TS</w:t>
      </w:r>
      <w:r w:rsidR="00156F45">
        <w:t> </w:t>
      </w:r>
      <w:r w:rsidR="00156F45" w:rsidRPr="00DF18AB">
        <w:t>29.328:</w:t>
      </w:r>
      <w:r w:rsidRPr="00DF18AB">
        <w:t xml:space="preserve"> "IP Multimedia (IM) Subsystem Sh Interface; Signalling flows and message contents".</w:t>
      </w:r>
    </w:p>
    <w:p w14:paraId="62B6E09B" w14:textId="27316020" w:rsidR="00FF365C" w:rsidRPr="00DF18AB" w:rsidRDefault="00FF365C" w:rsidP="00FF365C">
      <w:pPr>
        <w:pStyle w:val="EX"/>
      </w:pPr>
      <w:r w:rsidRPr="00DF18AB">
        <w:t>[80]</w:t>
      </w:r>
      <w:r w:rsidRPr="00DF18AB">
        <w:tab/>
      </w:r>
      <w:r w:rsidR="00156F45" w:rsidRPr="00DF18AB">
        <w:t>3GPP</w:t>
      </w:r>
      <w:r w:rsidR="00156F45">
        <w:t> </w:t>
      </w:r>
      <w:r w:rsidR="00156F45" w:rsidRPr="00DF18AB">
        <w:t>TS</w:t>
      </w:r>
      <w:r w:rsidR="00156F45">
        <w:t> </w:t>
      </w:r>
      <w:r w:rsidR="00156F45" w:rsidRPr="00DF18AB">
        <w:t>23.380:</w:t>
      </w:r>
      <w:r w:rsidRPr="00DF18AB">
        <w:t xml:space="preserve"> "IP Multimedia Subsystem (IMS); IMS Restoration Procedures".</w:t>
      </w:r>
    </w:p>
    <w:p w14:paraId="1CD37EA4" w14:textId="32CB0A31" w:rsidR="00FF365C" w:rsidRPr="00DF18AB" w:rsidRDefault="00FF365C" w:rsidP="00FF365C">
      <w:pPr>
        <w:pStyle w:val="EX"/>
      </w:pPr>
      <w:r w:rsidRPr="00DF18AB">
        <w:t>[81]</w:t>
      </w:r>
      <w:r w:rsidRPr="00DF18AB">
        <w:tab/>
      </w:r>
      <w:r w:rsidR="00156F45" w:rsidRPr="00DF18AB">
        <w:t>3GPP</w:t>
      </w:r>
      <w:r w:rsidR="00156F45">
        <w:t> </w:t>
      </w:r>
      <w:r w:rsidR="00156F45" w:rsidRPr="00DF18AB">
        <w:t>TS</w:t>
      </w:r>
      <w:r w:rsidR="00156F45">
        <w:t> </w:t>
      </w:r>
      <w:r w:rsidR="00156F45" w:rsidRPr="00DF18AB">
        <w:t>24.525:</w:t>
      </w:r>
      <w:r w:rsidRPr="00DF18AB">
        <w:t xml:space="preserve"> "Business trunking; Architecture and functional description".</w:t>
      </w:r>
    </w:p>
    <w:p w14:paraId="78AE155E" w14:textId="6E08693F" w:rsidR="00FF365C" w:rsidRPr="00DF18AB" w:rsidRDefault="00FF365C" w:rsidP="00FF365C">
      <w:pPr>
        <w:pStyle w:val="EX"/>
      </w:pPr>
      <w:r w:rsidRPr="00DF18AB">
        <w:t>[82]</w:t>
      </w:r>
      <w:r w:rsidRPr="00DF18AB">
        <w:tab/>
      </w:r>
      <w:r w:rsidR="00156F45" w:rsidRPr="00DF18AB">
        <w:t>3GPP</w:t>
      </w:r>
      <w:r w:rsidR="00156F45">
        <w:t> </w:t>
      </w:r>
      <w:r w:rsidR="00156F45" w:rsidRPr="00DF18AB">
        <w:t>TS</w:t>
      </w:r>
      <w:r w:rsidR="00156F45">
        <w:t> </w:t>
      </w:r>
      <w:r w:rsidR="00156F45" w:rsidRPr="00DF18AB">
        <w:t>23.402:</w:t>
      </w:r>
      <w:r w:rsidRPr="00DF18AB">
        <w:t xml:space="preserve"> "Architecture Enhancements for non-3GPP accesses".</w:t>
      </w:r>
    </w:p>
    <w:p w14:paraId="4976B567" w14:textId="61C69C9A" w:rsidR="00FF365C" w:rsidRPr="00DF18AB" w:rsidRDefault="00FF365C" w:rsidP="00FF365C">
      <w:pPr>
        <w:pStyle w:val="EX"/>
      </w:pPr>
      <w:r w:rsidRPr="00DF18AB">
        <w:t>[83]</w:t>
      </w:r>
      <w:r w:rsidRPr="00DF18AB">
        <w:tab/>
      </w:r>
      <w:r w:rsidR="00156F45" w:rsidRPr="00DF18AB">
        <w:t>3GPP</w:t>
      </w:r>
      <w:r w:rsidR="00156F45">
        <w:t> </w:t>
      </w:r>
      <w:r w:rsidR="00156F45" w:rsidRPr="00DF18AB">
        <w:t>TS</w:t>
      </w:r>
      <w:r w:rsidR="00156F45">
        <w:t> </w:t>
      </w:r>
      <w:r w:rsidR="00156F4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5B51B8FF" w:rsidR="00FF365C" w:rsidRPr="00DF18AB" w:rsidRDefault="00FF365C" w:rsidP="00FF365C">
      <w:pPr>
        <w:pStyle w:val="EX"/>
      </w:pPr>
      <w:r w:rsidRPr="00DF18AB">
        <w:t>[91]</w:t>
      </w:r>
      <w:r w:rsidRPr="00DF18AB">
        <w:tab/>
      </w:r>
      <w:r w:rsidR="00156F45" w:rsidRPr="00DF18AB">
        <w:t>3GPP</w:t>
      </w:r>
      <w:r w:rsidR="00156F45">
        <w:t> </w:t>
      </w:r>
      <w:r w:rsidR="00156F45" w:rsidRPr="00DF18AB">
        <w:t>TS</w:t>
      </w:r>
      <w:r w:rsidR="00156F45">
        <w:t> </w:t>
      </w:r>
      <w:r w:rsidR="00156F45" w:rsidRPr="00DF18AB">
        <w:t>24.610:</w:t>
      </w:r>
      <w:r w:rsidRPr="00DF18AB">
        <w:t xml:space="preserve"> "Communication HOLD (HOLD) using IP Multimedia (IM) Core Network (CN) subsystem".</w:t>
      </w:r>
    </w:p>
    <w:p w14:paraId="09397894" w14:textId="2C99C176" w:rsidR="00FF365C" w:rsidRPr="00DF18AB" w:rsidRDefault="00FF365C" w:rsidP="00FF365C">
      <w:pPr>
        <w:pStyle w:val="EX"/>
      </w:pPr>
      <w:r w:rsidRPr="00DF18AB">
        <w:t>[92]</w:t>
      </w:r>
      <w:r w:rsidRPr="00DF18AB">
        <w:tab/>
      </w:r>
      <w:r w:rsidR="00156F45" w:rsidRPr="00DF18AB">
        <w:t>3GPP</w:t>
      </w:r>
      <w:r w:rsidR="00156F45">
        <w:t> </w:t>
      </w:r>
      <w:r w:rsidR="00156F45" w:rsidRPr="00DF18AB">
        <w:t>TS</w:t>
      </w:r>
      <w:r w:rsidR="00156F45">
        <w:t> </w:t>
      </w:r>
      <w:r w:rsidR="00156F45" w:rsidRPr="00DF18AB">
        <w:t>23.179:</w:t>
      </w:r>
      <w:r w:rsidRPr="00DF18AB">
        <w:t xml:space="preserve"> "Functional architecture and information flows to support mission critical communication services; Stage 2".</w:t>
      </w:r>
    </w:p>
    <w:p w14:paraId="7CD37B43" w14:textId="3E8EE362" w:rsidR="00FF365C" w:rsidRPr="00DF18AB" w:rsidRDefault="00FF365C" w:rsidP="00FF365C">
      <w:pPr>
        <w:pStyle w:val="EX"/>
      </w:pPr>
      <w:r w:rsidRPr="00DF18AB">
        <w:t>[93]</w:t>
      </w:r>
      <w:r w:rsidRPr="00DF18AB">
        <w:tab/>
      </w:r>
      <w:r w:rsidR="00156F45" w:rsidRPr="00DF18AB">
        <w:t>3GPP</w:t>
      </w:r>
      <w:r w:rsidR="00156F45">
        <w:t> </w:t>
      </w:r>
      <w:r w:rsidR="00156F45" w:rsidRPr="00DF18AB">
        <w:t>TS</w:t>
      </w:r>
      <w:r w:rsidR="00156F45">
        <w:t> </w:t>
      </w:r>
      <w:r w:rsidR="00156F45" w:rsidRPr="00DF18AB">
        <w:t>23.501:</w:t>
      </w:r>
      <w:r w:rsidRPr="00DF18AB">
        <w:t xml:space="preserve"> "System Architecture for the 5G System; Stage 2".</w:t>
      </w:r>
    </w:p>
    <w:p w14:paraId="582CADB4" w14:textId="2410F55A" w:rsidR="00FF365C" w:rsidRPr="00DF18AB" w:rsidRDefault="00FF365C" w:rsidP="00FF365C">
      <w:pPr>
        <w:pStyle w:val="EX"/>
      </w:pPr>
      <w:r w:rsidRPr="00DF18AB">
        <w:t>[94]</w:t>
      </w:r>
      <w:r w:rsidRPr="00DF18AB">
        <w:tab/>
      </w:r>
      <w:r w:rsidR="00156F45" w:rsidRPr="00DF18AB">
        <w:t>3GPP</w:t>
      </w:r>
      <w:r w:rsidR="00156F45">
        <w:t> </w:t>
      </w:r>
      <w:r w:rsidR="00156F45" w:rsidRPr="00DF18AB">
        <w:t>TS</w:t>
      </w:r>
      <w:r w:rsidR="00156F45">
        <w:t> </w:t>
      </w:r>
      <w:r w:rsidR="00156F45" w:rsidRPr="00DF18AB">
        <w:t>23.502:</w:t>
      </w:r>
      <w:r w:rsidRPr="00DF18AB">
        <w:t xml:space="preserve"> "Procedures for the 5G System; Stage 2".</w:t>
      </w:r>
    </w:p>
    <w:p w14:paraId="4510AFAD" w14:textId="0CA5D428" w:rsidR="00FF365C" w:rsidRPr="00DF18AB" w:rsidRDefault="00FF365C" w:rsidP="00FF365C">
      <w:pPr>
        <w:pStyle w:val="EX"/>
      </w:pPr>
      <w:r w:rsidRPr="00DF18AB">
        <w:t>[95]</w:t>
      </w:r>
      <w:r w:rsidRPr="00DF18AB">
        <w:tab/>
      </w:r>
      <w:r w:rsidR="00156F45" w:rsidRPr="00DF18AB">
        <w:t>3GPP</w:t>
      </w:r>
      <w:r w:rsidR="00156F45">
        <w:t> </w:t>
      </w:r>
      <w:r w:rsidR="00156F45" w:rsidRPr="00DF18AB">
        <w:t>TS</w:t>
      </w:r>
      <w:r w:rsidR="00156F45">
        <w:t> </w:t>
      </w:r>
      <w:r w:rsidR="00156F45" w:rsidRPr="00DF18AB">
        <w:t>23.503:</w:t>
      </w:r>
      <w:r w:rsidRPr="00DF18AB">
        <w:t xml:space="preserve"> "Policy and Charging Control Framework for the 5G System; Stage 2".</w:t>
      </w:r>
    </w:p>
    <w:p w14:paraId="2C305F28" w14:textId="5E056DD2" w:rsidR="00FF365C" w:rsidRPr="00DF18AB" w:rsidRDefault="00FF365C" w:rsidP="00FF365C">
      <w:pPr>
        <w:pStyle w:val="EX"/>
      </w:pPr>
      <w:r w:rsidRPr="00DF18AB">
        <w:t>[96]</w:t>
      </w:r>
      <w:r w:rsidRPr="00DF18AB">
        <w:tab/>
      </w:r>
      <w:r w:rsidR="00156F45" w:rsidRPr="00DF18AB">
        <w:t>3GPP</w:t>
      </w:r>
      <w:r w:rsidR="00156F45">
        <w:t> </w:t>
      </w:r>
      <w:r w:rsidR="00156F45" w:rsidRPr="00DF18AB">
        <w:t>TS</w:t>
      </w:r>
      <w:r w:rsidR="00156F45">
        <w:t> </w:t>
      </w:r>
      <w:r w:rsidR="00156F45" w:rsidRPr="00DF18AB">
        <w:t>29.514:</w:t>
      </w:r>
      <w:r w:rsidRPr="00DF18AB">
        <w:t xml:space="preserve"> "5G System; Policy Authorization Service; Stage 3".</w:t>
      </w:r>
    </w:p>
    <w:p w14:paraId="56BF5D2B" w14:textId="577E3E0E" w:rsidR="00FF365C" w:rsidRPr="00DF18AB" w:rsidRDefault="00FF365C" w:rsidP="00FF365C">
      <w:pPr>
        <w:pStyle w:val="EX"/>
      </w:pPr>
      <w:r w:rsidRPr="00DF18AB">
        <w:t>[97]</w:t>
      </w:r>
      <w:r w:rsidRPr="00DF18AB">
        <w:tab/>
      </w:r>
      <w:r w:rsidR="00156F45" w:rsidRPr="00DF18AB">
        <w:t>3GPP</w:t>
      </w:r>
      <w:r w:rsidR="00156F45">
        <w:t> </w:t>
      </w:r>
      <w:r w:rsidR="00156F45" w:rsidRPr="00DF18AB">
        <w:t>TS</w:t>
      </w:r>
      <w:r w:rsidR="00156F45">
        <w:t> </w:t>
      </w:r>
      <w:r w:rsidR="00156F45" w:rsidRPr="00DF18AB">
        <w:t>23.632:</w:t>
      </w:r>
      <w:r w:rsidRPr="00DF18AB">
        <w:t xml:space="preserve"> "User data interworking, coexistence and migration; Stage 2".</w:t>
      </w:r>
    </w:p>
    <w:p w14:paraId="06661A15" w14:textId="51806627" w:rsidR="00FF365C" w:rsidRPr="00DF18AB" w:rsidRDefault="00FF365C" w:rsidP="00FF365C">
      <w:pPr>
        <w:pStyle w:val="EX"/>
      </w:pPr>
      <w:r w:rsidRPr="00DF18AB">
        <w:t>[98]</w:t>
      </w:r>
      <w:r w:rsidRPr="00DF18AB">
        <w:tab/>
      </w:r>
      <w:r w:rsidR="00156F45" w:rsidRPr="00DF18AB">
        <w:t>3GPP</w:t>
      </w:r>
      <w:r w:rsidR="00156F45">
        <w:t> </w:t>
      </w:r>
      <w:r w:rsidR="00156F45" w:rsidRPr="00DF18AB">
        <w:t>TS</w:t>
      </w:r>
      <w:r w:rsidR="00156F45">
        <w:t> </w:t>
      </w:r>
      <w:r w:rsidR="00156F45" w:rsidRPr="00DF18AB">
        <w:t>29.563:</w:t>
      </w:r>
      <w:r w:rsidRPr="00DF18AB">
        <w:t xml:space="preserve"> "5G System (5GS); Home Subscriber Server (HSS) services for interworking with Unified Data Management (UDM); Stage 3".</w:t>
      </w:r>
    </w:p>
    <w:p w14:paraId="16035AD8" w14:textId="4F8EC4EA" w:rsidR="00FF365C" w:rsidRPr="00DF18AB" w:rsidRDefault="00FF365C" w:rsidP="00FF365C">
      <w:pPr>
        <w:pStyle w:val="EX"/>
      </w:pPr>
      <w:r w:rsidRPr="00DF18AB">
        <w:lastRenderedPageBreak/>
        <w:t>[99]</w:t>
      </w:r>
      <w:r w:rsidRPr="00DF18AB">
        <w:tab/>
      </w:r>
      <w:r w:rsidR="00156F45" w:rsidRPr="00DF18AB">
        <w:t>3GPP</w:t>
      </w:r>
      <w:r w:rsidR="00156F45">
        <w:t> </w:t>
      </w:r>
      <w:r w:rsidR="00156F45" w:rsidRPr="00DF18AB">
        <w:t>TS</w:t>
      </w:r>
      <w:r w:rsidR="00156F45">
        <w:t> </w:t>
      </w:r>
      <w:r w:rsidR="00156F45" w:rsidRPr="00DF18AB">
        <w:t>36.300:</w:t>
      </w:r>
      <w:r w:rsidRPr="00DF18AB">
        <w:t xml:space="preserve"> "Evolved Universal Terrestrial Radio Access (E-UTRA) and Evolved Universal Terrestrial Radio Access Network (E-UTRAN); Overall description".</w:t>
      </w:r>
    </w:p>
    <w:p w14:paraId="19C0C153" w14:textId="3C1A2FA5" w:rsidR="00FF365C" w:rsidRPr="00DF18AB" w:rsidRDefault="00FF365C" w:rsidP="00FF365C">
      <w:pPr>
        <w:pStyle w:val="EX"/>
      </w:pPr>
      <w:r w:rsidRPr="00DF18AB">
        <w:t>[100]</w:t>
      </w:r>
      <w:r w:rsidRPr="00DF18AB">
        <w:tab/>
      </w:r>
      <w:r w:rsidR="00156F45" w:rsidRPr="00DF18AB">
        <w:t>3GPP</w:t>
      </w:r>
      <w:r w:rsidR="00156F45">
        <w:t> </w:t>
      </w:r>
      <w:r w:rsidR="00156F45" w:rsidRPr="00DF18AB">
        <w:t>TS</w:t>
      </w:r>
      <w:r w:rsidR="00156F45">
        <w:t> </w:t>
      </w:r>
      <w:r w:rsidR="00156F45" w:rsidRPr="00DF18AB">
        <w:t>36.321:</w:t>
      </w:r>
      <w:r w:rsidRPr="00DF18AB">
        <w:t xml:space="preserve"> "Evolved Universal Terrestrial Radio Access (E-UTRA); Medium Access Control (MAC) protocol specification".</w:t>
      </w:r>
    </w:p>
    <w:p w14:paraId="12C5511E" w14:textId="4D96037D" w:rsidR="00FF365C" w:rsidRPr="00DF18AB" w:rsidRDefault="00FF365C" w:rsidP="00FF365C">
      <w:pPr>
        <w:pStyle w:val="EX"/>
      </w:pPr>
      <w:r w:rsidRPr="00DF18AB">
        <w:t>[101]</w:t>
      </w:r>
      <w:r w:rsidRPr="00DF18AB">
        <w:tab/>
      </w:r>
      <w:r w:rsidR="00156F45" w:rsidRPr="00DF18AB">
        <w:t>3GPP</w:t>
      </w:r>
      <w:r w:rsidR="00156F45">
        <w:t> </w:t>
      </w:r>
      <w:r w:rsidR="00156F45" w:rsidRPr="00DF18AB">
        <w:t>TS</w:t>
      </w:r>
      <w:r w:rsidR="00156F45">
        <w:t> </w:t>
      </w:r>
      <w:r w:rsidR="00156F45" w:rsidRPr="00DF18AB">
        <w:t>38.300:</w:t>
      </w:r>
      <w:r w:rsidRPr="00DF18AB">
        <w:t xml:space="preserve"> "NR; NR and NG-RAN Overall Description".</w:t>
      </w:r>
    </w:p>
    <w:p w14:paraId="36C595B6" w14:textId="59638506" w:rsidR="00FF365C" w:rsidRPr="00DF18AB" w:rsidRDefault="00FF365C" w:rsidP="00FF365C">
      <w:pPr>
        <w:pStyle w:val="EX"/>
      </w:pPr>
      <w:r w:rsidRPr="00DF18AB">
        <w:t>[102]</w:t>
      </w:r>
      <w:r w:rsidRPr="00DF18AB">
        <w:tab/>
      </w:r>
      <w:r w:rsidR="00156F45" w:rsidRPr="00DF18AB">
        <w:t>3GPP</w:t>
      </w:r>
      <w:r w:rsidR="00156F45">
        <w:t> </w:t>
      </w:r>
      <w:r w:rsidR="00156F45" w:rsidRPr="00DF18AB">
        <w:t>TS</w:t>
      </w:r>
      <w:r w:rsidR="00156F45">
        <w:t> </w:t>
      </w:r>
      <w:r w:rsidR="00156F45" w:rsidRPr="00DF18AB">
        <w:t>38.321:</w:t>
      </w:r>
      <w:r w:rsidRPr="00DF18AB">
        <w:t xml:space="preserve"> "NR; Medium Access Control (MAC) protocol specification".</w:t>
      </w:r>
    </w:p>
    <w:p w14:paraId="0122176C" w14:textId="476275F1" w:rsidR="0012331C" w:rsidRPr="00DF18AB" w:rsidRDefault="0012331C" w:rsidP="0012331C">
      <w:pPr>
        <w:pStyle w:val="EX"/>
      </w:pPr>
      <w:r w:rsidRPr="00DF18AB">
        <w:t>[10</w:t>
      </w:r>
      <w:r>
        <w:t>3</w:t>
      </w:r>
      <w:r w:rsidRPr="00DF18AB">
        <w:t>]</w:t>
      </w:r>
      <w:r w:rsidRPr="00DF18AB">
        <w:tab/>
      </w:r>
      <w:r w:rsidR="00156F45" w:rsidRPr="00DF18AB">
        <w:t>3GPP</w:t>
      </w:r>
      <w:r w:rsidR="00156F45">
        <w:t> </w:t>
      </w:r>
      <w:r w:rsidR="00156F45">
        <w:t>TS</w:t>
      </w:r>
      <w:r w:rsidR="00156F45">
        <w:t> </w:t>
      </w:r>
      <w:r w:rsidR="00156F45">
        <w:t>23.288:</w:t>
      </w:r>
      <w:r>
        <w:t xml:space="preserve"> "Architecture enhancements for 5G System (5GS) to support network data analytics services".</w:t>
      </w:r>
    </w:p>
    <w:p w14:paraId="7E5D79DF" w14:textId="4651343C" w:rsidR="006713C7" w:rsidRPr="00DF18AB" w:rsidRDefault="006713C7" w:rsidP="006713C7">
      <w:pPr>
        <w:pStyle w:val="EX"/>
      </w:pPr>
      <w:r w:rsidRPr="00DF18AB">
        <w:t>[10</w:t>
      </w:r>
      <w:r>
        <w:t>4</w:t>
      </w:r>
      <w:r w:rsidRPr="00DF18AB">
        <w:t>]</w:t>
      </w:r>
      <w:r w:rsidRPr="00DF18AB">
        <w:tab/>
      </w:r>
      <w:r w:rsidR="00156F45" w:rsidRPr="00DF18AB">
        <w:t>3GPP</w:t>
      </w:r>
      <w:r w:rsidR="00156F45">
        <w:t> </w:t>
      </w:r>
      <w:r w:rsidR="00156F45">
        <w:t>TS</w:t>
      </w:r>
      <w:r w:rsidR="00156F45">
        <w:t> </w:t>
      </w:r>
      <w:r w:rsidR="00156F45">
        <w:t>26.264:</w:t>
      </w:r>
      <w:r>
        <w:t xml:space="preserve"> "IMS-based AR Real-Time Communication".</w:t>
      </w:r>
    </w:p>
    <w:p w14:paraId="261C39E1" w14:textId="760BA9CC" w:rsidR="00D8465F" w:rsidRPr="00DF18AB" w:rsidRDefault="00D8465F" w:rsidP="00D8465F">
      <w:pPr>
        <w:pStyle w:val="EX"/>
      </w:pPr>
      <w:r w:rsidRPr="00DF18AB">
        <w:t>[10</w:t>
      </w:r>
      <w:r>
        <w:t>5</w:t>
      </w:r>
      <w:r w:rsidRPr="00DF18AB">
        <w:t>]</w:t>
      </w:r>
      <w:r w:rsidRPr="00DF18AB">
        <w:tab/>
      </w:r>
      <w:r w:rsidR="00156F45" w:rsidRPr="00DF18AB">
        <w:t>3GPP</w:t>
      </w:r>
      <w:r w:rsidR="00156F45">
        <w:t> </w:t>
      </w:r>
      <w:r w:rsidR="00156F45">
        <w:t>TS</w:t>
      </w:r>
      <w:r w:rsidR="00156F45">
        <w:t> </w:t>
      </w:r>
      <w:r w:rsidR="00156F45">
        <w:t>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4" w:name="_CR3"/>
      <w:bookmarkStart w:id="15" w:name="_Toc201069320"/>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01069321"/>
      <w:bookmarkEnd w:id="16"/>
      <w:r w:rsidRPr="00DF18AB">
        <w:t>3.1</w:t>
      </w:r>
      <w:r w:rsidRPr="00DF18AB">
        <w:tab/>
        <w:t>Definitions</w:t>
      </w:r>
      <w:bookmarkEnd w:id="17"/>
    </w:p>
    <w:p w14:paraId="7F37EE51" w14:textId="33C62F62" w:rsidR="00FF365C" w:rsidRPr="00DF18AB" w:rsidRDefault="00FF365C" w:rsidP="00FF365C">
      <w:pPr>
        <w:keepNext/>
      </w:pPr>
      <w:r w:rsidRPr="00DF18AB">
        <w:t xml:space="preserve">Refer to </w:t>
      </w:r>
      <w:r w:rsidR="00156F45" w:rsidRPr="00DF18AB">
        <w:t>TS</w:t>
      </w:r>
      <w:r w:rsidR="00156F45">
        <w:t> </w:t>
      </w:r>
      <w:r w:rsidR="00156F45" w:rsidRPr="00DF18AB">
        <w:t>23.002</w:t>
      </w:r>
      <w:r w:rsidR="00156F45">
        <w:t> </w:t>
      </w:r>
      <w:r w:rsidR="00156F45" w:rsidRPr="00DF18AB">
        <w:t>[</w:t>
      </w:r>
      <w:r w:rsidRPr="00DF18AB">
        <w:t>1] for the definitions of some terms used in this document.</w:t>
      </w:r>
    </w:p>
    <w:p w14:paraId="1FBE858D" w14:textId="6690A2E8" w:rsidR="00FF365C" w:rsidRPr="00DF18AB" w:rsidRDefault="00FF365C" w:rsidP="00FF365C">
      <w:pPr>
        <w:keepNext/>
      </w:pPr>
      <w:r w:rsidRPr="00DF18AB">
        <w:t xml:space="preserve">For the purposes of the present document the terms and definitions given in </w:t>
      </w:r>
      <w:r w:rsidR="00156F45" w:rsidRPr="00DF18AB">
        <w:t>TR</w:t>
      </w:r>
      <w:r w:rsidR="00156F45">
        <w:t> </w:t>
      </w:r>
      <w:r w:rsidR="00156F45" w:rsidRPr="00DF18AB">
        <w:t>21.905</w:t>
      </w:r>
      <w:r w:rsidR="00156F45">
        <w:t> </w:t>
      </w:r>
      <w:r w:rsidR="00156F45" w:rsidRPr="00DF18AB">
        <w:t>[</w:t>
      </w:r>
      <w:r w:rsidRPr="00DF18AB">
        <w:t xml:space="preserve">68] and the following apply. A term defined in the present document takes precedence over the definition of the same term, if any, in </w:t>
      </w:r>
      <w:r w:rsidR="00156F45" w:rsidRPr="00DF18AB">
        <w:t>TR</w:t>
      </w:r>
      <w:r w:rsidR="00156F45">
        <w:t> </w:t>
      </w:r>
      <w:r w:rsidR="00156F45" w:rsidRPr="00DF18AB">
        <w:t>21.905</w:t>
      </w:r>
      <w:r w:rsidR="00156F45">
        <w:t> </w:t>
      </w:r>
      <w:r w:rsidR="00156F45" w:rsidRPr="00DF18AB">
        <w:t>[</w:t>
      </w:r>
      <w:r w:rsidRPr="00DF18AB">
        <w:t>68].</w:t>
      </w:r>
    </w:p>
    <w:p w14:paraId="6B1629E4" w14:textId="2B7650CA" w:rsidR="00FF365C" w:rsidRPr="00DF18AB" w:rsidRDefault="00FF365C" w:rsidP="00FF365C">
      <w:pPr>
        <w:keepNext/>
      </w:pPr>
      <w:r w:rsidRPr="00DF18AB">
        <w:t xml:space="preserve">For the purposes of the present document, the following terms and definitions given in </w:t>
      </w:r>
      <w:r w:rsidR="00156F45" w:rsidRPr="00DF18AB">
        <w:t>TS</w:t>
      </w:r>
      <w:r w:rsidR="00156F45">
        <w:t> </w:t>
      </w:r>
      <w:r w:rsidR="00156F45" w:rsidRPr="00DF18AB">
        <w:t>23.003</w:t>
      </w:r>
      <w:r w:rsidR="00156F45">
        <w:t> </w:t>
      </w:r>
      <w:r w:rsidR="00156F4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782CFD58"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156F45" w:rsidRPr="00DF18AB">
        <w:t>TS</w:t>
      </w:r>
      <w:r w:rsidR="00156F45">
        <w:t> </w:t>
      </w:r>
      <w:r w:rsidR="00156F45" w:rsidRPr="00DF18AB">
        <w:t>29.228</w:t>
      </w:r>
      <w:r w:rsidR="00156F45">
        <w:t> </w:t>
      </w:r>
      <w:r w:rsidR="00156F4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763EEB40" w:rsidR="007D7722" w:rsidRDefault="007D7722" w:rsidP="007D7722">
      <w:r w:rsidRPr="003C659E">
        <w:rPr>
          <w:b/>
          <w:bCs/>
        </w:rPr>
        <w:t>Business trunking:</w:t>
      </w:r>
      <w:r>
        <w:t xml:space="preserve"> as defined in </w:t>
      </w:r>
      <w:r w:rsidR="00156F45">
        <w:t>TS</w:t>
      </w:r>
      <w:r w:rsidR="00156F45">
        <w:t> </w:t>
      </w:r>
      <w:r w:rsidR="00156F45">
        <w:t>24.525</w:t>
      </w:r>
      <w:r w:rsidR="00156F45">
        <w:t> </w:t>
      </w:r>
      <w:r w:rsidR="00156F45">
        <w:t>[</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228FBC37"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156F45">
        <w:t>TS</w:t>
      </w:r>
      <w:r w:rsidR="00156F45">
        <w:t> </w:t>
      </w:r>
      <w:r w:rsidR="00156F45">
        <w:t>23.003</w:t>
      </w:r>
      <w:r w:rsidR="00156F45">
        <w:t> </w:t>
      </w:r>
      <w:r w:rsidR="00156F45">
        <w:t>[</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BB4EB3E" w:rsidR="007D7722" w:rsidRDefault="007D7722" w:rsidP="007D7722">
      <w:r w:rsidRPr="003C659E">
        <w:rPr>
          <w:b/>
          <w:bCs/>
        </w:rPr>
        <w:t>IMC:</w:t>
      </w:r>
      <w:r>
        <w:t xml:space="preserve"> IMS Credentials as defined in </w:t>
      </w:r>
      <w:r w:rsidR="00156F45">
        <w:t>TR</w:t>
      </w:r>
      <w:r w:rsidR="00156F45">
        <w:t> </w:t>
      </w:r>
      <w:r w:rsidR="00156F45">
        <w:t>21.905</w:t>
      </w:r>
      <w:r w:rsidR="00156F45">
        <w:t> </w:t>
      </w:r>
      <w:r w:rsidR="00156F45">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65697B82" w:rsidR="007D7722" w:rsidRDefault="007D7722" w:rsidP="007D7722">
      <w:r w:rsidRPr="003C659E">
        <w:rPr>
          <w:b/>
          <w:bCs/>
        </w:rPr>
        <w:t>IP SM GW (IP short message gateway):</w:t>
      </w:r>
      <w:r>
        <w:t xml:space="preserve"> An IP SM GW is an AS providing the support of Short Message Service of the IMS domain. See more details in </w:t>
      </w:r>
      <w:r w:rsidR="00156F45">
        <w:t>TS</w:t>
      </w:r>
      <w:r w:rsidR="00156F45">
        <w:t> </w:t>
      </w:r>
      <w:r w:rsidR="00156F45">
        <w:t>23.204</w:t>
      </w:r>
      <w:r w:rsidR="00156F45">
        <w:t> </w:t>
      </w:r>
      <w:r w:rsidR="00156F45">
        <w:t>[</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552B97B5" w:rsidR="007D7722" w:rsidRDefault="007D7722" w:rsidP="007D7722">
      <w:r w:rsidRPr="00D223EF">
        <w:rPr>
          <w:b/>
          <w:bCs/>
        </w:rPr>
        <w:t xml:space="preserve">MPS: </w:t>
      </w:r>
      <w:r>
        <w:t xml:space="preserve">Based on </w:t>
      </w:r>
      <w:r w:rsidR="00156F45">
        <w:t>TS</w:t>
      </w:r>
      <w:r w:rsidR="00156F45">
        <w:t> </w:t>
      </w:r>
      <w:r w:rsidR="00156F45">
        <w:t>22.153</w:t>
      </w:r>
      <w:r w:rsidR="00156F45">
        <w:t> </w:t>
      </w:r>
      <w:r w:rsidR="00156F45">
        <w:t>[</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7A7A7B7D" w:rsidR="007D7722" w:rsidRDefault="007D7722" w:rsidP="007D7722">
      <w:r w:rsidRPr="003C659E">
        <w:rPr>
          <w:b/>
          <w:bCs/>
        </w:rPr>
        <w:t xml:space="preserve">Service User: </w:t>
      </w:r>
      <w:r>
        <w:t xml:space="preserve">According to </w:t>
      </w:r>
      <w:r w:rsidR="00156F45">
        <w:t>TS</w:t>
      </w:r>
      <w:r w:rsidR="00156F45">
        <w:t> </w:t>
      </w:r>
      <w:r w:rsidR="00156F45">
        <w:t>22.153</w:t>
      </w:r>
      <w:r w:rsidR="00156F45">
        <w:t> </w:t>
      </w:r>
      <w:r w:rsidR="00156F45">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201069322"/>
      <w:bookmarkEnd w:id="18"/>
      <w:r w:rsidRPr="00DF18AB">
        <w:lastRenderedPageBreak/>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01069323"/>
      <w:bookmarkEnd w:id="20"/>
      <w:r w:rsidRPr="00DF18AB">
        <w:t>3.3</w:t>
      </w:r>
      <w:r w:rsidRPr="00DF18AB">
        <w:tab/>
        <w:t>Abbreviations</w:t>
      </w:r>
      <w:bookmarkEnd w:id="21"/>
    </w:p>
    <w:p w14:paraId="4E1BBA13" w14:textId="096EC732" w:rsidR="00FF365C" w:rsidRPr="00DF18AB" w:rsidRDefault="00FF365C" w:rsidP="00FF365C">
      <w:pPr>
        <w:keepNext/>
      </w:pPr>
      <w:r w:rsidRPr="00DF18AB">
        <w:t xml:space="preserve">For the purposes of the present document, the abbreviations given in </w:t>
      </w:r>
      <w:r w:rsidR="00156F45" w:rsidRPr="00DF18AB">
        <w:t>TR</w:t>
      </w:r>
      <w:r w:rsidR="00156F45">
        <w:t> </w:t>
      </w:r>
      <w:r w:rsidR="00156F45" w:rsidRPr="00DF18AB">
        <w:t>21.905</w:t>
      </w:r>
      <w:r w:rsidR="00156F45">
        <w:t> </w:t>
      </w:r>
      <w:r w:rsidR="00156F45" w:rsidRPr="00DF18AB">
        <w:t>[</w:t>
      </w:r>
      <w:r w:rsidRPr="00DF18AB">
        <w:t xml:space="preserve">68] and the following apply. An abbreviation defined in the present document takes precedence over the definition of the same abbreviation, if any, in </w:t>
      </w:r>
      <w:r w:rsidR="00156F45" w:rsidRPr="00DF18AB">
        <w:t>TR</w:t>
      </w:r>
      <w:r w:rsidR="00156F45">
        <w:t> </w:t>
      </w:r>
      <w:r w:rsidR="00156F45" w:rsidRPr="00DF18AB">
        <w:t>21.905</w:t>
      </w:r>
      <w:r w:rsidR="00156F45">
        <w:t> </w:t>
      </w:r>
      <w:r w:rsidR="00156F4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01069324"/>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01069325"/>
      <w:bookmarkEnd w:id="24"/>
      <w:r w:rsidRPr="00DF18AB">
        <w:rPr>
          <w:lang w:eastAsia="ko-KR"/>
        </w:rPr>
        <w:t>4.0</w:t>
      </w:r>
      <w:r w:rsidRPr="00DF18AB">
        <w:rPr>
          <w:lang w:eastAsia="ko-KR"/>
        </w:rPr>
        <w:tab/>
        <w:t>General</w:t>
      </w:r>
      <w:bookmarkEnd w:id="25"/>
    </w:p>
    <w:p w14:paraId="0F32C7A2" w14:textId="6EDDF58A"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156F45" w:rsidRPr="00DF18AB">
        <w:t>TS</w:t>
      </w:r>
      <w:r w:rsidR="00156F45">
        <w:t> </w:t>
      </w:r>
      <w:r w:rsidR="00156F45" w:rsidRPr="00DF18AB">
        <w:t>23.002</w:t>
      </w:r>
      <w:r w:rsidR="00156F45">
        <w:t> </w:t>
      </w:r>
      <w:r w:rsidR="00156F4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11682500"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5959CA49" w:rsidR="00FF365C" w:rsidRPr="00DF18AB" w:rsidRDefault="00FF365C" w:rsidP="00FF365C">
      <w:r w:rsidRPr="00DF18AB">
        <w:t xml:space="preserve">A description of the functional entities can be found in </w:t>
      </w:r>
      <w:r w:rsidR="00156F45" w:rsidRPr="00DF18AB">
        <w:t>TS</w:t>
      </w:r>
      <w:r w:rsidR="00156F45">
        <w:t> </w:t>
      </w:r>
      <w:r w:rsidR="00156F45" w:rsidRPr="00DF18AB">
        <w:t>23.002</w:t>
      </w:r>
      <w:r w:rsidR="00156F45">
        <w:t> </w:t>
      </w:r>
      <w:r w:rsidR="00156F45" w:rsidRPr="00DF18AB">
        <w:t>[</w:t>
      </w:r>
      <w:r w:rsidRPr="00DF18AB">
        <w:t>1].</w:t>
      </w:r>
    </w:p>
    <w:p w14:paraId="53A704B7" w14:textId="77777777" w:rsidR="00FF365C" w:rsidRPr="00DF18AB" w:rsidRDefault="00FF365C" w:rsidP="00FF365C">
      <w:pPr>
        <w:pStyle w:val="Heading2"/>
      </w:pPr>
      <w:bookmarkStart w:id="27" w:name="_CR4_1"/>
      <w:bookmarkStart w:id="28" w:name="_Toc201069326"/>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01069327"/>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01069328"/>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01069329"/>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01069330"/>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01069331"/>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01069332"/>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01069333"/>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01069334"/>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01069335"/>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01069336"/>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11682501"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11682502"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01069337"/>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AC07AD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11682503"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11682504"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11682505"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11682506"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811682507"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01069338"/>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4F47E49"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156F45" w:rsidRPr="00DF18AB">
        <w:t>TS</w:t>
      </w:r>
      <w:r w:rsidR="00156F45">
        <w:t> </w:t>
      </w:r>
      <w:r w:rsidR="00156F45" w:rsidRPr="00DF18AB">
        <w:t>22.071</w:t>
      </w:r>
      <w:r w:rsidR="00156F45">
        <w:t> </w:t>
      </w:r>
      <w:r w:rsidR="00156F45" w:rsidRPr="00DF18AB">
        <w:t>[</w:t>
      </w:r>
      <w:r w:rsidRPr="00DF18AB">
        <w:t xml:space="preserve">27]. The SIP Application Server can ensure that these privacy requirements are met by using the Le interface to the GMLC (see </w:t>
      </w:r>
      <w:r w:rsidR="00156F45" w:rsidRPr="00DF18AB">
        <w:t>TS</w:t>
      </w:r>
      <w:r w:rsidR="00156F45">
        <w:t> </w:t>
      </w:r>
      <w:r w:rsidR="00156F45" w:rsidRPr="00DF18AB">
        <w:t>23.271</w:t>
      </w:r>
      <w:r w:rsidR="00156F45">
        <w:t> </w:t>
      </w:r>
      <w:r w:rsidR="00156F4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01069339"/>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11682508"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01069340"/>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302CDD14" w:rsidR="00FF365C" w:rsidRPr="00DF18AB" w:rsidRDefault="00FF365C" w:rsidP="00FF365C">
      <w:r w:rsidRPr="00DF18AB">
        <w:t xml:space="preserve">The Ma reference point shall be able to convey charging information according to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1" o:title=""/>
          </v:shape>
          <o:OLEObject Type="Embed" ProgID="Word.Picture.8" ShapeID="_x0000_i1036" DrawAspect="Content" ObjectID="_1811682509"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3" o:title=""/>
          </v:shape>
          <o:OLEObject Type="Embed" ProgID="Word.Picture.8" ShapeID="_x0000_i1037" DrawAspect="Content" ObjectID="_1811682510"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01069341"/>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01069342"/>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01069343"/>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01069344"/>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01069345"/>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01069346"/>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01069347"/>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01069348"/>
      <w:bookmarkEnd w:id="84"/>
      <w:r w:rsidRPr="00DF18AB">
        <w:t>4.3.1</w:t>
      </w:r>
      <w:r w:rsidRPr="00DF18AB">
        <w:tab/>
        <w:t>Address management</w:t>
      </w:r>
      <w:bookmarkEnd w:id="85"/>
    </w:p>
    <w:p w14:paraId="1CD0EAD5" w14:textId="33C1269C" w:rsidR="00FF365C" w:rsidRPr="00DF18AB" w:rsidRDefault="00FF365C" w:rsidP="00FF365C">
      <w:r w:rsidRPr="00DF18AB">
        <w:t xml:space="preserve">The mechanisms for addressing and routing for access to IM CN subsystem services and issues of general IP address management are discussed in </w:t>
      </w:r>
      <w:r w:rsidR="00156F45" w:rsidRPr="00DF18AB">
        <w:t>TS</w:t>
      </w:r>
      <w:r w:rsidR="00156F45">
        <w:t> </w:t>
      </w:r>
      <w:r w:rsidR="00156F45" w:rsidRPr="00DF18AB">
        <w:t>23.221</w:t>
      </w:r>
      <w:r w:rsidR="00156F45">
        <w:t> </w:t>
      </w:r>
      <w:r w:rsidR="00156F4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01069349"/>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01069350"/>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01069351"/>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01069352"/>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31A2AD69" w:rsidR="00FF365C" w:rsidRPr="00DF18AB" w:rsidRDefault="00FF365C" w:rsidP="00FF365C">
      <w:pPr>
        <w:pStyle w:val="B1"/>
      </w:pPr>
      <w:r w:rsidRPr="00DF18AB">
        <w:t>-</w:t>
      </w:r>
      <w:r w:rsidRPr="00DF18AB">
        <w:tab/>
        <w:t xml:space="preserve">If mobile terminated short message service without MSISDN as defined in </w:t>
      </w:r>
      <w:r w:rsidR="00156F45" w:rsidRPr="00DF18AB">
        <w:t>TS</w:t>
      </w:r>
      <w:r w:rsidR="00156F45">
        <w:t> </w:t>
      </w:r>
      <w:r w:rsidR="00156F45" w:rsidRPr="00DF18AB">
        <w:t>23.204</w:t>
      </w:r>
      <w:r w:rsidR="00156F45">
        <w:t> </w:t>
      </w:r>
      <w:r w:rsidR="00156F45" w:rsidRPr="00DF18AB">
        <w:t>[</w:t>
      </w:r>
      <w:r w:rsidRPr="00DF18AB">
        <w:t xml:space="preserve">56] is required then the Private User Identity shall be based on the IMSI according to </w:t>
      </w:r>
      <w:r w:rsidR="00156F45" w:rsidRPr="00DF18AB">
        <w:t>TS</w:t>
      </w:r>
      <w:r w:rsidR="00156F45">
        <w:t> </w:t>
      </w:r>
      <w:r w:rsidR="00156F45" w:rsidRPr="00DF18AB">
        <w:t>23.003</w:t>
      </w:r>
      <w:r w:rsidR="00156F45">
        <w:t> </w:t>
      </w:r>
      <w:r w:rsidR="00156F45" w:rsidRPr="00DF18AB">
        <w:t>[</w:t>
      </w:r>
      <w:r w:rsidRPr="00DF18AB">
        <w:t>24], clause 13.3.</w:t>
      </w:r>
    </w:p>
    <w:p w14:paraId="5D86E699" w14:textId="77777777" w:rsidR="00FF365C" w:rsidRPr="00DF18AB" w:rsidRDefault="00FF365C" w:rsidP="00FF365C">
      <w:pPr>
        <w:pStyle w:val="Heading4"/>
      </w:pPr>
      <w:bookmarkStart w:id="95" w:name="_CR4_3_3_2"/>
      <w:bookmarkStart w:id="96" w:name="_Toc201069353"/>
      <w:bookmarkEnd w:id="95"/>
      <w:r w:rsidRPr="00DF18AB">
        <w:t>4.3.3.2</w:t>
      </w:r>
      <w:r w:rsidRPr="00DF18AB">
        <w:tab/>
        <w:t>Public User Identities</w:t>
      </w:r>
      <w:bookmarkEnd w:id="96"/>
    </w:p>
    <w:p w14:paraId="1B4966A8" w14:textId="485FA508" w:rsidR="00FF365C" w:rsidRPr="00DF18AB" w:rsidRDefault="00FF365C" w:rsidP="00FF365C">
      <w:r w:rsidRPr="00DF18AB">
        <w:t xml:space="preserve">Every IM CN subsystem user shall have one or more Public User Identities (see </w:t>
      </w:r>
      <w:r w:rsidR="00156F45" w:rsidRPr="00DF18AB">
        <w:t>TS</w:t>
      </w:r>
      <w:r w:rsidR="00156F45">
        <w:t> </w:t>
      </w:r>
      <w:r w:rsidR="00156F45" w:rsidRPr="00DF18AB">
        <w:t>22.228</w:t>
      </w:r>
      <w:r w:rsidR="00156F45">
        <w:t> </w:t>
      </w:r>
      <w:r w:rsidR="00156F4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160E799" w:rsidR="00FF365C" w:rsidRPr="00DF18AB" w:rsidRDefault="00FF365C" w:rsidP="00FF365C">
      <w:pPr>
        <w:pStyle w:val="B1"/>
      </w:pPr>
      <w:r w:rsidRPr="00DF18AB">
        <w:t>-</w:t>
      </w:r>
      <w:r w:rsidRPr="00DF18AB">
        <w:tab/>
        <w:t xml:space="preserve">The Public User Identity shall take the form as defined in </w:t>
      </w:r>
      <w:r w:rsidR="00156F45" w:rsidRPr="00DF18AB">
        <w:t>TS</w:t>
      </w:r>
      <w:r w:rsidR="00156F45">
        <w:t> </w:t>
      </w:r>
      <w:r w:rsidR="00156F45" w:rsidRPr="00DF18AB">
        <w:t>23.003</w:t>
      </w:r>
      <w:r w:rsidR="00156F45">
        <w:t> </w:t>
      </w:r>
      <w:r w:rsidR="00156F4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30235DF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156F45" w:rsidRPr="00DF18AB">
        <w:t>TS</w:t>
      </w:r>
      <w:r w:rsidR="00156F45">
        <w:t> </w:t>
      </w:r>
      <w:r w:rsidR="00156F45" w:rsidRPr="00DF18AB">
        <w:t>24.229</w:t>
      </w:r>
      <w:r w:rsidR="00156F45">
        <w:t> </w:t>
      </w:r>
      <w:r w:rsidR="00156F4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01069354"/>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01069355"/>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01069356"/>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01069357"/>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01069358"/>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01069359"/>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01069360"/>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11682511"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7F50F802" w:rsidR="00FF365C" w:rsidRPr="00DF18AB" w:rsidRDefault="00FF365C" w:rsidP="00FF365C">
      <w:r w:rsidRPr="00DF18AB">
        <w:t xml:space="preserve">The IMS Service Profile is a collection of service and user related data as defined in </w:t>
      </w:r>
      <w:r w:rsidR="00156F45" w:rsidRPr="00DF18AB">
        <w:t>TS</w:t>
      </w:r>
      <w:r w:rsidR="00156F45">
        <w:t> </w:t>
      </w:r>
      <w:r w:rsidR="00156F45" w:rsidRPr="00DF18AB">
        <w:t>29.228</w:t>
      </w:r>
      <w:r w:rsidR="00156F45">
        <w:t> </w:t>
      </w:r>
      <w:r w:rsidR="00156F4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11682512"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201069361"/>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11682513"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201069362"/>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01069363"/>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01069364"/>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01069365"/>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201069366"/>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01069367"/>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30BCA4BE" w:rsidR="00FF365C" w:rsidRPr="00DF18AB" w:rsidRDefault="00FF365C" w:rsidP="00FF365C">
      <w:r w:rsidRPr="00DF18AB">
        <w:t xml:space="preserve">Public Service Identities shall take the form as defined in </w:t>
      </w:r>
      <w:r w:rsidR="00156F45" w:rsidRPr="00DF18AB">
        <w:t>TS</w:t>
      </w:r>
      <w:r w:rsidR="00156F45">
        <w:t> </w:t>
      </w:r>
      <w:r w:rsidR="00156F45" w:rsidRPr="00DF18AB">
        <w:t>23.003</w:t>
      </w:r>
      <w:r w:rsidR="00156F45">
        <w:t> </w:t>
      </w:r>
      <w:r w:rsidR="00156F4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01069368"/>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01069369"/>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1ABB7C76"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156F45" w:rsidRPr="00DF18AB">
        <w:t>TS</w:t>
      </w:r>
      <w:r w:rsidR="00156F45">
        <w:t> </w:t>
      </w:r>
      <w:r w:rsidR="00156F45" w:rsidRPr="00DF18AB">
        <w:t>23.221</w:t>
      </w:r>
      <w:r w:rsidR="00156F45">
        <w:t> </w:t>
      </w:r>
      <w:r w:rsidR="00156F4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01069370"/>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01069371"/>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01069372"/>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C5D4499" w:rsidR="00FF365C" w:rsidRPr="00DF18AB" w:rsidRDefault="00FF365C" w:rsidP="00FF365C">
      <w:r w:rsidRPr="00DF18AB">
        <w:t xml:space="preserve">The P-CSCF in the role of an AF may interact with the Policy and Charging Architecture;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with the Policy and Charging Architecture defined in </w:t>
      </w:r>
      <w:r w:rsidR="00156F45" w:rsidRPr="00DF18AB">
        <w:t>TS</w:t>
      </w:r>
      <w:r w:rsidR="00156F45">
        <w:t> </w:t>
      </w:r>
      <w:r w:rsidR="00156F45" w:rsidRPr="00DF18AB">
        <w:t>23.203</w:t>
      </w:r>
      <w:r w:rsidR="00156F45">
        <w:t> </w:t>
      </w:r>
      <w:r w:rsidR="00156F45" w:rsidRPr="00DF18AB">
        <w:t>[</w:t>
      </w:r>
      <w:r w:rsidRPr="00DF18AB">
        <w:t xml:space="preserve">54];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or over the N5 interface (using the Npcf_PolicyAutorization service, see </w:t>
      </w:r>
      <w:r w:rsidR="00156F45" w:rsidRPr="00DF18AB">
        <w:t>TS</w:t>
      </w:r>
      <w:r w:rsidR="00156F45">
        <w:t> </w:t>
      </w:r>
      <w:r w:rsidR="00156F45" w:rsidRPr="00DF18AB">
        <w:t>29.514</w:t>
      </w:r>
      <w:r w:rsidR="00156F45">
        <w:t> </w:t>
      </w:r>
      <w:r w:rsidR="00156F45" w:rsidRPr="00DF18AB">
        <w:t>[</w:t>
      </w:r>
      <w:r w:rsidRPr="00DF18AB">
        <w:t xml:space="preserve">96]) with the Policy and Charging Architecture defined in </w:t>
      </w:r>
      <w:r w:rsidR="00156F45" w:rsidRPr="00DF18AB">
        <w:t>TS</w:t>
      </w:r>
      <w:r w:rsidR="00156F45">
        <w:t> </w:t>
      </w:r>
      <w:r w:rsidR="00156F45" w:rsidRPr="00DF18AB">
        <w:t>23.503</w:t>
      </w:r>
      <w:r w:rsidR="00156F45">
        <w:t> </w:t>
      </w:r>
      <w:r w:rsidR="00156F4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4D7BFBB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5B68E2D" w:rsidR="00FF365C" w:rsidRPr="00DF18AB" w:rsidRDefault="00FF365C" w:rsidP="00FF365C">
      <w:pPr>
        <w:pStyle w:val="NO"/>
      </w:pPr>
      <w:r w:rsidRPr="00DF18AB">
        <w:t>NOTE 4:</w:t>
      </w:r>
      <w:r w:rsidRPr="00DF18AB">
        <w:tab/>
        <w:t xml:space="preserve">For the 3GPP access networks and for TWAN access (as defined in clause 16 of </w:t>
      </w:r>
      <w:r w:rsidR="00156F45" w:rsidRPr="00DF18AB">
        <w:t>TS</w:t>
      </w:r>
      <w:r w:rsidR="00156F45">
        <w:t> </w:t>
      </w:r>
      <w:r w:rsidR="00156F45" w:rsidRPr="00DF18AB">
        <w:t>23.402</w:t>
      </w:r>
      <w:r w:rsidR="00156F45">
        <w:t> </w:t>
      </w:r>
      <w:r w:rsidR="00156F4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21B0DEB" w:rsidR="00FF365C" w:rsidRPr="00DF18AB" w:rsidRDefault="00FF365C" w:rsidP="00FF365C">
      <w:pPr>
        <w:pStyle w:val="B1"/>
      </w:pPr>
      <w:r w:rsidRPr="00DF18AB">
        <w:t>-</w:t>
      </w:r>
      <w:r w:rsidRPr="00DF18AB">
        <w:tab/>
        <w:t xml:space="preserve">Maintain a Security Association between itself and each UE, as defined in </w:t>
      </w:r>
      <w:r w:rsidR="00156F45" w:rsidRPr="00DF18AB">
        <w:t>TS</w:t>
      </w:r>
      <w:r w:rsidR="00156F45">
        <w:t> </w:t>
      </w:r>
      <w:r w:rsidR="00156F45" w:rsidRPr="00DF18AB">
        <w:t>33.203</w:t>
      </w:r>
      <w:r w:rsidR="00156F45">
        <w:t> </w:t>
      </w:r>
      <w:r w:rsidR="00156F4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075703C1" w:rsidR="00FF365C" w:rsidRPr="00DF18AB" w:rsidRDefault="00FF365C" w:rsidP="00FF365C">
      <w:pPr>
        <w:pStyle w:val="B1"/>
      </w:pPr>
      <w:r w:rsidRPr="00DF18AB">
        <w:t>-</w:t>
      </w:r>
      <w:r w:rsidRPr="00DF18AB">
        <w:tab/>
        <w:t xml:space="preserve">Authorization of bearer resources and QoS management. For details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1F7BE3"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01069373"/>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01069374"/>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01069375"/>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01069376"/>
      <w:bookmarkEnd w:id="145"/>
      <w:r w:rsidRPr="00DF18AB">
        <w:lastRenderedPageBreak/>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01069377"/>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01069378"/>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01069379"/>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8832"/>
    <w:bookmarkStart w:id="154" w:name="_MON_1319529058"/>
    <w:bookmarkEnd w:id="153"/>
    <w:bookmarkEnd w:id="154"/>
    <w:bookmarkStart w:id="155" w:name="_MON_131952909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11682514"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017CCDB"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156F45" w:rsidRPr="00DF18AB">
        <w:t>TS</w:t>
      </w:r>
      <w:r w:rsidR="00156F45">
        <w:t> </w:t>
      </w:r>
      <w:r w:rsidR="00156F45" w:rsidRPr="00DF18AB">
        <w:t>23.218</w:t>
      </w:r>
      <w:r w:rsidR="00156F45">
        <w:t> </w:t>
      </w:r>
      <w:r w:rsidR="00156F4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C672B89" w:rsidR="00FF365C" w:rsidRPr="00DF18AB" w:rsidRDefault="00FF365C" w:rsidP="00FF365C">
      <w:r w:rsidRPr="00DF18AB">
        <w:t xml:space="preserve">The protocol for the Mp reference point is described in </w:t>
      </w:r>
      <w:r w:rsidR="00156F45" w:rsidRPr="00DF18AB">
        <w:t>TS</w:t>
      </w:r>
      <w:r w:rsidR="00156F45">
        <w:t> </w:t>
      </w:r>
      <w:r w:rsidR="00156F45" w:rsidRPr="00DF18AB">
        <w:t>29.333</w:t>
      </w:r>
      <w:r w:rsidR="00156F45">
        <w:t> </w:t>
      </w:r>
      <w:r w:rsidR="00156F45" w:rsidRPr="00DF18AB">
        <w:t>[</w:t>
      </w:r>
      <w:r w:rsidRPr="00DF18AB">
        <w:t>59].</w:t>
      </w:r>
    </w:p>
    <w:p w14:paraId="59E47FB4" w14:textId="77777777" w:rsidR="00FF365C" w:rsidRPr="00DF18AB" w:rsidRDefault="00FF365C" w:rsidP="00FF365C">
      <w:pPr>
        <w:pStyle w:val="Heading2"/>
      </w:pPr>
      <w:bookmarkStart w:id="157" w:name="_CR4_7a"/>
      <w:bookmarkStart w:id="158" w:name="_Toc201069380"/>
      <w:bookmarkEnd w:id="157"/>
      <w:r w:rsidRPr="00DF18AB">
        <w:t>4.7a</w:t>
      </w:r>
      <w:r w:rsidRPr="00DF18AB">
        <w:tab/>
        <w:t>Media Resource Broker</w:t>
      </w:r>
      <w:bookmarkEnd w:id="158"/>
    </w:p>
    <w:p w14:paraId="2E03EF7D" w14:textId="24C3DC6D"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156F45" w:rsidRPr="00DF18AB">
        <w:t>TS</w:t>
      </w:r>
      <w:r w:rsidR="00156F45">
        <w:t> </w:t>
      </w:r>
      <w:r w:rsidR="00156F45" w:rsidRPr="00DF18AB">
        <w:t>23.218</w:t>
      </w:r>
      <w:r w:rsidR="00156F45">
        <w:t> </w:t>
      </w:r>
      <w:r w:rsidR="00156F45" w:rsidRPr="00DF18AB">
        <w:t>[</w:t>
      </w:r>
      <w:r w:rsidRPr="00DF18AB">
        <w:t>71].</w:t>
      </w:r>
    </w:p>
    <w:p w14:paraId="680752BE" w14:textId="77777777" w:rsidR="00FF365C" w:rsidRPr="00DF18AB" w:rsidRDefault="00FF365C" w:rsidP="00FF365C">
      <w:pPr>
        <w:pStyle w:val="Heading2"/>
      </w:pPr>
      <w:bookmarkStart w:id="159" w:name="_CR4_8"/>
      <w:bookmarkStart w:id="160" w:name="_Toc201069381"/>
      <w:bookmarkEnd w:id="159"/>
      <w:r w:rsidRPr="00DF18AB">
        <w:t>4.8</w:t>
      </w:r>
      <w:r w:rsidRPr="00DF18AB">
        <w:rPr>
          <w:lang w:eastAsia="ko-KR"/>
        </w:rPr>
        <w:tab/>
      </w:r>
      <w:r w:rsidRPr="00DF18AB">
        <w:t>Security Concepts</w:t>
      </w:r>
      <w:bookmarkEnd w:id="160"/>
    </w:p>
    <w:p w14:paraId="7BFE3609" w14:textId="68B0928F" w:rsidR="00FF365C" w:rsidRPr="00DF18AB" w:rsidRDefault="00FF365C" w:rsidP="00FF365C">
      <w:r w:rsidRPr="00DF18AB">
        <w:t xml:space="preserve">IM CN Subsystem functional elements provide security, as needed, by security methods defined in </w:t>
      </w:r>
      <w:r w:rsidR="00156F45" w:rsidRPr="00DF18AB">
        <w:t>TS</w:t>
      </w:r>
      <w:r w:rsidR="00156F45">
        <w:t> </w:t>
      </w:r>
      <w:r w:rsidR="00156F45" w:rsidRPr="00DF18AB">
        <w:t>3</w:t>
      </w:r>
      <w:r w:rsidR="00156F45" w:rsidRPr="00DF18AB">
        <w:rPr>
          <w:lang w:eastAsia="ko-KR"/>
        </w:rPr>
        <w:t>3</w:t>
      </w:r>
      <w:r w:rsidR="00156F45" w:rsidRPr="00DF18AB">
        <w:t>.203</w:t>
      </w:r>
      <w:r w:rsidR="00156F45">
        <w:t> </w:t>
      </w:r>
      <w:r w:rsidR="00156F45" w:rsidRPr="00DF18AB">
        <w:t>[</w:t>
      </w:r>
      <w:r w:rsidRPr="00DF18AB">
        <w:t xml:space="preserve">19] and </w:t>
      </w:r>
      <w:r w:rsidR="00156F45" w:rsidRPr="00DF18AB">
        <w:t>TS</w:t>
      </w:r>
      <w:r w:rsidR="00156F45">
        <w:t> </w:t>
      </w:r>
      <w:r w:rsidR="00156F45" w:rsidRPr="00DF18AB">
        <w:t>33.210</w:t>
      </w:r>
      <w:r w:rsidR="00156F45">
        <w:t> </w:t>
      </w:r>
      <w:r w:rsidR="00156F4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01069382"/>
      <w:bookmarkEnd w:id="161"/>
      <w:r w:rsidRPr="00DF18AB">
        <w:t>4.9</w:t>
      </w:r>
      <w:r w:rsidRPr="00DF18AB">
        <w:rPr>
          <w:lang w:eastAsia="ko-KR"/>
        </w:rPr>
        <w:tab/>
      </w:r>
      <w:r w:rsidRPr="00DF18AB">
        <w:t>Charging Concepts</w:t>
      </w:r>
      <w:bookmarkEnd w:id="162"/>
    </w:p>
    <w:p w14:paraId="61F65ACE" w14:textId="2776C6FD"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 xml:space="preserve">26]. The charging correlation information between IM CN subsystem and PS domain are also described in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29.207</w:t>
      </w:r>
      <w:r w:rsidR="00156F45">
        <w:t> </w:t>
      </w:r>
      <w:r w:rsidR="00156F45"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01069383"/>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01069384"/>
      <w:bookmarkEnd w:id="165"/>
      <w:r w:rsidRPr="00DF18AB">
        <w:rPr>
          <w:lang w:eastAsia="ko-KR"/>
        </w:rPr>
        <w:t>4.10.0</w:t>
      </w:r>
      <w:r w:rsidRPr="00DF18AB">
        <w:rPr>
          <w:lang w:eastAsia="ko-KR"/>
        </w:rPr>
        <w:tab/>
        <w:t>General</w:t>
      </w:r>
      <w:bookmarkEnd w:id="166"/>
    </w:p>
    <w:p w14:paraId="0CD56A93" w14:textId="2336F3F6"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01069385"/>
      <w:bookmarkEnd w:id="167"/>
      <w:r w:rsidRPr="00DF18AB">
        <w:t>4.10.1</w:t>
      </w:r>
      <w:r w:rsidRPr="00DF18AB">
        <w:tab/>
        <w:t>IMS group administration</w:t>
      </w:r>
      <w:bookmarkEnd w:id="168"/>
    </w:p>
    <w:p w14:paraId="59903A82" w14:textId="5EE9186F" w:rsidR="00FF365C" w:rsidRPr="00DF18AB" w:rsidRDefault="00FF365C" w:rsidP="00FF365C">
      <w:pPr>
        <w:rPr>
          <w:lang w:eastAsia="ko-KR"/>
        </w:rPr>
      </w:pPr>
      <w:r w:rsidRPr="00DF18AB">
        <w:t xml:space="preserve">The capabilities required for IMS group management are defined in clause 5.4 of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01069386"/>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01069387"/>
      <w:bookmarkEnd w:id="171"/>
      <w:r w:rsidRPr="00DF18AB">
        <w:t>4.11</w:t>
      </w:r>
      <w:r w:rsidRPr="00DF18AB">
        <w:tab/>
        <w:t>Relationship to 3GPP Generic User Profile (GUP)</w:t>
      </w:r>
      <w:bookmarkEnd w:id="172"/>
    </w:p>
    <w:p w14:paraId="5025A0AE" w14:textId="15C54B79"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156F45" w:rsidRPr="00DF18AB">
        <w:t>TS</w:t>
      </w:r>
      <w:r w:rsidR="00156F45">
        <w:t> </w:t>
      </w:r>
      <w:r w:rsidR="00156F45" w:rsidRPr="00DF18AB">
        <w:t>23.240</w:t>
      </w:r>
      <w:r w:rsidR="00156F45">
        <w:t> </w:t>
      </w:r>
      <w:r w:rsidR="00156F45" w:rsidRPr="00DF18AB">
        <w:t>[</w:t>
      </w:r>
      <w:r w:rsidRPr="00DF18AB">
        <w:t>31].</w:t>
      </w:r>
    </w:p>
    <w:p w14:paraId="4E921C2F" w14:textId="77777777" w:rsidR="00FF365C" w:rsidRPr="00DF18AB" w:rsidRDefault="00FF365C" w:rsidP="00FF365C">
      <w:pPr>
        <w:pStyle w:val="Heading2"/>
      </w:pPr>
      <w:bookmarkStart w:id="173" w:name="_CR4_12"/>
      <w:bookmarkStart w:id="174" w:name="_Toc201069388"/>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01069389"/>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01069390"/>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01069391"/>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01069392"/>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11682515"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01069393"/>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01069394"/>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01069395"/>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01069396"/>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01069397"/>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11682516"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01069398"/>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01069399"/>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01069400"/>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01069401"/>
      <w:bookmarkEnd w:id="202"/>
      <w:r w:rsidRPr="00DF18AB">
        <w:t>4.16.1</w:t>
      </w:r>
      <w:r w:rsidRPr="00DF18AB">
        <w:tab/>
        <w:t>Telephony Application Server</w:t>
      </w:r>
      <w:bookmarkEnd w:id="203"/>
    </w:p>
    <w:p w14:paraId="5F575897" w14:textId="348BE86A" w:rsidR="00FF365C" w:rsidRPr="00DF18AB" w:rsidRDefault="00FF365C" w:rsidP="00FF365C">
      <w:r w:rsidRPr="00DF18AB">
        <w:t xml:space="preserve">The Telephony Application Server is a SIP AS providing the network support for the multimedia telephony service, </w:t>
      </w:r>
      <w:r w:rsidR="00156F45" w:rsidRPr="00DF18AB">
        <w:t>TS</w:t>
      </w:r>
      <w:r w:rsidR="00156F45">
        <w:t> </w:t>
      </w:r>
      <w:r w:rsidR="00156F45" w:rsidRPr="00DF18AB">
        <w:t>22.173</w:t>
      </w:r>
      <w:r w:rsidR="00156F45">
        <w:t> </w:t>
      </w:r>
      <w:r w:rsidR="00156F4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01069402"/>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01069403"/>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01069404"/>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01069405"/>
      <w:bookmarkEnd w:id="210"/>
      <w:r w:rsidRPr="00DF18AB">
        <w:t>4.17.1</w:t>
      </w:r>
      <w:r w:rsidRPr="00DF18AB">
        <w:tab/>
        <w:t>IP Short Message Gateway (IP-SM</w:t>
      </w:r>
      <w:r w:rsidRPr="00DF18AB">
        <w:noBreakHyphen/>
        <w:t>GW)</w:t>
      </w:r>
      <w:bookmarkEnd w:id="211"/>
    </w:p>
    <w:p w14:paraId="187FC23E" w14:textId="30C31A9E"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156F45" w:rsidRPr="00DF18AB">
        <w:t>TS</w:t>
      </w:r>
      <w:r w:rsidR="00156F45">
        <w:t> </w:t>
      </w:r>
      <w:r w:rsidR="00156F45" w:rsidRPr="00DF18AB">
        <w:t>23.204</w:t>
      </w:r>
      <w:r w:rsidR="00156F45">
        <w:t> </w:t>
      </w:r>
      <w:r w:rsidR="00156F45" w:rsidRPr="00DF18AB">
        <w:t>[</w:t>
      </w:r>
      <w:r w:rsidRPr="00DF18AB">
        <w:t>56].</w:t>
      </w:r>
    </w:p>
    <w:p w14:paraId="784B7C6B" w14:textId="77777777" w:rsidR="00FF365C" w:rsidRPr="00DF18AB" w:rsidRDefault="00FF365C" w:rsidP="00FF365C">
      <w:pPr>
        <w:pStyle w:val="Heading2"/>
      </w:pPr>
      <w:bookmarkStart w:id="212" w:name="_CR4_18"/>
      <w:bookmarkStart w:id="213" w:name="_Toc201069406"/>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01069407"/>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01069408"/>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01069409"/>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201069410"/>
      <w:bookmarkEnd w:id="220"/>
      <w:r w:rsidRPr="00DF18AB">
        <w:t>4.20</w:t>
      </w:r>
      <w:r w:rsidRPr="00DF18AB">
        <w:tab/>
        <w:t>Support of IMS Service Centralization and Continuity</w:t>
      </w:r>
      <w:bookmarkEnd w:id="221"/>
    </w:p>
    <w:p w14:paraId="7F0C319A" w14:textId="49591164" w:rsidR="00FF365C" w:rsidRPr="00DF18AB" w:rsidRDefault="00FF365C" w:rsidP="00FF365C">
      <w:r w:rsidRPr="00DF18AB">
        <w:t xml:space="preserve">IMS Service Centralization, defined in </w:t>
      </w:r>
      <w:r w:rsidR="00156F45" w:rsidRPr="00DF18AB">
        <w:t>TS</w:t>
      </w:r>
      <w:r w:rsidR="00156F45">
        <w:t> </w:t>
      </w:r>
      <w:r w:rsidR="00156F45" w:rsidRPr="00DF18AB">
        <w:t>23.292</w:t>
      </w:r>
      <w:r w:rsidR="00156F45">
        <w:t> </w:t>
      </w:r>
      <w:r w:rsidR="00156F45" w:rsidRPr="00DF18AB">
        <w:t>[</w:t>
      </w:r>
      <w:r w:rsidRPr="00DF18AB">
        <w:t>66] provides communication services such that all services, and service control, are based on IMS mechanisms and enablers. It enables IMS services when using CS access as bearer for the media.</w:t>
      </w:r>
    </w:p>
    <w:p w14:paraId="11D7D802" w14:textId="2431F959" w:rsidR="00FF365C" w:rsidRPr="00DF18AB" w:rsidRDefault="00FF365C" w:rsidP="00FF365C">
      <w:r w:rsidRPr="00DF18AB">
        <w:t xml:space="preserve">IMS Service Continuity, defined in </w:t>
      </w:r>
      <w:r w:rsidR="00156F45" w:rsidRPr="00DF18AB">
        <w:t>TS</w:t>
      </w:r>
      <w:r w:rsidR="00156F45">
        <w:t> </w:t>
      </w:r>
      <w:r w:rsidR="00156F45" w:rsidRPr="00DF18AB">
        <w:t>23.237</w:t>
      </w:r>
      <w:r w:rsidR="00156F45">
        <w:t> </w:t>
      </w:r>
      <w:r w:rsidR="00156F4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7A5B232" w:rsidR="00FF365C" w:rsidRPr="00DF18AB" w:rsidRDefault="00FF365C" w:rsidP="00FF365C">
      <w:r w:rsidRPr="00DF18AB">
        <w:t xml:space="preserve">All functionalities and reference points are defined in </w:t>
      </w:r>
      <w:r w:rsidR="00156F45" w:rsidRPr="00DF18AB">
        <w:t>TS</w:t>
      </w:r>
      <w:r w:rsidR="00156F45">
        <w:t> </w:t>
      </w:r>
      <w:r w:rsidR="00156F45" w:rsidRPr="00DF18AB">
        <w:t>23.292</w:t>
      </w:r>
      <w:r w:rsidR="00156F45">
        <w:t> </w:t>
      </w:r>
      <w:r w:rsidR="00156F45" w:rsidRPr="00DF18AB">
        <w:t>[</w:t>
      </w:r>
      <w:r w:rsidRPr="00DF18AB">
        <w:t xml:space="preserve">66] and </w:t>
      </w:r>
      <w:r w:rsidR="00156F45" w:rsidRPr="00DF18AB">
        <w:t>TS</w:t>
      </w:r>
      <w:r w:rsidR="00156F45">
        <w:t> </w:t>
      </w:r>
      <w:r w:rsidR="00156F45" w:rsidRPr="00DF18AB">
        <w:t>23.237</w:t>
      </w:r>
      <w:r w:rsidR="00156F45">
        <w:t> </w:t>
      </w:r>
      <w:r w:rsidR="00156F45" w:rsidRPr="00DF18AB">
        <w:t>[</w:t>
      </w:r>
      <w:r w:rsidRPr="00DF18AB">
        <w:t>67].</w:t>
      </w:r>
    </w:p>
    <w:p w14:paraId="655BCAEB" w14:textId="77777777" w:rsidR="00FF365C" w:rsidRPr="00DF18AB" w:rsidRDefault="00FF365C" w:rsidP="00FF365C">
      <w:pPr>
        <w:pStyle w:val="Heading2"/>
      </w:pPr>
      <w:bookmarkStart w:id="222" w:name="_CR4_21"/>
      <w:bookmarkStart w:id="223" w:name="_Toc201069411"/>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01069412"/>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01069413"/>
      <w:bookmarkEnd w:id="226"/>
      <w:r w:rsidRPr="00DF18AB">
        <w:t>4.22.1</w:t>
      </w:r>
      <w:r w:rsidRPr="00DF18AB">
        <w:tab/>
        <w:t>General</w:t>
      </w:r>
      <w:bookmarkEnd w:id="227"/>
    </w:p>
    <w:p w14:paraId="12F54808" w14:textId="77CBD5D3" w:rsidR="00FF365C" w:rsidRPr="00DF18AB" w:rsidRDefault="00FF365C" w:rsidP="00FF365C">
      <w:r w:rsidRPr="00DF18AB">
        <w:t xml:space="preserve">The ECN profile used to trigger codec rate adaptation for Multimedia Telephony is defined in </w:t>
      </w:r>
      <w:r w:rsidR="00156F45" w:rsidRPr="00DF18AB">
        <w:t>TS</w:t>
      </w:r>
      <w:r w:rsidR="00156F45">
        <w:t> </w:t>
      </w:r>
      <w:r w:rsidR="00156F45" w:rsidRPr="00DF18AB">
        <w:t>26.114</w:t>
      </w:r>
      <w:r w:rsidR="00156F45">
        <w:t> </w:t>
      </w:r>
      <w:r w:rsidR="00156F45" w:rsidRPr="00DF18AB">
        <w:t>[</w:t>
      </w:r>
      <w:r w:rsidRPr="00DF18AB">
        <w:t>76] and affects the following IMS entities: UE, MGCF/IM-MGW, IBCF/TrGW, IMS-ALG/ IMS-AGW, MRFP/MRFC, and the MSC Server enhanced for ICS/MSC Server enhanced for SRVCC with SIP/CS-MGW.</w:t>
      </w:r>
    </w:p>
    <w:p w14:paraId="66D91726" w14:textId="2DFEADFE"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ABE621" w:rsidR="00FF365C" w:rsidRPr="00DF18AB" w:rsidRDefault="00FF365C" w:rsidP="00FF365C">
      <w:r w:rsidRPr="00DF18AB">
        <w:t xml:space="preserve">A UE supporting Multimedia Telephony and ECN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658A172" w14:textId="77777777" w:rsidR="00FF365C" w:rsidRPr="00DF18AB" w:rsidRDefault="00FF365C" w:rsidP="00FF365C">
      <w:pPr>
        <w:pStyle w:val="Heading3"/>
      </w:pPr>
      <w:bookmarkStart w:id="228" w:name="_CR4_22_2"/>
      <w:bookmarkStart w:id="229" w:name="_Toc201069414"/>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84AD4C9" w:rsidR="00FF365C" w:rsidRPr="00DF18AB" w:rsidRDefault="00FF365C" w:rsidP="00FF365C">
      <w:pPr>
        <w:pStyle w:val="B1"/>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04C3923"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01069415"/>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7F5CFF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605382AB"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01069416"/>
      <w:bookmarkEnd w:id="232"/>
      <w:r w:rsidRPr="00DF18AB">
        <w:t>4.22.4</w:t>
      </w:r>
      <w:r w:rsidRPr="00DF18AB">
        <w:tab/>
        <w:t>Interworking with non-3GPP ECN IP terminal at IBCF/TrGW</w:t>
      </w:r>
      <w:bookmarkEnd w:id="233"/>
    </w:p>
    <w:p w14:paraId="0FA87941" w14:textId="7241291E"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156F45" w:rsidRPr="00DF18AB">
        <w:t>TS</w:t>
      </w:r>
      <w:r w:rsidR="00156F45">
        <w:t> </w:t>
      </w:r>
      <w:r w:rsidR="00156F45" w:rsidRPr="00DF18AB">
        <w:t>26.114</w:t>
      </w:r>
      <w:r w:rsidR="00156F45">
        <w:t> </w:t>
      </w:r>
      <w:r w:rsidR="00156F4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01069417"/>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01069418"/>
      <w:bookmarkEnd w:id="236"/>
      <w:r w:rsidRPr="00DF18AB">
        <w:t>4.22.6</w:t>
      </w:r>
      <w:r w:rsidRPr="00DF18AB">
        <w:tab/>
        <w:t>ECN support at MRFC/MRFP</w:t>
      </w:r>
      <w:bookmarkEnd w:id="237"/>
    </w:p>
    <w:p w14:paraId="39502555" w14:textId="009481D0"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156F45" w:rsidRPr="00DF18AB">
        <w:t>TS</w:t>
      </w:r>
      <w:r w:rsidR="00156F45">
        <w:t> </w:t>
      </w:r>
      <w:r w:rsidR="00156F45" w:rsidRPr="00DF18AB">
        <w:t>23.333</w:t>
      </w:r>
      <w:r w:rsidR="00156F45">
        <w:t> </w:t>
      </w:r>
      <w:r w:rsidR="00156F4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ABF4C2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90A8BE0"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01069419"/>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01069420"/>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01069421"/>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01069422"/>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01069423"/>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01069424"/>
      <w:bookmarkEnd w:id="248"/>
      <w:r w:rsidRPr="00DF18AB">
        <w:t>4.24</w:t>
      </w:r>
      <w:r w:rsidRPr="00DF18AB">
        <w:tab/>
        <w:t>Support of Restoration Procedures</w:t>
      </w:r>
      <w:bookmarkEnd w:id="249"/>
    </w:p>
    <w:p w14:paraId="0415A284" w14:textId="6E965D2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156F45" w:rsidRPr="00DF18AB">
        <w:t>TS</w:t>
      </w:r>
      <w:r w:rsidR="00156F45">
        <w:t> </w:t>
      </w:r>
      <w:r w:rsidR="00156F45" w:rsidRPr="00DF18AB">
        <w:t>23.380</w:t>
      </w:r>
      <w:r w:rsidR="00156F45">
        <w:t> </w:t>
      </w:r>
      <w:r w:rsidR="00156F45" w:rsidRPr="00DF18AB">
        <w:t>[</w:t>
      </w:r>
      <w:r w:rsidRPr="00DF18AB">
        <w:t>80].</w:t>
      </w:r>
    </w:p>
    <w:p w14:paraId="4D084984" w14:textId="77777777" w:rsidR="00FF365C" w:rsidRPr="00DF18AB" w:rsidRDefault="00FF365C" w:rsidP="00FF365C">
      <w:pPr>
        <w:pStyle w:val="Heading2"/>
      </w:pPr>
      <w:bookmarkStart w:id="250" w:name="_CR4_25"/>
      <w:bookmarkStart w:id="251" w:name="_Toc201069425"/>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01069426"/>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01069427"/>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01069428"/>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01069429"/>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089443A" w:rsidR="00FF365C" w:rsidRPr="00DF18AB" w:rsidRDefault="00FF365C" w:rsidP="00FF365C">
      <w:r w:rsidRPr="00DF18AB">
        <w:t>Description on the support for IP</w:t>
      </w:r>
      <w:r w:rsidRPr="00DF18AB">
        <w:noBreakHyphen/>
        <w:t xml:space="preserve">PBX business trunking is provided in Annex S and </w:t>
      </w:r>
      <w:r w:rsidR="00156F45" w:rsidRPr="00DF18AB">
        <w:t>TS</w:t>
      </w:r>
      <w:r w:rsidR="00156F45">
        <w:t> </w:t>
      </w:r>
      <w:r w:rsidR="00156F45" w:rsidRPr="00DF18AB">
        <w:t>24.525</w:t>
      </w:r>
      <w:r w:rsidR="00156F45">
        <w:t> </w:t>
      </w:r>
      <w:r w:rsidR="00156F4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01069430"/>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01069431"/>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01069432"/>
      <w:bookmarkEnd w:id="264"/>
      <w:r w:rsidRPr="00DF18AB">
        <w:t>5.0</w:t>
      </w:r>
      <w:r w:rsidRPr="00DF18AB">
        <w:rPr>
          <w:lang w:eastAsia="ko-KR"/>
        </w:rPr>
        <w:t>a</w:t>
      </w:r>
      <w:r w:rsidRPr="00DF18AB">
        <w:tab/>
        <w:t>Session-unrelated procedures</w:t>
      </w:r>
      <w:bookmarkEnd w:id="265"/>
    </w:p>
    <w:p w14:paraId="54868661" w14:textId="2A8DBC5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156F45" w:rsidRPr="00DF18AB">
        <w:t>TS</w:t>
      </w:r>
      <w:r w:rsidR="00156F45">
        <w:t> </w:t>
      </w:r>
      <w:r w:rsidR="00156F45" w:rsidRPr="00DF18AB">
        <w:t>23.279</w:t>
      </w:r>
      <w:r w:rsidR="00156F45">
        <w:t> </w:t>
      </w:r>
      <w:r w:rsidR="00156F4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01069433"/>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01069434"/>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01069435"/>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01069436"/>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3921EFF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156F45" w:rsidRPr="00DF18AB">
        <w:t>TS</w:t>
      </w:r>
      <w:r w:rsidR="00156F45">
        <w:t> </w:t>
      </w:r>
      <w:r w:rsidR="00156F45" w:rsidRPr="00DF18AB">
        <w:t>24.167</w:t>
      </w:r>
      <w:r w:rsidR="00156F45">
        <w:t> </w:t>
      </w:r>
      <w:r w:rsidR="00156F45" w:rsidRPr="00DF18AB">
        <w:t>[</w:t>
      </w:r>
      <w:r w:rsidRPr="00DF18AB">
        <w:t xml:space="preserve">64] or in the ISIM, </w:t>
      </w:r>
      <w:r w:rsidR="00156F45" w:rsidRPr="00DF18AB">
        <w:t>TS</w:t>
      </w:r>
      <w:r w:rsidR="00156F45">
        <w:t> </w:t>
      </w:r>
      <w:r w:rsidR="00156F45" w:rsidRPr="00DF18AB">
        <w:t>31.103</w:t>
      </w:r>
      <w:r w:rsidR="00156F45">
        <w:t> </w:t>
      </w:r>
      <w:r w:rsidR="00156F4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10F157E"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156F45" w:rsidRPr="00DF18AB">
        <w:t>TS</w:t>
      </w:r>
      <w:r w:rsidR="00156F45">
        <w:t> </w:t>
      </w:r>
      <w:r w:rsidR="00156F45" w:rsidRPr="00DF18AB">
        <w:t>24.167</w:t>
      </w:r>
      <w:r w:rsidR="00156F45">
        <w:t> </w:t>
      </w:r>
      <w:r w:rsidR="00156F4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01069437"/>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11682517"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01069438"/>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01069439"/>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01069440"/>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01069441"/>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01069442"/>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01069443"/>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01069444"/>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01069445"/>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01069446"/>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01069447"/>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11682518"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01069448"/>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01069449"/>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01069450"/>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01069451"/>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01069452"/>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811682519"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6289871"/>
    <w:bookmarkStart w:id="311" w:name="_MON_1137304135"/>
    <w:bookmarkEnd w:id="310"/>
    <w:bookmarkEnd w:id="311"/>
    <w:bookmarkStart w:id="312" w:name="_MON_114170848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11682520"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01069453"/>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01069454"/>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01069455"/>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01069456"/>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A8D3CB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156F45" w:rsidRPr="00DF18AB">
        <w:t>TS</w:t>
      </w:r>
      <w:r w:rsidR="00156F45">
        <w:t> </w:t>
      </w:r>
      <w:r w:rsidR="00156F45" w:rsidRPr="00DF18AB">
        <w:t>33.203</w:t>
      </w:r>
      <w:r w:rsidR="00156F45">
        <w:t> </w:t>
      </w:r>
      <w:r w:rsidR="00156F45" w:rsidRPr="00DF18AB">
        <w:t>[</w:t>
      </w:r>
      <w:r w:rsidRPr="00DF18AB">
        <w:t>19].</w:t>
      </w:r>
    </w:p>
    <w:p w14:paraId="17397F32" w14:textId="77777777" w:rsidR="00FF365C" w:rsidRPr="00DF18AB" w:rsidRDefault="00FF365C" w:rsidP="00FF365C">
      <w:pPr>
        <w:pStyle w:val="Heading4"/>
      </w:pPr>
      <w:bookmarkStart w:id="322" w:name="_CR5_2_2_3"/>
      <w:bookmarkStart w:id="323" w:name="_Toc201069457"/>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811682521"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FE9360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201069458"/>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11682522"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01069459"/>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01069460"/>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01069461"/>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11682523"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0B1DB8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01069462"/>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01069463"/>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01069464"/>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11682524"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0D33A60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01069465"/>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01069466"/>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01069467"/>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11682525"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079B49D3"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01069468"/>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11682526"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2BBA9F3"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01069469"/>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01069470"/>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01069471"/>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01069472"/>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A225254"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156F45" w:rsidRPr="00DF18AB">
        <w:t>TS</w:t>
      </w:r>
      <w:r w:rsidR="00156F45">
        <w:t> </w:t>
      </w:r>
      <w:r w:rsidR="00156F45" w:rsidRPr="00DF18AB">
        <w:t>24.229</w:t>
      </w:r>
      <w:r w:rsidR="00156F45">
        <w:t> </w:t>
      </w:r>
      <w:r w:rsidR="00156F4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01069473"/>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1AEB82F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156F45" w:rsidRPr="00DF18AB">
        <w:t>TS</w:t>
      </w:r>
      <w:r w:rsidR="00156F45">
        <w:t> </w:t>
      </w:r>
      <w:r w:rsidR="00156F45" w:rsidRPr="00DF18AB">
        <w:t>23.221</w:t>
      </w:r>
      <w:r w:rsidR="00156F45">
        <w:t> </w:t>
      </w:r>
      <w:r w:rsidR="00156F4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11682527"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01069474"/>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11682528"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01069475"/>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201069476"/>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01069477"/>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01069478"/>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01069479"/>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01069480"/>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01069481"/>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01069482"/>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01069483"/>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01069484"/>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11682529"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01069485"/>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01069486"/>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01069487"/>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0D59F01" w:rsidR="00FF365C" w:rsidRPr="00DF18AB" w:rsidRDefault="00FF365C" w:rsidP="00FF365C">
      <w:pPr>
        <w:pStyle w:val="NO"/>
      </w:pPr>
      <w:r w:rsidRPr="00DF18AB">
        <w:t>NOTE:</w:t>
      </w:r>
      <w:r w:rsidRPr="00DF18AB">
        <w:tab/>
        <w:t xml:space="preserve">How PCEF is distributed in SMF and UPF in 5GS is specified in </w:t>
      </w:r>
      <w:r w:rsidR="00156F45" w:rsidRPr="00DF18AB">
        <w:t>TS</w:t>
      </w:r>
      <w:r w:rsidR="00156F45">
        <w:t> </w:t>
      </w:r>
      <w:r w:rsidR="00156F45" w:rsidRPr="00DF18AB">
        <w:t>23.501</w:t>
      </w:r>
      <w:r w:rsidR="00156F45">
        <w:t> </w:t>
      </w:r>
      <w:r w:rsidR="00156F45" w:rsidRPr="00DF18AB">
        <w:t>[</w:t>
      </w:r>
      <w:r w:rsidRPr="00DF18AB">
        <w:t xml:space="preserve">93] and </w:t>
      </w:r>
      <w:r w:rsidR="00156F45" w:rsidRPr="00DF18AB">
        <w:t>TS</w:t>
      </w:r>
      <w:r w:rsidR="00156F45">
        <w:t> </w:t>
      </w:r>
      <w:r w:rsidR="00156F45" w:rsidRPr="00DF18AB">
        <w:t>23.203</w:t>
      </w:r>
      <w:r w:rsidR="00156F45">
        <w:t> </w:t>
      </w:r>
      <w:r w:rsidR="00156F45" w:rsidRPr="00DF18AB">
        <w:t>[</w:t>
      </w:r>
      <w:r w:rsidRPr="00DF18AB">
        <w:t>54].</w:t>
      </w:r>
    </w:p>
    <w:p w14:paraId="550DCAC2" w14:textId="30780C1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156F45" w:rsidRPr="00DF18AB">
        <w:t>TS</w:t>
      </w:r>
      <w:r w:rsidR="00156F45">
        <w:t> </w:t>
      </w:r>
      <w:r w:rsidR="00156F45" w:rsidRPr="00DF18AB">
        <w:t>23.203</w:t>
      </w:r>
      <w:r w:rsidR="00156F45">
        <w:t> </w:t>
      </w:r>
      <w:r w:rsidR="00156F45" w:rsidRPr="00DF18AB">
        <w:t>[</w:t>
      </w:r>
      <w:r w:rsidRPr="00DF18AB">
        <w:t xml:space="preserve">54] or the N5 interface (using the Npcf_PolicyAutorization service), standardised in </w:t>
      </w:r>
      <w:r w:rsidR="00156F45" w:rsidRPr="00DF18AB">
        <w:t>TS</w:t>
      </w:r>
      <w:r w:rsidR="00156F45">
        <w:t> </w:t>
      </w:r>
      <w:r w:rsidR="00156F45" w:rsidRPr="00DF18AB">
        <w:t>23.503</w:t>
      </w:r>
      <w:r w:rsidR="00156F45">
        <w:t> </w:t>
      </w:r>
      <w:r w:rsidR="00156F45" w:rsidRPr="00DF18AB">
        <w:t>[</w:t>
      </w:r>
      <w:r w:rsidRPr="00DF18AB">
        <w:t xml:space="preserve">95] and </w:t>
      </w:r>
      <w:r w:rsidR="00156F45" w:rsidRPr="00DF18AB">
        <w:t>TS</w:t>
      </w:r>
      <w:r w:rsidR="00156F45">
        <w:t> </w:t>
      </w:r>
      <w:r w:rsidR="00156F45" w:rsidRPr="00DF18AB">
        <w:t>29.514</w:t>
      </w:r>
      <w:r w:rsidR="00156F45">
        <w:t> </w:t>
      </w:r>
      <w:r w:rsidR="00156F4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297EBD3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03B774B" w14:textId="053DF403"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01069488"/>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01069489"/>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25AF249"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01069490"/>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01069491"/>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01069492"/>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01069493"/>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01069494"/>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01069495"/>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01069496"/>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01069497"/>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618D8DE4" w:rsidR="00FF365C" w:rsidRPr="00DF18AB" w:rsidRDefault="00FF365C" w:rsidP="00FF365C">
      <w:r w:rsidRPr="00DF18AB">
        <w:t xml:space="preserve">Resource sharing shall only be indicated for concurrent sessions that employ resource reservation based on </w:t>
      </w:r>
      <w:r w:rsidR="00156F45" w:rsidRPr="00DF18AB">
        <w:t>TS</w:t>
      </w:r>
      <w:r w:rsidR="00156F45">
        <w:t> </w:t>
      </w:r>
      <w:r w:rsidR="00156F45" w:rsidRPr="00DF18AB">
        <w:t>23.203</w:t>
      </w:r>
      <w:r w:rsidR="00156F45">
        <w:t> </w:t>
      </w:r>
      <w:r w:rsidR="00156F45" w:rsidRPr="00DF18AB">
        <w:t>[</w:t>
      </w:r>
      <w:r w:rsidRPr="00DF18AB">
        <w:t xml:space="preserve">54] or </w:t>
      </w:r>
      <w:r w:rsidR="00156F45" w:rsidRPr="00DF18AB">
        <w:t>TS</w:t>
      </w:r>
      <w:r w:rsidR="00156F45">
        <w:t> </w:t>
      </w:r>
      <w:r w:rsidR="00156F45" w:rsidRPr="00DF18AB">
        <w:t>23.503</w:t>
      </w:r>
      <w:r w:rsidR="00156F45">
        <w:t> </w:t>
      </w:r>
      <w:r w:rsidR="00156F4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329C35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24.610</w:t>
      </w:r>
      <w:r w:rsidR="00156F45">
        <w:t> </w:t>
      </w:r>
      <w:r w:rsidR="00156F4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01069498"/>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5372A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156F45" w:rsidRPr="00DF18AB">
        <w:t>TS</w:t>
      </w:r>
      <w:r w:rsidR="00156F45">
        <w:t> </w:t>
      </w:r>
      <w:r w:rsidR="00156F45" w:rsidRPr="00DF18AB">
        <w:t>23.203</w:t>
      </w:r>
      <w:r w:rsidR="00156F45">
        <w:t> </w:t>
      </w:r>
      <w:r w:rsidR="00156F4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74A910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156F45" w:rsidRPr="00DF18AB">
        <w:t>TS</w:t>
      </w:r>
      <w:r w:rsidR="00156F45">
        <w:t> </w:t>
      </w:r>
      <w:r w:rsidR="00156F45" w:rsidRPr="00DF18AB">
        <w:t>24.229</w:t>
      </w:r>
      <w:r w:rsidR="00156F45">
        <w:t> </w:t>
      </w:r>
      <w:r w:rsidR="00156F45" w:rsidRPr="00DF18AB">
        <w:t>[</w:t>
      </w:r>
      <w:r w:rsidRPr="00DF18AB">
        <w:t>10a].</w:t>
      </w:r>
    </w:p>
    <w:p w14:paraId="60ECFE4A" w14:textId="77777777" w:rsidR="00FF365C" w:rsidRPr="00DF18AB" w:rsidRDefault="00FF365C" w:rsidP="00B10355">
      <w:pPr>
        <w:pStyle w:val="Heading5"/>
      </w:pPr>
      <w:bookmarkStart w:id="422" w:name="_CR5_4_7_8_3"/>
      <w:bookmarkStart w:id="423" w:name="_Toc201069499"/>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01069500"/>
      <w:bookmarkEnd w:id="424"/>
      <w:r w:rsidRPr="00DF18AB">
        <w:t>5.4.7.9</w:t>
      </w:r>
      <w:r w:rsidRPr="00DF18AB">
        <w:tab/>
        <w:t>Priority sharing for concurrent sessions</w:t>
      </w:r>
      <w:bookmarkEnd w:id="425"/>
    </w:p>
    <w:p w14:paraId="3E5C5A5B" w14:textId="0FDCFCF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156F45" w:rsidRPr="00DF18AB">
        <w:t>TS</w:t>
      </w:r>
      <w:r w:rsidR="00156F45">
        <w:t> </w:t>
      </w:r>
      <w:r w:rsidR="00156F45" w:rsidRPr="00DF18AB">
        <w:t>23.179</w:t>
      </w:r>
      <w:r w:rsidR="00156F45">
        <w:t> </w:t>
      </w:r>
      <w:r w:rsidR="00156F45" w:rsidRPr="00DF18AB">
        <w:t>[</w:t>
      </w:r>
      <w:r w:rsidRPr="00DF18AB">
        <w:t xml:space="preserve">92]. The pre-emption control information is used to indicate to the PCRF/PCF how to perform pre-emption in accordance to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685E8C6"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01069501"/>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01069502"/>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01069503"/>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11682530"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01069504"/>
      <w:bookmarkEnd w:id="433"/>
      <w:r w:rsidRPr="00DF18AB">
        <w:t>5.4.9.1</w:t>
      </w:r>
      <w:r w:rsidRPr="00DF18AB">
        <w:rPr>
          <w:lang w:eastAsia="ko-KR"/>
        </w:rPr>
        <w:tab/>
      </w:r>
      <w:r w:rsidRPr="00DF18AB">
        <w:t>Subscription to event notifications</w:t>
      </w:r>
      <w:bookmarkEnd w:id="434"/>
    </w:p>
    <w:p w14:paraId="2829030A" w14:textId="25AB7C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156F45" w:rsidRPr="00DF18AB">
        <w:t>TS</w:t>
      </w:r>
      <w:r w:rsidR="00156F45">
        <w:t> </w:t>
      </w:r>
      <w:r w:rsidR="00156F45" w:rsidRPr="00DF18AB">
        <w:t>23.141</w:t>
      </w:r>
      <w:r w:rsidR="00156F45">
        <w:t> </w:t>
      </w:r>
      <w:r w:rsidR="00156F45" w:rsidRPr="00DF18AB">
        <w:t>[</w:t>
      </w:r>
      <w:r w:rsidRPr="00DF18AB">
        <w:t>36]) and other events that are caused by information changes in e.g. Application Servers or S</w:t>
      </w:r>
      <w:r w:rsidRPr="00DF18AB">
        <w:noBreakHyphen/>
        <w:t>CSCF.</w:t>
      </w:r>
    </w:p>
    <w:p w14:paraId="486669BA" w14:textId="3B14DD8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156F45" w:rsidRPr="00DF18AB">
        <w:t>TS</w:t>
      </w:r>
      <w:r w:rsidR="00156F45">
        <w:t> </w:t>
      </w:r>
      <w:r w:rsidR="00156F45" w:rsidRPr="00DF18AB">
        <w:t>23.141</w:t>
      </w:r>
      <w:r w:rsidR="00156F45">
        <w:t> </w:t>
      </w:r>
      <w:r w:rsidR="00156F4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11682531"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01069505"/>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01069506"/>
      <w:bookmarkEnd w:id="438"/>
      <w:r w:rsidRPr="00DF18AB">
        <w:t>5.4.11</w:t>
      </w:r>
      <w:r w:rsidRPr="00DF18AB">
        <w:tab/>
        <w:t>Signalling Transport Interworking</w:t>
      </w:r>
      <w:bookmarkEnd w:id="439"/>
    </w:p>
    <w:p w14:paraId="3B8EF060" w14:textId="6A18E1F4"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156F45" w:rsidRPr="00DF18AB">
        <w:t>TS</w:t>
      </w:r>
      <w:r w:rsidR="00156F45">
        <w:t> </w:t>
      </w:r>
      <w:r w:rsidR="00156F45" w:rsidRPr="00DF18AB">
        <w:t>23.002</w:t>
      </w:r>
      <w:r w:rsidR="00156F45">
        <w:t> </w:t>
      </w:r>
      <w:r w:rsidR="00156F4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01069507"/>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01069508"/>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201069509"/>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201069510"/>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0E3E8E3"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156F45" w:rsidRPr="00DF18AB">
        <w:t>TS</w:t>
      </w:r>
      <w:r w:rsidR="00156F45">
        <w:t> </w:t>
      </w:r>
      <w:r w:rsidR="00156F45" w:rsidRPr="00DF18AB">
        <w:t>23.003</w:t>
      </w:r>
      <w:r w:rsidR="00156F45">
        <w:t> </w:t>
      </w:r>
      <w:r w:rsidR="00156F4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416EF0A"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156F45" w:rsidRPr="00DF18AB">
        <w:t>TS</w:t>
      </w:r>
      <w:r w:rsidR="00156F45">
        <w:t> </w:t>
      </w:r>
      <w:r w:rsidR="00156F45" w:rsidRPr="00DF18AB">
        <w:t>23.003</w:t>
      </w:r>
      <w:r w:rsidR="00156F45">
        <w:t> </w:t>
      </w:r>
      <w:r w:rsidR="00156F4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01069511"/>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01069512"/>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01069513"/>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57480A3"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156F45" w:rsidRPr="00DF18AB">
        <w:t>TS</w:t>
      </w:r>
      <w:r w:rsidR="00156F45">
        <w:t> </w:t>
      </w:r>
      <w:r w:rsidR="00156F45" w:rsidRPr="00DF18AB">
        <w:t>33.210</w:t>
      </w:r>
      <w:r w:rsidR="00156F45">
        <w:t> </w:t>
      </w:r>
      <w:r w:rsidR="00156F45" w:rsidRPr="00DF18AB">
        <w:t>[</w:t>
      </w:r>
      <w:r w:rsidRPr="00DF18AB">
        <w:t>20], shall be used where applicable.</w:t>
      </w:r>
    </w:p>
    <w:p w14:paraId="076BEC80" w14:textId="58B71EE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156F45" w:rsidRPr="00DF18AB">
        <w:t>TS</w:t>
      </w:r>
      <w:r w:rsidR="00156F45">
        <w:t> </w:t>
      </w:r>
      <w:r w:rsidR="00156F45" w:rsidRPr="00DF18AB">
        <w:t>32.240</w:t>
      </w:r>
      <w:r w:rsidR="00156F45">
        <w:t> </w:t>
      </w:r>
      <w:r w:rsidR="00156F4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01069514"/>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407ADB" w:rsidR="00FF365C" w:rsidRPr="00DF18AB" w:rsidRDefault="00FF365C" w:rsidP="00FF365C">
      <w:r w:rsidRPr="00DF18AB">
        <w:t xml:space="preserve">For more details concerning transcoding involving MRFC/MRFP interworking see clause 5.14, Annex P and </w:t>
      </w:r>
      <w:r w:rsidR="00156F45" w:rsidRPr="00DF18AB">
        <w:t>TS</w:t>
      </w:r>
      <w:r w:rsidR="00156F45">
        <w:t> </w:t>
      </w:r>
      <w:r w:rsidR="00156F45" w:rsidRPr="00DF18AB">
        <w:t>23.218</w:t>
      </w:r>
      <w:r w:rsidR="00156F45">
        <w:t> </w:t>
      </w:r>
      <w:r w:rsidR="00156F4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01069515"/>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01069516"/>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77" o:title=""/>
          </v:shape>
          <o:OLEObject Type="Embed" ProgID="Word.Picture.8" ShapeID="_x0000_i1059" DrawAspect="Content" ObjectID="_1811682532"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556CE0"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01069517"/>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79" o:title=""/>
          </v:shape>
          <o:OLEObject Type="Embed" ProgID="Word.Picture.8" ShapeID="_x0000_i1060" DrawAspect="Content" ObjectID="_1811682533"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556CE0"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01069518"/>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01069519"/>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01069520"/>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11682534"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01069521"/>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11682535"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01069522"/>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11682536"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01069523"/>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11682537"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01069524"/>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01069525"/>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01069526"/>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11682538"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01069527"/>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811682539"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01069528"/>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11682540"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01069529"/>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4EAA0011" w:rsidR="00FF365C" w:rsidRPr="00DF18AB" w:rsidRDefault="00FF365C" w:rsidP="00FF365C">
      <w:r w:rsidRPr="00DF18AB">
        <w:t xml:space="preserve">An incoming SIP request may arrive, where the UE detects that the originating party does not support the IMS SIP extensions described in </w:t>
      </w:r>
      <w:r w:rsidR="00156F45" w:rsidRPr="00DF18AB">
        <w:t>TS</w:t>
      </w:r>
      <w:r w:rsidR="00156F45">
        <w:t> </w:t>
      </w:r>
      <w:r w:rsidR="00156F45" w:rsidRPr="00DF18AB">
        <w:t>24.229</w:t>
      </w:r>
      <w:r w:rsidR="00156F45">
        <w:t> </w:t>
      </w:r>
      <w:r w:rsidR="00156F4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42544227"/>
    <w:bookmarkStart w:id="510" w:name="_MON_1251793685"/>
    <w:bookmarkStart w:id="511" w:name="_MON_1251794199"/>
    <w:bookmarkStart w:id="512" w:name="_MON_1251794209"/>
    <w:bookmarkStart w:id="513" w:name="_MON_1251794406"/>
    <w:bookmarkStart w:id="514" w:name="_MON_1253344685"/>
    <w:bookmarkStart w:id="515" w:name="_MON_1253345068"/>
    <w:bookmarkStart w:id="516" w:name="_MON_1253345092"/>
    <w:bookmarkStart w:id="517" w:name="_MON_1253350737"/>
    <w:bookmarkEnd w:id="509"/>
    <w:bookmarkEnd w:id="510"/>
    <w:bookmarkEnd w:id="511"/>
    <w:bookmarkEnd w:id="512"/>
    <w:bookmarkEnd w:id="513"/>
    <w:bookmarkEnd w:id="514"/>
    <w:bookmarkEnd w:id="515"/>
    <w:bookmarkEnd w:id="516"/>
    <w:bookmarkEnd w:id="517"/>
    <w:bookmarkStart w:id="518" w:name="_MON_1242544186"/>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11682541"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01069530"/>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01069531"/>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369058"/>
    <w:bookmarkStart w:id="525" w:name="_MON_1223369285"/>
    <w:bookmarkStart w:id="526" w:name="_MON_1223369522"/>
    <w:bookmarkStart w:id="527" w:name="_MON_1223181393"/>
    <w:bookmarkStart w:id="528" w:name="_MON_1223210526"/>
    <w:bookmarkStart w:id="529" w:name="_MON_1223296395"/>
    <w:bookmarkStart w:id="530" w:name="_MON_1223296472"/>
    <w:bookmarkStart w:id="531" w:name="_MON_1223296882"/>
    <w:bookmarkStart w:id="532" w:name="_MON_1223297024"/>
    <w:bookmarkStart w:id="533" w:name="_MON_1223297030"/>
    <w:bookmarkStart w:id="534" w:name="_MON_1223297507"/>
    <w:bookmarkStart w:id="535" w:name="_MON_1223297549"/>
    <w:bookmarkStart w:id="536" w:name="_MON_1223297568"/>
    <w:bookmarkStart w:id="537" w:name="_MON_1223297581"/>
    <w:bookmarkStart w:id="538" w:name="_MON_1223297588"/>
    <w:bookmarkStart w:id="539" w:name="_MON_1223297610"/>
    <w:bookmarkStart w:id="540" w:name="_MON_1223297642"/>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888"/>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11682542"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01069532"/>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01069533"/>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811682543"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01069534"/>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01069535"/>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01069536"/>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11682544"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01069537"/>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11682545"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01069538"/>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11682546"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01069539"/>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11682547"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01069540"/>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11682548"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1" o:title=""/>
          </v:shape>
          <o:OLEObject Type="Embed" ProgID="Word.Picture.8" ShapeID="_x0000_i1076" DrawAspect="Content" ObjectID="_1811682549"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01069541"/>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11682550"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01069542"/>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11682551"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01069543"/>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811682552"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01069544"/>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11682553"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01069545"/>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01069546"/>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01069547"/>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1790927"/>
    <w:bookmarkStart w:id="599" w:name="_MON_1251791310"/>
    <w:bookmarkStart w:id="600" w:name="_MON_1251791338"/>
    <w:bookmarkStart w:id="601" w:name="_MON_1253346353"/>
    <w:bookmarkStart w:id="602" w:name="_MON_1253346600"/>
    <w:bookmarkStart w:id="603" w:name="_MON_1253347214"/>
    <w:bookmarkStart w:id="604" w:name="_MON_1253348462"/>
    <w:bookmarkStart w:id="605" w:name="_MON_1253348665"/>
    <w:bookmarkStart w:id="606" w:name="_MON_1253350769"/>
    <w:bookmarkEnd w:id="598"/>
    <w:bookmarkEnd w:id="599"/>
    <w:bookmarkEnd w:id="600"/>
    <w:bookmarkEnd w:id="601"/>
    <w:bookmarkEnd w:id="602"/>
    <w:bookmarkEnd w:id="603"/>
    <w:bookmarkEnd w:id="604"/>
    <w:bookmarkEnd w:id="605"/>
    <w:bookmarkEnd w:id="606"/>
    <w:bookmarkStart w:id="607" w:name="_MON_1251790897"/>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811682554"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01069548"/>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01069549"/>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01069550"/>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01069551"/>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01069552"/>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11682555"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11682556"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01069553"/>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11682557"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01069554"/>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11682558"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01069555"/>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01069556"/>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01069557"/>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01069558"/>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8755"/>
    <w:bookmarkStart w:id="636" w:name="_MON_1334149008"/>
    <w:bookmarkStart w:id="637" w:name="_MON_1334149032"/>
    <w:bookmarkStart w:id="638" w:name="_MON_1334149317"/>
    <w:bookmarkStart w:id="639" w:name="_MON_1334149331"/>
    <w:bookmarkStart w:id="640" w:name="_MON_1334149347"/>
    <w:bookmarkStart w:id="641" w:name="_MON_1334149568"/>
    <w:bookmarkStart w:id="642" w:name="_MON_1334149584"/>
    <w:bookmarkStart w:id="643" w:name="_MON_1334151699"/>
    <w:bookmarkEnd w:id="635"/>
    <w:bookmarkEnd w:id="636"/>
    <w:bookmarkEnd w:id="637"/>
    <w:bookmarkEnd w:id="638"/>
    <w:bookmarkEnd w:id="639"/>
    <w:bookmarkEnd w:id="640"/>
    <w:bookmarkEnd w:id="641"/>
    <w:bookmarkEnd w:id="642"/>
    <w:bookmarkEnd w:id="643"/>
    <w:bookmarkStart w:id="644" w:name="_MON_1334148593"/>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11682559"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01069559"/>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30406529"/>
    <w:bookmarkStart w:id="649" w:name="_MON_1228803289"/>
    <w:bookmarkStart w:id="650" w:name="_MON_1228803318"/>
    <w:bookmarkEnd w:id="648"/>
    <w:bookmarkEnd w:id="649"/>
    <w:bookmarkEnd w:id="650"/>
    <w:bookmarkStart w:id="651" w:name="_MON_122880336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11682560"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01069560"/>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01069561"/>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01069562"/>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01069563"/>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8EB72E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01069564"/>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783"/>
    <w:bookmarkStart w:id="664" w:name="_MON_1230406791"/>
    <w:bookmarkStart w:id="665" w:name="_MON_1230406852"/>
    <w:bookmarkStart w:id="666" w:name="_MON_1228803477"/>
    <w:bookmarkStart w:id="667" w:name="_MON_1228803544"/>
    <w:bookmarkStart w:id="668" w:name="_MON_1229413883"/>
    <w:bookmarkStart w:id="669" w:name="_MON_1230406596"/>
    <w:bookmarkStart w:id="670" w:name="_MON_1230406686"/>
    <w:bookmarkEnd w:id="663"/>
    <w:bookmarkEnd w:id="664"/>
    <w:bookmarkEnd w:id="665"/>
    <w:bookmarkEnd w:id="666"/>
    <w:bookmarkEnd w:id="667"/>
    <w:bookmarkEnd w:id="668"/>
    <w:bookmarkEnd w:id="669"/>
    <w:bookmarkEnd w:id="670"/>
    <w:bookmarkStart w:id="671" w:name="_MON_1230406692"/>
    <w:bookmarkEnd w:id="671"/>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811682561"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ABE4F3B"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5EE656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01069565"/>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01069566"/>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11682562"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01069567"/>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01069568"/>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01069569"/>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01069570"/>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11682563"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01069571"/>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11682564"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01069572"/>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11682565"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01069573"/>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01069574"/>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01069575"/>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01069576"/>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01069577"/>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01069578"/>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01069579"/>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11682566"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01069580"/>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01069581"/>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11682567"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01069582"/>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11682568"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01069583"/>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01069584"/>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01069585"/>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01069586"/>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79888"/>
    <w:bookmarkStart w:id="730" w:name="_MON_1168680461"/>
    <w:bookmarkStart w:id="731" w:name="_MON_1168680919"/>
    <w:bookmarkStart w:id="732" w:name="_MON_1167759893"/>
    <w:bookmarkStart w:id="733" w:name="_MON_1167760069"/>
    <w:bookmarkEnd w:id="729"/>
    <w:bookmarkEnd w:id="730"/>
    <w:bookmarkEnd w:id="731"/>
    <w:bookmarkEnd w:id="732"/>
    <w:bookmarkEnd w:id="733"/>
    <w:bookmarkStart w:id="734" w:name="_MON_116845977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11682569"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01069587"/>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01069588"/>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01069589"/>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01069590"/>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01069591"/>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201069592"/>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201069593"/>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01069594"/>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01069595"/>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01069596"/>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01069597"/>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01069598"/>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01069599"/>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01069600"/>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11682570"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01069601"/>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01069602"/>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01069603"/>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01069604"/>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01069605"/>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01069606"/>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01069607"/>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01069608"/>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90554"/>
    <w:bookmarkStart w:id="791" w:name="_MON_1138690643"/>
    <w:bookmarkStart w:id="792" w:name="_MON_1141690914"/>
    <w:bookmarkStart w:id="793" w:name="_MON_1138689646"/>
    <w:bookmarkStart w:id="794" w:name="_MON_1138689983"/>
    <w:bookmarkEnd w:id="790"/>
    <w:bookmarkEnd w:id="791"/>
    <w:bookmarkEnd w:id="792"/>
    <w:bookmarkEnd w:id="793"/>
    <w:bookmarkEnd w:id="794"/>
    <w:bookmarkStart w:id="795" w:name="_MON_1138690509"/>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11682571"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01069609"/>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01069610"/>
      <w:bookmarkEnd w:id="800"/>
      <w:r w:rsidRPr="00DF18AB">
        <w:t>5.13</w:t>
      </w:r>
      <w:r w:rsidRPr="00DF18AB">
        <w:rPr>
          <w:lang w:eastAsia="ko-KR"/>
        </w:rPr>
        <w:tab/>
      </w:r>
      <w:r w:rsidRPr="00DF18AB">
        <w:t>IMS Emergency Sessions</w:t>
      </w:r>
      <w:bookmarkEnd w:id="801"/>
    </w:p>
    <w:p w14:paraId="5548F309" w14:textId="47B9B9DC" w:rsidR="00FF365C" w:rsidRPr="00DF18AB" w:rsidRDefault="00FF365C" w:rsidP="00FF365C">
      <w:pPr>
        <w:rPr>
          <w:lang w:eastAsia="ko-KR"/>
        </w:rPr>
      </w:pPr>
      <w:r w:rsidRPr="00DF18AB">
        <w:t xml:space="preserve">Emergency sessions via IMS are specified in </w:t>
      </w:r>
      <w:r w:rsidR="00156F45" w:rsidRPr="00DF18AB">
        <w:t>TS</w:t>
      </w:r>
      <w:r w:rsidR="00156F45">
        <w:t> </w:t>
      </w:r>
      <w:r w:rsidR="00156F45" w:rsidRPr="00DF18AB">
        <w:t>23.167</w:t>
      </w:r>
      <w:r w:rsidR="00156F45">
        <w:t> </w:t>
      </w:r>
      <w:r w:rsidR="00156F45"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01069611"/>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01069612"/>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01069613"/>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01069614"/>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01069615"/>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01069616"/>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01069617"/>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01069618"/>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01069619"/>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01069620"/>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01069621"/>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01069622"/>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01069623"/>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01069624"/>
      <w:bookmarkEnd w:id="830"/>
      <w:r w:rsidRPr="00DF18AB">
        <w:rPr>
          <w:lang w:eastAsia="ko-KR"/>
        </w:rPr>
        <w:t>5.16.1.0</w:t>
      </w:r>
      <w:r w:rsidRPr="00DF18AB">
        <w:rPr>
          <w:lang w:eastAsia="ko-KR"/>
        </w:rPr>
        <w:tab/>
        <w:t>General</w:t>
      </w:r>
      <w:bookmarkEnd w:id="831"/>
    </w:p>
    <w:p w14:paraId="57026ECA" w14:textId="62958707"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156F45" w:rsidRPr="00DF18AB">
        <w:t>TS</w:t>
      </w:r>
      <w:r w:rsidR="00156F45">
        <w:t> </w:t>
      </w:r>
      <w:r w:rsidR="00156F45" w:rsidRPr="00DF18AB">
        <w:t>22.340</w:t>
      </w:r>
      <w:r w:rsidR="00156F45">
        <w:t> </w:t>
      </w:r>
      <w:r w:rsidR="00156F45"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01069625"/>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01069626"/>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01069627"/>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01069628"/>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01069629"/>
      <w:bookmarkEnd w:id="842"/>
      <w:r w:rsidRPr="00DF18AB">
        <w:t>5.16.1.2</w:t>
      </w:r>
      <w:r w:rsidRPr="00DF18AB">
        <w:tab/>
        <w:t>Immediate messages with multiple recipients</w:t>
      </w:r>
      <w:bookmarkEnd w:id="843"/>
    </w:p>
    <w:p w14:paraId="3853A4F5" w14:textId="6116C118" w:rsidR="00FF365C" w:rsidRPr="00DF18AB" w:rsidRDefault="00FF365C" w:rsidP="00FF365C">
      <w:r w:rsidRPr="00DF18AB">
        <w:t xml:space="preserve">IMS users shall be able to send a single immediate message to multiple recipients, as specified in </w:t>
      </w:r>
      <w:r w:rsidR="00156F45" w:rsidRPr="00DF18AB">
        <w:t>TS</w:t>
      </w:r>
      <w:r w:rsidR="00156F45">
        <w:t> </w:t>
      </w:r>
      <w:r w:rsidR="00156F45" w:rsidRPr="00DF18AB">
        <w:t>22.340</w:t>
      </w:r>
      <w:r w:rsidR="00156F45">
        <w:t> </w:t>
      </w:r>
      <w:r w:rsidR="00156F4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01069630"/>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01069631"/>
      <w:bookmarkEnd w:id="846"/>
      <w:r w:rsidRPr="00DF18AB">
        <w:rPr>
          <w:lang w:eastAsia="ko-KR"/>
        </w:rPr>
        <w:t>5.16.2.0</w:t>
      </w:r>
      <w:r w:rsidRPr="00DF18AB">
        <w:rPr>
          <w:lang w:eastAsia="ko-KR"/>
        </w:rPr>
        <w:tab/>
        <w:t>General</w:t>
      </w:r>
      <w:bookmarkEnd w:id="847"/>
    </w:p>
    <w:p w14:paraId="2398BC2C" w14:textId="67333F36"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156F45" w:rsidRPr="00DF18AB">
        <w:t>TS</w:t>
      </w:r>
      <w:r w:rsidR="00156F45">
        <w:t> </w:t>
      </w:r>
      <w:r w:rsidR="00156F45" w:rsidRPr="00DF18AB">
        <w:t>22.340</w:t>
      </w:r>
      <w:r w:rsidR="00156F45">
        <w:t> </w:t>
      </w:r>
      <w:r w:rsidR="00156F45"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01069632"/>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D3B505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156F45" w:rsidRPr="00DF18AB">
        <w:t>TS</w:t>
      </w:r>
      <w:r w:rsidR="00156F45">
        <w:t> </w:t>
      </w:r>
      <w:r w:rsidR="00156F45" w:rsidRPr="00DF18AB">
        <w:t>22.340</w:t>
      </w:r>
      <w:r w:rsidR="00156F45">
        <w:t> </w:t>
      </w:r>
      <w:r w:rsidR="00156F4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01069633"/>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01069634"/>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01069635"/>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11682572"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01069636"/>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11682573"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01069637"/>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11682574"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01069638"/>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11682575"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01069639"/>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11682576"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01069640"/>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01069641"/>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01069642"/>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01069643"/>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11682577"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11682578"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11682579"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811682580"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01069644"/>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811682581"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466B1BA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156F45" w:rsidRPr="00DF18AB">
        <w:t>TS</w:t>
      </w:r>
      <w:r w:rsidR="00156F45">
        <w:t> </w:t>
      </w:r>
      <w:r w:rsidR="00156F45" w:rsidRPr="00DF18AB">
        <w:t>23.218</w:t>
      </w:r>
      <w:r w:rsidR="00156F45">
        <w:t> </w:t>
      </w:r>
      <w:r w:rsidR="00156F45" w:rsidRPr="00DF18AB">
        <w:t>[</w:t>
      </w:r>
      <w:r w:rsidRPr="00DF18AB">
        <w:t>71].</w:t>
      </w:r>
    </w:p>
    <w:p w14:paraId="476A8FC9" w14:textId="77777777" w:rsidR="00FF365C" w:rsidRPr="00DF18AB" w:rsidRDefault="00FF365C" w:rsidP="00FF365C">
      <w:pPr>
        <w:pStyle w:val="Heading2"/>
      </w:pPr>
      <w:bookmarkStart w:id="888" w:name="_CR5_20"/>
      <w:bookmarkStart w:id="889" w:name="_Toc201069645"/>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201069646"/>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01069647"/>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01069648"/>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01069649"/>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01069650"/>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01069651"/>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01069652"/>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01069653"/>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01069654"/>
      <w:bookmarkEnd w:id="906"/>
      <w:r w:rsidRPr="00DF18AB">
        <w:t>5.20.3a</w:t>
      </w:r>
      <w:r w:rsidRPr="00DF18AB">
        <w:tab/>
        <w:t>HSS</w:t>
      </w:r>
      <w:bookmarkEnd w:id="907"/>
    </w:p>
    <w:p w14:paraId="0A441E98" w14:textId="726F447B"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156F45" w:rsidRPr="00DF18AB">
        <w:t>TS</w:t>
      </w:r>
      <w:r w:rsidR="00156F45">
        <w:t> </w:t>
      </w:r>
      <w:r w:rsidR="00156F45" w:rsidRPr="00DF18AB">
        <w:t>29.228</w:t>
      </w:r>
      <w:r w:rsidR="00156F45">
        <w:t> </w:t>
      </w:r>
      <w:r w:rsidR="00156F45" w:rsidRPr="00DF18AB">
        <w:t>[</w:t>
      </w:r>
      <w:r w:rsidRPr="00DF18AB">
        <w:t>30].</w:t>
      </w:r>
    </w:p>
    <w:p w14:paraId="725658E7" w14:textId="77777777" w:rsidR="00FF365C" w:rsidRPr="00DF18AB" w:rsidRDefault="00FF365C" w:rsidP="00FF365C">
      <w:pPr>
        <w:pStyle w:val="Heading3"/>
      </w:pPr>
      <w:bookmarkStart w:id="908" w:name="_CR5_20_4"/>
      <w:bookmarkStart w:id="909" w:name="_Toc201069655"/>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01069656"/>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01069657"/>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01069658"/>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1145422"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1AD9E4D" w:rsidR="00FF365C" w:rsidRPr="00DF18AB" w:rsidRDefault="00FF365C" w:rsidP="00FF365C">
      <w:r w:rsidRPr="00DF18AB">
        <w:t xml:space="preserve">For E-UTRAN access, priority support for EPS bearer is described in </w:t>
      </w:r>
      <w:r w:rsidR="00156F45" w:rsidRPr="00DF18AB">
        <w:t>TS</w:t>
      </w:r>
      <w:r w:rsidR="00156F45">
        <w:t> </w:t>
      </w:r>
      <w:r w:rsidR="00156F45" w:rsidRPr="00DF18AB">
        <w:t>23.401</w:t>
      </w:r>
      <w:r w:rsidR="00156F45">
        <w:t> </w:t>
      </w:r>
      <w:r w:rsidR="00156F45" w:rsidRPr="00DF18AB">
        <w:t>[</w:t>
      </w:r>
      <w:r w:rsidRPr="00DF18AB">
        <w:t>70].</w:t>
      </w:r>
    </w:p>
    <w:p w14:paraId="73FFA93B" w14:textId="58D91B0F" w:rsidR="00FF365C" w:rsidRPr="00DF18AB" w:rsidRDefault="00FF365C" w:rsidP="00FF365C">
      <w:r w:rsidRPr="00DF18AB">
        <w:t xml:space="preserve">For 5GS, support Multimedia Priority Service is described in </w:t>
      </w:r>
      <w:r w:rsidR="00156F45" w:rsidRPr="00DF18AB">
        <w:t>TS</w:t>
      </w:r>
      <w:r w:rsidR="00156F45">
        <w:t> </w:t>
      </w:r>
      <w:r w:rsidR="00156F45" w:rsidRPr="00DF18AB">
        <w:t>23.501</w:t>
      </w:r>
      <w:r w:rsidR="00156F45">
        <w:t> </w:t>
      </w:r>
      <w:r w:rsidR="00156F45" w:rsidRPr="00DF18AB">
        <w:t>[</w:t>
      </w:r>
      <w:r w:rsidRPr="00DF18AB">
        <w:t>93].</w:t>
      </w:r>
    </w:p>
    <w:p w14:paraId="320C2E7A" w14:textId="77777777" w:rsidR="00FF365C" w:rsidRPr="00DF18AB" w:rsidRDefault="00FF365C" w:rsidP="00FF365C">
      <w:pPr>
        <w:pStyle w:val="Heading2"/>
      </w:pPr>
      <w:bookmarkStart w:id="916" w:name="_CR5_22"/>
      <w:bookmarkStart w:id="917" w:name="_Toc201069659"/>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01069660"/>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11682582"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01069661"/>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11682583"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01069662"/>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1" w:name="_Hlt492953222"/>
      <w:bookmarkStart w:id="932" w:name="_CRAnnexBinformative"/>
      <w:bookmarkEnd w:id="931"/>
      <w:bookmarkEnd w:id="932"/>
      <w:r w:rsidRPr="00156F45">
        <w:rPr>
          <w:lang w:val="fr-FR"/>
        </w:rPr>
        <w:br w:type="page"/>
      </w:r>
      <w:bookmarkStart w:id="933" w:name="_Toc201069663"/>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33"/>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4" w:name="_CRAnnexCinformative"/>
      <w:bookmarkEnd w:id="934"/>
      <w:r w:rsidRPr="00CD6827">
        <w:rPr>
          <w:sz w:val="28"/>
          <w:lang w:val="fr-FR"/>
        </w:rPr>
        <w:br w:type="page"/>
      </w:r>
      <w:bookmarkStart w:id="935" w:name="_Toc201069664"/>
      <w:r w:rsidRPr="00CD6827">
        <w:rPr>
          <w:lang w:val="fr-FR"/>
        </w:rPr>
        <w:lastRenderedPageBreak/>
        <w:t>Annex C (informative):</w:t>
      </w:r>
      <w:r w:rsidRPr="00CD6827">
        <w:rPr>
          <w:lang w:val="fr-FR"/>
        </w:rPr>
        <w:br/>
        <w:t>Void</w:t>
      </w:r>
      <w:bookmarkEnd w:id="935"/>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156F45">
        <w:br w:type="page"/>
      </w:r>
      <w:bookmarkStart w:id="937" w:name="_Toc201069665"/>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01069666"/>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01069667"/>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01069668"/>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01069669"/>
      <w:bookmarkEnd w:id="944"/>
      <w:r w:rsidRPr="00DF18AB">
        <w:rPr>
          <w:lang w:eastAsia="ko-KR"/>
        </w:rPr>
        <w:t>E.1.0</w:t>
      </w:r>
      <w:r w:rsidRPr="00DF18AB">
        <w:rPr>
          <w:lang w:eastAsia="ko-KR"/>
        </w:rPr>
        <w:tab/>
        <w:t>General</w:t>
      </w:r>
      <w:bookmarkEnd w:id="945"/>
    </w:p>
    <w:p w14:paraId="063116B2" w14:textId="05B9E2C4" w:rsidR="00FF365C" w:rsidRPr="00DF18AB" w:rsidRDefault="00FF365C" w:rsidP="00FF365C">
      <w:r w:rsidRPr="00DF18AB">
        <w:t xml:space="preserve">The Mobility related procedures for GPRS and EPS are described in </w:t>
      </w:r>
      <w:r w:rsidR="00156F45" w:rsidRPr="00DF18AB">
        <w:t>TS</w:t>
      </w:r>
      <w:r w:rsidR="00156F45">
        <w:t> </w:t>
      </w:r>
      <w:r w:rsidR="00156F45" w:rsidRPr="00DF18AB">
        <w:t>23.060</w:t>
      </w:r>
      <w:r w:rsidR="00156F45">
        <w:t> </w:t>
      </w:r>
      <w:r w:rsidR="00156F45" w:rsidRPr="00DF18AB">
        <w:t>[</w:t>
      </w:r>
      <w:r w:rsidRPr="00DF18AB">
        <w:t xml:space="preserve">23] and </w:t>
      </w:r>
      <w:r w:rsidR="00156F45" w:rsidRPr="00DF18AB">
        <w:t>TS</w:t>
      </w:r>
      <w:r w:rsidR="00156F45">
        <w:t> </w:t>
      </w:r>
      <w:r w:rsidR="00156F45" w:rsidRPr="00DF18AB">
        <w:t>23.401</w:t>
      </w:r>
      <w:r w:rsidR="00156F45">
        <w:t> </w:t>
      </w:r>
      <w:r w:rsidR="00156F45" w:rsidRPr="00DF18AB">
        <w:t>[</w:t>
      </w:r>
      <w:r w:rsidRPr="00DF18AB">
        <w:t xml:space="preserve">70] respectively and the IP address management principles are described in </w:t>
      </w:r>
      <w:r w:rsidR="00156F45" w:rsidRPr="00DF18AB">
        <w:t>TS</w:t>
      </w:r>
      <w:r w:rsidR="00156F45">
        <w:t> </w:t>
      </w:r>
      <w:r w:rsidR="00156F45" w:rsidRPr="00DF18AB">
        <w:t>23.221</w:t>
      </w:r>
      <w:r w:rsidR="00156F45">
        <w:t> </w:t>
      </w:r>
      <w:r w:rsidR="00156F4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01AA2EB1" w:rsidR="00FF365C" w:rsidRPr="00DF18AB" w:rsidRDefault="00FF365C" w:rsidP="00FF365C">
      <w:r w:rsidRPr="00DF18AB">
        <w:t xml:space="preserve">If the UE changes its IP address due to changes triggered by the GPRS/EPS procedures or according to </w:t>
      </w:r>
      <w:r w:rsidR="00156F45" w:rsidRPr="00DF18AB">
        <w:t>TS</w:t>
      </w:r>
      <w:r w:rsidR="00156F45">
        <w:t> </w:t>
      </w:r>
      <w:r w:rsidR="00156F45" w:rsidRPr="00DF18AB">
        <w:t>23.221</w:t>
      </w:r>
      <w:r w:rsidR="00156F45">
        <w:t> </w:t>
      </w:r>
      <w:r w:rsidR="00156F4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5427B68" w:rsidR="00FF365C" w:rsidRPr="00DF18AB" w:rsidRDefault="00FF365C" w:rsidP="00FF365C">
      <w:r w:rsidRPr="00DF18AB">
        <w:t xml:space="preserve">When a routeing area update or tracking area update is not performed due to the Idle mode Signalling Reduction feature being active (see </w:t>
      </w:r>
      <w:r w:rsidR="00156F45" w:rsidRPr="00DF18AB">
        <w:t>TS</w:t>
      </w:r>
      <w:r w:rsidR="00156F45">
        <w:t> </w:t>
      </w:r>
      <w:r w:rsidR="00156F45" w:rsidRPr="00DF18AB">
        <w:t>23.401</w:t>
      </w:r>
      <w:r w:rsidR="00156F45">
        <w:t> </w:t>
      </w:r>
      <w:r w:rsidR="00156F4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01069670"/>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01069671"/>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01069672"/>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11682584"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AC2826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156F45" w:rsidRPr="00DF18AB">
        <w:t>TS</w:t>
      </w:r>
      <w:r w:rsidR="00156F45">
        <w:t> </w:t>
      </w:r>
      <w:r w:rsidR="00156F45" w:rsidRPr="00DF18AB">
        <w:t>23.060</w:t>
      </w:r>
      <w:r w:rsidR="00156F45">
        <w:t> </w:t>
      </w:r>
      <w:r w:rsidR="00156F4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811682585"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3F54599" w:rsidR="00FF365C" w:rsidRPr="00DF18AB" w:rsidRDefault="00FF365C" w:rsidP="00FF365C">
      <w:pPr>
        <w:pStyle w:val="B1"/>
      </w:pPr>
      <w:r w:rsidRPr="00DF18AB">
        <w:t>6.</w:t>
      </w:r>
      <w:r w:rsidRPr="00DF18AB">
        <w:tab/>
        <w:t xml:space="preserve">Completion of procedures, as described in </w:t>
      </w:r>
      <w:r w:rsidR="00156F45" w:rsidRPr="00DF18AB">
        <w:t>TS</w:t>
      </w:r>
      <w:r w:rsidR="00156F45">
        <w:t> </w:t>
      </w:r>
      <w:r w:rsidR="00156F45" w:rsidRPr="00DF18AB">
        <w:t>23.401</w:t>
      </w:r>
      <w:r w:rsidR="00156F45">
        <w:t> </w:t>
      </w:r>
      <w:r w:rsidR="00156F4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01069673"/>
      <w:bookmarkEnd w:id="955"/>
      <w:r w:rsidRPr="00DF18AB">
        <w:t>E.1.2</w:t>
      </w:r>
      <w:r w:rsidRPr="00DF18AB">
        <w:tab/>
        <w:t>Support for Enhanced Coverage for data centric UEs</w:t>
      </w:r>
      <w:bookmarkEnd w:id="956"/>
    </w:p>
    <w:p w14:paraId="72A2E12C" w14:textId="2BE8DEB9" w:rsidR="00FF365C" w:rsidRPr="00DF18AB" w:rsidRDefault="00FF365C" w:rsidP="00FF365C">
      <w:r w:rsidRPr="00DF18AB">
        <w:t xml:space="preserve">Support for Enhanced Coverage (CE) for data centric UE is specified in </w:t>
      </w:r>
      <w:r w:rsidR="00156F45" w:rsidRPr="00DF18AB">
        <w:t>TS</w:t>
      </w:r>
      <w:r w:rsidR="00156F45">
        <w:t> </w:t>
      </w:r>
      <w:r w:rsidR="00156F45" w:rsidRPr="00DF18AB">
        <w:t>23.401</w:t>
      </w:r>
      <w:r w:rsidR="00156F45">
        <w:t> </w:t>
      </w:r>
      <w:r w:rsidR="00156F45" w:rsidRPr="00DF18AB">
        <w:t>[</w:t>
      </w:r>
      <w:r w:rsidRPr="00DF18AB">
        <w:t>70].</w:t>
      </w:r>
    </w:p>
    <w:p w14:paraId="6DA54C8C" w14:textId="1A80A169" w:rsidR="00FF365C" w:rsidRPr="00DF18AB" w:rsidRDefault="00FF365C" w:rsidP="00FF365C">
      <w:r w:rsidRPr="00DF18AB">
        <w:t xml:space="preserve">If the UE's usage setting is set to "data centric" as defined in </w:t>
      </w:r>
      <w:r w:rsidR="00156F45" w:rsidRPr="00DF18AB">
        <w:t>TS</w:t>
      </w:r>
      <w:r w:rsidR="00156F45">
        <w:t> </w:t>
      </w:r>
      <w:r w:rsidR="00156F45" w:rsidRPr="00DF18AB">
        <w:t>23.221</w:t>
      </w:r>
      <w:r w:rsidR="00156F45">
        <w:t> </w:t>
      </w:r>
      <w:r w:rsidR="00156F4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01069674"/>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01069675"/>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01069676"/>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01069677"/>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9DDE877"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156F45" w:rsidRPr="00DF18AB">
        <w:t>TS</w:t>
      </w:r>
      <w:r w:rsidR="00156F45">
        <w:t> </w:t>
      </w:r>
      <w:r w:rsidR="00156F45" w:rsidRPr="00DF18AB">
        <w:t>23.203</w:t>
      </w:r>
      <w:r w:rsidR="00156F45">
        <w:t> </w:t>
      </w:r>
      <w:r w:rsidR="00156F45"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01069678"/>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0E68DD9"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156F45" w:rsidRPr="00DF18AB">
        <w:t>TS</w:t>
      </w:r>
      <w:r w:rsidR="00156F45">
        <w:t> </w:t>
      </w:r>
      <w:r w:rsidR="00156F45" w:rsidRPr="00DF18AB">
        <w:t>23.401</w:t>
      </w:r>
      <w:r w:rsidR="00156F45">
        <w:t> </w:t>
      </w:r>
      <w:r w:rsidR="00156F4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01069679"/>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18657A64"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156F45" w:rsidRPr="00DF18AB">
        <w:t>TS</w:t>
      </w:r>
      <w:r w:rsidR="00156F45">
        <w:t> </w:t>
      </w:r>
      <w:r w:rsidR="00156F45" w:rsidRPr="00DF18AB">
        <w:t>23.203</w:t>
      </w:r>
      <w:r w:rsidR="00156F45">
        <w:t> </w:t>
      </w:r>
      <w:r w:rsidR="00156F4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1B788B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156F45" w:rsidRPr="00DF18AB">
        <w:t>TS</w:t>
      </w:r>
      <w:r w:rsidR="00156F45">
        <w:t> </w:t>
      </w:r>
      <w:r w:rsidR="00156F45" w:rsidRPr="00DF18AB">
        <w:t>23.107</w:t>
      </w:r>
      <w:r w:rsidR="00156F45">
        <w:t> </w:t>
      </w:r>
      <w:r w:rsidR="00156F45" w:rsidRPr="00DF18AB">
        <w:t>[</w:t>
      </w:r>
      <w:r w:rsidRPr="00DF18AB">
        <w:t xml:space="preserve">55] and clause E.2.1a.1 and the appropriate QCI for signalling traffic is detailed in </w:t>
      </w:r>
      <w:r w:rsidR="00156F45" w:rsidRPr="00DF18AB">
        <w:t>TS</w:t>
      </w:r>
      <w:r w:rsidR="00156F45">
        <w:t> </w:t>
      </w:r>
      <w:r w:rsidR="00156F45" w:rsidRPr="00DF18AB">
        <w:t>23.203</w:t>
      </w:r>
      <w:r w:rsidR="00156F45">
        <w:t> </w:t>
      </w:r>
      <w:r w:rsidR="00156F4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01069680"/>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01069681"/>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B85C933"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156F45" w:rsidRPr="00DF18AB">
        <w:t>TS</w:t>
      </w:r>
      <w:r w:rsidR="00156F45">
        <w:t> </w:t>
      </w:r>
      <w:r w:rsidR="00156F45" w:rsidRPr="00DF18AB">
        <w:t>23.060</w:t>
      </w:r>
      <w:r w:rsidR="00156F45">
        <w:t> </w:t>
      </w:r>
      <w:r w:rsidR="00156F4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4F579CC" w:rsidR="00FF365C" w:rsidRPr="00DF18AB" w:rsidRDefault="00FF365C" w:rsidP="00FF365C">
      <w:r w:rsidRPr="00DF18AB">
        <w:t xml:space="preserve">A request for an EPS bearer having the appropriate QCI for signalling traffic according to </w:t>
      </w:r>
      <w:r w:rsidR="00156F45" w:rsidRPr="00DF18AB">
        <w:t>TS</w:t>
      </w:r>
      <w:r w:rsidR="00156F45">
        <w:t> </w:t>
      </w:r>
      <w:r w:rsidR="00156F45" w:rsidRPr="00DF18AB">
        <w:t>23.203</w:t>
      </w:r>
      <w:r w:rsidR="00156F45">
        <w:t> </w:t>
      </w:r>
      <w:r w:rsidR="00156F45" w:rsidRPr="00DF18AB">
        <w:t>[</w:t>
      </w:r>
      <w:r w:rsidRPr="00DF18AB">
        <w:t>54], may be either accepted or rejected according to operator policy configured at the P</w:t>
      </w:r>
      <w:r w:rsidRPr="00DF18AB">
        <w:noBreakHyphen/>
        <w:t>GW i.e. there is no QoS negotiation mechanism used in EPS.</w:t>
      </w:r>
    </w:p>
    <w:p w14:paraId="46949CA7" w14:textId="040E24A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156F45" w:rsidRPr="00DF18AB">
        <w:t>TS</w:t>
      </w:r>
      <w:r w:rsidR="00156F45">
        <w:t> </w:t>
      </w:r>
      <w:r w:rsidR="00156F45" w:rsidRPr="00DF18AB">
        <w:t>23.203</w:t>
      </w:r>
      <w:r w:rsidR="00156F45">
        <w:t> </w:t>
      </w:r>
      <w:r w:rsidR="00156F4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01069682"/>
      <w:bookmarkEnd w:id="973"/>
      <w:r w:rsidRPr="00DF18AB">
        <w:rPr>
          <w:lang w:eastAsia="ko-KR"/>
        </w:rPr>
        <w:t>E</w:t>
      </w:r>
      <w:r w:rsidRPr="00DF18AB">
        <w:t>.2.1a.2</w:t>
      </w:r>
      <w:r w:rsidRPr="00DF18AB">
        <w:tab/>
        <w:t>Deletion of PDP Context/EPS bearer used to transport IMS SIP signalling</w:t>
      </w:r>
      <w:bookmarkEnd w:id="974"/>
    </w:p>
    <w:p w14:paraId="053A1245" w14:textId="1CBEC570"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156F45" w:rsidRPr="00DF18AB">
        <w:t>TS</w:t>
      </w:r>
      <w:r w:rsidR="00156F45">
        <w:t> </w:t>
      </w:r>
      <w:r w:rsidR="00156F45" w:rsidRPr="00DF18AB">
        <w:t>23.060</w:t>
      </w:r>
      <w:r w:rsidR="00156F45">
        <w:t> </w:t>
      </w:r>
      <w:r w:rsidR="00156F45" w:rsidRPr="00DF18AB">
        <w:t>[</w:t>
      </w:r>
      <w:r w:rsidRPr="00DF18AB">
        <w:t>23].</w:t>
      </w:r>
    </w:p>
    <w:p w14:paraId="1FDB8FC0" w14:textId="68E7921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01069683"/>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01069684"/>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2BA2BE77" w:rsidR="00FF365C" w:rsidRPr="00DF18AB" w:rsidRDefault="00FF365C" w:rsidP="00FF365C">
      <w:pPr>
        <w:pStyle w:val="B1"/>
        <w:rPr>
          <w:lang w:eastAsia="ko-KR"/>
        </w:rPr>
      </w:pPr>
      <w:r w:rsidRPr="00DF18AB">
        <w:rPr>
          <w:lang w:eastAsia="ko-KR"/>
        </w:rPr>
        <w:tab/>
        <w:t xml:space="preserve">for E-UTRAN access, the QoS handling is described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 xml:space="preserve">70],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01069685"/>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01069686"/>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01069687"/>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01069688"/>
      <w:bookmarkEnd w:id="985"/>
      <w:r w:rsidRPr="00DF18AB">
        <w:rPr>
          <w:lang w:eastAsia="ko-KR"/>
        </w:rPr>
        <w:t>E</w:t>
      </w:r>
      <w:r w:rsidRPr="00DF18AB">
        <w:t>.2.3.1</w:t>
      </w:r>
      <w:r w:rsidRPr="00DF18AB">
        <w:tab/>
        <w:t>Resource Reservation with Policy and Charging Control</w:t>
      </w:r>
      <w:bookmarkEnd w:id="986"/>
    </w:p>
    <w:p w14:paraId="379EBED7" w14:textId="36527FFD" w:rsidR="00FF365C" w:rsidRPr="00DF18AB" w:rsidRDefault="00FF365C" w:rsidP="00FF365C">
      <w:r w:rsidRPr="00DF18AB">
        <w:t xml:space="preserve">Depending on the Bearer Control Mode, as defined in </w:t>
      </w:r>
      <w:r w:rsidR="00156F45" w:rsidRPr="00DF18AB">
        <w:t>TS</w:t>
      </w:r>
      <w:r w:rsidR="00156F45">
        <w:t> </w:t>
      </w:r>
      <w:r w:rsidR="00156F45" w:rsidRPr="00DF18AB">
        <w:t>23.060</w:t>
      </w:r>
      <w:r w:rsidR="00156F45">
        <w:t> </w:t>
      </w:r>
      <w:r w:rsidR="00156F4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39EC84A3"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 subject to policy control.</w:t>
      </w:r>
    </w:p>
    <w:p w14:paraId="4947A45F" w14:textId="61C4ACE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w:t>
      </w:r>
    </w:p>
    <w:p w14:paraId="5C79BA9C" w14:textId="3731A70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156F45" w:rsidRPr="00DF18AB">
        <w:t>TS</w:t>
      </w:r>
      <w:r w:rsidR="00156F45">
        <w:t> </w:t>
      </w:r>
      <w:r w:rsidR="00156F45" w:rsidRPr="00DF18AB">
        <w:t>23.401</w:t>
      </w:r>
      <w:r w:rsidR="00156F45">
        <w:t> </w:t>
      </w:r>
      <w:r w:rsidR="00156F45" w:rsidRPr="00DF18AB">
        <w:t>[</w:t>
      </w:r>
      <w:r w:rsidRPr="00DF18AB">
        <w:t>70] subject to policy control.</w:t>
      </w:r>
    </w:p>
    <w:p w14:paraId="44F8D44E" w14:textId="66C16A7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156F45" w:rsidRPr="00DF18AB">
        <w:t>TS</w:t>
      </w:r>
      <w:r w:rsidR="00156F45">
        <w:t> </w:t>
      </w:r>
      <w:r w:rsidR="00156F45" w:rsidRPr="00DF18AB">
        <w:t>23.401</w:t>
      </w:r>
      <w:r w:rsidR="00156F45">
        <w:t> </w:t>
      </w:r>
      <w:r w:rsidR="00156F4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01069689"/>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01069690"/>
      <w:bookmarkEnd w:id="989"/>
      <w:r w:rsidRPr="00DF18AB">
        <w:rPr>
          <w:lang w:eastAsia="ko-KR"/>
        </w:rPr>
        <w:t>E.2.4.0</w:t>
      </w:r>
      <w:r w:rsidRPr="00DF18AB">
        <w:rPr>
          <w:lang w:eastAsia="ko-KR"/>
        </w:rPr>
        <w:tab/>
        <w:t>General</w:t>
      </w:r>
      <w:bookmarkEnd w:id="990"/>
    </w:p>
    <w:p w14:paraId="54F37906" w14:textId="7D351C1B" w:rsidR="00FF365C" w:rsidRPr="00DF18AB" w:rsidRDefault="00FF365C" w:rsidP="00FF365C">
      <w:r w:rsidRPr="00DF18AB">
        <w:t xml:space="preserve">In the event of loss of coverage for GERAN/UTRAN access, </w:t>
      </w:r>
      <w:r w:rsidR="00156F45" w:rsidRPr="00DF18AB">
        <w:t>TS</w:t>
      </w:r>
      <w:r w:rsidR="00156F45">
        <w:t> </w:t>
      </w:r>
      <w:r w:rsidR="00156F45" w:rsidRPr="00DF18AB">
        <w:t>23.060</w:t>
      </w:r>
      <w:r w:rsidR="00156F45">
        <w:t> </w:t>
      </w:r>
      <w:r w:rsidR="00156F4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156F45" w:rsidRPr="00DF18AB">
        <w:t>TS</w:t>
      </w:r>
      <w:r w:rsidR="00156F45">
        <w:t> </w:t>
      </w:r>
      <w:r w:rsidR="00156F45" w:rsidRPr="00DF18AB">
        <w:t>23.203</w:t>
      </w:r>
      <w:r w:rsidR="00156F45">
        <w:t> </w:t>
      </w:r>
      <w:r w:rsidR="00156F4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15FA0CD" w:rsidR="00FF365C" w:rsidRPr="00DF18AB" w:rsidRDefault="00FF365C" w:rsidP="00FF365C">
      <w:pPr>
        <w:rPr>
          <w:lang w:eastAsia="ko-KR"/>
        </w:rPr>
      </w:pPr>
      <w:r w:rsidRPr="00DF18AB">
        <w:rPr>
          <w:lang w:eastAsia="ko-KR"/>
        </w:rPr>
        <w:t xml:space="preserve">In the event of loss of coverage for E-UTRAN access,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01069691"/>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811682586"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ECBE2EC"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6A211D60" w14:textId="25AD6F4E"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582B3C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156F45" w:rsidRPr="00DF18AB">
        <w:t>TS</w:t>
      </w:r>
      <w:r w:rsidR="00156F45">
        <w:t> </w:t>
      </w:r>
      <w:r w:rsidR="00156F45" w:rsidRPr="00DF18AB">
        <w:t>23.237</w:t>
      </w:r>
      <w:r w:rsidR="00156F45">
        <w:t> </w:t>
      </w:r>
      <w:r w:rsidR="00156F4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01069692"/>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01069693"/>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2F411490"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156F45" w:rsidRPr="00DF18AB">
        <w:t>TS</w:t>
      </w:r>
      <w:r w:rsidR="00156F45">
        <w:t> </w:t>
      </w:r>
      <w:r w:rsidR="00156F45" w:rsidRPr="00DF18AB">
        <w:t>23.003</w:t>
      </w:r>
      <w:r w:rsidR="00156F45">
        <w:t> </w:t>
      </w:r>
      <w:r w:rsidR="00156F45" w:rsidRPr="00DF18AB">
        <w:t>[</w:t>
      </w:r>
      <w:r w:rsidRPr="00DF18AB">
        <w:t>24].</w:t>
      </w:r>
    </w:p>
    <w:p w14:paraId="124617CF" w14:textId="0051609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156F45" w:rsidRPr="00DF18AB">
        <w:t>TS</w:t>
      </w:r>
      <w:r w:rsidR="00156F45">
        <w:t> </w:t>
      </w:r>
      <w:r w:rsidR="00156F45" w:rsidRPr="00DF18AB">
        <w:t>23.003</w:t>
      </w:r>
      <w:r w:rsidR="00156F45">
        <w:t> </w:t>
      </w:r>
      <w:r w:rsidR="00156F4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01069694"/>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01069695"/>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029AAE"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156F45" w:rsidRPr="00DF18AB">
        <w:t>TS</w:t>
      </w:r>
      <w:r w:rsidR="00156F45">
        <w:t> </w:t>
      </w:r>
      <w:r w:rsidR="00156F45" w:rsidRPr="00DF18AB">
        <w:t>23.221</w:t>
      </w:r>
      <w:r w:rsidR="00156F45">
        <w:t> </w:t>
      </w:r>
      <w:r w:rsidR="00156F45" w:rsidRPr="00DF18AB">
        <w:t>[</w:t>
      </w:r>
      <w:r w:rsidRPr="00DF18AB">
        <w:t>7].</w:t>
      </w:r>
    </w:p>
    <w:p w14:paraId="72A96A97" w14:textId="77777777" w:rsidR="00FF365C" w:rsidRPr="00DF18AB" w:rsidRDefault="00FF365C" w:rsidP="00FF365C">
      <w:pPr>
        <w:pStyle w:val="Heading1"/>
      </w:pPr>
      <w:bookmarkStart w:id="1004" w:name="_CRE_6"/>
      <w:bookmarkStart w:id="1005" w:name="_Toc201069696"/>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01069697"/>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E301300"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779438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01069698"/>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01069699"/>
      <w:bookmarkEnd w:id="1010"/>
      <w:r w:rsidRPr="00DF18AB">
        <w:t>E.9</w:t>
      </w:r>
      <w:r w:rsidRPr="00DF18AB">
        <w:tab/>
        <w:t>Support for Paging policy differentiation for IMS services</w:t>
      </w:r>
      <w:bookmarkEnd w:id="1011"/>
    </w:p>
    <w:p w14:paraId="7E504EB0" w14:textId="27D06362"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156F45" w:rsidRPr="00DF18AB">
        <w:t>TS</w:t>
      </w:r>
      <w:r w:rsidR="00156F45">
        <w:t> </w:t>
      </w:r>
      <w:r w:rsidR="00156F45" w:rsidRPr="00DF18AB">
        <w:t>22.173</w:t>
      </w:r>
      <w:r w:rsidR="00156F45">
        <w:t> </w:t>
      </w:r>
      <w:r w:rsidR="00156F4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6A4A219"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23.401</w:t>
      </w:r>
      <w:r w:rsidR="00156F45">
        <w:t> </w:t>
      </w:r>
      <w:r w:rsidR="00156F4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01069700"/>
      <w:bookmarkEnd w:id="1012"/>
      <w:r w:rsidRPr="00DF18AB">
        <w:t>E.10</w:t>
      </w:r>
      <w:r w:rsidRPr="00DF18AB">
        <w:tab/>
        <w:t>Support of RAN Assisted Codec Adaptation</w:t>
      </w:r>
      <w:bookmarkEnd w:id="1013"/>
    </w:p>
    <w:p w14:paraId="6279844F" w14:textId="44605EA6"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156F45" w:rsidRPr="00DF18AB">
        <w:t>TS</w:t>
      </w:r>
      <w:r w:rsidR="00156F45">
        <w:t> </w:t>
      </w:r>
      <w:r w:rsidR="00156F45" w:rsidRPr="00DF18AB">
        <w:t>26.114</w:t>
      </w:r>
      <w:r w:rsidR="00156F45">
        <w:t> </w:t>
      </w:r>
      <w:r w:rsidR="00156F45" w:rsidRPr="00DF18AB">
        <w:t>[</w:t>
      </w:r>
      <w:r w:rsidRPr="00DF18AB">
        <w:t>76] and affects the following system entities: UE, RAN, P-CSCF and PCRF/PCF.</w:t>
      </w:r>
    </w:p>
    <w:p w14:paraId="6AD5A429" w14:textId="79187C9B" w:rsidR="00FF365C" w:rsidRPr="00DF18AB" w:rsidRDefault="00FF365C" w:rsidP="00FF365C">
      <w:r w:rsidRPr="00DF18AB">
        <w:t xml:space="preserve">During SIP registration or emergency registration if the network supports ANBR as specified in </w:t>
      </w:r>
      <w:r w:rsidR="00156F45" w:rsidRPr="00DF18AB">
        <w:t>TS</w:t>
      </w:r>
      <w:r w:rsidR="00156F45">
        <w:t> </w:t>
      </w:r>
      <w:r w:rsidR="00156F45" w:rsidRPr="00DF18AB">
        <w:t>26.114</w:t>
      </w:r>
      <w:r w:rsidR="00156F45">
        <w:t> </w:t>
      </w:r>
      <w:r w:rsidR="00156F45" w:rsidRPr="00DF18AB">
        <w:t>[</w:t>
      </w:r>
      <w:r w:rsidRPr="00DF18AB">
        <w:t xml:space="preserve">76] and RAN-assisted codec adaptation as specified in </w:t>
      </w:r>
      <w:r w:rsidR="00156F45" w:rsidRPr="00DF18AB">
        <w:t>TS</w:t>
      </w:r>
      <w:r w:rsidR="00156F45">
        <w:t> </w:t>
      </w:r>
      <w:r w:rsidR="00156F45" w:rsidRPr="00DF18AB">
        <w:t>36.300</w:t>
      </w:r>
      <w:r w:rsidR="00156F45">
        <w:t> </w:t>
      </w:r>
      <w:r w:rsidR="00156F45" w:rsidRPr="00DF18AB">
        <w:t>[</w:t>
      </w:r>
      <w:r w:rsidRPr="00DF18AB">
        <w:t xml:space="preserve">99] and </w:t>
      </w:r>
      <w:r w:rsidR="00156F45" w:rsidRPr="00DF18AB">
        <w:t>TS</w:t>
      </w:r>
      <w:r w:rsidR="00156F45">
        <w:t> </w:t>
      </w:r>
      <w:r w:rsidR="00156F45" w:rsidRPr="00DF18AB">
        <w:t>36.321</w:t>
      </w:r>
      <w:r w:rsidR="00156F45">
        <w:t> </w:t>
      </w:r>
      <w:r w:rsidR="00156F4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3D0133DA"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36D5B1AD" w:rsidR="00FF365C" w:rsidRPr="00DF18AB" w:rsidRDefault="00FF365C" w:rsidP="00FF365C">
      <w:r w:rsidRPr="00DF18AB">
        <w:t xml:space="preserve">A UE supporting Multimedia Telephony and RAN assisted codec adaptation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01069701"/>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01069702"/>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01069703"/>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01069704"/>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01069705"/>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01069706"/>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76027174"/>
    <w:bookmarkStart w:id="1027" w:name="_MON_1176028687"/>
    <w:bookmarkStart w:id="1028" w:name="_MON_1176029387"/>
    <w:bookmarkStart w:id="1029" w:name="_MON_1178543981"/>
    <w:bookmarkStart w:id="1030" w:name="_MON_1178607234"/>
    <w:bookmarkStart w:id="1031" w:name="_MON_1180329876"/>
    <w:bookmarkStart w:id="1032" w:name="_MON_1180329911"/>
    <w:bookmarkStart w:id="1033" w:name="_MON_1180524574"/>
    <w:bookmarkStart w:id="1034" w:name="_MON_1181590063"/>
    <w:bookmarkStart w:id="1035" w:name="_MON_1181591510"/>
    <w:bookmarkStart w:id="1036" w:name="_MON_1181591618"/>
    <w:bookmarkStart w:id="1037" w:name="_MON_1182713296"/>
    <w:bookmarkStart w:id="1038" w:name="_MON_1182713611"/>
    <w:bookmarkStart w:id="1039" w:name="_MON_1182714963"/>
    <w:bookmarkStart w:id="1040" w:name="_MON_1182715005"/>
    <w:bookmarkStart w:id="1041" w:name="_MON_118274320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7595183"/>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11682587"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11682588"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01069707"/>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01069708"/>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01069709"/>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7578A0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156F45" w:rsidRPr="00DF18AB">
        <w:t>TS</w:t>
      </w:r>
      <w:r w:rsidR="00156F45">
        <w:t> </w:t>
      </w:r>
      <w:r w:rsidR="00156F45" w:rsidRPr="00DF18AB">
        <w:t>23.333</w:t>
      </w:r>
      <w:r w:rsidR="00156F45">
        <w:t> </w:t>
      </w:r>
      <w:r w:rsidR="00156F4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01069710"/>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01069711"/>
      <w:bookmarkEnd w:id="1056"/>
      <w:r w:rsidRPr="00DF18AB">
        <w:t>G.3.3</w:t>
      </w:r>
      <w:r w:rsidRPr="00DF18AB">
        <w:tab/>
        <w:t>Iq reference point</w:t>
      </w:r>
      <w:bookmarkEnd w:id="1057"/>
    </w:p>
    <w:p w14:paraId="5977BDAB" w14:textId="137E2941"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156F45" w:rsidRPr="00DF18AB">
        <w:t>TS</w:t>
      </w:r>
      <w:r w:rsidR="00156F45">
        <w:t> </w:t>
      </w:r>
      <w:r w:rsidR="00156F45" w:rsidRPr="00DF18AB">
        <w:t>23.334</w:t>
      </w:r>
      <w:r w:rsidR="00156F45">
        <w:t> </w:t>
      </w:r>
      <w:r w:rsidR="00156F45" w:rsidRPr="00DF18AB">
        <w:t>[</w:t>
      </w:r>
      <w:r w:rsidRPr="00DF18AB">
        <w:t>74].</w:t>
      </w:r>
    </w:p>
    <w:p w14:paraId="61B423DC" w14:textId="77777777" w:rsidR="00FF365C" w:rsidRPr="00DF18AB" w:rsidRDefault="00FF365C" w:rsidP="00FF365C">
      <w:pPr>
        <w:pStyle w:val="Heading1"/>
      </w:pPr>
      <w:bookmarkStart w:id="1058" w:name="_CRG_4"/>
      <w:bookmarkStart w:id="1059" w:name="_Toc201069712"/>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01069713"/>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01069714"/>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01069715"/>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2059828"/>
    <w:bookmarkStart w:id="1067" w:name="_MON_1182061818"/>
    <w:bookmarkStart w:id="1068" w:name="_MON_1182062158"/>
    <w:bookmarkStart w:id="1069" w:name="_MON_1182065930"/>
    <w:bookmarkStart w:id="1070" w:name="_MON_1182066150"/>
    <w:bookmarkStart w:id="1071" w:name="_MON_1182067292"/>
    <w:bookmarkStart w:id="1072" w:name="_MON_1182067780"/>
    <w:bookmarkStart w:id="1073" w:name="_MON_1182067876"/>
    <w:bookmarkStart w:id="1074" w:name="_MON_1185715630"/>
    <w:bookmarkStart w:id="1075" w:name="_MON_1185715717"/>
    <w:bookmarkStart w:id="1076" w:name="_MON_1185778851"/>
    <w:bookmarkStart w:id="1077" w:name="_MON_1186493743"/>
    <w:bookmarkStart w:id="1078" w:name="_MON_1187606716"/>
    <w:bookmarkStart w:id="1079" w:name="_MON_1146045166"/>
    <w:bookmarkStart w:id="1080" w:name="_MON_1146052189"/>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48206972"/>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11682589"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01069716"/>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7759387"/>
    <w:bookmarkStart w:id="1086" w:name="_MON_1185781526"/>
    <w:bookmarkStart w:id="1087" w:name="_MON_1185781998"/>
    <w:bookmarkEnd w:id="1085"/>
    <w:bookmarkEnd w:id="1086"/>
    <w:bookmarkEnd w:id="1087"/>
    <w:bookmarkStart w:id="1088" w:name="_MON_1185796545"/>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11682590"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01069717"/>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01069718"/>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11682591"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01069719"/>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01069720"/>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01069721"/>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01069722"/>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01069723"/>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01069724"/>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01069725"/>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201069726"/>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201069727"/>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201069728"/>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201069729"/>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201069730"/>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201069731"/>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201069732"/>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11682592"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201069733"/>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11682593"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201069734"/>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11682594"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201069735"/>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201069736"/>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201069737"/>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201069738"/>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01069739"/>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559E8922" w:rsidR="00FF365C" w:rsidRPr="00DF18AB" w:rsidRDefault="00FF365C" w:rsidP="00FF365C">
      <w:r w:rsidRPr="00DF18AB">
        <w:t xml:space="preserve">The following depicts the HSS functionality as described in </w:t>
      </w:r>
      <w:r w:rsidR="00156F45" w:rsidRPr="00DF18AB">
        <w:t>TS</w:t>
      </w:r>
      <w:r w:rsidR="00156F45">
        <w:t> </w:t>
      </w:r>
      <w:r w:rsidR="00156F45" w:rsidRPr="00DF18AB">
        <w:t>23.002</w:t>
      </w:r>
      <w:r w:rsidR="00156F45">
        <w:t> </w:t>
      </w:r>
      <w:r w:rsidR="00156F45" w:rsidRPr="00DF18AB">
        <w:t>[</w:t>
      </w:r>
      <w:r w:rsidRPr="00DF18AB">
        <w:t xml:space="preserve">1] repeated here for clarity; note that the functional description in </w:t>
      </w:r>
      <w:r w:rsidR="00156F45" w:rsidRPr="00DF18AB">
        <w:t>TS</w:t>
      </w:r>
      <w:r w:rsidR="00156F45">
        <w:t> </w:t>
      </w:r>
      <w:r w:rsidR="00156F45" w:rsidRPr="00DF18AB">
        <w:t>23.002</w:t>
      </w:r>
      <w:r w:rsidR="00156F45">
        <w:t> </w:t>
      </w:r>
      <w:r w:rsidR="00156F4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0857227"/>
    <w:bookmarkStart w:id="1142" w:name="_MON_1180858581"/>
    <w:bookmarkStart w:id="1143" w:name="_MON_1180858672"/>
    <w:bookmarkStart w:id="1144" w:name="_MON_1180875201"/>
    <w:bookmarkStart w:id="1145" w:name="_MON_1180943064"/>
    <w:bookmarkStart w:id="1146" w:name="_MON_1180944222"/>
    <w:bookmarkStart w:id="1147" w:name="_MON_1181468165"/>
    <w:bookmarkStart w:id="1148" w:name="_MON_1181469116"/>
    <w:bookmarkStart w:id="1149" w:name="_MON_1181757437"/>
    <w:bookmarkStart w:id="1150" w:name="_MON_1110543798"/>
    <w:bookmarkStart w:id="1151" w:name="_MON_1110543912"/>
    <w:bookmarkStart w:id="1152" w:name="_MON_1110544040"/>
    <w:bookmarkStart w:id="1153" w:name="_MON_1110544120"/>
    <w:bookmarkStart w:id="1154" w:name="_MON_1110544158"/>
    <w:bookmarkStart w:id="1155" w:name="_MON_1110544246"/>
    <w:bookmarkStart w:id="1156" w:name="_MON_1110544642"/>
    <w:bookmarkStart w:id="1157" w:name="_MON_1110544801"/>
    <w:bookmarkStart w:id="1158" w:name="_MON_1110547603"/>
    <w:bookmarkStart w:id="1159" w:name="_MON_1110548326"/>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802102"/>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11682595"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01069740"/>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01069741"/>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01069742"/>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11682596"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4F95773E"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156F45" w:rsidRPr="00DF18AB">
        <w:t>TS</w:t>
      </w:r>
      <w:r w:rsidR="00156F45">
        <w:t> </w:t>
      </w:r>
      <w:r w:rsidR="00156F45" w:rsidRPr="00DF18AB">
        <w:t>24.229</w:t>
      </w:r>
      <w:r w:rsidR="00156F45">
        <w:t> </w:t>
      </w:r>
      <w:r w:rsidR="00156F45" w:rsidRPr="00DF18AB">
        <w:t>[</w:t>
      </w:r>
      <w:r w:rsidRPr="00DF18AB">
        <w:t>10a].</w:t>
      </w:r>
    </w:p>
    <w:p w14:paraId="5F77F323" w14:textId="138F6F70"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156F45" w:rsidRPr="00DF18AB">
        <w:t>TS</w:t>
      </w:r>
      <w:r w:rsidR="00156F45">
        <w:t> </w:t>
      </w:r>
      <w:r w:rsidR="00156F45" w:rsidRPr="00DF18AB">
        <w:t>24.229</w:t>
      </w:r>
      <w:r w:rsidR="00156F45">
        <w:t> </w:t>
      </w:r>
      <w:r w:rsidR="00156F45" w:rsidRPr="00DF18AB">
        <w:t>[</w:t>
      </w:r>
      <w:r w:rsidRPr="00DF18AB">
        <w:t>10a].</w:t>
      </w:r>
    </w:p>
    <w:p w14:paraId="17B75CB6" w14:textId="11947E73" w:rsidR="00FF365C" w:rsidRPr="00DF18AB" w:rsidRDefault="00FF365C" w:rsidP="00FF365C">
      <w:r w:rsidRPr="00DF18AB">
        <w:t xml:space="preserve">The Ix reference point allows the IBCF to control the TrGW. The functionality of Ix is defined in </w:t>
      </w:r>
      <w:r w:rsidR="00156F45" w:rsidRPr="00DF18AB">
        <w:t>TS</w:t>
      </w:r>
      <w:r w:rsidR="00156F45">
        <w:t> </w:t>
      </w:r>
      <w:r w:rsidR="00156F45" w:rsidRPr="00DF18AB">
        <w:t>29.162</w:t>
      </w:r>
      <w:r w:rsidR="00156F45">
        <w:t> </w:t>
      </w:r>
      <w:r w:rsidR="00156F45" w:rsidRPr="00DF18AB">
        <w:t>[</w:t>
      </w:r>
      <w:r w:rsidRPr="00DF18AB">
        <w:t>75].</w:t>
      </w:r>
    </w:p>
    <w:p w14:paraId="706C612B" w14:textId="77777777" w:rsidR="00FF365C" w:rsidRPr="00DF18AB" w:rsidRDefault="00FF365C" w:rsidP="00FF365C">
      <w:pPr>
        <w:pStyle w:val="Heading1"/>
      </w:pPr>
      <w:bookmarkStart w:id="1171" w:name="_CRI_3"/>
      <w:bookmarkStart w:id="1172" w:name="_Toc201069743"/>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01069744"/>
      <w:bookmarkEnd w:id="1173"/>
      <w:r w:rsidRPr="00DF18AB">
        <w:t>I.3.1</w:t>
      </w:r>
      <w:r w:rsidRPr="00DF18AB">
        <w:tab/>
        <w:t>IP version interworking</w:t>
      </w:r>
      <w:bookmarkEnd w:id="1174"/>
    </w:p>
    <w:p w14:paraId="7C1F21BD" w14:textId="4107649B"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156F45" w:rsidRPr="00DF18AB">
        <w:t>TS</w:t>
      </w:r>
      <w:r w:rsidR="00156F45">
        <w:t> </w:t>
      </w:r>
      <w:r w:rsidR="00156F45" w:rsidRPr="00DF18AB">
        <w:t>23.221</w:t>
      </w:r>
      <w:r w:rsidR="00156F45">
        <w:t> </w:t>
      </w:r>
      <w:r w:rsidR="00156F4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201069745"/>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01069746"/>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290"/>
    <w:bookmarkStart w:id="1186" w:name="_MON_1229769446"/>
    <w:bookmarkStart w:id="1187" w:name="_MON_1229769480"/>
    <w:bookmarkStart w:id="1188" w:name="_MON_1229768798"/>
    <w:bookmarkStart w:id="1189" w:name="_MON_1229768870"/>
    <w:bookmarkStart w:id="1190" w:name="_MON_1229768909"/>
    <w:bookmarkStart w:id="1191" w:name="_MON_1229769106"/>
    <w:bookmarkStart w:id="1192" w:name="_MON_1229769137"/>
    <w:bookmarkEnd w:id="1185"/>
    <w:bookmarkEnd w:id="1186"/>
    <w:bookmarkEnd w:id="1187"/>
    <w:bookmarkEnd w:id="1188"/>
    <w:bookmarkEnd w:id="1189"/>
    <w:bookmarkEnd w:id="1190"/>
    <w:bookmarkEnd w:id="1191"/>
    <w:bookmarkEnd w:id="1192"/>
    <w:bookmarkStart w:id="1193" w:name="_MON_1229769162"/>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811682597"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01069747"/>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3565955" w:rsidR="00FF365C" w:rsidRPr="00DF18AB" w:rsidRDefault="00FF365C" w:rsidP="00FF365C">
      <w:pPr>
        <w:pStyle w:val="NO"/>
      </w:pPr>
      <w:r w:rsidRPr="00DF18AB">
        <w:t>NOTE:</w:t>
      </w:r>
      <w:r w:rsidRPr="00DF18AB">
        <w:tab/>
        <w:t xml:space="preserve">The encryption mechanism for implementing network configuration hiding is specified in </w:t>
      </w:r>
      <w:r w:rsidR="00156F45" w:rsidRPr="00DF18AB">
        <w:t>TS</w:t>
      </w:r>
      <w:r w:rsidR="00156F45">
        <w:t> </w:t>
      </w:r>
      <w:r w:rsidR="00156F45" w:rsidRPr="00DF18AB">
        <w:t>33.203</w:t>
      </w:r>
      <w:r w:rsidR="00156F45">
        <w:t> </w:t>
      </w:r>
      <w:r w:rsidR="00156F45" w:rsidRPr="00DF18AB">
        <w:t>[</w:t>
      </w:r>
      <w:r w:rsidRPr="00DF18AB">
        <w:t>19].</w:t>
      </w:r>
    </w:p>
    <w:p w14:paraId="6BE3BA1B" w14:textId="77777777" w:rsidR="00FF365C" w:rsidRPr="00DF18AB" w:rsidRDefault="00FF365C" w:rsidP="00FF365C">
      <w:pPr>
        <w:pStyle w:val="Heading2"/>
      </w:pPr>
      <w:bookmarkStart w:id="1197" w:name="_CRI_3_3"/>
      <w:bookmarkStart w:id="1198" w:name="_Toc201069748"/>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01069749"/>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01069750"/>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01069751"/>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45"/>
    <w:bookmarkStart w:id="1206" w:name="_MON_1302524854"/>
    <w:bookmarkStart w:id="1207" w:name="_MON_1302524894"/>
    <w:bookmarkStart w:id="1208" w:name="_MON_1302524897"/>
    <w:bookmarkStart w:id="1209" w:name="_MON_1302531608"/>
    <w:bookmarkStart w:id="1210" w:name="_MON_1302996179"/>
    <w:bookmarkStart w:id="1211" w:name="_MON_1302996238"/>
    <w:bookmarkStart w:id="1212" w:name="_MON_1302996432"/>
    <w:bookmarkStart w:id="1213" w:name="_MON_1303040743"/>
    <w:bookmarkStart w:id="1214" w:name="_MON_1302524455"/>
    <w:bookmarkStart w:id="1215" w:name="_MON_1302524683"/>
    <w:bookmarkStart w:id="1216" w:name="_MON_1302524763"/>
    <w:bookmarkStart w:id="1217" w:name="_MON_1302524768"/>
    <w:bookmarkStart w:id="1218" w:name="_MON_13025248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14"/>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11682598"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01069752"/>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303565360"/>
    <w:bookmarkStart w:id="1224" w:name="_MON_1299257251"/>
    <w:bookmarkStart w:id="1225" w:name="_MON_1299257472"/>
    <w:bookmarkEnd w:id="1223"/>
    <w:bookmarkEnd w:id="1224"/>
    <w:bookmarkEnd w:id="1225"/>
    <w:bookmarkStart w:id="1226" w:name="_MON_1299258403"/>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11682599"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01069753"/>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01069754"/>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01069755"/>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01069756"/>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01069757"/>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11682600"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01069758"/>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01069759"/>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201069760"/>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11682601"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811682602"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01069761"/>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01069762"/>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01069763"/>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11682603"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C15D79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156F45" w:rsidRPr="00DF18AB">
        <w:t>TS</w:t>
      </w:r>
      <w:r w:rsidR="00156F45">
        <w:t> </w:t>
      </w:r>
      <w:r w:rsidR="00156F45" w:rsidRPr="00DF18AB">
        <w:t>33.210</w:t>
      </w:r>
      <w:r w:rsidR="00156F45">
        <w:t> </w:t>
      </w:r>
      <w:r w:rsidR="00156F45"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01069764"/>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01069765"/>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01069766"/>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01069767"/>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11682604"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01069768"/>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01069769"/>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01069770"/>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01069771"/>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01069772"/>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01069773"/>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01069774"/>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01069775"/>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01069776"/>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01069777"/>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01069778"/>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01069779"/>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01069780"/>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11682605"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01069781"/>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11682606"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226F880F"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156F45" w:rsidRPr="00DF18AB">
        <w:t>TS</w:t>
      </w:r>
      <w:r w:rsidR="00156F45">
        <w:t> </w:t>
      </w:r>
      <w:r w:rsidR="00156F45" w:rsidRPr="00DF18AB">
        <w:t>23.401</w:t>
      </w:r>
      <w:r w:rsidR="00156F45">
        <w:t> </w:t>
      </w:r>
      <w:r w:rsidR="00156F45" w:rsidRPr="00DF18AB">
        <w:t>[</w:t>
      </w:r>
      <w:r w:rsidRPr="00DF18AB">
        <w:t xml:space="preserve">70] / </w:t>
      </w:r>
      <w:r w:rsidR="00156F45" w:rsidRPr="00DF18AB">
        <w:t>TS</w:t>
      </w:r>
      <w:r w:rsidR="00156F45">
        <w:t> </w:t>
      </w:r>
      <w:r w:rsidR="00156F45" w:rsidRPr="00DF18AB">
        <w:t>23.502</w:t>
      </w:r>
      <w:r w:rsidR="00156F45">
        <w:t> </w:t>
      </w:r>
      <w:r w:rsidR="00156F45" w:rsidRPr="00DF18AB">
        <w:t>[</w:t>
      </w:r>
      <w:r w:rsidRPr="00DF18AB">
        <w:t>94].</w:t>
      </w:r>
    </w:p>
    <w:p w14:paraId="60B4A958" w14:textId="61EC43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01069782"/>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01069783"/>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01069784"/>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01069785"/>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11682607"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01069786"/>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811682608"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581AFC7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156F45" w:rsidRPr="00DF18AB">
        <w:t>TS</w:t>
      </w:r>
      <w:r w:rsidR="00156F45">
        <w:t> </w:t>
      </w:r>
      <w:r w:rsidR="00156F45" w:rsidRPr="00DF18AB">
        <w:t>23.401</w:t>
      </w:r>
      <w:r w:rsidR="00156F45">
        <w:t> </w:t>
      </w:r>
      <w:r w:rsidR="00156F45" w:rsidRPr="00DF18AB">
        <w:t>[</w:t>
      </w:r>
      <w:r w:rsidRPr="00DF18AB">
        <w:t>70] /</w:t>
      </w:r>
      <w:r w:rsidR="00156F45" w:rsidRPr="00DF18AB">
        <w:t>TS</w:t>
      </w:r>
      <w:r w:rsidR="00156F45">
        <w:t> </w:t>
      </w:r>
      <w:r w:rsidR="00156F45" w:rsidRPr="00DF18AB">
        <w:t>23.502</w:t>
      </w:r>
      <w:r w:rsidR="00156F45">
        <w:t> </w:t>
      </w:r>
      <w:r w:rsidR="00156F45" w:rsidRPr="00DF18AB">
        <w:t>[</w:t>
      </w:r>
      <w:r w:rsidRPr="00DF18AB">
        <w:t>94].</w:t>
      </w:r>
    </w:p>
    <w:p w14:paraId="621D7ED1" w14:textId="390099AF"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01069787"/>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01069788"/>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01069789"/>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01069790"/>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01069791"/>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01069792"/>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01069793"/>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895"/>
    <w:bookmarkStart w:id="1323" w:name="_MON_1416030920"/>
    <w:bookmarkStart w:id="1324" w:name="_MON_1416030925"/>
    <w:bookmarkStart w:id="1325" w:name="_MON_1404542298"/>
    <w:bookmarkStart w:id="1326" w:name="_MON_1404542709"/>
    <w:bookmarkEnd w:id="1322"/>
    <w:bookmarkEnd w:id="1323"/>
    <w:bookmarkEnd w:id="1324"/>
    <w:bookmarkEnd w:id="1325"/>
    <w:bookmarkEnd w:id="1326"/>
    <w:bookmarkStart w:id="1327" w:name="_MON_1416030866"/>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11682609"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01069794"/>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11682610"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01069795"/>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11682611"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01069796"/>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01069797"/>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01069798"/>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01069799"/>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1E80A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11682612"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01069800"/>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01069801"/>
      <w:bookmarkEnd w:id="1352"/>
      <w:r w:rsidRPr="00DF18AB">
        <w:t>N.2.1</w:t>
      </w:r>
      <w:r w:rsidRPr="00DF18AB">
        <w:tab/>
        <w:t>(FT#1) Fixed xDSL termination, home</w:t>
      </w:r>
      <w:bookmarkEnd w:id="1353"/>
    </w:p>
    <w:p w14:paraId="4C06DCBF" w14:textId="31664AC5"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11682613"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01069802"/>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01069803"/>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01069804"/>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01069805"/>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01069806"/>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01069807"/>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01069808"/>
      <w:bookmarkEnd w:id="1368"/>
      <w:r w:rsidRPr="00DF18AB">
        <w:t>P.1.3.1</w:t>
      </w:r>
      <w:r w:rsidRPr="00DF18AB">
        <w:tab/>
        <w:t>General</w:t>
      </w:r>
      <w:bookmarkEnd w:id="1369"/>
    </w:p>
    <w:p w14:paraId="0F545869" w14:textId="50CCE809"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156F45" w:rsidRPr="00DF18AB">
        <w:t>TS</w:t>
      </w:r>
      <w:r w:rsidR="00156F45">
        <w:t> </w:t>
      </w:r>
      <w:r w:rsidR="00156F45" w:rsidRPr="00DF18AB">
        <w:t>23.218</w:t>
      </w:r>
      <w:r w:rsidR="00156F45">
        <w:t> </w:t>
      </w:r>
      <w:r w:rsidR="00156F45" w:rsidRPr="00DF18AB">
        <w:t>[</w:t>
      </w:r>
      <w:r w:rsidRPr="00DF18AB">
        <w:t>71].</w:t>
      </w:r>
    </w:p>
    <w:p w14:paraId="31D06A05" w14:textId="77777777" w:rsidR="00FF365C" w:rsidRPr="00DF18AB" w:rsidRDefault="00FF365C" w:rsidP="00FF365C">
      <w:pPr>
        <w:pStyle w:val="Heading3"/>
      </w:pPr>
      <w:bookmarkStart w:id="1370" w:name="_CRP_1_3_2"/>
      <w:bookmarkStart w:id="1371" w:name="_Toc201069809"/>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4145"/>
    <w:bookmarkStart w:id="1373" w:name="_MON_1296565109"/>
    <w:bookmarkStart w:id="1374" w:name="_MON_1296566685"/>
    <w:bookmarkStart w:id="1375" w:name="_MON_1296563175"/>
    <w:bookmarkStart w:id="1376" w:name="_MON_1296563700"/>
    <w:bookmarkEnd w:id="1372"/>
    <w:bookmarkEnd w:id="1373"/>
    <w:bookmarkEnd w:id="1374"/>
    <w:bookmarkEnd w:id="1375"/>
    <w:bookmarkEnd w:id="1376"/>
    <w:bookmarkStart w:id="1377" w:name="_MON_129656412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11682614"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01069810"/>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331"/>
    <w:bookmarkStart w:id="1382" w:name="_MON_1296565502"/>
    <w:bookmarkStart w:id="1383" w:name="_MON_1296566669"/>
    <w:bookmarkStart w:id="1384" w:name="_MON_1296289136"/>
    <w:bookmarkStart w:id="1385" w:name="_MON_1296289291"/>
    <w:bookmarkEnd w:id="1381"/>
    <w:bookmarkEnd w:id="1382"/>
    <w:bookmarkEnd w:id="1383"/>
    <w:bookmarkEnd w:id="1384"/>
    <w:bookmarkEnd w:id="1385"/>
    <w:bookmarkStart w:id="1386" w:name="_MON_1296289319"/>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11682615"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01069811"/>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01069812"/>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01069813"/>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01069814"/>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01069815"/>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01069816"/>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01069817"/>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01069818"/>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01069819"/>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11682616"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01069820"/>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11682617"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01069821"/>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11682618"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01069822"/>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11682619"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01069823"/>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01069824"/>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01069825"/>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11682620"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01069826"/>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11682621"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01069827"/>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11682622"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01069828"/>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11682623"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01069829"/>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01069830"/>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01069831"/>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01069832"/>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01069833"/>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01069834"/>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763"/>
    <w:bookmarkStart w:id="1453" w:name="_MON_1401005777"/>
    <w:bookmarkStart w:id="1454" w:name="_MON_1401005854"/>
    <w:bookmarkStart w:id="1455" w:name="_MON_1392012697"/>
    <w:bookmarkStart w:id="1456" w:name="_MON_1401005681"/>
    <w:bookmarkEnd w:id="1452"/>
    <w:bookmarkEnd w:id="1453"/>
    <w:bookmarkEnd w:id="1454"/>
    <w:bookmarkEnd w:id="1455"/>
    <w:bookmarkEnd w:id="1456"/>
    <w:bookmarkStart w:id="1457" w:name="_MON_1401005713"/>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11682624"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01069835"/>
      <w:bookmarkEnd w:id="1459"/>
      <w:r w:rsidRPr="00DF18AB">
        <w:lastRenderedPageBreak/>
        <w:t>R.3</w:t>
      </w:r>
      <w:r w:rsidRPr="00DF18AB">
        <w:tab/>
        <w:t>Session Establishment/Modification at Mobile Origination - Location Info in Response</w:t>
      </w:r>
      <w:bookmarkEnd w:id="1460"/>
    </w:p>
    <w:bookmarkStart w:id="1461" w:name="_MON_1401005834"/>
    <w:bookmarkStart w:id="1462" w:name="_MON_1392012831"/>
    <w:bookmarkStart w:id="1463" w:name="_MON_1392012838"/>
    <w:bookmarkEnd w:id="1461"/>
    <w:bookmarkEnd w:id="1462"/>
    <w:bookmarkEnd w:id="1463"/>
    <w:bookmarkStart w:id="1464" w:name="_MON_140100572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11682625"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01069836"/>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11682626"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01069837"/>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11682627"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01069838"/>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11682628"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01069839"/>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01069840"/>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44C4C86B" w:rsidR="00FF365C" w:rsidRPr="00DF18AB" w:rsidRDefault="00FF365C" w:rsidP="00FF365C">
      <w:r w:rsidRPr="00DF18AB">
        <w:t>In registration mode, the IP</w:t>
      </w:r>
      <w:r w:rsidRPr="00DF18AB">
        <w:noBreakHyphen/>
        <w:t xml:space="preserve">PBX registers to and receives service from the IMS network as specified in </w:t>
      </w:r>
      <w:r w:rsidR="00156F45" w:rsidRPr="00DF18AB">
        <w:t>TS</w:t>
      </w:r>
      <w:r w:rsidR="00156F45">
        <w:t> </w:t>
      </w:r>
      <w:r w:rsidR="00156F45" w:rsidRPr="00DF18AB">
        <w:t>24.525</w:t>
      </w:r>
      <w:r w:rsidR="00156F45">
        <w:t> </w:t>
      </w:r>
      <w:r w:rsidR="00156F4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01069841"/>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01069842"/>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75"/>
    <w:bookmarkStart w:id="1490" w:name="_MON_1415442615"/>
    <w:bookmarkStart w:id="1491" w:name="_MON_1415442622"/>
    <w:bookmarkEnd w:id="1489"/>
    <w:bookmarkEnd w:id="1490"/>
    <w:bookmarkEnd w:id="1491"/>
    <w:bookmarkStart w:id="1492" w:name="_MON_1415442763"/>
    <w:bookmarkEnd w:id="1492"/>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2" o:title=""/>
          </v:shape>
          <o:OLEObject Type="Embed" ProgID="Word.Picture.8" ShapeID="_x0000_i1156" DrawAspect="Content" ObjectID="_1811682629"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81BC57" w:rsidR="00FF365C" w:rsidRPr="00DF18AB" w:rsidRDefault="00FF365C" w:rsidP="00FF365C">
      <w:pPr>
        <w:pStyle w:val="B1"/>
      </w:pPr>
      <w:r w:rsidRPr="00DF18AB">
        <w:t xml:space="preserve"> -</w:t>
      </w:r>
      <w:r w:rsidRPr="00DF18AB">
        <w:tab/>
        <w:t xml:space="preserve">As according to clause 4.15 and </w:t>
      </w:r>
      <w:r w:rsidR="00156F45" w:rsidRPr="00DF18AB">
        <w:t>TS</w:t>
      </w:r>
      <w:r w:rsidR="00156F45">
        <w:t> </w:t>
      </w:r>
      <w:r w:rsidR="00156F45" w:rsidRPr="00DF18AB">
        <w:t>24.525</w:t>
      </w:r>
      <w:r w:rsidR="00156F45">
        <w:t> </w:t>
      </w:r>
      <w:r w:rsidR="00156F4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01069843"/>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01069844"/>
      <w:bookmarkEnd w:id="1495"/>
      <w:r w:rsidRPr="00DF18AB">
        <w:t>S.2.2.1</w:t>
      </w:r>
      <w:r w:rsidRPr="00DF18AB">
        <w:tab/>
        <w:t>General</w:t>
      </w:r>
      <w:bookmarkEnd w:id="1496"/>
    </w:p>
    <w:p w14:paraId="10925FD8" w14:textId="2588C8DE"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156F45" w:rsidRPr="00DF18AB">
        <w:t>TS</w:t>
      </w:r>
      <w:r w:rsidR="00156F45">
        <w:t> </w:t>
      </w:r>
      <w:r w:rsidR="00156F45" w:rsidRPr="00DF18AB">
        <w:t>33.310</w:t>
      </w:r>
      <w:r w:rsidR="00156F45">
        <w:t> </w:t>
      </w:r>
      <w:r w:rsidR="00156F4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BF4BE9C" w:rsidR="00FF365C" w:rsidRPr="00DF18AB" w:rsidRDefault="00FF365C" w:rsidP="00FF365C">
      <w:r w:rsidRPr="00DF18AB">
        <w:t xml:space="preserve">If the network between the PBX and the IBCF complies with the peering based interconnect procedures according to </w:t>
      </w:r>
      <w:r w:rsidR="00156F45" w:rsidRPr="00DF18AB">
        <w:t>TS</w:t>
      </w:r>
      <w:r w:rsidR="00156F45">
        <w:t> </w:t>
      </w:r>
      <w:r w:rsidR="00156F45" w:rsidRPr="00DF18AB">
        <w:t>24.525</w:t>
      </w:r>
      <w:r w:rsidR="00156F45">
        <w:t> </w:t>
      </w:r>
      <w:r w:rsidR="00156F4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01069845"/>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01069846"/>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11682630"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01069847"/>
      <w:bookmarkEnd w:id="1503"/>
      <w:r w:rsidRPr="00DF18AB">
        <w:t>S.2.2.2.2</w:t>
      </w:r>
      <w:r w:rsidRPr="00DF18AB">
        <w:tab/>
        <w:t>Originating procedures using the Transit Function</w:t>
      </w:r>
      <w:bookmarkEnd w:id="1504"/>
    </w:p>
    <w:p w14:paraId="6012913D" w14:textId="47D6A335" w:rsidR="00FF365C" w:rsidRPr="00DF18AB" w:rsidRDefault="00FF365C" w:rsidP="00FF365C">
      <w:r w:rsidRPr="00DF18AB">
        <w:t>This clause depicts the originating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11682631"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01069848"/>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01069849"/>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11682632"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01069850"/>
      <w:bookmarkEnd w:id="1513"/>
      <w:r w:rsidRPr="00DF18AB">
        <w:t>S.2.2.3.2</w:t>
      </w:r>
      <w:r w:rsidRPr="00DF18AB">
        <w:tab/>
        <w:t>Terminating procedures using the Transit Function</w:t>
      </w:r>
      <w:bookmarkEnd w:id="1514"/>
    </w:p>
    <w:p w14:paraId="217487D6" w14:textId="7F980C7F"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11682633"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01069851"/>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01069852"/>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051A6FA" w:rsidR="00FF365C" w:rsidRPr="00DF18AB" w:rsidRDefault="00FF365C" w:rsidP="00FF365C">
      <w:pPr>
        <w:pStyle w:val="B1"/>
      </w:pPr>
      <w:r w:rsidRPr="00DF18AB">
        <w:t>-</w:t>
      </w:r>
      <w:r w:rsidRPr="00DF18AB">
        <w:tab/>
        <w:t xml:space="preserve">The Mobility related procedures for EPS and TWAN access are described in </w:t>
      </w:r>
      <w:r w:rsidR="00156F45" w:rsidRPr="00DF18AB">
        <w:t>TS</w:t>
      </w:r>
      <w:r w:rsidR="00156F45">
        <w:t> </w:t>
      </w:r>
      <w:r w:rsidR="00156F45" w:rsidRPr="00DF18AB">
        <w:t>23.402</w:t>
      </w:r>
      <w:r w:rsidR="00156F45">
        <w:t> </w:t>
      </w:r>
      <w:r w:rsidR="00156F45" w:rsidRPr="00DF18AB">
        <w:t>[</w:t>
      </w:r>
      <w:r w:rsidRPr="00DF18AB">
        <w:t>82]</w:t>
      </w:r>
    </w:p>
    <w:p w14:paraId="692D7190" w14:textId="5B74362E" w:rsidR="00FF365C" w:rsidRPr="00DF18AB" w:rsidRDefault="00FF365C" w:rsidP="00FF365C">
      <w:pPr>
        <w:pStyle w:val="B2"/>
      </w:pPr>
      <w:r w:rsidRPr="00DF18AB">
        <w:t>-</w:t>
      </w:r>
      <w:r w:rsidRPr="00DF18AB">
        <w:tab/>
        <w:t xml:space="preserve">TWAG/TWAP (refer to clause 16 of </w:t>
      </w:r>
      <w:r w:rsidR="00156F45" w:rsidRPr="00DF18AB">
        <w:t>TS</w:t>
      </w:r>
      <w:r w:rsidR="00156F45">
        <w:t> </w:t>
      </w:r>
      <w:r w:rsidR="00156F45" w:rsidRPr="00DF18AB">
        <w:t>23.402</w:t>
      </w:r>
      <w:r w:rsidR="00156F45">
        <w:t> </w:t>
      </w:r>
      <w:r w:rsidR="00156F4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01069853"/>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58AD17D2" w:rsidR="00FF365C" w:rsidRPr="00DF18AB" w:rsidRDefault="00FF365C" w:rsidP="00FF365C">
      <w:pPr>
        <w:pStyle w:val="B1"/>
      </w:pPr>
      <w:r w:rsidRPr="00DF18AB">
        <w:t>-</w:t>
      </w:r>
      <w:r w:rsidRPr="00DF18AB">
        <w:tab/>
        <w:t xml:space="preserve">The Access Network Information being reported to the P-CSCF is defined in clause 16 of </w:t>
      </w:r>
      <w:r w:rsidR="00156F45" w:rsidRPr="00DF18AB">
        <w:t>TS</w:t>
      </w:r>
      <w:r w:rsidR="00156F45">
        <w:t> </w:t>
      </w:r>
      <w:r w:rsidR="00156F45" w:rsidRPr="00DF18AB">
        <w:t>23.402</w:t>
      </w:r>
      <w:r w:rsidR="00156F45">
        <w:t> </w:t>
      </w:r>
      <w:r w:rsidR="00156F4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01069854"/>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01069855"/>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01069856"/>
      <w:bookmarkEnd w:id="1527"/>
      <w:r w:rsidRPr="00DF18AB">
        <w:t>U.1.0</w:t>
      </w:r>
      <w:r w:rsidRPr="00DF18AB">
        <w:tab/>
        <w:t>General</w:t>
      </w:r>
      <w:bookmarkEnd w:id="1528"/>
    </w:p>
    <w:p w14:paraId="31EFE489" w14:textId="73CECCF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156F45" w:rsidRPr="00DF18AB">
        <w:t>TS</w:t>
      </w:r>
      <w:r w:rsidR="00156F45">
        <w:t> </w:t>
      </w:r>
      <w:r w:rsidR="00156F45" w:rsidRPr="00DF18AB">
        <w:t>26.114</w:t>
      </w:r>
      <w:r w:rsidR="00156F45">
        <w:t> </w:t>
      </w:r>
      <w:r w:rsidR="00156F4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01069857"/>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01069858"/>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11682634"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01069859"/>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01069860"/>
      <w:bookmarkEnd w:id="1537"/>
      <w:r w:rsidRPr="00DF18AB">
        <w:t>U.1.3.1</w:t>
      </w:r>
      <w:r w:rsidRPr="00DF18AB">
        <w:tab/>
        <w:t>WIC (WebRTC IMS Client)</w:t>
      </w:r>
      <w:bookmarkEnd w:id="1538"/>
    </w:p>
    <w:p w14:paraId="5D4ACEA0" w14:textId="0748937D"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156F45" w:rsidRPr="00DF18AB">
        <w:t>TS</w:t>
      </w:r>
      <w:r w:rsidR="00156F45">
        <w:t> </w:t>
      </w:r>
      <w:r w:rsidR="00156F45" w:rsidRPr="00DF18AB">
        <w:t>26.114</w:t>
      </w:r>
      <w:r w:rsidR="00156F45">
        <w:t> </w:t>
      </w:r>
      <w:r w:rsidR="00156F4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01069861"/>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01069862"/>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0BA4E1E7" w:rsidR="00FF365C" w:rsidRPr="00DF18AB" w:rsidRDefault="00FF365C" w:rsidP="00FF365C">
      <w:pPr>
        <w:pStyle w:val="B2"/>
      </w:pPr>
      <w:r w:rsidRPr="00DF18AB">
        <w:t>-</w:t>
      </w:r>
      <w:r w:rsidRPr="00DF18AB">
        <w:tab/>
        <w:t xml:space="preserve">The eP-CSCF shall perform Trusted Node Authentication (TNA) in IMS, as defined in </w:t>
      </w:r>
      <w:r w:rsidR="00156F45" w:rsidRPr="00DF18AB">
        <w:t>TS</w:t>
      </w:r>
      <w:r w:rsidR="00156F45">
        <w:t> </w:t>
      </w:r>
      <w:r w:rsidR="00156F45" w:rsidRPr="00DF18AB">
        <w:t>33.203</w:t>
      </w:r>
      <w:r w:rsidR="00156F45">
        <w:t> </w:t>
      </w:r>
      <w:r w:rsidR="00156F4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01069863"/>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1D568E52" w:rsidR="00FF365C" w:rsidRPr="00DF18AB" w:rsidRDefault="00FF365C" w:rsidP="00FF365C">
      <w:pPr>
        <w:pStyle w:val="B1"/>
      </w:pPr>
      <w:r w:rsidRPr="00DF18AB">
        <w:t>-</w:t>
      </w:r>
      <w:r w:rsidRPr="00DF18AB">
        <w:tab/>
        <w:t xml:space="preserve">The eIMS-AGW shall support media security of type "e2ae" (as specified in </w:t>
      </w:r>
      <w:r w:rsidR="00156F45" w:rsidRPr="00DF18AB">
        <w:t>TS</w:t>
      </w:r>
      <w:r w:rsidR="00156F45">
        <w:t> </w:t>
      </w:r>
      <w:r w:rsidR="00156F45" w:rsidRPr="00DF18AB">
        <w:t>33.328</w:t>
      </w:r>
      <w:r w:rsidR="00156F45">
        <w:t> </w:t>
      </w:r>
      <w:r w:rsidR="00156F4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01069864"/>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01069865"/>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01069866"/>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01069867"/>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01069868"/>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01069869"/>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01069870"/>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01069871"/>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01069872"/>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6F70FAC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156F45" w:rsidRPr="00DF18AB">
        <w:t>TS</w:t>
      </w:r>
      <w:r w:rsidR="00156F45">
        <w:t> </w:t>
      </w:r>
      <w:r w:rsidR="00156F45" w:rsidRPr="00DF18AB">
        <w:t>33.328</w:t>
      </w:r>
      <w:r w:rsidR="00156F45">
        <w:t> </w:t>
      </w:r>
      <w:r w:rsidR="00156F4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01069873"/>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11682635"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11682636"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01069874"/>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11682637"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01069875"/>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11682638"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01069876"/>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11682639"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01069877"/>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01069878"/>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A362566" w:rsidR="00FF365C" w:rsidRPr="00DF18AB" w:rsidRDefault="00FF365C" w:rsidP="00FF365C">
      <w:pPr>
        <w:pStyle w:val="B1"/>
      </w:pPr>
      <w:r w:rsidRPr="00DF18AB">
        <w:t>-</w:t>
      </w:r>
      <w:r w:rsidRPr="00DF18AB">
        <w:tab/>
        <w:t xml:space="preserve">Otherwise, the UE derives the URI to WWSF from the home domain name as specified in </w:t>
      </w:r>
      <w:r w:rsidR="00156F45" w:rsidRPr="00DF18AB">
        <w:t>TS</w:t>
      </w:r>
      <w:r w:rsidR="00156F45">
        <w:t> </w:t>
      </w:r>
      <w:r w:rsidR="00156F45" w:rsidRPr="00DF18AB">
        <w:t>23.003</w:t>
      </w:r>
      <w:r w:rsidR="00156F45">
        <w:t> </w:t>
      </w:r>
      <w:r w:rsidR="00156F4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01069879"/>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01069880"/>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42A2D59A"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156F45" w:rsidRPr="00DF18AB">
        <w:t>TS</w:t>
      </w:r>
      <w:r w:rsidR="00156F45">
        <w:t> </w:t>
      </w:r>
      <w:r w:rsidR="00156F45" w:rsidRPr="00DF18AB">
        <w:t>33.203</w:t>
      </w:r>
      <w:r w:rsidR="00156F45">
        <w:t> </w:t>
      </w:r>
      <w:r w:rsidR="00156F4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01069881"/>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11682640"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01069882"/>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11682641"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0F60A47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156F45" w:rsidRPr="00DF18AB">
        <w:t>TS</w:t>
      </w:r>
      <w:r w:rsidR="00156F45">
        <w:t> </w:t>
      </w:r>
      <w:r w:rsidR="00156F45" w:rsidRPr="00DF18AB">
        <w:t>33.203</w:t>
      </w:r>
      <w:r w:rsidR="00156F45">
        <w:t> </w:t>
      </w:r>
      <w:r w:rsidR="00156F4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01069883"/>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01069884"/>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01069885"/>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01069886"/>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314A46FD" w:rsidR="00FF365C" w:rsidRPr="00DF18AB" w:rsidRDefault="00FF365C" w:rsidP="00FF365C">
      <w:r w:rsidRPr="00DF18AB">
        <w:t xml:space="preserve">When LI is performed, media plane interworking is performed according to </w:t>
      </w:r>
      <w:r w:rsidR="00156F45" w:rsidRPr="00DF18AB">
        <w:t>TS</w:t>
      </w:r>
      <w:r w:rsidR="00156F45">
        <w:t> </w:t>
      </w:r>
      <w:r w:rsidR="00156F45" w:rsidRPr="00DF18AB">
        <w:t>33.328</w:t>
      </w:r>
      <w:r w:rsidR="00156F45">
        <w:t> </w:t>
      </w:r>
      <w:r w:rsidR="00156F4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11682642"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01069887"/>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01069888"/>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95D3C4B" w:rsidR="00FF365C" w:rsidRPr="00DF18AB" w:rsidRDefault="00FF365C" w:rsidP="00FF365C">
      <w:pPr>
        <w:pStyle w:val="B1"/>
      </w:pPr>
      <w:r w:rsidRPr="00DF18AB">
        <w:t>-</w:t>
      </w:r>
      <w:r w:rsidRPr="00DF18AB">
        <w:tab/>
        <w:t xml:space="preserve">The Mobility related procedures for untrusted WLAN access to EPC are described in </w:t>
      </w:r>
      <w:r w:rsidR="00156F45" w:rsidRPr="00DF18AB">
        <w:t>TS</w:t>
      </w:r>
      <w:r w:rsidR="00156F45">
        <w:t> </w:t>
      </w:r>
      <w:r w:rsidR="00156F45" w:rsidRPr="00DF18AB">
        <w:t>23.402</w:t>
      </w:r>
      <w:r w:rsidR="00156F45">
        <w:t> </w:t>
      </w:r>
      <w:r w:rsidR="00156F4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2B6432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156F45" w:rsidRPr="00DF18AB">
        <w:t>TS</w:t>
      </w:r>
      <w:r w:rsidR="00156F45">
        <w:t> </w:t>
      </w:r>
      <w:r w:rsidR="00156F45" w:rsidRPr="00DF18AB">
        <w:t>23.402</w:t>
      </w:r>
      <w:r w:rsidR="00156F45">
        <w:t> </w:t>
      </w:r>
      <w:r w:rsidR="00156F45" w:rsidRPr="00DF18AB">
        <w:t>[</w:t>
      </w:r>
      <w:r w:rsidRPr="00DF18AB">
        <w:t xml:space="preserve">82] and the related PCC Access Network Information reporting procedure is defined in clause H.4 of </w:t>
      </w:r>
      <w:r w:rsidR="00156F45" w:rsidRPr="00DF18AB">
        <w:t>TS</w:t>
      </w:r>
      <w:r w:rsidR="00156F45">
        <w:t> </w:t>
      </w:r>
      <w:r w:rsidR="00156F45" w:rsidRPr="00DF18AB">
        <w:t>23.203</w:t>
      </w:r>
      <w:r w:rsidR="00156F45">
        <w:t> </w:t>
      </w:r>
      <w:r w:rsidR="00156F4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01069889"/>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474CDA0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667B6892"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01069890"/>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01069891"/>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01069892"/>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01069893"/>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11682643"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01069894"/>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01069895"/>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01069896"/>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01069897"/>
      <w:bookmarkEnd w:id="1629"/>
      <w:r>
        <w:t>W.4.1</w:t>
      </w:r>
      <w:r>
        <w:tab/>
        <w:t>Subscription to changes of PLMN ID at IMS Initial Registration</w:t>
      </w:r>
      <w:bookmarkEnd w:id="1630"/>
    </w:p>
    <w:p w14:paraId="44EC9969" w14:textId="20F77A12"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23.203</w:t>
      </w:r>
      <w:r w:rsidR="00156F45">
        <w:t> </w:t>
      </w:r>
      <w:r w:rsidR="00156F45" w:rsidRPr="00DF18AB">
        <w:t>[</w:t>
      </w:r>
      <w:r w:rsidRPr="00DF18AB">
        <w:t>54]</w:t>
      </w:r>
      <w:r w:rsidR="00C814BF">
        <w:t>,</w:t>
      </w:r>
      <w:r w:rsidRPr="00DF18AB">
        <w:t xml:space="preserve"> </w:t>
      </w:r>
      <w:r w:rsidR="00156F45" w:rsidRPr="00DF18AB">
        <w:t>TS</w:t>
      </w:r>
      <w:r w:rsidR="00156F45">
        <w:t> </w:t>
      </w:r>
      <w:r w:rsidR="00156F45" w:rsidRPr="00DF18AB">
        <w:t>23.503</w:t>
      </w:r>
      <w:r w:rsidR="00156F45">
        <w:t> </w:t>
      </w:r>
      <w:r w:rsidR="00156F45" w:rsidRPr="00DF18AB">
        <w:t>[</w:t>
      </w:r>
      <w:r w:rsidRPr="00DF18AB">
        <w:t>95]</w:t>
      </w:r>
      <w:r w:rsidR="00C814BF">
        <w:t xml:space="preserve"> or </w:t>
      </w:r>
      <w:r w:rsidR="00156F45">
        <w:t>TS</w:t>
      </w:r>
      <w:r w:rsidR="00156F45">
        <w:t> </w:t>
      </w:r>
      <w:r w:rsidR="00156F45">
        <w:t>29.214</w:t>
      </w:r>
      <w:r w:rsidR="00156F45">
        <w:t> </w:t>
      </w:r>
      <w:r w:rsidR="00156F45">
        <w:t>[</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11682644"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01069898"/>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11682645"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01069899"/>
      <w:bookmarkEnd w:id="1636"/>
      <w:r>
        <w:t>W.4.3</w:t>
      </w:r>
      <w:r>
        <w:tab/>
        <w:t>UE is active in an IMS voice session</w:t>
      </w:r>
      <w:bookmarkEnd w:id="163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11682646"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01069900"/>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01069901"/>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4" w:name="_CRX_2"/>
      <w:bookmarkStart w:id="1645" w:name="_Toc201069902"/>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01069903"/>
      <w:bookmarkEnd w:id="1646"/>
      <w:r w:rsidRPr="00DF18AB">
        <w:t>X.2.1</w:t>
      </w:r>
      <w:r w:rsidRPr="00DF18AB">
        <w:tab/>
        <w:t>UE 3GPP PS Data Off Status Reporting</w:t>
      </w:r>
      <w:bookmarkEnd w:id="164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2FB2A011"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156F45" w:rsidRPr="00DF18AB">
        <w:t>TS</w:t>
      </w:r>
      <w:r w:rsidR="00156F45">
        <w:t> </w:t>
      </w:r>
      <w:r w:rsidR="00156F45" w:rsidRPr="00DF18AB">
        <w:t>24.229</w:t>
      </w:r>
      <w:r w:rsidR="00156F45">
        <w:t> </w:t>
      </w:r>
      <w:r w:rsidR="00156F4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01069904"/>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01069905"/>
      <w:bookmarkEnd w:id="1650"/>
      <w:r w:rsidRPr="00DF18AB">
        <w:t>X.2.3</w:t>
      </w:r>
      <w:r w:rsidRPr="00DF18AB">
        <w:tab/>
        <w:t>UE Enforcement of 3GPP SIP-Based 3GPP PS Data Off Exempt Services</w:t>
      </w:r>
      <w:bookmarkEnd w:id="1651"/>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01069906"/>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01069907"/>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01069908"/>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01069909"/>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01069910"/>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19C20F"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156F45" w:rsidRPr="00DF18AB">
        <w:t>TS</w:t>
      </w:r>
      <w:r w:rsidR="00156F45">
        <w:t> </w:t>
      </w:r>
      <w:r w:rsidR="00156F45" w:rsidRPr="00DF18AB">
        <w:t>23.632</w:t>
      </w:r>
      <w:r w:rsidR="00156F45">
        <w:t> </w:t>
      </w:r>
      <w:r w:rsidR="00156F45" w:rsidRPr="00DF18AB">
        <w:t>[</w:t>
      </w:r>
      <w:r w:rsidRPr="00DF18AB">
        <w:t xml:space="preserve">97] and </w:t>
      </w:r>
      <w:r w:rsidR="00156F45" w:rsidRPr="00DF18AB">
        <w:t>TS</w:t>
      </w:r>
      <w:r w:rsidR="00156F45">
        <w:t> </w:t>
      </w:r>
      <w:r w:rsidR="00156F45" w:rsidRPr="00DF18AB">
        <w:t>29.563</w:t>
      </w:r>
      <w:r w:rsidR="00156F45">
        <w:t> </w:t>
      </w:r>
      <w:r w:rsidR="00156F45"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11682647"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2E55F69" w:rsidR="00FF365C" w:rsidRPr="00DF18AB" w:rsidRDefault="00FF365C" w:rsidP="00FF365C">
      <w:r w:rsidRPr="00DF18AB">
        <w:t xml:space="preserve">From IMS perspective, either the N5 interface as specified in </w:t>
      </w:r>
      <w:r w:rsidR="00156F45" w:rsidRPr="00DF18AB">
        <w:t>TS</w:t>
      </w:r>
      <w:r w:rsidR="00156F45">
        <w:t> </w:t>
      </w:r>
      <w:r w:rsidR="00156F45" w:rsidRPr="00DF18AB">
        <w:t>23.503</w:t>
      </w:r>
      <w:r w:rsidR="00156F45">
        <w:t> </w:t>
      </w:r>
      <w:r w:rsidR="00156F45" w:rsidRPr="00DF18AB">
        <w:t>[</w:t>
      </w:r>
      <w:r w:rsidRPr="00DF18AB">
        <w:t xml:space="preserve">95] or the Rx interface as specified in </w:t>
      </w:r>
      <w:r w:rsidR="00156F45" w:rsidRPr="00DF18AB">
        <w:t>TS</w:t>
      </w:r>
      <w:r w:rsidR="00156F45">
        <w:t> </w:t>
      </w:r>
      <w:r w:rsidR="00156F45" w:rsidRPr="00DF18AB">
        <w:t>23.203</w:t>
      </w:r>
      <w:r w:rsidR="00156F45">
        <w:t> </w:t>
      </w:r>
      <w:r w:rsidR="00156F4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01069911"/>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01069912"/>
      <w:bookmarkEnd w:id="1666"/>
      <w:r w:rsidRPr="00DF18AB">
        <w:t>Y.1.0</w:t>
      </w:r>
      <w:r w:rsidRPr="00DF18AB">
        <w:tab/>
        <w:t>General</w:t>
      </w:r>
      <w:bookmarkEnd w:id="1667"/>
    </w:p>
    <w:p w14:paraId="23D8207A" w14:textId="524C50F3" w:rsidR="00FF365C" w:rsidRPr="00DF18AB" w:rsidRDefault="00FF365C" w:rsidP="00FF365C">
      <w:r w:rsidRPr="00DF18AB">
        <w:t xml:space="preserve">To support IMS, the UE shall establish a PDU session with PDU session type set to IP for the corresponding DNN (see </w:t>
      </w:r>
      <w:r w:rsidR="00156F45" w:rsidRPr="00DF18AB">
        <w:t>TS</w:t>
      </w:r>
      <w:r w:rsidR="00156F45">
        <w:t> </w:t>
      </w:r>
      <w:r w:rsidR="00156F45" w:rsidRPr="00DF18AB">
        <w:t>23.501</w:t>
      </w:r>
      <w:r w:rsidR="00156F45">
        <w:t> </w:t>
      </w:r>
      <w:r w:rsidR="00156F45" w:rsidRPr="00DF18AB">
        <w:t>[</w:t>
      </w:r>
      <w:r w:rsidRPr="00DF18AB">
        <w:t xml:space="preserve">93], clause 5.6.1), and acquire an IP address according to </w:t>
      </w:r>
      <w:r w:rsidR="00156F45" w:rsidRPr="00DF18AB">
        <w:t>TS</w:t>
      </w:r>
      <w:r w:rsidR="00156F45">
        <w:t> </w:t>
      </w:r>
      <w:r w:rsidR="00156F45" w:rsidRPr="00DF18AB">
        <w:t>23.501</w:t>
      </w:r>
      <w:r w:rsidR="00156F45">
        <w:t> </w:t>
      </w:r>
      <w:r w:rsidR="00156F45" w:rsidRPr="00DF18AB">
        <w:t>[</w:t>
      </w:r>
      <w:r w:rsidRPr="00DF18AB">
        <w:t xml:space="preserve">93], clause 5.8.2.2. If IMS Multimedia Telephony Service as specified in </w:t>
      </w:r>
      <w:r w:rsidR="00156F45" w:rsidRPr="00DF18AB">
        <w:t>TS</w:t>
      </w:r>
      <w:r w:rsidR="00156F45">
        <w:t> </w:t>
      </w:r>
      <w:r w:rsidR="00156F45" w:rsidRPr="00DF18AB">
        <w:t>22.173</w:t>
      </w:r>
      <w:r w:rsidR="00156F45">
        <w:t> </w:t>
      </w:r>
      <w:r w:rsidR="00156F4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156F45" w:rsidRPr="00DF18AB">
        <w:t>TS</w:t>
      </w:r>
      <w:r w:rsidR="00156F45">
        <w:t> </w:t>
      </w:r>
      <w:r w:rsidR="00156F45" w:rsidRPr="00DF18AB">
        <w:t>23.501</w:t>
      </w:r>
      <w:r w:rsidR="00156F45">
        <w:t> </w:t>
      </w:r>
      <w:r w:rsidR="00156F45" w:rsidRPr="00DF18AB">
        <w:t>[</w:t>
      </w:r>
      <w:r w:rsidRPr="00DF18AB">
        <w:t>93] clause 5.6.4 is not applicable for PDU sessions dedicated to IMS.</w:t>
      </w:r>
    </w:p>
    <w:p w14:paraId="3562BB8F" w14:textId="59837856" w:rsidR="00FF365C" w:rsidRPr="00DF18AB" w:rsidRDefault="00FF365C" w:rsidP="00FF365C">
      <w:pPr>
        <w:pStyle w:val="NO"/>
      </w:pPr>
      <w:r w:rsidRPr="00DF18AB">
        <w:t>NOTE 1:</w:t>
      </w:r>
      <w:r w:rsidRPr="00DF18AB">
        <w:tab/>
        <w:t xml:space="preserve">In the case of Dual Registration as defined in </w:t>
      </w:r>
      <w:r w:rsidR="00156F45" w:rsidRPr="00DF18AB">
        <w:t>TS</w:t>
      </w:r>
      <w:r w:rsidR="00156F45">
        <w:t> </w:t>
      </w:r>
      <w:r w:rsidR="00156F45" w:rsidRPr="00DF18AB">
        <w:t>23.501</w:t>
      </w:r>
      <w:r w:rsidR="00156F45">
        <w:t> </w:t>
      </w:r>
      <w:r w:rsidR="00156F4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01069913"/>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26DA730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156F45" w:rsidRPr="00DF18AB">
        <w:t>TS</w:t>
      </w:r>
      <w:r w:rsidR="00156F45">
        <w:t> </w:t>
      </w:r>
      <w:r w:rsidR="00156F45" w:rsidRPr="00DF18AB">
        <w:t>23.502</w:t>
      </w:r>
      <w:r w:rsidR="00156F45">
        <w:t> </w:t>
      </w:r>
      <w:r w:rsidR="00156F45" w:rsidRPr="00DF18AB">
        <w:t>[</w:t>
      </w:r>
      <w:r w:rsidRPr="00DF18AB">
        <w:t>94], clause 4.3.2.</w:t>
      </w:r>
    </w:p>
    <w:p w14:paraId="791D26EB" w14:textId="06CCF349" w:rsidR="00FF365C" w:rsidRPr="00DF18AB" w:rsidRDefault="00FF365C" w:rsidP="00FF365C">
      <w:r w:rsidRPr="00DF18AB">
        <w:t xml:space="preserve">In addition to the procedures in clause 5.1.1, the SMF may determine the P-CSCF using service-based discovery methods (using the NRF), as described in </w:t>
      </w:r>
      <w:r w:rsidR="00156F45" w:rsidRPr="00DF18AB">
        <w:t>TS</w:t>
      </w:r>
      <w:r w:rsidR="00156F45">
        <w:t> </w:t>
      </w:r>
      <w:r w:rsidR="00156F45" w:rsidRPr="00DF18AB">
        <w:t>23.501</w:t>
      </w:r>
      <w:r w:rsidR="00156F45">
        <w:t> </w:t>
      </w:r>
      <w:r w:rsidR="00156F45" w:rsidRPr="00DF18AB">
        <w:t>[</w:t>
      </w:r>
      <w:r w:rsidRPr="00DF18AB">
        <w:t>93] clause 5.16.3.</w:t>
      </w:r>
    </w:p>
    <w:p w14:paraId="6E6AEFB1" w14:textId="77777777" w:rsidR="00FF365C" w:rsidRPr="00DF18AB" w:rsidRDefault="00FF365C" w:rsidP="00FF365C">
      <w:pPr>
        <w:pStyle w:val="Heading1"/>
      </w:pPr>
      <w:bookmarkStart w:id="1670" w:name="_CRY_2"/>
      <w:bookmarkStart w:id="1671" w:name="_Toc201069914"/>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01069915"/>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01069916"/>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01069917"/>
      <w:bookmarkEnd w:id="1676"/>
      <w:r w:rsidRPr="00DF18AB">
        <w:t>Y.2.1.1</w:t>
      </w:r>
      <w:r w:rsidRPr="00DF18AB">
        <w:tab/>
        <w:t>QoS Requirements for Application Level Signalling</w:t>
      </w:r>
      <w:bookmarkEnd w:id="1677"/>
    </w:p>
    <w:p w14:paraId="40BAE8FC" w14:textId="1DEEA40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156F45" w:rsidRPr="00DF18AB">
        <w:t>TS</w:t>
      </w:r>
      <w:r w:rsidR="00156F45">
        <w:t> </w:t>
      </w:r>
      <w:r w:rsidR="00156F45" w:rsidRPr="00DF18AB">
        <w:t>23.501</w:t>
      </w:r>
      <w:r w:rsidR="00156F45">
        <w:t> </w:t>
      </w:r>
      <w:r w:rsidR="00156F45"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01069918"/>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01069919"/>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01069920"/>
      <w:bookmarkEnd w:id="1682"/>
      <w:r w:rsidRPr="00DF18AB">
        <w:t>Y.2.2.0</w:t>
      </w:r>
      <w:r w:rsidRPr="00DF18AB">
        <w:tab/>
        <w:t>General</w:t>
      </w:r>
      <w:bookmarkEnd w:id="168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43BE0740" w:rsidR="00FF365C" w:rsidRPr="00DF18AB" w:rsidRDefault="00FF365C" w:rsidP="00FF365C">
      <w:pPr>
        <w:pStyle w:val="B1"/>
      </w:pPr>
      <w:r w:rsidRPr="00DF18AB">
        <w:t>-</w:t>
      </w:r>
      <w:r w:rsidRPr="00DF18AB">
        <w:tab/>
        <w:t xml:space="preserve">The QoS handling is described in </w:t>
      </w:r>
      <w:r w:rsidR="00156F45" w:rsidRPr="00DF18AB">
        <w:t>TS</w:t>
      </w:r>
      <w:r w:rsidR="00156F45">
        <w:t> </w:t>
      </w:r>
      <w:r w:rsidR="00156F45" w:rsidRPr="00DF18AB">
        <w:t>23.501</w:t>
      </w:r>
      <w:r w:rsidR="00156F45">
        <w:t> </w:t>
      </w:r>
      <w:r w:rsidR="00156F45" w:rsidRPr="00DF18AB">
        <w:t>[</w:t>
      </w:r>
      <w:r w:rsidRPr="00DF18AB">
        <w:t xml:space="preserve">93], </w:t>
      </w:r>
      <w:r w:rsidR="00156F45" w:rsidRPr="00DF18AB">
        <w:t>TS</w:t>
      </w:r>
      <w:r w:rsidR="00156F45">
        <w:t> </w:t>
      </w:r>
      <w:r w:rsidR="00156F45" w:rsidRPr="00DF18AB">
        <w:t>23.502</w:t>
      </w:r>
      <w:r w:rsidR="00156F45">
        <w:t> </w:t>
      </w:r>
      <w:r w:rsidR="00156F45" w:rsidRPr="00DF18AB">
        <w:t>[</w:t>
      </w:r>
      <w:r w:rsidRPr="00DF18AB">
        <w:t xml:space="preserve">94] and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62C337D6" w14:textId="77777777" w:rsidR="00FF365C" w:rsidRPr="00DF18AB" w:rsidRDefault="00FF365C" w:rsidP="00FF365C">
      <w:pPr>
        <w:pStyle w:val="Heading3"/>
      </w:pPr>
      <w:bookmarkStart w:id="1684" w:name="_CRY_2_2_1"/>
      <w:bookmarkStart w:id="1685" w:name="_Toc201069921"/>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01069922"/>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01069923"/>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01069924"/>
      <w:bookmarkEnd w:id="1690"/>
      <w:r w:rsidRPr="00DF18AB">
        <w:t>Y.2.3.1</w:t>
      </w:r>
      <w:r w:rsidRPr="00DF18AB">
        <w:tab/>
        <w:t>Resource Reservation with PCF</w:t>
      </w:r>
      <w:bookmarkEnd w:id="1691"/>
    </w:p>
    <w:p w14:paraId="76B3E49E" w14:textId="644DDE1C" w:rsidR="00FF365C" w:rsidRPr="00DF18AB" w:rsidRDefault="00FF365C" w:rsidP="00FF365C">
      <w:r w:rsidRPr="00DF18AB">
        <w:t xml:space="preserve">The UE or 5GC can initiate the resource reservation request for the media parameters negotiated over SDP using PDU session modification procedure, see </w:t>
      </w:r>
      <w:r w:rsidR="00156F45" w:rsidRPr="00DF18AB">
        <w:t>TS</w:t>
      </w:r>
      <w:r w:rsidR="00156F45">
        <w:t> </w:t>
      </w:r>
      <w:r w:rsidR="00156F45" w:rsidRPr="00DF18AB">
        <w:t>23.502</w:t>
      </w:r>
      <w:r w:rsidR="00156F45">
        <w:t> </w:t>
      </w:r>
      <w:r w:rsidR="00156F4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01069925"/>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01069926"/>
      <w:bookmarkEnd w:id="1694"/>
      <w:r w:rsidRPr="00DF18AB">
        <w:t>Y.2.4.0</w:t>
      </w:r>
      <w:r w:rsidRPr="00DF18AB">
        <w:tab/>
        <w:t>General</w:t>
      </w:r>
      <w:bookmarkEnd w:id="1695"/>
    </w:p>
    <w:p w14:paraId="6809D2CA" w14:textId="137B3A84" w:rsidR="00FF365C" w:rsidRPr="00DF18AB" w:rsidRDefault="00FF365C" w:rsidP="00FF365C">
      <w:r w:rsidRPr="00DF18AB">
        <w:t xml:space="preserve">In the event of loss of coverage for 5GS radio access, </w:t>
      </w:r>
      <w:r w:rsidR="00156F45" w:rsidRPr="00DF18AB">
        <w:t>TS</w:t>
      </w:r>
      <w:r w:rsidR="00156F45">
        <w:t> </w:t>
      </w:r>
      <w:r w:rsidR="00156F45" w:rsidRPr="00DF18AB">
        <w:t>23.502</w:t>
      </w:r>
      <w:r w:rsidR="00156F45">
        <w:t> </w:t>
      </w:r>
      <w:r w:rsidR="00156F4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01069927"/>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11682648"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2188DAFD"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156F45" w:rsidRPr="00DF18AB">
        <w:t>TS</w:t>
      </w:r>
      <w:r w:rsidR="00156F45">
        <w:t> </w:t>
      </w:r>
      <w:r w:rsidR="00156F45" w:rsidRPr="00DF18AB">
        <w:t>23.503</w:t>
      </w:r>
      <w:r w:rsidR="00156F45">
        <w:t> </w:t>
      </w:r>
      <w:r w:rsidR="00156F4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01069928"/>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1" w:name="_CRY_4"/>
      <w:bookmarkStart w:id="1702" w:name="_Toc201069929"/>
      <w:bookmarkEnd w:id="1701"/>
      <w:r w:rsidRPr="00DF18AB">
        <w:lastRenderedPageBreak/>
        <w:t>Y.4</w:t>
      </w:r>
      <w:r w:rsidRPr="00DF18AB">
        <w:tab/>
        <w:t>IP version interworking in IMS</w:t>
      </w:r>
      <w:bookmarkEnd w:id="1702"/>
    </w:p>
    <w:p w14:paraId="4F3E87F6" w14:textId="6EA797EE" w:rsidR="00FF365C" w:rsidRPr="00DF18AB" w:rsidRDefault="00FF365C" w:rsidP="00FF365C">
      <w:r w:rsidRPr="00DF18AB">
        <w:t xml:space="preserve">A PDU session is associated with either an IPv4 or an IPv6 address. For communication with the IMS, the UE shall acquire an IP address according to </w:t>
      </w:r>
      <w:r w:rsidR="00156F45" w:rsidRPr="00DF18AB">
        <w:t>TS</w:t>
      </w:r>
      <w:r w:rsidR="00156F45">
        <w:t> </w:t>
      </w:r>
      <w:r w:rsidR="00156F45" w:rsidRPr="00DF18AB">
        <w:t>23.501</w:t>
      </w:r>
      <w:r w:rsidR="00156F45">
        <w:t> </w:t>
      </w:r>
      <w:r w:rsidR="00156F4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01069930"/>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01069931"/>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23009E43"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5378D93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01069932"/>
      <w:bookmarkEnd w:id="1707"/>
      <w:r w:rsidRPr="00DF18AB">
        <w:t>Y.7</w:t>
      </w:r>
      <w:r w:rsidRPr="00DF18AB">
        <w:tab/>
        <w:t>Geographical Identifier</w:t>
      </w:r>
      <w:bookmarkEnd w:id="170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7AE1E4"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156F45">
        <w:t>TS</w:t>
      </w:r>
      <w:r w:rsidR="00156F45">
        <w:t> </w:t>
      </w:r>
      <w:r w:rsidR="00156F45">
        <w:t>23.288</w:t>
      </w:r>
      <w:r w:rsidR="00156F45">
        <w:t> </w:t>
      </w:r>
      <w:r w:rsidR="00156F45">
        <w:t>[</w:t>
      </w:r>
      <w:r>
        <w:t>103].</w:t>
      </w:r>
    </w:p>
    <w:p w14:paraId="7A70A7CD" w14:textId="7C3B6B91" w:rsidR="00FF365C" w:rsidRPr="00DF18AB" w:rsidRDefault="00FF365C" w:rsidP="00FF365C">
      <w:pPr>
        <w:pStyle w:val="Heading1"/>
      </w:pPr>
      <w:bookmarkStart w:id="1709" w:name="_CRY_8"/>
      <w:bookmarkStart w:id="1710" w:name="_Toc201069933"/>
      <w:bookmarkEnd w:id="1709"/>
      <w:r w:rsidRPr="00DF18AB">
        <w:t>Y.8</w:t>
      </w:r>
      <w:r w:rsidRPr="00DF18AB">
        <w:tab/>
        <w:t>Support for Paging policy differentiation for IMS services</w:t>
      </w:r>
      <w:bookmarkEnd w:id="1710"/>
    </w:p>
    <w:p w14:paraId="4EE2701D" w14:textId="4654E2C4"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23.501</w:t>
      </w:r>
      <w:r w:rsidR="00156F45">
        <w:t> </w:t>
      </w:r>
      <w:r w:rsidR="00156F4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01069934"/>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01069935"/>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01069936"/>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11682649"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01069937"/>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01069938"/>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55C66B3"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23.503</w:t>
      </w:r>
      <w:r w:rsidR="00156F45">
        <w:t> </w:t>
      </w:r>
      <w:r w:rsidR="00156F4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11682650"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01069939"/>
      <w:bookmarkEnd w:id="1725"/>
      <w:r w:rsidRPr="00DF18AB">
        <w:t>Y.10</w:t>
      </w:r>
      <w:r w:rsidRPr="00DF18AB">
        <w:tab/>
        <w:t>Support of RAN Assisted Codec Adaptation</w:t>
      </w:r>
      <w:bookmarkEnd w:id="1726"/>
    </w:p>
    <w:p w14:paraId="7A7FDE9F" w14:textId="1AD83EB7"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156F45" w:rsidRPr="00DF18AB">
        <w:t>TS</w:t>
      </w:r>
      <w:r w:rsidR="00156F45">
        <w:t> </w:t>
      </w:r>
      <w:r w:rsidR="00156F45" w:rsidRPr="00DF18AB">
        <w:t>38.300</w:t>
      </w:r>
      <w:r w:rsidR="00156F45">
        <w:t> </w:t>
      </w:r>
      <w:r w:rsidR="00156F45" w:rsidRPr="00DF18AB">
        <w:t>[</w:t>
      </w:r>
      <w:r w:rsidRPr="00DF18AB">
        <w:t xml:space="preserve">101] and </w:t>
      </w:r>
      <w:r w:rsidR="00156F45" w:rsidRPr="00DF18AB">
        <w:t>TS</w:t>
      </w:r>
      <w:r w:rsidR="00156F45">
        <w:t> </w:t>
      </w:r>
      <w:r w:rsidR="00156F45" w:rsidRPr="00DF18AB">
        <w:t>38.321</w:t>
      </w:r>
      <w:r w:rsidR="00156F45">
        <w:t> </w:t>
      </w:r>
      <w:r w:rsidR="00156F45"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01069940"/>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01069941"/>
      <w:bookmarkEnd w:id="1729"/>
      <w:r w:rsidRPr="00DF18AB">
        <w:t>Y.12</w:t>
      </w:r>
      <w:r w:rsidRPr="00DF18AB">
        <w:tab/>
        <w:t>P-CSCF Registration in NRF</w:t>
      </w:r>
      <w:bookmarkEnd w:id="1730"/>
    </w:p>
    <w:p w14:paraId="554DA787" w14:textId="0EF3B509" w:rsidR="00FF365C" w:rsidRPr="00DF18AB" w:rsidRDefault="00FF365C" w:rsidP="00FF365C">
      <w:r w:rsidRPr="00DF18AB">
        <w:t xml:space="preserve">In order to support service based SMF discovery of the P-CSCF using the NRF (as described in </w:t>
      </w:r>
      <w:r w:rsidR="00156F45" w:rsidRPr="00DF18AB">
        <w:t>TS</w:t>
      </w:r>
      <w:r w:rsidR="00156F45">
        <w:t> </w:t>
      </w:r>
      <w:r w:rsidR="00156F45" w:rsidRPr="00DF18AB">
        <w:t>23.501</w:t>
      </w:r>
      <w:r w:rsidR="00156F45">
        <w:t> </w:t>
      </w:r>
      <w:r w:rsidR="00156F4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01069942"/>
      <w:bookmarkEnd w:id="1731"/>
      <w:r w:rsidRPr="00DF18AB">
        <w:t>Y.13</w:t>
      </w:r>
      <w:r w:rsidRPr="00DF18AB">
        <w:tab/>
        <w:t>Subscription to EPS Fallback Event</w:t>
      </w:r>
      <w:bookmarkEnd w:id="1732"/>
    </w:p>
    <w:p w14:paraId="37C269D1" w14:textId="647720B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156F45" w:rsidRPr="00DF18AB">
        <w:t>TS</w:t>
      </w:r>
      <w:r w:rsidR="00156F45">
        <w:t> </w:t>
      </w:r>
      <w:r w:rsidR="00156F45" w:rsidRPr="00DF18AB">
        <w:t>23.503</w:t>
      </w:r>
      <w:r w:rsidR="00156F45">
        <w:t> </w:t>
      </w:r>
      <w:r w:rsidR="00156F4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01069943"/>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01069944"/>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63B00453" w:rsidR="00FF365C" w:rsidRPr="00DF18AB" w:rsidRDefault="00FF365C" w:rsidP="00FF365C">
      <w:r w:rsidRPr="00DF18AB">
        <w:t xml:space="preserve">In this version of the specification, RLOS is only defined for users connected to IMS over EPS (see </w:t>
      </w:r>
      <w:r w:rsidR="00156F45" w:rsidRPr="00DF18AB">
        <w:t>TS</w:t>
      </w:r>
      <w:r w:rsidR="00156F45">
        <w:t> </w:t>
      </w:r>
      <w:r w:rsidR="00156F45" w:rsidRPr="00DF18AB">
        <w:t>23.401</w:t>
      </w:r>
      <w:r w:rsidR="00156F45">
        <w:t> </w:t>
      </w:r>
      <w:r w:rsidR="00156F45" w:rsidRPr="00DF18AB">
        <w:t>[</w:t>
      </w:r>
      <w:r w:rsidRPr="00DF18AB">
        <w:t>70]);</w:t>
      </w:r>
    </w:p>
    <w:p w14:paraId="2B2EA505" w14:textId="77777777" w:rsidR="00FF365C" w:rsidRPr="00DF18AB" w:rsidRDefault="00FF365C" w:rsidP="00FF365C">
      <w:pPr>
        <w:pStyle w:val="Heading1"/>
      </w:pPr>
      <w:bookmarkStart w:id="1737" w:name="_CRZ_2"/>
      <w:bookmarkStart w:id="1738" w:name="_Toc201069945"/>
      <w:bookmarkEnd w:id="1737"/>
      <w:r w:rsidRPr="00DF18AB">
        <w:t>Z.2</w:t>
      </w:r>
      <w:r w:rsidRPr="00DF18AB">
        <w:tab/>
        <w:t>Architecture</w:t>
      </w:r>
      <w:bookmarkEnd w:id="173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01069946"/>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01069947"/>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11682651"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379DADB4"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01069948"/>
      <w:bookmarkEnd w:id="1744"/>
      <w:r w:rsidRPr="00DF18AB">
        <w:t>Z.3.2</w:t>
      </w:r>
      <w:r w:rsidRPr="00DF18AB">
        <w:tab/>
        <w:t>RLOS IMS Registration for Operator own subscribers and Roaming users with roaming agreements with their home network</w:t>
      </w:r>
      <w:bookmarkEnd w:id="174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01069949"/>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11682652"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1843DA48"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01069950"/>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01069951"/>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01069952"/>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01069953"/>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01069954"/>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01069955"/>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01069956"/>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11682653"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11682654"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01069957"/>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7BFCB42B" w:rsidR="00FF365C" w:rsidRPr="00DF18AB" w:rsidRDefault="00FF365C" w:rsidP="00FF365C">
      <w:pPr>
        <w:pStyle w:val="NO"/>
      </w:pPr>
      <w:r w:rsidRPr="00DF18AB">
        <w:t>NOTE:</w:t>
      </w:r>
      <w:r w:rsidRPr="00DF18AB">
        <w:tab/>
        <w:t xml:space="preserve">P-CSCF acts as an AF from PCF point of view. N5 Reference point is defined in </w:t>
      </w:r>
      <w:r w:rsidR="00156F45" w:rsidRPr="00DF18AB">
        <w:t>TS</w:t>
      </w:r>
      <w:r w:rsidR="00156F45">
        <w:t> </w:t>
      </w:r>
      <w:r w:rsidR="00156F45" w:rsidRPr="00DF18AB">
        <w:t>23.501</w:t>
      </w:r>
      <w:r w:rsidR="00156F45">
        <w:t> </w:t>
      </w:r>
      <w:r w:rsidR="00156F45"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01069958"/>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01069959"/>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01069960"/>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01069961"/>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01069962"/>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01069963"/>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01069964"/>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01069965"/>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01069966"/>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01069967"/>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01069968"/>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01069969"/>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2" w:name="_CRAA_2_1_3"/>
      <w:bookmarkStart w:id="1793" w:name="_Toc201069970"/>
      <w:bookmarkEnd w:id="1792"/>
      <w:r w:rsidRPr="00B10355">
        <w:t>AA.2.1.3</w:t>
      </w:r>
      <w:r w:rsidRPr="00B10355">
        <w:tab/>
        <w:t>Nhss_ImsSubscriberDataManagement (ImsSDM) service</w:t>
      </w:r>
      <w:bookmarkEnd w:id="1793"/>
    </w:p>
    <w:p w14:paraId="29BE5D73" w14:textId="77777777" w:rsidR="00FF365C" w:rsidRPr="00DF18AB" w:rsidRDefault="00FF365C" w:rsidP="00FF365C">
      <w:pPr>
        <w:pStyle w:val="Heading4"/>
      </w:pPr>
      <w:bookmarkStart w:id="1794" w:name="_CRAA_2_1_3_1"/>
      <w:bookmarkStart w:id="1795" w:name="_Toc201069971"/>
      <w:bookmarkEnd w:id="1794"/>
      <w:r w:rsidRPr="00DF18AB">
        <w:t>AA.2.1.3.1</w:t>
      </w:r>
      <w:r w:rsidRPr="00DF18AB">
        <w:tab/>
        <w:t>General</w:t>
      </w:r>
      <w:bookmarkEnd w:id="179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6" w:name="_CRTableAA_2_1_3_11"/>
      <w:r w:rsidRPr="00DF18AB">
        <w:t xml:space="preserve">Table </w:t>
      </w:r>
      <w:bookmarkEnd w:id="1796"/>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7" w:name="_CRTableAA_2_1_3_12"/>
      <w:r w:rsidRPr="00DF18AB">
        <w:t xml:space="preserve">Table </w:t>
      </w:r>
      <w:bookmarkEnd w:id="1797"/>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8" w:name="_CRAA_2_1_3_2"/>
      <w:bookmarkStart w:id="1799" w:name="_Toc201069972"/>
      <w:bookmarkEnd w:id="1798"/>
      <w:r w:rsidRPr="00DF18AB">
        <w:t>AA.2.1.3.2</w:t>
      </w:r>
      <w:r w:rsidRPr="00DF18AB">
        <w:tab/>
        <w:t>Nhss_ImsSDM_Get service operation</w:t>
      </w:r>
      <w:bookmarkEnd w:id="1799"/>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0" w:name="_CRAA_2_1_3_3"/>
      <w:bookmarkStart w:id="1801" w:name="_Toc201069973"/>
      <w:bookmarkEnd w:id="1800"/>
      <w:r w:rsidRPr="00DF18AB">
        <w:t>AA.2.1.3.3</w:t>
      </w:r>
      <w:r w:rsidRPr="00DF18AB">
        <w:tab/>
        <w:t>Nhss_ImsSDM_Subscribe service operation</w:t>
      </w:r>
      <w:bookmarkEnd w:id="1801"/>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2" w:name="_CRAA_2_1_3_4"/>
      <w:bookmarkStart w:id="1803" w:name="_Toc201069974"/>
      <w:bookmarkEnd w:id="1802"/>
      <w:r w:rsidRPr="00DF18AB">
        <w:t>AA.2.1.3.4</w:t>
      </w:r>
      <w:r w:rsidRPr="00DF18AB">
        <w:tab/>
        <w:t>Nhss_ImsSDM_Unsubscribe service operation</w:t>
      </w:r>
      <w:bookmarkEnd w:id="1803"/>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4" w:name="_CRAA_2_1_3_5"/>
      <w:bookmarkStart w:id="1805" w:name="_Toc201069975"/>
      <w:bookmarkEnd w:id="1804"/>
      <w:r w:rsidRPr="00DF18AB">
        <w:t>AA.2.1.3.5</w:t>
      </w:r>
      <w:r w:rsidRPr="00DF18AB">
        <w:tab/>
        <w:t>Nhss_ImsSDM_Notification service operation</w:t>
      </w:r>
      <w:bookmarkEnd w:id="180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6" w:name="_CRAA_2_1_3_6"/>
      <w:bookmarkStart w:id="1807" w:name="_Toc201069976"/>
      <w:bookmarkEnd w:id="1806"/>
      <w:r w:rsidRPr="00DF18AB">
        <w:t>AA.2.1.3.6</w:t>
      </w:r>
      <w:r w:rsidRPr="00DF18AB">
        <w:tab/>
        <w:t>Nhss_ImsSDM_Update service operation</w:t>
      </w:r>
      <w:bookmarkEnd w:id="180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8" w:name="_CRAA_2_1_4"/>
      <w:bookmarkStart w:id="1809" w:name="_Toc201069977"/>
      <w:bookmarkEnd w:id="1808"/>
      <w:r w:rsidRPr="00B10355">
        <w:t>AA.2.1.4</w:t>
      </w:r>
      <w:r w:rsidRPr="00B10355">
        <w:tab/>
        <w:t>Nhss_ImsUEAuthentication service</w:t>
      </w:r>
      <w:bookmarkEnd w:id="1809"/>
    </w:p>
    <w:p w14:paraId="50954267" w14:textId="77777777" w:rsidR="00FF365C" w:rsidRPr="00DF18AB" w:rsidRDefault="00FF365C" w:rsidP="00FF365C">
      <w:pPr>
        <w:pStyle w:val="Heading4"/>
      </w:pPr>
      <w:bookmarkStart w:id="1810" w:name="_CRAA_2_1_4_1"/>
      <w:bookmarkStart w:id="1811" w:name="_Toc201069978"/>
      <w:bookmarkEnd w:id="1810"/>
      <w:r w:rsidRPr="00DF18AB">
        <w:t>AA.2.1.4.1</w:t>
      </w:r>
      <w:r w:rsidRPr="00DF18AB">
        <w:tab/>
        <w:t>Nhss_ImsUEAuthenticate_Get service operation</w:t>
      </w:r>
      <w:bookmarkEnd w:id="1811"/>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2" w:name="_CRAA_2_2"/>
      <w:bookmarkStart w:id="1813" w:name="_Toc201069979"/>
      <w:bookmarkEnd w:id="1812"/>
      <w:r w:rsidRPr="00DF18AB">
        <w:t>AA.2.2</w:t>
      </w:r>
      <w:r w:rsidRPr="00DF18AB">
        <w:tab/>
        <w:t>Mapping of Cx and Sh operations and terminology to HSS SBI services</w:t>
      </w:r>
      <w:bookmarkEnd w:id="1813"/>
    </w:p>
    <w:p w14:paraId="43C3731C" w14:textId="77777777" w:rsidR="00FF365C" w:rsidRPr="00DF18AB" w:rsidRDefault="00FF365C" w:rsidP="00B10355">
      <w:pPr>
        <w:pStyle w:val="Heading3"/>
      </w:pPr>
      <w:bookmarkStart w:id="1814" w:name="_CRAA_2_2_1"/>
      <w:bookmarkStart w:id="1815" w:name="_Toc201069980"/>
      <w:bookmarkEnd w:id="1814"/>
      <w:r w:rsidRPr="00B10355">
        <w:t>AA.2.2.1</w:t>
      </w:r>
      <w:r w:rsidRPr="00B10355">
        <w:tab/>
        <w:t>General</w:t>
      </w:r>
      <w:bookmarkEnd w:id="181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6" w:name="_CRAA_2_2_2"/>
      <w:bookmarkStart w:id="1817" w:name="_Toc201069981"/>
      <w:bookmarkEnd w:id="1816"/>
      <w:r w:rsidRPr="00B10355">
        <w:t>AA.2.2.2</w:t>
      </w:r>
      <w:r w:rsidRPr="00B10355">
        <w:tab/>
        <w:t>Mapping of Cx messages to HSS SBI services</w:t>
      </w:r>
      <w:bookmarkEnd w:id="181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8" w:name="_CRTableAA_2_2_21"/>
      <w:r w:rsidRPr="00DF18AB">
        <w:t xml:space="preserve">Table </w:t>
      </w:r>
      <w:bookmarkEnd w:id="181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19" w:name="_CRAA_2_2_3"/>
      <w:bookmarkStart w:id="1820" w:name="_Toc201069982"/>
      <w:bookmarkEnd w:id="1819"/>
      <w:r w:rsidRPr="00B10355">
        <w:t>AA.2.2.3</w:t>
      </w:r>
      <w:r w:rsidRPr="00B10355">
        <w:tab/>
        <w:t>Mapping of Sh messages to HSS SBI services</w:t>
      </w:r>
      <w:bookmarkEnd w:id="1820"/>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1" w:name="_CRTableAA_2_2_31"/>
      <w:r w:rsidRPr="00DF18AB">
        <w:lastRenderedPageBreak/>
        <w:t xml:space="preserve">Table </w:t>
      </w:r>
      <w:bookmarkEnd w:id="182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2" w:name="_CRAA_2_3"/>
      <w:bookmarkStart w:id="1823" w:name="_Toc201069983"/>
      <w:bookmarkEnd w:id="1822"/>
      <w:r>
        <w:t>AA.2.3</w:t>
      </w:r>
      <w:r>
        <w:tab/>
        <w:t>Void</w:t>
      </w:r>
      <w:bookmarkEnd w:id="1823"/>
    </w:p>
    <w:p w14:paraId="10525E1D" w14:textId="77777777" w:rsidR="00D8465F" w:rsidRPr="00D8465F" w:rsidRDefault="00D8465F" w:rsidP="00A02338"/>
    <w:p w14:paraId="02BD0D41" w14:textId="1125EE8F" w:rsidR="00B446C5" w:rsidRDefault="00B446C5" w:rsidP="00B446C5">
      <w:pPr>
        <w:pStyle w:val="Heading2"/>
      </w:pPr>
      <w:bookmarkStart w:id="1824" w:name="_CRAA_2_4"/>
      <w:bookmarkStart w:id="1825" w:name="_Toc201069984"/>
      <w:bookmarkEnd w:id="1824"/>
      <w:r>
        <w:t>AA.2.4</w:t>
      </w:r>
      <w:r>
        <w:tab/>
        <w:t>IMS AS Services</w:t>
      </w:r>
      <w:bookmarkEnd w:id="1825"/>
    </w:p>
    <w:p w14:paraId="02853917" w14:textId="788AA7B4" w:rsidR="00B446C5" w:rsidRDefault="00B446C5" w:rsidP="00B446C5">
      <w:pPr>
        <w:pStyle w:val="Heading3"/>
      </w:pPr>
      <w:bookmarkStart w:id="1826" w:name="_CRAA_2_4_1"/>
      <w:bookmarkStart w:id="1827" w:name="_Toc201069985"/>
      <w:bookmarkEnd w:id="1826"/>
      <w:r>
        <w:t>AA.2.4.1</w:t>
      </w:r>
      <w:r>
        <w:tab/>
        <w:t>General</w:t>
      </w:r>
      <w:bookmarkEnd w:id="182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8" w:name="_CRTableAA_2_4_11"/>
      <w:r>
        <w:t xml:space="preserve">Table </w:t>
      </w:r>
      <w:bookmarkEnd w:id="182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29" w:name="_CRAA_2_4_2"/>
      <w:bookmarkStart w:id="1830" w:name="_Toc201069986"/>
      <w:bookmarkEnd w:id="1829"/>
      <w:r>
        <w:t>AA.2.4.2</w:t>
      </w:r>
      <w:r>
        <w:tab/>
        <w:t>Nimsas_SessionEventControl</w:t>
      </w:r>
      <w:bookmarkEnd w:id="1830"/>
    </w:p>
    <w:p w14:paraId="4FB3CB4A" w14:textId="7A93BCBA" w:rsidR="00B446C5" w:rsidRDefault="00B446C5" w:rsidP="00B446C5">
      <w:pPr>
        <w:pStyle w:val="Heading4"/>
      </w:pPr>
      <w:bookmarkStart w:id="1831" w:name="_CRAA_2_4_2_1"/>
      <w:bookmarkStart w:id="1832" w:name="_Toc201069987"/>
      <w:bookmarkEnd w:id="1831"/>
      <w:r>
        <w:t>AA.2.4.2.1</w:t>
      </w:r>
      <w:r>
        <w:tab/>
        <w:t>General</w:t>
      </w:r>
      <w:bookmarkEnd w:id="183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3" w:name="_CRAA_2_4_2_2"/>
      <w:bookmarkStart w:id="1834" w:name="_Toc201069988"/>
      <w:bookmarkEnd w:id="1833"/>
      <w:r>
        <w:t>AA.2.4.2.2</w:t>
      </w:r>
      <w:r>
        <w:tab/>
        <w:t>Nimsas_SessionEventControl_Notify service operation</w:t>
      </w:r>
      <w:bookmarkEnd w:id="1834"/>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5" w:name="_CRTableAA_2_4_2_21"/>
      <w:r>
        <w:t xml:space="preserve">Table </w:t>
      </w:r>
      <w:bookmarkEnd w:id="183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6" w:name="_CRAA_2_4_3"/>
      <w:bookmarkStart w:id="1837" w:name="_Toc201069989"/>
      <w:bookmarkEnd w:id="1836"/>
      <w:r>
        <w:t>AA.2.4.3</w:t>
      </w:r>
      <w:r>
        <w:tab/>
        <w:t>Nimsas_MediaControl Service</w:t>
      </w:r>
      <w:bookmarkEnd w:id="1837"/>
    </w:p>
    <w:p w14:paraId="2AD7D4CD" w14:textId="77777777" w:rsidR="00AD7A14" w:rsidRDefault="00AD7A14" w:rsidP="009422A5">
      <w:pPr>
        <w:pStyle w:val="Heading4"/>
      </w:pPr>
      <w:bookmarkStart w:id="1838" w:name="_CRAA_2_4_3_1"/>
      <w:bookmarkStart w:id="1839" w:name="_Toc201069990"/>
      <w:bookmarkEnd w:id="1838"/>
      <w:r>
        <w:t>AA.2.4.3.1</w:t>
      </w:r>
      <w:r>
        <w:tab/>
        <w:t>General</w:t>
      </w:r>
      <w:bookmarkEnd w:id="1839"/>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0" w:name="_CRAA_2_4_3_2"/>
      <w:bookmarkStart w:id="1841" w:name="_Toc201069991"/>
      <w:bookmarkEnd w:id="1840"/>
      <w:r>
        <w:lastRenderedPageBreak/>
        <w:t>AA.2.4.3.2</w:t>
      </w:r>
      <w:r>
        <w:tab/>
        <w:t>Nimsas_MediaControl_MediaInstruction service operation</w:t>
      </w:r>
      <w:bookmarkEnd w:id="1841"/>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2" w:name="_CRAA_2_5"/>
      <w:bookmarkStart w:id="1843" w:name="_Toc201069992"/>
      <w:bookmarkEnd w:id="1842"/>
      <w:r>
        <w:t>AA.2.5</w:t>
      </w:r>
      <w:r>
        <w:tab/>
        <w:t>MF Services</w:t>
      </w:r>
      <w:bookmarkEnd w:id="1843"/>
    </w:p>
    <w:p w14:paraId="0F5ED60B" w14:textId="502F3095" w:rsidR="008104E6" w:rsidRDefault="008104E6" w:rsidP="008104E6">
      <w:pPr>
        <w:pStyle w:val="Heading3"/>
      </w:pPr>
      <w:bookmarkStart w:id="1844" w:name="_CRAA_2_5_1"/>
      <w:bookmarkStart w:id="1845" w:name="_Toc201069993"/>
      <w:bookmarkEnd w:id="1844"/>
      <w:r>
        <w:t>AA.2.5.1</w:t>
      </w:r>
      <w:r>
        <w:tab/>
        <w:t>General</w:t>
      </w:r>
      <w:bookmarkEnd w:id="1845"/>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6" w:name="_CRTableAA_2_5_11"/>
      <w:r>
        <w:t xml:space="preserve">Table </w:t>
      </w:r>
      <w:bookmarkEnd w:id="184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7" w:name="_CRAA_2_5_2"/>
      <w:bookmarkStart w:id="1848" w:name="_Toc201069994"/>
      <w:bookmarkEnd w:id="1847"/>
      <w:r>
        <w:t>AA.2.5.2</w:t>
      </w:r>
      <w:r>
        <w:tab/>
        <w:t>Nmf_MediaResourceManagement (MRM) service</w:t>
      </w:r>
      <w:bookmarkEnd w:id="1848"/>
    </w:p>
    <w:p w14:paraId="1D597DDE" w14:textId="658B9DFB" w:rsidR="008104E6" w:rsidRDefault="008104E6" w:rsidP="008104E6">
      <w:pPr>
        <w:pStyle w:val="Heading4"/>
      </w:pPr>
      <w:bookmarkStart w:id="1849" w:name="_CRAA_2_5_2_1"/>
      <w:bookmarkStart w:id="1850" w:name="_Toc201069995"/>
      <w:bookmarkEnd w:id="1849"/>
      <w:r>
        <w:t>AA.2.5.2.1</w:t>
      </w:r>
      <w:r>
        <w:tab/>
        <w:t>General</w:t>
      </w:r>
      <w:bookmarkEnd w:id="1850"/>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811682655" r:id="rId345"/>
        </w:object>
      </w:r>
    </w:p>
    <w:p w14:paraId="72494DCB" w14:textId="3E3FD9B6" w:rsidR="00947F8D" w:rsidRDefault="00947F8D" w:rsidP="00C626F2">
      <w:pPr>
        <w:pStyle w:val="TF"/>
      </w:pPr>
      <w:bookmarkStart w:id="1851" w:name="_CRFigureAA_2_5_2_11"/>
      <w:r>
        <w:t xml:space="preserve">Figure </w:t>
      </w:r>
      <w:bookmarkEnd w:id="1851"/>
      <w:r>
        <w:t>AA.2.5.2.1-1: Media Context Resource Example</w:t>
      </w:r>
    </w:p>
    <w:p w14:paraId="1D1A31ED" w14:textId="1A1F944A" w:rsidR="008104E6" w:rsidRDefault="008104E6" w:rsidP="008104E6">
      <w:pPr>
        <w:pStyle w:val="Heading4"/>
      </w:pPr>
      <w:bookmarkStart w:id="1852" w:name="_CRAA_2_5_2_2"/>
      <w:bookmarkStart w:id="1853" w:name="_Toc201069996"/>
      <w:bookmarkEnd w:id="1852"/>
      <w:r>
        <w:t>AA.2.5.2.2</w:t>
      </w:r>
      <w:r>
        <w:tab/>
        <w:t>Nmf_MRM_Create service operation</w:t>
      </w:r>
      <w:bookmarkEnd w:id="1853"/>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4" w:name="_CRAA_2_5_2_3"/>
      <w:bookmarkStart w:id="1855" w:name="_Toc201069997"/>
      <w:bookmarkEnd w:id="1854"/>
      <w:r>
        <w:t>AA.2.5.2.3</w:t>
      </w:r>
      <w:r>
        <w:tab/>
        <w:t>Nmf_MRM_Update service operation</w:t>
      </w:r>
      <w:bookmarkEnd w:id="1855"/>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6" w:name="_CRAA_2_5_2_4"/>
      <w:bookmarkStart w:id="1857" w:name="_Toc201069998"/>
      <w:bookmarkEnd w:id="1856"/>
      <w:r>
        <w:t>AA.2.5.2.4</w:t>
      </w:r>
      <w:r>
        <w:tab/>
        <w:t>Nmf_MRM_Delete service operation</w:t>
      </w:r>
      <w:bookmarkEnd w:id="1857"/>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58" w:name="_CRAA_3"/>
      <w:bookmarkStart w:id="1859" w:name="_Toc201069999"/>
      <w:bookmarkEnd w:id="1858"/>
      <w:r w:rsidRPr="00DF18AB">
        <w:t>AA.3</w:t>
      </w:r>
      <w:r w:rsidRPr="00DF18AB">
        <w:tab/>
        <w:t>SBI Capable HSS Discovery and Selection</w:t>
      </w:r>
      <w:bookmarkEnd w:id="1859"/>
    </w:p>
    <w:p w14:paraId="5B5E9B43" w14:textId="77777777" w:rsidR="00FF365C" w:rsidRPr="00DF18AB" w:rsidRDefault="00FF365C" w:rsidP="00FF365C">
      <w:pPr>
        <w:pStyle w:val="Heading2"/>
      </w:pPr>
      <w:bookmarkStart w:id="1860" w:name="_CRAA_3_1"/>
      <w:bookmarkStart w:id="1861" w:name="_Toc201070000"/>
      <w:bookmarkEnd w:id="1860"/>
      <w:r w:rsidRPr="00DF18AB">
        <w:t>AA.3.1</w:t>
      </w:r>
      <w:r w:rsidRPr="00DF18AB">
        <w:tab/>
        <w:t>General</w:t>
      </w:r>
      <w:bookmarkEnd w:id="1861"/>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lastRenderedPageBreak/>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2" w:name="_CRAA_3_2"/>
      <w:bookmarkStart w:id="1863" w:name="_Toc201070001"/>
      <w:bookmarkEnd w:id="1862"/>
      <w:r w:rsidRPr="00DF18AB">
        <w:t>AA.3.2</w:t>
      </w:r>
      <w:r w:rsidRPr="00DF18AB">
        <w:tab/>
        <w:t>HSS Registration in NRF</w:t>
      </w:r>
      <w:bookmarkEnd w:id="1863"/>
    </w:p>
    <w:p w14:paraId="715FCE36" w14:textId="66393CED" w:rsidR="00FF365C" w:rsidRPr="00DF18AB" w:rsidRDefault="00FF365C" w:rsidP="00FF365C">
      <w:r w:rsidRPr="00DF18AB">
        <w:t xml:space="preserve">An SBI capable HSS registers in the NRF using the Nnrf_NFManagement_NFRegister Request message as defined in </w:t>
      </w:r>
      <w:r w:rsidR="00156F45" w:rsidRPr="00DF18AB">
        <w:t>TS</w:t>
      </w:r>
      <w:r w:rsidR="00156F45">
        <w:t> </w:t>
      </w:r>
      <w:r w:rsidR="00156F45" w:rsidRPr="00DF18AB">
        <w:t>23.502</w:t>
      </w:r>
      <w:r w:rsidR="00156F45">
        <w:t> </w:t>
      </w:r>
      <w:r w:rsidR="00156F4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4" w:name="_CRAA_3_3"/>
      <w:bookmarkStart w:id="1865" w:name="_Toc201070002"/>
      <w:bookmarkEnd w:id="1864"/>
      <w:r w:rsidRPr="00DF18AB">
        <w:t>AA.3.3</w:t>
      </w:r>
      <w:r w:rsidRPr="00DF18AB">
        <w:tab/>
        <w:t>HSS Discovery and Selection via NRF</w:t>
      </w:r>
      <w:bookmarkEnd w:id="1865"/>
    </w:p>
    <w:p w14:paraId="6C9663FC" w14:textId="77777777" w:rsidR="00FF365C" w:rsidRPr="00DF18AB" w:rsidRDefault="00FF365C" w:rsidP="00B10355">
      <w:pPr>
        <w:pStyle w:val="Heading3"/>
      </w:pPr>
      <w:bookmarkStart w:id="1866" w:name="_CRAA_3_3_1"/>
      <w:bookmarkStart w:id="1867" w:name="_Toc201070003"/>
      <w:bookmarkEnd w:id="1866"/>
      <w:r w:rsidRPr="00B10355">
        <w:t>AA.3.3.1</w:t>
      </w:r>
      <w:r w:rsidRPr="00B10355">
        <w:tab/>
        <w:t>General</w:t>
      </w:r>
      <w:bookmarkEnd w:id="1867"/>
    </w:p>
    <w:p w14:paraId="6086A5B1" w14:textId="24E8DE70" w:rsidR="00FF365C" w:rsidRPr="00DF18AB" w:rsidRDefault="00FF365C" w:rsidP="00FF365C">
      <w:r w:rsidRPr="00DF18AB">
        <w:t xml:space="preserve">During the IMS procedure, an SBI capable IMS entity sends a Nnrf_NFDiscovery_Request to NRF as defined in </w:t>
      </w:r>
      <w:r w:rsidR="00156F45" w:rsidRPr="00DF18AB">
        <w:t>TS</w:t>
      </w:r>
      <w:r w:rsidR="00156F45">
        <w:t> </w:t>
      </w:r>
      <w:r w:rsidR="00156F45" w:rsidRPr="00DF18AB">
        <w:t>23.502</w:t>
      </w:r>
      <w:r w:rsidR="00156F45">
        <w:t> </w:t>
      </w:r>
      <w:r w:rsidR="00156F4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94E39F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156F45" w:rsidRPr="00DF18AB">
        <w:lastRenderedPageBreak/>
        <w:t>TS</w:t>
      </w:r>
      <w:r w:rsidR="00156F45">
        <w:t> </w:t>
      </w:r>
      <w:r w:rsidR="00156F45" w:rsidRPr="00DF18AB">
        <w:t>23.502</w:t>
      </w:r>
      <w:r w:rsidR="00156F45">
        <w:t> </w:t>
      </w:r>
      <w:r w:rsidR="00156F4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68" w:name="_CRAA_3_3_2"/>
      <w:bookmarkStart w:id="1869" w:name="_Toc201070004"/>
      <w:bookmarkEnd w:id="1868"/>
      <w:r w:rsidRPr="00B10355">
        <w:t>AA.3.3.2</w:t>
      </w:r>
      <w:r w:rsidR="00D57381" w:rsidRPr="00B10355">
        <w:tab/>
      </w:r>
      <w:r w:rsidRPr="00B10355">
        <w:t>HSS Discovery</w:t>
      </w:r>
      <w:bookmarkEnd w:id="1869"/>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11682656" r:id="rId347"/>
        </w:object>
      </w:r>
    </w:p>
    <w:p w14:paraId="0D7CDF69" w14:textId="422B1805" w:rsidR="00FF365C" w:rsidRPr="00DF18AB" w:rsidRDefault="00FF365C" w:rsidP="00FF365C">
      <w:pPr>
        <w:pStyle w:val="TF"/>
      </w:pPr>
      <w:bookmarkStart w:id="1870" w:name="_CRFigureAA_3_3_21"/>
      <w:r w:rsidRPr="00DF18AB">
        <w:t xml:space="preserve">Figure </w:t>
      </w:r>
      <w:bookmarkEnd w:id="1870"/>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lastRenderedPageBreak/>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C6F2F7D" w:rsidR="00D57381" w:rsidRDefault="00D57381" w:rsidP="00B54F9D">
      <w:pPr>
        <w:pStyle w:val="NO"/>
      </w:pPr>
      <w:r>
        <w:t>NOTE:</w:t>
      </w:r>
      <w:r>
        <w:tab/>
        <w:t xml:space="preserve">In indirect communication with delegated discovery as specified in </w:t>
      </w:r>
      <w:r w:rsidR="00156F45">
        <w:t>TS</w:t>
      </w:r>
      <w:r w:rsidR="00156F45">
        <w:t> </w:t>
      </w:r>
      <w:r w:rsidR="00156F45">
        <w:t>23.501</w:t>
      </w:r>
      <w:r w:rsidR="00156F45">
        <w:t> </w:t>
      </w:r>
      <w:r w:rsidR="00156F45">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1" w:name="_CRAA_3_3_3"/>
      <w:bookmarkStart w:id="1872" w:name="_Toc201070005"/>
      <w:bookmarkEnd w:id="1871"/>
      <w:r w:rsidRPr="00B10355">
        <w:t>AA.3.3.3</w:t>
      </w:r>
      <w:r w:rsidR="00B54F9D" w:rsidRPr="00B10355">
        <w:tab/>
      </w:r>
      <w:r w:rsidRPr="00B10355">
        <w:t>Handling of HSS Group ID in IMS Procedures</w:t>
      </w:r>
      <w:bookmarkEnd w:id="1872"/>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3" w:name="_CRAA_4"/>
      <w:bookmarkStart w:id="1874" w:name="_Toc201070006"/>
      <w:bookmarkEnd w:id="1873"/>
      <w:r>
        <w:lastRenderedPageBreak/>
        <w:t>AA.4</w:t>
      </w:r>
      <w:r>
        <w:tab/>
        <w:t>NRF based Discovery and Selection for other IMS nodes</w:t>
      </w:r>
      <w:bookmarkEnd w:id="1874"/>
    </w:p>
    <w:p w14:paraId="68C6B74D" w14:textId="5ECDD64D" w:rsidR="0060498A" w:rsidRDefault="0060498A" w:rsidP="004171CC">
      <w:pPr>
        <w:pStyle w:val="Heading2"/>
      </w:pPr>
      <w:bookmarkStart w:id="1875" w:name="_CRAA_4_1"/>
      <w:bookmarkStart w:id="1876" w:name="_Toc201070007"/>
      <w:bookmarkEnd w:id="1875"/>
      <w:r>
        <w:t>AA.4.1</w:t>
      </w:r>
      <w:r>
        <w:tab/>
        <w:t>Service Based MRF Discovery and Selection</w:t>
      </w:r>
      <w:bookmarkEnd w:id="1876"/>
    </w:p>
    <w:p w14:paraId="12F38E6A" w14:textId="156679BF" w:rsidR="0060498A" w:rsidRDefault="0060498A" w:rsidP="004171CC">
      <w:pPr>
        <w:pStyle w:val="Heading3"/>
      </w:pPr>
      <w:bookmarkStart w:id="1877" w:name="_CRAA_4_1_1"/>
      <w:bookmarkStart w:id="1878" w:name="_Toc201070008"/>
      <w:bookmarkEnd w:id="1877"/>
      <w:r w:rsidRPr="004171CC">
        <w:t>AA.4.1.1</w:t>
      </w:r>
      <w:r w:rsidRPr="004171CC">
        <w:tab/>
        <w:t>General</w:t>
      </w:r>
      <w:bookmarkEnd w:id="1878"/>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79" w:name="_CRAA_4_1_2"/>
      <w:bookmarkStart w:id="1880" w:name="_Toc201070009"/>
      <w:bookmarkEnd w:id="1879"/>
      <w:r w:rsidRPr="004171CC">
        <w:t>AA.4.1.2</w:t>
      </w:r>
      <w:r w:rsidRPr="004171CC">
        <w:tab/>
        <w:t>MRF Registration</w:t>
      </w:r>
      <w:bookmarkEnd w:id="1880"/>
    </w:p>
    <w:p w14:paraId="237EC92C" w14:textId="0C425B1B" w:rsidR="0060498A" w:rsidRDefault="0060498A" w:rsidP="0060498A">
      <w:r>
        <w:t xml:space="preserve">If an MRF has been configured to support NRF based discovery or selection it shall register with the NRF using the Nnrf_NFManagement_NFRegister Request message as defined in </w:t>
      </w:r>
      <w:r w:rsidR="00156F45">
        <w:t>TS</w:t>
      </w:r>
      <w:r w:rsidR="00156F45">
        <w:t> </w:t>
      </w:r>
      <w:r w:rsidR="00156F45">
        <w:t>23.502</w:t>
      </w:r>
      <w:r w:rsidR="00156F45">
        <w:t> </w:t>
      </w:r>
      <w:r w:rsidR="00156F45">
        <w:t>[</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1" w:name="_CRAA_4_1_3"/>
      <w:bookmarkStart w:id="1882" w:name="_Toc201070010"/>
      <w:bookmarkEnd w:id="1881"/>
      <w:r w:rsidRPr="004171CC">
        <w:t>AA.4.1.3</w:t>
      </w:r>
      <w:r w:rsidRPr="004171CC">
        <w:tab/>
        <w:t>MRF Discovery and Selection</w:t>
      </w:r>
      <w:bookmarkEnd w:id="1882"/>
    </w:p>
    <w:p w14:paraId="01804021" w14:textId="29085411" w:rsidR="0060498A" w:rsidRDefault="0060498A" w:rsidP="0060498A">
      <w:r>
        <w:t xml:space="preserve">During the IMS procedure, an SBI capable IMS entity sends a Nnrf_NFDiscovery_Request to NRF as defined in </w:t>
      </w:r>
      <w:r w:rsidR="00156F45">
        <w:t>TS</w:t>
      </w:r>
      <w:r w:rsidR="00156F45">
        <w:t> </w:t>
      </w:r>
      <w:r w:rsidR="00156F45">
        <w:t>23.502</w:t>
      </w:r>
      <w:r w:rsidR="00156F45">
        <w:t> </w:t>
      </w:r>
      <w:r w:rsidR="00156F45">
        <w:t>[</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3" w:name="_CRAnnexABinformative"/>
      <w:bookmarkStart w:id="1884" w:name="_Toc201070011"/>
      <w:bookmarkEnd w:id="1883"/>
      <w:r w:rsidRPr="00DF18AB">
        <w:lastRenderedPageBreak/>
        <w:t>Annex AB (informative):</w:t>
      </w:r>
      <w:r w:rsidRPr="00DF18AB">
        <w:br/>
      </w:r>
      <w:r>
        <w:t>Support of IMS in SNPN</w:t>
      </w:r>
      <w:bookmarkEnd w:id="1884"/>
    </w:p>
    <w:p w14:paraId="33A0CFB3" w14:textId="77777777" w:rsidR="00AE1077" w:rsidRDefault="00AE1077" w:rsidP="003C659E">
      <w:pPr>
        <w:pStyle w:val="Heading1"/>
      </w:pPr>
      <w:bookmarkStart w:id="1885" w:name="_CRAB_1"/>
      <w:bookmarkStart w:id="1886" w:name="_Toc201070012"/>
      <w:bookmarkEnd w:id="1885"/>
      <w:r>
        <w:t>AB.1</w:t>
      </w:r>
      <w:r>
        <w:tab/>
        <w:t>IMS in SNPN</w:t>
      </w:r>
      <w:bookmarkEnd w:id="1886"/>
    </w:p>
    <w:p w14:paraId="0AC5AC68" w14:textId="77777777" w:rsidR="00AE1077" w:rsidRDefault="00AE1077" w:rsidP="003C659E">
      <w:pPr>
        <w:pStyle w:val="Heading2"/>
      </w:pPr>
      <w:bookmarkStart w:id="1887" w:name="_CRAB_1_0"/>
      <w:bookmarkStart w:id="1888" w:name="_Toc201070013"/>
      <w:bookmarkEnd w:id="1887"/>
      <w:r>
        <w:t>AB.1.0</w:t>
      </w:r>
      <w:r>
        <w:tab/>
        <w:t>General</w:t>
      </w:r>
      <w:bookmarkEnd w:id="1888"/>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1D2FA7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156F45">
        <w:t>TS</w:t>
      </w:r>
      <w:r w:rsidR="00156F45">
        <w:t> </w:t>
      </w:r>
      <w:r w:rsidR="00156F45">
        <w:t>23.501</w:t>
      </w:r>
      <w:r w:rsidR="00156F45">
        <w:t> </w:t>
      </w:r>
      <w:r w:rsidR="00156F45">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89" w:name="_CRAB_1_1"/>
      <w:bookmarkStart w:id="1890" w:name="_Toc201070014"/>
      <w:bookmarkEnd w:id="1889"/>
      <w:r>
        <w:t>AB.1.1</w:t>
      </w:r>
      <w:r>
        <w:tab/>
        <w:t>SNPN deployed IMS</w:t>
      </w:r>
      <w:bookmarkEnd w:id="189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1" w:name="_CRAB_1_2"/>
      <w:bookmarkStart w:id="1892" w:name="_Toc201070015"/>
      <w:bookmarkEnd w:id="1891"/>
      <w:r>
        <w:t>AB.1.2</w:t>
      </w:r>
      <w:r>
        <w:tab/>
        <w:t>IMS services</w:t>
      </w:r>
      <w:r w:rsidR="00115BCA">
        <w:t xml:space="preserve"> provided</w:t>
      </w:r>
      <w:r>
        <w:t xml:space="preserve"> by independent IMS provider</w:t>
      </w:r>
      <w:bookmarkEnd w:id="1892"/>
    </w:p>
    <w:p w14:paraId="34A7B80F" w14:textId="77777777" w:rsidR="00AE1077" w:rsidRDefault="00AE1077" w:rsidP="00B10355">
      <w:pPr>
        <w:pStyle w:val="Heading3"/>
      </w:pPr>
      <w:bookmarkStart w:id="1893" w:name="_CRAB_1_2_1"/>
      <w:bookmarkStart w:id="1894" w:name="_Toc201070016"/>
      <w:bookmarkEnd w:id="1893"/>
      <w:r w:rsidRPr="00B10355">
        <w:t>AB.1.2.1</w:t>
      </w:r>
      <w:r w:rsidRPr="00B10355">
        <w:tab/>
        <w:t>General</w:t>
      </w:r>
      <w:bookmarkEnd w:id="1894"/>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11682657" r:id="rId349"/>
        </w:object>
      </w:r>
    </w:p>
    <w:p w14:paraId="6A6C7950" w14:textId="39157D24" w:rsidR="00AE1077" w:rsidRDefault="00AE1077" w:rsidP="00355C50">
      <w:pPr>
        <w:pStyle w:val="TF"/>
      </w:pPr>
      <w:bookmarkStart w:id="1895" w:name="_CRFigureAB_1_2_11"/>
      <w:r>
        <w:t xml:space="preserve">Figure </w:t>
      </w:r>
      <w:bookmarkEnd w:id="1895"/>
      <w:r>
        <w:t>AB.1.2.1-1: Potential deployment architecture for IMS services in SNPN provided by independent IMS provider</w:t>
      </w:r>
    </w:p>
    <w:p w14:paraId="3DD8B7DA" w14:textId="2F21D1D4" w:rsidR="00AE1077" w:rsidRDefault="00AE1077" w:rsidP="00B10355">
      <w:pPr>
        <w:pStyle w:val="Heading3"/>
      </w:pPr>
      <w:bookmarkStart w:id="1896" w:name="_CRAB_1_2_2"/>
      <w:bookmarkStart w:id="1897" w:name="_Toc201070017"/>
      <w:bookmarkEnd w:id="1896"/>
      <w:r w:rsidRPr="00B10355">
        <w:t>AB.1.2.2</w:t>
      </w:r>
      <w:r w:rsidRPr="00B10355">
        <w:tab/>
        <w:t>Support for Emergency Services</w:t>
      </w:r>
      <w:bookmarkEnd w:id="1897"/>
    </w:p>
    <w:p w14:paraId="55B1B2C2" w14:textId="3B516CCD" w:rsidR="00AE1077" w:rsidRDefault="00AE1077" w:rsidP="00AE1077">
      <w:r>
        <w:t xml:space="preserve">Support for Emergency Services requires that the SNPN, based on an agreement with the ISH, broadcasts IMS Emergency Services support as described in </w:t>
      </w:r>
      <w:r w:rsidR="00156F45">
        <w:t>TS</w:t>
      </w:r>
      <w:r w:rsidR="00156F45">
        <w:t> </w:t>
      </w:r>
      <w:r w:rsidR="00156F45">
        <w:t>23.501</w:t>
      </w:r>
      <w:r w:rsidR="00156F45">
        <w:t> </w:t>
      </w:r>
      <w:r w:rsidR="00156F45">
        <w:t>[</w:t>
      </w:r>
      <w:r>
        <w:t>93].</w:t>
      </w:r>
    </w:p>
    <w:p w14:paraId="4F918072" w14:textId="02F58536" w:rsidR="00115BCA" w:rsidRDefault="00115BCA" w:rsidP="00B10355">
      <w:pPr>
        <w:pStyle w:val="Heading3"/>
      </w:pPr>
      <w:bookmarkStart w:id="1898" w:name="_CRAB_1_2_3"/>
      <w:bookmarkStart w:id="1899" w:name="_Toc201070018"/>
      <w:bookmarkEnd w:id="1898"/>
      <w:r w:rsidRPr="00B10355">
        <w:t>AB.1.2.3</w:t>
      </w:r>
      <w:r w:rsidRPr="00B10355">
        <w:tab/>
        <w:t>SNPN Support for Multiple Independent IMS Providers</w:t>
      </w:r>
      <w:bookmarkEnd w:id="1899"/>
    </w:p>
    <w:p w14:paraId="2F445CA5" w14:textId="76D2F63E"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156F45">
        <w:t>TS</w:t>
      </w:r>
      <w:r w:rsidR="00156F45">
        <w:t> </w:t>
      </w:r>
      <w:r w:rsidR="00156F45">
        <w:t>23.501</w:t>
      </w:r>
      <w:r w:rsidR="00156F45">
        <w:t> </w:t>
      </w:r>
      <w:r w:rsidR="00156F45">
        <w:t>[</w:t>
      </w:r>
      <w:r>
        <w:t>93].</w:t>
      </w:r>
    </w:p>
    <w:p w14:paraId="6ACC79EA" w14:textId="2CAD408F"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156F45">
        <w:t>TS</w:t>
      </w:r>
      <w:r w:rsidR="00156F45">
        <w:t> </w:t>
      </w:r>
      <w:r w:rsidR="00156F45">
        <w:t>23.501</w:t>
      </w:r>
      <w:r w:rsidR="00156F45">
        <w:t> </w:t>
      </w:r>
      <w:r w:rsidR="00156F45">
        <w:t>[</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0" w:name="_CRAnnexACnormative"/>
      <w:bookmarkStart w:id="1901" w:name="_Toc201070019"/>
      <w:bookmarkEnd w:id="1900"/>
      <w:r>
        <w:lastRenderedPageBreak/>
        <w:t>Annex AC (normative):</w:t>
      </w:r>
      <w:r>
        <w:br/>
        <w:t>Support of Data Channel services in IMS</w:t>
      </w:r>
      <w:bookmarkEnd w:id="1901"/>
    </w:p>
    <w:p w14:paraId="4FAF0F61" w14:textId="2DBFAC19" w:rsidR="0012331C" w:rsidRDefault="0012331C" w:rsidP="0012331C">
      <w:pPr>
        <w:pStyle w:val="Heading1"/>
      </w:pPr>
      <w:bookmarkStart w:id="1902" w:name="_CRAC_1"/>
      <w:bookmarkStart w:id="1903" w:name="_Toc201070020"/>
      <w:bookmarkEnd w:id="1902"/>
      <w:r>
        <w:t>AC.1</w:t>
      </w:r>
      <w:r>
        <w:tab/>
        <w:t>General</w:t>
      </w:r>
      <w:bookmarkEnd w:id="1903"/>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EC5389F" w14:textId="721127A0" w:rsidR="00A2282F" w:rsidRDefault="00A2282F" w:rsidP="00A2282F">
      <w:bookmarkStart w:id="1904" w:name="_CRAC_2"/>
      <w:bookmarkEnd w:id="1904"/>
      <w:r>
        <w:t xml:space="preserve">IMS data channel interaction with supplementary services is supported as specified in </w:t>
      </w:r>
      <w:r w:rsidR="00156F45">
        <w:t>TS</w:t>
      </w:r>
      <w:r w:rsidR="00156F45">
        <w:t> </w:t>
      </w:r>
      <w:r w:rsidR="00156F45">
        <w:t>24.186</w:t>
      </w:r>
      <w:r w:rsidR="00156F45">
        <w:t> </w:t>
      </w:r>
      <w:r w:rsidR="00156F45">
        <w:t>[</w:t>
      </w:r>
      <w:r>
        <w:t>105].</w:t>
      </w:r>
    </w:p>
    <w:p w14:paraId="4F49A1AD" w14:textId="722CEC59" w:rsidR="0012331C" w:rsidRDefault="0012331C" w:rsidP="009422A5">
      <w:pPr>
        <w:pStyle w:val="Heading1"/>
      </w:pPr>
      <w:bookmarkStart w:id="1905" w:name="_Toc201070021"/>
      <w:r>
        <w:t>AC.2</w:t>
      </w:r>
      <w:r>
        <w:tab/>
        <w:t>Architecture and functions</w:t>
      </w:r>
      <w:bookmarkEnd w:id="1905"/>
    </w:p>
    <w:p w14:paraId="766CFBAC" w14:textId="77777777" w:rsidR="0012331C" w:rsidRDefault="0012331C" w:rsidP="009422A5">
      <w:pPr>
        <w:pStyle w:val="Heading2"/>
      </w:pPr>
      <w:bookmarkStart w:id="1906" w:name="_CRAC_2_1"/>
      <w:bookmarkStart w:id="1907" w:name="_Toc201070022"/>
      <w:bookmarkEnd w:id="1906"/>
      <w:r>
        <w:t>AC.2.1</w:t>
      </w:r>
      <w:r>
        <w:tab/>
        <w:t>Architecture</w:t>
      </w:r>
      <w:bookmarkEnd w:id="1907"/>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11682658" r:id="rId351"/>
        </w:object>
      </w:r>
    </w:p>
    <w:p w14:paraId="567E67F5" w14:textId="025A1861" w:rsidR="0012331C" w:rsidRDefault="0012331C" w:rsidP="0012331C">
      <w:pPr>
        <w:pStyle w:val="TF"/>
      </w:pPr>
      <w:bookmarkStart w:id="1908" w:name="_CRFigureAC_2_11"/>
      <w:r>
        <w:t xml:space="preserve">Figure </w:t>
      </w:r>
      <w:bookmarkEnd w:id="1908"/>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09" w:name="_CRAC_2_2"/>
      <w:bookmarkStart w:id="1910" w:name="_Toc201070023"/>
      <w:bookmarkEnd w:id="1909"/>
      <w:r>
        <w:t>AC.2.2</w:t>
      </w:r>
      <w:r>
        <w:tab/>
        <w:t>Functional entities</w:t>
      </w:r>
      <w:bookmarkEnd w:id="1910"/>
    </w:p>
    <w:p w14:paraId="1EC7C15B" w14:textId="77777777" w:rsidR="0012331C" w:rsidRDefault="0012331C" w:rsidP="009422A5">
      <w:pPr>
        <w:pStyle w:val="Heading3"/>
      </w:pPr>
      <w:bookmarkStart w:id="1911" w:name="_CRAC_2_2_1"/>
      <w:bookmarkStart w:id="1912" w:name="_Toc201070024"/>
      <w:bookmarkEnd w:id="1911"/>
      <w:r>
        <w:t>AC.2.2.1</w:t>
      </w:r>
      <w:r>
        <w:tab/>
        <w:t>Data Channel Signalling Function (DCSF)</w:t>
      </w:r>
      <w:bookmarkEnd w:id="1912"/>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3" w:name="_CRAC_2_2_2"/>
      <w:bookmarkStart w:id="1914" w:name="_Toc201070025"/>
      <w:bookmarkEnd w:id="1913"/>
      <w:r>
        <w:t>AC.2.2.2</w:t>
      </w:r>
      <w:r>
        <w:tab/>
        <w:t>Data Channel Application Repository (DCAR)</w:t>
      </w:r>
      <w:bookmarkEnd w:id="1914"/>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15" w:name="_CRAC_2_2_3"/>
      <w:bookmarkStart w:id="1916" w:name="_Toc201070026"/>
      <w:bookmarkEnd w:id="1915"/>
      <w:r>
        <w:t>AC.2.2.3</w:t>
      </w:r>
      <w:r>
        <w:tab/>
        <w:t>Data Channel Media Function (MF)</w:t>
      </w:r>
      <w:bookmarkEnd w:id="1916"/>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17" w:name="_CRAC_2_2_4"/>
      <w:bookmarkStart w:id="1918" w:name="_Toc201070027"/>
      <w:bookmarkEnd w:id="1917"/>
      <w:r>
        <w:t>AC.2.2.4</w:t>
      </w:r>
      <w:r>
        <w:tab/>
        <w:t>IMS AS</w:t>
      </w:r>
      <w:bookmarkEnd w:id="1918"/>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19" w:name="_CRAC_2_2_5"/>
      <w:bookmarkStart w:id="1920" w:name="_Toc201070028"/>
      <w:bookmarkEnd w:id="1919"/>
      <w:r>
        <w:t>AC.2.2.5</w:t>
      </w:r>
      <w:r>
        <w:tab/>
        <w:t>S-CSCF</w:t>
      </w:r>
      <w:bookmarkEnd w:id="1920"/>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1" w:name="_CRAC_2_2_6"/>
      <w:bookmarkStart w:id="1922" w:name="_Toc201070029"/>
      <w:bookmarkEnd w:id="1921"/>
      <w:r>
        <w:t>AC.2.2.6</w:t>
      </w:r>
      <w:r>
        <w:tab/>
        <w:t>HSS</w:t>
      </w:r>
      <w:bookmarkEnd w:id="1922"/>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3" w:name="_CRAC_2_3"/>
      <w:bookmarkStart w:id="1924" w:name="_Toc201070030"/>
      <w:bookmarkEnd w:id="1923"/>
      <w:r>
        <w:t>AC.2.3</w:t>
      </w:r>
      <w:r>
        <w:tab/>
        <w:t>Reference points</w:t>
      </w:r>
      <w:bookmarkEnd w:id="1924"/>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25" w:name="_CRAC_3"/>
      <w:bookmarkStart w:id="1926" w:name="_Toc201070031"/>
      <w:bookmarkEnd w:id="1925"/>
      <w:r>
        <w:t>AC.3</w:t>
      </w:r>
      <w:r>
        <w:tab/>
        <w:t>IMS Data Channel Service Subscription</w:t>
      </w:r>
      <w:bookmarkEnd w:id="1926"/>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27" w:name="_CRAC_4"/>
      <w:bookmarkStart w:id="1928" w:name="_Toc201070032"/>
      <w:bookmarkEnd w:id="1927"/>
      <w:r>
        <w:t>AC.4</w:t>
      </w:r>
      <w:r>
        <w:tab/>
        <w:t>IMS DC Channel Setup</w:t>
      </w:r>
      <w:bookmarkEnd w:id="1928"/>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29" w:name="_CRAC_5"/>
      <w:bookmarkStart w:id="1930" w:name="_Toc201070033"/>
      <w:bookmarkEnd w:id="1929"/>
      <w:r>
        <w:t>AC.5</w:t>
      </w:r>
      <w:r>
        <w:tab/>
        <w:t>Binding of DC Application with the related DC</w:t>
      </w:r>
      <w:bookmarkEnd w:id="1930"/>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4706A576"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156F45">
        <w:t>TS</w:t>
      </w:r>
      <w:r w:rsidR="00156F45">
        <w:t> </w:t>
      </w:r>
      <w:r w:rsidR="00156F45">
        <w:t>26.114</w:t>
      </w:r>
      <w:r w:rsidR="00156F45">
        <w:t> </w:t>
      </w:r>
      <w:r w:rsidR="00156F45">
        <w:t>[</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1" w:name="_CRAC_6"/>
      <w:bookmarkStart w:id="1932" w:name="_Toc201070034"/>
      <w:bookmarkEnd w:id="1931"/>
      <w:r>
        <w:t>AC.6</w:t>
      </w:r>
      <w:r w:rsidR="001263E8">
        <w:tab/>
        <w:t>Data Channel Media Setup</w:t>
      </w:r>
      <w:bookmarkEnd w:id="1932"/>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11682659" r:id="rId353"/>
        </w:object>
      </w:r>
    </w:p>
    <w:p w14:paraId="38605A5A" w14:textId="7F759F4C" w:rsidR="001263E8" w:rsidRDefault="001263E8" w:rsidP="001263E8">
      <w:pPr>
        <w:pStyle w:val="TF"/>
      </w:pPr>
      <w:bookmarkStart w:id="1933" w:name="_CRFigureAC_61"/>
      <w:r>
        <w:t xml:space="preserve">Figure </w:t>
      </w:r>
      <w:bookmarkEnd w:id="1933"/>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49.65pt" o:ole="">
            <v:imagedata r:id="rId354" o:title=""/>
          </v:shape>
          <o:OLEObject Type="Embed" ProgID="Visio.Drawing.15" ShapeID="_x0000_i1187" DrawAspect="Content" ObjectID="_1811682660" r:id="rId355"/>
        </w:object>
      </w:r>
    </w:p>
    <w:p w14:paraId="4898D370" w14:textId="2D89285E" w:rsidR="001263E8" w:rsidRDefault="001263E8" w:rsidP="001263E8">
      <w:pPr>
        <w:pStyle w:val="TF"/>
      </w:pPr>
      <w:bookmarkStart w:id="1934" w:name="_CRFigureAC_62"/>
      <w:r>
        <w:t xml:space="preserve">Figure </w:t>
      </w:r>
      <w:bookmarkEnd w:id="1934"/>
      <w:r w:rsidR="00AD7A14">
        <w:t>AC.6</w:t>
      </w:r>
      <w:r>
        <w:t>-2: MF "UDP Proxy" Media Configurations</w:t>
      </w:r>
    </w:p>
    <w:p w14:paraId="355704E6" w14:textId="7A4C4919" w:rsidR="001263E8" w:rsidRDefault="002C2937" w:rsidP="001263E8">
      <w:pPr>
        <w:pStyle w:val="Heading1"/>
      </w:pPr>
      <w:bookmarkStart w:id="1935" w:name="_CRAC_7"/>
      <w:bookmarkStart w:id="1936" w:name="_Toc201070035"/>
      <w:bookmarkEnd w:id="1935"/>
      <w:r>
        <w:t>AC.7</w:t>
      </w:r>
      <w:r w:rsidR="001263E8">
        <w:tab/>
        <w:t>Data Channel Procedures</w:t>
      </w:r>
      <w:bookmarkEnd w:id="1936"/>
    </w:p>
    <w:p w14:paraId="6853804A" w14:textId="60366BD4" w:rsidR="00000DFB" w:rsidRDefault="00000DFB" w:rsidP="009422A5">
      <w:pPr>
        <w:pStyle w:val="Heading2"/>
      </w:pPr>
      <w:bookmarkStart w:id="1937" w:name="_CRAC_7_0"/>
      <w:bookmarkStart w:id="1938" w:name="_Toc201070036"/>
      <w:bookmarkEnd w:id="1937"/>
      <w:r>
        <w:t>AC.7.0</w:t>
      </w:r>
      <w:r>
        <w:tab/>
        <w:t>IMS DC capability negotiation</w:t>
      </w:r>
      <w:bookmarkEnd w:id="193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40F2B86E"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156F45">
        <w:t>TS</w:t>
      </w:r>
      <w:r w:rsidR="00156F45">
        <w:t> </w:t>
      </w:r>
      <w:r w:rsidR="00156F45">
        <w:t>26.114</w:t>
      </w:r>
      <w:r w:rsidR="00156F45">
        <w:t> </w:t>
      </w:r>
      <w:r w:rsidR="00156F45">
        <w:t>[</w:t>
      </w:r>
      <w:r>
        <w:t>76] in the Contact header field of the initial REGISTER request and any subsequent REGISTER request to allow the home IMS network to discover its IMS data channel capability.</w:t>
      </w:r>
    </w:p>
    <w:p w14:paraId="2C4E67C7" w14:textId="732BB00E"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156F45">
        <w:t>TS</w:t>
      </w:r>
      <w:r w:rsidR="00156F45">
        <w:t> </w:t>
      </w:r>
      <w:r w:rsidR="00156F45">
        <w:t>24.186</w:t>
      </w:r>
      <w:r w:rsidR="00156F45">
        <w:t> </w:t>
      </w:r>
      <w:r w:rsidR="00156F45">
        <w:t>[</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C426679"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156F45">
        <w:t>TS</w:t>
      </w:r>
      <w:r w:rsidR="00156F45">
        <w:t> </w:t>
      </w:r>
      <w:r w:rsidR="00156F45">
        <w:t>26.114</w:t>
      </w:r>
      <w:r w:rsidR="00156F45">
        <w:t> </w:t>
      </w:r>
      <w:r w:rsidR="00156F45">
        <w:t>[</w:t>
      </w:r>
      <w:r>
        <w:t>76] in the Contact header field of the initial INVITE or any re-INVITE request message, regardless of data channel media being part of the SDP or not.</w:t>
      </w:r>
    </w:p>
    <w:p w14:paraId="141DE5E0" w14:textId="7476B4E5" w:rsidR="00000DFB" w:rsidRDefault="00000DFB" w:rsidP="00000DFB">
      <w:r>
        <w:t xml:space="preserve">The UE shall not include the media feature tag as specified in </w:t>
      </w:r>
      <w:r w:rsidR="00156F45">
        <w:t>TS</w:t>
      </w:r>
      <w:r w:rsidR="00156F45">
        <w:t> </w:t>
      </w:r>
      <w:r w:rsidR="00156F45">
        <w:t>26.114</w:t>
      </w:r>
      <w:r w:rsidR="00156F45">
        <w:t> </w:t>
      </w:r>
      <w:r w:rsidR="00156F45">
        <w:t>[</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39" w:name="_CRAC_7_1"/>
      <w:bookmarkStart w:id="1940" w:name="_Toc201070037"/>
      <w:bookmarkEnd w:id="1939"/>
      <w:r>
        <w:t>AC.7</w:t>
      </w:r>
      <w:r w:rsidR="001263E8">
        <w:t>.1</w:t>
      </w:r>
      <w:r w:rsidR="001263E8">
        <w:tab/>
        <w:t xml:space="preserve">Bootstrap </w:t>
      </w:r>
      <w:r w:rsidR="008F6730">
        <w:t xml:space="preserve">Data Channel </w:t>
      </w:r>
      <w:r w:rsidR="001263E8">
        <w:t>Setup Signalling procedure</w:t>
      </w:r>
      <w:bookmarkEnd w:id="1940"/>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45pt;height:621.7pt" o:ole="">
            <v:imagedata r:id="rId356" o:title=""/>
          </v:shape>
          <o:OLEObject Type="Embed" ProgID="Visio.Drawing.15" ShapeID="_x0000_i1188" DrawAspect="Content" ObjectID="_1811682661" r:id="rId357"/>
        </w:object>
      </w:r>
    </w:p>
    <w:p w14:paraId="69D5330B" w14:textId="02AE3975" w:rsidR="001263E8" w:rsidRDefault="001263E8" w:rsidP="001263E8">
      <w:pPr>
        <w:pStyle w:val="TF"/>
      </w:pPr>
      <w:bookmarkStart w:id="1941" w:name="_CRFigureAC_7_11"/>
      <w:r>
        <w:t xml:space="preserve">Figure </w:t>
      </w:r>
      <w:bookmarkEnd w:id="1941"/>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r w:rsidR="00836993">
        <w:lastRenderedPageBreak/>
        <w:t>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203C648"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156F45">
        <w:rPr>
          <w:lang w:eastAsia="zh-CN"/>
        </w:rPr>
        <w:t>TS</w:t>
      </w:r>
      <w:r w:rsidR="00156F45">
        <w:rPr>
          <w:lang w:eastAsia="zh-CN"/>
        </w:rPr>
        <w:t> </w:t>
      </w:r>
      <w:r w:rsidR="00156F45">
        <w:rPr>
          <w:lang w:eastAsia="zh-CN"/>
        </w:rPr>
        <w:t>23.203</w:t>
      </w:r>
      <w:r w:rsidR="00156F45">
        <w:rPr>
          <w:lang w:eastAsia="zh-CN"/>
        </w:rPr>
        <w:t> </w:t>
      </w:r>
      <w:r w:rsidR="00156F45">
        <w:rPr>
          <w:lang w:eastAsia="zh-CN"/>
        </w:rPr>
        <w:t>[</w:t>
      </w:r>
      <w:r>
        <w:rPr>
          <w:lang w:eastAsia="zh-CN"/>
        </w:rPr>
        <w:t xml:space="preserve">54] and </w:t>
      </w:r>
      <w:r w:rsidR="00156F45">
        <w:rPr>
          <w:lang w:eastAsia="zh-CN"/>
        </w:rPr>
        <w:t>TS</w:t>
      </w:r>
      <w:r w:rsidR="00156F45">
        <w:rPr>
          <w:lang w:eastAsia="zh-CN"/>
        </w:rPr>
        <w:t> </w:t>
      </w:r>
      <w:r w:rsidR="00156F45">
        <w:rPr>
          <w:lang w:eastAsia="zh-CN"/>
        </w:rPr>
        <w:t>23.503</w:t>
      </w:r>
      <w:r w:rsidR="00156F45">
        <w:rPr>
          <w:lang w:eastAsia="zh-CN"/>
        </w:rPr>
        <w:t> </w:t>
      </w:r>
      <w:r w:rsidR="00156F45">
        <w:rPr>
          <w:lang w:eastAsia="zh-CN"/>
        </w:rPr>
        <w:t>[</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2" w:name="_CRAC_7_2"/>
      <w:bookmarkStart w:id="1943" w:name="_Toc201070038"/>
      <w:bookmarkEnd w:id="1942"/>
      <w:r>
        <w:t>AC.7</w:t>
      </w:r>
      <w:r w:rsidR="001263E8">
        <w:t>.2</w:t>
      </w:r>
      <w:r w:rsidR="001263E8">
        <w:tab/>
        <w:t>Application Data Channel Setup Signalling Procedure</w:t>
      </w:r>
      <w:bookmarkEnd w:id="1943"/>
    </w:p>
    <w:p w14:paraId="43197D28" w14:textId="2A1B1840" w:rsidR="001263E8" w:rsidRDefault="002C2937" w:rsidP="001263E8">
      <w:pPr>
        <w:pStyle w:val="Heading3"/>
      </w:pPr>
      <w:bookmarkStart w:id="1944" w:name="_CRAC_7_2_1"/>
      <w:bookmarkStart w:id="1945" w:name="_Toc201070039"/>
      <w:bookmarkEnd w:id="1944"/>
      <w:r>
        <w:t>AC.7</w:t>
      </w:r>
      <w:r w:rsidR="001263E8">
        <w:t>.2.1</w:t>
      </w:r>
      <w:r w:rsidR="001263E8">
        <w:tab/>
        <w:t>Person to Person (P2P) Application Data Channel Setup</w:t>
      </w:r>
      <w:bookmarkEnd w:id="194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46" w:name="_CRFigureAC_7_2_11"/>
    <w:p w14:paraId="530C4538" w14:textId="4DA18CCB" w:rsidR="00FA3ED3" w:rsidRDefault="00FA3ED3" w:rsidP="00725B88">
      <w:pPr>
        <w:pStyle w:val="TH"/>
      </w:pPr>
      <w:r>
        <w:object w:dxaOrig="8364" w:dyaOrig="7369" w14:anchorId="6AAFC906">
          <v:shape id="_x0000_i1189" type="#_x0000_t75" style="width:478.35pt;height:419.5pt" o:ole="">
            <v:imagedata r:id="rId358" o:title=""/>
          </v:shape>
          <o:OLEObject Type="Embed" ProgID="Word.Picture.8" ShapeID="_x0000_i1189" DrawAspect="Content" ObjectID="_1811682662" r:id="rId359"/>
        </w:object>
      </w:r>
    </w:p>
    <w:p w14:paraId="77CEE9DB" w14:textId="42B5C9D2" w:rsidR="001263E8" w:rsidRDefault="001263E8" w:rsidP="001263E8">
      <w:pPr>
        <w:pStyle w:val="TF"/>
      </w:pPr>
      <w:r>
        <w:t xml:space="preserve">Figure </w:t>
      </w:r>
      <w:bookmarkEnd w:id="1946"/>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0150A124"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156F45">
        <w:t>TS</w:t>
      </w:r>
      <w:r w:rsidR="00156F45">
        <w:t> </w:t>
      </w:r>
      <w:r w:rsidR="00156F45">
        <w:t>26.114</w:t>
      </w:r>
      <w:r w:rsidR="00156F45">
        <w:t> </w:t>
      </w:r>
      <w:r w:rsidR="00156F45">
        <w:t>[</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354F5C31" w:rsidR="009230D3" w:rsidRDefault="00FA3ED3" w:rsidP="00725B88">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bookmarkStart w:id="1947" w:name="_CRAC_7_2_2"/>
      <w:bookmarkEnd w:id="1947"/>
      <w:r>
        <w:rPr>
          <w:lang w:eastAsia="zh-CN"/>
        </w:rP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48" w:name="_Toc201070040"/>
      <w:r>
        <w:t>AC.7</w:t>
      </w:r>
      <w:r w:rsidR="00964A49">
        <w:t>.2.2</w:t>
      </w:r>
      <w:r w:rsidR="00964A49">
        <w:tab/>
        <w:t>Person-to-Application (P2A) Application Data Channel Setup</w:t>
      </w:r>
      <w:bookmarkEnd w:id="1948"/>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49" w:name="_CRFigureAC_7_2_21"/>
    <w:bookmarkStart w:id="1950" w:name="_MON_1684549432"/>
    <w:bookmarkEnd w:id="1950"/>
    <w:p w14:paraId="3A882D6E" w14:textId="39853802" w:rsidR="00FA3ED3" w:rsidRDefault="00FA3ED3" w:rsidP="00C76F30">
      <w:pPr>
        <w:pStyle w:val="TH"/>
      </w:pPr>
      <w:r>
        <w:object w:dxaOrig="9072" w:dyaOrig="8503" w14:anchorId="0133C7E4">
          <v:shape id="_x0000_i1190" type="#_x0000_t75" style="width:479.6pt;height:444.5pt" o:ole="">
            <v:imagedata r:id="rId360" o:title=""/>
          </v:shape>
          <o:OLEObject Type="Embed" ProgID="Word.Picture.8" ShapeID="_x0000_i1190" DrawAspect="Content" ObjectID="_1811682663" r:id="rId361"/>
        </w:object>
      </w:r>
    </w:p>
    <w:p w14:paraId="70A6F6ED" w14:textId="756F0F8F" w:rsidR="00964A49" w:rsidRDefault="00964A49" w:rsidP="00CD6827">
      <w:pPr>
        <w:pStyle w:val="TF"/>
      </w:pPr>
      <w:r>
        <w:t xml:space="preserve">Figure </w:t>
      </w:r>
      <w:bookmarkEnd w:id="1949"/>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1" w:name="_CRAC_7_2_3"/>
      <w:bookmarkStart w:id="1952" w:name="_Toc201070041"/>
      <w:bookmarkEnd w:id="1951"/>
      <w:r>
        <w:t>AC.7.2.3</w:t>
      </w:r>
      <w:r>
        <w:tab/>
        <w:t>Person-to-Application and Application-to-Person (P2A2P) Procedure</w:t>
      </w:r>
      <w:bookmarkEnd w:id="195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53" w:name="_CRFigureAC_7_2_31"/>
    <w:p w14:paraId="73058F62" w14:textId="3FE5CB7F" w:rsidR="00FA3ED3" w:rsidRDefault="00FA3ED3" w:rsidP="00725B88">
      <w:pPr>
        <w:pStyle w:val="TH"/>
      </w:pPr>
      <w:r>
        <w:object w:dxaOrig="10920" w:dyaOrig="11311" w14:anchorId="5EF38943">
          <v:shape id="_x0000_i1191" type="#_x0000_t75" style="width:481.45pt;height:499pt" o:ole="">
            <v:imagedata r:id="rId362" o:title=""/>
          </v:shape>
          <o:OLEObject Type="Embed" ProgID="Visio.Drawing.15" ShapeID="_x0000_i1191" DrawAspect="Content" ObjectID="_1811682664" r:id="rId363"/>
        </w:object>
      </w:r>
    </w:p>
    <w:p w14:paraId="7A945919" w14:textId="6BDF5D27" w:rsidR="008F6730" w:rsidRDefault="008F6730" w:rsidP="008F6730">
      <w:pPr>
        <w:pStyle w:val="TF"/>
      </w:pPr>
      <w:r>
        <w:t xml:space="preserve">Figure </w:t>
      </w:r>
      <w:bookmarkEnd w:id="1953"/>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45D99D04"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xml:space="preserve">, according to clause AC.5 and </w:t>
      </w:r>
      <w:r w:rsidR="00156F45">
        <w:t>TS</w:t>
      </w:r>
      <w:r w:rsidR="00156F45">
        <w:t> </w:t>
      </w:r>
      <w:r w:rsidR="00156F45">
        <w:t>26.114</w:t>
      </w:r>
      <w:r w:rsidR="00156F45">
        <w:t> </w:t>
      </w:r>
      <w:r w:rsidR="00156F45">
        <w:t>[</w:t>
      </w:r>
      <w:r w:rsidR="00C31284">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bookmarkStart w:id="1954" w:name="_CRAC_7_3"/>
      <w:bookmarkEnd w:id="1954"/>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55" w:name="_Toc201070042"/>
      <w:r>
        <w:t>AC.7</w:t>
      </w:r>
      <w:r w:rsidR="00964A49">
        <w:t>.3</w:t>
      </w:r>
      <w:r w:rsidR="008F6730">
        <w:tab/>
        <w:t>Void</w:t>
      </w:r>
      <w:bookmarkEnd w:id="1955"/>
    </w:p>
    <w:p w14:paraId="71D4A0B5" w14:textId="3D092D2F" w:rsidR="00964A49" w:rsidRDefault="00964A49" w:rsidP="00964A49"/>
    <w:p w14:paraId="517AA3F8" w14:textId="280D92F4" w:rsidR="00964A49" w:rsidRDefault="002C2937" w:rsidP="009422A5">
      <w:pPr>
        <w:pStyle w:val="Heading2"/>
      </w:pPr>
      <w:bookmarkStart w:id="1956" w:name="_CRAC_7_4"/>
      <w:bookmarkStart w:id="1957" w:name="_Toc201070043"/>
      <w:bookmarkEnd w:id="1956"/>
      <w:r>
        <w:t>AC.7</w:t>
      </w:r>
      <w:r w:rsidR="00964A49">
        <w:t>.4</w:t>
      </w:r>
      <w:r w:rsidR="00964A49">
        <w:tab/>
        <w:t>NF service registration and discovery</w:t>
      </w:r>
      <w:bookmarkEnd w:id="1957"/>
    </w:p>
    <w:p w14:paraId="324E0B5E" w14:textId="47A5D914"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156F45">
        <w:t>TS</w:t>
      </w:r>
      <w:r w:rsidR="00156F45">
        <w:t> </w:t>
      </w:r>
      <w:r w:rsidR="00156F45">
        <w:t>23.502</w:t>
      </w:r>
      <w:r w:rsidR="00156F45">
        <w:t> </w:t>
      </w:r>
      <w:r w:rsidR="00156F45">
        <w:t>[</w:t>
      </w:r>
      <w:r w:rsidR="006E6455">
        <w:t>94</w:t>
      </w:r>
      <w:r>
        <w:t>].</w:t>
      </w:r>
    </w:p>
    <w:p w14:paraId="44CFDD9C" w14:textId="7BFEB8DA" w:rsidR="00964A49" w:rsidRDefault="002C2937" w:rsidP="009422A5">
      <w:pPr>
        <w:pStyle w:val="Heading3"/>
      </w:pPr>
      <w:bookmarkStart w:id="1958" w:name="_CRAC_7_4_1"/>
      <w:bookmarkStart w:id="1959" w:name="_Toc201070044"/>
      <w:bookmarkEnd w:id="1958"/>
      <w:r>
        <w:t>AC.7</w:t>
      </w:r>
      <w:r w:rsidR="00964A49">
        <w:t>.4.1</w:t>
      </w:r>
      <w:r w:rsidR="00964A49">
        <w:tab/>
        <w:t>DCSF Registration and Discovery</w:t>
      </w:r>
      <w:bookmarkEnd w:id="1959"/>
    </w:p>
    <w:p w14:paraId="302D62D3" w14:textId="77777777" w:rsidR="00964A49" w:rsidRDefault="00964A49" w:rsidP="00964A49">
      <w:r>
        <w:t>The DCSF profile includes NF type=DCSF and may include IMPU ranges for calling identities or called identities of users it serves.</w:t>
      </w:r>
    </w:p>
    <w:p w14:paraId="04C5F7F6" w14:textId="321822D5" w:rsidR="00964A49" w:rsidRDefault="00964A49" w:rsidP="00964A49">
      <w:r>
        <w:t xml:space="preserve">The DCSF can update and deregister in the NRF after registration and the procedures are specified in clauses 4.17.2 and 4.17.3 of </w:t>
      </w:r>
      <w:r w:rsidR="00156F45">
        <w:t>TS</w:t>
      </w:r>
      <w:r w:rsidR="00156F45">
        <w:t> </w:t>
      </w:r>
      <w:r w:rsidR="00156F45">
        <w:t>23.502</w:t>
      </w:r>
      <w:r w:rsidR="00156F45">
        <w:t> </w:t>
      </w:r>
      <w:r w:rsidR="00156F45">
        <w:t>[</w:t>
      </w:r>
      <w:r w:rsidR="006E6455">
        <w:t>94</w:t>
      </w:r>
      <w:r>
        <w:t>].</w:t>
      </w:r>
    </w:p>
    <w:p w14:paraId="5BF9FAE2" w14:textId="3056E9C6" w:rsidR="00CE6D50" w:rsidRDefault="00CE6D50" w:rsidP="00CE6D50">
      <w:r>
        <w:t xml:space="preserve">After registration in the NRF, the DCSF can be discovered by other consumer NFs as specified in clauses 4.17.4 and 4.17.5 of </w:t>
      </w:r>
      <w:r w:rsidR="00156F45">
        <w:t>TS</w:t>
      </w:r>
      <w:r w:rsidR="00156F45">
        <w:t> </w:t>
      </w:r>
      <w:r w:rsidR="00156F45">
        <w:t>23.502</w:t>
      </w:r>
      <w:r w:rsidR="00156F45">
        <w:t> </w:t>
      </w:r>
      <w:r w:rsidR="00156F45">
        <w:t>[</w:t>
      </w:r>
      <w:r>
        <w:t>94].</w:t>
      </w:r>
    </w:p>
    <w:p w14:paraId="0766CE7F" w14:textId="74C2F7F9" w:rsidR="00964A49" w:rsidRDefault="002C2937" w:rsidP="009422A5">
      <w:pPr>
        <w:pStyle w:val="Heading3"/>
      </w:pPr>
      <w:bookmarkStart w:id="1960" w:name="_CRAC_7_4_2"/>
      <w:bookmarkStart w:id="1961" w:name="_Toc201070045"/>
      <w:bookmarkEnd w:id="1960"/>
      <w:r>
        <w:t>AC.7</w:t>
      </w:r>
      <w:r w:rsidR="00964A49">
        <w:t>.4.2</w:t>
      </w:r>
      <w:r w:rsidR="00964A49">
        <w:tab/>
        <w:t>MF Registration and Discovery</w:t>
      </w:r>
      <w:bookmarkEnd w:id="196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4B2E3C37" w:rsidR="00CE6D50" w:rsidRDefault="00CE6D50" w:rsidP="00CE6D50">
      <w:r>
        <w:t xml:space="preserve">The MF can update and deregister in the NRF after registration and the procedures are specified in clauses 4.17.2 and 4.17.3 of </w:t>
      </w:r>
      <w:r w:rsidR="00156F45">
        <w:t>TS</w:t>
      </w:r>
      <w:r w:rsidR="00156F45">
        <w:t> </w:t>
      </w:r>
      <w:r w:rsidR="00156F45">
        <w:t>23.502</w:t>
      </w:r>
      <w:r w:rsidR="00156F45">
        <w:t> </w:t>
      </w:r>
      <w:r w:rsidR="00156F45">
        <w:t>[</w:t>
      </w:r>
      <w:r w:rsidR="00C626F2">
        <w:t>94</w:t>
      </w:r>
      <w:r>
        <w:t>].</w:t>
      </w:r>
    </w:p>
    <w:p w14:paraId="32851C14" w14:textId="69B7A3CB" w:rsidR="00CE6D50" w:rsidRDefault="00CE6D50" w:rsidP="00CE6D50">
      <w:r>
        <w:t xml:space="preserve">After registration in the NRF, the MF and its services can be discovered by other consumer NFs as specified in clauses 4.17.4 and 4.17.5 of </w:t>
      </w:r>
      <w:r w:rsidR="00156F45">
        <w:t>TS</w:t>
      </w:r>
      <w:r w:rsidR="00156F45">
        <w:t> </w:t>
      </w:r>
      <w:r w:rsidR="00156F45">
        <w:t>23.502</w:t>
      </w:r>
      <w:r w:rsidR="00156F45">
        <w:t> </w:t>
      </w:r>
      <w:r w:rsidR="00156F45">
        <w:t>[</w:t>
      </w:r>
      <w:r>
        <w:t>94].</w:t>
      </w:r>
    </w:p>
    <w:p w14:paraId="5C6FB11C" w14:textId="6EB75912" w:rsidR="00964A49" w:rsidRDefault="002C2937" w:rsidP="009422A5">
      <w:pPr>
        <w:pStyle w:val="Heading2"/>
      </w:pPr>
      <w:bookmarkStart w:id="1962" w:name="_CRAC_7_5"/>
      <w:bookmarkStart w:id="1963" w:name="_Toc201070046"/>
      <w:bookmarkEnd w:id="1962"/>
      <w:r>
        <w:t>AC.7</w:t>
      </w:r>
      <w:r w:rsidR="00964A49">
        <w:t>.5</w:t>
      </w:r>
      <w:r w:rsidR="00964A49">
        <w:tab/>
        <w:t>Providing subscriber specific graphical user interface to the UE</w:t>
      </w:r>
      <w:bookmarkEnd w:id="1963"/>
    </w:p>
    <w:p w14:paraId="1D905BBA" w14:textId="0FE64A0B" w:rsidR="00964A49" w:rsidRDefault="00964A49" w:rsidP="00964A49">
      <w:r>
        <w:t xml:space="preserve">According to clause 6.2.10.1 of </w:t>
      </w:r>
      <w:r w:rsidR="00156F45">
        <w:t>TS</w:t>
      </w:r>
      <w:r w:rsidR="00156F45">
        <w:t> </w:t>
      </w:r>
      <w:r w:rsidR="00156F45">
        <w:t>26.114</w:t>
      </w:r>
      <w:r w:rsidR="00156F45">
        <w:t> </w:t>
      </w:r>
      <w:r w:rsidR="00156F45">
        <w:t>[</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4" w:name="_CRAC_7_6"/>
      <w:bookmarkStart w:id="1965" w:name="_Toc201070047"/>
      <w:bookmarkEnd w:id="1964"/>
      <w:r>
        <w:lastRenderedPageBreak/>
        <w:t>AC.7.6</w:t>
      </w:r>
      <w:r>
        <w:tab/>
        <w:t>Termination of IMS Data Channel</w:t>
      </w:r>
      <w:bookmarkEnd w:id="1965"/>
    </w:p>
    <w:p w14:paraId="645FBC0E" w14:textId="1DAE04B3" w:rsidR="009230D3" w:rsidRDefault="009230D3" w:rsidP="009230D3">
      <w:r>
        <w:t>When a bootstrap data channel is established successfully, the bootstrap data channel shall be terminated</w:t>
      </w:r>
      <w:r w:rsidR="00A2282F">
        <w:t xml:space="preserve"> in one of the following cases:</w:t>
      </w:r>
    </w:p>
    <w:p w14:paraId="24C6EFBB" w14:textId="77777777" w:rsidR="00A2282F" w:rsidRDefault="00A2282F" w:rsidP="00556CE0">
      <w:pPr>
        <w:pStyle w:val="B1"/>
      </w:pPr>
      <w:r>
        <w:t>-</w:t>
      </w:r>
      <w:r>
        <w:tab/>
        <w:t>when the IMS session is released;</w:t>
      </w:r>
    </w:p>
    <w:p w14:paraId="19496D09" w14:textId="3F9EAB14" w:rsidR="00A2282F" w:rsidRDefault="00A2282F" w:rsidP="00556CE0">
      <w:pPr>
        <w:pStyle w:val="B1"/>
      </w:pPr>
      <w:r>
        <w:t>-</w:t>
      </w:r>
      <w:r>
        <w:tab/>
        <w:t xml:space="preserve">when conditions to terminate bootstrap DC due to interaction with supplementary services as specified in </w:t>
      </w:r>
      <w:r w:rsidR="00156F45">
        <w:t>TS</w:t>
      </w:r>
      <w:r w:rsidR="00156F45">
        <w:t> </w:t>
      </w:r>
      <w:r w:rsidR="00156F45">
        <w:t>24.186</w:t>
      </w:r>
      <w:r w:rsidR="00156F45">
        <w:t> </w:t>
      </w:r>
      <w:r w:rsidR="00156F45">
        <w:t>[</w:t>
      </w:r>
      <w:r>
        <w:t>105] are met.</w:t>
      </w:r>
    </w:p>
    <w:p w14:paraId="4767BAA9" w14:textId="7EE7AF9F"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6" w:name="_CRAC_7_7"/>
      <w:bookmarkStart w:id="1967" w:name="_Toc201070048"/>
      <w:bookmarkEnd w:id="1966"/>
      <w:r>
        <w:t>AC.7.7</w:t>
      </w:r>
      <w:r>
        <w:tab/>
        <w:t>QoS requirement of IMS Data Channel</w:t>
      </w:r>
      <w:bookmarkEnd w:id="1967"/>
    </w:p>
    <w:p w14:paraId="159B7ACA" w14:textId="513CE76A" w:rsidR="009230D3" w:rsidRDefault="009230D3" w:rsidP="009230D3">
      <w:r>
        <w:t xml:space="preserve">The appropriate 5QI/QCI for the QoS flows of the IMS data channel media, as defined in </w:t>
      </w:r>
      <w:r w:rsidR="00156F45">
        <w:t>TS</w:t>
      </w:r>
      <w:r w:rsidR="00156F45">
        <w:t> </w:t>
      </w:r>
      <w:r w:rsidR="00156F45">
        <w:t>26.114</w:t>
      </w:r>
      <w:r w:rsidR="00156F45">
        <w:t> </w:t>
      </w:r>
      <w:r w:rsidR="00156F45">
        <w:t>[</w:t>
      </w:r>
      <w:r>
        <w:t>76], shall be applied over the 5GS system or EPS system for IMS data channel.</w:t>
      </w:r>
    </w:p>
    <w:p w14:paraId="52024CB7" w14:textId="63B8BD80" w:rsidR="00037AE1" w:rsidRDefault="00037AE1" w:rsidP="00037AE1">
      <w:pPr>
        <w:pStyle w:val="Heading2"/>
      </w:pPr>
      <w:bookmarkStart w:id="1968" w:name="_CRAC_7_8"/>
      <w:bookmarkStart w:id="1969" w:name="_Toc201070049"/>
      <w:bookmarkEnd w:id="1968"/>
      <w:r>
        <w:t>AC.7.8</w:t>
      </w:r>
      <w:r w:rsidR="00BF1921">
        <w:tab/>
        <w:t>Void</w:t>
      </w:r>
      <w:bookmarkEnd w:id="1969"/>
    </w:p>
    <w:p w14:paraId="18FF085A" w14:textId="4D9A13A0" w:rsidR="00037AE1" w:rsidRDefault="00037AE1" w:rsidP="00037AE1"/>
    <w:p w14:paraId="6298FF22" w14:textId="7FA3E59D" w:rsidR="000444CE" w:rsidRDefault="000444CE" w:rsidP="000444CE">
      <w:pPr>
        <w:pStyle w:val="Heading1"/>
      </w:pPr>
      <w:bookmarkStart w:id="1970" w:name="_CRAC_8"/>
      <w:bookmarkStart w:id="1971" w:name="_Toc201070050"/>
      <w:bookmarkEnd w:id="1970"/>
      <w:r>
        <w:t>AC.8</w:t>
      </w:r>
      <w:r w:rsidR="00000DFB">
        <w:tab/>
        <w:t>Void</w:t>
      </w:r>
      <w:bookmarkEnd w:id="1971"/>
    </w:p>
    <w:p w14:paraId="0CE24D94" w14:textId="1E8A64F4" w:rsidR="000444CE" w:rsidRDefault="000444CE" w:rsidP="000444CE"/>
    <w:p w14:paraId="2F5CD6F3" w14:textId="23D7190C" w:rsidR="0060498A" w:rsidRDefault="0060498A" w:rsidP="0060498A">
      <w:pPr>
        <w:pStyle w:val="Heading1"/>
      </w:pPr>
      <w:bookmarkStart w:id="1972" w:name="_CRAC_9"/>
      <w:bookmarkStart w:id="1973" w:name="_Toc201070051"/>
      <w:bookmarkEnd w:id="1972"/>
      <w:r>
        <w:t>AC.9</w:t>
      </w:r>
      <w:r>
        <w:tab/>
        <w:t>Support of AR Communication</w:t>
      </w:r>
      <w:bookmarkEnd w:id="1973"/>
    </w:p>
    <w:p w14:paraId="1B89B750" w14:textId="4B53FCAC" w:rsidR="0060498A" w:rsidRDefault="0060498A" w:rsidP="0060498A">
      <w:pPr>
        <w:pStyle w:val="Heading2"/>
      </w:pPr>
      <w:bookmarkStart w:id="1974" w:name="_CRAC_9_1"/>
      <w:bookmarkStart w:id="1975" w:name="_Toc201070052"/>
      <w:bookmarkEnd w:id="1974"/>
      <w:r>
        <w:t>AC.9.1</w:t>
      </w:r>
      <w:r>
        <w:tab/>
        <w:t>General</w:t>
      </w:r>
      <w:bookmarkEnd w:id="19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6" w:name="_CRAC_9_2"/>
      <w:bookmarkStart w:id="1977" w:name="_Toc201070053"/>
      <w:bookmarkEnd w:id="1976"/>
      <w:r>
        <w:lastRenderedPageBreak/>
        <w:t>AC.9.2</w:t>
      </w:r>
      <w:r>
        <w:tab/>
        <w:t>Architecture</w:t>
      </w:r>
      <w:bookmarkEnd w:id="1977"/>
    </w:p>
    <w:p w14:paraId="598DFEC5" w14:textId="694F77E5" w:rsidR="00BF1921" w:rsidRDefault="00BF1921" w:rsidP="00CD6827">
      <w:pPr>
        <w:pStyle w:val="TH"/>
      </w:pPr>
      <w:r w:rsidRPr="007B39EC">
        <w:object w:dxaOrig="11881" w:dyaOrig="7761" w14:anchorId="107C49B0">
          <v:shape id="_x0000_i1192" type="#_x0000_t75" style="width:480.2pt;height:314.3pt" o:ole="">
            <v:imagedata r:id="rId364" o:title=""/>
          </v:shape>
          <o:OLEObject Type="Embed" ProgID="Visio.Drawing.15" ShapeID="_x0000_i1192" DrawAspect="Content" ObjectID="_1811682665" r:id="rId365"/>
        </w:object>
      </w:r>
    </w:p>
    <w:p w14:paraId="738CFCB6" w14:textId="6950BDCB" w:rsidR="0060498A" w:rsidRDefault="0060498A" w:rsidP="0060498A">
      <w:pPr>
        <w:pStyle w:val="TF"/>
      </w:pPr>
      <w:bookmarkStart w:id="1978" w:name="_CRFigureAC_9_21"/>
      <w:r>
        <w:t xml:space="preserve">Figure </w:t>
      </w:r>
      <w:bookmarkEnd w:id="19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79" w:name="_CRAC_9_2_1"/>
      <w:bookmarkStart w:id="1980" w:name="_Toc201070054"/>
      <w:bookmarkEnd w:id="1979"/>
      <w:r>
        <w:t>AC.9.2.1</w:t>
      </w:r>
      <w:r>
        <w:tab/>
        <w:t>UE Centric AR Communication</w:t>
      </w:r>
      <w:bookmarkEnd w:id="19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1" w:name="_CRAC_9_2_2"/>
      <w:bookmarkStart w:id="1982" w:name="_Toc201070055"/>
      <w:bookmarkEnd w:id="1981"/>
      <w:r>
        <w:t>AC.9.2.2</w:t>
      </w:r>
      <w:r>
        <w:tab/>
        <w:t>Network Centric AR Communication</w:t>
      </w:r>
      <w:bookmarkEnd w:id="19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83" w:name="_CRAC_9_3"/>
      <w:bookmarkStart w:id="1984" w:name="_Toc201070056"/>
      <w:bookmarkEnd w:id="1983"/>
      <w:r>
        <w:t>AC.9.3</w:t>
      </w:r>
      <w:r>
        <w:tab/>
        <w:t>Procedures</w:t>
      </w:r>
      <w:bookmarkEnd w:id="1984"/>
    </w:p>
    <w:p w14:paraId="163DA508" w14:textId="5E4B2A12" w:rsidR="00264B15" w:rsidRDefault="00264B15" w:rsidP="00264B15">
      <w:pPr>
        <w:pStyle w:val="Heading3"/>
      </w:pPr>
      <w:bookmarkStart w:id="1985" w:name="_CRAC_9_3_1"/>
      <w:bookmarkStart w:id="1986" w:name="_Toc201070057"/>
      <w:bookmarkEnd w:id="1985"/>
      <w:r>
        <w:t>AC.9.3.1</w:t>
      </w:r>
      <w:r>
        <w:tab/>
        <w:t>UE Centric Procedure</w:t>
      </w:r>
      <w:bookmarkEnd w:id="1986"/>
    </w:p>
    <w:p w14:paraId="060D523B" w14:textId="25E5C66B" w:rsidR="00BF1921" w:rsidRDefault="00BF1921" w:rsidP="00CD6827">
      <w:pPr>
        <w:pStyle w:val="TH"/>
      </w:pPr>
      <w:r>
        <w:object w:dxaOrig="15310" w:dyaOrig="5690" w14:anchorId="6CA8E1A7">
          <v:shape id="_x0000_i1193" type="#_x0000_t75" style="width:482.1pt;height:180.95pt" o:ole="">
            <v:imagedata r:id="rId366" o:title=""/>
          </v:shape>
          <o:OLEObject Type="Embed" ProgID="Visio.Drawing.15" ShapeID="_x0000_i1193" DrawAspect="Content" ObjectID="_1811682666" r:id="rId367"/>
        </w:object>
      </w:r>
    </w:p>
    <w:p w14:paraId="6B18F778" w14:textId="43AE0547" w:rsidR="00264B15" w:rsidRDefault="00264B15" w:rsidP="00264B15">
      <w:pPr>
        <w:pStyle w:val="TF"/>
      </w:pPr>
      <w:bookmarkStart w:id="1987" w:name="_CRFigureAC_9_3_11"/>
      <w:r>
        <w:t xml:space="preserve">Figure </w:t>
      </w:r>
      <w:bookmarkEnd w:id="19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88" w:name="_CRAC_9_3_2"/>
      <w:bookmarkStart w:id="1989" w:name="_Toc201070058"/>
      <w:bookmarkEnd w:id="1988"/>
      <w:r>
        <w:t>AC.9.3.2</w:t>
      </w:r>
      <w:r>
        <w:tab/>
        <w:t>Network Centric Procedure</w:t>
      </w:r>
      <w:bookmarkEnd w:id="19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4" type="#_x0000_t75" style="width:482.1pt;height:206pt" o:ole="">
            <v:imagedata r:id="rId368" o:title="" cropbottom="18313f"/>
          </v:shape>
          <o:OLEObject Type="Embed" ProgID="Visio.Drawing.15" ShapeID="_x0000_i1194" DrawAspect="Content" ObjectID="_1811682667" r:id="rId369"/>
        </w:object>
      </w:r>
    </w:p>
    <w:p w14:paraId="07185D36" w14:textId="349F2555" w:rsidR="00264B15" w:rsidRDefault="00264B15" w:rsidP="00264B15">
      <w:pPr>
        <w:pStyle w:val="TF"/>
      </w:pPr>
      <w:bookmarkStart w:id="1990" w:name="_CRFigureAC_9_3_21"/>
      <w:r>
        <w:t xml:space="preserve">Figure </w:t>
      </w:r>
      <w:bookmarkEnd w:id="19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5A0851A3" w:rsidR="00264B15" w:rsidRDefault="00264B15" w:rsidP="004171CC">
      <w:pPr>
        <w:pStyle w:val="NO"/>
      </w:pPr>
      <w:r>
        <w:t>NOTE 2:</w:t>
      </w:r>
      <w:r>
        <w:tab/>
        <w:t>The negotiation procedure in steps 2, 3, and 4 is specified in</w:t>
      </w:r>
      <w:r w:rsidR="006713C7">
        <w:t xml:space="preserve"> </w:t>
      </w:r>
      <w:r w:rsidR="00156F45">
        <w:t>TS</w:t>
      </w:r>
      <w:r w:rsidR="00156F45">
        <w:t> </w:t>
      </w:r>
      <w:r w:rsidR="00156F45">
        <w:t>26.264</w:t>
      </w:r>
      <w:r w:rsidR="00156F45">
        <w:t> </w:t>
      </w:r>
      <w:r w:rsidR="00156F45">
        <w:t>[</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1991" w:name="_CRAnnexADinformative"/>
      <w:bookmarkEnd w:id="1991"/>
      <w:r w:rsidRPr="00DF18AB">
        <w:br w:type="page"/>
      </w:r>
      <w:bookmarkStart w:id="1992" w:name="historyclause"/>
      <w:bookmarkStart w:id="1993" w:name="_Toc201070059"/>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2"/>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r w:rsidR="00A2282F" w:rsidRPr="004171CC" w14:paraId="04D9B4B0" w14:textId="77777777" w:rsidTr="001427B4">
        <w:tc>
          <w:tcPr>
            <w:tcW w:w="800" w:type="dxa"/>
            <w:shd w:val="solid" w:color="FFFFFF" w:fill="auto"/>
          </w:tcPr>
          <w:p w14:paraId="79F2FC2B" w14:textId="2EF58520" w:rsidR="00A2282F" w:rsidRDefault="00A2282F" w:rsidP="001427B4">
            <w:pPr>
              <w:pStyle w:val="TAL"/>
              <w:rPr>
                <w:sz w:val="16"/>
                <w:szCs w:val="16"/>
                <w:lang w:eastAsia="ko-KR"/>
              </w:rPr>
            </w:pPr>
            <w:r>
              <w:rPr>
                <w:sz w:val="16"/>
                <w:szCs w:val="16"/>
                <w:lang w:eastAsia="ko-KR"/>
              </w:rPr>
              <w:t>2025-06</w:t>
            </w:r>
          </w:p>
        </w:tc>
        <w:tc>
          <w:tcPr>
            <w:tcW w:w="712" w:type="dxa"/>
            <w:shd w:val="solid" w:color="FFFFFF" w:fill="auto"/>
          </w:tcPr>
          <w:p w14:paraId="79C1041D" w14:textId="1C00F784" w:rsidR="00A2282F" w:rsidRDefault="00A2282F" w:rsidP="001427B4">
            <w:pPr>
              <w:pStyle w:val="TAL"/>
              <w:rPr>
                <w:sz w:val="16"/>
                <w:szCs w:val="16"/>
                <w:lang w:eastAsia="ko-KR"/>
              </w:rPr>
            </w:pPr>
            <w:r>
              <w:rPr>
                <w:sz w:val="16"/>
                <w:szCs w:val="16"/>
                <w:lang w:eastAsia="ko-KR"/>
              </w:rPr>
              <w:t>SA#108</w:t>
            </w:r>
          </w:p>
        </w:tc>
        <w:tc>
          <w:tcPr>
            <w:tcW w:w="1040" w:type="dxa"/>
            <w:shd w:val="solid" w:color="FFFFFF" w:fill="auto"/>
          </w:tcPr>
          <w:p w14:paraId="7CC7CE88" w14:textId="03A7602A" w:rsidR="00A2282F" w:rsidRDefault="00A2282F" w:rsidP="001427B4">
            <w:pPr>
              <w:pStyle w:val="TAL"/>
              <w:rPr>
                <w:sz w:val="16"/>
                <w:szCs w:val="16"/>
                <w:lang w:eastAsia="ko-KR"/>
              </w:rPr>
            </w:pPr>
            <w:r>
              <w:rPr>
                <w:sz w:val="16"/>
                <w:szCs w:val="16"/>
                <w:lang w:eastAsia="ko-KR"/>
              </w:rPr>
              <w:t>SP-250456</w:t>
            </w:r>
          </w:p>
        </w:tc>
        <w:tc>
          <w:tcPr>
            <w:tcW w:w="567" w:type="dxa"/>
            <w:shd w:val="solid" w:color="FFFFFF" w:fill="auto"/>
          </w:tcPr>
          <w:p w14:paraId="184B3D4E" w14:textId="6C244317" w:rsidR="00A2282F" w:rsidRDefault="00A2282F" w:rsidP="001427B4">
            <w:pPr>
              <w:pStyle w:val="TAL"/>
              <w:rPr>
                <w:sz w:val="16"/>
                <w:szCs w:val="16"/>
              </w:rPr>
            </w:pPr>
            <w:r>
              <w:rPr>
                <w:sz w:val="16"/>
                <w:szCs w:val="16"/>
              </w:rPr>
              <w:t>1641</w:t>
            </w:r>
          </w:p>
        </w:tc>
        <w:tc>
          <w:tcPr>
            <w:tcW w:w="425" w:type="dxa"/>
            <w:shd w:val="solid" w:color="FFFFFF" w:fill="auto"/>
          </w:tcPr>
          <w:p w14:paraId="197BA398" w14:textId="462EB5C7" w:rsidR="00A2282F" w:rsidRDefault="00A2282F" w:rsidP="001427B4">
            <w:pPr>
              <w:pStyle w:val="TAL"/>
              <w:rPr>
                <w:sz w:val="16"/>
                <w:szCs w:val="16"/>
                <w:lang w:eastAsia="ko-KR"/>
              </w:rPr>
            </w:pPr>
            <w:r>
              <w:rPr>
                <w:sz w:val="16"/>
                <w:szCs w:val="16"/>
                <w:lang w:eastAsia="ko-KR"/>
              </w:rPr>
              <w:t>2</w:t>
            </w:r>
          </w:p>
        </w:tc>
        <w:tc>
          <w:tcPr>
            <w:tcW w:w="425" w:type="dxa"/>
            <w:shd w:val="solid" w:color="FFFFFF" w:fill="auto"/>
          </w:tcPr>
          <w:p w14:paraId="373FB1EC" w14:textId="090066D7" w:rsidR="00A2282F" w:rsidRDefault="00A2282F" w:rsidP="001427B4">
            <w:pPr>
              <w:pStyle w:val="TAL"/>
              <w:rPr>
                <w:sz w:val="16"/>
                <w:szCs w:val="16"/>
                <w:lang w:eastAsia="ko-KR"/>
              </w:rPr>
            </w:pPr>
            <w:r>
              <w:rPr>
                <w:sz w:val="16"/>
                <w:szCs w:val="16"/>
                <w:lang w:eastAsia="ko-KR"/>
              </w:rPr>
              <w:t>F</w:t>
            </w:r>
          </w:p>
        </w:tc>
        <w:tc>
          <w:tcPr>
            <w:tcW w:w="4962" w:type="dxa"/>
            <w:shd w:val="solid" w:color="FFFFFF" w:fill="auto"/>
          </w:tcPr>
          <w:p w14:paraId="21996AF3" w14:textId="6F760DE2" w:rsidR="00A2282F" w:rsidRDefault="00A2282F" w:rsidP="001427B4">
            <w:pPr>
              <w:pStyle w:val="TAL"/>
              <w:rPr>
                <w:noProof/>
                <w:sz w:val="16"/>
                <w:szCs w:val="16"/>
              </w:rPr>
            </w:pPr>
            <w:r>
              <w:rPr>
                <w:noProof/>
                <w:sz w:val="16"/>
                <w:szCs w:val="16"/>
              </w:rPr>
              <w:t>Correction on bootstrap DC removal</w:t>
            </w:r>
          </w:p>
        </w:tc>
        <w:tc>
          <w:tcPr>
            <w:tcW w:w="708" w:type="dxa"/>
            <w:shd w:val="solid" w:color="FFFFFF" w:fill="auto"/>
          </w:tcPr>
          <w:p w14:paraId="15A8B94E" w14:textId="1EFF97C1" w:rsidR="00A2282F" w:rsidRDefault="00A2282F" w:rsidP="001427B4">
            <w:pPr>
              <w:pStyle w:val="TAL"/>
              <w:rPr>
                <w:sz w:val="16"/>
                <w:szCs w:val="16"/>
                <w:lang w:eastAsia="ko-KR"/>
              </w:rPr>
            </w:pPr>
            <w:r>
              <w:rPr>
                <w:sz w:val="16"/>
                <w:szCs w:val="16"/>
                <w:lang w:eastAsia="ko-KR"/>
              </w:rPr>
              <w:t>18.10.0</w:t>
            </w:r>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88887" w14:textId="77777777" w:rsidR="00F24441" w:rsidRDefault="00F24441">
      <w:r>
        <w:separator/>
      </w:r>
    </w:p>
  </w:endnote>
  <w:endnote w:type="continuationSeparator" w:id="0">
    <w:p w14:paraId="07E5BBC7" w14:textId="77777777" w:rsidR="00F24441" w:rsidRDefault="00F244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156F45" w:rsidRDefault="00A7464A" w:rsidP="00156F45">
    <w:pPr>
      <w:pStyle w:val="Footer"/>
      <w:rPr>
        <w:rFonts w:cs="Arial"/>
        <w:sz w:val="20"/>
      </w:rPr>
    </w:pPr>
    <w:r w:rsidRPr="00156F4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4D86A" w14:textId="77777777" w:rsidR="00F24441" w:rsidRDefault="00F24441">
      <w:r>
        <w:separator/>
      </w:r>
    </w:p>
  </w:footnote>
  <w:footnote w:type="continuationSeparator" w:id="0">
    <w:p w14:paraId="0E6C8C86" w14:textId="77777777" w:rsidR="00F24441" w:rsidRDefault="00F244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11663355" w:rsidR="00A7464A" w:rsidRDefault="00A7464A">
    <w:pPr>
      <w:framePr w:h="284" w:hRule="exact" w:wrap="around" w:vAnchor="text" w:hAnchor="margin" w:xAlign="right" w:y="1"/>
      <w:rPr>
        <w:rFonts w:ascii="Arial" w:hAnsi="Arial" w:cs="Arial"/>
        <w:b/>
        <w:sz w:val="18"/>
        <w:szCs w:val="18"/>
      </w:rPr>
    </w:pPr>
    <w:r w:rsidRPr="00156F45">
      <w:rPr>
        <w:rFonts w:ascii="Arial" w:hAnsi="Arial" w:cs="Arial"/>
        <w:b/>
        <w:szCs w:val="18"/>
      </w:rPr>
      <w:fldChar w:fldCharType="begin"/>
    </w:r>
    <w:r w:rsidRPr="00156F45">
      <w:rPr>
        <w:rFonts w:ascii="Arial" w:hAnsi="Arial" w:cs="Arial"/>
        <w:b/>
        <w:szCs w:val="18"/>
      </w:rPr>
      <w:instrText xml:space="preserve"> STYLEREF ZA </w:instrText>
    </w:r>
    <w:r w:rsidRPr="00156F45">
      <w:rPr>
        <w:rFonts w:ascii="Arial" w:hAnsi="Arial" w:cs="Arial"/>
        <w:b/>
        <w:szCs w:val="18"/>
      </w:rPr>
      <w:fldChar w:fldCharType="separate"/>
    </w:r>
    <w:r w:rsidR="00156F45">
      <w:rPr>
        <w:rFonts w:ascii="Arial" w:hAnsi="Arial" w:cs="Arial"/>
        <w:b/>
        <w:noProof/>
        <w:szCs w:val="18"/>
      </w:rPr>
      <w:t>3GPP TS 23.228 V18.10.0 (2025-06)</w:t>
    </w:r>
    <w:r w:rsidRPr="00156F45">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56F45">
      <w:rPr>
        <w:rFonts w:ascii="Arial" w:hAnsi="Arial" w:cs="Arial"/>
        <w:b/>
        <w:szCs w:val="18"/>
      </w:rPr>
      <w:fldChar w:fldCharType="begin"/>
    </w:r>
    <w:r w:rsidRPr="00156F45">
      <w:rPr>
        <w:rFonts w:ascii="Arial" w:hAnsi="Arial" w:cs="Arial"/>
        <w:b/>
        <w:szCs w:val="18"/>
      </w:rPr>
      <w:instrText xml:space="preserve"> PAGE </w:instrText>
    </w:r>
    <w:r w:rsidRPr="00156F45">
      <w:rPr>
        <w:rFonts w:ascii="Arial" w:hAnsi="Arial" w:cs="Arial"/>
        <w:b/>
        <w:szCs w:val="18"/>
      </w:rPr>
      <w:fldChar w:fldCharType="separate"/>
    </w:r>
    <w:r w:rsidRPr="00156F45">
      <w:rPr>
        <w:rFonts w:ascii="Arial" w:hAnsi="Arial" w:cs="Arial"/>
        <w:b/>
        <w:noProof/>
        <w:szCs w:val="18"/>
      </w:rPr>
      <w:t>14</w:t>
    </w:r>
    <w:r w:rsidRPr="00156F45">
      <w:rPr>
        <w:rFonts w:ascii="Arial" w:hAnsi="Arial" w:cs="Arial"/>
        <w:b/>
        <w:szCs w:val="18"/>
      </w:rPr>
      <w:fldChar w:fldCharType="end"/>
    </w:r>
  </w:p>
  <w:p w14:paraId="55A141F4" w14:textId="62B23D2E" w:rsidR="00A7464A" w:rsidRDefault="00A7464A">
    <w:pPr>
      <w:framePr w:h="284" w:hRule="exact" w:wrap="around" w:vAnchor="text" w:hAnchor="margin" w:y="7"/>
      <w:rPr>
        <w:rFonts w:ascii="Arial" w:hAnsi="Arial" w:cs="Arial"/>
        <w:b/>
        <w:sz w:val="18"/>
        <w:szCs w:val="18"/>
      </w:rPr>
    </w:pPr>
    <w:r w:rsidRPr="00156F45">
      <w:rPr>
        <w:rFonts w:ascii="Arial" w:hAnsi="Arial" w:cs="Arial"/>
        <w:b/>
        <w:szCs w:val="18"/>
      </w:rPr>
      <w:fldChar w:fldCharType="begin"/>
    </w:r>
    <w:r w:rsidRPr="00156F45">
      <w:rPr>
        <w:rFonts w:ascii="Arial" w:hAnsi="Arial" w:cs="Arial"/>
        <w:b/>
        <w:szCs w:val="18"/>
      </w:rPr>
      <w:instrText xml:space="preserve"> STYLEREF ZGSM </w:instrText>
    </w:r>
    <w:r w:rsidRPr="00156F45">
      <w:rPr>
        <w:rFonts w:ascii="Arial" w:hAnsi="Arial" w:cs="Arial"/>
        <w:b/>
        <w:szCs w:val="18"/>
      </w:rPr>
      <w:fldChar w:fldCharType="separate"/>
    </w:r>
    <w:r w:rsidR="00156F45">
      <w:rPr>
        <w:rFonts w:ascii="Arial" w:hAnsi="Arial" w:cs="Arial"/>
        <w:b/>
        <w:noProof/>
        <w:szCs w:val="18"/>
      </w:rPr>
      <w:t>Release 18</w:t>
    </w:r>
    <w:r w:rsidRPr="00156F45">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56F45"/>
    <w:rsid w:val="001702DA"/>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5515"/>
    <w:rsid w:val="00487332"/>
    <w:rsid w:val="004B3677"/>
    <w:rsid w:val="004D3578"/>
    <w:rsid w:val="004D394C"/>
    <w:rsid w:val="004E213A"/>
    <w:rsid w:val="004F0988"/>
    <w:rsid w:val="004F3340"/>
    <w:rsid w:val="00503905"/>
    <w:rsid w:val="00504B98"/>
    <w:rsid w:val="00521920"/>
    <w:rsid w:val="00527305"/>
    <w:rsid w:val="0053388B"/>
    <w:rsid w:val="00535773"/>
    <w:rsid w:val="00543E6C"/>
    <w:rsid w:val="00552CC7"/>
    <w:rsid w:val="00556CE0"/>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85322"/>
    <w:rsid w:val="006A323F"/>
    <w:rsid w:val="006B30D0"/>
    <w:rsid w:val="006C3D95"/>
    <w:rsid w:val="006D10FD"/>
    <w:rsid w:val="006E5C86"/>
    <w:rsid w:val="006E6455"/>
    <w:rsid w:val="006F0122"/>
    <w:rsid w:val="00701116"/>
    <w:rsid w:val="007062F0"/>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C384C"/>
    <w:rsid w:val="008D247E"/>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64A49"/>
    <w:rsid w:val="00973705"/>
    <w:rsid w:val="00984A7C"/>
    <w:rsid w:val="009936D9"/>
    <w:rsid w:val="009E5414"/>
    <w:rsid w:val="009F2299"/>
    <w:rsid w:val="009F37B7"/>
    <w:rsid w:val="00A02338"/>
    <w:rsid w:val="00A0482B"/>
    <w:rsid w:val="00A06FCB"/>
    <w:rsid w:val="00A10F02"/>
    <w:rsid w:val="00A164B4"/>
    <w:rsid w:val="00A2027E"/>
    <w:rsid w:val="00A2282F"/>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10DF"/>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44582"/>
    <w:rsid w:val="00E474BE"/>
    <w:rsid w:val="00E66B1C"/>
    <w:rsid w:val="00E77645"/>
    <w:rsid w:val="00E82E9D"/>
    <w:rsid w:val="00E8366B"/>
    <w:rsid w:val="00EA15B0"/>
    <w:rsid w:val="00EA5EA7"/>
    <w:rsid w:val="00EB5BC2"/>
    <w:rsid w:val="00EC4A25"/>
    <w:rsid w:val="00F025A2"/>
    <w:rsid w:val="00F04712"/>
    <w:rsid w:val="00F066E9"/>
    <w:rsid w:val="00F13360"/>
    <w:rsid w:val="00F22EC7"/>
    <w:rsid w:val="00F24441"/>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F45"/>
    <w:pPr>
      <w:overflowPunct w:val="0"/>
      <w:autoSpaceDE w:val="0"/>
      <w:autoSpaceDN w:val="0"/>
      <w:adjustRightInd w:val="0"/>
      <w:spacing w:after="180"/>
      <w:textAlignment w:val="baseline"/>
    </w:pPr>
  </w:style>
  <w:style w:type="paragraph" w:styleId="Heading1">
    <w:name w:val="heading 1"/>
    <w:next w:val="Normal"/>
    <w:qFormat/>
    <w:rsid w:val="00156F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56F45"/>
    <w:pPr>
      <w:pBdr>
        <w:top w:val="none" w:sz="0" w:space="0" w:color="auto"/>
      </w:pBdr>
      <w:spacing w:before="180"/>
      <w:outlineLvl w:val="1"/>
    </w:pPr>
    <w:rPr>
      <w:sz w:val="32"/>
    </w:rPr>
  </w:style>
  <w:style w:type="paragraph" w:styleId="Heading3">
    <w:name w:val="heading 3"/>
    <w:basedOn w:val="Heading2"/>
    <w:next w:val="Normal"/>
    <w:qFormat/>
    <w:rsid w:val="00156F45"/>
    <w:pPr>
      <w:spacing w:before="120"/>
      <w:outlineLvl w:val="2"/>
    </w:pPr>
    <w:rPr>
      <w:sz w:val="28"/>
    </w:rPr>
  </w:style>
  <w:style w:type="paragraph" w:styleId="Heading4">
    <w:name w:val="heading 4"/>
    <w:basedOn w:val="Heading3"/>
    <w:next w:val="Normal"/>
    <w:qFormat/>
    <w:rsid w:val="00156F45"/>
    <w:pPr>
      <w:ind w:left="1418" w:hanging="1418"/>
      <w:outlineLvl w:val="3"/>
    </w:pPr>
    <w:rPr>
      <w:sz w:val="24"/>
    </w:rPr>
  </w:style>
  <w:style w:type="paragraph" w:styleId="Heading5">
    <w:name w:val="heading 5"/>
    <w:basedOn w:val="Heading4"/>
    <w:next w:val="Normal"/>
    <w:qFormat/>
    <w:rsid w:val="00156F4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56F45"/>
    <w:pPr>
      <w:ind w:left="0" w:firstLine="0"/>
      <w:outlineLvl w:val="7"/>
    </w:pPr>
  </w:style>
  <w:style w:type="paragraph" w:styleId="Heading9">
    <w:name w:val="heading 9"/>
    <w:basedOn w:val="Heading8"/>
    <w:next w:val="Normal"/>
    <w:qFormat/>
    <w:rsid w:val="00156F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F45"/>
    <w:pPr>
      <w:ind w:left="1985" w:hanging="1985"/>
      <w:outlineLvl w:val="9"/>
    </w:pPr>
    <w:rPr>
      <w:sz w:val="20"/>
    </w:rPr>
  </w:style>
  <w:style w:type="paragraph" w:styleId="TOC9">
    <w:name w:val="toc 9"/>
    <w:basedOn w:val="TOC8"/>
    <w:uiPriority w:val="39"/>
    <w:rsid w:val="00156F45"/>
    <w:pPr>
      <w:ind w:left="1418" w:hanging="1418"/>
    </w:pPr>
  </w:style>
  <w:style w:type="paragraph" w:styleId="TOC8">
    <w:name w:val="toc 8"/>
    <w:basedOn w:val="TOC1"/>
    <w:uiPriority w:val="39"/>
    <w:rsid w:val="00156F45"/>
    <w:pPr>
      <w:spacing w:before="180"/>
      <w:ind w:left="2693" w:hanging="2693"/>
    </w:pPr>
    <w:rPr>
      <w:b/>
    </w:rPr>
  </w:style>
  <w:style w:type="paragraph" w:styleId="TOC1">
    <w:name w:val="toc 1"/>
    <w:uiPriority w:val="39"/>
    <w:rsid w:val="00156F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F45"/>
    <w:pPr>
      <w:keepLines/>
      <w:tabs>
        <w:tab w:val="center" w:pos="4536"/>
        <w:tab w:val="right" w:pos="9072"/>
      </w:tabs>
    </w:pPr>
    <w:rPr>
      <w:noProof/>
    </w:rPr>
  </w:style>
  <w:style w:type="character" w:customStyle="1" w:styleId="ZGSM">
    <w:name w:val="ZGSM"/>
    <w:rsid w:val="00156F4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56F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F45"/>
    <w:pPr>
      <w:ind w:left="1701" w:hanging="1701"/>
    </w:pPr>
  </w:style>
  <w:style w:type="paragraph" w:styleId="TOC4">
    <w:name w:val="toc 4"/>
    <w:basedOn w:val="TOC3"/>
    <w:uiPriority w:val="39"/>
    <w:rsid w:val="00156F45"/>
    <w:pPr>
      <w:ind w:left="1418" w:hanging="1418"/>
    </w:pPr>
  </w:style>
  <w:style w:type="paragraph" w:styleId="TOC3">
    <w:name w:val="toc 3"/>
    <w:basedOn w:val="TOC2"/>
    <w:uiPriority w:val="39"/>
    <w:rsid w:val="00156F45"/>
    <w:pPr>
      <w:ind w:left="1134" w:hanging="1134"/>
    </w:pPr>
  </w:style>
  <w:style w:type="paragraph" w:styleId="TOC2">
    <w:name w:val="toc 2"/>
    <w:basedOn w:val="TOC1"/>
    <w:uiPriority w:val="39"/>
    <w:rsid w:val="00156F4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56F45"/>
    <w:pPr>
      <w:outlineLvl w:val="9"/>
    </w:pPr>
  </w:style>
  <w:style w:type="paragraph" w:customStyle="1" w:styleId="NF">
    <w:name w:val="NF"/>
    <w:basedOn w:val="NO"/>
    <w:rsid w:val="00156F45"/>
    <w:pPr>
      <w:keepNext/>
      <w:spacing w:after="0"/>
    </w:pPr>
    <w:rPr>
      <w:rFonts w:ascii="Arial" w:hAnsi="Arial"/>
      <w:sz w:val="18"/>
    </w:rPr>
  </w:style>
  <w:style w:type="paragraph" w:customStyle="1" w:styleId="NO">
    <w:name w:val="NO"/>
    <w:basedOn w:val="Normal"/>
    <w:link w:val="NOZchn"/>
    <w:rsid w:val="00156F45"/>
    <w:pPr>
      <w:keepLines/>
      <w:ind w:left="1135" w:hanging="851"/>
    </w:pPr>
  </w:style>
  <w:style w:type="paragraph" w:customStyle="1" w:styleId="PL">
    <w:name w:val="PL"/>
    <w:rsid w:val="00156F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F45"/>
    <w:pPr>
      <w:jc w:val="right"/>
    </w:pPr>
  </w:style>
  <w:style w:type="paragraph" w:customStyle="1" w:styleId="TAL">
    <w:name w:val="TAL"/>
    <w:basedOn w:val="Normal"/>
    <w:link w:val="TALChar"/>
    <w:rsid w:val="00156F45"/>
    <w:pPr>
      <w:keepNext/>
      <w:keepLines/>
      <w:spacing w:after="0"/>
    </w:pPr>
    <w:rPr>
      <w:rFonts w:ascii="Arial" w:hAnsi="Arial"/>
      <w:sz w:val="18"/>
    </w:rPr>
  </w:style>
  <w:style w:type="paragraph" w:customStyle="1" w:styleId="TAH">
    <w:name w:val="TAH"/>
    <w:basedOn w:val="TAC"/>
    <w:rsid w:val="00156F45"/>
    <w:rPr>
      <w:b/>
    </w:rPr>
  </w:style>
  <w:style w:type="paragraph" w:customStyle="1" w:styleId="TAC">
    <w:name w:val="TAC"/>
    <w:basedOn w:val="TAL"/>
    <w:rsid w:val="00156F45"/>
    <w:pPr>
      <w:jc w:val="center"/>
    </w:pPr>
  </w:style>
  <w:style w:type="paragraph" w:customStyle="1" w:styleId="LD">
    <w:name w:val="LD"/>
    <w:rsid w:val="00156F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56F45"/>
    <w:pPr>
      <w:keepLines/>
      <w:ind w:left="1702" w:hanging="1418"/>
    </w:pPr>
  </w:style>
  <w:style w:type="paragraph" w:customStyle="1" w:styleId="FP">
    <w:name w:val="FP"/>
    <w:basedOn w:val="Normal"/>
    <w:rsid w:val="00156F45"/>
    <w:pPr>
      <w:spacing w:after="0"/>
    </w:pPr>
  </w:style>
  <w:style w:type="paragraph" w:customStyle="1" w:styleId="NW">
    <w:name w:val="NW"/>
    <w:basedOn w:val="NO"/>
    <w:rsid w:val="00156F45"/>
    <w:pPr>
      <w:spacing w:after="0"/>
    </w:pPr>
  </w:style>
  <w:style w:type="paragraph" w:customStyle="1" w:styleId="EW">
    <w:name w:val="EW"/>
    <w:basedOn w:val="EX"/>
    <w:rsid w:val="00156F45"/>
    <w:pPr>
      <w:spacing w:after="0"/>
    </w:pPr>
  </w:style>
  <w:style w:type="paragraph" w:customStyle="1" w:styleId="B1">
    <w:name w:val="B1"/>
    <w:basedOn w:val="List"/>
    <w:link w:val="B1Char"/>
    <w:rsid w:val="00156F45"/>
    <w:rPr>
      <w:lang w:eastAsia="en-GB"/>
    </w:rPr>
  </w:style>
  <w:style w:type="paragraph" w:styleId="TOC6">
    <w:name w:val="toc 6"/>
    <w:basedOn w:val="TOC5"/>
    <w:next w:val="Normal"/>
    <w:uiPriority w:val="39"/>
    <w:rsid w:val="00156F45"/>
    <w:pPr>
      <w:ind w:left="1985" w:hanging="1985"/>
    </w:pPr>
  </w:style>
  <w:style w:type="paragraph" w:styleId="TOC7">
    <w:name w:val="toc 7"/>
    <w:basedOn w:val="TOC6"/>
    <w:next w:val="Normal"/>
    <w:uiPriority w:val="39"/>
    <w:rsid w:val="00156F45"/>
    <w:pPr>
      <w:ind w:left="2268" w:hanging="2268"/>
    </w:pPr>
  </w:style>
  <w:style w:type="paragraph" w:customStyle="1" w:styleId="EditorsNote">
    <w:name w:val="Editor's Note"/>
    <w:basedOn w:val="NO"/>
    <w:rsid w:val="00156F45"/>
    <w:pPr>
      <w:ind w:left="1559" w:hanging="1276"/>
    </w:pPr>
    <w:rPr>
      <w:color w:val="FF0000"/>
    </w:rPr>
  </w:style>
  <w:style w:type="paragraph" w:customStyle="1" w:styleId="TH">
    <w:name w:val="TH"/>
    <w:basedOn w:val="Normal"/>
    <w:link w:val="THChar"/>
    <w:rsid w:val="00156F45"/>
    <w:pPr>
      <w:keepNext/>
      <w:keepLines/>
      <w:spacing w:before="60"/>
      <w:jc w:val="center"/>
    </w:pPr>
    <w:rPr>
      <w:rFonts w:ascii="Arial" w:hAnsi="Arial"/>
      <w:b/>
    </w:rPr>
  </w:style>
  <w:style w:type="paragraph" w:customStyle="1" w:styleId="ZA">
    <w:name w:val="ZA"/>
    <w:rsid w:val="00156F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F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F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F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56F45"/>
    <w:pPr>
      <w:ind w:left="851" w:hanging="851"/>
    </w:pPr>
  </w:style>
  <w:style w:type="paragraph" w:customStyle="1" w:styleId="ZH">
    <w:name w:val="ZH"/>
    <w:rsid w:val="00156F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56F45"/>
    <w:pPr>
      <w:keepNext w:val="0"/>
      <w:spacing w:before="0" w:after="240"/>
    </w:pPr>
  </w:style>
  <w:style w:type="paragraph" w:customStyle="1" w:styleId="ZG">
    <w:name w:val="ZG"/>
    <w:rsid w:val="00156F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56F45"/>
    <w:rPr>
      <w:lang w:eastAsia="en-GB"/>
    </w:rPr>
  </w:style>
  <w:style w:type="paragraph" w:customStyle="1" w:styleId="B3">
    <w:name w:val="B3"/>
    <w:basedOn w:val="List3"/>
    <w:rsid w:val="00156F45"/>
    <w:rPr>
      <w:lang w:eastAsia="en-GB"/>
    </w:rPr>
  </w:style>
  <w:style w:type="paragraph" w:customStyle="1" w:styleId="B4">
    <w:name w:val="B4"/>
    <w:basedOn w:val="List4"/>
    <w:rsid w:val="00156F45"/>
    <w:rPr>
      <w:lang w:eastAsia="en-GB"/>
    </w:rPr>
  </w:style>
  <w:style w:type="paragraph" w:customStyle="1" w:styleId="B5">
    <w:name w:val="B5"/>
    <w:basedOn w:val="List5"/>
    <w:rsid w:val="00156F45"/>
    <w:rPr>
      <w:lang w:eastAsia="en-GB"/>
    </w:rPr>
  </w:style>
  <w:style w:type="paragraph" w:customStyle="1" w:styleId="ZTD">
    <w:name w:val="ZTD"/>
    <w:basedOn w:val="ZB"/>
    <w:rsid w:val="00156F45"/>
    <w:pPr>
      <w:framePr w:hRule="auto" w:wrap="notBeside" w:y="852"/>
    </w:pPr>
    <w:rPr>
      <w:i w:val="0"/>
      <w:sz w:val="40"/>
    </w:rPr>
  </w:style>
  <w:style w:type="paragraph" w:customStyle="1" w:styleId="ZV">
    <w:name w:val="ZV"/>
    <w:basedOn w:val="ZU"/>
    <w:rsid w:val="00156F4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oleObject144.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5.bin"/><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__6.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390</Pages>
  <Words>150211</Words>
  <Characters>790110</Characters>
  <Application>Microsoft Office Word</Application>
  <DocSecurity>0</DocSecurity>
  <Lines>13622</Lines>
  <Paragraphs>9310</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931011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23.273_CR0703R5_(Rel-18)_5G_eLCS_Ph3</cp:lastModifiedBy>
  <cp:revision>2</cp:revision>
  <cp:lastPrinted>2019-02-25T14:05:00Z</cp:lastPrinted>
  <dcterms:created xsi:type="dcterms:W3CDTF">2025-06-17T14:15:00Z</dcterms:created>
  <dcterms:modified xsi:type="dcterms:W3CDTF">2025-06-17T14:15:00Z</dcterms:modified>
</cp:coreProperties>
</file>