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2D90956" w:rsidR="004F0988" w:rsidRPr="009A16B6" w:rsidRDefault="004F0988" w:rsidP="00133525">
            <w:pPr>
              <w:pStyle w:val="ZA"/>
              <w:framePr w:w="0" w:hRule="auto" w:wrap="auto" w:vAnchor="margin" w:hAnchor="text" w:yAlign="inline"/>
            </w:pPr>
            <w:bookmarkStart w:id="0" w:name="page1"/>
            <w:r w:rsidRPr="009A16B6">
              <w:rPr>
                <w:sz w:val="64"/>
              </w:rPr>
              <w:t xml:space="preserve">3GPP </w:t>
            </w:r>
            <w:bookmarkStart w:id="1" w:name="specType1"/>
            <w:r w:rsidRPr="009A16B6">
              <w:rPr>
                <w:sz w:val="64"/>
              </w:rPr>
              <w:t>TS</w:t>
            </w:r>
            <w:bookmarkEnd w:id="1"/>
            <w:r w:rsidRPr="009A16B6">
              <w:rPr>
                <w:sz w:val="64"/>
              </w:rPr>
              <w:t xml:space="preserve"> </w:t>
            </w:r>
            <w:bookmarkStart w:id="2" w:name="specNumber"/>
            <w:r w:rsidR="009A16B6">
              <w:rPr>
                <w:sz w:val="64"/>
              </w:rPr>
              <w:t>23</w:t>
            </w:r>
            <w:r w:rsidRPr="009A16B6">
              <w:rPr>
                <w:sz w:val="64"/>
              </w:rPr>
              <w:t>.</w:t>
            </w:r>
            <w:r w:rsidR="009A16B6">
              <w:rPr>
                <w:sz w:val="64"/>
              </w:rPr>
              <w:t>180</w:t>
            </w:r>
            <w:bookmarkEnd w:id="2"/>
            <w:r w:rsidRPr="009A16B6">
              <w:rPr>
                <w:sz w:val="64"/>
              </w:rPr>
              <w:t xml:space="preserve"> </w:t>
            </w:r>
            <w:r w:rsidRPr="009A16B6">
              <w:t>V</w:t>
            </w:r>
            <w:bookmarkStart w:id="3" w:name="specVersion"/>
            <w:r w:rsidR="009A16B6">
              <w:t>18</w:t>
            </w:r>
            <w:r w:rsidRPr="009A16B6">
              <w:t>.</w:t>
            </w:r>
            <w:r w:rsidR="005428BD">
              <w:t>1</w:t>
            </w:r>
            <w:r w:rsidRPr="009A16B6">
              <w:t>.</w:t>
            </w:r>
            <w:r w:rsidR="009A16B6">
              <w:t>0</w:t>
            </w:r>
            <w:bookmarkEnd w:id="3"/>
            <w:r w:rsidRPr="009A16B6">
              <w:t xml:space="preserve"> </w:t>
            </w:r>
            <w:r w:rsidRPr="009A16B6">
              <w:rPr>
                <w:sz w:val="32"/>
              </w:rPr>
              <w:t>(</w:t>
            </w:r>
            <w:bookmarkStart w:id="4" w:name="issueDate"/>
            <w:r w:rsidR="009A16B6">
              <w:rPr>
                <w:sz w:val="32"/>
              </w:rPr>
              <w:t>202</w:t>
            </w:r>
            <w:r w:rsidR="005428BD">
              <w:rPr>
                <w:sz w:val="32"/>
              </w:rPr>
              <w:t>6</w:t>
            </w:r>
            <w:r w:rsidRPr="009A16B6">
              <w:rPr>
                <w:sz w:val="32"/>
              </w:rPr>
              <w:t>-</w:t>
            </w:r>
            <w:r w:rsidR="009A16B6">
              <w:rPr>
                <w:sz w:val="32"/>
              </w:rPr>
              <w:t>0</w:t>
            </w:r>
            <w:r w:rsidR="005428BD">
              <w:rPr>
                <w:sz w:val="32"/>
              </w:rPr>
              <w:t>1</w:t>
            </w:r>
            <w:bookmarkEnd w:id="4"/>
            <w:r w:rsidRPr="009A16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2399756" w:rsidR="004F0988" w:rsidRPr="009A16B6" w:rsidRDefault="004F0988" w:rsidP="00133525">
            <w:pPr>
              <w:pStyle w:val="ZB"/>
              <w:framePr w:w="0" w:hRule="auto" w:wrap="auto" w:vAnchor="margin" w:hAnchor="text" w:yAlign="inline"/>
            </w:pPr>
            <w:r w:rsidRPr="009A16B6">
              <w:t xml:space="preserve">Technical </w:t>
            </w:r>
            <w:bookmarkStart w:id="5" w:name="spectype2"/>
            <w:r w:rsidRPr="009A16B6">
              <w:t>Specification</w:t>
            </w:r>
            <w:bookmarkEnd w:id="5"/>
          </w:p>
          <w:p w14:paraId="462B8E42" w14:textId="7B3360E0" w:rsidR="00BA4B8D" w:rsidRPr="009A16B6"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A16B6" w:rsidRDefault="004F0988" w:rsidP="00133525">
            <w:pPr>
              <w:pStyle w:val="ZT"/>
              <w:framePr w:wrap="auto" w:hAnchor="text" w:yAlign="inline"/>
            </w:pPr>
            <w:r w:rsidRPr="009A16B6">
              <w:t>3rd Generation Partnership Project;</w:t>
            </w:r>
          </w:p>
          <w:p w14:paraId="653799DC" w14:textId="6A213018" w:rsidR="004F0988" w:rsidRPr="009A16B6" w:rsidRDefault="009A16B6" w:rsidP="00133525">
            <w:pPr>
              <w:pStyle w:val="ZT"/>
              <w:framePr w:wrap="auto" w:hAnchor="text" w:yAlign="inline"/>
            </w:pPr>
            <w:r w:rsidRPr="009A16B6">
              <w:t>Technical Specification Group Services and System Aspects</w:t>
            </w:r>
            <w:bookmarkStart w:id="6" w:name="specTitle"/>
            <w:r w:rsidR="004F0988" w:rsidRPr="009A16B6">
              <w:t>;</w:t>
            </w:r>
          </w:p>
          <w:bookmarkEnd w:id="6"/>
          <w:p w14:paraId="7B677EF6" w14:textId="77777777" w:rsidR="009A16B6" w:rsidRPr="00656BA2" w:rsidRDefault="009A16B6" w:rsidP="009A16B6">
            <w:pPr>
              <w:pStyle w:val="ZT"/>
              <w:framePr w:wrap="auto" w:hAnchor="text" w:yAlign="inlin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rsidRPr="00656BA2">
              <w:t>;</w:t>
            </w:r>
          </w:p>
          <w:p w14:paraId="4C7E96D5" w14:textId="77777777" w:rsidR="009A16B6" w:rsidRPr="00656BA2" w:rsidRDefault="009A16B6" w:rsidP="009A16B6">
            <w:pPr>
              <w:pStyle w:val="ZT"/>
              <w:framePr w:wrap="auto" w:hAnchor="text" w:yAlign="inline"/>
            </w:pPr>
            <w:r w:rsidRPr="00656BA2">
              <w:t>Functional architecture and information flows;</w:t>
            </w:r>
          </w:p>
          <w:p w14:paraId="04CAC1E0" w14:textId="4BD5D53A" w:rsidR="004F0988" w:rsidRPr="009A16B6" w:rsidRDefault="004F0988" w:rsidP="00133525">
            <w:pPr>
              <w:pStyle w:val="ZT"/>
              <w:framePr w:wrap="auto" w:hAnchor="text" w:yAlign="inline"/>
              <w:rPr>
                <w:i/>
                <w:sz w:val="28"/>
              </w:rPr>
            </w:pPr>
            <w:r w:rsidRPr="009A16B6">
              <w:t>(</w:t>
            </w:r>
            <w:r w:rsidRPr="009A16B6">
              <w:rPr>
                <w:rStyle w:val="ZGSM"/>
              </w:rPr>
              <w:t xml:space="preserve">Release </w:t>
            </w:r>
            <w:bookmarkStart w:id="7" w:name="specRelease"/>
            <w:r w:rsidR="000270B9" w:rsidRPr="009A16B6">
              <w:rPr>
                <w:rStyle w:val="ZGSM"/>
              </w:rPr>
              <w:t>18</w:t>
            </w:r>
            <w:bookmarkEnd w:id="7"/>
            <w:r w:rsidRPr="009A16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9pt" o:ole="">
                  <v:imagedata r:id="rId9" o:title=""/>
                </v:shape>
                <o:OLEObject Type="Embed" ProgID="Word.Picture.8" ShapeID="_x0000_i1025" DrawAspect="Content" ObjectID="_182860004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4.75pt" o:ole="">
                  <v:imagedata r:id="rId11" o:title=""/>
                </v:shape>
                <o:OLEObject Type="Embed" ProgID="Word.Picture.8" ShapeID="_x0000_i1026" DrawAspect="Content" ObjectID="_182860004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5F454E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AF386A">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09FFC5E" w:rsidR="00E16509" w:rsidRPr="00133525" w:rsidRDefault="00E16509" w:rsidP="00133525">
            <w:pPr>
              <w:pStyle w:val="FP"/>
              <w:jc w:val="center"/>
              <w:rPr>
                <w:noProof/>
                <w:sz w:val="18"/>
              </w:rPr>
            </w:pPr>
            <w:r w:rsidRPr="00133525">
              <w:rPr>
                <w:noProof/>
                <w:sz w:val="18"/>
              </w:rPr>
              <w:t xml:space="preserve">© </w:t>
            </w:r>
            <w:bookmarkStart w:id="14" w:name="copyrightDate"/>
            <w:r w:rsidRPr="009A16B6">
              <w:rPr>
                <w:noProof/>
                <w:sz w:val="18"/>
              </w:rPr>
              <w:t>2</w:t>
            </w:r>
            <w:r w:rsidR="008E2D68" w:rsidRPr="009A16B6">
              <w:rPr>
                <w:noProof/>
                <w:sz w:val="18"/>
              </w:rPr>
              <w:t>02</w:t>
            </w:r>
            <w:bookmarkEnd w:id="14"/>
            <w:r w:rsidR="005467A9">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5A351B5B" w14:textId="77777777" w:rsidR="009A16B6" w:rsidRPr="00656BA2" w:rsidRDefault="00080512" w:rsidP="009A16B6">
      <w:pPr>
        <w:pStyle w:val="TT"/>
      </w:pPr>
      <w:r w:rsidRPr="004D3578">
        <w:br w:type="page"/>
      </w:r>
      <w:bookmarkStart w:id="16" w:name="tableOfContents"/>
      <w:bookmarkEnd w:id="16"/>
      <w:r w:rsidR="009A16B6" w:rsidRPr="00656BA2">
        <w:lastRenderedPageBreak/>
        <w:t>Contents</w:t>
      </w:r>
    </w:p>
    <w:p w14:paraId="1D1D9E17" w14:textId="097A79DC" w:rsidR="00E86552" w:rsidRDefault="009A16B6">
      <w:pPr>
        <w:pStyle w:val="TOC1"/>
        <w:rPr>
          <w:rFonts w:asciiTheme="minorHAnsi" w:eastAsiaTheme="minorEastAsia" w:hAnsiTheme="minorHAnsi" w:cstheme="minorBidi"/>
          <w:noProof/>
          <w:kern w:val="2"/>
          <w:sz w:val="24"/>
          <w:szCs w:val="24"/>
          <w:lang w:eastAsia="en-GB"/>
          <w14:ligatures w14:val="standardContextual"/>
        </w:rPr>
      </w:pPr>
      <w:r w:rsidRPr="00656BA2">
        <w:fldChar w:fldCharType="begin"/>
      </w:r>
      <w:r w:rsidRPr="00656BA2">
        <w:instrText xml:space="preserve"> TOC \o "1-9" </w:instrText>
      </w:r>
      <w:r w:rsidRPr="00656BA2">
        <w:fldChar w:fldCharType="separate"/>
      </w:r>
      <w:r w:rsidR="00E86552">
        <w:rPr>
          <w:noProof/>
        </w:rPr>
        <w:t>Foreword</w:t>
      </w:r>
      <w:r w:rsidR="00E86552">
        <w:rPr>
          <w:noProof/>
        </w:rPr>
        <w:tab/>
      </w:r>
      <w:r w:rsidR="00E86552">
        <w:rPr>
          <w:noProof/>
        </w:rPr>
        <w:fldChar w:fldCharType="begin"/>
      </w:r>
      <w:r w:rsidR="00E86552">
        <w:rPr>
          <w:noProof/>
        </w:rPr>
        <w:instrText xml:space="preserve"> PAGEREF _Toc217987136 \h </w:instrText>
      </w:r>
      <w:r w:rsidR="00E86552">
        <w:rPr>
          <w:noProof/>
        </w:rPr>
      </w:r>
      <w:r w:rsidR="00E86552">
        <w:rPr>
          <w:noProof/>
        </w:rPr>
        <w:fldChar w:fldCharType="separate"/>
      </w:r>
      <w:r w:rsidR="00E86552">
        <w:rPr>
          <w:noProof/>
        </w:rPr>
        <w:t>7</w:t>
      </w:r>
      <w:r w:rsidR="00E86552">
        <w:rPr>
          <w:noProof/>
        </w:rPr>
        <w:fldChar w:fldCharType="end"/>
      </w:r>
    </w:p>
    <w:p w14:paraId="1446974C" w14:textId="0D426DD8"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_Toc217987137 \h </w:instrText>
      </w:r>
      <w:r>
        <w:rPr>
          <w:noProof/>
        </w:rPr>
      </w:r>
      <w:r>
        <w:rPr>
          <w:noProof/>
        </w:rPr>
        <w:fldChar w:fldCharType="separate"/>
      </w:r>
      <w:r>
        <w:rPr>
          <w:noProof/>
        </w:rPr>
        <w:t>8</w:t>
      </w:r>
      <w:r>
        <w:rPr>
          <w:noProof/>
        </w:rPr>
        <w:fldChar w:fldCharType="end"/>
      </w:r>
    </w:p>
    <w:p w14:paraId="73270843" w14:textId="320BB835"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_Toc217987138 \h </w:instrText>
      </w:r>
      <w:r>
        <w:rPr>
          <w:noProof/>
        </w:rPr>
      </w:r>
      <w:r>
        <w:rPr>
          <w:noProof/>
        </w:rPr>
        <w:fldChar w:fldCharType="separate"/>
      </w:r>
      <w:r>
        <w:rPr>
          <w:noProof/>
        </w:rPr>
        <w:t>8</w:t>
      </w:r>
      <w:r>
        <w:rPr>
          <w:noProof/>
        </w:rPr>
        <w:fldChar w:fldCharType="end"/>
      </w:r>
    </w:p>
    <w:p w14:paraId="3B74E162" w14:textId="12954019"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_Toc217987139 \h </w:instrText>
      </w:r>
      <w:r>
        <w:rPr>
          <w:noProof/>
        </w:rPr>
      </w:r>
      <w:r>
        <w:rPr>
          <w:noProof/>
        </w:rPr>
        <w:fldChar w:fldCharType="separate"/>
      </w:r>
      <w:r>
        <w:rPr>
          <w:noProof/>
        </w:rPr>
        <w:t>9</w:t>
      </w:r>
      <w:r>
        <w:rPr>
          <w:noProof/>
        </w:rPr>
        <w:fldChar w:fldCharType="end"/>
      </w:r>
    </w:p>
    <w:p w14:paraId="0DF74DF0" w14:textId="214CD7FC"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_Toc217987140 \h </w:instrText>
      </w:r>
      <w:r>
        <w:rPr>
          <w:noProof/>
        </w:rPr>
      </w:r>
      <w:r>
        <w:rPr>
          <w:noProof/>
        </w:rPr>
        <w:fldChar w:fldCharType="separate"/>
      </w:r>
      <w:r>
        <w:rPr>
          <w:noProof/>
        </w:rPr>
        <w:t>9</w:t>
      </w:r>
      <w:r>
        <w:rPr>
          <w:noProof/>
        </w:rPr>
        <w:fldChar w:fldCharType="end"/>
      </w:r>
    </w:p>
    <w:p w14:paraId="6375A1CA" w14:textId="58F21E19"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_Toc217987141 \h </w:instrText>
      </w:r>
      <w:r>
        <w:rPr>
          <w:noProof/>
        </w:rPr>
      </w:r>
      <w:r>
        <w:rPr>
          <w:noProof/>
        </w:rPr>
        <w:fldChar w:fldCharType="separate"/>
      </w:r>
      <w:r>
        <w:rPr>
          <w:noProof/>
        </w:rPr>
        <w:t>9</w:t>
      </w:r>
      <w:r>
        <w:rPr>
          <w:noProof/>
        </w:rPr>
        <w:fldChar w:fldCharType="end"/>
      </w:r>
    </w:p>
    <w:p w14:paraId="32CCA5AA" w14:textId="679189B6"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_Toc217987142 \h </w:instrText>
      </w:r>
      <w:r>
        <w:rPr>
          <w:noProof/>
        </w:rPr>
      </w:r>
      <w:r>
        <w:rPr>
          <w:noProof/>
        </w:rPr>
        <w:fldChar w:fldCharType="separate"/>
      </w:r>
      <w:r>
        <w:rPr>
          <w:noProof/>
        </w:rPr>
        <w:t>9</w:t>
      </w:r>
      <w:r>
        <w:rPr>
          <w:noProof/>
        </w:rPr>
        <w:fldChar w:fldCharType="end"/>
      </w:r>
    </w:p>
    <w:p w14:paraId="6FFC3815" w14:textId="671F04D8"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_Toc217987143 \h </w:instrText>
      </w:r>
      <w:r>
        <w:rPr>
          <w:noProof/>
        </w:rPr>
      </w:r>
      <w:r>
        <w:rPr>
          <w:noProof/>
        </w:rPr>
        <w:fldChar w:fldCharType="separate"/>
      </w:r>
      <w:r>
        <w:rPr>
          <w:noProof/>
        </w:rPr>
        <w:t>10</w:t>
      </w:r>
      <w:r>
        <w:rPr>
          <w:noProof/>
        </w:rPr>
        <w:fldChar w:fldCharType="end"/>
      </w:r>
    </w:p>
    <w:p w14:paraId="3A0068DA" w14:textId="3467F1EC"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_Toc217987144 \h </w:instrText>
      </w:r>
      <w:r>
        <w:rPr>
          <w:noProof/>
        </w:rPr>
      </w:r>
      <w:r>
        <w:rPr>
          <w:noProof/>
        </w:rPr>
        <w:fldChar w:fldCharType="separate"/>
      </w:r>
      <w:r>
        <w:rPr>
          <w:noProof/>
        </w:rPr>
        <w:t>10</w:t>
      </w:r>
      <w:r>
        <w:rPr>
          <w:noProof/>
        </w:rPr>
        <w:fldChar w:fldCharType="end"/>
      </w:r>
    </w:p>
    <w:p w14:paraId="3CC34A56" w14:textId="36124E3D"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_Toc217987145 \h </w:instrText>
      </w:r>
      <w:r>
        <w:rPr>
          <w:noProof/>
        </w:rPr>
      </w:r>
      <w:r>
        <w:rPr>
          <w:noProof/>
        </w:rPr>
        <w:fldChar w:fldCharType="separate"/>
      </w:r>
      <w:r>
        <w:rPr>
          <w:noProof/>
        </w:rPr>
        <w:t>10</w:t>
      </w:r>
      <w:r>
        <w:rPr>
          <w:noProof/>
        </w:rPr>
        <w:fldChar w:fldCharType="end"/>
      </w:r>
    </w:p>
    <w:p w14:paraId="2B07A899" w14:textId="7BC56298"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_Toc217987146 \h </w:instrText>
      </w:r>
      <w:r>
        <w:rPr>
          <w:noProof/>
        </w:rPr>
      </w:r>
      <w:r>
        <w:rPr>
          <w:noProof/>
        </w:rPr>
        <w:fldChar w:fldCharType="separate"/>
      </w:r>
      <w:r>
        <w:rPr>
          <w:noProof/>
        </w:rPr>
        <w:t>10</w:t>
      </w:r>
      <w:r>
        <w:rPr>
          <w:noProof/>
        </w:rPr>
        <w:fldChar w:fldCharType="end"/>
      </w:r>
    </w:p>
    <w:p w14:paraId="5FDBC9E0" w14:textId="7DFC09F3"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 service requirements</w:t>
      </w:r>
      <w:r>
        <w:rPr>
          <w:noProof/>
        </w:rPr>
        <w:tab/>
      </w:r>
      <w:r>
        <w:rPr>
          <w:noProof/>
        </w:rPr>
        <w:fldChar w:fldCharType="begin"/>
      </w:r>
      <w:r>
        <w:rPr>
          <w:noProof/>
        </w:rPr>
        <w:instrText xml:space="preserve"> PAGEREF _Toc217987147 \h </w:instrText>
      </w:r>
      <w:r>
        <w:rPr>
          <w:noProof/>
        </w:rPr>
      </w:r>
      <w:r>
        <w:rPr>
          <w:noProof/>
        </w:rPr>
        <w:fldChar w:fldCharType="separate"/>
      </w:r>
      <w:r>
        <w:rPr>
          <w:noProof/>
        </w:rPr>
        <w:t>10</w:t>
      </w:r>
      <w:r>
        <w:rPr>
          <w:noProof/>
        </w:rPr>
        <w:fldChar w:fldCharType="end"/>
      </w:r>
    </w:p>
    <w:p w14:paraId="0DDC7D7B" w14:textId="71D08807"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_Toc217987148 \h </w:instrText>
      </w:r>
      <w:r>
        <w:rPr>
          <w:noProof/>
        </w:rPr>
      </w:r>
      <w:r>
        <w:rPr>
          <w:noProof/>
        </w:rPr>
        <w:fldChar w:fldCharType="separate"/>
      </w:r>
      <w:r>
        <w:rPr>
          <w:noProof/>
        </w:rPr>
        <w:t>10</w:t>
      </w:r>
      <w:r>
        <w:rPr>
          <w:noProof/>
        </w:rPr>
        <w:fldChar w:fldCharType="end"/>
      </w:r>
    </w:p>
    <w:p w14:paraId="5EC688C3" w14:textId="4D316442"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_Toc217987149 \h </w:instrText>
      </w:r>
      <w:r>
        <w:rPr>
          <w:noProof/>
        </w:rPr>
      </w:r>
      <w:r>
        <w:rPr>
          <w:noProof/>
        </w:rPr>
        <w:fldChar w:fldCharType="separate"/>
      </w:r>
      <w:r>
        <w:rPr>
          <w:noProof/>
        </w:rPr>
        <w:t>10</w:t>
      </w:r>
      <w:r>
        <w:rPr>
          <w:noProof/>
        </w:rPr>
        <w:fldChar w:fldCharType="end"/>
      </w:r>
    </w:p>
    <w:p w14:paraId="017979B5" w14:textId="3FCF8EC3"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bearer requirements</w:t>
      </w:r>
      <w:r>
        <w:rPr>
          <w:noProof/>
        </w:rPr>
        <w:tab/>
      </w:r>
      <w:r>
        <w:rPr>
          <w:noProof/>
        </w:rPr>
        <w:fldChar w:fldCharType="begin"/>
      </w:r>
      <w:r>
        <w:rPr>
          <w:noProof/>
        </w:rPr>
        <w:instrText xml:space="preserve"> PAGEREF _Toc217987150 \h </w:instrText>
      </w:r>
      <w:r>
        <w:rPr>
          <w:noProof/>
        </w:rPr>
      </w:r>
      <w:r>
        <w:rPr>
          <w:noProof/>
        </w:rPr>
        <w:fldChar w:fldCharType="separate"/>
      </w:r>
      <w:r>
        <w:rPr>
          <w:noProof/>
        </w:rPr>
        <w:t>10</w:t>
      </w:r>
      <w:r>
        <w:rPr>
          <w:noProof/>
        </w:rPr>
        <w:fldChar w:fldCharType="end"/>
      </w:r>
    </w:p>
    <w:p w14:paraId="2C3ED891" w14:textId="4FFF5D5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_Toc217987151 \h </w:instrText>
      </w:r>
      <w:r>
        <w:rPr>
          <w:noProof/>
        </w:rPr>
      </w:r>
      <w:r>
        <w:rPr>
          <w:noProof/>
        </w:rPr>
        <w:fldChar w:fldCharType="separate"/>
      </w:r>
      <w:r>
        <w:rPr>
          <w:noProof/>
        </w:rPr>
        <w:t>10</w:t>
      </w:r>
      <w:r>
        <w:rPr>
          <w:noProof/>
        </w:rPr>
        <w:fldChar w:fldCharType="end"/>
      </w:r>
    </w:p>
    <w:p w14:paraId="0206F4EB" w14:textId="53FEB4E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_Toc217987152 \h </w:instrText>
      </w:r>
      <w:r>
        <w:rPr>
          <w:noProof/>
        </w:rPr>
      </w:r>
      <w:r>
        <w:rPr>
          <w:noProof/>
        </w:rPr>
        <w:fldChar w:fldCharType="separate"/>
      </w:r>
      <w:r>
        <w:rPr>
          <w:noProof/>
        </w:rPr>
        <w:t>10</w:t>
      </w:r>
      <w:r>
        <w:rPr>
          <w:noProof/>
        </w:rPr>
        <w:fldChar w:fldCharType="end"/>
      </w:r>
    </w:p>
    <w:p w14:paraId="5FEE89DD" w14:textId="18D204DF"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IP connectivity functionality</w:t>
      </w:r>
      <w:r>
        <w:rPr>
          <w:noProof/>
        </w:rPr>
        <w:tab/>
      </w:r>
      <w:r>
        <w:rPr>
          <w:noProof/>
        </w:rPr>
        <w:fldChar w:fldCharType="begin"/>
      </w:r>
      <w:r>
        <w:rPr>
          <w:noProof/>
        </w:rPr>
        <w:instrText xml:space="preserve"> PAGEREF _Toc217987153 \h </w:instrText>
      </w:r>
      <w:r>
        <w:rPr>
          <w:noProof/>
        </w:rPr>
      </w:r>
      <w:r>
        <w:rPr>
          <w:noProof/>
        </w:rPr>
        <w:fldChar w:fldCharType="separate"/>
      </w:r>
      <w:r>
        <w:rPr>
          <w:noProof/>
        </w:rPr>
        <w:t>11</w:t>
      </w:r>
      <w:r>
        <w:rPr>
          <w:noProof/>
        </w:rPr>
        <w:fldChar w:fldCharType="end"/>
      </w:r>
    </w:p>
    <w:p w14:paraId="5D2BC51B" w14:textId="3AAD99F4"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_Toc217987154 \h </w:instrText>
      </w:r>
      <w:r>
        <w:rPr>
          <w:noProof/>
        </w:rPr>
      </w:r>
      <w:r>
        <w:rPr>
          <w:noProof/>
        </w:rPr>
        <w:fldChar w:fldCharType="separate"/>
      </w:r>
      <w:r>
        <w:rPr>
          <w:noProof/>
        </w:rPr>
        <w:t>11</w:t>
      </w:r>
      <w:r>
        <w:rPr>
          <w:noProof/>
        </w:rPr>
        <w:fldChar w:fldCharType="end"/>
      </w:r>
    </w:p>
    <w:p w14:paraId="73357F7D" w14:textId="45043E00"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_Toc217987155 \h </w:instrText>
      </w:r>
      <w:r>
        <w:rPr>
          <w:noProof/>
        </w:rPr>
      </w:r>
      <w:r>
        <w:rPr>
          <w:noProof/>
        </w:rPr>
        <w:fldChar w:fldCharType="separate"/>
      </w:r>
      <w:r>
        <w:rPr>
          <w:noProof/>
        </w:rPr>
        <w:t>11</w:t>
      </w:r>
      <w:r>
        <w:rPr>
          <w:noProof/>
        </w:rPr>
        <w:fldChar w:fldCharType="end"/>
      </w:r>
    </w:p>
    <w:p w14:paraId="6668C0B7" w14:textId="54F13771"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Bearer management requirements</w:t>
      </w:r>
      <w:r>
        <w:rPr>
          <w:noProof/>
        </w:rPr>
        <w:tab/>
      </w:r>
      <w:r>
        <w:rPr>
          <w:noProof/>
        </w:rPr>
        <w:fldChar w:fldCharType="begin"/>
      </w:r>
      <w:r>
        <w:rPr>
          <w:noProof/>
        </w:rPr>
        <w:instrText xml:space="preserve"> PAGEREF _Toc217987156 \h </w:instrText>
      </w:r>
      <w:r>
        <w:rPr>
          <w:noProof/>
        </w:rPr>
      </w:r>
      <w:r>
        <w:rPr>
          <w:noProof/>
        </w:rPr>
        <w:fldChar w:fldCharType="separate"/>
      </w:r>
      <w:r>
        <w:rPr>
          <w:noProof/>
        </w:rPr>
        <w:t>11</w:t>
      </w:r>
      <w:r>
        <w:rPr>
          <w:noProof/>
        </w:rPr>
        <w:fldChar w:fldCharType="end"/>
      </w:r>
    </w:p>
    <w:p w14:paraId="5BB6124F" w14:textId="1DA990AB"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_Toc217987157 \h </w:instrText>
      </w:r>
      <w:r>
        <w:rPr>
          <w:noProof/>
        </w:rPr>
      </w:r>
      <w:r>
        <w:rPr>
          <w:noProof/>
        </w:rPr>
        <w:fldChar w:fldCharType="separate"/>
      </w:r>
      <w:r>
        <w:rPr>
          <w:noProof/>
        </w:rPr>
        <w:t>11</w:t>
      </w:r>
      <w:r>
        <w:rPr>
          <w:noProof/>
        </w:rPr>
        <w:fldChar w:fldCharType="end"/>
      </w:r>
    </w:p>
    <w:p w14:paraId="72E934C4" w14:textId="7F57D0DE"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_Toc217987158 \h </w:instrText>
      </w:r>
      <w:r>
        <w:rPr>
          <w:noProof/>
        </w:rPr>
      </w:r>
      <w:r>
        <w:rPr>
          <w:noProof/>
        </w:rPr>
        <w:fldChar w:fldCharType="separate"/>
      </w:r>
      <w:r>
        <w:rPr>
          <w:noProof/>
        </w:rPr>
        <w:t>12</w:t>
      </w:r>
      <w:r>
        <w:rPr>
          <w:noProof/>
        </w:rPr>
        <w:fldChar w:fldCharType="end"/>
      </w:r>
    </w:p>
    <w:p w14:paraId="779A3BC2" w14:textId="62441C28"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_Toc217987159 \h </w:instrText>
      </w:r>
      <w:r>
        <w:rPr>
          <w:noProof/>
        </w:rPr>
      </w:r>
      <w:r>
        <w:rPr>
          <w:noProof/>
        </w:rPr>
        <w:fldChar w:fldCharType="separate"/>
      </w:r>
      <w:r>
        <w:rPr>
          <w:noProof/>
        </w:rPr>
        <w:t>12</w:t>
      </w:r>
      <w:r>
        <w:rPr>
          <w:noProof/>
        </w:rPr>
        <w:fldChar w:fldCharType="end"/>
      </w:r>
    </w:p>
    <w:p w14:paraId="72F38BB7" w14:textId="0D8620B3"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_Toc217987160 \h </w:instrText>
      </w:r>
      <w:r>
        <w:rPr>
          <w:noProof/>
        </w:rPr>
      </w:r>
      <w:r>
        <w:rPr>
          <w:noProof/>
        </w:rPr>
        <w:fldChar w:fldCharType="separate"/>
      </w:r>
      <w:r>
        <w:rPr>
          <w:noProof/>
        </w:rPr>
        <w:t>12</w:t>
      </w:r>
      <w:r>
        <w:rPr>
          <w:noProof/>
        </w:rPr>
        <w:fldChar w:fldCharType="end"/>
      </w:r>
    </w:p>
    <w:p w14:paraId="0443F0A2" w14:textId="78449B49"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_Toc217987161 \h </w:instrText>
      </w:r>
      <w:r>
        <w:rPr>
          <w:noProof/>
        </w:rPr>
      </w:r>
      <w:r>
        <w:rPr>
          <w:noProof/>
        </w:rPr>
        <w:fldChar w:fldCharType="separate"/>
      </w:r>
      <w:r>
        <w:rPr>
          <w:noProof/>
        </w:rPr>
        <w:t>12</w:t>
      </w:r>
      <w:r>
        <w:rPr>
          <w:noProof/>
        </w:rPr>
        <w:fldChar w:fldCharType="end"/>
      </w:r>
    </w:p>
    <w:p w14:paraId="3D7321C9" w14:textId="1348E339"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7.3.1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General</w:t>
      </w:r>
      <w:r>
        <w:rPr>
          <w:noProof/>
        </w:rPr>
        <w:tab/>
      </w:r>
      <w:r>
        <w:rPr>
          <w:noProof/>
        </w:rPr>
        <w:fldChar w:fldCharType="begin"/>
      </w:r>
      <w:r>
        <w:rPr>
          <w:noProof/>
        </w:rPr>
        <w:instrText xml:space="preserve"> PAGEREF _Toc217987162 \h </w:instrText>
      </w:r>
      <w:r>
        <w:rPr>
          <w:noProof/>
        </w:rPr>
      </w:r>
      <w:r>
        <w:rPr>
          <w:noProof/>
        </w:rPr>
        <w:fldChar w:fldCharType="separate"/>
      </w:r>
      <w:r>
        <w:rPr>
          <w:noProof/>
        </w:rPr>
        <w:t>12</w:t>
      </w:r>
      <w:r>
        <w:rPr>
          <w:noProof/>
        </w:rPr>
        <w:fldChar w:fldCharType="end"/>
      </w:r>
    </w:p>
    <w:p w14:paraId="04E3F8EF" w14:textId="309379B6"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7.3.2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Functional model for the signalling control plane in the IOPS mode of operation</w:t>
      </w:r>
      <w:r>
        <w:rPr>
          <w:noProof/>
        </w:rPr>
        <w:tab/>
      </w:r>
      <w:r>
        <w:rPr>
          <w:noProof/>
        </w:rPr>
        <w:fldChar w:fldCharType="begin"/>
      </w:r>
      <w:r>
        <w:rPr>
          <w:noProof/>
        </w:rPr>
        <w:instrText xml:space="preserve"> PAGEREF _Toc217987163 \h </w:instrText>
      </w:r>
      <w:r>
        <w:rPr>
          <w:noProof/>
        </w:rPr>
      </w:r>
      <w:r>
        <w:rPr>
          <w:noProof/>
        </w:rPr>
        <w:fldChar w:fldCharType="separate"/>
      </w:r>
      <w:r>
        <w:rPr>
          <w:noProof/>
        </w:rPr>
        <w:t>12</w:t>
      </w:r>
      <w:r>
        <w:rPr>
          <w:noProof/>
        </w:rPr>
        <w:fldChar w:fldCharType="end"/>
      </w:r>
    </w:p>
    <w:p w14:paraId="38D1A54B" w14:textId="7AB3144E"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7.3.3</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MCPTT functional model for the application plane in the IOPS mode of operation</w:t>
      </w:r>
      <w:r>
        <w:rPr>
          <w:noProof/>
        </w:rPr>
        <w:tab/>
      </w:r>
      <w:r>
        <w:rPr>
          <w:noProof/>
        </w:rPr>
        <w:fldChar w:fldCharType="begin"/>
      </w:r>
      <w:r>
        <w:rPr>
          <w:noProof/>
        </w:rPr>
        <w:instrText xml:space="preserve"> PAGEREF _Toc217987164 \h </w:instrText>
      </w:r>
      <w:r>
        <w:rPr>
          <w:noProof/>
        </w:rPr>
      </w:r>
      <w:r>
        <w:rPr>
          <w:noProof/>
        </w:rPr>
        <w:fldChar w:fldCharType="separate"/>
      </w:r>
      <w:r>
        <w:rPr>
          <w:noProof/>
        </w:rPr>
        <w:t>12</w:t>
      </w:r>
      <w:r>
        <w:rPr>
          <w:noProof/>
        </w:rPr>
        <w:fldChar w:fldCharType="end"/>
      </w:r>
    </w:p>
    <w:p w14:paraId="5DBEF820" w14:textId="4180BC72"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7.3.4</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MCData functional model for the application plane in the IOPS mode of operation</w:t>
      </w:r>
      <w:r>
        <w:rPr>
          <w:noProof/>
        </w:rPr>
        <w:tab/>
      </w:r>
      <w:r>
        <w:rPr>
          <w:noProof/>
        </w:rPr>
        <w:fldChar w:fldCharType="begin"/>
      </w:r>
      <w:r>
        <w:rPr>
          <w:noProof/>
        </w:rPr>
        <w:instrText xml:space="preserve"> PAGEREF _Toc217987165 \h </w:instrText>
      </w:r>
      <w:r>
        <w:rPr>
          <w:noProof/>
        </w:rPr>
      </w:r>
      <w:r>
        <w:rPr>
          <w:noProof/>
        </w:rPr>
        <w:fldChar w:fldCharType="separate"/>
      </w:r>
      <w:r>
        <w:rPr>
          <w:noProof/>
        </w:rPr>
        <w:t>13</w:t>
      </w:r>
      <w:r>
        <w:rPr>
          <w:noProof/>
        </w:rPr>
        <w:fldChar w:fldCharType="end"/>
      </w:r>
    </w:p>
    <w:p w14:paraId="0241C137" w14:textId="688D8D98"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_Toc217987166 \h </w:instrText>
      </w:r>
      <w:r>
        <w:rPr>
          <w:noProof/>
        </w:rPr>
      </w:r>
      <w:r>
        <w:rPr>
          <w:noProof/>
        </w:rPr>
        <w:fldChar w:fldCharType="separate"/>
      </w:r>
      <w:r>
        <w:rPr>
          <w:noProof/>
        </w:rPr>
        <w:t>14</w:t>
      </w:r>
      <w:r>
        <w:rPr>
          <w:noProof/>
        </w:rPr>
        <w:fldChar w:fldCharType="end"/>
      </w:r>
    </w:p>
    <w:p w14:paraId="2F9E0970" w14:textId="46F1F17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7.4.1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Application plane</w:t>
      </w:r>
      <w:r>
        <w:rPr>
          <w:noProof/>
        </w:rPr>
        <w:tab/>
      </w:r>
      <w:r>
        <w:rPr>
          <w:noProof/>
        </w:rPr>
        <w:fldChar w:fldCharType="begin"/>
      </w:r>
      <w:r>
        <w:rPr>
          <w:noProof/>
        </w:rPr>
        <w:instrText xml:space="preserve"> PAGEREF _Toc217987167 \h </w:instrText>
      </w:r>
      <w:r>
        <w:rPr>
          <w:noProof/>
        </w:rPr>
      </w:r>
      <w:r>
        <w:rPr>
          <w:noProof/>
        </w:rPr>
        <w:fldChar w:fldCharType="separate"/>
      </w:r>
      <w:r>
        <w:rPr>
          <w:noProof/>
        </w:rPr>
        <w:t>14</w:t>
      </w:r>
      <w:r>
        <w:rPr>
          <w:noProof/>
        </w:rPr>
        <w:fldChar w:fldCharType="end"/>
      </w:r>
    </w:p>
    <w:p w14:paraId="5CDCD8D7" w14:textId="29956F1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_Toc217987168 \h </w:instrText>
      </w:r>
      <w:r>
        <w:rPr>
          <w:noProof/>
        </w:rPr>
      </w:r>
      <w:r>
        <w:rPr>
          <w:noProof/>
        </w:rPr>
        <w:fldChar w:fldCharType="separate"/>
      </w:r>
      <w:r>
        <w:rPr>
          <w:noProof/>
        </w:rPr>
        <w:t>14</w:t>
      </w:r>
      <w:r>
        <w:rPr>
          <w:noProof/>
        </w:rPr>
        <w:fldChar w:fldCharType="end"/>
      </w:r>
    </w:p>
    <w:p w14:paraId="1F77A811" w14:textId="38FF362E"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IOPS connectivity client</w:t>
      </w:r>
      <w:r>
        <w:rPr>
          <w:noProof/>
        </w:rPr>
        <w:tab/>
      </w:r>
      <w:r>
        <w:rPr>
          <w:noProof/>
        </w:rPr>
        <w:fldChar w:fldCharType="begin"/>
      </w:r>
      <w:r>
        <w:rPr>
          <w:noProof/>
        </w:rPr>
        <w:instrText xml:space="preserve"> PAGEREF _Toc217987169 \h </w:instrText>
      </w:r>
      <w:r>
        <w:rPr>
          <w:noProof/>
        </w:rPr>
      </w:r>
      <w:r>
        <w:rPr>
          <w:noProof/>
        </w:rPr>
        <w:fldChar w:fldCharType="separate"/>
      </w:r>
      <w:r>
        <w:rPr>
          <w:noProof/>
        </w:rPr>
        <w:t>14</w:t>
      </w:r>
      <w:r>
        <w:rPr>
          <w:noProof/>
        </w:rPr>
        <w:fldChar w:fldCharType="end"/>
      </w:r>
    </w:p>
    <w:p w14:paraId="4C776699" w14:textId="4E50D8B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IOPS MC connectivity function</w:t>
      </w:r>
      <w:r>
        <w:rPr>
          <w:noProof/>
        </w:rPr>
        <w:tab/>
      </w:r>
      <w:r>
        <w:rPr>
          <w:noProof/>
        </w:rPr>
        <w:fldChar w:fldCharType="begin"/>
      </w:r>
      <w:r>
        <w:rPr>
          <w:noProof/>
        </w:rPr>
        <w:instrText xml:space="preserve"> PAGEREF _Toc217987170 \h </w:instrText>
      </w:r>
      <w:r>
        <w:rPr>
          <w:noProof/>
        </w:rPr>
      </w:r>
      <w:r>
        <w:rPr>
          <w:noProof/>
        </w:rPr>
        <w:fldChar w:fldCharType="separate"/>
      </w:r>
      <w:r>
        <w:rPr>
          <w:noProof/>
        </w:rPr>
        <w:t>14</w:t>
      </w:r>
      <w:r>
        <w:rPr>
          <w:noProof/>
        </w:rPr>
        <w:fldChar w:fldCharType="end"/>
      </w:r>
    </w:p>
    <w:p w14:paraId="1BA7CDEE" w14:textId="24F060A9"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rFonts w:asciiTheme="minorHAnsi" w:eastAsiaTheme="minorEastAsia" w:hAnsiTheme="minorHAnsi" w:cstheme="minorBidi"/>
          <w:noProof/>
          <w:kern w:val="2"/>
          <w:sz w:val="24"/>
          <w:szCs w:val="24"/>
          <w:lang w:eastAsia="en-GB"/>
          <w14:ligatures w14:val="standardContextual"/>
        </w:rPr>
        <w:tab/>
      </w:r>
      <w:r>
        <w:rPr>
          <w:noProof/>
        </w:rPr>
        <w:t>IOPS distribution function</w:t>
      </w:r>
      <w:r>
        <w:rPr>
          <w:noProof/>
        </w:rPr>
        <w:tab/>
      </w:r>
      <w:r>
        <w:rPr>
          <w:noProof/>
        </w:rPr>
        <w:fldChar w:fldCharType="begin"/>
      </w:r>
      <w:r>
        <w:rPr>
          <w:noProof/>
        </w:rPr>
        <w:instrText xml:space="preserve"> PAGEREF _Toc217987171 \h </w:instrText>
      </w:r>
      <w:r>
        <w:rPr>
          <w:noProof/>
        </w:rPr>
      </w:r>
      <w:r>
        <w:rPr>
          <w:noProof/>
        </w:rPr>
        <w:fldChar w:fldCharType="separate"/>
      </w:r>
      <w:r>
        <w:rPr>
          <w:noProof/>
        </w:rPr>
        <w:t>15</w:t>
      </w:r>
      <w:r>
        <w:rPr>
          <w:noProof/>
        </w:rPr>
        <w:fldChar w:fldCharType="end"/>
      </w:r>
    </w:p>
    <w:p w14:paraId="0F93EED8" w14:textId="3504F16D"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7.4.1.5</w:t>
      </w:r>
      <w:r>
        <w:rPr>
          <w:rFonts w:asciiTheme="minorHAnsi" w:eastAsiaTheme="minorEastAsia" w:hAnsiTheme="minorHAnsi" w:cstheme="minorBidi"/>
          <w:noProof/>
          <w:kern w:val="2"/>
          <w:sz w:val="24"/>
          <w:szCs w:val="24"/>
          <w:lang w:eastAsia="en-GB"/>
          <w14:ligatures w14:val="standardContextual"/>
        </w:rPr>
        <w:tab/>
      </w:r>
      <w:r>
        <w:rPr>
          <w:noProof/>
        </w:rPr>
        <w:t>MC service client</w:t>
      </w:r>
      <w:r>
        <w:rPr>
          <w:noProof/>
        </w:rPr>
        <w:tab/>
      </w:r>
      <w:r>
        <w:rPr>
          <w:noProof/>
        </w:rPr>
        <w:fldChar w:fldCharType="begin"/>
      </w:r>
      <w:r>
        <w:rPr>
          <w:noProof/>
        </w:rPr>
        <w:instrText xml:space="preserve"> PAGEREF _Toc217987172 \h </w:instrText>
      </w:r>
      <w:r>
        <w:rPr>
          <w:noProof/>
        </w:rPr>
      </w:r>
      <w:r>
        <w:rPr>
          <w:noProof/>
        </w:rPr>
        <w:fldChar w:fldCharType="separate"/>
      </w:r>
      <w:r>
        <w:rPr>
          <w:noProof/>
        </w:rPr>
        <w:t>15</w:t>
      </w:r>
      <w:r>
        <w:rPr>
          <w:noProof/>
        </w:rPr>
        <w:fldChar w:fldCharType="end"/>
      </w:r>
    </w:p>
    <w:p w14:paraId="393E7D9B" w14:textId="3758F206"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7.4.2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Signalling control plane</w:t>
      </w:r>
      <w:r>
        <w:rPr>
          <w:noProof/>
        </w:rPr>
        <w:tab/>
      </w:r>
      <w:r>
        <w:rPr>
          <w:noProof/>
        </w:rPr>
        <w:fldChar w:fldCharType="begin"/>
      </w:r>
      <w:r>
        <w:rPr>
          <w:noProof/>
        </w:rPr>
        <w:instrText xml:space="preserve"> PAGEREF _Toc217987173 \h </w:instrText>
      </w:r>
      <w:r>
        <w:rPr>
          <w:noProof/>
        </w:rPr>
      </w:r>
      <w:r>
        <w:rPr>
          <w:noProof/>
        </w:rPr>
        <w:fldChar w:fldCharType="separate"/>
      </w:r>
      <w:r>
        <w:rPr>
          <w:noProof/>
        </w:rPr>
        <w:t>15</w:t>
      </w:r>
      <w:r>
        <w:rPr>
          <w:noProof/>
        </w:rPr>
        <w:fldChar w:fldCharType="end"/>
      </w:r>
    </w:p>
    <w:p w14:paraId="2D65726F" w14:textId="1D23F4D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Signalling user agent client</w:t>
      </w:r>
      <w:r>
        <w:rPr>
          <w:noProof/>
        </w:rPr>
        <w:tab/>
      </w:r>
      <w:r>
        <w:rPr>
          <w:noProof/>
        </w:rPr>
        <w:fldChar w:fldCharType="begin"/>
      </w:r>
      <w:r>
        <w:rPr>
          <w:noProof/>
        </w:rPr>
        <w:instrText xml:space="preserve"> PAGEREF _Toc217987174 \h </w:instrText>
      </w:r>
      <w:r>
        <w:rPr>
          <w:noProof/>
        </w:rPr>
      </w:r>
      <w:r>
        <w:rPr>
          <w:noProof/>
        </w:rPr>
        <w:fldChar w:fldCharType="separate"/>
      </w:r>
      <w:r>
        <w:rPr>
          <w:noProof/>
        </w:rPr>
        <w:t>15</w:t>
      </w:r>
      <w:r>
        <w:rPr>
          <w:noProof/>
        </w:rPr>
        <w:fldChar w:fldCharType="end"/>
      </w:r>
    </w:p>
    <w:p w14:paraId="27E3DEF9" w14:textId="2077A216"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Signalling application server</w:t>
      </w:r>
      <w:r>
        <w:rPr>
          <w:noProof/>
        </w:rPr>
        <w:tab/>
      </w:r>
      <w:r>
        <w:rPr>
          <w:noProof/>
        </w:rPr>
        <w:fldChar w:fldCharType="begin"/>
      </w:r>
      <w:r>
        <w:rPr>
          <w:noProof/>
        </w:rPr>
        <w:instrText xml:space="preserve"> PAGEREF _Toc217987175 \h </w:instrText>
      </w:r>
      <w:r>
        <w:rPr>
          <w:noProof/>
        </w:rPr>
      </w:r>
      <w:r>
        <w:rPr>
          <w:noProof/>
        </w:rPr>
        <w:fldChar w:fldCharType="separate"/>
      </w:r>
      <w:r>
        <w:rPr>
          <w:noProof/>
        </w:rPr>
        <w:t>15</w:t>
      </w:r>
      <w:r>
        <w:rPr>
          <w:noProof/>
        </w:rPr>
        <w:fldChar w:fldCharType="end"/>
      </w:r>
    </w:p>
    <w:p w14:paraId="6BEDB758" w14:textId="07E93FFE"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_Toc217987176 \h </w:instrText>
      </w:r>
      <w:r>
        <w:rPr>
          <w:noProof/>
        </w:rPr>
      </w:r>
      <w:r>
        <w:rPr>
          <w:noProof/>
        </w:rPr>
        <w:fldChar w:fldCharType="separate"/>
      </w:r>
      <w:r>
        <w:rPr>
          <w:noProof/>
        </w:rPr>
        <w:t>15</w:t>
      </w:r>
      <w:r>
        <w:rPr>
          <w:noProof/>
        </w:rPr>
        <w:fldChar w:fldCharType="end"/>
      </w:r>
    </w:p>
    <w:p w14:paraId="199F9059" w14:textId="27BAF3D0"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7.5.1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Application plane</w:t>
      </w:r>
      <w:r>
        <w:rPr>
          <w:noProof/>
        </w:rPr>
        <w:tab/>
      </w:r>
      <w:r>
        <w:rPr>
          <w:noProof/>
        </w:rPr>
        <w:fldChar w:fldCharType="begin"/>
      </w:r>
      <w:r>
        <w:rPr>
          <w:noProof/>
        </w:rPr>
        <w:instrText xml:space="preserve"> PAGEREF _Toc217987177 \h </w:instrText>
      </w:r>
      <w:r>
        <w:rPr>
          <w:noProof/>
        </w:rPr>
      </w:r>
      <w:r>
        <w:rPr>
          <w:noProof/>
        </w:rPr>
        <w:fldChar w:fldCharType="separate"/>
      </w:r>
      <w:r>
        <w:rPr>
          <w:noProof/>
        </w:rPr>
        <w:t>15</w:t>
      </w:r>
      <w:r>
        <w:rPr>
          <w:noProof/>
        </w:rPr>
        <w:fldChar w:fldCharType="end"/>
      </w:r>
    </w:p>
    <w:p w14:paraId="19717708" w14:textId="69DC8484"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MC-IOPS-1 (between the </w:t>
      </w:r>
      <w:r>
        <w:rPr>
          <w:noProof/>
          <w:lang w:eastAsia="zh-CN"/>
        </w:rPr>
        <w:t>IOPS MC connectivity function and the IOPS connectivity client</w:t>
      </w:r>
      <w:r>
        <w:rPr>
          <w:noProof/>
        </w:rPr>
        <w:t>)</w:t>
      </w:r>
      <w:r>
        <w:rPr>
          <w:noProof/>
        </w:rPr>
        <w:tab/>
      </w:r>
      <w:r>
        <w:rPr>
          <w:noProof/>
        </w:rPr>
        <w:fldChar w:fldCharType="begin"/>
      </w:r>
      <w:r>
        <w:rPr>
          <w:noProof/>
        </w:rPr>
        <w:instrText xml:space="preserve"> PAGEREF _Toc217987178 \h </w:instrText>
      </w:r>
      <w:r>
        <w:rPr>
          <w:noProof/>
        </w:rPr>
      </w:r>
      <w:r>
        <w:rPr>
          <w:noProof/>
        </w:rPr>
        <w:fldChar w:fldCharType="separate"/>
      </w:r>
      <w:r>
        <w:rPr>
          <w:noProof/>
        </w:rPr>
        <w:t>15</w:t>
      </w:r>
      <w:r>
        <w:rPr>
          <w:noProof/>
        </w:rPr>
        <w:fldChar w:fldCharType="end"/>
      </w:r>
    </w:p>
    <w:p w14:paraId="30F0396F" w14:textId="5C51F21F"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Reference point MCPTT-IOPS-2 (between the IOPS MC connectivity function and the MCPTT client)</w:t>
      </w:r>
      <w:r>
        <w:rPr>
          <w:noProof/>
        </w:rPr>
        <w:tab/>
      </w:r>
      <w:r>
        <w:rPr>
          <w:noProof/>
        </w:rPr>
        <w:fldChar w:fldCharType="begin"/>
      </w:r>
      <w:r>
        <w:rPr>
          <w:noProof/>
        </w:rPr>
        <w:instrText xml:space="preserve"> PAGEREF _Toc217987179 \h </w:instrText>
      </w:r>
      <w:r>
        <w:rPr>
          <w:noProof/>
        </w:rPr>
      </w:r>
      <w:r>
        <w:rPr>
          <w:noProof/>
        </w:rPr>
        <w:fldChar w:fldCharType="separate"/>
      </w:r>
      <w:r>
        <w:rPr>
          <w:noProof/>
        </w:rPr>
        <w:t>15</w:t>
      </w:r>
      <w:r>
        <w:rPr>
          <w:noProof/>
        </w:rPr>
        <w:fldChar w:fldCharType="end"/>
      </w:r>
    </w:p>
    <w:p w14:paraId="0AD834C3" w14:textId="6E7CB88D"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Reference point MCData-IOPS-2 (between the IOPS MC connectivity function and the MCData client)</w:t>
      </w:r>
      <w:r>
        <w:rPr>
          <w:noProof/>
        </w:rPr>
        <w:tab/>
      </w:r>
      <w:r>
        <w:rPr>
          <w:noProof/>
        </w:rPr>
        <w:fldChar w:fldCharType="begin"/>
      </w:r>
      <w:r>
        <w:rPr>
          <w:noProof/>
        </w:rPr>
        <w:instrText xml:space="preserve"> PAGEREF _Toc217987180 \h </w:instrText>
      </w:r>
      <w:r>
        <w:rPr>
          <w:noProof/>
        </w:rPr>
      </w:r>
      <w:r>
        <w:rPr>
          <w:noProof/>
        </w:rPr>
        <w:fldChar w:fldCharType="separate"/>
      </w:r>
      <w:r>
        <w:rPr>
          <w:noProof/>
        </w:rPr>
        <w:t>16</w:t>
      </w:r>
      <w:r>
        <w:rPr>
          <w:noProof/>
        </w:rPr>
        <w:fldChar w:fldCharType="end"/>
      </w:r>
    </w:p>
    <w:p w14:paraId="236CE3B9" w14:textId="35FAE4A7"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Reference point MCPTT-IOPS-3 (between the IOPS distribution function and the MCPTT client)</w:t>
      </w:r>
      <w:r>
        <w:rPr>
          <w:noProof/>
        </w:rPr>
        <w:tab/>
      </w:r>
      <w:r>
        <w:rPr>
          <w:noProof/>
        </w:rPr>
        <w:fldChar w:fldCharType="begin"/>
      </w:r>
      <w:r>
        <w:rPr>
          <w:noProof/>
        </w:rPr>
        <w:instrText xml:space="preserve"> PAGEREF _Toc217987181 \h </w:instrText>
      </w:r>
      <w:r>
        <w:rPr>
          <w:noProof/>
        </w:rPr>
      </w:r>
      <w:r>
        <w:rPr>
          <w:noProof/>
        </w:rPr>
        <w:fldChar w:fldCharType="separate"/>
      </w:r>
      <w:r>
        <w:rPr>
          <w:noProof/>
        </w:rPr>
        <w:t>16</w:t>
      </w:r>
      <w:r>
        <w:rPr>
          <w:noProof/>
        </w:rPr>
        <w:fldChar w:fldCharType="end"/>
      </w:r>
    </w:p>
    <w:p w14:paraId="2369039B" w14:textId="402DDCE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Reference point MCData-IOPS-3 (between the IOPS distribution function and the MCData client)</w:t>
      </w:r>
      <w:r>
        <w:rPr>
          <w:noProof/>
        </w:rPr>
        <w:tab/>
      </w:r>
      <w:r>
        <w:rPr>
          <w:noProof/>
        </w:rPr>
        <w:fldChar w:fldCharType="begin"/>
      </w:r>
      <w:r>
        <w:rPr>
          <w:noProof/>
        </w:rPr>
        <w:instrText xml:space="preserve"> PAGEREF _Toc217987182 \h </w:instrText>
      </w:r>
      <w:r>
        <w:rPr>
          <w:noProof/>
        </w:rPr>
      </w:r>
      <w:r>
        <w:rPr>
          <w:noProof/>
        </w:rPr>
        <w:fldChar w:fldCharType="separate"/>
      </w:r>
      <w:r>
        <w:rPr>
          <w:noProof/>
        </w:rPr>
        <w:t>16</w:t>
      </w:r>
      <w:r>
        <w:rPr>
          <w:noProof/>
        </w:rPr>
        <w:fldChar w:fldCharType="end"/>
      </w:r>
    </w:p>
    <w:p w14:paraId="0EBC0B28" w14:textId="33166104"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Reference point MCPTT-IOPS-4 (between the IOPS distribution function and the MCPTT client)</w:t>
      </w:r>
      <w:r>
        <w:rPr>
          <w:noProof/>
        </w:rPr>
        <w:tab/>
      </w:r>
      <w:r>
        <w:rPr>
          <w:noProof/>
        </w:rPr>
        <w:fldChar w:fldCharType="begin"/>
      </w:r>
      <w:r>
        <w:rPr>
          <w:noProof/>
        </w:rPr>
        <w:instrText xml:space="preserve"> PAGEREF _Toc217987183 \h </w:instrText>
      </w:r>
      <w:r>
        <w:rPr>
          <w:noProof/>
        </w:rPr>
      </w:r>
      <w:r>
        <w:rPr>
          <w:noProof/>
        </w:rPr>
        <w:fldChar w:fldCharType="separate"/>
      </w:r>
      <w:r>
        <w:rPr>
          <w:noProof/>
        </w:rPr>
        <w:t>16</w:t>
      </w:r>
      <w:r>
        <w:rPr>
          <w:noProof/>
        </w:rPr>
        <w:fldChar w:fldCharType="end"/>
      </w:r>
    </w:p>
    <w:p w14:paraId="5F04B9B2" w14:textId="7B62EBD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7.5.1.7</w:t>
      </w:r>
      <w:r>
        <w:rPr>
          <w:rFonts w:asciiTheme="minorHAnsi" w:eastAsiaTheme="minorEastAsia" w:hAnsiTheme="minorHAnsi" w:cstheme="minorBidi"/>
          <w:noProof/>
          <w:kern w:val="2"/>
          <w:sz w:val="24"/>
          <w:szCs w:val="24"/>
          <w:lang w:eastAsia="en-GB"/>
          <w14:ligatures w14:val="standardContextual"/>
        </w:rPr>
        <w:tab/>
      </w:r>
      <w:r>
        <w:rPr>
          <w:noProof/>
        </w:rPr>
        <w:t>Reference point MCData-IOPS-4 (between the IOPS distribution function and the MCData client)</w:t>
      </w:r>
      <w:r>
        <w:rPr>
          <w:noProof/>
        </w:rPr>
        <w:tab/>
      </w:r>
      <w:r>
        <w:rPr>
          <w:noProof/>
        </w:rPr>
        <w:fldChar w:fldCharType="begin"/>
      </w:r>
      <w:r>
        <w:rPr>
          <w:noProof/>
        </w:rPr>
        <w:instrText xml:space="preserve"> PAGEREF _Toc217987184 \h </w:instrText>
      </w:r>
      <w:r>
        <w:rPr>
          <w:noProof/>
        </w:rPr>
      </w:r>
      <w:r>
        <w:rPr>
          <w:noProof/>
        </w:rPr>
        <w:fldChar w:fldCharType="separate"/>
      </w:r>
      <w:r>
        <w:rPr>
          <w:noProof/>
        </w:rPr>
        <w:t>16</w:t>
      </w:r>
      <w:r>
        <w:rPr>
          <w:noProof/>
        </w:rPr>
        <w:fldChar w:fldCharType="end"/>
      </w:r>
    </w:p>
    <w:p w14:paraId="5354DC65" w14:textId="228579FD"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MC-IOPS-5 (between the </w:t>
      </w:r>
      <w:r>
        <w:rPr>
          <w:noProof/>
          <w:lang w:eastAsia="zh-CN"/>
        </w:rPr>
        <w:t>IOPS MC connectivity function and the 3GPP system (IOPS EPS)</w:t>
      </w:r>
      <w:r>
        <w:rPr>
          <w:noProof/>
        </w:rPr>
        <w:t>)</w:t>
      </w:r>
      <w:r>
        <w:rPr>
          <w:noProof/>
        </w:rPr>
        <w:tab/>
      </w:r>
      <w:r>
        <w:rPr>
          <w:noProof/>
        </w:rPr>
        <w:fldChar w:fldCharType="begin"/>
      </w:r>
      <w:r>
        <w:rPr>
          <w:noProof/>
        </w:rPr>
        <w:instrText xml:space="preserve"> PAGEREF _Toc217987185 \h </w:instrText>
      </w:r>
      <w:r>
        <w:rPr>
          <w:noProof/>
        </w:rPr>
      </w:r>
      <w:r>
        <w:rPr>
          <w:noProof/>
        </w:rPr>
        <w:fldChar w:fldCharType="separate"/>
      </w:r>
      <w:r>
        <w:rPr>
          <w:noProof/>
        </w:rPr>
        <w:t>16</w:t>
      </w:r>
      <w:r>
        <w:rPr>
          <w:noProof/>
        </w:rPr>
        <w:fldChar w:fldCharType="end"/>
      </w:r>
    </w:p>
    <w:p w14:paraId="7997FCC2" w14:textId="67467C7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MC-IOPS-6 (between the </w:t>
      </w:r>
      <w:r>
        <w:rPr>
          <w:noProof/>
          <w:lang w:eastAsia="zh-CN"/>
        </w:rPr>
        <w:t>IOPS MC connectivity function and the 3GPP system (IOPS EPS)</w:t>
      </w:r>
      <w:r>
        <w:rPr>
          <w:noProof/>
        </w:rPr>
        <w:t>)</w:t>
      </w:r>
      <w:r>
        <w:rPr>
          <w:noProof/>
        </w:rPr>
        <w:tab/>
      </w:r>
      <w:r>
        <w:rPr>
          <w:noProof/>
        </w:rPr>
        <w:fldChar w:fldCharType="begin"/>
      </w:r>
      <w:r>
        <w:rPr>
          <w:noProof/>
        </w:rPr>
        <w:instrText xml:space="preserve"> PAGEREF _Toc217987186 \h </w:instrText>
      </w:r>
      <w:r>
        <w:rPr>
          <w:noProof/>
        </w:rPr>
      </w:r>
      <w:r>
        <w:rPr>
          <w:noProof/>
        </w:rPr>
        <w:fldChar w:fldCharType="separate"/>
      </w:r>
      <w:r>
        <w:rPr>
          <w:noProof/>
        </w:rPr>
        <w:t>16</w:t>
      </w:r>
      <w:r>
        <w:rPr>
          <w:noProof/>
        </w:rPr>
        <w:fldChar w:fldCharType="end"/>
      </w:r>
    </w:p>
    <w:p w14:paraId="56C89829" w14:textId="0E3ACFDC"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7.5.2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Signalling control plane</w:t>
      </w:r>
      <w:r>
        <w:rPr>
          <w:noProof/>
        </w:rPr>
        <w:tab/>
      </w:r>
      <w:r>
        <w:rPr>
          <w:noProof/>
        </w:rPr>
        <w:fldChar w:fldCharType="begin"/>
      </w:r>
      <w:r>
        <w:rPr>
          <w:noProof/>
        </w:rPr>
        <w:instrText xml:space="preserve"> PAGEREF _Toc217987187 \h </w:instrText>
      </w:r>
      <w:r>
        <w:rPr>
          <w:noProof/>
        </w:rPr>
      </w:r>
      <w:r>
        <w:rPr>
          <w:noProof/>
        </w:rPr>
        <w:fldChar w:fldCharType="separate"/>
      </w:r>
      <w:r>
        <w:rPr>
          <w:noProof/>
        </w:rPr>
        <w:t>16</w:t>
      </w:r>
      <w:r>
        <w:rPr>
          <w:noProof/>
        </w:rPr>
        <w:fldChar w:fldCharType="end"/>
      </w:r>
    </w:p>
    <w:p w14:paraId="68823622" w14:textId="1177CB9A"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MC-IOPS-X1 (between the </w:t>
      </w:r>
      <w:r>
        <w:rPr>
          <w:noProof/>
          <w:lang w:eastAsia="zh-CN"/>
        </w:rPr>
        <w:t>signalling application server and the signalling user agent client</w:t>
      </w:r>
      <w:r>
        <w:rPr>
          <w:noProof/>
        </w:rPr>
        <w:t>)</w:t>
      </w:r>
      <w:r>
        <w:rPr>
          <w:noProof/>
        </w:rPr>
        <w:tab/>
      </w:r>
      <w:r>
        <w:rPr>
          <w:noProof/>
        </w:rPr>
        <w:fldChar w:fldCharType="begin"/>
      </w:r>
      <w:r>
        <w:rPr>
          <w:noProof/>
        </w:rPr>
        <w:instrText xml:space="preserve"> PAGEREF _Toc217987188 \h </w:instrText>
      </w:r>
      <w:r>
        <w:rPr>
          <w:noProof/>
        </w:rPr>
      </w:r>
      <w:r>
        <w:rPr>
          <w:noProof/>
        </w:rPr>
        <w:fldChar w:fldCharType="separate"/>
      </w:r>
      <w:r>
        <w:rPr>
          <w:noProof/>
        </w:rPr>
        <w:t>16</w:t>
      </w:r>
      <w:r>
        <w:rPr>
          <w:noProof/>
        </w:rPr>
        <w:fldChar w:fldCharType="end"/>
      </w:r>
    </w:p>
    <w:p w14:paraId="66639D00" w14:textId="3D4B6519"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_Toc217987189 \h </w:instrText>
      </w:r>
      <w:r>
        <w:rPr>
          <w:noProof/>
        </w:rPr>
      </w:r>
      <w:r>
        <w:rPr>
          <w:noProof/>
        </w:rPr>
        <w:fldChar w:fldCharType="separate"/>
      </w:r>
      <w:r>
        <w:rPr>
          <w:noProof/>
        </w:rPr>
        <w:t>17</w:t>
      </w:r>
      <w:r>
        <w:rPr>
          <w:noProof/>
        </w:rPr>
        <w:fldChar w:fldCharType="end"/>
      </w:r>
    </w:p>
    <w:p w14:paraId="168B035C" w14:textId="41E9C53B"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_Toc217987190 \h </w:instrText>
      </w:r>
      <w:r>
        <w:rPr>
          <w:noProof/>
        </w:rPr>
      </w:r>
      <w:r>
        <w:rPr>
          <w:noProof/>
        </w:rPr>
        <w:fldChar w:fldCharType="separate"/>
      </w:r>
      <w:r>
        <w:rPr>
          <w:noProof/>
        </w:rPr>
        <w:t>17</w:t>
      </w:r>
      <w:r>
        <w:rPr>
          <w:noProof/>
        </w:rPr>
        <w:fldChar w:fldCharType="end"/>
      </w:r>
    </w:p>
    <w:p w14:paraId="6E0CABA6" w14:textId="2B1BA919"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user</w:t>
      </w:r>
      <w:r>
        <w:rPr>
          <w:noProof/>
        </w:rPr>
        <w:t xml:space="preserve"> identity (IOPS </w:t>
      </w:r>
      <w:r>
        <w:rPr>
          <w:noProof/>
          <w:lang w:eastAsia="zh-CN"/>
        </w:rPr>
        <w:t xml:space="preserve">MC </w:t>
      </w:r>
      <w:r>
        <w:rPr>
          <w:noProof/>
        </w:rPr>
        <w:t>ID)</w:t>
      </w:r>
      <w:r>
        <w:rPr>
          <w:noProof/>
        </w:rPr>
        <w:tab/>
      </w:r>
      <w:r>
        <w:rPr>
          <w:noProof/>
        </w:rPr>
        <w:fldChar w:fldCharType="begin"/>
      </w:r>
      <w:r>
        <w:rPr>
          <w:noProof/>
        </w:rPr>
        <w:instrText xml:space="preserve"> PAGEREF _Toc217987191 \h </w:instrText>
      </w:r>
      <w:r>
        <w:rPr>
          <w:noProof/>
        </w:rPr>
      </w:r>
      <w:r>
        <w:rPr>
          <w:noProof/>
        </w:rPr>
        <w:fldChar w:fldCharType="separate"/>
      </w:r>
      <w:r>
        <w:rPr>
          <w:noProof/>
        </w:rPr>
        <w:t>17</w:t>
      </w:r>
      <w:r>
        <w:rPr>
          <w:noProof/>
        </w:rPr>
        <w:fldChar w:fldCharType="end"/>
      </w:r>
    </w:p>
    <w:p w14:paraId="7721E73A" w14:textId="1680A03B"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_Toc217987192 \h </w:instrText>
      </w:r>
      <w:r>
        <w:rPr>
          <w:noProof/>
        </w:rPr>
      </w:r>
      <w:r>
        <w:rPr>
          <w:noProof/>
        </w:rPr>
        <w:fldChar w:fldCharType="separate"/>
      </w:r>
      <w:r>
        <w:rPr>
          <w:noProof/>
        </w:rPr>
        <w:t>17</w:t>
      </w:r>
      <w:r>
        <w:rPr>
          <w:noProof/>
        </w:rPr>
        <w:fldChar w:fldCharType="end"/>
      </w:r>
    </w:p>
    <w:p w14:paraId="6AB099DF" w14:textId="56219315"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service user</w:t>
      </w:r>
      <w:r>
        <w:rPr>
          <w:noProof/>
        </w:rPr>
        <w:t xml:space="preserve"> identity (IOPS </w:t>
      </w:r>
      <w:r>
        <w:rPr>
          <w:noProof/>
          <w:lang w:eastAsia="zh-CN"/>
        </w:rPr>
        <w:t xml:space="preserve">MC service </w:t>
      </w:r>
      <w:r>
        <w:rPr>
          <w:noProof/>
        </w:rPr>
        <w:t>ID)</w:t>
      </w:r>
      <w:r>
        <w:rPr>
          <w:noProof/>
        </w:rPr>
        <w:tab/>
      </w:r>
      <w:r>
        <w:rPr>
          <w:noProof/>
        </w:rPr>
        <w:fldChar w:fldCharType="begin"/>
      </w:r>
      <w:r>
        <w:rPr>
          <w:noProof/>
        </w:rPr>
        <w:instrText xml:space="preserve"> PAGEREF _Toc217987193 \h </w:instrText>
      </w:r>
      <w:r>
        <w:rPr>
          <w:noProof/>
        </w:rPr>
      </w:r>
      <w:r>
        <w:rPr>
          <w:noProof/>
        </w:rPr>
        <w:fldChar w:fldCharType="separate"/>
      </w:r>
      <w:r>
        <w:rPr>
          <w:noProof/>
        </w:rPr>
        <w:t>17</w:t>
      </w:r>
      <w:r>
        <w:rPr>
          <w:noProof/>
        </w:rPr>
        <w:fldChar w:fldCharType="end"/>
      </w:r>
    </w:p>
    <w:p w14:paraId="140BFF51" w14:textId="55CB8D6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_Toc217987194 \h </w:instrText>
      </w:r>
      <w:r>
        <w:rPr>
          <w:noProof/>
        </w:rPr>
      </w:r>
      <w:r>
        <w:rPr>
          <w:noProof/>
        </w:rPr>
        <w:fldChar w:fldCharType="separate"/>
      </w:r>
      <w:r>
        <w:rPr>
          <w:noProof/>
        </w:rPr>
        <w:t>17</w:t>
      </w:r>
      <w:r>
        <w:rPr>
          <w:noProof/>
        </w:rPr>
        <w:fldChar w:fldCharType="end"/>
      </w:r>
    </w:p>
    <w:p w14:paraId="2B4E9135" w14:textId="59E6BD0A"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 xml:space="preserve">group identity (IOPS </w:t>
      </w:r>
      <w:r>
        <w:rPr>
          <w:noProof/>
          <w:lang w:eastAsia="zh-CN"/>
        </w:rPr>
        <w:t xml:space="preserve">MC service </w:t>
      </w:r>
      <w:r>
        <w:rPr>
          <w:noProof/>
        </w:rPr>
        <w:t>group ID)</w:t>
      </w:r>
      <w:r>
        <w:rPr>
          <w:noProof/>
        </w:rPr>
        <w:tab/>
      </w:r>
      <w:r>
        <w:rPr>
          <w:noProof/>
        </w:rPr>
        <w:fldChar w:fldCharType="begin"/>
      </w:r>
      <w:r>
        <w:rPr>
          <w:noProof/>
        </w:rPr>
        <w:instrText xml:space="preserve"> PAGEREF _Toc217987195 \h </w:instrText>
      </w:r>
      <w:r>
        <w:rPr>
          <w:noProof/>
        </w:rPr>
      </w:r>
      <w:r>
        <w:rPr>
          <w:noProof/>
        </w:rPr>
        <w:fldChar w:fldCharType="separate"/>
      </w:r>
      <w:r>
        <w:rPr>
          <w:noProof/>
        </w:rPr>
        <w:t>17</w:t>
      </w:r>
      <w:r>
        <w:rPr>
          <w:noProof/>
        </w:rPr>
        <w:fldChar w:fldCharType="end"/>
      </w:r>
    </w:p>
    <w:p w14:paraId="00255C60" w14:textId="76951777"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_Toc217987196 \h </w:instrText>
      </w:r>
      <w:r>
        <w:rPr>
          <w:noProof/>
        </w:rPr>
      </w:r>
      <w:r>
        <w:rPr>
          <w:noProof/>
        </w:rPr>
        <w:fldChar w:fldCharType="separate"/>
      </w:r>
      <w:r>
        <w:rPr>
          <w:noProof/>
        </w:rPr>
        <w:t>17</w:t>
      </w:r>
      <w:r>
        <w:rPr>
          <w:noProof/>
        </w:rPr>
        <w:fldChar w:fldCharType="end"/>
      </w:r>
    </w:p>
    <w:p w14:paraId="3455723E" w14:textId="022748BB"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group ID management (IP connectivity functionality)</w:t>
      </w:r>
      <w:r>
        <w:rPr>
          <w:noProof/>
        </w:rPr>
        <w:tab/>
      </w:r>
      <w:r>
        <w:rPr>
          <w:noProof/>
        </w:rPr>
        <w:fldChar w:fldCharType="begin"/>
      </w:r>
      <w:r>
        <w:rPr>
          <w:noProof/>
        </w:rPr>
        <w:instrText xml:space="preserve"> PAGEREF _Toc217987197 \h </w:instrText>
      </w:r>
      <w:r>
        <w:rPr>
          <w:noProof/>
        </w:rPr>
      </w:r>
      <w:r>
        <w:rPr>
          <w:noProof/>
        </w:rPr>
        <w:fldChar w:fldCharType="separate"/>
      </w:r>
      <w:r>
        <w:rPr>
          <w:noProof/>
        </w:rPr>
        <w:t>17</w:t>
      </w:r>
      <w:r>
        <w:rPr>
          <w:noProof/>
        </w:rPr>
        <w:fldChar w:fldCharType="end"/>
      </w:r>
    </w:p>
    <w:p w14:paraId="4D0C842C" w14:textId="34C0D083"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_Toc217987198 \h </w:instrText>
      </w:r>
      <w:r>
        <w:rPr>
          <w:noProof/>
        </w:rPr>
      </w:r>
      <w:r>
        <w:rPr>
          <w:noProof/>
        </w:rPr>
        <w:fldChar w:fldCharType="separate"/>
      </w:r>
      <w:r>
        <w:rPr>
          <w:noProof/>
        </w:rPr>
        <w:t>18</w:t>
      </w:r>
      <w:r>
        <w:rPr>
          <w:noProof/>
        </w:rPr>
        <w:fldChar w:fldCharType="end"/>
      </w:r>
    </w:p>
    <w:p w14:paraId="7437776E" w14:textId="2095275C"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_Toc217987199 \h </w:instrText>
      </w:r>
      <w:r>
        <w:rPr>
          <w:noProof/>
        </w:rPr>
      </w:r>
      <w:r>
        <w:rPr>
          <w:noProof/>
        </w:rPr>
        <w:fldChar w:fldCharType="separate"/>
      </w:r>
      <w:r>
        <w:rPr>
          <w:noProof/>
        </w:rPr>
        <w:t>18</w:t>
      </w:r>
      <w:r>
        <w:rPr>
          <w:noProof/>
        </w:rPr>
        <w:fldChar w:fldCharType="end"/>
      </w:r>
    </w:p>
    <w:p w14:paraId="0EEDA2F0" w14:textId="649A810B"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IOPS architectural model diagram</w:t>
      </w:r>
      <w:r>
        <w:rPr>
          <w:noProof/>
        </w:rPr>
        <w:tab/>
      </w:r>
      <w:r>
        <w:rPr>
          <w:noProof/>
        </w:rPr>
        <w:fldChar w:fldCharType="begin"/>
      </w:r>
      <w:r>
        <w:rPr>
          <w:noProof/>
        </w:rPr>
        <w:instrText xml:space="preserve"> PAGEREF _Toc217987200 \h </w:instrText>
      </w:r>
      <w:r>
        <w:rPr>
          <w:noProof/>
        </w:rPr>
      </w:r>
      <w:r>
        <w:rPr>
          <w:noProof/>
        </w:rPr>
        <w:fldChar w:fldCharType="separate"/>
      </w:r>
      <w:r>
        <w:rPr>
          <w:noProof/>
        </w:rPr>
        <w:t>18</w:t>
      </w:r>
      <w:r>
        <w:rPr>
          <w:noProof/>
        </w:rPr>
        <w:fldChar w:fldCharType="end"/>
      </w:r>
    </w:p>
    <w:p w14:paraId="4D907AEC" w14:textId="348226BE"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IOPS application services support layer</w:t>
      </w:r>
      <w:r>
        <w:rPr>
          <w:noProof/>
        </w:rPr>
        <w:tab/>
      </w:r>
      <w:r>
        <w:rPr>
          <w:noProof/>
        </w:rPr>
        <w:fldChar w:fldCharType="begin"/>
      </w:r>
      <w:r>
        <w:rPr>
          <w:noProof/>
        </w:rPr>
        <w:instrText xml:space="preserve"> PAGEREF _Toc217987201 \h </w:instrText>
      </w:r>
      <w:r>
        <w:rPr>
          <w:noProof/>
        </w:rPr>
      </w:r>
      <w:r>
        <w:rPr>
          <w:noProof/>
        </w:rPr>
        <w:fldChar w:fldCharType="separate"/>
      </w:r>
      <w:r>
        <w:rPr>
          <w:noProof/>
        </w:rPr>
        <w:t>19</w:t>
      </w:r>
      <w:r>
        <w:rPr>
          <w:noProof/>
        </w:rPr>
        <w:fldChar w:fldCharType="end"/>
      </w:r>
    </w:p>
    <w:p w14:paraId="3AC8903E" w14:textId="6931FD91"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IOPS EPS</w:t>
      </w:r>
      <w:r>
        <w:rPr>
          <w:noProof/>
        </w:rPr>
        <w:tab/>
      </w:r>
      <w:r>
        <w:rPr>
          <w:noProof/>
        </w:rPr>
        <w:fldChar w:fldCharType="begin"/>
      </w:r>
      <w:r>
        <w:rPr>
          <w:noProof/>
        </w:rPr>
        <w:instrText xml:space="preserve"> PAGEREF _Toc217987202 \h </w:instrText>
      </w:r>
      <w:r>
        <w:rPr>
          <w:noProof/>
        </w:rPr>
      </w:r>
      <w:r>
        <w:rPr>
          <w:noProof/>
        </w:rPr>
        <w:fldChar w:fldCharType="separate"/>
      </w:r>
      <w:r>
        <w:rPr>
          <w:noProof/>
        </w:rPr>
        <w:t>19</w:t>
      </w:r>
      <w:r>
        <w:rPr>
          <w:noProof/>
        </w:rPr>
        <w:fldChar w:fldCharType="end"/>
      </w:r>
    </w:p>
    <w:p w14:paraId="3B527291" w14:textId="344E1B6E"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_Toc217987203 \h </w:instrText>
      </w:r>
      <w:r>
        <w:rPr>
          <w:noProof/>
        </w:rPr>
      </w:r>
      <w:r>
        <w:rPr>
          <w:noProof/>
        </w:rPr>
        <w:fldChar w:fldCharType="separate"/>
      </w:r>
      <w:r>
        <w:rPr>
          <w:noProof/>
        </w:rPr>
        <w:t>19</w:t>
      </w:r>
      <w:r>
        <w:rPr>
          <w:noProof/>
        </w:rPr>
        <w:fldChar w:fldCharType="end"/>
      </w:r>
    </w:p>
    <w:p w14:paraId="6501E88F" w14:textId="4C4AE34F"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_Toc217987204 \h </w:instrText>
      </w:r>
      <w:r>
        <w:rPr>
          <w:noProof/>
        </w:rPr>
      </w:r>
      <w:r>
        <w:rPr>
          <w:noProof/>
        </w:rPr>
        <w:fldChar w:fldCharType="separate"/>
      </w:r>
      <w:r>
        <w:rPr>
          <w:noProof/>
        </w:rPr>
        <w:t>19</w:t>
      </w:r>
      <w:r>
        <w:rPr>
          <w:noProof/>
        </w:rPr>
        <w:fldChar w:fldCharType="end"/>
      </w:r>
    </w:p>
    <w:p w14:paraId="1543A585" w14:textId="2DEB67C1"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_Toc217987205 \h </w:instrText>
      </w:r>
      <w:r>
        <w:rPr>
          <w:noProof/>
        </w:rPr>
      </w:r>
      <w:r>
        <w:rPr>
          <w:noProof/>
        </w:rPr>
        <w:fldChar w:fldCharType="separate"/>
      </w:r>
      <w:r>
        <w:rPr>
          <w:noProof/>
        </w:rPr>
        <w:t>19</w:t>
      </w:r>
      <w:r>
        <w:rPr>
          <w:noProof/>
        </w:rPr>
        <w:fldChar w:fldCharType="end"/>
      </w:r>
    </w:p>
    <w:p w14:paraId="5F31A48C" w14:textId="2797CDED"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User authentication in the IOPS mode of operation</w:t>
      </w:r>
      <w:r>
        <w:rPr>
          <w:noProof/>
        </w:rPr>
        <w:tab/>
      </w:r>
      <w:r>
        <w:rPr>
          <w:noProof/>
        </w:rPr>
        <w:fldChar w:fldCharType="begin"/>
      </w:r>
      <w:r>
        <w:rPr>
          <w:noProof/>
        </w:rPr>
        <w:instrText xml:space="preserve"> PAGEREF _Toc217987206 \h </w:instrText>
      </w:r>
      <w:r>
        <w:rPr>
          <w:noProof/>
        </w:rPr>
      </w:r>
      <w:r>
        <w:rPr>
          <w:noProof/>
        </w:rPr>
        <w:fldChar w:fldCharType="separate"/>
      </w:r>
      <w:r>
        <w:rPr>
          <w:noProof/>
        </w:rPr>
        <w:t>19</w:t>
      </w:r>
      <w:r>
        <w:rPr>
          <w:noProof/>
        </w:rPr>
        <w:fldChar w:fldCharType="end"/>
      </w:r>
    </w:p>
    <w:p w14:paraId="0E8288C5" w14:textId="5AB81DA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_Toc217987207 \h </w:instrText>
      </w:r>
      <w:r>
        <w:rPr>
          <w:noProof/>
        </w:rPr>
      </w:r>
      <w:r>
        <w:rPr>
          <w:noProof/>
        </w:rPr>
        <w:fldChar w:fldCharType="separate"/>
      </w:r>
      <w:r>
        <w:rPr>
          <w:noProof/>
        </w:rPr>
        <w:t>19</w:t>
      </w:r>
      <w:r>
        <w:rPr>
          <w:noProof/>
        </w:rPr>
        <w:fldChar w:fldCharType="end"/>
      </w:r>
    </w:p>
    <w:p w14:paraId="40C5B559" w14:textId="234360DD"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_Toc217987208 \h </w:instrText>
      </w:r>
      <w:r>
        <w:rPr>
          <w:noProof/>
        </w:rPr>
      </w:r>
      <w:r>
        <w:rPr>
          <w:noProof/>
        </w:rPr>
        <w:fldChar w:fldCharType="separate"/>
      </w:r>
      <w:r>
        <w:rPr>
          <w:noProof/>
        </w:rPr>
        <w:t>19</w:t>
      </w:r>
      <w:r>
        <w:rPr>
          <w:noProof/>
        </w:rPr>
        <w:fldChar w:fldCharType="end"/>
      </w:r>
    </w:p>
    <w:p w14:paraId="7BCAF19E" w14:textId="17AFAB04"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discovery (IP connectivity functionality)</w:t>
      </w:r>
      <w:r>
        <w:rPr>
          <w:noProof/>
        </w:rPr>
        <w:tab/>
      </w:r>
      <w:r>
        <w:rPr>
          <w:noProof/>
        </w:rPr>
        <w:fldChar w:fldCharType="begin"/>
      </w:r>
      <w:r>
        <w:rPr>
          <w:noProof/>
        </w:rPr>
        <w:instrText xml:space="preserve"> PAGEREF _Toc217987209 \h </w:instrText>
      </w:r>
      <w:r>
        <w:rPr>
          <w:noProof/>
        </w:rPr>
      </w:r>
      <w:r>
        <w:rPr>
          <w:noProof/>
        </w:rPr>
        <w:fldChar w:fldCharType="separate"/>
      </w:r>
      <w:r>
        <w:rPr>
          <w:noProof/>
        </w:rPr>
        <w:t>20</w:t>
      </w:r>
      <w:r>
        <w:rPr>
          <w:noProof/>
        </w:rPr>
        <w:fldChar w:fldCharType="end"/>
      </w:r>
    </w:p>
    <w:p w14:paraId="33A435E2" w14:textId="7B9A2BB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_Toc217987210 \h </w:instrText>
      </w:r>
      <w:r>
        <w:rPr>
          <w:noProof/>
        </w:rPr>
      </w:r>
      <w:r>
        <w:rPr>
          <w:noProof/>
        </w:rPr>
        <w:fldChar w:fldCharType="separate"/>
      </w:r>
      <w:r>
        <w:rPr>
          <w:noProof/>
        </w:rPr>
        <w:t>20</w:t>
      </w:r>
      <w:r>
        <w:rPr>
          <w:noProof/>
        </w:rPr>
        <w:fldChar w:fldCharType="end"/>
      </w:r>
    </w:p>
    <w:p w14:paraId="3DB3DFC4" w14:textId="21B4161B"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_Toc217987211 \h </w:instrText>
      </w:r>
      <w:r>
        <w:rPr>
          <w:noProof/>
        </w:rPr>
      </w:r>
      <w:r>
        <w:rPr>
          <w:noProof/>
        </w:rPr>
        <w:fldChar w:fldCharType="separate"/>
      </w:r>
      <w:r>
        <w:rPr>
          <w:noProof/>
        </w:rPr>
        <w:t>20</w:t>
      </w:r>
      <w:r>
        <w:rPr>
          <w:noProof/>
        </w:rPr>
        <w:fldChar w:fldCharType="end"/>
      </w:r>
    </w:p>
    <w:p w14:paraId="389C32AD" w14:textId="3E127CD6"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IP connectivity request</w:t>
      </w:r>
      <w:r>
        <w:rPr>
          <w:noProof/>
        </w:rPr>
        <w:tab/>
      </w:r>
      <w:r>
        <w:rPr>
          <w:noProof/>
        </w:rPr>
        <w:fldChar w:fldCharType="begin"/>
      </w:r>
      <w:r>
        <w:rPr>
          <w:noProof/>
        </w:rPr>
        <w:instrText xml:space="preserve"> PAGEREF _Toc217987212 \h </w:instrText>
      </w:r>
      <w:r>
        <w:rPr>
          <w:noProof/>
        </w:rPr>
      </w:r>
      <w:r>
        <w:rPr>
          <w:noProof/>
        </w:rPr>
        <w:fldChar w:fldCharType="separate"/>
      </w:r>
      <w:r>
        <w:rPr>
          <w:noProof/>
        </w:rPr>
        <w:t>20</w:t>
      </w:r>
      <w:r>
        <w:rPr>
          <w:noProof/>
        </w:rPr>
        <w:fldChar w:fldCharType="end"/>
      </w:r>
    </w:p>
    <w:p w14:paraId="5B50F3D5" w14:textId="0E435F53"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IP connectivity response</w:t>
      </w:r>
      <w:r>
        <w:rPr>
          <w:noProof/>
        </w:rPr>
        <w:tab/>
      </w:r>
      <w:r>
        <w:rPr>
          <w:noProof/>
        </w:rPr>
        <w:fldChar w:fldCharType="begin"/>
      </w:r>
      <w:r>
        <w:rPr>
          <w:noProof/>
        </w:rPr>
        <w:instrText xml:space="preserve"> PAGEREF _Toc217987213 \h </w:instrText>
      </w:r>
      <w:r>
        <w:rPr>
          <w:noProof/>
        </w:rPr>
      </w:r>
      <w:r>
        <w:rPr>
          <w:noProof/>
        </w:rPr>
        <w:fldChar w:fldCharType="separate"/>
      </w:r>
      <w:r>
        <w:rPr>
          <w:noProof/>
        </w:rPr>
        <w:t>20</w:t>
      </w:r>
      <w:r>
        <w:rPr>
          <w:noProof/>
        </w:rPr>
        <w:fldChar w:fldCharType="end"/>
      </w:r>
    </w:p>
    <w:p w14:paraId="4BA71C2D" w14:textId="6D8B9C93"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IOPS discovery request</w:t>
      </w:r>
      <w:r>
        <w:rPr>
          <w:noProof/>
        </w:rPr>
        <w:tab/>
      </w:r>
      <w:r>
        <w:rPr>
          <w:noProof/>
        </w:rPr>
        <w:fldChar w:fldCharType="begin"/>
      </w:r>
      <w:r>
        <w:rPr>
          <w:noProof/>
        </w:rPr>
        <w:instrText xml:space="preserve"> PAGEREF _Toc217987214 \h </w:instrText>
      </w:r>
      <w:r>
        <w:rPr>
          <w:noProof/>
        </w:rPr>
      </w:r>
      <w:r>
        <w:rPr>
          <w:noProof/>
        </w:rPr>
        <w:fldChar w:fldCharType="separate"/>
      </w:r>
      <w:r>
        <w:rPr>
          <w:noProof/>
        </w:rPr>
        <w:t>20</w:t>
      </w:r>
      <w:r>
        <w:rPr>
          <w:noProof/>
        </w:rPr>
        <w:fldChar w:fldCharType="end"/>
      </w:r>
    </w:p>
    <w:p w14:paraId="64F0D678" w14:textId="5B7C62DD"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IOPS discovery response</w:t>
      </w:r>
      <w:r>
        <w:rPr>
          <w:noProof/>
        </w:rPr>
        <w:tab/>
      </w:r>
      <w:r>
        <w:rPr>
          <w:noProof/>
        </w:rPr>
        <w:fldChar w:fldCharType="begin"/>
      </w:r>
      <w:r>
        <w:rPr>
          <w:noProof/>
        </w:rPr>
        <w:instrText xml:space="preserve"> PAGEREF _Toc217987215 \h </w:instrText>
      </w:r>
      <w:r>
        <w:rPr>
          <w:noProof/>
        </w:rPr>
      </w:r>
      <w:r>
        <w:rPr>
          <w:noProof/>
        </w:rPr>
        <w:fldChar w:fldCharType="separate"/>
      </w:r>
      <w:r>
        <w:rPr>
          <w:noProof/>
        </w:rPr>
        <w:t>21</w:t>
      </w:r>
      <w:r>
        <w:rPr>
          <w:noProof/>
        </w:rPr>
        <w:fldChar w:fldCharType="end"/>
      </w:r>
    </w:p>
    <w:p w14:paraId="0660978F" w14:textId="35BF7F2C"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_Toc217987216 \h </w:instrText>
      </w:r>
      <w:r>
        <w:rPr>
          <w:noProof/>
        </w:rPr>
      </w:r>
      <w:r>
        <w:rPr>
          <w:noProof/>
        </w:rPr>
        <w:fldChar w:fldCharType="separate"/>
      </w:r>
      <w:r>
        <w:rPr>
          <w:noProof/>
        </w:rPr>
        <w:t>21</w:t>
      </w:r>
      <w:r>
        <w:rPr>
          <w:noProof/>
        </w:rPr>
        <w:fldChar w:fldCharType="end"/>
      </w:r>
    </w:p>
    <w:p w14:paraId="42A2F3E2" w14:textId="6B6EE445"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10.3</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subscription and notification (IP connectivity functionality)</w:t>
      </w:r>
      <w:r>
        <w:rPr>
          <w:noProof/>
        </w:rPr>
        <w:tab/>
      </w:r>
      <w:r>
        <w:rPr>
          <w:noProof/>
        </w:rPr>
        <w:fldChar w:fldCharType="begin"/>
      </w:r>
      <w:r>
        <w:rPr>
          <w:noProof/>
        </w:rPr>
        <w:instrText xml:space="preserve"> PAGEREF _Toc217987217 \h </w:instrText>
      </w:r>
      <w:r>
        <w:rPr>
          <w:noProof/>
        </w:rPr>
      </w:r>
      <w:r>
        <w:rPr>
          <w:noProof/>
        </w:rPr>
        <w:fldChar w:fldCharType="separate"/>
      </w:r>
      <w:r>
        <w:rPr>
          <w:noProof/>
        </w:rPr>
        <w:t>23</w:t>
      </w:r>
      <w:r>
        <w:rPr>
          <w:noProof/>
        </w:rPr>
        <w:fldChar w:fldCharType="end"/>
      </w:r>
    </w:p>
    <w:p w14:paraId="00730204" w14:textId="33259388"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_Toc217987218 \h </w:instrText>
      </w:r>
      <w:r>
        <w:rPr>
          <w:noProof/>
        </w:rPr>
      </w:r>
      <w:r>
        <w:rPr>
          <w:noProof/>
        </w:rPr>
        <w:fldChar w:fldCharType="separate"/>
      </w:r>
      <w:r>
        <w:rPr>
          <w:noProof/>
        </w:rPr>
        <w:t>23</w:t>
      </w:r>
      <w:r>
        <w:rPr>
          <w:noProof/>
        </w:rPr>
        <w:fldChar w:fldCharType="end"/>
      </w:r>
    </w:p>
    <w:p w14:paraId="57210FEB" w14:textId="1AAEE56D"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_Toc217987219 \h </w:instrText>
      </w:r>
      <w:r>
        <w:rPr>
          <w:noProof/>
        </w:rPr>
      </w:r>
      <w:r>
        <w:rPr>
          <w:noProof/>
        </w:rPr>
        <w:fldChar w:fldCharType="separate"/>
      </w:r>
      <w:r>
        <w:rPr>
          <w:noProof/>
        </w:rPr>
        <w:t>23</w:t>
      </w:r>
      <w:r>
        <w:rPr>
          <w:noProof/>
        </w:rPr>
        <w:fldChar w:fldCharType="end"/>
      </w:r>
    </w:p>
    <w:p w14:paraId="2A6C9A9E" w14:textId="59250C1E"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request</w:t>
      </w:r>
      <w:r>
        <w:rPr>
          <w:noProof/>
        </w:rPr>
        <w:tab/>
      </w:r>
      <w:r>
        <w:rPr>
          <w:noProof/>
        </w:rPr>
        <w:fldChar w:fldCharType="begin"/>
      </w:r>
      <w:r>
        <w:rPr>
          <w:noProof/>
        </w:rPr>
        <w:instrText xml:space="preserve"> PAGEREF _Toc217987220 \h </w:instrText>
      </w:r>
      <w:r>
        <w:rPr>
          <w:noProof/>
        </w:rPr>
      </w:r>
      <w:r>
        <w:rPr>
          <w:noProof/>
        </w:rPr>
        <w:fldChar w:fldCharType="separate"/>
      </w:r>
      <w:r>
        <w:rPr>
          <w:noProof/>
        </w:rPr>
        <w:t>23</w:t>
      </w:r>
      <w:r>
        <w:rPr>
          <w:noProof/>
        </w:rPr>
        <w:fldChar w:fldCharType="end"/>
      </w:r>
    </w:p>
    <w:p w14:paraId="23746216" w14:textId="2A8EE5DE"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response</w:t>
      </w:r>
      <w:r>
        <w:rPr>
          <w:noProof/>
        </w:rPr>
        <w:tab/>
      </w:r>
      <w:r>
        <w:rPr>
          <w:noProof/>
        </w:rPr>
        <w:fldChar w:fldCharType="begin"/>
      </w:r>
      <w:r>
        <w:rPr>
          <w:noProof/>
        </w:rPr>
        <w:instrText xml:space="preserve"> PAGEREF _Toc217987221 \h </w:instrText>
      </w:r>
      <w:r>
        <w:rPr>
          <w:noProof/>
        </w:rPr>
      </w:r>
      <w:r>
        <w:rPr>
          <w:noProof/>
        </w:rPr>
        <w:fldChar w:fldCharType="separate"/>
      </w:r>
      <w:r>
        <w:rPr>
          <w:noProof/>
        </w:rPr>
        <w:t>24</w:t>
      </w:r>
      <w:r>
        <w:rPr>
          <w:noProof/>
        </w:rPr>
        <w:fldChar w:fldCharType="end"/>
      </w:r>
    </w:p>
    <w:p w14:paraId="42E3B2CB" w14:textId="50388F5E"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IP connectivity notify request</w:t>
      </w:r>
      <w:r>
        <w:rPr>
          <w:noProof/>
        </w:rPr>
        <w:tab/>
      </w:r>
      <w:r>
        <w:rPr>
          <w:noProof/>
        </w:rPr>
        <w:fldChar w:fldCharType="begin"/>
      </w:r>
      <w:r>
        <w:rPr>
          <w:noProof/>
        </w:rPr>
        <w:instrText xml:space="preserve"> PAGEREF _Toc217987222 \h </w:instrText>
      </w:r>
      <w:r>
        <w:rPr>
          <w:noProof/>
        </w:rPr>
      </w:r>
      <w:r>
        <w:rPr>
          <w:noProof/>
        </w:rPr>
        <w:fldChar w:fldCharType="separate"/>
      </w:r>
      <w:r>
        <w:rPr>
          <w:noProof/>
        </w:rPr>
        <w:t>24</w:t>
      </w:r>
      <w:r>
        <w:rPr>
          <w:noProof/>
        </w:rPr>
        <w:fldChar w:fldCharType="end"/>
      </w:r>
    </w:p>
    <w:p w14:paraId="344EF68E" w14:textId="6E275B46"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IP connectivity notify response</w:t>
      </w:r>
      <w:r>
        <w:rPr>
          <w:noProof/>
        </w:rPr>
        <w:tab/>
      </w:r>
      <w:r>
        <w:rPr>
          <w:noProof/>
        </w:rPr>
        <w:fldChar w:fldCharType="begin"/>
      </w:r>
      <w:r>
        <w:rPr>
          <w:noProof/>
        </w:rPr>
        <w:instrText xml:space="preserve"> PAGEREF _Toc217987223 \h </w:instrText>
      </w:r>
      <w:r>
        <w:rPr>
          <w:noProof/>
        </w:rPr>
      </w:r>
      <w:r>
        <w:rPr>
          <w:noProof/>
        </w:rPr>
        <w:fldChar w:fldCharType="separate"/>
      </w:r>
      <w:r>
        <w:rPr>
          <w:noProof/>
        </w:rPr>
        <w:t>24</w:t>
      </w:r>
      <w:r>
        <w:rPr>
          <w:noProof/>
        </w:rPr>
        <w:fldChar w:fldCharType="end"/>
      </w:r>
    </w:p>
    <w:p w14:paraId="54557323" w14:textId="7383E4D5"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request</w:t>
      </w:r>
      <w:r>
        <w:rPr>
          <w:noProof/>
        </w:rPr>
        <w:tab/>
      </w:r>
      <w:r>
        <w:rPr>
          <w:noProof/>
        </w:rPr>
        <w:fldChar w:fldCharType="begin"/>
      </w:r>
      <w:r>
        <w:rPr>
          <w:noProof/>
        </w:rPr>
        <w:instrText xml:space="preserve"> PAGEREF _Toc217987224 \h </w:instrText>
      </w:r>
      <w:r>
        <w:rPr>
          <w:noProof/>
        </w:rPr>
      </w:r>
      <w:r>
        <w:rPr>
          <w:noProof/>
        </w:rPr>
        <w:fldChar w:fldCharType="separate"/>
      </w:r>
      <w:r>
        <w:rPr>
          <w:noProof/>
        </w:rPr>
        <w:t>25</w:t>
      </w:r>
      <w:r>
        <w:rPr>
          <w:noProof/>
        </w:rPr>
        <w:fldChar w:fldCharType="end"/>
      </w:r>
    </w:p>
    <w:p w14:paraId="6D2EDF7A" w14:textId="2F2409E7"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response</w:t>
      </w:r>
      <w:r>
        <w:rPr>
          <w:noProof/>
        </w:rPr>
        <w:tab/>
      </w:r>
      <w:r>
        <w:rPr>
          <w:noProof/>
        </w:rPr>
        <w:fldChar w:fldCharType="begin"/>
      </w:r>
      <w:r>
        <w:rPr>
          <w:noProof/>
        </w:rPr>
        <w:instrText xml:space="preserve"> PAGEREF _Toc217987225 \h </w:instrText>
      </w:r>
      <w:r>
        <w:rPr>
          <w:noProof/>
        </w:rPr>
      </w:r>
      <w:r>
        <w:rPr>
          <w:noProof/>
        </w:rPr>
        <w:fldChar w:fldCharType="separate"/>
      </w:r>
      <w:r>
        <w:rPr>
          <w:noProof/>
        </w:rPr>
        <w:t>25</w:t>
      </w:r>
      <w:r>
        <w:rPr>
          <w:noProof/>
        </w:rPr>
        <w:fldChar w:fldCharType="end"/>
      </w:r>
    </w:p>
    <w:p w14:paraId="3A403C63" w14:textId="7938EFA5"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_Toc217987226 \h </w:instrText>
      </w:r>
      <w:r>
        <w:rPr>
          <w:noProof/>
        </w:rPr>
      </w:r>
      <w:r>
        <w:rPr>
          <w:noProof/>
        </w:rPr>
        <w:fldChar w:fldCharType="separate"/>
      </w:r>
      <w:r>
        <w:rPr>
          <w:noProof/>
        </w:rPr>
        <w:t>25</w:t>
      </w:r>
      <w:r>
        <w:rPr>
          <w:noProof/>
        </w:rPr>
        <w:fldChar w:fldCharType="end"/>
      </w:r>
    </w:p>
    <w:p w14:paraId="4D597F8D" w14:textId="772A38F6"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10.4</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Use of MBMS transmissions</w:t>
      </w:r>
      <w:r>
        <w:rPr>
          <w:noProof/>
        </w:rPr>
        <w:tab/>
      </w:r>
      <w:r>
        <w:rPr>
          <w:noProof/>
        </w:rPr>
        <w:fldChar w:fldCharType="begin"/>
      </w:r>
      <w:r>
        <w:rPr>
          <w:noProof/>
        </w:rPr>
        <w:instrText xml:space="preserve"> PAGEREF _Toc217987227 \h </w:instrText>
      </w:r>
      <w:r>
        <w:rPr>
          <w:noProof/>
        </w:rPr>
      </w:r>
      <w:r>
        <w:rPr>
          <w:noProof/>
        </w:rPr>
        <w:fldChar w:fldCharType="separate"/>
      </w:r>
      <w:r>
        <w:rPr>
          <w:noProof/>
        </w:rPr>
        <w:t>27</w:t>
      </w:r>
      <w:r>
        <w:rPr>
          <w:noProof/>
        </w:rPr>
        <w:fldChar w:fldCharType="end"/>
      </w:r>
    </w:p>
    <w:p w14:paraId="7D7F190A" w14:textId="185397D9"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10.4.1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General</w:t>
      </w:r>
      <w:r>
        <w:rPr>
          <w:noProof/>
        </w:rPr>
        <w:tab/>
      </w:r>
      <w:r>
        <w:rPr>
          <w:noProof/>
        </w:rPr>
        <w:fldChar w:fldCharType="begin"/>
      </w:r>
      <w:r>
        <w:rPr>
          <w:noProof/>
        </w:rPr>
        <w:instrText xml:space="preserve"> PAGEREF _Toc217987228 \h </w:instrText>
      </w:r>
      <w:r>
        <w:rPr>
          <w:noProof/>
        </w:rPr>
      </w:r>
      <w:r>
        <w:rPr>
          <w:noProof/>
        </w:rPr>
        <w:fldChar w:fldCharType="separate"/>
      </w:r>
      <w:r>
        <w:rPr>
          <w:noProof/>
        </w:rPr>
        <w:t>27</w:t>
      </w:r>
      <w:r>
        <w:rPr>
          <w:noProof/>
        </w:rPr>
        <w:fldChar w:fldCharType="end"/>
      </w:r>
    </w:p>
    <w:p w14:paraId="0FF08627" w14:textId="3FC08B37"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10.4.2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Information flows</w:t>
      </w:r>
      <w:r>
        <w:rPr>
          <w:noProof/>
        </w:rPr>
        <w:tab/>
      </w:r>
      <w:r>
        <w:rPr>
          <w:noProof/>
        </w:rPr>
        <w:fldChar w:fldCharType="begin"/>
      </w:r>
      <w:r>
        <w:rPr>
          <w:noProof/>
        </w:rPr>
        <w:instrText xml:space="preserve"> PAGEREF _Toc217987229 \h </w:instrText>
      </w:r>
      <w:r>
        <w:rPr>
          <w:noProof/>
        </w:rPr>
      </w:r>
      <w:r>
        <w:rPr>
          <w:noProof/>
        </w:rPr>
        <w:fldChar w:fldCharType="separate"/>
      </w:r>
      <w:r>
        <w:rPr>
          <w:noProof/>
        </w:rPr>
        <w:t>27</w:t>
      </w:r>
      <w:r>
        <w:rPr>
          <w:noProof/>
        </w:rPr>
        <w:fldChar w:fldCharType="end"/>
      </w:r>
    </w:p>
    <w:p w14:paraId="195740D7" w14:textId="02E4704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MapIOPSGroupToBearer (IP connectivity functionality)</w:t>
      </w:r>
      <w:r>
        <w:rPr>
          <w:noProof/>
        </w:rPr>
        <w:tab/>
      </w:r>
      <w:r>
        <w:rPr>
          <w:noProof/>
        </w:rPr>
        <w:fldChar w:fldCharType="begin"/>
      </w:r>
      <w:r>
        <w:rPr>
          <w:noProof/>
        </w:rPr>
        <w:instrText xml:space="preserve"> PAGEREF _Toc217987230 \h </w:instrText>
      </w:r>
      <w:r>
        <w:rPr>
          <w:noProof/>
        </w:rPr>
      </w:r>
      <w:r>
        <w:rPr>
          <w:noProof/>
        </w:rPr>
        <w:fldChar w:fldCharType="separate"/>
      </w:r>
      <w:r>
        <w:rPr>
          <w:noProof/>
        </w:rPr>
        <w:t>27</w:t>
      </w:r>
      <w:r>
        <w:rPr>
          <w:noProof/>
        </w:rPr>
        <w:fldChar w:fldCharType="end"/>
      </w:r>
    </w:p>
    <w:p w14:paraId="435F3433" w14:textId="60592961"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UnmapIOPSGroupFromBearer (IP connectivity functionality)</w:t>
      </w:r>
      <w:r>
        <w:rPr>
          <w:noProof/>
        </w:rPr>
        <w:tab/>
      </w:r>
      <w:r>
        <w:rPr>
          <w:noProof/>
        </w:rPr>
        <w:fldChar w:fldCharType="begin"/>
      </w:r>
      <w:r>
        <w:rPr>
          <w:noProof/>
        </w:rPr>
        <w:instrText xml:space="preserve"> PAGEREF _Toc217987231 \h </w:instrText>
      </w:r>
      <w:r>
        <w:rPr>
          <w:noProof/>
        </w:rPr>
      </w:r>
      <w:r>
        <w:rPr>
          <w:noProof/>
        </w:rPr>
        <w:fldChar w:fldCharType="separate"/>
      </w:r>
      <w:r>
        <w:rPr>
          <w:noProof/>
        </w:rPr>
        <w:t>28</w:t>
      </w:r>
      <w:r>
        <w:rPr>
          <w:noProof/>
        </w:rPr>
        <w:fldChar w:fldCharType="end"/>
      </w:r>
    </w:p>
    <w:p w14:paraId="366255EE" w14:textId="2860C355"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10.4.3</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Use of pre-established MBMS bearers</w:t>
      </w:r>
      <w:r>
        <w:rPr>
          <w:noProof/>
        </w:rPr>
        <w:tab/>
      </w:r>
      <w:r>
        <w:rPr>
          <w:noProof/>
        </w:rPr>
        <w:fldChar w:fldCharType="begin"/>
      </w:r>
      <w:r>
        <w:rPr>
          <w:noProof/>
        </w:rPr>
        <w:instrText xml:space="preserve"> PAGEREF _Toc217987232 \h </w:instrText>
      </w:r>
      <w:r>
        <w:rPr>
          <w:noProof/>
        </w:rPr>
      </w:r>
      <w:r>
        <w:rPr>
          <w:noProof/>
        </w:rPr>
        <w:fldChar w:fldCharType="separate"/>
      </w:r>
      <w:r>
        <w:rPr>
          <w:noProof/>
        </w:rPr>
        <w:t>28</w:t>
      </w:r>
      <w:r>
        <w:rPr>
          <w:noProof/>
        </w:rPr>
        <w:fldChar w:fldCharType="end"/>
      </w:r>
    </w:p>
    <w:p w14:paraId="75875749" w14:textId="3842EB08"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noProof/>
          <w:lang w:val="nl-NL" w:eastAsia="zh-CN"/>
        </w:rPr>
        <w:t>10.4.4</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_Toc217987233 \h </w:instrText>
      </w:r>
      <w:r>
        <w:rPr>
          <w:noProof/>
        </w:rPr>
      </w:r>
      <w:r>
        <w:rPr>
          <w:noProof/>
        </w:rPr>
        <w:fldChar w:fldCharType="separate"/>
      </w:r>
      <w:r>
        <w:rPr>
          <w:noProof/>
        </w:rPr>
        <w:t>28</w:t>
      </w:r>
      <w:r>
        <w:rPr>
          <w:noProof/>
        </w:rPr>
        <w:fldChar w:fldCharType="end"/>
      </w:r>
    </w:p>
    <w:p w14:paraId="642C84D4" w14:textId="041D0F4D"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noProof/>
          <w:lang w:val="en-US"/>
        </w:rPr>
        <w:t>10.4.5</w:t>
      </w:r>
      <w:r>
        <w:rPr>
          <w:rFonts w:asciiTheme="minorHAnsi" w:eastAsiaTheme="minorEastAsia" w:hAnsiTheme="minorHAnsi" w:cstheme="minorBidi"/>
          <w:noProof/>
          <w:kern w:val="2"/>
          <w:sz w:val="24"/>
          <w:szCs w:val="24"/>
          <w:lang w:eastAsia="en-GB"/>
          <w14:ligatures w14:val="standardContextual"/>
        </w:rPr>
        <w:tab/>
      </w:r>
      <w:r w:rsidRPr="00FB349E">
        <w:rPr>
          <w:noProof/>
          <w:lang w:val="en-US"/>
        </w:rPr>
        <w:t>Group session connect and disconnect over MBMS (IP connectivity functionality)</w:t>
      </w:r>
      <w:r>
        <w:rPr>
          <w:noProof/>
        </w:rPr>
        <w:tab/>
      </w:r>
      <w:r>
        <w:rPr>
          <w:noProof/>
        </w:rPr>
        <w:fldChar w:fldCharType="begin"/>
      </w:r>
      <w:r>
        <w:rPr>
          <w:noProof/>
        </w:rPr>
        <w:instrText xml:space="preserve"> PAGEREF _Toc217987234 \h </w:instrText>
      </w:r>
      <w:r>
        <w:rPr>
          <w:noProof/>
        </w:rPr>
      </w:r>
      <w:r>
        <w:rPr>
          <w:noProof/>
        </w:rPr>
        <w:fldChar w:fldCharType="separate"/>
      </w:r>
      <w:r>
        <w:rPr>
          <w:noProof/>
        </w:rPr>
        <w:t>29</w:t>
      </w:r>
      <w:r>
        <w:rPr>
          <w:noProof/>
        </w:rPr>
        <w:fldChar w:fldCharType="end"/>
      </w:r>
    </w:p>
    <w:p w14:paraId="1AF095DB" w14:textId="55A0235C"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sidRPr="00FB349E">
        <w:rPr>
          <w:noProof/>
          <w:lang w:val="en-US"/>
        </w:rPr>
        <w:t>10.4.5.1</w:t>
      </w:r>
      <w:r>
        <w:rPr>
          <w:rFonts w:asciiTheme="minorHAnsi" w:eastAsiaTheme="minorEastAsia" w:hAnsiTheme="minorHAnsi" w:cstheme="minorBidi"/>
          <w:noProof/>
          <w:kern w:val="2"/>
          <w:sz w:val="24"/>
          <w:szCs w:val="24"/>
          <w:lang w:eastAsia="en-GB"/>
          <w14:ligatures w14:val="standardContextual"/>
        </w:rPr>
        <w:tab/>
      </w:r>
      <w:r w:rsidRPr="00FB349E">
        <w:rPr>
          <w:noProof/>
          <w:lang w:val="en-US"/>
        </w:rPr>
        <w:t>General</w:t>
      </w:r>
      <w:r>
        <w:rPr>
          <w:noProof/>
        </w:rPr>
        <w:tab/>
      </w:r>
      <w:r>
        <w:rPr>
          <w:noProof/>
        </w:rPr>
        <w:fldChar w:fldCharType="begin"/>
      </w:r>
      <w:r>
        <w:rPr>
          <w:noProof/>
        </w:rPr>
        <w:instrText xml:space="preserve"> PAGEREF _Toc217987235 \h </w:instrText>
      </w:r>
      <w:r>
        <w:rPr>
          <w:noProof/>
        </w:rPr>
      </w:r>
      <w:r>
        <w:rPr>
          <w:noProof/>
        </w:rPr>
        <w:fldChar w:fldCharType="separate"/>
      </w:r>
      <w:r>
        <w:rPr>
          <w:noProof/>
        </w:rPr>
        <w:t>29</w:t>
      </w:r>
      <w:r>
        <w:rPr>
          <w:noProof/>
        </w:rPr>
        <w:fldChar w:fldCharType="end"/>
      </w:r>
    </w:p>
    <w:p w14:paraId="1AB1A80F" w14:textId="18192145"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sidRPr="00FB349E">
        <w:rPr>
          <w:noProof/>
          <w:lang w:val="en-US"/>
        </w:rPr>
        <w:t>10.4.5.2</w:t>
      </w:r>
      <w:r>
        <w:rPr>
          <w:rFonts w:asciiTheme="minorHAnsi" w:eastAsiaTheme="minorEastAsia" w:hAnsiTheme="minorHAnsi" w:cstheme="minorBidi"/>
          <w:noProof/>
          <w:kern w:val="2"/>
          <w:sz w:val="24"/>
          <w:szCs w:val="24"/>
          <w:lang w:eastAsia="en-GB"/>
          <w14:ligatures w14:val="standardContextual"/>
        </w:rPr>
        <w:tab/>
      </w:r>
      <w:r w:rsidRPr="00FB349E">
        <w:rPr>
          <w:noProof/>
          <w:lang w:val="en-US"/>
        </w:rPr>
        <w:t>Procedure</w:t>
      </w:r>
      <w:r>
        <w:rPr>
          <w:noProof/>
        </w:rPr>
        <w:tab/>
      </w:r>
      <w:r>
        <w:rPr>
          <w:noProof/>
        </w:rPr>
        <w:fldChar w:fldCharType="begin"/>
      </w:r>
      <w:r>
        <w:rPr>
          <w:noProof/>
        </w:rPr>
        <w:instrText xml:space="preserve"> PAGEREF _Toc217987236 \h </w:instrText>
      </w:r>
      <w:r>
        <w:rPr>
          <w:noProof/>
        </w:rPr>
      </w:r>
      <w:r>
        <w:rPr>
          <w:noProof/>
        </w:rPr>
        <w:fldChar w:fldCharType="separate"/>
      </w:r>
      <w:r>
        <w:rPr>
          <w:noProof/>
        </w:rPr>
        <w:t>29</w:t>
      </w:r>
      <w:r>
        <w:rPr>
          <w:noProof/>
        </w:rPr>
        <w:fldChar w:fldCharType="end"/>
      </w:r>
    </w:p>
    <w:p w14:paraId="2C891573" w14:textId="734CD6C5"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sidRPr="00FB349E">
        <w:rPr>
          <w:noProof/>
          <w:lang w:val="en-US"/>
        </w:rPr>
        <w:t>10.4.5.2.1</w:t>
      </w:r>
      <w:r>
        <w:rPr>
          <w:rFonts w:asciiTheme="minorHAnsi" w:eastAsiaTheme="minorEastAsia" w:hAnsiTheme="minorHAnsi" w:cstheme="minorBidi"/>
          <w:noProof/>
          <w:kern w:val="2"/>
          <w:sz w:val="24"/>
          <w:szCs w:val="24"/>
          <w:lang w:eastAsia="en-GB"/>
          <w14:ligatures w14:val="standardContextual"/>
        </w:rPr>
        <w:tab/>
      </w:r>
      <w:r w:rsidRPr="00FB349E">
        <w:rPr>
          <w:noProof/>
          <w:lang w:val="en-US"/>
        </w:rPr>
        <w:t>Group Session connect over MBMS</w:t>
      </w:r>
      <w:r>
        <w:rPr>
          <w:noProof/>
        </w:rPr>
        <w:tab/>
      </w:r>
      <w:r>
        <w:rPr>
          <w:noProof/>
        </w:rPr>
        <w:fldChar w:fldCharType="begin"/>
      </w:r>
      <w:r>
        <w:rPr>
          <w:noProof/>
        </w:rPr>
        <w:instrText xml:space="preserve"> PAGEREF _Toc217987237 \h </w:instrText>
      </w:r>
      <w:r>
        <w:rPr>
          <w:noProof/>
        </w:rPr>
      </w:r>
      <w:r>
        <w:rPr>
          <w:noProof/>
        </w:rPr>
        <w:fldChar w:fldCharType="separate"/>
      </w:r>
      <w:r>
        <w:rPr>
          <w:noProof/>
        </w:rPr>
        <w:t>29</w:t>
      </w:r>
      <w:r>
        <w:rPr>
          <w:noProof/>
        </w:rPr>
        <w:fldChar w:fldCharType="end"/>
      </w:r>
    </w:p>
    <w:p w14:paraId="2208B9FE" w14:textId="24E5C202"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sidRPr="00FB349E">
        <w:rPr>
          <w:noProof/>
          <w:lang w:val="en-US"/>
        </w:rPr>
        <w:t>10.4.5.2.2</w:t>
      </w:r>
      <w:r>
        <w:rPr>
          <w:rFonts w:asciiTheme="minorHAnsi" w:eastAsiaTheme="minorEastAsia" w:hAnsiTheme="minorHAnsi" w:cstheme="minorBidi"/>
          <w:noProof/>
          <w:kern w:val="2"/>
          <w:sz w:val="24"/>
          <w:szCs w:val="24"/>
          <w:lang w:eastAsia="en-GB"/>
          <w14:ligatures w14:val="standardContextual"/>
        </w:rPr>
        <w:tab/>
      </w:r>
      <w:r w:rsidRPr="00FB349E">
        <w:rPr>
          <w:noProof/>
          <w:lang w:val="en-US"/>
        </w:rPr>
        <w:t>Group session disconnect over MBMS</w:t>
      </w:r>
      <w:r>
        <w:rPr>
          <w:noProof/>
        </w:rPr>
        <w:tab/>
      </w:r>
      <w:r>
        <w:rPr>
          <w:noProof/>
        </w:rPr>
        <w:fldChar w:fldCharType="begin"/>
      </w:r>
      <w:r>
        <w:rPr>
          <w:noProof/>
        </w:rPr>
        <w:instrText xml:space="preserve"> PAGEREF _Toc217987238 \h </w:instrText>
      </w:r>
      <w:r>
        <w:rPr>
          <w:noProof/>
        </w:rPr>
      </w:r>
      <w:r>
        <w:rPr>
          <w:noProof/>
        </w:rPr>
        <w:fldChar w:fldCharType="separate"/>
      </w:r>
      <w:r>
        <w:rPr>
          <w:noProof/>
        </w:rPr>
        <w:t>30</w:t>
      </w:r>
      <w:r>
        <w:rPr>
          <w:noProof/>
        </w:rPr>
        <w:fldChar w:fldCharType="end"/>
      </w:r>
    </w:p>
    <w:p w14:paraId="43D3F740" w14:textId="7FF5C7A7"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MCPTT service</w:t>
      </w:r>
      <w:r>
        <w:rPr>
          <w:noProof/>
        </w:rPr>
        <w:tab/>
      </w:r>
      <w:r>
        <w:rPr>
          <w:noProof/>
        </w:rPr>
        <w:fldChar w:fldCharType="begin"/>
      </w:r>
      <w:r>
        <w:rPr>
          <w:noProof/>
        </w:rPr>
        <w:instrText xml:space="preserve"> PAGEREF _Toc217987239 \h </w:instrText>
      </w:r>
      <w:r>
        <w:rPr>
          <w:noProof/>
        </w:rPr>
      </w:r>
      <w:r>
        <w:rPr>
          <w:noProof/>
        </w:rPr>
        <w:fldChar w:fldCharType="separate"/>
      </w:r>
      <w:r>
        <w:rPr>
          <w:noProof/>
        </w:rPr>
        <w:t>31</w:t>
      </w:r>
      <w:r>
        <w:rPr>
          <w:noProof/>
        </w:rPr>
        <w:fldChar w:fldCharType="end"/>
      </w:r>
    </w:p>
    <w:p w14:paraId="35C13202" w14:textId="7C17AE9C"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lastRenderedPageBreak/>
        <w:t>10.5.1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group call (IP connectivity functionality)</w:t>
      </w:r>
      <w:r>
        <w:rPr>
          <w:noProof/>
        </w:rPr>
        <w:tab/>
      </w:r>
      <w:r>
        <w:rPr>
          <w:noProof/>
        </w:rPr>
        <w:fldChar w:fldCharType="begin"/>
      </w:r>
      <w:r>
        <w:rPr>
          <w:noProof/>
        </w:rPr>
        <w:instrText xml:space="preserve"> PAGEREF _Toc217987240 \h </w:instrText>
      </w:r>
      <w:r>
        <w:rPr>
          <w:noProof/>
        </w:rPr>
      </w:r>
      <w:r>
        <w:rPr>
          <w:noProof/>
        </w:rPr>
        <w:fldChar w:fldCharType="separate"/>
      </w:r>
      <w:r>
        <w:rPr>
          <w:noProof/>
        </w:rPr>
        <w:t>31</w:t>
      </w:r>
      <w:r>
        <w:rPr>
          <w:noProof/>
        </w:rPr>
        <w:fldChar w:fldCharType="end"/>
      </w:r>
    </w:p>
    <w:p w14:paraId="4FA855CF" w14:textId="5995A6C3"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_Toc217987241 \h </w:instrText>
      </w:r>
      <w:r>
        <w:rPr>
          <w:noProof/>
        </w:rPr>
      </w:r>
      <w:r>
        <w:rPr>
          <w:noProof/>
        </w:rPr>
        <w:fldChar w:fldCharType="separate"/>
      </w:r>
      <w:r>
        <w:rPr>
          <w:noProof/>
        </w:rPr>
        <w:t>31</w:t>
      </w:r>
      <w:r>
        <w:rPr>
          <w:noProof/>
        </w:rPr>
        <w:fldChar w:fldCharType="end"/>
      </w:r>
    </w:p>
    <w:p w14:paraId="07F0D34C" w14:textId="104E234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_Toc217987242 \h </w:instrText>
      </w:r>
      <w:r>
        <w:rPr>
          <w:noProof/>
        </w:rPr>
      </w:r>
      <w:r>
        <w:rPr>
          <w:noProof/>
        </w:rPr>
        <w:fldChar w:fldCharType="separate"/>
      </w:r>
      <w:r>
        <w:rPr>
          <w:noProof/>
        </w:rPr>
        <w:t>31</w:t>
      </w:r>
      <w:r>
        <w:rPr>
          <w:noProof/>
        </w:rPr>
        <w:fldChar w:fldCharType="end"/>
      </w:r>
    </w:p>
    <w:p w14:paraId="3CE6D012" w14:textId="70C86BA8"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10.5.1.2.1</w:t>
      </w:r>
      <w:r>
        <w:rPr>
          <w:rFonts w:asciiTheme="minorHAnsi" w:eastAsiaTheme="minorEastAsia" w:hAnsiTheme="minorHAnsi" w:cstheme="minorBidi"/>
          <w:noProof/>
          <w:kern w:val="2"/>
          <w:sz w:val="24"/>
          <w:szCs w:val="24"/>
          <w:lang w:eastAsia="en-GB"/>
          <w14:ligatures w14:val="standardContextual"/>
        </w:rPr>
        <w:tab/>
      </w:r>
      <w:r>
        <w:rPr>
          <w:noProof/>
          <w:lang w:eastAsia="zh-CN"/>
        </w:rPr>
        <w:t>IOPS group call announcement</w:t>
      </w:r>
      <w:r>
        <w:rPr>
          <w:noProof/>
        </w:rPr>
        <w:tab/>
      </w:r>
      <w:r>
        <w:rPr>
          <w:noProof/>
        </w:rPr>
        <w:fldChar w:fldCharType="begin"/>
      </w:r>
      <w:r>
        <w:rPr>
          <w:noProof/>
        </w:rPr>
        <w:instrText xml:space="preserve"> PAGEREF _Toc217987243 \h </w:instrText>
      </w:r>
      <w:r>
        <w:rPr>
          <w:noProof/>
        </w:rPr>
      </w:r>
      <w:r>
        <w:rPr>
          <w:noProof/>
        </w:rPr>
        <w:fldChar w:fldCharType="separate"/>
      </w:r>
      <w:r>
        <w:rPr>
          <w:noProof/>
        </w:rPr>
        <w:t>31</w:t>
      </w:r>
      <w:r>
        <w:rPr>
          <w:noProof/>
        </w:rPr>
        <w:fldChar w:fldCharType="end"/>
      </w:r>
    </w:p>
    <w:p w14:paraId="7DC9049F" w14:textId="53F09753"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10.5.1.2.2</w:t>
      </w:r>
      <w:r>
        <w:rPr>
          <w:rFonts w:asciiTheme="minorHAnsi" w:eastAsiaTheme="minorEastAsia" w:hAnsiTheme="minorHAnsi" w:cstheme="minorBidi"/>
          <w:noProof/>
          <w:kern w:val="2"/>
          <w:sz w:val="24"/>
          <w:szCs w:val="24"/>
          <w:lang w:eastAsia="en-GB"/>
          <w14:ligatures w14:val="standardContextual"/>
        </w:rPr>
        <w:tab/>
      </w:r>
      <w:r>
        <w:rPr>
          <w:noProof/>
          <w:lang w:eastAsia="ko-KR"/>
        </w:rPr>
        <w:t>IOPS group call r</w:t>
      </w:r>
      <w:r>
        <w:rPr>
          <w:noProof/>
        </w:rPr>
        <w:t>esponse</w:t>
      </w:r>
      <w:r>
        <w:rPr>
          <w:noProof/>
        </w:rPr>
        <w:tab/>
      </w:r>
      <w:r>
        <w:rPr>
          <w:noProof/>
        </w:rPr>
        <w:fldChar w:fldCharType="begin"/>
      </w:r>
      <w:r>
        <w:rPr>
          <w:noProof/>
        </w:rPr>
        <w:instrText xml:space="preserve"> PAGEREF _Toc217987244 \h </w:instrText>
      </w:r>
      <w:r>
        <w:rPr>
          <w:noProof/>
        </w:rPr>
      </w:r>
      <w:r>
        <w:rPr>
          <w:noProof/>
        </w:rPr>
        <w:fldChar w:fldCharType="separate"/>
      </w:r>
      <w:r>
        <w:rPr>
          <w:noProof/>
        </w:rPr>
        <w:t>31</w:t>
      </w:r>
      <w:r>
        <w:rPr>
          <w:noProof/>
        </w:rPr>
        <w:fldChar w:fldCharType="end"/>
      </w:r>
    </w:p>
    <w:p w14:paraId="23C34FE9" w14:textId="0AFF92A0"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10.5.1.2.3</w:t>
      </w:r>
      <w:r>
        <w:rPr>
          <w:rFonts w:asciiTheme="minorHAnsi" w:eastAsiaTheme="minorEastAsia" w:hAnsiTheme="minorHAnsi" w:cstheme="minorBidi"/>
          <w:noProof/>
          <w:kern w:val="2"/>
          <w:sz w:val="24"/>
          <w:szCs w:val="24"/>
          <w:lang w:eastAsia="en-GB"/>
          <w14:ligatures w14:val="standardContextual"/>
        </w:rPr>
        <w:tab/>
      </w:r>
      <w:r>
        <w:rPr>
          <w:noProof/>
        </w:rPr>
        <w:t>IOPS emergency group call upgrade</w:t>
      </w:r>
      <w:r>
        <w:rPr>
          <w:noProof/>
        </w:rPr>
        <w:tab/>
      </w:r>
      <w:r>
        <w:rPr>
          <w:noProof/>
        </w:rPr>
        <w:fldChar w:fldCharType="begin"/>
      </w:r>
      <w:r>
        <w:rPr>
          <w:noProof/>
        </w:rPr>
        <w:instrText xml:space="preserve"> PAGEREF _Toc217987245 \h </w:instrText>
      </w:r>
      <w:r>
        <w:rPr>
          <w:noProof/>
        </w:rPr>
      </w:r>
      <w:r>
        <w:rPr>
          <w:noProof/>
        </w:rPr>
        <w:fldChar w:fldCharType="separate"/>
      </w:r>
      <w:r>
        <w:rPr>
          <w:noProof/>
        </w:rPr>
        <w:t>32</w:t>
      </w:r>
      <w:r>
        <w:rPr>
          <w:noProof/>
        </w:rPr>
        <w:fldChar w:fldCharType="end"/>
      </w:r>
    </w:p>
    <w:p w14:paraId="16DD52C6" w14:textId="56D5C750"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10.5.1.2.4</w:t>
      </w:r>
      <w:r>
        <w:rPr>
          <w:rFonts w:asciiTheme="minorHAnsi" w:eastAsiaTheme="minorEastAsia" w:hAnsiTheme="minorHAnsi" w:cstheme="minorBidi"/>
          <w:noProof/>
          <w:kern w:val="2"/>
          <w:sz w:val="24"/>
          <w:szCs w:val="24"/>
          <w:lang w:eastAsia="en-GB"/>
          <w14:ligatures w14:val="standardContextual"/>
        </w:rPr>
        <w:tab/>
      </w:r>
      <w:r>
        <w:rPr>
          <w:noProof/>
        </w:rPr>
        <w:t>IOPS emergency group call state cancel</w:t>
      </w:r>
      <w:r>
        <w:rPr>
          <w:noProof/>
        </w:rPr>
        <w:tab/>
      </w:r>
      <w:r>
        <w:rPr>
          <w:noProof/>
        </w:rPr>
        <w:fldChar w:fldCharType="begin"/>
      </w:r>
      <w:r>
        <w:rPr>
          <w:noProof/>
        </w:rPr>
        <w:instrText xml:space="preserve"> PAGEREF _Toc217987246 \h </w:instrText>
      </w:r>
      <w:r>
        <w:rPr>
          <w:noProof/>
        </w:rPr>
      </w:r>
      <w:r>
        <w:rPr>
          <w:noProof/>
        </w:rPr>
        <w:fldChar w:fldCharType="separate"/>
      </w:r>
      <w:r>
        <w:rPr>
          <w:noProof/>
        </w:rPr>
        <w:t>32</w:t>
      </w:r>
      <w:r>
        <w:rPr>
          <w:noProof/>
        </w:rPr>
        <w:fldChar w:fldCharType="end"/>
      </w:r>
    </w:p>
    <w:p w14:paraId="43BD2117" w14:textId="7F21EBC6"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IOPS group call setup</w:t>
      </w:r>
      <w:r>
        <w:rPr>
          <w:noProof/>
        </w:rPr>
        <w:tab/>
      </w:r>
      <w:r>
        <w:rPr>
          <w:noProof/>
        </w:rPr>
        <w:fldChar w:fldCharType="begin"/>
      </w:r>
      <w:r>
        <w:rPr>
          <w:noProof/>
        </w:rPr>
        <w:instrText xml:space="preserve"> PAGEREF _Toc217987247 \h </w:instrText>
      </w:r>
      <w:r>
        <w:rPr>
          <w:noProof/>
        </w:rPr>
      </w:r>
      <w:r>
        <w:rPr>
          <w:noProof/>
        </w:rPr>
        <w:fldChar w:fldCharType="separate"/>
      </w:r>
      <w:r>
        <w:rPr>
          <w:noProof/>
        </w:rPr>
        <w:t>32</w:t>
      </w:r>
      <w:r>
        <w:rPr>
          <w:noProof/>
        </w:rPr>
        <w:fldChar w:fldCharType="end"/>
      </w:r>
    </w:p>
    <w:p w14:paraId="49AB3ACF" w14:textId="032D12EA"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10.5.1.4</w:t>
      </w:r>
      <w:r>
        <w:rPr>
          <w:rFonts w:asciiTheme="minorHAnsi" w:eastAsiaTheme="minorEastAsia" w:hAnsiTheme="minorHAnsi" w:cstheme="minorBidi"/>
          <w:noProof/>
          <w:kern w:val="2"/>
          <w:sz w:val="24"/>
          <w:szCs w:val="24"/>
          <w:lang w:eastAsia="en-GB"/>
          <w14:ligatures w14:val="standardContextual"/>
        </w:rPr>
        <w:tab/>
      </w:r>
      <w:r>
        <w:rPr>
          <w:noProof/>
        </w:rPr>
        <w:t>IOPS emergency group call</w:t>
      </w:r>
      <w:r>
        <w:rPr>
          <w:noProof/>
        </w:rPr>
        <w:tab/>
      </w:r>
      <w:r>
        <w:rPr>
          <w:noProof/>
        </w:rPr>
        <w:fldChar w:fldCharType="begin"/>
      </w:r>
      <w:r>
        <w:rPr>
          <w:noProof/>
        </w:rPr>
        <w:instrText xml:space="preserve"> PAGEREF _Toc217987248 \h </w:instrText>
      </w:r>
      <w:r>
        <w:rPr>
          <w:noProof/>
        </w:rPr>
      </w:r>
      <w:r>
        <w:rPr>
          <w:noProof/>
        </w:rPr>
        <w:fldChar w:fldCharType="separate"/>
      </w:r>
      <w:r>
        <w:rPr>
          <w:noProof/>
        </w:rPr>
        <w:t>34</w:t>
      </w:r>
      <w:r>
        <w:rPr>
          <w:noProof/>
        </w:rPr>
        <w:fldChar w:fldCharType="end"/>
      </w:r>
    </w:p>
    <w:p w14:paraId="48FBEDAB" w14:textId="53900721"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10.5.1.5</w:t>
      </w:r>
      <w:r>
        <w:rPr>
          <w:rFonts w:asciiTheme="minorHAnsi" w:eastAsiaTheme="minorEastAsia" w:hAnsiTheme="minorHAnsi" w:cstheme="minorBidi"/>
          <w:noProof/>
          <w:kern w:val="2"/>
          <w:sz w:val="24"/>
          <w:szCs w:val="24"/>
          <w:lang w:eastAsia="en-GB"/>
          <w14:ligatures w14:val="standardContextual"/>
        </w:rPr>
        <w:tab/>
      </w:r>
      <w:r>
        <w:rPr>
          <w:noProof/>
        </w:rPr>
        <w:t>IOPS group call release</w:t>
      </w:r>
      <w:r>
        <w:rPr>
          <w:noProof/>
        </w:rPr>
        <w:tab/>
      </w:r>
      <w:r>
        <w:rPr>
          <w:noProof/>
        </w:rPr>
        <w:fldChar w:fldCharType="begin"/>
      </w:r>
      <w:r>
        <w:rPr>
          <w:noProof/>
        </w:rPr>
        <w:instrText xml:space="preserve"> PAGEREF _Toc217987249 \h </w:instrText>
      </w:r>
      <w:r>
        <w:rPr>
          <w:noProof/>
        </w:rPr>
      </w:r>
      <w:r>
        <w:rPr>
          <w:noProof/>
        </w:rPr>
        <w:fldChar w:fldCharType="separate"/>
      </w:r>
      <w:r>
        <w:rPr>
          <w:noProof/>
        </w:rPr>
        <w:t>36</w:t>
      </w:r>
      <w:r>
        <w:rPr>
          <w:noProof/>
        </w:rPr>
        <w:fldChar w:fldCharType="end"/>
      </w:r>
    </w:p>
    <w:p w14:paraId="03D98421" w14:textId="401DDA68"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10.5.2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private call (IP connectivity functionality)</w:t>
      </w:r>
      <w:r>
        <w:rPr>
          <w:noProof/>
        </w:rPr>
        <w:tab/>
      </w:r>
      <w:r>
        <w:rPr>
          <w:noProof/>
        </w:rPr>
        <w:fldChar w:fldCharType="begin"/>
      </w:r>
      <w:r>
        <w:rPr>
          <w:noProof/>
        </w:rPr>
        <w:instrText xml:space="preserve"> PAGEREF _Toc217987250 \h </w:instrText>
      </w:r>
      <w:r>
        <w:rPr>
          <w:noProof/>
        </w:rPr>
      </w:r>
      <w:r>
        <w:rPr>
          <w:noProof/>
        </w:rPr>
        <w:fldChar w:fldCharType="separate"/>
      </w:r>
      <w:r>
        <w:rPr>
          <w:noProof/>
        </w:rPr>
        <w:t>36</w:t>
      </w:r>
      <w:r>
        <w:rPr>
          <w:noProof/>
        </w:rPr>
        <w:fldChar w:fldCharType="end"/>
      </w:r>
    </w:p>
    <w:p w14:paraId="4AAE92A5" w14:textId="6857CA0F"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_Toc217987251 \h </w:instrText>
      </w:r>
      <w:r>
        <w:rPr>
          <w:noProof/>
        </w:rPr>
      </w:r>
      <w:r>
        <w:rPr>
          <w:noProof/>
        </w:rPr>
        <w:fldChar w:fldCharType="separate"/>
      </w:r>
      <w:r>
        <w:rPr>
          <w:noProof/>
        </w:rPr>
        <w:t>36</w:t>
      </w:r>
      <w:r>
        <w:rPr>
          <w:noProof/>
        </w:rPr>
        <w:fldChar w:fldCharType="end"/>
      </w:r>
    </w:p>
    <w:p w14:paraId="263CA7AC" w14:textId="27BAA4A8"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_Toc217987252 \h </w:instrText>
      </w:r>
      <w:r>
        <w:rPr>
          <w:noProof/>
        </w:rPr>
      </w:r>
      <w:r>
        <w:rPr>
          <w:noProof/>
        </w:rPr>
        <w:fldChar w:fldCharType="separate"/>
      </w:r>
      <w:r>
        <w:rPr>
          <w:noProof/>
        </w:rPr>
        <w:t>37</w:t>
      </w:r>
      <w:r>
        <w:rPr>
          <w:noProof/>
        </w:rPr>
        <w:fldChar w:fldCharType="end"/>
      </w:r>
    </w:p>
    <w:p w14:paraId="7FF94241" w14:textId="17CC6745"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10.5.2.2.1</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setup request</w:t>
      </w:r>
      <w:r>
        <w:rPr>
          <w:noProof/>
        </w:rPr>
        <w:tab/>
      </w:r>
      <w:r>
        <w:rPr>
          <w:noProof/>
        </w:rPr>
        <w:fldChar w:fldCharType="begin"/>
      </w:r>
      <w:r>
        <w:rPr>
          <w:noProof/>
        </w:rPr>
        <w:instrText xml:space="preserve"> PAGEREF _Toc217987253 \h </w:instrText>
      </w:r>
      <w:r>
        <w:rPr>
          <w:noProof/>
        </w:rPr>
      </w:r>
      <w:r>
        <w:rPr>
          <w:noProof/>
        </w:rPr>
        <w:fldChar w:fldCharType="separate"/>
      </w:r>
      <w:r>
        <w:rPr>
          <w:noProof/>
        </w:rPr>
        <w:t>37</w:t>
      </w:r>
      <w:r>
        <w:rPr>
          <w:noProof/>
        </w:rPr>
        <w:fldChar w:fldCharType="end"/>
      </w:r>
    </w:p>
    <w:p w14:paraId="186FB07A" w14:textId="2E71326F"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call setup re</w:t>
      </w:r>
      <w:r>
        <w:rPr>
          <w:noProof/>
          <w:lang w:eastAsia="zh-CN"/>
        </w:rPr>
        <w:t>sponse</w:t>
      </w:r>
      <w:r>
        <w:rPr>
          <w:noProof/>
        </w:rPr>
        <w:tab/>
      </w:r>
      <w:r>
        <w:rPr>
          <w:noProof/>
        </w:rPr>
        <w:fldChar w:fldCharType="begin"/>
      </w:r>
      <w:r>
        <w:rPr>
          <w:noProof/>
        </w:rPr>
        <w:instrText xml:space="preserve"> PAGEREF _Toc217987254 \h </w:instrText>
      </w:r>
      <w:r>
        <w:rPr>
          <w:noProof/>
        </w:rPr>
      </w:r>
      <w:r>
        <w:rPr>
          <w:noProof/>
        </w:rPr>
        <w:fldChar w:fldCharType="separate"/>
      </w:r>
      <w:r>
        <w:rPr>
          <w:noProof/>
        </w:rPr>
        <w:t>37</w:t>
      </w:r>
      <w:r>
        <w:rPr>
          <w:noProof/>
        </w:rPr>
        <w:fldChar w:fldCharType="end"/>
      </w:r>
    </w:p>
    <w:p w14:paraId="0FD1EB5A" w14:textId="1D2976D2"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10.5.2.2.3</w:t>
      </w:r>
      <w:r>
        <w:rPr>
          <w:rFonts w:asciiTheme="minorHAnsi" w:eastAsiaTheme="minorEastAsia" w:hAnsiTheme="minorHAnsi" w:cstheme="minorBidi"/>
          <w:noProof/>
          <w:kern w:val="2"/>
          <w:sz w:val="24"/>
          <w:szCs w:val="24"/>
          <w:lang w:eastAsia="en-GB"/>
          <w14:ligatures w14:val="standardContextual"/>
        </w:rPr>
        <w:tab/>
      </w:r>
      <w:r>
        <w:rPr>
          <w:noProof/>
        </w:rPr>
        <w:t>IOPS MCPTT ringing</w:t>
      </w:r>
      <w:r>
        <w:rPr>
          <w:noProof/>
        </w:rPr>
        <w:tab/>
      </w:r>
      <w:r>
        <w:rPr>
          <w:noProof/>
        </w:rPr>
        <w:fldChar w:fldCharType="begin"/>
      </w:r>
      <w:r>
        <w:rPr>
          <w:noProof/>
        </w:rPr>
        <w:instrText xml:space="preserve"> PAGEREF _Toc217987255 \h </w:instrText>
      </w:r>
      <w:r>
        <w:rPr>
          <w:noProof/>
        </w:rPr>
      </w:r>
      <w:r>
        <w:rPr>
          <w:noProof/>
        </w:rPr>
        <w:fldChar w:fldCharType="separate"/>
      </w:r>
      <w:r>
        <w:rPr>
          <w:noProof/>
        </w:rPr>
        <w:t>37</w:t>
      </w:r>
      <w:r>
        <w:rPr>
          <w:noProof/>
        </w:rPr>
        <w:fldChar w:fldCharType="end"/>
      </w:r>
    </w:p>
    <w:p w14:paraId="033E8390" w14:textId="0413EBA9"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10.5.2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release request</w:t>
      </w:r>
      <w:r>
        <w:rPr>
          <w:noProof/>
        </w:rPr>
        <w:tab/>
      </w:r>
      <w:r>
        <w:rPr>
          <w:noProof/>
        </w:rPr>
        <w:fldChar w:fldCharType="begin"/>
      </w:r>
      <w:r>
        <w:rPr>
          <w:noProof/>
        </w:rPr>
        <w:instrText xml:space="preserve"> PAGEREF _Toc217987256 \h </w:instrText>
      </w:r>
      <w:r>
        <w:rPr>
          <w:noProof/>
        </w:rPr>
      </w:r>
      <w:r>
        <w:rPr>
          <w:noProof/>
        </w:rPr>
        <w:fldChar w:fldCharType="separate"/>
      </w:r>
      <w:r>
        <w:rPr>
          <w:noProof/>
        </w:rPr>
        <w:t>38</w:t>
      </w:r>
      <w:r>
        <w:rPr>
          <w:noProof/>
        </w:rPr>
        <w:fldChar w:fldCharType="end"/>
      </w:r>
    </w:p>
    <w:p w14:paraId="1049D0B4" w14:textId="3F4BEE4B"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IOPS 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_Toc217987257 \h </w:instrText>
      </w:r>
      <w:r>
        <w:rPr>
          <w:noProof/>
        </w:rPr>
      </w:r>
      <w:r>
        <w:rPr>
          <w:noProof/>
        </w:rPr>
        <w:fldChar w:fldCharType="separate"/>
      </w:r>
      <w:r>
        <w:rPr>
          <w:noProof/>
        </w:rPr>
        <w:t>38</w:t>
      </w:r>
      <w:r>
        <w:rPr>
          <w:noProof/>
        </w:rPr>
        <w:fldChar w:fldCharType="end"/>
      </w:r>
    </w:p>
    <w:p w14:paraId="7AD8555E" w14:textId="09DD3FBD"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10.5.2.2.6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 upgrade</w:t>
      </w:r>
      <w:r>
        <w:rPr>
          <w:noProof/>
        </w:rPr>
        <w:tab/>
      </w:r>
      <w:r>
        <w:rPr>
          <w:noProof/>
        </w:rPr>
        <w:fldChar w:fldCharType="begin"/>
      </w:r>
      <w:r>
        <w:rPr>
          <w:noProof/>
        </w:rPr>
        <w:instrText xml:space="preserve"> PAGEREF _Toc217987258 \h </w:instrText>
      </w:r>
      <w:r>
        <w:rPr>
          <w:noProof/>
        </w:rPr>
      </w:r>
      <w:r>
        <w:rPr>
          <w:noProof/>
        </w:rPr>
        <w:fldChar w:fldCharType="separate"/>
      </w:r>
      <w:r>
        <w:rPr>
          <w:noProof/>
        </w:rPr>
        <w:t>38</w:t>
      </w:r>
      <w:r>
        <w:rPr>
          <w:noProof/>
        </w:rPr>
        <w:fldChar w:fldCharType="end"/>
      </w:r>
    </w:p>
    <w:p w14:paraId="584FEF08" w14:textId="5C734C47"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IOPS private call setup in automatic commencement mode procedure</w:t>
      </w:r>
      <w:r>
        <w:rPr>
          <w:noProof/>
        </w:rPr>
        <w:tab/>
      </w:r>
      <w:r>
        <w:rPr>
          <w:noProof/>
        </w:rPr>
        <w:fldChar w:fldCharType="begin"/>
      </w:r>
      <w:r>
        <w:rPr>
          <w:noProof/>
        </w:rPr>
        <w:instrText xml:space="preserve"> PAGEREF _Toc217987259 \h </w:instrText>
      </w:r>
      <w:r>
        <w:rPr>
          <w:noProof/>
        </w:rPr>
      </w:r>
      <w:r>
        <w:rPr>
          <w:noProof/>
        </w:rPr>
        <w:fldChar w:fldCharType="separate"/>
      </w:r>
      <w:r>
        <w:rPr>
          <w:noProof/>
        </w:rPr>
        <w:t>38</w:t>
      </w:r>
      <w:r>
        <w:rPr>
          <w:noProof/>
        </w:rPr>
        <w:fldChar w:fldCharType="end"/>
      </w:r>
    </w:p>
    <w:p w14:paraId="0D91F7BA" w14:textId="060475A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IOPS private call setup in manual commencement mode procedure</w:t>
      </w:r>
      <w:r>
        <w:rPr>
          <w:noProof/>
        </w:rPr>
        <w:tab/>
      </w:r>
      <w:r>
        <w:rPr>
          <w:noProof/>
        </w:rPr>
        <w:fldChar w:fldCharType="begin"/>
      </w:r>
      <w:r>
        <w:rPr>
          <w:noProof/>
        </w:rPr>
        <w:instrText xml:space="preserve"> PAGEREF _Toc217987260 \h </w:instrText>
      </w:r>
      <w:r>
        <w:rPr>
          <w:noProof/>
        </w:rPr>
      </w:r>
      <w:r>
        <w:rPr>
          <w:noProof/>
        </w:rPr>
        <w:fldChar w:fldCharType="separate"/>
      </w:r>
      <w:r>
        <w:rPr>
          <w:noProof/>
        </w:rPr>
        <w:t>40</w:t>
      </w:r>
      <w:r>
        <w:rPr>
          <w:noProof/>
        </w:rPr>
        <w:fldChar w:fldCharType="end"/>
      </w:r>
    </w:p>
    <w:p w14:paraId="33D94AAD" w14:textId="7184F9AB"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IOPS private call release</w:t>
      </w:r>
      <w:r>
        <w:rPr>
          <w:noProof/>
        </w:rPr>
        <w:tab/>
      </w:r>
      <w:r>
        <w:rPr>
          <w:noProof/>
        </w:rPr>
        <w:fldChar w:fldCharType="begin"/>
      </w:r>
      <w:r>
        <w:rPr>
          <w:noProof/>
        </w:rPr>
        <w:instrText xml:space="preserve"> PAGEREF _Toc217987261 \h </w:instrText>
      </w:r>
      <w:r>
        <w:rPr>
          <w:noProof/>
        </w:rPr>
      </w:r>
      <w:r>
        <w:rPr>
          <w:noProof/>
        </w:rPr>
        <w:fldChar w:fldCharType="separate"/>
      </w:r>
      <w:r>
        <w:rPr>
          <w:noProof/>
        </w:rPr>
        <w:t>42</w:t>
      </w:r>
      <w:r>
        <w:rPr>
          <w:noProof/>
        </w:rPr>
        <w:fldChar w:fldCharType="end"/>
      </w:r>
    </w:p>
    <w:p w14:paraId="321299DA" w14:textId="401BC76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w:t>
      </w:r>
      <w:r>
        <w:rPr>
          <w:noProof/>
        </w:rPr>
        <w:tab/>
      </w:r>
      <w:r>
        <w:rPr>
          <w:noProof/>
        </w:rPr>
        <w:fldChar w:fldCharType="begin"/>
      </w:r>
      <w:r>
        <w:rPr>
          <w:noProof/>
        </w:rPr>
        <w:instrText xml:space="preserve"> PAGEREF _Toc217987262 \h </w:instrText>
      </w:r>
      <w:r>
        <w:rPr>
          <w:noProof/>
        </w:rPr>
      </w:r>
      <w:r>
        <w:rPr>
          <w:noProof/>
        </w:rPr>
        <w:fldChar w:fldCharType="separate"/>
      </w:r>
      <w:r>
        <w:rPr>
          <w:noProof/>
        </w:rPr>
        <w:t>44</w:t>
      </w:r>
      <w:r>
        <w:rPr>
          <w:noProof/>
        </w:rPr>
        <w:fldChar w:fldCharType="end"/>
      </w:r>
    </w:p>
    <w:p w14:paraId="0EA51338" w14:textId="3861CD9F"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10.5.3</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floor control (IP connectivity functionality)</w:t>
      </w:r>
      <w:r>
        <w:rPr>
          <w:noProof/>
        </w:rPr>
        <w:tab/>
      </w:r>
      <w:r>
        <w:rPr>
          <w:noProof/>
        </w:rPr>
        <w:fldChar w:fldCharType="begin"/>
      </w:r>
      <w:r>
        <w:rPr>
          <w:noProof/>
        </w:rPr>
        <w:instrText xml:space="preserve"> PAGEREF _Toc217987263 \h </w:instrText>
      </w:r>
      <w:r>
        <w:rPr>
          <w:noProof/>
        </w:rPr>
      </w:r>
      <w:r>
        <w:rPr>
          <w:noProof/>
        </w:rPr>
        <w:fldChar w:fldCharType="separate"/>
      </w:r>
      <w:r>
        <w:rPr>
          <w:noProof/>
        </w:rPr>
        <w:t>46</w:t>
      </w:r>
      <w:r>
        <w:rPr>
          <w:noProof/>
        </w:rPr>
        <w:fldChar w:fldCharType="end"/>
      </w:r>
    </w:p>
    <w:p w14:paraId="6DDF08B5" w14:textId="4C7C23E6"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_Toc217987264 \h </w:instrText>
      </w:r>
      <w:r>
        <w:rPr>
          <w:noProof/>
        </w:rPr>
      </w:r>
      <w:r>
        <w:rPr>
          <w:noProof/>
        </w:rPr>
        <w:fldChar w:fldCharType="separate"/>
      </w:r>
      <w:r>
        <w:rPr>
          <w:noProof/>
        </w:rPr>
        <w:t>46</w:t>
      </w:r>
      <w:r>
        <w:rPr>
          <w:noProof/>
        </w:rPr>
        <w:fldChar w:fldCharType="end"/>
      </w:r>
    </w:p>
    <w:p w14:paraId="205DFEE4" w14:textId="373086AB"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_Toc217987265 \h </w:instrText>
      </w:r>
      <w:r>
        <w:rPr>
          <w:noProof/>
        </w:rPr>
      </w:r>
      <w:r>
        <w:rPr>
          <w:noProof/>
        </w:rPr>
        <w:fldChar w:fldCharType="separate"/>
      </w:r>
      <w:r>
        <w:rPr>
          <w:noProof/>
        </w:rPr>
        <w:t>46</w:t>
      </w:r>
      <w:r>
        <w:rPr>
          <w:noProof/>
        </w:rPr>
        <w:fldChar w:fldCharType="end"/>
      </w:r>
    </w:p>
    <w:p w14:paraId="51084379" w14:textId="033C157B"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10.5.3.2.1</w:t>
      </w:r>
      <w:r>
        <w:rPr>
          <w:rFonts w:asciiTheme="minorHAnsi" w:eastAsiaTheme="minorEastAsia" w:hAnsiTheme="minorHAnsi" w:cstheme="minorBidi"/>
          <w:noProof/>
          <w:kern w:val="2"/>
          <w:sz w:val="24"/>
          <w:szCs w:val="24"/>
          <w:lang w:eastAsia="en-GB"/>
          <w14:ligatures w14:val="standardContextual"/>
        </w:rPr>
        <w:tab/>
      </w:r>
      <w:r>
        <w:rPr>
          <w:noProof/>
          <w:lang w:eastAsia="zh-CN"/>
        </w:rPr>
        <w:t>IOPS floor request</w:t>
      </w:r>
      <w:r>
        <w:rPr>
          <w:noProof/>
        </w:rPr>
        <w:tab/>
      </w:r>
      <w:r>
        <w:rPr>
          <w:noProof/>
        </w:rPr>
        <w:fldChar w:fldCharType="begin"/>
      </w:r>
      <w:r>
        <w:rPr>
          <w:noProof/>
        </w:rPr>
        <w:instrText xml:space="preserve"> PAGEREF _Toc217987266 \h </w:instrText>
      </w:r>
      <w:r>
        <w:rPr>
          <w:noProof/>
        </w:rPr>
      </w:r>
      <w:r>
        <w:rPr>
          <w:noProof/>
        </w:rPr>
        <w:fldChar w:fldCharType="separate"/>
      </w:r>
      <w:r>
        <w:rPr>
          <w:noProof/>
        </w:rPr>
        <w:t>46</w:t>
      </w:r>
      <w:r>
        <w:rPr>
          <w:noProof/>
        </w:rPr>
        <w:fldChar w:fldCharType="end"/>
      </w:r>
    </w:p>
    <w:p w14:paraId="45116035" w14:textId="0EECBB4C"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floor taken</w:t>
      </w:r>
      <w:r>
        <w:rPr>
          <w:noProof/>
        </w:rPr>
        <w:tab/>
      </w:r>
      <w:r>
        <w:rPr>
          <w:noProof/>
        </w:rPr>
        <w:fldChar w:fldCharType="begin"/>
      </w:r>
      <w:r>
        <w:rPr>
          <w:noProof/>
        </w:rPr>
        <w:instrText xml:space="preserve"> PAGEREF _Toc217987267 \h </w:instrText>
      </w:r>
      <w:r>
        <w:rPr>
          <w:noProof/>
        </w:rPr>
      </w:r>
      <w:r>
        <w:rPr>
          <w:noProof/>
        </w:rPr>
        <w:fldChar w:fldCharType="separate"/>
      </w:r>
      <w:r>
        <w:rPr>
          <w:noProof/>
        </w:rPr>
        <w:t>47</w:t>
      </w:r>
      <w:r>
        <w:rPr>
          <w:noProof/>
        </w:rPr>
        <w:fldChar w:fldCharType="end"/>
      </w:r>
    </w:p>
    <w:p w14:paraId="46A4B6A2" w14:textId="327A9470"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IOPS floor control during silence</w:t>
      </w:r>
      <w:r>
        <w:rPr>
          <w:noProof/>
        </w:rPr>
        <w:tab/>
      </w:r>
      <w:r>
        <w:rPr>
          <w:noProof/>
        </w:rPr>
        <w:fldChar w:fldCharType="begin"/>
      </w:r>
      <w:r>
        <w:rPr>
          <w:noProof/>
        </w:rPr>
        <w:instrText xml:space="preserve"> PAGEREF _Toc217987268 \h </w:instrText>
      </w:r>
      <w:r>
        <w:rPr>
          <w:noProof/>
        </w:rPr>
      </w:r>
      <w:r>
        <w:rPr>
          <w:noProof/>
        </w:rPr>
        <w:fldChar w:fldCharType="separate"/>
      </w:r>
      <w:r>
        <w:rPr>
          <w:noProof/>
        </w:rPr>
        <w:t>47</w:t>
      </w:r>
      <w:r>
        <w:rPr>
          <w:noProof/>
        </w:rPr>
        <w:fldChar w:fldCharType="end"/>
      </w:r>
    </w:p>
    <w:p w14:paraId="37FF357A" w14:textId="2F561637"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10.6</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MCData service</w:t>
      </w:r>
      <w:r>
        <w:rPr>
          <w:noProof/>
        </w:rPr>
        <w:tab/>
      </w:r>
      <w:r>
        <w:rPr>
          <w:noProof/>
        </w:rPr>
        <w:fldChar w:fldCharType="begin"/>
      </w:r>
      <w:r>
        <w:rPr>
          <w:noProof/>
        </w:rPr>
        <w:instrText xml:space="preserve"> PAGEREF _Toc217987269 \h </w:instrText>
      </w:r>
      <w:r>
        <w:rPr>
          <w:noProof/>
        </w:rPr>
      </w:r>
      <w:r>
        <w:rPr>
          <w:noProof/>
        </w:rPr>
        <w:fldChar w:fldCharType="separate"/>
      </w:r>
      <w:r>
        <w:rPr>
          <w:noProof/>
        </w:rPr>
        <w:t>49</w:t>
      </w:r>
      <w:r>
        <w:rPr>
          <w:noProof/>
        </w:rPr>
        <w:fldChar w:fldCharType="end"/>
      </w:r>
    </w:p>
    <w:p w14:paraId="54B34DE1" w14:textId="08BA9383"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sidRPr="00FB349E">
        <w:rPr>
          <w:rFonts w:eastAsia="SimSun"/>
          <w:noProof/>
        </w:rPr>
        <w:t>10.6.1</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rPr>
        <w:t>IOPS short data service (IP connectivity functionality)</w:t>
      </w:r>
      <w:r>
        <w:rPr>
          <w:noProof/>
        </w:rPr>
        <w:tab/>
      </w:r>
      <w:r>
        <w:rPr>
          <w:noProof/>
        </w:rPr>
        <w:fldChar w:fldCharType="begin"/>
      </w:r>
      <w:r>
        <w:rPr>
          <w:noProof/>
        </w:rPr>
        <w:instrText xml:space="preserve"> PAGEREF _Toc217987270 \h </w:instrText>
      </w:r>
      <w:r>
        <w:rPr>
          <w:noProof/>
        </w:rPr>
      </w:r>
      <w:r>
        <w:rPr>
          <w:noProof/>
        </w:rPr>
        <w:fldChar w:fldCharType="separate"/>
      </w:r>
      <w:r>
        <w:rPr>
          <w:noProof/>
        </w:rPr>
        <w:t>49</w:t>
      </w:r>
      <w:r>
        <w:rPr>
          <w:noProof/>
        </w:rPr>
        <w:fldChar w:fldCharType="end"/>
      </w:r>
    </w:p>
    <w:p w14:paraId="7DBF924B" w14:textId="0291EC02"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_Toc217987271 \h </w:instrText>
      </w:r>
      <w:r>
        <w:rPr>
          <w:noProof/>
        </w:rPr>
      </w:r>
      <w:r>
        <w:rPr>
          <w:noProof/>
        </w:rPr>
        <w:fldChar w:fldCharType="separate"/>
      </w:r>
      <w:r>
        <w:rPr>
          <w:noProof/>
        </w:rPr>
        <w:t>49</w:t>
      </w:r>
      <w:r>
        <w:rPr>
          <w:noProof/>
        </w:rPr>
        <w:fldChar w:fldCharType="end"/>
      </w:r>
    </w:p>
    <w:p w14:paraId="395C341E" w14:textId="393A2AFF"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_Toc217987272 \h </w:instrText>
      </w:r>
      <w:r>
        <w:rPr>
          <w:noProof/>
        </w:rPr>
      </w:r>
      <w:r>
        <w:rPr>
          <w:noProof/>
        </w:rPr>
        <w:fldChar w:fldCharType="separate"/>
      </w:r>
      <w:r>
        <w:rPr>
          <w:noProof/>
        </w:rPr>
        <w:t>49</w:t>
      </w:r>
      <w:r>
        <w:rPr>
          <w:noProof/>
        </w:rPr>
        <w:fldChar w:fldCharType="end"/>
      </w:r>
    </w:p>
    <w:p w14:paraId="214839E4" w14:textId="08E29E57"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10.6.1.2.1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sidRPr="00FB349E">
        <w:rPr>
          <w:rFonts w:eastAsia="SimSun"/>
          <w:noProof/>
          <w:lang w:val="en-IN"/>
        </w:rPr>
        <w:t>MCData standalone data request</w:t>
      </w:r>
      <w:r>
        <w:rPr>
          <w:noProof/>
        </w:rPr>
        <w:tab/>
      </w:r>
      <w:r>
        <w:rPr>
          <w:noProof/>
        </w:rPr>
        <w:fldChar w:fldCharType="begin"/>
      </w:r>
      <w:r>
        <w:rPr>
          <w:noProof/>
        </w:rPr>
        <w:instrText xml:space="preserve"> PAGEREF _Toc217987273 \h </w:instrText>
      </w:r>
      <w:r>
        <w:rPr>
          <w:noProof/>
        </w:rPr>
      </w:r>
      <w:r>
        <w:rPr>
          <w:noProof/>
        </w:rPr>
        <w:fldChar w:fldCharType="separate"/>
      </w:r>
      <w:r>
        <w:rPr>
          <w:noProof/>
        </w:rPr>
        <w:t>49</w:t>
      </w:r>
      <w:r>
        <w:rPr>
          <w:noProof/>
        </w:rPr>
        <w:fldChar w:fldCharType="end"/>
      </w:r>
    </w:p>
    <w:p w14:paraId="6AE1B53E" w14:textId="3CA8B0D2"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sidRPr="00FB349E">
        <w:rPr>
          <w:rFonts w:eastAsia="SimSun"/>
          <w:noProof/>
          <w:lang w:val="en-IN"/>
        </w:rPr>
        <w:t>10.6</w:t>
      </w:r>
      <w:r>
        <w:rPr>
          <w:noProof/>
        </w:rPr>
        <w:t>.1.2.2</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lang w:val="en-IN"/>
        </w:rPr>
        <w:t>IOPS MCData data disposition notification</w:t>
      </w:r>
      <w:r>
        <w:rPr>
          <w:noProof/>
        </w:rPr>
        <w:tab/>
      </w:r>
      <w:r>
        <w:rPr>
          <w:noProof/>
        </w:rPr>
        <w:fldChar w:fldCharType="begin"/>
      </w:r>
      <w:r>
        <w:rPr>
          <w:noProof/>
        </w:rPr>
        <w:instrText xml:space="preserve"> PAGEREF _Toc217987274 \h </w:instrText>
      </w:r>
      <w:r>
        <w:rPr>
          <w:noProof/>
        </w:rPr>
      </w:r>
      <w:r>
        <w:rPr>
          <w:noProof/>
        </w:rPr>
        <w:fldChar w:fldCharType="separate"/>
      </w:r>
      <w:r>
        <w:rPr>
          <w:noProof/>
        </w:rPr>
        <w:t>50</w:t>
      </w:r>
      <w:r>
        <w:rPr>
          <w:noProof/>
        </w:rPr>
        <w:fldChar w:fldCharType="end"/>
      </w:r>
    </w:p>
    <w:p w14:paraId="6FF30E6C" w14:textId="25C54ED8"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sidRPr="00FB349E">
        <w:rPr>
          <w:rFonts w:eastAsia="SimSun"/>
          <w:noProof/>
          <w:lang w:val="en-IN"/>
        </w:rPr>
        <w:t>10.6.1.2.3</w:t>
      </w:r>
      <w:r>
        <w:rPr>
          <w:rFonts w:asciiTheme="minorHAnsi" w:eastAsiaTheme="minorEastAsia" w:hAnsiTheme="minorHAnsi" w:cstheme="minorBidi"/>
          <w:noProof/>
          <w:kern w:val="2"/>
          <w:sz w:val="24"/>
          <w:szCs w:val="24"/>
          <w:lang w:eastAsia="en-GB"/>
          <w14:ligatures w14:val="standardContextual"/>
        </w:rPr>
        <w:tab/>
      </w:r>
      <w:r w:rsidRPr="00FB349E">
        <w:rPr>
          <w:rFonts w:eastAsia="SimSun"/>
          <w:noProof/>
          <w:lang w:val="en-IN"/>
        </w:rPr>
        <w:t>IOPS MCData group standalone data request</w:t>
      </w:r>
      <w:r>
        <w:rPr>
          <w:noProof/>
        </w:rPr>
        <w:tab/>
      </w:r>
      <w:r>
        <w:rPr>
          <w:noProof/>
        </w:rPr>
        <w:fldChar w:fldCharType="begin"/>
      </w:r>
      <w:r>
        <w:rPr>
          <w:noProof/>
        </w:rPr>
        <w:instrText xml:space="preserve"> PAGEREF _Toc217987275 \h </w:instrText>
      </w:r>
      <w:r>
        <w:rPr>
          <w:noProof/>
        </w:rPr>
      </w:r>
      <w:r>
        <w:rPr>
          <w:noProof/>
        </w:rPr>
        <w:fldChar w:fldCharType="separate"/>
      </w:r>
      <w:r>
        <w:rPr>
          <w:noProof/>
        </w:rPr>
        <w:t>50</w:t>
      </w:r>
      <w:r>
        <w:rPr>
          <w:noProof/>
        </w:rPr>
        <w:fldChar w:fldCharType="end"/>
      </w:r>
    </w:p>
    <w:p w14:paraId="5A7D2BA9" w14:textId="124AA427"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IOPS one-to-one standalone SDS using signalling control plane</w:t>
      </w:r>
      <w:r>
        <w:rPr>
          <w:noProof/>
        </w:rPr>
        <w:tab/>
      </w:r>
      <w:r>
        <w:rPr>
          <w:noProof/>
        </w:rPr>
        <w:fldChar w:fldCharType="begin"/>
      </w:r>
      <w:r>
        <w:rPr>
          <w:noProof/>
        </w:rPr>
        <w:instrText xml:space="preserve"> PAGEREF _Toc217987276 \h </w:instrText>
      </w:r>
      <w:r>
        <w:rPr>
          <w:noProof/>
        </w:rPr>
      </w:r>
      <w:r>
        <w:rPr>
          <w:noProof/>
        </w:rPr>
        <w:fldChar w:fldCharType="separate"/>
      </w:r>
      <w:r>
        <w:rPr>
          <w:noProof/>
        </w:rPr>
        <w:t>50</w:t>
      </w:r>
      <w:r>
        <w:rPr>
          <w:noProof/>
        </w:rPr>
        <w:fldChar w:fldCharType="end"/>
      </w:r>
    </w:p>
    <w:p w14:paraId="0F00D7ED" w14:textId="74F12AB7"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10.6.1.3.1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_Toc217987277 \h </w:instrText>
      </w:r>
      <w:r>
        <w:rPr>
          <w:noProof/>
        </w:rPr>
      </w:r>
      <w:r>
        <w:rPr>
          <w:noProof/>
        </w:rPr>
        <w:fldChar w:fldCharType="separate"/>
      </w:r>
      <w:r>
        <w:rPr>
          <w:noProof/>
        </w:rPr>
        <w:t>50</w:t>
      </w:r>
      <w:r>
        <w:rPr>
          <w:noProof/>
        </w:rPr>
        <w:fldChar w:fldCharType="end"/>
      </w:r>
    </w:p>
    <w:p w14:paraId="2E68574C" w14:textId="01A1F75F"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10.6.1.3.2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_Toc217987278 \h </w:instrText>
      </w:r>
      <w:r>
        <w:rPr>
          <w:noProof/>
        </w:rPr>
      </w:r>
      <w:r>
        <w:rPr>
          <w:noProof/>
        </w:rPr>
        <w:fldChar w:fldCharType="separate"/>
      </w:r>
      <w:r>
        <w:rPr>
          <w:noProof/>
        </w:rPr>
        <w:t>51</w:t>
      </w:r>
      <w:r>
        <w:rPr>
          <w:noProof/>
        </w:rPr>
        <w:fldChar w:fldCharType="end"/>
      </w:r>
    </w:p>
    <w:p w14:paraId="73E9BAEC" w14:textId="1434EEC5"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IOPS group standalone SDS using signalling control plane</w:t>
      </w:r>
      <w:r>
        <w:rPr>
          <w:noProof/>
        </w:rPr>
        <w:tab/>
      </w:r>
      <w:r>
        <w:rPr>
          <w:noProof/>
        </w:rPr>
        <w:fldChar w:fldCharType="begin"/>
      </w:r>
      <w:r>
        <w:rPr>
          <w:noProof/>
        </w:rPr>
        <w:instrText xml:space="preserve"> PAGEREF _Toc217987279 \h </w:instrText>
      </w:r>
      <w:r>
        <w:rPr>
          <w:noProof/>
        </w:rPr>
      </w:r>
      <w:r>
        <w:rPr>
          <w:noProof/>
        </w:rPr>
        <w:fldChar w:fldCharType="separate"/>
      </w:r>
      <w:r>
        <w:rPr>
          <w:noProof/>
        </w:rPr>
        <w:t>52</w:t>
      </w:r>
      <w:r>
        <w:rPr>
          <w:noProof/>
        </w:rPr>
        <w:fldChar w:fldCharType="end"/>
      </w:r>
    </w:p>
    <w:p w14:paraId="68B4F867" w14:textId="4FFA3C13"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_Toc217987280 \h </w:instrText>
      </w:r>
      <w:r>
        <w:rPr>
          <w:noProof/>
        </w:rPr>
      </w:r>
      <w:r>
        <w:rPr>
          <w:noProof/>
        </w:rPr>
        <w:fldChar w:fldCharType="separate"/>
      </w:r>
      <w:r>
        <w:rPr>
          <w:noProof/>
        </w:rPr>
        <w:t>52</w:t>
      </w:r>
      <w:r>
        <w:rPr>
          <w:noProof/>
        </w:rPr>
        <w:fldChar w:fldCharType="end"/>
      </w:r>
    </w:p>
    <w:p w14:paraId="01AA6D40" w14:textId="7185DBD3" w:rsidR="00E86552" w:rsidRDefault="00E86552">
      <w:pPr>
        <w:pStyle w:val="TOC5"/>
        <w:rPr>
          <w:rFonts w:asciiTheme="minorHAnsi" w:eastAsiaTheme="minorEastAsia" w:hAnsiTheme="minorHAnsi" w:cstheme="minorBidi"/>
          <w:noProof/>
          <w:kern w:val="2"/>
          <w:sz w:val="24"/>
          <w:szCs w:val="24"/>
          <w:lang w:eastAsia="en-GB"/>
          <w14:ligatures w14:val="standardContextual"/>
        </w:rPr>
      </w:pPr>
      <w:r>
        <w:rPr>
          <w:noProof/>
        </w:rPr>
        <w:t>10.6.1.4.2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_Toc217987281 \h </w:instrText>
      </w:r>
      <w:r>
        <w:rPr>
          <w:noProof/>
        </w:rPr>
      </w:r>
      <w:r>
        <w:rPr>
          <w:noProof/>
        </w:rPr>
        <w:fldChar w:fldCharType="separate"/>
      </w:r>
      <w:r>
        <w:rPr>
          <w:noProof/>
        </w:rPr>
        <w:t>53</w:t>
      </w:r>
      <w:r>
        <w:rPr>
          <w:noProof/>
        </w:rPr>
        <w:fldChar w:fldCharType="end"/>
      </w:r>
    </w:p>
    <w:p w14:paraId="022DDDF6" w14:textId="4B650C77" w:rsidR="00E86552" w:rsidRDefault="00E8655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_Toc217987282 \h </w:instrText>
      </w:r>
      <w:r>
        <w:rPr>
          <w:noProof/>
        </w:rPr>
      </w:r>
      <w:r>
        <w:rPr>
          <w:noProof/>
        </w:rPr>
        <w:fldChar w:fldCharType="separate"/>
      </w:r>
      <w:r>
        <w:rPr>
          <w:noProof/>
        </w:rPr>
        <w:t>55</w:t>
      </w:r>
      <w:r>
        <w:rPr>
          <w:noProof/>
        </w:rPr>
        <w:fldChar w:fldCharType="end"/>
      </w:r>
    </w:p>
    <w:p w14:paraId="34A8D234" w14:textId="2E5AB209"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_Toc217987283 \h </w:instrText>
      </w:r>
      <w:r>
        <w:rPr>
          <w:noProof/>
        </w:rPr>
      </w:r>
      <w:r>
        <w:rPr>
          <w:noProof/>
        </w:rPr>
        <w:fldChar w:fldCharType="separate"/>
      </w:r>
      <w:r>
        <w:rPr>
          <w:noProof/>
        </w:rPr>
        <w:t>55</w:t>
      </w:r>
      <w:r>
        <w:rPr>
          <w:noProof/>
        </w:rPr>
        <w:fldChar w:fldCharType="end"/>
      </w:r>
    </w:p>
    <w:p w14:paraId="4B94E954" w14:textId="2126AFD6"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_Toc217987284 \h </w:instrText>
      </w:r>
      <w:r>
        <w:rPr>
          <w:noProof/>
        </w:rPr>
      </w:r>
      <w:r>
        <w:rPr>
          <w:noProof/>
        </w:rPr>
        <w:fldChar w:fldCharType="separate"/>
      </w:r>
      <w:r>
        <w:rPr>
          <w:noProof/>
        </w:rPr>
        <w:t>55</w:t>
      </w:r>
      <w:r>
        <w:rPr>
          <w:noProof/>
        </w:rPr>
        <w:fldChar w:fldCharType="end"/>
      </w:r>
    </w:p>
    <w:p w14:paraId="2AC828EA" w14:textId="0942AFBC" w:rsidR="00E86552" w:rsidRDefault="00E86552">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_Toc217987285 \h </w:instrText>
      </w:r>
      <w:r>
        <w:rPr>
          <w:noProof/>
        </w:rPr>
      </w:r>
      <w:r>
        <w:rPr>
          <w:noProof/>
        </w:rPr>
        <w:fldChar w:fldCharType="separate"/>
      </w:r>
      <w:r>
        <w:rPr>
          <w:noProof/>
        </w:rPr>
        <w:t>55</w:t>
      </w:r>
      <w:r>
        <w:rPr>
          <w:noProof/>
        </w:rPr>
        <w:fldChar w:fldCharType="end"/>
      </w:r>
    </w:p>
    <w:p w14:paraId="5BD653FA" w14:textId="16DD05AC" w:rsidR="00E86552" w:rsidRDefault="00E86552">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MC IOPS notification procedure</w:t>
      </w:r>
      <w:r>
        <w:rPr>
          <w:noProof/>
        </w:rPr>
        <w:tab/>
      </w:r>
      <w:r>
        <w:rPr>
          <w:noProof/>
        </w:rPr>
        <w:fldChar w:fldCharType="begin"/>
      </w:r>
      <w:r>
        <w:rPr>
          <w:noProof/>
        </w:rPr>
        <w:instrText xml:space="preserve"> PAGEREF _Toc217987286 \h </w:instrText>
      </w:r>
      <w:r>
        <w:rPr>
          <w:noProof/>
        </w:rPr>
      </w:r>
      <w:r>
        <w:rPr>
          <w:noProof/>
        </w:rPr>
        <w:fldChar w:fldCharType="separate"/>
      </w:r>
      <w:r>
        <w:rPr>
          <w:noProof/>
        </w:rPr>
        <w:t>56</w:t>
      </w:r>
      <w:r>
        <w:rPr>
          <w:noProof/>
        </w:rPr>
        <w:fldChar w:fldCharType="end"/>
      </w:r>
    </w:p>
    <w:p w14:paraId="486075C9" w14:textId="594F03A0" w:rsidR="00E86552" w:rsidRDefault="00E86552">
      <w:pPr>
        <w:pStyle w:val="TOC8"/>
        <w:rPr>
          <w:rFonts w:asciiTheme="minorHAnsi" w:eastAsiaTheme="minorEastAsia" w:hAnsiTheme="minorHAnsi" w:cstheme="minorBidi"/>
          <w:b w:val="0"/>
          <w:noProof/>
          <w:kern w:val="2"/>
          <w:sz w:val="24"/>
          <w:szCs w:val="24"/>
          <w:lang w:eastAsia="en-GB"/>
          <w14:ligatures w14:val="standardContextual"/>
        </w:rPr>
      </w:pPr>
      <w:r w:rsidRPr="00FB349E">
        <w:rPr>
          <w:rFonts w:eastAsia="SimSun"/>
          <w:noProof/>
        </w:rPr>
        <w:lastRenderedPageBreak/>
        <w:t>Annex A (normative): Configuration data for the support of MC services in the IOPS mode of operation</w:t>
      </w:r>
      <w:r>
        <w:rPr>
          <w:noProof/>
        </w:rPr>
        <w:tab/>
      </w:r>
      <w:r>
        <w:rPr>
          <w:noProof/>
        </w:rPr>
        <w:fldChar w:fldCharType="begin"/>
      </w:r>
      <w:r>
        <w:rPr>
          <w:noProof/>
        </w:rPr>
        <w:instrText xml:space="preserve"> PAGEREF _Toc217987287 \h </w:instrText>
      </w:r>
      <w:r>
        <w:rPr>
          <w:noProof/>
        </w:rPr>
      </w:r>
      <w:r>
        <w:rPr>
          <w:noProof/>
        </w:rPr>
        <w:fldChar w:fldCharType="separate"/>
      </w:r>
      <w:r>
        <w:rPr>
          <w:noProof/>
        </w:rPr>
        <w:t>59</w:t>
      </w:r>
      <w:r>
        <w:rPr>
          <w:noProof/>
        </w:rPr>
        <w:fldChar w:fldCharType="end"/>
      </w:r>
    </w:p>
    <w:p w14:paraId="3793834D" w14:textId="2471AABD"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_Toc217987288 \h </w:instrText>
      </w:r>
      <w:r>
        <w:rPr>
          <w:noProof/>
        </w:rPr>
      </w:r>
      <w:r>
        <w:rPr>
          <w:noProof/>
        </w:rPr>
        <w:fldChar w:fldCharType="separate"/>
      </w:r>
      <w:r>
        <w:rPr>
          <w:noProof/>
        </w:rPr>
        <w:t>59</w:t>
      </w:r>
      <w:r>
        <w:rPr>
          <w:noProof/>
        </w:rPr>
        <w:fldChar w:fldCharType="end"/>
      </w:r>
    </w:p>
    <w:p w14:paraId="3120EE4D" w14:textId="797004EE"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_Toc217987289 \h </w:instrText>
      </w:r>
      <w:r>
        <w:rPr>
          <w:noProof/>
        </w:rPr>
      </w:r>
      <w:r>
        <w:rPr>
          <w:noProof/>
        </w:rPr>
        <w:fldChar w:fldCharType="separate"/>
      </w:r>
      <w:r>
        <w:rPr>
          <w:noProof/>
        </w:rPr>
        <w:t>60</w:t>
      </w:r>
      <w:r>
        <w:rPr>
          <w:noProof/>
        </w:rPr>
        <w:fldChar w:fldCharType="end"/>
      </w:r>
    </w:p>
    <w:p w14:paraId="5762C4D5" w14:textId="1622A2DF"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_Toc217987290 \h </w:instrText>
      </w:r>
      <w:r>
        <w:rPr>
          <w:noProof/>
        </w:rPr>
      </w:r>
      <w:r>
        <w:rPr>
          <w:noProof/>
        </w:rPr>
        <w:fldChar w:fldCharType="separate"/>
      </w:r>
      <w:r>
        <w:rPr>
          <w:noProof/>
        </w:rPr>
        <w:t>60</w:t>
      </w:r>
      <w:r>
        <w:rPr>
          <w:noProof/>
        </w:rPr>
        <w:fldChar w:fldCharType="end"/>
      </w:r>
    </w:p>
    <w:p w14:paraId="0325F673" w14:textId="51738E45"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_Toc217987291 \h </w:instrText>
      </w:r>
      <w:r>
        <w:rPr>
          <w:noProof/>
        </w:rPr>
      </w:r>
      <w:r>
        <w:rPr>
          <w:noProof/>
        </w:rPr>
        <w:fldChar w:fldCharType="separate"/>
      </w:r>
      <w:r>
        <w:rPr>
          <w:noProof/>
        </w:rPr>
        <w:t>61</w:t>
      </w:r>
      <w:r>
        <w:rPr>
          <w:noProof/>
        </w:rPr>
        <w:fldChar w:fldCharType="end"/>
      </w:r>
    </w:p>
    <w:p w14:paraId="626C4FCD" w14:textId="58CDFB3B"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_Toc217987292 \h </w:instrText>
      </w:r>
      <w:r>
        <w:rPr>
          <w:noProof/>
        </w:rPr>
      </w:r>
      <w:r>
        <w:rPr>
          <w:noProof/>
        </w:rPr>
        <w:fldChar w:fldCharType="separate"/>
      </w:r>
      <w:r>
        <w:rPr>
          <w:noProof/>
        </w:rPr>
        <w:t>62</w:t>
      </w:r>
      <w:r>
        <w:rPr>
          <w:noProof/>
        </w:rPr>
        <w:fldChar w:fldCharType="end"/>
      </w:r>
    </w:p>
    <w:p w14:paraId="703E43E3" w14:textId="0721DFCE" w:rsidR="00E86552" w:rsidRDefault="00E8655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w:t>
      </w:r>
      <w:r>
        <w:rPr>
          <w:noProof/>
          <w:lang w:eastAsia="zh-CN"/>
        </w:rPr>
        <w:t xml:space="preserve"> service</w:t>
      </w:r>
      <w:r>
        <w:rPr>
          <w:noProof/>
        </w:rPr>
        <w:t xml:space="preserve"> UE configuration data</w:t>
      </w:r>
      <w:r>
        <w:rPr>
          <w:noProof/>
        </w:rPr>
        <w:tab/>
      </w:r>
      <w:r>
        <w:rPr>
          <w:noProof/>
        </w:rPr>
        <w:fldChar w:fldCharType="begin"/>
      </w:r>
      <w:r>
        <w:rPr>
          <w:noProof/>
        </w:rPr>
        <w:instrText xml:space="preserve"> PAGEREF _Toc217987293 \h </w:instrText>
      </w:r>
      <w:r>
        <w:rPr>
          <w:noProof/>
        </w:rPr>
      </w:r>
      <w:r>
        <w:rPr>
          <w:noProof/>
        </w:rPr>
        <w:fldChar w:fldCharType="separate"/>
      </w:r>
      <w:r>
        <w:rPr>
          <w:noProof/>
        </w:rPr>
        <w:t>63</w:t>
      </w:r>
      <w:r>
        <w:rPr>
          <w:noProof/>
        </w:rPr>
        <w:fldChar w:fldCharType="end"/>
      </w:r>
    </w:p>
    <w:p w14:paraId="1FBF5932" w14:textId="7A11497D" w:rsidR="00E86552" w:rsidRDefault="00E86552">
      <w:pPr>
        <w:pStyle w:val="TOC8"/>
        <w:rPr>
          <w:rFonts w:asciiTheme="minorHAnsi" w:eastAsiaTheme="minorEastAsia" w:hAnsiTheme="minorHAnsi" w:cstheme="minorBidi"/>
          <w:b w:val="0"/>
          <w:noProof/>
          <w:kern w:val="2"/>
          <w:sz w:val="24"/>
          <w:szCs w:val="24"/>
          <w:lang w:eastAsia="en-GB"/>
          <w14:ligatures w14:val="standardContextual"/>
        </w:rPr>
      </w:pPr>
      <w:r w:rsidRPr="00FB349E">
        <w:rPr>
          <w:rFonts w:eastAsia="SimSun"/>
          <w:noProof/>
        </w:rPr>
        <w:t>Annex B (informative): Change history</w:t>
      </w:r>
      <w:r>
        <w:rPr>
          <w:noProof/>
        </w:rPr>
        <w:tab/>
      </w:r>
      <w:r>
        <w:rPr>
          <w:noProof/>
        </w:rPr>
        <w:fldChar w:fldCharType="begin"/>
      </w:r>
      <w:r>
        <w:rPr>
          <w:noProof/>
        </w:rPr>
        <w:instrText xml:space="preserve"> PAGEREF _Toc217987294 \h </w:instrText>
      </w:r>
      <w:r>
        <w:rPr>
          <w:noProof/>
        </w:rPr>
      </w:r>
      <w:r>
        <w:rPr>
          <w:noProof/>
        </w:rPr>
        <w:fldChar w:fldCharType="separate"/>
      </w:r>
      <w:r>
        <w:rPr>
          <w:noProof/>
        </w:rPr>
        <w:t>65</w:t>
      </w:r>
      <w:r>
        <w:rPr>
          <w:noProof/>
        </w:rPr>
        <w:fldChar w:fldCharType="end"/>
      </w:r>
    </w:p>
    <w:p w14:paraId="0BF7F4C7" w14:textId="0ACDA537" w:rsidR="009A16B6" w:rsidRPr="00656BA2" w:rsidRDefault="009A16B6" w:rsidP="009A16B6">
      <w:r w:rsidRPr="00656BA2">
        <w:rPr>
          <w:noProof/>
          <w:sz w:val="22"/>
        </w:rPr>
        <w:fldChar w:fldCharType="end"/>
      </w:r>
    </w:p>
    <w:p w14:paraId="42763169" w14:textId="77777777" w:rsidR="009A16B6" w:rsidRPr="00656BA2" w:rsidRDefault="009A16B6" w:rsidP="009A16B6">
      <w:pPr>
        <w:pStyle w:val="Heading1"/>
      </w:pPr>
      <w:r w:rsidRPr="00656BA2">
        <w:br w:type="page"/>
      </w:r>
      <w:bookmarkStart w:id="17" w:name="_Toc217987136"/>
      <w:r w:rsidRPr="00656BA2">
        <w:lastRenderedPageBreak/>
        <w:t>Foreword</w:t>
      </w:r>
      <w:bookmarkEnd w:id="17"/>
    </w:p>
    <w:p w14:paraId="4B526F0C" w14:textId="77777777" w:rsidR="009A16B6" w:rsidRPr="00656BA2" w:rsidRDefault="009A16B6" w:rsidP="009A16B6">
      <w:r w:rsidRPr="00656BA2">
        <w:t>This Technical Specification has been produced by the 3rd Generation Partnership Project (3GPP).</w:t>
      </w:r>
    </w:p>
    <w:p w14:paraId="347AFA66" w14:textId="77777777" w:rsidR="009A16B6" w:rsidRPr="00656BA2" w:rsidRDefault="009A16B6" w:rsidP="009A16B6">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E4E921" w14:textId="77777777" w:rsidR="009A16B6" w:rsidRPr="00656BA2" w:rsidRDefault="009A16B6" w:rsidP="009A16B6">
      <w:pPr>
        <w:pStyle w:val="B1"/>
      </w:pPr>
      <w:r w:rsidRPr="00656BA2">
        <w:t>Version x.y.z</w:t>
      </w:r>
    </w:p>
    <w:p w14:paraId="24D07B2B" w14:textId="77777777" w:rsidR="009A16B6" w:rsidRPr="00656BA2" w:rsidRDefault="009A16B6" w:rsidP="009A16B6">
      <w:pPr>
        <w:pStyle w:val="B1"/>
      </w:pPr>
      <w:r w:rsidRPr="00656BA2">
        <w:t>where:</w:t>
      </w:r>
    </w:p>
    <w:p w14:paraId="6D11F4EA" w14:textId="77777777" w:rsidR="009A16B6" w:rsidRPr="00656BA2" w:rsidRDefault="009A16B6" w:rsidP="009A16B6">
      <w:pPr>
        <w:pStyle w:val="B2"/>
      </w:pPr>
      <w:r w:rsidRPr="00656BA2">
        <w:t>x</w:t>
      </w:r>
      <w:r w:rsidRPr="00656BA2">
        <w:tab/>
        <w:t>the first digit:</w:t>
      </w:r>
    </w:p>
    <w:p w14:paraId="64ED9C1B" w14:textId="77777777" w:rsidR="009A16B6" w:rsidRPr="00656BA2" w:rsidRDefault="009A16B6" w:rsidP="009A16B6">
      <w:pPr>
        <w:pStyle w:val="B3"/>
      </w:pPr>
      <w:r w:rsidRPr="00656BA2">
        <w:t>1</w:t>
      </w:r>
      <w:r w:rsidRPr="00656BA2">
        <w:tab/>
        <w:t>presented to TSG for information;</w:t>
      </w:r>
    </w:p>
    <w:p w14:paraId="0A8AB59E" w14:textId="77777777" w:rsidR="009A16B6" w:rsidRPr="00656BA2" w:rsidRDefault="009A16B6" w:rsidP="009A16B6">
      <w:pPr>
        <w:pStyle w:val="B3"/>
      </w:pPr>
      <w:r w:rsidRPr="00656BA2">
        <w:t>2</w:t>
      </w:r>
      <w:r w:rsidRPr="00656BA2">
        <w:tab/>
        <w:t>presented to TSG for approval;</w:t>
      </w:r>
    </w:p>
    <w:p w14:paraId="066620E7" w14:textId="77777777" w:rsidR="009A16B6" w:rsidRPr="00656BA2" w:rsidRDefault="009A16B6" w:rsidP="009A16B6">
      <w:pPr>
        <w:pStyle w:val="B3"/>
      </w:pPr>
      <w:r w:rsidRPr="00656BA2">
        <w:t>3</w:t>
      </w:r>
      <w:r w:rsidRPr="00656BA2">
        <w:tab/>
        <w:t>or greater indicates TSG approved document under change control.</w:t>
      </w:r>
    </w:p>
    <w:p w14:paraId="170901BB" w14:textId="77777777" w:rsidR="009A16B6" w:rsidRPr="00656BA2" w:rsidRDefault="009A16B6" w:rsidP="009A16B6">
      <w:pPr>
        <w:pStyle w:val="B2"/>
      </w:pPr>
      <w:r w:rsidRPr="00656BA2">
        <w:t>y</w:t>
      </w:r>
      <w:r w:rsidRPr="00656BA2">
        <w:tab/>
        <w:t>the second digit is incremented for all changes of substance, i.e. technical enhancements, corrections, updates, etc.</w:t>
      </w:r>
    </w:p>
    <w:p w14:paraId="4F94252B" w14:textId="77777777" w:rsidR="009A16B6" w:rsidRPr="00656BA2" w:rsidRDefault="009A16B6" w:rsidP="009A16B6">
      <w:pPr>
        <w:pStyle w:val="B2"/>
      </w:pPr>
      <w:r w:rsidRPr="00656BA2">
        <w:t>z</w:t>
      </w:r>
      <w:r w:rsidRPr="00656BA2">
        <w:tab/>
        <w:t>the third digit is incremented when editorial only changes have been incorporated in the document.</w:t>
      </w:r>
    </w:p>
    <w:p w14:paraId="0162D258" w14:textId="77777777" w:rsidR="009A16B6" w:rsidRPr="00656BA2" w:rsidRDefault="009A16B6" w:rsidP="009A16B6">
      <w:pPr>
        <w:pStyle w:val="Heading1"/>
      </w:pPr>
      <w:r w:rsidRPr="00656BA2">
        <w:br w:type="page"/>
      </w:r>
      <w:bookmarkStart w:id="18" w:name="_Toc217987137"/>
      <w:r w:rsidRPr="00656BA2">
        <w:lastRenderedPageBreak/>
        <w:t>1</w:t>
      </w:r>
      <w:r w:rsidRPr="00656BA2">
        <w:tab/>
        <w:t>Scope</w:t>
      </w:r>
      <w:bookmarkEnd w:id="18"/>
    </w:p>
    <w:p w14:paraId="472C26C7" w14:textId="77777777" w:rsidR="009A16B6" w:rsidRDefault="009A16B6" w:rsidP="009A16B6">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 xml:space="preserve">The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03D86B9A" w14:textId="77777777" w:rsidR="009A16B6" w:rsidRDefault="009A16B6" w:rsidP="009A16B6">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20A4A094" w14:textId="77777777" w:rsidR="009A16B6" w:rsidRDefault="009A16B6" w:rsidP="009A16B6">
      <w:r>
        <w:t xml:space="preserve">The present document is applicable primarily to support </w:t>
      </w:r>
      <w:r>
        <w:rPr>
          <w:rFonts w:hint="eastAsia"/>
          <w:lang w:eastAsia="zh-CN"/>
        </w:rPr>
        <w:t>mission critical services</w:t>
      </w:r>
      <w:r>
        <w:t xml:space="preserve"> in the IOPS mode of operation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r>
        <w:t xml:space="preserve"> For that, the mission critical services are supported using E-UTRAN access</w:t>
      </w:r>
      <w:r w:rsidRPr="00173D58">
        <w:t xml:space="preserve"> </w:t>
      </w:r>
      <w:r>
        <w:t>based on the EPC architecture.</w:t>
      </w:r>
    </w:p>
    <w:p w14:paraId="66B118FE" w14:textId="77777777" w:rsidR="009A16B6" w:rsidRPr="00656BA2" w:rsidRDefault="009A16B6" w:rsidP="009A16B6">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3318B033" w14:textId="77777777" w:rsidR="009A16B6" w:rsidRPr="00656BA2" w:rsidRDefault="009A16B6" w:rsidP="009A16B6">
      <w:pPr>
        <w:pStyle w:val="Heading1"/>
      </w:pPr>
      <w:bookmarkStart w:id="19" w:name="_Hlk17734378"/>
      <w:bookmarkStart w:id="20" w:name="_Toc217987138"/>
      <w:r w:rsidRPr="00656BA2">
        <w:t>2</w:t>
      </w:r>
      <w:r w:rsidRPr="00656BA2">
        <w:tab/>
        <w:t>References</w:t>
      </w:r>
      <w:bookmarkEnd w:id="20"/>
    </w:p>
    <w:p w14:paraId="552C6BE5" w14:textId="77777777" w:rsidR="009A16B6" w:rsidRPr="00656BA2" w:rsidRDefault="009A16B6" w:rsidP="009A16B6">
      <w:r w:rsidRPr="00656BA2">
        <w:t>The following documents contain provisions which, through reference in this text, constitute provisions of the present document.</w:t>
      </w:r>
    </w:p>
    <w:p w14:paraId="24340217" w14:textId="77777777" w:rsidR="009A16B6" w:rsidRPr="00656BA2" w:rsidRDefault="009A16B6" w:rsidP="009A16B6">
      <w:pPr>
        <w:pStyle w:val="B1"/>
      </w:pPr>
      <w:r w:rsidRPr="00656BA2">
        <w:t>-</w:t>
      </w:r>
      <w:r w:rsidRPr="00656BA2">
        <w:tab/>
        <w:t>References are either specific (identified by date of publication, edition number, version number, etc.) or non</w:t>
      </w:r>
      <w:r w:rsidRPr="00656BA2">
        <w:noBreakHyphen/>
        <w:t>specific.</w:t>
      </w:r>
    </w:p>
    <w:p w14:paraId="7A40F449" w14:textId="77777777" w:rsidR="009A16B6" w:rsidRPr="00656BA2" w:rsidRDefault="009A16B6" w:rsidP="009A16B6">
      <w:pPr>
        <w:pStyle w:val="B1"/>
      </w:pPr>
      <w:r w:rsidRPr="00656BA2">
        <w:t>-</w:t>
      </w:r>
      <w:r w:rsidRPr="00656BA2">
        <w:tab/>
        <w:t>For a specific reference, subsequent revisions do not apply.</w:t>
      </w:r>
    </w:p>
    <w:p w14:paraId="28E87CBF" w14:textId="77777777" w:rsidR="009A16B6" w:rsidRPr="00656BA2" w:rsidRDefault="009A16B6" w:rsidP="009A16B6">
      <w:pPr>
        <w:pStyle w:val="B1"/>
      </w:pPr>
      <w:r w:rsidRPr="00656BA2">
        <w:t>-</w:t>
      </w:r>
      <w:r w:rsidRPr="00656BA2">
        <w:tab/>
        <w:t>For a non-specific reference, the latest version applies. In the case of a reference to a 3GPP document (including a GSM document), a non-specific reference implicitly refers to the latest version of that document</w:t>
      </w:r>
      <w:r w:rsidRPr="00656BA2">
        <w:rPr>
          <w:i/>
        </w:rPr>
        <w:t xml:space="preserve"> in the same Release as the present document</w:t>
      </w:r>
      <w:r w:rsidRPr="00656BA2">
        <w:t>.</w:t>
      </w:r>
    </w:p>
    <w:p w14:paraId="7A067856" w14:textId="77777777" w:rsidR="009A16B6" w:rsidRDefault="009A16B6" w:rsidP="009A16B6">
      <w:pPr>
        <w:pStyle w:val="EX"/>
      </w:pPr>
      <w:r w:rsidRPr="00656BA2">
        <w:t>[1]</w:t>
      </w:r>
      <w:r w:rsidRPr="00656BA2">
        <w:tab/>
        <w:t>3GPP TR 21.905: "Vocabulary for 3GPP Specifications".</w:t>
      </w:r>
    </w:p>
    <w:p w14:paraId="654369FC" w14:textId="77777777" w:rsidR="009A16B6" w:rsidRDefault="009A16B6" w:rsidP="009A16B6">
      <w:pPr>
        <w:pStyle w:val="EX"/>
      </w:pPr>
      <w:r>
        <w:t>[2]</w:t>
      </w:r>
      <w:r>
        <w:tab/>
      </w:r>
      <w:r w:rsidRPr="0050663F">
        <w:t>3GPP TS 23.401: "General Packet Radio Service (GPRS) enhancements for Evolved Universal Terrestrial Radio Access Network (E-UTRAN) access".</w:t>
      </w:r>
    </w:p>
    <w:p w14:paraId="6645D45E" w14:textId="77777777" w:rsidR="009A16B6" w:rsidRDefault="009A16B6" w:rsidP="009A16B6">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1FF1029A" w14:textId="77777777" w:rsidR="009A16B6" w:rsidRPr="00AB5FED" w:rsidRDefault="009A16B6" w:rsidP="009A16B6">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7BFD895C" w14:textId="77777777" w:rsidR="009A16B6" w:rsidRDefault="009A16B6" w:rsidP="009A16B6">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488B9033" w14:textId="77777777" w:rsidR="009A16B6" w:rsidRDefault="009A16B6" w:rsidP="009A16B6">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2D27BF15" w14:textId="77777777" w:rsidR="009A16B6" w:rsidRDefault="009A16B6" w:rsidP="009A16B6">
      <w:pPr>
        <w:pStyle w:val="EX"/>
      </w:pPr>
      <w:r>
        <w:t>[7]</w:t>
      </w:r>
      <w:r>
        <w:tab/>
      </w:r>
      <w:r w:rsidRPr="0050663F">
        <w:t>3GPP TS 23.002: "Network Architecture".</w:t>
      </w:r>
    </w:p>
    <w:p w14:paraId="68DA5833" w14:textId="77777777" w:rsidR="009A16B6" w:rsidRDefault="009A16B6" w:rsidP="009A16B6">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1B7698FC" w14:textId="77777777" w:rsidR="009A16B6" w:rsidRDefault="009A16B6" w:rsidP="009A16B6">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14:paraId="2FD7CA13" w14:textId="77777777" w:rsidR="009A16B6" w:rsidRDefault="009A16B6" w:rsidP="009A16B6">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046FFC2B" w14:textId="77777777" w:rsidR="009A16B6" w:rsidRPr="00656BA2" w:rsidRDefault="009A16B6" w:rsidP="009A16B6">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p w14:paraId="5729B91D" w14:textId="77777777" w:rsidR="009A16B6" w:rsidRPr="00656BA2" w:rsidRDefault="009A16B6" w:rsidP="009A16B6">
      <w:pPr>
        <w:pStyle w:val="Heading1"/>
      </w:pPr>
      <w:bookmarkStart w:id="21" w:name="_Toc217987139"/>
      <w:bookmarkEnd w:id="19"/>
      <w:r w:rsidRPr="00656BA2">
        <w:lastRenderedPageBreak/>
        <w:t>3</w:t>
      </w:r>
      <w:r w:rsidRPr="00656BA2">
        <w:tab/>
        <w:t>Definitions</w:t>
      </w:r>
      <w:r>
        <w:t xml:space="preserve"> </w:t>
      </w:r>
      <w:r w:rsidRPr="00656BA2">
        <w:t>and abbreviations</w:t>
      </w:r>
      <w:bookmarkEnd w:id="21"/>
    </w:p>
    <w:p w14:paraId="76AF6FEA" w14:textId="77777777" w:rsidR="009A16B6" w:rsidRPr="00656BA2" w:rsidRDefault="009A16B6" w:rsidP="009A16B6">
      <w:pPr>
        <w:pStyle w:val="Heading2"/>
      </w:pPr>
      <w:bookmarkStart w:id="22" w:name="_Toc217987140"/>
      <w:r w:rsidRPr="00656BA2">
        <w:t>3.1</w:t>
      </w:r>
      <w:r w:rsidRPr="00656BA2">
        <w:tab/>
        <w:t>Definitions</w:t>
      </w:r>
      <w:bookmarkEnd w:id="22"/>
    </w:p>
    <w:p w14:paraId="436550CE" w14:textId="77777777" w:rsidR="009A16B6" w:rsidRDefault="009A16B6" w:rsidP="009A16B6">
      <w:r w:rsidRPr="00656BA2">
        <w:t>For the purposes of the present document, the terms and definitions given in 3GPP TR 21.905 [1] and the following apply. A term defined in the present document takes precedence over the definition of the same term, if any, in 3GPP TR 21.905 [1].</w:t>
      </w:r>
    </w:p>
    <w:p w14:paraId="20D9BEC9" w14:textId="77777777" w:rsidR="009A16B6" w:rsidRDefault="009A16B6" w:rsidP="009A16B6">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5C78F797" w14:textId="77777777" w:rsidR="009A16B6" w:rsidRDefault="009A16B6" w:rsidP="009A16B6">
      <w:r>
        <w:rPr>
          <w:b/>
        </w:rPr>
        <w:t>IOPS mode of operation:</w:t>
      </w:r>
      <w:r w:rsidRPr="00482EA1">
        <w:t xml:space="preserve"> As described in 3GPP</w:t>
      </w:r>
      <w:r>
        <w:rPr>
          <w:lang w:eastAsia="zh-CN"/>
        </w:rPr>
        <w:t> </w:t>
      </w:r>
      <w:r w:rsidRPr="00482EA1">
        <w:t>TS</w:t>
      </w:r>
      <w:r>
        <w:rPr>
          <w:lang w:eastAsia="zh-CN"/>
        </w:rPr>
        <w:t> </w:t>
      </w:r>
      <w:r w:rsidRPr="00482EA1">
        <w:t>23.401 Annex K</w:t>
      </w:r>
      <w:r>
        <w:rPr>
          <w:lang w:eastAsia="zh-CN"/>
        </w:rPr>
        <w:t> </w:t>
      </w:r>
      <w:r w:rsidRPr="00482EA1">
        <w:t>[</w:t>
      </w:r>
      <w:r>
        <w:t>2</w:t>
      </w:r>
      <w:r w:rsidRPr="00482EA1">
        <w:t>].</w:t>
      </w:r>
    </w:p>
    <w:p w14:paraId="27BF3C24" w14:textId="77777777" w:rsidR="009A16B6" w:rsidRDefault="009A16B6" w:rsidP="009A16B6">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E72F436" w14:textId="77777777" w:rsidR="009A16B6" w:rsidRDefault="009A16B6" w:rsidP="009A16B6">
      <w:pPr>
        <w:pStyle w:val="EW"/>
        <w:rPr>
          <w:b/>
          <w:lang w:eastAsia="zh-CN"/>
        </w:rPr>
      </w:pPr>
      <w:r w:rsidRPr="00F5146C">
        <w:rPr>
          <w:b/>
        </w:rPr>
        <w:t>MC service</w:t>
      </w:r>
      <w:r>
        <w:rPr>
          <w:rFonts w:hint="eastAsia"/>
          <w:b/>
          <w:lang w:eastAsia="zh-CN"/>
        </w:rPr>
        <w:t xml:space="preserve"> </w:t>
      </w:r>
    </w:p>
    <w:p w14:paraId="4B0FB23A" w14:textId="77777777" w:rsidR="009A16B6" w:rsidRDefault="009A16B6" w:rsidP="009A16B6">
      <w:pPr>
        <w:pStyle w:val="EW"/>
        <w:rPr>
          <w:b/>
          <w:lang w:eastAsia="zh-CN"/>
        </w:rPr>
      </w:pPr>
      <w:r w:rsidRPr="001D743D">
        <w:rPr>
          <w:b/>
        </w:rPr>
        <w:t>MC service client</w:t>
      </w:r>
    </w:p>
    <w:p w14:paraId="34354997" w14:textId="77777777" w:rsidR="009A16B6" w:rsidRDefault="009A16B6" w:rsidP="009A16B6">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B54FC9E" w14:textId="77777777" w:rsidR="009A16B6" w:rsidRDefault="009A16B6" w:rsidP="009A16B6">
      <w:pPr>
        <w:pStyle w:val="EW"/>
        <w:rPr>
          <w:b/>
        </w:rPr>
      </w:pPr>
      <w:r w:rsidRPr="001D743D">
        <w:rPr>
          <w:b/>
        </w:rPr>
        <w:t>MC service ID</w:t>
      </w:r>
    </w:p>
    <w:p w14:paraId="066C46A4" w14:textId="77777777" w:rsidR="009A16B6" w:rsidRDefault="009A16B6" w:rsidP="009A16B6">
      <w:pPr>
        <w:pStyle w:val="EW"/>
        <w:rPr>
          <w:b/>
        </w:rPr>
      </w:pPr>
      <w:r w:rsidRPr="001D743D">
        <w:rPr>
          <w:b/>
        </w:rPr>
        <w:t xml:space="preserve">MC service </w:t>
      </w:r>
      <w:r>
        <w:rPr>
          <w:b/>
        </w:rPr>
        <w:t>user</w:t>
      </w:r>
    </w:p>
    <w:p w14:paraId="02DEC432" w14:textId="77777777" w:rsidR="009A16B6" w:rsidRDefault="009A16B6" w:rsidP="009A16B6">
      <w:pPr>
        <w:pStyle w:val="EW"/>
        <w:rPr>
          <w:b/>
        </w:rPr>
      </w:pPr>
      <w:r w:rsidRPr="001D743D">
        <w:rPr>
          <w:b/>
        </w:rPr>
        <w:t xml:space="preserve">MC service </w:t>
      </w:r>
      <w:r>
        <w:rPr>
          <w:b/>
        </w:rPr>
        <w:t>UE</w:t>
      </w:r>
    </w:p>
    <w:p w14:paraId="615D98C8" w14:textId="49413D60" w:rsidR="009A16B6" w:rsidRPr="009A16B6" w:rsidRDefault="009A16B6" w:rsidP="009A16B6">
      <w:pPr>
        <w:pStyle w:val="EW"/>
        <w:rPr>
          <w:b/>
        </w:rPr>
      </w:pPr>
      <w:r w:rsidRPr="001D743D">
        <w:rPr>
          <w:b/>
        </w:rPr>
        <w:t xml:space="preserve">MC </w:t>
      </w:r>
      <w:r>
        <w:rPr>
          <w:b/>
        </w:rPr>
        <w:t>user</w:t>
      </w:r>
    </w:p>
    <w:p w14:paraId="5EBB14D5" w14:textId="77777777" w:rsidR="009A16B6" w:rsidRPr="00656BA2" w:rsidRDefault="009A16B6" w:rsidP="009A16B6">
      <w:pPr>
        <w:pStyle w:val="Heading2"/>
      </w:pPr>
      <w:bookmarkStart w:id="23" w:name="_Toc217987141"/>
      <w:r w:rsidRPr="00656BA2">
        <w:t>3.2</w:t>
      </w:r>
      <w:r w:rsidRPr="00656BA2">
        <w:tab/>
        <w:t>Abbreviations</w:t>
      </w:r>
      <w:bookmarkEnd w:id="23"/>
    </w:p>
    <w:p w14:paraId="4A1B29F6" w14:textId="77777777" w:rsidR="009A16B6" w:rsidRDefault="009A16B6" w:rsidP="009A16B6">
      <w:pPr>
        <w:keepNext/>
      </w:pPr>
      <w:r w:rsidRPr="00656BA2">
        <w:t>For the purposes of the present document, the abbreviations given in 3GPP</w:t>
      </w:r>
      <w:r>
        <w:rPr>
          <w:lang w:eastAsia="zh-CN"/>
        </w:rPr>
        <w:t> </w:t>
      </w:r>
      <w:r w:rsidRPr="00656BA2">
        <w:t>TR 21.905</w:t>
      </w:r>
      <w:r>
        <w:rPr>
          <w:lang w:eastAsia="zh-CN"/>
        </w:rPr>
        <w:t> </w:t>
      </w:r>
      <w:r w:rsidRPr="00656BA2">
        <w:t>[1] and the following apply. An abbreviation defined in the present document takes precedence over the definition of the same abbreviation, if any, in 3GPP TR 21.905 [1].</w:t>
      </w:r>
    </w:p>
    <w:p w14:paraId="0F25A281" w14:textId="77777777" w:rsidR="009A16B6" w:rsidRDefault="009A16B6" w:rsidP="009A16B6">
      <w:pPr>
        <w:pStyle w:val="EW"/>
      </w:pPr>
      <w:r w:rsidRPr="00AB5FED">
        <w:t>APN</w:t>
      </w:r>
      <w:r>
        <w:tab/>
      </w:r>
      <w:r w:rsidRPr="00AB5FED">
        <w:t>Access Point Name</w:t>
      </w:r>
    </w:p>
    <w:p w14:paraId="31D7E410" w14:textId="77777777" w:rsidR="009A16B6" w:rsidRDefault="009A16B6" w:rsidP="009A16B6">
      <w:pPr>
        <w:pStyle w:val="EW"/>
      </w:pPr>
      <w:r>
        <w:t>IOPS</w:t>
      </w:r>
      <w:r>
        <w:tab/>
      </w:r>
      <w:r w:rsidRPr="00772EF4">
        <w:t xml:space="preserve">Isolated </w:t>
      </w:r>
      <w:r>
        <w:t>O</w:t>
      </w:r>
      <w:r w:rsidRPr="00772EF4">
        <w:t>peration for Public Safety</w:t>
      </w:r>
    </w:p>
    <w:p w14:paraId="4255124E" w14:textId="77777777" w:rsidR="009A16B6" w:rsidRPr="00AB5FED" w:rsidRDefault="009A16B6" w:rsidP="009A16B6">
      <w:pPr>
        <w:pStyle w:val="EW"/>
      </w:pPr>
      <w:r>
        <w:t>EPC</w:t>
      </w:r>
      <w:r>
        <w:tab/>
      </w:r>
      <w:r w:rsidRPr="00AB5FED">
        <w:t>Evolved Packet Core</w:t>
      </w:r>
    </w:p>
    <w:p w14:paraId="54AC01AB" w14:textId="77777777" w:rsidR="009A16B6" w:rsidRDefault="009A16B6" w:rsidP="009A16B6">
      <w:pPr>
        <w:pStyle w:val="EW"/>
      </w:pPr>
      <w:r w:rsidRPr="00AB5FED">
        <w:t>EPS</w:t>
      </w:r>
      <w:r>
        <w:tab/>
      </w:r>
      <w:r w:rsidRPr="00AB5FED">
        <w:t>Evolved Packet System</w:t>
      </w:r>
    </w:p>
    <w:p w14:paraId="65C8D3F6" w14:textId="77777777" w:rsidR="009A16B6" w:rsidRPr="00AB5FED" w:rsidRDefault="009A16B6" w:rsidP="009A16B6">
      <w:pPr>
        <w:pStyle w:val="EW"/>
      </w:pPr>
      <w:r w:rsidRPr="00AB5FED">
        <w:t>MBMS</w:t>
      </w:r>
      <w:r>
        <w:tab/>
      </w:r>
      <w:r w:rsidRPr="00AB5FED">
        <w:rPr>
          <w:snapToGrid w:val="0"/>
        </w:rPr>
        <w:t>Multimedia Broadcast and Multicast Service</w:t>
      </w:r>
    </w:p>
    <w:p w14:paraId="64787236" w14:textId="77777777" w:rsidR="009A16B6" w:rsidRPr="009F363B" w:rsidRDefault="009A16B6" w:rsidP="009A16B6">
      <w:pPr>
        <w:pStyle w:val="EW"/>
        <w:rPr>
          <w:lang w:eastAsia="zh-CN"/>
        </w:rPr>
      </w:pPr>
      <w:r>
        <w:rPr>
          <w:rFonts w:hint="eastAsia"/>
          <w:noProof/>
          <w:lang w:eastAsia="zh-CN"/>
        </w:rPr>
        <w:t>MC</w:t>
      </w:r>
      <w:r>
        <w:rPr>
          <w:noProof/>
        </w:rPr>
        <w:tab/>
      </w:r>
      <w:r>
        <w:rPr>
          <w:rFonts w:hint="eastAsia"/>
          <w:noProof/>
          <w:lang w:eastAsia="zh-CN"/>
        </w:rPr>
        <w:t>Mission Critical</w:t>
      </w:r>
    </w:p>
    <w:p w14:paraId="7BC26664" w14:textId="77777777" w:rsidR="009A16B6" w:rsidRPr="00AB5FED" w:rsidRDefault="009A16B6" w:rsidP="009A16B6">
      <w:pPr>
        <w:pStyle w:val="EW"/>
      </w:pPr>
      <w:r w:rsidRPr="00AB5FED">
        <w:t>PLMN</w:t>
      </w:r>
      <w:r>
        <w:tab/>
      </w:r>
      <w:r w:rsidRPr="00AB5FED">
        <w:t>Public Land Mobile Network</w:t>
      </w:r>
    </w:p>
    <w:p w14:paraId="6BDF164B" w14:textId="77777777" w:rsidR="009A16B6" w:rsidRPr="00AB5FED" w:rsidRDefault="009A16B6" w:rsidP="009A16B6">
      <w:pPr>
        <w:pStyle w:val="EW"/>
      </w:pPr>
    </w:p>
    <w:p w14:paraId="686720C6" w14:textId="77777777" w:rsidR="009A16B6" w:rsidRPr="00656BA2" w:rsidRDefault="009A16B6" w:rsidP="009A16B6">
      <w:pPr>
        <w:pStyle w:val="EW"/>
        <w:ind w:left="0" w:firstLine="0"/>
      </w:pPr>
    </w:p>
    <w:p w14:paraId="57612A90" w14:textId="77777777" w:rsidR="009A16B6" w:rsidRPr="00656BA2" w:rsidRDefault="009A16B6" w:rsidP="009A16B6">
      <w:pPr>
        <w:pStyle w:val="Heading1"/>
      </w:pPr>
      <w:bookmarkStart w:id="24" w:name="_Toc424654350"/>
      <w:bookmarkStart w:id="25" w:name="_Toc428364934"/>
      <w:bookmarkStart w:id="26" w:name="_Toc433209529"/>
      <w:bookmarkStart w:id="27" w:name="_Toc460615895"/>
      <w:bookmarkStart w:id="28" w:name="_Toc460616756"/>
      <w:bookmarkStart w:id="29" w:name="_Toc11744065"/>
      <w:bookmarkStart w:id="30" w:name="_Toc217987142"/>
      <w:r w:rsidRPr="00656BA2">
        <w:t>4</w:t>
      </w:r>
      <w:r w:rsidRPr="00656BA2">
        <w:tab/>
        <w:t>Introduction</w:t>
      </w:r>
      <w:bookmarkEnd w:id="24"/>
      <w:bookmarkEnd w:id="25"/>
      <w:bookmarkEnd w:id="26"/>
      <w:bookmarkEnd w:id="27"/>
      <w:bookmarkEnd w:id="28"/>
      <w:bookmarkEnd w:id="29"/>
      <w:bookmarkEnd w:id="30"/>
    </w:p>
    <w:p w14:paraId="45AABFF6" w14:textId="77777777" w:rsidR="009A16B6" w:rsidRPr="00E93365" w:rsidRDefault="009A16B6" w:rsidP="009A16B6">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 This IOPS dedicated PLMN is provided by an evolved packet system (EPS) supporting the IOPS mode of operation, as defined in 3GPP</w:t>
      </w:r>
      <w:r>
        <w:rPr>
          <w:lang w:eastAsia="zh-CN"/>
        </w:rPr>
        <w:t> </w:t>
      </w:r>
      <w:r w:rsidRPr="00E93365">
        <w:rPr>
          <w:rFonts w:eastAsia="SimSun"/>
        </w:rPr>
        <w:t>TS</w:t>
      </w:r>
      <w:r>
        <w:rPr>
          <w:lang w:eastAsia="zh-CN"/>
        </w:rPr>
        <w:t> </w:t>
      </w:r>
      <w:r w:rsidRPr="00E93365">
        <w:rPr>
          <w:rFonts w:eastAsia="SimSun"/>
        </w:rPr>
        <w:t>23.401</w:t>
      </w:r>
      <w:r>
        <w:rPr>
          <w:lang w:eastAsia="zh-CN"/>
        </w:rPr>
        <w:t> </w:t>
      </w:r>
      <w:r w:rsidRPr="00E93365">
        <w:rPr>
          <w:rFonts w:eastAsia="SimSun"/>
        </w:rPr>
        <w:t>[2].</w:t>
      </w:r>
    </w:p>
    <w:p w14:paraId="42931E8D" w14:textId="77777777" w:rsidR="009A16B6" w:rsidRPr="00E93365" w:rsidRDefault="009A16B6" w:rsidP="009A16B6">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2107ED6D" w14:textId="77777777" w:rsidR="009A16B6" w:rsidRPr="00656BA2" w:rsidRDefault="009A16B6" w:rsidP="009A16B6">
      <w:pPr>
        <w:pStyle w:val="Heading1"/>
      </w:pPr>
      <w:bookmarkStart w:id="31" w:name="_Hlk17735093"/>
      <w:bookmarkStart w:id="32" w:name="_Toc217987143"/>
      <w:r w:rsidRPr="00656BA2">
        <w:lastRenderedPageBreak/>
        <w:t>5</w:t>
      </w:r>
      <w:r w:rsidRPr="00656BA2">
        <w:tab/>
        <w:t>Architectural requirements</w:t>
      </w:r>
      <w:bookmarkEnd w:id="32"/>
    </w:p>
    <w:p w14:paraId="482C3F25" w14:textId="77777777" w:rsidR="009A16B6" w:rsidRDefault="009A16B6" w:rsidP="009A16B6">
      <w:pPr>
        <w:pStyle w:val="Heading2"/>
      </w:pPr>
      <w:bookmarkStart w:id="33" w:name="_Toc17721776"/>
      <w:bookmarkStart w:id="34" w:name="_Toc478400627"/>
      <w:bookmarkStart w:id="35" w:name="_Toc526019522"/>
      <w:bookmarkStart w:id="36" w:name="_Toc17721780"/>
      <w:bookmarkStart w:id="37" w:name="_Toc217987144"/>
      <w:bookmarkEnd w:id="31"/>
      <w:r w:rsidRPr="00656BA2">
        <w:t>5.1</w:t>
      </w:r>
      <w:r w:rsidRPr="00656BA2">
        <w:tab/>
        <w:t>General</w:t>
      </w:r>
      <w:bookmarkEnd w:id="33"/>
      <w:r>
        <w:t xml:space="preserve"> requirements</w:t>
      </w:r>
      <w:bookmarkEnd w:id="37"/>
    </w:p>
    <w:p w14:paraId="647F5265" w14:textId="77777777" w:rsidR="009A16B6" w:rsidRPr="00656BA2" w:rsidRDefault="009A16B6" w:rsidP="009A16B6">
      <w:pPr>
        <w:pStyle w:val="Heading3"/>
      </w:pPr>
      <w:bookmarkStart w:id="38" w:name="_Toc217987145"/>
      <w:r w:rsidRPr="00656BA2">
        <w:t>5.</w:t>
      </w:r>
      <w:r>
        <w:t>1</w:t>
      </w:r>
      <w:r w:rsidRPr="00656BA2">
        <w:t>.1</w:t>
      </w:r>
      <w:r w:rsidRPr="00656BA2">
        <w:tab/>
        <w:t>Description</w:t>
      </w:r>
      <w:bookmarkEnd w:id="34"/>
      <w:bookmarkEnd w:id="35"/>
      <w:bookmarkEnd w:id="36"/>
      <w:bookmarkEnd w:id="38"/>
    </w:p>
    <w:p w14:paraId="0388D260" w14:textId="77777777" w:rsidR="009A16B6" w:rsidRDefault="009A16B6" w:rsidP="009A16B6">
      <w:r w:rsidRPr="009721AA">
        <w:t xml:space="preserve">This clause specifies the general requirements </w:t>
      </w:r>
      <w:r>
        <w:t>for the support of MC services in the IOPS mode of operation.</w:t>
      </w:r>
    </w:p>
    <w:p w14:paraId="32FB4CA5" w14:textId="77777777" w:rsidR="009A16B6" w:rsidRPr="009721AA" w:rsidRDefault="009A16B6" w:rsidP="009A16B6">
      <w:pPr>
        <w:pStyle w:val="Heading3"/>
      </w:pPr>
      <w:bookmarkStart w:id="39" w:name="_Toc217987146"/>
      <w:r w:rsidRPr="00656BA2">
        <w:t>5.</w:t>
      </w:r>
      <w:r>
        <w:t>1</w:t>
      </w:r>
      <w:r w:rsidRPr="00656BA2">
        <w:t>.</w:t>
      </w:r>
      <w:r>
        <w:t>2</w:t>
      </w:r>
      <w:r w:rsidRPr="00656BA2">
        <w:tab/>
      </w:r>
      <w:r>
        <w:t>Requirements</w:t>
      </w:r>
      <w:bookmarkEnd w:id="39"/>
    </w:p>
    <w:p w14:paraId="6DB83061" w14:textId="77777777" w:rsidR="009A16B6" w:rsidRDefault="009A16B6" w:rsidP="009A16B6">
      <w:r>
        <w:t>[AR-5.1.2-a] For the case of a backhaul failure between the radio access network and the macro EPC, the IOPS MC system shall provide support for MC services in the IOPS mode of operation until the failure is recovered.</w:t>
      </w:r>
    </w:p>
    <w:p w14:paraId="4E24DC4B" w14:textId="77777777" w:rsidR="009A16B6" w:rsidRDefault="009A16B6" w:rsidP="009A16B6">
      <w:r>
        <w:t xml:space="preserve">[AR-5.1.2-b] MC service UEs within the coverage of </w:t>
      </w:r>
      <w:r w:rsidRPr="00E36690">
        <w:t>the IOPS EPS</w:t>
      </w:r>
      <w:r>
        <w:t xml:space="preserve"> shall </w:t>
      </w:r>
      <w:r w:rsidRPr="00E36690">
        <w:t>be able to provide</w:t>
      </w:r>
      <w:r>
        <w:t xml:space="preserve"> MC services over the IOPS MC system.</w:t>
      </w:r>
    </w:p>
    <w:p w14:paraId="7724082D" w14:textId="77777777" w:rsidR="009A16B6" w:rsidRPr="00EA726D" w:rsidRDefault="009A16B6" w:rsidP="009A16B6">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3C5AABDF" w14:textId="77777777" w:rsidR="009A16B6" w:rsidRDefault="009A16B6" w:rsidP="009A16B6">
      <w:pPr>
        <w:pStyle w:val="Heading2"/>
      </w:pPr>
      <w:bookmarkStart w:id="40" w:name="_Toc217987147"/>
      <w:r w:rsidRPr="00656BA2">
        <w:t>5.</w:t>
      </w:r>
      <w:r>
        <w:t>2</w:t>
      </w:r>
      <w:r w:rsidRPr="00656BA2">
        <w:tab/>
      </w:r>
      <w:r w:rsidRPr="00E36690">
        <w:t>MC service</w:t>
      </w:r>
      <w:r>
        <w:t xml:space="preserve"> requirements</w:t>
      </w:r>
      <w:bookmarkEnd w:id="40"/>
    </w:p>
    <w:p w14:paraId="7D8057DC" w14:textId="77777777" w:rsidR="009A16B6" w:rsidRPr="00656BA2" w:rsidRDefault="009A16B6" w:rsidP="009A16B6">
      <w:pPr>
        <w:pStyle w:val="Heading3"/>
      </w:pPr>
      <w:bookmarkStart w:id="41" w:name="_Toc217987148"/>
      <w:r w:rsidRPr="00656BA2">
        <w:t>5.</w:t>
      </w:r>
      <w:r>
        <w:t>2</w:t>
      </w:r>
      <w:r w:rsidRPr="00656BA2">
        <w:t>.1</w:t>
      </w:r>
      <w:r w:rsidRPr="00656BA2">
        <w:tab/>
        <w:t>Description</w:t>
      </w:r>
      <w:bookmarkEnd w:id="41"/>
    </w:p>
    <w:p w14:paraId="3FB7888F" w14:textId="77777777" w:rsidR="009A16B6" w:rsidRDefault="009A16B6" w:rsidP="009A16B6">
      <w:r w:rsidRPr="009721AA">
        <w:t xml:space="preserve">This clause specifies the </w:t>
      </w:r>
      <w:r>
        <w:t xml:space="preserve">MC service </w:t>
      </w:r>
      <w:r w:rsidRPr="009721AA">
        <w:t xml:space="preserve">requirements </w:t>
      </w:r>
      <w:r>
        <w:t>in the IOPS mode of operation.</w:t>
      </w:r>
    </w:p>
    <w:p w14:paraId="7EFEB6AE" w14:textId="77777777" w:rsidR="009A16B6" w:rsidRPr="009721AA" w:rsidRDefault="009A16B6" w:rsidP="009A16B6">
      <w:pPr>
        <w:pStyle w:val="Heading3"/>
      </w:pPr>
      <w:bookmarkStart w:id="42" w:name="_Toc217987149"/>
      <w:r w:rsidRPr="00656BA2">
        <w:t>5.</w:t>
      </w:r>
      <w:r>
        <w:t>2</w:t>
      </w:r>
      <w:r w:rsidRPr="00656BA2">
        <w:t>.</w:t>
      </w:r>
      <w:r>
        <w:t>2</w:t>
      </w:r>
      <w:r w:rsidRPr="00656BA2">
        <w:tab/>
      </w:r>
      <w:r>
        <w:t>Requirements</w:t>
      </w:r>
      <w:bookmarkEnd w:id="42"/>
    </w:p>
    <w:p w14:paraId="0CB31E29" w14:textId="77777777" w:rsidR="009A16B6" w:rsidRDefault="009A16B6" w:rsidP="009A16B6">
      <w:r>
        <w:t>[AR-5.2.2-a] The following MCPTT service features shall be supported in the IOPS mode of operation</w:t>
      </w:r>
    </w:p>
    <w:p w14:paraId="4E98C291" w14:textId="77777777" w:rsidR="009A16B6" w:rsidRPr="00AD28D8" w:rsidRDefault="009A16B6" w:rsidP="009A16B6">
      <w:pPr>
        <w:pStyle w:val="B1"/>
      </w:pPr>
      <w:r w:rsidRPr="00AD28D8">
        <w:t>-</w:t>
      </w:r>
      <w:r w:rsidRPr="00AD28D8">
        <w:tab/>
        <w:t xml:space="preserve">MCPTT group call </w:t>
      </w:r>
    </w:p>
    <w:p w14:paraId="556D0CF1" w14:textId="77777777" w:rsidR="009A16B6" w:rsidRPr="00AD28D8" w:rsidRDefault="009A16B6" w:rsidP="009A16B6">
      <w:pPr>
        <w:pStyle w:val="B1"/>
      </w:pPr>
      <w:r w:rsidRPr="00AD28D8">
        <w:t>-</w:t>
      </w:r>
      <w:r w:rsidRPr="00AD28D8">
        <w:tab/>
        <w:t xml:space="preserve">MCPTT </w:t>
      </w:r>
      <w:r w:rsidRPr="00E36690">
        <w:t>emergency group call</w:t>
      </w:r>
    </w:p>
    <w:p w14:paraId="53965257" w14:textId="77777777" w:rsidR="009A16B6" w:rsidRDefault="009A16B6" w:rsidP="009A16B6">
      <w:pPr>
        <w:pStyle w:val="B1"/>
      </w:pPr>
      <w:r w:rsidRPr="00AD28D8">
        <w:t>-</w:t>
      </w:r>
      <w:r w:rsidRPr="00AD28D8">
        <w:tab/>
        <w:t>MCPTT private call</w:t>
      </w:r>
    </w:p>
    <w:p w14:paraId="48E1B6CF" w14:textId="77777777" w:rsidR="009A16B6" w:rsidRPr="00AD28D8" w:rsidRDefault="009A16B6" w:rsidP="009A16B6">
      <w:pPr>
        <w:pStyle w:val="B1"/>
      </w:pPr>
      <w:r w:rsidRPr="00AD28D8">
        <w:t>-</w:t>
      </w:r>
      <w:r w:rsidRPr="00AD28D8">
        <w:tab/>
        <w:t xml:space="preserve">MCPTT </w:t>
      </w:r>
      <w:r w:rsidRPr="00E36690">
        <w:t xml:space="preserve">emergency </w:t>
      </w:r>
      <w:r>
        <w:t>private</w:t>
      </w:r>
      <w:r w:rsidRPr="00E36690">
        <w:t xml:space="preserve"> call</w:t>
      </w:r>
    </w:p>
    <w:p w14:paraId="162F0FEC" w14:textId="77777777" w:rsidR="009A16B6" w:rsidRDefault="009A16B6" w:rsidP="009A16B6">
      <w:r>
        <w:t xml:space="preserve">[AR-5.2.2-b] The following </w:t>
      </w:r>
      <w:r w:rsidRPr="00E36690">
        <w:t>MCData service</w:t>
      </w:r>
      <w:r>
        <w:t xml:space="preserve"> features shall be supported in the IOPS mode of operation</w:t>
      </w:r>
    </w:p>
    <w:p w14:paraId="268299B7" w14:textId="77777777" w:rsidR="009A16B6" w:rsidRPr="00AD28D8" w:rsidRDefault="009A16B6" w:rsidP="009A16B6">
      <w:pPr>
        <w:pStyle w:val="B1"/>
      </w:pPr>
      <w:r w:rsidRPr="00AD28D8">
        <w:t>-</w:t>
      </w:r>
      <w:r w:rsidRPr="00AD28D8">
        <w:tab/>
        <w:t xml:space="preserve">MCData short data </w:t>
      </w:r>
      <w:r w:rsidRPr="009F6626">
        <w:t>service</w:t>
      </w:r>
    </w:p>
    <w:p w14:paraId="7B4FD82B" w14:textId="77777777" w:rsidR="009A16B6" w:rsidRDefault="009A16B6" w:rsidP="009A16B6">
      <w:pPr>
        <w:pStyle w:val="Heading2"/>
      </w:pPr>
      <w:bookmarkStart w:id="43" w:name="_Toc217987150"/>
      <w:r w:rsidRPr="00656BA2">
        <w:t>5.</w:t>
      </w:r>
      <w:r>
        <w:t>3</w:t>
      </w:r>
      <w:r w:rsidRPr="00656BA2">
        <w:tab/>
      </w:r>
      <w:r>
        <w:t>Network bearer requirements</w:t>
      </w:r>
      <w:bookmarkEnd w:id="43"/>
    </w:p>
    <w:p w14:paraId="4124EFE5" w14:textId="77777777" w:rsidR="009A16B6" w:rsidRPr="00656BA2" w:rsidRDefault="009A16B6" w:rsidP="009A16B6">
      <w:pPr>
        <w:pStyle w:val="Heading3"/>
      </w:pPr>
      <w:bookmarkStart w:id="44" w:name="_Toc217987151"/>
      <w:r w:rsidRPr="00656BA2">
        <w:t>5.</w:t>
      </w:r>
      <w:r>
        <w:t>3</w:t>
      </w:r>
      <w:r w:rsidRPr="00656BA2">
        <w:t>.1</w:t>
      </w:r>
      <w:r w:rsidRPr="00656BA2">
        <w:tab/>
        <w:t>Description</w:t>
      </w:r>
      <w:bookmarkEnd w:id="44"/>
    </w:p>
    <w:p w14:paraId="4113EAD9" w14:textId="77777777" w:rsidR="009A16B6" w:rsidRDefault="009A16B6" w:rsidP="009A16B6">
      <w:r w:rsidRPr="009721AA">
        <w:t xml:space="preserve">This clause specifies the </w:t>
      </w:r>
      <w:r>
        <w:t xml:space="preserve">network bearer </w:t>
      </w:r>
      <w:r w:rsidRPr="009721AA">
        <w:t xml:space="preserve">requirements </w:t>
      </w:r>
      <w:r>
        <w:t>in the IOPS mode of operation.</w:t>
      </w:r>
    </w:p>
    <w:p w14:paraId="34256BB0" w14:textId="77777777" w:rsidR="009A16B6" w:rsidRPr="009721AA" w:rsidRDefault="009A16B6" w:rsidP="009A16B6">
      <w:pPr>
        <w:pStyle w:val="Heading3"/>
      </w:pPr>
      <w:bookmarkStart w:id="45" w:name="_Toc217987152"/>
      <w:r w:rsidRPr="00656BA2">
        <w:t>5.</w:t>
      </w:r>
      <w:r>
        <w:t>3</w:t>
      </w:r>
      <w:r w:rsidRPr="00656BA2">
        <w:t>.</w:t>
      </w:r>
      <w:r>
        <w:t>2</w:t>
      </w:r>
      <w:r w:rsidRPr="00656BA2">
        <w:tab/>
      </w:r>
      <w:r>
        <w:t>Requirements</w:t>
      </w:r>
      <w:bookmarkEnd w:id="45"/>
    </w:p>
    <w:p w14:paraId="1AA10526" w14:textId="77777777" w:rsidR="009A16B6" w:rsidRDefault="009A16B6" w:rsidP="009A16B6">
      <w:r>
        <w:t>[AR-5.3.2-a] The IOPS MC system shall provide</w:t>
      </w:r>
      <w:r w:rsidRPr="00BD46FD">
        <w:t xml:space="preserve"> support for unicast bearer establishment and modification to support </w:t>
      </w:r>
      <w:r>
        <w:t xml:space="preserve">MC </w:t>
      </w:r>
      <w:r w:rsidRPr="00BD46FD">
        <w:t>service</w:t>
      </w:r>
      <w:r>
        <w:t>s via unicast transmissions in the IOPS mode of operation.</w:t>
      </w:r>
    </w:p>
    <w:p w14:paraId="2E4F3DD9" w14:textId="77777777" w:rsidR="009A16B6" w:rsidRDefault="009A16B6" w:rsidP="009A16B6">
      <w:r>
        <w:t>[AR-5.3.2-b] The IOPS MC system shall provide</w:t>
      </w:r>
      <w:r w:rsidRPr="00BD46FD">
        <w:t xml:space="preserve"> support for </w:t>
      </w:r>
      <w:r>
        <w:t>multicast</w:t>
      </w:r>
      <w:r w:rsidRPr="00BD46FD">
        <w:t xml:space="preserve"> bearer establishment and modification to support </w:t>
      </w:r>
      <w:r>
        <w:t xml:space="preserve">MC </w:t>
      </w:r>
      <w:r w:rsidRPr="00BD46FD">
        <w:t>service</w:t>
      </w:r>
      <w:r>
        <w:t>s via multicast transmissions in the IOPS mode of operation.</w:t>
      </w:r>
    </w:p>
    <w:p w14:paraId="31048CC4" w14:textId="77777777" w:rsidR="009A16B6" w:rsidRPr="006F6605" w:rsidRDefault="009A16B6" w:rsidP="009A16B6">
      <w:r>
        <w:t xml:space="preserve">[AR-5.3.2-c] The IOPS MC system shall </w:t>
      </w:r>
      <w:r w:rsidRPr="006F6605">
        <w:t xml:space="preserve">support announcement of multicast bearers to the </w:t>
      </w:r>
      <w:r>
        <w:t xml:space="preserve">MC service </w:t>
      </w:r>
      <w:r w:rsidRPr="006F6605">
        <w:t>UEs.</w:t>
      </w:r>
    </w:p>
    <w:p w14:paraId="16991A5D" w14:textId="77777777" w:rsidR="009A16B6" w:rsidRDefault="009A16B6" w:rsidP="009A16B6">
      <w:pPr>
        <w:pStyle w:val="Heading2"/>
      </w:pPr>
      <w:bookmarkStart w:id="46" w:name="_Toc217987153"/>
      <w:r w:rsidRPr="00656BA2">
        <w:lastRenderedPageBreak/>
        <w:t>5.</w:t>
      </w:r>
      <w:r>
        <w:t>4</w:t>
      </w:r>
      <w:r w:rsidRPr="00656BA2">
        <w:tab/>
      </w:r>
      <w:r>
        <w:t>IP connectivity functionality</w:t>
      </w:r>
      <w:bookmarkEnd w:id="46"/>
    </w:p>
    <w:p w14:paraId="0A952F7D" w14:textId="77777777" w:rsidR="009A16B6" w:rsidRPr="00656BA2" w:rsidRDefault="009A16B6" w:rsidP="009A16B6">
      <w:pPr>
        <w:pStyle w:val="Heading3"/>
      </w:pPr>
      <w:bookmarkStart w:id="47" w:name="_Toc217987154"/>
      <w:r w:rsidRPr="00656BA2">
        <w:t>5.</w:t>
      </w:r>
      <w:r>
        <w:t>4</w:t>
      </w:r>
      <w:r w:rsidRPr="00656BA2">
        <w:t>.1</w:t>
      </w:r>
      <w:r w:rsidRPr="00656BA2">
        <w:tab/>
        <w:t>Description</w:t>
      </w:r>
      <w:bookmarkEnd w:id="47"/>
    </w:p>
    <w:p w14:paraId="184B8FC0" w14:textId="77777777" w:rsidR="009A16B6" w:rsidRDefault="009A16B6" w:rsidP="009A16B6">
      <w:r>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25D67B37" w14:textId="77777777" w:rsidR="009A16B6" w:rsidRDefault="009A16B6" w:rsidP="009A16B6">
      <w:r>
        <w:t xml:space="preserve">An IOPS MC connectivity function supporting the IP connectivity functionality </w:t>
      </w:r>
      <w:r w:rsidRPr="000C15B8">
        <w:t>does not</w:t>
      </w:r>
      <w:r>
        <w:t xml:space="preserve"> provide MC services. Instead, the IOPS MC connectivity function 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connectivity function.</w:t>
      </w:r>
    </w:p>
    <w:p w14:paraId="3041A4E1" w14:textId="77777777" w:rsidR="009A16B6" w:rsidRDefault="009A16B6" w:rsidP="009A16B6">
      <w:r w:rsidRPr="009721AA">
        <w:t xml:space="preserve">This clause specifies requirements </w:t>
      </w:r>
      <w:r>
        <w:t>for the support of the IP connectivity functionality in the IOPS mode of operation.</w:t>
      </w:r>
    </w:p>
    <w:p w14:paraId="615F128B" w14:textId="77777777" w:rsidR="009A16B6" w:rsidRPr="009721AA" w:rsidRDefault="009A16B6" w:rsidP="009A16B6">
      <w:pPr>
        <w:pStyle w:val="Heading3"/>
      </w:pPr>
      <w:bookmarkStart w:id="48" w:name="_Toc217987155"/>
      <w:r w:rsidRPr="00656BA2">
        <w:t>5.</w:t>
      </w:r>
      <w:r>
        <w:t>4</w:t>
      </w:r>
      <w:r w:rsidRPr="00656BA2">
        <w:t>.</w:t>
      </w:r>
      <w:r>
        <w:t>2</w:t>
      </w:r>
      <w:r w:rsidRPr="00656BA2">
        <w:tab/>
      </w:r>
      <w:r>
        <w:t>General requirements</w:t>
      </w:r>
      <w:bookmarkEnd w:id="48"/>
    </w:p>
    <w:p w14:paraId="1757514A" w14:textId="77777777" w:rsidR="009A16B6" w:rsidRDefault="009A16B6" w:rsidP="009A16B6">
      <w:r>
        <w:t xml:space="preserve">[AR-5.4.2-a] </w:t>
      </w:r>
      <w:r w:rsidRPr="00E30B38">
        <w:t xml:space="preserve">The IOPS MC </w:t>
      </w:r>
      <w:r>
        <w:t>connectivity function supporting the IP connectivity functionality</w:t>
      </w:r>
      <w:r w:rsidRPr="00E30B38">
        <w:t xml:space="preserve"> shall support</w:t>
      </w:r>
      <w:r>
        <w:t xml:space="preserve"> discovering MC service users within the coverage of the IOPS EPS.</w:t>
      </w:r>
    </w:p>
    <w:p w14:paraId="0BD641DA" w14:textId="77777777" w:rsidR="009A16B6" w:rsidRDefault="009A16B6" w:rsidP="009A16B6">
      <w:r>
        <w:t xml:space="preserve">[AR-5.4.2-b] </w:t>
      </w:r>
      <w:r w:rsidRPr="00E30B38">
        <w:t xml:space="preserve">The IOPS MC </w:t>
      </w:r>
      <w:r>
        <w:t>connectivity function 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35A903FD" w14:textId="77777777" w:rsidR="009A16B6" w:rsidRDefault="009A16B6" w:rsidP="009A16B6">
      <w:r>
        <w:t xml:space="preserve">[AR-5.4.2-c] </w:t>
      </w:r>
      <w:r w:rsidRPr="00E30B38">
        <w:t xml:space="preserve">The IOPS MC </w:t>
      </w:r>
      <w:r>
        <w:t>connectivity function supporting the IP connectivity functionality</w:t>
      </w:r>
      <w:r w:rsidRPr="00E30B38">
        <w:t xml:space="preserve"> shall </w:t>
      </w:r>
      <w:r>
        <w:t>provide IP connectivity for communication among MC service users requesting the support of the IP connectivity functionality.</w:t>
      </w:r>
    </w:p>
    <w:p w14:paraId="300AD8CD" w14:textId="77777777" w:rsidR="009A16B6" w:rsidRDefault="009A16B6" w:rsidP="009A16B6">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connectivity function.</w:t>
      </w:r>
    </w:p>
    <w:p w14:paraId="2B2C0CC9" w14:textId="77777777" w:rsidR="009A16B6" w:rsidRPr="009721AA" w:rsidRDefault="009A16B6" w:rsidP="009A16B6">
      <w:pPr>
        <w:pStyle w:val="Heading3"/>
      </w:pPr>
      <w:bookmarkStart w:id="49" w:name="_Toc217987156"/>
      <w:r w:rsidRPr="00656BA2">
        <w:t>5.</w:t>
      </w:r>
      <w:r>
        <w:t>4</w:t>
      </w:r>
      <w:r w:rsidRPr="00656BA2">
        <w:t>.</w:t>
      </w:r>
      <w:r>
        <w:t>3</w:t>
      </w:r>
      <w:r w:rsidRPr="00656BA2">
        <w:tab/>
      </w:r>
      <w:r>
        <w:t>Bearer management requirements</w:t>
      </w:r>
      <w:bookmarkEnd w:id="49"/>
    </w:p>
    <w:p w14:paraId="53F34C77" w14:textId="77777777" w:rsidR="009A16B6" w:rsidRDefault="009A16B6" w:rsidP="009A16B6">
      <w:r>
        <w:t xml:space="preserve">[AR-5.4.3-a] </w:t>
      </w:r>
      <w:r w:rsidRPr="00E30B38">
        <w:t>The</w:t>
      </w:r>
      <w:r>
        <w:t xml:space="preserve"> MC service UEs shall use specific APNs for the support of the IP connectivity functionality, as follows:</w:t>
      </w:r>
    </w:p>
    <w:p w14:paraId="37C95C14" w14:textId="77777777" w:rsidR="009A16B6" w:rsidRDefault="009A16B6" w:rsidP="009A16B6">
      <w:pPr>
        <w:pStyle w:val="B1"/>
      </w:pPr>
      <w:r>
        <w:t>-</w:t>
      </w:r>
      <w:r>
        <w:tab/>
        <w:t>An APN for the IOPS related application signalling related to the IP connectivity functionality support, e.g. for IOPS discovery, subscription and notification.</w:t>
      </w:r>
    </w:p>
    <w:p w14:paraId="42DE45DB" w14:textId="77777777" w:rsidR="009A16B6" w:rsidRPr="00DB09F1" w:rsidRDefault="009A16B6" w:rsidP="009A16B6">
      <w:pPr>
        <w:pStyle w:val="B1"/>
      </w:pPr>
      <w:r>
        <w:t>-</w:t>
      </w:r>
      <w:r>
        <w:tab/>
        <w:t>An MC service APN for the communication with another MC user or group via the IOPS MC connectivity function based on the IP connectivity functionality, e.g. for the signalling and media.</w:t>
      </w:r>
    </w:p>
    <w:p w14:paraId="642AAD2F" w14:textId="77777777" w:rsidR="009A16B6" w:rsidRPr="008E79C5" w:rsidRDefault="009A16B6" w:rsidP="009A16B6">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p>
    <w:p w14:paraId="5442E0FB" w14:textId="77777777" w:rsidR="009A16B6" w:rsidRPr="00656BA2" w:rsidRDefault="009A16B6" w:rsidP="009A16B6"/>
    <w:p w14:paraId="24BDCF28" w14:textId="77777777" w:rsidR="009A16B6" w:rsidRPr="00656BA2" w:rsidRDefault="009A16B6" w:rsidP="009A16B6">
      <w:pPr>
        <w:pStyle w:val="Heading1"/>
      </w:pPr>
      <w:bookmarkStart w:id="50" w:name="_Toc526019524"/>
      <w:bookmarkStart w:id="51" w:name="_Toc478400629"/>
      <w:bookmarkStart w:id="52" w:name="_Toc217987157"/>
      <w:r w:rsidRPr="00656BA2">
        <w:t>6</w:t>
      </w:r>
      <w:r w:rsidRPr="00656BA2">
        <w:tab/>
        <w:t>Involved business relationships</w:t>
      </w:r>
      <w:bookmarkEnd w:id="52"/>
    </w:p>
    <w:p w14:paraId="20C1006F" w14:textId="77777777" w:rsidR="009A16B6" w:rsidRDefault="009A16B6" w:rsidP="009A16B6">
      <w:pPr>
        <w:pStyle w:val="EditorsNote"/>
        <w:ind w:left="0" w:firstLine="0"/>
      </w:pPr>
      <w:r w:rsidRPr="00265C70">
        <w:rPr>
          <w:color w:val="auto"/>
        </w:rPr>
        <w:t>The description of the involved business relationships for the support of MC services in the IOPS mode of operation is contained in clause 6 of 3GPP TS 23.280 [3].</w:t>
      </w:r>
    </w:p>
    <w:p w14:paraId="273A6011" w14:textId="77777777" w:rsidR="009A16B6" w:rsidRPr="00656BA2" w:rsidRDefault="009A16B6" w:rsidP="009A16B6"/>
    <w:p w14:paraId="0584396E" w14:textId="77777777" w:rsidR="009A16B6" w:rsidRPr="00656BA2" w:rsidRDefault="009A16B6" w:rsidP="009A16B6">
      <w:pPr>
        <w:pStyle w:val="Heading1"/>
      </w:pPr>
      <w:bookmarkStart w:id="53" w:name="_Toc217987158"/>
      <w:r w:rsidRPr="00656BA2">
        <w:lastRenderedPageBreak/>
        <w:t>7</w:t>
      </w:r>
      <w:r w:rsidRPr="00656BA2">
        <w:tab/>
        <w:t>Functional model</w:t>
      </w:r>
      <w:bookmarkEnd w:id="50"/>
      <w:bookmarkEnd w:id="53"/>
    </w:p>
    <w:p w14:paraId="3C9BEEDA" w14:textId="77777777" w:rsidR="009A16B6" w:rsidRPr="00656BA2" w:rsidRDefault="009A16B6" w:rsidP="009A16B6">
      <w:pPr>
        <w:pStyle w:val="Heading2"/>
      </w:pPr>
      <w:bookmarkStart w:id="54" w:name="_Toc526019525"/>
      <w:bookmarkStart w:id="55" w:name="_Toc217987159"/>
      <w:r w:rsidRPr="00656BA2">
        <w:t>7.1</w:t>
      </w:r>
      <w:r w:rsidRPr="00656BA2">
        <w:tab/>
        <w:t>General</w:t>
      </w:r>
      <w:bookmarkEnd w:id="54"/>
      <w:bookmarkEnd w:id="55"/>
    </w:p>
    <w:p w14:paraId="4526FC62" w14:textId="77777777" w:rsidR="009A16B6" w:rsidRPr="003E5F68" w:rsidRDefault="009A16B6" w:rsidP="009A16B6">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3AD179E" w14:textId="77777777" w:rsidR="009A16B6" w:rsidRPr="00656BA2" w:rsidRDefault="009A16B6" w:rsidP="009A16B6">
      <w:pPr>
        <w:pStyle w:val="NO"/>
      </w:pPr>
      <w:r w:rsidRPr="003E5F68">
        <w:t>NOTE:</w:t>
      </w:r>
      <w:r w:rsidRPr="003E5F68">
        <w:tab/>
        <w:t>Terminology such as client and server are not meant to imply specific physical implementation of a functional entity.</w:t>
      </w:r>
    </w:p>
    <w:p w14:paraId="226FBDF9" w14:textId="77777777" w:rsidR="009A16B6" w:rsidRDefault="009A16B6" w:rsidP="009A16B6">
      <w:pPr>
        <w:pStyle w:val="Heading2"/>
      </w:pPr>
      <w:bookmarkStart w:id="56" w:name="_Toc424654366"/>
      <w:bookmarkStart w:id="57" w:name="_Toc428364952"/>
      <w:bookmarkStart w:id="58" w:name="_Toc433209552"/>
      <w:bookmarkStart w:id="59" w:name="_Toc453260070"/>
      <w:bookmarkStart w:id="60" w:name="_Toc453260957"/>
      <w:bookmarkStart w:id="61" w:name="_Toc453279694"/>
      <w:bookmarkStart w:id="62" w:name="_Toc459375032"/>
      <w:bookmarkStart w:id="63" w:name="_Toc468105266"/>
      <w:bookmarkStart w:id="64" w:name="_Toc468110361"/>
      <w:bookmarkStart w:id="65" w:name="_Toc11449155"/>
      <w:bookmarkStart w:id="66" w:name="_Toc526019526"/>
      <w:bookmarkStart w:id="67" w:name="_Toc217987160"/>
      <w:r w:rsidRPr="003E5F68">
        <w:t>7.2</w:t>
      </w:r>
      <w:r w:rsidRPr="003E5F68">
        <w:tab/>
        <w:t>Description of the planes</w:t>
      </w:r>
      <w:bookmarkEnd w:id="56"/>
      <w:bookmarkEnd w:id="57"/>
      <w:bookmarkEnd w:id="58"/>
      <w:bookmarkEnd w:id="59"/>
      <w:bookmarkEnd w:id="60"/>
      <w:bookmarkEnd w:id="61"/>
      <w:bookmarkEnd w:id="62"/>
      <w:bookmarkEnd w:id="63"/>
      <w:bookmarkEnd w:id="64"/>
      <w:bookmarkEnd w:id="65"/>
      <w:bookmarkEnd w:id="67"/>
    </w:p>
    <w:p w14:paraId="33D7CE6D" w14:textId="77777777" w:rsidR="009A16B6" w:rsidRDefault="009A16B6" w:rsidP="009A16B6">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14:paraId="791704AF" w14:textId="77777777" w:rsidR="009A16B6" w:rsidRPr="00656BA2" w:rsidRDefault="009A16B6" w:rsidP="009A16B6">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14:paraId="031BACA8" w14:textId="77777777" w:rsidR="009A16B6" w:rsidRPr="00656BA2" w:rsidRDefault="009A16B6" w:rsidP="009A16B6">
      <w:pPr>
        <w:pStyle w:val="Heading2"/>
      </w:pPr>
      <w:bookmarkStart w:id="68" w:name="_Toc217987161"/>
      <w:r w:rsidRPr="00656BA2">
        <w:t>7.</w:t>
      </w:r>
      <w:r>
        <w:t>3</w:t>
      </w:r>
      <w:r w:rsidRPr="00656BA2">
        <w:tab/>
        <w:t>Functional model description</w:t>
      </w:r>
      <w:bookmarkEnd w:id="66"/>
      <w:bookmarkEnd w:id="68"/>
    </w:p>
    <w:p w14:paraId="57BB5EE7" w14:textId="77777777" w:rsidR="009A16B6" w:rsidRDefault="009A16B6" w:rsidP="009A16B6">
      <w:pPr>
        <w:pStyle w:val="Heading3"/>
        <w:rPr>
          <w:rFonts w:eastAsia="SimSun"/>
        </w:rPr>
      </w:pPr>
      <w:bookmarkStart w:id="69" w:name="_Toc17709801"/>
      <w:bookmarkStart w:id="70" w:name="_Toc217987162"/>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69"/>
      <w:r>
        <w:rPr>
          <w:rFonts w:eastAsia="SimSun"/>
        </w:rPr>
        <w:t>General</w:t>
      </w:r>
      <w:bookmarkEnd w:id="70"/>
    </w:p>
    <w:p w14:paraId="4A34B4C3" w14:textId="77777777" w:rsidR="009A16B6" w:rsidRDefault="009A16B6" w:rsidP="009A16B6">
      <w:r>
        <w:t>The application plane and signalling plane supporting the functional model for the IOPS mode of operation are described in this clause.</w:t>
      </w:r>
    </w:p>
    <w:p w14:paraId="63077C72" w14:textId="77777777" w:rsidR="009A16B6" w:rsidRDefault="009A16B6" w:rsidP="009A16B6">
      <w:pPr>
        <w:pStyle w:val="Heading3"/>
        <w:rPr>
          <w:rFonts w:eastAsia="SimSun"/>
        </w:rPr>
      </w:pPr>
      <w:bookmarkStart w:id="71" w:name="_Toc217987163"/>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71"/>
    </w:p>
    <w:p w14:paraId="313E18ED" w14:textId="77777777" w:rsidR="009A16B6" w:rsidRPr="000F7682" w:rsidRDefault="009A16B6" w:rsidP="009A16B6">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364F0B13" w14:textId="77777777" w:rsidR="009A16B6" w:rsidRPr="000F7682" w:rsidRDefault="009A16B6" w:rsidP="009A16B6">
      <w:pPr>
        <w:pStyle w:val="TH"/>
      </w:pPr>
      <w:r>
        <w:object w:dxaOrig="7050" w:dyaOrig="2931" w14:anchorId="5A651EEA">
          <v:shape id="_x0000_i1027" type="#_x0000_t75" style="width:352.7pt;height:146.75pt" o:ole="">
            <v:imagedata r:id="rId13" o:title=""/>
          </v:shape>
          <o:OLEObject Type="Embed" ProgID="Visio.Drawing.11" ShapeID="_x0000_i1027" DrawAspect="Content" ObjectID="_1828600050" r:id="rId14"/>
        </w:object>
      </w:r>
    </w:p>
    <w:p w14:paraId="11689C9D" w14:textId="77777777" w:rsidR="009A16B6" w:rsidRDefault="009A16B6" w:rsidP="009A16B6">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754CFC2A" w14:textId="77777777" w:rsidR="009A16B6" w:rsidRPr="000F7682" w:rsidRDefault="009A16B6" w:rsidP="009A16B6">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2572BBE3" w14:textId="77777777" w:rsidR="009A16B6" w:rsidRDefault="009A16B6" w:rsidP="009A16B6">
      <w:pPr>
        <w:pStyle w:val="Heading3"/>
        <w:rPr>
          <w:rFonts w:eastAsia="SimSun"/>
        </w:rPr>
      </w:pPr>
      <w:bookmarkStart w:id="72" w:name="_Toc217987164"/>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72"/>
    </w:p>
    <w:p w14:paraId="3D9ECB35" w14:textId="77777777" w:rsidR="009A16B6" w:rsidRPr="000F7682" w:rsidRDefault="009A16B6" w:rsidP="009A16B6">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0FE67EA2" w14:textId="77777777" w:rsidR="009A16B6" w:rsidRPr="000F7682" w:rsidRDefault="009A16B6" w:rsidP="009A16B6">
      <w:pPr>
        <w:pStyle w:val="TH"/>
      </w:pPr>
      <w:r>
        <w:object w:dxaOrig="6891" w:dyaOrig="5101" w14:anchorId="745FCFF2">
          <v:shape id="_x0000_i1028" type="#_x0000_t75" style="width:344.5pt;height:254.75pt" o:ole="">
            <v:imagedata r:id="rId15" o:title=""/>
          </v:shape>
          <o:OLEObject Type="Embed" ProgID="Visio.Drawing.11" ShapeID="_x0000_i1028" DrawAspect="Content" ObjectID="_1828600051" r:id="rId16"/>
        </w:object>
      </w:r>
    </w:p>
    <w:p w14:paraId="1894C02E" w14:textId="77777777" w:rsidR="009A16B6" w:rsidRPr="000F7682" w:rsidRDefault="009A16B6" w:rsidP="009A16B6">
      <w:pPr>
        <w:pStyle w:val="TF"/>
        <w:rPr>
          <w:rFonts w:eastAsia="SimSun"/>
        </w:rPr>
      </w:pPr>
      <w:r w:rsidRPr="000F7682">
        <w:rPr>
          <w:rFonts w:eastAsia="SimSun"/>
        </w:rPr>
        <w:t>Figure 7.3</w:t>
      </w:r>
      <w:r>
        <w:rPr>
          <w:rFonts w:eastAsia="SimSun"/>
        </w:rPr>
        <w:t>.3</w:t>
      </w:r>
      <w:r w:rsidRPr="000F7682">
        <w:rPr>
          <w:rFonts w:eastAsia="SimSun"/>
        </w:rPr>
        <w:t xml:space="preserve">-1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1D9D6873" w14:textId="77777777" w:rsidR="009A16B6" w:rsidRDefault="009A16B6" w:rsidP="009A16B6">
      <w:pPr>
        <w:pStyle w:val="NO"/>
      </w:pPr>
      <w:r>
        <w:t>NOTE:</w:t>
      </w:r>
      <w:r>
        <w:tab/>
        <w:t>MC-IOPS-1, MC-IOPS-5 and MC-IOPS-6 reference points are common across MC services.</w:t>
      </w:r>
    </w:p>
    <w:p w14:paraId="3ABCBF0C" w14:textId="77777777" w:rsidR="009A16B6" w:rsidRPr="00600B96" w:rsidRDefault="009A16B6" w:rsidP="009A16B6">
      <w:r w:rsidRPr="00600B96">
        <w:t>In the model shown in figure 7.3</w:t>
      </w:r>
      <w:r>
        <w:t>.3</w:t>
      </w:r>
      <w:r w:rsidRPr="00600B96">
        <w:t>-1, the following apply:</w:t>
      </w:r>
    </w:p>
    <w:p w14:paraId="75F9FCD5" w14:textId="77777777" w:rsidR="009A16B6" w:rsidRPr="00600B96" w:rsidRDefault="009A16B6" w:rsidP="009A16B6">
      <w:pPr>
        <w:pStyle w:val="B1"/>
      </w:pPr>
      <w:r w:rsidRPr="00600B96">
        <w:t>-</w:t>
      </w:r>
      <w:r w:rsidRPr="00600B96">
        <w:tab/>
        <w:t>MC</w:t>
      </w:r>
      <w:r>
        <w:t>PTT</w:t>
      </w:r>
      <w:r w:rsidRPr="00600B96">
        <w:t>-</w:t>
      </w:r>
      <w:r>
        <w:t>IOPS-2</w:t>
      </w:r>
      <w:r w:rsidRPr="00600B96">
        <w:t xml:space="preserve"> carries </w:t>
      </w:r>
      <w:r>
        <w:t>signalling related to the support of multicast transmissions, e.g. MBMS bearer announcement, between the IOPS MC connectivity function and the MCPTT client.</w:t>
      </w:r>
    </w:p>
    <w:p w14:paraId="1265708B" w14:textId="77777777" w:rsidR="009A16B6" w:rsidRDefault="009A16B6" w:rsidP="009A16B6">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589B2D08" w14:textId="77777777" w:rsidR="009A16B6" w:rsidRDefault="009A16B6" w:rsidP="009A16B6">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41B7002" w14:textId="77777777" w:rsidR="009A16B6" w:rsidRDefault="009A16B6" w:rsidP="009A16B6">
      <w:pPr>
        <w:pStyle w:val="Heading3"/>
        <w:rPr>
          <w:rFonts w:eastAsia="SimSun"/>
        </w:rPr>
      </w:pPr>
      <w:bookmarkStart w:id="73" w:name="_Toc217987165"/>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73"/>
    </w:p>
    <w:p w14:paraId="3BA4F057" w14:textId="77777777" w:rsidR="009A16B6" w:rsidRPr="000F7682" w:rsidRDefault="009A16B6" w:rsidP="009A16B6">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1A51DDC" w14:textId="77777777" w:rsidR="009A16B6" w:rsidRPr="000F7682" w:rsidRDefault="009A16B6" w:rsidP="009A16B6">
      <w:pPr>
        <w:pStyle w:val="TH"/>
      </w:pPr>
      <w:r>
        <w:object w:dxaOrig="6891" w:dyaOrig="5101" w14:anchorId="1AB9680F">
          <v:shape id="_x0000_i1029" type="#_x0000_t75" style="width:344.5pt;height:254.75pt" o:ole="">
            <v:imagedata r:id="rId17" o:title=""/>
          </v:shape>
          <o:OLEObject Type="Embed" ProgID="Visio.Drawing.11" ShapeID="_x0000_i1029" DrawAspect="Content" ObjectID="_1828600052" r:id="rId18"/>
        </w:object>
      </w:r>
    </w:p>
    <w:p w14:paraId="76775C1B" w14:textId="77777777" w:rsidR="009A16B6" w:rsidRPr="000F7682" w:rsidRDefault="009A16B6" w:rsidP="009A16B6">
      <w:pPr>
        <w:pStyle w:val="TF"/>
        <w:rPr>
          <w:rFonts w:eastAsia="SimSun"/>
        </w:rPr>
      </w:pPr>
      <w:r w:rsidRPr="000F7682">
        <w:rPr>
          <w:rFonts w:eastAsia="SimSun"/>
        </w:rPr>
        <w:t>Figure 7.3</w:t>
      </w:r>
      <w:r>
        <w:rPr>
          <w:rFonts w:eastAsia="SimSun"/>
        </w:rPr>
        <w:t>.4</w:t>
      </w:r>
      <w:r w:rsidRPr="000F7682">
        <w:rPr>
          <w:rFonts w:eastAsia="SimSun"/>
        </w:rPr>
        <w:t xml:space="preserve">-1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C157A2F" w14:textId="77777777" w:rsidR="009A16B6" w:rsidRDefault="009A16B6" w:rsidP="009A16B6">
      <w:pPr>
        <w:pStyle w:val="NO"/>
      </w:pPr>
      <w:r>
        <w:t>NOTE:</w:t>
      </w:r>
      <w:r>
        <w:tab/>
        <w:t>MC-IOPS-1, MC-IOPS-5 and MC-IOPS-6</w:t>
      </w:r>
      <w:r w:rsidRPr="00661A6D">
        <w:t xml:space="preserve"> </w:t>
      </w:r>
      <w:r>
        <w:t>reference points are common across MC services.</w:t>
      </w:r>
    </w:p>
    <w:p w14:paraId="3EFD3903" w14:textId="77777777" w:rsidR="009A16B6" w:rsidRPr="00600B96" w:rsidRDefault="009A16B6" w:rsidP="009A16B6">
      <w:r w:rsidRPr="00600B96">
        <w:t>In the model shown in figure 7.3</w:t>
      </w:r>
      <w:r>
        <w:t>.4</w:t>
      </w:r>
      <w:r w:rsidRPr="00600B96">
        <w:t>-1, the following apply:</w:t>
      </w:r>
    </w:p>
    <w:p w14:paraId="1380FD10" w14:textId="77777777" w:rsidR="009A16B6" w:rsidRPr="00600B96" w:rsidRDefault="009A16B6" w:rsidP="009A16B6">
      <w:pPr>
        <w:pStyle w:val="B1"/>
      </w:pPr>
      <w:r w:rsidRPr="00600B96">
        <w:t>-</w:t>
      </w:r>
      <w:r w:rsidRPr="00600B96">
        <w:tab/>
        <w:t>MC</w:t>
      </w:r>
      <w:r>
        <w:t>Data</w:t>
      </w:r>
      <w:r w:rsidRPr="00600B96">
        <w:t>-</w:t>
      </w:r>
      <w:r>
        <w:t>IOPS-2</w:t>
      </w:r>
      <w:r w:rsidRPr="00600B96">
        <w:t xml:space="preserve"> carries </w:t>
      </w:r>
      <w:r>
        <w:t>signalling related to the support of multicast transmissions, e.g. MBMS bearer announcement, between the IOPS MC connectivity function and the MCData client.</w:t>
      </w:r>
    </w:p>
    <w:p w14:paraId="5679018A" w14:textId="77777777" w:rsidR="009A16B6" w:rsidRDefault="009A16B6" w:rsidP="009A16B6">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7B3CE3D8" w14:textId="77777777" w:rsidR="009A16B6" w:rsidRPr="00656BA2" w:rsidRDefault="009A16B6" w:rsidP="009A16B6">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69FDD811" w14:textId="77777777" w:rsidR="009A16B6" w:rsidRPr="00656BA2" w:rsidRDefault="009A16B6" w:rsidP="009A16B6">
      <w:pPr>
        <w:pStyle w:val="Heading2"/>
      </w:pPr>
      <w:bookmarkStart w:id="74" w:name="_Toc526019527"/>
      <w:bookmarkStart w:id="75" w:name="_Toc217987166"/>
      <w:r w:rsidRPr="00656BA2">
        <w:t>7.</w:t>
      </w:r>
      <w:r>
        <w:t>4</w:t>
      </w:r>
      <w:r w:rsidRPr="00656BA2">
        <w:tab/>
        <w:t>Functional entities description</w:t>
      </w:r>
      <w:bookmarkEnd w:id="74"/>
      <w:bookmarkEnd w:id="75"/>
    </w:p>
    <w:p w14:paraId="4A56F518" w14:textId="77777777" w:rsidR="009A16B6" w:rsidRPr="00A61298" w:rsidRDefault="009A16B6" w:rsidP="009A16B6">
      <w:pPr>
        <w:pStyle w:val="Heading3"/>
        <w:rPr>
          <w:rFonts w:eastAsia="SimSun"/>
        </w:rPr>
      </w:pPr>
      <w:bookmarkStart w:id="76" w:name="_Toc526019528"/>
      <w:bookmarkStart w:id="77" w:name="_Toc217987167"/>
      <w:r w:rsidRPr="00A61298">
        <w:rPr>
          <w:rFonts w:eastAsia="SimSun"/>
        </w:rPr>
        <w:t>7.4.</w:t>
      </w:r>
      <w:r>
        <w:rPr>
          <w:rFonts w:eastAsia="SimSun"/>
        </w:rPr>
        <w:t>1</w:t>
      </w:r>
      <w:r w:rsidRPr="00A61298">
        <w:rPr>
          <w:rFonts w:eastAsia="SimSun"/>
        </w:rPr>
        <w:tab/>
        <w:t>Application plane</w:t>
      </w:r>
      <w:bookmarkEnd w:id="77"/>
    </w:p>
    <w:p w14:paraId="0505694C" w14:textId="77777777" w:rsidR="009A16B6" w:rsidRDefault="009A16B6" w:rsidP="009A16B6">
      <w:pPr>
        <w:pStyle w:val="Heading4"/>
      </w:pPr>
      <w:bookmarkStart w:id="78" w:name="_Toc217987168"/>
      <w:r w:rsidRPr="007936A8">
        <w:t>7.4.1.1</w:t>
      </w:r>
      <w:r w:rsidRPr="007936A8">
        <w:tab/>
      </w:r>
      <w:r>
        <w:t>General</w:t>
      </w:r>
      <w:bookmarkEnd w:id="78"/>
    </w:p>
    <w:p w14:paraId="3BA53857" w14:textId="77777777" w:rsidR="009A16B6" w:rsidRPr="00600B96" w:rsidRDefault="009A16B6" w:rsidP="009A16B6">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4C6F3021" w14:textId="77777777" w:rsidR="009A16B6" w:rsidRPr="003F71E5" w:rsidRDefault="009A16B6" w:rsidP="009A16B6">
      <w:pPr>
        <w:pStyle w:val="Heading4"/>
      </w:pPr>
      <w:bookmarkStart w:id="79" w:name="_Toc424654380"/>
      <w:bookmarkStart w:id="80" w:name="_Toc428364969"/>
      <w:bookmarkStart w:id="81" w:name="_Toc433209569"/>
      <w:bookmarkStart w:id="82" w:name="_Toc453260089"/>
      <w:bookmarkStart w:id="83" w:name="_Toc453260976"/>
      <w:bookmarkStart w:id="84" w:name="_Toc453279713"/>
      <w:bookmarkStart w:id="85" w:name="_Toc459375051"/>
      <w:bookmarkStart w:id="86" w:name="_Toc468105287"/>
      <w:bookmarkStart w:id="87" w:name="_Toc468110382"/>
      <w:bookmarkStart w:id="88" w:name="_Toc11449179"/>
      <w:bookmarkStart w:id="89" w:name="_Toc217987169"/>
      <w:r w:rsidRPr="003F71E5">
        <w:t>7.4.</w:t>
      </w:r>
      <w:r>
        <w:t>1.2</w:t>
      </w:r>
      <w:r w:rsidRPr="003F71E5">
        <w:tab/>
        <w:t>IOPS connectivity client</w:t>
      </w:r>
      <w:bookmarkEnd w:id="79"/>
      <w:bookmarkEnd w:id="80"/>
      <w:bookmarkEnd w:id="81"/>
      <w:bookmarkEnd w:id="82"/>
      <w:bookmarkEnd w:id="83"/>
      <w:bookmarkEnd w:id="84"/>
      <w:bookmarkEnd w:id="85"/>
      <w:bookmarkEnd w:id="86"/>
      <w:bookmarkEnd w:id="87"/>
      <w:bookmarkEnd w:id="88"/>
      <w:bookmarkEnd w:id="89"/>
    </w:p>
    <w:p w14:paraId="6096499D" w14:textId="77777777" w:rsidR="009A16B6" w:rsidRDefault="009A16B6" w:rsidP="009A16B6">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0092EDE5" w14:textId="77777777" w:rsidR="009A16B6" w:rsidRPr="003F71E5" w:rsidRDefault="009A16B6" w:rsidP="009A16B6">
      <w:pPr>
        <w:pStyle w:val="Heading4"/>
      </w:pPr>
      <w:bookmarkStart w:id="90" w:name="_Toc217987170"/>
      <w:r w:rsidRPr="003F71E5">
        <w:t>7.4.</w:t>
      </w:r>
      <w:r>
        <w:t>1.3</w:t>
      </w:r>
      <w:r w:rsidRPr="003F71E5">
        <w:tab/>
        <w:t xml:space="preserve">IOPS </w:t>
      </w:r>
      <w:r>
        <w:t xml:space="preserve">MC </w:t>
      </w:r>
      <w:r w:rsidRPr="003F71E5">
        <w:t>connectivity function</w:t>
      </w:r>
      <w:bookmarkEnd w:id="90"/>
    </w:p>
    <w:p w14:paraId="1FBD2636" w14:textId="77777777" w:rsidR="009A16B6" w:rsidRDefault="009A16B6" w:rsidP="009A16B6">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Pr>
          <w:lang w:eastAsia="zh-CN"/>
        </w:rPr>
        <w:t> </w:t>
      </w:r>
      <w:r w:rsidRPr="003670B0">
        <w:t>TS</w:t>
      </w:r>
      <w:r>
        <w:rPr>
          <w:lang w:eastAsia="zh-CN"/>
        </w:rPr>
        <w:t> </w:t>
      </w:r>
      <w:r w:rsidRPr="003670B0">
        <w:t>23.468</w:t>
      </w:r>
      <w:r>
        <w:rPr>
          <w:lang w:eastAsia="zh-CN"/>
        </w:rPr>
        <w:t> </w:t>
      </w:r>
      <w:r w:rsidRPr="003670B0">
        <w:t>[</w:t>
      </w:r>
      <w:r>
        <w:t>4</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366FAC0D" w14:textId="77777777" w:rsidR="009A16B6" w:rsidRDefault="009A16B6" w:rsidP="009A16B6">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75284A2B" w14:textId="77777777" w:rsidR="009A16B6" w:rsidRPr="003F71E5" w:rsidRDefault="009A16B6" w:rsidP="009A16B6">
      <w:pPr>
        <w:pStyle w:val="Heading4"/>
      </w:pPr>
      <w:bookmarkStart w:id="91" w:name="_Toc217987171"/>
      <w:r w:rsidRPr="003F71E5">
        <w:t>7.4.</w:t>
      </w:r>
      <w:r>
        <w:t>1.4</w:t>
      </w:r>
      <w:r w:rsidRPr="003F71E5">
        <w:tab/>
        <w:t xml:space="preserve">IOPS </w:t>
      </w:r>
      <w:r>
        <w:t>distribution</w:t>
      </w:r>
      <w:r w:rsidRPr="003F71E5">
        <w:t xml:space="preserve"> function</w:t>
      </w:r>
      <w:bookmarkEnd w:id="91"/>
    </w:p>
    <w:p w14:paraId="25B25B3E" w14:textId="77777777" w:rsidR="009A16B6" w:rsidRDefault="009A16B6" w:rsidP="009A16B6">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46632AAC" w14:textId="77777777" w:rsidR="009A16B6" w:rsidRPr="00600B96" w:rsidRDefault="009A16B6" w:rsidP="009A16B6">
      <w:r w:rsidRPr="00600B96">
        <w:t xml:space="preserve">By means of information provided by the </w:t>
      </w:r>
      <w:r>
        <w:t>IOPS MC connectivity function</w:t>
      </w:r>
      <w:r w:rsidRPr="00600B96">
        <w:t xml:space="preserve"> (e.g. IP addresses, transport layer ports), it will provide the following functionality:</w:t>
      </w:r>
    </w:p>
    <w:p w14:paraId="6568D775" w14:textId="77777777" w:rsidR="009A16B6" w:rsidRDefault="009A16B6" w:rsidP="009A16B6">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021E8E95" w14:textId="77777777" w:rsidR="009A16B6" w:rsidRPr="007936A8" w:rsidRDefault="009A16B6" w:rsidP="009A16B6">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69508CE5" w14:textId="77777777" w:rsidR="009A16B6" w:rsidRDefault="009A16B6" w:rsidP="009A16B6">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523A11D2" w14:textId="77777777" w:rsidR="009A16B6" w:rsidRPr="003F71E5" w:rsidRDefault="009A16B6" w:rsidP="009A16B6">
      <w:pPr>
        <w:pStyle w:val="Heading4"/>
      </w:pPr>
      <w:bookmarkStart w:id="92" w:name="_Toc424654379"/>
      <w:bookmarkStart w:id="93" w:name="_Toc428364968"/>
      <w:bookmarkStart w:id="94" w:name="_Toc433209568"/>
      <w:bookmarkStart w:id="95" w:name="_Toc453260088"/>
      <w:bookmarkStart w:id="96" w:name="_Toc453260975"/>
      <w:bookmarkStart w:id="97" w:name="_Toc453279712"/>
      <w:bookmarkStart w:id="98" w:name="_Toc459375050"/>
      <w:bookmarkStart w:id="99" w:name="_Toc468105286"/>
      <w:bookmarkStart w:id="100" w:name="_Toc468110381"/>
      <w:bookmarkStart w:id="101" w:name="_Toc11449178"/>
      <w:bookmarkStart w:id="102" w:name="_Toc217987172"/>
      <w:r w:rsidRPr="003F71E5">
        <w:t>7.4.</w:t>
      </w:r>
      <w:r>
        <w:t>1</w:t>
      </w:r>
      <w:r w:rsidRPr="003F71E5">
        <w:t>.</w:t>
      </w:r>
      <w:r>
        <w:t>5</w:t>
      </w:r>
      <w:r w:rsidRPr="003F71E5">
        <w:tab/>
        <w:t>MC service client</w:t>
      </w:r>
      <w:bookmarkEnd w:id="92"/>
      <w:bookmarkEnd w:id="93"/>
      <w:bookmarkEnd w:id="94"/>
      <w:bookmarkEnd w:id="95"/>
      <w:bookmarkEnd w:id="96"/>
      <w:bookmarkEnd w:id="97"/>
      <w:bookmarkEnd w:id="98"/>
      <w:bookmarkEnd w:id="99"/>
      <w:bookmarkEnd w:id="100"/>
      <w:bookmarkEnd w:id="101"/>
      <w:bookmarkEnd w:id="102"/>
    </w:p>
    <w:p w14:paraId="18CA93F6" w14:textId="77777777" w:rsidR="009A16B6" w:rsidRDefault="009A16B6" w:rsidP="009A16B6">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2E9B02B5" w14:textId="77777777" w:rsidR="009A16B6" w:rsidRPr="00A61298" w:rsidRDefault="009A16B6" w:rsidP="009A16B6">
      <w:pPr>
        <w:pStyle w:val="Heading3"/>
        <w:rPr>
          <w:rFonts w:eastAsia="SimSun"/>
        </w:rPr>
      </w:pPr>
      <w:bookmarkStart w:id="103" w:name="_Toc217987173"/>
      <w:r w:rsidRPr="00A61298">
        <w:rPr>
          <w:rFonts w:eastAsia="SimSun"/>
        </w:rPr>
        <w:t>7.4.</w:t>
      </w:r>
      <w:r>
        <w:rPr>
          <w:rFonts w:eastAsia="SimSun"/>
        </w:rPr>
        <w:t>2</w:t>
      </w:r>
      <w:r w:rsidRPr="00A61298">
        <w:rPr>
          <w:rFonts w:eastAsia="SimSun"/>
        </w:rPr>
        <w:tab/>
        <w:t>Signalling control plane</w:t>
      </w:r>
      <w:bookmarkEnd w:id="103"/>
    </w:p>
    <w:p w14:paraId="0BC3B864" w14:textId="77777777" w:rsidR="009A16B6" w:rsidRPr="003E5F68" w:rsidRDefault="009A16B6" w:rsidP="009A16B6">
      <w:pPr>
        <w:pStyle w:val="Heading4"/>
      </w:pPr>
      <w:bookmarkStart w:id="104" w:name="_Toc433209577"/>
      <w:bookmarkStart w:id="105" w:name="_Toc453260092"/>
      <w:bookmarkStart w:id="106" w:name="_Toc453260979"/>
      <w:bookmarkStart w:id="107" w:name="_Toc453279716"/>
      <w:bookmarkStart w:id="108" w:name="_Toc459375054"/>
      <w:bookmarkStart w:id="109" w:name="_Toc468105291"/>
      <w:bookmarkStart w:id="110" w:name="_Toc468110386"/>
      <w:bookmarkStart w:id="111" w:name="_Toc11449184"/>
      <w:bookmarkStart w:id="112" w:name="_Toc217987174"/>
      <w:r w:rsidRPr="003E5F68">
        <w:t>7.4.</w:t>
      </w:r>
      <w:r>
        <w:t>2</w:t>
      </w:r>
      <w:r w:rsidRPr="003E5F68">
        <w:t>.1</w:t>
      </w:r>
      <w:r w:rsidRPr="003E5F68">
        <w:tab/>
      </w:r>
      <w:r>
        <w:t>S</w:t>
      </w:r>
      <w:r w:rsidRPr="003E5F68">
        <w:t>ignalling user agent</w:t>
      </w:r>
      <w:bookmarkEnd w:id="104"/>
      <w:bookmarkEnd w:id="105"/>
      <w:bookmarkEnd w:id="106"/>
      <w:bookmarkEnd w:id="107"/>
      <w:bookmarkEnd w:id="108"/>
      <w:bookmarkEnd w:id="109"/>
      <w:bookmarkEnd w:id="110"/>
      <w:bookmarkEnd w:id="111"/>
      <w:r>
        <w:t xml:space="preserve"> client</w:t>
      </w:r>
      <w:bookmarkEnd w:id="112"/>
    </w:p>
    <w:p w14:paraId="6E85979C" w14:textId="77777777" w:rsidR="009A16B6" w:rsidRDefault="009A16B6" w:rsidP="009A16B6">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16164039" w14:textId="77777777" w:rsidR="009A16B6" w:rsidRPr="003E5F68" w:rsidRDefault="009A16B6" w:rsidP="009A16B6">
      <w:pPr>
        <w:pStyle w:val="Heading4"/>
      </w:pPr>
      <w:bookmarkStart w:id="113" w:name="_Toc453260093"/>
      <w:bookmarkStart w:id="114" w:name="_Toc453260980"/>
      <w:bookmarkStart w:id="115" w:name="_Toc453279717"/>
      <w:bookmarkStart w:id="116" w:name="_Toc459375055"/>
      <w:bookmarkStart w:id="117" w:name="_Toc468105292"/>
      <w:bookmarkStart w:id="118" w:name="_Toc468110387"/>
      <w:bookmarkStart w:id="119" w:name="_Toc11449185"/>
      <w:bookmarkStart w:id="120" w:name="_Toc217987175"/>
      <w:r w:rsidRPr="003E5F68">
        <w:t>7.4.</w:t>
      </w:r>
      <w:r>
        <w:t>2</w:t>
      </w:r>
      <w:r w:rsidRPr="003E5F68">
        <w:t>.</w:t>
      </w:r>
      <w:r>
        <w:t>2</w:t>
      </w:r>
      <w:r w:rsidRPr="003E5F68">
        <w:tab/>
      </w:r>
      <w:bookmarkEnd w:id="113"/>
      <w:bookmarkEnd w:id="114"/>
      <w:bookmarkEnd w:id="115"/>
      <w:bookmarkEnd w:id="116"/>
      <w:bookmarkEnd w:id="117"/>
      <w:bookmarkEnd w:id="118"/>
      <w:bookmarkEnd w:id="119"/>
      <w:r>
        <w:t>Signalling application server</w:t>
      </w:r>
      <w:bookmarkEnd w:id="120"/>
    </w:p>
    <w:p w14:paraId="6EAA8A9E" w14:textId="77777777" w:rsidR="009A16B6" w:rsidRDefault="009A16B6" w:rsidP="009A16B6">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F94CD48" w14:textId="77777777" w:rsidR="009A16B6" w:rsidRPr="00656BA2" w:rsidRDefault="009A16B6" w:rsidP="009A16B6">
      <w:pPr>
        <w:pStyle w:val="Heading2"/>
      </w:pPr>
      <w:bookmarkStart w:id="121" w:name="_Toc217987176"/>
      <w:r w:rsidRPr="00656BA2">
        <w:t>7.</w:t>
      </w:r>
      <w:r>
        <w:t>5</w:t>
      </w:r>
      <w:r w:rsidRPr="00656BA2">
        <w:tab/>
        <w:t>Reference points</w:t>
      </w:r>
      <w:bookmarkEnd w:id="76"/>
      <w:bookmarkEnd w:id="121"/>
    </w:p>
    <w:p w14:paraId="2A93FCA1" w14:textId="77777777" w:rsidR="009A16B6" w:rsidRPr="00A61298" w:rsidRDefault="009A16B6" w:rsidP="009A16B6">
      <w:pPr>
        <w:pStyle w:val="Heading3"/>
        <w:rPr>
          <w:rFonts w:eastAsia="SimSun"/>
        </w:rPr>
      </w:pPr>
      <w:bookmarkStart w:id="122" w:name="_Toc217987177"/>
      <w:r w:rsidRPr="00A61298">
        <w:rPr>
          <w:rFonts w:eastAsia="SimSun"/>
        </w:rPr>
        <w:t>7.5.</w:t>
      </w:r>
      <w:r>
        <w:rPr>
          <w:rFonts w:eastAsia="SimSun"/>
        </w:rPr>
        <w:t>1</w:t>
      </w:r>
      <w:r w:rsidRPr="00A61298">
        <w:rPr>
          <w:rFonts w:eastAsia="SimSun"/>
        </w:rPr>
        <w:tab/>
        <w:t>Application plane</w:t>
      </w:r>
      <w:bookmarkEnd w:id="122"/>
    </w:p>
    <w:p w14:paraId="0A4F6C2E" w14:textId="77777777" w:rsidR="009A16B6" w:rsidRPr="003E5F68" w:rsidRDefault="009A16B6" w:rsidP="009A16B6">
      <w:pPr>
        <w:pStyle w:val="Heading4"/>
      </w:pPr>
      <w:bookmarkStart w:id="123" w:name="_Toc424654409"/>
      <w:bookmarkStart w:id="124" w:name="_Toc428365002"/>
      <w:bookmarkStart w:id="125" w:name="_Toc433209606"/>
      <w:bookmarkStart w:id="126" w:name="_Toc453260112"/>
      <w:bookmarkStart w:id="127" w:name="_Toc453260999"/>
      <w:bookmarkStart w:id="128" w:name="_Toc453279736"/>
      <w:bookmarkStart w:id="129" w:name="_Toc459375074"/>
      <w:bookmarkStart w:id="130" w:name="_Toc468105311"/>
      <w:bookmarkStart w:id="131" w:name="_Toc468110406"/>
      <w:bookmarkStart w:id="132" w:name="_Toc11449205"/>
      <w:bookmarkStart w:id="133" w:name="_Toc217987178"/>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23"/>
      <w:bookmarkEnd w:id="124"/>
      <w:bookmarkEnd w:id="125"/>
      <w:bookmarkEnd w:id="126"/>
      <w:bookmarkEnd w:id="127"/>
      <w:bookmarkEnd w:id="128"/>
      <w:bookmarkEnd w:id="129"/>
      <w:bookmarkEnd w:id="130"/>
      <w:bookmarkEnd w:id="131"/>
      <w:bookmarkEnd w:id="132"/>
      <w:bookmarkEnd w:id="133"/>
    </w:p>
    <w:p w14:paraId="23F5E353" w14:textId="77777777" w:rsidR="009A16B6" w:rsidRDefault="009A16B6" w:rsidP="009A16B6">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2B1EACFD" w14:textId="77777777" w:rsidR="009A16B6" w:rsidRDefault="009A16B6" w:rsidP="009A16B6">
      <w:pPr>
        <w:pStyle w:val="Heading4"/>
      </w:pPr>
      <w:bookmarkStart w:id="134" w:name="_Toc217987179"/>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34"/>
    </w:p>
    <w:p w14:paraId="52DF2479" w14:textId="77777777" w:rsidR="009A16B6" w:rsidRDefault="009A16B6" w:rsidP="009A16B6">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5587297F" w14:textId="77777777" w:rsidR="009A16B6" w:rsidRDefault="009A16B6" w:rsidP="009A16B6">
      <w:pPr>
        <w:pStyle w:val="Heading4"/>
      </w:pPr>
      <w:bookmarkStart w:id="135" w:name="_Toc217987180"/>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35"/>
    </w:p>
    <w:p w14:paraId="3D4FCA6C" w14:textId="77777777" w:rsidR="009A16B6" w:rsidRDefault="009A16B6" w:rsidP="009A16B6">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3915708B" w14:textId="77777777" w:rsidR="009A16B6" w:rsidRDefault="009A16B6" w:rsidP="009A16B6">
      <w:pPr>
        <w:pStyle w:val="Heading4"/>
      </w:pPr>
      <w:bookmarkStart w:id="136" w:name="_Toc217987181"/>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6"/>
    </w:p>
    <w:p w14:paraId="068B6023" w14:textId="77777777" w:rsidR="009A16B6" w:rsidRDefault="009A16B6" w:rsidP="009A16B6">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p>
    <w:p w14:paraId="2BF3D7D0" w14:textId="77777777" w:rsidR="009A16B6" w:rsidRDefault="009A16B6" w:rsidP="009A16B6">
      <w:pPr>
        <w:pStyle w:val="Heading4"/>
      </w:pPr>
      <w:bookmarkStart w:id="137" w:name="_Toc217987182"/>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7"/>
    </w:p>
    <w:p w14:paraId="44AB09C6" w14:textId="77777777" w:rsidR="009A16B6" w:rsidRPr="00600B96" w:rsidRDefault="009A16B6" w:rsidP="009A16B6">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t>.</w:t>
      </w:r>
    </w:p>
    <w:p w14:paraId="70A2C825" w14:textId="77777777" w:rsidR="009A16B6" w:rsidRDefault="009A16B6" w:rsidP="009A16B6">
      <w:pPr>
        <w:pStyle w:val="Heading4"/>
      </w:pPr>
      <w:bookmarkStart w:id="138" w:name="_Toc217987183"/>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8"/>
    </w:p>
    <w:p w14:paraId="2FE51DC4" w14:textId="77777777" w:rsidR="009A16B6" w:rsidRDefault="009A16B6" w:rsidP="009A16B6">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p>
    <w:p w14:paraId="03B3B875" w14:textId="77777777" w:rsidR="009A16B6" w:rsidRDefault="009A16B6" w:rsidP="009A16B6">
      <w:pPr>
        <w:pStyle w:val="Heading4"/>
      </w:pPr>
      <w:bookmarkStart w:id="139" w:name="_Toc217987184"/>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9"/>
    </w:p>
    <w:p w14:paraId="20B80239" w14:textId="77777777" w:rsidR="009A16B6" w:rsidRDefault="009A16B6" w:rsidP="009A16B6">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t>.</w:t>
      </w:r>
    </w:p>
    <w:p w14:paraId="4E3A1481" w14:textId="77777777" w:rsidR="009A16B6" w:rsidRPr="003E5F68" w:rsidRDefault="009A16B6" w:rsidP="009A16B6">
      <w:pPr>
        <w:pStyle w:val="Heading4"/>
      </w:pPr>
      <w:bookmarkStart w:id="140" w:name="_Toc217987185"/>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40"/>
    </w:p>
    <w:p w14:paraId="253183DD" w14:textId="77777777" w:rsidR="009A16B6" w:rsidRDefault="009A16B6" w:rsidP="009A16B6">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to obtain unicast bearers with appropriate QoS from the IOPS EPS. The MC</w:t>
      </w:r>
      <w:r>
        <w:t>-</w:t>
      </w:r>
      <w:r w:rsidRPr="008C1A9D">
        <w:t>IOPS-5 reference point utilizes the Rx interface of the EPS according to 3GPP</w:t>
      </w:r>
      <w:r>
        <w:rPr>
          <w:lang w:eastAsia="zh-CN"/>
        </w:rPr>
        <w:t> </w:t>
      </w:r>
      <w:r w:rsidRPr="008C1A9D">
        <w:t>TS</w:t>
      </w:r>
      <w:r>
        <w:rPr>
          <w:lang w:eastAsia="zh-CN"/>
        </w:rPr>
        <w:t> </w:t>
      </w:r>
      <w:r w:rsidRPr="008C1A9D">
        <w:t>23.203</w:t>
      </w:r>
      <w:r>
        <w:rPr>
          <w:lang w:eastAsia="zh-CN"/>
        </w:rPr>
        <w:t> </w:t>
      </w:r>
      <w:r>
        <w:t>[8].</w:t>
      </w:r>
    </w:p>
    <w:p w14:paraId="779C7772" w14:textId="77777777" w:rsidR="009A16B6" w:rsidRPr="003E5F68" w:rsidRDefault="009A16B6" w:rsidP="009A16B6">
      <w:pPr>
        <w:pStyle w:val="Heading4"/>
      </w:pPr>
      <w:bookmarkStart w:id="141" w:name="_Toc217987186"/>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41"/>
    </w:p>
    <w:p w14:paraId="489F392A" w14:textId="77777777" w:rsidR="009A16B6" w:rsidRDefault="009A16B6" w:rsidP="009A16B6">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request the allocation and activation of multicast transport resources</w:t>
      </w:r>
      <w:r>
        <w:t>, i.e. MBMS bearers,</w:t>
      </w:r>
      <w:r w:rsidRPr="009E451D">
        <w:t xml:space="preserve"> </w:t>
      </w:r>
      <w:r>
        <w:t xml:space="preserve">during the IOPS mode of operation. </w:t>
      </w:r>
      <w:r w:rsidRPr="009E451D">
        <w:t xml:space="preserve">The </w:t>
      </w:r>
      <w:r>
        <w:t>MC-IOPS</w:t>
      </w:r>
      <w:r w:rsidRPr="009E451D">
        <w:t>-6 reference point uses the MB2-C interface as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t>.</w:t>
      </w:r>
    </w:p>
    <w:p w14:paraId="1F60D7B4" w14:textId="77777777" w:rsidR="009A16B6" w:rsidRPr="00A61298" w:rsidRDefault="009A16B6" w:rsidP="009A16B6">
      <w:pPr>
        <w:pStyle w:val="Heading3"/>
        <w:rPr>
          <w:rFonts w:eastAsia="SimSun"/>
        </w:rPr>
      </w:pPr>
      <w:bookmarkStart w:id="142" w:name="_Toc217987187"/>
      <w:r w:rsidRPr="00A61298">
        <w:rPr>
          <w:rFonts w:eastAsia="SimSun"/>
        </w:rPr>
        <w:t>7.5.</w:t>
      </w:r>
      <w:r>
        <w:rPr>
          <w:rFonts w:eastAsia="SimSun"/>
        </w:rPr>
        <w:t>2</w:t>
      </w:r>
      <w:r w:rsidRPr="00A61298">
        <w:rPr>
          <w:rFonts w:eastAsia="SimSun"/>
        </w:rPr>
        <w:tab/>
        <w:t>Signalling control plane</w:t>
      </w:r>
      <w:bookmarkEnd w:id="142"/>
    </w:p>
    <w:p w14:paraId="613FC6E4" w14:textId="77777777" w:rsidR="009A16B6" w:rsidRPr="003E5F68" w:rsidRDefault="009A16B6" w:rsidP="009A16B6">
      <w:pPr>
        <w:pStyle w:val="Heading4"/>
      </w:pPr>
      <w:bookmarkStart w:id="143" w:name="_Toc217987188"/>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43"/>
    </w:p>
    <w:p w14:paraId="66BE0300" w14:textId="77777777" w:rsidR="009A16B6" w:rsidRDefault="009A16B6" w:rsidP="009A16B6">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2285FF9A" w14:textId="77777777" w:rsidR="009A16B6" w:rsidRPr="00656BA2" w:rsidRDefault="009A16B6" w:rsidP="009A16B6">
      <w:pPr>
        <w:pStyle w:val="EditorsNote"/>
      </w:pPr>
      <w:r w:rsidRPr="0081374F">
        <w:rPr>
          <w:color w:val="auto"/>
        </w:rPr>
        <w:lastRenderedPageBreak/>
        <w:t>NOTE:</w:t>
      </w:r>
      <w:r w:rsidRPr="0081374F">
        <w:rPr>
          <w:color w:val="auto"/>
        </w:rPr>
        <w:tab/>
        <w:t>The IOPS related signalling supporting, e.g., the IOPS discovery, subscription and notification events can be SIP-based. In such a case, the signalling application server acts as a SIP application server (AS) and the signalling user agent client acts as the SIP user agent for all SIP related transactions.</w:t>
      </w:r>
    </w:p>
    <w:p w14:paraId="09AB804E" w14:textId="77777777" w:rsidR="009A16B6" w:rsidRDefault="009A16B6" w:rsidP="009A16B6">
      <w:pPr>
        <w:pStyle w:val="Heading1"/>
      </w:pPr>
      <w:bookmarkStart w:id="144" w:name="_Toc526019529"/>
      <w:bookmarkStart w:id="145" w:name="_Toc217987189"/>
      <w:r w:rsidRPr="00656BA2">
        <w:t>8</w:t>
      </w:r>
      <w:r w:rsidRPr="00656BA2">
        <w:tab/>
        <w:t>Identities</w:t>
      </w:r>
      <w:bookmarkEnd w:id="145"/>
    </w:p>
    <w:p w14:paraId="1365DD25" w14:textId="77777777" w:rsidR="009A16B6" w:rsidRPr="003E5F68" w:rsidRDefault="009A16B6" w:rsidP="009A16B6">
      <w:pPr>
        <w:pStyle w:val="Heading2"/>
      </w:pPr>
      <w:bookmarkStart w:id="146" w:name="_Toc424654426"/>
      <w:bookmarkStart w:id="147" w:name="_Toc428365013"/>
      <w:bookmarkStart w:id="148" w:name="_Toc433209623"/>
      <w:bookmarkStart w:id="149" w:name="_Toc453260133"/>
      <w:bookmarkStart w:id="150" w:name="_Toc453261020"/>
      <w:bookmarkStart w:id="151" w:name="_Toc453279757"/>
      <w:bookmarkStart w:id="152" w:name="_Toc459375095"/>
      <w:bookmarkStart w:id="153" w:name="_Toc468105333"/>
      <w:bookmarkStart w:id="154" w:name="_Toc468110428"/>
      <w:bookmarkStart w:id="155" w:name="_Toc11449232"/>
      <w:bookmarkStart w:id="156" w:name="_Toc217987190"/>
      <w:r w:rsidRPr="003E5F68">
        <w:t>8.</w:t>
      </w:r>
      <w:r>
        <w:t>1</w:t>
      </w:r>
      <w:r w:rsidRPr="003E5F68">
        <w:tab/>
        <w:t>Application plane</w:t>
      </w:r>
      <w:bookmarkEnd w:id="146"/>
      <w:bookmarkEnd w:id="147"/>
      <w:bookmarkEnd w:id="148"/>
      <w:bookmarkEnd w:id="149"/>
      <w:bookmarkEnd w:id="150"/>
      <w:bookmarkEnd w:id="151"/>
      <w:bookmarkEnd w:id="152"/>
      <w:bookmarkEnd w:id="153"/>
      <w:bookmarkEnd w:id="154"/>
      <w:bookmarkEnd w:id="155"/>
      <w:bookmarkEnd w:id="156"/>
    </w:p>
    <w:p w14:paraId="45E19FBF" w14:textId="77777777" w:rsidR="009A16B6" w:rsidRPr="003E5F68" w:rsidRDefault="009A16B6" w:rsidP="009A16B6">
      <w:pPr>
        <w:pStyle w:val="Heading3"/>
      </w:pPr>
      <w:bookmarkStart w:id="157" w:name="_Toc433209626"/>
      <w:bookmarkStart w:id="158" w:name="_Toc453260136"/>
      <w:bookmarkStart w:id="159" w:name="_Toc453261023"/>
      <w:bookmarkStart w:id="160" w:name="_Toc453279760"/>
      <w:bookmarkStart w:id="161" w:name="_Toc459375098"/>
      <w:bookmarkStart w:id="162" w:name="_Toc468105336"/>
      <w:bookmarkStart w:id="163" w:name="_Toc468110431"/>
      <w:bookmarkStart w:id="164" w:name="_Toc11449235"/>
      <w:bookmarkStart w:id="165" w:name="_Toc217987191"/>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65"/>
    </w:p>
    <w:p w14:paraId="7BBA2AEA" w14:textId="77777777" w:rsidR="009A16B6" w:rsidRPr="003E5F68" w:rsidRDefault="009A16B6" w:rsidP="009A16B6">
      <w:pPr>
        <w:pStyle w:val="Heading4"/>
      </w:pPr>
      <w:bookmarkStart w:id="166" w:name="_Toc217987192"/>
      <w:r>
        <w:t>8.1.1</w:t>
      </w:r>
      <w:r w:rsidRPr="003E5F68">
        <w:t>.1</w:t>
      </w:r>
      <w:r w:rsidRPr="003E5F68">
        <w:tab/>
        <w:t>General</w:t>
      </w:r>
      <w:bookmarkEnd w:id="166"/>
    </w:p>
    <w:p w14:paraId="300D4C9E" w14:textId="77777777" w:rsidR="009A16B6" w:rsidRDefault="009A16B6" w:rsidP="009A16B6">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09411BC0" w14:textId="77777777" w:rsidR="009A16B6" w:rsidRDefault="009A16B6" w:rsidP="009A16B6">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14:paraId="21D239C4" w14:textId="3A8030E6" w:rsidR="009A16B6" w:rsidRDefault="009A16B6" w:rsidP="009A16B6">
      <w:pPr>
        <w:pStyle w:val="NO"/>
      </w:pPr>
      <w:r w:rsidRPr="00DB505A">
        <w:t>NOTE</w:t>
      </w:r>
      <w:r w:rsidR="003E7F82">
        <w:t> 1</w:t>
      </w:r>
      <w:r w:rsidRPr="00DB505A">
        <w:t>:</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14:paraId="51319B92" w14:textId="595C9B8E" w:rsidR="003E7F82" w:rsidRDefault="003E7F82" w:rsidP="005467A9">
      <w:pPr>
        <w:pStyle w:val="NO"/>
      </w:pPr>
      <w:r>
        <w:t>NOTE</w:t>
      </w:r>
      <w:r>
        <w:t> </w:t>
      </w:r>
      <w:r>
        <w:t>2:</w:t>
      </w:r>
      <w:r>
        <w:tab/>
        <w:t>MC IOPS user authentication procedure is out of scope of the current document.</w:t>
      </w:r>
    </w:p>
    <w:p w14:paraId="05723F85" w14:textId="77777777" w:rsidR="009A16B6" w:rsidRPr="003E5F68" w:rsidRDefault="009A16B6" w:rsidP="009A16B6">
      <w:pPr>
        <w:pStyle w:val="Heading3"/>
      </w:pPr>
      <w:bookmarkStart w:id="167" w:name="_Toc217987193"/>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67"/>
    </w:p>
    <w:p w14:paraId="0AFB7D9A" w14:textId="77777777" w:rsidR="009A16B6" w:rsidRPr="003E5F68" w:rsidRDefault="009A16B6" w:rsidP="009A16B6">
      <w:pPr>
        <w:pStyle w:val="Heading4"/>
      </w:pPr>
      <w:bookmarkStart w:id="168" w:name="_Toc217987194"/>
      <w:r>
        <w:t>8.1.2</w:t>
      </w:r>
      <w:r w:rsidRPr="003E5F68">
        <w:t>.1</w:t>
      </w:r>
      <w:r w:rsidRPr="003E5F68">
        <w:tab/>
        <w:t>General</w:t>
      </w:r>
      <w:bookmarkEnd w:id="168"/>
    </w:p>
    <w:p w14:paraId="6D0E3DD5" w14:textId="77777777" w:rsidR="009A16B6" w:rsidRDefault="009A16B6" w:rsidP="009A16B6">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Pr="000B17DA">
        <w:t xml:space="preserve"> </w:t>
      </w:r>
      <w:r w:rsidRPr="00A21CA3">
        <w:t xml:space="preserve">The IOPS MC service ID is the IOPS MCPTT ID for </w:t>
      </w:r>
      <w:r>
        <w:t xml:space="preserve">the </w:t>
      </w:r>
      <w:r w:rsidRPr="00A21CA3">
        <w:t xml:space="preserve">MCPTT service </w:t>
      </w:r>
      <w:r>
        <w:t xml:space="preserve">as defined in </w:t>
      </w:r>
      <w:r w:rsidRPr="009E451D">
        <w:t>3GPP</w:t>
      </w:r>
      <w:r w:rsidRPr="000B17DA">
        <w:t> </w:t>
      </w:r>
      <w:r w:rsidRPr="009E451D">
        <w:t>TS</w:t>
      </w:r>
      <w:r w:rsidRPr="000B17DA">
        <w:t> </w:t>
      </w:r>
      <w:r w:rsidRPr="009E451D">
        <w:t>23.</w:t>
      </w:r>
      <w:r>
        <w:t>379</w:t>
      </w:r>
      <w:r>
        <w:rPr>
          <w:lang w:eastAsia="zh-CN"/>
        </w:rPr>
        <w:t> </w:t>
      </w:r>
      <w:r w:rsidRPr="0082511C">
        <w:t>[</w:t>
      </w:r>
      <w:r>
        <w:t>5</w:t>
      </w:r>
      <w:r w:rsidRPr="0082511C">
        <w:t>]</w:t>
      </w:r>
      <w:r>
        <w:t xml:space="preserve">, </w:t>
      </w:r>
      <w:r w:rsidRPr="00A21CA3">
        <w:t>and is the IOPS MCData ID</w:t>
      </w:r>
      <w:r>
        <w:t xml:space="preserve"> </w:t>
      </w:r>
      <w:r w:rsidRPr="00A21CA3">
        <w:t xml:space="preserve">for </w:t>
      </w:r>
      <w:r>
        <w:t xml:space="preserve">the </w:t>
      </w:r>
      <w:r w:rsidRPr="00A21CA3">
        <w:t>MCData service</w:t>
      </w:r>
      <w:r>
        <w:t xml:space="preserve"> as defined in </w:t>
      </w:r>
      <w:r w:rsidRPr="009E451D">
        <w:t>3GPP</w:t>
      </w:r>
      <w:r w:rsidRPr="000B17DA">
        <w:t> </w:t>
      </w:r>
      <w:r w:rsidRPr="009E451D">
        <w:t>TS</w:t>
      </w:r>
      <w:r w:rsidRPr="000B17DA">
        <w:t> </w:t>
      </w:r>
      <w:r>
        <w:t>23.282</w:t>
      </w:r>
      <w:r>
        <w:rPr>
          <w:lang w:eastAsia="zh-CN"/>
        </w:rPr>
        <w:t> </w:t>
      </w:r>
      <w:r w:rsidRPr="0082511C">
        <w:t>[</w:t>
      </w:r>
      <w:r>
        <w:t>6</w:t>
      </w:r>
      <w:r w:rsidRPr="0082511C">
        <w:t>]</w:t>
      </w:r>
      <w:r>
        <w:t>.</w:t>
      </w:r>
    </w:p>
    <w:p w14:paraId="5666F9C1" w14:textId="77777777" w:rsidR="009A16B6" w:rsidRDefault="009A16B6" w:rsidP="009A16B6">
      <w:pPr>
        <w:pStyle w:val="NO"/>
        <w:rPr>
          <w:noProof/>
          <w:lang w:eastAsia="zh-CN"/>
        </w:rPr>
      </w:pPr>
      <w:r w:rsidRPr="000B17DA">
        <w:t xml:space="preserve">NOTE: </w:t>
      </w:r>
      <w:r>
        <w:t>MCVideo service as defined in 3GPP</w:t>
      </w:r>
      <w:r w:rsidRPr="000B17DA">
        <w:t> </w:t>
      </w:r>
      <w:r>
        <w:t>TS</w:t>
      </w:r>
      <w:r w:rsidRPr="000B17DA">
        <w:t> </w:t>
      </w:r>
      <w:r>
        <w:t>23.281</w:t>
      </w:r>
      <w:r>
        <w:rPr>
          <w:lang w:eastAsia="zh-CN"/>
        </w:rPr>
        <w:t> </w:t>
      </w:r>
      <w:r>
        <w:t>[10] is not supported in the current release.</w:t>
      </w:r>
    </w:p>
    <w:p w14:paraId="4788582D" w14:textId="77777777" w:rsidR="009A16B6" w:rsidRPr="003E5F68" w:rsidRDefault="009A16B6" w:rsidP="009A16B6">
      <w:pPr>
        <w:pStyle w:val="Heading3"/>
      </w:pPr>
      <w:bookmarkStart w:id="169" w:name="_Toc217987195"/>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57"/>
      <w:bookmarkEnd w:id="158"/>
      <w:bookmarkEnd w:id="159"/>
      <w:bookmarkEnd w:id="160"/>
      <w:bookmarkEnd w:id="161"/>
      <w:bookmarkEnd w:id="162"/>
      <w:bookmarkEnd w:id="163"/>
      <w:bookmarkEnd w:id="164"/>
      <w:bookmarkEnd w:id="169"/>
    </w:p>
    <w:p w14:paraId="54AB81E0" w14:textId="77777777" w:rsidR="009A16B6" w:rsidRPr="003E5F68" w:rsidRDefault="009A16B6" w:rsidP="009A16B6">
      <w:pPr>
        <w:pStyle w:val="Heading4"/>
      </w:pPr>
      <w:bookmarkStart w:id="170" w:name="_Toc433209627"/>
      <w:bookmarkStart w:id="171" w:name="_Toc453260137"/>
      <w:bookmarkStart w:id="172" w:name="_Toc453261024"/>
      <w:bookmarkStart w:id="173" w:name="_Toc453279761"/>
      <w:bookmarkStart w:id="174" w:name="_Toc459375099"/>
      <w:bookmarkStart w:id="175" w:name="_Toc468105337"/>
      <w:bookmarkStart w:id="176" w:name="_Toc468110432"/>
      <w:bookmarkStart w:id="177" w:name="_Toc11449236"/>
      <w:bookmarkStart w:id="178" w:name="_Toc217987196"/>
      <w:r>
        <w:t>8.1.3</w:t>
      </w:r>
      <w:r w:rsidRPr="003E5F68">
        <w:t>.1</w:t>
      </w:r>
      <w:r w:rsidRPr="003E5F68">
        <w:tab/>
        <w:t>General</w:t>
      </w:r>
      <w:bookmarkEnd w:id="170"/>
      <w:bookmarkEnd w:id="171"/>
      <w:bookmarkEnd w:id="172"/>
      <w:bookmarkEnd w:id="173"/>
      <w:bookmarkEnd w:id="174"/>
      <w:bookmarkEnd w:id="175"/>
      <w:bookmarkEnd w:id="176"/>
      <w:bookmarkEnd w:id="177"/>
      <w:bookmarkEnd w:id="178"/>
    </w:p>
    <w:p w14:paraId="52A24BCF" w14:textId="77777777" w:rsidR="009A16B6" w:rsidRDefault="009A16B6" w:rsidP="009A16B6">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37433172" w14:textId="77777777" w:rsidR="009A16B6" w:rsidRDefault="009A16B6" w:rsidP="009A16B6">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Pr>
          <w:lang w:eastAsia="zh-CN"/>
        </w:rPr>
        <w:t> </w:t>
      </w:r>
      <w:r>
        <w:rPr>
          <w:noProof/>
          <w:lang w:eastAsia="zh-CN"/>
        </w:rPr>
        <w:t>[3].</w:t>
      </w:r>
    </w:p>
    <w:p w14:paraId="27CCB5D0" w14:textId="77777777" w:rsidR="009A16B6" w:rsidRPr="003E5F68" w:rsidRDefault="009A16B6" w:rsidP="009A16B6">
      <w:pPr>
        <w:pStyle w:val="Heading4"/>
      </w:pPr>
      <w:bookmarkStart w:id="179" w:name="_Toc433209628"/>
      <w:bookmarkStart w:id="180" w:name="_Toc453260138"/>
      <w:bookmarkStart w:id="181" w:name="_Toc453261025"/>
      <w:bookmarkStart w:id="182" w:name="_Toc453279762"/>
      <w:bookmarkStart w:id="183" w:name="_Toc459375100"/>
      <w:bookmarkStart w:id="184" w:name="_Toc468105338"/>
      <w:bookmarkStart w:id="185" w:name="_Toc468110433"/>
      <w:bookmarkStart w:id="186" w:name="_Toc11449237"/>
      <w:bookmarkStart w:id="187" w:name="_Toc217987197"/>
      <w:r>
        <w:t>8.1.3.</w:t>
      </w:r>
      <w:r w:rsidRPr="003E5F68">
        <w:t>2</w:t>
      </w:r>
      <w:r w:rsidRPr="003E5F68">
        <w:tab/>
      </w:r>
      <w:r>
        <w:t xml:space="preserve">IOPS </w:t>
      </w:r>
      <w:r>
        <w:rPr>
          <w:rFonts w:hint="eastAsia"/>
          <w:lang w:eastAsia="zh-CN"/>
        </w:rPr>
        <w:t xml:space="preserve">MC service </w:t>
      </w:r>
      <w:r w:rsidRPr="003E5F68">
        <w:t>group ID management</w:t>
      </w:r>
      <w:bookmarkEnd w:id="179"/>
      <w:bookmarkEnd w:id="180"/>
      <w:bookmarkEnd w:id="181"/>
      <w:bookmarkEnd w:id="182"/>
      <w:bookmarkEnd w:id="183"/>
      <w:bookmarkEnd w:id="184"/>
      <w:bookmarkEnd w:id="185"/>
      <w:bookmarkEnd w:id="186"/>
      <w:r>
        <w:t xml:space="preserve"> (IP connectivity functionality)</w:t>
      </w:r>
      <w:bookmarkEnd w:id="187"/>
    </w:p>
    <w:p w14:paraId="7367A668" w14:textId="77777777" w:rsidR="009A16B6" w:rsidRDefault="009A16B6" w:rsidP="009A16B6">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6A67C64F" w14:textId="77777777" w:rsidR="009A16B6" w:rsidRDefault="009A16B6" w:rsidP="009A16B6">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2A2FBF82" w14:textId="77777777" w:rsidR="009A16B6" w:rsidRDefault="009A16B6" w:rsidP="009A16B6"/>
    <w:p w14:paraId="04D2ACE8" w14:textId="77777777" w:rsidR="009A16B6" w:rsidRDefault="009A16B6" w:rsidP="009A16B6">
      <w:pPr>
        <w:pStyle w:val="TH"/>
      </w:pPr>
      <w:r>
        <w:object w:dxaOrig="6390" w:dyaOrig="3461" w14:anchorId="55D9C5B7">
          <v:shape id="_x0000_i1030" type="#_x0000_t75" style="width:240.6pt;height:130.35pt" o:ole="">
            <v:imagedata r:id="rId19" o:title=""/>
          </v:shape>
          <o:OLEObject Type="Embed" ProgID="Visio.Drawing.11" ShapeID="_x0000_i1030" DrawAspect="Content" ObjectID="_1828600053" r:id="rId20"/>
        </w:object>
      </w:r>
    </w:p>
    <w:p w14:paraId="213FE91F" w14:textId="77777777" w:rsidR="009A16B6" w:rsidRPr="00060F99" w:rsidRDefault="009A16B6" w:rsidP="009A16B6">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BDEFD84" w14:textId="77777777" w:rsidR="009A16B6" w:rsidRPr="00656BA2" w:rsidRDefault="009A16B6" w:rsidP="009A16B6">
      <w:pPr>
        <w:pStyle w:val="Heading1"/>
      </w:pPr>
      <w:bookmarkStart w:id="188" w:name="_Hlk17731748"/>
      <w:bookmarkStart w:id="189" w:name="_Toc217987198"/>
      <w:r w:rsidRPr="00656BA2">
        <w:t>9</w:t>
      </w:r>
      <w:r w:rsidRPr="00656BA2">
        <w:tab/>
        <w:t>Application of functional model to deploymen</w:t>
      </w:r>
      <w:bookmarkEnd w:id="144"/>
      <w:r w:rsidRPr="00656BA2">
        <w:t>ts</w:t>
      </w:r>
      <w:bookmarkEnd w:id="189"/>
    </w:p>
    <w:p w14:paraId="24B06DB9" w14:textId="77777777" w:rsidR="009A16B6" w:rsidRPr="003E5F68" w:rsidRDefault="009A16B6" w:rsidP="009A16B6">
      <w:pPr>
        <w:pStyle w:val="Heading2"/>
      </w:pPr>
      <w:bookmarkStart w:id="190" w:name="_Toc217987199"/>
      <w:bookmarkEnd w:id="188"/>
      <w:r w:rsidRPr="003E5F68">
        <w:t>9.</w:t>
      </w:r>
      <w:r>
        <w:t>1</w:t>
      </w:r>
      <w:r w:rsidRPr="003E5F68">
        <w:tab/>
      </w:r>
      <w:r>
        <w:t>Overview</w:t>
      </w:r>
      <w:bookmarkEnd w:id="190"/>
    </w:p>
    <w:p w14:paraId="1F6E1199" w14:textId="77777777" w:rsidR="009A16B6" w:rsidRDefault="009A16B6" w:rsidP="009A16B6">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 xml:space="preserve">to the MC service UE via a single PLMN dedicated to the IOPS mode of operation. The IOPS mode of operation is described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5CA5E7AF" w14:textId="77777777" w:rsidR="009A16B6" w:rsidRDefault="009A16B6" w:rsidP="009A16B6">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63B5FAE4" w14:textId="77777777" w:rsidR="009A16B6" w:rsidRPr="00515744" w:rsidRDefault="009A16B6" w:rsidP="009A16B6">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5766E042" w14:textId="77777777" w:rsidR="009A16B6" w:rsidRPr="003E5F68" w:rsidRDefault="009A16B6" w:rsidP="009A16B6">
      <w:pPr>
        <w:pStyle w:val="Heading2"/>
      </w:pPr>
      <w:bookmarkStart w:id="191" w:name="_Toc433209637"/>
      <w:bookmarkStart w:id="192" w:name="_Toc453260147"/>
      <w:bookmarkStart w:id="193" w:name="_Toc453261034"/>
      <w:bookmarkStart w:id="194" w:name="_Toc453279771"/>
      <w:bookmarkStart w:id="195" w:name="_Toc459375109"/>
      <w:bookmarkStart w:id="196" w:name="_Toc468105347"/>
      <w:bookmarkStart w:id="197" w:name="_Toc468110442"/>
      <w:bookmarkStart w:id="198" w:name="_Toc11449247"/>
      <w:bookmarkStart w:id="199" w:name="_Toc217987200"/>
      <w:r w:rsidRPr="003E5F68">
        <w:t>9.</w:t>
      </w:r>
      <w:r>
        <w:t>2</w:t>
      </w:r>
      <w:r w:rsidRPr="003E5F68">
        <w:tab/>
      </w:r>
      <w:r>
        <w:t>IOPS</w:t>
      </w:r>
      <w:r w:rsidRPr="003E5F68">
        <w:t xml:space="preserve"> architectural model diagram</w:t>
      </w:r>
      <w:bookmarkEnd w:id="191"/>
      <w:bookmarkEnd w:id="192"/>
      <w:bookmarkEnd w:id="193"/>
      <w:bookmarkEnd w:id="194"/>
      <w:bookmarkEnd w:id="195"/>
      <w:bookmarkEnd w:id="196"/>
      <w:bookmarkEnd w:id="197"/>
      <w:bookmarkEnd w:id="198"/>
      <w:bookmarkEnd w:id="199"/>
    </w:p>
    <w:p w14:paraId="20B61F3E" w14:textId="77777777" w:rsidR="009A16B6" w:rsidRDefault="009A16B6" w:rsidP="009A16B6">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05D94A25" w14:textId="77777777" w:rsidR="009A16B6" w:rsidRDefault="009A16B6" w:rsidP="009A16B6">
      <w:pPr>
        <w:pStyle w:val="TH"/>
      </w:pPr>
      <w:r>
        <w:object w:dxaOrig="5751" w:dyaOrig="4051" w14:anchorId="1E82D526">
          <v:shape id="_x0000_i1031" type="#_x0000_t75" style="width:287.55pt;height:202.35pt" o:ole="">
            <v:imagedata r:id="rId21" o:title=""/>
          </v:shape>
          <o:OLEObject Type="Embed" ProgID="Visio.Drawing.11" ShapeID="_x0000_i1031" DrawAspect="Content" ObjectID="_1828600054" r:id="rId22"/>
        </w:object>
      </w:r>
    </w:p>
    <w:p w14:paraId="7BFE1EE4" w14:textId="77777777" w:rsidR="009A16B6" w:rsidRDefault="009A16B6" w:rsidP="009A16B6">
      <w:pPr>
        <w:pStyle w:val="TF"/>
        <w:rPr>
          <w:rFonts w:eastAsia="SimSun"/>
        </w:rPr>
      </w:pPr>
      <w:r w:rsidRPr="00074B4F">
        <w:rPr>
          <w:rFonts w:eastAsia="SimSun"/>
        </w:rPr>
        <w:t xml:space="preserve">Figure </w:t>
      </w:r>
      <w:r>
        <w:rPr>
          <w:rFonts w:eastAsia="SimSun"/>
        </w:rPr>
        <w:t>9.2-1 Architectural model in the IOPS mode of operation</w:t>
      </w:r>
    </w:p>
    <w:p w14:paraId="5EF40C88" w14:textId="77777777" w:rsidR="009A16B6" w:rsidRPr="003E5F68" w:rsidRDefault="009A16B6" w:rsidP="009A16B6">
      <w:pPr>
        <w:pStyle w:val="Heading3"/>
      </w:pPr>
      <w:bookmarkStart w:id="200" w:name="_Toc424654436"/>
      <w:bookmarkStart w:id="201" w:name="_Toc428365025"/>
      <w:bookmarkStart w:id="202" w:name="_Toc433209638"/>
      <w:bookmarkStart w:id="203" w:name="_Toc453260148"/>
      <w:bookmarkStart w:id="204" w:name="_Toc453261035"/>
      <w:bookmarkStart w:id="205" w:name="_Toc453279772"/>
      <w:bookmarkStart w:id="206" w:name="_Toc459375110"/>
      <w:bookmarkStart w:id="207" w:name="_Toc468105348"/>
      <w:bookmarkStart w:id="208" w:name="_Toc468110443"/>
      <w:bookmarkStart w:id="209" w:name="_Toc11449248"/>
      <w:bookmarkStart w:id="210" w:name="_Toc217987201"/>
      <w:r w:rsidRPr="003E5F68">
        <w:lastRenderedPageBreak/>
        <w:t>9.</w:t>
      </w:r>
      <w:r>
        <w:t>2.1</w:t>
      </w:r>
      <w:r w:rsidRPr="003E5F68">
        <w:tab/>
      </w:r>
      <w:r>
        <w:t>IOPS a</w:t>
      </w:r>
      <w:r w:rsidRPr="003E5F68">
        <w:t xml:space="preserve">pplication services </w:t>
      </w:r>
      <w:r>
        <w:t xml:space="preserve">support </w:t>
      </w:r>
      <w:r w:rsidRPr="003E5F68">
        <w:t>layer</w:t>
      </w:r>
      <w:bookmarkEnd w:id="200"/>
      <w:bookmarkEnd w:id="201"/>
      <w:bookmarkEnd w:id="202"/>
      <w:bookmarkEnd w:id="203"/>
      <w:bookmarkEnd w:id="204"/>
      <w:bookmarkEnd w:id="205"/>
      <w:bookmarkEnd w:id="206"/>
      <w:bookmarkEnd w:id="207"/>
      <w:bookmarkEnd w:id="208"/>
      <w:bookmarkEnd w:id="209"/>
      <w:bookmarkEnd w:id="210"/>
    </w:p>
    <w:p w14:paraId="5391B969" w14:textId="77777777" w:rsidR="009A16B6" w:rsidRPr="003E5F68" w:rsidRDefault="009A16B6" w:rsidP="009A16B6">
      <w:r>
        <w:t xml:space="preserve">The IOPS MC system </w:t>
      </w:r>
      <w:r w:rsidRPr="003E5F68">
        <w:t>is composed of the following functional entities</w:t>
      </w:r>
      <w:r>
        <w:t xml:space="preserve"> for the support of MC services in the IOPS mode of operation</w:t>
      </w:r>
      <w:r w:rsidRPr="003E5F68">
        <w:t>:</w:t>
      </w:r>
    </w:p>
    <w:p w14:paraId="1882E297" w14:textId="77777777" w:rsidR="009A16B6" w:rsidRPr="003E5F68" w:rsidRDefault="009A16B6" w:rsidP="009A16B6">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703B6E7A" w14:textId="77777777" w:rsidR="009A16B6" w:rsidRPr="003E5F68" w:rsidRDefault="009A16B6" w:rsidP="009A16B6">
      <w:pPr>
        <w:pStyle w:val="Heading3"/>
      </w:pPr>
      <w:bookmarkStart w:id="211" w:name="_Toc217987202"/>
      <w:r w:rsidRPr="003E5F68">
        <w:t>9.</w:t>
      </w:r>
      <w:r>
        <w:t>2.2</w:t>
      </w:r>
      <w:r w:rsidRPr="003E5F68">
        <w:tab/>
      </w:r>
      <w:r>
        <w:t>IOPS EPS</w:t>
      </w:r>
      <w:bookmarkEnd w:id="211"/>
    </w:p>
    <w:p w14:paraId="330A444B" w14:textId="77777777" w:rsidR="009A16B6" w:rsidRDefault="009A16B6" w:rsidP="009A16B6">
      <w:r>
        <w:t xml:space="preserve">The IOPS EPS provides </w:t>
      </w:r>
      <w:r w:rsidRPr="007F3A14">
        <w:t>point-to-point and point-to-multipoint bearer services with QoS</w:t>
      </w:r>
      <w:r>
        <w:t xml:space="preserve"> in the IOPS mode of operation, as described in </w:t>
      </w:r>
      <w:r w:rsidRPr="007F3A14">
        <w:t>3GPP</w:t>
      </w:r>
      <w:r>
        <w:rPr>
          <w:lang w:eastAsia="zh-CN"/>
        </w:rPr>
        <w:t> </w:t>
      </w:r>
      <w:r w:rsidRPr="007F3A14">
        <w:t>TS</w:t>
      </w:r>
      <w:r>
        <w:rPr>
          <w:lang w:eastAsia="zh-CN"/>
        </w:rPr>
        <w:t> </w:t>
      </w:r>
      <w:r w:rsidRPr="007F3A14">
        <w:t>23.401</w:t>
      </w:r>
      <w:r>
        <w:rPr>
          <w:lang w:eastAsia="zh-CN"/>
        </w:rPr>
        <w:t> </w:t>
      </w:r>
      <w:r>
        <w:t xml:space="preserve">[2]. </w:t>
      </w:r>
    </w:p>
    <w:p w14:paraId="2BEAC265" w14:textId="77777777" w:rsidR="009A16B6" w:rsidRPr="003E5F68" w:rsidRDefault="009A16B6" w:rsidP="009A16B6">
      <w:pPr>
        <w:pStyle w:val="Heading3"/>
      </w:pPr>
      <w:bookmarkStart w:id="212" w:name="_Toc217987203"/>
      <w:r w:rsidRPr="003E5F68">
        <w:t>9.</w:t>
      </w:r>
      <w:r>
        <w:t>2.3</w:t>
      </w:r>
      <w:r w:rsidRPr="003E5F68">
        <w:tab/>
      </w:r>
      <w:r w:rsidRPr="00F72071">
        <w:t xml:space="preserve">UE </w:t>
      </w:r>
      <w:r>
        <w:t>1</w:t>
      </w:r>
      <w:bookmarkEnd w:id="212"/>
    </w:p>
    <w:p w14:paraId="68306BAA" w14:textId="77777777" w:rsidR="009A16B6" w:rsidRPr="003E5F68" w:rsidRDefault="009A16B6" w:rsidP="009A16B6">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249F43D5" w14:textId="77777777" w:rsidR="009A16B6" w:rsidRPr="003E5F68" w:rsidRDefault="009A16B6" w:rsidP="009A16B6">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0CFA0B83" w14:textId="77777777" w:rsidR="009A16B6" w:rsidRPr="003E5F68" w:rsidRDefault="009A16B6" w:rsidP="009A16B6">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6F985EDA" w14:textId="77777777" w:rsidR="009A16B6" w:rsidRDefault="009A16B6" w:rsidP="009A16B6">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437BCF3A" w14:textId="77777777" w:rsidR="009A16B6" w:rsidRPr="003E5F68" w:rsidRDefault="009A16B6" w:rsidP="009A16B6">
      <w:pPr>
        <w:pStyle w:val="Heading3"/>
      </w:pPr>
      <w:bookmarkStart w:id="213" w:name="_Toc217987204"/>
      <w:r w:rsidRPr="003E5F68">
        <w:t>9.</w:t>
      </w:r>
      <w:r>
        <w:t>2.4</w:t>
      </w:r>
      <w:r w:rsidRPr="003E5F68">
        <w:tab/>
      </w:r>
      <w:r w:rsidRPr="00F72071">
        <w:t xml:space="preserve">UE </w:t>
      </w:r>
      <w:r>
        <w:t>2</w:t>
      </w:r>
      <w:bookmarkEnd w:id="213"/>
    </w:p>
    <w:p w14:paraId="7FC9ABA0" w14:textId="77777777" w:rsidR="009A16B6" w:rsidRPr="00656BA2" w:rsidRDefault="009A16B6" w:rsidP="009A16B6">
      <w:r>
        <w:t>The UE 2 represents one or more UEs with the same functionality as UE 1.</w:t>
      </w:r>
    </w:p>
    <w:p w14:paraId="76CA04DE" w14:textId="77777777" w:rsidR="009A16B6" w:rsidRPr="00656BA2" w:rsidRDefault="009A16B6" w:rsidP="009A16B6">
      <w:pPr>
        <w:pStyle w:val="Heading1"/>
      </w:pPr>
      <w:bookmarkStart w:id="214" w:name="_Toc526019530"/>
      <w:bookmarkStart w:id="215" w:name="_Toc217987205"/>
      <w:r w:rsidRPr="00656BA2">
        <w:t>10</w:t>
      </w:r>
      <w:r w:rsidRPr="00656BA2">
        <w:tab/>
      </w:r>
      <w:bookmarkEnd w:id="51"/>
      <w:r w:rsidRPr="00656BA2">
        <w:t>Procedures and information flows</w:t>
      </w:r>
      <w:bookmarkEnd w:id="214"/>
      <w:bookmarkEnd w:id="215"/>
    </w:p>
    <w:p w14:paraId="3F29C0A5" w14:textId="77777777" w:rsidR="009A16B6" w:rsidRPr="008428E0" w:rsidRDefault="009A16B6" w:rsidP="009A16B6">
      <w:pPr>
        <w:pStyle w:val="Heading2"/>
        <w:rPr>
          <w:rFonts w:eastAsia="SimSun"/>
        </w:rPr>
      </w:pPr>
      <w:bookmarkStart w:id="216" w:name="_Toc11744125"/>
      <w:bookmarkStart w:id="217" w:name="_Toc460616816"/>
      <w:bookmarkStart w:id="218" w:name="_Toc460615955"/>
      <w:bookmarkStart w:id="219" w:name="_Toc464463369"/>
      <w:bookmarkStart w:id="220" w:name="_Toc475064963"/>
      <w:bookmarkStart w:id="221" w:name="_Toc478400633"/>
      <w:bookmarkStart w:id="222" w:name="_Toc217987206"/>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16"/>
      <w:bookmarkEnd w:id="217"/>
      <w:bookmarkEnd w:id="218"/>
      <w:r>
        <w:rPr>
          <w:rFonts w:eastAsia="SimSun"/>
        </w:rPr>
        <w:t>in the IOPS mode of operation</w:t>
      </w:r>
      <w:bookmarkEnd w:id="222"/>
    </w:p>
    <w:p w14:paraId="3FD0477E" w14:textId="77777777" w:rsidR="009A16B6" w:rsidRDefault="009A16B6" w:rsidP="009A16B6">
      <w:pPr>
        <w:pStyle w:val="Heading3"/>
      </w:pPr>
      <w:bookmarkStart w:id="223" w:name="_Toc11449411"/>
      <w:bookmarkStart w:id="224" w:name="_Toc217987207"/>
      <w:r>
        <w:t>10.1.1</w:t>
      </w:r>
      <w:r>
        <w:tab/>
        <w:t>General</w:t>
      </w:r>
      <w:bookmarkEnd w:id="223"/>
      <w:bookmarkEnd w:id="224"/>
    </w:p>
    <w:p w14:paraId="3453868A" w14:textId="77777777" w:rsidR="009A16B6" w:rsidRDefault="009A16B6" w:rsidP="009A16B6">
      <w:r>
        <w:t xml:space="preserve">The following clause describes a high level procedure used for the user authentication in the IOPS mode of operation. </w:t>
      </w:r>
    </w:p>
    <w:p w14:paraId="035D26D7" w14:textId="329BFAA9" w:rsidR="009A16B6" w:rsidRDefault="009A16B6" w:rsidP="009A16B6">
      <w:pPr>
        <w:pStyle w:val="NO"/>
      </w:pPr>
      <w:r>
        <w:t>NOTE</w:t>
      </w:r>
      <w:r w:rsidR="00042293">
        <w:t> 1</w:t>
      </w:r>
      <w:r>
        <w:t>:</w:t>
      </w:r>
      <w:r>
        <w:tab/>
        <w:t>The specific user authentication required in the IOPS mode of operation needs to be specified by SA3.</w:t>
      </w:r>
    </w:p>
    <w:p w14:paraId="2C47DA48" w14:textId="57176D4B" w:rsidR="00042293" w:rsidRDefault="00042293" w:rsidP="00042293">
      <w:pPr>
        <w:pStyle w:val="NO"/>
      </w:pPr>
      <w:r>
        <w:t>NOTE</w:t>
      </w:r>
      <w:r>
        <w:t> </w:t>
      </w:r>
      <w:r>
        <w:t>2:</w:t>
      </w:r>
      <w:r>
        <w:tab/>
        <w:t>MC IOPS user authentication procedure is out of scope of the current document.</w:t>
      </w:r>
    </w:p>
    <w:p w14:paraId="69143476" w14:textId="77777777" w:rsidR="009A16B6" w:rsidRDefault="009A16B6" w:rsidP="009A16B6">
      <w:pPr>
        <w:pStyle w:val="Heading3"/>
      </w:pPr>
      <w:bookmarkStart w:id="225" w:name="_Toc217987208"/>
      <w:r>
        <w:t>10.1.2</w:t>
      </w:r>
      <w:r>
        <w:tab/>
        <w:t>Procedure</w:t>
      </w:r>
      <w:bookmarkEnd w:id="225"/>
    </w:p>
    <w:p w14:paraId="472D8881" w14:textId="77777777" w:rsidR="009A16B6" w:rsidRDefault="009A16B6" w:rsidP="009A16B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38DA9D72" w14:textId="77777777" w:rsidR="009A16B6" w:rsidRDefault="009A16B6" w:rsidP="009A16B6">
      <w:pPr>
        <w:pStyle w:val="TH"/>
      </w:pPr>
      <w:r>
        <w:object w:dxaOrig="8570" w:dyaOrig="2560" w14:anchorId="1C37DA37">
          <v:shape id="_x0000_i1032" type="#_x0000_t75" style="width:323.1pt;height:97.05pt" o:ole="">
            <v:imagedata r:id="rId23" o:title=""/>
          </v:shape>
          <o:OLEObject Type="Embed" ProgID="Visio.Drawing.11" ShapeID="_x0000_i1032" DrawAspect="Content" ObjectID="_1828600055" r:id="rId24"/>
        </w:object>
      </w:r>
    </w:p>
    <w:p w14:paraId="35D6FD6D" w14:textId="77777777" w:rsidR="009A16B6" w:rsidRPr="006E2CB4" w:rsidRDefault="009A16B6" w:rsidP="009A16B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13C4FE5D" w14:textId="77777777" w:rsidR="009A16B6" w:rsidRDefault="009A16B6" w:rsidP="009A16B6">
      <w:pPr>
        <w:pStyle w:val="B1"/>
      </w:pPr>
      <w:r>
        <w:t>1.</w:t>
      </w:r>
      <w:r>
        <w:tab/>
        <w:t>T</w:t>
      </w:r>
      <w:r w:rsidRPr="00AB5FED">
        <w:t xml:space="preserve">he </w:t>
      </w:r>
      <w:r>
        <w:t>IOPS</w:t>
      </w:r>
      <w:r w:rsidRPr="00AB5FED">
        <w:t xml:space="preserve"> </w:t>
      </w:r>
      <w:r>
        <w:t xml:space="preserve">connectivity </w:t>
      </w:r>
      <w:r w:rsidRPr="00AB5FED">
        <w:t xml:space="preserve">client </w:t>
      </w:r>
      <w:r>
        <w:t>initiates</w:t>
      </w:r>
      <w:r w:rsidRPr="00AB5FED">
        <w:t xml:space="preserve"> the </w:t>
      </w:r>
      <w:r>
        <w:t xml:space="preserve">IOPS </w:t>
      </w:r>
      <w:r w:rsidRPr="00AB5FED">
        <w:t xml:space="preserve">user </w:t>
      </w:r>
      <w:r>
        <w:t>authentication</w:t>
      </w:r>
      <w:r w:rsidRPr="00AB5FED">
        <w:t xml:space="preserve"> procedure</w:t>
      </w:r>
      <w:r>
        <w:t xml:space="preserve"> with the IOPS MC connectivity function</w:t>
      </w:r>
      <w:r w:rsidRPr="003B45BA">
        <w:t>.</w:t>
      </w:r>
    </w:p>
    <w:p w14:paraId="075EFF5E" w14:textId="77777777" w:rsidR="009A16B6" w:rsidRPr="008428E0" w:rsidRDefault="009A16B6" w:rsidP="009A16B6">
      <w:pPr>
        <w:pStyle w:val="Heading2"/>
        <w:rPr>
          <w:rFonts w:eastAsia="SimSun"/>
        </w:rPr>
      </w:pPr>
      <w:bookmarkStart w:id="226" w:name="_Toc217987209"/>
      <w:r w:rsidRPr="009E2677">
        <w:rPr>
          <w:rFonts w:eastAsia="SimSun"/>
        </w:rPr>
        <w:lastRenderedPageBreak/>
        <w:t>10.</w:t>
      </w:r>
      <w:r>
        <w:rPr>
          <w:rFonts w:eastAsia="SimSun"/>
        </w:rPr>
        <w:t>2</w:t>
      </w:r>
      <w:r w:rsidRPr="008428E0">
        <w:rPr>
          <w:rFonts w:eastAsia="SimSun"/>
        </w:rPr>
        <w:tab/>
      </w:r>
      <w:r>
        <w:rPr>
          <w:rFonts w:eastAsia="SimSun"/>
        </w:rPr>
        <w:t>IOPS discovery (IP connectivity functionality)</w:t>
      </w:r>
      <w:bookmarkEnd w:id="226"/>
    </w:p>
    <w:p w14:paraId="62777ADC" w14:textId="77777777" w:rsidR="009A16B6" w:rsidRDefault="009A16B6" w:rsidP="009A16B6">
      <w:pPr>
        <w:pStyle w:val="Heading3"/>
      </w:pPr>
      <w:bookmarkStart w:id="227" w:name="_Toc217987210"/>
      <w:r>
        <w:t>10.2.1</w:t>
      </w:r>
      <w:r>
        <w:tab/>
        <w:t>General</w:t>
      </w:r>
      <w:bookmarkEnd w:id="227"/>
    </w:p>
    <w:p w14:paraId="1CB12F3A"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via the IOPS MC </w:t>
      </w:r>
      <w:r>
        <w:t>connectivity function</w:t>
      </w:r>
      <w:r w:rsidRPr="00B01C3B">
        <w:t>.</w:t>
      </w:r>
      <w:r>
        <w:t xml:space="preserve"> An</w:t>
      </w:r>
      <w:r w:rsidRPr="00B01C3B">
        <w:t xml:space="preserve"> IOPS MC </w:t>
      </w:r>
      <w:r>
        <w:t>connectivity function</w:t>
      </w:r>
      <w:r w:rsidRPr="00B01C3B">
        <w:t xml:space="preserve"> provides IP connectivity </w:t>
      </w:r>
      <w:r>
        <w:t xml:space="preserve">for </w:t>
      </w:r>
      <w:r w:rsidRPr="00B01C3B">
        <w:t>the communication among MC service users</w:t>
      </w:r>
      <w:r>
        <w:t xml:space="preserve"> based on an IOPS discovery procedure. </w:t>
      </w:r>
    </w:p>
    <w:p w14:paraId="546D8DB9" w14:textId="77777777" w:rsidR="009A16B6" w:rsidRDefault="009A16B6" w:rsidP="009A16B6">
      <w:r>
        <w:t>The IOPS discovery procedure enables that the IOPS MC connectivity function discovers MC service users within the coverage of the system and receives connectivity information required to establish a communication between discovered users based on the IP connectivity functionality.</w:t>
      </w:r>
    </w:p>
    <w:p w14:paraId="09E2E141" w14:textId="77777777" w:rsidR="009A16B6" w:rsidRDefault="009A16B6" w:rsidP="009A16B6">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5FE8356E" w14:textId="77777777" w:rsidR="009A16B6" w:rsidRDefault="009A16B6" w:rsidP="009A16B6">
      <w:pPr>
        <w:pStyle w:val="Heading3"/>
      </w:pPr>
      <w:bookmarkStart w:id="228" w:name="_Toc217987211"/>
      <w:r>
        <w:t>10.2.2</w:t>
      </w:r>
      <w:r>
        <w:tab/>
        <w:t>Information flows</w:t>
      </w:r>
      <w:bookmarkEnd w:id="228"/>
    </w:p>
    <w:p w14:paraId="6A56AD5A" w14:textId="77777777" w:rsidR="009A16B6" w:rsidRDefault="009A16B6" w:rsidP="009A16B6">
      <w:pPr>
        <w:pStyle w:val="Heading4"/>
      </w:pPr>
      <w:bookmarkStart w:id="229" w:name="_Toc217987212"/>
      <w:r>
        <w:t>10.2.</w:t>
      </w:r>
      <w:r w:rsidRPr="00E563CF">
        <w:t>2.1</w:t>
      </w:r>
      <w:r>
        <w:tab/>
        <w:t>IP connectivity request</w:t>
      </w:r>
      <w:bookmarkEnd w:id="229"/>
    </w:p>
    <w:p w14:paraId="1A454138" w14:textId="77777777" w:rsidR="009A16B6" w:rsidRPr="003E5F68" w:rsidRDefault="009A16B6" w:rsidP="009A16B6">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6DE3CDEB" w14:textId="77777777" w:rsidR="009A16B6" w:rsidRPr="003E5F68" w:rsidRDefault="009A16B6" w:rsidP="009A16B6">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2FBAAA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75FA2A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AEF2135"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9A781" w14:textId="77777777" w:rsidR="009A16B6" w:rsidRPr="003E5F68" w:rsidRDefault="009A16B6" w:rsidP="003F7390">
            <w:pPr>
              <w:pStyle w:val="TAH"/>
            </w:pPr>
            <w:r w:rsidRPr="003E5F68">
              <w:t>Description</w:t>
            </w:r>
          </w:p>
        </w:tc>
      </w:tr>
      <w:tr w:rsidR="009A16B6" w:rsidRPr="003E5F68" w14:paraId="527822E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BCE714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9DC9BD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5CC8" w14:textId="77777777" w:rsidR="009A16B6" w:rsidRPr="00352049" w:rsidRDefault="009A16B6" w:rsidP="003F7390">
            <w:pPr>
              <w:pStyle w:val="TAL"/>
            </w:pPr>
            <w:r>
              <w:t>The IOPS MC service ID of the user requesting support of the IP connectivity functionality</w:t>
            </w:r>
          </w:p>
        </w:tc>
      </w:tr>
    </w:tbl>
    <w:p w14:paraId="65E08F66" w14:textId="77777777" w:rsidR="009A16B6" w:rsidRDefault="009A16B6" w:rsidP="009A16B6"/>
    <w:p w14:paraId="72EA29D2" w14:textId="77777777" w:rsidR="009A16B6" w:rsidRDefault="009A16B6" w:rsidP="009A16B6">
      <w:pPr>
        <w:pStyle w:val="Heading4"/>
      </w:pPr>
      <w:bookmarkStart w:id="230" w:name="_Toc217987213"/>
      <w:r>
        <w:t>10.2.</w:t>
      </w:r>
      <w:r w:rsidRPr="00E563CF">
        <w:t>2.</w:t>
      </w:r>
      <w:r>
        <w:t>2</w:t>
      </w:r>
      <w:r>
        <w:tab/>
        <w:t>IP connectivity response</w:t>
      </w:r>
      <w:bookmarkEnd w:id="230"/>
    </w:p>
    <w:p w14:paraId="1C536177" w14:textId="77777777" w:rsidR="009A16B6" w:rsidRPr="003E5F68" w:rsidRDefault="009A16B6" w:rsidP="009A16B6">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45CED597"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5601E4B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4E7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7F19CF"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DEB1F" w14:textId="77777777" w:rsidR="009A16B6" w:rsidRPr="003E5F68" w:rsidRDefault="009A16B6" w:rsidP="003F7390">
            <w:pPr>
              <w:pStyle w:val="TAH"/>
            </w:pPr>
            <w:r w:rsidRPr="003E5F68">
              <w:t>Description</w:t>
            </w:r>
          </w:p>
        </w:tc>
      </w:tr>
      <w:tr w:rsidR="009A16B6" w:rsidRPr="003E5F68" w14:paraId="1FC120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1AF51BD"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DDF87A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73F3" w14:textId="77777777" w:rsidR="009A16B6" w:rsidRPr="00352049" w:rsidRDefault="009A16B6" w:rsidP="003F7390">
            <w:pPr>
              <w:pStyle w:val="TAL"/>
            </w:pPr>
            <w:r>
              <w:t>The IOPS MC service ID of the user requesting support of the IP connectivity functionality</w:t>
            </w:r>
          </w:p>
        </w:tc>
      </w:tr>
      <w:tr w:rsidR="009A16B6" w:rsidRPr="003E5F68" w14:paraId="559660F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F04AAD7" w14:textId="77777777" w:rsidR="009A16B6" w:rsidRDefault="009A16B6" w:rsidP="003F7390">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011AE662"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4DCC7" w14:textId="77777777" w:rsidR="009A16B6" w:rsidRDefault="009A16B6" w:rsidP="003F7390">
            <w:pPr>
              <w:pStyle w:val="TAL"/>
            </w:pPr>
            <w:r>
              <w:t>It indicates if the IP connectivity functionality is supported or not for the user</w:t>
            </w:r>
          </w:p>
        </w:tc>
      </w:tr>
    </w:tbl>
    <w:p w14:paraId="05138CB6" w14:textId="77777777" w:rsidR="009A16B6" w:rsidRDefault="009A16B6" w:rsidP="009A16B6"/>
    <w:p w14:paraId="5A09D18C" w14:textId="77777777" w:rsidR="009A16B6" w:rsidRDefault="009A16B6" w:rsidP="009A16B6">
      <w:pPr>
        <w:pStyle w:val="Heading4"/>
      </w:pPr>
      <w:bookmarkStart w:id="231" w:name="_Toc217987214"/>
      <w:r>
        <w:t>10.2.</w:t>
      </w:r>
      <w:r w:rsidRPr="00E563CF">
        <w:t>2.</w:t>
      </w:r>
      <w:r>
        <w:t>3</w:t>
      </w:r>
      <w:r>
        <w:tab/>
        <w:t>IOPS discovery request</w:t>
      </w:r>
      <w:bookmarkEnd w:id="231"/>
    </w:p>
    <w:p w14:paraId="45B8C0E0" w14:textId="77777777" w:rsidR="009A16B6" w:rsidRPr="003E5F68" w:rsidRDefault="009A16B6" w:rsidP="009A16B6">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5BCC231F"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5EBDB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16C3C9F"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05E69D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35C6" w14:textId="77777777" w:rsidR="009A16B6" w:rsidRPr="003E5F68" w:rsidRDefault="009A16B6" w:rsidP="003F7390">
            <w:pPr>
              <w:pStyle w:val="TAH"/>
            </w:pPr>
            <w:r w:rsidRPr="003E5F68">
              <w:t>Description</w:t>
            </w:r>
          </w:p>
        </w:tc>
      </w:tr>
      <w:tr w:rsidR="009A16B6" w:rsidRPr="003E5F68" w14:paraId="5922B8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5A211B" w14:textId="77777777" w:rsidR="009A16B6" w:rsidRDefault="009A16B6" w:rsidP="003F7390">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60B4BFC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F281E" w14:textId="77777777" w:rsidR="009A16B6" w:rsidRDefault="009A16B6" w:rsidP="003F7390">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9A16B6" w:rsidRPr="003E5F68" w14:paraId="0D3102A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3FBAA8F" w14:textId="77777777" w:rsidR="009A16B6" w:rsidRPr="00780346" w:rsidRDefault="009A16B6" w:rsidP="003F7390">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08CAEFA4"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82930" w14:textId="77777777" w:rsidR="009A16B6" w:rsidRPr="00780346" w:rsidRDefault="009A16B6" w:rsidP="003F7390">
            <w:pPr>
              <w:pStyle w:val="TAL"/>
            </w:pPr>
            <w:r>
              <w:t>It includes the requesting MC service UE</w:t>
            </w:r>
            <w:r w:rsidRPr="009A28EC">
              <w:t>'</w:t>
            </w:r>
            <w:r>
              <w:t>s IP address (NOTE 1)</w:t>
            </w:r>
          </w:p>
        </w:tc>
      </w:tr>
      <w:tr w:rsidR="009A16B6" w:rsidRPr="003E5F68" w14:paraId="424327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3EE5C8" w14:textId="77777777" w:rsidR="009A16B6" w:rsidRDefault="009A16B6" w:rsidP="003F7390">
            <w:pPr>
              <w:pStyle w:val="TAL"/>
            </w:pPr>
            <w: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401F6D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726AA" w14:textId="77777777" w:rsidR="009A16B6" w:rsidRDefault="009A16B6" w:rsidP="003F7390">
            <w:pPr>
              <w:pStyle w:val="TAL"/>
            </w:pPr>
            <w:r>
              <w:t>It includes the IOPS group (IOPS MC service group ID and its associated IOPS group IP multicast address) or list of IOPS groups the requesting MC user is configured with</w:t>
            </w:r>
          </w:p>
        </w:tc>
      </w:tr>
      <w:tr w:rsidR="009A16B6" w:rsidRPr="003E5F68" w14:paraId="7724B59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53E92D1" w14:textId="77777777" w:rsidR="009A16B6" w:rsidRDefault="009A16B6" w:rsidP="003F7390">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C93150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A4A63" w14:textId="77777777" w:rsidR="009A16B6" w:rsidRDefault="009A16B6" w:rsidP="003F7390">
            <w:pPr>
              <w:pStyle w:val="TAL"/>
            </w:pPr>
            <w:r>
              <w:t>It indicates if the connectivity information of the requesting MC user can be made available to other users on the system</w:t>
            </w:r>
          </w:p>
        </w:tc>
      </w:tr>
      <w:tr w:rsidR="009A16B6" w:rsidRPr="003E5F68" w14:paraId="6CEB5C4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585FB0" w14:textId="77777777" w:rsidR="009A16B6" w:rsidRDefault="009A16B6" w:rsidP="003F7390">
            <w:pPr>
              <w:pStyle w:val="TAL"/>
            </w:pPr>
            <w:r w:rsidRPr="00780346">
              <w:t xml:space="preserve">List of </w:t>
            </w:r>
            <w:r>
              <w:t xml:space="preserve">IOPS </w:t>
            </w:r>
            <w:r w:rsidRPr="00780346">
              <w:t>MC service IDs</w:t>
            </w:r>
            <w:r>
              <w:t xml:space="preserve"> (NOTE 2 and NOTE 3)</w:t>
            </w:r>
          </w:p>
        </w:tc>
        <w:tc>
          <w:tcPr>
            <w:tcW w:w="1440" w:type="dxa"/>
            <w:tcBorders>
              <w:top w:val="single" w:sz="4" w:space="0" w:color="000000"/>
              <w:left w:val="single" w:sz="4" w:space="0" w:color="000000"/>
              <w:bottom w:val="single" w:sz="4" w:space="0" w:color="000000"/>
            </w:tcBorders>
            <w:shd w:val="clear" w:color="auto" w:fill="auto"/>
          </w:tcPr>
          <w:p w14:paraId="175BD55B"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4C58C" w14:textId="77777777" w:rsidR="009A16B6" w:rsidRDefault="009A16B6" w:rsidP="003F7390">
            <w:pPr>
              <w:pStyle w:val="TAL"/>
            </w:pPr>
            <w:r>
              <w:t>The specific l</w:t>
            </w:r>
            <w:r w:rsidRPr="00780346">
              <w:t xml:space="preserve">ist of </w:t>
            </w:r>
            <w:r>
              <w:t xml:space="preserve">IOPS </w:t>
            </w:r>
            <w:r w:rsidRPr="00780346">
              <w:t xml:space="preserve">MC service IDs </w:t>
            </w:r>
            <w:r>
              <w:t>that the requesting MC user</w:t>
            </w:r>
            <w:r w:rsidRPr="000448B1">
              <w:t>'</w:t>
            </w:r>
            <w:r>
              <w:t>s connectivity information can be shared with</w:t>
            </w:r>
          </w:p>
        </w:tc>
      </w:tr>
      <w:tr w:rsidR="009A16B6" w:rsidRPr="003E5F68" w14:paraId="57235A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C3F25FF" w14:textId="77777777" w:rsidR="009A16B6" w:rsidRPr="00780346" w:rsidRDefault="009A16B6" w:rsidP="003F7390">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3DA16F32" w14:textId="77777777" w:rsidR="009A16B6" w:rsidRDefault="009A16B6" w:rsidP="003F7390">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968B" w14:textId="77777777" w:rsidR="009A16B6" w:rsidRDefault="009A16B6" w:rsidP="003F7390">
            <w:pPr>
              <w:pStyle w:val="TAL"/>
            </w:pPr>
            <w:r w:rsidRPr="008C2ED7">
              <w:t>Indicates whether the requesting MC user is</w:t>
            </w:r>
            <w:r>
              <w:t xml:space="preserve"> requesting higher priority</w:t>
            </w:r>
            <w:r w:rsidRPr="008C2ED7">
              <w:t xml:space="preserve"> or not</w:t>
            </w:r>
          </w:p>
        </w:tc>
      </w:tr>
      <w:tr w:rsidR="009A16B6" w14:paraId="19B30EAE"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DA196" w14:textId="77777777" w:rsidR="009A16B6" w:rsidRDefault="009A16B6" w:rsidP="003F7390">
            <w:pPr>
              <w:pStyle w:val="TAN"/>
            </w:pPr>
            <w:r w:rsidRPr="00352049">
              <w:t>NOTE</w:t>
            </w:r>
            <w:r>
              <w:t xml:space="preserve"> 1</w:t>
            </w:r>
            <w:r w:rsidRPr="00352049">
              <w:t>:</w:t>
            </w:r>
            <w:r w:rsidRPr="00352049">
              <w:tab/>
            </w:r>
            <w:r>
              <w:t>The MC service UE</w:t>
            </w:r>
            <w:r w:rsidRPr="00916BCC">
              <w:t>'</w:t>
            </w:r>
            <w:r>
              <w:t>s IP address is assigned by the IOPS EPS based on the PDN connection established by the MC user for the IOPS IP connectivity functionality.</w:t>
            </w:r>
          </w:p>
          <w:p w14:paraId="773CB322" w14:textId="77777777" w:rsidR="009A16B6" w:rsidRDefault="009A16B6" w:rsidP="003F7390">
            <w:pPr>
              <w:pStyle w:val="TAN"/>
            </w:pPr>
            <w:r>
              <w:t>NOTE 2:   The list of IOPS MC service IDs or IOPS MC service group IDs shall be of the same MC service as the MC user requesting to be discovered.</w:t>
            </w:r>
          </w:p>
          <w:p w14:paraId="6EB10FAB" w14:textId="77777777" w:rsidR="009A16B6" w:rsidRDefault="009A16B6" w:rsidP="003F7390">
            <w:pPr>
              <w:pStyle w:val="TAN"/>
            </w:pPr>
            <w:r w:rsidRPr="00352049">
              <w:t>NOTE</w:t>
            </w:r>
            <w:r>
              <w:t xml:space="preserve"> 3</w:t>
            </w:r>
            <w:r w:rsidRPr="00352049">
              <w:t>:</w:t>
            </w:r>
            <w:r w:rsidRPr="00352049">
              <w:tab/>
            </w:r>
            <w:r>
              <w:t>If present, the user</w:t>
            </w:r>
            <w:r w:rsidRPr="00916BCC">
              <w:t>'</w:t>
            </w:r>
            <w:r>
              <w:t>s connectivity information availability can be only made available to the provided specific list of IOPS MC service IDs.</w:t>
            </w:r>
          </w:p>
        </w:tc>
      </w:tr>
    </w:tbl>
    <w:p w14:paraId="0546F0EC" w14:textId="77777777" w:rsidR="009A16B6" w:rsidRPr="00526FC3" w:rsidRDefault="009A16B6" w:rsidP="009A16B6"/>
    <w:p w14:paraId="0D953AB2" w14:textId="77777777" w:rsidR="009A16B6" w:rsidRDefault="009A16B6" w:rsidP="009A16B6">
      <w:pPr>
        <w:pStyle w:val="Heading4"/>
      </w:pPr>
      <w:bookmarkStart w:id="232" w:name="_Toc217987215"/>
      <w:r>
        <w:t>10.2.</w:t>
      </w:r>
      <w:r w:rsidRPr="00E563CF">
        <w:t>2.</w:t>
      </w:r>
      <w:r>
        <w:t>4</w:t>
      </w:r>
      <w:r>
        <w:tab/>
        <w:t>IOPS discovery response</w:t>
      </w:r>
      <w:bookmarkEnd w:id="232"/>
    </w:p>
    <w:p w14:paraId="30F9718B" w14:textId="77777777" w:rsidR="009A16B6" w:rsidRPr="003E5F68" w:rsidRDefault="009A16B6" w:rsidP="009A16B6">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6C85A1C8"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A962F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9C70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8214C1"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1F01" w14:textId="77777777" w:rsidR="009A16B6" w:rsidRPr="003E5F68" w:rsidRDefault="009A16B6" w:rsidP="003F7390">
            <w:pPr>
              <w:pStyle w:val="TAH"/>
            </w:pPr>
            <w:r w:rsidRPr="003E5F68">
              <w:t>Description</w:t>
            </w:r>
          </w:p>
        </w:tc>
      </w:tr>
      <w:tr w:rsidR="009A16B6" w:rsidRPr="003E5F68" w14:paraId="19BF1CC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6BCCE"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CC5F63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36B7B" w14:textId="77777777" w:rsidR="009A16B6" w:rsidRPr="00352049" w:rsidRDefault="009A16B6" w:rsidP="003F7390">
            <w:pPr>
              <w:pStyle w:val="TAL"/>
            </w:pPr>
            <w:r>
              <w:t>The IOPS MC service ID of the user requesting to be discovered</w:t>
            </w:r>
          </w:p>
        </w:tc>
      </w:tr>
      <w:tr w:rsidR="009A16B6" w:rsidRPr="003E5F68" w14:paraId="1E322F5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3C103D8" w14:textId="77777777" w:rsidR="009A16B6" w:rsidRDefault="009A16B6" w:rsidP="003F7390">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2EBD5CB9"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AE439" w14:textId="77777777" w:rsidR="009A16B6" w:rsidRDefault="009A16B6" w:rsidP="003F7390">
            <w:pPr>
              <w:pStyle w:val="TAL"/>
            </w:pPr>
            <w:r>
              <w:t>It indicates the connectivity status of the requesting MC user on the system</w:t>
            </w:r>
          </w:p>
        </w:tc>
      </w:tr>
      <w:tr w:rsidR="009A16B6" w14:paraId="444D529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64E9471" w14:textId="77777777" w:rsidR="009A16B6" w:rsidRDefault="009A16B6" w:rsidP="003F7390">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0FA16E3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F2D65" w14:textId="77777777" w:rsidR="009A16B6" w:rsidRDefault="009A16B6" w:rsidP="003F7390">
            <w:pPr>
              <w:pStyle w:val="TAL"/>
            </w:pPr>
            <w:r>
              <w:t>It indicates the periodicity at which the requesting MC user is required to transmit IOPS discovery requests (NOTE)</w:t>
            </w:r>
          </w:p>
        </w:tc>
      </w:tr>
      <w:tr w:rsidR="009A16B6" w14:paraId="3A6FFAEB"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66F91F" w14:textId="77777777" w:rsidR="009A16B6" w:rsidRDefault="009A16B6" w:rsidP="003F7390">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74F9EF58" w14:textId="77777777" w:rsidR="009A16B6" w:rsidRDefault="009A16B6" w:rsidP="009A16B6"/>
    <w:p w14:paraId="33600B57" w14:textId="77777777" w:rsidR="009A16B6" w:rsidRDefault="009A16B6" w:rsidP="009A16B6">
      <w:pPr>
        <w:pStyle w:val="Heading3"/>
      </w:pPr>
      <w:bookmarkStart w:id="233" w:name="_Toc217987216"/>
      <w:r>
        <w:t>10.2.3</w:t>
      </w:r>
      <w:r>
        <w:tab/>
        <w:t>Procedure</w:t>
      </w:r>
      <w:bookmarkEnd w:id="233"/>
    </w:p>
    <w:p w14:paraId="069FD290" w14:textId="77777777" w:rsidR="009A16B6" w:rsidRDefault="009A16B6" w:rsidP="009A16B6">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3C5D9C81" w14:textId="77777777" w:rsidR="009A16B6" w:rsidRDefault="009A16B6" w:rsidP="009A16B6">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6E49D18F" w14:textId="77777777" w:rsidR="009A16B6" w:rsidRPr="00AB5FED" w:rsidRDefault="009A16B6" w:rsidP="009A16B6">
      <w:pPr>
        <w:pStyle w:val="NO"/>
      </w:pPr>
      <w:r w:rsidRPr="00AB5FED">
        <w:t>NOTE</w:t>
      </w:r>
      <w:r>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20F94CD8" w14:textId="77777777" w:rsidR="009A16B6" w:rsidRPr="003E5F68" w:rsidRDefault="009A16B6" w:rsidP="009A16B6">
      <w:r w:rsidRPr="003E5F68">
        <w:t>Pre-conditions:</w:t>
      </w:r>
    </w:p>
    <w:p w14:paraId="1705B18B" w14:textId="77777777" w:rsidR="009A16B6" w:rsidRDefault="009A16B6" w:rsidP="009A16B6">
      <w:pPr>
        <w:pStyle w:val="B1"/>
        <w:rPr>
          <w:lang w:eastAsia="zh-CN"/>
        </w:rPr>
      </w:pPr>
      <w:r>
        <w:rPr>
          <w:lang w:eastAsia="zh-CN"/>
        </w:rPr>
        <w:t>-</w:t>
      </w:r>
      <w:r>
        <w:rPr>
          <w:lang w:eastAsia="zh-CN"/>
        </w:rPr>
        <w:tab/>
      </w:r>
      <w:r w:rsidRPr="003E5F68">
        <w:rPr>
          <w:rFonts w:hint="eastAsia"/>
          <w:lang w:eastAsia="zh-CN"/>
        </w:rPr>
        <w:t>The</w:t>
      </w:r>
      <w:r>
        <w:rPr>
          <w:lang w:eastAsia="zh-CN"/>
        </w:rPr>
        <w:t xml:space="preserve"> MC service user is authenticated on the IOPS MC connectivity function.</w:t>
      </w:r>
    </w:p>
    <w:p w14:paraId="5078E861" w14:textId="77777777" w:rsidR="009A16B6" w:rsidRDefault="009A16B6" w:rsidP="009A16B6">
      <w:pPr>
        <w:pStyle w:val="B1"/>
      </w:pPr>
      <w:r>
        <w:lastRenderedPageBreak/>
        <w:t>-</w:t>
      </w:r>
      <w:r>
        <w:tab/>
        <w:t>The MC service user has an active PDN connection to the IOPS MC connectivity function for the specific IP connectivity functionality procedure</w:t>
      </w:r>
    </w:p>
    <w:p w14:paraId="4977A4A2" w14:textId="77777777" w:rsidR="009A16B6" w:rsidRPr="00416FBE" w:rsidRDefault="009A16B6" w:rsidP="009A16B6">
      <w:pPr>
        <w:pStyle w:val="B1"/>
      </w:pPr>
      <w:r>
        <w:t>-</w:t>
      </w:r>
      <w:r>
        <w:tab/>
        <w:t xml:space="preserve">The IOPS </w:t>
      </w:r>
      <w:r w:rsidRPr="007D6358">
        <w:t xml:space="preserve">connectivity client does not contain information about the support of </w:t>
      </w:r>
      <w:r>
        <w:t>the IP connectivity</w:t>
      </w:r>
      <w:r w:rsidRPr="007D6358">
        <w:t xml:space="preserve"> functionality by the serving IOPS MC connectivity function</w:t>
      </w:r>
    </w:p>
    <w:p w14:paraId="0DF3BB10" w14:textId="77777777" w:rsidR="009A16B6" w:rsidRDefault="009A16B6" w:rsidP="009A16B6">
      <w:pPr>
        <w:pStyle w:val="TH"/>
      </w:pPr>
    </w:p>
    <w:p w14:paraId="5A5C10FB" w14:textId="77777777" w:rsidR="009A16B6" w:rsidRDefault="009A16B6" w:rsidP="009A16B6">
      <w:pPr>
        <w:pStyle w:val="TH"/>
      </w:pPr>
      <w:r>
        <w:object w:dxaOrig="8671" w:dyaOrig="2920" w14:anchorId="25BB276E">
          <v:shape id="_x0000_i1033" type="#_x0000_t75" style="width:300.3pt;height:101.6pt" o:ole="">
            <v:imagedata r:id="rId25" o:title=""/>
          </v:shape>
          <o:OLEObject Type="Embed" ProgID="Visio.Drawing.11" ShapeID="_x0000_i1033" DrawAspect="Content" ObjectID="_1828600056" r:id="rId26"/>
        </w:object>
      </w:r>
    </w:p>
    <w:p w14:paraId="1904418E" w14:textId="77777777" w:rsidR="009A16B6" w:rsidRPr="004E30B6" w:rsidRDefault="009A16B6" w:rsidP="009A16B6">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5353AC4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C058C91" w14:textId="77777777" w:rsidR="009A16B6" w:rsidRPr="003E5F68" w:rsidRDefault="009A16B6" w:rsidP="009A16B6">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0BEE6FEB" w14:textId="77777777" w:rsidR="009A16B6" w:rsidRDefault="009A16B6" w:rsidP="009A16B6">
      <w:r>
        <w:t>The procedure for the discovery of MC users in the IOPS mode of operation is described in figure 10.2.3-2. The IOPS discovery is initiated by the MC users to support MC services based on the IP connectivity functionality.</w:t>
      </w:r>
    </w:p>
    <w:p w14:paraId="55484AA9" w14:textId="77777777" w:rsidR="009A16B6" w:rsidRDefault="009A16B6" w:rsidP="009A16B6">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51650963" w14:textId="77777777" w:rsidR="009A16B6" w:rsidRDefault="009A16B6" w:rsidP="009A16B6">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2C260C8F" w14:textId="77777777" w:rsidR="009A16B6" w:rsidRPr="003E5F68" w:rsidRDefault="009A16B6" w:rsidP="009A16B6">
      <w:r w:rsidRPr="003E5F68">
        <w:t>Pre-conditions:</w:t>
      </w:r>
    </w:p>
    <w:p w14:paraId="4ABC8B8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3E40F7F5" w14:textId="77777777" w:rsidR="009A16B6" w:rsidRDefault="009A16B6" w:rsidP="009A16B6">
      <w:pPr>
        <w:pStyle w:val="B1"/>
      </w:pPr>
      <w:r>
        <w:t>-</w:t>
      </w:r>
      <w:r>
        <w:tab/>
        <w:t>The MC service user has an active PDN connection to the IOPS MC connectivity function for the specific IP connectivity functionality procedure</w:t>
      </w:r>
    </w:p>
    <w:p w14:paraId="5D7543E6" w14:textId="77777777" w:rsidR="009A16B6" w:rsidRPr="00416FBE" w:rsidRDefault="009A16B6" w:rsidP="009A16B6">
      <w:pPr>
        <w:pStyle w:val="B1"/>
      </w:pPr>
      <w:r>
        <w:t>-</w:t>
      </w:r>
      <w:r>
        <w:tab/>
        <w:t>The</w:t>
      </w:r>
      <w:r w:rsidRPr="007D6358">
        <w:t xml:space="preserve"> IOPS MC connectivity function</w:t>
      </w:r>
      <w:r>
        <w:t xml:space="preserve"> has indicated to the IOPS connectivity client the support of the IP connectivity functionality. </w:t>
      </w:r>
    </w:p>
    <w:p w14:paraId="76BABCD9" w14:textId="77777777" w:rsidR="009A16B6" w:rsidRPr="00416FBE" w:rsidRDefault="009A16B6" w:rsidP="009A16B6">
      <w:pPr>
        <w:pStyle w:val="B1"/>
      </w:pPr>
    </w:p>
    <w:p w14:paraId="74EBB90E" w14:textId="77777777" w:rsidR="009A16B6" w:rsidRDefault="009A16B6" w:rsidP="009A16B6"/>
    <w:p w14:paraId="12274167" w14:textId="77777777" w:rsidR="009A16B6" w:rsidRDefault="009A16B6" w:rsidP="009A16B6">
      <w:pPr>
        <w:pStyle w:val="TH"/>
      </w:pPr>
      <w:r>
        <w:object w:dxaOrig="8671" w:dyaOrig="4720" w14:anchorId="17E46A53">
          <v:shape id="_x0000_i1034" type="#_x0000_t75" style="width:312.6pt;height:169.5pt" o:ole="">
            <v:imagedata r:id="rId27" o:title=""/>
          </v:shape>
          <o:OLEObject Type="Embed" ProgID="Visio.Drawing.11" ShapeID="_x0000_i1034" DrawAspect="Content" ObjectID="_1828600057" r:id="rId28"/>
        </w:object>
      </w:r>
    </w:p>
    <w:p w14:paraId="0704D4E1" w14:textId="77777777" w:rsidR="009A16B6" w:rsidRPr="009F095E" w:rsidRDefault="009A16B6" w:rsidP="009A16B6">
      <w:pPr>
        <w:pStyle w:val="TF"/>
        <w:rPr>
          <w:rFonts w:eastAsia="SimSun"/>
        </w:rPr>
      </w:pPr>
      <w:r w:rsidRPr="009F095E">
        <w:rPr>
          <w:rFonts w:eastAsia="SimSun"/>
        </w:rPr>
        <w:t xml:space="preserve">Figure </w:t>
      </w:r>
      <w:r>
        <w:rPr>
          <w:rFonts w:eastAsia="SimSun"/>
        </w:rPr>
        <w:t>10.2.</w:t>
      </w:r>
      <w:r w:rsidRPr="009F095E">
        <w:rPr>
          <w:rFonts w:eastAsia="SimSun"/>
        </w:rPr>
        <w:t>3-</w:t>
      </w:r>
      <w:r>
        <w:rPr>
          <w:rFonts w:eastAsia="SimSun"/>
        </w:rPr>
        <w:t>2</w:t>
      </w:r>
      <w:r w:rsidRPr="009F095E">
        <w:rPr>
          <w:rFonts w:eastAsia="SimSun"/>
        </w:rPr>
        <w:t xml:space="preserve"> User discovery in the IOPS mode of operation</w:t>
      </w:r>
    </w:p>
    <w:p w14:paraId="5F6761A7" w14:textId="77777777" w:rsidR="009A16B6" w:rsidRDefault="009A16B6" w:rsidP="009A16B6">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1C1A1A10" w14:textId="77777777" w:rsidR="009A16B6" w:rsidRDefault="009A16B6" w:rsidP="009A16B6">
      <w:pPr>
        <w:pStyle w:val="B1"/>
        <w:rPr>
          <w:lang w:eastAsia="zh-CN"/>
        </w:rPr>
      </w:pPr>
      <w:r>
        <w:rPr>
          <w:lang w:eastAsia="zh-CN"/>
        </w:rPr>
        <w:t>2.</w:t>
      </w:r>
      <w:r>
        <w:rPr>
          <w:lang w:eastAsia="zh-CN"/>
        </w:rPr>
        <w:tab/>
        <w:t>The IOPS MC connectivity function stores the information received from the MC user and registers the user</w:t>
      </w:r>
      <w:r w:rsidRPr="00916BCC">
        <w:rPr>
          <w:lang w:eastAsia="zh-CN"/>
        </w:rPr>
        <w:t>'</w:t>
      </w:r>
      <w:r>
        <w:rPr>
          <w:lang w:eastAsia="zh-CN"/>
        </w:rPr>
        <w:t>s connectivity status as discovered.</w:t>
      </w:r>
    </w:p>
    <w:p w14:paraId="30669BD9" w14:textId="77777777" w:rsidR="009A16B6" w:rsidRDefault="009A16B6" w:rsidP="009A16B6">
      <w:pPr>
        <w:pStyle w:val="B1"/>
        <w:rPr>
          <w:lang w:eastAsia="zh-CN"/>
        </w:rPr>
      </w:pPr>
      <w:r>
        <w:rPr>
          <w:lang w:eastAsia="zh-CN"/>
        </w:rPr>
        <w:t>3.</w:t>
      </w:r>
      <w:r>
        <w:rPr>
          <w:lang w:eastAsia="zh-CN"/>
        </w:rPr>
        <w:tab/>
        <w:t>The IOPS MC connectivity function provides a response to the IOPS connectivity client indicating the success or failure of the discovery of the requesting MC user.</w:t>
      </w:r>
    </w:p>
    <w:p w14:paraId="6B75AAF9" w14:textId="77777777" w:rsidR="009A16B6" w:rsidRDefault="009A16B6" w:rsidP="009A16B6">
      <w:pPr>
        <w:pStyle w:val="NO"/>
      </w:pPr>
      <w:r w:rsidRPr="00AB5FED">
        <w:t>NOTE</w:t>
      </w:r>
      <w:r>
        <w:t xml:space="preserve"> 2</w:t>
      </w:r>
      <w:r w:rsidRPr="00AB5FED">
        <w:t>:</w:t>
      </w:r>
      <w:r w:rsidRPr="00AB5FED">
        <w:tab/>
      </w:r>
      <w:r>
        <w:t>The MC user shall send a new IOPS discovery request to update or modify information elements</w:t>
      </w:r>
      <w:r w:rsidRPr="00AB5FED">
        <w:t>.</w:t>
      </w:r>
    </w:p>
    <w:p w14:paraId="1C2CF5D1" w14:textId="77777777" w:rsidR="009A16B6" w:rsidRPr="003E5F68" w:rsidRDefault="009A16B6" w:rsidP="009A16B6">
      <w:pPr>
        <w:pStyle w:val="NO"/>
      </w:pPr>
      <w:r w:rsidRPr="00AB5FED">
        <w:t>NOTE</w:t>
      </w:r>
      <w:r>
        <w:t xml:space="preserve"> 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03DF0103" w14:textId="77777777" w:rsidR="009A16B6" w:rsidRPr="008428E0" w:rsidRDefault="009A16B6" w:rsidP="009A16B6">
      <w:pPr>
        <w:pStyle w:val="Heading2"/>
        <w:rPr>
          <w:rFonts w:eastAsia="SimSun"/>
        </w:rPr>
      </w:pPr>
      <w:bookmarkStart w:id="234" w:name="_Toc217987217"/>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34"/>
    </w:p>
    <w:p w14:paraId="1D367867" w14:textId="77777777" w:rsidR="009A16B6" w:rsidRDefault="009A16B6" w:rsidP="009A16B6">
      <w:pPr>
        <w:pStyle w:val="Heading3"/>
      </w:pPr>
      <w:bookmarkStart w:id="235" w:name="_Toc217987218"/>
      <w:r>
        <w:t>10.3.1</w:t>
      </w:r>
      <w:r>
        <w:tab/>
        <w:t>General</w:t>
      </w:r>
      <w:bookmarkEnd w:id="235"/>
    </w:p>
    <w:p w14:paraId="4DB5D69E"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w:t>
      </w:r>
      <w:r>
        <w:t>over</w:t>
      </w:r>
      <w:r w:rsidRPr="00B01C3B">
        <w:t xml:space="preserve"> the IOPS MC </w:t>
      </w:r>
      <w:r>
        <w:t>connectivity function</w:t>
      </w:r>
      <w:r w:rsidRPr="00B01C3B">
        <w:t>.</w:t>
      </w:r>
      <w:r>
        <w:t xml:space="preserve"> An</w:t>
      </w:r>
      <w:r w:rsidRPr="00B01C3B">
        <w:t xml:space="preserve"> </w:t>
      </w:r>
      <w:r>
        <w:t xml:space="preserve">MC user that has been discovered by the IOPS MC connectivity function can subscribe to be notified about the connectivity information of other discovered MC users on the IOPS MC connectivity function. Also, a discovered MC user can subscribe to be notified about the number of other discovered MC users on the </w:t>
      </w:r>
      <w:r w:rsidRPr="00970453">
        <w:t xml:space="preserve">IOPS MC </w:t>
      </w:r>
      <w:r>
        <w:t>connectivity function within its associated IOPS groups.</w:t>
      </w:r>
    </w:p>
    <w:p w14:paraId="53F74503" w14:textId="77777777" w:rsidR="009A16B6" w:rsidRDefault="009A16B6" w:rsidP="009A16B6">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501F6738" w14:textId="77777777" w:rsidR="009A16B6" w:rsidRDefault="009A16B6" w:rsidP="009A16B6">
      <w:pPr>
        <w:pStyle w:val="Heading3"/>
      </w:pPr>
      <w:bookmarkStart w:id="236" w:name="_Toc217987219"/>
      <w:r>
        <w:t>10.3.2</w:t>
      </w:r>
      <w:r>
        <w:tab/>
        <w:t>Information flows</w:t>
      </w:r>
      <w:bookmarkEnd w:id="236"/>
    </w:p>
    <w:p w14:paraId="5FC7B518" w14:textId="77777777" w:rsidR="009A16B6" w:rsidRDefault="009A16B6" w:rsidP="009A16B6">
      <w:pPr>
        <w:pStyle w:val="Heading4"/>
      </w:pPr>
      <w:bookmarkStart w:id="237" w:name="_Toc217987220"/>
      <w:r>
        <w:t>10.3.</w:t>
      </w:r>
      <w:r w:rsidRPr="00E563CF">
        <w:t>2.1</w:t>
      </w:r>
      <w:r>
        <w:tab/>
        <w:t>IP connectivity subscribe request</w:t>
      </w:r>
      <w:bookmarkEnd w:id="237"/>
    </w:p>
    <w:p w14:paraId="0B7B4D30" w14:textId="77777777" w:rsidR="009A16B6" w:rsidRPr="003E5F68" w:rsidRDefault="009A16B6" w:rsidP="009A16B6">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144CDA65"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0B1716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311C2"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AD1AB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7A7A5" w14:textId="77777777" w:rsidR="009A16B6" w:rsidRPr="003E5F68" w:rsidRDefault="009A16B6" w:rsidP="003F7390">
            <w:pPr>
              <w:pStyle w:val="TAH"/>
            </w:pPr>
            <w:r w:rsidRPr="003E5F68">
              <w:t>Description</w:t>
            </w:r>
          </w:p>
        </w:tc>
      </w:tr>
      <w:tr w:rsidR="009A16B6" w:rsidRPr="003E5F68" w14:paraId="10EB941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2F60A"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45658CD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8D837" w14:textId="77777777" w:rsidR="009A16B6" w:rsidRPr="00352049" w:rsidRDefault="009A16B6" w:rsidP="003F7390">
            <w:pPr>
              <w:pStyle w:val="TAL"/>
            </w:pPr>
            <w:r>
              <w:t xml:space="preserve">The IOPS MC service ID of the requesting MC user </w:t>
            </w:r>
          </w:p>
        </w:tc>
      </w:tr>
      <w:tr w:rsidR="009A16B6" w:rsidRPr="003E5F68" w14:paraId="44922B4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89D1597" w14:textId="77777777" w:rsidR="009A16B6" w:rsidRDefault="009A16B6" w:rsidP="003F7390">
            <w:pPr>
              <w:pStyle w:val="TAL"/>
            </w:pPr>
            <w:r w:rsidRPr="00780346">
              <w:t xml:space="preserve">List of </w:t>
            </w:r>
            <w:r>
              <w:t xml:space="preserve">IOPS </w:t>
            </w:r>
            <w:r w:rsidRPr="00780346">
              <w:t>MC service IDs</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D52168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6F642" w14:textId="77777777" w:rsidR="009A16B6" w:rsidRDefault="009A16B6" w:rsidP="003F7390">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9A16B6" w:rsidRPr="003E5F68" w14:paraId="34DB69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69217F5" w14:textId="77777777" w:rsidR="009A16B6" w:rsidRPr="00780346" w:rsidRDefault="009A16B6" w:rsidP="003F7390">
            <w:pPr>
              <w:pStyle w:val="TAL"/>
            </w:pPr>
            <w:r>
              <w:t xml:space="preserve">List of </w:t>
            </w:r>
            <w:r w:rsidRPr="00CF21BE">
              <w:t>IOPS group</w:t>
            </w:r>
            <w:r>
              <w:t>s (NOTE 1 and NOTE 2)</w:t>
            </w:r>
          </w:p>
        </w:tc>
        <w:tc>
          <w:tcPr>
            <w:tcW w:w="1440" w:type="dxa"/>
            <w:tcBorders>
              <w:top w:val="single" w:sz="4" w:space="0" w:color="000000"/>
              <w:left w:val="single" w:sz="4" w:space="0" w:color="000000"/>
              <w:bottom w:val="single" w:sz="4" w:space="0" w:color="000000"/>
            </w:tcBorders>
            <w:shd w:val="clear" w:color="auto" w:fill="auto"/>
          </w:tcPr>
          <w:p w14:paraId="1DADE673"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E9874" w14:textId="77777777" w:rsidR="009A16B6" w:rsidRPr="00780346" w:rsidRDefault="009A16B6" w:rsidP="003F7390">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9A16B6" w:rsidRPr="003E5F68" w14:paraId="589F1AB5"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650838" w14:textId="77777777" w:rsidR="009A16B6" w:rsidRDefault="009A16B6" w:rsidP="003F7390">
            <w:pPr>
              <w:pStyle w:val="TAN"/>
            </w:pPr>
            <w:bookmarkStart w:id="238" w:name="_Hlk21709175"/>
            <w:r w:rsidRPr="00352049">
              <w:t>NOTE</w:t>
            </w:r>
            <w:r>
              <w:t xml:space="preserve"> 1</w:t>
            </w:r>
            <w:r w:rsidRPr="00352049">
              <w:t>:</w:t>
            </w:r>
            <w:r w:rsidRPr="00352049">
              <w:tab/>
            </w:r>
            <w:r>
              <w:t>The list of IOPS MC service IDs or IOPS MC service group IDs shall be of the same MC service as the MC user subscribing to receive the connectivity information. At least one should be present.</w:t>
            </w:r>
          </w:p>
          <w:p w14:paraId="1EF92F7A" w14:textId="77777777" w:rsidR="009A16B6" w:rsidRDefault="009A16B6" w:rsidP="003F7390">
            <w:pPr>
              <w:pStyle w:val="TAN"/>
            </w:pPr>
            <w:r w:rsidRPr="00352049">
              <w:t>NOTE</w:t>
            </w:r>
            <w:r>
              <w:t xml:space="preserve"> 2</w:t>
            </w:r>
            <w:r w:rsidRPr="00352049">
              <w:t>:</w:t>
            </w:r>
            <w:r w:rsidRPr="00352049">
              <w:tab/>
            </w:r>
            <w:r>
              <w:t>The IOPS group(s) should belong to the list of IOPS groups the requesting MC user included in its IOPS discovery request.</w:t>
            </w:r>
          </w:p>
        </w:tc>
      </w:tr>
      <w:bookmarkEnd w:id="238"/>
    </w:tbl>
    <w:p w14:paraId="6AD08537" w14:textId="77777777" w:rsidR="009A16B6" w:rsidRDefault="009A16B6" w:rsidP="009A16B6"/>
    <w:p w14:paraId="5C938BA9" w14:textId="77777777" w:rsidR="009A16B6" w:rsidRDefault="009A16B6" w:rsidP="009A16B6">
      <w:pPr>
        <w:pStyle w:val="Heading4"/>
      </w:pPr>
      <w:bookmarkStart w:id="239" w:name="_Toc217987221"/>
      <w:r>
        <w:t>10.3.</w:t>
      </w:r>
      <w:r w:rsidRPr="00E563CF">
        <w:t>2.</w:t>
      </w:r>
      <w:r>
        <w:t>2</w:t>
      </w:r>
      <w:r>
        <w:tab/>
        <w:t>IP connectivity subscribe response</w:t>
      </w:r>
      <w:bookmarkEnd w:id="239"/>
    </w:p>
    <w:p w14:paraId="2361B5D4" w14:textId="77777777" w:rsidR="009A16B6" w:rsidRPr="003E5F68" w:rsidRDefault="009A16B6" w:rsidP="009A16B6">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76893AE9"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74567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A605FE"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4092C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C9EC8" w14:textId="77777777" w:rsidR="009A16B6" w:rsidRPr="003E5F68" w:rsidRDefault="009A16B6" w:rsidP="003F7390">
            <w:pPr>
              <w:pStyle w:val="TAH"/>
            </w:pPr>
            <w:r w:rsidRPr="003E5F68">
              <w:t>Description</w:t>
            </w:r>
          </w:p>
        </w:tc>
      </w:tr>
      <w:tr w:rsidR="009A16B6" w:rsidRPr="003E5F68" w14:paraId="4BA20AF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525FE14"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2D911FDB"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FDF30" w14:textId="77777777" w:rsidR="009A16B6" w:rsidRPr="00352049" w:rsidRDefault="009A16B6" w:rsidP="003F7390">
            <w:pPr>
              <w:pStyle w:val="TAL"/>
            </w:pPr>
            <w:r>
              <w:t>The IOPS MC service ID of the requesting MC user</w:t>
            </w:r>
          </w:p>
        </w:tc>
      </w:tr>
      <w:tr w:rsidR="009A16B6" w:rsidRPr="003E5F68" w14:paraId="041B836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28C1128" w14:textId="77777777" w:rsidR="009A16B6" w:rsidRDefault="009A16B6" w:rsidP="003F7390">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727AFA6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63210" w14:textId="77777777" w:rsidR="009A16B6" w:rsidRDefault="009A16B6" w:rsidP="003F7390">
            <w:pPr>
              <w:pStyle w:val="TAL"/>
            </w:pPr>
            <w:r>
              <w:t>It lists the subscription status, success or failure, of the requested subscription(s)</w:t>
            </w:r>
          </w:p>
        </w:tc>
      </w:tr>
    </w:tbl>
    <w:p w14:paraId="2E8DD0EE" w14:textId="77777777" w:rsidR="009A16B6" w:rsidRDefault="009A16B6" w:rsidP="009A16B6"/>
    <w:p w14:paraId="1194F642" w14:textId="77777777" w:rsidR="009A16B6" w:rsidRDefault="009A16B6" w:rsidP="009A16B6">
      <w:pPr>
        <w:pStyle w:val="Heading4"/>
      </w:pPr>
      <w:bookmarkStart w:id="240" w:name="_Toc217987222"/>
      <w:r>
        <w:t>10.3.</w:t>
      </w:r>
      <w:r w:rsidRPr="00E563CF">
        <w:t>2.</w:t>
      </w:r>
      <w:r>
        <w:t>3</w:t>
      </w:r>
      <w:r>
        <w:tab/>
        <w:t>IP connectivity notify request</w:t>
      </w:r>
      <w:bookmarkEnd w:id="240"/>
    </w:p>
    <w:p w14:paraId="1AB7F382" w14:textId="77777777" w:rsidR="009A16B6" w:rsidRPr="003E5F68" w:rsidRDefault="009A16B6" w:rsidP="009A16B6">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E05782D"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9A16B6" w:rsidRPr="003E5F68" w14:paraId="206095E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52E027CB" w14:textId="77777777" w:rsidR="009A16B6" w:rsidRPr="003E5F68" w:rsidRDefault="009A16B6" w:rsidP="003F7390">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14:paraId="7C638197"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F7ECF" w14:textId="77777777" w:rsidR="009A16B6" w:rsidRPr="003E5F68" w:rsidRDefault="009A16B6" w:rsidP="003F7390">
            <w:pPr>
              <w:pStyle w:val="TAH"/>
            </w:pPr>
            <w:r w:rsidRPr="003E5F68">
              <w:t>Description</w:t>
            </w:r>
          </w:p>
        </w:tc>
      </w:tr>
      <w:tr w:rsidR="009A16B6" w:rsidRPr="003E5F68" w14:paraId="4CF82179"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4639C6E" w14:textId="77777777" w:rsidR="009A16B6" w:rsidRPr="00352049" w:rsidRDefault="009A16B6" w:rsidP="003F7390">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14:paraId="6C74F5CF"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FBD6" w14:textId="77777777" w:rsidR="009A16B6" w:rsidRPr="00352049" w:rsidRDefault="009A16B6" w:rsidP="003F7390">
            <w:pPr>
              <w:pStyle w:val="TAL"/>
            </w:pPr>
            <w:r>
              <w:t>The IOPS MC service ID of the MC user with active subscription(s)</w:t>
            </w:r>
          </w:p>
        </w:tc>
      </w:tr>
      <w:tr w:rsidR="009A16B6" w:rsidRPr="003E5F68" w14:paraId="40815B4A"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66290BE7" w14:textId="77777777" w:rsidR="009A16B6" w:rsidRDefault="009A16B6" w:rsidP="003F7390">
            <w:pPr>
              <w:pStyle w:val="TAL"/>
            </w:pPr>
            <w:r>
              <w:t>IOPS MC service ID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4FBA7ACD"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5FB2A" w14:textId="77777777" w:rsidR="009A16B6" w:rsidRDefault="009A16B6" w:rsidP="003F7390">
            <w:pPr>
              <w:pStyle w:val="TAL"/>
            </w:pPr>
            <w:r>
              <w:t xml:space="preserve">The IOPS </w:t>
            </w:r>
            <w:r w:rsidRPr="00780346">
              <w:t>MC service ID</w:t>
            </w:r>
            <w:r>
              <w:t xml:space="preserve"> associated to the active subscription for which connectivity information is being notified</w:t>
            </w:r>
          </w:p>
        </w:tc>
      </w:tr>
      <w:tr w:rsidR="009A16B6" w:rsidRPr="003E5F68" w14:paraId="36B0C98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D980857" w14:textId="77777777" w:rsidR="009A16B6" w:rsidRDefault="009A16B6" w:rsidP="003F7390">
            <w:pPr>
              <w:pStyle w:val="TAL"/>
            </w:pPr>
            <w:r>
              <w:t>Connectivity information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0C84BF03"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07B8D" w14:textId="77777777" w:rsidR="009A16B6" w:rsidRDefault="009A16B6" w:rsidP="003F7390">
            <w:pPr>
              <w:pStyle w:val="TAL"/>
            </w:pPr>
            <w:r>
              <w:t>It provides connectivity information about the MC service ID of the corresponding subscription. It includes the MC service UE</w:t>
            </w:r>
            <w:r w:rsidRPr="00916BCC">
              <w:t>'</w:t>
            </w:r>
            <w:r>
              <w:t>s IP address of the associated IOPS MC service ID in the system and its connectivity status on the system (see NOTE 2)</w:t>
            </w:r>
          </w:p>
        </w:tc>
      </w:tr>
      <w:tr w:rsidR="009A16B6" w:rsidRPr="003E5F68" w14:paraId="40E0A313"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30432B" w14:textId="77777777" w:rsidR="009A16B6" w:rsidRDefault="009A16B6" w:rsidP="003F7390">
            <w:pPr>
              <w:pStyle w:val="TAN"/>
            </w:pPr>
            <w:r w:rsidRPr="00352049">
              <w:t>NOTE</w:t>
            </w:r>
            <w:r>
              <w:t xml:space="preserve"> 1</w:t>
            </w:r>
            <w:r w:rsidRPr="00352049">
              <w:t>:</w:t>
            </w:r>
            <w:r w:rsidRPr="00352049">
              <w:tab/>
            </w:r>
            <w:r>
              <w:t>It can be a list associated to multiple active subscriptions.</w:t>
            </w:r>
          </w:p>
          <w:p w14:paraId="518D9D84" w14:textId="77777777" w:rsidR="009A16B6" w:rsidRDefault="009A16B6" w:rsidP="003F7390">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t>t</w:t>
            </w:r>
            <w:r w:rsidRPr="00F41864">
              <w:t>ter</w:t>
            </w:r>
            <w:r>
              <w:t>, it is up to the IOPS MC connectivity function to correctly maintain the defined association.</w:t>
            </w:r>
          </w:p>
        </w:tc>
      </w:tr>
    </w:tbl>
    <w:p w14:paraId="04DCECBE" w14:textId="77777777" w:rsidR="009A16B6" w:rsidRPr="00656BA2" w:rsidRDefault="009A16B6" w:rsidP="009A16B6"/>
    <w:p w14:paraId="2A72EA86" w14:textId="77777777" w:rsidR="009A16B6" w:rsidRDefault="009A16B6" w:rsidP="009A16B6">
      <w:pPr>
        <w:pStyle w:val="Heading4"/>
      </w:pPr>
      <w:bookmarkStart w:id="241" w:name="_Toc217987223"/>
      <w:r>
        <w:t>10.3.</w:t>
      </w:r>
      <w:r w:rsidRPr="00E563CF">
        <w:t>2.</w:t>
      </w:r>
      <w:r>
        <w:t>4</w:t>
      </w:r>
      <w:r>
        <w:tab/>
        <w:t>IP connectivity notify response</w:t>
      </w:r>
      <w:bookmarkEnd w:id="241"/>
    </w:p>
    <w:p w14:paraId="159BE4AF" w14:textId="77777777" w:rsidR="009A16B6" w:rsidRPr="003E5F68" w:rsidRDefault="009A16B6" w:rsidP="009A16B6">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8A0C46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73A400EA"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C3B9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A6562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41FB" w14:textId="77777777" w:rsidR="009A16B6" w:rsidRPr="003E5F68" w:rsidRDefault="009A16B6" w:rsidP="003F7390">
            <w:pPr>
              <w:pStyle w:val="TAH"/>
            </w:pPr>
            <w:r w:rsidRPr="003E5F68">
              <w:t>Description</w:t>
            </w:r>
          </w:p>
        </w:tc>
      </w:tr>
      <w:tr w:rsidR="009A16B6" w:rsidRPr="003E5F68" w14:paraId="7529D45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5C3FCD4" w14:textId="77777777" w:rsidR="009A16B6" w:rsidRPr="00352049" w:rsidRDefault="009A16B6" w:rsidP="003F7390">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7AC7398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74BF5" w14:textId="77777777" w:rsidR="009A16B6" w:rsidRPr="00352049" w:rsidRDefault="009A16B6" w:rsidP="003F7390">
            <w:pPr>
              <w:pStyle w:val="TAL"/>
            </w:pPr>
            <w:r>
              <w:t>The IOPS MC service ID of the responding MC user</w:t>
            </w:r>
          </w:p>
        </w:tc>
      </w:tr>
      <w:tr w:rsidR="009A16B6" w14:paraId="2B5633F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0C3DB61" w14:textId="77777777" w:rsidR="009A16B6" w:rsidRDefault="009A16B6" w:rsidP="003F7390">
            <w:pPr>
              <w:pStyle w:val="TAL"/>
            </w:pPr>
            <w:r>
              <w:t xml:space="preserve">IOPS </w:t>
            </w:r>
            <w:r w:rsidRPr="00780346">
              <w:t>MC service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4C4070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F96B9" w14:textId="77777777" w:rsidR="009A16B6" w:rsidRDefault="009A16B6" w:rsidP="003F7390">
            <w:pPr>
              <w:pStyle w:val="TAL"/>
            </w:pPr>
            <w:r>
              <w:t xml:space="preserve">The IOPS </w:t>
            </w:r>
            <w:r w:rsidRPr="00780346">
              <w:t>MC service ID</w:t>
            </w:r>
            <w:r>
              <w:t xml:space="preserve"> for which connectivity information was received</w:t>
            </w:r>
          </w:p>
        </w:tc>
      </w:tr>
      <w:tr w:rsidR="009A16B6" w:rsidRPr="003E5F68" w14:paraId="17216C38"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44ED8" w14:textId="77777777" w:rsidR="009A16B6" w:rsidRDefault="009A16B6" w:rsidP="003F7390">
            <w:pPr>
              <w:pStyle w:val="TAN"/>
            </w:pPr>
            <w:r w:rsidRPr="00352049">
              <w:t>NOTE:</w:t>
            </w:r>
            <w:r w:rsidRPr="00352049">
              <w:tab/>
            </w:r>
            <w:r>
              <w:t>It can be a list associated to multiple active subscriptions.</w:t>
            </w:r>
          </w:p>
        </w:tc>
      </w:tr>
    </w:tbl>
    <w:p w14:paraId="78415936" w14:textId="77777777" w:rsidR="009A16B6" w:rsidRDefault="009A16B6" w:rsidP="009A16B6"/>
    <w:p w14:paraId="7E0867A5" w14:textId="77777777" w:rsidR="009A16B6" w:rsidRDefault="009A16B6" w:rsidP="009A16B6">
      <w:pPr>
        <w:pStyle w:val="Heading4"/>
      </w:pPr>
      <w:bookmarkStart w:id="242" w:name="_Toc217987224"/>
      <w:r>
        <w:t>10.3.</w:t>
      </w:r>
      <w:r w:rsidRPr="00E563CF">
        <w:t>2.</w:t>
      </w:r>
      <w:r>
        <w:t>5</w:t>
      </w:r>
      <w:r>
        <w:tab/>
        <w:t>IP connectivity group notify request</w:t>
      </w:r>
      <w:bookmarkEnd w:id="242"/>
    </w:p>
    <w:p w14:paraId="237D2F09" w14:textId="77777777" w:rsidR="009A16B6" w:rsidRPr="003E5F68" w:rsidRDefault="009A16B6" w:rsidP="009A16B6">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4823D1F"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EFFDB4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F815C"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C2A1F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E1D1" w14:textId="77777777" w:rsidR="009A16B6" w:rsidRPr="003E5F68" w:rsidRDefault="009A16B6" w:rsidP="003F7390">
            <w:pPr>
              <w:pStyle w:val="TAH"/>
            </w:pPr>
            <w:r w:rsidRPr="003E5F68">
              <w:t>Description</w:t>
            </w:r>
          </w:p>
        </w:tc>
      </w:tr>
      <w:tr w:rsidR="009A16B6" w:rsidRPr="003E5F68" w14:paraId="1750C44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88C102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10548E73"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982EF" w14:textId="77777777" w:rsidR="009A16B6" w:rsidRPr="00352049" w:rsidRDefault="009A16B6" w:rsidP="003F7390">
            <w:pPr>
              <w:pStyle w:val="TAL"/>
            </w:pPr>
            <w:r>
              <w:t>The IOPS MC service ID of the MC user with active subscription(s)</w:t>
            </w:r>
          </w:p>
        </w:tc>
      </w:tr>
      <w:tr w:rsidR="009A16B6" w:rsidRPr="003E5F68" w14:paraId="6033F41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87574D" w14:textId="77777777" w:rsidR="009A16B6" w:rsidRDefault="009A16B6" w:rsidP="003F7390">
            <w:pPr>
              <w:pStyle w:val="TAL"/>
            </w:pPr>
            <w:r>
              <w:t>IOPS group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32CE79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D2B53" w14:textId="77777777" w:rsidR="009A16B6" w:rsidRDefault="009A16B6" w:rsidP="003F7390">
            <w:pPr>
              <w:pStyle w:val="TAL"/>
            </w:pPr>
            <w:r>
              <w:t>The IOPS MC service group ID related to the active group subscription for which group connectivity information is being notified</w:t>
            </w:r>
          </w:p>
        </w:tc>
      </w:tr>
      <w:tr w:rsidR="009A16B6" w:rsidRPr="003E5F68" w14:paraId="51303AA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42796CE" w14:textId="77777777" w:rsidR="009A16B6" w:rsidRPr="00780346" w:rsidRDefault="009A16B6" w:rsidP="003F7390">
            <w:pPr>
              <w:pStyle w:val="TAL"/>
            </w:pPr>
            <w:r>
              <w:t>G</w:t>
            </w:r>
            <w:r w:rsidRPr="00CF21BE">
              <w:t>roup</w:t>
            </w:r>
            <w:r>
              <w:t xml:space="preserve"> connectivity information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DD13A1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F9693" w14:textId="77777777" w:rsidR="009A16B6" w:rsidRPr="00780346" w:rsidRDefault="009A16B6" w:rsidP="003F7390">
            <w:pPr>
              <w:pStyle w:val="TAL"/>
            </w:pPr>
            <w:r>
              <w:t>It indicates the number of other discovered MC users on the IOPS MC connectivity function of the corresponding group subscription</w:t>
            </w:r>
          </w:p>
        </w:tc>
      </w:tr>
      <w:tr w:rsidR="009A16B6" w:rsidRPr="003E5F68" w14:paraId="5A283FE9"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7DE4E" w14:textId="77777777" w:rsidR="009A16B6" w:rsidRDefault="009A16B6" w:rsidP="003F7390">
            <w:pPr>
              <w:pStyle w:val="TAN"/>
            </w:pPr>
            <w:r w:rsidRPr="00352049">
              <w:t>NOTE:</w:t>
            </w:r>
            <w:r w:rsidRPr="00352049">
              <w:tab/>
            </w:r>
            <w:r>
              <w:t>It can be a list associated to multiple active group subscriptions.</w:t>
            </w:r>
          </w:p>
        </w:tc>
      </w:tr>
    </w:tbl>
    <w:p w14:paraId="5528A4DC" w14:textId="77777777" w:rsidR="009A16B6" w:rsidRDefault="009A16B6" w:rsidP="009A16B6"/>
    <w:p w14:paraId="13497640" w14:textId="77777777" w:rsidR="009A16B6" w:rsidRDefault="009A16B6" w:rsidP="009A16B6">
      <w:pPr>
        <w:pStyle w:val="Heading4"/>
      </w:pPr>
      <w:bookmarkStart w:id="243" w:name="_Toc217987225"/>
      <w:r>
        <w:t>10.3.</w:t>
      </w:r>
      <w:r w:rsidRPr="00E563CF">
        <w:t>2.</w:t>
      </w:r>
      <w:r>
        <w:t>6</w:t>
      </w:r>
      <w:r>
        <w:tab/>
        <w:t>IP connectivity group notify response</w:t>
      </w:r>
      <w:bookmarkEnd w:id="243"/>
    </w:p>
    <w:p w14:paraId="044A1F10" w14:textId="77777777" w:rsidR="009A16B6" w:rsidRPr="003E5F68" w:rsidRDefault="009A16B6" w:rsidP="009A16B6">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2A9669ED" w14:textId="77777777" w:rsidR="009A16B6" w:rsidRPr="003E5F68" w:rsidRDefault="009A16B6" w:rsidP="009A16B6">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38D08A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76A7D04"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4AED13"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5DDF4" w14:textId="77777777" w:rsidR="009A16B6" w:rsidRPr="003E5F68" w:rsidRDefault="009A16B6" w:rsidP="003F7390">
            <w:pPr>
              <w:pStyle w:val="TAH"/>
            </w:pPr>
            <w:r w:rsidRPr="003E5F68">
              <w:t>Description</w:t>
            </w:r>
          </w:p>
        </w:tc>
      </w:tr>
      <w:tr w:rsidR="009A16B6" w:rsidRPr="003E5F68" w14:paraId="7F804CE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35B0E3A"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73D9B5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25E4" w14:textId="77777777" w:rsidR="009A16B6" w:rsidRPr="00352049" w:rsidRDefault="009A16B6" w:rsidP="003F7390">
            <w:pPr>
              <w:pStyle w:val="TAL"/>
            </w:pPr>
            <w:r>
              <w:t>The IOPS MC service ID of the responding MC user</w:t>
            </w:r>
          </w:p>
        </w:tc>
      </w:tr>
      <w:tr w:rsidR="009A16B6" w:rsidRPr="00780346" w14:paraId="4132373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8133925" w14:textId="77777777" w:rsidR="009A16B6" w:rsidRPr="00780346" w:rsidRDefault="009A16B6" w:rsidP="003F7390">
            <w:pPr>
              <w:pStyle w:val="TAL"/>
            </w:pPr>
            <w:r w:rsidRPr="00CF21BE">
              <w:t>IOPS group</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14842AC5"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97174" w14:textId="77777777" w:rsidR="009A16B6" w:rsidRPr="00780346" w:rsidRDefault="009A16B6" w:rsidP="003F7390">
            <w:pPr>
              <w:pStyle w:val="TAL"/>
            </w:pPr>
            <w:r>
              <w:t>The IOPS MC service group ID for which group connectivity information was received</w:t>
            </w:r>
          </w:p>
        </w:tc>
      </w:tr>
      <w:tr w:rsidR="009A16B6" w:rsidRPr="003E5F68" w14:paraId="694620D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7D5582" w14:textId="77777777" w:rsidR="009A16B6" w:rsidRDefault="009A16B6" w:rsidP="003F7390">
            <w:pPr>
              <w:pStyle w:val="TAN"/>
            </w:pPr>
            <w:r w:rsidRPr="00352049">
              <w:t>NOTE:</w:t>
            </w:r>
            <w:r w:rsidRPr="00352049">
              <w:tab/>
            </w:r>
            <w:r>
              <w:t>It can be a list associated to multiple active group subscriptions.</w:t>
            </w:r>
          </w:p>
        </w:tc>
      </w:tr>
    </w:tbl>
    <w:p w14:paraId="42678072" w14:textId="77777777" w:rsidR="009A16B6" w:rsidRDefault="009A16B6" w:rsidP="009A16B6"/>
    <w:p w14:paraId="17B77E2B" w14:textId="77777777" w:rsidR="009A16B6" w:rsidRDefault="009A16B6" w:rsidP="009A16B6">
      <w:pPr>
        <w:pStyle w:val="Heading3"/>
      </w:pPr>
      <w:bookmarkStart w:id="244" w:name="_Toc217987226"/>
      <w:r>
        <w:t>10.3.3</w:t>
      </w:r>
      <w:r>
        <w:tab/>
        <w:t>Procedures</w:t>
      </w:r>
      <w:bookmarkEnd w:id="244"/>
    </w:p>
    <w:p w14:paraId="756FE88C" w14:textId="77777777" w:rsidR="009A16B6" w:rsidRDefault="009A16B6" w:rsidP="009A16B6">
      <w:r>
        <w:t>The procedure for the IP connectivity subscription of MC users in the IOPS mode of operation is described in figure 10.3.3-1.</w:t>
      </w:r>
    </w:p>
    <w:p w14:paraId="61393426" w14:textId="77777777" w:rsidR="009A16B6" w:rsidRPr="003E5F68" w:rsidRDefault="009A16B6" w:rsidP="009A16B6">
      <w:r w:rsidRPr="003E5F68">
        <w:t>Pre-conditions:</w:t>
      </w:r>
    </w:p>
    <w:p w14:paraId="6A928838"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1280B43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6E8DB28F" w14:textId="77777777" w:rsidR="009A16B6" w:rsidRPr="003E5F68" w:rsidRDefault="009A16B6" w:rsidP="009A16B6">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4D081454" w14:textId="77777777" w:rsidR="009A16B6" w:rsidRDefault="009A16B6" w:rsidP="009A16B6">
      <w:pPr>
        <w:pStyle w:val="TH"/>
      </w:pPr>
      <w:r>
        <w:object w:dxaOrig="8671" w:dyaOrig="4720" w14:anchorId="30CFB0F2">
          <v:shape id="_x0000_i1035" type="#_x0000_t75" style="width:301.65pt;height:164.95pt" o:ole="">
            <v:imagedata r:id="rId29" o:title=""/>
          </v:shape>
          <o:OLEObject Type="Embed" ProgID="Visio.Drawing.11" ShapeID="_x0000_i1035" DrawAspect="Content" ObjectID="_1828600058" r:id="rId30"/>
        </w:object>
      </w:r>
    </w:p>
    <w:p w14:paraId="4A00C86F" w14:textId="77777777" w:rsidR="009A16B6" w:rsidRPr="00292053" w:rsidRDefault="009A16B6" w:rsidP="009A16B6">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B163613"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3E253205" w14:textId="77777777" w:rsidR="009A16B6" w:rsidRDefault="009A16B6" w:rsidP="009A16B6">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33FCCFB8" w14:textId="77777777" w:rsidR="009A16B6" w:rsidRPr="008116E4" w:rsidRDefault="009A16B6" w:rsidP="009A16B6">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Pr>
          <w:lang w:eastAsia="zh-CN"/>
        </w:rPr>
        <w:t xml:space="preserve"> not belong to the </w:t>
      </w:r>
      <w:r w:rsidRPr="005D0FA3">
        <w:rPr>
          <w:lang w:eastAsia="zh-CN"/>
        </w:rPr>
        <w:t>list of IOPS groups the requesting MC user</w:t>
      </w:r>
      <w:r>
        <w:rPr>
          <w:lang w:eastAsia="zh-CN"/>
        </w:rPr>
        <w:t xml:space="preserve"> has</w:t>
      </w:r>
      <w:r w:rsidRPr="005D0FA3">
        <w:rPr>
          <w:lang w:eastAsia="zh-CN"/>
        </w:rPr>
        <w:t xml:space="preserve"> included in </w:t>
      </w:r>
      <w:r>
        <w:rPr>
          <w:lang w:eastAsia="zh-CN"/>
        </w:rPr>
        <w:t>its</w:t>
      </w:r>
      <w:r w:rsidRPr="005D0FA3">
        <w:rPr>
          <w:lang w:eastAsia="zh-CN"/>
        </w:rPr>
        <w:t xml:space="preserve"> IOPS discovery request</w:t>
      </w:r>
      <w:r>
        <w:rPr>
          <w:lang w:eastAsia="zh-CN"/>
        </w:rPr>
        <w:t>.</w:t>
      </w:r>
    </w:p>
    <w:p w14:paraId="04B9A0E3" w14:textId="77777777" w:rsidR="009A16B6" w:rsidRPr="003E5F68" w:rsidRDefault="009A16B6" w:rsidP="009A16B6">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605DCC2D" w14:textId="77777777" w:rsidR="009A16B6" w:rsidRDefault="009A16B6" w:rsidP="009A16B6">
      <w:r>
        <w:t>The procedure for the IP connectivity notification of MC users in the IOPS mode of operation is described in figure 10.3.3-2.</w:t>
      </w:r>
    </w:p>
    <w:p w14:paraId="096EBE88" w14:textId="77777777" w:rsidR="009A16B6" w:rsidRPr="003E5F68" w:rsidRDefault="009A16B6" w:rsidP="009A16B6">
      <w:r w:rsidRPr="003E5F68">
        <w:t>Pre-conditions:</w:t>
      </w:r>
    </w:p>
    <w:p w14:paraId="78901542"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4A8C8B7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CCF7C9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0EEBB2AE" w14:textId="77777777" w:rsidR="009A16B6" w:rsidRDefault="009A16B6" w:rsidP="009A16B6"/>
    <w:p w14:paraId="0332806D" w14:textId="77777777" w:rsidR="009A16B6" w:rsidRDefault="009A16B6" w:rsidP="009A16B6">
      <w:pPr>
        <w:pStyle w:val="TH"/>
      </w:pPr>
      <w:r>
        <w:object w:dxaOrig="8671" w:dyaOrig="3280" w14:anchorId="2AC3EFA2">
          <v:shape id="_x0000_i1036" type="#_x0000_t75" style="width:316.25pt;height:119.85pt" o:ole="">
            <v:imagedata r:id="rId31" o:title=""/>
          </v:shape>
          <o:OLEObject Type="Embed" ProgID="Visio.Drawing.11" ShapeID="_x0000_i1036" DrawAspect="Content" ObjectID="_1828600059" r:id="rId32"/>
        </w:object>
      </w:r>
    </w:p>
    <w:p w14:paraId="43758673"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0EB3D41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23DCD0A0" w14:textId="77777777" w:rsidR="009A16B6" w:rsidRDefault="009A16B6" w:rsidP="009A16B6">
      <w:pPr>
        <w:pStyle w:val="B1"/>
        <w:rPr>
          <w:lang w:eastAsia="zh-CN"/>
        </w:rPr>
      </w:pPr>
      <w:r>
        <w:rPr>
          <w:lang w:eastAsia="zh-CN"/>
        </w:rPr>
        <w:lastRenderedPageBreak/>
        <w:t>2.</w:t>
      </w:r>
      <w:r>
        <w:rPr>
          <w:lang w:eastAsia="zh-CN"/>
        </w:rPr>
        <w:tab/>
        <w:t xml:space="preserve">The IOPS connectivity client provides an IP connectivity notify response to the IOPS MC connectivity function. </w:t>
      </w:r>
    </w:p>
    <w:p w14:paraId="693C422B" w14:textId="77777777" w:rsidR="009A16B6" w:rsidRDefault="009A16B6" w:rsidP="009A16B6">
      <w:r>
        <w:t>The procedure for the IP connectivity group notification of MC users in the IOPS mode of operation is described in figure 10.3.3-3.</w:t>
      </w:r>
    </w:p>
    <w:p w14:paraId="47C366BA" w14:textId="77777777" w:rsidR="009A16B6" w:rsidRPr="003E5F68" w:rsidRDefault="009A16B6" w:rsidP="009A16B6">
      <w:r w:rsidRPr="003E5F68">
        <w:t>Pre-conditions:</w:t>
      </w:r>
    </w:p>
    <w:p w14:paraId="2E48D81F" w14:textId="77777777"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 to the IOPS MC connectivity function for the specific IP connectivity functionality procedure</w:t>
      </w:r>
    </w:p>
    <w:p w14:paraId="3B97DBFA"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4BDEE0EF"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406805DE" w14:textId="77777777" w:rsidR="009A16B6" w:rsidRDefault="009A16B6" w:rsidP="009A16B6"/>
    <w:p w14:paraId="71B5F5B4" w14:textId="77777777" w:rsidR="009A16B6" w:rsidRDefault="009A16B6" w:rsidP="009A16B6">
      <w:pPr>
        <w:pStyle w:val="TH"/>
      </w:pPr>
      <w:r>
        <w:object w:dxaOrig="8671" w:dyaOrig="3280" w14:anchorId="39CCEAC6">
          <v:shape id="_x0000_i1037" type="#_x0000_t75" style="width:314.9pt;height:118.95pt" o:ole="">
            <v:imagedata r:id="rId33" o:title=""/>
          </v:shape>
          <o:OLEObject Type="Embed" ProgID="Visio.Drawing.11" ShapeID="_x0000_i1037" DrawAspect="Content" ObjectID="_1828600060" r:id="rId34"/>
        </w:object>
      </w:r>
    </w:p>
    <w:p w14:paraId="6C9FF558"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4F943405"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039C71D2" w14:textId="77777777" w:rsidR="009A16B6" w:rsidRDefault="009A16B6" w:rsidP="009A16B6">
      <w:pPr>
        <w:pStyle w:val="B1"/>
        <w:rPr>
          <w:lang w:eastAsia="zh-CN"/>
        </w:rPr>
      </w:pPr>
      <w:r>
        <w:rPr>
          <w:lang w:eastAsia="zh-CN"/>
        </w:rPr>
        <w:t>2.</w:t>
      </w:r>
      <w:r>
        <w:rPr>
          <w:lang w:eastAsia="zh-CN"/>
        </w:rPr>
        <w:tab/>
        <w:t>The IOPS connectivity client provides an IP connectivity group notify response to the IOPS MC connectivity function.</w:t>
      </w:r>
    </w:p>
    <w:p w14:paraId="23C73C23" w14:textId="77777777" w:rsidR="009A16B6" w:rsidRPr="00BB2BEB" w:rsidRDefault="009A16B6" w:rsidP="009A16B6">
      <w:pPr>
        <w:pStyle w:val="Heading2"/>
        <w:rPr>
          <w:rFonts w:eastAsia="SimSun"/>
        </w:rPr>
      </w:pPr>
      <w:bookmarkStart w:id="245" w:name="_Toc217987227"/>
      <w:r w:rsidRPr="00416FBE">
        <w:rPr>
          <w:rFonts w:eastAsia="SimSun"/>
        </w:rPr>
        <w:t>10.</w:t>
      </w:r>
      <w:r>
        <w:rPr>
          <w:rFonts w:eastAsia="SimSun"/>
        </w:rPr>
        <w:t>4</w:t>
      </w:r>
      <w:r w:rsidRPr="00BB2BEB">
        <w:rPr>
          <w:rFonts w:eastAsia="SimSun"/>
        </w:rPr>
        <w:tab/>
      </w:r>
      <w:r>
        <w:rPr>
          <w:rFonts w:eastAsia="SimSun"/>
        </w:rPr>
        <w:t>Use of MBMS transmissions</w:t>
      </w:r>
      <w:bookmarkEnd w:id="245"/>
    </w:p>
    <w:p w14:paraId="2D5AE30F" w14:textId="77777777" w:rsidR="009A16B6" w:rsidRPr="00BB2BEB" w:rsidRDefault="009A16B6" w:rsidP="009A16B6">
      <w:pPr>
        <w:pStyle w:val="Heading3"/>
        <w:rPr>
          <w:rFonts w:eastAsia="SimSun"/>
        </w:rPr>
      </w:pPr>
      <w:bookmarkStart w:id="246" w:name="_Toc217987228"/>
      <w:r>
        <w:rPr>
          <w:rFonts w:eastAsia="SimSun"/>
        </w:rPr>
        <w:t>10.4.</w:t>
      </w:r>
      <w:r w:rsidRPr="00BB2BEB">
        <w:rPr>
          <w:rFonts w:eastAsia="SimSun"/>
        </w:rPr>
        <w:t>1</w:t>
      </w:r>
      <w:r w:rsidRPr="00BB2BEB">
        <w:rPr>
          <w:rFonts w:eastAsia="SimSun"/>
        </w:rPr>
        <w:tab/>
      </w:r>
      <w:r>
        <w:rPr>
          <w:rFonts w:eastAsia="SimSun"/>
        </w:rPr>
        <w:t>General</w:t>
      </w:r>
      <w:bookmarkEnd w:id="246"/>
    </w:p>
    <w:p w14:paraId="12C56FD9" w14:textId="77777777" w:rsidR="009A16B6" w:rsidRDefault="009A16B6" w:rsidP="009A16B6">
      <w:r>
        <w:t xml:space="preserve">An IOPS MC connectivity </w:t>
      </w:r>
      <w:r w:rsidRPr="009724DE">
        <w:t>function</w:t>
      </w:r>
      <w:r>
        <w:t xml:space="preserve"> can provide support for group communications based on MBMS transmissions. MBMS transmissions can be used for the downlink delivery of MC service application signalling and media to the MC service UEs over MBMS bearers.</w:t>
      </w:r>
    </w:p>
    <w:p w14:paraId="3B60908E" w14:textId="77777777" w:rsidR="009A16B6" w:rsidRDefault="009A16B6" w:rsidP="009A16B6">
      <w:r>
        <w:t xml:space="preserve">The use of MBMS transmissions in the IOPS mode of operation are based on the related information flows and procedures specified in </w:t>
      </w:r>
      <w:r w:rsidRPr="00BE40BA">
        <w:t>3GPP</w:t>
      </w:r>
      <w:r>
        <w:rPr>
          <w:lang w:eastAsia="zh-CN"/>
        </w:rPr>
        <w:t> </w:t>
      </w:r>
      <w:r w:rsidRPr="00BE40BA">
        <w:t>TS</w:t>
      </w:r>
      <w:r>
        <w:rPr>
          <w:lang w:eastAsia="zh-CN"/>
        </w:rPr>
        <w:t> </w:t>
      </w:r>
      <w:r w:rsidRPr="00BE40BA">
        <w:t>23.280</w:t>
      </w:r>
      <w:r>
        <w:rPr>
          <w:lang w:eastAsia="zh-CN"/>
        </w:rPr>
        <w:t> </w:t>
      </w:r>
      <w:r w:rsidRPr="00BE40BA">
        <w:t>[3]</w:t>
      </w:r>
      <w:r>
        <w:t xml:space="preserve">, </w:t>
      </w:r>
      <w:r w:rsidRPr="00BE40BA">
        <w:t>3GPP</w:t>
      </w:r>
      <w:r>
        <w:rPr>
          <w:lang w:eastAsia="zh-CN"/>
        </w:rPr>
        <w:t> </w:t>
      </w:r>
      <w:r w:rsidRPr="00BE40BA">
        <w:t>TS</w:t>
      </w:r>
      <w:r>
        <w:rPr>
          <w:lang w:eastAsia="zh-CN"/>
        </w:rPr>
        <w:t> </w:t>
      </w:r>
      <w:r w:rsidRPr="00BE40BA">
        <w:t>23.</w:t>
      </w:r>
      <w:r>
        <w:t>379</w:t>
      </w:r>
      <w:r>
        <w:rPr>
          <w:lang w:eastAsia="zh-CN"/>
        </w:rPr>
        <w:t> </w:t>
      </w:r>
      <w:r w:rsidRPr="00BE40BA">
        <w:t>[</w:t>
      </w:r>
      <w:r>
        <w:t>5</w:t>
      </w:r>
      <w:r w:rsidRPr="00BE40BA">
        <w:t>]</w:t>
      </w:r>
      <w:r>
        <w:t xml:space="preserve">, and </w:t>
      </w:r>
      <w:r w:rsidRPr="00BE40BA">
        <w:t>3GPP</w:t>
      </w:r>
      <w:r>
        <w:rPr>
          <w:lang w:eastAsia="zh-CN"/>
        </w:rPr>
        <w:t> </w:t>
      </w:r>
      <w:r w:rsidRPr="00BE40BA">
        <w:t>TS</w:t>
      </w:r>
      <w:r>
        <w:rPr>
          <w:lang w:eastAsia="zh-CN"/>
        </w:rPr>
        <w:t> </w:t>
      </w:r>
      <w:r w:rsidRPr="00BE40BA">
        <w:t>23.28</w:t>
      </w:r>
      <w:r>
        <w:t>2</w:t>
      </w:r>
      <w:r>
        <w:rPr>
          <w:lang w:eastAsia="zh-CN"/>
        </w:rPr>
        <w:t> </w:t>
      </w:r>
      <w:r w:rsidRPr="00BE40BA">
        <w:t>[</w:t>
      </w:r>
      <w:r>
        <w:t>6</w:t>
      </w:r>
      <w:r w:rsidRPr="00BE40BA">
        <w:t>]</w:t>
      </w:r>
      <w:r>
        <w:t>.</w:t>
      </w:r>
    </w:p>
    <w:p w14:paraId="02965E53" w14:textId="77777777" w:rsidR="009A16B6" w:rsidRDefault="009A16B6" w:rsidP="009A16B6">
      <w:pPr>
        <w:pStyle w:val="Heading3"/>
        <w:rPr>
          <w:rFonts w:eastAsia="SimSun"/>
        </w:rPr>
      </w:pPr>
      <w:bookmarkStart w:id="247" w:name="_Toc217987229"/>
      <w:r>
        <w:rPr>
          <w:rFonts w:eastAsia="SimSun"/>
        </w:rPr>
        <w:t>10.4.2</w:t>
      </w:r>
      <w:r w:rsidRPr="00BB2BEB">
        <w:rPr>
          <w:rFonts w:eastAsia="SimSun"/>
        </w:rPr>
        <w:tab/>
        <w:t>Information flows</w:t>
      </w:r>
      <w:bookmarkEnd w:id="247"/>
    </w:p>
    <w:p w14:paraId="5DAD353F" w14:textId="77777777" w:rsidR="009A16B6" w:rsidRPr="00AB5FED" w:rsidRDefault="009A16B6" w:rsidP="009A16B6">
      <w:pPr>
        <w:pStyle w:val="Heading4"/>
        <w:rPr>
          <w:lang w:val="en-US"/>
        </w:rPr>
      </w:pPr>
      <w:bookmarkStart w:id="248" w:name="_Toc460616185"/>
      <w:bookmarkStart w:id="249" w:name="_Toc460617046"/>
      <w:bookmarkStart w:id="250" w:name="_Toc11744415"/>
      <w:bookmarkStart w:id="251" w:name="_Toc217987230"/>
      <w:r>
        <w:t>10.4.2</w:t>
      </w:r>
      <w:r w:rsidRPr="00AB5FED">
        <w:t>.</w:t>
      </w:r>
      <w:r>
        <w:t>1</w:t>
      </w:r>
      <w:r w:rsidRPr="00AB5FED">
        <w:tab/>
        <w:t>Map</w:t>
      </w:r>
      <w:r>
        <w:t>IOPS</w:t>
      </w:r>
      <w:r w:rsidRPr="00AB5FED">
        <w:t>GroupToBearer</w:t>
      </w:r>
      <w:bookmarkEnd w:id="248"/>
      <w:bookmarkEnd w:id="249"/>
      <w:bookmarkEnd w:id="250"/>
      <w:r>
        <w:t xml:space="preserve"> (IP connectivity functionality)</w:t>
      </w:r>
      <w:bookmarkEnd w:id="251"/>
    </w:p>
    <w:p w14:paraId="58E09A57" w14:textId="77777777" w:rsidR="009A16B6" w:rsidRPr="00AB5FED" w:rsidRDefault="009A16B6" w:rsidP="009A16B6">
      <w:r w:rsidRPr="00AB5FED">
        <w:t>Table </w:t>
      </w:r>
      <w:r>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B8DCE07" w14:textId="77777777" w:rsidR="009A16B6" w:rsidRPr="00AB5FED" w:rsidRDefault="009A16B6" w:rsidP="009A16B6">
      <w:pPr>
        <w:pStyle w:val="TH"/>
        <w:rPr>
          <w:lang w:val="en-US"/>
        </w:rPr>
      </w:pPr>
      <w:r w:rsidRPr="00AB5FED">
        <w:lastRenderedPageBreak/>
        <w:t>Table </w:t>
      </w:r>
      <w:r>
        <w:t>10.4.</w:t>
      </w:r>
      <w:r>
        <w:rPr>
          <w:lang w:val="en-US"/>
        </w:rPr>
        <w:t>2</w:t>
      </w:r>
      <w:r w:rsidRPr="00AB5FED">
        <w:rPr>
          <w:lang w:val="en-US"/>
        </w:rPr>
        <w:t>.</w:t>
      </w:r>
      <w:r>
        <w:rPr>
          <w:lang w:val="en-US"/>
        </w:rPr>
        <w:t>1</w:t>
      </w:r>
      <w:r w:rsidRPr="00AB5FED">
        <w:t>-1: Map</w:t>
      </w:r>
      <w:r>
        <w:t>IOPS</w:t>
      </w:r>
      <w:r w:rsidRPr="00AB5FED">
        <w:t>GroupToBearer</w:t>
      </w:r>
      <w:r>
        <w:t xml:space="preserve"> (IP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570D253D"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4A25B4E4"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3995A35"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672C1" w14:textId="77777777" w:rsidR="009A16B6" w:rsidRPr="00AB5FED" w:rsidRDefault="009A16B6" w:rsidP="003F7390">
            <w:pPr>
              <w:pStyle w:val="TAH"/>
            </w:pPr>
            <w:r w:rsidRPr="00AB5FED">
              <w:t>Description</w:t>
            </w:r>
          </w:p>
        </w:tc>
      </w:tr>
      <w:tr w:rsidR="009A16B6" w:rsidRPr="00AB5FED" w14:paraId="250B5323"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2E5A67CF" w14:textId="77777777" w:rsidR="009A16B6" w:rsidRPr="00AB5FED" w:rsidRDefault="009A16B6" w:rsidP="003F7390">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5D4D311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60FE5E"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A16B6" w:rsidRPr="00AB5FED" w14:paraId="69BB6FDC"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3E812A46" w14:textId="77777777" w:rsidR="009A16B6" w:rsidRPr="00AB5FED" w:rsidRDefault="009A16B6" w:rsidP="003F7390">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C3FA0FC"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00FD06B" w14:textId="77777777" w:rsidR="009A16B6" w:rsidRPr="00AB5FED" w:rsidRDefault="009A16B6" w:rsidP="003F7390">
            <w:pPr>
              <w:pStyle w:val="TAL"/>
            </w:pPr>
            <w:r w:rsidRPr="00AB5FED">
              <w:t xml:space="preserve">This element identifies the media stream of the SDP used for the </w:t>
            </w:r>
            <w:r>
              <w:t>group session</w:t>
            </w:r>
            <w:r w:rsidRPr="00AB5FED">
              <w:t xml:space="preserve"> (e.g. MBMS subchannel).</w:t>
            </w:r>
          </w:p>
        </w:tc>
      </w:tr>
      <w:tr w:rsidR="009A16B6" w:rsidRPr="00AB5FED" w14:paraId="23643744" w14:textId="77777777" w:rsidTr="003F7390">
        <w:trPr>
          <w:trHeight w:val="773"/>
          <w:jc w:val="center"/>
        </w:trPr>
        <w:tc>
          <w:tcPr>
            <w:tcW w:w="2880" w:type="dxa"/>
            <w:tcBorders>
              <w:top w:val="single" w:sz="4" w:space="0" w:color="000000"/>
              <w:left w:val="single" w:sz="4" w:space="0" w:color="000000"/>
              <w:bottom w:val="single" w:sz="4" w:space="0" w:color="000000"/>
              <w:right w:val="nil"/>
            </w:tcBorders>
            <w:hideMark/>
          </w:tcPr>
          <w:p w14:paraId="56BF46B4" w14:textId="77777777" w:rsidR="009A16B6" w:rsidRPr="00AB5FED" w:rsidRDefault="009A16B6" w:rsidP="003F7390">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14:paraId="030843EE"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F22C172" w14:textId="77777777" w:rsidR="009A16B6" w:rsidRPr="00AB5FED" w:rsidRDefault="009A16B6" w:rsidP="003F7390">
            <w:pPr>
              <w:pStyle w:val="TAL"/>
            </w:pPr>
            <w:r w:rsidRPr="00AB5FED">
              <w:t xml:space="preserve">The MBMS bearer identifier if the </w:t>
            </w:r>
            <w:r>
              <w:t>media of the group session</w:t>
            </w:r>
            <w:r w:rsidRPr="00AB5FED">
              <w:t xml:space="preserve"> is not sent on the same MBMS bearer as this </w:t>
            </w:r>
            <w:r>
              <w:t>MapIOPSGroupToBearer</w:t>
            </w:r>
            <w:r w:rsidRPr="00AB5FED">
              <w:t xml:space="preserve"> message.</w:t>
            </w:r>
          </w:p>
        </w:tc>
      </w:tr>
      <w:tr w:rsidR="009A16B6" w:rsidRPr="00AB5FED" w14:paraId="57B78AD1" w14:textId="77777777" w:rsidTr="003F7390">
        <w:trPr>
          <w:trHeight w:val="530"/>
          <w:jc w:val="center"/>
        </w:trPr>
        <w:tc>
          <w:tcPr>
            <w:tcW w:w="2880" w:type="dxa"/>
            <w:tcBorders>
              <w:top w:val="single" w:sz="4" w:space="0" w:color="000000"/>
              <w:left w:val="single" w:sz="4" w:space="0" w:color="000000"/>
              <w:bottom w:val="single" w:sz="4" w:space="0" w:color="000000"/>
              <w:right w:val="nil"/>
            </w:tcBorders>
            <w:hideMark/>
          </w:tcPr>
          <w:p w14:paraId="56A8F80E" w14:textId="77777777" w:rsidR="009A16B6" w:rsidRPr="00AB5FED" w:rsidRDefault="009A16B6" w:rsidP="003F7390">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B410E73" w14:textId="77777777" w:rsidR="009A16B6" w:rsidRPr="00AB5FED" w:rsidRDefault="009A16B6" w:rsidP="003F7390">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79D411B0" w14:textId="77777777" w:rsidR="009A16B6" w:rsidRPr="00AB5FED" w:rsidRDefault="009A16B6" w:rsidP="003F7390">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A16B6" w:rsidRPr="00AB5FED" w14:paraId="5F7B1F87" w14:textId="77777777" w:rsidTr="003F7390">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5553C3" w14:textId="77777777" w:rsidR="009A16B6" w:rsidRPr="007C1B3D" w:rsidRDefault="009A16B6" w:rsidP="003F7390">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session; TMGI may be present if this</w:t>
            </w:r>
            <w:r w:rsidRPr="00BB356E">
              <w:t xml:space="preserve"> message is sent over the same </w:t>
            </w:r>
            <w:r>
              <w:t>MBMS</w:t>
            </w:r>
            <w:r w:rsidRPr="00BB356E">
              <w:t xml:space="preserve"> bearer as the </w:t>
            </w:r>
            <w:r>
              <w:t xml:space="preserve">media of the </w:t>
            </w:r>
            <w:r w:rsidRPr="00BB356E">
              <w:t xml:space="preserve">group </w:t>
            </w:r>
            <w:r>
              <w:t>session</w:t>
            </w:r>
            <w:r w:rsidRPr="00BB356E">
              <w:t>.</w:t>
            </w:r>
          </w:p>
        </w:tc>
      </w:tr>
    </w:tbl>
    <w:p w14:paraId="11756705" w14:textId="77777777" w:rsidR="009A16B6" w:rsidRPr="00AB5FED" w:rsidRDefault="009A16B6" w:rsidP="009A16B6"/>
    <w:p w14:paraId="5FFDF0A6" w14:textId="77777777" w:rsidR="009A16B6" w:rsidRPr="00AB5FED" w:rsidRDefault="009A16B6" w:rsidP="009A16B6">
      <w:pPr>
        <w:pStyle w:val="Heading4"/>
      </w:pPr>
      <w:bookmarkStart w:id="252" w:name="_Toc460616186"/>
      <w:bookmarkStart w:id="253" w:name="_Toc460617047"/>
      <w:bookmarkStart w:id="254" w:name="_Toc11744416"/>
      <w:bookmarkStart w:id="255" w:name="_Toc217987231"/>
      <w:r>
        <w:t>10.4.2.2</w:t>
      </w:r>
      <w:r w:rsidRPr="00AB5FED">
        <w:tab/>
        <w:t>Unmap</w:t>
      </w:r>
      <w:r>
        <w:t>IOPS</w:t>
      </w:r>
      <w:r w:rsidRPr="00AB5FED">
        <w:t>GroupFromBearer</w:t>
      </w:r>
      <w:bookmarkEnd w:id="252"/>
      <w:bookmarkEnd w:id="253"/>
      <w:bookmarkEnd w:id="254"/>
      <w:r>
        <w:t xml:space="preserve"> (IP connectivity functionality)</w:t>
      </w:r>
      <w:bookmarkEnd w:id="255"/>
    </w:p>
    <w:p w14:paraId="2C05F53C" w14:textId="77777777" w:rsidR="009A16B6" w:rsidRPr="00AB5FED" w:rsidRDefault="009A16B6" w:rsidP="009A16B6">
      <w:r w:rsidRPr="00AB5FED">
        <w:t>Table </w:t>
      </w:r>
      <w:r>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7B9DCBF8" w14:textId="77777777"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Unmap</w:t>
      </w:r>
      <w:r>
        <w:t>IOPS</w:t>
      </w:r>
      <w:r w:rsidRPr="00AB5FED">
        <w:t>GroupFromBearer</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4A56DD3F"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6FA6ECBD"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1D51468"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CBC77" w14:textId="77777777" w:rsidR="009A16B6" w:rsidRPr="00AB5FED" w:rsidRDefault="009A16B6" w:rsidP="003F7390">
            <w:pPr>
              <w:pStyle w:val="TAH"/>
            </w:pPr>
            <w:r w:rsidRPr="00AB5FED">
              <w:t>Description</w:t>
            </w:r>
          </w:p>
        </w:tc>
      </w:tr>
      <w:tr w:rsidR="009A16B6" w:rsidRPr="00AB5FED" w14:paraId="1D8CBD09"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0172A6B0" w14:textId="77777777" w:rsidR="009A16B6" w:rsidRPr="00AB5FED" w:rsidRDefault="009A16B6" w:rsidP="003F7390">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2671578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378240"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3B3CD418" w14:textId="77777777" w:rsidR="009A16B6" w:rsidRPr="000D1356" w:rsidRDefault="009A16B6" w:rsidP="009A16B6">
      <w:pPr>
        <w:rPr>
          <w:rFonts w:eastAsia="SimSun"/>
        </w:rPr>
      </w:pPr>
    </w:p>
    <w:p w14:paraId="27A15DAF" w14:textId="77777777" w:rsidR="009A16B6" w:rsidRDefault="009A16B6" w:rsidP="009A16B6">
      <w:pPr>
        <w:pStyle w:val="Heading3"/>
        <w:rPr>
          <w:rFonts w:eastAsia="SimSun"/>
        </w:rPr>
      </w:pPr>
      <w:bookmarkStart w:id="256" w:name="_Toc460616128"/>
      <w:bookmarkStart w:id="257" w:name="_Toc460616989"/>
      <w:bookmarkStart w:id="258" w:name="_Toc11744334"/>
      <w:bookmarkStart w:id="259" w:name="_Toc217987232"/>
      <w:r>
        <w:rPr>
          <w:rFonts w:eastAsia="SimSun"/>
        </w:rPr>
        <w:t>10.4.3</w:t>
      </w:r>
      <w:r w:rsidRPr="002F144D">
        <w:rPr>
          <w:rFonts w:eastAsia="SimSun"/>
        </w:rPr>
        <w:tab/>
      </w:r>
      <w:bookmarkEnd w:id="256"/>
      <w:bookmarkEnd w:id="257"/>
      <w:bookmarkEnd w:id="258"/>
      <w:r w:rsidRPr="002F144D">
        <w:rPr>
          <w:rFonts w:eastAsia="SimSun"/>
        </w:rPr>
        <w:t>Use</w:t>
      </w:r>
      <w:r>
        <w:rPr>
          <w:rFonts w:eastAsia="SimSun"/>
        </w:rPr>
        <w:t xml:space="preserve"> of pre-established MBMS bearers</w:t>
      </w:r>
      <w:bookmarkEnd w:id="259"/>
    </w:p>
    <w:p w14:paraId="7493C88E" w14:textId="77777777" w:rsidR="009A16B6" w:rsidRPr="00F26BD9" w:rsidRDefault="009A16B6" w:rsidP="009A16B6">
      <w:pPr>
        <w:rPr>
          <w:rFonts w:eastAsia="SimSun"/>
        </w:rPr>
      </w:pPr>
      <w:r>
        <w:rPr>
          <w:noProof/>
          <w:lang w:eastAsia="ko-KR"/>
        </w:rPr>
        <w:t xml:space="preserve">The MC services in the IOPS mode of operation shall support the procedure for using pre-established MBMS bearers as specified 3GPP TS 23.280 [3] </w:t>
      </w:r>
      <w:r w:rsidRPr="00F26BD9">
        <w:rPr>
          <w:rFonts w:eastAsia="SimSun"/>
        </w:rPr>
        <w:t>with the following clarification:</w:t>
      </w:r>
    </w:p>
    <w:p w14:paraId="6481E273" w14:textId="77777777" w:rsidR="009A16B6" w:rsidRPr="00A47809" w:rsidRDefault="009A16B6" w:rsidP="009A16B6">
      <w:pPr>
        <w:pStyle w:val="B1"/>
      </w:pPr>
      <w:r w:rsidRPr="00A47809">
        <w:t>-</w:t>
      </w:r>
      <w:r w:rsidRPr="00A47809">
        <w:tab/>
        <w:t xml:space="preserve">The MC service server is the </w:t>
      </w:r>
      <w:r>
        <w:t>IOPS MC connectivity function.</w:t>
      </w:r>
    </w:p>
    <w:p w14:paraId="65D94126"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5AA533C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0EC16059" w14:textId="77777777" w:rsidR="009A16B6" w:rsidRDefault="009A16B6" w:rsidP="009A16B6">
      <w:pPr>
        <w:rPr>
          <w:lang w:val="en-US"/>
        </w:rPr>
      </w:pPr>
      <w:r>
        <w:t>The IOPS MC system may use pre-established MBMS bearers for distributing the media associated to group sessions.</w:t>
      </w:r>
      <w:r>
        <w:rPr>
          <w:lang w:val="en-US"/>
        </w:rPr>
        <w:t xml:space="preserve"> </w:t>
      </w:r>
      <w:r w:rsidRPr="00AB5FED">
        <w:rPr>
          <w:lang w:val="en-US"/>
        </w:rPr>
        <w:t xml:space="preserve">Depending on the capacity of the MBMS bearer, the bearer can be used to broadcast one or more group </w:t>
      </w:r>
      <w:r>
        <w:rPr>
          <w:lang w:val="en-US"/>
        </w:rPr>
        <w:t>sessions</w:t>
      </w:r>
      <w:r w:rsidRPr="00AB5FED">
        <w:rPr>
          <w:lang w:val="en-US"/>
        </w:rPr>
        <w:t xml:space="preserve"> in parallel.</w:t>
      </w:r>
    </w:p>
    <w:p w14:paraId="2B99E923" w14:textId="77777777" w:rsidR="009A16B6" w:rsidRPr="00AB5FED" w:rsidRDefault="009A16B6" w:rsidP="009A16B6">
      <w:pPr>
        <w:pStyle w:val="Heading3"/>
      </w:pPr>
      <w:bookmarkStart w:id="260" w:name="_Toc433209850"/>
      <w:bookmarkStart w:id="261" w:name="_Toc460616191"/>
      <w:bookmarkStart w:id="262" w:name="_Toc460617052"/>
      <w:bookmarkStart w:id="263" w:name="_Toc11744419"/>
      <w:bookmarkStart w:id="264" w:name="_Toc217987233"/>
      <w:r>
        <w:rPr>
          <w:rFonts w:hint="eastAsia"/>
          <w:lang w:val="nl-NL" w:eastAsia="zh-CN"/>
        </w:rPr>
        <w:t>10.4.</w:t>
      </w:r>
      <w:r>
        <w:rPr>
          <w:lang w:val="nl-NL" w:eastAsia="zh-CN"/>
        </w:rPr>
        <w:t>4</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260"/>
      <w:bookmarkEnd w:id="261"/>
      <w:bookmarkEnd w:id="262"/>
      <w:bookmarkEnd w:id="263"/>
      <w:bookmarkEnd w:id="264"/>
    </w:p>
    <w:p w14:paraId="4A919D09" w14:textId="77777777" w:rsidR="009A16B6" w:rsidRPr="00F26BD9" w:rsidRDefault="009A16B6" w:rsidP="009A16B6">
      <w:pPr>
        <w:rPr>
          <w:rFonts w:eastAsia="SimSun"/>
        </w:rPr>
      </w:pPr>
      <w:r>
        <w:rPr>
          <w:noProof/>
          <w:lang w:eastAsia="ko-KR"/>
        </w:rPr>
        <w:t xml:space="preserve">The MC services in the IOPS mode of operation shall support the procedure for using dynamic MBMS bearers as specified 3GPP TS 23.280 [3] </w:t>
      </w:r>
      <w:r w:rsidRPr="00F26BD9">
        <w:rPr>
          <w:rFonts w:eastAsia="SimSun"/>
        </w:rPr>
        <w:t>with the following clarification:</w:t>
      </w:r>
    </w:p>
    <w:p w14:paraId="4F423A62" w14:textId="77777777" w:rsidR="009A16B6" w:rsidRPr="00A47809" w:rsidRDefault="009A16B6" w:rsidP="009A16B6">
      <w:pPr>
        <w:pStyle w:val="B1"/>
      </w:pPr>
      <w:r w:rsidRPr="00A47809">
        <w:t>-</w:t>
      </w:r>
      <w:r w:rsidRPr="00A47809">
        <w:tab/>
        <w:t xml:space="preserve">The MC service server is the </w:t>
      </w:r>
      <w:r>
        <w:t>IOPS MC connectivity function.</w:t>
      </w:r>
    </w:p>
    <w:p w14:paraId="3AC6B2D2"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73C6E75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30A7137C" w14:textId="77777777" w:rsidR="009A16B6" w:rsidRDefault="009A16B6" w:rsidP="009A16B6">
      <w:pPr>
        <w:rPr>
          <w:lang w:val="en-US"/>
        </w:rPr>
      </w:pPr>
      <w:r>
        <w:t>The IOPS MC system may use dynamic MBMS bearer establishment for distributing the media associated to group sessions</w:t>
      </w:r>
      <w:r w:rsidRPr="00AB5FED">
        <w:rPr>
          <w:lang w:val="en-US"/>
        </w:rPr>
        <w:t>.</w:t>
      </w:r>
    </w:p>
    <w:p w14:paraId="14A34C26" w14:textId="77777777" w:rsidR="009A16B6" w:rsidRPr="00AB5FED" w:rsidRDefault="009A16B6" w:rsidP="009A16B6">
      <w:pPr>
        <w:pStyle w:val="Heading3"/>
        <w:rPr>
          <w:lang w:val="en-US"/>
        </w:rPr>
      </w:pPr>
      <w:bookmarkStart w:id="265" w:name="_Toc460616192"/>
      <w:bookmarkStart w:id="266" w:name="_Toc460617053"/>
      <w:bookmarkStart w:id="267" w:name="_Toc11744420"/>
      <w:bookmarkStart w:id="268" w:name="_Toc217987234"/>
      <w:r>
        <w:rPr>
          <w:lang w:val="en-US"/>
        </w:rPr>
        <w:lastRenderedPageBreak/>
        <w:t>10.4.5</w:t>
      </w:r>
      <w:r w:rsidRPr="00AB5FED">
        <w:rPr>
          <w:lang w:val="en-US"/>
        </w:rPr>
        <w:tab/>
      </w:r>
      <w:r>
        <w:rPr>
          <w:lang w:val="en-US"/>
        </w:rPr>
        <w:t>Group session</w:t>
      </w:r>
      <w:r w:rsidRPr="00AB5FED">
        <w:rPr>
          <w:lang w:val="en-US"/>
        </w:rPr>
        <w:t xml:space="preserve"> connect and disconnect over MBMS</w:t>
      </w:r>
      <w:bookmarkEnd w:id="265"/>
      <w:bookmarkEnd w:id="266"/>
      <w:bookmarkEnd w:id="267"/>
      <w:r>
        <w:rPr>
          <w:lang w:val="en-US"/>
        </w:rPr>
        <w:t xml:space="preserve"> (IP connectivity functionality)</w:t>
      </w:r>
      <w:bookmarkEnd w:id="268"/>
    </w:p>
    <w:p w14:paraId="57AD07F3" w14:textId="77777777" w:rsidR="009A16B6" w:rsidRPr="00AB5FED" w:rsidRDefault="009A16B6" w:rsidP="009A16B6">
      <w:pPr>
        <w:pStyle w:val="Heading4"/>
        <w:rPr>
          <w:lang w:val="en-US"/>
        </w:rPr>
      </w:pPr>
      <w:bookmarkStart w:id="269" w:name="_Toc460616193"/>
      <w:bookmarkStart w:id="270" w:name="_Toc460617054"/>
      <w:bookmarkStart w:id="271" w:name="_Toc11744421"/>
      <w:bookmarkStart w:id="272" w:name="_Toc217987235"/>
      <w:r>
        <w:rPr>
          <w:lang w:val="en-US"/>
        </w:rPr>
        <w:t>10.4.5</w:t>
      </w:r>
      <w:r w:rsidRPr="00AB5FED">
        <w:rPr>
          <w:lang w:val="en-US"/>
        </w:rPr>
        <w:t>.1</w:t>
      </w:r>
      <w:r w:rsidRPr="00AB5FED">
        <w:rPr>
          <w:lang w:val="en-US"/>
        </w:rPr>
        <w:tab/>
        <w:t>General</w:t>
      </w:r>
      <w:bookmarkEnd w:id="269"/>
      <w:bookmarkEnd w:id="270"/>
      <w:bookmarkEnd w:id="271"/>
      <w:bookmarkEnd w:id="272"/>
    </w:p>
    <w:p w14:paraId="2416CD52" w14:textId="77777777" w:rsidR="009A16B6" w:rsidRPr="002A0983" w:rsidRDefault="009A16B6" w:rsidP="009A16B6">
      <w:r w:rsidRPr="002A0983">
        <w:t xml:space="preserve">MBMS bearers can be used for group sessions based on the IP connectivity functionality. One MBMS bearer can be associated to one or more specific groups or group sessions. </w:t>
      </w:r>
      <w:r w:rsidRPr="002A0983">
        <w:rPr>
          <w:rFonts w:eastAsia="Malgun Gothic"/>
          <w:lang w:eastAsia="ko-KR"/>
        </w:rPr>
        <w:t xml:space="preserve">Before sending packets related to a group session, i.e. signalling and media, over an MBMS bearer, the IOPS MC connectivity function transmits the association information between the group session and the MBMS bearer. </w:t>
      </w:r>
      <w:r w:rsidRPr="002A0983">
        <w:t>When the group session over the MBMS bearer is finished, this temporary association information of a group session to specific resources on a MBMS bearer is undone. Prior to the association of a group session to an MBMS bearer the MBMS bearer is activated and announced to the MC service clients.</w:t>
      </w:r>
    </w:p>
    <w:p w14:paraId="19CF86AD" w14:textId="77777777" w:rsidR="009A16B6" w:rsidRPr="00AB5FED" w:rsidRDefault="009A16B6" w:rsidP="009A16B6">
      <w:pPr>
        <w:pStyle w:val="Heading4"/>
        <w:rPr>
          <w:lang w:val="en-US"/>
        </w:rPr>
      </w:pPr>
      <w:bookmarkStart w:id="273" w:name="_Toc460616194"/>
      <w:bookmarkStart w:id="274" w:name="_Toc460617055"/>
      <w:bookmarkStart w:id="275" w:name="_Toc11744422"/>
      <w:bookmarkStart w:id="276" w:name="_Toc217987236"/>
      <w:r>
        <w:rPr>
          <w:lang w:val="en-US"/>
        </w:rPr>
        <w:t>10.4.5</w:t>
      </w:r>
      <w:r w:rsidRPr="00AB5FED">
        <w:rPr>
          <w:lang w:val="en-US"/>
        </w:rPr>
        <w:t>.2</w:t>
      </w:r>
      <w:r w:rsidRPr="00AB5FED">
        <w:rPr>
          <w:lang w:val="en-US"/>
        </w:rPr>
        <w:tab/>
        <w:t>Procedure</w:t>
      </w:r>
      <w:bookmarkEnd w:id="273"/>
      <w:bookmarkEnd w:id="274"/>
      <w:bookmarkEnd w:id="275"/>
      <w:bookmarkEnd w:id="276"/>
    </w:p>
    <w:p w14:paraId="496E640D" w14:textId="77777777" w:rsidR="009A16B6" w:rsidRPr="00AB5FED" w:rsidRDefault="009A16B6" w:rsidP="009A16B6">
      <w:pPr>
        <w:pStyle w:val="Heading5"/>
        <w:rPr>
          <w:lang w:val="en-US"/>
        </w:rPr>
      </w:pPr>
      <w:bookmarkStart w:id="277" w:name="_Toc460616195"/>
      <w:bookmarkStart w:id="278" w:name="_Toc460617056"/>
      <w:bookmarkStart w:id="279" w:name="_Toc11744423"/>
      <w:bookmarkStart w:id="280" w:name="_Toc217987237"/>
      <w:r>
        <w:rPr>
          <w:lang w:val="en-US"/>
        </w:rPr>
        <w:t>10.4.5</w:t>
      </w:r>
      <w:r w:rsidRPr="00AB5FED">
        <w:rPr>
          <w:lang w:val="en-US"/>
        </w:rPr>
        <w:t>.2.1</w:t>
      </w:r>
      <w:r w:rsidRPr="00AB5FED">
        <w:rPr>
          <w:lang w:val="en-US"/>
        </w:rPr>
        <w:tab/>
      </w:r>
      <w:r>
        <w:rPr>
          <w:lang w:val="en-US"/>
        </w:rPr>
        <w:t>Group Session</w:t>
      </w:r>
      <w:r w:rsidRPr="00AB5FED">
        <w:rPr>
          <w:lang w:val="en-US"/>
        </w:rPr>
        <w:t xml:space="preserve"> connect over MBMS</w:t>
      </w:r>
      <w:bookmarkEnd w:id="277"/>
      <w:bookmarkEnd w:id="278"/>
      <w:bookmarkEnd w:id="279"/>
      <w:bookmarkEnd w:id="280"/>
    </w:p>
    <w:p w14:paraId="2B013252" w14:textId="77777777" w:rsidR="009A16B6" w:rsidRPr="00AB5FED" w:rsidRDefault="009A16B6" w:rsidP="009A16B6">
      <w:pPr>
        <w:rPr>
          <w:lang w:val="en-US"/>
        </w:rPr>
      </w:pPr>
      <w:r w:rsidRPr="00AB5FED">
        <w:rPr>
          <w:lang w:val="en-US"/>
        </w:rPr>
        <w:t>In figure </w:t>
      </w:r>
      <w:r>
        <w:rPr>
          <w:lang w:val="en-US"/>
        </w:rPr>
        <w:t>10.4.5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Pr="00AB5FED">
        <w:rPr>
          <w:lang w:val="en-US"/>
        </w:rPr>
        <w:t xml:space="preserve">MBMS 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clients both over unicast bearers and over this or other MBMS bearer(s), however</w:t>
      </w:r>
      <w:r>
        <w:rPr>
          <w:lang w:val="en-US"/>
        </w:rPr>
        <w:t>,</w:t>
      </w:r>
      <w:r w:rsidRPr="00AB5FED">
        <w:rPr>
          <w:lang w:val="en-US"/>
        </w:rPr>
        <w:t xml:space="preserve"> they are not illustrated in this figure.</w:t>
      </w:r>
    </w:p>
    <w:p w14:paraId="67F44755" w14:textId="77777777" w:rsidR="009A16B6" w:rsidRDefault="009A16B6" w:rsidP="009A16B6">
      <w:pPr>
        <w:rPr>
          <w:lang w:val="en-US"/>
        </w:rPr>
      </w:pPr>
      <w:r w:rsidRPr="00AB5FED">
        <w:rPr>
          <w:lang w:val="en-US"/>
        </w:rPr>
        <w:t xml:space="preserve">Pre-conditions: </w:t>
      </w:r>
    </w:p>
    <w:p w14:paraId="21617607" w14:textId="77777777" w:rsidR="009A16B6" w:rsidRDefault="009A16B6" w:rsidP="009A16B6">
      <w:pPr>
        <w:pStyle w:val="B1"/>
      </w:pPr>
      <w:r>
        <w:t>-</w:t>
      </w:r>
      <w:r>
        <w:tab/>
        <w:t xml:space="preserve">The </w:t>
      </w:r>
      <w:r w:rsidRPr="00416FBE">
        <w:t>MC</w:t>
      </w:r>
      <w:r>
        <w:t xml:space="preserve"> service</w:t>
      </w:r>
      <w:r w:rsidRPr="00416FBE">
        <w:t xml:space="preserve"> user profile used for the IOPS mode of operation is pre-provisioned in the MC</w:t>
      </w:r>
      <w:r>
        <w:t xml:space="preserve"> service</w:t>
      </w:r>
      <w:r w:rsidRPr="00416FBE">
        <w:t xml:space="preserve"> UEs</w:t>
      </w:r>
    </w:p>
    <w:p w14:paraId="32F99E78" w14:textId="77777777" w:rsidR="009A16B6" w:rsidRDefault="009A16B6" w:rsidP="009A16B6">
      <w:pPr>
        <w:pStyle w:val="B1"/>
      </w:pPr>
      <w:r>
        <w:t>-</w:t>
      </w:r>
      <w:r>
        <w:tab/>
        <w:t xml:space="preserve">The IOPS MC service group ID and its associated </w:t>
      </w:r>
      <w:r w:rsidRPr="00D87F58">
        <w:t>IOPS group IP multicast address</w:t>
      </w:r>
      <w:r>
        <w:t xml:space="preserve"> are pre-configured in the MC service clients</w:t>
      </w:r>
    </w:p>
    <w:p w14:paraId="2D4136B7" w14:textId="77777777" w:rsidR="009A16B6" w:rsidRPr="00416FBE" w:rsidRDefault="009A16B6" w:rsidP="009A16B6">
      <w:pPr>
        <w:pStyle w:val="B1"/>
      </w:pPr>
      <w:bookmarkStart w:id="281" w:name="_Hlk22832831"/>
      <w:r>
        <w:t>-</w:t>
      </w:r>
      <w:r>
        <w:tab/>
        <w:t>The MC service users have an active PDN connection to the IOPS MC connectivity function for the communication based on the IP connectivity functionality</w:t>
      </w:r>
    </w:p>
    <w:bookmarkEnd w:id="281"/>
    <w:p w14:paraId="39DCCB25" w14:textId="77777777" w:rsidR="009A16B6" w:rsidRDefault="009A16B6" w:rsidP="009A16B6">
      <w:pPr>
        <w:pStyle w:val="B1"/>
      </w:pPr>
      <w:r>
        <w:t>-</w:t>
      </w:r>
      <w:r>
        <w:tab/>
      </w:r>
      <w:r w:rsidRPr="00EC2117">
        <w:t>The MC</w:t>
      </w:r>
      <w:r>
        <w:t xml:space="preserve"> service</w:t>
      </w:r>
      <w:r w:rsidRPr="00EC2117">
        <w:t xml:space="preserve"> users are discovered by the IOPS MC </w:t>
      </w:r>
      <w:r>
        <w:t xml:space="preserve">connectivity function </w:t>
      </w:r>
      <w:r w:rsidRPr="006B57F9">
        <w:t>to support MC services based on the IP connectivity functionality</w:t>
      </w:r>
    </w:p>
    <w:p w14:paraId="666A1AEA" w14:textId="77777777" w:rsidR="009A16B6" w:rsidRPr="00B46F55" w:rsidRDefault="009A16B6" w:rsidP="009A16B6"/>
    <w:p w14:paraId="0F975FFF" w14:textId="77777777" w:rsidR="009A16B6" w:rsidRPr="00AB5FED" w:rsidRDefault="009A16B6" w:rsidP="009A16B6">
      <w:pPr>
        <w:pStyle w:val="TH"/>
      </w:pPr>
      <w:r>
        <w:object w:dxaOrig="6101" w:dyaOrig="4291" w14:anchorId="05578E5E">
          <v:shape id="_x0000_i1038" type="#_x0000_t75" style="width:305.75pt;height:214.2pt" o:ole="">
            <v:imagedata r:id="rId35" o:title=""/>
          </v:shape>
          <o:OLEObject Type="Embed" ProgID="Visio.Drawing.11" ShapeID="_x0000_i1038" DrawAspect="Content" ObjectID="_1828600061" r:id="rId36"/>
        </w:object>
      </w:r>
    </w:p>
    <w:p w14:paraId="3D4A7D13" w14:textId="77777777" w:rsidR="009A16B6" w:rsidRPr="00AB5FED" w:rsidRDefault="009A16B6" w:rsidP="009A16B6">
      <w:pPr>
        <w:pStyle w:val="TF"/>
      </w:pPr>
      <w:r w:rsidRPr="00AB5FED">
        <w:t>Figure </w:t>
      </w:r>
      <w:r>
        <w:t>10.4.5</w:t>
      </w:r>
      <w:r w:rsidRPr="00AB5FED">
        <w:t>.2</w:t>
      </w:r>
      <w:r w:rsidRPr="00AB5FED">
        <w:rPr>
          <w:rFonts w:hint="eastAsia"/>
          <w:lang w:eastAsia="zh-CN"/>
        </w:rPr>
        <w:t>.1</w:t>
      </w:r>
      <w:r w:rsidRPr="00AB5FED">
        <w:t xml:space="preserve">-1: </w:t>
      </w:r>
      <w:r>
        <w:t>Group session</w:t>
      </w:r>
      <w:r w:rsidRPr="00AB5FED">
        <w:t xml:space="preserve"> connect on MBMS bearer</w:t>
      </w:r>
      <w:r>
        <w:t xml:space="preserve"> (IP connectivity functionality)</w:t>
      </w:r>
    </w:p>
    <w:p w14:paraId="6DAD07A8" w14:textId="77777777" w:rsidR="009A16B6" w:rsidRPr="00AB5FED" w:rsidRDefault="009A16B6" w:rsidP="009A16B6">
      <w:pPr>
        <w:pStyle w:val="B1"/>
      </w:pPr>
      <w:r w:rsidRPr="00AB5FED">
        <w:t>1.</w:t>
      </w:r>
      <w:r w:rsidRPr="00AB5FED">
        <w:tab/>
        <w:t>Activation and announcement of MBMS bearer availability.</w:t>
      </w:r>
    </w:p>
    <w:p w14:paraId="220BBC5B" w14:textId="77777777" w:rsidR="009A16B6" w:rsidRDefault="009A16B6" w:rsidP="009A16B6">
      <w:pPr>
        <w:pStyle w:val="B1"/>
      </w:pPr>
      <w:r w:rsidRPr="00AB5FED">
        <w:lastRenderedPageBreak/>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3745C082" w14:textId="77777777" w:rsidR="009A16B6" w:rsidRPr="00AB5FED" w:rsidRDefault="009A16B6" w:rsidP="009A16B6">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9F6FFB7" w14:textId="77777777" w:rsidR="009A16B6" w:rsidRPr="00AB5FED" w:rsidRDefault="009A16B6" w:rsidP="009A16B6">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Map</w:t>
      </w:r>
      <w:r>
        <w:t>IOPS</w:t>
      </w:r>
      <w:r w:rsidRPr="00AB5FED">
        <w:t xml:space="preserve">GroupToBearer message over a previously </w:t>
      </w:r>
      <w:r>
        <w:t>established</w:t>
      </w:r>
      <w:r w:rsidRPr="00AB5FED">
        <w:t xml:space="preserve"> MBMS bearer to all users </w:t>
      </w:r>
      <w:r>
        <w:t>monitoring the</w:t>
      </w:r>
      <w:r w:rsidRPr="00AB5FED">
        <w:t xml:space="preserve"> MBMS bearer. The Map</w:t>
      </w:r>
      <w:r>
        <w:t>IOPS</w:t>
      </w:r>
      <w:r w:rsidRPr="00AB5FED">
        <w:t xml:space="preserve">GroupToBearer message includes association information between the group </w:t>
      </w:r>
      <w:r>
        <w:t>session</w:t>
      </w:r>
      <w:r w:rsidRPr="00AB5FED">
        <w:t xml:space="preserve"> and </w:t>
      </w:r>
      <w:r>
        <w:t xml:space="preserve">the </w:t>
      </w:r>
      <w:r w:rsidRPr="00AB5FED">
        <w:t>MBMS bearer.</w:t>
      </w:r>
      <w:r>
        <w:t xml:space="preserve"> It includes the corresponding IOPS </w:t>
      </w:r>
      <w:r w:rsidRPr="00DB6D54">
        <w:t>MC service group ID</w:t>
      </w:r>
      <w:r>
        <w:t xml:space="preserve"> associated to the IOPS group IP multicast address related to the group session.</w:t>
      </w:r>
    </w:p>
    <w:p w14:paraId="63BCC3B4" w14:textId="77777777" w:rsidR="009A16B6" w:rsidRPr="00AB5FED" w:rsidRDefault="009A16B6" w:rsidP="009A16B6">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Pr="00AB5FED">
        <w:t>MBMS bearer.</w:t>
      </w:r>
    </w:p>
    <w:p w14:paraId="5BACC162" w14:textId="77777777" w:rsidR="009A16B6" w:rsidRPr="00AB5FED" w:rsidRDefault="009A16B6" w:rsidP="009A16B6">
      <w:pPr>
        <w:pStyle w:val="NO"/>
      </w:pPr>
      <w:r w:rsidRPr="00AB5FED">
        <w:t>NOTE:</w:t>
      </w:r>
      <w:r w:rsidRPr="00AB5FED">
        <w:tab/>
      </w:r>
      <w:r>
        <w:t>MC service clients</w:t>
      </w:r>
      <w:r w:rsidRPr="00DB6D54">
        <w:t xml:space="preserve"> </w:t>
      </w:r>
      <w:r>
        <w:t xml:space="preserve">receiving the group session packets over the MBMS bearer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83A326" w14:textId="77777777" w:rsidR="009A16B6" w:rsidRPr="00AB5FED" w:rsidRDefault="009A16B6" w:rsidP="009A16B6">
      <w:pPr>
        <w:pStyle w:val="Heading5"/>
        <w:rPr>
          <w:lang w:val="en-US"/>
        </w:rPr>
      </w:pPr>
      <w:bookmarkStart w:id="282" w:name="_Toc460616196"/>
      <w:bookmarkStart w:id="283" w:name="_Toc460617057"/>
      <w:bookmarkStart w:id="284" w:name="_Toc11744424"/>
      <w:bookmarkStart w:id="285" w:name="_Toc217987238"/>
      <w:r>
        <w:rPr>
          <w:lang w:val="en-US"/>
        </w:rPr>
        <w:t>10.4.5</w:t>
      </w:r>
      <w:r w:rsidRPr="00AB5FED">
        <w:rPr>
          <w:lang w:val="en-US"/>
        </w:rPr>
        <w:t>.2.2</w:t>
      </w:r>
      <w:r w:rsidRPr="00AB5FED">
        <w:rPr>
          <w:lang w:val="en-US"/>
        </w:rPr>
        <w:tab/>
      </w:r>
      <w:r>
        <w:rPr>
          <w:lang w:val="en-US"/>
        </w:rPr>
        <w:t>Group session</w:t>
      </w:r>
      <w:r w:rsidRPr="00AB5FED">
        <w:rPr>
          <w:lang w:val="en-US"/>
        </w:rPr>
        <w:t xml:space="preserve"> disconnect over MBMS</w:t>
      </w:r>
      <w:bookmarkEnd w:id="282"/>
      <w:bookmarkEnd w:id="283"/>
      <w:bookmarkEnd w:id="284"/>
      <w:bookmarkEnd w:id="285"/>
    </w:p>
    <w:p w14:paraId="0E16946B" w14:textId="77777777" w:rsidR="009A16B6" w:rsidRPr="00AB5FED" w:rsidRDefault="009A16B6" w:rsidP="009A16B6">
      <w:r w:rsidRPr="00AB5FED">
        <w:rPr>
          <w:lang w:val="en-US"/>
        </w:rPr>
        <w:t>Figure</w:t>
      </w:r>
      <w:r>
        <w:t> </w:t>
      </w:r>
      <w:r>
        <w:rPr>
          <w:lang w:val="en-US"/>
        </w:rPr>
        <w:t>10.4.5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w:t>
      </w:r>
      <w:r>
        <w:t>IOPS</w:t>
      </w:r>
      <w:r w:rsidRPr="00AB5FED">
        <w:t xml:space="preserve">GroupFromBearer 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dissociated from the MBMS bearer.</w:t>
      </w:r>
    </w:p>
    <w:p w14:paraId="13487569" w14:textId="77777777" w:rsidR="009A16B6" w:rsidRPr="00AB5FED" w:rsidRDefault="009A16B6" w:rsidP="009A16B6">
      <w:pPr>
        <w:pStyle w:val="TH"/>
      </w:pPr>
      <w:r>
        <w:object w:dxaOrig="6091" w:dyaOrig="4571" w14:anchorId="0AFD56DC">
          <v:shape id="_x0000_i1039" type="#_x0000_t75" style="width:304.4pt;height:228.3pt" o:ole="">
            <v:imagedata r:id="rId37" o:title=""/>
          </v:shape>
          <o:OLEObject Type="Embed" ProgID="Visio.Drawing.11" ShapeID="_x0000_i1039" DrawAspect="Content" ObjectID="_1828600062" r:id="rId38"/>
        </w:object>
      </w:r>
    </w:p>
    <w:p w14:paraId="5DCCFAE2" w14:textId="77777777" w:rsidR="009A16B6" w:rsidRPr="00AB5FED" w:rsidRDefault="009A16B6" w:rsidP="009A16B6">
      <w:pPr>
        <w:pStyle w:val="TF"/>
      </w:pPr>
      <w:r w:rsidRPr="00AB5FED">
        <w:t>Figure </w:t>
      </w:r>
      <w:r>
        <w:t>10.4.5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MBMS bearer</w:t>
      </w:r>
      <w:r>
        <w:t xml:space="preserve"> (IP connectivity functionality)</w:t>
      </w:r>
    </w:p>
    <w:p w14:paraId="1BC1A3B8" w14:textId="77777777" w:rsidR="009A16B6" w:rsidRPr="00AB5FED" w:rsidRDefault="009A16B6" w:rsidP="009A16B6">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MBMS bearer to</w:t>
      </w:r>
      <w:r>
        <w:t xml:space="preserve"> other</w:t>
      </w:r>
      <w:r w:rsidRPr="00AB5FED">
        <w:t xml:space="preserve"> MC</w:t>
      </w:r>
      <w:r>
        <w:t xml:space="preserve"> service clients within the system</w:t>
      </w:r>
      <w:r w:rsidRPr="00AB5FED">
        <w:t>.</w:t>
      </w:r>
    </w:p>
    <w:p w14:paraId="6EB287BB" w14:textId="77777777" w:rsidR="009A16B6" w:rsidRDefault="009A16B6" w:rsidP="009A16B6">
      <w:pPr>
        <w:pStyle w:val="B1"/>
      </w:pPr>
      <w:r w:rsidRPr="00AB5FED">
        <w:t>2.</w:t>
      </w:r>
      <w:r w:rsidRPr="00AB5FED">
        <w:tab/>
      </w:r>
      <w:r>
        <w:t>The IOPS MC connectivity function</w:t>
      </w:r>
      <w:r w:rsidRPr="00AB5FED">
        <w:t xml:space="preserve"> has determined to disconnect the </w:t>
      </w:r>
      <w:r>
        <w:t>group session from</w:t>
      </w:r>
      <w:r w:rsidRPr="00AB5FED">
        <w:t xml:space="preserve"> the MBMS bearer for the MC</w:t>
      </w:r>
      <w:r>
        <w:t xml:space="preserve"> service</w:t>
      </w:r>
      <w:r w:rsidRPr="00AB5FED">
        <w:t xml:space="preserve"> clients</w:t>
      </w:r>
      <w:r>
        <w:t xml:space="preserve"> within the system.</w:t>
      </w:r>
    </w:p>
    <w:p w14:paraId="520E127C" w14:textId="77777777" w:rsidR="009A16B6" w:rsidRPr="00AB5FED" w:rsidRDefault="009A16B6" w:rsidP="009A16B6">
      <w:pPr>
        <w:pStyle w:val="NO"/>
      </w:pPr>
      <w:r w:rsidRPr="00AB5FED">
        <w:t>NOTE:</w:t>
      </w:r>
      <w:r w:rsidRPr="00AB5FED">
        <w:tab/>
        <w:t xml:space="preserve">The </w:t>
      </w:r>
      <w:r>
        <w:t>IOPS MC connectivity function may decide to disconnect a group session from an MBMS bearer if group session packets are not anymore received addressing the corresponding IOPS MC service group (or IOPS group IP multicast address)</w:t>
      </w:r>
      <w:r w:rsidRPr="00AB5FED">
        <w:t>.</w:t>
      </w:r>
    </w:p>
    <w:p w14:paraId="00E7FB23" w14:textId="77777777" w:rsidR="009A16B6" w:rsidRPr="00AB5FED" w:rsidRDefault="009A16B6" w:rsidP="009A16B6">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Pr="00AB5FED">
        <w:t>MBMS coverage area) on MBMS bearer(s).</w:t>
      </w:r>
    </w:p>
    <w:p w14:paraId="5E9A2A41" w14:textId="77777777" w:rsidR="009A16B6" w:rsidRPr="00DE083E" w:rsidRDefault="009A16B6" w:rsidP="009A16B6">
      <w:pPr>
        <w:pStyle w:val="Heading2"/>
        <w:rPr>
          <w:rFonts w:eastAsia="SimSun"/>
        </w:rPr>
      </w:pPr>
      <w:bookmarkStart w:id="286" w:name="_Toc217987239"/>
      <w:r w:rsidRPr="00416FBE">
        <w:rPr>
          <w:rFonts w:eastAsia="SimSun"/>
        </w:rPr>
        <w:lastRenderedPageBreak/>
        <w:t>10.</w:t>
      </w:r>
      <w:r>
        <w:rPr>
          <w:rFonts w:eastAsia="SimSun"/>
        </w:rPr>
        <w:t>5</w:t>
      </w:r>
      <w:r w:rsidRPr="00DE083E">
        <w:rPr>
          <w:rFonts w:eastAsia="SimSun"/>
        </w:rPr>
        <w:tab/>
        <w:t>MCPTT service</w:t>
      </w:r>
      <w:bookmarkEnd w:id="286"/>
    </w:p>
    <w:p w14:paraId="5B53F6D3" w14:textId="77777777" w:rsidR="009A16B6" w:rsidRPr="00CE653C" w:rsidRDefault="009A16B6" w:rsidP="009A16B6">
      <w:pPr>
        <w:pStyle w:val="Heading3"/>
        <w:rPr>
          <w:rFonts w:eastAsia="SimSun"/>
        </w:rPr>
      </w:pPr>
      <w:bookmarkStart w:id="287" w:name="_Toc217987240"/>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87"/>
    </w:p>
    <w:p w14:paraId="3F30E195" w14:textId="77777777" w:rsidR="009A16B6" w:rsidRPr="00CE653C" w:rsidRDefault="009A16B6" w:rsidP="009A16B6">
      <w:pPr>
        <w:pStyle w:val="Heading4"/>
      </w:pPr>
      <w:bookmarkStart w:id="288" w:name="_Toc217987241"/>
      <w:r>
        <w:t>10.5.1</w:t>
      </w:r>
      <w:r w:rsidRPr="00CE653C">
        <w:t>.1</w:t>
      </w:r>
      <w:r w:rsidRPr="00CE653C">
        <w:tab/>
        <w:t>General</w:t>
      </w:r>
      <w:bookmarkEnd w:id="288"/>
    </w:p>
    <w:p w14:paraId="514ADE4E" w14:textId="77777777" w:rsidR="009A16B6" w:rsidRDefault="009A16B6" w:rsidP="009A16B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403F339F" w14:textId="77777777" w:rsidR="009A16B6" w:rsidRDefault="009A16B6" w:rsidP="009A16B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89" w:name="_Hlk24550230"/>
      <w:r>
        <w:t>The related packets, i.e. signalling and media, of the IOPS group call are transmitted to the IOPS MC connectivity function for distribution to the corresponding discovered MC users of the target IOPS MCPTT group.</w:t>
      </w:r>
      <w:bookmarkEnd w:id="289"/>
    </w:p>
    <w:p w14:paraId="53AC3A12" w14:textId="77777777" w:rsidR="009A16B6" w:rsidRDefault="009A16B6" w:rsidP="009A16B6">
      <w:r>
        <w:t>The IOPS MC connectivity function can distribute the group session packets to the discovered MC users over MBMS bearers as described in clause 10.4.5.</w:t>
      </w:r>
    </w:p>
    <w:p w14:paraId="113CA02E" w14:textId="77777777" w:rsidR="009A16B6" w:rsidRDefault="009A16B6" w:rsidP="009A16B6">
      <w:bookmarkStart w:id="290" w:name="_Hlk24550372"/>
      <w:r>
        <w:t xml:space="preserve">The IOPS MC connectivity function can also replicate and distribute the group session packets over unicast transmissions </w:t>
      </w:r>
      <w:bookmarkEnd w:id="290"/>
      <w:r>
        <w:t>to MCPTT UEs associated to the target IOPS MCPTT group. MCPTT UEs receiving the group session packets are associated to discovered MC users that included the target IOPS MCPTT group ID in the IOPS discovery request, as described in clause 10.5.2.3.</w:t>
      </w:r>
    </w:p>
    <w:p w14:paraId="5DD9BDCE" w14:textId="77777777" w:rsidR="009A16B6" w:rsidRPr="00416FBE" w:rsidRDefault="009A16B6" w:rsidP="009A16B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0553716A" w14:textId="77777777" w:rsidR="009A16B6" w:rsidRPr="00B629E7" w:rsidRDefault="009A16B6" w:rsidP="009A16B6">
      <w:pPr>
        <w:pStyle w:val="Heading4"/>
      </w:pPr>
      <w:bookmarkStart w:id="291" w:name="_Toc217987242"/>
      <w:r>
        <w:t>10.5.1</w:t>
      </w:r>
      <w:r w:rsidRPr="00B629E7">
        <w:t>.2</w:t>
      </w:r>
      <w:r w:rsidRPr="00B629E7">
        <w:tab/>
        <w:t>Information flows</w:t>
      </w:r>
      <w:bookmarkEnd w:id="291"/>
    </w:p>
    <w:p w14:paraId="6D32A05C" w14:textId="77777777" w:rsidR="009A16B6" w:rsidRDefault="009A16B6" w:rsidP="009A16B6">
      <w:pPr>
        <w:pStyle w:val="Heading5"/>
        <w:rPr>
          <w:lang w:eastAsia="zh-CN"/>
        </w:rPr>
      </w:pPr>
      <w:bookmarkStart w:id="292" w:name="_Toc217987243"/>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92"/>
    </w:p>
    <w:p w14:paraId="4A3ED3BF" w14:textId="77777777" w:rsidR="009A16B6" w:rsidRPr="00AB5FED" w:rsidRDefault="009A16B6" w:rsidP="009A16B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4E16A2" w14:textId="77777777" w:rsidR="009A16B6" w:rsidRPr="00AB5FED" w:rsidRDefault="009A16B6" w:rsidP="009A16B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29E844D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334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7BA69"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712C8" w14:textId="77777777" w:rsidR="009A16B6" w:rsidRPr="00AB5FED" w:rsidRDefault="009A16B6" w:rsidP="003F7390">
            <w:pPr>
              <w:pStyle w:val="TAH"/>
            </w:pPr>
            <w:r w:rsidRPr="00AB5FED">
              <w:t>Description</w:t>
            </w:r>
          </w:p>
        </w:tc>
      </w:tr>
      <w:tr w:rsidR="009A16B6" w:rsidRPr="00AB5FED" w14:paraId="5D1512C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4EEA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A2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44202" w14:textId="77777777" w:rsidR="009A16B6" w:rsidRPr="00AB5FED" w:rsidRDefault="009A16B6" w:rsidP="003F7390">
            <w:pPr>
              <w:pStyle w:val="TAL"/>
            </w:pPr>
            <w:r w:rsidRPr="00AB5FED">
              <w:t>The identity of the calling party</w:t>
            </w:r>
          </w:p>
        </w:tc>
      </w:tr>
      <w:tr w:rsidR="009A16B6" w:rsidRPr="00AB5FED" w14:paraId="4DB3702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E442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90FD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1811F" w14:textId="77777777" w:rsidR="009A16B6" w:rsidRPr="00AB5FED" w:rsidRDefault="009A16B6" w:rsidP="003F7390">
            <w:pPr>
              <w:pStyle w:val="TAL"/>
            </w:pPr>
            <w:r w:rsidRPr="00AB5FED">
              <w:t xml:space="preserve">The </w:t>
            </w:r>
            <w:r w:rsidRPr="002F7D7B">
              <w:t>IOPS</w:t>
            </w:r>
            <w:r>
              <w:t xml:space="preserve"> </w:t>
            </w:r>
            <w:r w:rsidRPr="00AB5FED">
              <w:t>MCPTT group ID on which the call is to be conducted</w:t>
            </w:r>
          </w:p>
        </w:tc>
      </w:tr>
      <w:tr w:rsidR="009A16B6" w:rsidRPr="00AB5FED" w14:paraId="2DC47CD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8088" w14:textId="77777777" w:rsidR="009A16B6" w:rsidRPr="00AB5FED" w:rsidRDefault="009A16B6" w:rsidP="003F7390">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6C9D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AB87D" w14:textId="77777777" w:rsidR="009A16B6" w:rsidRPr="00AB5FED" w:rsidRDefault="009A16B6" w:rsidP="003F7390">
            <w:pPr>
              <w:pStyle w:val="TAL"/>
            </w:pPr>
            <w:r>
              <w:t>Media parameters</w:t>
            </w:r>
            <w:r w:rsidRPr="00AF3B82">
              <w:t xml:space="preserve"> </w:t>
            </w:r>
            <w:r>
              <w:t>of the MCPTT</w:t>
            </w:r>
            <w:r w:rsidRPr="00AF3B82">
              <w:t xml:space="preserve"> client</w:t>
            </w:r>
          </w:p>
        </w:tc>
      </w:tr>
      <w:tr w:rsidR="009A16B6" w:rsidRPr="00AB5FED" w14:paraId="33A18CE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E718" w14:textId="77777777" w:rsidR="009A16B6" w:rsidRPr="00AB5FED" w:rsidRDefault="009A16B6" w:rsidP="003F7390">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F7D41"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4F1EA" w14:textId="77777777" w:rsidR="009A16B6" w:rsidRPr="00AB5FED" w:rsidRDefault="009A16B6" w:rsidP="003F7390">
            <w:pPr>
              <w:pStyle w:val="TAL"/>
            </w:pPr>
            <w:r w:rsidRPr="00AB5FED">
              <w:t>Period of the group call announcement</w:t>
            </w:r>
          </w:p>
        </w:tc>
      </w:tr>
      <w:tr w:rsidR="009A16B6" w:rsidRPr="00AB5FED" w14:paraId="448BDC8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4D2A" w14:textId="77777777" w:rsidR="009A16B6" w:rsidRPr="00AB5FED" w:rsidRDefault="009A16B6" w:rsidP="003F7390">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168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523D2" w14:textId="77777777" w:rsidR="009A16B6" w:rsidRPr="00AB5FED" w:rsidRDefault="009A16B6" w:rsidP="003F7390">
            <w:pPr>
              <w:pStyle w:val="TAL"/>
            </w:pPr>
            <w:r w:rsidRPr="00AB5FED">
              <w:t>Encryption parameters to be used for the call, if the call is to be encrypted</w:t>
            </w:r>
          </w:p>
        </w:tc>
      </w:tr>
      <w:tr w:rsidR="009A16B6" w:rsidRPr="00AB5FED" w14:paraId="531F791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8B59C" w14:textId="77777777" w:rsidR="009A16B6" w:rsidRPr="00AB5FED" w:rsidRDefault="009A16B6" w:rsidP="003F7390">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F7D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FC898" w14:textId="77777777" w:rsidR="009A16B6" w:rsidRPr="00AB5FED" w:rsidRDefault="009A16B6" w:rsidP="003F7390">
            <w:pPr>
              <w:pStyle w:val="TAL"/>
            </w:pPr>
            <w:r w:rsidRPr="00AB5FED">
              <w:t>Indicates whether the MCPTT group call is to be confirmed</w:t>
            </w:r>
          </w:p>
        </w:tc>
      </w:tr>
      <w:tr w:rsidR="009A16B6" w:rsidRPr="00AB5FED" w14:paraId="3D65003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2338" w14:textId="77777777" w:rsidR="009A16B6" w:rsidRPr="00AB5FED" w:rsidRDefault="009A16B6" w:rsidP="003F7390">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2092"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F3305" w14:textId="77777777" w:rsidR="009A16B6" w:rsidRPr="00AB5FED" w:rsidRDefault="009A16B6" w:rsidP="003F7390">
            <w:pPr>
              <w:pStyle w:val="TAL"/>
            </w:pPr>
            <w:r w:rsidRPr="00AB5FED">
              <w:t>Indicates that the MCPTT group call is an MCPTT emergency call</w:t>
            </w:r>
          </w:p>
        </w:tc>
      </w:tr>
    </w:tbl>
    <w:p w14:paraId="66C5F6B3" w14:textId="77777777" w:rsidR="009A16B6" w:rsidRDefault="009A16B6" w:rsidP="009A16B6">
      <w:pPr>
        <w:rPr>
          <w:lang w:eastAsia="ko-KR"/>
        </w:rPr>
      </w:pPr>
    </w:p>
    <w:p w14:paraId="53961E1F" w14:textId="77777777" w:rsidR="009A16B6" w:rsidRPr="00AB5FED" w:rsidRDefault="009A16B6" w:rsidP="009A16B6">
      <w:pPr>
        <w:pStyle w:val="Heading5"/>
        <w:rPr>
          <w:lang w:eastAsia="ko-KR"/>
        </w:rPr>
      </w:pPr>
      <w:bookmarkStart w:id="293" w:name="_Toc460616080"/>
      <w:bookmarkStart w:id="294" w:name="_Toc460616941"/>
      <w:bookmarkStart w:id="295" w:name="_Toc11744285"/>
      <w:bookmarkStart w:id="296" w:name="_Toc217987244"/>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93"/>
      <w:bookmarkEnd w:id="294"/>
      <w:bookmarkEnd w:id="295"/>
      <w:bookmarkEnd w:id="296"/>
    </w:p>
    <w:p w14:paraId="410E7715" w14:textId="77777777" w:rsidR="009A16B6" w:rsidRPr="00AB5FED" w:rsidRDefault="009A16B6" w:rsidP="009A16B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62FB4914" w14:textId="77777777" w:rsidR="009A16B6" w:rsidRPr="00AB5FED" w:rsidRDefault="009A16B6" w:rsidP="009A16B6">
      <w:pPr>
        <w:pStyle w:val="TH"/>
      </w:pPr>
      <w:r w:rsidRPr="00AB5FED">
        <w:lastRenderedPageBreak/>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5B795FB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F660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5C5"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C377B" w14:textId="77777777" w:rsidR="009A16B6" w:rsidRPr="00AB5FED" w:rsidRDefault="009A16B6" w:rsidP="003F7390">
            <w:pPr>
              <w:pStyle w:val="TAH"/>
            </w:pPr>
            <w:r w:rsidRPr="00AB5FED">
              <w:t>Description</w:t>
            </w:r>
          </w:p>
        </w:tc>
      </w:tr>
      <w:tr w:rsidR="009A16B6" w:rsidRPr="00AB5FED" w14:paraId="187BABD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CB9"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05FA"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40976" w14:textId="77777777" w:rsidR="009A16B6" w:rsidRPr="00AB5FED" w:rsidRDefault="009A16B6" w:rsidP="003F7390">
            <w:pPr>
              <w:pStyle w:val="TAL"/>
            </w:pPr>
            <w:r w:rsidRPr="00AB5FED">
              <w:t>The identity of the called party</w:t>
            </w:r>
          </w:p>
        </w:tc>
      </w:tr>
      <w:tr w:rsidR="009A16B6" w:rsidRPr="00AB5FED" w14:paraId="424ECFA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C24E1" w14:textId="77777777" w:rsidR="009A16B6" w:rsidRPr="00AB5FED" w:rsidRDefault="009A16B6" w:rsidP="003F7390">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FBA6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0C7C" w14:textId="77777777" w:rsidR="009A16B6" w:rsidRPr="00AB5FED" w:rsidRDefault="009A16B6" w:rsidP="003F7390">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9A16B6" w:rsidRPr="00AB5FED" w14:paraId="345F1EA4"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2FDC" w14:textId="77777777" w:rsidR="009A16B6" w:rsidRPr="00AB5FED" w:rsidRDefault="009A16B6" w:rsidP="003F7390">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2E91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9702" w14:textId="77777777" w:rsidR="009A16B6" w:rsidRPr="00AB5FED" w:rsidRDefault="009A16B6" w:rsidP="003F7390">
            <w:pPr>
              <w:pStyle w:val="TAL"/>
            </w:pPr>
            <w:r w:rsidRPr="00AB5FED">
              <w:t>Media parameters selected</w:t>
            </w:r>
          </w:p>
        </w:tc>
      </w:tr>
      <w:tr w:rsidR="009A16B6" w:rsidRPr="00AB5FED" w14:paraId="39EC583F"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372B" w14:textId="77777777" w:rsidR="009A16B6" w:rsidRPr="00AB5FED" w:rsidRDefault="009A16B6" w:rsidP="003F7390">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C524D" w14:textId="77777777" w:rsidR="009A16B6" w:rsidRPr="00AB5FED" w:rsidRDefault="009A16B6" w:rsidP="003F7390">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1B" w14:textId="77777777" w:rsidR="009A16B6" w:rsidRPr="00AB5FED" w:rsidRDefault="009A16B6" w:rsidP="003F7390">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B024BF1" w14:textId="77777777" w:rsidR="009A16B6" w:rsidRDefault="009A16B6" w:rsidP="009A16B6">
      <w:pPr>
        <w:rPr>
          <w:lang w:eastAsia="ko-KR"/>
        </w:rPr>
      </w:pPr>
    </w:p>
    <w:p w14:paraId="62283B55" w14:textId="77777777" w:rsidR="009A16B6" w:rsidRPr="00AB5FED" w:rsidRDefault="009A16B6" w:rsidP="009A16B6">
      <w:pPr>
        <w:pStyle w:val="Heading5"/>
        <w:rPr>
          <w:lang w:eastAsia="ko-KR"/>
        </w:rPr>
      </w:pPr>
      <w:bookmarkStart w:id="297" w:name="_Toc217987245"/>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97"/>
    </w:p>
    <w:p w14:paraId="3C792377" w14:textId="77777777" w:rsidR="009A16B6" w:rsidRPr="00AB5FED" w:rsidRDefault="009A16B6" w:rsidP="009A16B6">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0E52622D" w14:textId="77777777" w:rsidR="009A16B6" w:rsidRPr="00AB5FED" w:rsidRDefault="009A16B6" w:rsidP="009A16B6">
      <w:pPr>
        <w:pStyle w:val="TH"/>
      </w:pPr>
      <w:r w:rsidRPr="00AB5FED">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1B3F223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18F1"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78B2"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CFF68" w14:textId="77777777" w:rsidR="009A16B6" w:rsidRPr="00AB5FED" w:rsidRDefault="009A16B6" w:rsidP="003F7390">
            <w:pPr>
              <w:pStyle w:val="TAH"/>
            </w:pPr>
            <w:r w:rsidRPr="00AB5FED">
              <w:t>Description</w:t>
            </w:r>
          </w:p>
        </w:tc>
      </w:tr>
      <w:tr w:rsidR="009A16B6" w:rsidRPr="00AB5FED" w14:paraId="2D5F784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01488"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097F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2FAE2" w14:textId="77777777" w:rsidR="009A16B6" w:rsidRPr="00AB5FED" w:rsidRDefault="009A16B6" w:rsidP="003F7390">
            <w:pPr>
              <w:pStyle w:val="TAL"/>
            </w:pPr>
            <w:r w:rsidRPr="00AB5FED">
              <w:t>The identity of the</w:t>
            </w:r>
            <w:r>
              <w:t xml:space="preserve"> upgrading MC user</w:t>
            </w:r>
          </w:p>
        </w:tc>
      </w:tr>
      <w:tr w:rsidR="009A16B6" w:rsidRPr="00AB5FED" w14:paraId="4E2D585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552BE"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29E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84574" w14:textId="77777777" w:rsidR="009A16B6" w:rsidRPr="00AB5FED" w:rsidRDefault="009A16B6" w:rsidP="003F7390">
            <w:pPr>
              <w:pStyle w:val="TAL"/>
            </w:pPr>
            <w:r w:rsidRPr="00AB5FED">
              <w:t xml:space="preserve">The </w:t>
            </w:r>
            <w:r>
              <w:t xml:space="preserve">IOPS </w:t>
            </w:r>
            <w:r w:rsidRPr="00AB5FED">
              <w:t xml:space="preserve">MCPTT group ID on which the call is to be </w:t>
            </w:r>
            <w:r>
              <w:t>upgraded to emergency call</w:t>
            </w:r>
          </w:p>
        </w:tc>
      </w:tr>
    </w:tbl>
    <w:p w14:paraId="3CA3F733" w14:textId="77777777" w:rsidR="009A16B6" w:rsidRPr="00AB5FED" w:rsidRDefault="009A16B6" w:rsidP="009A16B6"/>
    <w:p w14:paraId="794F2C53" w14:textId="77777777" w:rsidR="009A16B6" w:rsidRPr="00AB5FED" w:rsidRDefault="009A16B6" w:rsidP="009A16B6">
      <w:pPr>
        <w:pStyle w:val="Heading5"/>
        <w:rPr>
          <w:lang w:eastAsia="ko-KR"/>
        </w:rPr>
      </w:pPr>
      <w:bookmarkStart w:id="298" w:name="_Toc460616079"/>
      <w:bookmarkStart w:id="299" w:name="_Toc460616940"/>
      <w:bookmarkStart w:id="300" w:name="_Toc27953372"/>
      <w:bookmarkStart w:id="301" w:name="_Toc217987246"/>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98"/>
      <w:bookmarkEnd w:id="299"/>
      <w:bookmarkEnd w:id="300"/>
      <w:bookmarkEnd w:id="301"/>
    </w:p>
    <w:p w14:paraId="6D647352" w14:textId="77777777" w:rsidR="009A16B6" w:rsidRPr="00AB5FED" w:rsidRDefault="009A16B6" w:rsidP="009A16B6">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41A904B4" w14:textId="77777777" w:rsidR="009A16B6" w:rsidRPr="00AB5FED" w:rsidRDefault="009A16B6" w:rsidP="009A16B6">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7433B7C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647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7741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0932" w14:textId="77777777" w:rsidR="009A16B6" w:rsidRPr="00AB5FED" w:rsidRDefault="009A16B6" w:rsidP="003F7390">
            <w:pPr>
              <w:pStyle w:val="TAH"/>
            </w:pPr>
            <w:r w:rsidRPr="00AB5FED">
              <w:t>Description</w:t>
            </w:r>
          </w:p>
        </w:tc>
      </w:tr>
      <w:tr w:rsidR="009A16B6" w:rsidRPr="00AB5FED" w14:paraId="27D8840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D32D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53AB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9CCF3" w14:textId="77777777" w:rsidR="009A16B6" w:rsidRPr="00AB5FED" w:rsidRDefault="009A16B6" w:rsidP="003F7390">
            <w:pPr>
              <w:pStyle w:val="TAL"/>
            </w:pPr>
            <w:r w:rsidRPr="00AB5FED">
              <w:t xml:space="preserve">The identity of the </w:t>
            </w:r>
            <w:r>
              <w:t>cancelling MC user</w:t>
            </w:r>
          </w:p>
        </w:tc>
      </w:tr>
      <w:tr w:rsidR="009A16B6" w:rsidRPr="00AB5FED" w14:paraId="06F2736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12C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60BC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F7117" w14:textId="77777777" w:rsidR="009A16B6" w:rsidRPr="00AB5FED" w:rsidRDefault="009A16B6" w:rsidP="003F7390">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1E42B793" w14:textId="77777777" w:rsidR="009A16B6" w:rsidRPr="00AB5FED" w:rsidRDefault="009A16B6" w:rsidP="009A16B6">
      <w:pPr>
        <w:rPr>
          <w:lang w:eastAsia="ko-KR"/>
        </w:rPr>
      </w:pPr>
    </w:p>
    <w:p w14:paraId="008944DE" w14:textId="77777777" w:rsidR="009A16B6" w:rsidRPr="00FB507F" w:rsidRDefault="009A16B6" w:rsidP="009A16B6">
      <w:pPr>
        <w:pStyle w:val="Heading4"/>
      </w:pPr>
      <w:bookmarkStart w:id="302" w:name="_Toc217987247"/>
      <w:r>
        <w:t>10.5.1</w:t>
      </w:r>
      <w:r w:rsidRPr="003870EE">
        <w:t>.3</w:t>
      </w:r>
      <w:r w:rsidRPr="00FB507F">
        <w:tab/>
      </w:r>
      <w:r>
        <w:t>IOPS group</w:t>
      </w:r>
      <w:r w:rsidRPr="00FB507F">
        <w:t xml:space="preserve"> call setup</w:t>
      </w:r>
      <w:bookmarkEnd w:id="302"/>
    </w:p>
    <w:p w14:paraId="2D23B08C" w14:textId="77777777" w:rsidR="009A16B6" w:rsidRDefault="009A16B6" w:rsidP="009A16B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D38B1AB" w14:textId="77777777" w:rsidR="009A16B6" w:rsidRPr="00416FBE" w:rsidRDefault="009A16B6" w:rsidP="009A16B6">
      <w:r w:rsidRPr="00416FBE">
        <w:t>Pre-conditions:</w:t>
      </w:r>
    </w:p>
    <w:p w14:paraId="1304C50D" w14:textId="77777777" w:rsidR="009A16B6" w:rsidRDefault="009A16B6" w:rsidP="009A16B6">
      <w:pPr>
        <w:pStyle w:val="B1"/>
      </w:pPr>
      <w:r>
        <w:t>-</w:t>
      </w:r>
      <w:r>
        <w:tab/>
      </w:r>
      <w:r w:rsidRPr="00416FBE">
        <w:t>MCPTT user profile used for the IOPS mode of operation is pre-provisioned in the MCPTT UEs</w:t>
      </w:r>
      <w:r>
        <w:t>;</w:t>
      </w:r>
    </w:p>
    <w:p w14:paraId="3908504D"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0EFD65E1"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2A3A1C4A"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125C1B87" w14:textId="77777777" w:rsidR="009A16B6" w:rsidRPr="00EC2117" w:rsidRDefault="009A16B6" w:rsidP="009A16B6">
      <w:pPr>
        <w:pStyle w:val="B1"/>
      </w:pPr>
      <w:r>
        <w:lastRenderedPageBreak/>
        <w:t>-</w:t>
      </w:r>
      <w:r>
        <w:tab/>
        <w:t>The IOPC MC connectivity function may have established an MBMS bearer and announced it to the MCPTT clients;</w:t>
      </w:r>
    </w:p>
    <w:p w14:paraId="7298B8F2"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67FC10E0" w14:textId="77777777" w:rsidR="009A16B6" w:rsidRPr="00416FBE" w:rsidRDefault="009A16B6" w:rsidP="009A16B6">
      <w:pPr>
        <w:pStyle w:val="B1"/>
      </w:pPr>
      <w:r>
        <w:t>-</w:t>
      </w:r>
      <w:r>
        <w:tab/>
        <w:t>MCPTT clients 1, 2 … n are configured within the same IOPS MCPTT group.</w:t>
      </w:r>
    </w:p>
    <w:p w14:paraId="4C20500B" w14:textId="77777777" w:rsidR="009A16B6" w:rsidRPr="00416FBE" w:rsidRDefault="009A16B6" w:rsidP="009A16B6">
      <w:pPr>
        <w:pStyle w:val="TH"/>
      </w:pPr>
      <w:r>
        <w:object w:dxaOrig="7550" w:dyaOrig="8880" w14:anchorId="33F9FDEE">
          <v:shape id="_x0000_i1040" type="#_x0000_t75" style="width:359.55pt;height:421.95pt" o:ole="">
            <v:imagedata r:id="rId39" o:title=""/>
          </v:shape>
          <o:OLEObject Type="Embed" ProgID="Visio.Drawing.11" ShapeID="_x0000_i1040" DrawAspect="Content" ObjectID="_1828600063" r:id="rId40"/>
        </w:object>
      </w:r>
    </w:p>
    <w:p w14:paraId="0EAB9AB4" w14:textId="77777777" w:rsidR="009A16B6" w:rsidRPr="00416FBE" w:rsidRDefault="009A16B6" w:rsidP="009A16B6">
      <w:pPr>
        <w:pStyle w:val="TF"/>
      </w:pPr>
      <w:r w:rsidRPr="00416FBE">
        <w:t>Figure </w:t>
      </w:r>
      <w:r>
        <w:t>10.5.1</w:t>
      </w:r>
      <w:r w:rsidRPr="00416FBE">
        <w:t xml:space="preserve">.3-1: </w:t>
      </w:r>
      <w:r>
        <w:t>IOPS group</w:t>
      </w:r>
      <w:r w:rsidRPr="00416FBE">
        <w:t xml:space="preserve"> call setup </w:t>
      </w:r>
      <w:bookmarkStart w:id="303" w:name="_Hlk22810691"/>
      <w:r>
        <w:t>based on the IP connectivity functionality</w:t>
      </w:r>
      <w:bookmarkEnd w:id="303"/>
    </w:p>
    <w:p w14:paraId="685AA3A9" w14:textId="77777777" w:rsidR="009A16B6" w:rsidRPr="00416FBE"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7845740A"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1B81A82F" w14:textId="77777777"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304" w:name="_Hlk24538829"/>
      <w:r>
        <w:t xml:space="preserve">the target MCPTT clients </w:t>
      </w:r>
      <w:bookmarkEnd w:id="304"/>
      <w:r>
        <w:t>over MBMS and/or unicast transmissions.</w:t>
      </w:r>
    </w:p>
    <w:p w14:paraId="581DD2FD"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0B340B6E" w14:textId="77777777" w:rsidR="009A16B6" w:rsidRPr="00416FBE" w:rsidRDefault="009A16B6" w:rsidP="009A16B6">
      <w:pPr>
        <w:pStyle w:val="B1"/>
      </w:pPr>
      <w:r>
        <w:lastRenderedPageBreak/>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6A7346E"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37934604" w14:textId="77777777" w:rsidR="009A16B6" w:rsidRDefault="009A16B6" w:rsidP="009A16B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27F1CA11" w14:textId="77777777" w:rsidR="009A16B6" w:rsidRDefault="009A16B6" w:rsidP="009A16B6">
      <w:pPr>
        <w:pStyle w:val="B1"/>
      </w:pPr>
      <w:r>
        <w:t>7.</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01E1B403"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AC395A8"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C511B36" w14:textId="77777777" w:rsidR="009A16B6" w:rsidRPr="00AB5FED" w:rsidRDefault="009A16B6" w:rsidP="009A16B6">
      <w:pPr>
        <w:pStyle w:val="NO"/>
      </w:pPr>
      <w:r w:rsidRPr="00AB5FED">
        <w:t>NOTE </w:t>
      </w:r>
      <w:r>
        <w:t>2</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5E8DB48B" w14:textId="77777777" w:rsidR="009A16B6" w:rsidRDefault="009A16B6" w:rsidP="009A16B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7D540EBC" w14:textId="77777777" w:rsidR="009A16B6" w:rsidRPr="00FB507F" w:rsidRDefault="009A16B6" w:rsidP="009A16B6">
      <w:pPr>
        <w:pStyle w:val="Heading4"/>
      </w:pPr>
      <w:bookmarkStart w:id="305" w:name="_Toc217987248"/>
      <w:r>
        <w:t>10.5.1</w:t>
      </w:r>
      <w:r w:rsidRPr="003870EE">
        <w:t>.</w:t>
      </w:r>
      <w:r>
        <w:t>4</w:t>
      </w:r>
      <w:r w:rsidRPr="00FB507F">
        <w:tab/>
      </w:r>
      <w:r>
        <w:t>IOPS emergency group</w:t>
      </w:r>
      <w:r w:rsidRPr="00FB507F">
        <w:t xml:space="preserve"> call</w:t>
      </w:r>
      <w:bookmarkEnd w:id="305"/>
    </w:p>
    <w:p w14:paraId="1CC64520" w14:textId="77777777" w:rsidR="009A16B6" w:rsidRDefault="009A16B6" w:rsidP="009A16B6">
      <w:r>
        <w:t>The procedure in figure 10.5.1.4-1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Pr="00685C04">
        <w:t>'</w:t>
      </w:r>
      <w:r>
        <w:t xml:space="preserve">s in-progress emergency state based on the emergency indicator. </w:t>
      </w:r>
    </w:p>
    <w:p w14:paraId="7D5695CB" w14:textId="77777777" w:rsidR="009A16B6" w:rsidRDefault="009A16B6" w:rsidP="009A16B6">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7DBD7D49" w14:textId="77777777" w:rsidR="009A16B6" w:rsidRDefault="009A16B6" w:rsidP="009A16B6">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697C5320" w14:textId="77777777" w:rsidR="009A16B6" w:rsidRDefault="009A16B6" w:rsidP="009A16B6">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call</w:t>
      </w:r>
      <w:r>
        <w:rPr>
          <w:lang w:eastAsia="ko-KR"/>
        </w:rPr>
        <w:t xml:space="preserve">, or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306"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306"/>
      <w:r>
        <w:rPr>
          <w:lang w:eastAsia="ko-KR"/>
        </w:rPr>
        <w:t>.</w:t>
      </w:r>
      <w:bookmarkStart w:id="307" w:name="_Hlk36748263"/>
    </w:p>
    <w:bookmarkEnd w:id="307"/>
    <w:p w14:paraId="618DEB55" w14:textId="77777777" w:rsidR="009A16B6" w:rsidRPr="00416FBE" w:rsidRDefault="009A16B6" w:rsidP="009A16B6">
      <w:r w:rsidRPr="00416FBE">
        <w:t>Pre-conditions:</w:t>
      </w:r>
    </w:p>
    <w:p w14:paraId="1C8A0D9F" w14:textId="77777777" w:rsidR="009A16B6" w:rsidRDefault="009A16B6" w:rsidP="009A16B6">
      <w:pPr>
        <w:pStyle w:val="B1"/>
      </w:pPr>
      <w:r>
        <w:t>-</w:t>
      </w:r>
      <w:r>
        <w:tab/>
      </w:r>
      <w:r w:rsidRPr="00416FBE">
        <w:t>MCPTT user profile used for the IOPS mode of operation is pre-provisioned in the MCPTT UEs</w:t>
      </w:r>
      <w:r>
        <w:t>;</w:t>
      </w:r>
    </w:p>
    <w:p w14:paraId="77395C42"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6E954576"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6F96B8E0"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043F50B5" w14:textId="77777777" w:rsidR="009A16B6" w:rsidRPr="00EC2117" w:rsidRDefault="009A16B6" w:rsidP="009A16B6">
      <w:pPr>
        <w:pStyle w:val="B1"/>
      </w:pPr>
      <w:r>
        <w:t>-</w:t>
      </w:r>
      <w:r>
        <w:tab/>
        <w:t>The IOPC MC connectivity function may have established an MBMS bearer and announced it to the MCPTT clients;</w:t>
      </w:r>
    </w:p>
    <w:p w14:paraId="0C07CF74"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22AE4240" w14:textId="77777777" w:rsidR="009A16B6" w:rsidRPr="00416FBE" w:rsidRDefault="009A16B6" w:rsidP="009A16B6">
      <w:pPr>
        <w:pStyle w:val="B1"/>
      </w:pPr>
      <w:r>
        <w:lastRenderedPageBreak/>
        <w:t>-</w:t>
      </w:r>
      <w:r>
        <w:tab/>
        <w:t>MCPTT clients 1, 2 … n are configured within the same IOPS MCPTT group.</w:t>
      </w:r>
    </w:p>
    <w:p w14:paraId="12305211" w14:textId="77777777" w:rsidR="009A16B6" w:rsidRPr="00416FBE" w:rsidRDefault="009A16B6" w:rsidP="009A16B6">
      <w:pPr>
        <w:pStyle w:val="TH"/>
      </w:pPr>
      <w:r>
        <w:object w:dxaOrig="7551" w:dyaOrig="8881" w14:anchorId="188F5C4B">
          <v:shape id="_x0000_i1041" type="#_x0000_t75" style="width:376.85pt;height:443.4pt" o:ole="">
            <v:imagedata r:id="rId41" o:title=""/>
          </v:shape>
          <o:OLEObject Type="Embed" ProgID="Visio.Drawing.11" ShapeID="_x0000_i1041" DrawAspect="Content" ObjectID="_1828600064" r:id="rId42"/>
        </w:object>
      </w:r>
    </w:p>
    <w:p w14:paraId="62C90E38" w14:textId="77777777" w:rsidR="009A16B6" w:rsidRPr="00416FBE" w:rsidRDefault="009A16B6" w:rsidP="009A16B6">
      <w:pPr>
        <w:pStyle w:val="TF"/>
      </w:pPr>
      <w:r w:rsidRPr="00416FBE">
        <w:t>Figure </w:t>
      </w:r>
      <w:r>
        <w:t>10.5.1</w:t>
      </w:r>
      <w:r w:rsidRPr="00416FBE">
        <w:t>.</w:t>
      </w:r>
      <w:r>
        <w:t>4</w:t>
      </w:r>
      <w:r w:rsidRPr="00416FBE">
        <w:t xml:space="preserve">-1: </w:t>
      </w:r>
      <w:r>
        <w:t>IOPS emergency group</w:t>
      </w:r>
      <w:r w:rsidRPr="00416FBE">
        <w:t xml:space="preserve"> call setup </w:t>
      </w:r>
      <w:r>
        <w:t>based on the IP connectivity functionality</w:t>
      </w:r>
    </w:p>
    <w:p w14:paraId="56337573" w14:textId="77777777" w:rsidR="009A16B6"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0F2DA754"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6579003B"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6E0AB28B" w14:textId="77777777" w:rsidR="009A16B6" w:rsidRDefault="009A16B6" w:rsidP="009A16B6">
      <w:pPr>
        <w:pStyle w:val="B1"/>
      </w:pPr>
      <w:r>
        <w:t>3.</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the MCPTT client 1 requested a priority state from the IOPS MC connectivity function, the IOPS MC connectivity function distributes the group session packets with higher priority.</w:t>
      </w:r>
    </w:p>
    <w:p w14:paraId="2B7079E8"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1501730E" w14:textId="77777777" w:rsidR="009A16B6" w:rsidRDefault="009A16B6" w:rsidP="009A16B6">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Pr="001D4B7A">
        <w:t>'</w:t>
      </w:r>
      <w:r>
        <w:t>s emergency state is defined.</w:t>
      </w:r>
    </w:p>
    <w:p w14:paraId="73A79548" w14:textId="77777777" w:rsidR="009A16B6" w:rsidRDefault="009A16B6" w:rsidP="009A16B6">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7F16EA02"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2D1C3C7F" w14:textId="77777777" w:rsidR="009A16B6"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F49B206" w14:textId="77777777" w:rsidR="009A16B6" w:rsidRDefault="009A16B6" w:rsidP="009A16B6">
      <w:pPr>
        <w:pStyle w:val="B1"/>
      </w:pPr>
      <w:r>
        <w:t>7.</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any participating MCPTT client of the group call requested a priority state from the IOPS MC connectivity function, the IOPS MC connectivity function distributes the group session packets with higher priority.</w:t>
      </w:r>
    </w:p>
    <w:p w14:paraId="393F5A82"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E800E42"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1AFDC6F" w14:textId="77777777" w:rsidR="009A16B6" w:rsidRPr="00AB5FED" w:rsidRDefault="009A16B6" w:rsidP="009A16B6">
      <w:pPr>
        <w:pStyle w:val="NO"/>
      </w:pPr>
      <w:r w:rsidRPr="00AB5FED">
        <w:t>NOTE </w:t>
      </w:r>
      <w:r>
        <w:t>4</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2A85BB9" w14:textId="77777777" w:rsidR="009A16B6" w:rsidRDefault="009A16B6" w:rsidP="009A16B6">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3FD3BA66" w14:textId="77777777" w:rsidR="009A16B6" w:rsidRPr="00FB507F" w:rsidRDefault="009A16B6" w:rsidP="009A16B6">
      <w:pPr>
        <w:pStyle w:val="Heading4"/>
      </w:pPr>
      <w:bookmarkStart w:id="308" w:name="_Toc217987249"/>
      <w:r>
        <w:t>10.5.1</w:t>
      </w:r>
      <w:r w:rsidRPr="003870EE">
        <w:t>.</w:t>
      </w:r>
      <w:r>
        <w:t>5</w:t>
      </w:r>
      <w:r w:rsidRPr="00FB507F">
        <w:tab/>
      </w:r>
      <w:r>
        <w:t>IOPS group</w:t>
      </w:r>
      <w:r w:rsidRPr="00FB507F">
        <w:t xml:space="preserve"> call </w:t>
      </w:r>
      <w:r>
        <w:t>release</w:t>
      </w:r>
      <w:bookmarkEnd w:id="308"/>
    </w:p>
    <w:p w14:paraId="38A2AE00" w14:textId="77777777" w:rsidR="009A16B6" w:rsidRPr="00AB5FED" w:rsidRDefault="009A16B6" w:rsidP="009A16B6">
      <w:pPr>
        <w:rPr>
          <w:rFonts w:eastAsia="Malgun Gothic"/>
          <w:lang w:eastAsia="ko-KR"/>
        </w:rPr>
      </w:pPr>
      <w:bookmarkStart w:id="309" w:name="_Toc424654504"/>
      <w:bookmarkStart w:id="310"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53FA12C3" w14:textId="77777777" w:rsidR="009A16B6" w:rsidRPr="00AB5FED" w:rsidRDefault="009A16B6" w:rsidP="009A16B6">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309"/>
      <w:bookmarkEnd w:id="310"/>
    </w:p>
    <w:p w14:paraId="3BAE97BC" w14:textId="77777777" w:rsidR="009A16B6" w:rsidRPr="0014397E" w:rsidRDefault="009A16B6" w:rsidP="009A16B6">
      <w:pPr>
        <w:pStyle w:val="Heading3"/>
        <w:rPr>
          <w:rFonts w:eastAsia="SimSun"/>
        </w:rPr>
      </w:pPr>
      <w:bookmarkStart w:id="311" w:name="_Toc217987250"/>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311"/>
    </w:p>
    <w:p w14:paraId="33FFD96B" w14:textId="77777777" w:rsidR="009A16B6" w:rsidRPr="0014397E" w:rsidRDefault="009A16B6" w:rsidP="009A16B6">
      <w:pPr>
        <w:pStyle w:val="Heading4"/>
      </w:pPr>
      <w:bookmarkStart w:id="312" w:name="_Toc217987251"/>
      <w:r>
        <w:t>10.5.2</w:t>
      </w:r>
      <w:r w:rsidRPr="0014397E">
        <w:t>.1</w:t>
      </w:r>
      <w:r w:rsidRPr="0014397E">
        <w:tab/>
        <w:t>General</w:t>
      </w:r>
      <w:bookmarkEnd w:id="312"/>
    </w:p>
    <w:p w14:paraId="7944BAB4" w14:textId="77777777" w:rsidR="009A16B6" w:rsidRPr="0004621D" w:rsidRDefault="009A16B6" w:rsidP="009A16B6">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CBB8D9D" w14:textId="77777777" w:rsidR="009A16B6" w:rsidRPr="0074781F" w:rsidRDefault="009A16B6" w:rsidP="009A16B6">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Pr="00916BCC">
        <w:t>'</w:t>
      </w:r>
      <w:r w:rsidRPr="00FF7006">
        <w:t>s IP address</w:t>
      </w:r>
      <w:r>
        <w:t>.</w:t>
      </w:r>
    </w:p>
    <w:p w14:paraId="2234B48D" w14:textId="77777777" w:rsidR="009A16B6" w:rsidRPr="00416FBE"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Pr>
          <w:lang w:eastAsia="zh-CN"/>
        </w:rPr>
        <w:t>3</w:t>
      </w:r>
      <w:r w:rsidRPr="00416FBE">
        <w:rPr>
          <w:lang w:eastAsia="zh-CN"/>
        </w:rPr>
        <w:t xml:space="preserve"> on IOPS subscription and notification procedures).</w:t>
      </w:r>
    </w:p>
    <w:p w14:paraId="5AFF4A01" w14:textId="77777777" w:rsidR="009A16B6" w:rsidRDefault="009A16B6" w:rsidP="009A16B6">
      <w:r>
        <w:t xml:space="preserve">The IOPS MC connectivity function distributes the received session packets over unicast transmissions to </w:t>
      </w:r>
      <w:r w:rsidRPr="00354AA4">
        <w:t>the target</w:t>
      </w:r>
      <w:r>
        <w:t xml:space="preserve"> MCPTT client.</w:t>
      </w:r>
    </w:p>
    <w:p w14:paraId="0EC6FED4" w14:textId="77777777" w:rsidR="009A16B6" w:rsidRPr="003E4FD3" w:rsidRDefault="009A16B6" w:rsidP="009A16B6">
      <w:r>
        <w:lastRenderedPageBreak/>
        <w:t>IOPS p</w:t>
      </w:r>
      <w:r w:rsidRPr="003E4FD3">
        <w:t>rivate calls can be setup in two different commencement modes, automatic commencement mode and manual commencement mode.</w:t>
      </w:r>
    </w:p>
    <w:p w14:paraId="032AC52A" w14:textId="77777777" w:rsidR="009A16B6" w:rsidRPr="00416FBE" w:rsidRDefault="009A16B6" w:rsidP="009A16B6">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1ADA8DF0" w14:textId="77777777" w:rsidR="009A16B6" w:rsidRPr="00B629E7" w:rsidRDefault="009A16B6" w:rsidP="009A16B6">
      <w:pPr>
        <w:pStyle w:val="Heading4"/>
      </w:pPr>
      <w:bookmarkStart w:id="313" w:name="_Toc217987252"/>
      <w:r>
        <w:t>10.5.2</w:t>
      </w:r>
      <w:r w:rsidRPr="00B629E7">
        <w:t>.2</w:t>
      </w:r>
      <w:r w:rsidRPr="00B629E7">
        <w:tab/>
        <w:t>Information flows</w:t>
      </w:r>
      <w:bookmarkEnd w:id="313"/>
    </w:p>
    <w:p w14:paraId="4D83F413" w14:textId="77777777" w:rsidR="009A16B6" w:rsidRPr="00B629E7" w:rsidRDefault="009A16B6" w:rsidP="009A16B6">
      <w:pPr>
        <w:pStyle w:val="Heading5"/>
        <w:rPr>
          <w:lang w:eastAsia="zh-CN"/>
        </w:rPr>
      </w:pPr>
      <w:bookmarkStart w:id="314" w:name="_Toc217987253"/>
      <w:r>
        <w:t>10.5.2</w:t>
      </w:r>
      <w:r w:rsidRPr="00B629E7">
        <w:t>.2.1</w:t>
      </w:r>
      <w:r w:rsidRPr="00B629E7">
        <w:rPr>
          <w:lang w:eastAsia="zh-CN"/>
        </w:rPr>
        <w:tab/>
      </w:r>
      <w:r>
        <w:rPr>
          <w:lang w:eastAsia="zh-CN"/>
        </w:rPr>
        <w:t>IOPS c</w:t>
      </w:r>
      <w:r w:rsidRPr="00B629E7">
        <w:rPr>
          <w:lang w:eastAsia="zh-CN"/>
        </w:rPr>
        <w:t>all setup request</w:t>
      </w:r>
      <w:bookmarkEnd w:id="314"/>
    </w:p>
    <w:p w14:paraId="5A375D1C" w14:textId="77777777" w:rsidR="009A16B6" w:rsidRPr="00B629E7" w:rsidRDefault="009A16B6" w:rsidP="009A16B6">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18FBDDB5" w14:textId="77777777" w:rsidR="009A16B6" w:rsidRPr="00416FBE" w:rsidRDefault="009A16B6" w:rsidP="009A16B6">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436301F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17516C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53F6FE8C"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0142E" w14:textId="77777777" w:rsidR="009A16B6" w:rsidRPr="00416FBE" w:rsidRDefault="009A16B6" w:rsidP="003F7390">
            <w:pPr>
              <w:pStyle w:val="TAH"/>
            </w:pPr>
            <w:r w:rsidRPr="00416FBE">
              <w:t>Description</w:t>
            </w:r>
          </w:p>
        </w:tc>
      </w:tr>
      <w:tr w:rsidR="009A16B6" w:rsidRPr="00DE083E" w14:paraId="154963D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EADEE" w14:textId="77777777" w:rsidR="009A16B6" w:rsidRPr="003628D3" w:rsidRDefault="009A16B6" w:rsidP="003F7390">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0D735775" w14:textId="77777777" w:rsidR="009A16B6" w:rsidRPr="003628D3" w:rsidRDefault="009A16B6" w:rsidP="003F7390">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EEEBC" w14:textId="77777777" w:rsidR="009A16B6" w:rsidRPr="003628D3" w:rsidRDefault="009A16B6" w:rsidP="003F7390">
            <w:pPr>
              <w:pStyle w:val="TAL"/>
              <w:rPr>
                <w:lang w:eastAsia="zh-CN"/>
              </w:rPr>
            </w:pPr>
            <w:r w:rsidRPr="003628D3">
              <w:t>The identity of the calling party</w:t>
            </w:r>
          </w:p>
        </w:tc>
      </w:tr>
      <w:tr w:rsidR="009A16B6" w:rsidRPr="00DE083E" w14:paraId="0C9428B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B88C64A" w14:textId="77777777" w:rsidR="009A16B6" w:rsidRPr="003628D3" w:rsidRDefault="009A16B6" w:rsidP="003F7390">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2BD6C8" w14:textId="77777777" w:rsidR="009A16B6" w:rsidRPr="003628D3" w:rsidRDefault="009A16B6" w:rsidP="003F7390">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B7E96" w14:textId="77777777" w:rsidR="009A16B6" w:rsidRPr="003628D3" w:rsidRDefault="009A16B6" w:rsidP="003F7390">
            <w:pPr>
              <w:pStyle w:val="TAL"/>
              <w:rPr>
                <w:lang w:eastAsia="zh-CN"/>
              </w:rPr>
            </w:pPr>
            <w:r w:rsidRPr="003628D3">
              <w:t>The identity of the call</w:t>
            </w:r>
            <w:r w:rsidRPr="003628D3">
              <w:rPr>
                <w:lang w:eastAsia="zh-CN"/>
              </w:rPr>
              <w:t>ed</w:t>
            </w:r>
            <w:r w:rsidRPr="003628D3">
              <w:t xml:space="preserve"> party</w:t>
            </w:r>
          </w:p>
        </w:tc>
      </w:tr>
      <w:tr w:rsidR="009A16B6" w:rsidRPr="00DE083E" w14:paraId="64E3D82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AE7CC" w14:textId="77777777" w:rsidR="009A16B6" w:rsidRPr="003628D3" w:rsidRDefault="009A16B6" w:rsidP="003F7390">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10CB457E" w14:textId="77777777" w:rsidR="009A16B6" w:rsidRPr="00AF3B82"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5B815" w14:textId="77777777" w:rsidR="009A16B6" w:rsidRPr="00AF3B82" w:rsidRDefault="009A16B6" w:rsidP="003F7390">
            <w:pPr>
              <w:pStyle w:val="TAL"/>
            </w:pPr>
            <w:r w:rsidRPr="00AF3B82">
              <w:t>SDP with media information offered by (to) client</w:t>
            </w:r>
          </w:p>
        </w:tc>
      </w:tr>
      <w:tr w:rsidR="009A16B6" w:rsidRPr="00DE083E" w14:paraId="50B011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E7C71B" w14:textId="77777777" w:rsidR="009A16B6" w:rsidRPr="00DE083E" w:rsidRDefault="009A16B6" w:rsidP="003F7390">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3DCE0B1C" w14:textId="77777777" w:rsidR="009A16B6" w:rsidRPr="00DE083E" w:rsidRDefault="009A16B6" w:rsidP="003F7390">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02C5" w14:textId="77777777" w:rsidR="009A16B6" w:rsidRPr="00DE083E" w:rsidRDefault="009A16B6" w:rsidP="003F7390">
            <w:pPr>
              <w:pStyle w:val="TAL"/>
            </w:pPr>
            <w:r w:rsidRPr="00DE083E">
              <w:t>Location of the calling party</w:t>
            </w:r>
          </w:p>
        </w:tc>
      </w:tr>
      <w:tr w:rsidR="009A16B6" w:rsidRPr="00AB5FED" w14:paraId="6B1E9B1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DAEE942" w14:textId="77777777" w:rsidR="009A16B6" w:rsidRPr="00AB5FED" w:rsidRDefault="009A16B6" w:rsidP="003F7390">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A37545C"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BF690" w14:textId="77777777" w:rsidR="009A16B6" w:rsidRPr="00AB5FED" w:rsidRDefault="009A16B6" w:rsidP="003F7390">
            <w:pPr>
              <w:pStyle w:val="TAL"/>
            </w:pPr>
            <w:r w:rsidRPr="00AB5FED">
              <w:t>An indication that is included if the user is requesting a particular commencement mode</w:t>
            </w:r>
          </w:p>
        </w:tc>
      </w:tr>
      <w:tr w:rsidR="009A16B6" w:rsidRPr="00AB5FED" w14:paraId="31BC0AB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2FFA8D" w14:textId="77777777" w:rsidR="009A16B6" w:rsidRPr="00AB5FED" w:rsidRDefault="009A16B6" w:rsidP="003F7390">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1BABB43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C5B6C" w14:textId="77777777" w:rsidR="009A16B6" w:rsidRPr="00AB5FED" w:rsidRDefault="009A16B6" w:rsidP="003F7390">
            <w:pPr>
              <w:pStyle w:val="TAL"/>
            </w:pPr>
            <w:r w:rsidRPr="00AB5FED">
              <w:t xml:space="preserve">An indication that the user is also requesting the floor. </w:t>
            </w:r>
          </w:p>
        </w:tc>
      </w:tr>
      <w:tr w:rsidR="009A16B6" w:rsidRPr="00AB5FED" w14:paraId="209DDB8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5F4B999" w14:textId="77777777" w:rsidR="009A16B6" w:rsidRPr="00AB5FED" w:rsidRDefault="009A16B6" w:rsidP="003F7390">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6880DA4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1C7E1" w14:textId="77777777" w:rsidR="009A16B6" w:rsidRPr="00AB5FED" w:rsidRDefault="009A16B6" w:rsidP="003F7390">
            <w:pPr>
              <w:pStyle w:val="TAL"/>
            </w:pPr>
            <w:r w:rsidRPr="00AB5FED">
              <w:t xml:space="preserve">Indicates that the MCPTT </w:t>
            </w:r>
            <w:r>
              <w:t>private</w:t>
            </w:r>
            <w:r w:rsidRPr="00AB5FED">
              <w:t xml:space="preserve"> call is an MCPTT emergency call</w:t>
            </w:r>
          </w:p>
        </w:tc>
      </w:tr>
    </w:tbl>
    <w:p w14:paraId="62FBAD3F" w14:textId="77777777" w:rsidR="009A16B6" w:rsidRPr="00155E6E" w:rsidRDefault="009A16B6" w:rsidP="009A16B6">
      <w:pPr>
        <w:rPr>
          <w:lang w:eastAsia="zh-CN"/>
        </w:rPr>
      </w:pPr>
    </w:p>
    <w:p w14:paraId="6C32369B" w14:textId="77777777" w:rsidR="009A16B6" w:rsidRPr="003628D3" w:rsidRDefault="009A16B6" w:rsidP="009A16B6">
      <w:pPr>
        <w:pStyle w:val="Heading5"/>
        <w:rPr>
          <w:lang w:eastAsia="zh-CN"/>
        </w:rPr>
      </w:pPr>
      <w:bookmarkStart w:id="315" w:name="_Toc460616129"/>
      <w:bookmarkStart w:id="316" w:name="_Toc460616990"/>
      <w:bookmarkStart w:id="317" w:name="_Toc11744335"/>
      <w:bookmarkStart w:id="318" w:name="_Toc217987254"/>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15"/>
      <w:bookmarkEnd w:id="316"/>
      <w:bookmarkEnd w:id="317"/>
      <w:bookmarkEnd w:id="318"/>
    </w:p>
    <w:p w14:paraId="5D65C7A7" w14:textId="77777777" w:rsidR="009A16B6" w:rsidRPr="00A86D0C" w:rsidRDefault="009A16B6" w:rsidP="009A16B6">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24A92883" w14:textId="77777777" w:rsidR="009A16B6" w:rsidRPr="00416FBE" w:rsidRDefault="009A16B6" w:rsidP="009A16B6">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77107B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883F11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48C42451"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21D08" w14:textId="77777777" w:rsidR="009A16B6" w:rsidRPr="00416FBE" w:rsidRDefault="009A16B6" w:rsidP="003F7390">
            <w:pPr>
              <w:pStyle w:val="TAH"/>
            </w:pPr>
            <w:r w:rsidRPr="00416FBE">
              <w:t>Description</w:t>
            </w:r>
          </w:p>
        </w:tc>
      </w:tr>
      <w:tr w:rsidR="009A16B6" w:rsidRPr="00DE083E" w14:paraId="255FBD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E4E4019" w14:textId="77777777" w:rsidR="009A16B6" w:rsidRPr="00700BB4" w:rsidRDefault="009A16B6" w:rsidP="003F7390">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2AFDE1EA" w14:textId="77777777" w:rsidR="009A16B6" w:rsidRPr="00700BB4" w:rsidRDefault="009A16B6" w:rsidP="003F7390">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097E3" w14:textId="77777777" w:rsidR="009A16B6" w:rsidRPr="00700BB4" w:rsidRDefault="009A16B6" w:rsidP="003F7390">
            <w:pPr>
              <w:pStyle w:val="TAL"/>
              <w:rPr>
                <w:lang w:eastAsia="zh-CN"/>
              </w:rPr>
            </w:pPr>
            <w:r w:rsidRPr="00700BB4">
              <w:t>The identity of the calling party</w:t>
            </w:r>
          </w:p>
        </w:tc>
      </w:tr>
      <w:tr w:rsidR="009A16B6" w:rsidRPr="00DE083E" w14:paraId="133309D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E4708A" w14:textId="77777777" w:rsidR="009A16B6" w:rsidRPr="00700BB4" w:rsidRDefault="009A16B6" w:rsidP="003F7390">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ABE4FA7" w14:textId="77777777" w:rsidR="009A16B6" w:rsidRPr="00700BB4" w:rsidRDefault="009A16B6" w:rsidP="003F7390">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7443" w14:textId="77777777" w:rsidR="009A16B6" w:rsidRPr="00700BB4" w:rsidRDefault="009A16B6" w:rsidP="003F7390">
            <w:pPr>
              <w:pStyle w:val="TAL"/>
              <w:rPr>
                <w:lang w:eastAsia="zh-CN"/>
              </w:rPr>
            </w:pPr>
            <w:r w:rsidRPr="00700BB4">
              <w:t>The identity of the call</w:t>
            </w:r>
            <w:r w:rsidRPr="00700BB4">
              <w:rPr>
                <w:lang w:eastAsia="zh-CN"/>
              </w:rPr>
              <w:t>ed</w:t>
            </w:r>
            <w:r w:rsidRPr="00700BB4">
              <w:t xml:space="preserve"> party</w:t>
            </w:r>
          </w:p>
        </w:tc>
      </w:tr>
      <w:tr w:rsidR="009A16B6" w:rsidRPr="00DE083E" w14:paraId="53DB005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80CDB8A" w14:textId="77777777" w:rsidR="009A16B6" w:rsidRPr="00DE083E" w:rsidRDefault="009A16B6" w:rsidP="003F7390">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104F0897" w14:textId="77777777" w:rsidR="009A16B6" w:rsidRPr="00DE083E" w:rsidRDefault="009A16B6" w:rsidP="003F7390">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38F6" w14:textId="77777777" w:rsidR="009A16B6" w:rsidRPr="00DE083E" w:rsidRDefault="009A16B6" w:rsidP="003F7390">
            <w:pPr>
              <w:pStyle w:val="TAL"/>
            </w:pPr>
            <w:r w:rsidRPr="00DE083E">
              <w:t xml:space="preserve">SDP with media </w:t>
            </w:r>
            <w:r>
              <w:t>parameters selected</w:t>
            </w:r>
          </w:p>
        </w:tc>
      </w:tr>
      <w:tr w:rsidR="009A16B6" w:rsidRPr="00DE083E" w14:paraId="1203790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AA0F89" w14:textId="77777777" w:rsidR="009A16B6" w:rsidRPr="00DE083E" w:rsidRDefault="009A16B6" w:rsidP="003F7390">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E22B822" w14:textId="77777777" w:rsidR="009A16B6" w:rsidRPr="00DE083E"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EE77E" w14:textId="77777777" w:rsidR="009A16B6" w:rsidRPr="00DE083E" w:rsidRDefault="009A16B6" w:rsidP="003F7390">
            <w:pPr>
              <w:pStyle w:val="TAL"/>
            </w:pPr>
            <w:r w:rsidRPr="00AB5FED">
              <w:t>An indication whether the user has positively accepted the call.</w:t>
            </w:r>
          </w:p>
        </w:tc>
      </w:tr>
    </w:tbl>
    <w:p w14:paraId="2A47F557" w14:textId="77777777" w:rsidR="009A16B6" w:rsidRDefault="009A16B6" w:rsidP="009A16B6">
      <w:pPr>
        <w:rPr>
          <w:lang w:eastAsia="zh-CN"/>
        </w:rPr>
      </w:pPr>
    </w:p>
    <w:p w14:paraId="259BC99F" w14:textId="77777777" w:rsidR="009A16B6" w:rsidRPr="00AB5FED" w:rsidRDefault="009A16B6" w:rsidP="009A16B6">
      <w:pPr>
        <w:pStyle w:val="Heading5"/>
      </w:pPr>
      <w:bookmarkStart w:id="319" w:name="_Toc460616110"/>
      <w:bookmarkStart w:id="320" w:name="_Toc460616971"/>
      <w:bookmarkStart w:id="321" w:name="_Toc11744316"/>
      <w:bookmarkStart w:id="322" w:name="_Toc217987255"/>
      <w:r>
        <w:t>10.5.2</w:t>
      </w:r>
      <w:r w:rsidRPr="00AB5FED">
        <w:t>.</w:t>
      </w:r>
      <w:r>
        <w:t>2</w:t>
      </w:r>
      <w:r w:rsidRPr="00AB5FED">
        <w:t>.</w:t>
      </w:r>
      <w:r>
        <w:t>3</w:t>
      </w:r>
      <w:r w:rsidRPr="00AB5FED">
        <w:tab/>
      </w:r>
      <w:r>
        <w:t xml:space="preserve">IOPS </w:t>
      </w:r>
      <w:r w:rsidRPr="00AB5FED">
        <w:t>MCPTT ringing</w:t>
      </w:r>
      <w:bookmarkEnd w:id="319"/>
      <w:bookmarkEnd w:id="320"/>
      <w:bookmarkEnd w:id="321"/>
      <w:bookmarkEnd w:id="322"/>
    </w:p>
    <w:p w14:paraId="6492A962" w14:textId="77777777" w:rsidR="009A16B6" w:rsidRPr="00AB5FED" w:rsidRDefault="009A16B6" w:rsidP="009A16B6">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6978FF86" w14:textId="77777777" w:rsidR="009A16B6" w:rsidRPr="00AB5FED" w:rsidRDefault="009A16B6" w:rsidP="009A16B6">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69DE401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99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67FA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9A0A" w14:textId="77777777" w:rsidR="009A16B6" w:rsidRPr="00AB5FED" w:rsidRDefault="009A16B6" w:rsidP="003F7390">
            <w:pPr>
              <w:pStyle w:val="TAH"/>
            </w:pPr>
            <w:r w:rsidRPr="00AB5FED">
              <w:t>Description</w:t>
            </w:r>
          </w:p>
        </w:tc>
      </w:tr>
      <w:tr w:rsidR="009A16B6" w:rsidRPr="00AB5FED" w14:paraId="134DBB6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D464A"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E447F"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9E24" w14:textId="77777777" w:rsidR="009A16B6" w:rsidRPr="00AB5FED" w:rsidRDefault="009A16B6" w:rsidP="003F7390">
            <w:pPr>
              <w:pStyle w:val="TAL"/>
            </w:pPr>
            <w:r w:rsidRPr="00AB5FED">
              <w:t xml:space="preserve">The </w:t>
            </w:r>
            <w:r w:rsidRPr="00AB5FED">
              <w:rPr>
                <w:rFonts w:hint="eastAsia"/>
                <w:lang w:eastAsia="zh-CN"/>
              </w:rPr>
              <w:t>MCPTT ID</w:t>
            </w:r>
            <w:r w:rsidRPr="00AB5FED">
              <w:t xml:space="preserve"> of the calling party</w:t>
            </w:r>
          </w:p>
        </w:tc>
      </w:tr>
      <w:tr w:rsidR="009A16B6" w:rsidRPr="00AB5FED" w14:paraId="02BB327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F652"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87F75"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72EA" w14:textId="77777777" w:rsidR="009A16B6" w:rsidRPr="00AB5FED" w:rsidRDefault="009A16B6" w:rsidP="003F7390">
            <w:pPr>
              <w:pStyle w:val="TAL"/>
            </w:pPr>
            <w:r w:rsidRPr="00AB5FED">
              <w:t>The</w:t>
            </w:r>
            <w:r w:rsidRPr="00AB5FED">
              <w:rPr>
                <w:rFonts w:hint="eastAsia"/>
                <w:lang w:eastAsia="zh-CN"/>
              </w:rPr>
              <w:t xml:space="preserve"> MCPTT ID</w:t>
            </w:r>
            <w:r w:rsidRPr="00AB5FED">
              <w:t xml:space="preserve"> of the called party</w:t>
            </w:r>
          </w:p>
        </w:tc>
      </w:tr>
      <w:tr w:rsidR="009A16B6" w:rsidRPr="00AB5FED" w14:paraId="3B1834C9"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75DD" w14:textId="77777777" w:rsidR="009A16B6" w:rsidRPr="00AB5FED" w:rsidRDefault="009A16B6" w:rsidP="003F739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58471"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6B5C5" w14:textId="77777777" w:rsidR="009A16B6" w:rsidRPr="00AB5FED" w:rsidRDefault="009A16B6" w:rsidP="003F7390">
            <w:pPr>
              <w:pStyle w:val="TAL"/>
            </w:pPr>
            <w:r w:rsidRPr="00AB5FED">
              <w:t>Indication to the caller.</w:t>
            </w:r>
          </w:p>
        </w:tc>
      </w:tr>
    </w:tbl>
    <w:p w14:paraId="2AADE45A" w14:textId="77777777" w:rsidR="009A16B6" w:rsidRDefault="009A16B6" w:rsidP="009A16B6">
      <w:pPr>
        <w:rPr>
          <w:lang w:eastAsia="zh-CN"/>
        </w:rPr>
      </w:pPr>
    </w:p>
    <w:p w14:paraId="6C1E28A9" w14:textId="77777777" w:rsidR="009A16B6" w:rsidRPr="007617AF" w:rsidRDefault="009A16B6" w:rsidP="009A16B6">
      <w:pPr>
        <w:pStyle w:val="Heading5"/>
        <w:rPr>
          <w:lang w:eastAsia="zh-CN"/>
        </w:rPr>
      </w:pPr>
      <w:bookmarkStart w:id="323" w:name="_Toc460616130"/>
      <w:bookmarkStart w:id="324" w:name="_Toc460616991"/>
      <w:bookmarkStart w:id="325" w:name="_Toc11744336"/>
      <w:bookmarkStart w:id="326" w:name="_Toc217987256"/>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23"/>
      <w:bookmarkEnd w:id="324"/>
      <w:bookmarkEnd w:id="325"/>
      <w:bookmarkEnd w:id="326"/>
    </w:p>
    <w:p w14:paraId="5C0ABEAC" w14:textId="77777777" w:rsidR="009A16B6" w:rsidRPr="007617AF" w:rsidRDefault="009A16B6" w:rsidP="009A16B6">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2341C040" w14:textId="77777777" w:rsidR="009A16B6" w:rsidRPr="00416FBE" w:rsidRDefault="009A16B6" w:rsidP="009A16B6">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7617AF" w14:paraId="041B932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792314"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3E438936"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B961" w14:textId="77777777" w:rsidR="009A16B6" w:rsidRPr="00416FBE" w:rsidRDefault="009A16B6" w:rsidP="003F7390">
            <w:pPr>
              <w:pStyle w:val="TAH"/>
            </w:pPr>
            <w:r w:rsidRPr="00416FBE">
              <w:t>Description</w:t>
            </w:r>
          </w:p>
        </w:tc>
      </w:tr>
      <w:tr w:rsidR="009A16B6" w:rsidRPr="007617AF" w14:paraId="4C13FCA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0E85179" w14:textId="77777777" w:rsidR="009A16B6" w:rsidRPr="007617AF" w:rsidRDefault="009A16B6" w:rsidP="003F7390">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5B8A6BCB" w14:textId="77777777" w:rsidR="009A16B6" w:rsidRPr="007617AF" w:rsidRDefault="009A16B6" w:rsidP="003F7390">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269B" w14:textId="77777777" w:rsidR="009A16B6" w:rsidRPr="007617AF" w:rsidRDefault="009A16B6" w:rsidP="003F7390">
            <w:pPr>
              <w:pStyle w:val="TAL"/>
              <w:rPr>
                <w:lang w:eastAsia="zh-CN"/>
              </w:rPr>
            </w:pPr>
            <w:r w:rsidRPr="007617AF">
              <w:t>The identity of the calling party</w:t>
            </w:r>
          </w:p>
        </w:tc>
      </w:tr>
      <w:tr w:rsidR="009A16B6" w:rsidRPr="007617AF" w14:paraId="4EB70A5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5D12FB2"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51F9801" w14:textId="77777777" w:rsidR="009A16B6" w:rsidRPr="007617AF" w:rsidRDefault="009A16B6" w:rsidP="003F7390">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73E20"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r w:rsidR="009A16B6" w:rsidRPr="007617AF" w14:paraId="7707D2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F14BF10" w14:textId="77777777" w:rsidR="009A16B6" w:rsidRPr="007617AF" w:rsidRDefault="009A16B6" w:rsidP="003F7390">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39F2B4A3" w14:textId="77777777" w:rsidR="009A16B6" w:rsidRPr="007617AF" w:rsidRDefault="009A16B6" w:rsidP="003F7390">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934E" w14:textId="77777777" w:rsidR="009A16B6" w:rsidRPr="007617AF" w:rsidRDefault="009A16B6" w:rsidP="003F7390">
            <w:pPr>
              <w:pStyle w:val="TAL"/>
            </w:pPr>
            <w:r w:rsidRPr="007617AF">
              <w:t xml:space="preserve">This element indicates the reason for the private call release. </w:t>
            </w:r>
            <w:r w:rsidRPr="009952C5">
              <w:t>e.g., Originating client requested</w:t>
            </w:r>
            <w:r>
              <w:t>.</w:t>
            </w:r>
          </w:p>
        </w:tc>
      </w:tr>
    </w:tbl>
    <w:p w14:paraId="022D1188" w14:textId="77777777" w:rsidR="009A16B6" w:rsidRPr="007617AF" w:rsidRDefault="009A16B6" w:rsidP="009A16B6">
      <w:pPr>
        <w:rPr>
          <w:lang w:eastAsia="zh-CN"/>
        </w:rPr>
      </w:pPr>
    </w:p>
    <w:p w14:paraId="16063299" w14:textId="77777777" w:rsidR="009A16B6" w:rsidRPr="007617AF" w:rsidRDefault="009A16B6" w:rsidP="009A16B6">
      <w:pPr>
        <w:pStyle w:val="Heading5"/>
        <w:rPr>
          <w:lang w:eastAsia="zh-CN"/>
        </w:rPr>
      </w:pPr>
      <w:bookmarkStart w:id="327" w:name="_Toc460616131"/>
      <w:bookmarkStart w:id="328" w:name="_Toc460616992"/>
      <w:bookmarkStart w:id="329" w:name="_Toc11744337"/>
      <w:bookmarkStart w:id="330" w:name="_Toc217987257"/>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27"/>
      <w:bookmarkEnd w:id="328"/>
      <w:bookmarkEnd w:id="329"/>
      <w:bookmarkEnd w:id="330"/>
    </w:p>
    <w:p w14:paraId="06CFE729" w14:textId="77777777" w:rsidR="009A16B6" w:rsidRPr="007617AF" w:rsidRDefault="009A16B6" w:rsidP="009A16B6">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0E3D6A0" w14:textId="77777777" w:rsidR="009A16B6" w:rsidRPr="00416FBE" w:rsidRDefault="009A16B6" w:rsidP="009A16B6">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A16B6" w:rsidRPr="007617AF" w14:paraId="070387EE"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6FADA3F2" w14:textId="77777777" w:rsidR="009A16B6" w:rsidRPr="00416FBE" w:rsidRDefault="009A16B6" w:rsidP="003F7390">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73776370" w14:textId="77777777" w:rsidR="009A16B6" w:rsidRPr="00416FBE" w:rsidRDefault="009A16B6" w:rsidP="003F7390">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62EA883" w14:textId="77777777" w:rsidR="009A16B6" w:rsidRPr="00416FBE" w:rsidRDefault="009A16B6" w:rsidP="003F7390">
            <w:pPr>
              <w:pStyle w:val="TAH"/>
            </w:pPr>
            <w:r w:rsidRPr="00416FBE">
              <w:t>Description</w:t>
            </w:r>
          </w:p>
        </w:tc>
      </w:tr>
      <w:tr w:rsidR="009A16B6" w:rsidRPr="007617AF" w14:paraId="468657A4"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D825CE0" w14:textId="77777777" w:rsidR="009A16B6" w:rsidRPr="007617AF" w:rsidRDefault="009A16B6" w:rsidP="003F7390">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7D31C5AD" w14:textId="77777777" w:rsidR="009A16B6" w:rsidRPr="007617AF" w:rsidRDefault="009A16B6" w:rsidP="003F7390">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97988E9" w14:textId="77777777" w:rsidR="009A16B6" w:rsidRPr="007617AF" w:rsidRDefault="009A16B6" w:rsidP="003F7390">
            <w:pPr>
              <w:pStyle w:val="TAL"/>
              <w:rPr>
                <w:lang w:eastAsia="zh-CN"/>
              </w:rPr>
            </w:pPr>
            <w:r w:rsidRPr="007617AF">
              <w:t>The identity of the calling party</w:t>
            </w:r>
          </w:p>
        </w:tc>
      </w:tr>
      <w:tr w:rsidR="009A16B6" w:rsidRPr="007617AF" w14:paraId="0A7568C1"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ADD184E"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7EFA271F" w14:textId="77777777" w:rsidR="009A16B6" w:rsidRPr="007617AF" w:rsidRDefault="009A16B6" w:rsidP="003F7390">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BD8B4"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bl>
    <w:p w14:paraId="55407526" w14:textId="77777777" w:rsidR="009A16B6" w:rsidRDefault="009A16B6" w:rsidP="009A16B6">
      <w:pPr>
        <w:rPr>
          <w:lang w:eastAsia="zh-CN"/>
        </w:rPr>
      </w:pPr>
    </w:p>
    <w:p w14:paraId="24DB261F" w14:textId="77777777" w:rsidR="009A16B6" w:rsidRPr="00AB5FED" w:rsidRDefault="009A16B6" w:rsidP="009A16B6">
      <w:pPr>
        <w:pStyle w:val="Heading5"/>
        <w:rPr>
          <w:lang w:eastAsia="ko-KR"/>
        </w:rPr>
      </w:pPr>
      <w:bookmarkStart w:id="331" w:name="_Toc460616078"/>
      <w:bookmarkStart w:id="332" w:name="_Toc460616939"/>
      <w:bookmarkStart w:id="333" w:name="_Toc27953371"/>
      <w:bookmarkStart w:id="334" w:name="_Toc217987258"/>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31"/>
      <w:bookmarkEnd w:id="332"/>
      <w:bookmarkEnd w:id="333"/>
      <w:r w:rsidRPr="00EE183F">
        <w:t xml:space="preserve"> </w:t>
      </w:r>
      <w:r w:rsidRPr="00AB5FED">
        <w:t>upgrade</w:t>
      </w:r>
      <w:bookmarkEnd w:id="334"/>
    </w:p>
    <w:p w14:paraId="06523BA5" w14:textId="77777777" w:rsidR="009A16B6" w:rsidRPr="00AB5FED" w:rsidRDefault="009A16B6" w:rsidP="009A16B6">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1BC6EE41" w14:textId="77777777" w:rsidR="009A16B6" w:rsidRPr="00AB5FED" w:rsidRDefault="009A16B6" w:rsidP="009A16B6">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44C588E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EE7C4"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E0DDE"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6B1F2" w14:textId="77777777" w:rsidR="009A16B6" w:rsidRPr="00AB5FED" w:rsidRDefault="009A16B6" w:rsidP="003F7390">
            <w:pPr>
              <w:pStyle w:val="TAH"/>
            </w:pPr>
            <w:r w:rsidRPr="00AB5FED">
              <w:t>Description</w:t>
            </w:r>
          </w:p>
        </w:tc>
      </w:tr>
      <w:tr w:rsidR="009A16B6" w:rsidRPr="00AB5FED" w14:paraId="6FF29FCD"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0CBDE"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A035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E74C7" w14:textId="77777777" w:rsidR="009A16B6" w:rsidRPr="00AB5FED" w:rsidRDefault="009A16B6" w:rsidP="003F7390">
            <w:pPr>
              <w:pStyle w:val="TAL"/>
            </w:pPr>
            <w:r w:rsidRPr="00AB5FED">
              <w:t>The identity of the</w:t>
            </w:r>
            <w:r>
              <w:t xml:space="preserve"> calling party</w:t>
            </w:r>
          </w:p>
        </w:tc>
      </w:tr>
      <w:tr w:rsidR="009A16B6" w:rsidRPr="00AB5FED" w14:paraId="3795B158"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D70"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462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8A95B" w14:textId="77777777" w:rsidR="009A16B6" w:rsidRPr="00AB5FED" w:rsidRDefault="009A16B6" w:rsidP="003F7390">
            <w:pPr>
              <w:pStyle w:val="TAL"/>
            </w:pPr>
            <w:r w:rsidRPr="00AB5FED">
              <w:t xml:space="preserve">The </w:t>
            </w:r>
            <w:r>
              <w:t>identity of the called party</w:t>
            </w:r>
          </w:p>
        </w:tc>
      </w:tr>
    </w:tbl>
    <w:p w14:paraId="04C15A09" w14:textId="77777777" w:rsidR="009A16B6" w:rsidRPr="00DE083E" w:rsidRDefault="009A16B6" w:rsidP="009A16B6">
      <w:pPr>
        <w:rPr>
          <w:lang w:eastAsia="zh-CN"/>
        </w:rPr>
      </w:pPr>
    </w:p>
    <w:p w14:paraId="08A7AF50" w14:textId="77777777" w:rsidR="009A16B6" w:rsidRPr="00700BB4" w:rsidRDefault="009A16B6" w:rsidP="009A16B6">
      <w:pPr>
        <w:pStyle w:val="Heading4"/>
      </w:pPr>
      <w:bookmarkStart w:id="335" w:name="_Toc217987259"/>
      <w:r>
        <w:t>10.5.2</w:t>
      </w:r>
      <w:r w:rsidRPr="003870EE">
        <w:t>.3</w:t>
      </w:r>
      <w:r w:rsidRPr="00700BB4">
        <w:tab/>
      </w:r>
      <w:r>
        <w:t>IOPS p</w:t>
      </w:r>
      <w:r w:rsidRPr="00700BB4">
        <w:t>rivate call setup in automatic commencement mode procedure</w:t>
      </w:r>
      <w:bookmarkEnd w:id="335"/>
    </w:p>
    <w:p w14:paraId="23FD51B4" w14:textId="77777777" w:rsidR="009A16B6" w:rsidRDefault="009A16B6" w:rsidP="009A16B6">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36" w:name="_Hlk22809970"/>
      <w:r w:rsidRPr="00416FBE">
        <w:t>based on the IP connectivity functionality</w:t>
      </w:r>
      <w:bookmarkEnd w:id="336"/>
      <w:r w:rsidRPr="00416FBE">
        <w:t>.</w:t>
      </w:r>
    </w:p>
    <w:p w14:paraId="48341E5D" w14:textId="77777777" w:rsidR="009A16B6" w:rsidRPr="00416FBE" w:rsidRDefault="009A16B6" w:rsidP="009A16B6">
      <w:r w:rsidRPr="00416FBE">
        <w:t xml:space="preserve">The procedure focuses on the case </w:t>
      </w:r>
      <w:r>
        <w:t>of</w:t>
      </w:r>
      <w:r w:rsidRPr="00416FBE">
        <w:t xml:space="preserve"> an </w:t>
      </w:r>
      <w:r>
        <w:t xml:space="preserve">IOPS </w:t>
      </w:r>
      <w:r w:rsidRPr="00416FBE">
        <w:t>MCPTT private call using an automatic commencement mode.</w:t>
      </w:r>
    </w:p>
    <w:p w14:paraId="127DA390" w14:textId="77777777" w:rsidR="009A16B6" w:rsidRPr="00416FBE" w:rsidRDefault="009A16B6" w:rsidP="009A16B6">
      <w:r w:rsidRPr="00416FBE">
        <w:t>Pre-conditions:</w:t>
      </w:r>
    </w:p>
    <w:p w14:paraId="78F8939D" w14:textId="77777777" w:rsidR="009A16B6" w:rsidRDefault="009A16B6" w:rsidP="009A16B6">
      <w:pPr>
        <w:pStyle w:val="B1"/>
      </w:pPr>
      <w:r>
        <w:t>-</w:t>
      </w:r>
      <w:r>
        <w:tab/>
      </w:r>
      <w:r w:rsidRPr="00416FBE">
        <w:t>MCPTT user profile used for the IOPS mode of operation is pre-provisioned in the MCPTT UEs.</w:t>
      </w:r>
    </w:p>
    <w:p w14:paraId="7343F919"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11B83915"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63729DFD" w14:textId="77777777" w:rsidR="009A16B6" w:rsidRPr="00416FBE"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3F23D810" w14:textId="77777777" w:rsidR="009A16B6" w:rsidRPr="00416FBE" w:rsidRDefault="009A16B6" w:rsidP="009A16B6">
      <w:pPr>
        <w:pStyle w:val="TH"/>
      </w:pPr>
      <w:r>
        <w:object w:dxaOrig="7420" w:dyaOrig="8920" w14:anchorId="4ED47200">
          <v:shape id="_x0000_i1042" type="#_x0000_t75" style="width:354.1pt;height:427pt" o:ole="">
            <v:imagedata r:id="rId43" o:title=""/>
          </v:shape>
          <o:OLEObject Type="Embed" ProgID="Visio.Drawing.11" ShapeID="_x0000_i1042" DrawAspect="Content" ObjectID="_1828600065" r:id="rId44"/>
        </w:object>
      </w:r>
    </w:p>
    <w:p w14:paraId="5D24BFE4" w14:textId="77777777" w:rsidR="009A16B6" w:rsidRPr="00416FBE" w:rsidRDefault="009A16B6" w:rsidP="009A16B6">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5E2851D" w14:textId="77777777" w:rsidR="009A16B6" w:rsidRPr="00416FBE" w:rsidRDefault="009A16B6" w:rsidP="009A16B6">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3E1989F8"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74CEC02A" w14:textId="77777777" w:rsidR="009A16B6" w:rsidRDefault="009A16B6" w:rsidP="009A16B6">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p>
    <w:p w14:paraId="3AAEF9A1"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65AB5E64"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7A511869" w14:textId="77777777" w:rsidR="009A16B6" w:rsidRPr="00416FBE" w:rsidRDefault="009A16B6" w:rsidP="009A16B6">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14227E8A" w14:textId="77777777" w:rsidR="009A16B6" w:rsidRDefault="009A16B6" w:rsidP="009A16B6">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A5D3A7E" w14:textId="77777777" w:rsidR="009A16B6" w:rsidRPr="0074781F" w:rsidRDefault="009A16B6" w:rsidP="009A16B6">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3599BCC1" w14:textId="77777777" w:rsidR="009A16B6" w:rsidRPr="0074781F" w:rsidRDefault="009A16B6" w:rsidP="009A16B6">
      <w:pPr>
        <w:pStyle w:val="NO"/>
      </w:pPr>
      <w:r w:rsidRPr="0074781F">
        <w:t>NOTE:</w:t>
      </w:r>
      <w:r w:rsidRPr="0074781F">
        <w:tab/>
        <w:t xml:space="preserve">Step </w:t>
      </w:r>
      <w:r>
        <w:t>6</w:t>
      </w:r>
      <w:r w:rsidRPr="0074781F">
        <w:t xml:space="preserve"> can also occur prior to step </w:t>
      </w:r>
      <w:r>
        <w:t>5</w:t>
      </w:r>
      <w:r w:rsidRPr="0074781F">
        <w:t>.</w:t>
      </w:r>
    </w:p>
    <w:p w14:paraId="65EB0ECE"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05A3D4BF"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79256A0A" w14:textId="77777777" w:rsidR="009A16B6" w:rsidRDefault="009A16B6" w:rsidP="009A16B6">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2B620CDA" w14:textId="77777777" w:rsidR="009A16B6" w:rsidRPr="00345D50" w:rsidRDefault="009A16B6" w:rsidP="009A16B6">
      <w:pPr>
        <w:pStyle w:val="Heading4"/>
      </w:pPr>
      <w:bookmarkStart w:id="337" w:name="_Toc217987260"/>
      <w:r w:rsidRPr="004A4D90">
        <w:t>10.</w:t>
      </w:r>
      <w:r>
        <w:t>5</w:t>
      </w:r>
      <w:r w:rsidRPr="004A4D90">
        <w:t>.</w:t>
      </w:r>
      <w:r>
        <w:t>2</w:t>
      </w:r>
      <w:r w:rsidRPr="004A4D90">
        <w:t>.</w:t>
      </w:r>
      <w:r>
        <w:t>4</w:t>
      </w:r>
      <w:r w:rsidRPr="00345D50">
        <w:tab/>
      </w:r>
      <w:r>
        <w:t>IOPS p</w:t>
      </w:r>
      <w:r w:rsidRPr="00345D50">
        <w:t>rivate call setup in manual commencement mode procedure</w:t>
      </w:r>
      <w:bookmarkEnd w:id="337"/>
    </w:p>
    <w:p w14:paraId="6B93CD8D" w14:textId="77777777" w:rsidR="009A16B6" w:rsidRPr="004A4D90" w:rsidRDefault="009A16B6" w:rsidP="009A16B6">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20418992" w14:textId="77777777" w:rsidR="009A16B6" w:rsidRPr="004A4D90" w:rsidRDefault="009A16B6" w:rsidP="009A16B6">
      <w:r w:rsidRPr="004A4D90">
        <w:t>Pre-conditions:</w:t>
      </w:r>
    </w:p>
    <w:p w14:paraId="0D475685" w14:textId="77777777" w:rsidR="009A16B6" w:rsidRDefault="009A16B6" w:rsidP="009A16B6">
      <w:pPr>
        <w:pStyle w:val="B1"/>
      </w:pPr>
      <w:bookmarkStart w:id="338" w:name="_Hlk22810094"/>
      <w:r>
        <w:t>-</w:t>
      </w:r>
      <w:r>
        <w:tab/>
      </w:r>
      <w:r w:rsidRPr="00416FBE">
        <w:t>MCPTT user profile used for the IOPS mode of operation is pre-provisioned in the MCPTT UEs.</w:t>
      </w:r>
    </w:p>
    <w:p w14:paraId="04CEF3CD"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126BBDE4"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4A609311" w14:textId="77777777" w:rsidR="009A16B6" w:rsidRPr="00416FBE" w:rsidRDefault="009A16B6" w:rsidP="009A16B6">
      <w:pPr>
        <w:pStyle w:val="B1"/>
      </w:pPr>
      <w:r>
        <w:t>-</w:t>
      </w:r>
      <w:r>
        <w:tab/>
      </w:r>
      <w:r w:rsidRPr="00345D50">
        <w:t>MCPTT clients have retrieved connectivity information from target MCPTT users</w:t>
      </w:r>
      <w:r w:rsidRPr="00416FBE">
        <w:t>.</w:t>
      </w:r>
    </w:p>
    <w:bookmarkEnd w:id="338"/>
    <w:p w14:paraId="75F6D8B3" w14:textId="77777777" w:rsidR="009A16B6" w:rsidRPr="004A4D90" w:rsidRDefault="009A16B6" w:rsidP="009A16B6">
      <w:pPr>
        <w:pStyle w:val="B1"/>
      </w:pPr>
    </w:p>
    <w:p w14:paraId="19E44FF4" w14:textId="77777777" w:rsidR="009A16B6" w:rsidRPr="004A4D90" w:rsidRDefault="009A16B6" w:rsidP="009A16B6">
      <w:pPr>
        <w:pStyle w:val="TH"/>
      </w:pPr>
      <w:r>
        <w:object w:dxaOrig="7490" w:dyaOrig="11761" w14:anchorId="47265226">
          <v:shape id="_x0000_i1043" type="#_x0000_t75" style="width:374.6pt;height:587.85pt" o:ole="">
            <v:imagedata r:id="rId45" o:title=""/>
          </v:shape>
          <o:OLEObject Type="Embed" ProgID="Visio.Drawing.11" ShapeID="_x0000_i1043" DrawAspect="Content" ObjectID="_1828600066" r:id="rId46"/>
        </w:object>
      </w:r>
    </w:p>
    <w:p w14:paraId="66DC001B" w14:textId="77777777" w:rsidR="009A16B6" w:rsidRPr="004A4D90" w:rsidRDefault="009A16B6" w:rsidP="009A16B6">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20FCFC0E" w14:textId="77777777" w:rsidR="009A16B6" w:rsidRPr="004A4D90" w:rsidRDefault="009A16B6" w:rsidP="009A16B6">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245E5C4F" w14:textId="77777777" w:rsidR="009A16B6" w:rsidRDefault="009A16B6" w:rsidP="009A16B6">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53081784" w14:textId="77777777" w:rsidR="009A16B6" w:rsidRDefault="009A16B6" w:rsidP="009A16B6">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787B1477"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4CD208E" w14:textId="77777777" w:rsidR="009A16B6" w:rsidRPr="0089403F" w:rsidRDefault="009A16B6" w:rsidP="009A16B6">
      <w:pPr>
        <w:pStyle w:val="B1"/>
      </w:pPr>
      <w:r>
        <w:t>4.</w:t>
      </w:r>
      <w:r>
        <w:tab/>
        <w:t>The IOPS MC connectivity function distributes the session packets carrying the IOPS call setup request to the MCPTT client 2.</w:t>
      </w:r>
    </w:p>
    <w:p w14:paraId="6C669CDC" w14:textId="77777777" w:rsidR="009A16B6" w:rsidRPr="0089403F" w:rsidRDefault="009A16B6" w:rsidP="009A16B6">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379C8362" w14:textId="77777777" w:rsidR="009A16B6" w:rsidRPr="0089403F" w:rsidRDefault="009A16B6" w:rsidP="009A16B6">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0A6909F7" w14:textId="77777777" w:rsidR="009A16B6" w:rsidRPr="00584F0E" w:rsidRDefault="009A16B6" w:rsidP="009A16B6">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7AB00784"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E1D5B66" w14:textId="77777777" w:rsidR="009A16B6" w:rsidRDefault="009A16B6" w:rsidP="009A16B6">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748290D" w14:textId="77777777" w:rsidR="009A16B6" w:rsidRDefault="009A16B6" w:rsidP="009A16B6">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065BBF21" w14:textId="77777777" w:rsidR="009A16B6" w:rsidRPr="00584F0E" w:rsidRDefault="009A16B6" w:rsidP="009A16B6">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08BFFB94" w14:textId="77777777" w:rsidR="009A16B6" w:rsidRDefault="009A16B6" w:rsidP="009A16B6">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385FB5">
        <w:t>.</w:t>
      </w:r>
    </w:p>
    <w:p w14:paraId="48232525" w14:textId="77777777" w:rsidR="009A16B6" w:rsidRDefault="009A16B6" w:rsidP="009A16B6">
      <w:pPr>
        <w:pStyle w:val="B1"/>
      </w:pPr>
      <w:r>
        <w:t>11.</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0754E81E" w14:textId="77777777" w:rsidR="009A16B6" w:rsidRDefault="009A16B6" w:rsidP="009A16B6">
      <w:pPr>
        <w:pStyle w:val="B1"/>
      </w:pPr>
      <w:r>
        <w:t>12.</w:t>
      </w:r>
      <w:r>
        <w:tab/>
        <w:t xml:space="preserve">The IOPS MC connectivity function distributes the session packets carrying the IOPS </w:t>
      </w:r>
      <w:r w:rsidRPr="00584F0E">
        <w:t xml:space="preserve">call setup response </w:t>
      </w:r>
      <w:r>
        <w:t>to the MCPTT client 1.</w:t>
      </w:r>
    </w:p>
    <w:p w14:paraId="5F597B0C" w14:textId="77777777" w:rsidR="009A16B6" w:rsidRDefault="009A16B6" w:rsidP="009A16B6">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06D26563" w14:textId="77777777" w:rsidR="009A16B6" w:rsidRPr="00FB3429" w:rsidRDefault="009A16B6" w:rsidP="009A16B6">
      <w:pPr>
        <w:pStyle w:val="Heading4"/>
      </w:pPr>
      <w:bookmarkStart w:id="339" w:name="_Toc217987261"/>
      <w:r w:rsidRPr="004A4D90">
        <w:t>10.</w:t>
      </w:r>
      <w:r>
        <w:t>5</w:t>
      </w:r>
      <w:r w:rsidRPr="004A4D90">
        <w:t>.</w:t>
      </w:r>
      <w:r>
        <w:t>2</w:t>
      </w:r>
      <w:r w:rsidRPr="004A4D90">
        <w:t>.</w:t>
      </w:r>
      <w:r>
        <w:t>5</w:t>
      </w:r>
      <w:r w:rsidRPr="00FB3429">
        <w:tab/>
      </w:r>
      <w:r>
        <w:t>IOPS p</w:t>
      </w:r>
      <w:r w:rsidRPr="00FB3429">
        <w:t xml:space="preserve">rivate call </w:t>
      </w:r>
      <w:r>
        <w:t>release</w:t>
      </w:r>
      <w:bookmarkEnd w:id="339"/>
    </w:p>
    <w:p w14:paraId="50883B44" w14:textId="77777777" w:rsidR="009A16B6" w:rsidRPr="00AB5FED" w:rsidRDefault="009A16B6" w:rsidP="009A16B6">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1556714E" w14:textId="77777777" w:rsidR="009A16B6" w:rsidRDefault="009A16B6" w:rsidP="009A16B6">
      <w:r w:rsidRPr="00AB5FED">
        <w:t>Pre-conditions:</w:t>
      </w:r>
    </w:p>
    <w:p w14:paraId="30456965" w14:textId="77777777" w:rsidR="009A16B6" w:rsidRPr="00416FBE" w:rsidRDefault="009A16B6" w:rsidP="009A16B6">
      <w:pPr>
        <w:pStyle w:val="B1"/>
      </w:pPr>
      <w:r>
        <w:t>-</w:t>
      </w:r>
      <w:r>
        <w:tab/>
        <w:t xml:space="preserve">Two </w:t>
      </w:r>
      <w:r w:rsidRPr="00AB5FED">
        <w:t xml:space="preserve">MCPTT users are currently engaged in an </w:t>
      </w:r>
      <w:r>
        <w:t xml:space="preserve">IOPS </w:t>
      </w:r>
      <w:r w:rsidRPr="00AB5FED">
        <w:t>MCPTT private call</w:t>
      </w:r>
      <w:r>
        <w:t xml:space="preserve"> </w:t>
      </w:r>
      <w:r w:rsidRPr="00416FBE">
        <w:t>based on the IP connectivity functionality</w:t>
      </w:r>
      <w:r>
        <w:t>.</w:t>
      </w:r>
      <w:r w:rsidRPr="00416FBE">
        <w:t xml:space="preserve"> </w:t>
      </w:r>
    </w:p>
    <w:p w14:paraId="71E91A09" w14:textId="77777777" w:rsidR="009A16B6" w:rsidRPr="00AB5FED" w:rsidRDefault="009A16B6" w:rsidP="009A16B6">
      <w:pPr>
        <w:pStyle w:val="TH"/>
      </w:pPr>
      <w:r>
        <w:object w:dxaOrig="7421" w:dyaOrig="8921" w14:anchorId="242A6814">
          <v:shape id="_x0000_i1044" type="#_x0000_t75" style="width:366.85pt;height:441.55pt" o:ole="">
            <v:imagedata r:id="rId47" o:title=""/>
          </v:shape>
          <o:OLEObject Type="Embed" ProgID="Visio.Drawing.11" ShapeID="_x0000_i1044" DrawAspect="Content" ObjectID="_1828600067" r:id="rId48"/>
        </w:object>
      </w:r>
    </w:p>
    <w:p w14:paraId="1698BD03" w14:textId="77777777" w:rsidR="009A16B6" w:rsidRPr="00AB5FED" w:rsidRDefault="009A16B6" w:rsidP="009A16B6">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7C97EBBC" w14:textId="77777777" w:rsidR="009A16B6" w:rsidRPr="00AB5FED" w:rsidRDefault="009A16B6" w:rsidP="009A16B6">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6B3B8EB8" w14:textId="77777777" w:rsidR="009A16B6" w:rsidRDefault="009A16B6" w:rsidP="009A16B6">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AB5FED">
        <w:t>.</w:t>
      </w:r>
    </w:p>
    <w:p w14:paraId="66DF19C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17EC1D7E" w14:textId="77777777" w:rsidR="009A16B6" w:rsidRPr="00AB5FED" w:rsidRDefault="009A16B6" w:rsidP="009A16B6">
      <w:pPr>
        <w:pStyle w:val="B1"/>
      </w:pPr>
      <w:r>
        <w:t>4.</w:t>
      </w:r>
      <w:r>
        <w:tab/>
        <w:t>The IOPS MC connectivity function distributes the session packets carrying the IOPS call release request to the MCPTT client 2.</w:t>
      </w:r>
    </w:p>
    <w:p w14:paraId="58342178" w14:textId="77777777" w:rsidR="009A16B6" w:rsidRPr="00AB5FED" w:rsidRDefault="009A16B6" w:rsidP="009A16B6">
      <w:pPr>
        <w:pStyle w:val="B1"/>
      </w:pPr>
      <w:r>
        <w:t>5</w:t>
      </w:r>
      <w:r w:rsidRPr="00AB5FED">
        <w:t>.</w:t>
      </w:r>
      <w:r w:rsidRPr="00AB5FED">
        <w:tab/>
        <w:t xml:space="preserve">The MCPTT client 2 notifies the MCPTT user about the </w:t>
      </w:r>
      <w:r>
        <w:t xml:space="preserve">IOPS </w:t>
      </w:r>
      <w:r w:rsidRPr="00AB5FED">
        <w:t>private call release.</w:t>
      </w:r>
    </w:p>
    <w:p w14:paraId="62F4E95C" w14:textId="77777777" w:rsidR="009A16B6" w:rsidRPr="00AB5FED" w:rsidRDefault="009A16B6" w:rsidP="009A16B6">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68A9566C" w14:textId="77777777" w:rsidR="009A16B6" w:rsidRPr="00AB5FED" w:rsidRDefault="009A16B6" w:rsidP="009A16B6">
      <w:pPr>
        <w:pStyle w:val="NO"/>
      </w:pPr>
      <w:r w:rsidRPr="00AB5FED">
        <w:lastRenderedPageBreak/>
        <w:t>NOTE:</w:t>
      </w:r>
      <w:r w:rsidRPr="00AB5FED">
        <w:tab/>
        <w:t xml:space="preserve">Step </w:t>
      </w:r>
      <w:r>
        <w:t>6</w:t>
      </w:r>
      <w:r w:rsidRPr="00AB5FED">
        <w:t xml:space="preserve"> can also occur prior to step </w:t>
      </w:r>
      <w:r>
        <w:t>5</w:t>
      </w:r>
      <w:r w:rsidRPr="00AB5FED">
        <w:t>.</w:t>
      </w:r>
    </w:p>
    <w:p w14:paraId="43654B92"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2010EDD1" w14:textId="77777777" w:rsidR="009A16B6" w:rsidRDefault="009A16B6" w:rsidP="009A16B6">
      <w:pPr>
        <w:pStyle w:val="B1"/>
      </w:pPr>
      <w:r>
        <w:t>8.</w:t>
      </w:r>
      <w:r>
        <w:tab/>
        <w:t>The IOPS MC connectivity function distributes the session packets carrying the IOPS call release response</w:t>
      </w:r>
      <w:r w:rsidRPr="004E675D">
        <w:t xml:space="preserve"> </w:t>
      </w:r>
      <w:r>
        <w:t>to the MCPTT client 1.</w:t>
      </w:r>
    </w:p>
    <w:p w14:paraId="4480333B" w14:textId="77777777" w:rsidR="009A16B6" w:rsidRDefault="009A16B6" w:rsidP="009A16B6">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053A4324" w14:textId="77777777" w:rsidR="009A16B6" w:rsidRPr="00FB507F" w:rsidRDefault="009A16B6" w:rsidP="009A16B6">
      <w:pPr>
        <w:pStyle w:val="Heading4"/>
      </w:pPr>
      <w:bookmarkStart w:id="340" w:name="_Toc217987262"/>
      <w:r>
        <w:t>10.5.2</w:t>
      </w:r>
      <w:r w:rsidRPr="003870EE">
        <w:t>.</w:t>
      </w:r>
      <w:r>
        <w:t>6</w:t>
      </w:r>
      <w:r w:rsidRPr="00FB507F">
        <w:tab/>
      </w:r>
      <w:r>
        <w:t>IOPS emergency private</w:t>
      </w:r>
      <w:r w:rsidRPr="00FB507F">
        <w:t xml:space="preserve"> call</w:t>
      </w:r>
      <w:bookmarkEnd w:id="340"/>
    </w:p>
    <w:p w14:paraId="272E745A" w14:textId="77777777" w:rsidR="009A16B6" w:rsidRDefault="009A16B6" w:rsidP="009A16B6">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41" w:name="_Hlk36744988"/>
      <w:r>
        <w:t xml:space="preserve"> The called MCPTT user can become aware of the emergency state of the calling MCPTT user based on the emergency indicator.</w:t>
      </w:r>
      <w:bookmarkEnd w:id="341"/>
    </w:p>
    <w:p w14:paraId="3C3263FB" w14:textId="77777777" w:rsidR="009A16B6" w:rsidRDefault="009A16B6" w:rsidP="009A16B6">
      <w:bookmarkStart w:id="342"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42"/>
    <w:p w14:paraId="7432725E" w14:textId="77777777" w:rsidR="009A16B6" w:rsidRDefault="009A16B6" w:rsidP="009A16B6">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4E5A665A" w14:textId="77777777" w:rsidR="009A16B6" w:rsidRDefault="009A16B6" w:rsidP="009A16B6">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7D155B3D" w14:textId="77777777" w:rsidR="009A16B6" w:rsidRPr="00416FBE" w:rsidRDefault="009A16B6" w:rsidP="009A16B6">
      <w:r w:rsidRPr="00416FBE">
        <w:t>Pre-conditions:</w:t>
      </w:r>
    </w:p>
    <w:p w14:paraId="375A3D7B" w14:textId="77777777" w:rsidR="009A16B6" w:rsidRDefault="009A16B6" w:rsidP="009A16B6">
      <w:pPr>
        <w:pStyle w:val="B1"/>
      </w:pPr>
      <w:r>
        <w:t>-</w:t>
      </w:r>
      <w:r>
        <w:tab/>
      </w:r>
      <w:r w:rsidRPr="00416FBE">
        <w:t>MCPTT user profile used for the IOPS mode of operation is pre-provisioned in the MCPTT UEs.</w:t>
      </w:r>
    </w:p>
    <w:p w14:paraId="1BF55726"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2E1D20E0"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E830393" w14:textId="77777777" w:rsidR="009A16B6" w:rsidRPr="008428E0"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732CDBD7" w14:textId="77777777" w:rsidR="009A16B6" w:rsidRPr="00416FBE" w:rsidRDefault="009A16B6" w:rsidP="009A16B6">
      <w:pPr>
        <w:pStyle w:val="B1"/>
      </w:pPr>
    </w:p>
    <w:p w14:paraId="1AFAC536" w14:textId="77777777" w:rsidR="009A16B6" w:rsidRPr="00416FBE" w:rsidRDefault="009A16B6" w:rsidP="009A16B6">
      <w:pPr>
        <w:pStyle w:val="TH"/>
      </w:pPr>
      <w:r>
        <w:object w:dxaOrig="7421" w:dyaOrig="8921" w14:anchorId="09E78CCD">
          <v:shape id="_x0000_i1045" type="#_x0000_t75" style="width:371.4pt;height:445.65pt" o:ole="">
            <v:imagedata r:id="rId49" o:title=""/>
          </v:shape>
          <o:OLEObject Type="Embed" ProgID="Visio.Drawing.11" ShapeID="_x0000_i1045" DrawAspect="Content" ObjectID="_1828600068" r:id="rId50"/>
        </w:object>
      </w:r>
    </w:p>
    <w:p w14:paraId="216C7712" w14:textId="77777777" w:rsidR="009A16B6" w:rsidRPr="00416FBE" w:rsidRDefault="009A16B6" w:rsidP="009A16B6">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5920A7D5" w14:textId="77777777" w:rsidR="009A16B6" w:rsidRDefault="009A16B6" w:rsidP="009A16B6">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54D37C5B"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50569110"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2408032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626CED8A"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07E1BE33" w14:textId="77777777" w:rsidR="009A16B6" w:rsidRPr="00416FBE" w:rsidRDefault="009A16B6" w:rsidP="009A16B6">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7A4A4FB0" w14:textId="77777777" w:rsidR="009A16B6" w:rsidRDefault="009A16B6" w:rsidP="009A16B6">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FE016BD" w14:textId="77777777" w:rsidR="009A16B6" w:rsidRDefault="009A16B6" w:rsidP="009A16B6">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22D5179F" w14:textId="77777777" w:rsidR="009A16B6" w:rsidRPr="0074781F"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63F7E2C3"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37C32EED"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55EC1D01" w14:textId="77777777" w:rsidR="009A16B6" w:rsidRDefault="009A16B6" w:rsidP="009A16B6">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5E218036" w14:textId="77777777" w:rsidR="009A16B6" w:rsidRPr="0014397E" w:rsidRDefault="009A16B6" w:rsidP="009A16B6">
      <w:pPr>
        <w:pStyle w:val="Heading3"/>
        <w:rPr>
          <w:rFonts w:eastAsia="SimSun"/>
        </w:rPr>
      </w:pPr>
      <w:bookmarkStart w:id="343" w:name="_Toc217987263"/>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43"/>
    </w:p>
    <w:p w14:paraId="46407115" w14:textId="77777777" w:rsidR="009A16B6" w:rsidRPr="0014397E" w:rsidRDefault="009A16B6" w:rsidP="009A16B6">
      <w:pPr>
        <w:pStyle w:val="Heading4"/>
      </w:pPr>
      <w:bookmarkStart w:id="344" w:name="_Toc217987264"/>
      <w:r>
        <w:t>10.5.3</w:t>
      </w:r>
      <w:r w:rsidRPr="0014397E">
        <w:t>.1</w:t>
      </w:r>
      <w:r w:rsidRPr="0014397E">
        <w:tab/>
        <w:t>General</w:t>
      </w:r>
      <w:bookmarkEnd w:id="344"/>
    </w:p>
    <w:p w14:paraId="313F07D3" w14:textId="77777777" w:rsidR="009A16B6" w:rsidRDefault="009A16B6" w:rsidP="009A16B6">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5A1BF148" w14:textId="77777777" w:rsidR="009A16B6" w:rsidRPr="00AB5FED" w:rsidRDefault="009A16B6" w:rsidP="009A16B6">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7D0449DE" w14:textId="77777777" w:rsidR="009A16B6" w:rsidRPr="006768C6" w:rsidRDefault="009A16B6" w:rsidP="009A16B6">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MBMS transmissions</w:t>
      </w:r>
      <w:r w:rsidRPr="00AB5FED">
        <w:t xml:space="preserve"> and can be monitored by all the members </w:t>
      </w:r>
      <w:r>
        <w:t>from</w:t>
      </w:r>
      <w:r w:rsidRPr="00AB5FED">
        <w:t xml:space="preserve"> the </w:t>
      </w:r>
      <w:r>
        <w:t xml:space="preserve">target IOPS </w:t>
      </w:r>
      <w:r w:rsidRPr="00AB5FED">
        <w:t>MCPTT group.</w:t>
      </w:r>
    </w:p>
    <w:p w14:paraId="2892CD60" w14:textId="77777777" w:rsidR="009A16B6" w:rsidRPr="00416FBE" w:rsidRDefault="009A16B6" w:rsidP="009A16B6">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22DD9BF1" w14:textId="77777777" w:rsidR="009A16B6" w:rsidRPr="00B629E7" w:rsidRDefault="009A16B6" w:rsidP="009A16B6">
      <w:pPr>
        <w:pStyle w:val="Heading4"/>
      </w:pPr>
      <w:bookmarkStart w:id="345" w:name="_Toc217987265"/>
      <w:r>
        <w:t>10.5.3</w:t>
      </w:r>
      <w:r w:rsidRPr="00B629E7">
        <w:t>.2</w:t>
      </w:r>
      <w:r w:rsidRPr="00B629E7">
        <w:tab/>
        <w:t>Information flows</w:t>
      </w:r>
      <w:bookmarkEnd w:id="345"/>
    </w:p>
    <w:p w14:paraId="2AB42BA4" w14:textId="77777777" w:rsidR="009A16B6" w:rsidRPr="00B629E7" w:rsidRDefault="009A16B6" w:rsidP="009A16B6">
      <w:pPr>
        <w:pStyle w:val="Heading5"/>
        <w:rPr>
          <w:lang w:eastAsia="zh-CN"/>
        </w:rPr>
      </w:pPr>
      <w:bookmarkStart w:id="346" w:name="_Toc217987266"/>
      <w:r>
        <w:t>10.5.3</w:t>
      </w:r>
      <w:r w:rsidRPr="00B629E7">
        <w:t>.2.1</w:t>
      </w:r>
      <w:r w:rsidRPr="00B629E7">
        <w:rPr>
          <w:lang w:eastAsia="zh-CN"/>
        </w:rPr>
        <w:tab/>
      </w:r>
      <w:r>
        <w:rPr>
          <w:lang w:eastAsia="zh-CN"/>
        </w:rPr>
        <w:t>IOPS floor</w:t>
      </w:r>
      <w:r w:rsidRPr="00B629E7">
        <w:rPr>
          <w:lang w:eastAsia="zh-CN"/>
        </w:rPr>
        <w:t xml:space="preserve"> request</w:t>
      </w:r>
      <w:bookmarkEnd w:id="346"/>
    </w:p>
    <w:p w14:paraId="5CFB0A2B" w14:textId="77777777" w:rsidR="009A16B6" w:rsidRPr="00AB5FED" w:rsidRDefault="009A16B6" w:rsidP="009A16B6">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25C1FA6D" w14:textId="77777777" w:rsidR="009A16B6" w:rsidRPr="00AB5FED" w:rsidRDefault="009A16B6" w:rsidP="009A16B6">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6EA330D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DB0E32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607AB9C"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41FD" w14:textId="77777777" w:rsidR="009A16B6" w:rsidRPr="00AB5FED" w:rsidRDefault="009A16B6" w:rsidP="003F7390">
            <w:pPr>
              <w:pStyle w:val="TAH"/>
            </w:pPr>
            <w:r w:rsidRPr="00AB5FED">
              <w:t>Description</w:t>
            </w:r>
          </w:p>
        </w:tc>
      </w:tr>
      <w:tr w:rsidR="009A16B6" w:rsidRPr="00AB5FED" w14:paraId="0A70608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6AA11"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06F392"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ACDA8" w14:textId="77777777" w:rsidR="009A16B6" w:rsidRPr="00AB5FED" w:rsidRDefault="009A16B6" w:rsidP="003F7390">
            <w:pPr>
              <w:pStyle w:val="TAL"/>
            </w:pPr>
            <w:r w:rsidRPr="00AB5FED">
              <w:t>Requester identity</w:t>
            </w:r>
          </w:p>
        </w:tc>
      </w:tr>
      <w:tr w:rsidR="009A16B6" w:rsidRPr="00AB5FED" w14:paraId="42A0C9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34E362" w14:textId="77777777" w:rsidR="009A16B6" w:rsidRPr="00AB5FED" w:rsidRDefault="009A16B6" w:rsidP="003F739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4C03D821"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464D" w14:textId="77777777" w:rsidR="009A16B6" w:rsidRPr="00AB5FED" w:rsidRDefault="009A16B6" w:rsidP="003F7390">
            <w:pPr>
              <w:pStyle w:val="TAL"/>
            </w:pPr>
            <w:r w:rsidRPr="00AB5FED">
              <w:t>Priority of the request</w:t>
            </w:r>
          </w:p>
        </w:tc>
      </w:tr>
    </w:tbl>
    <w:p w14:paraId="2D5BF8B8" w14:textId="77777777" w:rsidR="009A16B6" w:rsidRDefault="009A16B6" w:rsidP="009A16B6"/>
    <w:p w14:paraId="3C61856F" w14:textId="77777777" w:rsidR="009A16B6" w:rsidRPr="00FC145B" w:rsidRDefault="009A16B6" w:rsidP="009A16B6">
      <w:pPr>
        <w:pStyle w:val="Heading5"/>
        <w:rPr>
          <w:lang w:eastAsia="zh-CN"/>
        </w:rPr>
      </w:pPr>
      <w:bookmarkStart w:id="347" w:name="_Toc217987267"/>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47"/>
    </w:p>
    <w:p w14:paraId="0448BDF5" w14:textId="77777777" w:rsidR="009A16B6" w:rsidRPr="00AB5FED" w:rsidRDefault="009A16B6" w:rsidP="009A16B6">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75AC102E" w14:textId="77777777" w:rsidR="009A16B6" w:rsidRPr="00AB5FED" w:rsidRDefault="009A16B6" w:rsidP="009A16B6">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5B6E82A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F5AD0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FFC7469"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AABD2" w14:textId="77777777" w:rsidR="009A16B6" w:rsidRPr="00AB5FED" w:rsidRDefault="009A16B6" w:rsidP="003F7390">
            <w:pPr>
              <w:pStyle w:val="TAH"/>
            </w:pPr>
            <w:r w:rsidRPr="00AB5FED">
              <w:t>Description</w:t>
            </w:r>
          </w:p>
        </w:tc>
      </w:tr>
      <w:tr w:rsidR="009A16B6" w:rsidRPr="00AB5FED" w14:paraId="10A7CD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9977266"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0C8734"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B88B1" w14:textId="77777777" w:rsidR="009A16B6" w:rsidRPr="00AB5FED" w:rsidRDefault="009A16B6" w:rsidP="003F7390">
            <w:pPr>
              <w:pStyle w:val="TAL"/>
            </w:pPr>
            <w:r w:rsidRPr="00AB5FED">
              <w:t>Identity for the granted party</w:t>
            </w:r>
          </w:p>
        </w:tc>
      </w:tr>
      <w:tr w:rsidR="009A16B6" w:rsidRPr="00AB5FED" w14:paraId="2ADAFD3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962BAB" w14:textId="77777777" w:rsidR="009A16B6" w:rsidRPr="00AB5FED" w:rsidRDefault="009A16B6" w:rsidP="003F739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C1600E8"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DB08E" w14:textId="77777777" w:rsidR="009A16B6" w:rsidRPr="00AB5FED" w:rsidRDefault="009A16B6" w:rsidP="003F7390">
            <w:pPr>
              <w:pStyle w:val="TAL"/>
            </w:pPr>
            <w:r w:rsidRPr="00AB5FED">
              <w:t>Indicates if acknowledgement from the floor participant is required</w:t>
            </w:r>
          </w:p>
        </w:tc>
      </w:tr>
    </w:tbl>
    <w:p w14:paraId="2E303730" w14:textId="77777777" w:rsidR="009A16B6" w:rsidRDefault="009A16B6" w:rsidP="009A16B6"/>
    <w:p w14:paraId="0AC205FB" w14:textId="77777777" w:rsidR="009A16B6" w:rsidRPr="007416F0" w:rsidRDefault="009A16B6" w:rsidP="009A16B6">
      <w:pPr>
        <w:pStyle w:val="Heading4"/>
      </w:pPr>
      <w:bookmarkStart w:id="348" w:name="_Toc217987268"/>
      <w:r>
        <w:t>10.5.3</w:t>
      </w:r>
      <w:r w:rsidRPr="003870EE">
        <w:t>.3</w:t>
      </w:r>
      <w:r w:rsidRPr="007416F0">
        <w:tab/>
      </w:r>
      <w:r>
        <w:t>IOPS floor control during silence</w:t>
      </w:r>
      <w:bookmarkEnd w:id="348"/>
    </w:p>
    <w:p w14:paraId="506C23FB" w14:textId="77777777" w:rsidR="009A16B6" w:rsidRPr="00AB5FED" w:rsidRDefault="009A16B6" w:rsidP="009A16B6">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5FAD3E0E" w14:textId="77777777" w:rsidR="009A16B6" w:rsidRPr="00AB5FED" w:rsidRDefault="009A16B6" w:rsidP="009A16B6">
      <w:pPr>
        <w:pStyle w:val="NO"/>
      </w:pPr>
      <w:r w:rsidRPr="00AB5FED">
        <w:t>NOTE 1:</w:t>
      </w:r>
      <w:r w:rsidRPr="00AB5FED">
        <w:tab/>
        <w:t xml:space="preserve">The description also applies to </w:t>
      </w:r>
      <w:r>
        <w:t xml:space="preserve">IOPS </w:t>
      </w:r>
      <w:r w:rsidRPr="00AB5FED">
        <w:t>private calls.</w:t>
      </w:r>
    </w:p>
    <w:p w14:paraId="1432922E" w14:textId="77777777" w:rsidR="009A16B6" w:rsidRDefault="009A16B6" w:rsidP="009A16B6">
      <w:r w:rsidRPr="00AB5FED">
        <w:t xml:space="preserve">Pre-conditions: </w:t>
      </w:r>
    </w:p>
    <w:p w14:paraId="731EA22F" w14:textId="77777777" w:rsidR="009A16B6" w:rsidRDefault="009A16B6" w:rsidP="009A16B6">
      <w:pPr>
        <w:pStyle w:val="B1"/>
      </w:pPr>
      <w:r>
        <w:t>-</w:t>
      </w:r>
      <w:r>
        <w:tab/>
      </w:r>
      <w:r w:rsidRPr="00416FBE">
        <w:t>MCPTT user profile used for the IOPS mode of operation is pre-provisioned in the MCPTT UEs.</w:t>
      </w:r>
    </w:p>
    <w:p w14:paraId="7940DD1B" w14:textId="77777777" w:rsidR="009A16B6" w:rsidRDefault="009A16B6" w:rsidP="009A16B6">
      <w:pPr>
        <w:pStyle w:val="B1"/>
      </w:pPr>
      <w:r>
        <w:t>-</w:t>
      </w:r>
      <w:r>
        <w:tab/>
        <w:t>MCPTT users have an active PDN connection to the IOPS MC connectivity function for the communication based on the IP connectivity functionality</w:t>
      </w:r>
    </w:p>
    <w:p w14:paraId="486F54B6"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 (for the case of an IOPS group call)</w:t>
      </w:r>
    </w:p>
    <w:p w14:paraId="7211A65A" w14:textId="77777777" w:rsidR="009A16B6" w:rsidRPr="00EC2117" w:rsidRDefault="009A16B6" w:rsidP="009A16B6">
      <w:pPr>
        <w:pStyle w:val="B1"/>
      </w:pPr>
      <w:r>
        <w:t>-</w:t>
      </w:r>
      <w:r>
        <w:tab/>
        <w:t>The IOPC MC connectivity function may have established an MBMS bearer and announced it to the MCPTT clients</w:t>
      </w:r>
    </w:p>
    <w:p w14:paraId="2A27BB8A" w14:textId="77777777" w:rsidR="009A16B6" w:rsidRPr="00EC2117" w:rsidRDefault="009A16B6" w:rsidP="009A16B6">
      <w:pPr>
        <w:pStyle w:val="B1"/>
      </w:pPr>
      <w:r>
        <w:t>-</w:t>
      </w:r>
      <w:r>
        <w:tab/>
      </w:r>
      <w:r w:rsidRPr="00EC2117">
        <w:t xml:space="preserve">The MCPTT users are discovered by the IOPS MC </w:t>
      </w:r>
      <w:r>
        <w:t>connectivity function supporting the IP connectivity functionality</w:t>
      </w:r>
      <w:r w:rsidRPr="00EC2117">
        <w:t>.</w:t>
      </w:r>
    </w:p>
    <w:p w14:paraId="515265E3" w14:textId="77777777" w:rsidR="009A16B6" w:rsidRDefault="009A16B6" w:rsidP="009A16B6">
      <w:pPr>
        <w:pStyle w:val="B1"/>
      </w:pPr>
      <w:r>
        <w:t>-</w:t>
      </w:r>
      <w:r>
        <w:tab/>
      </w:r>
      <w:r w:rsidRPr="00EC2117">
        <w:t>MCPTT client</w:t>
      </w:r>
      <w:r>
        <w:t>s</w:t>
      </w:r>
      <w:r w:rsidRPr="00EC2117">
        <w:t xml:space="preserve"> has re</w:t>
      </w:r>
      <w:r w:rsidRPr="00613E19">
        <w:t>trieved connectivi</w:t>
      </w:r>
      <w:r>
        <w:t>t</w:t>
      </w:r>
      <w:r w:rsidRPr="00416FBE">
        <w:t xml:space="preserve">y information from </w:t>
      </w:r>
      <w:r>
        <w:t xml:space="preserve">the target </w:t>
      </w:r>
      <w:r w:rsidRPr="00416FBE">
        <w:t>MCPTT user</w:t>
      </w:r>
      <w:r>
        <w:t xml:space="preserve"> (for the case of an IOPS private call)</w:t>
      </w:r>
      <w:r w:rsidRPr="00416FBE">
        <w:t>.</w:t>
      </w:r>
    </w:p>
    <w:p w14:paraId="611B9D9D" w14:textId="77777777" w:rsidR="009A16B6" w:rsidRPr="00416FBE" w:rsidRDefault="009A16B6" w:rsidP="009A16B6">
      <w:pPr>
        <w:pStyle w:val="B1"/>
      </w:pPr>
      <w:r>
        <w:t>-</w:t>
      </w:r>
      <w:r>
        <w:tab/>
        <w:t xml:space="preserve">An IOPS private call or IOPS group call based on the IP connectivity functionality has been established. No participant is currently talking (i.e. the floor is idle) and </w:t>
      </w:r>
      <w:r w:rsidRPr="00AB5FED">
        <w:t>no floor arbitrator is identified</w:t>
      </w:r>
      <w:r>
        <w:t>.</w:t>
      </w:r>
    </w:p>
    <w:p w14:paraId="7B7A7C4E" w14:textId="77777777" w:rsidR="009A16B6" w:rsidRPr="00AB5FED" w:rsidRDefault="009A16B6" w:rsidP="009A16B6">
      <w:pPr>
        <w:pStyle w:val="TH"/>
        <w:rPr>
          <w:rFonts w:eastAsia="Malgun Gothic"/>
          <w:lang w:eastAsia="ko-KR"/>
        </w:rPr>
      </w:pPr>
      <w:r>
        <w:rPr>
          <w:rFonts w:eastAsia="Malgun Gothic"/>
          <w:lang w:eastAsia="ko-KR"/>
        </w:rPr>
        <w:object w:dxaOrig="7550" w:dyaOrig="9960" w14:anchorId="13115D88">
          <v:shape id="_x0000_i1046" type="#_x0000_t75" style="width:371.4pt;height:489.85pt" o:ole="">
            <v:imagedata r:id="rId51" o:title=""/>
          </v:shape>
          <o:OLEObject Type="Embed" ProgID="Visio.Drawing.11" ShapeID="_x0000_i1046" DrawAspect="Content" ObjectID="_1828600069" r:id="rId52"/>
        </w:object>
      </w:r>
    </w:p>
    <w:p w14:paraId="24FFA83C" w14:textId="77777777" w:rsidR="009A16B6" w:rsidRPr="00AB5FED" w:rsidRDefault="009A16B6" w:rsidP="009A16B6">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7EE5CED9" w14:textId="77777777" w:rsidR="009A16B6" w:rsidRDefault="009A16B6" w:rsidP="009A16B6">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513D5EDB" w14:textId="77777777" w:rsidR="009A16B6" w:rsidRDefault="009A16B6" w:rsidP="009A16B6">
      <w:pPr>
        <w:pStyle w:val="B1"/>
      </w:pPr>
      <w:r>
        <w:t>2.</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3A6CD37F" w14:textId="77777777" w:rsidR="009A16B6" w:rsidRDefault="009A16B6" w:rsidP="009A16B6">
      <w:pPr>
        <w:pStyle w:val="B1"/>
      </w:pPr>
      <w:r>
        <w:t>3.</w:t>
      </w:r>
      <w:r>
        <w:tab/>
        <w:t>The IOPS MC connectivity function distributes the group session packets carrying the IOPS floor request to the MCPTT clients from the target IOPS MCPTT group.</w:t>
      </w:r>
    </w:p>
    <w:p w14:paraId="7BFA841A" w14:textId="77777777" w:rsidR="009A16B6" w:rsidRPr="00AB5FED" w:rsidRDefault="009A16B6" w:rsidP="009A16B6">
      <w:pPr>
        <w:pStyle w:val="B1"/>
        <w:rPr>
          <w:rFonts w:eastAsia="Malgun Gothic"/>
          <w:lang w:eastAsia="ko-KR"/>
        </w:rPr>
      </w:pPr>
    </w:p>
    <w:p w14:paraId="54AAD8E6" w14:textId="77777777" w:rsidR="009A16B6" w:rsidRPr="00AB5FED" w:rsidRDefault="009A16B6" w:rsidP="009A16B6">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394FC858" w14:textId="77777777" w:rsidR="009A16B6" w:rsidRPr="00AB5FED" w:rsidRDefault="009A16B6" w:rsidP="009A16B6">
      <w:pPr>
        <w:pStyle w:val="NO"/>
        <w:rPr>
          <w:rFonts w:eastAsia="Malgun Gothic"/>
        </w:rPr>
      </w:pPr>
      <w:r w:rsidRPr="00AB5FED">
        <w:rPr>
          <w:rFonts w:eastAsia="Malgun Gothic"/>
        </w:rPr>
        <w:lastRenderedPageBreak/>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44C5BB2D" w14:textId="77777777" w:rsidR="009A16B6" w:rsidRDefault="009A16B6" w:rsidP="009A16B6">
      <w:pPr>
        <w:pStyle w:val="B1"/>
        <w:rPr>
          <w:rFonts w:eastAsia="Malgun Gothic"/>
          <w:lang w:eastAsia="ko-KR"/>
        </w:rPr>
      </w:pPr>
      <w:r>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0AA73B4" w14:textId="77777777" w:rsidR="009A16B6" w:rsidRDefault="009A16B6" w:rsidP="009A16B6">
      <w:pPr>
        <w:pStyle w:val="B1"/>
      </w:pPr>
      <w:r>
        <w:t>6.</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5625AFBC" w14:textId="77777777" w:rsidR="009A16B6" w:rsidRPr="00AB5FED" w:rsidRDefault="009A16B6" w:rsidP="009A16B6">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7ED39623" w14:textId="77777777" w:rsidR="009A16B6" w:rsidRDefault="009A16B6" w:rsidP="009A16B6">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1633AA90" w14:textId="77777777" w:rsidR="009A16B6" w:rsidRPr="00AB5FED" w:rsidRDefault="009A16B6" w:rsidP="009A16B6">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572314E0" w14:textId="77777777" w:rsidR="009A16B6" w:rsidRDefault="009A16B6" w:rsidP="009A16B6">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77E4C8E9" w14:textId="77777777" w:rsidR="009A16B6" w:rsidRPr="00DE083E" w:rsidRDefault="009A16B6" w:rsidP="009A16B6">
      <w:pPr>
        <w:pStyle w:val="Heading2"/>
        <w:rPr>
          <w:rFonts w:eastAsia="SimSun"/>
        </w:rPr>
      </w:pPr>
      <w:bookmarkStart w:id="349" w:name="_Toc217987269"/>
      <w:r>
        <w:rPr>
          <w:rFonts w:eastAsia="SimSun"/>
        </w:rPr>
        <w:t>10.6</w:t>
      </w:r>
      <w:r w:rsidRPr="00DE083E">
        <w:rPr>
          <w:rFonts w:eastAsia="SimSun"/>
        </w:rPr>
        <w:tab/>
        <w:t>MC</w:t>
      </w:r>
      <w:r>
        <w:rPr>
          <w:rFonts w:eastAsia="SimSun"/>
        </w:rPr>
        <w:t>Data</w:t>
      </w:r>
      <w:r w:rsidRPr="00DE083E">
        <w:rPr>
          <w:rFonts w:eastAsia="SimSun"/>
        </w:rPr>
        <w:t xml:space="preserve"> service</w:t>
      </w:r>
      <w:bookmarkEnd w:id="349"/>
    </w:p>
    <w:p w14:paraId="1EFC964C" w14:textId="77777777" w:rsidR="009A16B6" w:rsidRPr="00CE653C" w:rsidRDefault="009A16B6" w:rsidP="009A16B6">
      <w:pPr>
        <w:pStyle w:val="Heading3"/>
        <w:rPr>
          <w:rFonts w:eastAsia="SimSun"/>
        </w:rPr>
      </w:pPr>
      <w:bookmarkStart w:id="350" w:name="_Toc217987270"/>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50"/>
    </w:p>
    <w:p w14:paraId="5B1E9AA1" w14:textId="77777777" w:rsidR="009A16B6" w:rsidRPr="00CE653C" w:rsidRDefault="009A16B6" w:rsidP="009A16B6">
      <w:pPr>
        <w:pStyle w:val="Heading4"/>
      </w:pPr>
      <w:bookmarkStart w:id="351" w:name="_Toc217987271"/>
      <w:r>
        <w:t>10.6.1</w:t>
      </w:r>
      <w:r w:rsidRPr="00CE653C">
        <w:t>.1</w:t>
      </w:r>
      <w:r w:rsidRPr="00CE653C">
        <w:tab/>
        <w:t>General</w:t>
      </w:r>
      <w:bookmarkEnd w:id="351"/>
    </w:p>
    <w:p w14:paraId="401EF518" w14:textId="77777777" w:rsidR="009A16B6" w:rsidRDefault="009A16B6" w:rsidP="009A16B6">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7EAD750E" w14:textId="77777777" w:rsidR="009A16B6" w:rsidRPr="00CE653C" w:rsidRDefault="009A16B6" w:rsidP="009A16B6">
      <w:pPr>
        <w:pStyle w:val="Heading4"/>
      </w:pPr>
      <w:bookmarkStart w:id="352" w:name="_Toc217987272"/>
      <w:r>
        <w:t>10.6.1</w:t>
      </w:r>
      <w:r w:rsidRPr="00CE653C">
        <w:t>.</w:t>
      </w:r>
      <w:r>
        <w:t>2</w:t>
      </w:r>
      <w:r w:rsidRPr="00CE653C">
        <w:tab/>
      </w:r>
      <w:r>
        <w:t>Information flows</w:t>
      </w:r>
      <w:bookmarkEnd w:id="352"/>
    </w:p>
    <w:p w14:paraId="5F708408" w14:textId="77777777" w:rsidR="009A16B6" w:rsidRPr="008B3098" w:rsidRDefault="009A16B6" w:rsidP="009A16B6">
      <w:pPr>
        <w:pStyle w:val="Heading5"/>
        <w:rPr>
          <w:rFonts w:eastAsia="SimSun"/>
          <w:b/>
          <w:bCs/>
          <w:i/>
          <w:iCs/>
          <w:lang w:val="en-IN"/>
        </w:rPr>
      </w:pPr>
      <w:bookmarkStart w:id="353" w:name="_Toc217987273"/>
      <w:r>
        <w:t>10.6.1</w:t>
      </w:r>
      <w:r w:rsidRPr="00CE653C">
        <w:t>.</w:t>
      </w:r>
      <w:r>
        <w:t>2.1</w:t>
      </w:r>
      <w:r w:rsidRPr="00CE653C">
        <w:tab/>
      </w:r>
      <w:r>
        <w:t xml:space="preserve">IOPS </w:t>
      </w:r>
      <w:r w:rsidRPr="008B3098">
        <w:rPr>
          <w:rFonts w:eastAsia="SimSun"/>
          <w:lang w:val="en-IN"/>
        </w:rPr>
        <w:t>MCData standalone data request</w:t>
      </w:r>
      <w:bookmarkEnd w:id="353"/>
    </w:p>
    <w:p w14:paraId="7A86211C" w14:textId="77777777" w:rsidR="009A16B6" w:rsidRPr="008B3098" w:rsidRDefault="009A16B6" w:rsidP="009A16B6">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06B13932" w14:textId="77777777" w:rsidR="009A16B6" w:rsidRPr="008B3098" w:rsidRDefault="009A16B6" w:rsidP="009A16B6">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67F271D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7EBD6C1"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9A8EAC"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6006D1" w14:textId="77777777" w:rsidR="009A16B6" w:rsidRPr="008B3098" w:rsidRDefault="009A16B6" w:rsidP="003F7390">
            <w:pPr>
              <w:pStyle w:val="TAH"/>
            </w:pPr>
            <w:r w:rsidRPr="008B3098">
              <w:t>Description</w:t>
            </w:r>
          </w:p>
        </w:tc>
      </w:tr>
      <w:tr w:rsidR="009A16B6" w:rsidRPr="008B3098" w14:paraId="497B813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B053C5C"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2E982AA"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6AD85" w14:textId="77777777" w:rsidR="009A16B6" w:rsidRPr="002C7CB4" w:rsidRDefault="009A16B6" w:rsidP="003F7390">
            <w:pPr>
              <w:pStyle w:val="TAL"/>
            </w:pPr>
            <w:r w:rsidRPr="002C7CB4">
              <w:t>The identity of the MCData user sending data</w:t>
            </w:r>
          </w:p>
        </w:tc>
      </w:tr>
      <w:tr w:rsidR="009A16B6" w:rsidRPr="008B3098" w14:paraId="0BE491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219C44D"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8C7EDC" w14:textId="77777777" w:rsidR="009A16B6" w:rsidRPr="002C7CB4" w:rsidRDefault="009A16B6" w:rsidP="003F7390">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BA34E" w14:textId="77777777" w:rsidR="009A16B6" w:rsidRPr="002C7CB4" w:rsidRDefault="009A16B6" w:rsidP="003F7390">
            <w:pPr>
              <w:pStyle w:val="TAL"/>
              <w:rPr>
                <w:lang w:eastAsia="zh-CN"/>
              </w:rPr>
            </w:pPr>
            <w:r w:rsidRPr="002C7CB4">
              <w:t>The identity of the MCData user towards which the data is sent</w:t>
            </w:r>
          </w:p>
        </w:tc>
      </w:tr>
      <w:tr w:rsidR="009A16B6" w:rsidRPr="008B3098" w14:paraId="62F8E81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AB25F24"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F8C9A3"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C38B8" w14:textId="77777777" w:rsidR="009A16B6" w:rsidRPr="002C7CB4" w:rsidRDefault="009A16B6" w:rsidP="003F7390">
            <w:pPr>
              <w:pStyle w:val="TAL"/>
            </w:pPr>
            <w:r w:rsidRPr="002C7CB4">
              <w:t>Identifies the conversation</w:t>
            </w:r>
          </w:p>
        </w:tc>
      </w:tr>
      <w:tr w:rsidR="009A16B6" w:rsidRPr="008B3098" w14:paraId="191D4F1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1EDE214"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E06D39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EFAEF" w14:textId="77777777" w:rsidR="009A16B6" w:rsidRPr="002C7CB4" w:rsidRDefault="009A16B6" w:rsidP="003F7390">
            <w:pPr>
              <w:pStyle w:val="TAL"/>
            </w:pPr>
            <w:r w:rsidRPr="002C7CB4">
              <w:t>Identifies the MCData transaction</w:t>
            </w:r>
          </w:p>
        </w:tc>
      </w:tr>
      <w:tr w:rsidR="009A16B6" w:rsidRPr="008B3098" w14:paraId="1ACFFB24"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470A610"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409F72D4"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04FFA4"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2B3DD64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7E24F46"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007F6F1"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992C1B"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542755E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E519044"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A188F4B"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3DFD33"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11727F7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41790F5" w14:textId="77777777" w:rsidR="009A16B6" w:rsidRPr="002C7CB4" w:rsidRDefault="009A16B6" w:rsidP="003F7390">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14:paraId="1720BB28"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8B131"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3F2AEFB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090C9D3"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7D9B9C6F"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CD4708" w14:textId="77777777" w:rsidR="009A16B6" w:rsidRPr="002C7CB4" w:rsidRDefault="009A16B6" w:rsidP="003F7390">
            <w:pPr>
              <w:pStyle w:val="TAL"/>
            </w:pPr>
            <w:r w:rsidRPr="002C7CB4">
              <w:t>SDS content</w:t>
            </w:r>
          </w:p>
        </w:tc>
      </w:tr>
      <w:tr w:rsidR="009A16B6" w:rsidRPr="008B3098" w14:paraId="1A4551DA"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3B62AC"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061EB4A" w14:textId="77777777" w:rsidR="009A16B6" w:rsidRPr="008B3098" w:rsidRDefault="009A16B6" w:rsidP="009A16B6">
      <w:pPr>
        <w:rPr>
          <w:rFonts w:eastAsia="SimSun"/>
        </w:rPr>
      </w:pPr>
    </w:p>
    <w:p w14:paraId="778C6094" w14:textId="77777777" w:rsidR="009A16B6" w:rsidRPr="008B3098" w:rsidRDefault="009A16B6" w:rsidP="009A16B6">
      <w:pPr>
        <w:pStyle w:val="Heading5"/>
        <w:rPr>
          <w:rFonts w:eastAsia="SimSun"/>
          <w:lang w:val="en-IN"/>
        </w:rPr>
      </w:pPr>
      <w:bookmarkStart w:id="354" w:name="_Toc38385469"/>
      <w:bookmarkStart w:id="355" w:name="_Toc217987274"/>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54"/>
      <w:bookmarkEnd w:id="355"/>
    </w:p>
    <w:p w14:paraId="5F6200C7" w14:textId="77777777" w:rsidR="009A16B6" w:rsidRPr="008B3098" w:rsidRDefault="009A16B6" w:rsidP="009A16B6">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4DC4CB9A" w14:textId="77777777" w:rsidR="009A16B6" w:rsidRPr="008B3098" w:rsidRDefault="009A16B6" w:rsidP="009A16B6">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A16B6" w:rsidRPr="008B3098" w14:paraId="6447DB6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1C3AFB6" w14:textId="77777777" w:rsidR="009A16B6" w:rsidRPr="008B3098" w:rsidRDefault="009A16B6" w:rsidP="003F7390">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3887A6" w14:textId="77777777" w:rsidR="009A16B6" w:rsidRPr="008B3098" w:rsidRDefault="009A16B6" w:rsidP="003F7390">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B8BD6D" w14:textId="77777777" w:rsidR="009A16B6" w:rsidRPr="008B3098" w:rsidRDefault="009A16B6" w:rsidP="003F7390">
            <w:pPr>
              <w:pStyle w:val="TAH"/>
            </w:pPr>
            <w:r w:rsidRPr="008B3098">
              <w:t>Description</w:t>
            </w:r>
          </w:p>
        </w:tc>
      </w:tr>
      <w:tr w:rsidR="009A16B6" w:rsidRPr="008B3098" w14:paraId="3632B8E5"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3BA0D30"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398B871" w14:textId="77777777" w:rsidR="009A16B6" w:rsidRPr="002C7CB4" w:rsidRDefault="009A16B6" w:rsidP="003F7390">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E87DE7" w14:textId="77777777" w:rsidR="009A16B6" w:rsidRPr="002C7CB4" w:rsidRDefault="009A16B6" w:rsidP="003F7390">
            <w:pPr>
              <w:pStyle w:val="TAL"/>
              <w:rPr>
                <w:lang w:eastAsia="zh-CN"/>
              </w:rPr>
            </w:pPr>
            <w:r w:rsidRPr="002C7CB4">
              <w:t>The identity of the MCData user towards which the notification is sent</w:t>
            </w:r>
          </w:p>
        </w:tc>
      </w:tr>
      <w:tr w:rsidR="009A16B6" w:rsidRPr="008B3098" w14:paraId="3B4C4AC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2EC08F3"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420315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128385" w14:textId="77777777" w:rsidR="009A16B6" w:rsidRPr="002C7CB4" w:rsidRDefault="009A16B6" w:rsidP="003F7390">
            <w:pPr>
              <w:pStyle w:val="TAL"/>
            </w:pPr>
            <w:r w:rsidRPr="002C7CB4">
              <w:t>The identity of the MCData user sending notification</w:t>
            </w:r>
          </w:p>
        </w:tc>
      </w:tr>
      <w:tr w:rsidR="009A16B6" w:rsidRPr="008B3098" w14:paraId="721521DB"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8DD7660" w14:textId="77777777" w:rsidR="009A16B6" w:rsidRPr="002C7CB4" w:rsidRDefault="009A16B6" w:rsidP="003F7390">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3134905"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E5204D" w14:textId="77777777" w:rsidR="009A16B6" w:rsidRPr="002C7CB4" w:rsidRDefault="009A16B6" w:rsidP="003F7390">
            <w:pPr>
              <w:pStyle w:val="TAL"/>
            </w:pPr>
            <w:r w:rsidRPr="002C7CB4">
              <w:t>Identifies the conversation</w:t>
            </w:r>
          </w:p>
        </w:tc>
      </w:tr>
      <w:tr w:rsidR="009A16B6" w:rsidRPr="008B3098" w14:paraId="6A3CE05E"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FC0C060" w14:textId="77777777" w:rsidR="009A16B6" w:rsidRPr="002C7CB4" w:rsidRDefault="009A16B6" w:rsidP="003F7390">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10A0F96C"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A8D4FD9" w14:textId="77777777" w:rsidR="009A16B6" w:rsidRPr="002C7CB4" w:rsidRDefault="009A16B6" w:rsidP="003F7390">
            <w:pPr>
              <w:pStyle w:val="TAL"/>
            </w:pPr>
            <w:r w:rsidRPr="002C7CB4">
              <w:t>Identity of the original MCData transaction</w:t>
            </w:r>
          </w:p>
        </w:tc>
      </w:tr>
      <w:tr w:rsidR="009A16B6" w:rsidRPr="008B3098" w14:paraId="10625F7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C785A41" w14:textId="77777777" w:rsidR="009A16B6" w:rsidRPr="002C7CB4" w:rsidRDefault="009A16B6" w:rsidP="003F7390">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702B3CD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CACE8A" w14:textId="77777777" w:rsidR="009A16B6" w:rsidRPr="002C7CB4" w:rsidRDefault="009A16B6" w:rsidP="003F7390">
            <w:pPr>
              <w:pStyle w:val="TAL"/>
            </w:pPr>
            <w:r w:rsidRPr="002C7CB4">
              <w:t>Disposition which is delivered or read or both</w:t>
            </w:r>
          </w:p>
        </w:tc>
      </w:tr>
    </w:tbl>
    <w:p w14:paraId="28F5688B" w14:textId="77777777" w:rsidR="009A16B6" w:rsidRDefault="009A16B6" w:rsidP="009A16B6">
      <w:pPr>
        <w:rPr>
          <w:rFonts w:eastAsia="SimSun"/>
        </w:rPr>
      </w:pPr>
    </w:p>
    <w:p w14:paraId="69B87030" w14:textId="77777777" w:rsidR="009A16B6" w:rsidRPr="008B3098" w:rsidRDefault="009A16B6" w:rsidP="009A16B6">
      <w:pPr>
        <w:pStyle w:val="Heading5"/>
        <w:rPr>
          <w:rFonts w:eastAsia="SimSun"/>
          <w:lang w:val="en-IN"/>
        </w:rPr>
      </w:pPr>
      <w:bookmarkStart w:id="356" w:name="_Toc38385470"/>
      <w:bookmarkStart w:id="357" w:name="_Toc217987275"/>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56"/>
      <w:bookmarkEnd w:id="357"/>
    </w:p>
    <w:p w14:paraId="63B4DD84" w14:textId="77777777" w:rsidR="009A16B6" w:rsidRPr="008B3098" w:rsidRDefault="009A16B6" w:rsidP="009A16B6">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2CA3095D" w14:textId="77777777" w:rsidR="009A16B6" w:rsidRPr="008B3098" w:rsidRDefault="009A16B6" w:rsidP="009A16B6">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7504E9FA"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5AB0AA8"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C488A8"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B3C4B" w14:textId="77777777" w:rsidR="009A16B6" w:rsidRPr="008B3098" w:rsidRDefault="009A16B6" w:rsidP="003F7390">
            <w:pPr>
              <w:pStyle w:val="TAH"/>
            </w:pPr>
            <w:r w:rsidRPr="008B3098">
              <w:t>Description</w:t>
            </w:r>
          </w:p>
        </w:tc>
      </w:tr>
      <w:tr w:rsidR="009A16B6" w:rsidRPr="008B3098" w14:paraId="5CC9C76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9108C4"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0A253D"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36D6D" w14:textId="77777777" w:rsidR="009A16B6" w:rsidRPr="002C7CB4" w:rsidRDefault="009A16B6" w:rsidP="003F7390">
            <w:pPr>
              <w:pStyle w:val="TAL"/>
            </w:pPr>
            <w:r w:rsidRPr="002C7CB4">
              <w:t>The identity of the MCData user sending data</w:t>
            </w:r>
          </w:p>
        </w:tc>
      </w:tr>
      <w:tr w:rsidR="009A16B6" w:rsidRPr="008B3098" w14:paraId="79EA3AF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3F3042C" w14:textId="77777777" w:rsidR="009A16B6" w:rsidRPr="002C7CB4" w:rsidRDefault="009A16B6" w:rsidP="003F7390">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F3D257"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42F4" w14:textId="77777777" w:rsidR="009A16B6" w:rsidRPr="002C7CB4" w:rsidRDefault="009A16B6" w:rsidP="003F7390">
            <w:pPr>
              <w:pStyle w:val="TAL"/>
            </w:pPr>
            <w:r w:rsidRPr="002C7CB4">
              <w:t xml:space="preserve">The </w:t>
            </w:r>
            <w:r>
              <w:t xml:space="preserve">IOPS </w:t>
            </w:r>
            <w:r w:rsidRPr="002C7CB4">
              <w:t>MCData group ID to which the data is to be sent</w:t>
            </w:r>
          </w:p>
        </w:tc>
      </w:tr>
      <w:tr w:rsidR="009A16B6" w:rsidRPr="008B3098" w14:paraId="73EBC1B0"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9E51C01"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701905"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CB9AB" w14:textId="77777777" w:rsidR="009A16B6" w:rsidRPr="002C7CB4" w:rsidRDefault="009A16B6" w:rsidP="003F7390">
            <w:pPr>
              <w:pStyle w:val="TAL"/>
            </w:pPr>
            <w:r w:rsidRPr="002C7CB4">
              <w:t>Identifies the conversation</w:t>
            </w:r>
          </w:p>
        </w:tc>
      </w:tr>
      <w:tr w:rsidR="009A16B6" w:rsidRPr="008B3098" w14:paraId="79F571C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67284B5"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59F2B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02919" w14:textId="77777777" w:rsidR="009A16B6" w:rsidRPr="002C7CB4" w:rsidRDefault="009A16B6" w:rsidP="003F7390">
            <w:pPr>
              <w:pStyle w:val="TAL"/>
            </w:pPr>
            <w:r w:rsidRPr="002C7CB4">
              <w:t>Identifies the MCData transaction</w:t>
            </w:r>
          </w:p>
        </w:tc>
      </w:tr>
      <w:tr w:rsidR="009A16B6" w:rsidRPr="008B3098" w14:paraId="1921C69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1AED5B"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C10A4E3"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2505D"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33F0AA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FCC81A5"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967B4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03E839"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2867A16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2CD8BE5"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27CA1A4"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1D510"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213A11E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AA7B70C" w14:textId="77777777" w:rsidR="009A16B6" w:rsidRPr="002C7CB4" w:rsidRDefault="009A16B6" w:rsidP="003F7390">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14:paraId="7F261DE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55F8E3"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5E01AE5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BCCB07E"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69B9DC1"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FAFA3" w14:textId="77777777" w:rsidR="009A16B6" w:rsidRPr="002C7CB4" w:rsidRDefault="009A16B6" w:rsidP="003F7390">
            <w:pPr>
              <w:pStyle w:val="TAL"/>
            </w:pPr>
            <w:r w:rsidRPr="002C7CB4">
              <w:t>SDS content</w:t>
            </w:r>
          </w:p>
        </w:tc>
      </w:tr>
      <w:tr w:rsidR="009A16B6" w:rsidRPr="008B3098" w14:paraId="575BF19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8B4829"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D50C7A9" w14:textId="77777777" w:rsidR="009A16B6" w:rsidRPr="008B3098" w:rsidRDefault="009A16B6" w:rsidP="009A16B6">
      <w:pPr>
        <w:rPr>
          <w:rFonts w:eastAsia="SimSun"/>
        </w:rPr>
      </w:pPr>
    </w:p>
    <w:p w14:paraId="1F088978" w14:textId="77777777" w:rsidR="009A16B6" w:rsidRPr="00CE653C" w:rsidRDefault="009A16B6" w:rsidP="009A16B6">
      <w:pPr>
        <w:pStyle w:val="Heading4"/>
      </w:pPr>
      <w:bookmarkStart w:id="358" w:name="_Toc217987276"/>
      <w:r>
        <w:t>10.6.1</w:t>
      </w:r>
      <w:r w:rsidRPr="00CE653C">
        <w:t>.</w:t>
      </w:r>
      <w:r>
        <w:t>3</w:t>
      </w:r>
      <w:r w:rsidRPr="00CE653C">
        <w:tab/>
      </w:r>
      <w:r>
        <w:t>IOPS one-to-one standalone SDS using signalling control plane</w:t>
      </w:r>
      <w:bookmarkEnd w:id="358"/>
    </w:p>
    <w:p w14:paraId="258E89CD" w14:textId="77777777" w:rsidR="009A16B6" w:rsidRPr="00CE653C" w:rsidRDefault="009A16B6" w:rsidP="009A16B6">
      <w:pPr>
        <w:pStyle w:val="Heading5"/>
      </w:pPr>
      <w:bookmarkStart w:id="359" w:name="_Toc217987277"/>
      <w:r>
        <w:t>10.6.1</w:t>
      </w:r>
      <w:r w:rsidRPr="00CE653C">
        <w:t>.</w:t>
      </w:r>
      <w:r>
        <w:t>3.1</w:t>
      </w:r>
      <w:r w:rsidRPr="00CE653C">
        <w:tab/>
        <w:t>General</w:t>
      </w:r>
      <w:bookmarkEnd w:id="359"/>
    </w:p>
    <w:p w14:paraId="684942B4" w14:textId="77777777" w:rsidR="009A16B6" w:rsidRPr="0074781F" w:rsidRDefault="009A16B6" w:rsidP="009A16B6">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5D90ED4C" w14:textId="77777777" w:rsidR="009A16B6"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1BEC6AC2" w14:textId="77777777" w:rsidR="009A16B6" w:rsidRDefault="009A16B6" w:rsidP="009A16B6">
      <w:r>
        <w:t xml:space="preserve">The IOPS MC connectivity function distributes the received session packets over unicast transmissions to </w:t>
      </w:r>
      <w:r w:rsidRPr="00354AA4">
        <w:t>the target</w:t>
      </w:r>
      <w:r>
        <w:t xml:space="preserve"> MCData client.</w:t>
      </w:r>
    </w:p>
    <w:p w14:paraId="57C84867" w14:textId="77777777" w:rsidR="009A16B6" w:rsidRPr="00CE653C" w:rsidRDefault="009A16B6" w:rsidP="009A16B6">
      <w:pPr>
        <w:pStyle w:val="Heading5"/>
      </w:pPr>
      <w:bookmarkStart w:id="360" w:name="_Toc217987278"/>
      <w:r>
        <w:lastRenderedPageBreak/>
        <w:t>10.6.1</w:t>
      </w:r>
      <w:r w:rsidRPr="00CE653C">
        <w:t>.</w:t>
      </w:r>
      <w:r>
        <w:t>3.2</w:t>
      </w:r>
      <w:r w:rsidRPr="00CE653C">
        <w:tab/>
      </w:r>
      <w:r>
        <w:t>Procedure</w:t>
      </w:r>
      <w:bookmarkEnd w:id="360"/>
    </w:p>
    <w:p w14:paraId="398E6C8A" w14:textId="77777777" w:rsidR="009A16B6" w:rsidRDefault="009A16B6" w:rsidP="009A16B6">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27E6AACC" w14:textId="77777777" w:rsidR="009A16B6" w:rsidRPr="00416FBE" w:rsidRDefault="009A16B6" w:rsidP="009A16B6">
      <w:r w:rsidRPr="00416FBE">
        <w:t>Pre-conditions:</w:t>
      </w:r>
    </w:p>
    <w:p w14:paraId="57332495" w14:textId="77777777" w:rsidR="009A16B6" w:rsidRDefault="009A16B6" w:rsidP="009A16B6">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00F451D" w14:textId="77777777" w:rsidR="009A16B6" w:rsidRPr="00416FBE" w:rsidRDefault="009A16B6" w:rsidP="009A16B6">
      <w:pPr>
        <w:pStyle w:val="B1"/>
      </w:pPr>
      <w:r>
        <w:t>-</w:t>
      </w:r>
      <w:r>
        <w:tab/>
        <w:t>MCData users have an active PDN connection to the IOPS MC connectivity function</w:t>
      </w:r>
      <w:r w:rsidDel="0004621D">
        <w:t xml:space="preserve"> </w:t>
      </w:r>
      <w:r>
        <w:t>for the communication based on the IP connectivity functionality.</w:t>
      </w:r>
    </w:p>
    <w:p w14:paraId="44DB5355" w14:textId="77777777" w:rsidR="009A16B6" w:rsidRPr="00EC2117" w:rsidRDefault="009A16B6" w:rsidP="009A16B6">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2D18D000" w14:textId="77777777" w:rsidR="009A16B6" w:rsidRPr="00416FBE" w:rsidRDefault="009A16B6" w:rsidP="009A16B6">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2BF06DF6" w14:textId="77777777" w:rsidR="009A16B6" w:rsidRPr="00416FBE" w:rsidRDefault="009A16B6" w:rsidP="009A16B6">
      <w:pPr>
        <w:pStyle w:val="TH"/>
      </w:pPr>
      <w:r>
        <w:object w:dxaOrig="7380" w:dyaOrig="8020" w14:anchorId="1C3DE1B5">
          <v:shape id="_x0000_i1047" type="#_x0000_t75" style="width:369.1pt;height:401pt" o:ole="">
            <v:imagedata r:id="rId53" o:title=""/>
          </v:shape>
          <o:OLEObject Type="Embed" ProgID="Visio.Drawing.11" ShapeID="_x0000_i1047" DrawAspect="Content" ObjectID="_1828600070" r:id="rId54"/>
        </w:object>
      </w:r>
    </w:p>
    <w:p w14:paraId="41B747AA" w14:textId="77777777" w:rsidR="009A16B6" w:rsidRPr="00416FBE" w:rsidRDefault="009A16B6" w:rsidP="009A16B6">
      <w:pPr>
        <w:pStyle w:val="TF"/>
      </w:pPr>
      <w:r w:rsidRPr="00416FBE">
        <w:t>Figure </w:t>
      </w:r>
      <w:r>
        <w:t>10.6.1.3</w:t>
      </w:r>
      <w:r w:rsidRPr="00416FBE">
        <w:t>.</w:t>
      </w:r>
      <w:r>
        <w:t>2</w:t>
      </w:r>
      <w:r w:rsidRPr="00416FBE">
        <w:t xml:space="preserve">-1: </w:t>
      </w:r>
      <w:r>
        <w:t xml:space="preserve">IOPS </w:t>
      </w:r>
      <w:bookmarkStart w:id="361" w:name="_Hlk39767681"/>
      <w:r w:rsidRPr="00193228">
        <w:t>one-to-one standalone SDS using signalling control plane</w:t>
      </w:r>
      <w:r>
        <w:t xml:space="preserve"> </w:t>
      </w:r>
      <w:bookmarkEnd w:id="361"/>
      <w:r>
        <w:t>based on the IP connectivity functionality</w:t>
      </w:r>
    </w:p>
    <w:p w14:paraId="2F4521AC" w14:textId="77777777" w:rsidR="009A16B6" w:rsidRPr="00416FBE" w:rsidRDefault="009A16B6" w:rsidP="009A16B6">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62"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62"/>
    </w:p>
    <w:p w14:paraId="0A297FF5" w14:textId="77777777" w:rsidR="009A16B6" w:rsidRDefault="009A16B6" w:rsidP="009A16B6">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751E7D84" w14:textId="77777777" w:rsidR="009A16B6" w:rsidRDefault="009A16B6" w:rsidP="009A16B6">
      <w:pPr>
        <w:pStyle w:val="B1"/>
        <w:ind w:firstLine="0"/>
      </w:pPr>
      <w:bookmarkStart w:id="363"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63"/>
    </w:p>
    <w:p w14:paraId="2DC234E7" w14:textId="77777777" w:rsidR="009A16B6" w:rsidRDefault="009A16B6" w:rsidP="009A16B6">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E7456D1" w14:textId="77777777" w:rsidR="009A16B6" w:rsidRPr="00416FBE" w:rsidRDefault="009A16B6" w:rsidP="009A16B6">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20333BB0" w14:textId="77777777" w:rsidR="009A16B6" w:rsidRDefault="009A16B6" w:rsidP="009A16B6">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64"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68858569" w14:textId="77777777" w:rsidR="009A16B6" w:rsidRPr="00A62A28" w:rsidRDefault="009A16B6" w:rsidP="009A16B6">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55BE901" w14:textId="77777777" w:rsidR="009A16B6" w:rsidRPr="00416FBE" w:rsidRDefault="009A16B6" w:rsidP="009A16B6">
      <w:pPr>
        <w:pStyle w:val="NO"/>
      </w:pPr>
      <w:r w:rsidRPr="00A62A28">
        <w:t>NOTE:</w:t>
      </w:r>
      <w:r w:rsidRPr="00A62A28">
        <w:tab/>
      </w:r>
      <w:r w:rsidRPr="00564027">
        <w:t>If the policy assertion was negative, the MCData client 2 sends an appropriate notification to MCData client 1.</w:t>
      </w:r>
    </w:p>
    <w:bookmarkEnd w:id="364"/>
    <w:p w14:paraId="1206BFBB" w14:textId="77777777" w:rsidR="009A16B6" w:rsidRPr="0074781F" w:rsidRDefault="009A16B6" w:rsidP="009A16B6">
      <w:pPr>
        <w:pStyle w:val="B1"/>
      </w:pPr>
      <w:r>
        <w:t>6</w:t>
      </w:r>
      <w:r w:rsidRPr="00EC2117">
        <w:t>.</w:t>
      </w:r>
      <w:r w:rsidRPr="002D5757">
        <w:tab/>
      </w:r>
      <w:bookmarkStart w:id="365"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65"/>
      <w:r>
        <w:t xml:space="preserve"> towards the MCData client 1, i.e. addressing the MCData UE 1</w:t>
      </w:r>
      <w:r w:rsidRPr="00916BCC">
        <w:t>'</w:t>
      </w:r>
      <w:r w:rsidRPr="00FF7006">
        <w:t>s IP address</w:t>
      </w:r>
      <w:r>
        <w:t>.</w:t>
      </w:r>
    </w:p>
    <w:p w14:paraId="27F61FC8" w14:textId="77777777" w:rsidR="009A16B6" w:rsidRDefault="009A16B6" w:rsidP="009A16B6">
      <w:pPr>
        <w:pStyle w:val="B1"/>
      </w:pPr>
      <w:r>
        <w:t>7.</w:t>
      </w:r>
      <w:r>
        <w:tab/>
        <w:t xml:space="preserve">The IOPS MC connectivity function </w:t>
      </w:r>
      <w:bookmarkStart w:id="366"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66"/>
      <w:r>
        <w:t xml:space="preserve">. </w:t>
      </w:r>
      <w:bookmarkStart w:id="367"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67"/>
      <w:r>
        <w:t>.</w:t>
      </w:r>
    </w:p>
    <w:p w14:paraId="282E1400" w14:textId="77777777" w:rsidR="009A16B6" w:rsidRDefault="009A16B6" w:rsidP="009A16B6">
      <w:pPr>
        <w:pStyle w:val="B1"/>
      </w:pPr>
      <w:r>
        <w:t>8.</w:t>
      </w:r>
      <w:r>
        <w:tab/>
        <w:t xml:space="preserve">The IOPS MC connectivity function </w:t>
      </w:r>
      <w:bookmarkStart w:id="368"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68"/>
      <w:r>
        <w:t>.</w:t>
      </w:r>
    </w:p>
    <w:p w14:paraId="0AC1FD66" w14:textId="77777777" w:rsidR="009A16B6" w:rsidRPr="00CE653C" w:rsidRDefault="009A16B6" w:rsidP="009A16B6">
      <w:pPr>
        <w:pStyle w:val="Heading4"/>
      </w:pPr>
      <w:bookmarkStart w:id="369" w:name="_Toc217987279"/>
      <w:r>
        <w:t>10.6.1</w:t>
      </w:r>
      <w:r w:rsidRPr="00CE653C">
        <w:t>.</w:t>
      </w:r>
      <w:r>
        <w:t>4</w:t>
      </w:r>
      <w:r w:rsidRPr="00CE653C">
        <w:tab/>
      </w:r>
      <w:r>
        <w:t>IOPS group standalone SDS using signalling control plane</w:t>
      </w:r>
      <w:bookmarkEnd w:id="369"/>
    </w:p>
    <w:p w14:paraId="4F22EAC6" w14:textId="77777777" w:rsidR="009A16B6" w:rsidRPr="00CE653C" w:rsidRDefault="009A16B6" w:rsidP="009A16B6">
      <w:pPr>
        <w:pStyle w:val="Heading5"/>
      </w:pPr>
      <w:bookmarkStart w:id="370" w:name="_Toc217987280"/>
      <w:r>
        <w:t>10.6.1</w:t>
      </w:r>
      <w:r w:rsidRPr="00CE653C">
        <w:t>.</w:t>
      </w:r>
      <w:r>
        <w:t>4.1</w:t>
      </w:r>
      <w:r w:rsidRPr="00CE653C">
        <w:tab/>
        <w:t>General</w:t>
      </w:r>
      <w:bookmarkEnd w:id="370"/>
    </w:p>
    <w:p w14:paraId="09959B07" w14:textId="77777777" w:rsidR="009A16B6" w:rsidRDefault="009A16B6" w:rsidP="009A16B6">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4B692100" w14:textId="77777777" w:rsidR="009A16B6" w:rsidRDefault="009A16B6" w:rsidP="009A16B6">
      <w:r>
        <w:t>The IOPS MC connectivity function can distribute the group session packets to the discovered MC users over MBMS bearers as described in clause 10.4.5.</w:t>
      </w:r>
    </w:p>
    <w:p w14:paraId="1B23E574" w14:textId="77777777" w:rsidR="009A16B6" w:rsidRDefault="009A16B6" w:rsidP="009A16B6">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4B264E8F" w14:textId="77777777" w:rsidR="009A16B6" w:rsidRPr="00CE653C" w:rsidRDefault="009A16B6" w:rsidP="009A16B6">
      <w:pPr>
        <w:pStyle w:val="Heading5"/>
      </w:pPr>
      <w:bookmarkStart w:id="371" w:name="_Toc217987281"/>
      <w:r>
        <w:lastRenderedPageBreak/>
        <w:t>10.6.1</w:t>
      </w:r>
      <w:r w:rsidRPr="00CE653C">
        <w:t>.</w:t>
      </w:r>
      <w:r>
        <w:t>4.2</w:t>
      </w:r>
      <w:r w:rsidRPr="00CE653C">
        <w:tab/>
      </w:r>
      <w:r>
        <w:t>Procedure</w:t>
      </w:r>
      <w:bookmarkEnd w:id="371"/>
    </w:p>
    <w:p w14:paraId="17A09F5D" w14:textId="77777777" w:rsidR="009A16B6" w:rsidRDefault="009A16B6" w:rsidP="009A16B6">
      <w:pPr>
        <w:rPr>
          <w:lang w:eastAsia="zh-CN"/>
        </w:rPr>
      </w:pPr>
      <w:r w:rsidRPr="00416FBE">
        <w:t>The procedure in figure </w:t>
      </w:r>
      <w:r>
        <w:t>10.6.1.4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080E7D58" w14:textId="77777777" w:rsidR="009A16B6" w:rsidRPr="00416FBE" w:rsidRDefault="009A16B6" w:rsidP="009A16B6">
      <w:r w:rsidRPr="00416FBE">
        <w:t>Pre-conditions:</w:t>
      </w:r>
    </w:p>
    <w:p w14:paraId="2EEB422E" w14:textId="77777777" w:rsidR="009A16B6" w:rsidRDefault="009A16B6" w:rsidP="009A16B6">
      <w:pPr>
        <w:pStyle w:val="B1"/>
      </w:pPr>
      <w:r>
        <w:t>-</w:t>
      </w:r>
      <w:r>
        <w:tab/>
        <w:t>MCData</w:t>
      </w:r>
      <w:r w:rsidRPr="00416FBE">
        <w:t xml:space="preserve"> user profile used for the IOPS mode of operation is pre-provisioned in the </w:t>
      </w:r>
      <w:r>
        <w:t>MCData</w:t>
      </w:r>
      <w:r w:rsidRPr="00416FBE">
        <w:t xml:space="preserve"> UEs</w:t>
      </w:r>
      <w:r>
        <w:t>.</w:t>
      </w:r>
    </w:p>
    <w:p w14:paraId="1256B4CF" w14:textId="77777777" w:rsidR="009A16B6" w:rsidRDefault="009A16B6" w:rsidP="009A16B6">
      <w:pPr>
        <w:pStyle w:val="B1"/>
      </w:pPr>
      <w:r>
        <w:t>-</w:t>
      </w:r>
      <w:r>
        <w:tab/>
        <w:t xml:space="preserve">The IOPS MCData group ID and its associated </w:t>
      </w:r>
      <w:r w:rsidRPr="00D87F58">
        <w:t>IOPS group IP multicast address</w:t>
      </w:r>
      <w:r>
        <w:t xml:space="preserve"> are pre-configured in the MCData clients.</w:t>
      </w:r>
    </w:p>
    <w:p w14:paraId="2363115D" w14:textId="77777777" w:rsidR="009A16B6" w:rsidRPr="00416FBE" w:rsidRDefault="009A16B6" w:rsidP="009A16B6">
      <w:pPr>
        <w:pStyle w:val="B1"/>
      </w:pPr>
      <w:r>
        <w:t>-</w:t>
      </w:r>
      <w:r>
        <w:tab/>
        <w:t>MCData users have an active PDN connection to the IOPS MC connectivity function for the communication based on the IP connectivity functionality.</w:t>
      </w:r>
    </w:p>
    <w:p w14:paraId="2A9DDE0D" w14:textId="77777777" w:rsidR="009A16B6" w:rsidRDefault="009A16B6" w:rsidP="009A16B6">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055C5438" w14:textId="77777777" w:rsidR="009A16B6" w:rsidRPr="00EC2117" w:rsidRDefault="009A16B6" w:rsidP="009A16B6">
      <w:pPr>
        <w:pStyle w:val="B1"/>
      </w:pPr>
      <w:r>
        <w:t>-</w:t>
      </w:r>
      <w:r>
        <w:tab/>
        <w:t>The IOPS MC connectivity function may have established an MBMS bearer and announced it to the MCData clients.</w:t>
      </w:r>
    </w:p>
    <w:p w14:paraId="4217A45D" w14:textId="77777777" w:rsidR="009A16B6" w:rsidRDefault="009A16B6" w:rsidP="009A16B6">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20094A38" w14:textId="77777777" w:rsidR="009A16B6" w:rsidRPr="00416FBE" w:rsidRDefault="009A16B6" w:rsidP="009A16B6">
      <w:pPr>
        <w:pStyle w:val="B1"/>
      </w:pPr>
      <w:r>
        <w:t>-</w:t>
      </w:r>
      <w:r>
        <w:tab/>
        <w:t>MCData clients 1, 2 … n are configured within the same IOPS MCData group.</w:t>
      </w:r>
    </w:p>
    <w:p w14:paraId="1F71164B" w14:textId="77777777" w:rsidR="009A16B6" w:rsidRPr="00416FBE" w:rsidRDefault="009A16B6" w:rsidP="009A16B6">
      <w:pPr>
        <w:pStyle w:val="TH"/>
      </w:pPr>
      <w:r>
        <w:object w:dxaOrig="8050" w:dyaOrig="7981" w14:anchorId="0D08922E">
          <v:shape id="_x0000_i1048" type="#_x0000_t75" style="width:402.4pt;height:398.75pt" o:ole="">
            <v:imagedata r:id="rId55" o:title=""/>
          </v:shape>
          <o:OLEObject Type="Embed" ProgID="Visio.Drawing.11" ShapeID="_x0000_i1048" DrawAspect="Content" ObjectID="_1828600071" r:id="rId56"/>
        </w:object>
      </w:r>
    </w:p>
    <w:p w14:paraId="50710DD1" w14:textId="77777777" w:rsidR="009A16B6" w:rsidRPr="00416FBE" w:rsidRDefault="009A16B6" w:rsidP="009A16B6">
      <w:pPr>
        <w:pStyle w:val="TF"/>
      </w:pPr>
      <w:r w:rsidRPr="00416FBE">
        <w:t>Figure </w:t>
      </w:r>
      <w:r>
        <w:t>10.6.1.4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1C2BEB36" w14:textId="77777777" w:rsidR="009A16B6" w:rsidRPr="00416FBE" w:rsidRDefault="009A16B6" w:rsidP="009A16B6">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5BEB39C0" w14:textId="77777777" w:rsidR="009A16B6" w:rsidRDefault="009A16B6" w:rsidP="009A16B6">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A13715C" w14:textId="77777777" w:rsidR="009A16B6" w:rsidRDefault="009A16B6" w:rsidP="009A16B6">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06F0C4DF" w14:textId="77777777" w:rsidR="009A16B6" w:rsidRDefault="009A16B6" w:rsidP="009A16B6">
      <w:pPr>
        <w:pStyle w:val="B1"/>
      </w:pPr>
      <w:r>
        <w:t>3.</w:t>
      </w:r>
      <w:r>
        <w:tab/>
        <w:t>The IOPS MC connectivity function determines that the received packets correspond to a group session targeting a specific IOPS MCData group. The IOPS MC connectivity function decides distributing the received group session packets to the target MCData clients over MBMS and/or unicast transmissions.</w:t>
      </w:r>
    </w:p>
    <w:p w14:paraId="5DBD4872" w14:textId="77777777" w:rsidR="009A16B6" w:rsidRDefault="009A16B6" w:rsidP="009A16B6">
      <w:pPr>
        <w:pStyle w:val="B1"/>
      </w:pPr>
      <w:r>
        <w:t>4.</w:t>
      </w:r>
      <w:r>
        <w:tab/>
        <w:t>The IOPS MC connectivity function distributes the group session packets carrying the IOPS MCData group standalone data request to the discovered MCData clients from the target IOPS MCData group.</w:t>
      </w:r>
    </w:p>
    <w:p w14:paraId="41912869" w14:textId="77777777" w:rsidR="009A16B6" w:rsidRDefault="009A16B6" w:rsidP="009A16B6">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check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78C82CAB" w14:textId="77777777" w:rsidR="009A16B6" w:rsidRPr="00A62A28" w:rsidRDefault="009A16B6" w:rsidP="009A16B6">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26684DF" w14:textId="77777777" w:rsidR="009A16B6" w:rsidRPr="00416FBE" w:rsidRDefault="009A16B6" w:rsidP="009A16B6">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22043675" w14:textId="77777777" w:rsidR="009A16B6" w:rsidRDefault="009A16B6" w:rsidP="009A16B6">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72" w:name="_Hlk39769967"/>
      <w:r>
        <w:t>i.e. addressing the MCData UE 1</w:t>
      </w:r>
      <w:r w:rsidRPr="00916BCC">
        <w:t>'</w:t>
      </w:r>
      <w:r w:rsidRPr="00FF7006">
        <w:t>s IP address</w:t>
      </w:r>
      <w:bookmarkEnd w:id="372"/>
      <w:r>
        <w:t>.</w:t>
      </w:r>
    </w:p>
    <w:p w14:paraId="16A9D902" w14:textId="77777777" w:rsidR="009A16B6" w:rsidRDefault="009A16B6" w:rsidP="009A16B6">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CF6E58A" w14:textId="77777777" w:rsidR="009A16B6" w:rsidRDefault="009A16B6" w:rsidP="009A16B6">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76D0A15E" w14:textId="77777777" w:rsidR="009A16B6" w:rsidRPr="00526FC3" w:rsidRDefault="009A16B6" w:rsidP="009A16B6">
      <w:pPr>
        <w:pStyle w:val="Heading2"/>
      </w:pPr>
      <w:bookmarkStart w:id="373" w:name="_Toc44891544"/>
      <w:bookmarkStart w:id="374" w:name="_Toc217987282"/>
      <w:r>
        <w:t>10.7</w:t>
      </w:r>
      <w:r w:rsidRPr="00526FC3">
        <w:tab/>
      </w:r>
      <w:bookmarkEnd w:id="373"/>
      <w:r>
        <w:t>MC IOPS notification</w:t>
      </w:r>
      <w:bookmarkEnd w:id="374"/>
    </w:p>
    <w:p w14:paraId="3CCB82DE" w14:textId="77777777" w:rsidR="009A16B6" w:rsidRPr="00526FC3" w:rsidRDefault="009A16B6" w:rsidP="009A16B6">
      <w:pPr>
        <w:pStyle w:val="Heading3"/>
      </w:pPr>
      <w:bookmarkStart w:id="375" w:name="_Toc44891545"/>
      <w:bookmarkStart w:id="376" w:name="_Toc217987283"/>
      <w:r>
        <w:t>10.7.</w:t>
      </w:r>
      <w:r w:rsidRPr="00526FC3">
        <w:t>1</w:t>
      </w:r>
      <w:r w:rsidRPr="00526FC3">
        <w:tab/>
        <w:t>General</w:t>
      </w:r>
      <w:bookmarkEnd w:id="375"/>
      <w:bookmarkEnd w:id="376"/>
    </w:p>
    <w:p w14:paraId="666851E4" w14:textId="77777777" w:rsidR="009A16B6" w:rsidRDefault="009A16B6" w:rsidP="009A16B6">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14:paraId="4B1A9076" w14:textId="77777777" w:rsidR="009A16B6" w:rsidRDefault="009A16B6" w:rsidP="009A16B6">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5524E9A4" w14:textId="77777777" w:rsidR="009A16B6" w:rsidRDefault="009A16B6" w:rsidP="009A16B6">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04240C34" w14:textId="77777777" w:rsidR="009A16B6" w:rsidRPr="008153C6" w:rsidRDefault="009A16B6" w:rsidP="009A16B6">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14:paraId="75F4CF46" w14:textId="77777777" w:rsidR="009A16B6" w:rsidRDefault="009A16B6" w:rsidP="009A16B6">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4BC0ACF6" w14:textId="77777777" w:rsidR="009A16B6" w:rsidRPr="00526FC3" w:rsidRDefault="009A16B6" w:rsidP="009A16B6">
      <w:pPr>
        <w:pStyle w:val="Heading3"/>
      </w:pPr>
      <w:bookmarkStart w:id="377" w:name="_Toc44891546"/>
      <w:bookmarkStart w:id="378" w:name="_Toc217987284"/>
      <w:r>
        <w:t>10.7.</w:t>
      </w:r>
      <w:r w:rsidRPr="00526FC3">
        <w:t>2</w:t>
      </w:r>
      <w:r w:rsidRPr="00526FC3">
        <w:tab/>
        <w:t>Information flows</w:t>
      </w:r>
      <w:bookmarkEnd w:id="377"/>
      <w:bookmarkEnd w:id="378"/>
    </w:p>
    <w:p w14:paraId="39B82F03" w14:textId="77777777" w:rsidR="009A16B6" w:rsidRPr="00526FC3" w:rsidRDefault="009A16B6" w:rsidP="009A16B6">
      <w:pPr>
        <w:pStyle w:val="Heading4"/>
      </w:pPr>
      <w:bookmarkStart w:id="379" w:name="_Toc44891547"/>
      <w:bookmarkStart w:id="380" w:name="_Toc217987285"/>
      <w:r>
        <w:t>10.7.</w:t>
      </w:r>
      <w:r w:rsidRPr="00526FC3">
        <w:t>2.1</w:t>
      </w:r>
      <w:r w:rsidRPr="00526FC3">
        <w:tab/>
      </w:r>
      <w:bookmarkEnd w:id="379"/>
      <w:r>
        <w:t>MC IOPS notification</w:t>
      </w:r>
      <w:bookmarkEnd w:id="380"/>
    </w:p>
    <w:p w14:paraId="69F0512A" w14:textId="77777777" w:rsidR="009A16B6" w:rsidRPr="00526FC3" w:rsidRDefault="009A16B6" w:rsidP="009A16B6">
      <w:pPr>
        <w:rPr>
          <w:lang w:eastAsia="zh-CN"/>
        </w:rPr>
      </w:pPr>
      <w:r w:rsidRPr="00526FC3">
        <w:t>Table </w:t>
      </w:r>
      <w:r>
        <w:t>10.7.</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14:paraId="4366B89C" w14:textId="77777777" w:rsidR="009A16B6" w:rsidRPr="00526FC3" w:rsidRDefault="009A16B6" w:rsidP="009A16B6">
      <w:pPr>
        <w:pStyle w:val="TH"/>
      </w:pPr>
      <w:r w:rsidRPr="00526FC3">
        <w:lastRenderedPageBreak/>
        <w:t>Table </w:t>
      </w:r>
      <w:r>
        <w:t>10.7.2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9A16B6" w:rsidRPr="00526FC3" w14:paraId="626A0FC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C51848"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241534D" w14:textId="77777777" w:rsidR="009A16B6" w:rsidRPr="00526FC3" w:rsidRDefault="009A16B6" w:rsidP="003F7390">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F25A64F" w14:textId="77777777" w:rsidR="009A16B6" w:rsidRPr="00526FC3" w:rsidRDefault="009A16B6" w:rsidP="003F7390">
            <w:pPr>
              <w:pStyle w:val="TAH"/>
            </w:pPr>
            <w:r w:rsidRPr="00526FC3">
              <w:t>Description</w:t>
            </w:r>
          </w:p>
        </w:tc>
      </w:tr>
      <w:tr w:rsidR="009A16B6" w:rsidRPr="00526FC3" w14:paraId="1C54727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9EBE823" w14:textId="77777777" w:rsidR="009A16B6" w:rsidRPr="00352049" w:rsidRDefault="009A16B6" w:rsidP="003F7390">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A354BF4" w14:textId="77777777" w:rsidR="009A16B6" w:rsidRPr="00352049" w:rsidRDefault="009A16B6" w:rsidP="003F7390">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9AF7CD3"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providing the notification</w:t>
            </w:r>
          </w:p>
        </w:tc>
      </w:tr>
      <w:tr w:rsidR="009A16B6" w:rsidRPr="00526FC3" w14:paraId="23F86BB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EB6E69C"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9B9EA27" w14:textId="77777777" w:rsidR="009A16B6" w:rsidRPr="00352049" w:rsidRDefault="009A16B6" w:rsidP="003F7390">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C58C131" w14:textId="77777777" w:rsidR="009A16B6" w:rsidRPr="00352049" w:rsidRDefault="009A16B6" w:rsidP="003F7390">
            <w:pPr>
              <w:pStyle w:val="TAL"/>
              <w:rPr>
                <w:lang w:eastAsia="zh-CN"/>
              </w:rPr>
            </w:pPr>
            <w:r>
              <w:t>Information related to the identified active IOPS MC connectivity function (see NOTE)</w:t>
            </w:r>
          </w:p>
        </w:tc>
      </w:tr>
      <w:tr w:rsidR="009A16B6" w:rsidRPr="00526FC3" w14:paraId="7B4339F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490926" w14:textId="77777777" w:rsidR="009A16B6" w:rsidRPr="00352049" w:rsidRDefault="009A16B6" w:rsidP="003F7390">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68F0BD16" w14:textId="77777777" w:rsidR="009A16B6" w:rsidRPr="00352049" w:rsidRDefault="009A16B6" w:rsidP="003F7390">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692DD5D" w14:textId="77777777" w:rsidR="009A16B6" w:rsidRPr="00352049" w:rsidRDefault="009A16B6" w:rsidP="003F7390">
            <w:pPr>
              <w:pStyle w:val="TAL"/>
            </w:pPr>
            <w:r>
              <w:t>The list of groups identified by the MC service user as active on the IOPS MC connectivity function</w:t>
            </w:r>
          </w:p>
        </w:tc>
      </w:tr>
      <w:tr w:rsidR="009A16B6" w:rsidRPr="00526FC3" w14:paraId="68B4F9E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1371E6" w14:textId="77777777" w:rsidR="009A16B6" w:rsidRDefault="009A16B6" w:rsidP="003F7390">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4E05752C" w14:textId="77777777" w:rsidR="009A16B6" w:rsidRPr="00352049" w:rsidRDefault="009A16B6" w:rsidP="003F7390">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26CF30C" w14:textId="77777777" w:rsidR="009A16B6" w:rsidRDefault="009A16B6" w:rsidP="003F7390">
            <w:pPr>
              <w:pStyle w:val="TAL"/>
            </w:pPr>
            <w:r>
              <w:t>The list of other users identified by the MC service user as available on the IOPS MC connectivity function</w:t>
            </w:r>
          </w:p>
        </w:tc>
      </w:tr>
      <w:tr w:rsidR="009A16B6" w:rsidRPr="00526FC3" w14:paraId="51D0C254" w14:textId="77777777" w:rsidTr="003F7390">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01E53938" w14:textId="77777777" w:rsidR="009A16B6" w:rsidRPr="00352049" w:rsidRDefault="009A16B6" w:rsidP="003F7390">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14:paraId="50BBF811" w14:textId="77777777" w:rsidR="009A16B6" w:rsidRDefault="009A16B6" w:rsidP="009A16B6"/>
    <w:p w14:paraId="56289611" w14:textId="77777777" w:rsidR="009A16B6" w:rsidRPr="00526FC3" w:rsidRDefault="009A16B6" w:rsidP="009A16B6">
      <w:pPr>
        <w:rPr>
          <w:lang w:eastAsia="zh-CN"/>
        </w:rPr>
      </w:pPr>
      <w:r w:rsidRPr="00526FC3">
        <w:t>Table </w:t>
      </w:r>
      <w:r>
        <w:t>10.7.</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14:paraId="6E11E79C" w14:textId="77777777" w:rsidR="009A16B6" w:rsidRPr="00526FC3" w:rsidRDefault="009A16B6" w:rsidP="009A16B6">
      <w:pPr>
        <w:pStyle w:val="TH"/>
      </w:pPr>
      <w:r w:rsidRPr="00526FC3">
        <w:t>Table </w:t>
      </w:r>
      <w:r>
        <w:t>10.7.2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9A16B6" w:rsidRPr="00526FC3" w14:paraId="2CE2477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FEF38EB"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76762EA" w14:textId="77777777" w:rsidR="009A16B6" w:rsidRPr="00526FC3" w:rsidRDefault="009A16B6" w:rsidP="003F7390">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44A9927" w14:textId="77777777" w:rsidR="009A16B6" w:rsidRPr="00526FC3" w:rsidRDefault="009A16B6" w:rsidP="003F7390">
            <w:pPr>
              <w:pStyle w:val="TAH"/>
            </w:pPr>
            <w:r w:rsidRPr="00526FC3">
              <w:t>Description</w:t>
            </w:r>
          </w:p>
        </w:tc>
      </w:tr>
      <w:tr w:rsidR="009A16B6" w:rsidRPr="00526FC3" w14:paraId="08AA01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FDC289E" w14:textId="77777777" w:rsidR="009A16B6" w:rsidRPr="00352049" w:rsidRDefault="009A16B6" w:rsidP="003F7390">
            <w:pPr>
              <w:pStyle w:val="TAL"/>
              <w:rPr>
                <w:lang w:eastAsia="zh-CN"/>
              </w:rPr>
            </w:pPr>
            <w:r w:rsidRPr="00352049">
              <w:rPr>
                <w:rFonts w:hint="eastAsia"/>
                <w:lang w:eastAsia="zh-CN"/>
              </w:rPr>
              <w:t>MC service ID</w:t>
            </w:r>
            <w:r>
              <w:rPr>
                <w:lang w:eastAsia="zh-CN"/>
              </w:rPr>
              <w:t xml:space="preserve"> </w:t>
            </w:r>
            <w:r>
              <w:t>(see NOTE 1)</w:t>
            </w:r>
          </w:p>
        </w:tc>
        <w:tc>
          <w:tcPr>
            <w:tcW w:w="1440" w:type="dxa"/>
            <w:tcBorders>
              <w:top w:val="single" w:sz="4" w:space="0" w:color="000000"/>
              <w:left w:val="single" w:sz="4" w:space="0" w:color="000000"/>
              <w:bottom w:val="single" w:sz="4" w:space="0" w:color="000000"/>
            </w:tcBorders>
            <w:shd w:val="clear" w:color="auto" w:fill="auto"/>
          </w:tcPr>
          <w:p w14:paraId="3C0F42CA" w14:textId="77777777" w:rsidR="009A16B6" w:rsidRPr="00352049" w:rsidRDefault="009A16B6" w:rsidP="003F7390">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0820FEF"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receiving the notification</w:t>
            </w:r>
          </w:p>
        </w:tc>
      </w:tr>
      <w:tr w:rsidR="009A16B6" w:rsidRPr="00526FC3" w14:paraId="5C88C26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D05252F"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49706892" w14:textId="77777777" w:rsidR="009A16B6" w:rsidRPr="00352049" w:rsidRDefault="009A16B6" w:rsidP="003F7390">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8688379" w14:textId="77777777" w:rsidR="009A16B6" w:rsidRPr="00352049" w:rsidRDefault="009A16B6" w:rsidP="003F7390">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9A16B6" w:rsidRPr="00526FC3" w14:paraId="75F312F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5BBD0" w14:textId="77777777" w:rsidR="009A16B6" w:rsidRPr="00352049" w:rsidRDefault="009A16B6" w:rsidP="003F7390">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14:paraId="5C52D35B" w14:textId="77777777" w:rsidR="009A16B6" w:rsidRPr="00352049" w:rsidRDefault="009A16B6" w:rsidP="003F7390">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0833E1F" w14:textId="77777777" w:rsidR="009A16B6" w:rsidRPr="00352049" w:rsidRDefault="009A16B6" w:rsidP="003F7390">
            <w:pPr>
              <w:pStyle w:val="TAL"/>
            </w:pPr>
            <w:r>
              <w:t xml:space="preserve">The list of MC service groups identified as active on the IOPS MC </w:t>
            </w:r>
            <w:r>
              <w:rPr>
                <w:rFonts w:eastAsia="SimSun"/>
                <w:lang w:eastAsia="x-none"/>
              </w:rPr>
              <w:t>connectivity function</w:t>
            </w:r>
          </w:p>
        </w:tc>
      </w:tr>
      <w:tr w:rsidR="009A16B6" w:rsidRPr="00526FC3" w14:paraId="0B8AFC1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2B5032" w14:textId="77777777" w:rsidR="009A16B6" w:rsidRDefault="009A16B6" w:rsidP="003F7390">
            <w:pPr>
              <w:pStyle w:val="TAL"/>
              <w:rPr>
                <w:lang w:eastAsia="zh-CN"/>
              </w:rPr>
            </w:pPr>
            <w:r>
              <w:rPr>
                <w:lang w:eastAsia="zh-CN"/>
              </w:rPr>
              <w:t xml:space="preserve">List of MC service IDs </w:t>
            </w:r>
            <w:r>
              <w:t>(see NOTE 3)</w:t>
            </w:r>
          </w:p>
        </w:tc>
        <w:tc>
          <w:tcPr>
            <w:tcW w:w="1440" w:type="dxa"/>
            <w:tcBorders>
              <w:top w:val="single" w:sz="4" w:space="0" w:color="000000"/>
              <w:left w:val="single" w:sz="4" w:space="0" w:color="000000"/>
              <w:bottom w:val="single" w:sz="4" w:space="0" w:color="000000"/>
            </w:tcBorders>
            <w:shd w:val="clear" w:color="auto" w:fill="auto"/>
          </w:tcPr>
          <w:p w14:paraId="5DB04622" w14:textId="77777777" w:rsidR="009A16B6" w:rsidRPr="00352049" w:rsidRDefault="009A16B6" w:rsidP="003F7390">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E7F7A7D" w14:textId="77777777" w:rsidR="009A16B6" w:rsidRDefault="009A16B6" w:rsidP="003F7390">
            <w:pPr>
              <w:pStyle w:val="TAL"/>
            </w:pPr>
            <w:r>
              <w:t xml:space="preserve">The list of MC service users identified as available on the IOPS MC </w:t>
            </w:r>
            <w:r>
              <w:rPr>
                <w:rFonts w:eastAsia="SimSun"/>
                <w:lang w:eastAsia="x-none"/>
              </w:rPr>
              <w:t>connectivity function</w:t>
            </w:r>
          </w:p>
        </w:tc>
      </w:tr>
      <w:tr w:rsidR="009A16B6" w:rsidRPr="00526FC3" w14:paraId="2A729A7A" w14:textId="77777777" w:rsidTr="003F7390">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6DF56FF7" w14:textId="77777777" w:rsidR="009A16B6" w:rsidRPr="00162AE1" w:rsidRDefault="009A16B6" w:rsidP="003F7390">
            <w:pPr>
              <w:pStyle w:val="TAN"/>
              <w:rPr>
                <w:rFonts w:eastAsia="SimSun"/>
                <w:lang w:eastAsia="x-none"/>
              </w:rPr>
            </w:pPr>
            <w:r w:rsidRPr="00162AE1">
              <w:rPr>
                <w:rFonts w:eastAsia="SimSun"/>
                <w:lang w:eastAsia="x-none"/>
              </w:rPr>
              <w:t>NOTE 1:</w:t>
            </w:r>
            <w:r w:rsidRPr="00162AE1">
              <w:rPr>
                <w:rFonts w:eastAsia="SimSun"/>
                <w:lang w:eastAsia="x-none"/>
              </w:rPr>
              <w:tab/>
              <w:t>This information element is not included if the notification is transmitted over MBMS.</w:t>
            </w:r>
          </w:p>
          <w:p w14:paraId="7BD55BBA" w14:textId="77777777" w:rsidR="009A16B6" w:rsidRPr="00162AE1" w:rsidRDefault="009A16B6" w:rsidP="003F7390">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14:paraId="432CD84B" w14:textId="77777777" w:rsidR="009A16B6" w:rsidRPr="00352049" w:rsidRDefault="009A16B6" w:rsidP="003F7390">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MBMS.</w:t>
            </w:r>
          </w:p>
        </w:tc>
      </w:tr>
    </w:tbl>
    <w:p w14:paraId="099CFD03" w14:textId="77777777" w:rsidR="009A16B6" w:rsidRPr="00526FC3" w:rsidRDefault="009A16B6" w:rsidP="009A16B6"/>
    <w:p w14:paraId="66A30287" w14:textId="77777777" w:rsidR="009A16B6" w:rsidRPr="00526FC3" w:rsidRDefault="009A16B6" w:rsidP="009A16B6">
      <w:pPr>
        <w:pStyle w:val="Heading3"/>
      </w:pPr>
      <w:bookmarkStart w:id="381" w:name="_Toc433209820"/>
      <w:bookmarkStart w:id="382" w:name="_Toc460616158"/>
      <w:bookmarkStart w:id="383" w:name="_Toc460617019"/>
      <w:bookmarkStart w:id="384" w:name="_Toc477419466"/>
      <w:bookmarkStart w:id="385" w:name="_Toc44891548"/>
      <w:bookmarkStart w:id="386" w:name="_Toc217987286"/>
      <w:r>
        <w:t>10.7.</w:t>
      </w:r>
      <w:r w:rsidRPr="00526FC3">
        <w:t>3</w:t>
      </w:r>
      <w:r w:rsidRPr="00526FC3">
        <w:tab/>
      </w:r>
      <w:bookmarkEnd w:id="381"/>
      <w:bookmarkEnd w:id="382"/>
      <w:bookmarkEnd w:id="383"/>
      <w:bookmarkEnd w:id="384"/>
      <w:r>
        <w:t>MC IOPS notification p</w:t>
      </w:r>
      <w:r w:rsidRPr="00526FC3">
        <w:t>rocedure</w:t>
      </w:r>
      <w:bookmarkEnd w:id="385"/>
      <w:bookmarkEnd w:id="386"/>
    </w:p>
    <w:p w14:paraId="16A4D5DA" w14:textId="77777777" w:rsidR="009A16B6" w:rsidRDefault="009A16B6" w:rsidP="009A16B6">
      <w:r>
        <w:t>Figure 10.7</w:t>
      </w:r>
      <w:r w:rsidRPr="00B42144">
        <w:t>.3-1</w:t>
      </w:r>
      <w:r>
        <w:t xml:space="preserve"> describes the IOPS MC notification procedure when an MC service user has left an active IOPS MC system and enters the primary MC system. </w:t>
      </w:r>
    </w:p>
    <w:p w14:paraId="4CACD9BF" w14:textId="77777777" w:rsidR="009A16B6" w:rsidRDefault="009A16B6" w:rsidP="009A16B6">
      <w:r>
        <w:t>Pre-conditions:</w:t>
      </w:r>
    </w:p>
    <w:p w14:paraId="1E2A4E27" w14:textId="77777777" w:rsidR="009A16B6" w:rsidRDefault="009A16B6" w:rsidP="009A16B6">
      <w:pPr>
        <w:pStyle w:val="B1"/>
      </w:pPr>
      <w:r>
        <w:t>-</w:t>
      </w:r>
      <w:r>
        <w:tab/>
        <w:t>There is an active IOPS MC connectivity function and the neighbouring cells of the IOPS MC system are part of the primary MC system.</w:t>
      </w:r>
    </w:p>
    <w:p w14:paraId="5804F8DF" w14:textId="77777777" w:rsidR="009A16B6" w:rsidRDefault="009A16B6" w:rsidP="009A16B6">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14:paraId="51CC6085" w14:textId="77777777" w:rsidR="009A16B6" w:rsidRDefault="009A16B6" w:rsidP="009A16B6">
      <w:pPr>
        <w:pStyle w:val="B1"/>
      </w:pPr>
      <w:r>
        <w:t>-</w:t>
      </w:r>
      <w:r>
        <w:tab/>
        <w:t>The MC service user 2 is registered to the primary MC service server and is in the proximity of the IOPS MC system coverage.</w:t>
      </w:r>
    </w:p>
    <w:p w14:paraId="289FC288" w14:textId="77777777" w:rsidR="009A16B6" w:rsidRDefault="009A16B6" w:rsidP="009A16B6">
      <w:pPr>
        <w:pStyle w:val="B1"/>
      </w:pPr>
      <w:r>
        <w:t>-</w:t>
      </w:r>
      <w:r>
        <w:tab/>
        <w:t xml:space="preserve">MC server users 1 and 2 </w:t>
      </w:r>
      <w:r w:rsidRPr="00400056">
        <w:t>are</w:t>
      </w:r>
      <w:r>
        <w:t xml:space="preserve"> members of the same MC service group or are authorized to have a one-to-one MC service communication.</w:t>
      </w:r>
    </w:p>
    <w:p w14:paraId="13F6AAAF" w14:textId="77777777" w:rsidR="009A16B6" w:rsidRDefault="009A16B6" w:rsidP="009A16B6">
      <w:pPr>
        <w:pStyle w:val="B1"/>
      </w:pPr>
    </w:p>
    <w:p w14:paraId="78FEB5CA" w14:textId="77777777" w:rsidR="009A16B6" w:rsidRDefault="009A16B6" w:rsidP="009A16B6">
      <w:pPr>
        <w:pStyle w:val="TH"/>
      </w:pPr>
      <w:r>
        <w:object w:dxaOrig="10101" w:dyaOrig="6851" w14:anchorId="1CDCB5BF">
          <v:shape id="_x0000_i1049" type="#_x0000_t75" style="width:459.8pt;height:311.7pt" o:ole="">
            <v:imagedata r:id="rId57" o:title=""/>
          </v:shape>
          <o:OLEObject Type="Embed" ProgID="Visio.Drawing.11" ShapeID="_x0000_i1049" DrawAspect="Content" ObjectID="_1828600072" r:id="rId58"/>
        </w:object>
      </w:r>
    </w:p>
    <w:p w14:paraId="5E910BC1" w14:textId="77777777" w:rsidR="009A16B6" w:rsidRPr="0021322B" w:rsidRDefault="009A16B6" w:rsidP="009A16B6">
      <w:pPr>
        <w:pStyle w:val="TF"/>
        <w:rPr>
          <w:lang w:eastAsia="zh-CN"/>
        </w:rPr>
      </w:pPr>
      <w:r w:rsidRPr="0021322B">
        <w:t>Figure </w:t>
      </w:r>
      <w:r>
        <w:t>10.7</w:t>
      </w:r>
      <w:r w:rsidRPr="0021322B">
        <w:t>.</w:t>
      </w:r>
      <w:r>
        <w:t>3</w:t>
      </w:r>
      <w:r w:rsidRPr="0021322B">
        <w:t xml:space="preserve">-1: </w:t>
      </w:r>
      <w:r>
        <w:t>MC IOPS notification procedure</w:t>
      </w:r>
    </w:p>
    <w:p w14:paraId="7D7CD13D" w14:textId="77777777" w:rsidR="009A16B6" w:rsidRDefault="009A16B6" w:rsidP="009A16B6">
      <w:pPr>
        <w:pStyle w:val="B1"/>
      </w:pPr>
      <w:r w:rsidRPr="0021322B">
        <w:t>1.</w:t>
      </w:r>
      <w:r w:rsidRPr="0021322B">
        <w:tab/>
      </w:r>
      <w:r>
        <w:t>An IOPS mode of operation is active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14:paraId="3874011B" w14:textId="77777777" w:rsidR="009A16B6" w:rsidRPr="0021322B" w:rsidRDefault="009A16B6" w:rsidP="009A16B6">
      <w:pPr>
        <w:pStyle w:val="B1"/>
      </w:pPr>
      <w:r>
        <w:t>2.</w:t>
      </w:r>
      <w:r>
        <w:tab/>
        <w:t xml:space="preserve">The MC service client 1 moves out of the coverage of the IOPS MC system and registers to the primary MC service server. </w:t>
      </w:r>
    </w:p>
    <w:p w14:paraId="555B2AAB" w14:textId="77777777" w:rsidR="009A16B6" w:rsidRDefault="009A16B6" w:rsidP="009A16B6">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14:paraId="2580D55D" w14:textId="77777777" w:rsidR="009A16B6" w:rsidRDefault="009A16B6" w:rsidP="009A16B6">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14:paraId="5A861232" w14:textId="77777777" w:rsidR="009A16B6" w:rsidRDefault="009A16B6" w:rsidP="009A16B6">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6474F7F5" w14:textId="77777777" w:rsidR="009A16B6" w:rsidRDefault="009A16B6" w:rsidP="009A16B6">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76594C24" w14:textId="77777777" w:rsidR="009A16B6" w:rsidRPr="00355848" w:rsidRDefault="009A16B6" w:rsidP="009A16B6">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an MBMS bearer</w:t>
      </w:r>
      <w:r>
        <w:rPr>
          <w:lang w:val="en-US"/>
        </w:rPr>
        <w:t xml:space="preserve"> configured within the proximity of the active IOPS MC system to target multiple MC service users. In this case, information about the active MC service IDs and MC service group IDs is not included in the MC IOPS notification.</w:t>
      </w:r>
    </w:p>
    <w:p w14:paraId="5ACAEE9F" w14:textId="77777777" w:rsidR="009A16B6" w:rsidRPr="00656BA2" w:rsidRDefault="009A16B6" w:rsidP="009A16B6">
      <w:pPr>
        <w:pStyle w:val="Heading8"/>
      </w:pPr>
      <w:r w:rsidRPr="00526FC3">
        <w:br w:type="page"/>
      </w:r>
      <w:bookmarkStart w:id="387" w:name="_Toc11449597"/>
      <w:bookmarkStart w:id="388" w:name="_Toc217987287"/>
      <w:bookmarkEnd w:id="219"/>
      <w:bookmarkEnd w:id="220"/>
      <w:bookmarkEnd w:id="221"/>
      <w:r w:rsidRPr="003D63F1">
        <w:rPr>
          <w:rFonts w:eastAsia="SimSun"/>
        </w:rPr>
        <w:lastRenderedPageBreak/>
        <w:t>Annex A (normative):</w:t>
      </w:r>
      <w:r w:rsidRPr="003D63F1">
        <w:rPr>
          <w:rFonts w:eastAsia="SimSun"/>
        </w:rPr>
        <w:br/>
      </w:r>
      <w:bookmarkStart w:id="389" w:name="_Toc428365161"/>
      <w:bookmarkStart w:id="390" w:name="_Toc433209860"/>
      <w:bookmarkStart w:id="391" w:name="_Toc460616236"/>
      <w:bookmarkStart w:id="392" w:name="_Toc460617097"/>
      <w:bookmarkStart w:id="393" w:name="_Toc460662486"/>
      <w:r w:rsidRPr="003D63F1">
        <w:rPr>
          <w:rFonts w:eastAsia="SimSun"/>
        </w:rPr>
        <w:t>Configuration data</w:t>
      </w:r>
      <w:bookmarkEnd w:id="389"/>
      <w:bookmarkEnd w:id="390"/>
      <w:bookmarkEnd w:id="391"/>
      <w:bookmarkEnd w:id="392"/>
      <w:bookmarkEnd w:id="393"/>
      <w:r w:rsidRPr="003D63F1">
        <w:rPr>
          <w:rFonts w:eastAsia="SimSun"/>
        </w:rPr>
        <w:t xml:space="preserve"> for the support of MC services</w:t>
      </w:r>
      <w:bookmarkEnd w:id="387"/>
      <w:r w:rsidRPr="003D63F1">
        <w:rPr>
          <w:rFonts w:eastAsia="SimSun"/>
        </w:rPr>
        <w:t xml:space="preserve"> in the IOPS mode of operation</w:t>
      </w:r>
      <w:bookmarkEnd w:id="388"/>
    </w:p>
    <w:p w14:paraId="3631392E" w14:textId="77777777" w:rsidR="009A16B6" w:rsidRDefault="009A16B6" w:rsidP="009A16B6">
      <w:pPr>
        <w:pStyle w:val="Heading1"/>
      </w:pPr>
      <w:bookmarkStart w:id="394" w:name="_Toc44894151"/>
      <w:bookmarkStart w:id="395" w:name="_Toc217987288"/>
      <w:r>
        <w:t>A.1</w:t>
      </w:r>
      <w:r>
        <w:tab/>
        <w:t>General</w:t>
      </w:r>
      <w:bookmarkEnd w:id="394"/>
      <w:bookmarkEnd w:id="395"/>
    </w:p>
    <w:p w14:paraId="196B7760" w14:textId="77777777" w:rsidR="009A16B6" w:rsidRDefault="009A16B6" w:rsidP="009A16B6">
      <w:r>
        <w:t>This Annex provides information about the static configuration data needed for the support of MC services in the IOPS mode of operation.</w:t>
      </w:r>
    </w:p>
    <w:p w14:paraId="4ACF534C" w14:textId="77777777" w:rsidR="009A16B6" w:rsidRDefault="009A16B6" w:rsidP="009A16B6">
      <w:r>
        <w:t>The configuration data belong to one of the following categories:</w:t>
      </w:r>
    </w:p>
    <w:p w14:paraId="0EBB7802" w14:textId="77777777" w:rsidR="009A16B6" w:rsidRDefault="009A16B6" w:rsidP="009A16B6">
      <w:pPr>
        <w:pStyle w:val="B1"/>
      </w:pPr>
      <w:r>
        <w:t>-</w:t>
      </w:r>
      <w:r>
        <w:tab/>
        <w:t>MC service UE configuration data (see subclause</w:t>
      </w:r>
      <w:r>
        <w:rPr>
          <w:rFonts w:eastAsia="SimSun" w:hint="cs"/>
          <w:lang w:eastAsia="zh-CN"/>
        </w:rPr>
        <w:t> </w:t>
      </w:r>
      <w:r>
        <w:t>A.2);</w:t>
      </w:r>
    </w:p>
    <w:p w14:paraId="48F79FB2" w14:textId="77777777" w:rsidR="009A16B6" w:rsidRDefault="009A16B6" w:rsidP="009A16B6">
      <w:pPr>
        <w:pStyle w:val="B1"/>
      </w:pPr>
      <w:r>
        <w:t>-</w:t>
      </w:r>
      <w:r>
        <w:tab/>
        <w:t>MC service user profile configuration data (see subclause</w:t>
      </w:r>
      <w:r>
        <w:rPr>
          <w:rFonts w:eastAsia="SimSun" w:hint="cs"/>
          <w:lang w:eastAsia="zh-CN"/>
        </w:rPr>
        <w:t> </w:t>
      </w:r>
      <w:r>
        <w:t>A.3);</w:t>
      </w:r>
    </w:p>
    <w:p w14:paraId="5EB647A1" w14:textId="77777777" w:rsidR="009A16B6" w:rsidRDefault="009A16B6" w:rsidP="009A16B6">
      <w:pPr>
        <w:pStyle w:val="B1"/>
      </w:pPr>
      <w:r>
        <w:t>-</w:t>
      </w:r>
      <w:r>
        <w:tab/>
        <w:t>MC service group configuration data (see subclause</w:t>
      </w:r>
      <w:r>
        <w:rPr>
          <w:rFonts w:eastAsia="SimSun" w:hint="cs"/>
          <w:lang w:eastAsia="zh-CN"/>
        </w:rPr>
        <w:t> </w:t>
      </w:r>
      <w:r>
        <w:t>A.4); and</w:t>
      </w:r>
    </w:p>
    <w:p w14:paraId="11E6CEC5" w14:textId="77777777" w:rsidR="009A16B6" w:rsidRDefault="009A16B6" w:rsidP="009A16B6">
      <w:pPr>
        <w:pStyle w:val="B1"/>
      </w:pPr>
      <w:r>
        <w:t>-</w:t>
      </w:r>
      <w:r>
        <w:tab/>
        <w:t>MC service configuration data (see subclause</w:t>
      </w:r>
      <w:r>
        <w:rPr>
          <w:rFonts w:eastAsia="SimSun" w:hint="cs"/>
          <w:lang w:eastAsia="zh-CN"/>
        </w:rPr>
        <w:t> </w:t>
      </w:r>
      <w:r>
        <w:t>A.5).</w:t>
      </w:r>
    </w:p>
    <w:p w14:paraId="5E9728E4" w14:textId="77777777" w:rsidR="009A16B6" w:rsidRDefault="009A16B6" w:rsidP="009A16B6">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68089E0C" w14:textId="77777777" w:rsidR="009A16B6" w:rsidRPr="000F0CF9" w:rsidRDefault="009A16B6" w:rsidP="009A16B6">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14:paraId="2DA42FCA" w14:textId="77777777" w:rsidR="009A16B6" w:rsidRPr="000F0CF9" w:rsidRDefault="009A16B6" w:rsidP="009A16B6">
      <w:r w:rsidRPr="00526FC3">
        <w:t>The columns in the tables have the following meanings:</w:t>
      </w:r>
    </w:p>
    <w:p w14:paraId="0ECA34C6" w14:textId="77777777" w:rsidR="009A16B6" w:rsidRPr="00526FC3" w:rsidRDefault="009A16B6" w:rsidP="009A16B6">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14:paraId="7E5741FA" w14:textId="77777777" w:rsidR="009A16B6" w:rsidRPr="00526FC3" w:rsidRDefault="009A16B6" w:rsidP="009A16B6">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748B20E8" w14:textId="77777777" w:rsidR="009A16B6" w:rsidRPr="00526FC3" w:rsidRDefault="009A16B6" w:rsidP="009A16B6">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187A65AF" w14:textId="77777777" w:rsidR="009A16B6" w:rsidRPr="00526FC3" w:rsidRDefault="009A16B6" w:rsidP="009A16B6">
      <w:pPr>
        <w:pStyle w:val="B2"/>
      </w:pPr>
      <w:r w:rsidRPr="00526FC3">
        <w:t>-</w:t>
      </w:r>
      <w:r w:rsidRPr="00526FC3">
        <w:tab/>
        <w:t>"Y" to denote "Yes" i.e. the parameter denoted for the row needs to be configured to the functional entity denoted for the column.</w:t>
      </w:r>
    </w:p>
    <w:p w14:paraId="2A9BB8BA" w14:textId="77777777" w:rsidR="009A16B6" w:rsidRPr="00526FC3" w:rsidRDefault="009A16B6" w:rsidP="009A16B6">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30A7C5B" w14:textId="77777777" w:rsidR="009A16B6" w:rsidRPr="000F0CF9" w:rsidRDefault="009A16B6" w:rsidP="009A16B6">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4517F28" w14:textId="77777777" w:rsidR="009A16B6" w:rsidRDefault="009A16B6" w:rsidP="009A16B6">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14:paraId="3588020A" w14:textId="77777777" w:rsidR="009A16B6" w:rsidRPr="00526FC3" w:rsidRDefault="009A16B6" w:rsidP="009A16B6">
      <w:pPr>
        <w:pStyle w:val="Heading1"/>
      </w:pPr>
      <w:bookmarkStart w:id="396" w:name="_Toc460616238"/>
      <w:bookmarkStart w:id="397" w:name="_Toc460617099"/>
      <w:bookmarkStart w:id="398" w:name="_Toc460662488"/>
      <w:bookmarkStart w:id="399" w:name="_Toc468105562"/>
      <w:bookmarkStart w:id="400" w:name="_Toc468110657"/>
      <w:bookmarkStart w:id="401" w:name="_Toc44891629"/>
      <w:bookmarkStart w:id="402" w:name="_Toc217987289"/>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96"/>
      <w:bookmarkEnd w:id="397"/>
      <w:bookmarkEnd w:id="398"/>
      <w:bookmarkEnd w:id="399"/>
      <w:bookmarkEnd w:id="400"/>
      <w:bookmarkEnd w:id="401"/>
      <w:bookmarkEnd w:id="402"/>
    </w:p>
    <w:p w14:paraId="3DC311AD" w14:textId="77777777" w:rsidR="009A16B6" w:rsidRPr="00526FC3" w:rsidRDefault="009A16B6" w:rsidP="009A16B6">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7F89DDBB" w14:textId="77777777" w:rsidR="009A16B6" w:rsidRDefault="009A16B6" w:rsidP="009A16B6">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rPr>
        <w:t>.</w:t>
      </w:r>
    </w:p>
    <w:p w14:paraId="670C3E80" w14:textId="77777777" w:rsidR="009A16B6" w:rsidRPr="009E2677" w:rsidRDefault="009A16B6" w:rsidP="009A16B6">
      <w:r w:rsidRPr="00526FC3">
        <w:rPr>
          <w:rFonts w:eastAsia="GulimChe"/>
        </w:rPr>
        <w:t>Within each MC service, the MC service UE configuration data can be the same or different across MC service UEs.</w:t>
      </w:r>
    </w:p>
    <w:p w14:paraId="5BC6A02C"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14:paraId="6DFB927F"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14:paraId="672FFC28" w14:textId="77777777" w:rsidR="009A16B6" w:rsidRPr="00526FC3" w:rsidRDefault="009A16B6" w:rsidP="009A16B6">
      <w:pPr>
        <w:pStyle w:val="Heading1"/>
      </w:pPr>
      <w:bookmarkStart w:id="403" w:name="_Toc460616239"/>
      <w:bookmarkStart w:id="404" w:name="_Toc460617100"/>
      <w:bookmarkStart w:id="405" w:name="_Toc460662489"/>
      <w:bookmarkStart w:id="406" w:name="_Toc468105563"/>
      <w:bookmarkStart w:id="407" w:name="_Toc468110658"/>
      <w:bookmarkStart w:id="408" w:name="_Toc44891630"/>
      <w:bookmarkStart w:id="409" w:name="_Toc217987290"/>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403"/>
      <w:bookmarkEnd w:id="404"/>
      <w:bookmarkEnd w:id="405"/>
      <w:bookmarkEnd w:id="406"/>
      <w:bookmarkEnd w:id="407"/>
      <w:bookmarkEnd w:id="408"/>
      <w:bookmarkEnd w:id="409"/>
    </w:p>
    <w:p w14:paraId="36E98BA2" w14:textId="77777777" w:rsidR="009A16B6" w:rsidRPr="00526FC3" w:rsidRDefault="009A16B6" w:rsidP="009A16B6">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14:paraId="389E9E6B" w14:textId="77777777" w:rsidR="009A16B6" w:rsidRPr="00526FC3" w:rsidRDefault="009A16B6" w:rsidP="009A16B6">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14:paraId="38303D2C" w14:textId="77777777" w:rsidR="009A16B6" w:rsidRDefault="009A16B6" w:rsidP="009A16B6">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14:paraId="2DA793B5" w14:textId="77777777" w:rsidR="009A16B6" w:rsidRDefault="009A16B6" w:rsidP="009A16B6">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14:paraId="10DA4E9D" w14:textId="77777777" w:rsidR="009A16B6" w:rsidRDefault="009A16B6" w:rsidP="009A16B6">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14:paraId="220697EE"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9A16B6" w:rsidRPr="00AB5FED" w14:paraId="533D4E3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1FF5675" w14:textId="77777777" w:rsidR="009A16B6" w:rsidRPr="00AB5FED" w:rsidRDefault="009A16B6" w:rsidP="003F7390">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BA4ADE7" w14:textId="77777777" w:rsidR="009A16B6" w:rsidRPr="00AB5FED" w:rsidRDefault="009A16B6" w:rsidP="003F7390">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7B06A3C" w14:textId="77777777" w:rsidR="009A16B6" w:rsidRPr="00AB5FED" w:rsidRDefault="009A16B6" w:rsidP="003F7390">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14:paraId="35E84841"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28B1E4" w14:textId="77777777" w:rsidR="009A16B6" w:rsidRPr="00AB5FED" w:rsidDel="00A5434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9A16B6" w:rsidRPr="00AB5FED" w14:paraId="24DA24E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1EEA4BD" w14:textId="77777777" w:rsidR="009A16B6" w:rsidRPr="00AB5FED" w:rsidRDefault="009A16B6" w:rsidP="003F7390">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6B32E42A" w14:textId="77777777" w:rsidR="009A16B6" w:rsidRPr="00AB5FED" w:rsidRDefault="009A16B6" w:rsidP="003F7390">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14:paraId="1A6802B1"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33BF54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E3D6861"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6CDFF08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C7BA8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0C4C388C" w14:textId="77777777" w:rsidR="009A16B6" w:rsidRPr="00AB5FED" w:rsidRDefault="009A16B6" w:rsidP="003F7390">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14:paraId="6322025D"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AC189C5"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DCF1831" w14:textId="77777777" w:rsidR="009A16B6" w:rsidRPr="00AB5FED" w:rsidRDefault="009A16B6" w:rsidP="003F7390">
            <w:pPr>
              <w:pStyle w:val="TAL"/>
              <w:jc w:val="center"/>
              <w:rPr>
                <w:lang w:eastAsia="zh-CN"/>
              </w:rPr>
            </w:pPr>
          </w:p>
        </w:tc>
      </w:tr>
      <w:tr w:rsidR="009A16B6" w:rsidRPr="00AB5FED" w14:paraId="1670D636"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61B7E5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7CB20BB" w14:textId="77777777" w:rsidR="009A16B6" w:rsidRPr="00AB5FED" w:rsidRDefault="009A16B6" w:rsidP="003F7390">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56B37E33"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3EFD4351"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50C5DA2" w14:textId="77777777" w:rsidR="009A16B6" w:rsidRPr="00AB5FED" w:rsidRDefault="009A16B6" w:rsidP="003F7390">
            <w:pPr>
              <w:pStyle w:val="TAL"/>
              <w:jc w:val="center"/>
              <w:rPr>
                <w:lang w:eastAsia="zh-CN"/>
              </w:rPr>
            </w:pPr>
          </w:p>
        </w:tc>
      </w:tr>
      <w:tr w:rsidR="009A16B6" w:rsidRPr="00AB5FED" w14:paraId="4D0C7EC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01D69E9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218F2A47" w14:textId="77777777" w:rsidR="009A16B6" w:rsidRPr="00AB5FED"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0C559F58" w14:textId="77777777" w:rsidR="009A16B6" w:rsidRPr="00AB5FED"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BCEAA44" w14:textId="77777777" w:rsidR="009A16B6" w:rsidRPr="00AB5FED"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266CE7D"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rsidDel="006542B7" w14:paraId="042E0A3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369862A"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324CF797" w14:textId="77777777" w:rsidR="009A16B6" w:rsidDel="006542B7" w:rsidRDefault="009A16B6" w:rsidP="003F7390">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4DC318EC" w14:textId="77777777" w:rsidR="009A16B6" w:rsidDel="006542B7"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09FF0FF" w14:textId="77777777" w:rsidR="009A16B6" w:rsidDel="006542B7"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2ED499E" w14:textId="77777777" w:rsidR="009A16B6" w:rsidDel="006542B7" w:rsidRDefault="009A16B6" w:rsidP="003F7390">
            <w:pPr>
              <w:pStyle w:val="TAL"/>
              <w:jc w:val="center"/>
              <w:rPr>
                <w:lang w:eastAsia="zh-CN"/>
              </w:rPr>
            </w:pPr>
          </w:p>
        </w:tc>
      </w:tr>
      <w:tr w:rsidR="009A16B6" w:rsidRPr="00AB5FED" w:rsidDel="006542B7" w14:paraId="0162E62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54AB552"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E1B06B8" w14:textId="77777777" w:rsidR="009A16B6" w:rsidDel="006542B7"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7DDDAB77" w14:textId="77777777" w:rsidR="009A16B6" w:rsidDel="006542B7"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3C07E047" w14:textId="77777777" w:rsidR="009A16B6" w:rsidDel="006542B7"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533DAF0" w14:textId="77777777" w:rsidR="009A16B6" w:rsidDel="006542B7" w:rsidRDefault="009A16B6" w:rsidP="003F7390">
            <w:pPr>
              <w:pStyle w:val="TAL"/>
              <w:jc w:val="center"/>
              <w:rPr>
                <w:lang w:eastAsia="zh-CN"/>
              </w:rPr>
            </w:pPr>
            <w:r w:rsidRPr="00AB5FED">
              <w:rPr>
                <w:rFonts w:hint="eastAsia"/>
                <w:lang w:eastAsia="zh-CN"/>
              </w:rPr>
              <w:t>Y</w:t>
            </w:r>
          </w:p>
        </w:tc>
      </w:tr>
      <w:tr w:rsidR="009A16B6" w:rsidRPr="00AB5FED" w14:paraId="45FDF77D"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A254701"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1321D878" w14:textId="77777777" w:rsidR="009A16B6" w:rsidRPr="00AB5FED" w:rsidRDefault="009A16B6" w:rsidP="003F7390">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14:paraId="147A3024"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E957F90"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84B90C7"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251FBDF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B0C3E0B"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5FB4F859" w14:textId="77777777" w:rsidR="009A16B6" w:rsidRPr="00AB5FED" w:rsidRDefault="009A16B6" w:rsidP="003F7390">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14:paraId="3CA84BB1"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F6CAB95"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FF2449"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53651C6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DC878F6" w14:textId="77777777" w:rsidR="009A16B6" w:rsidRPr="00AB5FED" w:rsidRDefault="009A16B6" w:rsidP="003F7390">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1ED55E58" w14:textId="77777777" w:rsidR="009A16B6" w:rsidRPr="00AB5FED" w:rsidRDefault="009A16B6" w:rsidP="003F7390">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14:paraId="7A911BCC"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BE46C6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51F78AB"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349AFCD9"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8FE6A36" w14:textId="77777777" w:rsidR="009A16B6" w:rsidRDefault="009A16B6" w:rsidP="003F7390">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033D8392" w14:textId="77777777" w:rsidR="009A16B6" w:rsidRDefault="009A16B6" w:rsidP="003F7390">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14:paraId="69ED255E"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9BF833B"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1A577B"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14:paraId="092841C2" w14:textId="77777777" w:rsidTr="003F7390">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14:paraId="38E2F1A4" w14:textId="77777777" w:rsidR="009A16B6" w:rsidRPr="00F3509C" w:rsidRDefault="009A16B6" w:rsidP="003F7390">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14:paraId="755CEE20" w14:textId="77777777" w:rsidR="009A16B6" w:rsidRPr="00AB5FED" w:rsidRDefault="009A16B6" w:rsidP="003F7390">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14:paraId="686F53F7" w14:textId="77777777" w:rsidR="009A16B6" w:rsidRDefault="009A16B6" w:rsidP="009A16B6"/>
    <w:p w14:paraId="11F5162E" w14:textId="77777777" w:rsidR="009A16B6" w:rsidRPr="00526FC3" w:rsidRDefault="009A16B6" w:rsidP="009A16B6">
      <w:pPr>
        <w:pStyle w:val="Heading1"/>
      </w:pPr>
      <w:bookmarkStart w:id="410" w:name="_Toc460616240"/>
      <w:bookmarkStart w:id="411" w:name="_Toc460617101"/>
      <w:bookmarkStart w:id="412" w:name="_Toc460662490"/>
      <w:bookmarkStart w:id="413" w:name="_Toc468105564"/>
      <w:bookmarkStart w:id="414" w:name="_Toc468110659"/>
      <w:bookmarkStart w:id="415" w:name="_Toc44891631"/>
      <w:bookmarkStart w:id="416" w:name="_Toc217987291"/>
      <w:r w:rsidRPr="00526FC3">
        <w:t>A.4</w:t>
      </w:r>
      <w:r w:rsidRPr="00526FC3">
        <w:tab/>
      </w:r>
      <w:r w:rsidRPr="00526FC3">
        <w:rPr>
          <w:lang w:eastAsia="zh-CN"/>
        </w:rPr>
        <w:t>G</w:t>
      </w:r>
      <w:r w:rsidRPr="00526FC3">
        <w:t>roup configuration data</w:t>
      </w:r>
      <w:bookmarkEnd w:id="410"/>
      <w:bookmarkEnd w:id="411"/>
      <w:bookmarkEnd w:id="412"/>
      <w:bookmarkEnd w:id="413"/>
      <w:bookmarkEnd w:id="414"/>
      <w:bookmarkEnd w:id="415"/>
      <w:bookmarkEnd w:id="416"/>
    </w:p>
    <w:p w14:paraId="0260A853" w14:textId="77777777" w:rsidR="009A16B6" w:rsidRDefault="009A16B6" w:rsidP="009A16B6">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14:paraId="512621D0" w14:textId="77777777" w:rsidR="009A16B6" w:rsidRDefault="009A16B6" w:rsidP="009A16B6">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14:paraId="3EEC021B" w14:textId="77777777" w:rsidR="009A16B6" w:rsidRDefault="009A16B6" w:rsidP="009A16B6">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14:paraId="7F19929B" w14:textId="77777777" w:rsidR="009A16B6" w:rsidRPr="00AB5FED" w:rsidRDefault="009A16B6" w:rsidP="009A16B6">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4CAAEFC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31A4B7B"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CE7B3B"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65A868F" w14:textId="77777777" w:rsidR="009A16B6" w:rsidRPr="00AB5FE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14:paraId="09E90D2B" w14:textId="77777777" w:rsidR="009A16B6" w:rsidRPr="00AB5FED" w:rsidRDefault="009A16B6" w:rsidP="003F7390">
            <w:pPr>
              <w:pStyle w:val="TAH"/>
              <w:rPr>
                <w:lang w:eastAsia="en-GB"/>
              </w:rPr>
            </w:pPr>
            <w:r w:rsidRPr="00AB5FED">
              <w:rPr>
                <w:lang w:eastAsia="en-GB"/>
              </w:rPr>
              <w:t>Group management server</w:t>
            </w:r>
          </w:p>
        </w:tc>
      </w:tr>
      <w:tr w:rsidR="009A16B6" w:rsidRPr="00AB5FED" w14:paraId="5EE99C11"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54BD983B"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14:paraId="088601B4" w14:textId="77777777" w:rsidR="009A16B6" w:rsidRPr="00AB5FED" w:rsidRDefault="009A16B6" w:rsidP="003F7390">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14:paraId="17FC09F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B163B3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60B82B8A"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3152D24"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1E718650" w14:textId="77777777" w:rsidR="009A16B6" w:rsidRPr="00352049" w:rsidRDefault="009A16B6" w:rsidP="003F7390">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14:paraId="043A6270"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EDF1F14" w14:textId="77777777" w:rsidR="009A16B6" w:rsidRPr="00113FC2" w:rsidRDefault="009A16B6" w:rsidP="003F7390">
            <w:pPr>
              <w:pStyle w:val="TAL"/>
              <w:jc w:val="center"/>
              <w:rPr>
                <w:rFonts w:cs="Arial"/>
                <w:szCs w:val="18"/>
              </w:rPr>
            </w:pPr>
          </w:p>
        </w:tc>
      </w:tr>
      <w:tr w:rsidR="009A16B6" w:rsidRPr="00AB5FED" w14:paraId="541B647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46B2ED8" w14:textId="77777777" w:rsidR="009A16B6" w:rsidRPr="00AB5FED"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14:paraId="6EF0C28C"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256469E6"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83F6BE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957927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9EA2A7C"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676C972F" w14:textId="77777777" w:rsidR="009A16B6" w:rsidRPr="00C806C1" w:rsidRDefault="009A16B6" w:rsidP="003F7390">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14:paraId="4BF0D27F"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0C8259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0CB97DE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9B7D88"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B2BA61E" w14:textId="77777777" w:rsidR="009A16B6" w:rsidRPr="00AB5FED" w:rsidRDefault="009A16B6" w:rsidP="003F7390">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6490B35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E3C5C9C"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30BA8F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FC75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52FCFFE" w14:textId="77777777" w:rsidR="009A16B6" w:rsidRPr="00AB5FED" w:rsidRDefault="009A16B6" w:rsidP="003F7390">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14:paraId="064B064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73BFAA8" w14:textId="77777777" w:rsidR="009A16B6" w:rsidRPr="00113FC2" w:rsidRDefault="009A16B6" w:rsidP="003F7390">
            <w:pPr>
              <w:pStyle w:val="TAL"/>
              <w:jc w:val="center"/>
              <w:rPr>
                <w:rFonts w:cs="Arial"/>
                <w:szCs w:val="18"/>
              </w:rPr>
            </w:pPr>
          </w:p>
        </w:tc>
      </w:tr>
      <w:tr w:rsidR="009A16B6" w:rsidRPr="00AB5FED" w14:paraId="51E889B4"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15EE753" w14:textId="77777777" w:rsidR="009A16B6" w:rsidRPr="00D05EF0"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0DD26D6"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3F277E6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92880F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14B5BD11"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F78F89"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44A701C" w14:textId="77777777" w:rsidR="009A16B6" w:rsidRPr="00AB5FED" w:rsidRDefault="009A16B6" w:rsidP="003F7390">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06BBA6E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67FDF53B" w14:textId="77777777" w:rsidR="009A16B6" w:rsidRPr="00113FC2" w:rsidRDefault="009A16B6" w:rsidP="003F7390">
            <w:pPr>
              <w:pStyle w:val="TAL"/>
              <w:jc w:val="center"/>
              <w:rPr>
                <w:rFonts w:cs="Arial"/>
                <w:szCs w:val="18"/>
              </w:rPr>
            </w:pPr>
          </w:p>
        </w:tc>
      </w:tr>
      <w:tr w:rsidR="009A16B6" w:rsidRPr="00AB5FED" w14:paraId="23970A57"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22E67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4F0C418" w14:textId="77777777" w:rsidR="009A16B6" w:rsidRPr="00AB5FED" w:rsidRDefault="009A16B6" w:rsidP="003F7390">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439F842A"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99E28F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3D3EC95"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4746752"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0ACAC13" w14:textId="77777777" w:rsidR="009A16B6" w:rsidRPr="002C7CB4" w:rsidRDefault="009A16B6" w:rsidP="003F7390">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14:paraId="6B523555"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4BD4F550"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F4A9C1D"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27E6E6"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9D1C611" w14:textId="77777777" w:rsidR="009A16B6" w:rsidRPr="002C7CB4" w:rsidRDefault="009A16B6" w:rsidP="003F7390">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7FA8631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9EDB52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9022D8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C53D861"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7A0E4E5" w14:textId="77777777" w:rsidR="009A16B6" w:rsidRPr="002C7CB4" w:rsidRDefault="009A16B6" w:rsidP="003F7390">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1279EF00"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AD28340" w14:textId="77777777" w:rsidR="009A16B6" w:rsidRPr="00113FC2" w:rsidRDefault="009A16B6" w:rsidP="003F7390">
            <w:pPr>
              <w:pStyle w:val="TAL"/>
              <w:jc w:val="center"/>
              <w:rPr>
                <w:rFonts w:cs="Arial"/>
                <w:szCs w:val="18"/>
              </w:rPr>
            </w:pPr>
            <w:r w:rsidRPr="00113FC2">
              <w:rPr>
                <w:rFonts w:cs="Arial"/>
                <w:szCs w:val="18"/>
              </w:rPr>
              <w:t>Y</w:t>
            </w:r>
          </w:p>
        </w:tc>
      </w:tr>
    </w:tbl>
    <w:p w14:paraId="539A6B70" w14:textId="77777777" w:rsidR="009A16B6" w:rsidRDefault="009A16B6" w:rsidP="009A16B6"/>
    <w:p w14:paraId="66189322" w14:textId="77777777" w:rsidR="009A16B6" w:rsidRPr="00526FC3" w:rsidRDefault="009A16B6" w:rsidP="009A16B6">
      <w:pPr>
        <w:pStyle w:val="Heading1"/>
      </w:pPr>
      <w:bookmarkStart w:id="417" w:name="_Toc460616241"/>
      <w:bookmarkStart w:id="418" w:name="_Toc460617102"/>
      <w:bookmarkStart w:id="419" w:name="_Toc460662491"/>
      <w:bookmarkStart w:id="420" w:name="_Toc468105565"/>
      <w:bookmarkStart w:id="421" w:name="_Toc468110660"/>
      <w:bookmarkStart w:id="422" w:name="_Toc44891632"/>
      <w:bookmarkStart w:id="423" w:name="_Toc217987292"/>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17"/>
      <w:bookmarkEnd w:id="418"/>
      <w:bookmarkEnd w:id="419"/>
      <w:bookmarkEnd w:id="420"/>
      <w:bookmarkEnd w:id="421"/>
      <w:bookmarkEnd w:id="422"/>
      <w:bookmarkEnd w:id="423"/>
    </w:p>
    <w:p w14:paraId="57D16B52" w14:textId="77777777" w:rsidR="009A16B6" w:rsidRDefault="009A16B6" w:rsidP="009A16B6">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14:paraId="180F1F2E" w14:textId="77777777" w:rsidR="009A16B6" w:rsidRDefault="009A16B6" w:rsidP="009A16B6">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14:paraId="172BDAE4"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0EF414D2"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87912A1"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7CC6E00"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8A4C2B9" w14:textId="77777777" w:rsidR="009A16B6" w:rsidRPr="00AB5FED" w:rsidRDefault="009A16B6" w:rsidP="003F7390">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14:paraId="13CF336A"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r>
      <w:tr w:rsidR="009A16B6" w:rsidRPr="00AB5FED" w14:paraId="56615D8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4CF6F51"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4EE44A6" w14:textId="77777777" w:rsidR="009A16B6" w:rsidRPr="00AB5FED" w:rsidRDefault="009A16B6" w:rsidP="003F7390">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23CC866C"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84DA935" w14:textId="77777777" w:rsidR="009A16B6" w:rsidRPr="00AB5FED" w:rsidRDefault="009A16B6" w:rsidP="003F7390">
            <w:pPr>
              <w:pStyle w:val="TAL"/>
              <w:jc w:val="center"/>
            </w:pPr>
            <w:r w:rsidRPr="00AB5FED">
              <w:t>Y</w:t>
            </w:r>
          </w:p>
        </w:tc>
      </w:tr>
      <w:tr w:rsidR="009A16B6" w:rsidRPr="00AB5FED" w14:paraId="65AA540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04CCC1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4D3E9154" w14:textId="77777777" w:rsidR="009A16B6" w:rsidRPr="00AB5FED" w:rsidRDefault="009A16B6" w:rsidP="003F7390">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14:paraId="745A30D5"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3105C1B" w14:textId="77777777" w:rsidR="009A16B6" w:rsidRPr="00AB5FED" w:rsidRDefault="009A16B6" w:rsidP="003F7390">
            <w:pPr>
              <w:pStyle w:val="TAL"/>
              <w:jc w:val="center"/>
            </w:pPr>
            <w:r w:rsidRPr="00AB5FED">
              <w:t>Y</w:t>
            </w:r>
          </w:p>
        </w:tc>
      </w:tr>
      <w:tr w:rsidR="009A16B6" w:rsidRPr="00AB5FED" w14:paraId="419BD0B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2671AD6"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87D72B6" w14:textId="77777777" w:rsidR="009A16B6" w:rsidRPr="00AB5FED" w:rsidRDefault="009A16B6" w:rsidP="003F7390">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14:paraId="5FA68A54"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315AD08" w14:textId="77777777" w:rsidR="009A16B6" w:rsidRPr="00AB5FED" w:rsidRDefault="009A16B6" w:rsidP="003F7390">
            <w:pPr>
              <w:pStyle w:val="TAL"/>
              <w:jc w:val="center"/>
            </w:pPr>
            <w:r w:rsidRPr="00AB5FED">
              <w:t>Y</w:t>
            </w:r>
          </w:p>
        </w:tc>
      </w:tr>
      <w:tr w:rsidR="009A16B6" w:rsidRPr="00AB5FED" w14:paraId="45FA7A1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1A1E66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B10B791" w14:textId="77777777" w:rsidR="009A16B6" w:rsidRPr="00AB5FED" w:rsidRDefault="009A16B6" w:rsidP="003F7390">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1B5EE75B"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2DE51F2" w14:textId="77777777" w:rsidR="009A16B6" w:rsidRPr="00AB5FED" w:rsidRDefault="009A16B6" w:rsidP="003F7390">
            <w:pPr>
              <w:pStyle w:val="TAL"/>
              <w:jc w:val="center"/>
            </w:pPr>
            <w:r w:rsidRPr="00AB5FED">
              <w:t>Y</w:t>
            </w:r>
          </w:p>
        </w:tc>
      </w:tr>
      <w:tr w:rsidR="009A16B6" w:rsidRPr="00AB5FED" w14:paraId="2BB4208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52BBC7F"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9EB27AE" w14:textId="77777777" w:rsidR="009A16B6" w:rsidRPr="00AB5FED" w:rsidRDefault="009A16B6" w:rsidP="003F7390">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14:paraId="7D5E2C5A"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0D87959" w14:textId="77777777" w:rsidR="009A16B6" w:rsidRPr="00AB5FED" w:rsidRDefault="009A16B6" w:rsidP="003F7390">
            <w:pPr>
              <w:pStyle w:val="TAL"/>
              <w:jc w:val="center"/>
            </w:pPr>
            <w:r w:rsidRPr="00AB5FED">
              <w:t>Y</w:t>
            </w:r>
          </w:p>
        </w:tc>
      </w:tr>
      <w:tr w:rsidR="009A16B6" w:rsidRPr="00AB5FED" w14:paraId="05927A8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850A2AD"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87D9334" w14:textId="77777777" w:rsidR="009A16B6" w:rsidRPr="00AB5FED" w:rsidRDefault="009A16B6" w:rsidP="003F7390">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14:paraId="5484E8E3"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9E732BF" w14:textId="77777777" w:rsidR="009A16B6" w:rsidRPr="00AB5FED" w:rsidRDefault="009A16B6" w:rsidP="003F7390">
            <w:pPr>
              <w:pStyle w:val="TAL"/>
              <w:jc w:val="center"/>
            </w:pPr>
            <w:r w:rsidRPr="00AB5FED">
              <w:t>Y</w:t>
            </w:r>
          </w:p>
        </w:tc>
      </w:tr>
      <w:tr w:rsidR="009A16B6" w:rsidRPr="00AB5FED" w14:paraId="50829F5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73DFF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7B63ECC8" w14:textId="77777777" w:rsidR="009A16B6" w:rsidRPr="00AB5FED" w:rsidRDefault="009A16B6" w:rsidP="003F7390">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437F9DA2"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1CF15C3" w14:textId="77777777" w:rsidR="009A16B6" w:rsidRPr="00AB5FED" w:rsidRDefault="009A16B6" w:rsidP="003F7390">
            <w:pPr>
              <w:pStyle w:val="TAL"/>
              <w:jc w:val="center"/>
            </w:pPr>
            <w:r w:rsidRPr="00AB5FED">
              <w:t>Y</w:t>
            </w:r>
          </w:p>
        </w:tc>
      </w:tr>
    </w:tbl>
    <w:p w14:paraId="3E28EEEE" w14:textId="77777777" w:rsidR="009A16B6" w:rsidRDefault="009A16B6" w:rsidP="009A16B6"/>
    <w:p w14:paraId="4362FE1F" w14:textId="77777777" w:rsidR="009A16B6" w:rsidRDefault="009A16B6" w:rsidP="009A16B6">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14:paraId="09838E86"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7BBC70C" w14:textId="77777777" w:rsidR="009A16B6" w:rsidRDefault="009A16B6" w:rsidP="003F7390">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9D004C2" w14:textId="77777777" w:rsidR="009A16B6" w:rsidRDefault="009A16B6" w:rsidP="003F7390">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C534173" w14:textId="77777777" w:rsidR="009A16B6" w:rsidRDefault="009A16B6" w:rsidP="003F7390">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14:paraId="71028A61" w14:textId="77777777" w:rsidR="009A16B6" w:rsidRDefault="009A16B6" w:rsidP="003F7390">
            <w:pPr>
              <w:pStyle w:val="TAH"/>
              <w:rPr>
                <w:rFonts w:eastAsia="SimSun"/>
                <w:lang w:eastAsia="en-GB"/>
              </w:rPr>
            </w:pPr>
            <w:r>
              <w:rPr>
                <w:rFonts w:eastAsia="SimSun" w:hint="eastAsia"/>
                <w:lang w:eastAsia="zh-CN"/>
              </w:rPr>
              <w:t>C</w:t>
            </w:r>
            <w:r>
              <w:rPr>
                <w:rFonts w:eastAsia="SimSun"/>
                <w:lang w:eastAsia="en-GB"/>
              </w:rPr>
              <w:t>onfiguration management server</w:t>
            </w:r>
          </w:p>
        </w:tc>
      </w:tr>
      <w:tr w:rsidR="009A16B6" w14:paraId="72669E3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6FF51B8" w14:textId="77777777" w:rsidR="009A16B6" w:rsidRPr="002C7CB4" w:rsidRDefault="009A16B6" w:rsidP="003F7390">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BEECBAB" w14:textId="77777777" w:rsidR="009A16B6" w:rsidRPr="002C7CB4" w:rsidRDefault="009A16B6" w:rsidP="003F7390">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7308586D" w14:textId="77777777" w:rsidR="009A16B6" w:rsidRPr="002C7CB4" w:rsidRDefault="009A16B6" w:rsidP="003F7390">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223550B9" w14:textId="77777777" w:rsidR="009A16B6" w:rsidRPr="002C7CB4" w:rsidRDefault="009A16B6" w:rsidP="003F7390">
            <w:pPr>
              <w:pStyle w:val="TAC"/>
              <w:rPr>
                <w:rFonts w:eastAsia="SimSun"/>
              </w:rPr>
            </w:pPr>
          </w:p>
        </w:tc>
      </w:tr>
      <w:tr w:rsidR="009A16B6" w14:paraId="714D9D8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5D1DD4E" w14:textId="77777777" w:rsidR="009A16B6" w:rsidRPr="002C7CB4"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3F23F472" w14:textId="77777777" w:rsidR="009A16B6" w:rsidRPr="002C7CB4" w:rsidRDefault="009A16B6" w:rsidP="003F7390">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61657D99"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903BAA" w14:textId="77777777" w:rsidR="009A16B6" w:rsidRPr="002C7CB4" w:rsidRDefault="009A16B6" w:rsidP="003F7390">
            <w:pPr>
              <w:pStyle w:val="TAC"/>
              <w:rPr>
                <w:rFonts w:eastAsia="SimSun"/>
              </w:rPr>
            </w:pPr>
            <w:r w:rsidRPr="002C7CB4">
              <w:rPr>
                <w:rFonts w:eastAsia="SimSun"/>
              </w:rPr>
              <w:t>Y</w:t>
            </w:r>
          </w:p>
        </w:tc>
      </w:tr>
      <w:tr w:rsidR="009A16B6" w14:paraId="7FD06A3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9A05945" w14:textId="77777777" w:rsidR="009A16B6" w:rsidRPr="002C7CB4" w:rsidRDefault="009A16B6" w:rsidP="003F7390">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8D8C34" w14:textId="77777777" w:rsidR="009A16B6" w:rsidRPr="002C7CB4" w:rsidRDefault="009A16B6" w:rsidP="003F7390">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7C485C16"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1B6D8" w14:textId="77777777" w:rsidR="009A16B6" w:rsidRPr="002C7CB4" w:rsidRDefault="009A16B6" w:rsidP="003F7390">
            <w:pPr>
              <w:pStyle w:val="TAC"/>
              <w:rPr>
                <w:rFonts w:eastAsia="SimSun"/>
              </w:rPr>
            </w:pPr>
            <w:r w:rsidRPr="002C7CB4">
              <w:rPr>
                <w:rFonts w:eastAsia="SimSun"/>
              </w:rPr>
              <w:t>Y</w:t>
            </w:r>
          </w:p>
        </w:tc>
      </w:tr>
    </w:tbl>
    <w:p w14:paraId="7988840B" w14:textId="77777777" w:rsidR="009A16B6" w:rsidRDefault="009A16B6" w:rsidP="009A16B6"/>
    <w:p w14:paraId="053E8AC4" w14:textId="77777777" w:rsidR="009A16B6" w:rsidRPr="00526FC3" w:rsidRDefault="009A16B6" w:rsidP="009A16B6">
      <w:pPr>
        <w:pStyle w:val="Heading1"/>
      </w:pPr>
      <w:bookmarkStart w:id="424" w:name="_Toc217987293"/>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24"/>
    </w:p>
    <w:p w14:paraId="4B5E42EA" w14:textId="77777777" w:rsidR="009A16B6" w:rsidRDefault="009A16B6" w:rsidP="009A16B6">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w:t>
      </w:r>
      <w:r w:rsidRPr="00526FC3">
        <w:rPr>
          <w:rFonts w:eastAsia="GulimChe"/>
          <w:color w:val="222222"/>
        </w:rPr>
        <w:t xml:space="preserve"> </w:t>
      </w:r>
    </w:p>
    <w:p w14:paraId="7A39F04F" w14:textId="77777777" w:rsidR="009A16B6" w:rsidRDefault="009A16B6" w:rsidP="009A16B6">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14:paraId="1BC4F6B8" w14:textId="77777777" w:rsidR="009A16B6" w:rsidRPr="00526FC3" w:rsidRDefault="009A16B6" w:rsidP="009A16B6">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9A16B6" w:rsidRPr="00526FC3" w14:paraId="78B2945A" w14:textId="77777777" w:rsidTr="003F739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E39B999" w14:textId="77777777" w:rsidR="009A16B6" w:rsidRPr="00526FC3" w:rsidRDefault="009A16B6" w:rsidP="003F7390">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7920ABC" w14:textId="77777777" w:rsidR="009A16B6" w:rsidRPr="00526FC3" w:rsidRDefault="009A16B6" w:rsidP="003F7390">
            <w:pPr>
              <w:pStyle w:val="TAH"/>
              <w:rPr>
                <w:rFonts w:eastAsia="Malgun Gothic"/>
                <w:lang w:eastAsia="ko-KR"/>
              </w:rPr>
            </w:pPr>
            <w:r w:rsidRPr="00526FC3">
              <w:t>Parameter description</w:t>
            </w:r>
          </w:p>
        </w:tc>
      </w:tr>
      <w:tr w:rsidR="009A16B6" w:rsidRPr="00526FC3" w14:paraId="1731E693"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F23A87" w14:textId="77777777" w:rsidR="009A16B6" w:rsidRPr="00352049" w:rsidRDefault="009A16B6" w:rsidP="003F7390">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14:paraId="68BC345E" w14:textId="77777777" w:rsidR="009A16B6" w:rsidRPr="00352049" w:rsidRDefault="009A16B6" w:rsidP="003F7390">
            <w:pPr>
              <w:pStyle w:val="TAL"/>
            </w:pPr>
            <w:r w:rsidRPr="00352049">
              <w:t>PDN connectivity information</w:t>
            </w:r>
            <w:r>
              <w:t xml:space="preserve"> in IOPS</w:t>
            </w:r>
          </w:p>
        </w:tc>
      </w:tr>
      <w:tr w:rsidR="009A16B6" w:rsidRPr="00526FC3" w14:paraId="7F38B9E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674282"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46F5C67" w14:textId="77777777" w:rsidR="009A16B6" w:rsidRPr="00352049" w:rsidRDefault="009A16B6" w:rsidP="003F7390">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9A16B6" w:rsidRPr="00526FC3" w14:paraId="69C5C27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40AEA1"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783CEA" w14:textId="77777777" w:rsidR="009A16B6" w:rsidRPr="00352049" w:rsidRDefault="009A16B6" w:rsidP="003F7390">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9A16B6" w:rsidRPr="00526FC3" w14:paraId="3DF2E54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C20075"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986F4E" w14:textId="77777777" w:rsidR="009A16B6" w:rsidRPr="00352049" w:rsidRDefault="009A16B6" w:rsidP="003F7390">
            <w:pPr>
              <w:pStyle w:val="TAL"/>
            </w:pPr>
            <w:r w:rsidRPr="00352049">
              <w:t>&gt;&gt; APN</w:t>
            </w:r>
          </w:p>
        </w:tc>
      </w:tr>
      <w:tr w:rsidR="009A16B6" w:rsidRPr="00526FC3" w14:paraId="14FF8B61"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524B0E"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2161A66" w14:textId="77777777" w:rsidR="009A16B6" w:rsidRPr="00352049" w:rsidRDefault="009A16B6" w:rsidP="003F7390">
            <w:pPr>
              <w:pStyle w:val="TAL"/>
            </w:pPr>
            <w:r w:rsidRPr="00352049">
              <w:t>&gt;&gt; PDN access credentials</w:t>
            </w:r>
          </w:p>
        </w:tc>
      </w:tr>
      <w:tr w:rsidR="009A16B6" w:rsidRPr="00526FC3" w14:paraId="3D61425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92D74A" w14:textId="77777777" w:rsidR="009A16B6" w:rsidRPr="00352049"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5E59FD8F" w14:textId="77777777" w:rsidR="009A16B6" w:rsidRPr="00352049" w:rsidRDefault="009A16B6" w:rsidP="003F7390">
            <w:pPr>
              <w:pStyle w:val="TAL"/>
            </w:pPr>
            <w:r w:rsidRPr="00352049">
              <w:t>Application plane server identity information</w:t>
            </w:r>
          </w:p>
        </w:tc>
      </w:tr>
      <w:tr w:rsidR="009A16B6" w:rsidRPr="00526FC3" w:rsidDel="00367E10" w14:paraId="29704EFF"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3A28C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6D3BC7E3" w14:textId="77777777" w:rsidR="009A16B6" w:rsidRPr="00352049" w:rsidRDefault="009A16B6" w:rsidP="003F7390">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9A16B6" w:rsidRPr="00526FC3" w:rsidDel="00367E10" w14:paraId="506B63E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93461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30F55FDD" w14:textId="77777777" w:rsidR="009A16B6" w:rsidRPr="00352049" w:rsidRDefault="009A16B6" w:rsidP="003F7390">
            <w:pPr>
              <w:pStyle w:val="TAL"/>
            </w:pPr>
            <w:r>
              <w:t xml:space="preserve">&gt; </w:t>
            </w:r>
            <w:r w:rsidRPr="00352049">
              <w:t>I</w:t>
            </w:r>
            <w:r>
              <w:t>OPS MC connectivity function</w:t>
            </w:r>
          </w:p>
        </w:tc>
      </w:tr>
      <w:tr w:rsidR="009A16B6" w:rsidRPr="00526FC3" w:rsidDel="00367E10" w14:paraId="5D6E845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E43463"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47BA9EE5" w14:textId="77777777" w:rsidR="009A16B6" w:rsidRPr="00352049" w:rsidRDefault="009A16B6" w:rsidP="003F7390">
            <w:pPr>
              <w:pStyle w:val="TAL"/>
            </w:pPr>
            <w:r>
              <w:t>&gt;&gt; Server URI</w:t>
            </w:r>
          </w:p>
        </w:tc>
      </w:tr>
    </w:tbl>
    <w:p w14:paraId="73D8E76E" w14:textId="77777777" w:rsidR="009A16B6" w:rsidRDefault="009A16B6" w:rsidP="009A16B6">
      <w:pPr>
        <w:rPr>
          <w:rFonts w:eastAsia="GulimChe"/>
        </w:rPr>
      </w:pPr>
    </w:p>
    <w:p w14:paraId="63336CA2" w14:textId="77777777" w:rsidR="009A16B6" w:rsidRPr="00656BA2" w:rsidRDefault="009A16B6" w:rsidP="009A16B6">
      <w:pPr>
        <w:pStyle w:val="Heading8"/>
      </w:pPr>
      <w:bookmarkStart w:id="425" w:name="historyclause"/>
      <w:r w:rsidRPr="00656BA2">
        <w:br w:type="page"/>
      </w:r>
      <w:bookmarkStart w:id="426" w:name="_Toc217987294"/>
      <w:r w:rsidRPr="003D63F1">
        <w:rPr>
          <w:rFonts w:eastAsia="SimSun"/>
        </w:rPr>
        <w:lastRenderedPageBreak/>
        <w:t>Annex B (informative):</w:t>
      </w:r>
      <w:r w:rsidRPr="003D63F1">
        <w:rPr>
          <w:rFonts w:eastAsia="SimSun"/>
        </w:rPr>
        <w:br/>
        <w:t>Change history</w:t>
      </w:r>
      <w:bookmarkEnd w:id="4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9A16B6" w:rsidRPr="00656BA2" w14:paraId="68C4C0DE" w14:textId="77777777" w:rsidTr="005428BD">
        <w:trPr>
          <w:cantSplit/>
        </w:trPr>
        <w:tc>
          <w:tcPr>
            <w:tcW w:w="9639" w:type="dxa"/>
            <w:gridSpan w:val="8"/>
            <w:tcBorders>
              <w:bottom w:val="nil"/>
            </w:tcBorders>
            <w:shd w:val="solid" w:color="FFFFFF" w:fill="auto"/>
          </w:tcPr>
          <w:bookmarkEnd w:id="425"/>
          <w:p w14:paraId="46DB5E7D" w14:textId="77777777" w:rsidR="009A16B6" w:rsidRPr="00656BA2" w:rsidRDefault="009A16B6" w:rsidP="003F7390">
            <w:pPr>
              <w:pStyle w:val="TAL"/>
              <w:jc w:val="center"/>
              <w:rPr>
                <w:b/>
                <w:sz w:val="16"/>
              </w:rPr>
            </w:pPr>
            <w:r w:rsidRPr="00656BA2">
              <w:rPr>
                <w:b/>
              </w:rPr>
              <w:t>Change history</w:t>
            </w:r>
          </w:p>
        </w:tc>
      </w:tr>
      <w:tr w:rsidR="009A16B6" w:rsidRPr="00656BA2" w14:paraId="6280AA94" w14:textId="77777777" w:rsidTr="005467A9">
        <w:tc>
          <w:tcPr>
            <w:tcW w:w="800" w:type="dxa"/>
            <w:shd w:val="pct10" w:color="auto" w:fill="FFFFFF"/>
          </w:tcPr>
          <w:p w14:paraId="5F27EE39" w14:textId="77777777" w:rsidR="009A16B6" w:rsidRPr="00656BA2" w:rsidRDefault="009A16B6" w:rsidP="003F7390">
            <w:pPr>
              <w:pStyle w:val="TAL"/>
              <w:rPr>
                <w:b/>
                <w:sz w:val="16"/>
              </w:rPr>
            </w:pPr>
            <w:r w:rsidRPr="00656BA2">
              <w:rPr>
                <w:b/>
                <w:sz w:val="16"/>
              </w:rPr>
              <w:t>Date</w:t>
            </w:r>
          </w:p>
        </w:tc>
        <w:tc>
          <w:tcPr>
            <w:tcW w:w="800" w:type="dxa"/>
            <w:shd w:val="pct10" w:color="auto" w:fill="FFFFFF"/>
          </w:tcPr>
          <w:p w14:paraId="19EAD7ED" w14:textId="77777777" w:rsidR="009A16B6" w:rsidRPr="00656BA2" w:rsidRDefault="009A16B6" w:rsidP="003F7390">
            <w:pPr>
              <w:pStyle w:val="TAL"/>
              <w:rPr>
                <w:b/>
                <w:sz w:val="16"/>
              </w:rPr>
            </w:pPr>
            <w:r w:rsidRPr="00656BA2">
              <w:rPr>
                <w:b/>
                <w:sz w:val="16"/>
              </w:rPr>
              <w:t>Meeting</w:t>
            </w:r>
          </w:p>
        </w:tc>
        <w:tc>
          <w:tcPr>
            <w:tcW w:w="904" w:type="dxa"/>
            <w:shd w:val="pct10" w:color="auto" w:fill="FFFFFF"/>
          </w:tcPr>
          <w:p w14:paraId="616A630E" w14:textId="77777777" w:rsidR="009A16B6" w:rsidRPr="00656BA2" w:rsidRDefault="009A16B6" w:rsidP="003F7390">
            <w:pPr>
              <w:pStyle w:val="TAL"/>
              <w:rPr>
                <w:b/>
                <w:sz w:val="16"/>
              </w:rPr>
            </w:pPr>
            <w:r w:rsidRPr="00656BA2">
              <w:rPr>
                <w:b/>
                <w:sz w:val="16"/>
              </w:rPr>
              <w:t>TDoc</w:t>
            </w:r>
          </w:p>
        </w:tc>
        <w:tc>
          <w:tcPr>
            <w:tcW w:w="615" w:type="dxa"/>
            <w:shd w:val="pct10" w:color="auto" w:fill="FFFFFF"/>
          </w:tcPr>
          <w:p w14:paraId="4967069F" w14:textId="77777777" w:rsidR="009A16B6" w:rsidRPr="00656BA2" w:rsidRDefault="009A16B6" w:rsidP="003F7390">
            <w:pPr>
              <w:pStyle w:val="TAL"/>
              <w:rPr>
                <w:b/>
                <w:sz w:val="16"/>
              </w:rPr>
            </w:pPr>
            <w:r w:rsidRPr="00656BA2">
              <w:rPr>
                <w:b/>
                <w:sz w:val="16"/>
              </w:rPr>
              <w:t>CR</w:t>
            </w:r>
          </w:p>
        </w:tc>
        <w:tc>
          <w:tcPr>
            <w:tcW w:w="425" w:type="dxa"/>
            <w:shd w:val="pct10" w:color="auto" w:fill="FFFFFF"/>
          </w:tcPr>
          <w:p w14:paraId="1075E93E" w14:textId="77777777" w:rsidR="009A16B6" w:rsidRPr="00656BA2" w:rsidRDefault="009A16B6" w:rsidP="003F7390">
            <w:pPr>
              <w:pStyle w:val="TAL"/>
              <w:rPr>
                <w:b/>
                <w:sz w:val="16"/>
              </w:rPr>
            </w:pPr>
            <w:r w:rsidRPr="00656BA2">
              <w:rPr>
                <w:b/>
                <w:sz w:val="16"/>
              </w:rPr>
              <w:t>Rev</w:t>
            </w:r>
          </w:p>
        </w:tc>
        <w:tc>
          <w:tcPr>
            <w:tcW w:w="425" w:type="dxa"/>
            <w:shd w:val="pct10" w:color="auto" w:fill="FFFFFF"/>
          </w:tcPr>
          <w:p w14:paraId="16819D15" w14:textId="77777777" w:rsidR="009A16B6" w:rsidRPr="00656BA2" w:rsidRDefault="009A16B6" w:rsidP="003F7390">
            <w:pPr>
              <w:pStyle w:val="TAL"/>
              <w:rPr>
                <w:b/>
                <w:sz w:val="16"/>
              </w:rPr>
            </w:pPr>
            <w:r w:rsidRPr="00656BA2">
              <w:rPr>
                <w:b/>
                <w:sz w:val="16"/>
              </w:rPr>
              <w:t>Cat</w:t>
            </w:r>
          </w:p>
        </w:tc>
        <w:tc>
          <w:tcPr>
            <w:tcW w:w="4962" w:type="dxa"/>
            <w:shd w:val="pct10" w:color="auto" w:fill="FFFFFF"/>
          </w:tcPr>
          <w:p w14:paraId="0573F2E4" w14:textId="77777777" w:rsidR="009A16B6" w:rsidRPr="00656BA2" w:rsidRDefault="009A16B6" w:rsidP="003F7390">
            <w:pPr>
              <w:pStyle w:val="TAL"/>
              <w:rPr>
                <w:b/>
                <w:sz w:val="16"/>
              </w:rPr>
            </w:pPr>
            <w:r w:rsidRPr="00656BA2">
              <w:rPr>
                <w:b/>
                <w:sz w:val="16"/>
              </w:rPr>
              <w:t>Subject/Comment</w:t>
            </w:r>
          </w:p>
        </w:tc>
        <w:tc>
          <w:tcPr>
            <w:tcW w:w="708" w:type="dxa"/>
            <w:shd w:val="pct10" w:color="auto" w:fill="FFFFFF"/>
          </w:tcPr>
          <w:p w14:paraId="4C39DA83" w14:textId="77777777" w:rsidR="009A16B6" w:rsidRPr="00656BA2" w:rsidRDefault="009A16B6" w:rsidP="003F7390">
            <w:pPr>
              <w:pStyle w:val="TAL"/>
              <w:rPr>
                <w:b/>
                <w:sz w:val="16"/>
              </w:rPr>
            </w:pPr>
            <w:r w:rsidRPr="00656BA2">
              <w:rPr>
                <w:b/>
                <w:sz w:val="16"/>
              </w:rPr>
              <w:t>New version</w:t>
            </w:r>
          </w:p>
        </w:tc>
      </w:tr>
      <w:tr w:rsidR="009A16B6" w:rsidRPr="00656BA2" w14:paraId="5A9AB979" w14:textId="77777777" w:rsidTr="005467A9">
        <w:tc>
          <w:tcPr>
            <w:tcW w:w="800" w:type="dxa"/>
            <w:shd w:val="solid" w:color="FFFFFF" w:fill="auto"/>
          </w:tcPr>
          <w:p w14:paraId="7D1CEB8B" w14:textId="77777777" w:rsidR="009A16B6" w:rsidRPr="00656BA2" w:rsidRDefault="009A16B6" w:rsidP="003F7390">
            <w:pPr>
              <w:pStyle w:val="TAC"/>
              <w:rPr>
                <w:sz w:val="16"/>
                <w:szCs w:val="16"/>
              </w:rPr>
            </w:pPr>
            <w:r w:rsidRPr="00656BA2">
              <w:rPr>
                <w:sz w:val="16"/>
                <w:szCs w:val="16"/>
              </w:rPr>
              <w:t>2019-09</w:t>
            </w:r>
          </w:p>
        </w:tc>
        <w:tc>
          <w:tcPr>
            <w:tcW w:w="800" w:type="dxa"/>
            <w:shd w:val="solid" w:color="FFFFFF" w:fill="auto"/>
          </w:tcPr>
          <w:p w14:paraId="59853665" w14:textId="77777777" w:rsidR="009A16B6" w:rsidRPr="00656BA2" w:rsidRDefault="009A16B6" w:rsidP="003F7390">
            <w:pPr>
              <w:pStyle w:val="TAC"/>
              <w:rPr>
                <w:sz w:val="16"/>
                <w:szCs w:val="16"/>
              </w:rPr>
            </w:pPr>
            <w:r w:rsidRPr="00656BA2">
              <w:rPr>
                <w:sz w:val="16"/>
                <w:szCs w:val="16"/>
              </w:rPr>
              <w:t>SA6#33</w:t>
            </w:r>
          </w:p>
        </w:tc>
        <w:tc>
          <w:tcPr>
            <w:tcW w:w="904" w:type="dxa"/>
            <w:shd w:val="solid" w:color="FFFFFF" w:fill="auto"/>
          </w:tcPr>
          <w:p w14:paraId="6684A71E" w14:textId="77777777" w:rsidR="009A16B6" w:rsidRPr="00656BA2" w:rsidRDefault="009A16B6" w:rsidP="003F7390">
            <w:pPr>
              <w:pStyle w:val="TAC"/>
              <w:rPr>
                <w:sz w:val="16"/>
                <w:szCs w:val="16"/>
              </w:rPr>
            </w:pPr>
          </w:p>
        </w:tc>
        <w:tc>
          <w:tcPr>
            <w:tcW w:w="615" w:type="dxa"/>
            <w:shd w:val="solid" w:color="FFFFFF" w:fill="auto"/>
          </w:tcPr>
          <w:p w14:paraId="0A0C0F5B" w14:textId="77777777" w:rsidR="009A16B6" w:rsidRPr="00656BA2" w:rsidRDefault="009A16B6" w:rsidP="003F7390">
            <w:pPr>
              <w:pStyle w:val="TAL"/>
              <w:rPr>
                <w:sz w:val="16"/>
                <w:szCs w:val="16"/>
              </w:rPr>
            </w:pPr>
          </w:p>
        </w:tc>
        <w:tc>
          <w:tcPr>
            <w:tcW w:w="425" w:type="dxa"/>
            <w:shd w:val="solid" w:color="FFFFFF" w:fill="auto"/>
          </w:tcPr>
          <w:p w14:paraId="0BB5C74A" w14:textId="77777777" w:rsidR="009A16B6" w:rsidRPr="00656BA2" w:rsidRDefault="009A16B6" w:rsidP="003F7390">
            <w:pPr>
              <w:pStyle w:val="TAR"/>
              <w:rPr>
                <w:sz w:val="16"/>
                <w:szCs w:val="16"/>
              </w:rPr>
            </w:pPr>
          </w:p>
        </w:tc>
        <w:tc>
          <w:tcPr>
            <w:tcW w:w="425" w:type="dxa"/>
            <w:shd w:val="solid" w:color="FFFFFF" w:fill="auto"/>
          </w:tcPr>
          <w:p w14:paraId="57AB2252" w14:textId="77777777" w:rsidR="009A16B6" w:rsidRPr="00656BA2" w:rsidRDefault="009A16B6" w:rsidP="003F7390">
            <w:pPr>
              <w:pStyle w:val="TAC"/>
              <w:rPr>
                <w:sz w:val="16"/>
                <w:szCs w:val="16"/>
              </w:rPr>
            </w:pPr>
          </w:p>
        </w:tc>
        <w:tc>
          <w:tcPr>
            <w:tcW w:w="4962" w:type="dxa"/>
            <w:shd w:val="solid" w:color="FFFFFF" w:fill="auto"/>
          </w:tcPr>
          <w:p w14:paraId="5B5085B8" w14:textId="77777777" w:rsidR="009A16B6" w:rsidRPr="00656BA2" w:rsidRDefault="009A16B6" w:rsidP="003F7390">
            <w:pPr>
              <w:pStyle w:val="TAL"/>
              <w:rPr>
                <w:sz w:val="16"/>
                <w:szCs w:val="16"/>
              </w:rPr>
            </w:pPr>
            <w:r w:rsidRPr="00656BA2">
              <w:rPr>
                <w:sz w:val="16"/>
                <w:szCs w:val="16"/>
              </w:rPr>
              <w:t>TS skeleton</w:t>
            </w:r>
          </w:p>
        </w:tc>
        <w:tc>
          <w:tcPr>
            <w:tcW w:w="708" w:type="dxa"/>
            <w:shd w:val="solid" w:color="FFFFFF" w:fill="auto"/>
          </w:tcPr>
          <w:p w14:paraId="3B26CD32" w14:textId="77777777" w:rsidR="009A16B6" w:rsidRPr="00656BA2" w:rsidRDefault="009A16B6" w:rsidP="003F7390">
            <w:pPr>
              <w:pStyle w:val="TAC"/>
              <w:rPr>
                <w:sz w:val="16"/>
                <w:szCs w:val="16"/>
              </w:rPr>
            </w:pPr>
            <w:r w:rsidRPr="00656BA2">
              <w:rPr>
                <w:sz w:val="16"/>
                <w:szCs w:val="16"/>
              </w:rPr>
              <w:t>0.0.0</w:t>
            </w:r>
          </w:p>
        </w:tc>
      </w:tr>
      <w:tr w:rsidR="009A16B6" w:rsidRPr="00656BA2" w14:paraId="2D74E669" w14:textId="77777777" w:rsidTr="005467A9">
        <w:tc>
          <w:tcPr>
            <w:tcW w:w="800" w:type="dxa"/>
            <w:shd w:val="solid" w:color="FFFFFF" w:fill="auto"/>
          </w:tcPr>
          <w:p w14:paraId="7CCA4DA4" w14:textId="77777777" w:rsidR="009A16B6" w:rsidRPr="00656BA2" w:rsidRDefault="009A16B6" w:rsidP="003F7390">
            <w:pPr>
              <w:pStyle w:val="TAC"/>
              <w:rPr>
                <w:sz w:val="16"/>
                <w:szCs w:val="16"/>
              </w:rPr>
            </w:pPr>
            <w:r>
              <w:rPr>
                <w:sz w:val="16"/>
                <w:szCs w:val="16"/>
              </w:rPr>
              <w:t>2019-09</w:t>
            </w:r>
          </w:p>
        </w:tc>
        <w:tc>
          <w:tcPr>
            <w:tcW w:w="800" w:type="dxa"/>
            <w:shd w:val="solid" w:color="FFFFFF" w:fill="auto"/>
          </w:tcPr>
          <w:p w14:paraId="781181FD" w14:textId="77777777" w:rsidR="009A16B6" w:rsidRPr="00656BA2" w:rsidRDefault="009A16B6" w:rsidP="003F7390">
            <w:pPr>
              <w:pStyle w:val="TAC"/>
              <w:rPr>
                <w:sz w:val="16"/>
                <w:szCs w:val="16"/>
              </w:rPr>
            </w:pPr>
            <w:r>
              <w:rPr>
                <w:sz w:val="16"/>
                <w:szCs w:val="16"/>
              </w:rPr>
              <w:t>SA6#33</w:t>
            </w:r>
          </w:p>
        </w:tc>
        <w:tc>
          <w:tcPr>
            <w:tcW w:w="904" w:type="dxa"/>
            <w:shd w:val="solid" w:color="FFFFFF" w:fill="auto"/>
          </w:tcPr>
          <w:p w14:paraId="52B4B906" w14:textId="77777777" w:rsidR="009A16B6" w:rsidRPr="00656BA2" w:rsidRDefault="009A16B6" w:rsidP="003F7390">
            <w:pPr>
              <w:pStyle w:val="TAC"/>
              <w:rPr>
                <w:sz w:val="16"/>
                <w:szCs w:val="16"/>
              </w:rPr>
            </w:pPr>
          </w:p>
        </w:tc>
        <w:tc>
          <w:tcPr>
            <w:tcW w:w="615" w:type="dxa"/>
            <w:shd w:val="solid" w:color="FFFFFF" w:fill="auto"/>
          </w:tcPr>
          <w:p w14:paraId="7A2B0D98" w14:textId="77777777" w:rsidR="009A16B6" w:rsidRPr="00656BA2" w:rsidRDefault="009A16B6" w:rsidP="003F7390">
            <w:pPr>
              <w:pStyle w:val="TAL"/>
              <w:rPr>
                <w:sz w:val="16"/>
                <w:szCs w:val="16"/>
              </w:rPr>
            </w:pPr>
          </w:p>
        </w:tc>
        <w:tc>
          <w:tcPr>
            <w:tcW w:w="425" w:type="dxa"/>
            <w:shd w:val="solid" w:color="FFFFFF" w:fill="auto"/>
          </w:tcPr>
          <w:p w14:paraId="60B56811" w14:textId="77777777" w:rsidR="009A16B6" w:rsidRPr="00656BA2" w:rsidRDefault="009A16B6" w:rsidP="003F7390">
            <w:pPr>
              <w:pStyle w:val="TAR"/>
              <w:rPr>
                <w:sz w:val="16"/>
                <w:szCs w:val="16"/>
              </w:rPr>
            </w:pPr>
          </w:p>
        </w:tc>
        <w:tc>
          <w:tcPr>
            <w:tcW w:w="425" w:type="dxa"/>
            <w:shd w:val="solid" w:color="FFFFFF" w:fill="auto"/>
          </w:tcPr>
          <w:p w14:paraId="2A664B17" w14:textId="77777777" w:rsidR="009A16B6" w:rsidRPr="00656BA2" w:rsidRDefault="009A16B6" w:rsidP="003F7390">
            <w:pPr>
              <w:pStyle w:val="TAC"/>
              <w:rPr>
                <w:sz w:val="16"/>
                <w:szCs w:val="16"/>
              </w:rPr>
            </w:pPr>
          </w:p>
        </w:tc>
        <w:tc>
          <w:tcPr>
            <w:tcW w:w="4962" w:type="dxa"/>
            <w:shd w:val="solid" w:color="FFFFFF" w:fill="auto"/>
          </w:tcPr>
          <w:p w14:paraId="315B6EF3" w14:textId="77777777" w:rsidR="009A16B6" w:rsidRDefault="009A16B6" w:rsidP="003F7390">
            <w:pPr>
              <w:pStyle w:val="TAL"/>
              <w:rPr>
                <w:sz w:val="16"/>
                <w:szCs w:val="16"/>
              </w:rPr>
            </w:pPr>
            <w:r w:rsidRPr="005D2703">
              <w:rPr>
                <w:sz w:val="16"/>
                <w:szCs w:val="16"/>
              </w:rPr>
              <w:t>Implementation of the following pCRs approved by SA6:</w:t>
            </w:r>
          </w:p>
          <w:p w14:paraId="1BBC1F98" w14:textId="77777777" w:rsidR="009A16B6" w:rsidRDefault="009A16B6" w:rsidP="003F7390">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1B14D05B" w14:textId="77777777" w:rsidR="009A16B6" w:rsidRPr="00656BA2"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0889E723" w14:textId="77777777" w:rsidR="009A16B6" w:rsidRPr="00656BA2" w:rsidRDefault="009A16B6" w:rsidP="003F7390">
            <w:pPr>
              <w:pStyle w:val="TAC"/>
              <w:rPr>
                <w:sz w:val="16"/>
                <w:szCs w:val="16"/>
              </w:rPr>
            </w:pPr>
            <w:r>
              <w:rPr>
                <w:sz w:val="16"/>
                <w:szCs w:val="16"/>
              </w:rPr>
              <w:t>0.1.0</w:t>
            </w:r>
          </w:p>
        </w:tc>
      </w:tr>
      <w:tr w:rsidR="009A16B6" w:rsidRPr="00656BA2" w14:paraId="607D3074" w14:textId="77777777" w:rsidTr="005467A9">
        <w:tc>
          <w:tcPr>
            <w:tcW w:w="800" w:type="dxa"/>
            <w:shd w:val="solid" w:color="FFFFFF" w:fill="auto"/>
          </w:tcPr>
          <w:p w14:paraId="78B80290" w14:textId="77777777" w:rsidR="009A16B6" w:rsidRDefault="009A16B6" w:rsidP="003F7390">
            <w:pPr>
              <w:pStyle w:val="TAC"/>
              <w:rPr>
                <w:sz w:val="16"/>
                <w:szCs w:val="16"/>
              </w:rPr>
            </w:pPr>
            <w:r>
              <w:rPr>
                <w:sz w:val="16"/>
                <w:szCs w:val="16"/>
              </w:rPr>
              <w:t>2019-11</w:t>
            </w:r>
          </w:p>
        </w:tc>
        <w:tc>
          <w:tcPr>
            <w:tcW w:w="800" w:type="dxa"/>
            <w:shd w:val="solid" w:color="FFFFFF" w:fill="auto"/>
          </w:tcPr>
          <w:p w14:paraId="464745E6" w14:textId="77777777" w:rsidR="009A16B6" w:rsidRDefault="009A16B6" w:rsidP="003F7390">
            <w:pPr>
              <w:pStyle w:val="TAC"/>
              <w:rPr>
                <w:sz w:val="16"/>
                <w:szCs w:val="16"/>
              </w:rPr>
            </w:pPr>
            <w:r>
              <w:rPr>
                <w:sz w:val="16"/>
                <w:szCs w:val="16"/>
              </w:rPr>
              <w:t>SA6#34</w:t>
            </w:r>
          </w:p>
        </w:tc>
        <w:tc>
          <w:tcPr>
            <w:tcW w:w="904" w:type="dxa"/>
            <w:shd w:val="solid" w:color="FFFFFF" w:fill="auto"/>
          </w:tcPr>
          <w:p w14:paraId="37515E80" w14:textId="77777777" w:rsidR="009A16B6" w:rsidRPr="00656BA2" w:rsidRDefault="009A16B6" w:rsidP="003F7390">
            <w:pPr>
              <w:pStyle w:val="TAC"/>
              <w:rPr>
                <w:sz w:val="16"/>
                <w:szCs w:val="16"/>
              </w:rPr>
            </w:pPr>
          </w:p>
        </w:tc>
        <w:tc>
          <w:tcPr>
            <w:tcW w:w="615" w:type="dxa"/>
            <w:shd w:val="solid" w:color="FFFFFF" w:fill="auto"/>
          </w:tcPr>
          <w:p w14:paraId="47A31517" w14:textId="77777777" w:rsidR="009A16B6" w:rsidRPr="00656BA2" w:rsidRDefault="009A16B6" w:rsidP="003F7390">
            <w:pPr>
              <w:pStyle w:val="TAL"/>
              <w:rPr>
                <w:sz w:val="16"/>
                <w:szCs w:val="16"/>
              </w:rPr>
            </w:pPr>
          </w:p>
        </w:tc>
        <w:tc>
          <w:tcPr>
            <w:tcW w:w="425" w:type="dxa"/>
            <w:shd w:val="solid" w:color="FFFFFF" w:fill="auto"/>
          </w:tcPr>
          <w:p w14:paraId="566CDCDC" w14:textId="77777777" w:rsidR="009A16B6" w:rsidRPr="00656BA2" w:rsidRDefault="009A16B6" w:rsidP="003F7390">
            <w:pPr>
              <w:pStyle w:val="TAR"/>
              <w:rPr>
                <w:sz w:val="16"/>
                <w:szCs w:val="16"/>
              </w:rPr>
            </w:pPr>
          </w:p>
        </w:tc>
        <w:tc>
          <w:tcPr>
            <w:tcW w:w="425" w:type="dxa"/>
            <w:shd w:val="solid" w:color="FFFFFF" w:fill="auto"/>
          </w:tcPr>
          <w:p w14:paraId="2961C508" w14:textId="77777777" w:rsidR="009A16B6" w:rsidRPr="00656BA2" w:rsidRDefault="009A16B6" w:rsidP="003F7390">
            <w:pPr>
              <w:pStyle w:val="TAC"/>
              <w:rPr>
                <w:sz w:val="16"/>
                <w:szCs w:val="16"/>
              </w:rPr>
            </w:pPr>
          </w:p>
        </w:tc>
        <w:tc>
          <w:tcPr>
            <w:tcW w:w="4962" w:type="dxa"/>
            <w:shd w:val="solid" w:color="FFFFFF" w:fill="auto"/>
          </w:tcPr>
          <w:p w14:paraId="26D086F8" w14:textId="77777777" w:rsidR="009A16B6" w:rsidRDefault="009A16B6" w:rsidP="003F7390">
            <w:pPr>
              <w:pStyle w:val="TAL"/>
              <w:rPr>
                <w:sz w:val="16"/>
                <w:szCs w:val="16"/>
              </w:rPr>
            </w:pPr>
            <w:r w:rsidRPr="005D2703">
              <w:rPr>
                <w:sz w:val="16"/>
                <w:szCs w:val="16"/>
              </w:rPr>
              <w:t>Implementation of the following pCRs approved by SA6:</w:t>
            </w:r>
          </w:p>
          <w:p w14:paraId="28D6A160" w14:textId="77777777" w:rsidR="009A16B6" w:rsidRDefault="009A16B6" w:rsidP="003F7390">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4CF9AC14"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14B4AB1" w14:textId="77777777" w:rsidR="009A16B6" w:rsidRDefault="009A16B6" w:rsidP="003F7390">
            <w:pPr>
              <w:pStyle w:val="TAC"/>
              <w:rPr>
                <w:sz w:val="16"/>
                <w:szCs w:val="16"/>
              </w:rPr>
            </w:pPr>
            <w:r>
              <w:rPr>
                <w:sz w:val="16"/>
                <w:szCs w:val="16"/>
              </w:rPr>
              <w:t>0.2.0</w:t>
            </w:r>
          </w:p>
        </w:tc>
      </w:tr>
      <w:tr w:rsidR="009A16B6" w:rsidRPr="00656BA2" w14:paraId="2221D7AE" w14:textId="77777777" w:rsidTr="005467A9">
        <w:tc>
          <w:tcPr>
            <w:tcW w:w="800" w:type="dxa"/>
            <w:shd w:val="solid" w:color="FFFFFF" w:fill="auto"/>
          </w:tcPr>
          <w:p w14:paraId="3DB8CF45" w14:textId="77777777" w:rsidR="009A16B6" w:rsidRDefault="009A16B6" w:rsidP="003F7390">
            <w:pPr>
              <w:pStyle w:val="TAC"/>
              <w:rPr>
                <w:sz w:val="16"/>
                <w:szCs w:val="16"/>
              </w:rPr>
            </w:pPr>
            <w:r>
              <w:rPr>
                <w:sz w:val="16"/>
                <w:szCs w:val="16"/>
              </w:rPr>
              <w:t>2020-01</w:t>
            </w:r>
          </w:p>
        </w:tc>
        <w:tc>
          <w:tcPr>
            <w:tcW w:w="800" w:type="dxa"/>
            <w:shd w:val="solid" w:color="FFFFFF" w:fill="auto"/>
          </w:tcPr>
          <w:p w14:paraId="75F470F1" w14:textId="77777777" w:rsidR="009A16B6" w:rsidRDefault="009A16B6" w:rsidP="003F7390">
            <w:pPr>
              <w:pStyle w:val="TAC"/>
              <w:rPr>
                <w:sz w:val="16"/>
                <w:szCs w:val="16"/>
              </w:rPr>
            </w:pPr>
            <w:r>
              <w:rPr>
                <w:sz w:val="16"/>
                <w:szCs w:val="16"/>
              </w:rPr>
              <w:t>SA6#35</w:t>
            </w:r>
          </w:p>
        </w:tc>
        <w:tc>
          <w:tcPr>
            <w:tcW w:w="904" w:type="dxa"/>
            <w:shd w:val="solid" w:color="FFFFFF" w:fill="auto"/>
          </w:tcPr>
          <w:p w14:paraId="3D9DB673" w14:textId="77777777" w:rsidR="009A16B6" w:rsidRPr="00656BA2" w:rsidRDefault="009A16B6" w:rsidP="003F7390">
            <w:pPr>
              <w:pStyle w:val="TAC"/>
              <w:rPr>
                <w:sz w:val="16"/>
                <w:szCs w:val="16"/>
              </w:rPr>
            </w:pPr>
          </w:p>
        </w:tc>
        <w:tc>
          <w:tcPr>
            <w:tcW w:w="615" w:type="dxa"/>
            <w:shd w:val="solid" w:color="FFFFFF" w:fill="auto"/>
          </w:tcPr>
          <w:p w14:paraId="666D3F01" w14:textId="77777777" w:rsidR="009A16B6" w:rsidRPr="00656BA2" w:rsidRDefault="009A16B6" w:rsidP="003F7390">
            <w:pPr>
              <w:pStyle w:val="TAL"/>
              <w:rPr>
                <w:sz w:val="16"/>
                <w:szCs w:val="16"/>
              </w:rPr>
            </w:pPr>
          </w:p>
        </w:tc>
        <w:tc>
          <w:tcPr>
            <w:tcW w:w="425" w:type="dxa"/>
            <w:shd w:val="solid" w:color="FFFFFF" w:fill="auto"/>
          </w:tcPr>
          <w:p w14:paraId="0816F26B" w14:textId="77777777" w:rsidR="009A16B6" w:rsidRPr="00656BA2" w:rsidRDefault="009A16B6" w:rsidP="003F7390">
            <w:pPr>
              <w:pStyle w:val="TAR"/>
              <w:rPr>
                <w:sz w:val="16"/>
                <w:szCs w:val="16"/>
              </w:rPr>
            </w:pPr>
          </w:p>
        </w:tc>
        <w:tc>
          <w:tcPr>
            <w:tcW w:w="425" w:type="dxa"/>
            <w:shd w:val="solid" w:color="FFFFFF" w:fill="auto"/>
          </w:tcPr>
          <w:p w14:paraId="735E994E" w14:textId="77777777" w:rsidR="009A16B6" w:rsidRPr="00656BA2" w:rsidRDefault="009A16B6" w:rsidP="003F7390">
            <w:pPr>
              <w:pStyle w:val="TAC"/>
              <w:rPr>
                <w:sz w:val="16"/>
                <w:szCs w:val="16"/>
              </w:rPr>
            </w:pPr>
          </w:p>
        </w:tc>
        <w:tc>
          <w:tcPr>
            <w:tcW w:w="4962" w:type="dxa"/>
            <w:shd w:val="solid" w:color="FFFFFF" w:fill="auto"/>
          </w:tcPr>
          <w:p w14:paraId="0F2C4C83" w14:textId="77777777" w:rsidR="009A16B6" w:rsidRDefault="009A16B6" w:rsidP="003F7390">
            <w:pPr>
              <w:pStyle w:val="TAL"/>
              <w:rPr>
                <w:sz w:val="16"/>
                <w:szCs w:val="16"/>
              </w:rPr>
            </w:pPr>
            <w:r w:rsidRPr="005D2703">
              <w:rPr>
                <w:sz w:val="16"/>
                <w:szCs w:val="16"/>
              </w:rPr>
              <w:t>Implementation of the following pCRs approved by SA6:</w:t>
            </w:r>
          </w:p>
          <w:p w14:paraId="317FE4C7" w14:textId="77777777" w:rsidR="009A16B6" w:rsidRDefault="009A16B6" w:rsidP="003F7390">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1278800F"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3D58A27" w14:textId="77777777" w:rsidR="009A16B6" w:rsidRDefault="009A16B6" w:rsidP="003F7390">
            <w:pPr>
              <w:pStyle w:val="TAC"/>
              <w:rPr>
                <w:sz w:val="16"/>
                <w:szCs w:val="16"/>
              </w:rPr>
            </w:pPr>
            <w:r>
              <w:rPr>
                <w:sz w:val="16"/>
                <w:szCs w:val="16"/>
              </w:rPr>
              <w:t>0.3.0</w:t>
            </w:r>
          </w:p>
        </w:tc>
      </w:tr>
      <w:tr w:rsidR="009A16B6" w:rsidRPr="00656BA2" w14:paraId="1AB6FB1D" w14:textId="77777777" w:rsidTr="005467A9">
        <w:tc>
          <w:tcPr>
            <w:tcW w:w="800" w:type="dxa"/>
            <w:shd w:val="solid" w:color="FFFFFF" w:fill="auto"/>
          </w:tcPr>
          <w:p w14:paraId="075BFC11" w14:textId="77777777" w:rsidR="009A16B6" w:rsidRDefault="009A16B6" w:rsidP="003F7390">
            <w:pPr>
              <w:pStyle w:val="TAC"/>
              <w:rPr>
                <w:sz w:val="16"/>
                <w:szCs w:val="16"/>
              </w:rPr>
            </w:pPr>
            <w:r>
              <w:rPr>
                <w:sz w:val="16"/>
                <w:szCs w:val="16"/>
              </w:rPr>
              <w:t>2020-04</w:t>
            </w:r>
          </w:p>
        </w:tc>
        <w:tc>
          <w:tcPr>
            <w:tcW w:w="800" w:type="dxa"/>
            <w:shd w:val="solid" w:color="FFFFFF" w:fill="auto"/>
          </w:tcPr>
          <w:p w14:paraId="6EE1C116" w14:textId="77777777" w:rsidR="009A16B6" w:rsidRDefault="009A16B6" w:rsidP="003F7390">
            <w:pPr>
              <w:pStyle w:val="TAC"/>
              <w:rPr>
                <w:sz w:val="16"/>
                <w:szCs w:val="16"/>
              </w:rPr>
            </w:pPr>
            <w:r>
              <w:rPr>
                <w:sz w:val="16"/>
                <w:szCs w:val="16"/>
              </w:rPr>
              <w:t>SA6#36 BIS-e</w:t>
            </w:r>
          </w:p>
        </w:tc>
        <w:tc>
          <w:tcPr>
            <w:tcW w:w="904" w:type="dxa"/>
            <w:shd w:val="solid" w:color="FFFFFF" w:fill="auto"/>
          </w:tcPr>
          <w:p w14:paraId="65B94993" w14:textId="77777777" w:rsidR="009A16B6" w:rsidRPr="00656BA2" w:rsidRDefault="009A16B6" w:rsidP="003F7390">
            <w:pPr>
              <w:pStyle w:val="TAC"/>
              <w:rPr>
                <w:sz w:val="16"/>
                <w:szCs w:val="16"/>
              </w:rPr>
            </w:pPr>
          </w:p>
        </w:tc>
        <w:tc>
          <w:tcPr>
            <w:tcW w:w="615" w:type="dxa"/>
            <w:shd w:val="solid" w:color="FFFFFF" w:fill="auto"/>
          </w:tcPr>
          <w:p w14:paraId="10486B7D" w14:textId="77777777" w:rsidR="009A16B6" w:rsidRPr="00656BA2" w:rsidRDefault="009A16B6" w:rsidP="003F7390">
            <w:pPr>
              <w:pStyle w:val="TAL"/>
              <w:rPr>
                <w:sz w:val="16"/>
                <w:szCs w:val="16"/>
              </w:rPr>
            </w:pPr>
          </w:p>
        </w:tc>
        <w:tc>
          <w:tcPr>
            <w:tcW w:w="425" w:type="dxa"/>
            <w:shd w:val="solid" w:color="FFFFFF" w:fill="auto"/>
          </w:tcPr>
          <w:p w14:paraId="45506124" w14:textId="77777777" w:rsidR="009A16B6" w:rsidRPr="00656BA2" w:rsidRDefault="009A16B6" w:rsidP="003F7390">
            <w:pPr>
              <w:pStyle w:val="TAR"/>
              <w:rPr>
                <w:sz w:val="16"/>
                <w:szCs w:val="16"/>
              </w:rPr>
            </w:pPr>
          </w:p>
        </w:tc>
        <w:tc>
          <w:tcPr>
            <w:tcW w:w="425" w:type="dxa"/>
            <w:shd w:val="solid" w:color="FFFFFF" w:fill="auto"/>
          </w:tcPr>
          <w:p w14:paraId="37AB8DE7" w14:textId="77777777" w:rsidR="009A16B6" w:rsidRPr="00656BA2" w:rsidRDefault="009A16B6" w:rsidP="003F7390">
            <w:pPr>
              <w:pStyle w:val="TAC"/>
              <w:rPr>
                <w:sz w:val="16"/>
                <w:szCs w:val="16"/>
              </w:rPr>
            </w:pPr>
          </w:p>
        </w:tc>
        <w:tc>
          <w:tcPr>
            <w:tcW w:w="4962" w:type="dxa"/>
            <w:shd w:val="solid" w:color="FFFFFF" w:fill="auto"/>
          </w:tcPr>
          <w:p w14:paraId="4B6F9901" w14:textId="77777777" w:rsidR="009A16B6" w:rsidRDefault="009A16B6" w:rsidP="003F7390">
            <w:pPr>
              <w:pStyle w:val="TAL"/>
              <w:rPr>
                <w:sz w:val="16"/>
                <w:szCs w:val="16"/>
              </w:rPr>
            </w:pPr>
            <w:r w:rsidRPr="005D2703">
              <w:rPr>
                <w:sz w:val="16"/>
                <w:szCs w:val="16"/>
              </w:rPr>
              <w:t>Implementation of the following pCRs approved by SA6:</w:t>
            </w:r>
          </w:p>
          <w:p w14:paraId="134D9D26" w14:textId="77777777" w:rsidR="009A16B6" w:rsidRDefault="009A16B6" w:rsidP="003F7390">
            <w:pPr>
              <w:pStyle w:val="TAL"/>
              <w:rPr>
                <w:sz w:val="16"/>
                <w:szCs w:val="16"/>
              </w:rPr>
            </w:pPr>
            <w:r w:rsidRPr="005D2703">
              <w:rPr>
                <w:sz w:val="16"/>
                <w:szCs w:val="16"/>
              </w:rPr>
              <w:t>S6-</w:t>
            </w:r>
            <w:r>
              <w:rPr>
                <w:sz w:val="16"/>
                <w:szCs w:val="16"/>
              </w:rPr>
              <w:t xml:space="preserve">200588, </w:t>
            </w:r>
            <w:r w:rsidRPr="005D2703">
              <w:rPr>
                <w:sz w:val="16"/>
                <w:szCs w:val="16"/>
              </w:rPr>
              <w:t>S6-</w:t>
            </w:r>
            <w:r>
              <w:rPr>
                <w:sz w:val="16"/>
                <w:szCs w:val="16"/>
              </w:rPr>
              <w:t xml:space="preserve">200589, </w:t>
            </w:r>
            <w:r w:rsidRPr="005D2703">
              <w:rPr>
                <w:sz w:val="16"/>
                <w:szCs w:val="16"/>
              </w:rPr>
              <w:t>S6-</w:t>
            </w:r>
            <w:r>
              <w:rPr>
                <w:sz w:val="16"/>
                <w:szCs w:val="16"/>
              </w:rPr>
              <w:t xml:space="preserve">200590, </w:t>
            </w:r>
            <w:r w:rsidRPr="005D2703">
              <w:rPr>
                <w:sz w:val="16"/>
                <w:szCs w:val="16"/>
              </w:rPr>
              <w:t>S6-</w:t>
            </w:r>
            <w:r>
              <w:rPr>
                <w:sz w:val="16"/>
                <w:szCs w:val="16"/>
              </w:rPr>
              <w:t xml:space="preserve">200591, </w:t>
            </w:r>
            <w:r w:rsidRPr="005D2703">
              <w:rPr>
                <w:sz w:val="16"/>
                <w:szCs w:val="16"/>
              </w:rPr>
              <w:t>S6-</w:t>
            </w:r>
            <w:r>
              <w:rPr>
                <w:sz w:val="16"/>
                <w:szCs w:val="16"/>
              </w:rPr>
              <w:t xml:space="preserve">200561, </w:t>
            </w:r>
            <w:r w:rsidRPr="005D2703">
              <w:rPr>
                <w:sz w:val="16"/>
                <w:szCs w:val="16"/>
              </w:rPr>
              <w:t>S6-</w:t>
            </w:r>
            <w:r>
              <w:rPr>
                <w:sz w:val="16"/>
                <w:szCs w:val="16"/>
              </w:rPr>
              <w:t xml:space="preserve">200562, </w:t>
            </w:r>
            <w:r w:rsidRPr="005D2703">
              <w:rPr>
                <w:sz w:val="16"/>
                <w:szCs w:val="16"/>
              </w:rPr>
              <w:t>S6-</w:t>
            </w:r>
            <w:r>
              <w:rPr>
                <w:sz w:val="16"/>
                <w:szCs w:val="16"/>
              </w:rPr>
              <w:t>200563.</w:t>
            </w:r>
          </w:p>
          <w:p w14:paraId="23926FDB"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43D9EF1D" w14:textId="77777777" w:rsidR="009A16B6" w:rsidRDefault="009A16B6" w:rsidP="003F7390">
            <w:pPr>
              <w:pStyle w:val="TAC"/>
              <w:rPr>
                <w:sz w:val="16"/>
                <w:szCs w:val="16"/>
              </w:rPr>
            </w:pPr>
            <w:r>
              <w:rPr>
                <w:sz w:val="16"/>
                <w:szCs w:val="16"/>
              </w:rPr>
              <w:t>0.4.0</w:t>
            </w:r>
          </w:p>
        </w:tc>
      </w:tr>
      <w:tr w:rsidR="009A16B6" w:rsidRPr="00656BA2" w14:paraId="0C149BEE" w14:textId="77777777" w:rsidTr="005467A9">
        <w:tc>
          <w:tcPr>
            <w:tcW w:w="800" w:type="dxa"/>
            <w:shd w:val="solid" w:color="FFFFFF" w:fill="auto"/>
          </w:tcPr>
          <w:p w14:paraId="78CC3743" w14:textId="77777777" w:rsidR="009A16B6" w:rsidRDefault="009A16B6" w:rsidP="003F7390">
            <w:pPr>
              <w:pStyle w:val="TAC"/>
              <w:rPr>
                <w:sz w:val="16"/>
                <w:szCs w:val="16"/>
              </w:rPr>
            </w:pPr>
            <w:r>
              <w:rPr>
                <w:sz w:val="16"/>
                <w:szCs w:val="16"/>
              </w:rPr>
              <w:t>2020-05</w:t>
            </w:r>
          </w:p>
        </w:tc>
        <w:tc>
          <w:tcPr>
            <w:tcW w:w="800" w:type="dxa"/>
            <w:shd w:val="solid" w:color="FFFFFF" w:fill="auto"/>
          </w:tcPr>
          <w:p w14:paraId="4D70FA3A" w14:textId="77777777" w:rsidR="009A16B6" w:rsidRDefault="009A16B6" w:rsidP="003F7390">
            <w:pPr>
              <w:pStyle w:val="TAC"/>
              <w:rPr>
                <w:sz w:val="16"/>
                <w:szCs w:val="16"/>
              </w:rPr>
            </w:pPr>
            <w:r>
              <w:rPr>
                <w:sz w:val="16"/>
                <w:szCs w:val="16"/>
              </w:rPr>
              <w:t>SA6#37-e</w:t>
            </w:r>
          </w:p>
        </w:tc>
        <w:tc>
          <w:tcPr>
            <w:tcW w:w="904" w:type="dxa"/>
            <w:shd w:val="solid" w:color="FFFFFF" w:fill="auto"/>
          </w:tcPr>
          <w:p w14:paraId="023C6AB3" w14:textId="77777777" w:rsidR="009A16B6" w:rsidRPr="00656BA2" w:rsidRDefault="009A16B6" w:rsidP="003F7390">
            <w:pPr>
              <w:pStyle w:val="TAC"/>
              <w:rPr>
                <w:sz w:val="16"/>
                <w:szCs w:val="16"/>
              </w:rPr>
            </w:pPr>
          </w:p>
        </w:tc>
        <w:tc>
          <w:tcPr>
            <w:tcW w:w="615" w:type="dxa"/>
            <w:shd w:val="solid" w:color="FFFFFF" w:fill="auto"/>
          </w:tcPr>
          <w:p w14:paraId="62D61085" w14:textId="77777777" w:rsidR="009A16B6" w:rsidRPr="00656BA2" w:rsidRDefault="009A16B6" w:rsidP="003F7390">
            <w:pPr>
              <w:pStyle w:val="TAL"/>
              <w:rPr>
                <w:sz w:val="16"/>
                <w:szCs w:val="16"/>
              </w:rPr>
            </w:pPr>
          </w:p>
        </w:tc>
        <w:tc>
          <w:tcPr>
            <w:tcW w:w="425" w:type="dxa"/>
            <w:shd w:val="solid" w:color="FFFFFF" w:fill="auto"/>
          </w:tcPr>
          <w:p w14:paraId="4944A0B3" w14:textId="77777777" w:rsidR="009A16B6" w:rsidRPr="00656BA2" w:rsidRDefault="009A16B6" w:rsidP="003F7390">
            <w:pPr>
              <w:pStyle w:val="TAR"/>
              <w:rPr>
                <w:sz w:val="16"/>
                <w:szCs w:val="16"/>
              </w:rPr>
            </w:pPr>
          </w:p>
        </w:tc>
        <w:tc>
          <w:tcPr>
            <w:tcW w:w="425" w:type="dxa"/>
            <w:shd w:val="solid" w:color="FFFFFF" w:fill="auto"/>
          </w:tcPr>
          <w:p w14:paraId="68D5D076" w14:textId="77777777" w:rsidR="009A16B6" w:rsidRPr="00656BA2" w:rsidRDefault="009A16B6" w:rsidP="003F7390">
            <w:pPr>
              <w:pStyle w:val="TAC"/>
              <w:rPr>
                <w:sz w:val="16"/>
                <w:szCs w:val="16"/>
              </w:rPr>
            </w:pPr>
          </w:p>
        </w:tc>
        <w:tc>
          <w:tcPr>
            <w:tcW w:w="4962" w:type="dxa"/>
            <w:shd w:val="solid" w:color="FFFFFF" w:fill="auto"/>
          </w:tcPr>
          <w:p w14:paraId="6DAB2C1C" w14:textId="77777777" w:rsidR="009A16B6" w:rsidRDefault="009A16B6" w:rsidP="003F7390">
            <w:pPr>
              <w:pStyle w:val="TAL"/>
              <w:rPr>
                <w:sz w:val="16"/>
                <w:szCs w:val="16"/>
              </w:rPr>
            </w:pPr>
            <w:r w:rsidRPr="005D2703">
              <w:rPr>
                <w:sz w:val="16"/>
                <w:szCs w:val="16"/>
              </w:rPr>
              <w:t>Implementation of the following pCRs approved by SA6:</w:t>
            </w:r>
          </w:p>
          <w:p w14:paraId="5AC827EE" w14:textId="77777777" w:rsidR="009A16B6" w:rsidRDefault="009A16B6" w:rsidP="003F7390">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4BB0B5B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5392386" w14:textId="77777777" w:rsidR="009A16B6" w:rsidRDefault="009A16B6" w:rsidP="003F7390">
            <w:pPr>
              <w:pStyle w:val="TAC"/>
              <w:rPr>
                <w:sz w:val="16"/>
                <w:szCs w:val="16"/>
              </w:rPr>
            </w:pPr>
            <w:r>
              <w:rPr>
                <w:sz w:val="16"/>
                <w:szCs w:val="16"/>
              </w:rPr>
              <w:t>0.5.0</w:t>
            </w:r>
          </w:p>
        </w:tc>
      </w:tr>
      <w:tr w:rsidR="009A16B6" w:rsidRPr="00656BA2" w14:paraId="460AE1C4" w14:textId="77777777" w:rsidTr="005467A9">
        <w:tc>
          <w:tcPr>
            <w:tcW w:w="800" w:type="dxa"/>
            <w:shd w:val="solid" w:color="FFFFFF" w:fill="auto"/>
          </w:tcPr>
          <w:p w14:paraId="0DAEC18C" w14:textId="77777777" w:rsidR="009A16B6" w:rsidRDefault="009A16B6" w:rsidP="003F7390">
            <w:pPr>
              <w:pStyle w:val="TAC"/>
              <w:rPr>
                <w:sz w:val="16"/>
                <w:szCs w:val="16"/>
              </w:rPr>
            </w:pPr>
            <w:r>
              <w:rPr>
                <w:sz w:val="16"/>
                <w:szCs w:val="16"/>
              </w:rPr>
              <w:t>2020-06</w:t>
            </w:r>
          </w:p>
        </w:tc>
        <w:tc>
          <w:tcPr>
            <w:tcW w:w="800" w:type="dxa"/>
            <w:shd w:val="solid" w:color="FFFFFF" w:fill="auto"/>
          </w:tcPr>
          <w:p w14:paraId="0443C14C" w14:textId="77777777" w:rsidR="009A16B6" w:rsidRDefault="009A16B6" w:rsidP="003F7390">
            <w:pPr>
              <w:pStyle w:val="TAC"/>
              <w:rPr>
                <w:sz w:val="16"/>
                <w:szCs w:val="16"/>
              </w:rPr>
            </w:pPr>
            <w:r>
              <w:rPr>
                <w:sz w:val="16"/>
                <w:szCs w:val="16"/>
              </w:rPr>
              <w:t>SA#88-e</w:t>
            </w:r>
          </w:p>
        </w:tc>
        <w:tc>
          <w:tcPr>
            <w:tcW w:w="904" w:type="dxa"/>
            <w:shd w:val="solid" w:color="FFFFFF" w:fill="auto"/>
          </w:tcPr>
          <w:p w14:paraId="365B453F" w14:textId="77777777" w:rsidR="009A16B6" w:rsidRPr="00656BA2" w:rsidRDefault="009A16B6" w:rsidP="003F7390">
            <w:pPr>
              <w:pStyle w:val="TAC"/>
              <w:rPr>
                <w:sz w:val="16"/>
                <w:szCs w:val="16"/>
              </w:rPr>
            </w:pPr>
            <w:r w:rsidRPr="008D5E20">
              <w:rPr>
                <w:sz w:val="16"/>
                <w:szCs w:val="16"/>
              </w:rPr>
              <w:t>SP-200</w:t>
            </w:r>
            <w:r>
              <w:rPr>
                <w:sz w:val="16"/>
                <w:szCs w:val="16"/>
              </w:rPr>
              <w:t>334</w:t>
            </w:r>
          </w:p>
        </w:tc>
        <w:tc>
          <w:tcPr>
            <w:tcW w:w="615" w:type="dxa"/>
            <w:shd w:val="solid" w:color="FFFFFF" w:fill="auto"/>
          </w:tcPr>
          <w:p w14:paraId="667C440C" w14:textId="77777777" w:rsidR="009A16B6" w:rsidRPr="00656BA2" w:rsidRDefault="009A16B6" w:rsidP="003F7390">
            <w:pPr>
              <w:pStyle w:val="TAL"/>
              <w:rPr>
                <w:sz w:val="16"/>
                <w:szCs w:val="16"/>
              </w:rPr>
            </w:pPr>
          </w:p>
        </w:tc>
        <w:tc>
          <w:tcPr>
            <w:tcW w:w="425" w:type="dxa"/>
            <w:shd w:val="solid" w:color="FFFFFF" w:fill="auto"/>
          </w:tcPr>
          <w:p w14:paraId="484B691C" w14:textId="77777777" w:rsidR="009A16B6" w:rsidRPr="00656BA2" w:rsidRDefault="009A16B6" w:rsidP="003F7390">
            <w:pPr>
              <w:pStyle w:val="TAR"/>
              <w:rPr>
                <w:sz w:val="16"/>
                <w:szCs w:val="16"/>
              </w:rPr>
            </w:pPr>
          </w:p>
        </w:tc>
        <w:tc>
          <w:tcPr>
            <w:tcW w:w="425" w:type="dxa"/>
            <w:shd w:val="solid" w:color="FFFFFF" w:fill="auto"/>
          </w:tcPr>
          <w:p w14:paraId="100C2E77" w14:textId="77777777" w:rsidR="009A16B6" w:rsidRPr="00656BA2" w:rsidRDefault="009A16B6" w:rsidP="003F7390">
            <w:pPr>
              <w:pStyle w:val="TAC"/>
              <w:rPr>
                <w:sz w:val="16"/>
                <w:szCs w:val="16"/>
              </w:rPr>
            </w:pPr>
          </w:p>
        </w:tc>
        <w:tc>
          <w:tcPr>
            <w:tcW w:w="4962" w:type="dxa"/>
            <w:shd w:val="solid" w:color="FFFFFF" w:fill="auto"/>
          </w:tcPr>
          <w:p w14:paraId="3E5F5629"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6A792EF2" w14:textId="77777777" w:rsidR="009A16B6" w:rsidRDefault="009A16B6" w:rsidP="003F7390">
            <w:pPr>
              <w:pStyle w:val="TAC"/>
              <w:rPr>
                <w:sz w:val="16"/>
                <w:szCs w:val="16"/>
              </w:rPr>
            </w:pPr>
            <w:r>
              <w:rPr>
                <w:sz w:val="16"/>
                <w:szCs w:val="16"/>
              </w:rPr>
              <w:t>1.0.0</w:t>
            </w:r>
          </w:p>
        </w:tc>
      </w:tr>
      <w:tr w:rsidR="009A16B6" w:rsidRPr="00656BA2" w14:paraId="0698F1DB" w14:textId="77777777" w:rsidTr="005467A9">
        <w:tc>
          <w:tcPr>
            <w:tcW w:w="800" w:type="dxa"/>
            <w:shd w:val="solid" w:color="FFFFFF" w:fill="auto"/>
          </w:tcPr>
          <w:p w14:paraId="2A83EC9A" w14:textId="77777777" w:rsidR="009A16B6" w:rsidRDefault="009A16B6" w:rsidP="003F7390">
            <w:pPr>
              <w:pStyle w:val="TAC"/>
              <w:rPr>
                <w:sz w:val="16"/>
                <w:szCs w:val="16"/>
              </w:rPr>
            </w:pPr>
            <w:r>
              <w:rPr>
                <w:sz w:val="16"/>
                <w:szCs w:val="16"/>
              </w:rPr>
              <w:t>2020-07</w:t>
            </w:r>
          </w:p>
        </w:tc>
        <w:tc>
          <w:tcPr>
            <w:tcW w:w="800" w:type="dxa"/>
            <w:shd w:val="solid" w:color="FFFFFF" w:fill="auto"/>
          </w:tcPr>
          <w:p w14:paraId="2218A5F7" w14:textId="77777777" w:rsidR="009A16B6" w:rsidRDefault="009A16B6" w:rsidP="003F7390">
            <w:pPr>
              <w:pStyle w:val="TAC"/>
              <w:rPr>
                <w:sz w:val="16"/>
                <w:szCs w:val="16"/>
              </w:rPr>
            </w:pPr>
            <w:r>
              <w:rPr>
                <w:sz w:val="16"/>
                <w:szCs w:val="16"/>
              </w:rPr>
              <w:t>SA6#38-e</w:t>
            </w:r>
          </w:p>
        </w:tc>
        <w:tc>
          <w:tcPr>
            <w:tcW w:w="904" w:type="dxa"/>
            <w:shd w:val="solid" w:color="FFFFFF" w:fill="auto"/>
          </w:tcPr>
          <w:p w14:paraId="26A3BC4A" w14:textId="77777777" w:rsidR="009A16B6" w:rsidRPr="008D5E20" w:rsidRDefault="009A16B6" w:rsidP="003F7390">
            <w:pPr>
              <w:pStyle w:val="TAC"/>
              <w:rPr>
                <w:sz w:val="16"/>
                <w:szCs w:val="16"/>
              </w:rPr>
            </w:pPr>
          </w:p>
        </w:tc>
        <w:tc>
          <w:tcPr>
            <w:tcW w:w="615" w:type="dxa"/>
            <w:shd w:val="solid" w:color="FFFFFF" w:fill="auto"/>
          </w:tcPr>
          <w:p w14:paraId="727B2843" w14:textId="77777777" w:rsidR="009A16B6" w:rsidRPr="00656BA2" w:rsidRDefault="009A16B6" w:rsidP="003F7390">
            <w:pPr>
              <w:pStyle w:val="TAL"/>
              <w:rPr>
                <w:sz w:val="16"/>
                <w:szCs w:val="16"/>
              </w:rPr>
            </w:pPr>
          </w:p>
        </w:tc>
        <w:tc>
          <w:tcPr>
            <w:tcW w:w="425" w:type="dxa"/>
            <w:shd w:val="solid" w:color="FFFFFF" w:fill="auto"/>
          </w:tcPr>
          <w:p w14:paraId="79C49A2E" w14:textId="77777777" w:rsidR="009A16B6" w:rsidRPr="00656BA2" w:rsidRDefault="009A16B6" w:rsidP="003F7390">
            <w:pPr>
              <w:pStyle w:val="TAR"/>
              <w:rPr>
                <w:sz w:val="16"/>
                <w:szCs w:val="16"/>
              </w:rPr>
            </w:pPr>
          </w:p>
        </w:tc>
        <w:tc>
          <w:tcPr>
            <w:tcW w:w="425" w:type="dxa"/>
            <w:shd w:val="solid" w:color="FFFFFF" w:fill="auto"/>
          </w:tcPr>
          <w:p w14:paraId="065BE30E" w14:textId="77777777" w:rsidR="009A16B6" w:rsidRPr="00656BA2" w:rsidRDefault="009A16B6" w:rsidP="003F7390">
            <w:pPr>
              <w:pStyle w:val="TAC"/>
              <w:rPr>
                <w:sz w:val="16"/>
                <w:szCs w:val="16"/>
              </w:rPr>
            </w:pPr>
          </w:p>
        </w:tc>
        <w:tc>
          <w:tcPr>
            <w:tcW w:w="4962" w:type="dxa"/>
            <w:shd w:val="solid" w:color="FFFFFF" w:fill="auto"/>
          </w:tcPr>
          <w:p w14:paraId="0E224BCF" w14:textId="77777777" w:rsidR="009A16B6" w:rsidRDefault="009A16B6" w:rsidP="003F7390">
            <w:pPr>
              <w:pStyle w:val="TAL"/>
              <w:rPr>
                <w:sz w:val="16"/>
                <w:szCs w:val="16"/>
              </w:rPr>
            </w:pPr>
            <w:r w:rsidRPr="005D2703">
              <w:rPr>
                <w:sz w:val="16"/>
                <w:szCs w:val="16"/>
              </w:rPr>
              <w:t>Implementation of the following pCRs approved by SA6:</w:t>
            </w:r>
          </w:p>
          <w:p w14:paraId="54C2EEC2" w14:textId="77777777" w:rsidR="009A16B6" w:rsidRDefault="009A16B6" w:rsidP="003F7390">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14:paraId="554E68E9" w14:textId="77777777" w:rsidR="009A16B6" w:rsidRPr="008D5E20"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C1B83B8" w14:textId="77777777" w:rsidR="009A16B6" w:rsidRDefault="009A16B6" w:rsidP="003F7390">
            <w:pPr>
              <w:pStyle w:val="TAC"/>
              <w:rPr>
                <w:sz w:val="16"/>
                <w:szCs w:val="16"/>
              </w:rPr>
            </w:pPr>
            <w:r>
              <w:rPr>
                <w:sz w:val="16"/>
                <w:szCs w:val="16"/>
              </w:rPr>
              <w:t>1.1.0</w:t>
            </w:r>
          </w:p>
        </w:tc>
      </w:tr>
      <w:tr w:rsidR="009A16B6" w:rsidRPr="00656BA2" w14:paraId="38F53D82" w14:textId="77777777" w:rsidTr="005467A9">
        <w:tc>
          <w:tcPr>
            <w:tcW w:w="800" w:type="dxa"/>
            <w:shd w:val="solid" w:color="FFFFFF" w:fill="auto"/>
          </w:tcPr>
          <w:p w14:paraId="34830107" w14:textId="77777777" w:rsidR="009A16B6" w:rsidRDefault="009A16B6" w:rsidP="003F7390">
            <w:pPr>
              <w:pStyle w:val="TAC"/>
              <w:rPr>
                <w:sz w:val="16"/>
                <w:szCs w:val="16"/>
              </w:rPr>
            </w:pPr>
            <w:r>
              <w:rPr>
                <w:sz w:val="16"/>
                <w:szCs w:val="16"/>
              </w:rPr>
              <w:t>2020-09</w:t>
            </w:r>
          </w:p>
        </w:tc>
        <w:tc>
          <w:tcPr>
            <w:tcW w:w="800" w:type="dxa"/>
            <w:shd w:val="solid" w:color="FFFFFF" w:fill="auto"/>
          </w:tcPr>
          <w:p w14:paraId="20CB324D" w14:textId="77777777" w:rsidR="009A16B6" w:rsidRDefault="009A16B6" w:rsidP="003F7390">
            <w:pPr>
              <w:pStyle w:val="TAC"/>
              <w:rPr>
                <w:sz w:val="16"/>
                <w:szCs w:val="16"/>
              </w:rPr>
            </w:pPr>
            <w:r>
              <w:rPr>
                <w:sz w:val="16"/>
                <w:szCs w:val="16"/>
              </w:rPr>
              <w:t>SA6#39-e</w:t>
            </w:r>
          </w:p>
        </w:tc>
        <w:tc>
          <w:tcPr>
            <w:tcW w:w="904" w:type="dxa"/>
            <w:shd w:val="solid" w:color="FFFFFF" w:fill="auto"/>
          </w:tcPr>
          <w:p w14:paraId="2E5575C3" w14:textId="77777777" w:rsidR="009A16B6" w:rsidRPr="008D5E20" w:rsidRDefault="009A16B6" w:rsidP="003F7390">
            <w:pPr>
              <w:pStyle w:val="TAC"/>
              <w:rPr>
                <w:sz w:val="16"/>
                <w:szCs w:val="16"/>
              </w:rPr>
            </w:pPr>
          </w:p>
        </w:tc>
        <w:tc>
          <w:tcPr>
            <w:tcW w:w="615" w:type="dxa"/>
            <w:shd w:val="solid" w:color="FFFFFF" w:fill="auto"/>
          </w:tcPr>
          <w:p w14:paraId="1F937FC0" w14:textId="77777777" w:rsidR="009A16B6" w:rsidRPr="00656BA2" w:rsidRDefault="009A16B6" w:rsidP="003F7390">
            <w:pPr>
              <w:pStyle w:val="TAL"/>
              <w:rPr>
                <w:sz w:val="16"/>
                <w:szCs w:val="16"/>
              </w:rPr>
            </w:pPr>
          </w:p>
        </w:tc>
        <w:tc>
          <w:tcPr>
            <w:tcW w:w="425" w:type="dxa"/>
            <w:shd w:val="solid" w:color="FFFFFF" w:fill="auto"/>
          </w:tcPr>
          <w:p w14:paraId="7898AE48" w14:textId="77777777" w:rsidR="009A16B6" w:rsidRPr="00656BA2" w:rsidRDefault="009A16B6" w:rsidP="003F7390">
            <w:pPr>
              <w:pStyle w:val="TAR"/>
              <w:rPr>
                <w:sz w:val="16"/>
                <w:szCs w:val="16"/>
              </w:rPr>
            </w:pPr>
          </w:p>
        </w:tc>
        <w:tc>
          <w:tcPr>
            <w:tcW w:w="425" w:type="dxa"/>
            <w:shd w:val="solid" w:color="FFFFFF" w:fill="auto"/>
          </w:tcPr>
          <w:p w14:paraId="1462EF94" w14:textId="77777777" w:rsidR="009A16B6" w:rsidRPr="00656BA2" w:rsidRDefault="009A16B6" w:rsidP="003F7390">
            <w:pPr>
              <w:pStyle w:val="TAC"/>
              <w:rPr>
                <w:sz w:val="16"/>
                <w:szCs w:val="16"/>
              </w:rPr>
            </w:pPr>
          </w:p>
        </w:tc>
        <w:tc>
          <w:tcPr>
            <w:tcW w:w="4962" w:type="dxa"/>
            <w:shd w:val="solid" w:color="FFFFFF" w:fill="auto"/>
          </w:tcPr>
          <w:p w14:paraId="328DB824" w14:textId="77777777" w:rsidR="009A16B6" w:rsidRDefault="009A16B6" w:rsidP="003F7390">
            <w:pPr>
              <w:pStyle w:val="TAL"/>
              <w:rPr>
                <w:sz w:val="16"/>
                <w:szCs w:val="16"/>
              </w:rPr>
            </w:pPr>
            <w:r w:rsidRPr="005D2703">
              <w:rPr>
                <w:sz w:val="16"/>
                <w:szCs w:val="16"/>
              </w:rPr>
              <w:t>Implementation of the following pCRs approved by SA6:</w:t>
            </w:r>
          </w:p>
          <w:p w14:paraId="01DDF979" w14:textId="77777777" w:rsidR="009A16B6" w:rsidRDefault="009A16B6" w:rsidP="003F7390">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14:paraId="3BB859D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A5C7B5C" w14:textId="77777777" w:rsidR="009A16B6" w:rsidRDefault="009A16B6" w:rsidP="003F7390">
            <w:pPr>
              <w:pStyle w:val="TAC"/>
              <w:rPr>
                <w:sz w:val="16"/>
                <w:szCs w:val="16"/>
              </w:rPr>
            </w:pPr>
            <w:r>
              <w:rPr>
                <w:sz w:val="16"/>
                <w:szCs w:val="16"/>
              </w:rPr>
              <w:t>1.2.0</w:t>
            </w:r>
          </w:p>
        </w:tc>
      </w:tr>
      <w:tr w:rsidR="009A16B6" w:rsidRPr="00656BA2" w14:paraId="0D4DCD72" w14:textId="77777777" w:rsidTr="005467A9">
        <w:tc>
          <w:tcPr>
            <w:tcW w:w="800" w:type="dxa"/>
            <w:shd w:val="solid" w:color="FFFFFF" w:fill="auto"/>
          </w:tcPr>
          <w:p w14:paraId="334569D6" w14:textId="77777777" w:rsidR="009A16B6" w:rsidRDefault="009A16B6" w:rsidP="003F7390">
            <w:pPr>
              <w:pStyle w:val="TAC"/>
              <w:rPr>
                <w:sz w:val="16"/>
                <w:szCs w:val="16"/>
              </w:rPr>
            </w:pPr>
            <w:r>
              <w:rPr>
                <w:sz w:val="16"/>
                <w:szCs w:val="16"/>
              </w:rPr>
              <w:t>2020-09</w:t>
            </w:r>
          </w:p>
        </w:tc>
        <w:tc>
          <w:tcPr>
            <w:tcW w:w="800" w:type="dxa"/>
            <w:shd w:val="solid" w:color="FFFFFF" w:fill="auto"/>
          </w:tcPr>
          <w:p w14:paraId="08FA06C5" w14:textId="77777777" w:rsidR="009A16B6" w:rsidRDefault="009A16B6" w:rsidP="003F7390">
            <w:pPr>
              <w:pStyle w:val="TAC"/>
              <w:rPr>
                <w:sz w:val="16"/>
                <w:szCs w:val="16"/>
              </w:rPr>
            </w:pPr>
            <w:r>
              <w:rPr>
                <w:sz w:val="16"/>
                <w:szCs w:val="16"/>
              </w:rPr>
              <w:t>SA#89-e</w:t>
            </w:r>
          </w:p>
        </w:tc>
        <w:tc>
          <w:tcPr>
            <w:tcW w:w="904" w:type="dxa"/>
            <w:shd w:val="solid" w:color="FFFFFF" w:fill="auto"/>
          </w:tcPr>
          <w:p w14:paraId="7AE266BD" w14:textId="77777777" w:rsidR="009A16B6" w:rsidRPr="00656BA2" w:rsidRDefault="009A16B6" w:rsidP="003F7390">
            <w:pPr>
              <w:pStyle w:val="TAC"/>
              <w:rPr>
                <w:sz w:val="16"/>
                <w:szCs w:val="16"/>
              </w:rPr>
            </w:pPr>
            <w:r w:rsidRPr="008D5E20">
              <w:rPr>
                <w:sz w:val="16"/>
                <w:szCs w:val="16"/>
              </w:rPr>
              <w:t>SP-200</w:t>
            </w:r>
            <w:r>
              <w:rPr>
                <w:sz w:val="16"/>
                <w:szCs w:val="16"/>
              </w:rPr>
              <w:t>826</w:t>
            </w:r>
          </w:p>
        </w:tc>
        <w:tc>
          <w:tcPr>
            <w:tcW w:w="615" w:type="dxa"/>
            <w:shd w:val="solid" w:color="FFFFFF" w:fill="auto"/>
          </w:tcPr>
          <w:p w14:paraId="5A8C632F" w14:textId="77777777" w:rsidR="009A16B6" w:rsidRPr="00656BA2" w:rsidRDefault="009A16B6" w:rsidP="003F7390">
            <w:pPr>
              <w:pStyle w:val="TAL"/>
              <w:rPr>
                <w:sz w:val="16"/>
                <w:szCs w:val="16"/>
              </w:rPr>
            </w:pPr>
          </w:p>
        </w:tc>
        <w:tc>
          <w:tcPr>
            <w:tcW w:w="425" w:type="dxa"/>
            <w:shd w:val="solid" w:color="FFFFFF" w:fill="auto"/>
          </w:tcPr>
          <w:p w14:paraId="56C5EC19" w14:textId="77777777" w:rsidR="009A16B6" w:rsidRPr="00656BA2" w:rsidRDefault="009A16B6" w:rsidP="003F7390">
            <w:pPr>
              <w:pStyle w:val="TAR"/>
              <w:rPr>
                <w:sz w:val="16"/>
                <w:szCs w:val="16"/>
              </w:rPr>
            </w:pPr>
          </w:p>
        </w:tc>
        <w:tc>
          <w:tcPr>
            <w:tcW w:w="425" w:type="dxa"/>
            <w:shd w:val="solid" w:color="FFFFFF" w:fill="auto"/>
          </w:tcPr>
          <w:p w14:paraId="01FF55C0" w14:textId="77777777" w:rsidR="009A16B6" w:rsidRPr="00656BA2" w:rsidRDefault="009A16B6" w:rsidP="003F7390">
            <w:pPr>
              <w:pStyle w:val="TAC"/>
              <w:rPr>
                <w:sz w:val="16"/>
                <w:szCs w:val="16"/>
              </w:rPr>
            </w:pPr>
          </w:p>
        </w:tc>
        <w:tc>
          <w:tcPr>
            <w:tcW w:w="4962" w:type="dxa"/>
            <w:shd w:val="solid" w:color="FFFFFF" w:fill="auto"/>
          </w:tcPr>
          <w:p w14:paraId="3B8951FC"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14:paraId="1E1B02F9" w14:textId="77777777" w:rsidR="009A16B6" w:rsidRDefault="009A16B6" w:rsidP="003F7390">
            <w:pPr>
              <w:pStyle w:val="TAC"/>
              <w:rPr>
                <w:sz w:val="16"/>
                <w:szCs w:val="16"/>
              </w:rPr>
            </w:pPr>
            <w:r>
              <w:rPr>
                <w:sz w:val="16"/>
                <w:szCs w:val="16"/>
              </w:rPr>
              <w:t>2.0.0</w:t>
            </w:r>
          </w:p>
        </w:tc>
      </w:tr>
      <w:tr w:rsidR="009A16B6" w:rsidRPr="00656BA2" w14:paraId="281950C9" w14:textId="77777777" w:rsidTr="005467A9">
        <w:tc>
          <w:tcPr>
            <w:tcW w:w="800" w:type="dxa"/>
            <w:shd w:val="solid" w:color="FFFFFF" w:fill="auto"/>
          </w:tcPr>
          <w:p w14:paraId="7CCF50B9" w14:textId="77777777" w:rsidR="009A16B6" w:rsidRDefault="009A16B6" w:rsidP="003F7390">
            <w:pPr>
              <w:pStyle w:val="TAC"/>
              <w:rPr>
                <w:sz w:val="16"/>
                <w:szCs w:val="16"/>
              </w:rPr>
            </w:pPr>
            <w:r>
              <w:rPr>
                <w:sz w:val="16"/>
                <w:szCs w:val="16"/>
              </w:rPr>
              <w:t>2020-09</w:t>
            </w:r>
          </w:p>
        </w:tc>
        <w:tc>
          <w:tcPr>
            <w:tcW w:w="800" w:type="dxa"/>
            <w:shd w:val="solid" w:color="FFFFFF" w:fill="auto"/>
          </w:tcPr>
          <w:p w14:paraId="3858BFE5" w14:textId="77777777" w:rsidR="009A16B6" w:rsidRDefault="009A16B6" w:rsidP="003F7390">
            <w:pPr>
              <w:pStyle w:val="TAC"/>
              <w:rPr>
                <w:sz w:val="16"/>
                <w:szCs w:val="16"/>
              </w:rPr>
            </w:pPr>
            <w:r>
              <w:rPr>
                <w:sz w:val="16"/>
                <w:szCs w:val="16"/>
              </w:rPr>
              <w:t>SA#89-e</w:t>
            </w:r>
          </w:p>
        </w:tc>
        <w:tc>
          <w:tcPr>
            <w:tcW w:w="904" w:type="dxa"/>
            <w:shd w:val="solid" w:color="FFFFFF" w:fill="auto"/>
          </w:tcPr>
          <w:p w14:paraId="3FC6833E" w14:textId="77777777" w:rsidR="009A16B6" w:rsidRDefault="009A16B6" w:rsidP="003F7390">
            <w:pPr>
              <w:pStyle w:val="TAC"/>
              <w:rPr>
                <w:sz w:val="16"/>
                <w:szCs w:val="16"/>
              </w:rPr>
            </w:pPr>
            <w:r>
              <w:rPr>
                <w:sz w:val="16"/>
                <w:szCs w:val="16"/>
              </w:rPr>
              <w:t>SP-200826</w:t>
            </w:r>
          </w:p>
        </w:tc>
        <w:tc>
          <w:tcPr>
            <w:tcW w:w="615" w:type="dxa"/>
            <w:shd w:val="solid" w:color="FFFFFF" w:fill="auto"/>
          </w:tcPr>
          <w:p w14:paraId="3DA5AD34" w14:textId="77777777" w:rsidR="009A16B6" w:rsidRDefault="009A16B6" w:rsidP="003F7390">
            <w:pPr>
              <w:pStyle w:val="TAL"/>
              <w:rPr>
                <w:sz w:val="16"/>
                <w:szCs w:val="16"/>
              </w:rPr>
            </w:pPr>
          </w:p>
        </w:tc>
        <w:tc>
          <w:tcPr>
            <w:tcW w:w="425" w:type="dxa"/>
            <w:shd w:val="solid" w:color="FFFFFF" w:fill="auto"/>
          </w:tcPr>
          <w:p w14:paraId="17F268E7" w14:textId="77777777" w:rsidR="009A16B6" w:rsidRDefault="009A16B6" w:rsidP="003F7390">
            <w:pPr>
              <w:pStyle w:val="TAR"/>
              <w:rPr>
                <w:sz w:val="16"/>
                <w:szCs w:val="16"/>
              </w:rPr>
            </w:pPr>
          </w:p>
        </w:tc>
        <w:tc>
          <w:tcPr>
            <w:tcW w:w="425" w:type="dxa"/>
            <w:shd w:val="solid" w:color="FFFFFF" w:fill="auto"/>
          </w:tcPr>
          <w:p w14:paraId="49AF248F" w14:textId="77777777" w:rsidR="009A16B6" w:rsidRDefault="009A16B6" w:rsidP="003F7390">
            <w:pPr>
              <w:pStyle w:val="TAC"/>
              <w:rPr>
                <w:sz w:val="16"/>
                <w:szCs w:val="16"/>
              </w:rPr>
            </w:pPr>
          </w:p>
        </w:tc>
        <w:tc>
          <w:tcPr>
            <w:tcW w:w="4962" w:type="dxa"/>
            <w:shd w:val="solid" w:color="FFFFFF" w:fill="auto"/>
          </w:tcPr>
          <w:p w14:paraId="5F1A5618" w14:textId="77777777" w:rsidR="009A16B6" w:rsidRDefault="009A16B6" w:rsidP="003F7390">
            <w:pPr>
              <w:pStyle w:val="TAL"/>
              <w:rPr>
                <w:snapToGrid w:val="0"/>
              </w:rPr>
            </w:pPr>
            <w:r>
              <w:rPr>
                <w:sz w:val="16"/>
                <w:szCs w:val="16"/>
              </w:rPr>
              <w:t>MCC Editorial update for publication after TSG SA approval (SA#89)</w:t>
            </w:r>
          </w:p>
        </w:tc>
        <w:tc>
          <w:tcPr>
            <w:tcW w:w="708" w:type="dxa"/>
            <w:shd w:val="solid" w:color="FFFFFF" w:fill="auto"/>
          </w:tcPr>
          <w:p w14:paraId="1065AFE3" w14:textId="77777777" w:rsidR="009A16B6" w:rsidRDefault="009A16B6" w:rsidP="003F7390">
            <w:pPr>
              <w:pStyle w:val="TAC"/>
              <w:rPr>
                <w:sz w:val="16"/>
                <w:szCs w:val="16"/>
              </w:rPr>
            </w:pPr>
            <w:r>
              <w:rPr>
                <w:sz w:val="16"/>
                <w:szCs w:val="16"/>
              </w:rPr>
              <w:t>17.0.0</w:t>
            </w:r>
          </w:p>
        </w:tc>
      </w:tr>
      <w:tr w:rsidR="009A16B6" w:rsidRPr="00656BA2" w14:paraId="71E17CE6" w14:textId="77777777" w:rsidTr="005467A9">
        <w:tc>
          <w:tcPr>
            <w:tcW w:w="800" w:type="dxa"/>
            <w:shd w:val="solid" w:color="FFFFFF" w:fill="auto"/>
          </w:tcPr>
          <w:p w14:paraId="4EF970FA" w14:textId="7EFF142C" w:rsidR="009A16B6" w:rsidRDefault="009A16B6" w:rsidP="003F7390">
            <w:pPr>
              <w:pStyle w:val="TAC"/>
              <w:rPr>
                <w:sz w:val="16"/>
                <w:szCs w:val="16"/>
              </w:rPr>
            </w:pPr>
            <w:r>
              <w:rPr>
                <w:sz w:val="16"/>
                <w:szCs w:val="16"/>
              </w:rPr>
              <w:t>2024-05</w:t>
            </w:r>
          </w:p>
        </w:tc>
        <w:tc>
          <w:tcPr>
            <w:tcW w:w="800" w:type="dxa"/>
            <w:shd w:val="solid" w:color="FFFFFF" w:fill="auto"/>
          </w:tcPr>
          <w:p w14:paraId="527009F3" w14:textId="77777777" w:rsidR="009A16B6" w:rsidRDefault="009A16B6" w:rsidP="003F7390">
            <w:pPr>
              <w:pStyle w:val="TAC"/>
              <w:rPr>
                <w:sz w:val="16"/>
                <w:szCs w:val="16"/>
              </w:rPr>
            </w:pPr>
          </w:p>
        </w:tc>
        <w:tc>
          <w:tcPr>
            <w:tcW w:w="904" w:type="dxa"/>
            <w:shd w:val="solid" w:color="FFFFFF" w:fill="auto"/>
          </w:tcPr>
          <w:p w14:paraId="2F3A9508" w14:textId="77777777" w:rsidR="009A16B6" w:rsidRDefault="009A16B6" w:rsidP="003F7390">
            <w:pPr>
              <w:pStyle w:val="TAC"/>
              <w:rPr>
                <w:sz w:val="16"/>
                <w:szCs w:val="16"/>
              </w:rPr>
            </w:pPr>
          </w:p>
        </w:tc>
        <w:tc>
          <w:tcPr>
            <w:tcW w:w="615" w:type="dxa"/>
            <w:shd w:val="solid" w:color="FFFFFF" w:fill="auto"/>
          </w:tcPr>
          <w:p w14:paraId="75742101" w14:textId="77777777" w:rsidR="009A16B6" w:rsidRDefault="009A16B6" w:rsidP="003F7390">
            <w:pPr>
              <w:pStyle w:val="TAL"/>
              <w:rPr>
                <w:sz w:val="16"/>
                <w:szCs w:val="16"/>
              </w:rPr>
            </w:pPr>
          </w:p>
        </w:tc>
        <w:tc>
          <w:tcPr>
            <w:tcW w:w="425" w:type="dxa"/>
            <w:shd w:val="solid" w:color="FFFFFF" w:fill="auto"/>
          </w:tcPr>
          <w:p w14:paraId="0323200C" w14:textId="77777777" w:rsidR="009A16B6" w:rsidRDefault="009A16B6" w:rsidP="003F7390">
            <w:pPr>
              <w:pStyle w:val="TAR"/>
              <w:rPr>
                <w:sz w:val="16"/>
                <w:szCs w:val="16"/>
              </w:rPr>
            </w:pPr>
          </w:p>
        </w:tc>
        <w:tc>
          <w:tcPr>
            <w:tcW w:w="425" w:type="dxa"/>
            <w:shd w:val="solid" w:color="FFFFFF" w:fill="auto"/>
          </w:tcPr>
          <w:p w14:paraId="7591296C" w14:textId="77777777" w:rsidR="009A16B6" w:rsidRDefault="009A16B6" w:rsidP="003F7390">
            <w:pPr>
              <w:pStyle w:val="TAC"/>
              <w:rPr>
                <w:sz w:val="16"/>
                <w:szCs w:val="16"/>
              </w:rPr>
            </w:pPr>
          </w:p>
        </w:tc>
        <w:tc>
          <w:tcPr>
            <w:tcW w:w="4962" w:type="dxa"/>
            <w:shd w:val="solid" w:color="FFFFFF" w:fill="auto"/>
          </w:tcPr>
          <w:p w14:paraId="5CEF15DC" w14:textId="557A0252" w:rsidR="009A16B6" w:rsidRDefault="009A16B6" w:rsidP="003F7390">
            <w:pPr>
              <w:pStyle w:val="TAL"/>
              <w:rPr>
                <w:sz w:val="16"/>
                <w:szCs w:val="16"/>
              </w:rPr>
            </w:pPr>
            <w:r w:rsidRPr="009A16B6">
              <w:rPr>
                <w:sz w:val="16"/>
                <w:szCs w:val="16"/>
              </w:rPr>
              <w:t>Update to Rel-18 version (MCC)</w:t>
            </w:r>
          </w:p>
        </w:tc>
        <w:tc>
          <w:tcPr>
            <w:tcW w:w="708" w:type="dxa"/>
            <w:shd w:val="solid" w:color="FFFFFF" w:fill="auto"/>
          </w:tcPr>
          <w:p w14:paraId="5B2692FB" w14:textId="1E4F9400" w:rsidR="009A16B6" w:rsidRDefault="009A16B6" w:rsidP="003F7390">
            <w:pPr>
              <w:pStyle w:val="TAC"/>
              <w:rPr>
                <w:sz w:val="16"/>
                <w:szCs w:val="16"/>
              </w:rPr>
            </w:pPr>
            <w:r>
              <w:rPr>
                <w:sz w:val="16"/>
                <w:szCs w:val="16"/>
              </w:rPr>
              <w:t>18.0.0</w:t>
            </w:r>
          </w:p>
        </w:tc>
      </w:tr>
      <w:tr w:rsidR="005428BD" w:rsidRPr="00656BA2" w14:paraId="160843EB" w14:textId="77777777" w:rsidTr="005467A9">
        <w:tc>
          <w:tcPr>
            <w:tcW w:w="800" w:type="dxa"/>
            <w:shd w:val="solid" w:color="FFFFFF" w:fill="auto"/>
          </w:tcPr>
          <w:p w14:paraId="48EA1974" w14:textId="25A141D4" w:rsidR="005428BD" w:rsidRDefault="005428BD" w:rsidP="005428BD">
            <w:pPr>
              <w:pStyle w:val="TAC"/>
              <w:rPr>
                <w:sz w:val="16"/>
                <w:szCs w:val="16"/>
              </w:rPr>
            </w:pPr>
            <w:r>
              <w:rPr>
                <w:sz w:val="16"/>
                <w:szCs w:val="16"/>
              </w:rPr>
              <w:t>202</w:t>
            </w:r>
            <w:r>
              <w:rPr>
                <w:sz w:val="16"/>
                <w:szCs w:val="16"/>
              </w:rPr>
              <w:t>6</w:t>
            </w:r>
            <w:r>
              <w:rPr>
                <w:sz w:val="16"/>
                <w:szCs w:val="16"/>
              </w:rPr>
              <w:t>-0</w:t>
            </w:r>
            <w:r>
              <w:rPr>
                <w:sz w:val="16"/>
                <w:szCs w:val="16"/>
              </w:rPr>
              <w:t>1</w:t>
            </w:r>
          </w:p>
        </w:tc>
        <w:tc>
          <w:tcPr>
            <w:tcW w:w="800" w:type="dxa"/>
            <w:shd w:val="solid" w:color="FFFFFF" w:fill="auto"/>
          </w:tcPr>
          <w:p w14:paraId="57DF4B36" w14:textId="418665BD" w:rsidR="005428BD" w:rsidRDefault="005428BD" w:rsidP="005428BD">
            <w:pPr>
              <w:pStyle w:val="TAC"/>
              <w:rPr>
                <w:sz w:val="16"/>
                <w:szCs w:val="16"/>
              </w:rPr>
            </w:pPr>
            <w:r>
              <w:rPr>
                <w:sz w:val="16"/>
                <w:szCs w:val="16"/>
              </w:rPr>
              <w:t>SA#</w:t>
            </w:r>
            <w:r>
              <w:rPr>
                <w:sz w:val="16"/>
                <w:szCs w:val="16"/>
              </w:rPr>
              <w:t>110</w:t>
            </w:r>
          </w:p>
        </w:tc>
        <w:tc>
          <w:tcPr>
            <w:tcW w:w="904" w:type="dxa"/>
            <w:shd w:val="solid" w:color="FFFFFF" w:fill="auto"/>
          </w:tcPr>
          <w:p w14:paraId="2C5528D1" w14:textId="06F81A1D" w:rsidR="005428BD" w:rsidRDefault="005428BD" w:rsidP="005428BD">
            <w:pPr>
              <w:pStyle w:val="TAC"/>
              <w:rPr>
                <w:sz w:val="16"/>
                <w:szCs w:val="16"/>
              </w:rPr>
            </w:pPr>
            <w:r w:rsidRPr="005428BD">
              <w:rPr>
                <w:sz w:val="16"/>
                <w:szCs w:val="16"/>
              </w:rPr>
              <w:t>SP-251484</w:t>
            </w:r>
          </w:p>
        </w:tc>
        <w:tc>
          <w:tcPr>
            <w:tcW w:w="615" w:type="dxa"/>
            <w:shd w:val="solid" w:color="FFFFFF" w:fill="auto"/>
          </w:tcPr>
          <w:p w14:paraId="5A0B975E" w14:textId="2AB76D98" w:rsidR="005428BD" w:rsidRDefault="005428BD" w:rsidP="005467A9">
            <w:pPr>
              <w:pStyle w:val="TAL"/>
              <w:jc w:val="center"/>
              <w:rPr>
                <w:sz w:val="16"/>
                <w:szCs w:val="16"/>
              </w:rPr>
            </w:pPr>
            <w:r>
              <w:rPr>
                <w:sz w:val="16"/>
                <w:szCs w:val="16"/>
              </w:rPr>
              <w:t>0020</w:t>
            </w:r>
          </w:p>
        </w:tc>
        <w:tc>
          <w:tcPr>
            <w:tcW w:w="425" w:type="dxa"/>
            <w:shd w:val="solid" w:color="FFFFFF" w:fill="auto"/>
          </w:tcPr>
          <w:p w14:paraId="09BAC8E5" w14:textId="77777777" w:rsidR="005428BD" w:rsidRDefault="005428BD" w:rsidP="005428BD">
            <w:pPr>
              <w:pStyle w:val="TAR"/>
              <w:rPr>
                <w:sz w:val="16"/>
                <w:szCs w:val="16"/>
              </w:rPr>
            </w:pPr>
          </w:p>
        </w:tc>
        <w:tc>
          <w:tcPr>
            <w:tcW w:w="425" w:type="dxa"/>
            <w:shd w:val="solid" w:color="FFFFFF" w:fill="auto"/>
          </w:tcPr>
          <w:p w14:paraId="5DB9A134" w14:textId="32D5E06A" w:rsidR="005428BD" w:rsidRDefault="005428BD" w:rsidP="005428BD">
            <w:pPr>
              <w:pStyle w:val="TAC"/>
              <w:rPr>
                <w:sz w:val="16"/>
                <w:szCs w:val="16"/>
              </w:rPr>
            </w:pPr>
            <w:r>
              <w:rPr>
                <w:sz w:val="16"/>
                <w:szCs w:val="16"/>
              </w:rPr>
              <w:t>F</w:t>
            </w:r>
          </w:p>
        </w:tc>
        <w:tc>
          <w:tcPr>
            <w:tcW w:w="4962" w:type="dxa"/>
            <w:shd w:val="solid" w:color="FFFFFF" w:fill="auto"/>
          </w:tcPr>
          <w:p w14:paraId="356A2195" w14:textId="23BC5FAB" w:rsidR="005428BD" w:rsidRPr="009A16B6" w:rsidRDefault="005428BD" w:rsidP="005428BD">
            <w:pPr>
              <w:pStyle w:val="TAL"/>
              <w:rPr>
                <w:sz w:val="16"/>
                <w:szCs w:val="16"/>
              </w:rPr>
            </w:pPr>
            <w:r w:rsidRPr="005428BD">
              <w:rPr>
                <w:sz w:val="16"/>
                <w:szCs w:val="16"/>
              </w:rPr>
              <w:t>Removing ENs in Rel-18</w:t>
            </w:r>
          </w:p>
        </w:tc>
        <w:tc>
          <w:tcPr>
            <w:tcW w:w="708" w:type="dxa"/>
            <w:shd w:val="solid" w:color="FFFFFF" w:fill="auto"/>
          </w:tcPr>
          <w:p w14:paraId="439714DD" w14:textId="2769387C" w:rsidR="005428BD" w:rsidRDefault="005428BD" w:rsidP="005428BD">
            <w:pPr>
              <w:pStyle w:val="TAC"/>
              <w:rPr>
                <w:sz w:val="16"/>
                <w:szCs w:val="16"/>
              </w:rPr>
            </w:pPr>
            <w:r>
              <w:rPr>
                <w:sz w:val="16"/>
                <w:szCs w:val="16"/>
              </w:rPr>
              <w:t>18.</w:t>
            </w:r>
            <w:r>
              <w:rPr>
                <w:sz w:val="16"/>
                <w:szCs w:val="16"/>
              </w:rPr>
              <w:t>1</w:t>
            </w:r>
            <w:r>
              <w:rPr>
                <w:sz w:val="16"/>
                <w:szCs w:val="16"/>
              </w:rPr>
              <w:t>.0</w:t>
            </w:r>
          </w:p>
        </w:tc>
      </w:tr>
    </w:tbl>
    <w:p w14:paraId="6AE5F0B0" w14:textId="36479492" w:rsidR="00080512" w:rsidRDefault="00080512" w:rsidP="009A16B6"/>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E49F6D" w14:textId="77777777" w:rsidR="0096433E" w:rsidRDefault="0096433E">
      <w:r>
        <w:separator/>
      </w:r>
    </w:p>
  </w:endnote>
  <w:endnote w:type="continuationSeparator" w:id="0">
    <w:p w14:paraId="2400621B" w14:textId="77777777" w:rsidR="0096433E" w:rsidRDefault="00964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182F7" w14:textId="77777777" w:rsidR="0096433E" w:rsidRDefault="0096433E">
      <w:r>
        <w:separator/>
      </w:r>
    </w:p>
  </w:footnote>
  <w:footnote w:type="continuationSeparator" w:id="0">
    <w:p w14:paraId="12DA4F02" w14:textId="77777777" w:rsidR="0096433E" w:rsidRDefault="00964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DE8B72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6552">
      <w:rPr>
        <w:rFonts w:ascii="Arial" w:hAnsi="Arial" w:cs="Arial"/>
        <w:b/>
        <w:noProof/>
        <w:sz w:val="18"/>
        <w:szCs w:val="18"/>
      </w:rPr>
      <w:t>3GPP TS 23.180 V18.1.0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3A2A3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655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1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62431499">
    <w:abstractNumId w:val="13"/>
  </w:num>
  <w:num w:numId="16" w16cid:durableId="1469669948">
    <w:abstractNumId w:val="12"/>
  </w:num>
  <w:num w:numId="17" w16cid:durableId="875702231">
    <w:abstractNumId w:val="19"/>
  </w:num>
  <w:num w:numId="18" w16cid:durableId="687028352">
    <w:abstractNumId w:val="15"/>
  </w:num>
  <w:num w:numId="19" w16cid:durableId="210385610">
    <w:abstractNumId w:val="30"/>
  </w:num>
  <w:num w:numId="20" w16cid:durableId="316999733">
    <w:abstractNumId w:val="20"/>
  </w:num>
  <w:num w:numId="21" w16cid:durableId="1961260117">
    <w:abstractNumId w:val="23"/>
  </w:num>
  <w:num w:numId="22" w16cid:durableId="2019959049">
    <w:abstractNumId w:val="28"/>
  </w:num>
  <w:num w:numId="23" w16cid:durableId="106702444">
    <w:abstractNumId w:val="17"/>
  </w:num>
  <w:num w:numId="24" w16cid:durableId="249775143">
    <w:abstractNumId w:val="26"/>
  </w:num>
  <w:num w:numId="25" w16cid:durableId="1713311031">
    <w:abstractNumId w:val="22"/>
  </w:num>
  <w:num w:numId="26" w16cid:durableId="972248827">
    <w:abstractNumId w:val="25"/>
  </w:num>
  <w:num w:numId="27" w16cid:durableId="1034308242">
    <w:abstractNumId w:val="14"/>
  </w:num>
  <w:num w:numId="28" w16cid:durableId="21783235">
    <w:abstractNumId w:val="27"/>
  </w:num>
  <w:num w:numId="29" w16cid:durableId="1539464811">
    <w:abstractNumId w:val="18"/>
  </w:num>
  <w:num w:numId="30" w16cid:durableId="1348941455">
    <w:abstractNumId w:val="31"/>
  </w:num>
  <w:num w:numId="31" w16cid:durableId="1301498926">
    <w:abstractNumId w:val="21"/>
  </w:num>
  <w:num w:numId="32" w16cid:durableId="1137068482">
    <w:abstractNumId w:val="16"/>
  </w:num>
  <w:num w:numId="33" w16cid:durableId="83815175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2293"/>
    <w:rsid w:val="00051834"/>
    <w:rsid w:val="00054A22"/>
    <w:rsid w:val="00057523"/>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3E01D1"/>
    <w:rsid w:val="003E7F82"/>
    <w:rsid w:val="00423334"/>
    <w:rsid w:val="004345EC"/>
    <w:rsid w:val="00465515"/>
    <w:rsid w:val="0049751D"/>
    <w:rsid w:val="004C30AC"/>
    <w:rsid w:val="004D3578"/>
    <w:rsid w:val="004E207D"/>
    <w:rsid w:val="004E213A"/>
    <w:rsid w:val="004F0988"/>
    <w:rsid w:val="004F3340"/>
    <w:rsid w:val="0053388B"/>
    <w:rsid w:val="00535773"/>
    <w:rsid w:val="005428BD"/>
    <w:rsid w:val="00543E6C"/>
    <w:rsid w:val="005467A9"/>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B342B"/>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A3287"/>
    <w:rsid w:val="008C29FF"/>
    <w:rsid w:val="008C384C"/>
    <w:rsid w:val="008C7B64"/>
    <w:rsid w:val="008E2D68"/>
    <w:rsid w:val="008E6756"/>
    <w:rsid w:val="0090271F"/>
    <w:rsid w:val="00902E23"/>
    <w:rsid w:val="009114D7"/>
    <w:rsid w:val="0091348E"/>
    <w:rsid w:val="00917CCB"/>
    <w:rsid w:val="00933FB0"/>
    <w:rsid w:val="00942EC2"/>
    <w:rsid w:val="0096433E"/>
    <w:rsid w:val="00975DAE"/>
    <w:rsid w:val="009A16B6"/>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AF386A"/>
    <w:rsid w:val="00B11544"/>
    <w:rsid w:val="00B15449"/>
    <w:rsid w:val="00B93086"/>
    <w:rsid w:val="00BA19ED"/>
    <w:rsid w:val="00BA4B8D"/>
    <w:rsid w:val="00BC0858"/>
    <w:rsid w:val="00BC0F7D"/>
    <w:rsid w:val="00BC1C4B"/>
    <w:rsid w:val="00BD7D31"/>
    <w:rsid w:val="00BE3255"/>
    <w:rsid w:val="00BF128E"/>
    <w:rsid w:val="00C02E35"/>
    <w:rsid w:val="00C074DD"/>
    <w:rsid w:val="00C1496A"/>
    <w:rsid w:val="00C33079"/>
    <w:rsid w:val="00C45231"/>
    <w:rsid w:val="00C551FF"/>
    <w:rsid w:val="00C6688B"/>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546B1"/>
    <w:rsid w:val="00E77645"/>
    <w:rsid w:val="00E86552"/>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9A16B6"/>
    <w:rPr>
      <w:rFonts w:ascii="Arial" w:hAnsi="Arial"/>
      <w:sz w:val="36"/>
      <w:lang w:eastAsia="en-US"/>
    </w:rPr>
  </w:style>
  <w:style w:type="character" w:customStyle="1" w:styleId="Heading2Char">
    <w:name w:val="Heading 2 Char"/>
    <w:basedOn w:val="DefaultParagraphFont"/>
    <w:link w:val="Heading2"/>
    <w:rsid w:val="009A16B6"/>
    <w:rPr>
      <w:rFonts w:ascii="Arial" w:hAnsi="Arial"/>
      <w:sz w:val="32"/>
      <w:lang w:eastAsia="en-US"/>
    </w:rPr>
  </w:style>
  <w:style w:type="character" w:customStyle="1" w:styleId="Heading3Char">
    <w:name w:val="Heading 3 Char"/>
    <w:basedOn w:val="DefaultParagraphFont"/>
    <w:link w:val="Heading3"/>
    <w:rsid w:val="009A16B6"/>
    <w:rPr>
      <w:rFonts w:ascii="Arial" w:hAnsi="Arial"/>
      <w:sz w:val="28"/>
      <w:lang w:eastAsia="en-US"/>
    </w:rPr>
  </w:style>
  <w:style w:type="character" w:customStyle="1" w:styleId="Heading4Char">
    <w:name w:val="Heading 4 Char"/>
    <w:basedOn w:val="DefaultParagraphFont"/>
    <w:link w:val="Heading4"/>
    <w:rsid w:val="009A16B6"/>
    <w:rPr>
      <w:rFonts w:ascii="Arial" w:hAnsi="Arial"/>
      <w:sz w:val="24"/>
      <w:lang w:eastAsia="en-US"/>
    </w:rPr>
  </w:style>
  <w:style w:type="character" w:customStyle="1" w:styleId="Heading5Char">
    <w:name w:val="Heading 5 Char"/>
    <w:basedOn w:val="DefaultParagraphFont"/>
    <w:link w:val="Heading5"/>
    <w:rsid w:val="009A16B6"/>
    <w:rPr>
      <w:rFonts w:ascii="Arial" w:hAnsi="Arial"/>
      <w:sz w:val="22"/>
      <w:lang w:eastAsia="en-US"/>
    </w:rPr>
  </w:style>
  <w:style w:type="character" w:customStyle="1" w:styleId="Heading6Char">
    <w:name w:val="Heading 6 Char"/>
    <w:basedOn w:val="DefaultParagraphFont"/>
    <w:link w:val="Heading6"/>
    <w:rsid w:val="009A16B6"/>
    <w:rPr>
      <w:rFonts w:ascii="Arial" w:hAnsi="Arial"/>
      <w:lang w:eastAsia="en-US"/>
    </w:rPr>
  </w:style>
  <w:style w:type="character" w:customStyle="1" w:styleId="Heading7Char">
    <w:name w:val="Heading 7 Char"/>
    <w:basedOn w:val="DefaultParagraphFont"/>
    <w:link w:val="Heading7"/>
    <w:rsid w:val="009A16B6"/>
    <w:rPr>
      <w:rFonts w:ascii="Arial" w:hAnsi="Arial"/>
      <w:lang w:eastAsia="en-US"/>
    </w:rPr>
  </w:style>
  <w:style w:type="character" w:customStyle="1" w:styleId="Heading8Char">
    <w:name w:val="Heading 8 Char"/>
    <w:basedOn w:val="DefaultParagraphFont"/>
    <w:link w:val="Heading8"/>
    <w:rsid w:val="009A16B6"/>
    <w:rPr>
      <w:rFonts w:ascii="Arial" w:hAnsi="Arial"/>
      <w:sz w:val="36"/>
      <w:lang w:eastAsia="en-US"/>
    </w:rPr>
  </w:style>
  <w:style w:type="character" w:customStyle="1" w:styleId="Heading9Char">
    <w:name w:val="Heading 9 Char"/>
    <w:basedOn w:val="DefaultParagraphFont"/>
    <w:link w:val="Heading9"/>
    <w:rsid w:val="009A16B6"/>
    <w:rPr>
      <w:rFonts w:ascii="Arial" w:hAnsi="Arial"/>
      <w:sz w:val="36"/>
      <w:lang w:eastAsia="en-US"/>
    </w:rPr>
  </w:style>
  <w:style w:type="character" w:customStyle="1" w:styleId="HeaderChar">
    <w:name w:val="Header Char"/>
    <w:basedOn w:val="DefaultParagraphFont"/>
    <w:link w:val="Header"/>
    <w:rsid w:val="009A16B6"/>
    <w:rPr>
      <w:rFonts w:ascii="Arial" w:hAnsi="Arial"/>
      <w:b/>
      <w:sz w:val="18"/>
      <w:lang w:eastAsia="ja-JP"/>
    </w:rPr>
  </w:style>
  <w:style w:type="character" w:customStyle="1" w:styleId="FooterChar">
    <w:name w:val="Footer Char"/>
    <w:basedOn w:val="DefaultParagraphFont"/>
    <w:link w:val="Footer"/>
    <w:rsid w:val="009A16B6"/>
    <w:rPr>
      <w:rFonts w:ascii="Arial" w:hAnsi="Arial"/>
      <w:b/>
      <w:i/>
      <w:sz w:val="18"/>
      <w:lang w:eastAsia="ja-JP"/>
    </w:rPr>
  </w:style>
  <w:style w:type="character" w:customStyle="1" w:styleId="EditorsNoteChar">
    <w:name w:val="Editor's Note Char"/>
    <w:aliases w:val="EN Char"/>
    <w:link w:val="EditorsNote"/>
    <w:locked/>
    <w:rsid w:val="009A16B6"/>
    <w:rPr>
      <w:color w:val="FF0000"/>
      <w:lang w:eastAsia="en-US"/>
    </w:rPr>
  </w:style>
  <w:style w:type="character" w:customStyle="1" w:styleId="TALChar">
    <w:name w:val="TAL Char"/>
    <w:link w:val="TAL"/>
    <w:rsid w:val="009A16B6"/>
    <w:rPr>
      <w:rFonts w:ascii="Arial" w:hAnsi="Arial"/>
      <w:sz w:val="18"/>
      <w:lang w:eastAsia="en-US"/>
    </w:rPr>
  </w:style>
  <w:style w:type="character" w:customStyle="1" w:styleId="B1Char">
    <w:name w:val="B1 Char"/>
    <w:link w:val="B1"/>
    <w:locked/>
    <w:rsid w:val="009A16B6"/>
    <w:rPr>
      <w:lang w:eastAsia="en-US"/>
    </w:rPr>
  </w:style>
  <w:style w:type="character" w:customStyle="1" w:styleId="TFChar">
    <w:name w:val="TF Char"/>
    <w:link w:val="TF"/>
    <w:locked/>
    <w:rsid w:val="009A16B6"/>
    <w:rPr>
      <w:rFonts w:ascii="Arial" w:hAnsi="Arial"/>
      <w:b/>
      <w:lang w:eastAsia="en-US"/>
    </w:rPr>
  </w:style>
  <w:style w:type="character" w:customStyle="1" w:styleId="NOChar">
    <w:name w:val="NO Char"/>
    <w:link w:val="NO"/>
    <w:locked/>
    <w:rsid w:val="009A16B6"/>
    <w:rPr>
      <w:lang w:eastAsia="en-US"/>
    </w:rPr>
  </w:style>
  <w:style w:type="character" w:customStyle="1" w:styleId="TAHChar">
    <w:name w:val="TAH Char"/>
    <w:link w:val="TAH"/>
    <w:locked/>
    <w:rsid w:val="009A16B6"/>
    <w:rPr>
      <w:rFonts w:ascii="Arial" w:hAnsi="Arial"/>
      <w:b/>
      <w:sz w:val="18"/>
      <w:lang w:eastAsia="en-US"/>
    </w:rPr>
  </w:style>
  <w:style w:type="character" w:customStyle="1" w:styleId="TALCar">
    <w:name w:val="TAL Car"/>
    <w:locked/>
    <w:rsid w:val="009A16B6"/>
    <w:rPr>
      <w:rFonts w:ascii="Arial" w:hAnsi="Arial"/>
      <w:sz w:val="18"/>
      <w:lang w:val="en-GB"/>
    </w:rPr>
  </w:style>
  <w:style w:type="character" w:styleId="FootnoteReference">
    <w:name w:val="footnote reference"/>
    <w:rsid w:val="009A16B6"/>
    <w:rPr>
      <w:b/>
      <w:position w:val="6"/>
      <w:sz w:val="16"/>
    </w:rPr>
  </w:style>
  <w:style w:type="paragraph" w:customStyle="1" w:styleId="CRCoverPage">
    <w:name w:val="CR Cover Page"/>
    <w:rsid w:val="009A16B6"/>
    <w:pPr>
      <w:spacing w:after="120"/>
    </w:pPr>
    <w:rPr>
      <w:rFonts w:ascii="Arial" w:hAnsi="Arial"/>
      <w:lang w:eastAsia="en-US"/>
    </w:rPr>
  </w:style>
  <w:style w:type="paragraph" w:customStyle="1" w:styleId="tdoc-header">
    <w:name w:val="tdoc-header"/>
    <w:rsid w:val="009A16B6"/>
    <w:rPr>
      <w:rFonts w:ascii="Arial" w:hAnsi="Arial"/>
      <w:sz w:val="24"/>
      <w:lang w:eastAsia="en-US"/>
    </w:rPr>
  </w:style>
  <w:style w:type="character" w:styleId="CommentReference">
    <w:name w:val="annotation reference"/>
    <w:rsid w:val="009A16B6"/>
    <w:rPr>
      <w:sz w:val="16"/>
    </w:rPr>
  </w:style>
  <w:style w:type="character" w:customStyle="1" w:styleId="apple-converted-space">
    <w:name w:val="apple-converted-space"/>
    <w:rsid w:val="009A16B6"/>
  </w:style>
  <w:style w:type="paragraph" w:styleId="Revision">
    <w:name w:val="Revision"/>
    <w:hidden/>
    <w:uiPriority w:val="99"/>
    <w:semiHidden/>
    <w:rsid w:val="005428B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2.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21656</Words>
  <Characters>123442</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4</cp:revision>
  <cp:lastPrinted>2019-02-25T14:05:00Z</cp:lastPrinted>
  <dcterms:created xsi:type="dcterms:W3CDTF">2025-12-30T10:37:00Z</dcterms:created>
  <dcterms:modified xsi:type="dcterms:W3CDTF">2025-12-30T10:38:00Z</dcterms:modified>
</cp:coreProperties>
</file>