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50195F90"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A87EEB">
        <w:rPr>
          <w:noProof w:val="0"/>
        </w:rPr>
        <w:t>9</w:t>
      </w:r>
      <w:r w:rsidR="00272CDA" w:rsidRPr="006A77F7">
        <w:rPr>
          <w:noProof w:val="0"/>
        </w:rPr>
        <w:t>.</w:t>
      </w:r>
      <w:r w:rsidR="00A87EEB">
        <w:rPr>
          <w:noProof w:val="0"/>
        </w:rPr>
        <w:t>0</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7E5604">
        <w:rPr>
          <w:noProof w:val="0"/>
          <w:sz w:val="32"/>
          <w:lang w:eastAsia="ja-JP"/>
        </w:rPr>
        <w:t>5</w:t>
      </w:r>
      <w:r w:rsidRPr="006A77F7">
        <w:rPr>
          <w:noProof w:val="0"/>
          <w:sz w:val="32"/>
        </w:rPr>
        <w:t>-</w:t>
      </w:r>
      <w:r w:rsidR="007E5604">
        <w:rPr>
          <w:noProof w:val="0"/>
          <w:sz w:val="32"/>
        </w:rPr>
        <w:t>0</w:t>
      </w:r>
      <w:r w:rsidR="008F40DD">
        <w:rPr>
          <w:noProof w:val="0"/>
          <w:sz w:val="32"/>
        </w:rPr>
        <w:t>6</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11C69004"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A87EEB">
        <w:rPr>
          <w:rStyle w:val="ZGSM"/>
          <w:szCs w:val="34"/>
          <w:lang w:eastAsia="ja-JP"/>
        </w:rPr>
        <w:t>9</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57.5pt" o:ole="">
            <v:imagedata r:id="rId9" o:title=""/>
          </v:shape>
          <o:OLEObject Type="Embed" ProgID="Word.Picture.8" ShapeID="_x0000_i1025" DrawAspect="Content" ObjectID="_1813659260" r:id="rId10"/>
        </w:object>
      </w:r>
      <w:r w:rsidR="00553E3A" w:rsidRPr="006A77F7">
        <w:rPr>
          <w:noProof w:val="0"/>
          <w:color w:val="0000FF"/>
        </w:rPr>
        <w:tab/>
      </w:r>
      <w:r w:rsidR="00A87EEB">
        <w:rPr>
          <w:noProof w:val="0"/>
        </w:rPr>
        <w:pict w14:anchorId="51B6C932">
          <v:shape id="_x0000_i1026" type="#_x0000_t75" style="width:129.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 xml:space="preserve">650 Route des </w:t>
      </w:r>
      <w:proofErr w:type="spellStart"/>
      <w:r w:rsidRPr="006A77F7">
        <w:rPr>
          <w:rFonts w:ascii="Arial" w:hAnsi="Arial"/>
          <w:sz w:val="18"/>
        </w:rPr>
        <w:t>Lucioles</w:t>
      </w:r>
      <w:proofErr w:type="spellEnd"/>
      <w:r w:rsidRPr="006A77F7">
        <w:rPr>
          <w:rFonts w:ascii="Arial" w:hAnsi="Arial"/>
          <w:sz w:val="18"/>
        </w:rPr>
        <w:t xml:space="preserve">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proofErr w:type="spellStart"/>
      <w:r w:rsidRPr="006A77F7">
        <w:rPr>
          <w:rFonts w:ascii="Arial" w:hAnsi="Arial"/>
          <w:sz w:val="18"/>
        </w:rPr>
        <w:t>Valbonne</w:t>
      </w:r>
      <w:proofErr w:type="spellEnd"/>
      <w:r w:rsidRPr="006A77F7">
        <w:rPr>
          <w:rFonts w:ascii="Arial" w:hAnsi="Arial"/>
          <w:sz w:val="18"/>
        </w:rPr>
        <w:t xml:space="preserv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00E1DD3A"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7E5604">
        <w:rPr>
          <w:sz w:val="18"/>
        </w:rPr>
        <w:t>5</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6E129F75" w14:textId="641F9CB6" w:rsidR="00714204"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714204">
        <w:rPr>
          <w:noProof/>
        </w:rPr>
        <w:t>Foreword</w:t>
      </w:r>
      <w:r w:rsidR="00714204">
        <w:rPr>
          <w:noProof/>
        </w:rPr>
        <w:tab/>
      </w:r>
      <w:r w:rsidR="00714204">
        <w:rPr>
          <w:noProof/>
        </w:rPr>
        <w:fldChar w:fldCharType="begin" w:fldLock="1"/>
      </w:r>
      <w:r w:rsidR="00714204">
        <w:rPr>
          <w:noProof/>
        </w:rPr>
        <w:instrText xml:space="preserve"> PAGEREF _Toc202467113 \h </w:instrText>
      </w:r>
      <w:r w:rsidR="00714204">
        <w:rPr>
          <w:noProof/>
        </w:rPr>
      </w:r>
      <w:r w:rsidR="00714204">
        <w:rPr>
          <w:noProof/>
        </w:rPr>
        <w:fldChar w:fldCharType="separate"/>
      </w:r>
      <w:r w:rsidR="00714204">
        <w:rPr>
          <w:noProof/>
        </w:rPr>
        <w:t>5</w:t>
      </w:r>
      <w:r w:rsidR="00714204">
        <w:rPr>
          <w:noProof/>
        </w:rPr>
        <w:fldChar w:fldCharType="end"/>
      </w:r>
    </w:p>
    <w:p w14:paraId="5B7C33A7" w14:textId="74DC4A16" w:rsidR="00714204" w:rsidRDefault="00714204">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_Toc202467114 \h </w:instrText>
      </w:r>
      <w:r>
        <w:rPr>
          <w:noProof/>
        </w:rPr>
      </w:r>
      <w:r>
        <w:rPr>
          <w:noProof/>
        </w:rPr>
        <w:fldChar w:fldCharType="separate"/>
      </w:r>
      <w:r>
        <w:rPr>
          <w:noProof/>
        </w:rPr>
        <w:t>6</w:t>
      </w:r>
      <w:r>
        <w:rPr>
          <w:noProof/>
        </w:rPr>
        <w:fldChar w:fldCharType="end"/>
      </w:r>
    </w:p>
    <w:p w14:paraId="46D67A17" w14:textId="0DEC62E4" w:rsidR="00714204" w:rsidRDefault="00714204">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_Toc202467115 \h </w:instrText>
      </w:r>
      <w:r>
        <w:rPr>
          <w:noProof/>
        </w:rPr>
      </w:r>
      <w:r>
        <w:rPr>
          <w:noProof/>
        </w:rPr>
        <w:fldChar w:fldCharType="separate"/>
      </w:r>
      <w:r>
        <w:rPr>
          <w:noProof/>
        </w:rPr>
        <w:t>6</w:t>
      </w:r>
      <w:r>
        <w:rPr>
          <w:noProof/>
        </w:rPr>
        <w:fldChar w:fldCharType="end"/>
      </w:r>
    </w:p>
    <w:p w14:paraId="2D1697D4" w14:textId="5F105736" w:rsidR="00714204" w:rsidRDefault="00714204">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_Toc202467116 \h </w:instrText>
      </w:r>
      <w:r>
        <w:rPr>
          <w:noProof/>
        </w:rPr>
      </w:r>
      <w:r>
        <w:rPr>
          <w:noProof/>
        </w:rPr>
        <w:fldChar w:fldCharType="separate"/>
      </w:r>
      <w:r>
        <w:rPr>
          <w:noProof/>
        </w:rPr>
        <w:t>7</w:t>
      </w:r>
      <w:r>
        <w:rPr>
          <w:noProof/>
        </w:rPr>
        <w:fldChar w:fldCharType="end"/>
      </w:r>
    </w:p>
    <w:p w14:paraId="56CB60D4" w14:textId="4577AC44" w:rsidR="00714204" w:rsidRDefault="00714204">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_Toc202467117 \h </w:instrText>
      </w:r>
      <w:r>
        <w:rPr>
          <w:noProof/>
        </w:rPr>
      </w:r>
      <w:r>
        <w:rPr>
          <w:noProof/>
        </w:rPr>
        <w:fldChar w:fldCharType="separate"/>
      </w:r>
      <w:r>
        <w:rPr>
          <w:noProof/>
        </w:rPr>
        <w:t>7</w:t>
      </w:r>
      <w:r>
        <w:rPr>
          <w:noProof/>
        </w:rPr>
        <w:fldChar w:fldCharType="end"/>
      </w:r>
    </w:p>
    <w:p w14:paraId="534E836D" w14:textId="2DAE5E9D" w:rsidR="00714204" w:rsidRDefault="00714204">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_Toc202467118 \h </w:instrText>
      </w:r>
      <w:r>
        <w:rPr>
          <w:noProof/>
        </w:rPr>
      </w:r>
      <w:r>
        <w:rPr>
          <w:noProof/>
        </w:rPr>
        <w:fldChar w:fldCharType="separate"/>
      </w:r>
      <w:r>
        <w:rPr>
          <w:noProof/>
        </w:rPr>
        <w:t>7</w:t>
      </w:r>
      <w:r>
        <w:rPr>
          <w:noProof/>
        </w:rPr>
        <w:fldChar w:fldCharType="end"/>
      </w:r>
    </w:p>
    <w:p w14:paraId="0614C158" w14:textId="62F1DA30" w:rsidR="00714204" w:rsidRDefault="00714204">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_Toc202467119 \h </w:instrText>
      </w:r>
      <w:r>
        <w:rPr>
          <w:noProof/>
        </w:rPr>
      </w:r>
      <w:r>
        <w:rPr>
          <w:noProof/>
        </w:rPr>
        <w:fldChar w:fldCharType="separate"/>
      </w:r>
      <w:r>
        <w:rPr>
          <w:noProof/>
        </w:rPr>
        <w:t>7</w:t>
      </w:r>
      <w:r>
        <w:rPr>
          <w:noProof/>
        </w:rPr>
        <w:fldChar w:fldCharType="end"/>
      </w:r>
    </w:p>
    <w:p w14:paraId="654A1127" w14:textId="74AD21A5" w:rsidR="00714204" w:rsidRDefault="00714204">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_Toc202467120 \h </w:instrText>
      </w:r>
      <w:r>
        <w:rPr>
          <w:noProof/>
        </w:rPr>
      </w:r>
      <w:r>
        <w:rPr>
          <w:noProof/>
        </w:rPr>
        <w:fldChar w:fldCharType="separate"/>
      </w:r>
      <w:r>
        <w:rPr>
          <w:noProof/>
        </w:rPr>
        <w:t>7</w:t>
      </w:r>
      <w:r>
        <w:rPr>
          <w:noProof/>
        </w:rPr>
        <w:fldChar w:fldCharType="end"/>
      </w:r>
    </w:p>
    <w:p w14:paraId="6580EA3F" w14:textId="3E8385FE" w:rsidR="00714204" w:rsidRDefault="00714204">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_Toc202467121 \h </w:instrText>
      </w:r>
      <w:r>
        <w:rPr>
          <w:noProof/>
        </w:rPr>
      </w:r>
      <w:r>
        <w:rPr>
          <w:noProof/>
        </w:rPr>
        <w:fldChar w:fldCharType="separate"/>
      </w:r>
      <w:r>
        <w:rPr>
          <w:noProof/>
        </w:rPr>
        <w:t>8</w:t>
      </w:r>
      <w:r>
        <w:rPr>
          <w:noProof/>
        </w:rPr>
        <w:fldChar w:fldCharType="end"/>
      </w:r>
    </w:p>
    <w:p w14:paraId="1DA74E00" w14:textId="770B95CB" w:rsidR="00714204" w:rsidRDefault="00714204">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_Toc202467122 \h </w:instrText>
      </w:r>
      <w:r>
        <w:rPr>
          <w:noProof/>
        </w:rPr>
      </w:r>
      <w:r>
        <w:rPr>
          <w:noProof/>
        </w:rPr>
        <w:fldChar w:fldCharType="separate"/>
      </w:r>
      <w:r>
        <w:rPr>
          <w:noProof/>
        </w:rPr>
        <w:t>8</w:t>
      </w:r>
      <w:r>
        <w:rPr>
          <w:noProof/>
        </w:rPr>
        <w:fldChar w:fldCharType="end"/>
      </w:r>
    </w:p>
    <w:p w14:paraId="36682B0B" w14:textId="56580716" w:rsidR="00714204" w:rsidRDefault="00714204">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_Toc202467123 \h </w:instrText>
      </w:r>
      <w:r>
        <w:rPr>
          <w:noProof/>
        </w:rPr>
      </w:r>
      <w:r>
        <w:rPr>
          <w:noProof/>
        </w:rPr>
        <w:fldChar w:fldCharType="separate"/>
      </w:r>
      <w:r>
        <w:rPr>
          <w:noProof/>
        </w:rPr>
        <w:t>8</w:t>
      </w:r>
      <w:r>
        <w:rPr>
          <w:noProof/>
        </w:rPr>
        <w:fldChar w:fldCharType="end"/>
      </w:r>
    </w:p>
    <w:p w14:paraId="5548250E" w14:textId="35E7A74B" w:rsidR="00714204" w:rsidRDefault="00714204">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_Toc202467124 \h </w:instrText>
      </w:r>
      <w:r>
        <w:rPr>
          <w:noProof/>
        </w:rPr>
      </w:r>
      <w:r>
        <w:rPr>
          <w:noProof/>
        </w:rPr>
        <w:fldChar w:fldCharType="separate"/>
      </w:r>
      <w:r>
        <w:rPr>
          <w:noProof/>
        </w:rPr>
        <w:t>15</w:t>
      </w:r>
      <w:r>
        <w:rPr>
          <w:noProof/>
        </w:rPr>
        <w:fldChar w:fldCharType="end"/>
      </w:r>
    </w:p>
    <w:p w14:paraId="4BC25EAE" w14:textId="50153FB1" w:rsidR="00714204" w:rsidRDefault="00714204">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_Toc202467125 \h </w:instrText>
      </w:r>
      <w:r>
        <w:rPr>
          <w:noProof/>
        </w:rPr>
      </w:r>
      <w:r>
        <w:rPr>
          <w:noProof/>
        </w:rPr>
        <w:fldChar w:fldCharType="separate"/>
      </w:r>
      <w:r>
        <w:rPr>
          <w:noProof/>
        </w:rPr>
        <w:t>18</w:t>
      </w:r>
      <w:r>
        <w:rPr>
          <w:noProof/>
        </w:rPr>
        <w:fldChar w:fldCharType="end"/>
      </w:r>
    </w:p>
    <w:p w14:paraId="7AB715D2" w14:textId="1069FEBE" w:rsidR="00714204" w:rsidRDefault="00714204">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_Toc202467126 \h </w:instrText>
      </w:r>
      <w:r>
        <w:rPr>
          <w:noProof/>
        </w:rPr>
      </w:r>
      <w:r>
        <w:rPr>
          <w:noProof/>
        </w:rPr>
        <w:fldChar w:fldCharType="separate"/>
      </w:r>
      <w:r>
        <w:rPr>
          <w:noProof/>
        </w:rPr>
        <w:t>21</w:t>
      </w:r>
      <w:r>
        <w:rPr>
          <w:noProof/>
        </w:rPr>
        <w:fldChar w:fldCharType="end"/>
      </w:r>
    </w:p>
    <w:p w14:paraId="5CCD069C" w14:textId="0D8C23D5" w:rsidR="00714204" w:rsidRDefault="00714204">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_Toc202467127 \h </w:instrText>
      </w:r>
      <w:r>
        <w:rPr>
          <w:noProof/>
        </w:rPr>
      </w:r>
      <w:r>
        <w:rPr>
          <w:noProof/>
        </w:rPr>
        <w:fldChar w:fldCharType="separate"/>
      </w:r>
      <w:r>
        <w:rPr>
          <w:noProof/>
        </w:rPr>
        <w:t>21</w:t>
      </w:r>
      <w:r>
        <w:rPr>
          <w:noProof/>
        </w:rPr>
        <w:fldChar w:fldCharType="end"/>
      </w:r>
    </w:p>
    <w:p w14:paraId="4083691C" w14:textId="6B8FD422" w:rsidR="00714204" w:rsidRDefault="00714204">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_Toc202467128 \h </w:instrText>
      </w:r>
      <w:r>
        <w:rPr>
          <w:noProof/>
        </w:rPr>
      </w:r>
      <w:r>
        <w:rPr>
          <w:noProof/>
        </w:rPr>
        <w:fldChar w:fldCharType="separate"/>
      </w:r>
      <w:r>
        <w:rPr>
          <w:noProof/>
        </w:rPr>
        <w:t>22</w:t>
      </w:r>
      <w:r>
        <w:rPr>
          <w:noProof/>
        </w:rPr>
        <w:fldChar w:fldCharType="end"/>
      </w:r>
    </w:p>
    <w:p w14:paraId="0C643A3B" w14:textId="4B25D813" w:rsidR="00714204" w:rsidRDefault="00714204">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_Toc202467129 \h </w:instrText>
      </w:r>
      <w:r>
        <w:rPr>
          <w:noProof/>
        </w:rPr>
      </w:r>
      <w:r>
        <w:rPr>
          <w:noProof/>
        </w:rPr>
        <w:fldChar w:fldCharType="separate"/>
      </w:r>
      <w:r>
        <w:rPr>
          <w:noProof/>
        </w:rPr>
        <w:t>24</w:t>
      </w:r>
      <w:r>
        <w:rPr>
          <w:noProof/>
        </w:rPr>
        <w:fldChar w:fldCharType="end"/>
      </w:r>
    </w:p>
    <w:p w14:paraId="7C1AA1DA" w14:textId="5DA8C205" w:rsidR="00714204" w:rsidRDefault="00714204">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_Toc202467130 \h </w:instrText>
      </w:r>
      <w:r>
        <w:rPr>
          <w:noProof/>
        </w:rPr>
      </w:r>
      <w:r>
        <w:rPr>
          <w:noProof/>
        </w:rPr>
        <w:fldChar w:fldCharType="separate"/>
      </w:r>
      <w:r>
        <w:rPr>
          <w:noProof/>
        </w:rPr>
        <w:t>26</w:t>
      </w:r>
      <w:r>
        <w:rPr>
          <w:noProof/>
        </w:rPr>
        <w:fldChar w:fldCharType="end"/>
      </w:r>
    </w:p>
    <w:p w14:paraId="24C01FC8" w14:textId="233D008A" w:rsidR="00714204" w:rsidRDefault="00714204">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_Toc202467131 \h </w:instrText>
      </w:r>
      <w:r>
        <w:rPr>
          <w:noProof/>
        </w:rPr>
      </w:r>
      <w:r>
        <w:rPr>
          <w:noProof/>
        </w:rPr>
        <w:fldChar w:fldCharType="separate"/>
      </w:r>
      <w:r>
        <w:rPr>
          <w:noProof/>
        </w:rPr>
        <w:t>28</w:t>
      </w:r>
      <w:r>
        <w:rPr>
          <w:noProof/>
        </w:rPr>
        <w:fldChar w:fldCharType="end"/>
      </w:r>
    </w:p>
    <w:p w14:paraId="79901199" w14:textId="1C3F1B64" w:rsidR="00714204" w:rsidRDefault="00714204">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_Toc202467132 \h </w:instrText>
      </w:r>
      <w:r>
        <w:rPr>
          <w:noProof/>
        </w:rPr>
      </w:r>
      <w:r>
        <w:rPr>
          <w:noProof/>
        </w:rPr>
        <w:fldChar w:fldCharType="separate"/>
      </w:r>
      <w:r>
        <w:rPr>
          <w:noProof/>
        </w:rPr>
        <w:t>29</w:t>
      </w:r>
      <w:r>
        <w:rPr>
          <w:noProof/>
        </w:rPr>
        <w:fldChar w:fldCharType="end"/>
      </w:r>
    </w:p>
    <w:p w14:paraId="27000189" w14:textId="36B58372" w:rsidR="00714204" w:rsidRDefault="00714204">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_Toc202467133 \h </w:instrText>
      </w:r>
      <w:r>
        <w:rPr>
          <w:noProof/>
        </w:rPr>
      </w:r>
      <w:r>
        <w:rPr>
          <w:noProof/>
        </w:rPr>
        <w:fldChar w:fldCharType="separate"/>
      </w:r>
      <w:r>
        <w:rPr>
          <w:noProof/>
        </w:rPr>
        <w:t>29</w:t>
      </w:r>
      <w:r>
        <w:rPr>
          <w:noProof/>
        </w:rPr>
        <w:fldChar w:fldCharType="end"/>
      </w:r>
    </w:p>
    <w:p w14:paraId="4647AE6D" w14:textId="69ED3D31" w:rsidR="00714204" w:rsidRDefault="00714204">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_Toc202467134 \h </w:instrText>
      </w:r>
      <w:r>
        <w:rPr>
          <w:noProof/>
        </w:rPr>
      </w:r>
      <w:r>
        <w:rPr>
          <w:noProof/>
        </w:rPr>
        <w:fldChar w:fldCharType="separate"/>
      </w:r>
      <w:r>
        <w:rPr>
          <w:noProof/>
        </w:rPr>
        <w:t>31</w:t>
      </w:r>
      <w:r>
        <w:rPr>
          <w:noProof/>
        </w:rPr>
        <w:fldChar w:fldCharType="end"/>
      </w:r>
    </w:p>
    <w:p w14:paraId="46FB5447" w14:textId="401D3E40" w:rsidR="00714204" w:rsidRDefault="00714204">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_Toc202467135 \h </w:instrText>
      </w:r>
      <w:r>
        <w:rPr>
          <w:noProof/>
        </w:rPr>
      </w:r>
      <w:r>
        <w:rPr>
          <w:noProof/>
        </w:rPr>
        <w:fldChar w:fldCharType="separate"/>
      </w:r>
      <w:r>
        <w:rPr>
          <w:noProof/>
        </w:rPr>
        <w:t>32</w:t>
      </w:r>
      <w:r>
        <w:rPr>
          <w:noProof/>
        </w:rPr>
        <w:fldChar w:fldCharType="end"/>
      </w:r>
    </w:p>
    <w:p w14:paraId="32DD08FA" w14:textId="29A9B04B" w:rsidR="00714204" w:rsidRDefault="00714204">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_Toc202467136 \h </w:instrText>
      </w:r>
      <w:r>
        <w:rPr>
          <w:noProof/>
        </w:rPr>
      </w:r>
      <w:r>
        <w:rPr>
          <w:noProof/>
        </w:rPr>
        <w:fldChar w:fldCharType="separate"/>
      </w:r>
      <w:r>
        <w:rPr>
          <w:noProof/>
        </w:rPr>
        <w:t>41</w:t>
      </w:r>
      <w:r>
        <w:rPr>
          <w:noProof/>
        </w:rPr>
        <w:fldChar w:fldCharType="end"/>
      </w:r>
    </w:p>
    <w:p w14:paraId="64AE28D9" w14:textId="009220DF" w:rsidR="00714204" w:rsidRDefault="00714204">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_Toc202467137 \h </w:instrText>
      </w:r>
      <w:r>
        <w:rPr>
          <w:noProof/>
        </w:rPr>
      </w:r>
      <w:r>
        <w:rPr>
          <w:noProof/>
        </w:rPr>
        <w:fldChar w:fldCharType="separate"/>
      </w:r>
      <w:r>
        <w:rPr>
          <w:noProof/>
        </w:rPr>
        <w:t>43</w:t>
      </w:r>
      <w:r>
        <w:rPr>
          <w:noProof/>
        </w:rPr>
        <w:fldChar w:fldCharType="end"/>
      </w:r>
    </w:p>
    <w:p w14:paraId="0861F85C" w14:textId="032EB6F0" w:rsidR="00714204" w:rsidRDefault="00714204">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_Toc202467138 \h </w:instrText>
      </w:r>
      <w:r>
        <w:rPr>
          <w:noProof/>
        </w:rPr>
      </w:r>
      <w:r>
        <w:rPr>
          <w:noProof/>
        </w:rPr>
        <w:fldChar w:fldCharType="separate"/>
      </w:r>
      <w:r>
        <w:rPr>
          <w:noProof/>
        </w:rPr>
        <w:t>46</w:t>
      </w:r>
      <w:r>
        <w:rPr>
          <w:noProof/>
        </w:rPr>
        <w:fldChar w:fldCharType="end"/>
      </w:r>
    </w:p>
    <w:p w14:paraId="318187A3" w14:textId="0689CC4D" w:rsidR="00714204" w:rsidRDefault="00714204">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_Toc202467139 \h </w:instrText>
      </w:r>
      <w:r>
        <w:rPr>
          <w:noProof/>
        </w:rPr>
      </w:r>
      <w:r>
        <w:rPr>
          <w:noProof/>
        </w:rPr>
        <w:fldChar w:fldCharType="separate"/>
      </w:r>
      <w:r>
        <w:rPr>
          <w:noProof/>
        </w:rPr>
        <w:t>46</w:t>
      </w:r>
      <w:r>
        <w:rPr>
          <w:noProof/>
        </w:rPr>
        <w:fldChar w:fldCharType="end"/>
      </w:r>
    </w:p>
    <w:p w14:paraId="513D441E" w14:textId="46F8922C" w:rsidR="00714204" w:rsidRDefault="00714204">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_Toc202467140 \h </w:instrText>
      </w:r>
      <w:r>
        <w:rPr>
          <w:noProof/>
        </w:rPr>
      </w:r>
      <w:r>
        <w:rPr>
          <w:noProof/>
        </w:rPr>
        <w:fldChar w:fldCharType="separate"/>
      </w:r>
      <w:r>
        <w:rPr>
          <w:noProof/>
        </w:rPr>
        <w:t>47</w:t>
      </w:r>
      <w:r>
        <w:rPr>
          <w:noProof/>
        </w:rPr>
        <w:fldChar w:fldCharType="end"/>
      </w:r>
    </w:p>
    <w:p w14:paraId="366B0CD0" w14:textId="57EB1A44" w:rsidR="00714204" w:rsidRDefault="00714204">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_Toc202467141 \h </w:instrText>
      </w:r>
      <w:r>
        <w:rPr>
          <w:noProof/>
        </w:rPr>
      </w:r>
      <w:r>
        <w:rPr>
          <w:noProof/>
        </w:rPr>
        <w:fldChar w:fldCharType="separate"/>
      </w:r>
      <w:r>
        <w:rPr>
          <w:noProof/>
        </w:rPr>
        <w:t>48</w:t>
      </w:r>
      <w:r>
        <w:rPr>
          <w:noProof/>
        </w:rPr>
        <w:fldChar w:fldCharType="end"/>
      </w:r>
    </w:p>
    <w:p w14:paraId="43D76034" w14:textId="7D205B01" w:rsidR="00714204" w:rsidRDefault="00714204">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_Toc202467142 \h </w:instrText>
      </w:r>
      <w:r>
        <w:rPr>
          <w:noProof/>
        </w:rPr>
      </w:r>
      <w:r>
        <w:rPr>
          <w:noProof/>
        </w:rPr>
        <w:fldChar w:fldCharType="separate"/>
      </w:r>
      <w:r>
        <w:rPr>
          <w:noProof/>
        </w:rPr>
        <w:t>48</w:t>
      </w:r>
      <w:r>
        <w:rPr>
          <w:noProof/>
        </w:rPr>
        <w:fldChar w:fldCharType="end"/>
      </w:r>
    </w:p>
    <w:p w14:paraId="38928029" w14:textId="4E33B66D" w:rsidR="00714204" w:rsidRDefault="00714204">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_Toc202467143 \h </w:instrText>
      </w:r>
      <w:r>
        <w:rPr>
          <w:noProof/>
        </w:rPr>
      </w:r>
      <w:r>
        <w:rPr>
          <w:noProof/>
        </w:rPr>
        <w:fldChar w:fldCharType="separate"/>
      </w:r>
      <w:r>
        <w:rPr>
          <w:noProof/>
        </w:rPr>
        <w:t>49</w:t>
      </w:r>
      <w:r>
        <w:rPr>
          <w:noProof/>
        </w:rPr>
        <w:fldChar w:fldCharType="end"/>
      </w:r>
    </w:p>
    <w:p w14:paraId="674B737E" w14:textId="1870C6CF" w:rsidR="00714204" w:rsidRDefault="00714204">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_Toc202467144 \h </w:instrText>
      </w:r>
      <w:r>
        <w:rPr>
          <w:noProof/>
        </w:rPr>
      </w:r>
      <w:r>
        <w:rPr>
          <w:noProof/>
        </w:rPr>
        <w:fldChar w:fldCharType="separate"/>
      </w:r>
      <w:r>
        <w:rPr>
          <w:noProof/>
        </w:rPr>
        <w:t>49</w:t>
      </w:r>
      <w:r>
        <w:rPr>
          <w:noProof/>
        </w:rPr>
        <w:fldChar w:fldCharType="end"/>
      </w:r>
    </w:p>
    <w:p w14:paraId="549A975E" w14:textId="31B88414" w:rsidR="00714204" w:rsidRDefault="00714204">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_Toc202467145 \h </w:instrText>
      </w:r>
      <w:r>
        <w:rPr>
          <w:noProof/>
        </w:rPr>
      </w:r>
      <w:r>
        <w:rPr>
          <w:noProof/>
        </w:rPr>
        <w:fldChar w:fldCharType="separate"/>
      </w:r>
      <w:r>
        <w:rPr>
          <w:noProof/>
        </w:rPr>
        <w:t>49</w:t>
      </w:r>
      <w:r>
        <w:rPr>
          <w:noProof/>
        </w:rPr>
        <w:fldChar w:fldCharType="end"/>
      </w:r>
    </w:p>
    <w:p w14:paraId="49ADCEE2" w14:textId="4A56B0F7" w:rsidR="00714204" w:rsidRDefault="00714204">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_Toc202467146 \h </w:instrText>
      </w:r>
      <w:r>
        <w:rPr>
          <w:noProof/>
        </w:rPr>
      </w:r>
      <w:r>
        <w:rPr>
          <w:noProof/>
        </w:rPr>
        <w:fldChar w:fldCharType="separate"/>
      </w:r>
      <w:r>
        <w:rPr>
          <w:noProof/>
        </w:rPr>
        <w:t>53</w:t>
      </w:r>
      <w:r>
        <w:rPr>
          <w:noProof/>
        </w:rPr>
        <w:fldChar w:fldCharType="end"/>
      </w:r>
    </w:p>
    <w:p w14:paraId="2BE696DC" w14:textId="14DAC5B3" w:rsidR="00714204" w:rsidRDefault="00714204">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_Toc202467147 \h </w:instrText>
      </w:r>
      <w:r>
        <w:rPr>
          <w:noProof/>
        </w:rPr>
      </w:r>
      <w:r>
        <w:rPr>
          <w:noProof/>
        </w:rPr>
        <w:fldChar w:fldCharType="separate"/>
      </w:r>
      <w:r>
        <w:rPr>
          <w:noProof/>
        </w:rPr>
        <w:t>53</w:t>
      </w:r>
      <w:r>
        <w:rPr>
          <w:noProof/>
        </w:rPr>
        <w:fldChar w:fldCharType="end"/>
      </w:r>
    </w:p>
    <w:p w14:paraId="483638D5" w14:textId="3D311D9C" w:rsidR="00714204" w:rsidRDefault="00714204">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_Toc202467148 \h </w:instrText>
      </w:r>
      <w:r>
        <w:rPr>
          <w:noProof/>
        </w:rPr>
      </w:r>
      <w:r>
        <w:rPr>
          <w:noProof/>
        </w:rPr>
        <w:fldChar w:fldCharType="separate"/>
      </w:r>
      <w:r>
        <w:rPr>
          <w:noProof/>
        </w:rPr>
        <w:t>53</w:t>
      </w:r>
      <w:r>
        <w:rPr>
          <w:noProof/>
        </w:rPr>
        <w:fldChar w:fldCharType="end"/>
      </w:r>
    </w:p>
    <w:p w14:paraId="632F2515" w14:textId="2437DB96" w:rsidR="00714204" w:rsidRDefault="00714204">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_Toc202467149 \h </w:instrText>
      </w:r>
      <w:r>
        <w:rPr>
          <w:noProof/>
        </w:rPr>
      </w:r>
      <w:r>
        <w:rPr>
          <w:noProof/>
        </w:rPr>
        <w:fldChar w:fldCharType="separate"/>
      </w:r>
      <w:r>
        <w:rPr>
          <w:noProof/>
        </w:rPr>
        <w:t>53</w:t>
      </w:r>
      <w:r>
        <w:rPr>
          <w:noProof/>
        </w:rPr>
        <w:fldChar w:fldCharType="end"/>
      </w:r>
    </w:p>
    <w:p w14:paraId="22AE9170" w14:textId="74868FFD" w:rsidR="00714204" w:rsidRDefault="00714204">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_Toc202467150 \h </w:instrText>
      </w:r>
      <w:r>
        <w:rPr>
          <w:noProof/>
        </w:rPr>
      </w:r>
      <w:r>
        <w:rPr>
          <w:noProof/>
        </w:rPr>
        <w:fldChar w:fldCharType="separate"/>
      </w:r>
      <w:r>
        <w:rPr>
          <w:noProof/>
        </w:rPr>
        <w:t>53</w:t>
      </w:r>
      <w:r>
        <w:rPr>
          <w:noProof/>
        </w:rPr>
        <w:fldChar w:fldCharType="end"/>
      </w:r>
    </w:p>
    <w:p w14:paraId="1E0E445D" w14:textId="634C4CC3" w:rsidR="00714204" w:rsidRDefault="00714204">
      <w:pPr>
        <w:pStyle w:val="TOC4"/>
        <w:rPr>
          <w:rFonts w:ascii="Calibri" w:hAnsi="Calibri"/>
          <w:noProof/>
          <w:kern w:val="2"/>
          <w:sz w:val="24"/>
          <w:szCs w:val="24"/>
        </w:rPr>
      </w:pPr>
      <w:r w:rsidRPr="002B0BCB">
        <w:rPr>
          <w:rFonts w:eastAsia="SimSun"/>
          <w:noProof/>
          <w:lang w:eastAsia="en-US"/>
        </w:rPr>
        <w:t>4.</w:t>
      </w:r>
      <w:r>
        <w:rPr>
          <w:noProof/>
        </w:rPr>
        <w:t>3.3.2</w:t>
      </w:r>
      <w:r>
        <w:rPr>
          <w:rFonts w:ascii="Calibri" w:hAnsi="Calibri"/>
          <w:noProof/>
          <w:kern w:val="2"/>
          <w:sz w:val="24"/>
          <w:szCs w:val="24"/>
        </w:rPr>
        <w:tab/>
      </w:r>
      <w:r w:rsidRPr="002B0BCB">
        <w:rPr>
          <w:rFonts w:eastAsia="SimSun"/>
          <w:noProof/>
          <w:lang w:eastAsia="en-US"/>
        </w:rPr>
        <w:t>Spurious emissions test cases for EN-DC</w:t>
      </w:r>
      <w:r>
        <w:rPr>
          <w:noProof/>
        </w:rPr>
        <w:tab/>
      </w:r>
      <w:r>
        <w:rPr>
          <w:noProof/>
        </w:rPr>
        <w:fldChar w:fldCharType="begin" w:fldLock="1"/>
      </w:r>
      <w:r>
        <w:rPr>
          <w:noProof/>
        </w:rPr>
        <w:instrText xml:space="preserve"> PAGEREF _Toc202467151 \h </w:instrText>
      </w:r>
      <w:r>
        <w:rPr>
          <w:noProof/>
        </w:rPr>
      </w:r>
      <w:r>
        <w:rPr>
          <w:noProof/>
        </w:rPr>
        <w:fldChar w:fldCharType="separate"/>
      </w:r>
      <w:r>
        <w:rPr>
          <w:noProof/>
        </w:rPr>
        <w:t>69</w:t>
      </w:r>
      <w:r>
        <w:rPr>
          <w:noProof/>
        </w:rPr>
        <w:fldChar w:fldCharType="end"/>
      </w:r>
    </w:p>
    <w:p w14:paraId="246172FD" w14:textId="1FEC3DF0" w:rsidR="00714204" w:rsidRDefault="00714204">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_Toc202467152 \h </w:instrText>
      </w:r>
      <w:r>
        <w:rPr>
          <w:noProof/>
        </w:rPr>
      </w:r>
      <w:r>
        <w:rPr>
          <w:noProof/>
        </w:rPr>
        <w:fldChar w:fldCharType="separate"/>
      </w:r>
      <w:r>
        <w:rPr>
          <w:noProof/>
        </w:rPr>
        <w:t>71</w:t>
      </w:r>
      <w:r>
        <w:rPr>
          <w:noProof/>
        </w:rPr>
        <w:fldChar w:fldCharType="end"/>
      </w:r>
    </w:p>
    <w:p w14:paraId="49850729" w14:textId="53A6972F" w:rsidR="00714204" w:rsidRDefault="00714204">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_Toc202467153 \h </w:instrText>
      </w:r>
      <w:r>
        <w:rPr>
          <w:noProof/>
        </w:rPr>
      </w:r>
      <w:r>
        <w:rPr>
          <w:noProof/>
        </w:rPr>
        <w:fldChar w:fldCharType="separate"/>
      </w:r>
      <w:r>
        <w:rPr>
          <w:noProof/>
        </w:rPr>
        <w:t>72</w:t>
      </w:r>
      <w:r>
        <w:rPr>
          <w:noProof/>
        </w:rPr>
        <w:fldChar w:fldCharType="end"/>
      </w:r>
    </w:p>
    <w:p w14:paraId="0F709307" w14:textId="18A815A8" w:rsidR="00714204" w:rsidRDefault="00714204">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_Toc202467154 \h </w:instrText>
      </w:r>
      <w:r>
        <w:rPr>
          <w:noProof/>
        </w:rPr>
      </w:r>
      <w:r>
        <w:rPr>
          <w:noProof/>
        </w:rPr>
        <w:fldChar w:fldCharType="separate"/>
      </w:r>
      <w:r>
        <w:rPr>
          <w:noProof/>
        </w:rPr>
        <w:t>72</w:t>
      </w:r>
      <w:r>
        <w:rPr>
          <w:noProof/>
        </w:rPr>
        <w:fldChar w:fldCharType="end"/>
      </w:r>
    </w:p>
    <w:p w14:paraId="6CC532EE" w14:textId="1F68BE84" w:rsidR="00714204" w:rsidRDefault="00714204">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_Toc202467155 \h </w:instrText>
      </w:r>
      <w:r>
        <w:rPr>
          <w:noProof/>
        </w:rPr>
      </w:r>
      <w:r>
        <w:rPr>
          <w:noProof/>
        </w:rPr>
        <w:fldChar w:fldCharType="separate"/>
      </w:r>
      <w:r>
        <w:rPr>
          <w:noProof/>
        </w:rPr>
        <w:t>74</w:t>
      </w:r>
      <w:r>
        <w:rPr>
          <w:noProof/>
        </w:rPr>
        <w:fldChar w:fldCharType="end"/>
      </w:r>
    </w:p>
    <w:p w14:paraId="643FC7EC" w14:textId="797A77AB" w:rsidR="00714204" w:rsidRDefault="00714204">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_Toc202467156 \h </w:instrText>
      </w:r>
      <w:r>
        <w:rPr>
          <w:noProof/>
        </w:rPr>
      </w:r>
      <w:r>
        <w:rPr>
          <w:noProof/>
        </w:rPr>
        <w:fldChar w:fldCharType="separate"/>
      </w:r>
      <w:r>
        <w:rPr>
          <w:noProof/>
        </w:rPr>
        <w:t>74</w:t>
      </w:r>
      <w:r>
        <w:rPr>
          <w:noProof/>
        </w:rPr>
        <w:fldChar w:fldCharType="end"/>
      </w:r>
    </w:p>
    <w:p w14:paraId="7DE5A57D" w14:textId="1B18A995" w:rsidR="00714204" w:rsidRDefault="00714204">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_Toc202467157 \h </w:instrText>
      </w:r>
      <w:r>
        <w:rPr>
          <w:noProof/>
        </w:rPr>
      </w:r>
      <w:r>
        <w:rPr>
          <w:noProof/>
        </w:rPr>
        <w:fldChar w:fldCharType="separate"/>
      </w:r>
      <w:r>
        <w:rPr>
          <w:noProof/>
        </w:rPr>
        <w:t>75</w:t>
      </w:r>
      <w:r>
        <w:rPr>
          <w:noProof/>
        </w:rPr>
        <w:fldChar w:fldCharType="end"/>
      </w:r>
    </w:p>
    <w:p w14:paraId="6E0A96CE" w14:textId="2786C2C0" w:rsidR="00714204" w:rsidRDefault="00714204">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_Toc202467158 \h </w:instrText>
      </w:r>
      <w:r>
        <w:rPr>
          <w:noProof/>
        </w:rPr>
      </w:r>
      <w:r>
        <w:rPr>
          <w:noProof/>
        </w:rPr>
        <w:fldChar w:fldCharType="separate"/>
      </w:r>
      <w:r>
        <w:rPr>
          <w:noProof/>
        </w:rPr>
        <w:t>75</w:t>
      </w:r>
      <w:r>
        <w:rPr>
          <w:noProof/>
        </w:rPr>
        <w:fldChar w:fldCharType="end"/>
      </w:r>
    </w:p>
    <w:p w14:paraId="27485A58" w14:textId="7C22FB43" w:rsidR="00714204" w:rsidRDefault="00714204">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_Toc202467159 \h </w:instrText>
      </w:r>
      <w:r>
        <w:rPr>
          <w:noProof/>
        </w:rPr>
      </w:r>
      <w:r>
        <w:rPr>
          <w:noProof/>
        </w:rPr>
        <w:fldChar w:fldCharType="separate"/>
      </w:r>
      <w:r>
        <w:rPr>
          <w:noProof/>
        </w:rPr>
        <w:t>76</w:t>
      </w:r>
      <w:r>
        <w:rPr>
          <w:noProof/>
        </w:rPr>
        <w:fldChar w:fldCharType="end"/>
      </w:r>
    </w:p>
    <w:p w14:paraId="1DBE9F0A" w14:textId="250D1DCF" w:rsidR="00714204" w:rsidRDefault="00714204">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_Toc202467160 \h </w:instrText>
      </w:r>
      <w:r>
        <w:rPr>
          <w:noProof/>
        </w:rPr>
      </w:r>
      <w:r>
        <w:rPr>
          <w:noProof/>
        </w:rPr>
        <w:fldChar w:fldCharType="separate"/>
      </w:r>
      <w:r>
        <w:rPr>
          <w:noProof/>
        </w:rPr>
        <w:t>78</w:t>
      </w:r>
      <w:r>
        <w:rPr>
          <w:noProof/>
        </w:rPr>
        <w:fldChar w:fldCharType="end"/>
      </w:r>
    </w:p>
    <w:p w14:paraId="34E7F788" w14:textId="372A818F" w:rsidR="00714204" w:rsidRDefault="00714204">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_Toc202467161 \h </w:instrText>
      </w:r>
      <w:r>
        <w:rPr>
          <w:noProof/>
        </w:rPr>
      </w:r>
      <w:r>
        <w:rPr>
          <w:noProof/>
        </w:rPr>
        <w:fldChar w:fldCharType="separate"/>
      </w:r>
      <w:r>
        <w:rPr>
          <w:noProof/>
        </w:rPr>
        <w:t>80</w:t>
      </w:r>
      <w:r>
        <w:rPr>
          <w:noProof/>
        </w:rPr>
        <w:fldChar w:fldCharType="end"/>
      </w:r>
    </w:p>
    <w:p w14:paraId="420FFF63" w14:textId="3CC808D7" w:rsidR="00714204" w:rsidRDefault="00714204">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_Toc202467162 \h </w:instrText>
      </w:r>
      <w:r>
        <w:rPr>
          <w:noProof/>
        </w:rPr>
      </w:r>
      <w:r>
        <w:rPr>
          <w:noProof/>
        </w:rPr>
        <w:fldChar w:fldCharType="separate"/>
      </w:r>
      <w:r>
        <w:rPr>
          <w:noProof/>
        </w:rPr>
        <w:t>80</w:t>
      </w:r>
      <w:r>
        <w:rPr>
          <w:noProof/>
        </w:rPr>
        <w:fldChar w:fldCharType="end"/>
      </w:r>
    </w:p>
    <w:p w14:paraId="7AC550C7" w14:textId="40D4F5BB" w:rsidR="00714204" w:rsidRDefault="00714204">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_Toc202467163 \h </w:instrText>
      </w:r>
      <w:r>
        <w:rPr>
          <w:noProof/>
        </w:rPr>
      </w:r>
      <w:r>
        <w:rPr>
          <w:noProof/>
        </w:rPr>
        <w:fldChar w:fldCharType="separate"/>
      </w:r>
      <w:r>
        <w:rPr>
          <w:noProof/>
        </w:rPr>
        <w:t>81</w:t>
      </w:r>
      <w:r>
        <w:rPr>
          <w:noProof/>
        </w:rPr>
        <w:fldChar w:fldCharType="end"/>
      </w:r>
    </w:p>
    <w:p w14:paraId="7EB8DDFF" w14:textId="0CCF9510" w:rsidR="00714204" w:rsidRDefault="00714204">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_Toc202467164 \h </w:instrText>
      </w:r>
      <w:r>
        <w:rPr>
          <w:noProof/>
        </w:rPr>
      </w:r>
      <w:r>
        <w:rPr>
          <w:noProof/>
        </w:rPr>
        <w:fldChar w:fldCharType="separate"/>
      </w:r>
      <w:r>
        <w:rPr>
          <w:noProof/>
        </w:rPr>
        <w:t>82</w:t>
      </w:r>
      <w:r>
        <w:rPr>
          <w:noProof/>
        </w:rPr>
        <w:fldChar w:fldCharType="end"/>
      </w:r>
    </w:p>
    <w:p w14:paraId="15297BA5" w14:textId="4D2B4CC6" w:rsidR="00714204" w:rsidRDefault="00714204">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_Toc202467165 \h </w:instrText>
      </w:r>
      <w:r>
        <w:rPr>
          <w:noProof/>
        </w:rPr>
      </w:r>
      <w:r>
        <w:rPr>
          <w:noProof/>
        </w:rPr>
        <w:fldChar w:fldCharType="separate"/>
      </w:r>
      <w:r>
        <w:rPr>
          <w:noProof/>
        </w:rPr>
        <w:t>84</w:t>
      </w:r>
      <w:r>
        <w:rPr>
          <w:noProof/>
        </w:rPr>
        <w:fldChar w:fldCharType="end"/>
      </w:r>
    </w:p>
    <w:p w14:paraId="73793417" w14:textId="4CB8E41A" w:rsidR="00714204" w:rsidRDefault="00714204">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_Toc202467166 \h </w:instrText>
      </w:r>
      <w:r>
        <w:rPr>
          <w:noProof/>
        </w:rPr>
      </w:r>
      <w:r>
        <w:rPr>
          <w:noProof/>
        </w:rPr>
        <w:fldChar w:fldCharType="separate"/>
      </w:r>
      <w:r>
        <w:rPr>
          <w:noProof/>
        </w:rPr>
        <w:t>87</w:t>
      </w:r>
      <w:r>
        <w:rPr>
          <w:noProof/>
        </w:rPr>
        <w:fldChar w:fldCharType="end"/>
      </w:r>
    </w:p>
    <w:p w14:paraId="0BD05DAE" w14:textId="7490211D" w:rsidR="00714204" w:rsidRDefault="00714204">
      <w:pPr>
        <w:pStyle w:val="TOC2"/>
        <w:rPr>
          <w:rFonts w:ascii="Calibri" w:hAnsi="Calibri"/>
          <w:noProof/>
          <w:kern w:val="2"/>
          <w:sz w:val="24"/>
          <w:szCs w:val="24"/>
        </w:rPr>
      </w:pPr>
      <w:r>
        <w:rPr>
          <w:noProof/>
          <w:lang w:eastAsia="zh-CN"/>
        </w:rPr>
        <w:lastRenderedPageBreak/>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_Toc202467167 \h </w:instrText>
      </w:r>
      <w:r>
        <w:rPr>
          <w:noProof/>
        </w:rPr>
      </w:r>
      <w:r>
        <w:rPr>
          <w:noProof/>
        </w:rPr>
        <w:fldChar w:fldCharType="separate"/>
      </w:r>
      <w:r>
        <w:rPr>
          <w:noProof/>
        </w:rPr>
        <w:t>87</w:t>
      </w:r>
      <w:r>
        <w:rPr>
          <w:noProof/>
        </w:rPr>
        <w:fldChar w:fldCharType="end"/>
      </w:r>
    </w:p>
    <w:p w14:paraId="53A6917C" w14:textId="5BFAC0E4" w:rsidR="00714204" w:rsidRDefault="00714204">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_Toc202467168 \h </w:instrText>
      </w:r>
      <w:r>
        <w:rPr>
          <w:noProof/>
        </w:rPr>
      </w:r>
      <w:r>
        <w:rPr>
          <w:noProof/>
        </w:rPr>
        <w:fldChar w:fldCharType="separate"/>
      </w:r>
      <w:r>
        <w:rPr>
          <w:noProof/>
        </w:rPr>
        <w:t>89</w:t>
      </w:r>
      <w:r>
        <w:rPr>
          <w:noProof/>
        </w:rPr>
        <w:fldChar w:fldCharType="end"/>
      </w:r>
    </w:p>
    <w:p w14:paraId="38282182" w14:textId="6BF231A7" w:rsidR="00714204" w:rsidRDefault="00714204">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_Toc202467169 \h </w:instrText>
      </w:r>
      <w:r>
        <w:rPr>
          <w:noProof/>
        </w:rPr>
      </w:r>
      <w:r>
        <w:rPr>
          <w:noProof/>
        </w:rPr>
        <w:fldChar w:fldCharType="separate"/>
      </w:r>
      <w:r>
        <w:rPr>
          <w:noProof/>
        </w:rPr>
        <w:t>89</w:t>
      </w:r>
      <w:r>
        <w:rPr>
          <w:noProof/>
        </w:rPr>
        <w:fldChar w:fldCharType="end"/>
      </w:r>
    </w:p>
    <w:p w14:paraId="769A3B6F" w14:textId="4FFE5154" w:rsidR="00714204" w:rsidRDefault="00714204">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_Toc202467170 \h </w:instrText>
      </w:r>
      <w:r>
        <w:rPr>
          <w:noProof/>
        </w:rPr>
      </w:r>
      <w:r>
        <w:rPr>
          <w:noProof/>
        </w:rPr>
        <w:fldChar w:fldCharType="separate"/>
      </w:r>
      <w:r>
        <w:rPr>
          <w:noProof/>
        </w:rPr>
        <w:t>89</w:t>
      </w:r>
      <w:r>
        <w:rPr>
          <w:noProof/>
        </w:rPr>
        <w:fldChar w:fldCharType="end"/>
      </w:r>
    </w:p>
    <w:p w14:paraId="15E70EE8" w14:textId="1D6C9F09" w:rsidR="00714204" w:rsidRDefault="00714204">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_Toc202467171 \h </w:instrText>
      </w:r>
      <w:r>
        <w:rPr>
          <w:noProof/>
        </w:rPr>
      </w:r>
      <w:r>
        <w:rPr>
          <w:noProof/>
        </w:rPr>
        <w:fldChar w:fldCharType="separate"/>
      </w:r>
      <w:r>
        <w:rPr>
          <w:noProof/>
        </w:rPr>
        <w:t>90</w:t>
      </w:r>
      <w:r>
        <w:rPr>
          <w:noProof/>
        </w:rPr>
        <w:fldChar w:fldCharType="end"/>
      </w:r>
    </w:p>
    <w:p w14:paraId="5C339E3D" w14:textId="50BC9892" w:rsidR="00714204" w:rsidRDefault="00714204">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_Toc202467172 \h </w:instrText>
      </w:r>
      <w:r>
        <w:rPr>
          <w:noProof/>
        </w:rPr>
      </w:r>
      <w:r>
        <w:rPr>
          <w:noProof/>
        </w:rPr>
        <w:fldChar w:fldCharType="separate"/>
      </w:r>
      <w:r>
        <w:rPr>
          <w:noProof/>
        </w:rPr>
        <w:t>91</w:t>
      </w:r>
      <w:r>
        <w:rPr>
          <w:noProof/>
        </w:rPr>
        <w:fldChar w:fldCharType="end"/>
      </w:r>
    </w:p>
    <w:p w14:paraId="434A80B2" w14:textId="00CF9413" w:rsidR="00714204" w:rsidRDefault="00714204">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_Toc202467173 \h </w:instrText>
      </w:r>
      <w:r>
        <w:rPr>
          <w:noProof/>
        </w:rPr>
      </w:r>
      <w:r>
        <w:rPr>
          <w:noProof/>
        </w:rPr>
        <w:fldChar w:fldCharType="separate"/>
      </w:r>
      <w:r>
        <w:rPr>
          <w:noProof/>
        </w:rPr>
        <w:t>91</w:t>
      </w:r>
      <w:r>
        <w:rPr>
          <w:noProof/>
        </w:rPr>
        <w:fldChar w:fldCharType="end"/>
      </w:r>
    </w:p>
    <w:p w14:paraId="1C381424" w14:textId="637D319F" w:rsidR="00714204" w:rsidRDefault="00714204">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_Toc202467174 \h </w:instrText>
      </w:r>
      <w:r>
        <w:rPr>
          <w:noProof/>
        </w:rPr>
      </w:r>
      <w:r>
        <w:rPr>
          <w:noProof/>
        </w:rPr>
        <w:fldChar w:fldCharType="separate"/>
      </w:r>
      <w:r>
        <w:rPr>
          <w:noProof/>
        </w:rPr>
        <w:t>91</w:t>
      </w:r>
      <w:r>
        <w:rPr>
          <w:noProof/>
        </w:rPr>
        <w:fldChar w:fldCharType="end"/>
      </w:r>
    </w:p>
    <w:p w14:paraId="2E697D00" w14:textId="778E2292" w:rsidR="00714204" w:rsidRDefault="00714204">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_Toc202467175 \h </w:instrText>
      </w:r>
      <w:r>
        <w:rPr>
          <w:noProof/>
        </w:rPr>
      </w:r>
      <w:r>
        <w:rPr>
          <w:noProof/>
        </w:rPr>
        <w:fldChar w:fldCharType="separate"/>
      </w:r>
      <w:r>
        <w:rPr>
          <w:noProof/>
        </w:rPr>
        <w:t>92</w:t>
      </w:r>
      <w:r>
        <w:rPr>
          <w:noProof/>
        </w:rPr>
        <w:fldChar w:fldCharType="end"/>
      </w:r>
    </w:p>
    <w:p w14:paraId="1FED2D43" w14:textId="3C045570" w:rsidR="00714204" w:rsidRDefault="00714204">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_Toc202467176 \h </w:instrText>
      </w:r>
      <w:r>
        <w:rPr>
          <w:noProof/>
        </w:rPr>
      </w:r>
      <w:r>
        <w:rPr>
          <w:noProof/>
        </w:rPr>
        <w:fldChar w:fldCharType="separate"/>
      </w:r>
      <w:r>
        <w:rPr>
          <w:noProof/>
        </w:rPr>
        <w:t>92</w:t>
      </w:r>
      <w:r>
        <w:rPr>
          <w:noProof/>
        </w:rPr>
        <w:fldChar w:fldCharType="end"/>
      </w:r>
    </w:p>
    <w:p w14:paraId="68EE2905" w14:textId="5454559B" w:rsidR="00714204" w:rsidRDefault="00714204">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_Toc202467177 \h </w:instrText>
      </w:r>
      <w:r>
        <w:rPr>
          <w:noProof/>
        </w:rPr>
      </w:r>
      <w:r>
        <w:rPr>
          <w:noProof/>
        </w:rPr>
        <w:fldChar w:fldCharType="separate"/>
      </w:r>
      <w:r>
        <w:rPr>
          <w:noProof/>
        </w:rPr>
        <w:t>92</w:t>
      </w:r>
      <w:r>
        <w:rPr>
          <w:noProof/>
        </w:rPr>
        <w:fldChar w:fldCharType="end"/>
      </w:r>
    </w:p>
    <w:p w14:paraId="13A8A22D" w14:textId="1F95EA3A" w:rsidR="00714204" w:rsidRDefault="00714204">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_Toc202467178 \h </w:instrText>
      </w:r>
      <w:r>
        <w:rPr>
          <w:noProof/>
        </w:rPr>
      </w:r>
      <w:r>
        <w:rPr>
          <w:noProof/>
        </w:rPr>
        <w:fldChar w:fldCharType="separate"/>
      </w:r>
      <w:r>
        <w:rPr>
          <w:noProof/>
        </w:rPr>
        <w:t>93</w:t>
      </w:r>
      <w:r>
        <w:rPr>
          <w:noProof/>
        </w:rPr>
        <w:fldChar w:fldCharType="end"/>
      </w:r>
    </w:p>
    <w:p w14:paraId="47624767" w14:textId="7CA5B305" w:rsidR="00714204" w:rsidRDefault="00714204">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_Toc202467179 \h </w:instrText>
      </w:r>
      <w:r>
        <w:rPr>
          <w:noProof/>
        </w:rPr>
      </w:r>
      <w:r>
        <w:rPr>
          <w:noProof/>
        </w:rPr>
        <w:fldChar w:fldCharType="separate"/>
      </w:r>
      <w:r>
        <w:rPr>
          <w:noProof/>
        </w:rPr>
        <w:t>93</w:t>
      </w:r>
      <w:r>
        <w:rPr>
          <w:noProof/>
        </w:rPr>
        <w:fldChar w:fldCharType="end"/>
      </w:r>
    </w:p>
    <w:p w14:paraId="205A16F5" w14:textId="5F4B3B61" w:rsidR="00714204" w:rsidRDefault="00714204">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_Toc202467180 \h </w:instrText>
      </w:r>
      <w:r>
        <w:rPr>
          <w:noProof/>
        </w:rPr>
      </w:r>
      <w:r>
        <w:rPr>
          <w:noProof/>
        </w:rPr>
        <w:fldChar w:fldCharType="separate"/>
      </w:r>
      <w:r>
        <w:rPr>
          <w:noProof/>
        </w:rPr>
        <w:t>94</w:t>
      </w:r>
      <w:r>
        <w:rPr>
          <w:noProof/>
        </w:rPr>
        <w:fldChar w:fldCharType="end"/>
      </w:r>
    </w:p>
    <w:p w14:paraId="3B2F74FE" w14:textId="2C49EBAD" w:rsidR="00714204" w:rsidRDefault="00714204">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_Toc202467181 \h </w:instrText>
      </w:r>
      <w:r>
        <w:rPr>
          <w:noProof/>
        </w:rPr>
      </w:r>
      <w:r>
        <w:rPr>
          <w:noProof/>
        </w:rPr>
        <w:fldChar w:fldCharType="separate"/>
      </w:r>
      <w:r>
        <w:rPr>
          <w:noProof/>
        </w:rPr>
        <w:t>94</w:t>
      </w:r>
      <w:r>
        <w:rPr>
          <w:noProof/>
        </w:rPr>
        <w:fldChar w:fldCharType="end"/>
      </w:r>
    </w:p>
    <w:p w14:paraId="26A812C3" w14:textId="31B5A33D" w:rsidR="00714204" w:rsidRDefault="00714204">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_Toc202467182 \h </w:instrText>
      </w:r>
      <w:r>
        <w:rPr>
          <w:noProof/>
        </w:rPr>
      </w:r>
      <w:r>
        <w:rPr>
          <w:noProof/>
        </w:rPr>
        <w:fldChar w:fldCharType="separate"/>
      </w:r>
      <w:r>
        <w:rPr>
          <w:noProof/>
        </w:rPr>
        <w:t>94</w:t>
      </w:r>
      <w:r>
        <w:rPr>
          <w:noProof/>
        </w:rPr>
        <w:fldChar w:fldCharType="end"/>
      </w:r>
    </w:p>
    <w:p w14:paraId="18E47831" w14:textId="31C46FAE" w:rsidR="00714204" w:rsidRDefault="00714204" w:rsidP="00714204">
      <w:pPr>
        <w:pStyle w:val="TOC8"/>
        <w:rPr>
          <w:rFonts w:ascii="Calibri" w:hAnsi="Calibri"/>
          <w:b w:val="0"/>
          <w:noProof/>
          <w:kern w:val="2"/>
          <w:sz w:val="24"/>
          <w:szCs w:val="24"/>
        </w:rPr>
      </w:pPr>
      <w:r w:rsidRPr="00714204">
        <w:rPr>
          <w:noProof/>
        </w:rPr>
        <w:t>Annex C: Principles for test point selection for FR2 NR CA reference sensitivity test cases</w:t>
      </w:r>
      <w:r w:rsidRPr="00714204">
        <w:rPr>
          <w:noProof/>
        </w:rPr>
        <w:tab/>
      </w:r>
      <w:r w:rsidRPr="00714204">
        <w:rPr>
          <w:noProof/>
        </w:rPr>
        <w:fldChar w:fldCharType="begin" w:fldLock="1"/>
      </w:r>
      <w:r w:rsidRPr="00714204">
        <w:rPr>
          <w:noProof/>
        </w:rPr>
        <w:instrText xml:space="preserve"> PAGEREF _Toc202467183 \h </w:instrText>
      </w:r>
      <w:r w:rsidRPr="00714204">
        <w:rPr>
          <w:noProof/>
        </w:rPr>
      </w:r>
      <w:r w:rsidRPr="00714204">
        <w:rPr>
          <w:noProof/>
        </w:rPr>
        <w:fldChar w:fldCharType="separate"/>
      </w:r>
      <w:r w:rsidRPr="00714204">
        <w:rPr>
          <w:noProof/>
        </w:rPr>
        <w:t>94</w:t>
      </w:r>
      <w:r w:rsidRPr="00714204">
        <w:rPr>
          <w:noProof/>
        </w:rPr>
        <w:fldChar w:fldCharType="end"/>
      </w:r>
    </w:p>
    <w:p w14:paraId="0FE3AFDE" w14:textId="57D2E094" w:rsidR="00714204" w:rsidRDefault="00714204" w:rsidP="00714204">
      <w:pPr>
        <w:pStyle w:val="TOC8"/>
        <w:rPr>
          <w:rFonts w:ascii="Calibri" w:hAnsi="Calibri"/>
          <w:b w:val="0"/>
          <w:noProof/>
          <w:kern w:val="2"/>
          <w:sz w:val="24"/>
          <w:szCs w:val="24"/>
        </w:rPr>
      </w:pPr>
      <w:r w:rsidRPr="00714204">
        <w:rPr>
          <w:noProof/>
        </w:rPr>
        <w:t>Annex D: Principles for test point selection for EN-DC reference sensitivity test cases</w:t>
      </w:r>
      <w:r w:rsidRPr="00714204">
        <w:rPr>
          <w:noProof/>
        </w:rPr>
        <w:tab/>
      </w:r>
      <w:r w:rsidRPr="00714204">
        <w:rPr>
          <w:noProof/>
        </w:rPr>
        <w:fldChar w:fldCharType="begin" w:fldLock="1"/>
      </w:r>
      <w:r w:rsidRPr="00714204">
        <w:rPr>
          <w:noProof/>
        </w:rPr>
        <w:instrText xml:space="preserve"> PAGEREF _Toc202467184 \h </w:instrText>
      </w:r>
      <w:r w:rsidRPr="00714204">
        <w:rPr>
          <w:noProof/>
        </w:rPr>
      </w:r>
      <w:r w:rsidRPr="00714204">
        <w:rPr>
          <w:noProof/>
        </w:rPr>
        <w:fldChar w:fldCharType="separate"/>
      </w:r>
      <w:r w:rsidRPr="00714204">
        <w:rPr>
          <w:noProof/>
        </w:rPr>
        <w:t>95</w:t>
      </w:r>
      <w:r w:rsidRPr="00714204">
        <w:rPr>
          <w:noProof/>
        </w:rPr>
        <w:fldChar w:fldCharType="end"/>
      </w:r>
    </w:p>
    <w:p w14:paraId="2CDE96BD" w14:textId="463B6955" w:rsidR="00714204" w:rsidRDefault="00714204">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_Toc202467185 \h </w:instrText>
      </w:r>
      <w:r>
        <w:rPr>
          <w:noProof/>
        </w:rPr>
      </w:r>
      <w:r>
        <w:rPr>
          <w:noProof/>
        </w:rPr>
        <w:fldChar w:fldCharType="separate"/>
      </w:r>
      <w:r>
        <w:rPr>
          <w:noProof/>
        </w:rPr>
        <w:t>95</w:t>
      </w:r>
      <w:r>
        <w:rPr>
          <w:noProof/>
        </w:rPr>
        <w:fldChar w:fldCharType="end"/>
      </w:r>
    </w:p>
    <w:p w14:paraId="7249A840" w14:textId="39277C40" w:rsidR="00714204" w:rsidRDefault="00714204">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_Toc202467186 \h </w:instrText>
      </w:r>
      <w:r>
        <w:rPr>
          <w:noProof/>
        </w:rPr>
      </w:r>
      <w:r>
        <w:rPr>
          <w:noProof/>
        </w:rPr>
        <w:fldChar w:fldCharType="separate"/>
      </w:r>
      <w:r>
        <w:rPr>
          <w:noProof/>
        </w:rPr>
        <w:t>95</w:t>
      </w:r>
      <w:r>
        <w:rPr>
          <w:noProof/>
        </w:rPr>
        <w:fldChar w:fldCharType="end"/>
      </w:r>
    </w:p>
    <w:p w14:paraId="0EC8860E" w14:textId="3A50FD85" w:rsidR="00714204" w:rsidRDefault="00714204">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_Toc202467187 \h </w:instrText>
      </w:r>
      <w:r>
        <w:rPr>
          <w:noProof/>
        </w:rPr>
      </w:r>
      <w:r>
        <w:rPr>
          <w:noProof/>
        </w:rPr>
        <w:fldChar w:fldCharType="separate"/>
      </w:r>
      <w:r>
        <w:rPr>
          <w:noProof/>
        </w:rPr>
        <w:t>95</w:t>
      </w:r>
      <w:r>
        <w:rPr>
          <w:noProof/>
        </w:rPr>
        <w:fldChar w:fldCharType="end"/>
      </w:r>
    </w:p>
    <w:p w14:paraId="3DCB82A8" w14:textId="317CF475" w:rsidR="00714204" w:rsidRDefault="00714204">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_Toc202467188 \h </w:instrText>
      </w:r>
      <w:r>
        <w:rPr>
          <w:noProof/>
        </w:rPr>
      </w:r>
      <w:r>
        <w:rPr>
          <w:noProof/>
        </w:rPr>
        <w:fldChar w:fldCharType="separate"/>
      </w:r>
      <w:r>
        <w:rPr>
          <w:noProof/>
        </w:rPr>
        <w:t>96</w:t>
      </w:r>
      <w:r>
        <w:rPr>
          <w:noProof/>
        </w:rPr>
        <w:fldChar w:fldCharType="end"/>
      </w:r>
    </w:p>
    <w:p w14:paraId="43602A04" w14:textId="1E56ADA8" w:rsidR="00714204" w:rsidRDefault="00714204">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_Toc202467189 \h </w:instrText>
      </w:r>
      <w:r>
        <w:rPr>
          <w:noProof/>
        </w:rPr>
      </w:r>
      <w:r>
        <w:rPr>
          <w:noProof/>
        </w:rPr>
        <w:fldChar w:fldCharType="separate"/>
      </w:r>
      <w:r>
        <w:rPr>
          <w:noProof/>
        </w:rPr>
        <w:t>96</w:t>
      </w:r>
      <w:r>
        <w:rPr>
          <w:noProof/>
        </w:rPr>
        <w:fldChar w:fldCharType="end"/>
      </w:r>
    </w:p>
    <w:p w14:paraId="5B38C420" w14:textId="54D4E91B" w:rsidR="00714204" w:rsidRDefault="00714204">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_Toc202467190 \h </w:instrText>
      </w:r>
      <w:r>
        <w:rPr>
          <w:noProof/>
        </w:rPr>
      </w:r>
      <w:r>
        <w:rPr>
          <w:noProof/>
        </w:rPr>
        <w:fldChar w:fldCharType="separate"/>
      </w:r>
      <w:r>
        <w:rPr>
          <w:noProof/>
        </w:rPr>
        <w:t>97</w:t>
      </w:r>
      <w:r>
        <w:rPr>
          <w:noProof/>
        </w:rPr>
        <w:fldChar w:fldCharType="end"/>
      </w:r>
    </w:p>
    <w:p w14:paraId="2BC8F650" w14:textId="1A6D3320" w:rsidR="00714204" w:rsidRDefault="00714204">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_Toc202467191 \h </w:instrText>
      </w:r>
      <w:r>
        <w:rPr>
          <w:noProof/>
        </w:rPr>
      </w:r>
      <w:r>
        <w:rPr>
          <w:noProof/>
        </w:rPr>
        <w:fldChar w:fldCharType="separate"/>
      </w:r>
      <w:r>
        <w:rPr>
          <w:noProof/>
        </w:rPr>
        <w:t>97</w:t>
      </w:r>
      <w:r>
        <w:rPr>
          <w:noProof/>
        </w:rPr>
        <w:fldChar w:fldCharType="end"/>
      </w:r>
    </w:p>
    <w:p w14:paraId="579E2A1C" w14:textId="59910CB9" w:rsidR="00714204" w:rsidRDefault="00714204">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_Toc202467192 \h </w:instrText>
      </w:r>
      <w:r>
        <w:rPr>
          <w:noProof/>
        </w:rPr>
      </w:r>
      <w:r>
        <w:rPr>
          <w:noProof/>
        </w:rPr>
        <w:fldChar w:fldCharType="separate"/>
      </w:r>
      <w:r>
        <w:rPr>
          <w:noProof/>
        </w:rPr>
        <w:t>98</w:t>
      </w:r>
      <w:r>
        <w:rPr>
          <w:noProof/>
        </w:rPr>
        <w:fldChar w:fldCharType="end"/>
      </w:r>
    </w:p>
    <w:p w14:paraId="69C26636" w14:textId="7258753B" w:rsidR="00714204" w:rsidRDefault="00714204">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_Toc202467193 \h </w:instrText>
      </w:r>
      <w:r>
        <w:rPr>
          <w:noProof/>
        </w:rPr>
      </w:r>
      <w:r>
        <w:rPr>
          <w:noProof/>
        </w:rPr>
        <w:fldChar w:fldCharType="separate"/>
      </w:r>
      <w:r>
        <w:rPr>
          <w:noProof/>
        </w:rPr>
        <w:t>98</w:t>
      </w:r>
      <w:r>
        <w:rPr>
          <w:noProof/>
        </w:rPr>
        <w:fldChar w:fldCharType="end"/>
      </w:r>
    </w:p>
    <w:p w14:paraId="61D810FD" w14:textId="654BC59D" w:rsidR="00714204" w:rsidRDefault="00714204">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_Toc202467194 \h </w:instrText>
      </w:r>
      <w:r>
        <w:rPr>
          <w:noProof/>
        </w:rPr>
      </w:r>
      <w:r>
        <w:rPr>
          <w:noProof/>
        </w:rPr>
        <w:fldChar w:fldCharType="separate"/>
      </w:r>
      <w:r>
        <w:rPr>
          <w:noProof/>
        </w:rPr>
        <w:t>99</w:t>
      </w:r>
      <w:r>
        <w:rPr>
          <w:noProof/>
        </w:rPr>
        <w:fldChar w:fldCharType="end"/>
      </w:r>
    </w:p>
    <w:p w14:paraId="39109EEA" w14:textId="0C03CF3A" w:rsidR="00714204" w:rsidRDefault="00714204">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_Toc202467195 \h </w:instrText>
      </w:r>
      <w:r>
        <w:rPr>
          <w:noProof/>
        </w:rPr>
      </w:r>
      <w:r>
        <w:rPr>
          <w:noProof/>
        </w:rPr>
        <w:fldChar w:fldCharType="separate"/>
      </w:r>
      <w:r>
        <w:rPr>
          <w:noProof/>
        </w:rPr>
        <w:t>99</w:t>
      </w:r>
      <w:r>
        <w:rPr>
          <w:noProof/>
        </w:rPr>
        <w:fldChar w:fldCharType="end"/>
      </w:r>
    </w:p>
    <w:p w14:paraId="4DAD4B27" w14:textId="6511E3B6" w:rsidR="00714204" w:rsidRDefault="00714204">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_Toc202467196 \h </w:instrText>
      </w:r>
      <w:r>
        <w:rPr>
          <w:noProof/>
        </w:rPr>
      </w:r>
      <w:r>
        <w:rPr>
          <w:noProof/>
        </w:rPr>
        <w:fldChar w:fldCharType="separate"/>
      </w:r>
      <w:r>
        <w:rPr>
          <w:noProof/>
        </w:rPr>
        <w:t>103</w:t>
      </w:r>
      <w:r>
        <w:rPr>
          <w:noProof/>
        </w:rPr>
        <w:fldChar w:fldCharType="end"/>
      </w:r>
    </w:p>
    <w:p w14:paraId="0C28F056" w14:textId="579F7E44" w:rsidR="00714204" w:rsidRDefault="00714204">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_Toc202467197 \h </w:instrText>
      </w:r>
      <w:r>
        <w:rPr>
          <w:noProof/>
        </w:rPr>
      </w:r>
      <w:r>
        <w:rPr>
          <w:noProof/>
        </w:rPr>
        <w:fldChar w:fldCharType="separate"/>
      </w:r>
      <w:r>
        <w:rPr>
          <w:noProof/>
        </w:rPr>
        <w:t>103</w:t>
      </w:r>
      <w:r>
        <w:rPr>
          <w:noProof/>
        </w:rPr>
        <w:fldChar w:fldCharType="end"/>
      </w:r>
    </w:p>
    <w:p w14:paraId="1998CC91" w14:textId="1D1DDD4F" w:rsidR="00714204" w:rsidRDefault="00714204">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2B0BCB">
        <w:rPr>
          <w:bCs/>
          <w:noProof/>
        </w:rPr>
        <w:t>channel bandwidth</w:t>
      </w:r>
      <w:r>
        <w:rPr>
          <w:noProof/>
        </w:rPr>
        <w:tab/>
      </w:r>
      <w:r>
        <w:rPr>
          <w:noProof/>
        </w:rPr>
        <w:fldChar w:fldCharType="begin" w:fldLock="1"/>
      </w:r>
      <w:r>
        <w:rPr>
          <w:noProof/>
        </w:rPr>
        <w:instrText xml:space="preserve"> PAGEREF _Toc202467198 \h </w:instrText>
      </w:r>
      <w:r>
        <w:rPr>
          <w:noProof/>
        </w:rPr>
      </w:r>
      <w:r>
        <w:rPr>
          <w:noProof/>
        </w:rPr>
        <w:fldChar w:fldCharType="separate"/>
      </w:r>
      <w:r>
        <w:rPr>
          <w:noProof/>
        </w:rPr>
        <w:t>103</w:t>
      </w:r>
      <w:r>
        <w:rPr>
          <w:noProof/>
        </w:rPr>
        <w:fldChar w:fldCharType="end"/>
      </w:r>
    </w:p>
    <w:p w14:paraId="15EC886E" w14:textId="11517514" w:rsidR="00714204" w:rsidRDefault="00714204">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_Toc202467199 \h </w:instrText>
      </w:r>
      <w:r>
        <w:rPr>
          <w:noProof/>
        </w:rPr>
      </w:r>
      <w:r>
        <w:rPr>
          <w:noProof/>
        </w:rPr>
        <w:fldChar w:fldCharType="separate"/>
      </w:r>
      <w:r>
        <w:rPr>
          <w:noProof/>
        </w:rPr>
        <w:t>103</w:t>
      </w:r>
      <w:r>
        <w:rPr>
          <w:noProof/>
        </w:rPr>
        <w:fldChar w:fldCharType="end"/>
      </w:r>
    </w:p>
    <w:p w14:paraId="2E3AAED1" w14:textId="029668F9" w:rsidR="00714204" w:rsidRDefault="00714204">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_Toc202467200 \h </w:instrText>
      </w:r>
      <w:r>
        <w:rPr>
          <w:noProof/>
        </w:rPr>
      </w:r>
      <w:r>
        <w:rPr>
          <w:noProof/>
        </w:rPr>
        <w:fldChar w:fldCharType="separate"/>
      </w:r>
      <w:r>
        <w:rPr>
          <w:noProof/>
        </w:rPr>
        <w:t>103</w:t>
      </w:r>
      <w:r>
        <w:rPr>
          <w:noProof/>
        </w:rPr>
        <w:fldChar w:fldCharType="end"/>
      </w:r>
    </w:p>
    <w:p w14:paraId="1C514D03" w14:textId="4F8F824B" w:rsidR="00714204" w:rsidRDefault="00714204">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_Toc202467201 \h </w:instrText>
      </w:r>
      <w:r>
        <w:rPr>
          <w:noProof/>
        </w:rPr>
      </w:r>
      <w:r>
        <w:rPr>
          <w:noProof/>
        </w:rPr>
        <w:fldChar w:fldCharType="separate"/>
      </w:r>
      <w:r>
        <w:rPr>
          <w:noProof/>
        </w:rPr>
        <w:t>104</w:t>
      </w:r>
      <w:r>
        <w:rPr>
          <w:noProof/>
        </w:rPr>
        <w:fldChar w:fldCharType="end"/>
      </w:r>
    </w:p>
    <w:p w14:paraId="760431B2" w14:textId="3BEE2B07" w:rsidR="00714204" w:rsidRDefault="00714204">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_Toc202467202 \h </w:instrText>
      </w:r>
      <w:r>
        <w:rPr>
          <w:noProof/>
        </w:rPr>
      </w:r>
      <w:r>
        <w:rPr>
          <w:noProof/>
        </w:rPr>
        <w:fldChar w:fldCharType="separate"/>
      </w:r>
      <w:r>
        <w:rPr>
          <w:noProof/>
        </w:rPr>
        <w:t>104</w:t>
      </w:r>
      <w:r>
        <w:rPr>
          <w:noProof/>
        </w:rPr>
        <w:fldChar w:fldCharType="end"/>
      </w:r>
    </w:p>
    <w:p w14:paraId="19F3700E" w14:textId="048CE0D0" w:rsidR="00714204" w:rsidRDefault="00714204">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_Toc202467203 \h </w:instrText>
      </w:r>
      <w:r>
        <w:rPr>
          <w:noProof/>
        </w:rPr>
      </w:r>
      <w:r>
        <w:rPr>
          <w:noProof/>
        </w:rPr>
        <w:fldChar w:fldCharType="separate"/>
      </w:r>
      <w:r>
        <w:rPr>
          <w:noProof/>
        </w:rPr>
        <w:t>104</w:t>
      </w:r>
      <w:r>
        <w:rPr>
          <w:noProof/>
        </w:rPr>
        <w:fldChar w:fldCharType="end"/>
      </w:r>
    </w:p>
    <w:p w14:paraId="2B1E7C43" w14:textId="5089B5AE" w:rsidR="00714204" w:rsidRDefault="00714204">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_Toc202467204 \h </w:instrText>
      </w:r>
      <w:r>
        <w:rPr>
          <w:noProof/>
        </w:rPr>
      </w:r>
      <w:r>
        <w:rPr>
          <w:noProof/>
        </w:rPr>
        <w:fldChar w:fldCharType="separate"/>
      </w:r>
      <w:r>
        <w:rPr>
          <w:noProof/>
        </w:rPr>
        <w:t>104</w:t>
      </w:r>
      <w:r>
        <w:rPr>
          <w:noProof/>
        </w:rPr>
        <w:fldChar w:fldCharType="end"/>
      </w:r>
    </w:p>
    <w:p w14:paraId="4B91F280" w14:textId="0A2C909E" w:rsidR="00714204" w:rsidRDefault="00714204">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_Toc202467205 \h </w:instrText>
      </w:r>
      <w:r>
        <w:rPr>
          <w:noProof/>
        </w:rPr>
      </w:r>
      <w:r>
        <w:rPr>
          <w:noProof/>
        </w:rPr>
        <w:fldChar w:fldCharType="separate"/>
      </w:r>
      <w:r>
        <w:rPr>
          <w:noProof/>
        </w:rPr>
        <w:t>104</w:t>
      </w:r>
      <w:r>
        <w:rPr>
          <w:noProof/>
        </w:rPr>
        <w:fldChar w:fldCharType="end"/>
      </w:r>
    </w:p>
    <w:p w14:paraId="39110260" w14:textId="6398F45E" w:rsidR="00714204" w:rsidRDefault="00714204">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_Toc202467206 \h </w:instrText>
      </w:r>
      <w:r>
        <w:rPr>
          <w:noProof/>
        </w:rPr>
      </w:r>
      <w:r>
        <w:rPr>
          <w:noProof/>
        </w:rPr>
        <w:fldChar w:fldCharType="separate"/>
      </w:r>
      <w:r>
        <w:rPr>
          <w:noProof/>
        </w:rPr>
        <w:t>105</w:t>
      </w:r>
      <w:r>
        <w:rPr>
          <w:noProof/>
        </w:rPr>
        <w:fldChar w:fldCharType="end"/>
      </w:r>
    </w:p>
    <w:p w14:paraId="5C94E99A" w14:textId="5BBDAA87" w:rsidR="00714204" w:rsidRDefault="00714204">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_Toc202467207 \h </w:instrText>
      </w:r>
      <w:r>
        <w:rPr>
          <w:noProof/>
        </w:rPr>
      </w:r>
      <w:r>
        <w:rPr>
          <w:noProof/>
        </w:rPr>
        <w:fldChar w:fldCharType="separate"/>
      </w:r>
      <w:r>
        <w:rPr>
          <w:noProof/>
        </w:rPr>
        <w:t>106</w:t>
      </w:r>
      <w:r>
        <w:rPr>
          <w:noProof/>
        </w:rPr>
        <w:fldChar w:fldCharType="end"/>
      </w:r>
    </w:p>
    <w:p w14:paraId="7E488E1F" w14:textId="57D292C9"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02467113"/>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proofErr w:type="spellStart"/>
      <w:r w:rsidRPr="006A77F7">
        <w:t>y</w:t>
      </w:r>
      <w:proofErr w:type="spellEnd"/>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02467114"/>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02467115"/>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02467116"/>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02467117"/>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02467118"/>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02467119"/>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02467120"/>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02467121"/>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02467122"/>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02467123"/>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shd w:val="clear" w:color="auto" w:fill="auto"/>
            <w:vAlign w:val="center"/>
          </w:tcPr>
          <w:p w14:paraId="784139C6" w14:textId="77777777" w:rsidR="00915D89" w:rsidRPr="006A77F7" w:rsidRDefault="00915D89" w:rsidP="00750578">
            <w:pPr>
              <w:pStyle w:val="TAH"/>
            </w:pPr>
            <w:r w:rsidRPr="006A77F7">
              <w:t>Number of test points</w:t>
            </w:r>
          </w:p>
        </w:tc>
        <w:tc>
          <w:tcPr>
            <w:tcW w:w="4588" w:type="dxa"/>
            <w:shd w:val="clear" w:color="auto" w:fill="auto"/>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shd w:val="clear" w:color="auto" w:fill="auto"/>
            <w:vAlign w:val="center"/>
          </w:tcPr>
          <w:p w14:paraId="47913468" w14:textId="77777777" w:rsidR="00915D89" w:rsidRPr="006A77F7" w:rsidRDefault="00915D89" w:rsidP="00E201E9">
            <w:pPr>
              <w:pStyle w:val="TAC"/>
            </w:pPr>
            <w:r w:rsidRPr="006A77F7">
              <w:t>540</w:t>
            </w:r>
          </w:p>
        </w:tc>
        <w:tc>
          <w:tcPr>
            <w:tcW w:w="4588" w:type="dxa"/>
            <w:shd w:val="clear" w:color="auto" w:fill="auto"/>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shd w:val="clear" w:color="auto" w:fill="auto"/>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shd w:val="clear" w:color="auto" w:fill="auto"/>
            <w:vAlign w:val="center"/>
          </w:tcPr>
          <w:p w14:paraId="6CA09C4B" w14:textId="72B4C026" w:rsidR="00915D89" w:rsidRPr="006A77F7" w:rsidRDefault="00C03937" w:rsidP="00DA636D">
            <w:pPr>
              <w:pStyle w:val="TAL"/>
            </w:pPr>
            <w:r w:rsidRPr="006A77F7">
              <w:t>”</w:t>
            </w:r>
            <w:r w:rsidR="008251A6" w:rsidRPr="006A77F7">
              <w:t>38.521-1_TPanalysis_6.2.2_MPR_6.5.2.2_SEM_6.5.2.4.1_NR_ACLR</w:t>
            </w:r>
            <w:r w:rsidR="002A3D21" w:rsidRPr="006A77F7">
              <w:t>_</w:t>
            </w:r>
            <w:r w:rsidR="00EE0433" w:rsidRPr="006A77F7">
              <w:t>v5</w:t>
            </w:r>
            <w:r w:rsidR="008251A6" w:rsidRPr="006A77F7">
              <w:t>.zip</w:t>
            </w:r>
            <w:r w:rsidR="00915D89" w:rsidRPr="006A77F7">
              <w:t>”</w:t>
            </w:r>
          </w:p>
        </w:tc>
        <w:tc>
          <w:tcPr>
            <w:tcW w:w="1855" w:type="dxa"/>
            <w:vAlign w:val="center"/>
          </w:tcPr>
          <w:p w14:paraId="6898E600" w14:textId="4116C46A" w:rsidR="00915D89" w:rsidRPr="006A77F7" w:rsidRDefault="00915D89" w:rsidP="00DA636D">
            <w:pPr>
              <w:pStyle w:val="TAL"/>
              <w:rPr>
                <w:lang w:eastAsia="zh-CN"/>
              </w:rPr>
            </w:pPr>
            <w:r w:rsidRPr="006A77F7">
              <w:t>RAN5#</w:t>
            </w:r>
            <w:r w:rsidR="00EE0433" w:rsidRPr="006A77F7">
              <w:rPr>
                <w:lang w:eastAsia="zh-CN"/>
              </w:rPr>
              <w:t>99</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shd w:val="clear" w:color="auto" w:fill="auto"/>
          </w:tcPr>
          <w:p w14:paraId="7BE4A368" w14:textId="77777777" w:rsidR="00915D89" w:rsidRPr="006A77F7" w:rsidRDefault="00EE0740" w:rsidP="002B27A8">
            <w:pPr>
              <w:pStyle w:val="TAC"/>
            </w:pPr>
            <w:r w:rsidRPr="006A77F7">
              <w:t>See clause 4.1.2.1</w:t>
            </w:r>
          </w:p>
        </w:tc>
        <w:tc>
          <w:tcPr>
            <w:tcW w:w="4588" w:type="dxa"/>
            <w:shd w:val="clear" w:color="auto" w:fill="auto"/>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shd w:val="clear" w:color="auto" w:fill="auto"/>
            <w:vAlign w:val="center"/>
          </w:tcPr>
          <w:p w14:paraId="4575278B" w14:textId="77777777" w:rsidR="00915D89" w:rsidRPr="006A77F7" w:rsidRDefault="00915D89" w:rsidP="00066F97">
            <w:pPr>
              <w:pStyle w:val="TAC"/>
            </w:pPr>
            <w:r w:rsidRPr="006A77F7">
              <w:rPr>
                <w:rFonts w:cs="Arial"/>
                <w:lang w:eastAsia="zh-CN"/>
              </w:rPr>
              <w:t>30</w:t>
            </w:r>
          </w:p>
        </w:tc>
        <w:tc>
          <w:tcPr>
            <w:tcW w:w="4588" w:type="dxa"/>
            <w:shd w:val="clear" w:color="auto" w:fill="auto"/>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shd w:val="clear" w:color="auto" w:fill="auto"/>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shd w:val="clear" w:color="auto" w:fill="auto"/>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shd w:val="clear" w:color="auto" w:fill="auto"/>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shd w:val="clear" w:color="auto" w:fill="auto"/>
            <w:vAlign w:val="center"/>
          </w:tcPr>
          <w:p w14:paraId="5EA9D5C6" w14:textId="76953E39"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_v2</w:t>
            </w:r>
            <w:r w:rsidRPr="006A77F7">
              <w:rPr>
                <w:rFonts w:ascii="Arial" w:hAnsi="Arial"/>
                <w:sz w:val="18"/>
              </w:rPr>
              <w:t>”</w:t>
            </w:r>
          </w:p>
        </w:tc>
        <w:tc>
          <w:tcPr>
            <w:tcW w:w="1855" w:type="dxa"/>
            <w:vAlign w:val="center"/>
          </w:tcPr>
          <w:p w14:paraId="347AEA5E" w14:textId="73F3F0EA"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107</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shd w:val="clear" w:color="auto" w:fill="auto"/>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shd w:val="clear" w:color="auto" w:fill="auto"/>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shd w:val="clear" w:color="auto" w:fill="auto"/>
            <w:vAlign w:val="center"/>
          </w:tcPr>
          <w:p w14:paraId="6234290E" w14:textId="77777777" w:rsidR="00915D89" w:rsidRPr="006A77F7" w:rsidRDefault="00915D89" w:rsidP="00E201E9">
            <w:pPr>
              <w:pStyle w:val="TAC"/>
            </w:pPr>
            <w:r w:rsidRPr="006A77F7">
              <w:t>270</w:t>
            </w:r>
          </w:p>
        </w:tc>
        <w:tc>
          <w:tcPr>
            <w:tcW w:w="4588" w:type="dxa"/>
            <w:shd w:val="clear" w:color="auto" w:fill="auto"/>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shd w:val="clear" w:color="auto" w:fill="auto"/>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shd w:val="clear" w:color="auto" w:fill="auto"/>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shd w:val="clear" w:color="auto" w:fill="auto"/>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shd w:val="clear" w:color="auto" w:fill="auto"/>
            <w:vAlign w:val="center"/>
          </w:tcPr>
          <w:p w14:paraId="7A739D67" w14:textId="4A6AD3ED" w:rsidR="009C1AAC" w:rsidRPr="006A77F7" w:rsidRDefault="009C1AAC" w:rsidP="009C1AAC">
            <w:pPr>
              <w:pStyle w:val="TAL"/>
            </w:pPr>
            <w:r w:rsidRPr="006A77F7">
              <w:t>“38.521-1_TPanalysis_6.2.2_MPR_6.5.2.2_SEM_6.5.2.4.1_NR_ACLR_</w:t>
            </w:r>
            <w:r w:rsidR="00EE0433" w:rsidRPr="006A77F7">
              <w:t>v5</w:t>
            </w:r>
            <w:r w:rsidR="00C845BB" w:rsidRPr="006A77F7">
              <w:t>.zip</w:t>
            </w:r>
          </w:p>
        </w:tc>
        <w:tc>
          <w:tcPr>
            <w:tcW w:w="1855" w:type="dxa"/>
            <w:vAlign w:val="center"/>
          </w:tcPr>
          <w:p w14:paraId="406A8163" w14:textId="7F510F6C" w:rsidR="009C1AAC" w:rsidRPr="006A77F7" w:rsidRDefault="009C1AAC" w:rsidP="009C1AAC">
            <w:pPr>
              <w:pStyle w:val="TAL"/>
            </w:pPr>
            <w:r w:rsidRPr="006A77F7">
              <w:t>RAN5#</w:t>
            </w:r>
            <w:r w:rsidR="00EE0433" w:rsidRPr="006A77F7">
              <w:rPr>
                <w:lang w:eastAsia="zh-CN"/>
              </w:rPr>
              <w:t>99</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shd w:val="clear" w:color="auto" w:fill="auto"/>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shd w:val="clear" w:color="auto" w:fill="auto"/>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shd w:val="clear" w:color="auto" w:fill="auto"/>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shd w:val="clear" w:color="auto" w:fill="auto"/>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shd w:val="clear" w:color="auto" w:fill="auto"/>
            <w:vAlign w:val="center"/>
          </w:tcPr>
          <w:p w14:paraId="1982CEC5" w14:textId="77777777" w:rsidR="00915D89" w:rsidRPr="006A77F7" w:rsidRDefault="00915D89" w:rsidP="00066F97">
            <w:pPr>
              <w:pStyle w:val="TAC"/>
            </w:pPr>
            <w:r w:rsidRPr="006A77F7">
              <w:t>15</w:t>
            </w:r>
          </w:p>
        </w:tc>
        <w:tc>
          <w:tcPr>
            <w:tcW w:w="4588" w:type="dxa"/>
            <w:shd w:val="clear" w:color="auto" w:fill="auto"/>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shd w:val="clear" w:color="auto" w:fill="auto"/>
            <w:vAlign w:val="center"/>
          </w:tcPr>
          <w:p w14:paraId="0CCE69A1" w14:textId="77777777" w:rsidR="00D26D0A" w:rsidRPr="006A77F7" w:rsidRDefault="00D26D0A" w:rsidP="00D26D0A">
            <w:pPr>
              <w:pStyle w:val="TAC"/>
            </w:pPr>
            <w:r w:rsidRPr="006A77F7">
              <w:t>45</w:t>
            </w:r>
          </w:p>
        </w:tc>
        <w:tc>
          <w:tcPr>
            <w:tcW w:w="4588" w:type="dxa"/>
            <w:shd w:val="clear" w:color="auto" w:fill="auto"/>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 xml:space="preserve">RAN5#5-5G-NR </w:t>
            </w:r>
            <w:proofErr w:type="spellStart"/>
            <w:r w:rsidRPr="006A77F7">
              <w:t>Adhoc</w:t>
            </w:r>
            <w:proofErr w:type="spellEnd"/>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shd w:val="clear" w:color="auto" w:fill="auto"/>
            <w:vAlign w:val="center"/>
          </w:tcPr>
          <w:p w14:paraId="0581B0CA" w14:textId="66628657" w:rsidR="00D26D0A" w:rsidRPr="006A77F7" w:rsidRDefault="00F57674" w:rsidP="00D26D0A">
            <w:pPr>
              <w:pStyle w:val="TAC"/>
            </w:pPr>
            <w:r w:rsidRPr="006A77F7">
              <w:t>180</w:t>
            </w:r>
          </w:p>
        </w:tc>
        <w:tc>
          <w:tcPr>
            <w:tcW w:w="4588" w:type="dxa"/>
            <w:shd w:val="clear" w:color="auto" w:fill="auto"/>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 xml:space="preserve">RAN5#5-5G-NR </w:t>
            </w:r>
            <w:proofErr w:type="spellStart"/>
            <w:r w:rsidRPr="006A77F7">
              <w:t>Adhoc</w:t>
            </w:r>
            <w:proofErr w:type="spellEnd"/>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shd w:val="clear" w:color="auto" w:fill="auto"/>
            <w:vAlign w:val="center"/>
          </w:tcPr>
          <w:p w14:paraId="1F11D85D" w14:textId="77777777" w:rsidR="00F57674" w:rsidRPr="006A77F7" w:rsidRDefault="00F57674" w:rsidP="00F57674">
            <w:pPr>
              <w:pStyle w:val="TAC"/>
            </w:pPr>
          </w:p>
        </w:tc>
        <w:tc>
          <w:tcPr>
            <w:tcW w:w="4588" w:type="dxa"/>
            <w:shd w:val="clear" w:color="auto" w:fill="auto"/>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lastRenderedPageBreak/>
              <w:t>6.3.3.6</w:t>
            </w:r>
            <w:r w:rsidRPr="006A77F7">
              <w:tab/>
              <w:t>SRS time mask</w:t>
            </w:r>
          </w:p>
        </w:tc>
        <w:tc>
          <w:tcPr>
            <w:tcW w:w="1477" w:type="dxa"/>
            <w:shd w:val="clear" w:color="auto" w:fill="auto"/>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shd w:val="clear" w:color="auto" w:fill="auto"/>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51C82AB6" w:rsidR="00F57674" w:rsidRPr="006A77F7" w:rsidRDefault="003A0531" w:rsidP="00F57674">
            <w:pPr>
              <w:pStyle w:val="TAL"/>
            </w:pPr>
            <w:r w:rsidRPr="006A77F7">
              <w:rPr>
                <w:lang w:eastAsia="zh-CN"/>
              </w:rPr>
              <w:t>“38.521-1_TPanalysis_6.3C.3.2_SULTxSwitch_M_v1.zip“</w:t>
            </w:r>
          </w:p>
        </w:tc>
        <w:tc>
          <w:tcPr>
            <w:tcW w:w="1855" w:type="dxa"/>
            <w:vAlign w:val="center"/>
          </w:tcPr>
          <w:p w14:paraId="58FD9018" w14:textId="73B6DED2" w:rsidR="00F57674" w:rsidRPr="006A77F7" w:rsidRDefault="00F57674" w:rsidP="00F57674">
            <w:pPr>
              <w:pStyle w:val="TAL"/>
            </w:pPr>
            <w:r w:rsidRPr="006A77F7">
              <w:t>RAN5#</w:t>
            </w:r>
            <w:r w:rsidR="00704BC8" w:rsidRPr="006A77F7">
              <w:t>10</w:t>
            </w:r>
            <w:r w:rsidR="003A0531" w:rsidRPr="006A77F7">
              <w:t>2</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684E5894"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3409032F" w14:textId="20A90D18" w:rsidR="003A0531" w:rsidRPr="006A77F7" w:rsidRDefault="003A0531" w:rsidP="003A0531">
            <w:pPr>
              <w:pStyle w:val="TAL"/>
            </w:pPr>
            <w:r w:rsidRPr="006A77F7">
              <w:t>RAN5#102</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4394B620"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6B804843" w14:textId="3B1BC7A9" w:rsidR="003A0531" w:rsidRPr="006A77F7" w:rsidRDefault="003A0531" w:rsidP="003A0531">
            <w:pPr>
              <w:pStyle w:val="TAL"/>
            </w:pPr>
            <w:r w:rsidRPr="006A77F7">
              <w:t>RAN5#102</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16339048"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787D9A24" w14:textId="5332E083" w:rsidR="003A0531" w:rsidRPr="006A77F7" w:rsidRDefault="003A0531" w:rsidP="003A0531">
            <w:pPr>
              <w:pStyle w:val="TAL"/>
            </w:pPr>
            <w:r w:rsidRPr="006A77F7">
              <w:t>RAN5#102</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7EBCFE02" w:rsidR="000D0F89" w:rsidRPr="006A77F7" w:rsidRDefault="000D0F89" w:rsidP="000D0F89">
            <w:pPr>
              <w:pStyle w:val="TAL"/>
            </w:pPr>
            <w:r w:rsidRPr="006A77F7">
              <w:rPr>
                <w:lang w:eastAsia="zh-CN"/>
              </w:rPr>
              <w:t>“38.521-1_TPanalysis_6.3A.3.6-6.3A.3.7_TxSwitch_M_3-4Band.zip”</w:t>
            </w:r>
          </w:p>
        </w:tc>
        <w:tc>
          <w:tcPr>
            <w:tcW w:w="1855" w:type="dxa"/>
            <w:vAlign w:val="center"/>
          </w:tcPr>
          <w:p w14:paraId="504884EE" w14:textId="06D6701D" w:rsidR="000D0F89" w:rsidRPr="006A77F7" w:rsidRDefault="000D0F89" w:rsidP="000D0F89">
            <w:pPr>
              <w:pStyle w:val="TAL"/>
            </w:pPr>
            <w:r w:rsidRPr="006A77F7">
              <w:t>RAN5#103</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0FE57510" w:rsidR="000D0F89" w:rsidRPr="006A77F7" w:rsidRDefault="000D0F89" w:rsidP="000D0F89">
            <w:pPr>
              <w:pStyle w:val="TAL"/>
            </w:pPr>
            <w:r w:rsidRPr="006A77F7">
              <w:rPr>
                <w:lang w:eastAsia="zh-CN"/>
              </w:rPr>
              <w:t>“38.521-1_TPanalysis_6.3A.3.6-6.3A.3.7_TxSwitch_M_3-4Band.zip”</w:t>
            </w:r>
          </w:p>
        </w:tc>
        <w:tc>
          <w:tcPr>
            <w:tcW w:w="1855" w:type="dxa"/>
            <w:vAlign w:val="center"/>
          </w:tcPr>
          <w:p w14:paraId="66393EFF" w14:textId="70C88DEC" w:rsidR="000D0F89" w:rsidRPr="006A77F7" w:rsidRDefault="000D0F89" w:rsidP="000D0F89">
            <w:pPr>
              <w:pStyle w:val="TAL"/>
            </w:pPr>
            <w:r w:rsidRPr="006A77F7">
              <w:t>RAN5#103</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shd w:val="clear" w:color="auto" w:fill="auto"/>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shd w:val="clear" w:color="auto" w:fill="auto"/>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shd w:val="clear" w:color="auto" w:fill="auto"/>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shd w:val="clear" w:color="auto" w:fill="auto"/>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shd w:val="clear" w:color="auto" w:fill="auto"/>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shd w:val="clear" w:color="auto" w:fill="auto"/>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 xml:space="preserve">Relative </w:t>
            </w:r>
            <w:r w:rsidRPr="006A77F7">
              <w:lastRenderedPageBreak/>
              <w:t>Power Tolerance for UL-MIMO</w:t>
            </w:r>
          </w:p>
        </w:tc>
        <w:tc>
          <w:tcPr>
            <w:tcW w:w="1477" w:type="dxa"/>
            <w:shd w:val="clear" w:color="auto" w:fill="auto"/>
            <w:vAlign w:val="center"/>
          </w:tcPr>
          <w:p w14:paraId="2A5518D8" w14:textId="77777777" w:rsidR="00F57674" w:rsidRPr="006A77F7" w:rsidRDefault="00F57674" w:rsidP="00F57674">
            <w:pPr>
              <w:pStyle w:val="TAC"/>
              <w:rPr>
                <w:lang w:eastAsia="zh-CN"/>
              </w:rPr>
            </w:pPr>
            <w:r w:rsidRPr="006A77F7">
              <w:rPr>
                <w:lang w:eastAsia="zh-CN"/>
              </w:rPr>
              <w:lastRenderedPageBreak/>
              <w:t>TBD</w:t>
            </w:r>
          </w:p>
        </w:tc>
        <w:tc>
          <w:tcPr>
            <w:tcW w:w="4588" w:type="dxa"/>
            <w:shd w:val="clear" w:color="auto" w:fill="auto"/>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shd w:val="clear" w:color="auto" w:fill="auto"/>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shd w:val="clear" w:color="auto" w:fill="auto"/>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77777777" w:rsidR="00F57674" w:rsidRPr="006A77F7" w:rsidRDefault="00F57674" w:rsidP="00F57674">
            <w:pPr>
              <w:pStyle w:val="TAL"/>
            </w:pPr>
            <w:r w:rsidRPr="006A77F7">
              <w:t>“38.521-1_TPanalysis_6.4.2.3_IE_2.zip”</w:t>
            </w:r>
          </w:p>
        </w:tc>
        <w:tc>
          <w:tcPr>
            <w:tcW w:w="1855" w:type="dxa"/>
            <w:vAlign w:val="center"/>
          </w:tcPr>
          <w:p w14:paraId="012831D3" w14:textId="77777777" w:rsidR="00F57674" w:rsidRPr="006A77F7" w:rsidRDefault="00F57674" w:rsidP="00F57674">
            <w:pPr>
              <w:pStyle w:val="TAL"/>
            </w:pPr>
            <w:r w:rsidRPr="006A77F7">
              <w:t>RAN5#84</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“38.521-1_TPanalysis_6.4.2.3_IE_2.zip”</w:t>
            </w:r>
          </w:p>
        </w:tc>
        <w:tc>
          <w:tcPr>
            <w:tcW w:w="1855" w:type="dxa"/>
            <w:vAlign w:val="center"/>
          </w:tcPr>
          <w:p w14:paraId="5DCE4A9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4AA88627" w:rsidR="00567782" w:rsidRPr="006A77F7" w:rsidRDefault="00567782" w:rsidP="00567782">
            <w:pPr>
              <w:pStyle w:val="TAL"/>
            </w:pPr>
            <w:r w:rsidRPr="006A77F7">
              <w:t>“38.521-1_TPanalysis_6.2.2_MPR_6.5.2.2_SEM_6.5.2.4.1_NR_ACLR_v5.zip”</w:t>
            </w:r>
          </w:p>
        </w:tc>
        <w:tc>
          <w:tcPr>
            <w:tcW w:w="1855" w:type="dxa"/>
            <w:vAlign w:val="center"/>
          </w:tcPr>
          <w:p w14:paraId="57EA7B9E" w14:textId="3E2F706B" w:rsidR="00567782" w:rsidRPr="006A77F7" w:rsidRDefault="00567782" w:rsidP="00567782">
            <w:pPr>
              <w:pStyle w:val="TAL"/>
            </w:pPr>
            <w:r w:rsidRPr="006A77F7">
              <w:t>RAN5#99</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 xml:space="preserve">almost </w:t>
            </w:r>
            <w:r w:rsidRPr="006A77F7">
              <w:rPr>
                <w:lang w:eastAsia="zh-CN"/>
              </w:rPr>
              <w:lastRenderedPageBreak/>
              <w:t>contiguous allocation: 120</w:t>
            </w:r>
          </w:p>
        </w:tc>
        <w:tc>
          <w:tcPr>
            <w:tcW w:w="4588" w:type="dxa"/>
            <w:vAlign w:val="center"/>
          </w:tcPr>
          <w:p w14:paraId="6F1B525F" w14:textId="3CF88214" w:rsidR="00567782" w:rsidRPr="006A77F7" w:rsidRDefault="00567782" w:rsidP="00567782">
            <w:pPr>
              <w:pStyle w:val="TAL"/>
            </w:pPr>
            <w:r w:rsidRPr="006A77F7">
              <w:lastRenderedPageBreak/>
              <w:t>“38.521-1_TPanalysis_6.2.2_MPR_6.5.2.2_SEM_6.5.2.4.1_NR_ACLR_v5.zip”</w:t>
            </w:r>
          </w:p>
        </w:tc>
        <w:tc>
          <w:tcPr>
            <w:tcW w:w="1855" w:type="dxa"/>
            <w:vAlign w:val="center"/>
          </w:tcPr>
          <w:p w14:paraId="0633E945" w14:textId="24A2FE80" w:rsidR="00567782" w:rsidRPr="006A77F7" w:rsidRDefault="00567782" w:rsidP="00567782">
            <w:pPr>
              <w:pStyle w:val="TAL"/>
            </w:pPr>
            <w:r w:rsidRPr="006A77F7">
              <w:t>RAN5#99</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co-existence</w:t>
            </w:r>
          </w:p>
        </w:tc>
        <w:tc>
          <w:tcPr>
            <w:tcW w:w="1477" w:type="dxa"/>
            <w:vAlign w:val="center"/>
          </w:tcPr>
          <w:p w14:paraId="2032E3C9" w14:textId="77777777" w:rsidR="00567782" w:rsidRPr="006A77F7" w:rsidRDefault="00567782" w:rsidP="00567782">
            <w:pPr>
              <w:pStyle w:val="TAC"/>
            </w:pPr>
            <w:r w:rsidRPr="006A77F7">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 xml:space="preserve">Spectrum </w:t>
            </w:r>
            <w:r w:rsidRPr="006A77F7">
              <w:rPr>
                <w:rFonts w:ascii="Arial" w:hAnsi="Arial"/>
                <w:sz w:val="18"/>
              </w:rPr>
              <w:lastRenderedPageBreak/>
              <w:t>emission mask for UL MIMO</w:t>
            </w:r>
          </w:p>
        </w:tc>
        <w:tc>
          <w:tcPr>
            <w:tcW w:w="1477" w:type="dxa"/>
            <w:vAlign w:val="center"/>
          </w:tcPr>
          <w:p w14:paraId="56B4D53B" w14:textId="77777777" w:rsidR="00567782" w:rsidRPr="006A77F7" w:rsidRDefault="00567782" w:rsidP="00567782">
            <w:pPr>
              <w:pStyle w:val="TAL"/>
            </w:pPr>
            <w:r w:rsidRPr="006A77F7">
              <w:lastRenderedPageBreak/>
              <w:t xml:space="preserve">UL MIMO with </w:t>
            </w:r>
            <w:r w:rsidRPr="006A77F7">
              <w:lastRenderedPageBreak/>
              <w:t>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1C0A480C" w:rsidR="00567782" w:rsidRPr="006A77F7" w:rsidDel="00717E2A" w:rsidRDefault="00567782" w:rsidP="00567782">
            <w:pPr>
              <w:keepNext/>
              <w:keepLines/>
              <w:spacing w:after="0"/>
              <w:rPr>
                <w:rFonts w:ascii="Arial" w:hAnsi="Arial"/>
                <w:sz w:val="18"/>
              </w:rPr>
            </w:pPr>
            <w:r w:rsidRPr="006A77F7">
              <w:rPr>
                <w:rFonts w:ascii="Arial" w:hAnsi="Arial"/>
                <w:sz w:val="18"/>
              </w:rPr>
              <w:lastRenderedPageBreak/>
              <w:t>“38.521-</w:t>
            </w:r>
            <w:r w:rsidRPr="006A77F7">
              <w:rPr>
                <w:rFonts w:ascii="Arial" w:hAnsi="Arial"/>
                <w:sz w:val="18"/>
              </w:rPr>
              <w:lastRenderedPageBreak/>
              <w:t>1_TPanalysis_6.2.2_MPR_6.5.2.2_SEM_6.5.2.4.1_NR_ACLR_v5.zip”</w:t>
            </w:r>
          </w:p>
        </w:tc>
        <w:tc>
          <w:tcPr>
            <w:tcW w:w="1855" w:type="dxa"/>
            <w:vAlign w:val="center"/>
          </w:tcPr>
          <w:p w14:paraId="59DF6249" w14:textId="517ABC24" w:rsidR="00567782" w:rsidRPr="006A77F7" w:rsidDel="00717E2A" w:rsidRDefault="00567782" w:rsidP="00567782">
            <w:pPr>
              <w:keepNext/>
              <w:keepLines/>
              <w:spacing w:after="0"/>
              <w:rPr>
                <w:rFonts w:ascii="Arial" w:hAnsi="Arial"/>
                <w:sz w:val="18"/>
              </w:rPr>
            </w:pPr>
            <w:r w:rsidRPr="006A77F7">
              <w:rPr>
                <w:rFonts w:ascii="Arial" w:hAnsi="Arial"/>
                <w:sz w:val="18"/>
              </w:rPr>
              <w:lastRenderedPageBreak/>
              <w:t>RAN5#99</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7F6C27FF"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0F5EB7D7" w14:textId="2C4CD1E2" w:rsidR="00567782" w:rsidRPr="006A77F7" w:rsidRDefault="00567782" w:rsidP="00567782">
            <w:pPr>
              <w:keepNext/>
              <w:keepLines/>
              <w:spacing w:after="0"/>
              <w:rPr>
                <w:rFonts w:ascii="Arial" w:hAnsi="Arial"/>
                <w:sz w:val="18"/>
              </w:rPr>
            </w:pPr>
            <w:r w:rsidRPr="006A77F7">
              <w:rPr>
                <w:rFonts w:ascii="Arial" w:hAnsi="Arial"/>
                <w:sz w:val="18"/>
              </w:rPr>
              <w:t>RAN5#</w:t>
            </w:r>
            <w:r w:rsidRPr="006A77F7">
              <w:rPr>
                <w:rFonts w:ascii="Arial" w:hAnsi="Arial"/>
                <w:sz w:val="18"/>
                <w:lang w:eastAsia="zh-CN"/>
              </w:rPr>
              <w:t>99</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NR ACLR 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t>“38.521-1_TPanalysis_6.2D.2_2_MPR_6.5D.2.2_2_SEM_6.5D.2.4.1_2_ACLR_4TX_MIMO.zip”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RAN5#5-5G-NR </w:t>
            </w:r>
            <w:proofErr w:type="spellStart"/>
            <w:r w:rsidRPr="006A77F7">
              <w:rPr>
                <w:rFonts w:ascii="Arial" w:eastAsia="Malgun Gothic" w:hAnsi="Arial"/>
                <w:sz w:val="18"/>
                <w:lang w:eastAsia="en-US"/>
              </w:rPr>
              <w:t>Adhoc</w:t>
            </w:r>
            <w:proofErr w:type="spellEnd"/>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 xml:space="preserve">RAN5#5-5G-NR </w:t>
            </w:r>
            <w:proofErr w:type="spellStart"/>
            <w:r w:rsidRPr="006A77F7">
              <w:t>Adhoc</w:t>
            </w:r>
            <w:proofErr w:type="spellEnd"/>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9D47781" w14:textId="77777777" w:rsidR="00397292" w:rsidRPr="006A77F7" w:rsidRDefault="00397292" w:rsidP="00750578">
            <w:pPr>
              <w:pStyle w:val="TAH"/>
            </w:pPr>
            <w:r w:rsidRPr="006A77F7">
              <w:t>Number of test points</w:t>
            </w:r>
          </w:p>
        </w:tc>
        <w:tc>
          <w:tcPr>
            <w:tcW w:w="4590" w:type="dxa"/>
            <w:shd w:val="clear" w:color="auto" w:fill="auto"/>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 xml:space="preserve">“38.521-1_TPanalysis 7.4A </w:t>
            </w:r>
            <w:proofErr w:type="spellStart"/>
            <w:r w:rsidRPr="006A77F7">
              <w:rPr>
                <w:rFonts w:ascii="Arial" w:eastAsia="Malgun Gothic" w:hAnsi="Arial"/>
                <w:sz w:val="18"/>
                <w:lang w:eastAsia="zh-CN"/>
              </w:rPr>
              <w:t>maxIL</w:t>
            </w:r>
            <w:proofErr w:type="spellEnd"/>
            <w:r w:rsidRPr="006A77F7">
              <w:rPr>
                <w:rFonts w:ascii="Arial" w:eastAsia="Malgun Gothic" w:hAnsi="Arial"/>
                <w:sz w:val="18"/>
                <w:lang w:eastAsia="zh-CN"/>
              </w:rPr>
              <w:t xml:space="preserve">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fldSimple w:instr=" DOCPROPERTY  CrTitle  \* MERGEFORMAT ">
              <w:r w:rsidRPr="006A77F7">
                <w:t>7.5A</w:t>
              </w:r>
              <w:r w:rsidR="009F1B03" w:rsidRPr="006A77F7">
                <w:t xml:space="preserve"> </w:t>
              </w:r>
              <w:r w:rsidRPr="006A77F7">
                <w:t>Adjacent channel selectivity for DL CA</w:t>
              </w:r>
            </w:fldSimple>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w:t>
            </w:r>
            <w:proofErr w:type="spellStart"/>
            <w:r w:rsidRPr="006A77F7">
              <w:rPr>
                <w:lang w:eastAsia="zh-CN"/>
              </w:rPr>
              <w:t>Inband</w:t>
            </w:r>
            <w:proofErr w:type="spellEnd"/>
            <w:r w:rsidRPr="006A77F7">
              <w:rPr>
                <w:lang w:eastAsia="zh-CN"/>
              </w:rPr>
              <w:t xml:space="preserve">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 xml:space="preserve">7.6D.2 </w:t>
            </w:r>
            <w:proofErr w:type="spellStart"/>
            <w:r w:rsidRPr="006A77F7">
              <w:rPr>
                <w:kern w:val="2"/>
              </w:rPr>
              <w:t>Inband</w:t>
            </w:r>
            <w:proofErr w:type="spellEnd"/>
            <w:r w:rsidRPr="006A77F7">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02467124"/>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 xml:space="preserve">onsidering that Non-SUL carrier should have no impact on SUL carrier testing results, for any SUL configurations, </w:t>
      </w:r>
      <w:proofErr w:type="spellStart"/>
      <w:r w:rsidRPr="006A77F7">
        <w:t>Mid range</w:t>
      </w:r>
      <w:proofErr w:type="spellEnd"/>
      <w:r w:rsidRPr="006A77F7">
        <w:t xml:space="preserv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w:t>
      </w:r>
      <w:proofErr w:type="spellStart"/>
      <w:r w:rsidR="0022433D" w:rsidRPr="006A77F7">
        <w:t>guardband</w:t>
      </w:r>
      <w:proofErr w:type="spellEnd"/>
      <w:r w:rsidR="0022433D" w:rsidRPr="006A77F7">
        <w:t xml:space="preserve">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 xml:space="preserve">For Test frequency: The Non-SUL carrier should select the same test frequency as corresponding single carrier test cases. Select </w:t>
      </w:r>
      <w:proofErr w:type="spellStart"/>
      <w:r w:rsidRPr="006A77F7">
        <w:t>Mid range</w:t>
      </w:r>
      <w:proofErr w:type="spellEnd"/>
      <w:r w:rsidRPr="006A77F7">
        <w:t xml:space="preserv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 xml:space="preserve">For waveform, modulation and RB allocations: Adopt the same selection of test configurations as single carrier test cases for Non-SUL carrier. SUL carrier select DFT-s-OFDM QPSK. The RB allocation of SUL carrier shall </w:t>
      </w:r>
      <w:proofErr w:type="spellStart"/>
      <w:r w:rsidRPr="006A77F7">
        <w:t>fulfill</w:t>
      </w:r>
      <w:proofErr w:type="spellEnd"/>
      <w:r w:rsidRPr="006A77F7">
        <w:t xml:space="preserve">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shd w:val="clear" w:color="auto" w:fill="auto"/>
            <w:vAlign w:val="center"/>
          </w:tcPr>
          <w:p w14:paraId="11E7D426" w14:textId="77777777" w:rsidR="00486BD4" w:rsidRPr="006A77F7" w:rsidRDefault="00486BD4" w:rsidP="009E5560">
            <w:pPr>
              <w:pStyle w:val="TAH"/>
            </w:pPr>
            <w:r w:rsidRPr="006A77F7">
              <w:t>Subclause</w:t>
            </w:r>
          </w:p>
        </w:tc>
        <w:tc>
          <w:tcPr>
            <w:tcW w:w="3285" w:type="dxa"/>
            <w:shd w:val="clear" w:color="auto" w:fill="auto"/>
            <w:vAlign w:val="center"/>
          </w:tcPr>
          <w:p w14:paraId="05C26FE1" w14:textId="77777777" w:rsidR="00486BD4" w:rsidRPr="006A77F7" w:rsidRDefault="00486BD4" w:rsidP="009E5560">
            <w:pPr>
              <w:pStyle w:val="TAH"/>
            </w:pPr>
            <w:r w:rsidRPr="006A77F7">
              <w:t>Number of test points</w:t>
            </w:r>
          </w:p>
        </w:tc>
        <w:tc>
          <w:tcPr>
            <w:tcW w:w="3285" w:type="dxa"/>
            <w:shd w:val="clear" w:color="auto" w:fill="auto"/>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shd w:val="clear" w:color="auto" w:fill="auto"/>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shd w:val="clear" w:color="auto" w:fill="auto"/>
          </w:tcPr>
          <w:p w14:paraId="60B242F3" w14:textId="77777777" w:rsidR="00486BD4" w:rsidRPr="006A77F7" w:rsidRDefault="00486BD4" w:rsidP="009E5560">
            <w:pPr>
              <w:pStyle w:val="TAC"/>
              <w:rPr>
                <w:lang w:eastAsia="zh-CN"/>
              </w:rPr>
            </w:pPr>
            <w:r w:rsidRPr="006A77F7">
              <w:rPr>
                <w:lang w:eastAsia="zh-CN"/>
              </w:rPr>
              <w:t>30</w:t>
            </w:r>
          </w:p>
        </w:tc>
        <w:tc>
          <w:tcPr>
            <w:tcW w:w="3285" w:type="dxa"/>
            <w:shd w:val="clear" w:color="auto" w:fill="auto"/>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shd w:val="clear" w:color="auto" w:fill="auto"/>
          </w:tcPr>
          <w:p w14:paraId="4AC3798B" w14:textId="77777777" w:rsidR="00486BD4" w:rsidRPr="006A77F7" w:rsidRDefault="00486BD4" w:rsidP="009E5560">
            <w:pPr>
              <w:pStyle w:val="TAL"/>
            </w:pPr>
            <w:r w:rsidRPr="006A77F7">
              <w:t>6.2C.3</w:t>
            </w:r>
            <w:r w:rsidRPr="006A77F7">
              <w:tab/>
              <w:t>UE maximum output power for SUL</w:t>
            </w:r>
          </w:p>
        </w:tc>
        <w:tc>
          <w:tcPr>
            <w:tcW w:w="3285" w:type="dxa"/>
            <w:shd w:val="clear" w:color="auto" w:fill="auto"/>
          </w:tcPr>
          <w:p w14:paraId="481AB8EA" w14:textId="77777777" w:rsidR="00486BD4" w:rsidRPr="006A77F7" w:rsidRDefault="00486BD4" w:rsidP="009E5560">
            <w:pPr>
              <w:pStyle w:val="TAC"/>
              <w:rPr>
                <w:lang w:eastAsia="zh-CN"/>
              </w:rPr>
            </w:pPr>
            <w:r w:rsidRPr="006A77F7">
              <w:rPr>
                <w:lang w:eastAsia="zh-CN"/>
              </w:rPr>
              <w:t>270</w:t>
            </w:r>
          </w:p>
        </w:tc>
        <w:tc>
          <w:tcPr>
            <w:tcW w:w="3285" w:type="dxa"/>
            <w:shd w:val="clear" w:color="auto" w:fill="auto"/>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shd w:val="clear" w:color="auto" w:fill="auto"/>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shd w:val="clear" w:color="auto" w:fill="auto"/>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shd w:val="clear" w:color="auto" w:fill="auto"/>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shd w:val="clear" w:color="auto" w:fill="auto"/>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shd w:val="clear" w:color="auto" w:fill="auto"/>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shd w:val="clear" w:color="auto" w:fill="auto"/>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shd w:val="clear" w:color="auto" w:fill="auto"/>
          </w:tcPr>
          <w:p w14:paraId="4645ADA1"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shd w:val="clear" w:color="auto" w:fill="auto"/>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shd w:val="clear" w:color="auto" w:fill="auto"/>
          </w:tcPr>
          <w:p w14:paraId="758FCA10"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shd w:val="clear" w:color="auto" w:fill="auto"/>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shd w:val="clear" w:color="auto" w:fill="auto"/>
          </w:tcPr>
          <w:p w14:paraId="1E03FC5A" w14:textId="4BFAD125" w:rsidR="0022433D" w:rsidRPr="006A77F7" w:rsidRDefault="0022433D" w:rsidP="0022433D">
            <w:pPr>
              <w:pStyle w:val="TAC"/>
              <w:rPr>
                <w:lang w:eastAsia="zh-CN"/>
              </w:rPr>
            </w:pPr>
            <w:r w:rsidRPr="006A77F7">
              <w:rPr>
                <w:lang w:eastAsia="zh-CN"/>
              </w:rPr>
              <w:t>1</w:t>
            </w:r>
          </w:p>
        </w:tc>
        <w:tc>
          <w:tcPr>
            <w:tcW w:w="3285" w:type="dxa"/>
            <w:shd w:val="clear" w:color="auto" w:fill="auto"/>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shd w:val="clear" w:color="auto" w:fill="auto"/>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shd w:val="clear" w:color="auto" w:fill="auto"/>
          </w:tcPr>
          <w:p w14:paraId="45068B12" w14:textId="0CCCA132" w:rsidR="003A0531" w:rsidRPr="006A77F7" w:rsidRDefault="003A0531" w:rsidP="003A0531">
            <w:pPr>
              <w:pStyle w:val="TAC"/>
              <w:rPr>
                <w:lang w:eastAsia="zh-CN"/>
              </w:rPr>
            </w:pPr>
            <w:r w:rsidRPr="006A77F7">
              <w:t>1</w:t>
            </w:r>
          </w:p>
        </w:tc>
        <w:tc>
          <w:tcPr>
            <w:tcW w:w="3285" w:type="dxa"/>
            <w:shd w:val="clear" w:color="auto" w:fill="auto"/>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shd w:val="clear" w:color="auto" w:fill="auto"/>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shd w:val="clear" w:color="auto" w:fill="auto"/>
          </w:tcPr>
          <w:p w14:paraId="1C822FF8" w14:textId="25001DE1" w:rsidR="003A0531" w:rsidRPr="006A77F7" w:rsidRDefault="003A0531" w:rsidP="003A0531">
            <w:pPr>
              <w:pStyle w:val="TAC"/>
              <w:rPr>
                <w:lang w:eastAsia="zh-CN"/>
              </w:rPr>
            </w:pPr>
            <w:r w:rsidRPr="006A77F7">
              <w:t>1</w:t>
            </w:r>
          </w:p>
        </w:tc>
        <w:tc>
          <w:tcPr>
            <w:tcW w:w="3285" w:type="dxa"/>
            <w:shd w:val="clear" w:color="auto" w:fill="auto"/>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shd w:val="clear" w:color="auto" w:fill="auto"/>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shd w:val="clear" w:color="auto" w:fill="auto"/>
          </w:tcPr>
          <w:p w14:paraId="2C9AEC19" w14:textId="6122A130" w:rsidR="003A0531" w:rsidRPr="006A77F7" w:rsidRDefault="003A0531" w:rsidP="003A0531">
            <w:pPr>
              <w:pStyle w:val="TAC"/>
              <w:rPr>
                <w:lang w:eastAsia="zh-CN"/>
              </w:rPr>
            </w:pPr>
            <w:r w:rsidRPr="006A77F7">
              <w:t>1</w:t>
            </w:r>
          </w:p>
        </w:tc>
        <w:tc>
          <w:tcPr>
            <w:tcW w:w="3285" w:type="dxa"/>
            <w:shd w:val="clear" w:color="auto" w:fill="auto"/>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shd w:val="clear" w:color="auto" w:fill="auto"/>
          </w:tcPr>
          <w:p w14:paraId="47E66E3A" w14:textId="77777777" w:rsidR="0022433D" w:rsidRPr="006A77F7" w:rsidRDefault="0022433D" w:rsidP="0022433D">
            <w:pPr>
              <w:pStyle w:val="TAL"/>
            </w:pPr>
            <w:r w:rsidRPr="006A77F7">
              <w:t>6.3C.4.1</w:t>
            </w:r>
            <w:r w:rsidRPr="006A77F7">
              <w:tab/>
              <w:t>Absolute power tolerance for SUL</w:t>
            </w:r>
          </w:p>
        </w:tc>
        <w:tc>
          <w:tcPr>
            <w:tcW w:w="3285" w:type="dxa"/>
            <w:shd w:val="clear" w:color="auto" w:fill="auto"/>
          </w:tcPr>
          <w:p w14:paraId="6E1F81CE" w14:textId="77777777" w:rsidR="0022433D" w:rsidRPr="006A77F7" w:rsidRDefault="0022433D" w:rsidP="0022433D">
            <w:pPr>
              <w:pStyle w:val="TAC"/>
              <w:rPr>
                <w:lang w:eastAsia="zh-CN"/>
              </w:rPr>
            </w:pPr>
            <w:r w:rsidRPr="006A77F7">
              <w:rPr>
                <w:lang w:eastAsia="zh-CN"/>
              </w:rPr>
              <w:t>3</w:t>
            </w:r>
          </w:p>
        </w:tc>
        <w:tc>
          <w:tcPr>
            <w:tcW w:w="3285" w:type="dxa"/>
            <w:shd w:val="clear" w:color="auto" w:fill="auto"/>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shd w:val="clear" w:color="auto" w:fill="auto"/>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shd w:val="clear" w:color="auto" w:fill="auto"/>
          </w:tcPr>
          <w:p w14:paraId="4AA13847" w14:textId="77777777" w:rsidR="0022433D" w:rsidRPr="006A77F7" w:rsidRDefault="0022433D" w:rsidP="0022433D">
            <w:pPr>
              <w:pStyle w:val="TAC"/>
              <w:rPr>
                <w:lang w:eastAsia="zh-CN"/>
              </w:rPr>
            </w:pPr>
            <w:r w:rsidRPr="006A77F7">
              <w:rPr>
                <w:lang w:eastAsia="zh-CN"/>
              </w:rPr>
              <w:t>TBD</w:t>
            </w:r>
          </w:p>
        </w:tc>
        <w:tc>
          <w:tcPr>
            <w:tcW w:w="3285" w:type="dxa"/>
            <w:shd w:val="clear" w:color="auto" w:fill="auto"/>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shd w:val="clear" w:color="auto" w:fill="auto"/>
          </w:tcPr>
          <w:p w14:paraId="6B3552B4" w14:textId="77777777" w:rsidR="0022433D" w:rsidRPr="006A77F7" w:rsidRDefault="0022433D" w:rsidP="0022433D">
            <w:pPr>
              <w:pStyle w:val="TAL"/>
            </w:pPr>
            <w:r w:rsidRPr="006A77F7">
              <w:t>6.3C.4.3</w:t>
            </w:r>
            <w:r w:rsidRPr="006A77F7">
              <w:tab/>
              <w:t>Aggregate power tolerance for SUL</w:t>
            </w:r>
          </w:p>
        </w:tc>
        <w:tc>
          <w:tcPr>
            <w:tcW w:w="3285" w:type="dxa"/>
            <w:shd w:val="clear" w:color="auto" w:fill="auto"/>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shd w:val="clear" w:color="auto" w:fill="auto"/>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shd w:val="clear" w:color="auto" w:fill="auto"/>
          </w:tcPr>
          <w:p w14:paraId="3CAD0CD3" w14:textId="77777777" w:rsidR="0022433D" w:rsidRPr="006A77F7" w:rsidRDefault="0022433D" w:rsidP="0022433D">
            <w:pPr>
              <w:pStyle w:val="TAL"/>
            </w:pPr>
            <w:r w:rsidRPr="006A77F7">
              <w:t>6.4C.1</w:t>
            </w:r>
            <w:r w:rsidRPr="006A77F7">
              <w:tab/>
              <w:t>Frequency error for SUL</w:t>
            </w:r>
          </w:p>
        </w:tc>
        <w:tc>
          <w:tcPr>
            <w:tcW w:w="3285" w:type="dxa"/>
            <w:shd w:val="clear" w:color="auto" w:fill="auto"/>
          </w:tcPr>
          <w:p w14:paraId="55D1D3BE" w14:textId="77777777" w:rsidR="0022433D" w:rsidRPr="006A77F7" w:rsidRDefault="0022433D" w:rsidP="0022433D">
            <w:pPr>
              <w:pStyle w:val="TAC"/>
              <w:rPr>
                <w:lang w:eastAsia="zh-CN"/>
              </w:rPr>
            </w:pPr>
            <w:r w:rsidRPr="006A77F7">
              <w:rPr>
                <w:lang w:eastAsia="zh-CN"/>
              </w:rPr>
              <w:t>5</w:t>
            </w:r>
          </w:p>
        </w:tc>
        <w:tc>
          <w:tcPr>
            <w:tcW w:w="3285" w:type="dxa"/>
            <w:shd w:val="clear" w:color="auto" w:fill="auto"/>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shd w:val="clear" w:color="auto" w:fill="auto"/>
          </w:tcPr>
          <w:p w14:paraId="1FA17AE0" w14:textId="77777777" w:rsidR="0022433D" w:rsidRPr="006A77F7" w:rsidRDefault="0022433D" w:rsidP="0022433D">
            <w:pPr>
              <w:pStyle w:val="TAL"/>
            </w:pPr>
            <w:r w:rsidRPr="006A77F7">
              <w:t>6.4C.2.1</w:t>
            </w:r>
            <w:r w:rsidRPr="006A77F7">
              <w:tab/>
              <w:t>Error Vector Magnitude for SUL</w:t>
            </w:r>
          </w:p>
        </w:tc>
        <w:tc>
          <w:tcPr>
            <w:tcW w:w="3285" w:type="dxa"/>
            <w:shd w:val="clear" w:color="auto" w:fill="auto"/>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shd w:val="clear" w:color="auto" w:fill="auto"/>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shd w:val="clear" w:color="auto" w:fill="auto"/>
          </w:tcPr>
          <w:p w14:paraId="7CAE4C26" w14:textId="36BBB4FD" w:rsidR="0022433D" w:rsidRPr="006A77F7" w:rsidRDefault="0022433D" w:rsidP="0022433D">
            <w:pPr>
              <w:pStyle w:val="TAL"/>
            </w:pPr>
            <w:r w:rsidRPr="006A77F7">
              <w:t>6.4C.2.2</w:t>
            </w:r>
            <w:r w:rsidRPr="006A77F7">
              <w:tab/>
              <w:t>Carrier leakage for SUL</w:t>
            </w:r>
          </w:p>
        </w:tc>
        <w:tc>
          <w:tcPr>
            <w:tcW w:w="3285" w:type="dxa"/>
            <w:shd w:val="clear" w:color="auto" w:fill="auto"/>
            <w:vAlign w:val="center"/>
          </w:tcPr>
          <w:p w14:paraId="45AC5BA5" w14:textId="5A1B1910" w:rsidR="0022433D" w:rsidRPr="006A77F7" w:rsidRDefault="0022433D" w:rsidP="0022433D">
            <w:pPr>
              <w:pStyle w:val="TAC"/>
              <w:rPr>
                <w:lang w:eastAsia="zh-CN"/>
              </w:rPr>
            </w:pPr>
            <w:r w:rsidRPr="006A77F7">
              <w:t>3</w:t>
            </w:r>
          </w:p>
        </w:tc>
        <w:tc>
          <w:tcPr>
            <w:tcW w:w="3285" w:type="dxa"/>
            <w:shd w:val="clear" w:color="auto" w:fill="auto"/>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shd w:val="clear" w:color="auto" w:fill="auto"/>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shd w:val="clear" w:color="auto" w:fill="auto"/>
            <w:vAlign w:val="center"/>
          </w:tcPr>
          <w:p w14:paraId="34C3EF6A" w14:textId="0C959A9D" w:rsidR="0022433D" w:rsidRPr="006A77F7" w:rsidRDefault="0022433D" w:rsidP="0022433D">
            <w:pPr>
              <w:pStyle w:val="TAC"/>
              <w:rPr>
                <w:lang w:eastAsia="zh-CN"/>
              </w:rPr>
            </w:pPr>
            <w:r w:rsidRPr="006A77F7">
              <w:t>36</w:t>
            </w:r>
          </w:p>
        </w:tc>
        <w:tc>
          <w:tcPr>
            <w:tcW w:w="3285" w:type="dxa"/>
            <w:shd w:val="clear" w:color="auto" w:fill="auto"/>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shd w:val="clear" w:color="auto" w:fill="auto"/>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shd w:val="clear" w:color="auto" w:fill="auto"/>
            <w:vAlign w:val="center"/>
          </w:tcPr>
          <w:p w14:paraId="190CAFC4" w14:textId="73A2CBB8" w:rsidR="0022433D" w:rsidRPr="006A77F7" w:rsidRDefault="0022433D" w:rsidP="0022433D">
            <w:pPr>
              <w:pStyle w:val="TAC"/>
              <w:rPr>
                <w:lang w:eastAsia="zh-CN"/>
              </w:rPr>
            </w:pPr>
            <w:r w:rsidRPr="006A77F7">
              <w:t>90</w:t>
            </w:r>
          </w:p>
        </w:tc>
        <w:tc>
          <w:tcPr>
            <w:tcW w:w="3285" w:type="dxa"/>
            <w:shd w:val="clear" w:color="auto" w:fill="auto"/>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shd w:val="clear" w:color="auto" w:fill="auto"/>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shd w:val="clear" w:color="auto" w:fill="auto"/>
            <w:vAlign w:val="center"/>
          </w:tcPr>
          <w:p w14:paraId="618CD012" w14:textId="1DF2303F" w:rsidR="0022433D" w:rsidRPr="006A77F7" w:rsidRDefault="0022433D" w:rsidP="0022433D">
            <w:pPr>
              <w:pStyle w:val="TAC"/>
              <w:rPr>
                <w:lang w:eastAsia="zh-CN"/>
              </w:rPr>
            </w:pPr>
            <w:r w:rsidRPr="006A77F7">
              <w:t>9</w:t>
            </w:r>
          </w:p>
        </w:tc>
        <w:tc>
          <w:tcPr>
            <w:tcW w:w="3285" w:type="dxa"/>
            <w:shd w:val="clear" w:color="auto" w:fill="auto"/>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shd w:val="clear" w:color="auto" w:fill="auto"/>
          </w:tcPr>
          <w:p w14:paraId="3FB963B2" w14:textId="77777777" w:rsidR="0022433D" w:rsidRPr="006A77F7" w:rsidRDefault="0022433D" w:rsidP="0022433D">
            <w:pPr>
              <w:pStyle w:val="TAL"/>
            </w:pPr>
            <w:r w:rsidRPr="006A77F7">
              <w:t>6.5C.1</w:t>
            </w:r>
            <w:r w:rsidRPr="006A77F7">
              <w:tab/>
              <w:t>Occupied bandwidth for SUL</w:t>
            </w:r>
          </w:p>
        </w:tc>
        <w:tc>
          <w:tcPr>
            <w:tcW w:w="3285" w:type="dxa"/>
            <w:shd w:val="clear" w:color="auto" w:fill="auto"/>
          </w:tcPr>
          <w:p w14:paraId="463266F3" w14:textId="77777777" w:rsidR="0022433D" w:rsidRPr="006A77F7" w:rsidRDefault="0022433D" w:rsidP="0022433D">
            <w:pPr>
              <w:pStyle w:val="TAC"/>
              <w:rPr>
                <w:lang w:eastAsia="zh-CN"/>
              </w:rPr>
            </w:pPr>
            <w:r w:rsidRPr="006A77F7">
              <w:rPr>
                <w:lang w:eastAsia="zh-CN"/>
              </w:rPr>
              <w:t>18</w:t>
            </w:r>
          </w:p>
        </w:tc>
        <w:tc>
          <w:tcPr>
            <w:tcW w:w="3285" w:type="dxa"/>
            <w:shd w:val="clear" w:color="auto" w:fill="auto"/>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shd w:val="clear" w:color="auto" w:fill="auto"/>
          </w:tcPr>
          <w:p w14:paraId="43CF2A16" w14:textId="77777777" w:rsidR="0022433D" w:rsidRPr="006A77F7" w:rsidRDefault="0022433D" w:rsidP="0022433D">
            <w:pPr>
              <w:pStyle w:val="TAL"/>
            </w:pPr>
            <w:r w:rsidRPr="006A77F7">
              <w:t>6.5C.2.2</w:t>
            </w:r>
            <w:r w:rsidRPr="006A77F7">
              <w:tab/>
              <w:t>Spectrum Emission Mask for SUL</w:t>
            </w:r>
          </w:p>
        </w:tc>
        <w:tc>
          <w:tcPr>
            <w:tcW w:w="3285" w:type="dxa"/>
            <w:shd w:val="clear" w:color="auto" w:fill="auto"/>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shd w:val="clear" w:color="auto" w:fill="auto"/>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shd w:val="clear" w:color="auto" w:fill="auto"/>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shd w:val="clear" w:color="auto" w:fill="auto"/>
          </w:tcPr>
          <w:p w14:paraId="077219C6" w14:textId="42210174" w:rsidR="0022433D" w:rsidRPr="006A77F7" w:rsidRDefault="0091784C" w:rsidP="0022433D">
            <w:pPr>
              <w:pStyle w:val="TAC"/>
            </w:pPr>
            <w:r w:rsidRPr="006A77F7">
              <w:t>Table 4.1.2.1-1</w:t>
            </w:r>
          </w:p>
        </w:tc>
        <w:tc>
          <w:tcPr>
            <w:tcW w:w="3285" w:type="dxa"/>
            <w:shd w:val="clear" w:color="auto" w:fill="auto"/>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shd w:val="clear" w:color="auto" w:fill="auto"/>
          </w:tcPr>
          <w:p w14:paraId="4454B83E" w14:textId="77777777" w:rsidR="0022433D" w:rsidRPr="006A77F7" w:rsidRDefault="0022433D" w:rsidP="0022433D">
            <w:pPr>
              <w:pStyle w:val="TAL"/>
            </w:pPr>
            <w:r w:rsidRPr="006A77F7">
              <w:t>6.5C.2.4.1</w:t>
            </w:r>
            <w:r w:rsidRPr="006A77F7">
              <w:tab/>
              <w:t>NR ACLR for SUL</w:t>
            </w:r>
          </w:p>
        </w:tc>
        <w:tc>
          <w:tcPr>
            <w:tcW w:w="3285" w:type="dxa"/>
            <w:shd w:val="clear" w:color="auto" w:fill="auto"/>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shd w:val="clear" w:color="auto" w:fill="auto"/>
          </w:tcPr>
          <w:p w14:paraId="3122080D" w14:textId="77777777" w:rsidR="0022433D" w:rsidRPr="006A77F7" w:rsidRDefault="0022433D" w:rsidP="0022433D">
            <w:pPr>
              <w:pStyle w:val="TAL"/>
            </w:pPr>
            <w:r w:rsidRPr="006A77F7">
              <w:t>6.5C.2.4.2</w:t>
            </w:r>
            <w:r w:rsidRPr="006A77F7">
              <w:tab/>
              <w:t>UTRA ACLR for SUL</w:t>
            </w:r>
          </w:p>
        </w:tc>
        <w:tc>
          <w:tcPr>
            <w:tcW w:w="3285" w:type="dxa"/>
            <w:shd w:val="clear" w:color="auto" w:fill="auto"/>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shd w:val="clear" w:color="auto" w:fill="auto"/>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shd w:val="clear" w:color="auto" w:fill="auto"/>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shd w:val="clear" w:color="auto" w:fill="auto"/>
          </w:tcPr>
          <w:p w14:paraId="0AB49984"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shd w:val="clear" w:color="auto" w:fill="auto"/>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shd w:val="clear" w:color="auto" w:fill="auto"/>
          </w:tcPr>
          <w:p w14:paraId="0F25340A"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shd w:val="clear" w:color="auto" w:fill="auto"/>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shd w:val="clear" w:color="auto" w:fill="auto"/>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shd w:val="clear" w:color="auto" w:fill="auto"/>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shd w:val="clear" w:color="auto" w:fill="auto"/>
          </w:tcPr>
          <w:p w14:paraId="44EA1285" w14:textId="77777777" w:rsidR="0022433D" w:rsidRPr="006A77F7" w:rsidRDefault="0022433D" w:rsidP="0022433D">
            <w:pPr>
              <w:pStyle w:val="TAL"/>
            </w:pPr>
            <w:r w:rsidRPr="006A77F7">
              <w:t>6.5C.4</w:t>
            </w:r>
            <w:r w:rsidRPr="006A77F7">
              <w:tab/>
              <w:t>Transmit intermodulation for SUL</w:t>
            </w:r>
          </w:p>
        </w:tc>
        <w:tc>
          <w:tcPr>
            <w:tcW w:w="3285" w:type="dxa"/>
            <w:shd w:val="clear" w:color="auto" w:fill="auto"/>
          </w:tcPr>
          <w:p w14:paraId="62D54351" w14:textId="77777777" w:rsidR="0022433D" w:rsidRPr="006A77F7" w:rsidRDefault="0022433D" w:rsidP="0022433D">
            <w:pPr>
              <w:pStyle w:val="TAC"/>
              <w:rPr>
                <w:lang w:eastAsia="zh-CN"/>
              </w:rPr>
            </w:pPr>
            <w:r w:rsidRPr="006A77F7">
              <w:rPr>
                <w:lang w:eastAsia="zh-CN"/>
              </w:rPr>
              <w:t>4</w:t>
            </w:r>
          </w:p>
        </w:tc>
        <w:tc>
          <w:tcPr>
            <w:tcW w:w="3285" w:type="dxa"/>
            <w:shd w:val="clear" w:color="auto" w:fill="auto"/>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shd w:val="clear" w:color="auto" w:fill="auto"/>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shd w:val="clear" w:color="auto" w:fill="auto"/>
            <w:vAlign w:val="center"/>
          </w:tcPr>
          <w:p w14:paraId="0546A4A4" w14:textId="77777777" w:rsidR="00486BD4" w:rsidRPr="006A77F7" w:rsidRDefault="00486BD4" w:rsidP="009E5560">
            <w:pPr>
              <w:pStyle w:val="TAH"/>
            </w:pPr>
            <w:r w:rsidRPr="006A77F7">
              <w:t>Subclause</w:t>
            </w:r>
          </w:p>
        </w:tc>
        <w:tc>
          <w:tcPr>
            <w:tcW w:w="3285" w:type="dxa"/>
            <w:shd w:val="clear" w:color="auto" w:fill="auto"/>
            <w:vAlign w:val="center"/>
          </w:tcPr>
          <w:p w14:paraId="0226CF72" w14:textId="77777777" w:rsidR="00486BD4" w:rsidRPr="006A77F7" w:rsidRDefault="00486BD4" w:rsidP="009E5560">
            <w:pPr>
              <w:pStyle w:val="TAH"/>
            </w:pPr>
            <w:r w:rsidRPr="006A77F7">
              <w:t>Number of test points</w:t>
            </w:r>
          </w:p>
        </w:tc>
        <w:tc>
          <w:tcPr>
            <w:tcW w:w="3285" w:type="dxa"/>
            <w:shd w:val="clear" w:color="auto" w:fill="auto"/>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shd w:val="clear" w:color="auto" w:fill="auto"/>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shd w:val="clear" w:color="auto" w:fill="auto"/>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shd w:val="clear" w:color="auto" w:fill="auto"/>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shd w:val="clear" w:color="auto" w:fill="auto"/>
          </w:tcPr>
          <w:p w14:paraId="386474A5" w14:textId="77777777" w:rsidR="00486BD4" w:rsidRPr="006A77F7" w:rsidRDefault="00486BD4" w:rsidP="009E5560">
            <w:pPr>
              <w:pStyle w:val="TAL"/>
            </w:pPr>
            <w:r w:rsidRPr="006A77F7">
              <w:t>7.6C.2</w:t>
            </w:r>
            <w:r w:rsidRPr="006A77F7">
              <w:tab/>
            </w:r>
            <w:proofErr w:type="spellStart"/>
            <w:r w:rsidRPr="006A77F7">
              <w:t>Inband</w:t>
            </w:r>
            <w:proofErr w:type="spellEnd"/>
            <w:r w:rsidRPr="006A77F7">
              <w:t xml:space="preserve"> Blocking for SUL</w:t>
            </w:r>
          </w:p>
        </w:tc>
        <w:tc>
          <w:tcPr>
            <w:tcW w:w="3285" w:type="dxa"/>
            <w:shd w:val="clear" w:color="auto" w:fill="auto"/>
          </w:tcPr>
          <w:p w14:paraId="00DBC20D"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shd w:val="clear" w:color="auto" w:fill="auto"/>
          </w:tcPr>
          <w:p w14:paraId="1FBB09CA" w14:textId="77777777" w:rsidR="00486BD4" w:rsidRPr="006A77F7" w:rsidRDefault="00486BD4" w:rsidP="009E5560">
            <w:pPr>
              <w:pStyle w:val="TAL"/>
            </w:pPr>
            <w:r w:rsidRPr="006A77F7">
              <w:t>7.6C.3</w:t>
            </w:r>
            <w:r w:rsidRPr="006A77F7">
              <w:tab/>
              <w:t>Out-of-band blocking for SUL</w:t>
            </w:r>
          </w:p>
        </w:tc>
        <w:tc>
          <w:tcPr>
            <w:tcW w:w="3285" w:type="dxa"/>
            <w:shd w:val="clear" w:color="auto" w:fill="auto"/>
          </w:tcPr>
          <w:p w14:paraId="65734EB7"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02467125"/>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shd w:val="clear" w:color="auto" w:fill="auto"/>
            <w:vAlign w:val="center"/>
          </w:tcPr>
          <w:p w14:paraId="597AD6E0" w14:textId="77777777" w:rsidR="007F6CF1" w:rsidRPr="006A77F7" w:rsidRDefault="007F6CF1" w:rsidP="008D2C7C">
            <w:pPr>
              <w:pStyle w:val="TAH"/>
            </w:pPr>
            <w:r w:rsidRPr="006A77F7">
              <w:t>Subclause</w:t>
            </w:r>
          </w:p>
        </w:tc>
        <w:tc>
          <w:tcPr>
            <w:tcW w:w="1417" w:type="dxa"/>
            <w:shd w:val="clear" w:color="auto" w:fill="auto"/>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shd w:val="clear" w:color="auto" w:fill="auto"/>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shd w:val="clear" w:color="auto" w:fill="auto"/>
          </w:tcPr>
          <w:p w14:paraId="72B9D37B" w14:textId="63B6B245" w:rsidR="00ED0CD6" w:rsidRPr="006A77F7" w:rsidRDefault="00ED0CD6" w:rsidP="00DC07B7">
            <w:pPr>
              <w:pStyle w:val="TAL"/>
            </w:pPr>
            <w:r w:rsidRPr="006A77F7">
              <w:t>6.2E.1</w:t>
            </w:r>
            <w:r w:rsidRPr="006A77F7">
              <w:tab/>
              <w:t>UE maximum output power for V2X</w:t>
            </w:r>
          </w:p>
        </w:tc>
        <w:tc>
          <w:tcPr>
            <w:tcW w:w="1417" w:type="dxa"/>
            <w:shd w:val="clear" w:color="auto" w:fill="auto"/>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shd w:val="clear" w:color="auto" w:fill="auto"/>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shd w:val="clear" w:color="auto" w:fill="auto"/>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shd w:val="clear" w:color="auto" w:fill="auto"/>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shd w:val="clear" w:color="auto" w:fill="auto"/>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shd w:val="clear" w:color="auto" w:fill="auto"/>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shd w:val="clear" w:color="auto" w:fill="auto"/>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shd w:val="clear" w:color="auto" w:fill="auto"/>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shd w:val="clear" w:color="auto" w:fill="auto"/>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shd w:val="clear" w:color="auto" w:fill="auto"/>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shd w:val="clear" w:color="auto" w:fill="auto"/>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shd w:val="clear" w:color="auto" w:fill="auto"/>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shd w:val="clear" w:color="auto" w:fill="auto"/>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shd w:val="clear" w:color="auto" w:fill="auto"/>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shd w:val="clear" w:color="auto" w:fill="auto"/>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shd w:val="clear" w:color="auto" w:fill="auto"/>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shd w:val="clear" w:color="auto" w:fill="auto"/>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shd w:val="clear" w:color="auto" w:fill="auto"/>
          </w:tcPr>
          <w:p w14:paraId="0C35C1E1" w14:textId="15D13889" w:rsidR="00936426" w:rsidRPr="006A77F7" w:rsidRDefault="00936426" w:rsidP="00936426">
            <w:pPr>
              <w:pStyle w:val="TAL"/>
            </w:pPr>
            <w:r w:rsidRPr="006A77F7">
              <w:t>6.5E.1.1</w:t>
            </w:r>
            <w:r w:rsidRPr="006A77F7">
              <w:tab/>
              <w:t>Occupied bandwidth for V2X</w:t>
            </w:r>
          </w:p>
        </w:tc>
        <w:tc>
          <w:tcPr>
            <w:tcW w:w="1417" w:type="dxa"/>
            <w:shd w:val="clear" w:color="auto" w:fill="auto"/>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shd w:val="clear" w:color="auto" w:fill="auto"/>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3C66D1">
        <w:tc>
          <w:tcPr>
            <w:tcW w:w="2122" w:type="dxa"/>
            <w:shd w:val="clear" w:color="auto" w:fill="auto"/>
          </w:tcPr>
          <w:p w14:paraId="18264621" w14:textId="77777777" w:rsidR="00A06268" w:rsidRPr="006A77F7" w:rsidRDefault="00A06268" w:rsidP="003C66D1">
            <w:pPr>
              <w:pStyle w:val="TAL"/>
              <w:rPr>
                <w:rFonts w:eastAsia="SimSun"/>
                <w:lang w:eastAsia="en-US"/>
              </w:rPr>
            </w:pPr>
            <w:r w:rsidRPr="006A77F7">
              <w:t>6.3E.4.1</w:t>
            </w:r>
            <w:r w:rsidRPr="006A77F7">
              <w:tab/>
              <w:t>Absolute power tolerance for V2X</w:t>
            </w:r>
          </w:p>
        </w:tc>
        <w:tc>
          <w:tcPr>
            <w:tcW w:w="1417" w:type="dxa"/>
            <w:shd w:val="clear" w:color="auto" w:fill="auto"/>
          </w:tcPr>
          <w:p w14:paraId="0F5D1DF5" w14:textId="77777777" w:rsidR="00A06268" w:rsidRPr="006A77F7" w:rsidRDefault="00A06268" w:rsidP="003C66D1">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3C66D1">
            <w:pPr>
              <w:pStyle w:val="TAL"/>
              <w:rPr>
                <w:rFonts w:eastAsia="SimSun"/>
                <w:lang w:eastAsia="zh-CN"/>
              </w:rPr>
            </w:pPr>
            <w:r w:rsidRPr="006A77F7">
              <w:rPr>
                <w:lang w:eastAsia="zh-CN"/>
              </w:rPr>
              <w:t>‘38.521-1_TPanalysis_V2X_6.3E.4.1_Abs_PTol.zip’</w:t>
            </w:r>
          </w:p>
        </w:tc>
        <w:tc>
          <w:tcPr>
            <w:tcW w:w="2283" w:type="dxa"/>
            <w:shd w:val="clear" w:color="auto" w:fill="auto"/>
          </w:tcPr>
          <w:p w14:paraId="44929900" w14:textId="77777777" w:rsidR="00A06268" w:rsidRPr="006A77F7" w:rsidRDefault="00A06268" w:rsidP="003C66D1">
            <w:pPr>
              <w:pStyle w:val="TAL"/>
              <w:rPr>
                <w:rFonts w:eastAsia="SimSun"/>
                <w:lang w:eastAsia="zh-CN"/>
              </w:rPr>
            </w:pPr>
            <w:r w:rsidRPr="006A77F7">
              <w:rPr>
                <w:lang w:eastAsia="zh-CN"/>
              </w:rPr>
              <w:t>RAN5#104</w:t>
            </w:r>
          </w:p>
        </w:tc>
      </w:tr>
      <w:tr w:rsidR="00066137" w:rsidRPr="006A77F7" w14:paraId="3B92080B" w14:textId="77777777" w:rsidTr="003C66D1">
        <w:tc>
          <w:tcPr>
            <w:tcW w:w="2122" w:type="dxa"/>
            <w:shd w:val="clear" w:color="auto" w:fill="auto"/>
          </w:tcPr>
          <w:p w14:paraId="699B00F9" w14:textId="2303A525" w:rsidR="00066137" w:rsidRPr="006A77F7" w:rsidRDefault="00066137" w:rsidP="00066137">
            <w:pPr>
              <w:pStyle w:val="TAL"/>
            </w:pPr>
            <w:r w:rsidRPr="006A77F7">
              <w:t>6.4E.1</w:t>
            </w:r>
            <w:r w:rsidRPr="006A77F7">
              <w:tab/>
              <w:t>Frequency error for V2X</w:t>
            </w:r>
          </w:p>
        </w:tc>
        <w:tc>
          <w:tcPr>
            <w:tcW w:w="1417" w:type="dxa"/>
            <w:shd w:val="clear" w:color="auto" w:fill="auto"/>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shd w:val="clear" w:color="auto" w:fill="auto"/>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3C66D1">
        <w:tc>
          <w:tcPr>
            <w:tcW w:w="2122" w:type="dxa"/>
            <w:shd w:val="clear" w:color="auto" w:fill="auto"/>
          </w:tcPr>
          <w:p w14:paraId="7F35849E" w14:textId="7012E242" w:rsidR="00B46F49" w:rsidRPr="006A77F7" w:rsidRDefault="00B46F49" w:rsidP="00B46F49">
            <w:pPr>
              <w:pStyle w:val="TAL"/>
            </w:pPr>
            <w:r w:rsidRPr="006A77F7">
              <w:t>6.4E.2.2</w:t>
            </w:r>
            <w:r w:rsidRPr="006A77F7">
              <w:tab/>
              <w:t>Error Vector Magnitude for V2X</w:t>
            </w:r>
          </w:p>
        </w:tc>
        <w:tc>
          <w:tcPr>
            <w:tcW w:w="1417" w:type="dxa"/>
            <w:shd w:val="clear" w:color="auto" w:fill="auto"/>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shd w:val="clear" w:color="auto" w:fill="auto"/>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3C66D1">
        <w:tc>
          <w:tcPr>
            <w:tcW w:w="2122" w:type="dxa"/>
            <w:shd w:val="clear" w:color="auto" w:fill="auto"/>
          </w:tcPr>
          <w:p w14:paraId="09EE322D" w14:textId="6A7A7779" w:rsidR="00153B4B" w:rsidRPr="006A77F7" w:rsidRDefault="00153B4B" w:rsidP="00153B4B">
            <w:pPr>
              <w:pStyle w:val="TAL"/>
            </w:pPr>
            <w:r w:rsidRPr="006A77F7">
              <w:t>6.4E.2.3</w:t>
            </w:r>
            <w:r w:rsidRPr="006A77F7">
              <w:tab/>
              <w:t>Carrier leakage for V2X</w:t>
            </w:r>
          </w:p>
        </w:tc>
        <w:tc>
          <w:tcPr>
            <w:tcW w:w="1417" w:type="dxa"/>
            <w:shd w:val="clear" w:color="auto" w:fill="auto"/>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shd w:val="clear" w:color="auto" w:fill="auto"/>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3C66D1">
        <w:tc>
          <w:tcPr>
            <w:tcW w:w="2122" w:type="dxa"/>
            <w:shd w:val="clear" w:color="auto" w:fill="auto"/>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shd w:val="clear" w:color="auto" w:fill="auto"/>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shd w:val="clear" w:color="auto" w:fill="auto"/>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3C66D1">
        <w:tc>
          <w:tcPr>
            <w:tcW w:w="2122" w:type="dxa"/>
            <w:shd w:val="clear" w:color="auto" w:fill="auto"/>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shd w:val="clear" w:color="auto" w:fill="auto"/>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shd w:val="clear" w:color="auto" w:fill="auto"/>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shd w:val="clear" w:color="auto" w:fill="auto"/>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shd w:val="clear" w:color="auto" w:fill="auto"/>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shd w:val="clear" w:color="auto" w:fill="auto"/>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shd w:val="clear" w:color="auto" w:fill="auto"/>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shd w:val="clear" w:color="auto" w:fill="auto"/>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shd w:val="clear" w:color="auto" w:fill="auto"/>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shd w:val="clear" w:color="auto" w:fill="auto"/>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shd w:val="clear" w:color="auto" w:fill="auto"/>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shd w:val="clear" w:color="auto" w:fill="auto"/>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shd w:val="clear" w:color="auto" w:fill="auto"/>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shd w:val="clear" w:color="auto" w:fill="auto"/>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shd w:val="clear" w:color="auto" w:fill="auto"/>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shd w:val="clear" w:color="auto" w:fill="auto"/>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shd w:val="clear" w:color="auto" w:fill="auto"/>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shd w:val="clear" w:color="auto" w:fill="auto"/>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shd w:val="clear" w:color="auto" w:fill="auto"/>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shd w:val="clear" w:color="auto" w:fill="auto"/>
          </w:tcPr>
          <w:p w14:paraId="73CB2F9F" w14:textId="77777777" w:rsidR="003A0531" w:rsidRPr="006A77F7" w:rsidRDefault="003A0531" w:rsidP="000E6F50">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EEECF5" w14:textId="77777777" w:rsidR="003A0531" w:rsidRPr="006A77F7" w:rsidRDefault="003A0531" w:rsidP="000E6F50">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0E6F50">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3936EF" w14:textId="77777777" w:rsidR="003A0531" w:rsidRPr="006A77F7" w:rsidRDefault="003A0531" w:rsidP="000E6F50">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shd w:val="clear" w:color="auto" w:fill="auto"/>
          </w:tcPr>
          <w:p w14:paraId="1B4675E6" w14:textId="77777777" w:rsidR="00FB5085" w:rsidRPr="006A77F7" w:rsidRDefault="00FB5085" w:rsidP="0084469C">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925AF06" w14:textId="77777777" w:rsidR="00FB5085" w:rsidRPr="006A77F7" w:rsidRDefault="00FB5085" w:rsidP="0084469C">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84469C">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6312F0" w14:textId="77777777" w:rsidR="00FB5085" w:rsidRPr="006A77F7" w:rsidRDefault="00FB5085" w:rsidP="0084469C">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shd w:val="clear" w:color="auto" w:fill="auto"/>
            <w:vAlign w:val="center"/>
          </w:tcPr>
          <w:p w14:paraId="2BADCE3A" w14:textId="77777777" w:rsidR="007F6CF1" w:rsidRPr="006A77F7" w:rsidRDefault="007F6CF1" w:rsidP="008D2C7C">
            <w:pPr>
              <w:pStyle w:val="TAH"/>
            </w:pPr>
            <w:r w:rsidRPr="006A77F7">
              <w:t>Subclause</w:t>
            </w:r>
          </w:p>
        </w:tc>
        <w:tc>
          <w:tcPr>
            <w:tcW w:w="903" w:type="dxa"/>
            <w:shd w:val="clear" w:color="auto" w:fill="auto"/>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shd w:val="clear" w:color="auto" w:fill="auto"/>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shd w:val="clear" w:color="auto" w:fill="auto"/>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shd w:val="clear" w:color="auto" w:fill="auto"/>
          </w:tcPr>
          <w:p w14:paraId="4BB01D35" w14:textId="673C9CDD" w:rsidR="004A31F3" w:rsidRPr="006A77F7" w:rsidRDefault="004A31F3" w:rsidP="00F363DE">
            <w:pPr>
              <w:pStyle w:val="TAC"/>
            </w:pPr>
            <w:r>
              <w:rPr>
                <w:lang w:eastAsia="zh-CN"/>
              </w:rPr>
              <w:t>45</w:t>
            </w:r>
          </w:p>
        </w:tc>
        <w:tc>
          <w:tcPr>
            <w:tcW w:w="6330" w:type="dxa"/>
          </w:tcPr>
          <w:p w14:paraId="3E5D5990" w14:textId="1B5AACAB" w:rsidR="004A31F3" w:rsidRPr="006A77F7" w:rsidRDefault="004A31F3" w:rsidP="00F363DE">
            <w:pPr>
              <w:pStyle w:val="TAL"/>
            </w:pPr>
            <w:bookmarkStart w:id="158" w:name="_Hlk197372117"/>
            <w:r>
              <w:rPr>
                <w:lang w:eastAsia="zh-CN"/>
              </w:rPr>
              <w:t>‘</w:t>
            </w:r>
            <w:r w:rsidRPr="001C0F19">
              <w:rPr>
                <w:lang w:eastAsia="zh-CN"/>
              </w:rPr>
              <w:t>38.521-1_TPanalysis_V2X_7.3E_REFSENS</w:t>
            </w:r>
            <w:r>
              <w:rPr>
                <w:lang w:eastAsia="zh-CN"/>
              </w:rPr>
              <w:t>.zip’</w:t>
            </w:r>
            <w:bookmarkEnd w:id="158"/>
          </w:p>
        </w:tc>
        <w:tc>
          <w:tcPr>
            <w:tcW w:w="1160" w:type="dxa"/>
            <w:shd w:val="clear" w:color="auto" w:fill="auto"/>
          </w:tcPr>
          <w:p w14:paraId="1E41C4F4" w14:textId="009EE28F" w:rsidR="004A31F3" w:rsidRPr="006A77F7" w:rsidRDefault="004A31F3" w:rsidP="00F363DE">
            <w:pPr>
              <w:pStyle w:val="TAL"/>
            </w:pPr>
            <w:r>
              <w:rPr>
                <w:lang w:eastAsia="zh-CN"/>
              </w:rPr>
              <w:t>RAN5#107</w:t>
            </w:r>
          </w:p>
        </w:tc>
      </w:tr>
      <w:tr w:rsidR="00CD3E0A" w:rsidRPr="006A77F7" w14:paraId="26F795B2" w14:textId="77777777" w:rsidTr="00893C8F">
        <w:tc>
          <w:tcPr>
            <w:tcW w:w="1464" w:type="dxa"/>
            <w:shd w:val="clear" w:color="auto" w:fill="auto"/>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shd w:val="clear" w:color="auto" w:fill="auto"/>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shd w:val="clear" w:color="auto" w:fill="auto"/>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shd w:val="clear" w:color="auto" w:fill="auto"/>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shd w:val="clear" w:color="auto" w:fill="auto"/>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shd w:val="clear" w:color="auto" w:fill="auto"/>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shd w:val="clear" w:color="auto" w:fill="auto"/>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shd w:val="clear" w:color="auto" w:fill="auto"/>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shd w:val="clear" w:color="auto" w:fill="auto"/>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shd w:val="clear" w:color="auto" w:fill="auto"/>
          </w:tcPr>
          <w:p w14:paraId="5D387D8B" w14:textId="05A47FEB" w:rsidR="00893C8F" w:rsidRPr="006A77F7" w:rsidRDefault="00893C8F" w:rsidP="00893C8F">
            <w:pPr>
              <w:pStyle w:val="TAL"/>
            </w:pPr>
            <w:r w:rsidRPr="007260BC">
              <w:t>7.6E.2.2 In-band blocking for V2X / concurrent operation</w:t>
            </w:r>
          </w:p>
        </w:tc>
        <w:tc>
          <w:tcPr>
            <w:tcW w:w="903" w:type="dxa"/>
            <w:shd w:val="clear" w:color="auto" w:fill="auto"/>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shd w:val="clear" w:color="auto" w:fill="auto"/>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7092ED11" w14:textId="09E0538A" w:rsidR="00E62E00" w:rsidRPr="006A77F7" w:rsidRDefault="00E62E00" w:rsidP="0084469C">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4F9D9FC2"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84469C">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71FD3C" w14:textId="77777777" w:rsidR="00E62E00" w:rsidRPr="006A77F7" w:rsidRDefault="00E62E00" w:rsidP="0084469C">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2A62C939" w14:textId="77777777" w:rsidR="00E62E00" w:rsidRPr="006A77F7" w:rsidRDefault="00E62E00" w:rsidP="0084469C">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2ACE4FC6"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84469C">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A77D69" w14:textId="77777777" w:rsidR="00E62E00" w:rsidRPr="006A77F7" w:rsidRDefault="00E62E00" w:rsidP="0084469C">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shd w:val="clear" w:color="auto" w:fill="auto"/>
          </w:tcPr>
          <w:p w14:paraId="038E412E" w14:textId="77777777" w:rsidR="00893C8F" w:rsidRPr="006A77F7" w:rsidRDefault="00893C8F" w:rsidP="00D53909">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036726F4" w14:textId="77777777" w:rsidR="00893C8F" w:rsidRPr="006A77F7" w:rsidRDefault="00893C8F" w:rsidP="00D53909">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D53909">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AF2855" w14:textId="77777777" w:rsidR="00893C8F" w:rsidRPr="006A77F7" w:rsidRDefault="00893C8F" w:rsidP="00D53909">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02467126"/>
      <w:r w:rsidRPr="006A77F7">
        <w:lastRenderedPageBreak/>
        <w:t>4.1.1.4</w:t>
      </w:r>
      <w:r w:rsidRPr="006A77F7">
        <w:tab/>
        <w:t xml:space="preserve">FR1 </w:t>
      </w:r>
      <w:proofErr w:type="spellStart"/>
      <w:r w:rsidRPr="006A77F7">
        <w:rPr>
          <w:lang w:eastAsia="zh-CN"/>
        </w:rPr>
        <w:t>RedCap</w:t>
      </w:r>
      <w:proofErr w:type="spellEnd"/>
      <w:r w:rsidRPr="006A77F7">
        <w:t xml:space="preserve"> test cases</w:t>
      </w:r>
      <w:bookmarkEnd w:id="160"/>
      <w:bookmarkEnd w:id="161"/>
    </w:p>
    <w:p w14:paraId="40054C21" w14:textId="77777777" w:rsidR="00807589" w:rsidRPr="006A77F7" w:rsidRDefault="00807589" w:rsidP="00807589">
      <w:r w:rsidRPr="006A77F7">
        <w:t xml:space="preserve">This section contains information on test point selection for </w:t>
      </w:r>
      <w:proofErr w:type="spellStart"/>
      <w:r w:rsidRPr="006A77F7">
        <w:t>RedCap</w:t>
      </w:r>
      <w:proofErr w:type="spellEnd"/>
      <w:r w:rsidRPr="006A77F7">
        <w:t xml:space="preserve"> test cases in [2]. The general rule in this section apply to all the </w:t>
      </w:r>
      <w:proofErr w:type="spellStart"/>
      <w:r w:rsidRPr="006A77F7">
        <w:t>RedCap</w:t>
      </w:r>
      <w:proofErr w:type="spellEnd"/>
      <w:r w:rsidRPr="006A77F7">
        <w:t xml:space="preserve">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w:t>
      </w:r>
      <w:proofErr w:type="spellStart"/>
      <w:r w:rsidRPr="006A77F7">
        <w:t>RedCap</w:t>
      </w:r>
      <w:proofErr w:type="spellEnd"/>
      <w:r w:rsidRPr="006A77F7">
        <w:t xml:space="preserve"> UE apply for </w:t>
      </w:r>
      <w:proofErr w:type="spellStart"/>
      <w:r w:rsidRPr="006A77F7">
        <w:t>RedCap</w:t>
      </w:r>
      <w:proofErr w:type="spellEnd"/>
      <w:r w:rsidRPr="006A77F7">
        <w:t xml:space="preserve">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2Rx capable </w:t>
      </w:r>
      <w:proofErr w:type="spellStart"/>
      <w:r w:rsidRPr="006A77F7">
        <w:t>RedCap</w:t>
      </w:r>
      <w:proofErr w:type="spellEnd"/>
      <w:r w:rsidRPr="006A77F7">
        <w:t xml:space="preserve"> UE, the basic 2Rx REFSENS requirements apply with the exception that the maximum channel bandwidth is 20MHz.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1Rx capable </w:t>
      </w:r>
      <w:proofErr w:type="spellStart"/>
      <w:r w:rsidRPr="006A77F7">
        <w:t>RedCap</w:t>
      </w:r>
      <w:proofErr w:type="spellEnd"/>
      <w:r w:rsidRPr="006A77F7">
        <w:t xml:space="preserve"> UE, the exceptional REFSENS requirements are specified for channel bandwidth up to 20MHz. The UL/DL configuration required for 1Rx are the same for 2Rx requirements.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w:t>
      </w:r>
      <w:proofErr w:type="spellStart"/>
      <w:r w:rsidRPr="006A77F7">
        <w:rPr>
          <w:lang w:eastAsia="zh-CN"/>
        </w:rPr>
        <w:t>RedCap</w:t>
      </w:r>
      <w:proofErr w:type="spellEnd"/>
      <w:r w:rsidRPr="006A77F7">
        <w:rPr>
          <w:lang w:eastAsia="zh-CN"/>
        </w:rPr>
        <w:t xml:space="preserve"> UE, the </w:t>
      </w:r>
      <w:r w:rsidRPr="006A77F7">
        <w:t>exceptional REFSENS requirements are specified for channel bandwidth up to 20MHz, with specific UL configuration specified along.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02467127"/>
      <w:bookmarkStart w:id="163" w:name="_Toc27418757"/>
      <w:bookmarkStart w:id="164" w:name="_Toc36042410"/>
      <w:bookmarkStart w:id="165" w:name="_Toc43899737"/>
      <w:bookmarkStart w:id="166" w:name="_Toc51767648"/>
      <w:bookmarkStart w:id="167" w:name="_Toc59039979"/>
      <w:bookmarkStart w:id="168" w:name="_Toc68073918"/>
      <w:bookmarkStart w:id="169" w:name="_Toc75371780"/>
      <w:bookmarkStart w:id="170" w:name="_Toc83727848"/>
      <w:bookmarkStart w:id="171" w:name="_Toc100005948"/>
      <w:bookmarkStart w:id="172" w:name="_Toc106703496"/>
      <w:r w:rsidRPr="006A77F7">
        <w:t>4.1.1.5</w:t>
      </w:r>
      <w:r w:rsidRPr="006A77F7">
        <w:tab/>
        <w:t xml:space="preserve">FR1 </w:t>
      </w:r>
      <w:proofErr w:type="spellStart"/>
      <w:r w:rsidRPr="006A77F7">
        <w:rPr>
          <w:lang w:eastAsia="zh-CN"/>
        </w:rPr>
        <w:t>TxD</w:t>
      </w:r>
      <w:proofErr w:type="spellEnd"/>
      <w:r w:rsidRPr="006A77F7">
        <w:t xml:space="preserve"> test cases</w:t>
      </w:r>
      <w:bookmarkEnd w:id="162"/>
    </w:p>
    <w:p w14:paraId="6017978F" w14:textId="0AB243A6" w:rsidR="00F57674" w:rsidRPr="006A77F7" w:rsidRDefault="00F57674" w:rsidP="00F57674">
      <w:pPr>
        <w:rPr>
          <w:lang w:eastAsia="zh-CN"/>
        </w:rPr>
      </w:pPr>
      <w:r w:rsidRPr="006A77F7">
        <w:t xml:space="preserve">This section contains information on test point selection for </w:t>
      </w:r>
      <w:proofErr w:type="spellStart"/>
      <w:r w:rsidRPr="006A77F7">
        <w:t>TxD</w:t>
      </w:r>
      <w:proofErr w:type="spellEnd"/>
      <w:r w:rsidRPr="006A77F7">
        <w:t xml:space="preserve"> test cases [2]. Except for test cases listed in Table 4.1.1.5-1, the test point selection principle in single carrier test cases applies to all </w:t>
      </w:r>
      <w:r w:rsidR="00EB77B7" w:rsidRPr="00EB77B7">
        <w:t xml:space="preserve">2Tx </w:t>
      </w:r>
      <w:proofErr w:type="spellStart"/>
      <w:r w:rsidRPr="006A77F7">
        <w:t>TxD</w:t>
      </w:r>
      <w:proofErr w:type="spellEnd"/>
      <w:r w:rsidR="00EB77B7" w:rsidRPr="00EB77B7">
        <w:t xml:space="preserve"> and 4Tx </w:t>
      </w:r>
      <w:proofErr w:type="spellStart"/>
      <w:r w:rsidR="00EB77B7" w:rsidRPr="00EB77B7">
        <w:t>TxD</w:t>
      </w:r>
      <w:proofErr w:type="spellEnd"/>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 xml:space="preserve">Table 4.1.1.5-1: NR UE transmitter test point selection for </w:t>
      </w:r>
      <w:proofErr w:type="spellStart"/>
      <w:r w:rsidRPr="006A77F7">
        <w:t>TxD</w:t>
      </w:r>
      <w:proofErr w:type="spellEnd"/>
      <w:r w:rsidRPr="006A77F7">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E71846">
        <w:tc>
          <w:tcPr>
            <w:tcW w:w="2122" w:type="dxa"/>
            <w:shd w:val="clear" w:color="auto" w:fill="auto"/>
            <w:vAlign w:val="center"/>
          </w:tcPr>
          <w:p w14:paraId="17793F65" w14:textId="77777777" w:rsidR="00F57674" w:rsidRPr="006A77F7" w:rsidRDefault="00F57674" w:rsidP="00E71846">
            <w:pPr>
              <w:pStyle w:val="TAH"/>
            </w:pPr>
            <w:r w:rsidRPr="006A77F7">
              <w:t>Subclause</w:t>
            </w:r>
          </w:p>
        </w:tc>
        <w:tc>
          <w:tcPr>
            <w:tcW w:w="1417" w:type="dxa"/>
            <w:shd w:val="clear" w:color="auto" w:fill="auto"/>
            <w:vAlign w:val="center"/>
          </w:tcPr>
          <w:p w14:paraId="2181D57E" w14:textId="77777777" w:rsidR="00F57674" w:rsidRPr="006A77F7" w:rsidRDefault="00F57674" w:rsidP="00E71846">
            <w:pPr>
              <w:pStyle w:val="TAH"/>
            </w:pPr>
            <w:r w:rsidRPr="006A77F7">
              <w:t>Number of test points</w:t>
            </w:r>
          </w:p>
        </w:tc>
        <w:tc>
          <w:tcPr>
            <w:tcW w:w="3807" w:type="dxa"/>
          </w:tcPr>
          <w:p w14:paraId="0CE80769" w14:textId="77777777" w:rsidR="00F57674" w:rsidRPr="006A77F7" w:rsidRDefault="00F57674" w:rsidP="00E71846">
            <w:pPr>
              <w:pStyle w:val="TAH"/>
            </w:pPr>
            <w:r w:rsidRPr="006A77F7">
              <w:t>Justification in attachment</w:t>
            </w:r>
          </w:p>
        </w:tc>
        <w:tc>
          <w:tcPr>
            <w:tcW w:w="2283" w:type="dxa"/>
            <w:shd w:val="clear" w:color="auto" w:fill="auto"/>
          </w:tcPr>
          <w:p w14:paraId="3C71094F" w14:textId="77777777" w:rsidR="00F57674" w:rsidRPr="006A77F7" w:rsidRDefault="00F57674" w:rsidP="00E71846">
            <w:pPr>
              <w:pStyle w:val="TAH"/>
            </w:pPr>
            <w:r w:rsidRPr="006A77F7">
              <w:t>Comments</w:t>
            </w:r>
          </w:p>
        </w:tc>
      </w:tr>
      <w:tr w:rsidR="00F57674" w:rsidRPr="006A77F7" w14:paraId="6B0C3273" w14:textId="77777777" w:rsidTr="00E71846">
        <w:tc>
          <w:tcPr>
            <w:tcW w:w="2122" w:type="dxa"/>
            <w:shd w:val="clear" w:color="auto" w:fill="auto"/>
            <w:vAlign w:val="center"/>
          </w:tcPr>
          <w:p w14:paraId="391AC949" w14:textId="77777777" w:rsidR="00F57674" w:rsidRPr="006A77F7" w:rsidRDefault="00F57674" w:rsidP="00E71846">
            <w:pPr>
              <w:pStyle w:val="TAL"/>
            </w:pPr>
            <w:r w:rsidRPr="006A77F7">
              <w:rPr>
                <w:rFonts w:eastAsia="SimSun"/>
              </w:rPr>
              <w:t>6.2G.1</w:t>
            </w:r>
            <w:r w:rsidRPr="006A77F7">
              <w:rPr>
                <w:rFonts w:eastAsia="SimSun"/>
              </w:rPr>
              <w:tab/>
              <w:t>UE maximum output power for Tx Diversity</w:t>
            </w:r>
          </w:p>
        </w:tc>
        <w:tc>
          <w:tcPr>
            <w:tcW w:w="1417" w:type="dxa"/>
            <w:shd w:val="clear" w:color="auto" w:fill="auto"/>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E71846">
            <w:pPr>
              <w:pStyle w:val="TAL"/>
              <w:rPr>
                <w:lang w:eastAsia="zh-CN"/>
              </w:rPr>
            </w:pPr>
            <w:r w:rsidRPr="006A77F7">
              <w:rPr>
                <w:rFonts w:eastAsia="SimSun"/>
              </w:rPr>
              <w:t>“38.521-1_TPanalysis_6.2G.1_MaxOP_TxD.zip”</w:t>
            </w:r>
          </w:p>
        </w:tc>
        <w:tc>
          <w:tcPr>
            <w:tcW w:w="2283" w:type="dxa"/>
            <w:shd w:val="clear" w:color="auto" w:fill="auto"/>
            <w:vAlign w:val="center"/>
          </w:tcPr>
          <w:p w14:paraId="02FAD00D" w14:textId="77777777" w:rsidR="00F57674" w:rsidRPr="006A77F7" w:rsidRDefault="00F57674" w:rsidP="00E71846">
            <w:pPr>
              <w:pStyle w:val="TAL"/>
              <w:rPr>
                <w:lang w:eastAsia="zh-CN"/>
              </w:rPr>
            </w:pPr>
            <w:r w:rsidRPr="006A77F7">
              <w:rPr>
                <w:rFonts w:eastAsia="SimSun"/>
              </w:rPr>
              <w:t>RAN5#95-e</w:t>
            </w:r>
          </w:p>
        </w:tc>
      </w:tr>
      <w:tr w:rsidR="00F57674" w:rsidRPr="006A77F7" w14:paraId="48025927" w14:textId="77777777" w:rsidTr="00E71846">
        <w:tc>
          <w:tcPr>
            <w:tcW w:w="2122" w:type="dxa"/>
            <w:shd w:val="clear" w:color="auto" w:fill="auto"/>
            <w:vAlign w:val="center"/>
          </w:tcPr>
          <w:p w14:paraId="4DF85AAB" w14:textId="77777777" w:rsidR="00F57674" w:rsidRPr="006A77F7" w:rsidRDefault="00F57674" w:rsidP="00E71846">
            <w:pPr>
              <w:pStyle w:val="TAL"/>
            </w:pPr>
            <w:r w:rsidRPr="006A77F7">
              <w:rPr>
                <w:rFonts w:eastAsia="SimSun"/>
              </w:rPr>
              <w:t>6.2G.2</w:t>
            </w:r>
            <w:r w:rsidRPr="006A77F7">
              <w:rPr>
                <w:rFonts w:eastAsia="SimSun"/>
              </w:rPr>
              <w:tab/>
              <w:t>Maximum Output Power Reduction for Tx Diversity</w:t>
            </w:r>
          </w:p>
        </w:tc>
        <w:tc>
          <w:tcPr>
            <w:tcW w:w="1417" w:type="dxa"/>
            <w:shd w:val="clear" w:color="auto" w:fill="auto"/>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E71846">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shd w:val="clear" w:color="auto" w:fill="auto"/>
            <w:vAlign w:val="center"/>
          </w:tcPr>
          <w:p w14:paraId="0CF9035A" w14:textId="3F3C0EAC" w:rsidR="00F57674" w:rsidRPr="006A77F7" w:rsidRDefault="00F57674" w:rsidP="00E71846">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E71846">
        <w:tc>
          <w:tcPr>
            <w:tcW w:w="2122" w:type="dxa"/>
            <w:shd w:val="clear" w:color="auto" w:fill="auto"/>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shd w:val="clear" w:color="auto" w:fill="auto"/>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shd w:val="clear" w:color="auto" w:fill="auto"/>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E71846">
        <w:tc>
          <w:tcPr>
            <w:tcW w:w="2122" w:type="dxa"/>
            <w:shd w:val="clear" w:color="auto" w:fill="auto"/>
            <w:vAlign w:val="center"/>
          </w:tcPr>
          <w:p w14:paraId="1D23159F" w14:textId="77777777" w:rsidR="00F57674" w:rsidRPr="006A77F7" w:rsidRDefault="00F57674" w:rsidP="00E71846">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shd w:val="clear" w:color="auto" w:fill="auto"/>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E71846">
            <w:pPr>
              <w:pStyle w:val="TAL"/>
              <w:rPr>
                <w:lang w:eastAsia="zh-CN"/>
              </w:rPr>
            </w:pPr>
            <w:r w:rsidRPr="006A77F7">
              <w:rPr>
                <w:rFonts w:eastAsia="SimSun"/>
              </w:rPr>
              <w:t>See clause 4.1.2.1</w:t>
            </w:r>
          </w:p>
        </w:tc>
        <w:tc>
          <w:tcPr>
            <w:tcW w:w="2283" w:type="dxa"/>
            <w:shd w:val="clear" w:color="auto" w:fill="auto"/>
            <w:vAlign w:val="center"/>
          </w:tcPr>
          <w:p w14:paraId="271D062E" w14:textId="77777777" w:rsidR="00F57674" w:rsidRPr="006A77F7" w:rsidRDefault="00F57674" w:rsidP="00E71846">
            <w:pPr>
              <w:pStyle w:val="TAL"/>
              <w:rPr>
                <w:lang w:eastAsia="zh-CN"/>
              </w:rPr>
            </w:pPr>
            <w:r w:rsidRPr="006A77F7">
              <w:rPr>
                <w:rFonts w:eastAsia="SimSun"/>
              </w:rPr>
              <w:t>See clause 4.1.2.1</w:t>
            </w:r>
          </w:p>
        </w:tc>
      </w:tr>
      <w:tr w:rsidR="005E09F6" w:rsidRPr="006A77F7" w14:paraId="0E7088C1" w14:textId="77777777" w:rsidTr="00E71846">
        <w:tc>
          <w:tcPr>
            <w:tcW w:w="2122" w:type="dxa"/>
            <w:shd w:val="clear" w:color="auto" w:fill="auto"/>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shd w:val="clear" w:color="auto" w:fill="auto"/>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shd w:val="clear" w:color="auto" w:fill="auto"/>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E71846">
        <w:tc>
          <w:tcPr>
            <w:tcW w:w="2122" w:type="dxa"/>
            <w:shd w:val="clear" w:color="auto" w:fill="auto"/>
            <w:vAlign w:val="center"/>
          </w:tcPr>
          <w:p w14:paraId="7B2FE09C" w14:textId="77777777" w:rsidR="00F57674" w:rsidRPr="006A77F7" w:rsidRDefault="00F57674" w:rsidP="00E71846">
            <w:pPr>
              <w:pStyle w:val="TAL"/>
            </w:pPr>
            <w:r w:rsidRPr="006A77F7">
              <w:rPr>
                <w:rFonts w:eastAsia="SimSun"/>
              </w:rPr>
              <w:t>6.5G.2.3.1</w:t>
            </w:r>
            <w:r w:rsidRPr="006A77F7">
              <w:rPr>
                <w:rFonts w:eastAsia="SimSun"/>
              </w:rPr>
              <w:tab/>
              <w:t>NR ACLR for Tx diversity</w:t>
            </w:r>
          </w:p>
        </w:tc>
        <w:tc>
          <w:tcPr>
            <w:tcW w:w="1417" w:type="dxa"/>
            <w:shd w:val="clear" w:color="auto" w:fill="auto"/>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E71846">
            <w:pPr>
              <w:pStyle w:val="TAL"/>
              <w:rPr>
                <w:lang w:eastAsia="zh-CN"/>
              </w:rPr>
            </w:pPr>
            <w:r w:rsidRPr="006A77F7">
              <w:rPr>
                <w:rFonts w:eastAsia="SimSun"/>
              </w:rPr>
              <w:t>“38.521-1_TPanalysis_6.2G.2_MPR_6.5G.2.1_SEM_6.5G.2.3.1_NR_ACLR_TxD.zip”</w:t>
            </w:r>
          </w:p>
        </w:tc>
        <w:tc>
          <w:tcPr>
            <w:tcW w:w="2283" w:type="dxa"/>
            <w:shd w:val="clear" w:color="auto" w:fill="auto"/>
            <w:vAlign w:val="center"/>
          </w:tcPr>
          <w:p w14:paraId="0567913B" w14:textId="77777777" w:rsidR="00F57674" w:rsidRPr="006A77F7" w:rsidRDefault="00F57674" w:rsidP="00E71846">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72769EDF" w14:textId="77777777" w:rsidR="005E09F6" w:rsidRPr="005E09F6" w:rsidRDefault="005E09F6" w:rsidP="00D53909">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BB9CEF7" w14:textId="77777777" w:rsidR="005E09F6" w:rsidRPr="005E09F6" w:rsidRDefault="005E09F6" w:rsidP="00D53909">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D53909">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14:paraId="38FAE335" w14:textId="77777777" w:rsidR="005E09F6" w:rsidRPr="005E09F6" w:rsidRDefault="005E09F6" w:rsidP="00D53909">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02467128"/>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97135C">
        <w:trPr>
          <w:trHeight w:val="248"/>
          <w:jc w:val="center"/>
        </w:trPr>
        <w:tc>
          <w:tcPr>
            <w:tcW w:w="2830" w:type="dxa"/>
            <w:vAlign w:val="center"/>
          </w:tcPr>
          <w:p w14:paraId="0C0974BF"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61D07F54" w14:textId="77777777" w:rsidR="00393186" w:rsidRPr="006A77F7" w:rsidRDefault="00393186" w:rsidP="0097135C">
            <w:pPr>
              <w:pStyle w:val="TAH"/>
            </w:pPr>
            <w:r w:rsidRPr="006A77F7">
              <w:t>Number of test points</w:t>
            </w:r>
          </w:p>
        </w:tc>
        <w:tc>
          <w:tcPr>
            <w:tcW w:w="4962" w:type="dxa"/>
            <w:shd w:val="clear" w:color="auto" w:fill="auto"/>
            <w:vAlign w:val="center"/>
          </w:tcPr>
          <w:p w14:paraId="16B19F59" w14:textId="77777777" w:rsidR="00393186" w:rsidRPr="006A77F7" w:rsidRDefault="00393186" w:rsidP="0097135C">
            <w:pPr>
              <w:pStyle w:val="TAH"/>
            </w:pPr>
            <w:r w:rsidRPr="006A77F7">
              <w:t>Justification</w:t>
            </w:r>
          </w:p>
        </w:tc>
        <w:tc>
          <w:tcPr>
            <w:tcW w:w="1154" w:type="dxa"/>
            <w:vAlign w:val="center"/>
          </w:tcPr>
          <w:p w14:paraId="373AC70A" w14:textId="77777777" w:rsidR="00393186" w:rsidRPr="006A77F7" w:rsidRDefault="00393186" w:rsidP="0097135C">
            <w:pPr>
              <w:pStyle w:val="TAH"/>
            </w:pPr>
            <w:r w:rsidRPr="006A77F7">
              <w:t>Comments</w:t>
            </w:r>
          </w:p>
        </w:tc>
      </w:tr>
      <w:tr w:rsidR="00393186" w:rsidRPr="006A77F7" w14:paraId="2D466C92" w14:textId="77777777" w:rsidTr="0097135C">
        <w:trPr>
          <w:trHeight w:val="248"/>
          <w:jc w:val="center"/>
        </w:trPr>
        <w:tc>
          <w:tcPr>
            <w:tcW w:w="2830" w:type="dxa"/>
            <w:vAlign w:val="center"/>
          </w:tcPr>
          <w:p w14:paraId="4A7754D2" w14:textId="21A248CD" w:rsidR="00393186" w:rsidRPr="006A77F7" w:rsidRDefault="00393186" w:rsidP="0097135C">
            <w:pPr>
              <w:pStyle w:val="TAL"/>
            </w:pPr>
            <w:r w:rsidRPr="006A77F7">
              <w:t>6.2F.1 UE maximum output power for shared spectrum channel access</w:t>
            </w:r>
          </w:p>
        </w:tc>
        <w:tc>
          <w:tcPr>
            <w:tcW w:w="1134" w:type="dxa"/>
            <w:shd w:val="clear" w:color="auto" w:fill="auto"/>
            <w:vAlign w:val="center"/>
          </w:tcPr>
          <w:p w14:paraId="5EFDD407" w14:textId="77777777" w:rsidR="00393186" w:rsidRPr="006A77F7" w:rsidRDefault="00393186" w:rsidP="0097135C">
            <w:pPr>
              <w:pStyle w:val="TAC"/>
            </w:pPr>
            <w:r w:rsidRPr="006A77F7">
              <w:t>800</w:t>
            </w:r>
          </w:p>
        </w:tc>
        <w:tc>
          <w:tcPr>
            <w:tcW w:w="4962" w:type="dxa"/>
            <w:shd w:val="clear" w:color="auto" w:fill="auto"/>
            <w:vAlign w:val="center"/>
          </w:tcPr>
          <w:p w14:paraId="4ABC0548" w14:textId="77777777" w:rsidR="00393186" w:rsidRPr="006A77F7" w:rsidRDefault="00393186" w:rsidP="0097135C">
            <w:pPr>
              <w:pStyle w:val="TAL"/>
            </w:pPr>
            <w:r w:rsidRPr="006A77F7">
              <w:t>Same as 6.2.1</w:t>
            </w:r>
          </w:p>
        </w:tc>
        <w:tc>
          <w:tcPr>
            <w:tcW w:w="1154" w:type="dxa"/>
            <w:vAlign w:val="center"/>
          </w:tcPr>
          <w:p w14:paraId="2A2374D9" w14:textId="77777777" w:rsidR="00393186" w:rsidRPr="006A77F7" w:rsidRDefault="00393186" w:rsidP="0097135C">
            <w:pPr>
              <w:pStyle w:val="TAL"/>
            </w:pPr>
            <w:r w:rsidRPr="006A77F7">
              <w:t>RAN5#98</w:t>
            </w:r>
          </w:p>
        </w:tc>
      </w:tr>
      <w:tr w:rsidR="00393186" w:rsidRPr="006A77F7" w14:paraId="221C9D23" w14:textId="77777777" w:rsidTr="0097135C">
        <w:trPr>
          <w:trHeight w:val="248"/>
          <w:jc w:val="center"/>
        </w:trPr>
        <w:tc>
          <w:tcPr>
            <w:tcW w:w="2830" w:type="dxa"/>
            <w:vAlign w:val="center"/>
          </w:tcPr>
          <w:p w14:paraId="01BFD850" w14:textId="7DE17550" w:rsidR="00393186" w:rsidRPr="006A77F7" w:rsidRDefault="00393186" w:rsidP="0097135C">
            <w:pPr>
              <w:pStyle w:val="TAL"/>
            </w:pPr>
            <w:r w:rsidRPr="006A77F7">
              <w:t>6.2F.2 Maximum Output Power Reduction</w:t>
            </w:r>
          </w:p>
        </w:tc>
        <w:tc>
          <w:tcPr>
            <w:tcW w:w="1134" w:type="dxa"/>
            <w:shd w:val="clear" w:color="auto" w:fill="auto"/>
            <w:vAlign w:val="center"/>
          </w:tcPr>
          <w:p w14:paraId="37DA1C2D" w14:textId="0C8883AB"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4577BD25" w14:textId="365B3111"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97135C">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97135C">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shd w:val="clear" w:color="auto" w:fill="auto"/>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shd w:val="clear" w:color="auto" w:fill="auto"/>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shd w:val="clear" w:color="auto" w:fill="auto"/>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shd w:val="clear" w:color="auto" w:fill="auto"/>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shd w:val="clear" w:color="auto" w:fill="auto"/>
            <w:vAlign w:val="center"/>
          </w:tcPr>
          <w:p w14:paraId="73E0D5BA" w14:textId="16DFF9B2" w:rsidR="003F5984" w:rsidRPr="006A77F7" w:rsidRDefault="003F5984" w:rsidP="003F5984">
            <w:pPr>
              <w:pStyle w:val="TAC"/>
              <w:rPr>
                <w:lang w:eastAsia="zh-CN"/>
              </w:rPr>
            </w:pPr>
            <w:r>
              <w:rPr>
                <w:lang w:eastAsia="zh-CN"/>
              </w:rPr>
              <w:t>144</w:t>
            </w:r>
          </w:p>
        </w:tc>
        <w:tc>
          <w:tcPr>
            <w:tcW w:w="4962" w:type="dxa"/>
            <w:shd w:val="clear" w:color="auto" w:fill="auto"/>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shd w:val="clear" w:color="auto" w:fill="auto"/>
            <w:vAlign w:val="center"/>
          </w:tcPr>
          <w:p w14:paraId="09E3C124" w14:textId="75D78A6B" w:rsidR="003F5984" w:rsidRPr="006A77F7" w:rsidRDefault="003F5984" w:rsidP="003F5984">
            <w:pPr>
              <w:pStyle w:val="TAC"/>
              <w:rPr>
                <w:lang w:eastAsia="zh-CN"/>
              </w:rPr>
            </w:pPr>
            <w:r>
              <w:rPr>
                <w:lang w:eastAsia="zh-CN"/>
              </w:rPr>
              <w:t>108</w:t>
            </w:r>
          </w:p>
        </w:tc>
        <w:tc>
          <w:tcPr>
            <w:tcW w:w="4962" w:type="dxa"/>
            <w:shd w:val="clear" w:color="auto" w:fill="auto"/>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97135C">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shd w:val="clear" w:color="auto" w:fill="auto"/>
            <w:vAlign w:val="center"/>
          </w:tcPr>
          <w:p w14:paraId="2294E507" w14:textId="0AA7DB4F" w:rsidR="003F5984" w:rsidRPr="006A77F7" w:rsidRDefault="003F5984" w:rsidP="003F5984">
            <w:pPr>
              <w:pStyle w:val="TAC"/>
              <w:rPr>
                <w:lang w:eastAsia="zh-CN"/>
              </w:rPr>
            </w:pPr>
            <w:r>
              <w:rPr>
                <w:lang w:eastAsia="zh-CN"/>
              </w:rPr>
              <w:t>9</w:t>
            </w:r>
          </w:p>
        </w:tc>
        <w:tc>
          <w:tcPr>
            <w:tcW w:w="4962" w:type="dxa"/>
            <w:shd w:val="clear" w:color="auto" w:fill="auto"/>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97135C">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shd w:val="clear" w:color="auto" w:fill="auto"/>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shd w:val="clear" w:color="auto" w:fill="auto"/>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97135C">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shd w:val="clear" w:color="auto" w:fill="auto"/>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shd w:val="clear" w:color="auto" w:fill="auto"/>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97135C">
        <w:trPr>
          <w:trHeight w:val="248"/>
          <w:jc w:val="center"/>
        </w:trPr>
        <w:tc>
          <w:tcPr>
            <w:tcW w:w="2830" w:type="dxa"/>
            <w:vAlign w:val="center"/>
          </w:tcPr>
          <w:p w14:paraId="3EC519E9" w14:textId="77777777" w:rsidR="00393186" w:rsidRPr="006A77F7" w:rsidRDefault="00393186" w:rsidP="0097135C">
            <w:pPr>
              <w:pStyle w:val="TAL"/>
            </w:pPr>
            <w:r w:rsidRPr="006A77F7">
              <w:t>6.4F.2.2 Carrier leakage</w:t>
            </w:r>
          </w:p>
        </w:tc>
        <w:tc>
          <w:tcPr>
            <w:tcW w:w="1134" w:type="dxa"/>
            <w:shd w:val="clear" w:color="auto" w:fill="auto"/>
            <w:vAlign w:val="center"/>
          </w:tcPr>
          <w:p w14:paraId="2A7FE373" w14:textId="77777777" w:rsidR="00393186" w:rsidRPr="006A77F7" w:rsidRDefault="00393186" w:rsidP="0097135C">
            <w:pPr>
              <w:pStyle w:val="TAC"/>
              <w:rPr>
                <w:lang w:eastAsia="zh-CN"/>
              </w:rPr>
            </w:pPr>
            <w:r w:rsidRPr="006A77F7">
              <w:rPr>
                <w:lang w:eastAsia="zh-CN"/>
              </w:rPr>
              <w:t>3</w:t>
            </w:r>
          </w:p>
        </w:tc>
        <w:tc>
          <w:tcPr>
            <w:tcW w:w="4962" w:type="dxa"/>
            <w:shd w:val="clear" w:color="auto" w:fill="auto"/>
            <w:vAlign w:val="center"/>
          </w:tcPr>
          <w:p w14:paraId="07458A86" w14:textId="221248F8" w:rsidR="00393186" w:rsidRPr="006A77F7" w:rsidRDefault="00846B9E" w:rsidP="0097135C">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97135C">
            <w:pPr>
              <w:pStyle w:val="TAL"/>
            </w:pPr>
            <w:r w:rsidRPr="006A77F7">
              <w:t>RAN5#</w:t>
            </w:r>
            <w:r w:rsidR="00846B9E" w:rsidRPr="006A77F7">
              <w:t>103</w:t>
            </w:r>
          </w:p>
        </w:tc>
      </w:tr>
      <w:tr w:rsidR="00393186" w:rsidRPr="006A77F7" w14:paraId="50528E98" w14:textId="77777777" w:rsidTr="0097135C">
        <w:trPr>
          <w:trHeight w:val="248"/>
          <w:jc w:val="center"/>
        </w:trPr>
        <w:tc>
          <w:tcPr>
            <w:tcW w:w="2830" w:type="dxa"/>
            <w:vAlign w:val="center"/>
          </w:tcPr>
          <w:p w14:paraId="4245A502" w14:textId="77777777" w:rsidR="00393186" w:rsidRPr="006A77F7" w:rsidRDefault="00393186" w:rsidP="0097135C">
            <w:pPr>
              <w:pStyle w:val="TAL"/>
            </w:pPr>
            <w:r w:rsidRPr="006A77F7">
              <w:t>6.4F.2.4 EVM equalizer spectrum flatness</w:t>
            </w:r>
          </w:p>
        </w:tc>
        <w:tc>
          <w:tcPr>
            <w:tcW w:w="1134" w:type="dxa"/>
            <w:shd w:val="clear" w:color="auto" w:fill="auto"/>
            <w:vAlign w:val="center"/>
          </w:tcPr>
          <w:p w14:paraId="04D81F5D" w14:textId="77777777" w:rsidR="00393186" w:rsidRPr="006A77F7" w:rsidRDefault="00393186" w:rsidP="0097135C">
            <w:pPr>
              <w:pStyle w:val="TAC"/>
              <w:rPr>
                <w:lang w:eastAsia="zh-CN"/>
              </w:rPr>
            </w:pPr>
            <w:r w:rsidRPr="006A77F7">
              <w:rPr>
                <w:lang w:eastAsia="zh-CN"/>
              </w:rPr>
              <w:t>90</w:t>
            </w:r>
          </w:p>
        </w:tc>
        <w:tc>
          <w:tcPr>
            <w:tcW w:w="4962" w:type="dxa"/>
            <w:shd w:val="clear" w:color="auto" w:fill="auto"/>
            <w:vAlign w:val="center"/>
          </w:tcPr>
          <w:p w14:paraId="7237D9E5" w14:textId="77777777" w:rsidR="00393186" w:rsidRPr="006A77F7" w:rsidRDefault="00393186" w:rsidP="0097135C">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97135C">
            <w:pPr>
              <w:pStyle w:val="TAL"/>
            </w:pPr>
            <w:r w:rsidRPr="006A77F7">
              <w:t>RAN5#97</w:t>
            </w:r>
          </w:p>
        </w:tc>
      </w:tr>
      <w:tr w:rsidR="00393186" w:rsidRPr="006A77F7" w14:paraId="3C608C7F" w14:textId="77777777" w:rsidTr="0097135C">
        <w:trPr>
          <w:trHeight w:val="248"/>
          <w:jc w:val="center"/>
        </w:trPr>
        <w:tc>
          <w:tcPr>
            <w:tcW w:w="2830" w:type="dxa"/>
            <w:vAlign w:val="center"/>
          </w:tcPr>
          <w:p w14:paraId="0A354154" w14:textId="5DA6B90A" w:rsidR="00393186" w:rsidRPr="006A77F7" w:rsidRDefault="00393186" w:rsidP="0097135C">
            <w:pPr>
              <w:pStyle w:val="TAL"/>
            </w:pPr>
            <w:r w:rsidRPr="006A77F7">
              <w:t>6.5F.1 Occupied bandwidth for shared spectrum channel access</w:t>
            </w:r>
          </w:p>
        </w:tc>
        <w:tc>
          <w:tcPr>
            <w:tcW w:w="1134" w:type="dxa"/>
            <w:shd w:val="clear" w:color="auto" w:fill="auto"/>
            <w:vAlign w:val="center"/>
          </w:tcPr>
          <w:p w14:paraId="3817DA67" w14:textId="77777777" w:rsidR="00393186" w:rsidRPr="006A77F7" w:rsidRDefault="00393186" w:rsidP="0097135C">
            <w:pPr>
              <w:pStyle w:val="TAC"/>
              <w:rPr>
                <w:lang w:eastAsia="zh-CN"/>
              </w:rPr>
            </w:pPr>
          </w:p>
        </w:tc>
        <w:tc>
          <w:tcPr>
            <w:tcW w:w="4962" w:type="dxa"/>
            <w:shd w:val="clear" w:color="auto" w:fill="auto"/>
            <w:vAlign w:val="center"/>
          </w:tcPr>
          <w:p w14:paraId="062285AD" w14:textId="77777777" w:rsidR="00393186" w:rsidRPr="006A77F7" w:rsidRDefault="00393186" w:rsidP="0097135C">
            <w:pPr>
              <w:pStyle w:val="TAL"/>
            </w:pPr>
            <w:r w:rsidRPr="006A77F7">
              <w:t>TBD</w:t>
            </w:r>
          </w:p>
        </w:tc>
        <w:tc>
          <w:tcPr>
            <w:tcW w:w="1154" w:type="dxa"/>
            <w:vAlign w:val="center"/>
          </w:tcPr>
          <w:p w14:paraId="756EF2AB" w14:textId="77777777" w:rsidR="00393186" w:rsidRPr="006A77F7" w:rsidRDefault="00393186" w:rsidP="0097135C">
            <w:pPr>
              <w:pStyle w:val="TAL"/>
            </w:pPr>
          </w:p>
        </w:tc>
      </w:tr>
      <w:tr w:rsidR="00393186" w:rsidRPr="006A77F7" w14:paraId="73508C21" w14:textId="77777777" w:rsidTr="0097135C">
        <w:trPr>
          <w:trHeight w:val="248"/>
          <w:jc w:val="center"/>
        </w:trPr>
        <w:tc>
          <w:tcPr>
            <w:tcW w:w="2830" w:type="dxa"/>
            <w:vAlign w:val="center"/>
          </w:tcPr>
          <w:p w14:paraId="5EFAC012" w14:textId="77777777" w:rsidR="00393186" w:rsidRPr="006A77F7" w:rsidRDefault="00393186" w:rsidP="0097135C">
            <w:pPr>
              <w:pStyle w:val="TAL"/>
            </w:pPr>
            <w:r w:rsidRPr="006A77F7">
              <w:t xml:space="preserve">6.5F.2.2 Spectrum emission mask for operation with shared spectrum channel access </w:t>
            </w:r>
          </w:p>
        </w:tc>
        <w:tc>
          <w:tcPr>
            <w:tcW w:w="1134" w:type="dxa"/>
            <w:shd w:val="clear" w:color="auto" w:fill="auto"/>
            <w:vAlign w:val="center"/>
          </w:tcPr>
          <w:p w14:paraId="54A76DDF" w14:textId="0447ECC5"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362EDD1A" w14:textId="6324BECC"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97135C">
        <w:trPr>
          <w:trHeight w:val="248"/>
          <w:jc w:val="center"/>
        </w:trPr>
        <w:tc>
          <w:tcPr>
            <w:tcW w:w="2830" w:type="dxa"/>
            <w:vAlign w:val="center"/>
          </w:tcPr>
          <w:p w14:paraId="741CBED4" w14:textId="5581EEB2" w:rsidR="00393186" w:rsidRPr="006A77F7" w:rsidRDefault="00393186" w:rsidP="0097135C">
            <w:pPr>
              <w:pStyle w:val="TAL"/>
            </w:pPr>
            <w:r w:rsidRPr="006A77F7">
              <w:t>6.5F.2.3 Additional spectrum emission mask</w:t>
            </w:r>
          </w:p>
        </w:tc>
        <w:tc>
          <w:tcPr>
            <w:tcW w:w="1134" w:type="dxa"/>
            <w:shd w:val="clear" w:color="auto" w:fill="auto"/>
            <w:vAlign w:val="center"/>
          </w:tcPr>
          <w:p w14:paraId="0DD1BA23" w14:textId="77777777" w:rsidR="00393186" w:rsidRPr="006A77F7" w:rsidRDefault="00393186" w:rsidP="0097135C">
            <w:pPr>
              <w:pStyle w:val="TAC"/>
              <w:rPr>
                <w:lang w:eastAsia="zh-CN"/>
              </w:rPr>
            </w:pPr>
          </w:p>
        </w:tc>
        <w:tc>
          <w:tcPr>
            <w:tcW w:w="4962" w:type="dxa"/>
            <w:shd w:val="clear" w:color="auto" w:fill="auto"/>
            <w:vAlign w:val="center"/>
          </w:tcPr>
          <w:p w14:paraId="41DE9294" w14:textId="77777777" w:rsidR="00393186" w:rsidRPr="006A77F7" w:rsidRDefault="00393186" w:rsidP="0097135C">
            <w:pPr>
              <w:pStyle w:val="TAL"/>
            </w:pPr>
            <w:r w:rsidRPr="006A77F7">
              <w:t>TBD</w:t>
            </w:r>
          </w:p>
        </w:tc>
        <w:tc>
          <w:tcPr>
            <w:tcW w:w="1154" w:type="dxa"/>
            <w:vAlign w:val="center"/>
          </w:tcPr>
          <w:p w14:paraId="12AA04A5" w14:textId="77777777" w:rsidR="00393186" w:rsidRPr="006A77F7" w:rsidRDefault="00393186" w:rsidP="0097135C">
            <w:pPr>
              <w:pStyle w:val="TAL"/>
            </w:pPr>
          </w:p>
        </w:tc>
      </w:tr>
      <w:tr w:rsidR="00393186" w:rsidRPr="006A77F7" w14:paraId="293DD5AA" w14:textId="77777777" w:rsidTr="0097135C">
        <w:trPr>
          <w:trHeight w:val="248"/>
          <w:jc w:val="center"/>
        </w:trPr>
        <w:tc>
          <w:tcPr>
            <w:tcW w:w="2830" w:type="dxa"/>
            <w:vAlign w:val="center"/>
          </w:tcPr>
          <w:p w14:paraId="306B3F7D" w14:textId="7340FB89" w:rsidR="00393186" w:rsidRPr="006A77F7" w:rsidRDefault="00393186" w:rsidP="0097135C">
            <w:pPr>
              <w:pStyle w:val="TAL"/>
            </w:pPr>
            <w:r w:rsidRPr="006A77F7">
              <w:t>6.5F.2.4.1 Shared spectrum channel access ACLR</w:t>
            </w:r>
          </w:p>
        </w:tc>
        <w:tc>
          <w:tcPr>
            <w:tcW w:w="1134" w:type="dxa"/>
            <w:shd w:val="clear" w:color="auto" w:fill="auto"/>
            <w:vAlign w:val="center"/>
          </w:tcPr>
          <w:p w14:paraId="1D6F788D" w14:textId="44FA566A"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58708067" w14:textId="1129E580"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97135C">
        <w:trPr>
          <w:trHeight w:val="248"/>
          <w:jc w:val="center"/>
        </w:trPr>
        <w:tc>
          <w:tcPr>
            <w:tcW w:w="2830" w:type="dxa"/>
            <w:vAlign w:val="center"/>
          </w:tcPr>
          <w:p w14:paraId="443A986D" w14:textId="18458B15" w:rsidR="00393186" w:rsidRPr="006A77F7" w:rsidRDefault="00393186" w:rsidP="0097135C">
            <w:pPr>
              <w:pStyle w:val="TAL"/>
            </w:pPr>
            <w:r w:rsidRPr="006A77F7">
              <w:t>6.5F.2.4.2 Additional requirements for network signalled value "NS_29"</w:t>
            </w:r>
          </w:p>
        </w:tc>
        <w:tc>
          <w:tcPr>
            <w:tcW w:w="1134" w:type="dxa"/>
            <w:shd w:val="clear" w:color="auto" w:fill="auto"/>
            <w:vAlign w:val="center"/>
          </w:tcPr>
          <w:p w14:paraId="16F653E2" w14:textId="674B81F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02FCC71E" w14:textId="5F8FAA29" w:rsidR="00393186" w:rsidRPr="006A77F7" w:rsidRDefault="00132FCD" w:rsidP="0097135C">
            <w:pPr>
              <w:pStyle w:val="TAL"/>
            </w:pPr>
            <w:r w:rsidRPr="006A77F7">
              <w:t xml:space="preserve">38.521-1_TPanalysis_6.2F.3_AMPR_NS_28_NS_29.zip </w:t>
            </w:r>
          </w:p>
        </w:tc>
        <w:tc>
          <w:tcPr>
            <w:tcW w:w="1154" w:type="dxa"/>
            <w:vAlign w:val="center"/>
          </w:tcPr>
          <w:p w14:paraId="366F7E59" w14:textId="37E06010" w:rsidR="00393186" w:rsidRPr="006A77F7" w:rsidRDefault="00132FCD" w:rsidP="0097135C">
            <w:pPr>
              <w:pStyle w:val="TAL"/>
            </w:pPr>
            <w:r w:rsidRPr="006A77F7">
              <w:t>RAN5#101</w:t>
            </w:r>
          </w:p>
        </w:tc>
      </w:tr>
      <w:tr w:rsidR="00393186" w:rsidRPr="006A77F7" w14:paraId="6BB09F1C" w14:textId="77777777" w:rsidTr="0097135C">
        <w:trPr>
          <w:trHeight w:val="248"/>
          <w:jc w:val="center"/>
        </w:trPr>
        <w:tc>
          <w:tcPr>
            <w:tcW w:w="2830" w:type="dxa"/>
            <w:vAlign w:val="center"/>
          </w:tcPr>
          <w:p w14:paraId="672154D4" w14:textId="77777777" w:rsidR="00393186" w:rsidRPr="006A77F7" w:rsidRDefault="00393186" w:rsidP="0097135C">
            <w:pPr>
              <w:pStyle w:val="TAL"/>
            </w:pPr>
            <w:r w:rsidRPr="006A77F7">
              <w:t>6.5F.3.1 General spurious emissions</w:t>
            </w:r>
          </w:p>
        </w:tc>
        <w:tc>
          <w:tcPr>
            <w:tcW w:w="1134" w:type="dxa"/>
            <w:shd w:val="clear" w:color="auto" w:fill="auto"/>
            <w:vAlign w:val="center"/>
          </w:tcPr>
          <w:p w14:paraId="04C0397D" w14:textId="77777777" w:rsidR="00393186" w:rsidRPr="006A77F7" w:rsidRDefault="00393186" w:rsidP="0097135C">
            <w:pPr>
              <w:pStyle w:val="TAC"/>
              <w:rPr>
                <w:lang w:eastAsia="zh-CN"/>
              </w:rPr>
            </w:pPr>
            <w:r w:rsidRPr="006A77F7">
              <w:rPr>
                <w:lang w:eastAsia="zh-CN"/>
              </w:rPr>
              <w:t>27</w:t>
            </w:r>
          </w:p>
        </w:tc>
        <w:tc>
          <w:tcPr>
            <w:tcW w:w="4962" w:type="dxa"/>
            <w:shd w:val="clear" w:color="auto" w:fill="auto"/>
            <w:vAlign w:val="center"/>
          </w:tcPr>
          <w:p w14:paraId="5D6A162C" w14:textId="77777777" w:rsidR="00393186" w:rsidRPr="006A77F7" w:rsidRDefault="00393186" w:rsidP="0097135C">
            <w:pPr>
              <w:pStyle w:val="TAL"/>
            </w:pPr>
            <w:r w:rsidRPr="006A77F7">
              <w:t>Test points of TC 6.5.3.1 from TS 38.521-1 can be leveraged.</w:t>
            </w:r>
          </w:p>
        </w:tc>
        <w:tc>
          <w:tcPr>
            <w:tcW w:w="1154" w:type="dxa"/>
            <w:vAlign w:val="center"/>
          </w:tcPr>
          <w:p w14:paraId="49E184CE" w14:textId="77777777" w:rsidR="00393186" w:rsidRPr="006A77F7" w:rsidRDefault="00393186" w:rsidP="0097135C">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97135C">
            <w:pPr>
              <w:pStyle w:val="TAL"/>
            </w:pPr>
            <w:r w:rsidRPr="006A77F7">
              <w:t>6.5F.3.3 Additional spurious emissions</w:t>
            </w:r>
          </w:p>
        </w:tc>
        <w:tc>
          <w:tcPr>
            <w:tcW w:w="1134" w:type="dxa"/>
            <w:shd w:val="clear" w:color="auto" w:fill="auto"/>
            <w:vAlign w:val="center"/>
          </w:tcPr>
          <w:p w14:paraId="1151FB93" w14:textId="4546C81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112CEE3A" w14:textId="257FC7DB" w:rsidR="00393186" w:rsidRPr="006A77F7" w:rsidRDefault="00132FCD" w:rsidP="0097135C">
            <w:pPr>
              <w:pStyle w:val="TAL"/>
            </w:pPr>
            <w:r w:rsidRPr="006A77F7">
              <w:t xml:space="preserve">38.521-1_TPanalysis_6.2F.3_AMPR_NS_28_NS_29.zip </w:t>
            </w:r>
          </w:p>
        </w:tc>
        <w:tc>
          <w:tcPr>
            <w:tcW w:w="1154" w:type="dxa"/>
            <w:vAlign w:val="center"/>
          </w:tcPr>
          <w:p w14:paraId="03BBE6EA" w14:textId="1381013D" w:rsidR="00393186" w:rsidRPr="006A77F7" w:rsidRDefault="00132FCD" w:rsidP="0097135C">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shd w:val="clear" w:color="auto" w:fill="auto"/>
            <w:vAlign w:val="center"/>
          </w:tcPr>
          <w:p w14:paraId="14622D0F" w14:textId="58371361" w:rsidR="003F5984" w:rsidRPr="006A77F7" w:rsidRDefault="003F5984" w:rsidP="003F5984">
            <w:pPr>
              <w:pStyle w:val="TAC"/>
              <w:rPr>
                <w:lang w:eastAsia="zh-CN"/>
              </w:rPr>
            </w:pPr>
            <w:r>
              <w:rPr>
                <w:lang w:eastAsia="zh-CN"/>
              </w:rPr>
              <w:t>144</w:t>
            </w:r>
          </w:p>
        </w:tc>
        <w:tc>
          <w:tcPr>
            <w:tcW w:w="4962" w:type="dxa"/>
            <w:shd w:val="clear" w:color="auto" w:fill="auto"/>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shd w:val="clear" w:color="auto" w:fill="auto"/>
            <w:vAlign w:val="center"/>
          </w:tcPr>
          <w:p w14:paraId="518E7D79" w14:textId="16AFD09F" w:rsidR="003F5984" w:rsidRPr="006A77F7" w:rsidRDefault="003F5984" w:rsidP="003F5984">
            <w:pPr>
              <w:pStyle w:val="TAC"/>
              <w:rPr>
                <w:lang w:eastAsia="zh-CN"/>
              </w:rPr>
            </w:pPr>
            <w:r>
              <w:rPr>
                <w:lang w:eastAsia="zh-CN"/>
              </w:rPr>
              <w:t>108</w:t>
            </w:r>
          </w:p>
        </w:tc>
        <w:tc>
          <w:tcPr>
            <w:tcW w:w="4962" w:type="dxa"/>
            <w:shd w:val="clear" w:color="auto" w:fill="auto"/>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97135C">
        <w:trPr>
          <w:trHeight w:val="248"/>
          <w:jc w:val="center"/>
        </w:trPr>
        <w:tc>
          <w:tcPr>
            <w:tcW w:w="2830" w:type="dxa"/>
            <w:vAlign w:val="center"/>
          </w:tcPr>
          <w:p w14:paraId="5282C0C1" w14:textId="79F81E85" w:rsidR="00393186" w:rsidRPr="006A77F7" w:rsidRDefault="00393186" w:rsidP="0097135C">
            <w:pPr>
              <w:pStyle w:val="TAL"/>
            </w:pPr>
            <w:r w:rsidRPr="006A77F7">
              <w:t>6.5F.4 Transmit intermodulation for shared spectrum channel access</w:t>
            </w:r>
          </w:p>
        </w:tc>
        <w:tc>
          <w:tcPr>
            <w:tcW w:w="1134" w:type="dxa"/>
            <w:shd w:val="clear" w:color="auto" w:fill="auto"/>
            <w:vAlign w:val="center"/>
          </w:tcPr>
          <w:p w14:paraId="7D2991CA" w14:textId="77777777" w:rsidR="00393186" w:rsidRPr="006A77F7" w:rsidRDefault="00393186" w:rsidP="0097135C">
            <w:pPr>
              <w:pStyle w:val="TAC"/>
              <w:rPr>
                <w:lang w:eastAsia="zh-CN"/>
              </w:rPr>
            </w:pPr>
            <w:r w:rsidRPr="006A77F7">
              <w:rPr>
                <w:lang w:eastAsia="zh-CN"/>
              </w:rPr>
              <w:t>8</w:t>
            </w:r>
          </w:p>
        </w:tc>
        <w:tc>
          <w:tcPr>
            <w:tcW w:w="4962" w:type="dxa"/>
            <w:shd w:val="clear" w:color="auto" w:fill="auto"/>
            <w:vAlign w:val="center"/>
          </w:tcPr>
          <w:p w14:paraId="3ECADEE1" w14:textId="77777777" w:rsidR="00393186" w:rsidRPr="006A77F7" w:rsidRDefault="00393186" w:rsidP="0097135C">
            <w:pPr>
              <w:pStyle w:val="TAL"/>
            </w:pPr>
            <w:r w:rsidRPr="006A77F7">
              <w:t>“38.521-1_TPanalysis_6.5.4_TxIm_v3.zip”</w:t>
            </w:r>
          </w:p>
        </w:tc>
        <w:tc>
          <w:tcPr>
            <w:tcW w:w="1154" w:type="dxa"/>
            <w:vAlign w:val="center"/>
          </w:tcPr>
          <w:p w14:paraId="07D5382E" w14:textId="77777777" w:rsidR="00393186" w:rsidRPr="006A77F7" w:rsidRDefault="00393186" w:rsidP="0097135C">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97135C">
        <w:trPr>
          <w:trHeight w:val="248"/>
          <w:jc w:val="center"/>
        </w:trPr>
        <w:tc>
          <w:tcPr>
            <w:tcW w:w="2830" w:type="dxa"/>
            <w:vAlign w:val="center"/>
          </w:tcPr>
          <w:p w14:paraId="2049F57B"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505B3045" w14:textId="77777777" w:rsidR="00393186" w:rsidRPr="006A77F7" w:rsidRDefault="00393186" w:rsidP="0097135C">
            <w:pPr>
              <w:pStyle w:val="TAH"/>
            </w:pPr>
            <w:r w:rsidRPr="006A77F7">
              <w:t>Number of test points</w:t>
            </w:r>
          </w:p>
        </w:tc>
        <w:tc>
          <w:tcPr>
            <w:tcW w:w="4962" w:type="dxa"/>
            <w:shd w:val="clear" w:color="auto" w:fill="auto"/>
            <w:vAlign w:val="center"/>
          </w:tcPr>
          <w:p w14:paraId="5557B6EF" w14:textId="77777777" w:rsidR="00393186" w:rsidRPr="006A77F7" w:rsidRDefault="00393186" w:rsidP="0097135C">
            <w:pPr>
              <w:pStyle w:val="TAH"/>
            </w:pPr>
            <w:r w:rsidRPr="006A77F7">
              <w:t>Justification</w:t>
            </w:r>
          </w:p>
        </w:tc>
        <w:tc>
          <w:tcPr>
            <w:tcW w:w="1154" w:type="dxa"/>
            <w:vAlign w:val="center"/>
          </w:tcPr>
          <w:p w14:paraId="2111CFEF" w14:textId="77777777" w:rsidR="00393186" w:rsidRPr="006A77F7" w:rsidRDefault="00393186" w:rsidP="0097135C">
            <w:pPr>
              <w:pStyle w:val="TAH"/>
            </w:pPr>
            <w:r w:rsidRPr="006A77F7">
              <w:t>Comments</w:t>
            </w:r>
          </w:p>
        </w:tc>
      </w:tr>
      <w:tr w:rsidR="00393186" w:rsidRPr="006A77F7" w14:paraId="34C88FD5" w14:textId="77777777" w:rsidTr="0097135C">
        <w:trPr>
          <w:trHeight w:val="248"/>
          <w:jc w:val="center"/>
        </w:trPr>
        <w:tc>
          <w:tcPr>
            <w:tcW w:w="2830" w:type="dxa"/>
            <w:vAlign w:val="center"/>
          </w:tcPr>
          <w:p w14:paraId="3F74BBBF" w14:textId="77777777" w:rsidR="00393186" w:rsidRPr="006A77F7" w:rsidRDefault="00393186" w:rsidP="0097135C">
            <w:pPr>
              <w:pStyle w:val="TAL"/>
            </w:pPr>
            <w:r w:rsidRPr="006A77F7">
              <w:t xml:space="preserve">7.3F.2 Reference sensitivity power level </w:t>
            </w:r>
          </w:p>
        </w:tc>
        <w:tc>
          <w:tcPr>
            <w:tcW w:w="1134" w:type="dxa"/>
            <w:shd w:val="clear" w:color="auto" w:fill="auto"/>
            <w:vAlign w:val="center"/>
          </w:tcPr>
          <w:p w14:paraId="7C535A96" w14:textId="77777777" w:rsidR="00393186" w:rsidRPr="006A77F7" w:rsidRDefault="00393186" w:rsidP="0097135C">
            <w:pPr>
              <w:pStyle w:val="TAC"/>
            </w:pPr>
            <w:r w:rsidRPr="006A77F7">
              <w:rPr>
                <w:rFonts w:cs="Arial"/>
                <w:szCs w:val="18"/>
                <w:lang w:eastAsia="fr-FR"/>
              </w:rPr>
              <w:t>45</w:t>
            </w:r>
          </w:p>
        </w:tc>
        <w:tc>
          <w:tcPr>
            <w:tcW w:w="4962" w:type="dxa"/>
            <w:shd w:val="clear" w:color="auto" w:fill="auto"/>
            <w:vAlign w:val="center"/>
          </w:tcPr>
          <w:p w14:paraId="24C72248" w14:textId="77777777" w:rsidR="00393186" w:rsidRPr="006A77F7" w:rsidRDefault="00393186" w:rsidP="0097135C">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97135C">
            <w:pPr>
              <w:pStyle w:val="TAL"/>
            </w:pPr>
            <w:r w:rsidRPr="006A77F7">
              <w:t>RAN5#97</w:t>
            </w:r>
          </w:p>
        </w:tc>
      </w:tr>
      <w:tr w:rsidR="0090314E" w:rsidRPr="006A77F7" w14:paraId="75AFBAB1" w14:textId="77777777" w:rsidTr="0097135C">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shd w:val="clear" w:color="auto" w:fill="auto"/>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shd w:val="clear" w:color="auto" w:fill="auto"/>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97135C">
        <w:trPr>
          <w:trHeight w:val="248"/>
          <w:jc w:val="center"/>
        </w:trPr>
        <w:tc>
          <w:tcPr>
            <w:tcW w:w="2830" w:type="dxa"/>
            <w:vAlign w:val="center"/>
          </w:tcPr>
          <w:p w14:paraId="0D429EE5" w14:textId="77777777" w:rsidR="00393186" w:rsidRPr="006A77F7" w:rsidRDefault="00393186" w:rsidP="0097135C">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shd w:val="clear" w:color="auto" w:fill="auto"/>
            <w:vAlign w:val="center"/>
          </w:tcPr>
          <w:p w14:paraId="4FD679BA" w14:textId="77777777" w:rsidR="00393186" w:rsidRPr="006A77F7" w:rsidRDefault="00393186" w:rsidP="0097135C">
            <w:pPr>
              <w:pStyle w:val="TAC"/>
            </w:pPr>
            <w:r w:rsidRPr="006A77F7">
              <w:t>3</w:t>
            </w:r>
          </w:p>
        </w:tc>
        <w:tc>
          <w:tcPr>
            <w:tcW w:w="4962" w:type="dxa"/>
            <w:shd w:val="clear" w:color="auto" w:fill="auto"/>
            <w:vAlign w:val="center"/>
          </w:tcPr>
          <w:p w14:paraId="7208B9CC" w14:textId="77777777" w:rsidR="00393186" w:rsidRPr="006A77F7" w:rsidRDefault="00393186" w:rsidP="0097135C">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97135C">
            <w:pPr>
              <w:pStyle w:val="TAL"/>
            </w:pPr>
            <w:r w:rsidRPr="006A77F7">
              <w:t>RAN5#97</w:t>
            </w:r>
          </w:p>
        </w:tc>
      </w:tr>
      <w:tr w:rsidR="00393186" w:rsidRPr="006A77F7" w14:paraId="7EF31F70" w14:textId="77777777" w:rsidTr="0097135C">
        <w:trPr>
          <w:trHeight w:val="248"/>
          <w:jc w:val="center"/>
        </w:trPr>
        <w:tc>
          <w:tcPr>
            <w:tcW w:w="2830" w:type="dxa"/>
            <w:vAlign w:val="center"/>
          </w:tcPr>
          <w:p w14:paraId="7A7B0A36" w14:textId="77777777" w:rsidR="00393186" w:rsidRPr="006A77F7" w:rsidRDefault="00393186" w:rsidP="0097135C">
            <w:pPr>
              <w:pStyle w:val="TAL"/>
            </w:pPr>
            <w:r w:rsidRPr="006A77F7">
              <w:t>7.6F.2.1 In-band blocking for shared spectrum channel access</w:t>
            </w:r>
          </w:p>
        </w:tc>
        <w:tc>
          <w:tcPr>
            <w:tcW w:w="1134" w:type="dxa"/>
            <w:shd w:val="clear" w:color="auto" w:fill="auto"/>
            <w:vAlign w:val="center"/>
          </w:tcPr>
          <w:p w14:paraId="5D43A570" w14:textId="77777777" w:rsidR="00393186" w:rsidRPr="006A77F7" w:rsidRDefault="00393186" w:rsidP="0097135C">
            <w:pPr>
              <w:pStyle w:val="TAC"/>
            </w:pPr>
            <w:r w:rsidRPr="006A77F7">
              <w:t>3</w:t>
            </w:r>
          </w:p>
        </w:tc>
        <w:tc>
          <w:tcPr>
            <w:tcW w:w="4962" w:type="dxa"/>
            <w:shd w:val="clear" w:color="auto" w:fill="auto"/>
            <w:vAlign w:val="center"/>
          </w:tcPr>
          <w:p w14:paraId="072EA237" w14:textId="77777777" w:rsidR="00393186" w:rsidRPr="006A77F7" w:rsidRDefault="00393186" w:rsidP="0097135C">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97135C">
            <w:pPr>
              <w:pStyle w:val="TAL"/>
            </w:pPr>
            <w:r w:rsidRPr="006A77F7">
              <w:t>RAN5#97</w:t>
            </w:r>
          </w:p>
        </w:tc>
      </w:tr>
      <w:tr w:rsidR="00393186" w:rsidRPr="006A77F7" w14:paraId="2AC95569" w14:textId="77777777" w:rsidTr="0097135C">
        <w:trPr>
          <w:trHeight w:val="248"/>
          <w:jc w:val="center"/>
        </w:trPr>
        <w:tc>
          <w:tcPr>
            <w:tcW w:w="2830" w:type="dxa"/>
            <w:vAlign w:val="center"/>
          </w:tcPr>
          <w:p w14:paraId="5009FCFA" w14:textId="1019D43B" w:rsidR="00393186" w:rsidRPr="006A77F7" w:rsidRDefault="00393186" w:rsidP="0097135C">
            <w:pPr>
              <w:pStyle w:val="TAL"/>
            </w:pPr>
            <w:r w:rsidRPr="006A77F7">
              <w:t>7.6F.3 Out of band blocking</w:t>
            </w:r>
          </w:p>
        </w:tc>
        <w:tc>
          <w:tcPr>
            <w:tcW w:w="1134" w:type="dxa"/>
            <w:shd w:val="clear" w:color="auto" w:fill="auto"/>
            <w:vAlign w:val="center"/>
          </w:tcPr>
          <w:p w14:paraId="2A3AF53D" w14:textId="77777777" w:rsidR="00393186" w:rsidRPr="006A77F7" w:rsidRDefault="00393186" w:rsidP="0097135C">
            <w:pPr>
              <w:pStyle w:val="TAC"/>
            </w:pPr>
            <w:r w:rsidRPr="006A77F7">
              <w:t>3</w:t>
            </w:r>
          </w:p>
        </w:tc>
        <w:tc>
          <w:tcPr>
            <w:tcW w:w="4962" w:type="dxa"/>
            <w:shd w:val="clear" w:color="auto" w:fill="auto"/>
            <w:vAlign w:val="center"/>
          </w:tcPr>
          <w:p w14:paraId="32DEE6A6" w14:textId="77777777" w:rsidR="00393186" w:rsidRPr="006A77F7" w:rsidRDefault="00393186" w:rsidP="0097135C">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97135C">
            <w:pPr>
              <w:pStyle w:val="TAL"/>
            </w:pPr>
            <w:r w:rsidRPr="006A77F7">
              <w:t>RAN5#97</w:t>
            </w:r>
          </w:p>
        </w:tc>
      </w:tr>
      <w:tr w:rsidR="00393186" w:rsidRPr="006A77F7" w14:paraId="0C059067" w14:textId="77777777" w:rsidTr="0097135C">
        <w:trPr>
          <w:trHeight w:val="248"/>
          <w:jc w:val="center"/>
        </w:trPr>
        <w:tc>
          <w:tcPr>
            <w:tcW w:w="2830" w:type="dxa"/>
            <w:vAlign w:val="center"/>
          </w:tcPr>
          <w:p w14:paraId="08DE64B4" w14:textId="3EB7CA41" w:rsidR="00393186" w:rsidRPr="006A77F7" w:rsidRDefault="00393186" w:rsidP="0097135C">
            <w:pPr>
              <w:pStyle w:val="TAL"/>
            </w:pPr>
            <w:r w:rsidRPr="006A77F7">
              <w:rPr>
                <w:lang w:eastAsia="en-US"/>
              </w:rPr>
              <w:t>7.7F.1 Spurious response for shared spectrum channel access</w:t>
            </w:r>
          </w:p>
        </w:tc>
        <w:tc>
          <w:tcPr>
            <w:tcW w:w="1134" w:type="dxa"/>
            <w:shd w:val="clear" w:color="auto" w:fill="auto"/>
            <w:vAlign w:val="center"/>
          </w:tcPr>
          <w:p w14:paraId="56CA12C6" w14:textId="77777777" w:rsidR="00393186" w:rsidRPr="006A77F7" w:rsidRDefault="00393186" w:rsidP="0097135C">
            <w:pPr>
              <w:pStyle w:val="TAC"/>
            </w:pPr>
            <w:r w:rsidRPr="006A77F7">
              <w:t>7</w:t>
            </w:r>
          </w:p>
        </w:tc>
        <w:tc>
          <w:tcPr>
            <w:tcW w:w="4962" w:type="dxa"/>
            <w:shd w:val="clear" w:color="auto" w:fill="auto"/>
            <w:vAlign w:val="center"/>
          </w:tcPr>
          <w:p w14:paraId="213F176A" w14:textId="77777777" w:rsidR="00393186" w:rsidRPr="006A77F7" w:rsidRDefault="00393186" w:rsidP="0097135C">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97135C">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02467129"/>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8E62A3">
            <w:pPr>
              <w:pStyle w:val="TAH"/>
              <w:rPr>
                <w:rFonts w:cs="Arial"/>
              </w:rPr>
            </w:pPr>
            <w:r w:rsidRPr="006A77F7">
              <w:t>Subclause</w:t>
            </w:r>
          </w:p>
        </w:tc>
        <w:tc>
          <w:tcPr>
            <w:tcW w:w="1134" w:type="dxa"/>
            <w:shd w:val="clear" w:color="auto" w:fill="auto"/>
            <w:vAlign w:val="center"/>
          </w:tcPr>
          <w:p w14:paraId="38B09869" w14:textId="77777777" w:rsidR="001E5BB1" w:rsidRPr="006A77F7" w:rsidRDefault="001E5BB1" w:rsidP="008E62A3">
            <w:pPr>
              <w:pStyle w:val="TAH"/>
            </w:pPr>
            <w:r w:rsidRPr="006A77F7">
              <w:t>Number of test points</w:t>
            </w:r>
          </w:p>
        </w:tc>
        <w:tc>
          <w:tcPr>
            <w:tcW w:w="4962" w:type="dxa"/>
            <w:shd w:val="clear" w:color="auto" w:fill="auto"/>
            <w:vAlign w:val="center"/>
          </w:tcPr>
          <w:p w14:paraId="69D3C0F2" w14:textId="77777777" w:rsidR="001E5BB1" w:rsidRPr="006A77F7" w:rsidRDefault="001E5BB1" w:rsidP="008E62A3">
            <w:pPr>
              <w:pStyle w:val="TAH"/>
            </w:pPr>
            <w:r w:rsidRPr="006A77F7">
              <w:t>Justification</w:t>
            </w:r>
          </w:p>
        </w:tc>
        <w:tc>
          <w:tcPr>
            <w:tcW w:w="1154" w:type="dxa"/>
            <w:vAlign w:val="center"/>
          </w:tcPr>
          <w:p w14:paraId="7B9DE4B8" w14:textId="77777777" w:rsidR="001E5BB1" w:rsidRPr="006A77F7" w:rsidRDefault="001E5BB1" w:rsidP="008E62A3">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8E62A3">
            <w:pPr>
              <w:pStyle w:val="TAL"/>
            </w:pPr>
            <w:r w:rsidRPr="006A77F7">
              <w:t xml:space="preserve">6.2H.1.2 </w:t>
            </w:r>
            <w:r w:rsidRPr="006A77F7">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6A77F7" w:rsidRDefault="001E5BB1" w:rsidP="008E62A3">
            <w:pPr>
              <w:pStyle w:val="TAC"/>
            </w:pPr>
            <w:r w:rsidRPr="006A77F7">
              <w:t>320</w:t>
            </w:r>
          </w:p>
        </w:tc>
        <w:tc>
          <w:tcPr>
            <w:tcW w:w="4962" w:type="dxa"/>
            <w:shd w:val="clear" w:color="auto" w:fill="auto"/>
            <w:vAlign w:val="center"/>
          </w:tcPr>
          <w:p w14:paraId="17C68758" w14:textId="77777777" w:rsidR="001E5BB1" w:rsidRPr="006A77F7" w:rsidRDefault="001E5BB1" w:rsidP="008E62A3">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8E62A3">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shd w:val="clear" w:color="auto" w:fill="auto"/>
            <w:vAlign w:val="center"/>
          </w:tcPr>
          <w:p w14:paraId="1881491F" w14:textId="70EBC314" w:rsidR="003A0531" w:rsidRPr="006A77F7" w:rsidRDefault="003A0531" w:rsidP="003A0531">
            <w:pPr>
              <w:pStyle w:val="TAC"/>
            </w:pPr>
            <w:r w:rsidRPr="006A77F7">
              <w:t>CA_NS_04:32</w:t>
            </w:r>
          </w:p>
        </w:tc>
        <w:tc>
          <w:tcPr>
            <w:tcW w:w="4962" w:type="dxa"/>
            <w:shd w:val="clear" w:color="auto" w:fill="auto"/>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8E62A3">
            <w:pPr>
              <w:pStyle w:val="TAL"/>
            </w:pPr>
            <w:r w:rsidRPr="006A77F7">
              <w:t xml:space="preserve">6.2H.1.4 </w:t>
            </w:r>
            <w:r w:rsidRPr="006A77F7">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6A77F7" w:rsidRDefault="001E5BB1" w:rsidP="008E62A3">
            <w:pPr>
              <w:pStyle w:val="TAC"/>
            </w:pPr>
            <w:r w:rsidRPr="006A77F7">
              <w:t>10</w:t>
            </w:r>
          </w:p>
        </w:tc>
        <w:tc>
          <w:tcPr>
            <w:tcW w:w="4962" w:type="dxa"/>
            <w:shd w:val="clear" w:color="auto" w:fill="auto"/>
            <w:vAlign w:val="center"/>
          </w:tcPr>
          <w:p w14:paraId="63E6E934" w14:textId="77777777" w:rsidR="001E5BB1" w:rsidRPr="006A77F7" w:rsidRDefault="001E5BB1" w:rsidP="008E62A3">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8E62A3">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shd w:val="clear" w:color="auto" w:fill="auto"/>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shd w:val="clear" w:color="auto" w:fill="auto"/>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8E62A3">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shd w:val="clear" w:color="auto" w:fill="auto"/>
            <w:vAlign w:val="center"/>
          </w:tcPr>
          <w:p w14:paraId="7BD85143" w14:textId="77777777" w:rsidR="001E5BB1" w:rsidRPr="006A77F7" w:rsidRDefault="001E5BB1" w:rsidP="008E62A3">
            <w:pPr>
              <w:pStyle w:val="TAC"/>
              <w:rPr>
                <w:lang w:eastAsia="zh-CN"/>
              </w:rPr>
            </w:pPr>
            <w:r w:rsidRPr="006A77F7">
              <w:rPr>
                <w:lang w:eastAsia="zh-CN"/>
              </w:rPr>
              <w:t>20</w:t>
            </w:r>
          </w:p>
        </w:tc>
        <w:tc>
          <w:tcPr>
            <w:tcW w:w="4962" w:type="dxa"/>
            <w:shd w:val="clear" w:color="auto" w:fill="auto"/>
            <w:vAlign w:val="center"/>
          </w:tcPr>
          <w:p w14:paraId="34B2816F" w14:textId="77777777" w:rsidR="001E5BB1" w:rsidRPr="006A77F7" w:rsidRDefault="001E5BB1" w:rsidP="008E62A3">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8E62A3">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8E62A3">
            <w:pPr>
              <w:pStyle w:val="TAL"/>
            </w:pPr>
            <w:r w:rsidRPr="006A77F7">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6A77F7" w:rsidRDefault="001E5BB1" w:rsidP="008E62A3">
            <w:pPr>
              <w:pStyle w:val="TAC"/>
              <w:rPr>
                <w:lang w:eastAsia="zh-CN"/>
              </w:rPr>
            </w:pPr>
            <w:r w:rsidRPr="006A77F7">
              <w:rPr>
                <w:lang w:eastAsia="zh-CN"/>
              </w:rPr>
              <w:t>40</w:t>
            </w:r>
          </w:p>
        </w:tc>
        <w:tc>
          <w:tcPr>
            <w:tcW w:w="4962" w:type="dxa"/>
            <w:shd w:val="clear" w:color="auto" w:fill="auto"/>
            <w:vAlign w:val="center"/>
          </w:tcPr>
          <w:p w14:paraId="1D340BB6" w14:textId="77777777" w:rsidR="001E5BB1" w:rsidRPr="006A77F7" w:rsidRDefault="001E5BB1" w:rsidP="008E62A3">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8E62A3">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shd w:val="clear" w:color="auto" w:fill="auto"/>
            <w:vAlign w:val="center"/>
          </w:tcPr>
          <w:p w14:paraId="3108C92F" w14:textId="60478D62" w:rsidR="003A0531" w:rsidRPr="006A77F7" w:rsidRDefault="003A0531" w:rsidP="003A0531">
            <w:pPr>
              <w:pStyle w:val="TAC"/>
              <w:rPr>
                <w:lang w:eastAsia="zh-CN"/>
              </w:rPr>
            </w:pPr>
            <w:r w:rsidRPr="006A77F7">
              <w:t>5</w:t>
            </w:r>
          </w:p>
        </w:tc>
        <w:tc>
          <w:tcPr>
            <w:tcW w:w="4962" w:type="dxa"/>
            <w:shd w:val="clear" w:color="auto" w:fill="auto"/>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shd w:val="clear" w:color="auto" w:fill="auto"/>
            <w:vAlign w:val="center"/>
          </w:tcPr>
          <w:p w14:paraId="2103EB90" w14:textId="0C5DC075" w:rsidR="003A0531" w:rsidRPr="006A77F7" w:rsidRDefault="003A0531" w:rsidP="003A0531">
            <w:pPr>
              <w:pStyle w:val="TAC"/>
              <w:rPr>
                <w:lang w:eastAsia="zh-CN"/>
              </w:rPr>
            </w:pPr>
            <w:r w:rsidRPr="006A77F7">
              <w:t>64</w:t>
            </w:r>
          </w:p>
        </w:tc>
        <w:tc>
          <w:tcPr>
            <w:tcW w:w="4962" w:type="dxa"/>
            <w:shd w:val="clear" w:color="auto" w:fill="auto"/>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shd w:val="clear" w:color="auto" w:fill="auto"/>
            <w:vAlign w:val="center"/>
          </w:tcPr>
          <w:p w14:paraId="14C5F786" w14:textId="09EFC04C" w:rsidR="003A0531" w:rsidRPr="006A77F7" w:rsidRDefault="003A0531" w:rsidP="003A0531">
            <w:pPr>
              <w:pStyle w:val="TAC"/>
              <w:rPr>
                <w:lang w:eastAsia="zh-CN"/>
              </w:rPr>
            </w:pPr>
            <w:r w:rsidRPr="006A77F7">
              <w:t>2</w:t>
            </w:r>
          </w:p>
        </w:tc>
        <w:tc>
          <w:tcPr>
            <w:tcW w:w="4962" w:type="dxa"/>
            <w:shd w:val="clear" w:color="auto" w:fill="auto"/>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shd w:val="clear" w:color="auto" w:fill="auto"/>
            <w:vAlign w:val="center"/>
          </w:tcPr>
          <w:p w14:paraId="0393D715" w14:textId="3BCBA4C3" w:rsidR="003A0531" w:rsidRPr="006A77F7" w:rsidRDefault="003A0531" w:rsidP="003A0531">
            <w:pPr>
              <w:pStyle w:val="TAC"/>
              <w:rPr>
                <w:lang w:eastAsia="zh-CN"/>
              </w:rPr>
            </w:pPr>
            <w:r w:rsidRPr="006A77F7">
              <w:t>8</w:t>
            </w:r>
          </w:p>
        </w:tc>
        <w:tc>
          <w:tcPr>
            <w:tcW w:w="4962" w:type="dxa"/>
            <w:shd w:val="clear" w:color="auto" w:fill="auto"/>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shd w:val="clear" w:color="auto" w:fill="auto"/>
            <w:vAlign w:val="center"/>
          </w:tcPr>
          <w:p w14:paraId="6E8E394E" w14:textId="1357ED0A" w:rsidR="003A0531" w:rsidRPr="006A77F7" w:rsidRDefault="003A0531" w:rsidP="003A0531">
            <w:pPr>
              <w:pStyle w:val="TAC"/>
              <w:rPr>
                <w:lang w:eastAsia="zh-CN"/>
              </w:rPr>
            </w:pPr>
            <w:r w:rsidRPr="006A77F7">
              <w:t>8</w:t>
            </w:r>
          </w:p>
        </w:tc>
        <w:tc>
          <w:tcPr>
            <w:tcW w:w="4962" w:type="dxa"/>
            <w:shd w:val="clear" w:color="auto" w:fill="auto"/>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shd w:val="clear" w:color="auto" w:fill="auto"/>
            <w:vAlign w:val="center"/>
          </w:tcPr>
          <w:p w14:paraId="6A8489A4" w14:textId="2EBACFAF" w:rsidR="00ED0CD6" w:rsidRPr="006A77F7" w:rsidRDefault="00ED0CD6" w:rsidP="00ED0CD6">
            <w:pPr>
              <w:pStyle w:val="TAC"/>
            </w:pPr>
            <w:r w:rsidRPr="006A77F7">
              <w:t>3*Number of aggregated channel BW</w:t>
            </w:r>
          </w:p>
        </w:tc>
        <w:tc>
          <w:tcPr>
            <w:tcW w:w="4962" w:type="dxa"/>
            <w:shd w:val="clear" w:color="auto" w:fill="auto"/>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8E62A3">
            <w:pPr>
              <w:pStyle w:val="TAL"/>
            </w:pPr>
            <w:r w:rsidRPr="006A77F7">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6A77F7" w:rsidRDefault="001E5BB1" w:rsidP="008E62A3">
            <w:pPr>
              <w:pStyle w:val="TAC"/>
              <w:rPr>
                <w:lang w:eastAsia="zh-CN"/>
              </w:rPr>
            </w:pPr>
            <w:r w:rsidRPr="006A77F7">
              <w:rPr>
                <w:lang w:eastAsia="zh-CN"/>
              </w:rPr>
              <w:t>32</w:t>
            </w:r>
          </w:p>
        </w:tc>
        <w:tc>
          <w:tcPr>
            <w:tcW w:w="4962" w:type="dxa"/>
            <w:shd w:val="clear" w:color="auto" w:fill="auto"/>
            <w:vAlign w:val="center"/>
          </w:tcPr>
          <w:p w14:paraId="01763EE6" w14:textId="77777777" w:rsidR="001E5BB1" w:rsidRPr="006A77F7" w:rsidRDefault="001E5BB1" w:rsidP="008E62A3">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8E62A3">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shd w:val="clear" w:color="auto" w:fill="auto"/>
            <w:vAlign w:val="center"/>
          </w:tcPr>
          <w:p w14:paraId="445B95AF" w14:textId="09B0324F" w:rsidR="003A0531" w:rsidRPr="006A77F7" w:rsidRDefault="003A0531" w:rsidP="003A0531">
            <w:pPr>
              <w:pStyle w:val="TAC"/>
              <w:rPr>
                <w:lang w:eastAsia="zh-CN"/>
              </w:rPr>
            </w:pPr>
            <w:r w:rsidRPr="006A77F7">
              <w:t>CA_NS_04:16</w:t>
            </w:r>
          </w:p>
        </w:tc>
        <w:tc>
          <w:tcPr>
            <w:tcW w:w="4962" w:type="dxa"/>
            <w:shd w:val="clear" w:color="auto" w:fill="auto"/>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8E62A3">
            <w:pPr>
              <w:pStyle w:val="TAL"/>
            </w:pPr>
            <w:r w:rsidRPr="006A77F7">
              <w:rPr>
                <w:rFonts w:eastAsia="Malgun Gothic"/>
              </w:rPr>
              <w:t>6.5H.1.2.3 NR ACLR for intra-band UL contiguous CA for UL MIMO</w:t>
            </w:r>
          </w:p>
        </w:tc>
        <w:tc>
          <w:tcPr>
            <w:tcW w:w="1134" w:type="dxa"/>
            <w:shd w:val="clear" w:color="auto" w:fill="auto"/>
            <w:vAlign w:val="center"/>
          </w:tcPr>
          <w:p w14:paraId="0AD2CBBB" w14:textId="77777777" w:rsidR="001E5BB1" w:rsidRPr="006A77F7" w:rsidRDefault="001E5BB1" w:rsidP="008E62A3">
            <w:pPr>
              <w:pStyle w:val="TAC"/>
              <w:rPr>
                <w:lang w:eastAsia="zh-CN"/>
              </w:rPr>
            </w:pPr>
            <w:r w:rsidRPr="006A77F7">
              <w:rPr>
                <w:lang w:eastAsia="zh-CN"/>
              </w:rPr>
              <w:t>320</w:t>
            </w:r>
          </w:p>
        </w:tc>
        <w:tc>
          <w:tcPr>
            <w:tcW w:w="4962" w:type="dxa"/>
            <w:shd w:val="clear" w:color="auto" w:fill="auto"/>
            <w:vAlign w:val="center"/>
          </w:tcPr>
          <w:p w14:paraId="53DE6C7F" w14:textId="77777777" w:rsidR="001E5BB1" w:rsidRPr="006A77F7" w:rsidRDefault="001E5BB1" w:rsidP="008E62A3">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8E62A3">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0E6F50">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5A61DF" w14:textId="77777777" w:rsidR="003A0531" w:rsidRPr="006A77F7" w:rsidRDefault="003A0531" w:rsidP="000E6F50">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B699794" w14:textId="77777777" w:rsidR="003A0531" w:rsidRPr="006A77F7" w:rsidRDefault="003A0531" w:rsidP="000E6F50">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0E6F50">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0E6F50">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A00AE" w14:textId="77777777" w:rsidR="003A0531" w:rsidRPr="006A77F7" w:rsidRDefault="003A0531" w:rsidP="000E6F50">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690EB2" w14:textId="77777777" w:rsidR="003A0531" w:rsidRPr="006A77F7" w:rsidRDefault="003A0531" w:rsidP="000E6F50">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0E6F50">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0E6F50">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97CDFE" w14:textId="77777777" w:rsidR="003A0531" w:rsidRPr="006A77F7" w:rsidRDefault="003A0531" w:rsidP="000E6F50">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8C64F07" w14:textId="77777777" w:rsidR="003A0531" w:rsidRPr="006A77F7" w:rsidRDefault="003A0531" w:rsidP="000E6F50">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0E6F50">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0E6F50">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7A2123" w14:textId="77777777" w:rsidR="003A0531" w:rsidRPr="006A77F7" w:rsidRDefault="003A0531" w:rsidP="000E6F50">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42560239" w14:textId="77777777" w:rsidR="003A0531" w:rsidRPr="006A77F7" w:rsidRDefault="003A0531" w:rsidP="000E6F50">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0E6F50">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02467130"/>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0E6F50">
        <w:trPr>
          <w:gridAfter w:val="1"/>
          <w:wAfter w:w="113" w:type="dxa"/>
        </w:trPr>
        <w:tc>
          <w:tcPr>
            <w:tcW w:w="2122" w:type="dxa"/>
            <w:shd w:val="clear" w:color="auto" w:fill="auto"/>
            <w:vAlign w:val="center"/>
          </w:tcPr>
          <w:p w14:paraId="6690E9CC" w14:textId="77777777" w:rsidR="007F5093" w:rsidRPr="006A77F7" w:rsidRDefault="007F5093" w:rsidP="000E6F50">
            <w:pPr>
              <w:pStyle w:val="TAH"/>
            </w:pPr>
            <w:r w:rsidRPr="006A77F7">
              <w:t>Subclause</w:t>
            </w:r>
          </w:p>
        </w:tc>
        <w:tc>
          <w:tcPr>
            <w:tcW w:w="1417" w:type="dxa"/>
            <w:shd w:val="clear" w:color="auto" w:fill="auto"/>
            <w:vAlign w:val="center"/>
          </w:tcPr>
          <w:p w14:paraId="606614C5" w14:textId="77777777" w:rsidR="007F5093" w:rsidRPr="006A77F7" w:rsidRDefault="007F5093" w:rsidP="000E6F50">
            <w:pPr>
              <w:pStyle w:val="TAH"/>
            </w:pPr>
            <w:r w:rsidRPr="006A77F7">
              <w:t>Number of test points</w:t>
            </w:r>
          </w:p>
        </w:tc>
        <w:tc>
          <w:tcPr>
            <w:tcW w:w="3807" w:type="dxa"/>
          </w:tcPr>
          <w:p w14:paraId="4737A55A" w14:textId="77777777" w:rsidR="007F5093" w:rsidRPr="006A77F7" w:rsidRDefault="007F5093" w:rsidP="000E6F50">
            <w:pPr>
              <w:pStyle w:val="TAH"/>
            </w:pPr>
            <w:r w:rsidRPr="006A77F7">
              <w:t>Justification in attachment</w:t>
            </w:r>
          </w:p>
        </w:tc>
        <w:tc>
          <w:tcPr>
            <w:tcW w:w="2283" w:type="dxa"/>
            <w:shd w:val="clear" w:color="auto" w:fill="auto"/>
          </w:tcPr>
          <w:p w14:paraId="3CCF5B17" w14:textId="77777777" w:rsidR="007F5093" w:rsidRPr="006A77F7" w:rsidRDefault="007F5093" w:rsidP="000E6F50">
            <w:pPr>
              <w:pStyle w:val="TAH"/>
            </w:pPr>
            <w:r w:rsidRPr="006A77F7">
              <w:t>Comments</w:t>
            </w:r>
          </w:p>
        </w:tc>
      </w:tr>
      <w:tr w:rsidR="007F5093" w:rsidRPr="006A77F7" w14:paraId="5F1DDD6B" w14:textId="77777777" w:rsidTr="000E6F50">
        <w:trPr>
          <w:gridAfter w:val="1"/>
          <w:wAfter w:w="113" w:type="dxa"/>
        </w:trPr>
        <w:tc>
          <w:tcPr>
            <w:tcW w:w="2122" w:type="dxa"/>
            <w:shd w:val="clear" w:color="auto" w:fill="auto"/>
            <w:vAlign w:val="center"/>
          </w:tcPr>
          <w:p w14:paraId="1664D1E8" w14:textId="77777777" w:rsidR="007F5093" w:rsidRPr="006A77F7" w:rsidRDefault="007F5093" w:rsidP="000E6F50">
            <w:pPr>
              <w:pStyle w:val="TAL"/>
            </w:pPr>
            <w:r w:rsidRPr="006A77F7">
              <w:t>6.2J.1 UE maximum output power for ATG</w:t>
            </w:r>
          </w:p>
        </w:tc>
        <w:tc>
          <w:tcPr>
            <w:tcW w:w="1417" w:type="dxa"/>
            <w:shd w:val="clear" w:color="auto" w:fill="auto"/>
            <w:vAlign w:val="center"/>
          </w:tcPr>
          <w:p w14:paraId="34D56E59" w14:textId="77777777" w:rsidR="007F5093" w:rsidRPr="006A77F7" w:rsidRDefault="007F5093" w:rsidP="000E6F50">
            <w:pPr>
              <w:pStyle w:val="TAC"/>
            </w:pPr>
            <w:r w:rsidRPr="006A77F7">
              <w:t>540</w:t>
            </w:r>
          </w:p>
        </w:tc>
        <w:tc>
          <w:tcPr>
            <w:tcW w:w="3807" w:type="dxa"/>
            <w:vAlign w:val="center"/>
          </w:tcPr>
          <w:p w14:paraId="7AF72797" w14:textId="77777777" w:rsidR="007F5093" w:rsidRPr="006A77F7" w:rsidRDefault="007F5093" w:rsidP="000E6F50">
            <w:pPr>
              <w:pStyle w:val="TAL"/>
            </w:pPr>
            <w:r w:rsidRPr="006A77F7">
              <w:t>General rules of test point selection apply. Test points of TC 6.2.1 from TS 38.521-1 can be leveraged.</w:t>
            </w:r>
          </w:p>
        </w:tc>
        <w:tc>
          <w:tcPr>
            <w:tcW w:w="2283" w:type="dxa"/>
            <w:shd w:val="clear" w:color="auto" w:fill="auto"/>
            <w:vAlign w:val="center"/>
          </w:tcPr>
          <w:p w14:paraId="76B6D532" w14:textId="77777777" w:rsidR="007F5093" w:rsidRPr="006A77F7" w:rsidRDefault="007F5093" w:rsidP="000E6F50">
            <w:pPr>
              <w:pStyle w:val="TAL"/>
            </w:pPr>
            <w:r w:rsidRPr="006A77F7">
              <w:t>RAN5#102</w:t>
            </w:r>
          </w:p>
        </w:tc>
      </w:tr>
      <w:tr w:rsidR="007F5093" w:rsidRPr="006A77F7" w14:paraId="382ED2D5" w14:textId="77777777" w:rsidTr="000E6F50">
        <w:trPr>
          <w:gridAfter w:val="1"/>
          <w:wAfter w:w="113" w:type="dxa"/>
        </w:trPr>
        <w:tc>
          <w:tcPr>
            <w:tcW w:w="2122" w:type="dxa"/>
            <w:shd w:val="clear" w:color="auto" w:fill="auto"/>
            <w:vAlign w:val="center"/>
          </w:tcPr>
          <w:p w14:paraId="17C42E43" w14:textId="77777777" w:rsidR="007F5093" w:rsidRPr="006A77F7" w:rsidRDefault="007F5093" w:rsidP="000E6F50">
            <w:pPr>
              <w:pStyle w:val="TAL"/>
            </w:pPr>
            <w:r w:rsidRPr="006A77F7">
              <w:t>6.2J.2 Configured transmitted power for ATG</w:t>
            </w:r>
          </w:p>
        </w:tc>
        <w:tc>
          <w:tcPr>
            <w:tcW w:w="1417" w:type="dxa"/>
            <w:shd w:val="clear" w:color="auto" w:fill="auto"/>
            <w:vAlign w:val="center"/>
          </w:tcPr>
          <w:p w14:paraId="5C2F7264" w14:textId="77777777" w:rsidR="007F5093" w:rsidRPr="006A77F7" w:rsidRDefault="007F5093" w:rsidP="000E6F50">
            <w:pPr>
              <w:pStyle w:val="TAC"/>
            </w:pPr>
            <w:r w:rsidRPr="006A77F7">
              <w:t>30</w:t>
            </w:r>
          </w:p>
        </w:tc>
        <w:tc>
          <w:tcPr>
            <w:tcW w:w="3807" w:type="dxa"/>
            <w:vAlign w:val="center"/>
          </w:tcPr>
          <w:p w14:paraId="23444D0F" w14:textId="77777777" w:rsidR="007F5093" w:rsidRPr="006A77F7" w:rsidRDefault="007F5093" w:rsidP="000E6F50">
            <w:pPr>
              <w:pStyle w:val="TAL"/>
            </w:pPr>
            <w:r w:rsidRPr="006A77F7">
              <w:t>General rules of test point selection apply. Test points of TC 6.2.4 from TS 38.521-1 can be leveraged.</w:t>
            </w:r>
          </w:p>
        </w:tc>
        <w:tc>
          <w:tcPr>
            <w:tcW w:w="2283" w:type="dxa"/>
            <w:shd w:val="clear" w:color="auto" w:fill="auto"/>
            <w:vAlign w:val="center"/>
          </w:tcPr>
          <w:p w14:paraId="0E4CED0D" w14:textId="77777777" w:rsidR="007F5093" w:rsidRPr="006A77F7" w:rsidRDefault="007F5093" w:rsidP="000E6F50">
            <w:pPr>
              <w:pStyle w:val="TAL"/>
            </w:pPr>
            <w:r w:rsidRPr="006A77F7">
              <w:t>RAN5#102</w:t>
            </w:r>
          </w:p>
        </w:tc>
      </w:tr>
      <w:tr w:rsidR="007F5093" w:rsidRPr="006A77F7" w14:paraId="23A82E78" w14:textId="77777777" w:rsidTr="000E6F50">
        <w:trPr>
          <w:gridAfter w:val="1"/>
          <w:wAfter w:w="113" w:type="dxa"/>
        </w:trPr>
        <w:tc>
          <w:tcPr>
            <w:tcW w:w="2122" w:type="dxa"/>
            <w:shd w:val="clear" w:color="auto" w:fill="auto"/>
          </w:tcPr>
          <w:p w14:paraId="775AF750" w14:textId="77777777" w:rsidR="007F5093" w:rsidRPr="006A77F7" w:rsidRDefault="007F5093" w:rsidP="000E6F50">
            <w:pPr>
              <w:pStyle w:val="TAL"/>
            </w:pPr>
            <w:r w:rsidRPr="006A77F7">
              <w:t>6.3J.1 Minimum output power for ATG</w:t>
            </w:r>
          </w:p>
        </w:tc>
        <w:tc>
          <w:tcPr>
            <w:tcW w:w="1417" w:type="dxa"/>
            <w:shd w:val="clear" w:color="auto" w:fill="auto"/>
            <w:vAlign w:val="center"/>
          </w:tcPr>
          <w:p w14:paraId="77CEB244" w14:textId="77777777" w:rsidR="007F5093" w:rsidRPr="006A77F7" w:rsidRDefault="007F5093" w:rsidP="000E6F50">
            <w:pPr>
              <w:pStyle w:val="TAC"/>
            </w:pPr>
            <w:r w:rsidRPr="006A77F7">
              <w:t>45</w:t>
            </w:r>
          </w:p>
        </w:tc>
        <w:tc>
          <w:tcPr>
            <w:tcW w:w="3807" w:type="dxa"/>
            <w:vAlign w:val="center"/>
          </w:tcPr>
          <w:p w14:paraId="4F99E4CC" w14:textId="77777777" w:rsidR="007F5093" w:rsidRPr="006A77F7" w:rsidRDefault="007F5093" w:rsidP="000E6F50">
            <w:pPr>
              <w:pStyle w:val="TAL"/>
            </w:pPr>
            <w:r w:rsidRPr="006A77F7">
              <w:t>General rules of test point selection apply. Test points of TC 6.3.1 from TS 38.521-1 can be leveraged.</w:t>
            </w:r>
          </w:p>
        </w:tc>
        <w:tc>
          <w:tcPr>
            <w:tcW w:w="2283" w:type="dxa"/>
            <w:shd w:val="clear" w:color="auto" w:fill="auto"/>
            <w:vAlign w:val="center"/>
          </w:tcPr>
          <w:p w14:paraId="5DEB36F5" w14:textId="77777777" w:rsidR="007F5093" w:rsidRPr="006A77F7" w:rsidRDefault="007F5093" w:rsidP="000E6F50">
            <w:pPr>
              <w:pStyle w:val="TAL"/>
            </w:pPr>
            <w:r w:rsidRPr="006A77F7">
              <w:t>RAN5#102</w:t>
            </w:r>
          </w:p>
        </w:tc>
      </w:tr>
      <w:tr w:rsidR="008808D7" w:rsidRPr="006A77F7" w14:paraId="53F60C73" w14:textId="77777777" w:rsidTr="000E6F50">
        <w:trPr>
          <w:gridAfter w:val="1"/>
          <w:wAfter w:w="113" w:type="dxa"/>
        </w:trPr>
        <w:tc>
          <w:tcPr>
            <w:tcW w:w="2122" w:type="dxa"/>
            <w:shd w:val="clear" w:color="auto" w:fill="auto"/>
          </w:tcPr>
          <w:p w14:paraId="2E555ABA" w14:textId="2EB58C17" w:rsidR="008808D7" w:rsidRPr="006A77F7" w:rsidRDefault="008808D7" w:rsidP="008808D7">
            <w:pPr>
              <w:pStyle w:val="TAL"/>
            </w:pPr>
            <w:r w:rsidRPr="006A77F7">
              <w:t>6.3J.3.3 PRACH time mask for ATG</w:t>
            </w:r>
          </w:p>
        </w:tc>
        <w:tc>
          <w:tcPr>
            <w:tcW w:w="1417" w:type="dxa"/>
            <w:shd w:val="clear" w:color="auto" w:fill="auto"/>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shd w:val="clear" w:color="auto" w:fill="auto"/>
            <w:vAlign w:val="center"/>
          </w:tcPr>
          <w:p w14:paraId="71BBFD6C" w14:textId="7FE7B6EE" w:rsidR="008808D7" w:rsidRPr="006A77F7" w:rsidRDefault="008808D7" w:rsidP="008808D7">
            <w:pPr>
              <w:pStyle w:val="TAL"/>
            </w:pPr>
            <w:r w:rsidRPr="006A77F7">
              <w:t>RAN5#105</w:t>
            </w:r>
          </w:p>
        </w:tc>
      </w:tr>
      <w:tr w:rsidR="00542B86" w:rsidRPr="006A77F7" w14:paraId="3D73C326" w14:textId="77777777" w:rsidTr="000E6F50">
        <w:trPr>
          <w:gridAfter w:val="1"/>
          <w:wAfter w:w="113" w:type="dxa"/>
        </w:trPr>
        <w:tc>
          <w:tcPr>
            <w:tcW w:w="2122" w:type="dxa"/>
            <w:shd w:val="clear" w:color="auto" w:fill="auto"/>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shd w:val="clear" w:color="auto" w:fill="auto"/>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shd w:val="clear" w:color="auto" w:fill="auto"/>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0E6F50">
        <w:trPr>
          <w:gridAfter w:val="1"/>
          <w:wAfter w:w="113" w:type="dxa"/>
        </w:trPr>
        <w:tc>
          <w:tcPr>
            <w:tcW w:w="2122" w:type="dxa"/>
            <w:shd w:val="clear" w:color="auto" w:fill="auto"/>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shd w:val="clear" w:color="auto" w:fill="auto"/>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shd w:val="clear" w:color="auto" w:fill="auto"/>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0E6F50">
        <w:trPr>
          <w:gridAfter w:val="1"/>
          <w:wAfter w:w="113" w:type="dxa"/>
        </w:trPr>
        <w:tc>
          <w:tcPr>
            <w:tcW w:w="2122" w:type="dxa"/>
            <w:shd w:val="clear" w:color="auto" w:fill="auto"/>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shd w:val="clear" w:color="auto" w:fill="auto"/>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shd w:val="clear" w:color="auto" w:fill="auto"/>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8808D7" w:rsidRPr="006A77F7" w14:paraId="7AB76D6C" w14:textId="77777777" w:rsidTr="000E6F50">
        <w:trPr>
          <w:gridAfter w:val="1"/>
          <w:wAfter w:w="113" w:type="dxa"/>
        </w:trPr>
        <w:tc>
          <w:tcPr>
            <w:tcW w:w="2122" w:type="dxa"/>
            <w:shd w:val="clear" w:color="auto" w:fill="auto"/>
          </w:tcPr>
          <w:p w14:paraId="200D747F" w14:textId="7761C5ED" w:rsidR="008808D7" w:rsidRPr="006A77F7" w:rsidRDefault="008808D7" w:rsidP="008808D7">
            <w:pPr>
              <w:pStyle w:val="TAL"/>
            </w:pPr>
            <w:r w:rsidRPr="006A77F7">
              <w:t>6.3J.3.4 SRS time mask for ATG</w:t>
            </w:r>
          </w:p>
        </w:tc>
        <w:tc>
          <w:tcPr>
            <w:tcW w:w="1417" w:type="dxa"/>
            <w:shd w:val="clear" w:color="auto" w:fill="auto"/>
            <w:vAlign w:val="center"/>
          </w:tcPr>
          <w:p w14:paraId="3F3AE3F5" w14:textId="7CF30842" w:rsidR="008808D7" w:rsidRPr="006A77F7" w:rsidRDefault="008808D7" w:rsidP="008808D7">
            <w:pPr>
              <w:pStyle w:val="TAC"/>
            </w:pPr>
            <w:r w:rsidRPr="006A77F7">
              <w:t>30</w:t>
            </w:r>
          </w:p>
        </w:tc>
        <w:tc>
          <w:tcPr>
            <w:tcW w:w="3807" w:type="dxa"/>
            <w:vAlign w:val="center"/>
          </w:tcPr>
          <w:p w14:paraId="51481435" w14:textId="1290D33A" w:rsidR="008808D7" w:rsidRPr="006A77F7" w:rsidRDefault="008808D7" w:rsidP="008808D7">
            <w:pPr>
              <w:pStyle w:val="TAL"/>
            </w:pPr>
            <w:r w:rsidRPr="006A77F7">
              <w:t>General rules of test point selection apply. Test points of TC 6.3.3.6 from TS 38.521-1 can be leveraged</w:t>
            </w:r>
          </w:p>
        </w:tc>
        <w:tc>
          <w:tcPr>
            <w:tcW w:w="2283" w:type="dxa"/>
            <w:shd w:val="clear" w:color="auto" w:fill="auto"/>
            <w:vAlign w:val="center"/>
          </w:tcPr>
          <w:p w14:paraId="553C05CD" w14:textId="5904064D" w:rsidR="008808D7" w:rsidRPr="006A77F7" w:rsidRDefault="008808D7" w:rsidP="008808D7">
            <w:pPr>
              <w:pStyle w:val="TAL"/>
            </w:pPr>
            <w:r w:rsidRPr="006A77F7">
              <w:t>RAN5#105</w:t>
            </w:r>
          </w:p>
        </w:tc>
      </w:tr>
      <w:tr w:rsidR="00197BEA" w:rsidRPr="006A77F7" w14:paraId="33D8B9DB" w14:textId="77777777" w:rsidTr="000E6F50">
        <w:trPr>
          <w:gridAfter w:val="1"/>
          <w:wAfter w:w="113" w:type="dxa"/>
        </w:trPr>
        <w:tc>
          <w:tcPr>
            <w:tcW w:w="2122" w:type="dxa"/>
            <w:shd w:val="clear" w:color="auto" w:fill="auto"/>
          </w:tcPr>
          <w:p w14:paraId="21091069" w14:textId="72F7E124" w:rsidR="00197BEA" w:rsidRPr="006A77F7" w:rsidRDefault="00197BEA" w:rsidP="00197BEA">
            <w:pPr>
              <w:pStyle w:val="TAL"/>
            </w:pPr>
            <w:r>
              <w:t xml:space="preserve">6.4J.1 </w:t>
            </w:r>
            <w:r w:rsidRPr="00997CC4">
              <w:t>Frequency error for ATG</w:t>
            </w:r>
          </w:p>
        </w:tc>
        <w:tc>
          <w:tcPr>
            <w:tcW w:w="1417" w:type="dxa"/>
            <w:shd w:val="clear" w:color="auto" w:fill="auto"/>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shd w:val="clear" w:color="auto" w:fill="auto"/>
            <w:vAlign w:val="center"/>
          </w:tcPr>
          <w:p w14:paraId="3454CA11" w14:textId="77476372" w:rsidR="00197BEA" w:rsidRPr="006A77F7" w:rsidRDefault="00197BEA" w:rsidP="00197BEA">
            <w:pPr>
              <w:pStyle w:val="TAL"/>
            </w:pPr>
            <w:r w:rsidRPr="006A77F7">
              <w:t>RAN5#10</w:t>
            </w:r>
            <w:r>
              <w:rPr>
                <w:rFonts w:cs="Arial"/>
              </w:rPr>
              <w:t>6</w:t>
            </w:r>
          </w:p>
        </w:tc>
      </w:tr>
      <w:tr w:rsidR="007F5093" w:rsidRPr="006A77F7" w14:paraId="2746BB72" w14:textId="77777777" w:rsidTr="000E6F50">
        <w:trPr>
          <w:gridAfter w:val="1"/>
          <w:wAfter w:w="113" w:type="dxa"/>
        </w:trPr>
        <w:tc>
          <w:tcPr>
            <w:tcW w:w="2122" w:type="dxa"/>
            <w:shd w:val="clear" w:color="auto" w:fill="auto"/>
            <w:vAlign w:val="center"/>
          </w:tcPr>
          <w:p w14:paraId="060B86CB" w14:textId="77777777" w:rsidR="007F5093" w:rsidRPr="006A77F7" w:rsidRDefault="007F5093" w:rsidP="000E6F50">
            <w:pPr>
              <w:pStyle w:val="TAL"/>
            </w:pPr>
            <w:r w:rsidRPr="006A77F7">
              <w:t>6.5J.1 Occupied bandwidth for ATG</w:t>
            </w:r>
          </w:p>
        </w:tc>
        <w:tc>
          <w:tcPr>
            <w:tcW w:w="1417" w:type="dxa"/>
            <w:shd w:val="clear" w:color="auto" w:fill="auto"/>
            <w:vAlign w:val="center"/>
          </w:tcPr>
          <w:p w14:paraId="033EBB05" w14:textId="77777777" w:rsidR="007F5093" w:rsidRPr="006A77F7" w:rsidRDefault="007F5093" w:rsidP="000E6F50">
            <w:pPr>
              <w:pStyle w:val="TAC"/>
            </w:pPr>
            <w:r w:rsidRPr="006A77F7">
              <w:rPr>
                <w:rFonts w:cs="Arial"/>
              </w:rPr>
              <w:t>10</w:t>
            </w:r>
          </w:p>
        </w:tc>
        <w:tc>
          <w:tcPr>
            <w:tcW w:w="3807" w:type="dxa"/>
            <w:vAlign w:val="center"/>
          </w:tcPr>
          <w:p w14:paraId="189954CF" w14:textId="77777777" w:rsidR="007F5093" w:rsidRPr="006A77F7" w:rsidRDefault="007F5093" w:rsidP="000E6F50">
            <w:pPr>
              <w:pStyle w:val="TAL"/>
            </w:pPr>
            <w:r w:rsidRPr="006A77F7">
              <w:t>General rules of test point selection apply. Test points of TC 6.5.1 from TS 38.521-1 can be leveraged.</w:t>
            </w:r>
          </w:p>
        </w:tc>
        <w:tc>
          <w:tcPr>
            <w:tcW w:w="2283" w:type="dxa"/>
            <w:shd w:val="clear" w:color="auto" w:fill="auto"/>
            <w:vAlign w:val="center"/>
          </w:tcPr>
          <w:p w14:paraId="4D574033" w14:textId="77777777" w:rsidR="007F5093" w:rsidRPr="006A77F7" w:rsidRDefault="007F5093" w:rsidP="000E6F50">
            <w:pPr>
              <w:pStyle w:val="TAL"/>
            </w:pPr>
            <w:r w:rsidRPr="006A77F7">
              <w:t>RAN5#10</w:t>
            </w:r>
            <w:r w:rsidRPr="006A77F7">
              <w:rPr>
                <w:rFonts w:cs="Arial"/>
              </w:rPr>
              <w:t>2</w:t>
            </w:r>
          </w:p>
        </w:tc>
      </w:tr>
      <w:tr w:rsidR="00197BEA" w:rsidRPr="006A77F7" w14:paraId="538EDF92" w14:textId="77777777" w:rsidTr="000E6F50">
        <w:trPr>
          <w:gridAfter w:val="1"/>
          <w:wAfter w:w="113" w:type="dxa"/>
        </w:trPr>
        <w:tc>
          <w:tcPr>
            <w:tcW w:w="2122" w:type="dxa"/>
            <w:shd w:val="clear" w:color="auto" w:fill="auto"/>
            <w:vAlign w:val="center"/>
          </w:tcPr>
          <w:p w14:paraId="26CDE4B9" w14:textId="1AE1BD33" w:rsidR="00197BEA" w:rsidRPr="006A77F7" w:rsidRDefault="00197BEA" w:rsidP="00197BEA">
            <w:pPr>
              <w:pStyle w:val="TAL"/>
            </w:pPr>
            <w:r>
              <w:t>6.5J.2.2 Spectrum emissions mask for ATG</w:t>
            </w:r>
          </w:p>
        </w:tc>
        <w:tc>
          <w:tcPr>
            <w:tcW w:w="1417" w:type="dxa"/>
            <w:shd w:val="clear" w:color="auto" w:fill="auto"/>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shd w:val="clear" w:color="auto" w:fill="auto"/>
            <w:vAlign w:val="center"/>
          </w:tcPr>
          <w:p w14:paraId="31884369" w14:textId="66667205" w:rsidR="00197BEA" w:rsidRPr="006A77F7" w:rsidRDefault="00197BEA" w:rsidP="00197BEA">
            <w:pPr>
              <w:pStyle w:val="TAL"/>
            </w:pPr>
            <w:r w:rsidRPr="006A77F7">
              <w:t>RAN5#10</w:t>
            </w:r>
            <w:r>
              <w:rPr>
                <w:rFonts w:cs="Arial"/>
              </w:rPr>
              <w:t>6</w:t>
            </w:r>
          </w:p>
        </w:tc>
      </w:tr>
      <w:tr w:rsidR="007F5093" w:rsidRPr="006A77F7" w14:paraId="67F9E88C" w14:textId="77777777" w:rsidTr="000E6F50">
        <w:trPr>
          <w:gridAfter w:val="1"/>
          <w:wAfter w:w="113" w:type="dxa"/>
        </w:trPr>
        <w:tc>
          <w:tcPr>
            <w:tcW w:w="2122" w:type="dxa"/>
            <w:shd w:val="clear" w:color="auto" w:fill="auto"/>
            <w:vAlign w:val="center"/>
          </w:tcPr>
          <w:p w14:paraId="5F91D2DD" w14:textId="77777777" w:rsidR="007F5093" w:rsidRPr="006A77F7" w:rsidRDefault="007F5093" w:rsidP="000E6F50">
            <w:pPr>
              <w:pStyle w:val="TAL"/>
            </w:pPr>
            <w:r w:rsidRPr="006A77F7">
              <w:t>6.5J.3.1 General spurious emissions for ATG</w:t>
            </w:r>
          </w:p>
        </w:tc>
        <w:tc>
          <w:tcPr>
            <w:tcW w:w="1417" w:type="dxa"/>
            <w:shd w:val="clear" w:color="auto" w:fill="auto"/>
            <w:vAlign w:val="center"/>
          </w:tcPr>
          <w:p w14:paraId="785348F1" w14:textId="77777777" w:rsidR="007F5093" w:rsidRPr="006A77F7" w:rsidRDefault="007F5093" w:rsidP="000E6F50">
            <w:pPr>
              <w:pStyle w:val="TAC"/>
            </w:pPr>
            <w:r w:rsidRPr="006A77F7">
              <w:t>27</w:t>
            </w:r>
          </w:p>
        </w:tc>
        <w:tc>
          <w:tcPr>
            <w:tcW w:w="3807" w:type="dxa"/>
            <w:vAlign w:val="center"/>
          </w:tcPr>
          <w:p w14:paraId="2E222B88" w14:textId="77777777" w:rsidR="007F5093" w:rsidRPr="006A77F7" w:rsidRDefault="007F5093" w:rsidP="000E6F50">
            <w:pPr>
              <w:pStyle w:val="TAL"/>
            </w:pPr>
            <w:r w:rsidRPr="006A77F7">
              <w:t>General rules of test point selection apply. Test points of TC 6.5.3.1 from TS 38.521-1 can be leveraged.</w:t>
            </w:r>
          </w:p>
        </w:tc>
        <w:tc>
          <w:tcPr>
            <w:tcW w:w="2283" w:type="dxa"/>
            <w:shd w:val="clear" w:color="auto" w:fill="auto"/>
            <w:vAlign w:val="center"/>
          </w:tcPr>
          <w:p w14:paraId="6FECBC1F" w14:textId="77777777" w:rsidR="007F5093" w:rsidRPr="006A77F7" w:rsidRDefault="007F5093" w:rsidP="000E6F50">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shd w:val="clear" w:color="auto" w:fill="auto"/>
            <w:vAlign w:val="center"/>
          </w:tcPr>
          <w:p w14:paraId="44A4FB61" w14:textId="77777777" w:rsidR="00197BEA" w:rsidRPr="006A77F7" w:rsidRDefault="00197BEA" w:rsidP="002638F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2638F2">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2638F2">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0E6F50">
        <w:tc>
          <w:tcPr>
            <w:tcW w:w="2122" w:type="dxa"/>
            <w:shd w:val="clear" w:color="auto" w:fill="auto"/>
            <w:vAlign w:val="center"/>
          </w:tcPr>
          <w:p w14:paraId="4EF4BC36" w14:textId="77777777" w:rsidR="007F5093" w:rsidRPr="006A77F7" w:rsidRDefault="007F5093" w:rsidP="000E6F50">
            <w:pPr>
              <w:pStyle w:val="TAH"/>
            </w:pPr>
            <w:r w:rsidRPr="006A77F7">
              <w:t>Subclause</w:t>
            </w:r>
          </w:p>
        </w:tc>
        <w:tc>
          <w:tcPr>
            <w:tcW w:w="1417" w:type="dxa"/>
            <w:shd w:val="clear" w:color="auto" w:fill="auto"/>
            <w:vAlign w:val="center"/>
          </w:tcPr>
          <w:p w14:paraId="1DE53777" w14:textId="77777777" w:rsidR="007F5093" w:rsidRPr="006A77F7" w:rsidRDefault="007F5093" w:rsidP="000E6F50">
            <w:pPr>
              <w:pStyle w:val="TAH"/>
            </w:pPr>
            <w:r w:rsidRPr="006A77F7">
              <w:t>Number of test points</w:t>
            </w:r>
          </w:p>
        </w:tc>
        <w:tc>
          <w:tcPr>
            <w:tcW w:w="4049" w:type="dxa"/>
          </w:tcPr>
          <w:p w14:paraId="7D8D8D85" w14:textId="77777777" w:rsidR="007F5093" w:rsidRPr="006A77F7" w:rsidRDefault="007F5093" w:rsidP="000E6F50">
            <w:pPr>
              <w:pStyle w:val="TAH"/>
            </w:pPr>
            <w:r w:rsidRPr="006A77F7">
              <w:t>Justification in attachment</w:t>
            </w:r>
          </w:p>
        </w:tc>
        <w:tc>
          <w:tcPr>
            <w:tcW w:w="2263" w:type="dxa"/>
            <w:shd w:val="clear" w:color="auto" w:fill="auto"/>
          </w:tcPr>
          <w:p w14:paraId="3A7B177C" w14:textId="77777777" w:rsidR="007F5093" w:rsidRPr="006A77F7" w:rsidRDefault="007F5093" w:rsidP="000E6F50">
            <w:pPr>
              <w:pStyle w:val="TAH"/>
            </w:pPr>
            <w:r w:rsidRPr="006A77F7">
              <w:t>Comments</w:t>
            </w:r>
          </w:p>
        </w:tc>
      </w:tr>
      <w:tr w:rsidR="008808D7" w:rsidRPr="006A77F7" w14:paraId="145F0AAE" w14:textId="77777777" w:rsidTr="006A77F7">
        <w:tc>
          <w:tcPr>
            <w:tcW w:w="2122" w:type="dxa"/>
            <w:shd w:val="clear" w:color="auto" w:fill="auto"/>
            <w:vAlign w:val="center"/>
          </w:tcPr>
          <w:p w14:paraId="65F2F6FD" w14:textId="5334CD0F" w:rsidR="008808D7" w:rsidRPr="006A77F7" w:rsidRDefault="008808D7" w:rsidP="006A77F7">
            <w:pPr>
              <w:pStyle w:val="TAL"/>
            </w:pPr>
            <w:r w:rsidRPr="006A77F7">
              <w:t>7.3J.2 Reference sensitivity power level for ATG</w:t>
            </w:r>
          </w:p>
        </w:tc>
        <w:tc>
          <w:tcPr>
            <w:tcW w:w="1417" w:type="dxa"/>
            <w:shd w:val="clear" w:color="auto" w:fill="auto"/>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shd w:val="clear" w:color="auto" w:fill="auto"/>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0E6F50">
        <w:tc>
          <w:tcPr>
            <w:tcW w:w="2122" w:type="dxa"/>
            <w:shd w:val="clear" w:color="auto" w:fill="auto"/>
          </w:tcPr>
          <w:p w14:paraId="13152092" w14:textId="77777777" w:rsidR="007F5093" w:rsidRPr="006A77F7" w:rsidRDefault="007F5093" w:rsidP="000E6F50">
            <w:pPr>
              <w:pStyle w:val="TAL"/>
            </w:pPr>
            <w:r w:rsidRPr="006A77F7">
              <w:t>7.4J Maximum input level for ATG</w:t>
            </w:r>
          </w:p>
        </w:tc>
        <w:tc>
          <w:tcPr>
            <w:tcW w:w="1417" w:type="dxa"/>
            <w:shd w:val="clear" w:color="auto" w:fill="auto"/>
            <w:vAlign w:val="center"/>
          </w:tcPr>
          <w:p w14:paraId="2C8F47B3" w14:textId="77777777" w:rsidR="007F5093" w:rsidRPr="006A77F7" w:rsidRDefault="007F5093" w:rsidP="000E6F50">
            <w:pPr>
              <w:pStyle w:val="TAC"/>
            </w:pPr>
            <w:r w:rsidRPr="006A77F7">
              <w:t>6</w:t>
            </w:r>
          </w:p>
        </w:tc>
        <w:tc>
          <w:tcPr>
            <w:tcW w:w="4049" w:type="dxa"/>
            <w:vAlign w:val="center"/>
          </w:tcPr>
          <w:p w14:paraId="0FBE5C85" w14:textId="77777777" w:rsidR="007F5093" w:rsidRPr="006A77F7" w:rsidRDefault="007F5093" w:rsidP="000E6F50">
            <w:pPr>
              <w:pStyle w:val="TAL"/>
            </w:pPr>
            <w:r w:rsidRPr="006A77F7">
              <w:t>General rules of test point selection apply. Test points of TC 7.4 from TS 38.521-1 can be leveraged limiting the modulation to 64QAM and 256QAM.</w:t>
            </w:r>
          </w:p>
        </w:tc>
        <w:tc>
          <w:tcPr>
            <w:tcW w:w="2263" w:type="dxa"/>
            <w:shd w:val="clear" w:color="auto" w:fill="auto"/>
            <w:vAlign w:val="center"/>
          </w:tcPr>
          <w:p w14:paraId="14F02087" w14:textId="77777777" w:rsidR="007F5093" w:rsidRPr="006A77F7" w:rsidRDefault="007F5093" w:rsidP="000E6F50">
            <w:pPr>
              <w:pStyle w:val="TAL"/>
            </w:pPr>
            <w:r w:rsidRPr="006A77F7">
              <w:t>RAN5#102</w:t>
            </w:r>
          </w:p>
        </w:tc>
      </w:tr>
      <w:tr w:rsidR="007F5093" w:rsidRPr="006A77F7" w14:paraId="3FC0CB9E" w14:textId="77777777" w:rsidTr="000E6F50">
        <w:tc>
          <w:tcPr>
            <w:tcW w:w="2122" w:type="dxa"/>
            <w:shd w:val="clear" w:color="auto" w:fill="auto"/>
          </w:tcPr>
          <w:p w14:paraId="72B6A8EC" w14:textId="77777777" w:rsidR="007F5093" w:rsidRPr="006A77F7" w:rsidRDefault="007F5093" w:rsidP="000E6F50">
            <w:pPr>
              <w:pStyle w:val="TAL"/>
            </w:pPr>
            <w:r w:rsidRPr="006A77F7">
              <w:t>7.5J Adjacent channel selectivity for ATG</w:t>
            </w:r>
          </w:p>
        </w:tc>
        <w:tc>
          <w:tcPr>
            <w:tcW w:w="1417" w:type="dxa"/>
            <w:shd w:val="clear" w:color="auto" w:fill="auto"/>
            <w:vAlign w:val="center"/>
          </w:tcPr>
          <w:p w14:paraId="647B6B41" w14:textId="77777777" w:rsidR="007F5093" w:rsidRPr="006A77F7" w:rsidRDefault="007F5093" w:rsidP="000E6F50">
            <w:pPr>
              <w:pStyle w:val="TAC"/>
            </w:pPr>
            <w:r w:rsidRPr="006A77F7">
              <w:t>3</w:t>
            </w:r>
          </w:p>
        </w:tc>
        <w:tc>
          <w:tcPr>
            <w:tcW w:w="4049" w:type="dxa"/>
            <w:vAlign w:val="center"/>
          </w:tcPr>
          <w:p w14:paraId="6DCE90D3" w14:textId="77777777" w:rsidR="007F5093" w:rsidRPr="006A77F7" w:rsidRDefault="007F5093" w:rsidP="000E6F50">
            <w:pPr>
              <w:pStyle w:val="TAL"/>
            </w:pPr>
            <w:r w:rsidRPr="006A77F7">
              <w:t>General rules of test point selection apply. Test points of TC 7.5 from TS 38.521-1 can be leveraged.</w:t>
            </w:r>
          </w:p>
        </w:tc>
        <w:tc>
          <w:tcPr>
            <w:tcW w:w="2263" w:type="dxa"/>
            <w:shd w:val="clear" w:color="auto" w:fill="auto"/>
            <w:vAlign w:val="center"/>
          </w:tcPr>
          <w:p w14:paraId="2896E44B" w14:textId="77777777" w:rsidR="007F5093" w:rsidRPr="006A77F7" w:rsidRDefault="007F5093" w:rsidP="000E6F50">
            <w:pPr>
              <w:pStyle w:val="TAL"/>
            </w:pPr>
            <w:r w:rsidRPr="006A77F7">
              <w:t>RAN5#102</w:t>
            </w:r>
          </w:p>
        </w:tc>
      </w:tr>
      <w:tr w:rsidR="007F5093" w:rsidRPr="006A77F7" w14:paraId="26C7FBAB" w14:textId="77777777" w:rsidTr="000E6F50">
        <w:tc>
          <w:tcPr>
            <w:tcW w:w="2122" w:type="dxa"/>
            <w:shd w:val="clear" w:color="auto" w:fill="auto"/>
          </w:tcPr>
          <w:p w14:paraId="625032FB" w14:textId="77777777" w:rsidR="007F5093" w:rsidRPr="006A77F7" w:rsidRDefault="007F5093" w:rsidP="000E6F50">
            <w:pPr>
              <w:pStyle w:val="TAL"/>
            </w:pPr>
            <w:r w:rsidRPr="006A77F7">
              <w:t>7.6J.2 In-band blocking for ATG</w:t>
            </w:r>
          </w:p>
        </w:tc>
        <w:tc>
          <w:tcPr>
            <w:tcW w:w="1417" w:type="dxa"/>
            <w:shd w:val="clear" w:color="auto" w:fill="auto"/>
            <w:vAlign w:val="center"/>
          </w:tcPr>
          <w:p w14:paraId="39C0A512" w14:textId="77777777" w:rsidR="007F5093" w:rsidRPr="006A77F7" w:rsidRDefault="007F5093" w:rsidP="000E6F50">
            <w:pPr>
              <w:pStyle w:val="TAC"/>
            </w:pPr>
            <w:r w:rsidRPr="006A77F7">
              <w:t>3</w:t>
            </w:r>
          </w:p>
        </w:tc>
        <w:tc>
          <w:tcPr>
            <w:tcW w:w="4049" w:type="dxa"/>
            <w:vAlign w:val="center"/>
          </w:tcPr>
          <w:p w14:paraId="2E896DDF" w14:textId="77777777" w:rsidR="007F5093" w:rsidRPr="006A77F7" w:rsidRDefault="007F5093" w:rsidP="000E6F50">
            <w:pPr>
              <w:pStyle w:val="TAL"/>
            </w:pPr>
            <w:r w:rsidRPr="006A77F7">
              <w:t>General rules of test point selection apply. Test points of TC 7.6.2 from TS 38.521-1 can be leveraged.</w:t>
            </w:r>
          </w:p>
        </w:tc>
        <w:tc>
          <w:tcPr>
            <w:tcW w:w="2263" w:type="dxa"/>
            <w:shd w:val="clear" w:color="auto" w:fill="auto"/>
            <w:vAlign w:val="center"/>
          </w:tcPr>
          <w:p w14:paraId="6948BEAE" w14:textId="77777777" w:rsidR="007F5093" w:rsidRPr="006A77F7" w:rsidRDefault="007F5093" w:rsidP="000E6F50">
            <w:pPr>
              <w:pStyle w:val="TAL"/>
            </w:pPr>
            <w:r w:rsidRPr="006A77F7">
              <w:t>RAN5#102</w:t>
            </w:r>
          </w:p>
        </w:tc>
      </w:tr>
      <w:tr w:rsidR="007F5093" w:rsidRPr="006A77F7" w14:paraId="20BB9248" w14:textId="77777777" w:rsidTr="000E6F50">
        <w:tc>
          <w:tcPr>
            <w:tcW w:w="2122" w:type="dxa"/>
            <w:shd w:val="clear" w:color="auto" w:fill="auto"/>
          </w:tcPr>
          <w:p w14:paraId="610E9C85" w14:textId="77777777" w:rsidR="007F5093" w:rsidRPr="006A77F7" w:rsidRDefault="007F5093" w:rsidP="000E6F50">
            <w:pPr>
              <w:pStyle w:val="TAL"/>
            </w:pPr>
            <w:r w:rsidRPr="006A77F7">
              <w:t>7.6J.3 Out-of-band blocking for ATG</w:t>
            </w:r>
          </w:p>
        </w:tc>
        <w:tc>
          <w:tcPr>
            <w:tcW w:w="1417" w:type="dxa"/>
            <w:shd w:val="clear" w:color="auto" w:fill="auto"/>
            <w:vAlign w:val="center"/>
          </w:tcPr>
          <w:p w14:paraId="08978C83" w14:textId="77777777" w:rsidR="007F5093" w:rsidRPr="006A77F7" w:rsidRDefault="007F5093" w:rsidP="000E6F50">
            <w:pPr>
              <w:pStyle w:val="TAC"/>
            </w:pPr>
            <w:r w:rsidRPr="006A77F7">
              <w:t>3</w:t>
            </w:r>
          </w:p>
        </w:tc>
        <w:tc>
          <w:tcPr>
            <w:tcW w:w="4049" w:type="dxa"/>
            <w:vAlign w:val="center"/>
          </w:tcPr>
          <w:p w14:paraId="38F62A2C" w14:textId="77777777" w:rsidR="007F5093" w:rsidRPr="006A77F7" w:rsidRDefault="007F5093" w:rsidP="000E6F50">
            <w:pPr>
              <w:pStyle w:val="TAL"/>
            </w:pPr>
            <w:r w:rsidRPr="006A77F7">
              <w:t>General rules of test point selection apply. Test points of TC 7.6.3 from TS 38.521-1 can be leveraged.</w:t>
            </w:r>
          </w:p>
        </w:tc>
        <w:tc>
          <w:tcPr>
            <w:tcW w:w="2263" w:type="dxa"/>
            <w:shd w:val="clear" w:color="auto" w:fill="auto"/>
            <w:vAlign w:val="center"/>
          </w:tcPr>
          <w:p w14:paraId="56BCB6BF" w14:textId="77777777" w:rsidR="007F5093" w:rsidRPr="006A77F7" w:rsidRDefault="007F5093" w:rsidP="000E6F50">
            <w:pPr>
              <w:pStyle w:val="TAL"/>
            </w:pPr>
            <w:r w:rsidRPr="006A77F7">
              <w:t>RAN5#102</w:t>
            </w:r>
          </w:p>
        </w:tc>
      </w:tr>
      <w:tr w:rsidR="007F5093" w:rsidRPr="006A77F7" w14:paraId="47244DE0" w14:textId="77777777" w:rsidTr="000E6F50">
        <w:tc>
          <w:tcPr>
            <w:tcW w:w="2122" w:type="dxa"/>
            <w:shd w:val="clear" w:color="auto" w:fill="auto"/>
            <w:vAlign w:val="center"/>
          </w:tcPr>
          <w:p w14:paraId="56E7A647" w14:textId="071BFAD6" w:rsidR="007F5093" w:rsidRPr="006A77F7" w:rsidRDefault="007F5093" w:rsidP="000E6F50">
            <w:pPr>
              <w:pStyle w:val="TAL"/>
            </w:pPr>
            <w:r w:rsidRPr="006A77F7">
              <w:t>7.7J Spurious response for ATG</w:t>
            </w:r>
          </w:p>
        </w:tc>
        <w:tc>
          <w:tcPr>
            <w:tcW w:w="1417" w:type="dxa"/>
            <w:shd w:val="clear" w:color="auto" w:fill="auto"/>
            <w:vAlign w:val="center"/>
          </w:tcPr>
          <w:p w14:paraId="0FE2CEA2" w14:textId="77777777" w:rsidR="007F5093" w:rsidRPr="006A77F7" w:rsidRDefault="007F5093" w:rsidP="000E6F50">
            <w:pPr>
              <w:pStyle w:val="TAC"/>
            </w:pPr>
            <w:r w:rsidRPr="006A77F7">
              <w:rPr>
                <w:rFonts w:cs="Arial"/>
                <w:kern w:val="2"/>
              </w:rPr>
              <w:t>3</w:t>
            </w:r>
          </w:p>
        </w:tc>
        <w:tc>
          <w:tcPr>
            <w:tcW w:w="4049" w:type="dxa"/>
            <w:vAlign w:val="center"/>
          </w:tcPr>
          <w:p w14:paraId="0B1DD25B" w14:textId="77777777" w:rsidR="007F5093" w:rsidRPr="006A77F7" w:rsidRDefault="007F5093" w:rsidP="000E6F50">
            <w:pPr>
              <w:pStyle w:val="TAL"/>
            </w:pPr>
            <w:r w:rsidRPr="006A77F7">
              <w:t>General rules of test point selection apply. Test points of TC 7.7 from TS 38.521-1 can be leveraged.</w:t>
            </w:r>
          </w:p>
        </w:tc>
        <w:tc>
          <w:tcPr>
            <w:tcW w:w="2263" w:type="dxa"/>
            <w:shd w:val="clear" w:color="auto" w:fill="auto"/>
            <w:vAlign w:val="center"/>
          </w:tcPr>
          <w:p w14:paraId="121B94B3" w14:textId="77777777" w:rsidR="007F5093" w:rsidRPr="006A77F7" w:rsidRDefault="007F5093" w:rsidP="000E6F50">
            <w:pPr>
              <w:pStyle w:val="TAL"/>
            </w:pPr>
            <w:r w:rsidRPr="006A77F7">
              <w:t>RAN5#10</w:t>
            </w:r>
            <w:r w:rsidRPr="006A77F7">
              <w:rPr>
                <w:rFonts w:cs="Arial"/>
              </w:rPr>
              <w:t>2</w:t>
            </w:r>
          </w:p>
        </w:tc>
      </w:tr>
      <w:tr w:rsidR="007F5093" w:rsidRPr="006A77F7" w14:paraId="7F564D16" w14:textId="77777777" w:rsidTr="000E6F50">
        <w:tc>
          <w:tcPr>
            <w:tcW w:w="2122" w:type="dxa"/>
            <w:shd w:val="clear" w:color="auto" w:fill="auto"/>
            <w:vAlign w:val="center"/>
          </w:tcPr>
          <w:p w14:paraId="56CC62B7" w14:textId="5F4B8973" w:rsidR="007F5093" w:rsidRPr="006A77F7" w:rsidRDefault="007F5093" w:rsidP="000E6F50">
            <w:pPr>
              <w:pStyle w:val="TAL"/>
            </w:pPr>
            <w:r w:rsidRPr="006A77F7">
              <w:t>7.8J.2 Wide band intermodulation for ATG</w:t>
            </w:r>
          </w:p>
        </w:tc>
        <w:tc>
          <w:tcPr>
            <w:tcW w:w="1417" w:type="dxa"/>
            <w:shd w:val="clear" w:color="auto" w:fill="auto"/>
            <w:vAlign w:val="center"/>
          </w:tcPr>
          <w:p w14:paraId="79F3E63C" w14:textId="77777777" w:rsidR="007F5093" w:rsidRPr="006A77F7" w:rsidRDefault="007F5093" w:rsidP="000E6F50">
            <w:pPr>
              <w:pStyle w:val="TAC"/>
            </w:pPr>
            <w:r w:rsidRPr="006A77F7">
              <w:rPr>
                <w:rFonts w:cs="Arial"/>
              </w:rPr>
              <w:t>3</w:t>
            </w:r>
          </w:p>
        </w:tc>
        <w:tc>
          <w:tcPr>
            <w:tcW w:w="4049" w:type="dxa"/>
            <w:vAlign w:val="center"/>
          </w:tcPr>
          <w:p w14:paraId="1CD4913F" w14:textId="77777777" w:rsidR="007F5093" w:rsidRPr="006A77F7" w:rsidRDefault="007F5093" w:rsidP="000E6F50">
            <w:pPr>
              <w:pStyle w:val="TAL"/>
            </w:pPr>
            <w:r w:rsidRPr="006A77F7">
              <w:t>General rules of test point selection apply. Test points of TC 7.8.2 from TS 38.521-1 can be leveraged.</w:t>
            </w:r>
          </w:p>
        </w:tc>
        <w:tc>
          <w:tcPr>
            <w:tcW w:w="2263" w:type="dxa"/>
            <w:shd w:val="clear" w:color="auto" w:fill="auto"/>
            <w:vAlign w:val="center"/>
          </w:tcPr>
          <w:p w14:paraId="21D4E4B2" w14:textId="77777777" w:rsidR="007F5093" w:rsidRPr="006A77F7" w:rsidRDefault="007F5093" w:rsidP="000E6F50">
            <w:pPr>
              <w:pStyle w:val="TAL"/>
            </w:pPr>
            <w:r w:rsidRPr="006A77F7">
              <w:t>RAN5#10</w:t>
            </w:r>
            <w:r w:rsidRPr="006A77F7">
              <w:rPr>
                <w:rFonts w:cs="Arial"/>
              </w:rPr>
              <w:t>2</w:t>
            </w:r>
          </w:p>
        </w:tc>
      </w:tr>
      <w:tr w:rsidR="007F5093" w:rsidRPr="006A77F7" w14:paraId="533E0DE2" w14:textId="77777777" w:rsidTr="000E6F50">
        <w:tc>
          <w:tcPr>
            <w:tcW w:w="2122" w:type="dxa"/>
            <w:shd w:val="clear" w:color="auto" w:fill="auto"/>
            <w:vAlign w:val="center"/>
          </w:tcPr>
          <w:p w14:paraId="2CD84FB0" w14:textId="58E2F0C4" w:rsidR="007F5093" w:rsidRPr="006A77F7" w:rsidRDefault="007F5093" w:rsidP="000E6F50">
            <w:pPr>
              <w:pStyle w:val="TAL"/>
            </w:pPr>
            <w:r w:rsidRPr="006A77F7">
              <w:t>7.9J Spurious emissions for ATG</w:t>
            </w:r>
          </w:p>
        </w:tc>
        <w:tc>
          <w:tcPr>
            <w:tcW w:w="1417" w:type="dxa"/>
            <w:shd w:val="clear" w:color="auto" w:fill="auto"/>
            <w:vAlign w:val="center"/>
          </w:tcPr>
          <w:p w14:paraId="0175CECF" w14:textId="77777777" w:rsidR="007F5093" w:rsidRPr="006A77F7" w:rsidRDefault="007F5093" w:rsidP="000E6F50">
            <w:pPr>
              <w:pStyle w:val="TAC"/>
            </w:pPr>
            <w:r w:rsidRPr="006A77F7">
              <w:rPr>
                <w:rFonts w:cs="Arial"/>
              </w:rPr>
              <w:t>3</w:t>
            </w:r>
          </w:p>
        </w:tc>
        <w:tc>
          <w:tcPr>
            <w:tcW w:w="4049" w:type="dxa"/>
            <w:vAlign w:val="center"/>
          </w:tcPr>
          <w:p w14:paraId="1F8B93B3" w14:textId="77777777" w:rsidR="007F5093" w:rsidRPr="006A77F7" w:rsidRDefault="007F5093" w:rsidP="000E6F50">
            <w:pPr>
              <w:pStyle w:val="TAL"/>
            </w:pPr>
            <w:r w:rsidRPr="006A77F7">
              <w:t>General rules of test point selection apply. Test points of TC 7.9 from TS 38.521-1 can be leveraged.</w:t>
            </w:r>
          </w:p>
        </w:tc>
        <w:tc>
          <w:tcPr>
            <w:tcW w:w="2263" w:type="dxa"/>
            <w:shd w:val="clear" w:color="auto" w:fill="auto"/>
            <w:vAlign w:val="center"/>
          </w:tcPr>
          <w:p w14:paraId="48ADEBDB" w14:textId="77777777" w:rsidR="007F5093" w:rsidRPr="006A77F7" w:rsidRDefault="007F5093" w:rsidP="000E6F50">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89" w:name="_Toc202467131"/>
      <w:r w:rsidRPr="006A77F7">
        <w:t>4.1.1.9</w:t>
      </w:r>
      <w:r w:rsidRPr="006A77F7">
        <w:tab/>
        <w:t xml:space="preserve">FR1 </w:t>
      </w:r>
      <w:r w:rsidRPr="006A77F7">
        <w:rPr>
          <w:lang w:eastAsia="zh-CN"/>
        </w:rPr>
        <w:t>CA with Tx Diversity</w:t>
      </w:r>
      <w:r w:rsidRPr="006A77F7">
        <w:t xml:space="preserve"> test cases</w:t>
      </w:r>
      <w:bookmarkEnd w:id="189"/>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w:t>
      </w:r>
      <w:proofErr w:type="spellStart"/>
      <w:r w:rsidRPr="006A77F7">
        <w:t>TxD</w:t>
      </w:r>
      <w:proofErr w:type="spellEnd"/>
      <w:r w:rsidRPr="006A77F7">
        <w:t xml:space="preserve">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55237A">
        <w:trPr>
          <w:trHeight w:val="248"/>
          <w:jc w:val="center"/>
        </w:trPr>
        <w:tc>
          <w:tcPr>
            <w:tcW w:w="2830" w:type="dxa"/>
            <w:vAlign w:val="center"/>
          </w:tcPr>
          <w:p w14:paraId="49647317" w14:textId="77777777" w:rsidR="00990908" w:rsidRPr="006A77F7" w:rsidRDefault="00990908" w:rsidP="0055237A">
            <w:pPr>
              <w:pStyle w:val="TAH"/>
              <w:rPr>
                <w:rFonts w:cs="Arial"/>
              </w:rPr>
            </w:pPr>
            <w:r w:rsidRPr="006A77F7">
              <w:t>Subclause</w:t>
            </w:r>
          </w:p>
        </w:tc>
        <w:tc>
          <w:tcPr>
            <w:tcW w:w="1927" w:type="dxa"/>
            <w:shd w:val="clear" w:color="auto" w:fill="auto"/>
            <w:vAlign w:val="center"/>
          </w:tcPr>
          <w:p w14:paraId="2DA00FC0" w14:textId="77777777" w:rsidR="00990908" w:rsidRPr="006A77F7" w:rsidRDefault="00990908" w:rsidP="0055237A">
            <w:pPr>
              <w:pStyle w:val="TAH"/>
            </w:pPr>
            <w:r w:rsidRPr="006A77F7">
              <w:t>Number of test points</w:t>
            </w:r>
          </w:p>
        </w:tc>
        <w:tc>
          <w:tcPr>
            <w:tcW w:w="4169" w:type="dxa"/>
            <w:shd w:val="clear" w:color="auto" w:fill="auto"/>
            <w:vAlign w:val="center"/>
          </w:tcPr>
          <w:p w14:paraId="7088FCC8" w14:textId="77777777" w:rsidR="00990908" w:rsidRPr="006A77F7" w:rsidRDefault="00990908" w:rsidP="0055237A">
            <w:pPr>
              <w:pStyle w:val="TAH"/>
            </w:pPr>
            <w:r w:rsidRPr="006A77F7">
              <w:t>Justification</w:t>
            </w:r>
          </w:p>
        </w:tc>
        <w:tc>
          <w:tcPr>
            <w:tcW w:w="1154" w:type="dxa"/>
            <w:vAlign w:val="center"/>
          </w:tcPr>
          <w:p w14:paraId="52568229" w14:textId="77777777" w:rsidR="00990908" w:rsidRPr="006A77F7" w:rsidRDefault="00990908" w:rsidP="0055237A">
            <w:pPr>
              <w:pStyle w:val="TAH"/>
            </w:pPr>
            <w:r w:rsidRPr="006A77F7">
              <w:t>Comments</w:t>
            </w:r>
          </w:p>
        </w:tc>
      </w:tr>
      <w:tr w:rsidR="00990908" w:rsidRPr="006A77F7" w14:paraId="64E96660" w14:textId="77777777" w:rsidTr="0055237A">
        <w:trPr>
          <w:trHeight w:val="248"/>
          <w:jc w:val="center"/>
        </w:trPr>
        <w:tc>
          <w:tcPr>
            <w:tcW w:w="2830" w:type="dxa"/>
            <w:vAlign w:val="center"/>
          </w:tcPr>
          <w:p w14:paraId="4619456A" w14:textId="77777777" w:rsidR="00990908" w:rsidRPr="006A77F7" w:rsidRDefault="00990908" w:rsidP="0055237A">
            <w:pPr>
              <w:pStyle w:val="TAL"/>
            </w:pPr>
            <w:r w:rsidRPr="006A77F7">
              <w:t xml:space="preserve">6.2L.3.1 </w:t>
            </w:r>
            <w:r w:rsidRPr="006A77F7">
              <w:rPr>
                <w:rFonts w:eastAsia="Malgun Gothic"/>
              </w:rPr>
              <w:t>UE maximum output power for inter-band UL CA with Tx Diversity</w:t>
            </w:r>
          </w:p>
        </w:tc>
        <w:tc>
          <w:tcPr>
            <w:tcW w:w="1927" w:type="dxa"/>
            <w:shd w:val="clear" w:color="auto" w:fill="auto"/>
            <w:vAlign w:val="center"/>
          </w:tcPr>
          <w:p w14:paraId="5288D67D" w14:textId="045473F4" w:rsidR="00990908" w:rsidRPr="006A77F7" w:rsidRDefault="00990908" w:rsidP="0055237A">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55237A">
            <w:pPr>
              <w:pStyle w:val="TAC"/>
            </w:pPr>
            <w:r w:rsidRPr="006A77F7">
              <w:rPr>
                <w:lang w:eastAsia="zh-CN"/>
              </w:rPr>
              <w:t>Power</w:t>
            </w:r>
            <w:r w:rsidRPr="006A77F7">
              <w:t xml:space="preserve"> C</w:t>
            </w:r>
            <w:r w:rsidRPr="006A77F7">
              <w:rPr>
                <w:lang w:eastAsia="zh-CN"/>
              </w:rPr>
              <w:t>lass 2: 120</w:t>
            </w:r>
          </w:p>
        </w:tc>
        <w:tc>
          <w:tcPr>
            <w:tcW w:w="4169" w:type="dxa"/>
            <w:shd w:val="clear" w:color="auto" w:fill="auto"/>
            <w:vAlign w:val="center"/>
          </w:tcPr>
          <w:p w14:paraId="22CDF36A" w14:textId="77777777" w:rsidR="00990908" w:rsidRPr="006A77F7" w:rsidRDefault="00990908" w:rsidP="0055237A">
            <w:pPr>
              <w:pStyle w:val="TAL"/>
            </w:pPr>
            <w:r w:rsidRPr="006A77F7">
              <w:t>General rules of test point selection apply.</w:t>
            </w:r>
          </w:p>
        </w:tc>
        <w:tc>
          <w:tcPr>
            <w:tcW w:w="1154" w:type="dxa"/>
            <w:vAlign w:val="center"/>
          </w:tcPr>
          <w:p w14:paraId="51FFFF13" w14:textId="77777777" w:rsidR="00990908" w:rsidRPr="006A77F7" w:rsidRDefault="00990908" w:rsidP="0055237A">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0E2BA9">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273A8036" w14:textId="77777777" w:rsidR="00153B4B" w:rsidRPr="006A77F7" w:rsidRDefault="00153B4B" w:rsidP="000E2BA9">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0A55676B" w14:textId="77777777" w:rsidR="00153B4B" w:rsidRPr="006A77F7" w:rsidRDefault="00153B4B" w:rsidP="000E2BA9">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0E2BA9">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0E2BA9">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59AB46C5" w14:textId="77777777" w:rsidR="00153B4B" w:rsidRPr="006A77F7" w:rsidRDefault="00153B4B" w:rsidP="000E2BA9">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1AC6E4DC" w14:textId="77777777" w:rsidR="00153B4B" w:rsidRPr="006A77F7" w:rsidRDefault="00153B4B" w:rsidP="000E2BA9">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0E2BA9">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0" w:name="_Toc202467132"/>
      <w:r w:rsidRPr="006A77F7">
        <w:lastRenderedPageBreak/>
        <w:t>4.1.</w:t>
      </w:r>
      <w:r w:rsidR="00486BD4" w:rsidRPr="006A77F7">
        <w:t>2</w:t>
      </w:r>
      <w:r w:rsidRPr="006A77F7">
        <w:tab/>
      </w:r>
      <w:r w:rsidR="00486BD4" w:rsidRPr="006A77F7">
        <w:t>Test point analysis per NS value</w:t>
      </w:r>
      <w:bookmarkEnd w:id="163"/>
      <w:bookmarkEnd w:id="164"/>
      <w:bookmarkEnd w:id="165"/>
      <w:bookmarkEnd w:id="166"/>
      <w:bookmarkEnd w:id="167"/>
      <w:bookmarkEnd w:id="168"/>
      <w:bookmarkEnd w:id="169"/>
      <w:bookmarkEnd w:id="170"/>
      <w:bookmarkEnd w:id="171"/>
      <w:bookmarkEnd w:id="172"/>
      <w:bookmarkEnd w:id="190"/>
    </w:p>
    <w:p w14:paraId="73E5777E" w14:textId="77777777" w:rsidR="001F6A9B" w:rsidRPr="006A77F7" w:rsidRDefault="001F6A9B" w:rsidP="00443738">
      <w:pPr>
        <w:pStyle w:val="Heading4"/>
      </w:pPr>
      <w:bookmarkStart w:id="191" w:name="_Toc27418758"/>
      <w:bookmarkStart w:id="192" w:name="_Toc36042411"/>
      <w:bookmarkStart w:id="193" w:name="_Toc43899738"/>
      <w:bookmarkStart w:id="194" w:name="_Toc51767649"/>
      <w:bookmarkStart w:id="195" w:name="_Toc59039980"/>
      <w:bookmarkStart w:id="196" w:name="_Toc68073919"/>
      <w:bookmarkStart w:id="197" w:name="_Toc75371781"/>
      <w:bookmarkStart w:id="198" w:name="_Toc83727849"/>
      <w:bookmarkStart w:id="199" w:name="_Toc100005949"/>
      <w:bookmarkStart w:id="200" w:name="_Toc106703497"/>
      <w:bookmarkStart w:id="201" w:name="_Toc202467133"/>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1"/>
      <w:bookmarkEnd w:id="192"/>
      <w:bookmarkEnd w:id="193"/>
      <w:bookmarkEnd w:id="194"/>
      <w:r w:rsidR="00486BD4" w:rsidRPr="006A77F7">
        <w:t xml:space="preserve"> and UL MIMO</w:t>
      </w:r>
      <w:bookmarkEnd w:id="195"/>
      <w:bookmarkEnd w:id="196"/>
      <w:bookmarkEnd w:id="197"/>
      <w:bookmarkEnd w:id="198"/>
      <w:bookmarkEnd w:id="199"/>
      <w:bookmarkEnd w:id="200"/>
      <w:bookmarkEnd w:id="201"/>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6A77F7" w:rsidRDefault="0091784C" w:rsidP="001B2A23">
            <w:pPr>
              <w:pStyle w:val="TAC"/>
              <w:rPr>
                <w:lang w:eastAsia="zh-CN"/>
              </w:rPr>
            </w:pPr>
            <w:r w:rsidRPr="006A77F7">
              <w:t>144 for Non-SUL testing</w:t>
            </w:r>
          </w:p>
          <w:p w14:paraId="6A704C83" w14:textId="77777777" w:rsidR="00486BD4" w:rsidRPr="006A77F7" w:rsidRDefault="00486BD4" w:rsidP="001B2A23">
            <w:pPr>
              <w:pStyle w:val="TAC"/>
              <w:rPr>
                <w:lang w:eastAsia="zh-CN"/>
              </w:rPr>
            </w:pPr>
          </w:p>
          <w:p w14:paraId="71342C08" w14:textId="0D0767E7" w:rsidR="00486BD4" w:rsidRPr="006A77F7" w:rsidRDefault="0091784C" w:rsidP="001B2A23">
            <w:pPr>
              <w:pStyle w:val="TAC"/>
            </w:pPr>
            <w:r w:rsidRPr="006A77F7">
              <w:t xml:space="preserve">72 </w:t>
            </w:r>
            <w:r w:rsidR="00486BD4" w:rsidRPr="006A77F7">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A77F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A77F7" w:rsidRDefault="00486BD4" w:rsidP="00C053AD">
            <w:pPr>
              <w:pStyle w:val="TAL"/>
            </w:pPr>
            <w:r w:rsidRPr="006A77F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A77F7" w:rsidRDefault="00486BD4" w:rsidP="00C053AD">
            <w:pPr>
              <w:pStyle w:val="TAL"/>
              <w:rPr>
                <w:rFonts w:cs="Arial"/>
                <w:lang w:eastAsia="ko-KR"/>
              </w:rPr>
            </w:pPr>
            <w:r w:rsidRPr="006A77F7">
              <w:rPr>
                <w:rFonts w:cs="Arial"/>
                <w:lang w:eastAsia="ko-KR"/>
              </w:rPr>
              <w:t>RAN5#85</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266EFFA9" w14:textId="694A5DEB" w:rsidR="0043297E" w:rsidRPr="006A77F7" w:rsidRDefault="00CE4D30" w:rsidP="00CE4D30">
            <w:pPr>
              <w:pStyle w:val="TAC"/>
            </w:pPr>
            <w:r w:rsidRPr="006A77F7">
              <w:rPr>
                <w:rFonts w:cs="Arial"/>
                <w:lang w:eastAsia="ko-KR"/>
              </w:rPr>
              <w:t xml:space="preserve">6.2.3: </w:t>
            </w:r>
            <w:r w:rsidRPr="006A77F7">
              <w:t>396 for PC</w:t>
            </w:r>
            <w:r w:rsidRPr="006A77F7">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6A77F7" w:rsidRDefault="00CE4D30" w:rsidP="00CE4D30">
            <w:pPr>
              <w:pStyle w:val="TAL"/>
              <w:rPr>
                <w:rFonts w:cs="Arial"/>
                <w:lang w:eastAsia="ko-KR"/>
              </w:rPr>
            </w:pPr>
            <w:r w:rsidRPr="006A77F7">
              <w:rPr>
                <w:rFonts w:cs="Arial"/>
                <w:lang w:eastAsia="zh-CN"/>
              </w:rPr>
              <w:t>RAN5#96-e</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754DB63E" w14:textId="77777777" w:rsidR="00700DAB" w:rsidRDefault="008E6640" w:rsidP="00700DAB">
            <w:pPr>
              <w:pStyle w:val="TAC"/>
            </w:pPr>
            <w:r w:rsidRPr="006A77F7">
              <w:rPr>
                <w:rFonts w:cs="Arial"/>
                <w:lang w:eastAsia="ko-KR"/>
              </w:rPr>
              <w:t>PC1 160</w:t>
            </w:r>
            <w:r w:rsidR="00FC6039" w:rsidRPr="006A77F7">
              <w:rPr>
                <w:rFonts w:cs="Arial"/>
                <w:lang w:eastAsia="ko-KR"/>
              </w:rPr>
              <w:t xml:space="preserve"> for n14, 144 for n85</w:t>
            </w:r>
            <w:r w:rsidRPr="006A77F7">
              <w:rPr>
                <w:rFonts w:cs="Arial"/>
                <w:lang w:eastAsia="ko-KR"/>
              </w:rPr>
              <w:t>PC3</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6B496A54" w:rsidR="009F47EC" w:rsidRPr="006A77F7" w:rsidRDefault="009F47EC" w:rsidP="009F47EC">
            <w:pPr>
              <w:pStyle w:val="TAL"/>
            </w:pPr>
            <w:r w:rsidRPr="006A77F7">
              <w:t>“38.521-1_TPanalysis_6.2.3_AMPR_NS_06</w:t>
            </w:r>
            <w:r w:rsidR="008E6640" w:rsidRPr="006A77F7">
              <w:t>_v</w:t>
            </w:r>
            <w:r w:rsidR="00700DAB" w:rsidRPr="00700DAB">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7A810C47"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10</w:t>
            </w:r>
            <w:r w:rsidR="00700DAB" w:rsidRPr="00700DAB">
              <w:rPr>
                <w:rFonts w:cs="Arial"/>
                <w:lang w:eastAsia="ko-KR"/>
              </w:rPr>
              <w:t>6</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77777777" w:rsidR="00700DAB" w:rsidRDefault="007E41AB" w:rsidP="00700DAB">
            <w:pPr>
              <w:pStyle w:val="TAC"/>
              <w:rPr>
                <w:lang w:eastAsia="zh-CN"/>
              </w:rPr>
            </w:pPr>
            <w:r w:rsidRPr="006A77F7">
              <w:rPr>
                <w:lang w:eastAsia="zh-CN"/>
              </w:rPr>
              <w:t>162</w:t>
            </w:r>
          </w:p>
          <w:p w14:paraId="525C5F42" w14:textId="77777777" w:rsidR="00700DAB" w:rsidRDefault="00700DAB" w:rsidP="00700DAB">
            <w:pPr>
              <w:pStyle w:val="TAC"/>
              <w:rPr>
                <w:lang w:eastAsia="zh-CN"/>
              </w:rPr>
            </w:pPr>
            <w:r>
              <w:rPr>
                <w:lang w:eastAsia="zh-CN"/>
              </w:rPr>
              <w:t>6.2D.3: 72</w:t>
            </w:r>
          </w:p>
          <w:p w14:paraId="6AA39746" w14:textId="3CBF43D0" w:rsidR="007E41AB" w:rsidRPr="006A77F7" w:rsidRDefault="00700DAB" w:rsidP="00700DAB">
            <w:pPr>
              <w:pStyle w:val="TAC"/>
              <w:rPr>
                <w:rFonts w:cs="Arial"/>
                <w:lang w:eastAsia="ko-KR"/>
              </w:rPr>
            </w:pPr>
            <w:r>
              <w:rPr>
                <w:lang w:eastAsia="zh-CN"/>
              </w:rPr>
              <w:t xml:space="preserve">6.5D.3.3: 72 </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6A77F7" w:rsidRDefault="007E41AB" w:rsidP="007E41AB">
            <w:pPr>
              <w:pStyle w:val="TAL"/>
            </w:pPr>
            <w:r w:rsidRPr="006A77F7">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6A77F7" w:rsidRDefault="007E41AB" w:rsidP="007E41AB">
            <w:pPr>
              <w:pStyle w:val="TAL"/>
            </w:pPr>
            <w:r w:rsidRPr="006A77F7">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59C439ED" w:rsidR="007E41AB" w:rsidRPr="006A77F7" w:rsidRDefault="007E41AB" w:rsidP="007E41AB">
            <w:pPr>
              <w:pStyle w:val="TAL"/>
            </w:pPr>
            <w:r w:rsidRPr="006A77F7">
              <w:t>“38.521-1_TPanalysis_6.2.3_AMPR_NS_07</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3C0F20F"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6A77F7" w:rsidRDefault="007E41AB" w:rsidP="007E41AB">
            <w:pPr>
              <w:keepNext/>
              <w:keepLines/>
              <w:spacing w:after="0"/>
              <w:jc w:val="center"/>
              <w:rPr>
                <w:rFonts w:ascii="Arial" w:hAnsi="Arial"/>
                <w:sz w:val="18"/>
              </w:rPr>
            </w:pPr>
            <w:r w:rsidRPr="006A77F7">
              <w:rPr>
                <w:rFonts w:ascii="Arial" w:hAnsi="Arial"/>
                <w:sz w:val="18"/>
              </w:rPr>
              <w:t>88</w:t>
            </w:r>
          </w:p>
          <w:p w14:paraId="2C91C0C7"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6.2.3: 108</w:t>
            </w:r>
          </w:p>
          <w:p w14:paraId="6E9D6696" w14:textId="77777777" w:rsidR="007E41AB" w:rsidRPr="006A77F7" w:rsidRDefault="007E41AB" w:rsidP="007E41AB">
            <w:pPr>
              <w:keepNext/>
              <w:keepLines/>
              <w:spacing w:after="0"/>
              <w:jc w:val="center"/>
              <w:rPr>
                <w:rFonts w:ascii="Arial" w:hAnsi="Arial"/>
                <w:sz w:val="18"/>
              </w:rPr>
            </w:pPr>
            <w:r w:rsidRPr="006A77F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2F0E5324"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“38.521-1_TPanalysis_6.2.3_AMPR_6.5.3.3_ASE_NS_18_v</w:t>
            </w:r>
            <w:r w:rsidR="00E17063" w:rsidRPr="006A77F7">
              <w:rPr>
                <w:rFonts w:ascii="Arial" w:hAnsi="Arial"/>
                <w:sz w:val="18"/>
              </w:rPr>
              <w:t>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53985A9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E17063" w:rsidRPr="006A77F7">
              <w:rPr>
                <w:rFonts w:ascii="Arial" w:hAnsi="Arial" w:cs="Arial"/>
                <w:sz w:val="18"/>
                <w:lang w:eastAsia="ko-KR"/>
              </w:rPr>
              <w:t>105</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2" w:name="_Hlk522701143"/>
            <w:r w:rsidRPr="006A77F7">
              <w:t>38.521-1_TPanalysis_6.2.3_AMPR_NS_35_v</w:t>
            </w:r>
            <w:r w:rsidR="005C2DAC" w:rsidRPr="006A77F7">
              <w:t>3</w:t>
            </w:r>
            <w:r w:rsidRPr="006A77F7">
              <w:t>.zip”</w:t>
            </w:r>
            <w:bookmarkEnd w:id="202"/>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lastRenderedPageBreak/>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04CAB0C3" w:rsidR="00FC6039" w:rsidRPr="006A77F7" w:rsidRDefault="00FC6039" w:rsidP="00FC6039">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88 for PC3</w:t>
            </w:r>
          </w:p>
          <w:p w14:paraId="475098E7" w14:textId="77777777" w:rsidR="00FC4CBF" w:rsidRPr="006A77F7" w:rsidRDefault="00FC6039"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144 for PC1</w:t>
            </w:r>
          </w:p>
          <w:p w14:paraId="09F1FC30" w14:textId="7A06B24D" w:rsidR="007E41AB" w:rsidRPr="006A77F7" w:rsidRDefault="00FC4CBF"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64 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16D8AD9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FC4CBF" w:rsidRPr="006A77F7">
              <w:rPr>
                <w:rFonts w:ascii="Arial" w:eastAsia="Malgun Gothic" w:hAnsi="Arial"/>
                <w:sz w:val="18"/>
                <w:lang w:eastAsia="en-US"/>
              </w:rPr>
              <w:t>v2</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11879BE6"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FC4CBF" w:rsidRPr="006A77F7">
              <w:rPr>
                <w:rFonts w:ascii="Arial" w:eastAsia="Malgun Gothic" w:hAnsi="Arial" w:cs="Arial"/>
                <w:sz w:val="18"/>
                <w:lang w:eastAsia="ko-KR"/>
              </w:rPr>
              <w:t>105</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77777777" w:rsidR="003A0531" w:rsidRPr="006A77F7" w:rsidRDefault="007E41AB" w:rsidP="003A0531">
            <w:pPr>
              <w:pStyle w:val="TAC"/>
            </w:pPr>
            <w:r w:rsidRPr="006A77F7">
              <w:t>70</w:t>
            </w:r>
            <w:r w:rsidR="003A0531" w:rsidRPr="006A77F7">
              <w:t xml:space="preserve"> for PC3</w:t>
            </w:r>
          </w:p>
          <w:p w14:paraId="5F055741" w14:textId="3457A541" w:rsidR="007E41AB" w:rsidRPr="006A77F7" w:rsidRDefault="003A0531" w:rsidP="003A0531">
            <w:pPr>
              <w:pStyle w:val="TAC"/>
            </w:pPr>
            <w:r w:rsidRPr="006A77F7">
              <w:t>63 for PC272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240</w:t>
            </w:r>
            <w:r w:rsidRPr="006A77F7">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02C207D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372851" w:rsidRPr="006A77F7">
              <w:rPr>
                <w:rFonts w:ascii="Arial" w:hAnsi="Arial" w:cs="Arial"/>
                <w:sz w:val="18"/>
                <w:lang w:eastAsia="ko-KR"/>
              </w:rPr>
              <w:t>105</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A77F7" w:rsidRDefault="007E41AB" w:rsidP="007E41AB">
            <w:pPr>
              <w:keepNext/>
              <w:keepLines/>
              <w:spacing w:after="0"/>
              <w:jc w:val="center"/>
              <w:rPr>
                <w:rFonts w:ascii="Arial" w:hAnsi="Arial"/>
                <w:sz w:val="18"/>
              </w:rPr>
            </w:pPr>
            <w:r w:rsidRPr="006A77F7">
              <w:rPr>
                <w:rFonts w:ascii="Arial" w:hAnsi="Arial"/>
                <w:sz w:val="18"/>
              </w:rPr>
              <w:t>280 for PC3</w:t>
            </w:r>
          </w:p>
          <w:p w14:paraId="4177DFCD" w14:textId="06A02F5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455C47D"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E34E77" w:rsidRPr="006A77F7">
              <w:rPr>
                <w:rFonts w:ascii="Arial" w:hAnsi="Arial" w:cs="Arial"/>
                <w:sz w:val="18"/>
                <w:lang w:eastAsia="ko-KR"/>
              </w:rPr>
              <w:t>104</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3" w:name="_Toc43899739"/>
      <w:bookmarkStart w:id="204" w:name="_Toc51767650"/>
      <w:bookmarkStart w:id="205" w:name="_Toc59039981"/>
      <w:bookmarkStart w:id="206" w:name="_Toc68073920"/>
      <w:bookmarkStart w:id="207" w:name="_Toc75371782"/>
      <w:bookmarkStart w:id="208" w:name="_Toc83727850"/>
      <w:bookmarkStart w:id="209" w:name="_Toc100005950"/>
      <w:bookmarkStart w:id="210" w:name="_Toc106703498"/>
      <w:bookmarkStart w:id="211" w:name="_Toc202467134"/>
      <w:bookmarkStart w:id="212" w:name="_Toc36042412"/>
      <w:bookmarkStart w:id="213" w:name="_Toc27418759"/>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3"/>
      <w:bookmarkEnd w:id="204"/>
      <w:bookmarkEnd w:id="205"/>
      <w:bookmarkEnd w:id="206"/>
      <w:bookmarkEnd w:id="207"/>
      <w:bookmarkEnd w:id="208"/>
      <w:bookmarkEnd w:id="209"/>
      <w:bookmarkEnd w:id="210"/>
      <w:bookmarkEnd w:id="211"/>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 xml:space="preserve">Test the maximum unbalanced Total power backoff among CCs (max </w:t>
      </w:r>
      <w:proofErr w:type="spellStart"/>
      <w:r w:rsidRPr="006A77F7">
        <w:t>PCMAX,c</w:t>
      </w:r>
      <w:proofErr w:type="spellEnd"/>
      <w:r w:rsidRPr="006A77F7">
        <w:t xml:space="preserve">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lastRenderedPageBreak/>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shd w:val="clear" w:color="auto" w:fill="auto"/>
          </w:tcPr>
          <w:p w14:paraId="6816E049" w14:textId="77777777" w:rsidR="00DD3452" w:rsidRPr="006A77F7" w:rsidRDefault="00DD3452" w:rsidP="00DD3452">
            <w:pPr>
              <w:pStyle w:val="TAH"/>
            </w:pPr>
            <w:r w:rsidRPr="006A77F7">
              <w:t>CA config with UL CA support (Note 1)</w:t>
            </w:r>
          </w:p>
        </w:tc>
        <w:tc>
          <w:tcPr>
            <w:tcW w:w="2322" w:type="dxa"/>
            <w:gridSpan w:val="2"/>
            <w:shd w:val="clear" w:color="auto" w:fill="auto"/>
          </w:tcPr>
          <w:p w14:paraId="50A74149" w14:textId="77777777" w:rsidR="00DD3452" w:rsidRPr="006A77F7" w:rsidRDefault="00DD3452" w:rsidP="00DD3452">
            <w:pPr>
              <w:pStyle w:val="TAH"/>
            </w:pPr>
            <w:r w:rsidRPr="006A77F7">
              <w:t>NS values in same order as Uplink CA Configuration column</w:t>
            </w:r>
          </w:p>
        </w:tc>
        <w:tc>
          <w:tcPr>
            <w:tcW w:w="1026" w:type="dxa"/>
            <w:shd w:val="clear" w:color="auto" w:fill="auto"/>
          </w:tcPr>
          <w:p w14:paraId="3B807585" w14:textId="77777777" w:rsidR="00DD3452" w:rsidRPr="006A77F7" w:rsidRDefault="00DD3452" w:rsidP="00DD3452">
            <w:pPr>
              <w:pStyle w:val="TAH"/>
            </w:pPr>
            <w:r w:rsidRPr="006A77F7">
              <w:t>Number of test points</w:t>
            </w:r>
          </w:p>
        </w:tc>
        <w:tc>
          <w:tcPr>
            <w:tcW w:w="994" w:type="dxa"/>
            <w:shd w:val="clear" w:color="auto" w:fill="auto"/>
          </w:tcPr>
          <w:p w14:paraId="4A294DA7" w14:textId="77777777" w:rsidR="00DD3452" w:rsidRPr="006A77F7" w:rsidRDefault="00DD3452" w:rsidP="00DD3452">
            <w:pPr>
              <w:pStyle w:val="TAH"/>
            </w:pPr>
            <w:r w:rsidRPr="006A77F7">
              <w:t>Applicable test case</w:t>
            </w:r>
          </w:p>
        </w:tc>
        <w:tc>
          <w:tcPr>
            <w:tcW w:w="2590" w:type="dxa"/>
            <w:shd w:val="clear" w:color="auto" w:fill="auto"/>
          </w:tcPr>
          <w:p w14:paraId="2D94CD72" w14:textId="77777777" w:rsidR="00DD3452" w:rsidRPr="006A77F7" w:rsidRDefault="00DD3452" w:rsidP="00DD3452">
            <w:pPr>
              <w:pStyle w:val="TAH"/>
            </w:pPr>
            <w:r w:rsidRPr="006A77F7">
              <w:t>Justification</w:t>
            </w:r>
          </w:p>
        </w:tc>
        <w:tc>
          <w:tcPr>
            <w:tcW w:w="1485" w:type="dxa"/>
            <w:shd w:val="clear" w:color="auto" w:fill="auto"/>
          </w:tcPr>
          <w:p w14:paraId="409A56B8" w14:textId="77777777" w:rsidR="00DD3452" w:rsidRPr="006A77F7" w:rsidRDefault="00DD3452" w:rsidP="00DD3452">
            <w:pPr>
              <w:pStyle w:val="TAH"/>
            </w:pPr>
            <w:r w:rsidRPr="006A77F7">
              <w:t>Comment</w:t>
            </w:r>
          </w:p>
        </w:tc>
      </w:tr>
      <w:tr w:rsidR="00DD3452" w:rsidRPr="006A77F7" w14:paraId="40A6120F" w14:textId="77777777" w:rsidTr="00C46B3C">
        <w:tc>
          <w:tcPr>
            <w:tcW w:w="1438" w:type="dxa"/>
            <w:shd w:val="clear" w:color="auto" w:fill="auto"/>
          </w:tcPr>
          <w:p w14:paraId="4F2A9A7E" w14:textId="77777777" w:rsidR="00DD3452" w:rsidRPr="006A77F7" w:rsidRDefault="00DD3452" w:rsidP="00DD3452">
            <w:pPr>
              <w:pStyle w:val="TAL"/>
              <w:rPr>
                <w:lang w:eastAsia="zh-CN"/>
              </w:rPr>
            </w:pPr>
            <w:r w:rsidRPr="006A77F7">
              <w:rPr>
                <w:lang w:eastAsia="zh-CN"/>
              </w:rPr>
              <w:t>CA_n3-n78</w:t>
            </w:r>
          </w:p>
          <w:p w14:paraId="3075BD80" w14:textId="54EE3206" w:rsidR="00DD3452" w:rsidRPr="006A77F7" w:rsidRDefault="00DD3452" w:rsidP="00DD3452">
            <w:pPr>
              <w:pStyle w:val="TAL"/>
              <w:rPr>
                <w:lang w:eastAsia="zh-CN"/>
              </w:rPr>
            </w:pPr>
          </w:p>
        </w:tc>
        <w:tc>
          <w:tcPr>
            <w:tcW w:w="1174" w:type="dxa"/>
            <w:shd w:val="clear" w:color="auto" w:fill="auto"/>
          </w:tcPr>
          <w:p w14:paraId="2FF3964B" w14:textId="77777777" w:rsidR="00DD3452" w:rsidRPr="006A77F7" w:rsidRDefault="00DD3452" w:rsidP="00DD3452">
            <w:pPr>
              <w:pStyle w:val="TAC"/>
              <w:rPr>
                <w:lang w:eastAsia="zh-CN"/>
              </w:rPr>
            </w:pPr>
            <w:r w:rsidRPr="006A77F7">
              <w:rPr>
                <w:lang w:eastAsia="zh-CN"/>
              </w:rPr>
              <w:t>NS_100</w:t>
            </w:r>
          </w:p>
        </w:tc>
        <w:tc>
          <w:tcPr>
            <w:tcW w:w="1148" w:type="dxa"/>
            <w:shd w:val="clear" w:color="auto" w:fill="auto"/>
          </w:tcPr>
          <w:p w14:paraId="2ED976F7" w14:textId="77777777" w:rsidR="00DD3452" w:rsidRPr="006A77F7" w:rsidRDefault="00DD3452" w:rsidP="00DD3452">
            <w:pPr>
              <w:pStyle w:val="TAC"/>
              <w:rPr>
                <w:lang w:eastAsia="zh-CN"/>
              </w:rPr>
            </w:pPr>
            <w:r w:rsidRPr="006A77F7">
              <w:rPr>
                <w:lang w:eastAsia="zh-CN"/>
              </w:rPr>
              <w:t>NS_01</w:t>
            </w:r>
          </w:p>
        </w:tc>
        <w:tc>
          <w:tcPr>
            <w:tcW w:w="1026" w:type="dxa"/>
            <w:shd w:val="clear" w:color="auto" w:fill="auto"/>
          </w:tcPr>
          <w:p w14:paraId="67B5B2A7" w14:textId="77777777" w:rsidR="00DD3452" w:rsidRPr="006A77F7" w:rsidRDefault="00DD3452" w:rsidP="00DD3452">
            <w:pPr>
              <w:pStyle w:val="TAC"/>
              <w:rPr>
                <w:lang w:eastAsia="zh-CN"/>
              </w:rPr>
            </w:pPr>
            <w:r w:rsidRPr="006A77F7">
              <w:rPr>
                <w:lang w:eastAsia="zh-CN"/>
              </w:rPr>
              <w:t>24</w:t>
            </w:r>
          </w:p>
        </w:tc>
        <w:tc>
          <w:tcPr>
            <w:tcW w:w="994" w:type="dxa"/>
            <w:shd w:val="clear" w:color="auto" w:fill="auto"/>
          </w:tcPr>
          <w:p w14:paraId="4093911A" w14:textId="77777777" w:rsidR="00DD3452" w:rsidRPr="006A77F7" w:rsidRDefault="00DD3452" w:rsidP="00DD3452">
            <w:pPr>
              <w:pStyle w:val="TAL"/>
              <w:rPr>
                <w:lang w:eastAsia="zh-CN"/>
              </w:rPr>
            </w:pPr>
            <w:r w:rsidRPr="006A77F7">
              <w:rPr>
                <w:lang w:eastAsia="zh-CN"/>
              </w:rPr>
              <w:t>N/A</w:t>
            </w:r>
          </w:p>
        </w:tc>
        <w:tc>
          <w:tcPr>
            <w:tcW w:w="2590" w:type="dxa"/>
            <w:shd w:val="clear" w:color="auto" w:fill="auto"/>
          </w:tcPr>
          <w:p w14:paraId="78326384" w14:textId="034C636F" w:rsidR="00DD3452" w:rsidRPr="006A77F7" w:rsidRDefault="00DD3452" w:rsidP="00DD3452">
            <w:pPr>
              <w:pStyle w:val="TAL"/>
            </w:pPr>
            <w:r w:rsidRPr="006A77F7">
              <w:t>“</w:t>
            </w:r>
            <w:bookmarkStart w:id="214" w:name="OLE_LINK51"/>
            <w:r w:rsidRPr="006A77F7">
              <w:t>38.521-1_TPanalysis 6.2A.3 NS_100+NS_01.zip</w:t>
            </w:r>
            <w:bookmarkEnd w:id="214"/>
            <w:r w:rsidRPr="006A77F7">
              <w:t>”</w:t>
            </w:r>
          </w:p>
        </w:tc>
        <w:tc>
          <w:tcPr>
            <w:tcW w:w="1485" w:type="dxa"/>
            <w:shd w:val="clear" w:color="auto" w:fill="auto"/>
          </w:tcPr>
          <w:p w14:paraId="4020AD53" w14:textId="77777777" w:rsidR="00DD3452" w:rsidRPr="006A77F7" w:rsidRDefault="00DD3452" w:rsidP="00DD3452">
            <w:pPr>
              <w:pStyle w:val="TAL"/>
              <w:rPr>
                <w:lang w:eastAsia="zh-CN"/>
              </w:rPr>
            </w:pPr>
            <w:r w:rsidRPr="006A77F7">
              <w:rPr>
                <w:lang w:eastAsia="zh-CN"/>
              </w:rPr>
              <w:t>RAN5#87-e</w:t>
            </w:r>
          </w:p>
        </w:tc>
      </w:tr>
      <w:tr w:rsidR="002329DC" w:rsidRPr="006A77F7" w14:paraId="3B99E699" w14:textId="77777777" w:rsidTr="00C46B3C">
        <w:tc>
          <w:tcPr>
            <w:tcW w:w="1438" w:type="dxa"/>
            <w:shd w:val="clear" w:color="auto" w:fill="auto"/>
          </w:tcPr>
          <w:p w14:paraId="3E0F992C" w14:textId="77777777" w:rsidR="002329DC" w:rsidRPr="006A77F7" w:rsidRDefault="002329DC" w:rsidP="008969A6">
            <w:pPr>
              <w:pStyle w:val="TAL"/>
              <w:rPr>
                <w:lang w:eastAsia="zh-CN"/>
              </w:rPr>
            </w:pPr>
            <w:r w:rsidRPr="006A77F7">
              <w:rPr>
                <w:lang w:eastAsia="zh-CN"/>
              </w:rPr>
              <w:t>CA_n8-n78</w:t>
            </w:r>
          </w:p>
        </w:tc>
        <w:tc>
          <w:tcPr>
            <w:tcW w:w="1174" w:type="dxa"/>
            <w:shd w:val="clear" w:color="auto" w:fill="auto"/>
          </w:tcPr>
          <w:p w14:paraId="77741103" w14:textId="77777777" w:rsidR="002329DC" w:rsidRPr="006A77F7" w:rsidRDefault="002329DC" w:rsidP="008969A6">
            <w:pPr>
              <w:pStyle w:val="TAC"/>
              <w:rPr>
                <w:lang w:eastAsia="zh-CN"/>
              </w:rPr>
            </w:pPr>
            <w:r w:rsidRPr="006A77F7">
              <w:rPr>
                <w:lang w:eastAsia="zh-CN"/>
              </w:rPr>
              <w:t>NS_43</w:t>
            </w:r>
          </w:p>
        </w:tc>
        <w:tc>
          <w:tcPr>
            <w:tcW w:w="1148" w:type="dxa"/>
            <w:shd w:val="clear" w:color="auto" w:fill="auto"/>
          </w:tcPr>
          <w:p w14:paraId="3ABD8CBD" w14:textId="77777777" w:rsidR="002329DC" w:rsidRPr="006A77F7" w:rsidRDefault="002329DC" w:rsidP="008969A6">
            <w:pPr>
              <w:pStyle w:val="TAC"/>
              <w:rPr>
                <w:lang w:eastAsia="zh-CN"/>
              </w:rPr>
            </w:pPr>
            <w:r w:rsidRPr="006A77F7">
              <w:rPr>
                <w:lang w:eastAsia="zh-CN"/>
              </w:rPr>
              <w:t>NS_01</w:t>
            </w:r>
          </w:p>
        </w:tc>
        <w:tc>
          <w:tcPr>
            <w:tcW w:w="1026" w:type="dxa"/>
            <w:shd w:val="clear" w:color="auto" w:fill="auto"/>
          </w:tcPr>
          <w:p w14:paraId="14CCF0D3" w14:textId="77777777" w:rsidR="002329DC" w:rsidRPr="006A77F7" w:rsidRDefault="002329DC" w:rsidP="008969A6">
            <w:pPr>
              <w:pStyle w:val="TAC"/>
              <w:rPr>
                <w:lang w:eastAsia="zh-CN"/>
              </w:rPr>
            </w:pPr>
            <w:r w:rsidRPr="006A77F7">
              <w:rPr>
                <w:lang w:eastAsia="zh-CN"/>
              </w:rPr>
              <w:t>12</w:t>
            </w:r>
          </w:p>
        </w:tc>
        <w:tc>
          <w:tcPr>
            <w:tcW w:w="994" w:type="dxa"/>
            <w:shd w:val="clear" w:color="auto" w:fill="auto"/>
          </w:tcPr>
          <w:p w14:paraId="153F910B" w14:textId="77777777" w:rsidR="002329DC" w:rsidRPr="006A77F7" w:rsidRDefault="002329DC" w:rsidP="008969A6">
            <w:pPr>
              <w:pStyle w:val="TAL"/>
              <w:rPr>
                <w:lang w:eastAsia="zh-CN"/>
              </w:rPr>
            </w:pPr>
            <w:r w:rsidRPr="006A77F7">
              <w:rPr>
                <w:lang w:eastAsia="zh-CN"/>
              </w:rPr>
              <w:t>N/A</w:t>
            </w:r>
          </w:p>
        </w:tc>
        <w:tc>
          <w:tcPr>
            <w:tcW w:w="2590" w:type="dxa"/>
            <w:shd w:val="clear" w:color="auto" w:fill="auto"/>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shd w:val="clear" w:color="auto" w:fill="auto"/>
          </w:tcPr>
          <w:p w14:paraId="5C1F6606" w14:textId="77777777" w:rsidR="002329DC" w:rsidRPr="006A77F7" w:rsidRDefault="002329DC" w:rsidP="008969A6">
            <w:pPr>
              <w:pStyle w:val="TAL"/>
              <w:rPr>
                <w:lang w:eastAsia="zh-CN"/>
              </w:rPr>
            </w:pPr>
            <w:r w:rsidRPr="006A77F7">
              <w:rPr>
                <w:lang w:eastAsia="zh-CN"/>
              </w:rPr>
              <w:t>RAN5#88-e</w:t>
            </w:r>
          </w:p>
        </w:tc>
      </w:tr>
      <w:tr w:rsidR="002329DC" w:rsidRPr="006A77F7" w14:paraId="24A94B76" w14:textId="77777777" w:rsidTr="00C46B3C">
        <w:tc>
          <w:tcPr>
            <w:tcW w:w="1438" w:type="dxa"/>
            <w:shd w:val="clear" w:color="auto" w:fill="auto"/>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shd w:val="clear" w:color="auto" w:fill="auto"/>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shd w:val="clear" w:color="auto" w:fill="auto"/>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63FD74CF"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shd w:val="clear" w:color="auto" w:fill="auto"/>
          </w:tcPr>
          <w:p w14:paraId="1DFD977D"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RAN5#88-e</w:t>
            </w:r>
          </w:p>
        </w:tc>
      </w:tr>
      <w:tr w:rsidR="00F013C2" w:rsidRPr="006A77F7" w14:paraId="4827F65E" w14:textId="77777777" w:rsidTr="00C46B3C">
        <w:tc>
          <w:tcPr>
            <w:tcW w:w="1438" w:type="dxa"/>
            <w:shd w:val="clear" w:color="auto" w:fill="auto"/>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shd w:val="clear" w:color="auto" w:fill="auto"/>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shd w:val="clear" w:color="auto" w:fill="auto"/>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shd w:val="clear" w:color="auto" w:fill="auto"/>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shd w:val="clear" w:color="auto" w:fill="auto"/>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B13401" w:rsidRPr="006A77F7" w14:paraId="0C82D115" w14:textId="77777777" w:rsidTr="00C46B3C">
        <w:tc>
          <w:tcPr>
            <w:tcW w:w="1438" w:type="dxa"/>
            <w:shd w:val="clear" w:color="auto" w:fill="auto"/>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shd w:val="clear" w:color="auto" w:fill="auto"/>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shd w:val="clear" w:color="auto" w:fill="auto"/>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shd w:val="clear" w:color="auto" w:fill="auto"/>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shd w:val="clear" w:color="auto" w:fill="auto"/>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shd w:val="clear" w:color="auto" w:fill="auto"/>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shd w:val="clear" w:color="auto" w:fill="auto"/>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shd w:val="clear" w:color="auto" w:fill="auto"/>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shd w:val="clear" w:color="auto" w:fill="auto"/>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shd w:val="clear" w:color="auto" w:fill="auto"/>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shd w:val="clear" w:color="auto" w:fill="auto"/>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83BCA49" w14:textId="77777777" w:rsidR="002329DC" w:rsidRPr="006A77F7" w:rsidRDefault="002329DC" w:rsidP="002329DC">
      <w:pPr>
        <w:pStyle w:val="Heading3"/>
      </w:pPr>
      <w:bookmarkStart w:id="215" w:name="_Toc51767652"/>
      <w:bookmarkStart w:id="216" w:name="_Toc59039982"/>
      <w:bookmarkStart w:id="217" w:name="_Toc68073921"/>
      <w:bookmarkStart w:id="218" w:name="_Toc75371783"/>
      <w:bookmarkStart w:id="219" w:name="_Toc83727851"/>
      <w:bookmarkStart w:id="220" w:name="_Toc100005951"/>
      <w:bookmarkStart w:id="221" w:name="_Toc106703499"/>
      <w:bookmarkStart w:id="222" w:name="_Toc202467135"/>
      <w:bookmarkStart w:id="223" w:name="_Toc36042413"/>
      <w:bookmarkStart w:id="224" w:name="_Toc43899741"/>
      <w:bookmarkEnd w:id="212"/>
      <w:r w:rsidRPr="006A77F7">
        <w:t>4.1.3</w:t>
      </w:r>
      <w:r w:rsidRPr="006A77F7">
        <w:tab/>
      </w:r>
      <w:r w:rsidR="009E5560" w:rsidRPr="006A77F7">
        <w:t>Test point analysis per NR CA configuration</w:t>
      </w:r>
      <w:bookmarkEnd w:id="215"/>
      <w:bookmarkEnd w:id="216"/>
      <w:bookmarkEnd w:id="217"/>
      <w:bookmarkEnd w:id="218"/>
      <w:bookmarkEnd w:id="219"/>
      <w:bookmarkEnd w:id="220"/>
      <w:bookmarkEnd w:id="221"/>
      <w:bookmarkEnd w:id="222"/>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 xml:space="preserve">Not all CA configurations completed in TS 38.521-1 </w:t>
      </w:r>
      <w:proofErr w:type="spellStart"/>
      <w:r w:rsidRPr="006A77F7">
        <w:t>refsens</w:t>
      </w:r>
      <w:proofErr w:type="spellEnd"/>
      <w:r w:rsidRPr="006A77F7">
        <w:t xml:space="preserve">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lastRenderedPageBreak/>
        <w:t>Table 4.1.3.1-1: Reference Sensitivity test cases per CA configuration</w:t>
      </w:r>
      <w:r w:rsidR="00D20444" w:rsidRPr="006A77F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6A77F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 xml:space="preserve">Single band </w:t>
            </w:r>
            <w:proofErr w:type="spellStart"/>
            <w:r w:rsidRPr="006A77F7">
              <w:t>refsens</w:t>
            </w:r>
            <w:proofErr w:type="spellEnd"/>
            <w:r w:rsidRPr="006A77F7">
              <w:t xml:space="preserve">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A1155D" w:rsidRPr="006A77F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312D8B" w:rsidRPr="006A77F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A1155D" w:rsidRPr="006A77F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A1155D" w:rsidRPr="006A77F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A1155D" w:rsidRPr="006A77F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6A77F7"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 xml:space="preserve">Two band </w:t>
            </w:r>
            <w:proofErr w:type="spellStart"/>
            <w:r w:rsidRPr="006A77F7">
              <w:t>refsens</w:t>
            </w:r>
            <w:proofErr w:type="spellEnd"/>
            <w:r w:rsidRPr="006A77F7">
              <w:t xml:space="preserve">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6A77F7" w:rsidRDefault="00D20444" w:rsidP="00CF7A8B">
            <w:pPr>
              <w:pStyle w:val="TAC"/>
            </w:pPr>
            <w:r w:rsidRPr="006A77F7">
              <w:t>n1 (IMD3)</w:t>
            </w:r>
          </w:p>
          <w:p w14:paraId="6B6B1095" w14:textId="457D32AD" w:rsidR="00D20444" w:rsidRPr="006A77F7" w:rsidRDefault="00CF7A8B" w:rsidP="00CF7A8B">
            <w:pPr>
              <w:pStyle w:val="TAC"/>
            </w:pPr>
            <w:r w:rsidRPr="006A77F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6A77F7" w:rsidRDefault="00D20444">
            <w:pPr>
              <w:pStyle w:val="TAC"/>
            </w:pPr>
            <w:r w:rsidRPr="006A77F7">
              <w:t>IMD</w:t>
            </w:r>
            <w:r w:rsidR="00CF7A8B"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A1155D" w:rsidRPr="006A77F7"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A1155D" w:rsidRPr="006A77F7"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6A77F7" w:rsidRDefault="00A1155D" w:rsidP="00A1155D">
            <w:pPr>
              <w:pStyle w:val="TAC"/>
            </w:pPr>
            <w:r w:rsidRPr="006A77F7">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6A77F7" w:rsidRDefault="00A1155D" w:rsidP="00A1155D">
            <w:pPr>
              <w:pStyle w:val="TAC"/>
              <w:rPr>
                <w:lang w:eastAsia="ja-JP"/>
              </w:rPr>
            </w:pPr>
            <w:r w:rsidRPr="006A77F7">
              <w:rPr>
                <w:rFonts w:eastAsia="SimSun"/>
                <w:lang w:eastAsia="zh-CN"/>
              </w:rPr>
              <w:t>RAN5#89-e</w:t>
            </w:r>
          </w:p>
        </w:tc>
      </w:tr>
      <w:tr w:rsidR="00A1155D" w:rsidRPr="006A77F7"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CC0530" w:rsidRPr="006A77F7" w14:paraId="11BCC3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C628C8" w:rsidRPr="006A77F7" w14:paraId="1D96DDA3" w14:textId="77777777" w:rsidTr="00135FB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135FBD">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135FBD">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135FBD">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135FBD">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00CAEB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6A77F7" w:rsidRDefault="00A1155D" w:rsidP="00A1155D">
            <w:pPr>
              <w:pStyle w:val="TAC"/>
              <w:rPr>
                <w:rFonts w:eastAsia="SimSun"/>
              </w:rPr>
            </w:pPr>
            <w:r w:rsidRPr="006A77F7">
              <w:rPr>
                <w:rFonts w:eastAsia="SimSun"/>
              </w:rPr>
              <w:t>CA_</w:t>
            </w:r>
            <w:r w:rsidRPr="006A77F7">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6A77F7" w:rsidRDefault="00A1155D" w:rsidP="00A1155D">
            <w:pPr>
              <w:pStyle w:val="TAC"/>
              <w:rPr>
                <w:lang w:eastAsia="ja-JP"/>
              </w:rPr>
            </w:pPr>
            <w:r w:rsidRPr="006A77F7">
              <w:rPr>
                <w:rFonts w:eastAsia="SimSun"/>
                <w:lang w:eastAsia="zh-CN"/>
              </w:rPr>
              <w:t>RAN5#96-e</w:t>
            </w:r>
          </w:p>
        </w:tc>
      </w:tr>
      <w:tr w:rsidR="00A1155D" w:rsidRPr="006A77F7"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6A77F7" w:rsidRDefault="00A1155D" w:rsidP="00A1155D">
            <w:pPr>
              <w:pStyle w:val="TAC"/>
            </w:pPr>
            <w:r w:rsidRPr="006A77F7">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6A77F7" w:rsidRDefault="00A1155D" w:rsidP="00A1155D">
            <w:pPr>
              <w:pStyle w:val="TAC"/>
              <w:rPr>
                <w:lang w:eastAsia="ja-JP"/>
              </w:rPr>
            </w:pPr>
            <w:r w:rsidRPr="006A77F7">
              <w:rPr>
                <w:rFonts w:eastAsia="SimSun"/>
                <w:lang w:eastAsia="zh-CN"/>
              </w:rPr>
              <w:t>RAN5#96-e</w:t>
            </w:r>
          </w:p>
        </w:tc>
      </w:tr>
      <w:tr w:rsidR="00A1155D" w:rsidRPr="006A77F7"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6A77F7" w:rsidRDefault="00A1155D" w:rsidP="00A1155D">
            <w:pPr>
              <w:pStyle w:val="TAC"/>
            </w:pPr>
            <w:r w:rsidRPr="006A77F7">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6A77F7" w:rsidRDefault="00A1155D" w:rsidP="00A1155D">
            <w:pPr>
              <w:pStyle w:val="TAC"/>
              <w:rPr>
                <w:lang w:eastAsia="ja-JP"/>
              </w:rPr>
            </w:pPr>
            <w:r w:rsidRPr="006A77F7">
              <w:rPr>
                <w:rFonts w:eastAsia="SimSun"/>
                <w:lang w:eastAsia="zh-CN"/>
              </w:rPr>
              <w:t>RAN5#99</w:t>
            </w:r>
          </w:p>
        </w:tc>
      </w:tr>
      <w:tr w:rsidR="00A1155D" w:rsidRPr="006A77F7"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6A77F7" w:rsidRDefault="00A1155D" w:rsidP="00A1155D">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6A77F7" w:rsidRDefault="00A1155D" w:rsidP="00A1155D">
            <w:pPr>
              <w:pStyle w:val="TAC"/>
              <w:rPr>
                <w:lang w:eastAsia="ja-JP"/>
              </w:rPr>
            </w:pPr>
            <w:r w:rsidRPr="006A77F7">
              <w:rPr>
                <w:rFonts w:eastAsia="SimSun"/>
                <w:lang w:eastAsia="zh-CN"/>
              </w:rPr>
              <w:t>RAN5#95-e</w:t>
            </w:r>
          </w:p>
        </w:tc>
      </w:tr>
      <w:tr w:rsidR="00A1155D" w:rsidRPr="006A77F7"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67DBBD5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73FCCBF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44289BA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0F755E">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0F755E">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0F755E">
            <w:pPr>
              <w:pStyle w:val="TAC"/>
            </w:pPr>
            <w:r w:rsidRPr="00E078C6">
              <w:t xml:space="preserve">HM, </w:t>
            </w:r>
            <w:r w:rsidR="00276078"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0F755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FC75DA" w:rsidRPr="006A77F7"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FC75DA" w:rsidRPr="006A77F7"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FC75DA" w:rsidRPr="006A77F7" w:rsidRDefault="00FC75DA" w:rsidP="00FC75DA">
            <w:pPr>
              <w:pStyle w:val="TAC"/>
              <w:rPr>
                <w:rFonts w:eastAsia="SimSun"/>
              </w:rPr>
            </w:pPr>
            <w:r w:rsidRPr="006A77F7">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FC75DA" w:rsidRPr="006A77F7" w:rsidRDefault="00FC75DA" w:rsidP="00FC75DA">
            <w:pPr>
              <w:pStyle w:val="TAC"/>
              <w:rPr>
                <w:bCs/>
              </w:rPr>
            </w:pPr>
            <w:r w:rsidRPr="006A77F7">
              <w:rPr>
                <w:rFonts w:eastAsia="SimSun"/>
              </w:rPr>
              <w:t>CA_</w:t>
            </w:r>
            <w:r w:rsidRPr="006A77F7">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lastRenderedPageBreak/>
              <w:t>CA_</w:t>
            </w:r>
            <w:r w:rsidRPr="006A77F7">
              <w:rPr>
                <w:rFonts w:eastAsia="SimSun"/>
                <w:lang w:eastAsia="zh-CN"/>
              </w:rPr>
              <w:t>n25A-n77A</w:t>
            </w:r>
            <w:r w:rsidR="00276078" w:rsidRPr="00276078">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276078" w:rsidRPr="006A77F7" w14:paraId="0F9EB59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FC75DA" w:rsidRPr="006A77F7" w:rsidRDefault="00FC75DA" w:rsidP="00FC75DA">
            <w:pPr>
              <w:pStyle w:val="TAC"/>
            </w:pPr>
            <w:r w:rsidRPr="006A77F7">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FC75DA" w:rsidRPr="006A77F7"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FC75DA" w:rsidRPr="006A77F7"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FC75DA" w:rsidRPr="006A77F7" w:rsidRDefault="00FC75DA" w:rsidP="00FC75DA">
            <w:pPr>
              <w:pStyle w:val="TAC"/>
            </w:pPr>
            <w:r w:rsidRPr="006A77F7">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FC75DA" w:rsidRPr="006A77F7" w:rsidRDefault="00FC75DA" w:rsidP="00FC75DA">
            <w:pPr>
              <w:pStyle w:val="TAC"/>
            </w:pPr>
            <w:r w:rsidRPr="006A77F7">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FC75DA" w:rsidRPr="006A77F7" w:rsidRDefault="00FC75DA" w:rsidP="00FC75DA">
            <w:pPr>
              <w:pStyle w:val="TAC"/>
              <w:rPr>
                <w:rFonts w:eastAsia="SimSun"/>
                <w:lang w:eastAsia="zh-CN"/>
              </w:rPr>
            </w:pPr>
            <w:r w:rsidRPr="006A77F7">
              <w:rPr>
                <w:lang w:eastAsia="ja-JP"/>
              </w:rPr>
              <w:t>RAN5#99</w:t>
            </w:r>
          </w:p>
        </w:tc>
      </w:tr>
      <w:tr w:rsidR="004D7158" w:rsidRPr="006A77F7" w14:paraId="4DDBBC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1A4BD918" w14:textId="3722D357"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(IMD4), n28 (IMD5)</w:t>
            </w:r>
          </w:p>
        </w:tc>
        <w:tc>
          <w:tcPr>
            <w:tcW w:w="1797" w:type="dxa"/>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695A7231" w14:textId="3816CBEF" w:rsidR="004D7158" w:rsidRPr="006A77F7" w:rsidRDefault="004D7158" w:rsidP="004D7158">
            <w:pPr>
              <w:pStyle w:val="TAC"/>
              <w:rPr>
                <w:lang w:eastAsia="ja-JP"/>
              </w:rPr>
            </w:pPr>
            <w:r>
              <w:rPr>
                <w:rFonts w:hint="eastAsia"/>
                <w:lang w:eastAsia="ja-JP"/>
              </w:rPr>
              <w:t>R</w:t>
            </w:r>
            <w:r>
              <w:rPr>
                <w:lang w:eastAsia="ja-JP"/>
              </w:rPr>
              <w:t>AN5#106</w:t>
            </w:r>
          </w:p>
        </w:tc>
      </w:tr>
      <w:tr w:rsidR="004D7158" w:rsidRPr="006A77F7" w14:paraId="68A80BA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tcBorders>
              <w:top w:val="single" w:sz="4" w:space="0" w:color="auto"/>
              <w:left w:val="single" w:sz="4" w:space="0" w:color="auto"/>
              <w:bottom w:val="single" w:sz="4" w:space="0" w:color="auto"/>
              <w:right w:val="single" w:sz="4" w:space="0" w:color="auto"/>
            </w:tcBorders>
          </w:tcPr>
          <w:p w14:paraId="35114EF1" w14:textId="06D504FE"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r w:rsidR="00A83BC4">
              <w:t>, n78(HM)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FC75DA" w:rsidRPr="006A77F7" w:rsidRDefault="00FC75DA" w:rsidP="00FC75DA">
            <w:pPr>
              <w:pStyle w:val="TAC"/>
              <w:rPr>
                <w:rFonts w:eastAsia="SimSun"/>
                <w:lang w:eastAsia="zh-CN"/>
              </w:rPr>
            </w:pPr>
            <w:r w:rsidRPr="006A77F7">
              <w:t>RAN5#102</w:t>
            </w:r>
          </w:p>
        </w:tc>
      </w:tr>
      <w:tr w:rsidR="00444ED8" w:rsidRPr="006A77F7" w14:paraId="777E79C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FC75DA" w:rsidRPr="006A77F7"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8472B9" w:rsidRPr="006A77F7" w14:paraId="297528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C75DA" w:rsidRPr="006A77F7"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C75DA" w:rsidRPr="006A77F7"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FC75DA" w:rsidRPr="006A77F7" w:rsidRDefault="00FC75DA" w:rsidP="00FC75DA">
            <w:pPr>
              <w:pStyle w:val="TAC"/>
            </w:pPr>
            <w:r w:rsidRPr="006A77F7">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FC75DA" w:rsidRPr="006A77F7" w:rsidRDefault="00FC75DA" w:rsidP="00FC75DA">
            <w:pPr>
              <w:pStyle w:val="TAC"/>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FC75DA" w:rsidRPr="006A77F7" w:rsidRDefault="00FC75DA" w:rsidP="00FC75DA">
            <w:pPr>
              <w:pStyle w:val="TAC"/>
              <w:rPr>
                <w:rFonts w:eastAsia="SimSun"/>
                <w:lang w:eastAsia="zh-CN"/>
              </w:rPr>
            </w:pPr>
            <w:r w:rsidRPr="006A77F7">
              <w:rPr>
                <w:rFonts w:eastAsia="SimSun"/>
                <w:lang w:eastAsia="zh-CN"/>
              </w:rPr>
              <w:t>RAN5#102</w:t>
            </w:r>
          </w:p>
        </w:tc>
      </w:tr>
      <w:tr w:rsidR="00CF08B5" w:rsidRPr="006A77F7"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t>CA_</w:t>
            </w:r>
            <w:r w:rsidRPr="006A77F7">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409A935D" w:rsidR="00CF08B5" w:rsidRPr="006A77F7" w:rsidRDefault="00CF08B5" w:rsidP="00CF08B5">
            <w:pPr>
              <w:pStyle w:val="TAC"/>
              <w:rPr>
                <w:lang w:eastAsia="ja-JP"/>
              </w:rPr>
            </w:pPr>
            <w:r w:rsidRPr="006A77F7">
              <w:rPr>
                <w:lang w:eastAsia="ja-JP"/>
              </w:rPr>
              <w:t>n41(HM), n77(IMD5),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0514234A" w:rsidR="00CF08B5" w:rsidRPr="006A77F7" w:rsidRDefault="00CF08B5" w:rsidP="00CF08B5">
            <w:pPr>
              <w:pStyle w:val="TAC"/>
              <w:rPr>
                <w:lang w:eastAsia="ja-JP"/>
              </w:rPr>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709A92D0" w:rsidR="00CF08B5" w:rsidRPr="006A77F7" w:rsidRDefault="00CF08B5" w:rsidP="00CF08B5">
            <w:pPr>
              <w:pStyle w:val="TAC"/>
              <w:rPr>
                <w:rFonts w:eastAsia="SimSun"/>
                <w:lang w:eastAsia="zh-CN"/>
              </w:rPr>
            </w:pPr>
            <w:r w:rsidRPr="006A77F7">
              <w:rPr>
                <w:lang w:eastAsia="ja-JP"/>
              </w:rPr>
              <w:t>RAN5#104</w:t>
            </w:r>
          </w:p>
        </w:tc>
      </w:tr>
      <w:tr w:rsidR="003B471E" w:rsidRPr="006A77F7" w14:paraId="0DA2D7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FC75DA" w:rsidRPr="006A77F7"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8C5A56">
            <w:pPr>
              <w:pStyle w:val="TAC"/>
              <w:rPr>
                <w:rFonts w:eastAsia="SimSun"/>
              </w:rPr>
            </w:pPr>
            <w:r w:rsidRPr="006A77F7">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8C5A56">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8C5A56">
            <w:pPr>
              <w:pStyle w:val="TAC"/>
              <w:rPr>
                <w:lang w:eastAsia="ja-JP"/>
              </w:rPr>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8C5A56">
            <w:pPr>
              <w:pStyle w:val="TAC"/>
              <w:rPr>
                <w:lang w:eastAsia="ja-JP"/>
              </w:rPr>
            </w:pPr>
            <w:r w:rsidRPr="006A77F7">
              <w:rPr>
                <w:rFonts w:eastAsia="SimSun"/>
                <w:lang w:eastAsia="zh-CN"/>
              </w:rPr>
              <w:t>RAN5#104</w:t>
            </w:r>
          </w:p>
        </w:tc>
      </w:tr>
      <w:tr w:rsidR="00877805" w:rsidRPr="006A77F7"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FC75DA" w:rsidRPr="006A77F7" w:rsidRDefault="00FC75DA" w:rsidP="00FC75DA">
            <w:pPr>
              <w:pStyle w:val="TAC"/>
            </w:pPr>
            <w:r w:rsidRPr="006A77F7">
              <w:t>n77 (HD2), n66(IMD2), n66(IMD5),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8E57F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8E57FE">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8E57FE">
            <w:pPr>
              <w:pStyle w:val="TAC"/>
            </w:pPr>
            <w:r w:rsidRPr="006A77F7">
              <w:t>n66</w:t>
            </w:r>
            <w:r>
              <w:t xml:space="preserve"> </w:t>
            </w:r>
            <w:r w:rsidRPr="006A77F7">
              <w:t>(IMD2), n66</w:t>
            </w:r>
            <w:r>
              <w:t xml:space="preserve"> </w:t>
            </w:r>
            <w:r w:rsidRPr="006A77F7">
              <w:t>(IMD5)</w:t>
            </w:r>
            <w:r w:rsidR="00E078C6" w:rsidRPr="00E078C6">
              <w:t>, n66(CBI)</w:t>
            </w:r>
          </w:p>
        </w:tc>
        <w:tc>
          <w:tcPr>
            <w:tcW w:w="1797" w:type="dxa"/>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8E57FE">
            <w:pPr>
              <w:pStyle w:val="TAC"/>
            </w:pPr>
            <w:r w:rsidRPr="006A77F7">
              <w:t>IMD</w:t>
            </w:r>
            <w:r w:rsidR="00E078C6"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8E57F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lastRenderedPageBreak/>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FC75DA" w:rsidRPr="006A77F7" w:rsidRDefault="00FC75DA" w:rsidP="00FC75DA">
            <w:pPr>
              <w:pStyle w:val="TAC"/>
            </w:pPr>
            <w:r w:rsidRPr="006A77F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FC75DA" w:rsidRPr="006A77F7" w:rsidRDefault="00FC75DA" w:rsidP="00FC75DA">
            <w:pPr>
              <w:pStyle w:val="TAC"/>
            </w:pPr>
            <w:r w:rsidRPr="006A77F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77777777" w:rsidR="00FC75DA" w:rsidRPr="006A77F7" w:rsidRDefault="00FC75DA" w:rsidP="00FC75DA">
            <w:pPr>
              <w:pStyle w:val="TAC"/>
              <w:rPr>
                <w:bCs/>
                <w:lang w:eastAsia="zh-CN"/>
              </w:rPr>
            </w:pPr>
            <w:r w:rsidRPr="006A77F7">
              <w:rPr>
                <w:bCs/>
                <w:lang w:eastAsia="zh-CN"/>
              </w:rPr>
              <w:t>CA_n78A-n79A PC2</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323F031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B234A8C" w14:textId="00DA4865" w:rsidR="00FC75DA" w:rsidRPr="006A77F7" w:rsidRDefault="00FC75DA" w:rsidP="00FC75DA">
            <w:pPr>
              <w:pStyle w:val="TAC"/>
              <w:rPr>
                <w:rFonts w:eastAsia="SimSun"/>
              </w:rPr>
            </w:pPr>
            <w:r w:rsidRPr="006A77F7">
              <w:rPr>
                <w:bCs/>
                <w:lang w:eastAsia="zh-CN"/>
              </w:rPr>
              <w:t>CA_n78A-n79A PC3</w:t>
            </w:r>
          </w:p>
        </w:tc>
        <w:tc>
          <w:tcPr>
            <w:tcW w:w="3218" w:type="dxa"/>
            <w:tcBorders>
              <w:top w:val="single" w:sz="4" w:space="0" w:color="auto"/>
              <w:left w:val="single" w:sz="4" w:space="0" w:color="auto"/>
              <w:bottom w:val="single" w:sz="4" w:space="0" w:color="auto"/>
              <w:right w:val="single" w:sz="4" w:space="0" w:color="auto"/>
            </w:tcBorders>
            <w:vAlign w:val="center"/>
          </w:tcPr>
          <w:p w14:paraId="23EFC1CA" w14:textId="511808CE" w:rsidR="00FC75DA" w:rsidRPr="006A77F7" w:rsidRDefault="00FC75DA" w:rsidP="00FC75DA">
            <w:pPr>
              <w:pStyle w:val="TAC"/>
            </w:pPr>
            <w:r w:rsidRPr="006A77F7">
              <w:t>n78 (CBI), n79 (CBI)</w:t>
            </w:r>
          </w:p>
        </w:tc>
        <w:tc>
          <w:tcPr>
            <w:tcW w:w="1797" w:type="dxa"/>
            <w:tcBorders>
              <w:top w:val="single" w:sz="4" w:space="0" w:color="auto"/>
              <w:left w:val="single" w:sz="4" w:space="0" w:color="auto"/>
              <w:bottom w:val="single" w:sz="4" w:space="0" w:color="auto"/>
              <w:right w:val="single" w:sz="4" w:space="0" w:color="auto"/>
            </w:tcBorders>
            <w:vAlign w:val="center"/>
          </w:tcPr>
          <w:p w14:paraId="3FEA2F8F" w14:textId="2216B6EF"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162F5E3D" w14:textId="5C74A393"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6A77F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 xml:space="preserve">Three band </w:t>
            </w:r>
            <w:proofErr w:type="spellStart"/>
            <w:r w:rsidRPr="006A77F7">
              <w:t>refsens</w:t>
            </w:r>
            <w:proofErr w:type="spellEnd"/>
            <w:r w:rsidRPr="006A77F7">
              <w:t xml:space="preserve">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885AD7" w:rsidRPr="006A77F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6A77F7" w:rsidRDefault="00885AD7" w:rsidP="00DB228E">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6A77F7" w:rsidRDefault="00885AD7" w:rsidP="00DB228E">
            <w:pPr>
              <w:pStyle w:val="TAC"/>
              <w:rPr>
                <w:lang w:eastAsia="en-US"/>
              </w:rPr>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6A77F7" w:rsidRDefault="00885AD7" w:rsidP="00DB228E">
            <w:pPr>
              <w:pStyle w:val="TAC"/>
            </w:pPr>
            <w:r w:rsidRPr="006A77F7">
              <w:rPr>
                <w:rFonts w:eastAsia="SimSun"/>
                <w:lang w:eastAsia="zh-CN"/>
              </w:rPr>
              <w:t>RAN5#101</w:t>
            </w:r>
          </w:p>
        </w:tc>
      </w:tr>
      <w:tr w:rsidR="00C944C5" w:rsidRPr="006A77F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6A77F7" w:rsidRDefault="00C944C5" w:rsidP="00C944C5">
            <w:pPr>
              <w:pStyle w:val="TAC"/>
            </w:pPr>
            <w:r w:rsidRPr="006A77F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CC0FCE" w:rsidRPr="006A77F7"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106DB5" w:rsidRPr="006A77F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77777777" w:rsidR="00E0087C" w:rsidRPr="006A77F7" w:rsidRDefault="00E0087C" w:rsidP="00EE411A">
            <w:pPr>
              <w:pStyle w:val="TAC"/>
              <w:rPr>
                <w:lang w:eastAsia="zh-CN"/>
              </w:rPr>
            </w:pPr>
            <w:r w:rsidRPr="006A77F7">
              <w:rPr>
                <w:lang w:eastAsia="zh-CN"/>
              </w:rPr>
              <w:t>CA_n1A-n28A-n78A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EE411A">
            <w:pPr>
              <w:pStyle w:val="TAC"/>
              <w:rPr>
                <w:lang w:eastAsia="zh-CN"/>
              </w:rPr>
            </w:pPr>
            <w:r w:rsidRPr="006A77F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EE411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EE411A">
            <w:pPr>
              <w:pStyle w:val="TAC"/>
              <w:rPr>
                <w:rFonts w:eastAsia="SimSun"/>
                <w:lang w:eastAsia="zh-CN"/>
              </w:rPr>
            </w:pPr>
            <w:r w:rsidRPr="006A77F7">
              <w:rPr>
                <w:rFonts w:eastAsia="SimSun"/>
                <w:lang w:eastAsia="zh-CN"/>
              </w:rPr>
              <w:t>RAN5#102</w:t>
            </w:r>
          </w:p>
        </w:tc>
      </w:tr>
      <w:tr w:rsidR="00C944C5" w:rsidRPr="006A77F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2B2E68" w:rsidRPr="006A77F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6D275E">
            <w:pPr>
              <w:pStyle w:val="TAC"/>
            </w:pPr>
            <w:r w:rsidRPr="006A77F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6D275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6D275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6D275E">
            <w:pPr>
              <w:pStyle w:val="TAC"/>
              <w:rPr>
                <w:rFonts w:eastAsia="SimSun"/>
                <w:lang w:eastAsia="zh-CN"/>
              </w:rPr>
            </w:pPr>
            <w:r w:rsidRPr="006A77F7">
              <w:rPr>
                <w:rFonts w:eastAsia="SimSun"/>
                <w:lang w:eastAsia="zh-CN"/>
              </w:rPr>
              <w:t>RAN5#102</w:t>
            </w:r>
          </w:p>
        </w:tc>
      </w:tr>
      <w:tr w:rsidR="002B2E68" w:rsidRPr="006A77F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90247E" w:rsidRPr="006A77F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B2E68" w:rsidRPr="006A77F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25105A" w:rsidRPr="006A77F7" w14:paraId="1310701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29ACCF9C" w:rsidR="0025105A" w:rsidRPr="006A77F7" w:rsidRDefault="0025105A" w:rsidP="0025105A">
            <w:pPr>
              <w:pStyle w:val="TAC"/>
            </w:pPr>
            <w:r w:rsidRPr="006A77F7">
              <w:rPr>
                <w:lang w:eastAsia="ja-JP"/>
              </w:rPr>
              <w:t>n3(IMD2),n40(IMD2),n77(IMD2)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2B2E68" w:rsidRPr="006A77F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684470">
            <w:pPr>
              <w:pStyle w:val="TAH"/>
              <w:rPr>
                <w:b w:val="0"/>
              </w:rPr>
            </w:pPr>
            <w:r w:rsidRPr="006A77F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684470">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684470">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684470">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E5179A">
            <w:pPr>
              <w:pStyle w:val="TAH"/>
              <w:rPr>
                <w:b w:val="0"/>
              </w:rPr>
            </w:pPr>
            <w:r w:rsidRPr="006A77F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E5179A">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E5179A">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E5179A">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007DC0" w:rsidRPr="006A77F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Pr="006A77F7" w:rsidRDefault="00007DC0" w:rsidP="00DB228E">
            <w:pPr>
              <w:pStyle w:val="TAC"/>
            </w:pPr>
            <w:r w:rsidRPr="006A77F7">
              <w:t>CA_n25A-n66A-n77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6A77F7" w:rsidRDefault="00007DC0" w:rsidP="00DB228E">
            <w:pPr>
              <w:pStyle w:val="TAC"/>
            </w:pPr>
            <w:r w:rsidRPr="006A77F7">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2B2E68" w:rsidRPr="006A77F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25105A" w:rsidRPr="006A77F7" w14:paraId="6FBCEA6A"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tcBorders>
              <w:top w:val="single" w:sz="4" w:space="0" w:color="auto"/>
              <w:left w:val="single" w:sz="4" w:space="0" w:color="auto"/>
              <w:bottom w:val="single" w:sz="4" w:space="0" w:color="auto"/>
              <w:right w:val="single" w:sz="4" w:space="0" w:color="auto"/>
            </w:tcBorders>
            <w:vAlign w:val="center"/>
          </w:tcPr>
          <w:p w14:paraId="47F328ED" w14:textId="5DBA78B5" w:rsidR="0025105A" w:rsidRPr="006A77F7" w:rsidRDefault="0025105A" w:rsidP="0025105A">
            <w:pPr>
              <w:pStyle w:val="TAC"/>
            </w:pPr>
            <w:r w:rsidRPr="006A77F7">
              <w:rPr>
                <w:lang w:eastAsia="ja-JP"/>
              </w:rPr>
              <w:t>n28(IMD3),n40(IMD3),n77(IMD3)</w:t>
            </w:r>
          </w:p>
        </w:tc>
        <w:tc>
          <w:tcPr>
            <w:tcW w:w="1823" w:type="dxa"/>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993EC7" w:rsidRPr="006A77F7" w14:paraId="584E18C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E96525" w:rsidRPr="006A77F7" w14:paraId="4909000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tcBorders>
              <w:top w:val="single" w:sz="4" w:space="0" w:color="auto"/>
              <w:left w:val="single" w:sz="4" w:space="0" w:color="auto"/>
              <w:bottom w:val="single" w:sz="4" w:space="0" w:color="auto"/>
              <w:right w:val="single" w:sz="4" w:space="0" w:color="auto"/>
            </w:tcBorders>
            <w:vAlign w:val="center"/>
          </w:tcPr>
          <w:p w14:paraId="715043CF" w14:textId="160A81A5" w:rsidR="00E96525" w:rsidRPr="006A77F7" w:rsidRDefault="00E96525" w:rsidP="00E96525">
            <w:pPr>
              <w:pStyle w:val="TAC"/>
            </w:pPr>
            <w:r>
              <w:rPr>
                <w:rFonts w:hint="eastAsia"/>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2F464420" w14:textId="2C1C494B" w:rsidR="00E96525" w:rsidRPr="006A77F7" w:rsidRDefault="00E96525" w:rsidP="00E96525">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35B05711" w14:textId="54349E7B" w:rsidR="00E96525" w:rsidRPr="006A77F7" w:rsidRDefault="00E96525" w:rsidP="00E96525">
            <w:pPr>
              <w:pStyle w:val="TAC"/>
              <w:rPr>
                <w:rFonts w:eastAsia="SimSun"/>
                <w:lang w:eastAsia="zh-CN"/>
              </w:rPr>
            </w:pPr>
            <w:r>
              <w:rPr>
                <w:rFonts w:hint="eastAsia"/>
                <w:lang w:eastAsia="ja-JP"/>
              </w:rPr>
              <w:t>RAN5#107</w:t>
            </w:r>
          </w:p>
        </w:tc>
      </w:tr>
      <w:tr w:rsidR="00A1155D" w:rsidRPr="006A77F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A1155D" w:rsidRPr="006A77F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A1155D" w:rsidRPr="006A77F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lastRenderedPageBreak/>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840A1F" w:rsidRPr="006A77F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 xml:space="preserve">Four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 xml:space="preserve">Five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6A77F7" w:rsidRDefault="00885AD7" w:rsidP="00885AD7">
            <w:pPr>
              <w:pStyle w:val="TAH"/>
              <w:rPr>
                <w:b w:val="0"/>
                <w:bCs/>
              </w:rPr>
            </w:pPr>
            <w:r w:rsidRPr="006A77F7">
              <w:rPr>
                <w:b w:val="0"/>
                <w:bCs/>
              </w:rPr>
              <w:t>Exception Note 3 of TS38.101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6A77F7" w:rsidRDefault="00885AD7" w:rsidP="00885AD7">
            <w:pPr>
              <w:pStyle w:val="TAH"/>
              <w:rPr>
                <w:b w:val="0"/>
                <w:bCs/>
              </w:rPr>
            </w:pPr>
            <w:r w:rsidRPr="006A77F7">
              <w:rPr>
                <w:b w:val="0"/>
                <w:bCs/>
              </w:rPr>
              <w:t>Exception Note 3 of TS38.101 table 7.3A.4-1</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6A77F7">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6A77F7" w:rsidRDefault="00885AD7" w:rsidP="00885AD7">
            <w:pPr>
              <w:pStyle w:val="TAL"/>
              <w:rPr>
                <w:bCs/>
              </w:rPr>
            </w:pPr>
            <w:r w:rsidRPr="006A77F7">
              <w:rPr>
                <w:bCs/>
              </w:rPr>
              <w:t>Exception Note 2 of TS 38.101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6A77F7" w:rsidDel="00942801" w:rsidRDefault="00885AD7" w:rsidP="00885AD7">
            <w:pPr>
              <w:pStyle w:val="TAC"/>
              <w:rPr>
                <w:bCs/>
              </w:rPr>
            </w:pPr>
            <w:r w:rsidRPr="006A77F7">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6A77F7" w:rsidRDefault="00885AD7" w:rsidP="00885AD7">
            <w:pPr>
              <w:pStyle w:val="TAL"/>
              <w:rPr>
                <w:bCs/>
              </w:rPr>
            </w:pPr>
            <w:r w:rsidRPr="006A77F7">
              <w:rPr>
                <w:bCs/>
              </w:rPr>
              <w:t>Exception Note 2 of TS 38.101 table 7.3A.4-1</w:t>
            </w:r>
          </w:p>
        </w:tc>
      </w:tr>
      <w:tr w:rsidR="00885AD7" w:rsidRPr="006A77F7" w14:paraId="566F788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5CDFC9F" w14:textId="7777777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6A77F7" w:rsidRDefault="00885AD7" w:rsidP="00885AD7">
            <w:pPr>
              <w:pStyle w:val="TAC"/>
              <w:rPr>
                <w:bCs/>
              </w:rPr>
            </w:pPr>
            <w:r w:rsidRPr="006A77F7">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6A77F7" w:rsidRDefault="00885AD7" w:rsidP="00885AD7">
            <w:pPr>
              <w:pStyle w:val="TAL"/>
              <w:rPr>
                <w:bCs/>
              </w:rPr>
            </w:pPr>
            <w:r w:rsidRPr="006A77F7">
              <w:rPr>
                <w:bCs/>
              </w:rPr>
              <w:t>Exception Note 6 of TS 38.101 table 7.3A.4-1</w:t>
            </w:r>
          </w:p>
        </w:tc>
      </w:tr>
      <w:tr w:rsidR="00885AD7" w:rsidRPr="006A77F7" w14:paraId="6F54A51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F11299" w14:textId="02F0F5F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6A77F7" w:rsidRDefault="00885AD7" w:rsidP="00885AD7">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6A77F7" w:rsidRDefault="00885AD7" w:rsidP="00885AD7">
            <w:pPr>
              <w:pStyle w:val="TAC"/>
              <w:rPr>
                <w:bCs/>
              </w:rPr>
            </w:pPr>
            <w:r w:rsidRPr="006A77F7">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6A77F7" w:rsidRDefault="00885AD7" w:rsidP="00885AD7">
            <w:pPr>
              <w:pStyle w:val="TAL"/>
              <w:rPr>
                <w:bCs/>
              </w:rPr>
            </w:pPr>
            <w:r w:rsidRPr="006A77F7">
              <w:rPr>
                <w:bCs/>
              </w:rPr>
              <w:t>Non-exception. Not overlapping interference since BWINT=2*40 MHz, FINT (135) ≥ (80+40)/2.</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6A77F7" w:rsidRDefault="00A1155D" w:rsidP="00A1155D">
            <w:pPr>
              <w:pStyle w:val="TAC"/>
              <w:rPr>
                <w:bCs/>
              </w:rPr>
            </w:pPr>
            <w:r w:rsidRPr="006A77F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6A77F7" w:rsidRDefault="00A1155D" w:rsidP="00A1155D">
            <w:pPr>
              <w:pStyle w:val="TAC"/>
              <w:rPr>
                <w:bCs/>
              </w:rPr>
            </w:pPr>
            <w:r w:rsidRPr="006A77F7">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6A77F7" w:rsidRDefault="00A1155D" w:rsidP="00A1155D">
            <w:pPr>
              <w:pStyle w:val="TAL"/>
              <w:rPr>
                <w:bCs/>
              </w:rPr>
            </w:pPr>
            <w:r w:rsidRPr="006A77F7">
              <w:rPr>
                <w:bCs/>
              </w:rPr>
              <w:t>Exception Note 6 of TS 38.521 Table 7.3A.0.4-1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63FF09C5" w:rsidR="00A1155D" w:rsidRPr="006A77F7" w:rsidRDefault="00A1155D" w:rsidP="00A1155D">
            <w:pPr>
              <w:pStyle w:val="TAC"/>
              <w:rPr>
                <w:bCs/>
              </w:rPr>
            </w:pPr>
            <w:r w:rsidRPr="006A77F7">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 xml:space="preserve">Mid / 3850 </w:t>
            </w:r>
            <w:proofErr w:type="spellStart"/>
            <w:r w:rsidRPr="006A77F7">
              <w:rPr>
                <w:rFonts w:cs="Arial"/>
                <w:bCs/>
                <w:szCs w:val="18"/>
              </w:rPr>
              <w:t>Mhz</w:t>
            </w:r>
            <w:proofErr w:type="spellEnd"/>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6A77F7" w:rsidRDefault="00A1155D" w:rsidP="00A1155D">
            <w:pPr>
              <w:pStyle w:val="TAL"/>
              <w:rPr>
                <w:bCs/>
              </w:rPr>
            </w:pPr>
            <w:r w:rsidRPr="006A77F7">
              <w:rPr>
                <w:bCs/>
              </w:rPr>
              <w:t>Exception Note 2 of TS 38.101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6A77F7" w:rsidRDefault="00A1155D" w:rsidP="00A1155D">
            <w:pPr>
              <w:pStyle w:val="TAC"/>
              <w:rPr>
                <w:bCs/>
              </w:rPr>
            </w:pPr>
            <w:r w:rsidRPr="006A77F7">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6A77F7" w:rsidRDefault="00A1155D" w:rsidP="00A1155D">
            <w:pPr>
              <w:pStyle w:val="TAL"/>
              <w:rPr>
                <w:bCs/>
              </w:rPr>
            </w:pPr>
            <w:r w:rsidRPr="006A77F7">
              <w:rPr>
                <w:bCs/>
              </w:rPr>
              <w:t>Exception Note 2 of TS 38.101 Table 7.3A.4-1</w:t>
            </w:r>
          </w:p>
        </w:tc>
      </w:tr>
      <w:tr w:rsidR="00A1155D" w:rsidRPr="006A77F7" w14:paraId="5B56FB1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DD0CC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6A77F7" w:rsidRDefault="00A1155D" w:rsidP="00A1155D">
            <w:pPr>
              <w:pStyle w:val="TAC"/>
              <w:rPr>
                <w:bCs/>
              </w:rPr>
            </w:pPr>
            <w:r w:rsidRPr="006A77F7">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6A77F7" w:rsidRDefault="00A1155D" w:rsidP="00A1155D">
            <w:pPr>
              <w:pStyle w:val="TAL"/>
              <w:rPr>
                <w:bCs/>
              </w:rPr>
            </w:pPr>
            <w:r w:rsidRPr="006A77F7">
              <w:rPr>
                <w:bCs/>
              </w:rPr>
              <w:t>Exception Note 6 of TS 38.101 Table 7.3A.4-1</w:t>
            </w:r>
          </w:p>
        </w:tc>
      </w:tr>
      <w:tr w:rsidR="00A1155D" w:rsidRPr="006A77F7" w14:paraId="338FB2F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B12B25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6A77F7" w:rsidRDefault="00A1155D" w:rsidP="00A1155D">
            <w:pPr>
              <w:pStyle w:val="TAC"/>
              <w:rPr>
                <w:bCs/>
              </w:rPr>
            </w:pPr>
            <w:r w:rsidRPr="006A77F7">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6A77F7" w:rsidRDefault="00A1155D" w:rsidP="00A1155D">
            <w:pPr>
              <w:pStyle w:val="TAL"/>
              <w:rPr>
                <w:bCs/>
              </w:rPr>
            </w:pPr>
            <w:r w:rsidRPr="006A77F7">
              <w:rPr>
                <w:bCs/>
              </w:rPr>
              <w:t>Exception Note 7 of TS 38.101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6A77F7" w:rsidRDefault="00A1155D" w:rsidP="00A1155D">
            <w:pPr>
              <w:pStyle w:val="TAC"/>
              <w:rPr>
                <w:bCs/>
              </w:rPr>
            </w:pPr>
            <w:r w:rsidRPr="006A77F7">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6A77F7" w:rsidRDefault="00A1155D" w:rsidP="00A1155D">
            <w:pPr>
              <w:pStyle w:val="TAL"/>
              <w:rPr>
                <w:bCs/>
              </w:rPr>
            </w:pPr>
            <w:r w:rsidRPr="006A77F7">
              <w:rPr>
                <w:bCs/>
              </w:rPr>
              <w:t>Exception Note 7 of TS 38.101 Table 7.3A.4-4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6A77F7">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6A77F7" w:rsidRDefault="00A1155D" w:rsidP="00A1155D">
            <w:pPr>
              <w:pStyle w:val="TAL"/>
              <w:rPr>
                <w:bCs/>
              </w:rPr>
            </w:pPr>
            <w:r w:rsidRPr="006A77F7">
              <w:rPr>
                <w:bCs/>
              </w:rPr>
              <w:t>Exception Note 2 of TS38.101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6A77F7" w:rsidRDefault="00A1155D" w:rsidP="00A1155D">
            <w:pPr>
              <w:pStyle w:val="TAC"/>
              <w:rPr>
                <w:bCs/>
              </w:rPr>
            </w:pPr>
            <w:r w:rsidRPr="006A77F7">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6A77F7" w:rsidRDefault="00A1155D" w:rsidP="00A1155D">
            <w:pPr>
              <w:pStyle w:val="TAL"/>
              <w:rPr>
                <w:bCs/>
              </w:rPr>
            </w:pPr>
            <w:r w:rsidRPr="006A77F7">
              <w:rPr>
                <w:bCs/>
              </w:rPr>
              <w:t>Exception Note 2 of TS38.101 table 7.3A.4-1</w:t>
            </w:r>
          </w:p>
        </w:tc>
      </w:tr>
      <w:tr w:rsidR="00A1155D" w:rsidRPr="006A77F7" w14:paraId="7F6F042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7C2A2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6A77F7" w:rsidRDefault="00A1155D" w:rsidP="00A1155D">
            <w:pPr>
              <w:pStyle w:val="TAC"/>
              <w:rPr>
                <w:bCs/>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6A77F7" w:rsidRDefault="00A1155D" w:rsidP="00A1155D">
            <w:pPr>
              <w:pStyle w:val="TAL"/>
              <w:rPr>
                <w:bCs/>
              </w:rPr>
            </w:pPr>
            <w:r w:rsidRPr="006A77F7">
              <w:rPr>
                <w:bCs/>
              </w:rPr>
              <w:t>Exception Note 6 of TS38.101 table 7.3A.4-1</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6A77F7">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6A77F7" w:rsidRDefault="00A1155D" w:rsidP="00A1155D">
            <w:pPr>
              <w:pStyle w:val="TAL"/>
              <w:rPr>
                <w:bCs/>
              </w:rPr>
            </w:pPr>
            <w:r w:rsidRPr="006A77F7">
              <w:rPr>
                <w:bCs/>
              </w:rPr>
              <w:t>Exception Note 2 of TS38.101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6A77F7" w:rsidDel="00942801" w:rsidRDefault="00A1155D" w:rsidP="00A1155D">
            <w:pPr>
              <w:pStyle w:val="TAC"/>
              <w:rPr>
                <w:bCs/>
              </w:rPr>
            </w:pPr>
            <w:r w:rsidRPr="006A77F7">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6A77F7" w:rsidRDefault="00A1155D" w:rsidP="00A1155D">
            <w:pPr>
              <w:pStyle w:val="TAL"/>
              <w:rPr>
                <w:bCs/>
              </w:rPr>
            </w:pPr>
            <w:r w:rsidRPr="006A77F7">
              <w:rPr>
                <w:bCs/>
              </w:rPr>
              <w:t>Exception Note 2 of TS38.101 table 7.3A.4-1</w:t>
            </w:r>
          </w:p>
        </w:tc>
      </w:tr>
      <w:tr w:rsidR="00A1155D" w:rsidRPr="006A77F7" w14:paraId="7D2A583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71FE20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6A77F7" w:rsidRDefault="00A1155D" w:rsidP="00A1155D">
            <w:pPr>
              <w:pStyle w:val="TAC"/>
              <w:rPr>
                <w:rFonts w:eastAsia="Malgun Gothic"/>
                <w:bCs/>
                <w:lang w:eastAsia="ko-KR"/>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6A77F7" w:rsidRDefault="00A1155D" w:rsidP="00A1155D">
            <w:pPr>
              <w:pStyle w:val="TAC"/>
              <w:rPr>
                <w:rFonts w:eastAsia="Malgun Gothic"/>
                <w:bCs/>
                <w:lang w:eastAsia="ko-KR"/>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6A77F7" w:rsidRDefault="00A1155D" w:rsidP="00A1155D">
            <w:pPr>
              <w:pStyle w:val="TAL"/>
              <w:rPr>
                <w:rFonts w:eastAsia="Malgun Gothic"/>
                <w:bCs/>
                <w:lang w:eastAsia="ko-KR"/>
              </w:rPr>
            </w:pPr>
            <w:r w:rsidRPr="006A77F7">
              <w:rPr>
                <w:bCs/>
              </w:rPr>
              <w:t>Exception Note 6 of TS38.101 table 7.3A.4-1</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7118BAFA"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6A77F7" w:rsidRDefault="00A1155D" w:rsidP="00A1155D">
            <w:pPr>
              <w:pStyle w:val="TAL"/>
              <w:rPr>
                <w:bCs/>
              </w:rPr>
            </w:pPr>
            <w:r w:rsidRPr="006A77F7">
              <w:rPr>
                <w:rFonts w:cs="Arial"/>
                <w:bCs/>
                <w:szCs w:val="18"/>
                <w:lang w:eastAsia="en-US"/>
              </w:rPr>
              <w:t>Exception Note 4 of TS 38.101-1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6A77F7" w:rsidRDefault="00A1155D" w:rsidP="00A1155D">
            <w:pPr>
              <w:pStyle w:val="TAL"/>
              <w:rPr>
                <w:rFonts w:cs="Arial"/>
                <w:bCs/>
                <w:szCs w:val="18"/>
                <w:lang w:eastAsia="en-US"/>
              </w:rPr>
            </w:pPr>
            <w:r w:rsidRPr="006A77F7">
              <w:rPr>
                <w:rFonts w:cs="Arial"/>
                <w:bCs/>
                <w:szCs w:val="18"/>
              </w:rPr>
              <w:t>Exception Note 4 of TS 38.101-1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6A77F7" w:rsidRDefault="00A1155D" w:rsidP="00A1155D">
            <w:pPr>
              <w:pStyle w:val="TAL"/>
              <w:rPr>
                <w:bCs/>
              </w:rPr>
            </w:pPr>
            <w:r w:rsidRPr="006A77F7">
              <w:rPr>
                <w:rFonts w:cs="Arial"/>
                <w:bCs/>
                <w:szCs w:val="18"/>
                <w:lang w:eastAsia="en-US"/>
              </w:rPr>
              <w:t>Exception Note 5 TS 38.101-1 table 7.3A.4-1</w:t>
            </w:r>
          </w:p>
        </w:tc>
      </w:tr>
      <w:tr w:rsidR="00A1155D" w:rsidRPr="006A77F7" w14:paraId="229B868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2EC92A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6A77F7" w:rsidRDefault="00A1155D" w:rsidP="00A1155D">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6A77F7" w:rsidDel="00942801" w:rsidRDefault="00A1155D" w:rsidP="00A1155D">
            <w:pPr>
              <w:pStyle w:val="TAC"/>
              <w:rPr>
                <w:bCs/>
                <w:lang w:eastAsia="en-US"/>
              </w:rPr>
            </w:pPr>
            <w:r w:rsidRPr="006A77F7">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6A77F7" w:rsidRDefault="00A1155D" w:rsidP="00A1155D">
            <w:pPr>
              <w:pStyle w:val="TAL"/>
              <w:rPr>
                <w:rFonts w:cs="Arial"/>
                <w:bCs/>
                <w:szCs w:val="18"/>
                <w:lang w:eastAsia="en-US"/>
              </w:rPr>
            </w:pPr>
            <w:r w:rsidRPr="006A77F7">
              <w:rPr>
                <w:rFonts w:cs="Arial"/>
                <w:bCs/>
                <w:szCs w:val="18"/>
              </w:rPr>
              <w:t>Exception Note 5 of TS 38.101-1 table 7.3A.4-1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6A77F7">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6A77F7" w:rsidDel="00942801" w:rsidRDefault="00A1155D" w:rsidP="00A1155D">
            <w:pPr>
              <w:pStyle w:val="TAC"/>
              <w:rPr>
                <w:bCs/>
                <w:lang w:eastAsia="en-US"/>
              </w:rPr>
            </w:pPr>
            <w:r w:rsidRPr="006A77F7">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6A77F7" w:rsidDel="00942801" w:rsidRDefault="00A1155D" w:rsidP="00A1155D">
            <w:pPr>
              <w:pStyle w:val="TAC"/>
              <w:rPr>
                <w:bCs/>
                <w:lang w:eastAsia="en-US"/>
              </w:rPr>
            </w:pPr>
            <w:r w:rsidRPr="006A77F7">
              <w:rPr>
                <w:bCs/>
                <w:lang w:eastAsia="zh-CN"/>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6A77F7">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Non-exception. Not overlapping interference since BWINT=5*20 MHz, FINT (432.5) ≥ (100+100)/2 for HD5 and 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6A77F7" w:rsidRDefault="00A1155D" w:rsidP="00A1155D">
            <w:pPr>
              <w:pStyle w:val="TAC"/>
              <w:rPr>
                <w:bCs/>
              </w:rPr>
            </w:pPr>
            <w:r w:rsidRPr="006A77F7">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6A77F7" w:rsidRDefault="00A1155D" w:rsidP="00A1155D">
            <w:pPr>
              <w:pStyle w:val="TAC"/>
              <w:rPr>
                <w:bCs/>
              </w:rPr>
            </w:pPr>
            <w:r w:rsidRPr="006A77F7">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6A77F7" w:rsidRDefault="00A1155D" w:rsidP="00A1155D">
            <w:pPr>
              <w:pStyle w:val="TAL"/>
              <w:rPr>
                <w:bCs/>
              </w:rPr>
            </w:pPr>
            <w:r w:rsidRPr="006A77F7">
              <w:rPr>
                <w:bCs/>
              </w:rPr>
              <w:t>Exception Note 4 of TS 38.101 [5]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6A77F7" w:rsidRDefault="00A1155D" w:rsidP="00A1155D">
            <w:pPr>
              <w:pStyle w:val="TAC"/>
              <w:rPr>
                <w:bCs/>
              </w:rPr>
            </w:pPr>
            <w:r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6A77F7" w:rsidRDefault="00A1155D" w:rsidP="00A1155D">
            <w:pPr>
              <w:pStyle w:val="TAL"/>
              <w:rPr>
                <w:bCs/>
              </w:rPr>
            </w:pPr>
            <w:r w:rsidRPr="006A77F7">
              <w:rPr>
                <w:bCs/>
              </w:rPr>
              <w:t>Exception Note 4 of TS 38.101 [5] table 7.3A.4-1</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6A77F7">
              <w:rPr>
                <w:bCs/>
              </w:rPr>
              <w:lastRenderedPageBreak/>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6A77F7" w:rsidRDefault="00A1155D" w:rsidP="00A1155D">
            <w:pPr>
              <w:pStyle w:val="TAL"/>
              <w:rPr>
                <w:bCs/>
              </w:rPr>
            </w:pPr>
            <w:r w:rsidRPr="006A77F7">
              <w:rPr>
                <w:bCs/>
              </w:rPr>
              <w:t>Exception Note 4 of TS38.101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6A77F7" w:rsidRDefault="00A1155D" w:rsidP="00A1155D">
            <w:pPr>
              <w:pStyle w:val="TAL"/>
              <w:rPr>
                <w:bCs/>
              </w:rPr>
            </w:pPr>
            <w:r w:rsidRPr="006A77F7">
              <w:rPr>
                <w:bCs/>
              </w:rPr>
              <w:t>Exception Note 4 of TS38.101 table 7.3A.4-1</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1FF5FCD6" w:rsidR="00A1155D" w:rsidRPr="006A77F7" w:rsidRDefault="00A1155D" w:rsidP="00A1155D">
            <w:pPr>
              <w:pStyle w:val="TAC"/>
              <w:rPr>
                <w:bCs/>
              </w:rPr>
            </w:pPr>
            <w:r w:rsidRPr="006A77F7">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6A77F7" w:rsidRDefault="00A1155D" w:rsidP="00A1155D">
            <w:pPr>
              <w:pStyle w:val="TAL"/>
              <w:rPr>
                <w:bCs/>
              </w:rPr>
            </w:pPr>
            <w:r w:rsidRPr="006A77F7">
              <w:rPr>
                <w:bCs/>
              </w:rPr>
              <w:t>Exception Note 4 of TS38.101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6A77F7" w:rsidRDefault="00A1155D" w:rsidP="00A1155D">
            <w:pPr>
              <w:pStyle w:val="TAC"/>
              <w:rPr>
                <w:bCs/>
              </w:rPr>
            </w:pPr>
            <w:r w:rsidRPr="006A77F7">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6A77F7" w:rsidRDefault="00A1155D" w:rsidP="00A1155D">
            <w:pPr>
              <w:pStyle w:val="TAL"/>
              <w:rPr>
                <w:bCs/>
              </w:rPr>
            </w:pPr>
            <w:r w:rsidRPr="006A77F7">
              <w:rPr>
                <w:bCs/>
              </w:rPr>
              <w:t>Exception Note 4 of TS38.101 table 7.3A.4-1</w:t>
            </w:r>
          </w:p>
        </w:tc>
      </w:tr>
      <w:tr w:rsidR="00A1155D" w:rsidRPr="006A77F7" w14:paraId="3F18E1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EA14AFA" w14:textId="5CC9F624" w:rsidR="00A1155D" w:rsidRPr="006A77F7" w:rsidRDefault="004621B9" w:rsidP="00A1155D">
            <w:pPr>
              <w:pStyle w:val="TAC"/>
              <w:rPr>
                <w:bCs/>
              </w:rPr>
            </w:pPr>
            <w:r w:rsidRPr="006A77F7">
              <w:rPr>
                <w:bCs/>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6A77F7" w:rsidRDefault="00A1155D" w:rsidP="00A1155D">
            <w:pPr>
              <w:pStyle w:val="TAL"/>
              <w:rPr>
                <w:bCs/>
              </w:rPr>
            </w:pPr>
            <w:r w:rsidRPr="006A77F7">
              <w:rPr>
                <w:bCs/>
              </w:rPr>
              <w:t>Non-exception. Not overlapping interference since BWINT=2*45 MHz, FINT (385) ≥ (90+100)/2 for HD2.</w:t>
            </w:r>
          </w:p>
        </w:tc>
      </w:tr>
      <w:tr w:rsidR="00A1155D" w:rsidRPr="006A77F7" w14:paraId="65BEA78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140F3B2"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6A77F7" w:rsidRDefault="00A1155D" w:rsidP="00A1155D">
            <w:pPr>
              <w:pStyle w:val="TAL"/>
              <w:rPr>
                <w:bCs/>
              </w:rPr>
            </w:pPr>
            <w:r w:rsidRPr="006A77F7">
              <w:rPr>
                <w:bCs/>
              </w:rPr>
              <w:t>Exception Note 2 of TS 38.101 Table 7.3A.4-1</w:t>
            </w:r>
          </w:p>
        </w:tc>
      </w:tr>
      <w:tr w:rsidR="00A1155D" w:rsidRPr="006A77F7" w14:paraId="555A6D1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FC70A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6A77F7" w:rsidRDefault="00A1155D" w:rsidP="00A1155D">
            <w:pPr>
              <w:pStyle w:val="TAL"/>
              <w:rPr>
                <w:bCs/>
              </w:rPr>
            </w:pPr>
            <w:r w:rsidRPr="006A77F7">
              <w:rPr>
                <w:bCs/>
              </w:rPr>
              <w:t>Exception Note 2 of TS 38.101 Table 7.3A.4-1</w:t>
            </w:r>
          </w:p>
        </w:tc>
      </w:tr>
      <w:tr w:rsidR="00A1155D" w:rsidRPr="006A77F7" w14:paraId="0D8645D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CABAAC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6A77F7" w:rsidRDefault="00A1155D" w:rsidP="00A1155D">
            <w:pPr>
              <w:pStyle w:val="TAL"/>
              <w:rPr>
                <w:bCs/>
              </w:rPr>
            </w:pPr>
            <w:r w:rsidRPr="006A77F7">
              <w:rPr>
                <w:bCs/>
              </w:rPr>
              <w:t>Exception Note 6 of TS 38.101 Table 7.3A.4-1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6A77F7" w:rsidRDefault="00A1155D" w:rsidP="00A1155D">
            <w:pPr>
              <w:pStyle w:val="TAL"/>
              <w:rPr>
                <w:bCs/>
              </w:rPr>
            </w:pPr>
            <w:r w:rsidRPr="006A77F7">
              <w:rPr>
                <w:bCs/>
              </w:rPr>
              <w:t>Exception Note 7 of TS 38.101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6A77F7" w:rsidRDefault="00A1155D" w:rsidP="00A1155D">
            <w:pPr>
              <w:pStyle w:val="TAC"/>
              <w:rPr>
                <w:bCs/>
              </w:rPr>
            </w:pPr>
            <w:r w:rsidRPr="006A77F7">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6A77F7" w:rsidRDefault="00A1155D" w:rsidP="00A1155D">
            <w:pPr>
              <w:pStyle w:val="TAL"/>
              <w:rPr>
                <w:bCs/>
              </w:rPr>
            </w:pPr>
            <w:r w:rsidRPr="006A77F7">
              <w:rPr>
                <w:bCs/>
              </w:rPr>
              <w:t>Exception Note 7 of TS 38.101 Table 7.3A.4-4</w:t>
            </w:r>
          </w:p>
        </w:tc>
      </w:tr>
      <w:tr w:rsidR="00A1155D" w:rsidRPr="006A77F7" w14:paraId="18305A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E2B048" w14:textId="4AF4B472" w:rsidR="00A1155D" w:rsidRPr="006A77F7" w:rsidRDefault="00A1155D" w:rsidP="00A1155D">
            <w:pPr>
              <w:pStyle w:val="TAC"/>
              <w:rPr>
                <w:bCs/>
              </w:rPr>
            </w:pPr>
            <w:r w:rsidRPr="006A77F7">
              <w:rPr>
                <w:bCs/>
                <w:lang w:eastAsia="ja-JP"/>
              </w:rPr>
              <w:t xml:space="preserve">n25A / </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6A77F7" w:rsidRDefault="00A1155D" w:rsidP="00A1155D">
            <w:pPr>
              <w:pStyle w:val="TAC"/>
              <w:rPr>
                <w:bCs/>
              </w:rPr>
            </w:pPr>
            <w:r w:rsidRPr="006A77F7">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6A77F7" w:rsidRDefault="00A1155D" w:rsidP="00A1155D">
            <w:pPr>
              <w:pStyle w:val="TAL"/>
              <w:rPr>
                <w:bCs/>
              </w:rPr>
            </w:pPr>
            <w:r w:rsidRPr="006A77F7">
              <w:rPr>
                <w:bCs/>
              </w:rPr>
              <w:t>Non-exception. Not overlapping interference since BWINT=2*45 MHz, FINT (435) ≥ (90+100)/2 for HD2.</w:t>
            </w:r>
          </w:p>
        </w:tc>
      </w:tr>
      <w:tr w:rsidR="00A1155D" w:rsidRPr="006A77F7" w14:paraId="02D336D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D5643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6A77F7" w:rsidRDefault="00A1155D" w:rsidP="00A1155D">
            <w:pPr>
              <w:pStyle w:val="TAL"/>
              <w:rPr>
                <w:bCs/>
              </w:rPr>
            </w:pPr>
            <w:r w:rsidRPr="006A77F7">
              <w:rPr>
                <w:bCs/>
              </w:rPr>
              <w:t>Exception Note 2 of TS 38.101 Table 7.3A.4-1</w:t>
            </w:r>
          </w:p>
        </w:tc>
      </w:tr>
      <w:tr w:rsidR="00A1155D" w:rsidRPr="006A77F7" w14:paraId="0112565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64C95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6A77F7" w:rsidRDefault="00A1155D" w:rsidP="00A1155D">
            <w:pPr>
              <w:pStyle w:val="TAL"/>
              <w:rPr>
                <w:bCs/>
              </w:rPr>
            </w:pPr>
            <w:r w:rsidRPr="006A77F7">
              <w:rPr>
                <w:bCs/>
              </w:rPr>
              <w:t>Exception Note 2 of TS 38.101 Table 7.3A.4-1</w:t>
            </w:r>
          </w:p>
        </w:tc>
      </w:tr>
      <w:tr w:rsidR="00A1155D" w:rsidRPr="006A77F7" w14:paraId="114C9C1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E22769D"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6A77F7" w:rsidRDefault="00A1155D" w:rsidP="00A1155D">
            <w:pPr>
              <w:pStyle w:val="TAL"/>
              <w:rPr>
                <w:bCs/>
              </w:rPr>
            </w:pPr>
            <w:r w:rsidRPr="006A77F7">
              <w:rPr>
                <w:bCs/>
              </w:rPr>
              <w:t>Exception Note 6 of TS 38.101 Table 7.3A.4-1</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6BD61FA9" w:rsidR="00A1155D" w:rsidRPr="006A77F7" w:rsidRDefault="00A1155D" w:rsidP="00A1155D">
            <w:pPr>
              <w:pStyle w:val="TAC"/>
              <w:rPr>
                <w:bCs/>
              </w:rPr>
            </w:pPr>
            <w:r w:rsidRPr="006A77F7">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6A77F7" w:rsidRDefault="00A1155D" w:rsidP="00A1155D">
            <w:pPr>
              <w:pStyle w:val="TAL"/>
              <w:rPr>
                <w:bCs/>
              </w:rPr>
            </w:pPr>
            <w:r w:rsidRPr="006A77F7">
              <w:rPr>
                <w:bCs/>
              </w:rPr>
              <w:t>Exception Note 5 of TS38.101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6A77F7" w:rsidRDefault="00A1155D" w:rsidP="00A1155D">
            <w:pPr>
              <w:pStyle w:val="TAL"/>
              <w:rPr>
                <w:bCs/>
              </w:rPr>
            </w:pPr>
            <w:r w:rsidRPr="006A77F7">
              <w:rPr>
                <w:bCs/>
              </w:rPr>
              <w:t>Exception Note 5 of TS38.101 table 7.3A.4-1</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6A77F7">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7D0EF6" w:rsidRPr="006A77F7" w14:paraId="5BDCF9B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482B29" w14:textId="77777777" w:rsidR="007D0EF6" w:rsidRPr="006A77F7"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6A77F7" w:rsidRDefault="007D0EF6" w:rsidP="007D0EF6">
            <w:pPr>
              <w:pStyle w:val="TAC"/>
              <w:rPr>
                <w:rFonts w:cs="Arial"/>
                <w:bCs/>
                <w:szCs w:val="18"/>
              </w:rPr>
            </w:pPr>
            <w:r w:rsidRPr="006A77F7">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6A77F7" w:rsidDel="007D0EF6" w:rsidRDefault="007D0EF6" w:rsidP="007D0EF6">
            <w:pPr>
              <w:pStyle w:val="TAC"/>
              <w:rPr>
                <w:bCs/>
              </w:rPr>
            </w:pPr>
            <w:r w:rsidRPr="006A77F7">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6A77F7" w:rsidRDefault="007D0EF6" w:rsidP="007D0EF6">
            <w:pPr>
              <w:pStyle w:val="TAL"/>
              <w:rPr>
                <w:bCs/>
              </w:rPr>
            </w:pPr>
            <w:r w:rsidRPr="006A77F7">
              <w:t>Exception Note 5 of TS 38.101 [5] table 7.3A.4-4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6A77F7" w:rsidRDefault="00A1155D" w:rsidP="00A1155D">
            <w:pPr>
              <w:pStyle w:val="TAL"/>
              <w:rPr>
                <w:bCs/>
              </w:rPr>
            </w:pPr>
            <w:r w:rsidRPr="006A77F7">
              <w:rPr>
                <w:bCs/>
              </w:rPr>
              <w:t>Exception Note 4 of TS 38.101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6A77F7" w:rsidRDefault="00A1155D" w:rsidP="00A1155D">
            <w:pPr>
              <w:pStyle w:val="TAL"/>
              <w:rPr>
                <w:bCs/>
              </w:rPr>
            </w:pPr>
            <w:r w:rsidRPr="006A77F7">
              <w:rPr>
                <w:bCs/>
              </w:rPr>
              <w:t>Exception Note 4 of TS 38.101 Table 7.3A.4-1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1FF987B1" w:rsidR="00A1155D" w:rsidRPr="006A77F7" w:rsidRDefault="00A1155D" w:rsidP="00A1155D">
            <w:pPr>
              <w:pStyle w:val="TAC"/>
              <w:rPr>
                <w:bCs/>
              </w:rPr>
            </w:pPr>
            <w:r w:rsidRPr="006A77F7">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6A77F7" w:rsidRDefault="00A1155D" w:rsidP="00A1155D">
            <w:pPr>
              <w:pStyle w:val="TAL"/>
              <w:rPr>
                <w:bCs/>
              </w:rPr>
            </w:pPr>
            <w:r w:rsidRPr="006A77F7">
              <w:rPr>
                <w:bCs/>
              </w:rPr>
              <w:t>Exception Note 2 of TS 38.101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6A77F7" w:rsidRDefault="00A1155D" w:rsidP="00A1155D">
            <w:pPr>
              <w:pStyle w:val="TAL"/>
              <w:rPr>
                <w:bCs/>
              </w:rPr>
            </w:pPr>
            <w:r w:rsidRPr="006A77F7">
              <w:rPr>
                <w:bCs/>
              </w:rPr>
              <w:t>Exception Note 2 of TS 38.101 Table 7.3A.4-1</w:t>
            </w:r>
          </w:p>
        </w:tc>
      </w:tr>
      <w:tr w:rsidR="00A1155D" w:rsidRPr="006A77F7" w14:paraId="7E014EE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58BD61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6A77F7" w:rsidRDefault="00A1155D" w:rsidP="00A1155D">
            <w:pPr>
              <w:pStyle w:val="TAC"/>
              <w:rPr>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6A77F7" w:rsidRDefault="00A1155D" w:rsidP="00A1155D">
            <w:pPr>
              <w:pStyle w:val="TAL"/>
              <w:rPr>
                <w:bCs/>
              </w:rPr>
            </w:pPr>
            <w:r w:rsidRPr="006A77F7">
              <w:rPr>
                <w:bCs/>
              </w:rPr>
              <w:t>Exception Note 6 of TS 38.101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7215A517" w:rsidR="00A1155D" w:rsidRPr="006A77F7" w:rsidRDefault="00A1155D" w:rsidP="00A1155D">
            <w:pPr>
              <w:pStyle w:val="TAC"/>
              <w:rPr>
                <w:bCs/>
              </w:rPr>
            </w:pPr>
            <w:r w:rsidRPr="006A77F7">
              <w:rPr>
                <w:bCs/>
              </w:rPr>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6A77F7" w:rsidRDefault="00A1155D" w:rsidP="00A1155D">
            <w:pPr>
              <w:pStyle w:val="TAL"/>
              <w:rPr>
                <w:bCs/>
              </w:rPr>
            </w:pPr>
            <w:r w:rsidRPr="006A77F7">
              <w:rPr>
                <w:bCs/>
              </w:rPr>
              <w:t>Exception Note 2 of TS 38.101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6A77F7" w:rsidRDefault="00A1155D" w:rsidP="00A1155D">
            <w:pPr>
              <w:pStyle w:val="TAL"/>
              <w:rPr>
                <w:bCs/>
              </w:rPr>
            </w:pPr>
            <w:r w:rsidRPr="006A77F7">
              <w:rPr>
                <w:bCs/>
              </w:rPr>
              <w:t>Exception Note 2 of TS 38.101 Table 7.3A.4-1</w:t>
            </w:r>
          </w:p>
        </w:tc>
      </w:tr>
      <w:tr w:rsidR="00A1155D" w:rsidRPr="006A77F7" w14:paraId="198D364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4A9C8E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6A77F7" w:rsidRDefault="00A1155D" w:rsidP="00A1155D">
            <w:pPr>
              <w:pStyle w:val="TAC"/>
              <w:rPr>
                <w:rFonts w:eastAsia="MS Mincho"/>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6A77F7" w:rsidRDefault="00A1155D" w:rsidP="00A1155D">
            <w:pPr>
              <w:pStyle w:val="TAL"/>
              <w:rPr>
                <w:bCs/>
              </w:rPr>
            </w:pPr>
            <w:r w:rsidRPr="006A77F7">
              <w:rPr>
                <w:bCs/>
              </w:rPr>
              <w:t>Exception Note 6 of TS 38.101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lastRenderedPageBreak/>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6A77F7" w:rsidRDefault="00A1155D" w:rsidP="00A1155D">
            <w:pPr>
              <w:pStyle w:val="TAC"/>
              <w:rPr>
                <w:rFonts w:eastAsia="Malgun Gothic"/>
                <w:bCs/>
                <w:lang w:eastAsia="ko-KR"/>
              </w:rPr>
            </w:pPr>
            <w:r w:rsidRPr="006A77F7">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6A77F7" w:rsidRDefault="00A1155D" w:rsidP="00A1155D">
            <w:pPr>
              <w:pStyle w:val="TAL"/>
              <w:rPr>
                <w:bCs/>
                <w:lang w:eastAsia="sv-SE"/>
              </w:rPr>
            </w:pPr>
            <w:r w:rsidRPr="006A77F7">
              <w:rPr>
                <w:bCs/>
              </w:rPr>
              <w:t>Exception Note 9 of TS38.101 table 7.3A.4-1</w:t>
            </w:r>
          </w:p>
          <w:p w14:paraId="61B304A0" w14:textId="77777777" w:rsidR="00A1155D" w:rsidRPr="006A77F7" w:rsidRDefault="00A1155D" w:rsidP="00A1155D">
            <w:pPr>
              <w:pStyle w:val="TAL"/>
              <w:rPr>
                <w:rFonts w:eastAsia="Malgun Gothic"/>
                <w:bCs/>
                <w:lang w:eastAsia="ko-KR"/>
              </w:rPr>
            </w:pPr>
            <w:r w:rsidRPr="006A77F7">
              <w:rPr>
                <w:bCs/>
              </w:rPr>
              <w:t>n71 UL RB allocation 20@10</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6A77F7" w:rsidRDefault="00A1155D" w:rsidP="00A1155D">
            <w:pPr>
              <w:pStyle w:val="TAC"/>
              <w:rPr>
                <w:rFonts w:eastAsia="Malgun Gothic"/>
                <w:bCs/>
                <w:lang w:eastAsia="ko-KR"/>
              </w:rPr>
            </w:pPr>
            <w:r w:rsidRPr="006A77F7">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6A77F7" w:rsidRDefault="00A1155D" w:rsidP="00A1155D">
            <w:pPr>
              <w:pStyle w:val="TAL"/>
              <w:rPr>
                <w:bCs/>
                <w:lang w:eastAsia="sv-SE"/>
              </w:rPr>
            </w:pPr>
            <w:r w:rsidRPr="006A77F7">
              <w:rPr>
                <w:bCs/>
              </w:rPr>
              <w:t>Exception Note 9 of TS38.101 table 7.3A.4-1</w:t>
            </w:r>
          </w:p>
          <w:p w14:paraId="431452A8" w14:textId="77777777" w:rsidR="00A1155D" w:rsidRPr="006A77F7" w:rsidRDefault="00A1155D" w:rsidP="00A1155D">
            <w:pPr>
              <w:pStyle w:val="TAL"/>
              <w:rPr>
                <w:rFonts w:eastAsia="Malgun Gothic"/>
                <w:bCs/>
                <w:lang w:eastAsia="ko-KR"/>
              </w:rPr>
            </w:pPr>
            <w:r w:rsidRPr="006A77F7">
              <w:rPr>
                <w:bCs/>
              </w:rPr>
              <w:t>n71 UL RB allocation 8@10</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630BE541" w:rsidR="00840A1F" w:rsidRPr="006A77F7" w:rsidRDefault="00840A1F" w:rsidP="00840A1F">
            <w:pPr>
              <w:pStyle w:val="TAC"/>
              <w:rPr>
                <w:bCs/>
                <w:lang w:eastAsia="sv-SE"/>
              </w:rPr>
            </w:pPr>
            <w:r w:rsidRPr="006A77F7">
              <w:rPr>
                <w:bCs/>
              </w:rPr>
              <w:t>n71A/</w:t>
            </w:r>
            <w:r w:rsidRPr="006A77F7">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6A77F7" w:rsidRDefault="00840A1F" w:rsidP="00840A1F">
            <w:pPr>
              <w:pStyle w:val="TAL"/>
              <w:rPr>
                <w:bCs/>
              </w:rPr>
            </w:pPr>
            <w:r w:rsidRPr="006A77F7">
              <w:t>Exception Note 5 of TS 38.101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5" w:name="_Toc59039983"/>
      <w:bookmarkStart w:id="226" w:name="_Toc68073922"/>
      <w:bookmarkStart w:id="227" w:name="_Toc75371784"/>
      <w:bookmarkStart w:id="228" w:name="_Toc83727852"/>
      <w:bookmarkStart w:id="229" w:name="_Toc100005952"/>
      <w:bookmarkStart w:id="230" w:name="_Toc106703500"/>
      <w:bookmarkStart w:id="231" w:name="_Toc202467136"/>
      <w:r w:rsidRPr="006A77F7">
        <w:t>4.1.3.2</w:t>
      </w:r>
      <w:r w:rsidRPr="006A77F7">
        <w:tab/>
        <w:t>Spurious emissions test cases for FR1 UL CA</w:t>
      </w:r>
      <w:bookmarkEnd w:id="225"/>
      <w:bookmarkEnd w:id="226"/>
      <w:bookmarkEnd w:id="227"/>
      <w:bookmarkEnd w:id="228"/>
      <w:bookmarkEnd w:id="229"/>
      <w:bookmarkEnd w:id="230"/>
      <w:bookmarkEnd w:id="231"/>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shd w:val="clear" w:color="auto" w:fill="auto"/>
          </w:tcPr>
          <w:p w14:paraId="1676D84D" w14:textId="77777777" w:rsidR="000F2329" w:rsidRPr="006A77F7" w:rsidRDefault="000F2329" w:rsidP="008D2C7C">
            <w:pPr>
              <w:pStyle w:val="TAH"/>
            </w:pPr>
            <w:r w:rsidRPr="006A77F7">
              <w:t>CA config</w:t>
            </w:r>
          </w:p>
        </w:tc>
        <w:tc>
          <w:tcPr>
            <w:tcW w:w="1595" w:type="dxa"/>
            <w:shd w:val="clear" w:color="auto" w:fill="auto"/>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shd w:val="clear" w:color="auto" w:fill="auto"/>
          </w:tcPr>
          <w:p w14:paraId="17820EC4" w14:textId="77777777" w:rsidR="000F2329" w:rsidRPr="006A77F7" w:rsidRDefault="000F2329" w:rsidP="008D2C7C">
            <w:pPr>
              <w:pStyle w:val="TAH"/>
            </w:pPr>
            <w:r w:rsidRPr="006A77F7">
              <w:t>Justification</w:t>
            </w:r>
          </w:p>
        </w:tc>
        <w:tc>
          <w:tcPr>
            <w:tcW w:w="2355" w:type="dxa"/>
            <w:shd w:val="clear" w:color="auto" w:fill="auto"/>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shd w:val="clear" w:color="auto" w:fill="auto"/>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shd w:val="clear" w:color="auto" w:fill="auto"/>
          </w:tcPr>
          <w:p w14:paraId="4A484201" w14:textId="29B8EF49" w:rsidR="00E2297F" w:rsidRPr="006A77F7" w:rsidRDefault="004621B9" w:rsidP="00E2297F">
            <w:pPr>
              <w:pStyle w:val="TAH"/>
              <w:rPr>
                <w:lang w:eastAsia="zh-CN"/>
              </w:rPr>
            </w:pPr>
            <w:r w:rsidRPr="006A77F7">
              <w:rPr>
                <w:lang w:eastAsia="zh-CN"/>
              </w:rPr>
              <w:t>2</w:t>
            </w:r>
          </w:p>
        </w:tc>
        <w:tc>
          <w:tcPr>
            <w:tcW w:w="4393" w:type="dxa"/>
            <w:shd w:val="clear" w:color="auto" w:fill="auto"/>
          </w:tcPr>
          <w:p w14:paraId="5119049E" w14:textId="1F8AF911"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A).zip</w:t>
            </w:r>
          </w:p>
        </w:tc>
        <w:tc>
          <w:tcPr>
            <w:tcW w:w="2355" w:type="dxa"/>
            <w:shd w:val="clear" w:color="auto" w:fill="auto"/>
          </w:tcPr>
          <w:p w14:paraId="47D2FC96" w14:textId="3181B7A6" w:rsidR="00E2297F" w:rsidRPr="006A77F7" w:rsidRDefault="00E2297F" w:rsidP="00E2297F">
            <w:pPr>
              <w:pStyle w:val="TAH"/>
            </w:pPr>
            <w:r w:rsidRPr="006A77F7">
              <w:rPr>
                <w:b w:val="0"/>
                <w:bCs/>
              </w:rPr>
              <w:t>RAN5#9</w:t>
            </w:r>
            <w:r w:rsidRPr="006A77F7">
              <w:rPr>
                <w:b w:val="0"/>
                <w:bCs/>
                <w:lang w:eastAsia="zh-CN"/>
              </w:rPr>
              <w:t>9</w:t>
            </w:r>
          </w:p>
        </w:tc>
      </w:tr>
      <w:tr w:rsidR="00820986" w:rsidRPr="006A77F7" w14:paraId="75372101" w14:textId="77777777" w:rsidTr="00822785">
        <w:tc>
          <w:tcPr>
            <w:tcW w:w="1514" w:type="dxa"/>
            <w:shd w:val="clear" w:color="auto" w:fill="auto"/>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shd w:val="clear" w:color="auto" w:fill="auto"/>
          </w:tcPr>
          <w:p w14:paraId="1E33440A" w14:textId="4484C282" w:rsidR="00820986" w:rsidRPr="006A77F7" w:rsidRDefault="00820986" w:rsidP="00820986">
            <w:pPr>
              <w:pStyle w:val="TAH"/>
              <w:rPr>
                <w:lang w:eastAsia="zh-CN"/>
              </w:rPr>
            </w:pPr>
            <w:r w:rsidRPr="006A77F7">
              <w:rPr>
                <w:b w:val="0"/>
                <w:lang w:eastAsia="zh-CN"/>
              </w:rPr>
              <w:t>2</w:t>
            </w:r>
          </w:p>
        </w:tc>
        <w:tc>
          <w:tcPr>
            <w:tcW w:w="4393" w:type="dxa"/>
            <w:shd w:val="clear" w:color="auto" w:fill="auto"/>
          </w:tcPr>
          <w:p w14:paraId="2FC5F6C5" w14:textId="3426C780" w:rsidR="00820986" w:rsidRPr="006A77F7" w:rsidRDefault="00820986" w:rsidP="00820986">
            <w:pPr>
              <w:pStyle w:val="TAH"/>
              <w:rPr>
                <w:b w:val="0"/>
                <w:bCs/>
                <w:lang w:eastAsia="ja-JP"/>
              </w:rPr>
            </w:pPr>
            <w:r w:rsidRPr="006A77F7">
              <w:rPr>
                <w:b w:val="0"/>
                <w:lang w:eastAsia="ja-JP"/>
              </w:rPr>
              <w:t>38.521-1_TpAnalysisSpur(CA_n1A-n5A).zip</w:t>
            </w:r>
          </w:p>
        </w:tc>
        <w:tc>
          <w:tcPr>
            <w:tcW w:w="2355" w:type="dxa"/>
            <w:shd w:val="clear" w:color="auto" w:fill="auto"/>
          </w:tcPr>
          <w:p w14:paraId="5898B3D0" w14:textId="4EC03DE9" w:rsidR="00820986" w:rsidRPr="006A77F7" w:rsidRDefault="00820986" w:rsidP="00820986">
            <w:pPr>
              <w:pStyle w:val="TAH"/>
              <w:rPr>
                <w:b w:val="0"/>
                <w:bCs/>
              </w:rPr>
            </w:pPr>
            <w:r w:rsidRPr="006A77F7">
              <w:rPr>
                <w:b w:val="0"/>
              </w:rPr>
              <w:t>RAN5#105</w:t>
            </w:r>
          </w:p>
        </w:tc>
      </w:tr>
      <w:tr w:rsidR="00E2297F" w:rsidRPr="006A77F7" w14:paraId="26539AFD" w14:textId="77777777" w:rsidTr="00822785">
        <w:tc>
          <w:tcPr>
            <w:tcW w:w="1514" w:type="dxa"/>
            <w:shd w:val="clear" w:color="auto" w:fill="auto"/>
          </w:tcPr>
          <w:p w14:paraId="4C4328F1" w14:textId="78EBA160" w:rsidR="00E2297F" w:rsidRPr="006A77F7" w:rsidRDefault="00E2297F" w:rsidP="00E2297F">
            <w:pPr>
              <w:pStyle w:val="TAH"/>
              <w:rPr>
                <w:b w:val="0"/>
                <w:bCs/>
              </w:rPr>
            </w:pPr>
            <w:r w:rsidRPr="006A77F7">
              <w:rPr>
                <w:b w:val="0"/>
                <w:bCs/>
              </w:rPr>
              <w:t>CA_n1A-n8A</w:t>
            </w:r>
          </w:p>
        </w:tc>
        <w:tc>
          <w:tcPr>
            <w:tcW w:w="1595" w:type="dxa"/>
            <w:shd w:val="clear" w:color="auto" w:fill="auto"/>
          </w:tcPr>
          <w:p w14:paraId="4786804A" w14:textId="029ACA94" w:rsidR="00E2297F" w:rsidRPr="006A77F7" w:rsidRDefault="00E2297F" w:rsidP="00E2297F">
            <w:pPr>
              <w:pStyle w:val="TAH"/>
              <w:rPr>
                <w:b w:val="0"/>
                <w:bCs/>
                <w:lang w:eastAsia="zh-CN"/>
              </w:rPr>
            </w:pPr>
            <w:r w:rsidRPr="006A77F7">
              <w:rPr>
                <w:b w:val="0"/>
                <w:bCs/>
                <w:lang w:eastAsia="zh-CN"/>
              </w:rPr>
              <w:t>1</w:t>
            </w:r>
          </w:p>
        </w:tc>
        <w:tc>
          <w:tcPr>
            <w:tcW w:w="4393" w:type="dxa"/>
            <w:shd w:val="clear" w:color="auto" w:fill="auto"/>
          </w:tcPr>
          <w:p w14:paraId="0DF46F74" w14:textId="075A360F" w:rsidR="00E2297F" w:rsidRPr="006A77F7" w:rsidRDefault="00E2297F" w:rsidP="00E2297F">
            <w:pPr>
              <w:pStyle w:val="TAH"/>
              <w:rPr>
                <w:b w:val="0"/>
                <w:bCs/>
              </w:rPr>
            </w:pPr>
            <w:r w:rsidRPr="006A77F7">
              <w:rPr>
                <w:b w:val="0"/>
                <w:bCs/>
                <w:lang w:eastAsia="ja-JP"/>
              </w:rPr>
              <w:t>38.521-1_TpAnalysisSpur(CA_n1A-n8A).zip</w:t>
            </w:r>
          </w:p>
        </w:tc>
        <w:tc>
          <w:tcPr>
            <w:tcW w:w="2355" w:type="dxa"/>
            <w:shd w:val="clear" w:color="auto" w:fill="auto"/>
          </w:tcPr>
          <w:p w14:paraId="75645D13" w14:textId="2AD889F6" w:rsidR="00E2297F" w:rsidRPr="006A77F7" w:rsidRDefault="00E2297F" w:rsidP="00E2297F">
            <w:pPr>
              <w:pStyle w:val="TAH"/>
              <w:rPr>
                <w:b w:val="0"/>
                <w:bCs/>
              </w:rPr>
            </w:pPr>
            <w:r w:rsidRPr="006A77F7">
              <w:rPr>
                <w:b w:val="0"/>
                <w:bCs/>
              </w:rPr>
              <w:t>RAN5#98</w:t>
            </w:r>
          </w:p>
        </w:tc>
      </w:tr>
      <w:tr w:rsidR="00312D8B" w:rsidRPr="006A77F7" w14:paraId="625D0CEF" w14:textId="77777777" w:rsidTr="00822785">
        <w:tc>
          <w:tcPr>
            <w:tcW w:w="1514" w:type="dxa"/>
            <w:shd w:val="clear" w:color="auto" w:fill="auto"/>
          </w:tcPr>
          <w:p w14:paraId="0A6A07BD" w14:textId="7E773B27" w:rsidR="00312D8B" w:rsidRPr="006A77F7" w:rsidRDefault="00312D8B" w:rsidP="00312D8B">
            <w:pPr>
              <w:pStyle w:val="TAH"/>
              <w:rPr>
                <w:b w:val="0"/>
                <w:bCs/>
              </w:rPr>
            </w:pPr>
            <w:r w:rsidRPr="006A77F7">
              <w:rPr>
                <w:b w:val="0"/>
                <w:bCs/>
              </w:rPr>
              <w:t>CA_n1A-n28A</w:t>
            </w:r>
          </w:p>
        </w:tc>
        <w:tc>
          <w:tcPr>
            <w:tcW w:w="1595" w:type="dxa"/>
            <w:shd w:val="clear" w:color="auto" w:fill="auto"/>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shd w:val="clear" w:color="auto" w:fill="auto"/>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shd w:val="clear" w:color="auto" w:fill="auto"/>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shd w:val="clear" w:color="auto" w:fill="auto"/>
          </w:tcPr>
          <w:p w14:paraId="6A4BD410" w14:textId="77777777" w:rsidR="00E2297F" w:rsidRPr="006A77F7" w:rsidRDefault="00E2297F" w:rsidP="00E2297F">
            <w:pPr>
              <w:pStyle w:val="TAC"/>
            </w:pPr>
            <w:r w:rsidRPr="006A77F7">
              <w:t>CA_n1A-n78A</w:t>
            </w:r>
          </w:p>
        </w:tc>
        <w:tc>
          <w:tcPr>
            <w:tcW w:w="1595" w:type="dxa"/>
            <w:shd w:val="clear" w:color="auto" w:fill="auto"/>
          </w:tcPr>
          <w:p w14:paraId="7A134C6A" w14:textId="445889AA" w:rsidR="00E2297F" w:rsidRPr="006A77F7" w:rsidRDefault="00E2297F" w:rsidP="00E2297F">
            <w:pPr>
              <w:pStyle w:val="TAC"/>
              <w:rPr>
                <w:lang w:eastAsia="zh-CN"/>
              </w:rPr>
            </w:pPr>
            <w:r w:rsidRPr="006A77F7">
              <w:rPr>
                <w:lang w:eastAsia="zh-CN"/>
              </w:rPr>
              <w:t>3</w:t>
            </w:r>
          </w:p>
        </w:tc>
        <w:tc>
          <w:tcPr>
            <w:tcW w:w="4393" w:type="dxa"/>
            <w:shd w:val="clear" w:color="auto" w:fill="auto"/>
          </w:tcPr>
          <w:p w14:paraId="51678035" w14:textId="13A60904" w:rsidR="00E2297F" w:rsidRPr="006A77F7" w:rsidRDefault="00E2297F" w:rsidP="00E2297F">
            <w:pPr>
              <w:pStyle w:val="TAC"/>
            </w:pPr>
            <w:r w:rsidRPr="006A77F7">
              <w:rPr>
                <w:lang w:eastAsia="ja-JP"/>
              </w:rPr>
              <w:t>38.521-1_TpAnalysisSpur(CA_n1A-n78A) v3.zip</w:t>
            </w:r>
          </w:p>
        </w:tc>
        <w:tc>
          <w:tcPr>
            <w:tcW w:w="2355" w:type="dxa"/>
            <w:shd w:val="clear" w:color="auto" w:fill="auto"/>
          </w:tcPr>
          <w:p w14:paraId="0AAE5B48" w14:textId="63B49227" w:rsidR="00E2297F" w:rsidRPr="006A77F7" w:rsidRDefault="00E2297F" w:rsidP="00E2297F">
            <w:pPr>
              <w:pStyle w:val="TAC"/>
            </w:pPr>
            <w:r w:rsidRPr="006A77F7">
              <w:t>RAN5#97</w:t>
            </w:r>
          </w:p>
        </w:tc>
      </w:tr>
      <w:tr w:rsidR="00E2297F" w:rsidRPr="006A77F7" w14:paraId="6C4639FF" w14:textId="77777777" w:rsidTr="00822785">
        <w:tc>
          <w:tcPr>
            <w:tcW w:w="1514" w:type="dxa"/>
            <w:shd w:val="clear" w:color="auto" w:fill="auto"/>
          </w:tcPr>
          <w:p w14:paraId="064217B5" w14:textId="46F8EA8F" w:rsidR="00E2297F" w:rsidRPr="006A77F7" w:rsidRDefault="00E2297F" w:rsidP="00E2297F">
            <w:pPr>
              <w:pStyle w:val="TAC"/>
            </w:pPr>
            <w:r w:rsidRPr="006A77F7">
              <w:t>CA_n1A-n79A</w:t>
            </w:r>
          </w:p>
        </w:tc>
        <w:tc>
          <w:tcPr>
            <w:tcW w:w="1595" w:type="dxa"/>
            <w:shd w:val="clear" w:color="auto" w:fill="auto"/>
          </w:tcPr>
          <w:p w14:paraId="30943FB0" w14:textId="564B5BC5" w:rsidR="00E2297F" w:rsidRPr="006A77F7" w:rsidDel="00931B05" w:rsidRDefault="00E2297F" w:rsidP="00E2297F">
            <w:pPr>
              <w:pStyle w:val="TAC"/>
              <w:rPr>
                <w:lang w:eastAsia="zh-CN"/>
              </w:rPr>
            </w:pPr>
            <w:r w:rsidRPr="006A77F7">
              <w:rPr>
                <w:lang w:eastAsia="zh-CN"/>
              </w:rPr>
              <w:t>4</w:t>
            </w:r>
          </w:p>
        </w:tc>
        <w:tc>
          <w:tcPr>
            <w:tcW w:w="4393" w:type="dxa"/>
            <w:shd w:val="clear" w:color="auto" w:fill="auto"/>
          </w:tcPr>
          <w:p w14:paraId="425C20F9" w14:textId="240C7D05" w:rsidR="00E2297F" w:rsidRPr="006A77F7" w:rsidRDefault="00E2297F" w:rsidP="00E2297F">
            <w:pPr>
              <w:pStyle w:val="TAC"/>
              <w:rPr>
                <w:lang w:eastAsia="ja-JP"/>
              </w:rPr>
            </w:pPr>
            <w:r w:rsidRPr="006A77F7">
              <w:rPr>
                <w:lang w:eastAsia="ja-JP"/>
              </w:rPr>
              <w:t>38.521-1_TpAnalysisSpur(CA_n1A-n79A).zip</w:t>
            </w:r>
          </w:p>
        </w:tc>
        <w:tc>
          <w:tcPr>
            <w:tcW w:w="2355" w:type="dxa"/>
            <w:shd w:val="clear" w:color="auto" w:fill="auto"/>
          </w:tcPr>
          <w:p w14:paraId="6369C8B9" w14:textId="0E24E43D" w:rsidR="00E2297F" w:rsidRPr="006A77F7" w:rsidDel="00931B05" w:rsidRDefault="00E2297F" w:rsidP="00E2297F">
            <w:pPr>
              <w:pStyle w:val="TAC"/>
            </w:pPr>
            <w:r w:rsidRPr="006A77F7">
              <w:t>RAN5#97</w:t>
            </w:r>
          </w:p>
        </w:tc>
      </w:tr>
      <w:tr w:rsidR="00870EBD" w:rsidRPr="006A77F7" w14:paraId="2BC28D4A" w14:textId="77777777" w:rsidTr="00822785">
        <w:tc>
          <w:tcPr>
            <w:tcW w:w="1514" w:type="dxa"/>
            <w:shd w:val="clear" w:color="auto" w:fill="auto"/>
          </w:tcPr>
          <w:p w14:paraId="6D3F8D1A" w14:textId="4DDCDA83" w:rsidR="00870EBD" w:rsidRPr="006A77F7" w:rsidRDefault="00870EBD" w:rsidP="00870EBD">
            <w:pPr>
              <w:pStyle w:val="TAC"/>
            </w:pPr>
            <w:r w:rsidRPr="006A77F7">
              <w:t>CA_n2A-n14A</w:t>
            </w:r>
          </w:p>
        </w:tc>
        <w:tc>
          <w:tcPr>
            <w:tcW w:w="1595" w:type="dxa"/>
            <w:shd w:val="clear" w:color="auto" w:fill="auto"/>
          </w:tcPr>
          <w:p w14:paraId="3A15205F" w14:textId="2CB7B4A0" w:rsidR="00870EBD" w:rsidRPr="006A77F7" w:rsidRDefault="00870EBD" w:rsidP="00870EBD">
            <w:pPr>
              <w:pStyle w:val="TAC"/>
              <w:rPr>
                <w:lang w:eastAsia="zh-CN"/>
              </w:rPr>
            </w:pPr>
            <w:r w:rsidRPr="006A77F7">
              <w:rPr>
                <w:lang w:eastAsia="zh-CN"/>
              </w:rPr>
              <w:t>2</w:t>
            </w:r>
          </w:p>
        </w:tc>
        <w:tc>
          <w:tcPr>
            <w:tcW w:w="4393" w:type="dxa"/>
            <w:shd w:val="clear" w:color="auto" w:fill="auto"/>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shd w:val="clear" w:color="auto" w:fill="auto"/>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shd w:val="clear" w:color="auto" w:fill="auto"/>
          </w:tcPr>
          <w:p w14:paraId="78C7ADC1" w14:textId="7E85CC23" w:rsidR="00ED0B06" w:rsidRPr="006A77F7" w:rsidRDefault="00ED0B06" w:rsidP="00ED0B06">
            <w:pPr>
              <w:pStyle w:val="TAC"/>
            </w:pPr>
            <w:r w:rsidRPr="006A77F7">
              <w:t>CA_n2A-n30A</w:t>
            </w:r>
          </w:p>
        </w:tc>
        <w:tc>
          <w:tcPr>
            <w:tcW w:w="1595" w:type="dxa"/>
            <w:shd w:val="clear" w:color="auto" w:fill="auto"/>
          </w:tcPr>
          <w:p w14:paraId="1F61C312" w14:textId="6DF5463C" w:rsidR="00ED0B06" w:rsidRPr="006A77F7" w:rsidRDefault="00ED0B06" w:rsidP="00ED0B06">
            <w:pPr>
              <w:pStyle w:val="TAC"/>
              <w:rPr>
                <w:lang w:eastAsia="zh-CN"/>
              </w:rPr>
            </w:pPr>
            <w:r w:rsidRPr="006A77F7">
              <w:rPr>
                <w:lang w:eastAsia="zh-CN"/>
              </w:rPr>
              <w:t>6</w:t>
            </w:r>
          </w:p>
        </w:tc>
        <w:tc>
          <w:tcPr>
            <w:tcW w:w="4393" w:type="dxa"/>
            <w:shd w:val="clear" w:color="auto" w:fill="auto"/>
          </w:tcPr>
          <w:p w14:paraId="04854A0E" w14:textId="75945ECF" w:rsidR="00ED0B06" w:rsidRPr="006A77F7" w:rsidRDefault="00ED0B06" w:rsidP="00ED0B06">
            <w:pPr>
              <w:pStyle w:val="TAC"/>
              <w:rPr>
                <w:lang w:eastAsia="ja-JP"/>
              </w:rPr>
            </w:pPr>
            <w:r w:rsidRPr="006A77F7">
              <w:rPr>
                <w:rFonts w:cs="Arial"/>
                <w:lang w:eastAsia="ja-JP"/>
              </w:rPr>
              <w:t>38.521-1_TpAnalysisSpur(CA_n2A-n30A).zip</w:t>
            </w:r>
          </w:p>
        </w:tc>
        <w:tc>
          <w:tcPr>
            <w:tcW w:w="2355" w:type="dxa"/>
            <w:shd w:val="clear" w:color="auto" w:fill="auto"/>
          </w:tcPr>
          <w:p w14:paraId="0876BDA0" w14:textId="58062482" w:rsidR="00ED0B06" w:rsidRPr="006A77F7" w:rsidRDefault="00ED0B06" w:rsidP="00ED0B06">
            <w:pPr>
              <w:pStyle w:val="TAC"/>
            </w:pPr>
            <w:r w:rsidRPr="006A77F7">
              <w:t>RAN5#103</w:t>
            </w:r>
          </w:p>
        </w:tc>
      </w:tr>
      <w:tr w:rsidR="00E2297F" w:rsidRPr="006A77F7" w14:paraId="67BD61F3" w14:textId="77777777" w:rsidTr="00822785">
        <w:tc>
          <w:tcPr>
            <w:tcW w:w="1514" w:type="dxa"/>
            <w:shd w:val="clear" w:color="auto" w:fill="auto"/>
          </w:tcPr>
          <w:p w14:paraId="7B645F73" w14:textId="5D2519A4" w:rsidR="00E2297F" w:rsidRPr="006A77F7" w:rsidRDefault="00E2297F" w:rsidP="00E2297F">
            <w:pPr>
              <w:pStyle w:val="TAC"/>
            </w:pPr>
            <w:r w:rsidRPr="006A77F7">
              <w:t>CA_n2A-n77A</w:t>
            </w:r>
          </w:p>
        </w:tc>
        <w:tc>
          <w:tcPr>
            <w:tcW w:w="1595" w:type="dxa"/>
            <w:shd w:val="clear" w:color="auto" w:fill="auto"/>
          </w:tcPr>
          <w:p w14:paraId="54AEC041" w14:textId="73558676" w:rsidR="00E2297F" w:rsidRPr="006A77F7" w:rsidRDefault="00E2297F" w:rsidP="00E2297F">
            <w:pPr>
              <w:pStyle w:val="TAC"/>
              <w:rPr>
                <w:lang w:eastAsia="zh-CN"/>
              </w:rPr>
            </w:pPr>
            <w:r w:rsidRPr="006A77F7">
              <w:rPr>
                <w:lang w:eastAsia="zh-CN"/>
              </w:rPr>
              <w:t>3</w:t>
            </w:r>
          </w:p>
        </w:tc>
        <w:tc>
          <w:tcPr>
            <w:tcW w:w="4393" w:type="dxa"/>
            <w:shd w:val="clear" w:color="auto" w:fill="auto"/>
          </w:tcPr>
          <w:p w14:paraId="4F1252A8" w14:textId="693B482E" w:rsidR="00E2297F" w:rsidRPr="006A77F7" w:rsidRDefault="00E2297F" w:rsidP="00E2297F">
            <w:pPr>
              <w:pStyle w:val="TAC"/>
              <w:rPr>
                <w:lang w:eastAsia="ja-JP"/>
              </w:rPr>
            </w:pPr>
            <w:r w:rsidRPr="006A77F7">
              <w:rPr>
                <w:lang w:eastAsia="ja-JP"/>
              </w:rPr>
              <w:t>38.521-1_TpAnalysisSpur(CA_n2A-n77A)</w:t>
            </w:r>
            <w:r w:rsidR="0058251C"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0CF9D718" w14:textId="7EE73658" w:rsidR="00E2297F" w:rsidRPr="006A77F7" w:rsidDel="00AD5E0E" w:rsidRDefault="00E2297F" w:rsidP="00E2297F">
            <w:pPr>
              <w:pStyle w:val="TAC"/>
            </w:pPr>
            <w:r w:rsidRPr="006A77F7">
              <w:t>RAN5#</w:t>
            </w:r>
            <w:r w:rsidR="00B853D3" w:rsidRPr="006A77F7">
              <w:t>100</w:t>
            </w:r>
          </w:p>
        </w:tc>
      </w:tr>
      <w:tr w:rsidR="00E2297F" w:rsidRPr="006A77F7" w14:paraId="09E7759B" w14:textId="77777777" w:rsidTr="00822785">
        <w:tc>
          <w:tcPr>
            <w:tcW w:w="1514" w:type="dxa"/>
            <w:shd w:val="clear" w:color="auto" w:fill="auto"/>
          </w:tcPr>
          <w:p w14:paraId="1695DB91" w14:textId="638F0D5C" w:rsidR="00E2297F" w:rsidRPr="006A77F7" w:rsidRDefault="00E2297F" w:rsidP="00E2297F">
            <w:pPr>
              <w:pStyle w:val="TAC"/>
            </w:pPr>
            <w:r w:rsidRPr="006A77F7">
              <w:t>CA_n2A-n5A</w:t>
            </w:r>
          </w:p>
        </w:tc>
        <w:tc>
          <w:tcPr>
            <w:tcW w:w="1595" w:type="dxa"/>
            <w:shd w:val="clear" w:color="auto" w:fill="auto"/>
          </w:tcPr>
          <w:p w14:paraId="0E150912" w14:textId="02006495" w:rsidR="00E2297F" w:rsidRPr="006A77F7" w:rsidRDefault="00E2297F" w:rsidP="00E2297F">
            <w:pPr>
              <w:pStyle w:val="TAC"/>
              <w:rPr>
                <w:lang w:eastAsia="zh-CN"/>
              </w:rPr>
            </w:pPr>
            <w:r w:rsidRPr="006A77F7">
              <w:rPr>
                <w:lang w:eastAsia="zh-CN"/>
              </w:rPr>
              <w:t>3</w:t>
            </w:r>
          </w:p>
        </w:tc>
        <w:tc>
          <w:tcPr>
            <w:tcW w:w="4393" w:type="dxa"/>
            <w:shd w:val="clear" w:color="auto" w:fill="auto"/>
          </w:tcPr>
          <w:p w14:paraId="58099E47" w14:textId="4DE0D70F" w:rsidR="00E2297F" w:rsidRPr="006A77F7" w:rsidRDefault="00E2297F" w:rsidP="00E2297F">
            <w:pPr>
              <w:pStyle w:val="TAC"/>
              <w:rPr>
                <w:lang w:eastAsia="ja-JP"/>
              </w:rPr>
            </w:pPr>
            <w:r w:rsidRPr="006A77F7">
              <w:rPr>
                <w:lang w:eastAsia="ja-JP"/>
              </w:rPr>
              <w:t>38.521-1_TpAnalysisSpur(CA_n2A_n5A)</w:t>
            </w:r>
            <w:r w:rsidR="00B853D3" w:rsidRPr="006A77F7">
              <w:rPr>
                <w:lang w:eastAsia="ja-JP"/>
              </w:rPr>
              <w:t>_v1</w:t>
            </w:r>
            <w:r w:rsidRPr="006A77F7">
              <w:rPr>
                <w:lang w:eastAsia="ja-JP"/>
              </w:rPr>
              <w:t>.zip</w:t>
            </w:r>
          </w:p>
        </w:tc>
        <w:tc>
          <w:tcPr>
            <w:tcW w:w="2355" w:type="dxa"/>
            <w:shd w:val="clear" w:color="auto" w:fill="auto"/>
          </w:tcPr>
          <w:p w14:paraId="0409E01D" w14:textId="071CC09D" w:rsidR="00E2297F" w:rsidRPr="006A77F7" w:rsidDel="00093DAD" w:rsidRDefault="00E2297F" w:rsidP="00E2297F">
            <w:pPr>
              <w:pStyle w:val="TAC"/>
            </w:pPr>
            <w:r w:rsidRPr="006A77F7">
              <w:t>RAN5#</w:t>
            </w:r>
            <w:r w:rsidR="00B853D3" w:rsidRPr="006A77F7">
              <w:t>100</w:t>
            </w:r>
          </w:p>
        </w:tc>
      </w:tr>
      <w:tr w:rsidR="00E2297F" w:rsidRPr="006A77F7" w14:paraId="57D55243" w14:textId="77777777" w:rsidTr="00822785">
        <w:tc>
          <w:tcPr>
            <w:tcW w:w="1514" w:type="dxa"/>
            <w:shd w:val="clear" w:color="auto" w:fill="auto"/>
          </w:tcPr>
          <w:p w14:paraId="676F46C6" w14:textId="4884D2D2" w:rsidR="00E2297F" w:rsidRPr="006A77F7" w:rsidRDefault="00E2297F" w:rsidP="00E2297F">
            <w:pPr>
              <w:pStyle w:val="TAC"/>
            </w:pPr>
            <w:r w:rsidRPr="006A77F7">
              <w:t>CA_n2A-n48A</w:t>
            </w:r>
          </w:p>
        </w:tc>
        <w:tc>
          <w:tcPr>
            <w:tcW w:w="1595" w:type="dxa"/>
            <w:shd w:val="clear" w:color="auto" w:fill="auto"/>
          </w:tcPr>
          <w:p w14:paraId="32FB09E0" w14:textId="2A98A38C" w:rsidR="00E2297F" w:rsidRPr="006A77F7" w:rsidRDefault="00E2297F" w:rsidP="00E2297F">
            <w:pPr>
              <w:pStyle w:val="TAC"/>
              <w:rPr>
                <w:lang w:eastAsia="zh-CN"/>
              </w:rPr>
            </w:pPr>
            <w:r w:rsidRPr="006A77F7">
              <w:rPr>
                <w:lang w:eastAsia="zh-CN"/>
              </w:rPr>
              <w:t>3</w:t>
            </w:r>
          </w:p>
        </w:tc>
        <w:tc>
          <w:tcPr>
            <w:tcW w:w="4393" w:type="dxa"/>
            <w:shd w:val="clear" w:color="auto" w:fill="auto"/>
          </w:tcPr>
          <w:p w14:paraId="63B69816" w14:textId="187C1541" w:rsidR="00E2297F" w:rsidRPr="006A77F7" w:rsidRDefault="00E2297F" w:rsidP="00E2297F">
            <w:pPr>
              <w:pStyle w:val="TAC"/>
              <w:rPr>
                <w:lang w:eastAsia="ja-JP"/>
              </w:rPr>
            </w:pPr>
            <w:r w:rsidRPr="006A77F7">
              <w:rPr>
                <w:lang w:eastAsia="ja-JP"/>
              </w:rPr>
              <w:t>38.521-1_TpAnalysisSpur(CA_n2A_n48A)</w:t>
            </w:r>
            <w:r w:rsidR="00B853D3" w:rsidRPr="006A77F7">
              <w:rPr>
                <w:lang w:eastAsia="ja-JP"/>
              </w:rPr>
              <w:t>_v1</w:t>
            </w:r>
            <w:r w:rsidRPr="006A77F7">
              <w:rPr>
                <w:lang w:eastAsia="ja-JP"/>
              </w:rPr>
              <w:t>.zip</w:t>
            </w:r>
          </w:p>
        </w:tc>
        <w:tc>
          <w:tcPr>
            <w:tcW w:w="2355" w:type="dxa"/>
            <w:shd w:val="clear" w:color="auto" w:fill="auto"/>
          </w:tcPr>
          <w:p w14:paraId="6EF5694B" w14:textId="7515F736" w:rsidR="00E2297F" w:rsidRPr="006A77F7" w:rsidRDefault="00E2297F" w:rsidP="00E2297F">
            <w:pPr>
              <w:pStyle w:val="TAC"/>
            </w:pPr>
            <w:r w:rsidRPr="006A77F7">
              <w:t>RAN5#</w:t>
            </w:r>
            <w:r w:rsidR="00B853D3" w:rsidRPr="006A77F7">
              <w:t>100</w:t>
            </w:r>
          </w:p>
        </w:tc>
      </w:tr>
      <w:tr w:rsidR="002E456F" w:rsidRPr="006A77F7" w14:paraId="494257DD" w14:textId="77777777" w:rsidTr="00822785">
        <w:tc>
          <w:tcPr>
            <w:tcW w:w="1514" w:type="dxa"/>
            <w:shd w:val="clear" w:color="auto" w:fill="auto"/>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shd w:val="clear" w:color="auto" w:fill="auto"/>
          </w:tcPr>
          <w:p w14:paraId="4BF3EAA8" w14:textId="569592F2" w:rsidR="002E456F" w:rsidRPr="006A77F7" w:rsidRDefault="002E456F" w:rsidP="002E456F">
            <w:pPr>
              <w:pStyle w:val="TAC"/>
              <w:rPr>
                <w:lang w:eastAsia="zh-CN"/>
              </w:rPr>
            </w:pPr>
            <w:r w:rsidRPr="006A77F7">
              <w:rPr>
                <w:lang w:eastAsia="ja-JP"/>
              </w:rPr>
              <w:t>0</w:t>
            </w:r>
          </w:p>
        </w:tc>
        <w:tc>
          <w:tcPr>
            <w:tcW w:w="4393" w:type="dxa"/>
            <w:shd w:val="clear" w:color="auto" w:fill="auto"/>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shd w:val="clear" w:color="auto" w:fill="auto"/>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shd w:val="clear" w:color="auto" w:fill="auto"/>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shd w:val="clear" w:color="auto" w:fill="auto"/>
          </w:tcPr>
          <w:p w14:paraId="2D189B13" w14:textId="15B9CAA7" w:rsidR="00704BC8" w:rsidRPr="006A77F7" w:rsidRDefault="00704BC8" w:rsidP="00704BC8">
            <w:pPr>
              <w:pStyle w:val="TAC"/>
              <w:rPr>
                <w:lang w:eastAsia="zh-CN"/>
              </w:rPr>
            </w:pPr>
            <w:r w:rsidRPr="006A77F7">
              <w:rPr>
                <w:lang w:eastAsia="zh-CN"/>
              </w:rPr>
              <w:t>3</w:t>
            </w:r>
          </w:p>
        </w:tc>
        <w:tc>
          <w:tcPr>
            <w:tcW w:w="4393" w:type="dxa"/>
            <w:shd w:val="clear" w:color="auto" w:fill="auto"/>
          </w:tcPr>
          <w:p w14:paraId="2401E87E" w14:textId="13A02EE1"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A-n8A).zip</w:t>
            </w:r>
          </w:p>
        </w:tc>
        <w:tc>
          <w:tcPr>
            <w:tcW w:w="2355" w:type="dxa"/>
            <w:shd w:val="clear" w:color="auto" w:fill="auto"/>
          </w:tcPr>
          <w:p w14:paraId="7840F346" w14:textId="033328C9" w:rsidR="00704BC8" w:rsidRPr="006A77F7" w:rsidRDefault="00704BC8" w:rsidP="00704BC8">
            <w:pPr>
              <w:pStyle w:val="TAC"/>
            </w:pPr>
            <w:r w:rsidRPr="006A77F7">
              <w:t>RAN5#</w:t>
            </w:r>
            <w:r w:rsidRPr="006A77F7">
              <w:rPr>
                <w:rFonts w:eastAsia="SimSun"/>
                <w:lang w:eastAsia="zh-CN"/>
              </w:rPr>
              <w:t>100</w:t>
            </w:r>
          </w:p>
        </w:tc>
      </w:tr>
      <w:tr w:rsidR="00FA6715" w:rsidRPr="006A77F7" w14:paraId="266736AB" w14:textId="77777777" w:rsidTr="00B41BAF">
        <w:tc>
          <w:tcPr>
            <w:tcW w:w="1514" w:type="dxa"/>
            <w:shd w:val="clear" w:color="auto" w:fill="auto"/>
          </w:tcPr>
          <w:p w14:paraId="045CE5FE" w14:textId="77777777" w:rsidR="00FA6715" w:rsidRPr="006A77F7" w:rsidRDefault="00FA6715" w:rsidP="00B41BAF">
            <w:pPr>
              <w:pStyle w:val="TAC"/>
            </w:pPr>
            <w:r w:rsidRPr="006A77F7">
              <w:rPr>
                <w:bCs/>
                <w:lang w:eastAsia="ja-JP"/>
              </w:rPr>
              <w:t>CA_n3A-n28A</w:t>
            </w:r>
          </w:p>
        </w:tc>
        <w:tc>
          <w:tcPr>
            <w:tcW w:w="1595" w:type="dxa"/>
            <w:shd w:val="clear" w:color="auto" w:fill="auto"/>
          </w:tcPr>
          <w:p w14:paraId="7AEFF605" w14:textId="77777777" w:rsidR="00FA6715" w:rsidRPr="006A77F7" w:rsidRDefault="00FA6715" w:rsidP="00B41BAF">
            <w:pPr>
              <w:pStyle w:val="TAC"/>
              <w:rPr>
                <w:lang w:eastAsia="zh-CN"/>
              </w:rPr>
            </w:pPr>
            <w:r w:rsidRPr="006A77F7">
              <w:rPr>
                <w:lang w:eastAsia="ja-JP"/>
              </w:rPr>
              <w:t>3</w:t>
            </w:r>
          </w:p>
        </w:tc>
        <w:tc>
          <w:tcPr>
            <w:tcW w:w="4393" w:type="dxa"/>
            <w:shd w:val="clear" w:color="auto" w:fill="auto"/>
          </w:tcPr>
          <w:p w14:paraId="62BE1939" w14:textId="77777777" w:rsidR="00FA6715" w:rsidRPr="006A77F7" w:rsidRDefault="00FA6715" w:rsidP="00B41BAF">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A-n28A).zip</w:t>
            </w:r>
          </w:p>
        </w:tc>
        <w:tc>
          <w:tcPr>
            <w:tcW w:w="2355" w:type="dxa"/>
            <w:shd w:val="clear" w:color="auto" w:fill="auto"/>
          </w:tcPr>
          <w:p w14:paraId="31DA7FD7" w14:textId="77777777" w:rsidR="00FA6715" w:rsidRPr="006A77F7" w:rsidRDefault="00FA6715" w:rsidP="00B41BAF">
            <w:pPr>
              <w:pStyle w:val="TAC"/>
            </w:pPr>
            <w:r w:rsidRPr="006A77F7">
              <w:rPr>
                <w:lang w:eastAsia="ja-JP"/>
              </w:rPr>
              <w:t>RAN5#101</w:t>
            </w:r>
          </w:p>
        </w:tc>
      </w:tr>
      <w:tr w:rsidR="00A4234D" w:rsidRPr="006A77F7" w14:paraId="7AFA387A" w14:textId="77777777" w:rsidTr="00B41BAF">
        <w:tc>
          <w:tcPr>
            <w:tcW w:w="1514" w:type="dxa"/>
            <w:shd w:val="clear" w:color="auto" w:fill="auto"/>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shd w:val="clear" w:color="auto" w:fill="auto"/>
          </w:tcPr>
          <w:p w14:paraId="1A5D882F" w14:textId="5D1A1396" w:rsidR="00A4234D" w:rsidRPr="006A77F7" w:rsidRDefault="00A4234D" w:rsidP="00A4234D">
            <w:pPr>
              <w:pStyle w:val="TAC"/>
              <w:rPr>
                <w:lang w:eastAsia="ja-JP"/>
              </w:rPr>
            </w:pPr>
            <w:r w:rsidRPr="006A77F7">
              <w:rPr>
                <w:lang w:eastAsia="ja-JP"/>
              </w:rPr>
              <w:t>0</w:t>
            </w:r>
          </w:p>
        </w:tc>
        <w:tc>
          <w:tcPr>
            <w:tcW w:w="4393" w:type="dxa"/>
            <w:shd w:val="clear" w:color="auto" w:fill="auto"/>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shd w:val="clear" w:color="auto" w:fill="auto"/>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shd w:val="clear" w:color="auto" w:fill="auto"/>
          </w:tcPr>
          <w:p w14:paraId="2D4C4A5D" w14:textId="446C664B" w:rsidR="00704BC8" w:rsidRPr="006A77F7" w:rsidRDefault="00704BC8" w:rsidP="00704BC8">
            <w:pPr>
              <w:pStyle w:val="TAC"/>
            </w:pPr>
            <w:r w:rsidRPr="006A77F7">
              <w:rPr>
                <w:lang w:eastAsia="zh-CN"/>
              </w:rPr>
              <w:t>CA_n3A-n41A</w:t>
            </w:r>
          </w:p>
        </w:tc>
        <w:tc>
          <w:tcPr>
            <w:tcW w:w="1595" w:type="dxa"/>
            <w:shd w:val="clear" w:color="auto" w:fill="auto"/>
          </w:tcPr>
          <w:p w14:paraId="62CD9059" w14:textId="0D9D308D" w:rsidR="00704BC8" w:rsidRPr="006A77F7" w:rsidRDefault="00704BC8" w:rsidP="00704BC8">
            <w:pPr>
              <w:pStyle w:val="TAC"/>
              <w:rPr>
                <w:lang w:eastAsia="zh-CN"/>
              </w:rPr>
            </w:pPr>
            <w:r w:rsidRPr="006A77F7">
              <w:rPr>
                <w:lang w:eastAsia="zh-CN"/>
              </w:rPr>
              <w:t>6</w:t>
            </w:r>
          </w:p>
        </w:tc>
        <w:tc>
          <w:tcPr>
            <w:tcW w:w="4393" w:type="dxa"/>
            <w:shd w:val="clear" w:color="auto" w:fill="auto"/>
          </w:tcPr>
          <w:p w14:paraId="032799E0" w14:textId="625C5AE0" w:rsidR="00704BC8" w:rsidRPr="006A77F7" w:rsidRDefault="00704BC8" w:rsidP="00704BC8">
            <w:pPr>
              <w:pStyle w:val="TAC"/>
              <w:rPr>
                <w:lang w:eastAsia="ja-JP"/>
              </w:rPr>
            </w:pPr>
            <w:r w:rsidRPr="006A77F7">
              <w:rPr>
                <w:lang w:eastAsia="ja-JP"/>
              </w:rPr>
              <w:t>38.521-1_TpAnalysisSpur(CA_n3A-n41A).zip</w:t>
            </w:r>
          </w:p>
        </w:tc>
        <w:tc>
          <w:tcPr>
            <w:tcW w:w="2355" w:type="dxa"/>
            <w:shd w:val="clear" w:color="auto" w:fill="auto"/>
          </w:tcPr>
          <w:p w14:paraId="2146DD4D" w14:textId="0C17326C" w:rsidR="00704BC8" w:rsidRPr="006A77F7" w:rsidRDefault="00704BC8" w:rsidP="00704BC8">
            <w:pPr>
              <w:pStyle w:val="TAC"/>
            </w:pPr>
            <w:r w:rsidRPr="006A77F7">
              <w:t>RAN5#97</w:t>
            </w:r>
          </w:p>
        </w:tc>
      </w:tr>
      <w:tr w:rsidR="00393186" w:rsidRPr="006A77F7" w14:paraId="5BC0E8AE" w14:textId="77777777" w:rsidTr="00822785">
        <w:tc>
          <w:tcPr>
            <w:tcW w:w="1514" w:type="dxa"/>
            <w:shd w:val="clear" w:color="auto" w:fill="auto"/>
          </w:tcPr>
          <w:p w14:paraId="6D669A8B" w14:textId="77A47624" w:rsidR="00393186" w:rsidRPr="006A77F7" w:rsidRDefault="00393186" w:rsidP="00393186">
            <w:pPr>
              <w:pStyle w:val="TAC"/>
              <w:rPr>
                <w:lang w:eastAsia="zh-CN"/>
              </w:rPr>
            </w:pPr>
            <w:r w:rsidRPr="006A77F7">
              <w:rPr>
                <w:lang w:eastAsia="ja-JP"/>
              </w:rPr>
              <w:t>CA_n3A-n77A</w:t>
            </w:r>
          </w:p>
        </w:tc>
        <w:tc>
          <w:tcPr>
            <w:tcW w:w="1595" w:type="dxa"/>
            <w:shd w:val="clear" w:color="auto" w:fill="auto"/>
          </w:tcPr>
          <w:p w14:paraId="1443BE76" w14:textId="7B554154" w:rsidR="00393186" w:rsidRPr="006A77F7" w:rsidRDefault="00393186" w:rsidP="00393186">
            <w:pPr>
              <w:pStyle w:val="TAC"/>
              <w:rPr>
                <w:lang w:eastAsia="zh-CN"/>
              </w:rPr>
            </w:pPr>
            <w:r w:rsidRPr="006A77F7">
              <w:rPr>
                <w:lang w:eastAsia="ja-JP"/>
              </w:rPr>
              <w:t>1</w:t>
            </w:r>
          </w:p>
        </w:tc>
        <w:tc>
          <w:tcPr>
            <w:tcW w:w="4393" w:type="dxa"/>
            <w:shd w:val="clear" w:color="auto" w:fill="auto"/>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shd w:val="clear" w:color="auto" w:fill="auto"/>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shd w:val="clear" w:color="auto" w:fill="auto"/>
          </w:tcPr>
          <w:p w14:paraId="706F9319" w14:textId="77777777" w:rsidR="00393186" w:rsidRPr="006A77F7" w:rsidRDefault="00393186" w:rsidP="00393186">
            <w:pPr>
              <w:pStyle w:val="TAC"/>
            </w:pPr>
            <w:r w:rsidRPr="006A77F7">
              <w:t>CA_n3A-n78A</w:t>
            </w:r>
          </w:p>
        </w:tc>
        <w:tc>
          <w:tcPr>
            <w:tcW w:w="1595" w:type="dxa"/>
            <w:shd w:val="clear" w:color="auto" w:fill="auto"/>
          </w:tcPr>
          <w:p w14:paraId="036B1EDF" w14:textId="3DA89F0F" w:rsidR="00393186" w:rsidRPr="006A77F7" w:rsidRDefault="00393186" w:rsidP="00393186">
            <w:pPr>
              <w:pStyle w:val="TAC"/>
              <w:rPr>
                <w:lang w:eastAsia="zh-CN"/>
              </w:rPr>
            </w:pPr>
            <w:r w:rsidRPr="006A77F7">
              <w:rPr>
                <w:lang w:eastAsia="zh-CN"/>
              </w:rPr>
              <w:t>4</w:t>
            </w:r>
          </w:p>
        </w:tc>
        <w:tc>
          <w:tcPr>
            <w:tcW w:w="4393" w:type="dxa"/>
            <w:shd w:val="clear" w:color="auto" w:fill="auto"/>
          </w:tcPr>
          <w:p w14:paraId="3F8BFCFF" w14:textId="0C683B4A" w:rsidR="00393186" w:rsidRPr="006A77F7" w:rsidRDefault="00393186" w:rsidP="00393186">
            <w:pPr>
              <w:pStyle w:val="TAC"/>
            </w:pPr>
            <w:r w:rsidRPr="006A77F7">
              <w:rPr>
                <w:lang w:eastAsia="ja-JP"/>
              </w:rPr>
              <w:t>38.521-1_TpAnalysisSpur(CA_n3A-n78A) v1.zip</w:t>
            </w:r>
          </w:p>
        </w:tc>
        <w:tc>
          <w:tcPr>
            <w:tcW w:w="2355" w:type="dxa"/>
            <w:shd w:val="clear" w:color="auto" w:fill="auto"/>
          </w:tcPr>
          <w:p w14:paraId="78758E03" w14:textId="08EAE8F4" w:rsidR="00393186" w:rsidRPr="006A77F7" w:rsidRDefault="00393186" w:rsidP="00393186">
            <w:pPr>
              <w:pStyle w:val="TAC"/>
            </w:pPr>
            <w:r w:rsidRPr="006A77F7">
              <w:t>RAN5#97</w:t>
            </w:r>
          </w:p>
        </w:tc>
      </w:tr>
      <w:tr w:rsidR="00ED0B06" w:rsidRPr="006A77F7" w14:paraId="5A8D7BFF" w14:textId="77777777" w:rsidTr="00822785">
        <w:tc>
          <w:tcPr>
            <w:tcW w:w="1514" w:type="dxa"/>
            <w:shd w:val="clear" w:color="auto" w:fill="auto"/>
          </w:tcPr>
          <w:p w14:paraId="619A82C6" w14:textId="782C07D8" w:rsidR="00ED0B06" w:rsidRPr="006A77F7" w:rsidRDefault="00ED0B06" w:rsidP="00ED0B06">
            <w:pPr>
              <w:pStyle w:val="TAC"/>
            </w:pPr>
            <w:r w:rsidRPr="006A77F7">
              <w:t>CA_n5A-n30A</w:t>
            </w:r>
          </w:p>
        </w:tc>
        <w:tc>
          <w:tcPr>
            <w:tcW w:w="1595" w:type="dxa"/>
            <w:shd w:val="clear" w:color="auto" w:fill="auto"/>
          </w:tcPr>
          <w:p w14:paraId="7F97DAF7" w14:textId="4C35ED58" w:rsidR="00ED0B06" w:rsidRPr="006A77F7" w:rsidRDefault="00ED0B06" w:rsidP="00ED0B06">
            <w:pPr>
              <w:pStyle w:val="TAC"/>
              <w:rPr>
                <w:lang w:eastAsia="zh-CN"/>
              </w:rPr>
            </w:pPr>
            <w:r w:rsidRPr="006A77F7">
              <w:rPr>
                <w:lang w:eastAsia="zh-CN"/>
              </w:rPr>
              <w:t>6</w:t>
            </w:r>
          </w:p>
        </w:tc>
        <w:tc>
          <w:tcPr>
            <w:tcW w:w="4393" w:type="dxa"/>
            <w:shd w:val="clear" w:color="auto" w:fill="auto"/>
          </w:tcPr>
          <w:p w14:paraId="7FB82B4A" w14:textId="4BDF16D2" w:rsidR="00ED0B06" w:rsidRPr="006A77F7" w:rsidRDefault="00ED0B06" w:rsidP="00ED0B06">
            <w:pPr>
              <w:pStyle w:val="TAC"/>
              <w:rPr>
                <w:lang w:eastAsia="ja-JP"/>
              </w:rPr>
            </w:pPr>
            <w:r w:rsidRPr="006A77F7">
              <w:rPr>
                <w:rFonts w:cs="Arial"/>
                <w:lang w:eastAsia="ja-JP"/>
              </w:rPr>
              <w:t>38.521-1_TpAnalysisSpur(CA_n5A-n30A).zip</w:t>
            </w:r>
          </w:p>
        </w:tc>
        <w:tc>
          <w:tcPr>
            <w:tcW w:w="2355" w:type="dxa"/>
            <w:shd w:val="clear" w:color="auto" w:fill="auto"/>
          </w:tcPr>
          <w:p w14:paraId="5761B5EF" w14:textId="487B4590" w:rsidR="00ED0B06" w:rsidRPr="006A77F7" w:rsidRDefault="00ED0B06" w:rsidP="00ED0B06">
            <w:pPr>
              <w:pStyle w:val="TAC"/>
            </w:pPr>
            <w:r w:rsidRPr="006A77F7">
              <w:t>RAN5#103</w:t>
            </w:r>
          </w:p>
        </w:tc>
      </w:tr>
      <w:tr w:rsidR="00393186" w:rsidRPr="006A77F7" w14:paraId="1EFBB1E8" w14:textId="77777777" w:rsidTr="00822785">
        <w:tc>
          <w:tcPr>
            <w:tcW w:w="1514" w:type="dxa"/>
            <w:shd w:val="clear" w:color="auto" w:fill="auto"/>
          </w:tcPr>
          <w:p w14:paraId="29A2FD29" w14:textId="0E0C2A88" w:rsidR="00393186" w:rsidRPr="006A77F7" w:rsidRDefault="00393186" w:rsidP="00393186">
            <w:pPr>
              <w:pStyle w:val="TAC"/>
            </w:pPr>
            <w:r w:rsidRPr="006A77F7">
              <w:t>CA_n5A-n48A</w:t>
            </w:r>
          </w:p>
        </w:tc>
        <w:tc>
          <w:tcPr>
            <w:tcW w:w="1595" w:type="dxa"/>
            <w:shd w:val="clear" w:color="auto" w:fill="auto"/>
          </w:tcPr>
          <w:p w14:paraId="6CD6DBD1" w14:textId="03C86D97" w:rsidR="00393186" w:rsidRPr="006A77F7" w:rsidRDefault="00393186" w:rsidP="00393186">
            <w:pPr>
              <w:pStyle w:val="TAC"/>
              <w:rPr>
                <w:lang w:eastAsia="zh-CN"/>
              </w:rPr>
            </w:pPr>
            <w:r w:rsidRPr="006A77F7">
              <w:rPr>
                <w:lang w:eastAsia="zh-CN"/>
              </w:rPr>
              <w:t>7</w:t>
            </w:r>
          </w:p>
        </w:tc>
        <w:tc>
          <w:tcPr>
            <w:tcW w:w="4393" w:type="dxa"/>
            <w:shd w:val="clear" w:color="auto" w:fill="auto"/>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shd w:val="clear" w:color="auto" w:fill="auto"/>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shd w:val="clear" w:color="auto" w:fill="auto"/>
          </w:tcPr>
          <w:p w14:paraId="551067FE" w14:textId="05D27ACD" w:rsidR="00393186" w:rsidRPr="006A77F7" w:rsidRDefault="00393186" w:rsidP="00393186">
            <w:pPr>
              <w:pStyle w:val="TAC"/>
            </w:pPr>
            <w:r w:rsidRPr="006A77F7">
              <w:t>CA_n5A-n66A</w:t>
            </w:r>
          </w:p>
        </w:tc>
        <w:tc>
          <w:tcPr>
            <w:tcW w:w="1595" w:type="dxa"/>
            <w:shd w:val="clear" w:color="auto" w:fill="auto"/>
          </w:tcPr>
          <w:p w14:paraId="717266CB" w14:textId="76BDACC9" w:rsidR="00393186" w:rsidRPr="006A77F7" w:rsidRDefault="00393186" w:rsidP="00393186">
            <w:pPr>
              <w:pStyle w:val="TAC"/>
              <w:rPr>
                <w:lang w:eastAsia="zh-CN"/>
              </w:rPr>
            </w:pPr>
            <w:r w:rsidRPr="006A77F7">
              <w:rPr>
                <w:lang w:eastAsia="zh-CN"/>
              </w:rPr>
              <w:t>3</w:t>
            </w:r>
          </w:p>
        </w:tc>
        <w:tc>
          <w:tcPr>
            <w:tcW w:w="4393" w:type="dxa"/>
            <w:shd w:val="clear" w:color="auto" w:fill="auto"/>
          </w:tcPr>
          <w:p w14:paraId="4CDE6CB0" w14:textId="659AA290" w:rsidR="00393186" w:rsidRPr="006A77F7" w:rsidRDefault="00393186" w:rsidP="00393186">
            <w:pPr>
              <w:pStyle w:val="TAC"/>
              <w:rPr>
                <w:lang w:eastAsia="ja-JP"/>
              </w:rPr>
            </w:pPr>
            <w:r w:rsidRPr="006A77F7">
              <w:rPr>
                <w:lang w:eastAsia="ja-JP"/>
              </w:rPr>
              <w:t>38.521-1_TpAnalysisSpur(CA_n5A-n66A).zip</w:t>
            </w:r>
          </w:p>
        </w:tc>
        <w:tc>
          <w:tcPr>
            <w:tcW w:w="2355" w:type="dxa"/>
            <w:shd w:val="clear" w:color="auto" w:fill="auto"/>
          </w:tcPr>
          <w:p w14:paraId="0BFC67FE" w14:textId="785B5EC7" w:rsidR="00393186" w:rsidRPr="006A77F7" w:rsidRDefault="00393186" w:rsidP="00393186">
            <w:pPr>
              <w:pStyle w:val="TAC"/>
            </w:pPr>
            <w:r w:rsidRPr="006A77F7">
              <w:t>RAN5#100</w:t>
            </w:r>
          </w:p>
        </w:tc>
      </w:tr>
      <w:tr w:rsidR="00393186" w:rsidRPr="006A77F7" w14:paraId="5F1F5F8F" w14:textId="77777777" w:rsidTr="00822785">
        <w:tc>
          <w:tcPr>
            <w:tcW w:w="1514" w:type="dxa"/>
            <w:shd w:val="clear" w:color="auto" w:fill="auto"/>
          </w:tcPr>
          <w:p w14:paraId="56D01444" w14:textId="77777777" w:rsidR="00393186" w:rsidRPr="006A77F7" w:rsidRDefault="00393186" w:rsidP="00393186">
            <w:pPr>
              <w:pStyle w:val="TAC"/>
            </w:pPr>
            <w:r w:rsidRPr="006A77F7">
              <w:t>CA_n5A-n77A</w:t>
            </w:r>
          </w:p>
        </w:tc>
        <w:tc>
          <w:tcPr>
            <w:tcW w:w="1595" w:type="dxa"/>
            <w:shd w:val="clear" w:color="auto" w:fill="auto"/>
          </w:tcPr>
          <w:p w14:paraId="07A64FBF" w14:textId="77777777" w:rsidR="00393186" w:rsidRPr="006A77F7" w:rsidRDefault="00393186" w:rsidP="00393186">
            <w:pPr>
              <w:pStyle w:val="TAC"/>
              <w:rPr>
                <w:lang w:eastAsia="zh-CN"/>
              </w:rPr>
            </w:pPr>
            <w:r w:rsidRPr="006A77F7">
              <w:rPr>
                <w:lang w:eastAsia="zh-CN"/>
              </w:rPr>
              <w:t>7</w:t>
            </w:r>
          </w:p>
        </w:tc>
        <w:tc>
          <w:tcPr>
            <w:tcW w:w="4393" w:type="dxa"/>
            <w:shd w:val="clear" w:color="auto" w:fill="auto"/>
          </w:tcPr>
          <w:p w14:paraId="124DFA1A" w14:textId="03BC4046"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54807543" w14:textId="0BBC3DA0" w:rsidR="00393186" w:rsidRPr="006A77F7" w:rsidRDefault="00393186" w:rsidP="00393186">
            <w:pPr>
              <w:pStyle w:val="TAC"/>
            </w:pPr>
            <w:r w:rsidRPr="006A77F7">
              <w:t>RAN5#</w:t>
            </w:r>
            <w:r w:rsidR="00B853D3" w:rsidRPr="006A77F7">
              <w:t>100</w:t>
            </w:r>
          </w:p>
        </w:tc>
      </w:tr>
      <w:tr w:rsidR="00D63741" w:rsidRPr="006A77F7" w14:paraId="43AB5C17" w14:textId="77777777" w:rsidTr="00822785">
        <w:tc>
          <w:tcPr>
            <w:tcW w:w="1514" w:type="dxa"/>
            <w:shd w:val="clear" w:color="auto" w:fill="auto"/>
          </w:tcPr>
          <w:p w14:paraId="0091F419" w14:textId="6DF63600" w:rsidR="00D63741" w:rsidRPr="006A77F7" w:rsidRDefault="00D63741" w:rsidP="00D63741">
            <w:pPr>
              <w:pStyle w:val="TAC"/>
            </w:pPr>
            <w:r w:rsidRPr="006A77F7">
              <w:t>CA_n5A-n78A</w:t>
            </w:r>
          </w:p>
        </w:tc>
        <w:tc>
          <w:tcPr>
            <w:tcW w:w="1595" w:type="dxa"/>
            <w:shd w:val="clear" w:color="auto" w:fill="auto"/>
          </w:tcPr>
          <w:p w14:paraId="7A4E14FB" w14:textId="198280D5" w:rsidR="00D63741" w:rsidRPr="006A77F7" w:rsidRDefault="00D63741" w:rsidP="00D63741">
            <w:pPr>
              <w:pStyle w:val="TAC"/>
              <w:rPr>
                <w:lang w:eastAsia="zh-CN"/>
              </w:rPr>
            </w:pPr>
            <w:r w:rsidRPr="006A77F7">
              <w:rPr>
                <w:lang w:eastAsia="zh-CN"/>
              </w:rPr>
              <w:t>8</w:t>
            </w:r>
          </w:p>
        </w:tc>
        <w:tc>
          <w:tcPr>
            <w:tcW w:w="4393" w:type="dxa"/>
            <w:shd w:val="clear" w:color="auto" w:fill="auto"/>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shd w:val="clear" w:color="auto" w:fill="auto"/>
          </w:tcPr>
          <w:p w14:paraId="17B63210" w14:textId="7D2BE26E" w:rsidR="00D63741" w:rsidRPr="006A77F7" w:rsidRDefault="00D63741" w:rsidP="00D63741">
            <w:pPr>
              <w:pStyle w:val="TAC"/>
            </w:pPr>
            <w:r w:rsidRPr="006A77F7">
              <w:t>RAN5#105</w:t>
            </w:r>
          </w:p>
        </w:tc>
      </w:tr>
      <w:tr w:rsidR="00393186" w:rsidRPr="006A77F7" w14:paraId="3DD069DE" w14:textId="77777777" w:rsidTr="00822785">
        <w:tc>
          <w:tcPr>
            <w:tcW w:w="1514" w:type="dxa"/>
            <w:shd w:val="clear" w:color="auto" w:fill="auto"/>
          </w:tcPr>
          <w:p w14:paraId="3CA2A5D7" w14:textId="77777777" w:rsidR="00393186" w:rsidRPr="006A77F7" w:rsidRDefault="00393186" w:rsidP="00393186">
            <w:pPr>
              <w:pStyle w:val="TAC"/>
            </w:pPr>
            <w:r w:rsidRPr="006A77F7">
              <w:t>CA_n8A-n78A</w:t>
            </w:r>
          </w:p>
        </w:tc>
        <w:tc>
          <w:tcPr>
            <w:tcW w:w="1595" w:type="dxa"/>
            <w:shd w:val="clear" w:color="auto" w:fill="auto"/>
          </w:tcPr>
          <w:p w14:paraId="46C102B8" w14:textId="685E68B3" w:rsidR="00393186" w:rsidRPr="006A77F7" w:rsidRDefault="00393186" w:rsidP="00393186">
            <w:pPr>
              <w:pStyle w:val="TAC"/>
              <w:rPr>
                <w:lang w:eastAsia="zh-CN"/>
              </w:rPr>
            </w:pPr>
            <w:r w:rsidRPr="006A77F7">
              <w:rPr>
                <w:lang w:eastAsia="zh-CN"/>
              </w:rPr>
              <w:t>5</w:t>
            </w:r>
          </w:p>
        </w:tc>
        <w:tc>
          <w:tcPr>
            <w:tcW w:w="4393" w:type="dxa"/>
            <w:shd w:val="clear" w:color="auto" w:fill="auto"/>
          </w:tcPr>
          <w:p w14:paraId="75922FF9" w14:textId="097298F0" w:rsidR="00393186" w:rsidRPr="006A77F7" w:rsidRDefault="00393186" w:rsidP="00393186">
            <w:pPr>
              <w:pStyle w:val="TAC"/>
            </w:pPr>
            <w:r w:rsidRPr="006A77F7">
              <w:rPr>
                <w:lang w:eastAsia="ja-JP"/>
              </w:rPr>
              <w:t>38.521-1_TpAnalysisSpur(CA_n8A-n78A) v1.zip</w:t>
            </w:r>
          </w:p>
        </w:tc>
        <w:tc>
          <w:tcPr>
            <w:tcW w:w="2355" w:type="dxa"/>
            <w:shd w:val="clear" w:color="auto" w:fill="auto"/>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shd w:val="clear" w:color="auto" w:fill="auto"/>
          </w:tcPr>
          <w:p w14:paraId="6E6ACAC1" w14:textId="3A64BE9D" w:rsidR="00870EBD" w:rsidRPr="006A77F7" w:rsidRDefault="00870EBD" w:rsidP="00870EBD">
            <w:pPr>
              <w:pStyle w:val="TAC"/>
            </w:pPr>
            <w:r w:rsidRPr="006A77F7">
              <w:t>CA_n14A-n30A</w:t>
            </w:r>
          </w:p>
        </w:tc>
        <w:tc>
          <w:tcPr>
            <w:tcW w:w="1595" w:type="dxa"/>
            <w:shd w:val="clear" w:color="auto" w:fill="auto"/>
          </w:tcPr>
          <w:p w14:paraId="11F14A33" w14:textId="45F1691F" w:rsidR="00870EBD" w:rsidRPr="006A77F7" w:rsidRDefault="00870EBD" w:rsidP="00870EBD">
            <w:pPr>
              <w:pStyle w:val="TAC"/>
              <w:rPr>
                <w:lang w:eastAsia="zh-CN"/>
              </w:rPr>
            </w:pPr>
            <w:r w:rsidRPr="006A77F7">
              <w:rPr>
                <w:lang w:eastAsia="zh-CN"/>
              </w:rPr>
              <w:t>2</w:t>
            </w:r>
          </w:p>
        </w:tc>
        <w:tc>
          <w:tcPr>
            <w:tcW w:w="4393" w:type="dxa"/>
            <w:shd w:val="clear" w:color="auto" w:fill="auto"/>
          </w:tcPr>
          <w:p w14:paraId="70B83235" w14:textId="595AAD2A" w:rsidR="00870EBD" w:rsidRPr="006A77F7" w:rsidRDefault="00870EBD" w:rsidP="00870EBD">
            <w:pPr>
              <w:pStyle w:val="TAC"/>
              <w:rPr>
                <w:lang w:eastAsia="ja-JP"/>
              </w:rPr>
            </w:pPr>
            <w:r w:rsidRPr="006A77F7">
              <w:rPr>
                <w:lang w:eastAsia="ja-JP"/>
              </w:rPr>
              <w:t>38.521-1_TpAnalysisSpur(CA_n14A-n30A).zip</w:t>
            </w:r>
          </w:p>
        </w:tc>
        <w:tc>
          <w:tcPr>
            <w:tcW w:w="2355" w:type="dxa"/>
            <w:shd w:val="clear" w:color="auto" w:fill="auto"/>
          </w:tcPr>
          <w:p w14:paraId="656B177C" w14:textId="06B21B79" w:rsidR="00870EBD" w:rsidRPr="006A77F7" w:rsidRDefault="00870EBD" w:rsidP="00870EBD">
            <w:pPr>
              <w:pStyle w:val="TAC"/>
            </w:pPr>
            <w:r w:rsidRPr="006A77F7">
              <w:t>RAN5#101</w:t>
            </w:r>
          </w:p>
        </w:tc>
      </w:tr>
      <w:tr w:rsidR="00870EBD" w:rsidRPr="006A77F7" w14:paraId="7006097E" w14:textId="77777777" w:rsidTr="00822785">
        <w:tc>
          <w:tcPr>
            <w:tcW w:w="1514" w:type="dxa"/>
            <w:shd w:val="clear" w:color="auto" w:fill="auto"/>
          </w:tcPr>
          <w:p w14:paraId="15A85BC8" w14:textId="79D4A40E" w:rsidR="00870EBD" w:rsidRPr="006A77F7" w:rsidRDefault="00870EBD" w:rsidP="00870EBD">
            <w:pPr>
              <w:pStyle w:val="TAC"/>
            </w:pPr>
            <w:r w:rsidRPr="006A77F7">
              <w:t>CA_n14A-n66A</w:t>
            </w:r>
          </w:p>
        </w:tc>
        <w:tc>
          <w:tcPr>
            <w:tcW w:w="1595" w:type="dxa"/>
            <w:shd w:val="clear" w:color="auto" w:fill="auto"/>
          </w:tcPr>
          <w:p w14:paraId="76D5D521" w14:textId="6DA6A8A4" w:rsidR="00870EBD" w:rsidRPr="006A77F7" w:rsidRDefault="00870EBD" w:rsidP="00870EBD">
            <w:pPr>
              <w:pStyle w:val="TAC"/>
              <w:rPr>
                <w:lang w:eastAsia="zh-CN"/>
              </w:rPr>
            </w:pPr>
            <w:r w:rsidRPr="006A77F7">
              <w:rPr>
                <w:lang w:eastAsia="zh-CN"/>
              </w:rPr>
              <w:t>2</w:t>
            </w:r>
          </w:p>
        </w:tc>
        <w:tc>
          <w:tcPr>
            <w:tcW w:w="4393" w:type="dxa"/>
            <w:shd w:val="clear" w:color="auto" w:fill="auto"/>
          </w:tcPr>
          <w:p w14:paraId="045E4C27" w14:textId="2DA089A6" w:rsidR="00870EBD" w:rsidRPr="006A77F7" w:rsidRDefault="00870EBD" w:rsidP="00870EBD">
            <w:pPr>
              <w:pStyle w:val="TAC"/>
              <w:rPr>
                <w:lang w:eastAsia="ja-JP"/>
              </w:rPr>
            </w:pPr>
            <w:r w:rsidRPr="006A77F7">
              <w:rPr>
                <w:lang w:eastAsia="ja-JP"/>
              </w:rPr>
              <w:t>38.521-1_TpAnalysisSpur(CA_n14A-n66A).zip</w:t>
            </w:r>
          </w:p>
        </w:tc>
        <w:tc>
          <w:tcPr>
            <w:tcW w:w="2355" w:type="dxa"/>
            <w:shd w:val="clear" w:color="auto" w:fill="auto"/>
          </w:tcPr>
          <w:p w14:paraId="309C1CB5" w14:textId="02CD78B4" w:rsidR="00870EBD" w:rsidRPr="006A77F7" w:rsidRDefault="00870EBD" w:rsidP="00870EBD">
            <w:pPr>
              <w:pStyle w:val="TAC"/>
            </w:pPr>
            <w:r w:rsidRPr="006A77F7">
              <w:t>RAN5#101</w:t>
            </w:r>
          </w:p>
        </w:tc>
      </w:tr>
      <w:tr w:rsidR="00870EBD" w:rsidRPr="006A77F7" w14:paraId="6FE8F4C3" w14:textId="77777777" w:rsidTr="00822785">
        <w:tc>
          <w:tcPr>
            <w:tcW w:w="1514" w:type="dxa"/>
            <w:shd w:val="clear" w:color="auto" w:fill="auto"/>
          </w:tcPr>
          <w:p w14:paraId="3F9E6992" w14:textId="1F9C4B3D" w:rsidR="00870EBD" w:rsidRPr="006A77F7" w:rsidRDefault="00870EBD" w:rsidP="00870EBD">
            <w:pPr>
              <w:pStyle w:val="TAC"/>
            </w:pPr>
            <w:r w:rsidRPr="006A77F7">
              <w:t>CA_n14A-n77A</w:t>
            </w:r>
          </w:p>
        </w:tc>
        <w:tc>
          <w:tcPr>
            <w:tcW w:w="1595" w:type="dxa"/>
            <w:shd w:val="clear" w:color="auto" w:fill="auto"/>
          </w:tcPr>
          <w:p w14:paraId="3B44CECC" w14:textId="49FF1F54" w:rsidR="00870EBD" w:rsidRPr="006A77F7" w:rsidRDefault="00870EBD" w:rsidP="00870EBD">
            <w:pPr>
              <w:pStyle w:val="TAC"/>
              <w:rPr>
                <w:lang w:eastAsia="zh-CN"/>
              </w:rPr>
            </w:pPr>
            <w:r w:rsidRPr="006A77F7">
              <w:rPr>
                <w:lang w:eastAsia="zh-CN"/>
              </w:rPr>
              <w:t>2</w:t>
            </w:r>
          </w:p>
        </w:tc>
        <w:tc>
          <w:tcPr>
            <w:tcW w:w="4393" w:type="dxa"/>
            <w:shd w:val="clear" w:color="auto" w:fill="auto"/>
          </w:tcPr>
          <w:p w14:paraId="59BE29E5" w14:textId="5B61C4E3" w:rsidR="00870EBD" w:rsidRPr="006A77F7" w:rsidRDefault="00870EBD" w:rsidP="00870EBD">
            <w:pPr>
              <w:pStyle w:val="TAC"/>
              <w:rPr>
                <w:lang w:eastAsia="ja-JP"/>
              </w:rPr>
            </w:pPr>
            <w:r w:rsidRPr="006A77F7">
              <w:rPr>
                <w:lang w:eastAsia="ja-JP"/>
              </w:rPr>
              <w:t>38.521-1_TpAnalysisSpur(CA_n14A-n77A).zip</w:t>
            </w:r>
          </w:p>
        </w:tc>
        <w:tc>
          <w:tcPr>
            <w:tcW w:w="2355" w:type="dxa"/>
            <w:shd w:val="clear" w:color="auto" w:fill="auto"/>
          </w:tcPr>
          <w:p w14:paraId="6F5A2276" w14:textId="50CB1D78" w:rsidR="00870EBD" w:rsidRPr="006A77F7" w:rsidRDefault="00870EBD" w:rsidP="00870EBD">
            <w:pPr>
              <w:pStyle w:val="TAC"/>
            </w:pPr>
            <w:r w:rsidRPr="006A77F7">
              <w:t>RAN5#101</w:t>
            </w:r>
          </w:p>
        </w:tc>
      </w:tr>
      <w:tr w:rsidR="00393186" w:rsidRPr="006A77F7" w14:paraId="78F1A16E" w14:textId="77777777" w:rsidTr="00822785">
        <w:tc>
          <w:tcPr>
            <w:tcW w:w="1514" w:type="dxa"/>
            <w:shd w:val="clear" w:color="auto" w:fill="auto"/>
          </w:tcPr>
          <w:p w14:paraId="7249D6F2" w14:textId="4A1A5771" w:rsidR="00393186" w:rsidRPr="006A77F7" w:rsidRDefault="00393186" w:rsidP="00393186">
            <w:pPr>
              <w:pStyle w:val="TAC"/>
            </w:pPr>
            <w:r w:rsidRPr="006A77F7">
              <w:t>CA_n20A-n78A</w:t>
            </w:r>
          </w:p>
        </w:tc>
        <w:tc>
          <w:tcPr>
            <w:tcW w:w="1595" w:type="dxa"/>
            <w:shd w:val="clear" w:color="auto" w:fill="auto"/>
          </w:tcPr>
          <w:p w14:paraId="15C7F90E" w14:textId="6F995DD1" w:rsidR="00393186" w:rsidRPr="006A77F7" w:rsidRDefault="00393186" w:rsidP="00393186">
            <w:pPr>
              <w:pStyle w:val="TAC"/>
              <w:rPr>
                <w:lang w:eastAsia="zh-CN"/>
              </w:rPr>
            </w:pPr>
            <w:r w:rsidRPr="006A77F7">
              <w:t>5</w:t>
            </w:r>
          </w:p>
        </w:tc>
        <w:tc>
          <w:tcPr>
            <w:tcW w:w="4393" w:type="dxa"/>
            <w:shd w:val="clear" w:color="auto" w:fill="auto"/>
          </w:tcPr>
          <w:p w14:paraId="33AA3A5F" w14:textId="69B11DF9" w:rsidR="00393186" w:rsidRPr="006A77F7" w:rsidRDefault="00393186" w:rsidP="00393186">
            <w:pPr>
              <w:pStyle w:val="TAC"/>
              <w:rPr>
                <w:lang w:eastAsia="ja-JP"/>
              </w:rPr>
            </w:pPr>
            <w:r w:rsidRPr="006A77F7">
              <w:t>38.521-1_TpAnalysisSpur(CA_n20A-n78A).zip</w:t>
            </w:r>
          </w:p>
        </w:tc>
        <w:tc>
          <w:tcPr>
            <w:tcW w:w="2355" w:type="dxa"/>
            <w:shd w:val="clear" w:color="auto" w:fill="auto"/>
          </w:tcPr>
          <w:p w14:paraId="248E0F67" w14:textId="4AD7CDD2" w:rsidR="00393186" w:rsidRPr="006A77F7" w:rsidRDefault="00393186" w:rsidP="00393186">
            <w:pPr>
              <w:pStyle w:val="TAC"/>
            </w:pPr>
            <w:r w:rsidRPr="006A77F7">
              <w:t>RAN5#100</w:t>
            </w:r>
          </w:p>
        </w:tc>
      </w:tr>
      <w:tr w:rsidR="00393186" w:rsidRPr="006A77F7" w14:paraId="248071CC" w14:textId="77777777" w:rsidTr="00822785">
        <w:tc>
          <w:tcPr>
            <w:tcW w:w="1514" w:type="dxa"/>
            <w:shd w:val="clear" w:color="auto" w:fill="auto"/>
          </w:tcPr>
          <w:p w14:paraId="177968FA" w14:textId="46591457" w:rsidR="00393186" w:rsidRPr="006A77F7" w:rsidRDefault="00393186" w:rsidP="00393186">
            <w:pPr>
              <w:pStyle w:val="TAC"/>
            </w:pPr>
            <w:r w:rsidRPr="006A77F7">
              <w:t>CA_n24A-n41A</w:t>
            </w:r>
          </w:p>
        </w:tc>
        <w:tc>
          <w:tcPr>
            <w:tcW w:w="1595" w:type="dxa"/>
            <w:shd w:val="clear" w:color="auto" w:fill="auto"/>
          </w:tcPr>
          <w:p w14:paraId="27BCEA6E" w14:textId="626E1B87" w:rsidR="00393186" w:rsidRPr="006A77F7" w:rsidRDefault="00393186" w:rsidP="00393186">
            <w:pPr>
              <w:pStyle w:val="TAC"/>
              <w:rPr>
                <w:lang w:eastAsia="zh-CN"/>
              </w:rPr>
            </w:pPr>
            <w:r w:rsidRPr="006A77F7">
              <w:rPr>
                <w:lang w:eastAsia="zh-CN"/>
              </w:rPr>
              <w:t>5</w:t>
            </w:r>
          </w:p>
        </w:tc>
        <w:tc>
          <w:tcPr>
            <w:tcW w:w="4393" w:type="dxa"/>
            <w:shd w:val="clear" w:color="auto" w:fill="auto"/>
          </w:tcPr>
          <w:p w14:paraId="157A4CDD" w14:textId="352306A6" w:rsidR="00393186" w:rsidRPr="006A77F7" w:rsidRDefault="00393186" w:rsidP="00393186">
            <w:pPr>
              <w:pStyle w:val="TAC"/>
              <w:rPr>
                <w:lang w:eastAsia="ja-JP"/>
              </w:rPr>
            </w:pPr>
            <w:r w:rsidRPr="006A77F7">
              <w:rPr>
                <w:lang w:eastAsia="ja-JP"/>
              </w:rPr>
              <w:t>38.521-1_TpAnalysisSpur(CA_n24A-n41A).zip</w:t>
            </w:r>
          </w:p>
        </w:tc>
        <w:tc>
          <w:tcPr>
            <w:tcW w:w="2355" w:type="dxa"/>
            <w:shd w:val="clear" w:color="auto" w:fill="auto"/>
          </w:tcPr>
          <w:p w14:paraId="0FE37808" w14:textId="1DC2FC3E" w:rsidR="00393186" w:rsidRPr="006A77F7" w:rsidRDefault="00393186" w:rsidP="00393186">
            <w:pPr>
              <w:pStyle w:val="TAC"/>
            </w:pPr>
            <w:r w:rsidRPr="006A77F7">
              <w:t>RAN5#95e</w:t>
            </w:r>
          </w:p>
        </w:tc>
      </w:tr>
      <w:tr w:rsidR="00393186" w:rsidRPr="006A77F7" w14:paraId="7E0DF534" w14:textId="77777777" w:rsidTr="00822785">
        <w:tc>
          <w:tcPr>
            <w:tcW w:w="1514" w:type="dxa"/>
            <w:shd w:val="clear" w:color="auto" w:fill="auto"/>
          </w:tcPr>
          <w:p w14:paraId="63B33ABC" w14:textId="632D0753" w:rsidR="00393186" w:rsidRPr="006A77F7" w:rsidRDefault="00393186" w:rsidP="00393186">
            <w:pPr>
              <w:pStyle w:val="TAC"/>
            </w:pPr>
            <w:r w:rsidRPr="006A77F7">
              <w:t>CA_n24A-n48A</w:t>
            </w:r>
          </w:p>
        </w:tc>
        <w:tc>
          <w:tcPr>
            <w:tcW w:w="1595" w:type="dxa"/>
            <w:shd w:val="clear" w:color="auto" w:fill="auto"/>
          </w:tcPr>
          <w:p w14:paraId="6DE12D30" w14:textId="517EF80F" w:rsidR="00393186" w:rsidRPr="006A77F7" w:rsidRDefault="00393186" w:rsidP="00393186">
            <w:pPr>
              <w:pStyle w:val="TAC"/>
              <w:rPr>
                <w:lang w:eastAsia="zh-CN"/>
              </w:rPr>
            </w:pPr>
            <w:r w:rsidRPr="006A77F7">
              <w:rPr>
                <w:lang w:eastAsia="zh-CN"/>
              </w:rPr>
              <w:t>2</w:t>
            </w:r>
          </w:p>
        </w:tc>
        <w:tc>
          <w:tcPr>
            <w:tcW w:w="4393" w:type="dxa"/>
            <w:shd w:val="clear" w:color="auto" w:fill="auto"/>
          </w:tcPr>
          <w:p w14:paraId="728F840B" w14:textId="0EFF296D" w:rsidR="00393186" w:rsidRPr="006A77F7" w:rsidRDefault="00393186" w:rsidP="00393186">
            <w:pPr>
              <w:pStyle w:val="TAC"/>
              <w:rPr>
                <w:lang w:eastAsia="ja-JP"/>
              </w:rPr>
            </w:pPr>
            <w:r w:rsidRPr="006A77F7">
              <w:rPr>
                <w:lang w:eastAsia="ja-JP"/>
              </w:rPr>
              <w:t>38.521-1_TpAnalysisSpur(CA_n24A-n48A).zip</w:t>
            </w:r>
          </w:p>
        </w:tc>
        <w:tc>
          <w:tcPr>
            <w:tcW w:w="2355" w:type="dxa"/>
            <w:shd w:val="clear" w:color="auto" w:fill="auto"/>
          </w:tcPr>
          <w:p w14:paraId="06C992B6" w14:textId="5C538AAC" w:rsidR="00393186" w:rsidRPr="006A77F7" w:rsidRDefault="00393186" w:rsidP="00393186">
            <w:pPr>
              <w:pStyle w:val="TAC"/>
            </w:pPr>
            <w:r w:rsidRPr="006A77F7">
              <w:t>RAN5#95e</w:t>
            </w:r>
          </w:p>
        </w:tc>
      </w:tr>
      <w:tr w:rsidR="00393186" w:rsidRPr="006A77F7" w14:paraId="1627E216" w14:textId="77777777" w:rsidTr="00822785">
        <w:tc>
          <w:tcPr>
            <w:tcW w:w="1514" w:type="dxa"/>
            <w:shd w:val="clear" w:color="auto" w:fill="auto"/>
          </w:tcPr>
          <w:p w14:paraId="27E82391" w14:textId="54DED206" w:rsidR="00393186" w:rsidRPr="006A77F7" w:rsidRDefault="00393186" w:rsidP="00393186">
            <w:pPr>
              <w:pStyle w:val="TAC"/>
            </w:pPr>
            <w:r w:rsidRPr="006A77F7">
              <w:t>CA_n24A-n77A</w:t>
            </w:r>
          </w:p>
        </w:tc>
        <w:tc>
          <w:tcPr>
            <w:tcW w:w="1595" w:type="dxa"/>
            <w:shd w:val="clear" w:color="auto" w:fill="auto"/>
          </w:tcPr>
          <w:p w14:paraId="0FA938A3" w14:textId="032C18DC" w:rsidR="00393186" w:rsidRPr="006A77F7" w:rsidRDefault="00393186" w:rsidP="00393186">
            <w:pPr>
              <w:pStyle w:val="TAC"/>
              <w:rPr>
                <w:lang w:eastAsia="zh-CN"/>
              </w:rPr>
            </w:pPr>
            <w:r w:rsidRPr="006A77F7">
              <w:rPr>
                <w:lang w:eastAsia="zh-CN"/>
              </w:rPr>
              <w:t>4</w:t>
            </w:r>
          </w:p>
        </w:tc>
        <w:tc>
          <w:tcPr>
            <w:tcW w:w="4393" w:type="dxa"/>
            <w:shd w:val="clear" w:color="auto" w:fill="auto"/>
          </w:tcPr>
          <w:p w14:paraId="69EE7936" w14:textId="4DC259E2" w:rsidR="00393186" w:rsidRPr="006A77F7" w:rsidRDefault="00393186" w:rsidP="00393186">
            <w:pPr>
              <w:pStyle w:val="TAC"/>
              <w:rPr>
                <w:lang w:eastAsia="ja-JP"/>
              </w:rPr>
            </w:pPr>
            <w:r w:rsidRPr="006A77F7">
              <w:rPr>
                <w:lang w:eastAsia="ja-JP"/>
              </w:rPr>
              <w:t>38.521-1_TpAnalysisSpur(CA_n24A-n77A).zip</w:t>
            </w:r>
          </w:p>
        </w:tc>
        <w:tc>
          <w:tcPr>
            <w:tcW w:w="2355" w:type="dxa"/>
            <w:shd w:val="clear" w:color="auto" w:fill="auto"/>
          </w:tcPr>
          <w:p w14:paraId="7CAD0F10" w14:textId="0BFBD283" w:rsidR="00393186" w:rsidRPr="006A77F7" w:rsidRDefault="00393186" w:rsidP="00393186">
            <w:pPr>
              <w:pStyle w:val="TAC"/>
            </w:pPr>
            <w:r w:rsidRPr="006A77F7">
              <w:t>RAN5#95e</w:t>
            </w:r>
          </w:p>
        </w:tc>
      </w:tr>
      <w:tr w:rsidR="00870EBD" w:rsidRPr="006A77F7" w14:paraId="0DAFC9EF" w14:textId="77777777" w:rsidTr="00822785">
        <w:tc>
          <w:tcPr>
            <w:tcW w:w="1514" w:type="dxa"/>
            <w:shd w:val="clear" w:color="auto" w:fill="auto"/>
          </w:tcPr>
          <w:p w14:paraId="0A101B12" w14:textId="19D781B7" w:rsidR="00870EBD" w:rsidRPr="006A77F7" w:rsidRDefault="00870EBD" w:rsidP="00870EBD">
            <w:pPr>
              <w:pStyle w:val="TAC"/>
            </w:pPr>
            <w:r w:rsidRPr="006A77F7">
              <w:t>CA_n25A-n66A</w:t>
            </w:r>
          </w:p>
        </w:tc>
        <w:tc>
          <w:tcPr>
            <w:tcW w:w="1595" w:type="dxa"/>
            <w:shd w:val="clear" w:color="auto" w:fill="auto"/>
          </w:tcPr>
          <w:p w14:paraId="26EB310C" w14:textId="7B98014C" w:rsidR="00870EBD" w:rsidRPr="006A77F7" w:rsidRDefault="00870EBD" w:rsidP="00870EBD">
            <w:pPr>
              <w:pStyle w:val="TAC"/>
              <w:rPr>
                <w:lang w:eastAsia="zh-CN"/>
              </w:rPr>
            </w:pPr>
            <w:r w:rsidRPr="006A77F7">
              <w:rPr>
                <w:lang w:eastAsia="zh-CN"/>
              </w:rPr>
              <w:t>5</w:t>
            </w:r>
          </w:p>
        </w:tc>
        <w:tc>
          <w:tcPr>
            <w:tcW w:w="4393" w:type="dxa"/>
            <w:shd w:val="clear" w:color="auto" w:fill="auto"/>
          </w:tcPr>
          <w:p w14:paraId="27C552FB" w14:textId="1176CD2E" w:rsidR="00870EBD" w:rsidRPr="006A77F7" w:rsidRDefault="00870EBD" w:rsidP="00870EBD">
            <w:pPr>
              <w:pStyle w:val="TAC"/>
              <w:rPr>
                <w:lang w:eastAsia="ja-JP"/>
              </w:rPr>
            </w:pPr>
            <w:r w:rsidRPr="006A77F7">
              <w:rPr>
                <w:lang w:eastAsia="ja-JP"/>
              </w:rPr>
              <w:t>38.521-1_TpAnalysisSpur(CA_n25A-n66A).zip</w:t>
            </w:r>
          </w:p>
        </w:tc>
        <w:tc>
          <w:tcPr>
            <w:tcW w:w="2355" w:type="dxa"/>
            <w:shd w:val="clear" w:color="auto" w:fill="auto"/>
          </w:tcPr>
          <w:p w14:paraId="580D34CF" w14:textId="15AA07E6" w:rsidR="00870EBD" w:rsidRPr="006A77F7" w:rsidRDefault="00870EBD" w:rsidP="00870EBD">
            <w:pPr>
              <w:pStyle w:val="TAC"/>
            </w:pPr>
            <w:r w:rsidRPr="006A77F7">
              <w:t>RAN5#101</w:t>
            </w:r>
          </w:p>
        </w:tc>
      </w:tr>
      <w:tr w:rsidR="00870EBD" w:rsidRPr="006A77F7" w14:paraId="106903BC" w14:textId="77777777" w:rsidTr="00822785">
        <w:tc>
          <w:tcPr>
            <w:tcW w:w="1514" w:type="dxa"/>
            <w:shd w:val="clear" w:color="auto" w:fill="auto"/>
          </w:tcPr>
          <w:p w14:paraId="3F117096" w14:textId="36FDC026" w:rsidR="00870EBD" w:rsidRPr="006A77F7" w:rsidRDefault="00870EBD" w:rsidP="00870EBD">
            <w:pPr>
              <w:pStyle w:val="TAC"/>
            </w:pPr>
            <w:r w:rsidRPr="006A77F7">
              <w:t>CA_n25A-n77A</w:t>
            </w:r>
          </w:p>
        </w:tc>
        <w:tc>
          <w:tcPr>
            <w:tcW w:w="1595" w:type="dxa"/>
            <w:shd w:val="clear" w:color="auto" w:fill="auto"/>
          </w:tcPr>
          <w:p w14:paraId="1B18F08D" w14:textId="3FC1311F" w:rsidR="00870EBD" w:rsidRPr="006A77F7" w:rsidRDefault="00870EBD" w:rsidP="00870EBD">
            <w:pPr>
              <w:pStyle w:val="TAC"/>
              <w:rPr>
                <w:lang w:eastAsia="zh-CN"/>
              </w:rPr>
            </w:pPr>
            <w:r w:rsidRPr="006A77F7">
              <w:rPr>
                <w:lang w:eastAsia="zh-CN"/>
              </w:rPr>
              <w:t>3</w:t>
            </w:r>
          </w:p>
        </w:tc>
        <w:tc>
          <w:tcPr>
            <w:tcW w:w="4393" w:type="dxa"/>
            <w:shd w:val="clear" w:color="auto" w:fill="auto"/>
          </w:tcPr>
          <w:p w14:paraId="26D124B2" w14:textId="71863864" w:rsidR="00870EBD" w:rsidRPr="006A77F7" w:rsidRDefault="00870EBD" w:rsidP="00870EBD">
            <w:pPr>
              <w:pStyle w:val="TAC"/>
              <w:rPr>
                <w:lang w:eastAsia="ja-JP"/>
              </w:rPr>
            </w:pPr>
            <w:r w:rsidRPr="006A77F7">
              <w:rPr>
                <w:lang w:eastAsia="ja-JP"/>
              </w:rPr>
              <w:t>38.521-1_TpAnalysisSpur(CA_n25A-n77A).zip</w:t>
            </w:r>
          </w:p>
        </w:tc>
        <w:tc>
          <w:tcPr>
            <w:tcW w:w="2355" w:type="dxa"/>
            <w:shd w:val="clear" w:color="auto" w:fill="auto"/>
          </w:tcPr>
          <w:p w14:paraId="4079817A" w14:textId="452E5521" w:rsidR="00870EBD" w:rsidRPr="006A77F7" w:rsidRDefault="00870EBD" w:rsidP="00870EBD">
            <w:pPr>
              <w:pStyle w:val="TAC"/>
            </w:pPr>
            <w:r w:rsidRPr="006A77F7">
              <w:t>RAN5#101</w:t>
            </w:r>
          </w:p>
        </w:tc>
      </w:tr>
      <w:tr w:rsidR="00870EBD" w:rsidRPr="006A77F7" w14:paraId="6D4AFE17" w14:textId="77777777" w:rsidTr="00822785">
        <w:tc>
          <w:tcPr>
            <w:tcW w:w="1514" w:type="dxa"/>
            <w:shd w:val="clear" w:color="auto" w:fill="auto"/>
          </w:tcPr>
          <w:p w14:paraId="57A0492C" w14:textId="1D84B61F" w:rsidR="00870EBD" w:rsidRPr="006A77F7" w:rsidRDefault="00870EBD" w:rsidP="00870EBD">
            <w:pPr>
              <w:pStyle w:val="TAC"/>
            </w:pPr>
            <w:r w:rsidRPr="006A77F7">
              <w:t>CA_n25A-n78A</w:t>
            </w:r>
          </w:p>
        </w:tc>
        <w:tc>
          <w:tcPr>
            <w:tcW w:w="1595" w:type="dxa"/>
            <w:shd w:val="clear" w:color="auto" w:fill="auto"/>
          </w:tcPr>
          <w:p w14:paraId="3B23F3FA" w14:textId="074B82A8" w:rsidR="00870EBD" w:rsidRPr="006A77F7" w:rsidRDefault="00870EBD" w:rsidP="00870EBD">
            <w:pPr>
              <w:pStyle w:val="TAC"/>
              <w:rPr>
                <w:lang w:eastAsia="zh-CN"/>
              </w:rPr>
            </w:pPr>
            <w:r w:rsidRPr="006A77F7">
              <w:rPr>
                <w:lang w:eastAsia="zh-CN"/>
              </w:rPr>
              <w:t>1</w:t>
            </w:r>
          </w:p>
        </w:tc>
        <w:tc>
          <w:tcPr>
            <w:tcW w:w="4393" w:type="dxa"/>
            <w:shd w:val="clear" w:color="auto" w:fill="auto"/>
          </w:tcPr>
          <w:p w14:paraId="6D53933C" w14:textId="76E00DC4" w:rsidR="00870EBD" w:rsidRPr="006A77F7" w:rsidRDefault="00870EBD" w:rsidP="00870EBD">
            <w:pPr>
              <w:pStyle w:val="TAC"/>
              <w:rPr>
                <w:lang w:eastAsia="ja-JP"/>
              </w:rPr>
            </w:pPr>
            <w:r w:rsidRPr="006A77F7">
              <w:rPr>
                <w:lang w:eastAsia="ja-JP"/>
              </w:rPr>
              <w:t>38.521-1_TpAnalysisSpur(CA_n25A-n78A).zip</w:t>
            </w:r>
          </w:p>
        </w:tc>
        <w:tc>
          <w:tcPr>
            <w:tcW w:w="2355" w:type="dxa"/>
            <w:shd w:val="clear" w:color="auto" w:fill="auto"/>
          </w:tcPr>
          <w:p w14:paraId="3A4467B3" w14:textId="0C7D14E3" w:rsidR="00870EBD" w:rsidRPr="006A77F7" w:rsidRDefault="00870EBD" w:rsidP="00870EBD">
            <w:pPr>
              <w:pStyle w:val="TAC"/>
            </w:pPr>
            <w:r w:rsidRPr="006A77F7">
              <w:t>RAN5#101</w:t>
            </w:r>
          </w:p>
        </w:tc>
      </w:tr>
      <w:tr w:rsidR="00393186" w:rsidRPr="006A77F7" w14:paraId="7D44DFE6" w14:textId="77777777" w:rsidTr="00822785">
        <w:tc>
          <w:tcPr>
            <w:tcW w:w="1514" w:type="dxa"/>
            <w:shd w:val="clear" w:color="auto" w:fill="auto"/>
          </w:tcPr>
          <w:p w14:paraId="294F706C" w14:textId="74698CD8" w:rsidR="00393186" w:rsidRPr="006A77F7" w:rsidRDefault="00393186" w:rsidP="00393186">
            <w:pPr>
              <w:pStyle w:val="TAC"/>
            </w:pPr>
            <w:r w:rsidRPr="006A77F7">
              <w:t>CA_n26A-n66A</w:t>
            </w:r>
          </w:p>
        </w:tc>
        <w:tc>
          <w:tcPr>
            <w:tcW w:w="1595" w:type="dxa"/>
            <w:shd w:val="clear" w:color="auto" w:fill="auto"/>
          </w:tcPr>
          <w:p w14:paraId="6798A6F0" w14:textId="104D2120" w:rsidR="00393186" w:rsidRPr="006A77F7" w:rsidRDefault="00393186" w:rsidP="00393186">
            <w:pPr>
              <w:pStyle w:val="TAC"/>
              <w:rPr>
                <w:lang w:eastAsia="zh-CN"/>
              </w:rPr>
            </w:pPr>
            <w:r w:rsidRPr="006A77F7">
              <w:rPr>
                <w:lang w:eastAsia="zh-CN"/>
              </w:rPr>
              <w:t>1</w:t>
            </w:r>
          </w:p>
        </w:tc>
        <w:tc>
          <w:tcPr>
            <w:tcW w:w="4393" w:type="dxa"/>
            <w:shd w:val="clear" w:color="auto" w:fill="auto"/>
          </w:tcPr>
          <w:p w14:paraId="66493EDE" w14:textId="79FC7667" w:rsidR="00393186" w:rsidRPr="006A77F7" w:rsidRDefault="00393186" w:rsidP="00393186">
            <w:pPr>
              <w:pStyle w:val="TAC"/>
              <w:rPr>
                <w:lang w:eastAsia="ja-JP"/>
              </w:rPr>
            </w:pPr>
            <w:r w:rsidRPr="006A77F7">
              <w:t>38.521-1_TpAnalysisSpur(CA_n26A-n66A).zip</w:t>
            </w:r>
          </w:p>
        </w:tc>
        <w:tc>
          <w:tcPr>
            <w:tcW w:w="2355" w:type="dxa"/>
            <w:shd w:val="clear" w:color="auto" w:fill="auto"/>
          </w:tcPr>
          <w:p w14:paraId="22FDCA41" w14:textId="1B883D7C" w:rsidR="00393186" w:rsidRPr="006A77F7" w:rsidDel="00AD5E0E" w:rsidRDefault="00393186" w:rsidP="00393186">
            <w:pPr>
              <w:pStyle w:val="TAC"/>
            </w:pPr>
            <w:r w:rsidRPr="006A77F7">
              <w:t>RAN5#96e</w:t>
            </w:r>
          </w:p>
        </w:tc>
      </w:tr>
      <w:tr w:rsidR="00393186" w:rsidRPr="006A77F7" w14:paraId="140E7D3F" w14:textId="77777777" w:rsidTr="00822785">
        <w:tc>
          <w:tcPr>
            <w:tcW w:w="1514" w:type="dxa"/>
            <w:shd w:val="clear" w:color="auto" w:fill="auto"/>
          </w:tcPr>
          <w:p w14:paraId="07884D77" w14:textId="612FBFBF" w:rsidR="00393186" w:rsidRPr="006A77F7" w:rsidRDefault="00393186" w:rsidP="00393186">
            <w:pPr>
              <w:pStyle w:val="TAC"/>
            </w:pPr>
            <w:r w:rsidRPr="006A77F7">
              <w:t>CA_n26A-n70A</w:t>
            </w:r>
          </w:p>
        </w:tc>
        <w:tc>
          <w:tcPr>
            <w:tcW w:w="1595" w:type="dxa"/>
            <w:shd w:val="clear" w:color="auto" w:fill="auto"/>
          </w:tcPr>
          <w:p w14:paraId="13108801" w14:textId="7FDBE86F" w:rsidR="00393186" w:rsidRPr="006A77F7" w:rsidRDefault="00393186" w:rsidP="00393186">
            <w:pPr>
              <w:pStyle w:val="TAC"/>
              <w:rPr>
                <w:lang w:eastAsia="zh-CN"/>
              </w:rPr>
            </w:pPr>
            <w:r w:rsidRPr="006A77F7">
              <w:rPr>
                <w:lang w:eastAsia="zh-CN"/>
              </w:rPr>
              <w:t>1</w:t>
            </w:r>
          </w:p>
        </w:tc>
        <w:tc>
          <w:tcPr>
            <w:tcW w:w="4393" w:type="dxa"/>
            <w:shd w:val="clear" w:color="auto" w:fill="auto"/>
          </w:tcPr>
          <w:p w14:paraId="7C3E438F" w14:textId="3270F9AA" w:rsidR="00393186" w:rsidRPr="006A77F7" w:rsidRDefault="00393186" w:rsidP="00393186">
            <w:pPr>
              <w:pStyle w:val="TAC"/>
              <w:rPr>
                <w:lang w:eastAsia="ja-JP"/>
              </w:rPr>
            </w:pPr>
            <w:r w:rsidRPr="006A77F7">
              <w:t>38.521-1_TpAnalysisSpur(CA_n26A-n70A).zip</w:t>
            </w:r>
          </w:p>
        </w:tc>
        <w:tc>
          <w:tcPr>
            <w:tcW w:w="2355" w:type="dxa"/>
            <w:shd w:val="clear" w:color="auto" w:fill="auto"/>
          </w:tcPr>
          <w:p w14:paraId="7BB2C3CD" w14:textId="54AB72CC" w:rsidR="00393186" w:rsidRPr="006A77F7" w:rsidDel="00AD5E0E" w:rsidRDefault="00393186" w:rsidP="00393186">
            <w:pPr>
              <w:pStyle w:val="TAC"/>
            </w:pPr>
            <w:r w:rsidRPr="006A77F7">
              <w:t>RAN5#96e</w:t>
            </w:r>
          </w:p>
        </w:tc>
      </w:tr>
      <w:tr w:rsidR="00A4234D" w:rsidRPr="006A77F7" w14:paraId="30BDE957" w14:textId="77777777" w:rsidTr="00822785">
        <w:tc>
          <w:tcPr>
            <w:tcW w:w="1514" w:type="dxa"/>
            <w:shd w:val="clear" w:color="auto" w:fill="auto"/>
          </w:tcPr>
          <w:p w14:paraId="712381DE" w14:textId="3991495F" w:rsidR="00A4234D" w:rsidRPr="006A77F7" w:rsidRDefault="00A4234D" w:rsidP="00A4234D">
            <w:pPr>
              <w:pStyle w:val="TAC"/>
            </w:pPr>
            <w:r w:rsidRPr="006A77F7">
              <w:rPr>
                <w:bCs/>
                <w:lang w:eastAsia="ja-JP"/>
              </w:rPr>
              <w:t>CA_n28A-n40A</w:t>
            </w:r>
          </w:p>
        </w:tc>
        <w:tc>
          <w:tcPr>
            <w:tcW w:w="1595" w:type="dxa"/>
            <w:shd w:val="clear" w:color="auto" w:fill="auto"/>
          </w:tcPr>
          <w:p w14:paraId="7A3A2811" w14:textId="15B88E3E" w:rsidR="00A4234D" w:rsidRPr="006A77F7" w:rsidRDefault="00A4234D" w:rsidP="00A4234D">
            <w:pPr>
              <w:pStyle w:val="TAC"/>
              <w:rPr>
                <w:lang w:eastAsia="zh-CN"/>
              </w:rPr>
            </w:pPr>
            <w:r w:rsidRPr="006A77F7">
              <w:rPr>
                <w:lang w:eastAsia="ja-JP"/>
              </w:rPr>
              <w:t>0</w:t>
            </w:r>
          </w:p>
        </w:tc>
        <w:tc>
          <w:tcPr>
            <w:tcW w:w="4393" w:type="dxa"/>
            <w:shd w:val="clear" w:color="auto" w:fill="auto"/>
          </w:tcPr>
          <w:p w14:paraId="24200F49" w14:textId="643593FF" w:rsidR="00A4234D" w:rsidRPr="006A77F7" w:rsidRDefault="00A4234D" w:rsidP="00A4234D">
            <w:pPr>
              <w:pStyle w:val="TAC"/>
            </w:pPr>
            <w:r w:rsidRPr="006A77F7">
              <w:rPr>
                <w:bCs/>
                <w:lang w:eastAsia="ja-JP"/>
              </w:rPr>
              <w:t>38.521-1_TpAnalysisSpur(CA_n28A-n40A).zip</w:t>
            </w:r>
          </w:p>
        </w:tc>
        <w:tc>
          <w:tcPr>
            <w:tcW w:w="2355" w:type="dxa"/>
            <w:shd w:val="clear" w:color="auto" w:fill="auto"/>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shd w:val="clear" w:color="auto" w:fill="auto"/>
          </w:tcPr>
          <w:p w14:paraId="7F7A4DE6" w14:textId="77777777" w:rsidR="00393186" w:rsidRPr="006A77F7" w:rsidRDefault="00393186" w:rsidP="00393186">
            <w:pPr>
              <w:pStyle w:val="TAC"/>
            </w:pPr>
            <w:r w:rsidRPr="006A77F7">
              <w:rPr>
                <w:lang w:eastAsia="zh-CN"/>
              </w:rPr>
              <w:t>CA_n28A-n41A</w:t>
            </w:r>
          </w:p>
        </w:tc>
        <w:tc>
          <w:tcPr>
            <w:tcW w:w="1595" w:type="dxa"/>
            <w:shd w:val="clear" w:color="auto" w:fill="auto"/>
          </w:tcPr>
          <w:p w14:paraId="120B721C" w14:textId="77777777" w:rsidR="00393186" w:rsidRPr="006A77F7" w:rsidRDefault="00393186" w:rsidP="00393186">
            <w:pPr>
              <w:pStyle w:val="TAC"/>
              <w:rPr>
                <w:lang w:eastAsia="zh-CN"/>
              </w:rPr>
            </w:pPr>
            <w:r w:rsidRPr="006A77F7">
              <w:rPr>
                <w:lang w:eastAsia="zh-CN"/>
              </w:rPr>
              <w:t>4</w:t>
            </w:r>
          </w:p>
        </w:tc>
        <w:tc>
          <w:tcPr>
            <w:tcW w:w="4393" w:type="dxa"/>
            <w:shd w:val="clear" w:color="auto" w:fill="auto"/>
          </w:tcPr>
          <w:p w14:paraId="5C2551E5" w14:textId="693619D3" w:rsidR="00393186" w:rsidRPr="006A77F7" w:rsidRDefault="00393186" w:rsidP="00393186">
            <w:pPr>
              <w:pStyle w:val="TAC"/>
            </w:pPr>
            <w:r w:rsidRPr="006A77F7">
              <w:rPr>
                <w:lang w:eastAsia="ja-JP"/>
              </w:rPr>
              <w:t>38.521-1_TpAnalysisSpur(CA_n28A-n41A) v1.zip</w:t>
            </w:r>
          </w:p>
        </w:tc>
        <w:tc>
          <w:tcPr>
            <w:tcW w:w="2355" w:type="dxa"/>
            <w:shd w:val="clear" w:color="auto" w:fill="auto"/>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shd w:val="clear" w:color="auto" w:fill="auto"/>
          </w:tcPr>
          <w:p w14:paraId="203D2C1A" w14:textId="7F7F15F1" w:rsidR="00393186" w:rsidRPr="006A77F7" w:rsidRDefault="00393186" w:rsidP="00393186">
            <w:pPr>
              <w:pStyle w:val="TAC"/>
              <w:rPr>
                <w:lang w:eastAsia="zh-CN"/>
              </w:rPr>
            </w:pPr>
            <w:r w:rsidRPr="006A77F7">
              <w:rPr>
                <w:lang w:eastAsia="ja-JP"/>
              </w:rPr>
              <w:t>CA_n28A-n77A</w:t>
            </w:r>
          </w:p>
        </w:tc>
        <w:tc>
          <w:tcPr>
            <w:tcW w:w="1595" w:type="dxa"/>
            <w:shd w:val="clear" w:color="auto" w:fill="auto"/>
          </w:tcPr>
          <w:p w14:paraId="65D1A9C0" w14:textId="4979A9B3" w:rsidR="00393186" w:rsidRPr="006A77F7" w:rsidRDefault="00393186" w:rsidP="00393186">
            <w:pPr>
              <w:pStyle w:val="TAC"/>
              <w:rPr>
                <w:lang w:eastAsia="zh-CN"/>
              </w:rPr>
            </w:pPr>
            <w:r w:rsidRPr="006A77F7">
              <w:rPr>
                <w:lang w:eastAsia="ja-JP"/>
              </w:rPr>
              <w:t>1</w:t>
            </w:r>
          </w:p>
        </w:tc>
        <w:tc>
          <w:tcPr>
            <w:tcW w:w="4393" w:type="dxa"/>
            <w:shd w:val="clear" w:color="auto" w:fill="auto"/>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shd w:val="clear" w:color="auto" w:fill="auto"/>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shd w:val="clear" w:color="auto" w:fill="auto"/>
          </w:tcPr>
          <w:p w14:paraId="0977B4A8" w14:textId="56ABBF01" w:rsidR="00393186" w:rsidRPr="006A77F7" w:rsidRDefault="00393186" w:rsidP="00393186">
            <w:pPr>
              <w:pStyle w:val="TAC"/>
              <w:rPr>
                <w:lang w:eastAsia="zh-CN"/>
              </w:rPr>
            </w:pPr>
            <w:r w:rsidRPr="006A77F7">
              <w:t>CA_n28A-n78A</w:t>
            </w:r>
          </w:p>
        </w:tc>
        <w:tc>
          <w:tcPr>
            <w:tcW w:w="1595" w:type="dxa"/>
            <w:shd w:val="clear" w:color="auto" w:fill="auto"/>
          </w:tcPr>
          <w:p w14:paraId="505A4EB2" w14:textId="15CB654E" w:rsidR="00393186" w:rsidRPr="006A77F7" w:rsidRDefault="00393186" w:rsidP="00393186">
            <w:pPr>
              <w:pStyle w:val="TAC"/>
              <w:rPr>
                <w:lang w:eastAsia="zh-CN"/>
              </w:rPr>
            </w:pPr>
            <w:r w:rsidRPr="006A77F7">
              <w:t>6</w:t>
            </w:r>
          </w:p>
        </w:tc>
        <w:tc>
          <w:tcPr>
            <w:tcW w:w="4393" w:type="dxa"/>
            <w:shd w:val="clear" w:color="auto" w:fill="auto"/>
          </w:tcPr>
          <w:p w14:paraId="3389EF50" w14:textId="36FA0FF1" w:rsidR="00393186" w:rsidRPr="006A77F7" w:rsidRDefault="00393186" w:rsidP="00393186">
            <w:pPr>
              <w:pStyle w:val="TAC"/>
              <w:rPr>
                <w:lang w:eastAsia="ja-JP"/>
              </w:rPr>
            </w:pPr>
            <w:r w:rsidRPr="006A77F7">
              <w:t>38.521-1_TpAnalysisSpur(CA_n28A-n78A).zip</w:t>
            </w:r>
          </w:p>
        </w:tc>
        <w:tc>
          <w:tcPr>
            <w:tcW w:w="2355" w:type="dxa"/>
            <w:shd w:val="clear" w:color="auto" w:fill="auto"/>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shd w:val="clear" w:color="auto" w:fill="auto"/>
          </w:tcPr>
          <w:p w14:paraId="2AAA55A7" w14:textId="359FA32F" w:rsidR="00393186" w:rsidRPr="006A77F7" w:rsidRDefault="00393186" w:rsidP="00393186">
            <w:pPr>
              <w:pStyle w:val="TAC"/>
            </w:pPr>
            <w:r w:rsidRPr="006A77F7">
              <w:t>CA_n28A-n79A</w:t>
            </w:r>
          </w:p>
        </w:tc>
        <w:tc>
          <w:tcPr>
            <w:tcW w:w="1595" w:type="dxa"/>
            <w:shd w:val="clear" w:color="auto" w:fill="auto"/>
          </w:tcPr>
          <w:p w14:paraId="63A4A40F" w14:textId="48441B77" w:rsidR="00393186" w:rsidRPr="006A77F7" w:rsidRDefault="00393186" w:rsidP="00393186">
            <w:pPr>
              <w:pStyle w:val="TAC"/>
            </w:pPr>
            <w:r w:rsidRPr="006A77F7">
              <w:rPr>
                <w:lang w:eastAsia="zh-CN"/>
              </w:rPr>
              <w:t>1</w:t>
            </w:r>
          </w:p>
        </w:tc>
        <w:tc>
          <w:tcPr>
            <w:tcW w:w="4393" w:type="dxa"/>
            <w:shd w:val="clear" w:color="auto" w:fill="auto"/>
          </w:tcPr>
          <w:p w14:paraId="3E36BCB9" w14:textId="77DE7274" w:rsidR="00393186" w:rsidRPr="006A77F7" w:rsidRDefault="00393186" w:rsidP="00393186">
            <w:pPr>
              <w:pStyle w:val="TAC"/>
            </w:pPr>
            <w:r w:rsidRPr="006A77F7">
              <w:t>38.521-1_TpAnalysisSpur(CA_n28A-n79A).zip</w:t>
            </w:r>
          </w:p>
        </w:tc>
        <w:tc>
          <w:tcPr>
            <w:tcW w:w="2355" w:type="dxa"/>
            <w:shd w:val="clear" w:color="auto" w:fill="auto"/>
          </w:tcPr>
          <w:p w14:paraId="54F2E6EA" w14:textId="2BD9BE42" w:rsidR="00393186" w:rsidRPr="006A77F7" w:rsidRDefault="00393186" w:rsidP="00393186">
            <w:pPr>
              <w:pStyle w:val="TAC"/>
            </w:pPr>
            <w:r w:rsidRPr="006A77F7">
              <w:t>RAN5#100</w:t>
            </w:r>
          </w:p>
        </w:tc>
      </w:tr>
      <w:tr w:rsidR="00ED0B06" w:rsidRPr="006A77F7" w14:paraId="5014AC27" w14:textId="77777777" w:rsidTr="00822785">
        <w:tc>
          <w:tcPr>
            <w:tcW w:w="1514" w:type="dxa"/>
            <w:shd w:val="clear" w:color="auto" w:fill="auto"/>
          </w:tcPr>
          <w:p w14:paraId="2D4570B0" w14:textId="3DC23EE5" w:rsidR="00ED0B06" w:rsidRPr="006A77F7" w:rsidRDefault="00ED0B06" w:rsidP="00ED0B06">
            <w:pPr>
              <w:pStyle w:val="TAC"/>
            </w:pPr>
            <w:r w:rsidRPr="006A77F7">
              <w:t>CA_n30A-n66A</w:t>
            </w:r>
          </w:p>
        </w:tc>
        <w:tc>
          <w:tcPr>
            <w:tcW w:w="1595" w:type="dxa"/>
            <w:shd w:val="clear" w:color="auto" w:fill="auto"/>
          </w:tcPr>
          <w:p w14:paraId="5C00E0C9" w14:textId="5FF3BDD7" w:rsidR="00ED0B06" w:rsidRPr="006A77F7" w:rsidRDefault="00ED0B06" w:rsidP="00ED0B06">
            <w:pPr>
              <w:pStyle w:val="TAC"/>
              <w:rPr>
                <w:lang w:eastAsia="zh-CN"/>
              </w:rPr>
            </w:pPr>
            <w:r w:rsidRPr="006A77F7">
              <w:rPr>
                <w:lang w:eastAsia="zh-CN"/>
              </w:rPr>
              <w:t>6</w:t>
            </w:r>
          </w:p>
        </w:tc>
        <w:tc>
          <w:tcPr>
            <w:tcW w:w="4393" w:type="dxa"/>
            <w:shd w:val="clear" w:color="auto" w:fill="auto"/>
          </w:tcPr>
          <w:p w14:paraId="28BC587C" w14:textId="24C6DB77" w:rsidR="00ED0B06" w:rsidRPr="006A77F7" w:rsidRDefault="00ED0B06" w:rsidP="00ED0B06">
            <w:pPr>
              <w:pStyle w:val="TAC"/>
            </w:pPr>
            <w:r w:rsidRPr="006A77F7">
              <w:rPr>
                <w:rFonts w:cs="Arial"/>
                <w:lang w:eastAsia="ja-JP"/>
              </w:rPr>
              <w:t>38.521-1_TpAnalysisSpur(CA_n30A-n66A).zip</w:t>
            </w:r>
          </w:p>
        </w:tc>
        <w:tc>
          <w:tcPr>
            <w:tcW w:w="2355" w:type="dxa"/>
            <w:shd w:val="clear" w:color="auto" w:fill="auto"/>
          </w:tcPr>
          <w:p w14:paraId="5C9B623D" w14:textId="7BDE2F75" w:rsidR="00ED0B06" w:rsidRPr="006A77F7" w:rsidRDefault="00ED0B06" w:rsidP="00ED0B06">
            <w:pPr>
              <w:pStyle w:val="TAC"/>
            </w:pPr>
            <w:r w:rsidRPr="006A77F7">
              <w:t>RAN5#103</w:t>
            </w:r>
          </w:p>
        </w:tc>
      </w:tr>
      <w:tr w:rsidR="00ED0B06" w:rsidRPr="006A77F7" w14:paraId="434F95ED" w14:textId="77777777" w:rsidTr="00822785">
        <w:tc>
          <w:tcPr>
            <w:tcW w:w="1514" w:type="dxa"/>
            <w:shd w:val="clear" w:color="auto" w:fill="auto"/>
          </w:tcPr>
          <w:p w14:paraId="4ACEE9AE" w14:textId="15CF836F" w:rsidR="00ED0B06" w:rsidRPr="006A77F7" w:rsidRDefault="00ED0B06" w:rsidP="00ED0B06">
            <w:pPr>
              <w:pStyle w:val="TAC"/>
            </w:pPr>
            <w:r w:rsidRPr="006A77F7">
              <w:t>CA_n30A-n77A</w:t>
            </w:r>
          </w:p>
        </w:tc>
        <w:tc>
          <w:tcPr>
            <w:tcW w:w="1595" w:type="dxa"/>
            <w:shd w:val="clear" w:color="auto" w:fill="auto"/>
          </w:tcPr>
          <w:p w14:paraId="7EE79B0A" w14:textId="54F1EA67" w:rsidR="00ED0B06" w:rsidRPr="006A77F7" w:rsidRDefault="00ED0B06" w:rsidP="00ED0B06">
            <w:pPr>
              <w:pStyle w:val="TAC"/>
              <w:rPr>
                <w:lang w:eastAsia="zh-CN"/>
              </w:rPr>
            </w:pPr>
            <w:r w:rsidRPr="006A77F7">
              <w:rPr>
                <w:lang w:eastAsia="zh-CN"/>
              </w:rPr>
              <w:t>7</w:t>
            </w:r>
          </w:p>
        </w:tc>
        <w:tc>
          <w:tcPr>
            <w:tcW w:w="4393" w:type="dxa"/>
            <w:shd w:val="clear" w:color="auto" w:fill="auto"/>
          </w:tcPr>
          <w:p w14:paraId="1633BEE1" w14:textId="5FBA4A48" w:rsidR="00ED0B06" w:rsidRPr="006A77F7" w:rsidRDefault="00ED0B06" w:rsidP="00ED0B06">
            <w:pPr>
              <w:pStyle w:val="TAC"/>
            </w:pPr>
            <w:r w:rsidRPr="006A77F7">
              <w:rPr>
                <w:rFonts w:cs="Arial"/>
                <w:lang w:eastAsia="ja-JP"/>
              </w:rPr>
              <w:t>38.521-1_TpAnalysisSpur(CA_n30A-n77A).zip</w:t>
            </w:r>
          </w:p>
        </w:tc>
        <w:tc>
          <w:tcPr>
            <w:tcW w:w="2355" w:type="dxa"/>
            <w:shd w:val="clear" w:color="auto" w:fill="auto"/>
          </w:tcPr>
          <w:p w14:paraId="5A2E751C" w14:textId="08C09655" w:rsidR="00ED0B06" w:rsidRPr="006A77F7" w:rsidRDefault="00ED0B06" w:rsidP="00ED0B06">
            <w:pPr>
              <w:pStyle w:val="TAC"/>
            </w:pPr>
            <w:r w:rsidRPr="006A77F7">
              <w:t>RAN5#103</w:t>
            </w:r>
          </w:p>
        </w:tc>
      </w:tr>
      <w:tr w:rsidR="00393186" w:rsidRPr="006A77F7" w14:paraId="13B8A39B" w14:textId="77777777" w:rsidTr="00822785">
        <w:tc>
          <w:tcPr>
            <w:tcW w:w="1514" w:type="dxa"/>
            <w:shd w:val="clear" w:color="auto" w:fill="auto"/>
          </w:tcPr>
          <w:p w14:paraId="05A32A5C" w14:textId="74C6CC64" w:rsidR="00393186" w:rsidRPr="006A77F7" w:rsidRDefault="00393186" w:rsidP="00393186">
            <w:pPr>
              <w:pStyle w:val="TAC"/>
              <w:rPr>
                <w:lang w:eastAsia="zh-CN"/>
              </w:rPr>
            </w:pPr>
            <w:r w:rsidRPr="006A77F7">
              <w:rPr>
                <w:lang w:eastAsia="zh-CN"/>
              </w:rPr>
              <w:t>CA_n39A-n41A</w:t>
            </w:r>
          </w:p>
        </w:tc>
        <w:tc>
          <w:tcPr>
            <w:tcW w:w="1595" w:type="dxa"/>
            <w:shd w:val="clear" w:color="auto" w:fill="auto"/>
          </w:tcPr>
          <w:p w14:paraId="5F9CAC3D" w14:textId="099C0FB1" w:rsidR="00393186" w:rsidRPr="006A77F7" w:rsidRDefault="00393186" w:rsidP="00393186">
            <w:pPr>
              <w:pStyle w:val="TAC"/>
              <w:rPr>
                <w:lang w:eastAsia="zh-CN"/>
              </w:rPr>
            </w:pPr>
            <w:r w:rsidRPr="006A77F7">
              <w:rPr>
                <w:lang w:eastAsia="zh-CN"/>
              </w:rPr>
              <w:t>1</w:t>
            </w:r>
          </w:p>
        </w:tc>
        <w:tc>
          <w:tcPr>
            <w:tcW w:w="4393" w:type="dxa"/>
            <w:shd w:val="clear" w:color="auto" w:fill="auto"/>
          </w:tcPr>
          <w:p w14:paraId="18888F6E" w14:textId="4312BA6A" w:rsidR="00393186" w:rsidRPr="006A77F7" w:rsidRDefault="00393186" w:rsidP="00393186">
            <w:pPr>
              <w:pStyle w:val="TAC"/>
              <w:rPr>
                <w:lang w:eastAsia="ja-JP"/>
              </w:rPr>
            </w:pPr>
            <w:r w:rsidRPr="006A77F7">
              <w:rPr>
                <w:lang w:eastAsia="ja-JP"/>
              </w:rPr>
              <w:t>38.521-1_TpAnalysisSpur(CA_n39A-n41A).zip</w:t>
            </w:r>
          </w:p>
        </w:tc>
        <w:tc>
          <w:tcPr>
            <w:tcW w:w="2355" w:type="dxa"/>
            <w:shd w:val="clear" w:color="auto" w:fill="auto"/>
          </w:tcPr>
          <w:p w14:paraId="49F33EAF" w14:textId="4086486E" w:rsidR="00393186" w:rsidRPr="006A77F7" w:rsidRDefault="00393186" w:rsidP="00393186">
            <w:pPr>
              <w:pStyle w:val="TAC"/>
            </w:pPr>
            <w:r w:rsidRPr="006A77F7">
              <w:t>RAN5#97</w:t>
            </w:r>
          </w:p>
        </w:tc>
      </w:tr>
      <w:tr w:rsidR="008472B9" w:rsidRPr="006A77F7" w14:paraId="5651565F" w14:textId="77777777" w:rsidTr="00822785">
        <w:tc>
          <w:tcPr>
            <w:tcW w:w="1514" w:type="dxa"/>
            <w:shd w:val="clear" w:color="auto" w:fill="auto"/>
          </w:tcPr>
          <w:p w14:paraId="0F1FB4E8" w14:textId="324470C1" w:rsidR="008472B9" w:rsidRPr="006A77F7" w:rsidRDefault="008472B9" w:rsidP="008472B9">
            <w:pPr>
              <w:pStyle w:val="TAC"/>
              <w:rPr>
                <w:lang w:eastAsia="zh-CN"/>
              </w:rPr>
            </w:pPr>
            <w:r w:rsidRPr="006A77F7">
              <w:rPr>
                <w:lang w:eastAsia="ja-JP"/>
              </w:rPr>
              <w:t>CA_n40A-n77A</w:t>
            </w:r>
          </w:p>
        </w:tc>
        <w:tc>
          <w:tcPr>
            <w:tcW w:w="1595" w:type="dxa"/>
            <w:shd w:val="clear" w:color="auto" w:fill="auto"/>
          </w:tcPr>
          <w:p w14:paraId="4E6BD5D6" w14:textId="06A6665F" w:rsidR="008472B9" w:rsidRPr="006A77F7" w:rsidRDefault="008472B9" w:rsidP="008472B9">
            <w:pPr>
              <w:pStyle w:val="TAC"/>
              <w:rPr>
                <w:lang w:eastAsia="zh-CN"/>
              </w:rPr>
            </w:pPr>
            <w:r w:rsidRPr="006A77F7">
              <w:rPr>
                <w:lang w:eastAsia="ja-JP"/>
              </w:rPr>
              <w:t>1</w:t>
            </w:r>
          </w:p>
        </w:tc>
        <w:tc>
          <w:tcPr>
            <w:tcW w:w="4393" w:type="dxa"/>
            <w:shd w:val="clear" w:color="auto" w:fill="auto"/>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shd w:val="clear" w:color="auto" w:fill="auto"/>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shd w:val="clear" w:color="auto" w:fill="auto"/>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shd w:val="clear" w:color="auto" w:fill="auto"/>
          </w:tcPr>
          <w:p w14:paraId="274FFF47" w14:textId="6503CD93" w:rsidR="00C944C5" w:rsidRPr="006A77F7" w:rsidRDefault="00C944C5" w:rsidP="00C944C5">
            <w:pPr>
              <w:pStyle w:val="TAC"/>
              <w:rPr>
                <w:lang w:eastAsia="zh-CN"/>
              </w:rPr>
            </w:pPr>
            <w:r w:rsidRPr="006A77F7">
              <w:rPr>
                <w:lang w:eastAsia="ja-JP"/>
              </w:rPr>
              <w:t>1</w:t>
            </w:r>
          </w:p>
        </w:tc>
        <w:tc>
          <w:tcPr>
            <w:tcW w:w="4393" w:type="dxa"/>
            <w:shd w:val="clear" w:color="auto" w:fill="auto"/>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shd w:val="clear" w:color="auto" w:fill="auto"/>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shd w:val="clear" w:color="auto" w:fill="auto"/>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shd w:val="clear" w:color="auto" w:fill="auto"/>
          </w:tcPr>
          <w:p w14:paraId="7C6F5C4A" w14:textId="06E7A53B" w:rsidR="00393186" w:rsidRPr="006A77F7" w:rsidRDefault="00393186" w:rsidP="00393186">
            <w:pPr>
              <w:pStyle w:val="TAC"/>
              <w:rPr>
                <w:lang w:eastAsia="zh-CN"/>
              </w:rPr>
            </w:pPr>
            <w:r w:rsidRPr="006A77F7">
              <w:rPr>
                <w:lang w:eastAsia="zh-CN"/>
              </w:rPr>
              <w:t>8</w:t>
            </w:r>
          </w:p>
        </w:tc>
        <w:tc>
          <w:tcPr>
            <w:tcW w:w="4393" w:type="dxa"/>
            <w:shd w:val="clear" w:color="auto" w:fill="auto"/>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shd w:val="clear" w:color="auto" w:fill="auto"/>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shd w:val="clear" w:color="auto" w:fill="auto"/>
          </w:tcPr>
          <w:p w14:paraId="22AF31EE" w14:textId="5AF645F6" w:rsidR="00393186" w:rsidRPr="006A77F7" w:rsidRDefault="00393186" w:rsidP="00393186">
            <w:pPr>
              <w:pStyle w:val="TAC"/>
            </w:pPr>
            <w:r w:rsidRPr="006A77F7">
              <w:t>CA_n48A-n66A</w:t>
            </w:r>
          </w:p>
        </w:tc>
        <w:tc>
          <w:tcPr>
            <w:tcW w:w="1595" w:type="dxa"/>
            <w:shd w:val="clear" w:color="auto" w:fill="auto"/>
          </w:tcPr>
          <w:p w14:paraId="361B379A" w14:textId="34E6CEF3" w:rsidR="00393186" w:rsidRPr="006A77F7" w:rsidRDefault="00393186" w:rsidP="00393186">
            <w:pPr>
              <w:pStyle w:val="TAC"/>
              <w:rPr>
                <w:lang w:eastAsia="zh-CN"/>
              </w:rPr>
            </w:pPr>
            <w:r w:rsidRPr="006A77F7">
              <w:rPr>
                <w:lang w:eastAsia="zh-CN"/>
              </w:rPr>
              <w:t>1</w:t>
            </w:r>
          </w:p>
        </w:tc>
        <w:tc>
          <w:tcPr>
            <w:tcW w:w="4393" w:type="dxa"/>
            <w:shd w:val="clear" w:color="auto" w:fill="auto"/>
          </w:tcPr>
          <w:p w14:paraId="4D30D501" w14:textId="6C1B135F" w:rsidR="00393186" w:rsidRPr="006A77F7" w:rsidRDefault="00393186" w:rsidP="00393186">
            <w:pPr>
              <w:pStyle w:val="TAC"/>
              <w:rPr>
                <w:lang w:eastAsia="ja-JP"/>
              </w:rPr>
            </w:pPr>
            <w:r w:rsidRPr="006A77F7">
              <w:t>38.521-1_TpAnalysisSpur(CA_n48A-n66A) v1.zip</w:t>
            </w:r>
          </w:p>
        </w:tc>
        <w:tc>
          <w:tcPr>
            <w:tcW w:w="2355" w:type="dxa"/>
            <w:shd w:val="clear" w:color="auto" w:fill="auto"/>
          </w:tcPr>
          <w:p w14:paraId="65685AD5" w14:textId="2BCCC0F5" w:rsidR="00393186" w:rsidRPr="006A77F7" w:rsidDel="00AD5E0E" w:rsidRDefault="00393186" w:rsidP="00393186">
            <w:pPr>
              <w:pStyle w:val="TAC"/>
            </w:pPr>
            <w:r w:rsidRPr="006A77F7">
              <w:t>RAN5#97</w:t>
            </w:r>
          </w:p>
        </w:tc>
      </w:tr>
      <w:tr w:rsidR="00393186" w:rsidRPr="006A77F7" w14:paraId="5463E72C" w14:textId="77777777" w:rsidTr="00822785">
        <w:tc>
          <w:tcPr>
            <w:tcW w:w="1514" w:type="dxa"/>
            <w:shd w:val="clear" w:color="auto" w:fill="auto"/>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shd w:val="clear" w:color="auto" w:fill="auto"/>
          </w:tcPr>
          <w:p w14:paraId="5ABA88AE" w14:textId="09E58069" w:rsidR="00393186" w:rsidRPr="006A77F7" w:rsidRDefault="00393186" w:rsidP="00393186">
            <w:pPr>
              <w:pStyle w:val="TAC"/>
              <w:rPr>
                <w:lang w:eastAsia="zh-CN"/>
              </w:rPr>
            </w:pPr>
            <w:r w:rsidRPr="006A77F7">
              <w:rPr>
                <w:lang w:eastAsia="zh-CN"/>
              </w:rPr>
              <w:t>2</w:t>
            </w:r>
          </w:p>
        </w:tc>
        <w:tc>
          <w:tcPr>
            <w:tcW w:w="4393" w:type="dxa"/>
            <w:shd w:val="clear" w:color="auto" w:fill="auto"/>
          </w:tcPr>
          <w:p w14:paraId="411A7066" w14:textId="447BF4F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A-n70A).zip</w:t>
            </w:r>
          </w:p>
        </w:tc>
        <w:tc>
          <w:tcPr>
            <w:tcW w:w="2355" w:type="dxa"/>
            <w:shd w:val="clear" w:color="auto" w:fill="auto"/>
          </w:tcPr>
          <w:p w14:paraId="2E56D631" w14:textId="69135317" w:rsidR="00393186" w:rsidRPr="006A77F7" w:rsidRDefault="00393186" w:rsidP="00393186">
            <w:pPr>
              <w:pStyle w:val="TAC"/>
            </w:pPr>
            <w:r w:rsidRPr="006A77F7">
              <w:t>RAN5#96e</w:t>
            </w:r>
          </w:p>
        </w:tc>
      </w:tr>
      <w:tr w:rsidR="00393186" w:rsidRPr="006A77F7" w14:paraId="7BB04020" w14:textId="77777777" w:rsidTr="00822785">
        <w:tc>
          <w:tcPr>
            <w:tcW w:w="1514" w:type="dxa"/>
            <w:shd w:val="clear" w:color="auto" w:fill="auto"/>
          </w:tcPr>
          <w:p w14:paraId="74469B1F" w14:textId="539BBEE2" w:rsidR="00393186" w:rsidRPr="006A77F7" w:rsidRDefault="00393186" w:rsidP="00393186">
            <w:pPr>
              <w:pStyle w:val="TAC"/>
            </w:pPr>
            <w:r w:rsidRPr="006A77F7">
              <w:t>CA_n48A-n71A</w:t>
            </w:r>
          </w:p>
        </w:tc>
        <w:tc>
          <w:tcPr>
            <w:tcW w:w="1595" w:type="dxa"/>
            <w:shd w:val="clear" w:color="auto" w:fill="auto"/>
          </w:tcPr>
          <w:p w14:paraId="53B9E747" w14:textId="18F6CC54" w:rsidR="00393186" w:rsidRPr="006A77F7" w:rsidRDefault="00393186" w:rsidP="00393186">
            <w:pPr>
              <w:pStyle w:val="TAC"/>
              <w:rPr>
                <w:lang w:eastAsia="zh-CN"/>
              </w:rPr>
            </w:pPr>
            <w:r w:rsidRPr="006A77F7">
              <w:rPr>
                <w:lang w:eastAsia="zh-CN"/>
              </w:rPr>
              <w:t>2</w:t>
            </w:r>
          </w:p>
        </w:tc>
        <w:tc>
          <w:tcPr>
            <w:tcW w:w="4393" w:type="dxa"/>
            <w:shd w:val="clear" w:color="auto" w:fill="auto"/>
          </w:tcPr>
          <w:p w14:paraId="1DEA61BE" w14:textId="19F15B07" w:rsidR="00393186" w:rsidRPr="006A77F7" w:rsidRDefault="00393186" w:rsidP="00393186">
            <w:pPr>
              <w:pStyle w:val="TAC"/>
              <w:rPr>
                <w:lang w:eastAsia="ja-JP"/>
              </w:rPr>
            </w:pPr>
            <w:r w:rsidRPr="006A77F7">
              <w:t>38.521-1_TpAnalysisSpur(CA_n48A-n71A)</w:t>
            </w:r>
            <w:r w:rsidR="00B853D3" w:rsidRPr="006A77F7">
              <w:t>_</w:t>
            </w:r>
            <w:r w:rsidRPr="006A77F7">
              <w:t>v</w:t>
            </w:r>
            <w:r w:rsidR="00B853D3" w:rsidRPr="006A77F7">
              <w:t>2</w:t>
            </w:r>
            <w:r w:rsidRPr="006A77F7">
              <w:t>.zip</w:t>
            </w:r>
          </w:p>
        </w:tc>
        <w:tc>
          <w:tcPr>
            <w:tcW w:w="2355" w:type="dxa"/>
            <w:shd w:val="clear" w:color="auto" w:fill="auto"/>
          </w:tcPr>
          <w:p w14:paraId="43B46C6C" w14:textId="6FB707E8" w:rsidR="00393186" w:rsidRPr="006A77F7" w:rsidDel="00AD5E0E" w:rsidRDefault="00393186" w:rsidP="00393186">
            <w:pPr>
              <w:pStyle w:val="TAC"/>
            </w:pPr>
            <w:r w:rsidRPr="006A77F7">
              <w:t>RAN5#</w:t>
            </w:r>
            <w:r w:rsidR="00B853D3" w:rsidRPr="006A77F7">
              <w:t>100</w:t>
            </w:r>
          </w:p>
        </w:tc>
      </w:tr>
      <w:tr w:rsidR="00393186" w:rsidRPr="006A77F7" w14:paraId="1D29B7E2" w14:textId="77777777" w:rsidTr="00822785">
        <w:tc>
          <w:tcPr>
            <w:tcW w:w="1514" w:type="dxa"/>
            <w:shd w:val="clear" w:color="auto" w:fill="auto"/>
          </w:tcPr>
          <w:p w14:paraId="375EFE42" w14:textId="6A42603C" w:rsidR="00393186" w:rsidRPr="006A77F7" w:rsidRDefault="00393186" w:rsidP="00393186">
            <w:pPr>
              <w:pStyle w:val="TAC"/>
            </w:pPr>
            <w:r w:rsidRPr="006A77F7">
              <w:t>CA_n66A-n71A</w:t>
            </w:r>
          </w:p>
        </w:tc>
        <w:tc>
          <w:tcPr>
            <w:tcW w:w="1595" w:type="dxa"/>
            <w:shd w:val="clear" w:color="auto" w:fill="auto"/>
          </w:tcPr>
          <w:p w14:paraId="524CFE58" w14:textId="0F72DE4D" w:rsidR="00393186" w:rsidRPr="006A77F7" w:rsidRDefault="00393186" w:rsidP="00393186">
            <w:pPr>
              <w:pStyle w:val="TAC"/>
              <w:rPr>
                <w:lang w:eastAsia="zh-CN"/>
              </w:rPr>
            </w:pPr>
            <w:r w:rsidRPr="006A77F7">
              <w:rPr>
                <w:lang w:eastAsia="zh-CN"/>
              </w:rPr>
              <w:t>1</w:t>
            </w:r>
          </w:p>
        </w:tc>
        <w:tc>
          <w:tcPr>
            <w:tcW w:w="4393" w:type="dxa"/>
            <w:shd w:val="clear" w:color="auto" w:fill="auto"/>
          </w:tcPr>
          <w:p w14:paraId="6EC66409" w14:textId="6A30C439" w:rsidR="00393186" w:rsidRPr="006A77F7" w:rsidRDefault="00393186" w:rsidP="00393186">
            <w:pPr>
              <w:pStyle w:val="TAC"/>
              <w:rPr>
                <w:lang w:eastAsia="ja-JP"/>
              </w:rPr>
            </w:pPr>
            <w:r w:rsidRPr="006A77F7">
              <w:t>38.521-1_TpAnalysisSpur(CA_n66A-n71A)_v1.zip</w:t>
            </w:r>
          </w:p>
        </w:tc>
        <w:tc>
          <w:tcPr>
            <w:tcW w:w="2355" w:type="dxa"/>
            <w:shd w:val="clear" w:color="auto" w:fill="auto"/>
          </w:tcPr>
          <w:p w14:paraId="4BF8A6F4" w14:textId="1E346F1F" w:rsidR="00393186" w:rsidRPr="006A77F7" w:rsidDel="00AD5E0E" w:rsidRDefault="00393186" w:rsidP="00393186">
            <w:pPr>
              <w:pStyle w:val="TAC"/>
            </w:pPr>
            <w:r w:rsidRPr="006A77F7">
              <w:t>RAN5#99</w:t>
            </w:r>
          </w:p>
        </w:tc>
      </w:tr>
      <w:tr w:rsidR="00393186" w:rsidRPr="006A77F7" w14:paraId="2C5478C3" w14:textId="77777777" w:rsidTr="00822785">
        <w:tc>
          <w:tcPr>
            <w:tcW w:w="1514" w:type="dxa"/>
            <w:shd w:val="clear" w:color="auto" w:fill="auto"/>
          </w:tcPr>
          <w:p w14:paraId="32FE80DE" w14:textId="0A17FAF8" w:rsidR="00393186" w:rsidRPr="006A77F7" w:rsidRDefault="00393186" w:rsidP="00393186">
            <w:pPr>
              <w:pStyle w:val="TAC"/>
            </w:pPr>
            <w:r w:rsidRPr="006A77F7">
              <w:t>CA_n66A-n77A</w:t>
            </w:r>
          </w:p>
        </w:tc>
        <w:tc>
          <w:tcPr>
            <w:tcW w:w="1595" w:type="dxa"/>
            <w:shd w:val="clear" w:color="auto" w:fill="auto"/>
          </w:tcPr>
          <w:p w14:paraId="68A29173" w14:textId="3C79741D" w:rsidR="00393186" w:rsidRPr="006A77F7" w:rsidRDefault="00393186" w:rsidP="00393186">
            <w:pPr>
              <w:pStyle w:val="TAC"/>
              <w:rPr>
                <w:lang w:eastAsia="zh-CN"/>
              </w:rPr>
            </w:pPr>
            <w:r w:rsidRPr="006A77F7">
              <w:rPr>
                <w:lang w:eastAsia="zh-CN"/>
              </w:rPr>
              <w:t>9</w:t>
            </w:r>
          </w:p>
        </w:tc>
        <w:tc>
          <w:tcPr>
            <w:tcW w:w="4393" w:type="dxa"/>
            <w:shd w:val="clear" w:color="auto" w:fill="auto"/>
          </w:tcPr>
          <w:p w14:paraId="3FB2C996" w14:textId="1A68442B" w:rsidR="00393186" w:rsidRPr="006A77F7" w:rsidRDefault="00393186" w:rsidP="00393186">
            <w:pPr>
              <w:pStyle w:val="TAC"/>
              <w:rPr>
                <w:lang w:eastAsia="ja-JP"/>
              </w:rPr>
            </w:pPr>
            <w:r w:rsidRPr="006A77F7">
              <w:rPr>
                <w:lang w:eastAsia="ja-JP"/>
              </w:rPr>
              <w:t>38.521-1_TpAnalysisSpur(CA_n66A-n77A) v2.zip</w:t>
            </w:r>
          </w:p>
        </w:tc>
        <w:tc>
          <w:tcPr>
            <w:tcW w:w="2355" w:type="dxa"/>
            <w:shd w:val="clear" w:color="auto" w:fill="auto"/>
          </w:tcPr>
          <w:p w14:paraId="48EC4D0B" w14:textId="6D61CA33" w:rsidR="00393186" w:rsidRPr="006A77F7" w:rsidDel="00AD5E0E" w:rsidRDefault="00393186" w:rsidP="00393186">
            <w:pPr>
              <w:pStyle w:val="TAC"/>
            </w:pPr>
            <w:r w:rsidRPr="006A77F7">
              <w:t>RAN5#97</w:t>
            </w:r>
          </w:p>
        </w:tc>
      </w:tr>
      <w:tr w:rsidR="00870EBD" w:rsidRPr="006A77F7" w14:paraId="793BE951" w14:textId="77777777" w:rsidTr="00822785">
        <w:tc>
          <w:tcPr>
            <w:tcW w:w="1514" w:type="dxa"/>
            <w:shd w:val="clear" w:color="auto" w:fill="auto"/>
          </w:tcPr>
          <w:p w14:paraId="36F97004" w14:textId="3236BBA5" w:rsidR="00870EBD" w:rsidRPr="006A77F7" w:rsidRDefault="00870EBD" w:rsidP="00870EBD">
            <w:pPr>
              <w:pStyle w:val="TAC"/>
            </w:pPr>
            <w:r w:rsidRPr="006A77F7">
              <w:t>CA_n66A-n78A</w:t>
            </w:r>
          </w:p>
        </w:tc>
        <w:tc>
          <w:tcPr>
            <w:tcW w:w="1595" w:type="dxa"/>
            <w:shd w:val="clear" w:color="auto" w:fill="auto"/>
          </w:tcPr>
          <w:p w14:paraId="1A4B1F53" w14:textId="78C965A1" w:rsidR="00870EBD" w:rsidRPr="006A77F7" w:rsidRDefault="00870EBD" w:rsidP="00870EBD">
            <w:pPr>
              <w:pStyle w:val="TAC"/>
              <w:rPr>
                <w:lang w:eastAsia="zh-CN"/>
              </w:rPr>
            </w:pPr>
            <w:r w:rsidRPr="006A77F7">
              <w:rPr>
                <w:lang w:eastAsia="zh-CN"/>
              </w:rPr>
              <w:t>1</w:t>
            </w:r>
          </w:p>
        </w:tc>
        <w:tc>
          <w:tcPr>
            <w:tcW w:w="4393" w:type="dxa"/>
            <w:shd w:val="clear" w:color="auto" w:fill="auto"/>
          </w:tcPr>
          <w:p w14:paraId="4EFD6CC6" w14:textId="614CD6A2" w:rsidR="00870EBD" w:rsidRPr="006A77F7" w:rsidRDefault="00870EBD" w:rsidP="00870EBD">
            <w:pPr>
              <w:pStyle w:val="TAC"/>
              <w:rPr>
                <w:lang w:eastAsia="ja-JP"/>
              </w:rPr>
            </w:pPr>
            <w:r w:rsidRPr="006A77F7">
              <w:rPr>
                <w:lang w:eastAsia="ja-JP"/>
              </w:rPr>
              <w:t>38.521-1_TpAnalysisSpur(CA_n66A-n78A).zip</w:t>
            </w:r>
          </w:p>
        </w:tc>
        <w:tc>
          <w:tcPr>
            <w:tcW w:w="2355" w:type="dxa"/>
            <w:shd w:val="clear" w:color="auto" w:fill="auto"/>
          </w:tcPr>
          <w:p w14:paraId="6B42B58E" w14:textId="5BD2FC83" w:rsidR="00870EBD" w:rsidRPr="006A77F7" w:rsidRDefault="00870EBD" w:rsidP="00870EBD">
            <w:pPr>
              <w:pStyle w:val="TAC"/>
            </w:pPr>
            <w:r w:rsidRPr="006A77F7">
              <w:t>RAN5#101</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6A77F7" w:rsidRDefault="00393186" w:rsidP="00393186">
            <w:pPr>
              <w:pStyle w:val="TAC"/>
            </w:pPr>
            <w:r w:rsidRPr="006A77F7">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6A77F7" w:rsidRDefault="00393186" w:rsidP="00393186">
            <w:pPr>
              <w:pStyle w:val="TAC"/>
              <w:rPr>
                <w:lang w:eastAsia="zh-CN"/>
              </w:rPr>
            </w:pPr>
            <w:r w:rsidRPr="006A77F7">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6A77F7" w:rsidRDefault="00393186" w:rsidP="00393186">
            <w:pPr>
              <w:pStyle w:val="TAC"/>
              <w:rPr>
                <w:lang w:eastAsia="ja-JP"/>
              </w:rPr>
            </w:pPr>
            <w:r w:rsidRPr="006A77F7">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6A77F7" w:rsidDel="00AD5E0E" w:rsidRDefault="00393186" w:rsidP="00393186">
            <w:pPr>
              <w:pStyle w:val="TAC"/>
            </w:pPr>
            <w:r w:rsidRPr="006A77F7">
              <w:t>RAN5#96e</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6A77F7" w:rsidRDefault="00393186" w:rsidP="00393186">
            <w:pPr>
              <w:pStyle w:val="TAC"/>
              <w:rPr>
                <w:lang w:eastAsia="zh-CN"/>
              </w:rPr>
            </w:pPr>
            <w:r w:rsidRPr="006A77F7">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6A77F7" w:rsidDel="00C71E07" w:rsidRDefault="00393186" w:rsidP="00393186">
            <w:pPr>
              <w:pStyle w:val="TAC"/>
            </w:pPr>
            <w:r w:rsidRPr="006A77F7">
              <w:t>RAN5#</w:t>
            </w:r>
            <w:r w:rsidR="00B853D3" w:rsidRPr="006A77F7">
              <w:t>100</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shd w:val="clear" w:color="auto" w:fill="auto"/>
          </w:tcPr>
          <w:p w14:paraId="6F596DF9" w14:textId="77777777" w:rsidR="00FE0A7A" w:rsidRPr="006A77F7" w:rsidRDefault="00FE0A7A" w:rsidP="000E6F50">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4DCE6D0" w14:textId="77777777" w:rsidR="00FE0A7A" w:rsidRPr="006A77F7" w:rsidRDefault="00FE0A7A" w:rsidP="000E6F50">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98F8F0E" w14:textId="77777777" w:rsidR="00FE0A7A" w:rsidRPr="006A77F7" w:rsidRDefault="00FE0A7A" w:rsidP="000E6F50">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536FEF97" w14:textId="77777777" w:rsidR="00FE0A7A" w:rsidRPr="006A77F7" w:rsidRDefault="00FE0A7A" w:rsidP="000E6F50">
            <w:pPr>
              <w:pStyle w:val="TAC"/>
            </w:pPr>
            <w:r w:rsidRPr="006A77F7">
              <w:t>RAN5#102</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2" w:name="_Toc51767653"/>
      <w:bookmarkStart w:id="233" w:name="_Toc59039984"/>
      <w:bookmarkStart w:id="234" w:name="_Toc68073923"/>
      <w:bookmarkStart w:id="235" w:name="_Toc75371785"/>
      <w:bookmarkStart w:id="236" w:name="_Toc83727853"/>
      <w:bookmarkStart w:id="237" w:name="_Toc100005953"/>
      <w:bookmarkStart w:id="238" w:name="_Toc106703501"/>
      <w:bookmarkStart w:id="239" w:name="_Toc202467137"/>
      <w:r w:rsidRPr="006A77F7">
        <w:lastRenderedPageBreak/>
        <w:t>4.2</w:t>
      </w:r>
      <w:r w:rsidRPr="006A77F7">
        <w:tab/>
        <w:t>Test point analysis for FR2</w:t>
      </w:r>
      <w:bookmarkEnd w:id="213"/>
      <w:bookmarkEnd w:id="223"/>
      <w:bookmarkEnd w:id="224"/>
      <w:bookmarkEnd w:id="232"/>
      <w:r w:rsidR="00010953" w:rsidRPr="006A77F7">
        <w:t xml:space="preserve"> test cases in TS 38.521-2</w:t>
      </w:r>
      <w:bookmarkEnd w:id="233"/>
      <w:bookmarkEnd w:id="234"/>
      <w:bookmarkEnd w:id="235"/>
      <w:bookmarkEnd w:id="236"/>
      <w:bookmarkEnd w:id="237"/>
      <w:bookmarkEnd w:id="238"/>
      <w:bookmarkEnd w:id="239"/>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shd w:val="clear" w:color="auto" w:fill="auto"/>
            <w:vAlign w:val="center"/>
          </w:tcPr>
          <w:p w14:paraId="5328D280" w14:textId="77777777" w:rsidR="00397292" w:rsidRPr="006A77F7" w:rsidRDefault="00397292" w:rsidP="00750578">
            <w:pPr>
              <w:pStyle w:val="TAH"/>
            </w:pPr>
            <w:r w:rsidRPr="006A77F7">
              <w:t>Number of test points</w:t>
            </w:r>
          </w:p>
        </w:tc>
        <w:tc>
          <w:tcPr>
            <w:tcW w:w="4552" w:type="dxa"/>
            <w:shd w:val="clear" w:color="auto" w:fill="auto"/>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shd w:val="clear" w:color="auto" w:fill="auto"/>
            <w:vAlign w:val="center"/>
          </w:tcPr>
          <w:p w14:paraId="68C26153" w14:textId="77777777" w:rsidR="00392464" w:rsidRPr="006A77F7" w:rsidRDefault="00392464" w:rsidP="00F35FC0">
            <w:pPr>
              <w:pStyle w:val="TAC"/>
            </w:pPr>
            <w:r w:rsidRPr="006A77F7">
              <w:t>x</w:t>
            </w:r>
          </w:p>
        </w:tc>
        <w:tc>
          <w:tcPr>
            <w:tcW w:w="4552" w:type="dxa"/>
            <w:shd w:val="clear" w:color="auto" w:fill="auto"/>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shd w:val="clear" w:color="auto" w:fill="auto"/>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shd w:val="clear" w:color="auto" w:fill="auto"/>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shd w:val="clear" w:color="auto" w:fill="auto"/>
            <w:vAlign w:val="center"/>
          </w:tcPr>
          <w:p w14:paraId="6C2B80E6" w14:textId="7BCDDE3B" w:rsidR="00044BE0" w:rsidRPr="006A77F7" w:rsidRDefault="00044BE0" w:rsidP="00044BE0">
            <w:pPr>
              <w:pStyle w:val="TAC"/>
            </w:pPr>
            <w:r w:rsidRPr="006A77F7">
              <w:t>x</w:t>
            </w:r>
          </w:p>
        </w:tc>
        <w:tc>
          <w:tcPr>
            <w:tcW w:w="4552" w:type="dxa"/>
            <w:shd w:val="clear" w:color="auto" w:fill="auto"/>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shd w:val="clear" w:color="auto" w:fill="auto"/>
            <w:vAlign w:val="center"/>
          </w:tcPr>
          <w:p w14:paraId="1506CC00" w14:textId="3BA204A5" w:rsidR="002652CF" w:rsidRPr="006A77F7" w:rsidRDefault="002652CF" w:rsidP="002652CF">
            <w:pPr>
              <w:pStyle w:val="TAC"/>
            </w:pPr>
            <w:r w:rsidRPr="006A77F7">
              <w:rPr>
                <w:lang w:eastAsia="zh-TW"/>
              </w:rPr>
              <w:t>x</w:t>
            </w:r>
          </w:p>
        </w:tc>
        <w:tc>
          <w:tcPr>
            <w:tcW w:w="4552" w:type="dxa"/>
            <w:shd w:val="clear" w:color="auto" w:fill="auto"/>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shd w:val="clear" w:color="auto" w:fill="auto"/>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shd w:val="clear" w:color="auto" w:fill="auto"/>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shd w:val="clear" w:color="auto" w:fill="auto"/>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shd w:val="clear" w:color="auto" w:fill="auto"/>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shd w:val="clear" w:color="auto" w:fill="auto"/>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shd w:val="clear" w:color="auto" w:fill="auto"/>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shd w:val="clear" w:color="auto" w:fill="auto"/>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shd w:val="clear" w:color="auto" w:fill="auto"/>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shd w:val="clear" w:color="auto" w:fill="auto"/>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shd w:val="clear" w:color="auto" w:fill="auto"/>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shd w:val="clear" w:color="auto" w:fill="auto"/>
            <w:vAlign w:val="center"/>
          </w:tcPr>
          <w:p w14:paraId="6448EB7F" w14:textId="77777777" w:rsidR="00044BE0" w:rsidRPr="006A77F7" w:rsidRDefault="00044BE0" w:rsidP="00044BE0">
            <w:pPr>
              <w:pStyle w:val="TAC"/>
            </w:pPr>
            <w:r w:rsidRPr="006A77F7">
              <w:t>9</w:t>
            </w:r>
          </w:p>
        </w:tc>
        <w:tc>
          <w:tcPr>
            <w:tcW w:w="4552" w:type="dxa"/>
            <w:shd w:val="clear" w:color="auto" w:fill="auto"/>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shd w:val="clear" w:color="auto" w:fill="auto"/>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shd w:val="clear" w:color="auto" w:fill="auto"/>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shd w:val="clear" w:color="auto" w:fill="auto"/>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shd w:val="clear" w:color="auto" w:fill="auto"/>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shd w:val="clear" w:color="auto" w:fill="auto"/>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shd w:val="clear" w:color="auto" w:fill="auto"/>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shd w:val="clear" w:color="auto" w:fill="auto"/>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shd w:val="clear" w:color="auto" w:fill="auto"/>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shd w:val="clear" w:color="auto" w:fill="auto"/>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shd w:val="clear" w:color="auto" w:fill="auto"/>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shd w:val="clear" w:color="auto" w:fill="auto"/>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shd w:val="clear" w:color="auto" w:fill="auto"/>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lastRenderedPageBreak/>
              <w:t>6.3A.3.1 Transmit ON/OFF time mask for CA (2UL CA)</w:t>
            </w:r>
          </w:p>
        </w:tc>
        <w:tc>
          <w:tcPr>
            <w:tcW w:w="1477" w:type="dxa"/>
            <w:shd w:val="clear" w:color="auto" w:fill="auto"/>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shd w:val="clear" w:color="auto" w:fill="auto"/>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t>6.3A.4.2.1 Absolute power tolerance for CA (2UL CA)</w:t>
            </w:r>
          </w:p>
        </w:tc>
        <w:tc>
          <w:tcPr>
            <w:tcW w:w="1477" w:type="dxa"/>
            <w:shd w:val="clear" w:color="auto" w:fill="auto"/>
            <w:vAlign w:val="center"/>
          </w:tcPr>
          <w:p w14:paraId="15DF2C10" w14:textId="77777777" w:rsidR="00044BE0" w:rsidRPr="006A77F7" w:rsidRDefault="00044BE0" w:rsidP="00044BE0">
            <w:pPr>
              <w:pStyle w:val="TAC"/>
            </w:pPr>
            <w:r w:rsidRPr="006A77F7">
              <w:t>6</w:t>
            </w:r>
          </w:p>
        </w:tc>
        <w:tc>
          <w:tcPr>
            <w:tcW w:w="4552" w:type="dxa"/>
            <w:shd w:val="clear" w:color="auto" w:fill="auto"/>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shd w:val="clear" w:color="auto" w:fill="auto"/>
            <w:vAlign w:val="center"/>
          </w:tcPr>
          <w:p w14:paraId="4284C2E4" w14:textId="77777777" w:rsidR="00044BE0" w:rsidRPr="006A77F7" w:rsidRDefault="00044BE0" w:rsidP="00044BE0">
            <w:pPr>
              <w:pStyle w:val="TAC"/>
            </w:pPr>
            <w:r w:rsidRPr="006A77F7">
              <w:t>6</w:t>
            </w:r>
          </w:p>
        </w:tc>
        <w:tc>
          <w:tcPr>
            <w:tcW w:w="4552" w:type="dxa"/>
            <w:shd w:val="clear" w:color="auto" w:fill="auto"/>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shd w:val="clear" w:color="auto" w:fill="auto"/>
            <w:vAlign w:val="center"/>
          </w:tcPr>
          <w:p w14:paraId="0DE979DD" w14:textId="77777777" w:rsidR="00044BE0" w:rsidRPr="006A77F7" w:rsidRDefault="00044BE0" w:rsidP="00044BE0">
            <w:pPr>
              <w:pStyle w:val="TAC"/>
            </w:pPr>
            <w:r w:rsidRPr="006A77F7">
              <w:t>6</w:t>
            </w:r>
          </w:p>
        </w:tc>
        <w:tc>
          <w:tcPr>
            <w:tcW w:w="4552" w:type="dxa"/>
            <w:shd w:val="clear" w:color="auto" w:fill="auto"/>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shd w:val="clear" w:color="auto" w:fill="auto"/>
            <w:vAlign w:val="center"/>
          </w:tcPr>
          <w:p w14:paraId="47D58B04" w14:textId="77777777" w:rsidR="00044BE0" w:rsidRPr="006A77F7" w:rsidRDefault="00044BE0" w:rsidP="00044BE0">
            <w:pPr>
              <w:pStyle w:val="TAC"/>
            </w:pPr>
            <w:r w:rsidRPr="006A77F7">
              <w:t>6</w:t>
            </w:r>
          </w:p>
        </w:tc>
        <w:tc>
          <w:tcPr>
            <w:tcW w:w="4552" w:type="dxa"/>
            <w:shd w:val="clear" w:color="auto" w:fill="auto"/>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shd w:val="clear" w:color="auto" w:fill="auto"/>
            <w:vAlign w:val="center"/>
          </w:tcPr>
          <w:p w14:paraId="282BBC5A" w14:textId="77777777" w:rsidR="00044BE0" w:rsidRPr="006A77F7" w:rsidRDefault="00044BE0" w:rsidP="00044BE0">
            <w:pPr>
              <w:pStyle w:val="TAC"/>
            </w:pPr>
            <w:r w:rsidRPr="006A77F7">
              <w:t>6</w:t>
            </w:r>
          </w:p>
        </w:tc>
        <w:tc>
          <w:tcPr>
            <w:tcW w:w="4552" w:type="dxa"/>
            <w:shd w:val="clear" w:color="auto" w:fill="auto"/>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shd w:val="clear" w:color="auto" w:fill="auto"/>
            <w:vAlign w:val="center"/>
          </w:tcPr>
          <w:p w14:paraId="72055BE7" w14:textId="77777777" w:rsidR="00044BE0" w:rsidRPr="006A77F7" w:rsidRDefault="00044BE0" w:rsidP="00044BE0">
            <w:pPr>
              <w:pStyle w:val="TAC"/>
            </w:pPr>
            <w:r w:rsidRPr="006A77F7">
              <w:t>6</w:t>
            </w:r>
          </w:p>
        </w:tc>
        <w:tc>
          <w:tcPr>
            <w:tcW w:w="4552" w:type="dxa"/>
            <w:shd w:val="clear" w:color="auto" w:fill="auto"/>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shd w:val="clear" w:color="auto" w:fill="auto"/>
            <w:vAlign w:val="center"/>
          </w:tcPr>
          <w:p w14:paraId="0BD60407" w14:textId="77777777" w:rsidR="00044BE0" w:rsidRPr="006A77F7" w:rsidRDefault="00044BE0" w:rsidP="00044BE0">
            <w:pPr>
              <w:pStyle w:val="TAC"/>
            </w:pPr>
            <w:r w:rsidRPr="006A77F7">
              <w:t>6</w:t>
            </w:r>
          </w:p>
        </w:tc>
        <w:tc>
          <w:tcPr>
            <w:tcW w:w="4552" w:type="dxa"/>
            <w:shd w:val="clear" w:color="auto" w:fill="auto"/>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shd w:val="clear" w:color="auto" w:fill="auto"/>
            <w:vAlign w:val="center"/>
          </w:tcPr>
          <w:p w14:paraId="06B3BBAD" w14:textId="2DA19114" w:rsidR="00044BE0" w:rsidRPr="006A77F7" w:rsidRDefault="00044BE0" w:rsidP="00044BE0">
            <w:pPr>
              <w:pStyle w:val="TAC"/>
            </w:pPr>
            <w:r w:rsidRPr="006A77F7">
              <w:t>1</w:t>
            </w:r>
          </w:p>
        </w:tc>
        <w:tc>
          <w:tcPr>
            <w:tcW w:w="4552" w:type="dxa"/>
            <w:shd w:val="clear" w:color="auto" w:fill="auto"/>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shd w:val="clear" w:color="auto" w:fill="auto"/>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shd w:val="clear" w:color="auto" w:fill="auto"/>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274F8E1" w:rsidR="008D7125" w:rsidRPr="006A77F7" w:rsidRDefault="008D7125" w:rsidP="008D7125">
            <w:pPr>
              <w:pStyle w:val="TAL"/>
              <w:rPr>
                <w:lang w:eastAsia="zh-TW"/>
              </w:rPr>
            </w:pPr>
            <w:r w:rsidRPr="006A77F7">
              <w:rPr>
                <w:lang w:eastAsia="zh-TW"/>
              </w:rPr>
              <w:t>“38.521-2_TPanalysis_6.4A.2.2_CarrLeak_CA_v3.zip”</w:t>
            </w:r>
          </w:p>
        </w:tc>
        <w:tc>
          <w:tcPr>
            <w:tcW w:w="1891" w:type="dxa"/>
            <w:vAlign w:val="center"/>
          </w:tcPr>
          <w:p w14:paraId="1143584B" w14:textId="7C7C9B90" w:rsidR="008D7125" w:rsidRPr="006A77F7" w:rsidRDefault="008D7125" w:rsidP="008D7125">
            <w:pPr>
              <w:pStyle w:val="TAL"/>
              <w:rPr>
                <w:szCs w:val="18"/>
                <w:lang w:eastAsia="zh-TW"/>
              </w:rPr>
            </w:pPr>
            <w:r w:rsidRPr="006A77F7">
              <w:t>RAN5#</w:t>
            </w:r>
            <w:r w:rsidRPr="006A77F7">
              <w:rPr>
                <w:lang w:eastAsia="zh-TW"/>
              </w:rPr>
              <w:t>93-e</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84469C">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84469C">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84469C">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84469C">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414566D" w14:textId="77777777" w:rsidR="00397292" w:rsidRPr="006A77F7" w:rsidRDefault="00397292" w:rsidP="00750578">
            <w:pPr>
              <w:pStyle w:val="TAH"/>
            </w:pPr>
            <w:r w:rsidRPr="006A77F7">
              <w:t>Number of test points</w:t>
            </w:r>
          </w:p>
        </w:tc>
        <w:tc>
          <w:tcPr>
            <w:tcW w:w="4590" w:type="dxa"/>
            <w:shd w:val="clear" w:color="auto" w:fill="auto"/>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shd w:val="clear" w:color="auto" w:fill="auto"/>
            <w:vAlign w:val="center"/>
          </w:tcPr>
          <w:p w14:paraId="483FB00E" w14:textId="77777777" w:rsidR="00405A4B" w:rsidRPr="006A77F7" w:rsidRDefault="00405A4B" w:rsidP="00EC7A0E">
            <w:pPr>
              <w:pStyle w:val="TAC"/>
            </w:pPr>
            <w:r w:rsidRPr="006A77F7">
              <w:t>9</w:t>
            </w:r>
          </w:p>
        </w:tc>
        <w:tc>
          <w:tcPr>
            <w:tcW w:w="4590" w:type="dxa"/>
            <w:shd w:val="clear" w:color="auto" w:fill="auto"/>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shd w:val="clear" w:color="auto" w:fill="auto"/>
            <w:vAlign w:val="center"/>
          </w:tcPr>
          <w:p w14:paraId="3FA7BFA9" w14:textId="77777777" w:rsidR="00D13AA2" w:rsidRPr="006A77F7" w:rsidRDefault="00D13AA2" w:rsidP="00DE6AF3">
            <w:pPr>
              <w:pStyle w:val="TAC"/>
            </w:pPr>
            <w:r w:rsidRPr="006A77F7">
              <w:t>9</w:t>
            </w:r>
          </w:p>
        </w:tc>
        <w:tc>
          <w:tcPr>
            <w:tcW w:w="4590" w:type="dxa"/>
            <w:shd w:val="clear" w:color="auto" w:fill="auto"/>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 xml:space="preserve">7.3K.1 UE spherical coverage for simultaneous reception from multiple directions (2 </w:t>
            </w:r>
            <w:proofErr w:type="spellStart"/>
            <w:r w:rsidRPr="00BC4846">
              <w:t>AoAs</w:t>
            </w:r>
            <w:proofErr w:type="spellEnd"/>
            <w:r w:rsidRPr="00BC4846">
              <w:t>)</w:t>
            </w:r>
          </w:p>
        </w:tc>
        <w:tc>
          <w:tcPr>
            <w:tcW w:w="1476" w:type="dxa"/>
            <w:shd w:val="clear" w:color="auto" w:fill="auto"/>
            <w:vAlign w:val="center"/>
          </w:tcPr>
          <w:p w14:paraId="66B4FD57" w14:textId="2AE2E719" w:rsidR="00CF7B33" w:rsidRPr="006A77F7" w:rsidRDefault="00CF7B33" w:rsidP="00CF7B33">
            <w:pPr>
              <w:pStyle w:val="TAC"/>
            </w:pPr>
            <w:r w:rsidRPr="00BC4846">
              <w:t>9</w:t>
            </w:r>
          </w:p>
        </w:tc>
        <w:tc>
          <w:tcPr>
            <w:tcW w:w="4590" w:type="dxa"/>
            <w:shd w:val="clear" w:color="auto" w:fill="auto"/>
            <w:vAlign w:val="center"/>
          </w:tcPr>
          <w:p w14:paraId="4867E459" w14:textId="5DC87AA1" w:rsidR="00CF7B33" w:rsidRPr="006A77F7" w:rsidRDefault="00CF7B33" w:rsidP="00CF7B33">
            <w:pPr>
              <w:pStyle w:val="TAL"/>
              <w:rPr>
                <w:szCs w:val="18"/>
              </w:rPr>
            </w:pPr>
            <w:r w:rsidRPr="00BC4846">
              <w:rPr>
                <w:szCs w:val="18"/>
              </w:rPr>
              <w:t xml:space="preserve">Same as </w:t>
            </w:r>
            <w:bookmarkStart w:id="240" w:name="_CRTable7_3_2_4_11"/>
            <w:r w:rsidRPr="00BC4846">
              <w:t xml:space="preserve">Table </w:t>
            </w:r>
            <w:bookmarkEnd w:id="240"/>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shd w:val="clear" w:color="auto" w:fill="auto"/>
            <w:vAlign w:val="center"/>
          </w:tcPr>
          <w:p w14:paraId="2C80394A" w14:textId="5368DC9F" w:rsidR="00392464" w:rsidRPr="006A77F7" w:rsidRDefault="00BB7372" w:rsidP="00DA636D">
            <w:pPr>
              <w:pStyle w:val="TAC"/>
            </w:pPr>
            <w:r w:rsidRPr="006A77F7">
              <w:rPr>
                <w:lang w:eastAsia="zh-CN"/>
              </w:rPr>
              <w:t>6</w:t>
            </w:r>
          </w:p>
        </w:tc>
        <w:tc>
          <w:tcPr>
            <w:tcW w:w="4590" w:type="dxa"/>
            <w:shd w:val="clear" w:color="auto" w:fill="auto"/>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shd w:val="clear" w:color="auto" w:fill="auto"/>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shd w:val="clear" w:color="auto" w:fill="auto"/>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1" w:name="_Toc27418760"/>
      <w:bookmarkStart w:id="242" w:name="_Toc36042414"/>
      <w:bookmarkStart w:id="243" w:name="_Toc43899742"/>
      <w:bookmarkStart w:id="244" w:name="_Toc51767654"/>
      <w:bookmarkStart w:id="245" w:name="_Toc59039985"/>
      <w:bookmarkStart w:id="246" w:name="_Toc68073924"/>
      <w:bookmarkStart w:id="247" w:name="_Toc75371786"/>
      <w:bookmarkStart w:id="248" w:name="_Toc83727854"/>
      <w:bookmarkStart w:id="249" w:name="_Toc100005954"/>
      <w:bookmarkStart w:id="250" w:name="_Toc106703502"/>
      <w:bookmarkStart w:id="251" w:name="_Toc202467138"/>
      <w:r w:rsidRPr="006A77F7">
        <w:t>4.2.</w:t>
      </w:r>
      <w:r w:rsidR="002410C6" w:rsidRPr="006A77F7">
        <w:t>2</w:t>
      </w:r>
      <w:r w:rsidRPr="006A77F7">
        <w:tab/>
      </w:r>
      <w:r w:rsidR="002410C6" w:rsidRPr="006A77F7">
        <w:t>Test point analysis per NS value</w:t>
      </w:r>
      <w:bookmarkEnd w:id="241"/>
      <w:bookmarkEnd w:id="242"/>
      <w:bookmarkEnd w:id="243"/>
      <w:bookmarkEnd w:id="244"/>
      <w:bookmarkEnd w:id="245"/>
      <w:bookmarkEnd w:id="246"/>
      <w:bookmarkEnd w:id="247"/>
      <w:bookmarkEnd w:id="248"/>
      <w:bookmarkEnd w:id="249"/>
      <w:bookmarkEnd w:id="250"/>
      <w:bookmarkEnd w:id="251"/>
    </w:p>
    <w:p w14:paraId="1D2A7E43" w14:textId="77777777" w:rsidR="006301E5" w:rsidRPr="006A77F7" w:rsidRDefault="006301E5" w:rsidP="006301E5">
      <w:pPr>
        <w:pStyle w:val="Heading4"/>
      </w:pPr>
      <w:bookmarkStart w:id="252" w:name="_Toc27418761"/>
      <w:bookmarkStart w:id="253" w:name="_Toc36042415"/>
      <w:bookmarkStart w:id="254" w:name="_Toc43899743"/>
      <w:bookmarkStart w:id="255" w:name="_Toc51767655"/>
      <w:bookmarkStart w:id="256" w:name="_Toc59039986"/>
      <w:bookmarkStart w:id="257" w:name="_Toc68073925"/>
      <w:bookmarkStart w:id="258" w:name="_Toc75371787"/>
      <w:bookmarkStart w:id="259" w:name="_Toc83727855"/>
      <w:bookmarkStart w:id="260" w:name="_Toc100005955"/>
      <w:bookmarkStart w:id="261" w:name="_Toc106703503"/>
      <w:bookmarkStart w:id="262" w:name="_Toc202467139"/>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2"/>
      <w:bookmarkEnd w:id="253"/>
      <w:bookmarkEnd w:id="254"/>
      <w:bookmarkEnd w:id="255"/>
      <w:bookmarkEnd w:id="256"/>
      <w:bookmarkEnd w:id="257"/>
      <w:bookmarkEnd w:id="258"/>
      <w:bookmarkEnd w:id="259"/>
      <w:bookmarkEnd w:id="260"/>
      <w:bookmarkEnd w:id="261"/>
      <w:bookmarkEnd w:id="262"/>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7A1B01">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7A1B01">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6A77F7" w:rsidRDefault="0080581B" w:rsidP="007A1B01">
            <w:pPr>
              <w:pStyle w:val="TAL"/>
            </w:pPr>
            <w:r w:rsidRPr="006A77F7">
              <w:t>“38.521-2_TPanalysis_6.2.3_AMPR_NS_202_v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80581B" w:rsidRPr="006A77F7"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7A1B01">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7A1B01">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7A1B01">
            <w:pPr>
              <w:pStyle w:val="TAL"/>
            </w:pPr>
            <w:r w:rsidRPr="006A77F7">
              <w:t>“38.521-2_TPanalysis_6.2.3_AMPR_NS_203_v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0C2935" w:rsidRPr="006A77F7"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Pr="006A77F7" w:rsidRDefault="000C2935" w:rsidP="008E62A3">
            <w:pPr>
              <w:pStyle w:val="TAC"/>
            </w:pPr>
            <w:r w:rsidRPr="006A77F7">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Pr="006A77F7" w:rsidRDefault="000C2935" w:rsidP="008E62A3">
            <w:pPr>
              <w:pStyle w:val="TAC"/>
            </w:pPr>
            <w:r w:rsidRPr="006A77F7">
              <w:t>6.2A.3.1: 1</w:t>
            </w:r>
          </w:p>
          <w:p w14:paraId="5FF7C78F" w14:textId="77777777" w:rsidR="000C2935" w:rsidRPr="006A77F7" w:rsidRDefault="000C2935" w:rsidP="008E62A3">
            <w:pPr>
              <w:pStyle w:val="TAC"/>
            </w:pPr>
            <w:r w:rsidRPr="006A77F7">
              <w:t>6.2A.3.2: 1</w:t>
            </w:r>
          </w:p>
          <w:p w14:paraId="3FAF9AE1" w14:textId="77777777" w:rsidR="000C2935" w:rsidRPr="006A77F7" w:rsidRDefault="000C2935" w:rsidP="008E62A3">
            <w:pPr>
              <w:pStyle w:val="TAC"/>
            </w:pPr>
            <w:r w:rsidRPr="006A77F7">
              <w:t>6.2A.3.3: 1</w:t>
            </w:r>
          </w:p>
          <w:p w14:paraId="4ED59316" w14:textId="77777777" w:rsidR="000C2935" w:rsidRPr="006A77F7" w:rsidRDefault="000C2935" w:rsidP="008E62A3">
            <w:pPr>
              <w:pStyle w:val="TAC"/>
            </w:pPr>
            <w:r w:rsidRPr="006A77F7">
              <w:t>6.5A.3.3.1:1</w:t>
            </w:r>
          </w:p>
          <w:p w14:paraId="72789BAA" w14:textId="77777777" w:rsidR="000C2935" w:rsidRPr="006A77F7" w:rsidRDefault="000C2935" w:rsidP="008E62A3">
            <w:pPr>
              <w:pStyle w:val="TAC"/>
            </w:pPr>
            <w:r w:rsidRPr="006A77F7">
              <w:t>6.5A.3.3.2:1</w:t>
            </w:r>
          </w:p>
          <w:p w14:paraId="17F8BF72" w14:textId="77777777" w:rsidR="000C2935" w:rsidRPr="006A77F7" w:rsidRDefault="000C2935" w:rsidP="008E62A3">
            <w:pPr>
              <w:pStyle w:val="TAC"/>
            </w:pPr>
            <w:r w:rsidRPr="006A77F7">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Pr="006A77F7" w:rsidRDefault="000C2935" w:rsidP="008E62A3">
            <w:pPr>
              <w:pStyle w:val="TAL"/>
            </w:pPr>
            <w:r w:rsidRPr="006A77F7">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Pr="006A77F7" w:rsidRDefault="000C2935" w:rsidP="008E62A3">
            <w:pPr>
              <w:pStyle w:val="TAL"/>
              <w:rPr>
                <w:rFonts w:cs="Arial"/>
                <w:lang w:eastAsia="ko-KR"/>
              </w:rPr>
            </w:pPr>
            <w:r w:rsidRPr="006A77F7">
              <w:rPr>
                <w:rFonts w:cs="Arial"/>
                <w:lang w:eastAsia="ko-KR"/>
              </w:rPr>
              <w:t>RAN5#101</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3" w:name="_Toc202467140"/>
      <w:r w:rsidRPr="006A77F7">
        <w:t>4.2.2.2</w:t>
      </w:r>
      <w:r w:rsidRPr="006A77F7">
        <w:tab/>
        <w:t>A-MPR and A-SE FR2 test cases for CA</w:t>
      </w:r>
      <w:bookmarkEnd w:id="263"/>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77777777" w:rsidR="002652CF" w:rsidRPr="006A77F7" w:rsidRDefault="002652CF" w:rsidP="002652CF">
      <w:pPr>
        <w:pStyle w:val="TH"/>
        <w:rPr>
          <w:lang w:eastAsia="x-none"/>
        </w:rPr>
      </w:pPr>
      <w:r w:rsidRPr="006A77F7">
        <w:lastRenderedPageBreak/>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207EE4">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207EE4">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207EE4">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207EE4">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207EE4">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207EE4">
            <w:pPr>
              <w:pStyle w:val="TAC"/>
            </w:pPr>
            <w:r w:rsidRPr="006A77F7">
              <w:t>6.2A.3.1</w:t>
            </w:r>
            <w:r w:rsidR="00C522B0" w:rsidRPr="00C522B0">
              <w:t>,</w:t>
            </w:r>
          </w:p>
          <w:p w14:paraId="1BC4BDEB" w14:textId="04D36973" w:rsidR="002652CF" w:rsidRPr="006A77F7" w:rsidRDefault="002652CF" w:rsidP="00207EE4">
            <w:pPr>
              <w:pStyle w:val="TAC"/>
            </w:pPr>
            <w:r w:rsidRPr="006A77F7">
              <w:t>6.2A.3.2</w:t>
            </w:r>
            <w:r w:rsidR="00C522B0" w:rsidRPr="00C522B0">
              <w:t>,</w:t>
            </w:r>
          </w:p>
          <w:p w14:paraId="65B6AE38" w14:textId="3D812051" w:rsidR="002652CF" w:rsidRPr="006A77F7" w:rsidRDefault="002652CF" w:rsidP="00207EE4">
            <w:pPr>
              <w:pStyle w:val="TAC"/>
            </w:pPr>
            <w:r w:rsidRPr="006A77F7">
              <w:t>6.2A.3.3</w:t>
            </w:r>
            <w:r w:rsidR="00C522B0" w:rsidRPr="00C522B0">
              <w:t>,</w:t>
            </w:r>
          </w:p>
          <w:p w14:paraId="2C468FFC" w14:textId="1DC19E77" w:rsidR="002652CF" w:rsidRPr="006A77F7" w:rsidRDefault="002652CF" w:rsidP="00207EE4">
            <w:pPr>
              <w:pStyle w:val="TAC"/>
            </w:pPr>
            <w:r w:rsidRPr="006A77F7">
              <w:t>6.5A.3.3.1</w:t>
            </w:r>
            <w:r w:rsidR="00C522B0" w:rsidRPr="00C522B0">
              <w:t>,</w:t>
            </w:r>
          </w:p>
          <w:p w14:paraId="2A0E70C5" w14:textId="27E9094F" w:rsidR="002652CF" w:rsidRPr="006A77F7" w:rsidRDefault="002652CF" w:rsidP="00207EE4">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31A3712C" w:rsidR="002652CF" w:rsidRPr="006A77F7" w:rsidRDefault="002652CF" w:rsidP="00207EE4">
            <w:pPr>
              <w:pStyle w:val="TAL"/>
            </w:pPr>
            <w:r w:rsidRPr="006A77F7">
              <w:t>“38.521-2_TPanalysis_6.2.3_AMPR_CA_NS_</w:t>
            </w:r>
            <w:r w:rsidR="00C522B0" w:rsidRPr="00C522B0">
              <w:t>202v2</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639851E" w:rsidR="002652CF" w:rsidRPr="006A77F7" w:rsidRDefault="002652CF" w:rsidP="00207EE4">
            <w:pPr>
              <w:pStyle w:val="TAL"/>
              <w:rPr>
                <w:rFonts w:cs="Arial"/>
                <w:lang w:eastAsia="ko-KR"/>
              </w:rPr>
            </w:pPr>
            <w:r w:rsidRPr="006A77F7">
              <w:rPr>
                <w:rFonts w:cs="Arial"/>
                <w:lang w:eastAsia="ko-KR"/>
              </w:rPr>
              <w:t>RAN5#</w:t>
            </w:r>
            <w:r w:rsidR="00C522B0" w:rsidRPr="00C522B0">
              <w:rPr>
                <w:rFonts w:cs="Arial"/>
                <w:lang w:eastAsia="ko-KR"/>
              </w:rPr>
              <w:t>106</w:t>
            </w:r>
          </w:p>
        </w:tc>
      </w:tr>
    </w:tbl>
    <w:p w14:paraId="24721C3F" w14:textId="77777777" w:rsidR="002410C6" w:rsidRPr="006A77F7" w:rsidRDefault="002410C6" w:rsidP="002410C6"/>
    <w:p w14:paraId="48B260B2" w14:textId="77777777" w:rsidR="002410C6" w:rsidRPr="006A77F7" w:rsidRDefault="002410C6" w:rsidP="002410C6">
      <w:pPr>
        <w:pStyle w:val="Heading3"/>
      </w:pPr>
      <w:bookmarkStart w:id="264" w:name="_Toc59039987"/>
      <w:bookmarkStart w:id="265" w:name="_Toc68073926"/>
      <w:bookmarkStart w:id="266" w:name="_Toc75371788"/>
      <w:bookmarkStart w:id="267" w:name="_Toc83727856"/>
      <w:bookmarkStart w:id="268" w:name="_Toc100005956"/>
      <w:bookmarkStart w:id="269" w:name="_Toc106703504"/>
      <w:bookmarkStart w:id="270" w:name="_Toc202467141"/>
      <w:r w:rsidRPr="006A77F7">
        <w:t>4.2.3</w:t>
      </w:r>
      <w:r w:rsidRPr="006A77F7">
        <w:tab/>
        <w:t>Test point analysis per NR CA configuration</w:t>
      </w:r>
      <w:bookmarkEnd w:id="264"/>
      <w:bookmarkEnd w:id="265"/>
      <w:bookmarkEnd w:id="266"/>
      <w:bookmarkEnd w:id="267"/>
      <w:bookmarkEnd w:id="268"/>
      <w:bookmarkEnd w:id="269"/>
      <w:bookmarkEnd w:id="270"/>
    </w:p>
    <w:p w14:paraId="7E347543" w14:textId="77777777" w:rsidR="002410C6" w:rsidRPr="006A77F7" w:rsidRDefault="002410C6" w:rsidP="002410C6">
      <w:pPr>
        <w:pStyle w:val="Heading4"/>
      </w:pPr>
      <w:bookmarkStart w:id="271" w:name="_Toc59039988"/>
      <w:bookmarkStart w:id="272" w:name="_Toc68073927"/>
      <w:bookmarkStart w:id="273" w:name="_Toc75371789"/>
      <w:bookmarkStart w:id="274" w:name="_Toc83727857"/>
      <w:bookmarkStart w:id="275" w:name="_Toc100005957"/>
      <w:bookmarkStart w:id="276" w:name="_Toc106703505"/>
      <w:bookmarkStart w:id="277" w:name="_Toc202467142"/>
      <w:r w:rsidRPr="006A77F7">
        <w:t>4.2.3.1</w:t>
      </w:r>
      <w:r w:rsidRPr="006A77F7">
        <w:tab/>
        <w:t>Reference Sensitivity test cases for FR2 NR CA</w:t>
      </w:r>
      <w:bookmarkEnd w:id="271"/>
      <w:bookmarkEnd w:id="272"/>
      <w:bookmarkEnd w:id="273"/>
      <w:bookmarkEnd w:id="274"/>
      <w:bookmarkEnd w:id="275"/>
      <w:bookmarkEnd w:id="276"/>
      <w:bookmarkEnd w:id="277"/>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8" w:name="_Toc27418762"/>
      <w:bookmarkStart w:id="279" w:name="_Toc36042416"/>
      <w:bookmarkStart w:id="280" w:name="_Toc43899744"/>
      <w:bookmarkStart w:id="281" w:name="_Toc51767656"/>
      <w:bookmarkStart w:id="282" w:name="_Toc59039989"/>
      <w:bookmarkStart w:id="283" w:name="_Toc68073928"/>
      <w:bookmarkStart w:id="284" w:name="_Toc75371790"/>
      <w:bookmarkStart w:id="285" w:name="_Toc83727858"/>
      <w:bookmarkStart w:id="286" w:name="_Toc100005958"/>
      <w:bookmarkStart w:id="287" w:name="_Toc106703506"/>
      <w:bookmarkStart w:id="288" w:name="_Toc202467143"/>
      <w:r w:rsidRPr="006A77F7">
        <w:lastRenderedPageBreak/>
        <w:t>4.3</w:t>
      </w:r>
      <w:r w:rsidRPr="006A77F7">
        <w:tab/>
      </w:r>
      <w:r w:rsidR="002410C6" w:rsidRPr="006A77F7">
        <w:t>Test point analysis for test cases in TS 38.521-3</w:t>
      </w:r>
      <w:bookmarkEnd w:id="278"/>
      <w:bookmarkEnd w:id="279"/>
      <w:bookmarkEnd w:id="280"/>
      <w:bookmarkEnd w:id="281"/>
      <w:bookmarkEnd w:id="282"/>
      <w:bookmarkEnd w:id="283"/>
      <w:bookmarkEnd w:id="284"/>
      <w:bookmarkEnd w:id="285"/>
      <w:bookmarkEnd w:id="286"/>
      <w:bookmarkEnd w:id="287"/>
      <w:bookmarkEnd w:id="288"/>
    </w:p>
    <w:p w14:paraId="4F579BEF" w14:textId="77777777" w:rsidR="002410C6" w:rsidRPr="006A77F7" w:rsidRDefault="002410C6" w:rsidP="002410C6">
      <w:pPr>
        <w:pStyle w:val="Heading3"/>
      </w:pPr>
      <w:bookmarkStart w:id="289" w:name="_Toc59039990"/>
      <w:bookmarkStart w:id="290" w:name="_Toc68073929"/>
      <w:bookmarkStart w:id="291" w:name="_Toc75371791"/>
      <w:bookmarkStart w:id="292" w:name="_Toc83727859"/>
      <w:bookmarkStart w:id="293" w:name="_Toc100005959"/>
      <w:bookmarkStart w:id="294" w:name="_Toc106703507"/>
      <w:bookmarkStart w:id="295" w:name="_Toc202467144"/>
      <w:r w:rsidRPr="006A77F7">
        <w:t>4.3.1</w:t>
      </w:r>
      <w:r w:rsidRPr="006A77F7">
        <w:tab/>
        <w:t>Test point analysis per test case</w:t>
      </w:r>
      <w:bookmarkEnd w:id="289"/>
      <w:bookmarkEnd w:id="290"/>
      <w:bookmarkEnd w:id="291"/>
      <w:bookmarkEnd w:id="292"/>
      <w:bookmarkEnd w:id="293"/>
      <w:bookmarkEnd w:id="294"/>
      <w:bookmarkEnd w:id="295"/>
    </w:p>
    <w:p w14:paraId="6F060ABF" w14:textId="77777777" w:rsidR="002410C6" w:rsidRPr="006A77F7" w:rsidRDefault="002410C6" w:rsidP="002410C6">
      <w:pPr>
        <w:pStyle w:val="Heading4"/>
      </w:pPr>
      <w:bookmarkStart w:id="296" w:name="_Toc59039991"/>
      <w:bookmarkStart w:id="297" w:name="_Toc68073930"/>
      <w:bookmarkStart w:id="298" w:name="_Toc75371792"/>
      <w:bookmarkStart w:id="299" w:name="_Toc83727860"/>
      <w:bookmarkStart w:id="300" w:name="_Toc100005960"/>
      <w:bookmarkStart w:id="301" w:name="_Toc106703508"/>
      <w:bookmarkStart w:id="302" w:name="_Toc202467145"/>
      <w:r w:rsidRPr="006A77F7">
        <w:t>4.3.1.1</w:t>
      </w:r>
      <w:r w:rsidRPr="006A77F7">
        <w:tab/>
        <w:t>EN-DC test cases</w:t>
      </w:r>
      <w:bookmarkEnd w:id="296"/>
      <w:bookmarkEnd w:id="297"/>
      <w:bookmarkEnd w:id="298"/>
      <w:bookmarkEnd w:id="299"/>
      <w:bookmarkEnd w:id="300"/>
      <w:bookmarkEnd w:id="301"/>
      <w:bookmarkEnd w:id="302"/>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shd w:val="clear" w:color="auto" w:fill="auto"/>
            <w:vAlign w:val="center"/>
          </w:tcPr>
          <w:p w14:paraId="5B7319E4" w14:textId="77777777" w:rsidR="002410C6" w:rsidRPr="006A77F7" w:rsidRDefault="002410C6" w:rsidP="006E661B">
            <w:pPr>
              <w:pStyle w:val="TAH"/>
            </w:pPr>
            <w:r w:rsidRPr="006A77F7">
              <w:t>Number of test points</w:t>
            </w:r>
          </w:p>
        </w:tc>
        <w:tc>
          <w:tcPr>
            <w:tcW w:w="4590" w:type="dxa"/>
            <w:shd w:val="clear" w:color="auto" w:fill="auto"/>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 xml:space="preserve">RAN5#3-5G-NR </w:t>
            </w:r>
            <w:proofErr w:type="spellStart"/>
            <w:r w:rsidRPr="006A77F7">
              <w:t>Adhoc</w:t>
            </w:r>
            <w:proofErr w:type="spellEnd"/>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 xml:space="preserve">RAN5#3-5G-NR </w:t>
            </w:r>
            <w:proofErr w:type="spellStart"/>
            <w:r w:rsidRPr="006A77F7">
              <w:rPr>
                <w:szCs w:val="18"/>
              </w:rPr>
              <w:t>Adhoc</w:t>
            </w:r>
            <w:proofErr w:type="spellEnd"/>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 xml:space="preserve">RAN5#3-5G-NR </w:t>
            </w:r>
            <w:proofErr w:type="spellStart"/>
            <w:r w:rsidRPr="006A77F7">
              <w:rPr>
                <w:szCs w:val="18"/>
              </w:rPr>
              <w:t>adhoc</w:t>
            </w:r>
            <w:proofErr w:type="spellEnd"/>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3C75A113" w14:textId="77777777" w:rsidR="00397292" w:rsidRPr="006A77F7" w:rsidRDefault="00397292" w:rsidP="00750578">
            <w:pPr>
              <w:pStyle w:val="TAH"/>
            </w:pPr>
            <w:r w:rsidRPr="006A77F7">
              <w:t>Number of test points</w:t>
            </w:r>
          </w:p>
        </w:tc>
        <w:tc>
          <w:tcPr>
            <w:tcW w:w="4590" w:type="dxa"/>
            <w:shd w:val="clear" w:color="auto" w:fill="auto"/>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3" w:name="_Toc27476000"/>
            <w:bookmarkStart w:id="304" w:name="_Toc29495462"/>
            <w:bookmarkStart w:id="305" w:name="_Toc36116512"/>
            <w:bookmarkStart w:id="306" w:name="_Toc36118561"/>
            <w:bookmarkStart w:id="307" w:name="_Toc36560676"/>
            <w:r w:rsidRPr="006A77F7">
              <w:t>7.6B.2.1</w:t>
            </w:r>
            <w:r w:rsidRPr="006A77F7">
              <w:rPr>
                <w:lang w:eastAsia="zh-CN"/>
              </w:rPr>
              <w:t xml:space="preserve"> </w:t>
            </w:r>
            <w:proofErr w:type="spellStart"/>
            <w:r w:rsidRPr="006A77F7">
              <w:t>Inband</w:t>
            </w:r>
            <w:proofErr w:type="spellEnd"/>
            <w:r w:rsidRPr="006A77F7">
              <w:t xml:space="preserve"> blocking for intra-band contiguous EN-DC in FR1 (2 CCs)</w:t>
            </w:r>
            <w:bookmarkEnd w:id="303"/>
            <w:bookmarkEnd w:id="304"/>
            <w:bookmarkEnd w:id="305"/>
            <w:bookmarkEnd w:id="306"/>
            <w:bookmarkEnd w:id="307"/>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8" w:name="_Toc27476002"/>
            <w:bookmarkStart w:id="309" w:name="_Toc29495463"/>
            <w:bookmarkStart w:id="310" w:name="_Toc36116513"/>
            <w:bookmarkStart w:id="311" w:name="_Toc36118562"/>
            <w:bookmarkStart w:id="312" w:name="_Toc36560677"/>
            <w:r w:rsidRPr="006A77F7">
              <w:t>7.6B.2.2</w:t>
            </w:r>
            <w:r w:rsidRPr="006A77F7">
              <w:rPr>
                <w:lang w:eastAsia="zh-CN"/>
              </w:rPr>
              <w:t xml:space="preserve"> </w:t>
            </w:r>
            <w:proofErr w:type="spellStart"/>
            <w:r w:rsidRPr="006A77F7">
              <w:t>Inband</w:t>
            </w:r>
            <w:proofErr w:type="spellEnd"/>
            <w:r w:rsidRPr="006A77F7">
              <w:t xml:space="preserve"> blocking for intra-band non-contiguous EN-DC in FR1 (2 CCs)</w:t>
            </w:r>
            <w:bookmarkEnd w:id="308"/>
            <w:bookmarkEnd w:id="309"/>
            <w:bookmarkEnd w:id="310"/>
            <w:bookmarkEnd w:id="311"/>
            <w:bookmarkEnd w:id="312"/>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3" w:name="_Toc27476004"/>
            <w:bookmarkStart w:id="314" w:name="_Toc29495464"/>
            <w:bookmarkStart w:id="315" w:name="_Toc36116514"/>
            <w:bookmarkStart w:id="316" w:name="_Toc36118563"/>
            <w:bookmarkStart w:id="317" w:name="_Toc36560678"/>
            <w:r w:rsidRPr="006A77F7">
              <w:t>7.6B.2.3</w:t>
            </w:r>
            <w:r w:rsidRPr="006A77F7">
              <w:rPr>
                <w:lang w:eastAsia="zh-CN"/>
              </w:rPr>
              <w:t xml:space="preserve"> </w:t>
            </w:r>
            <w:proofErr w:type="spellStart"/>
            <w:r w:rsidRPr="006A77F7">
              <w:t>Inband</w:t>
            </w:r>
            <w:proofErr w:type="spellEnd"/>
            <w:r w:rsidRPr="006A77F7">
              <w:t xml:space="preserve"> blocking for inter-band EN-DC within FR1 (2 CCs)</w:t>
            </w:r>
            <w:bookmarkEnd w:id="313"/>
            <w:bookmarkEnd w:id="314"/>
            <w:bookmarkEnd w:id="315"/>
            <w:bookmarkEnd w:id="316"/>
            <w:bookmarkEnd w:id="317"/>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8" w:name="_Toc27476025"/>
            <w:bookmarkStart w:id="319" w:name="_Toc29495484"/>
            <w:bookmarkStart w:id="320" w:name="_Toc36116535"/>
            <w:bookmarkStart w:id="321" w:name="_Toc36118584"/>
            <w:bookmarkStart w:id="322" w:name="_Toc36560699"/>
            <w:r w:rsidRPr="006A77F7">
              <w:t>7.6B.3.1</w:t>
            </w:r>
            <w:r w:rsidRPr="006A77F7">
              <w:rPr>
                <w:lang w:eastAsia="zh-CN"/>
              </w:rPr>
              <w:t xml:space="preserve"> </w:t>
            </w:r>
            <w:r w:rsidRPr="006A77F7">
              <w:t>Out-of-band blocking for intra-band contiguous EN-DC in FR1 (2 CCs)</w:t>
            </w:r>
            <w:bookmarkEnd w:id="318"/>
            <w:bookmarkEnd w:id="319"/>
            <w:bookmarkEnd w:id="320"/>
            <w:bookmarkEnd w:id="321"/>
            <w:bookmarkEnd w:id="322"/>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3" w:name="_Toc27476027"/>
            <w:bookmarkStart w:id="324" w:name="_Toc29495485"/>
            <w:bookmarkStart w:id="325" w:name="_Toc36116536"/>
            <w:bookmarkStart w:id="326" w:name="_Toc36118585"/>
            <w:bookmarkStart w:id="327" w:name="_Toc36560700"/>
            <w:r w:rsidRPr="006A77F7">
              <w:t>7.6B.3.2</w:t>
            </w:r>
            <w:r w:rsidRPr="006A77F7">
              <w:rPr>
                <w:lang w:eastAsia="zh-CN"/>
              </w:rPr>
              <w:t xml:space="preserve"> </w:t>
            </w:r>
            <w:r w:rsidRPr="006A77F7">
              <w:t>Out-of-band blocking for intra-band non-contiguous EN-DC in FR1 (2 CCs)</w:t>
            </w:r>
            <w:bookmarkEnd w:id="323"/>
            <w:bookmarkEnd w:id="324"/>
            <w:bookmarkEnd w:id="325"/>
            <w:bookmarkEnd w:id="326"/>
            <w:bookmarkEnd w:id="327"/>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8" w:name="_Toc27476029"/>
            <w:bookmarkStart w:id="329" w:name="_Toc29495486"/>
            <w:bookmarkStart w:id="330" w:name="_Toc36116537"/>
            <w:bookmarkStart w:id="331" w:name="_Toc36118586"/>
            <w:bookmarkStart w:id="332" w:name="_Toc36560701"/>
            <w:r w:rsidRPr="006A77F7">
              <w:t>7.6B.3.3</w:t>
            </w:r>
            <w:r w:rsidRPr="006A77F7">
              <w:rPr>
                <w:lang w:eastAsia="zh-CN"/>
              </w:rPr>
              <w:t xml:space="preserve"> </w:t>
            </w:r>
            <w:r w:rsidRPr="006A77F7">
              <w:t>Out-of-band blocking for inter-band EN-DC within FR1 (2 CCs)</w:t>
            </w:r>
            <w:bookmarkEnd w:id="328"/>
            <w:bookmarkEnd w:id="329"/>
            <w:bookmarkEnd w:id="330"/>
            <w:bookmarkEnd w:id="331"/>
            <w:bookmarkEnd w:id="332"/>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3" w:name="_Toc27476039"/>
            <w:bookmarkStart w:id="334" w:name="_Toc29495495"/>
            <w:bookmarkStart w:id="335" w:name="_Toc36116546"/>
            <w:bookmarkStart w:id="336" w:name="_Toc36118595"/>
            <w:bookmarkStart w:id="337" w:name="_Toc36560710"/>
            <w:r w:rsidRPr="006A77F7">
              <w:t>7.6B.4.1</w:t>
            </w:r>
            <w:r w:rsidRPr="006A77F7">
              <w:rPr>
                <w:lang w:eastAsia="zh-CN"/>
              </w:rPr>
              <w:t xml:space="preserve"> </w:t>
            </w:r>
            <w:r w:rsidRPr="006A77F7">
              <w:t>Narrow band blocking for intra-band contiguous EN-DC in FR1 (2 CCs)</w:t>
            </w:r>
            <w:bookmarkEnd w:id="333"/>
            <w:bookmarkEnd w:id="334"/>
            <w:bookmarkEnd w:id="335"/>
            <w:bookmarkEnd w:id="336"/>
            <w:bookmarkEnd w:id="337"/>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8" w:name="_Toc27476041"/>
            <w:bookmarkStart w:id="339" w:name="_Toc29495496"/>
            <w:bookmarkStart w:id="340" w:name="_Toc36116547"/>
            <w:bookmarkStart w:id="341" w:name="_Toc36118596"/>
            <w:bookmarkStart w:id="342" w:name="_Toc36560711"/>
            <w:r w:rsidRPr="006A77F7">
              <w:t>7.6B.4.2</w:t>
            </w:r>
            <w:r w:rsidRPr="006A77F7">
              <w:rPr>
                <w:lang w:eastAsia="zh-CN"/>
              </w:rPr>
              <w:t xml:space="preserve"> </w:t>
            </w:r>
            <w:r w:rsidRPr="006A77F7">
              <w:t>Narrow band blocking for intra-band non-contiguous EN-DC in FR1 (2 CCs)</w:t>
            </w:r>
            <w:bookmarkEnd w:id="338"/>
            <w:bookmarkEnd w:id="339"/>
            <w:bookmarkEnd w:id="340"/>
            <w:bookmarkEnd w:id="341"/>
            <w:bookmarkEnd w:id="342"/>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3" w:name="_Toc27476043"/>
            <w:bookmarkStart w:id="344" w:name="_Toc29495497"/>
            <w:bookmarkStart w:id="345" w:name="_Toc36116548"/>
            <w:bookmarkStart w:id="346" w:name="_Toc36118597"/>
            <w:bookmarkStart w:id="347" w:name="_Toc36560712"/>
            <w:r w:rsidRPr="006A77F7">
              <w:t>7.6B.4.3</w:t>
            </w:r>
            <w:r w:rsidRPr="006A77F7">
              <w:rPr>
                <w:lang w:eastAsia="zh-CN"/>
              </w:rPr>
              <w:t xml:space="preserve"> </w:t>
            </w:r>
            <w:r w:rsidRPr="006A77F7">
              <w:t>Narrow band blocking for inter-band EN-DC within FR1 (2 CCs)</w:t>
            </w:r>
            <w:bookmarkEnd w:id="343"/>
            <w:bookmarkEnd w:id="344"/>
            <w:bookmarkEnd w:id="345"/>
            <w:bookmarkEnd w:id="346"/>
            <w:bookmarkEnd w:id="347"/>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8" w:name="_Toc27476062"/>
            <w:bookmarkStart w:id="349" w:name="_Toc29495513"/>
            <w:bookmarkStart w:id="350" w:name="_Toc36116564"/>
            <w:bookmarkStart w:id="351" w:name="_Toc36118613"/>
            <w:bookmarkStart w:id="352" w:name="_Toc36560728"/>
            <w:r w:rsidRPr="006A77F7">
              <w:t>7.7B.1</w:t>
            </w:r>
            <w:r w:rsidRPr="006A77F7">
              <w:rPr>
                <w:lang w:eastAsia="zh-CN"/>
              </w:rPr>
              <w:t xml:space="preserve"> </w:t>
            </w:r>
            <w:r w:rsidRPr="006A77F7">
              <w:t>Spurious Response for intra-band contiguous EN-DC in FR1 (2 CCs)</w:t>
            </w:r>
            <w:bookmarkEnd w:id="348"/>
            <w:bookmarkEnd w:id="349"/>
            <w:bookmarkEnd w:id="350"/>
            <w:bookmarkEnd w:id="351"/>
            <w:bookmarkEnd w:id="352"/>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3" w:name="_Toc27476064"/>
            <w:bookmarkStart w:id="354" w:name="_Toc29495514"/>
            <w:bookmarkStart w:id="355" w:name="_Toc36116565"/>
            <w:bookmarkStart w:id="356" w:name="_Toc36118614"/>
            <w:bookmarkStart w:id="357"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3"/>
            <w:bookmarkEnd w:id="354"/>
            <w:bookmarkEnd w:id="355"/>
            <w:bookmarkEnd w:id="356"/>
            <w:bookmarkEnd w:id="357"/>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8" w:name="_Toc27476066"/>
            <w:bookmarkStart w:id="359" w:name="_Toc29495515"/>
            <w:bookmarkStart w:id="360" w:name="_Toc36116566"/>
            <w:bookmarkStart w:id="361" w:name="_Toc36118615"/>
            <w:bookmarkStart w:id="362" w:name="_Toc36560730"/>
            <w:r w:rsidRPr="006A77F7">
              <w:t>7.7B.3</w:t>
            </w:r>
            <w:r w:rsidRPr="006A77F7">
              <w:rPr>
                <w:lang w:eastAsia="zh-CN"/>
              </w:rPr>
              <w:t xml:space="preserve"> </w:t>
            </w:r>
            <w:r w:rsidRPr="006A77F7">
              <w:t>Spurious Response for inter-band EN-DC within FR1 (2 CCs)</w:t>
            </w:r>
            <w:bookmarkEnd w:id="358"/>
            <w:bookmarkEnd w:id="359"/>
            <w:bookmarkEnd w:id="360"/>
            <w:bookmarkEnd w:id="361"/>
            <w:bookmarkEnd w:id="362"/>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 xml:space="preserve">“38.521-1_TPanalysis_7.9A_Spurious </w:t>
            </w:r>
            <w:proofErr w:type="spellStart"/>
            <w:r w:rsidRPr="006A77F7">
              <w:rPr>
                <w:rFonts w:ascii="Arial" w:hAnsi="Arial"/>
                <w:sz w:val="18"/>
              </w:rPr>
              <w:t>Emission_DL</w:t>
            </w:r>
            <w:proofErr w:type="spellEnd"/>
            <w:r w:rsidRPr="006A77F7">
              <w:rPr>
                <w:rFonts w:ascii="Arial" w:hAnsi="Arial"/>
                <w:sz w:val="18"/>
              </w:rPr>
              <w:t xml:space="preserve">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3" w:name="_Toc100005961"/>
      <w:bookmarkStart w:id="364" w:name="_Toc106703509"/>
      <w:bookmarkStart w:id="365" w:name="_Toc202467146"/>
      <w:r w:rsidRPr="006A77F7">
        <w:t>4.3.1.2</w:t>
      </w:r>
      <w:r w:rsidRPr="006A77F7">
        <w:tab/>
        <w:t>V2X test cases</w:t>
      </w:r>
      <w:bookmarkEnd w:id="363"/>
      <w:bookmarkEnd w:id="364"/>
      <w:bookmarkEnd w:id="365"/>
    </w:p>
    <w:p w14:paraId="24040340" w14:textId="77777777" w:rsidR="005018C2" w:rsidRDefault="005018C2" w:rsidP="00F363DE">
      <w:r>
        <w:t xml:space="preserve">TS 38.101-3 captures the RF requirement for inter-operation between E-UTRA </w:t>
      </w:r>
      <w:proofErr w:type="spellStart"/>
      <w:r>
        <w:t>Uu</w:t>
      </w:r>
      <w:proofErr w:type="spellEnd"/>
      <w:r>
        <w:t xml:space="preserve">/SL and NR </w:t>
      </w:r>
      <w:proofErr w:type="spellStart"/>
      <w:r>
        <w:t>Uu</w:t>
      </w:r>
      <w:proofErr w:type="spellEnd"/>
      <w:r>
        <w:t>/SL operation, including intra-band contiguous, intra-band non-contiguous and inter band operations.</w:t>
      </w:r>
    </w:p>
    <w:p w14:paraId="48FD7F66" w14:textId="3D98C6EA" w:rsidR="005018C2" w:rsidRDefault="005018C2" w:rsidP="00F363DE">
      <w:r>
        <w:t xml:space="preserve">For intra-band configurations, UE is allowed to transmit on only one carrier at a time. All the Tx and Rx requirements are referring to E-UTRA SL and NR SL requirements respectively.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073CCA66" w14:textId="55A1A78D" w:rsidR="00670C2F" w:rsidRPr="006A77F7" w:rsidRDefault="005018C2" w:rsidP="00F363DE">
      <w:r>
        <w:t xml:space="preserve">For inter-band configurations, the </w:t>
      </w:r>
      <w:proofErr w:type="spellStart"/>
      <w:r>
        <w:t>Uu</w:t>
      </w:r>
      <w:proofErr w:type="spellEnd"/>
      <w:r>
        <w:t xml:space="preserve"> and SL transmission can happen simultaneously. All the Tx and Rx requirements are referring to E-UTRA SL and NR SL requirements respectively except for test cases in Table 4.3.1.2-1. For test cases not in Table 4.3.1.2-1,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7A1B01">
            <w:pPr>
              <w:pStyle w:val="TAH"/>
              <w:rPr>
                <w:rFonts w:cs="Arial"/>
              </w:rPr>
            </w:pPr>
            <w:r w:rsidRPr="006A77F7">
              <w:t>Subclause</w:t>
            </w:r>
          </w:p>
        </w:tc>
        <w:tc>
          <w:tcPr>
            <w:tcW w:w="3189" w:type="dxa"/>
            <w:shd w:val="clear" w:color="auto" w:fill="auto"/>
            <w:vAlign w:val="center"/>
          </w:tcPr>
          <w:p w14:paraId="70149C3A" w14:textId="77777777" w:rsidR="00670C2F" w:rsidRPr="006A77F7" w:rsidRDefault="00670C2F" w:rsidP="007A1B01">
            <w:pPr>
              <w:pStyle w:val="TAH"/>
            </w:pPr>
            <w:r w:rsidRPr="006A77F7">
              <w:t>Number of test points</w:t>
            </w:r>
          </w:p>
        </w:tc>
        <w:tc>
          <w:tcPr>
            <w:tcW w:w="2877" w:type="dxa"/>
            <w:shd w:val="clear" w:color="auto" w:fill="auto"/>
            <w:vAlign w:val="center"/>
          </w:tcPr>
          <w:p w14:paraId="61BA4CF0" w14:textId="77777777" w:rsidR="00670C2F" w:rsidRPr="006A77F7" w:rsidRDefault="00670C2F" w:rsidP="007A1B01">
            <w:pPr>
              <w:pStyle w:val="TAH"/>
            </w:pPr>
            <w:r w:rsidRPr="006A77F7">
              <w:t>Justification in attachment</w:t>
            </w:r>
          </w:p>
        </w:tc>
        <w:tc>
          <w:tcPr>
            <w:tcW w:w="1854" w:type="dxa"/>
            <w:vAlign w:val="center"/>
          </w:tcPr>
          <w:p w14:paraId="4326745F" w14:textId="77777777" w:rsidR="00670C2F" w:rsidRPr="006A77F7" w:rsidRDefault="00670C2F" w:rsidP="007A1B01">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D53909">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D53909">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D53909">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6" w:name="_Toc59039992"/>
      <w:bookmarkStart w:id="367" w:name="_Toc68073931"/>
      <w:bookmarkStart w:id="368" w:name="_Toc75371793"/>
      <w:bookmarkStart w:id="369" w:name="_Toc83727861"/>
      <w:bookmarkStart w:id="370" w:name="_Toc100005962"/>
      <w:bookmarkStart w:id="371" w:name="_Toc106703510"/>
      <w:bookmarkStart w:id="372" w:name="_Toc202467147"/>
      <w:bookmarkStart w:id="373" w:name="_Toc36042418"/>
      <w:bookmarkStart w:id="374" w:name="_Toc43899746"/>
      <w:bookmarkStart w:id="375" w:name="_Toc51767658"/>
      <w:r w:rsidRPr="006A77F7">
        <w:t>4.3.2</w:t>
      </w:r>
      <w:r w:rsidRPr="006A77F7">
        <w:tab/>
        <w:t>Test point analysis per NS value</w:t>
      </w:r>
      <w:bookmarkEnd w:id="366"/>
      <w:bookmarkEnd w:id="367"/>
      <w:bookmarkEnd w:id="368"/>
      <w:bookmarkEnd w:id="369"/>
      <w:bookmarkEnd w:id="370"/>
      <w:bookmarkEnd w:id="371"/>
      <w:bookmarkEnd w:id="372"/>
    </w:p>
    <w:p w14:paraId="49F4BE81" w14:textId="5C4F5F48" w:rsidR="0092472A" w:rsidRPr="006A77F7" w:rsidRDefault="002410C6" w:rsidP="0092472A">
      <w:pPr>
        <w:pStyle w:val="Heading4"/>
      </w:pPr>
      <w:bookmarkStart w:id="376" w:name="_Toc59039993"/>
      <w:bookmarkStart w:id="377" w:name="_Toc68073932"/>
      <w:bookmarkStart w:id="378" w:name="_Toc75371794"/>
      <w:bookmarkStart w:id="379" w:name="_Toc83727862"/>
      <w:bookmarkStart w:id="380" w:name="_Toc100005963"/>
      <w:bookmarkStart w:id="381" w:name="_Toc106703511"/>
      <w:bookmarkStart w:id="382" w:name="_Toc202467148"/>
      <w:r w:rsidRPr="006A77F7">
        <w:t>4.3.2.1</w:t>
      </w:r>
      <w:r w:rsidRPr="006A77F7">
        <w:tab/>
        <w:t>A-MPR and A-SE test cases for EN-DC</w:t>
      </w:r>
      <w:bookmarkEnd w:id="376"/>
      <w:bookmarkEnd w:id="377"/>
      <w:bookmarkEnd w:id="378"/>
      <w:bookmarkEnd w:id="379"/>
      <w:bookmarkEnd w:id="380"/>
      <w:bookmarkEnd w:id="381"/>
      <w:bookmarkEnd w:id="382"/>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3" w:name="_Toc59039994"/>
      <w:bookmarkStart w:id="384" w:name="_Toc68073933"/>
      <w:bookmarkStart w:id="385" w:name="_Toc75371795"/>
      <w:bookmarkStart w:id="386" w:name="_Toc83727863"/>
      <w:bookmarkStart w:id="387" w:name="_Toc100005964"/>
      <w:bookmarkStart w:id="388" w:name="_Toc106703512"/>
      <w:bookmarkStart w:id="389" w:name="_Toc202467149"/>
      <w:r w:rsidRPr="006A77F7">
        <w:t>4.3.3</w:t>
      </w:r>
      <w:r w:rsidRPr="006A77F7">
        <w:tab/>
        <w:t>Test point analysis per EN-DC configuration</w:t>
      </w:r>
      <w:bookmarkEnd w:id="383"/>
      <w:bookmarkEnd w:id="384"/>
      <w:bookmarkEnd w:id="385"/>
      <w:bookmarkEnd w:id="386"/>
      <w:bookmarkEnd w:id="387"/>
      <w:bookmarkEnd w:id="388"/>
      <w:bookmarkEnd w:id="389"/>
    </w:p>
    <w:p w14:paraId="55E56752" w14:textId="77777777" w:rsidR="002410C6" w:rsidRPr="006A77F7" w:rsidRDefault="002410C6" w:rsidP="002410C6">
      <w:pPr>
        <w:pStyle w:val="Heading4"/>
      </w:pPr>
      <w:bookmarkStart w:id="390" w:name="_Toc59039995"/>
      <w:bookmarkStart w:id="391" w:name="_Toc68073934"/>
      <w:bookmarkStart w:id="392" w:name="_Toc75371796"/>
      <w:bookmarkStart w:id="393" w:name="_Toc83727864"/>
      <w:bookmarkStart w:id="394" w:name="_Toc100005965"/>
      <w:bookmarkStart w:id="395" w:name="_Toc106703513"/>
      <w:bookmarkStart w:id="396" w:name="_Toc202467150"/>
      <w:r w:rsidRPr="006A77F7">
        <w:t>4.3.3.1</w:t>
      </w:r>
      <w:r w:rsidRPr="006A77F7">
        <w:tab/>
        <w:t>Reference sensitivity test cases for EN-DC</w:t>
      </w:r>
      <w:bookmarkEnd w:id="390"/>
      <w:bookmarkEnd w:id="391"/>
      <w:bookmarkEnd w:id="392"/>
      <w:bookmarkEnd w:id="393"/>
      <w:bookmarkEnd w:id="394"/>
      <w:bookmarkEnd w:id="395"/>
      <w:bookmarkEnd w:id="396"/>
    </w:p>
    <w:p w14:paraId="5158516A" w14:textId="20037B17" w:rsidR="004B2214" w:rsidRPr="006A77F7" w:rsidRDefault="004B2214" w:rsidP="003874DD">
      <w:bookmarkStart w:id="397"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49"/>
        <w:gridCol w:w="1308"/>
        <w:gridCol w:w="1381"/>
        <w:gridCol w:w="3049"/>
      </w:tblGrid>
      <w:tr w:rsidR="004E0DFC" w:rsidRPr="006A77F7" w14:paraId="5C277C68" w14:textId="77777777" w:rsidTr="008C05F3">
        <w:tc>
          <w:tcPr>
            <w:tcW w:w="1606" w:type="dxa"/>
            <w:shd w:val="clear" w:color="auto" w:fill="auto"/>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3052" w:type="dxa"/>
            <w:shd w:val="clear" w:color="auto" w:fill="auto"/>
            <w:tcMar>
              <w:left w:w="45" w:type="dxa"/>
              <w:right w:w="45" w:type="dxa"/>
            </w:tcMar>
          </w:tcPr>
          <w:p w14:paraId="11C56E35" w14:textId="77777777" w:rsidR="004B2214" w:rsidRPr="006A77F7" w:rsidRDefault="004B2214" w:rsidP="002E5133">
            <w:pPr>
              <w:pStyle w:val="TAH"/>
            </w:pPr>
            <w:r w:rsidRPr="006A77F7">
              <w:t>Single UL</w:t>
            </w:r>
          </w:p>
        </w:tc>
        <w:tc>
          <w:tcPr>
            <w:tcW w:w="1302" w:type="dxa"/>
            <w:shd w:val="clear" w:color="auto" w:fill="auto"/>
            <w:tcMar>
              <w:left w:w="45" w:type="dxa"/>
              <w:right w:w="45" w:type="dxa"/>
            </w:tcMar>
          </w:tcPr>
          <w:p w14:paraId="5E219269" w14:textId="4095F4E7" w:rsidR="004B2214" w:rsidRPr="006A77F7" w:rsidRDefault="004B2214" w:rsidP="002E5133">
            <w:pPr>
              <w:pStyle w:val="TAH"/>
            </w:pPr>
            <w:proofErr w:type="spellStart"/>
            <w:r w:rsidRPr="006A77F7">
              <w:t>Refsens</w:t>
            </w:r>
            <w:proofErr w:type="spellEnd"/>
            <w:r w:rsidRPr="006A77F7">
              <w:t xml:space="preserve"> exception, victim band (N</w:t>
            </w:r>
            <w:r w:rsidR="003874DD" w:rsidRPr="006A77F7">
              <w:t>OTE</w:t>
            </w:r>
            <w:r w:rsidRPr="006A77F7">
              <w:t xml:space="preserve"> 2)</w:t>
            </w:r>
          </w:p>
        </w:tc>
        <w:tc>
          <w:tcPr>
            <w:tcW w:w="1381" w:type="dxa"/>
            <w:shd w:val="clear" w:color="auto" w:fill="auto"/>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3052" w:type="dxa"/>
            <w:shd w:val="clear" w:color="auto" w:fill="auto"/>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3874DD" w:rsidRPr="006A77F7" w14:paraId="468E1230" w14:textId="77777777" w:rsidTr="008C05F3">
        <w:tc>
          <w:tcPr>
            <w:tcW w:w="1606" w:type="dxa"/>
            <w:shd w:val="clear" w:color="auto" w:fill="auto"/>
            <w:tcMar>
              <w:left w:w="45" w:type="dxa"/>
              <w:right w:w="45" w:type="dxa"/>
            </w:tcMar>
            <w:vAlign w:val="center"/>
          </w:tcPr>
          <w:p w14:paraId="3625996F" w14:textId="77777777" w:rsidR="003874DD" w:rsidRPr="006A77F7" w:rsidRDefault="003874DD" w:rsidP="003874DD">
            <w:pPr>
              <w:pStyle w:val="TAC"/>
            </w:pPr>
            <w:r w:rsidRPr="006A77F7">
              <w:t>5</w:t>
            </w:r>
          </w:p>
        </w:tc>
        <w:tc>
          <w:tcPr>
            <w:tcW w:w="3052" w:type="dxa"/>
            <w:shd w:val="clear" w:color="auto" w:fill="auto"/>
            <w:tcMar>
              <w:left w:w="45" w:type="dxa"/>
              <w:right w:w="45" w:type="dxa"/>
            </w:tcMar>
            <w:vAlign w:val="center"/>
          </w:tcPr>
          <w:p w14:paraId="5B7BF836"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3DEE14FF" w14:textId="77777777" w:rsidR="003874DD" w:rsidRPr="006A77F7" w:rsidRDefault="003874DD" w:rsidP="003874DD">
            <w:pPr>
              <w:pStyle w:val="TAC"/>
            </w:pPr>
            <w:r w:rsidRPr="006A77F7">
              <w:t>5</w:t>
            </w:r>
          </w:p>
        </w:tc>
        <w:tc>
          <w:tcPr>
            <w:tcW w:w="1381" w:type="dxa"/>
            <w:shd w:val="clear" w:color="auto" w:fill="auto"/>
            <w:tcMar>
              <w:left w:w="45" w:type="dxa"/>
              <w:right w:w="45" w:type="dxa"/>
            </w:tcMar>
            <w:vAlign w:val="center"/>
          </w:tcPr>
          <w:p w14:paraId="71A84B42" w14:textId="6365A16D"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605C0DE6" w14:textId="3E89424C" w:rsidR="003874DD" w:rsidRPr="006A77F7" w:rsidRDefault="003874DD" w:rsidP="003874DD">
            <w:pPr>
              <w:pStyle w:val="TAC"/>
            </w:pPr>
            <w:r w:rsidRPr="006A77F7">
              <w:t>RAN5#92-e</w:t>
            </w:r>
          </w:p>
        </w:tc>
      </w:tr>
      <w:tr w:rsidR="003874DD" w:rsidRPr="006A77F7" w14:paraId="5B0B2C2C" w14:textId="77777777" w:rsidTr="008C05F3">
        <w:tc>
          <w:tcPr>
            <w:tcW w:w="1606" w:type="dxa"/>
            <w:shd w:val="clear" w:color="auto" w:fill="auto"/>
            <w:tcMar>
              <w:left w:w="45" w:type="dxa"/>
              <w:right w:w="45" w:type="dxa"/>
            </w:tcMar>
            <w:vAlign w:val="center"/>
          </w:tcPr>
          <w:p w14:paraId="535C88EA" w14:textId="77777777" w:rsidR="003874DD" w:rsidRPr="006A77F7" w:rsidRDefault="003874DD" w:rsidP="003874DD">
            <w:pPr>
              <w:pStyle w:val="TAC"/>
            </w:pPr>
            <w:r w:rsidRPr="006A77F7">
              <w:t>12</w:t>
            </w:r>
          </w:p>
        </w:tc>
        <w:tc>
          <w:tcPr>
            <w:tcW w:w="3052" w:type="dxa"/>
            <w:shd w:val="clear" w:color="auto" w:fill="auto"/>
            <w:tcMar>
              <w:left w:w="45" w:type="dxa"/>
              <w:right w:w="45" w:type="dxa"/>
            </w:tcMar>
            <w:vAlign w:val="center"/>
          </w:tcPr>
          <w:p w14:paraId="1FFD4BCE"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51ECA9" w14:textId="77777777" w:rsidR="003874DD" w:rsidRPr="006A77F7" w:rsidRDefault="003874DD" w:rsidP="003874DD">
            <w:pPr>
              <w:pStyle w:val="TAC"/>
            </w:pPr>
            <w:r w:rsidRPr="006A77F7">
              <w:t>12</w:t>
            </w:r>
          </w:p>
        </w:tc>
        <w:tc>
          <w:tcPr>
            <w:tcW w:w="1381" w:type="dxa"/>
            <w:shd w:val="clear" w:color="auto" w:fill="auto"/>
            <w:tcMar>
              <w:left w:w="45" w:type="dxa"/>
              <w:right w:w="45" w:type="dxa"/>
            </w:tcMar>
            <w:vAlign w:val="center"/>
          </w:tcPr>
          <w:p w14:paraId="08F0EC89" w14:textId="7CEC8440"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1DAEEEC8" w14:textId="32C13F2B" w:rsidR="003874DD" w:rsidRPr="006A77F7" w:rsidRDefault="003874DD" w:rsidP="003874DD">
            <w:pPr>
              <w:pStyle w:val="TAC"/>
            </w:pPr>
            <w:r w:rsidRPr="006A77F7">
              <w:t>RAN5#92-e</w:t>
            </w:r>
          </w:p>
        </w:tc>
      </w:tr>
      <w:tr w:rsidR="00233FD3" w:rsidRPr="006A77F7" w14:paraId="5C2B9243" w14:textId="77777777" w:rsidTr="008C05F3">
        <w:tc>
          <w:tcPr>
            <w:tcW w:w="1606" w:type="dxa"/>
            <w:shd w:val="clear" w:color="auto" w:fill="auto"/>
            <w:tcMar>
              <w:left w:w="45" w:type="dxa"/>
              <w:right w:w="45" w:type="dxa"/>
            </w:tcMar>
            <w:vAlign w:val="center"/>
          </w:tcPr>
          <w:p w14:paraId="56AA72B1" w14:textId="77777777" w:rsidR="004B2214" w:rsidRPr="006A77F7" w:rsidRDefault="004B2214" w:rsidP="002E5133">
            <w:pPr>
              <w:pStyle w:val="TAC"/>
            </w:pPr>
            <w:r w:rsidRPr="006A77F7">
              <w:t>38</w:t>
            </w:r>
          </w:p>
        </w:tc>
        <w:tc>
          <w:tcPr>
            <w:tcW w:w="3052" w:type="dxa"/>
            <w:shd w:val="clear" w:color="auto" w:fill="auto"/>
            <w:tcMar>
              <w:left w:w="45" w:type="dxa"/>
              <w:right w:w="45" w:type="dxa"/>
            </w:tcMar>
            <w:vAlign w:val="center"/>
          </w:tcPr>
          <w:p w14:paraId="63FEE0EB"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4407716F"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C9795E6"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E5E8BF3" w14:textId="3AA11B21" w:rsidR="004B2214" w:rsidRPr="006A77F7" w:rsidRDefault="004B2214" w:rsidP="002E5133">
            <w:pPr>
              <w:pStyle w:val="TAC"/>
            </w:pPr>
            <w:r w:rsidRPr="006A77F7">
              <w:t>RAN5#88-e</w:t>
            </w:r>
          </w:p>
        </w:tc>
      </w:tr>
      <w:tr w:rsidR="00233FD3" w:rsidRPr="006A77F7" w14:paraId="085E1179" w14:textId="77777777" w:rsidTr="008C05F3">
        <w:tc>
          <w:tcPr>
            <w:tcW w:w="1606" w:type="dxa"/>
            <w:shd w:val="clear" w:color="auto" w:fill="auto"/>
            <w:tcMar>
              <w:left w:w="45" w:type="dxa"/>
              <w:right w:w="45" w:type="dxa"/>
            </w:tcMar>
            <w:vAlign w:val="center"/>
          </w:tcPr>
          <w:p w14:paraId="0E96FBE5" w14:textId="77777777" w:rsidR="004B2214" w:rsidRPr="006A77F7" w:rsidRDefault="004B2214" w:rsidP="002E5133">
            <w:pPr>
              <w:pStyle w:val="TAC"/>
            </w:pPr>
            <w:r w:rsidRPr="006A77F7">
              <w:t>41</w:t>
            </w:r>
          </w:p>
        </w:tc>
        <w:tc>
          <w:tcPr>
            <w:tcW w:w="3052" w:type="dxa"/>
            <w:shd w:val="clear" w:color="auto" w:fill="auto"/>
            <w:tcMar>
              <w:left w:w="45" w:type="dxa"/>
              <w:right w:w="45" w:type="dxa"/>
            </w:tcMar>
            <w:vAlign w:val="center"/>
          </w:tcPr>
          <w:p w14:paraId="514A34B7"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26D536FC"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5CAB279A"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6A77F7" w:rsidRDefault="004B2214" w:rsidP="002E5133">
            <w:pPr>
              <w:pStyle w:val="TAC"/>
            </w:pPr>
            <w:r w:rsidRPr="006A77F7">
              <w:t>48</w:t>
            </w:r>
          </w:p>
        </w:tc>
        <w:tc>
          <w:tcPr>
            <w:tcW w:w="3052" w:type="dxa"/>
            <w:shd w:val="clear" w:color="auto" w:fill="auto"/>
            <w:tcMar>
              <w:left w:w="45" w:type="dxa"/>
              <w:right w:w="45" w:type="dxa"/>
            </w:tcMar>
            <w:vAlign w:val="center"/>
          </w:tcPr>
          <w:p w14:paraId="3D06861C"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E53A45B"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9D51C2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6FA545D3" w14:textId="32C26DBB" w:rsidR="004B2214" w:rsidRPr="006A77F7" w:rsidRDefault="004B2214" w:rsidP="002E5133">
            <w:pPr>
              <w:pStyle w:val="TAC"/>
            </w:pPr>
            <w:r w:rsidRPr="006A77F7">
              <w:t>RAN5#88-e</w:t>
            </w:r>
          </w:p>
        </w:tc>
      </w:tr>
      <w:tr w:rsidR="00233FD3" w:rsidRPr="006A77F7" w14:paraId="4F89D5F3" w14:textId="77777777" w:rsidTr="008C05F3">
        <w:tc>
          <w:tcPr>
            <w:tcW w:w="1606" w:type="dxa"/>
            <w:shd w:val="clear" w:color="auto" w:fill="auto"/>
            <w:tcMar>
              <w:left w:w="45" w:type="dxa"/>
              <w:right w:w="45" w:type="dxa"/>
            </w:tcMar>
            <w:vAlign w:val="center"/>
          </w:tcPr>
          <w:p w14:paraId="40D33E95" w14:textId="77777777" w:rsidR="004B2214" w:rsidRPr="006A77F7" w:rsidRDefault="004B2214" w:rsidP="002E5133">
            <w:pPr>
              <w:pStyle w:val="TAC"/>
            </w:pPr>
            <w:r w:rsidRPr="006A77F7">
              <w:t>71</w:t>
            </w:r>
          </w:p>
        </w:tc>
        <w:tc>
          <w:tcPr>
            <w:tcW w:w="3052" w:type="dxa"/>
            <w:shd w:val="clear" w:color="auto" w:fill="auto"/>
            <w:tcMar>
              <w:left w:w="45" w:type="dxa"/>
              <w:right w:w="45" w:type="dxa"/>
            </w:tcMar>
            <w:vAlign w:val="center"/>
          </w:tcPr>
          <w:p w14:paraId="0314B5B2"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4C8B1FCA" w14:textId="77777777" w:rsidR="004B2214" w:rsidRPr="006A77F7" w:rsidRDefault="004B2214" w:rsidP="002E5133">
            <w:pPr>
              <w:pStyle w:val="TAC"/>
            </w:pPr>
            <w:r w:rsidRPr="006A77F7">
              <w:t>71</w:t>
            </w:r>
          </w:p>
        </w:tc>
        <w:tc>
          <w:tcPr>
            <w:tcW w:w="1381" w:type="dxa"/>
            <w:shd w:val="clear" w:color="auto" w:fill="auto"/>
            <w:tcMar>
              <w:left w:w="45" w:type="dxa"/>
              <w:right w:w="45" w:type="dxa"/>
            </w:tcMar>
            <w:vAlign w:val="center"/>
          </w:tcPr>
          <w:p w14:paraId="104F76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6A77F7" w:rsidRDefault="004B2214" w:rsidP="002E5133">
            <w:pPr>
              <w:pStyle w:val="TAH"/>
              <w:ind w:left="360"/>
            </w:pPr>
            <w:proofErr w:type="spellStart"/>
            <w:r w:rsidRPr="006A77F7">
              <w:t>DC_XA_nXA</w:t>
            </w:r>
            <w:proofErr w:type="spellEnd"/>
          </w:p>
        </w:tc>
      </w:tr>
      <w:tr w:rsidR="00233FD3" w:rsidRPr="006A77F7" w14:paraId="3897F5DA" w14:textId="77777777" w:rsidTr="008C05F3">
        <w:tc>
          <w:tcPr>
            <w:tcW w:w="1606" w:type="dxa"/>
            <w:shd w:val="clear" w:color="auto" w:fill="auto"/>
            <w:tcMar>
              <w:left w:w="45" w:type="dxa"/>
              <w:right w:w="45" w:type="dxa"/>
            </w:tcMar>
            <w:vAlign w:val="center"/>
          </w:tcPr>
          <w:p w14:paraId="63774856" w14:textId="77777777" w:rsidR="004B2214" w:rsidRPr="006A77F7" w:rsidRDefault="004B2214" w:rsidP="002E5133">
            <w:pPr>
              <w:pStyle w:val="TAC"/>
            </w:pPr>
            <w:r w:rsidRPr="006A77F7">
              <w:t>DC_2A_n2A</w:t>
            </w:r>
          </w:p>
        </w:tc>
        <w:tc>
          <w:tcPr>
            <w:tcW w:w="3052" w:type="dxa"/>
            <w:shd w:val="clear" w:color="auto" w:fill="auto"/>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8A88CE3"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5319C55"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3B4747BD" w14:textId="4343A9D5" w:rsidR="004B2214" w:rsidRPr="006A77F7" w:rsidRDefault="004B2214" w:rsidP="002E5133">
            <w:pPr>
              <w:pStyle w:val="TAC"/>
            </w:pPr>
            <w:r w:rsidRPr="006A77F7">
              <w:t>RAN5#88-e</w:t>
            </w:r>
          </w:p>
        </w:tc>
      </w:tr>
      <w:tr w:rsidR="00233FD3" w:rsidRPr="006A77F7" w14:paraId="2D79B059" w14:textId="77777777" w:rsidTr="008C05F3">
        <w:tc>
          <w:tcPr>
            <w:tcW w:w="1606" w:type="dxa"/>
            <w:shd w:val="clear" w:color="auto" w:fill="auto"/>
            <w:tcMar>
              <w:left w:w="45" w:type="dxa"/>
              <w:right w:w="45" w:type="dxa"/>
            </w:tcMar>
            <w:vAlign w:val="center"/>
          </w:tcPr>
          <w:p w14:paraId="38BF7E05" w14:textId="77777777" w:rsidR="004B2214" w:rsidRPr="006A77F7" w:rsidRDefault="004B2214" w:rsidP="002E5133">
            <w:pPr>
              <w:pStyle w:val="TAC"/>
            </w:pPr>
            <w:r w:rsidRPr="006A77F7">
              <w:t>DC_3A_n3A</w:t>
            </w:r>
          </w:p>
        </w:tc>
        <w:tc>
          <w:tcPr>
            <w:tcW w:w="3052" w:type="dxa"/>
            <w:shd w:val="clear" w:color="auto" w:fill="auto"/>
            <w:tcMar>
              <w:left w:w="45" w:type="dxa"/>
              <w:right w:w="45" w:type="dxa"/>
            </w:tcMar>
            <w:vAlign w:val="center"/>
          </w:tcPr>
          <w:p w14:paraId="255246C8"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60722CA3" w14:textId="77777777" w:rsidR="004B2214" w:rsidRPr="006A77F7" w:rsidRDefault="004B2214" w:rsidP="002E5133">
            <w:pPr>
              <w:pStyle w:val="TAC"/>
            </w:pPr>
            <w:r w:rsidRPr="006A77F7">
              <w:t>3</w:t>
            </w:r>
          </w:p>
        </w:tc>
        <w:tc>
          <w:tcPr>
            <w:tcW w:w="1381" w:type="dxa"/>
            <w:shd w:val="clear" w:color="auto" w:fill="auto"/>
            <w:tcMar>
              <w:left w:w="45" w:type="dxa"/>
              <w:right w:w="45" w:type="dxa"/>
            </w:tcMar>
            <w:vAlign w:val="center"/>
          </w:tcPr>
          <w:p w14:paraId="17275C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C045690" w14:textId="15D73263" w:rsidR="004B2214" w:rsidRPr="006A77F7" w:rsidRDefault="004B2214" w:rsidP="002E5133">
            <w:pPr>
              <w:pStyle w:val="TAC"/>
            </w:pPr>
            <w:r w:rsidRPr="006A77F7">
              <w:t>RAN5#88-e</w:t>
            </w:r>
          </w:p>
        </w:tc>
      </w:tr>
      <w:tr w:rsidR="00233FD3" w:rsidRPr="006A77F7" w14:paraId="696190B4" w14:textId="77777777" w:rsidTr="008C05F3">
        <w:tc>
          <w:tcPr>
            <w:tcW w:w="1606" w:type="dxa"/>
            <w:shd w:val="clear" w:color="auto" w:fill="auto"/>
            <w:tcMar>
              <w:left w:w="45" w:type="dxa"/>
              <w:right w:w="45" w:type="dxa"/>
            </w:tcMar>
            <w:vAlign w:val="center"/>
          </w:tcPr>
          <w:p w14:paraId="306F1E99" w14:textId="77777777" w:rsidR="004B2214" w:rsidRPr="006A77F7" w:rsidRDefault="004B2214" w:rsidP="002E5133">
            <w:pPr>
              <w:pStyle w:val="TAC"/>
            </w:pPr>
            <w:r w:rsidRPr="006A77F7">
              <w:t>DC_5A_n5A</w:t>
            </w:r>
          </w:p>
        </w:tc>
        <w:tc>
          <w:tcPr>
            <w:tcW w:w="3052" w:type="dxa"/>
            <w:shd w:val="clear" w:color="auto" w:fill="auto"/>
            <w:tcMar>
              <w:left w:w="45" w:type="dxa"/>
              <w:right w:w="45" w:type="dxa"/>
            </w:tcMar>
            <w:vAlign w:val="center"/>
          </w:tcPr>
          <w:p w14:paraId="31F5AC60"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8E29BB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87CA83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114D9BE0" w14:textId="7BB4C9EA" w:rsidR="004B2214" w:rsidRPr="006A77F7" w:rsidRDefault="004B2214" w:rsidP="002E5133">
            <w:pPr>
              <w:pStyle w:val="TAC"/>
            </w:pPr>
            <w:r w:rsidRPr="006A77F7">
              <w:t>RAN5#88-e</w:t>
            </w:r>
          </w:p>
        </w:tc>
      </w:tr>
      <w:tr w:rsidR="00233FD3" w:rsidRPr="006A77F7" w14:paraId="1556120D" w14:textId="77777777" w:rsidTr="008C05F3">
        <w:tc>
          <w:tcPr>
            <w:tcW w:w="1606" w:type="dxa"/>
            <w:shd w:val="clear" w:color="auto" w:fill="auto"/>
            <w:tcMar>
              <w:left w:w="45" w:type="dxa"/>
              <w:right w:w="45" w:type="dxa"/>
            </w:tcMar>
            <w:vAlign w:val="center"/>
          </w:tcPr>
          <w:p w14:paraId="5EF9294C" w14:textId="77777777" w:rsidR="004B2214" w:rsidRPr="006A77F7" w:rsidRDefault="004B2214" w:rsidP="002E5133">
            <w:pPr>
              <w:pStyle w:val="TAC"/>
            </w:pPr>
            <w:r w:rsidRPr="006A77F7">
              <w:t>DC_7A_n7A</w:t>
            </w:r>
          </w:p>
        </w:tc>
        <w:tc>
          <w:tcPr>
            <w:tcW w:w="3052" w:type="dxa"/>
            <w:shd w:val="clear" w:color="auto" w:fill="auto"/>
            <w:tcMar>
              <w:left w:w="45" w:type="dxa"/>
              <w:right w:w="45" w:type="dxa"/>
            </w:tcMar>
            <w:vAlign w:val="center"/>
          </w:tcPr>
          <w:p w14:paraId="17B235A2"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AC0465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D57642E"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CAAF3C2" w14:textId="61B320EC" w:rsidR="004B2214" w:rsidRPr="006A77F7" w:rsidRDefault="004B2214" w:rsidP="002E5133">
            <w:pPr>
              <w:pStyle w:val="TAC"/>
            </w:pPr>
            <w:r w:rsidRPr="006A77F7">
              <w:t>RAN5#88-e</w:t>
            </w:r>
          </w:p>
        </w:tc>
      </w:tr>
      <w:tr w:rsidR="002E5133" w:rsidRPr="006A77F7" w14:paraId="080A7674" w14:textId="77777777" w:rsidTr="008C05F3">
        <w:tc>
          <w:tcPr>
            <w:tcW w:w="1606" w:type="dxa"/>
            <w:shd w:val="clear" w:color="auto" w:fill="auto"/>
            <w:tcMar>
              <w:left w:w="45" w:type="dxa"/>
              <w:right w:w="45" w:type="dxa"/>
            </w:tcMar>
            <w:vAlign w:val="center"/>
          </w:tcPr>
          <w:p w14:paraId="21FF3585" w14:textId="77777777" w:rsidR="002E5133" w:rsidRPr="006A77F7" w:rsidRDefault="002E5133" w:rsidP="002E5133">
            <w:pPr>
              <w:pStyle w:val="TAC"/>
            </w:pPr>
            <w:r w:rsidRPr="006A77F7">
              <w:t>DC_41A_n41A</w:t>
            </w:r>
          </w:p>
        </w:tc>
        <w:tc>
          <w:tcPr>
            <w:tcW w:w="3052" w:type="dxa"/>
            <w:shd w:val="clear" w:color="auto" w:fill="auto"/>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785B6A27"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660442FE"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372CC810" w14:textId="77777777" w:rsidTr="008C05F3">
        <w:tc>
          <w:tcPr>
            <w:tcW w:w="1606" w:type="dxa"/>
            <w:shd w:val="clear" w:color="auto" w:fill="auto"/>
            <w:tcMar>
              <w:left w:w="45" w:type="dxa"/>
              <w:right w:w="45" w:type="dxa"/>
            </w:tcMar>
            <w:vAlign w:val="center"/>
          </w:tcPr>
          <w:p w14:paraId="146EE216" w14:textId="1285E28C" w:rsidR="002E5133" w:rsidRPr="006A77F7" w:rsidRDefault="003874DD" w:rsidP="002E5133">
            <w:pPr>
              <w:pStyle w:val="TAC"/>
            </w:pPr>
            <w:r w:rsidRPr="006A77F7">
              <w:t>DC_48A_n48A</w:t>
            </w:r>
          </w:p>
        </w:tc>
        <w:tc>
          <w:tcPr>
            <w:tcW w:w="3052" w:type="dxa"/>
            <w:shd w:val="clear" w:color="auto" w:fill="auto"/>
            <w:tcMar>
              <w:left w:w="45" w:type="dxa"/>
              <w:right w:w="45" w:type="dxa"/>
            </w:tcMar>
            <w:vAlign w:val="center"/>
          </w:tcPr>
          <w:p w14:paraId="7CE4245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5752AF83"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A241E51"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76ABC836" w14:textId="7C7BC160" w:rsidR="002E5133" w:rsidRPr="006A77F7" w:rsidRDefault="002E5133" w:rsidP="002E5133">
            <w:pPr>
              <w:pStyle w:val="TAC"/>
            </w:pPr>
            <w:r w:rsidRPr="006A77F7">
              <w:t>RAN5#88-e</w:t>
            </w:r>
          </w:p>
        </w:tc>
      </w:tr>
      <w:tr w:rsidR="002E5133" w:rsidRPr="006A77F7" w14:paraId="167737A7" w14:textId="77777777" w:rsidTr="008C05F3">
        <w:tc>
          <w:tcPr>
            <w:tcW w:w="1606" w:type="dxa"/>
            <w:shd w:val="clear" w:color="auto" w:fill="auto"/>
            <w:tcMar>
              <w:left w:w="45" w:type="dxa"/>
              <w:right w:w="45" w:type="dxa"/>
            </w:tcMar>
            <w:vAlign w:val="center"/>
          </w:tcPr>
          <w:p w14:paraId="4C03DECF" w14:textId="77777777" w:rsidR="002E5133" w:rsidRPr="006A77F7" w:rsidRDefault="002E5133" w:rsidP="002E5133">
            <w:pPr>
              <w:pStyle w:val="TAC"/>
            </w:pPr>
            <w:r w:rsidRPr="006A77F7">
              <w:t>DC_66A_n66A</w:t>
            </w:r>
          </w:p>
        </w:tc>
        <w:tc>
          <w:tcPr>
            <w:tcW w:w="3052" w:type="dxa"/>
            <w:shd w:val="clear" w:color="auto" w:fill="auto"/>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2B0FEAE6"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CB341F0"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23F55980" w14:textId="32B67B6F" w:rsidR="002E5133" w:rsidRPr="006A77F7" w:rsidRDefault="002E5133" w:rsidP="002E5133">
            <w:pPr>
              <w:pStyle w:val="TAC"/>
            </w:pPr>
            <w:r w:rsidRPr="006A77F7">
              <w:t>RAN5#88-e</w:t>
            </w:r>
          </w:p>
        </w:tc>
      </w:tr>
      <w:tr w:rsidR="003874DD" w:rsidRPr="006A77F7" w14:paraId="7BF21C9F" w14:textId="77777777" w:rsidTr="008C05F3">
        <w:tc>
          <w:tcPr>
            <w:tcW w:w="1606" w:type="dxa"/>
            <w:shd w:val="clear" w:color="auto" w:fill="auto"/>
            <w:tcMar>
              <w:left w:w="45" w:type="dxa"/>
              <w:right w:w="45" w:type="dxa"/>
            </w:tcMar>
            <w:vAlign w:val="center"/>
          </w:tcPr>
          <w:p w14:paraId="1F0F0C72" w14:textId="28A1E31A" w:rsidR="003874DD" w:rsidRPr="006A77F7" w:rsidRDefault="003874DD" w:rsidP="003874DD">
            <w:pPr>
              <w:pStyle w:val="TAC"/>
            </w:pPr>
            <w:r w:rsidRPr="006A77F7">
              <w:t>DC_71A_n71A</w:t>
            </w:r>
          </w:p>
        </w:tc>
        <w:tc>
          <w:tcPr>
            <w:tcW w:w="3052" w:type="dxa"/>
            <w:shd w:val="clear" w:color="auto" w:fill="auto"/>
            <w:tcMar>
              <w:left w:w="45" w:type="dxa"/>
              <w:right w:w="45" w:type="dxa"/>
            </w:tcMar>
            <w:vAlign w:val="center"/>
          </w:tcPr>
          <w:p w14:paraId="1F5D2471" w14:textId="6592243A"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4BD146" w14:textId="32849F5C" w:rsidR="003874DD" w:rsidRPr="006A77F7" w:rsidRDefault="003874DD" w:rsidP="003874DD">
            <w:pPr>
              <w:pStyle w:val="TAC"/>
            </w:pPr>
            <w:r w:rsidRPr="006A77F7">
              <w:t>N/A</w:t>
            </w:r>
          </w:p>
        </w:tc>
        <w:tc>
          <w:tcPr>
            <w:tcW w:w="1381" w:type="dxa"/>
            <w:shd w:val="clear" w:color="auto" w:fill="auto"/>
            <w:tcMar>
              <w:left w:w="45" w:type="dxa"/>
              <w:right w:w="45" w:type="dxa"/>
            </w:tcMar>
            <w:vAlign w:val="center"/>
          </w:tcPr>
          <w:p w14:paraId="1EA85C8C" w14:textId="24E2618B" w:rsidR="003874DD" w:rsidRPr="006A77F7" w:rsidRDefault="003874DD" w:rsidP="003874DD">
            <w:pPr>
              <w:pStyle w:val="TAC"/>
            </w:pPr>
            <w:r w:rsidRPr="006A77F7">
              <w:t>NE</w:t>
            </w:r>
          </w:p>
        </w:tc>
        <w:tc>
          <w:tcPr>
            <w:tcW w:w="3052" w:type="dxa"/>
            <w:shd w:val="clear" w:color="auto" w:fill="auto"/>
            <w:tcMar>
              <w:left w:w="45" w:type="dxa"/>
              <w:right w:w="45" w:type="dxa"/>
            </w:tcMar>
            <w:vAlign w:val="center"/>
          </w:tcPr>
          <w:p w14:paraId="3BF332D6" w14:textId="1DAA1908" w:rsidR="003874DD" w:rsidRPr="006A77F7" w:rsidRDefault="003874DD" w:rsidP="003874DD">
            <w:pPr>
              <w:pStyle w:val="TAC"/>
            </w:pPr>
            <w:r w:rsidRPr="006A77F7">
              <w:t>RAN5#92-e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proofErr w:type="spellStart"/>
            <w:r w:rsidRPr="006A77F7">
              <w:t>DC_XA</w:t>
            </w:r>
            <w:r w:rsidR="001635FB" w:rsidRPr="006A77F7">
              <w:t>_</w:t>
            </w:r>
            <w:r w:rsidRPr="006A77F7">
              <w:t>nYA</w:t>
            </w:r>
            <w:proofErr w:type="spellEnd"/>
            <w:r w:rsidRPr="006A77F7">
              <w:t xml:space="preserve"> (N</w:t>
            </w:r>
            <w:r w:rsidR="003874DD" w:rsidRPr="006A77F7">
              <w:t>OTE</w:t>
            </w:r>
            <w:r w:rsidRPr="006A77F7">
              <w:t xml:space="preserve"> 1)</w:t>
            </w:r>
          </w:p>
        </w:tc>
      </w:tr>
      <w:tr w:rsidR="002E5133" w:rsidRPr="006A77F7" w14:paraId="4DAAD1B3" w14:textId="77777777" w:rsidTr="008C05F3">
        <w:tc>
          <w:tcPr>
            <w:tcW w:w="1606" w:type="dxa"/>
            <w:shd w:val="clear" w:color="auto" w:fill="auto"/>
            <w:tcMar>
              <w:left w:w="45" w:type="dxa"/>
              <w:right w:w="45" w:type="dxa"/>
            </w:tcMar>
            <w:vAlign w:val="center"/>
          </w:tcPr>
          <w:p w14:paraId="5BAD076D" w14:textId="77777777" w:rsidR="002E5133" w:rsidRPr="006A77F7" w:rsidRDefault="002E5133" w:rsidP="002E5133">
            <w:pPr>
              <w:pStyle w:val="TAC"/>
            </w:pPr>
            <w:r w:rsidRPr="006A77F7">
              <w:t>DC_1A_n3A</w:t>
            </w:r>
          </w:p>
        </w:tc>
        <w:tc>
          <w:tcPr>
            <w:tcW w:w="3052" w:type="dxa"/>
            <w:shd w:val="clear" w:color="auto" w:fill="auto"/>
            <w:tcMar>
              <w:left w:w="45" w:type="dxa"/>
              <w:right w:w="45" w:type="dxa"/>
            </w:tcMar>
            <w:vAlign w:val="center"/>
          </w:tcPr>
          <w:p w14:paraId="1802C7DA" w14:textId="77777777" w:rsidR="002E5133" w:rsidRPr="006A77F7" w:rsidRDefault="002E5133" w:rsidP="002E5133">
            <w:pPr>
              <w:pStyle w:val="TAC"/>
            </w:pPr>
            <w:r w:rsidRPr="006A77F7">
              <w:t>Yes</w:t>
            </w:r>
          </w:p>
        </w:tc>
        <w:tc>
          <w:tcPr>
            <w:tcW w:w="1302" w:type="dxa"/>
            <w:shd w:val="clear" w:color="auto" w:fill="auto"/>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77777777" w:rsidR="002E5133" w:rsidRPr="006A77F7" w:rsidRDefault="002E5133" w:rsidP="002E5133">
            <w:pPr>
              <w:pStyle w:val="TAC"/>
            </w:pPr>
            <w:r w:rsidRPr="006A77F7">
              <w:t>CBI</w:t>
            </w:r>
          </w:p>
        </w:tc>
        <w:tc>
          <w:tcPr>
            <w:tcW w:w="1381" w:type="dxa"/>
            <w:shd w:val="clear" w:color="auto" w:fill="auto"/>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3052" w:type="dxa"/>
            <w:shd w:val="clear" w:color="auto" w:fill="auto"/>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8C05F3">
        <w:tc>
          <w:tcPr>
            <w:tcW w:w="1606" w:type="dxa"/>
            <w:shd w:val="clear" w:color="auto" w:fill="auto"/>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3052" w:type="dxa"/>
            <w:shd w:val="clear" w:color="auto" w:fill="auto"/>
            <w:tcMar>
              <w:left w:w="45" w:type="dxa"/>
              <w:right w:w="45" w:type="dxa"/>
            </w:tcMar>
            <w:vAlign w:val="center"/>
          </w:tcPr>
          <w:p w14:paraId="1546D2E6" w14:textId="365EB5E0" w:rsidR="00906FD2" w:rsidRPr="006A77F7" w:rsidRDefault="00906FD2" w:rsidP="00906FD2">
            <w:pPr>
              <w:pStyle w:val="TAC"/>
            </w:pPr>
            <w:r w:rsidRPr="006A77F7">
              <w:t>No</w:t>
            </w:r>
          </w:p>
        </w:tc>
        <w:tc>
          <w:tcPr>
            <w:tcW w:w="1302" w:type="dxa"/>
            <w:shd w:val="clear" w:color="auto" w:fill="auto"/>
            <w:tcMar>
              <w:left w:w="45" w:type="dxa"/>
              <w:right w:w="45" w:type="dxa"/>
            </w:tcMar>
            <w:vAlign w:val="center"/>
          </w:tcPr>
          <w:p w14:paraId="5915758E" w14:textId="6A742757" w:rsidR="00906FD2" w:rsidRPr="006A77F7" w:rsidRDefault="00906FD2" w:rsidP="00906FD2">
            <w:pPr>
              <w:pStyle w:val="TAC"/>
            </w:pPr>
            <w:r w:rsidRPr="006A77F7">
              <w:t>N/A</w:t>
            </w:r>
          </w:p>
        </w:tc>
        <w:tc>
          <w:tcPr>
            <w:tcW w:w="1381" w:type="dxa"/>
            <w:shd w:val="clear" w:color="auto" w:fill="auto"/>
            <w:tcMar>
              <w:left w:w="45" w:type="dxa"/>
              <w:right w:w="45" w:type="dxa"/>
            </w:tcMar>
            <w:vAlign w:val="bottom"/>
          </w:tcPr>
          <w:p w14:paraId="274BA4AD" w14:textId="05163410" w:rsidR="00906FD2" w:rsidRPr="006A77F7" w:rsidRDefault="00906FD2" w:rsidP="00906FD2">
            <w:pPr>
              <w:pStyle w:val="TAC"/>
            </w:pPr>
            <w:r w:rsidRPr="006A77F7">
              <w:t>NE</w:t>
            </w:r>
          </w:p>
        </w:tc>
        <w:tc>
          <w:tcPr>
            <w:tcW w:w="3052" w:type="dxa"/>
            <w:shd w:val="clear" w:color="auto" w:fill="auto"/>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8C05F3">
        <w:tc>
          <w:tcPr>
            <w:tcW w:w="1606" w:type="dxa"/>
            <w:shd w:val="clear" w:color="auto" w:fill="auto"/>
            <w:tcMar>
              <w:left w:w="45" w:type="dxa"/>
              <w:right w:w="45" w:type="dxa"/>
            </w:tcMar>
            <w:vAlign w:val="center"/>
          </w:tcPr>
          <w:p w14:paraId="0CEC018F" w14:textId="3A74B063" w:rsidR="00F72C9C" w:rsidRPr="006A77F7" w:rsidRDefault="00F72C9C" w:rsidP="00F72C9C">
            <w:pPr>
              <w:pStyle w:val="TAC"/>
            </w:pPr>
            <w:r w:rsidRPr="006A77F7">
              <w:t>DC_1A_n8A</w:t>
            </w:r>
          </w:p>
        </w:tc>
        <w:tc>
          <w:tcPr>
            <w:tcW w:w="3052" w:type="dxa"/>
            <w:shd w:val="clear" w:color="auto" w:fill="auto"/>
            <w:tcMar>
              <w:left w:w="45" w:type="dxa"/>
              <w:right w:w="45" w:type="dxa"/>
            </w:tcMar>
            <w:vAlign w:val="center"/>
          </w:tcPr>
          <w:p w14:paraId="55049367" w14:textId="299F86DB" w:rsidR="00F72C9C" w:rsidRPr="006A77F7" w:rsidRDefault="00F72C9C" w:rsidP="00F72C9C">
            <w:pPr>
              <w:pStyle w:val="TAC"/>
            </w:pPr>
            <w:r w:rsidRPr="006A77F7">
              <w:t>No</w:t>
            </w:r>
          </w:p>
        </w:tc>
        <w:tc>
          <w:tcPr>
            <w:tcW w:w="1302" w:type="dxa"/>
            <w:shd w:val="clear" w:color="auto" w:fill="auto"/>
            <w:tcMar>
              <w:left w:w="45" w:type="dxa"/>
              <w:right w:w="45" w:type="dxa"/>
            </w:tcMar>
            <w:vAlign w:val="center"/>
          </w:tcPr>
          <w:p w14:paraId="2B97C90F" w14:textId="68053E92" w:rsidR="00F72C9C" w:rsidRPr="006A77F7" w:rsidRDefault="00F72C9C" w:rsidP="00F72C9C">
            <w:pPr>
              <w:pStyle w:val="TAC"/>
            </w:pPr>
            <w:r w:rsidRPr="006A77F7">
              <w:t>1 (IMD4)</w:t>
            </w:r>
          </w:p>
        </w:tc>
        <w:tc>
          <w:tcPr>
            <w:tcW w:w="1381" w:type="dxa"/>
            <w:shd w:val="clear" w:color="auto" w:fill="auto"/>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3052" w:type="dxa"/>
            <w:shd w:val="clear" w:color="auto" w:fill="auto"/>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8C05F3">
        <w:tc>
          <w:tcPr>
            <w:tcW w:w="1606" w:type="dxa"/>
            <w:shd w:val="clear" w:color="auto" w:fill="auto"/>
            <w:tcMar>
              <w:left w:w="45" w:type="dxa"/>
              <w:right w:w="45" w:type="dxa"/>
            </w:tcMar>
            <w:vAlign w:val="center"/>
          </w:tcPr>
          <w:p w14:paraId="6B46B0CE" w14:textId="77777777" w:rsidR="001635FB" w:rsidRPr="006A77F7" w:rsidRDefault="001635FB" w:rsidP="00992DFB">
            <w:pPr>
              <w:pStyle w:val="TAC"/>
              <w:rPr>
                <w:lang w:eastAsia="ja-JP"/>
              </w:rPr>
            </w:pPr>
            <w:r w:rsidRPr="006A77F7">
              <w:t>DC_1A_n28A</w:t>
            </w:r>
          </w:p>
        </w:tc>
        <w:tc>
          <w:tcPr>
            <w:tcW w:w="3052" w:type="dxa"/>
            <w:shd w:val="clear" w:color="auto" w:fill="auto"/>
            <w:tcMar>
              <w:left w:w="45" w:type="dxa"/>
              <w:right w:w="45" w:type="dxa"/>
            </w:tcMar>
            <w:vAlign w:val="center"/>
          </w:tcPr>
          <w:p w14:paraId="11F9CFA4" w14:textId="77777777" w:rsidR="001635FB" w:rsidRPr="006A77F7" w:rsidRDefault="001635FB" w:rsidP="00992DFB">
            <w:pPr>
              <w:pStyle w:val="TAC"/>
              <w:rPr>
                <w:lang w:eastAsia="ja-JP"/>
              </w:rPr>
            </w:pPr>
            <w:r w:rsidRPr="006A77F7">
              <w:t>No</w:t>
            </w:r>
          </w:p>
        </w:tc>
        <w:tc>
          <w:tcPr>
            <w:tcW w:w="1302" w:type="dxa"/>
            <w:shd w:val="clear" w:color="auto" w:fill="auto"/>
            <w:tcMar>
              <w:left w:w="45" w:type="dxa"/>
              <w:right w:w="45" w:type="dxa"/>
            </w:tcMar>
            <w:vAlign w:val="center"/>
          </w:tcPr>
          <w:p w14:paraId="379F8359" w14:textId="77777777" w:rsidR="001635FB" w:rsidRPr="006A77F7" w:rsidRDefault="001635FB" w:rsidP="00992DFB">
            <w:pPr>
              <w:pStyle w:val="TAC"/>
              <w:rPr>
                <w:lang w:eastAsia="ja-JP"/>
              </w:rPr>
            </w:pPr>
            <w:r w:rsidRPr="006A77F7">
              <w:rPr>
                <w:lang w:eastAsia="zh-CN"/>
              </w:rPr>
              <w:t>1 (HD3)</w:t>
            </w:r>
          </w:p>
        </w:tc>
        <w:tc>
          <w:tcPr>
            <w:tcW w:w="1381" w:type="dxa"/>
            <w:shd w:val="clear" w:color="auto" w:fill="auto"/>
            <w:tcMar>
              <w:left w:w="45" w:type="dxa"/>
              <w:right w:w="45" w:type="dxa"/>
            </w:tcMar>
            <w:vAlign w:val="bottom"/>
          </w:tcPr>
          <w:p w14:paraId="7D7EACB8" w14:textId="13096BED" w:rsidR="001635FB" w:rsidRPr="006A77F7" w:rsidRDefault="001635FB" w:rsidP="00992DFB">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992DFB">
            <w:pPr>
              <w:pStyle w:val="TAC"/>
              <w:rPr>
                <w:lang w:eastAsia="ja-JP"/>
              </w:rPr>
            </w:pPr>
            <w:r w:rsidRPr="006A77F7">
              <w:rPr>
                <w:lang w:eastAsia="zh-CN"/>
              </w:rPr>
              <w:t>HD, HD avoid</w:t>
            </w:r>
          </w:p>
        </w:tc>
        <w:tc>
          <w:tcPr>
            <w:tcW w:w="3052" w:type="dxa"/>
            <w:shd w:val="clear" w:color="auto" w:fill="auto"/>
            <w:tcMar>
              <w:left w:w="45" w:type="dxa"/>
              <w:right w:w="45" w:type="dxa"/>
            </w:tcMar>
            <w:vAlign w:val="center"/>
          </w:tcPr>
          <w:p w14:paraId="5E266717" w14:textId="77777777" w:rsidR="001635FB" w:rsidRPr="006A77F7" w:rsidRDefault="001635FB" w:rsidP="00992DFB">
            <w:pPr>
              <w:pStyle w:val="TAC"/>
              <w:rPr>
                <w:lang w:eastAsia="ja-JP"/>
              </w:rPr>
            </w:pPr>
            <w:r w:rsidRPr="006A77F7">
              <w:t>RAN5#98</w:t>
            </w:r>
          </w:p>
        </w:tc>
      </w:tr>
      <w:tr w:rsidR="005D2CEB" w:rsidRPr="006A77F7" w14:paraId="2B2026CF" w14:textId="77777777" w:rsidTr="008C05F3">
        <w:tc>
          <w:tcPr>
            <w:tcW w:w="1606" w:type="dxa"/>
            <w:shd w:val="clear" w:color="auto" w:fill="auto"/>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3052" w:type="dxa"/>
            <w:shd w:val="clear" w:color="auto" w:fill="auto"/>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02" w:type="dxa"/>
            <w:shd w:val="clear" w:color="auto" w:fill="auto"/>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81" w:type="dxa"/>
            <w:shd w:val="clear" w:color="auto" w:fill="auto"/>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3052" w:type="dxa"/>
            <w:shd w:val="clear" w:color="auto" w:fill="auto"/>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D02FDD" w:rsidRPr="006A77F7" w14:paraId="21DAC639" w14:textId="77777777" w:rsidTr="008C05F3">
        <w:tc>
          <w:tcPr>
            <w:tcW w:w="1606" w:type="dxa"/>
            <w:shd w:val="clear" w:color="auto" w:fill="auto"/>
            <w:tcMar>
              <w:left w:w="45" w:type="dxa"/>
              <w:right w:w="45" w:type="dxa"/>
            </w:tcMar>
            <w:vAlign w:val="center"/>
          </w:tcPr>
          <w:p w14:paraId="28AD35FC" w14:textId="60F9AF6D" w:rsidR="00D02FDD" w:rsidRPr="006A77F7" w:rsidRDefault="00D02FDD" w:rsidP="00D02FDD">
            <w:pPr>
              <w:pStyle w:val="TAC"/>
            </w:pPr>
            <w:r w:rsidRPr="006A77F7">
              <w:t>DC_1A_n77A</w:t>
            </w:r>
          </w:p>
        </w:tc>
        <w:tc>
          <w:tcPr>
            <w:tcW w:w="3052" w:type="dxa"/>
            <w:shd w:val="clear" w:color="auto" w:fill="auto"/>
            <w:tcMar>
              <w:left w:w="45" w:type="dxa"/>
              <w:right w:w="45" w:type="dxa"/>
            </w:tcMar>
            <w:vAlign w:val="center"/>
          </w:tcPr>
          <w:p w14:paraId="17FCD28D" w14:textId="65CBE2F4"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664C6B5B" w14:textId="41B1467C" w:rsidR="00D02FDD" w:rsidRPr="006A77F7" w:rsidRDefault="00D02FDD" w:rsidP="00D02FDD">
            <w:pPr>
              <w:pStyle w:val="TAC"/>
            </w:pPr>
            <w:r w:rsidRPr="006A77F7">
              <w:t>1 (IMD2</w:t>
            </w:r>
            <w:r w:rsidR="004124CA" w:rsidRPr="004124CA">
              <w:t>, PC2&amp;PC3</w:t>
            </w:r>
            <w:r w:rsidRPr="006A77F7">
              <w:t>)</w:t>
            </w:r>
            <w:r w:rsidR="004124CA" w:rsidRPr="004124CA">
              <w:t>,</w:t>
            </w:r>
          </w:p>
          <w:p w14:paraId="59262212" w14:textId="48E9E7FA" w:rsidR="00D02FDD" w:rsidRPr="006A77F7" w:rsidRDefault="00D02FDD" w:rsidP="00D02FDD">
            <w:pPr>
              <w:pStyle w:val="TAC"/>
            </w:pPr>
            <w:r w:rsidRPr="006A77F7">
              <w:t>1 (IMD4</w:t>
            </w:r>
            <w:r w:rsidR="004124CA" w:rsidRPr="004124CA">
              <w:t>, PC2&amp;PC3</w:t>
            </w:r>
            <w:r w:rsidRPr="006A77F7">
              <w:t>)</w:t>
            </w:r>
          </w:p>
        </w:tc>
        <w:tc>
          <w:tcPr>
            <w:tcW w:w="1381" w:type="dxa"/>
            <w:shd w:val="clear" w:color="auto" w:fill="auto"/>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3052" w:type="dxa"/>
            <w:shd w:val="clear" w:color="auto" w:fill="auto"/>
            <w:tcMar>
              <w:left w:w="45" w:type="dxa"/>
              <w:right w:w="45" w:type="dxa"/>
            </w:tcMar>
            <w:vAlign w:val="center"/>
          </w:tcPr>
          <w:p w14:paraId="425A6B7F" w14:textId="791E1143" w:rsidR="00D02FDD" w:rsidRPr="006A77F7" w:rsidDel="00AD5E0E" w:rsidRDefault="00D02FDD" w:rsidP="00D02FDD">
            <w:pPr>
              <w:pStyle w:val="TAC"/>
            </w:pPr>
            <w:r w:rsidRPr="006A77F7">
              <w:t>RAN5#</w:t>
            </w:r>
            <w:r w:rsidR="00FC75DA" w:rsidRPr="006A77F7">
              <w:t>104</w:t>
            </w:r>
          </w:p>
        </w:tc>
      </w:tr>
      <w:tr w:rsidR="00D02FDD" w:rsidRPr="006A77F7" w14:paraId="23CDD83D" w14:textId="77777777" w:rsidTr="008C05F3">
        <w:tc>
          <w:tcPr>
            <w:tcW w:w="1606" w:type="dxa"/>
            <w:shd w:val="clear" w:color="auto" w:fill="auto"/>
            <w:tcMar>
              <w:left w:w="45" w:type="dxa"/>
              <w:right w:w="45" w:type="dxa"/>
            </w:tcMar>
            <w:vAlign w:val="center"/>
          </w:tcPr>
          <w:p w14:paraId="2D3B9C91" w14:textId="77777777" w:rsidR="00D02FDD" w:rsidRPr="006A77F7" w:rsidRDefault="00D02FDD" w:rsidP="00D02FDD">
            <w:pPr>
              <w:pStyle w:val="TAC"/>
            </w:pPr>
            <w:r w:rsidRPr="006A77F7">
              <w:t>DC_1A_n78A</w:t>
            </w:r>
          </w:p>
        </w:tc>
        <w:tc>
          <w:tcPr>
            <w:tcW w:w="3052" w:type="dxa"/>
            <w:shd w:val="clear" w:color="auto" w:fill="auto"/>
            <w:tcMar>
              <w:left w:w="45" w:type="dxa"/>
              <w:right w:w="45" w:type="dxa"/>
            </w:tcMar>
            <w:vAlign w:val="center"/>
          </w:tcPr>
          <w:p w14:paraId="62F226AA"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7EC2263D" w14:textId="77777777" w:rsidR="00D02FDD" w:rsidRPr="006A77F7" w:rsidRDefault="00D02FDD" w:rsidP="00D02FDD">
            <w:pPr>
              <w:pStyle w:val="TAC"/>
            </w:pPr>
            <w:r w:rsidRPr="006A77F7">
              <w:t>1 (IMD4)</w:t>
            </w:r>
          </w:p>
        </w:tc>
        <w:tc>
          <w:tcPr>
            <w:tcW w:w="1381" w:type="dxa"/>
            <w:shd w:val="clear" w:color="auto" w:fill="auto"/>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3052" w:type="dxa"/>
            <w:shd w:val="clear" w:color="auto" w:fill="auto"/>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8C05F3">
        <w:tc>
          <w:tcPr>
            <w:tcW w:w="1606" w:type="dxa"/>
            <w:shd w:val="clear" w:color="auto" w:fill="auto"/>
            <w:tcMar>
              <w:left w:w="45" w:type="dxa"/>
              <w:right w:w="45" w:type="dxa"/>
            </w:tcMar>
            <w:vAlign w:val="center"/>
          </w:tcPr>
          <w:p w14:paraId="20B83697" w14:textId="6765466E" w:rsidR="00244684" w:rsidRPr="006A77F7" w:rsidRDefault="00244684" w:rsidP="00244684">
            <w:pPr>
              <w:pStyle w:val="TAC"/>
            </w:pPr>
            <w:r w:rsidRPr="006A77F7">
              <w:t>DC_1A_n79A</w:t>
            </w:r>
          </w:p>
        </w:tc>
        <w:tc>
          <w:tcPr>
            <w:tcW w:w="3052" w:type="dxa"/>
            <w:shd w:val="clear" w:color="auto" w:fill="auto"/>
            <w:tcMar>
              <w:left w:w="45" w:type="dxa"/>
              <w:right w:w="45" w:type="dxa"/>
            </w:tcMar>
            <w:vAlign w:val="center"/>
          </w:tcPr>
          <w:p w14:paraId="561305E3" w14:textId="334BCC31" w:rsidR="00244684" w:rsidRPr="006A77F7" w:rsidRDefault="00244684" w:rsidP="00244684">
            <w:pPr>
              <w:pStyle w:val="TAC"/>
            </w:pPr>
            <w:r w:rsidRPr="006A77F7">
              <w:t>No</w:t>
            </w:r>
          </w:p>
        </w:tc>
        <w:tc>
          <w:tcPr>
            <w:tcW w:w="1302" w:type="dxa"/>
            <w:shd w:val="clear" w:color="auto" w:fill="auto"/>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8C05F3">
        <w:tc>
          <w:tcPr>
            <w:tcW w:w="1606" w:type="dxa"/>
            <w:shd w:val="clear" w:color="auto" w:fill="auto"/>
            <w:tcMar>
              <w:left w:w="45" w:type="dxa"/>
              <w:right w:w="45" w:type="dxa"/>
            </w:tcMar>
            <w:vAlign w:val="center"/>
          </w:tcPr>
          <w:p w14:paraId="5D1FC0B4" w14:textId="26DAACDB" w:rsidR="00D02FDD" w:rsidRPr="006A77F7" w:rsidRDefault="00D02FDD" w:rsidP="00D02FDD">
            <w:pPr>
              <w:pStyle w:val="TAC"/>
            </w:pPr>
            <w:r w:rsidRPr="006A77F7">
              <w:t>DC_2A_n41A</w:t>
            </w:r>
          </w:p>
        </w:tc>
        <w:tc>
          <w:tcPr>
            <w:tcW w:w="3052" w:type="dxa"/>
            <w:shd w:val="clear" w:color="auto" w:fill="auto"/>
            <w:tcMar>
              <w:left w:w="45" w:type="dxa"/>
              <w:right w:w="45" w:type="dxa"/>
            </w:tcMar>
            <w:vAlign w:val="center"/>
          </w:tcPr>
          <w:p w14:paraId="2630A8E3" w14:textId="2E26162A"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3CBCABB" w14:textId="062D237A" w:rsidR="00D02FDD" w:rsidRPr="006A77F7" w:rsidRDefault="00D02FDD" w:rsidP="00D02FDD">
            <w:pPr>
              <w:pStyle w:val="TAC"/>
            </w:pPr>
            <w:r w:rsidRPr="006A77F7">
              <w:t>2 (CBI)</w:t>
            </w:r>
          </w:p>
        </w:tc>
        <w:tc>
          <w:tcPr>
            <w:tcW w:w="1381" w:type="dxa"/>
            <w:shd w:val="clear" w:color="auto" w:fill="auto"/>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77E86708" w14:textId="77777777" w:rsidR="009C62EA" w:rsidRDefault="00D02FDD" w:rsidP="009C62EA">
            <w:pPr>
              <w:pStyle w:val="TAC"/>
            </w:pPr>
            <w:r w:rsidRPr="006A77F7">
              <w:t>CBI</w:t>
            </w:r>
          </w:p>
          <w:p w14:paraId="2C2D3F9A" w14:textId="29C5A3F4" w:rsidR="00D02FDD" w:rsidRPr="006A77F7" w:rsidRDefault="009C62EA" w:rsidP="009C62EA">
            <w:pPr>
              <w:pStyle w:val="TAC"/>
              <w:rPr>
                <w:lang w:eastAsia="zh-CN"/>
              </w:rPr>
            </w:pPr>
            <w:r>
              <w:t>(PC2&amp;PC3)</w:t>
            </w:r>
          </w:p>
        </w:tc>
        <w:tc>
          <w:tcPr>
            <w:tcW w:w="3052" w:type="dxa"/>
            <w:shd w:val="clear" w:color="auto" w:fill="auto"/>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8C05F3">
        <w:tc>
          <w:tcPr>
            <w:tcW w:w="1606" w:type="dxa"/>
            <w:shd w:val="clear" w:color="auto" w:fill="auto"/>
            <w:tcMar>
              <w:left w:w="45" w:type="dxa"/>
              <w:right w:w="45" w:type="dxa"/>
            </w:tcMar>
            <w:vAlign w:val="center"/>
          </w:tcPr>
          <w:p w14:paraId="32BEE1B5" w14:textId="1256DDF0" w:rsidR="00D02FDD" w:rsidRPr="006A77F7" w:rsidRDefault="00D02FDD" w:rsidP="00D02FDD">
            <w:pPr>
              <w:pStyle w:val="TAC"/>
            </w:pPr>
            <w:r w:rsidRPr="006A77F7">
              <w:t>DC_2A_n66A</w:t>
            </w:r>
          </w:p>
        </w:tc>
        <w:tc>
          <w:tcPr>
            <w:tcW w:w="3052" w:type="dxa"/>
            <w:shd w:val="clear" w:color="auto" w:fill="auto"/>
            <w:tcMar>
              <w:left w:w="45" w:type="dxa"/>
              <w:right w:w="45" w:type="dxa"/>
            </w:tcMar>
            <w:vAlign w:val="center"/>
          </w:tcPr>
          <w:p w14:paraId="5FE5AE80" w14:textId="298D038D"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81" w:type="dxa"/>
            <w:shd w:val="clear" w:color="auto" w:fill="auto"/>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3052" w:type="dxa"/>
            <w:shd w:val="clear" w:color="auto" w:fill="auto"/>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8C05F3">
        <w:tc>
          <w:tcPr>
            <w:tcW w:w="1606" w:type="dxa"/>
            <w:shd w:val="clear" w:color="auto" w:fill="auto"/>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3052" w:type="dxa"/>
            <w:shd w:val="clear" w:color="auto" w:fill="auto"/>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02" w:type="dxa"/>
            <w:shd w:val="clear" w:color="auto" w:fill="auto"/>
            <w:tcMar>
              <w:left w:w="45" w:type="dxa"/>
              <w:right w:w="45" w:type="dxa"/>
            </w:tcMar>
            <w:vAlign w:val="bottom"/>
          </w:tcPr>
          <w:p w14:paraId="0DB3A0BC" w14:textId="6D9FDCDB"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 (HD3)</w:t>
            </w:r>
            <w:r w:rsidR="004124CA" w:rsidRPr="004124CA">
              <w:rPr>
                <w:rFonts w:ascii="Arial" w:hAnsi="Arial"/>
                <w:sz w:val="18"/>
                <w:lang w:eastAsia="en-US"/>
              </w:rPr>
              <w:t>,</w:t>
            </w:r>
          </w:p>
          <w:p w14:paraId="682E0E96" w14:textId="3F2A0A43" w:rsidR="00D02FDD" w:rsidRPr="006A77F7" w:rsidRDefault="00D02FDD" w:rsidP="00D02FDD">
            <w:pPr>
              <w:pStyle w:val="TAC"/>
            </w:pPr>
            <w:r w:rsidRPr="006A77F7">
              <w:rPr>
                <w:lang w:eastAsia="en-US"/>
              </w:rPr>
              <w:t>n71 (HM)</w:t>
            </w:r>
          </w:p>
        </w:tc>
        <w:tc>
          <w:tcPr>
            <w:tcW w:w="1381" w:type="dxa"/>
            <w:shd w:val="clear" w:color="auto" w:fill="auto"/>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70DF7606" w14:textId="25C0B891"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HD</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3052" w:type="dxa"/>
            <w:shd w:val="clear" w:color="auto" w:fill="auto"/>
            <w:tcMar>
              <w:left w:w="45" w:type="dxa"/>
              <w:right w:w="45" w:type="dxa"/>
            </w:tcMar>
            <w:vAlign w:val="center"/>
          </w:tcPr>
          <w:p w14:paraId="77194BB1" w14:textId="26663676" w:rsidR="00D02FDD" w:rsidRPr="006A77F7" w:rsidRDefault="00D02FDD" w:rsidP="00D02FDD">
            <w:pPr>
              <w:pStyle w:val="TAC"/>
            </w:pPr>
            <w:r w:rsidRPr="006A77F7">
              <w:rPr>
                <w:lang w:eastAsia="en-US"/>
              </w:rPr>
              <w:t>RAN5#93-e</w:t>
            </w:r>
          </w:p>
        </w:tc>
      </w:tr>
      <w:tr w:rsidR="00D02FDD" w:rsidRPr="006A77F7" w14:paraId="42661C26" w14:textId="77777777" w:rsidTr="008C05F3">
        <w:tc>
          <w:tcPr>
            <w:tcW w:w="1606" w:type="dxa"/>
            <w:shd w:val="clear" w:color="auto" w:fill="auto"/>
            <w:tcMar>
              <w:left w:w="45" w:type="dxa"/>
              <w:right w:w="45" w:type="dxa"/>
            </w:tcMar>
            <w:vAlign w:val="center"/>
          </w:tcPr>
          <w:p w14:paraId="7BD289A2" w14:textId="77777777" w:rsidR="00D02FDD" w:rsidRPr="006A77F7" w:rsidRDefault="00D02FDD" w:rsidP="00D02FDD">
            <w:pPr>
              <w:pStyle w:val="TAC"/>
              <w:rPr>
                <w:lang w:eastAsia="en-US"/>
              </w:rPr>
            </w:pPr>
            <w:r w:rsidRPr="006A77F7">
              <w:t>DC_2A_n77A</w:t>
            </w:r>
          </w:p>
        </w:tc>
        <w:tc>
          <w:tcPr>
            <w:tcW w:w="3052" w:type="dxa"/>
            <w:shd w:val="clear" w:color="auto" w:fill="auto"/>
            <w:tcMar>
              <w:left w:w="45" w:type="dxa"/>
              <w:right w:w="45" w:type="dxa"/>
            </w:tcMar>
            <w:vAlign w:val="center"/>
          </w:tcPr>
          <w:p w14:paraId="56F705E9"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0DBFCBEC" w14:textId="5FE372CE"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(IMD4</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81" w:type="dxa"/>
            <w:shd w:val="clear" w:color="auto" w:fill="auto"/>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52" w:type="dxa"/>
            <w:shd w:val="clear" w:color="auto" w:fill="auto"/>
            <w:tcMar>
              <w:left w:w="45" w:type="dxa"/>
              <w:right w:w="45" w:type="dxa"/>
            </w:tcMar>
            <w:vAlign w:val="center"/>
          </w:tcPr>
          <w:p w14:paraId="01CA2124" w14:textId="4CE93279" w:rsidR="00D02FDD" w:rsidRPr="006A77F7" w:rsidRDefault="00D02FDD" w:rsidP="00D02FDD">
            <w:pPr>
              <w:pStyle w:val="TAC"/>
              <w:rPr>
                <w:lang w:eastAsia="en-US"/>
              </w:rPr>
            </w:pPr>
            <w:r w:rsidRPr="006A77F7">
              <w:rPr>
                <w:rFonts w:cs="Arial"/>
                <w:color w:val="222222"/>
                <w:szCs w:val="18"/>
              </w:rPr>
              <w:t>RAN5#</w:t>
            </w:r>
            <w:r w:rsidR="00132FCD" w:rsidRPr="006A77F7">
              <w:rPr>
                <w:rFonts w:cs="Arial"/>
                <w:color w:val="222222"/>
                <w:szCs w:val="18"/>
              </w:rPr>
              <w:t>103</w:t>
            </w:r>
          </w:p>
        </w:tc>
      </w:tr>
      <w:tr w:rsidR="00D02FDD" w:rsidRPr="006A77F7" w14:paraId="1AE2DDAA" w14:textId="77777777" w:rsidTr="008C05F3">
        <w:tc>
          <w:tcPr>
            <w:tcW w:w="1606" w:type="dxa"/>
            <w:shd w:val="clear" w:color="auto" w:fill="auto"/>
            <w:tcMar>
              <w:left w:w="45" w:type="dxa"/>
              <w:right w:w="45" w:type="dxa"/>
            </w:tcMar>
            <w:vAlign w:val="center"/>
          </w:tcPr>
          <w:p w14:paraId="350C4CBE" w14:textId="41E40B85" w:rsidR="00D02FDD" w:rsidRPr="006A77F7" w:rsidRDefault="00D02FDD" w:rsidP="00D02FDD">
            <w:pPr>
              <w:pStyle w:val="TAC"/>
            </w:pPr>
            <w:r w:rsidRPr="006A77F7">
              <w:t>DC_2A_n78A</w:t>
            </w:r>
          </w:p>
        </w:tc>
        <w:tc>
          <w:tcPr>
            <w:tcW w:w="3052" w:type="dxa"/>
            <w:shd w:val="clear" w:color="auto" w:fill="auto"/>
            <w:tcMar>
              <w:left w:w="45" w:type="dxa"/>
              <w:right w:w="45" w:type="dxa"/>
            </w:tcMar>
            <w:vAlign w:val="center"/>
          </w:tcPr>
          <w:p w14:paraId="33E8DBAF" w14:textId="649AC402" w:rsidR="00D02FDD" w:rsidRPr="006A77F7" w:rsidRDefault="00D02FDD" w:rsidP="00D02FDD">
            <w:pPr>
              <w:pStyle w:val="TAC"/>
              <w:rPr>
                <w:rFonts w:cs="Arial"/>
                <w:color w:val="222222"/>
                <w:szCs w:val="18"/>
              </w:rPr>
            </w:pPr>
            <w:r w:rsidRPr="006A77F7">
              <w:t>No</w:t>
            </w:r>
          </w:p>
        </w:tc>
        <w:tc>
          <w:tcPr>
            <w:tcW w:w="1302" w:type="dxa"/>
            <w:shd w:val="clear" w:color="auto" w:fill="auto"/>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343D36DE" w14:textId="0EBAA741"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2 (IMD2)</w:t>
            </w:r>
            <w:r w:rsidR="004124CA" w:rsidRPr="004124CA">
              <w:rPr>
                <w:rFonts w:ascii="Arial" w:hAnsi="Arial" w:cs="Arial"/>
                <w:sz w:val="18"/>
                <w:szCs w:val="18"/>
              </w:rPr>
              <w:t>,</w:t>
            </w:r>
          </w:p>
          <w:p w14:paraId="07408711" w14:textId="2B6EA8DC"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(IMD4)</w:t>
            </w:r>
          </w:p>
        </w:tc>
        <w:tc>
          <w:tcPr>
            <w:tcW w:w="1381" w:type="dxa"/>
            <w:shd w:val="clear" w:color="auto" w:fill="auto"/>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442D5A02" w14:textId="625D0D22" w:rsidR="00D02FDD" w:rsidRPr="006A77F7" w:rsidRDefault="00D02FDD" w:rsidP="00D02FDD">
            <w:pPr>
              <w:pStyle w:val="TAC"/>
              <w:rPr>
                <w:rFonts w:cs="Arial"/>
                <w:color w:val="222222"/>
                <w:szCs w:val="18"/>
              </w:rPr>
            </w:pPr>
            <w:r w:rsidRPr="006A77F7">
              <w:t>RAN5#94-e</w:t>
            </w:r>
          </w:p>
        </w:tc>
      </w:tr>
      <w:tr w:rsidR="00D02FDD" w:rsidRPr="006A77F7" w14:paraId="74CBD7A4" w14:textId="77777777" w:rsidTr="008C05F3">
        <w:tc>
          <w:tcPr>
            <w:tcW w:w="1606" w:type="dxa"/>
            <w:shd w:val="clear" w:color="auto" w:fill="auto"/>
            <w:tcMar>
              <w:left w:w="45" w:type="dxa"/>
              <w:right w:w="45" w:type="dxa"/>
            </w:tcMar>
            <w:vAlign w:val="center"/>
          </w:tcPr>
          <w:p w14:paraId="2AED546F" w14:textId="77777777" w:rsidR="00D02FDD" w:rsidRPr="006A77F7" w:rsidRDefault="00D02FDD" w:rsidP="00D02FDD">
            <w:pPr>
              <w:pStyle w:val="TAC"/>
            </w:pPr>
            <w:r w:rsidRPr="006A77F7">
              <w:t>DC_3A_n1A</w:t>
            </w:r>
          </w:p>
        </w:tc>
        <w:tc>
          <w:tcPr>
            <w:tcW w:w="3052" w:type="dxa"/>
            <w:shd w:val="clear" w:color="auto" w:fill="auto"/>
            <w:tcMar>
              <w:left w:w="45" w:type="dxa"/>
              <w:right w:w="45" w:type="dxa"/>
            </w:tcMar>
            <w:vAlign w:val="center"/>
          </w:tcPr>
          <w:p w14:paraId="6DCCE99B"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81" w:type="dxa"/>
            <w:shd w:val="clear" w:color="auto" w:fill="auto"/>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t>CBI, CBI avoid</w:t>
            </w:r>
          </w:p>
        </w:tc>
        <w:tc>
          <w:tcPr>
            <w:tcW w:w="3052" w:type="dxa"/>
            <w:shd w:val="clear" w:color="auto" w:fill="auto"/>
            <w:tcMar>
              <w:left w:w="45" w:type="dxa"/>
              <w:right w:w="45" w:type="dxa"/>
            </w:tcMar>
            <w:vAlign w:val="center"/>
          </w:tcPr>
          <w:p w14:paraId="52071560" w14:textId="5F11598D" w:rsidR="00D02FDD" w:rsidRPr="006A77F7" w:rsidRDefault="00D02FDD" w:rsidP="00D02FDD">
            <w:pPr>
              <w:pStyle w:val="TAC"/>
            </w:pPr>
            <w:r w:rsidRPr="006A77F7">
              <w:t>RAN5#</w:t>
            </w:r>
            <w:r w:rsidR="00C8762E" w:rsidRPr="00C8762E">
              <w:t>107</w:t>
            </w:r>
          </w:p>
        </w:tc>
      </w:tr>
      <w:tr w:rsidR="00D02FDD" w:rsidRPr="006A77F7" w14:paraId="1E52EE95" w14:textId="77777777" w:rsidTr="008C05F3">
        <w:tc>
          <w:tcPr>
            <w:tcW w:w="1606" w:type="dxa"/>
            <w:shd w:val="clear" w:color="auto" w:fill="auto"/>
            <w:tcMar>
              <w:left w:w="45" w:type="dxa"/>
              <w:right w:w="45" w:type="dxa"/>
            </w:tcMar>
            <w:vAlign w:val="center"/>
          </w:tcPr>
          <w:p w14:paraId="12D7ACB4" w14:textId="350522DF" w:rsidR="00D02FDD" w:rsidRPr="006A77F7" w:rsidRDefault="00D02FDD" w:rsidP="00D02FDD">
            <w:pPr>
              <w:pStyle w:val="TAC"/>
            </w:pPr>
            <w:r w:rsidRPr="006A77F7">
              <w:t>DC_3A_n5A</w:t>
            </w:r>
          </w:p>
        </w:tc>
        <w:tc>
          <w:tcPr>
            <w:tcW w:w="3052" w:type="dxa"/>
            <w:shd w:val="clear" w:color="auto" w:fill="auto"/>
            <w:tcMar>
              <w:left w:w="45" w:type="dxa"/>
              <w:right w:w="45" w:type="dxa"/>
            </w:tcMar>
            <w:vAlign w:val="center"/>
          </w:tcPr>
          <w:p w14:paraId="77093287" w14:textId="21179A95"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81" w:type="dxa"/>
            <w:shd w:val="clear" w:color="auto" w:fill="auto"/>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3052" w:type="dxa"/>
            <w:shd w:val="clear" w:color="auto" w:fill="auto"/>
            <w:tcMar>
              <w:left w:w="45" w:type="dxa"/>
              <w:right w:w="45" w:type="dxa"/>
            </w:tcMar>
            <w:vAlign w:val="center"/>
          </w:tcPr>
          <w:p w14:paraId="11B9C1F7" w14:textId="3D552FA4" w:rsidR="00D02FDD" w:rsidRPr="006A77F7" w:rsidRDefault="00D02FDD" w:rsidP="00D02FDD">
            <w:pPr>
              <w:pStyle w:val="TAC"/>
            </w:pPr>
            <w:r w:rsidRPr="006A77F7">
              <w:t>RAN5#94-e</w:t>
            </w:r>
          </w:p>
        </w:tc>
      </w:tr>
      <w:tr w:rsidR="00D02FDD" w:rsidRPr="006A77F7" w14:paraId="4E523821" w14:textId="77777777" w:rsidTr="008C05F3">
        <w:tc>
          <w:tcPr>
            <w:tcW w:w="1606" w:type="dxa"/>
            <w:shd w:val="clear" w:color="auto" w:fill="auto"/>
            <w:tcMar>
              <w:left w:w="45" w:type="dxa"/>
              <w:right w:w="45" w:type="dxa"/>
            </w:tcMar>
            <w:vAlign w:val="center"/>
          </w:tcPr>
          <w:p w14:paraId="35571A78" w14:textId="40B84B74" w:rsidR="00D02FDD" w:rsidRPr="006A77F7" w:rsidRDefault="00D02FDD" w:rsidP="00D02FDD">
            <w:pPr>
              <w:pStyle w:val="TAC"/>
            </w:pPr>
            <w:r w:rsidRPr="006A77F7">
              <w:t>DC_3A_n8A</w:t>
            </w:r>
          </w:p>
        </w:tc>
        <w:tc>
          <w:tcPr>
            <w:tcW w:w="3052" w:type="dxa"/>
            <w:shd w:val="clear" w:color="auto" w:fill="auto"/>
            <w:tcMar>
              <w:left w:w="45" w:type="dxa"/>
              <w:right w:w="45" w:type="dxa"/>
            </w:tcMar>
            <w:vAlign w:val="center"/>
          </w:tcPr>
          <w:p w14:paraId="699F3586" w14:textId="79338B1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lastRenderedPageBreak/>
              <w:t>n8 (IMD4)</w:t>
            </w:r>
          </w:p>
        </w:tc>
        <w:tc>
          <w:tcPr>
            <w:tcW w:w="1381" w:type="dxa"/>
            <w:shd w:val="clear" w:color="auto" w:fill="auto"/>
            <w:tcMar>
              <w:left w:w="45" w:type="dxa"/>
              <w:right w:w="45" w:type="dxa"/>
            </w:tcMar>
            <w:vAlign w:val="center"/>
          </w:tcPr>
          <w:p w14:paraId="523DF5F8" w14:textId="62F541E6" w:rsidR="00D02FDD" w:rsidRPr="006A77F7" w:rsidRDefault="00D02FDD" w:rsidP="00D02FDD">
            <w:pPr>
              <w:pStyle w:val="TAC"/>
            </w:pPr>
            <w:r w:rsidRPr="006A77F7">
              <w:lastRenderedPageBreak/>
              <w:t>NE</w:t>
            </w:r>
            <w:r w:rsidR="00B81C1D" w:rsidRPr="00B81C1D">
              <w:t>,</w:t>
            </w:r>
          </w:p>
          <w:p w14:paraId="5EB4BA28" w14:textId="3F09BA8B" w:rsidR="00D02FDD" w:rsidRPr="006A77F7" w:rsidRDefault="00D02FDD" w:rsidP="00D02FDD">
            <w:pPr>
              <w:pStyle w:val="TAC"/>
            </w:pPr>
            <w:r w:rsidRPr="006A77F7">
              <w:lastRenderedPageBreak/>
              <w:t>IMD</w:t>
            </w:r>
          </w:p>
        </w:tc>
        <w:tc>
          <w:tcPr>
            <w:tcW w:w="3052" w:type="dxa"/>
            <w:shd w:val="clear" w:color="auto" w:fill="auto"/>
            <w:tcMar>
              <w:left w:w="45" w:type="dxa"/>
              <w:right w:w="45" w:type="dxa"/>
            </w:tcMar>
            <w:vAlign w:val="center"/>
          </w:tcPr>
          <w:p w14:paraId="5656784E" w14:textId="08118E5C" w:rsidR="00D02FDD" w:rsidRPr="006A77F7" w:rsidRDefault="00D02FDD" w:rsidP="00D02FDD">
            <w:pPr>
              <w:pStyle w:val="TAC"/>
            </w:pPr>
            <w:r w:rsidRPr="006A77F7">
              <w:lastRenderedPageBreak/>
              <w:t>RAN5#96-e</w:t>
            </w:r>
          </w:p>
        </w:tc>
      </w:tr>
      <w:tr w:rsidR="00D02FDD" w:rsidRPr="006A77F7" w14:paraId="32892379" w14:textId="77777777" w:rsidTr="008C05F3">
        <w:tc>
          <w:tcPr>
            <w:tcW w:w="1606" w:type="dxa"/>
            <w:shd w:val="clear" w:color="auto" w:fill="auto"/>
            <w:tcMar>
              <w:left w:w="45" w:type="dxa"/>
              <w:right w:w="45" w:type="dxa"/>
            </w:tcMar>
            <w:vAlign w:val="center"/>
          </w:tcPr>
          <w:p w14:paraId="26025B10" w14:textId="64F67590" w:rsidR="00D02FDD" w:rsidRPr="006A77F7" w:rsidRDefault="00D02FDD" w:rsidP="00D02FDD">
            <w:pPr>
              <w:pStyle w:val="TAC"/>
            </w:pPr>
            <w:r w:rsidRPr="006A77F7">
              <w:t>DC_3A_n28A</w:t>
            </w:r>
          </w:p>
        </w:tc>
        <w:tc>
          <w:tcPr>
            <w:tcW w:w="3052" w:type="dxa"/>
            <w:shd w:val="clear" w:color="auto" w:fill="auto"/>
            <w:tcMar>
              <w:left w:w="45" w:type="dxa"/>
              <w:right w:w="45" w:type="dxa"/>
            </w:tcMar>
            <w:vAlign w:val="center"/>
          </w:tcPr>
          <w:p w14:paraId="436C4942" w14:textId="5E08F30C"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C4337A7" w14:textId="1860F61E"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29BAD0DE" w14:textId="5ACE9FCF"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7EEBAE42" w14:textId="248F027E" w:rsidR="00D02FDD" w:rsidRPr="006A77F7" w:rsidRDefault="00D02FDD" w:rsidP="00D02FDD">
            <w:pPr>
              <w:pStyle w:val="TAC"/>
            </w:pPr>
            <w:r w:rsidRPr="006A77F7">
              <w:t>RAN5#95-e</w:t>
            </w:r>
          </w:p>
        </w:tc>
      </w:tr>
      <w:tr w:rsidR="00D02FDD" w:rsidRPr="006A77F7" w14:paraId="69FB87CA" w14:textId="77777777" w:rsidTr="008C05F3">
        <w:tc>
          <w:tcPr>
            <w:tcW w:w="1606" w:type="dxa"/>
            <w:shd w:val="clear" w:color="auto" w:fill="auto"/>
            <w:tcMar>
              <w:left w:w="45" w:type="dxa"/>
              <w:right w:w="45" w:type="dxa"/>
            </w:tcMar>
            <w:vAlign w:val="center"/>
          </w:tcPr>
          <w:p w14:paraId="79464420" w14:textId="1E47655C" w:rsidR="00D02FDD" w:rsidRPr="006A77F7" w:rsidRDefault="00D02FDD" w:rsidP="00D02FDD">
            <w:pPr>
              <w:pStyle w:val="TAC"/>
            </w:pPr>
            <w:r w:rsidRPr="006A77F7">
              <w:t>DC_3A_n77A</w:t>
            </w:r>
          </w:p>
        </w:tc>
        <w:tc>
          <w:tcPr>
            <w:tcW w:w="3052" w:type="dxa"/>
            <w:shd w:val="clear" w:color="auto" w:fill="auto"/>
            <w:tcMar>
              <w:left w:w="45" w:type="dxa"/>
              <w:right w:w="45" w:type="dxa"/>
            </w:tcMar>
            <w:vAlign w:val="center"/>
          </w:tcPr>
          <w:p w14:paraId="17B07BEF" w14:textId="34084893"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70E35946" w14:textId="68EE171C" w:rsidR="00D02FDD" w:rsidRPr="006A77F7" w:rsidRDefault="00D02FDD" w:rsidP="00D02FDD">
            <w:pPr>
              <w:pStyle w:val="TAC"/>
            </w:pPr>
            <w:r w:rsidRPr="006A77F7">
              <w:t>3 (IMD2)</w:t>
            </w:r>
            <w:r w:rsidR="00B81C1D" w:rsidRPr="00B81C1D">
              <w:t>,</w:t>
            </w:r>
          </w:p>
          <w:p w14:paraId="688F407C" w14:textId="10F98656" w:rsidR="00D02FDD" w:rsidRPr="006A77F7" w:rsidRDefault="00D02FDD" w:rsidP="00D02FDD">
            <w:pPr>
              <w:pStyle w:val="TAC"/>
            </w:pPr>
            <w:r w:rsidRPr="006A77F7">
              <w:t>3 (IMD4)</w:t>
            </w:r>
          </w:p>
        </w:tc>
        <w:tc>
          <w:tcPr>
            <w:tcW w:w="1381" w:type="dxa"/>
            <w:shd w:val="clear" w:color="auto" w:fill="auto"/>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4FA339B4" w:rsidR="00D02FDD" w:rsidRPr="006A77F7" w:rsidRDefault="00D02FDD" w:rsidP="00D02FDD">
            <w:pPr>
              <w:pStyle w:val="TAC"/>
              <w:rPr>
                <w:lang w:eastAsia="zh-CN"/>
              </w:rPr>
            </w:pPr>
            <w:r w:rsidRPr="006A77F7">
              <w:rPr>
                <w:lang w:eastAsia="zh-CN"/>
              </w:rPr>
              <w:t>HD</w:t>
            </w:r>
            <w:r w:rsidR="00C442DF">
              <w:t>, HD avoid</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3052" w:type="dxa"/>
            <w:shd w:val="clear" w:color="auto" w:fill="auto"/>
            <w:tcMar>
              <w:left w:w="45" w:type="dxa"/>
              <w:right w:w="45" w:type="dxa"/>
            </w:tcMar>
            <w:vAlign w:val="center"/>
          </w:tcPr>
          <w:p w14:paraId="3EFF7A17" w14:textId="01D59D03" w:rsidR="00D02FDD" w:rsidRPr="006A77F7" w:rsidDel="00AD5E0E" w:rsidRDefault="00D02FDD" w:rsidP="00D02FDD">
            <w:pPr>
              <w:pStyle w:val="TAC"/>
            </w:pPr>
            <w:r w:rsidRPr="006A77F7">
              <w:t>RAN5#</w:t>
            </w:r>
            <w:r w:rsidR="00C442DF" w:rsidRPr="00C442DF">
              <w:t>106</w:t>
            </w:r>
          </w:p>
        </w:tc>
      </w:tr>
      <w:tr w:rsidR="00D02FDD" w:rsidRPr="006A77F7" w14:paraId="5D2E0E63" w14:textId="77777777" w:rsidTr="008C05F3">
        <w:tc>
          <w:tcPr>
            <w:tcW w:w="1606" w:type="dxa"/>
            <w:shd w:val="clear" w:color="auto" w:fill="auto"/>
            <w:tcMar>
              <w:left w:w="45" w:type="dxa"/>
              <w:right w:w="45" w:type="dxa"/>
            </w:tcMar>
            <w:vAlign w:val="center"/>
          </w:tcPr>
          <w:p w14:paraId="4B1CB1A1" w14:textId="77777777" w:rsidR="00D02FDD" w:rsidRPr="006A77F7" w:rsidRDefault="00D02FDD" w:rsidP="00D02FDD">
            <w:pPr>
              <w:pStyle w:val="TAC"/>
            </w:pPr>
            <w:r w:rsidRPr="006A77F7">
              <w:t>DC_3A_n78A</w:t>
            </w:r>
          </w:p>
        </w:tc>
        <w:tc>
          <w:tcPr>
            <w:tcW w:w="3052" w:type="dxa"/>
            <w:shd w:val="clear" w:color="auto" w:fill="auto"/>
            <w:tcMar>
              <w:left w:w="45" w:type="dxa"/>
              <w:right w:w="45" w:type="dxa"/>
            </w:tcMar>
            <w:vAlign w:val="center"/>
          </w:tcPr>
          <w:p w14:paraId="26D73B7E"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FFA0097" w:rsidR="00D02FDD" w:rsidRPr="006A77F7" w:rsidRDefault="00D02FDD" w:rsidP="00D02FDD">
            <w:pPr>
              <w:pStyle w:val="TAC"/>
            </w:pPr>
            <w:r w:rsidRPr="006A77F7">
              <w:t>3 (IMD4</w:t>
            </w:r>
            <w:r w:rsidR="00B81C1D" w:rsidRPr="00B81C1D">
              <w:t>, PC2&amp;PC3</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81" w:type="dxa"/>
            <w:shd w:val="clear" w:color="auto" w:fill="auto"/>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3052" w:type="dxa"/>
            <w:shd w:val="clear" w:color="auto" w:fill="auto"/>
            <w:tcMar>
              <w:left w:w="45" w:type="dxa"/>
              <w:right w:w="45" w:type="dxa"/>
            </w:tcMar>
            <w:vAlign w:val="center"/>
          </w:tcPr>
          <w:p w14:paraId="20399C4E" w14:textId="3790FF2B" w:rsidR="00D02FDD" w:rsidRPr="006A77F7" w:rsidRDefault="00D02FDD" w:rsidP="00D02FDD">
            <w:pPr>
              <w:pStyle w:val="TAC"/>
            </w:pPr>
            <w:r w:rsidRPr="006A77F7">
              <w:t>RAN5#</w:t>
            </w:r>
            <w:r w:rsidR="00C442DF" w:rsidRPr="00C442DF">
              <w:t>106</w:t>
            </w:r>
          </w:p>
        </w:tc>
      </w:tr>
      <w:tr w:rsidR="00244684" w:rsidRPr="006A77F7" w14:paraId="40717E43" w14:textId="77777777" w:rsidTr="008C05F3">
        <w:tc>
          <w:tcPr>
            <w:tcW w:w="1606" w:type="dxa"/>
            <w:shd w:val="clear" w:color="auto" w:fill="auto"/>
            <w:tcMar>
              <w:left w:w="45" w:type="dxa"/>
              <w:right w:w="45" w:type="dxa"/>
            </w:tcMar>
            <w:vAlign w:val="center"/>
          </w:tcPr>
          <w:p w14:paraId="61B70751" w14:textId="4DF1A4FB" w:rsidR="00244684" w:rsidRPr="006A77F7" w:rsidRDefault="00244684" w:rsidP="00244684">
            <w:pPr>
              <w:pStyle w:val="TAC"/>
            </w:pPr>
            <w:r w:rsidRPr="006A77F7">
              <w:t>DC_3A_n79A</w:t>
            </w:r>
          </w:p>
        </w:tc>
        <w:tc>
          <w:tcPr>
            <w:tcW w:w="3052" w:type="dxa"/>
            <w:shd w:val="clear" w:color="auto" w:fill="auto"/>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02" w:type="dxa"/>
            <w:shd w:val="clear" w:color="auto" w:fill="auto"/>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3052" w:type="dxa"/>
            <w:shd w:val="clear" w:color="auto" w:fill="auto"/>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8C05F3">
        <w:tc>
          <w:tcPr>
            <w:tcW w:w="1606" w:type="dxa"/>
            <w:shd w:val="clear" w:color="auto" w:fill="auto"/>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3052" w:type="dxa"/>
            <w:shd w:val="clear" w:color="auto" w:fill="auto"/>
            <w:tcMar>
              <w:left w:w="45" w:type="dxa"/>
              <w:right w:w="45" w:type="dxa"/>
            </w:tcMar>
            <w:vAlign w:val="center"/>
          </w:tcPr>
          <w:p w14:paraId="60D551B7" w14:textId="0BAB5270" w:rsidR="00D02FDD" w:rsidRPr="006A77F7" w:rsidRDefault="00D02FDD" w:rsidP="00D02FDD">
            <w:pPr>
              <w:pStyle w:val="TAC"/>
            </w:pPr>
            <w:r w:rsidRPr="006A77F7">
              <w:rPr>
                <w:lang w:eastAsia="en-US"/>
              </w:rPr>
              <w:t>Yes</w:t>
            </w:r>
          </w:p>
        </w:tc>
        <w:tc>
          <w:tcPr>
            <w:tcW w:w="1302" w:type="dxa"/>
            <w:shd w:val="clear" w:color="auto" w:fill="auto"/>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81" w:type="dxa"/>
            <w:shd w:val="clear" w:color="auto" w:fill="auto"/>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3052" w:type="dxa"/>
            <w:shd w:val="clear" w:color="auto" w:fill="auto"/>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8C05F3">
        <w:tc>
          <w:tcPr>
            <w:tcW w:w="1606" w:type="dxa"/>
            <w:shd w:val="clear" w:color="auto" w:fill="auto"/>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3052" w:type="dxa"/>
            <w:shd w:val="clear" w:color="auto" w:fill="auto"/>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274CE232" w14:textId="635092B2" w:rsidR="00D02FDD" w:rsidRPr="006A77F7" w:rsidRDefault="00D02FDD" w:rsidP="00D02FDD">
            <w:pPr>
              <w:pStyle w:val="TAC"/>
              <w:rPr>
                <w:lang w:eastAsia="en-US"/>
              </w:rPr>
            </w:pPr>
            <w:r w:rsidRPr="006A77F7">
              <w:rPr>
                <w:rFonts w:cs="Arial"/>
                <w:color w:val="222222"/>
                <w:szCs w:val="18"/>
              </w:rPr>
              <w:t>n77 (HD)</w:t>
            </w:r>
            <w:r w:rsidR="00B81C1D" w:rsidRPr="00B81C1D">
              <w:rPr>
                <w:rFonts w:cs="Arial"/>
                <w:color w:val="222222"/>
                <w:szCs w:val="18"/>
              </w:rPr>
              <w:t>,</w:t>
            </w:r>
            <w:r w:rsidRPr="006A77F7">
              <w:rPr>
                <w:rFonts w:cs="Arial"/>
                <w:color w:val="222222"/>
                <w:szCs w:val="18"/>
              </w:rPr>
              <w:br/>
              <w:t>5 (IMD4</w:t>
            </w:r>
            <w:r w:rsidR="00B81C1D" w:rsidRPr="00B81C1D">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5 (IMD5)</w:t>
            </w:r>
          </w:p>
        </w:tc>
        <w:tc>
          <w:tcPr>
            <w:tcW w:w="1381" w:type="dxa"/>
            <w:shd w:val="clear" w:color="auto" w:fill="auto"/>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3052" w:type="dxa"/>
            <w:shd w:val="clear" w:color="auto" w:fill="auto"/>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8C05F3">
        <w:tc>
          <w:tcPr>
            <w:tcW w:w="1606" w:type="dxa"/>
            <w:shd w:val="clear" w:color="auto" w:fill="auto"/>
            <w:tcMar>
              <w:left w:w="45" w:type="dxa"/>
              <w:right w:w="45" w:type="dxa"/>
            </w:tcMar>
            <w:vAlign w:val="center"/>
          </w:tcPr>
          <w:p w14:paraId="77F2E5E4" w14:textId="5FE81ADF" w:rsidR="00D02FDD" w:rsidRPr="006A77F7" w:rsidRDefault="00D02FDD" w:rsidP="00D02FDD">
            <w:pPr>
              <w:pStyle w:val="TAC"/>
            </w:pPr>
            <w:r w:rsidRPr="006A77F7">
              <w:t>DC_5A_n78A</w:t>
            </w:r>
          </w:p>
        </w:tc>
        <w:tc>
          <w:tcPr>
            <w:tcW w:w="3052" w:type="dxa"/>
            <w:shd w:val="clear" w:color="auto" w:fill="auto"/>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02" w:type="dxa"/>
            <w:shd w:val="clear" w:color="auto" w:fill="auto"/>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81" w:type="dxa"/>
            <w:shd w:val="clear" w:color="auto" w:fill="auto"/>
            <w:tcMar>
              <w:left w:w="45" w:type="dxa"/>
              <w:right w:w="45" w:type="dxa"/>
            </w:tcMar>
            <w:vAlign w:val="bottom"/>
          </w:tcPr>
          <w:p w14:paraId="577CE52A" w14:textId="57D166F4"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3052" w:type="dxa"/>
            <w:shd w:val="clear" w:color="auto" w:fill="auto"/>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8C05F3">
        <w:tc>
          <w:tcPr>
            <w:tcW w:w="1606" w:type="dxa"/>
            <w:shd w:val="clear" w:color="auto" w:fill="auto"/>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3052" w:type="dxa"/>
            <w:shd w:val="clear" w:color="auto" w:fill="auto"/>
            <w:tcMar>
              <w:left w:w="45" w:type="dxa"/>
              <w:right w:w="45" w:type="dxa"/>
            </w:tcMar>
            <w:vAlign w:val="center"/>
          </w:tcPr>
          <w:p w14:paraId="2DA1AB4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E3416D0" w14:textId="77777777"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F5BEB80" w14:textId="77777777"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8C05F3">
        <w:tc>
          <w:tcPr>
            <w:tcW w:w="1606" w:type="dxa"/>
            <w:shd w:val="clear" w:color="auto" w:fill="auto"/>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3052" w:type="dxa"/>
            <w:shd w:val="clear" w:color="auto" w:fill="auto"/>
            <w:tcMar>
              <w:left w:w="45" w:type="dxa"/>
              <w:right w:w="45" w:type="dxa"/>
            </w:tcMar>
            <w:vAlign w:val="center"/>
          </w:tcPr>
          <w:p w14:paraId="45C5281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81" w:type="dxa"/>
            <w:shd w:val="clear" w:color="auto" w:fill="auto"/>
            <w:tcMar>
              <w:left w:w="45" w:type="dxa"/>
              <w:right w:w="45" w:type="dxa"/>
            </w:tcMar>
            <w:vAlign w:val="bottom"/>
          </w:tcPr>
          <w:p w14:paraId="783A9C07" w14:textId="4A9B0256" w:rsidR="00D02FDD" w:rsidRPr="006A77F7" w:rsidRDefault="00D02FDD" w:rsidP="00D02FDD">
            <w:pPr>
              <w:pStyle w:val="TAC"/>
            </w:pPr>
            <w:r w:rsidRPr="006A77F7">
              <w:t>NE, IMD</w:t>
            </w:r>
          </w:p>
        </w:tc>
        <w:tc>
          <w:tcPr>
            <w:tcW w:w="3052" w:type="dxa"/>
            <w:shd w:val="clear" w:color="auto" w:fill="auto"/>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8C05F3">
        <w:tc>
          <w:tcPr>
            <w:tcW w:w="1606" w:type="dxa"/>
            <w:shd w:val="clear" w:color="auto" w:fill="auto"/>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3052" w:type="dxa"/>
            <w:shd w:val="clear" w:color="auto" w:fill="auto"/>
            <w:tcMar>
              <w:left w:w="45" w:type="dxa"/>
              <w:right w:w="45" w:type="dxa"/>
            </w:tcMar>
            <w:vAlign w:val="center"/>
          </w:tcPr>
          <w:p w14:paraId="5F61DD43" w14:textId="7DE7A044"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48724335" w14:textId="39FC5806" w:rsidR="00D02FDD" w:rsidRPr="006A77F7" w:rsidRDefault="00D02FDD" w:rsidP="00D02FDD">
            <w:pPr>
              <w:pStyle w:val="TAC"/>
            </w:pPr>
            <w:r w:rsidRPr="006A77F7">
              <w:t>n5 (IMD3)</w:t>
            </w:r>
          </w:p>
        </w:tc>
        <w:tc>
          <w:tcPr>
            <w:tcW w:w="1381" w:type="dxa"/>
            <w:shd w:val="clear" w:color="auto" w:fill="auto"/>
            <w:tcMar>
              <w:left w:w="45" w:type="dxa"/>
              <w:right w:w="45" w:type="dxa"/>
            </w:tcMar>
            <w:vAlign w:val="bottom"/>
          </w:tcPr>
          <w:p w14:paraId="6289295C" w14:textId="37B56D57" w:rsidR="00D02FDD" w:rsidRPr="006A77F7" w:rsidRDefault="00D02FDD" w:rsidP="00D02FDD">
            <w:pPr>
              <w:pStyle w:val="TAC"/>
            </w:pPr>
            <w:r w:rsidRPr="006A77F7">
              <w:t>NE, IMD</w:t>
            </w:r>
          </w:p>
        </w:tc>
        <w:tc>
          <w:tcPr>
            <w:tcW w:w="3052" w:type="dxa"/>
            <w:shd w:val="clear" w:color="auto" w:fill="auto"/>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8C05F3">
        <w:tc>
          <w:tcPr>
            <w:tcW w:w="1606" w:type="dxa"/>
            <w:shd w:val="clear" w:color="auto" w:fill="auto"/>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3052" w:type="dxa"/>
            <w:shd w:val="clear" w:color="auto" w:fill="auto"/>
            <w:tcMar>
              <w:left w:w="45" w:type="dxa"/>
              <w:right w:w="45" w:type="dxa"/>
            </w:tcMar>
            <w:vAlign w:val="center"/>
          </w:tcPr>
          <w:p w14:paraId="4E6D96F8" w14:textId="61DF825B"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5D457CFC" w14:textId="5698CDAD"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4DD8C808" w14:textId="3F173FE9"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8C05F3">
        <w:tc>
          <w:tcPr>
            <w:tcW w:w="1606" w:type="dxa"/>
            <w:shd w:val="clear" w:color="auto" w:fill="auto"/>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8D51A6B" w14:textId="5A6AB495"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26335C5" w14:textId="4A9EA274"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8C05F3">
        <w:tc>
          <w:tcPr>
            <w:tcW w:w="1606" w:type="dxa"/>
            <w:shd w:val="clear" w:color="auto" w:fill="auto"/>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2497950" w14:textId="4630831D" w:rsidR="00E2297F" w:rsidRPr="006A77F7" w:rsidRDefault="00E2297F" w:rsidP="00E2297F">
            <w:pPr>
              <w:pStyle w:val="TAC"/>
            </w:pPr>
            <w:r w:rsidRPr="006A77F7">
              <w:t>7 (IMD4)</w:t>
            </w:r>
          </w:p>
        </w:tc>
        <w:tc>
          <w:tcPr>
            <w:tcW w:w="1381" w:type="dxa"/>
            <w:shd w:val="clear" w:color="auto" w:fill="auto"/>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8C05F3">
        <w:tc>
          <w:tcPr>
            <w:tcW w:w="1606" w:type="dxa"/>
            <w:shd w:val="clear" w:color="auto" w:fill="auto"/>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A88C19" w14:textId="274F3CA7" w:rsidR="00E2297F" w:rsidRPr="006A77F7" w:rsidRDefault="00E2297F" w:rsidP="00E2297F">
            <w:pPr>
              <w:pStyle w:val="TAC"/>
            </w:pPr>
            <w:r w:rsidRPr="006A77F7">
              <w:t>7 (HD)</w:t>
            </w:r>
          </w:p>
        </w:tc>
        <w:tc>
          <w:tcPr>
            <w:tcW w:w="1381" w:type="dxa"/>
            <w:shd w:val="clear" w:color="auto" w:fill="auto"/>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8C05F3">
        <w:tc>
          <w:tcPr>
            <w:tcW w:w="1606" w:type="dxa"/>
            <w:shd w:val="clear" w:color="auto" w:fill="auto"/>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1EEAFD" w14:textId="25D69BE0" w:rsidR="00E2297F" w:rsidRPr="006A77F7" w:rsidRDefault="00E2297F" w:rsidP="00E2297F">
            <w:pPr>
              <w:pStyle w:val="TAC"/>
            </w:pPr>
            <w:r w:rsidRPr="006A77F7">
              <w:t>7 (IMD4)</w:t>
            </w:r>
          </w:p>
        </w:tc>
        <w:tc>
          <w:tcPr>
            <w:tcW w:w="1381" w:type="dxa"/>
            <w:shd w:val="clear" w:color="auto" w:fill="auto"/>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8C05F3">
        <w:tc>
          <w:tcPr>
            <w:tcW w:w="1606" w:type="dxa"/>
            <w:shd w:val="clear" w:color="auto" w:fill="auto"/>
            <w:tcMar>
              <w:left w:w="45" w:type="dxa"/>
              <w:right w:w="45" w:type="dxa"/>
            </w:tcMar>
            <w:vAlign w:val="center"/>
          </w:tcPr>
          <w:p w14:paraId="12DD3A43" w14:textId="77777777" w:rsidR="00E2297F" w:rsidRPr="006A77F7" w:rsidRDefault="00E2297F" w:rsidP="00E2297F">
            <w:pPr>
              <w:pStyle w:val="TAC"/>
            </w:pPr>
            <w:r w:rsidRPr="006A77F7">
              <w:t>DC_7A_n78A</w:t>
            </w:r>
          </w:p>
        </w:tc>
        <w:tc>
          <w:tcPr>
            <w:tcW w:w="3052" w:type="dxa"/>
            <w:shd w:val="clear" w:color="auto" w:fill="auto"/>
            <w:tcMar>
              <w:left w:w="45" w:type="dxa"/>
              <w:right w:w="45" w:type="dxa"/>
            </w:tcMar>
            <w:vAlign w:val="center"/>
          </w:tcPr>
          <w:p w14:paraId="4C10D5E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CEA2C1F" w14:textId="6FF336E0" w:rsidR="00E2297F" w:rsidRPr="006A77F7" w:rsidRDefault="00E2297F" w:rsidP="00E2297F">
            <w:pPr>
              <w:pStyle w:val="TAC"/>
            </w:pPr>
            <w:r w:rsidRPr="006A77F7">
              <w:t>CBI</w:t>
            </w:r>
          </w:p>
        </w:tc>
        <w:tc>
          <w:tcPr>
            <w:tcW w:w="1381" w:type="dxa"/>
            <w:shd w:val="clear" w:color="auto" w:fill="auto"/>
            <w:tcMar>
              <w:left w:w="45" w:type="dxa"/>
              <w:right w:w="45" w:type="dxa"/>
            </w:tcMar>
            <w:vAlign w:val="bottom"/>
          </w:tcPr>
          <w:p w14:paraId="7EAB861D" w14:textId="56657FAC" w:rsidR="00E2297F" w:rsidRPr="006A77F7" w:rsidRDefault="00E2297F" w:rsidP="00E2297F">
            <w:pPr>
              <w:pStyle w:val="TAC"/>
            </w:pPr>
            <w:r w:rsidRPr="006A77F7">
              <w:t>NE, CBI</w:t>
            </w:r>
          </w:p>
        </w:tc>
        <w:tc>
          <w:tcPr>
            <w:tcW w:w="3052" w:type="dxa"/>
            <w:shd w:val="clear" w:color="auto" w:fill="auto"/>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8C05F3">
        <w:tc>
          <w:tcPr>
            <w:tcW w:w="1606" w:type="dxa"/>
            <w:shd w:val="clear" w:color="auto" w:fill="auto"/>
            <w:tcMar>
              <w:left w:w="45" w:type="dxa"/>
              <w:right w:w="45" w:type="dxa"/>
            </w:tcMar>
            <w:vAlign w:val="center"/>
          </w:tcPr>
          <w:p w14:paraId="5AF5E0C9" w14:textId="77777777" w:rsidR="00E2297F" w:rsidRPr="006A77F7" w:rsidRDefault="00E2297F" w:rsidP="00E2297F">
            <w:pPr>
              <w:pStyle w:val="TAC"/>
            </w:pPr>
            <w:r w:rsidRPr="006A77F7">
              <w:t>DC_8A_n1A</w:t>
            </w:r>
          </w:p>
        </w:tc>
        <w:tc>
          <w:tcPr>
            <w:tcW w:w="3052" w:type="dxa"/>
            <w:shd w:val="clear" w:color="auto" w:fill="auto"/>
            <w:tcMar>
              <w:left w:w="45" w:type="dxa"/>
              <w:right w:w="45" w:type="dxa"/>
            </w:tcMar>
            <w:vAlign w:val="center"/>
          </w:tcPr>
          <w:p w14:paraId="25BD5A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81" w:type="dxa"/>
            <w:shd w:val="clear" w:color="auto" w:fill="auto"/>
            <w:tcMar>
              <w:left w:w="45" w:type="dxa"/>
              <w:right w:w="45" w:type="dxa"/>
            </w:tcMar>
            <w:vAlign w:val="bottom"/>
          </w:tcPr>
          <w:p w14:paraId="3EA45BDC" w14:textId="26AC2538" w:rsidR="00E2297F" w:rsidRPr="006A77F7" w:rsidRDefault="00E2297F" w:rsidP="00E2297F">
            <w:pPr>
              <w:pStyle w:val="TAC"/>
            </w:pPr>
            <w:r w:rsidRPr="006A77F7">
              <w:t>NE, IMD</w:t>
            </w:r>
          </w:p>
        </w:tc>
        <w:tc>
          <w:tcPr>
            <w:tcW w:w="3052" w:type="dxa"/>
            <w:shd w:val="clear" w:color="auto" w:fill="auto"/>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8C05F3">
        <w:tc>
          <w:tcPr>
            <w:tcW w:w="1606" w:type="dxa"/>
            <w:shd w:val="clear" w:color="auto" w:fill="auto"/>
            <w:tcMar>
              <w:left w:w="45" w:type="dxa"/>
              <w:right w:w="45" w:type="dxa"/>
            </w:tcMar>
            <w:vAlign w:val="center"/>
          </w:tcPr>
          <w:p w14:paraId="111B6113" w14:textId="77777777" w:rsidR="00E2297F" w:rsidRPr="006A77F7" w:rsidRDefault="00E2297F" w:rsidP="00E2297F">
            <w:pPr>
              <w:pStyle w:val="TAC"/>
            </w:pPr>
            <w:r w:rsidRPr="006A77F7">
              <w:t>DC_8A_n3A</w:t>
            </w:r>
          </w:p>
        </w:tc>
        <w:tc>
          <w:tcPr>
            <w:tcW w:w="3052" w:type="dxa"/>
            <w:shd w:val="clear" w:color="auto" w:fill="auto"/>
            <w:tcMar>
              <w:left w:w="45" w:type="dxa"/>
              <w:right w:w="45" w:type="dxa"/>
            </w:tcMar>
            <w:vAlign w:val="center"/>
          </w:tcPr>
          <w:p w14:paraId="6267C86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81" w:type="dxa"/>
            <w:shd w:val="clear" w:color="auto" w:fill="auto"/>
            <w:tcMar>
              <w:left w:w="45" w:type="dxa"/>
              <w:right w:w="45" w:type="dxa"/>
            </w:tcMar>
            <w:vAlign w:val="bottom"/>
          </w:tcPr>
          <w:p w14:paraId="578ACE17" w14:textId="351C9D20" w:rsidR="00E2297F" w:rsidRPr="006A77F7" w:rsidRDefault="00E2297F" w:rsidP="00E2297F">
            <w:pPr>
              <w:pStyle w:val="TAC"/>
            </w:pPr>
            <w:r w:rsidRPr="006A77F7">
              <w:t>NE, IMD</w:t>
            </w:r>
          </w:p>
        </w:tc>
        <w:tc>
          <w:tcPr>
            <w:tcW w:w="3052" w:type="dxa"/>
            <w:shd w:val="clear" w:color="auto" w:fill="auto"/>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8C05F3">
        <w:tc>
          <w:tcPr>
            <w:tcW w:w="1606" w:type="dxa"/>
            <w:shd w:val="clear" w:color="auto" w:fill="auto"/>
            <w:tcMar>
              <w:left w:w="45" w:type="dxa"/>
              <w:right w:w="45" w:type="dxa"/>
            </w:tcMar>
            <w:vAlign w:val="center"/>
          </w:tcPr>
          <w:p w14:paraId="6E9A6741" w14:textId="4DB1C22E" w:rsidR="00E2297F" w:rsidRPr="006A77F7" w:rsidRDefault="00E2297F" w:rsidP="00E2297F">
            <w:pPr>
              <w:pStyle w:val="TAC"/>
            </w:pPr>
            <w:r w:rsidRPr="006A77F7">
              <w:t>DC_8A_n20A</w:t>
            </w:r>
          </w:p>
        </w:tc>
        <w:tc>
          <w:tcPr>
            <w:tcW w:w="3052" w:type="dxa"/>
            <w:shd w:val="clear" w:color="auto" w:fill="auto"/>
            <w:tcMar>
              <w:left w:w="45" w:type="dxa"/>
              <w:right w:w="45" w:type="dxa"/>
            </w:tcMar>
            <w:vAlign w:val="center"/>
          </w:tcPr>
          <w:p w14:paraId="34781DE1" w14:textId="37734417" w:rsidR="00E2297F" w:rsidRPr="006A77F7" w:rsidRDefault="00E2297F" w:rsidP="00E2297F">
            <w:pPr>
              <w:pStyle w:val="TAC"/>
            </w:pPr>
            <w:r w:rsidRPr="006A77F7">
              <w:t>Yes</w:t>
            </w:r>
          </w:p>
        </w:tc>
        <w:tc>
          <w:tcPr>
            <w:tcW w:w="1302" w:type="dxa"/>
            <w:shd w:val="clear" w:color="auto" w:fill="auto"/>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81" w:type="dxa"/>
            <w:shd w:val="clear" w:color="auto" w:fill="auto"/>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8C05F3">
        <w:tc>
          <w:tcPr>
            <w:tcW w:w="1606" w:type="dxa"/>
            <w:shd w:val="clear" w:color="auto" w:fill="auto"/>
            <w:tcMar>
              <w:left w:w="45" w:type="dxa"/>
              <w:right w:w="45" w:type="dxa"/>
            </w:tcMar>
            <w:vAlign w:val="center"/>
          </w:tcPr>
          <w:p w14:paraId="5CC96354" w14:textId="50499336" w:rsidR="00E2297F" w:rsidRPr="006A77F7" w:rsidRDefault="00E2297F" w:rsidP="00E2297F">
            <w:pPr>
              <w:pStyle w:val="TAC"/>
            </w:pPr>
            <w:r w:rsidRPr="006A77F7">
              <w:t>DC_8A_n28A</w:t>
            </w:r>
          </w:p>
        </w:tc>
        <w:tc>
          <w:tcPr>
            <w:tcW w:w="3052" w:type="dxa"/>
            <w:shd w:val="clear" w:color="auto" w:fill="auto"/>
            <w:tcMar>
              <w:left w:w="45" w:type="dxa"/>
              <w:right w:w="45" w:type="dxa"/>
            </w:tcMar>
            <w:vAlign w:val="center"/>
          </w:tcPr>
          <w:p w14:paraId="34F46808" w14:textId="31A16D1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61622A33" w14:textId="57DEA023" w:rsidR="00E2297F" w:rsidRPr="006A77F7" w:rsidRDefault="00E2297F" w:rsidP="00E2297F">
            <w:pPr>
              <w:pStyle w:val="TAC"/>
            </w:pPr>
            <w:r w:rsidRPr="006A77F7">
              <w:t>RAN5#95-e</w:t>
            </w:r>
          </w:p>
        </w:tc>
      </w:tr>
      <w:tr w:rsidR="00E2297F" w:rsidRPr="006A77F7" w14:paraId="3BDDA46E" w14:textId="77777777" w:rsidTr="008C05F3">
        <w:tc>
          <w:tcPr>
            <w:tcW w:w="1606" w:type="dxa"/>
            <w:shd w:val="clear" w:color="auto" w:fill="auto"/>
            <w:tcMar>
              <w:left w:w="45" w:type="dxa"/>
              <w:right w:w="45" w:type="dxa"/>
            </w:tcMar>
            <w:vAlign w:val="center"/>
          </w:tcPr>
          <w:p w14:paraId="75A4997A" w14:textId="444B839F" w:rsidR="00E2297F" w:rsidRPr="006A77F7" w:rsidRDefault="00E2297F" w:rsidP="00E2297F">
            <w:pPr>
              <w:pStyle w:val="TAC"/>
            </w:pPr>
            <w:r w:rsidRPr="006A77F7">
              <w:t>DC_8A_n41A</w:t>
            </w:r>
          </w:p>
        </w:tc>
        <w:tc>
          <w:tcPr>
            <w:tcW w:w="3052" w:type="dxa"/>
            <w:shd w:val="clear" w:color="auto" w:fill="auto"/>
            <w:tcMar>
              <w:left w:w="45" w:type="dxa"/>
              <w:right w:w="45" w:type="dxa"/>
            </w:tcMar>
            <w:vAlign w:val="center"/>
          </w:tcPr>
          <w:p w14:paraId="46A0CB51" w14:textId="20054E7E"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81" w:type="dxa"/>
            <w:shd w:val="clear" w:color="auto" w:fill="auto"/>
            <w:tcMar>
              <w:left w:w="45" w:type="dxa"/>
              <w:right w:w="45" w:type="dxa"/>
            </w:tcMar>
            <w:vAlign w:val="bottom"/>
          </w:tcPr>
          <w:p w14:paraId="0A273D60" w14:textId="77777777" w:rsidR="00E2297F" w:rsidRPr="006A77F7" w:rsidRDefault="00E2297F" w:rsidP="00E2297F">
            <w:pPr>
              <w:pStyle w:val="TAC"/>
            </w:pPr>
            <w:r w:rsidRPr="006A77F7">
              <w:t>NE</w:t>
            </w:r>
          </w:p>
          <w:p w14:paraId="1E6A5322" w14:textId="308632DE" w:rsidR="00E2297F" w:rsidRPr="006A77F7" w:rsidRDefault="00E2297F" w:rsidP="00E2297F">
            <w:pPr>
              <w:pStyle w:val="TAC"/>
            </w:pPr>
            <w:r w:rsidRPr="006A77F7">
              <w:t xml:space="preserve">HD, </w:t>
            </w:r>
            <w:r w:rsidR="00B81C1D" w:rsidRPr="00B81C1D">
              <w:t>,</w:t>
            </w:r>
            <w:r w:rsidRPr="006A77F7">
              <w:t>HD avoid</w:t>
            </w:r>
          </w:p>
          <w:p w14:paraId="45D1E5A7" w14:textId="05771C21"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20641DF3" w14:textId="66C8EFAC" w:rsidR="00E2297F" w:rsidRPr="006A77F7" w:rsidRDefault="00E2297F" w:rsidP="00E2297F">
            <w:pPr>
              <w:pStyle w:val="TAC"/>
            </w:pPr>
            <w:r w:rsidRPr="006A77F7">
              <w:t>RAN5#98</w:t>
            </w:r>
          </w:p>
        </w:tc>
      </w:tr>
      <w:tr w:rsidR="00E2297F" w:rsidRPr="006A77F7" w14:paraId="4AC390BC" w14:textId="77777777" w:rsidTr="008C05F3">
        <w:tc>
          <w:tcPr>
            <w:tcW w:w="1606" w:type="dxa"/>
            <w:shd w:val="clear" w:color="auto" w:fill="auto"/>
            <w:tcMar>
              <w:left w:w="45" w:type="dxa"/>
              <w:right w:w="45" w:type="dxa"/>
            </w:tcMar>
            <w:vAlign w:val="center"/>
          </w:tcPr>
          <w:p w14:paraId="58E202EA" w14:textId="449F4E61" w:rsidR="00E2297F" w:rsidRPr="006A77F7" w:rsidRDefault="00E2297F" w:rsidP="00E2297F">
            <w:pPr>
              <w:pStyle w:val="TAC"/>
            </w:pPr>
            <w:r w:rsidRPr="006A77F7">
              <w:t>DC_8A_n77A</w:t>
            </w:r>
          </w:p>
        </w:tc>
        <w:tc>
          <w:tcPr>
            <w:tcW w:w="3052" w:type="dxa"/>
            <w:shd w:val="clear" w:color="auto" w:fill="auto"/>
            <w:tcMar>
              <w:left w:w="45" w:type="dxa"/>
              <w:right w:w="45" w:type="dxa"/>
            </w:tcMar>
            <w:vAlign w:val="center"/>
          </w:tcPr>
          <w:p w14:paraId="7196A3A5" w14:textId="2E8EBC4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DAA061"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(HD4),</w:t>
            </w:r>
          </w:p>
          <w:p w14:paraId="3B10EC93" w14:textId="42476AE0" w:rsidR="00E2297F" w:rsidRPr="006A77F7" w:rsidRDefault="00E2297F" w:rsidP="00E2297F">
            <w:pPr>
              <w:pStyle w:val="TAC"/>
            </w:pPr>
            <w:r w:rsidRPr="006A77F7">
              <w:t>8 (IMD4)</w:t>
            </w:r>
          </w:p>
        </w:tc>
        <w:tc>
          <w:tcPr>
            <w:tcW w:w="1381" w:type="dxa"/>
            <w:shd w:val="clear" w:color="auto" w:fill="auto"/>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1503B857" w14:textId="12B24CA4" w:rsidR="00E2297F" w:rsidRPr="006A77F7" w:rsidRDefault="00E2297F" w:rsidP="00E2297F">
            <w:pPr>
              <w:pStyle w:val="TAC"/>
            </w:pPr>
            <w:r w:rsidRPr="006A77F7">
              <w:t>RAN5#92-e</w:t>
            </w:r>
          </w:p>
        </w:tc>
      </w:tr>
      <w:tr w:rsidR="00E2297F" w:rsidRPr="006A77F7" w14:paraId="2E5F96A1" w14:textId="77777777" w:rsidTr="008C05F3">
        <w:tc>
          <w:tcPr>
            <w:tcW w:w="1606" w:type="dxa"/>
            <w:shd w:val="clear" w:color="auto" w:fill="auto"/>
            <w:tcMar>
              <w:left w:w="45" w:type="dxa"/>
              <w:right w:w="45" w:type="dxa"/>
            </w:tcMar>
            <w:vAlign w:val="center"/>
          </w:tcPr>
          <w:p w14:paraId="75B65707" w14:textId="1108E193" w:rsidR="00E2297F" w:rsidRPr="006A77F7" w:rsidRDefault="00E2297F" w:rsidP="00E2297F">
            <w:pPr>
              <w:pStyle w:val="TAC"/>
            </w:pPr>
            <w:r w:rsidRPr="006A77F7">
              <w:t>DC_8A_n78A</w:t>
            </w:r>
          </w:p>
        </w:tc>
        <w:tc>
          <w:tcPr>
            <w:tcW w:w="3052" w:type="dxa"/>
            <w:shd w:val="clear" w:color="auto" w:fill="auto"/>
            <w:tcMar>
              <w:left w:w="45" w:type="dxa"/>
              <w:right w:w="45" w:type="dxa"/>
            </w:tcMar>
            <w:vAlign w:val="center"/>
          </w:tcPr>
          <w:p w14:paraId="6F359EFA" w14:textId="1CC2848B"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81" w:type="dxa"/>
            <w:shd w:val="clear" w:color="auto" w:fill="auto"/>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5CBB9603" w14:textId="77777777" w:rsidTr="008C05F3">
        <w:tc>
          <w:tcPr>
            <w:tcW w:w="1606" w:type="dxa"/>
            <w:shd w:val="clear" w:color="auto" w:fill="auto"/>
            <w:tcMar>
              <w:left w:w="45" w:type="dxa"/>
              <w:right w:w="45" w:type="dxa"/>
            </w:tcMar>
            <w:vAlign w:val="center"/>
          </w:tcPr>
          <w:p w14:paraId="7C5065E8" w14:textId="7ED36D32" w:rsidR="00E2297F" w:rsidRPr="006A77F7" w:rsidRDefault="00E2297F" w:rsidP="00E2297F">
            <w:pPr>
              <w:pStyle w:val="TAC"/>
            </w:pPr>
            <w:r w:rsidRPr="006A77F7">
              <w:t>DC_8A_n79A</w:t>
            </w:r>
          </w:p>
        </w:tc>
        <w:tc>
          <w:tcPr>
            <w:tcW w:w="3052" w:type="dxa"/>
            <w:shd w:val="clear" w:color="auto" w:fill="auto"/>
            <w:tcMar>
              <w:left w:w="45" w:type="dxa"/>
              <w:right w:w="45" w:type="dxa"/>
            </w:tcMar>
            <w:vAlign w:val="center"/>
          </w:tcPr>
          <w:p w14:paraId="33627A21" w14:textId="101102B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7A0E69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n79 (HD5),</w:t>
            </w:r>
          </w:p>
          <w:p w14:paraId="63F41FC6" w14:textId="72BB01B9" w:rsidR="00E2297F" w:rsidRPr="006A77F7" w:rsidRDefault="00E2297F" w:rsidP="00E2297F">
            <w:pPr>
              <w:keepNext/>
              <w:keepLines/>
              <w:spacing w:after="0"/>
              <w:jc w:val="center"/>
              <w:rPr>
                <w:rFonts w:ascii="Arial" w:hAnsi="Arial"/>
                <w:sz w:val="18"/>
              </w:rPr>
            </w:pPr>
            <w:r w:rsidRPr="006A77F7">
              <w:rPr>
                <w:rFonts w:ascii="Arial" w:hAnsi="Arial"/>
                <w:sz w:val="18"/>
              </w:rPr>
              <w:t>8 (IMD5)</w:t>
            </w:r>
          </w:p>
        </w:tc>
        <w:tc>
          <w:tcPr>
            <w:tcW w:w="1381" w:type="dxa"/>
            <w:shd w:val="clear" w:color="auto" w:fill="auto"/>
            <w:tcMar>
              <w:left w:w="45" w:type="dxa"/>
              <w:right w:w="45" w:type="dxa"/>
            </w:tcMar>
            <w:vAlign w:val="center"/>
          </w:tcPr>
          <w:p w14:paraId="0B3E1284" w14:textId="5DB96F4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6759129D" w14:textId="704B1FBC"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2773DC54" w14:textId="041842CC"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22D83D7C" w14:textId="31C743B5" w:rsidR="00E2297F" w:rsidRPr="006A77F7" w:rsidRDefault="00E2297F" w:rsidP="00E2297F">
            <w:pPr>
              <w:pStyle w:val="TAC"/>
            </w:pPr>
            <w:r w:rsidRPr="006A77F7">
              <w:t>RAN5#96-e</w:t>
            </w:r>
          </w:p>
        </w:tc>
      </w:tr>
      <w:tr w:rsidR="00E2297F" w:rsidRPr="006A77F7" w14:paraId="11FC89BA" w14:textId="77777777" w:rsidTr="008C05F3">
        <w:tc>
          <w:tcPr>
            <w:tcW w:w="1606" w:type="dxa"/>
            <w:shd w:val="clear" w:color="auto" w:fill="auto"/>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3052" w:type="dxa"/>
            <w:shd w:val="clear" w:color="auto" w:fill="auto"/>
            <w:tcMar>
              <w:left w:w="45" w:type="dxa"/>
              <w:right w:w="45" w:type="dxa"/>
            </w:tcMar>
            <w:vAlign w:val="center"/>
          </w:tcPr>
          <w:p w14:paraId="65DE6B8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0CF4557"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AA3D400"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8C05F3">
        <w:tc>
          <w:tcPr>
            <w:tcW w:w="1606" w:type="dxa"/>
            <w:shd w:val="clear" w:color="auto" w:fill="auto"/>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3052" w:type="dxa"/>
            <w:shd w:val="clear" w:color="auto" w:fill="auto"/>
            <w:tcMar>
              <w:left w:w="45" w:type="dxa"/>
              <w:right w:w="45" w:type="dxa"/>
            </w:tcMar>
            <w:vAlign w:val="center"/>
          </w:tcPr>
          <w:p w14:paraId="7AA8B4DC" w14:textId="5D50FB1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52F4E0A" w14:textId="06BD0363"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72D1A1AF" w14:textId="1C37ADA1"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8C05F3">
        <w:tc>
          <w:tcPr>
            <w:tcW w:w="1606" w:type="dxa"/>
            <w:shd w:val="clear" w:color="auto" w:fill="auto"/>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3052" w:type="dxa"/>
            <w:shd w:val="clear" w:color="auto" w:fill="auto"/>
            <w:tcMar>
              <w:left w:w="45" w:type="dxa"/>
              <w:right w:w="45" w:type="dxa"/>
            </w:tcMar>
            <w:vAlign w:val="center"/>
          </w:tcPr>
          <w:p w14:paraId="0A1F912A" w14:textId="093D154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810BB17" w14:textId="07650D99" w:rsidR="00E2297F" w:rsidRPr="006A77F7" w:rsidRDefault="00E2297F" w:rsidP="00E2297F">
            <w:pPr>
              <w:pStyle w:val="TAC"/>
            </w:pPr>
            <w:r w:rsidRPr="006A77F7">
              <w:t>11 (HM)</w:t>
            </w:r>
          </w:p>
        </w:tc>
        <w:tc>
          <w:tcPr>
            <w:tcW w:w="1381" w:type="dxa"/>
            <w:shd w:val="clear" w:color="auto" w:fill="auto"/>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8C05F3">
        <w:tc>
          <w:tcPr>
            <w:tcW w:w="1606" w:type="dxa"/>
            <w:shd w:val="clear" w:color="auto" w:fill="auto"/>
            <w:tcMar>
              <w:left w:w="45" w:type="dxa"/>
              <w:right w:w="45" w:type="dxa"/>
            </w:tcMar>
            <w:vAlign w:val="center"/>
          </w:tcPr>
          <w:p w14:paraId="7FEFF3B3" w14:textId="20E5DCF7" w:rsidR="00E2297F" w:rsidRPr="006A77F7" w:rsidRDefault="00E2297F" w:rsidP="00E2297F">
            <w:pPr>
              <w:pStyle w:val="TAC"/>
            </w:pPr>
            <w:r w:rsidRPr="006A77F7">
              <w:t>DC_12A_n2A</w:t>
            </w:r>
          </w:p>
        </w:tc>
        <w:tc>
          <w:tcPr>
            <w:tcW w:w="3052" w:type="dxa"/>
            <w:shd w:val="clear" w:color="auto" w:fill="auto"/>
            <w:tcMar>
              <w:left w:w="45" w:type="dxa"/>
              <w:right w:w="45" w:type="dxa"/>
            </w:tcMar>
            <w:vAlign w:val="center"/>
          </w:tcPr>
          <w:p w14:paraId="33652818" w14:textId="2D5AB125"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ABFE32E" w14:textId="0B4AA1E0"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3E7B39F9" w14:textId="4930C226"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8C05F3">
        <w:tc>
          <w:tcPr>
            <w:tcW w:w="1606" w:type="dxa"/>
            <w:shd w:val="clear" w:color="auto" w:fill="auto"/>
            <w:tcMar>
              <w:left w:w="45" w:type="dxa"/>
              <w:right w:w="45" w:type="dxa"/>
            </w:tcMar>
            <w:vAlign w:val="center"/>
          </w:tcPr>
          <w:p w14:paraId="4BE9148E" w14:textId="21116E52" w:rsidR="00E2297F" w:rsidRPr="006A77F7" w:rsidRDefault="00E2297F" w:rsidP="00E2297F">
            <w:pPr>
              <w:pStyle w:val="TAC"/>
            </w:pPr>
            <w:r w:rsidRPr="006A77F7">
              <w:t>DC_12A_n66A</w:t>
            </w:r>
          </w:p>
        </w:tc>
        <w:tc>
          <w:tcPr>
            <w:tcW w:w="3052" w:type="dxa"/>
            <w:shd w:val="clear" w:color="auto" w:fill="auto"/>
            <w:tcMar>
              <w:left w:w="45" w:type="dxa"/>
              <w:right w:w="45" w:type="dxa"/>
            </w:tcMar>
            <w:vAlign w:val="center"/>
          </w:tcPr>
          <w:p w14:paraId="47C6716A" w14:textId="34C1F46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81" w:type="dxa"/>
            <w:shd w:val="clear" w:color="auto" w:fill="auto"/>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00D37F2D" w14:textId="0978E3C1" w:rsidR="00E2297F" w:rsidRPr="006A77F7" w:rsidRDefault="00E2297F" w:rsidP="00E2297F">
            <w:pPr>
              <w:pStyle w:val="TAC"/>
            </w:pPr>
            <w:r w:rsidRPr="006A77F7">
              <w:t>RAN5#97</w:t>
            </w:r>
          </w:p>
        </w:tc>
      </w:tr>
      <w:tr w:rsidR="00E2297F" w:rsidRPr="006A77F7" w14:paraId="011D5D46" w14:textId="77777777" w:rsidTr="008C05F3">
        <w:tc>
          <w:tcPr>
            <w:tcW w:w="1606" w:type="dxa"/>
            <w:shd w:val="clear" w:color="auto" w:fill="auto"/>
            <w:tcMar>
              <w:left w:w="45" w:type="dxa"/>
              <w:right w:w="45" w:type="dxa"/>
            </w:tcMar>
            <w:vAlign w:val="center"/>
          </w:tcPr>
          <w:p w14:paraId="04E5E33A" w14:textId="4A228564" w:rsidR="00E2297F" w:rsidRPr="006A77F7" w:rsidRDefault="00E2297F" w:rsidP="00E2297F">
            <w:pPr>
              <w:pStyle w:val="TAC"/>
            </w:pPr>
            <w:r w:rsidRPr="006A77F7">
              <w:t>DC_12A_n78A</w:t>
            </w:r>
          </w:p>
        </w:tc>
        <w:tc>
          <w:tcPr>
            <w:tcW w:w="3052" w:type="dxa"/>
            <w:shd w:val="clear" w:color="auto" w:fill="auto"/>
            <w:tcMar>
              <w:left w:w="45" w:type="dxa"/>
              <w:right w:w="45" w:type="dxa"/>
            </w:tcMar>
            <w:vAlign w:val="center"/>
          </w:tcPr>
          <w:p w14:paraId="024AED02" w14:textId="296428F8" w:rsidR="00E2297F" w:rsidRPr="006A77F7" w:rsidRDefault="00E2297F" w:rsidP="00E2297F">
            <w:pPr>
              <w:pStyle w:val="TAC"/>
            </w:pPr>
            <w:r w:rsidRPr="006A77F7">
              <w:rPr>
                <w:lang w:eastAsia="zh-CN"/>
              </w:rPr>
              <w:t>Yes (</w:t>
            </w:r>
            <w:r w:rsidRPr="006A77F7">
              <w:rPr>
                <w:lang w:eastAsia="ja-JP"/>
              </w:rPr>
              <w:t>DC_12_n78</w:t>
            </w:r>
            <w:r w:rsidRPr="006A77F7">
              <w:rPr>
                <w:lang w:eastAsia="zh-CN"/>
              </w:rPr>
              <w:t>)</w:t>
            </w:r>
          </w:p>
        </w:tc>
        <w:tc>
          <w:tcPr>
            <w:tcW w:w="1302" w:type="dxa"/>
            <w:shd w:val="clear" w:color="auto" w:fill="auto"/>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lastRenderedPageBreak/>
              <w:t>12 (IMD5)</w:t>
            </w:r>
          </w:p>
        </w:tc>
        <w:tc>
          <w:tcPr>
            <w:tcW w:w="1381" w:type="dxa"/>
            <w:shd w:val="clear" w:color="auto" w:fill="auto"/>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lastRenderedPageBreak/>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lastRenderedPageBreak/>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3052" w:type="dxa"/>
            <w:shd w:val="clear" w:color="auto" w:fill="auto"/>
            <w:tcMar>
              <w:left w:w="45" w:type="dxa"/>
              <w:right w:w="45" w:type="dxa"/>
            </w:tcMar>
            <w:vAlign w:val="center"/>
          </w:tcPr>
          <w:p w14:paraId="6201FB95" w14:textId="7C2D8B53" w:rsidR="00E2297F" w:rsidRPr="006A77F7" w:rsidRDefault="00E2297F" w:rsidP="00E2297F">
            <w:pPr>
              <w:pStyle w:val="TAC"/>
            </w:pPr>
            <w:r w:rsidRPr="006A77F7">
              <w:lastRenderedPageBreak/>
              <w:t>RAN5#98</w:t>
            </w:r>
          </w:p>
        </w:tc>
      </w:tr>
      <w:tr w:rsidR="00E2297F" w:rsidRPr="006A77F7" w14:paraId="0B21688A" w14:textId="77777777" w:rsidTr="008C05F3">
        <w:tc>
          <w:tcPr>
            <w:tcW w:w="1606" w:type="dxa"/>
            <w:shd w:val="clear" w:color="auto" w:fill="auto"/>
            <w:tcMar>
              <w:left w:w="45" w:type="dxa"/>
              <w:right w:w="45" w:type="dxa"/>
            </w:tcMar>
            <w:vAlign w:val="center"/>
          </w:tcPr>
          <w:p w14:paraId="1797D337" w14:textId="0318E649" w:rsidR="00E2297F" w:rsidRPr="006A77F7" w:rsidRDefault="00E2297F" w:rsidP="00E2297F">
            <w:pPr>
              <w:pStyle w:val="TAC"/>
            </w:pPr>
            <w:r w:rsidRPr="006A77F7">
              <w:t>DC_13A_n77A</w:t>
            </w:r>
          </w:p>
        </w:tc>
        <w:tc>
          <w:tcPr>
            <w:tcW w:w="3052" w:type="dxa"/>
            <w:shd w:val="clear" w:color="auto" w:fill="auto"/>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02" w:type="dxa"/>
            <w:shd w:val="clear" w:color="auto" w:fill="auto"/>
            <w:tcMar>
              <w:left w:w="45" w:type="dxa"/>
              <w:right w:w="45" w:type="dxa"/>
            </w:tcMar>
            <w:vAlign w:val="bottom"/>
          </w:tcPr>
          <w:p w14:paraId="60C8A4A0" w14:textId="5E77F17C" w:rsidR="00E2297F" w:rsidRPr="006A77F7" w:rsidRDefault="00E2297F" w:rsidP="00E2297F">
            <w:pPr>
              <w:pStyle w:val="TAC"/>
              <w:rPr>
                <w:rFonts w:cs="Arial"/>
                <w:color w:val="222222"/>
                <w:szCs w:val="18"/>
              </w:rPr>
            </w:pPr>
            <w:r w:rsidRPr="006A77F7">
              <w:rPr>
                <w:rFonts w:cs="Arial"/>
                <w:color w:val="222222"/>
                <w:szCs w:val="18"/>
              </w:rPr>
              <w:t>n77 (HD)</w:t>
            </w:r>
            <w:r w:rsidR="00B81C1D" w:rsidRPr="00B81C1D">
              <w:rPr>
                <w:rFonts w:cs="Arial"/>
                <w:color w:val="222222"/>
                <w:szCs w:val="18"/>
              </w:rPr>
              <w:t>,</w:t>
            </w:r>
          </w:p>
          <w:p w14:paraId="1AA06DF8" w14:textId="282B4D7E" w:rsidR="00E2297F" w:rsidRPr="006A77F7" w:rsidRDefault="00E2297F" w:rsidP="00E2297F">
            <w:pPr>
              <w:pStyle w:val="TAC"/>
            </w:pPr>
            <w:r w:rsidRPr="006A77F7">
              <w:rPr>
                <w:rFonts w:cs="Arial"/>
                <w:color w:val="222222"/>
                <w:szCs w:val="18"/>
              </w:rPr>
              <w:t>13 (HM)</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81" w:type="dxa"/>
            <w:shd w:val="clear" w:color="auto" w:fill="auto"/>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3052" w:type="dxa"/>
            <w:shd w:val="clear" w:color="auto" w:fill="auto"/>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8C05F3">
        <w:tc>
          <w:tcPr>
            <w:tcW w:w="1606" w:type="dxa"/>
            <w:shd w:val="clear" w:color="auto" w:fill="auto"/>
            <w:tcMar>
              <w:left w:w="45" w:type="dxa"/>
              <w:right w:w="45" w:type="dxa"/>
            </w:tcMar>
            <w:vAlign w:val="center"/>
          </w:tcPr>
          <w:p w14:paraId="7A01567A" w14:textId="77777777" w:rsidR="00E2297F" w:rsidRPr="006A77F7" w:rsidRDefault="00E2297F" w:rsidP="00E2297F">
            <w:pPr>
              <w:pStyle w:val="TAC"/>
            </w:pPr>
            <w:r w:rsidRPr="006A77F7">
              <w:t>DC_14A_n2A</w:t>
            </w:r>
          </w:p>
        </w:tc>
        <w:tc>
          <w:tcPr>
            <w:tcW w:w="3052" w:type="dxa"/>
            <w:shd w:val="clear" w:color="auto" w:fill="auto"/>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02" w:type="dxa"/>
            <w:shd w:val="clear" w:color="auto" w:fill="auto"/>
            <w:tcMar>
              <w:left w:w="45" w:type="dxa"/>
              <w:right w:w="45" w:type="dxa"/>
            </w:tcMar>
            <w:vAlign w:val="center"/>
          </w:tcPr>
          <w:p w14:paraId="07DBC0EB"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4150305B" w14:textId="77777777" w:rsidR="00E2297F" w:rsidRPr="006A77F7" w:rsidRDefault="00E2297F" w:rsidP="00E2297F">
            <w:pPr>
              <w:pStyle w:val="TAC"/>
            </w:pPr>
            <w:r w:rsidRPr="006A77F7">
              <w:t>RAN5#98</w:t>
            </w:r>
          </w:p>
        </w:tc>
      </w:tr>
      <w:tr w:rsidR="00E2297F" w:rsidRPr="006A77F7" w14:paraId="25B572C4" w14:textId="77777777" w:rsidTr="008C05F3">
        <w:tc>
          <w:tcPr>
            <w:tcW w:w="1606" w:type="dxa"/>
            <w:shd w:val="clear" w:color="auto" w:fill="auto"/>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3052" w:type="dxa"/>
            <w:shd w:val="clear" w:color="auto" w:fill="auto"/>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7E3B1B93" w:rsidR="005D2EC1" w:rsidRPr="006A77F7" w:rsidRDefault="005D2EC1" w:rsidP="005D2EC1">
            <w:pPr>
              <w:pStyle w:val="TAC"/>
              <w:rPr>
                <w:lang w:eastAsia="ja-JP"/>
              </w:rPr>
            </w:pPr>
            <w:r w:rsidRPr="006A77F7">
              <w:rPr>
                <w:lang w:eastAsia="ja-JP"/>
              </w:rPr>
              <w:t>18 (IMD4)</w:t>
            </w:r>
            <w:r w:rsidR="00B81C1D" w:rsidRPr="00B81C1D">
              <w:rPr>
                <w:lang w:eastAsia="ja-JP"/>
              </w:rPr>
              <w:t>,</w:t>
            </w:r>
          </w:p>
          <w:p w14:paraId="283F5A85" w14:textId="1BB7A7B8" w:rsidR="00E2297F" w:rsidRPr="006A77F7" w:rsidRDefault="005D2EC1" w:rsidP="005D2EC1">
            <w:pPr>
              <w:pStyle w:val="TAC"/>
              <w:rPr>
                <w:rFonts w:cs="Arial"/>
                <w:color w:val="222222"/>
                <w:szCs w:val="18"/>
              </w:rPr>
            </w:pPr>
            <w:r w:rsidRPr="006A77F7">
              <w:rPr>
                <w:lang w:eastAsia="ja-JP"/>
              </w:rPr>
              <w:t>18 (IMD5)</w:t>
            </w:r>
          </w:p>
        </w:tc>
        <w:tc>
          <w:tcPr>
            <w:tcW w:w="1381" w:type="dxa"/>
            <w:shd w:val="clear" w:color="auto" w:fill="auto"/>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6D77904C" w:rsidR="005D2EC1" w:rsidRPr="006A77F7" w:rsidRDefault="00E2297F" w:rsidP="005D2EC1">
            <w:pPr>
              <w:pStyle w:val="TAC"/>
              <w:rPr>
                <w:lang w:eastAsia="zh-CN"/>
              </w:rPr>
            </w:pPr>
            <w:r w:rsidRPr="006A77F7">
              <w:rPr>
                <w:lang w:eastAsia="zh-CN"/>
              </w:rPr>
              <w:t>HD</w:t>
            </w:r>
            <w:r w:rsidR="00B81C1D" w:rsidRPr="00B81C1D">
              <w:rPr>
                <w:lang w:eastAsia="zh-CN"/>
              </w:rPr>
              <w:t>,</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3052" w:type="dxa"/>
            <w:shd w:val="clear" w:color="auto" w:fill="auto"/>
            <w:tcMar>
              <w:left w:w="45" w:type="dxa"/>
              <w:right w:w="45" w:type="dxa"/>
            </w:tcMar>
            <w:vAlign w:val="center"/>
          </w:tcPr>
          <w:p w14:paraId="53776047" w14:textId="2AA2EFAA"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E2297F" w:rsidRPr="006A77F7" w14:paraId="40E986A6" w14:textId="77777777" w:rsidTr="008C05F3">
        <w:tc>
          <w:tcPr>
            <w:tcW w:w="1606" w:type="dxa"/>
            <w:shd w:val="clear" w:color="auto" w:fill="auto"/>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3052" w:type="dxa"/>
            <w:shd w:val="clear" w:color="auto" w:fill="auto"/>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81" w:type="dxa"/>
            <w:shd w:val="clear" w:color="auto" w:fill="auto"/>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3052" w:type="dxa"/>
            <w:shd w:val="clear" w:color="auto" w:fill="auto"/>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E2297F">
        <w:tc>
          <w:tcPr>
            <w:tcW w:w="1606" w:type="dxa"/>
            <w:shd w:val="clear" w:color="auto" w:fill="auto"/>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3052" w:type="dxa"/>
            <w:shd w:val="clear" w:color="auto" w:fill="auto"/>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81" w:type="dxa"/>
            <w:shd w:val="clear" w:color="auto" w:fill="auto"/>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425773CF" w:rsidR="00087401" w:rsidRPr="006A77F7" w:rsidRDefault="00087401" w:rsidP="00087401">
            <w:pPr>
              <w:pStyle w:val="TAC"/>
              <w:rPr>
                <w:lang w:eastAsia="ja-JP"/>
              </w:rPr>
            </w:pPr>
            <w:r w:rsidRPr="006A77F7">
              <w:rPr>
                <w:lang w:eastAsia="zh-CN"/>
              </w:rPr>
              <w:t>HD</w:t>
            </w:r>
          </w:p>
        </w:tc>
        <w:tc>
          <w:tcPr>
            <w:tcW w:w="3052" w:type="dxa"/>
            <w:shd w:val="clear" w:color="auto" w:fill="auto"/>
            <w:tcMar>
              <w:left w:w="45" w:type="dxa"/>
              <w:right w:w="45" w:type="dxa"/>
            </w:tcMar>
            <w:vAlign w:val="center"/>
          </w:tcPr>
          <w:p w14:paraId="7EF84C30" w14:textId="300292EF" w:rsidR="00087401" w:rsidRPr="006A77F7" w:rsidRDefault="00087401" w:rsidP="00087401">
            <w:pPr>
              <w:pStyle w:val="TAC"/>
              <w:rPr>
                <w:lang w:eastAsia="ja-JP"/>
              </w:rPr>
            </w:pPr>
            <w:r w:rsidRPr="006A77F7">
              <w:rPr>
                <w:lang w:eastAsia="ja-JP"/>
              </w:rPr>
              <w:t>RAN5#99</w:t>
            </w:r>
          </w:p>
        </w:tc>
      </w:tr>
      <w:tr w:rsidR="003A0531" w:rsidRPr="006A77F7" w14:paraId="78B5EC44" w14:textId="77777777" w:rsidTr="00E2297F">
        <w:tc>
          <w:tcPr>
            <w:tcW w:w="1606" w:type="dxa"/>
            <w:shd w:val="clear" w:color="auto" w:fill="auto"/>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3052" w:type="dxa"/>
            <w:shd w:val="clear" w:color="auto" w:fill="auto"/>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81" w:type="dxa"/>
            <w:shd w:val="clear" w:color="auto" w:fill="auto"/>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3052" w:type="dxa"/>
            <w:shd w:val="clear" w:color="auto" w:fill="auto"/>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8C05F3">
        <w:tc>
          <w:tcPr>
            <w:tcW w:w="1606" w:type="dxa"/>
            <w:shd w:val="clear" w:color="auto" w:fill="auto"/>
            <w:tcMar>
              <w:left w:w="45" w:type="dxa"/>
              <w:right w:w="45" w:type="dxa"/>
            </w:tcMar>
            <w:vAlign w:val="center"/>
          </w:tcPr>
          <w:p w14:paraId="393A184B" w14:textId="77777777" w:rsidR="00E2297F" w:rsidRPr="006A77F7" w:rsidRDefault="00E2297F" w:rsidP="00E2297F">
            <w:pPr>
              <w:pStyle w:val="TAC"/>
            </w:pPr>
            <w:r w:rsidRPr="006A77F7">
              <w:t>DC_19A_n79A</w:t>
            </w:r>
          </w:p>
        </w:tc>
        <w:tc>
          <w:tcPr>
            <w:tcW w:w="3052" w:type="dxa"/>
            <w:shd w:val="clear" w:color="auto" w:fill="auto"/>
            <w:tcMar>
              <w:left w:w="45" w:type="dxa"/>
              <w:right w:w="45" w:type="dxa"/>
            </w:tcMar>
            <w:vAlign w:val="center"/>
          </w:tcPr>
          <w:p w14:paraId="04C2C1E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81" w:type="dxa"/>
            <w:shd w:val="clear" w:color="auto" w:fill="auto"/>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3052" w:type="dxa"/>
            <w:shd w:val="clear" w:color="auto" w:fill="auto"/>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8C05F3">
        <w:tc>
          <w:tcPr>
            <w:tcW w:w="1606" w:type="dxa"/>
            <w:shd w:val="clear" w:color="auto" w:fill="auto"/>
            <w:tcMar>
              <w:left w:w="45" w:type="dxa"/>
              <w:right w:w="45" w:type="dxa"/>
            </w:tcMar>
            <w:vAlign w:val="center"/>
          </w:tcPr>
          <w:p w14:paraId="5D4CD95D" w14:textId="77777777" w:rsidR="00E2297F" w:rsidRPr="006A77F7" w:rsidRDefault="00E2297F" w:rsidP="00E2297F">
            <w:pPr>
              <w:pStyle w:val="TAC"/>
            </w:pPr>
            <w:r w:rsidRPr="006A77F7">
              <w:t>DC_20A_n1A</w:t>
            </w:r>
          </w:p>
        </w:tc>
        <w:tc>
          <w:tcPr>
            <w:tcW w:w="3052" w:type="dxa"/>
            <w:shd w:val="clear" w:color="auto" w:fill="auto"/>
            <w:tcMar>
              <w:left w:w="45" w:type="dxa"/>
              <w:right w:w="45" w:type="dxa"/>
            </w:tcMar>
            <w:vAlign w:val="center"/>
          </w:tcPr>
          <w:p w14:paraId="683BAE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54915728"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66C96DF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8C05F3">
        <w:tc>
          <w:tcPr>
            <w:tcW w:w="1606" w:type="dxa"/>
            <w:shd w:val="clear" w:color="auto" w:fill="auto"/>
            <w:tcMar>
              <w:left w:w="45" w:type="dxa"/>
              <w:right w:w="45" w:type="dxa"/>
            </w:tcMar>
            <w:vAlign w:val="center"/>
          </w:tcPr>
          <w:p w14:paraId="581525DB" w14:textId="77777777" w:rsidR="00E2297F" w:rsidRPr="006A77F7" w:rsidRDefault="00E2297F" w:rsidP="00E2297F">
            <w:pPr>
              <w:pStyle w:val="TAC"/>
            </w:pPr>
            <w:r w:rsidRPr="006A77F7">
              <w:t>DC_20A_n3A</w:t>
            </w:r>
          </w:p>
        </w:tc>
        <w:tc>
          <w:tcPr>
            <w:tcW w:w="3052" w:type="dxa"/>
            <w:shd w:val="clear" w:color="auto" w:fill="auto"/>
            <w:tcMar>
              <w:left w:w="45" w:type="dxa"/>
              <w:right w:w="45" w:type="dxa"/>
            </w:tcMar>
            <w:vAlign w:val="center"/>
          </w:tcPr>
          <w:p w14:paraId="3E5A25B0"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81" w:type="dxa"/>
            <w:shd w:val="clear" w:color="auto" w:fill="auto"/>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8C05F3">
        <w:tc>
          <w:tcPr>
            <w:tcW w:w="1606" w:type="dxa"/>
            <w:shd w:val="clear" w:color="auto" w:fill="auto"/>
            <w:tcMar>
              <w:left w:w="45" w:type="dxa"/>
              <w:right w:w="45" w:type="dxa"/>
            </w:tcMar>
            <w:vAlign w:val="center"/>
          </w:tcPr>
          <w:p w14:paraId="2EFE1C09" w14:textId="7C28B7E9" w:rsidR="00E2297F" w:rsidRPr="006A77F7" w:rsidRDefault="00E2297F" w:rsidP="00E2297F">
            <w:pPr>
              <w:pStyle w:val="TAC"/>
            </w:pPr>
            <w:r w:rsidRPr="006A77F7">
              <w:t>DC_20A_n7A</w:t>
            </w:r>
          </w:p>
        </w:tc>
        <w:tc>
          <w:tcPr>
            <w:tcW w:w="3052" w:type="dxa"/>
            <w:shd w:val="clear" w:color="auto" w:fill="auto"/>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02" w:type="dxa"/>
            <w:shd w:val="clear" w:color="auto" w:fill="auto"/>
            <w:tcMar>
              <w:left w:w="45" w:type="dxa"/>
              <w:right w:w="45" w:type="dxa"/>
            </w:tcMar>
            <w:vAlign w:val="center"/>
          </w:tcPr>
          <w:p w14:paraId="6EB3AA13" w14:textId="2B1F3645" w:rsidR="00E2297F" w:rsidRPr="006A77F7" w:rsidRDefault="00E2297F" w:rsidP="00E2297F">
            <w:pPr>
              <w:pStyle w:val="TAC"/>
            </w:pPr>
            <w:r w:rsidRPr="006A77F7">
              <w:t>20 (IMD3)</w:t>
            </w:r>
          </w:p>
        </w:tc>
        <w:tc>
          <w:tcPr>
            <w:tcW w:w="1381" w:type="dxa"/>
            <w:shd w:val="clear" w:color="auto" w:fill="auto"/>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3052" w:type="dxa"/>
            <w:shd w:val="clear" w:color="auto" w:fill="auto"/>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8C05F3">
        <w:tc>
          <w:tcPr>
            <w:tcW w:w="1606" w:type="dxa"/>
            <w:shd w:val="clear" w:color="auto" w:fill="auto"/>
            <w:tcMar>
              <w:left w:w="45" w:type="dxa"/>
              <w:right w:w="45" w:type="dxa"/>
            </w:tcMar>
            <w:vAlign w:val="center"/>
          </w:tcPr>
          <w:p w14:paraId="139D1A81" w14:textId="490AAFDD" w:rsidR="00E2297F" w:rsidRPr="006A77F7" w:rsidRDefault="00E2297F" w:rsidP="00E2297F">
            <w:pPr>
              <w:pStyle w:val="TAC"/>
            </w:pPr>
            <w:r w:rsidRPr="006A77F7">
              <w:t>DC_20A_n8A</w:t>
            </w:r>
          </w:p>
        </w:tc>
        <w:tc>
          <w:tcPr>
            <w:tcW w:w="3052" w:type="dxa"/>
            <w:shd w:val="clear" w:color="auto" w:fill="auto"/>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02" w:type="dxa"/>
            <w:shd w:val="clear" w:color="auto" w:fill="auto"/>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81" w:type="dxa"/>
            <w:shd w:val="clear" w:color="auto" w:fill="auto"/>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3052" w:type="dxa"/>
            <w:shd w:val="clear" w:color="auto" w:fill="auto"/>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8C05F3">
        <w:tc>
          <w:tcPr>
            <w:tcW w:w="1606" w:type="dxa"/>
            <w:shd w:val="clear" w:color="auto" w:fill="auto"/>
            <w:tcMar>
              <w:left w:w="45" w:type="dxa"/>
              <w:right w:w="45" w:type="dxa"/>
            </w:tcMar>
            <w:vAlign w:val="center"/>
          </w:tcPr>
          <w:p w14:paraId="2AAFBE3D" w14:textId="77777777" w:rsidR="00E2297F" w:rsidRPr="006A77F7" w:rsidRDefault="00E2297F" w:rsidP="00E2297F">
            <w:pPr>
              <w:pStyle w:val="TAC"/>
            </w:pPr>
            <w:r w:rsidRPr="006A77F7">
              <w:t>DC_20A_n78A</w:t>
            </w:r>
          </w:p>
        </w:tc>
        <w:tc>
          <w:tcPr>
            <w:tcW w:w="3052" w:type="dxa"/>
            <w:shd w:val="clear" w:color="auto" w:fill="auto"/>
            <w:tcMar>
              <w:left w:w="45" w:type="dxa"/>
              <w:right w:w="45" w:type="dxa"/>
            </w:tcMar>
            <w:vAlign w:val="center"/>
          </w:tcPr>
          <w:p w14:paraId="3321FF81"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1AFCCD7C" w:rsidR="00E2297F" w:rsidRPr="006A77F7" w:rsidRDefault="00E2297F" w:rsidP="00E2297F">
            <w:pPr>
              <w:pStyle w:val="TAC"/>
            </w:pPr>
            <w:r w:rsidRPr="006A77F7">
              <w:t>n78 (HD)</w:t>
            </w:r>
          </w:p>
        </w:tc>
        <w:tc>
          <w:tcPr>
            <w:tcW w:w="1381" w:type="dxa"/>
            <w:shd w:val="clear" w:color="auto" w:fill="auto"/>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E2297F">
        <w:tc>
          <w:tcPr>
            <w:tcW w:w="1606" w:type="dxa"/>
            <w:shd w:val="clear" w:color="auto" w:fill="auto"/>
            <w:tcMar>
              <w:left w:w="45" w:type="dxa"/>
              <w:right w:w="45" w:type="dxa"/>
            </w:tcMar>
            <w:vAlign w:val="center"/>
          </w:tcPr>
          <w:p w14:paraId="57F61963" w14:textId="7CD92BF9" w:rsidR="00A95C9C" w:rsidRPr="006A77F7" w:rsidRDefault="00A95C9C" w:rsidP="00A95C9C">
            <w:pPr>
              <w:pStyle w:val="TAC"/>
            </w:pPr>
            <w:r w:rsidRPr="006A77F7">
              <w:t>DC_21A_n28A</w:t>
            </w:r>
          </w:p>
        </w:tc>
        <w:tc>
          <w:tcPr>
            <w:tcW w:w="3052" w:type="dxa"/>
            <w:shd w:val="clear" w:color="auto" w:fill="auto"/>
            <w:tcMar>
              <w:left w:w="45" w:type="dxa"/>
              <w:right w:w="45" w:type="dxa"/>
            </w:tcMar>
            <w:vAlign w:val="center"/>
          </w:tcPr>
          <w:p w14:paraId="1738C52E" w14:textId="3278F581" w:rsidR="00A95C9C" w:rsidRPr="006A77F7" w:rsidRDefault="00A95C9C" w:rsidP="00A95C9C">
            <w:pPr>
              <w:pStyle w:val="TAC"/>
            </w:pPr>
            <w:r w:rsidRPr="006A77F7">
              <w:t>Yes</w:t>
            </w:r>
          </w:p>
        </w:tc>
        <w:tc>
          <w:tcPr>
            <w:tcW w:w="1302" w:type="dxa"/>
            <w:shd w:val="clear" w:color="auto" w:fill="auto"/>
            <w:tcMar>
              <w:left w:w="45" w:type="dxa"/>
              <w:right w:w="45" w:type="dxa"/>
            </w:tcMar>
            <w:vAlign w:val="bottom"/>
          </w:tcPr>
          <w:p w14:paraId="77F143DC" w14:textId="656F2E0D" w:rsidR="00A95C9C" w:rsidRPr="006A77F7" w:rsidRDefault="00A95C9C" w:rsidP="00A95C9C">
            <w:pPr>
              <w:pStyle w:val="TAC"/>
            </w:pPr>
            <w:r w:rsidRPr="006A77F7">
              <w:t>21 (IMD5)</w:t>
            </w:r>
          </w:p>
        </w:tc>
        <w:tc>
          <w:tcPr>
            <w:tcW w:w="1381" w:type="dxa"/>
            <w:shd w:val="clear" w:color="auto" w:fill="auto"/>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3052" w:type="dxa"/>
            <w:shd w:val="clear" w:color="auto" w:fill="auto"/>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E2297F">
        <w:tc>
          <w:tcPr>
            <w:tcW w:w="1606" w:type="dxa"/>
            <w:shd w:val="clear" w:color="auto" w:fill="auto"/>
            <w:tcMar>
              <w:left w:w="45" w:type="dxa"/>
              <w:right w:w="45" w:type="dxa"/>
            </w:tcMar>
            <w:vAlign w:val="center"/>
          </w:tcPr>
          <w:p w14:paraId="647153C9" w14:textId="07F48570" w:rsidR="003714C5" w:rsidRPr="006A77F7" w:rsidRDefault="003714C5" w:rsidP="003714C5">
            <w:pPr>
              <w:pStyle w:val="TAC"/>
            </w:pPr>
            <w:r w:rsidRPr="006A77F7">
              <w:t>DC_21A_n78A</w:t>
            </w:r>
          </w:p>
        </w:tc>
        <w:tc>
          <w:tcPr>
            <w:tcW w:w="3052" w:type="dxa"/>
            <w:shd w:val="clear" w:color="auto" w:fill="auto"/>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02" w:type="dxa"/>
            <w:shd w:val="clear" w:color="auto" w:fill="auto"/>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81" w:type="dxa"/>
            <w:shd w:val="clear" w:color="auto" w:fill="auto"/>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8C05F3">
        <w:tc>
          <w:tcPr>
            <w:tcW w:w="1606" w:type="dxa"/>
            <w:shd w:val="clear" w:color="auto" w:fill="auto"/>
            <w:tcMar>
              <w:left w:w="45" w:type="dxa"/>
              <w:right w:w="45" w:type="dxa"/>
            </w:tcMar>
            <w:vAlign w:val="center"/>
          </w:tcPr>
          <w:p w14:paraId="03210C5C" w14:textId="208D227F" w:rsidR="00E2297F" w:rsidRPr="006A77F7" w:rsidRDefault="00E2297F" w:rsidP="00E2297F">
            <w:pPr>
              <w:pStyle w:val="TAC"/>
            </w:pPr>
            <w:r w:rsidRPr="006A77F7">
              <w:t>DC_21A_n79A</w:t>
            </w:r>
          </w:p>
        </w:tc>
        <w:tc>
          <w:tcPr>
            <w:tcW w:w="3052" w:type="dxa"/>
            <w:shd w:val="clear" w:color="auto" w:fill="auto"/>
            <w:tcMar>
              <w:left w:w="45" w:type="dxa"/>
              <w:right w:w="45" w:type="dxa"/>
            </w:tcMar>
            <w:vAlign w:val="center"/>
          </w:tcPr>
          <w:p w14:paraId="25E3CD10" w14:textId="61711DDA"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81" w:type="dxa"/>
            <w:shd w:val="clear" w:color="auto" w:fill="auto"/>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3052" w:type="dxa"/>
            <w:shd w:val="clear" w:color="auto" w:fill="auto"/>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8C05F3">
        <w:tc>
          <w:tcPr>
            <w:tcW w:w="1606" w:type="dxa"/>
            <w:shd w:val="clear" w:color="auto" w:fill="auto"/>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3052" w:type="dxa"/>
            <w:shd w:val="clear" w:color="auto" w:fill="auto"/>
            <w:tcMar>
              <w:left w:w="45" w:type="dxa"/>
              <w:right w:w="45" w:type="dxa"/>
            </w:tcMar>
            <w:vAlign w:val="center"/>
          </w:tcPr>
          <w:p w14:paraId="4BC32D89"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9B6B78A" w14:textId="19077FDF" w:rsidR="00E2297F" w:rsidRPr="006A77F7" w:rsidRDefault="00E2297F" w:rsidP="00E2297F">
            <w:pPr>
              <w:pStyle w:val="TAC"/>
            </w:pPr>
            <w:r w:rsidRPr="006A77F7">
              <w:t>25</w:t>
            </w:r>
          </w:p>
        </w:tc>
        <w:tc>
          <w:tcPr>
            <w:tcW w:w="1381" w:type="dxa"/>
            <w:shd w:val="clear" w:color="auto" w:fill="auto"/>
            <w:tcMar>
              <w:left w:w="45" w:type="dxa"/>
              <w:right w:w="45" w:type="dxa"/>
            </w:tcMar>
            <w:vAlign w:val="bottom"/>
          </w:tcPr>
          <w:p w14:paraId="11ABE9A6" w14:textId="26FC3BE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0B2F47D8" w14:textId="6F2DBC52" w:rsidR="00E2297F" w:rsidRPr="006A77F7" w:rsidRDefault="00E2297F" w:rsidP="00E2297F">
            <w:pPr>
              <w:pStyle w:val="TAC"/>
            </w:pPr>
            <w:r w:rsidRPr="006A77F7">
              <w:t>RAN5#98</w:t>
            </w:r>
          </w:p>
        </w:tc>
      </w:tr>
      <w:tr w:rsidR="00E2297F" w:rsidRPr="006A77F7" w14:paraId="7362D39B" w14:textId="77777777" w:rsidTr="008C05F3">
        <w:tc>
          <w:tcPr>
            <w:tcW w:w="1606" w:type="dxa"/>
            <w:shd w:val="clear" w:color="auto" w:fill="auto"/>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3052" w:type="dxa"/>
            <w:shd w:val="clear" w:color="auto" w:fill="auto"/>
            <w:tcMar>
              <w:left w:w="45" w:type="dxa"/>
              <w:right w:w="45" w:type="dxa"/>
            </w:tcMar>
            <w:vAlign w:val="center"/>
          </w:tcPr>
          <w:p w14:paraId="736F5684" w14:textId="2D42131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81" w:type="dxa"/>
            <w:shd w:val="clear" w:color="auto" w:fill="auto"/>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3A17C6A4" w:rsidR="00E2297F" w:rsidRPr="006A77F7" w:rsidRDefault="00E2297F" w:rsidP="00E2297F">
            <w:pPr>
              <w:pStyle w:val="TAC"/>
            </w:pPr>
            <w:r w:rsidRPr="006A77F7">
              <w:t>IMD</w:t>
            </w:r>
            <w:r w:rsidR="009E769E" w:rsidRPr="006A77F7">
              <w:t>, HM</w:t>
            </w:r>
          </w:p>
        </w:tc>
        <w:tc>
          <w:tcPr>
            <w:tcW w:w="3052" w:type="dxa"/>
            <w:shd w:val="clear" w:color="auto" w:fill="auto"/>
            <w:tcMar>
              <w:left w:w="45" w:type="dxa"/>
              <w:right w:w="45" w:type="dxa"/>
            </w:tcMar>
            <w:vAlign w:val="center"/>
          </w:tcPr>
          <w:p w14:paraId="308B8465" w14:textId="4FC148FB" w:rsidR="00E2297F" w:rsidRPr="006A77F7" w:rsidRDefault="00E2297F" w:rsidP="00E2297F">
            <w:pPr>
              <w:pStyle w:val="TAC"/>
            </w:pPr>
            <w:r w:rsidRPr="006A77F7">
              <w:t>RAN5#</w:t>
            </w:r>
            <w:r w:rsidR="00A93989" w:rsidRPr="00A93989">
              <w:t>106</w:t>
            </w:r>
          </w:p>
        </w:tc>
      </w:tr>
      <w:tr w:rsidR="00E2297F" w:rsidRPr="006A77F7" w14:paraId="6EA3B97A" w14:textId="77777777" w:rsidTr="008C05F3">
        <w:tc>
          <w:tcPr>
            <w:tcW w:w="1606" w:type="dxa"/>
            <w:shd w:val="clear" w:color="auto" w:fill="auto"/>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3052" w:type="dxa"/>
            <w:shd w:val="clear" w:color="auto" w:fill="auto"/>
            <w:tcMar>
              <w:left w:w="45" w:type="dxa"/>
              <w:right w:w="45" w:type="dxa"/>
            </w:tcMar>
            <w:vAlign w:val="center"/>
          </w:tcPr>
          <w:p w14:paraId="30D619A3" w14:textId="0A8BE87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8C05F3">
        <w:tc>
          <w:tcPr>
            <w:tcW w:w="1606" w:type="dxa"/>
            <w:shd w:val="clear" w:color="auto" w:fill="auto"/>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3052" w:type="dxa"/>
            <w:shd w:val="clear" w:color="auto" w:fill="auto"/>
            <w:tcMar>
              <w:left w:w="45" w:type="dxa"/>
              <w:right w:w="45" w:type="dxa"/>
            </w:tcMar>
            <w:vAlign w:val="center"/>
          </w:tcPr>
          <w:p w14:paraId="73D1D033" w14:textId="737840A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8C05F3">
        <w:tc>
          <w:tcPr>
            <w:tcW w:w="1606" w:type="dxa"/>
            <w:shd w:val="clear" w:color="auto" w:fill="auto"/>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3052" w:type="dxa"/>
            <w:shd w:val="clear" w:color="auto" w:fill="auto"/>
            <w:tcMar>
              <w:left w:w="45" w:type="dxa"/>
              <w:right w:w="45" w:type="dxa"/>
            </w:tcMar>
            <w:vAlign w:val="center"/>
          </w:tcPr>
          <w:p w14:paraId="2FB85DF4" w14:textId="554C4C7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t>|</w:t>
            </w:r>
            <w:r w:rsidR="00A93989" w:rsidRPr="00A93989">
              <w:rPr>
                <w:rFonts w:cs="Arial"/>
                <w:lang w:eastAsia="ja-JP"/>
              </w:rPr>
              <w:t>5</w:t>
            </w:r>
            <w:r w:rsidRPr="006A77F7">
              <w:rPr>
                <w:rFonts w:cs="Arial"/>
                <w:lang w:eastAsia="ja-JP"/>
              </w:rPr>
              <w:t>*fB26DL-1*fB79|</w:t>
            </w:r>
            <w:r w:rsidRPr="006A77F7">
              <w:t>)</w:t>
            </w:r>
          </w:p>
        </w:tc>
        <w:tc>
          <w:tcPr>
            <w:tcW w:w="1381" w:type="dxa"/>
            <w:shd w:val="clear" w:color="auto" w:fill="auto"/>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44A11C40" w14:textId="306C5A52"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73C59A2A" w14:textId="02AE9E17" w:rsidR="00E2297F" w:rsidRPr="006A77F7" w:rsidRDefault="00E2297F" w:rsidP="00E2297F">
            <w:pPr>
              <w:pStyle w:val="TAC"/>
            </w:pPr>
            <w:r w:rsidRPr="006A77F7">
              <w:t>RAN5#</w:t>
            </w:r>
            <w:r w:rsidR="00A93989" w:rsidRPr="00A93989">
              <w:t>106</w:t>
            </w:r>
          </w:p>
        </w:tc>
      </w:tr>
      <w:tr w:rsidR="00E2297F" w:rsidRPr="006A77F7" w14:paraId="2AE59010" w14:textId="77777777" w:rsidTr="008C05F3">
        <w:tc>
          <w:tcPr>
            <w:tcW w:w="1606" w:type="dxa"/>
            <w:shd w:val="clear" w:color="auto" w:fill="auto"/>
            <w:tcMar>
              <w:left w:w="45" w:type="dxa"/>
              <w:right w:w="45" w:type="dxa"/>
            </w:tcMar>
            <w:vAlign w:val="center"/>
          </w:tcPr>
          <w:p w14:paraId="00773D6F" w14:textId="2A632DAE" w:rsidR="00E2297F" w:rsidRPr="006A77F7" w:rsidRDefault="00E2297F" w:rsidP="00E2297F">
            <w:pPr>
              <w:pStyle w:val="TAC"/>
            </w:pPr>
            <w:r w:rsidRPr="006A77F7">
              <w:t>DC_28A_n5A</w:t>
            </w:r>
          </w:p>
        </w:tc>
        <w:tc>
          <w:tcPr>
            <w:tcW w:w="3052" w:type="dxa"/>
            <w:shd w:val="clear" w:color="auto" w:fill="auto"/>
            <w:tcMar>
              <w:left w:w="45" w:type="dxa"/>
              <w:right w:w="45" w:type="dxa"/>
            </w:tcMar>
            <w:vAlign w:val="center"/>
          </w:tcPr>
          <w:p w14:paraId="797C7774" w14:textId="39DC2F4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81" w:type="dxa"/>
            <w:shd w:val="clear" w:color="auto" w:fill="auto"/>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7C4C8436" w:rsidR="00E2297F" w:rsidRPr="006A77F7" w:rsidRDefault="00E2297F" w:rsidP="00E2297F">
            <w:pPr>
              <w:pStyle w:val="TAC"/>
            </w:pPr>
            <w:r w:rsidRPr="006A77F7">
              <w:t>CBI, CBI avoid</w:t>
            </w:r>
          </w:p>
        </w:tc>
        <w:tc>
          <w:tcPr>
            <w:tcW w:w="3052" w:type="dxa"/>
            <w:shd w:val="clear" w:color="auto" w:fill="auto"/>
            <w:tcMar>
              <w:left w:w="45" w:type="dxa"/>
              <w:right w:w="45" w:type="dxa"/>
            </w:tcMar>
            <w:vAlign w:val="center"/>
          </w:tcPr>
          <w:p w14:paraId="5626D5D1" w14:textId="37A55023" w:rsidR="00E2297F" w:rsidRPr="006A77F7" w:rsidRDefault="00E2297F" w:rsidP="00E2297F">
            <w:pPr>
              <w:pStyle w:val="TAC"/>
            </w:pPr>
            <w:r w:rsidRPr="006A77F7">
              <w:t>RAN5#</w:t>
            </w:r>
            <w:r w:rsidR="00C8762E" w:rsidRPr="00C8762E">
              <w:t>107</w:t>
            </w:r>
          </w:p>
        </w:tc>
      </w:tr>
      <w:tr w:rsidR="00E2297F" w:rsidRPr="006A77F7" w14:paraId="704E0E81" w14:textId="77777777" w:rsidTr="008C05F3">
        <w:tc>
          <w:tcPr>
            <w:tcW w:w="1606" w:type="dxa"/>
            <w:shd w:val="clear" w:color="auto" w:fill="auto"/>
            <w:tcMar>
              <w:left w:w="45" w:type="dxa"/>
              <w:right w:w="45" w:type="dxa"/>
            </w:tcMar>
            <w:vAlign w:val="center"/>
          </w:tcPr>
          <w:p w14:paraId="4E399261" w14:textId="77777777" w:rsidR="00E2297F" w:rsidRPr="006A77F7" w:rsidRDefault="00E2297F" w:rsidP="00E2297F">
            <w:pPr>
              <w:pStyle w:val="TAC"/>
            </w:pPr>
            <w:r w:rsidRPr="006A77F7">
              <w:t>DC_28A_n7A</w:t>
            </w:r>
          </w:p>
        </w:tc>
        <w:tc>
          <w:tcPr>
            <w:tcW w:w="3052" w:type="dxa"/>
            <w:shd w:val="clear" w:color="auto" w:fill="auto"/>
            <w:tcMar>
              <w:left w:w="45" w:type="dxa"/>
              <w:right w:w="45" w:type="dxa"/>
            </w:tcMar>
            <w:vAlign w:val="center"/>
          </w:tcPr>
          <w:p w14:paraId="11B1788C"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06A419D"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center"/>
          </w:tcPr>
          <w:p w14:paraId="67640B0F"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6A77F7" w:rsidRDefault="00E2297F" w:rsidP="00E2297F">
            <w:pPr>
              <w:pStyle w:val="TAC"/>
            </w:pPr>
            <w:r w:rsidRPr="006A77F7">
              <w:t>RAN5#94-e</w:t>
            </w:r>
          </w:p>
        </w:tc>
      </w:tr>
      <w:tr w:rsidR="00E2297F" w:rsidRPr="006A77F7" w14:paraId="50A310DB" w14:textId="77777777" w:rsidTr="008C05F3">
        <w:tc>
          <w:tcPr>
            <w:tcW w:w="1606" w:type="dxa"/>
            <w:shd w:val="clear" w:color="auto" w:fill="auto"/>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3052" w:type="dxa"/>
            <w:shd w:val="clear" w:color="auto" w:fill="auto"/>
            <w:tcMar>
              <w:left w:w="45" w:type="dxa"/>
              <w:right w:w="45" w:type="dxa"/>
            </w:tcMar>
            <w:vAlign w:val="center"/>
          </w:tcPr>
          <w:p w14:paraId="315E00A2" w14:textId="1D119B96"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78A7CD1" w14:textId="77777777" w:rsidR="00E2297F" w:rsidRPr="006A77F7" w:rsidRDefault="00E2297F" w:rsidP="00E2297F">
            <w:pPr>
              <w:pStyle w:val="TAC"/>
            </w:pPr>
            <w:r w:rsidRPr="006A77F7">
              <w:rPr>
                <w:lang w:eastAsia="zh-CN"/>
              </w:rPr>
              <w:t>n</w:t>
            </w:r>
            <w:r w:rsidRPr="006A77F7">
              <w:t>77 (HD),</w:t>
            </w:r>
          </w:p>
          <w:p w14:paraId="26E34807" w14:textId="77777777" w:rsidR="00E2297F" w:rsidRPr="006A77F7" w:rsidRDefault="00E2297F" w:rsidP="00E2297F">
            <w:pPr>
              <w:pStyle w:val="TAC"/>
            </w:pPr>
            <w:r w:rsidRPr="006A77F7">
              <w:rPr>
                <w:lang w:eastAsia="zh-CN"/>
              </w:rPr>
              <w:t>n</w:t>
            </w:r>
            <w:r w:rsidRPr="006A77F7">
              <w:t>77 (HM),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81" w:type="dxa"/>
            <w:shd w:val="clear" w:color="auto" w:fill="auto"/>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3052" w:type="dxa"/>
            <w:shd w:val="clear" w:color="auto" w:fill="auto"/>
            <w:tcMar>
              <w:left w:w="45" w:type="dxa"/>
              <w:right w:w="45" w:type="dxa"/>
            </w:tcMar>
            <w:vAlign w:val="center"/>
          </w:tcPr>
          <w:p w14:paraId="38E1FC91" w14:textId="5C10A867" w:rsidR="00E2297F" w:rsidRPr="006A77F7" w:rsidRDefault="00E2297F" w:rsidP="00E2297F">
            <w:pPr>
              <w:pStyle w:val="TAC"/>
            </w:pPr>
            <w:r w:rsidRPr="006A77F7">
              <w:t>RAN5#</w:t>
            </w:r>
            <w:r w:rsidR="00A93989" w:rsidRPr="00A93989">
              <w:t>106</w:t>
            </w:r>
          </w:p>
        </w:tc>
      </w:tr>
      <w:tr w:rsidR="00E2297F" w:rsidRPr="006A77F7" w14:paraId="65743B42" w14:textId="77777777" w:rsidTr="008C05F3">
        <w:tc>
          <w:tcPr>
            <w:tcW w:w="1606" w:type="dxa"/>
            <w:shd w:val="clear" w:color="auto" w:fill="auto"/>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3052" w:type="dxa"/>
            <w:shd w:val="clear" w:color="auto" w:fill="auto"/>
            <w:tcMar>
              <w:left w:w="45" w:type="dxa"/>
              <w:right w:w="45" w:type="dxa"/>
            </w:tcMar>
            <w:vAlign w:val="center"/>
          </w:tcPr>
          <w:p w14:paraId="146C3E1B" w14:textId="19563C50"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C547F8A" w14:textId="233ED453" w:rsidR="00E2297F" w:rsidRPr="006A77F7" w:rsidRDefault="00E2297F" w:rsidP="00E2297F">
            <w:pPr>
              <w:pStyle w:val="TAC"/>
            </w:pPr>
            <w:r w:rsidRPr="006A77F7">
              <w:rPr>
                <w:lang w:eastAsia="zh-CN"/>
              </w:rPr>
              <w:t>n</w:t>
            </w:r>
            <w:r w:rsidRPr="006A77F7">
              <w:t>78 (HD),</w:t>
            </w:r>
          </w:p>
          <w:p w14:paraId="17975BEA" w14:textId="70AD86A1" w:rsidR="00E2297F" w:rsidRPr="006A77F7" w:rsidRDefault="00E2297F" w:rsidP="00E2297F">
            <w:pPr>
              <w:pStyle w:val="TAC"/>
            </w:pPr>
            <w:r w:rsidRPr="006A77F7">
              <w:t>28 (IMD5)</w:t>
            </w:r>
          </w:p>
        </w:tc>
        <w:tc>
          <w:tcPr>
            <w:tcW w:w="1381" w:type="dxa"/>
            <w:shd w:val="clear" w:color="auto" w:fill="auto"/>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3052" w:type="dxa"/>
            <w:shd w:val="clear" w:color="auto" w:fill="auto"/>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8C05F3">
        <w:tc>
          <w:tcPr>
            <w:tcW w:w="1606" w:type="dxa"/>
            <w:shd w:val="clear" w:color="auto" w:fill="auto"/>
            <w:tcMar>
              <w:left w:w="45" w:type="dxa"/>
              <w:right w:w="45" w:type="dxa"/>
            </w:tcMar>
            <w:vAlign w:val="center"/>
          </w:tcPr>
          <w:p w14:paraId="4DE03A0E" w14:textId="1D9D01F8" w:rsidR="00E2297F" w:rsidRPr="006A77F7" w:rsidRDefault="00E2297F" w:rsidP="00E2297F">
            <w:pPr>
              <w:pStyle w:val="TAC"/>
            </w:pPr>
            <w:r w:rsidRPr="006A77F7">
              <w:t>DC_30A_n66A</w:t>
            </w:r>
          </w:p>
        </w:tc>
        <w:tc>
          <w:tcPr>
            <w:tcW w:w="3052" w:type="dxa"/>
            <w:shd w:val="clear" w:color="auto" w:fill="auto"/>
            <w:tcMar>
              <w:left w:w="45" w:type="dxa"/>
              <w:right w:w="45" w:type="dxa"/>
            </w:tcMar>
            <w:vAlign w:val="center"/>
          </w:tcPr>
          <w:p w14:paraId="2E20126A" w14:textId="2B61401E"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81" w:type="dxa"/>
            <w:shd w:val="clear" w:color="auto" w:fill="auto"/>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3DA5E0BA" w14:textId="5F041F32" w:rsidR="00E2297F" w:rsidRPr="006A77F7" w:rsidRDefault="00E2297F" w:rsidP="00E2297F">
            <w:pPr>
              <w:pStyle w:val="TAC"/>
            </w:pPr>
            <w:r w:rsidRPr="006A77F7">
              <w:t>RAN5#97</w:t>
            </w:r>
          </w:p>
        </w:tc>
      </w:tr>
      <w:tr w:rsidR="00087401" w:rsidRPr="006A77F7" w14:paraId="314B642B" w14:textId="77777777" w:rsidTr="00E2297F">
        <w:tc>
          <w:tcPr>
            <w:tcW w:w="1606" w:type="dxa"/>
            <w:shd w:val="clear" w:color="auto" w:fill="auto"/>
            <w:tcMar>
              <w:left w:w="45" w:type="dxa"/>
              <w:right w:w="45" w:type="dxa"/>
            </w:tcMar>
            <w:vAlign w:val="center"/>
          </w:tcPr>
          <w:p w14:paraId="4327A386" w14:textId="6FF1AD54" w:rsidR="00087401" w:rsidRPr="006A77F7" w:rsidRDefault="00087401" w:rsidP="00087401">
            <w:pPr>
              <w:pStyle w:val="TAC"/>
            </w:pPr>
            <w:r w:rsidRPr="006A77F7">
              <w:t>DC_38A_n78A</w:t>
            </w:r>
          </w:p>
        </w:tc>
        <w:tc>
          <w:tcPr>
            <w:tcW w:w="3052" w:type="dxa"/>
            <w:shd w:val="clear" w:color="auto" w:fill="auto"/>
            <w:tcMar>
              <w:left w:w="45" w:type="dxa"/>
              <w:right w:w="45" w:type="dxa"/>
            </w:tcMar>
            <w:vAlign w:val="center"/>
          </w:tcPr>
          <w:p w14:paraId="62B932B4" w14:textId="259351D3" w:rsidR="00087401" w:rsidRPr="006A77F7" w:rsidRDefault="00087401" w:rsidP="00087401">
            <w:pPr>
              <w:pStyle w:val="TAC"/>
            </w:pPr>
            <w:r w:rsidRPr="006A77F7">
              <w:t>No</w:t>
            </w:r>
          </w:p>
        </w:tc>
        <w:tc>
          <w:tcPr>
            <w:tcW w:w="1302" w:type="dxa"/>
            <w:shd w:val="clear" w:color="auto" w:fill="auto"/>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81" w:type="dxa"/>
            <w:shd w:val="clear" w:color="auto" w:fill="auto"/>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lastRenderedPageBreak/>
              <w:t>CBI</w:t>
            </w:r>
          </w:p>
        </w:tc>
        <w:tc>
          <w:tcPr>
            <w:tcW w:w="3052" w:type="dxa"/>
            <w:shd w:val="clear" w:color="auto" w:fill="auto"/>
            <w:tcMar>
              <w:left w:w="45" w:type="dxa"/>
              <w:right w:w="45" w:type="dxa"/>
            </w:tcMar>
            <w:vAlign w:val="center"/>
          </w:tcPr>
          <w:p w14:paraId="563102F5" w14:textId="5DF5DFB0" w:rsidR="00087401" w:rsidRPr="006A77F7" w:rsidRDefault="00087401" w:rsidP="00087401">
            <w:pPr>
              <w:pStyle w:val="TAC"/>
            </w:pPr>
            <w:r w:rsidRPr="006A77F7">
              <w:lastRenderedPageBreak/>
              <w:t>RAN5#99</w:t>
            </w:r>
          </w:p>
        </w:tc>
      </w:tr>
      <w:tr w:rsidR="00D9609A" w:rsidRPr="006A77F7" w14:paraId="1FAB963D" w14:textId="77777777" w:rsidTr="00116282">
        <w:tc>
          <w:tcPr>
            <w:tcW w:w="1606" w:type="dxa"/>
            <w:shd w:val="clear" w:color="auto" w:fill="auto"/>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3052" w:type="dxa"/>
            <w:shd w:val="clear" w:color="auto" w:fill="auto"/>
            <w:tcMar>
              <w:left w:w="45" w:type="dxa"/>
              <w:right w:w="45" w:type="dxa"/>
            </w:tcMar>
            <w:vAlign w:val="center"/>
          </w:tcPr>
          <w:p w14:paraId="405B86D3" w14:textId="33BF17E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12503614" w14:textId="450427EC" w:rsidR="00D9609A" w:rsidRPr="006A77F7" w:rsidRDefault="00D9609A" w:rsidP="00D9609A">
            <w:pPr>
              <w:pStyle w:val="TAC"/>
            </w:pPr>
            <w:r w:rsidRPr="006A77F7">
              <w:t>n41 (CBI)</w:t>
            </w:r>
          </w:p>
        </w:tc>
        <w:tc>
          <w:tcPr>
            <w:tcW w:w="1381" w:type="dxa"/>
            <w:shd w:val="clear" w:color="auto" w:fill="auto"/>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2A65D510" w14:textId="62289B14" w:rsidR="00D9609A" w:rsidRPr="006A77F7" w:rsidRDefault="00D9609A" w:rsidP="00D9609A">
            <w:pPr>
              <w:pStyle w:val="TAC"/>
            </w:pPr>
            <w:r w:rsidRPr="006A77F7">
              <w:t>RAN5#104</w:t>
            </w:r>
          </w:p>
        </w:tc>
      </w:tr>
      <w:tr w:rsidR="00E2297F" w:rsidRPr="006A77F7" w14:paraId="09BD1990" w14:textId="77777777" w:rsidTr="008C05F3">
        <w:tc>
          <w:tcPr>
            <w:tcW w:w="1606" w:type="dxa"/>
            <w:shd w:val="clear" w:color="auto" w:fill="auto"/>
            <w:tcMar>
              <w:left w:w="45" w:type="dxa"/>
              <w:right w:w="45" w:type="dxa"/>
            </w:tcMar>
            <w:vAlign w:val="center"/>
          </w:tcPr>
          <w:p w14:paraId="61906F73" w14:textId="77777777" w:rsidR="00E2297F" w:rsidRPr="006A77F7" w:rsidRDefault="00E2297F" w:rsidP="00E2297F">
            <w:pPr>
              <w:pStyle w:val="TAC"/>
            </w:pPr>
            <w:r w:rsidRPr="006A77F7">
              <w:t>DC_40A_n1A</w:t>
            </w:r>
          </w:p>
        </w:tc>
        <w:tc>
          <w:tcPr>
            <w:tcW w:w="3052" w:type="dxa"/>
            <w:shd w:val="clear" w:color="auto" w:fill="auto"/>
            <w:tcMar>
              <w:left w:w="45" w:type="dxa"/>
              <w:right w:w="45" w:type="dxa"/>
            </w:tcMar>
            <w:vAlign w:val="center"/>
          </w:tcPr>
          <w:p w14:paraId="7D1068D6"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92E6AE"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3A894AE"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116282">
        <w:tc>
          <w:tcPr>
            <w:tcW w:w="1606" w:type="dxa"/>
            <w:shd w:val="clear" w:color="auto" w:fill="auto"/>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3052" w:type="dxa"/>
            <w:shd w:val="clear" w:color="auto" w:fill="auto"/>
            <w:tcMar>
              <w:left w:w="45" w:type="dxa"/>
              <w:right w:w="45" w:type="dxa"/>
            </w:tcMar>
            <w:vAlign w:val="center"/>
          </w:tcPr>
          <w:p w14:paraId="116224D7" w14:textId="27A310B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81" w:type="dxa"/>
            <w:shd w:val="clear" w:color="auto" w:fill="auto"/>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8C05F3">
        <w:tc>
          <w:tcPr>
            <w:tcW w:w="1606" w:type="dxa"/>
            <w:shd w:val="clear" w:color="auto" w:fill="auto"/>
            <w:tcMar>
              <w:left w:w="45" w:type="dxa"/>
              <w:right w:w="45" w:type="dxa"/>
            </w:tcMar>
            <w:vAlign w:val="center"/>
          </w:tcPr>
          <w:p w14:paraId="368A5A17" w14:textId="77777777" w:rsidR="00E2297F" w:rsidRPr="006A77F7" w:rsidRDefault="00E2297F" w:rsidP="00E2297F">
            <w:pPr>
              <w:pStyle w:val="TAC"/>
            </w:pPr>
            <w:r w:rsidRPr="006A77F7">
              <w:t>DC_40A_n78A</w:t>
            </w:r>
          </w:p>
        </w:tc>
        <w:tc>
          <w:tcPr>
            <w:tcW w:w="3052" w:type="dxa"/>
            <w:shd w:val="clear" w:color="auto" w:fill="auto"/>
            <w:tcMar>
              <w:left w:w="45" w:type="dxa"/>
              <w:right w:w="45" w:type="dxa"/>
            </w:tcMar>
            <w:vAlign w:val="center"/>
          </w:tcPr>
          <w:p w14:paraId="74AF07B5"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C7A569" w14:textId="64BB788B" w:rsidR="00E2297F" w:rsidRPr="006A77F7" w:rsidRDefault="00E2297F" w:rsidP="00E2297F">
            <w:pPr>
              <w:pStyle w:val="TAC"/>
            </w:pPr>
            <w:r w:rsidRPr="006A77F7">
              <w:t>40 (HM)</w:t>
            </w:r>
          </w:p>
        </w:tc>
        <w:tc>
          <w:tcPr>
            <w:tcW w:w="1381" w:type="dxa"/>
            <w:shd w:val="clear" w:color="auto" w:fill="auto"/>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5243EC46" w14:textId="4C8E305F" w:rsidR="00E2297F" w:rsidRPr="006A77F7" w:rsidRDefault="00E2297F" w:rsidP="00E2297F">
            <w:pPr>
              <w:pStyle w:val="TAC"/>
            </w:pPr>
            <w:r w:rsidRPr="006A77F7">
              <w:t>RAN5#89-e</w:t>
            </w:r>
          </w:p>
        </w:tc>
      </w:tr>
      <w:tr w:rsidR="00E2297F" w:rsidRPr="006A77F7" w14:paraId="153FD1B2" w14:textId="77777777" w:rsidTr="008C05F3">
        <w:tc>
          <w:tcPr>
            <w:tcW w:w="1606" w:type="dxa"/>
            <w:shd w:val="clear" w:color="auto" w:fill="auto"/>
            <w:tcMar>
              <w:left w:w="45" w:type="dxa"/>
              <w:right w:w="45" w:type="dxa"/>
            </w:tcMar>
            <w:vAlign w:val="center"/>
          </w:tcPr>
          <w:p w14:paraId="36F29FD0" w14:textId="5BDC679F" w:rsidR="00E2297F" w:rsidRPr="006A77F7" w:rsidRDefault="00E2297F" w:rsidP="00E2297F">
            <w:pPr>
              <w:pStyle w:val="TAC"/>
            </w:pPr>
            <w:r w:rsidRPr="006A77F7">
              <w:t>DC_40A_n79A</w:t>
            </w:r>
          </w:p>
        </w:tc>
        <w:tc>
          <w:tcPr>
            <w:tcW w:w="3052" w:type="dxa"/>
            <w:shd w:val="clear" w:color="auto" w:fill="auto"/>
            <w:tcMar>
              <w:left w:w="45" w:type="dxa"/>
              <w:right w:w="45" w:type="dxa"/>
            </w:tcMar>
            <w:vAlign w:val="center"/>
          </w:tcPr>
          <w:p w14:paraId="14E9C99A" w14:textId="31801DD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7E7E705" w14:textId="1B05D491"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6968EFF" w14:textId="49B88422"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8C05F3">
        <w:tc>
          <w:tcPr>
            <w:tcW w:w="1606" w:type="dxa"/>
            <w:shd w:val="clear" w:color="auto" w:fill="auto"/>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3052" w:type="dxa"/>
            <w:shd w:val="clear" w:color="auto" w:fill="auto"/>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02" w:type="dxa"/>
            <w:shd w:val="clear" w:color="auto" w:fill="auto"/>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81" w:type="dxa"/>
            <w:shd w:val="clear" w:color="auto" w:fill="auto"/>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3052" w:type="dxa"/>
            <w:shd w:val="clear" w:color="auto" w:fill="auto"/>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8C05F3">
        <w:tc>
          <w:tcPr>
            <w:tcW w:w="1606" w:type="dxa"/>
            <w:shd w:val="clear" w:color="auto" w:fill="auto"/>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3052" w:type="dxa"/>
            <w:shd w:val="clear" w:color="auto" w:fill="auto"/>
            <w:tcMar>
              <w:left w:w="45" w:type="dxa"/>
              <w:right w:w="45" w:type="dxa"/>
            </w:tcMar>
            <w:vAlign w:val="center"/>
          </w:tcPr>
          <w:p w14:paraId="5A6C5AB7" w14:textId="798DD57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81" w:type="dxa"/>
            <w:shd w:val="clear" w:color="auto" w:fill="auto"/>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3052" w:type="dxa"/>
            <w:shd w:val="clear" w:color="auto" w:fill="auto"/>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8C05F3">
        <w:tc>
          <w:tcPr>
            <w:tcW w:w="1606" w:type="dxa"/>
            <w:shd w:val="clear" w:color="auto" w:fill="auto"/>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3052" w:type="dxa"/>
            <w:shd w:val="clear" w:color="auto" w:fill="auto"/>
            <w:tcMar>
              <w:left w:w="45" w:type="dxa"/>
              <w:right w:w="45" w:type="dxa"/>
            </w:tcMar>
            <w:vAlign w:val="center"/>
          </w:tcPr>
          <w:p w14:paraId="461F1B55" w14:textId="4FC23E5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81" w:type="dxa"/>
            <w:shd w:val="clear" w:color="auto" w:fill="auto"/>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8C05F3">
        <w:tc>
          <w:tcPr>
            <w:tcW w:w="1606" w:type="dxa"/>
            <w:shd w:val="clear" w:color="auto" w:fill="auto"/>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3052" w:type="dxa"/>
            <w:shd w:val="clear" w:color="auto" w:fill="auto"/>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02" w:type="dxa"/>
            <w:shd w:val="clear" w:color="auto" w:fill="auto"/>
            <w:tcMar>
              <w:left w:w="45" w:type="dxa"/>
              <w:right w:w="45" w:type="dxa"/>
            </w:tcMar>
            <w:vAlign w:val="center"/>
          </w:tcPr>
          <w:p w14:paraId="2DA1583C"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21C2D32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8C05F3">
        <w:tc>
          <w:tcPr>
            <w:tcW w:w="1606" w:type="dxa"/>
            <w:shd w:val="clear" w:color="auto" w:fill="auto"/>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3052" w:type="dxa"/>
            <w:shd w:val="clear" w:color="auto" w:fill="auto"/>
            <w:tcMar>
              <w:left w:w="45" w:type="dxa"/>
              <w:right w:w="45" w:type="dxa"/>
            </w:tcMar>
            <w:vAlign w:val="center"/>
          </w:tcPr>
          <w:p w14:paraId="4A438057" w14:textId="0E791DC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26340A80" w:rsidR="00E2297F" w:rsidRPr="006A77F7" w:rsidRDefault="00E2297F" w:rsidP="00E2297F">
            <w:pPr>
              <w:pStyle w:val="TAC"/>
            </w:pPr>
            <w:r w:rsidRPr="006A77F7">
              <w:t>66 (IMD5)</w:t>
            </w:r>
          </w:p>
        </w:tc>
        <w:tc>
          <w:tcPr>
            <w:tcW w:w="1381" w:type="dxa"/>
            <w:shd w:val="clear" w:color="auto" w:fill="auto"/>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710F6B43" w:rsidR="00E2297F" w:rsidRPr="006A77F7" w:rsidRDefault="00E2297F" w:rsidP="00E2297F">
            <w:pPr>
              <w:pStyle w:val="TAC"/>
            </w:pPr>
            <w:r w:rsidRPr="006A77F7">
              <w:t>HD</w:t>
            </w:r>
            <w:r w:rsidR="00F94051" w:rsidRPr="00F94051">
              <w:t>,</w:t>
            </w:r>
          </w:p>
          <w:p w14:paraId="702CB8C8" w14:textId="7792CD3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7EB9C0E5" w14:textId="05C3DEED" w:rsidR="00E2297F" w:rsidRPr="006A77F7" w:rsidRDefault="00E2297F" w:rsidP="00E2297F">
            <w:pPr>
              <w:pStyle w:val="TAC"/>
            </w:pPr>
            <w:r w:rsidRPr="006A77F7">
              <w:t>RAN5#92-e</w:t>
            </w:r>
          </w:p>
        </w:tc>
      </w:tr>
      <w:tr w:rsidR="00E2297F" w:rsidRPr="006A77F7" w14:paraId="7A81A9DA" w14:textId="77777777" w:rsidTr="008C05F3">
        <w:tc>
          <w:tcPr>
            <w:tcW w:w="1606" w:type="dxa"/>
            <w:shd w:val="clear" w:color="auto" w:fill="auto"/>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3052" w:type="dxa"/>
            <w:shd w:val="clear" w:color="auto" w:fill="auto"/>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02" w:type="dxa"/>
            <w:shd w:val="clear" w:color="auto" w:fill="auto"/>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81" w:type="dxa"/>
            <w:shd w:val="clear" w:color="auto" w:fill="auto"/>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3052" w:type="dxa"/>
            <w:shd w:val="clear" w:color="auto" w:fill="auto"/>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8C05F3">
        <w:tc>
          <w:tcPr>
            <w:tcW w:w="1606" w:type="dxa"/>
            <w:shd w:val="clear" w:color="auto" w:fill="auto"/>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3052" w:type="dxa"/>
            <w:shd w:val="clear" w:color="auto" w:fill="auto"/>
            <w:tcMar>
              <w:left w:w="45" w:type="dxa"/>
              <w:right w:w="45" w:type="dxa"/>
            </w:tcMar>
            <w:vAlign w:val="center"/>
          </w:tcPr>
          <w:p w14:paraId="3CFB580F" w14:textId="04AB08F9" w:rsidR="00E2297F" w:rsidRPr="006A77F7" w:rsidRDefault="00E2297F" w:rsidP="00E2297F">
            <w:pPr>
              <w:pStyle w:val="TAC"/>
              <w:rPr>
                <w:rFonts w:cs="Arial"/>
                <w:szCs w:val="18"/>
                <w:lang w:eastAsia="fr-FR"/>
              </w:rPr>
            </w:pPr>
            <w:r w:rsidRPr="006A77F7">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81" w:type="dxa"/>
            <w:shd w:val="clear" w:color="auto" w:fill="auto"/>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3052" w:type="dxa"/>
            <w:shd w:val="clear" w:color="auto" w:fill="auto"/>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8C05F3">
        <w:tc>
          <w:tcPr>
            <w:tcW w:w="1606" w:type="dxa"/>
            <w:shd w:val="clear" w:color="auto" w:fill="auto"/>
            <w:tcMar>
              <w:left w:w="45" w:type="dxa"/>
              <w:right w:w="45" w:type="dxa"/>
            </w:tcMar>
            <w:vAlign w:val="center"/>
          </w:tcPr>
          <w:p w14:paraId="454B35B6" w14:textId="32304F7B" w:rsidR="00E2297F" w:rsidRPr="006A77F7" w:rsidRDefault="00E2297F" w:rsidP="00E2297F">
            <w:pPr>
              <w:pStyle w:val="TAC"/>
            </w:pPr>
            <w:r w:rsidRPr="006A77F7">
              <w:t>DC_66A_n25A</w:t>
            </w:r>
          </w:p>
        </w:tc>
        <w:tc>
          <w:tcPr>
            <w:tcW w:w="3052" w:type="dxa"/>
            <w:shd w:val="clear" w:color="auto" w:fill="auto"/>
            <w:tcMar>
              <w:left w:w="45" w:type="dxa"/>
              <w:right w:w="45" w:type="dxa"/>
            </w:tcMar>
            <w:vAlign w:val="center"/>
          </w:tcPr>
          <w:p w14:paraId="71585172" w14:textId="0265EB0B"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050FF725" w14:textId="02309ECC" w:rsidR="00E2297F" w:rsidRPr="006A77F7" w:rsidRDefault="00E2297F" w:rsidP="00E2297F">
            <w:pPr>
              <w:keepNext/>
              <w:keepLines/>
              <w:spacing w:after="0"/>
              <w:jc w:val="center"/>
              <w:rPr>
                <w:rFonts w:ascii="Arial" w:hAnsi="Arial"/>
                <w:sz w:val="18"/>
                <w:lang w:eastAsia="zh-CN"/>
              </w:rPr>
            </w:pPr>
            <w:r w:rsidRPr="006A77F7">
              <w:rPr>
                <w:rFonts w:ascii="Arial" w:hAnsi="Arial"/>
                <w:sz w:val="18"/>
                <w:lang w:eastAsia="zh-CN"/>
              </w:rPr>
              <w:t>66, n25 (IMD3)</w:t>
            </w:r>
            <w:r w:rsidR="00F94051" w:rsidRPr="00F94051">
              <w:rPr>
                <w:rFonts w:ascii="Arial" w:hAnsi="Arial"/>
                <w:sz w:val="18"/>
                <w:lang w:eastAsia="zh-CN"/>
              </w:rPr>
              <w:t>,</w:t>
            </w:r>
          </w:p>
          <w:p w14:paraId="64396372" w14:textId="1E489BA1"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(IMD5)</w:t>
            </w:r>
          </w:p>
        </w:tc>
        <w:tc>
          <w:tcPr>
            <w:tcW w:w="1381" w:type="dxa"/>
            <w:shd w:val="clear" w:color="auto" w:fill="auto"/>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3052" w:type="dxa"/>
            <w:shd w:val="clear" w:color="auto" w:fill="auto"/>
            <w:tcMar>
              <w:left w:w="45" w:type="dxa"/>
              <w:right w:w="45" w:type="dxa"/>
            </w:tcMar>
            <w:vAlign w:val="center"/>
          </w:tcPr>
          <w:p w14:paraId="53E38E48" w14:textId="2F55D499" w:rsidR="00E2297F" w:rsidRPr="006A77F7" w:rsidRDefault="00E2297F" w:rsidP="00E2297F">
            <w:pPr>
              <w:pStyle w:val="TAC"/>
            </w:pPr>
            <w:r w:rsidRPr="006A77F7">
              <w:rPr>
                <w:lang w:eastAsia="zh-CN"/>
              </w:rPr>
              <w:t>RAN5#99</w:t>
            </w:r>
          </w:p>
        </w:tc>
      </w:tr>
      <w:tr w:rsidR="00E2297F" w:rsidRPr="006A77F7" w14:paraId="3BC3A8FF" w14:textId="77777777" w:rsidTr="008C05F3">
        <w:tc>
          <w:tcPr>
            <w:tcW w:w="1606" w:type="dxa"/>
            <w:shd w:val="clear" w:color="auto" w:fill="auto"/>
            <w:tcMar>
              <w:left w:w="45" w:type="dxa"/>
              <w:right w:w="45" w:type="dxa"/>
            </w:tcMar>
            <w:vAlign w:val="center"/>
          </w:tcPr>
          <w:p w14:paraId="521EAEEE" w14:textId="4B62DAD4" w:rsidR="00E2297F" w:rsidRPr="006A77F7" w:rsidRDefault="00E2297F" w:rsidP="00E2297F">
            <w:pPr>
              <w:pStyle w:val="TAC"/>
            </w:pPr>
            <w:r w:rsidRPr="006A77F7">
              <w:t>DC_66A_n41A</w:t>
            </w:r>
          </w:p>
        </w:tc>
        <w:tc>
          <w:tcPr>
            <w:tcW w:w="3052" w:type="dxa"/>
            <w:shd w:val="clear" w:color="auto" w:fill="auto"/>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2460D0AD" w14:textId="69BFA63D"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p>
        </w:tc>
        <w:tc>
          <w:tcPr>
            <w:tcW w:w="1381" w:type="dxa"/>
            <w:shd w:val="clear" w:color="auto" w:fill="auto"/>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13253FE" w14:textId="19405A13" w:rsidR="00E2297F" w:rsidRPr="006A77F7" w:rsidRDefault="00E2297F" w:rsidP="008C05F3">
            <w:pPr>
              <w:pStyle w:val="TAC"/>
            </w:pPr>
            <w:r w:rsidRPr="006A77F7">
              <w:t>CBI</w:t>
            </w:r>
          </w:p>
        </w:tc>
        <w:tc>
          <w:tcPr>
            <w:tcW w:w="3052" w:type="dxa"/>
            <w:shd w:val="clear" w:color="auto" w:fill="auto"/>
            <w:tcMar>
              <w:left w:w="45" w:type="dxa"/>
              <w:right w:w="45" w:type="dxa"/>
            </w:tcMar>
            <w:vAlign w:val="center"/>
          </w:tcPr>
          <w:p w14:paraId="72CCF443" w14:textId="54CC4353" w:rsidR="00E2297F" w:rsidRPr="006A77F7" w:rsidRDefault="00E2297F" w:rsidP="00E2297F">
            <w:pPr>
              <w:pStyle w:val="TAC"/>
            </w:pPr>
            <w:r w:rsidRPr="006A77F7">
              <w:rPr>
                <w:lang w:eastAsia="zh-CN"/>
              </w:rPr>
              <w:t>RAN5#98</w:t>
            </w:r>
          </w:p>
        </w:tc>
      </w:tr>
      <w:tr w:rsidR="00E2297F" w:rsidRPr="006A77F7" w14:paraId="64666541" w14:textId="77777777" w:rsidTr="008C05F3">
        <w:tc>
          <w:tcPr>
            <w:tcW w:w="1606" w:type="dxa"/>
            <w:shd w:val="clear" w:color="auto" w:fill="auto"/>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3052" w:type="dxa"/>
            <w:shd w:val="clear" w:color="auto" w:fill="auto"/>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02" w:type="dxa"/>
            <w:shd w:val="clear" w:color="auto" w:fill="auto"/>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81" w:type="dxa"/>
            <w:shd w:val="clear" w:color="auto" w:fill="auto"/>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3052" w:type="dxa"/>
            <w:shd w:val="clear" w:color="auto" w:fill="auto"/>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8C05F3">
        <w:tc>
          <w:tcPr>
            <w:tcW w:w="1606" w:type="dxa"/>
            <w:shd w:val="clear" w:color="auto" w:fill="auto"/>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3052" w:type="dxa"/>
            <w:shd w:val="clear" w:color="auto" w:fill="auto"/>
            <w:tcMar>
              <w:left w:w="45" w:type="dxa"/>
              <w:right w:w="45" w:type="dxa"/>
            </w:tcMar>
            <w:vAlign w:val="center"/>
          </w:tcPr>
          <w:p w14:paraId="50A41AA9" w14:textId="233B372B" w:rsidR="00E2297F" w:rsidRPr="006A77F7" w:rsidRDefault="00E2297F" w:rsidP="00E2297F">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62DF9994" w14:textId="54A01BE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81" w:type="dxa"/>
            <w:shd w:val="clear" w:color="auto" w:fill="auto"/>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52" w:type="dxa"/>
            <w:shd w:val="clear" w:color="auto" w:fill="auto"/>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8C05F3">
        <w:tc>
          <w:tcPr>
            <w:tcW w:w="1606" w:type="dxa"/>
            <w:shd w:val="clear" w:color="auto" w:fill="auto"/>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3052" w:type="dxa"/>
            <w:shd w:val="clear" w:color="auto" w:fill="auto"/>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02" w:type="dxa"/>
            <w:shd w:val="clear" w:color="auto" w:fill="auto"/>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81" w:type="dxa"/>
            <w:shd w:val="clear" w:color="auto" w:fill="auto"/>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3052" w:type="dxa"/>
            <w:shd w:val="clear" w:color="auto" w:fill="auto"/>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8C05F3">
        <w:tc>
          <w:tcPr>
            <w:tcW w:w="1606" w:type="dxa"/>
            <w:shd w:val="clear" w:color="auto" w:fill="auto"/>
            <w:tcMar>
              <w:left w:w="45" w:type="dxa"/>
              <w:right w:w="45" w:type="dxa"/>
            </w:tcMar>
            <w:vAlign w:val="center"/>
          </w:tcPr>
          <w:p w14:paraId="61458BA1" w14:textId="7DDEB6AC" w:rsidR="00E2297F" w:rsidRPr="006A77F7" w:rsidRDefault="00E2297F" w:rsidP="00E2297F">
            <w:pPr>
              <w:pStyle w:val="TAC"/>
            </w:pPr>
            <w:r w:rsidRPr="006A77F7">
              <w:t>DC_71A_n2A</w:t>
            </w:r>
          </w:p>
        </w:tc>
        <w:tc>
          <w:tcPr>
            <w:tcW w:w="3052" w:type="dxa"/>
            <w:shd w:val="clear" w:color="auto" w:fill="auto"/>
            <w:tcMar>
              <w:left w:w="45" w:type="dxa"/>
              <w:right w:w="45" w:type="dxa"/>
            </w:tcMar>
            <w:vAlign w:val="center"/>
          </w:tcPr>
          <w:p w14:paraId="440A8431" w14:textId="6412ED8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52F366C" w14:textId="3F6999F6" w:rsidR="00E2297F" w:rsidRPr="006A77F7" w:rsidRDefault="00BF684D" w:rsidP="00E2297F">
            <w:pPr>
              <w:pStyle w:val="TAC"/>
            </w:pPr>
            <w:r w:rsidRPr="00BF684D">
              <w:t xml:space="preserve">n2 </w:t>
            </w:r>
            <w:r w:rsidR="00E2297F" w:rsidRPr="006A77F7">
              <w:t>(</w:t>
            </w:r>
            <w:r w:rsidRPr="00BF684D">
              <w:t>HD3</w:t>
            </w:r>
            <w:r w:rsidR="00E2297F" w:rsidRPr="006A77F7">
              <w:t>)</w:t>
            </w:r>
            <w:r w:rsidR="00F94051" w:rsidRPr="00F94051">
              <w:t>,</w:t>
            </w:r>
          </w:p>
          <w:p w14:paraId="627E2A6F" w14:textId="51445BA4" w:rsidR="00E2297F" w:rsidRPr="006A77F7" w:rsidRDefault="00BF684D" w:rsidP="00E2297F">
            <w:pPr>
              <w:pStyle w:val="TAC"/>
            </w:pPr>
            <w:r w:rsidRPr="00BF684D">
              <w:t>71 (HM|3*fB71DL-1*fB2|)</w:t>
            </w:r>
          </w:p>
        </w:tc>
        <w:tc>
          <w:tcPr>
            <w:tcW w:w="1381" w:type="dxa"/>
            <w:shd w:val="clear" w:color="auto" w:fill="auto"/>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6D336821" w14:textId="59DE91EC" w:rsidR="00E2297F" w:rsidRPr="006A77F7" w:rsidRDefault="00E2297F" w:rsidP="00E2297F">
            <w:pPr>
              <w:pStyle w:val="TAC"/>
            </w:pPr>
            <w:r w:rsidRPr="006A77F7">
              <w:t>HD</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3052" w:type="dxa"/>
            <w:shd w:val="clear" w:color="auto" w:fill="auto"/>
            <w:tcMar>
              <w:left w:w="45" w:type="dxa"/>
              <w:right w:w="45" w:type="dxa"/>
            </w:tcMar>
            <w:vAlign w:val="center"/>
          </w:tcPr>
          <w:p w14:paraId="27A0A7A5" w14:textId="467C8449" w:rsidR="00E2297F" w:rsidRPr="006A77F7" w:rsidRDefault="00E2297F" w:rsidP="00E2297F">
            <w:pPr>
              <w:pStyle w:val="TAC"/>
            </w:pPr>
            <w:r w:rsidRPr="006A77F7">
              <w:t>RAN5#</w:t>
            </w:r>
            <w:r w:rsidR="00BF684D" w:rsidRPr="00BF684D">
              <w:t>107</w:t>
            </w:r>
          </w:p>
        </w:tc>
      </w:tr>
      <w:tr w:rsidR="00E2297F" w:rsidRPr="006A77F7" w14:paraId="0C8140F2" w14:textId="77777777" w:rsidTr="008C05F3">
        <w:tc>
          <w:tcPr>
            <w:tcW w:w="1606" w:type="dxa"/>
            <w:shd w:val="clear" w:color="auto" w:fill="auto"/>
            <w:tcMar>
              <w:left w:w="45" w:type="dxa"/>
              <w:right w:w="45" w:type="dxa"/>
            </w:tcMar>
            <w:vAlign w:val="center"/>
          </w:tcPr>
          <w:p w14:paraId="4C65B61D" w14:textId="553FF7F2" w:rsidR="00E2297F" w:rsidRPr="006A77F7" w:rsidRDefault="00E2297F" w:rsidP="00E2297F">
            <w:pPr>
              <w:pStyle w:val="TAC"/>
            </w:pPr>
            <w:r w:rsidRPr="006A77F7">
              <w:t>DC_71A_n66A</w:t>
            </w:r>
          </w:p>
        </w:tc>
        <w:tc>
          <w:tcPr>
            <w:tcW w:w="3052" w:type="dxa"/>
            <w:shd w:val="clear" w:color="auto" w:fill="auto"/>
            <w:tcMar>
              <w:left w:w="45" w:type="dxa"/>
              <w:right w:w="45" w:type="dxa"/>
            </w:tcMar>
            <w:vAlign w:val="center"/>
          </w:tcPr>
          <w:p w14:paraId="75085BC3" w14:textId="1217D37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CB530E3" w14:textId="37171EF8" w:rsidR="00E2297F" w:rsidRPr="006A77F7" w:rsidRDefault="00E2297F" w:rsidP="00E2297F">
            <w:pPr>
              <w:pStyle w:val="TAC"/>
            </w:pPr>
            <w:r w:rsidRPr="006A77F7">
              <w:t>n66 (IMD4)</w:t>
            </w:r>
          </w:p>
        </w:tc>
        <w:tc>
          <w:tcPr>
            <w:tcW w:w="1381" w:type="dxa"/>
            <w:shd w:val="clear" w:color="auto" w:fill="auto"/>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UEs supporting UE capability </w:t>
            </w:r>
            <w:proofErr w:type="spellStart"/>
            <w:r w:rsidRPr="006A77F7">
              <w:rPr>
                <w:i/>
              </w:rPr>
              <w:t>singleUL</w:t>
            </w:r>
            <w:proofErr w:type="spellEnd"/>
            <w:r w:rsidRPr="006A77F7">
              <w:rPr>
                <w:i/>
              </w:rPr>
              <w:t>-Transmission.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r>
            <w:r w:rsidRPr="006A77F7">
              <w:lastRenderedPageBreak/>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shd w:val="clear" w:color="auto" w:fill="auto"/>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shd w:val="clear" w:color="auto" w:fill="auto"/>
          </w:tcPr>
          <w:p w14:paraId="459284C2" w14:textId="77777777" w:rsidR="004B2214" w:rsidRPr="006A77F7" w:rsidRDefault="004B2214" w:rsidP="002E5133">
            <w:pPr>
              <w:pStyle w:val="TAH"/>
            </w:pPr>
            <w:proofErr w:type="spellStart"/>
            <w:r w:rsidRPr="006A77F7">
              <w:t>Refsens</w:t>
            </w:r>
            <w:proofErr w:type="spellEnd"/>
            <w:r w:rsidRPr="006A77F7">
              <w:t xml:space="preserve"> exception, victim band</w:t>
            </w:r>
          </w:p>
        </w:tc>
        <w:tc>
          <w:tcPr>
            <w:tcW w:w="1483" w:type="dxa"/>
            <w:shd w:val="clear" w:color="auto" w:fill="auto"/>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shd w:val="clear" w:color="auto" w:fill="auto"/>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shd w:val="clear" w:color="auto" w:fill="auto"/>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shd w:val="clear" w:color="auto" w:fill="auto"/>
            <w:vAlign w:val="bottom"/>
          </w:tcPr>
          <w:p w14:paraId="7F454872" w14:textId="77777777" w:rsidR="003874DD" w:rsidRPr="006A77F7" w:rsidRDefault="003874DD" w:rsidP="003874DD">
            <w:pPr>
              <w:pStyle w:val="TAC"/>
            </w:pPr>
            <w:r w:rsidRPr="006A77F7">
              <w:t>N/A</w:t>
            </w:r>
          </w:p>
        </w:tc>
        <w:tc>
          <w:tcPr>
            <w:tcW w:w="1483" w:type="dxa"/>
            <w:shd w:val="clear" w:color="auto" w:fill="auto"/>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shd w:val="clear" w:color="auto" w:fill="auto"/>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shd w:val="clear" w:color="auto" w:fill="auto"/>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shd w:val="clear" w:color="auto" w:fill="auto"/>
            <w:vAlign w:val="bottom"/>
          </w:tcPr>
          <w:p w14:paraId="7B4BEDB9" w14:textId="77777777" w:rsidR="003874DD" w:rsidRPr="006A77F7" w:rsidRDefault="003874DD" w:rsidP="003874DD">
            <w:pPr>
              <w:pStyle w:val="TAC"/>
            </w:pPr>
            <w:r w:rsidRPr="006A77F7">
              <w:t>N/A</w:t>
            </w:r>
          </w:p>
        </w:tc>
        <w:tc>
          <w:tcPr>
            <w:tcW w:w="1483" w:type="dxa"/>
            <w:shd w:val="clear" w:color="auto" w:fill="auto"/>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shd w:val="clear" w:color="auto" w:fill="auto"/>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shd w:val="clear" w:color="auto" w:fill="auto"/>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shd w:val="clear" w:color="auto" w:fill="auto"/>
            <w:vAlign w:val="bottom"/>
          </w:tcPr>
          <w:p w14:paraId="7A534A65" w14:textId="77777777" w:rsidR="003874DD" w:rsidRPr="006A77F7" w:rsidRDefault="003874DD" w:rsidP="003874DD">
            <w:pPr>
              <w:pStyle w:val="TAC"/>
            </w:pPr>
            <w:r w:rsidRPr="006A77F7">
              <w:t>N/A</w:t>
            </w:r>
          </w:p>
        </w:tc>
        <w:tc>
          <w:tcPr>
            <w:tcW w:w="1483" w:type="dxa"/>
            <w:shd w:val="clear" w:color="auto" w:fill="auto"/>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shd w:val="clear" w:color="auto" w:fill="auto"/>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shd w:val="clear" w:color="auto" w:fill="auto"/>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shd w:val="clear" w:color="auto" w:fill="auto"/>
            <w:vAlign w:val="bottom"/>
          </w:tcPr>
          <w:p w14:paraId="620731FA" w14:textId="77777777" w:rsidR="003874DD" w:rsidRPr="006A77F7" w:rsidRDefault="003874DD" w:rsidP="003874DD">
            <w:pPr>
              <w:pStyle w:val="TAC"/>
            </w:pPr>
            <w:r w:rsidRPr="006A77F7">
              <w:t>N/A</w:t>
            </w:r>
          </w:p>
        </w:tc>
        <w:tc>
          <w:tcPr>
            <w:tcW w:w="1483" w:type="dxa"/>
            <w:shd w:val="clear" w:color="auto" w:fill="auto"/>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shd w:val="clear" w:color="auto" w:fill="auto"/>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proofErr w:type="spellStart"/>
            <w:r w:rsidRPr="006A77F7">
              <w:t>DC_XA</w:t>
            </w:r>
            <w:r w:rsidR="003874DD" w:rsidRPr="006A77F7">
              <w:t>_</w:t>
            </w:r>
            <w:r w:rsidRPr="006A77F7">
              <w:t>nYC</w:t>
            </w:r>
            <w:proofErr w:type="spellEnd"/>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shd w:val="clear" w:color="auto" w:fill="auto"/>
            <w:vAlign w:val="center"/>
          </w:tcPr>
          <w:p w14:paraId="5D4993BC" w14:textId="06E62E84" w:rsidR="00695DAD" w:rsidRPr="006A77F7" w:rsidRDefault="00695DAD" w:rsidP="0033227D">
            <w:pPr>
              <w:pStyle w:val="TAC"/>
            </w:pPr>
            <w:r w:rsidRPr="006A77F7">
              <w:rPr>
                <w:rFonts w:eastAsia="SimSun"/>
                <w:lang w:eastAsia="zh-CN"/>
              </w:rPr>
              <w:t>Yes</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shd w:val="clear" w:color="auto" w:fill="auto"/>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shd w:val="clear" w:color="auto" w:fill="auto"/>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shd w:val="clear" w:color="auto" w:fill="auto"/>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proofErr w:type="spellStart"/>
            <w:r w:rsidRPr="006A77F7">
              <w:t>DC_XA_nY</w:t>
            </w:r>
            <w:proofErr w:type="spellEnd"/>
            <w:r w:rsidRPr="006A77F7">
              <w:t>(2A)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shd w:val="clear" w:color="auto" w:fill="auto"/>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shd w:val="clear" w:color="auto" w:fill="auto"/>
            <w:vAlign w:val="center"/>
          </w:tcPr>
          <w:p w14:paraId="2EDDD764" w14:textId="77777777" w:rsidR="00695DAD" w:rsidRPr="006A77F7" w:rsidRDefault="00695DAD" w:rsidP="00695DAD">
            <w:pPr>
              <w:pStyle w:val="TAL"/>
            </w:pPr>
          </w:p>
        </w:tc>
        <w:tc>
          <w:tcPr>
            <w:tcW w:w="1483" w:type="dxa"/>
            <w:shd w:val="clear" w:color="auto" w:fill="auto"/>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shd w:val="clear" w:color="auto" w:fill="auto"/>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8" w:name="_Hlk54685506"/>
            <w:proofErr w:type="spellStart"/>
            <w:r w:rsidRPr="006A77F7">
              <w:t>DC_XA_nYA-nZA</w:t>
            </w:r>
            <w:bookmarkEnd w:id="398"/>
            <w:proofErr w:type="spellEnd"/>
          </w:p>
        </w:tc>
      </w:tr>
      <w:tr w:rsidR="00DE128B" w:rsidRPr="006A77F7" w14:paraId="573BD5E2" w14:textId="77777777" w:rsidTr="00F363DE">
        <w:tc>
          <w:tcPr>
            <w:tcW w:w="1765" w:type="dxa"/>
            <w:tcBorders>
              <w:top w:val="nil"/>
              <w:bottom w:val="nil"/>
            </w:tcBorders>
            <w:vAlign w:val="center"/>
          </w:tcPr>
          <w:p w14:paraId="18630757" w14:textId="2285CB7B" w:rsidR="00DE128B" w:rsidRPr="006A77F7" w:rsidRDefault="00DE128B" w:rsidP="00DE128B">
            <w:pPr>
              <w:pStyle w:val="TAC"/>
            </w:pPr>
            <w:r w:rsidRPr="00843995">
              <w:rPr>
                <w:rFonts w:eastAsia="Malgun Gothic"/>
                <w:lang w:eastAsia="ko-KR"/>
              </w:rPr>
              <w:t>DC_1A_n3A-n78A</w:t>
            </w:r>
          </w:p>
        </w:tc>
        <w:tc>
          <w:tcPr>
            <w:tcW w:w="1772" w:type="dxa"/>
            <w:shd w:val="clear" w:color="auto" w:fill="auto"/>
            <w:vAlign w:val="center"/>
          </w:tcPr>
          <w:p w14:paraId="2A1D611C" w14:textId="01DBF758" w:rsidR="00DE128B" w:rsidRPr="006A77F7" w:rsidRDefault="00DE128B" w:rsidP="00DE128B">
            <w:pPr>
              <w:pStyle w:val="TAC"/>
            </w:pPr>
            <w:r>
              <w:rPr>
                <w:rFonts w:hint="eastAsia"/>
                <w:lang w:eastAsia="zh-CN"/>
              </w:rPr>
              <w:t>Y</w:t>
            </w:r>
            <w:r>
              <w:rPr>
                <w:lang w:eastAsia="zh-CN"/>
              </w:rPr>
              <w:t>es</w:t>
            </w:r>
          </w:p>
        </w:tc>
        <w:tc>
          <w:tcPr>
            <w:tcW w:w="1481" w:type="dxa"/>
            <w:vAlign w:val="center"/>
          </w:tcPr>
          <w:p w14:paraId="4423341B" w14:textId="6EAC8D49" w:rsidR="00DE128B" w:rsidRPr="006A77F7" w:rsidRDefault="00DE128B" w:rsidP="00DE128B">
            <w:pPr>
              <w:pStyle w:val="TAC"/>
              <w:rPr>
                <w:rFonts w:eastAsia="Malgun Gothic"/>
                <w:lang w:eastAsia="ko-KR"/>
              </w:rPr>
            </w:pPr>
            <w:r>
              <w:t>DC_1A_n3A</w:t>
            </w:r>
          </w:p>
        </w:tc>
        <w:tc>
          <w:tcPr>
            <w:tcW w:w="1539" w:type="dxa"/>
            <w:shd w:val="clear" w:color="auto" w:fill="auto"/>
            <w:vAlign w:val="center"/>
          </w:tcPr>
          <w:p w14:paraId="1592CDD9" w14:textId="6CB50AB4" w:rsidR="00DE128B" w:rsidRPr="006A77F7" w:rsidRDefault="00DE128B" w:rsidP="00DE128B">
            <w:pPr>
              <w:pStyle w:val="TAC"/>
            </w:pPr>
            <w:r>
              <w:t>n78 (3 band IMD2</w:t>
            </w:r>
            <w:r w:rsidRPr="006A77F7">
              <w:t>)</w:t>
            </w:r>
          </w:p>
        </w:tc>
        <w:tc>
          <w:tcPr>
            <w:tcW w:w="1483" w:type="dxa"/>
            <w:shd w:val="clear" w:color="auto" w:fill="auto"/>
            <w:vAlign w:val="center"/>
          </w:tcPr>
          <w:p w14:paraId="3BEFAFBC" w14:textId="78687C6B" w:rsidR="00DE128B" w:rsidRPr="006A77F7" w:rsidRDefault="00DE128B" w:rsidP="00DE128B">
            <w:pPr>
              <w:pStyle w:val="TAC"/>
            </w:pPr>
            <w:r w:rsidRPr="006A77F7">
              <w:t>NE, IMD</w:t>
            </w:r>
          </w:p>
        </w:tc>
        <w:tc>
          <w:tcPr>
            <w:tcW w:w="1465" w:type="dxa"/>
            <w:vAlign w:val="center"/>
          </w:tcPr>
          <w:p w14:paraId="75359815" w14:textId="77777777" w:rsidR="00DE128B" w:rsidRPr="006A77F7" w:rsidRDefault="00DE128B" w:rsidP="00DE128B">
            <w:pPr>
              <w:pStyle w:val="TAC"/>
            </w:pPr>
          </w:p>
        </w:tc>
        <w:tc>
          <w:tcPr>
            <w:tcW w:w="1271" w:type="dxa"/>
            <w:shd w:val="clear" w:color="auto" w:fill="auto"/>
            <w:vAlign w:val="center"/>
          </w:tcPr>
          <w:p w14:paraId="24186733" w14:textId="5B7A1DC4" w:rsidR="00DE128B" w:rsidRPr="006A77F7" w:rsidRDefault="00DE128B" w:rsidP="00DE128B">
            <w:pPr>
              <w:pStyle w:val="TAC"/>
            </w:pPr>
            <w:r w:rsidRPr="006A77F7">
              <w:rPr>
                <w:lang w:eastAsia="ja-JP"/>
              </w:rPr>
              <w:t>RAN5#</w:t>
            </w:r>
            <w:r>
              <w:rPr>
                <w:lang w:eastAsia="ja-JP"/>
              </w:rPr>
              <w:t>107</w:t>
            </w:r>
          </w:p>
        </w:tc>
      </w:tr>
      <w:tr w:rsidR="00DE128B" w:rsidRPr="006A77F7" w14:paraId="2DDAE35B" w14:textId="77777777" w:rsidTr="003A0531">
        <w:tc>
          <w:tcPr>
            <w:tcW w:w="1765" w:type="dxa"/>
            <w:tcBorders>
              <w:top w:val="nil"/>
            </w:tcBorders>
            <w:vAlign w:val="center"/>
          </w:tcPr>
          <w:p w14:paraId="719283C2" w14:textId="77777777" w:rsidR="00DE128B" w:rsidRPr="006A77F7" w:rsidRDefault="00DE128B" w:rsidP="00DE128B">
            <w:pPr>
              <w:pStyle w:val="TAC"/>
            </w:pPr>
          </w:p>
        </w:tc>
        <w:tc>
          <w:tcPr>
            <w:tcW w:w="1772" w:type="dxa"/>
            <w:shd w:val="clear" w:color="auto" w:fill="auto"/>
            <w:vAlign w:val="center"/>
          </w:tcPr>
          <w:p w14:paraId="1CD59706" w14:textId="76D4BCA5" w:rsidR="00DE128B" w:rsidRPr="006A77F7" w:rsidRDefault="00DE128B" w:rsidP="00DE128B">
            <w:pPr>
              <w:pStyle w:val="TAC"/>
            </w:pPr>
            <w:r>
              <w:rPr>
                <w:rFonts w:hint="eastAsia"/>
                <w:lang w:eastAsia="zh-CN"/>
              </w:rPr>
              <w:t>N</w:t>
            </w:r>
            <w:r>
              <w:rPr>
                <w:lang w:eastAsia="zh-CN"/>
              </w:rPr>
              <w:t>o</w:t>
            </w:r>
          </w:p>
        </w:tc>
        <w:tc>
          <w:tcPr>
            <w:tcW w:w="1481" w:type="dxa"/>
            <w:vAlign w:val="center"/>
          </w:tcPr>
          <w:p w14:paraId="490F8A3C" w14:textId="5A55FAFA" w:rsidR="00DE128B" w:rsidRPr="006A77F7" w:rsidRDefault="00DE128B" w:rsidP="00DE128B">
            <w:pPr>
              <w:pStyle w:val="TAC"/>
              <w:rPr>
                <w:rFonts w:eastAsia="Malgun Gothic"/>
                <w:lang w:eastAsia="ko-KR"/>
              </w:rPr>
            </w:pPr>
            <w:r>
              <w:rPr>
                <w:rFonts w:hint="eastAsia"/>
                <w:lang w:eastAsia="zh-CN"/>
              </w:rPr>
              <w:t>D</w:t>
            </w:r>
            <w:r>
              <w:rPr>
                <w:lang w:eastAsia="zh-CN"/>
              </w:rPr>
              <w:t>C_1A_n78A</w:t>
            </w:r>
          </w:p>
        </w:tc>
        <w:tc>
          <w:tcPr>
            <w:tcW w:w="1539" w:type="dxa"/>
            <w:shd w:val="clear" w:color="auto" w:fill="auto"/>
            <w:vAlign w:val="center"/>
          </w:tcPr>
          <w:p w14:paraId="7436FD74" w14:textId="2F8A3E89" w:rsidR="00DE128B" w:rsidRPr="006A77F7" w:rsidRDefault="00DE128B" w:rsidP="00DE128B">
            <w:pPr>
              <w:pStyle w:val="TAC"/>
            </w:pPr>
            <w:r>
              <w:t>n3 (3 band IMD2</w:t>
            </w:r>
            <w:r w:rsidRPr="006A77F7">
              <w:t>)</w:t>
            </w:r>
          </w:p>
        </w:tc>
        <w:tc>
          <w:tcPr>
            <w:tcW w:w="1483" w:type="dxa"/>
            <w:shd w:val="clear" w:color="auto" w:fill="auto"/>
            <w:vAlign w:val="center"/>
          </w:tcPr>
          <w:p w14:paraId="7CA64D4A" w14:textId="658DCEF5" w:rsidR="00DE128B" w:rsidRPr="006A77F7" w:rsidRDefault="00DE128B" w:rsidP="00DE128B">
            <w:pPr>
              <w:pStyle w:val="TAC"/>
            </w:pPr>
            <w:r w:rsidRPr="006A77F7">
              <w:t>NE, IMD</w:t>
            </w:r>
          </w:p>
        </w:tc>
        <w:tc>
          <w:tcPr>
            <w:tcW w:w="1465" w:type="dxa"/>
            <w:vAlign w:val="center"/>
          </w:tcPr>
          <w:p w14:paraId="12EFFD5B" w14:textId="77777777" w:rsidR="00DE128B" w:rsidRPr="006A77F7" w:rsidRDefault="00DE128B" w:rsidP="00DE128B">
            <w:pPr>
              <w:pStyle w:val="TAC"/>
            </w:pPr>
          </w:p>
        </w:tc>
        <w:tc>
          <w:tcPr>
            <w:tcW w:w="1271" w:type="dxa"/>
            <w:shd w:val="clear" w:color="auto" w:fill="auto"/>
            <w:vAlign w:val="center"/>
          </w:tcPr>
          <w:p w14:paraId="1BD74E13" w14:textId="0C4967E5" w:rsidR="00DE128B" w:rsidRPr="006A77F7" w:rsidRDefault="00DE128B" w:rsidP="00DE128B">
            <w:pPr>
              <w:pStyle w:val="TAC"/>
            </w:pPr>
            <w:r w:rsidRPr="006A77F7">
              <w:rPr>
                <w:lang w:eastAsia="ja-JP"/>
              </w:rPr>
              <w:t>RAN5#</w:t>
            </w:r>
            <w:r>
              <w:rPr>
                <w:lang w:eastAsia="ja-JP"/>
              </w:rPr>
              <w:t>107</w:t>
            </w:r>
          </w:p>
        </w:tc>
      </w:tr>
      <w:tr w:rsidR="00DE128B" w:rsidRPr="006A77F7" w14:paraId="31ADF9DA" w14:textId="77777777" w:rsidTr="00F363DE">
        <w:tc>
          <w:tcPr>
            <w:tcW w:w="1765" w:type="dxa"/>
            <w:tcBorders>
              <w:top w:val="nil"/>
              <w:bottom w:val="nil"/>
            </w:tcBorders>
            <w:vAlign w:val="center"/>
          </w:tcPr>
          <w:p w14:paraId="1F894552" w14:textId="793A5DFE" w:rsidR="00DE128B" w:rsidRPr="006A77F7" w:rsidRDefault="00DE128B" w:rsidP="00DE128B">
            <w:pPr>
              <w:pStyle w:val="TAC"/>
            </w:pPr>
            <w:r w:rsidRPr="006A77F7">
              <w:rPr>
                <w:rFonts w:eastAsia="Malgun Gothic"/>
                <w:lang w:eastAsia="ko-KR"/>
              </w:rPr>
              <w:t>DC_1A_n28A-n78A</w:t>
            </w:r>
          </w:p>
        </w:tc>
        <w:tc>
          <w:tcPr>
            <w:tcW w:w="1772" w:type="dxa"/>
            <w:shd w:val="clear" w:color="auto" w:fill="auto"/>
            <w:vAlign w:val="center"/>
          </w:tcPr>
          <w:p w14:paraId="70352843" w14:textId="4F34D13C" w:rsidR="00DE128B" w:rsidRPr="006A77F7" w:rsidRDefault="00DE128B" w:rsidP="00DE128B">
            <w:pPr>
              <w:pStyle w:val="TAC"/>
            </w:pPr>
            <w:r w:rsidRPr="006A77F7">
              <w:t>No</w:t>
            </w:r>
          </w:p>
        </w:tc>
        <w:tc>
          <w:tcPr>
            <w:tcW w:w="1481" w:type="dxa"/>
            <w:vAlign w:val="center"/>
          </w:tcPr>
          <w:p w14:paraId="42568B80" w14:textId="384BBD4B" w:rsidR="00DE128B" w:rsidRPr="006A77F7" w:rsidRDefault="00DE128B" w:rsidP="00DE128B">
            <w:pPr>
              <w:pStyle w:val="TAC"/>
              <w:rPr>
                <w:rFonts w:eastAsia="Malgun Gothic"/>
                <w:lang w:eastAsia="ko-KR"/>
              </w:rPr>
            </w:pPr>
            <w:r w:rsidRPr="006A77F7">
              <w:t>DC_1A_n28A</w:t>
            </w:r>
          </w:p>
        </w:tc>
        <w:tc>
          <w:tcPr>
            <w:tcW w:w="1539" w:type="dxa"/>
            <w:shd w:val="clear" w:color="auto" w:fill="auto"/>
            <w:vAlign w:val="center"/>
          </w:tcPr>
          <w:p w14:paraId="0D327C67" w14:textId="4CA9BF8F" w:rsidR="00DE128B" w:rsidRPr="006A77F7" w:rsidRDefault="00DE128B" w:rsidP="00DE128B">
            <w:pPr>
              <w:pStyle w:val="TAC"/>
            </w:pPr>
            <w:r w:rsidRPr="006A77F7">
              <w:t>n78 (3 band IMD3)</w:t>
            </w:r>
          </w:p>
        </w:tc>
        <w:tc>
          <w:tcPr>
            <w:tcW w:w="1483" w:type="dxa"/>
            <w:shd w:val="clear" w:color="auto" w:fill="auto"/>
            <w:vAlign w:val="center"/>
          </w:tcPr>
          <w:p w14:paraId="64DB3928" w14:textId="2726BE92" w:rsidR="00DE128B" w:rsidRPr="006A77F7" w:rsidRDefault="00DE128B" w:rsidP="00DE128B">
            <w:pPr>
              <w:pStyle w:val="TAC"/>
            </w:pPr>
            <w:r w:rsidRPr="006A77F7">
              <w:t>NE, IMD</w:t>
            </w:r>
          </w:p>
        </w:tc>
        <w:tc>
          <w:tcPr>
            <w:tcW w:w="1465" w:type="dxa"/>
            <w:vAlign w:val="center"/>
          </w:tcPr>
          <w:p w14:paraId="492CA725" w14:textId="77777777" w:rsidR="00DE128B" w:rsidRPr="006A77F7" w:rsidRDefault="00DE128B" w:rsidP="00DE128B">
            <w:pPr>
              <w:pStyle w:val="TAC"/>
            </w:pPr>
          </w:p>
        </w:tc>
        <w:tc>
          <w:tcPr>
            <w:tcW w:w="1271" w:type="dxa"/>
            <w:shd w:val="clear" w:color="auto" w:fill="auto"/>
            <w:vAlign w:val="center"/>
          </w:tcPr>
          <w:p w14:paraId="51151AB2" w14:textId="1469B6EA" w:rsidR="00DE128B" w:rsidRPr="006A77F7" w:rsidRDefault="00DE128B" w:rsidP="00DE128B">
            <w:pPr>
              <w:pStyle w:val="TAC"/>
            </w:pPr>
            <w:r w:rsidRPr="006A77F7">
              <w:t>RAN5#92-e</w:t>
            </w:r>
          </w:p>
        </w:tc>
      </w:tr>
      <w:tr w:rsidR="00DE128B" w:rsidRPr="006A77F7" w14:paraId="2FB80BB1" w14:textId="77777777" w:rsidTr="003A0531">
        <w:tc>
          <w:tcPr>
            <w:tcW w:w="1765" w:type="dxa"/>
            <w:tcBorders>
              <w:top w:val="nil"/>
            </w:tcBorders>
            <w:vAlign w:val="center"/>
          </w:tcPr>
          <w:p w14:paraId="31A9EAFA" w14:textId="77777777" w:rsidR="00DE128B" w:rsidRPr="006A77F7" w:rsidRDefault="00DE128B" w:rsidP="00DE128B">
            <w:pPr>
              <w:pStyle w:val="TAC"/>
            </w:pPr>
          </w:p>
        </w:tc>
        <w:tc>
          <w:tcPr>
            <w:tcW w:w="1772" w:type="dxa"/>
            <w:shd w:val="clear" w:color="auto" w:fill="auto"/>
            <w:vAlign w:val="center"/>
          </w:tcPr>
          <w:p w14:paraId="5EA83BBB" w14:textId="369AFA9D" w:rsidR="00DE128B" w:rsidRPr="006A77F7" w:rsidRDefault="00DE128B" w:rsidP="00DE128B">
            <w:pPr>
              <w:pStyle w:val="TAC"/>
            </w:pPr>
            <w:r w:rsidRPr="006A77F7">
              <w:t>No</w:t>
            </w:r>
          </w:p>
        </w:tc>
        <w:tc>
          <w:tcPr>
            <w:tcW w:w="1481" w:type="dxa"/>
            <w:vAlign w:val="center"/>
          </w:tcPr>
          <w:p w14:paraId="770856A3" w14:textId="728D1713" w:rsidR="00DE128B" w:rsidRPr="006A77F7" w:rsidRDefault="00DE128B" w:rsidP="00DE128B">
            <w:pPr>
              <w:pStyle w:val="TAC"/>
              <w:rPr>
                <w:rFonts w:eastAsia="Malgun Gothic"/>
                <w:lang w:eastAsia="ko-KR"/>
              </w:rPr>
            </w:pPr>
            <w:r w:rsidRPr="006A77F7">
              <w:rPr>
                <w:rFonts w:eastAsia="Malgun Gothic"/>
                <w:lang w:eastAsia="ko-KR"/>
              </w:rPr>
              <w:t>DC_1A_n78A</w:t>
            </w:r>
          </w:p>
        </w:tc>
        <w:tc>
          <w:tcPr>
            <w:tcW w:w="1539" w:type="dxa"/>
            <w:shd w:val="clear" w:color="auto" w:fill="auto"/>
            <w:vAlign w:val="center"/>
          </w:tcPr>
          <w:p w14:paraId="15F0A606" w14:textId="29BB1D07" w:rsidR="00DE128B" w:rsidRPr="006A77F7" w:rsidRDefault="00DE128B" w:rsidP="00DE128B">
            <w:pPr>
              <w:pStyle w:val="TAC"/>
            </w:pPr>
            <w:r w:rsidRPr="006A77F7">
              <w:t>n28 (3 band IMD5)</w:t>
            </w:r>
          </w:p>
        </w:tc>
        <w:tc>
          <w:tcPr>
            <w:tcW w:w="1483" w:type="dxa"/>
            <w:shd w:val="clear" w:color="auto" w:fill="auto"/>
            <w:vAlign w:val="center"/>
          </w:tcPr>
          <w:p w14:paraId="4C1E02EE" w14:textId="0A556964" w:rsidR="00DE128B" w:rsidRPr="006A77F7" w:rsidRDefault="00DE128B" w:rsidP="00DE128B">
            <w:pPr>
              <w:pStyle w:val="TAC"/>
            </w:pPr>
            <w:r w:rsidRPr="006A77F7">
              <w:t xml:space="preserve">NE, </w:t>
            </w:r>
            <w:r w:rsidRPr="006A77F7">
              <w:rPr>
                <w:lang w:eastAsia="zh-CN"/>
              </w:rPr>
              <w:t>IMD</w:t>
            </w:r>
          </w:p>
        </w:tc>
        <w:tc>
          <w:tcPr>
            <w:tcW w:w="1465" w:type="dxa"/>
            <w:vAlign w:val="center"/>
          </w:tcPr>
          <w:p w14:paraId="36633AA1" w14:textId="77777777" w:rsidR="00DE128B" w:rsidRPr="006A77F7" w:rsidRDefault="00DE128B" w:rsidP="00DE128B">
            <w:pPr>
              <w:pStyle w:val="TAC"/>
            </w:pPr>
          </w:p>
        </w:tc>
        <w:tc>
          <w:tcPr>
            <w:tcW w:w="1271" w:type="dxa"/>
            <w:shd w:val="clear" w:color="auto" w:fill="auto"/>
            <w:vAlign w:val="center"/>
          </w:tcPr>
          <w:p w14:paraId="17CD07FC" w14:textId="09B8DEA0" w:rsidR="00DE128B" w:rsidRPr="006A77F7" w:rsidRDefault="00DE128B" w:rsidP="00DE128B">
            <w:pPr>
              <w:pStyle w:val="TAC"/>
            </w:pPr>
            <w:r w:rsidRPr="006A77F7">
              <w:t>RAN5#92-e</w:t>
            </w:r>
          </w:p>
        </w:tc>
      </w:tr>
      <w:tr w:rsidR="00DE128B" w:rsidRPr="006A77F7" w14:paraId="4DFF05E4" w14:textId="77777777" w:rsidTr="00DC07B7">
        <w:tc>
          <w:tcPr>
            <w:tcW w:w="1765" w:type="dxa"/>
            <w:tcBorders>
              <w:top w:val="nil"/>
              <w:bottom w:val="nil"/>
            </w:tcBorders>
            <w:vAlign w:val="center"/>
          </w:tcPr>
          <w:p w14:paraId="57A32579" w14:textId="7AFDC6F2" w:rsidR="00DE128B" w:rsidRPr="006A77F7" w:rsidRDefault="00DE128B" w:rsidP="00DE128B">
            <w:pPr>
              <w:pStyle w:val="TAC"/>
            </w:pPr>
            <w:r w:rsidRPr="006A77F7">
              <w:rPr>
                <w:rFonts w:eastAsia="Malgun Gothic"/>
                <w:lang w:eastAsia="ko-KR"/>
              </w:rPr>
              <w:t>DC_1A_n78A-n79A</w:t>
            </w:r>
          </w:p>
        </w:tc>
        <w:tc>
          <w:tcPr>
            <w:tcW w:w="1772" w:type="dxa"/>
            <w:shd w:val="clear" w:color="auto" w:fill="auto"/>
            <w:vAlign w:val="center"/>
          </w:tcPr>
          <w:p w14:paraId="28E18A8B" w14:textId="74C634D0" w:rsidR="00DE128B" w:rsidRPr="006A77F7" w:rsidRDefault="00DE128B" w:rsidP="00DE128B">
            <w:pPr>
              <w:pStyle w:val="TAC"/>
            </w:pPr>
            <w:r w:rsidRPr="006A77F7">
              <w:rPr>
                <w:lang w:eastAsia="ja-JP"/>
              </w:rPr>
              <w:t>No</w:t>
            </w:r>
          </w:p>
        </w:tc>
        <w:tc>
          <w:tcPr>
            <w:tcW w:w="1481" w:type="dxa"/>
            <w:vAlign w:val="center"/>
          </w:tcPr>
          <w:p w14:paraId="6F8CCC70" w14:textId="72E4F5FD" w:rsidR="00DE128B" w:rsidRPr="006A77F7" w:rsidRDefault="00DE128B" w:rsidP="00DE128B">
            <w:pPr>
              <w:pStyle w:val="TAC"/>
              <w:rPr>
                <w:rFonts w:eastAsia="Malgun Gothic"/>
                <w:lang w:eastAsia="ko-KR"/>
              </w:rPr>
            </w:pPr>
            <w:r w:rsidRPr="006A77F7">
              <w:t>DC_1A_n78A</w:t>
            </w:r>
          </w:p>
        </w:tc>
        <w:tc>
          <w:tcPr>
            <w:tcW w:w="1539" w:type="dxa"/>
            <w:shd w:val="clear" w:color="auto" w:fill="auto"/>
            <w:vAlign w:val="center"/>
          </w:tcPr>
          <w:p w14:paraId="078BCBA5" w14:textId="13D598B6" w:rsidR="00DE128B" w:rsidRPr="006A77F7" w:rsidRDefault="00DE128B" w:rsidP="00DE128B">
            <w:pPr>
              <w:pStyle w:val="TAC"/>
            </w:pPr>
            <w:r w:rsidRPr="006A77F7">
              <w:rPr>
                <w:lang w:eastAsia="ja-JP"/>
              </w:rPr>
              <w:t xml:space="preserve">n79 </w:t>
            </w:r>
            <w:r w:rsidRPr="006A77F7">
              <w:t>(3 band IMD3</w:t>
            </w:r>
            <w:r w:rsidRPr="00F94051">
              <w:t>, PC2&amp;PC3</w:t>
            </w:r>
            <w:r w:rsidRPr="006A77F7">
              <w:rPr>
                <w:lang w:eastAsia="zh-CN"/>
              </w:rPr>
              <w:t>)</w:t>
            </w:r>
          </w:p>
        </w:tc>
        <w:tc>
          <w:tcPr>
            <w:tcW w:w="1483" w:type="dxa"/>
            <w:shd w:val="clear" w:color="auto" w:fill="auto"/>
            <w:vAlign w:val="center"/>
          </w:tcPr>
          <w:p w14:paraId="19101C3C" w14:textId="45C5031A" w:rsidR="00DE128B" w:rsidRPr="006A77F7" w:rsidRDefault="00DE128B" w:rsidP="00DE128B">
            <w:pPr>
              <w:pStyle w:val="TAC"/>
              <w:rPr>
                <w:lang w:eastAsia="ja-JP"/>
              </w:rPr>
            </w:pPr>
            <w:r w:rsidRPr="006A77F7">
              <w:rPr>
                <w:lang w:eastAsia="ja-JP"/>
              </w:rPr>
              <w:t>IMD</w:t>
            </w:r>
          </w:p>
        </w:tc>
        <w:tc>
          <w:tcPr>
            <w:tcW w:w="1465" w:type="dxa"/>
            <w:vAlign w:val="center"/>
          </w:tcPr>
          <w:p w14:paraId="1A17F27B" w14:textId="77777777" w:rsidR="00DE128B" w:rsidRPr="006A77F7" w:rsidRDefault="00DE128B" w:rsidP="00DE128B">
            <w:pPr>
              <w:pStyle w:val="TAC"/>
            </w:pPr>
          </w:p>
        </w:tc>
        <w:tc>
          <w:tcPr>
            <w:tcW w:w="1271" w:type="dxa"/>
            <w:shd w:val="clear" w:color="auto" w:fill="auto"/>
            <w:vAlign w:val="center"/>
          </w:tcPr>
          <w:p w14:paraId="23BE1381" w14:textId="37412E70" w:rsidR="00DE128B" w:rsidRPr="006A77F7" w:rsidRDefault="00DE128B" w:rsidP="00DE128B">
            <w:pPr>
              <w:pStyle w:val="TAC"/>
            </w:pPr>
            <w:r w:rsidRPr="006A77F7">
              <w:rPr>
                <w:lang w:eastAsia="ja-JP"/>
              </w:rPr>
              <w:t>RAN5#103</w:t>
            </w:r>
          </w:p>
        </w:tc>
      </w:tr>
      <w:tr w:rsidR="00DE128B" w:rsidRPr="006A77F7" w14:paraId="32E26E53" w14:textId="77777777" w:rsidTr="003A0531">
        <w:tc>
          <w:tcPr>
            <w:tcW w:w="1765" w:type="dxa"/>
            <w:tcBorders>
              <w:top w:val="nil"/>
            </w:tcBorders>
            <w:vAlign w:val="center"/>
          </w:tcPr>
          <w:p w14:paraId="1F0F636E" w14:textId="77777777" w:rsidR="00DE128B" w:rsidRPr="006A77F7" w:rsidRDefault="00DE128B" w:rsidP="00DE128B">
            <w:pPr>
              <w:pStyle w:val="TAC"/>
            </w:pPr>
          </w:p>
        </w:tc>
        <w:tc>
          <w:tcPr>
            <w:tcW w:w="1772" w:type="dxa"/>
            <w:shd w:val="clear" w:color="auto" w:fill="auto"/>
            <w:vAlign w:val="center"/>
          </w:tcPr>
          <w:p w14:paraId="2C6647C8" w14:textId="5A9F5CDF" w:rsidR="00DE128B" w:rsidRPr="006A77F7" w:rsidRDefault="00DE128B" w:rsidP="00DE128B">
            <w:pPr>
              <w:pStyle w:val="TAC"/>
            </w:pPr>
            <w:r w:rsidRPr="006A77F7">
              <w:rPr>
                <w:lang w:eastAsia="ja-JP"/>
              </w:rPr>
              <w:t>No</w:t>
            </w:r>
          </w:p>
        </w:tc>
        <w:tc>
          <w:tcPr>
            <w:tcW w:w="1481" w:type="dxa"/>
            <w:vAlign w:val="center"/>
          </w:tcPr>
          <w:p w14:paraId="6ADC8ECF" w14:textId="2EBABD37" w:rsidR="00DE128B" w:rsidRPr="006A77F7" w:rsidRDefault="00DE128B" w:rsidP="00DE128B">
            <w:pPr>
              <w:pStyle w:val="TAC"/>
              <w:rPr>
                <w:rFonts w:eastAsia="Malgun Gothic"/>
                <w:lang w:eastAsia="ko-KR"/>
              </w:rPr>
            </w:pPr>
            <w:r w:rsidRPr="006A77F7">
              <w:t>DC_1A_n79A</w:t>
            </w:r>
          </w:p>
        </w:tc>
        <w:tc>
          <w:tcPr>
            <w:tcW w:w="1539" w:type="dxa"/>
            <w:shd w:val="clear" w:color="auto" w:fill="auto"/>
            <w:vAlign w:val="center"/>
          </w:tcPr>
          <w:p w14:paraId="2A5F7C28" w14:textId="2F1FDD2B" w:rsidR="00DE128B" w:rsidRPr="006A77F7" w:rsidRDefault="00DE128B" w:rsidP="00DE128B">
            <w:pPr>
              <w:pStyle w:val="TAC"/>
            </w:pPr>
            <w:r w:rsidRPr="006A77F7">
              <w:rPr>
                <w:lang w:eastAsia="ja-JP"/>
              </w:rPr>
              <w:t>n78</w:t>
            </w:r>
            <w:r w:rsidRPr="006A77F7">
              <w:t xml:space="preserve"> (3 band IMD5</w:t>
            </w:r>
            <w:r w:rsidRPr="00F94051">
              <w:t>, PC2&amp;PC3</w:t>
            </w:r>
            <w:r w:rsidRPr="006A77F7">
              <w:rPr>
                <w:lang w:eastAsia="zh-CN"/>
              </w:rPr>
              <w:t>)</w:t>
            </w:r>
          </w:p>
        </w:tc>
        <w:tc>
          <w:tcPr>
            <w:tcW w:w="1483" w:type="dxa"/>
            <w:shd w:val="clear" w:color="auto" w:fill="auto"/>
            <w:vAlign w:val="center"/>
          </w:tcPr>
          <w:p w14:paraId="2C2AE62C" w14:textId="28C2136F" w:rsidR="00DE128B" w:rsidRPr="006A77F7" w:rsidRDefault="00DE128B" w:rsidP="00DE128B">
            <w:pPr>
              <w:pStyle w:val="TAC"/>
            </w:pPr>
            <w:r w:rsidRPr="006A77F7">
              <w:rPr>
                <w:lang w:eastAsia="ja-JP"/>
              </w:rPr>
              <w:t>IMD</w:t>
            </w:r>
          </w:p>
        </w:tc>
        <w:tc>
          <w:tcPr>
            <w:tcW w:w="1465" w:type="dxa"/>
            <w:vAlign w:val="center"/>
          </w:tcPr>
          <w:p w14:paraId="04CCDF15" w14:textId="77777777" w:rsidR="00DE128B" w:rsidRPr="006A77F7" w:rsidRDefault="00DE128B" w:rsidP="00DE128B">
            <w:pPr>
              <w:pStyle w:val="TAC"/>
            </w:pPr>
          </w:p>
        </w:tc>
        <w:tc>
          <w:tcPr>
            <w:tcW w:w="1271" w:type="dxa"/>
            <w:shd w:val="clear" w:color="auto" w:fill="auto"/>
            <w:vAlign w:val="center"/>
          </w:tcPr>
          <w:p w14:paraId="4296EBD7" w14:textId="35DAB151" w:rsidR="00DE128B" w:rsidRPr="006A77F7" w:rsidRDefault="00DE128B" w:rsidP="00DE128B">
            <w:pPr>
              <w:pStyle w:val="TAC"/>
            </w:pPr>
            <w:r w:rsidRPr="006A77F7">
              <w:rPr>
                <w:lang w:eastAsia="ja-JP"/>
              </w:rPr>
              <w:t>RAN5#103</w:t>
            </w:r>
          </w:p>
        </w:tc>
      </w:tr>
      <w:tr w:rsidR="00DE128B" w:rsidRPr="006A77F7" w14:paraId="70379D29" w14:textId="77777777" w:rsidTr="003A0531">
        <w:tc>
          <w:tcPr>
            <w:tcW w:w="1765" w:type="dxa"/>
            <w:tcBorders>
              <w:bottom w:val="nil"/>
            </w:tcBorders>
            <w:vAlign w:val="center"/>
          </w:tcPr>
          <w:p w14:paraId="4192DA57" w14:textId="77777777" w:rsidR="00DE128B" w:rsidRPr="006A77F7" w:rsidRDefault="00DE128B" w:rsidP="00DE128B">
            <w:pPr>
              <w:pStyle w:val="TAC"/>
            </w:pPr>
            <w:r w:rsidRPr="006A77F7">
              <w:rPr>
                <w:rFonts w:eastAsia="Malgun Gothic"/>
              </w:rPr>
              <w:t>DC_3A_n28A-n78A</w:t>
            </w:r>
          </w:p>
        </w:tc>
        <w:tc>
          <w:tcPr>
            <w:tcW w:w="1772" w:type="dxa"/>
            <w:shd w:val="clear" w:color="auto" w:fill="auto"/>
            <w:vAlign w:val="center"/>
          </w:tcPr>
          <w:p w14:paraId="39CF045D" w14:textId="77777777" w:rsidR="00DE128B" w:rsidRPr="006A77F7" w:rsidRDefault="00DE128B" w:rsidP="00DE128B">
            <w:pPr>
              <w:pStyle w:val="TAC"/>
            </w:pPr>
            <w:r w:rsidRPr="006A77F7">
              <w:rPr>
                <w:lang w:eastAsia="zh-CN"/>
              </w:rPr>
              <w:t>No</w:t>
            </w:r>
          </w:p>
        </w:tc>
        <w:tc>
          <w:tcPr>
            <w:tcW w:w="1481" w:type="dxa"/>
            <w:vAlign w:val="center"/>
          </w:tcPr>
          <w:p w14:paraId="55E72592" w14:textId="77777777" w:rsidR="00DE128B" w:rsidRPr="006A77F7" w:rsidRDefault="00DE128B" w:rsidP="00DE128B">
            <w:pPr>
              <w:pStyle w:val="TAC"/>
            </w:pPr>
            <w:r w:rsidRPr="006A77F7">
              <w:rPr>
                <w:rFonts w:eastAsia="Malgun Gothic"/>
              </w:rPr>
              <w:t>DC_3A_n28A</w:t>
            </w:r>
          </w:p>
        </w:tc>
        <w:tc>
          <w:tcPr>
            <w:tcW w:w="1539" w:type="dxa"/>
            <w:shd w:val="clear" w:color="auto" w:fill="auto"/>
            <w:vAlign w:val="center"/>
          </w:tcPr>
          <w:p w14:paraId="1F993E50" w14:textId="77777777" w:rsidR="00DE128B" w:rsidRPr="006A77F7" w:rsidRDefault="00DE128B" w:rsidP="00DE128B">
            <w:pPr>
              <w:pStyle w:val="TAC"/>
            </w:pPr>
            <w:r w:rsidRPr="006A77F7">
              <w:t>n78 (3 band IMD5)</w:t>
            </w:r>
          </w:p>
        </w:tc>
        <w:tc>
          <w:tcPr>
            <w:tcW w:w="1483" w:type="dxa"/>
            <w:shd w:val="clear" w:color="auto" w:fill="auto"/>
            <w:vAlign w:val="center"/>
          </w:tcPr>
          <w:p w14:paraId="54F84898" w14:textId="38704E09" w:rsidR="00DE128B" w:rsidRPr="006A77F7" w:rsidRDefault="00DE128B" w:rsidP="00DE128B">
            <w:pPr>
              <w:pStyle w:val="TAC"/>
            </w:pPr>
            <w:r w:rsidRPr="006A77F7">
              <w:rPr>
                <w:lang w:eastAsia="zh-CN"/>
              </w:rPr>
              <w:t>NE, IMD</w:t>
            </w:r>
          </w:p>
        </w:tc>
        <w:tc>
          <w:tcPr>
            <w:tcW w:w="1465" w:type="dxa"/>
          </w:tcPr>
          <w:p w14:paraId="5405DEA3" w14:textId="77777777" w:rsidR="00DE128B" w:rsidRPr="006A77F7" w:rsidRDefault="00DE128B" w:rsidP="00DE128B">
            <w:pPr>
              <w:pStyle w:val="TAC"/>
            </w:pPr>
          </w:p>
        </w:tc>
        <w:tc>
          <w:tcPr>
            <w:tcW w:w="1271" w:type="dxa"/>
            <w:shd w:val="clear" w:color="auto" w:fill="auto"/>
            <w:vAlign w:val="center"/>
          </w:tcPr>
          <w:p w14:paraId="003AF0E1" w14:textId="6D86C4B7" w:rsidR="00DE128B" w:rsidRPr="006A77F7" w:rsidRDefault="00DE128B" w:rsidP="00DE128B">
            <w:pPr>
              <w:pStyle w:val="TAC"/>
            </w:pPr>
            <w:r w:rsidRPr="006A77F7">
              <w:t>RAN5#92-e</w:t>
            </w:r>
          </w:p>
        </w:tc>
      </w:tr>
      <w:tr w:rsidR="00DE128B" w:rsidRPr="006A77F7" w14:paraId="54183E6A" w14:textId="77777777" w:rsidTr="003A0531">
        <w:tc>
          <w:tcPr>
            <w:tcW w:w="1765" w:type="dxa"/>
            <w:tcBorders>
              <w:top w:val="nil"/>
            </w:tcBorders>
            <w:vAlign w:val="center"/>
          </w:tcPr>
          <w:p w14:paraId="20951B4B" w14:textId="77777777" w:rsidR="00DE128B" w:rsidRPr="006A77F7" w:rsidRDefault="00DE128B" w:rsidP="00DE128B">
            <w:pPr>
              <w:pStyle w:val="TAC"/>
            </w:pPr>
          </w:p>
        </w:tc>
        <w:tc>
          <w:tcPr>
            <w:tcW w:w="1772" w:type="dxa"/>
            <w:shd w:val="clear" w:color="auto" w:fill="auto"/>
            <w:vAlign w:val="center"/>
          </w:tcPr>
          <w:p w14:paraId="1344D59B" w14:textId="77777777" w:rsidR="00DE128B" w:rsidRPr="006A77F7" w:rsidRDefault="00DE128B" w:rsidP="00DE128B">
            <w:pPr>
              <w:pStyle w:val="TAC"/>
            </w:pPr>
            <w:r w:rsidRPr="006A77F7">
              <w:rPr>
                <w:lang w:eastAsia="zh-CN"/>
              </w:rPr>
              <w:t>Yes</w:t>
            </w:r>
          </w:p>
        </w:tc>
        <w:tc>
          <w:tcPr>
            <w:tcW w:w="1481" w:type="dxa"/>
            <w:vAlign w:val="center"/>
          </w:tcPr>
          <w:p w14:paraId="52C3481D" w14:textId="77777777" w:rsidR="00DE128B" w:rsidRPr="006A77F7" w:rsidRDefault="00DE128B" w:rsidP="00DE128B">
            <w:pPr>
              <w:pStyle w:val="TAC"/>
            </w:pPr>
            <w:r w:rsidRPr="006A77F7">
              <w:rPr>
                <w:rFonts w:eastAsia="Malgun Gothic"/>
              </w:rPr>
              <w:t>DC_3A_n78A</w:t>
            </w:r>
          </w:p>
        </w:tc>
        <w:tc>
          <w:tcPr>
            <w:tcW w:w="1539" w:type="dxa"/>
            <w:shd w:val="clear" w:color="auto" w:fill="auto"/>
            <w:vAlign w:val="center"/>
          </w:tcPr>
          <w:p w14:paraId="28B27234" w14:textId="77777777" w:rsidR="00DE128B" w:rsidRPr="006A77F7" w:rsidRDefault="00DE128B" w:rsidP="00DE128B">
            <w:pPr>
              <w:pStyle w:val="TAC"/>
            </w:pPr>
            <w:r w:rsidRPr="006A77F7">
              <w:rPr>
                <w:lang w:eastAsia="zh-CN"/>
              </w:rPr>
              <w:t>No 3CC exception</w:t>
            </w:r>
          </w:p>
        </w:tc>
        <w:tc>
          <w:tcPr>
            <w:tcW w:w="1483" w:type="dxa"/>
            <w:shd w:val="clear" w:color="auto" w:fill="auto"/>
            <w:vAlign w:val="center"/>
          </w:tcPr>
          <w:p w14:paraId="60D3FD6B" w14:textId="77777777" w:rsidR="00DE128B" w:rsidRPr="006A77F7" w:rsidRDefault="00DE128B" w:rsidP="00DE128B">
            <w:pPr>
              <w:pStyle w:val="TAC"/>
            </w:pPr>
            <w:r w:rsidRPr="006A77F7">
              <w:t>No test required</w:t>
            </w:r>
          </w:p>
        </w:tc>
        <w:tc>
          <w:tcPr>
            <w:tcW w:w="1465" w:type="dxa"/>
          </w:tcPr>
          <w:p w14:paraId="3FADEB7B" w14:textId="77777777" w:rsidR="00DE128B" w:rsidRPr="006A77F7" w:rsidRDefault="00DE128B" w:rsidP="00DE128B">
            <w:pPr>
              <w:pStyle w:val="TAC"/>
            </w:pPr>
          </w:p>
        </w:tc>
        <w:tc>
          <w:tcPr>
            <w:tcW w:w="1271" w:type="dxa"/>
            <w:shd w:val="clear" w:color="auto" w:fill="auto"/>
            <w:vAlign w:val="center"/>
          </w:tcPr>
          <w:p w14:paraId="0E2F9FF5" w14:textId="77777777" w:rsidR="00DE128B" w:rsidRPr="006A77F7" w:rsidRDefault="00DE128B" w:rsidP="00DE128B">
            <w:pPr>
              <w:pStyle w:val="TAC"/>
            </w:pPr>
          </w:p>
        </w:tc>
      </w:tr>
      <w:tr w:rsidR="00DE128B" w:rsidRPr="006A77F7" w14:paraId="397A9C00" w14:textId="77777777" w:rsidTr="00DC07B7">
        <w:tc>
          <w:tcPr>
            <w:tcW w:w="1765" w:type="dxa"/>
            <w:tcBorders>
              <w:top w:val="nil"/>
              <w:bottom w:val="nil"/>
            </w:tcBorders>
            <w:vAlign w:val="center"/>
          </w:tcPr>
          <w:p w14:paraId="11E31AD2" w14:textId="10E4C732" w:rsidR="00DE128B" w:rsidRPr="006A77F7" w:rsidRDefault="00DE128B" w:rsidP="00DE128B">
            <w:pPr>
              <w:pStyle w:val="TAC"/>
            </w:pPr>
            <w:r w:rsidRPr="006A77F7">
              <w:rPr>
                <w:rFonts w:eastAsia="Malgun Gothic"/>
                <w:lang w:eastAsia="ko-KR"/>
              </w:rPr>
              <w:t>DC_3A_n78A-n79A</w:t>
            </w:r>
          </w:p>
        </w:tc>
        <w:tc>
          <w:tcPr>
            <w:tcW w:w="1772" w:type="dxa"/>
            <w:shd w:val="clear" w:color="auto" w:fill="auto"/>
            <w:vAlign w:val="center"/>
          </w:tcPr>
          <w:p w14:paraId="508893E0" w14:textId="33BA8A6D" w:rsidR="00DE128B" w:rsidRPr="006A77F7" w:rsidRDefault="00DE128B" w:rsidP="00DE128B">
            <w:pPr>
              <w:pStyle w:val="TAC"/>
              <w:rPr>
                <w:lang w:eastAsia="zh-CN"/>
              </w:rPr>
            </w:pPr>
            <w:r w:rsidRPr="006A77F7">
              <w:rPr>
                <w:lang w:eastAsia="ja-JP"/>
              </w:rPr>
              <w:t>Yes</w:t>
            </w:r>
          </w:p>
        </w:tc>
        <w:tc>
          <w:tcPr>
            <w:tcW w:w="1481" w:type="dxa"/>
            <w:vAlign w:val="center"/>
          </w:tcPr>
          <w:p w14:paraId="229DCAF3" w14:textId="165D5975" w:rsidR="00DE128B" w:rsidRPr="006A77F7" w:rsidRDefault="00DE128B" w:rsidP="00DE128B">
            <w:pPr>
              <w:pStyle w:val="TAC"/>
              <w:rPr>
                <w:rFonts w:eastAsia="Malgun Gothic"/>
              </w:rPr>
            </w:pPr>
            <w:r w:rsidRPr="006A77F7">
              <w:t>DC_3A_n78A</w:t>
            </w:r>
          </w:p>
        </w:tc>
        <w:tc>
          <w:tcPr>
            <w:tcW w:w="1539" w:type="dxa"/>
            <w:shd w:val="clear" w:color="auto" w:fill="auto"/>
            <w:vAlign w:val="center"/>
          </w:tcPr>
          <w:p w14:paraId="1A7F8633" w14:textId="18A67661" w:rsidR="00DE128B" w:rsidRPr="006A77F7" w:rsidRDefault="00DE128B" w:rsidP="00DE128B">
            <w:pPr>
              <w:pStyle w:val="TAC"/>
              <w:rPr>
                <w:lang w:eastAsia="zh-CN"/>
              </w:rPr>
            </w:pPr>
            <w:r w:rsidRPr="006A77F7">
              <w:rPr>
                <w:lang w:eastAsia="ja-JP"/>
              </w:rPr>
              <w:t>n79</w:t>
            </w:r>
            <w:r w:rsidRPr="006A77F7">
              <w:t xml:space="preserve"> (3 band IMD3</w:t>
            </w:r>
            <w:r w:rsidRPr="00F94051">
              <w:t>, PC2&amp;PC3</w:t>
            </w:r>
            <w:r w:rsidRPr="006A77F7">
              <w:rPr>
                <w:lang w:eastAsia="zh-CN"/>
              </w:rPr>
              <w:t>)</w:t>
            </w:r>
          </w:p>
        </w:tc>
        <w:tc>
          <w:tcPr>
            <w:tcW w:w="1483" w:type="dxa"/>
            <w:shd w:val="clear" w:color="auto" w:fill="auto"/>
            <w:vAlign w:val="center"/>
          </w:tcPr>
          <w:p w14:paraId="294C15AA" w14:textId="090DEC15" w:rsidR="00DE128B" w:rsidRPr="006A77F7" w:rsidRDefault="00DE128B" w:rsidP="00DE128B">
            <w:pPr>
              <w:pStyle w:val="TAC"/>
            </w:pPr>
            <w:r w:rsidRPr="006A77F7">
              <w:rPr>
                <w:lang w:eastAsia="ja-JP"/>
              </w:rPr>
              <w:t>IMD</w:t>
            </w:r>
          </w:p>
        </w:tc>
        <w:tc>
          <w:tcPr>
            <w:tcW w:w="1465" w:type="dxa"/>
          </w:tcPr>
          <w:p w14:paraId="66E7EB01" w14:textId="77777777" w:rsidR="00DE128B" w:rsidRPr="006A77F7" w:rsidRDefault="00DE128B" w:rsidP="00DE128B">
            <w:pPr>
              <w:pStyle w:val="TAC"/>
            </w:pPr>
          </w:p>
        </w:tc>
        <w:tc>
          <w:tcPr>
            <w:tcW w:w="1271" w:type="dxa"/>
            <w:shd w:val="clear" w:color="auto" w:fill="auto"/>
            <w:vAlign w:val="center"/>
          </w:tcPr>
          <w:p w14:paraId="6A2F73CE" w14:textId="7626A702" w:rsidR="00DE128B" w:rsidRPr="006A77F7" w:rsidRDefault="00DE128B" w:rsidP="00DE128B">
            <w:pPr>
              <w:pStyle w:val="TAC"/>
            </w:pPr>
            <w:r w:rsidRPr="006A77F7">
              <w:rPr>
                <w:lang w:eastAsia="ja-JP"/>
              </w:rPr>
              <w:t>RAN5#</w:t>
            </w:r>
            <w:r w:rsidRPr="00F94051">
              <w:rPr>
                <w:lang w:eastAsia="ja-JP"/>
              </w:rPr>
              <w:t>106</w:t>
            </w:r>
          </w:p>
        </w:tc>
      </w:tr>
      <w:tr w:rsidR="00DE128B" w:rsidRPr="006A77F7" w14:paraId="4827D8C4" w14:textId="77777777" w:rsidTr="003A0531">
        <w:tc>
          <w:tcPr>
            <w:tcW w:w="1765" w:type="dxa"/>
            <w:tcBorders>
              <w:top w:val="nil"/>
            </w:tcBorders>
            <w:vAlign w:val="center"/>
          </w:tcPr>
          <w:p w14:paraId="5AFC8033" w14:textId="77777777" w:rsidR="00DE128B" w:rsidRPr="006A77F7" w:rsidRDefault="00DE128B" w:rsidP="00DE128B">
            <w:pPr>
              <w:pStyle w:val="TAC"/>
            </w:pPr>
          </w:p>
        </w:tc>
        <w:tc>
          <w:tcPr>
            <w:tcW w:w="1772" w:type="dxa"/>
            <w:shd w:val="clear" w:color="auto" w:fill="auto"/>
            <w:vAlign w:val="center"/>
          </w:tcPr>
          <w:p w14:paraId="23CF04BD" w14:textId="1981DF9F" w:rsidR="00DE128B" w:rsidRPr="006A77F7" w:rsidRDefault="00DE128B" w:rsidP="00DE128B">
            <w:pPr>
              <w:pStyle w:val="TAC"/>
              <w:rPr>
                <w:lang w:eastAsia="zh-CN"/>
              </w:rPr>
            </w:pPr>
            <w:r w:rsidRPr="006A77F7">
              <w:rPr>
                <w:lang w:eastAsia="ja-JP"/>
              </w:rPr>
              <w:t>No</w:t>
            </w:r>
          </w:p>
        </w:tc>
        <w:tc>
          <w:tcPr>
            <w:tcW w:w="1481" w:type="dxa"/>
            <w:vAlign w:val="center"/>
          </w:tcPr>
          <w:p w14:paraId="57F582D4" w14:textId="266C90D5" w:rsidR="00DE128B" w:rsidRPr="006A77F7" w:rsidRDefault="00DE128B" w:rsidP="00DE128B">
            <w:pPr>
              <w:pStyle w:val="TAC"/>
              <w:rPr>
                <w:rFonts w:eastAsia="Malgun Gothic"/>
              </w:rPr>
            </w:pPr>
            <w:r w:rsidRPr="006A77F7">
              <w:t>DC_3A_n79A</w:t>
            </w:r>
          </w:p>
        </w:tc>
        <w:tc>
          <w:tcPr>
            <w:tcW w:w="1539" w:type="dxa"/>
            <w:shd w:val="clear" w:color="auto" w:fill="auto"/>
            <w:vAlign w:val="center"/>
          </w:tcPr>
          <w:p w14:paraId="00A8D364" w14:textId="0D8E17E3" w:rsidR="00DE128B" w:rsidRPr="006A77F7" w:rsidRDefault="00DE128B" w:rsidP="00DE128B">
            <w:pPr>
              <w:pStyle w:val="TAC"/>
              <w:rPr>
                <w:lang w:eastAsia="zh-CN"/>
              </w:rPr>
            </w:pPr>
            <w:r w:rsidRPr="006A77F7">
              <w:rPr>
                <w:lang w:eastAsia="ja-JP"/>
              </w:rPr>
              <w:t>n78</w:t>
            </w:r>
            <w:r w:rsidRPr="006A77F7">
              <w:t xml:space="preserve"> (3 band IMD5</w:t>
            </w:r>
            <w:r w:rsidRPr="00F94051">
              <w:t>, PC2&amp;PC3</w:t>
            </w:r>
            <w:r w:rsidRPr="006A77F7">
              <w:rPr>
                <w:lang w:eastAsia="zh-CN"/>
              </w:rPr>
              <w:t>)</w:t>
            </w:r>
          </w:p>
        </w:tc>
        <w:tc>
          <w:tcPr>
            <w:tcW w:w="1483" w:type="dxa"/>
            <w:shd w:val="clear" w:color="auto" w:fill="auto"/>
            <w:vAlign w:val="center"/>
          </w:tcPr>
          <w:p w14:paraId="67C244AB" w14:textId="732161D2" w:rsidR="00DE128B" w:rsidRPr="006A77F7" w:rsidRDefault="00DE128B" w:rsidP="00DE128B">
            <w:pPr>
              <w:pStyle w:val="TAC"/>
            </w:pPr>
            <w:r w:rsidRPr="006A77F7">
              <w:rPr>
                <w:lang w:eastAsia="ja-JP"/>
              </w:rPr>
              <w:t>IMD</w:t>
            </w:r>
          </w:p>
        </w:tc>
        <w:tc>
          <w:tcPr>
            <w:tcW w:w="1465" w:type="dxa"/>
          </w:tcPr>
          <w:p w14:paraId="22D14DCF" w14:textId="77777777" w:rsidR="00DE128B" w:rsidRPr="006A77F7" w:rsidRDefault="00DE128B" w:rsidP="00DE128B">
            <w:pPr>
              <w:pStyle w:val="TAC"/>
            </w:pPr>
          </w:p>
        </w:tc>
        <w:tc>
          <w:tcPr>
            <w:tcW w:w="1271" w:type="dxa"/>
            <w:shd w:val="clear" w:color="auto" w:fill="auto"/>
            <w:vAlign w:val="center"/>
          </w:tcPr>
          <w:p w14:paraId="52A2BC8A" w14:textId="62B299D7" w:rsidR="00DE128B" w:rsidRPr="006A77F7" w:rsidRDefault="00DE128B" w:rsidP="00DE128B">
            <w:pPr>
              <w:pStyle w:val="TAC"/>
            </w:pPr>
            <w:r w:rsidRPr="006A77F7">
              <w:rPr>
                <w:lang w:eastAsia="ja-JP"/>
              </w:rPr>
              <w:t>RAN5#</w:t>
            </w:r>
            <w:r w:rsidRPr="00F94051">
              <w:rPr>
                <w:lang w:eastAsia="ja-JP"/>
              </w:rPr>
              <w:t>106</w:t>
            </w:r>
          </w:p>
        </w:tc>
      </w:tr>
      <w:tr w:rsidR="00DE128B" w:rsidRPr="006A77F7" w14:paraId="27BCE303" w14:textId="77777777" w:rsidTr="003A0531">
        <w:tc>
          <w:tcPr>
            <w:tcW w:w="1765" w:type="dxa"/>
            <w:tcBorders>
              <w:top w:val="nil"/>
              <w:bottom w:val="nil"/>
            </w:tcBorders>
            <w:vAlign w:val="center"/>
          </w:tcPr>
          <w:p w14:paraId="5EC40EBD" w14:textId="3ED466D3" w:rsidR="00DE128B" w:rsidRPr="006A77F7" w:rsidRDefault="00DE128B" w:rsidP="00DE128B">
            <w:pPr>
              <w:pStyle w:val="TAC"/>
            </w:pPr>
            <w:r w:rsidRPr="006A77F7">
              <w:rPr>
                <w:rFonts w:eastAsia="Malgun Gothic"/>
              </w:rPr>
              <w:t>DC_7A_n5A-n78A</w:t>
            </w:r>
          </w:p>
        </w:tc>
        <w:tc>
          <w:tcPr>
            <w:tcW w:w="1772" w:type="dxa"/>
            <w:shd w:val="clear" w:color="auto" w:fill="auto"/>
            <w:vAlign w:val="center"/>
          </w:tcPr>
          <w:p w14:paraId="22765037" w14:textId="757970E9" w:rsidR="00DE128B" w:rsidRPr="006A77F7" w:rsidRDefault="00DE128B" w:rsidP="00DE128B">
            <w:pPr>
              <w:pStyle w:val="TAC"/>
              <w:rPr>
                <w:lang w:eastAsia="zh-CN"/>
              </w:rPr>
            </w:pPr>
            <w:r w:rsidRPr="006A77F7">
              <w:rPr>
                <w:rFonts w:eastAsia="Malgun Gothic"/>
              </w:rPr>
              <w:t>Yes</w:t>
            </w:r>
          </w:p>
        </w:tc>
        <w:tc>
          <w:tcPr>
            <w:tcW w:w="1481" w:type="dxa"/>
            <w:vAlign w:val="center"/>
          </w:tcPr>
          <w:p w14:paraId="2FF00282" w14:textId="4EED86B1" w:rsidR="00DE128B" w:rsidRPr="006A77F7" w:rsidRDefault="00DE128B" w:rsidP="00DE128B">
            <w:pPr>
              <w:pStyle w:val="TAC"/>
              <w:rPr>
                <w:rFonts w:eastAsia="Malgun Gothic"/>
              </w:rPr>
            </w:pPr>
            <w:r w:rsidRPr="006A77F7">
              <w:rPr>
                <w:rFonts w:eastAsia="Malgun Gothic"/>
              </w:rPr>
              <w:t>DC_7A_n5A</w:t>
            </w:r>
          </w:p>
        </w:tc>
        <w:tc>
          <w:tcPr>
            <w:tcW w:w="1539" w:type="dxa"/>
            <w:shd w:val="clear" w:color="auto" w:fill="auto"/>
            <w:vAlign w:val="center"/>
          </w:tcPr>
          <w:p w14:paraId="259CF55E" w14:textId="09550B72" w:rsidR="00DE128B" w:rsidRPr="006A77F7" w:rsidRDefault="00DE128B" w:rsidP="00DE128B">
            <w:pPr>
              <w:pStyle w:val="TAC"/>
              <w:rPr>
                <w:lang w:eastAsia="zh-CN"/>
              </w:rPr>
            </w:pPr>
            <w:r w:rsidRPr="006A77F7">
              <w:rPr>
                <w:rFonts w:eastAsia="Malgun Gothic"/>
              </w:rPr>
              <w:t>No 3CC exception</w:t>
            </w:r>
          </w:p>
        </w:tc>
        <w:tc>
          <w:tcPr>
            <w:tcW w:w="1483" w:type="dxa"/>
            <w:shd w:val="clear" w:color="auto" w:fill="auto"/>
            <w:vAlign w:val="center"/>
          </w:tcPr>
          <w:p w14:paraId="117DDD36" w14:textId="1EA4D168" w:rsidR="00DE128B" w:rsidRPr="006A77F7" w:rsidRDefault="00DE128B" w:rsidP="00DE128B">
            <w:pPr>
              <w:pStyle w:val="TAC"/>
            </w:pPr>
            <w:r w:rsidRPr="006A77F7">
              <w:t>No test required</w:t>
            </w:r>
          </w:p>
        </w:tc>
        <w:tc>
          <w:tcPr>
            <w:tcW w:w="1465" w:type="dxa"/>
          </w:tcPr>
          <w:p w14:paraId="249C0DBA" w14:textId="77777777" w:rsidR="00DE128B" w:rsidRPr="006A77F7" w:rsidRDefault="00DE128B" w:rsidP="00DE128B">
            <w:pPr>
              <w:pStyle w:val="TAC"/>
            </w:pPr>
          </w:p>
        </w:tc>
        <w:tc>
          <w:tcPr>
            <w:tcW w:w="1271" w:type="dxa"/>
            <w:shd w:val="clear" w:color="auto" w:fill="auto"/>
            <w:vAlign w:val="center"/>
          </w:tcPr>
          <w:p w14:paraId="11C75963" w14:textId="663580C3" w:rsidR="00DE128B" w:rsidRPr="006A77F7" w:rsidRDefault="00DE128B" w:rsidP="00DE128B">
            <w:pPr>
              <w:pStyle w:val="TAC"/>
            </w:pPr>
            <w:r w:rsidRPr="006A77F7">
              <w:rPr>
                <w:rFonts w:eastAsia="SimSun"/>
              </w:rPr>
              <w:t>RAN5#94-e</w:t>
            </w:r>
          </w:p>
        </w:tc>
      </w:tr>
      <w:tr w:rsidR="00DE128B" w:rsidRPr="006A77F7" w14:paraId="031946D8" w14:textId="77777777" w:rsidTr="003A0531">
        <w:tc>
          <w:tcPr>
            <w:tcW w:w="1765" w:type="dxa"/>
            <w:tcBorders>
              <w:top w:val="nil"/>
            </w:tcBorders>
            <w:vAlign w:val="center"/>
          </w:tcPr>
          <w:p w14:paraId="4C6598F8" w14:textId="77777777" w:rsidR="00DE128B" w:rsidRPr="006A77F7" w:rsidRDefault="00DE128B" w:rsidP="00DE128B">
            <w:pPr>
              <w:pStyle w:val="TAC"/>
            </w:pPr>
          </w:p>
        </w:tc>
        <w:tc>
          <w:tcPr>
            <w:tcW w:w="1772" w:type="dxa"/>
            <w:shd w:val="clear" w:color="auto" w:fill="auto"/>
            <w:vAlign w:val="center"/>
          </w:tcPr>
          <w:p w14:paraId="70AA49F1" w14:textId="58D35B01" w:rsidR="00DE128B" w:rsidRPr="006A77F7" w:rsidRDefault="00DE128B" w:rsidP="00DE128B">
            <w:pPr>
              <w:pStyle w:val="TAC"/>
              <w:rPr>
                <w:lang w:eastAsia="zh-CN"/>
              </w:rPr>
            </w:pPr>
            <w:r w:rsidRPr="006A77F7">
              <w:rPr>
                <w:rFonts w:eastAsia="Malgun Gothic"/>
              </w:rPr>
              <w:t>No</w:t>
            </w:r>
          </w:p>
        </w:tc>
        <w:tc>
          <w:tcPr>
            <w:tcW w:w="1481" w:type="dxa"/>
            <w:vAlign w:val="center"/>
          </w:tcPr>
          <w:p w14:paraId="4FE39950" w14:textId="3F570CCE" w:rsidR="00DE128B" w:rsidRPr="006A77F7" w:rsidRDefault="00DE128B" w:rsidP="00DE128B">
            <w:pPr>
              <w:pStyle w:val="TAC"/>
              <w:rPr>
                <w:rFonts w:eastAsia="Malgun Gothic"/>
              </w:rPr>
            </w:pPr>
            <w:r w:rsidRPr="006A77F7">
              <w:rPr>
                <w:rFonts w:eastAsia="Malgun Gothic"/>
              </w:rPr>
              <w:t>DC_7A_n78A</w:t>
            </w:r>
          </w:p>
        </w:tc>
        <w:tc>
          <w:tcPr>
            <w:tcW w:w="1539" w:type="dxa"/>
            <w:shd w:val="clear" w:color="auto" w:fill="auto"/>
            <w:vAlign w:val="center"/>
          </w:tcPr>
          <w:p w14:paraId="697D6827" w14:textId="099313B4" w:rsidR="00DE128B" w:rsidRPr="006A77F7" w:rsidRDefault="00DE128B" w:rsidP="00DE128B">
            <w:pPr>
              <w:pStyle w:val="TAC"/>
              <w:rPr>
                <w:lang w:eastAsia="zh-CN"/>
              </w:rPr>
            </w:pPr>
            <w:r w:rsidRPr="006A77F7">
              <w:rPr>
                <w:rFonts w:eastAsia="Malgun Gothic"/>
              </w:rPr>
              <w:t>No 3CC exception</w:t>
            </w:r>
          </w:p>
        </w:tc>
        <w:tc>
          <w:tcPr>
            <w:tcW w:w="1483" w:type="dxa"/>
            <w:shd w:val="clear" w:color="auto" w:fill="auto"/>
            <w:vAlign w:val="center"/>
          </w:tcPr>
          <w:p w14:paraId="0B11950F" w14:textId="6A67A433" w:rsidR="00DE128B" w:rsidRPr="006A77F7" w:rsidRDefault="00DE128B" w:rsidP="00DE128B">
            <w:pPr>
              <w:pStyle w:val="TAC"/>
            </w:pPr>
            <w:r w:rsidRPr="006A77F7">
              <w:t>No test required</w:t>
            </w:r>
          </w:p>
        </w:tc>
        <w:tc>
          <w:tcPr>
            <w:tcW w:w="1465" w:type="dxa"/>
          </w:tcPr>
          <w:p w14:paraId="3C9021B6" w14:textId="77777777" w:rsidR="00DE128B" w:rsidRPr="006A77F7" w:rsidRDefault="00DE128B" w:rsidP="00DE128B">
            <w:pPr>
              <w:pStyle w:val="TAC"/>
            </w:pPr>
          </w:p>
        </w:tc>
        <w:tc>
          <w:tcPr>
            <w:tcW w:w="1271" w:type="dxa"/>
            <w:shd w:val="clear" w:color="auto" w:fill="auto"/>
            <w:vAlign w:val="center"/>
          </w:tcPr>
          <w:p w14:paraId="006A24FA" w14:textId="2D99A26A" w:rsidR="00DE128B" w:rsidRPr="006A77F7" w:rsidRDefault="00DE128B" w:rsidP="00DE128B">
            <w:pPr>
              <w:pStyle w:val="TAC"/>
            </w:pPr>
            <w:r w:rsidRPr="006A77F7">
              <w:rPr>
                <w:rFonts w:eastAsia="SimSun"/>
              </w:rPr>
              <w:t>RAN5#94-e</w:t>
            </w:r>
          </w:p>
        </w:tc>
      </w:tr>
      <w:tr w:rsidR="00DE128B" w:rsidRPr="006A77F7" w14:paraId="1D1273D6" w14:textId="77777777" w:rsidTr="003A0531">
        <w:tc>
          <w:tcPr>
            <w:tcW w:w="1765" w:type="dxa"/>
            <w:tcBorders>
              <w:bottom w:val="nil"/>
            </w:tcBorders>
            <w:vAlign w:val="center"/>
          </w:tcPr>
          <w:p w14:paraId="5C5E7425" w14:textId="57F43AD2" w:rsidR="00DE128B" w:rsidRPr="006A77F7" w:rsidRDefault="00DE128B" w:rsidP="00DE128B">
            <w:pPr>
              <w:pStyle w:val="TAC"/>
            </w:pPr>
            <w:r w:rsidRPr="006A77F7">
              <w:t>DC_7A_n28A-n78A</w:t>
            </w:r>
          </w:p>
        </w:tc>
        <w:tc>
          <w:tcPr>
            <w:tcW w:w="1772" w:type="dxa"/>
            <w:shd w:val="clear" w:color="auto" w:fill="auto"/>
            <w:vAlign w:val="center"/>
          </w:tcPr>
          <w:p w14:paraId="2E9AA228" w14:textId="33F91FFF" w:rsidR="00DE128B" w:rsidRPr="006A77F7" w:rsidRDefault="00DE128B" w:rsidP="00DE128B">
            <w:pPr>
              <w:pStyle w:val="TAC"/>
            </w:pPr>
            <w:r w:rsidRPr="006A77F7">
              <w:rPr>
                <w:lang w:eastAsia="zh-CN"/>
              </w:rPr>
              <w:t>No</w:t>
            </w:r>
          </w:p>
        </w:tc>
        <w:tc>
          <w:tcPr>
            <w:tcW w:w="1481" w:type="dxa"/>
            <w:vAlign w:val="center"/>
          </w:tcPr>
          <w:p w14:paraId="7D4BB5E3" w14:textId="68AE4D59" w:rsidR="00DE128B" w:rsidRPr="006A77F7" w:rsidRDefault="00DE128B" w:rsidP="00DE128B">
            <w:pPr>
              <w:pStyle w:val="TAC"/>
            </w:pPr>
            <w:r w:rsidRPr="006A77F7">
              <w:rPr>
                <w:rFonts w:eastAsia="Malgun Gothic"/>
                <w:lang w:eastAsia="ko-KR"/>
              </w:rPr>
              <w:t>DC_7A_n28A</w:t>
            </w:r>
          </w:p>
        </w:tc>
        <w:tc>
          <w:tcPr>
            <w:tcW w:w="1539" w:type="dxa"/>
            <w:shd w:val="clear" w:color="auto" w:fill="auto"/>
            <w:vAlign w:val="center"/>
          </w:tcPr>
          <w:p w14:paraId="5C8DD21B" w14:textId="2E38974E" w:rsidR="00DE128B" w:rsidRPr="006A77F7" w:rsidRDefault="00DE128B" w:rsidP="00DE128B">
            <w:pPr>
              <w:pStyle w:val="TAC"/>
            </w:pPr>
            <w:r w:rsidRPr="006A77F7">
              <w:rPr>
                <w:lang w:eastAsia="zh-CN"/>
              </w:rPr>
              <w:t>n78 (3 band IMD2)</w:t>
            </w:r>
          </w:p>
        </w:tc>
        <w:tc>
          <w:tcPr>
            <w:tcW w:w="1483" w:type="dxa"/>
            <w:shd w:val="clear" w:color="auto" w:fill="auto"/>
            <w:vAlign w:val="center"/>
          </w:tcPr>
          <w:p w14:paraId="47C22D66" w14:textId="78C4C450" w:rsidR="00DE128B" w:rsidRPr="006A77F7" w:rsidRDefault="00DE128B" w:rsidP="00DE128B">
            <w:pPr>
              <w:pStyle w:val="TAC"/>
            </w:pPr>
            <w:r w:rsidRPr="006A77F7">
              <w:rPr>
                <w:lang w:eastAsia="zh-CN"/>
              </w:rPr>
              <w:t>NE, IMD</w:t>
            </w:r>
          </w:p>
        </w:tc>
        <w:tc>
          <w:tcPr>
            <w:tcW w:w="1465" w:type="dxa"/>
          </w:tcPr>
          <w:p w14:paraId="7F5488DA" w14:textId="77777777" w:rsidR="00DE128B" w:rsidRPr="006A77F7" w:rsidRDefault="00DE128B" w:rsidP="00DE128B">
            <w:pPr>
              <w:pStyle w:val="TAC"/>
            </w:pPr>
          </w:p>
        </w:tc>
        <w:tc>
          <w:tcPr>
            <w:tcW w:w="1271" w:type="dxa"/>
            <w:shd w:val="clear" w:color="auto" w:fill="auto"/>
            <w:vAlign w:val="center"/>
          </w:tcPr>
          <w:p w14:paraId="69131B7D" w14:textId="79F893B9" w:rsidR="00DE128B" w:rsidRPr="006A77F7" w:rsidRDefault="00DE128B" w:rsidP="00DE128B">
            <w:pPr>
              <w:pStyle w:val="TAC"/>
            </w:pPr>
            <w:r w:rsidRPr="006A77F7">
              <w:t>RAN5#92-e</w:t>
            </w:r>
          </w:p>
        </w:tc>
      </w:tr>
      <w:tr w:rsidR="00DE128B" w:rsidRPr="006A77F7" w14:paraId="20EF667F" w14:textId="77777777" w:rsidTr="003A0531">
        <w:tc>
          <w:tcPr>
            <w:tcW w:w="1765" w:type="dxa"/>
            <w:tcBorders>
              <w:top w:val="nil"/>
            </w:tcBorders>
            <w:vAlign w:val="center"/>
          </w:tcPr>
          <w:p w14:paraId="67F2A205" w14:textId="77777777" w:rsidR="00DE128B" w:rsidRPr="006A77F7" w:rsidRDefault="00DE128B" w:rsidP="00DE128B">
            <w:pPr>
              <w:pStyle w:val="TAC"/>
            </w:pPr>
          </w:p>
        </w:tc>
        <w:tc>
          <w:tcPr>
            <w:tcW w:w="1772" w:type="dxa"/>
            <w:shd w:val="clear" w:color="auto" w:fill="auto"/>
            <w:vAlign w:val="center"/>
          </w:tcPr>
          <w:p w14:paraId="623E8C61" w14:textId="5D3A36D8" w:rsidR="00DE128B" w:rsidRPr="006A77F7" w:rsidRDefault="00DE128B" w:rsidP="00DE128B">
            <w:pPr>
              <w:pStyle w:val="TAC"/>
            </w:pPr>
            <w:r w:rsidRPr="006A77F7">
              <w:rPr>
                <w:lang w:eastAsia="zh-CN"/>
              </w:rPr>
              <w:t>No</w:t>
            </w:r>
          </w:p>
        </w:tc>
        <w:tc>
          <w:tcPr>
            <w:tcW w:w="1481" w:type="dxa"/>
            <w:vAlign w:val="center"/>
          </w:tcPr>
          <w:p w14:paraId="149C5B07" w14:textId="27F81FE8" w:rsidR="00DE128B" w:rsidRPr="006A77F7" w:rsidRDefault="00DE128B" w:rsidP="00DE128B">
            <w:pPr>
              <w:pStyle w:val="TAC"/>
            </w:pPr>
            <w:r w:rsidRPr="006A77F7">
              <w:rPr>
                <w:rFonts w:eastAsia="Malgun Gothic"/>
                <w:lang w:eastAsia="ko-KR"/>
              </w:rPr>
              <w:t>DC_7A_n78A</w:t>
            </w:r>
          </w:p>
        </w:tc>
        <w:tc>
          <w:tcPr>
            <w:tcW w:w="1539" w:type="dxa"/>
            <w:shd w:val="clear" w:color="auto" w:fill="auto"/>
            <w:vAlign w:val="center"/>
          </w:tcPr>
          <w:p w14:paraId="4D5CE3B3" w14:textId="3C51CD48" w:rsidR="00DE128B" w:rsidRPr="006A77F7" w:rsidRDefault="00DE128B" w:rsidP="00DE128B">
            <w:pPr>
              <w:pStyle w:val="TAC"/>
            </w:pPr>
            <w:r w:rsidRPr="006A77F7">
              <w:rPr>
                <w:lang w:eastAsia="zh-CN"/>
              </w:rPr>
              <w:t>n28 (3 band IMD2)</w:t>
            </w:r>
          </w:p>
        </w:tc>
        <w:tc>
          <w:tcPr>
            <w:tcW w:w="1483" w:type="dxa"/>
            <w:shd w:val="clear" w:color="auto" w:fill="auto"/>
            <w:vAlign w:val="center"/>
          </w:tcPr>
          <w:p w14:paraId="7F9820CA" w14:textId="2FAC30E4" w:rsidR="00DE128B" w:rsidRPr="006A77F7" w:rsidRDefault="00DE128B" w:rsidP="00DE128B">
            <w:pPr>
              <w:pStyle w:val="TAC"/>
            </w:pPr>
            <w:r w:rsidRPr="006A77F7">
              <w:rPr>
                <w:lang w:eastAsia="zh-CN"/>
              </w:rPr>
              <w:t>NE, IMD</w:t>
            </w:r>
          </w:p>
        </w:tc>
        <w:tc>
          <w:tcPr>
            <w:tcW w:w="1465" w:type="dxa"/>
          </w:tcPr>
          <w:p w14:paraId="0A2EF2A0" w14:textId="77777777" w:rsidR="00DE128B" w:rsidRPr="006A77F7" w:rsidRDefault="00DE128B" w:rsidP="00DE128B">
            <w:pPr>
              <w:pStyle w:val="TAC"/>
            </w:pPr>
          </w:p>
        </w:tc>
        <w:tc>
          <w:tcPr>
            <w:tcW w:w="1271" w:type="dxa"/>
            <w:shd w:val="clear" w:color="auto" w:fill="auto"/>
            <w:vAlign w:val="center"/>
          </w:tcPr>
          <w:p w14:paraId="461EA6BC" w14:textId="0A08A6BF" w:rsidR="00DE128B" w:rsidRPr="006A77F7" w:rsidRDefault="00DE128B" w:rsidP="00DE128B">
            <w:pPr>
              <w:pStyle w:val="TAC"/>
            </w:pPr>
          </w:p>
        </w:tc>
      </w:tr>
      <w:tr w:rsidR="00DE128B" w:rsidRPr="006A77F7" w14:paraId="0D9211EE" w14:textId="77777777" w:rsidTr="00DC07B7">
        <w:tc>
          <w:tcPr>
            <w:tcW w:w="1765" w:type="dxa"/>
            <w:tcBorders>
              <w:top w:val="nil"/>
              <w:bottom w:val="nil"/>
            </w:tcBorders>
            <w:vAlign w:val="center"/>
          </w:tcPr>
          <w:p w14:paraId="446C61B3" w14:textId="13D50353" w:rsidR="00DE128B" w:rsidRPr="006A77F7" w:rsidRDefault="00DE128B" w:rsidP="00DE128B">
            <w:pPr>
              <w:pStyle w:val="TAC"/>
            </w:pPr>
            <w:r w:rsidRPr="006A77F7">
              <w:rPr>
                <w:rFonts w:eastAsia="Malgun Gothic"/>
                <w:lang w:eastAsia="ko-KR"/>
              </w:rPr>
              <w:t>DC_19A_n78A-n79A</w:t>
            </w:r>
          </w:p>
        </w:tc>
        <w:tc>
          <w:tcPr>
            <w:tcW w:w="1772" w:type="dxa"/>
            <w:shd w:val="clear" w:color="auto" w:fill="auto"/>
            <w:vAlign w:val="center"/>
          </w:tcPr>
          <w:p w14:paraId="0CECEEF7" w14:textId="6DED4F88" w:rsidR="00DE128B" w:rsidRPr="006A77F7" w:rsidRDefault="00DE128B" w:rsidP="00DE128B">
            <w:pPr>
              <w:pStyle w:val="TAC"/>
              <w:rPr>
                <w:lang w:eastAsia="zh-CN"/>
              </w:rPr>
            </w:pPr>
            <w:r w:rsidRPr="006A77F7">
              <w:rPr>
                <w:lang w:eastAsia="ja-JP"/>
              </w:rPr>
              <w:t>No</w:t>
            </w:r>
          </w:p>
        </w:tc>
        <w:tc>
          <w:tcPr>
            <w:tcW w:w="1481" w:type="dxa"/>
            <w:vAlign w:val="center"/>
          </w:tcPr>
          <w:p w14:paraId="78983286" w14:textId="44110014" w:rsidR="00DE128B" w:rsidRPr="006A77F7" w:rsidRDefault="00DE128B" w:rsidP="00DE128B">
            <w:pPr>
              <w:pStyle w:val="TAC"/>
              <w:rPr>
                <w:rFonts w:eastAsia="Malgun Gothic"/>
                <w:lang w:eastAsia="ko-KR"/>
              </w:rPr>
            </w:pPr>
            <w:r w:rsidRPr="006A77F7">
              <w:t>DC_19A_n78A</w:t>
            </w:r>
          </w:p>
        </w:tc>
        <w:tc>
          <w:tcPr>
            <w:tcW w:w="1539" w:type="dxa"/>
            <w:shd w:val="clear" w:color="auto" w:fill="auto"/>
            <w:vAlign w:val="center"/>
          </w:tcPr>
          <w:p w14:paraId="01D732BF" w14:textId="5135CFD1" w:rsidR="00DE128B" w:rsidRPr="006A77F7" w:rsidRDefault="00DE128B" w:rsidP="00DE128B">
            <w:pPr>
              <w:pStyle w:val="TAC"/>
              <w:rPr>
                <w:lang w:eastAsia="zh-CN"/>
              </w:rPr>
            </w:pPr>
            <w:r w:rsidRPr="006A77F7">
              <w:rPr>
                <w:lang w:eastAsia="ja-JP"/>
              </w:rPr>
              <w:t>n79</w:t>
            </w:r>
            <w:r w:rsidRPr="006A77F7">
              <w:t xml:space="preserve"> (3 band IMD2</w:t>
            </w:r>
            <w:r w:rsidRPr="00F94051">
              <w:t>, PC2&amp;PC3</w:t>
            </w:r>
            <w:r w:rsidRPr="006A77F7">
              <w:rPr>
                <w:lang w:eastAsia="zh-CN"/>
              </w:rPr>
              <w:t>)</w:t>
            </w:r>
          </w:p>
        </w:tc>
        <w:tc>
          <w:tcPr>
            <w:tcW w:w="1483" w:type="dxa"/>
            <w:shd w:val="clear" w:color="auto" w:fill="auto"/>
            <w:vAlign w:val="center"/>
          </w:tcPr>
          <w:p w14:paraId="37C28ACD" w14:textId="63B50E83" w:rsidR="00DE128B" w:rsidRPr="006A77F7" w:rsidRDefault="00DE128B" w:rsidP="00DE128B">
            <w:pPr>
              <w:pStyle w:val="TAC"/>
              <w:rPr>
                <w:lang w:eastAsia="zh-CN"/>
              </w:rPr>
            </w:pPr>
            <w:r w:rsidRPr="006A77F7">
              <w:rPr>
                <w:lang w:eastAsia="ja-JP"/>
              </w:rPr>
              <w:t>IMD</w:t>
            </w:r>
          </w:p>
        </w:tc>
        <w:tc>
          <w:tcPr>
            <w:tcW w:w="1465" w:type="dxa"/>
          </w:tcPr>
          <w:p w14:paraId="3D53A3E8" w14:textId="77777777" w:rsidR="00DE128B" w:rsidRPr="006A77F7" w:rsidRDefault="00DE128B" w:rsidP="00DE128B">
            <w:pPr>
              <w:pStyle w:val="TAC"/>
            </w:pPr>
          </w:p>
        </w:tc>
        <w:tc>
          <w:tcPr>
            <w:tcW w:w="1271" w:type="dxa"/>
            <w:shd w:val="clear" w:color="auto" w:fill="auto"/>
            <w:vAlign w:val="center"/>
          </w:tcPr>
          <w:p w14:paraId="4CC3C60F" w14:textId="33FAB4F2" w:rsidR="00DE128B" w:rsidRPr="006A77F7" w:rsidRDefault="00DE128B" w:rsidP="00DE128B">
            <w:pPr>
              <w:pStyle w:val="TAC"/>
            </w:pPr>
            <w:r w:rsidRPr="006A77F7">
              <w:rPr>
                <w:lang w:eastAsia="ja-JP"/>
              </w:rPr>
              <w:t>RAN5#</w:t>
            </w:r>
            <w:r w:rsidRPr="00F94051">
              <w:rPr>
                <w:lang w:eastAsia="ja-JP"/>
              </w:rPr>
              <w:t>106</w:t>
            </w:r>
          </w:p>
        </w:tc>
      </w:tr>
      <w:tr w:rsidR="00DE128B" w:rsidRPr="006A77F7" w14:paraId="77C8D3AD" w14:textId="77777777" w:rsidTr="003A0531">
        <w:tc>
          <w:tcPr>
            <w:tcW w:w="1765" w:type="dxa"/>
            <w:tcBorders>
              <w:top w:val="nil"/>
            </w:tcBorders>
            <w:vAlign w:val="center"/>
          </w:tcPr>
          <w:p w14:paraId="210138EF" w14:textId="77777777" w:rsidR="00DE128B" w:rsidRPr="006A77F7" w:rsidRDefault="00DE128B" w:rsidP="00DE128B">
            <w:pPr>
              <w:pStyle w:val="TAC"/>
            </w:pPr>
          </w:p>
        </w:tc>
        <w:tc>
          <w:tcPr>
            <w:tcW w:w="1772" w:type="dxa"/>
            <w:shd w:val="clear" w:color="auto" w:fill="auto"/>
            <w:vAlign w:val="center"/>
          </w:tcPr>
          <w:p w14:paraId="46F1F76D" w14:textId="7E36B327" w:rsidR="00DE128B" w:rsidRPr="006A77F7" w:rsidRDefault="00DE128B" w:rsidP="00DE128B">
            <w:pPr>
              <w:pStyle w:val="TAC"/>
              <w:rPr>
                <w:lang w:eastAsia="zh-CN"/>
              </w:rPr>
            </w:pPr>
            <w:r w:rsidRPr="006A77F7">
              <w:rPr>
                <w:lang w:eastAsia="ja-JP"/>
              </w:rPr>
              <w:t>No</w:t>
            </w:r>
          </w:p>
        </w:tc>
        <w:tc>
          <w:tcPr>
            <w:tcW w:w="1481" w:type="dxa"/>
            <w:vAlign w:val="center"/>
          </w:tcPr>
          <w:p w14:paraId="4BADD8D4" w14:textId="1383D46F" w:rsidR="00DE128B" w:rsidRPr="006A77F7" w:rsidRDefault="00DE128B" w:rsidP="00DE128B">
            <w:pPr>
              <w:pStyle w:val="TAC"/>
              <w:rPr>
                <w:rFonts w:eastAsia="Malgun Gothic"/>
                <w:lang w:eastAsia="ko-KR"/>
              </w:rPr>
            </w:pPr>
            <w:r w:rsidRPr="006A77F7">
              <w:t>DC_19A_n79A</w:t>
            </w:r>
          </w:p>
        </w:tc>
        <w:tc>
          <w:tcPr>
            <w:tcW w:w="1539" w:type="dxa"/>
            <w:shd w:val="clear" w:color="auto" w:fill="auto"/>
            <w:vAlign w:val="center"/>
          </w:tcPr>
          <w:p w14:paraId="67641AC0" w14:textId="53DDD06C" w:rsidR="00DE128B" w:rsidRPr="006A77F7" w:rsidRDefault="00DE128B" w:rsidP="00DE128B">
            <w:pPr>
              <w:pStyle w:val="TAC"/>
              <w:rPr>
                <w:lang w:eastAsia="zh-CN"/>
              </w:rPr>
            </w:pPr>
            <w:r w:rsidRPr="006A77F7">
              <w:rPr>
                <w:lang w:eastAsia="ja-JP"/>
              </w:rPr>
              <w:t>n78</w:t>
            </w:r>
            <w:r w:rsidRPr="006A77F7">
              <w:t xml:space="preserve"> (3 band IMD2</w:t>
            </w:r>
            <w:r w:rsidRPr="00F94051">
              <w:t>, PC2&amp;PC3</w:t>
            </w:r>
            <w:r w:rsidRPr="006A77F7">
              <w:rPr>
                <w:lang w:eastAsia="zh-CN"/>
              </w:rPr>
              <w:t>)</w:t>
            </w:r>
          </w:p>
        </w:tc>
        <w:tc>
          <w:tcPr>
            <w:tcW w:w="1483" w:type="dxa"/>
            <w:shd w:val="clear" w:color="auto" w:fill="auto"/>
            <w:vAlign w:val="center"/>
          </w:tcPr>
          <w:p w14:paraId="06631A82" w14:textId="5AF7108E" w:rsidR="00DE128B" w:rsidRPr="006A77F7" w:rsidRDefault="00DE128B" w:rsidP="00DE128B">
            <w:pPr>
              <w:pStyle w:val="TAC"/>
              <w:rPr>
                <w:lang w:eastAsia="zh-CN"/>
              </w:rPr>
            </w:pPr>
            <w:r w:rsidRPr="006A77F7">
              <w:rPr>
                <w:lang w:eastAsia="ja-JP"/>
              </w:rPr>
              <w:t>IMD</w:t>
            </w:r>
          </w:p>
        </w:tc>
        <w:tc>
          <w:tcPr>
            <w:tcW w:w="1465" w:type="dxa"/>
          </w:tcPr>
          <w:p w14:paraId="22FCB024" w14:textId="77777777" w:rsidR="00DE128B" w:rsidRPr="006A77F7" w:rsidRDefault="00DE128B" w:rsidP="00DE128B">
            <w:pPr>
              <w:pStyle w:val="TAC"/>
            </w:pPr>
          </w:p>
        </w:tc>
        <w:tc>
          <w:tcPr>
            <w:tcW w:w="1271" w:type="dxa"/>
            <w:shd w:val="clear" w:color="auto" w:fill="auto"/>
            <w:vAlign w:val="center"/>
          </w:tcPr>
          <w:p w14:paraId="52FE106C" w14:textId="5343013C" w:rsidR="00DE128B" w:rsidRPr="006A77F7" w:rsidRDefault="00DE128B" w:rsidP="00DE128B">
            <w:pPr>
              <w:pStyle w:val="TAC"/>
            </w:pPr>
            <w:r w:rsidRPr="006A77F7">
              <w:rPr>
                <w:lang w:eastAsia="ja-JP"/>
              </w:rPr>
              <w:t>RAN5#</w:t>
            </w:r>
            <w:r w:rsidRPr="00F94051">
              <w:rPr>
                <w:lang w:eastAsia="ja-JP"/>
              </w:rPr>
              <w:t>106</w:t>
            </w:r>
          </w:p>
        </w:tc>
      </w:tr>
      <w:tr w:rsidR="00DE128B" w:rsidRPr="006A77F7" w14:paraId="69D9C98E" w14:textId="77777777" w:rsidTr="003A0531">
        <w:tc>
          <w:tcPr>
            <w:tcW w:w="1765" w:type="dxa"/>
            <w:tcBorders>
              <w:top w:val="nil"/>
              <w:bottom w:val="nil"/>
            </w:tcBorders>
            <w:vAlign w:val="center"/>
          </w:tcPr>
          <w:p w14:paraId="3480A3E2" w14:textId="4E90F3F9" w:rsidR="00DE128B" w:rsidRPr="006A77F7" w:rsidRDefault="00DE128B" w:rsidP="00DE128B">
            <w:pPr>
              <w:pStyle w:val="TAC"/>
            </w:pPr>
            <w:r w:rsidRPr="006A77F7">
              <w:rPr>
                <w:rFonts w:eastAsia="SimSun"/>
                <w:lang w:eastAsia="en-US"/>
              </w:rPr>
              <w:t>DC_20A_n28A-n78A</w:t>
            </w:r>
          </w:p>
        </w:tc>
        <w:tc>
          <w:tcPr>
            <w:tcW w:w="1772" w:type="dxa"/>
            <w:shd w:val="clear" w:color="auto" w:fill="auto"/>
            <w:vAlign w:val="center"/>
          </w:tcPr>
          <w:p w14:paraId="461BDD55" w14:textId="29EC750B" w:rsidR="00DE128B" w:rsidRPr="006A77F7" w:rsidRDefault="00DE128B" w:rsidP="00DE128B">
            <w:pPr>
              <w:pStyle w:val="TAC"/>
              <w:rPr>
                <w:lang w:eastAsia="zh-CN"/>
              </w:rPr>
            </w:pPr>
            <w:r w:rsidRPr="006A77F7">
              <w:rPr>
                <w:rFonts w:eastAsia="SimSun"/>
                <w:lang w:eastAsia="en-US"/>
              </w:rPr>
              <w:t>No</w:t>
            </w:r>
          </w:p>
        </w:tc>
        <w:tc>
          <w:tcPr>
            <w:tcW w:w="1481" w:type="dxa"/>
            <w:vAlign w:val="center"/>
          </w:tcPr>
          <w:p w14:paraId="3606E39D" w14:textId="6F52FBD0" w:rsidR="00DE128B" w:rsidRPr="006A77F7" w:rsidRDefault="00DE128B" w:rsidP="00DE128B">
            <w:pPr>
              <w:pStyle w:val="TAC"/>
              <w:rPr>
                <w:rFonts w:eastAsia="Malgun Gothic"/>
                <w:lang w:eastAsia="ko-KR"/>
              </w:rPr>
            </w:pPr>
            <w:r w:rsidRPr="006A77F7">
              <w:rPr>
                <w:rFonts w:eastAsia="SimSun"/>
                <w:lang w:eastAsia="en-US"/>
              </w:rPr>
              <w:t>DC_20A_n28A</w:t>
            </w:r>
          </w:p>
        </w:tc>
        <w:tc>
          <w:tcPr>
            <w:tcW w:w="1539" w:type="dxa"/>
            <w:shd w:val="clear" w:color="auto" w:fill="auto"/>
            <w:vAlign w:val="center"/>
          </w:tcPr>
          <w:p w14:paraId="4156E0CA" w14:textId="5D934C14" w:rsidR="00DE128B" w:rsidRPr="006A77F7" w:rsidRDefault="00DE128B" w:rsidP="00DE128B">
            <w:pPr>
              <w:pStyle w:val="TAC"/>
              <w:rPr>
                <w:lang w:eastAsia="zh-CN"/>
              </w:rPr>
            </w:pPr>
            <w:r w:rsidRPr="006A77F7">
              <w:rPr>
                <w:rFonts w:eastAsia="SimSun"/>
                <w:lang w:eastAsia="zh-CN"/>
              </w:rPr>
              <w:t>n78 (3 band IMD4)</w:t>
            </w:r>
          </w:p>
        </w:tc>
        <w:tc>
          <w:tcPr>
            <w:tcW w:w="1483" w:type="dxa"/>
            <w:shd w:val="clear" w:color="auto" w:fill="auto"/>
            <w:vAlign w:val="center"/>
          </w:tcPr>
          <w:p w14:paraId="3CFA8EA8" w14:textId="4C9338FB" w:rsidR="00DE128B" w:rsidRPr="006A77F7" w:rsidRDefault="00DE128B" w:rsidP="00DE128B">
            <w:pPr>
              <w:pStyle w:val="TAC"/>
              <w:rPr>
                <w:lang w:eastAsia="zh-CN"/>
              </w:rPr>
            </w:pPr>
            <w:r w:rsidRPr="006A77F7">
              <w:rPr>
                <w:rFonts w:eastAsia="SimSun"/>
                <w:lang w:eastAsia="zh-CN"/>
              </w:rPr>
              <w:t>NE, IMD</w:t>
            </w:r>
          </w:p>
        </w:tc>
        <w:tc>
          <w:tcPr>
            <w:tcW w:w="1465" w:type="dxa"/>
            <w:vAlign w:val="center"/>
          </w:tcPr>
          <w:p w14:paraId="733FA4BC" w14:textId="77777777" w:rsidR="00DE128B" w:rsidRPr="006A77F7" w:rsidRDefault="00DE128B" w:rsidP="00DE128B">
            <w:pPr>
              <w:pStyle w:val="TAC"/>
            </w:pPr>
          </w:p>
        </w:tc>
        <w:tc>
          <w:tcPr>
            <w:tcW w:w="1271" w:type="dxa"/>
            <w:shd w:val="clear" w:color="auto" w:fill="auto"/>
            <w:vAlign w:val="center"/>
          </w:tcPr>
          <w:p w14:paraId="6B9FBB1A" w14:textId="50480A88" w:rsidR="00DE128B" w:rsidRPr="006A77F7" w:rsidRDefault="00DE128B" w:rsidP="00DE128B">
            <w:pPr>
              <w:pStyle w:val="TAC"/>
            </w:pPr>
            <w:r w:rsidRPr="006A77F7">
              <w:rPr>
                <w:rFonts w:eastAsia="SimSun"/>
                <w:lang w:eastAsia="en-US"/>
              </w:rPr>
              <w:t>RAN5#93-e</w:t>
            </w:r>
          </w:p>
        </w:tc>
      </w:tr>
      <w:tr w:rsidR="00DE128B" w:rsidRPr="006A77F7" w14:paraId="7DDD75D0" w14:textId="77777777" w:rsidTr="003A0531">
        <w:tc>
          <w:tcPr>
            <w:tcW w:w="1765" w:type="dxa"/>
            <w:tcBorders>
              <w:top w:val="nil"/>
            </w:tcBorders>
            <w:vAlign w:val="center"/>
          </w:tcPr>
          <w:p w14:paraId="2D31B535" w14:textId="77777777" w:rsidR="00DE128B" w:rsidRPr="006A77F7" w:rsidRDefault="00DE128B" w:rsidP="00DE128B">
            <w:pPr>
              <w:pStyle w:val="TAC"/>
            </w:pPr>
          </w:p>
        </w:tc>
        <w:tc>
          <w:tcPr>
            <w:tcW w:w="1772" w:type="dxa"/>
            <w:shd w:val="clear" w:color="auto" w:fill="auto"/>
            <w:vAlign w:val="center"/>
          </w:tcPr>
          <w:p w14:paraId="67018BB7" w14:textId="305C23BA" w:rsidR="00DE128B" w:rsidRPr="006A77F7" w:rsidRDefault="00DE128B" w:rsidP="00DE128B">
            <w:pPr>
              <w:pStyle w:val="TAC"/>
              <w:rPr>
                <w:lang w:eastAsia="zh-CN"/>
              </w:rPr>
            </w:pPr>
            <w:r w:rsidRPr="006A77F7">
              <w:rPr>
                <w:rFonts w:eastAsia="SimSun"/>
                <w:lang w:eastAsia="en-US"/>
              </w:rPr>
              <w:t>No</w:t>
            </w:r>
          </w:p>
        </w:tc>
        <w:tc>
          <w:tcPr>
            <w:tcW w:w="1481" w:type="dxa"/>
            <w:vAlign w:val="center"/>
          </w:tcPr>
          <w:p w14:paraId="4159E70A" w14:textId="59D37055" w:rsidR="00DE128B" w:rsidRPr="006A77F7" w:rsidRDefault="00DE128B" w:rsidP="00DE128B">
            <w:pPr>
              <w:pStyle w:val="TAC"/>
              <w:rPr>
                <w:rFonts w:eastAsia="Malgun Gothic"/>
                <w:lang w:eastAsia="ko-KR"/>
              </w:rPr>
            </w:pPr>
            <w:r w:rsidRPr="006A77F7">
              <w:rPr>
                <w:rFonts w:eastAsia="SimSun"/>
                <w:lang w:eastAsia="en-US"/>
              </w:rPr>
              <w:t>DC_20A_n78A</w:t>
            </w:r>
          </w:p>
        </w:tc>
        <w:tc>
          <w:tcPr>
            <w:tcW w:w="1539" w:type="dxa"/>
            <w:shd w:val="clear" w:color="auto" w:fill="auto"/>
            <w:vAlign w:val="center"/>
          </w:tcPr>
          <w:p w14:paraId="31013244" w14:textId="1F895DF3" w:rsidR="00DE128B" w:rsidRPr="006A77F7" w:rsidRDefault="00DE128B" w:rsidP="00DE128B">
            <w:pPr>
              <w:pStyle w:val="TAC"/>
              <w:rPr>
                <w:lang w:eastAsia="zh-CN"/>
              </w:rPr>
            </w:pPr>
            <w:r w:rsidRPr="006A77F7">
              <w:rPr>
                <w:rFonts w:eastAsia="SimSun"/>
                <w:lang w:eastAsia="zh-CN"/>
              </w:rPr>
              <w:t>n28 (3 band IMD4)</w:t>
            </w:r>
          </w:p>
        </w:tc>
        <w:tc>
          <w:tcPr>
            <w:tcW w:w="1483" w:type="dxa"/>
            <w:shd w:val="clear" w:color="auto" w:fill="auto"/>
            <w:vAlign w:val="center"/>
          </w:tcPr>
          <w:p w14:paraId="15F2270F" w14:textId="46FDDB63" w:rsidR="00DE128B" w:rsidRPr="006A77F7" w:rsidRDefault="00DE128B" w:rsidP="00DE128B">
            <w:pPr>
              <w:pStyle w:val="TAC"/>
              <w:rPr>
                <w:lang w:eastAsia="zh-CN"/>
              </w:rPr>
            </w:pPr>
            <w:r w:rsidRPr="006A77F7">
              <w:rPr>
                <w:rFonts w:eastAsia="SimSun"/>
                <w:lang w:eastAsia="zh-CN"/>
              </w:rPr>
              <w:t>NE, IMD</w:t>
            </w:r>
          </w:p>
        </w:tc>
        <w:tc>
          <w:tcPr>
            <w:tcW w:w="1465" w:type="dxa"/>
            <w:vAlign w:val="center"/>
          </w:tcPr>
          <w:p w14:paraId="05D12173" w14:textId="77777777" w:rsidR="00DE128B" w:rsidRPr="006A77F7" w:rsidRDefault="00DE128B" w:rsidP="00DE128B">
            <w:pPr>
              <w:pStyle w:val="TAC"/>
            </w:pPr>
          </w:p>
        </w:tc>
        <w:tc>
          <w:tcPr>
            <w:tcW w:w="1271" w:type="dxa"/>
            <w:shd w:val="clear" w:color="auto" w:fill="auto"/>
            <w:vAlign w:val="center"/>
          </w:tcPr>
          <w:p w14:paraId="42FCF8B1" w14:textId="76C8D3A7" w:rsidR="00DE128B" w:rsidRPr="006A77F7" w:rsidRDefault="00DE128B" w:rsidP="00DE128B">
            <w:pPr>
              <w:pStyle w:val="TAC"/>
            </w:pPr>
            <w:r w:rsidRPr="006A77F7">
              <w:rPr>
                <w:rFonts w:eastAsia="SimSun"/>
                <w:lang w:eastAsia="en-US"/>
              </w:rPr>
              <w:t>RAN5#93-e</w:t>
            </w:r>
          </w:p>
        </w:tc>
      </w:tr>
      <w:tr w:rsidR="00DE128B" w:rsidRPr="006A77F7" w14:paraId="1C22266E" w14:textId="77777777" w:rsidTr="00DC07B7">
        <w:tc>
          <w:tcPr>
            <w:tcW w:w="1765" w:type="dxa"/>
            <w:tcBorders>
              <w:top w:val="nil"/>
              <w:bottom w:val="nil"/>
            </w:tcBorders>
            <w:vAlign w:val="center"/>
          </w:tcPr>
          <w:p w14:paraId="696E1BFA" w14:textId="44C9B2DE" w:rsidR="00DE128B" w:rsidRPr="006A77F7" w:rsidRDefault="00DE128B" w:rsidP="00DE128B">
            <w:pPr>
              <w:pStyle w:val="TAC"/>
            </w:pPr>
            <w:r w:rsidRPr="006A77F7">
              <w:rPr>
                <w:rFonts w:eastAsia="Malgun Gothic"/>
                <w:lang w:eastAsia="ko-KR"/>
              </w:rPr>
              <w:t>DC_21A_n78A-n79A</w:t>
            </w:r>
          </w:p>
        </w:tc>
        <w:tc>
          <w:tcPr>
            <w:tcW w:w="1772" w:type="dxa"/>
            <w:shd w:val="clear" w:color="auto" w:fill="auto"/>
            <w:vAlign w:val="center"/>
          </w:tcPr>
          <w:p w14:paraId="40343A2F" w14:textId="08DFCCE9" w:rsidR="00DE128B" w:rsidRPr="006A77F7" w:rsidRDefault="00DE128B" w:rsidP="00DE128B">
            <w:pPr>
              <w:pStyle w:val="TAC"/>
              <w:rPr>
                <w:rFonts w:eastAsia="SimSun"/>
                <w:lang w:eastAsia="en-US"/>
              </w:rPr>
            </w:pPr>
            <w:r w:rsidRPr="006A77F7">
              <w:rPr>
                <w:lang w:eastAsia="ja-JP"/>
              </w:rPr>
              <w:t>No</w:t>
            </w:r>
          </w:p>
        </w:tc>
        <w:tc>
          <w:tcPr>
            <w:tcW w:w="1481" w:type="dxa"/>
            <w:vAlign w:val="center"/>
          </w:tcPr>
          <w:p w14:paraId="2EA8FA49" w14:textId="0CC4CD75" w:rsidR="00DE128B" w:rsidRPr="006A77F7" w:rsidRDefault="00DE128B" w:rsidP="00DE128B">
            <w:pPr>
              <w:pStyle w:val="TAC"/>
              <w:rPr>
                <w:rFonts w:eastAsia="SimSun"/>
                <w:lang w:eastAsia="en-US"/>
              </w:rPr>
            </w:pPr>
            <w:r w:rsidRPr="006A77F7">
              <w:t>DC_21A_n78A</w:t>
            </w:r>
          </w:p>
        </w:tc>
        <w:tc>
          <w:tcPr>
            <w:tcW w:w="1539" w:type="dxa"/>
            <w:shd w:val="clear" w:color="auto" w:fill="auto"/>
            <w:vAlign w:val="center"/>
          </w:tcPr>
          <w:p w14:paraId="23969ADD" w14:textId="7ACE6E11" w:rsidR="00DE128B" w:rsidRPr="006A77F7" w:rsidRDefault="00DE128B" w:rsidP="00DE128B">
            <w:pPr>
              <w:pStyle w:val="TAC"/>
              <w:rPr>
                <w:rFonts w:eastAsia="SimSun"/>
                <w:lang w:eastAsia="zh-CN"/>
              </w:rPr>
            </w:pPr>
            <w:r w:rsidRPr="006A77F7">
              <w:rPr>
                <w:lang w:eastAsia="ja-JP"/>
              </w:rPr>
              <w:t>n79</w:t>
            </w:r>
            <w:r w:rsidRPr="006A77F7">
              <w:t xml:space="preserve"> (3 band IMD2</w:t>
            </w:r>
            <w:r w:rsidRPr="00F94051">
              <w:t>, PC2&amp;PC3</w:t>
            </w:r>
            <w:r w:rsidRPr="006A77F7">
              <w:rPr>
                <w:lang w:eastAsia="zh-CN"/>
              </w:rPr>
              <w:t>)</w:t>
            </w:r>
          </w:p>
        </w:tc>
        <w:tc>
          <w:tcPr>
            <w:tcW w:w="1483" w:type="dxa"/>
            <w:shd w:val="clear" w:color="auto" w:fill="auto"/>
            <w:vAlign w:val="center"/>
          </w:tcPr>
          <w:p w14:paraId="63BFC9AE" w14:textId="6D408C7A" w:rsidR="00DE128B" w:rsidRPr="006A77F7" w:rsidRDefault="00DE128B" w:rsidP="00DE128B">
            <w:pPr>
              <w:pStyle w:val="TAC"/>
              <w:rPr>
                <w:rFonts w:eastAsia="SimSun"/>
                <w:lang w:eastAsia="zh-CN"/>
              </w:rPr>
            </w:pPr>
            <w:r w:rsidRPr="006A77F7">
              <w:rPr>
                <w:lang w:eastAsia="ja-JP"/>
              </w:rPr>
              <w:t>IMD</w:t>
            </w:r>
          </w:p>
        </w:tc>
        <w:tc>
          <w:tcPr>
            <w:tcW w:w="1465" w:type="dxa"/>
            <w:vAlign w:val="center"/>
          </w:tcPr>
          <w:p w14:paraId="4FA8F74B" w14:textId="77777777" w:rsidR="00DE128B" w:rsidRPr="006A77F7" w:rsidRDefault="00DE128B" w:rsidP="00DE128B">
            <w:pPr>
              <w:pStyle w:val="TAC"/>
            </w:pPr>
          </w:p>
        </w:tc>
        <w:tc>
          <w:tcPr>
            <w:tcW w:w="1271" w:type="dxa"/>
            <w:shd w:val="clear" w:color="auto" w:fill="auto"/>
            <w:vAlign w:val="center"/>
          </w:tcPr>
          <w:p w14:paraId="2023E558" w14:textId="75E2EA97" w:rsidR="00DE128B" w:rsidRPr="006A77F7" w:rsidRDefault="00DE128B" w:rsidP="00DE128B">
            <w:pPr>
              <w:pStyle w:val="TAC"/>
              <w:rPr>
                <w:rFonts w:eastAsia="SimSun"/>
                <w:lang w:eastAsia="en-US"/>
              </w:rPr>
            </w:pPr>
            <w:r w:rsidRPr="006A77F7">
              <w:rPr>
                <w:lang w:eastAsia="ja-JP"/>
              </w:rPr>
              <w:t>RAN5#103</w:t>
            </w:r>
          </w:p>
        </w:tc>
      </w:tr>
      <w:tr w:rsidR="00DE128B" w:rsidRPr="006A77F7" w14:paraId="6541EE14" w14:textId="77777777" w:rsidTr="003A0531">
        <w:tc>
          <w:tcPr>
            <w:tcW w:w="1765" w:type="dxa"/>
            <w:tcBorders>
              <w:top w:val="nil"/>
            </w:tcBorders>
            <w:vAlign w:val="center"/>
          </w:tcPr>
          <w:p w14:paraId="738A2331" w14:textId="77777777" w:rsidR="00DE128B" w:rsidRPr="006A77F7" w:rsidRDefault="00DE128B" w:rsidP="00DE128B">
            <w:pPr>
              <w:pStyle w:val="TAC"/>
            </w:pPr>
          </w:p>
        </w:tc>
        <w:tc>
          <w:tcPr>
            <w:tcW w:w="1772" w:type="dxa"/>
            <w:shd w:val="clear" w:color="auto" w:fill="auto"/>
            <w:vAlign w:val="center"/>
          </w:tcPr>
          <w:p w14:paraId="1574FC0D" w14:textId="1D4EA815" w:rsidR="00DE128B" w:rsidRPr="006A77F7" w:rsidRDefault="00DE128B" w:rsidP="00DE128B">
            <w:pPr>
              <w:pStyle w:val="TAC"/>
              <w:rPr>
                <w:rFonts w:eastAsia="SimSun"/>
                <w:lang w:eastAsia="en-US"/>
              </w:rPr>
            </w:pPr>
            <w:r w:rsidRPr="006A77F7">
              <w:rPr>
                <w:lang w:eastAsia="ja-JP"/>
              </w:rPr>
              <w:t>No</w:t>
            </w:r>
          </w:p>
        </w:tc>
        <w:tc>
          <w:tcPr>
            <w:tcW w:w="1481" w:type="dxa"/>
            <w:vAlign w:val="center"/>
          </w:tcPr>
          <w:p w14:paraId="43F62BE8" w14:textId="6D92DF9B" w:rsidR="00DE128B" w:rsidRPr="006A77F7" w:rsidRDefault="00DE128B" w:rsidP="00DE128B">
            <w:pPr>
              <w:pStyle w:val="TAC"/>
              <w:rPr>
                <w:rFonts w:eastAsia="SimSun"/>
                <w:lang w:eastAsia="en-US"/>
              </w:rPr>
            </w:pPr>
            <w:r w:rsidRPr="006A77F7">
              <w:t>DC_21A_n79A</w:t>
            </w:r>
          </w:p>
        </w:tc>
        <w:tc>
          <w:tcPr>
            <w:tcW w:w="1539" w:type="dxa"/>
            <w:shd w:val="clear" w:color="auto" w:fill="auto"/>
            <w:vAlign w:val="center"/>
          </w:tcPr>
          <w:p w14:paraId="55FF2B10" w14:textId="378490B7" w:rsidR="00DE128B" w:rsidRPr="006A77F7" w:rsidRDefault="00DE128B" w:rsidP="00DE128B">
            <w:pPr>
              <w:pStyle w:val="TAC"/>
              <w:rPr>
                <w:rFonts w:eastAsia="SimSun"/>
                <w:lang w:eastAsia="zh-CN"/>
              </w:rPr>
            </w:pPr>
            <w:r w:rsidRPr="006A77F7">
              <w:rPr>
                <w:lang w:eastAsia="ja-JP"/>
              </w:rPr>
              <w:t>n78</w:t>
            </w:r>
            <w:r w:rsidRPr="006A77F7">
              <w:t xml:space="preserve"> (3 band IMD2</w:t>
            </w:r>
            <w:r w:rsidRPr="00F94051">
              <w:t>, PC2&amp;PC3</w:t>
            </w:r>
            <w:r w:rsidRPr="006A77F7">
              <w:rPr>
                <w:lang w:eastAsia="zh-CN"/>
              </w:rPr>
              <w:t>)</w:t>
            </w:r>
          </w:p>
        </w:tc>
        <w:tc>
          <w:tcPr>
            <w:tcW w:w="1483" w:type="dxa"/>
            <w:shd w:val="clear" w:color="auto" w:fill="auto"/>
            <w:vAlign w:val="center"/>
          </w:tcPr>
          <w:p w14:paraId="3923DF1A" w14:textId="0F938DE2" w:rsidR="00DE128B" w:rsidRPr="006A77F7" w:rsidRDefault="00DE128B" w:rsidP="00DE128B">
            <w:pPr>
              <w:pStyle w:val="TAC"/>
              <w:rPr>
                <w:rFonts w:eastAsia="SimSun"/>
                <w:lang w:eastAsia="zh-CN"/>
              </w:rPr>
            </w:pPr>
            <w:r w:rsidRPr="006A77F7">
              <w:rPr>
                <w:lang w:eastAsia="ja-JP"/>
              </w:rPr>
              <w:t>IMD</w:t>
            </w:r>
          </w:p>
        </w:tc>
        <w:tc>
          <w:tcPr>
            <w:tcW w:w="1465" w:type="dxa"/>
            <w:vAlign w:val="center"/>
          </w:tcPr>
          <w:p w14:paraId="3032BD91" w14:textId="77777777" w:rsidR="00DE128B" w:rsidRPr="006A77F7" w:rsidRDefault="00DE128B" w:rsidP="00DE128B">
            <w:pPr>
              <w:pStyle w:val="TAC"/>
            </w:pPr>
          </w:p>
        </w:tc>
        <w:tc>
          <w:tcPr>
            <w:tcW w:w="1271" w:type="dxa"/>
            <w:shd w:val="clear" w:color="auto" w:fill="auto"/>
            <w:vAlign w:val="center"/>
          </w:tcPr>
          <w:p w14:paraId="259F2457" w14:textId="453934D0" w:rsidR="00DE128B" w:rsidRPr="006A77F7" w:rsidRDefault="00DE128B" w:rsidP="00DE128B">
            <w:pPr>
              <w:pStyle w:val="TAC"/>
              <w:rPr>
                <w:rFonts w:eastAsia="SimSun"/>
                <w:lang w:eastAsia="en-US"/>
              </w:rPr>
            </w:pPr>
            <w:r w:rsidRPr="006A77F7">
              <w:rPr>
                <w:lang w:eastAsia="ja-JP"/>
              </w:rPr>
              <w:t>RAN5#103</w:t>
            </w:r>
          </w:p>
        </w:tc>
      </w:tr>
      <w:tr w:rsidR="00DE128B" w:rsidRPr="006A77F7" w14:paraId="4731F7B5" w14:textId="77777777" w:rsidTr="003A0531">
        <w:tc>
          <w:tcPr>
            <w:tcW w:w="1765" w:type="dxa"/>
            <w:tcBorders>
              <w:top w:val="nil"/>
            </w:tcBorders>
            <w:vAlign w:val="center"/>
          </w:tcPr>
          <w:p w14:paraId="24968C8F" w14:textId="6DB37C60" w:rsidR="00DE128B" w:rsidRPr="006A77F7" w:rsidRDefault="00DE128B" w:rsidP="00DE128B">
            <w:pPr>
              <w:pStyle w:val="TAC"/>
            </w:pPr>
            <w:r w:rsidRPr="006A77F7">
              <w:rPr>
                <w:rFonts w:eastAsia="SimSun"/>
              </w:rPr>
              <w:t>DC_28A_n7A-n78A</w:t>
            </w:r>
          </w:p>
        </w:tc>
        <w:tc>
          <w:tcPr>
            <w:tcW w:w="1772" w:type="dxa"/>
            <w:shd w:val="clear" w:color="auto" w:fill="auto"/>
            <w:vAlign w:val="center"/>
          </w:tcPr>
          <w:p w14:paraId="3E9B0CDC" w14:textId="19B7506F" w:rsidR="00DE128B" w:rsidRPr="006A77F7" w:rsidRDefault="00DE128B" w:rsidP="00DE128B">
            <w:pPr>
              <w:pStyle w:val="TAC"/>
              <w:rPr>
                <w:rFonts w:eastAsia="SimSun"/>
                <w:lang w:eastAsia="en-US"/>
              </w:rPr>
            </w:pPr>
            <w:r w:rsidRPr="006A77F7">
              <w:rPr>
                <w:rFonts w:eastAsia="SimSun"/>
              </w:rPr>
              <w:t>No</w:t>
            </w:r>
          </w:p>
        </w:tc>
        <w:tc>
          <w:tcPr>
            <w:tcW w:w="1481" w:type="dxa"/>
            <w:vAlign w:val="center"/>
          </w:tcPr>
          <w:p w14:paraId="5D4935A0" w14:textId="289578FC" w:rsidR="00DE128B" w:rsidRPr="006A77F7" w:rsidRDefault="00DE128B" w:rsidP="00DE128B">
            <w:pPr>
              <w:pStyle w:val="TAC"/>
              <w:rPr>
                <w:rFonts w:eastAsia="SimSun"/>
                <w:lang w:eastAsia="en-US"/>
              </w:rPr>
            </w:pPr>
            <w:r w:rsidRPr="006A77F7">
              <w:rPr>
                <w:rFonts w:eastAsia="SimSun"/>
              </w:rPr>
              <w:t>DC_28A_n7A</w:t>
            </w:r>
          </w:p>
        </w:tc>
        <w:tc>
          <w:tcPr>
            <w:tcW w:w="1539" w:type="dxa"/>
            <w:shd w:val="clear" w:color="auto" w:fill="auto"/>
            <w:vAlign w:val="center"/>
          </w:tcPr>
          <w:p w14:paraId="5C9B35EE" w14:textId="094F1A0A" w:rsidR="00DE128B" w:rsidRPr="006A77F7" w:rsidRDefault="00DE128B" w:rsidP="00DE128B">
            <w:pPr>
              <w:pStyle w:val="TAC"/>
              <w:rPr>
                <w:rFonts w:eastAsia="SimSun"/>
                <w:lang w:eastAsia="zh-CN"/>
              </w:rPr>
            </w:pPr>
            <w:r w:rsidRPr="006A77F7">
              <w:rPr>
                <w:rFonts w:eastAsia="SimSun"/>
              </w:rPr>
              <w:t>n78 (3 band IMD2)</w:t>
            </w:r>
          </w:p>
        </w:tc>
        <w:tc>
          <w:tcPr>
            <w:tcW w:w="1483" w:type="dxa"/>
            <w:shd w:val="clear" w:color="auto" w:fill="auto"/>
            <w:vAlign w:val="center"/>
          </w:tcPr>
          <w:p w14:paraId="4970E080" w14:textId="2AB6D4FE" w:rsidR="00DE128B" w:rsidRPr="006A77F7" w:rsidRDefault="00DE128B" w:rsidP="00DE128B">
            <w:pPr>
              <w:pStyle w:val="TAC"/>
              <w:rPr>
                <w:rFonts w:eastAsia="SimSun"/>
                <w:lang w:eastAsia="zh-CN"/>
              </w:rPr>
            </w:pPr>
            <w:r w:rsidRPr="006A77F7">
              <w:rPr>
                <w:rFonts w:eastAsia="SimSun"/>
              </w:rPr>
              <w:t>NE, IMD</w:t>
            </w:r>
          </w:p>
        </w:tc>
        <w:tc>
          <w:tcPr>
            <w:tcW w:w="1465" w:type="dxa"/>
            <w:vAlign w:val="center"/>
          </w:tcPr>
          <w:p w14:paraId="0A615DB4" w14:textId="77777777" w:rsidR="00DE128B" w:rsidRPr="006A77F7" w:rsidRDefault="00DE128B" w:rsidP="00DE128B">
            <w:pPr>
              <w:pStyle w:val="TAC"/>
            </w:pPr>
          </w:p>
        </w:tc>
        <w:tc>
          <w:tcPr>
            <w:tcW w:w="1271" w:type="dxa"/>
            <w:shd w:val="clear" w:color="auto" w:fill="auto"/>
            <w:vAlign w:val="center"/>
          </w:tcPr>
          <w:p w14:paraId="545475A4" w14:textId="116C9C1E" w:rsidR="00DE128B" w:rsidRPr="006A77F7" w:rsidRDefault="00DE128B" w:rsidP="00DE128B">
            <w:pPr>
              <w:pStyle w:val="TAC"/>
              <w:rPr>
                <w:rFonts w:eastAsia="SimSun"/>
                <w:lang w:eastAsia="en-US"/>
              </w:rPr>
            </w:pPr>
            <w:r w:rsidRPr="006A77F7">
              <w:rPr>
                <w:rFonts w:eastAsia="SimSun"/>
              </w:rPr>
              <w:t>RAN5#94-e</w:t>
            </w:r>
          </w:p>
        </w:tc>
      </w:tr>
      <w:tr w:rsidR="00DE128B" w:rsidRPr="006A77F7" w14:paraId="1944EE40" w14:textId="77777777" w:rsidTr="003A0531">
        <w:tc>
          <w:tcPr>
            <w:tcW w:w="1765" w:type="dxa"/>
            <w:tcBorders>
              <w:top w:val="nil"/>
            </w:tcBorders>
            <w:vAlign w:val="center"/>
          </w:tcPr>
          <w:p w14:paraId="2E73342A" w14:textId="77777777" w:rsidR="00DE128B" w:rsidRPr="006A77F7" w:rsidRDefault="00DE128B" w:rsidP="00DE128B">
            <w:pPr>
              <w:pStyle w:val="TAC"/>
            </w:pPr>
          </w:p>
        </w:tc>
        <w:tc>
          <w:tcPr>
            <w:tcW w:w="1772" w:type="dxa"/>
            <w:shd w:val="clear" w:color="auto" w:fill="auto"/>
            <w:vAlign w:val="center"/>
          </w:tcPr>
          <w:p w14:paraId="14A50295" w14:textId="57394486" w:rsidR="00DE128B" w:rsidRPr="006A77F7" w:rsidRDefault="00DE128B" w:rsidP="00DE128B">
            <w:pPr>
              <w:pStyle w:val="TAC"/>
              <w:rPr>
                <w:rFonts w:eastAsia="SimSun"/>
                <w:lang w:eastAsia="en-US"/>
              </w:rPr>
            </w:pPr>
            <w:r w:rsidRPr="006A77F7">
              <w:rPr>
                <w:rFonts w:eastAsia="SimSun"/>
              </w:rPr>
              <w:t>No</w:t>
            </w:r>
          </w:p>
        </w:tc>
        <w:tc>
          <w:tcPr>
            <w:tcW w:w="1481" w:type="dxa"/>
            <w:vAlign w:val="center"/>
          </w:tcPr>
          <w:p w14:paraId="1960C102" w14:textId="4B06A7D7" w:rsidR="00DE128B" w:rsidRPr="006A77F7" w:rsidRDefault="00DE128B" w:rsidP="00DE128B">
            <w:pPr>
              <w:pStyle w:val="TAC"/>
              <w:rPr>
                <w:rFonts w:eastAsia="SimSun"/>
                <w:lang w:eastAsia="en-US"/>
              </w:rPr>
            </w:pPr>
            <w:r w:rsidRPr="006A77F7">
              <w:rPr>
                <w:rFonts w:eastAsia="SimSun"/>
              </w:rPr>
              <w:t>DC_28A_n78A</w:t>
            </w:r>
          </w:p>
        </w:tc>
        <w:tc>
          <w:tcPr>
            <w:tcW w:w="1539" w:type="dxa"/>
            <w:shd w:val="clear" w:color="auto" w:fill="auto"/>
            <w:vAlign w:val="center"/>
          </w:tcPr>
          <w:p w14:paraId="2FD92A04" w14:textId="5961B0CE" w:rsidR="00DE128B" w:rsidRPr="006A77F7" w:rsidRDefault="00DE128B" w:rsidP="00DE128B">
            <w:pPr>
              <w:pStyle w:val="TAC"/>
              <w:rPr>
                <w:rFonts w:eastAsia="SimSun"/>
                <w:lang w:eastAsia="zh-CN"/>
              </w:rPr>
            </w:pPr>
            <w:r w:rsidRPr="006A77F7">
              <w:rPr>
                <w:rFonts w:eastAsia="SimSun"/>
              </w:rPr>
              <w:t>n7 (3 band IMD2)</w:t>
            </w:r>
          </w:p>
        </w:tc>
        <w:tc>
          <w:tcPr>
            <w:tcW w:w="1483" w:type="dxa"/>
            <w:shd w:val="clear" w:color="auto" w:fill="auto"/>
            <w:vAlign w:val="center"/>
          </w:tcPr>
          <w:p w14:paraId="392DAF73" w14:textId="4315EF76" w:rsidR="00DE128B" w:rsidRPr="006A77F7" w:rsidRDefault="00DE128B" w:rsidP="00DE128B">
            <w:pPr>
              <w:pStyle w:val="TAC"/>
              <w:rPr>
                <w:rFonts w:eastAsia="SimSun"/>
                <w:lang w:eastAsia="zh-CN"/>
              </w:rPr>
            </w:pPr>
            <w:r w:rsidRPr="006A77F7">
              <w:rPr>
                <w:rFonts w:eastAsia="SimSun"/>
              </w:rPr>
              <w:t>NE, IMD</w:t>
            </w:r>
          </w:p>
        </w:tc>
        <w:tc>
          <w:tcPr>
            <w:tcW w:w="1465" w:type="dxa"/>
            <w:vAlign w:val="center"/>
          </w:tcPr>
          <w:p w14:paraId="28B09A02" w14:textId="77777777" w:rsidR="00DE128B" w:rsidRPr="006A77F7" w:rsidRDefault="00DE128B" w:rsidP="00DE128B">
            <w:pPr>
              <w:pStyle w:val="TAC"/>
            </w:pPr>
          </w:p>
        </w:tc>
        <w:tc>
          <w:tcPr>
            <w:tcW w:w="1271" w:type="dxa"/>
            <w:shd w:val="clear" w:color="auto" w:fill="auto"/>
            <w:vAlign w:val="center"/>
          </w:tcPr>
          <w:p w14:paraId="1A11004B" w14:textId="0EADD47D" w:rsidR="00DE128B" w:rsidRPr="006A77F7" w:rsidRDefault="00DE128B" w:rsidP="00DE128B">
            <w:pPr>
              <w:pStyle w:val="TAC"/>
              <w:rPr>
                <w:rFonts w:eastAsia="SimSun"/>
                <w:lang w:eastAsia="en-US"/>
              </w:rPr>
            </w:pPr>
            <w:r w:rsidRPr="006A77F7">
              <w:rPr>
                <w:rFonts w:eastAsia="SimSun"/>
              </w:rPr>
              <w:t>RAN5#94-e</w:t>
            </w:r>
          </w:p>
        </w:tc>
      </w:tr>
      <w:tr w:rsidR="00DE128B" w:rsidRPr="006A77F7" w14:paraId="4B73CCD6" w14:textId="77777777" w:rsidTr="000C2935">
        <w:tc>
          <w:tcPr>
            <w:tcW w:w="10776" w:type="dxa"/>
            <w:gridSpan w:val="7"/>
          </w:tcPr>
          <w:p w14:paraId="39033778" w14:textId="6B8A6A78" w:rsidR="00DE128B" w:rsidRPr="006A77F7" w:rsidRDefault="00DE128B" w:rsidP="00DE128B">
            <w:pPr>
              <w:pStyle w:val="TAH"/>
            </w:pPr>
            <w:r w:rsidRPr="006A77F7">
              <w:t>DC_XA-</w:t>
            </w:r>
            <w:proofErr w:type="spellStart"/>
            <w:r w:rsidRPr="006A77F7">
              <w:t>YA_nZA</w:t>
            </w:r>
            <w:proofErr w:type="spellEnd"/>
          </w:p>
        </w:tc>
      </w:tr>
      <w:tr w:rsidR="00DE128B" w:rsidRPr="006A77F7" w14:paraId="0FAC1A11" w14:textId="77777777" w:rsidTr="003A0531">
        <w:tc>
          <w:tcPr>
            <w:tcW w:w="1765" w:type="dxa"/>
            <w:tcBorders>
              <w:bottom w:val="nil"/>
            </w:tcBorders>
            <w:vAlign w:val="center"/>
          </w:tcPr>
          <w:p w14:paraId="7505317A" w14:textId="77777777" w:rsidR="00DE128B" w:rsidRPr="006A77F7" w:rsidRDefault="00DE128B" w:rsidP="00DE128B">
            <w:pPr>
              <w:pStyle w:val="TAC"/>
            </w:pPr>
            <w:r w:rsidRPr="006A77F7">
              <w:rPr>
                <w:rFonts w:eastAsia="Malgun Gothic"/>
                <w:szCs w:val="18"/>
                <w:lang w:eastAsia="ko-KR"/>
              </w:rPr>
              <w:t>DC_1A-3A_n28A</w:t>
            </w:r>
          </w:p>
        </w:tc>
        <w:tc>
          <w:tcPr>
            <w:tcW w:w="1772" w:type="dxa"/>
            <w:shd w:val="clear" w:color="auto" w:fill="auto"/>
            <w:vAlign w:val="center"/>
          </w:tcPr>
          <w:p w14:paraId="6348008A" w14:textId="77777777" w:rsidR="00DE128B" w:rsidRPr="006A77F7" w:rsidRDefault="00DE128B" w:rsidP="00DE128B">
            <w:pPr>
              <w:pStyle w:val="TAC"/>
            </w:pPr>
            <w:r w:rsidRPr="006A77F7">
              <w:t>No</w:t>
            </w:r>
          </w:p>
        </w:tc>
        <w:tc>
          <w:tcPr>
            <w:tcW w:w="1481" w:type="dxa"/>
            <w:vAlign w:val="center"/>
          </w:tcPr>
          <w:p w14:paraId="5C49ABA3" w14:textId="77777777" w:rsidR="00DE128B" w:rsidRPr="006A77F7" w:rsidRDefault="00DE128B" w:rsidP="00DE128B">
            <w:pPr>
              <w:pStyle w:val="TAC"/>
            </w:pPr>
            <w:r w:rsidRPr="006A77F7">
              <w:t>DC_1A_n28A</w:t>
            </w:r>
          </w:p>
        </w:tc>
        <w:tc>
          <w:tcPr>
            <w:tcW w:w="1539" w:type="dxa"/>
            <w:shd w:val="clear" w:color="auto" w:fill="auto"/>
            <w:vAlign w:val="center"/>
          </w:tcPr>
          <w:p w14:paraId="114A6F93" w14:textId="77777777" w:rsidR="00DE128B" w:rsidRPr="006A77F7" w:rsidRDefault="00DE128B" w:rsidP="00DE128B">
            <w:pPr>
              <w:pStyle w:val="TAC"/>
            </w:pPr>
            <w:r w:rsidRPr="006A77F7">
              <w:t>3 (3 band IMD5</w:t>
            </w:r>
            <w:r w:rsidRPr="006A77F7">
              <w:rPr>
                <w:lang w:eastAsia="zh-CN"/>
              </w:rPr>
              <w:t>)</w:t>
            </w:r>
          </w:p>
        </w:tc>
        <w:tc>
          <w:tcPr>
            <w:tcW w:w="1483" w:type="dxa"/>
            <w:shd w:val="clear" w:color="auto" w:fill="auto"/>
            <w:vAlign w:val="center"/>
          </w:tcPr>
          <w:p w14:paraId="6FA70855" w14:textId="3B905DE1" w:rsidR="00DE128B" w:rsidRPr="006A77F7" w:rsidRDefault="00DE128B" w:rsidP="00DE128B">
            <w:pPr>
              <w:pStyle w:val="TAC"/>
            </w:pPr>
            <w:r w:rsidRPr="006A77F7">
              <w:t>IMD</w:t>
            </w:r>
          </w:p>
        </w:tc>
        <w:tc>
          <w:tcPr>
            <w:tcW w:w="1465" w:type="dxa"/>
            <w:vAlign w:val="center"/>
          </w:tcPr>
          <w:p w14:paraId="75F78BFA" w14:textId="77777777" w:rsidR="00DE128B" w:rsidRPr="006A77F7" w:rsidRDefault="00DE128B" w:rsidP="00DE128B">
            <w:pPr>
              <w:pStyle w:val="TAC"/>
            </w:pPr>
          </w:p>
        </w:tc>
        <w:tc>
          <w:tcPr>
            <w:tcW w:w="1271" w:type="dxa"/>
            <w:shd w:val="clear" w:color="auto" w:fill="auto"/>
            <w:vAlign w:val="center"/>
          </w:tcPr>
          <w:p w14:paraId="34C1F3A0" w14:textId="3DBD6B9E" w:rsidR="00DE128B" w:rsidRPr="006A77F7" w:rsidRDefault="00DE128B" w:rsidP="00DE128B">
            <w:pPr>
              <w:pStyle w:val="TAC"/>
            </w:pPr>
            <w:r w:rsidRPr="006A77F7">
              <w:t>RAN5#92-e</w:t>
            </w:r>
          </w:p>
        </w:tc>
      </w:tr>
      <w:tr w:rsidR="00DE128B" w:rsidRPr="006A77F7" w14:paraId="248C5C31" w14:textId="77777777" w:rsidTr="003A0531">
        <w:tc>
          <w:tcPr>
            <w:tcW w:w="1765" w:type="dxa"/>
            <w:tcBorders>
              <w:top w:val="nil"/>
            </w:tcBorders>
            <w:vAlign w:val="center"/>
          </w:tcPr>
          <w:p w14:paraId="5870C8F4" w14:textId="77777777" w:rsidR="00DE128B" w:rsidRPr="006A77F7" w:rsidRDefault="00DE128B" w:rsidP="00DE128B">
            <w:pPr>
              <w:pStyle w:val="TAC"/>
            </w:pPr>
          </w:p>
        </w:tc>
        <w:tc>
          <w:tcPr>
            <w:tcW w:w="1772" w:type="dxa"/>
            <w:shd w:val="clear" w:color="auto" w:fill="auto"/>
            <w:vAlign w:val="center"/>
          </w:tcPr>
          <w:p w14:paraId="79DA1D1E" w14:textId="77777777" w:rsidR="00DE128B" w:rsidRPr="006A77F7" w:rsidRDefault="00DE128B" w:rsidP="00DE128B">
            <w:pPr>
              <w:pStyle w:val="TAC"/>
            </w:pPr>
            <w:r w:rsidRPr="006A77F7">
              <w:t>No</w:t>
            </w:r>
          </w:p>
        </w:tc>
        <w:tc>
          <w:tcPr>
            <w:tcW w:w="1481" w:type="dxa"/>
            <w:vAlign w:val="center"/>
          </w:tcPr>
          <w:p w14:paraId="3F9BF7FE" w14:textId="77777777" w:rsidR="00DE128B" w:rsidRPr="006A77F7" w:rsidRDefault="00DE128B" w:rsidP="00DE128B">
            <w:pPr>
              <w:pStyle w:val="TAC"/>
            </w:pPr>
            <w:r w:rsidRPr="006A77F7">
              <w:t>DC_3A_n28A</w:t>
            </w:r>
          </w:p>
        </w:tc>
        <w:tc>
          <w:tcPr>
            <w:tcW w:w="1539" w:type="dxa"/>
            <w:shd w:val="clear" w:color="auto" w:fill="auto"/>
            <w:vAlign w:val="center"/>
          </w:tcPr>
          <w:p w14:paraId="5D859AEC" w14:textId="77777777" w:rsidR="00DE128B" w:rsidRPr="006A77F7" w:rsidRDefault="00DE128B" w:rsidP="00DE128B">
            <w:pPr>
              <w:pStyle w:val="TAC"/>
            </w:pPr>
            <w:r w:rsidRPr="006A77F7">
              <w:t>1 (3 band IMD4</w:t>
            </w:r>
            <w:r w:rsidRPr="006A77F7">
              <w:rPr>
                <w:lang w:eastAsia="zh-CN"/>
              </w:rPr>
              <w:t>)</w:t>
            </w:r>
          </w:p>
        </w:tc>
        <w:tc>
          <w:tcPr>
            <w:tcW w:w="1483" w:type="dxa"/>
            <w:shd w:val="clear" w:color="auto" w:fill="auto"/>
            <w:vAlign w:val="center"/>
          </w:tcPr>
          <w:p w14:paraId="69952CCB" w14:textId="2C6E5CAD" w:rsidR="00DE128B" w:rsidRPr="006A77F7" w:rsidRDefault="00DE128B" w:rsidP="00DE128B">
            <w:pPr>
              <w:pStyle w:val="TAC"/>
            </w:pPr>
            <w:r w:rsidRPr="006A77F7">
              <w:t>IMD</w:t>
            </w:r>
          </w:p>
        </w:tc>
        <w:tc>
          <w:tcPr>
            <w:tcW w:w="1465" w:type="dxa"/>
            <w:vAlign w:val="center"/>
          </w:tcPr>
          <w:p w14:paraId="1AE45884" w14:textId="77777777" w:rsidR="00DE128B" w:rsidRPr="006A77F7" w:rsidRDefault="00DE128B" w:rsidP="00DE128B">
            <w:pPr>
              <w:pStyle w:val="TAC"/>
            </w:pPr>
          </w:p>
        </w:tc>
        <w:tc>
          <w:tcPr>
            <w:tcW w:w="1271" w:type="dxa"/>
            <w:shd w:val="clear" w:color="auto" w:fill="auto"/>
            <w:vAlign w:val="center"/>
          </w:tcPr>
          <w:p w14:paraId="45248197" w14:textId="26D66CAF" w:rsidR="00DE128B" w:rsidRPr="006A77F7" w:rsidRDefault="00DE128B" w:rsidP="00DE128B">
            <w:pPr>
              <w:pStyle w:val="TAC"/>
            </w:pPr>
            <w:r w:rsidRPr="006A77F7">
              <w:t>RAN5#92-e</w:t>
            </w:r>
          </w:p>
        </w:tc>
      </w:tr>
      <w:tr w:rsidR="00DE128B" w:rsidRPr="006A77F7" w14:paraId="2D396331" w14:textId="77777777" w:rsidTr="003A0531">
        <w:tc>
          <w:tcPr>
            <w:tcW w:w="1765" w:type="dxa"/>
            <w:tcBorders>
              <w:top w:val="nil"/>
              <w:bottom w:val="nil"/>
            </w:tcBorders>
            <w:vAlign w:val="center"/>
          </w:tcPr>
          <w:p w14:paraId="5515B765" w14:textId="0174484C" w:rsidR="00DE128B" w:rsidRPr="006A77F7" w:rsidRDefault="00DE128B" w:rsidP="00DE128B">
            <w:pPr>
              <w:pStyle w:val="TAC"/>
            </w:pPr>
            <w:r w:rsidRPr="006A77F7">
              <w:rPr>
                <w:rFonts w:eastAsia="Malgun Gothic"/>
                <w:szCs w:val="18"/>
                <w:lang w:eastAsia="ko-KR"/>
              </w:rPr>
              <w:t>DC_1A-3A_n41A</w:t>
            </w:r>
          </w:p>
        </w:tc>
        <w:tc>
          <w:tcPr>
            <w:tcW w:w="1772" w:type="dxa"/>
            <w:shd w:val="clear" w:color="auto" w:fill="auto"/>
          </w:tcPr>
          <w:p w14:paraId="3D2971FC" w14:textId="650645C0" w:rsidR="00DE128B" w:rsidRPr="006A77F7" w:rsidRDefault="00DE128B" w:rsidP="00DE128B">
            <w:pPr>
              <w:pStyle w:val="TAC"/>
            </w:pPr>
            <w:r w:rsidRPr="006A77F7">
              <w:rPr>
                <w:lang w:eastAsia="ja-JP"/>
              </w:rPr>
              <w:t>No</w:t>
            </w:r>
          </w:p>
        </w:tc>
        <w:tc>
          <w:tcPr>
            <w:tcW w:w="1481" w:type="dxa"/>
          </w:tcPr>
          <w:p w14:paraId="7A06B7A5" w14:textId="3CAED528" w:rsidR="00DE128B" w:rsidRPr="006A77F7" w:rsidRDefault="00DE128B" w:rsidP="00DE128B">
            <w:pPr>
              <w:pStyle w:val="TAC"/>
            </w:pPr>
            <w:r w:rsidRPr="006A77F7">
              <w:rPr>
                <w:lang w:eastAsia="ja-JP"/>
              </w:rPr>
              <w:t>DC_1A_n41A</w:t>
            </w:r>
          </w:p>
        </w:tc>
        <w:tc>
          <w:tcPr>
            <w:tcW w:w="1539" w:type="dxa"/>
            <w:shd w:val="clear" w:color="auto" w:fill="auto"/>
            <w:vAlign w:val="center"/>
          </w:tcPr>
          <w:p w14:paraId="6EC032BE" w14:textId="1A342EE2" w:rsidR="00DE128B" w:rsidRPr="006A77F7" w:rsidRDefault="00DE128B" w:rsidP="00DE128B">
            <w:pPr>
              <w:pStyle w:val="TAC"/>
            </w:pPr>
            <w:r w:rsidRPr="006A77F7">
              <w:t xml:space="preserve">No 3CC </w:t>
            </w:r>
            <w:r w:rsidRPr="006A77F7">
              <w:lastRenderedPageBreak/>
              <w:t>exception</w:t>
            </w:r>
          </w:p>
        </w:tc>
        <w:tc>
          <w:tcPr>
            <w:tcW w:w="1483" w:type="dxa"/>
            <w:shd w:val="clear" w:color="auto" w:fill="auto"/>
            <w:vAlign w:val="bottom"/>
          </w:tcPr>
          <w:p w14:paraId="5E67A253" w14:textId="5EF7554A" w:rsidR="00DE128B" w:rsidRPr="006A77F7" w:rsidRDefault="00DE128B" w:rsidP="00DE128B">
            <w:pPr>
              <w:pStyle w:val="TAC"/>
            </w:pPr>
            <w:r w:rsidRPr="006A77F7">
              <w:lastRenderedPageBreak/>
              <w:t>No test required</w:t>
            </w:r>
          </w:p>
        </w:tc>
        <w:tc>
          <w:tcPr>
            <w:tcW w:w="1465" w:type="dxa"/>
          </w:tcPr>
          <w:p w14:paraId="48CB3B5E" w14:textId="77777777" w:rsidR="00DE128B" w:rsidRPr="006A77F7" w:rsidRDefault="00DE128B" w:rsidP="00DE128B">
            <w:pPr>
              <w:pStyle w:val="TAC"/>
            </w:pPr>
          </w:p>
        </w:tc>
        <w:tc>
          <w:tcPr>
            <w:tcW w:w="1271" w:type="dxa"/>
            <w:shd w:val="clear" w:color="auto" w:fill="auto"/>
            <w:vAlign w:val="center"/>
          </w:tcPr>
          <w:p w14:paraId="37B17099" w14:textId="518FD2C5" w:rsidR="00DE128B" w:rsidRPr="006A77F7" w:rsidRDefault="00DE128B" w:rsidP="00DE128B">
            <w:pPr>
              <w:pStyle w:val="TAC"/>
            </w:pPr>
            <w:r w:rsidRPr="006A77F7">
              <w:rPr>
                <w:lang w:eastAsia="ja-JP"/>
              </w:rPr>
              <w:t>RAN5#98</w:t>
            </w:r>
          </w:p>
        </w:tc>
      </w:tr>
      <w:tr w:rsidR="00DE128B" w:rsidRPr="006A77F7" w14:paraId="253F212E" w14:textId="77777777" w:rsidTr="003A0531">
        <w:tc>
          <w:tcPr>
            <w:tcW w:w="1765" w:type="dxa"/>
            <w:tcBorders>
              <w:top w:val="nil"/>
            </w:tcBorders>
            <w:vAlign w:val="center"/>
          </w:tcPr>
          <w:p w14:paraId="7D2DB629" w14:textId="77777777" w:rsidR="00DE128B" w:rsidRPr="006A77F7" w:rsidRDefault="00DE128B" w:rsidP="00DE128B">
            <w:pPr>
              <w:pStyle w:val="TAC"/>
            </w:pPr>
          </w:p>
        </w:tc>
        <w:tc>
          <w:tcPr>
            <w:tcW w:w="1772" w:type="dxa"/>
            <w:shd w:val="clear" w:color="auto" w:fill="auto"/>
          </w:tcPr>
          <w:p w14:paraId="5DB23F80" w14:textId="1595B612" w:rsidR="00DE128B" w:rsidRPr="006A77F7" w:rsidRDefault="00DE128B" w:rsidP="00DE128B">
            <w:pPr>
              <w:pStyle w:val="TAC"/>
            </w:pPr>
            <w:r w:rsidRPr="006A77F7">
              <w:rPr>
                <w:lang w:eastAsia="ja-JP"/>
              </w:rPr>
              <w:t>No</w:t>
            </w:r>
          </w:p>
        </w:tc>
        <w:tc>
          <w:tcPr>
            <w:tcW w:w="1481" w:type="dxa"/>
          </w:tcPr>
          <w:p w14:paraId="1A3AEE0A" w14:textId="2B769699" w:rsidR="00DE128B" w:rsidRPr="006A77F7" w:rsidRDefault="00DE128B" w:rsidP="00DE128B">
            <w:pPr>
              <w:pStyle w:val="TAC"/>
            </w:pPr>
            <w:r w:rsidRPr="006A77F7">
              <w:rPr>
                <w:lang w:eastAsia="ja-JP"/>
              </w:rPr>
              <w:t>DC_3A_n41A</w:t>
            </w:r>
          </w:p>
        </w:tc>
        <w:tc>
          <w:tcPr>
            <w:tcW w:w="1539" w:type="dxa"/>
            <w:shd w:val="clear" w:color="auto" w:fill="auto"/>
            <w:vAlign w:val="center"/>
          </w:tcPr>
          <w:p w14:paraId="61CAB59F" w14:textId="7F7C3F0C" w:rsidR="00DE128B" w:rsidRPr="006A77F7" w:rsidRDefault="00DE128B" w:rsidP="00DE128B">
            <w:pPr>
              <w:pStyle w:val="TAC"/>
            </w:pPr>
            <w:r w:rsidRPr="006A77F7">
              <w:t>No 3CC exception</w:t>
            </w:r>
          </w:p>
        </w:tc>
        <w:tc>
          <w:tcPr>
            <w:tcW w:w="1483" w:type="dxa"/>
            <w:shd w:val="clear" w:color="auto" w:fill="auto"/>
            <w:vAlign w:val="bottom"/>
          </w:tcPr>
          <w:p w14:paraId="38A6733F" w14:textId="5C8BBCE6" w:rsidR="00DE128B" w:rsidRPr="006A77F7" w:rsidRDefault="00DE128B" w:rsidP="00DE128B">
            <w:pPr>
              <w:pStyle w:val="TAC"/>
            </w:pPr>
            <w:r w:rsidRPr="006A77F7">
              <w:t>No test required</w:t>
            </w:r>
          </w:p>
        </w:tc>
        <w:tc>
          <w:tcPr>
            <w:tcW w:w="1465" w:type="dxa"/>
          </w:tcPr>
          <w:p w14:paraId="64A01399" w14:textId="77777777" w:rsidR="00DE128B" w:rsidRPr="006A77F7" w:rsidRDefault="00DE128B" w:rsidP="00DE128B">
            <w:pPr>
              <w:pStyle w:val="TAC"/>
            </w:pPr>
          </w:p>
        </w:tc>
        <w:tc>
          <w:tcPr>
            <w:tcW w:w="1271" w:type="dxa"/>
            <w:shd w:val="clear" w:color="auto" w:fill="auto"/>
            <w:vAlign w:val="center"/>
          </w:tcPr>
          <w:p w14:paraId="6C1CBB02" w14:textId="77DAA209" w:rsidR="00DE128B" w:rsidRPr="006A77F7" w:rsidRDefault="00DE128B" w:rsidP="00DE128B">
            <w:pPr>
              <w:pStyle w:val="TAC"/>
            </w:pPr>
            <w:r w:rsidRPr="006A77F7">
              <w:rPr>
                <w:lang w:eastAsia="ja-JP"/>
              </w:rPr>
              <w:t>RAN5#98</w:t>
            </w:r>
          </w:p>
        </w:tc>
      </w:tr>
      <w:tr w:rsidR="00DE128B" w:rsidRPr="006A77F7" w14:paraId="7D4E21FD" w14:textId="77777777" w:rsidTr="003A0531">
        <w:tc>
          <w:tcPr>
            <w:tcW w:w="1765" w:type="dxa"/>
            <w:tcBorders>
              <w:top w:val="nil"/>
              <w:bottom w:val="nil"/>
            </w:tcBorders>
            <w:vAlign w:val="center"/>
          </w:tcPr>
          <w:p w14:paraId="3EF447FF" w14:textId="77777777" w:rsidR="00DE128B" w:rsidRPr="006A77F7" w:rsidRDefault="00DE128B" w:rsidP="00DE128B">
            <w:pPr>
              <w:pStyle w:val="TAC"/>
            </w:pPr>
            <w:r w:rsidRPr="006A77F7">
              <w:rPr>
                <w:rFonts w:eastAsia="Malgun Gothic"/>
                <w:szCs w:val="18"/>
                <w:lang w:eastAsia="ko-KR"/>
              </w:rPr>
              <w:t>DC_1A-3A_n77A</w:t>
            </w:r>
          </w:p>
        </w:tc>
        <w:tc>
          <w:tcPr>
            <w:tcW w:w="1772" w:type="dxa"/>
            <w:shd w:val="clear" w:color="auto" w:fill="auto"/>
          </w:tcPr>
          <w:p w14:paraId="3C7AD209" w14:textId="77777777" w:rsidR="00DE128B" w:rsidRPr="006A77F7" w:rsidRDefault="00DE128B" w:rsidP="00DE128B">
            <w:pPr>
              <w:pStyle w:val="TAC"/>
            </w:pPr>
            <w:r w:rsidRPr="006A77F7">
              <w:rPr>
                <w:lang w:eastAsia="ja-JP"/>
              </w:rPr>
              <w:t>Yes</w:t>
            </w:r>
          </w:p>
        </w:tc>
        <w:tc>
          <w:tcPr>
            <w:tcW w:w="1481" w:type="dxa"/>
          </w:tcPr>
          <w:p w14:paraId="4ED87949" w14:textId="77777777" w:rsidR="00DE128B" w:rsidRPr="006A77F7" w:rsidRDefault="00DE128B" w:rsidP="00DE128B">
            <w:pPr>
              <w:pStyle w:val="TAC"/>
            </w:pPr>
            <w:r w:rsidRPr="006A77F7">
              <w:rPr>
                <w:lang w:eastAsia="ja-JP"/>
              </w:rPr>
              <w:t>DC_1A_n77A</w:t>
            </w:r>
          </w:p>
        </w:tc>
        <w:tc>
          <w:tcPr>
            <w:tcW w:w="1539" w:type="dxa"/>
            <w:shd w:val="clear" w:color="auto" w:fill="auto"/>
            <w:vAlign w:val="center"/>
          </w:tcPr>
          <w:p w14:paraId="61B1D370" w14:textId="020EFABD"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p w14:paraId="7E095B6E" w14:textId="761C3D4A" w:rsidR="00DE128B" w:rsidRPr="006A77F7" w:rsidRDefault="00DE128B" w:rsidP="00DE128B">
            <w:pPr>
              <w:pStyle w:val="TAC"/>
            </w:pPr>
            <w:r w:rsidRPr="006A77F7">
              <w:rPr>
                <w:lang w:eastAsia="ja-JP"/>
              </w:rPr>
              <w:t>3 (3 band IMD4</w:t>
            </w:r>
            <w:r w:rsidRPr="00F94051">
              <w:rPr>
                <w:lang w:eastAsia="ja-JP"/>
              </w:rPr>
              <w:t>, PC2&amp;PC3</w:t>
            </w:r>
            <w:r w:rsidRPr="006A77F7">
              <w:rPr>
                <w:lang w:eastAsia="ja-JP"/>
              </w:rPr>
              <w:t>)</w:t>
            </w:r>
          </w:p>
        </w:tc>
        <w:tc>
          <w:tcPr>
            <w:tcW w:w="1483" w:type="dxa"/>
            <w:shd w:val="clear" w:color="auto" w:fill="auto"/>
            <w:vAlign w:val="bottom"/>
          </w:tcPr>
          <w:p w14:paraId="480592CE" w14:textId="5F6D662B" w:rsidR="00DE128B" w:rsidRPr="006A77F7" w:rsidRDefault="00DE128B" w:rsidP="00DE128B">
            <w:pPr>
              <w:pStyle w:val="TAC"/>
            </w:pPr>
            <w:r w:rsidRPr="006A77F7">
              <w:rPr>
                <w:lang w:eastAsia="ja-JP"/>
              </w:rPr>
              <w:t>IMD</w:t>
            </w:r>
          </w:p>
        </w:tc>
        <w:tc>
          <w:tcPr>
            <w:tcW w:w="1465" w:type="dxa"/>
          </w:tcPr>
          <w:p w14:paraId="18DDCED1" w14:textId="77777777" w:rsidR="00DE128B" w:rsidRPr="006A77F7" w:rsidRDefault="00DE128B" w:rsidP="00DE128B">
            <w:pPr>
              <w:pStyle w:val="TAC"/>
            </w:pPr>
          </w:p>
        </w:tc>
        <w:tc>
          <w:tcPr>
            <w:tcW w:w="1271" w:type="dxa"/>
            <w:shd w:val="clear" w:color="auto" w:fill="auto"/>
            <w:vAlign w:val="center"/>
          </w:tcPr>
          <w:p w14:paraId="1053E392" w14:textId="58ACE75D" w:rsidR="00DE128B" w:rsidRPr="006A77F7" w:rsidRDefault="00DE128B" w:rsidP="00DE128B">
            <w:pPr>
              <w:pStyle w:val="TAC"/>
            </w:pPr>
            <w:r w:rsidRPr="006A77F7">
              <w:rPr>
                <w:lang w:eastAsia="ja-JP"/>
              </w:rPr>
              <w:t>RAN5#104</w:t>
            </w:r>
          </w:p>
        </w:tc>
      </w:tr>
      <w:tr w:rsidR="00DE128B" w:rsidRPr="006A77F7" w14:paraId="15C22E1A" w14:textId="77777777" w:rsidTr="003A0531">
        <w:tc>
          <w:tcPr>
            <w:tcW w:w="1765" w:type="dxa"/>
            <w:tcBorders>
              <w:top w:val="nil"/>
            </w:tcBorders>
            <w:vAlign w:val="center"/>
          </w:tcPr>
          <w:p w14:paraId="397AF1D4" w14:textId="77777777" w:rsidR="00DE128B" w:rsidRPr="006A77F7" w:rsidRDefault="00DE128B" w:rsidP="00DE128B">
            <w:pPr>
              <w:pStyle w:val="TAC"/>
            </w:pPr>
          </w:p>
        </w:tc>
        <w:tc>
          <w:tcPr>
            <w:tcW w:w="1772" w:type="dxa"/>
            <w:shd w:val="clear" w:color="auto" w:fill="auto"/>
          </w:tcPr>
          <w:p w14:paraId="3C9C22DD" w14:textId="77777777" w:rsidR="00DE128B" w:rsidRPr="006A77F7" w:rsidRDefault="00DE128B" w:rsidP="00DE128B">
            <w:pPr>
              <w:pStyle w:val="TAC"/>
            </w:pPr>
            <w:r w:rsidRPr="006A77F7">
              <w:rPr>
                <w:lang w:eastAsia="ja-JP"/>
              </w:rPr>
              <w:t>Yes</w:t>
            </w:r>
          </w:p>
        </w:tc>
        <w:tc>
          <w:tcPr>
            <w:tcW w:w="1481" w:type="dxa"/>
          </w:tcPr>
          <w:p w14:paraId="4CF251C0" w14:textId="77777777" w:rsidR="00DE128B" w:rsidRPr="006A77F7" w:rsidRDefault="00DE128B" w:rsidP="00DE128B">
            <w:pPr>
              <w:pStyle w:val="TAC"/>
            </w:pPr>
            <w:r w:rsidRPr="006A77F7">
              <w:rPr>
                <w:lang w:eastAsia="ja-JP"/>
              </w:rPr>
              <w:t>DC_3A_n77A</w:t>
            </w:r>
          </w:p>
        </w:tc>
        <w:tc>
          <w:tcPr>
            <w:tcW w:w="1539" w:type="dxa"/>
            <w:shd w:val="clear" w:color="auto" w:fill="auto"/>
            <w:vAlign w:val="center"/>
          </w:tcPr>
          <w:p w14:paraId="073707F2" w14:textId="44C0ED18" w:rsidR="00DE128B" w:rsidRPr="006A77F7" w:rsidRDefault="00DE128B" w:rsidP="00DE128B">
            <w:pPr>
              <w:pStyle w:val="TAC"/>
            </w:pPr>
            <w:r w:rsidRPr="006A77F7">
              <w:rPr>
                <w:lang w:eastAsia="ja-JP"/>
              </w:rPr>
              <w:t>1 (3 band IMD2</w:t>
            </w:r>
            <w:r w:rsidRPr="00F94051">
              <w:rPr>
                <w:lang w:eastAsia="ja-JP"/>
              </w:rPr>
              <w:t>, PC2&amp;PC3</w:t>
            </w:r>
            <w:r w:rsidRPr="006A77F7">
              <w:rPr>
                <w:lang w:eastAsia="ja-JP"/>
              </w:rPr>
              <w:t>)</w:t>
            </w:r>
          </w:p>
        </w:tc>
        <w:tc>
          <w:tcPr>
            <w:tcW w:w="1483" w:type="dxa"/>
            <w:shd w:val="clear" w:color="auto" w:fill="auto"/>
            <w:vAlign w:val="bottom"/>
          </w:tcPr>
          <w:p w14:paraId="6538968B" w14:textId="215B2507" w:rsidR="00DE128B" w:rsidRPr="006A77F7" w:rsidRDefault="00DE128B" w:rsidP="00DE128B">
            <w:pPr>
              <w:pStyle w:val="TAC"/>
            </w:pPr>
            <w:r w:rsidRPr="006A77F7">
              <w:rPr>
                <w:lang w:eastAsia="ja-JP"/>
              </w:rPr>
              <w:t>IMD</w:t>
            </w:r>
          </w:p>
        </w:tc>
        <w:tc>
          <w:tcPr>
            <w:tcW w:w="1465" w:type="dxa"/>
          </w:tcPr>
          <w:p w14:paraId="46F44536" w14:textId="77777777" w:rsidR="00DE128B" w:rsidRPr="006A77F7" w:rsidRDefault="00DE128B" w:rsidP="00DE128B">
            <w:pPr>
              <w:pStyle w:val="TAC"/>
            </w:pPr>
          </w:p>
        </w:tc>
        <w:tc>
          <w:tcPr>
            <w:tcW w:w="1271" w:type="dxa"/>
            <w:shd w:val="clear" w:color="auto" w:fill="auto"/>
            <w:vAlign w:val="center"/>
          </w:tcPr>
          <w:p w14:paraId="241005FB" w14:textId="7C34BB97" w:rsidR="00DE128B" w:rsidRPr="006A77F7" w:rsidRDefault="00DE128B" w:rsidP="00DE128B">
            <w:pPr>
              <w:pStyle w:val="TAC"/>
            </w:pPr>
            <w:r w:rsidRPr="006A77F7">
              <w:rPr>
                <w:lang w:eastAsia="ja-JP"/>
              </w:rPr>
              <w:t>RAN5#104</w:t>
            </w:r>
          </w:p>
        </w:tc>
      </w:tr>
      <w:tr w:rsidR="00DE128B" w:rsidRPr="006A77F7" w14:paraId="377EADB1" w14:textId="77777777" w:rsidTr="00BD7CC1">
        <w:tc>
          <w:tcPr>
            <w:tcW w:w="1765" w:type="dxa"/>
            <w:tcBorders>
              <w:top w:val="nil"/>
              <w:bottom w:val="nil"/>
            </w:tcBorders>
            <w:vAlign w:val="center"/>
          </w:tcPr>
          <w:p w14:paraId="0C3A9EF8" w14:textId="1989DB24" w:rsidR="00DE128B" w:rsidRPr="006A77F7" w:rsidRDefault="00DE128B" w:rsidP="00DE128B">
            <w:pPr>
              <w:pStyle w:val="TAC"/>
            </w:pPr>
            <w:r w:rsidRPr="006A77F7">
              <w:rPr>
                <w:rFonts w:eastAsia="Malgun Gothic"/>
                <w:szCs w:val="18"/>
                <w:lang w:eastAsia="ko-KR"/>
              </w:rPr>
              <w:t>DC_1A-3A_n78A</w:t>
            </w:r>
          </w:p>
        </w:tc>
        <w:tc>
          <w:tcPr>
            <w:tcW w:w="1772" w:type="dxa"/>
            <w:shd w:val="clear" w:color="auto" w:fill="auto"/>
          </w:tcPr>
          <w:p w14:paraId="3FF14F69" w14:textId="58A8AEE5" w:rsidR="00DE128B" w:rsidRPr="006A77F7" w:rsidRDefault="00DE128B" w:rsidP="00DE128B">
            <w:pPr>
              <w:pStyle w:val="TAC"/>
              <w:rPr>
                <w:lang w:eastAsia="ja-JP"/>
              </w:rPr>
            </w:pPr>
            <w:r w:rsidRPr="006A77F7">
              <w:rPr>
                <w:lang w:eastAsia="ja-JP"/>
              </w:rPr>
              <w:t>No</w:t>
            </w:r>
          </w:p>
        </w:tc>
        <w:tc>
          <w:tcPr>
            <w:tcW w:w="1481" w:type="dxa"/>
          </w:tcPr>
          <w:p w14:paraId="27803547" w14:textId="5A4A7795" w:rsidR="00DE128B" w:rsidRPr="006A77F7" w:rsidRDefault="00DE128B" w:rsidP="00DE128B">
            <w:pPr>
              <w:pStyle w:val="TAC"/>
              <w:rPr>
                <w:lang w:eastAsia="ja-JP"/>
              </w:rPr>
            </w:pPr>
            <w:r w:rsidRPr="006A77F7">
              <w:rPr>
                <w:lang w:eastAsia="ja-JP"/>
              </w:rPr>
              <w:t>DC_1A_n78A</w:t>
            </w:r>
          </w:p>
        </w:tc>
        <w:tc>
          <w:tcPr>
            <w:tcW w:w="1539" w:type="dxa"/>
            <w:shd w:val="clear" w:color="auto" w:fill="auto"/>
            <w:vAlign w:val="center"/>
          </w:tcPr>
          <w:p w14:paraId="7C88BF3A" w14:textId="1BF5C510"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tc>
        <w:tc>
          <w:tcPr>
            <w:tcW w:w="1483" w:type="dxa"/>
            <w:shd w:val="clear" w:color="auto" w:fill="auto"/>
            <w:vAlign w:val="bottom"/>
          </w:tcPr>
          <w:p w14:paraId="251D1D7E" w14:textId="579FC8AF" w:rsidR="00DE128B" w:rsidRPr="006A77F7" w:rsidRDefault="00DE128B" w:rsidP="00DE128B">
            <w:pPr>
              <w:pStyle w:val="TAC"/>
              <w:rPr>
                <w:lang w:eastAsia="ja-JP"/>
              </w:rPr>
            </w:pPr>
            <w:r w:rsidRPr="006A77F7">
              <w:rPr>
                <w:lang w:eastAsia="ja-JP"/>
              </w:rPr>
              <w:t>IMD</w:t>
            </w:r>
          </w:p>
        </w:tc>
        <w:tc>
          <w:tcPr>
            <w:tcW w:w="1465" w:type="dxa"/>
          </w:tcPr>
          <w:p w14:paraId="69012358" w14:textId="77777777" w:rsidR="00DE128B" w:rsidRPr="006A77F7" w:rsidRDefault="00DE128B" w:rsidP="00DE128B">
            <w:pPr>
              <w:pStyle w:val="TAC"/>
            </w:pPr>
          </w:p>
        </w:tc>
        <w:tc>
          <w:tcPr>
            <w:tcW w:w="1271" w:type="dxa"/>
            <w:shd w:val="clear" w:color="auto" w:fill="auto"/>
            <w:vAlign w:val="center"/>
          </w:tcPr>
          <w:p w14:paraId="6BB5C620" w14:textId="743AB809" w:rsidR="00DE128B" w:rsidRPr="006A77F7" w:rsidRDefault="00DE128B" w:rsidP="00DE128B">
            <w:pPr>
              <w:pStyle w:val="TAC"/>
              <w:rPr>
                <w:lang w:eastAsia="ja-JP"/>
              </w:rPr>
            </w:pPr>
            <w:r w:rsidRPr="006A77F7">
              <w:rPr>
                <w:lang w:eastAsia="ja-JP"/>
              </w:rPr>
              <w:t>RAN5#102</w:t>
            </w:r>
          </w:p>
        </w:tc>
      </w:tr>
      <w:tr w:rsidR="00DE128B" w:rsidRPr="006A77F7" w14:paraId="399D58E5" w14:textId="77777777" w:rsidTr="003A0531">
        <w:tc>
          <w:tcPr>
            <w:tcW w:w="1765" w:type="dxa"/>
            <w:tcBorders>
              <w:top w:val="nil"/>
            </w:tcBorders>
            <w:vAlign w:val="center"/>
          </w:tcPr>
          <w:p w14:paraId="5B6E05ED" w14:textId="77777777" w:rsidR="00DE128B" w:rsidRPr="006A77F7" w:rsidRDefault="00DE128B" w:rsidP="00DE128B">
            <w:pPr>
              <w:pStyle w:val="TAC"/>
            </w:pPr>
          </w:p>
        </w:tc>
        <w:tc>
          <w:tcPr>
            <w:tcW w:w="1772" w:type="dxa"/>
            <w:shd w:val="clear" w:color="auto" w:fill="auto"/>
          </w:tcPr>
          <w:p w14:paraId="26E62C9E" w14:textId="0BB3282F" w:rsidR="00DE128B" w:rsidRPr="006A77F7" w:rsidRDefault="00DE128B" w:rsidP="00DE128B">
            <w:pPr>
              <w:pStyle w:val="TAC"/>
              <w:rPr>
                <w:lang w:eastAsia="ja-JP"/>
              </w:rPr>
            </w:pPr>
            <w:r w:rsidRPr="006A77F7">
              <w:rPr>
                <w:lang w:eastAsia="ja-JP"/>
              </w:rPr>
              <w:t>Yes</w:t>
            </w:r>
          </w:p>
        </w:tc>
        <w:tc>
          <w:tcPr>
            <w:tcW w:w="1481" w:type="dxa"/>
          </w:tcPr>
          <w:p w14:paraId="674A62DE" w14:textId="731950BD" w:rsidR="00DE128B" w:rsidRPr="006A77F7" w:rsidRDefault="00DE128B" w:rsidP="00DE128B">
            <w:pPr>
              <w:pStyle w:val="TAC"/>
              <w:rPr>
                <w:lang w:eastAsia="ja-JP"/>
              </w:rPr>
            </w:pPr>
            <w:r w:rsidRPr="006A77F7">
              <w:rPr>
                <w:lang w:eastAsia="ja-JP"/>
              </w:rPr>
              <w:t>DC_3A_n78A</w:t>
            </w:r>
          </w:p>
        </w:tc>
        <w:tc>
          <w:tcPr>
            <w:tcW w:w="1539" w:type="dxa"/>
            <w:shd w:val="clear" w:color="auto" w:fill="auto"/>
            <w:vAlign w:val="center"/>
          </w:tcPr>
          <w:p w14:paraId="2BBFC4B4" w14:textId="6475FB07" w:rsidR="00DE128B" w:rsidRPr="006A77F7" w:rsidRDefault="00DE128B" w:rsidP="00DE128B">
            <w:pPr>
              <w:pStyle w:val="TAC"/>
              <w:rPr>
                <w:lang w:eastAsia="ja-JP"/>
              </w:rPr>
            </w:pPr>
            <w:r w:rsidRPr="006A77F7">
              <w:rPr>
                <w:lang w:eastAsia="ja-JP"/>
              </w:rPr>
              <w:t>1 (3 band IMD5</w:t>
            </w:r>
            <w:r w:rsidRPr="00F94051">
              <w:rPr>
                <w:lang w:eastAsia="ja-JP"/>
              </w:rPr>
              <w:t>, PC2&amp;PC3</w:t>
            </w:r>
            <w:r w:rsidRPr="006A77F7">
              <w:rPr>
                <w:lang w:eastAsia="ja-JP"/>
              </w:rPr>
              <w:t>)</w:t>
            </w:r>
          </w:p>
        </w:tc>
        <w:tc>
          <w:tcPr>
            <w:tcW w:w="1483" w:type="dxa"/>
            <w:shd w:val="clear" w:color="auto" w:fill="auto"/>
            <w:vAlign w:val="bottom"/>
          </w:tcPr>
          <w:p w14:paraId="76E9F000" w14:textId="10188D72" w:rsidR="00DE128B" w:rsidRPr="006A77F7" w:rsidRDefault="00DE128B" w:rsidP="00DE128B">
            <w:pPr>
              <w:pStyle w:val="TAC"/>
              <w:rPr>
                <w:lang w:eastAsia="ja-JP"/>
              </w:rPr>
            </w:pPr>
            <w:r w:rsidRPr="006A77F7">
              <w:rPr>
                <w:lang w:eastAsia="ja-JP"/>
              </w:rPr>
              <w:t>IMD</w:t>
            </w:r>
          </w:p>
        </w:tc>
        <w:tc>
          <w:tcPr>
            <w:tcW w:w="1465" w:type="dxa"/>
          </w:tcPr>
          <w:p w14:paraId="07A91C33" w14:textId="77777777" w:rsidR="00DE128B" w:rsidRPr="006A77F7" w:rsidRDefault="00DE128B" w:rsidP="00DE128B">
            <w:pPr>
              <w:pStyle w:val="TAC"/>
            </w:pPr>
          </w:p>
        </w:tc>
        <w:tc>
          <w:tcPr>
            <w:tcW w:w="1271" w:type="dxa"/>
            <w:shd w:val="clear" w:color="auto" w:fill="auto"/>
            <w:vAlign w:val="center"/>
          </w:tcPr>
          <w:p w14:paraId="7DAB8F17" w14:textId="7578E0C6" w:rsidR="00DE128B" w:rsidRPr="006A77F7" w:rsidRDefault="00DE128B" w:rsidP="00DE128B">
            <w:pPr>
              <w:pStyle w:val="TAC"/>
              <w:rPr>
                <w:lang w:eastAsia="ja-JP"/>
              </w:rPr>
            </w:pPr>
            <w:r w:rsidRPr="006A77F7">
              <w:rPr>
                <w:lang w:eastAsia="ja-JP"/>
              </w:rPr>
              <w:t>RAN5#102</w:t>
            </w:r>
          </w:p>
        </w:tc>
      </w:tr>
      <w:tr w:rsidR="00DE128B"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DE128B" w:rsidRPr="006A77F7" w:rsidRDefault="00DE128B" w:rsidP="00DE128B">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DE128B" w:rsidRPr="006A77F7" w:rsidRDefault="00DE128B" w:rsidP="00DE128B">
            <w:pPr>
              <w:pStyle w:val="TAC"/>
              <w:rPr>
                <w:lang w:eastAsia="ja-JP"/>
              </w:rPr>
            </w:pPr>
            <w:r w:rsidRPr="006A77F7">
              <w:rPr>
                <w:lang w:eastAsia="ja-JP"/>
              </w:rPr>
              <w:t>RAN5#101</w:t>
            </w:r>
          </w:p>
        </w:tc>
      </w:tr>
      <w:tr w:rsidR="00DE128B"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DE128B" w:rsidRPr="006A77F7" w:rsidRDefault="00DE128B" w:rsidP="00DE128B">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DE128B" w:rsidRPr="006A77F7" w:rsidRDefault="00DE128B" w:rsidP="00DE128B">
            <w:pPr>
              <w:pStyle w:val="TAC"/>
              <w:rPr>
                <w:lang w:eastAsia="ja-JP"/>
              </w:rPr>
            </w:pPr>
            <w:r w:rsidRPr="006A77F7">
              <w:rPr>
                <w:lang w:eastAsia="ja-JP"/>
              </w:rPr>
              <w:t>1(</w:t>
            </w:r>
            <w:r w:rsidRPr="006A77F7">
              <w:t xml:space="preserve">3 band </w:t>
            </w:r>
            <w:r w:rsidRPr="006A77F7">
              <w:rPr>
                <w:lang w:eastAsia="ja-JP"/>
              </w:rPr>
              <w:t>IMD5</w:t>
            </w:r>
            <w:r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DE128B" w:rsidRPr="006A77F7" w:rsidRDefault="00DE128B" w:rsidP="00DE128B">
            <w:pPr>
              <w:pStyle w:val="TAC"/>
              <w:rPr>
                <w:lang w:eastAsia="ja-JP"/>
              </w:rPr>
            </w:pPr>
            <w:r w:rsidRPr="006A77F7">
              <w:rPr>
                <w:lang w:eastAsia="ja-JP"/>
              </w:rPr>
              <w:t>RAN5#102</w:t>
            </w:r>
          </w:p>
        </w:tc>
      </w:tr>
      <w:tr w:rsidR="00DE128B" w:rsidRPr="006A77F7" w14:paraId="6FEA6BEF" w14:textId="77777777" w:rsidTr="003A0531">
        <w:trPr>
          <w:trHeight w:val="353"/>
        </w:trPr>
        <w:tc>
          <w:tcPr>
            <w:tcW w:w="1765" w:type="dxa"/>
            <w:vMerge w:val="restart"/>
            <w:vAlign w:val="center"/>
          </w:tcPr>
          <w:p w14:paraId="34860A34" w14:textId="77777777" w:rsidR="00DE128B" w:rsidRPr="006A77F7" w:rsidRDefault="00DE128B" w:rsidP="00DE128B">
            <w:pPr>
              <w:pStyle w:val="TAC"/>
            </w:pPr>
            <w:r w:rsidRPr="006A77F7">
              <w:t>DC_1A-7A_n3A</w:t>
            </w:r>
          </w:p>
        </w:tc>
        <w:tc>
          <w:tcPr>
            <w:tcW w:w="1772" w:type="dxa"/>
            <w:shd w:val="clear" w:color="auto" w:fill="auto"/>
          </w:tcPr>
          <w:p w14:paraId="15424C47" w14:textId="77777777" w:rsidR="00DE128B" w:rsidRPr="006A77F7" w:rsidRDefault="00DE128B" w:rsidP="00DE128B">
            <w:pPr>
              <w:pStyle w:val="TAC"/>
            </w:pPr>
            <w:r w:rsidRPr="006A77F7">
              <w:t>Yes</w:t>
            </w:r>
          </w:p>
        </w:tc>
        <w:tc>
          <w:tcPr>
            <w:tcW w:w="1481" w:type="dxa"/>
          </w:tcPr>
          <w:p w14:paraId="2B74FC09" w14:textId="77777777" w:rsidR="00DE128B" w:rsidRPr="006A77F7" w:rsidRDefault="00DE128B" w:rsidP="00DE128B">
            <w:pPr>
              <w:pStyle w:val="TAC"/>
            </w:pPr>
            <w:r w:rsidRPr="006A77F7">
              <w:rPr>
                <w:lang w:eastAsia="fi-FI"/>
              </w:rPr>
              <w:t>DC_1A_n3A</w:t>
            </w:r>
          </w:p>
        </w:tc>
        <w:tc>
          <w:tcPr>
            <w:tcW w:w="1539" w:type="dxa"/>
            <w:shd w:val="clear" w:color="auto" w:fill="auto"/>
            <w:vAlign w:val="center"/>
          </w:tcPr>
          <w:p w14:paraId="41F5C09B" w14:textId="77777777" w:rsidR="00DE128B" w:rsidRPr="006A77F7" w:rsidRDefault="00DE128B" w:rsidP="00DE128B">
            <w:pPr>
              <w:pStyle w:val="TAC"/>
            </w:pPr>
            <w:r w:rsidRPr="006A77F7">
              <w:t>No 3CC exception</w:t>
            </w:r>
          </w:p>
        </w:tc>
        <w:tc>
          <w:tcPr>
            <w:tcW w:w="1483" w:type="dxa"/>
            <w:shd w:val="clear" w:color="auto" w:fill="auto"/>
            <w:vAlign w:val="bottom"/>
          </w:tcPr>
          <w:p w14:paraId="0BEAE443" w14:textId="77777777" w:rsidR="00DE128B" w:rsidRPr="006A77F7" w:rsidRDefault="00DE128B" w:rsidP="00DE128B">
            <w:pPr>
              <w:pStyle w:val="TAC"/>
            </w:pPr>
            <w:r w:rsidRPr="006A77F7">
              <w:t>No test required</w:t>
            </w:r>
          </w:p>
        </w:tc>
        <w:tc>
          <w:tcPr>
            <w:tcW w:w="1465" w:type="dxa"/>
          </w:tcPr>
          <w:p w14:paraId="4D438BAC" w14:textId="77777777" w:rsidR="00DE128B" w:rsidRPr="006A77F7" w:rsidRDefault="00DE128B" w:rsidP="00DE128B">
            <w:pPr>
              <w:pStyle w:val="TAC"/>
            </w:pPr>
          </w:p>
        </w:tc>
        <w:tc>
          <w:tcPr>
            <w:tcW w:w="1271" w:type="dxa"/>
            <w:shd w:val="clear" w:color="auto" w:fill="auto"/>
            <w:vAlign w:val="center"/>
          </w:tcPr>
          <w:p w14:paraId="33521B34" w14:textId="77777777" w:rsidR="00DE128B" w:rsidRPr="006A77F7" w:rsidRDefault="00DE128B" w:rsidP="00DE128B">
            <w:pPr>
              <w:pStyle w:val="TAC"/>
            </w:pPr>
          </w:p>
        </w:tc>
      </w:tr>
      <w:tr w:rsidR="00DE128B" w:rsidRPr="006A77F7" w14:paraId="55A3941C" w14:textId="77777777" w:rsidTr="003A0531">
        <w:trPr>
          <w:trHeight w:val="353"/>
        </w:trPr>
        <w:tc>
          <w:tcPr>
            <w:tcW w:w="1765" w:type="dxa"/>
            <w:vMerge/>
            <w:vAlign w:val="center"/>
          </w:tcPr>
          <w:p w14:paraId="0F3BAC0F" w14:textId="77777777" w:rsidR="00DE128B" w:rsidRPr="006A77F7" w:rsidRDefault="00DE128B" w:rsidP="00DE128B">
            <w:pPr>
              <w:pStyle w:val="TAC"/>
            </w:pPr>
          </w:p>
        </w:tc>
        <w:tc>
          <w:tcPr>
            <w:tcW w:w="1772" w:type="dxa"/>
            <w:shd w:val="clear" w:color="auto" w:fill="auto"/>
          </w:tcPr>
          <w:p w14:paraId="7F447537" w14:textId="77777777" w:rsidR="00DE128B" w:rsidRPr="006A77F7" w:rsidRDefault="00DE128B" w:rsidP="00DE128B">
            <w:pPr>
              <w:pStyle w:val="TAC"/>
            </w:pPr>
            <w:r w:rsidRPr="006A77F7">
              <w:t>No</w:t>
            </w:r>
          </w:p>
        </w:tc>
        <w:tc>
          <w:tcPr>
            <w:tcW w:w="1481" w:type="dxa"/>
          </w:tcPr>
          <w:p w14:paraId="0051C0E9" w14:textId="77777777" w:rsidR="00DE128B" w:rsidRPr="006A77F7" w:rsidRDefault="00DE128B" w:rsidP="00DE128B">
            <w:pPr>
              <w:pStyle w:val="TAC"/>
            </w:pPr>
            <w:r w:rsidRPr="006A77F7">
              <w:rPr>
                <w:lang w:eastAsia="fi-FI"/>
              </w:rPr>
              <w:t>DC_7A_n3A</w:t>
            </w:r>
          </w:p>
        </w:tc>
        <w:tc>
          <w:tcPr>
            <w:tcW w:w="1539" w:type="dxa"/>
            <w:shd w:val="clear" w:color="auto" w:fill="auto"/>
            <w:vAlign w:val="center"/>
          </w:tcPr>
          <w:p w14:paraId="5B625CEC" w14:textId="77777777" w:rsidR="00DE128B" w:rsidRPr="006A77F7" w:rsidRDefault="00DE128B" w:rsidP="00DE128B">
            <w:pPr>
              <w:pStyle w:val="TAC"/>
            </w:pPr>
          </w:p>
        </w:tc>
        <w:tc>
          <w:tcPr>
            <w:tcW w:w="1483" w:type="dxa"/>
            <w:shd w:val="clear" w:color="auto" w:fill="auto"/>
            <w:vAlign w:val="bottom"/>
          </w:tcPr>
          <w:p w14:paraId="67939F01" w14:textId="77777777" w:rsidR="00DE128B" w:rsidRPr="006A77F7" w:rsidRDefault="00DE128B" w:rsidP="00DE128B">
            <w:pPr>
              <w:pStyle w:val="TAC"/>
            </w:pPr>
          </w:p>
        </w:tc>
        <w:tc>
          <w:tcPr>
            <w:tcW w:w="1465" w:type="dxa"/>
          </w:tcPr>
          <w:p w14:paraId="2547C65A" w14:textId="77777777" w:rsidR="00DE128B" w:rsidRPr="006A77F7" w:rsidRDefault="00DE128B" w:rsidP="00DE128B">
            <w:pPr>
              <w:pStyle w:val="TAC"/>
            </w:pPr>
          </w:p>
        </w:tc>
        <w:tc>
          <w:tcPr>
            <w:tcW w:w="1271" w:type="dxa"/>
            <w:shd w:val="clear" w:color="auto" w:fill="auto"/>
            <w:vAlign w:val="center"/>
          </w:tcPr>
          <w:p w14:paraId="4D912E21" w14:textId="77777777" w:rsidR="00DE128B" w:rsidRPr="006A77F7" w:rsidRDefault="00DE128B" w:rsidP="00DE128B">
            <w:pPr>
              <w:pStyle w:val="TAC"/>
            </w:pPr>
          </w:p>
        </w:tc>
      </w:tr>
      <w:tr w:rsidR="00DE128B" w:rsidRPr="006A77F7" w14:paraId="70A2726F" w14:textId="77777777" w:rsidTr="003A0531">
        <w:tc>
          <w:tcPr>
            <w:tcW w:w="1765" w:type="dxa"/>
            <w:tcBorders>
              <w:bottom w:val="nil"/>
            </w:tcBorders>
            <w:vAlign w:val="center"/>
          </w:tcPr>
          <w:p w14:paraId="69C5F340" w14:textId="77777777" w:rsidR="00DE128B" w:rsidRPr="006A77F7" w:rsidRDefault="00DE128B" w:rsidP="00DE128B">
            <w:pPr>
              <w:pStyle w:val="TAC"/>
            </w:pPr>
            <w:r w:rsidRPr="006A77F7">
              <w:rPr>
                <w:rFonts w:eastAsia="Malgun Gothic"/>
                <w:szCs w:val="18"/>
                <w:lang w:eastAsia="ko-KR"/>
              </w:rPr>
              <w:t>DC_1A-7A_n28A</w:t>
            </w:r>
          </w:p>
        </w:tc>
        <w:tc>
          <w:tcPr>
            <w:tcW w:w="1772" w:type="dxa"/>
            <w:shd w:val="clear" w:color="auto" w:fill="auto"/>
            <w:vAlign w:val="center"/>
          </w:tcPr>
          <w:p w14:paraId="6A11D71B" w14:textId="77777777" w:rsidR="00DE128B" w:rsidRPr="006A77F7" w:rsidRDefault="00DE128B" w:rsidP="00DE128B">
            <w:pPr>
              <w:pStyle w:val="TAC"/>
            </w:pPr>
            <w:r w:rsidRPr="006A77F7">
              <w:t>No</w:t>
            </w:r>
          </w:p>
        </w:tc>
        <w:tc>
          <w:tcPr>
            <w:tcW w:w="1481" w:type="dxa"/>
            <w:vAlign w:val="center"/>
          </w:tcPr>
          <w:p w14:paraId="4976267C" w14:textId="77777777" w:rsidR="00DE128B" w:rsidRPr="006A77F7" w:rsidRDefault="00DE128B" w:rsidP="00DE128B">
            <w:pPr>
              <w:pStyle w:val="TAC"/>
            </w:pPr>
            <w:r w:rsidRPr="006A77F7">
              <w:t>DC_1A_n28A</w:t>
            </w:r>
          </w:p>
        </w:tc>
        <w:tc>
          <w:tcPr>
            <w:tcW w:w="1539" w:type="dxa"/>
            <w:shd w:val="clear" w:color="auto" w:fill="auto"/>
            <w:vAlign w:val="center"/>
          </w:tcPr>
          <w:p w14:paraId="54AF50AB" w14:textId="77777777" w:rsidR="00DE128B" w:rsidRPr="006A77F7" w:rsidRDefault="00DE128B" w:rsidP="00DE128B">
            <w:pPr>
              <w:pStyle w:val="TAC"/>
            </w:pPr>
            <w:r w:rsidRPr="006A77F7">
              <w:t>7 (3 band IMD2)</w:t>
            </w:r>
          </w:p>
        </w:tc>
        <w:tc>
          <w:tcPr>
            <w:tcW w:w="1483" w:type="dxa"/>
            <w:shd w:val="clear" w:color="auto" w:fill="auto"/>
            <w:vAlign w:val="center"/>
          </w:tcPr>
          <w:p w14:paraId="64B67FFE" w14:textId="4D317072" w:rsidR="00DE128B" w:rsidRPr="006A77F7" w:rsidRDefault="00DE128B" w:rsidP="00DE128B">
            <w:pPr>
              <w:pStyle w:val="TAC"/>
            </w:pPr>
            <w:r w:rsidRPr="006A77F7">
              <w:t>IMD</w:t>
            </w:r>
          </w:p>
        </w:tc>
        <w:tc>
          <w:tcPr>
            <w:tcW w:w="1465" w:type="dxa"/>
            <w:vAlign w:val="center"/>
          </w:tcPr>
          <w:p w14:paraId="4859253D" w14:textId="77777777" w:rsidR="00DE128B" w:rsidRPr="006A77F7" w:rsidRDefault="00DE128B" w:rsidP="00DE128B">
            <w:pPr>
              <w:pStyle w:val="TAC"/>
            </w:pPr>
          </w:p>
        </w:tc>
        <w:tc>
          <w:tcPr>
            <w:tcW w:w="1271" w:type="dxa"/>
            <w:shd w:val="clear" w:color="auto" w:fill="auto"/>
            <w:vAlign w:val="center"/>
          </w:tcPr>
          <w:p w14:paraId="1EF67991" w14:textId="0B1438B7" w:rsidR="00DE128B" w:rsidRPr="006A77F7" w:rsidRDefault="00DE128B" w:rsidP="00DE128B">
            <w:pPr>
              <w:pStyle w:val="TAC"/>
            </w:pPr>
            <w:r w:rsidRPr="006A77F7">
              <w:t>RAN5#92-e</w:t>
            </w:r>
          </w:p>
        </w:tc>
      </w:tr>
      <w:tr w:rsidR="00DE128B" w:rsidRPr="006A77F7" w14:paraId="5993A704" w14:textId="77777777" w:rsidTr="003A0531">
        <w:tc>
          <w:tcPr>
            <w:tcW w:w="1765" w:type="dxa"/>
            <w:tcBorders>
              <w:top w:val="nil"/>
            </w:tcBorders>
            <w:vAlign w:val="center"/>
          </w:tcPr>
          <w:p w14:paraId="230D0676" w14:textId="77777777" w:rsidR="00DE128B" w:rsidRPr="006A77F7" w:rsidRDefault="00DE128B" w:rsidP="00DE128B">
            <w:pPr>
              <w:pStyle w:val="TAC"/>
            </w:pPr>
          </w:p>
        </w:tc>
        <w:tc>
          <w:tcPr>
            <w:tcW w:w="1772" w:type="dxa"/>
            <w:shd w:val="clear" w:color="auto" w:fill="auto"/>
            <w:vAlign w:val="center"/>
          </w:tcPr>
          <w:p w14:paraId="45BD9357" w14:textId="77777777" w:rsidR="00DE128B" w:rsidRPr="006A77F7" w:rsidRDefault="00DE128B" w:rsidP="00DE128B">
            <w:pPr>
              <w:pStyle w:val="TAC"/>
            </w:pPr>
            <w:r w:rsidRPr="006A77F7">
              <w:t>No</w:t>
            </w:r>
          </w:p>
        </w:tc>
        <w:tc>
          <w:tcPr>
            <w:tcW w:w="1481" w:type="dxa"/>
            <w:vAlign w:val="center"/>
          </w:tcPr>
          <w:p w14:paraId="14CA4C78" w14:textId="77777777" w:rsidR="00DE128B" w:rsidRPr="006A77F7" w:rsidRDefault="00DE128B" w:rsidP="00DE128B">
            <w:pPr>
              <w:pStyle w:val="TAC"/>
            </w:pPr>
            <w:r w:rsidRPr="006A77F7">
              <w:t>DC_7A_n28A</w:t>
            </w:r>
          </w:p>
        </w:tc>
        <w:tc>
          <w:tcPr>
            <w:tcW w:w="1539" w:type="dxa"/>
            <w:shd w:val="clear" w:color="auto" w:fill="auto"/>
            <w:vAlign w:val="center"/>
          </w:tcPr>
          <w:p w14:paraId="2FE46598" w14:textId="77777777" w:rsidR="00DE128B" w:rsidRPr="006A77F7" w:rsidRDefault="00DE128B" w:rsidP="00DE128B">
            <w:pPr>
              <w:pStyle w:val="TAC"/>
            </w:pPr>
            <w:r w:rsidRPr="006A77F7">
              <w:t>No 3 band exception</w:t>
            </w:r>
          </w:p>
        </w:tc>
        <w:tc>
          <w:tcPr>
            <w:tcW w:w="1483" w:type="dxa"/>
            <w:shd w:val="clear" w:color="auto" w:fill="auto"/>
            <w:vAlign w:val="center"/>
          </w:tcPr>
          <w:p w14:paraId="681A556D" w14:textId="77777777" w:rsidR="00DE128B" w:rsidRPr="006A77F7" w:rsidRDefault="00DE128B" w:rsidP="00DE128B">
            <w:pPr>
              <w:pStyle w:val="TAC"/>
            </w:pPr>
            <w:r w:rsidRPr="006A77F7">
              <w:t>No test required</w:t>
            </w:r>
          </w:p>
        </w:tc>
        <w:tc>
          <w:tcPr>
            <w:tcW w:w="1465" w:type="dxa"/>
            <w:vAlign w:val="center"/>
          </w:tcPr>
          <w:p w14:paraId="554C354D" w14:textId="77777777" w:rsidR="00DE128B" w:rsidRPr="006A77F7" w:rsidRDefault="00DE128B" w:rsidP="00DE128B">
            <w:pPr>
              <w:pStyle w:val="TAC"/>
            </w:pPr>
          </w:p>
        </w:tc>
        <w:tc>
          <w:tcPr>
            <w:tcW w:w="1271" w:type="dxa"/>
            <w:shd w:val="clear" w:color="auto" w:fill="auto"/>
            <w:vAlign w:val="center"/>
          </w:tcPr>
          <w:p w14:paraId="67A5AABB" w14:textId="21D06E5E" w:rsidR="00DE128B" w:rsidRPr="006A77F7" w:rsidRDefault="00DE128B" w:rsidP="00DE128B">
            <w:pPr>
              <w:pStyle w:val="TAC"/>
            </w:pPr>
            <w:r w:rsidRPr="006A77F7">
              <w:t>RAN5#92-e</w:t>
            </w:r>
          </w:p>
        </w:tc>
      </w:tr>
      <w:tr w:rsidR="00DE128B" w:rsidRPr="006A77F7" w14:paraId="0F0F9455" w14:textId="77777777" w:rsidTr="003A0531">
        <w:trPr>
          <w:trHeight w:val="353"/>
        </w:trPr>
        <w:tc>
          <w:tcPr>
            <w:tcW w:w="1765" w:type="dxa"/>
            <w:vMerge w:val="restart"/>
            <w:vAlign w:val="center"/>
          </w:tcPr>
          <w:p w14:paraId="7F75D421" w14:textId="77777777" w:rsidR="00DE128B" w:rsidRPr="006A77F7" w:rsidRDefault="00DE128B" w:rsidP="00DE128B">
            <w:pPr>
              <w:pStyle w:val="TAC"/>
            </w:pPr>
            <w:r w:rsidRPr="006A77F7">
              <w:t>DC_1A-7A_n78A</w:t>
            </w:r>
          </w:p>
        </w:tc>
        <w:tc>
          <w:tcPr>
            <w:tcW w:w="1772" w:type="dxa"/>
            <w:shd w:val="clear" w:color="auto" w:fill="auto"/>
            <w:vAlign w:val="center"/>
          </w:tcPr>
          <w:p w14:paraId="6657EDA6" w14:textId="77777777" w:rsidR="00DE128B" w:rsidRPr="006A77F7" w:rsidRDefault="00DE128B" w:rsidP="00DE128B">
            <w:pPr>
              <w:pStyle w:val="TAC"/>
            </w:pPr>
            <w:r w:rsidRPr="006A77F7">
              <w:t>No</w:t>
            </w:r>
          </w:p>
        </w:tc>
        <w:tc>
          <w:tcPr>
            <w:tcW w:w="1481" w:type="dxa"/>
            <w:vAlign w:val="center"/>
          </w:tcPr>
          <w:p w14:paraId="5644D64A" w14:textId="77777777" w:rsidR="00DE128B" w:rsidRPr="006A77F7" w:rsidRDefault="00DE128B" w:rsidP="00DE128B">
            <w:pPr>
              <w:pStyle w:val="TAC"/>
            </w:pPr>
            <w:r w:rsidRPr="006A77F7">
              <w:t>DC_1A_n78A</w:t>
            </w:r>
          </w:p>
        </w:tc>
        <w:tc>
          <w:tcPr>
            <w:tcW w:w="1539" w:type="dxa"/>
            <w:shd w:val="clear" w:color="auto" w:fill="auto"/>
            <w:vAlign w:val="center"/>
          </w:tcPr>
          <w:p w14:paraId="29DDBEAF" w14:textId="08CA9B9B" w:rsidR="00DE128B" w:rsidRPr="006A77F7" w:rsidRDefault="00DE128B" w:rsidP="00DE128B">
            <w:pPr>
              <w:pStyle w:val="TAC"/>
            </w:pPr>
            <w:r w:rsidRPr="006A77F7">
              <w:t xml:space="preserve">7 (IMD4 </w:t>
            </w:r>
            <w:r w:rsidRPr="006A77F7">
              <w:rPr>
                <w:rFonts w:cs="Arial"/>
                <w:lang w:eastAsia="ja-JP"/>
              </w:rPr>
              <w:t>|3*fB1-1*fB78|</w:t>
            </w:r>
            <w:r w:rsidRPr="006A77F7">
              <w:t>)</w:t>
            </w:r>
          </w:p>
        </w:tc>
        <w:tc>
          <w:tcPr>
            <w:tcW w:w="1483" w:type="dxa"/>
            <w:shd w:val="clear" w:color="auto" w:fill="auto"/>
            <w:vAlign w:val="bottom"/>
          </w:tcPr>
          <w:p w14:paraId="3AE90555" w14:textId="7CB39ECD" w:rsidR="00DE128B" w:rsidRPr="006A77F7" w:rsidRDefault="00DE128B" w:rsidP="00DE128B">
            <w:pPr>
              <w:pStyle w:val="TAC"/>
            </w:pPr>
            <w:r w:rsidRPr="006A77F7">
              <w:t>IMD</w:t>
            </w:r>
          </w:p>
        </w:tc>
        <w:tc>
          <w:tcPr>
            <w:tcW w:w="1465" w:type="dxa"/>
          </w:tcPr>
          <w:p w14:paraId="187E6BD7" w14:textId="77777777" w:rsidR="00DE128B" w:rsidRPr="006A77F7" w:rsidRDefault="00DE128B" w:rsidP="00DE128B">
            <w:pPr>
              <w:pStyle w:val="TAC"/>
            </w:pPr>
          </w:p>
        </w:tc>
        <w:tc>
          <w:tcPr>
            <w:tcW w:w="1271" w:type="dxa"/>
            <w:shd w:val="clear" w:color="auto" w:fill="auto"/>
            <w:vAlign w:val="center"/>
          </w:tcPr>
          <w:p w14:paraId="44FBE867" w14:textId="77777777" w:rsidR="00DE128B" w:rsidRPr="006A77F7" w:rsidRDefault="00DE128B" w:rsidP="00DE128B">
            <w:pPr>
              <w:pStyle w:val="TAC"/>
            </w:pPr>
          </w:p>
        </w:tc>
      </w:tr>
      <w:tr w:rsidR="00DE128B" w:rsidRPr="006A77F7" w14:paraId="74D87429" w14:textId="77777777" w:rsidTr="003A0531">
        <w:tc>
          <w:tcPr>
            <w:tcW w:w="1765" w:type="dxa"/>
            <w:vMerge/>
            <w:vAlign w:val="center"/>
          </w:tcPr>
          <w:p w14:paraId="63BA3D58" w14:textId="77777777" w:rsidR="00DE128B" w:rsidRPr="006A77F7" w:rsidRDefault="00DE128B" w:rsidP="00DE128B">
            <w:pPr>
              <w:pStyle w:val="TAC"/>
            </w:pPr>
          </w:p>
        </w:tc>
        <w:tc>
          <w:tcPr>
            <w:tcW w:w="1772" w:type="dxa"/>
            <w:shd w:val="clear" w:color="auto" w:fill="auto"/>
            <w:vAlign w:val="center"/>
          </w:tcPr>
          <w:p w14:paraId="7AD04935" w14:textId="77777777" w:rsidR="00DE128B" w:rsidRPr="006A77F7" w:rsidRDefault="00DE128B" w:rsidP="00DE128B">
            <w:pPr>
              <w:pStyle w:val="TAC"/>
            </w:pPr>
            <w:r w:rsidRPr="006A77F7">
              <w:t>No</w:t>
            </w:r>
          </w:p>
        </w:tc>
        <w:tc>
          <w:tcPr>
            <w:tcW w:w="1481" w:type="dxa"/>
            <w:vAlign w:val="center"/>
          </w:tcPr>
          <w:p w14:paraId="23957A34" w14:textId="77777777" w:rsidR="00DE128B" w:rsidRPr="006A77F7" w:rsidRDefault="00DE128B" w:rsidP="00DE128B">
            <w:pPr>
              <w:pStyle w:val="TAC"/>
            </w:pPr>
            <w:r w:rsidRPr="006A77F7">
              <w:t>DC_7A_n78A</w:t>
            </w:r>
          </w:p>
        </w:tc>
        <w:tc>
          <w:tcPr>
            <w:tcW w:w="1539" w:type="dxa"/>
            <w:shd w:val="clear" w:color="auto" w:fill="auto"/>
            <w:vAlign w:val="center"/>
          </w:tcPr>
          <w:p w14:paraId="387DF1C9" w14:textId="5FC03A16" w:rsidR="00DE128B" w:rsidRPr="006A77F7" w:rsidRDefault="00DE128B" w:rsidP="00DE128B">
            <w:pPr>
              <w:pStyle w:val="TAC"/>
            </w:pPr>
            <w:r w:rsidRPr="006A77F7">
              <w:t xml:space="preserve">1 (IMD4 </w:t>
            </w:r>
            <w:r w:rsidRPr="006A77F7">
              <w:rPr>
                <w:rFonts w:cs="Arial"/>
                <w:lang w:eastAsia="ja-JP"/>
              </w:rPr>
              <w:t>|2*fB7-2*fB78|</w:t>
            </w:r>
            <w:r w:rsidRPr="006A77F7">
              <w:t>)</w:t>
            </w:r>
          </w:p>
        </w:tc>
        <w:tc>
          <w:tcPr>
            <w:tcW w:w="1483" w:type="dxa"/>
            <w:shd w:val="clear" w:color="auto" w:fill="auto"/>
            <w:vAlign w:val="bottom"/>
          </w:tcPr>
          <w:p w14:paraId="52B17E24" w14:textId="11E01310" w:rsidR="00DE128B" w:rsidRPr="006A77F7" w:rsidRDefault="00DE128B" w:rsidP="00DE128B">
            <w:pPr>
              <w:pStyle w:val="TAC"/>
            </w:pPr>
            <w:r w:rsidRPr="006A77F7">
              <w:t>IMD</w:t>
            </w:r>
          </w:p>
        </w:tc>
        <w:tc>
          <w:tcPr>
            <w:tcW w:w="1465" w:type="dxa"/>
          </w:tcPr>
          <w:p w14:paraId="7E4107E9" w14:textId="77777777" w:rsidR="00DE128B" w:rsidRPr="006A77F7" w:rsidRDefault="00DE128B" w:rsidP="00DE128B">
            <w:pPr>
              <w:pStyle w:val="TAC"/>
            </w:pPr>
          </w:p>
        </w:tc>
        <w:tc>
          <w:tcPr>
            <w:tcW w:w="1271" w:type="dxa"/>
            <w:shd w:val="clear" w:color="auto" w:fill="auto"/>
            <w:vAlign w:val="center"/>
          </w:tcPr>
          <w:p w14:paraId="1FD977DF" w14:textId="77777777" w:rsidR="00DE128B" w:rsidRPr="006A77F7" w:rsidRDefault="00DE128B" w:rsidP="00DE128B">
            <w:pPr>
              <w:pStyle w:val="TAC"/>
            </w:pPr>
          </w:p>
        </w:tc>
      </w:tr>
      <w:tr w:rsidR="00DE128B" w:rsidRPr="006A77F7" w14:paraId="0C6A9461" w14:textId="77777777" w:rsidTr="003A0531">
        <w:tc>
          <w:tcPr>
            <w:tcW w:w="1765" w:type="dxa"/>
            <w:vMerge w:val="restart"/>
            <w:shd w:val="clear" w:color="auto" w:fill="auto"/>
            <w:vAlign w:val="center"/>
          </w:tcPr>
          <w:p w14:paraId="2EED340B" w14:textId="77777777" w:rsidR="00DE128B" w:rsidRPr="006A77F7" w:rsidRDefault="00DE128B" w:rsidP="00DE128B">
            <w:pPr>
              <w:pStyle w:val="TAC"/>
            </w:pPr>
            <w:r w:rsidRPr="006A77F7">
              <w:t>DC_1A-8A_n3A</w:t>
            </w:r>
          </w:p>
        </w:tc>
        <w:tc>
          <w:tcPr>
            <w:tcW w:w="1772" w:type="dxa"/>
            <w:shd w:val="clear" w:color="auto" w:fill="auto"/>
          </w:tcPr>
          <w:p w14:paraId="5CF25A3E" w14:textId="77777777" w:rsidR="00DE128B" w:rsidRPr="006A77F7" w:rsidRDefault="00DE128B" w:rsidP="00DE128B">
            <w:pPr>
              <w:pStyle w:val="TAC"/>
            </w:pPr>
            <w:r w:rsidRPr="006A77F7">
              <w:t>Yes</w:t>
            </w:r>
          </w:p>
        </w:tc>
        <w:tc>
          <w:tcPr>
            <w:tcW w:w="1481" w:type="dxa"/>
          </w:tcPr>
          <w:p w14:paraId="587CEAF7" w14:textId="77777777" w:rsidR="00DE128B" w:rsidRPr="006A77F7" w:rsidRDefault="00DE128B" w:rsidP="00DE128B">
            <w:pPr>
              <w:pStyle w:val="TAC"/>
            </w:pPr>
            <w:r w:rsidRPr="006A77F7">
              <w:rPr>
                <w:lang w:eastAsia="fi-FI"/>
              </w:rPr>
              <w:t>DC_1A_n3A</w:t>
            </w:r>
          </w:p>
        </w:tc>
        <w:tc>
          <w:tcPr>
            <w:tcW w:w="1539" w:type="dxa"/>
            <w:shd w:val="clear" w:color="auto" w:fill="auto"/>
            <w:vAlign w:val="center"/>
          </w:tcPr>
          <w:p w14:paraId="4B4EFBE4" w14:textId="77777777" w:rsidR="00DE128B" w:rsidRPr="006A77F7" w:rsidRDefault="00DE128B" w:rsidP="00DE128B">
            <w:pPr>
              <w:pStyle w:val="TAC"/>
            </w:pPr>
            <w:r w:rsidRPr="006A77F7">
              <w:t>No 3CC exception</w:t>
            </w:r>
          </w:p>
        </w:tc>
        <w:tc>
          <w:tcPr>
            <w:tcW w:w="1483" w:type="dxa"/>
            <w:shd w:val="clear" w:color="auto" w:fill="auto"/>
            <w:vAlign w:val="bottom"/>
          </w:tcPr>
          <w:p w14:paraId="302244D4" w14:textId="77777777" w:rsidR="00DE128B" w:rsidRPr="006A77F7" w:rsidRDefault="00DE128B" w:rsidP="00DE128B">
            <w:pPr>
              <w:pStyle w:val="TAC"/>
            </w:pPr>
            <w:r w:rsidRPr="006A77F7">
              <w:t>No test required</w:t>
            </w:r>
          </w:p>
        </w:tc>
        <w:tc>
          <w:tcPr>
            <w:tcW w:w="1465" w:type="dxa"/>
          </w:tcPr>
          <w:p w14:paraId="2DB73B2E" w14:textId="77777777" w:rsidR="00DE128B" w:rsidRPr="006A77F7" w:rsidRDefault="00DE128B" w:rsidP="00DE128B">
            <w:pPr>
              <w:pStyle w:val="TAC"/>
            </w:pPr>
          </w:p>
        </w:tc>
        <w:tc>
          <w:tcPr>
            <w:tcW w:w="1271" w:type="dxa"/>
            <w:shd w:val="clear" w:color="auto" w:fill="auto"/>
            <w:vAlign w:val="center"/>
          </w:tcPr>
          <w:p w14:paraId="69661618" w14:textId="77777777" w:rsidR="00DE128B" w:rsidRPr="006A77F7" w:rsidRDefault="00DE128B" w:rsidP="00DE128B">
            <w:pPr>
              <w:pStyle w:val="TAC"/>
            </w:pPr>
          </w:p>
        </w:tc>
      </w:tr>
      <w:tr w:rsidR="00DE128B" w:rsidRPr="006A77F7" w14:paraId="44868CA0" w14:textId="77777777" w:rsidTr="003A0531">
        <w:tc>
          <w:tcPr>
            <w:tcW w:w="1765" w:type="dxa"/>
            <w:vMerge/>
            <w:shd w:val="clear" w:color="auto" w:fill="auto"/>
            <w:vAlign w:val="center"/>
          </w:tcPr>
          <w:p w14:paraId="6FCAF1CD" w14:textId="77777777" w:rsidR="00DE128B" w:rsidRPr="006A77F7" w:rsidRDefault="00DE128B" w:rsidP="00DE128B">
            <w:pPr>
              <w:pStyle w:val="TAC"/>
            </w:pPr>
          </w:p>
        </w:tc>
        <w:tc>
          <w:tcPr>
            <w:tcW w:w="1772" w:type="dxa"/>
            <w:shd w:val="clear" w:color="auto" w:fill="auto"/>
          </w:tcPr>
          <w:p w14:paraId="57AB37E3" w14:textId="77777777" w:rsidR="00DE128B" w:rsidRPr="006A77F7" w:rsidRDefault="00DE128B" w:rsidP="00DE128B">
            <w:pPr>
              <w:pStyle w:val="TAC"/>
            </w:pPr>
            <w:r w:rsidRPr="006A77F7">
              <w:t>No</w:t>
            </w:r>
          </w:p>
        </w:tc>
        <w:tc>
          <w:tcPr>
            <w:tcW w:w="1481" w:type="dxa"/>
          </w:tcPr>
          <w:p w14:paraId="5E8BE764" w14:textId="77777777" w:rsidR="00DE128B" w:rsidRPr="006A77F7" w:rsidRDefault="00DE128B" w:rsidP="00DE128B">
            <w:pPr>
              <w:pStyle w:val="TAC"/>
            </w:pPr>
            <w:r w:rsidRPr="006A77F7">
              <w:rPr>
                <w:lang w:eastAsia="fi-FI"/>
              </w:rPr>
              <w:t>DC_8A_n3A</w:t>
            </w:r>
          </w:p>
        </w:tc>
        <w:tc>
          <w:tcPr>
            <w:tcW w:w="1539" w:type="dxa"/>
            <w:shd w:val="clear" w:color="auto" w:fill="auto"/>
            <w:vAlign w:val="center"/>
          </w:tcPr>
          <w:p w14:paraId="3838BEB2" w14:textId="77777777" w:rsidR="00DE128B" w:rsidRPr="006A77F7" w:rsidRDefault="00DE128B" w:rsidP="00DE128B">
            <w:pPr>
              <w:pStyle w:val="TAC"/>
            </w:pPr>
          </w:p>
        </w:tc>
        <w:tc>
          <w:tcPr>
            <w:tcW w:w="1483" w:type="dxa"/>
            <w:shd w:val="clear" w:color="auto" w:fill="auto"/>
            <w:vAlign w:val="bottom"/>
          </w:tcPr>
          <w:p w14:paraId="73F8848F" w14:textId="77777777" w:rsidR="00DE128B" w:rsidRPr="006A77F7" w:rsidRDefault="00DE128B" w:rsidP="00DE128B">
            <w:pPr>
              <w:pStyle w:val="TAC"/>
            </w:pPr>
          </w:p>
        </w:tc>
        <w:tc>
          <w:tcPr>
            <w:tcW w:w="1465" w:type="dxa"/>
          </w:tcPr>
          <w:p w14:paraId="2002503F" w14:textId="77777777" w:rsidR="00DE128B" w:rsidRPr="006A77F7" w:rsidRDefault="00DE128B" w:rsidP="00DE128B">
            <w:pPr>
              <w:pStyle w:val="TAC"/>
            </w:pPr>
          </w:p>
        </w:tc>
        <w:tc>
          <w:tcPr>
            <w:tcW w:w="1271" w:type="dxa"/>
            <w:shd w:val="clear" w:color="auto" w:fill="auto"/>
            <w:vAlign w:val="center"/>
          </w:tcPr>
          <w:p w14:paraId="13CD42C0" w14:textId="77777777" w:rsidR="00DE128B" w:rsidRPr="006A77F7" w:rsidRDefault="00DE128B" w:rsidP="00DE128B">
            <w:pPr>
              <w:pStyle w:val="TAC"/>
            </w:pPr>
          </w:p>
        </w:tc>
      </w:tr>
      <w:tr w:rsidR="00DE128B" w:rsidRPr="006A77F7" w14:paraId="4DE507EA" w14:textId="77777777" w:rsidTr="003A0531">
        <w:tc>
          <w:tcPr>
            <w:tcW w:w="1765" w:type="dxa"/>
            <w:tcBorders>
              <w:bottom w:val="nil"/>
            </w:tcBorders>
            <w:shd w:val="clear" w:color="auto" w:fill="auto"/>
            <w:vAlign w:val="center"/>
          </w:tcPr>
          <w:p w14:paraId="62DE2273" w14:textId="7446E880" w:rsidR="00DE128B" w:rsidRPr="006A77F7" w:rsidRDefault="00DE128B" w:rsidP="00DE128B">
            <w:pPr>
              <w:pStyle w:val="TAC"/>
            </w:pPr>
            <w:r w:rsidRPr="006A77F7">
              <w:rPr>
                <w:rFonts w:eastAsia="Malgun Gothic"/>
                <w:szCs w:val="18"/>
                <w:lang w:eastAsia="ko-KR"/>
              </w:rPr>
              <w:t>DC_1A-18A_n77A</w:t>
            </w:r>
          </w:p>
        </w:tc>
        <w:tc>
          <w:tcPr>
            <w:tcW w:w="1772" w:type="dxa"/>
            <w:shd w:val="clear" w:color="auto" w:fill="auto"/>
          </w:tcPr>
          <w:p w14:paraId="7EDC74B5" w14:textId="5F527BA5" w:rsidR="00DE128B" w:rsidRPr="006A77F7" w:rsidRDefault="00DE128B" w:rsidP="00DE128B">
            <w:pPr>
              <w:pStyle w:val="TAC"/>
            </w:pPr>
            <w:r w:rsidRPr="006A77F7">
              <w:rPr>
                <w:lang w:eastAsia="ja-JP"/>
              </w:rPr>
              <w:t>No</w:t>
            </w:r>
          </w:p>
        </w:tc>
        <w:tc>
          <w:tcPr>
            <w:tcW w:w="1481" w:type="dxa"/>
          </w:tcPr>
          <w:p w14:paraId="6A764946" w14:textId="7A5E6099" w:rsidR="00DE128B" w:rsidRPr="006A77F7" w:rsidRDefault="00DE128B" w:rsidP="00DE128B">
            <w:pPr>
              <w:pStyle w:val="TAC"/>
              <w:rPr>
                <w:lang w:eastAsia="fi-FI"/>
              </w:rPr>
            </w:pPr>
            <w:r w:rsidRPr="006A77F7">
              <w:rPr>
                <w:lang w:eastAsia="ja-JP"/>
              </w:rPr>
              <w:t>DC_1A_n77A</w:t>
            </w:r>
          </w:p>
        </w:tc>
        <w:tc>
          <w:tcPr>
            <w:tcW w:w="1539" w:type="dxa"/>
            <w:shd w:val="clear" w:color="auto" w:fill="auto"/>
            <w:vAlign w:val="center"/>
          </w:tcPr>
          <w:p w14:paraId="56E5F6A4" w14:textId="39EF3688" w:rsidR="00DE128B" w:rsidRPr="006A77F7" w:rsidRDefault="00DE128B" w:rsidP="00DE128B">
            <w:pPr>
              <w:pStyle w:val="TAC"/>
            </w:pPr>
            <w:r w:rsidRPr="006A77F7">
              <w:rPr>
                <w:lang w:eastAsia="ja-JP"/>
              </w:rPr>
              <w:t>18 (3 band IMD5</w:t>
            </w:r>
            <w:r w:rsidRPr="00F94051">
              <w:rPr>
                <w:lang w:eastAsia="ja-JP"/>
              </w:rPr>
              <w:t>, PC2&amp;PC3</w:t>
            </w:r>
            <w:r w:rsidRPr="006A77F7">
              <w:rPr>
                <w:lang w:eastAsia="ja-JP"/>
              </w:rPr>
              <w:t>)</w:t>
            </w:r>
          </w:p>
        </w:tc>
        <w:tc>
          <w:tcPr>
            <w:tcW w:w="1483" w:type="dxa"/>
            <w:shd w:val="clear" w:color="auto" w:fill="auto"/>
            <w:vAlign w:val="bottom"/>
          </w:tcPr>
          <w:p w14:paraId="4F33E737" w14:textId="2CE76D8D" w:rsidR="00DE128B" w:rsidRPr="006A77F7" w:rsidRDefault="00DE128B" w:rsidP="00DE128B">
            <w:pPr>
              <w:pStyle w:val="TAC"/>
            </w:pPr>
            <w:r w:rsidRPr="006A77F7">
              <w:rPr>
                <w:lang w:eastAsia="ja-JP"/>
              </w:rPr>
              <w:t>IMD</w:t>
            </w:r>
          </w:p>
        </w:tc>
        <w:tc>
          <w:tcPr>
            <w:tcW w:w="1465" w:type="dxa"/>
          </w:tcPr>
          <w:p w14:paraId="153A0991" w14:textId="77777777" w:rsidR="00DE128B" w:rsidRPr="006A77F7" w:rsidRDefault="00DE128B" w:rsidP="00DE128B">
            <w:pPr>
              <w:pStyle w:val="TAC"/>
            </w:pPr>
          </w:p>
        </w:tc>
        <w:tc>
          <w:tcPr>
            <w:tcW w:w="1271" w:type="dxa"/>
            <w:shd w:val="clear" w:color="auto" w:fill="auto"/>
            <w:vAlign w:val="center"/>
          </w:tcPr>
          <w:p w14:paraId="6E8DB852" w14:textId="0535DF31" w:rsidR="00DE128B" w:rsidRPr="006A77F7" w:rsidRDefault="00DE128B" w:rsidP="00DE128B">
            <w:pPr>
              <w:pStyle w:val="TAC"/>
            </w:pPr>
            <w:r w:rsidRPr="006A77F7">
              <w:rPr>
                <w:lang w:eastAsia="ja-JP"/>
              </w:rPr>
              <w:t>RAN5#105</w:t>
            </w:r>
          </w:p>
        </w:tc>
      </w:tr>
      <w:tr w:rsidR="00DE128B" w:rsidRPr="006A77F7" w14:paraId="2223727D" w14:textId="77777777" w:rsidTr="003A0531">
        <w:tc>
          <w:tcPr>
            <w:tcW w:w="1765" w:type="dxa"/>
            <w:tcBorders>
              <w:top w:val="nil"/>
            </w:tcBorders>
            <w:shd w:val="clear" w:color="auto" w:fill="auto"/>
            <w:vAlign w:val="center"/>
          </w:tcPr>
          <w:p w14:paraId="44066D59" w14:textId="77777777" w:rsidR="00DE128B" w:rsidRPr="006A77F7" w:rsidRDefault="00DE128B" w:rsidP="00DE128B">
            <w:pPr>
              <w:pStyle w:val="TAC"/>
            </w:pPr>
          </w:p>
        </w:tc>
        <w:tc>
          <w:tcPr>
            <w:tcW w:w="1772" w:type="dxa"/>
            <w:shd w:val="clear" w:color="auto" w:fill="auto"/>
          </w:tcPr>
          <w:p w14:paraId="459DCB92" w14:textId="3F3620D7" w:rsidR="00DE128B" w:rsidRPr="006A77F7" w:rsidRDefault="00DE128B" w:rsidP="00DE128B">
            <w:pPr>
              <w:pStyle w:val="TAC"/>
            </w:pPr>
            <w:r w:rsidRPr="006A77F7">
              <w:rPr>
                <w:lang w:eastAsia="ja-JP"/>
              </w:rPr>
              <w:t>No</w:t>
            </w:r>
          </w:p>
        </w:tc>
        <w:tc>
          <w:tcPr>
            <w:tcW w:w="1481" w:type="dxa"/>
          </w:tcPr>
          <w:p w14:paraId="51976A84" w14:textId="1A96ACED" w:rsidR="00DE128B" w:rsidRPr="006A77F7" w:rsidRDefault="00DE128B" w:rsidP="00DE128B">
            <w:pPr>
              <w:pStyle w:val="TAC"/>
              <w:rPr>
                <w:lang w:eastAsia="fi-FI"/>
              </w:rPr>
            </w:pPr>
            <w:r w:rsidRPr="006A77F7">
              <w:rPr>
                <w:lang w:eastAsia="ja-JP"/>
              </w:rPr>
              <w:t>DC_18A_n77A</w:t>
            </w:r>
          </w:p>
        </w:tc>
        <w:tc>
          <w:tcPr>
            <w:tcW w:w="1539" w:type="dxa"/>
            <w:shd w:val="clear" w:color="auto" w:fill="auto"/>
            <w:vAlign w:val="center"/>
          </w:tcPr>
          <w:p w14:paraId="38DE38EC" w14:textId="7D843A58" w:rsidR="00DE128B" w:rsidRPr="006A77F7" w:rsidRDefault="00DE128B" w:rsidP="00DE128B">
            <w:pPr>
              <w:pStyle w:val="TAC"/>
            </w:pPr>
            <w:r w:rsidRPr="006A77F7">
              <w:rPr>
                <w:lang w:eastAsia="ja-JP"/>
              </w:rPr>
              <w:t>1 (3 band IMD3</w:t>
            </w:r>
            <w:r w:rsidRPr="00F94051">
              <w:rPr>
                <w:lang w:eastAsia="ja-JP"/>
              </w:rPr>
              <w:t>, PC2&amp;PC3</w:t>
            </w:r>
            <w:r w:rsidRPr="006A77F7">
              <w:rPr>
                <w:lang w:eastAsia="ja-JP"/>
              </w:rPr>
              <w:t>)</w:t>
            </w:r>
          </w:p>
        </w:tc>
        <w:tc>
          <w:tcPr>
            <w:tcW w:w="1483" w:type="dxa"/>
            <w:shd w:val="clear" w:color="auto" w:fill="auto"/>
            <w:vAlign w:val="bottom"/>
          </w:tcPr>
          <w:p w14:paraId="403A8FF3" w14:textId="49F33F33" w:rsidR="00DE128B" w:rsidRPr="006A77F7" w:rsidRDefault="00DE128B" w:rsidP="00DE128B">
            <w:pPr>
              <w:pStyle w:val="TAC"/>
            </w:pPr>
            <w:r w:rsidRPr="006A77F7">
              <w:rPr>
                <w:lang w:eastAsia="ja-JP"/>
              </w:rPr>
              <w:t>IMD</w:t>
            </w:r>
          </w:p>
        </w:tc>
        <w:tc>
          <w:tcPr>
            <w:tcW w:w="1465" w:type="dxa"/>
          </w:tcPr>
          <w:p w14:paraId="21B12B6E" w14:textId="77777777" w:rsidR="00DE128B" w:rsidRPr="006A77F7" w:rsidRDefault="00DE128B" w:rsidP="00DE128B">
            <w:pPr>
              <w:pStyle w:val="TAC"/>
            </w:pPr>
          </w:p>
        </w:tc>
        <w:tc>
          <w:tcPr>
            <w:tcW w:w="1271" w:type="dxa"/>
            <w:shd w:val="clear" w:color="auto" w:fill="auto"/>
            <w:vAlign w:val="center"/>
          </w:tcPr>
          <w:p w14:paraId="24DBDFBF" w14:textId="7EBFFBB1" w:rsidR="00DE128B" w:rsidRPr="006A77F7" w:rsidRDefault="00DE128B" w:rsidP="00DE128B">
            <w:pPr>
              <w:pStyle w:val="TAC"/>
            </w:pPr>
            <w:r w:rsidRPr="006A77F7">
              <w:rPr>
                <w:lang w:eastAsia="ja-JP"/>
              </w:rPr>
              <w:t>RAN5#105</w:t>
            </w:r>
          </w:p>
        </w:tc>
      </w:tr>
      <w:tr w:rsidR="00DE128B" w:rsidRPr="006A77F7" w14:paraId="7EAD600D" w14:textId="77777777" w:rsidTr="00BD7CC1">
        <w:tc>
          <w:tcPr>
            <w:tcW w:w="1765" w:type="dxa"/>
            <w:tcBorders>
              <w:top w:val="nil"/>
              <w:bottom w:val="nil"/>
            </w:tcBorders>
            <w:shd w:val="clear" w:color="auto" w:fill="auto"/>
            <w:vAlign w:val="center"/>
          </w:tcPr>
          <w:p w14:paraId="792BF380" w14:textId="0AD7A428" w:rsidR="00DE128B" w:rsidRPr="006A77F7" w:rsidRDefault="00DE128B" w:rsidP="00DE128B">
            <w:pPr>
              <w:pStyle w:val="TAC"/>
            </w:pPr>
            <w:r w:rsidRPr="006A77F7">
              <w:rPr>
                <w:rFonts w:eastAsia="Malgun Gothic"/>
                <w:szCs w:val="18"/>
                <w:lang w:eastAsia="ko-KR"/>
              </w:rPr>
              <w:t>DC_1A-19A_n78A</w:t>
            </w:r>
          </w:p>
        </w:tc>
        <w:tc>
          <w:tcPr>
            <w:tcW w:w="1772" w:type="dxa"/>
            <w:shd w:val="clear" w:color="auto" w:fill="auto"/>
          </w:tcPr>
          <w:p w14:paraId="262962E6" w14:textId="0DC139F2" w:rsidR="00DE128B" w:rsidRPr="006A77F7" w:rsidRDefault="00DE128B" w:rsidP="00DE128B">
            <w:pPr>
              <w:pStyle w:val="TAC"/>
              <w:rPr>
                <w:lang w:eastAsia="ja-JP"/>
              </w:rPr>
            </w:pPr>
            <w:r w:rsidRPr="006A77F7">
              <w:rPr>
                <w:lang w:eastAsia="ja-JP"/>
              </w:rPr>
              <w:t>No</w:t>
            </w:r>
          </w:p>
        </w:tc>
        <w:tc>
          <w:tcPr>
            <w:tcW w:w="1481" w:type="dxa"/>
          </w:tcPr>
          <w:p w14:paraId="1CC3CC87" w14:textId="48D8C138" w:rsidR="00DE128B" w:rsidRPr="006A77F7" w:rsidRDefault="00DE128B" w:rsidP="00DE128B">
            <w:pPr>
              <w:pStyle w:val="TAC"/>
              <w:rPr>
                <w:lang w:eastAsia="ja-JP"/>
              </w:rPr>
            </w:pPr>
            <w:r w:rsidRPr="006A77F7">
              <w:rPr>
                <w:lang w:eastAsia="ja-JP"/>
              </w:rPr>
              <w:t>DC_1A_n78A</w:t>
            </w:r>
          </w:p>
        </w:tc>
        <w:tc>
          <w:tcPr>
            <w:tcW w:w="1539" w:type="dxa"/>
            <w:shd w:val="clear" w:color="auto" w:fill="auto"/>
            <w:vAlign w:val="center"/>
          </w:tcPr>
          <w:p w14:paraId="1E8A08A6" w14:textId="63A9BED2" w:rsidR="00DE128B" w:rsidRPr="006A77F7" w:rsidRDefault="00DE128B" w:rsidP="00DE128B">
            <w:pPr>
              <w:pStyle w:val="TAC"/>
              <w:rPr>
                <w:lang w:eastAsia="ja-JP"/>
              </w:rPr>
            </w:pPr>
            <w:r w:rsidRPr="006A77F7">
              <w:rPr>
                <w:lang w:eastAsia="ja-JP"/>
              </w:rPr>
              <w:t>19 (</w:t>
            </w:r>
            <w:r w:rsidRPr="006A77F7">
              <w:t xml:space="preserve">3 band </w:t>
            </w:r>
            <w:r w:rsidRPr="006A77F7">
              <w:rPr>
                <w:lang w:eastAsia="ja-JP"/>
              </w:rPr>
              <w:t>IMD5</w:t>
            </w:r>
            <w:r w:rsidRPr="00F94051">
              <w:rPr>
                <w:lang w:eastAsia="ja-JP"/>
              </w:rPr>
              <w:t>, PC2&amp;PC3</w:t>
            </w:r>
            <w:r w:rsidRPr="006A77F7">
              <w:rPr>
                <w:lang w:eastAsia="ja-JP"/>
              </w:rPr>
              <w:t>)</w:t>
            </w:r>
          </w:p>
        </w:tc>
        <w:tc>
          <w:tcPr>
            <w:tcW w:w="1483" w:type="dxa"/>
            <w:shd w:val="clear" w:color="auto" w:fill="auto"/>
            <w:vAlign w:val="bottom"/>
          </w:tcPr>
          <w:p w14:paraId="307A8539" w14:textId="796B0D3D" w:rsidR="00DE128B" w:rsidRPr="006A77F7" w:rsidRDefault="00DE128B" w:rsidP="00DE128B">
            <w:pPr>
              <w:pStyle w:val="TAC"/>
              <w:rPr>
                <w:lang w:eastAsia="ja-JP"/>
              </w:rPr>
            </w:pPr>
            <w:r w:rsidRPr="006A77F7">
              <w:rPr>
                <w:lang w:eastAsia="ja-JP"/>
              </w:rPr>
              <w:t>IMD</w:t>
            </w:r>
          </w:p>
        </w:tc>
        <w:tc>
          <w:tcPr>
            <w:tcW w:w="1465" w:type="dxa"/>
          </w:tcPr>
          <w:p w14:paraId="6755A908" w14:textId="77777777" w:rsidR="00DE128B" w:rsidRPr="006A77F7" w:rsidRDefault="00DE128B" w:rsidP="00DE128B">
            <w:pPr>
              <w:pStyle w:val="TAC"/>
            </w:pPr>
          </w:p>
        </w:tc>
        <w:tc>
          <w:tcPr>
            <w:tcW w:w="1271" w:type="dxa"/>
            <w:shd w:val="clear" w:color="auto" w:fill="auto"/>
            <w:vAlign w:val="center"/>
          </w:tcPr>
          <w:p w14:paraId="5C428321" w14:textId="17BF28EC" w:rsidR="00DE128B" w:rsidRPr="006A77F7" w:rsidRDefault="00DE128B" w:rsidP="00DE128B">
            <w:pPr>
              <w:pStyle w:val="TAC"/>
              <w:rPr>
                <w:lang w:eastAsia="ja-JP"/>
              </w:rPr>
            </w:pPr>
            <w:r w:rsidRPr="006A77F7">
              <w:rPr>
                <w:lang w:eastAsia="ja-JP"/>
              </w:rPr>
              <w:t>RAN5#102</w:t>
            </w:r>
          </w:p>
        </w:tc>
      </w:tr>
      <w:tr w:rsidR="00DE128B" w:rsidRPr="006A77F7" w14:paraId="198B3381" w14:textId="77777777" w:rsidTr="003A0531">
        <w:tc>
          <w:tcPr>
            <w:tcW w:w="1765" w:type="dxa"/>
            <w:tcBorders>
              <w:top w:val="nil"/>
            </w:tcBorders>
            <w:shd w:val="clear" w:color="auto" w:fill="auto"/>
            <w:vAlign w:val="center"/>
          </w:tcPr>
          <w:p w14:paraId="5C3FF602" w14:textId="77777777" w:rsidR="00DE128B" w:rsidRPr="006A77F7" w:rsidRDefault="00DE128B" w:rsidP="00DE128B">
            <w:pPr>
              <w:pStyle w:val="TAC"/>
            </w:pPr>
          </w:p>
        </w:tc>
        <w:tc>
          <w:tcPr>
            <w:tcW w:w="1772" w:type="dxa"/>
            <w:shd w:val="clear" w:color="auto" w:fill="auto"/>
          </w:tcPr>
          <w:p w14:paraId="1CCD9E7E" w14:textId="1B91A593" w:rsidR="00DE128B" w:rsidRPr="006A77F7" w:rsidRDefault="00DE128B" w:rsidP="00DE128B">
            <w:pPr>
              <w:pStyle w:val="TAC"/>
              <w:rPr>
                <w:lang w:eastAsia="ja-JP"/>
              </w:rPr>
            </w:pPr>
            <w:r w:rsidRPr="006A77F7">
              <w:rPr>
                <w:lang w:eastAsia="ja-JP"/>
              </w:rPr>
              <w:t>No</w:t>
            </w:r>
          </w:p>
        </w:tc>
        <w:tc>
          <w:tcPr>
            <w:tcW w:w="1481" w:type="dxa"/>
          </w:tcPr>
          <w:p w14:paraId="1746139B" w14:textId="3D89C8F3" w:rsidR="00DE128B" w:rsidRPr="006A77F7" w:rsidRDefault="00DE128B" w:rsidP="00DE128B">
            <w:pPr>
              <w:pStyle w:val="TAC"/>
              <w:rPr>
                <w:lang w:eastAsia="ja-JP"/>
              </w:rPr>
            </w:pPr>
            <w:r w:rsidRPr="006A77F7">
              <w:rPr>
                <w:lang w:eastAsia="ja-JP"/>
              </w:rPr>
              <w:t>DC_19A_n78A</w:t>
            </w:r>
          </w:p>
        </w:tc>
        <w:tc>
          <w:tcPr>
            <w:tcW w:w="1539" w:type="dxa"/>
            <w:shd w:val="clear" w:color="auto" w:fill="auto"/>
            <w:vAlign w:val="center"/>
          </w:tcPr>
          <w:p w14:paraId="766ACDE3" w14:textId="208C9B47" w:rsidR="00DE128B" w:rsidRPr="006A77F7" w:rsidRDefault="00DE128B" w:rsidP="00DE128B">
            <w:pPr>
              <w:pStyle w:val="TAC"/>
              <w:rPr>
                <w:lang w:eastAsia="ja-JP"/>
              </w:rPr>
            </w:pPr>
            <w:r w:rsidRPr="006A77F7">
              <w:rPr>
                <w:lang w:eastAsia="ja-JP"/>
              </w:rPr>
              <w:t>1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shd w:val="clear" w:color="auto" w:fill="auto"/>
            <w:vAlign w:val="bottom"/>
          </w:tcPr>
          <w:p w14:paraId="7A698096" w14:textId="76902CA7" w:rsidR="00DE128B" w:rsidRPr="006A77F7" w:rsidRDefault="00DE128B" w:rsidP="00DE128B">
            <w:pPr>
              <w:pStyle w:val="TAC"/>
              <w:rPr>
                <w:lang w:eastAsia="ja-JP"/>
              </w:rPr>
            </w:pPr>
            <w:r w:rsidRPr="006A77F7">
              <w:rPr>
                <w:lang w:eastAsia="ja-JP"/>
              </w:rPr>
              <w:t>IMD</w:t>
            </w:r>
          </w:p>
        </w:tc>
        <w:tc>
          <w:tcPr>
            <w:tcW w:w="1465" w:type="dxa"/>
          </w:tcPr>
          <w:p w14:paraId="3C76F5E6" w14:textId="77777777" w:rsidR="00DE128B" w:rsidRPr="006A77F7" w:rsidRDefault="00DE128B" w:rsidP="00DE128B">
            <w:pPr>
              <w:pStyle w:val="TAC"/>
            </w:pPr>
          </w:p>
        </w:tc>
        <w:tc>
          <w:tcPr>
            <w:tcW w:w="1271" w:type="dxa"/>
            <w:shd w:val="clear" w:color="auto" w:fill="auto"/>
            <w:vAlign w:val="center"/>
          </w:tcPr>
          <w:p w14:paraId="3AC458B0" w14:textId="5247938F" w:rsidR="00DE128B" w:rsidRPr="006A77F7" w:rsidRDefault="00DE128B" w:rsidP="00DE128B">
            <w:pPr>
              <w:pStyle w:val="TAC"/>
              <w:rPr>
                <w:lang w:eastAsia="ja-JP"/>
              </w:rPr>
            </w:pPr>
            <w:r w:rsidRPr="006A77F7">
              <w:rPr>
                <w:lang w:eastAsia="ja-JP"/>
              </w:rPr>
              <w:t>RAN5#102</w:t>
            </w:r>
          </w:p>
        </w:tc>
      </w:tr>
      <w:tr w:rsidR="00DE128B" w:rsidRPr="006A77F7" w14:paraId="729DBA35"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DE128B" w:rsidRPr="006A77F7" w:rsidRDefault="00DE128B" w:rsidP="00DE128B">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DE128B" w:rsidRPr="006A77F7" w:rsidRDefault="00DE128B" w:rsidP="00DE128B">
            <w:pPr>
              <w:pStyle w:val="TAC"/>
              <w:rPr>
                <w:lang w:eastAsia="ja-JP"/>
              </w:rPr>
            </w:pPr>
            <w:r w:rsidRPr="006A77F7">
              <w:rPr>
                <w:lang w:eastAsia="ja-JP"/>
              </w:rPr>
              <w:t>19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DF24715" w14:textId="64F340ED" w:rsidR="00DE128B" w:rsidRPr="006A77F7" w:rsidRDefault="00DE128B" w:rsidP="00DE128B">
            <w:pPr>
              <w:pStyle w:val="TAC"/>
              <w:rPr>
                <w:lang w:eastAsia="ja-JP"/>
              </w:rPr>
            </w:pPr>
            <w:r w:rsidRPr="006A77F7">
              <w:rPr>
                <w:lang w:eastAsia="ja-JP"/>
              </w:rPr>
              <w:t>RAN5#102</w:t>
            </w:r>
          </w:p>
        </w:tc>
      </w:tr>
      <w:tr w:rsidR="00DE128B" w:rsidRPr="006A77F7" w14:paraId="662A4FEB"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DE128B" w:rsidRPr="006A77F7" w:rsidRDefault="00DE128B" w:rsidP="00DE128B">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DE128B" w:rsidRPr="006A77F7" w:rsidRDefault="00DE128B" w:rsidP="00DE128B">
            <w:pPr>
              <w:pStyle w:val="TAC"/>
              <w:rPr>
                <w:lang w:eastAsia="ja-JP"/>
              </w:rPr>
            </w:pPr>
            <w:r w:rsidRPr="006A77F7">
              <w:rPr>
                <w:lang w:eastAsia="ja-JP"/>
              </w:rPr>
              <w:t>1 (</w:t>
            </w:r>
            <w:r w:rsidRPr="006A77F7">
              <w:t xml:space="preserve">3 band </w:t>
            </w:r>
            <w:r w:rsidRPr="006A77F7">
              <w:rPr>
                <w:lang w:eastAsia="ja-JP"/>
              </w:rPr>
              <w:t>IMD4</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E797FD9" w14:textId="630EC19A" w:rsidR="00DE128B" w:rsidRPr="006A77F7" w:rsidRDefault="00DE128B" w:rsidP="00DE128B">
            <w:pPr>
              <w:pStyle w:val="TAC"/>
              <w:rPr>
                <w:lang w:eastAsia="ja-JP"/>
              </w:rPr>
            </w:pPr>
            <w:r w:rsidRPr="006A77F7">
              <w:rPr>
                <w:lang w:eastAsia="ja-JP"/>
              </w:rPr>
              <w:t>RAN5#102</w:t>
            </w:r>
          </w:p>
        </w:tc>
      </w:tr>
      <w:tr w:rsidR="00DE128B" w:rsidRPr="006A77F7" w14:paraId="5000795D" w14:textId="77777777" w:rsidTr="003A0531">
        <w:tc>
          <w:tcPr>
            <w:tcW w:w="1765" w:type="dxa"/>
            <w:vMerge w:val="restart"/>
            <w:vAlign w:val="center"/>
          </w:tcPr>
          <w:p w14:paraId="78CDBDE6" w14:textId="77777777" w:rsidR="00DE128B" w:rsidRPr="006A77F7" w:rsidRDefault="00DE128B" w:rsidP="00DE128B">
            <w:pPr>
              <w:pStyle w:val="TAC"/>
            </w:pPr>
            <w:r w:rsidRPr="006A77F7">
              <w:t>DC_1A-20A_n3A</w:t>
            </w:r>
          </w:p>
        </w:tc>
        <w:tc>
          <w:tcPr>
            <w:tcW w:w="1772" w:type="dxa"/>
            <w:shd w:val="clear" w:color="auto" w:fill="auto"/>
            <w:vAlign w:val="center"/>
          </w:tcPr>
          <w:p w14:paraId="07FB105A" w14:textId="77777777" w:rsidR="00DE128B" w:rsidRPr="006A77F7" w:rsidRDefault="00DE128B" w:rsidP="00DE128B">
            <w:pPr>
              <w:pStyle w:val="TAC"/>
            </w:pPr>
            <w:r w:rsidRPr="006A77F7">
              <w:t>Yes</w:t>
            </w:r>
          </w:p>
        </w:tc>
        <w:tc>
          <w:tcPr>
            <w:tcW w:w="1481" w:type="dxa"/>
            <w:vAlign w:val="center"/>
          </w:tcPr>
          <w:p w14:paraId="45AF0079" w14:textId="77777777" w:rsidR="00DE128B" w:rsidRPr="006A77F7" w:rsidRDefault="00DE128B" w:rsidP="00DE128B">
            <w:pPr>
              <w:pStyle w:val="TAC"/>
            </w:pPr>
            <w:r w:rsidRPr="006A77F7">
              <w:t>DC_1A_n3A</w:t>
            </w:r>
          </w:p>
        </w:tc>
        <w:tc>
          <w:tcPr>
            <w:tcW w:w="1539" w:type="dxa"/>
            <w:shd w:val="clear" w:color="auto" w:fill="auto"/>
            <w:vAlign w:val="center"/>
          </w:tcPr>
          <w:p w14:paraId="65B1E923" w14:textId="77777777" w:rsidR="00DE128B" w:rsidRPr="006A77F7" w:rsidRDefault="00DE128B" w:rsidP="00DE128B">
            <w:pPr>
              <w:pStyle w:val="TAC"/>
            </w:pPr>
            <w:r w:rsidRPr="006A77F7">
              <w:t>No 3CC exception</w:t>
            </w:r>
          </w:p>
        </w:tc>
        <w:tc>
          <w:tcPr>
            <w:tcW w:w="1483" w:type="dxa"/>
            <w:shd w:val="clear" w:color="auto" w:fill="auto"/>
            <w:vAlign w:val="bottom"/>
          </w:tcPr>
          <w:p w14:paraId="7549D2FB" w14:textId="77777777" w:rsidR="00DE128B" w:rsidRPr="006A77F7" w:rsidRDefault="00DE128B" w:rsidP="00DE128B">
            <w:pPr>
              <w:pStyle w:val="TAC"/>
            </w:pPr>
            <w:r w:rsidRPr="006A77F7">
              <w:t>No test required</w:t>
            </w:r>
          </w:p>
        </w:tc>
        <w:tc>
          <w:tcPr>
            <w:tcW w:w="1465" w:type="dxa"/>
          </w:tcPr>
          <w:p w14:paraId="2C2FDD46" w14:textId="77777777" w:rsidR="00DE128B" w:rsidRPr="006A77F7" w:rsidRDefault="00DE128B" w:rsidP="00DE128B">
            <w:pPr>
              <w:pStyle w:val="TAC"/>
            </w:pPr>
          </w:p>
        </w:tc>
        <w:tc>
          <w:tcPr>
            <w:tcW w:w="1271" w:type="dxa"/>
            <w:shd w:val="clear" w:color="auto" w:fill="auto"/>
            <w:vAlign w:val="center"/>
          </w:tcPr>
          <w:p w14:paraId="43488419" w14:textId="77777777" w:rsidR="00DE128B" w:rsidRPr="006A77F7" w:rsidRDefault="00DE128B" w:rsidP="00DE128B">
            <w:pPr>
              <w:pStyle w:val="TAC"/>
            </w:pPr>
          </w:p>
        </w:tc>
      </w:tr>
      <w:tr w:rsidR="00DE128B" w:rsidRPr="006A77F7" w14:paraId="70A03B9C" w14:textId="77777777" w:rsidTr="003A0531">
        <w:tc>
          <w:tcPr>
            <w:tcW w:w="1765" w:type="dxa"/>
            <w:vMerge/>
            <w:vAlign w:val="center"/>
          </w:tcPr>
          <w:p w14:paraId="3D3CCD29" w14:textId="77777777" w:rsidR="00DE128B" w:rsidRPr="006A77F7" w:rsidRDefault="00DE128B" w:rsidP="00DE128B">
            <w:pPr>
              <w:pStyle w:val="TAC"/>
            </w:pPr>
          </w:p>
        </w:tc>
        <w:tc>
          <w:tcPr>
            <w:tcW w:w="1772" w:type="dxa"/>
            <w:shd w:val="clear" w:color="auto" w:fill="auto"/>
            <w:vAlign w:val="center"/>
          </w:tcPr>
          <w:p w14:paraId="609778B5" w14:textId="77777777" w:rsidR="00DE128B" w:rsidRPr="006A77F7" w:rsidRDefault="00DE128B" w:rsidP="00DE128B">
            <w:pPr>
              <w:pStyle w:val="TAC"/>
            </w:pPr>
            <w:r w:rsidRPr="006A77F7">
              <w:t>No</w:t>
            </w:r>
          </w:p>
        </w:tc>
        <w:tc>
          <w:tcPr>
            <w:tcW w:w="1481" w:type="dxa"/>
            <w:vAlign w:val="center"/>
          </w:tcPr>
          <w:p w14:paraId="2DFE974A" w14:textId="77777777" w:rsidR="00DE128B" w:rsidRPr="006A77F7" w:rsidRDefault="00DE128B" w:rsidP="00DE128B">
            <w:pPr>
              <w:pStyle w:val="TAC"/>
            </w:pPr>
            <w:r w:rsidRPr="006A77F7">
              <w:t>DC_20A_n3A</w:t>
            </w:r>
          </w:p>
        </w:tc>
        <w:tc>
          <w:tcPr>
            <w:tcW w:w="1539" w:type="dxa"/>
            <w:shd w:val="clear" w:color="auto" w:fill="auto"/>
            <w:vAlign w:val="center"/>
          </w:tcPr>
          <w:p w14:paraId="1AFEBC10" w14:textId="77777777" w:rsidR="00DE128B" w:rsidRPr="006A77F7" w:rsidRDefault="00DE128B" w:rsidP="00DE128B">
            <w:pPr>
              <w:pStyle w:val="TAC"/>
            </w:pPr>
          </w:p>
        </w:tc>
        <w:tc>
          <w:tcPr>
            <w:tcW w:w="1483" w:type="dxa"/>
            <w:shd w:val="clear" w:color="auto" w:fill="auto"/>
            <w:vAlign w:val="bottom"/>
          </w:tcPr>
          <w:p w14:paraId="398184E9" w14:textId="77777777" w:rsidR="00DE128B" w:rsidRPr="006A77F7" w:rsidRDefault="00DE128B" w:rsidP="00DE128B">
            <w:pPr>
              <w:pStyle w:val="TAC"/>
            </w:pPr>
          </w:p>
        </w:tc>
        <w:tc>
          <w:tcPr>
            <w:tcW w:w="1465" w:type="dxa"/>
          </w:tcPr>
          <w:p w14:paraId="38D4A2FB" w14:textId="77777777" w:rsidR="00DE128B" w:rsidRPr="006A77F7" w:rsidRDefault="00DE128B" w:rsidP="00DE128B">
            <w:pPr>
              <w:pStyle w:val="TAC"/>
            </w:pPr>
          </w:p>
        </w:tc>
        <w:tc>
          <w:tcPr>
            <w:tcW w:w="1271" w:type="dxa"/>
            <w:shd w:val="clear" w:color="auto" w:fill="auto"/>
            <w:vAlign w:val="center"/>
          </w:tcPr>
          <w:p w14:paraId="507D43D6" w14:textId="77777777" w:rsidR="00DE128B" w:rsidRPr="006A77F7" w:rsidRDefault="00DE128B" w:rsidP="00DE128B">
            <w:pPr>
              <w:pStyle w:val="TAC"/>
            </w:pPr>
          </w:p>
        </w:tc>
      </w:tr>
      <w:tr w:rsidR="00DE128B" w:rsidRPr="006A77F7" w14:paraId="0B9E1BF8" w14:textId="77777777" w:rsidTr="003A0531">
        <w:tc>
          <w:tcPr>
            <w:tcW w:w="1765" w:type="dxa"/>
            <w:tcBorders>
              <w:bottom w:val="nil"/>
            </w:tcBorders>
            <w:vAlign w:val="center"/>
          </w:tcPr>
          <w:p w14:paraId="33DDB0E5" w14:textId="22EB4238" w:rsidR="00DE128B" w:rsidRPr="006A77F7" w:rsidRDefault="00DE128B" w:rsidP="00DE128B">
            <w:pPr>
              <w:pStyle w:val="TAC"/>
            </w:pPr>
            <w:r w:rsidRPr="006A77F7">
              <w:t>DC_1A-20A_n8A</w:t>
            </w:r>
          </w:p>
        </w:tc>
        <w:tc>
          <w:tcPr>
            <w:tcW w:w="1772" w:type="dxa"/>
            <w:shd w:val="clear" w:color="auto" w:fill="auto"/>
            <w:vAlign w:val="center"/>
          </w:tcPr>
          <w:p w14:paraId="5AD8133D" w14:textId="36581E8F" w:rsidR="00DE128B" w:rsidRPr="006A77F7" w:rsidRDefault="00DE128B" w:rsidP="00DE128B">
            <w:pPr>
              <w:pStyle w:val="TAC"/>
            </w:pPr>
            <w:r w:rsidRPr="006A77F7">
              <w:t>No</w:t>
            </w:r>
          </w:p>
        </w:tc>
        <w:tc>
          <w:tcPr>
            <w:tcW w:w="1481" w:type="dxa"/>
            <w:vAlign w:val="center"/>
          </w:tcPr>
          <w:p w14:paraId="2E66E108" w14:textId="6D9920F9" w:rsidR="00DE128B" w:rsidRPr="006A77F7" w:rsidRDefault="00DE128B" w:rsidP="00DE128B">
            <w:pPr>
              <w:pStyle w:val="TAC"/>
            </w:pPr>
            <w:r w:rsidRPr="006A77F7">
              <w:t>DC_1A_n8A</w:t>
            </w:r>
          </w:p>
        </w:tc>
        <w:tc>
          <w:tcPr>
            <w:tcW w:w="1539" w:type="dxa"/>
            <w:shd w:val="clear" w:color="auto" w:fill="auto"/>
            <w:vAlign w:val="center"/>
          </w:tcPr>
          <w:p w14:paraId="3BD3A987" w14:textId="2692E62C" w:rsidR="00DE128B" w:rsidRPr="006A77F7" w:rsidRDefault="00DE128B" w:rsidP="00DE128B">
            <w:pPr>
              <w:pStyle w:val="TAC"/>
            </w:pPr>
            <w:r w:rsidRPr="006A77F7">
              <w:t>20 (3 band IMD4)</w:t>
            </w:r>
          </w:p>
        </w:tc>
        <w:tc>
          <w:tcPr>
            <w:tcW w:w="1483" w:type="dxa"/>
            <w:shd w:val="clear" w:color="auto" w:fill="auto"/>
            <w:vAlign w:val="center"/>
          </w:tcPr>
          <w:p w14:paraId="421B6DAB" w14:textId="08477BB5" w:rsidR="00DE128B" w:rsidRPr="006A77F7" w:rsidRDefault="00DE128B" w:rsidP="00DE128B">
            <w:pPr>
              <w:pStyle w:val="TAC"/>
            </w:pPr>
            <w:r w:rsidRPr="006A77F7">
              <w:t>IMD</w:t>
            </w:r>
          </w:p>
        </w:tc>
        <w:tc>
          <w:tcPr>
            <w:tcW w:w="1465" w:type="dxa"/>
          </w:tcPr>
          <w:p w14:paraId="314B19DB" w14:textId="77777777" w:rsidR="00DE128B" w:rsidRPr="006A77F7" w:rsidRDefault="00DE128B" w:rsidP="00DE128B">
            <w:pPr>
              <w:pStyle w:val="TAC"/>
            </w:pPr>
          </w:p>
        </w:tc>
        <w:tc>
          <w:tcPr>
            <w:tcW w:w="1271" w:type="dxa"/>
            <w:shd w:val="clear" w:color="auto" w:fill="auto"/>
            <w:vAlign w:val="center"/>
          </w:tcPr>
          <w:p w14:paraId="292BAD25" w14:textId="5426D43B" w:rsidR="00DE128B" w:rsidRPr="006A77F7" w:rsidRDefault="00DE128B" w:rsidP="00DE128B">
            <w:pPr>
              <w:pStyle w:val="TAC"/>
            </w:pPr>
            <w:r w:rsidRPr="006A77F7">
              <w:rPr>
                <w:rFonts w:eastAsia="SimSun"/>
              </w:rPr>
              <w:t>RAN5#95-e</w:t>
            </w:r>
          </w:p>
        </w:tc>
      </w:tr>
      <w:tr w:rsidR="00DE128B" w:rsidRPr="006A77F7" w14:paraId="2D632BF2" w14:textId="77777777" w:rsidTr="003A0531">
        <w:tc>
          <w:tcPr>
            <w:tcW w:w="1765" w:type="dxa"/>
            <w:tcBorders>
              <w:top w:val="nil"/>
            </w:tcBorders>
            <w:vAlign w:val="center"/>
          </w:tcPr>
          <w:p w14:paraId="4A590AE4" w14:textId="77777777" w:rsidR="00DE128B" w:rsidRPr="006A77F7" w:rsidRDefault="00DE128B" w:rsidP="00DE128B">
            <w:pPr>
              <w:pStyle w:val="TAC"/>
            </w:pPr>
          </w:p>
        </w:tc>
        <w:tc>
          <w:tcPr>
            <w:tcW w:w="1772" w:type="dxa"/>
            <w:shd w:val="clear" w:color="auto" w:fill="auto"/>
            <w:vAlign w:val="center"/>
          </w:tcPr>
          <w:p w14:paraId="55039D60" w14:textId="4AE5848E" w:rsidR="00DE128B" w:rsidRPr="006A77F7" w:rsidRDefault="00DE128B" w:rsidP="00DE128B">
            <w:pPr>
              <w:pStyle w:val="TAC"/>
            </w:pPr>
            <w:r w:rsidRPr="006A77F7">
              <w:t>Yes</w:t>
            </w:r>
          </w:p>
        </w:tc>
        <w:tc>
          <w:tcPr>
            <w:tcW w:w="1481" w:type="dxa"/>
            <w:vAlign w:val="center"/>
          </w:tcPr>
          <w:p w14:paraId="06B94FD5" w14:textId="621B0FF4" w:rsidR="00DE128B" w:rsidRPr="006A77F7" w:rsidRDefault="00DE128B" w:rsidP="00DE128B">
            <w:pPr>
              <w:pStyle w:val="TAC"/>
            </w:pPr>
            <w:r w:rsidRPr="006A77F7">
              <w:t>DC_20A_n8A</w:t>
            </w:r>
          </w:p>
        </w:tc>
        <w:tc>
          <w:tcPr>
            <w:tcW w:w="1539" w:type="dxa"/>
            <w:shd w:val="clear" w:color="auto" w:fill="auto"/>
            <w:vAlign w:val="center"/>
          </w:tcPr>
          <w:p w14:paraId="0E385DB2" w14:textId="433FF1B6" w:rsidR="00DE128B" w:rsidRPr="006A77F7" w:rsidRDefault="00DE128B" w:rsidP="00DE128B">
            <w:pPr>
              <w:pStyle w:val="TAC"/>
            </w:pPr>
            <w:r w:rsidRPr="006A77F7">
              <w:t>No 3CC exception</w:t>
            </w:r>
          </w:p>
        </w:tc>
        <w:tc>
          <w:tcPr>
            <w:tcW w:w="1483" w:type="dxa"/>
            <w:shd w:val="clear" w:color="auto" w:fill="auto"/>
            <w:vAlign w:val="center"/>
          </w:tcPr>
          <w:p w14:paraId="236F3BCD" w14:textId="0728A671" w:rsidR="00DE128B" w:rsidRPr="006A77F7" w:rsidRDefault="00DE128B" w:rsidP="00DE128B">
            <w:pPr>
              <w:pStyle w:val="TAC"/>
            </w:pPr>
            <w:r w:rsidRPr="006A77F7">
              <w:t>-</w:t>
            </w:r>
          </w:p>
        </w:tc>
        <w:tc>
          <w:tcPr>
            <w:tcW w:w="1465" w:type="dxa"/>
          </w:tcPr>
          <w:p w14:paraId="7D55DB8B" w14:textId="77777777" w:rsidR="00DE128B" w:rsidRPr="006A77F7" w:rsidRDefault="00DE128B" w:rsidP="00DE128B">
            <w:pPr>
              <w:pStyle w:val="TAC"/>
            </w:pPr>
          </w:p>
        </w:tc>
        <w:tc>
          <w:tcPr>
            <w:tcW w:w="1271" w:type="dxa"/>
            <w:shd w:val="clear" w:color="auto" w:fill="auto"/>
            <w:vAlign w:val="center"/>
          </w:tcPr>
          <w:p w14:paraId="61D46CEA" w14:textId="70A8AB3B" w:rsidR="00DE128B" w:rsidRPr="006A77F7" w:rsidRDefault="00DE128B" w:rsidP="00DE128B">
            <w:pPr>
              <w:pStyle w:val="TAC"/>
            </w:pPr>
            <w:r w:rsidRPr="006A77F7">
              <w:rPr>
                <w:rFonts w:eastAsia="SimSun"/>
              </w:rPr>
              <w:t>RAN5#95-e</w:t>
            </w:r>
          </w:p>
        </w:tc>
      </w:tr>
      <w:tr w:rsidR="00DE128B" w:rsidRPr="006A77F7" w14:paraId="521EFAA1" w14:textId="77777777" w:rsidTr="003A0531">
        <w:tc>
          <w:tcPr>
            <w:tcW w:w="1765" w:type="dxa"/>
            <w:tcBorders>
              <w:bottom w:val="nil"/>
            </w:tcBorders>
            <w:vAlign w:val="center"/>
          </w:tcPr>
          <w:p w14:paraId="5D81811B" w14:textId="55DC0F0E" w:rsidR="00DE128B" w:rsidRPr="006A77F7" w:rsidRDefault="00DE128B" w:rsidP="00DE128B">
            <w:pPr>
              <w:pStyle w:val="TAC"/>
            </w:pPr>
            <w:r w:rsidRPr="006A77F7">
              <w:rPr>
                <w:rFonts w:eastAsia="SimSun"/>
                <w:lang w:eastAsia="en-US"/>
              </w:rPr>
              <w:t>DC_1A-20A_n28A</w:t>
            </w:r>
          </w:p>
        </w:tc>
        <w:tc>
          <w:tcPr>
            <w:tcW w:w="1772" w:type="dxa"/>
            <w:shd w:val="clear" w:color="auto" w:fill="auto"/>
            <w:vAlign w:val="center"/>
          </w:tcPr>
          <w:p w14:paraId="4C42E39E" w14:textId="763A6E04" w:rsidR="00DE128B" w:rsidRPr="006A77F7" w:rsidRDefault="00DE128B" w:rsidP="00DE128B">
            <w:pPr>
              <w:pStyle w:val="TAC"/>
            </w:pPr>
            <w:r w:rsidRPr="006A77F7">
              <w:rPr>
                <w:rFonts w:eastAsia="SimSun"/>
                <w:lang w:eastAsia="en-US"/>
              </w:rPr>
              <w:t>No</w:t>
            </w:r>
          </w:p>
        </w:tc>
        <w:tc>
          <w:tcPr>
            <w:tcW w:w="1481" w:type="dxa"/>
            <w:vAlign w:val="center"/>
          </w:tcPr>
          <w:p w14:paraId="3D22F313" w14:textId="3A9B78CE" w:rsidR="00DE128B" w:rsidRPr="006A77F7" w:rsidRDefault="00DE128B" w:rsidP="00DE128B">
            <w:pPr>
              <w:pStyle w:val="TAC"/>
            </w:pPr>
            <w:r w:rsidRPr="006A77F7">
              <w:rPr>
                <w:rFonts w:eastAsia="SimSun"/>
                <w:lang w:eastAsia="en-US"/>
              </w:rPr>
              <w:t>DC_1A_n28A</w:t>
            </w:r>
          </w:p>
        </w:tc>
        <w:tc>
          <w:tcPr>
            <w:tcW w:w="1539" w:type="dxa"/>
            <w:shd w:val="clear" w:color="auto" w:fill="auto"/>
            <w:vAlign w:val="center"/>
          </w:tcPr>
          <w:p w14:paraId="00D3EF1B" w14:textId="7976394B" w:rsidR="00DE128B" w:rsidRPr="006A77F7" w:rsidRDefault="00DE128B" w:rsidP="00DE128B">
            <w:pPr>
              <w:pStyle w:val="TAC"/>
            </w:pPr>
            <w:r w:rsidRPr="006A77F7">
              <w:rPr>
                <w:rFonts w:eastAsia="SimSun"/>
                <w:lang w:eastAsia="en-US"/>
              </w:rPr>
              <w:t>No 3CC exception</w:t>
            </w:r>
          </w:p>
        </w:tc>
        <w:tc>
          <w:tcPr>
            <w:tcW w:w="1483" w:type="dxa"/>
            <w:shd w:val="clear" w:color="auto" w:fill="auto"/>
            <w:vAlign w:val="center"/>
          </w:tcPr>
          <w:p w14:paraId="5D88920F" w14:textId="4780F6DE" w:rsidR="00DE128B" w:rsidRPr="006A77F7" w:rsidRDefault="00DE128B" w:rsidP="00DE128B">
            <w:pPr>
              <w:pStyle w:val="TAC"/>
            </w:pPr>
            <w:r w:rsidRPr="006A77F7">
              <w:rPr>
                <w:rFonts w:eastAsia="SimSun"/>
                <w:lang w:eastAsia="en-US"/>
              </w:rPr>
              <w:t>No test required</w:t>
            </w:r>
          </w:p>
        </w:tc>
        <w:tc>
          <w:tcPr>
            <w:tcW w:w="1465" w:type="dxa"/>
            <w:vAlign w:val="center"/>
          </w:tcPr>
          <w:p w14:paraId="5B582C94" w14:textId="77777777" w:rsidR="00DE128B" w:rsidRPr="006A77F7" w:rsidRDefault="00DE128B" w:rsidP="00DE128B">
            <w:pPr>
              <w:pStyle w:val="TAC"/>
            </w:pPr>
          </w:p>
        </w:tc>
        <w:tc>
          <w:tcPr>
            <w:tcW w:w="1271" w:type="dxa"/>
            <w:shd w:val="clear" w:color="auto" w:fill="auto"/>
            <w:vAlign w:val="center"/>
          </w:tcPr>
          <w:p w14:paraId="60B31AFB" w14:textId="11BDE16F" w:rsidR="00DE128B" w:rsidRPr="006A77F7" w:rsidRDefault="00DE128B" w:rsidP="00DE128B">
            <w:pPr>
              <w:pStyle w:val="TAC"/>
            </w:pPr>
            <w:r w:rsidRPr="006A77F7">
              <w:rPr>
                <w:rFonts w:eastAsia="SimSun"/>
                <w:lang w:eastAsia="en-US"/>
              </w:rPr>
              <w:t>RAN5#93-e</w:t>
            </w:r>
          </w:p>
        </w:tc>
      </w:tr>
      <w:tr w:rsidR="00DE128B" w:rsidRPr="006A77F7" w14:paraId="5395470A" w14:textId="77777777" w:rsidTr="003A0531">
        <w:tc>
          <w:tcPr>
            <w:tcW w:w="1765" w:type="dxa"/>
            <w:tcBorders>
              <w:top w:val="nil"/>
            </w:tcBorders>
            <w:vAlign w:val="center"/>
          </w:tcPr>
          <w:p w14:paraId="3F1C5BDC" w14:textId="77777777" w:rsidR="00DE128B" w:rsidRPr="006A77F7" w:rsidRDefault="00DE128B" w:rsidP="00DE128B">
            <w:pPr>
              <w:pStyle w:val="TAC"/>
            </w:pPr>
          </w:p>
        </w:tc>
        <w:tc>
          <w:tcPr>
            <w:tcW w:w="1772" w:type="dxa"/>
            <w:shd w:val="clear" w:color="auto" w:fill="auto"/>
            <w:vAlign w:val="center"/>
          </w:tcPr>
          <w:p w14:paraId="3DFCCF4E" w14:textId="3A1EF775" w:rsidR="00DE128B" w:rsidRPr="006A77F7" w:rsidRDefault="00DE128B" w:rsidP="00DE128B">
            <w:pPr>
              <w:pStyle w:val="TAC"/>
            </w:pPr>
            <w:r w:rsidRPr="006A77F7">
              <w:rPr>
                <w:rFonts w:eastAsia="SimSun"/>
                <w:lang w:eastAsia="en-US"/>
              </w:rPr>
              <w:t>No</w:t>
            </w:r>
          </w:p>
        </w:tc>
        <w:tc>
          <w:tcPr>
            <w:tcW w:w="1481" w:type="dxa"/>
            <w:vAlign w:val="center"/>
          </w:tcPr>
          <w:p w14:paraId="26A9A8A5" w14:textId="51081F97" w:rsidR="00DE128B" w:rsidRPr="006A77F7" w:rsidRDefault="00DE128B" w:rsidP="00DE128B">
            <w:pPr>
              <w:pStyle w:val="TAC"/>
            </w:pPr>
            <w:r w:rsidRPr="006A77F7">
              <w:rPr>
                <w:rFonts w:eastAsia="SimSun"/>
                <w:lang w:eastAsia="en-US"/>
              </w:rPr>
              <w:t>DC_20A_n28A</w:t>
            </w:r>
          </w:p>
        </w:tc>
        <w:tc>
          <w:tcPr>
            <w:tcW w:w="1539" w:type="dxa"/>
            <w:shd w:val="clear" w:color="auto" w:fill="auto"/>
            <w:vAlign w:val="center"/>
          </w:tcPr>
          <w:p w14:paraId="55B79C74" w14:textId="3FB0C6C3" w:rsidR="00DE128B" w:rsidRPr="006A77F7" w:rsidRDefault="00DE128B" w:rsidP="00DE128B">
            <w:pPr>
              <w:pStyle w:val="TAC"/>
            </w:pPr>
            <w:r w:rsidRPr="006A77F7">
              <w:rPr>
                <w:rFonts w:eastAsia="SimSun"/>
                <w:lang w:eastAsia="en-US"/>
              </w:rPr>
              <w:t>No 3CC exception</w:t>
            </w:r>
          </w:p>
        </w:tc>
        <w:tc>
          <w:tcPr>
            <w:tcW w:w="1483" w:type="dxa"/>
            <w:shd w:val="clear" w:color="auto" w:fill="auto"/>
            <w:vAlign w:val="center"/>
          </w:tcPr>
          <w:p w14:paraId="7FF9F829" w14:textId="7BC5F7AF" w:rsidR="00DE128B" w:rsidRPr="006A77F7" w:rsidRDefault="00DE128B" w:rsidP="00DE128B">
            <w:pPr>
              <w:pStyle w:val="TAC"/>
            </w:pPr>
            <w:r w:rsidRPr="006A77F7">
              <w:rPr>
                <w:rFonts w:eastAsia="SimSun"/>
                <w:lang w:eastAsia="en-US"/>
              </w:rPr>
              <w:t>No test required</w:t>
            </w:r>
          </w:p>
        </w:tc>
        <w:tc>
          <w:tcPr>
            <w:tcW w:w="1465" w:type="dxa"/>
            <w:vAlign w:val="center"/>
          </w:tcPr>
          <w:p w14:paraId="33B23DEC" w14:textId="77777777" w:rsidR="00DE128B" w:rsidRPr="006A77F7" w:rsidRDefault="00DE128B" w:rsidP="00DE128B">
            <w:pPr>
              <w:pStyle w:val="TAC"/>
            </w:pPr>
          </w:p>
        </w:tc>
        <w:tc>
          <w:tcPr>
            <w:tcW w:w="1271" w:type="dxa"/>
            <w:shd w:val="clear" w:color="auto" w:fill="auto"/>
            <w:vAlign w:val="center"/>
          </w:tcPr>
          <w:p w14:paraId="57FE587B" w14:textId="3C7E217D" w:rsidR="00DE128B" w:rsidRPr="006A77F7" w:rsidRDefault="00DE128B" w:rsidP="00DE128B">
            <w:pPr>
              <w:pStyle w:val="TAC"/>
            </w:pPr>
            <w:r w:rsidRPr="006A77F7">
              <w:rPr>
                <w:rFonts w:eastAsia="SimSun"/>
                <w:lang w:eastAsia="en-US"/>
              </w:rPr>
              <w:t>RAN5#93-e</w:t>
            </w:r>
          </w:p>
        </w:tc>
      </w:tr>
      <w:tr w:rsidR="00DE128B" w:rsidRPr="006A77F7" w14:paraId="4D24A116" w14:textId="77777777" w:rsidTr="003A0531">
        <w:tc>
          <w:tcPr>
            <w:tcW w:w="1765" w:type="dxa"/>
            <w:vMerge w:val="restart"/>
            <w:vAlign w:val="center"/>
          </w:tcPr>
          <w:p w14:paraId="4E1BCBD4" w14:textId="77777777" w:rsidR="00DE128B" w:rsidRPr="006A77F7" w:rsidRDefault="00DE128B" w:rsidP="00DE128B">
            <w:pPr>
              <w:pStyle w:val="TAC"/>
            </w:pPr>
            <w:r w:rsidRPr="006A77F7">
              <w:t>DC_1A-20A_n78A</w:t>
            </w:r>
          </w:p>
        </w:tc>
        <w:tc>
          <w:tcPr>
            <w:tcW w:w="1772" w:type="dxa"/>
            <w:shd w:val="clear" w:color="auto" w:fill="auto"/>
            <w:vAlign w:val="center"/>
          </w:tcPr>
          <w:p w14:paraId="1B675D1C" w14:textId="77777777" w:rsidR="00DE128B" w:rsidRPr="006A77F7" w:rsidRDefault="00DE128B" w:rsidP="00DE128B">
            <w:pPr>
              <w:pStyle w:val="TAC"/>
            </w:pPr>
            <w:r w:rsidRPr="006A77F7">
              <w:t>No</w:t>
            </w:r>
          </w:p>
        </w:tc>
        <w:tc>
          <w:tcPr>
            <w:tcW w:w="1481" w:type="dxa"/>
            <w:vAlign w:val="center"/>
          </w:tcPr>
          <w:p w14:paraId="676BAD86" w14:textId="77777777" w:rsidR="00DE128B" w:rsidRPr="006A77F7" w:rsidRDefault="00DE128B" w:rsidP="00DE128B">
            <w:pPr>
              <w:pStyle w:val="TAC"/>
            </w:pPr>
            <w:r w:rsidRPr="006A77F7">
              <w:t>DC_1A_n78A</w:t>
            </w:r>
          </w:p>
        </w:tc>
        <w:tc>
          <w:tcPr>
            <w:tcW w:w="1539" w:type="dxa"/>
            <w:shd w:val="clear" w:color="auto" w:fill="auto"/>
            <w:vAlign w:val="center"/>
          </w:tcPr>
          <w:p w14:paraId="28ECC9EB" w14:textId="39617D83" w:rsidR="00DE128B" w:rsidRPr="006A77F7" w:rsidRDefault="00DE128B" w:rsidP="00DE128B">
            <w:pPr>
              <w:pStyle w:val="TAC"/>
            </w:pPr>
            <w:r w:rsidRPr="006A77F7">
              <w:t>20 (IMD5</w:t>
            </w:r>
            <w:r w:rsidRPr="00F94051">
              <w:t>)</w:t>
            </w:r>
          </w:p>
        </w:tc>
        <w:tc>
          <w:tcPr>
            <w:tcW w:w="1483" w:type="dxa"/>
            <w:shd w:val="clear" w:color="auto" w:fill="auto"/>
            <w:vAlign w:val="bottom"/>
          </w:tcPr>
          <w:p w14:paraId="1F0B06DA" w14:textId="6C18CB40" w:rsidR="00DE128B" w:rsidRPr="006A77F7" w:rsidRDefault="00DE128B" w:rsidP="00DE128B">
            <w:pPr>
              <w:pStyle w:val="TAC"/>
            </w:pPr>
            <w:r w:rsidRPr="006A77F7">
              <w:t>IMD</w:t>
            </w:r>
          </w:p>
        </w:tc>
        <w:tc>
          <w:tcPr>
            <w:tcW w:w="1465" w:type="dxa"/>
          </w:tcPr>
          <w:p w14:paraId="0512A1CE" w14:textId="77777777" w:rsidR="00DE128B" w:rsidRPr="006A77F7" w:rsidRDefault="00DE128B" w:rsidP="00DE128B">
            <w:pPr>
              <w:pStyle w:val="TAC"/>
            </w:pPr>
          </w:p>
        </w:tc>
        <w:tc>
          <w:tcPr>
            <w:tcW w:w="1271" w:type="dxa"/>
            <w:shd w:val="clear" w:color="auto" w:fill="auto"/>
            <w:vAlign w:val="center"/>
          </w:tcPr>
          <w:p w14:paraId="36D60FB0" w14:textId="77777777" w:rsidR="00DE128B" w:rsidRPr="006A77F7" w:rsidRDefault="00DE128B" w:rsidP="00DE128B">
            <w:pPr>
              <w:pStyle w:val="TAC"/>
            </w:pPr>
          </w:p>
        </w:tc>
      </w:tr>
      <w:tr w:rsidR="00DE128B" w:rsidRPr="006A77F7" w14:paraId="120320E6" w14:textId="77777777" w:rsidTr="003A0531">
        <w:tc>
          <w:tcPr>
            <w:tcW w:w="1765" w:type="dxa"/>
            <w:vMerge/>
            <w:vAlign w:val="center"/>
          </w:tcPr>
          <w:p w14:paraId="1144B425" w14:textId="77777777" w:rsidR="00DE128B" w:rsidRPr="006A77F7" w:rsidRDefault="00DE128B" w:rsidP="00DE128B">
            <w:pPr>
              <w:pStyle w:val="TAC"/>
            </w:pPr>
          </w:p>
        </w:tc>
        <w:tc>
          <w:tcPr>
            <w:tcW w:w="1772" w:type="dxa"/>
            <w:shd w:val="clear" w:color="auto" w:fill="auto"/>
            <w:vAlign w:val="center"/>
          </w:tcPr>
          <w:p w14:paraId="13BF992E" w14:textId="77777777" w:rsidR="00DE128B" w:rsidRPr="006A77F7" w:rsidRDefault="00DE128B" w:rsidP="00DE128B">
            <w:pPr>
              <w:pStyle w:val="TAC"/>
            </w:pPr>
            <w:r w:rsidRPr="006A77F7">
              <w:t>No</w:t>
            </w:r>
          </w:p>
        </w:tc>
        <w:tc>
          <w:tcPr>
            <w:tcW w:w="1481" w:type="dxa"/>
            <w:vAlign w:val="center"/>
          </w:tcPr>
          <w:p w14:paraId="386433DB" w14:textId="77777777" w:rsidR="00DE128B" w:rsidRPr="006A77F7" w:rsidRDefault="00DE128B" w:rsidP="00DE128B">
            <w:pPr>
              <w:pStyle w:val="TAC"/>
            </w:pPr>
            <w:r w:rsidRPr="006A77F7">
              <w:t>DC_20A_n78A</w:t>
            </w:r>
          </w:p>
        </w:tc>
        <w:tc>
          <w:tcPr>
            <w:tcW w:w="1539" w:type="dxa"/>
            <w:shd w:val="clear" w:color="auto" w:fill="auto"/>
            <w:vAlign w:val="center"/>
          </w:tcPr>
          <w:p w14:paraId="77263099" w14:textId="7C44E907" w:rsidR="00DE128B" w:rsidRPr="006A77F7" w:rsidRDefault="00DE128B" w:rsidP="00DE128B">
            <w:pPr>
              <w:pStyle w:val="TAC"/>
            </w:pPr>
            <w:r w:rsidRPr="006A77F7">
              <w:t>1 (IMD3</w:t>
            </w:r>
            <w:r w:rsidRPr="00F94051">
              <w:t>)</w:t>
            </w:r>
            <w:r w:rsidRPr="006A77F7">
              <w:t xml:space="preserve"> </w:t>
            </w:r>
          </w:p>
        </w:tc>
        <w:tc>
          <w:tcPr>
            <w:tcW w:w="1483" w:type="dxa"/>
            <w:shd w:val="clear" w:color="auto" w:fill="auto"/>
            <w:vAlign w:val="bottom"/>
          </w:tcPr>
          <w:p w14:paraId="0F2347D5" w14:textId="0E3A4D17" w:rsidR="00DE128B" w:rsidRPr="006A77F7" w:rsidRDefault="00DE128B" w:rsidP="00DE128B">
            <w:pPr>
              <w:pStyle w:val="TAC"/>
            </w:pPr>
            <w:r w:rsidRPr="006A77F7">
              <w:t>IMD</w:t>
            </w:r>
          </w:p>
        </w:tc>
        <w:tc>
          <w:tcPr>
            <w:tcW w:w="1465" w:type="dxa"/>
          </w:tcPr>
          <w:p w14:paraId="57877FBC" w14:textId="77777777" w:rsidR="00DE128B" w:rsidRPr="006A77F7" w:rsidRDefault="00DE128B" w:rsidP="00DE128B">
            <w:pPr>
              <w:pStyle w:val="TAC"/>
            </w:pPr>
          </w:p>
        </w:tc>
        <w:tc>
          <w:tcPr>
            <w:tcW w:w="1271" w:type="dxa"/>
            <w:shd w:val="clear" w:color="auto" w:fill="auto"/>
            <w:vAlign w:val="center"/>
          </w:tcPr>
          <w:p w14:paraId="043C2279" w14:textId="77777777" w:rsidR="00DE128B" w:rsidRPr="006A77F7" w:rsidRDefault="00DE128B" w:rsidP="00DE128B">
            <w:pPr>
              <w:pStyle w:val="TAC"/>
            </w:pPr>
          </w:p>
        </w:tc>
      </w:tr>
      <w:tr w:rsidR="00DE128B" w:rsidRPr="006A77F7" w14:paraId="5FFD6221"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DE128B" w:rsidRPr="006A77F7" w:rsidRDefault="00DE128B" w:rsidP="00DE128B">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DE128B" w:rsidRPr="006A77F7" w:rsidRDefault="00DE128B" w:rsidP="00DE128B">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DE128B" w:rsidRPr="006A77F7" w:rsidRDefault="00DE128B" w:rsidP="00DE128B">
            <w:pPr>
              <w:pStyle w:val="TAC"/>
              <w:rPr>
                <w:lang w:eastAsia="ja-JP"/>
              </w:rPr>
            </w:pPr>
            <w:r w:rsidRPr="006A77F7">
              <w:rPr>
                <w:lang w:eastAsia="ja-JP"/>
              </w:rPr>
              <w:t>21 (</w:t>
            </w:r>
            <w:r w:rsidRPr="006A77F7">
              <w:t xml:space="preserve">3 band </w:t>
            </w:r>
            <w:r w:rsidRPr="006A77F7">
              <w:rPr>
                <w:lang w:eastAsia="ja-JP"/>
              </w:rPr>
              <w:t>IMD2</w:t>
            </w:r>
            <w:r w:rsidRPr="00F94051">
              <w:rPr>
                <w:lang w:eastAsia="ja-JP"/>
              </w:rPr>
              <w:t>, PC2&amp;PC3</w:t>
            </w:r>
            <w:r w:rsidRPr="006A77F7">
              <w:rPr>
                <w:lang w:eastAsia="ja-JP"/>
              </w:rPr>
              <w:t>)</w:t>
            </w:r>
          </w:p>
          <w:p w14:paraId="5C5B59C5" w14:textId="745EACCA" w:rsidR="00DE128B" w:rsidRPr="006A77F7" w:rsidRDefault="00DE128B" w:rsidP="00DE128B">
            <w:pPr>
              <w:pStyle w:val="TAC"/>
              <w:rPr>
                <w:lang w:eastAsia="ja-JP"/>
              </w:rPr>
            </w:pPr>
            <w:r w:rsidRPr="006A77F7">
              <w:rPr>
                <w:lang w:eastAsia="ja-JP"/>
              </w:rPr>
              <w:t>21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2A43120" w14:textId="4826144D" w:rsidR="00DE128B" w:rsidRPr="006A77F7" w:rsidRDefault="00DE128B" w:rsidP="00DE128B">
            <w:pPr>
              <w:pStyle w:val="TAC"/>
            </w:pPr>
            <w:r w:rsidRPr="006A77F7">
              <w:rPr>
                <w:lang w:eastAsia="ja-JP"/>
              </w:rPr>
              <w:t>RAN5#102</w:t>
            </w:r>
          </w:p>
        </w:tc>
      </w:tr>
      <w:tr w:rsidR="00DE128B" w:rsidRPr="006A77F7" w14:paraId="1A47797D"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DE128B" w:rsidRPr="006A77F7" w:rsidRDefault="00DE128B" w:rsidP="00DE128B">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DE128B" w:rsidRPr="006A77F7" w:rsidRDefault="00DE128B" w:rsidP="00DE128B">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DE128B" w:rsidRPr="006A77F7" w:rsidRDefault="00DE128B" w:rsidP="00DE128B">
            <w:pPr>
              <w:pStyle w:val="TAC"/>
              <w:rPr>
                <w:lang w:eastAsia="ja-JP"/>
              </w:rPr>
            </w:pPr>
            <w:r w:rsidRPr="006A77F7">
              <w:rPr>
                <w:lang w:eastAsia="ja-JP"/>
              </w:rPr>
              <w:t>1 (</w:t>
            </w:r>
            <w:r w:rsidRPr="006A77F7">
              <w:t xml:space="preserve">3 band </w:t>
            </w:r>
            <w:r w:rsidRPr="006A77F7">
              <w:rPr>
                <w:lang w:eastAsia="ja-JP"/>
              </w:rPr>
              <w:t>IMD2</w:t>
            </w:r>
            <w:r w:rsidRPr="00F94051">
              <w:rPr>
                <w:lang w:eastAsia="ja-JP"/>
              </w:rPr>
              <w:t>, PC2&amp;PC3</w:t>
            </w:r>
            <w:r w:rsidRPr="006A77F7">
              <w:rPr>
                <w:lang w:eastAsia="ja-JP"/>
              </w:rPr>
              <w:t>)</w:t>
            </w:r>
          </w:p>
          <w:p w14:paraId="04B53C6A" w14:textId="51ED9647" w:rsidR="00DE128B" w:rsidRPr="006A77F7" w:rsidRDefault="00DE128B" w:rsidP="00DE128B">
            <w:pPr>
              <w:pStyle w:val="TAC"/>
            </w:pPr>
            <w:r w:rsidRPr="006A77F7">
              <w:rPr>
                <w:lang w:eastAsia="ja-JP"/>
              </w:rPr>
              <w:t>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F3408EE" w14:textId="77E5A244" w:rsidR="00DE128B" w:rsidRPr="006A77F7" w:rsidRDefault="00DE128B" w:rsidP="00DE128B">
            <w:pPr>
              <w:pStyle w:val="TAC"/>
            </w:pPr>
            <w:r w:rsidRPr="006A77F7">
              <w:rPr>
                <w:lang w:eastAsia="ja-JP"/>
              </w:rPr>
              <w:t>RAN5#102</w:t>
            </w:r>
          </w:p>
        </w:tc>
      </w:tr>
      <w:tr w:rsidR="00DE128B" w:rsidRPr="006A77F7" w14:paraId="71F9D544"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DE128B" w:rsidRPr="006A77F7" w:rsidRDefault="00DE128B" w:rsidP="00DE128B">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DE128B" w:rsidRPr="006A77F7" w:rsidRDefault="00DE128B" w:rsidP="00DE128B">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7EB531" w14:textId="24083A16" w:rsidR="00DE128B" w:rsidRPr="006A77F7" w:rsidRDefault="00DE128B" w:rsidP="00DE128B">
            <w:pPr>
              <w:pStyle w:val="TAC"/>
              <w:rPr>
                <w:lang w:eastAsia="ja-JP"/>
              </w:rPr>
            </w:pPr>
            <w:r w:rsidRPr="006A77F7">
              <w:rPr>
                <w:lang w:eastAsia="ja-JP"/>
              </w:rPr>
              <w:t>RAN5#103</w:t>
            </w:r>
          </w:p>
        </w:tc>
      </w:tr>
      <w:tr w:rsidR="00DE128B" w:rsidRPr="006A77F7" w14:paraId="6A55388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DE128B" w:rsidRPr="006A77F7" w:rsidRDefault="00DE128B" w:rsidP="00DE128B">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DE128B" w:rsidRPr="006A77F7" w:rsidRDefault="00DE128B" w:rsidP="00DE128B">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D99A4D4" w14:textId="73C7F1FC" w:rsidR="00DE128B" w:rsidRPr="006A77F7" w:rsidRDefault="00DE128B" w:rsidP="00DE128B">
            <w:pPr>
              <w:pStyle w:val="TAC"/>
              <w:rPr>
                <w:lang w:eastAsia="ja-JP"/>
              </w:rPr>
            </w:pPr>
            <w:r w:rsidRPr="006A77F7">
              <w:rPr>
                <w:lang w:eastAsia="ja-JP"/>
              </w:rPr>
              <w:t>RAN5#103</w:t>
            </w:r>
          </w:p>
        </w:tc>
      </w:tr>
      <w:tr w:rsidR="00DE128B" w:rsidRPr="006A77F7" w14:paraId="4A57E2D2" w14:textId="77777777" w:rsidTr="003A0531">
        <w:tc>
          <w:tcPr>
            <w:tcW w:w="1765" w:type="dxa"/>
            <w:vMerge w:val="restart"/>
            <w:vAlign w:val="center"/>
          </w:tcPr>
          <w:p w14:paraId="6ED206C7" w14:textId="5385B5AD" w:rsidR="00DE128B" w:rsidRPr="006A77F7" w:rsidRDefault="00DE128B" w:rsidP="00DE128B">
            <w:pPr>
              <w:pStyle w:val="TAC"/>
            </w:pPr>
            <w:r w:rsidRPr="006A77F7">
              <w:rPr>
                <w:lang w:eastAsia="en-US"/>
              </w:rPr>
              <w:lastRenderedPageBreak/>
              <w:t>DC_1A-28A_n3A</w:t>
            </w:r>
          </w:p>
        </w:tc>
        <w:tc>
          <w:tcPr>
            <w:tcW w:w="1772" w:type="dxa"/>
            <w:shd w:val="clear" w:color="auto" w:fill="auto"/>
            <w:vAlign w:val="center"/>
          </w:tcPr>
          <w:p w14:paraId="0A5AF017" w14:textId="4B979579" w:rsidR="00DE128B" w:rsidRPr="006A77F7" w:rsidRDefault="00DE128B" w:rsidP="00DE128B">
            <w:pPr>
              <w:pStyle w:val="TAC"/>
              <w:rPr>
                <w:lang w:eastAsia="ja-JP"/>
              </w:rPr>
            </w:pPr>
            <w:r w:rsidRPr="006A77F7">
              <w:rPr>
                <w:lang w:eastAsia="en-US"/>
              </w:rPr>
              <w:t>Yes</w:t>
            </w:r>
          </w:p>
        </w:tc>
        <w:tc>
          <w:tcPr>
            <w:tcW w:w="1481" w:type="dxa"/>
            <w:vAlign w:val="center"/>
          </w:tcPr>
          <w:p w14:paraId="5DB95621" w14:textId="114E24D1" w:rsidR="00DE128B" w:rsidRPr="006A77F7" w:rsidRDefault="00DE128B" w:rsidP="00DE128B">
            <w:pPr>
              <w:pStyle w:val="TAC"/>
            </w:pPr>
            <w:r w:rsidRPr="006A77F7">
              <w:rPr>
                <w:lang w:eastAsia="en-US"/>
              </w:rPr>
              <w:t>DC_1A_n3A</w:t>
            </w:r>
          </w:p>
        </w:tc>
        <w:tc>
          <w:tcPr>
            <w:tcW w:w="1539" w:type="dxa"/>
            <w:shd w:val="clear" w:color="auto" w:fill="auto"/>
            <w:vAlign w:val="center"/>
          </w:tcPr>
          <w:p w14:paraId="2A2A1D89" w14:textId="7DE721F1" w:rsidR="00DE128B" w:rsidRPr="006A77F7" w:rsidRDefault="00DE128B" w:rsidP="00DE128B">
            <w:pPr>
              <w:pStyle w:val="TAC"/>
              <w:rPr>
                <w:lang w:eastAsia="ja-JP"/>
              </w:rPr>
            </w:pPr>
            <w:r w:rsidRPr="006A77F7">
              <w:rPr>
                <w:lang w:eastAsia="en-US"/>
              </w:rPr>
              <w:t>1 (3 band IMD4)</w:t>
            </w:r>
          </w:p>
        </w:tc>
        <w:tc>
          <w:tcPr>
            <w:tcW w:w="1483" w:type="dxa"/>
            <w:shd w:val="clear" w:color="auto" w:fill="auto"/>
            <w:vAlign w:val="center"/>
          </w:tcPr>
          <w:p w14:paraId="2CBBD9AD" w14:textId="337720C9" w:rsidR="00DE128B" w:rsidRPr="006A77F7" w:rsidRDefault="00DE128B" w:rsidP="00DE128B">
            <w:pPr>
              <w:pStyle w:val="TAC"/>
              <w:rPr>
                <w:lang w:eastAsia="ja-JP"/>
              </w:rPr>
            </w:pPr>
            <w:r w:rsidRPr="006A77F7">
              <w:rPr>
                <w:lang w:eastAsia="en-US"/>
              </w:rPr>
              <w:t>IMD</w:t>
            </w:r>
          </w:p>
        </w:tc>
        <w:tc>
          <w:tcPr>
            <w:tcW w:w="1465" w:type="dxa"/>
            <w:vAlign w:val="center"/>
          </w:tcPr>
          <w:p w14:paraId="3D9A9192" w14:textId="603CB147" w:rsidR="00DE128B" w:rsidRPr="006A77F7" w:rsidRDefault="00DE128B" w:rsidP="00DE128B">
            <w:pPr>
              <w:pStyle w:val="TAC"/>
            </w:pPr>
            <w:r w:rsidRPr="006A77F7">
              <w:rPr>
                <w:lang w:eastAsia="en-US"/>
              </w:rPr>
              <w:t>Yes</w:t>
            </w:r>
          </w:p>
        </w:tc>
        <w:tc>
          <w:tcPr>
            <w:tcW w:w="1271" w:type="dxa"/>
            <w:shd w:val="clear" w:color="auto" w:fill="auto"/>
            <w:vAlign w:val="center"/>
          </w:tcPr>
          <w:p w14:paraId="6DCF7211" w14:textId="4DD77ACC" w:rsidR="00DE128B" w:rsidRPr="006A77F7" w:rsidRDefault="00DE128B" w:rsidP="00DE128B">
            <w:pPr>
              <w:pStyle w:val="TAC"/>
            </w:pPr>
            <w:r w:rsidRPr="006A77F7">
              <w:rPr>
                <w:lang w:eastAsia="en-US"/>
              </w:rPr>
              <w:t>RAN5#90-e</w:t>
            </w:r>
          </w:p>
        </w:tc>
      </w:tr>
      <w:tr w:rsidR="00DE128B" w:rsidRPr="006A77F7" w14:paraId="1401776A" w14:textId="77777777" w:rsidTr="003A0531">
        <w:tc>
          <w:tcPr>
            <w:tcW w:w="1765" w:type="dxa"/>
            <w:vMerge/>
            <w:vAlign w:val="center"/>
          </w:tcPr>
          <w:p w14:paraId="28A57AD1" w14:textId="77777777" w:rsidR="00DE128B" w:rsidRPr="006A77F7" w:rsidRDefault="00DE128B" w:rsidP="00DE128B">
            <w:pPr>
              <w:pStyle w:val="TAC"/>
            </w:pPr>
          </w:p>
        </w:tc>
        <w:tc>
          <w:tcPr>
            <w:tcW w:w="1772" w:type="dxa"/>
            <w:shd w:val="clear" w:color="auto" w:fill="auto"/>
            <w:vAlign w:val="center"/>
          </w:tcPr>
          <w:p w14:paraId="6F65664F" w14:textId="1369E9BB" w:rsidR="00DE128B" w:rsidRPr="006A77F7" w:rsidRDefault="00DE128B" w:rsidP="00DE128B">
            <w:pPr>
              <w:pStyle w:val="TAC"/>
              <w:rPr>
                <w:lang w:eastAsia="ja-JP"/>
              </w:rPr>
            </w:pPr>
            <w:r w:rsidRPr="006A77F7">
              <w:rPr>
                <w:lang w:eastAsia="en-US"/>
              </w:rPr>
              <w:t>No</w:t>
            </w:r>
          </w:p>
        </w:tc>
        <w:tc>
          <w:tcPr>
            <w:tcW w:w="1481" w:type="dxa"/>
            <w:vAlign w:val="center"/>
          </w:tcPr>
          <w:p w14:paraId="2012E25B" w14:textId="613864DA" w:rsidR="00DE128B" w:rsidRPr="006A77F7" w:rsidRDefault="00DE128B" w:rsidP="00DE128B">
            <w:pPr>
              <w:pStyle w:val="TAC"/>
            </w:pPr>
            <w:r w:rsidRPr="006A77F7">
              <w:rPr>
                <w:lang w:eastAsia="en-US"/>
              </w:rPr>
              <w:t>DC_28A_n3A</w:t>
            </w:r>
          </w:p>
        </w:tc>
        <w:tc>
          <w:tcPr>
            <w:tcW w:w="1539" w:type="dxa"/>
            <w:shd w:val="clear" w:color="auto" w:fill="auto"/>
            <w:vAlign w:val="center"/>
          </w:tcPr>
          <w:p w14:paraId="0F828811" w14:textId="4B81E8B2"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1DAAA0D6" w14:textId="51C8C4E9" w:rsidR="00DE128B" w:rsidRPr="006A77F7" w:rsidRDefault="00DE128B" w:rsidP="00DE128B">
            <w:pPr>
              <w:pStyle w:val="TAC"/>
              <w:rPr>
                <w:lang w:eastAsia="ja-JP"/>
              </w:rPr>
            </w:pPr>
            <w:r w:rsidRPr="006A77F7">
              <w:rPr>
                <w:lang w:eastAsia="en-US"/>
              </w:rPr>
              <w:t>-</w:t>
            </w:r>
          </w:p>
        </w:tc>
        <w:tc>
          <w:tcPr>
            <w:tcW w:w="1465" w:type="dxa"/>
            <w:vAlign w:val="center"/>
          </w:tcPr>
          <w:p w14:paraId="35E8EF1C" w14:textId="1E370D17" w:rsidR="00DE128B" w:rsidRPr="006A77F7" w:rsidRDefault="00DE128B" w:rsidP="00DE128B">
            <w:pPr>
              <w:pStyle w:val="TAC"/>
            </w:pPr>
            <w:r w:rsidRPr="006A77F7">
              <w:rPr>
                <w:lang w:eastAsia="en-US"/>
              </w:rPr>
              <w:t>No</w:t>
            </w:r>
          </w:p>
        </w:tc>
        <w:tc>
          <w:tcPr>
            <w:tcW w:w="1271" w:type="dxa"/>
            <w:shd w:val="clear" w:color="auto" w:fill="auto"/>
            <w:vAlign w:val="center"/>
          </w:tcPr>
          <w:p w14:paraId="4429D5F2" w14:textId="77777777" w:rsidR="00DE128B" w:rsidRPr="006A77F7" w:rsidRDefault="00DE128B" w:rsidP="00DE128B">
            <w:pPr>
              <w:pStyle w:val="TAC"/>
            </w:pPr>
          </w:p>
        </w:tc>
      </w:tr>
      <w:tr w:rsidR="00DE128B" w:rsidRPr="006A77F7" w14:paraId="1EB342AE" w14:textId="77777777" w:rsidTr="003A0531">
        <w:tc>
          <w:tcPr>
            <w:tcW w:w="1765" w:type="dxa"/>
            <w:tcBorders>
              <w:bottom w:val="nil"/>
            </w:tcBorders>
            <w:vAlign w:val="center"/>
          </w:tcPr>
          <w:p w14:paraId="49AEBC9D" w14:textId="677EBCD2" w:rsidR="00DE128B" w:rsidRPr="006A77F7" w:rsidRDefault="00DE128B" w:rsidP="00DE128B">
            <w:pPr>
              <w:pStyle w:val="TAC"/>
            </w:pPr>
            <w:r w:rsidRPr="006A77F7">
              <w:t>DC_1A-28A_n5A</w:t>
            </w:r>
          </w:p>
        </w:tc>
        <w:tc>
          <w:tcPr>
            <w:tcW w:w="1772" w:type="dxa"/>
            <w:shd w:val="clear" w:color="auto" w:fill="auto"/>
            <w:vAlign w:val="center"/>
          </w:tcPr>
          <w:p w14:paraId="4F86B8CA" w14:textId="041EA420" w:rsidR="00DE128B" w:rsidRPr="006A77F7" w:rsidRDefault="00DE128B" w:rsidP="00DE128B">
            <w:pPr>
              <w:pStyle w:val="TAC"/>
              <w:rPr>
                <w:lang w:eastAsia="en-US"/>
              </w:rPr>
            </w:pPr>
            <w:r w:rsidRPr="006A77F7">
              <w:t>No</w:t>
            </w:r>
          </w:p>
        </w:tc>
        <w:tc>
          <w:tcPr>
            <w:tcW w:w="1481" w:type="dxa"/>
            <w:vAlign w:val="center"/>
          </w:tcPr>
          <w:p w14:paraId="7E6BEA7B" w14:textId="268B1F51" w:rsidR="00DE128B" w:rsidRPr="006A77F7" w:rsidRDefault="00DE128B" w:rsidP="00DE128B">
            <w:pPr>
              <w:pStyle w:val="TAC"/>
              <w:rPr>
                <w:lang w:eastAsia="en-US"/>
              </w:rPr>
            </w:pPr>
            <w:r w:rsidRPr="006A77F7">
              <w:t>DC_1A_n5A</w:t>
            </w:r>
          </w:p>
        </w:tc>
        <w:tc>
          <w:tcPr>
            <w:tcW w:w="1539" w:type="dxa"/>
            <w:shd w:val="clear" w:color="auto" w:fill="auto"/>
            <w:vAlign w:val="center"/>
          </w:tcPr>
          <w:p w14:paraId="0D0F6D5E" w14:textId="423D290A" w:rsidR="00DE128B" w:rsidRPr="006A77F7" w:rsidRDefault="00DE128B" w:rsidP="00DE128B">
            <w:pPr>
              <w:pStyle w:val="TAC"/>
              <w:rPr>
                <w:lang w:eastAsia="en-US"/>
              </w:rPr>
            </w:pPr>
            <w:r w:rsidRPr="006A77F7">
              <w:rPr>
                <w:rFonts w:eastAsia="SimSun"/>
              </w:rPr>
              <w:t>No 3CC exception</w:t>
            </w:r>
          </w:p>
        </w:tc>
        <w:tc>
          <w:tcPr>
            <w:tcW w:w="1483" w:type="dxa"/>
            <w:shd w:val="clear" w:color="auto" w:fill="auto"/>
            <w:vAlign w:val="center"/>
          </w:tcPr>
          <w:p w14:paraId="23E36C38" w14:textId="3F5C2A77" w:rsidR="00DE128B" w:rsidRPr="006A77F7" w:rsidRDefault="00DE128B" w:rsidP="00DE128B">
            <w:pPr>
              <w:pStyle w:val="TAC"/>
              <w:rPr>
                <w:lang w:eastAsia="en-US"/>
              </w:rPr>
            </w:pPr>
            <w:r w:rsidRPr="006A77F7">
              <w:rPr>
                <w:rFonts w:eastAsia="SimSun"/>
              </w:rPr>
              <w:t>No test required</w:t>
            </w:r>
          </w:p>
        </w:tc>
        <w:tc>
          <w:tcPr>
            <w:tcW w:w="1465" w:type="dxa"/>
            <w:vAlign w:val="center"/>
          </w:tcPr>
          <w:p w14:paraId="66BB553E" w14:textId="77777777" w:rsidR="00DE128B" w:rsidRPr="006A77F7" w:rsidRDefault="00DE128B" w:rsidP="00DE128B">
            <w:pPr>
              <w:pStyle w:val="TAC"/>
              <w:rPr>
                <w:lang w:eastAsia="en-US"/>
              </w:rPr>
            </w:pPr>
          </w:p>
        </w:tc>
        <w:tc>
          <w:tcPr>
            <w:tcW w:w="1271" w:type="dxa"/>
            <w:shd w:val="clear" w:color="auto" w:fill="auto"/>
            <w:vAlign w:val="center"/>
          </w:tcPr>
          <w:p w14:paraId="3BC20E81" w14:textId="5E8EBB66" w:rsidR="00DE128B" w:rsidRPr="006A77F7" w:rsidRDefault="00DE128B" w:rsidP="00DE128B">
            <w:pPr>
              <w:pStyle w:val="TAC"/>
            </w:pPr>
            <w:r w:rsidRPr="006A77F7">
              <w:rPr>
                <w:rFonts w:eastAsia="SimSun"/>
              </w:rPr>
              <w:t>RAN5#95-e</w:t>
            </w:r>
          </w:p>
        </w:tc>
      </w:tr>
      <w:tr w:rsidR="00DE128B" w:rsidRPr="006A77F7" w14:paraId="3DF5EA3D" w14:textId="77777777" w:rsidTr="003A0531">
        <w:tc>
          <w:tcPr>
            <w:tcW w:w="1765" w:type="dxa"/>
            <w:tcBorders>
              <w:top w:val="nil"/>
            </w:tcBorders>
            <w:vAlign w:val="center"/>
          </w:tcPr>
          <w:p w14:paraId="53E9DDA3" w14:textId="77777777" w:rsidR="00DE128B" w:rsidRPr="006A77F7" w:rsidRDefault="00DE128B" w:rsidP="00DE128B">
            <w:pPr>
              <w:pStyle w:val="TAC"/>
            </w:pPr>
          </w:p>
        </w:tc>
        <w:tc>
          <w:tcPr>
            <w:tcW w:w="1772" w:type="dxa"/>
            <w:shd w:val="clear" w:color="auto" w:fill="auto"/>
            <w:vAlign w:val="center"/>
          </w:tcPr>
          <w:p w14:paraId="4DE897EC" w14:textId="25377E13" w:rsidR="00DE128B" w:rsidRPr="006A77F7" w:rsidRDefault="00DE128B" w:rsidP="00DE128B">
            <w:pPr>
              <w:pStyle w:val="TAC"/>
              <w:rPr>
                <w:lang w:eastAsia="en-US"/>
              </w:rPr>
            </w:pPr>
            <w:r w:rsidRPr="006A77F7">
              <w:t>No</w:t>
            </w:r>
          </w:p>
        </w:tc>
        <w:tc>
          <w:tcPr>
            <w:tcW w:w="1481" w:type="dxa"/>
            <w:vAlign w:val="center"/>
          </w:tcPr>
          <w:p w14:paraId="6F190D2D" w14:textId="5CEC55D3" w:rsidR="00DE128B" w:rsidRPr="006A77F7" w:rsidRDefault="00DE128B" w:rsidP="00DE128B">
            <w:pPr>
              <w:pStyle w:val="TAC"/>
              <w:rPr>
                <w:lang w:eastAsia="en-US"/>
              </w:rPr>
            </w:pPr>
            <w:r w:rsidRPr="006A77F7">
              <w:t>DC_28A_n5A</w:t>
            </w:r>
          </w:p>
        </w:tc>
        <w:tc>
          <w:tcPr>
            <w:tcW w:w="1539" w:type="dxa"/>
            <w:shd w:val="clear" w:color="auto" w:fill="auto"/>
            <w:vAlign w:val="center"/>
          </w:tcPr>
          <w:p w14:paraId="2F1B6C63" w14:textId="77777777" w:rsidR="00DE128B" w:rsidRPr="006A77F7" w:rsidRDefault="00DE128B" w:rsidP="00DE128B">
            <w:pPr>
              <w:pStyle w:val="TAC"/>
              <w:rPr>
                <w:lang w:eastAsia="en-US"/>
              </w:rPr>
            </w:pPr>
          </w:p>
        </w:tc>
        <w:tc>
          <w:tcPr>
            <w:tcW w:w="1483" w:type="dxa"/>
            <w:shd w:val="clear" w:color="auto" w:fill="auto"/>
            <w:vAlign w:val="center"/>
          </w:tcPr>
          <w:p w14:paraId="4A19E150" w14:textId="77777777" w:rsidR="00DE128B" w:rsidRPr="006A77F7" w:rsidRDefault="00DE128B" w:rsidP="00DE128B">
            <w:pPr>
              <w:pStyle w:val="TAC"/>
              <w:rPr>
                <w:lang w:eastAsia="en-US"/>
              </w:rPr>
            </w:pPr>
          </w:p>
        </w:tc>
        <w:tc>
          <w:tcPr>
            <w:tcW w:w="1465" w:type="dxa"/>
            <w:vAlign w:val="center"/>
          </w:tcPr>
          <w:p w14:paraId="5DE5A19D" w14:textId="77777777" w:rsidR="00DE128B" w:rsidRPr="006A77F7" w:rsidRDefault="00DE128B" w:rsidP="00DE128B">
            <w:pPr>
              <w:pStyle w:val="TAC"/>
              <w:rPr>
                <w:lang w:eastAsia="en-US"/>
              </w:rPr>
            </w:pPr>
          </w:p>
        </w:tc>
        <w:tc>
          <w:tcPr>
            <w:tcW w:w="1271" w:type="dxa"/>
            <w:shd w:val="clear" w:color="auto" w:fill="auto"/>
            <w:vAlign w:val="center"/>
          </w:tcPr>
          <w:p w14:paraId="4D75DEEC" w14:textId="77777777" w:rsidR="00DE128B" w:rsidRPr="006A77F7" w:rsidRDefault="00DE128B" w:rsidP="00DE128B">
            <w:pPr>
              <w:pStyle w:val="TAC"/>
            </w:pPr>
          </w:p>
        </w:tc>
      </w:tr>
      <w:tr w:rsidR="00DE128B" w:rsidRPr="006A77F7" w14:paraId="0246700D" w14:textId="77777777" w:rsidTr="003A0531">
        <w:tc>
          <w:tcPr>
            <w:tcW w:w="1765" w:type="dxa"/>
            <w:vMerge w:val="restart"/>
            <w:vAlign w:val="center"/>
          </w:tcPr>
          <w:p w14:paraId="05D49112" w14:textId="04F6F02B" w:rsidR="00DE128B" w:rsidRPr="006A77F7" w:rsidRDefault="00DE128B" w:rsidP="00DE128B">
            <w:pPr>
              <w:pStyle w:val="TAC"/>
            </w:pPr>
            <w:r w:rsidRPr="006A77F7">
              <w:t>DC_1A-28A_n78A</w:t>
            </w:r>
          </w:p>
        </w:tc>
        <w:tc>
          <w:tcPr>
            <w:tcW w:w="1772" w:type="dxa"/>
            <w:shd w:val="clear" w:color="auto" w:fill="auto"/>
            <w:vAlign w:val="center"/>
          </w:tcPr>
          <w:p w14:paraId="46CE0993" w14:textId="0B568B9F" w:rsidR="00DE128B" w:rsidRPr="006A77F7" w:rsidRDefault="00DE128B" w:rsidP="00DE128B">
            <w:pPr>
              <w:pStyle w:val="TAC"/>
            </w:pPr>
            <w:r w:rsidRPr="006A77F7">
              <w:t>No</w:t>
            </w:r>
          </w:p>
        </w:tc>
        <w:tc>
          <w:tcPr>
            <w:tcW w:w="1481" w:type="dxa"/>
            <w:vAlign w:val="center"/>
          </w:tcPr>
          <w:p w14:paraId="6952226B" w14:textId="66AEC488" w:rsidR="00DE128B" w:rsidRPr="006A77F7" w:rsidRDefault="00DE128B" w:rsidP="00DE128B">
            <w:pPr>
              <w:pStyle w:val="TAC"/>
            </w:pPr>
            <w:r w:rsidRPr="006A77F7">
              <w:t>DC_1A_n78A</w:t>
            </w:r>
          </w:p>
        </w:tc>
        <w:tc>
          <w:tcPr>
            <w:tcW w:w="1539" w:type="dxa"/>
            <w:shd w:val="clear" w:color="auto" w:fill="auto"/>
            <w:vAlign w:val="center"/>
          </w:tcPr>
          <w:p w14:paraId="0EFF50CB" w14:textId="4C8AD3DC" w:rsidR="00DE128B" w:rsidRPr="006A77F7" w:rsidRDefault="00DE128B" w:rsidP="00DE128B">
            <w:pPr>
              <w:pStyle w:val="TAC"/>
            </w:pPr>
            <w:r w:rsidRPr="006A77F7">
              <w:t>28 (3 band IMD3)</w:t>
            </w:r>
          </w:p>
        </w:tc>
        <w:tc>
          <w:tcPr>
            <w:tcW w:w="1483" w:type="dxa"/>
            <w:shd w:val="clear" w:color="auto" w:fill="auto"/>
            <w:vAlign w:val="center"/>
          </w:tcPr>
          <w:p w14:paraId="73CB4120" w14:textId="7C3185AC" w:rsidR="00DE128B" w:rsidRPr="006A77F7" w:rsidRDefault="00DE128B" w:rsidP="00DE128B">
            <w:pPr>
              <w:pStyle w:val="TAC"/>
            </w:pPr>
            <w:r w:rsidRPr="006A77F7">
              <w:t>IMD</w:t>
            </w:r>
          </w:p>
        </w:tc>
        <w:tc>
          <w:tcPr>
            <w:tcW w:w="1465" w:type="dxa"/>
            <w:vAlign w:val="center"/>
          </w:tcPr>
          <w:p w14:paraId="578E7078" w14:textId="77777777" w:rsidR="00DE128B" w:rsidRPr="006A77F7" w:rsidRDefault="00DE128B" w:rsidP="00DE128B">
            <w:pPr>
              <w:pStyle w:val="TAC"/>
            </w:pPr>
          </w:p>
        </w:tc>
        <w:tc>
          <w:tcPr>
            <w:tcW w:w="1271" w:type="dxa"/>
            <w:shd w:val="clear" w:color="auto" w:fill="auto"/>
            <w:vAlign w:val="center"/>
          </w:tcPr>
          <w:p w14:paraId="0E7D9193" w14:textId="24B82959" w:rsidR="00DE128B" w:rsidRPr="006A77F7" w:rsidRDefault="00DE128B" w:rsidP="00DE128B">
            <w:pPr>
              <w:pStyle w:val="TAC"/>
            </w:pPr>
            <w:r w:rsidRPr="006A77F7">
              <w:t>RAN5#92-e</w:t>
            </w:r>
          </w:p>
        </w:tc>
      </w:tr>
      <w:tr w:rsidR="00DE128B" w:rsidRPr="006A77F7" w14:paraId="55B3151D" w14:textId="77777777" w:rsidTr="003A0531">
        <w:tc>
          <w:tcPr>
            <w:tcW w:w="1765" w:type="dxa"/>
            <w:vMerge/>
            <w:vAlign w:val="center"/>
          </w:tcPr>
          <w:p w14:paraId="63454650" w14:textId="77777777" w:rsidR="00DE128B" w:rsidRPr="006A77F7" w:rsidRDefault="00DE128B" w:rsidP="00DE128B">
            <w:pPr>
              <w:pStyle w:val="TAC"/>
            </w:pPr>
          </w:p>
        </w:tc>
        <w:tc>
          <w:tcPr>
            <w:tcW w:w="1772" w:type="dxa"/>
            <w:shd w:val="clear" w:color="auto" w:fill="auto"/>
            <w:vAlign w:val="center"/>
          </w:tcPr>
          <w:p w14:paraId="73A74F9E" w14:textId="65EF63DC" w:rsidR="00DE128B" w:rsidRPr="006A77F7" w:rsidRDefault="00DE128B" w:rsidP="00DE128B">
            <w:pPr>
              <w:pStyle w:val="TAC"/>
            </w:pPr>
            <w:r w:rsidRPr="006A77F7">
              <w:t>No</w:t>
            </w:r>
          </w:p>
        </w:tc>
        <w:tc>
          <w:tcPr>
            <w:tcW w:w="1481" w:type="dxa"/>
            <w:vAlign w:val="center"/>
          </w:tcPr>
          <w:p w14:paraId="74A64819" w14:textId="6DE2E457" w:rsidR="00DE128B" w:rsidRPr="006A77F7" w:rsidRDefault="00DE128B" w:rsidP="00DE128B">
            <w:pPr>
              <w:pStyle w:val="TAC"/>
            </w:pPr>
            <w:r w:rsidRPr="006A77F7">
              <w:t>DC_28A_n78A</w:t>
            </w:r>
          </w:p>
        </w:tc>
        <w:tc>
          <w:tcPr>
            <w:tcW w:w="1539" w:type="dxa"/>
            <w:shd w:val="clear" w:color="auto" w:fill="auto"/>
            <w:vAlign w:val="center"/>
          </w:tcPr>
          <w:p w14:paraId="2A28CFE9" w14:textId="345C57F2" w:rsidR="00DE128B" w:rsidRPr="006A77F7" w:rsidRDefault="00DE128B" w:rsidP="00DE128B">
            <w:pPr>
              <w:pStyle w:val="TAC"/>
            </w:pPr>
            <w:r w:rsidRPr="006A77F7">
              <w:t>1 (3 band IMD5)</w:t>
            </w:r>
          </w:p>
        </w:tc>
        <w:tc>
          <w:tcPr>
            <w:tcW w:w="1483" w:type="dxa"/>
            <w:shd w:val="clear" w:color="auto" w:fill="auto"/>
            <w:vAlign w:val="center"/>
          </w:tcPr>
          <w:p w14:paraId="7ABCD59D" w14:textId="12E222B4" w:rsidR="00DE128B" w:rsidRPr="006A77F7" w:rsidRDefault="00DE128B" w:rsidP="00DE128B">
            <w:pPr>
              <w:pStyle w:val="TAC"/>
            </w:pPr>
            <w:r w:rsidRPr="006A77F7">
              <w:t>IMD</w:t>
            </w:r>
          </w:p>
        </w:tc>
        <w:tc>
          <w:tcPr>
            <w:tcW w:w="1465" w:type="dxa"/>
            <w:vAlign w:val="center"/>
          </w:tcPr>
          <w:p w14:paraId="395BDC2D" w14:textId="52C2AAD6" w:rsidR="00DE128B" w:rsidRPr="006A77F7" w:rsidRDefault="00DE128B" w:rsidP="00DE128B">
            <w:pPr>
              <w:pStyle w:val="TAC"/>
            </w:pPr>
            <w:r w:rsidRPr="006A77F7">
              <w:rPr>
                <w:lang w:eastAsia="zh-CN"/>
              </w:rPr>
              <w:t>DC_28A_n78A</w:t>
            </w:r>
          </w:p>
        </w:tc>
        <w:tc>
          <w:tcPr>
            <w:tcW w:w="1271" w:type="dxa"/>
            <w:shd w:val="clear" w:color="auto" w:fill="auto"/>
            <w:vAlign w:val="center"/>
          </w:tcPr>
          <w:p w14:paraId="141A72CE" w14:textId="77777777" w:rsidR="00DE128B" w:rsidRPr="006A77F7" w:rsidRDefault="00DE128B" w:rsidP="00DE128B">
            <w:pPr>
              <w:pStyle w:val="TAC"/>
            </w:pPr>
          </w:p>
        </w:tc>
      </w:tr>
      <w:tr w:rsidR="00DE128B" w:rsidRPr="006A77F7" w14:paraId="34B630F1" w14:textId="77777777" w:rsidTr="003A0531">
        <w:tc>
          <w:tcPr>
            <w:tcW w:w="1765" w:type="dxa"/>
            <w:tcBorders>
              <w:bottom w:val="nil"/>
            </w:tcBorders>
          </w:tcPr>
          <w:p w14:paraId="3EC78B63" w14:textId="5C80A981" w:rsidR="00DE128B" w:rsidRPr="006A77F7" w:rsidRDefault="00DE128B" w:rsidP="00DE128B">
            <w:pPr>
              <w:pStyle w:val="TAC"/>
            </w:pPr>
            <w:r w:rsidRPr="006A77F7">
              <w:t>DC_1A-41A_n28A</w:t>
            </w:r>
          </w:p>
        </w:tc>
        <w:tc>
          <w:tcPr>
            <w:tcW w:w="1772" w:type="dxa"/>
            <w:shd w:val="clear" w:color="auto" w:fill="auto"/>
          </w:tcPr>
          <w:p w14:paraId="083B2A3D" w14:textId="4EF39473" w:rsidR="00DE128B" w:rsidRPr="006A77F7" w:rsidRDefault="00DE128B" w:rsidP="00DE128B">
            <w:pPr>
              <w:pStyle w:val="TAC"/>
            </w:pPr>
            <w:r w:rsidRPr="006A77F7">
              <w:t>No</w:t>
            </w:r>
          </w:p>
        </w:tc>
        <w:tc>
          <w:tcPr>
            <w:tcW w:w="1481" w:type="dxa"/>
          </w:tcPr>
          <w:p w14:paraId="60D00E65" w14:textId="7192F0C4" w:rsidR="00DE128B" w:rsidRPr="006A77F7" w:rsidRDefault="00DE128B" w:rsidP="00DE128B">
            <w:pPr>
              <w:pStyle w:val="TAC"/>
            </w:pPr>
            <w:r w:rsidRPr="006A77F7">
              <w:t>DC_1A_n28A</w:t>
            </w:r>
          </w:p>
        </w:tc>
        <w:tc>
          <w:tcPr>
            <w:tcW w:w="1539" w:type="dxa"/>
            <w:shd w:val="clear" w:color="auto" w:fill="auto"/>
          </w:tcPr>
          <w:p w14:paraId="28C5274A" w14:textId="2D2B8C1C" w:rsidR="00DE128B" w:rsidRPr="006A77F7" w:rsidRDefault="00DE128B" w:rsidP="00DE128B">
            <w:pPr>
              <w:pStyle w:val="TAC"/>
            </w:pPr>
            <w:r w:rsidRPr="006A77F7">
              <w:t>41 (IMD2 |1*fB1+1*fn28|)</w:t>
            </w:r>
          </w:p>
        </w:tc>
        <w:tc>
          <w:tcPr>
            <w:tcW w:w="1483" w:type="dxa"/>
            <w:shd w:val="clear" w:color="auto" w:fill="auto"/>
          </w:tcPr>
          <w:p w14:paraId="2E80F942" w14:textId="085A19C1" w:rsidR="00DE128B" w:rsidRPr="006A77F7" w:rsidRDefault="00DE128B" w:rsidP="00DE128B">
            <w:pPr>
              <w:pStyle w:val="TAC"/>
            </w:pPr>
            <w:r w:rsidRPr="006A77F7">
              <w:t>IMD</w:t>
            </w:r>
          </w:p>
        </w:tc>
        <w:tc>
          <w:tcPr>
            <w:tcW w:w="1465" w:type="dxa"/>
          </w:tcPr>
          <w:p w14:paraId="24E7155F" w14:textId="77777777" w:rsidR="00DE128B" w:rsidRPr="006A77F7" w:rsidRDefault="00DE128B" w:rsidP="00DE128B">
            <w:pPr>
              <w:pStyle w:val="TAC"/>
              <w:rPr>
                <w:lang w:eastAsia="zh-CN"/>
              </w:rPr>
            </w:pPr>
          </w:p>
        </w:tc>
        <w:tc>
          <w:tcPr>
            <w:tcW w:w="1271" w:type="dxa"/>
            <w:shd w:val="clear" w:color="auto" w:fill="auto"/>
          </w:tcPr>
          <w:p w14:paraId="502BA06C" w14:textId="08689A37" w:rsidR="00DE128B" w:rsidRPr="006A77F7" w:rsidRDefault="00DE128B" w:rsidP="00DE128B">
            <w:pPr>
              <w:pStyle w:val="TAC"/>
            </w:pPr>
            <w:r w:rsidRPr="006A77F7">
              <w:t>RAN5#98</w:t>
            </w:r>
          </w:p>
        </w:tc>
      </w:tr>
      <w:tr w:rsidR="00DE128B" w:rsidRPr="006A77F7" w14:paraId="62A999DD" w14:textId="77777777" w:rsidTr="003A0531">
        <w:tc>
          <w:tcPr>
            <w:tcW w:w="1765" w:type="dxa"/>
            <w:tcBorders>
              <w:top w:val="nil"/>
            </w:tcBorders>
          </w:tcPr>
          <w:p w14:paraId="6856E249" w14:textId="77777777" w:rsidR="00DE128B" w:rsidRPr="006A77F7" w:rsidRDefault="00DE128B" w:rsidP="00DE128B">
            <w:pPr>
              <w:pStyle w:val="TAC"/>
            </w:pPr>
          </w:p>
        </w:tc>
        <w:tc>
          <w:tcPr>
            <w:tcW w:w="1772" w:type="dxa"/>
            <w:shd w:val="clear" w:color="auto" w:fill="auto"/>
          </w:tcPr>
          <w:p w14:paraId="6833E69B" w14:textId="2FF0E9C0" w:rsidR="00DE128B" w:rsidRPr="006A77F7" w:rsidRDefault="00DE128B" w:rsidP="00DE128B">
            <w:pPr>
              <w:pStyle w:val="TAC"/>
            </w:pPr>
            <w:r w:rsidRPr="006A77F7">
              <w:t>No</w:t>
            </w:r>
          </w:p>
        </w:tc>
        <w:tc>
          <w:tcPr>
            <w:tcW w:w="1481" w:type="dxa"/>
          </w:tcPr>
          <w:p w14:paraId="2A22AB37" w14:textId="48444650" w:rsidR="00DE128B" w:rsidRPr="006A77F7" w:rsidRDefault="00DE128B" w:rsidP="00DE128B">
            <w:pPr>
              <w:pStyle w:val="TAC"/>
            </w:pPr>
            <w:r w:rsidRPr="006A77F7">
              <w:t>DC_41A_n28A</w:t>
            </w:r>
          </w:p>
        </w:tc>
        <w:tc>
          <w:tcPr>
            <w:tcW w:w="1539" w:type="dxa"/>
            <w:shd w:val="clear" w:color="auto" w:fill="auto"/>
          </w:tcPr>
          <w:p w14:paraId="0F0F2DD5" w14:textId="7E4A438D" w:rsidR="00DE128B" w:rsidRPr="006A77F7" w:rsidRDefault="00DE128B" w:rsidP="00DE128B">
            <w:pPr>
              <w:pStyle w:val="TAC"/>
            </w:pPr>
            <w:r w:rsidRPr="006A77F7">
              <w:t>No 3CC exception</w:t>
            </w:r>
          </w:p>
        </w:tc>
        <w:tc>
          <w:tcPr>
            <w:tcW w:w="1483" w:type="dxa"/>
            <w:shd w:val="clear" w:color="auto" w:fill="auto"/>
          </w:tcPr>
          <w:p w14:paraId="545DF77B" w14:textId="020E65EC" w:rsidR="00DE128B" w:rsidRPr="006A77F7" w:rsidRDefault="00DE128B" w:rsidP="00DE128B">
            <w:pPr>
              <w:pStyle w:val="TAC"/>
            </w:pPr>
            <w:r w:rsidRPr="006A77F7">
              <w:t>No test required</w:t>
            </w:r>
          </w:p>
        </w:tc>
        <w:tc>
          <w:tcPr>
            <w:tcW w:w="1465" w:type="dxa"/>
          </w:tcPr>
          <w:p w14:paraId="33EBFEE1" w14:textId="77777777" w:rsidR="00DE128B" w:rsidRPr="006A77F7" w:rsidRDefault="00DE128B" w:rsidP="00DE128B">
            <w:pPr>
              <w:pStyle w:val="TAC"/>
              <w:rPr>
                <w:lang w:eastAsia="zh-CN"/>
              </w:rPr>
            </w:pPr>
          </w:p>
        </w:tc>
        <w:tc>
          <w:tcPr>
            <w:tcW w:w="1271" w:type="dxa"/>
            <w:shd w:val="clear" w:color="auto" w:fill="auto"/>
          </w:tcPr>
          <w:p w14:paraId="7F9DC55E" w14:textId="7D68BF36" w:rsidR="00DE128B" w:rsidRPr="006A77F7" w:rsidRDefault="00DE128B" w:rsidP="00DE128B">
            <w:pPr>
              <w:pStyle w:val="TAC"/>
            </w:pPr>
            <w:r w:rsidRPr="006A77F7">
              <w:t>RAN5#98</w:t>
            </w:r>
          </w:p>
        </w:tc>
      </w:tr>
      <w:tr w:rsidR="00DE128B" w:rsidRPr="006A77F7" w14:paraId="3093DD97" w14:textId="77777777" w:rsidTr="003A0531">
        <w:tc>
          <w:tcPr>
            <w:tcW w:w="1765" w:type="dxa"/>
          </w:tcPr>
          <w:p w14:paraId="1B60E2AA" w14:textId="367C6877" w:rsidR="00DE128B" w:rsidRPr="006A77F7" w:rsidRDefault="00DE128B" w:rsidP="00DE128B">
            <w:pPr>
              <w:pStyle w:val="TAC"/>
            </w:pPr>
            <w:r w:rsidRPr="006A77F7">
              <w:t>DC_1A-41A_n41A</w:t>
            </w:r>
          </w:p>
        </w:tc>
        <w:tc>
          <w:tcPr>
            <w:tcW w:w="1772" w:type="dxa"/>
            <w:shd w:val="clear" w:color="auto" w:fill="auto"/>
          </w:tcPr>
          <w:p w14:paraId="6EE44BA7" w14:textId="5DC072B9" w:rsidR="00DE128B" w:rsidRPr="006A77F7" w:rsidRDefault="00DE128B" w:rsidP="00DE128B">
            <w:pPr>
              <w:pStyle w:val="TAC"/>
            </w:pPr>
            <w:r w:rsidRPr="006A77F7">
              <w:t>No</w:t>
            </w:r>
          </w:p>
        </w:tc>
        <w:tc>
          <w:tcPr>
            <w:tcW w:w="1481" w:type="dxa"/>
          </w:tcPr>
          <w:p w14:paraId="473732D7" w14:textId="3AFE06B6" w:rsidR="00DE128B" w:rsidRPr="006A77F7" w:rsidRDefault="00DE128B" w:rsidP="00DE128B">
            <w:pPr>
              <w:pStyle w:val="TAC"/>
            </w:pPr>
            <w:r w:rsidRPr="006A77F7">
              <w:t>DC_1A_n41A</w:t>
            </w:r>
          </w:p>
        </w:tc>
        <w:tc>
          <w:tcPr>
            <w:tcW w:w="1539" w:type="dxa"/>
            <w:shd w:val="clear" w:color="auto" w:fill="auto"/>
          </w:tcPr>
          <w:p w14:paraId="2BA62E9C" w14:textId="3E545659" w:rsidR="00DE128B" w:rsidRPr="006A77F7" w:rsidRDefault="00DE128B" w:rsidP="00DE128B">
            <w:pPr>
              <w:pStyle w:val="TAC"/>
            </w:pPr>
            <w:r w:rsidRPr="006A77F7">
              <w:t>No 3CC exception</w:t>
            </w:r>
          </w:p>
        </w:tc>
        <w:tc>
          <w:tcPr>
            <w:tcW w:w="1483" w:type="dxa"/>
            <w:shd w:val="clear" w:color="auto" w:fill="auto"/>
          </w:tcPr>
          <w:p w14:paraId="2156DB9C" w14:textId="44817331" w:rsidR="00DE128B" w:rsidRPr="006A77F7" w:rsidRDefault="00DE128B" w:rsidP="00DE128B">
            <w:pPr>
              <w:pStyle w:val="TAC"/>
            </w:pPr>
            <w:r w:rsidRPr="006A77F7">
              <w:t>No test required</w:t>
            </w:r>
          </w:p>
        </w:tc>
        <w:tc>
          <w:tcPr>
            <w:tcW w:w="1465" w:type="dxa"/>
          </w:tcPr>
          <w:p w14:paraId="1C33A759" w14:textId="77777777" w:rsidR="00DE128B" w:rsidRPr="006A77F7" w:rsidRDefault="00DE128B" w:rsidP="00DE128B">
            <w:pPr>
              <w:pStyle w:val="TAC"/>
              <w:rPr>
                <w:lang w:eastAsia="zh-CN"/>
              </w:rPr>
            </w:pPr>
          </w:p>
        </w:tc>
        <w:tc>
          <w:tcPr>
            <w:tcW w:w="1271" w:type="dxa"/>
            <w:shd w:val="clear" w:color="auto" w:fill="auto"/>
          </w:tcPr>
          <w:p w14:paraId="04A7B33D" w14:textId="352CF6FE" w:rsidR="00DE128B" w:rsidRPr="006A77F7" w:rsidRDefault="00DE128B" w:rsidP="00DE128B">
            <w:pPr>
              <w:pStyle w:val="TAC"/>
            </w:pPr>
            <w:r w:rsidRPr="006A77F7">
              <w:t>RAN5#98</w:t>
            </w:r>
          </w:p>
        </w:tc>
      </w:tr>
      <w:tr w:rsidR="00DE128B" w:rsidRPr="006A77F7" w14:paraId="17F5B555" w14:textId="77777777" w:rsidTr="003A0531">
        <w:tc>
          <w:tcPr>
            <w:tcW w:w="1765" w:type="dxa"/>
            <w:tcBorders>
              <w:bottom w:val="nil"/>
            </w:tcBorders>
            <w:vAlign w:val="center"/>
          </w:tcPr>
          <w:p w14:paraId="17F5A780" w14:textId="77777777" w:rsidR="00DE128B" w:rsidRPr="006A77F7" w:rsidRDefault="00DE128B" w:rsidP="00DE128B">
            <w:pPr>
              <w:pStyle w:val="TAC"/>
            </w:pPr>
            <w:r w:rsidRPr="006A77F7">
              <w:rPr>
                <w:rFonts w:eastAsia="Malgun Gothic"/>
                <w:szCs w:val="18"/>
                <w:lang w:eastAsia="ko-KR"/>
              </w:rPr>
              <w:t>DC_1A-41A_n77A</w:t>
            </w:r>
          </w:p>
        </w:tc>
        <w:tc>
          <w:tcPr>
            <w:tcW w:w="1772" w:type="dxa"/>
            <w:shd w:val="clear" w:color="auto" w:fill="auto"/>
          </w:tcPr>
          <w:p w14:paraId="46278748" w14:textId="77777777" w:rsidR="00DE128B" w:rsidRPr="006A77F7" w:rsidRDefault="00DE128B" w:rsidP="00DE128B">
            <w:pPr>
              <w:pStyle w:val="TAC"/>
            </w:pPr>
            <w:r w:rsidRPr="006A77F7">
              <w:rPr>
                <w:lang w:eastAsia="ja-JP"/>
              </w:rPr>
              <w:t>No</w:t>
            </w:r>
          </w:p>
        </w:tc>
        <w:tc>
          <w:tcPr>
            <w:tcW w:w="1481" w:type="dxa"/>
          </w:tcPr>
          <w:p w14:paraId="757DAE51" w14:textId="77777777" w:rsidR="00DE128B" w:rsidRPr="006A77F7" w:rsidRDefault="00DE128B" w:rsidP="00DE128B">
            <w:pPr>
              <w:pStyle w:val="TAC"/>
            </w:pPr>
            <w:r w:rsidRPr="006A77F7">
              <w:rPr>
                <w:lang w:eastAsia="ja-JP"/>
              </w:rPr>
              <w:t>DC_1A_n77A</w:t>
            </w:r>
          </w:p>
        </w:tc>
        <w:tc>
          <w:tcPr>
            <w:tcW w:w="1539" w:type="dxa"/>
            <w:shd w:val="clear" w:color="auto" w:fill="auto"/>
            <w:vAlign w:val="center"/>
          </w:tcPr>
          <w:p w14:paraId="71955F78" w14:textId="7DFEA0B0" w:rsidR="00DE128B" w:rsidRPr="006A77F7" w:rsidRDefault="00DE128B" w:rsidP="00DE128B">
            <w:pPr>
              <w:pStyle w:val="TAC"/>
              <w:rPr>
                <w:lang w:eastAsia="ja-JP"/>
              </w:rPr>
            </w:pPr>
            <w:r w:rsidRPr="006A77F7">
              <w:rPr>
                <w:lang w:eastAsia="ja-JP"/>
              </w:rPr>
              <w:t>41 (IMD4 |1*fn77-3*fB1|</w:t>
            </w:r>
            <w:r w:rsidRPr="00F94051">
              <w:rPr>
                <w:lang w:eastAsia="ja-JP"/>
              </w:rPr>
              <w:t>, PC2&amp;PC3</w:t>
            </w:r>
            <w:r w:rsidRPr="006A77F7">
              <w:rPr>
                <w:lang w:eastAsia="ja-JP"/>
              </w:rPr>
              <w:t>)</w:t>
            </w:r>
          </w:p>
          <w:p w14:paraId="0A7C7D27" w14:textId="050C4099" w:rsidR="00DE128B" w:rsidRPr="006A77F7" w:rsidRDefault="00DE128B" w:rsidP="00DE128B">
            <w:pPr>
              <w:pStyle w:val="TAC"/>
            </w:pPr>
            <w:r w:rsidRPr="006A77F7">
              <w:rPr>
                <w:lang w:eastAsia="ja-JP"/>
              </w:rPr>
              <w:t>41 (IMD5 |3*fB1-2*fn77|</w:t>
            </w:r>
            <w:r w:rsidRPr="00F94051">
              <w:rPr>
                <w:lang w:eastAsia="ja-JP"/>
              </w:rPr>
              <w:t>, PC2&amp;PC3</w:t>
            </w:r>
            <w:r w:rsidRPr="006A77F7">
              <w:rPr>
                <w:lang w:eastAsia="ja-JP"/>
              </w:rPr>
              <w:t>)</w:t>
            </w:r>
          </w:p>
        </w:tc>
        <w:tc>
          <w:tcPr>
            <w:tcW w:w="1483" w:type="dxa"/>
            <w:shd w:val="clear" w:color="auto" w:fill="auto"/>
            <w:vAlign w:val="bottom"/>
          </w:tcPr>
          <w:p w14:paraId="64D9ECB3" w14:textId="2565C109" w:rsidR="00DE128B" w:rsidRPr="006A77F7" w:rsidRDefault="00DE128B" w:rsidP="00DE128B">
            <w:pPr>
              <w:pStyle w:val="TAC"/>
            </w:pPr>
            <w:r w:rsidRPr="006A77F7">
              <w:rPr>
                <w:lang w:eastAsia="ja-JP"/>
              </w:rPr>
              <w:t>IMD</w:t>
            </w:r>
          </w:p>
        </w:tc>
        <w:tc>
          <w:tcPr>
            <w:tcW w:w="1465" w:type="dxa"/>
          </w:tcPr>
          <w:p w14:paraId="175A7D53" w14:textId="77777777" w:rsidR="00DE128B" w:rsidRPr="006A77F7" w:rsidRDefault="00DE128B" w:rsidP="00DE128B">
            <w:pPr>
              <w:pStyle w:val="TAC"/>
              <w:rPr>
                <w:lang w:eastAsia="zh-CN"/>
              </w:rPr>
            </w:pPr>
          </w:p>
        </w:tc>
        <w:tc>
          <w:tcPr>
            <w:tcW w:w="1271" w:type="dxa"/>
            <w:shd w:val="clear" w:color="auto" w:fill="auto"/>
            <w:vAlign w:val="center"/>
          </w:tcPr>
          <w:p w14:paraId="05869B05" w14:textId="0E0D83C6" w:rsidR="00DE128B" w:rsidRPr="006A77F7" w:rsidRDefault="00DE128B" w:rsidP="00DE128B">
            <w:pPr>
              <w:pStyle w:val="TAC"/>
            </w:pPr>
            <w:r w:rsidRPr="006A77F7">
              <w:rPr>
                <w:lang w:eastAsia="ja-JP"/>
              </w:rPr>
              <w:t>RAN5#104</w:t>
            </w:r>
          </w:p>
        </w:tc>
      </w:tr>
      <w:tr w:rsidR="00DE128B" w:rsidRPr="006A77F7" w14:paraId="0C75C9F1" w14:textId="77777777" w:rsidTr="003A0531">
        <w:tc>
          <w:tcPr>
            <w:tcW w:w="1765" w:type="dxa"/>
            <w:tcBorders>
              <w:top w:val="nil"/>
            </w:tcBorders>
            <w:vAlign w:val="center"/>
          </w:tcPr>
          <w:p w14:paraId="483A3F4B" w14:textId="77777777" w:rsidR="00DE128B" w:rsidRPr="006A77F7" w:rsidRDefault="00DE128B" w:rsidP="00DE128B">
            <w:pPr>
              <w:pStyle w:val="TAC"/>
            </w:pPr>
          </w:p>
        </w:tc>
        <w:tc>
          <w:tcPr>
            <w:tcW w:w="1772" w:type="dxa"/>
            <w:shd w:val="clear" w:color="auto" w:fill="auto"/>
          </w:tcPr>
          <w:p w14:paraId="7D9AE9AC" w14:textId="77777777" w:rsidR="00DE128B" w:rsidRPr="006A77F7" w:rsidRDefault="00DE128B" w:rsidP="00DE128B">
            <w:pPr>
              <w:pStyle w:val="TAC"/>
            </w:pPr>
            <w:r w:rsidRPr="006A77F7">
              <w:rPr>
                <w:lang w:eastAsia="ja-JP"/>
              </w:rPr>
              <w:t>No</w:t>
            </w:r>
          </w:p>
        </w:tc>
        <w:tc>
          <w:tcPr>
            <w:tcW w:w="1481" w:type="dxa"/>
          </w:tcPr>
          <w:p w14:paraId="3B036BFD" w14:textId="77777777" w:rsidR="00DE128B" w:rsidRPr="006A77F7" w:rsidRDefault="00DE128B" w:rsidP="00DE128B">
            <w:pPr>
              <w:pStyle w:val="TAC"/>
            </w:pPr>
            <w:r w:rsidRPr="006A77F7">
              <w:rPr>
                <w:lang w:eastAsia="ja-JP"/>
              </w:rPr>
              <w:t>DC_41A_n77A</w:t>
            </w:r>
          </w:p>
        </w:tc>
        <w:tc>
          <w:tcPr>
            <w:tcW w:w="1539" w:type="dxa"/>
            <w:shd w:val="clear" w:color="auto" w:fill="auto"/>
            <w:vAlign w:val="center"/>
          </w:tcPr>
          <w:p w14:paraId="0D52902C" w14:textId="77777777" w:rsidR="00DE128B" w:rsidRPr="006A77F7" w:rsidRDefault="00DE128B" w:rsidP="00DE128B">
            <w:pPr>
              <w:pStyle w:val="TAC"/>
            </w:pPr>
            <w:r w:rsidRPr="006A77F7">
              <w:t>No 3CC exception</w:t>
            </w:r>
          </w:p>
        </w:tc>
        <w:tc>
          <w:tcPr>
            <w:tcW w:w="1483" w:type="dxa"/>
            <w:shd w:val="clear" w:color="auto" w:fill="auto"/>
            <w:vAlign w:val="bottom"/>
          </w:tcPr>
          <w:p w14:paraId="3371917F" w14:textId="77777777" w:rsidR="00DE128B" w:rsidRPr="006A77F7" w:rsidRDefault="00DE128B" w:rsidP="00DE128B">
            <w:pPr>
              <w:pStyle w:val="TAC"/>
            </w:pPr>
            <w:r w:rsidRPr="006A77F7">
              <w:t>No test required</w:t>
            </w:r>
          </w:p>
        </w:tc>
        <w:tc>
          <w:tcPr>
            <w:tcW w:w="1465" w:type="dxa"/>
          </w:tcPr>
          <w:p w14:paraId="26E780BE" w14:textId="77777777" w:rsidR="00DE128B" w:rsidRPr="006A77F7" w:rsidRDefault="00DE128B" w:rsidP="00DE128B">
            <w:pPr>
              <w:pStyle w:val="TAC"/>
              <w:rPr>
                <w:lang w:eastAsia="zh-CN"/>
              </w:rPr>
            </w:pPr>
          </w:p>
        </w:tc>
        <w:tc>
          <w:tcPr>
            <w:tcW w:w="1271" w:type="dxa"/>
            <w:shd w:val="clear" w:color="auto" w:fill="auto"/>
            <w:vAlign w:val="center"/>
          </w:tcPr>
          <w:p w14:paraId="1A42B711" w14:textId="77777777" w:rsidR="00DE128B" w:rsidRPr="006A77F7" w:rsidRDefault="00DE128B" w:rsidP="00DE128B">
            <w:pPr>
              <w:pStyle w:val="TAC"/>
            </w:pPr>
            <w:r w:rsidRPr="006A77F7">
              <w:rPr>
                <w:lang w:eastAsia="ja-JP"/>
              </w:rPr>
              <w:t>RAN5#98</w:t>
            </w:r>
          </w:p>
        </w:tc>
      </w:tr>
      <w:tr w:rsidR="00DE128B" w:rsidRPr="006A77F7" w14:paraId="27E561A2" w14:textId="77777777" w:rsidTr="003A0531">
        <w:tc>
          <w:tcPr>
            <w:tcW w:w="1765" w:type="dxa"/>
            <w:tcBorders>
              <w:top w:val="nil"/>
            </w:tcBorders>
            <w:vAlign w:val="center"/>
          </w:tcPr>
          <w:p w14:paraId="2AF7B3B6" w14:textId="0DCC97D1" w:rsidR="00DE128B" w:rsidRPr="006A77F7" w:rsidRDefault="00DE128B" w:rsidP="00DE128B">
            <w:pPr>
              <w:pStyle w:val="TAC"/>
            </w:pPr>
            <w:r w:rsidRPr="006A77F7">
              <w:rPr>
                <w:rFonts w:eastAsia="Malgun Gothic"/>
                <w:szCs w:val="18"/>
                <w:lang w:eastAsia="ko-KR"/>
              </w:rPr>
              <w:t>DC_1A-42A_n78A</w:t>
            </w:r>
          </w:p>
        </w:tc>
        <w:tc>
          <w:tcPr>
            <w:tcW w:w="1772" w:type="dxa"/>
            <w:shd w:val="clear" w:color="auto" w:fill="auto"/>
          </w:tcPr>
          <w:p w14:paraId="7BB60E14" w14:textId="7CE8DE9A" w:rsidR="00DE128B" w:rsidRPr="006A77F7" w:rsidRDefault="00DE128B" w:rsidP="00DE128B">
            <w:pPr>
              <w:pStyle w:val="TAC"/>
              <w:rPr>
                <w:lang w:eastAsia="ja-JP"/>
              </w:rPr>
            </w:pPr>
            <w:r w:rsidRPr="006A77F7">
              <w:rPr>
                <w:lang w:eastAsia="ja-JP"/>
              </w:rPr>
              <w:t>No</w:t>
            </w:r>
          </w:p>
        </w:tc>
        <w:tc>
          <w:tcPr>
            <w:tcW w:w="1481" w:type="dxa"/>
          </w:tcPr>
          <w:p w14:paraId="1247019D" w14:textId="0CB0A432" w:rsidR="00DE128B" w:rsidRPr="006A77F7" w:rsidRDefault="00DE128B" w:rsidP="00DE128B">
            <w:pPr>
              <w:pStyle w:val="TAC"/>
              <w:rPr>
                <w:lang w:eastAsia="ja-JP"/>
              </w:rPr>
            </w:pPr>
            <w:r w:rsidRPr="006A77F7">
              <w:rPr>
                <w:lang w:eastAsia="ja-JP"/>
              </w:rPr>
              <w:t>DC_1A_n78A</w:t>
            </w:r>
          </w:p>
        </w:tc>
        <w:tc>
          <w:tcPr>
            <w:tcW w:w="1539" w:type="dxa"/>
            <w:shd w:val="clear" w:color="auto" w:fill="auto"/>
            <w:vAlign w:val="center"/>
          </w:tcPr>
          <w:p w14:paraId="4915B0B0" w14:textId="6F97DB84" w:rsidR="00DE128B" w:rsidRPr="006A77F7" w:rsidRDefault="00DE128B" w:rsidP="00DE128B">
            <w:pPr>
              <w:pStyle w:val="TAC"/>
            </w:pPr>
            <w:r w:rsidRPr="006A77F7">
              <w:t>No 3CC exception</w:t>
            </w:r>
          </w:p>
        </w:tc>
        <w:tc>
          <w:tcPr>
            <w:tcW w:w="1483" w:type="dxa"/>
            <w:shd w:val="clear" w:color="auto" w:fill="auto"/>
            <w:vAlign w:val="bottom"/>
          </w:tcPr>
          <w:p w14:paraId="602822CE" w14:textId="2FCD507D" w:rsidR="00DE128B" w:rsidRPr="006A77F7" w:rsidRDefault="00DE128B" w:rsidP="00DE128B">
            <w:pPr>
              <w:pStyle w:val="TAC"/>
            </w:pPr>
            <w:r w:rsidRPr="006A77F7">
              <w:rPr>
                <w:lang w:eastAsia="ja-JP"/>
              </w:rPr>
              <w:t>NE</w:t>
            </w:r>
          </w:p>
        </w:tc>
        <w:tc>
          <w:tcPr>
            <w:tcW w:w="1465" w:type="dxa"/>
          </w:tcPr>
          <w:p w14:paraId="7ECC34FD" w14:textId="77777777" w:rsidR="00DE128B" w:rsidRPr="006A77F7" w:rsidRDefault="00DE128B" w:rsidP="00DE128B">
            <w:pPr>
              <w:pStyle w:val="TAC"/>
              <w:rPr>
                <w:lang w:eastAsia="zh-CN"/>
              </w:rPr>
            </w:pPr>
          </w:p>
        </w:tc>
        <w:tc>
          <w:tcPr>
            <w:tcW w:w="1271" w:type="dxa"/>
            <w:shd w:val="clear" w:color="auto" w:fill="auto"/>
            <w:vAlign w:val="center"/>
          </w:tcPr>
          <w:p w14:paraId="7B19CD49" w14:textId="729596DC" w:rsidR="00DE128B" w:rsidRPr="006A77F7" w:rsidRDefault="00DE128B" w:rsidP="00DE128B">
            <w:pPr>
              <w:pStyle w:val="TAC"/>
              <w:rPr>
                <w:lang w:eastAsia="ja-JP"/>
              </w:rPr>
            </w:pPr>
            <w:r w:rsidRPr="006A77F7">
              <w:rPr>
                <w:lang w:eastAsia="ja-JP"/>
              </w:rPr>
              <w:t>RAN5#103</w:t>
            </w:r>
          </w:p>
        </w:tc>
      </w:tr>
      <w:tr w:rsidR="00DE128B"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DE128B" w:rsidRPr="006A77F7" w:rsidRDefault="00DE128B" w:rsidP="00DE128B">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DE128B" w:rsidRPr="006A77F7" w:rsidRDefault="00DE128B" w:rsidP="00DE128B">
            <w:pPr>
              <w:pStyle w:val="TAC"/>
              <w:rPr>
                <w:lang w:eastAsia="ja-JP"/>
              </w:rPr>
            </w:pPr>
            <w:r w:rsidRPr="006A77F7">
              <w:rPr>
                <w:lang w:eastAsia="ja-JP"/>
              </w:rPr>
              <w:t>42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DE128B" w:rsidRPr="006A77F7" w:rsidRDefault="00DE128B" w:rsidP="00DE128B">
            <w:pPr>
              <w:pStyle w:val="TAC"/>
              <w:rPr>
                <w:lang w:eastAsia="ja-JP"/>
              </w:rPr>
            </w:pPr>
            <w:r w:rsidRPr="006A77F7">
              <w:rPr>
                <w:lang w:eastAsia="ja-JP"/>
              </w:rPr>
              <w:t>RAN5#102</w:t>
            </w:r>
          </w:p>
        </w:tc>
      </w:tr>
      <w:tr w:rsidR="00DE128B"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DE128B" w:rsidRPr="006A77F7" w:rsidRDefault="00DE128B" w:rsidP="00DE128B">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DE128B" w:rsidRPr="006A77F7" w:rsidRDefault="00DE128B" w:rsidP="00DE128B">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DE128B" w:rsidRPr="006A77F7" w:rsidRDefault="00DE128B" w:rsidP="00DE128B">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DE128B" w:rsidRPr="006A77F7" w:rsidRDefault="00DE128B" w:rsidP="00DE128B">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DE128B" w:rsidRPr="006A77F7" w:rsidRDefault="00DE128B" w:rsidP="00DE128B">
            <w:pPr>
              <w:pStyle w:val="TAC"/>
              <w:rPr>
                <w:lang w:eastAsia="ja-JP"/>
              </w:rPr>
            </w:pPr>
            <w:r w:rsidRPr="006A77F7">
              <w:rPr>
                <w:lang w:eastAsia="ja-JP"/>
              </w:rPr>
              <w:t>RAN5#104</w:t>
            </w:r>
          </w:p>
        </w:tc>
      </w:tr>
      <w:tr w:rsidR="00DE128B"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DE128B" w:rsidRPr="006A77F7" w:rsidRDefault="00DE128B" w:rsidP="00DE128B">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DE128B" w:rsidRPr="006A77F7" w:rsidRDefault="00DE128B" w:rsidP="00DE128B">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DE128B" w:rsidRPr="006A77F7" w:rsidRDefault="00DE128B" w:rsidP="00DE128B">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DE128B" w:rsidRPr="006A77F7" w:rsidRDefault="00DE128B" w:rsidP="00DE128B">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DE128B" w:rsidRPr="006A77F7" w:rsidRDefault="00DE128B" w:rsidP="00DE128B">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DE128B" w:rsidRPr="006A77F7" w:rsidRDefault="00DE128B" w:rsidP="00DE128B">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DE128B" w:rsidRPr="006A77F7" w:rsidRDefault="00DE128B" w:rsidP="00DE128B">
            <w:pPr>
              <w:pStyle w:val="TAC"/>
              <w:rPr>
                <w:lang w:eastAsia="ja-JP"/>
              </w:rPr>
            </w:pPr>
          </w:p>
        </w:tc>
      </w:tr>
      <w:tr w:rsidR="00DE128B" w:rsidRPr="006A77F7" w14:paraId="1E403395" w14:textId="77777777" w:rsidTr="003A0531">
        <w:tc>
          <w:tcPr>
            <w:tcW w:w="1765" w:type="dxa"/>
            <w:tcBorders>
              <w:bottom w:val="nil"/>
            </w:tcBorders>
            <w:vAlign w:val="center"/>
          </w:tcPr>
          <w:p w14:paraId="6F1C3922" w14:textId="0967891C" w:rsidR="00DE128B" w:rsidRPr="006A77F7" w:rsidRDefault="00DE128B" w:rsidP="00DE128B">
            <w:pPr>
              <w:pStyle w:val="TAC"/>
            </w:pPr>
            <w:r w:rsidRPr="006A77F7">
              <w:rPr>
                <w:lang w:eastAsia="zh-CN"/>
              </w:rPr>
              <w:t>DC_2A-66A_n5A</w:t>
            </w:r>
          </w:p>
        </w:tc>
        <w:tc>
          <w:tcPr>
            <w:tcW w:w="1772" w:type="dxa"/>
            <w:shd w:val="clear" w:color="auto" w:fill="auto"/>
            <w:vAlign w:val="center"/>
          </w:tcPr>
          <w:p w14:paraId="28C8C457" w14:textId="6403B596" w:rsidR="00DE128B" w:rsidRPr="006A77F7" w:rsidRDefault="00DE128B" w:rsidP="00DE128B">
            <w:pPr>
              <w:pStyle w:val="TAC"/>
            </w:pPr>
            <w:r w:rsidRPr="006A77F7">
              <w:rPr>
                <w:lang w:eastAsia="zh-CN"/>
              </w:rPr>
              <w:t>No</w:t>
            </w:r>
          </w:p>
        </w:tc>
        <w:tc>
          <w:tcPr>
            <w:tcW w:w="1481" w:type="dxa"/>
            <w:vAlign w:val="center"/>
          </w:tcPr>
          <w:p w14:paraId="3921022A" w14:textId="7D5A2117" w:rsidR="00DE128B" w:rsidRPr="006A77F7" w:rsidRDefault="00DE128B" w:rsidP="00DE128B">
            <w:pPr>
              <w:pStyle w:val="TAC"/>
            </w:pPr>
            <w:r w:rsidRPr="006A77F7">
              <w:rPr>
                <w:lang w:eastAsia="zh-CN"/>
              </w:rPr>
              <w:t>DC_2A_n5A</w:t>
            </w:r>
          </w:p>
        </w:tc>
        <w:tc>
          <w:tcPr>
            <w:tcW w:w="1539" w:type="dxa"/>
            <w:shd w:val="clear" w:color="auto" w:fill="auto"/>
            <w:vAlign w:val="center"/>
          </w:tcPr>
          <w:p w14:paraId="425CE6D1" w14:textId="05B47B40" w:rsidR="00DE128B" w:rsidRPr="006A77F7" w:rsidRDefault="00DE128B" w:rsidP="00DE128B">
            <w:pPr>
              <w:pStyle w:val="TAC"/>
            </w:pPr>
            <w:r w:rsidRPr="006A77F7">
              <w:t>66 (3 band IMD4)</w:t>
            </w:r>
          </w:p>
        </w:tc>
        <w:tc>
          <w:tcPr>
            <w:tcW w:w="1483" w:type="dxa"/>
            <w:shd w:val="clear" w:color="auto" w:fill="auto"/>
            <w:vAlign w:val="center"/>
          </w:tcPr>
          <w:p w14:paraId="010FA670" w14:textId="6514B218" w:rsidR="00DE128B" w:rsidRPr="006A77F7" w:rsidRDefault="00DE128B" w:rsidP="00DE128B">
            <w:pPr>
              <w:pStyle w:val="TAC"/>
            </w:pPr>
            <w:r w:rsidRPr="006A77F7">
              <w:t>IMD</w:t>
            </w:r>
          </w:p>
        </w:tc>
        <w:tc>
          <w:tcPr>
            <w:tcW w:w="1465" w:type="dxa"/>
            <w:vAlign w:val="center"/>
          </w:tcPr>
          <w:p w14:paraId="5070C73E"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119863FA" w14:textId="40791DF7" w:rsidR="00DE128B" w:rsidRPr="006A77F7" w:rsidRDefault="00DE128B" w:rsidP="00DE128B">
            <w:pPr>
              <w:pStyle w:val="TAC"/>
            </w:pPr>
            <w:r w:rsidRPr="006A77F7">
              <w:rPr>
                <w:lang w:eastAsia="zh-CN"/>
              </w:rPr>
              <w:t>RAN5#98</w:t>
            </w:r>
          </w:p>
        </w:tc>
      </w:tr>
      <w:tr w:rsidR="00DE128B" w:rsidRPr="006A77F7" w14:paraId="73BBC698" w14:textId="77777777" w:rsidTr="003A0531">
        <w:tc>
          <w:tcPr>
            <w:tcW w:w="1765" w:type="dxa"/>
            <w:tcBorders>
              <w:top w:val="nil"/>
            </w:tcBorders>
            <w:vAlign w:val="center"/>
          </w:tcPr>
          <w:p w14:paraId="46387FD4" w14:textId="77777777" w:rsidR="00DE128B" w:rsidRPr="006A77F7" w:rsidRDefault="00DE128B" w:rsidP="00DE128B">
            <w:pPr>
              <w:pStyle w:val="TAC"/>
            </w:pPr>
          </w:p>
        </w:tc>
        <w:tc>
          <w:tcPr>
            <w:tcW w:w="1772" w:type="dxa"/>
            <w:shd w:val="clear" w:color="auto" w:fill="auto"/>
            <w:vAlign w:val="center"/>
          </w:tcPr>
          <w:p w14:paraId="008CC621" w14:textId="017F6B12" w:rsidR="00DE128B" w:rsidRPr="006A77F7" w:rsidRDefault="00DE128B" w:rsidP="00DE128B">
            <w:pPr>
              <w:pStyle w:val="TAC"/>
            </w:pPr>
            <w:r w:rsidRPr="006A77F7">
              <w:t>Yes (</w:t>
            </w:r>
            <w:r w:rsidRPr="006A77F7">
              <w:rPr>
                <w:lang w:eastAsia="ja-JP"/>
              </w:rPr>
              <w:t>DC_66_n5)</w:t>
            </w:r>
          </w:p>
        </w:tc>
        <w:tc>
          <w:tcPr>
            <w:tcW w:w="1481" w:type="dxa"/>
            <w:vAlign w:val="center"/>
          </w:tcPr>
          <w:p w14:paraId="339998DC" w14:textId="103B38F4" w:rsidR="00DE128B" w:rsidRPr="006A77F7" w:rsidRDefault="00DE128B" w:rsidP="00DE128B">
            <w:pPr>
              <w:pStyle w:val="TAC"/>
            </w:pPr>
            <w:r w:rsidRPr="006A77F7">
              <w:rPr>
                <w:lang w:eastAsia="zh-CN"/>
              </w:rPr>
              <w:t>DC_66A_n5A</w:t>
            </w:r>
          </w:p>
        </w:tc>
        <w:tc>
          <w:tcPr>
            <w:tcW w:w="1539" w:type="dxa"/>
            <w:shd w:val="clear" w:color="auto" w:fill="auto"/>
            <w:vAlign w:val="center"/>
          </w:tcPr>
          <w:p w14:paraId="268A0498" w14:textId="4B04B0F2" w:rsidR="00DE128B" w:rsidRPr="006A77F7" w:rsidRDefault="00DE128B" w:rsidP="00DE128B">
            <w:pPr>
              <w:pStyle w:val="TAC"/>
            </w:pPr>
            <w:r w:rsidRPr="006A77F7">
              <w:t>No 3CC exception</w:t>
            </w:r>
          </w:p>
        </w:tc>
        <w:tc>
          <w:tcPr>
            <w:tcW w:w="1483" w:type="dxa"/>
            <w:shd w:val="clear" w:color="auto" w:fill="auto"/>
            <w:vAlign w:val="center"/>
          </w:tcPr>
          <w:p w14:paraId="17DF03F0" w14:textId="0E05241F" w:rsidR="00DE128B" w:rsidRPr="006A77F7" w:rsidRDefault="00DE128B" w:rsidP="00DE128B">
            <w:pPr>
              <w:pStyle w:val="TAC"/>
            </w:pPr>
            <w:r w:rsidRPr="006A77F7">
              <w:rPr>
                <w:rFonts w:eastAsia="SimSun"/>
              </w:rPr>
              <w:t>No test required</w:t>
            </w:r>
          </w:p>
        </w:tc>
        <w:tc>
          <w:tcPr>
            <w:tcW w:w="1465" w:type="dxa"/>
            <w:vAlign w:val="center"/>
          </w:tcPr>
          <w:p w14:paraId="61A6DFAC"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59DFA4A2" w14:textId="77777777" w:rsidR="00DE128B" w:rsidRPr="006A77F7" w:rsidRDefault="00DE128B" w:rsidP="00DE128B">
            <w:pPr>
              <w:pStyle w:val="TAC"/>
            </w:pPr>
          </w:p>
        </w:tc>
      </w:tr>
      <w:tr w:rsidR="00DE128B" w:rsidRPr="006A77F7" w14:paraId="15EE6212" w14:textId="77777777" w:rsidTr="003A0531">
        <w:tc>
          <w:tcPr>
            <w:tcW w:w="1765" w:type="dxa"/>
            <w:tcBorders>
              <w:top w:val="single" w:sz="4" w:space="0" w:color="auto"/>
              <w:bottom w:val="nil"/>
            </w:tcBorders>
            <w:vAlign w:val="center"/>
          </w:tcPr>
          <w:p w14:paraId="7BCF6F0C" w14:textId="77777777" w:rsidR="00DE128B" w:rsidRPr="006A77F7" w:rsidRDefault="00DE128B" w:rsidP="00DE128B">
            <w:pPr>
              <w:pStyle w:val="TAC"/>
            </w:pPr>
            <w:r w:rsidRPr="006A77F7">
              <w:rPr>
                <w:lang w:eastAsia="fi-FI"/>
              </w:rPr>
              <w:t>DC_2A_n5A-n77A</w:t>
            </w:r>
          </w:p>
        </w:tc>
        <w:tc>
          <w:tcPr>
            <w:tcW w:w="1772" w:type="dxa"/>
            <w:shd w:val="clear" w:color="auto" w:fill="auto"/>
            <w:vAlign w:val="center"/>
          </w:tcPr>
          <w:p w14:paraId="5FE42076" w14:textId="77777777" w:rsidR="00DE128B" w:rsidRPr="006A77F7" w:rsidRDefault="00DE128B" w:rsidP="00DE128B">
            <w:pPr>
              <w:pStyle w:val="TAC"/>
            </w:pPr>
            <w:r w:rsidRPr="006A77F7">
              <w:t>No</w:t>
            </w:r>
          </w:p>
        </w:tc>
        <w:tc>
          <w:tcPr>
            <w:tcW w:w="1481" w:type="dxa"/>
            <w:vAlign w:val="center"/>
          </w:tcPr>
          <w:p w14:paraId="4DBE2782" w14:textId="77777777" w:rsidR="00DE128B" w:rsidRPr="006A77F7" w:rsidRDefault="00DE128B" w:rsidP="00DE128B">
            <w:pPr>
              <w:pStyle w:val="TAC"/>
              <w:rPr>
                <w:lang w:eastAsia="zh-CN"/>
              </w:rPr>
            </w:pPr>
            <w:r w:rsidRPr="006A77F7">
              <w:rPr>
                <w:lang w:eastAsia="zh-CN"/>
              </w:rPr>
              <w:t>DC_2A_n5A</w:t>
            </w:r>
          </w:p>
        </w:tc>
        <w:tc>
          <w:tcPr>
            <w:tcW w:w="1539" w:type="dxa"/>
            <w:shd w:val="clear" w:color="auto" w:fill="auto"/>
            <w:vAlign w:val="center"/>
          </w:tcPr>
          <w:p w14:paraId="12FE7B7F" w14:textId="77777777" w:rsidR="00DE128B" w:rsidRPr="006A77F7" w:rsidRDefault="00DE128B" w:rsidP="00DE128B">
            <w:pPr>
              <w:pStyle w:val="TAC"/>
            </w:pPr>
            <w:r w:rsidRPr="006A77F7">
              <w:t>n77 (3 band IMD3)</w:t>
            </w:r>
          </w:p>
        </w:tc>
        <w:tc>
          <w:tcPr>
            <w:tcW w:w="1483" w:type="dxa"/>
            <w:shd w:val="clear" w:color="auto" w:fill="auto"/>
            <w:vAlign w:val="center"/>
          </w:tcPr>
          <w:p w14:paraId="47D485BD" w14:textId="66013F2C" w:rsidR="00DE128B" w:rsidRPr="006A77F7" w:rsidRDefault="00DE128B" w:rsidP="00DE128B">
            <w:pPr>
              <w:pStyle w:val="TAC"/>
              <w:rPr>
                <w:rFonts w:eastAsia="SimSun"/>
              </w:rPr>
            </w:pPr>
            <w:r w:rsidRPr="006A77F7">
              <w:rPr>
                <w:rFonts w:eastAsia="SimSun"/>
              </w:rPr>
              <w:t>NE, IMD</w:t>
            </w:r>
          </w:p>
        </w:tc>
        <w:tc>
          <w:tcPr>
            <w:tcW w:w="1465" w:type="dxa"/>
            <w:vAlign w:val="center"/>
          </w:tcPr>
          <w:p w14:paraId="3F1B6BE4" w14:textId="77777777" w:rsidR="00DE128B" w:rsidRPr="006A77F7" w:rsidRDefault="00DE128B" w:rsidP="00DE128B">
            <w:pPr>
              <w:pStyle w:val="TAC"/>
              <w:rPr>
                <w:lang w:eastAsia="zh-CN"/>
              </w:rPr>
            </w:pPr>
          </w:p>
        </w:tc>
        <w:tc>
          <w:tcPr>
            <w:tcW w:w="1271" w:type="dxa"/>
            <w:tcBorders>
              <w:top w:val="single" w:sz="4" w:space="0" w:color="auto"/>
              <w:bottom w:val="nil"/>
            </w:tcBorders>
            <w:shd w:val="clear" w:color="auto" w:fill="auto"/>
            <w:vAlign w:val="center"/>
          </w:tcPr>
          <w:p w14:paraId="1A06E791" w14:textId="77777777" w:rsidR="00DE128B" w:rsidRPr="006A77F7" w:rsidRDefault="00DE128B" w:rsidP="00DE128B">
            <w:pPr>
              <w:pStyle w:val="TAC"/>
            </w:pPr>
            <w:r w:rsidRPr="006A77F7">
              <w:rPr>
                <w:lang w:eastAsia="zh-CN"/>
              </w:rPr>
              <w:t>RAN5#101</w:t>
            </w:r>
          </w:p>
        </w:tc>
      </w:tr>
      <w:tr w:rsidR="00DE128B" w:rsidRPr="006A77F7" w14:paraId="5EE78FE4" w14:textId="77777777" w:rsidTr="003A0531">
        <w:tc>
          <w:tcPr>
            <w:tcW w:w="1765" w:type="dxa"/>
            <w:tcBorders>
              <w:top w:val="nil"/>
              <w:bottom w:val="single" w:sz="4" w:space="0" w:color="auto"/>
            </w:tcBorders>
            <w:vAlign w:val="center"/>
          </w:tcPr>
          <w:p w14:paraId="75350F72" w14:textId="77777777" w:rsidR="00DE128B" w:rsidRPr="006A77F7" w:rsidRDefault="00DE128B" w:rsidP="00DE128B">
            <w:pPr>
              <w:pStyle w:val="TAC"/>
            </w:pPr>
          </w:p>
        </w:tc>
        <w:tc>
          <w:tcPr>
            <w:tcW w:w="1772" w:type="dxa"/>
            <w:shd w:val="clear" w:color="auto" w:fill="auto"/>
            <w:vAlign w:val="center"/>
          </w:tcPr>
          <w:p w14:paraId="0F9E907D" w14:textId="77777777" w:rsidR="00DE128B" w:rsidRPr="006A77F7" w:rsidRDefault="00DE128B" w:rsidP="00DE128B">
            <w:pPr>
              <w:pStyle w:val="TAC"/>
            </w:pPr>
            <w:r w:rsidRPr="006A77F7">
              <w:t>No</w:t>
            </w:r>
          </w:p>
        </w:tc>
        <w:tc>
          <w:tcPr>
            <w:tcW w:w="1481" w:type="dxa"/>
            <w:vAlign w:val="center"/>
          </w:tcPr>
          <w:p w14:paraId="5119B97E" w14:textId="77777777" w:rsidR="00DE128B" w:rsidRPr="006A77F7" w:rsidRDefault="00DE128B" w:rsidP="00DE128B">
            <w:pPr>
              <w:pStyle w:val="TAC"/>
              <w:rPr>
                <w:lang w:eastAsia="zh-CN"/>
              </w:rPr>
            </w:pPr>
            <w:r w:rsidRPr="006A77F7">
              <w:rPr>
                <w:lang w:eastAsia="zh-CN"/>
              </w:rPr>
              <w:t>DC_2A_n77A</w:t>
            </w:r>
          </w:p>
        </w:tc>
        <w:tc>
          <w:tcPr>
            <w:tcW w:w="1539" w:type="dxa"/>
            <w:shd w:val="clear" w:color="auto" w:fill="auto"/>
            <w:vAlign w:val="center"/>
          </w:tcPr>
          <w:p w14:paraId="62EDE572" w14:textId="77777777" w:rsidR="00DE128B" w:rsidRPr="006A77F7" w:rsidRDefault="00DE128B" w:rsidP="00DE128B">
            <w:pPr>
              <w:pStyle w:val="TAC"/>
            </w:pPr>
            <w:r w:rsidRPr="006A77F7">
              <w:t>No 3CC exception</w:t>
            </w:r>
          </w:p>
        </w:tc>
        <w:tc>
          <w:tcPr>
            <w:tcW w:w="1483" w:type="dxa"/>
            <w:shd w:val="clear" w:color="auto" w:fill="auto"/>
            <w:vAlign w:val="center"/>
          </w:tcPr>
          <w:p w14:paraId="5B883BFA" w14:textId="77777777" w:rsidR="00DE128B" w:rsidRPr="006A77F7" w:rsidRDefault="00DE128B" w:rsidP="00DE128B">
            <w:pPr>
              <w:pStyle w:val="TAC"/>
              <w:rPr>
                <w:rFonts w:eastAsia="SimSun"/>
              </w:rPr>
            </w:pPr>
            <w:r w:rsidRPr="006A77F7">
              <w:rPr>
                <w:rFonts w:eastAsia="SimSun"/>
              </w:rPr>
              <w:t>NE</w:t>
            </w:r>
          </w:p>
        </w:tc>
        <w:tc>
          <w:tcPr>
            <w:tcW w:w="1465" w:type="dxa"/>
            <w:vAlign w:val="center"/>
          </w:tcPr>
          <w:p w14:paraId="1471BF70"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6AC9E874" w14:textId="77777777" w:rsidR="00DE128B" w:rsidRPr="006A77F7" w:rsidRDefault="00DE128B" w:rsidP="00DE128B">
            <w:pPr>
              <w:pStyle w:val="TAC"/>
            </w:pPr>
          </w:p>
        </w:tc>
      </w:tr>
      <w:tr w:rsidR="00DE128B" w:rsidRPr="006A77F7" w14:paraId="732890AE" w14:textId="77777777" w:rsidTr="003A0531">
        <w:tc>
          <w:tcPr>
            <w:tcW w:w="1765" w:type="dxa"/>
            <w:tcBorders>
              <w:top w:val="single" w:sz="4" w:space="0" w:color="auto"/>
              <w:bottom w:val="nil"/>
            </w:tcBorders>
            <w:vAlign w:val="center"/>
          </w:tcPr>
          <w:p w14:paraId="74881171" w14:textId="77777777" w:rsidR="00DE128B" w:rsidRPr="006A77F7" w:rsidRDefault="00DE128B" w:rsidP="00DE128B">
            <w:pPr>
              <w:pStyle w:val="TAC"/>
              <w:rPr>
                <w:lang w:eastAsia="fi-FI"/>
              </w:rPr>
            </w:pPr>
            <w:r w:rsidRPr="006A77F7">
              <w:rPr>
                <w:lang w:eastAsia="fi-FI"/>
              </w:rPr>
              <w:t>DC_2A-13A_n77A</w:t>
            </w:r>
          </w:p>
        </w:tc>
        <w:tc>
          <w:tcPr>
            <w:tcW w:w="1772" w:type="dxa"/>
            <w:shd w:val="clear" w:color="auto" w:fill="auto"/>
            <w:vAlign w:val="center"/>
          </w:tcPr>
          <w:p w14:paraId="2312004F" w14:textId="77777777" w:rsidR="00DE128B" w:rsidRPr="006A77F7" w:rsidRDefault="00DE128B" w:rsidP="00DE128B">
            <w:pPr>
              <w:pStyle w:val="TAC"/>
            </w:pPr>
            <w:r w:rsidRPr="006A77F7">
              <w:t>No</w:t>
            </w:r>
          </w:p>
        </w:tc>
        <w:tc>
          <w:tcPr>
            <w:tcW w:w="1481" w:type="dxa"/>
          </w:tcPr>
          <w:p w14:paraId="04A28BAD" w14:textId="77777777" w:rsidR="00DE128B" w:rsidRPr="006A77F7" w:rsidRDefault="00DE128B" w:rsidP="00DE128B">
            <w:pPr>
              <w:pStyle w:val="TAC"/>
              <w:rPr>
                <w:lang w:eastAsia="fi-FI"/>
              </w:rPr>
            </w:pPr>
            <w:r w:rsidRPr="006A77F7">
              <w:t>DC_2A_n77A</w:t>
            </w:r>
          </w:p>
        </w:tc>
        <w:tc>
          <w:tcPr>
            <w:tcW w:w="1539" w:type="dxa"/>
            <w:shd w:val="clear" w:color="auto" w:fill="auto"/>
            <w:vAlign w:val="center"/>
          </w:tcPr>
          <w:p w14:paraId="6AD52F6E" w14:textId="77777777" w:rsidR="00DE128B" w:rsidRPr="006A77F7" w:rsidRDefault="00DE128B" w:rsidP="00DE128B">
            <w:pPr>
              <w:pStyle w:val="TAC"/>
            </w:pPr>
            <w:r w:rsidRPr="006A77F7">
              <w:t>No 3CC exception</w:t>
            </w:r>
          </w:p>
        </w:tc>
        <w:tc>
          <w:tcPr>
            <w:tcW w:w="1483" w:type="dxa"/>
            <w:shd w:val="clear" w:color="auto" w:fill="auto"/>
            <w:vAlign w:val="center"/>
          </w:tcPr>
          <w:p w14:paraId="0F898906" w14:textId="77777777" w:rsidR="00DE128B" w:rsidRPr="006A77F7" w:rsidRDefault="00DE128B" w:rsidP="00DE128B">
            <w:pPr>
              <w:pStyle w:val="TAC"/>
              <w:rPr>
                <w:rFonts w:eastAsia="SimSun"/>
              </w:rPr>
            </w:pPr>
            <w:r w:rsidRPr="006A77F7">
              <w:rPr>
                <w:rFonts w:eastAsia="SimSun"/>
              </w:rPr>
              <w:t>NE</w:t>
            </w:r>
          </w:p>
        </w:tc>
        <w:tc>
          <w:tcPr>
            <w:tcW w:w="1465" w:type="dxa"/>
            <w:vAlign w:val="center"/>
          </w:tcPr>
          <w:p w14:paraId="2A5A5A9C" w14:textId="77777777" w:rsidR="00DE128B" w:rsidRPr="006A77F7" w:rsidRDefault="00DE128B" w:rsidP="00DE128B">
            <w:pPr>
              <w:pStyle w:val="TAC"/>
              <w:rPr>
                <w:lang w:eastAsia="zh-CN"/>
              </w:rPr>
            </w:pPr>
          </w:p>
        </w:tc>
        <w:tc>
          <w:tcPr>
            <w:tcW w:w="1271" w:type="dxa"/>
            <w:tcBorders>
              <w:top w:val="single" w:sz="4" w:space="0" w:color="auto"/>
              <w:bottom w:val="nil"/>
            </w:tcBorders>
            <w:shd w:val="clear" w:color="auto" w:fill="auto"/>
            <w:vAlign w:val="center"/>
          </w:tcPr>
          <w:p w14:paraId="6752EBAF" w14:textId="589B5518" w:rsidR="00DE128B" w:rsidRPr="006A77F7" w:rsidRDefault="00DE128B" w:rsidP="00DE128B">
            <w:pPr>
              <w:pStyle w:val="TAC"/>
            </w:pPr>
            <w:r w:rsidRPr="006A77F7">
              <w:rPr>
                <w:lang w:eastAsia="zh-CN"/>
              </w:rPr>
              <w:t>RAN5#103</w:t>
            </w:r>
          </w:p>
        </w:tc>
      </w:tr>
      <w:tr w:rsidR="00DE128B" w:rsidRPr="006A77F7" w14:paraId="490892B4" w14:textId="77777777" w:rsidTr="003A0531">
        <w:tc>
          <w:tcPr>
            <w:tcW w:w="1765" w:type="dxa"/>
            <w:tcBorders>
              <w:top w:val="nil"/>
            </w:tcBorders>
            <w:vAlign w:val="center"/>
          </w:tcPr>
          <w:p w14:paraId="764369EE" w14:textId="77777777" w:rsidR="00DE128B" w:rsidRPr="006A77F7" w:rsidRDefault="00DE128B" w:rsidP="00DE128B">
            <w:pPr>
              <w:pStyle w:val="TAC"/>
              <w:rPr>
                <w:lang w:eastAsia="fi-FI"/>
              </w:rPr>
            </w:pPr>
          </w:p>
        </w:tc>
        <w:tc>
          <w:tcPr>
            <w:tcW w:w="1772" w:type="dxa"/>
            <w:shd w:val="clear" w:color="auto" w:fill="auto"/>
            <w:vAlign w:val="center"/>
          </w:tcPr>
          <w:p w14:paraId="1343C015" w14:textId="77777777" w:rsidR="00DE128B" w:rsidRPr="006A77F7" w:rsidRDefault="00DE128B" w:rsidP="00DE128B">
            <w:pPr>
              <w:pStyle w:val="TAC"/>
            </w:pPr>
            <w:r w:rsidRPr="006A77F7">
              <w:t>No</w:t>
            </w:r>
          </w:p>
        </w:tc>
        <w:tc>
          <w:tcPr>
            <w:tcW w:w="1481" w:type="dxa"/>
          </w:tcPr>
          <w:p w14:paraId="292C9968" w14:textId="77777777" w:rsidR="00DE128B" w:rsidRPr="006A77F7" w:rsidRDefault="00DE128B" w:rsidP="00DE128B">
            <w:pPr>
              <w:pStyle w:val="TAC"/>
              <w:rPr>
                <w:lang w:eastAsia="fi-FI"/>
              </w:rPr>
            </w:pPr>
            <w:r w:rsidRPr="006A77F7">
              <w:t>DC_13A_n77A</w:t>
            </w:r>
          </w:p>
        </w:tc>
        <w:tc>
          <w:tcPr>
            <w:tcW w:w="1539" w:type="dxa"/>
            <w:shd w:val="clear" w:color="auto" w:fill="auto"/>
            <w:vAlign w:val="center"/>
          </w:tcPr>
          <w:p w14:paraId="2F05F1F7" w14:textId="41FF3999" w:rsidR="00DE128B" w:rsidRPr="006A77F7" w:rsidRDefault="00DE128B" w:rsidP="00DE128B">
            <w:pPr>
              <w:pStyle w:val="TAC"/>
            </w:pPr>
            <w:r w:rsidRPr="006A77F7">
              <w:t>2 (3 band IMD3</w:t>
            </w:r>
            <w:r w:rsidRPr="00EB7954">
              <w:t>, PC2&amp;PC3</w:t>
            </w:r>
            <w:r w:rsidRPr="006A77F7">
              <w:t>)</w:t>
            </w:r>
          </w:p>
        </w:tc>
        <w:tc>
          <w:tcPr>
            <w:tcW w:w="1483" w:type="dxa"/>
            <w:shd w:val="clear" w:color="auto" w:fill="auto"/>
            <w:vAlign w:val="center"/>
          </w:tcPr>
          <w:p w14:paraId="122059A4" w14:textId="58E16FDF" w:rsidR="00DE128B" w:rsidRPr="006A77F7" w:rsidRDefault="00DE128B" w:rsidP="00DE128B">
            <w:pPr>
              <w:pStyle w:val="TAC"/>
              <w:rPr>
                <w:rFonts w:eastAsia="SimSun"/>
              </w:rPr>
            </w:pPr>
            <w:r w:rsidRPr="006A77F7">
              <w:rPr>
                <w:rFonts w:eastAsia="SimSun"/>
              </w:rPr>
              <w:t>NE, IMD</w:t>
            </w:r>
          </w:p>
        </w:tc>
        <w:tc>
          <w:tcPr>
            <w:tcW w:w="1465" w:type="dxa"/>
            <w:vAlign w:val="center"/>
          </w:tcPr>
          <w:p w14:paraId="7E1B91EF" w14:textId="5B8DA5A3" w:rsidR="00DE128B" w:rsidRPr="006A77F7" w:rsidRDefault="00DE128B" w:rsidP="00DE128B">
            <w:pPr>
              <w:pStyle w:val="TAC"/>
              <w:rPr>
                <w:lang w:eastAsia="zh-CN"/>
              </w:rPr>
            </w:pPr>
          </w:p>
        </w:tc>
        <w:tc>
          <w:tcPr>
            <w:tcW w:w="1271" w:type="dxa"/>
            <w:tcBorders>
              <w:top w:val="nil"/>
            </w:tcBorders>
            <w:shd w:val="clear" w:color="auto" w:fill="auto"/>
            <w:vAlign w:val="center"/>
          </w:tcPr>
          <w:p w14:paraId="02BA8839" w14:textId="77777777" w:rsidR="00DE128B" w:rsidRPr="006A77F7" w:rsidRDefault="00DE128B" w:rsidP="00DE128B">
            <w:pPr>
              <w:pStyle w:val="TAC"/>
            </w:pPr>
          </w:p>
        </w:tc>
      </w:tr>
      <w:tr w:rsidR="00DE128B" w:rsidRPr="006A77F7" w14:paraId="7D46D63A" w14:textId="77777777" w:rsidTr="003A0531">
        <w:tc>
          <w:tcPr>
            <w:tcW w:w="1765" w:type="dxa"/>
            <w:tcBorders>
              <w:bottom w:val="nil"/>
            </w:tcBorders>
            <w:vAlign w:val="center"/>
          </w:tcPr>
          <w:p w14:paraId="1DAEDC31" w14:textId="57EE4FEC" w:rsidR="00DE128B" w:rsidRPr="006A77F7" w:rsidRDefault="00DE128B" w:rsidP="00DE128B">
            <w:pPr>
              <w:pStyle w:val="TAC"/>
            </w:pPr>
            <w:r w:rsidRPr="006A77F7">
              <w:rPr>
                <w:lang w:eastAsia="zh-CN"/>
              </w:rPr>
              <w:t>DC_2A-66A_n41A</w:t>
            </w:r>
          </w:p>
        </w:tc>
        <w:tc>
          <w:tcPr>
            <w:tcW w:w="1772" w:type="dxa"/>
            <w:shd w:val="clear" w:color="auto" w:fill="auto"/>
            <w:vAlign w:val="center"/>
          </w:tcPr>
          <w:p w14:paraId="58420A9B" w14:textId="6C7CEFAB" w:rsidR="00DE128B" w:rsidRPr="006A77F7" w:rsidRDefault="00DE128B" w:rsidP="00DE128B">
            <w:pPr>
              <w:pStyle w:val="TAC"/>
            </w:pPr>
            <w:r w:rsidRPr="006A77F7">
              <w:rPr>
                <w:lang w:eastAsia="zh-CN"/>
              </w:rPr>
              <w:t>No</w:t>
            </w:r>
          </w:p>
        </w:tc>
        <w:tc>
          <w:tcPr>
            <w:tcW w:w="1481" w:type="dxa"/>
            <w:vAlign w:val="center"/>
          </w:tcPr>
          <w:p w14:paraId="789DCF18" w14:textId="10035249" w:rsidR="00DE128B" w:rsidRPr="006A77F7" w:rsidRDefault="00DE128B" w:rsidP="00DE128B">
            <w:pPr>
              <w:pStyle w:val="TAC"/>
            </w:pPr>
            <w:r w:rsidRPr="006A77F7">
              <w:rPr>
                <w:lang w:eastAsia="zh-CN"/>
              </w:rPr>
              <w:t>DC_2A_n41A</w:t>
            </w:r>
          </w:p>
        </w:tc>
        <w:tc>
          <w:tcPr>
            <w:tcW w:w="1539" w:type="dxa"/>
            <w:shd w:val="clear" w:color="auto" w:fill="auto"/>
            <w:vAlign w:val="center"/>
          </w:tcPr>
          <w:p w14:paraId="591ED669" w14:textId="6A786201" w:rsidR="00DE128B" w:rsidRPr="006A77F7" w:rsidRDefault="00DE128B" w:rsidP="00DE128B">
            <w:pPr>
              <w:pStyle w:val="TAC"/>
            </w:pPr>
            <w:r w:rsidRPr="006A77F7">
              <w:rPr>
                <w:lang w:eastAsia="zh-CN"/>
              </w:rPr>
              <w:t>2 (3 band IMD4)</w:t>
            </w:r>
          </w:p>
        </w:tc>
        <w:tc>
          <w:tcPr>
            <w:tcW w:w="1483" w:type="dxa"/>
            <w:shd w:val="clear" w:color="auto" w:fill="auto"/>
            <w:vAlign w:val="center"/>
          </w:tcPr>
          <w:p w14:paraId="0F145C61" w14:textId="64184012" w:rsidR="00DE128B" w:rsidRPr="006A77F7" w:rsidRDefault="00DE128B" w:rsidP="00DE128B">
            <w:pPr>
              <w:pStyle w:val="TAC"/>
            </w:pPr>
            <w:r w:rsidRPr="006A77F7">
              <w:rPr>
                <w:lang w:eastAsia="zh-CN"/>
              </w:rPr>
              <w:t>IMD</w:t>
            </w:r>
          </w:p>
        </w:tc>
        <w:tc>
          <w:tcPr>
            <w:tcW w:w="1465" w:type="dxa"/>
            <w:vAlign w:val="center"/>
          </w:tcPr>
          <w:p w14:paraId="1B28ADBD"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029DDD7E" w14:textId="4BFA1E71" w:rsidR="00DE128B" w:rsidRPr="006A77F7" w:rsidRDefault="00DE128B" w:rsidP="00DE128B">
            <w:pPr>
              <w:pStyle w:val="TAC"/>
            </w:pPr>
            <w:r w:rsidRPr="006A77F7">
              <w:rPr>
                <w:lang w:eastAsia="zh-CN"/>
              </w:rPr>
              <w:t>RAN5#96-e</w:t>
            </w:r>
          </w:p>
        </w:tc>
      </w:tr>
      <w:tr w:rsidR="00DE128B" w:rsidRPr="006A77F7" w14:paraId="068A4975" w14:textId="77777777" w:rsidTr="003A0531">
        <w:tc>
          <w:tcPr>
            <w:tcW w:w="1765" w:type="dxa"/>
            <w:tcBorders>
              <w:top w:val="nil"/>
            </w:tcBorders>
            <w:vAlign w:val="center"/>
          </w:tcPr>
          <w:p w14:paraId="332494B8" w14:textId="77777777" w:rsidR="00DE128B" w:rsidRPr="006A77F7" w:rsidRDefault="00DE128B" w:rsidP="00DE128B">
            <w:pPr>
              <w:pStyle w:val="TAC"/>
            </w:pPr>
          </w:p>
        </w:tc>
        <w:tc>
          <w:tcPr>
            <w:tcW w:w="1772" w:type="dxa"/>
            <w:shd w:val="clear" w:color="auto" w:fill="auto"/>
            <w:vAlign w:val="center"/>
          </w:tcPr>
          <w:p w14:paraId="1D6A1975" w14:textId="77D6FE94" w:rsidR="00DE128B" w:rsidRPr="006A77F7" w:rsidRDefault="00DE128B" w:rsidP="00DE128B">
            <w:pPr>
              <w:pStyle w:val="TAC"/>
            </w:pPr>
            <w:r w:rsidRPr="006A77F7">
              <w:rPr>
                <w:lang w:eastAsia="zh-CN"/>
              </w:rPr>
              <w:t>No</w:t>
            </w:r>
          </w:p>
        </w:tc>
        <w:tc>
          <w:tcPr>
            <w:tcW w:w="1481" w:type="dxa"/>
            <w:vAlign w:val="center"/>
          </w:tcPr>
          <w:p w14:paraId="0A5F6357" w14:textId="0DF17924" w:rsidR="00DE128B" w:rsidRPr="006A77F7" w:rsidRDefault="00DE128B" w:rsidP="00DE128B">
            <w:pPr>
              <w:pStyle w:val="TAC"/>
            </w:pPr>
            <w:r w:rsidRPr="006A77F7">
              <w:rPr>
                <w:lang w:eastAsia="zh-CN"/>
              </w:rPr>
              <w:t>DC_66A_n41A</w:t>
            </w:r>
          </w:p>
        </w:tc>
        <w:tc>
          <w:tcPr>
            <w:tcW w:w="1539" w:type="dxa"/>
            <w:shd w:val="clear" w:color="auto" w:fill="auto"/>
            <w:vAlign w:val="center"/>
          </w:tcPr>
          <w:p w14:paraId="0872BF2D" w14:textId="03C119D9" w:rsidR="00DE128B" w:rsidRPr="006A77F7" w:rsidRDefault="00DE128B" w:rsidP="00DE128B">
            <w:pPr>
              <w:pStyle w:val="TAC"/>
            </w:pPr>
            <w:r w:rsidRPr="006A77F7">
              <w:t>No 3CC exception</w:t>
            </w:r>
          </w:p>
        </w:tc>
        <w:tc>
          <w:tcPr>
            <w:tcW w:w="1483" w:type="dxa"/>
            <w:shd w:val="clear" w:color="auto" w:fill="auto"/>
            <w:vAlign w:val="center"/>
          </w:tcPr>
          <w:p w14:paraId="351CC829" w14:textId="77777777" w:rsidR="00DE128B" w:rsidRPr="006A77F7" w:rsidRDefault="00DE128B" w:rsidP="00DE128B">
            <w:pPr>
              <w:pStyle w:val="TAC"/>
            </w:pPr>
          </w:p>
        </w:tc>
        <w:tc>
          <w:tcPr>
            <w:tcW w:w="1465" w:type="dxa"/>
            <w:vAlign w:val="center"/>
          </w:tcPr>
          <w:p w14:paraId="2C37AA2F"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6E888604" w14:textId="77777777" w:rsidR="00DE128B" w:rsidRPr="006A77F7" w:rsidRDefault="00DE128B" w:rsidP="00DE128B">
            <w:pPr>
              <w:pStyle w:val="TAC"/>
            </w:pPr>
          </w:p>
        </w:tc>
      </w:tr>
      <w:tr w:rsidR="00DE128B" w:rsidRPr="006A77F7" w14:paraId="7B4F71E5" w14:textId="77777777" w:rsidTr="003A0531">
        <w:tc>
          <w:tcPr>
            <w:tcW w:w="1765" w:type="dxa"/>
            <w:tcBorders>
              <w:top w:val="single" w:sz="4" w:space="0" w:color="auto"/>
              <w:bottom w:val="nil"/>
            </w:tcBorders>
            <w:vAlign w:val="center"/>
          </w:tcPr>
          <w:p w14:paraId="39C06134" w14:textId="77777777" w:rsidR="00DE128B" w:rsidRPr="006A77F7" w:rsidRDefault="00DE128B" w:rsidP="00DE128B">
            <w:pPr>
              <w:pStyle w:val="TAC"/>
            </w:pPr>
            <w:r w:rsidRPr="006A77F7">
              <w:t>DC_2A-66A_n77A</w:t>
            </w:r>
          </w:p>
        </w:tc>
        <w:tc>
          <w:tcPr>
            <w:tcW w:w="1772" w:type="dxa"/>
            <w:shd w:val="clear" w:color="auto" w:fill="auto"/>
            <w:vAlign w:val="center"/>
          </w:tcPr>
          <w:p w14:paraId="245DD931" w14:textId="77777777" w:rsidR="00DE128B" w:rsidRPr="006A77F7" w:rsidRDefault="00DE128B" w:rsidP="00DE128B">
            <w:pPr>
              <w:pStyle w:val="TAC"/>
              <w:rPr>
                <w:lang w:eastAsia="zh-CN"/>
              </w:rPr>
            </w:pPr>
            <w:r w:rsidRPr="006A77F7">
              <w:rPr>
                <w:lang w:eastAsia="zh-CN"/>
              </w:rPr>
              <w:t>No</w:t>
            </w:r>
          </w:p>
        </w:tc>
        <w:tc>
          <w:tcPr>
            <w:tcW w:w="1481" w:type="dxa"/>
          </w:tcPr>
          <w:p w14:paraId="3F61E359" w14:textId="77777777" w:rsidR="00DE128B" w:rsidRPr="006A77F7" w:rsidRDefault="00DE128B" w:rsidP="00DE128B">
            <w:pPr>
              <w:pStyle w:val="TAC"/>
              <w:rPr>
                <w:lang w:eastAsia="zh-CN"/>
              </w:rPr>
            </w:pPr>
            <w:r w:rsidRPr="006A77F7">
              <w:t>DC_2A_n77A</w:t>
            </w:r>
          </w:p>
        </w:tc>
        <w:tc>
          <w:tcPr>
            <w:tcW w:w="1539" w:type="dxa"/>
            <w:shd w:val="clear" w:color="auto" w:fill="auto"/>
            <w:vAlign w:val="center"/>
          </w:tcPr>
          <w:p w14:paraId="776E852B" w14:textId="2119D733" w:rsidR="00DE128B" w:rsidRDefault="00DE128B" w:rsidP="00DE128B">
            <w:pPr>
              <w:pStyle w:val="TAC"/>
            </w:pPr>
            <w:r w:rsidRPr="006A77F7">
              <w:t>66 (3 band IMD2,</w:t>
            </w:r>
            <w:r>
              <w:t xml:space="preserve"> PC2&amp;PC3), </w:t>
            </w:r>
          </w:p>
          <w:p w14:paraId="46D38C5C" w14:textId="77777777" w:rsidR="00DE128B" w:rsidRDefault="00DE128B" w:rsidP="00DE128B">
            <w:pPr>
              <w:pStyle w:val="TAC"/>
            </w:pPr>
            <w:r>
              <w:t>66 (3 band</w:t>
            </w:r>
            <w:r w:rsidRPr="006A77F7">
              <w:t xml:space="preserve"> IMD4, </w:t>
            </w:r>
            <w:r>
              <w:t xml:space="preserve">PC2&amp;PC3), </w:t>
            </w:r>
          </w:p>
          <w:p w14:paraId="295BB02A" w14:textId="3CBC7885" w:rsidR="00DE128B" w:rsidRPr="006A77F7" w:rsidRDefault="00DE128B" w:rsidP="00DE128B">
            <w:pPr>
              <w:pStyle w:val="TAC"/>
            </w:pPr>
            <w:r>
              <w:t xml:space="preserve">66 (3 band </w:t>
            </w:r>
            <w:r w:rsidRPr="006A77F7">
              <w:t>IMD5)</w:t>
            </w:r>
          </w:p>
        </w:tc>
        <w:tc>
          <w:tcPr>
            <w:tcW w:w="1483" w:type="dxa"/>
            <w:shd w:val="clear" w:color="auto" w:fill="auto"/>
            <w:vAlign w:val="center"/>
          </w:tcPr>
          <w:p w14:paraId="3D820523" w14:textId="3B36F8E7" w:rsidR="00DE128B" w:rsidRPr="006A77F7" w:rsidRDefault="00DE128B" w:rsidP="00DE128B">
            <w:pPr>
              <w:pStyle w:val="TAC"/>
            </w:pPr>
            <w:r w:rsidRPr="006A77F7">
              <w:t>NE, IMD</w:t>
            </w:r>
          </w:p>
        </w:tc>
        <w:tc>
          <w:tcPr>
            <w:tcW w:w="1465" w:type="dxa"/>
            <w:vAlign w:val="center"/>
          </w:tcPr>
          <w:p w14:paraId="400BED4D" w14:textId="77777777" w:rsidR="00DE128B" w:rsidRPr="006A77F7" w:rsidRDefault="00DE128B" w:rsidP="00DE128B">
            <w:pPr>
              <w:pStyle w:val="TAC"/>
              <w:rPr>
                <w:lang w:eastAsia="zh-CN"/>
              </w:rPr>
            </w:pPr>
          </w:p>
        </w:tc>
        <w:tc>
          <w:tcPr>
            <w:tcW w:w="1271" w:type="dxa"/>
            <w:tcBorders>
              <w:top w:val="single" w:sz="4" w:space="0" w:color="auto"/>
              <w:bottom w:val="nil"/>
            </w:tcBorders>
            <w:shd w:val="clear" w:color="auto" w:fill="auto"/>
            <w:vAlign w:val="center"/>
          </w:tcPr>
          <w:p w14:paraId="249B77CB" w14:textId="5A1C5FFF" w:rsidR="00DE128B" w:rsidRPr="006A77F7" w:rsidRDefault="00DE128B" w:rsidP="00DE128B">
            <w:pPr>
              <w:pStyle w:val="TAC"/>
            </w:pPr>
            <w:r w:rsidRPr="006A77F7">
              <w:rPr>
                <w:lang w:eastAsia="zh-CN"/>
              </w:rPr>
              <w:t>RAN5#103</w:t>
            </w:r>
          </w:p>
        </w:tc>
      </w:tr>
      <w:tr w:rsidR="00DE128B" w:rsidRPr="006A77F7" w14:paraId="3EE389CF" w14:textId="77777777" w:rsidTr="003A0531">
        <w:tc>
          <w:tcPr>
            <w:tcW w:w="1765" w:type="dxa"/>
            <w:tcBorders>
              <w:top w:val="nil"/>
            </w:tcBorders>
            <w:vAlign w:val="center"/>
          </w:tcPr>
          <w:p w14:paraId="31D16583" w14:textId="77777777" w:rsidR="00DE128B" w:rsidRPr="006A77F7" w:rsidRDefault="00DE128B" w:rsidP="00DE128B">
            <w:pPr>
              <w:pStyle w:val="TAC"/>
            </w:pPr>
          </w:p>
        </w:tc>
        <w:tc>
          <w:tcPr>
            <w:tcW w:w="1772" w:type="dxa"/>
            <w:shd w:val="clear" w:color="auto" w:fill="auto"/>
            <w:vAlign w:val="center"/>
          </w:tcPr>
          <w:p w14:paraId="49302E3A" w14:textId="77777777" w:rsidR="00DE128B" w:rsidRPr="006A77F7" w:rsidRDefault="00DE128B" w:rsidP="00DE128B">
            <w:pPr>
              <w:pStyle w:val="TAC"/>
              <w:rPr>
                <w:lang w:eastAsia="zh-CN"/>
              </w:rPr>
            </w:pPr>
            <w:r w:rsidRPr="006A77F7">
              <w:rPr>
                <w:lang w:eastAsia="zh-CN"/>
              </w:rPr>
              <w:t>No</w:t>
            </w:r>
          </w:p>
        </w:tc>
        <w:tc>
          <w:tcPr>
            <w:tcW w:w="1481" w:type="dxa"/>
          </w:tcPr>
          <w:p w14:paraId="586A4687" w14:textId="77777777" w:rsidR="00DE128B" w:rsidRPr="006A77F7" w:rsidRDefault="00DE128B" w:rsidP="00DE128B">
            <w:pPr>
              <w:pStyle w:val="TAC"/>
              <w:rPr>
                <w:lang w:eastAsia="zh-CN"/>
              </w:rPr>
            </w:pPr>
            <w:r w:rsidRPr="006A77F7">
              <w:t>DC_66A_n77A</w:t>
            </w:r>
          </w:p>
        </w:tc>
        <w:tc>
          <w:tcPr>
            <w:tcW w:w="1539" w:type="dxa"/>
            <w:shd w:val="clear" w:color="auto" w:fill="auto"/>
            <w:vAlign w:val="center"/>
          </w:tcPr>
          <w:p w14:paraId="0020929F" w14:textId="3A4E791C" w:rsidR="00DE128B" w:rsidRPr="006A77F7" w:rsidRDefault="00DE128B" w:rsidP="00DE128B">
            <w:pPr>
              <w:pStyle w:val="TAC"/>
            </w:pPr>
            <w:r w:rsidRPr="006A77F7">
              <w:t>2(3 band IMD2</w:t>
            </w:r>
            <w:r w:rsidRPr="00EB7954">
              <w:t>, PC2&amp;PC3</w:t>
            </w:r>
            <w:r w:rsidRPr="006A77F7">
              <w:t>)</w:t>
            </w:r>
          </w:p>
        </w:tc>
        <w:tc>
          <w:tcPr>
            <w:tcW w:w="1483" w:type="dxa"/>
            <w:shd w:val="clear" w:color="auto" w:fill="auto"/>
            <w:vAlign w:val="center"/>
          </w:tcPr>
          <w:p w14:paraId="7CA58E9D" w14:textId="1F59196C" w:rsidR="00DE128B" w:rsidRPr="006A77F7" w:rsidRDefault="00DE128B" w:rsidP="00DE128B">
            <w:pPr>
              <w:pStyle w:val="TAC"/>
            </w:pPr>
            <w:r w:rsidRPr="006A77F7">
              <w:t>NE, IMD</w:t>
            </w:r>
          </w:p>
        </w:tc>
        <w:tc>
          <w:tcPr>
            <w:tcW w:w="1465" w:type="dxa"/>
            <w:vAlign w:val="center"/>
          </w:tcPr>
          <w:p w14:paraId="765D075B"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69F0330E" w14:textId="77777777" w:rsidR="00DE128B" w:rsidRPr="006A77F7" w:rsidRDefault="00DE128B" w:rsidP="00DE128B">
            <w:pPr>
              <w:pStyle w:val="TAC"/>
            </w:pPr>
          </w:p>
        </w:tc>
      </w:tr>
      <w:tr w:rsidR="00DE128B" w:rsidRPr="006A77F7" w14:paraId="1E525885" w14:textId="77777777" w:rsidTr="003A0531">
        <w:tc>
          <w:tcPr>
            <w:tcW w:w="1765" w:type="dxa"/>
            <w:vMerge w:val="restart"/>
            <w:vAlign w:val="center"/>
          </w:tcPr>
          <w:p w14:paraId="11447B45" w14:textId="5E3BB8EE" w:rsidR="00DE128B" w:rsidRPr="006A77F7" w:rsidRDefault="00DE128B" w:rsidP="00DE128B">
            <w:pPr>
              <w:pStyle w:val="TAC"/>
            </w:pPr>
            <w:r w:rsidRPr="006A77F7">
              <w:rPr>
                <w:lang w:eastAsia="en-US"/>
              </w:rPr>
              <w:t>DC_3A-7A_n1A</w:t>
            </w:r>
          </w:p>
        </w:tc>
        <w:tc>
          <w:tcPr>
            <w:tcW w:w="1772" w:type="dxa"/>
            <w:shd w:val="clear" w:color="auto" w:fill="auto"/>
            <w:vAlign w:val="center"/>
          </w:tcPr>
          <w:p w14:paraId="0B39BA5F" w14:textId="34327BEC" w:rsidR="00DE128B" w:rsidRPr="006A77F7" w:rsidRDefault="00DE128B" w:rsidP="00DE128B">
            <w:pPr>
              <w:pStyle w:val="TAC"/>
              <w:rPr>
                <w:lang w:eastAsia="ja-JP"/>
              </w:rPr>
            </w:pPr>
            <w:r w:rsidRPr="006A77F7">
              <w:rPr>
                <w:lang w:eastAsia="en-US"/>
              </w:rPr>
              <w:t>Yes</w:t>
            </w:r>
          </w:p>
        </w:tc>
        <w:tc>
          <w:tcPr>
            <w:tcW w:w="1481" w:type="dxa"/>
            <w:vAlign w:val="center"/>
          </w:tcPr>
          <w:p w14:paraId="40AF79BF" w14:textId="0FC8D112" w:rsidR="00DE128B" w:rsidRPr="006A77F7" w:rsidRDefault="00DE128B" w:rsidP="00DE128B">
            <w:pPr>
              <w:pStyle w:val="TAC"/>
            </w:pPr>
            <w:r w:rsidRPr="006A77F7">
              <w:rPr>
                <w:lang w:eastAsia="en-US"/>
              </w:rPr>
              <w:t>DC_3A_n1A</w:t>
            </w:r>
          </w:p>
        </w:tc>
        <w:tc>
          <w:tcPr>
            <w:tcW w:w="1539" w:type="dxa"/>
            <w:shd w:val="clear" w:color="auto" w:fill="auto"/>
            <w:vAlign w:val="center"/>
          </w:tcPr>
          <w:p w14:paraId="26DE66CF" w14:textId="26096C31"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3D1AE58C" w14:textId="66183960" w:rsidR="00DE128B" w:rsidRPr="006A77F7" w:rsidRDefault="00DE128B" w:rsidP="00DE128B">
            <w:pPr>
              <w:pStyle w:val="TAC"/>
              <w:rPr>
                <w:lang w:eastAsia="ja-JP"/>
              </w:rPr>
            </w:pPr>
            <w:r w:rsidRPr="006A77F7">
              <w:rPr>
                <w:lang w:eastAsia="en-US"/>
              </w:rPr>
              <w:t>No test required</w:t>
            </w:r>
          </w:p>
        </w:tc>
        <w:tc>
          <w:tcPr>
            <w:tcW w:w="1465" w:type="dxa"/>
            <w:vAlign w:val="center"/>
          </w:tcPr>
          <w:p w14:paraId="4BE4F73D" w14:textId="27E9DF5D" w:rsidR="00DE128B" w:rsidRPr="006A77F7" w:rsidRDefault="00DE128B" w:rsidP="00DE128B">
            <w:pPr>
              <w:pStyle w:val="TAC"/>
            </w:pPr>
          </w:p>
        </w:tc>
        <w:tc>
          <w:tcPr>
            <w:tcW w:w="1271" w:type="dxa"/>
            <w:shd w:val="clear" w:color="auto" w:fill="auto"/>
            <w:vAlign w:val="center"/>
          </w:tcPr>
          <w:p w14:paraId="29EDAEA9" w14:textId="48170762" w:rsidR="00DE128B" w:rsidRPr="006A77F7" w:rsidRDefault="00DE128B" w:rsidP="00DE128B">
            <w:pPr>
              <w:pStyle w:val="TAC"/>
            </w:pPr>
            <w:r w:rsidRPr="006A77F7">
              <w:rPr>
                <w:lang w:eastAsia="en-US"/>
              </w:rPr>
              <w:t>RAN5#90-e</w:t>
            </w:r>
          </w:p>
        </w:tc>
      </w:tr>
      <w:tr w:rsidR="00DE128B" w:rsidRPr="006A77F7" w14:paraId="19D3D9F6" w14:textId="77777777" w:rsidTr="003A0531">
        <w:tc>
          <w:tcPr>
            <w:tcW w:w="1765" w:type="dxa"/>
            <w:vMerge/>
            <w:vAlign w:val="center"/>
          </w:tcPr>
          <w:p w14:paraId="581AB8F6" w14:textId="77777777" w:rsidR="00DE128B" w:rsidRPr="006A77F7" w:rsidRDefault="00DE128B" w:rsidP="00DE128B">
            <w:pPr>
              <w:pStyle w:val="TAC"/>
            </w:pPr>
          </w:p>
        </w:tc>
        <w:tc>
          <w:tcPr>
            <w:tcW w:w="1772" w:type="dxa"/>
            <w:shd w:val="clear" w:color="auto" w:fill="auto"/>
            <w:vAlign w:val="center"/>
          </w:tcPr>
          <w:p w14:paraId="14369C9F" w14:textId="528866AC" w:rsidR="00DE128B" w:rsidRPr="006A77F7" w:rsidRDefault="00DE128B" w:rsidP="00DE128B">
            <w:pPr>
              <w:pStyle w:val="TAC"/>
              <w:rPr>
                <w:lang w:eastAsia="ja-JP"/>
              </w:rPr>
            </w:pPr>
            <w:r w:rsidRPr="006A77F7">
              <w:rPr>
                <w:lang w:eastAsia="en-US"/>
              </w:rPr>
              <w:t>No</w:t>
            </w:r>
          </w:p>
        </w:tc>
        <w:tc>
          <w:tcPr>
            <w:tcW w:w="1481" w:type="dxa"/>
            <w:vAlign w:val="center"/>
          </w:tcPr>
          <w:p w14:paraId="0E233EC8" w14:textId="55D7AA47" w:rsidR="00DE128B" w:rsidRPr="006A77F7" w:rsidRDefault="00DE128B" w:rsidP="00DE128B">
            <w:pPr>
              <w:pStyle w:val="TAC"/>
            </w:pPr>
            <w:r w:rsidRPr="006A77F7">
              <w:rPr>
                <w:lang w:eastAsia="en-US"/>
              </w:rPr>
              <w:t>DC_7A_n1A</w:t>
            </w:r>
          </w:p>
        </w:tc>
        <w:tc>
          <w:tcPr>
            <w:tcW w:w="1539" w:type="dxa"/>
            <w:shd w:val="clear" w:color="auto" w:fill="auto"/>
            <w:vAlign w:val="center"/>
          </w:tcPr>
          <w:p w14:paraId="792C28EA" w14:textId="4DAC3ECF"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2E2A83EF" w14:textId="4552DAC4" w:rsidR="00DE128B" w:rsidRPr="006A77F7" w:rsidRDefault="00DE128B" w:rsidP="00DE128B">
            <w:pPr>
              <w:pStyle w:val="TAC"/>
              <w:rPr>
                <w:lang w:eastAsia="ja-JP"/>
              </w:rPr>
            </w:pPr>
          </w:p>
        </w:tc>
        <w:tc>
          <w:tcPr>
            <w:tcW w:w="1465" w:type="dxa"/>
            <w:vAlign w:val="center"/>
          </w:tcPr>
          <w:p w14:paraId="30142318" w14:textId="4BD1A925" w:rsidR="00DE128B" w:rsidRPr="006A77F7" w:rsidRDefault="00DE128B" w:rsidP="00DE128B">
            <w:pPr>
              <w:pStyle w:val="TAC"/>
            </w:pPr>
          </w:p>
        </w:tc>
        <w:tc>
          <w:tcPr>
            <w:tcW w:w="1271" w:type="dxa"/>
            <w:shd w:val="clear" w:color="auto" w:fill="auto"/>
            <w:vAlign w:val="center"/>
          </w:tcPr>
          <w:p w14:paraId="0F931D33" w14:textId="77777777" w:rsidR="00DE128B" w:rsidRPr="006A77F7" w:rsidRDefault="00DE128B" w:rsidP="00DE128B">
            <w:pPr>
              <w:pStyle w:val="TAC"/>
            </w:pPr>
          </w:p>
        </w:tc>
      </w:tr>
      <w:tr w:rsidR="00DE128B" w:rsidRPr="006A77F7" w14:paraId="2762BCAC" w14:textId="77777777" w:rsidTr="003A0531">
        <w:tc>
          <w:tcPr>
            <w:tcW w:w="1765" w:type="dxa"/>
            <w:tcBorders>
              <w:bottom w:val="nil"/>
            </w:tcBorders>
            <w:vAlign w:val="center"/>
          </w:tcPr>
          <w:p w14:paraId="73253481" w14:textId="5DB269E6" w:rsidR="00DE128B" w:rsidRPr="006A77F7" w:rsidRDefault="00DE128B" w:rsidP="00DE128B">
            <w:pPr>
              <w:pStyle w:val="TAC"/>
            </w:pPr>
            <w:r w:rsidRPr="006A77F7">
              <w:t>DC_3A-7A_n5A</w:t>
            </w:r>
          </w:p>
        </w:tc>
        <w:tc>
          <w:tcPr>
            <w:tcW w:w="1772" w:type="dxa"/>
            <w:shd w:val="clear" w:color="auto" w:fill="auto"/>
            <w:vAlign w:val="center"/>
          </w:tcPr>
          <w:p w14:paraId="755C2D13" w14:textId="20959172" w:rsidR="00DE128B" w:rsidRPr="006A77F7" w:rsidRDefault="00DE128B" w:rsidP="00DE128B">
            <w:pPr>
              <w:pStyle w:val="TAC"/>
              <w:rPr>
                <w:lang w:eastAsia="en-US"/>
              </w:rPr>
            </w:pPr>
            <w:r w:rsidRPr="006A77F7">
              <w:t>Yes</w:t>
            </w:r>
          </w:p>
        </w:tc>
        <w:tc>
          <w:tcPr>
            <w:tcW w:w="1481" w:type="dxa"/>
            <w:vAlign w:val="center"/>
          </w:tcPr>
          <w:p w14:paraId="6C3A279D" w14:textId="24F983AE" w:rsidR="00DE128B" w:rsidRPr="006A77F7" w:rsidRDefault="00DE128B" w:rsidP="00DE128B">
            <w:pPr>
              <w:pStyle w:val="TAC"/>
              <w:rPr>
                <w:lang w:eastAsia="en-US"/>
              </w:rPr>
            </w:pPr>
            <w:r w:rsidRPr="006A77F7">
              <w:t>DC_3A_n5A</w:t>
            </w:r>
          </w:p>
        </w:tc>
        <w:tc>
          <w:tcPr>
            <w:tcW w:w="1539" w:type="dxa"/>
            <w:shd w:val="clear" w:color="auto" w:fill="auto"/>
            <w:vAlign w:val="center"/>
          </w:tcPr>
          <w:p w14:paraId="0E0E99AA" w14:textId="133D65B5" w:rsidR="00DE128B" w:rsidRPr="006A77F7" w:rsidRDefault="00DE128B" w:rsidP="00DE128B">
            <w:pPr>
              <w:pStyle w:val="TAC"/>
              <w:rPr>
                <w:lang w:eastAsia="en-US"/>
              </w:rPr>
            </w:pPr>
            <w:r w:rsidRPr="006A77F7">
              <w:t>7 (3 band IMD2)</w:t>
            </w:r>
          </w:p>
        </w:tc>
        <w:tc>
          <w:tcPr>
            <w:tcW w:w="1483" w:type="dxa"/>
            <w:shd w:val="clear" w:color="auto" w:fill="auto"/>
            <w:vAlign w:val="center"/>
          </w:tcPr>
          <w:p w14:paraId="6129CA53" w14:textId="3831092B" w:rsidR="00DE128B" w:rsidRPr="006A77F7" w:rsidRDefault="00DE128B" w:rsidP="00DE128B">
            <w:pPr>
              <w:pStyle w:val="TAC"/>
              <w:rPr>
                <w:lang w:eastAsia="ja-JP"/>
              </w:rPr>
            </w:pPr>
            <w:r w:rsidRPr="006A77F7">
              <w:t>IMD</w:t>
            </w:r>
          </w:p>
        </w:tc>
        <w:tc>
          <w:tcPr>
            <w:tcW w:w="1465" w:type="dxa"/>
            <w:vAlign w:val="center"/>
          </w:tcPr>
          <w:p w14:paraId="1B43BB81" w14:textId="77777777" w:rsidR="00DE128B" w:rsidRPr="006A77F7" w:rsidRDefault="00DE128B" w:rsidP="00DE128B">
            <w:pPr>
              <w:pStyle w:val="TAC"/>
            </w:pPr>
          </w:p>
        </w:tc>
        <w:tc>
          <w:tcPr>
            <w:tcW w:w="1271" w:type="dxa"/>
            <w:shd w:val="clear" w:color="auto" w:fill="auto"/>
            <w:vAlign w:val="center"/>
          </w:tcPr>
          <w:p w14:paraId="107D062E" w14:textId="36832274" w:rsidR="00DE128B" w:rsidRPr="006A77F7" w:rsidRDefault="00DE128B" w:rsidP="00DE128B">
            <w:pPr>
              <w:pStyle w:val="TAC"/>
            </w:pPr>
            <w:r w:rsidRPr="006A77F7">
              <w:rPr>
                <w:rFonts w:eastAsia="SimSun"/>
              </w:rPr>
              <w:t>RAN5#95-e</w:t>
            </w:r>
          </w:p>
        </w:tc>
      </w:tr>
      <w:tr w:rsidR="00DE128B" w:rsidRPr="006A77F7" w14:paraId="51C06B17" w14:textId="77777777" w:rsidTr="003A0531">
        <w:tc>
          <w:tcPr>
            <w:tcW w:w="1765" w:type="dxa"/>
            <w:tcBorders>
              <w:top w:val="nil"/>
            </w:tcBorders>
            <w:vAlign w:val="center"/>
          </w:tcPr>
          <w:p w14:paraId="1D8EC060" w14:textId="77777777" w:rsidR="00DE128B" w:rsidRPr="006A77F7" w:rsidRDefault="00DE128B" w:rsidP="00DE128B">
            <w:pPr>
              <w:pStyle w:val="TAC"/>
            </w:pPr>
          </w:p>
        </w:tc>
        <w:tc>
          <w:tcPr>
            <w:tcW w:w="1772" w:type="dxa"/>
            <w:shd w:val="clear" w:color="auto" w:fill="auto"/>
            <w:vAlign w:val="center"/>
          </w:tcPr>
          <w:p w14:paraId="0876EACF" w14:textId="008715BD" w:rsidR="00DE128B" w:rsidRPr="006A77F7" w:rsidRDefault="00DE128B" w:rsidP="00DE128B">
            <w:pPr>
              <w:pStyle w:val="TAC"/>
              <w:rPr>
                <w:lang w:eastAsia="en-US"/>
              </w:rPr>
            </w:pPr>
            <w:r w:rsidRPr="006A77F7">
              <w:t>Yes</w:t>
            </w:r>
          </w:p>
        </w:tc>
        <w:tc>
          <w:tcPr>
            <w:tcW w:w="1481" w:type="dxa"/>
            <w:vAlign w:val="center"/>
          </w:tcPr>
          <w:p w14:paraId="551AC90F" w14:textId="59599FDE" w:rsidR="00DE128B" w:rsidRPr="006A77F7" w:rsidRDefault="00DE128B" w:rsidP="00DE128B">
            <w:pPr>
              <w:pStyle w:val="TAC"/>
              <w:rPr>
                <w:lang w:eastAsia="en-US"/>
              </w:rPr>
            </w:pPr>
            <w:r w:rsidRPr="006A77F7">
              <w:t>DC_7A_n5A</w:t>
            </w:r>
          </w:p>
        </w:tc>
        <w:tc>
          <w:tcPr>
            <w:tcW w:w="1539" w:type="dxa"/>
            <w:shd w:val="clear" w:color="auto" w:fill="auto"/>
            <w:vAlign w:val="center"/>
          </w:tcPr>
          <w:p w14:paraId="7FA037AF" w14:textId="5E56E7EE" w:rsidR="00DE128B" w:rsidRPr="006A77F7" w:rsidRDefault="00DE128B" w:rsidP="00DE128B">
            <w:pPr>
              <w:pStyle w:val="TAC"/>
              <w:rPr>
                <w:lang w:eastAsia="en-US"/>
              </w:rPr>
            </w:pPr>
            <w:r w:rsidRPr="006A77F7">
              <w:t>No 3CC exception</w:t>
            </w:r>
          </w:p>
        </w:tc>
        <w:tc>
          <w:tcPr>
            <w:tcW w:w="1483" w:type="dxa"/>
            <w:shd w:val="clear" w:color="auto" w:fill="auto"/>
            <w:vAlign w:val="center"/>
          </w:tcPr>
          <w:p w14:paraId="408542B7" w14:textId="470C8A6D" w:rsidR="00DE128B" w:rsidRPr="006A77F7" w:rsidRDefault="00DE128B" w:rsidP="00DE128B">
            <w:pPr>
              <w:pStyle w:val="TAC"/>
              <w:rPr>
                <w:lang w:eastAsia="ja-JP"/>
              </w:rPr>
            </w:pPr>
            <w:r w:rsidRPr="006A77F7">
              <w:t>-</w:t>
            </w:r>
          </w:p>
        </w:tc>
        <w:tc>
          <w:tcPr>
            <w:tcW w:w="1465" w:type="dxa"/>
            <w:vAlign w:val="center"/>
          </w:tcPr>
          <w:p w14:paraId="535D2FFC" w14:textId="77777777" w:rsidR="00DE128B" w:rsidRPr="006A77F7" w:rsidRDefault="00DE128B" w:rsidP="00DE128B">
            <w:pPr>
              <w:pStyle w:val="TAC"/>
            </w:pPr>
          </w:p>
        </w:tc>
        <w:tc>
          <w:tcPr>
            <w:tcW w:w="1271" w:type="dxa"/>
            <w:shd w:val="clear" w:color="auto" w:fill="auto"/>
            <w:vAlign w:val="center"/>
          </w:tcPr>
          <w:p w14:paraId="3906B7A8" w14:textId="5FCD8C89" w:rsidR="00DE128B" w:rsidRPr="006A77F7" w:rsidRDefault="00DE128B" w:rsidP="00DE128B">
            <w:pPr>
              <w:pStyle w:val="TAC"/>
            </w:pPr>
            <w:r w:rsidRPr="006A77F7">
              <w:rPr>
                <w:rFonts w:eastAsia="SimSun"/>
              </w:rPr>
              <w:t>RAN5#95-e</w:t>
            </w:r>
          </w:p>
        </w:tc>
      </w:tr>
      <w:tr w:rsidR="00DE128B" w:rsidRPr="006A77F7" w14:paraId="040F69D5" w14:textId="77777777" w:rsidTr="003A0531">
        <w:tc>
          <w:tcPr>
            <w:tcW w:w="1765" w:type="dxa"/>
            <w:tcBorders>
              <w:top w:val="nil"/>
              <w:bottom w:val="nil"/>
            </w:tcBorders>
            <w:vAlign w:val="center"/>
          </w:tcPr>
          <w:p w14:paraId="28397121" w14:textId="3FB21C8B" w:rsidR="00DE128B" w:rsidRPr="006A77F7" w:rsidRDefault="00DE128B" w:rsidP="00DE128B">
            <w:pPr>
              <w:pStyle w:val="TAC"/>
            </w:pPr>
            <w:r w:rsidRPr="006A77F7">
              <w:t>DC_3A-7A_n8A</w:t>
            </w:r>
          </w:p>
        </w:tc>
        <w:tc>
          <w:tcPr>
            <w:tcW w:w="1772" w:type="dxa"/>
            <w:shd w:val="clear" w:color="auto" w:fill="auto"/>
            <w:vAlign w:val="center"/>
          </w:tcPr>
          <w:p w14:paraId="3EB5D36F" w14:textId="2EFDCDE6" w:rsidR="00DE128B" w:rsidRPr="006A77F7" w:rsidRDefault="00DE128B" w:rsidP="00DE128B">
            <w:pPr>
              <w:pStyle w:val="TAC"/>
            </w:pPr>
            <w:r w:rsidRPr="006A77F7">
              <w:t>No</w:t>
            </w:r>
          </w:p>
        </w:tc>
        <w:tc>
          <w:tcPr>
            <w:tcW w:w="1481" w:type="dxa"/>
            <w:vAlign w:val="center"/>
          </w:tcPr>
          <w:p w14:paraId="607D17FF" w14:textId="59D0BC62" w:rsidR="00DE128B" w:rsidRPr="006A77F7" w:rsidRDefault="00DE128B" w:rsidP="00DE128B">
            <w:pPr>
              <w:pStyle w:val="TAC"/>
            </w:pPr>
            <w:r w:rsidRPr="006A77F7">
              <w:rPr>
                <w:lang w:eastAsia="fi-FI"/>
              </w:rPr>
              <w:t>DC_3A_</w:t>
            </w:r>
            <w:r w:rsidRPr="006A77F7">
              <w:rPr>
                <w:lang w:eastAsia="ja-JP"/>
              </w:rPr>
              <w:t>n8A</w:t>
            </w:r>
          </w:p>
        </w:tc>
        <w:tc>
          <w:tcPr>
            <w:tcW w:w="1539" w:type="dxa"/>
            <w:shd w:val="clear" w:color="auto" w:fill="auto"/>
            <w:vAlign w:val="center"/>
          </w:tcPr>
          <w:p w14:paraId="3A0E8733" w14:textId="37D7CE8C" w:rsidR="00DE128B" w:rsidRPr="006A77F7" w:rsidRDefault="00DE128B" w:rsidP="00DE128B">
            <w:pPr>
              <w:pStyle w:val="TAC"/>
            </w:pPr>
            <w:r w:rsidRPr="006A77F7">
              <w:t>7 (3 band IMD2, IMD3)</w:t>
            </w:r>
          </w:p>
        </w:tc>
        <w:tc>
          <w:tcPr>
            <w:tcW w:w="1483" w:type="dxa"/>
            <w:shd w:val="clear" w:color="auto" w:fill="auto"/>
            <w:vAlign w:val="center"/>
          </w:tcPr>
          <w:p w14:paraId="5A658924" w14:textId="4C3994A8" w:rsidR="00DE128B" w:rsidRPr="006A77F7" w:rsidRDefault="00DE128B" w:rsidP="00DE128B">
            <w:pPr>
              <w:pStyle w:val="TAC"/>
            </w:pPr>
            <w:r w:rsidRPr="006A77F7">
              <w:rPr>
                <w:lang w:eastAsia="ja-JP"/>
              </w:rPr>
              <w:t>IMD</w:t>
            </w:r>
          </w:p>
        </w:tc>
        <w:tc>
          <w:tcPr>
            <w:tcW w:w="1465" w:type="dxa"/>
            <w:vAlign w:val="center"/>
          </w:tcPr>
          <w:p w14:paraId="044B0D36" w14:textId="77777777" w:rsidR="00DE128B" w:rsidRPr="006A77F7" w:rsidRDefault="00DE128B" w:rsidP="00DE128B">
            <w:pPr>
              <w:pStyle w:val="TAC"/>
            </w:pPr>
          </w:p>
        </w:tc>
        <w:tc>
          <w:tcPr>
            <w:tcW w:w="1271" w:type="dxa"/>
            <w:shd w:val="clear" w:color="auto" w:fill="auto"/>
            <w:vAlign w:val="center"/>
          </w:tcPr>
          <w:p w14:paraId="4E469002" w14:textId="6B956026" w:rsidR="00DE128B" w:rsidRPr="006A77F7" w:rsidRDefault="00DE128B" w:rsidP="00DE128B">
            <w:pPr>
              <w:pStyle w:val="TAC"/>
              <w:rPr>
                <w:rFonts w:eastAsia="SimSun"/>
              </w:rPr>
            </w:pPr>
            <w:r w:rsidRPr="006A77F7">
              <w:t>RAN5#96-e</w:t>
            </w:r>
          </w:p>
        </w:tc>
      </w:tr>
      <w:tr w:rsidR="00DE128B" w:rsidRPr="006A77F7" w14:paraId="4AE72AB9" w14:textId="77777777" w:rsidTr="003A0531">
        <w:tc>
          <w:tcPr>
            <w:tcW w:w="1765" w:type="dxa"/>
            <w:tcBorders>
              <w:top w:val="nil"/>
            </w:tcBorders>
            <w:vAlign w:val="center"/>
          </w:tcPr>
          <w:p w14:paraId="30E5CD81" w14:textId="77777777" w:rsidR="00DE128B" w:rsidRPr="006A77F7" w:rsidRDefault="00DE128B" w:rsidP="00DE128B">
            <w:pPr>
              <w:pStyle w:val="TAC"/>
            </w:pPr>
          </w:p>
        </w:tc>
        <w:tc>
          <w:tcPr>
            <w:tcW w:w="1772" w:type="dxa"/>
            <w:shd w:val="clear" w:color="auto" w:fill="auto"/>
            <w:vAlign w:val="center"/>
          </w:tcPr>
          <w:p w14:paraId="7B099D49" w14:textId="14DADC3B" w:rsidR="00DE128B" w:rsidRPr="006A77F7" w:rsidRDefault="00DE128B" w:rsidP="00DE128B">
            <w:pPr>
              <w:pStyle w:val="TAC"/>
            </w:pPr>
            <w:r w:rsidRPr="006A77F7">
              <w:t>No</w:t>
            </w:r>
          </w:p>
        </w:tc>
        <w:tc>
          <w:tcPr>
            <w:tcW w:w="1481" w:type="dxa"/>
            <w:vAlign w:val="center"/>
          </w:tcPr>
          <w:p w14:paraId="3AE3E80A" w14:textId="2B3F80E0" w:rsidR="00DE128B" w:rsidRPr="006A77F7" w:rsidRDefault="00DE128B" w:rsidP="00DE128B">
            <w:pPr>
              <w:pStyle w:val="TAC"/>
            </w:pPr>
            <w:r w:rsidRPr="006A77F7">
              <w:rPr>
                <w:lang w:eastAsia="fi-FI"/>
              </w:rPr>
              <w:t>DC_7A_</w:t>
            </w:r>
            <w:r w:rsidRPr="006A77F7">
              <w:rPr>
                <w:lang w:eastAsia="ja-JP"/>
              </w:rPr>
              <w:t>n8A</w:t>
            </w:r>
          </w:p>
        </w:tc>
        <w:tc>
          <w:tcPr>
            <w:tcW w:w="1539" w:type="dxa"/>
            <w:shd w:val="clear" w:color="auto" w:fill="auto"/>
            <w:vAlign w:val="center"/>
          </w:tcPr>
          <w:p w14:paraId="54499E79" w14:textId="3E3FE91E" w:rsidR="00DE128B" w:rsidRPr="006A77F7" w:rsidRDefault="00DE128B" w:rsidP="00DE128B">
            <w:pPr>
              <w:pStyle w:val="TAC"/>
            </w:pPr>
            <w:r w:rsidRPr="006A77F7">
              <w:t>No 3CC exception</w:t>
            </w:r>
          </w:p>
        </w:tc>
        <w:tc>
          <w:tcPr>
            <w:tcW w:w="1483" w:type="dxa"/>
            <w:shd w:val="clear" w:color="auto" w:fill="auto"/>
            <w:vAlign w:val="center"/>
          </w:tcPr>
          <w:p w14:paraId="275175CE" w14:textId="34DEF246" w:rsidR="00DE128B" w:rsidRPr="006A77F7" w:rsidRDefault="00DE128B" w:rsidP="00DE128B">
            <w:pPr>
              <w:pStyle w:val="TAC"/>
            </w:pPr>
            <w:r w:rsidRPr="006A77F7">
              <w:t>No test required</w:t>
            </w:r>
          </w:p>
        </w:tc>
        <w:tc>
          <w:tcPr>
            <w:tcW w:w="1465" w:type="dxa"/>
            <w:vAlign w:val="center"/>
          </w:tcPr>
          <w:p w14:paraId="7B211E3F" w14:textId="77777777" w:rsidR="00DE128B" w:rsidRPr="006A77F7" w:rsidRDefault="00DE128B" w:rsidP="00DE128B">
            <w:pPr>
              <w:pStyle w:val="TAC"/>
            </w:pPr>
          </w:p>
        </w:tc>
        <w:tc>
          <w:tcPr>
            <w:tcW w:w="1271" w:type="dxa"/>
            <w:shd w:val="clear" w:color="auto" w:fill="auto"/>
            <w:vAlign w:val="center"/>
          </w:tcPr>
          <w:p w14:paraId="409262DA" w14:textId="5C967FB9" w:rsidR="00DE128B" w:rsidRPr="006A77F7" w:rsidRDefault="00DE128B" w:rsidP="00DE128B">
            <w:pPr>
              <w:pStyle w:val="TAC"/>
              <w:rPr>
                <w:rFonts w:eastAsia="SimSun"/>
              </w:rPr>
            </w:pPr>
            <w:r w:rsidRPr="006A77F7">
              <w:t>RAN5#96-e</w:t>
            </w:r>
          </w:p>
        </w:tc>
      </w:tr>
      <w:tr w:rsidR="00DE128B" w:rsidRPr="006A77F7" w14:paraId="10B9012D" w14:textId="77777777" w:rsidTr="003A0531">
        <w:tc>
          <w:tcPr>
            <w:tcW w:w="1765" w:type="dxa"/>
            <w:tcBorders>
              <w:bottom w:val="nil"/>
            </w:tcBorders>
            <w:vAlign w:val="center"/>
          </w:tcPr>
          <w:p w14:paraId="535085D0" w14:textId="47B2AAFC" w:rsidR="00DE128B" w:rsidRPr="006A77F7" w:rsidRDefault="00DE128B" w:rsidP="00DE128B">
            <w:pPr>
              <w:pStyle w:val="TAC"/>
            </w:pPr>
            <w:r w:rsidRPr="006A77F7">
              <w:t>DC_3A-7A_n28A</w:t>
            </w:r>
          </w:p>
        </w:tc>
        <w:tc>
          <w:tcPr>
            <w:tcW w:w="1772" w:type="dxa"/>
            <w:shd w:val="clear" w:color="auto" w:fill="auto"/>
            <w:vAlign w:val="center"/>
          </w:tcPr>
          <w:p w14:paraId="532A6277" w14:textId="2C566DEC" w:rsidR="00DE128B" w:rsidRPr="006A77F7" w:rsidRDefault="00DE128B" w:rsidP="00DE128B">
            <w:pPr>
              <w:pStyle w:val="TAC"/>
              <w:rPr>
                <w:lang w:eastAsia="en-US"/>
              </w:rPr>
            </w:pPr>
            <w:r w:rsidRPr="006A77F7">
              <w:t>No</w:t>
            </w:r>
          </w:p>
        </w:tc>
        <w:tc>
          <w:tcPr>
            <w:tcW w:w="1481" w:type="dxa"/>
            <w:vAlign w:val="center"/>
          </w:tcPr>
          <w:p w14:paraId="1C104A45" w14:textId="0AC3D18D" w:rsidR="00DE128B" w:rsidRPr="006A77F7" w:rsidRDefault="00DE128B" w:rsidP="00DE128B">
            <w:pPr>
              <w:pStyle w:val="TAC"/>
              <w:rPr>
                <w:lang w:eastAsia="en-US"/>
              </w:rPr>
            </w:pPr>
            <w:r w:rsidRPr="006A77F7">
              <w:t>DC_3A_n28A</w:t>
            </w:r>
          </w:p>
        </w:tc>
        <w:tc>
          <w:tcPr>
            <w:tcW w:w="1539" w:type="dxa"/>
            <w:shd w:val="clear" w:color="auto" w:fill="auto"/>
            <w:vAlign w:val="center"/>
          </w:tcPr>
          <w:p w14:paraId="37FE0724" w14:textId="154AC765" w:rsidR="00DE128B" w:rsidRPr="006A77F7" w:rsidRDefault="00DE128B" w:rsidP="00DE128B">
            <w:pPr>
              <w:pStyle w:val="TAC"/>
              <w:rPr>
                <w:lang w:eastAsia="en-US"/>
              </w:rPr>
            </w:pPr>
            <w:r w:rsidRPr="006A77F7">
              <w:t>7 (3 band IMD3)</w:t>
            </w:r>
          </w:p>
        </w:tc>
        <w:tc>
          <w:tcPr>
            <w:tcW w:w="1483" w:type="dxa"/>
            <w:shd w:val="clear" w:color="auto" w:fill="auto"/>
            <w:vAlign w:val="center"/>
          </w:tcPr>
          <w:p w14:paraId="2764D442" w14:textId="5808C94C" w:rsidR="00DE128B" w:rsidRPr="006A77F7" w:rsidRDefault="00DE128B" w:rsidP="00DE128B">
            <w:pPr>
              <w:pStyle w:val="TAC"/>
              <w:rPr>
                <w:lang w:eastAsia="ja-JP"/>
              </w:rPr>
            </w:pPr>
            <w:r w:rsidRPr="006A77F7">
              <w:t>IMD</w:t>
            </w:r>
          </w:p>
        </w:tc>
        <w:tc>
          <w:tcPr>
            <w:tcW w:w="1465" w:type="dxa"/>
            <w:vAlign w:val="center"/>
          </w:tcPr>
          <w:p w14:paraId="622FBC32" w14:textId="77777777" w:rsidR="00DE128B" w:rsidRPr="006A77F7" w:rsidRDefault="00DE128B" w:rsidP="00DE128B">
            <w:pPr>
              <w:pStyle w:val="TAC"/>
            </w:pPr>
          </w:p>
        </w:tc>
        <w:tc>
          <w:tcPr>
            <w:tcW w:w="1271" w:type="dxa"/>
            <w:shd w:val="clear" w:color="auto" w:fill="auto"/>
          </w:tcPr>
          <w:p w14:paraId="5C53AA4C" w14:textId="14AEC808" w:rsidR="00DE128B" w:rsidRPr="006A77F7" w:rsidRDefault="00DE128B" w:rsidP="00DE128B">
            <w:pPr>
              <w:pStyle w:val="TAC"/>
            </w:pPr>
            <w:r w:rsidRPr="006A77F7">
              <w:t>RAN5#92-e</w:t>
            </w:r>
          </w:p>
        </w:tc>
      </w:tr>
      <w:tr w:rsidR="00DE128B" w:rsidRPr="006A77F7" w14:paraId="57E84095" w14:textId="77777777" w:rsidTr="003A0531">
        <w:tc>
          <w:tcPr>
            <w:tcW w:w="1765" w:type="dxa"/>
            <w:tcBorders>
              <w:top w:val="nil"/>
            </w:tcBorders>
            <w:vAlign w:val="center"/>
          </w:tcPr>
          <w:p w14:paraId="1923A87B" w14:textId="77777777" w:rsidR="00DE128B" w:rsidRPr="006A77F7" w:rsidRDefault="00DE128B" w:rsidP="00DE128B">
            <w:pPr>
              <w:pStyle w:val="TAC"/>
            </w:pPr>
          </w:p>
        </w:tc>
        <w:tc>
          <w:tcPr>
            <w:tcW w:w="1772" w:type="dxa"/>
            <w:shd w:val="clear" w:color="auto" w:fill="auto"/>
            <w:vAlign w:val="center"/>
          </w:tcPr>
          <w:p w14:paraId="08032751" w14:textId="2D27AB95" w:rsidR="00DE128B" w:rsidRPr="006A77F7" w:rsidRDefault="00DE128B" w:rsidP="00DE128B">
            <w:pPr>
              <w:pStyle w:val="TAC"/>
              <w:rPr>
                <w:lang w:eastAsia="en-US"/>
              </w:rPr>
            </w:pPr>
            <w:r w:rsidRPr="006A77F7">
              <w:t>No</w:t>
            </w:r>
          </w:p>
        </w:tc>
        <w:tc>
          <w:tcPr>
            <w:tcW w:w="1481" w:type="dxa"/>
            <w:vAlign w:val="center"/>
          </w:tcPr>
          <w:p w14:paraId="7C07FD7A" w14:textId="65EE46D2" w:rsidR="00DE128B" w:rsidRPr="006A77F7" w:rsidRDefault="00DE128B" w:rsidP="00DE128B">
            <w:pPr>
              <w:pStyle w:val="TAC"/>
              <w:rPr>
                <w:lang w:eastAsia="en-US"/>
              </w:rPr>
            </w:pPr>
            <w:r w:rsidRPr="006A77F7">
              <w:t>DC_7A_n28A</w:t>
            </w:r>
          </w:p>
        </w:tc>
        <w:tc>
          <w:tcPr>
            <w:tcW w:w="1539" w:type="dxa"/>
            <w:shd w:val="clear" w:color="auto" w:fill="auto"/>
            <w:vAlign w:val="center"/>
          </w:tcPr>
          <w:p w14:paraId="59943438" w14:textId="011FE260" w:rsidR="00DE128B" w:rsidRPr="006A77F7" w:rsidRDefault="00DE128B" w:rsidP="00DE128B">
            <w:pPr>
              <w:pStyle w:val="TAC"/>
              <w:rPr>
                <w:lang w:eastAsia="en-US"/>
              </w:rPr>
            </w:pPr>
            <w:r w:rsidRPr="006A77F7">
              <w:t>3 (3 band IMD2)</w:t>
            </w:r>
          </w:p>
        </w:tc>
        <w:tc>
          <w:tcPr>
            <w:tcW w:w="1483" w:type="dxa"/>
            <w:shd w:val="clear" w:color="auto" w:fill="auto"/>
            <w:vAlign w:val="center"/>
          </w:tcPr>
          <w:p w14:paraId="25A42EC6" w14:textId="641F4166" w:rsidR="00DE128B" w:rsidRPr="006A77F7" w:rsidRDefault="00DE128B" w:rsidP="00DE128B">
            <w:pPr>
              <w:pStyle w:val="TAC"/>
              <w:rPr>
                <w:lang w:eastAsia="ja-JP"/>
              </w:rPr>
            </w:pPr>
            <w:r w:rsidRPr="006A77F7">
              <w:t>IMD</w:t>
            </w:r>
          </w:p>
        </w:tc>
        <w:tc>
          <w:tcPr>
            <w:tcW w:w="1465" w:type="dxa"/>
            <w:vAlign w:val="center"/>
          </w:tcPr>
          <w:p w14:paraId="26A32105" w14:textId="77777777" w:rsidR="00DE128B" w:rsidRPr="006A77F7" w:rsidRDefault="00DE128B" w:rsidP="00DE128B">
            <w:pPr>
              <w:pStyle w:val="TAC"/>
            </w:pPr>
          </w:p>
        </w:tc>
        <w:tc>
          <w:tcPr>
            <w:tcW w:w="1271" w:type="dxa"/>
            <w:shd w:val="clear" w:color="auto" w:fill="auto"/>
          </w:tcPr>
          <w:p w14:paraId="5B369468" w14:textId="103C9CFF" w:rsidR="00DE128B" w:rsidRPr="006A77F7" w:rsidRDefault="00DE128B" w:rsidP="00DE128B">
            <w:pPr>
              <w:pStyle w:val="TAC"/>
            </w:pPr>
            <w:r w:rsidRPr="006A77F7">
              <w:t>RAN5#92-e</w:t>
            </w:r>
          </w:p>
        </w:tc>
      </w:tr>
      <w:tr w:rsidR="00DE128B" w:rsidRPr="006A77F7" w14:paraId="6F9F6C3F" w14:textId="77777777" w:rsidTr="003A0531">
        <w:tc>
          <w:tcPr>
            <w:tcW w:w="1765" w:type="dxa"/>
            <w:tcBorders>
              <w:top w:val="nil"/>
              <w:bottom w:val="nil"/>
            </w:tcBorders>
            <w:vAlign w:val="center"/>
          </w:tcPr>
          <w:p w14:paraId="701F9F32" w14:textId="18916B7A" w:rsidR="00DE128B" w:rsidRPr="006A77F7" w:rsidRDefault="00DE128B" w:rsidP="00DE128B">
            <w:pPr>
              <w:pStyle w:val="TAC"/>
            </w:pPr>
            <w:r w:rsidRPr="006A77F7">
              <w:t>DC_3A-8A_n28A</w:t>
            </w:r>
          </w:p>
        </w:tc>
        <w:tc>
          <w:tcPr>
            <w:tcW w:w="1772" w:type="dxa"/>
            <w:shd w:val="clear" w:color="auto" w:fill="auto"/>
            <w:vAlign w:val="center"/>
          </w:tcPr>
          <w:p w14:paraId="082B219A" w14:textId="1DD4D3AF" w:rsidR="00DE128B" w:rsidRPr="006A77F7" w:rsidRDefault="00DE128B" w:rsidP="00DE128B">
            <w:pPr>
              <w:pStyle w:val="TAC"/>
            </w:pPr>
            <w:r w:rsidRPr="006A77F7">
              <w:t>No</w:t>
            </w:r>
          </w:p>
        </w:tc>
        <w:tc>
          <w:tcPr>
            <w:tcW w:w="1481" w:type="dxa"/>
            <w:vAlign w:val="center"/>
          </w:tcPr>
          <w:p w14:paraId="79B4BBBA" w14:textId="08C99913" w:rsidR="00DE128B" w:rsidRPr="006A77F7" w:rsidRDefault="00DE128B" w:rsidP="00DE128B">
            <w:pPr>
              <w:pStyle w:val="TAC"/>
            </w:pPr>
            <w:r w:rsidRPr="006A77F7">
              <w:t>DC_3A_n28A</w:t>
            </w:r>
          </w:p>
        </w:tc>
        <w:tc>
          <w:tcPr>
            <w:tcW w:w="1539" w:type="dxa"/>
            <w:shd w:val="clear" w:color="auto" w:fill="auto"/>
            <w:vAlign w:val="center"/>
          </w:tcPr>
          <w:p w14:paraId="2592C3E9" w14:textId="39021FBB" w:rsidR="00DE128B" w:rsidRPr="006A77F7" w:rsidRDefault="00DE128B" w:rsidP="00DE128B">
            <w:pPr>
              <w:pStyle w:val="TAC"/>
            </w:pPr>
            <w:r w:rsidRPr="006A77F7">
              <w:t>No 3CC exception</w:t>
            </w:r>
          </w:p>
        </w:tc>
        <w:tc>
          <w:tcPr>
            <w:tcW w:w="1483" w:type="dxa"/>
            <w:shd w:val="clear" w:color="auto" w:fill="auto"/>
            <w:vAlign w:val="center"/>
          </w:tcPr>
          <w:p w14:paraId="0A728682" w14:textId="21881AC2" w:rsidR="00DE128B" w:rsidRPr="006A77F7" w:rsidRDefault="00DE128B" w:rsidP="00DE128B">
            <w:pPr>
              <w:pStyle w:val="TAC"/>
            </w:pPr>
            <w:r w:rsidRPr="006A77F7">
              <w:t>No test required</w:t>
            </w:r>
          </w:p>
        </w:tc>
        <w:tc>
          <w:tcPr>
            <w:tcW w:w="1465" w:type="dxa"/>
            <w:vAlign w:val="center"/>
          </w:tcPr>
          <w:p w14:paraId="669ED9EE" w14:textId="77777777" w:rsidR="00DE128B" w:rsidRPr="006A77F7" w:rsidRDefault="00DE128B" w:rsidP="00DE128B">
            <w:pPr>
              <w:pStyle w:val="TAC"/>
            </w:pPr>
          </w:p>
        </w:tc>
        <w:tc>
          <w:tcPr>
            <w:tcW w:w="1271" w:type="dxa"/>
            <w:shd w:val="clear" w:color="auto" w:fill="auto"/>
            <w:vAlign w:val="center"/>
          </w:tcPr>
          <w:p w14:paraId="771B5BD8" w14:textId="005F9E0F" w:rsidR="00DE128B" w:rsidRPr="006A77F7" w:rsidRDefault="00DE128B" w:rsidP="00DE128B">
            <w:pPr>
              <w:pStyle w:val="TAC"/>
            </w:pPr>
            <w:r w:rsidRPr="006A77F7">
              <w:rPr>
                <w:rFonts w:eastAsia="SimSun"/>
              </w:rPr>
              <w:t>RAN5#95-e</w:t>
            </w:r>
          </w:p>
        </w:tc>
      </w:tr>
      <w:tr w:rsidR="00DE128B" w:rsidRPr="006A77F7" w14:paraId="0CAE7797" w14:textId="77777777" w:rsidTr="003A0531">
        <w:tc>
          <w:tcPr>
            <w:tcW w:w="1765" w:type="dxa"/>
            <w:tcBorders>
              <w:top w:val="nil"/>
            </w:tcBorders>
            <w:vAlign w:val="center"/>
          </w:tcPr>
          <w:p w14:paraId="1FFC8CD5" w14:textId="77777777" w:rsidR="00DE128B" w:rsidRPr="006A77F7" w:rsidRDefault="00DE128B" w:rsidP="00DE128B">
            <w:pPr>
              <w:pStyle w:val="TAC"/>
            </w:pPr>
          </w:p>
        </w:tc>
        <w:tc>
          <w:tcPr>
            <w:tcW w:w="1772" w:type="dxa"/>
            <w:shd w:val="clear" w:color="auto" w:fill="auto"/>
            <w:vAlign w:val="center"/>
          </w:tcPr>
          <w:p w14:paraId="36B39049" w14:textId="63AFC608" w:rsidR="00DE128B" w:rsidRPr="006A77F7" w:rsidRDefault="00DE128B" w:rsidP="00DE128B">
            <w:pPr>
              <w:pStyle w:val="TAC"/>
            </w:pPr>
            <w:r w:rsidRPr="006A77F7">
              <w:t>No</w:t>
            </w:r>
          </w:p>
        </w:tc>
        <w:tc>
          <w:tcPr>
            <w:tcW w:w="1481" w:type="dxa"/>
            <w:vAlign w:val="center"/>
          </w:tcPr>
          <w:p w14:paraId="21B3103F" w14:textId="694D13EB" w:rsidR="00DE128B" w:rsidRPr="006A77F7" w:rsidRDefault="00DE128B" w:rsidP="00DE128B">
            <w:pPr>
              <w:pStyle w:val="TAC"/>
            </w:pPr>
            <w:r w:rsidRPr="006A77F7">
              <w:t>DC_8A_n28A</w:t>
            </w:r>
          </w:p>
        </w:tc>
        <w:tc>
          <w:tcPr>
            <w:tcW w:w="1539" w:type="dxa"/>
            <w:shd w:val="clear" w:color="auto" w:fill="auto"/>
            <w:vAlign w:val="center"/>
          </w:tcPr>
          <w:p w14:paraId="6D82FE8D" w14:textId="77777777" w:rsidR="00DE128B" w:rsidRPr="006A77F7" w:rsidRDefault="00DE128B" w:rsidP="00DE128B">
            <w:pPr>
              <w:pStyle w:val="TAC"/>
            </w:pPr>
          </w:p>
        </w:tc>
        <w:tc>
          <w:tcPr>
            <w:tcW w:w="1483" w:type="dxa"/>
            <w:shd w:val="clear" w:color="auto" w:fill="auto"/>
            <w:vAlign w:val="center"/>
          </w:tcPr>
          <w:p w14:paraId="556C53DE" w14:textId="77777777" w:rsidR="00DE128B" w:rsidRPr="006A77F7" w:rsidRDefault="00DE128B" w:rsidP="00DE128B">
            <w:pPr>
              <w:pStyle w:val="TAC"/>
            </w:pPr>
          </w:p>
        </w:tc>
        <w:tc>
          <w:tcPr>
            <w:tcW w:w="1465" w:type="dxa"/>
            <w:vAlign w:val="center"/>
          </w:tcPr>
          <w:p w14:paraId="37DA542D" w14:textId="77777777" w:rsidR="00DE128B" w:rsidRPr="006A77F7" w:rsidRDefault="00DE128B" w:rsidP="00DE128B">
            <w:pPr>
              <w:pStyle w:val="TAC"/>
            </w:pPr>
          </w:p>
        </w:tc>
        <w:tc>
          <w:tcPr>
            <w:tcW w:w="1271" w:type="dxa"/>
            <w:shd w:val="clear" w:color="auto" w:fill="auto"/>
            <w:vAlign w:val="center"/>
          </w:tcPr>
          <w:p w14:paraId="4DDC04BC" w14:textId="77777777" w:rsidR="00DE128B" w:rsidRPr="006A77F7" w:rsidRDefault="00DE128B" w:rsidP="00DE128B">
            <w:pPr>
              <w:pStyle w:val="TAC"/>
            </w:pPr>
          </w:p>
        </w:tc>
      </w:tr>
      <w:tr w:rsidR="00DE128B" w:rsidRPr="006A77F7" w14:paraId="5D4DA762" w14:textId="77777777" w:rsidTr="003A0531">
        <w:tc>
          <w:tcPr>
            <w:tcW w:w="1765" w:type="dxa"/>
            <w:tcBorders>
              <w:top w:val="nil"/>
              <w:bottom w:val="nil"/>
            </w:tcBorders>
          </w:tcPr>
          <w:p w14:paraId="2E012E5E" w14:textId="336AF2CD" w:rsidR="00DE128B" w:rsidRPr="006A77F7" w:rsidRDefault="00DE128B" w:rsidP="00DE128B">
            <w:pPr>
              <w:pStyle w:val="TAC"/>
            </w:pPr>
            <w:r w:rsidRPr="006A77F7">
              <w:t>DC_3A-18A_n77A</w:t>
            </w:r>
          </w:p>
        </w:tc>
        <w:tc>
          <w:tcPr>
            <w:tcW w:w="1772" w:type="dxa"/>
            <w:shd w:val="clear" w:color="auto" w:fill="auto"/>
          </w:tcPr>
          <w:p w14:paraId="7E5C87F0" w14:textId="28F16EE7" w:rsidR="00DE128B" w:rsidRPr="006A77F7" w:rsidRDefault="00DE128B" w:rsidP="00DE128B">
            <w:pPr>
              <w:pStyle w:val="TAC"/>
            </w:pPr>
            <w:r w:rsidRPr="006A77F7">
              <w:t>Yes</w:t>
            </w:r>
          </w:p>
        </w:tc>
        <w:tc>
          <w:tcPr>
            <w:tcW w:w="1481" w:type="dxa"/>
          </w:tcPr>
          <w:p w14:paraId="3ED80071" w14:textId="513851E2" w:rsidR="00DE128B" w:rsidRPr="006A77F7" w:rsidRDefault="00DE128B" w:rsidP="00DE128B">
            <w:pPr>
              <w:pStyle w:val="TAC"/>
            </w:pPr>
            <w:r w:rsidRPr="006A77F7">
              <w:t>DC_3A_n77A</w:t>
            </w:r>
          </w:p>
        </w:tc>
        <w:tc>
          <w:tcPr>
            <w:tcW w:w="1539" w:type="dxa"/>
            <w:shd w:val="clear" w:color="auto" w:fill="auto"/>
          </w:tcPr>
          <w:p w14:paraId="7F95CB6F" w14:textId="78AA2D41" w:rsidR="00DE128B" w:rsidRPr="006A77F7" w:rsidRDefault="00DE128B" w:rsidP="00DE128B">
            <w:pPr>
              <w:pStyle w:val="TAC"/>
            </w:pPr>
            <w:r w:rsidRPr="006A77F7">
              <w:t xml:space="preserve">No 3CC </w:t>
            </w:r>
            <w:r w:rsidRPr="006A77F7">
              <w:lastRenderedPageBreak/>
              <w:t>exception</w:t>
            </w:r>
          </w:p>
        </w:tc>
        <w:tc>
          <w:tcPr>
            <w:tcW w:w="1483" w:type="dxa"/>
            <w:shd w:val="clear" w:color="auto" w:fill="auto"/>
          </w:tcPr>
          <w:p w14:paraId="30AA601B" w14:textId="339714DE" w:rsidR="00DE128B" w:rsidRPr="006A77F7" w:rsidRDefault="00DE128B" w:rsidP="00DE128B">
            <w:pPr>
              <w:pStyle w:val="TAC"/>
            </w:pPr>
            <w:r w:rsidRPr="006A77F7">
              <w:lastRenderedPageBreak/>
              <w:t>No test required</w:t>
            </w:r>
          </w:p>
        </w:tc>
        <w:tc>
          <w:tcPr>
            <w:tcW w:w="1465" w:type="dxa"/>
          </w:tcPr>
          <w:p w14:paraId="1335AC2D" w14:textId="77777777" w:rsidR="00DE128B" w:rsidRPr="006A77F7" w:rsidRDefault="00DE128B" w:rsidP="00DE128B">
            <w:pPr>
              <w:pStyle w:val="TAC"/>
            </w:pPr>
          </w:p>
        </w:tc>
        <w:tc>
          <w:tcPr>
            <w:tcW w:w="1271" w:type="dxa"/>
            <w:shd w:val="clear" w:color="auto" w:fill="auto"/>
          </w:tcPr>
          <w:p w14:paraId="0D1AEEF3" w14:textId="46086509" w:rsidR="00DE128B" w:rsidRPr="006A77F7" w:rsidRDefault="00DE128B" w:rsidP="00DE128B">
            <w:pPr>
              <w:pStyle w:val="TAC"/>
            </w:pPr>
            <w:r w:rsidRPr="006A77F7">
              <w:t>RAN5#98</w:t>
            </w:r>
          </w:p>
        </w:tc>
      </w:tr>
      <w:tr w:rsidR="00DE128B" w:rsidRPr="006A77F7" w14:paraId="08EAD0C2" w14:textId="77777777" w:rsidTr="003A0531">
        <w:tc>
          <w:tcPr>
            <w:tcW w:w="1765" w:type="dxa"/>
            <w:tcBorders>
              <w:top w:val="nil"/>
            </w:tcBorders>
          </w:tcPr>
          <w:p w14:paraId="4D642680" w14:textId="77777777" w:rsidR="00DE128B" w:rsidRPr="006A77F7" w:rsidRDefault="00DE128B" w:rsidP="00DE128B">
            <w:pPr>
              <w:pStyle w:val="TAC"/>
            </w:pPr>
          </w:p>
        </w:tc>
        <w:tc>
          <w:tcPr>
            <w:tcW w:w="1772" w:type="dxa"/>
            <w:shd w:val="clear" w:color="auto" w:fill="auto"/>
          </w:tcPr>
          <w:p w14:paraId="1625EAB9" w14:textId="4B18E2AF" w:rsidR="00DE128B" w:rsidRPr="006A77F7" w:rsidRDefault="00DE128B" w:rsidP="00DE128B">
            <w:pPr>
              <w:pStyle w:val="TAC"/>
            </w:pPr>
            <w:r w:rsidRPr="006A77F7">
              <w:t>No</w:t>
            </w:r>
          </w:p>
        </w:tc>
        <w:tc>
          <w:tcPr>
            <w:tcW w:w="1481" w:type="dxa"/>
          </w:tcPr>
          <w:p w14:paraId="47AA761A" w14:textId="14BD3A4E" w:rsidR="00DE128B" w:rsidRPr="006A77F7" w:rsidRDefault="00DE128B" w:rsidP="00DE128B">
            <w:pPr>
              <w:pStyle w:val="TAC"/>
            </w:pPr>
            <w:r w:rsidRPr="006A77F7">
              <w:t>DC_18A_n77A</w:t>
            </w:r>
          </w:p>
        </w:tc>
        <w:tc>
          <w:tcPr>
            <w:tcW w:w="1539" w:type="dxa"/>
            <w:shd w:val="clear" w:color="auto" w:fill="auto"/>
          </w:tcPr>
          <w:p w14:paraId="71819471" w14:textId="49BB5E7D" w:rsidR="00DE128B" w:rsidRPr="006A77F7" w:rsidRDefault="00DE128B" w:rsidP="00DE128B">
            <w:pPr>
              <w:pStyle w:val="TAC"/>
            </w:pPr>
            <w:r w:rsidRPr="006A77F7">
              <w:t>3 (3 band IMD3</w:t>
            </w:r>
            <w:r w:rsidRPr="00EB7954">
              <w:t>, PC2&amp;PC3</w:t>
            </w:r>
            <w:r w:rsidRPr="006A77F7">
              <w:t>)</w:t>
            </w:r>
          </w:p>
        </w:tc>
        <w:tc>
          <w:tcPr>
            <w:tcW w:w="1483" w:type="dxa"/>
            <w:shd w:val="clear" w:color="auto" w:fill="auto"/>
          </w:tcPr>
          <w:p w14:paraId="13289A74" w14:textId="314FFD02" w:rsidR="00DE128B" w:rsidRPr="006A77F7" w:rsidRDefault="00DE128B" w:rsidP="00DE128B">
            <w:pPr>
              <w:pStyle w:val="TAC"/>
            </w:pPr>
            <w:r w:rsidRPr="006A77F7">
              <w:t>IMD</w:t>
            </w:r>
          </w:p>
        </w:tc>
        <w:tc>
          <w:tcPr>
            <w:tcW w:w="1465" w:type="dxa"/>
          </w:tcPr>
          <w:p w14:paraId="17BA2118" w14:textId="77777777" w:rsidR="00DE128B" w:rsidRPr="006A77F7" w:rsidRDefault="00DE128B" w:rsidP="00DE128B">
            <w:pPr>
              <w:pStyle w:val="TAC"/>
            </w:pPr>
          </w:p>
        </w:tc>
        <w:tc>
          <w:tcPr>
            <w:tcW w:w="1271" w:type="dxa"/>
            <w:shd w:val="clear" w:color="auto" w:fill="auto"/>
          </w:tcPr>
          <w:p w14:paraId="5A945E19" w14:textId="41B20871" w:rsidR="00DE128B" w:rsidRPr="006A77F7" w:rsidRDefault="00DE128B" w:rsidP="00DE128B">
            <w:pPr>
              <w:pStyle w:val="TAC"/>
            </w:pPr>
            <w:r w:rsidRPr="006A77F7">
              <w:t>RAN5#105</w:t>
            </w:r>
          </w:p>
        </w:tc>
      </w:tr>
      <w:tr w:rsidR="00DE128B" w:rsidRPr="006A77F7" w14:paraId="19BB0880" w14:textId="77777777" w:rsidTr="00BD7CC1">
        <w:tc>
          <w:tcPr>
            <w:tcW w:w="1765" w:type="dxa"/>
            <w:tcBorders>
              <w:top w:val="nil"/>
              <w:bottom w:val="nil"/>
            </w:tcBorders>
            <w:vAlign w:val="center"/>
          </w:tcPr>
          <w:p w14:paraId="1D320E77" w14:textId="30AC66DD" w:rsidR="00DE128B" w:rsidRPr="006A77F7" w:rsidRDefault="00DE128B" w:rsidP="00DE128B">
            <w:pPr>
              <w:pStyle w:val="TAC"/>
            </w:pPr>
            <w:r w:rsidRPr="006A77F7">
              <w:t>DC_3A-19A_n78A</w:t>
            </w:r>
          </w:p>
        </w:tc>
        <w:tc>
          <w:tcPr>
            <w:tcW w:w="1772" w:type="dxa"/>
            <w:shd w:val="clear" w:color="auto" w:fill="auto"/>
          </w:tcPr>
          <w:p w14:paraId="2461BB1B" w14:textId="60F2FCE8" w:rsidR="00DE128B" w:rsidRPr="006A77F7" w:rsidRDefault="00DE128B" w:rsidP="00DE128B">
            <w:pPr>
              <w:pStyle w:val="TAC"/>
            </w:pPr>
            <w:r w:rsidRPr="006A77F7">
              <w:t>Yes</w:t>
            </w:r>
          </w:p>
        </w:tc>
        <w:tc>
          <w:tcPr>
            <w:tcW w:w="1481" w:type="dxa"/>
          </w:tcPr>
          <w:p w14:paraId="5453D1E9" w14:textId="64DD3B34" w:rsidR="00DE128B" w:rsidRPr="006A77F7" w:rsidRDefault="00DE128B" w:rsidP="00DE128B">
            <w:pPr>
              <w:pStyle w:val="TAC"/>
            </w:pPr>
            <w:r w:rsidRPr="006A77F7">
              <w:t>DC_3A_n78A</w:t>
            </w:r>
          </w:p>
        </w:tc>
        <w:tc>
          <w:tcPr>
            <w:tcW w:w="1539" w:type="dxa"/>
            <w:shd w:val="clear" w:color="auto" w:fill="auto"/>
          </w:tcPr>
          <w:p w14:paraId="2EA8CAB3" w14:textId="16351B73" w:rsidR="00DE128B" w:rsidRPr="006A77F7" w:rsidRDefault="00DE128B" w:rsidP="00DE128B">
            <w:pPr>
              <w:pStyle w:val="TAC"/>
            </w:pPr>
            <w:r w:rsidRPr="006A77F7">
              <w:t>No 3CC exception</w:t>
            </w:r>
          </w:p>
        </w:tc>
        <w:tc>
          <w:tcPr>
            <w:tcW w:w="1483" w:type="dxa"/>
            <w:shd w:val="clear" w:color="auto" w:fill="auto"/>
          </w:tcPr>
          <w:p w14:paraId="1C74F82A" w14:textId="0E6AD14A" w:rsidR="00DE128B" w:rsidRPr="006A77F7" w:rsidRDefault="00DE128B" w:rsidP="00DE128B">
            <w:pPr>
              <w:pStyle w:val="TAC"/>
            </w:pPr>
            <w:r w:rsidRPr="006A77F7">
              <w:t>No test required</w:t>
            </w:r>
          </w:p>
        </w:tc>
        <w:tc>
          <w:tcPr>
            <w:tcW w:w="1465" w:type="dxa"/>
          </w:tcPr>
          <w:p w14:paraId="4E613381" w14:textId="77777777" w:rsidR="00DE128B" w:rsidRPr="006A77F7" w:rsidRDefault="00DE128B" w:rsidP="00DE128B">
            <w:pPr>
              <w:pStyle w:val="TAC"/>
            </w:pPr>
          </w:p>
        </w:tc>
        <w:tc>
          <w:tcPr>
            <w:tcW w:w="1271" w:type="dxa"/>
            <w:shd w:val="clear" w:color="auto" w:fill="auto"/>
          </w:tcPr>
          <w:p w14:paraId="0201CA50" w14:textId="32EBB470" w:rsidR="00DE128B" w:rsidRPr="006A77F7" w:rsidRDefault="00DE128B" w:rsidP="00DE128B">
            <w:pPr>
              <w:pStyle w:val="TAC"/>
            </w:pPr>
            <w:r w:rsidRPr="006A77F7">
              <w:rPr>
                <w:lang w:eastAsia="ja-JP"/>
              </w:rPr>
              <w:t>RAN5#102</w:t>
            </w:r>
          </w:p>
        </w:tc>
      </w:tr>
      <w:tr w:rsidR="00DE128B" w:rsidRPr="006A77F7" w14:paraId="7C32E66A" w14:textId="77777777" w:rsidTr="003A0531">
        <w:tc>
          <w:tcPr>
            <w:tcW w:w="1765" w:type="dxa"/>
            <w:tcBorders>
              <w:top w:val="nil"/>
            </w:tcBorders>
          </w:tcPr>
          <w:p w14:paraId="7CE6D19A" w14:textId="77777777" w:rsidR="00DE128B" w:rsidRPr="006A77F7" w:rsidRDefault="00DE128B" w:rsidP="00DE128B">
            <w:pPr>
              <w:pStyle w:val="TAC"/>
            </w:pPr>
          </w:p>
        </w:tc>
        <w:tc>
          <w:tcPr>
            <w:tcW w:w="1772" w:type="dxa"/>
            <w:shd w:val="clear" w:color="auto" w:fill="auto"/>
          </w:tcPr>
          <w:p w14:paraId="3E040E8F" w14:textId="1775FB24" w:rsidR="00DE128B" w:rsidRPr="006A77F7" w:rsidRDefault="00DE128B" w:rsidP="00DE128B">
            <w:pPr>
              <w:pStyle w:val="TAC"/>
            </w:pPr>
            <w:r w:rsidRPr="006A77F7">
              <w:t>No</w:t>
            </w:r>
          </w:p>
        </w:tc>
        <w:tc>
          <w:tcPr>
            <w:tcW w:w="1481" w:type="dxa"/>
          </w:tcPr>
          <w:p w14:paraId="3CAF697A" w14:textId="24304E60" w:rsidR="00DE128B" w:rsidRPr="006A77F7" w:rsidRDefault="00DE128B" w:rsidP="00DE128B">
            <w:pPr>
              <w:pStyle w:val="TAC"/>
            </w:pPr>
            <w:r w:rsidRPr="006A77F7">
              <w:t>DC_19A_n78A</w:t>
            </w:r>
          </w:p>
        </w:tc>
        <w:tc>
          <w:tcPr>
            <w:tcW w:w="1539" w:type="dxa"/>
            <w:shd w:val="clear" w:color="auto" w:fill="auto"/>
          </w:tcPr>
          <w:p w14:paraId="306E4BE2" w14:textId="16207DF9" w:rsidR="00DE128B" w:rsidRPr="006A77F7" w:rsidRDefault="00DE128B" w:rsidP="00DE128B">
            <w:pPr>
              <w:pStyle w:val="TAC"/>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shd w:val="clear" w:color="auto" w:fill="auto"/>
          </w:tcPr>
          <w:p w14:paraId="1261D96C" w14:textId="477A7350" w:rsidR="00DE128B" w:rsidRPr="006A77F7" w:rsidRDefault="00DE128B" w:rsidP="00DE128B">
            <w:pPr>
              <w:pStyle w:val="TAC"/>
            </w:pPr>
            <w:r w:rsidRPr="006A77F7">
              <w:rPr>
                <w:lang w:eastAsia="ja-JP"/>
              </w:rPr>
              <w:t>IMD</w:t>
            </w:r>
          </w:p>
        </w:tc>
        <w:tc>
          <w:tcPr>
            <w:tcW w:w="1465" w:type="dxa"/>
          </w:tcPr>
          <w:p w14:paraId="4EDEC02D" w14:textId="77777777" w:rsidR="00DE128B" w:rsidRPr="006A77F7" w:rsidRDefault="00DE128B" w:rsidP="00DE128B">
            <w:pPr>
              <w:pStyle w:val="TAC"/>
            </w:pPr>
          </w:p>
        </w:tc>
        <w:tc>
          <w:tcPr>
            <w:tcW w:w="1271" w:type="dxa"/>
            <w:shd w:val="clear" w:color="auto" w:fill="auto"/>
          </w:tcPr>
          <w:p w14:paraId="527F642D" w14:textId="7C756A34" w:rsidR="00DE128B" w:rsidRPr="006A77F7" w:rsidRDefault="00DE128B" w:rsidP="00DE128B">
            <w:pPr>
              <w:pStyle w:val="TAC"/>
            </w:pPr>
            <w:r w:rsidRPr="006A77F7">
              <w:rPr>
                <w:lang w:eastAsia="ja-JP"/>
              </w:rPr>
              <w:t>RAN5#102</w:t>
            </w:r>
          </w:p>
        </w:tc>
      </w:tr>
      <w:tr w:rsidR="00DE128B" w:rsidRPr="006A77F7" w14:paraId="1B909571" w14:textId="77777777" w:rsidTr="003A0531">
        <w:tc>
          <w:tcPr>
            <w:tcW w:w="1765" w:type="dxa"/>
            <w:vMerge w:val="restart"/>
            <w:tcBorders>
              <w:top w:val="nil"/>
              <w:left w:val="single" w:sz="4" w:space="0" w:color="auto"/>
              <w:bottom w:val="single" w:sz="4" w:space="0" w:color="auto"/>
              <w:right w:val="single" w:sz="4" w:space="0" w:color="auto"/>
            </w:tcBorders>
            <w:hideMark/>
          </w:tcPr>
          <w:p w14:paraId="7F3BBF66" w14:textId="77777777" w:rsidR="00DE128B" w:rsidRPr="006A77F7" w:rsidRDefault="00DE128B" w:rsidP="00DE128B">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DE128B" w:rsidRPr="006A77F7" w:rsidRDefault="00DE128B" w:rsidP="00DE128B">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DE128B" w:rsidRPr="006A77F7" w:rsidRDefault="00DE128B" w:rsidP="00DE128B">
            <w:pPr>
              <w:pStyle w:val="TAC"/>
              <w:rPr>
                <w:lang w:eastAsia="ja-JP"/>
              </w:rPr>
            </w:pPr>
            <w:r w:rsidRPr="006A77F7">
              <w:rPr>
                <w:lang w:eastAsia="ja-JP"/>
              </w:rPr>
              <w:t>19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7AFEC9CC" w14:textId="77777777" w:rsidR="00DE128B" w:rsidRPr="006A77F7" w:rsidRDefault="00DE128B" w:rsidP="00DE128B">
            <w:pPr>
              <w:pStyle w:val="TAC"/>
            </w:pPr>
            <w:r w:rsidRPr="006A77F7">
              <w:rPr>
                <w:lang w:eastAsia="ja-JP"/>
              </w:rPr>
              <w:t>RAN5#101</w:t>
            </w:r>
          </w:p>
        </w:tc>
      </w:tr>
      <w:tr w:rsidR="00DE128B" w:rsidRPr="006A77F7" w14:paraId="438256A3"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DE128B" w:rsidRPr="006A77F7" w:rsidRDefault="00DE128B" w:rsidP="00DE128B">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DE128B" w:rsidRPr="006A77F7" w:rsidRDefault="00DE128B" w:rsidP="00DE128B">
            <w:pPr>
              <w:pStyle w:val="TAC"/>
            </w:pPr>
            <w:r w:rsidRPr="006A77F7">
              <w:rPr>
                <w:lang w:eastAsia="ja-JP"/>
              </w:rPr>
              <w:t>3 (</w:t>
            </w:r>
            <w:r w:rsidRPr="006A77F7">
              <w:t xml:space="preserve">3 band </w:t>
            </w:r>
            <w:r w:rsidRPr="006A77F7">
              <w:rPr>
                <w:lang w:eastAsia="ja-JP"/>
              </w:rPr>
              <w:t>IMD4</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551FE433" w14:textId="77777777" w:rsidR="00DE128B" w:rsidRPr="006A77F7" w:rsidRDefault="00DE128B" w:rsidP="00DE128B">
            <w:pPr>
              <w:pStyle w:val="TAC"/>
            </w:pPr>
            <w:r w:rsidRPr="006A77F7">
              <w:rPr>
                <w:lang w:eastAsia="ja-JP"/>
              </w:rPr>
              <w:t>RAN5#101</w:t>
            </w:r>
          </w:p>
        </w:tc>
      </w:tr>
      <w:tr w:rsidR="00DE128B" w:rsidRPr="006A77F7" w14:paraId="6D8E6CA8" w14:textId="77777777" w:rsidTr="003A0531">
        <w:tc>
          <w:tcPr>
            <w:tcW w:w="1765" w:type="dxa"/>
            <w:vMerge w:val="restart"/>
            <w:vAlign w:val="center"/>
          </w:tcPr>
          <w:p w14:paraId="1D11E016" w14:textId="77777777" w:rsidR="00DE128B" w:rsidRPr="006A77F7" w:rsidRDefault="00DE128B" w:rsidP="00DE128B">
            <w:pPr>
              <w:pStyle w:val="TAC"/>
            </w:pPr>
            <w:r w:rsidRPr="006A77F7">
              <w:t>DC_3A-20A_n1</w:t>
            </w:r>
          </w:p>
        </w:tc>
        <w:tc>
          <w:tcPr>
            <w:tcW w:w="1772" w:type="dxa"/>
            <w:shd w:val="clear" w:color="auto" w:fill="auto"/>
            <w:vAlign w:val="center"/>
          </w:tcPr>
          <w:p w14:paraId="51CE7F3D" w14:textId="77777777" w:rsidR="00DE128B" w:rsidRPr="006A77F7" w:rsidRDefault="00DE128B" w:rsidP="00DE128B">
            <w:pPr>
              <w:pStyle w:val="TAC"/>
            </w:pPr>
            <w:r w:rsidRPr="006A77F7">
              <w:t>Yes</w:t>
            </w:r>
          </w:p>
        </w:tc>
        <w:tc>
          <w:tcPr>
            <w:tcW w:w="1481" w:type="dxa"/>
          </w:tcPr>
          <w:p w14:paraId="79F4196E" w14:textId="77777777" w:rsidR="00DE128B" w:rsidRPr="006A77F7" w:rsidRDefault="00DE128B" w:rsidP="00DE128B">
            <w:pPr>
              <w:pStyle w:val="TAC"/>
            </w:pPr>
            <w:r w:rsidRPr="006A77F7">
              <w:rPr>
                <w:lang w:eastAsia="fi-FI"/>
              </w:rPr>
              <w:t>DC_3A_n1A</w:t>
            </w:r>
          </w:p>
        </w:tc>
        <w:tc>
          <w:tcPr>
            <w:tcW w:w="1539" w:type="dxa"/>
            <w:shd w:val="clear" w:color="auto" w:fill="auto"/>
            <w:vAlign w:val="center"/>
          </w:tcPr>
          <w:p w14:paraId="24807BBC" w14:textId="77777777" w:rsidR="00DE128B" w:rsidRPr="006A77F7" w:rsidRDefault="00DE128B" w:rsidP="00DE128B">
            <w:pPr>
              <w:pStyle w:val="TAC"/>
            </w:pPr>
            <w:r w:rsidRPr="006A77F7">
              <w:t>No 3CC exception</w:t>
            </w:r>
          </w:p>
        </w:tc>
        <w:tc>
          <w:tcPr>
            <w:tcW w:w="1483" w:type="dxa"/>
            <w:shd w:val="clear" w:color="auto" w:fill="auto"/>
            <w:vAlign w:val="bottom"/>
          </w:tcPr>
          <w:p w14:paraId="7017AEFD" w14:textId="77777777" w:rsidR="00DE128B" w:rsidRPr="006A77F7" w:rsidRDefault="00DE128B" w:rsidP="00DE128B">
            <w:pPr>
              <w:pStyle w:val="TAC"/>
              <w:rPr>
                <w:lang w:eastAsia="ja-JP"/>
              </w:rPr>
            </w:pPr>
            <w:r w:rsidRPr="006A77F7">
              <w:t>No test required</w:t>
            </w:r>
          </w:p>
        </w:tc>
        <w:tc>
          <w:tcPr>
            <w:tcW w:w="1465" w:type="dxa"/>
          </w:tcPr>
          <w:p w14:paraId="57A11BFE" w14:textId="77777777" w:rsidR="00DE128B" w:rsidRPr="006A77F7" w:rsidRDefault="00DE128B" w:rsidP="00DE128B">
            <w:pPr>
              <w:pStyle w:val="TAC"/>
            </w:pPr>
          </w:p>
        </w:tc>
        <w:tc>
          <w:tcPr>
            <w:tcW w:w="1271" w:type="dxa"/>
            <w:shd w:val="clear" w:color="auto" w:fill="auto"/>
            <w:vAlign w:val="center"/>
          </w:tcPr>
          <w:p w14:paraId="5ABBB152" w14:textId="77777777" w:rsidR="00DE128B" w:rsidRPr="006A77F7" w:rsidRDefault="00DE128B" w:rsidP="00DE128B">
            <w:pPr>
              <w:pStyle w:val="TAC"/>
            </w:pPr>
          </w:p>
        </w:tc>
      </w:tr>
      <w:tr w:rsidR="00DE128B" w:rsidRPr="006A77F7" w14:paraId="0C0C58CB" w14:textId="77777777" w:rsidTr="003A0531">
        <w:tc>
          <w:tcPr>
            <w:tcW w:w="1765" w:type="dxa"/>
            <w:vMerge/>
            <w:vAlign w:val="center"/>
          </w:tcPr>
          <w:p w14:paraId="0BEB4905" w14:textId="77777777" w:rsidR="00DE128B" w:rsidRPr="006A77F7" w:rsidRDefault="00DE128B" w:rsidP="00DE128B">
            <w:pPr>
              <w:pStyle w:val="TAC"/>
            </w:pPr>
          </w:p>
        </w:tc>
        <w:tc>
          <w:tcPr>
            <w:tcW w:w="1772" w:type="dxa"/>
            <w:shd w:val="clear" w:color="auto" w:fill="auto"/>
            <w:vAlign w:val="center"/>
          </w:tcPr>
          <w:p w14:paraId="5C5CEC27" w14:textId="77777777" w:rsidR="00DE128B" w:rsidRPr="006A77F7" w:rsidRDefault="00DE128B" w:rsidP="00DE128B">
            <w:pPr>
              <w:pStyle w:val="TAC"/>
            </w:pPr>
            <w:r w:rsidRPr="006A77F7">
              <w:t>No</w:t>
            </w:r>
          </w:p>
        </w:tc>
        <w:tc>
          <w:tcPr>
            <w:tcW w:w="1481" w:type="dxa"/>
          </w:tcPr>
          <w:p w14:paraId="73DC7BDE" w14:textId="77777777" w:rsidR="00DE128B" w:rsidRPr="006A77F7" w:rsidRDefault="00DE128B" w:rsidP="00DE128B">
            <w:pPr>
              <w:pStyle w:val="TAC"/>
            </w:pPr>
            <w:r w:rsidRPr="006A77F7">
              <w:rPr>
                <w:lang w:eastAsia="fi-FI"/>
              </w:rPr>
              <w:t>DC_20A_n1A</w:t>
            </w:r>
          </w:p>
        </w:tc>
        <w:tc>
          <w:tcPr>
            <w:tcW w:w="1539" w:type="dxa"/>
            <w:shd w:val="clear" w:color="auto" w:fill="auto"/>
            <w:vAlign w:val="center"/>
          </w:tcPr>
          <w:p w14:paraId="6C88DC79" w14:textId="77777777" w:rsidR="00DE128B" w:rsidRPr="006A77F7" w:rsidRDefault="00DE128B" w:rsidP="00DE128B">
            <w:pPr>
              <w:pStyle w:val="TAC"/>
            </w:pPr>
          </w:p>
        </w:tc>
        <w:tc>
          <w:tcPr>
            <w:tcW w:w="1483" w:type="dxa"/>
            <w:shd w:val="clear" w:color="auto" w:fill="auto"/>
            <w:vAlign w:val="bottom"/>
          </w:tcPr>
          <w:p w14:paraId="597EEC4A" w14:textId="77777777" w:rsidR="00DE128B" w:rsidRPr="006A77F7" w:rsidRDefault="00DE128B" w:rsidP="00DE128B">
            <w:pPr>
              <w:pStyle w:val="TAC"/>
              <w:rPr>
                <w:lang w:eastAsia="ja-JP"/>
              </w:rPr>
            </w:pPr>
          </w:p>
        </w:tc>
        <w:tc>
          <w:tcPr>
            <w:tcW w:w="1465" w:type="dxa"/>
          </w:tcPr>
          <w:p w14:paraId="753BC718" w14:textId="77777777" w:rsidR="00DE128B" w:rsidRPr="006A77F7" w:rsidRDefault="00DE128B" w:rsidP="00DE128B">
            <w:pPr>
              <w:pStyle w:val="TAC"/>
            </w:pPr>
          </w:p>
        </w:tc>
        <w:tc>
          <w:tcPr>
            <w:tcW w:w="1271" w:type="dxa"/>
            <w:shd w:val="clear" w:color="auto" w:fill="auto"/>
            <w:vAlign w:val="center"/>
          </w:tcPr>
          <w:p w14:paraId="1151D95C" w14:textId="77777777" w:rsidR="00DE128B" w:rsidRPr="006A77F7" w:rsidRDefault="00DE128B" w:rsidP="00DE128B">
            <w:pPr>
              <w:pStyle w:val="TAC"/>
            </w:pPr>
          </w:p>
        </w:tc>
      </w:tr>
      <w:tr w:rsidR="00DE128B" w:rsidRPr="006A77F7" w14:paraId="7B47D3A8" w14:textId="77777777" w:rsidTr="003A0531">
        <w:tc>
          <w:tcPr>
            <w:tcW w:w="1765" w:type="dxa"/>
            <w:tcBorders>
              <w:bottom w:val="nil"/>
            </w:tcBorders>
            <w:vAlign w:val="center"/>
          </w:tcPr>
          <w:p w14:paraId="469E4E49" w14:textId="74A31FA7" w:rsidR="00DE128B" w:rsidRPr="006A77F7" w:rsidRDefault="00DE128B" w:rsidP="00DE128B">
            <w:pPr>
              <w:pStyle w:val="TAC"/>
            </w:pPr>
            <w:r w:rsidRPr="006A77F7">
              <w:t>DC_3A-20A_n8A</w:t>
            </w:r>
          </w:p>
        </w:tc>
        <w:tc>
          <w:tcPr>
            <w:tcW w:w="1772" w:type="dxa"/>
            <w:shd w:val="clear" w:color="auto" w:fill="auto"/>
            <w:vAlign w:val="center"/>
          </w:tcPr>
          <w:p w14:paraId="422E2933" w14:textId="31024227" w:rsidR="00DE128B" w:rsidRPr="006A77F7" w:rsidRDefault="00DE128B" w:rsidP="00DE128B">
            <w:pPr>
              <w:pStyle w:val="TAC"/>
            </w:pPr>
            <w:r w:rsidRPr="006A77F7">
              <w:t>No</w:t>
            </w:r>
          </w:p>
        </w:tc>
        <w:tc>
          <w:tcPr>
            <w:tcW w:w="1481" w:type="dxa"/>
            <w:vAlign w:val="center"/>
          </w:tcPr>
          <w:p w14:paraId="7FEF6BD4" w14:textId="3EB0AF01" w:rsidR="00DE128B" w:rsidRPr="006A77F7" w:rsidRDefault="00DE128B" w:rsidP="00DE128B">
            <w:pPr>
              <w:pStyle w:val="TAC"/>
              <w:rPr>
                <w:lang w:eastAsia="fi-FI"/>
              </w:rPr>
            </w:pPr>
            <w:r w:rsidRPr="006A77F7">
              <w:rPr>
                <w:lang w:eastAsia="fi-FI"/>
              </w:rPr>
              <w:t>DC_3A_</w:t>
            </w:r>
            <w:r w:rsidRPr="006A77F7">
              <w:rPr>
                <w:lang w:eastAsia="ja-JP"/>
              </w:rPr>
              <w:t>n8A</w:t>
            </w:r>
          </w:p>
        </w:tc>
        <w:tc>
          <w:tcPr>
            <w:tcW w:w="1539" w:type="dxa"/>
            <w:shd w:val="clear" w:color="auto" w:fill="auto"/>
            <w:vAlign w:val="center"/>
          </w:tcPr>
          <w:p w14:paraId="1F08B035" w14:textId="1B36953A" w:rsidR="00DE128B" w:rsidRPr="006A77F7" w:rsidRDefault="00DE128B" w:rsidP="00DE128B">
            <w:pPr>
              <w:pStyle w:val="TAC"/>
            </w:pPr>
            <w:r w:rsidRPr="006A77F7">
              <w:t>No 3CC exception</w:t>
            </w:r>
          </w:p>
        </w:tc>
        <w:tc>
          <w:tcPr>
            <w:tcW w:w="1483" w:type="dxa"/>
            <w:shd w:val="clear" w:color="auto" w:fill="auto"/>
            <w:vAlign w:val="bottom"/>
          </w:tcPr>
          <w:p w14:paraId="2B5CB566" w14:textId="1807A013" w:rsidR="00DE128B" w:rsidRPr="006A77F7" w:rsidRDefault="00DE128B" w:rsidP="00DE128B">
            <w:pPr>
              <w:pStyle w:val="TAC"/>
              <w:rPr>
                <w:lang w:eastAsia="ja-JP"/>
              </w:rPr>
            </w:pPr>
            <w:r w:rsidRPr="006A77F7">
              <w:t>No test required</w:t>
            </w:r>
          </w:p>
        </w:tc>
        <w:tc>
          <w:tcPr>
            <w:tcW w:w="1465" w:type="dxa"/>
          </w:tcPr>
          <w:p w14:paraId="1EA7E339" w14:textId="77777777" w:rsidR="00DE128B" w:rsidRPr="006A77F7" w:rsidRDefault="00DE128B" w:rsidP="00DE128B">
            <w:pPr>
              <w:pStyle w:val="TAC"/>
            </w:pPr>
          </w:p>
        </w:tc>
        <w:tc>
          <w:tcPr>
            <w:tcW w:w="1271" w:type="dxa"/>
            <w:shd w:val="clear" w:color="auto" w:fill="auto"/>
            <w:vAlign w:val="center"/>
          </w:tcPr>
          <w:p w14:paraId="29C4BB07" w14:textId="6F3F5A7F" w:rsidR="00DE128B" w:rsidRPr="006A77F7" w:rsidRDefault="00DE128B" w:rsidP="00DE128B">
            <w:pPr>
              <w:pStyle w:val="TAC"/>
            </w:pPr>
            <w:r w:rsidRPr="006A77F7">
              <w:t>RAN5#96-e</w:t>
            </w:r>
          </w:p>
        </w:tc>
      </w:tr>
      <w:tr w:rsidR="00DE128B" w:rsidRPr="006A77F7" w14:paraId="38B3AA4A" w14:textId="77777777" w:rsidTr="003A0531">
        <w:tc>
          <w:tcPr>
            <w:tcW w:w="1765" w:type="dxa"/>
            <w:tcBorders>
              <w:top w:val="nil"/>
            </w:tcBorders>
            <w:vAlign w:val="center"/>
          </w:tcPr>
          <w:p w14:paraId="6A5F5B48" w14:textId="77777777" w:rsidR="00DE128B" w:rsidRPr="006A77F7" w:rsidRDefault="00DE128B" w:rsidP="00DE128B">
            <w:pPr>
              <w:pStyle w:val="TAC"/>
            </w:pPr>
          </w:p>
        </w:tc>
        <w:tc>
          <w:tcPr>
            <w:tcW w:w="1772" w:type="dxa"/>
            <w:shd w:val="clear" w:color="auto" w:fill="auto"/>
            <w:vAlign w:val="center"/>
          </w:tcPr>
          <w:p w14:paraId="673DCDBE" w14:textId="1E273118" w:rsidR="00DE128B" w:rsidRPr="006A77F7" w:rsidRDefault="00DE128B" w:rsidP="00DE128B">
            <w:pPr>
              <w:pStyle w:val="TAC"/>
            </w:pPr>
            <w:r w:rsidRPr="006A77F7">
              <w:t>Yes (</w:t>
            </w:r>
            <w:r w:rsidRPr="006A77F7">
              <w:rPr>
                <w:lang w:eastAsia="ja-JP"/>
              </w:rPr>
              <w:t>DC_20_n8)</w:t>
            </w:r>
          </w:p>
        </w:tc>
        <w:tc>
          <w:tcPr>
            <w:tcW w:w="1481" w:type="dxa"/>
            <w:vAlign w:val="center"/>
          </w:tcPr>
          <w:p w14:paraId="490AE424" w14:textId="60931F30" w:rsidR="00DE128B" w:rsidRPr="006A77F7" w:rsidRDefault="00DE128B" w:rsidP="00DE128B">
            <w:pPr>
              <w:pStyle w:val="TAC"/>
              <w:rPr>
                <w:lang w:eastAsia="fi-FI"/>
              </w:rPr>
            </w:pPr>
            <w:r w:rsidRPr="006A77F7">
              <w:rPr>
                <w:lang w:eastAsia="fi-FI"/>
              </w:rPr>
              <w:t>DC_20A_</w:t>
            </w:r>
            <w:r w:rsidRPr="006A77F7">
              <w:rPr>
                <w:lang w:eastAsia="ja-JP"/>
              </w:rPr>
              <w:t>n8A</w:t>
            </w:r>
          </w:p>
        </w:tc>
        <w:tc>
          <w:tcPr>
            <w:tcW w:w="1539" w:type="dxa"/>
            <w:shd w:val="clear" w:color="auto" w:fill="auto"/>
            <w:vAlign w:val="center"/>
          </w:tcPr>
          <w:p w14:paraId="41DF050E" w14:textId="07205A7E" w:rsidR="00DE128B" w:rsidRPr="006A77F7" w:rsidRDefault="00DE128B" w:rsidP="00DE128B">
            <w:pPr>
              <w:pStyle w:val="TAC"/>
            </w:pPr>
            <w:r w:rsidRPr="006A77F7">
              <w:t>3 (3 band IMD4)</w:t>
            </w:r>
          </w:p>
        </w:tc>
        <w:tc>
          <w:tcPr>
            <w:tcW w:w="1483" w:type="dxa"/>
            <w:shd w:val="clear" w:color="auto" w:fill="auto"/>
            <w:vAlign w:val="bottom"/>
          </w:tcPr>
          <w:p w14:paraId="23D1CAF8" w14:textId="7B97E466" w:rsidR="00DE128B" w:rsidRPr="006A77F7" w:rsidRDefault="00DE128B" w:rsidP="00DE128B">
            <w:pPr>
              <w:pStyle w:val="TAC"/>
              <w:rPr>
                <w:lang w:eastAsia="ja-JP"/>
              </w:rPr>
            </w:pPr>
            <w:r w:rsidRPr="006A77F7">
              <w:rPr>
                <w:lang w:eastAsia="ja-JP"/>
              </w:rPr>
              <w:t>IMD</w:t>
            </w:r>
          </w:p>
        </w:tc>
        <w:tc>
          <w:tcPr>
            <w:tcW w:w="1465" w:type="dxa"/>
          </w:tcPr>
          <w:p w14:paraId="4264609D" w14:textId="77777777" w:rsidR="00DE128B" w:rsidRPr="006A77F7" w:rsidRDefault="00DE128B" w:rsidP="00DE128B">
            <w:pPr>
              <w:pStyle w:val="TAC"/>
            </w:pPr>
          </w:p>
        </w:tc>
        <w:tc>
          <w:tcPr>
            <w:tcW w:w="1271" w:type="dxa"/>
            <w:shd w:val="clear" w:color="auto" w:fill="auto"/>
            <w:vAlign w:val="center"/>
          </w:tcPr>
          <w:p w14:paraId="1FDB3CAE" w14:textId="6C7FAB0E" w:rsidR="00DE128B" w:rsidRPr="006A77F7" w:rsidRDefault="00DE128B" w:rsidP="00DE128B">
            <w:pPr>
              <w:pStyle w:val="TAC"/>
            </w:pPr>
            <w:r w:rsidRPr="006A77F7">
              <w:t>RAN5#96-e</w:t>
            </w:r>
          </w:p>
        </w:tc>
      </w:tr>
      <w:tr w:rsidR="00DE128B" w:rsidRPr="006A77F7" w14:paraId="4F0351F2" w14:textId="77777777" w:rsidTr="003A0531">
        <w:tc>
          <w:tcPr>
            <w:tcW w:w="1765" w:type="dxa"/>
            <w:tcBorders>
              <w:bottom w:val="nil"/>
            </w:tcBorders>
            <w:vAlign w:val="center"/>
          </w:tcPr>
          <w:p w14:paraId="04237518" w14:textId="797E784C" w:rsidR="00DE128B" w:rsidRPr="006A77F7" w:rsidRDefault="00DE128B" w:rsidP="00DE128B">
            <w:pPr>
              <w:pStyle w:val="TAC"/>
            </w:pPr>
            <w:r w:rsidRPr="006A77F7">
              <w:t>DC_3A-20A_n28A</w:t>
            </w:r>
          </w:p>
        </w:tc>
        <w:tc>
          <w:tcPr>
            <w:tcW w:w="1772" w:type="dxa"/>
            <w:shd w:val="clear" w:color="auto" w:fill="auto"/>
            <w:vAlign w:val="center"/>
          </w:tcPr>
          <w:p w14:paraId="5F4FDCA1" w14:textId="03D9EC3B" w:rsidR="00DE128B" w:rsidRPr="006A77F7" w:rsidRDefault="00DE128B" w:rsidP="00DE128B">
            <w:pPr>
              <w:pStyle w:val="TAC"/>
            </w:pPr>
            <w:r w:rsidRPr="006A77F7">
              <w:t>No</w:t>
            </w:r>
          </w:p>
        </w:tc>
        <w:tc>
          <w:tcPr>
            <w:tcW w:w="1481" w:type="dxa"/>
            <w:vAlign w:val="center"/>
          </w:tcPr>
          <w:p w14:paraId="15CFEE33" w14:textId="5A484735" w:rsidR="00DE128B" w:rsidRPr="006A77F7" w:rsidRDefault="00DE128B" w:rsidP="00DE128B">
            <w:pPr>
              <w:pStyle w:val="TAC"/>
              <w:rPr>
                <w:lang w:eastAsia="fi-FI"/>
              </w:rPr>
            </w:pPr>
            <w:r w:rsidRPr="006A77F7">
              <w:t>DC_3A_n28A</w:t>
            </w:r>
          </w:p>
        </w:tc>
        <w:tc>
          <w:tcPr>
            <w:tcW w:w="1539" w:type="dxa"/>
            <w:shd w:val="clear" w:color="auto" w:fill="auto"/>
            <w:vAlign w:val="center"/>
          </w:tcPr>
          <w:p w14:paraId="64F1C89B" w14:textId="21E0A9CD" w:rsidR="00DE128B" w:rsidRPr="006A77F7" w:rsidRDefault="00DE128B" w:rsidP="00DE128B">
            <w:pPr>
              <w:pStyle w:val="TAC"/>
            </w:pPr>
            <w:r w:rsidRPr="006A77F7">
              <w:t>No 3CC exception</w:t>
            </w:r>
          </w:p>
        </w:tc>
        <w:tc>
          <w:tcPr>
            <w:tcW w:w="1483" w:type="dxa"/>
            <w:shd w:val="clear" w:color="auto" w:fill="auto"/>
            <w:vAlign w:val="bottom"/>
          </w:tcPr>
          <w:p w14:paraId="2AA9D759" w14:textId="42DEE661" w:rsidR="00DE128B" w:rsidRPr="006A77F7" w:rsidRDefault="00DE128B" w:rsidP="00DE128B">
            <w:pPr>
              <w:pStyle w:val="TAC"/>
              <w:rPr>
                <w:lang w:eastAsia="ja-JP"/>
              </w:rPr>
            </w:pPr>
            <w:r w:rsidRPr="006A77F7">
              <w:t>No test required</w:t>
            </w:r>
          </w:p>
        </w:tc>
        <w:tc>
          <w:tcPr>
            <w:tcW w:w="1465" w:type="dxa"/>
          </w:tcPr>
          <w:p w14:paraId="50B74088" w14:textId="77777777" w:rsidR="00DE128B" w:rsidRPr="006A77F7" w:rsidRDefault="00DE128B" w:rsidP="00DE128B">
            <w:pPr>
              <w:pStyle w:val="TAC"/>
            </w:pPr>
          </w:p>
        </w:tc>
        <w:tc>
          <w:tcPr>
            <w:tcW w:w="1271" w:type="dxa"/>
            <w:shd w:val="clear" w:color="auto" w:fill="auto"/>
          </w:tcPr>
          <w:p w14:paraId="21337B06" w14:textId="78D2161E" w:rsidR="00DE128B" w:rsidRPr="006A77F7" w:rsidRDefault="00DE128B" w:rsidP="00DE128B">
            <w:pPr>
              <w:pStyle w:val="TAC"/>
            </w:pPr>
            <w:r w:rsidRPr="006A77F7">
              <w:t>RAN5#92-e</w:t>
            </w:r>
          </w:p>
        </w:tc>
      </w:tr>
      <w:tr w:rsidR="00DE128B" w:rsidRPr="006A77F7" w14:paraId="6006505E" w14:textId="77777777" w:rsidTr="003A0531">
        <w:tc>
          <w:tcPr>
            <w:tcW w:w="1765" w:type="dxa"/>
            <w:tcBorders>
              <w:top w:val="nil"/>
            </w:tcBorders>
            <w:vAlign w:val="center"/>
          </w:tcPr>
          <w:p w14:paraId="7179B754" w14:textId="77777777" w:rsidR="00DE128B" w:rsidRPr="006A77F7" w:rsidRDefault="00DE128B" w:rsidP="00DE128B">
            <w:pPr>
              <w:pStyle w:val="TAC"/>
            </w:pPr>
          </w:p>
        </w:tc>
        <w:tc>
          <w:tcPr>
            <w:tcW w:w="1772" w:type="dxa"/>
            <w:shd w:val="clear" w:color="auto" w:fill="auto"/>
            <w:vAlign w:val="center"/>
          </w:tcPr>
          <w:p w14:paraId="657AF7A4" w14:textId="2E014F66" w:rsidR="00DE128B" w:rsidRPr="006A77F7" w:rsidRDefault="00DE128B" w:rsidP="00DE128B">
            <w:pPr>
              <w:pStyle w:val="TAC"/>
            </w:pPr>
            <w:r w:rsidRPr="006A77F7">
              <w:t>No</w:t>
            </w:r>
          </w:p>
        </w:tc>
        <w:tc>
          <w:tcPr>
            <w:tcW w:w="1481" w:type="dxa"/>
            <w:vAlign w:val="center"/>
          </w:tcPr>
          <w:p w14:paraId="397B3E99" w14:textId="034FC26B" w:rsidR="00DE128B" w:rsidRPr="006A77F7" w:rsidRDefault="00DE128B" w:rsidP="00DE128B">
            <w:pPr>
              <w:pStyle w:val="TAC"/>
              <w:rPr>
                <w:lang w:eastAsia="fi-FI"/>
              </w:rPr>
            </w:pPr>
            <w:r w:rsidRPr="006A77F7">
              <w:t>DC_20A_n28A</w:t>
            </w:r>
          </w:p>
        </w:tc>
        <w:tc>
          <w:tcPr>
            <w:tcW w:w="1539" w:type="dxa"/>
            <w:shd w:val="clear" w:color="auto" w:fill="auto"/>
            <w:vAlign w:val="center"/>
          </w:tcPr>
          <w:p w14:paraId="481D3C43" w14:textId="25E2257D" w:rsidR="00DE128B" w:rsidRPr="006A77F7" w:rsidRDefault="00DE128B" w:rsidP="00DE128B">
            <w:pPr>
              <w:pStyle w:val="TAC"/>
            </w:pPr>
            <w:r w:rsidRPr="006A77F7">
              <w:t>3 (3 band IMD4)</w:t>
            </w:r>
          </w:p>
        </w:tc>
        <w:tc>
          <w:tcPr>
            <w:tcW w:w="1483" w:type="dxa"/>
            <w:shd w:val="clear" w:color="auto" w:fill="auto"/>
            <w:vAlign w:val="center"/>
          </w:tcPr>
          <w:p w14:paraId="249DB786" w14:textId="0D220642" w:rsidR="00DE128B" w:rsidRPr="006A77F7" w:rsidRDefault="00DE128B" w:rsidP="00DE128B">
            <w:pPr>
              <w:pStyle w:val="TAC"/>
              <w:rPr>
                <w:lang w:eastAsia="ja-JP"/>
              </w:rPr>
            </w:pPr>
            <w:r w:rsidRPr="006A77F7">
              <w:t>IMD</w:t>
            </w:r>
          </w:p>
        </w:tc>
        <w:tc>
          <w:tcPr>
            <w:tcW w:w="1465" w:type="dxa"/>
          </w:tcPr>
          <w:p w14:paraId="519659B5" w14:textId="77777777" w:rsidR="00DE128B" w:rsidRPr="006A77F7" w:rsidRDefault="00DE128B" w:rsidP="00DE128B">
            <w:pPr>
              <w:pStyle w:val="TAC"/>
            </w:pPr>
          </w:p>
        </w:tc>
        <w:tc>
          <w:tcPr>
            <w:tcW w:w="1271" w:type="dxa"/>
            <w:shd w:val="clear" w:color="auto" w:fill="auto"/>
          </w:tcPr>
          <w:p w14:paraId="0FFC6047" w14:textId="2EA77B9B" w:rsidR="00DE128B" w:rsidRPr="006A77F7" w:rsidRDefault="00DE128B" w:rsidP="00DE128B">
            <w:pPr>
              <w:pStyle w:val="TAC"/>
            </w:pPr>
            <w:r w:rsidRPr="006A77F7">
              <w:t>RAN5#92-e</w:t>
            </w:r>
          </w:p>
        </w:tc>
      </w:tr>
      <w:tr w:rsidR="00DE128B" w:rsidRPr="006A77F7" w14:paraId="7B3CEB78" w14:textId="77777777" w:rsidTr="003A0531">
        <w:tc>
          <w:tcPr>
            <w:tcW w:w="1765" w:type="dxa"/>
            <w:vMerge w:val="restart"/>
            <w:vAlign w:val="center"/>
          </w:tcPr>
          <w:p w14:paraId="50B72A54" w14:textId="77777777" w:rsidR="00DE128B" w:rsidRPr="006A77F7" w:rsidRDefault="00DE128B" w:rsidP="00DE128B">
            <w:pPr>
              <w:pStyle w:val="TAC"/>
            </w:pPr>
            <w:r w:rsidRPr="006A77F7">
              <w:t>DC_3A-20A_n78</w:t>
            </w:r>
          </w:p>
        </w:tc>
        <w:tc>
          <w:tcPr>
            <w:tcW w:w="1772" w:type="dxa"/>
            <w:shd w:val="clear" w:color="auto" w:fill="auto"/>
            <w:vAlign w:val="center"/>
          </w:tcPr>
          <w:p w14:paraId="1DDFB667" w14:textId="77777777" w:rsidR="00DE128B" w:rsidRPr="006A77F7" w:rsidRDefault="00DE128B" w:rsidP="00DE128B">
            <w:pPr>
              <w:pStyle w:val="TAC"/>
            </w:pPr>
            <w:r w:rsidRPr="006A77F7">
              <w:t>Yes</w:t>
            </w:r>
          </w:p>
        </w:tc>
        <w:tc>
          <w:tcPr>
            <w:tcW w:w="1481" w:type="dxa"/>
            <w:vAlign w:val="center"/>
          </w:tcPr>
          <w:p w14:paraId="2A6557C0" w14:textId="77777777" w:rsidR="00DE128B" w:rsidRPr="006A77F7" w:rsidRDefault="00DE128B" w:rsidP="00DE128B">
            <w:pPr>
              <w:pStyle w:val="TAC"/>
            </w:pPr>
            <w:r w:rsidRPr="006A77F7">
              <w:t>DC_3A_n78A</w:t>
            </w:r>
          </w:p>
        </w:tc>
        <w:tc>
          <w:tcPr>
            <w:tcW w:w="1539" w:type="dxa"/>
            <w:shd w:val="clear" w:color="auto" w:fill="auto"/>
            <w:vAlign w:val="center"/>
          </w:tcPr>
          <w:p w14:paraId="0CE41B6C" w14:textId="77777777" w:rsidR="00DE128B" w:rsidRPr="006A77F7" w:rsidRDefault="00DE128B" w:rsidP="00DE128B">
            <w:pPr>
              <w:pStyle w:val="TAC"/>
            </w:pPr>
            <w:r w:rsidRPr="006A77F7">
              <w:t>No 3CC exception</w:t>
            </w:r>
          </w:p>
        </w:tc>
        <w:tc>
          <w:tcPr>
            <w:tcW w:w="1483" w:type="dxa"/>
            <w:shd w:val="clear" w:color="auto" w:fill="auto"/>
            <w:vAlign w:val="bottom"/>
          </w:tcPr>
          <w:p w14:paraId="25FCBA54" w14:textId="77777777" w:rsidR="00DE128B" w:rsidRPr="006A77F7" w:rsidRDefault="00DE128B" w:rsidP="00DE128B">
            <w:pPr>
              <w:pStyle w:val="TAC"/>
            </w:pPr>
          </w:p>
        </w:tc>
        <w:tc>
          <w:tcPr>
            <w:tcW w:w="1465" w:type="dxa"/>
          </w:tcPr>
          <w:p w14:paraId="6B84F5EA" w14:textId="77777777" w:rsidR="00DE128B" w:rsidRPr="006A77F7" w:rsidRDefault="00DE128B" w:rsidP="00DE128B">
            <w:pPr>
              <w:pStyle w:val="TAC"/>
            </w:pPr>
          </w:p>
        </w:tc>
        <w:tc>
          <w:tcPr>
            <w:tcW w:w="1271" w:type="dxa"/>
            <w:shd w:val="clear" w:color="auto" w:fill="auto"/>
            <w:vAlign w:val="center"/>
          </w:tcPr>
          <w:p w14:paraId="66DB0432" w14:textId="77777777" w:rsidR="00DE128B" w:rsidRPr="006A77F7" w:rsidRDefault="00DE128B" w:rsidP="00DE128B">
            <w:pPr>
              <w:pStyle w:val="TAC"/>
            </w:pPr>
          </w:p>
        </w:tc>
      </w:tr>
      <w:tr w:rsidR="00DE128B" w:rsidRPr="006A77F7" w14:paraId="7DB9AF5A" w14:textId="77777777" w:rsidTr="003A0531">
        <w:tc>
          <w:tcPr>
            <w:tcW w:w="1765" w:type="dxa"/>
            <w:vMerge/>
            <w:vAlign w:val="center"/>
          </w:tcPr>
          <w:p w14:paraId="6B225DB7" w14:textId="77777777" w:rsidR="00DE128B" w:rsidRPr="006A77F7" w:rsidRDefault="00DE128B" w:rsidP="00DE128B">
            <w:pPr>
              <w:pStyle w:val="TAC"/>
            </w:pPr>
          </w:p>
        </w:tc>
        <w:tc>
          <w:tcPr>
            <w:tcW w:w="1772" w:type="dxa"/>
            <w:shd w:val="clear" w:color="auto" w:fill="auto"/>
            <w:vAlign w:val="center"/>
          </w:tcPr>
          <w:p w14:paraId="207230E4" w14:textId="77777777" w:rsidR="00DE128B" w:rsidRPr="006A77F7" w:rsidRDefault="00DE128B" w:rsidP="00DE128B">
            <w:pPr>
              <w:pStyle w:val="TAC"/>
            </w:pPr>
            <w:r w:rsidRPr="006A77F7">
              <w:t>No</w:t>
            </w:r>
          </w:p>
        </w:tc>
        <w:tc>
          <w:tcPr>
            <w:tcW w:w="1481" w:type="dxa"/>
            <w:vAlign w:val="center"/>
          </w:tcPr>
          <w:p w14:paraId="57CA5499" w14:textId="77777777" w:rsidR="00DE128B" w:rsidRPr="006A77F7" w:rsidRDefault="00DE128B" w:rsidP="00DE128B">
            <w:pPr>
              <w:pStyle w:val="TAC"/>
            </w:pPr>
            <w:r w:rsidRPr="006A77F7">
              <w:t>DC_20A_n78A</w:t>
            </w:r>
          </w:p>
        </w:tc>
        <w:tc>
          <w:tcPr>
            <w:tcW w:w="1539" w:type="dxa"/>
            <w:shd w:val="clear" w:color="auto" w:fill="auto"/>
            <w:vAlign w:val="center"/>
          </w:tcPr>
          <w:p w14:paraId="081C4D26" w14:textId="77777777" w:rsidR="00DE128B" w:rsidRPr="006A77F7" w:rsidRDefault="00DE128B" w:rsidP="00DE128B">
            <w:pPr>
              <w:pStyle w:val="TAC"/>
            </w:pPr>
            <w:r w:rsidRPr="006A77F7">
              <w:t>3 (3 band IMD3)</w:t>
            </w:r>
          </w:p>
        </w:tc>
        <w:tc>
          <w:tcPr>
            <w:tcW w:w="1483" w:type="dxa"/>
            <w:shd w:val="clear" w:color="auto" w:fill="auto"/>
            <w:vAlign w:val="bottom"/>
          </w:tcPr>
          <w:p w14:paraId="40C85CEF" w14:textId="6D56C659" w:rsidR="00DE128B" w:rsidRPr="006A77F7" w:rsidRDefault="00DE128B" w:rsidP="00DE128B">
            <w:pPr>
              <w:pStyle w:val="TAC"/>
            </w:pPr>
            <w:r w:rsidRPr="006A77F7">
              <w:t>IMD</w:t>
            </w:r>
          </w:p>
        </w:tc>
        <w:tc>
          <w:tcPr>
            <w:tcW w:w="1465" w:type="dxa"/>
          </w:tcPr>
          <w:p w14:paraId="61A20427" w14:textId="77777777" w:rsidR="00DE128B" w:rsidRPr="006A77F7" w:rsidRDefault="00DE128B" w:rsidP="00DE128B">
            <w:pPr>
              <w:pStyle w:val="TAC"/>
            </w:pPr>
          </w:p>
        </w:tc>
        <w:tc>
          <w:tcPr>
            <w:tcW w:w="1271" w:type="dxa"/>
            <w:shd w:val="clear" w:color="auto" w:fill="auto"/>
            <w:vAlign w:val="center"/>
          </w:tcPr>
          <w:p w14:paraId="1F864960" w14:textId="77777777" w:rsidR="00DE128B" w:rsidRPr="006A77F7" w:rsidRDefault="00DE128B" w:rsidP="00DE128B">
            <w:pPr>
              <w:pStyle w:val="TAC"/>
            </w:pPr>
          </w:p>
        </w:tc>
      </w:tr>
      <w:tr w:rsidR="00DE128B" w:rsidRPr="006A77F7" w14:paraId="4AE34ED3"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DE128B" w:rsidRPr="006A77F7" w:rsidRDefault="00DE128B" w:rsidP="00DE128B">
            <w:pPr>
              <w:pStyle w:val="TAC"/>
            </w:pPr>
            <w:r w:rsidRPr="006A77F7">
              <w:t>DC_3A-21A_n78</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DE128B" w:rsidRPr="006A77F7" w:rsidRDefault="00DE128B" w:rsidP="00DE128B">
            <w:pPr>
              <w:pStyle w:val="TAC"/>
              <w:rPr>
                <w:lang w:eastAsia="ja-JP"/>
              </w:rPr>
            </w:pPr>
            <w:r w:rsidRPr="006A77F7">
              <w:rPr>
                <w:lang w:eastAsia="ja-JP"/>
              </w:rPr>
              <w:t>Yes</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DE128B" w:rsidRPr="006A77F7" w:rsidRDefault="00DE128B" w:rsidP="00DE128B">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DE128B" w:rsidRPr="006A77F7" w:rsidRDefault="00DE128B" w:rsidP="00DE128B">
            <w:pPr>
              <w:pStyle w:val="TAC"/>
              <w:rPr>
                <w:lang w:eastAsia="ja-JP"/>
              </w:rPr>
            </w:pPr>
            <w:r w:rsidRPr="006A77F7">
              <w:rPr>
                <w:lang w:eastAsia="ja-JP"/>
              </w:rPr>
              <w:t>21 (</w:t>
            </w:r>
            <w:r w:rsidRPr="006A77F7">
              <w:t xml:space="preserve">3 band </w:t>
            </w:r>
            <w:r w:rsidRPr="006A77F7">
              <w:rPr>
                <w:lang w:eastAsia="ja-JP"/>
              </w:rPr>
              <w:t>IMD4</w:t>
            </w:r>
            <w:r w:rsidRPr="00EB7954">
              <w:rPr>
                <w:lang w:eastAsia="ja-JP"/>
              </w:rPr>
              <w:t>, PC2&amp;PC3</w:t>
            </w:r>
            <w:r w:rsidRPr="006A77F7">
              <w:rPr>
                <w:lang w:eastAsia="ja-JP"/>
              </w:rPr>
              <w:t>)</w:t>
            </w:r>
          </w:p>
          <w:p w14:paraId="0E0F792E" w14:textId="531C39F6" w:rsidR="00DE128B" w:rsidRPr="006A77F7" w:rsidRDefault="00DE128B" w:rsidP="00DE128B">
            <w:pPr>
              <w:pStyle w:val="TAC"/>
              <w:rPr>
                <w:lang w:eastAsia="ja-JP"/>
              </w:rPr>
            </w:pPr>
            <w:r w:rsidRPr="006A77F7">
              <w:rPr>
                <w:lang w:eastAsia="ja-JP"/>
              </w:rPr>
              <w:t>21 (3 band IMD5</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40EE7E8" w14:textId="3524D3A9" w:rsidR="00DE128B" w:rsidRPr="006A77F7" w:rsidRDefault="00DE128B" w:rsidP="00DE128B">
            <w:pPr>
              <w:pStyle w:val="TAC"/>
            </w:pPr>
            <w:r w:rsidRPr="006A77F7">
              <w:rPr>
                <w:lang w:eastAsia="ja-JP"/>
              </w:rPr>
              <w:t>RAN5#102</w:t>
            </w:r>
          </w:p>
        </w:tc>
      </w:tr>
      <w:tr w:rsidR="00DE128B" w:rsidRPr="006A77F7" w14:paraId="23BBC6A5"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DE128B" w:rsidRPr="006A77F7" w:rsidRDefault="00DE128B" w:rsidP="00DE128B">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DE128B" w:rsidRPr="006A77F7" w:rsidRDefault="00DE128B" w:rsidP="00DE128B">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DE128B" w:rsidRPr="006A77F7" w:rsidRDefault="00DE128B" w:rsidP="00DE128B">
            <w:pPr>
              <w:pStyle w:val="TAC"/>
            </w:pPr>
            <w:r w:rsidRPr="006A77F7">
              <w:rPr>
                <w:lang w:eastAsia="ja-JP"/>
              </w:rPr>
              <w:t>RAN5#101</w:t>
            </w:r>
          </w:p>
        </w:tc>
      </w:tr>
      <w:tr w:rsidR="00DE128B" w:rsidRPr="006A77F7" w14:paraId="2BEB6CEA"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DE128B" w:rsidRPr="006A77F7" w:rsidRDefault="00DE128B" w:rsidP="00DE128B">
            <w:pPr>
              <w:pStyle w:val="TAC"/>
            </w:pPr>
            <w:r w:rsidRPr="006A77F7">
              <w:t>DC_3A-21A_n79</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DE128B" w:rsidRPr="006A77F7" w:rsidRDefault="00DE128B" w:rsidP="00DE128B">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DE128B" w:rsidRPr="006A77F7" w:rsidRDefault="00DE128B" w:rsidP="00DE128B">
            <w:pPr>
              <w:pStyle w:val="TAC"/>
              <w:rPr>
                <w:lang w:eastAsia="ja-JP"/>
              </w:rPr>
            </w:pPr>
            <w:r w:rsidRPr="006A77F7">
              <w:rPr>
                <w:lang w:eastAsia="ja-JP"/>
              </w:rPr>
              <w:t>RAN5#101</w:t>
            </w:r>
          </w:p>
        </w:tc>
      </w:tr>
      <w:tr w:rsidR="00DE128B" w:rsidRPr="006A77F7" w14:paraId="3CB813B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DE128B" w:rsidRPr="006A77F7" w:rsidRDefault="00DE128B" w:rsidP="00DE128B">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DE128B" w:rsidRPr="006A77F7" w:rsidRDefault="00DE128B" w:rsidP="00DE128B">
            <w:pPr>
              <w:pStyle w:val="TAC"/>
              <w:rPr>
                <w:lang w:eastAsia="ja-JP"/>
              </w:rPr>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EDDC415" w14:textId="60D8BE34" w:rsidR="00DE128B" w:rsidRPr="006A77F7" w:rsidRDefault="00DE128B" w:rsidP="00DE128B">
            <w:pPr>
              <w:pStyle w:val="TAC"/>
              <w:rPr>
                <w:lang w:eastAsia="ja-JP"/>
              </w:rPr>
            </w:pPr>
            <w:r w:rsidRPr="006A77F7">
              <w:rPr>
                <w:lang w:eastAsia="ja-JP"/>
              </w:rPr>
              <w:t>RAN5#102</w:t>
            </w:r>
          </w:p>
        </w:tc>
      </w:tr>
      <w:tr w:rsidR="00DE128B" w:rsidRPr="006A77F7" w14:paraId="6371CD7F" w14:textId="77777777" w:rsidTr="003A0531">
        <w:tc>
          <w:tcPr>
            <w:tcW w:w="1765" w:type="dxa"/>
            <w:vMerge w:val="restart"/>
            <w:vAlign w:val="center"/>
          </w:tcPr>
          <w:p w14:paraId="33A4BC69" w14:textId="23956BFD" w:rsidR="00DE128B" w:rsidRPr="006A77F7" w:rsidRDefault="00DE128B" w:rsidP="00DE128B">
            <w:pPr>
              <w:pStyle w:val="TAC"/>
            </w:pPr>
            <w:r w:rsidRPr="006A77F7">
              <w:lastRenderedPageBreak/>
              <w:t>DC_3A-28A_n78A</w:t>
            </w:r>
          </w:p>
        </w:tc>
        <w:tc>
          <w:tcPr>
            <w:tcW w:w="1772" w:type="dxa"/>
            <w:shd w:val="clear" w:color="auto" w:fill="auto"/>
            <w:vAlign w:val="center"/>
          </w:tcPr>
          <w:p w14:paraId="51DCDBFD" w14:textId="180AF1E3" w:rsidR="00DE128B" w:rsidRPr="006A77F7" w:rsidRDefault="00DE128B" w:rsidP="00DE128B">
            <w:pPr>
              <w:pStyle w:val="TAC"/>
            </w:pPr>
            <w:r w:rsidRPr="006A77F7">
              <w:t>Yes</w:t>
            </w:r>
          </w:p>
        </w:tc>
        <w:tc>
          <w:tcPr>
            <w:tcW w:w="1481" w:type="dxa"/>
            <w:vAlign w:val="center"/>
          </w:tcPr>
          <w:p w14:paraId="20F05C91" w14:textId="2D8FC675" w:rsidR="00DE128B" w:rsidRPr="006A77F7" w:rsidRDefault="00DE128B" w:rsidP="00DE128B">
            <w:pPr>
              <w:pStyle w:val="TAC"/>
            </w:pPr>
            <w:r w:rsidRPr="006A77F7">
              <w:t>DC_3A_n78A</w:t>
            </w:r>
          </w:p>
        </w:tc>
        <w:tc>
          <w:tcPr>
            <w:tcW w:w="1539" w:type="dxa"/>
            <w:shd w:val="clear" w:color="auto" w:fill="auto"/>
            <w:vAlign w:val="center"/>
          </w:tcPr>
          <w:p w14:paraId="401BF07B" w14:textId="1AE2E71C" w:rsidR="00DE128B" w:rsidRPr="006A77F7" w:rsidRDefault="00DE128B" w:rsidP="00DE128B">
            <w:pPr>
              <w:pStyle w:val="TAC"/>
            </w:pPr>
            <w:r w:rsidRPr="006A77F7">
              <w:t>No 3CC exception</w:t>
            </w:r>
          </w:p>
        </w:tc>
        <w:tc>
          <w:tcPr>
            <w:tcW w:w="1483" w:type="dxa"/>
            <w:shd w:val="clear" w:color="auto" w:fill="auto"/>
            <w:vAlign w:val="center"/>
          </w:tcPr>
          <w:p w14:paraId="0AE5754E" w14:textId="77777777" w:rsidR="00DE128B" w:rsidRPr="006A77F7" w:rsidRDefault="00DE128B" w:rsidP="00DE128B">
            <w:pPr>
              <w:pStyle w:val="TAC"/>
            </w:pPr>
          </w:p>
        </w:tc>
        <w:tc>
          <w:tcPr>
            <w:tcW w:w="1465" w:type="dxa"/>
            <w:vAlign w:val="center"/>
          </w:tcPr>
          <w:p w14:paraId="1FD1E3EA" w14:textId="0DC8F01F" w:rsidR="00DE128B" w:rsidRPr="006A77F7" w:rsidRDefault="00DE128B" w:rsidP="00DE128B">
            <w:pPr>
              <w:pStyle w:val="TAC"/>
            </w:pPr>
            <w:r w:rsidRPr="006A77F7">
              <w:rPr>
                <w:lang w:eastAsia="zh-CN"/>
              </w:rPr>
              <w:t>DC_3A_n78A</w:t>
            </w:r>
          </w:p>
        </w:tc>
        <w:tc>
          <w:tcPr>
            <w:tcW w:w="1271" w:type="dxa"/>
            <w:shd w:val="clear" w:color="auto" w:fill="auto"/>
            <w:vAlign w:val="center"/>
          </w:tcPr>
          <w:p w14:paraId="522152C9" w14:textId="6A3DA2C7" w:rsidR="00DE128B" w:rsidRPr="006A77F7" w:rsidRDefault="00DE128B" w:rsidP="00DE128B">
            <w:pPr>
              <w:pStyle w:val="TAC"/>
            </w:pPr>
            <w:r w:rsidRPr="006A77F7">
              <w:t>RAN5#92-e</w:t>
            </w:r>
          </w:p>
        </w:tc>
      </w:tr>
      <w:tr w:rsidR="00DE128B" w:rsidRPr="006A77F7" w14:paraId="5B0647F2" w14:textId="77777777" w:rsidTr="003A0531">
        <w:tc>
          <w:tcPr>
            <w:tcW w:w="1765" w:type="dxa"/>
            <w:vMerge/>
            <w:vAlign w:val="center"/>
          </w:tcPr>
          <w:p w14:paraId="1FE5713B" w14:textId="77777777" w:rsidR="00DE128B" w:rsidRPr="006A77F7" w:rsidRDefault="00DE128B" w:rsidP="00DE128B">
            <w:pPr>
              <w:pStyle w:val="TAC"/>
            </w:pPr>
          </w:p>
        </w:tc>
        <w:tc>
          <w:tcPr>
            <w:tcW w:w="1772" w:type="dxa"/>
            <w:shd w:val="clear" w:color="auto" w:fill="auto"/>
            <w:vAlign w:val="center"/>
          </w:tcPr>
          <w:p w14:paraId="4035B415" w14:textId="28209415" w:rsidR="00DE128B" w:rsidRPr="006A77F7" w:rsidRDefault="00DE128B" w:rsidP="00DE128B">
            <w:pPr>
              <w:pStyle w:val="TAC"/>
            </w:pPr>
            <w:r w:rsidRPr="006A77F7">
              <w:t>No</w:t>
            </w:r>
          </w:p>
        </w:tc>
        <w:tc>
          <w:tcPr>
            <w:tcW w:w="1481" w:type="dxa"/>
            <w:vAlign w:val="center"/>
          </w:tcPr>
          <w:p w14:paraId="674A66B0" w14:textId="465F3548" w:rsidR="00DE128B" w:rsidRPr="006A77F7" w:rsidRDefault="00DE128B" w:rsidP="00DE128B">
            <w:pPr>
              <w:pStyle w:val="TAC"/>
            </w:pPr>
            <w:r w:rsidRPr="006A77F7">
              <w:t>DC_28A_n78A</w:t>
            </w:r>
          </w:p>
        </w:tc>
        <w:tc>
          <w:tcPr>
            <w:tcW w:w="1539" w:type="dxa"/>
            <w:shd w:val="clear" w:color="auto" w:fill="auto"/>
            <w:vAlign w:val="center"/>
          </w:tcPr>
          <w:p w14:paraId="2C525EB5" w14:textId="09251019" w:rsidR="00DE128B" w:rsidRPr="006A77F7" w:rsidRDefault="00DE128B" w:rsidP="00DE128B">
            <w:pPr>
              <w:pStyle w:val="TAC"/>
            </w:pPr>
            <w:r w:rsidRPr="006A77F7">
              <w:t>3 (3 band IMD3)</w:t>
            </w:r>
          </w:p>
        </w:tc>
        <w:tc>
          <w:tcPr>
            <w:tcW w:w="1483" w:type="dxa"/>
            <w:shd w:val="clear" w:color="auto" w:fill="auto"/>
            <w:vAlign w:val="center"/>
          </w:tcPr>
          <w:p w14:paraId="6F080763" w14:textId="060329CE" w:rsidR="00DE128B" w:rsidRPr="006A77F7" w:rsidRDefault="00DE128B" w:rsidP="00DE128B">
            <w:pPr>
              <w:pStyle w:val="TAC"/>
            </w:pPr>
            <w:r w:rsidRPr="006A77F7">
              <w:t>IMD</w:t>
            </w:r>
          </w:p>
        </w:tc>
        <w:tc>
          <w:tcPr>
            <w:tcW w:w="1465" w:type="dxa"/>
            <w:vAlign w:val="center"/>
          </w:tcPr>
          <w:p w14:paraId="221065AA" w14:textId="49EC2480" w:rsidR="00DE128B" w:rsidRPr="006A77F7" w:rsidRDefault="00DE128B" w:rsidP="00DE128B">
            <w:pPr>
              <w:pStyle w:val="TAC"/>
            </w:pPr>
            <w:r w:rsidRPr="006A77F7">
              <w:rPr>
                <w:lang w:eastAsia="zh-CN"/>
              </w:rPr>
              <w:t>DC_28A_n78A</w:t>
            </w:r>
          </w:p>
        </w:tc>
        <w:tc>
          <w:tcPr>
            <w:tcW w:w="1271" w:type="dxa"/>
            <w:shd w:val="clear" w:color="auto" w:fill="auto"/>
            <w:vAlign w:val="center"/>
          </w:tcPr>
          <w:p w14:paraId="6A18F89B" w14:textId="77777777" w:rsidR="00DE128B" w:rsidRPr="006A77F7" w:rsidRDefault="00DE128B" w:rsidP="00DE128B">
            <w:pPr>
              <w:pStyle w:val="TAC"/>
            </w:pPr>
          </w:p>
        </w:tc>
      </w:tr>
      <w:tr w:rsidR="00DE128B" w:rsidRPr="006A77F7" w14:paraId="6A682467" w14:textId="77777777" w:rsidTr="003A0531">
        <w:tc>
          <w:tcPr>
            <w:tcW w:w="1765" w:type="dxa"/>
            <w:vMerge w:val="restart"/>
            <w:vAlign w:val="center"/>
          </w:tcPr>
          <w:p w14:paraId="57891AD6" w14:textId="77777777" w:rsidR="00DE128B" w:rsidRPr="006A77F7" w:rsidRDefault="00DE128B" w:rsidP="00DE128B">
            <w:pPr>
              <w:pStyle w:val="TAC"/>
            </w:pPr>
            <w:r w:rsidRPr="006A77F7">
              <w:t>DC_3A-40A_n1A</w:t>
            </w:r>
          </w:p>
        </w:tc>
        <w:tc>
          <w:tcPr>
            <w:tcW w:w="1772" w:type="dxa"/>
            <w:shd w:val="clear" w:color="auto" w:fill="auto"/>
            <w:vAlign w:val="center"/>
          </w:tcPr>
          <w:p w14:paraId="41D7696C" w14:textId="77777777" w:rsidR="00DE128B" w:rsidRPr="006A77F7" w:rsidRDefault="00DE128B" w:rsidP="00DE128B">
            <w:pPr>
              <w:pStyle w:val="TAC"/>
            </w:pPr>
            <w:r w:rsidRPr="006A77F7">
              <w:t>Yes</w:t>
            </w:r>
          </w:p>
        </w:tc>
        <w:tc>
          <w:tcPr>
            <w:tcW w:w="1481" w:type="dxa"/>
            <w:vAlign w:val="center"/>
          </w:tcPr>
          <w:p w14:paraId="7FF41A5D" w14:textId="77777777" w:rsidR="00DE128B" w:rsidRPr="006A77F7" w:rsidRDefault="00DE128B" w:rsidP="00DE128B">
            <w:pPr>
              <w:pStyle w:val="TAC"/>
            </w:pPr>
            <w:r w:rsidRPr="006A77F7">
              <w:t>DC_3A_n1A</w:t>
            </w:r>
          </w:p>
        </w:tc>
        <w:tc>
          <w:tcPr>
            <w:tcW w:w="1539" w:type="dxa"/>
            <w:shd w:val="clear" w:color="auto" w:fill="auto"/>
            <w:vAlign w:val="center"/>
          </w:tcPr>
          <w:p w14:paraId="52A46296" w14:textId="77777777" w:rsidR="00DE128B" w:rsidRPr="006A77F7" w:rsidRDefault="00DE128B" w:rsidP="00DE128B">
            <w:pPr>
              <w:pStyle w:val="TAC"/>
            </w:pPr>
            <w:r w:rsidRPr="006A77F7">
              <w:t>40 (3 band IMD5)</w:t>
            </w:r>
          </w:p>
        </w:tc>
        <w:tc>
          <w:tcPr>
            <w:tcW w:w="1483" w:type="dxa"/>
            <w:shd w:val="clear" w:color="auto" w:fill="auto"/>
            <w:vAlign w:val="bottom"/>
          </w:tcPr>
          <w:p w14:paraId="0766F7A0" w14:textId="77777777" w:rsidR="00DE128B" w:rsidRPr="006A77F7" w:rsidRDefault="00DE128B" w:rsidP="00DE128B">
            <w:pPr>
              <w:pStyle w:val="TAC"/>
            </w:pPr>
            <w:r w:rsidRPr="006A77F7">
              <w:t>IMD5 if UE supporting dual UL</w:t>
            </w:r>
          </w:p>
        </w:tc>
        <w:tc>
          <w:tcPr>
            <w:tcW w:w="1465" w:type="dxa"/>
          </w:tcPr>
          <w:p w14:paraId="14367484" w14:textId="77777777" w:rsidR="00DE128B" w:rsidRPr="006A77F7" w:rsidRDefault="00DE128B" w:rsidP="00DE128B">
            <w:pPr>
              <w:pStyle w:val="TAC"/>
            </w:pPr>
          </w:p>
        </w:tc>
        <w:tc>
          <w:tcPr>
            <w:tcW w:w="1271" w:type="dxa"/>
            <w:shd w:val="clear" w:color="auto" w:fill="auto"/>
            <w:vAlign w:val="center"/>
          </w:tcPr>
          <w:p w14:paraId="0820B90F" w14:textId="77777777" w:rsidR="00DE128B" w:rsidRPr="006A77F7" w:rsidRDefault="00DE128B" w:rsidP="00DE128B">
            <w:pPr>
              <w:pStyle w:val="TAC"/>
            </w:pPr>
          </w:p>
        </w:tc>
      </w:tr>
      <w:tr w:rsidR="00DE128B" w:rsidRPr="006A77F7" w14:paraId="5D337F58" w14:textId="77777777" w:rsidTr="003A0531">
        <w:tc>
          <w:tcPr>
            <w:tcW w:w="1765" w:type="dxa"/>
            <w:vMerge/>
            <w:vAlign w:val="center"/>
          </w:tcPr>
          <w:p w14:paraId="384966D9" w14:textId="77777777" w:rsidR="00DE128B" w:rsidRPr="006A77F7" w:rsidRDefault="00DE128B" w:rsidP="00DE128B">
            <w:pPr>
              <w:pStyle w:val="TAC"/>
            </w:pPr>
          </w:p>
        </w:tc>
        <w:tc>
          <w:tcPr>
            <w:tcW w:w="1772" w:type="dxa"/>
            <w:shd w:val="clear" w:color="auto" w:fill="auto"/>
            <w:vAlign w:val="center"/>
          </w:tcPr>
          <w:p w14:paraId="72FB6E18" w14:textId="77777777" w:rsidR="00DE128B" w:rsidRPr="006A77F7" w:rsidRDefault="00DE128B" w:rsidP="00DE128B">
            <w:pPr>
              <w:pStyle w:val="TAC"/>
            </w:pPr>
            <w:r w:rsidRPr="006A77F7">
              <w:t>No</w:t>
            </w:r>
          </w:p>
        </w:tc>
        <w:tc>
          <w:tcPr>
            <w:tcW w:w="1481" w:type="dxa"/>
            <w:vAlign w:val="center"/>
          </w:tcPr>
          <w:p w14:paraId="32BB71B3" w14:textId="77777777" w:rsidR="00DE128B" w:rsidRPr="006A77F7" w:rsidRDefault="00DE128B" w:rsidP="00DE128B">
            <w:pPr>
              <w:pStyle w:val="TAC"/>
            </w:pPr>
            <w:r w:rsidRPr="006A77F7">
              <w:t>DC_40A_n1A</w:t>
            </w:r>
          </w:p>
        </w:tc>
        <w:tc>
          <w:tcPr>
            <w:tcW w:w="1539" w:type="dxa"/>
            <w:shd w:val="clear" w:color="auto" w:fill="auto"/>
            <w:vAlign w:val="center"/>
          </w:tcPr>
          <w:p w14:paraId="5C05B7EB" w14:textId="77777777" w:rsidR="00DE128B" w:rsidRPr="006A77F7" w:rsidRDefault="00DE128B" w:rsidP="00DE128B">
            <w:pPr>
              <w:pStyle w:val="TAC"/>
            </w:pPr>
            <w:r w:rsidRPr="006A77F7">
              <w:t>No 3CC exception</w:t>
            </w:r>
          </w:p>
        </w:tc>
        <w:tc>
          <w:tcPr>
            <w:tcW w:w="1483" w:type="dxa"/>
            <w:shd w:val="clear" w:color="auto" w:fill="auto"/>
            <w:vAlign w:val="bottom"/>
          </w:tcPr>
          <w:p w14:paraId="626D8EAE" w14:textId="77777777" w:rsidR="00DE128B" w:rsidRPr="006A77F7" w:rsidRDefault="00DE128B" w:rsidP="00DE128B">
            <w:pPr>
              <w:pStyle w:val="TAC"/>
            </w:pPr>
          </w:p>
        </w:tc>
        <w:tc>
          <w:tcPr>
            <w:tcW w:w="1465" w:type="dxa"/>
          </w:tcPr>
          <w:p w14:paraId="2007A106" w14:textId="77777777" w:rsidR="00DE128B" w:rsidRPr="006A77F7" w:rsidRDefault="00DE128B" w:rsidP="00DE128B">
            <w:pPr>
              <w:pStyle w:val="TAC"/>
            </w:pPr>
          </w:p>
        </w:tc>
        <w:tc>
          <w:tcPr>
            <w:tcW w:w="1271" w:type="dxa"/>
            <w:shd w:val="clear" w:color="auto" w:fill="auto"/>
            <w:vAlign w:val="center"/>
          </w:tcPr>
          <w:p w14:paraId="5FB927AA" w14:textId="77777777" w:rsidR="00DE128B" w:rsidRPr="006A77F7" w:rsidRDefault="00DE128B" w:rsidP="00DE128B">
            <w:pPr>
              <w:pStyle w:val="TAC"/>
            </w:pPr>
          </w:p>
        </w:tc>
      </w:tr>
      <w:tr w:rsidR="00DE128B" w:rsidRPr="006A77F7" w14:paraId="3DD5D465" w14:textId="77777777" w:rsidTr="003A0531">
        <w:tc>
          <w:tcPr>
            <w:tcW w:w="1765" w:type="dxa"/>
            <w:vAlign w:val="center"/>
          </w:tcPr>
          <w:p w14:paraId="6DBBFF93" w14:textId="4FA04692" w:rsidR="00DE128B" w:rsidRPr="006A77F7" w:rsidRDefault="00DE128B" w:rsidP="00DE128B">
            <w:pPr>
              <w:pStyle w:val="TAC"/>
            </w:pPr>
            <w:r w:rsidRPr="006A77F7">
              <w:rPr>
                <w:rFonts w:eastAsia="Malgun Gothic"/>
                <w:szCs w:val="18"/>
                <w:lang w:eastAsia="ko-KR"/>
              </w:rPr>
              <w:t>DC_3A-41A_n28A</w:t>
            </w:r>
          </w:p>
        </w:tc>
        <w:tc>
          <w:tcPr>
            <w:tcW w:w="1772" w:type="dxa"/>
            <w:shd w:val="clear" w:color="auto" w:fill="auto"/>
          </w:tcPr>
          <w:p w14:paraId="6048A61C" w14:textId="52C033D1" w:rsidR="00DE128B" w:rsidRPr="006A77F7" w:rsidRDefault="00DE128B" w:rsidP="00DE128B">
            <w:pPr>
              <w:pStyle w:val="TAC"/>
            </w:pPr>
            <w:r w:rsidRPr="006A77F7">
              <w:rPr>
                <w:lang w:eastAsia="ja-JP"/>
              </w:rPr>
              <w:t>No</w:t>
            </w:r>
          </w:p>
        </w:tc>
        <w:tc>
          <w:tcPr>
            <w:tcW w:w="1481" w:type="dxa"/>
          </w:tcPr>
          <w:p w14:paraId="5E196CBE" w14:textId="3290BE88" w:rsidR="00DE128B" w:rsidRPr="006A77F7" w:rsidRDefault="00DE128B" w:rsidP="00DE128B">
            <w:pPr>
              <w:pStyle w:val="TAC"/>
            </w:pPr>
            <w:r w:rsidRPr="006A77F7">
              <w:rPr>
                <w:lang w:eastAsia="ja-JP"/>
              </w:rPr>
              <w:t>DC_3A_n28A</w:t>
            </w:r>
          </w:p>
        </w:tc>
        <w:tc>
          <w:tcPr>
            <w:tcW w:w="1539" w:type="dxa"/>
            <w:shd w:val="clear" w:color="auto" w:fill="auto"/>
            <w:vAlign w:val="center"/>
          </w:tcPr>
          <w:p w14:paraId="106D966F" w14:textId="0EFF11A7" w:rsidR="00DE128B" w:rsidRPr="006A77F7" w:rsidRDefault="00DE128B" w:rsidP="00DE128B">
            <w:pPr>
              <w:pStyle w:val="TAC"/>
            </w:pPr>
            <w:r w:rsidRPr="006A77F7">
              <w:rPr>
                <w:rFonts w:eastAsia="MS Mincho"/>
                <w:lang w:eastAsia="ja-JP"/>
              </w:rPr>
              <w:t>41 (IMD2 |1*fB3+1*fn28|)</w:t>
            </w:r>
            <w:r w:rsidRPr="00183BFF">
              <w:rPr>
                <w:rFonts w:eastAsia="MS Mincho"/>
                <w:lang w:eastAsia="ja-JP"/>
              </w:rPr>
              <w:t>,</w:t>
            </w:r>
            <w:r>
              <w:rPr>
                <w:rFonts w:eastAsia="MS Mincho"/>
                <w:lang w:eastAsia="ja-JP"/>
              </w:rPr>
              <w:t xml:space="preserve"> </w:t>
            </w:r>
            <w:r w:rsidRPr="006A77F7">
              <w:rPr>
                <w:rFonts w:eastAsia="MS Mincho"/>
                <w:lang w:eastAsia="ja-JP"/>
              </w:rPr>
              <w:t>41 (IMD3 |2*fB3-fn28|)</w:t>
            </w:r>
          </w:p>
        </w:tc>
        <w:tc>
          <w:tcPr>
            <w:tcW w:w="1483" w:type="dxa"/>
            <w:shd w:val="clear" w:color="auto" w:fill="auto"/>
            <w:vAlign w:val="bottom"/>
          </w:tcPr>
          <w:p w14:paraId="5730D8E5" w14:textId="426769FA" w:rsidR="00DE128B" w:rsidRPr="006A77F7" w:rsidRDefault="00DE128B" w:rsidP="00DE128B">
            <w:pPr>
              <w:pStyle w:val="TAC"/>
            </w:pPr>
            <w:r w:rsidRPr="006A77F7">
              <w:rPr>
                <w:rFonts w:eastAsia="MS Mincho"/>
                <w:lang w:eastAsia="ja-JP"/>
              </w:rPr>
              <w:t>IMD</w:t>
            </w:r>
          </w:p>
        </w:tc>
        <w:tc>
          <w:tcPr>
            <w:tcW w:w="1465" w:type="dxa"/>
          </w:tcPr>
          <w:p w14:paraId="07FDA85B" w14:textId="77777777" w:rsidR="00DE128B" w:rsidRPr="006A77F7" w:rsidRDefault="00DE128B" w:rsidP="00DE128B">
            <w:pPr>
              <w:pStyle w:val="TAC"/>
            </w:pPr>
          </w:p>
        </w:tc>
        <w:tc>
          <w:tcPr>
            <w:tcW w:w="1271" w:type="dxa"/>
            <w:shd w:val="clear" w:color="auto" w:fill="auto"/>
            <w:vAlign w:val="center"/>
          </w:tcPr>
          <w:p w14:paraId="29305266" w14:textId="4B8CF163" w:rsidR="00DE128B" w:rsidRPr="006A77F7" w:rsidRDefault="00DE128B" w:rsidP="00DE128B">
            <w:pPr>
              <w:pStyle w:val="TAC"/>
            </w:pPr>
            <w:r w:rsidRPr="006A77F7">
              <w:rPr>
                <w:lang w:eastAsia="ja-JP"/>
              </w:rPr>
              <w:t>RAN5#98</w:t>
            </w:r>
          </w:p>
        </w:tc>
      </w:tr>
      <w:tr w:rsidR="00DE128B" w:rsidRPr="006A77F7" w14:paraId="75BA823A" w14:textId="77777777" w:rsidTr="003A0531">
        <w:tc>
          <w:tcPr>
            <w:tcW w:w="1765" w:type="dxa"/>
            <w:vAlign w:val="center"/>
          </w:tcPr>
          <w:p w14:paraId="5E67D8C6" w14:textId="48372A23" w:rsidR="00DE128B" w:rsidRPr="006A77F7" w:rsidRDefault="00DE128B" w:rsidP="00DE128B">
            <w:pPr>
              <w:pStyle w:val="TAC"/>
            </w:pPr>
          </w:p>
        </w:tc>
        <w:tc>
          <w:tcPr>
            <w:tcW w:w="1772" w:type="dxa"/>
            <w:shd w:val="clear" w:color="auto" w:fill="auto"/>
          </w:tcPr>
          <w:p w14:paraId="50F41DB0" w14:textId="791540B2" w:rsidR="00DE128B" w:rsidRPr="006A77F7" w:rsidRDefault="00DE128B" w:rsidP="00DE128B">
            <w:pPr>
              <w:pStyle w:val="TAC"/>
            </w:pPr>
            <w:r w:rsidRPr="006A77F7">
              <w:rPr>
                <w:lang w:eastAsia="ja-JP"/>
              </w:rPr>
              <w:t>No</w:t>
            </w:r>
          </w:p>
        </w:tc>
        <w:tc>
          <w:tcPr>
            <w:tcW w:w="1481" w:type="dxa"/>
          </w:tcPr>
          <w:p w14:paraId="4023C925" w14:textId="3F5FF5C9" w:rsidR="00DE128B" w:rsidRPr="006A77F7" w:rsidRDefault="00DE128B" w:rsidP="00DE128B">
            <w:pPr>
              <w:pStyle w:val="TAC"/>
            </w:pPr>
            <w:r w:rsidRPr="006A77F7">
              <w:rPr>
                <w:lang w:eastAsia="ja-JP"/>
              </w:rPr>
              <w:t>DC_41A_n28A</w:t>
            </w:r>
          </w:p>
        </w:tc>
        <w:tc>
          <w:tcPr>
            <w:tcW w:w="1539" w:type="dxa"/>
            <w:shd w:val="clear" w:color="auto" w:fill="auto"/>
            <w:vAlign w:val="center"/>
          </w:tcPr>
          <w:p w14:paraId="37E872F9" w14:textId="5F64E314" w:rsidR="00DE128B" w:rsidRPr="006A77F7" w:rsidRDefault="00DE128B" w:rsidP="00DE128B">
            <w:pPr>
              <w:pStyle w:val="TAC"/>
            </w:pPr>
            <w:r w:rsidRPr="006A77F7">
              <w:rPr>
                <w:rFonts w:eastAsia="MS Mincho"/>
                <w:lang w:eastAsia="ja-JP"/>
              </w:rPr>
              <w:t>3 (IMD2 |1*fB41-1*fn28|)</w:t>
            </w:r>
          </w:p>
        </w:tc>
        <w:tc>
          <w:tcPr>
            <w:tcW w:w="1483" w:type="dxa"/>
            <w:shd w:val="clear" w:color="auto" w:fill="auto"/>
            <w:vAlign w:val="bottom"/>
          </w:tcPr>
          <w:p w14:paraId="6B8F8ED3" w14:textId="145960C2" w:rsidR="00DE128B" w:rsidRPr="006A77F7" w:rsidRDefault="00DE128B" w:rsidP="00DE128B">
            <w:pPr>
              <w:pStyle w:val="TAC"/>
            </w:pPr>
            <w:r w:rsidRPr="006A77F7">
              <w:rPr>
                <w:rFonts w:eastAsia="MS Mincho"/>
                <w:lang w:eastAsia="ja-JP"/>
              </w:rPr>
              <w:t>IMD</w:t>
            </w:r>
          </w:p>
        </w:tc>
        <w:tc>
          <w:tcPr>
            <w:tcW w:w="1465" w:type="dxa"/>
          </w:tcPr>
          <w:p w14:paraId="7D6722B8" w14:textId="77777777" w:rsidR="00DE128B" w:rsidRPr="006A77F7" w:rsidRDefault="00DE128B" w:rsidP="00DE128B">
            <w:pPr>
              <w:pStyle w:val="TAC"/>
            </w:pPr>
          </w:p>
        </w:tc>
        <w:tc>
          <w:tcPr>
            <w:tcW w:w="1271" w:type="dxa"/>
            <w:shd w:val="clear" w:color="auto" w:fill="auto"/>
            <w:vAlign w:val="center"/>
          </w:tcPr>
          <w:p w14:paraId="78ABE699" w14:textId="0C1A67DA" w:rsidR="00DE128B" w:rsidRPr="006A77F7" w:rsidRDefault="00DE128B" w:rsidP="00DE128B">
            <w:pPr>
              <w:pStyle w:val="TAC"/>
            </w:pPr>
            <w:r w:rsidRPr="006A77F7">
              <w:rPr>
                <w:lang w:eastAsia="ja-JP"/>
              </w:rPr>
              <w:t>RAN5#98</w:t>
            </w:r>
          </w:p>
        </w:tc>
      </w:tr>
      <w:tr w:rsidR="00DE128B" w:rsidRPr="006A77F7" w14:paraId="4C08DAD1" w14:textId="77777777" w:rsidTr="003A0531">
        <w:tc>
          <w:tcPr>
            <w:tcW w:w="1765" w:type="dxa"/>
            <w:vAlign w:val="center"/>
          </w:tcPr>
          <w:p w14:paraId="581874DA" w14:textId="6C0EBF41" w:rsidR="00DE128B" w:rsidRPr="006A77F7" w:rsidRDefault="00DE128B" w:rsidP="00DE128B">
            <w:pPr>
              <w:pStyle w:val="TAC"/>
            </w:pPr>
            <w:r w:rsidRPr="006A77F7">
              <w:rPr>
                <w:rFonts w:eastAsia="Malgun Gothic"/>
                <w:szCs w:val="18"/>
                <w:lang w:eastAsia="ko-KR"/>
              </w:rPr>
              <w:t>DC_3A-41A_n41A</w:t>
            </w:r>
          </w:p>
        </w:tc>
        <w:tc>
          <w:tcPr>
            <w:tcW w:w="1772" w:type="dxa"/>
            <w:shd w:val="clear" w:color="auto" w:fill="auto"/>
          </w:tcPr>
          <w:p w14:paraId="3D47B8EB" w14:textId="0CCC0F23" w:rsidR="00DE128B" w:rsidRPr="006A77F7" w:rsidRDefault="00DE128B" w:rsidP="00DE128B">
            <w:pPr>
              <w:pStyle w:val="TAC"/>
            </w:pPr>
            <w:r w:rsidRPr="006A77F7">
              <w:rPr>
                <w:lang w:eastAsia="ja-JP"/>
              </w:rPr>
              <w:t>No</w:t>
            </w:r>
          </w:p>
        </w:tc>
        <w:tc>
          <w:tcPr>
            <w:tcW w:w="1481" w:type="dxa"/>
          </w:tcPr>
          <w:p w14:paraId="038DF487" w14:textId="0B6D6232" w:rsidR="00DE128B" w:rsidRPr="006A77F7" w:rsidRDefault="00DE128B" w:rsidP="00DE128B">
            <w:pPr>
              <w:pStyle w:val="TAC"/>
            </w:pPr>
            <w:r w:rsidRPr="006A77F7">
              <w:rPr>
                <w:lang w:eastAsia="ja-JP"/>
              </w:rPr>
              <w:t>DC_3A_n41A</w:t>
            </w:r>
          </w:p>
        </w:tc>
        <w:tc>
          <w:tcPr>
            <w:tcW w:w="1539" w:type="dxa"/>
            <w:shd w:val="clear" w:color="auto" w:fill="auto"/>
            <w:vAlign w:val="center"/>
          </w:tcPr>
          <w:p w14:paraId="77EA9AC2" w14:textId="7E5CDFA4" w:rsidR="00DE128B" w:rsidRPr="006A77F7" w:rsidRDefault="00DE128B" w:rsidP="00DE128B">
            <w:pPr>
              <w:pStyle w:val="TAC"/>
            </w:pPr>
            <w:r w:rsidRPr="006A77F7">
              <w:t>No 3CC exception</w:t>
            </w:r>
          </w:p>
        </w:tc>
        <w:tc>
          <w:tcPr>
            <w:tcW w:w="1483" w:type="dxa"/>
            <w:shd w:val="clear" w:color="auto" w:fill="auto"/>
            <w:vAlign w:val="bottom"/>
          </w:tcPr>
          <w:p w14:paraId="7E3FFBC2" w14:textId="4BFCA1B8" w:rsidR="00DE128B" w:rsidRPr="006A77F7" w:rsidRDefault="00DE128B" w:rsidP="00DE128B">
            <w:pPr>
              <w:pStyle w:val="TAC"/>
            </w:pPr>
            <w:r w:rsidRPr="006A77F7">
              <w:t>No test required</w:t>
            </w:r>
          </w:p>
        </w:tc>
        <w:tc>
          <w:tcPr>
            <w:tcW w:w="1465" w:type="dxa"/>
          </w:tcPr>
          <w:p w14:paraId="77AA4845" w14:textId="77777777" w:rsidR="00DE128B" w:rsidRPr="006A77F7" w:rsidRDefault="00DE128B" w:rsidP="00DE128B">
            <w:pPr>
              <w:pStyle w:val="TAC"/>
            </w:pPr>
          </w:p>
        </w:tc>
        <w:tc>
          <w:tcPr>
            <w:tcW w:w="1271" w:type="dxa"/>
            <w:shd w:val="clear" w:color="auto" w:fill="auto"/>
            <w:vAlign w:val="center"/>
          </w:tcPr>
          <w:p w14:paraId="5AA37693" w14:textId="35D4F586" w:rsidR="00DE128B" w:rsidRPr="006A77F7" w:rsidRDefault="00DE128B" w:rsidP="00DE128B">
            <w:pPr>
              <w:pStyle w:val="TAC"/>
            </w:pPr>
            <w:r w:rsidRPr="006A77F7">
              <w:rPr>
                <w:lang w:eastAsia="ja-JP"/>
              </w:rPr>
              <w:t>RAN5#98</w:t>
            </w:r>
          </w:p>
        </w:tc>
      </w:tr>
      <w:tr w:rsidR="00DE128B" w:rsidRPr="006A77F7" w14:paraId="6CE00C04" w14:textId="77777777" w:rsidTr="003A0531">
        <w:tc>
          <w:tcPr>
            <w:tcW w:w="1765" w:type="dxa"/>
            <w:tcBorders>
              <w:bottom w:val="nil"/>
            </w:tcBorders>
            <w:vAlign w:val="center"/>
          </w:tcPr>
          <w:p w14:paraId="54665ACC" w14:textId="330DA727" w:rsidR="00DE128B" w:rsidRPr="006A77F7" w:rsidRDefault="00DE128B" w:rsidP="00DE128B">
            <w:pPr>
              <w:pStyle w:val="TAC"/>
            </w:pPr>
            <w:r w:rsidRPr="006A77F7">
              <w:rPr>
                <w:rFonts w:eastAsia="MS Mincho"/>
                <w:lang w:eastAsia="ja-JP"/>
              </w:rPr>
              <w:t>DC_3A-41A_n77A</w:t>
            </w:r>
          </w:p>
        </w:tc>
        <w:tc>
          <w:tcPr>
            <w:tcW w:w="1772" w:type="dxa"/>
            <w:shd w:val="clear" w:color="auto" w:fill="auto"/>
            <w:vAlign w:val="center"/>
          </w:tcPr>
          <w:p w14:paraId="75B63519" w14:textId="2DD25BF6" w:rsidR="00DE128B" w:rsidRPr="006A77F7" w:rsidRDefault="00DE128B" w:rsidP="00DE128B">
            <w:pPr>
              <w:pStyle w:val="TAC"/>
            </w:pPr>
            <w:r w:rsidRPr="006A77F7">
              <w:rPr>
                <w:rFonts w:eastAsia="MS Mincho"/>
                <w:lang w:eastAsia="ja-JP"/>
              </w:rPr>
              <w:t>Yes</w:t>
            </w:r>
          </w:p>
        </w:tc>
        <w:tc>
          <w:tcPr>
            <w:tcW w:w="1481" w:type="dxa"/>
            <w:vAlign w:val="center"/>
          </w:tcPr>
          <w:p w14:paraId="6A1FFCFC" w14:textId="7A1EA935" w:rsidR="00DE128B" w:rsidRPr="006A77F7" w:rsidRDefault="00DE128B" w:rsidP="00DE128B">
            <w:pPr>
              <w:pStyle w:val="TAC"/>
            </w:pPr>
            <w:r w:rsidRPr="006A77F7">
              <w:rPr>
                <w:rFonts w:eastAsia="MS Mincho"/>
                <w:lang w:eastAsia="ja-JP"/>
              </w:rPr>
              <w:t>DC_3A_n77A</w:t>
            </w:r>
          </w:p>
        </w:tc>
        <w:tc>
          <w:tcPr>
            <w:tcW w:w="1539" w:type="dxa"/>
            <w:shd w:val="clear" w:color="auto" w:fill="auto"/>
            <w:vAlign w:val="center"/>
          </w:tcPr>
          <w:p w14:paraId="683947F4" w14:textId="39AE7649" w:rsidR="00DE128B" w:rsidRPr="006A77F7" w:rsidRDefault="00DE128B" w:rsidP="00DE128B">
            <w:pPr>
              <w:pStyle w:val="TAC"/>
            </w:pPr>
            <w:r w:rsidRPr="006A77F7">
              <w:rPr>
                <w:rFonts w:eastAsia="MS Mincho"/>
                <w:lang w:eastAsia="ja-JP"/>
              </w:rPr>
              <w:t>41 (IMD5 |3*fB3-2*fB77|</w:t>
            </w:r>
            <w:r w:rsidRPr="00183BFF">
              <w:rPr>
                <w:rFonts w:eastAsia="MS Mincho"/>
                <w:lang w:eastAsia="ja-JP"/>
              </w:rPr>
              <w:t>, PC2&amp;PC3</w:t>
            </w:r>
            <w:r w:rsidRPr="006A77F7">
              <w:rPr>
                <w:rFonts w:eastAsia="MS Mincho"/>
                <w:lang w:eastAsia="ja-JP"/>
              </w:rPr>
              <w:t>)</w:t>
            </w:r>
          </w:p>
        </w:tc>
        <w:tc>
          <w:tcPr>
            <w:tcW w:w="1483" w:type="dxa"/>
            <w:shd w:val="clear" w:color="auto" w:fill="auto"/>
            <w:vAlign w:val="bottom"/>
          </w:tcPr>
          <w:p w14:paraId="788A57DE" w14:textId="6DF82754" w:rsidR="00DE128B" w:rsidRPr="006A77F7" w:rsidRDefault="00DE128B" w:rsidP="00DE128B">
            <w:pPr>
              <w:pStyle w:val="TAC"/>
            </w:pPr>
            <w:r w:rsidRPr="006A77F7">
              <w:rPr>
                <w:rFonts w:eastAsia="MS Mincho"/>
                <w:lang w:eastAsia="ja-JP"/>
              </w:rPr>
              <w:t>IMD</w:t>
            </w:r>
          </w:p>
        </w:tc>
        <w:tc>
          <w:tcPr>
            <w:tcW w:w="1465" w:type="dxa"/>
          </w:tcPr>
          <w:p w14:paraId="6E59E5FE" w14:textId="77777777" w:rsidR="00DE128B" w:rsidRPr="006A77F7" w:rsidRDefault="00DE128B" w:rsidP="00DE128B">
            <w:pPr>
              <w:pStyle w:val="TAC"/>
            </w:pPr>
          </w:p>
        </w:tc>
        <w:tc>
          <w:tcPr>
            <w:tcW w:w="1271" w:type="dxa"/>
            <w:shd w:val="clear" w:color="auto" w:fill="auto"/>
            <w:vAlign w:val="center"/>
          </w:tcPr>
          <w:p w14:paraId="09D93557" w14:textId="65FAB7EE" w:rsidR="00DE128B" w:rsidRPr="006A77F7" w:rsidRDefault="00DE128B" w:rsidP="00DE128B">
            <w:pPr>
              <w:pStyle w:val="TAC"/>
            </w:pPr>
            <w:r w:rsidRPr="006A77F7">
              <w:rPr>
                <w:rFonts w:eastAsia="MS Mincho"/>
                <w:lang w:eastAsia="ja-JP"/>
              </w:rPr>
              <w:t>RAN5#105</w:t>
            </w:r>
          </w:p>
        </w:tc>
      </w:tr>
      <w:tr w:rsidR="00DE128B" w:rsidRPr="006A77F7" w14:paraId="3625EB0F" w14:textId="77777777" w:rsidTr="003A0531">
        <w:tc>
          <w:tcPr>
            <w:tcW w:w="1765" w:type="dxa"/>
            <w:tcBorders>
              <w:top w:val="nil"/>
            </w:tcBorders>
            <w:vAlign w:val="center"/>
          </w:tcPr>
          <w:p w14:paraId="35CE86C1" w14:textId="77777777" w:rsidR="00DE128B" w:rsidRPr="006A77F7" w:rsidRDefault="00DE128B" w:rsidP="00DE128B">
            <w:pPr>
              <w:pStyle w:val="TAC"/>
            </w:pPr>
          </w:p>
        </w:tc>
        <w:tc>
          <w:tcPr>
            <w:tcW w:w="1772" w:type="dxa"/>
            <w:shd w:val="clear" w:color="auto" w:fill="auto"/>
            <w:vAlign w:val="center"/>
          </w:tcPr>
          <w:p w14:paraId="4F147BAB" w14:textId="7774490E" w:rsidR="00DE128B" w:rsidRPr="006A77F7" w:rsidRDefault="00DE128B" w:rsidP="00DE128B">
            <w:pPr>
              <w:pStyle w:val="TAC"/>
            </w:pPr>
            <w:r w:rsidRPr="006A77F7">
              <w:rPr>
                <w:rFonts w:eastAsia="MS Mincho"/>
                <w:lang w:eastAsia="ja-JP"/>
              </w:rPr>
              <w:t>No</w:t>
            </w:r>
          </w:p>
        </w:tc>
        <w:tc>
          <w:tcPr>
            <w:tcW w:w="1481" w:type="dxa"/>
            <w:vAlign w:val="center"/>
          </w:tcPr>
          <w:p w14:paraId="5FD93BFE" w14:textId="43238B7B" w:rsidR="00DE128B" w:rsidRPr="006A77F7" w:rsidRDefault="00DE128B" w:rsidP="00DE128B">
            <w:pPr>
              <w:pStyle w:val="TAC"/>
            </w:pPr>
            <w:r w:rsidRPr="006A77F7">
              <w:rPr>
                <w:rFonts w:eastAsia="MS Mincho"/>
                <w:lang w:eastAsia="ja-JP"/>
              </w:rPr>
              <w:t>DC_41A_n77A</w:t>
            </w:r>
          </w:p>
        </w:tc>
        <w:tc>
          <w:tcPr>
            <w:tcW w:w="1539" w:type="dxa"/>
            <w:shd w:val="clear" w:color="auto" w:fill="auto"/>
          </w:tcPr>
          <w:p w14:paraId="2BDF5631" w14:textId="45AACF04" w:rsidR="00DE128B" w:rsidRPr="006A77F7" w:rsidRDefault="00DE128B" w:rsidP="00DE128B">
            <w:pPr>
              <w:pStyle w:val="TAC"/>
            </w:pPr>
            <w:r w:rsidRPr="006A77F7">
              <w:rPr>
                <w:rFonts w:eastAsia="MS Mincho"/>
                <w:lang w:eastAsia="ja-JP"/>
              </w:rPr>
              <w:t>3 (IMD3 |2*fB41-1*fB77|)</w:t>
            </w:r>
          </w:p>
        </w:tc>
        <w:tc>
          <w:tcPr>
            <w:tcW w:w="1483" w:type="dxa"/>
            <w:shd w:val="clear" w:color="auto" w:fill="auto"/>
            <w:vAlign w:val="center"/>
          </w:tcPr>
          <w:p w14:paraId="31FA6440" w14:textId="01586AA9" w:rsidR="00DE128B" w:rsidRPr="006A77F7" w:rsidRDefault="00DE128B" w:rsidP="00DE128B">
            <w:pPr>
              <w:pStyle w:val="TAC"/>
            </w:pPr>
            <w:r w:rsidRPr="006A77F7">
              <w:t>IMD</w:t>
            </w:r>
          </w:p>
        </w:tc>
        <w:tc>
          <w:tcPr>
            <w:tcW w:w="1465" w:type="dxa"/>
          </w:tcPr>
          <w:p w14:paraId="6DE4CBE8" w14:textId="77777777" w:rsidR="00DE128B" w:rsidRPr="006A77F7" w:rsidRDefault="00DE128B" w:rsidP="00DE128B">
            <w:pPr>
              <w:pStyle w:val="TAC"/>
            </w:pPr>
          </w:p>
        </w:tc>
        <w:tc>
          <w:tcPr>
            <w:tcW w:w="1271" w:type="dxa"/>
            <w:shd w:val="clear" w:color="auto" w:fill="auto"/>
            <w:vAlign w:val="center"/>
          </w:tcPr>
          <w:p w14:paraId="7D6F6941" w14:textId="5E6F2058" w:rsidR="00DE128B" w:rsidRPr="006A77F7" w:rsidRDefault="00DE128B" w:rsidP="00DE128B">
            <w:pPr>
              <w:pStyle w:val="TAC"/>
            </w:pPr>
            <w:r w:rsidRPr="006A77F7">
              <w:rPr>
                <w:rFonts w:eastAsia="MS Mincho"/>
                <w:lang w:eastAsia="ja-JP"/>
              </w:rPr>
              <w:t>RAN5#105</w:t>
            </w:r>
          </w:p>
        </w:tc>
      </w:tr>
      <w:tr w:rsidR="00DE128B" w:rsidRPr="006A77F7" w14:paraId="14E7E128" w14:textId="77777777" w:rsidTr="00DC07B7">
        <w:tc>
          <w:tcPr>
            <w:tcW w:w="1765" w:type="dxa"/>
            <w:tcBorders>
              <w:top w:val="nil"/>
            </w:tcBorders>
            <w:vAlign w:val="center"/>
          </w:tcPr>
          <w:p w14:paraId="18283A20" w14:textId="04AEC0FA" w:rsidR="00DE128B" w:rsidRPr="006A77F7" w:rsidRDefault="00DE128B" w:rsidP="00DE128B">
            <w:pPr>
              <w:pStyle w:val="TAC"/>
            </w:pPr>
            <w:r w:rsidRPr="006A77F7">
              <w:t>DC_3A-42A_n78A</w:t>
            </w:r>
          </w:p>
        </w:tc>
        <w:tc>
          <w:tcPr>
            <w:tcW w:w="1772" w:type="dxa"/>
            <w:shd w:val="clear" w:color="auto" w:fill="auto"/>
            <w:vAlign w:val="center"/>
          </w:tcPr>
          <w:p w14:paraId="5A4AAEC5" w14:textId="3F2DD9BD" w:rsidR="00DE128B" w:rsidRPr="006A77F7" w:rsidRDefault="00DE128B" w:rsidP="00DE128B">
            <w:pPr>
              <w:pStyle w:val="TAC"/>
              <w:rPr>
                <w:rFonts w:eastAsia="MS Mincho"/>
                <w:lang w:eastAsia="ja-JP"/>
              </w:rPr>
            </w:pPr>
            <w:r w:rsidRPr="006A77F7">
              <w:t>Yes</w:t>
            </w:r>
          </w:p>
        </w:tc>
        <w:tc>
          <w:tcPr>
            <w:tcW w:w="1481" w:type="dxa"/>
            <w:vAlign w:val="center"/>
          </w:tcPr>
          <w:p w14:paraId="7E1FB0E7" w14:textId="5D06F3DC" w:rsidR="00DE128B" w:rsidRPr="006A77F7" w:rsidRDefault="00DE128B" w:rsidP="00DE128B">
            <w:pPr>
              <w:pStyle w:val="TAC"/>
              <w:rPr>
                <w:rFonts w:eastAsia="MS Mincho"/>
                <w:lang w:eastAsia="ja-JP"/>
              </w:rPr>
            </w:pPr>
            <w:r w:rsidRPr="006A77F7">
              <w:t>DC_3A_n78A</w:t>
            </w:r>
          </w:p>
        </w:tc>
        <w:tc>
          <w:tcPr>
            <w:tcW w:w="1539" w:type="dxa"/>
            <w:shd w:val="clear" w:color="auto" w:fill="auto"/>
            <w:vAlign w:val="center"/>
          </w:tcPr>
          <w:p w14:paraId="20D278FE" w14:textId="6EC634B5"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4578717A" w14:textId="44E0F246" w:rsidR="00DE128B" w:rsidRPr="006A77F7" w:rsidRDefault="00DE128B" w:rsidP="00DE128B">
            <w:pPr>
              <w:pStyle w:val="TAC"/>
            </w:pPr>
            <w:r w:rsidRPr="006A77F7">
              <w:t>NE</w:t>
            </w:r>
          </w:p>
        </w:tc>
        <w:tc>
          <w:tcPr>
            <w:tcW w:w="1465" w:type="dxa"/>
            <w:vAlign w:val="center"/>
          </w:tcPr>
          <w:p w14:paraId="38A640EB" w14:textId="77777777" w:rsidR="00DE128B" w:rsidRPr="006A77F7" w:rsidRDefault="00DE128B" w:rsidP="00DE128B">
            <w:pPr>
              <w:pStyle w:val="TAC"/>
            </w:pPr>
          </w:p>
        </w:tc>
        <w:tc>
          <w:tcPr>
            <w:tcW w:w="1271" w:type="dxa"/>
            <w:shd w:val="clear" w:color="auto" w:fill="auto"/>
            <w:vAlign w:val="center"/>
          </w:tcPr>
          <w:p w14:paraId="5D154AEA" w14:textId="04BB3E47" w:rsidR="00DE128B" w:rsidRPr="006A77F7" w:rsidRDefault="00DE128B" w:rsidP="00DE128B">
            <w:pPr>
              <w:pStyle w:val="TAC"/>
              <w:rPr>
                <w:rFonts w:eastAsia="MS Mincho"/>
                <w:lang w:eastAsia="ja-JP"/>
              </w:rPr>
            </w:pPr>
            <w:r w:rsidRPr="006A77F7">
              <w:t>RAN5#103</w:t>
            </w:r>
          </w:p>
        </w:tc>
      </w:tr>
      <w:tr w:rsidR="00DE128B" w:rsidRPr="006A77F7" w14:paraId="6203F8F7" w14:textId="77777777" w:rsidTr="00DC07B7">
        <w:tc>
          <w:tcPr>
            <w:tcW w:w="1765" w:type="dxa"/>
            <w:tcBorders>
              <w:top w:val="nil"/>
            </w:tcBorders>
            <w:vAlign w:val="center"/>
          </w:tcPr>
          <w:p w14:paraId="5EF46732" w14:textId="1E50CAEA" w:rsidR="00DE128B" w:rsidRPr="006A77F7" w:rsidRDefault="00DE128B" w:rsidP="00DE128B">
            <w:pPr>
              <w:pStyle w:val="TAC"/>
            </w:pPr>
            <w:r w:rsidRPr="006A77F7">
              <w:t>DC_3A-42A_n79A</w:t>
            </w:r>
          </w:p>
        </w:tc>
        <w:tc>
          <w:tcPr>
            <w:tcW w:w="1772" w:type="dxa"/>
            <w:shd w:val="clear" w:color="auto" w:fill="auto"/>
            <w:vAlign w:val="center"/>
          </w:tcPr>
          <w:p w14:paraId="6127CD7E" w14:textId="1C85316D" w:rsidR="00DE128B" w:rsidRPr="006A77F7" w:rsidRDefault="00DE128B" w:rsidP="00DE128B">
            <w:pPr>
              <w:pStyle w:val="TAC"/>
              <w:rPr>
                <w:rFonts w:eastAsia="MS Mincho"/>
                <w:lang w:eastAsia="ja-JP"/>
              </w:rPr>
            </w:pPr>
            <w:r w:rsidRPr="006A77F7">
              <w:rPr>
                <w:lang w:eastAsia="ja-JP"/>
              </w:rPr>
              <w:t>No</w:t>
            </w:r>
          </w:p>
        </w:tc>
        <w:tc>
          <w:tcPr>
            <w:tcW w:w="1481" w:type="dxa"/>
            <w:vAlign w:val="center"/>
          </w:tcPr>
          <w:p w14:paraId="4F033CEE" w14:textId="3CC5E1D6" w:rsidR="00DE128B" w:rsidRPr="006A77F7" w:rsidRDefault="00DE128B" w:rsidP="00DE128B">
            <w:pPr>
              <w:pStyle w:val="TAC"/>
              <w:rPr>
                <w:rFonts w:eastAsia="MS Mincho"/>
                <w:lang w:eastAsia="ja-JP"/>
              </w:rPr>
            </w:pPr>
            <w:r w:rsidRPr="006A77F7">
              <w:t>DC_3A_n79A</w:t>
            </w:r>
          </w:p>
        </w:tc>
        <w:tc>
          <w:tcPr>
            <w:tcW w:w="1539" w:type="dxa"/>
            <w:shd w:val="clear" w:color="auto" w:fill="auto"/>
            <w:vAlign w:val="center"/>
          </w:tcPr>
          <w:p w14:paraId="4A454E5A" w14:textId="0E75B446"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5FDBAF01" w14:textId="549199A0" w:rsidR="00DE128B" w:rsidRPr="006A77F7" w:rsidRDefault="00DE128B" w:rsidP="00DE128B">
            <w:pPr>
              <w:pStyle w:val="TAC"/>
            </w:pPr>
            <w:r w:rsidRPr="006A77F7">
              <w:t>NE</w:t>
            </w:r>
          </w:p>
        </w:tc>
        <w:tc>
          <w:tcPr>
            <w:tcW w:w="1465" w:type="dxa"/>
            <w:vAlign w:val="center"/>
          </w:tcPr>
          <w:p w14:paraId="09D5B12D" w14:textId="77777777" w:rsidR="00DE128B" w:rsidRPr="006A77F7" w:rsidRDefault="00DE128B" w:rsidP="00DE128B">
            <w:pPr>
              <w:pStyle w:val="TAC"/>
            </w:pPr>
          </w:p>
        </w:tc>
        <w:tc>
          <w:tcPr>
            <w:tcW w:w="1271" w:type="dxa"/>
            <w:shd w:val="clear" w:color="auto" w:fill="auto"/>
            <w:vAlign w:val="center"/>
          </w:tcPr>
          <w:p w14:paraId="65FACFD5" w14:textId="70BF71CE" w:rsidR="00DE128B" w:rsidRPr="006A77F7" w:rsidRDefault="00DE128B" w:rsidP="00DE128B">
            <w:pPr>
              <w:pStyle w:val="TAC"/>
              <w:rPr>
                <w:rFonts w:eastAsia="MS Mincho"/>
                <w:lang w:eastAsia="ja-JP"/>
              </w:rPr>
            </w:pPr>
            <w:r w:rsidRPr="006A77F7">
              <w:t>RAN5#103</w:t>
            </w:r>
          </w:p>
        </w:tc>
      </w:tr>
      <w:tr w:rsidR="00DE128B" w:rsidRPr="006A77F7" w14:paraId="4DDFF012" w14:textId="77777777" w:rsidTr="003A0531">
        <w:tc>
          <w:tcPr>
            <w:tcW w:w="1765" w:type="dxa"/>
            <w:tcBorders>
              <w:bottom w:val="nil"/>
            </w:tcBorders>
            <w:vAlign w:val="center"/>
          </w:tcPr>
          <w:p w14:paraId="45608F1D" w14:textId="0723DAE4" w:rsidR="00DE128B" w:rsidRPr="006A77F7" w:rsidRDefault="00DE128B" w:rsidP="00DE128B">
            <w:pPr>
              <w:pStyle w:val="TAC"/>
            </w:pPr>
            <w:r w:rsidRPr="006A77F7">
              <w:t>DC_7A-8A_n3A</w:t>
            </w:r>
          </w:p>
        </w:tc>
        <w:tc>
          <w:tcPr>
            <w:tcW w:w="1772" w:type="dxa"/>
            <w:shd w:val="clear" w:color="auto" w:fill="auto"/>
            <w:vAlign w:val="center"/>
          </w:tcPr>
          <w:p w14:paraId="245F1E2F" w14:textId="059112C8" w:rsidR="00DE128B" w:rsidRPr="006A77F7" w:rsidRDefault="00DE128B" w:rsidP="00DE128B">
            <w:pPr>
              <w:pStyle w:val="TAC"/>
            </w:pPr>
            <w:r w:rsidRPr="006A77F7">
              <w:t>No</w:t>
            </w:r>
          </w:p>
        </w:tc>
        <w:tc>
          <w:tcPr>
            <w:tcW w:w="1481" w:type="dxa"/>
            <w:vAlign w:val="center"/>
          </w:tcPr>
          <w:p w14:paraId="7015B1F6" w14:textId="298A2DBE" w:rsidR="00DE128B" w:rsidRPr="006A77F7" w:rsidRDefault="00DE128B" w:rsidP="00DE128B">
            <w:pPr>
              <w:pStyle w:val="TAC"/>
            </w:pPr>
            <w:r w:rsidRPr="006A77F7">
              <w:rPr>
                <w:lang w:eastAsia="fi-FI"/>
              </w:rPr>
              <w:t>DC_7A_n3A</w:t>
            </w:r>
          </w:p>
        </w:tc>
        <w:tc>
          <w:tcPr>
            <w:tcW w:w="1539" w:type="dxa"/>
            <w:shd w:val="clear" w:color="auto" w:fill="auto"/>
            <w:vAlign w:val="center"/>
          </w:tcPr>
          <w:p w14:paraId="0B590FC0" w14:textId="35099682" w:rsidR="00DE128B" w:rsidRPr="006A77F7" w:rsidRDefault="00DE128B" w:rsidP="00DE128B">
            <w:pPr>
              <w:pStyle w:val="TAC"/>
            </w:pPr>
            <w:r w:rsidRPr="006A77F7">
              <w:t>8 (3 band IMD3)</w:t>
            </w:r>
          </w:p>
        </w:tc>
        <w:tc>
          <w:tcPr>
            <w:tcW w:w="1483" w:type="dxa"/>
            <w:shd w:val="clear" w:color="auto" w:fill="auto"/>
            <w:vAlign w:val="center"/>
          </w:tcPr>
          <w:p w14:paraId="72BDE315" w14:textId="380085B9" w:rsidR="00DE128B" w:rsidRPr="006A77F7" w:rsidRDefault="00DE128B" w:rsidP="00DE128B">
            <w:pPr>
              <w:pStyle w:val="TAC"/>
            </w:pPr>
            <w:r w:rsidRPr="006A77F7">
              <w:t>IMD</w:t>
            </w:r>
          </w:p>
        </w:tc>
        <w:tc>
          <w:tcPr>
            <w:tcW w:w="1465" w:type="dxa"/>
          </w:tcPr>
          <w:p w14:paraId="79BD8E84" w14:textId="77777777" w:rsidR="00DE128B" w:rsidRPr="006A77F7" w:rsidRDefault="00DE128B" w:rsidP="00DE128B">
            <w:pPr>
              <w:pStyle w:val="TAC"/>
            </w:pPr>
          </w:p>
        </w:tc>
        <w:tc>
          <w:tcPr>
            <w:tcW w:w="1271" w:type="dxa"/>
            <w:shd w:val="clear" w:color="auto" w:fill="auto"/>
            <w:vAlign w:val="center"/>
          </w:tcPr>
          <w:p w14:paraId="781161C0" w14:textId="599A9258" w:rsidR="00DE128B" w:rsidRPr="006A77F7" w:rsidRDefault="00DE128B" w:rsidP="00DE128B">
            <w:pPr>
              <w:pStyle w:val="TAC"/>
            </w:pPr>
            <w:r w:rsidRPr="006A77F7">
              <w:rPr>
                <w:rFonts w:eastAsia="SimSun"/>
              </w:rPr>
              <w:t>RAN5#95-e</w:t>
            </w:r>
          </w:p>
        </w:tc>
      </w:tr>
      <w:tr w:rsidR="00DE128B" w:rsidRPr="006A77F7" w14:paraId="743DC916" w14:textId="77777777" w:rsidTr="003A0531">
        <w:tc>
          <w:tcPr>
            <w:tcW w:w="1765" w:type="dxa"/>
            <w:tcBorders>
              <w:top w:val="nil"/>
            </w:tcBorders>
            <w:vAlign w:val="center"/>
          </w:tcPr>
          <w:p w14:paraId="7DF6944A" w14:textId="77777777" w:rsidR="00DE128B" w:rsidRPr="006A77F7" w:rsidRDefault="00DE128B" w:rsidP="00DE128B">
            <w:pPr>
              <w:pStyle w:val="TAC"/>
            </w:pPr>
          </w:p>
        </w:tc>
        <w:tc>
          <w:tcPr>
            <w:tcW w:w="1772" w:type="dxa"/>
            <w:shd w:val="clear" w:color="auto" w:fill="auto"/>
            <w:vAlign w:val="center"/>
          </w:tcPr>
          <w:p w14:paraId="77A3CC3F" w14:textId="44D3F521" w:rsidR="00DE128B" w:rsidRPr="006A77F7" w:rsidRDefault="00DE128B" w:rsidP="00DE128B">
            <w:pPr>
              <w:pStyle w:val="TAC"/>
            </w:pPr>
            <w:r w:rsidRPr="006A77F7">
              <w:t>No</w:t>
            </w:r>
          </w:p>
        </w:tc>
        <w:tc>
          <w:tcPr>
            <w:tcW w:w="1481" w:type="dxa"/>
            <w:vAlign w:val="center"/>
          </w:tcPr>
          <w:p w14:paraId="61DF8658" w14:textId="126FC4F7" w:rsidR="00DE128B" w:rsidRPr="006A77F7" w:rsidRDefault="00DE128B" w:rsidP="00DE128B">
            <w:pPr>
              <w:pStyle w:val="TAC"/>
            </w:pPr>
            <w:r w:rsidRPr="006A77F7">
              <w:rPr>
                <w:lang w:eastAsia="fi-FI"/>
              </w:rPr>
              <w:t>DC_8A_n3A</w:t>
            </w:r>
          </w:p>
        </w:tc>
        <w:tc>
          <w:tcPr>
            <w:tcW w:w="1539" w:type="dxa"/>
            <w:shd w:val="clear" w:color="auto" w:fill="auto"/>
            <w:vAlign w:val="center"/>
          </w:tcPr>
          <w:p w14:paraId="64E3E044" w14:textId="77777777" w:rsidR="00DE128B" w:rsidRPr="006A77F7" w:rsidRDefault="00DE128B" w:rsidP="00DE128B">
            <w:pPr>
              <w:pStyle w:val="TAC"/>
            </w:pPr>
            <w:r w:rsidRPr="006A77F7">
              <w:t>7 (3 band IMD2)</w:t>
            </w:r>
          </w:p>
          <w:p w14:paraId="5731C8BE" w14:textId="151F74CF" w:rsidR="00DE128B" w:rsidRPr="006A77F7" w:rsidRDefault="00DE128B" w:rsidP="00DE128B">
            <w:pPr>
              <w:pStyle w:val="TAC"/>
            </w:pPr>
            <w:r w:rsidRPr="006A77F7">
              <w:t>7 (3 band IMD3)</w:t>
            </w:r>
          </w:p>
        </w:tc>
        <w:tc>
          <w:tcPr>
            <w:tcW w:w="1483" w:type="dxa"/>
            <w:shd w:val="clear" w:color="auto" w:fill="auto"/>
            <w:vAlign w:val="center"/>
          </w:tcPr>
          <w:p w14:paraId="2BEEF4A5" w14:textId="0716EA1F" w:rsidR="00DE128B" w:rsidRPr="006A77F7" w:rsidRDefault="00DE128B" w:rsidP="00DE128B">
            <w:pPr>
              <w:pStyle w:val="TAC"/>
            </w:pPr>
            <w:r w:rsidRPr="006A77F7">
              <w:t>IMD</w:t>
            </w:r>
          </w:p>
        </w:tc>
        <w:tc>
          <w:tcPr>
            <w:tcW w:w="1465" w:type="dxa"/>
          </w:tcPr>
          <w:p w14:paraId="092C2CB2" w14:textId="77777777" w:rsidR="00DE128B" w:rsidRPr="006A77F7" w:rsidRDefault="00DE128B" w:rsidP="00DE128B">
            <w:pPr>
              <w:pStyle w:val="TAC"/>
            </w:pPr>
          </w:p>
        </w:tc>
        <w:tc>
          <w:tcPr>
            <w:tcW w:w="1271" w:type="dxa"/>
            <w:shd w:val="clear" w:color="auto" w:fill="auto"/>
            <w:vAlign w:val="center"/>
          </w:tcPr>
          <w:p w14:paraId="7EBB5877" w14:textId="19ED22F2" w:rsidR="00DE128B" w:rsidRPr="006A77F7" w:rsidRDefault="00DE128B" w:rsidP="00DE128B">
            <w:pPr>
              <w:pStyle w:val="TAC"/>
            </w:pPr>
            <w:r w:rsidRPr="006A77F7">
              <w:rPr>
                <w:rFonts w:eastAsia="SimSun"/>
              </w:rPr>
              <w:t>RAN5#95-e</w:t>
            </w:r>
          </w:p>
        </w:tc>
      </w:tr>
      <w:tr w:rsidR="00DE128B" w:rsidRPr="006A77F7" w14:paraId="6B8E6100" w14:textId="77777777" w:rsidTr="003A0531">
        <w:tc>
          <w:tcPr>
            <w:tcW w:w="1765" w:type="dxa"/>
            <w:vMerge w:val="restart"/>
            <w:vAlign w:val="center"/>
          </w:tcPr>
          <w:p w14:paraId="7736ECC1" w14:textId="1175C660" w:rsidR="00DE128B" w:rsidRPr="006A77F7" w:rsidRDefault="00DE128B" w:rsidP="00DE128B">
            <w:pPr>
              <w:pStyle w:val="TAC"/>
            </w:pPr>
            <w:r w:rsidRPr="006A77F7">
              <w:rPr>
                <w:lang w:eastAsia="en-US"/>
              </w:rPr>
              <w:t>DC_7A-20A_n1A</w:t>
            </w:r>
          </w:p>
        </w:tc>
        <w:tc>
          <w:tcPr>
            <w:tcW w:w="1772" w:type="dxa"/>
            <w:shd w:val="clear" w:color="auto" w:fill="auto"/>
            <w:vAlign w:val="center"/>
          </w:tcPr>
          <w:p w14:paraId="1125943D" w14:textId="6E4800E7" w:rsidR="00DE128B" w:rsidRPr="006A77F7" w:rsidRDefault="00DE128B" w:rsidP="00DE128B">
            <w:pPr>
              <w:pStyle w:val="TAC"/>
              <w:rPr>
                <w:lang w:eastAsia="ja-JP"/>
              </w:rPr>
            </w:pPr>
            <w:r w:rsidRPr="006A77F7">
              <w:rPr>
                <w:lang w:eastAsia="en-US"/>
              </w:rPr>
              <w:t>No</w:t>
            </w:r>
          </w:p>
        </w:tc>
        <w:tc>
          <w:tcPr>
            <w:tcW w:w="1481" w:type="dxa"/>
            <w:vAlign w:val="center"/>
          </w:tcPr>
          <w:p w14:paraId="69B4AB5E" w14:textId="5B578851" w:rsidR="00DE128B" w:rsidRPr="006A77F7" w:rsidRDefault="00DE128B" w:rsidP="00DE128B">
            <w:pPr>
              <w:pStyle w:val="TAC"/>
            </w:pPr>
            <w:r w:rsidRPr="006A77F7">
              <w:rPr>
                <w:lang w:eastAsia="en-US"/>
              </w:rPr>
              <w:t>DC_20A_n1A</w:t>
            </w:r>
          </w:p>
        </w:tc>
        <w:tc>
          <w:tcPr>
            <w:tcW w:w="1539" w:type="dxa"/>
            <w:shd w:val="clear" w:color="auto" w:fill="auto"/>
            <w:vAlign w:val="center"/>
          </w:tcPr>
          <w:p w14:paraId="531F32BA" w14:textId="48156291" w:rsidR="00DE128B" w:rsidRPr="006A77F7" w:rsidRDefault="00DE128B" w:rsidP="00DE128B">
            <w:pPr>
              <w:pStyle w:val="TAC"/>
              <w:rPr>
                <w:lang w:eastAsia="ja-JP"/>
              </w:rPr>
            </w:pPr>
            <w:r w:rsidRPr="006A77F7">
              <w:rPr>
                <w:lang w:eastAsia="en-US"/>
              </w:rPr>
              <w:t>20 (3 band IMD5)</w:t>
            </w:r>
          </w:p>
        </w:tc>
        <w:tc>
          <w:tcPr>
            <w:tcW w:w="1483" w:type="dxa"/>
            <w:shd w:val="clear" w:color="auto" w:fill="auto"/>
            <w:vAlign w:val="center"/>
          </w:tcPr>
          <w:p w14:paraId="6EE9F3E4" w14:textId="15205306" w:rsidR="00DE128B" w:rsidRPr="006A77F7" w:rsidRDefault="00DE128B" w:rsidP="00DE128B">
            <w:pPr>
              <w:pStyle w:val="TAC"/>
              <w:rPr>
                <w:lang w:eastAsia="ja-JP"/>
              </w:rPr>
            </w:pPr>
            <w:r w:rsidRPr="006A77F7">
              <w:rPr>
                <w:lang w:eastAsia="en-US"/>
              </w:rPr>
              <w:t>IMD</w:t>
            </w:r>
          </w:p>
        </w:tc>
        <w:tc>
          <w:tcPr>
            <w:tcW w:w="1465" w:type="dxa"/>
          </w:tcPr>
          <w:p w14:paraId="203E685E" w14:textId="77777777" w:rsidR="00DE128B" w:rsidRPr="006A77F7" w:rsidRDefault="00DE128B" w:rsidP="00DE128B">
            <w:pPr>
              <w:pStyle w:val="TAC"/>
            </w:pPr>
          </w:p>
        </w:tc>
        <w:tc>
          <w:tcPr>
            <w:tcW w:w="1271" w:type="dxa"/>
            <w:shd w:val="clear" w:color="auto" w:fill="auto"/>
            <w:vAlign w:val="center"/>
          </w:tcPr>
          <w:p w14:paraId="15369F6A" w14:textId="396263BF" w:rsidR="00DE128B" w:rsidRPr="006A77F7" w:rsidRDefault="00DE128B" w:rsidP="00DE128B">
            <w:pPr>
              <w:pStyle w:val="TAC"/>
            </w:pPr>
            <w:r w:rsidRPr="006A77F7">
              <w:rPr>
                <w:lang w:eastAsia="en-US"/>
              </w:rPr>
              <w:t>RAN5#90-e</w:t>
            </w:r>
          </w:p>
        </w:tc>
      </w:tr>
      <w:tr w:rsidR="00DE128B" w:rsidRPr="006A77F7" w14:paraId="4B2A276E" w14:textId="77777777" w:rsidTr="003A0531">
        <w:tc>
          <w:tcPr>
            <w:tcW w:w="1765" w:type="dxa"/>
            <w:vMerge/>
            <w:vAlign w:val="center"/>
          </w:tcPr>
          <w:p w14:paraId="502C1F61" w14:textId="77777777" w:rsidR="00DE128B" w:rsidRPr="006A77F7" w:rsidRDefault="00DE128B" w:rsidP="00DE128B">
            <w:pPr>
              <w:pStyle w:val="TAC"/>
            </w:pPr>
          </w:p>
        </w:tc>
        <w:tc>
          <w:tcPr>
            <w:tcW w:w="1772" w:type="dxa"/>
            <w:shd w:val="clear" w:color="auto" w:fill="auto"/>
            <w:vAlign w:val="center"/>
          </w:tcPr>
          <w:p w14:paraId="47BCB91C" w14:textId="1A395F34" w:rsidR="00DE128B" w:rsidRPr="006A77F7" w:rsidRDefault="00DE128B" w:rsidP="00DE128B">
            <w:pPr>
              <w:pStyle w:val="TAC"/>
              <w:rPr>
                <w:lang w:eastAsia="ja-JP"/>
              </w:rPr>
            </w:pPr>
            <w:r w:rsidRPr="006A77F7">
              <w:rPr>
                <w:lang w:eastAsia="en-US"/>
              </w:rPr>
              <w:t>No</w:t>
            </w:r>
          </w:p>
        </w:tc>
        <w:tc>
          <w:tcPr>
            <w:tcW w:w="1481" w:type="dxa"/>
            <w:vAlign w:val="center"/>
          </w:tcPr>
          <w:p w14:paraId="2E163E17" w14:textId="26060EB5" w:rsidR="00DE128B" w:rsidRPr="006A77F7" w:rsidRDefault="00DE128B" w:rsidP="00DE128B">
            <w:pPr>
              <w:pStyle w:val="TAC"/>
            </w:pPr>
            <w:r w:rsidRPr="006A77F7">
              <w:rPr>
                <w:lang w:eastAsia="en-US"/>
              </w:rPr>
              <w:t>DC_7A_n1A</w:t>
            </w:r>
          </w:p>
        </w:tc>
        <w:tc>
          <w:tcPr>
            <w:tcW w:w="1539" w:type="dxa"/>
            <w:shd w:val="clear" w:color="auto" w:fill="auto"/>
            <w:vAlign w:val="center"/>
          </w:tcPr>
          <w:p w14:paraId="2658C6CF" w14:textId="516EEDCD" w:rsidR="00DE128B" w:rsidRPr="006A77F7" w:rsidRDefault="00DE128B" w:rsidP="00DE128B">
            <w:pPr>
              <w:pStyle w:val="TAC"/>
              <w:rPr>
                <w:lang w:eastAsia="ja-JP"/>
              </w:rPr>
            </w:pPr>
            <w:r w:rsidRPr="006A77F7">
              <w:rPr>
                <w:lang w:eastAsia="en-US"/>
              </w:rPr>
              <w:t>No 3CC exception</w:t>
            </w:r>
          </w:p>
        </w:tc>
        <w:tc>
          <w:tcPr>
            <w:tcW w:w="1483" w:type="dxa"/>
            <w:shd w:val="clear" w:color="auto" w:fill="auto"/>
            <w:vAlign w:val="center"/>
          </w:tcPr>
          <w:p w14:paraId="36CFAD7F" w14:textId="27A5A638" w:rsidR="00DE128B" w:rsidRPr="006A77F7" w:rsidRDefault="00DE128B" w:rsidP="00DE128B">
            <w:pPr>
              <w:pStyle w:val="TAC"/>
              <w:rPr>
                <w:lang w:eastAsia="ja-JP"/>
              </w:rPr>
            </w:pPr>
            <w:r w:rsidRPr="006A77F7">
              <w:rPr>
                <w:lang w:eastAsia="en-US"/>
              </w:rPr>
              <w:t>_</w:t>
            </w:r>
          </w:p>
        </w:tc>
        <w:tc>
          <w:tcPr>
            <w:tcW w:w="1465" w:type="dxa"/>
          </w:tcPr>
          <w:p w14:paraId="583FA0C0" w14:textId="77777777" w:rsidR="00DE128B" w:rsidRPr="006A77F7" w:rsidRDefault="00DE128B" w:rsidP="00DE128B">
            <w:pPr>
              <w:pStyle w:val="TAC"/>
            </w:pPr>
          </w:p>
        </w:tc>
        <w:tc>
          <w:tcPr>
            <w:tcW w:w="1271" w:type="dxa"/>
            <w:shd w:val="clear" w:color="auto" w:fill="auto"/>
            <w:vAlign w:val="center"/>
          </w:tcPr>
          <w:p w14:paraId="1C06C7C2" w14:textId="77777777" w:rsidR="00DE128B" w:rsidRPr="006A77F7" w:rsidRDefault="00DE128B" w:rsidP="00DE128B">
            <w:pPr>
              <w:pStyle w:val="TAC"/>
            </w:pPr>
          </w:p>
        </w:tc>
      </w:tr>
      <w:tr w:rsidR="00DE128B" w:rsidRPr="006A77F7" w14:paraId="7C10749F" w14:textId="77777777" w:rsidTr="003A0531">
        <w:tc>
          <w:tcPr>
            <w:tcW w:w="1765" w:type="dxa"/>
            <w:vMerge w:val="restart"/>
            <w:vAlign w:val="center"/>
          </w:tcPr>
          <w:p w14:paraId="1BA943F7" w14:textId="4530CB1C" w:rsidR="00DE128B" w:rsidRPr="006A77F7" w:rsidRDefault="00DE128B" w:rsidP="00DE128B">
            <w:pPr>
              <w:pStyle w:val="TAC"/>
            </w:pPr>
            <w:r w:rsidRPr="006A77F7">
              <w:t>DC_7A-20A_n3A</w:t>
            </w:r>
          </w:p>
        </w:tc>
        <w:tc>
          <w:tcPr>
            <w:tcW w:w="1772" w:type="dxa"/>
            <w:shd w:val="clear" w:color="auto" w:fill="auto"/>
            <w:vAlign w:val="center"/>
          </w:tcPr>
          <w:p w14:paraId="47A10AE9" w14:textId="77777777" w:rsidR="00DE128B" w:rsidRPr="006A77F7" w:rsidRDefault="00DE128B" w:rsidP="00DE128B">
            <w:pPr>
              <w:pStyle w:val="TAC"/>
            </w:pPr>
            <w:r w:rsidRPr="006A77F7">
              <w:t>No</w:t>
            </w:r>
          </w:p>
        </w:tc>
        <w:tc>
          <w:tcPr>
            <w:tcW w:w="1481" w:type="dxa"/>
          </w:tcPr>
          <w:p w14:paraId="082C5E9F" w14:textId="77777777" w:rsidR="00DE128B" w:rsidRPr="006A77F7" w:rsidRDefault="00DE128B" w:rsidP="00DE128B">
            <w:pPr>
              <w:pStyle w:val="TAC"/>
            </w:pPr>
            <w:r w:rsidRPr="006A77F7">
              <w:rPr>
                <w:lang w:eastAsia="fi-FI"/>
              </w:rPr>
              <w:t>DC_7A_n3A</w:t>
            </w:r>
          </w:p>
        </w:tc>
        <w:tc>
          <w:tcPr>
            <w:tcW w:w="1539" w:type="dxa"/>
            <w:shd w:val="clear" w:color="auto" w:fill="auto"/>
            <w:vAlign w:val="center"/>
          </w:tcPr>
          <w:p w14:paraId="2936A24D" w14:textId="77777777" w:rsidR="00DE128B" w:rsidRPr="006A77F7" w:rsidRDefault="00DE128B" w:rsidP="00DE128B">
            <w:pPr>
              <w:pStyle w:val="TAC"/>
            </w:pPr>
            <w:r w:rsidRPr="006A77F7">
              <w:t xml:space="preserve">20 (IMD2 </w:t>
            </w:r>
            <w:r w:rsidRPr="006A77F7">
              <w:rPr>
                <w:rFonts w:cs="Arial"/>
                <w:lang w:eastAsia="ja-JP"/>
              </w:rPr>
              <w:t>|1*fB7-1*fB3</w:t>
            </w:r>
            <w:r w:rsidRPr="006A77F7">
              <w:t>)</w:t>
            </w:r>
          </w:p>
        </w:tc>
        <w:tc>
          <w:tcPr>
            <w:tcW w:w="1483" w:type="dxa"/>
            <w:shd w:val="clear" w:color="auto" w:fill="auto"/>
            <w:vAlign w:val="bottom"/>
          </w:tcPr>
          <w:p w14:paraId="2FFD21B7" w14:textId="141DC3A8" w:rsidR="00DE128B" w:rsidRPr="006A77F7" w:rsidRDefault="00DE128B" w:rsidP="00DE128B">
            <w:pPr>
              <w:pStyle w:val="TAC"/>
            </w:pPr>
            <w:r w:rsidRPr="006A77F7">
              <w:t>NE, IMD</w:t>
            </w:r>
          </w:p>
        </w:tc>
        <w:tc>
          <w:tcPr>
            <w:tcW w:w="1465" w:type="dxa"/>
          </w:tcPr>
          <w:p w14:paraId="1D0336BC" w14:textId="77777777" w:rsidR="00DE128B" w:rsidRPr="006A77F7" w:rsidRDefault="00DE128B" w:rsidP="00DE128B">
            <w:pPr>
              <w:pStyle w:val="TAC"/>
            </w:pPr>
          </w:p>
        </w:tc>
        <w:tc>
          <w:tcPr>
            <w:tcW w:w="1271" w:type="dxa"/>
            <w:shd w:val="clear" w:color="auto" w:fill="auto"/>
            <w:vAlign w:val="center"/>
          </w:tcPr>
          <w:p w14:paraId="1F578831" w14:textId="77777777" w:rsidR="00DE128B" w:rsidRPr="006A77F7" w:rsidRDefault="00DE128B" w:rsidP="00DE128B">
            <w:pPr>
              <w:pStyle w:val="TAC"/>
            </w:pPr>
          </w:p>
        </w:tc>
      </w:tr>
      <w:tr w:rsidR="00DE128B" w:rsidRPr="006A77F7" w14:paraId="38DE5470" w14:textId="77777777" w:rsidTr="003A0531">
        <w:tc>
          <w:tcPr>
            <w:tcW w:w="1765" w:type="dxa"/>
            <w:vMerge/>
            <w:vAlign w:val="center"/>
          </w:tcPr>
          <w:p w14:paraId="1E56FA24" w14:textId="77777777" w:rsidR="00DE128B" w:rsidRPr="006A77F7" w:rsidRDefault="00DE128B" w:rsidP="00DE128B">
            <w:pPr>
              <w:pStyle w:val="TAC"/>
            </w:pPr>
          </w:p>
        </w:tc>
        <w:tc>
          <w:tcPr>
            <w:tcW w:w="1772" w:type="dxa"/>
            <w:shd w:val="clear" w:color="auto" w:fill="auto"/>
            <w:vAlign w:val="center"/>
          </w:tcPr>
          <w:p w14:paraId="09C6ECA8" w14:textId="77777777" w:rsidR="00DE128B" w:rsidRPr="006A77F7" w:rsidRDefault="00DE128B" w:rsidP="00DE128B">
            <w:pPr>
              <w:pStyle w:val="TAC"/>
            </w:pPr>
            <w:r w:rsidRPr="006A77F7">
              <w:t>No</w:t>
            </w:r>
          </w:p>
        </w:tc>
        <w:tc>
          <w:tcPr>
            <w:tcW w:w="1481" w:type="dxa"/>
          </w:tcPr>
          <w:p w14:paraId="2F7197A3" w14:textId="77777777" w:rsidR="00DE128B" w:rsidRPr="006A77F7" w:rsidRDefault="00DE128B" w:rsidP="00DE128B">
            <w:pPr>
              <w:pStyle w:val="TAC"/>
            </w:pPr>
            <w:r w:rsidRPr="006A77F7">
              <w:rPr>
                <w:lang w:eastAsia="fi-FI"/>
              </w:rPr>
              <w:t>DC_20A_n3A</w:t>
            </w:r>
          </w:p>
        </w:tc>
        <w:tc>
          <w:tcPr>
            <w:tcW w:w="1539" w:type="dxa"/>
            <w:shd w:val="clear" w:color="auto" w:fill="auto"/>
            <w:vAlign w:val="center"/>
          </w:tcPr>
          <w:p w14:paraId="33D3214E" w14:textId="77777777" w:rsidR="00DE128B" w:rsidRPr="006A77F7" w:rsidRDefault="00DE128B" w:rsidP="00DE128B">
            <w:pPr>
              <w:pStyle w:val="TAC"/>
            </w:pPr>
            <w:r w:rsidRPr="006A77F7">
              <w:t xml:space="preserve">7 (IMD2 </w:t>
            </w:r>
            <w:r w:rsidRPr="006A77F7">
              <w:rPr>
                <w:rFonts w:cs="Arial"/>
                <w:lang w:eastAsia="ja-JP"/>
              </w:rPr>
              <w:t>|1*fB3+1*fB20</w:t>
            </w:r>
            <w:r w:rsidRPr="006A77F7">
              <w:t>)</w:t>
            </w:r>
          </w:p>
        </w:tc>
        <w:tc>
          <w:tcPr>
            <w:tcW w:w="1483" w:type="dxa"/>
            <w:shd w:val="clear" w:color="auto" w:fill="auto"/>
            <w:vAlign w:val="bottom"/>
          </w:tcPr>
          <w:p w14:paraId="45B1860D" w14:textId="54E7B987" w:rsidR="00DE128B" w:rsidRPr="006A77F7" w:rsidRDefault="00DE128B" w:rsidP="00DE128B">
            <w:pPr>
              <w:pStyle w:val="TAC"/>
            </w:pPr>
            <w:r w:rsidRPr="006A77F7">
              <w:t>NE, IMD</w:t>
            </w:r>
          </w:p>
        </w:tc>
        <w:tc>
          <w:tcPr>
            <w:tcW w:w="1465" w:type="dxa"/>
          </w:tcPr>
          <w:p w14:paraId="46707CF6" w14:textId="77777777" w:rsidR="00DE128B" w:rsidRPr="006A77F7" w:rsidRDefault="00DE128B" w:rsidP="00DE128B">
            <w:pPr>
              <w:pStyle w:val="TAC"/>
            </w:pPr>
          </w:p>
        </w:tc>
        <w:tc>
          <w:tcPr>
            <w:tcW w:w="1271" w:type="dxa"/>
            <w:shd w:val="clear" w:color="auto" w:fill="auto"/>
            <w:vAlign w:val="center"/>
          </w:tcPr>
          <w:p w14:paraId="6476B3D8" w14:textId="77777777" w:rsidR="00DE128B" w:rsidRPr="006A77F7" w:rsidRDefault="00DE128B" w:rsidP="00DE128B">
            <w:pPr>
              <w:pStyle w:val="TAC"/>
            </w:pPr>
          </w:p>
        </w:tc>
      </w:tr>
      <w:tr w:rsidR="00DE128B" w:rsidRPr="006A77F7" w14:paraId="37A01104" w14:textId="77777777" w:rsidTr="003A0531">
        <w:tc>
          <w:tcPr>
            <w:tcW w:w="1765" w:type="dxa"/>
            <w:tcBorders>
              <w:bottom w:val="nil"/>
            </w:tcBorders>
            <w:vAlign w:val="center"/>
          </w:tcPr>
          <w:p w14:paraId="66219EB9" w14:textId="03F4F64C" w:rsidR="00DE128B" w:rsidRPr="006A77F7" w:rsidRDefault="00DE128B" w:rsidP="00DE128B">
            <w:pPr>
              <w:pStyle w:val="TAC"/>
            </w:pPr>
            <w:r w:rsidRPr="006A77F7">
              <w:t>DC_7A-20A_n8A</w:t>
            </w:r>
          </w:p>
        </w:tc>
        <w:tc>
          <w:tcPr>
            <w:tcW w:w="1772" w:type="dxa"/>
            <w:shd w:val="clear" w:color="auto" w:fill="auto"/>
            <w:vAlign w:val="center"/>
          </w:tcPr>
          <w:p w14:paraId="32D3137F" w14:textId="67997874" w:rsidR="00DE128B" w:rsidRPr="006A77F7" w:rsidRDefault="00DE128B" w:rsidP="00DE128B">
            <w:pPr>
              <w:pStyle w:val="TAC"/>
            </w:pPr>
            <w:r w:rsidRPr="006A77F7">
              <w:t>No</w:t>
            </w:r>
          </w:p>
        </w:tc>
        <w:tc>
          <w:tcPr>
            <w:tcW w:w="1481" w:type="dxa"/>
            <w:vAlign w:val="center"/>
          </w:tcPr>
          <w:p w14:paraId="669FC561" w14:textId="05AEF8D9" w:rsidR="00DE128B" w:rsidRPr="006A77F7" w:rsidRDefault="00DE128B" w:rsidP="00DE128B">
            <w:pPr>
              <w:pStyle w:val="TAC"/>
              <w:rPr>
                <w:lang w:eastAsia="fi-FI"/>
              </w:rPr>
            </w:pPr>
            <w:r w:rsidRPr="006A77F7">
              <w:rPr>
                <w:lang w:eastAsia="fi-FI"/>
              </w:rPr>
              <w:t>DC_7A_n8A</w:t>
            </w:r>
          </w:p>
        </w:tc>
        <w:tc>
          <w:tcPr>
            <w:tcW w:w="1539" w:type="dxa"/>
            <w:shd w:val="clear" w:color="auto" w:fill="auto"/>
            <w:vAlign w:val="center"/>
          </w:tcPr>
          <w:p w14:paraId="1A63F6B4" w14:textId="248D563B" w:rsidR="00DE128B" w:rsidRPr="006A77F7" w:rsidRDefault="00DE128B" w:rsidP="00DE128B">
            <w:pPr>
              <w:pStyle w:val="TAC"/>
            </w:pPr>
            <w:r w:rsidRPr="006A77F7">
              <w:t>20 (</w:t>
            </w:r>
            <w:r w:rsidRPr="006A77F7">
              <w:rPr>
                <w:lang w:eastAsia="zh-CN"/>
              </w:rPr>
              <w:t xml:space="preserve">3 band </w:t>
            </w:r>
            <w:r w:rsidRPr="006A77F7">
              <w:t>IMD3)</w:t>
            </w:r>
          </w:p>
        </w:tc>
        <w:tc>
          <w:tcPr>
            <w:tcW w:w="1483" w:type="dxa"/>
            <w:shd w:val="clear" w:color="auto" w:fill="auto"/>
            <w:vAlign w:val="center"/>
          </w:tcPr>
          <w:p w14:paraId="07FC106A" w14:textId="58C56468" w:rsidR="00DE128B" w:rsidRPr="006A77F7" w:rsidRDefault="00DE128B" w:rsidP="00DE128B">
            <w:pPr>
              <w:pStyle w:val="TAC"/>
            </w:pPr>
            <w:r w:rsidRPr="006A77F7">
              <w:t>IMD</w:t>
            </w:r>
          </w:p>
        </w:tc>
        <w:tc>
          <w:tcPr>
            <w:tcW w:w="1465" w:type="dxa"/>
          </w:tcPr>
          <w:p w14:paraId="6C0E6EBF" w14:textId="77777777" w:rsidR="00DE128B" w:rsidRPr="006A77F7" w:rsidRDefault="00DE128B" w:rsidP="00DE128B">
            <w:pPr>
              <w:pStyle w:val="TAC"/>
            </w:pPr>
          </w:p>
        </w:tc>
        <w:tc>
          <w:tcPr>
            <w:tcW w:w="1271" w:type="dxa"/>
            <w:shd w:val="clear" w:color="auto" w:fill="auto"/>
            <w:vAlign w:val="center"/>
          </w:tcPr>
          <w:p w14:paraId="00BB9717" w14:textId="0E997B52" w:rsidR="00DE128B" w:rsidRPr="006A77F7" w:rsidRDefault="00DE128B" w:rsidP="00DE128B">
            <w:pPr>
              <w:pStyle w:val="TAC"/>
            </w:pPr>
            <w:r w:rsidRPr="006A77F7">
              <w:rPr>
                <w:rFonts w:eastAsia="SimSun"/>
              </w:rPr>
              <w:t>RAN5#95-e</w:t>
            </w:r>
          </w:p>
        </w:tc>
      </w:tr>
      <w:tr w:rsidR="00DE128B" w:rsidRPr="006A77F7" w14:paraId="4DA0F822" w14:textId="77777777" w:rsidTr="003A0531">
        <w:tc>
          <w:tcPr>
            <w:tcW w:w="1765" w:type="dxa"/>
            <w:tcBorders>
              <w:top w:val="nil"/>
            </w:tcBorders>
            <w:vAlign w:val="center"/>
          </w:tcPr>
          <w:p w14:paraId="5DA1368B" w14:textId="77777777" w:rsidR="00DE128B" w:rsidRPr="006A77F7" w:rsidRDefault="00DE128B" w:rsidP="00DE128B">
            <w:pPr>
              <w:pStyle w:val="TAC"/>
            </w:pPr>
          </w:p>
        </w:tc>
        <w:tc>
          <w:tcPr>
            <w:tcW w:w="1772" w:type="dxa"/>
            <w:shd w:val="clear" w:color="auto" w:fill="auto"/>
            <w:vAlign w:val="center"/>
          </w:tcPr>
          <w:p w14:paraId="0CB66943" w14:textId="5D574529" w:rsidR="00DE128B" w:rsidRPr="006A77F7" w:rsidRDefault="00DE128B" w:rsidP="00DE128B">
            <w:pPr>
              <w:pStyle w:val="TAC"/>
            </w:pPr>
            <w:r w:rsidRPr="006A77F7">
              <w:t>Yes</w:t>
            </w:r>
          </w:p>
        </w:tc>
        <w:tc>
          <w:tcPr>
            <w:tcW w:w="1481" w:type="dxa"/>
            <w:vAlign w:val="center"/>
          </w:tcPr>
          <w:p w14:paraId="4CF0DEFE" w14:textId="78051E57" w:rsidR="00DE128B" w:rsidRPr="006A77F7" w:rsidRDefault="00DE128B" w:rsidP="00DE128B">
            <w:pPr>
              <w:pStyle w:val="TAC"/>
              <w:rPr>
                <w:lang w:eastAsia="fi-FI"/>
              </w:rPr>
            </w:pPr>
            <w:r w:rsidRPr="006A77F7">
              <w:rPr>
                <w:lang w:eastAsia="fi-FI"/>
              </w:rPr>
              <w:t>DC_20A_n8A</w:t>
            </w:r>
          </w:p>
        </w:tc>
        <w:tc>
          <w:tcPr>
            <w:tcW w:w="1539" w:type="dxa"/>
            <w:shd w:val="clear" w:color="auto" w:fill="auto"/>
            <w:vAlign w:val="center"/>
          </w:tcPr>
          <w:p w14:paraId="4FA7A431" w14:textId="7769F7BF" w:rsidR="00DE128B" w:rsidRPr="006A77F7" w:rsidRDefault="00DE128B" w:rsidP="00DE128B">
            <w:pPr>
              <w:pStyle w:val="TAC"/>
            </w:pPr>
            <w:r w:rsidRPr="006A77F7">
              <w:t>7 (</w:t>
            </w:r>
            <w:r w:rsidRPr="006A77F7">
              <w:rPr>
                <w:lang w:eastAsia="zh-CN"/>
              </w:rPr>
              <w:t xml:space="preserve">3 band </w:t>
            </w:r>
            <w:r w:rsidRPr="006A77F7">
              <w:t>IMD3)</w:t>
            </w:r>
          </w:p>
        </w:tc>
        <w:tc>
          <w:tcPr>
            <w:tcW w:w="1483" w:type="dxa"/>
            <w:shd w:val="clear" w:color="auto" w:fill="auto"/>
            <w:vAlign w:val="center"/>
          </w:tcPr>
          <w:p w14:paraId="6D52D78C" w14:textId="27A9C6FE" w:rsidR="00DE128B" w:rsidRPr="006A77F7" w:rsidRDefault="00DE128B" w:rsidP="00DE128B">
            <w:pPr>
              <w:pStyle w:val="TAC"/>
            </w:pPr>
            <w:r w:rsidRPr="006A77F7">
              <w:t>IMD</w:t>
            </w:r>
          </w:p>
        </w:tc>
        <w:tc>
          <w:tcPr>
            <w:tcW w:w="1465" w:type="dxa"/>
          </w:tcPr>
          <w:p w14:paraId="1E23F758" w14:textId="77777777" w:rsidR="00DE128B" w:rsidRPr="006A77F7" w:rsidRDefault="00DE128B" w:rsidP="00DE128B">
            <w:pPr>
              <w:pStyle w:val="TAC"/>
            </w:pPr>
          </w:p>
        </w:tc>
        <w:tc>
          <w:tcPr>
            <w:tcW w:w="1271" w:type="dxa"/>
            <w:shd w:val="clear" w:color="auto" w:fill="auto"/>
            <w:vAlign w:val="center"/>
          </w:tcPr>
          <w:p w14:paraId="64D4AA95" w14:textId="311C9F9A" w:rsidR="00DE128B" w:rsidRPr="006A77F7" w:rsidRDefault="00DE128B" w:rsidP="00DE128B">
            <w:pPr>
              <w:pStyle w:val="TAC"/>
            </w:pPr>
            <w:r w:rsidRPr="006A77F7">
              <w:rPr>
                <w:rFonts w:eastAsia="SimSun"/>
              </w:rPr>
              <w:t>RAN5#95-e</w:t>
            </w:r>
          </w:p>
        </w:tc>
      </w:tr>
      <w:tr w:rsidR="00DE128B" w:rsidRPr="006A77F7" w14:paraId="0D1CF773" w14:textId="77777777" w:rsidTr="003A0531">
        <w:tc>
          <w:tcPr>
            <w:tcW w:w="1765" w:type="dxa"/>
            <w:vMerge w:val="restart"/>
            <w:vAlign w:val="center"/>
          </w:tcPr>
          <w:p w14:paraId="451DD5DA" w14:textId="59A95F9C" w:rsidR="00DE128B" w:rsidRPr="006A77F7" w:rsidRDefault="00DE128B" w:rsidP="00DE128B">
            <w:pPr>
              <w:pStyle w:val="TAC"/>
            </w:pPr>
            <w:r w:rsidRPr="006A77F7">
              <w:t>DC_7A-20A_n28A</w:t>
            </w:r>
          </w:p>
        </w:tc>
        <w:tc>
          <w:tcPr>
            <w:tcW w:w="1772" w:type="dxa"/>
            <w:shd w:val="clear" w:color="auto" w:fill="auto"/>
            <w:vAlign w:val="center"/>
          </w:tcPr>
          <w:p w14:paraId="24A1D913" w14:textId="2A79F6F6" w:rsidR="00DE128B" w:rsidRPr="006A77F7" w:rsidRDefault="00DE128B" w:rsidP="00DE128B">
            <w:pPr>
              <w:pStyle w:val="TAC"/>
            </w:pPr>
            <w:r w:rsidRPr="006A77F7">
              <w:rPr>
                <w:lang w:eastAsia="zh-CN"/>
              </w:rPr>
              <w:t>No</w:t>
            </w:r>
          </w:p>
        </w:tc>
        <w:tc>
          <w:tcPr>
            <w:tcW w:w="1481" w:type="dxa"/>
            <w:vAlign w:val="center"/>
          </w:tcPr>
          <w:p w14:paraId="70116F50" w14:textId="494A1F79" w:rsidR="00DE128B" w:rsidRPr="006A77F7" w:rsidRDefault="00DE128B" w:rsidP="00DE128B">
            <w:pPr>
              <w:pStyle w:val="TAC"/>
            </w:pPr>
            <w:r w:rsidRPr="006A77F7">
              <w:rPr>
                <w:lang w:eastAsia="zh-CN"/>
              </w:rPr>
              <w:t>DC_7A_n28A</w:t>
            </w:r>
          </w:p>
        </w:tc>
        <w:tc>
          <w:tcPr>
            <w:tcW w:w="1539" w:type="dxa"/>
            <w:shd w:val="clear" w:color="auto" w:fill="auto"/>
            <w:vAlign w:val="center"/>
          </w:tcPr>
          <w:p w14:paraId="53E68EB2" w14:textId="617EC05F" w:rsidR="00DE128B" w:rsidRPr="006A77F7" w:rsidRDefault="00DE128B" w:rsidP="00DE128B">
            <w:pPr>
              <w:pStyle w:val="TAC"/>
            </w:pPr>
            <w:r w:rsidRPr="006A77F7">
              <w:t>No 3CC exception</w:t>
            </w:r>
          </w:p>
        </w:tc>
        <w:tc>
          <w:tcPr>
            <w:tcW w:w="1483" w:type="dxa"/>
            <w:shd w:val="clear" w:color="auto" w:fill="auto"/>
            <w:vAlign w:val="bottom"/>
          </w:tcPr>
          <w:p w14:paraId="4EFD3035" w14:textId="59BF0943" w:rsidR="00DE128B" w:rsidRPr="006A77F7" w:rsidRDefault="00DE128B" w:rsidP="00DE128B">
            <w:pPr>
              <w:pStyle w:val="TAC"/>
            </w:pPr>
            <w:r w:rsidRPr="006A77F7">
              <w:t>No test required</w:t>
            </w:r>
          </w:p>
        </w:tc>
        <w:tc>
          <w:tcPr>
            <w:tcW w:w="1465" w:type="dxa"/>
          </w:tcPr>
          <w:p w14:paraId="622F5085" w14:textId="77777777" w:rsidR="00DE128B" w:rsidRPr="006A77F7" w:rsidRDefault="00DE128B" w:rsidP="00DE128B">
            <w:pPr>
              <w:pStyle w:val="TAC"/>
            </w:pPr>
          </w:p>
        </w:tc>
        <w:tc>
          <w:tcPr>
            <w:tcW w:w="1271" w:type="dxa"/>
            <w:shd w:val="clear" w:color="auto" w:fill="auto"/>
            <w:vAlign w:val="center"/>
          </w:tcPr>
          <w:p w14:paraId="4C30F467" w14:textId="3223B43B" w:rsidR="00DE128B" w:rsidRPr="006A77F7" w:rsidRDefault="00DE128B" w:rsidP="00DE128B">
            <w:pPr>
              <w:pStyle w:val="TAC"/>
            </w:pPr>
            <w:r w:rsidRPr="006A77F7">
              <w:t>RAN5#92-e</w:t>
            </w:r>
          </w:p>
        </w:tc>
      </w:tr>
      <w:tr w:rsidR="00DE128B" w:rsidRPr="006A77F7" w14:paraId="5D449337" w14:textId="77777777" w:rsidTr="003A0531">
        <w:tc>
          <w:tcPr>
            <w:tcW w:w="1765" w:type="dxa"/>
            <w:vMerge/>
            <w:vAlign w:val="center"/>
          </w:tcPr>
          <w:p w14:paraId="2B4DBD10" w14:textId="77777777" w:rsidR="00DE128B" w:rsidRPr="006A77F7" w:rsidRDefault="00DE128B" w:rsidP="00DE128B">
            <w:pPr>
              <w:pStyle w:val="TAC"/>
            </w:pPr>
          </w:p>
        </w:tc>
        <w:tc>
          <w:tcPr>
            <w:tcW w:w="1772" w:type="dxa"/>
            <w:shd w:val="clear" w:color="auto" w:fill="auto"/>
            <w:vAlign w:val="center"/>
          </w:tcPr>
          <w:p w14:paraId="605AD0D3" w14:textId="061BB509" w:rsidR="00DE128B" w:rsidRPr="006A77F7" w:rsidRDefault="00DE128B" w:rsidP="00DE128B">
            <w:pPr>
              <w:pStyle w:val="TAC"/>
            </w:pPr>
            <w:r w:rsidRPr="006A77F7">
              <w:rPr>
                <w:lang w:eastAsia="zh-CN"/>
              </w:rPr>
              <w:t>No</w:t>
            </w:r>
          </w:p>
        </w:tc>
        <w:tc>
          <w:tcPr>
            <w:tcW w:w="1481" w:type="dxa"/>
            <w:vAlign w:val="center"/>
          </w:tcPr>
          <w:p w14:paraId="170A0978" w14:textId="4EFB1ABE" w:rsidR="00DE128B" w:rsidRPr="006A77F7" w:rsidRDefault="00DE128B" w:rsidP="00DE128B">
            <w:pPr>
              <w:pStyle w:val="TAC"/>
            </w:pPr>
            <w:r w:rsidRPr="006A77F7">
              <w:t>DC_20A_n28A</w:t>
            </w:r>
          </w:p>
        </w:tc>
        <w:tc>
          <w:tcPr>
            <w:tcW w:w="1539" w:type="dxa"/>
            <w:shd w:val="clear" w:color="auto" w:fill="auto"/>
            <w:vAlign w:val="center"/>
          </w:tcPr>
          <w:p w14:paraId="7719F9C3" w14:textId="65D5EE0B" w:rsidR="00DE128B" w:rsidRPr="006A77F7" w:rsidRDefault="00DE128B" w:rsidP="00DE128B">
            <w:pPr>
              <w:pStyle w:val="TAC"/>
            </w:pPr>
            <w:r w:rsidRPr="006A77F7">
              <w:rPr>
                <w:lang w:eastAsia="zh-CN"/>
              </w:rPr>
              <w:t>7 (3 band IMD5)</w:t>
            </w:r>
          </w:p>
        </w:tc>
        <w:tc>
          <w:tcPr>
            <w:tcW w:w="1483" w:type="dxa"/>
            <w:shd w:val="clear" w:color="auto" w:fill="auto"/>
            <w:tcMar>
              <w:left w:w="51" w:type="dxa"/>
              <w:right w:w="57" w:type="dxa"/>
            </w:tcMar>
            <w:vAlign w:val="center"/>
          </w:tcPr>
          <w:p w14:paraId="3A8F9E62" w14:textId="3743D69D" w:rsidR="00DE128B" w:rsidRPr="006A77F7" w:rsidRDefault="00DE128B" w:rsidP="00DE128B">
            <w:pPr>
              <w:pStyle w:val="TAC"/>
            </w:pPr>
            <w:r w:rsidRPr="006A77F7">
              <w:rPr>
                <w:lang w:eastAsia="zh-CN"/>
              </w:rPr>
              <w:t>IMD</w:t>
            </w:r>
          </w:p>
        </w:tc>
        <w:tc>
          <w:tcPr>
            <w:tcW w:w="1465" w:type="dxa"/>
          </w:tcPr>
          <w:p w14:paraId="32BBE8D9" w14:textId="77777777" w:rsidR="00DE128B" w:rsidRPr="006A77F7" w:rsidRDefault="00DE128B" w:rsidP="00DE128B">
            <w:pPr>
              <w:pStyle w:val="TAC"/>
            </w:pPr>
          </w:p>
        </w:tc>
        <w:tc>
          <w:tcPr>
            <w:tcW w:w="1271" w:type="dxa"/>
            <w:shd w:val="clear" w:color="auto" w:fill="auto"/>
            <w:vAlign w:val="center"/>
          </w:tcPr>
          <w:p w14:paraId="6DE09F1A" w14:textId="77777777" w:rsidR="00DE128B" w:rsidRPr="006A77F7" w:rsidRDefault="00DE128B" w:rsidP="00DE128B">
            <w:pPr>
              <w:pStyle w:val="TAC"/>
            </w:pPr>
          </w:p>
        </w:tc>
      </w:tr>
      <w:tr w:rsidR="00DE128B" w:rsidRPr="006A77F7" w14:paraId="32FE6451" w14:textId="77777777" w:rsidTr="003A0531">
        <w:tc>
          <w:tcPr>
            <w:tcW w:w="1765" w:type="dxa"/>
            <w:vMerge w:val="restart"/>
            <w:vAlign w:val="center"/>
          </w:tcPr>
          <w:p w14:paraId="445A26E7" w14:textId="3823691E" w:rsidR="00DE128B" w:rsidRPr="006A77F7" w:rsidRDefault="00DE128B" w:rsidP="00DE128B">
            <w:pPr>
              <w:pStyle w:val="TAC"/>
            </w:pPr>
            <w:r w:rsidRPr="006A77F7">
              <w:t>DC_7A-20A_n78A</w:t>
            </w:r>
          </w:p>
        </w:tc>
        <w:tc>
          <w:tcPr>
            <w:tcW w:w="1772" w:type="dxa"/>
            <w:shd w:val="clear" w:color="auto" w:fill="auto"/>
            <w:vAlign w:val="center"/>
          </w:tcPr>
          <w:p w14:paraId="51933A11" w14:textId="77777777" w:rsidR="00DE128B" w:rsidRPr="006A77F7" w:rsidRDefault="00DE128B" w:rsidP="00DE128B">
            <w:pPr>
              <w:pStyle w:val="TAC"/>
            </w:pPr>
            <w:r w:rsidRPr="006A77F7">
              <w:t>No</w:t>
            </w:r>
          </w:p>
        </w:tc>
        <w:tc>
          <w:tcPr>
            <w:tcW w:w="1481" w:type="dxa"/>
            <w:vAlign w:val="center"/>
          </w:tcPr>
          <w:p w14:paraId="18278953" w14:textId="77777777" w:rsidR="00DE128B" w:rsidRPr="006A77F7" w:rsidRDefault="00DE128B" w:rsidP="00DE128B">
            <w:pPr>
              <w:pStyle w:val="TAC"/>
            </w:pPr>
            <w:r w:rsidRPr="006A77F7">
              <w:t>DC_7A_n78A</w:t>
            </w:r>
          </w:p>
        </w:tc>
        <w:tc>
          <w:tcPr>
            <w:tcW w:w="1539" w:type="dxa"/>
            <w:shd w:val="clear" w:color="auto" w:fill="auto"/>
            <w:vAlign w:val="center"/>
          </w:tcPr>
          <w:p w14:paraId="3FCC0540" w14:textId="77777777" w:rsidR="00DE128B" w:rsidRPr="006A77F7" w:rsidRDefault="00DE128B" w:rsidP="00DE128B">
            <w:pPr>
              <w:pStyle w:val="TAC"/>
            </w:pPr>
            <w:r w:rsidRPr="006A77F7">
              <w:t>20 (3 band IMD2)</w:t>
            </w:r>
          </w:p>
          <w:p w14:paraId="10F248C3" w14:textId="77777777" w:rsidR="00DE128B" w:rsidRPr="006A77F7" w:rsidRDefault="00DE128B" w:rsidP="00DE128B">
            <w:pPr>
              <w:pStyle w:val="TAC"/>
            </w:pPr>
            <w:r w:rsidRPr="006A77F7">
              <w:t>20 (3 band IMD5)</w:t>
            </w:r>
          </w:p>
        </w:tc>
        <w:tc>
          <w:tcPr>
            <w:tcW w:w="1483" w:type="dxa"/>
            <w:shd w:val="clear" w:color="auto" w:fill="auto"/>
            <w:vAlign w:val="bottom"/>
          </w:tcPr>
          <w:p w14:paraId="39DE1285" w14:textId="408D24CB" w:rsidR="00DE128B" w:rsidRPr="006A77F7" w:rsidRDefault="00DE128B" w:rsidP="00DE128B">
            <w:pPr>
              <w:pStyle w:val="TAC"/>
            </w:pPr>
            <w:r w:rsidRPr="006A77F7">
              <w:t>IMD</w:t>
            </w:r>
          </w:p>
        </w:tc>
        <w:tc>
          <w:tcPr>
            <w:tcW w:w="1465" w:type="dxa"/>
          </w:tcPr>
          <w:p w14:paraId="17793C34" w14:textId="77777777" w:rsidR="00DE128B" w:rsidRPr="006A77F7" w:rsidRDefault="00DE128B" w:rsidP="00DE128B">
            <w:pPr>
              <w:pStyle w:val="TAC"/>
            </w:pPr>
          </w:p>
        </w:tc>
        <w:tc>
          <w:tcPr>
            <w:tcW w:w="1271" w:type="dxa"/>
            <w:shd w:val="clear" w:color="auto" w:fill="auto"/>
            <w:vAlign w:val="center"/>
          </w:tcPr>
          <w:p w14:paraId="21076019" w14:textId="77777777" w:rsidR="00DE128B" w:rsidRPr="006A77F7" w:rsidRDefault="00DE128B" w:rsidP="00DE128B">
            <w:pPr>
              <w:pStyle w:val="TAC"/>
            </w:pPr>
          </w:p>
        </w:tc>
      </w:tr>
      <w:tr w:rsidR="00DE128B" w:rsidRPr="006A77F7" w14:paraId="285D1672" w14:textId="77777777" w:rsidTr="003A0531">
        <w:tc>
          <w:tcPr>
            <w:tcW w:w="1765" w:type="dxa"/>
            <w:vMerge/>
            <w:vAlign w:val="center"/>
          </w:tcPr>
          <w:p w14:paraId="645B4AF8" w14:textId="77777777" w:rsidR="00DE128B" w:rsidRPr="006A77F7" w:rsidRDefault="00DE128B" w:rsidP="00DE128B">
            <w:pPr>
              <w:pStyle w:val="TAC"/>
            </w:pPr>
          </w:p>
        </w:tc>
        <w:tc>
          <w:tcPr>
            <w:tcW w:w="1772" w:type="dxa"/>
            <w:shd w:val="clear" w:color="auto" w:fill="auto"/>
            <w:vAlign w:val="center"/>
          </w:tcPr>
          <w:p w14:paraId="1D57FA3E" w14:textId="77777777" w:rsidR="00DE128B" w:rsidRPr="006A77F7" w:rsidRDefault="00DE128B" w:rsidP="00DE128B">
            <w:pPr>
              <w:pStyle w:val="TAC"/>
            </w:pPr>
            <w:r w:rsidRPr="006A77F7">
              <w:t>No</w:t>
            </w:r>
          </w:p>
        </w:tc>
        <w:tc>
          <w:tcPr>
            <w:tcW w:w="1481" w:type="dxa"/>
            <w:vAlign w:val="center"/>
          </w:tcPr>
          <w:p w14:paraId="5327D073" w14:textId="01C95ED6" w:rsidR="00DE128B" w:rsidRPr="006A77F7" w:rsidRDefault="00DE128B" w:rsidP="00DE128B">
            <w:pPr>
              <w:pStyle w:val="TAC"/>
            </w:pPr>
            <w:r w:rsidRPr="006A77F7">
              <w:t>DC_</w:t>
            </w:r>
            <w:r w:rsidRPr="00FA2C37">
              <w:t>2</w:t>
            </w:r>
            <w:r w:rsidRPr="006A77F7">
              <w:t>0A_n78A</w:t>
            </w:r>
          </w:p>
        </w:tc>
        <w:tc>
          <w:tcPr>
            <w:tcW w:w="1539" w:type="dxa"/>
            <w:shd w:val="clear" w:color="auto" w:fill="auto"/>
            <w:vAlign w:val="center"/>
          </w:tcPr>
          <w:p w14:paraId="3974A0E6" w14:textId="77777777" w:rsidR="00DE128B" w:rsidRPr="006A77F7" w:rsidRDefault="00DE128B" w:rsidP="00DE128B">
            <w:pPr>
              <w:pStyle w:val="TAC"/>
            </w:pPr>
            <w:r w:rsidRPr="006A77F7">
              <w:t>7 (3 band IMD2)</w:t>
            </w:r>
          </w:p>
        </w:tc>
        <w:tc>
          <w:tcPr>
            <w:tcW w:w="1483" w:type="dxa"/>
            <w:shd w:val="clear" w:color="auto" w:fill="auto"/>
            <w:tcMar>
              <w:left w:w="51" w:type="dxa"/>
              <w:right w:w="57" w:type="dxa"/>
            </w:tcMar>
            <w:vAlign w:val="bottom"/>
          </w:tcPr>
          <w:p w14:paraId="4A4D5838" w14:textId="2547D81D" w:rsidR="00DE128B" w:rsidRPr="006A77F7" w:rsidRDefault="00DE128B" w:rsidP="00DE128B">
            <w:pPr>
              <w:pStyle w:val="TAC"/>
            </w:pPr>
            <w:r w:rsidRPr="006A77F7">
              <w:t>IMD</w:t>
            </w:r>
          </w:p>
        </w:tc>
        <w:tc>
          <w:tcPr>
            <w:tcW w:w="1465" w:type="dxa"/>
          </w:tcPr>
          <w:p w14:paraId="143E2CD2" w14:textId="77777777" w:rsidR="00DE128B" w:rsidRPr="006A77F7" w:rsidRDefault="00DE128B" w:rsidP="00DE128B">
            <w:pPr>
              <w:pStyle w:val="TAC"/>
            </w:pPr>
          </w:p>
        </w:tc>
        <w:tc>
          <w:tcPr>
            <w:tcW w:w="1271" w:type="dxa"/>
            <w:shd w:val="clear" w:color="auto" w:fill="auto"/>
            <w:vAlign w:val="center"/>
          </w:tcPr>
          <w:p w14:paraId="304A2AEA" w14:textId="77777777" w:rsidR="00DE128B" w:rsidRPr="006A77F7" w:rsidRDefault="00DE128B" w:rsidP="00DE128B">
            <w:pPr>
              <w:pStyle w:val="TAC"/>
            </w:pPr>
          </w:p>
        </w:tc>
      </w:tr>
      <w:tr w:rsidR="00DE128B" w:rsidRPr="006A77F7" w14:paraId="7780F684" w14:textId="77777777" w:rsidTr="003A0531">
        <w:tc>
          <w:tcPr>
            <w:tcW w:w="1765" w:type="dxa"/>
            <w:vMerge w:val="restart"/>
            <w:vAlign w:val="center"/>
          </w:tcPr>
          <w:p w14:paraId="2A62F98C" w14:textId="21F2D74B" w:rsidR="00DE128B" w:rsidRPr="006A77F7" w:rsidRDefault="00DE128B" w:rsidP="00DE128B">
            <w:pPr>
              <w:pStyle w:val="TAC"/>
            </w:pPr>
            <w:r w:rsidRPr="006A77F7">
              <w:rPr>
                <w:lang w:eastAsia="en-US"/>
              </w:rPr>
              <w:t>DC_7A-28A_n3A</w:t>
            </w:r>
          </w:p>
        </w:tc>
        <w:tc>
          <w:tcPr>
            <w:tcW w:w="1772" w:type="dxa"/>
            <w:shd w:val="clear" w:color="auto" w:fill="auto"/>
            <w:vAlign w:val="center"/>
          </w:tcPr>
          <w:p w14:paraId="320C3060" w14:textId="7C3A2678" w:rsidR="00DE128B" w:rsidRPr="006A77F7" w:rsidRDefault="00DE128B" w:rsidP="00DE128B">
            <w:pPr>
              <w:pStyle w:val="TAC"/>
              <w:rPr>
                <w:lang w:eastAsia="ja-JP"/>
              </w:rPr>
            </w:pPr>
            <w:r w:rsidRPr="006A77F7">
              <w:rPr>
                <w:lang w:eastAsia="en-US"/>
              </w:rPr>
              <w:t>No</w:t>
            </w:r>
          </w:p>
        </w:tc>
        <w:tc>
          <w:tcPr>
            <w:tcW w:w="1481" w:type="dxa"/>
            <w:vAlign w:val="center"/>
          </w:tcPr>
          <w:p w14:paraId="18A8956A" w14:textId="5DE2BBB5" w:rsidR="00DE128B" w:rsidRPr="006A77F7" w:rsidRDefault="00DE128B" w:rsidP="00DE128B">
            <w:pPr>
              <w:pStyle w:val="TAC"/>
            </w:pPr>
            <w:r w:rsidRPr="006A77F7">
              <w:rPr>
                <w:lang w:eastAsia="en-US"/>
              </w:rPr>
              <w:t>DC_7A_n3A</w:t>
            </w:r>
          </w:p>
        </w:tc>
        <w:tc>
          <w:tcPr>
            <w:tcW w:w="1539" w:type="dxa"/>
            <w:shd w:val="clear" w:color="auto" w:fill="auto"/>
            <w:vAlign w:val="center"/>
          </w:tcPr>
          <w:p w14:paraId="1678C260" w14:textId="5E48012B" w:rsidR="00DE128B" w:rsidRPr="006A77F7" w:rsidRDefault="00DE128B" w:rsidP="00DE128B">
            <w:pPr>
              <w:pStyle w:val="TAC"/>
              <w:rPr>
                <w:lang w:eastAsia="ja-JP"/>
              </w:rPr>
            </w:pPr>
            <w:r w:rsidRPr="006A77F7">
              <w:rPr>
                <w:lang w:eastAsia="en-US"/>
              </w:rPr>
              <w:t>28 (3 band IMD2)</w:t>
            </w:r>
          </w:p>
        </w:tc>
        <w:tc>
          <w:tcPr>
            <w:tcW w:w="1483" w:type="dxa"/>
            <w:shd w:val="clear" w:color="auto" w:fill="auto"/>
            <w:vAlign w:val="center"/>
          </w:tcPr>
          <w:p w14:paraId="31C59F90" w14:textId="503A95FF" w:rsidR="00DE128B" w:rsidRPr="006A77F7" w:rsidRDefault="00DE128B" w:rsidP="00DE128B">
            <w:pPr>
              <w:pStyle w:val="TAC"/>
              <w:rPr>
                <w:lang w:eastAsia="ja-JP"/>
              </w:rPr>
            </w:pPr>
            <w:r w:rsidRPr="006A77F7">
              <w:rPr>
                <w:lang w:eastAsia="en-US"/>
              </w:rPr>
              <w:t>IMD</w:t>
            </w:r>
          </w:p>
        </w:tc>
        <w:tc>
          <w:tcPr>
            <w:tcW w:w="1465" w:type="dxa"/>
          </w:tcPr>
          <w:p w14:paraId="0587241E" w14:textId="77777777" w:rsidR="00DE128B" w:rsidRPr="006A77F7" w:rsidRDefault="00DE128B" w:rsidP="00DE128B">
            <w:pPr>
              <w:pStyle w:val="TAC"/>
            </w:pPr>
          </w:p>
        </w:tc>
        <w:tc>
          <w:tcPr>
            <w:tcW w:w="1271" w:type="dxa"/>
            <w:shd w:val="clear" w:color="auto" w:fill="auto"/>
            <w:vAlign w:val="center"/>
          </w:tcPr>
          <w:p w14:paraId="2C814D58" w14:textId="1EC61ABF" w:rsidR="00DE128B" w:rsidRPr="006A77F7" w:rsidRDefault="00DE128B" w:rsidP="00DE128B">
            <w:pPr>
              <w:pStyle w:val="TAC"/>
            </w:pPr>
            <w:r w:rsidRPr="006A77F7">
              <w:rPr>
                <w:lang w:eastAsia="en-US"/>
              </w:rPr>
              <w:t>RAN5#90-e</w:t>
            </w:r>
          </w:p>
        </w:tc>
      </w:tr>
      <w:tr w:rsidR="00DE128B" w:rsidRPr="006A77F7" w14:paraId="56297A12" w14:textId="77777777" w:rsidTr="003A0531">
        <w:tc>
          <w:tcPr>
            <w:tcW w:w="1765" w:type="dxa"/>
            <w:vMerge/>
            <w:vAlign w:val="center"/>
          </w:tcPr>
          <w:p w14:paraId="297E2615" w14:textId="77777777" w:rsidR="00DE128B" w:rsidRPr="006A77F7" w:rsidRDefault="00DE128B" w:rsidP="00DE128B">
            <w:pPr>
              <w:pStyle w:val="TAC"/>
            </w:pPr>
          </w:p>
        </w:tc>
        <w:tc>
          <w:tcPr>
            <w:tcW w:w="1772" w:type="dxa"/>
            <w:shd w:val="clear" w:color="auto" w:fill="auto"/>
            <w:vAlign w:val="center"/>
          </w:tcPr>
          <w:p w14:paraId="6787BE7B" w14:textId="3EA2105B" w:rsidR="00DE128B" w:rsidRPr="006A77F7" w:rsidRDefault="00DE128B" w:rsidP="00DE128B">
            <w:pPr>
              <w:pStyle w:val="TAC"/>
              <w:rPr>
                <w:lang w:eastAsia="ja-JP"/>
              </w:rPr>
            </w:pPr>
            <w:r w:rsidRPr="006A77F7">
              <w:rPr>
                <w:lang w:eastAsia="en-US"/>
              </w:rPr>
              <w:t>No</w:t>
            </w:r>
          </w:p>
        </w:tc>
        <w:tc>
          <w:tcPr>
            <w:tcW w:w="1481" w:type="dxa"/>
            <w:vAlign w:val="center"/>
          </w:tcPr>
          <w:p w14:paraId="5DA36021" w14:textId="6A5A4913" w:rsidR="00DE128B" w:rsidRPr="006A77F7" w:rsidRDefault="00DE128B" w:rsidP="00DE128B">
            <w:pPr>
              <w:pStyle w:val="TAC"/>
            </w:pPr>
            <w:r w:rsidRPr="006A77F7">
              <w:rPr>
                <w:lang w:eastAsia="en-US"/>
              </w:rPr>
              <w:t xml:space="preserve">DC_28A_n3A </w:t>
            </w:r>
          </w:p>
        </w:tc>
        <w:tc>
          <w:tcPr>
            <w:tcW w:w="1539" w:type="dxa"/>
            <w:shd w:val="clear" w:color="auto" w:fill="auto"/>
            <w:vAlign w:val="center"/>
          </w:tcPr>
          <w:p w14:paraId="5FABBDF5" w14:textId="24B24BD3" w:rsidR="00DE128B" w:rsidRPr="006A77F7" w:rsidRDefault="00DE128B" w:rsidP="00DE128B">
            <w:pPr>
              <w:pStyle w:val="TAC"/>
              <w:rPr>
                <w:lang w:eastAsia="ja-JP"/>
              </w:rPr>
            </w:pPr>
            <w:r w:rsidRPr="006A77F7">
              <w:rPr>
                <w:lang w:eastAsia="en-US"/>
              </w:rPr>
              <w:t>7 (3 band IMD3)</w:t>
            </w:r>
          </w:p>
        </w:tc>
        <w:tc>
          <w:tcPr>
            <w:tcW w:w="1483" w:type="dxa"/>
            <w:shd w:val="clear" w:color="auto" w:fill="auto"/>
            <w:vAlign w:val="center"/>
          </w:tcPr>
          <w:p w14:paraId="5AA35664" w14:textId="729930B9" w:rsidR="00DE128B" w:rsidRPr="006A77F7" w:rsidRDefault="00DE128B" w:rsidP="00DE128B">
            <w:pPr>
              <w:pStyle w:val="TAC"/>
              <w:rPr>
                <w:lang w:eastAsia="ja-JP"/>
              </w:rPr>
            </w:pPr>
            <w:r w:rsidRPr="006A77F7">
              <w:rPr>
                <w:lang w:eastAsia="en-US"/>
              </w:rPr>
              <w:t>IMD</w:t>
            </w:r>
          </w:p>
        </w:tc>
        <w:tc>
          <w:tcPr>
            <w:tcW w:w="1465" w:type="dxa"/>
          </w:tcPr>
          <w:p w14:paraId="473613DE" w14:textId="77777777" w:rsidR="00DE128B" w:rsidRPr="006A77F7" w:rsidRDefault="00DE128B" w:rsidP="00DE128B">
            <w:pPr>
              <w:pStyle w:val="TAC"/>
            </w:pPr>
          </w:p>
        </w:tc>
        <w:tc>
          <w:tcPr>
            <w:tcW w:w="1271" w:type="dxa"/>
            <w:shd w:val="clear" w:color="auto" w:fill="auto"/>
            <w:vAlign w:val="center"/>
          </w:tcPr>
          <w:p w14:paraId="00A507D0" w14:textId="77777777" w:rsidR="00DE128B" w:rsidRPr="006A77F7" w:rsidRDefault="00DE128B" w:rsidP="00DE128B">
            <w:pPr>
              <w:pStyle w:val="TAC"/>
            </w:pPr>
          </w:p>
        </w:tc>
      </w:tr>
      <w:tr w:rsidR="00DE128B" w:rsidRPr="006A77F7" w14:paraId="3BA3FA4E" w14:textId="77777777" w:rsidTr="003A0531">
        <w:tc>
          <w:tcPr>
            <w:tcW w:w="1765" w:type="dxa"/>
            <w:tcBorders>
              <w:bottom w:val="nil"/>
            </w:tcBorders>
            <w:vAlign w:val="center"/>
          </w:tcPr>
          <w:p w14:paraId="5789BED3" w14:textId="114A7A70" w:rsidR="00DE128B" w:rsidRPr="006A77F7" w:rsidRDefault="00DE128B" w:rsidP="00DE128B">
            <w:pPr>
              <w:pStyle w:val="TAC"/>
            </w:pPr>
            <w:r w:rsidRPr="006A77F7">
              <w:t>DC_7A-28A_n5A</w:t>
            </w:r>
          </w:p>
        </w:tc>
        <w:tc>
          <w:tcPr>
            <w:tcW w:w="1772" w:type="dxa"/>
            <w:shd w:val="clear" w:color="auto" w:fill="auto"/>
            <w:vAlign w:val="center"/>
          </w:tcPr>
          <w:p w14:paraId="5A6A9977" w14:textId="7147CDF0" w:rsidR="00DE128B" w:rsidRPr="006A77F7" w:rsidRDefault="00DE128B" w:rsidP="00DE128B">
            <w:pPr>
              <w:pStyle w:val="TAC"/>
              <w:rPr>
                <w:lang w:eastAsia="en-US"/>
              </w:rPr>
            </w:pPr>
            <w:r w:rsidRPr="006A77F7">
              <w:t>Yes</w:t>
            </w:r>
          </w:p>
        </w:tc>
        <w:tc>
          <w:tcPr>
            <w:tcW w:w="1481" w:type="dxa"/>
            <w:vAlign w:val="center"/>
          </w:tcPr>
          <w:p w14:paraId="468E4AE3" w14:textId="6AB45351" w:rsidR="00DE128B" w:rsidRPr="006A77F7" w:rsidRDefault="00DE128B" w:rsidP="00DE128B">
            <w:pPr>
              <w:pStyle w:val="TAC"/>
              <w:rPr>
                <w:lang w:eastAsia="en-US"/>
              </w:rPr>
            </w:pPr>
            <w:r w:rsidRPr="006A77F7">
              <w:t>DC_7A_n5A</w:t>
            </w:r>
          </w:p>
        </w:tc>
        <w:tc>
          <w:tcPr>
            <w:tcW w:w="1539" w:type="dxa"/>
            <w:shd w:val="clear" w:color="auto" w:fill="auto"/>
            <w:vAlign w:val="center"/>
          </w:tcPr>
          <w:p w14:paraId="5BDBCC71" w14:textId="22ED3041" w:rsidR="00DE128B" w:rsidRPr="006A77F7" w:rsidRDefault="00DE128B" w:rsidP="00DE128B">
            <w:pPr>
              <w:pStyle w:val="TAC"/>
              <w:rPr>
                <w:lang w:eastAsia="en-US"/>
              </w:rPr>
            </w:pPr>
            <w:r w:rsidRPr="006A77F7">
              <w:t>28 (3 band IMD5)</w:t>
            </w:r>
          </w:p>
        </w:tc>
        <w:tc>
          <w:tcPr>
            <w:tcW w:w="1483" w:type="dxa"/>
            <w:shd w:val="clear" w:color="auto" w:fill="auto"/>
            <w:vAlign w:val="center"/>
          </w:tcPr>
          <w:p w14:paraId="1A3EED0F" w14:textId="79EF2848" w:rsidR="00DE128B" w:rsidRPr="006A77F7" w:rsidRDefault="00DE128B" w:rsidP="00DE128B">
            <w:pPr>
              <w:pStyle w:val="TAC"/>
              <w:rPr>
                <w:lang w:eastAsia="en-US"/>
              </w:rPr>
            </w:pPr>
            <w:r w:rsidRPr="006A77F7">
              <w:t>IMD</w:t>
            </w:r>
          </w:p>
        </w:tc>
        <w:tc>
          <w:tcPr>
            <w:tcW w:w="1465" w:type="dxa"/>
          </w:tcPr>
          <w:p w14:paraId="7B192266" w14:textId="77777777" w:rsidR="00DE128B" w:rsidRPr="006A77F7" w:rsidRDefault="00DE128B" w:rsidP="00DE128B">
            <w:pPr>
              <w:pStyle w:val="TAC"/>
            </w:pPr>
          </w:p>
        </w:tc>
        <w:tc>
          <w:tcPr>
            <w:tcW w:w="1271" w:type="dxa"/>
            <w:shd w:val="clear" w:color="auto" w:fill="auto"/>
            <w:vAlign w:val="center"/>
          </w:tcPr>
          <w:p w14:paraId="0E49ADFA" w14:textId="6C5E20DA" w:rsidR="00DE128B" w:rsidRPr="006A77F7" w:rsidRDefault="00DE128B" w:rsidP="00DE128B">
            <w:pPr>
              <w:pStyle w:val="TAC"/>
            </w:pPr>
            <w:r w:rsidRPr="006A77F7">
              <w:rPr>
                <w:rFonts w:eastAsia="SimSun"/>
              </w:rPr>
              <w:t>RAN5#95-e</w:t>
            </w:r>
          </w:p>
        </w:tc>
      </w:tr>
      <w:tr w:rsidR="00DE128B" w:rsidRPr="006A77F7" w14:paraId="6EE21361" w14:textId="77777777" w:rsidTr="003A0531">
        <w:tc>
          <w:tcPr>
            <w:tcW w:w="1765" w:type="dxa"/>
            <w:tcBorders>
              <w:top w:val="nil"/>
            </w:tcBorders>
            <w:vAlign w:val="center"/>
          </w:tcPr>
          <w:p w14:paraId="44678677" w14:textId="77777777" w:rsidR="00DE128B" w:rsidRPr="006A77F7" w:rsidRDefault="00DE128B" w:rsidP="00DE128B">
            <w:pPr>
              <w:pStyle w:val="TAC"/>
            </w:pPr>
          </w:p>
        </w:tc>
        <w:tc>
          <w:tcPr>
            <w:tcW w:w="1772" w:type="dxa"/>
            <w:shd w:val="clear" w:color="auto" w:fill="auto"/>
            <w:vAlign w:val="center"/>
          </w:tcPr>
          <w:p w14:paraId="529E5BCB" w14:textId="6CE2315F" w:rsidR="00DE128B" w:rsidRPr="006A77F7" w:rsidRDefault="00DE128B" w:rsidP="00DE128B">
            <w:pPr>
              <w:pStyle w:val="TAC"/>
              <w:rPr>
                <w:lang w:eastAsia="en-US"/>
              </w:rPr>
            </w:pPr>
            <w:r w:rsidRPr="006A77F7">
              <w:t>No</w:t>
            </w:r>
          </w:p>
        </w:tc>
        <w:tc>
          <w:tcPr>
            <w:tcW w:w="1481" w:type="dxa"/>
            <w:vAlign w:val="center"/>
          </w:tcPr>
          <w:p w14:paraId="20346F69" w14:textId="3C8CEFA4" w:rsidR="00DE128B" w:rsidRPr="006A77F7" w:rsidRDefault="00DE128B" w:rsidP="00DE128B">
            <w:pPr>
              <w:pStyle w:val="TAC"/>
              <w:rPr>
                <w:lang w:eastAsia="en-US"/>
              </w:rPr>
            </w:pPr>
            <w:r w:rsidRPr="006A77F7">
              <w:t xml:space="preserve">DC_28A_n5A </w:t>
            </w:r>
          </w:p>
        </w:tc>
        <w:tc>
          <w:tcPr>
            <w:tcW w:w="1539" w:type="dxa"/>
            <w:shd w:val="clear" w:color="auto" w:fill="auto"/>
            <w:vAlign w:val="center"/>
          </w:tcPr>
          <w:p w14:paraId="16A2E1DE" w14:textId="05D2303D" w:rsidR="00DE128B" w:rsidRPr="006A77F7" w:rsidRDefault="00DE128B" w:rsidP="00DE128B">
            <w:pPr>
              <w:pStyle w:val="TAC"/>
              <w:rPr>
                <w:lang w:eastAsia="en-US"/>
              </w:rPr>
            </w:pPr>
            <w:r w:rsidRPr="006A77F7">
              <w:t>7 (3 band IMD5)</w:t>
            </w:r>
          </w:p>
        </w:tc>
        <w:tc>
          <w:tcPr>
            <w:tcW w:w="1483" w:type="dxa"/>
            <w:shd w:val="clear" w:color="auto" w:fill="auto"/>
            <w:vAlign w:val="center"/>
          </w:tcPr>
          <w:p w14:paraId="01BFC982" w14:textId="66E954C1" w:rsidR="00DE128B" w:rsidRPr="006A77F7" w:rsidRDefault="00DE128B" w:rsidP="00DE128B">
            <w:pPr>
              <w:pStyle w:val="TAC"/>
              <w:rPr>
                <w:lang w:eastAsia="en-US"/>
              </w:rPr>
            </w:pPr>
            <w:r w:rsidRPr="006A77F7">
              <w:t>IMD</w:t>
            </w:r>
          </w:p>
        </w:tc>
        <w:tc>
          <w:tcPr>
            <w:tcW w:w="1465" w:type="dxa"/>
          </w:tcPr>
          <w:p w14:paraId="35A23B1F" w14:textId="77777777" w:rsidR="00DE128B" w:rsidRPr="006A77F7" w:rsidRDefault="00DE128B" w:rsidP="00DE128B">
            <w:pPr>
              <w:pStyle w:val="TAC"/>
            </w:pPr>
          </w:p>
        </w:tc>
        <w:tc>
          <w:tcPr>
            <w:tcW w:w="1271" w:type="dxa"/>
            <w:shd w:val="clear" w:color="auto" w:fill="auto"/>
            <w:vAlign w:val="center"/>
          </w:tcPr>
          <w:p w14:paraId="2BC2E543" w14:textId="721F34C4" w:rsidR="00DE128B" w:rsidRPr="006A77F7" w:rsidRDefault="00DE128B" w:rsidP="00DE128B">
            <w:pPr>
              <w:pStyle w:val="TAC"/>
            </w:pPr>
            <w:r w:rsidRPr="006A77F7">
              <w:rPr>
                <w:rFonts w:eastAsia="SimSun"/>
              </w:rPr>
              <w:t>RAN5#95-e</w:t>
            </w:r>
          </w:p>
        </w:tc>
      </w:tr>
      <w:tr w:rsidR="00DE128B" w:rsidRPr="006A77F7" w14:paraId="712C8C52" w14:textId="77777777" w:rsidTr="003A0531">
        <w:tc>
          <w:tcPr>
            <w:tcW w:w="1765" w:type="dxa"/>
            <w:vMerge w:val="restart"/>
            <w:vAlign w:val="center"/>
          </w:tcPr>
          <w:p w14:paraId="1A20D37C" w14:textId="22BCA35D" w:rsidR="00DE128B" w:rsidRPr="006A77F7" w:rsidRDefault="00DE128B" w:rsidP="00DE128B">
            <w:pPr>
              <w:pStyle w:val="TAC"/>
            </w:pPr>
            <w:r w:rsidRPr="006A77F7">
              <w:t>DC_7A-28A_n78A</w:t>
            </w:r>
          </w:p>
        </w:tc>
        <w:tc>
          <w:tcPr>
            <w:tcW w:w="1772" w:type="dxa"/>
            <w:shd w:val="clear" w:color="auto" w:fill="auto"/>
            <w:vAlign w:val="center"/>
          </w:tcPr>
          <w:p w14:paraId="785E033A" w14:textId="1348C166" w:rsidR="00DE128B" w:rsidRPr="006A77F7" w:rsidRDefault="00DE128B" w:rsidP="00DE128B">
            <w:pPr>
              <w:pStyle w:val="TAC"/>
              <w:rPr>
                <w:lang w:eastAsia="ja-JP"/>
              </w:rPr>
            </w:pPr>
            <w:r w:rsidRPr="006A77F7">
              <w:t>No</w:t>
            </w:r>
          </w:p>
        </w:tc>
        <w:tc>
          <w:tcPr>
            <w:tcW w:w="1481" w:type="dxa"/>
            <w:vAlign w:val="center"/>
          </w:tcPr>
          <w:p w14:paraId="49AEB757" w14:textId="74E5ECDC" w:rsidR="00DE128B" w:rsidRPr="006A77F7" w:rsidRDefault="00DE128B" w:rsidP="00DE128B">
            <w:pPr>
              <w:pStyle w:val="TAC"/>
            </w:pPr>
            <w:r w:rsidRPr="006A77F7">
              <w:t>DC_7A_n78A</w:t>
            </w:r>
          </w:p>
        </w:tc>
        <w:tc>
          <w:tcPr>
            <w:tcW w:w="1539" w:type="dxa"/>
            <w:shd w:val="clear" w:color="auto" w:fill="auto"/>
            <w:vAlign w:val="center"/>
          </w:tcPr>
          <w:p w14:paraId="692063C0" w14:textId="77777777" w:rsidR="00DE128B" w:rsidRPr="006A77F7" w:rsidRDefault="00DE128B" w:rsidP="00DE128B">
            <w:pPr>
              <w:pStyle w:val="TAC"/>
            </w:pPr>
            <w:r w:rsidRPr="006A77F7">
              <w:t>28 (3 band IMD2)</w:t>
            </w:r>
          </w:p>
          <w:p w14:paraId="4EBC5467" w14:textId="1A9FBE14" w:rsidR="00DE128B" w:rsidRPr="006A77F7" w:rsidRDefault="00DE128B" w:rsidP="00DE128B">
            <w:pPr>
              <w:pStyle w:val="TAC"/>
              <w:rPr>
                <w:lang w:eastAsia="ja-JP"/>
              </w:rPr>
            </w:pPr>
            <w:r w:rsidRPr="006A77F7">
              <w:t>28 (3 band IMD5)</w:t>
            </w:r>
          </w:p>
        </w:tc>
        <w:tc>
          <w:tcPr>
            <w:tcW w:w="1483" w:type="dxa"/>
            <w:shd w:val="clear" w:color="auto" w:fill="auto"/>
            <w:vAlign w:val="center"/>
          </w:tcPr>
          <w:p w14:paraId="29FEDE6B" w14:textId="20656108" w:rsidR="00DE128B" w:rsidRPr="006A77F7" w:rsidRDefault="00DE128B" w:rsidP="00DE128B">
            <w:pPr>
              <w:pStyle w:val="TAC"/>
              <w:rPr>
                <w:lang w:eastAsia="ja-JP"/>
              </w:rPr>
            </w:pPr>
            <w:r w:rsidRPr="006A77F7">
              <w:t>IMD</w:t>
            </w:r>
          </w:p>
        </w:tc>
        <w:tc>
          <w:tcPr>
            <w:tcW w:w="1465" w:type="dxa"/>
          </w:tcPr>
          <w:p w14:paraId="31A77109" w14:textId="77777777" w:rsidR="00DE128B" w:rsidRPr="006A77F7" w:rsidRDefault="00DE128B" w:rsidP="00DE128B">
            <w:pPr>
              <w:pStyle w:val="TAC"/>
            </w:pPr>
          </w:p>
        </w:tc>
        <w:tc>
          <w:tcPr>
            <w:tcW w:w="1271" w:type="dxa"/>
            <w:shd w:val="clear" w:color="auto" w:fill="auto"/>
            <w:vAlign w:val="center"/>
          </w:tcPr>
          <w:p w14:paraId="7FA828A7" w14:textId="323840DC" w:rsidR="00DE128B" w:rsidRPr="006A77F7" w:rsidRDefault="00DE128B" w:rsidP="00DE128B">
            <w:pPr>
              <w:pStyle w:val="TAC"/>
            </w:pPr>
            <w:r w:rsidRPr="006A77F7">
              <w:t>RAN5#92-e</w:t>
            </w:r>
          </w:p>
        </w:tc>
      </w:tr>
      <w:tr w:rsidR="00DE128B" w:rsidRPr="006A77F7" w14:paraId="69F1AE9F" w14:textId="77777777" w:rsidTr="003A0531">
        <w:tc>
          <w:tcPr>
            <w:tcW w:w="1765" w:type="dxa"/>
            <w:vMerge/>
            <w:vAlign w:val="center"/>
          </w:tcPr>
          <w:p w14:paraId="55101728" w14:textId="77777777" w:rsidR="00DE128B" w:rsidRPr="006A77F7" w:rsidRDefault="00DE128B" w:rsidP="00DE128B">
            <w:pPr>
              <w:pStyle w:val="TAC"/>
            </w:pPr>
          </w:p>
        </w:tc>
        <w:tc>
          <w:tcPr>
            <w:tcW w:w="1772" w:type="dxa"/>
            <w:shd w:val="clear" w:color="auto" w:fill="auto"/>
            <w:vAlign w:val="center"/>
          </w:tcPr>
          <w:p w14:paraId="65552CA0" w14:textId="5FEDFE77" w:rsidR="00DE128B" w:rsidRPr="006A77F7" w:rsidRDefault="00DE128B" w:rsidP="00DE128B">
            <w:pPr>
              <w:pStyle w:val="TAC"/>
              <w:rPr>
                <w:lang w:eastAsia="ja-JP"/>
              </w:rPr>
            </w:pPr>
            <w:r w:rsidRPr="006A77F7">
              <w:t>No</w:t>
            </w:r>
          </w:p>
        </w:tc>
        <w:tc>
          <w:tcPr>
            <w:tcW w:w="1481" w:type="dxa"/>
            <w:vAlign w:val="center"/>
          </w:tcPr>
          <w:p w14:paraId="0F9DE0D3" w14:textId="0C7D3A9C" w:rsidR="00DE128B" w:rsidRPr="006A77F7" w:rsidRDefault="00DE128B" w:rsidP="00DE128B">
            <w:pPr>
              <w:pStyle w:val="TAC"/>
            </w:pPr>
            <w:r w:rsidRPr="006A77F7">
              <w:t xml:space="preserve">DC_28A_n78A </w:t>
            </w:r>
          </w:p>
        </w:tc>
        <w:tc>
          <w:tcPr>
            <w:tcW w:w="1539" w:type="dxa"/>
            <w:shd w:val="clear" w:color="auto" w:fill="auto"/>
            <w:vAlign w:val="center"/>
          </w:tcPr>
          <w:p w14:paraId="36C6CB4E" w14:textId="5B52C594" w:rsidR="00DE128B" w:rsidRPr="006A77F7" w:rsidRDefault="00DE128B" w:rsidP="00DE128B">
            <w:pPr>
              <w:pStyle w:val="TAC"/>
              <w:rPr>
                <w:lang w:eastAsia="ja-JP"/>
              </w:rPr>
            </w:pPr>
            <w:r w:rsidRPr="006A77F7">
              <w:t>7 (3 band IMD2)</w:t>
            </w:r>
          </w:p>
        </w:tc>
        <w:tc>
          <w:tcPr>
            <w:tcW w:w="1483" w:type="dxa"/>
            <w:shd w:val="clear" w:color="auto" w:fill="auto"/>
            <w:vAlign w:val="center"/>
          </w:tcPr>
          <w:p w14:paraId="03724236" w14:textId="6C483F7A" w:rsidR="00DE128B" w:rsidRPr="006A77F7" w:rsidRDefault="00DE128B" w:rsidP="00DE128B">
            <w:pPr>
              <w:pStyle w:val="TAC"/>
              <w:rPr>
                <w:lang w:eastAsia="ja-JP"/>
              </w:rPr>
            </w:pPr>
            <w:r w:rsidRPr="006A77F7">
              <w:t>IMD</w:t>
            </w:r>
          </w:p>
        </w:tc>
        <w:tc>
          <w:tcPr>
            <w:tcW w:w="1465" w:type="dxa"/>
          </w:tcPr>
          <w:p w14:paraId="5162C10C" w14:textId="48F823AB" w:rsidR="00DE128B" w:rsidRPr="006A77F7" w:rsidRDefault="00DE128B" w:rsidP="00DE128B">
            <w:pPr>
              <w:pStyle w:val="TAC"/>
            </w:pPr>
            <w:r w:rsidRPr="006A77F7">
              <w:rPr>
                <w:lang w:eastAsia="zh-CN"/>
              </w:rPr>
              <w:t>DC_28A_n78A</w:t>
            </w:r>
          </w:p>
        </w:tc>
        <w:tc>
          <w:tcPr>
            <w:tcW w:w="1271" w:type="dxa"/>
            <w:shd w:val="clear" w:color="auto" w:fill="auto"/>
            <w:vAlign w:val="center"/>
          </w:tcPr>
          <w:p w14:paraId="5494C260" w14:textId="77777777" w:rsidR="00DE128B" w:rsidRPr="006A77F7" w:rsidRDefault="00DE128B" w:rsidP="00DE128B">
            <w:pPr>
              <w:pStyle w:val="TAC"/>
            </w:pPr>
          </w:p>
        </w:tc>
      </w:tr>
      <w:tr w:rsidR="00DE128B" w:rsidRPr="006A77F7" w14:paraId="4CB69587" w14:textId="77777777" w:rsidTr="003A0531">
        <w:tc>
          <w:tcPr>
            <w:tcW w:w="1765" w:type="dxa"/>
            <w:tcBorders>
              <w:bottom w:val="nil"/>
            </w:tcBorders>
            <w:vAlign w:val="center"/>
          </w:tcPr>
          <w:p w14:paraId="49746167" w14:textId="77777777" w:rsidR="00DE128B" w:rsidRPr="006A77F7" w:rsidRDefault="00DE128B" w:rsidP="00DE128B">
            <w:pPr>
              <w:pStyle w:val="TAC"/>
            </w:pPr>
            <w:r w:rsidRPr="006A77F7">
              <w:t>DC_13A_n2A-n77A</w:t>
            </w:r>
          </w:p>
        </w:tc>
        <w:tc>
          <w:tcPr>
            <w:tcW w:w="1772" w:type="dxa"/>
            <w:shd w:val="clear" w:color="auto" w:fill="auto"/>
            <w:vAlign w:val="center"/>
          </w:tcPr>
          <w:p w14:paraId="10C98E6D" w14:textId="77777777" w:rsidR="00DE128B" w:rsidRPr="006A77F7" w:rsidRDefault="00DE128B" w:rsidP="00DE128B">
            <w:pPr>
              <w:pStyle w:val="TAC"/>
            </w:pPr>
            <w:r w:rsidRPr="006A77F7">
              <w:rPr>
                <w:lang w:eastAsia="zh-CN"/>
              </w:rPr>
              <w:t>No</w:t>
            </w:r>
          </w:p>
        </w:tc>
        <w:tc>
          <w:tcPr>
            <w:tcW w:w="1481" w:type="dxa"/>
          </w:tcPr>
          <w:p w14:paraId="1F69B58E" w14:textId="77777777" w:rsidR="00DE128B" w:rsidRPr="006A77F7" w:rsidRDefault="00DE128B" w:rsidP="00DE128B">
            <w:pPr>
              <w:pStyle w:val="TAC"/>
            </w:pPr>
            <w:r w:rsidRPr="006A77F7">
              <w:t>DC_13A_n2A</w:t>
            </w:r>
          </w:p>
        </w:tc>
        <w:tc>
          <w:tcPr>
            <w:tcW w:w="1539" w:type="dxa"/>
            <w:shd w:val="clear" w:color="auto" w:fill="auto"/>
            <w:vAlign w:val="center"/>
          </w:tcPr>
          <w:p w14:paraId="3566C6C7" w14:textId="77777777" w:rsidR="00DE128B" w:rsidRPr="006A77F7" w:rsidRDefault="00DE128B" w:rsidP="00DE128B">
            <w:pPr>
              <w:pStyle w:val="TAC"/>
            </w:pPr>
            <w:r w:rsidRPr="006A77F7">
              <w:t>n77 (3 band IMD3)</w:t>
            </w:r>
          </w:p>
        </w:tc>
        <w:tc>
          <w:tcPr>
            <w:tcW w:w="1483" w:type="dxa"/>
            <w:shd w:val="clear" w:color="auto" w:fill="auto"/>
            <w:vAlign w:val="center"/>
          </w:tcPr>
          <w:p w14:paraId="42E490FE" w14:textId="2AB827C7" w:rsidR="00DE128B" w:rsidRPr="006A77F7" w:rsidRDefault="00DE128B" w:rsidP="00DE128B">
            <w:pPr>
              <w:pStyle w:val="TAC"/>
            </w:pPr>
            <w:r w:rsidRPr="006A77F7">
              <w:t>NE, IMD</w:t>
            </w:r>
          </w:p>
        </w:tc>
        <w:tc>
          <w:tcPr>
            <w:tcW w:w="1465" w:type="dxa"/>
          </w:tcPr>
          <w:p w14:paraId="559B2BCD"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3CEC34E9" w14:textId="0D9B9128" w:rsidR="00DE128B" w:rsidRPr="006A77F7" w:rsidRDefault="00DE128B" w:rsidP="00DE128B">
            <w:pPr>
              <w:pStyle w:val="TAC"/>
            </w:pPr>
            <w:r w:rsidRPr="006A77F7">
              <w:rPr>
                <w:lang w:eastAsia="zh-CN"/>
              </w:rPr>
              <w:t>RAN5#103</w:t>
            </w:r>
          </w:p>
        </w:tc>
      </w:tr>
      <w:tr w:rsidR="00DE128B" w:rsidRPr="006A77F7" w14:paraId="54FE9FB4" w14:textId="77777777" w:rsidTr="003A0531">
        <w:tc>
          <w:tcPr>
            <w:tcW w:w="1765" w:type="dxa"/>
            <w:tcBorders>
              <w:top w:val="nil"/>
              <w:bottom w:val="single" w:sz="4" w:space="0" w:color="auto"/>
            </w:tcBorders>
            <w:vAlign w:val="center"/>
          </w:tcPr>
          <w:p w14:paraId="13932F71" w14:textId="77777777" w:rsidR="00DE128B" w:rsidRPr="006A77F7" w:rsidRDefault="00DE128B" w:rsidP="00DE128B">
            <w:pPr>
              <w:pStyle w:val="TAC"/>
            </w:pPr>
          </w:p>
        </w:tc>
        <w:tc>
          <w:tcPr>
            <w:tcW w:w="1772" w:type="dxa"/>
            <w:shd w:val="clear" w:color="auto" w:fill="auto"/>
            <w:vAlign w:val="center"/>
          </w:tcPr>
          <w:p w14:paraId="108FBBE6" w14:textId="77777777" w:rsidR="00DE128B" w:rsidRPr="006A77F7" w:rsidRDefault="00DE128B" w:rsidP="00DE128B">
            <w:pPr>
              <w:pStyle w:val="TAC"/>
            </w:pPr>
            <w:r w:rsidRPr="006A77F7">
              <w:rPr>
                <w:lang w:eastAsia="zh-CN"/>
              </w:rPr>
              <w:t>No</w:t>
            </w:r>
          </w:p>
        </w:tc>
        <w:tc>
          <w:tcPr>
            <w:tcW w:w="1481" w:type="dxa"/>
          </w:tcPr>
          <w:p w14:paraId="752822B8" w14:textId="77777777" w:rsidR="00DE128B" w:rsidRPr="006A77F7" w:rsidRDefault="00DE128B" w:rsidP="00DE128B">
            <w:pPr>
              <w:pStyle w:val="TAC"/>
            </w:pPr>
            <w:r w:rsidRPr="006A77F7">
              <w:t>DC_13A_n77A</w:t>
            </w:r>
          </w:p>
        </w:tc>
        <w:tc>
          <w:tcPr>
            <w:tcW w:w="1539" w:type="dxa"/>
            <w:shd w:val="clear" w:color="auto" w:fill="auto"/>
            <w:vAlign w:val="center"/>
          </w:tcPr>
          <w:p w14:paraId="1FC8E794" w14:textId="5F49EF61" w:rsidR="00DE128B" w:rsidRPr="006A77F7" w:rsidRDefault="00DE128B" w:rsidP="00DE128B">
            <w:pPr>
              <w:pStyle w:val="TAC"/>
            </w:pPr>
            <w:r w:rsidRPr="006A77F7">
              <w:t>n2 (3 band IMD3</w:t>
            </w:r>
            <w:r w:rsidRPr="00FA2C37">
              <w:t>, PC2&amp;PC3</w:t>
            </w:r>
            <w:r w:rsidRPr="006A77F7">
              <w:t>)</w:t>
            </w:r>
          </w:p>
        </w:tc>
        <w:tc>
          <w:tcPr>
            <w:tcW w:w="1483" w:type="dxa"/>
            <w:shd w:val="clear" w:color="auto" w:fill="auto"/>
            <w:vAlign w:val="center"/>
          </w:tcPr>
          <w:p w14:paraId="7968E09E" w14:textId="65CCD86C" w:rsidR="00DE128B" w:rsidRPr="006A77F7" w:rsidRDefault="00DE128B" w:rsidP="00DE128B">
            <w:pPr>
              <w:pStyle w:val="TAC"/>
            </w:pPr>
            <w:r w:rsidRPr="006A77F7">
              <w:t>NE, IMD</w:t>
            </w:r>
          </w:p>
        </w:tc>
        <w:tc>
          <w:tcPr>
            <w:tcW w:w="1465" w:type="dxa"/>
          </w:tcPr>
          <w:p w14:paraId="477E1505"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4AF931F7" w14:textId="77777777" w:rsidR="00DE128B" w:rsidRPr="006A77F7" w:rsidRDefault="00DE128B" w:rsidP="00DE128B">
            <w:pPr>
              <w:pStyle w:val="TAC"/>
            </w:pPr>
          </w:p>
        </w:tc>
      </w:tr>
      <w:tr w:rsidR="00DE128B" w:rsidRPr="006A77F7" w14:paraId="7043118F" w14:textId="77777777" w:rsidTr="003A0531">
        <w:tc>
          <w:tcPr>
            <w:tcW w:w="1765" w:type="dxa"/>
            <w:tcBorders>
              <w:bottom w:val="nil"/>
            </w:tcBorders>
            <w:vAlign w:val="center"/>
          </w:tcPr>
          <w:p w14:paraId="4741A777" w14:textId="77777777" w:rsidR="00DE128B" w:rsidRPr="006A77F7" w:rsidRDefault="00DE128B" w:rsidP="00DE128B">
            <w:pPr>
              <w:pStyle w:val="TAC"/>
            </w:pPr>
            <w:r w:rsidRPr="006A77F7">
              <w:rPr>
                <w:color w:val="000000"/>
                <w:szCs w:val="18"/>
                <w:lang w:eastAsia="zh-CN"/>
              </w:rPr>
              <w:t>DC_13A-66A_n2A</w:t>
            </w:r>
          </w:p>
        </w:tc>
        <w:tc>
          <w:tcPr>
            <w:tcW w:w="1772" w:type="dxa"/>
            <w:shd w:val="clear" w:color="auto" w:fill="auto"/>
            <w:vAlign w:val="center"/>
          </w:tcPr>
          <w:p w14:paraId="3CC2495C" w14:textId="77777777" w:rsidR="00DE128B" w:rsidRPr="006A77F7" w:rsidRDefault="00DE128B" w:rsidP="00DE128B">
            <w:pPr>
              <w:pStyle w:val="TAC"/>
            </w:pPr>
            <w:r w:rsidRPr="006A77F7">
              <w:t>No</w:t>
            </w:r>
          </w:p>
        </w:tc>
        <w:tc>
          <w:tcPr>
            <w:tcW w:w="1481" w:type="dxa"/>
          </w:tcPr>
          <w:p w14:paraId="0485330E" w14:textId="77777777" w:rsidR="00DE128B" w:rsidRPr="006A77F7" w:rsidRDefault="00DE128B" w:rsidP="00DE128B">
            <w:pPr>
              <w:pStyle w:val="TAC"/>
            </w:pPr>
            <w:r w:rsidRPr="006A77F7">
              <w:rPr>
                <w:color w:val="000000"/>
                <w:szCs w:val="18"/>
                <w:lang w:eastAsia="zh-CN"/>
              </w:rPr>
              <w:t>DC_13A_n2A</w:t>
            </w:r>
          </w:p>
        </w:tc>
        <w:tc>
          <w:tcPr>
            <w:tcW w:w="1539" w:type="dxa"/>
            <w:shd w:val="clear" w:color="auto" w:fill="auto"/>
            <w:vAlign w:val="center"/>
          </w:tcPr>
          <w:p w14:paraId="05045165" w14:textId="77777777" w:rsidR="00DE128B" w:rsidRPr="006A77F7" w:rsidRDefault="00DE128B" w:rsidP="00DE128B">
            <w:pPr>
              <w:pStyle w:val="TAC"/>
            </w:pPr>
            <w:r w:rsidRPr="006A77F7">
              <w:t>66 (3 band IMD4)</w:t>
            </w:r>
          </w:p>
        </w:tc>
        <w:tc>
          <w:tcPr>
            <w:tcW w:w="1483" w:type="dxa"/>
            <w:shd w:val="clear" w:color="auto" w:fill="auto"/>
            <w:vAlign w:val="center"/>
          </w:tcPr>
          <w:p w14:paraId="11B330BD" w14:textId="7E9784F7" w:rsidR="00DE128B" w:rsidRPr="006A77F7" w:rsidRDefault="00DE128B" w:rsidP="00DE128B">
            <w:pPr>
              <w:pStyle w:val="TAC"/>
            </w:pPr>
            <w:r w:rsidRPr="006A77F7">
              <w:t>NE, IMD</w:t>
            </w:r>
          </w:p>
        </w:tc>
        <w:tc>
          <w:tcPr>
            <w:tcW w:w="1465" w:type="dxa"/>
          </w:tcPr>
          <w:p w14:paraId="22617A1C"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10964789" w14:textId="77777777" w:rsidR="00DE128B" w:rsidRPr="006A77F7" w:rsidRDefault="00DE128B" w:rsidP="00DE128B">
            <w:pPr>
              <w:pStyle w:val="TAC"/>
            </w:pPr>
            <w:r w:rsidRPr="006A77F7">
              <w:rPr>
                <w:lang w:eastAsia="zh-CN"/>
              </w:rPr>
              <w:t>RAN5#101</w:t>
            </w:r>
          </w:p>
        </w:tc>
      </w:tr>
      <w:tr w:rsidR="00DE128B" w:rsidRPr="006A77F7" w14:paraId="3F90359E" w14:textId="77777777" w:rsidTr="003A0531">
        <w:tc>
          <w:tcPr>
            <w:tcW w:w="1765" w:type="dxa"/>
            <w:tcBorders>
              <w:top w:val="nil"/>
              <w:bottom w:val="single" w:sz="4" w:space="0" w:color="auto"/>
            </w:tcBorders>
            <w:vAlign w:val="center"/>
          </w:tcPr>
          <w:p w14:paraId="58057D07" w14:textId="77777777" w:rsidR="00DE128B" w:rsidRPr="006A77F7" w:rsidRDefault="00DE128B" w:rsidP="00DE128B">
            <w:pPr>
              <w:pStyle w:val="TAC"/>
            </w:pPr>
          </w:p>
        </w:tc>
        <w:tc>
          <w:tcPr>
            <w:tcW w:w="1772" w:type="dxa"/>
            <w:shd w:val="clear" w:color="auto" w:fill="auto"/>
            <w:vAlign w:val="center"/>
          </w:tcPr>
          <w:p w14:paraId="659A6CE7" w14:textId="77777777" w:rsidR="00DE128B" w:rsidRPr="006A77F7" w:rsidRDefault="00DE128B" w:rsidP="00DE128B">
            <w:pPr>
              <w:pStyle w:val="TAC"/>
            </w:pPr>
            <w:r w:rsidRPr="006A77F7">
              <w:t>No</w:t>
            </w:r>
          </w:p>
        </w:tc>
        <w:tc>
          <w:tcPr>
            <w:tcW w:w="1481" w:type="dxa"/>
          </w:tcPr>
          <w:p w14:paraId="7050C151" w14:textId="77777777" w:rsidR="00DE128B" w:rsidRPr="006A77F7" w:rsidRDefault="00DE128B" w:rsidP="00DE128B">
            <w:pPr>
              <w:pStyle w:val="TAC"/>
            </w:pPr>
            <w:r w:rsidRPr="006A77F7">
              <w:rPr>
                <w:color w:val="000000"/>
                <w:szCs w:val="18"/>
                <w:lang w:eastAsia="zh-CN"/>
              </w:rPr>
              <w:t>DC_66A_n2A</w:t>
            </w:r>
          </w:p>
        </w:tc>
        <w:tc>
          <w:tcPr>
            <w:tcW w:w="1539" w:type="dxa"/>
            <w:shd w:val="clear" w:color="auto" w:fill="auto"/>
            <w:vAlign w:val="center"/>
          </w:tcPr>
          <w:p w14:paraId="651533BD" w14:textId="77777777" w:rsidR="00DE128B" w:rsidRPr="006A77F7" w:rsidRDefault="00DE128B" w:rsidP="00DE128B">
            <w:pPr>
              <w:pStyle w:val="TAC"/>
            </w:pPr>
            <w:r w:rsidRPr="006A77F7">
              <w:t>No 3CC exception</w:t>
            </w:r>
          </w:p>
        </w:tc>
        <w:tc>
          <w:tcPr>
            <w:tcW w:w="1483" w:type="dxa"/>
            <w:shd w:val="clear" w:color="auto" w:fill="auto"/>
            <w:vAlign w:val="center"/>
          </w:tcPr>
          <w:p w14:paraId="796EC87A" w14:textId="77777777" w:rsidR="00DE128B" w:rsidRPr="006A77F7" w:rsidRDefault="00DE128B" w:rsidP="00DE128B">
            <w:pPr>
              <w:pStyle w:val="TAC"/>
            </w:pPr>
            <w:r w:rsidRPr="006A77F7">
              <w:t>NE</w:t>
            </w:r>
          </w:p>
        </w:tc>
        <w:tc>
          <w:tcPr>
            <w:tcW w:w="1465" w:type="dxa"/>
          </w:tcPr>
          <w:p w14:paraId="2A0DE2F6"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71C8CDE8" w14:textId="77777777" w:rsidR="00DE128B" w:rsidRPr="006A77F7" w:rsidRDefault="00DE128B" w:rsidP="00DE128B">
            <w:pPr>
              <w:pStyle w:val="TAC"/>
            </w:pPr>
          </w:p>
        </w:tc>
      </w:tr>
      <w:tr w:rsidR="00DE128B" w:rsidRPr="006A77F7" w14:paraId="17C3287C" w14:textId="77777777" w:rsidTr="003A0531">
        <w:tc>
          <w:tcPr>
            <w:tcW w:w="1765" w:type="dxa"/>
            <w:tcBorders>
              <w:bottom w:val="nil"/>
            </w:tcBorders>
            <w:vAlign w:val="center"/>
          </w:tcPr>
          <w:p w14:paraId="1A65BD73" w14:textId="77777777" w:rsidR="00DE128B" w:rsidRPr="006A77F7" w:rsidRDefault="00DE128B" w:rsidP="00DE128B">
            <w:pPr>
              <w:pStyle w:val="TAC"/>
            </w:pPr>
            <w:r w:rsidRPr="006A77F7">
              <w:rPr>
                <w:lang w:eastAsia="ja-JP"/>
              </w:rPr>
              <w:t>DC_13A-66A_n77A</w:t>
            </w:r>
          </w:p>
        </w:tc>
        <w:tc>
          <w:tcPr>
            <w:tcW w:w="1772" w:type="dxa"/>
            <w:shd w:val="clear" w:color="auto" w:fill="auto"/>
            <w:vAlign w:val="center"/>
          </w:tcPr>
          <w:p w14:paraId="4C21B074" w14:textId="77777777" w:rsidR="00DE128B" w:rsidRPr="006A77F7" w:rsidRDefault="00DE128B" w:rsidP="00DE128B">
            <w:pPr>
              <w:pStyle w:val="TAC"/>
            </w:pPr>
            <w:r w:rsidRPr="006A77F7">
              <w:t>No</w:t>
            </w:r>
          </w:p>
        </w:tc>
        <w:tc>
          <w:tcPr>
            <w:tcW w:w="1481" w:type="dxa"/>
          </w:tcPr>
          <w:p w14:paraId="437B3D83" w14:textId="241C6501" w:rsidR="00DE128B" w:rsidRPr="006A77F7" w:rsidRDefault="00DE128B" w:rsidP="00DE128B">
            <w:pPr>
              <w:pStyle w:val="TAC"/>
            </w:pPr>
            <w:r w:rsidRPr="006A77F7">
              <w:rPr>
                <w:lang w:eastAsia="fi-FI"/>
              </w:rPr>
              <w:t>DC_13A_</w:t>
            </w:r>
            <w:r w:rsidRPr="006A77F7">
              <w:rPr>
                <w:lang w:eastAsia="ja-JP"/>
              </w:rPr>
              <w:t>n77A</w:t>
            </w:r>
          </w:p>
        </w:tc>
        <w:tc>
          <w:tcPr>
            <w:tcW w:w="1539" w:type="dxa"/>
            <w:shd w:val="clear" w:color="auto" w:fill="auto"/>
            <w:vAlign w:val="center"/>
          </w:tcPr>
          <w:p w14:paraId="69F3AF97" w14:textId="5E7179DE" w:rsidR="00DE128B" w:rsidRPr="006A77F7" w:rsidRDefault="00DE128B" w:rsidP="00DE128B">
            <w:pPr>
              <w:pStyle w:val="TAC"/>
            </w:pPr>
            <w:r w:rsidRPr="006A77F7">
              <w:t>66 (3 band IMD3</w:t>
            </w:r>
            <w:r w:rsidRPr="00FA2C37">
              <w:t>, PC2&amp;PC3</w:t>
            </w:r>
            <w:r w:rsidRPr="006A77F7">
              <w:t>)</w:t>
            </w:r>
          </w:p>
        </w:tc>
        <w:tc>
          <w:tcPr>
            <w:tcW w:w="1483" w:type="dxa"/>
            <w:shd w:val="clear" w:color="auto" w:fill="auto"/>
            <w:vAlign w:val="center"/>
          </w:tcPr>
          <w:p w14:paraId="44A42E5D" w14:textId="278E6E42" w:rsidR="00DE128B" w:rsidRPr="006A77F7" w:rsidRDefault="00DE128B" w:rsidP="00DE128B">
            <w:pPr>
              <w:pStyle w:val="TAC"/>
            </w:pPr>
            <w:r w:rsidRPr="006A77F7">
              <w:t>NE, IMD</w:t>
            </w:r>
          </w:p>
        </w:tc>
        <w:tc>
          <w:tcPr>
            <w:tcW w:w="1465" w:type="dxa"/>
          </w:tcPr>
          <w:p w14:paraId="69937EF3"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5A7A0FF6" w14:textId="705B970D" w:rsidR="00DE128B" w:rsidRPr="006A77F7" w:rsidRDefault="00DE128B" w:rsidP="00DE128B">
            <w:pPr>
              <w:pStyle w:val="TAC"/>
            </w:pPr>
            <w:r w:rsidRPr="006A77F7">
              <w:rPr>
                <w:lang w:eastAsia="zh-CN"/>
              </w:rPr>
              <w:t>RAN5#103</w:t>
            </w:r>
          </w:p>
        </w:tc>
      </w:tr>
      <w:tr w:rsidR="00DE128B" w:rsidRPr="006A77F7" w14:paraId="72796267" w14:textId="77777777" w:rsidTr="003A0531">
        <w:tc>
          <w:tcPr>
            <w:tcW w:w="1765" w:type="dxa"/>
            <w:tcBorders>
              <w:top w:val="nil"/>
            </w:tcBorders>
            <w:vAlign w:val="center"/>
          </w:tcPr>
          <w:p w14:paraId="34F4E7E7" w14:textId="77777777" w:rsidR="00DE128B" w:rsidRPr="006A77F7" w:rsidRDefault="00DE128B" w:rsidP="00DE128B">
            <w:pPr>
              <w:pStyle w:val="TAC"/>
            </w:pPr>
          </w:p>
        </w:tc>
        <w:tc>
          <w:tcPr>
            <w:tcW w:w="1772" w:type="dxa"/>
            <w:shd w:val="clear" w:color="auto" w:fill="auto"/>
            <w:vAlign w:val="center"/>
          </w:tcPr>
          <w:p w14:paraId="32714E01" w14:textId="77777777" w:rsidR="00DE128B" w:rsidRPr="006A77F7" w:rsidRDefault="00DE128B" w:rsidP="00DE128B">
            <w:pPr>
              <w:pStyle w:val="TAC"/>
            </w:pPr>
            <w:r w:rsidRPr="006A77F7">
              <w:t>No</w:t>
            </w:r>
          </w:p>
        </w:tc>
        <w:tc>
          <w:tcPr>
            <w:tcW w:w="1481" w:type="dxa"/>
          </w:tcPr>
          <w:p w14:paraId="3FCA41F9" w14:textId="04BEB6B3" w:rsidR="00DE128B" w:rsidRPr="006A77F7" w:rsidRDefault="00DE128B" w:rsidP="00DE128B">
            <w:pPr>
              <w:pStyle w:val="TAC"/>
            </w:pPr>
            <w:r w:rsidRPr="006A77F7">
              <w:rPr>
                <w:lang w:eastAsia="fi-FI"/>
              </w:rPr>
              <w:t>DC_66A_</w:t>
            </w:r>
            <w:r w:rsidRPr="006A77F7">
              <w:rPr>
                <w:lang w:eastAsia="ja-JP"/>
              </w:rPr>
              <w:t>n77A</w:t>
            </w:r>
          </w:p>
        </w:tc>
        <w:tc>
          <w:tcPr>
            <w:tcW w:w="1539" w:type="dxa"/>
            <w:shd w:val="clear" w:color="auto" w:fill="auto"/>
            <w:vAlign w:val="center"/>
          </w:tcPr>
          <w:p w14:paraId="4D51BD7B" w14:textId="77777777" w:rsidR="00DE128B" w:rsidRPr="006A77F7" w:rsidRDefault="00DE128B" w:rsidP="00DE128B">
            <w:pPr>
              <w:pStyle w:val="TAC"/>
            </w:pPr>
            <w:r w:rsidRPr="006A77F7">
              <w:t>No 3CC exception</w:t>
            </w:r>
          </w:p>
        </w:tc>
        <w:tc>
          <w:tcPr>
            <w:tcW w:w="1483" w:type="dxa"/>
            <w:shd w:val="clear" w:color="auto" w:fill="auto"/>
            <w:vAlign w:val="center"/>
          </w:tcPr>
          <w:p w14:paraId="53DEF139" w14:textId="77777777" w:rsidR="00DE128B" w:rsidRPr="006A77F7" w:rsidRDefault="00DE128B" w:rsidP="00DE128B">
            <w:pPr>
              <w:pStyle w:val="TAC"/>
            </w:pPr>
            <w:r w:rsidRPr="006A77F7">
              <w:t>NE</w:t>
            </w:r>
          </w:p>
        </w:tc>
        <w:tc>
          <w:tcPr>
            <w:tcW w:w="1465" w:type="dxa"/>
          </w:tcPr>
          <w:p w14:paraId="2AD8F3DF"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60107585" w14:textId="77777777" w:rsidR="00DE128B" w:rsidRPr="006A77F7" w:rsidRDefault="00DE128B" w:rsidP="00DE128B">
            <w:pPr>
              <w:pStyle w:val="TAC"/>
            </w:pPr>
          </w:p>
        </w:tc>
      </w:tr>
      <w:tr w:rsidR="00DE128B" w:rsidRPr="006A77F7" w14:paraId="3D7DA4B3" w14:textId="77777777" w:rsidTr="003A0531">
        <w:tc>
          <w:tcPr>
            <w:tcW w:w="1765" w:type="dxa"/>
            <w:tcBorders>
              <w:bottom w:val="nil"/>
            </w:tcBorders>
            <w:vAlign w:val="center"/>
          </w:tcPr>
          <w:p w14:paraId="473D6AAE" w14:textId="4E430439" w:rsidR="00DE128B" w:rsidRPr="006A77F7" w:rsidRDefault="00DE128B" w:rsidP="00DE128B">
            <w:pPr>
              <w:pStyle w:val="TAC"/>
            </w:pPr>
            <w:r w:rsidRPr="006A77F7">
              <w:rPr>
                <w:rFonts w:eastAsia="MS Mincho"/>
                <w:lang w:eastAsia="ja-JP"/>
              </w:rPr>
              <w:t>DC_18A-41A_n77A</w:t>
            </w:r>
          </w:p>
        </w:tc>
        <w:tc>
          <w:tcPr>
            <w:tcW w:w="1772" w:type="dxa"/>
            <w:shd w:val="clear" w:color="auto" w:fill="auto"/>
            <w:vAlign w:val="center"/>
          </w:tcPr>
          <w:p w14:paraId="1A326948" w14:textId="7C05CD14" w:rsidR="00DE128B" w:rsidRPr="006A77F7" w:rsidRDefault="00DE128B" w:rsidP="00DE128B">
            <w:pPr>
              <w:pStyle w:val="TAC"/>
            </w:pPr>
            <w:r w:rsidRPr="006A77F7">
              <w:rPr>
                <w:rFonts w:eastAsia="MS Mincho"/>
                <w:lang w:eastAsia="ja-JP"/>
              </w:rPr>
              <w:t>No</w:t>
            </w:r>
          </w:p>
        </w:tc>
        <w:tc>
          <w:tcPr>
            <w:tcW w:w="1481" w:type="dxa"/>
            <w:vAlign w:val="center"/>
          </w:tcPr>
          <w:p w14:paraId="1AFDC15B" w14:textId="05997852" w:rsidR="00DE128B" w:rsidRPr="006A77F7" w:rsidRDefault="00DE128B" w:rsidP="00DE128B">
            <w:pPr>
              <w:pStyle w:val="TAC"/>
            </w:pPr>
            <w:r w:rsidRPr="006A77F7">
              <w:rPr>
                <w:rFonts w:eastAsia="MS Mincho"/>
                <w:lang w:eastAsia="ja-JP"/>
              </w:rPr>
              <w:t>DC_18A_n77A</w:t>
            </w:r>
          </w:p>
        </w:tc>
        <w:tc>
          <w:tcPr>
            <w:tcW w:w="1539" w:type="dxa"/>
            <w:shd w:val="clear" w:color="auto" w:fill="auto"/>
            <w:vAlign w:val="center"/>
          </w:tcPr>
          <w:p w14:paraId="13EF7D81" w14:textId="6BA9A599" w:rsidR="00DE128B" w:rsidRPr="006A77F7" w:rsidRDefault="00DE128B" w:rsidP="00DE128B">
            <w:pPr>
              <w:pStyle w:val="TAC"/>
            </w:pPr>
            <w:r w:rsidRPr="006A77F7">
              <w:t>No 3CC exception</w:t>
            </w:r>
          </w:p>
        </w:tc>
        <w:tc>
          <w:tcPr>
            <w:tcW w:w="1483" w:type="dxa"/>
            <w:shd w:val="clear" w:color="auto" w:fill="auto"/>
            <w:vAlign w:val="center"/>
          </w:tcPr>
          <w:p w14:paraId="65AE6F3D" w14:textId="6642C72E" w:rsidR="00DE128B" w:rsidRPr="006A77F7" w:rsidRDefault="00DE128B" w:rsidP="00DE128B">
            <w:pPr>
              <w:pStyle w:val="TAC"/>
            </w:pPr>
            <w:r w:rsidRPr="006A77F7">
              <w:t>No test required</w:t>
            </w:r>
          </w:p>
        </w:tc>
        <w:tc>
          <w:tcPr>
            <w:tcW w:w="1465" w:type="dxa"/>
          </w:tcPr>
          <w:p w14:paraId="6FEE6BE5" w14:textId="77777777" w:rsidR="00DE128B" w:rsidRPr="006A77F7" w:rsidRDefault="00DE128B" w:rsidP="00DE128B">
            <w:pPr>
              <w:pStyle w:val="TAC"/>
              <w:rPr>
                <w:lang w:eastAsia="zh-CN"/>
              </w:rPr>
            </w:pPr>
          </w:p>
        </w:tc>
        <w:tc>
          <w:tcPr>
            <w:tcW w:w="1271" w:type="dxa"/>
            <w:shd w:val="clear" w:color="auto" w:fill="auto"/>
            <w:vAlign w:val="center"/>
          </w:tcPr>
          <w:p w14:paraId="28AE303F" w14:textId="1E28A342" w:rsidR="00DE128B" w:rsidRPr="006A77F7" w:rsidRDefault="00DE128B" w:rsidP="00DE128B">
            <w:pPr>
              <w:pStyle w:val="TAC"/>
            </w:pPr>
            <w:r w:rsidRPr="006A77F7">
              <w:rPr>
                <w:rFonts w:eastAsia="MS Mincho"/>
                <w:lang w:eastAsia="ja-JP"/>
              </w:rPr>
              <w:t>RAN5#95-e</w:t>
            </w:r>
          </w:p>
        </w:tc>
      </w:tr>
      <w:tr w:rsidR="00DE128B" w:rsidRPr="006A77F7" w14:paraId="5960574A" w14:textId="77777777" w:rsidTr="003A0531">
        <w:tc>
          <w:tcPr>
            <w:tcW w:w="1765" w:type="dxa"/>
            <w:tcBorders>
              <w:top w:val="nil"/>
            </w:tcBorders>
            <w:vAlign w:val="center"/>
          </w:tcPr>
          <w:p w14:paraId="0F47E6BC" w14:textId="77777777" w:rsidR="00DE128B" w:rsidRPr="006A77F7" w:rsidRDefault="00DE128B" w:rsidP="00DE128B">
            <w:pPr>
              <w:pStyle w:val="TAC"/>
            </w:pPr>
          </w:p>
        </w:tc>
        <w:tc>
          <w:tcPr>
            <w:tcW w:w="1772" w:type="dxa"/>
            <w:shd w:val="clear" w:color="auto" w:fill="auto"/>
            <w:vAlign w:val="center"/>
          </w:tcPr>
          <w:p w14:paraId="546B73FE" w14:textId="73229221" w:rsidR="00DE128B" w:rsidRPr="006A77F7" w:rsidRDefault="00DE128B" w:rsidP="00DE128B">
            <w:pPr>
              <w:pStyle w:val="TAC"/>
            </w:pPr>
            <w:r w:rsidRPr="006A77F7">
              <w:rPr>
                <w:rFonts w:eastAsia="MS Mincho"/>
                <w:lang w:eastAsia="ja-JP"/>
              </w:rPr>
              <w:t>No</w:t>
            </w:r>
          </w:p>
        </w:tc>
        <w:tc>
          <w:tcPr>
            <w:tcW w:w="1481" w:type="dxa"/>
            <w:vAlign w:val="center"/>
          </w:tcPr>
          <w:p w14:paraId="394DABDE" w14:textId="104CEDA8" w:rsidR="00DE128B" w:rsidRPr="006A77F7" w:rsidRDefault="00DE128B" w:rsidP="00DE128B">
            <w:pPr>
              <w:pStyle w:val="TAC"/>
            </w:pPr>
            <w:r w:rsidRPr="006A77F7">
              <w:rPr>
                <w:rFonts w:eastAsia="MS Mincho"/>
                <w:lang w:eastAsia="ja-JP"/>
              </w:rPr>
              <w:t>DC_41A_n77A</w:t>
            </w:r>
          </w:p>
        </w:tc>
        <w:tc>
          <w:tcPr>
            <w:tcW w:w="1539" w:type="dxa"/>
            <w:shd w:val="clear" w:color="auto" w:fill="auto"/>
            <w:vAlign w:val="center"/>
          </w:tcPr>
          <w:p w14:paraId="73C74042" w14:textId="72460EA2" w:rsidR="00DE128B" w:rsidRPr="006A77F7" w:rsidRDefault="00DE128B" w:rsidP="00DE128B">
            <w:pPr>
              <w:pStyle w:val="TAC"/>
            </w:pPr>
            <w:r w:rsidRPr="006A77F7">
              <w:rPr>
                <w:rFonts w:eastAsia="MS Mincho"/>
                <w:lang w:eastAsia="ja-JP"/>
              </w:rPr>
              <w:t>18 (IMD5 |2*fB77-3*fB41|)</w:t>
            </w:r>
          </w:p>
        </w:tc>
        <w:tc>
          <w:tcPr>
            <w:tcW w:w="1483" w:type="dxa"/>
            <w:shd w:val="clear" w:color="auto" w:fill="auto"/>
            <w:vAlign w:val="center"/>
          </w:tcPr>
          <w:p w14:paraId="3DF9114C" w14:textId="180BE72E" w:rsidR="00DE128B" w:rsidRPr="006A77F7" w:rsidRDefault="00DE128B" w:rsidP="00DE128B">
            <w:pPr>
              <w:pStyle w:val="TAC"/>
            </w:pPr>
            <w:r w:rsidRPr="006A77F7">
              <w:rPr>
                <w:rFonts w:eastAsia="MS Mincho"/>
                <w:lang w:eastAsia="ja-JP"/>
              </w:rPr>
              <w:t>IMD</w:t>
            </w:r>
          </w:p>
        </w:tc>
        <w:tc>
          <w:tcPr>
            <w:tcW w:w="1465" w:type="dxa"/>
          </w:tcPr>
          <w:p w14:paraId="17196B0D" w14:textId="77777777" w:rsidR="00DE128B" w:rsidRPr="006A77F7" w:rsidRDefault="00DE128B" w:rsidP="00DE128B">
            <w:pPr>
              <w:pStyle w:val="TAC"/>
              <w:rPr>
                <w:lang w:eastAsia="zh-CN"/>
              </w:rPr>
            </w:pPr>
          </w:p>
        </w:tc>
        <w:tc>
          <w:tcPr>
            <w:tcW w:w="1271" w:type="dxa"/>
            <w:shd w:val="clear" w:color="auto" w:fill="auto"/>
            <w:vAlign w:val="center"/>
          </w:tcPr>
          <w:p w14:paraId="452C8E6A" w14:textId="77777777" w:rsidR="00DE128B" w:rsidRPr="006A77F7" w:rsidRDefault="00DE128B" w:rsidP="00DE128B">
            <w:pPr>
              <w:pStyle w:val="TAC"/>
            </w:pPr>
          </w:p>
        </w:tc>
      </w:tr>
      <w:tr w:rsidR="00DE128B" w:rsidRPr="006A77F7" w14:paraId="4C67CC19" w14:textId="77777777" w:rsidTr="003A0531">
        <w:tc>
          <w:tcPr>
            <w:tcW w:w="1765" w:type="dxa"/>
            <w:tcBorders>
              <w:bottom w:val="nil"/>
            </w:tcBorders>
            <w:vAlign w:val="center"/>
          </w:tcPr>
          <w:p w14:paraId="19F3260F" w14:textId="6389131C" w:rsidR="00DE128B" w:rsidRPr="006A77F7" w:rsidRDefault="00DE128B" w:rsidP="00DE128B">
            <w:pPr>
              <w:pStyle w:val="TAC"/>
            </w:pPr>
            <w:r w:rsidRPr="006A77F7">
              <w:rPr>
                <w:rFonts w:eastAsia="MS Mincho"/>
                <w:lang w:eastAsia="ja-JP"/>
              </w:rPr>
              <w:t>DC_18A-41A_n78A</w:t>
            </w:r>
          </w:p>
        </w:tc>
        <w:tc>
          <w:tcPr>
            <w:tcW w:w="1772" w:type="dxa"/>
            <w:shd w:val="clear" w:color="auto" w:fill="auto"/>
            <w:vAlign w:val="center"/>
          </w:tcPr>
          <w:p w14:paraId="2007D994" w14:textId="1CAF0452" w:rsidR="00DE128B" w:rsidRPr="006A77F7" w:rsidRDefault="00DE128B" w:rsidP="00DE128B">
            <w:pPr>
              <w:pStyle w:val="TAC"/>
            </w:pPr>
            <w:r w:rsidRPr="006A77F7">
              <w:rPr>
                <w:rFonts w:eastAsia="MS Mincho"/>
                <w:lang w:eastAsia="ja-JP"/>
              </w:rPr>
              <w:t>No</w:t>
            </w:r>
          </w:p>
        </w:tc>
        <w:tc>
          <w:tcPr>
            <w:tcW w:w="1481" w:type="dxa"/>
            <w:vAlign w:val="center"/>
          </w:tcPr>
          <w:p w14:paraId="6832CB38" w14:textId="01458DE4" w:rsidR="00DE128B" w:rsidRPr="006A77F7" w:rsidRDefault="00DE128B" w:rsidP="00DE128B">
            <w:pPr>
              <w:pStyle w:val="TAC"/>
            </w:pPr>
            <w:r w:rsidRPr="006A77F7">
              <w:rPr>
                <w:rFonts w:eastAsia="MS Mincho"/>
                <w:lang w:eastAsia="ja-JP"/>
              </w:rPr>
              <w:t>DC_18A_n78A</w:t>
            </w:r>
          </w:p>
        </w:tc>
        <w:tc>
          <w:tcPr>
            <w:tcW w:w="1539" w:type="dxa"/>
            <w:shd w:val="clear" w:color="auto" w:fill="auto"/>
            <w:vAlign w:val="center"/>
          </w:tcPr>
          <w:p w14:paraId="7FAB15FB" w14:textId="64611DF8" w:rsidR="00DE128B" w:rsidRPr="006A77F7" w:rsidRDefault="00DE128B" w:rsidP="00DE128B">
            <w:pPr>
              <w:pStyle w:val="TAC"/>
            </w:pPr>
            <w:r w:rsidRPr="006A77F7">
              <w:t>No 3CC exception</w:t>
            </w:r>
          </w:p>
        </w:tc>
        <w:tc>
          <w:tcPr>
            <w:tcW w:w="1483" w:type="dxa"/>
            <w:shd w:val="clear" w:color="auto" w:fill="auto"/>
            <w:vAlign w:val="center"/>
          </w:tcPr>
          <w:p w14:paraId="61773AF0" w14:textId="7CC7B17F" w:rsidR="00DE128B" w:rsidRPr="006A77F7" w:rsidRDefault="00DE128B" w:rsidP="00DE128B">
            <w:pPr>
              <w:pStyle w:val="TAC"/>
            </w:pPr>
            <w:r w:rsidRPr="006A77F7">
              <w:t>No test required</w:t>
            </w:r>
          </w:p>
        </w:tc>
        <w:tc>
          <w:tcPr>
            <w:tcW w:w="1465" w:type="dxa"/>
          </w:tcPr>
          <w:p w14:paraId="361CF3A9" w14:textId="77777777" w:rsidR="00DE128B" w:rsidRPr="006A77F7" w:rsidRDefault="00DE128B" w:rsidP="00DE128B">
            <w:pPr>
              <w:pStyle w:val="TAC"/>
              <w:rPr>
                <w:lang w:eastAsia="zh-CN"/>
              </w:rPr>
            </w:pPr>
          </w:p>
        </w:tc>
        <w:tc>
          <w:tcPr>
            <w:tcW w:w="1271" w:type="dxa"/>
            <w:shd w:val="clear" w:color="auto" w:fill="auto"/>
            <w:vAlign w:val="center"/>
          </w:tcPr>
          <w:p w14:paraId="0FBC7882" w14:textId="1BB09F23" w:rsidR="00DE128B" w:rsidRPr="006A77F7" w:rsidRDefault="00DE128B" w:rsidP="00DE128B">
            <w:pPr>
              <w:pStyle w:val="TAC"/>
            </w:pPr>
            <w:r w:rsidRPr="006A77F7">
              <w:rPr>
                <w:rFonts w:eastAsia="MS Mincho"/>
                <w:lang w:eastAsia="ja-JP"/>
              </w:rPr>
              <w:t>RAN5#95-e</w:t>
            </w:r>
          </w:p>
        </w:tc>
      </w:tr>
      <w:tr w:rsidR="00DE128B" w:rsidRPr="006A77F7" w14:paraId="392D8734" w14:textId="77777777" w:rsidTr="003A0531">
        <w:tc>
          <w:tcPr>
            <w:tcW w:w="1765" w:type="dxa"/>
            <w:tcBorders>
              <w:top w:val="nil"/>
            </w:tcBorders>
            <w:vAlign w:val="center"/>
          </w:tcPr>
          <w:p w14:paraId="43BFA36B" w14:textId="77777777" w:rsidR="00DE128B" w:rsidRPr="006A77F7" w:rsidRDefault="00DE128B" w:rsidP="00DE128B">
            <w:pPr>
              <w:pStyle w:val="TAC"/>
            </w:pPr>
          </w:p>
        </w:tc>
        <w:tc>
          <w:tcPr>
            <w:tcW w:w="1772" w:type="dxa"/>
            <w:shd w:val="clear" w:color="auto" w:fill="auto"/>
            <w:vAlign w:val="center"/>
          </w:tcPr>
          <w:p w14:paraId="29ED21CE" w14:textId="2AD14E76" w:rsidR="00DE128B" w:rsidRPr="006A77F7" w:rsidRDefault="00DE128B" w:rsidP="00DE128B">
            <w:pPr>
              <w:pStyle w:val="TAC"/>
            </w:pPr>
            <w:r w:rsidRPr="006A77F7">
              <w:rPr>
                <w:rFonts w:eastAsia="MS Mincho"/>
                <w:lang w:eastAsia="ja-JP"/>
              </w:rPr>
              <w:t>No</w:t>
            </w:r>
          </w:p>
        </w:tc>
        <w:tc>
          <w:tcPr>
            <w:tcW w:w="1481" w:type="dxa"/>
            <w:vAlign w:val="center"/>
          </w:tcPr>
          <w:p w14:paraId="09369ED3" w14:textId="3ABBC05C" w:rsidR="00DE128B" w:rsidRPr="006A77F7" w:rsidRDefault="00DE128B" w:rsidP="00DE128B">
            <w:pPr>
              <w:pStyle w:val="TAC"/>
            </w:pPr>
            <w:r w:rsidRPr="006A77F7">
              <w:rPr>
                <w:rFonts w:eastAsia="MS Mincho"/>
                <w:lang w:eastAsia="ja-JP"/>
              </w:rPr>
              <w:t>DC_41A_n78A</w:t>
            </w:r>
          </w:p>
        </w:tc>
        <w:tc>
          <w:tcPr>
            <w:tcW w:w="1539" w:type="dxa"/>
            <w:shd w:val="clear" w:color="auto" w:fill="auto"/>
            <w:vAlign w:val="center"/>
          </w:tcPr>
          <w:p w14:paraId="0F77C6F8" w14:textId="4FCF6BCD" w:rsidR="00DE128B" w:rsidRPr="006A77F7" w:rsidRDefault="00DE128B" w:rsidP="00DE128B">
            <w:pPr>
              <w:pStyle w:val="TAC"/>
            </w:pPr>
            <w:r w:rsidRPr="006A77F7">
              <w:rPr>
                <w:rFonts w:eastAsia="MS Mincho"/>
                <w:lang w:eastAsia="ja-JP"/>
              </w:rPr>
              <w:t>18 (IMD5 |2*fB78-3*fB41|)</w:t>
            </w:r>
          </w:p>
        </w:tc>
        <w:tc>
          <w:tcPr>
            <w:tcW w:w="1483" w:type="dxa"/>
            <w:shd w:val="clear" w:color="auto" w:fill="auto"/>
            <w:vAlign w:val="center"/>
          </w:tcPr>
          <w:p w14:paraId="0118C20F" w14:textId="61D5C9DE" w:rsidR="00DE128B" w:rsidRPr="006A77F7" w:rsidRDefault="00DE128B" w:rsidP="00DE128B">
            <w:pPr>
              <w:pStyle w:val="TAC"/>
            </w:pPr>
            <w:r w:rsidRPr="006A77F7">
              <w:rPr>
                <w:rFonts w:eastAsia="MS Mincho"/>
                <w:lang w:eastAsia="ja-JP"/>
              </w:rPr>
              <w:t>IMD</w:t>
            </w:r>
          </w:p>
        </w:tc>
        <w:tc>
          <w:tcPr>
            <w:tcW w:w="1465" w:type="dxa"/>
          </w:tcPr>
          <w:p w14:paraId="2DD96223" w14:textId="77777777" w:rsidR="00DE128B" w:rsidRPr="006A77F7" w:rsidRDefault="00DE128B" w:rsidP="00DE128B">
            <w:pPr>
              <w:pStyle w:val="TAC"/>
              <w:rPr>
                <w:lang w:eastAsia="zh-CN"/>
              </w:rPr>
            </w:pPr>
          </w:p>
        </w:tc>
        <w:tc>
          <w:tcPr>
            <w:tcW w:w="1271" w:type="dxa"/>
            <w:shd w:val="clear" w:color="auto" w:fill="auto"/>
            <w:vAlign w:val="center"/>
          </w:tcPr>
          <w:p w14:paraId="0796A466" w14:textId="77777777" w:rsidR="00DE128B" w:rsidRPr="006A77F7" w:rsidRDefault="00DE128B" w:rsidP="00DE128B">
            <w:pPr>
              <w:pStyle w:val="TAC"/>
            </w:pPr>
          </w:p>
        </w:tc>
      </w:tr>
      <w:tr w:rsidR="00DE128B" w:rsidRPr="006A77F7" w14:paraId="68038D46" w14:textId="77777777" w:rsidTr="00BD7CC1">
        <w:tc>
          <w:tcPr>
            <w:tcW w:w="1765" w:type="dxa"/>
            <w:tcBorders>
              <w:top w:val="nil"/>
              <w:bottom w:val="nil"/>
            </w:tcBorders>
            <w:vAlign w:val="center"/>
          </w:tcPr>
          <w:p w14:paraId="7945C0BE" w14:textId="50531CB6" w:rsidR="00DE128B" w:rsidRPr="006A77F7" w:rsidRDefault="00DE128B" w:rsidP="00DE128B">
            <w:pPr>
              <w:pStyle w:val="TAC"/>
            </w:pPr>
            <w:r w:rsidRPr="006A77F7">
              <w:rPr>
                <w:rFonts w:eastAsia="MS Mincho"/>
                <w:lang w:eastAsia="ja-JP"/>
              </w:rPr>
              <w:t>DC_19A-21A_n78A</w:t>
            </w:r>
          </w:p>
        </w:tc>
        <w:tc>
          <w:tcPr>
            <w:tcW w:w="1772" w:type="dxa"/>
            <w:shd w:val="clear" w:color="auto" w:fill="auto"/>
            <w:vAlign w:val="center"/>
          </w:tcPr>
          <w:p w14:paraId="04004033" w14:textId="1F81418B" w:rsidR="00DE128B" w:rsidRPr="006A77F7" w:rsidRDefault="00DE128B" w:rsidP="00DE128B">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DE128B" w:rsidRPr="006A77F7" w:rsidRDefault="00DE128B" w:rsidP="00DE128B">
            <w:pPr>
              <w:pStyle w:val="TAC"/>
              <w:rPr>
                <w:rFonts w:eastAsia="MS Mincho"/>
                <w:lang w:eastAsia="ja-JP"/>
              </w:rPr>
            </w:pPr>
            <w:r w:rsidRPr="006A77F7">
              <w:rPr>
                <w:rFonts w:eastAsia="MS Mincho"/>
                <w:lang w:eastAsia="ja-JP"/>
              </w:rPr>
              <w:t>DC_19A_n78A</w:t>
            </w:r>
          </w:p>
        </w:tc>
        <w:tc>
          <w:tcPr>
            <w:tcW w:w="1539" w:type="dxa"/>
            <w:shd w:val="clear" w:color="auto" w:fill="auto"/>
            <w:vAlign w:val="center"/>
          </w:tcPr>
          <w:p w14:paraId="081BC540" w14:textId="1BFC9270"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2C6ACC97" w14:textId="438A9333" w:rsidR="00DE128B" w:rsidRPr="006A77F7" w:rsidRDefault="00DE128B" w:rsidP="00DE128B">
            <w:pPr>
              <w:pStyle w:val="TAC"/>
              <w:rPr>
                <w:rFonts w:eastAsia="MS Mincho"/>
                <w:lang w:eastAsia="ja-JP"/>
              </w:rPr>
            </w:pPr>
            <w:r w:rsidRPr="006A77F7">
              <w:t>No test required</w:t>
            </w:r>
          </w:p>
        </w:tc>
        <w:tc>
          <w:tcPr>
            <w:tcW w:w="1465" w:type="dxa"/>
          </w:tcPr>
          <w:p w14:paraId="18379A5E" w14:textId="77777777" w:rsidR="00DE128B" w:rsidRPr="006A77F7" w:rsidRDefault="00DE128B" w:rsidP="00DE128B">
            <w:pPr>
              <w:pStyle w:val="TAC"/>
              <w:rPr>
                <w:lang w:eastAsia="zh-CN"/>
              </w:rPr>
            </w:pPr>
          </w:p>
        </w:tc>
        <w:tc>
          <w:tcPr>
            <w:tcW w:w="1271" w:type="dxa"/>
            <w:shd w:val="clear" w:color="auto" w:fill="auto"/>
            <w:vAlign w:val="center"/>
          </w:tcPr>
          <w:p w14:paraId="2829D600" w14:textId="363DF46E" w:rsidR="00DE128B" w:rsidRPr="006A77F7" w:rsidRDefault="00DE128B" w:rsidP="00DE128B">
            <w:pPr>
              <w:pStyle w:val="TAC"/>
            </w:pPr>
            <w:r w:rsidRPr="006A77F7">
              <w:rPr>
                <w:lang w:eastAsia="ja-JP"/>
              </w:rPr>
              <w:t>RAN5#102</w:t>
            </w:r>
          </w:p>
        </w:tc>
      </w:tr>
      <w:tr w:rsidR="00DE128B" w:rsidRPr="006A77F7" w14:paraId="02803B78" w14:textId="77777777" w:rsidTr="003A0531">
        <w:tc>
          <w:tcPr>
            <w:tcW w:w="1765" w:type="dxa"/>
            <w:tcBorders>
              <w:top w:val="nil"/>
            </w:tcBorders>
            <w:vAlign w:val="center"/>
          </w:tcPr>
          <w:p w14:paraId="4CA93297" w14:textId="77777777" w:rsidR="00DE128B" w:rsidRPr="006A77F7" w:rsidRDefault="00DE128B" w:rsidP="00DE128B">
            <w:pPr>
              <w:pStyle w:val="TAC"/>
            </w:pPr>
          </w:p>
        </w:tc>
        <w:tc>
          <w:tcPr>
            <w:tcW w:w="1772" w:type="dxa"/>
            <w:shd w:val="clear" w:color="auto" w:fill="auto"/>
            <w:vAlign w:val="center"/>
          </w:tcPr>
          <w:p w14:paraId="1206B33C" w14:textId="01D6DED4" w:rsidR="00DE128B" w:rsidRPr="006A77F7" w:rsidRDefault="00DE128B" w:rsidP="00DE128B">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DE128B" w:rsidRPr="006A77F7" w:rsidRDefault="00DE128B" w:rsidP="00DE128B">
            <w:pPr>
              <w:pStyle w:val="TAC"/>
              <w:rPr>
                <w:rFonts w:eastAsia="MS Mincho"/>
                <w:lang w:eastAsia="ja-JP"/>
              </w:rPr>
            </w:pPr>
            <w:r w:rsidRPr="006A77F7">
              <w:rPr>
                <w:rFonts w:eastAsia="MS Mincho"/>
                <w:lang w:eastAsia="ja-JP"/>
              </w:rPr>
              <w:t>DC_21A_n78A</w:t>
            </w:r>
          </w:p>
        </w:tc>
        <w:tc>
          <w:tcPr>
            <w:tcW w:w="1539" w:type="dxa"/>
            <w:shd w:val="clear" w:color="auto" w:fill="auto"/>
            <w:vAlign w:val="center"/>
          </w:tcPr>
          <w:p w14:paraId="4BF91F32" w14:textId="23D0426E" w:rsidR="00DE128B" w:rsidRPr="006A77F7" w:rsidRDefault="00DE128B" w:rsidP="00DE128B">
            <w:pPr>
              <w:pStyle w:val="TAC"/>
              <w:rPr>
                <w:rFonts w:eastAsia="MS Mincho"/>
                <w:lang w:eastAsia="ja-JP"/>
              </w:rPr>
            </w:pPr>
            <w:r w:rsidRPr="006A77F7">
              <w:rPr>
                <w:rFonts w:eastAsia="MS Mincho"/>
                <w:lang w:eastAsia="ja-JP"/>
              </w:rPr>
              <w:t>19 (3 band IMD3</w:t>
            </w:r>
            <w:r w:rsidRPr="00FA2C37">
              <w:rPr>
                <w:rFonts w:eastAsia="MS Mincho"/>
                <w:lang w:eastAsia="ja-JP"/>
              </w:rPr>
              <w:t>, PC2&amp;PC3</w:t>
            </w:r>
            <w:r w:rsidRPr="006A77F7">
              <w:rPr>
                <w:rFonts w:eastAsia="MS Mincho"/>
                <w:lang w:eastAsia="ja-JP"/>
              </w:rPr>
              <w:t>)</w:t>
            </w:r>
          </w:p>
          <w:p w14:paraId="50CD856B" w14:textId="71D99208" w:rsidR="00DE128B" w:rsidRPr="006A77F7" w:rsidRDefault="00DE128B" w:rsidP="00DE128B">
            <w:pPr>
              <w:pStyle w:val="TAC"/>
              <w:rPr>
                <w:rFonts w:eastAsia="MS Mincho"/>
                <w:lang w:eastAsia="ja-JP"/>
              </w:rPr>
            </w:pPr>
            <w:r w:rsidRPr="006A77F7">
              <w:rPr>
                <w:rFonts w:eastAsia="MS Mincho"/>
                <w:lang w:eastAsia="ja-JP"/>
              </w:rPr>
              <w:t>19 (3 band IMD4</w:t>
            </w:r>
            <w:r w:rsidRPr="00FA2C37">
              <w:rPr>
                <w:rFonts w:eastAsia="MS Mincho"/>
                <w:lang w:eastAsia="ja-JP"/>
              </w:rPr>
              <w:t>, PC2&amp;PC3</w:t>
            </w:r>
            <w:r w:rsidRPr="006A77F7">
              <w:rPr>
                <w:rFonts w:eastAsia="MS Mincho"/>
                <w:lang w:eastAsia="ja-JP"/>
              </w:rPr>
              <w:t>)</w:t>
            </w:r>
          </w:p>
        </w:tc>
        <w:tc>
          <w:tcPr>
            <w:tcW w:w="1483" w:type="dxa"/>
            <w:shd w:val="clear" w:color="auto" w:fill="auto"/>
            <w:vAlign w:val="center"/>
          </w:tcPr>
          <w:p w14:paraId="77844A69" w14:textId="5410A439" w:rsidR="00DE128B" w:rsidRPr="006A77F7" w:rsidRDefault="00DE128B" w:rsidP="00DE128B">
            <w:pPr>
              <w:pStyle w:val="TAC"/>
              <w:rPr>
                <w:rFonts w:eastAsia="MS Mincho"/>
                <w:lang w:eastAsia="ja-JP"/>
              </w:rPr>
            </w:pPr>
            <w:r w:rsidRPr="006A77F7">
              <w:rPr>
                <w:rFonts w:eastAsia="MS Mincho"/>
                <w:lang w:eastAsia="ja-JP"/>
              </w:rPr>
              <w:t>IMD</w:t>
            </w:r>
          </w:p>
        </w:tc>
        <w:tc>
          <w:tcPr>
            <w:tcW w:w="1465" w:type="dxa"/>
          </w:tcPr>
          <w:p w14:paraId="2927979B" w14:textId="77777777" w:rsidR="00DE128B" w:rsidRPr="006A77F7" w:rsidRDefault="00DE128B" w:rsidP="00DE128B">
            <w:pPr>
              <w:pStyle w:val="TAC"/>
              <w:rPr>
                <w:lang w:eastAsia="zh-CN"/>
              </w:rPr>
            </w:pPr>
          </w:p>
        </w:tc>
        <w:tc>
          <w:tcPr>
            <w:tcW w:w="1271" w:type="dxa"/>
            <w:shd w:val="clear" w:color="auto" w:fill="auto"/>
            <w:vAlign w:val="center"/>
          </w:tcPr>
          <w:p w14:paraId="6EEFD9B7" w14:textId="3446EB69" w:rsidR="00DE128B" w:rsidRPr="006A77F7" w:rsidRDefault="00DE128B" w:rsidP="00DE128B">
            <w:pPr>
              <w:pStyle w:val="TAC"/>
            </w:pPr>
            <w:r w:rsidRPr="006A77F7">
              <w:rPr>
                <w:lang w:eastAsia="ja-JP"/>
              </w:rPr>
              <w:t>RAN5#102</w:t>
            </w:r>
          </w:p>
        </w:tc>
      </w:tr>
      <w:tr w:rsidR="00DE128B" w:rsidRPr="006A77F7" w14:paraId="7BF2C30E"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DE128B" w:rsidRPr="006A77F7" w:rsidRDefault="00DE128B" w:rsidP="00DE128B">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DE128B" w:rsidRPr="006A77F7" w:rsidRDefault="00DE128B" w:rsidP="00DE128B">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DE128B" w:rsidRPr="006A77F7" w:rsidRDefault="00DE128B" w:rsidP="00DE128B">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DE128B" w:rsidRPr="006A77F7" w:rsidRDefault="00DE128B" w:rsidP="00DE128B">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9097C4E" w14:textId="7605B97D" w:rsidR="00DE128B" w:rsidRPr="006A77F7" w:rsidRDefault="00DE128B" w:rsidP="00DE128B">
            <w:pPr>
              <w:pStyle w:val="TAC"/>
            </w:pPr>
            <w:r w:rsidRPr="006A77F7">
              <w:rPr>
                <w:lang w:eastAsia="ja-JP"/>
              </w:rPr>
              <w:t>RAN5#102</w:t>
            </w:r>
          </w:p>
        </w:tc>
      </w:tr>
      <w:tr w:rsidR="00DE128B" w:rsidRPr="006A77F7" w14:paraId="4B87F9A0"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DE128B" w:rsidRPr="006A77F7" w:rsidRDefault="00DE128B" w:rsidP="00DE128B">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DE128B" w:rsidRPr="006A77F7" w:rsidRDefault="00DE128B" w:rsidP="00DE128B">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DE128B" w:rsidRPr="006A77F7" w:rsidRDefault="00DE128B" w:rsidP="00DE128B">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DE128B" w:rsidRPr="006A77F7" w:rsidRDefault="00DE128B" w:rsidP="00DE128B">
            <w:pPr>
              <w:pStyle w:val="TAC"/>
            </w:pPr>
            <w:r w:rsidRPr="006A77F7">
              <w:rPr>
                <w:lang w:eastAsia="ja-JP"/>
              </w:rPr>
              <w:t>RAN5#101</w:t>
            </w:r>
          </w:p>
        </w:tc>
      </w:tr>
      <w:tr w:rsidR="00DE128B"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DE128B" w:rsidRPr="006A77F7" w:rsidRDefault="00DE128B" w:rsidP="00DE128B">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DE128B" w:rsidRPr="006A77F7" w:rsidRDefault="00DE128B" w:rsidP="00DE128B">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DE128B" w:rsidRPr="006A77F7" w:rsidRDefault="00DE128B" w:rsidP="00DE128B">
            <w:pPr>
              <w:pStyle w:val="TAC"/>
              <w:rPr>
                <w:lang w:eastAsia="ja-JP"/>
              </w:rPr>
            </w:pPr>
            <w:r w:rsidRPr="006A77F7">
              <w:rPr>
                <w:lang w:eastAsia="ja-JP"/>
              </w:rPr>
              <w:t>RAN5#103</w:t>
            </w:r>
          </w:p>
        </w:tc>
      </w:tr>
      <w:tr w:rsidR="00DE128B"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DE128B" w:rsidRPr="006A77F7" w:rsidRDefault="00DE128B" w:rsidP="00DE128B">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DE128B" w:rsidRPr="006A77F7" w:rsidRDefault="00DE128B" w:rsidP="00DE128B">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DE128B" w:rsidRPr="006A77F7" w:rsidRDefault="00DE128B" w:rsidP="00DE128B">
            <w:pPr>
              <w:pStyle w:val="TAC"/>
              <w:rPr>
                <w:lang w:eastAsia="ja-JP"/>
              </w:rPr>
            </w:pPr>
            <w:r w:rsidRPr="006A77F7">
              <w:rPr>
                <w:lang w:eastAsia="ja-JP"/>
              </w:rPr>
              <w:t>RAN5#103</w:t>
            </w:r>
          </w:p>
        </w:tc>
      </w:tr>
      <w:tr w:rsidR="00DE128B"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DE128B" w:rsidRPr="006A77F7" w:rsidRDefault="00DE128B" w:rsidP="00DE128B">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DE128B" w:rsidRPr="006A77F7" w:rsidRDefault="00DE128B" w:rsidP="00DE128B">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DE128B" w:rsidRPr="006A77F7" w:rsidRDefault="00DE128B" w:rsidP="00DE128B">
            <w:pPr>
              <w:pStyle w:val="TAC"/>
              <w:rPr>
                <w:lang w:eastAsia="ja-JP"/>
              </w:rPr>
            </w:pPr>
            <w:r w:rsidRPr="006A77F7">
              <w:rPr>
                <w:lang w:eastAsia="ja-JP"/>
              </w:rPr>
              <w:t>RAN5#103</w:t>
            </w:r>
          </w:p>
        </w:tc>
      </w:tr>
      <w:tr w:rsidR="00DE128B"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DE128B" w:rsidRPr="006A77F7" w:rsidRDefault="00DE128B" w:rsidP="00DE128B">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DE128B" w:rsidRPr="006A77F7" w:rsidRDefault="00DE128B" w:rsidP="00DE128B">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DE128B" w:rsidRPr="006A77F7" w:rsidRDefault="00DE128B" w:rsidP="00DE128B">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DE128B" w:rsidRPr="006A77F7" w:rsidRDefault="00DE128B" w:rsidP="00DE128B">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DE128B" w:rsidRPr="006A77F7" w:rsidRDefault="00DE128B" w:rsidP="00DE128B">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DE128B" w:rsidRPr="006A77F7" w:rsidRDefault="00DE128B" w:rsidP="00DE128B">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DE128B" w:rsidRPr="006A77F7" w:rsidRDefault="00DE128B" w:rsidP="00DE128B">
            <w:pPr>
              <w:pStyle w:val="TAC"/>
              <w:rPr>
                <w:lang w:eastAsia="ja-JP"/>
              </w:rPr>
            </w:pPr>
            <w:r w:rsidRPr="006A77F7">
              <w:rPr>
                <w:lang w:eastAsia="ja-JP"/>
              </w:rPr>
              <w:t>RAN5#103</w:t>
            </w:r>
          </w:p>
        </w:tc>
      </w:tr>
      <w:tr w:rsidR="00DE128B" w:rsidRPr="006A77F7" w14:paraId="20349948" w14:textId="77777777" w:rsidTr="003A0531">
        <w:tc>
          <w:tcPr>
            <w:tcW w:w="1765" w:type="dxa"/>
            <w:tcBorders>
              <w:top w:val="single" w:sz="4" w:space="0" w:color="auto"/>
              <w:bottom w:val="nil"/>
            </w:tcBorders>
            <w:vAlign w:val="center"/>
          </w:tcPr>
          <w:p w14:paraId="29A43F25" w14:textId="77777777" w:rsidR="00DE128B" w:rsidRPr="006A77F7" w:rsidRDefault="00DE128B" w:rsidP="00DE128B">
            <w:pPr>
              <w:pStyle w:val="TAC"/>
            </w:pPr>
            <w:r w:rsidRPr="006A77F7">
              <w:t>DC_66A_n2A-n77A</w:t>
            </w:r>
          </w:p>
        </w:tc>
        <w:tc>
          <w:tcPr>
            <w:tcW w:w="1772" w:type="dxa"/>
            <w:shd w:val="clear" w:color="auto" w:fill="auto"/>
            <w:vAlign w:val="center"/>
          </w:tcPr>
          <w:p w14:paraId="1D17492F"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215F4247" w14:textId="77777777" w:rsidR="00DE128B" w:rsidRPr="006A77F7" w:rsidRDefault="00DE128B" w:rsidP="00DE128B">
            <w:pPr>
              <w:pStyle w:val="TAC"/>
              <w:rPr>
                <w:rFonts w:eastAsia="MS Mincho"/>
                <w:lang w:eastAsia="ja-JP"/>
              </w:rPr>
            </w:pPr>
            <w:r w:rsidRPr="006A77F7">
              <w:t>DC_66A_n2A</w:t>
            </w:r>
          </w:p>
        </w:tc>
        <w:tc>
          <w:tcPr>
            <w:tcW w:w="1539" w:type="dxa"/>
            <w:shd w:val="clear" w:color="auto" w:fill="auto"/>
            <w:vAlign w:val="center"/>
          </w:tcPr>
          <w:p w14:paraId="5E7E6C17" w14:textId="77777777"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3305A771" w14:textId="77777777" w:rsidR="00DE128B" w:rsidRPr="006A77F7" w:rsidRDefault="00DE128B" w:rsidP="00DE128B">
            <w:pPr>
              <w:pStyle w:val="TAC"/>
              <w:rPr>
                <w:rFonts w:eastAsia="MS Mincho"/>
                <w:lang w:eastAsia="ja-JP"/>
              </w:rPr>
            </w:pPr>
            <w:r w:rsidRPr="006A77F7">
              <w:t>NE</w:t>
            </w:r>
          </w:p>
        </w:tc>
        <w:tc>
          <w:tcPr>
            <w:tcW w:w="1465" w:type="dxa"/>
          </w:tcPr>
          <w:p w14:paraId="7AF561E7"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32B9E28A" w14:textId="2373B6F0" w:rsidR="00DE128B" w:rsidRPr="006A77F7" w:rsidRDefault="00DE128B" w:rsidP="00DE128B">
            <w:pPr>
              <w:pStyle w:val="TAC"/>
            </w:pPr>
            <w:r w:rsidRPr="006A77F7">
              <w:rPr>
                <w:lang w:eastAsia="zh-CN"/>
              </w:rPr>
              <w:t>RAN5#103</w:t>
            </w:r>
          </w:p>
        </w:tc>
      </w:tr>
      <w:tr w:rsidR="00DE128B" w:rsidRPr="006A77F7" w14:paraId="0447997A" w14:textId="77777777" w:rsidTr="003A0531">
        <w:tc>
          <w:tcPr>
            <w:tcW w:w="1765" w:type="dxa"/>
            <w:tcBorders>
              <w:top w:val="nil"/>
              <w:bottom w:val="single" w:sz="4" w:space="0" w:color="auto"/>
            </w:tcBorders>
            <w:vAlign w:val="center"/>
          </w:tcPr>
          <w:p w14:paraId="1CE92E22" w14:textId="77777777" w:rsidR="00DE128B" w:rsidRPr="006A77F7" w:rsidRDefault="00DE128B" w:rsidP="00DE128B">
            <w:pPr>
              <w:pStyle w:val="TAC"/>
            </w:pPr>
          </w:p>
        </w:tc>
        <w:tc>
          <w:tcPr>
            <w:tcW w:w="1772" w:type="dxa"/>
            <w:shd w:val="clear" w:color="auto" w:fill="auto"/>
            <w:vAlign w:val="center"/>
          </w:tcPr>
          <w:p w14:paraId="389B9310"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436595F1" w14:textId="77777777" w:rsidR="00DE128B" w:rsidRPr="006A77F7" w:rsidRDefault="00DE128B" w:rsidP="00DE128B">
            <w:pPr>
              <w:pStyle w:val="TAC"/>
              <w:rPr>
                <w:rFonts w:eastAsia="MS Mincho"/>
                <w:lang w:eastAsia="ja-JP"/>
              </w:rPr>
            </w:pPr>
            <w:r w:rsidRPr="006A77F7">
              <w:t>DC_66A_n77A</w:t>
            </w:r>
          </w:p>
        </w:tc>
        <w:tc>
          <w:tcPr>
            <w:tcW w:w="1539" w:type="dxa"/>
            <w:shd w:val="clear" w:color="auto" w:fill="auto"/>
            <w:vAlign w:val="center"/>
          </w:tcPr>
          <w:p w14:paraId="2B36232E" w14:textId="19FD6999" w:rsidR="00DE128B" w:rsidRPr="006A77F7" w:rsidRDefault="00DE128B" w:rsidP="00DE128B">
            <w:pPr>
              <w:pStyle w:val="TAC"/>
              <w:rPr>
                <w:rFonts w:eastAsia="MS Mincho"/>
                <w:lang w:eastAsia="ja-JP"/>
              </w:rPr>
            </w:pPr>
            <w:r w:rsidRPr="006A77F7">
              <w:rPr>
                <w:rFonts w:eastAsia="MS Mincho"/>
                <w:lang w:eastAsia="ja-JP"/>
              </w:rPr>
              <w:t>n2 (3 band IMD2</w:t>
            </w:r>
            <w:r w:rsidRPr="00FA2C37">
              <w:rPr>
                <w:rFonts w:eastAsia="MS Mincho"/>
                <w:lang w:eastAsia="ja-JP"/>
              </w:rPr>
              <w:t>, PC2&amp;PC3</w:t>
            </w:r>
            <w:r w:rsidRPr="006A77F7">
              <w:rPr>
                <w:rFonts w:eastAsia="MS Mincho"/>
                <w:lang w:eastAsia="ja-JP"/>
              </w:rPr>
              <w:t>)</w:t>
            </w:r>
          </w:p>
        </w:tc>
        <w:tc>
          <w:tcPr>
            <w:tcW w:w="1483" w:type="dxa"/>
            <w:shd w:val="clear" w:color="auto" w:fill="auto"/>
            <w:vAlign w:val="center"/>
          </w:tcPr>
          <w:p w14:paraId="56F07360" w14:textId="0F3F1F52" w:rsidR="00DE128B" w:rsidRPr="006A77F7" w:rsidRDefault="00DE128B" w:rsidP="00DE128B">
            <w:pPr>
              <w:pStyle w:val="TAC"/>
              <w:rPr>
                <w:rFonts w:eastAsia="MS Mincho"/>
                <w:lang w:eastAsia="ja-JP"/>
              </w:rPr>
            </w:pPr>
            <w:r w:rsidRPr="006A77F7">
              <w:rPr>
                <w:rFonts w:eastAsia="MS Mincho"/>
                <w:lang w:eastAsia="ja-JP"/>
              </w:rPr>
              <w:t>NE, IMD</w:t>
            </w:r>
          </w:p>
        </w:tc>
        <w:tc>
          <w:tcPr>
            <w:tcW w:w="1465" w:type="dxa"/>
          </w:tcPr>
          <w:p w14:paraId="618717A5" w14:textId="77777777" w:rsidR="00DE128B" w:rsidRPr="006A77F7" w:rsidRDefault="00DE128B" w:rsidP="00DE128B">
            <w:pPr>
              <w:pStyle w:val="TAC"/>
              <w:rPr>
                <w:lang w:eastAsia="zh-CN"/>
              </w:rPr>
            </w:pPr>
          </w:p>
        </w:tc>
        <w:tc>
          <w:tcPr>
            <w:tcW w:w="1271" w:type="dxa"/>
            <w:tcBorders>
              <w:top w:val="nil"/>
              <w:bottom w:val="single" w:sz="4" w:space="0" w:color="auto"/>
            </w:tcBorders>
            <w:shd w:val="clear" w:color="auto" w:fill="auto"/>
            <w:vAlign w:val="center"/>
          </w:tcPr>
          <w:p w14:paraId="16A2F2C1" w14:textId="77777777" w:rsidR="00DE128B" w:rsidRPr="006A77F7" w:rsidRDefault="00DE128B" w:rsidP="00DE128B">
            <w:pPr>
              <w:pStyle w:val="TAC"/>
            </w:pPr>
          </w:p>
        </w:tc>
      </w:tr>
      <w:tr w:rsidR="00DE128B" w:rsidRPr="006A77F7" w14:paraId="468D0187" w14:textId="77777777" w:rsidTr="003A0531">
        <w:tc>
          <w:tcPr>
            <w:tcW w:w="1765" w:type="dxa"/>
            <w:tcBorders>
              <w:top w:val="single" w:sz="4" w:space="0" w:color="auto"/>
              <w:bottom w:val="nil"/>
            </w:tcBorders>
            <w:vAlign w:val="center"/>
          </w:tcPr>
          <w:p w14:paraId="49D79C1C" w14:textId="77777777" w:rsidR="00DE128B" w:rsidRPr="006A77F7" w:rsidRDefault="00DE128B" w:rsidP="00DE128B">
            <w:pPr>
              <w:pStyle w:val="TAC"/>
            </w:pPr>
            <w:r w:rsidRPr="006A77F7">
              <w:t>DC_66A_n5A-n77A</w:t>
            </w:r>
          </w:p>
        </w:tc>
        <w:tc>
          <w:tcPr>
            <w:tcW w:w="1772" w:type="dxa"/>
            <w:shd w:val="clear" w:color="auto" w:fill="auto"/>
            <w:vAlign w:val="center"/>
          </w:tcPr>
          <w:p w14:paraId="6F8CC040"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05B84E8A" w14:textId="77777777" w:rsidR="00DE128B" w:rsidRPr="006A77F7" w:rsidRDefault="00DE128B" w:rsidP="00DE128B">
            <w:pPr>
              <w:pStyle w:val="TAC"/>
              <w:rPr>
                <w:rFonts w:eastAsia="MS Mincho"/>
                <w:lang w:eastAsia="ja-JP"/>
              </w:rPr>
            </w:pPr>
            <w:r w:rsidRPr="006A77F7">
              <w:t>DC_66A_n5A</w:t>
            </w:r>
          </w:p>
        </w:tc>
        <w:tc>
          <w:tcPr>
            <w:tcW w:w="1539" w:type="dxa"/>
            <w:shd w:val="clear" w:color="auto" w:fill="auto"/>
            <w:vAlign w:val="center"/>
          </w:tcPr>
          <w:p w14:paraId="0AA9BE35" w14:textId="77777777" w:rsidR="00DE128B" w:rsidRPr="006A77F7" w:rsidRDefault="00DE128B" w:rsidP="00DE128B">
            <w:pPr>
              <w:pStyle w:val="TAC"/>
              <w:rPr>
                <w:rFonts w:eastAsia="MS Mincho"/>
                <w:lang w:eastAsia="ja-JP"/>
              </w:rPr>
            </w:pPr>
            <w:r w:rsidRPr="006A77F7">
              <w:rPr>
                <w:rFonts w:eastAsia="MS Mincho"/>
                <w:lang w:eastAsia="ja-JP"/>
              </w:rPr>
              <w:t>n77 (3 band IMD3)</w:t>
            </w:r>
          </w:p>
        </w:tc>
        <w:tc>
          <w:tcPr>
            <w:tcW w:w="1483" w:type="dxa"/>
            <w:shd w:val="clear" w:color="auto" w:fill="auto"/>
            <w:vAlign w:val="center"/>
          </w:tcPr>
          <w:p w14:paraId="2CF2A1F7" w14:textId="03A138C7" w:rsidR="00DE128B" w:rsidRPr="006A77F7" w:rsidRDefault="00DE128B" w:rsidP="00DE128B">
            <w:pPr>
              <w:pStyle w:val="TAC"/>
              <w:rPr>
                <w:rFonts w:eastAsia="MS Mincho"/>
                <w:lang w:eastAsia="ja-JP"/>
              </w:rPr>
            </w:pPr>
            <w:r w:rsidRPr="006A77F7">
              <w:rPr>
                <w:rFonts w:eastAsia="MS Mincho"/>
                <w:lang w:eastAsia="ja-JP"/>
              </w:rPr>
              <w:t>NE, IMD</w:t>
            </w:r>
          </w:p>
        </w:tc>
        <w:tc>
          <w:tcPr>
            <w:tcW w:w="1465" w:type="dxa"/>
          </w:tcPr>
          <w:p w14:paraId="733C48BC" w14:textId="77777777" w:rsidR="00DE128B" w:rsidRPr="006A77F7" w:rsidRDefault="00DE128B" w:rsidP="00DE128B">
            <w:pPr>
              <w:pStyle w:val="TAC"/>
              <w:rPr>
                <w:lang w:eastAsia="zh-CN"/>
              </w:rPr>
            </w:pPr>
          </w:p>
        </w:tc>
        <w:tc>
          <w:tcPr>
            <w:tcW w:w="1271" w:type="dxa"/>
            <w:tcBorders>
              <w:bottom w:val="nil"/>
            </w:tcBorders>
            <w:shd w:val="clear" w:color="auto" w:fill="auto"/>
            <w:vAlign w:val="center"/>
          </w:tcPr>
          <w:p w14:paraId="6ABF437D" w14:textId="77777777" w:rsidR="00DE128B" w:rsidRPr="006A77F7" w:rsidRDefault="00DE128B" w:rsidP="00DE128B">
            <w:pPr>
              <w:pStyle w:val="TAC"/>
            </w:pPr>
            <w:r w:rsidRPr="006A77F7">
              <w:rPr>
                <w:lang w:eastAsia="zh-CN"/>
              </w:rPr>
              <w:t>RAN5#101</w:t>
            </w:r>
          </w:p>
        </w:tc>
      </w:tr>
      <w:tr w:rsidR="00DE128B" w:rsidRPr="006A77F7" w14:paraId="79DD1B09" w14:textId="77777777" w:rsidTr="003A0531">
        <w:tc>
          <w:tcPr>
            <w:tcW w:w="1765" w:type="dxa"/>
            <w:tcBorders>
              <w:top w:val="nil"/>
            </w:tcBorders>
            <w:vAlign w:val="center"/>
          </w:tcPr>
          <w:p w14:paraId="2A808032" w14:textId="77777777" w:rsidR="00DE128B" w:rsidRPr="006A77F7" w:rsidRDefault="00DE128B" w:rsidP="00DE128B">
            <w:pPr>
              <w:pStyle w:val="TAC"/>
            </w:pPr>
          </w:p>
        </w:tc>
        <w:tc>
          <w:tcPr>
            <w:tcW w:w="1772" w:type="dxa"/>
            <w:shd w:val="clear" w:color="auto" w:fill="auto"/>
            <w:vAlign w:val="center"/>
          </w:tcPr>
          <w:p w14:paraId="1EC2C413" w14:textId="77777777" w:rsidR="00DE128B" w:rsidRPr="006A77F7" w:rsidRDefault="00DE128B" w:rsidP="00DE128B">
            <w:pPr>
              <w:pStyle w:val="TAC"/>
              <w:rPr>
                <w:rFonts w:eastAsia="MS Mincho"/>
                <w:lang w:eastAsia="ja-JP"/>
              </w:rPr>
            </w:pPr>
            <w:r w:rsidRPr="006A77F7">
              <w:rPr>
                <w:rFonts w:eastAsia="MS Mincho"/>
                <w:lang w:eastAsia="ja-JP"/>
              </w:rPr>
              <w:t>No</w:t>
            </w:r>
          </w:p>
        </w:tc>
        <w:tc>
          <w:tcPr>
            <w:tcW w:w="1481" w:type="dxa"/>
          </w:tcPr>
          <w:p w14:paraId="30E8D270" w14:textId="77777777" w:rsidR="00DE128B" w:rsidRPr="006A77F7" w:rsidRDefault="00DE128B" w:rsidP="00DE128B">
            <w:pPr>
              <w:pStyle w:val="TAC"/>
              <w:rPr>
                <w:rFonts w:eastAsia="MS Mincho"/>
                <w:lang w:eastAsia="ja-JP"/>
              </w:rPr>
            </w:pPr>
            <w:r w:rsidRPr="006A77F7">
              <w:t>DC_66A_n77A</w:t>
            </w:r>
          </w:p>
        </w:tc>
        <w:tc>
          <w:tcPr>
            <w:tcW w:w="1539" w:type="dxa"/>
            <w:shd w:val="clear" w:color="auto" w:fill="auto"/>
            <w:vAlign w:val="center"/>
          </w:tcPr>
          <w:p w14:paraId="6EDDDBBD" w14:textId="77777777" w:rsidR="00DE128B" w:rsidRPr="006A77F7" w:rsidRDefault="00DE128B" w:rsidP="00DE128B">
            <w:pPr>
              <w:pStyle w:val="TAC"/>
              <w:rPr>
                <w:rFonts w:eastAsia="MS Mincho"/>
                <w:lang w:eastAsia="ja-JP"/>
              </w:rPr>
            </w:pPr>
            <w:r w:rsidRPr="006A77F7">
              <w:t>No 3CC exception</w:t>
            </w:r>
          </w:p>
        </w:tc>
        <w:tc>
          <w:tcPr>
            <w:tcW w:w="1483" w:type="dxa"/>
            <w:shd w:val="clear" w:color="auto" w:fill="auto"/>
            <w:vAlign w:val="center"/>
          </w:tcPr>
          <w:p w14:paraId="5043E5AF" w14:textId="77777777" w:rsidR="00DE128B" w:rsidRPr="006A77F7" w:rsidRDefault="00DE128B" w:rsidP="00DE128B">
            <w:pPr>
              <w:pStyle w:val="TAC"/>
              <w:rPr>
                <w:rFonts w:eastAsia="MS Mincho"/>
                <w:lang w:eastAsia="ja-JP"/>
              </w:rPr>
            </w:pPr>
            <w:r w:rsidRPr="006A77F7">
              <w:t>NE</w:t>
            </w:r>
          </w:p>
        </w:tc>
        <w:tc>
          <w:tcPr>
            <w:tcW w:w="1465" w:type="dxa"/>
          </w:tcPr>
          <w:p w14:paraId="57CF4683" w14:textId="77777777" w:rsidR="00DE128B" w:rsidRPr="006A77F7" w:rsidRDefault="00DE128B" w:rsidP="00DE128B">
            <w:pPr>
              <w:pStyle w:val="TAC"/>
              <w:rPr>
                <w:lang w:eastAsia="zh-CN"/>
              </w:rPr>
            </w:pPr>
          </w:p>
        </w:tc>
        <w:tc>
          <w:tcPr>
            <w:tcW w:w="1271" w:type="dxa"/>
            <w:tcBorders>
              <w:top w:val="nil"/>
            </w:tcBorders>
            <w:shd w:val="clear" w:color="auto" w:fill="auto"/>
            <w:vAlign w:val="center"/>
          </w:tcPr>
          <w:p w14:paraId="45D0E48F" w14:textId="77777777" w:rsidR="00DE128B" w:rsidRPr="006A77F7" w:rsidRDefault="00DE128B" w:rsidP="00DE128B">
            <w:pPr>
              <w:pStyle w:val="TAC"/>
            </w:pPr>
          </w:p>
        </w:tc>
      </w:tr>
      <w:tr w:rsidR="00DE128B" w:rsidRPr="006A77F7" w14:paraId="37C24AF2" w14:textId="77777777" w:rsidTr="000C2935">
        <w:tc>
          <w:tcPr>
            <w:tcW w:w="10776" w:type="dxa"/>
            <w:gridSpan w:val="7"/>
          </w:tcPr>
          <w:p w14:paraId="1632D92D" w14:textId="77777777" w:rsidR="00DE128B" w:rsidRPr="006A77F7" w:rsidRDefault="00DE128B" w:rsidP="00DE128B">
            <w:pPr>
              <w:pStyle w:val="TAH"/>
            </w:pPr>
            <w:r w:rsidRPr="006A77F7">
              <w:t>DC_(n)XAA-</w:t>
            </w:r>
            <w:proofErr w:type="spellStart"/>
            <w:r w:rsidRPr="006A77F7">
              <w:t>nYA</w:t>
            </w:r>
            <w:proofErr w:type="spellEnd"/>
          </w:p>
        </w:tc>
      </w:tr>
      <w:tr w:rsidR="00DE128B" w:rsidRPr="006A77F7" w14:paraId="534BB601" w14:textId="77777777" w:rsidTr="003A0531">
        <w:tc>
          <w:tcPr>
            <w:tcW w:w="1765" w:type="dxa"/>
          </w:tcPr>
          <w:p w14:paraId="33C1F736" w14:textId="33F5A7E8" w:rsidR="00DE128B" w:rsidRPr="006A77F7" w:rsidRDefault="00DE128B" w:rsidP="00DE128B">
            <w:pPr>
              <w:pStyle w:val="TAL"/>
            </w:pPr>
            <w:r w:rsidRPr="006A77F7">
              <w:rPr>
                <w:lang w:eastAsia="ja-JP"/>
              </w:rPr>
              <w:t>FFS</w:t>
            </w:r>
          </w:p>
        </w:tc>
        <w:tc>
          <w:tcPr>
            <w:tcW w:w="1772" w:type="dxa"/>
            <w:shd w:val="clear" w:color="auto" w:fill="auto"/>
            <w:vAlign w:val="center"/>
          </w:tcPr>
          <w:p w14:paraId="3335AF88" w14:textId="77777777" w:rsidR="00DE128B" w:rsidRPr="006A77F7" w:rsidRDefault="00DE128B" w:rsidP="00DE128B">
            <w:pPr>
              <w:pStyle w:val="TAL"/>
              <w:jc w:val="center"/>
            </w:pPr>
          </w:p>
        </w:tc>
        <w:tc>
          <w:tcPr>
            <w:tcW w:w="1481" w:type="dxa"/>
          </w:tcPr>
          <w:p w14:paraId="2D9BB0E0" w14:textId="77777777" w:rsidR="00DE128B" w:rsidRPr="006A77F7" w:rsidRDefault="00DE128B" w:rsidP="00DE128B">
            <w:pPr>
              <w:pStyle w:val="TAC"/>
              <w:jc w:val="left"/>
            </w:pPr>
          </w:p>
        </w:tc>
        <w:tc>
          <w:tcPr>
            <w:tcW w:w="1539" w:type="dxa"/>
            <w:shd w:val="clear" w:color="auto" w:fill="auto"/>
            <w:vAlign w:val="bottom"/>
          </w:tcPr>
          <w:p w14:paraId="48DD4B41" w14:textId="77777777" w:rsidR="00DE128B" w:rsidRPr="006A77F7" w:rsidRDefault="00DE128B" w:rsidP="00DE128B">
            <w:pPr>
              <w:pStyle w:val="TAC"/>
              <w:jc w:val="left"/>
            </w:pPr>
          </w:p>
        </w:tc>
        <w:tc>
          <w:tcPr>
            <w:tcW w:w="1483" w:type="dxa"/>
            <w:shd w:val="clear" w:color="auto" w:fill="auto"/>
            <w:vAlign w:val="bottom"/>
          </w:tcPr>
          <w:p w14:paraId="6C9CDA32" w14:textId="77777777" w:rsidR="00DE128B" w:rsidRPr="006A77F7" w:rsidRDefault="00DE128B" w:rsidP="00DE128B">
            <w:pPr>
              <w:pStyle w:val="TAC"/>
              <w:jc w:val="left"/>
            </w:pPr>
          </w:p>
        </w:tc>
        <w:tc>
          <w:tcPr>
            <w:tcW w:w="1465" w:type="dxa"/>
          </w:tcPr>
          <w:p w14:paraId="586BAB58" w14:textId="77777777" w:rsidR="00DE128B" w:rsidRPr="006A77F7" w:rsidRDefault="00DE128B" w:rsidP="00DE128B">
            <w:pPr>
              <w:pStyle w:val="TAL"/>
            </w:pPr>
          </w:p>
        </w:tc>
        <w:tc>
          <w:tcPr>
            <w:tcW w:w="1271" w:type="dxa"/>
            <w:shd w:val="clear" w:color="auto" w:fill="auto"/>
            <w:vAlign w:val="center"/>
          </w:tcPr>
          <w:p w14:paraId="3599407C" w14:textId="77777777" w:rsidR="00DE128B" w:rsidRPr="006A77F7" w:rsidRDefault="00DE128B" w:rsidP="00DE128B">
            <w:pPr>
              <w:pStyle w:val="TAL"/>
            </w:pPr>
          </w:p>
        </w:tc>
      </w:tr>
      <w:tr w:rsidR="00DE128B" w:rsidRPr="006A77F7" w14:paraId="72DCBFB7" w14:textId="77777777" w:rsidTr="000C2935">
        <w:tc>
          <w:tcPr>
            <w:tcW w:w="10776" w:type="dxa"/>
            <w:gridSpan w:val="7"/>
          </w:tcPr>
          <w:p w14:paraId="1A921FDA" w14:textId="77777777" w:rsidR="00DE128B" w:rsidRPr="006A77F7" w:rsidRDefault="00DE128B" w:rsidP="00DE128B">
            <w:pPr>
              <w:pStyle w:val="TAH"/>
            </w:pPr>
            <w:proofErr w:type="spellStart"/>
            <w:r w:rsidRPr="006A77F7">
              <w:t>DC_XA_nXA_nYA</w:t>
            </w:r>
            <w:proofErr w:type="spellEnd"/>
          </w:p>
        </w:tc>
      </w:tr>
      <w:tr w:rsidR="00DE128B" w:rsidRPr="006A77F7" w14:paraId="03E696E3" w14:textId="77777777" w:rsidTr="003A0531">
        <w:tc>
          <w:tcPr>
            <w:tcW w:w="1765" w:type="dxa"/>
          </w:tcPr>
          <w:p w14:paraId="19B3C14D" w14:textId="6FAF0546" w:rsidR="00DE128B" w:rsidRPr="006A77F7" w:rsidRDefault="00DE128B" w:rsidP="00DE128B">
            <w:pPr>
              <w:pStyle w:val="TAL"/>
            </w:pPr>
            <w:r w:rsidRPr="006A77F7">
              <w:rPr>
                <w:lang w:eastAsia="ja-JP"/>
              </w:rPr>
              <w:t>FFS</w:t>
            </w:r>
          </w:p>
        </w:tc>
        <w:tc>
          <w:tcPr>
            <w:tcW w:w="1772" w:type="dxa"/>
            <w:shd w:val="clear" w:color="auto" w:fill="auto"/>
            <w:vAlign w:val="center"/>
          </w:tcPr>
          <w:p w14:paraId="200B5727" w14:textId="77777777" w:rsidR="00DE128B" w:rsidRPr="006A77F7" w:rsidRDefault="00DE128B" w:rsidP="00DE128B">
            <w:pPr>
              <w:pStyle w:val="TAL"/>
              <w:jc w:val="center"/>
            </w:pPr>
          </w:p>
        </w:tc>
        <w:tc>
          <w:tcPr>
            <w:tcW w:w="1481" w:type="dxa"/>
          </w:tcPr>
          <w:p w14:paraId="6E1B4523" w14:textId="77777777" w:rsidR="00DE128B" w:rsidRPr="006A77F7" w:rsidRDefault="00DE128B" w:rsidP="00DE128B">
            <w:pPr>
              <w:pStyle w:val="TAC"/>
              <w:jc w:val="left"/>
            </w:pPr>
          </w:p>
        </w:tc>
        <w:tc>
          <w:tcPr>
            <w:tcW w:w="1539" w:type="dxa"/>
            <w:shd w:val="clear" w:color="auto" w:fill="auto"/>
            <w:vAlign w:val="bottom"/>
          </w:tcPr>
          <w:p w14:paraId="273844FB" w14:textId="77777777" w:rsidR="00DE128B" w:rsidRPr="006A77F7" w:rsidRDefault="00DE128B" w:rsidP="00DE128B">
            <w:pPr>
              <w:pStyle w:val="TAC"/>
              <w:jc w:val="left"/>
            </w:pPr>
          </w:p>
        </w:tc>
        <w:tc>
          <w:tcPr>
            <w:tcW w:w="1483" w:type="dxa"/>
            <w:shd w:val="clear" w:color="auto" w:fill="auto"/>
            <w:vAlign w:val="bottom"/>
          </w:tcPr>
          <w:p w14:paraId="34BB0F00" w14:textId="77777777" w:rsidR="00DE128B" w:rsidRPr="006A77F7" w:rsidRDefault="00DE128B" w:rsidP="00DE128B">
            <w:pPr>
              <w:pStyle w:val="TAC"/>
              <w:jc w:val="left"/>
            </w:pPr>
          </w:p>
        </w:tc>
        <w:tc>
          <w:tcPr>
            <w:tcW w:w="1465" w:type="dxa"/>
          </w:tcPr>
          <w:p w14:paraId="073B4739" w14:textId="77777777" w:rsidR="00DE128B" w:rsidRPr="006A77F7" w:rsidRDefault="00DE128B" w:rsidP="00DE128B">
            <w:pPr>
              <w:pStyle w:val="TAL"/>
            </w:pPr>
          </w:p>
        </w:tc>
        <w:tc>
          <w:tcPr>
            <w:tcW w:w="1271" w:type="dxa"/>
            <w:shd w:val="clear" w:color="auto" w:fill="auto"/>
            <w:vAlign w:val="center"/>
          </w:tcPr>
          <w:p w14:paraId="08280F7B" w14:textId="77777777" w:rsidR="00DE128B" w:rsidRPr="006A77F7" w:rsidRDefault="00DE128B" w:rsidP="00DE128B">
            <w:pPr>
              <w:pStyle w:val="TAL"/>
            </w:pPr>
          </w:p>
        </w:tc>
      </w:tr>
      <w:tr w:rsidR="00DE128B" w:rsidRPr="006A77F7" w14:paraId="7282D08F" w14:textId="77777777" w:rsidTr="000C2935">
        <w:tc>
          <w:tcPr>
            <w:tcW w:w="10776" w:type="dxa"/>
            <w:gridSpan w:val="7"/>
          </w:tcPr>
          <w:p w14:paraId="40373498" w14:textId="484A0283" w:rsidR="00DE128B" w:rsidRPr="006A77F7" w:rsidRDefault="00DE128B" w:rsidP="00DE128B">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w:t>
            </w:r>
            <w:bookmarkStart w:id="399" w:name="OLE_LINK23"/>
            <w:bookmarkStart w:id="400" w:name="OLE_LINK24"/>
            <w:r w:rsidRPr="006A77F7">
              <w:t xml:space="preserve">UEs supporting UE capability </w:t>
            </w:r>
            <w:proofErr w:type="spellStart"/>
            <w:r w:rsidRPr="006A77F7">
              <w:rPr>
                <w:i/>
              </w:rPr>
              <w:t>singleUL</w:t>
            </w:r>
            <w:proofErr w:type="spellEnd"/>
            <w:r w:rsidRPr="006A77F7">
              <w:rPr>
                <w:i/>
              </w:rPr>
              <w:t>-Transmission</w:t>
            </w:r>
            <w:r w:rsidRPr="006A77F7">
              <w:t>.</w:t>
            </w:r>
            <w:bookmarkEnd w:id="399"/>
            <w:bookmarkEnd w:id="400"/>
          </w:p>
          <w:p w14:paraId="20E9728D" w14:textId="77777777" w:rsidR="00DE128B" w:rsidRPr="006A77F7" w:rsidRDefault="00DE128B" w:rsidP="00DE128B">
            <w:pPr>
              <w:pStyle w:val="TAN"/>
            </w:pPr>
            <w:r w:rsidRPr="006A77F7">
              <w:t>NOTE 2:</w:t>
            </w:r>
            <w:r w:rsidRPr="006A77F7">
              <w:tab/>
              <w:t>Notations used</w:t>
            </w:r>
          </w:p>
          <w:p w14:paraId="36DC6211" w14:textId="77777777" w:rsidR="00DE128B" w:rsidRPr="006A77F7" w:rsidRDefault="00DE128B" w:rsidP="00DE128B">
            <w:pPr>
              <w:pStyle w:val="TAN"/>
              <w:ind w:left="1169" w:firstLine="0"/>
            </w:pPr>
            <w:r w:rsidRPr="006A77F7">
              <w:t>NE: Non-exception as defined in TS 38.101-3 [7], meaning standalone LTE in TS 36.101 [8] and NR in 38.101-1 [5] requirements apply.</w:t>
            </w:r>
          </w:p>
          <w:p w14:paraId="3FAAEDA8" w14:textId="77777777" w:rsidR="00DE128B" w:rsidRPr="006A77F7" w:rsidRDefault="00DE128B" w:rsidP="00DE128B">
            <w:pPr>
              <w:pStyle w:val="TAN"/>
              <w:ind w:left="1169" w:firstLine="0"/>
            </w:pPr>
            <w:r w:rsidRPr="006A77F7">
              <w:t>HD: UL Harmonic Distortion, as defined in TS 38.101-3 [7], 7.3B.2.3.1</w:t>
            </w:r>
          </w:p>
          <w:p w14:paraId="1B6C2AD0" w14:textId="77777777" w:rsidR="00DE128B" w:rsidRPr="006A77F7" w:rsidRDefault="00DE128B" w:rsidP="00DE128B">
            <w:pPr>
              <w:pStyle w:val="TAN"/>
              <w:ind w:left="1169" w:firstLine="0"/>
            </w:pPr>
            <w:r w:rsidRPr="006A77F7">
              <w:t>HM: RX Harmonic Mixing, as defined in TS 38.101-3 [7], 7.3B.2.3.2</w:t>
            </w:r>
          </w:p>
          <w:p w14:paraId="1FB32CCE" w14:textId="77777777" w:rsidR="00DE128B" w:rsidRPr="006A77F7" w:rsidRDefault="00DE128B" w:rsidP="00DE128B">
            <w:pPr>
              <w:pStyle w:val="TAN"/>
              <w:ind w:left="1169" w:firstLine="0"/>
            </w:pPr>
            <w:r w:rsidRPr="006A77F7">
              <w:t>IMD: Intermodulation Distortion, as defined in TS 38.101-3 [7], 7.3B.2.3.5</w:t>
            </w:r>
          </w:p>
          <w:p w14:paraId="37CA9A00" w14:textId="77777777" w:rsidR="00DE128B" w:rsidRPr="006A77F7" w:rsidRDefault="00DE128B" w:rsidP="00DE128B">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1" w:name="_Hlk62808586"/>
      <w:r w:rsidRPr="006A77F7">
        <w:lastRenderedPageBreak/>
        <w:t>Table 4.3.3.1-3</w:t>
      </w:r>
      <w:bookmarkEnd w:id="401"/>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shd w:val="clear" w:color="auto" w:fill="auto"/>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shd w:val="clear" w:color="auto" w:fill="auto"/>
          </w:tcPr>
          <w:p w14:paraId="2C6C9A76" w14:textId="77777777" w:rsidR="00D9202D" w:rsidRPr="006A77F7" w:rsidRDefault="00D9202D" w:rsidP="0074462D">
            <w:pPr>
              <w:pStyle w:val="TAH"/>
            </w:pPr>
            <w:proofErr w:type="spellStart"/>
            <w:r w:rsidRPr="006A77F7">
              <w:t>Refsens</w:t>
            </w:r>
            <w:proofErr w:type="spellEnd"/>
            <w:r w:rsidRPr="006A77F7">
              <w:t xml:space="preserve"> exception, victim band</w:t>
            </w:r>
          </w:p>
        </w:tc>
        <w:tc>
          <w:tcPr>
            <w:tcW w:w="1495" w:type="dxa"/>
            <w:shd w:val="clear" w:color="auto" w:fill="auto"/>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w:t>
            </w:r>
            <w:proofErr w:type="spellStart"/>
            <w:r w:rsidRPr="006A77F7">
              <w:t>N</w:t>
            </w:r>
            <w:r w:rsidR="003874DD" w:rsidRPr="006A77F7">
              <w:t>OTE</w:t>
            </w:r>
            <w:r w:rsidRPr="006A77F7">
              <w:t>ote</w:t>
            </w:r>
            <w:proofErr w:type="spellEnd"/>
            <w:r w:rsidRPr="006A77F7">
              <w:t xml:space="preserv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shd w:val="clear" w:color="auto" w:fill="auto"/>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shd w:val="clear" w:color="auto" w:fill="auto"/>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shd w:val="clear" w:color="auto" w:fill="auto"/>
            <w:vAlign w:val="center"/>
          </w:tcPr>
          <w:p w14:paraId="439C7AAB" w14:textId="77777777" w:rsidR="003874DD" w:rsidRPr="006A77F7" w:rsidRDefault="003874DD" w:rsidP="003874DD">
            <w:pPr>
              <w:pStyle w:val="TAC"/>
            </w:pPr>
            <w:r w:rsidRPr="006A77F7">
              <w:t>N/A</w:t>
            </w:r>
          </w:p>
        </w:tc>
        <w:tc>
          <w:tcPr>
            <w:tcW w:w="1495" w:type="dxa"/>
            <w:shd w:val="clear" w:color="auto" w:fill="auto"/>
          </w:tcPr>
          <w:p w14:paraId="651ABC13" w14:textId="7E832971" w:rsidR="003874DD" w:rsidRPr="006A77F7" w:rsidRDefault="003874DD" w:rsidP="003874DD">
            <w:pPr>
              <w:pStyle w:val="TAC"/>
            </w:pPr>
            <w:bookmarkStart w:id="402" w:name="OLE_LINK21"/>
            <w:bookmarkStart w:id="403" w:name="OLE_LINK22"/>
            <w:r w:rsidRPr="006A77F7">
              <w:t>NE</w:t>
            </w:r>
            <w:bookmarkEnd w:id="402"/>
            <w:bookmarkEnd w:id="403"/>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shd w:val="clear" w:color="auto" w:fill="auto"/>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shd w:val="clear" w:color="auto" w:fill="auto"/>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shd w:val="clear" w:color="auto" w:fill="auto"/>
            <w:vAlign w:val="center"/>
          </w:tcPr>
          <w:p w14:paraId="022120C8" w14:textId="77777777" w:rsidR="003874DD" w:rsidRPr="006A77F7" w:rsidRDefault="003874DD" w:rsidP="003874DD">
            <w:pPr>
              <w:pStyle w:val="TAC"/>
            </w:pPr>
            <w:r w:rsidRPr="006A77F7">
              <w:t>N/A</w:t>
            </w:r>
          </w:p>
        </w:tc>
        <w:tc>
          <w:tcPr>
            <w:tcW w:w="1495" w:type="dxa"/>
            <w:shd w:val="clear" w:color="auto" w:fill="auto"/>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shd w:val="clear" w:color="auto" w:fill="auto"/>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shd w:val="clear" w:color="auto" w:fill="auto"/>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shd w:val="clear" w:color="auto" w:fill="auto"/>
            <w:vAlign w:val="center"/>
          </w:tcPr>
          <w:p w14:paraId="74710234" w14:textId="77777777" w:rsidR="003874DD" w:rsidRPr="006A77F7" w:rsidRDefault="003874DD" w:rsidP="003874DD">
            <w:pPr>
              <w:pStyle w:val="TAC"/>
            </w:pPr>
            <w:r w:rsidRPr="006A77F7">
              <w:t>N/A</w:t>
            </w:r>
          </w:p>
        </w:tc>
        <w:tc>
          <w:tcPr>
            <w:tcW w:w="1495" w:type="dxa"/>
            <w:shd w:val="clear" w:color="auto" w:fill="auto"/>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shd w:val="clear" w:color="auto" w:fill="auto"/>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shd w:val="clear" w:color="auto" w:fill="auto"/>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shd w:val="clear" w:color="auto" w:fill="auto"/>
            <w:vAlign w:val="center"/>
          </w:tcPr>
          <w:p w14:paraId="6457F045" w14:textId="77777777" w:rsidR="003874DD" w:rsidRPr="006A77F7" w:rsidRDefault="003874DD" w:rsidP="003874DD">
            <w:pPr>
              <w:pStyle w:val="TAC"/>
            </w:pPr>
            <w:r w:rsidRPr="006A77F7">
              <w:t>N/A</w:t>
            </w:r>
          </w:p>
        </w:tc>
        <w:tc>
          <w:tcPr>
            <w:tcW w:w="1495" w:type="dxa"/>
            <w:shd w:val="clear" w:color="auto" w:fill="auto"/>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shd w:val="clear" w:color="auto" w:fill="auto"/>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proofErr w:type="spellStart"/>
            <w:r w:rsidRPr="006A77F7">
              <w:t>DC_XA</w:t>
            </w:r>
            <w:r w:rsidR="003874DD" w:rsidRPr="006A77F7">
              <w:t>_</w:t>
            </w:r>
            <w:r w:rsidRPr="006A77F7">
              <w:t>nY</w:t>
            </w:r>
            <w:proofErr w:type="spellEnd"/>
            <w:r w:rsidRPr="006A77F7">
              <w:t>(2A)-</w:t>
            </w:r>
            <w:proofErr w:type="spellStart"/>
            <w:r w:rsidRPr="006A77F7">
              <w:t>nZA</w:t>
            </w:r>
            <w:proofErr w:type="spellEnd"/>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shd w:val="clear" w:color="auto" w:fill="auto"/>
            <w:vAlign w:val="center"/>
          </w:tcPr>
          <w:p w14:paraId="2B06986D" w14:textId="77777777" w:rsidR="00D9202D" w:rsidRPr="006A77F7" w:rsidRDefault="00D9202D" w:rsidP="0074462D">
            <w:pPr>
              <w:pStyle w:val="TAL"/>
              <w:rPr>
                <w:lang w:eastAsia="ja-JP"/>
              </w:rPr>
            </w:pPr>
          </w:p>
        </w:tc>
        <w:tc>
          <w:tcPr>
            <w:tcW w:w="1495" w:type="dxa"/>
            <w:shd w:val="clear" w:color="auto" w:fill="auto"/>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shd w:val="clear" w:color="auto" w:fill="auto"/>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proofErr w:type="spellStart"/>
            <w:r w:rsidRPr="006A77F7">
              <w:t>DC_XA</w:t>
            </w:r>
            <w:r w:rsidR="003874DD" w:rsidRPr="006A77F7">
              <w:t>_</w:t>
            </w:r>
            <w:r w:rsidRPr="006A77F7">
              <w:t>nYA-nZC</w:t>
            </w:r>
            <w:proofErr w:type="spellEnd"/>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shd w:val="clear" w:color="auto" w:fill="auto"/>
            <w:vAlign w:val="center"/>
          </w:tcPr>
          <w:p w14:paraId="441EB348" w14:textId="77777777" w:rsidR="00D9202D" w:rsidRPr="006A77F7" w:rsidRDefault="00D9202D" w:rsidP="0074462D">
            <w:pPr>
              <w:pStyle w:val="TAL"/>
              <w:rPr>
                <w:lang w:eastAsia="ja-JP"/>
              </w:rPr>
            </w:pPr>
          </w:p>
        </w:tc>
        <w:tc>
          <w:tcPr>
            <w:tcW w:w="1495" w:type="dxa"/>
            <w:shd w:val="clear" w:color="auto" w:fill="auto"/>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shd w:val="clear" w:color="auto" w:fill="auto"/>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 xml:space="preserve">If single UL is allowed in a </w:t>
            </w:r>
            <w:proofErr w:type="spellStart"/>
            <w:r w:rsidRPr="006A77F7">
              <w:t>DC_XA</w:t>
            </w:r>
            <w:r w:rsidR="003874DD" w:rsidRPr="006A77F7">
              <w:t>_</w:t>
            </w:r>
            <w:r w:rsidRPr="006A77F7">
              <w:t>nYA</w:t>
            </w:r>
            <w:proofErr w:type="spellEnd"/>
            <w:r w:rsidRPr="006A77F7">
              <w:t xml:space="preserve"> configuration the IMD requirements does not apply for </w:t>
            </w:r>
            <w:r w:rsidR="003874DD" w:rsidRPr="006A77F7">
              <w:t xml:space="preserve">UEs supporting UE capability </w:t>
            </w:r>
            <w:proofErr w:type="spellStart"/>
            <w:r w:rsidR="003874DD" w:rsidRPr="006A77F7">
              <w:rPr>
                <w:i/>
              </w:rPr>
              <w:t>singleUL</w:t>
            </w:r>
            <w:proofErr w:type="spellEnd"/>
            <w:r w:rsidR="003874DD" w:rsidRPr="006A77F7">
              <w:rPr>
                <w:i/>
              </w:rPr>
              <w:t>-Transmission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7D3E2B92" w:rsidR="000D5725" w:rsidRPr="006A77F7" w:rsidRDefault="000D5725" w:rsidP="000D5725">
      <w:r w:rsidRPr="006A77F7">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6A77F7" w:rsidRDefault="000D5725" w:rsidP="000D5725">
      <w:pPr>
        <w:pStyle w:val="TH"/>
      </w:pPr>
      <w:r w:rsidRPr="006A77F7">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F363DE">
        <w:trPr>
          <w:trHeight w:val="248"/>
        </w:trPr>
        <w:tc>
          <w:tcPr>
            <w:tcW w:w="1549" w:type="dxa"/>
          </w:tcPr>
          <w:p w14:paraId="6045F2D8" w14:textId="77777777" w:rsidR="000D5725" w:rsidRPr="006A77F7" w:rsidRDefault="000D5725" w:rsidP="00135A41">
            <w:pPr>
              <w:pStyle w:val="TAH"/>
              <w:rPr>
                <w:rFonts w:cs="Arial"/>
              </w:rPr>
            </w:pPr>
            <w:r w:rsidRPr="006A77F7">
              <w:t xml:space="preserve">Band set </w:t>
            </w:r>
            <w:r w:rsidRPr="006A77F7">
              <w:br/>
              <w:t>(Note 2)</w:t>
            </w:r>
          </w:p>
        </w:tc>
        <w:tc>
          <w:tcPr>
            <w:tcW w:w="1704" w:type="dxa"/>
            <w:shd w:val="clear" w:color="auto" w:fill="auto"/>
          </w:tcPr>
          <w:p w14:paraId="76823111" w14:textId="77777777" w:rsidR="000D5725" w:rsidRPr="006A77F7" w:rsidRDefault="000D5725" w:rsidP="00135A41">
            <w:pPr>
              <w:pStyle w:val="TAH"/>
            </w:pPr>
            <w:r w:rsidRPr="006A77F7">
              <w:t>Frequency</w:t>
            </w:r>
          </w:p>
        </w:tc>
        <w:tc>
          <w:tcPr>
            <w:tcW w:w="1843" w:type="dxa"/>
            <w:shd w:val="clear" w:color="auto" w:fill="auto"/>
          </w:tcPr>
          <w:p w14:paraId="7BA148E4" w14:textId="77777777" w:rsidR="000D5725" w:rsidRPr="006A77F7" w:rsidRDefault="000D5725" w:rsidP="00135A41">
            <w:pPr>
              <w:pStyle w:val="TAH"/>
            </w:pPr>
            <w:r w:rsidRPr="006A77F7">
              <w:t>Channel BW [MHz]</w:t>
            </w:r>
          </w:p>
        </w:tc>
        <w:tc>
          <w:tcPr>
            <w:tcW w:w="1984" w:type="dxa"/>
          </w:tcPr>
          <w:p w14:paraId="75764C6F" w14:textId="77777777" w:rsidR="000D5725" w:rsidRPr="006A77F7" w:rsidRDefault="000D5725" w:rsidP="00135A41">
            <w:pPr>
              <w:pStyle w:val="TAH"/>
            </w:pPr>
            <w:r w:rsidRPr="006A77F7">
              <w:t>Exception type</w:t>
            </w:r>
          </w:p>
        </w:tc>
        <w:tc>
          <w:tcPr>
            <w:tcW w:w="2989" w:type="dxa"/>
            <w:vAlign w:val="center"/>
          </w:tcPr>
          <w:p w14:paraId="565F3708" w14:textId="77777777" w:rsidR="000D5725" w:rsidRPr="006A77F7" w:rsidRDefault="000D5725" w:rsidP="00135A41">
            <w:pPr>
              <w:pStyle w:val="TAH"/>
            </w:pPr>
            <w:r w:rsidRPr="006A77F7">
              <w:t>Comments</w:t>
            </w:r>
          </w:p>
        </w:tc>
      </w:tr>
      <w:tr w:rsidR="000D5725" w:rsidRPr="006A77F7" w14:paraId="5F812B53" w14:textId="77777777" w:rsidTr="00F363DE">
        <w:trPr>
          <w:trHeight w:val="248"/>
        </w:trPr>
        <w:tc>
          <w:tcPr>
            <w:tcW w:w="1549" w:type="dxa"/>
            <w:vMerge w:val="restart"/>
            <w:vAlign w:val="center"/>
          </w:tcPr>
          <w:p w14:paraId="2E00D2AD"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shd w:val="clear" w:color="auto" w:fill="auto"/>
            <w:vAlign w:val="center"/>
          </w:tcPr>
          <w:p w14:paraId="709F01D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1F16DB38"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74CDAC02" w14:textId="77777777" w:rsidTr="00F363DE">
        <w:trPr>
          <w:trHeight w:val="248"/>
        </w:trPr>
        <w:tc>
          <w:tcPr>
            <w:tcW w:w="1549" w:type="dxa"/>
            <w:vMerge/>
            <w:vAlign w:val="center"/>
          </w:tcPr>
          <w:p w14:paraId="7967E877"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6A77F7" w:rsidRDefault="000D5725" w:rsidP="00135A41">
            <w:pPr>
              <w:pStyle w:val="TAC"/>
              <w:rPr>
                <w:rFonts w:cs="Arial"/>
                <w:szCs w:val="18"/>
              </w:rPr>
            </w:pPr>
            <w:r w:rsidRPr="006A77F7">
              <w:rPr>
                <w:rFonts w:cs="Arial"/>
                <w:szCs w:val="18"/>
              </w:rPr>
              <w:t>Low/High</w:t>
            </w:r>
          </w:p>
        </w:tc>
        <w:tc>
          <w:tcPr>
            <w:tcW w:w="1843" w:type="dxa"/>
            <w:shd w:val="clear" w:color="auto" w:fill="auto"/>
            <w:vAlign w:val="center"/>
          </w:tcPr>
          <w:p w14:paraId="27031D25" w14:textId="77777777" w:rsidR="000D5725" w:rsidRPr="006A77F7" w:rsidRDefault="000D5725" w:rsidP="00135A41">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135A41">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135A41">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F363DE">
        <w:trPr>
          <w:trHeight w:val="248"/>
        </w:trPr>
        <w:tc>
          <w:tcPr>
            <w:tcW w:w="1549" w:type="dxa"/>
            <w:vMerge w:val="restart"/>
            <w:vAlign w:val="center"/>
          </w:tcPr>
          <w:p w14:paraId="114CBF57"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shd w:val="clear" w:color="auto" w:fill="auto"/>
            <w:vAlign w:val="center"/>
          </w:tcPr>
          <w:p w14:paraId="485534C3" w14:textId="77777777" w:rsidR="000D5725" w:rsidRPr="006A77F7" w:rsidRDefault="000D5725" w:rsidP="00135A41">
            <w:pPr>
              <w:pStyle w:val="TAC"/>
              <w:rPr>
                <w:rFonts w:cs="Arial"/>
                <w:szCs w:val="18"/>
                <w:lang w:eastAsia="zh-CN"/>
              </w:rPr>
            </w:pPr>
            <w:r w:rsidRPr="006A77F7">
              <w:rPr>
                <w:rFonts w:cs="Arial"/>
                <w:szCs w:val="18"/>
                <w:lang w:eastAsia="zh-CN"/>
              </w:rPr>
              <w:t>DL 2140 / UL 713 MHz</w:t>
            </w:r>
          </w:p>
        </w:tc>
        <w:tc>
          <w:tcPr>
            <w:tcW w:w="1843" w:type="dxa"/>
            <w:shd w:val="clear" w:color="auto" w:fill="auto"/>
            <w:vAlign w:val="center"/>
          </w:tcPr>
          <w:p w14:paraId="07D5F39C" w14:textId="77777777" w:rsidR="000D5725" w:rsidRPr="006A77F7" w:rsidRDefault="000D5725" w:rsidP="00135A41">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135A41">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135A41">
            <w:pPr>
              <w:pStyle w:val="TAL"/>
              <w:rPr>
                <w:rFonts w:cs="Arial"/>
                <w:szCs w:val="18"/>
              </w:rPr>
            </w:pPr>
            <w:r w:rsidRPr="006A77F7">
              <w:rPr>
                <w:color w:val="000000"/>
              </w:rPr>
              <w:t>Exception Note 9 of TS 38.101-3 Table 7.3B.2.3.1-1</w:t>
            </w:r>
          </w:p>
        </w:tc>
      </w:tr>
      <w:tr w:rsidR="000D5725" w:rsidRPr="006A77F7" w14:paraId="27D55826" w14:textId="77777777" w:rsidTr="00F363DE">
        <w:trPr>
          <w:trHeight w:val="248"/>
        </w:trPr>
        <w:tc>
          <w:tcPr>
            <w:tcW w:w="1549" w:type="dxa"/>
            <w:vMerge/>
            <w:vAlign w:val="center"/>
          </w:tcPr>
          <w:p w14:paraId="094036A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6A77F7" w:rsidRDefault="000D5725" w:rsidP="00135A41">
            <w:pPr>
              <w:pStyle w:val="TAC"/>
              <w:rPr>
                <w:rFonts w:cs="Arial"/>
                <w:szCs w:val="18"/>
              </w:rPr>
            </w:pPr>
            <w:r w:rsidRPr="006A77F7">
              <w:rPr>
                <w:rFonts w:cs="Arial"/>
                <w:szCs w:val="18"/>
                <w:lang w:eastAsia="zh-CN"/>
              </w:rPr>
              <w:t>DL 2160 / UL 708 MHz</w:t>
            </w:r>
          </w:p>
        </w:tc>
        <w:tc>
          <w:tcPr>
            <w:tcW w:w="1843" w:type="dxa"/>
            <w:shd w:val="clear" w:color="auto" w:fill="auto"/>
            <w:vAlign w:val="center"/>
          </w:tcPr>
          <w:p w14:paraId="6238B8E7" w14:textId="77777777" w:rsidR="000D5725" w:rsidRPr="006A77F7" w:rsidRDefault="000D5725" w:rsidP="00135A41">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135A41">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135A41">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0D5725" w:rsidRPr="006A77F7" w14:paraId="5D9CFF13" w14:textId="77777777" w:rsidTr="00F363DE">
        <w:trPr>
          <w:trHeight w:val="248"/>
        </w:trPr>
        <w:tc>
          <w:tcPr>
            <w:tcW w:w="1549" w:type="dxa"/>
            <w:tcBorders>
              <w:bottom w:val="nil"/>
            </w:tcBorders>
            <w:vAlign w:val="center"/>
          </w:tcPr>
          <w:p w14:paraId="3EA360F4" w14:textId="77777777" w:rsidR="000D5725" w:rsidRPr="006A77F7" w:rsidRDefault="000D5725" w:rsidP="00135A41">
            <w:pPr>
              <w:pStyle w:val="TAL"/>
              <w:jc w:val="center"/>
              <w:rPr>
                <w:rFonts w:cs="Arial"/>
                <w:szCs w:val="18"/>
              </w:rPr>
            </w:pPr>
            <w:r w:rsidRPr="006A77F7">
              <w:rPr>
                <w:rFonts w:cs="Arial"/>
                <w:b/>
                <w:bCs/>
                <w:szCs w:val="18"/>
              </w:rPr>
              <w:t>1A/77A</w:t>
            </w:r>
          </w:p>
        </w:tc>
        <w:tc>
          <w:tcPr>
            <w:tcW w:w="1704" w:type="dxa"/>
            <w:shd w:val="clear" w:color="auto" w:fill="auto"/>
            <w:vAlign w:val="center"/>
          </w:tcPr>
          <w:p w14:paraId="1CCB3E7E"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shd w:val="clear" w:color="auto" w:fill="auto"/>
            <w:vAlign w:val="center"/>
          </w:tcPr>
          <w:p w14:paraId="3C29370C"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135A41">
            <w:pPr>
              <w:pStyle w:val="TAL"/>
              <w:rPr>
                <w:rFonts w:cs="Arial"/>
                <w:szCs w:val="18"/>
              </w:rPr>
            </w:pPr>
            <w:r w:rsidRPr="006A77F7">
              <w:rPr>
                <w:color w:val="000000"/>
              </w:rPr>
              <w:t>Exception Note 2 and 13 of TS 38.101-3 table 7.3B.2.3.1-1</w:t>
            </w:r>
          </w:p>
        </w:tc>
      </w:tr>
      <w:tr w:rsidR="000D5725" w:rsidRPr="006A77F7" w14:paraId="3B3D9145" w14:textId="77777777" w:rsidTr="00F363DE">
        <w:trPr>
          <w:trHeight w:val="248"/>
        </w:trPr>
        <w:tc>
          <w:tcPr>
            <w:tcW w:w="1549" w:type="dxa"/>
            <w:tcBorders>
              <w:top w:val="nil"/>
              <w:bottom w:val="nil"/>
            </w:tcBorders>
            <w:vAlign w:val="center"/>
          </w:tcPr>
          <w:p w14:paraId="6AF26BD8"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shd w:val="clear" w:color="auto" w:fill="auto"/>
            <w:vAlign w:val="center"/>
          </w:tcPr>
          <w:p w14:paraId="794D2ADF"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135A41">
            <w:pPr>
              <w:pStyle w:val="TAL"/>
              <w:rPr>
                <w:rFonts w:cs="Arial"/>
                <w:szCs w:val="18"/>
              </w:rPr>
            </w:pPr>
            <w:r w:rsidRPr="006A77F7">
              <w:rPr>
                <w:color w:val="000000"/>
              </w:rPr>
              <w:t>Exception Note 3 and 13 of TS 38.101-3 table 7.3B.2.3.1-1</w:t>
            </w:r>
          </w:p>
        </w:tc>
      </w:tr>
      <w:tr w:rsidR="000D5725" w:rsidRPr="006A77F7" w14:paraId="283945AE" w14:textId="77777777" w:rsidTr="00F363DE">
        <w:trPr>
          <w:trHeight w:val="248"/>
        </w:trPr>
        <w:tc>
          <w:tcPr>
            <w:tcW w:w="1549" w:type="dxa"/>
            <w:tcBorders>
              <w:top w:val="nil"/>
              <w:bottom w:val="nil"/>
            </w:tcBorders>
            <w:vAlign w:val="center"/>
          </w:tcPr>
          <w:p w14:paraId="43FAC6D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6A77F7" w:rsidRDefault="000D5725" w:rsidP="00135A41">
            <w:pPr>
              <w:pStyle w:val="TAC"/>
              <w:rPr>
                <w:rFonts w:cs="Arial"/>
                <w:szCs w:val="18"/>
              </w:rPr>
            </w:pPr>
            <w:r w:rsidRPr="006A77F7">
              <w:rPr>
                <w:rFonts w:cs="Arial"/>
                <w:szCs w:val="18"/>
                <w:lang w:eastAsia="fr-FR"/>
              </w:rPr>
              <w:t>UL 1950/UL 4090.005</w:t>
            </w:r>
          </w:p>
        </w:tc>
        <w:tc>
          <w:tcPr>
            <w:tcW w:w="1843" w:type="dxa"/>
            <w:shd w:val="clear" w:color="auto" w:fill="auto"/>
            <w:vAlign w:val="center"/>
          </w:tcPr>
          <w:p w14:paraId="5701A9B4"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3F288851" w14:textId="77777777" w:rsidTr="00F363DE">
        <w:trPr>
          <w:trHeight w:val="248"/>
        </w:trPr>
        <w:tc>
          <w:tcPr>
            <w:tcW w:w="1549" w:type="dxa"/>
            <w:tcBorders>
              <w:top w:val="nil"/>
            </w:tcBorders>
            <w:vAlign w:val="center"/>
          </w:tcPr>
          <w:p w14:paraId="3832E433"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6A77F7" w:rsidRDefault="000D5725" w:rsidP="00135A41">
            <w:pPr>
              <w:pStyle w:val="TAC"/>
              <w:rPr>
                <w:rFonts w:cs="Arial"/>
                <w:szCs w:val="18"/>
              </w:rPr>
            </w:pPr>
            <w:r w:rsidRPr="006A77F7">
              <w:rPr>
                <w:rFonts w:cs="Arial"/>
                <w:szCs w:val="18"/>
                <w:lang w:eastAsia="fr-FR"/>
              </w:rPr>
              <w:t>UL 1950/ UL3709.005</w:t>
            </w:r>
          </w:p>
        </w:tc>
        <w:tc>
          <w:tcPr>
            <w:tcW w:w="1843" w:type="dxa"/>
            <w:shd w:val="clear" w:color="auto" w:fill="auto"/>
            <w:vAlign w:val="center"/>
          </w:tcPr>
          <w:p w14:paraId="4B3BE9CD"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6444DBC5" w14:textId="77777777" w:rsidTr="00F363DE">
        <w:trPr>
          <w:trHeight w:val="248"/>
        </w:trPr>
        <w:tc>
          <w:tcPr>
            <w:tcW w:w="1549" w:type="dxa"/>
            <w:vAlign w:val="center"/>
          </w:tcPr>
          <w:p w14:paraId="1102723B" w14:textId="77777777" w:rsidR="000D5725" w:rsidRPr="006A77F7" w:rsidRDefault="000D5725" w:rsidP="00135A41">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shd w:val="clear" w:color="auto" w:fill="auto"/>
            <w:vAlign w:val="center"/>
          </w:tcPr>
          <w:p w14:paraId="25E4FD01" w14:textId="77777777" w:rsidR="000D5725" w:rsidRPr="006A77F7" w:rsidRDefault="000D5725" w:rsidP="00135A41">
            <w:pPr>
              <w:pStyle w:val="TAC"/>
              <w:rPr>
                <w:rFonts w:cs="Arial"/>
                <w:szCs w:val="18"/>
              </w:rPr>
            </w:pPr>
            <w:r w:rsidRPr="006A77F7">
              <w:rPr>
                <w:rFonts w:cs="Arial"/>
                <w:szCs w:val="18"/>
                <w:lang w:eastAsia="fr-FR"/>
              </w:rPr>
              <w:t>High/Low</w:t>
            </w:r>
          </w:p>
        </w:tc>
        <w:tc>
          <w:tcPr>
            <w:tcW w:w="1843" w:type="dxa"/>
            <w:shd w:val="clear" w:color="auto" w:fill="auto"/>
            <w:vAlign w:val="center"/>
          </w:tcPr>
          <w:p w14:paraId="5CCAD259"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3F067611" w14:textId="77777777" w:rsidTr="00F363DE">
        <w:trPr>
          <w:trHeight w:val="248"/>
        </w:trPr>
        <w:tc>
          <w:tcPr>
            <w:tcW w:w="1549" w:type="dxa"/>
            <w:tcBorders>
              <w:bottom w:val="nil"/>
            </w:tcBorders>
            <w:vAlign w:val="center"/>
          </w:tcPr>
          <w:p w14:paraId="40B0069C" w14:textId="77777777" w:rsidR="000D5725" w:rsidRPr="006A77F7" w:rsidRDefault="000D5725" w:rsidP="00135A41">
            <w:pPr>
              <w:pStyle w:val="TAL"/>
              <w:jc w:val="center"/>
              <w:rPr>
                <w:rFonts w:cs="Arial"/>
                <w:szCs w:val="18"/>
              </w:rPr>
            </w:pPr>
            <w:r w:rsidRPr="006A77F7">
              <w:rPr>
                <w:rFonts w:cs="Arial"/>
                <w:b/>
                <w:bCs/>
                <w:szCs w:val="18"/>
                <w:lang w:eastAsia="en-US"/>
              </w:rPr>
              <w:t>2A/71A</w:t>
            </w:r>
          </w:p>
        </w:tc>
        <w:tc>
          <w:tcPr>
            <w:tcW w:w="1704" w:type="dxa"/>
            <w:shd w:val="clear" w:color="auto" w:fill="auto"/>
            <w:vAlign w:val="center"/>
          </w:tcPr>
          <w:p w14:paraId="3BFA53AE"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43" w:type="dxa"/>
            <w:shd w:val="clear" w:color="auto" w:fill="auto"/>
            <w:vAlign w:val="center"/>
          </w:tcPr>
          <w:p w14:paraId="0D691F38" w14:textId="77777777" w:rsidR="000D5725" w:rsidRPr="006A77F7" w:rsidRDefault="000D5725" w:rsidP="00135A41">
            <w:pPr>
              <w:pStyle w:val="TAC"/>
              <w:rPr>
                <w:rFonts w:cs="Arial"/>
                <w:szCs w:val="18"/>
              </w:rPr>
            </w:pPr>
            <w:r w:rsidRPr="006A77F7">
              <w:rPr>
                <w:rFonts w:cs="Arial"/>
                <w:szCs w:val="18"/>
                <w:lang w:eastAsia="en-US"/>
              </w:rPr>
              <w:t>20/5</w:t>
            </w:r>
          </w:p>
        </w:tc>
        <w:tc>
          <w:tcPr>
            <w:tcW w:w="1984" w:type="dxa"/>
            <w:vAlign w:val="center"/>
          </w:tcPr>
          <w:p w14:paraId="14DF5521"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56D185CA" w14:textId="77777777" w:rsidR="000D5725" w:rsidRPr="006A77F7" w:rsidRDefault="000D5725" w:rsidP="00135A41">
            <w:pPr>
              <w:pStyle w:val="TAL"/>
              <w:rPr>
                <w:rFonts w:cs="Arial"/>
                <w:szCs w:val="18"/>
              </w:rPr>
            </w:pPr>
            <w:r w:rsidRPr="006A77F7">
              <w:rPr>
                <w:color w:val="000000"/>
                <w:lang w:eastAsia="en-US"/>
              </w:rPr>
              <w:t>Exception Note 11 of TS 38.101-3 table 7.3B.2.3.1-1</w:t>
            </w:r>
          </w:p>
        </w:tc>
      </w:tr>
      <w:tr w:rsidR="000D5725" w:rsidRPr="006A77F7" w14:paraId="4BDE2A10" w14:textId="77777777" w:rsidTr="00F363DE">
        <w:trPr>
          <w:trHeight w:val="248"/>
        </w:trPr>
        <w:tc>
          <w:tcPr>
            <w:tcW w:w="1549" w:type="dxa"/>
            <w:tcBorders>
              <w:top w:val="nil"/>
              <w:bottom w:val="nil"/>
            </w:tcBorders>
            <w:vAlign w:val="center"/>
          </w:tcPr>
          <w:p w14:paraId="75EC424A"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43" w:type="dxa"/>
            <w:shd w:val="clear" w:color="auto" w:fill="auto"/>
            <w:vAlign w:val="center"/>
          </w:tcPr>
          <w:p w14:paraId="4535649B" w14:textId="77777777" w:rsidR="000D5725" w:rsidRPr="006A77F7" w:rsidRDefault="000D5725" w:rsidP="00135A41">
            <w:pPr>
              <w:pStyle w:val="TAC"/>
              <w:rPr>
                <w:rFonts w:cs="Arial"/>
                <w:szCs w:val="18"/>
              </w:rPr>
            </w:pPr>
            <w:r w:rsidRPr="006A77F7">
              <w:rPr>
                <w:rFonts w:cs="Arial"/>
                <w:szCs w:val="18"/>
                <w:lang w:eastAsia="en-US"/>
              </w:rPr>
              <w:t>20/10</w:t>
            </w:r>
          </w:p>
        </w:tc>
        <w:tc>
          <w:tcPr>
            <w:tcW w:w="1984" w:type="dxa"/>
            <w:vAlign w:val="center"/>
          </w:tcPr>
          <w:p w14:paraId="2C615AE3"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2DE8825E" w14:textId="77777777" w:rsidR="000D5725" w:rsidRPr="006A77F7" w:rsidRDefault="000D5725" w:rsidP="00135A41">
            <w:pPr>
              <w:pStyle w:val="TAL"/>
              <w:rPr>
                <w:rFonts w:cs="Arial"/>
                <w:szCs w:val="18"/>
              </w:rPr>
            </w:pPr>
            <w:r w:rsidRPr="006A77F7">
              <w:rPr>
                <w:color w:val="000000"/>
                <w:lang w:eastAsia="en-US"/>
              </w:rPr>
              <w:t>Exception Note 12 of TS 38.101-3 table 7.3B.2.3.1-1</w:t>
            </w:r>
          </w:p>
        </w:tc>
      </w:tr>
      <w:tr w:rsidR="000D5725" w:rsidRPr="006A77F7" w14:paraId="7E28722E" w14:textId="77777777" w:rsidTr="00F363DE">
        <w:trPr>
          <w:trHeight w:val="248"/>
        </w:trPr>
        <w:tc>
          <w:tcPr>
            <w:tcW w:w="1549" w:type="dxa"/>
            <w:tcBorders>
              <w:top w:val="nil"/>
            </w:tcBorders>
            <w:vAlign w:val="center"/>
          </w:tcPr>
          <w:p w14:paraId="2500807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6A77F7" w:rsidRDefault="000D5725" w:rsidP="00135A41">
            <w:pPr>
              <w:pStyle w:val="TAC"/>
              <w:rPr>
                <w:rFonts w:cs="Arial"/>
                <w:szCs w:val="18"/>
              </w:rPr>
            </w:pPr>
            <w:r w:rsidRPr="006A77F7">
              <w:rPr>
                <w:rFonts w:cs="Arial"/>
                <w:szCs w:val="18"/>
                <w:lang w:eastAsia="en-US"/>
              </w:rPr>
              <w:t>UL1881 MHz/UL Low</w:t>
            </w:r>
          </w:p>
        </w:tc>
        <w:tc>
          <w:tcPr>
            <w:tcW w:w="1843" w:type="dxa"/>
            <w:shd w:val="clear" w:color="auto" w:fill="auto"/>
            <w:vAlign w:val="center"/>
          </w:tcPr>
          <w:p w14:paraId="5D2505BE" w14:textId="77777777" w:rsidR="000D5725" w:rsidRPr="006A77F7" w:rsidRDefault="000D5725" w:rsidP="00135A41">
            <w:pPr>
              <w:pStyle w:val="TAC"/>
              <w:rPr>
                <w:rFonts w:cs="Arial"/>
                <w:szCs w:val="18"/>
              </w:rPr>
            </w:pPr>
            <w:r w:rsidRPr="006A77F7">
              <w:rPr>
                <w:rFonts w:cs="Arial"/>
                <w:szCs w:val="18"/>
                <w:lang w:eastAsia="en-US"/>
              </w:rPr>
              <w:t>20/20</w:t>
            </w:r>
          </w:p>
        </w:tc>
        <w:tc>
          <w:tcPr>
            <w:tcW w:w="1984" w:type="dxa"/>
            <w:vAlign w:val="center"/>
          </w:tcPr>
          <w:p w14:paraId="705A389D" w14:textId="77777777" w:rsidR="000D5725" w:rsidRPr="006A77F7" w:rsidRDefault="000D5725" w:rsidP="00135A41">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135A41">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0D5725" w:rsidRPr="006A77F7" w14:paraId="47FA2F82" w14:textId="77777777" w:rsidTr="00F363DE">
        <w:trPr>
          <w:trHeight w:val="248"/>
        </w:trPr>
        <w:tc>
          <w:tcPr>
            <w:tcW w:w="1549" w:type="dxa"/>
            <w:tcBorders>
              <w:top w:val="nil"/>
              <w:bottom w:val="nil"/>
            </w:tcBorders>
            <w:vAlign w:val="center"/>
          </w:tcPr>
          <w:p w14:paraId="70B13EF3" w14:textId="77777777" w:rsidR="000D5725" w:rsidRPr="006A77F7" w:rsidRDefault="000D5725" w:rsidP="00135A41">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shd w:val="clear" w:color="auto" w:fill="auto"/>
            <w:vAlign w:val="center"/>
          </w:tcPr>
          <w:p w14:paraId="5AC8F460" w14:textId="77777777" w:rsidR="000D5725" w:rsidRPr="006A77F7" w:rsidRDefault="000D5725" w:rsidP="00135A41">
            <w:pPr>
              <w:pStyle w:val="TAC"/>
              <w:rPr>
                <w:rFonts w:cs="Arial"/>
                <w:szCs w:val="18"/>
                <w:lang w:eastAsia="en-US"/>
              </w:rPr>
            </w:pPr>
            <w:r w:rsidRPr="006A77F7">
              <w:rPr>
                <w:rFonts w:cs="Arial"/>
                <w:szCs w:val="18"/>
              </w:rPr>
              <w:t>UL 1860 MHz / DL 3720 MHz</w:t>
            </w:r>
          </w:p>
        </w:tc>
        <w:tc>
          <w:tcPr>
            <w:tcW w:w="1843" w:type="dxa"/>
            <w:shd w:val="clear" w:color="auto" w:fill="auto"/>
            <w:vAlign w:val="center"/>
          </w:tcPr>
          <w:p w14:paraId="6A53E9B4"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135A41">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F363DE">
        <w:trPr>
          <w:trHeight w:val="248"/>
        </w:trPr>
        <w:tc>
          <w:tcPr>
            <w:tcW w:w="1549" w:type="dxa"/>
            <w:tcBorders>
              <w:top w:val="nil"/>
              <w:bottom w:val="nil"/>
            </w:tcBorders>
            <w:vAlign w:val="center"/>
          </w:tcPr>
          <w:p w14:paraId="63FD59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6A77F7" w:rsidRDefault="000D5725" w:rsidP="00135A41">
            <w:pPr>
              <w:pStyle w:val="TAC"/>
              <w:rPr>
                <w:rFonts w:cs="Arial"/>
                <w:szCs w:val="18"/>
                <w:lang w:eastAsia="en-US"/>
              </w:rPr>
            </w:pPr>
            <w:r w:rsidRPr="006A77F7">
              <w:rPr>
                <w:rFonts w:cs="Arial"/>
                <w:szCs w:val="18"/>
              </w:rPr>
              <w:t>UL 1860 MHz / DL 3690 MHz</w:t>
            </w:r>
          </w:p>
        </w:tc>
        <w:tc>
          <w:tcPr>
            <w:tcW w:w="1843" w:type="dxa"/>
            <w:shd w:val="clear" w:color="auto" w:fill="auto"/>
            <w:vAlign w:val="center"/>
          </w:tcPr>
          <w:p w14:paraId="7965BCA6" w14:textId="77777777" w:rsidR="000D5725" w:rsidRPr="006A77F7" w:rsidRDefault="000D5725" w:rsidP="00135A41">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135A41">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F363DE">
        <w:trPr>
          <w:trHeight w:val="248"/>
        </w:trPr>
        <w:tc>
          <w:tcPr>
            <w:tcW w:w="1549" w:type="dxa"/>
            <w:tcBorders>
              <w:top w:val="nil"/>
              <w:bottom w:val="nil"/>
            </w:tcBorders>
            <w:vAlign w:val="center"/>
          </w:tcPr>
          <w:p w14:paraId="3511E3A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6A77F7" w:rsidRDefault="000D5725" w:rsidP="00135A41">
            <w:pPr>
              <w:pStyle w:val="TAC"/>
              <w:rPr>
                <w:rFonts w:cs="Arial"/>
                <w:szCs w:val="18"/>
                <w:lang w:eastAsia="en-US"/>
              </w:rPr>
            </w:pPr>
            <w:r w:rsidRPr="006A77F7">
              <w:rPr>
                <w:rFonts w:cs="Arial"/>
                <w:szCs w:val="18"/>
              </w:rPr>
              <w:t>DL Mid (1960) / UL 3920</w:t>
            </w:r>
          </w:p>
        </w:tc>
        <w:tc>
          <w:tcPr>
            <w:tcW w:w="1843" w:type="dxa"/>
            <w:shd w:val="clear" w:color="auto" w:fill="auto"/>
            <w:vAlign w:val="center"/>
          </w:tcPr>
          <w:p w14:paraId="36009EBE"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135A41">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135A41">
            <w:pPr>
              <w:pStyle w:val="TAL"/>
              <w:rPr>
                <w:rFonts w:cs="Arial"/>
                <w:szCs w:val="18"/>
                <w:lang w:eastAsia="en-US"/>
              </w:rPr>
            </w:pPr>
            <w:r w:rsidRPr="006A77F7">
              <w:t>Receiver Harmonic Mixing Exception in TS38.101-3 Table 7.3B.2.3.2-1</w:t>
            </w:r>
          </w:p>
        </w:tc>
      </w:tr>
      <w:tr w:rsidR="000D5725" w:rsidRPr="006A77F7" w14:paraId="7B9F9930" w14:textId="77777777" w:rsidTr="00F363DE">
        <w:trPr>
          <w:trHeight w:val="248"/>
        </w:trPr>
        <w:tc>
          <w:tcPr>
            <w:tcW w:w="1549" w:type="dxa"/>
            <w:tcBorders>
              <w:top w:val="nil"/>
              <w:bottom w:val="nil"/>
            </w:tcBorders>
            <w:vAlign w:val="center"/>
          </w:tcPr>
          <w:p w14:paraId="55E097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6A77F7" w:rsidRDefault="000D5725" w:rsidP="00135A41">
            <w:pPr>
              <w:pStyle w:val="TAC"/>
              <w:rPr>
                <w:rFonts w:cs="Arial"/>
                <w:szCs w:val="18"/>
                <w:lang w:eastAsia="en-US"/>
              </w:rPr>
            </w:pPr>
            <w:r w:rsidRPr="006A77F7">
              <w:rPr>
                <w:rFonts w:cs="Arial"/>
                <w:szCs w:val="18"/>
              </w:rPr>
              <w:t>UL 1860 MHz / DL 3850 MHz</w:t>
            </w:r>
          </w:p>
        </w:tc>
        <w:tc>
          <w:tcPr>
            <w:tcW w:w="1843" w:type="dxa"/>
            <w:shd w:val="clear" w:color="auto" w:fill="auto"/>
            <w:vAlign w:val="center"/>
          </w:tcPr>
          <w:p w14:paraId="6ECAA5CB"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135A41">
            <w:pPr>
              <w:pStyle w:val="TAC"/>
              <w:rPr>
                <w:rFonts w:cs="Arial"/>
                <w:szCs w:val="18"/>
                <w:lang w:eastAsia="en-US"/>
              </w:rPr>
            </w:pPr>
          </w:p>
        </w:tc>
        <w:tc>
          <w:tcPr>
            <w:tcW w:w="2989" w:type="dxa"/>
            <w:vAlign w:val="center"/>
          </w:tcPr>
          <w:p w14:paraId="1AFD1F1F" w14:textId="77777777" w:rsidR="000D5725" w:rsidRPr="006A77F7" w:rsidRDefault="000D5725" w:rsidP="00135A41">
            <w:pPr>
              <w:pStyle w:val="TAL"/>
              <w:rPr>
                <w:rFonts w:cs="Arial"/>
                <w:szCs w:val="18"/>
                <w:lang w:eastAsia="en-US"/>
              </w:rPr>
            </w:pPr>
            <w:r w:rsidRPr="006A77F7">
              <w:rPr>
                <w:rFonts w:cs="Arial"/>
                <w:szCs w:val="18"/>
              </w:rPr>
              <w:t>HD avoid</w:t>
            </w:r>
          </w:p>
        </w:tc>
      </w:tr>
      <w:tr w:rsidR="000D5725" w:rsidRPr="006A77F7" w14:paraId="75EF1C61" w14:textId="77777777" w:rsidTr="00F363DE">
        <w:trPr>
          <w:trHeight w:val="248"/>
        </w:trPr>
        <w:tc>
          <w:tcPr>
            <w:tcW w:w="1549" w:type="dxa"/>
            <w:tcBorders>
              <w:top w:val="nil"/>
              <w:bottom w:val="nil"/>
            </w:tcBorders>
            <w:vAlign w:val="center"/>
          </w:tcPr>
          <w:p w14:paraId="34C4B7BB"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6A77F7" w:rsidRDefault="000D5725" w:rsidP="00135A41">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shd w:val="clear" w:color="auto" w:fill="auto"/>
            <w:vAlign w:val="center"/>
          </w:tcPr>
          <w:p w14:paraId="3A9B4766"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135A41">
            <w:pPr>
              <w:pStyle w:val="TAC"/>
              <w:rPr>
                <w:rFonts w:cs="Arial"/>
                <w:szCs w:val="18"/>
                <w:lang w:eastAsia="en-US"/>
              </w:rPr>
            </w:pPr>
          </w:p>
        </w:tc>
        <w:tc>
          <w:tcPr>
            <w:tcW w:w="2989" w:type="dxa"/>
            <w:vAlign w:val="center"/>
          </w:tcPr>
          <w:p w14:paraId="4064CBE6" w14:textId="77777777" w:rsidR="000D5725" w:rsidRPr="006A77F7" w:rsidRDefault="000D5725" w:rsidP="00135A41">
            <w:pPr>
              <w:pStyle w:val="TAL"/>
              <w:rPr>
                <w:rFonts w:cs="Arial"/>
                <w:szCs w:val="18"/>
                <w:lang w:eastAsia="en-US"/>
              </w:rPr>
            </w:pPr>
            <w:r w:rsidRPr="006A77F7">
              <w:rPr>
                <w:rFonts w:cs="Arial"/>
                <w:szCs w:val="18"/>
              </w:rPr>
              <w:t>HM avoid</w:t>
            </w:r>
          </w:p>
        </w:tc>
      </w:tr>
      <w:tr w:rsidR="00132FCD" w:rsidRPr="006A77F7" w14:paraId="463EF9BE" w14:textId="77777777" w:rsidTr="00F363DE">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shd w:val="clear" w:color="auto" w:fill="auto"/>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shd w:val="clear" w:color="auto" w:fill="auto"/>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F363DE">
        <w:trPr>
          <w:trHeight w:val="248"/>
        </w:trPr>
        <w:tc>
          <w:tcPr>
            <w:tcW w:w="1549" w:type="dxa"/>
            <w:tcBorders>
              <w:top w:val="nil"/>
              <w:bottom w:val="nil"/>
            </w:tcBorders>
            <w:vAlign w:val="center"/>
          </w:tcPr>
          <w:p w14:paraId="7120AFAB" w14:textId="77777777" w:rsidR="000D5725" w:rsidRPr="006A77F7" w:rsidRDefault="000D5725" w:rsidP="00135A41">
            <w:pPr>
              <w:pStyle w:val="TAL"/>
              <w:jc w:val="center"/>
              <w:rPr>
                <w:rFonts w:cs="Arial"/>
                <w:szCs w:val="18"/>
              </w:rPr>
            </w:pPr>
            <w:r w:rsidRPr="006A77F7">
              <w:rPr>
                <w:rFonts w:cs="Arial"/>
                <w:b/>
                <w:bCs/>
                <w:szCs w:val="18"/>
              </w:rPr>
              <w:t>2A</w:t>
            </w:r>
            <w:r w:rsidRPr="006A77F7">
              <w:rPr>
                <w:rFonts w:cs="Arial"/>
                <w:szCs w:val="18"/>
              </w:rPr>
              <w:t>/78A</w:t>
            </w:r>
          </w:p>
        </w:tc>
        <w:tc>
          <w:tcPr>
            <w:tcW w:w="1704" w:type="dxa"/>
            <w:shd w:val="clear" w:color="auto" w:fill="auto"/>
            <w:vAlign w:val="center"/>
          </w:tcPr>
          <w:p w14:paraId="0E002BD5" w14:textId="77777777" w:rsidR="000D5725" w:rsidRPr="006A77F7" w:rsidRDefault="000D5725" w:rsidP="00135A41">
            <w:pPr>
              <w:pStyle w:val="TAC"/>
              <w:rPr>
                <w:rFonts w:cs="Arial"/>
                <w:szCs w:val="18"/>
              </w:rPr>
            </w:pPr>
            <w:r w:rsidRPr="006A77F7">
              <w:t xml:space="preserve">DL 3740 MHz / UL </w:t>
            </w:r>
            <w:r w:rsidRPr="006A77F7">
              <w:rPr>
                <w:rFonts w:eastAsia="MS Mincho"/>
              </w:rPr>
              <w:t>1870 MHZ</w:t>
            </w:r>
          </w:p>
        </w:tc>
        <w:tc>
          <w:tcPr>
            <w:tcW w:w="1843" w:type="dxa"/>
            <w:shd w:val="clear" w:color="auto" w:fill="auto"/>
            <w:vAlign w:val="center"/>
          </w:tcPr>
          <w:p w14:paraId="379E55D5" w14:textId="77777777" w:rsidR="000D5725" w:rsidRPr="006A77F7" w:rsidRDefault="000D5725" w:rsidP="00135A41">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135A41">
            <w:pPr>
              <w:pStyle w:val="TAL"/>
              <w:rPr>
                <w:rFonts w:cs="Arial"/>
                <w:szCs w:val="18"/>
              </w:rPr>
            </w:pPr>
            <w:r w:rsidRPr="006A77F7">
              <w:rPr>
                <w:color w:val="000000"/>
              </w:rPr>
              <w:t>Exception Note 2, 13 of TS38.101-3 table 7.3B.2.3.1-1</w:t>
            </w:r>
          </w:p>
        </w:tc>
      </w:tr>
      <w:tr w:rsidR="000D5725" w:rsidRPr="006A77F7" w14:paraId="7426001C" w14:textId="77777777" w:rsidTr="00F363DE">
        <w:trPr>
          <w:trHeight w:val="248"/>
        </w:trPr>
        <w:tc>
          <w:tcPr>
            <w:tcW w:w="1549" w:type="dxa"/>
            <w:tcBorders>
              <w:top w:val="nil"/>
            </w:tcBorders>
            <w:vAlign w:val="center"/>
          </w:tcPr>
          <w:p w14:paraId="2D55219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6A77F7" w:rsidRDefault="000D5725" w:rsidP="00135A41">
            <w:pPr>
              <w:pStyle w:val="TAL"/>
              <w:jc w:val="center"/>
              <w:rPr>
                <w:rFonts w:cs="Arial"/>
                <w:szCs w:val="18"/>
              </w:rPr>
            </w:pPr>
            <w:r w:rsidRPr="006A77F7">
              <w:rPr>
                <w:rFonts w:eastAsia="MS Mincho"/>
              </w:rPr>
              <w:t>DL 3740 MHz / UL 1885 MHz</w:t>
            </w:r>
          </w:p>
        </w:tc>
        <w:tc>
          <w:tcPr>
            <w:tcW w:w="1843" w:type="dxa"/>
            <w:shd w:val="clear" w:color="auto" w:fill="auto"/>
            <w:vAlign w:val="center"/>
          </w:tcPr>
          <w:p w14:paraId="2D4313EE" w14:textId="77777777" w:rsidR="000D5725" w:rsidRPr="006A77F7" w:rsidRDefault="000D5725" w:rsidP="00135A41">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135A41">
            <w:pPr>
              <w:pStyle w:val="TAL"/>
              <w:rPr>
                <w:rFonts w:cs="Arial"/>
                <w:szCs w:val="18"/>
              </w:rPr>
            </w:pPr>
            <w:r w:rsidRPr="006A77F7">
              <w:rPr>
                <w:color w:val="000000"/>
              </w:rPr>
              <w:t>Exception Note 3 of TS38.101-3 table 7.3B.2.3.1-1</w:t>
            </w:r>
          </w:p>
        </w:tc>
      </w:tr>
      <w:tr w:rsidR="000D5725" w:rsidRPr="006A77F7" w14:paraId="2F87B4A5" w14:textId="77777777" w:rsidTr="00F363DE">
        <w:trPr>
          <w:trHeight w:val="248"/>
        </w:trPr>
        <w:tc>
          <w:tcPr>
            <w:tcW w:w="1549" w:type="dxa"/>
            <w:vMerge w:val="restart"/>
            <w:vAlign w:val="center"/>
          </w:tcPr>
          <w:p w14:paraId="70DF1AFE" w14:textId="77777777" w:rsidR="000D5725" w:rsidRPr="006A77F7" w:rsidRDefault="000D5725" w:rsidP="00135A41">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shd w:val="clear" w:color="auto" w:fill="auto"/>
            <w:vAlign w:val="center"/>
          </w:tcPr>
          <w:p w14:paraId="3A1B86F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4D15CC4F"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511A45B8" w14:textId="77777777" w:rsidTr="00F363DE">
        <w:trPr>
          <w:trHeight w:val="248"/>
        </w:trPr>
        <w:tc>
          <w:tcPr>
            <w:tcW w:w="1549" w:type="dxa"/>
            <w:vMerge/>
            <w:vAlign w:val="center"/>
          </w:tcPr>
          <w:p w14:paraId="0429DDB6"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6A77F7" w:rsidRDefault="000D5725" w:rsidP="00135A41">
            <w:pPr>
              <w:pStyle w:val="TAC"/>
              <w:rPr>
                <w:rFonts w:cs="Arial"/>
                <w:szCs w:val="18"/>
              </w:rPr>
            </w:pPr>
            <w:r w:rsidRPr="006A77F7">
              <w:rPr>
                <w:rFonts w:cs="Arial"/>
                <w:szCs w:val="18"/>
              </w:rPr>
              <w:t>High/Low</w:t>
            </w:r>
          </w:p>
        </w:tc>
        <w:tc>
          <w:tcPr>
            <w:tcW w:w="1843" w:type="dxa"/>
            <w:shd w:val="clear" w:color="auto" w:fill="auto"/>
            <w:vAlign w:val="center"/>
          </w:tcPr>
          <w:p w14:paraId="7536CEF4" w14:textId="77777777" w:rsidR="000D5725" w:rsidRPr="006A77F7" w:rsidRDefault="000D5725" w:rsidP="00135A41">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535170D9" w14:textId="77777777" w:rsidTr="00F363DE">
        <w:trPr>
          <w:trHeight w:val="248"/>
        </w:trPr>
        <w:tc>
          <w:tcPr>
            <w:tcW w:w="1549" w:type="dxa"/>
            <w:vAlign w:val="center"/>
          </w:tcPr>
          <w:p w14:paraId="77F18506" w14:textId="77777777" w:rsidR="000D5725" w:rsidRPr="006A77F7" w:rsidRDefault="000D5725" w:rsidP="00135A41">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shd w:val="clear" w:color="auto" w:fill="auto"/>
            <w:vAlign w:val="center"/>
          </w:tcPr>
          <w:p w14:paraId="07892793" w14:textId="77777777" w:rsidR="000D5725" w:rsidRPr="006A77F7"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6A77F7" w:rsidRDefault="000D5725" w:rsidP="00135A41">
            <w:pPr>
              <w:pStyle w:val="TAC"/>
              <w:rPr>
                <w:rFonts w:cs="Arial"/>
                <w:szCs w:val="18"/>
              </w:rPr>
            </w:pPr>
          </w:p>
        </w:tc>
        <w:tc>
          <w:tcPr>
            <w:tcW w:w="1984" w:type="dxa"/>
            <w:vAlign w:val="center"/>
          </w:tcPr>
          <w:p w14:paraId="66891BE3" w14:textId="77777777" w:rsidR="000D5725" w:rsidRPr="006A77F7" w:rsidRDefault="000D5725" w:rsidP="00135A41">
            <w:pPr>
              <w:pStyle w:val="TAC"/>
              <w:rPr>
                <w:rFonts w:cs="Arial"/>
                <w:szCs w:val="18"/>
              </w:rPr>
            </w:pPr>
          </w:p>
        </w:tc>
        <w:tc>
          <w:tcPr>
            <w:tcW w:w="2989" w:type="dxa"/>
            <w:vAlign w:val="center"/>
          </w:tcPr>
          <w:p w14:paraId="34FFC5BB" w14:textId="77777777" w:rsidR="000D5725" w:rsidRPr="006A77F7" w:rsidRDefault="000D5725" w:rsidP="00135A41">
            <w:pPr>
              <w:pStyle w:val="TAL"/>
              <w:rPr>
                <w:rFonts w:cs="Arial"/>
                <w:szCs w:val="18"/>
              </w:rPr>
            </w:pPr>
            <w:r w:rsidRPr="006A77F7">
              <w:rPr>
                <w:rFonts w:cs="Arial"/>
                <w:szCs w:val="18"/>
              </w:rPr>
              <w:t>CMCC CR R5-205929</w:t>
            </w:r>
          </w:p>
        </w:tc>
      </w:tr>
      <w:tr w:rsidR="000D5725" w:rsidRPr="006A77F7" w14:paraId="42BFC32E" w14:textId="77777777" w:rsidTr="00F363DE">
        <w:trPr>
          <w:trHeight w:val="248"/>
        </w:trPr>
        <w:tc>
          <w:tcPr>
            <w:tcW w:w="1549" w:type="dxa"/>
            <w:tcBorders>
              <w:bottom w:val="nil"/>
            </w:tcBorders>
            <w:vAlign w:val="center"/>
          </w:tcPr>
          <w:p w14:paraId="76630D78" w14:textId="77777777" w:rsidR="000D5725" w:rsidRPr="006A77F7" w:rsidRDefault="000D5725" w:rsidP="00135A41">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135A41">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shd w:val="clear" w:color="auto" w:fill="auto"/>
            <w:vAlign w:val="center"/>
          </w:tcPr>
          <w:p w14:paraId="555D6FD2" w14:textId="77777777" w:rsidR="000D5725" w:rsidRPr="006A77F7" w:rsidRDefault="000D5725" w:rsidP="00135A41">
            <w:pPr>
              <w:pStyle w:val="TAC"/>
              <w:rPr>
                <w:rFonts w:cs="Arial"/>
                <w:szCs w:val="18"/>
                <w:lang w:eastAsia="zh-CN"/>
              </w:rPr>
            </w:pPr>
            <w:r w:rsidRPr="006A77F7">
              <w:rPr>
                <w:rFonts w:cs="Arial"/>
                <w:szCs w:val="18"/>
              </w:rPr>
              <w:t>Mid/High</w:t>
            </w:r>
          </w:p>
        </w:tc>
        <w:tc>
          <w:tcPr>
            <w:tcW w:w="1843" w:type="dxa"/>
            <w:shd w:val="clear" w:color="auto" w:fill="auto"/>
            <w:vAlign w:val="center"/>
          </w:tcPr>
          <w:p w14:paraId="7C97A174"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465E176B" w14:textId="77777777" w:rsidTr="00F363DE">
        <w:trPr>
          <w:trHeight w:val="248"/>
        </w:trPr>
        <w:tc>
          <w:tcPr>
            <w:tcW w:w="1549" w:type="dxa"/>
            <w:tcBorders>
              <w:top w:val="nil"/>
              <w:bottom w:val="nil"/>
            </w:tcBorders>
            <w:vAlign w:val="center"/>
          </w:tcPr>
          <w:p w14:paraId="51AF9673"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6A77F7" w:rsidRDefault="000D5725" w:rsidP="00135A41">
            <w:pPr>
              <w:pStyle w:val="TAC"/>
              <w:rPr>
                <w:rFonts w:cs="Arial"/>
                <w:szCs w:val="18"/>
                <w:lang w:eastAsia="zh-CN"/>
              </w:rPr>
            </w:pPr>
            <w:r w:rsidRPr="006A77F7">
              <w:rPr>
                <w:rFonts w:cs="Arial"/>
                <w:szCs w:val="18"/>
              </w:rPr>
              <w:t>Mid/3495</w:t>
            </w:r>
          </w:p>
        </w:tc>
        <w:tc>
          <w:tcPr>
            <w:tcW w:w="1843" w:type="dxa"/>
            <w:shd w:val="clear" w:color="auto" w:fill="auto"/>
            <w:vAlign w:val="center"/>
          </w:tcPr>
          <w:p w14:paraId="1A9A0845"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135A41">
            <w:pPr>
              <w:pStyle w:val="TAL"/>
              <w:rPr>
                <w:rFonts w:cs="Arial"/>
                <w:szCs w:val="18"/>
              </w:rPr>
            </w:pPr>
            <w:r w:rsidRPr="006A77F7">
              <w:rPr>
                <w:rFonts w:cs="Arial"/>
                <w:szCs w:val="18"/>
              </w:rPr>
              <w:t>Exception Note 2 of TS 38.101-3 table 7.3B.2.3.1-1</w:t>
            </w:r>
          </w:p>
        </w:tc>
      </w:tr>
      <w:tr w:rsidR="000D5725" w:rsidRPr="006A77F7" w14:paraId="71D56D59" w14:textId="77777777" w:rsidTr="00F363DE">
        <w:trPr>
          <w:trHeight w:val="248"/>
        </w:trPr>
        <w:tc>
          <w:tcPr>
            <w:tcW w:w="1549" w:type="dxa"/>
            <w:tcBorders>
              <w:top w:val="nil"/>
              <w:bottom w:val="nil"/>
            </w:tcBorders>
            <w:vAlign w:val="center"/>
          </w:tcPr>
          <w:p w14:paraId="22B53505"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6A77F7" w:rsidRDefault="000D5725" w:rsidP="00135A41">
            <w:pPr>
              <w:pStyle w:val="TAC"/>
              <w:rPr>
                <w:rFonts w:cs="Arial"/>
                <w:szCs w:val="18"/>
                <w:lang w:eastAsia="zh-CN"/>
              </w:rPr>
            </w:pPr>
            <w:r w:rsidRPr="006A77F7">
              <w:rPr>
                <w:rFonts w:cs="Arial"/>
                <w:szCs w:val="18"/>
              </w:rPr>
              <w:t>Mid/3525</w:t>
            </w:r>
          </w:p>
        </w:tc>
        <w:tc>
          <w:tcPr>
            <w:tcW w:w="1843" w:type="dxa"/>
            <w:shd w:val="clear" w:color="auto" w:fill="auto"/>
            <w:vAlign w:val="center"/>
          </w:tcPr>
          <w:p w14:paraId="05936376"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135A41">
            <w:pPr>
              <w:pStyle w:val="TAL"/>
              <w:rPr>
                <w:rFonts w:cs="Arial"/>
                <w:szCs w:val="18"/>
              </w:rPr>
            </w:pPr>
            <w:r w:rsidRPr="006A77F7">
              <w:rPr>
                <w:rFonts w:cs="Arial"/>
                <w:szCs w:val="18"/>
              </w:rPr>
              <w:t>Exception Note 3 of TS 38.101-3 table 7.3B.2.3.1-1</w:t>
            </w:r>
          </w:p>
        </w:tc>
      </w:tr>
      <w:tr w:rsidR="000D5725" w:rsidRPr="006A77F7" w14:paraId="75AB664D" w14:textId="77777777" w:rsidTr="00F363DE">
        <w:trPr>
          <w:trHeight w:val="248"/>
        </w:trPr>
        <w:tc>
          <w:tcPr>
            <w:tcW w:w="1549" w:type="dxa"/>
            <w:tcBorders>
              <w:top w:val="nil"/>
            </w:tcBorders>
            <w:vAlign w:val="center"/>
          </w:tcPr>
          <w:p w14:paraId="23D0F41A"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6A77F7" w:rsidRDefault="000D5725" w:rsidP="00135A41">
            <w:pPr>
              <w:pStyle w:val="TAC"/>
              <w:rPr>
                <w:rFonts w:cs="Arial"/>
                <w:szCs w:val="18"/>
                <w:lang w:eastAsia="zh-CN"/>
              </w:rPr>
            </w:pPr>
            <w:r w:rsidRPr="006A77F7">
              <w:rPr>
                <w:rFonts w:cs="Arial"/>
                <w:szCs w:val="18"/>
              </w:rPr>
              <w:t>Mid /3685.005</w:t>
            </w:r>
          </w:p>
        </w:tc>
        <w:tc>
          <w:tcPr>
            <w:tcW w:w="1843" w:type="dxa"/>
            <w:shd w:val="clear" w:color="auto" w:fill="auto"/>
            <w:vAlign w:val="center"/>
          </w:tcPr>
          <w:p w14:paraId="59D7CEEB"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135A41">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135A41">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F363DE">
        <w:trPr>
          <w:trHeight w:val="248"/>
        </w:trPr>
        <w:tc>
          <w:tcPr>
            <w:tcW w:w="1549" w:type="dxa"/>
            <w:tcBorders>
              <w:bottom w:val="nil"/>
            </w:tcBorders>
            <w:vAlign w:val="center"/>
          </w:tcPr>
          <w:p w14:paraId="4B8093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6A77F7" w:rsidRDefault="000D5725" w:rsidP="00135A41">
            <w:pPr>
              <w:pStyle w:val="TAC"/>
              <w:rPr>
                <w:rFonts w:cs="Arial"/>
                <w:szCs w:val="18"/>
                <w:lang w:eastAsia="zh-CN"/>
              </w:rPr>
            </w:pPr>
            <w:r w:rsidRPr="006A77F7">
              <w:rPr>
                <w:rFonts w:cs="Arial"/>
                <w:szCs w:val="18"/>
              </w:rPr>
              <w:t>Low/High</w:t>
            </w:r>
          </w:p>
        </w:tc>
        <w:tc>
          <w:tcPr>
            <w:tcW w:w="1843" w:type="dxa"/>
            <w:shd w:val="clear" w:color="auto" w:fill="auto"/>
            <w:vAlign w:val="center"/>
          </w:tcPr>
          <w:p w14:paraId="78DD1E0D"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135A41">
            <w:pPr>
              <w:pStyle w:val="TAC"/>
              <w:rPr>
                <w:rFonts w:cs="Arial"/>
                <w:szCs w:val="18"/>
              </w:rPr>
            </w:pPr>
          </w:p>
        </w:tc>
        <w:tc>
          <w:tcPr>
            <w:tcW w:w="2989" w:type="dxa"/>
            <w:vAlign w:val="center"/>
          </w:tcPr>
          <w:p w14:paraId="2D6C97EF" w14:textId="77777777" w:rsidR="000D5725" w:rsidRPr="006A77F7" w:rsidRDefault="000D5725" w:rsidP="00135A41">
            <w:pPr>
              <w:pStyle w:val="TAL"/>
              <w:rPr>
                <w:rFonts w:cs="Arial"/>
                <w:szCs w:val="18"/>
              </w:rPr>
            </w:pPr>
            <w:r w:rsidRPr="006A77F7">
              <w:rPr>
                <w:rFonts w:cs="Arial"/>
                <w:szCs w:val="18"/>
              </w:rPr>
              <w:t>Receiver Harmonic Mixing avoided</w:t>
            </w:r>
          </w:p>
        </w:tc>
      </w:tr>
      <w:tr w:rsidR="000D5725" w:rsidRPr="006A77F7" w14:paraId="1B9E3C10" w14:textId="77777777" w:rsidTr="00F363DE">
        <w:trPr>
          <w:trHeight w:val="248"/>
        </w:trPr>
        <w:tc>
          <w:tcPr>
            <w:tcW w:w="1549" w:type="dxa"/>
            <w:tcBorders>
              <w:top w:val="nil"/>
              <w:bottom w:val="nil"/>
            </w:tcBorders>
            <w:vAlign w:val="center"/>
          </w:tcPr>
          <w:p w14:paraId="31359A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6A77F7" w:rsidRDefault="000D5725" w:rsidP="00135A41">
            <w:pPr>
              <w:pStyle w:val="TAC"/>
              <w:rPr>
                <w:rFonts w:cs="Arial"/>
                <w:szCs w:val="18"/>
                <w:lang w:eastAsia="zh-CN"/>
              </w:rPr>
            </w:pPr>
            <w:r w:rsidRPr="006A77F7">
              <w:rPr>
                <w:rFonts w:eastAsia="MS Mincho"/>
              </w:rPr>
              <w:t>UL 1740/ UL3574.995</w:t>
            </w:r>
          </w:p>
        </w:tc>
        <w:tc>
          <w:tcPr>
            <w:tcW w:w="1843" w:type="dxa"/>
            <w:shd w:val="clear" w:color="auto" w:fill="auto"/>
            <w:vAlign w:val="center"/>
          </w:tcPr>
          <w:p w14:paraId="321F491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14:paraId="6D3CB878" w14:textId="77777777" w:rsidTr="00F363DE">
        <w:trPr>
          <w:trHeight w:val="248"/>
        </w:trPr>
        <w:tc>
          <w:tcPr>
            <w:tcW w:w="1549" w:type="dxa"/>
            <w:tcBorders>
              <w:top w:val="nil"/>
            </w:tcBorders>
            <w:vAlign w:val="center"/>
          </w:tcPr>
          <w:p w14:paraId="2072E152"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6A77F7" w:rsidRDefault="000D5725" w:rsidP="00135A41">
            <w:pPr>
              <w:pStyle w:val="TAC"/>
              <w:rPr>
                <w:rFonts w:cs="Arial"/>
                <w:szCs w:val="18"/>
                <w:lang w:eastAsia="zh-CN"/>
              </w:rPr>
            </w:pPr>
            <w:r w:rsidRPr="006A77F7">
              <w:rPr>
                <w:rFonts w:eastAsia="MS Mincho"/>
              </w:rPr>
              <w:t>UL 1765/ UL 3435</w:t>
            </w:r>
          </w:p>
        </w:tc>
        <w:tc>
          <w:tcPr>
            <w:tcW w:w="1843" w:type="dxa"/>
            <w:shd w:val="clear" w:color="auto" w:fill="auto"/>
            <w:vAlign w:val="center"/>
          </w:tcPr>
          <w:p w14:paraId="52F449C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F363DE">
        <w:trPr>
          <w:trHeight w:val="248"/>
        </w:trPr>
        <w:tc>
          <w:tcPr>
            <w:tcW w:w="1549" w:type="dxa"/>
            <w:tcBorders>
              <w:top w:val="nil"/>
              <w:bottom w:val="nil"/>
            </w:tcBorders>
            <w:vAlign w:val="center"/>
          </w:tcPr>
          <w:p w14:paraId="4D7DCFC0" w14:textId="77777777" w:rsidR="000D5725" w:rsidRPr="006A77F7" w:rsidDel="00F17F6D"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shd w:val="clear" w:color="auto" w:fill="auto"/>
            <w:vAlign w:val="center"/>
          </w:tcPr>
          <w:p w14:paraId="6E97D1D6" w14:textId="77777777" w:rsidR="000D5725" w:rsidRPr="006A77F7" w:rsidDel="00F17F6D" w:rsidRDefault="000D5725" w:rsidP="00135A41">
            <w:pPr>
              <w:pStyle w:val="TAC"/>
              <w:rPr>
                <w:rFonts w:cs="Arial"/>
                <w:szCs w:val="18"/>
              </w:rPr>
            </w:pPr>
            <w:r w:rsidRPr="006A77F7">
              <w:rPr>
                <w:rFonts w:cs="Arial"/>
                <w:szCs w:val="18"/>
              </w:rPr>
              <w:t xml:space="preserve">UL 837.5 MHz / </w:t>
            </w:r>
            <w:r w:rsidRPr="006A77F7">
              <w:rPr>
                <w:rFonts w:cs="Arial"/>
                <w:szCs w:val="18"/>
              </w:rPr>
              <w:lastRenderedPageBreak/>
              <w:t>DL 3350.01 MHz</w:t>
            </w:r>
          </w:p>
        </w:tc>
        <w:tc>
          <w:tcPr>
            <w:tcW w:w="1843" w:type="dxa"/>
            <w:shd w:val="clear" w:color="auto" w:fill="auto"/>
            <w:vAlign w:val="center"/>
          </w:tcPr>
          <w:p w14:paraId="5159FDD2" w14:textId="77777777" w:rsidR="000D5725" w:rsidRPr="006A77F7" w:rsidDel="00F17F6D" w:rsidRDefault="000D5725" w:rsidP="00135A41">
            <w:pPr>
              <w:pStyle w:val="TAC"/>
              <w:rPr>
                <w:rFonts w:cs="Arial"/>
                <w:szCs w:val="18"/>
              </w:rPr>
            </w:pPr>
            <w:r w:rsidRPr="006A77F7">
              <w:rPr>
                <w:rFonts w:cs="Arial"/>
                <w:szCs w:val="18"/>
              </w:rPr>
              <w:lastRenderedPageBreak/>
              <w:t>10/100</w:t>
            </w:r>
          </w:p>
        </w:tc>
        <w:tc>
          <w:tcPr>
            <w:tcW w:w="1984" w:type="dxa"/>
            <w:vAlign w:val="center"/>
          </w:tcPr>
          <w:p w14:paraId="046B3D88" w14:textId="77777777" w:rsidR="000D5725" w:rsidRPr="006A77F7" w:rsidDel="00F17F6D" w:rsidRDefault="000D5725" w:rsidP="00135A41">
            <w:pPr>
              <w:pStyle w:val="TAC"/>
              <w:rPr>
                <w:rFonts w:cs="Arial"/>
                <w:szCs w:val="18"/>
              </w:rPr>
            </w:pPr>
            <w:r w:rsidRPr="006A77F7">
              <w:rPr>
                <w:rFonts w:cs="Arial"/>
                <w:szCs w:val="18"/>
              </w:rPr>
              <w:t xml:space="preserve">UL Harmonic </w:t>
            </w:r>
            <w:r w:rsidRPr="006A77F7">
              <w:rPr>
                <w:rFonts w:cs="Arial"/>
                <w:szCs w:val="18"/>
              </w:rPr>
              <w:lastRenderedPageBreak/>
              <w:t>Interference</w:t>
            </w:r>
          </w:p>
        </w:tc>
        <w:tc>
          <w:tcPr>
            <w:tcW w:w="2989" w:type="dxa"/>
            <w:vAlign w:val="center"/>
          </w:tcPr>
          <w:p w14:paraId="21242E86"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lastRenderedPageBreak/>
              <w:t xml:space="preserve">Exception Note 6, 7, 17 of TS </w:t>
            </w:r>
            <w:r w:rsidRPr="006A77F7">
              <w:rPr>
                <w:rFonts w:ascii="Arial" w:hAnsi="Arial" w:cs="Arial"/>
                <w:sz w:val="18"/>
                <w:szCs w:val="18"/>
              </w:rPr>
              <w:lastRenderedPageBreak/>
              <w:t>38.101-3 table 7.3B.2.3.1-1</w:t>
            </w:r>
          </w:p>
        </w:tc>
      </w:tr>
      <w:tr w:rsidR="000D5725" w:rsidRPr="006A77F7" w:rsidDel="00F17F6D" w14:paraId="487485B5" w14:textId="77777777" w:rsidTr="00F363DE">
        <w:trPr>
          <w:trHeight w:val="248"/>
        </w:trPr>
        <w:tc>
          <w:tcPr>
            <w:tcW w:w="1549" w:type="dxa"/>
            <w:tcBorders>
              <w:top w:val="nil"/>
              <w:bottom w:val="nil"/>
            </w:tcBorders>
            <w:vAlign w:val="center"/>
          </w:tcPr>
          <w:p w14:paraId="643431BB"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6A77F7" w:rsidDel="00F17F6D" w:rsidRDefault="000D5725" w:rsidP="00135A41">
            <w:pPr>
              <w:pStyle w:val="TAC"/>
              <w:rPr>
                <w:rFonts w:cs="Arial"/>
                <w:szCs w:val="18"/>
              </w:rPr>
            </w:pPr>
            <w:r w:rsidRPr="006A77F7">
              <w:rPr>
                <w:rFonts w:cs="Arial"/>
                <w:szCs w:val="18"/>
              </w:rPr>
              <w:t>UL 829 MHz / DL 4145.01 MHz</w:t>
            </w:r>
          </w:p>
        </w:tc>
        <w:tc>
          <w:tcPr>
            <w:tcW w:w="1843" w:type="dxa"/>
            <w:shd w:val="clear" w:color="auto" w:fill="auto"/>
            <w:vAlign w:val="center"/>
          </w:tcPr>
          <w:p w14:paraId="52444B90"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F363DE">
        <w:trPr>
          <w:trHeight w:val="248"/>
        </w:trPr>
        <w:tc>
          <w:tcPr>
            <w:tcW w:w="1549" w:type="dxa"/>
            <w:tcBorders>
              <w:top w:val="nil"/>
              <w:bottom w:val="nil"/>
            </w:tcBorders>
            <w:vAlign w:val="center"/>
          </w:tcPr>
          <w:p w14:paraId="393A5B01"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6A77F7" w:rsidDel="00F17F6D" w:rsidRDefault="000D5725" w:rsidP="00135A41">
            <w:pPr>
              <w:pStyle w:val="TAC"/>
              <w:rPr>
                <w:rFonts w:cs="Arial"/>
                <w:szCs w:val="18"/>
              </w:rPr>
            </w:pPr>
            <w:r w:rsidRPr="006A77F7">
              <w:rPr>
                <w:rFonts w:cs="Arial"/>
                <w:szCs w:val="18"/>
              </w:rPr>
              <w:t>UL Mid/DL Mid</w:t>
            </w:r>
          </w:p>
        </w:tc>
        <w:tc>
          <w:tcPr>
            <w:tcW w:w="1843" w:type="dxa"/>
            <w:shd w:val="clear" w:color="auto" w:fill="auto"/>
            <w:vAlign w:val="center"/>
          </w:tcPr>
          <w:p w14:paraId="434FEC46"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135A41">
            <w:pPr>
              <w:pStyle w:val="TAC"/>
              <w:rPr>
                <w:rFonts w:cs="Arial"/>
                <w:szCs w:val="18"/>
              </w:rPr>
            </w:pPr>
          </w:p>
        </w:tc>
        <w:tc>
          <w:tcPr>
            <w:tcW w:w="2989" w:type="dxa"/>
            <w:vAlign w:val="center"/>
          </w:tcPr>
          <w:p w14:paraId="57869A9A"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F363DE">
        <w:trPr>
          <w:trHeight w:val="248"/>
        </w:trPr>
        <w:tc>
          <w:tcPr>
            <w:tcW w:w="1549" w:type="dxa"/>
            <w:tcBorders>
              <w:top w:val="nil"/>
              <w:bottom w:val="nil"/>
            </w:tcBorders>
            <w:vAlign w:val="center"/>
          </w:tcPr>
          <w:p w14:paraId="4ADDF2A8"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6A77F7" w:rsidDel="00F17F6D" w:rsidRDefault="000D5725" w:rsidP="00135A41">
            <w:pPr>
              <w:pStyle w:val="TAC"/>
              <w:rPr>
                <w:rFonts w:cs="Arial"/>
                <w:szCs w:val="18"/>
              </w:rPr>
            </w:pPr>
            <w:r w:rsidRPr="006A77F7">
              <w:rPr>
                <w:rFonts w:cs="Arial"/>
                <w:szCs w:val="18"/>
              </w:rPr>
              <w:t>UL 844 MHz/DL 3421.005 MHz</w:t>
            </w:r>
          </w:p>
        </w:tc>
        <w:tc>
          <w:tcPr>
            <w:tcW w:w="1843" w:type="dxa"/>
            <w:shd w:val="clear" w:color="auto" w:fill="auto"/>
            <w:vAlign w:val="center"/>
          </w:tcPr>
          <w:p w14:paraId="4F8D2426"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F363DE">
        <w:trPr>
          <w:trHeight w:val="248"/>
        </w:trPr>
        <w:tc>
          <w:tcPr>
            <w:tcW w:w="1549" w:type="dxa"/>
            <w:tcBorders>
              <w:top w:val="nil"/>
              <w:bottom w:val="nil"/>
            </w:tcBorders>
            <w:vAlign w:val="center"/>
          </w:tcPr>
          <w:p w14:paraId="3FDDB705"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6A77F7" w:rsidDel="00F17F6D" w:rsidRDefault="000D5725" w:rsidP="00135A41">
            <w:pPr>
              <w:pStyle w:val="TAC"/>
              <w:rPr>
                <w:rFonts w:cs="Arial"/>
                <w:szCs w:val="18"/>
              </w:rPr>
            </w:pPr>
            <w:r w:rsidRPr="006A77F7">
              <w:rPr>
                <w:rFonts w:cs="Arial"/>
                <w:szCs w:val="18"/>
              </w:rPr>
              <w:t>UL 826.5 MHz/DL 4177.5 MHz</w:t>
            </w:r>
          </w:p>
        </w:tc>
        <w:tc>
          <w:tcPr>
            <w:tcW w:w="1843" w:type="dxa"/>
            <w:shd w:val="clear" w:color="auto" w:fill="auto"/>
            <w:vAlign w:val="center"/>
          </w:tcPr>
          <w:p w14:paraId="5315F607"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F363DE">
        <w:trPr>
          <w:trHeight w:val="248"/>
        </w:trPr>
        <w:tc>
          <w:tcPr>
            <w:tcW w:w="1549" w:type="dxa"/>
            <w:tcBorders>
              <w:top w:val="nil"/>
            </w:tcBorders>
            <w:vAlign w:val="center"/>
          </w:tcPr>
          <w:p w14:paraId="29771172"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6A77F7"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6A77F7" w:rsidDel="00F17F6D" w:rsidRDefault="000D5725" w:rsidP="00135A41">
            <w:pPr>
              <w:pStyle w:val="TAC"/>
              <w:rPr>
                <w:rFonts w:cs="Arial"/>
                <w:szCs w:val="18"/>
              </w:rPr>
            </w:pPr>
          </w:p>
        </w:tc>
        <w:tc>
          <w:tcPr>
            <w:tcW w:w="1984" w:type="dxa"/>
            <w:vAlign w:val="center"/>
          </w:tcPr>
          <w:p w14:paraId="766CCA78" w14:textId="77777777" w:rsidR="000D5725" w:rsidRPr="006A77F7" w:rsidDel="00F17F6D" w:rsidRDefault="000D5725" w:rsidP="00135A41">
            <w:pPr>
              <w:pStyle w:val="TAC"/>
              <w:rPr>
                <w:rFonts w:cs="Arial"/>
                <w:szCs w:val="18"/>
              </w:rPr>
            </w:pPr>
          </w:p>
        </w:tc>
        <w:tc>
          <w:tcPr>
            <w:tcW w:w="2989" w:type="dxa"/>
            <w:vAlign w:val="center"/>
          </w:tcPr>
          <w:p w14:paraId="46A048AB" w14:textId="77777777" w:rsidR="000D5725" w:rsidRPr="006A77F7" w:rsidDel="00F17F6D" w:rsidRDefault="000D5725" w:rsidP="00135A41">
            <w:pPr>
              <w:keepNext/>
              <w:keepLines/>
              <w:spacing w:after="0"/>
              <w:rPr>
                <w:rFonts w:ascii="Arial" w:hAnsi="Arial" w:cs="Arial"/>
                <w:sz w:val="18"/>
                <w:szCs w:val="18"/>
              </w:rPr>
            </w:pPr>
          </w:p>
        </w:tc>
      </w:tr>
      <w:tr w:rsidR="000D5725" w:rsidRPr="006A77F7" w14:paraId="7FDA16FA" w14:textId="77777777" w:rsidTr="00F363DE">
        <w:trPr>
          <w:trHeight w:val="248"/>
        </w:trPr>
        <w:tc>
          <w:tcPr>
            <w:tcW w:w="1549" w:type="dxa"/>
            <w:tcBorders>
              <w:top w:val="nil"/>
              <w:bottom w:val="nil"/>
            </w:tcBorders>
            <w:vAlign w:val="center"/>
          </w:tcPr>
          <w:p w14:paraId="2CA408C0" w14:textId="77777777" w:rsidR="000D5725" w:rsidRPr="006A77F7"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shd w:val="clear" w:color="auto" w:fill="auto"/>
            <w:vAlign w:val="center"/>
          </w:tcPr>
          <w:p w14:paraId="2BF0814C" w14:textId="77777777" w:rsidR="000D5725" w:rsidRPr="006A77F7" w:rsidRDefault="000D5725" w:rsidP="00135A41">
            <w:pPr>
              <w:pStyle w:val="TAC"/>
              <w:rPr>
                <w:rFonts w:cs="Arial"/>
                <w:szCs w:val="18"/>
              </w:rPr>
            </w:pPr>
            <w:r w:rsidRPr="006A77F7">
              <w:rPr>
                <w:rFonts w:cs="Arial"/>
                <w:szCs w:val="18"/>
              </w:rPr>
              <w:t>UL 840 MHz / DL 3360 MHz</w:t>
            </w:r>
          </w:p>
        </w:tc>
        <w:tc>
          <w:tcPr>
            <w:tcW w:w="1843" w:type="dxa"/>
            <w:shd w:val="clear" w:color="auto" w:fill="auto"/>
            <w:vAlign w:val="center"/>
          </w:tcPr>
          <w:p w14:paraId="449D0864"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F363DE">
        <w:trPr>
          <w:trHeight w:val="248"/>
        </w:trPr>
        <w:tc>
          <w:tcPr>
            <w:tcW w:w="1549" w:type="dxa"/>
            <w:tcBorders>
              <w:top w:val="nil"/>
              <w:bottom w:val="nil"/>
            </w:tcBorders>
            <w:vAlign w:val="center"/>
          </w:tcPr>
          <w:p w14:paraId="6CB06BA7"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6A77F7" w:rsidRDefault="000D5725" w:rsidP="00135A41">
            <w:pPr>
              <w:pStyle w:val="TAC"/>
              <w:rPr>
                <w:rFonts w:cs="Arial"/>
                <w:szCs w:val="18"/>
              </w:rPr>
            </w:pPr>
            <w:r w:rsidRPr="006A77F7">
              <w:rPr>
                <w:rFonts w:cs="Arial"/>
                <w:szCs w:val="18"/>
              </w:rPr>
              <w:t>UL 840 MHz / DL 3560.01 MHz</w:t>
            </w:r>
          </w:p>
        </w:tc>
        <w:tc>
          <w:tcPr>
            <w:tcW w:w="1843" w:type="dxa"/>
            <w:shd w:val="clear" w:color="auto" w:fill="auto"/>
            <w:vAlign w:val="center"/>
          </w:tcPr>
          <w:p w14:paraId="07E3E812"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135A41">
            <w:pPr>
              <w:pStyle w:val="TAC"/>
              <w:rPr>
                <w:rFonts w:cs="Arial"/>
                <w:szCs w:val="18"/>
              </w:rPr>
            </w:pPr>
          </w:p>
        </w:tc>
        <w:tc>
          <w:tcPr>
            <w:tcW w:w="2989" w:type="dxa"/>
            <w:vAlign w:val="center"/>
          </w:tcPr>
          <w:p w14:paraId="478F23C5"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F363DE">
        <w:trPr>
          <w:trHeight w:val="248"/>
        </w:trPr>
        <w:tc>
          <w:tcPr>
            <w:tcW w:w="1549" w:type="dxa"/>
            <w:tcBorders>
              <w:top w:val="nil"/>
            </w:tcBorders>
            <w:vAlign w:val="center"/>
          </w:tcPr>
          <w:p w14:paraId="3A8CDFB5"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6A77F7" w:rsidRDefault="000D5725" w:rsidP="00135A41">
            <w:pPr>
              <w:pStyle w:val="TAC"/>
              <w:rPr>
                <w:rFonts w:cs="Arial"/>
                <w:szCs w:val="18"/>
              </w:rPr>
            </w:pPr>
            <w:r w:rsidRPr="006A77F7">
              <w:rPr>
                <w:rFonts w:cs="Arial"/>
                <w:szCs w:val="18"/>
              </w:rPr>
              <w:t>UL 844 MHz/UL 3421.005 MHz</w:t>
            </w:r>
          </w:p>
        </w:tc>
        <w:tc>
          <w:tcPr>
            <w:tcW w:w="1843" w:type="dxa"/>
            <w:shd w:val="clear" w:color="auto" w:fill="auto"/>
            <w:vAlign w:val="center"/>
          </w:tcPr>
          <w:p w14:paraId="40AF5278" w14:textId="77777777" w:rsidR="000D5725" w:rsidRPr="006A77F7" w:rsidRDefault="000D5725" w:rsidP="00135A41">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135A41">
            <w:pPr>
              <w:pStyle w:val="TAC"/>
              <w:rPr>
                <w:rFonts w:cs="Arial"/>
                <w:szCs w:val="18"/>
              </w:rPr>
            </w:pPr>
            <w:r w:rsidRPr="006A77F7">
              <w:t>Dual UL intermodulation</w:t>
            </w:r>
          </w:p>
        </w:tc>
        <w:tc>
          <w:tcPr>
            <w:tcW w:w="2989" w:type="dxa"/>
          </w:tcPr>
          <w:p w14:paraId="71AA0547"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F363DE">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shd w:val="clear" w:color="auto" w:fill="auto"/>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shd w:val="clear" w:color="auto" w:fill="auto"/>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F363DE">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shd w:val="clear" w:color="auto" w:fill="auto"/>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shd w:val="clear" w:color="auto" w:fill="auto"/>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F363DE">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shd w:val="clear" w:color="auto" w:fill="auto"/>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F363DE">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shd w:val="clear" w:color="auto" w:fill="auto"/>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shd w:val="clear" w:color="auto" w:fill="auto"/>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F363DE">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shd w:val="clear" w:color="auto" w:fill="auto"/>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shd w:val="clear" w:color="auto" w:fill="auto"/>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F363DE">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shd w:val="clear" w:color="auto" w:fill="auto"/>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shd w:val="clear" w:color="auto" w:fill="auto"/>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F363DE">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shd w:val="clear" w:color="auto" w:fill="auto"/>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F363DE">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shd w:val="clear" w:color="auto" w:fill="auto"/>
          </w:tcPr>
          <w:p w14:paraId="59BCC041" w14:textId="77777777" w:rsidR="00E2297F" w:rsidRPr="006A77F7" w:rsidDel="00D02FDD" w:rsidRDefault="00E2297F" w:rsidP="00E2297F">
            <w:pPr>
              <w:pStyle w:val="TAC"/>
              <w:rPr>
                <w:lang w:eastAsia="en-US"/>
              </w:rPr>
            </w:pPr>
            <w:r w:rsidRPr="006A77F7">
              <w:t>Mid (UL 897.5 MHz) / 3590.01</w:t>
            </w:r>
          </w:p>
        </w:tc>
        <w:tc>
          <w:tcPr>
            <w:tcW w:w="1843" w:type="dxa"/>
            <w:shd w:val="clear" w:color="auto" w:fill="auto"/>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F363DE">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6A77F7" w:rsidDel="00D02FDD" w:rsidRDefault="00E2297F" w:rsidP="00E2297F">
            <w:pPr>
              <w:pStyle w:val="TAC"/>
              <w:rPr>
                <w:lang w:eastAsia="en-US"/>
              </w:rPr>
            </w:pPr>
            <w:r w:rsidRPr="006A77F7">
              <w:t>Mid (UL 897.5 MHz) / 3520.005</w:t>
            </w:r>
          </w:p>
        </w:tc>
        <w:tc>
          <w:tcPr>
            <w:tcW w:w="1843" w:type="dxa"/>
            <w:shd w:val="clear" w:color="auto" w:fill="auto"/>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F363DE">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shd w:val="clear" w:color="auto" w:fill="auto"/>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F363DE">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shd w:val="clear" w:color="auto" w:fill="auto"/>
          </w:tcPr>
          <w:p w14:paraId="75800027" w14:textId="77777777" w:rsidR="00E2297F" w:rsidRPr="006A77F7" w:rsidRDefault="00E2297F" w:rsidP="00E2297F">
            <w:pPr>
              <w:pStyle w:val="TAC"/>
              <w:rPr>
                <w:rFonts w:eastAsia="MS Mincho"/>
              </w:rPr>
            </w:pPr>
            <w:r w:rsidRPr="006A77F7">
              <w:t>UL 900/DL 4500</w:t>
            </w:r>
          </w:p>
        </w:tc>
        <w:tc>
          <w:tcPr>
            <w:tcW w:w="1843" w:type="dxa"/>
            <w:shd w:val="clear" w:color="auto" w:fill="auto"/>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 xml:space="preserve">Exception Note 4 </w:t>
            </w:r>
            <w:proofErr w:type="spellStart"/>
            <w:r w:rsidRPr="006A77F7">
              <w:rPr>
                <w:color w:val="000000"/>
              </w:rPr>
              <w:t>nad</w:t>
            </w:r>
            <w:proofErr w:type="spellEnd"/>
            <w:r w:rsidRPr="006A77F7">
              <w:rPr>
                <w:color w:val="000000"/>
              </w:rPr>
              <w:t xml:space="preserve"> 5 of TS38.101-3 table 7.3B.2.3.1-1</w:t>
            </w:r>
          </w:p>
        </w:tc>
      </w:tr>
      <w:tr w:rsidR="00E2297F" w:rsidRPr="006A77F7" w:rsidDel="00D02FDD" w14:paraId="127188F6" w14:textId="77777777" w:rsidTr="00F363DE">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6A77F7" w:rsidRDefault="00E2297F" w:rsidP="00E2297F">
            <w:pPr>
              <w:pStyle w:val="TAC"/>
              <w:rPr>
                <w:rFonts w:eastAsia="MS Mincho"/>
              </w:rPr>
            </w:pPr>
            <w:r w:rsidRPr="006A77F7">
              <w:t>UL 900/DL 4299.99</w:t>
            </w:r>
          </w:p>
        </w:tc>
        <w:tc>
          <w:tcPr>
            <w:tcW w:w="1843" w:type="dxa"/>
            <w:shd w:val="clear" w:color="auto" w:fill="auto"/>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F363DE">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6A77F7" w:rsidRDefault="00E2297F" w:rsidP="00E2297F">
            <w:pPr>
              <w:pStyle w:val="TAC"/>
              <w:rPr>
                <w:rFonts w:eastAsia="MS Mincho"/>
              </w:rPr>
            </w:pPr>
            <w:r w:rsidRPr="006A77F7">
              <w:t>UL 897.5/ UL 4532.505</w:t>
            </w:r>
          </w:p>
        </w:tc>
        <w:tc>
          <w:tcPr>
            <w:tcW w:w="1843" w:type="dxa"/>
            <w:shd w:val="clear" w:color="auto" w:fill="auto"/>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F363DE">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shd w:val="clear" w:color="auto" w:fill="auto"/>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shd w:val="clear" w:color="auto" w:fill="auto"/>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F363DE">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shd w:val="clear" w:color="auto" w:fill="auto"/>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F363DE">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shd w:val="clear" w:color="auto" w:fill="auto"/>
            <w:vAlign w:val="center"/>
          </w:tcPr>
          <w:p w14:paraId="6BFBF4C2" w14:textId="77777777" w:rsidR="00E2297F" w:rsidRPr="006A77F7" w:rsidRDefault="00E2297F" w:rsidP="00E2297F">
            <w:pPr>
              <w:pStyle w:val="TAC"/>
              <w:rPr>
                <w:lang w:eastAsia="en-US"/>
              </w:rPr>
            </w:pPr>
            <w:r w:rsidRPr="006A77F7">
              <w:t>UL 710/DL 2130</w:t>
            </w:r>
          </w:p>
        </w:tc>
        <w:tc>
          <w:tcPr>
            <w:tcW w:w="1843" w:type="dxa"/>
            <w:shd w:val="clear" w:color="auto" w:fill="auto"/>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 xml:space="preserve">Exception Note 4 </w:t>
            </w:r>
            <w:proofErr w:type="spellStart"/>
            <w:r w:rsidRPr="006A77F7">
              <w:t>nad</w:t>
            </w:r>
            <w:proofErr w:type="spellEnd"/>
            <w:r w:rsidRPr="006A77F7">
              <w:t xml:space="preserve"> 5 of TS38.101-3 table 7.3B.2.3.1-1</w:t>
            </w:r>
          </w:p>
        </w:tc>
      </w:tr>
      <w:tr w:rsidR="00E2297F" w:rsidRPr="006A77F7" w14:paraId="64ABC2DD" w14:textId="77777777" w:rsidTr="00F363DE">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6A77F7" w:rsidRDefault="00E2297F" w:rsidP="00E2297F">
            <w:pPr>
              <w:pStyle w:val="TAC"/>
              <w:rPr>
                <w:lang w:eastAsia="en-US"/>
              </w:rPr>
            </w:pPr>
            <w:r w:rsidRPr="006A77F7">
              <w:t>UL 710/DL 2165</w:t>
            </w:r>
          </w:p>
        </w:tc>
        <w:tc>
          <w:tcPr>
            <w:tcW w:w="1843" w:type="dxa"/>
            <w:shd w:val="clear" w:color="auto" w:fill="auto"/>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F363DE">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shd w:val="clear" w:color="auto" w:fill="auto"/>
            <w:vAlign w:val="center"/>
          </w:tcPr>
          <w:p w14:paraId="67D4A2D3" w14:textId="77777777" w:rsidR="00E2297F" w:rsidRPr="006A77F7" w:rsidRDefault="00E2297F" w:rsidP="00E2297F">
            <w:pPr>
              <w:pStyle w:val="TAC"/>
            </w:pPr>
            <w:r w:rsidRPr="006A77F7">
              <w:rPr>
                <w:rFonts w:cs="Arial"/>
                <w:szCs w:val="18"/>
                <w:lang w:eastAsia="zh-CN"/>
              </w:rPr>
              <w:t>UL 707 / DL 3535 MHz</w:t>
            </w:r>
          </w:p>
        </w:tc>
        <w:tc>
          <w:tcPr>
            <w:tcW w:w="1843" w:type="dxa"/>
            <w:shd w:val="clear" w:color="auto" w:fill="auto"/>
            <w:vAlign w:val="center"/>
          </w:tcPr>
          <w:p w14:paraId="63776D2A"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UL Harmonic 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E2297F" w:rsidRPr="006A77F7" w14:paraId="6C4FD5CD" w14:textId="77777777" w:rsidTr="00F363DE">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shd w:val="clear" w:color="auto" w:fill="auto"/>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F363DE">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704" w:type="dxa"/>
            <w:shd w:val="clear" w:color="auto" w:fill="auto"/>
          </w:tcPr>
          <w:p w14:paraId="5A2E7749" w14:textId="77777777" w:rsidR="00E2297F" w:rsidRPr="006A77F7" w:rsidRDefault="00E2297F" w:rsidP="00E2297F">
            <w:pPr>
              <w:pStyle w:val="TAC"/>
              <w:rPr>
                <w:lang w:eastAsia="en-US"/>
              </w:rPr>
            </w:pPr>
            <w:r w:rsidRPr="006A77F7">
              <w:t>UL 782 MHz / DL 3910 MHz</w:t>
            </w:r>
          </w:p>
        </w:tc>
        <w:tc>
          <w:tcPr>
            <w:tcW w:w="1843" w:type="dxa"/>
            <w:shd w:val="clear" w:color="auto" w:fill="auto"/>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F363DE">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shd w:val="clear" w:color="auto" w:fill="auto"/>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F363DE">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shd w:val="clear" w:color="auto" w:fill="auto"/>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F363DE">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shd w:val="clear" w:color="auto" w:fill="auto"/>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F363DE">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shd w:val="clear" w:color="auto" w:fill="auto"/>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F363DE">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shd w:val="clear" w:color="auto" w:fill="auto"/>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shd w:val="clear" w:color="auto" w:fill="auto"/>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F363DE">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shd w:val="clear" w:color="auto" w:fill="auto"/>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shd w:val="clear" w:color="auto" w:fill="auto"/>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F363DE">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shd w:val="clear" w:color="auto" w:fill="auto"/>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F363DE">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shd w:val="clear" w:color="auto" w:fill="auto"/>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shd w:val="clear" w:color="auto" w:fill="auto"/>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F363DE">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shd w:val="clear" w:color="auto" w:fill="auto"/>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F363DE">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shd w:val="clear" w:color="auto" w:fill="auto"/>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shd w:val="clear" w:color="auto" w:fill="auto"/>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F363DE">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shd w:val="clear" w:color="auto" w:fill="auto"/>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F363DE">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shd w:val="clear" w:color="auto" w:fill="auto"/>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shd w:val="clear" w:color="auto" w:fill="auto"/>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F363DE">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shd w:val="clear" w:color="auto" w:fill="auto"/>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F363DE">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shd w:val="clear" w:color="auto" w:fill="auto"/>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F363DE">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shd w:val="clear" w:color="auto" w:fill="auto"/>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shd w:val="clear" w:color="auto" w:fill="auto"/>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F363DE">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shd w:val="clear" w:color="auto" w:fill="auto"/>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shd w:val="clear" w:color="auto" w:fill="auto"/>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F363DE">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shd w:val="clear" w:color="auto" w:fill="auto"/>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shd w:val="clear" w:color="auto" w:fill="auto"/>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F363DE">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shd w:val="clear" w:color="auto" w:fill="auto"/>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shd w:val="clear" w:color="auto" w:fill="auto"/>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F363DE">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shd w:val="clear" w:color="auto" w:fill="auto"/>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shd w:val="clear" w:color="auto" w:fill="auto"/>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F363DE">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shd w:val="clear" w:color="auto" w:fill="auto"/>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shd w:val="clear" w:color="auto" w:fill="auto"/>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F363DE">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shd w:val="clear" w:color="auto" w:fill="auto"/>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shd w:val="clear" w:color="auto" w:fill="auto"/>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F363DE">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shd w:val="clear" w:color="auto" w:fill="auto"/>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shd w:val="clear" w:color="auto" w:fill="auto"/>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F363DE">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shd w:val="clear" w:color="auto" w:fill="auto"/>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shd w:val="clear" w:color="auto" w:fill="auto"/>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F363DE">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shd w:val="clear" w:color="auto" w:fill="auto"/>
            <w:vAlign w:val="center"/>
          </w:tcPr>
          <w:p w14:paraId="59B83A5B" w14:textId="77777777" w:rsidR="00087401" w:rsidRPr="006A77F7" w:rsidRDefault="00087401" w:rsidP="00087401">
            <w:pPr>
              <w:pStyle w:val="TAC"/>
              <w:rPr>
                <w:lang w:eastAsia="en-US"/>
              </w:rPr>
            </w:pPr>
            <w:r w:rsidRPr="006A77F7">
              <w:t>Low/High</w:t>
            </w:r>
          </w:p>
        </w:tc>
        <w:tc>
          <w:tcPr>
            <w:tcW w:w="1843" w:type="dxa"/>
            <w:shd w:val="clear" w:color="auto" w:fill="auto"/>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F363DE">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shd w:val="clear" w:color="auto" w:fill="auto"/>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shd w:val="clear" w:color="auto" w:fill="auto"/>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F363DE">
        <w:trPr>
          <w:trHeight w:val="248"/>
        </w:trPr>
        <w:tc>
          <w:tcPr>
            <w:tcW w:w="1549" w:type="dxa"/>
            <w:vMerge w:val="restart"/>
            <w:vAlign w:val="center"/>
          </w:tcPr>
          <w:p w14:paraId="46FE6789" w14:textId="77777777" w:rsidR="00087401" w:rsidRPr="006A77F7" w:rsidRDefault="00087401" w:rsidP="00087401">
            <w:pPr>
              <w:pStyle w:val="TAL"/>
              <w:jc w:val="center"/>
              <w:rPr>
                <w:rFonts w:cs="Arial"/>
                <w:szCs w:val="18"/>
              </w:rPr>
            </w:pPr>
            <w:r w:rsidRPr="006A77F7">
              <w:rPr>
                <w:rFonts w:cs="Arial"/>
                <w:b/>
                <w:bCs/>
                <w:szCs w:val="18"/>
              </w:rPr>
              <w:t>40A</w:t>
            </w:r>
            <w:r w:rsidRPr="006A77F7">
              <w:rPr>
                <w:rFonts w:cs="Arial"/>
                <w:szCs w:val="18"/>
              </w:rPr>
              <w:t xml:space="preserve"> / n78A</w:t>
            </w:r>
          </w:p>
        </w:tc>
        <w:tc>
          <w:tcPr>
            <w:tcW w:w="1704" w:type="dxa"/>
            <w:shd w:val="clear" w:color="auto" w:fill="auto"/>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shd w:val="clear" w:color="auto" w:fill="auto"/>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2D60D880" w14:textId="77777777" w:rsidTr="00F363DE">
        <w:trPr>
          <w:trHeight w:val="248"/>
        </w:trPr>
        <w:tc>
          <w:tcPr>
            <w:tcW w:w="1549" w:type="dxa"/>
            <w:vMerge/>
            <w:vAlign w:val="center"/>
          </w:tcPr>
          <w:p w14:paraId="1A26149D"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6A77F7" w:rsidRDefault="00087401" w:rsidP="00087401">
            <w:pPr>
              <w:pStyle w:val="TAC"/>
              <w:rPr>
                <w:rFonts w:cs="Arial"/>
                <w:szCs w:val="18"/>
              </w:rPr>
            </w:pPr>
            <w:r w:rsidRPr="006A77F7">
              <w:rPr>
                <w:rFonts w:cs="Arial"/>
                <w:szCs w:val="18"/>
              </w:rPr>
              <w:t>Mid/3525</w:t>
            </w:r>
          </w:p>
        </w:tc>
        <w:tc>
          <w:tcPr>
            <w:tcW w:w="1843" w:type="dxa"/>
            <w:shd w:val="clear" w:color="auto" w:fill="auto"/>
            <w:vAlign w:val="center"/>
          </w:tcPr>
          <w:p w14:paraId="6C550DCE"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15FF93FF" w14:textId="77777777" w:rsidR="00087401" w:rsidRPr="006A77F7" w:rsidRDefault="00087401" w:rsidP="00087401">
            <w:pPr>
              <w:pStyle w:val="TAC"/>
              <w:rPr>
                <w:rFonts w:cs="Arial"/>
                <w:szCs w:val="18"/>
              </w:rPr>
            </w:pPr>
            <w:r w:rsidRPr="006A77F7">
              <w:rPr>
                <w:rFonts w:cs="Arial"/>
                <w:szCs w:val="18"/>
              </w:rPr>
              <w:t>Receiver Harmonic Mixing</w:t>
            </w:r>
          </w:p>
        </w:tc>
        <w:tc>
          <w:tcPr>
            <w:tcW w:w="2989" w:type="dxa"/>
            <w:vAlign w:val="center"/>
          </w:tcPr>
          <w:p w14:paraId="08DD505E" w14:textId="77777777" w:rsidR="00087401" w:rsidRPr="006A77F7" w:rsidRDefault="00087401" w:rsidP="00087401">
            <w:pPr>
              <w:pStyle w:val="TAL"/>
              <w:rPr>
                <w:rFonts w:cs="Arial"/>
                <w:szCs w:val="18"/>
              </w:rPr>
            </w:pPr>
            <w:r w:rsidRPr="006A77F7">
              <w:rPr>
                <w:rFonts w:cs="Arial"/>
                <w:szCs w:val="18"/>
              </w:rPr>
              <w:t>Receiver Harmonic Mixing Exception Note 8 in TS38.101-3 Table 7.3B.2.3.2-1</w:t>
            </w:r>
          </w:p>
        </w:tc>
      </w:tr>
      <w:tr w:rsidR="00087401" w:rsidRPr="006A77F7" w14:paraId="10AD44A1" w14:textId="77777777" w:rsidTr="00F363DE">
        <w:trPr>
          <w:trHeight w:val="248"/>
        </w:trPr>
        <w:tc>
          <w:tcPr>
            <w:tcW w:w="1549" w:type="dxa"/>
            <w:tcBorders>
              <w:bottom w:val="nil"/>
            </w:tcBorders>
            <w:vAlign w:val="center"/>
          </w:tcPr>
          <w:p w14:paraId="775E82BC" w14:textId="77777777" w:rsidR="00087401" w:rsidRPr="006A77F7" w:rsidRDefault="00087401" w:rsidP="00087401">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087401" w:rsidRPr="006A77F7" w:rsidRDefault="00087401" w:rsidP="00087401">
            <w:pPr>
              <w:pStyle w:val="TAL"/>
              <w:jc w:val="center"/>
              <w:rPr>
                <w:rFonts w:cs="Arial"/>
                <w:b/>
                <w:bCs/>
                <w:szCs w:val="18"/>
              </w:rPr>
            </w:pPr>
            <w:r w:rsidRPr="006A77F7">
              <w:rPr>
                <w:lang w:eastAsia="en-US"/>
              </w:rPr>
              <w:t xml:space="preserve">41A / </w:t>
            </w:r>
            <w:r w:rsidRPr="006A77F7">
              <w:rPr>
                <w:b/>
                <w:bCs/>
                <w:lang w:eastAsia="en-US"/>
              </w:rPr>
              <w:t>n78A</w:t>
            </w:r>
          </w:p>
        </w:tc>
        <w:tc>
          <w:tcPr>
            <w:tcW w:w="1704" w:type="dxa"/>
            <w:shd w:val="clear" w:color="auto" w:fill="auto"/>
          </w:tcPr>
          <w:p w14:paraId="107DC8D6" w14:textId="77777777" w:rsidR="00087401" w:rsidRPr="006A77F7" w:rsidRDefault="00087401" w:rsidP="00087401">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shd w:val="clear" w:color="auto" w:fill="auto"/>
          </w:tcPr>
          <w:p w14:paraId="448E7B9B"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2928B630" w14:textId="77777777" w:rsidR="00087401" w:rsidRPr="006A77F7" w:rsidRDefault="00087401" w:rsidP="00087401">
            <w:pPr>
              <w:pStyle w:val="TAC"/>
              <w:rPr>
                <w:rFonts w:cs="Arial"/>
                <w:szCs w:val="18"/>
              </w:rPr>
            </w:pPr>
            <w:r w:rsidRPr="006A77F7">
              <w:rPr>
                <w:color w:val="000000"/>
                <w:lang w:eastAsia="en-US"/>
              </w:rPr>
              <w:t>Receiver Harmonic Mixing HM4</w:t>
            </w:r>
          </w:p>
        </w:tc>
        <w:tc>
          <w:tcPr>
            <w:tcW w:w="2989" w:type="dxa"/>
          </w:tcPr>
          <w:p w14:paraId="19E210DA" w14:textId="77777777" w:rsidR="00087401" w:rsidRPr="006A77F7" w:rsidRDefault="00087401" w:rsidP="00087401">
            <w:pPr>
              <w:pStyle w:val="TAL"/>
              <w:rPr>
                <w:rFonts w:cs="Arial"/>
                <w:szCs w:val="18"/>
              </w:rPr>
            </w:pPr>
            <w:r w:rsidRPr="006A77F7">
              <w:rPr>
                <w:color w:val="000000"/>
                <w:lang w:eastAsia="en-US"/>
              </w:rPr>
              <w:t>Receiver Harmonic Mixing Exception in TS38.101-3 Table 7.3B.2.3.2-1</w:t>
            </w:r>
          </w:p>
        </w:tc>
      </w:tr>
      <w:tr w:rsidR="00087401" w:rsidRPr="006A77F7" w14:paraId="30C4444D" w14:textId="77777777" w:rsidTr="00F363DE">
        <w:trPr>
          <w:trHeight w:val="248"/>
        </w:trPr>
        <w:tc>
          <w:tcPr>
            <w:tcW w:w="1549" w:type="dxa"/>
            <w:tcBorders>
              <w:top w:val="nil"/>
              <w:bottom w:val="nil"/>
            </w:tcBorders>
            <w:vAlign w:val="center"/>
          </w:tcPr>
          <w:p w14:paraId="622E8843" w14:textId="77777777" w:rsidR="00087401" w:rsidRPr="006A77F7" w:rsidRDefault="00087401" w:rsidP="00087401">
            <w:pPr>
              <w:pStyle w:val="TAL"/>
              <w:jc w:val="center"/>
              <w:rPr>
                <w:rFonts w:cs="Arial"/>
                <w:b/>
                <w:bCs/>
                <w:szCs w:val="18"/>
              </w:rPr>
            </w:pPr>
          </w:p>
        </w:tc>
        <w:tc>
          <w:tcPr>
            <w:tcW w:w="1704" w:type="dxa"/>
            <w:shd w:val="clear" w:color="auto" w:fill="auto"/>
          </w:tcPr>
          <w:p w14:paraId="2E2E5FE3" w14:textId="77777777" w:rsidR="00087401" w:rsidRPr="006A77F7" w:rsidRDefault="00087401" w:rsidP="00087401">
            <w:pPr>
              <w:pStyle w:val="TAC"/>
              <w:rPr>
                <w:rFonts w:cs="Arial"/>
                <w:szCs w:val="18"/>
              </w:rPr>
            </w:pPr>
            <w:r w:rsidRPr="006A77F7">
              <w:rPr>
                <w:lang w:eastAsia="en-US"/>
              </w:rPr>
              <w:t>Mid (DL 2593 MHz) / 3974.5 MHz)</w:t>
            </w:r>
          </w:p>
        </w:tc>
        <w:tc>
          <w:tcPr>
            <w:tcW w:w="1843" w:type="dxa"/>
            <w:shd w:val="clear" w:color="auto" w:fill="auto"/>
          </w:tcPr>
          <w:p w14:paraId="4421505F"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4D151C3C" w14:textId="77777777" w:rsidR="00087401" w:rsidRPr="006A77F7" w:rsidRDefault="00087401" w:rsidP="00087401">
            <w:pPr>
              <w:pStyle w:val="TAC"/>
              <w:rPr>
                <w:rFonts w:cs="Arial"/>
                <w:szCs w:val="18"/>
              </w:rPr>
            </w:pPr>
            <w:r w:rsidRPr="006A77F7">
              <w:rPr>
                <w:color w:val="000000"/>
                <w:lang w:eastAsia="en-US"/>
              </w:rPr>
              <w:t>Cross band isolation</w:t>
            </w:r>
          </w:p>
        </w:tc>
        <w:tc>
          <w:tcPr>
            <w:tcW w:w="2989" w:type="dxa"/>
          </w:tcPr>
          <w:p w14:paraId="3DE90DD4" w14:textId="77777777" w:rsidR="00087401" w:rsidRPr="006A77F7" w:rsidRDefault="00087401" w:rsidP="00087401">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087401" w:rsidRPr="006A77F7" w14:paraId="1149EE15" w14:textId="77777777" w:rsidTr="00F363DE">
        <w:trPr>
          <w:trHeight w:val="248"/>
        </w:trPr>
        <w:tc>
          <w:tcPr>
            <w:tcW w:w="1549" w:type="dxa"/>
            <w:tcBorders>
              <w:top w:val="nil"/>
            </w:tcBorders>
            <w:vAlign w:val="center"/>
          </w:tcPr>
          <w:p w14:paraId="747CFFFB" w14:textId="77777777" w:rsidR="00087401" w:rsidRPr="006A77F7" w:rsidRDefault="00087401" w:rsidP="00087401">
            <w:pPr>
              <w:pStyle w:val="TAL"/>
              <w:jc w:val="center"/>
              <w:rPr>
                <w:rFonts w:cs="Arial"/>
                <w:b/>
                <w:bCs/>
                <w:szCs w:val="18"/>
              </w:rPr>
            </w:pPr>
          </w:p>
        </w:tc>
        <w:tc>
          <w:tcPr>
            <w:tcW w:w="1704" w:type="dxa"/>
            <w:shd w:val="clear" w:color="auto" w:fill="auto"/>
          </w:tcPr>
          <w:p w14:paraId="7A75415B" w14:textId="77777777" w:rsidR="00087401" w:rsidRPr="006A77F7" w:rsidRDefault="00087401" w:rsidP="00087401">
            <w:pPr>
              <w:pStyle w:val="TAC"/>
              <w:rPr>
                <w:rFonts w:cs="Arial"/>
                <w:szCs w:val="18"/>
              </w:rPr>
            </w:pPr>
            <w:r w:rsidRPr="006A77F7">
              <w:rPr>
                <w:lang w:eastAsia="en-US"/>
              </w:rPr>
              <w:t>Mid / Mid</w:t>
            </w:r>
          </w:p>
        </w:tc>
        <w:tc>
          <w:tcPr>
            <w:tcW w:w="1843" w:type="dxa"/>
            <w:shd w:val="clear" w:color="auto" w:fill="auto"/>
          </w:tcPr>
          <w:p w14:paraId="7F5945F4" w14:textId="77777777" w:rsidR="00087401" w:rsidRPr="006A77F7" w:rsidRDefault="00087401" w:rsidP="00087401">
            <w:pPr>
              <w:pStyle w:val="TAC"/>
              <w:rPr>
                <w:rFonts w:cs="Arial"/>
                <w:szCs w:val="18"/>
              </w:rPr>
            </w:pPr>
            <w:r w:rsidRPr="006A77F7">
              <w:rPr>
                <w:lang w:eastAsia="en-US"/>
              </w:rPr>
              <w:t>Highest / Highest</w:t>
            </w:r>
          </w:p>
        </w:tc>
        <w:tc>
          <w:tcPr>
            <w:tcW w:w="1984" w:type="dxa"/>
          </w:tcPr>
          <w:p w14:paraId="1EDD9243" w14:textId="77777777" w:rsidR="00087401" w:rsidRPr="006A77F7" w:rsidRDefault="00087401" w:rsidP="00087401">
            <w:pPr>
              <w:pStyle w:val="TAC"/>
              <w:rPr>
                <w:rFonts w:cs="Arial"/>
                <w:szCs w:val="18"/>
              </w:rPr>
            </w:pPr>
            <w:r w:rsidRPr="006A77F7">
              <w:rPr>
                <w:rFonts w:cs="Arial"/>
                <w:szCs w:val="18"/>
                <w:lang w:eastAsia="en-US"/>
              </w:rPr>
              <w:t>-</w:t>
            </w:r>
          </w:p>
        </w:tc>
        <w:tc>
          <w:tcPr>
            <w:tcW w:w="2989" w:type="dxa"/>
          </w:tcPr>
          <w:p w14:paraId="3540C81E" w14:textId="77777777" w:rsidR="00087401" w:rsidRPr="006A77F7" w:rsidRDefault="00087401" w:rsidP="00087401">
            <w:pPr>
              <w:pStyle w:val="TAL"/>
              <w:rPr>
                <w:rFonts w:cs="Arial"/>
                <w:szCs w:val="18"/>
              </w:rPr>
            </w:pPr>
            <w:r w:rsidRPr="006A77F7">
              <w:rPr>
                <w:color w:val="000000"/>
                <w:lang w:eastAsia="en-US"/>
              </w:rPr>
              <w:t>Non-Exception only possible with 1UL in band 41</w:t>
            </w:r>
          </w:p>
        </w:tc>
      </w:tr>
      <w:tr w:rsidR="00087401" w:rsidRPr="006A77F7" w14:paraId="43A8C43E" w14:textId="77777777" w:rsidTr="00F363DE">
        <w:trPr>
          <w:trHeight w:val="248"/>
        </w:trPr>
        <w:tc>
          <w:tcPr>
            <w:tcW w:w="1549" w:type="dxa"/>
            <w:tcBorders>
              <w:top w:val="nil"/>
              <w:bottom w:val="nil"/>
            </w:tcBorders>
            <w:vAlign w:val="center"/>
          </w:tcPr>
          <w:p w14:paraId="5C3F6488" w14:textId="77777777" w:rsidR="00087401" w:rsidRPr="006A77F7" w:rsidRDefault="00087401" w:rsidP="00087401">
            <w:pPr>
              <w:pStyle w:val="TAL"/>
              <w:jc w:val="center"/>
              <w:rPr>
                <w:rFonts w:cs="Arial"/>
                <w:b/>
                <w:bCs/>
                <w:szCs w:val="18"/>
              </w:rPr>
            </w:pPr>
            <w:r w:rsidRPr="006A77F7">
              <w:rPr>
                <w:rFonts w:cs="Arial"/>
                <w:szCs w:val="18"/>
              </w:rPr>
              <w:t>48A/</w:t>
            </w:r>
            <w:r w:rsidRPr="006A77F7">
              <w:rPr>
                <w:rFonts w:cs="Arial"/>
                <w:b/>
                <w:bCs/>
                <w:szCs w:val="18"/>
              </w:rPr>
              <w:t>n66A</w:t>
            </w:r>
          </w:p>
        </w:tc>
        <w:tc>
          <w:tcPr>
            <w:tcW w:w="1704" w:type="dxa"/>
            <w:shd w:val="clear" w:color="auto" w:fill="auto"/>
            <w:vAlign w:val="center"/>
          </w:tcPr>
          <w:p w14:paraId="0700AB7F" w14:textId="77777777" w:rsidR="00087401" w:rsidRPr="006A77F7" w:rsidRDefault="00087401" w:rsidP="00087401">
            <w:pPr>
              <w:pStyle w:val="TAC"/>
              <w:rPr>
                <w:lang w:eastAsia="en-US"/>
              </w:rPr>
            </w:pPr>
            <w:r w:rsidRPr="006A77F7">
              <w:t xml:space="preserve">DL 3555 MHz/ UL </w:t>
            </w:r>
            <w:r w:rsidRPr="006A77F7">
              <w:rPr>
                <w:rFonts w:eastAsia="MS Mincho"/>
              </w:rPr>
              <w:t>1777.5 MHz</w:t>
            </w:r>
          </w:p>
        </w:tc>
        <w:tc>
          <w:tcPr>
            <w:tcW w:w="1843" w:type="dxa"/>
            <w:shd w:val="clear" w:color="auto" w:fill="auto"/>
            <w:vAlign w:val="center"/>
          </w:tcPr>
          <w:p w14:paraId="3FBFE4CE" w14:textId="77777777" w:rsidR="00087401" w:rsidRPr="006A77F7" w:rsidRDefault="00087401" w:rsidP="00087401">
            <w:pPr>
              <w:pStyle w:val="TAC"/>
              <w:rPr>
                <w:lang w:eastAsia="en-US"/>
              </w:rPr>
            </w:pPr>
            <w:r w:rsidRPr="006A77F7">
              <w:t>10/20</w:t>
            </w:r>
          </w:p>
        </w:tc>
        <w:tc>
          <w:tcPr>
            <w:tcW w:w="1984" w:type="dxa"/>
            <w:vAlign w:val="center"/>
          </w:tcPr>
          <w:p w14:paraId="3FB9791E"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087401" w:rsidRPr="006A77F7" w:rsidRDefault="00087401" w:rsidP="00087401">
            <w:pPr>
              <w:pStyle w:val="TAL"/>
              <w:rPr>
                <w:color w:val="000000"/>
                <w:lang w:eastAsia="en-US"/>
              </w:rPr>
            </w:pPr>
            <w:r w:rsidRPr="006A77F7">
              <w:rPr>
                <w:color w:val="000000"/>
              </w:rPr>
              <w:t>Exception Note 2, 13 of TS38.101-3 table 7.3B.2.3.1-1</w:t>
            </w:r>
          </w:p>
        </w:tc>
      </w:tr>
      <w:tr w:rsidR="00087401" w:rsidRPr="006A77F7" w14:paraId="14DCEBFF" w14:textId="77777777" w:rsidTr="00F363DE">
        <w:trPr>
          <w:trHeight w:val="248"/>
        </w:trPr>
        <w:tc>
          <w:tcPr>
            <w:tcW w:w="1549" w:type="dxa"/>
            <w:tcBorders>
              <w:top w:val="nil"/>
            </w:tcBorders>
            <w:vAlign w:val="center"/>
          </w:tcPr>
          <w:p w14:paraId="3C7D5E0F"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6A77F7" w:rsidRDefault="00087401" w:rsidP="00087401">
            <w:pPr>
              <w:pStyle w:val="TAC"/>
              <w:rPr>
                <w:lang w:eastAsia="en-US"/>
              </w:rPr>
            </w:pPr>
            <w:r w:rsidRPr="006A77F7">
              <w:t xml:space="preserve">DL 3565 MHz/ UL </w:t>
            </w:r>
            <w:r w:rsidRPr="006A77F7">
              <w:rPr>
                <w:rFonts w:eastAsia="MS Mincho"/>
              </w:rPr>
              <w:t>1770 MHz</w:t>
            </w:r>
          </w:p>
        </w:tc>
        <w:tc>
          <w:tcPr>
            <w:tcW w:w="1843" w:type="dxa"/>
            <w:shd w:val="clear" w:color="auto" w:fill="auto"/>
            <w:vAlign w:val="center"/>
          </w:tcPr>
          <w:p w14:paraId="59C60695" w14:textId="77777777" w:rsidR="00087401" w:rsidRPr="006A77F7" w:rsidRDefault="00087401" w:rsidP="00087401">
            <w:pPr>
              <w:pStyle w:val="TAC"/>
              <w:rPr>
                <w:lang w:eastAsia="en-US"/>
              </w:rPr>
            </w:pPr>
            <w:r w:rsidRPr="006A77F7">
              <w:t>10/20</w:t>
            </w:r>
          </w:p>
        </w:tc>
        <w:tc>
          <w:tcPr>
            <w:tcW w:w="1984" w:type="dxa"/>
            <w:vAlign w:val="center"/>
          </w:tcPr>
          <w:p w14:paraId="1CF76CD4"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087401" w:rsidRPr="006A77F7" w:rsidRDefault="00087401" w:rsidP="00087401">
            <w:pPr>
              <w:pStyle w:val="TAL"/>
              <w:rPr>
                <w:color w:val="000000"/>
                <w:lang w:eastAsia="en-US"/>
              </w:rPr>
            </w:pPr>
            <w:r w:rsidRPr="006A77F7">
              <w:rPr>
                <w:color w:val="000000"/>
              </w:rPr>
              <w:t>Exception Note 3 of TS38.101-3 table 7.3B.2.3.1-1</w:t>
            </w:r>
          </w:p>
        </w:tc>
      </w:tr>
      <w:tr w:rsidR="00087401" w:rsidRPr="006A77F7" w14:paraId="5D53A3D6" w14:textId="77777777" w:rsidTr="00F363DE">
        <w:trPr>
          <w:trHeight w:val="248"/>
        </w:trPr>
        <w:tc>
          <w:tcPr>
            <w:tcW w:w="1549" w:type="dxa"/>
            <w:tcBorders>
              <w:top w:val="nil"/>
            </w:tcBorders>
            <w:vAlign w:val="center"/>
          </w:tcPr>
          <w:p w14:paraId="1F9C049A" w14:textId="6B11BDE7" w:rsidR="00087401" w:rsidRPr="006A77F7" w:rsidRDefault="00087401" w:rsidP="00087401">
            <w:pPr>
              <w:pStyle w:val="TAL"/>
              <w:jc w:val="center"/>
              <w:rPr>
                <w:rFonts w:cs="Arial"/>
                <w:b/>
                <w:szCs w:val="18"/>
              </w:rPr>
            </w:pPr>
            <w:r w:rsidRPr="006A77F7">
              <w:rPr>
                <w:rFonts w:cs="Arial"/>
                <w:szCs w:val="18"/>
              </w:rPr>
              <w:lastRenderedPageBreak/>
              <w:t>66A</w:t>
            </w:r>
            <w:r w:rsidRPr="006A77F7">
              <w:rPr>
                <w:rFonts w:cs="Arial"/>
                <w:b/>
                <w:bCs/>
                <w:szCs w:val="18"/>
              </w:rPr>
              <w:t>/</w:t>
            </w:r>
            <w:r w:rsidRPr="006A77F7">
              <w:rPr>
                <w:rFonts w:cs="Arial"/>
                <w:b/>
                <w:szCs w:val="18"/>
              </w:rPr>
              <w:t>n25A</w:t>
            </w:r>
          </w:p>
        </w:tc>
        <w:tc>
          <w:tcPr>
            <w:tcW w:w="1704" w:type="dxa"/>
            <w:shd w:val="clear" w:color="auto" w:fill="auto"/>
            <w:vAlign w:val="center"/>
          </w:tcPr>
          <w:p w14:paraId="3F694529" w14:textId="6F25EF23" w:rsidR="00087401" w:rsidRPr="006A77F7" w:rsidRDefault="00087401" w:rsidP="00087401">
            <w:pPr>
              <w:pStyle w:val="TAC"/>
            </w:pPr>
            <w:r w:rsidRPr="006A77F7">
              <w:rPr>
                <w:rFonts w:eastAsia="MS Mincho"/>
              </w:rPr>
              <w:t>UL 1775 MHz / UL 1855 MHz</w:t>
            </w:r>
          </w:p>
        </w:tc>
        <w:tc>
          <w:tcPr>
            <w:tcW w:w="1843" w:type="dxa"/>
            <w:shd w:val="clear" w:color="auto" w:fill="auto"/>
            <w:vAlign w:val="center"/>
          </w:tcPr>
          <w:p w14:paraId="448F1F18" w14:textId="6F18433D" w:rsidR="00087401" w:rsidRPr="006A77F7" w:rsidRDefault="00087401" w:rsidP="00087401">
            <w:pPr>
              <w:pStyle w:val="TAC"/>
            </w:pPr>
            <w:r w:rsidRPr="006A77F7">
              <w:t>5/5</w:t>
            </w:r>
          </w:p>
        </w:tc>
        <w:tc>
          <w:tcPr>
            <w:tcW w:w="1984" w:type="dxa"/>
            <w:vAlign w:val="center"/>
          </w:tcPr>
          <w:p w14:paraId="41A8B675" w14:textId="10D87B11"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006C7F13" w14:textId="5BF5F10C" w:rsidR="00087401" w:rsidRPr="006A77F7" w:rsidRDefault="00087401" w:rsidP="00087401">
            <w:pPr>
              <w:pStyle w:val="TAL"/>
              <w:rPr>
                <w:color w:val="000000"/>
              </w:rPr>
            </w:pPr>
            <w:r w:rsidRPr="006A77F7">
              <w:rPr>
                <w:color w:val="000000"/>
              </w:rPr>
              <w:t>Exception in TS 38.101-3 Table 7.3B.2.3.5.1-1</w:t>
            </w:r>
          </w:p>
        </w:tc>
      </w:tr>
      <w:tr w:rsidR="00087401" w:rsidRPr="006A77F7" w14:paraId="029EB25C" w14:textId="77777777" w:rsidTr="00F363DE">
        <w:trPr>
          <w:trHeight w:val="248"/>
        </w:trPr>
        <w:tc>
          <w:tcPr>
            <w:tcW w:w="1549" w:type="dxa"/>
            <w:tcBorders>
              <w:top w:val="nil"/>
            </w:tcBorders>
            <w:vAlign w:val="center"/>
          </w:tcPr>
          <w:p w14:paraId="32F2B97B" w14:textId="1CD7B8FE" w:rsidR="00087401" w:rsidRPr="006A77F7" w:rsidRDefault="00087401" w:rsidP="00087401">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24C26F5D" w14:textId="2CC675B6" w:rsidR="00087401" w:rsidRPr="006A77F7" w:rsidRDefault="00087401" w:rsidP="00087401">
            <w:pPr>
              <w:pStyle w:val="TAC"/>
            </w:pPr>
            <w:r w:rsidRPr="006A77F7">
              <w:rPr>
                <w:rFonts w:eastAsia="MS Mincho"/>
              </w:rPr>
              <w:t>UL 1712.5 MHz / UL 1912.5 MHz</w:t>
            </w:r>
          </w:p>
        </w:tc>
        <w:tc>
          <w:tcPr>
            <w:tcW w:w="1843" w:type="dxa"/>
            <w:shd w:val="clear" w:color="auto" w:fill="auto"/>
            <w:vAlign w:val="center"/>
          </w:tcPr>
          <w:p w14:paraId="523707CB" w14:textId="359C635A" w:rsidR="00087401" w:rsidRPr="006A77F7" w:rsidRDefault="00087401" w:rsidP="00087401">
            <w:pPr>
              <w:pStyle w:val="TAC"/>
            </w:pPr>
            <w:r w:rsidRPr="006A77F7">
              <w:t>5/5</w:t>
            </w:r>
          </w:p>
        </w:tc>
        <w:tc>
          <w:tcPr>
            <w:tcW w:w="1984" w:type="dxa"/>
            <w:vAlign w:val="center"/>
          </w:tcPr>
          <w:p w14:paraId="2432DBC0" w14:textId="4B9C41D8"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4E2528E5" w14:textId="4496E69E" w:rsidR="00087401" w:rsidRPr="006A77F7" w:rsidRDefault="00087401" w:rsidP="00087401">
            <w:pPr>
              <w:pStyle w:val="TAL"/>
              <w:rPr>
                <w:color w:val="000000"/>
              </w:rPr>
            </w:pPr>
            <w:r w:rsidRPr="006A77F7">
              <w:rPr>
                <w:color w:val="000000"/>
              </w:rPr>
              <w:t>Exception in TS 38.101-3 Table 7.3B.2.3.5.1-1</w:t>
            </w:r>
          </w:p>
        </w:tc>
      </w:tr>
      <w:tr w:rsidR="00087401" w:rsidRPr="006A77F7" w14:paraId="7B498EAE" w14:textId="77777777" w:rsidTr="00F363DE">
        <w:trPr>
          <w:trHeight w:val="248"/>
        </w:trPr>
        <w:tc>
          <w:tcPr>
            <w:tcW w:w="1549" w:type="dxa"/>
            <w:tcBorders>
              <w:top w:val="nil"/>
            </w:tcBorders>
            <w:vAlign w:val="center"/>
          </w:tcPr>
          <w:p w14:paraId="4B0261F0" w14:textId="25D369B1"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3574014A" w14:textId="0F704CB5" w:rsidR="00087401" w:rsidRPr="006A77F7" w:rsidRDefault="00087401" w:rsidP="00087401">
            <w:pPr>
              <w:pStyle w:val="TAC"/>
            </w:pPr>
            <w:r w:rsidRPr="006A77F7">
              <w:rPr>
                <w:rFonts w:eastAsia="MS Mincho"/>
              </w:rPr>
              <w:t>UL 1750 MHz / UL 1883.3 MHz</w:t>
            </w:r>
          </w:p>
        </w:tc>
        <w:tc>
          <w:tcPr>
            <w:tcW w:w="1843" w:type="dxa"/>
            <w:shd w:val="clear" w:color="auto" w:fill="auto"/>
            <w:vAlign w:val="center"/>
          </w:tcPr>
          <w:p w14:paraId="3E624A33" w14:textId="01BE7CFC" w:rsidR="00087401" w:rsidRPr="006A77F7" w:rsidRDefault="00087401" w:rsidP="00087401">
            <w:pPr>
              <w:pStyle w:val="TAC"/>
            </w:pPr>
            <w:r w:rsidRPr="006A77F7">
              <w:t>5/5</w:t>
            </w:r>
          </w:p>
        </w:tc>
        <w:tc>
          <w:tcPr>
            <w:tcW w:w="1984" w:type="dxa"/>
            <w:vAlign w:val="center"/>
          </w:tcPr>
          <w:p w14:paraId="5BC569F5" w14:textId="03CD9370"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3F7EB744" w14:textId="009DD289" w:rsidR="00087401" w:rsidRPr="006A77F7" w:rsidRDefault="00087401" w:rsidP="00087401">
            <w:pPr>
              <w:pStyle w:val="TAL"/>
              <w:rPr>
                <w:color w:val="000000"/>
              </w:rPr>
            </w:pPr>
            <w:r w:rsidRPr="006A77F7">
              <w:rPr>
                <w:color w:val="000000"/>
              </w:rPr>
              <w:t>Exception in TS 38.101-3 Table 7.3B.2.3.5.1-1</w:t>
            </w:r>
          </w:p>
        </w:tc>
      </w:tr>
      <w:tr w:rsidR="00087401" w:rsidRPr="006A77F7" w14:paraId="461893A5" w14:textId="77777777" w:rsidTr="00F363DE">
        <w:trPr>
          <w:trHeight w:val="248"/>
        </w:trPr>
        <w:tc>
          <w:tcPr>
            <w:tcW w:w="1549" w:type="dxa"/>
            <w:tcBorders>
              <w:bottom w:val="nil"/>
            </w:tcBorders>
            <w:vAlign w:val="center"/>
          </w:tcPr>
          <w:p w14:paraId="7A564510" w14:textId="77777777"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shd w:val="clear" w:color="auto" w:fill="auto"/>
            <w:vAlign w:val="center"/>
          </w:tcPr>
          <w:p w14:paraId="5AA47630" w14:textId="77777777" w:rsidR="00087401" w:rsidRPr="006A77F7" w:rsidRDefault="00087401" w:rsidP="00087401">
            <w:pPr>
              <w:pStyle w:val="TAC"/>
              <w:rPr>
                <w:rFonts w:eastAsia="MS Mincho"/>
              </w:rPr>
            </w:pPr>
            <w:r w:rsidRPr="006A77F7">
              <w:rPr>
                <w:rFonts w:eastAsia="MS Mincho"/>
              </w:rPr>
              <w:t>UL 1720 MHz / DL 3440 MHz</w:t>
            </w:r>
          </w:p>
        </w:tc>
        <w:tc>
          <w:tcPr>
            <w:tcW w:w="1843" w:type="dxa"/>
            <w:shd w:val="clear" w:color="auto" w:fill="auto"/>
            <w:vAlign w:val="center"/>
          </w:tcPr>
          <w:p w14:paraId="7257078B" w14:textId="77777777" w:rsidR="00087401" w:rsidRPr="006A77F7" w:rsidRDefault="00087401" w:rsidP="00087401">
            <w:pPr>
              <w:pStyle w:val="TAC"/>
            </w:pPr>
            <w:r w:rsidRPr="006A77F7">
              <w:t>20/100</w:t>
            </w:r>
          </w:p>
        </w:tc>
        <w:tc>
          <w:tcPr>
            <w:tcW w:w="1984" w:type="dxa"/>
            <w:vAlign w:val="center"/>
          </w:tcPr>
          <w:p w14:paraId="0FC96638"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3C633C99" w14:textId="77777777" w:rsidR="00087401" w:rsidRPr="006A77F7" w:rsidRDefault="00087401" w:rsidP="00087401">
            <w:pPr>
              <w:pStyle w:val="TAL"/>
              <w:rPr>
                <w:color w:val="000000"/>
              </w:rPr>
            </w:pPr>
            <w:r w:rsidRPr="006A77F7">
              <w:rPr>
                <w:color w:val="000000"/>
              </w:rPr>
              <w:t>Exception Note 2, 13 of TS38.101-3 table 7.3B.2.3.1-1</w:t>
            </w:r>
          </w:p>
        </w:tc>
      </w:tr>
      <w:tr w:rsidR="00087401" w:rsidRPr="006A77F7" w14:paraId="145B6E42" w14:textId="77777777" w:rsidTr="00F363DE">
        <w:trPr>
          <w:trHeight w:val="248"/>
        </w:trPr>
        <w:tc>
          <w:tcPr>
            <w:tcW w:w="1549" w:type="dxa"/>
            <w:tcBorders>
              <w:top w:val="nil"/>
              <w:bottom w:val="nil"/>
            </w:tcBorders>
            <w:vAlign w:val="center"/>
          </w:tcPr>
          <w:p w14:paraId="37E50785"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6A77F7" w:rsidRDefault="00087401" w:rsidP="00087401">
            <w:pPr>
              <w:pStyle w:val="TAC"/>
              <w:rPr>
                <w:rFonts w:eastAsia="MS Mincho"/>
              </w:rPr>
            </w:pPr>
            <w:r w:rsidRPr="006A77F7">
              <w:rPr>
                <w:rFonts w:eastAsia="MS Mincho"/>
              </w:rPr>
              <w:t>UL 1720 MHz / DL 3420 MHz</w:t>
            </w:r>
          </w:p>
        </w:tc>
        <w:tc>
          <w:tcPr>
            <w:tcW w:w="1843" w:type="dxa"/>
            <w:shd w:val="clear" w:color="auto" w:fill="auto"/>
            <w:vAlign w:val="center"/>
          </w:tcPr>
          <w:p w14:paraId="03BD6D52" w14:textId="77777777" w:rsidR="00087401" w:rsidRPr="006A77F7" w:rsidRDefault="00087401" w:rsidP="00087401">
            <w:pPr>
              <w:pStyle w:val="TAC"/>
            </w:pPr>
            <w:r w:rsidRPr="006A77F7">
              <w:t>20/20</w:t>
            </w:r>
          </w:p>
        </w:tc>
        <w:tc>
          <w:tcPr>
            <w:tcW w:w="1984" w:type="dxa"/>
            <w:vAlign w:val="center"/>
          </w:tcPr>
          <w:p w14:paraId="1517A3FB"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6FA88B5" w14:textId="77777777" w:rsidR="00087401" w:rsidRPr="006A77F7" w:rsidRDefault="00087401" w:rsidP="00087401">
            <w:pPr>
              <w:pStyle w:val="TAL"/>
              <w:rPr>
                <w:color w:val="000000"/>
              </w:rPr>
            </w:pPr>
            <w:r w:rsidRPr="006A77F7">
              <w:rPr>
                <w:color w:val="000000"/>
              </w:rPr>
              <w:t>Exception Note 3 of TS38.101-3 table 7.3B.2.3.1-1</w:t>
            </w:r>
          </w:p>
        </w:tc>
      </w:tr>
      <w:tr w:rsidR="00087401" w:rsidRPr="006A77F7" w14:paraId="7CB5EA30" w14:textId="77777777" w:rsidTr="00F363DE">
        <w:trPr>
          <w:trHeight w:val="248"/>
        </w:trPr>
        <w:tc>
          <w:tcPr>
            <w:tcW w:w="1549" w:type="dxa"/>
            <w:tcBorders>
              <w:top w:val="nil"/>
              <w:bottom w:val="nil"/>
            </w:tcBorders>
            <w:vAlign w:val="center"/>
          </w:tcPr>
          <w:p w14:paraId="12A1A00A"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6A77F7" w:rsidRDefault="00087401" w:rsidP="00087401">
            <w:pPr>
              <w:pStyle w:val="TAC"/>
              <w:rPr>
                <w:rFonts w:eastAsia="MS Mincho"/>
              </w:rPr>
            </w:pPr>
            <w:r w:rsidRPr="006A77F7">
              <w:rPr>
                <w:rFonts w:eastAsia="MS Mincho"/>
              </w:rPr>
              <w:t>UL Mid / DL Mid</w:t>
            </w:r>
          </w:p>
        </w:tc>
        <w:tc>
          <w:tcPr>
            <w:tcW w:w="1843" w:type="dxa"/>
            <w:shd w:val="clear" w:color="auto" w:fill="auto"/>
            <w:vAlign w:val="center"/>
          </w:tcPr>
          <w:p w14:paraId="5DDDD5D6" w14:textId="77777777" w:rsidR="00087401" w:rsidRPr="006A77F7" w:rsidRDefault="00087401" w:rsidP="00087401">
            <w:pPr>
              <w:pStyle w:val="TAC"/>
            </w:pPr>
            <w:r w:rsidRPr="006A77F7">
              <w:t>20/100</w:t>
            </w:r>
          </w:p>
        </w:tc>
        <w:tc>
          <w:tcPr>
            <w:tcW w:w="1984" w:type="dxa"/>
            <w:vAlign w:val="center"/>
          </w:tcPr>
          <w:p w14:paraId="22615127" w14:textId="77777777" w:rsidR="00087401" w:rsidRPr="006A77F7" w:rsidRDefault="00087401" w:rsidP="00087401">
            <w:pPr>
              <w:pStyle w:val="TAC"/>
              <w:rPr>
                <w:color w:val="000000"/>
              </w:rPr>
            </w:pPr>
          </w:p>
        </w:tc>
        <w:tc>
          <w:tcPr>
            <w:tcW w:w="2989" w:type="dxa"/>
            <w:vAlign w:val="center"/>
          </w:tcPr>
          <w:p w14:paraId="0A7319EA" w14:textId="77777777" w:rsidR="00087401" w:rsidRPr="006A77F7" w:rsidRDefault="00087401" w:rsidP="00087401">
            <w:pPr>
              <w:pStyle w:val="TAL"/>
              <w:rPr>
                <w:color w:val="000000"/>
              </w:rPr>
            </w:pPr>
            <w:r w:rsidRPr="006A77F7">
              <w:rPr>
                <w:color w:val="000000"/>
              </w:rPr>
              <w:t>HD avoid</w:t>
            </w:r>
          </w:p>
        </w:tc>
      </w:tr>
      <w:tr w:rsidR="00132FCD" w:rsidRPr="006A77F7" w14:paraId="36519898" w14:textId="77777777" w:rsidTr="00F363DE">
        <w:trPr>
          <w:trHeight w:val="248"/>
        </w:trPr>
        <w:tc>
          <w:tcPr>
            <w:tcW w:w="1549" w:type="dxa"/>
            <w:tcBorders>
              <w:top w:val="nil"/>
              <w:bottom w:val="single" w:sz="4" w:space="0" w:color="auto"/>
            </w:tcBorders>
            <w:vAlign w:val="center"/>
          </w:tcPr>
          <w:p w14:paraId="2D1739B7" w14:textId="77777777" w:rsidR="00132FCD" w:rsidRPr="006A77F7" w:rsidRDefault="00132FCD" w:rsidP="00132FCD">
            <w:pPr>
              <w:pStyle w:val="TAL"/>
              <w:jc w:val="center"/>
              <w:rPr>
                <w:rFonts w:cs="Arial"/>
                <w:b/>
                <w:bCs/>
                <w:szCs w:val="18"/>
              </w:rPr>
            </w:pPr>
          </w:p>
        </w:tc>
        <w:tc>
          <w:tcPr>
            <w:tcW w:w="1704" w:type="dxa"/>
            <w:shd w:val="clear" w:color="auto" w:fill="auto"/>
            <w:vAlign w:val="center"/>
          </w:tcPr>
          <w:p w14:paraId="6F0DE01E" w14:textId="33DFF018" w:rsidR="00132FCD" w:rsidRPr="006A77F7" w:rsidRDefault="00132FCD" w:rsidP="00132FCD">
            <w:pPr>
              <w:pStyle w:val="TAC"/>
              <w:rPr>
                <w:rFonts w:eastAsia="MS Mincho"/>
              </w:rPr>
            </w:pPr>
            <w:r w:rsidRPr="006A77F7">
              <w:rPr>
                <w:rFonts w:eastAsia="MS Mincho"/>
              </w:rPr>
              <w:t>DL 2197.5 MHZ / UL 3350 MHz</w:t>
            </w:r>
          </w:p>
        </w:tc>
        <w:tc>
          <w:tcPr>
            <w:tcW w:w="1843" w:type="dxa"/>
            <w:shd w:val="clear" w:color="auto" w:fill="auto"/>
            <w:vAlign w:val="center"/>
          </w:tcPr>
          <w:p w14:paraId="025BD969" w14:textId="310A9E83" w:rsidR="00132FCD" w:rsidRPr="006A77F7" w:rsidRDefault="00132FCD" w:rsidP="00132FCD">
            <w:pPr>
              <w:pStyle w:val="TAC"/>
            </w:pPr>
            <w:r w:rsidRPr="006A77F7">
              <w:t>5/100</w:t>
            </w:r>
          </w:p>
        </w:tc>
        <w:tc>
          <w:tcPr>
            <w:tcW w:w="1984" w:type="dxa"/>
            <w:vAlign w:val="center"/>
          </w:tcPr>
          <w:p w14:paraId="18B04406" w14:textId="7F6FE09A" w:rsidR="00132FCD" w:rsidRPr="006A77F7" w:rsidRDefault="00132FCD" w:rsidP="00132FCD">
            <w:pPr>
              <w:pStyle w:val="TAC"/>
              <w:rPr>
                <w:color w:val="000000"/>
              </w:rPr>
            </w:pPr>
            <w:r w:rsidRPr="006A77F7">
              <w:rPr>
                <w:color w:val="000000"/>
              </w:rPr>
              <w:t>CBI avoid (PC2 only)</w:t>
            </w:r>
          </w:p>
        </w:tc>
        <w:tc>
          <w:tcPr>
            <w:tcW w:w="2989" w:type="dxa"/>
            <w:vAlign w:val="center"/>
          </w:tcPr>
          <w:p w14:paraId="3D2E5A79" w14:textId="02086C0F" w:rsidR="00132FCD" w:rsidRPr="006A77F7" w:rsidRDefault="00132FCD" w:rsidP="00132FCD">
            <w:pPr>
              <w:pStyle w:val="TAL"/>
              <w:rPr>
                <w:color w:val="000000"/>
              </w:rPr>
            </w:pPr>
            <w:r w:rsidRPr="006A77F7">
              <w:rPr>
                <w:color w:val="000000"/>
              </w:rPr>
              <w:t>CBI avoid</w:t>
            </w:r>
          </w:p>
        </w:tc>
      </w:tr>
      <w:tr w:rsidR="00087401" w:rsidRPr="006A77F7" w14:paraId="78062D55" w14:textId="77777777" w:rsidTr="00F363DE">
        <w:trPr>
          <w:trHeight w:val="248"/>
        </w:trPr>
        <w:tc>
          <w:tcPr>
            <w:tcW w:w="1549" w:type="dxa"/>
            <w:tcBorders>
              <w:bottom w:val="nil"/>
            </w:tcBorders>
            <w:vAlign w:val="center"/>
          </w:tcPr>
          <w:p w14:paraId="69E63EE0" w14:textId="77777777" w:rsidR="00087401" w:rsidRPr="006A77F7" w:rsidRDefault="00087401" w:rsidP="00087401">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shd w:val="clear" w:color="auto" w:fill="auto"/>
            <w:vAlign w:val="center"/>
          </w:tcPr>
          <w:p w14:paraId="410718ED" w14:textId="77777777" w:rsidR="00087401" w:rsidRPr="006A77F7" w:rsidRDefault="00087401" w:rsidP="00087401">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087401" w:rsidRPr="006A77F7" w:rsidRDefault="00087401" w:rsidP="00087401">
            <w:pPr>
              <w:pStyle w:val="TAC"/>
              <w:rPr>
                <w:rFonts w:eastAsia="MS Mincho"/>
              </w:rPr>
            </w:pPr>
            <w:r w:rsidRPr="006A77F7">
              <w:rPr>
                <w:lang w:eastAsia="en-US"/>
              </w:rPr>
              <w:t xml:space="preserve">UL </w:t>
            </w:r>
            <w:r w:rsidRPr="006A77F7">
              <w:rPr>
                <w:rFonts w:eastAsia="MS Mincho"/>
                <w:lang w:eastAsia="en-US"/>
              </w:rPr>
              <w:t>1755 MHZ</w:t>
            </w:r>
          </w:p>
        </w:tc>
        <w:tc>
          <w:tcPr>
            <w:tcW w:w="1843" w:type="dxa"/>
            <w:shd w:val="clear" w:color="auto" w:fill="auto"/>
            <w:vAlign w:val="center"/>
          </w:tcPr>
          <w:p w14:paraId="5D2DC61C" w14:textId="77777777" w:rsidR="00087401" w:rsidRPr="006A77F7" w:rsidRDefault="00087401" w:rsidP="00087401">
            <w:pPr>
              <w:pStyle w:val="TAC"/>
            </w:pPr>
            <w:r w:rsidRPr="006A77F7">
              <w:rPr>
                <w:lang w:eastAsia="en-US"/>
              </w:rPr>
              <w:t>Highest (20 MHz) / Highest (100 MHz)</w:t>
            </w:r>
          </w:p>
        </w:tc>
        <w:tc>
          <w:tcPr>
            <w:tcW w:w="1984" w:type="dxa"/>
            <w:vAlign w:val="center"/>
          </w:tcPr>
          <w:p w14:paraId="4015F524"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256A3F2B" w14:textId="77777777" w:rsidR="00087401" w:rsidRPr="006A77F7" w:rsidRDefault="00087401" w:rsidP="00087401">
            <w:pPr>
              <w:pStyle w:val="TAL"/>
              <w:rPr>
                <w:color w:val="000000"/>
              </w:rPr>
            </w:pPr>
            <w:r w:rsidRPr="006A77F7">
              <w:rPr>
                <w:color w:val="000000"/>
                <w:lang w:eastAsia="en-US"/>
              </w:rPr>
              <w:t>Exception Note 2, 13 of TS38.101-3 table 7.3B.2.3.1-1</w:t>
            </w:r>
          </w:p>
        </w:tc>
      </w:tr>
      <w:tr w:rsidR="00087401" w:rsidRPr="006A77F7" w14:paraId="1E438826" w14:textId="77777777" w:rsidTr="00F363DE">
        <w:trPr>
          <w:trHeight w:val="248"/>
        </w:trPr>
        <w:tc>
          <w:tcPr>
            <w:tcW w:w="1549" w:type="dxa"/>
            <w:tcBorders>
              <w:top w:val="nil"/>
              <w:bottom w:val="single" w:sz="4" w:space="0" w:color="auto"/>
            </w:tcBorders>
            <w:vAlign w:val="center"/>
          </w:tcPr>
          <w:p w14:paraId="2006187B"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6A77F7" w:rsidRDefault="00087401" w:rsidP="00087401">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087401" w:rsidRPr="006A77F7" w:rsidRDefault="00087401" w:rsidP="00087401">
            <w:pPr>
              <w:pStyle w:val="TAC"/>
              <w:rPr>
                <w:rFonts w:eastAsia="MS Mincho"/>
              </w:rPr>
            </w:pPr>
            <w:r w:rsidRPr="006A77F7">
              <w:rPr>
                <w:rFonts w:eastAsia="MS Mincho"/>
                <w:lang w:eastAsia="en-US"/>
              </w:rPr>
              <w:t>UL 1755 MHz</w:t>
            </w:r>
          </w:p>
        </w:tc>
        <w:tc>
          <w:tcPr>
            <w:tcW w:w="1843" w:type="dxa"/>
            <w:shd w:val="clear" w:color="auto" w:fill="auto"/>
            <w:vAlign w:val="center"/>
          </w:tcPr>
          <w:p w14:paraId="3EAB8264" w14:textId="77777777" w:rsidR="00087401" w:rsidRPr="006A77F7" w:rsidRDefault="00087401" w:rsidP="00087401">
            <w:pPr>
              <w:pStyle w:val="TAC"/>
            </w:pPr>
            <w:r w:rsidRPr="006A77F7">
              <w:rPr>
                <w:lang w:eastAsia="en-US"/>
              </w:rPr>
              <w:t>Highest (20 MHz) / Highest (100 MHz)</w:t>
            </w:r>
          </w:p>
        </w:tc>
        <w:tc>
          <w:tcPr>
            <w:tcW w:w="1984" w:type="dxa"/>
            <w:vAlign w:val="center"/>
          </w:tcPr>
          <w:p w14:paraId="54B604DA"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65E506D2" w14:textId="77777777" w:rsidR="00087401" w:rsidRPr="006A77F7" w:rsidRDefault="00087401" w:rsidP="00087401">
            <w:pPr>
              <w:pStyle w:val="TAL"/>
              <w:rPr>
                <w:color w:val="000000"/>
              </w:rPr>
            </w:pPr>
            <w:r w:rsidRPr="006A77F7">
              <w:rPr>
                <w:color w:val="000000"/>
                <w:lang w:eastAsia="en-US"/>
              </w:rPr>
              <w:t>Exception Note 3 of TS38.101-3 table 7.3B.2.3.1-1</w:t>
            </w:r>
          </w:p>
        </w:tc>
      </w:tr>
      <w:tr w:rsidR="00087401" w:rsidRPr="006A77F7" w14:paraId="4756AC12" w14:textId="77777777" w:rsidTr="00F363DE">
        <w:trPr>
          <w:trHeight w:val="248"/>
        </w:trPr>
        <w:tc>
          <w:tcPr>
            <w:tcW w:w="1549" w:type="dxa"/>
            <w:tcBorders>
              <w:top w:val="single" w:sz="4" w:space="0" w:color="auto"/>
              <w:bottom w:val="single" w:sz="4" w:space="0" w:color="auto"/>
            </w:tcBorders>
            <w:vAlign w:val="center"/>
          </w:tcPr>
          <w:p w14:paraId="1FCAD5D3" w14:textId="77777777" w:rsidR="00087401" w:rsidRPr="006A77F7" w:rsidRDefault="00087401" w:rsidP="00087401">
            <w:pPr>
              <w:pStyle w:val="TAL"/>
              <w:jc w:val="center"/>
              <w:rPr>
                <w:rFonts w:cs="Arial"/>
                <w:b/>
                <w:bCs/>
                <w:szCs w:val="18"/>
                <w:lang w:eastAsia="zh-CN"/>
              </w:rPr>
            </w:pPr>
            <w:bookmarkStart w:id="404" w:name="_Hlk128556221"/>
            <w:r w:rsidRPr="006A77F7">
              <w:rPr>
                <w:rFonts w:cs="Arial"/>
                <w:b/>
                <w:bCs/>
                <w:szCs w:val="18"/>
                <w:lang w:eastAsia="zh-CN"/>
              </w:rPr>
              <w:t>66A/</w:t>
            </w:r>
            <w:r w:rsidRPr="006A77F7">
              <w:rPr>
                <w:rFonts w:cs="Arial"/>
                <w:bCs/>
                <w:szCs w:val="18"/>
                <w:lang w:eastAsia="zh-CN"/>
              </w:rPr>
              <w:t>n41A (PC2 and PC3)</w:t>
            </w:r>
          </w:p>
        </w:tc>
        <w:tc>
          <w:tcPr>
            <w:tcW w:w="1704" w:type="dxa"/>
            <w:shd w:val="clear" w:color="auto" w:fill="auto"/>
            <w:vAlign w:val="center"/>
          </w:tcPr>
          <w:p w14:paraId="4379C616" w14:textId="77777777" w:rsidR="00087401" w:rsidRPr="006A77F7" w:rsidRDefault="00087401" w:rsidP="00087401">
            <w:pPr>
              <w:pStyle w:val="TAC"/>
              <w:rPr>
                <w:lang w:eastAsia="zh-CN"/>
              </w:rPr>
            </w:pPr>
            <w:r w:rsidRPr="006A77F7">
              <w:rPr>
                <w:lang w:eastAsia="zh-CN"/>
              </w:rPr>
              <w:t>High/Low</w:t>
            </w:r>
          </w:p>
        </w:tc>
        <w:tc>
          <w:tcPr>
            <w:tcW w:w="1843" w:type="dxa"/>
            <w:shd w:val="clear" w:color="auto" w:fill="auto"/>
            <w:vAlign w:val="center"/>
          </w:tcPr>
          <w:p w14:paraId="31B109F1" w14:textId="77777777" w:rsidR="00087401" w:rsidRPr="006A77F7" w:rsidRDefault="00087401" w:rsidP="00087401">
            <w:pPr>
              <w:pStyle w:val="TAC"/>
              <w:rPr>
                <w:lang w:eastAsia="zh-CN"/>
              </w:rPr>
            </w:pPr>
            <w:r w:rsidRPr="006A77F7">
              <w:rPr>
                <w:lang w:eastAsia="zh-CN"/>
              </w:rPr>
              <w:t>20/100</w:t>
            </w:r>
          </w:p>
        </w:tc>
        <w:tc>
          <w:tcPr>
            <w:tcW w:w="1984" w:type="dxa"/>
            <w:vAlign w:val="center"/>
          </w:tcPr>
          <w:p w14:paraId="6FD7351F" w14:textId="77777777" w:rsidR="00087401" w:rsidRPr="006A77F7" w:rsidRDefault="00087401" w:rsidP="00087401">
            <w:pPr>
              <w:pStyle w:val="TAC"/>
              <w:rPr>
                <w:color w:val="000000"/>
              </w:rPr>
            </w:pPr>
            <w:r w:rsidRPr="006A77F7">
              <w:rPr>
                <w:color w:val="000000"/>
              </w:rPr>
              <w:t>Cross band isolation</w:t>
            </w:r>
          </w:p>
        </w:tc>
        <w:tc>
          <w:tcPr>
            <w:tcW w:w="2989" w:type="dxa"/>
            <w:vAlign w:val="center"/>
          </w:tcPr>
          <w:p w14:paraId="2E1DC68C" w14:textId="77777777" w:rsidR="00087401" w:rsidRPr="006A77F7" w:rsidRDefault="00087401" w:rsidP="00087401">
            <w:pPr>
              <w:pStyle w:val="TAL"/>
              <w:rPr>
                <w:color w:val="000000"/>
              </w:rPr>
            </w:pPr>
            <w:r w:rsidRPr="006A77F7">
              <w:t>Exception in TS 38.101-3 table 7.3B.2.3.4-1</w:t>
            </w:r>
          </w:p>
        </w:tc>
      </w:tr>
      <w:bookmarkEnd w:id="404"/>
      <w:tr w:rsidR="00087401" w:rsidRPr="006A77F7" w14:paraId="3A04AD07" w14:textId="77777777" w:rsidTr="00F363DE">
        <w:trPr>
          <w:trHeight w:val="248"/>
        </w:trPr>
        <w:tc>
          <w:tcPr>
            <w:tcW w:w="1549" w:type="dxa"/>
            <w:tcBorders>
              <w:top w:val="single" w:sz="4" w:space="0" w:color="auto"/>
              <w:bottom w:val="nil"/>
            </w:tcBorders>
            <w:vAlign w:val="center"/>
          </w:tcPr>
          <w:p w14:paraId="631405C1" w14:textId="77777777" w:rsidR="00087401" w:rsidRPr="006A77F7" w:rsidRDefault="00087401" w:rsidP="00087401">
            <w:pPr>
              <w:pStyle w:val="TAL"/>
              <w:jc w:val="center"/>
              <w:rPr>
                <w:rFonts w:cs="Arial"/>
                <w:szCs w:val="18"/>
              </w:rPr>
            </w:pPr>
            <w:r w:rsidRPr="006A77F7">
              <w:rPr>
                <w:rFonts w:cs="Arial"/>
                <w:b/>
                <w:bCs/>
                <w:szCs w:val="18"/>
              </w:rPr>
              <w:t>71A</w:t>
            </w:r>
            <w:r w:rsidRPr="006A77F7">
              <w:rPr>
                <w:rFonts w:cs="Arial"/>
                <w:szCs w:val="18"/>
              </w:rPr>
              <w:t>/</w:t>
            </w:r>
            <w:r w:rsidRPr="006A77F7">
              <w:rPr>
                <w:rFonts w:cs="Arial"/>
                <w:b/>
                <w:bCs/>
                <w:szCs w:val="18"/>
              </w:rPr>
              <w:t>n2A</w:t>
            </w:r>
          </w:p>
        </w:tc>
        <w:tc>
          <w:tcPr>
            <w:tcW w:w="1704" w:type="dxa"/>
            <w:shd w:val="clear" w:color="auto" w:fill="auto"/>
            <w:vAlign w:val="center"/>
          </w:tcPr>
          <w:p w14:paraId="122DA771" w14:textId="77777777" w:rsidR="00087401" w:rsidRPr="006A77F7" w:rsidRDefault="00087401" w:rsidP="00087401">
            <w:pPr>
              <w:pStyle w:val="TAC"/>
              <w:rPr>
                <w:rFonts w:eastAsia="MS Mincho"/>
              </w:rPr>
            </w:pPr>
            <w:r w:rsidRPr="006A77F7">
              <w:t>UL</w:t>
            </w:r>
            <w:r w:rsidRPr="006A77F7">
              <w:rPr>
                <w:rFonts w:eastAsia="MS Mincho"/>
              </w:rPr>
              <w:t xml:space="preserve">665.5 </w:t>
            </w:r>
            <w:r w:rsidRPr="006A77F7">
              <w:t>MHz/</w:t>
            </w:r>
            <w:r w:rsidRPr="006A77F7">
              <w:rPr>
                <w:lang w:eastAsia="fr-FR"/>
              </w:rPr>
              <w:t xml:space="preserve"> DL1987.5 MHz</w:t>
            </w:r>
          </w:p>
        </w:tc>
        <w:tc>
          <w:tcPr>
            <w:tcW w:w="1843" w:type="dxa"/>
            <w:shd w:val="clear" w:color="auto" w:fill="auto"/>
            <w:vAlign w:val="center"/>
          </w:tcPr>
          <w:p w14:paraId="7C7D43DB" w14:textId="77777777" w:rsidR="00087401" w:rsidRPr="006A77F7" w:rsidRDefault="00087401" w:rsidP="00087401">
            <w:pPr>
              <w:pStyle w:val="TAC"/>
            </w:pPr>
            <w:r w:rsidRPr="006A77F7">
              <w:rPr>
                <w:rFonts w:cs="Arial"/>
                <w:szCs w:val="18"/>
              </w:rPr>
              <w:t>5/5</w:t>
            </w:r>
          </w:p>
        </w:tc>
        <w:tc>
          <w:tcPr>
            <w:tcW w:w="1984" w:type="dxa"/>
            <w:vAlign w:val="center"/>
          </w:tcPr>
          <w:p w14:paraId="6CA13665"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7FB0BB0C" w14:textId="31EBB8F7" w:rsidR="00087401" w:rsidRPr="006A77F7" w:rsidRDefault="00087401" w:rsidP="00087401">
            <w:pPr>
              <w:pStyle w:val="TAL"/>
              <w:rPr>
                <w:color w:val="000000"/>
              </w:rPr>
            </w:pPr>
            <w:r w:rsidRPr="006A77F7">
              <w:rPr>
                <w:color w:val="000000"/>
              </w:rPr>
              <w:t xml:space="preserve">Exception Note </w:t>
            </w:r>
            <w:r w:rsidR="00BF684D" w:rsidRPr="00BF684D">
              <w:rPr>
                <w:color w:val="000000"/>
              </w:rPr>
              <w:t xml:space="preserve">9 </w:t>
            </w:r>
            <w:r w:rsidRPr="006A77F7">
              <w:rPr>
                <w:color w:val="000000"/>
              </w:rPr>
              <w:t>of TS 38.101-3 table 7.3B.2.3.1-1</w:t>
            </w:r>
          </w:p>
        </w:tc>
      </w:tr>
      <w:tr w:rsidR="00BF684D" w:rsidRPr="006A77F7" w:rsidDel="00BF684D" w14:paraId="38C2DF7B" w14:textId="77777777" w:rsidTr="00F363DE">
        <w:trPr>
          <w:trHeight w:val="248"/>
        </w:trPr>
        <w:tc>
          <w:tcPr>
            <w:tcW w:w="1549" w:type="dxa"/>
            <w:tcBorders>
              <w:top w:val="nil"/>
              <w:bottom w:val="nil"/>
            </w:tcBorders>
            <w:vAlign w:val="center"/>
          </w:tcPr>
          <w:p w14:paraId="2B92FC29" w14:textId="77777777" w:rsidR="00BF684D" w:rsidRPr="006A77F7" w:rsidDel="00BF684D" w:rsidRDefault="00BF684D" w:rsidP="00BF684D">
            <w:pPr>
              <w:pStyle w:val="TAL"/>
              <w:jc w:val="center"/>
              <w:rPr>
                <w:rFonts w:cs="Arial"/>
                <w:b/>
                <w:bCs/>
                <w:szCs w:val="18"/>
              </w:rPr>
            </w:pPr>
          </w:p>
        </w:tc>
        <w:tc>
          <w:tcPr>
            <w:tcW w:w="1704" w:type="dxa"/>
            <w:shd w:val="clear" w:color="auto" w:fill="auto"/>
            <w:vAlign w:val="center"/>
          </w:tcPr>
          <w:p w14:paraId="0D10B36A" w14:textId="77777777" w:rsidR="00BF684D" w:rsidRPr="006A77F7" w:rsidRDefault="00BF684D" w:rsidP="00BF684D">
            <w:pPr>
              <w:pStyle w:val="TAC"/>
            </w:pPr>
            <w:r w:rsidRPr="006A77F7">
              <w:t>DL Low /</w:t>
            </w:r>
          </w:p>
          <w:p w14:paraId="40E06951" w14:textId="54BF956A" w:rsidR="00BF684D" w:rsidRPr="006A77F7" w:rsidDel="00BF684D" w:rsidRDefault="00BF684D" w:rsidP="00BF684D">
            <w:pPr>
              <w:pStyle w:val="TAC"/>
            </w:pPr>
            <w:r w:rsidRPr="006A77F7">
              <w:t>UL1881 MHz</w:t>
            </w:r>
          </w:p>
        </w:tc>
        <w:tc>
          <w:tcPr>
            <w:tcW w:w="1843" w:type="dxa"/>
            <w:shd w:val="clear" w:color="auto" w:fill="auto"/>
            <w:vAlign w:val="center"/>
          </w:tcPr>
          <w:p w14:paraId="7C3519A5" w14:textId="54D3EE48" w:rsidR="00BF684D" w:rsidRPr="006A77F7" w:rsidDel="00BF684D" w:rsidRDefault="00BF684D" w:rsidP="00BF684D">
            <w:pPr>
              <w:pStyle w:val="TAC"/>
              <w:rPr>
                <w:rFonts w:cs="Arial"/>
                <w:szCs w:val="18"/>
              </w:rPr>
            </w:pPr>
            <w:r>
              <w:rPr>
                <w:rFonts w:cs="Arial"/>
                <w:szCs w:val="18"/>
              </w:rPr>
              <w:t>5</w:t>
            </w:r>
            <w:r w:rsidRPr="006A77F7">
              <w:rPr>
                <w:rFonts w:cs="Arial"/>
                <w:szCs w:val="18"/>
              </w:rPr>
              <w:t>/</w:t>
            </w:r>
            <w:r>
              <w:rPr>
                <w:rFonts w:cs="Arial"/>
                <w:szCs w:val="18"/>
              </w:rPr>
              <w:t>5</w:t>
            </w:r>
          </w:p>
        </w:tc>
        <w:tc>
          <w:tcPr>
            <w:tcW w:w="1984" w:type="dxa"/>
            <w:vAlign w:val="center"/>
          </w:tcPr>
          <w:p w14:paraId="1C25CB40" w14:textId="616913C6" w:rsidR="00BF684D" w:rsidRPr="006A77F7" w:rsidDel="00BF684D" w:rsidRDefault="00BF684D" w:rsidP="00BF684D">
            <w:pPr>
              <w:pStyle w:val="TAC"/>
              <w:rPr>
                <w:rFonts w:cs="Arial"/>
                <w:szCs w:val="18"/>
              </w:rPr>
            </w:pPr>
            <w:r w:rsidRPr="006A77F7">
              <w:rPr>
                <w:rFonts w:cs="Arial"/>
                <w:szCs w:val="18"/>
              </w:rPr>
              <w:t>Receiver Harmonic Mixing</w:t>
            </w:r>
          </w:p>
        </w:tc>
        <w:tc>
          <w:tcPr>
            <w:tcW w:w="2989" w:type="dxa"/>
            <w:vAlign w:val="center"/>
          </w:tcPr>
          <w:p w14:paraId="70F316E9" w14:textId="1728880C" w:rsidR="00BF684D" w:rsidRPr="006A77F7" w:rsidDel="00BF684D"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2F8D4154" w14:textId="77777777" w:rsidTr="00F363DE">
        <w:trPr>
          <w:trHeight w:val="248"/>
        </w:trPr>
        <w:tc>
          <w:tcPr>
            <w:tcW w:w="1549" w:type="dxa"/>
            <w:tcBorders>
              <w:top w:val="nil"/>
              <w:bottom w:val="nil"/>
            </w:tcBorders>
            <w:vAlign w:val="center"/>
          </w:tcPr>
          <w:p w14:paraId="5FF58912" w14:textId="77777777" w:rsidR="00BF684D" w:rsidRPr="006A77F7" w:rsidRDefault="00BF684D" w:rsidP="00BF684D">
            <w:pPr>
              <w:pStyle w:val="TAL"/>
              <w:jc w:val="center"/>
              <w:rPr>
                <w:rFonts w:cs="Arial"/>
                <w:b/>
                <w:bCs/>
                <w:szCs w:val="18"/>
              </w:rPr>
            </w:pPr>
          </w:p>
        </w:tc>
        <w:tc>
          <w:tcPr>
            <w:tcW w:w="1704" w:type="dxa"/>
            <w:shd w:val="clear" w:color="auto" w:fill="auto"/>
            <w:vAlign w:val="center"/>
          </w:tcPr>
          <w:p w14:paraId="69986289" w14:textId="77777777" w:rsidR="00BF684D" w:rsidRPr="006A77F7" w:rsidRDefault="00BF684D" w:rsidP="00BF684D">
            <w:pPr>
              <w:pStyle w:val="TAC"/>
            </w:pPr>
            <w:r w:rsidRPr="006A77F7">
              <w:t>DL Low /</w:t>
            </w:r>
          </w:p>
          <w:p w14:paraId="16090A4C" w14:textId="77777777" w:rsidR="00BF684D" w:rsidRPr="006A77F7" w:rsidRDefault="00BF684D" w:rsidP="00BF684D">
            <w:pPr>
              <w:pStyle w:val="TAC"/>
              <w:rPr>
                <w:rFonts w:eastAsia="MS Mincho"/>
              </w:rPr>
            </w:pPr>
            <w:r w:rsidRPr="006A77F7">
              <w:t>UL1881 MHz</w:t>
            </w:r>
          </w:p>
        </w:tc>
        <w:tc>
          <w:tcPr>
            <w:tcW w:w="1843" w:type="dxa"/>
            <w:shd w:val="clear" w:color="auto" w:fill="auto"/>
            <w:vAlign w:val="center"/>
          </w:tcPr>
          <w:p w14:paraId="73DCC7FE" w14:textId="3B23AA68" w:rsidR="00BF684D" w:rsidRPr="006A77F7" w:rsidRDefault="00BF684D" w:rsidP="00BF684D">
            <w:pPr>
              <w:pStyle w:val="TAC"/>
            </w:pPr>
            <w:r w:rsidRPr="00BF684D">
              <w:rPr>
                <w:rFonts w:cs="Arial"/>
                <w:szCs w:val="18"/>
              </w:rPr>
              <w:t>5</w:t>
            </w:r>
            <w:r w:rsidRPr="006A77F7">
              <w:rPr>
                <w:rFonts w:cs="Arial"/>
                <w:szCs w:val="18"/>
              </w:rPr>
              <w:t>/20</w:t>
            </w:r>
          </w:p>
        </w:tc>
        <w:tc>
          <w:tcPr>
            <w:tcW w:w="1984" w:type="dxa"/>
            <w:vAlign w:val="center"/>
          </w:tcPr>
          <w:p w14:paraId="77F158ED" w14:textId="77777777" w:rsidR="00BF684D" w:rsidRPr="006A77F7" w:rsidRDefault="00BF684D" w:rsidP="00BF684D">
            <w:pPr>
              <w:pStyle w:val="TAC"/>
              <w:rPr>
                <w:color w:val="000000"/>
              </w:rPr>
            </w:pPr>
            <w:r w:rsidRPr="006A77F7">
              <w:rPr>
                <w:rFonts w:cs="Arial"/>
                <w:szCs w:val="18"/>
              </w:rPr>
              <w:t>Receiver Harmonic Mixing</w:t>
            </w:r>
          </w:p>
        </w:tc>
        <w:tc>
          <w:tcPr>
            <w:tcW w:w="2989" w:type="dxa"/>
            <w:vAlign w:val="center"/>
          </w:tcPr>
          <w:p w14:paraId="00ED6D78" w14:textId="77777777" w:rsidR="00BF684D" w:rsidRPr="006A77F7"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4DE363A0" w14:textId="77777777" w:rsidTr="00F363DE">
        <w:trPr>
          <w:trHeight w:val="248"/>
        </w:trPr>
        <w:tc>
          <w:tcPr>
            <w:tcW w:w="1549" w:type="dxa"/>
            <w:tcBorders>
              <w:top w:val="nil"/>
            </w:tcBorders>
            <w:vAlign w:val="center"/>
          </w:tcPr>
          <w:p w14:paraId="590FF7DA" w14:textId="77777777" w:rsidR="00BF684D" w:rsidRPr="006A77F7" w:rsidRDefault="00BF684D" w:rsidP="00BF684D">
            <w:pPr>
              <w:pStyle w:val="TAL"/>
              <w:jc w:val="center"/>
              <w:rPr>
                <w:rFonts w:cs="Arial"/>
                <w:b/>
                <w:bCs/>
                <w:szCs w:val="18"/>
              </w:rPr>
            </w:pPr>
          </w:p>
        </w:tc>
        <w:tc>
          <w:tcPr>
            <w:tcW w:w="1704" w:type="dxa"/>
            <w:shd w:val="clear" w:color="auto" w:fill="auto"/>
            <w:vAlign w:val="center"/>
          </w:tcPr>
          <w:p w14:paraId="54A43E59" w14:textId="77777777" w:rsidR="00BF684D" w:rsidRPr="006A77F7" w:rsidRDefault="00BF684D" w:rsidP="00BF684D">
            <w:pPr>
              <w:pStyle w:val="TAC"/>
            </w:pPr>
            <w:r w:rsidRPr="006A77F7">
              <w:t>DL High /</w:t>
            </w:r>
          </w:p>
          <w:p w14:paraId="3BF8BDE4" w14:textId="77777777" w:rsidR="00BF684D" w:rsidRPr="006A77F7" w:rsidRDefault="00BF684D" w:rsidP="00BF684D">
            <w:pPr>
              <w:pStyle w:val="TAC"/>
            </w:pPr>
            <w:r w:rsidRPr="006A77F7">
              <w:t>UL1881 MHz</w:t>
            </w:r>
          </w:p>
        </w:tc>
        <w:tc>
          <w:tcPr>
            <w:tcW w:w="1843" w:type="dxa"/>
            <w:shd w:val="clear" w:color="auto" w:fill="auto"/>
            <w:vAlign w:val="center"/>
          </w:tcPr>
          <w:p w14:paraId="50999A56" w14:textId="77777777" w:rsidR="00BF684D" w:rsidRPr="006A77F7" w:rsidRDefault="00BF684D" w:rsidP="00BF684D">
            <w:pPr>
              <w:pStyle w:val="TAC"/>
              <w:rPr>
                <w:rFonts w:cs="Arial"/>
                <w:szCs w:val="18"/>
              </w:rPr>
            </w:pPr>
            <w:r w:rsidRPr="006A77F7">
              <w:rPr>
                <w:rFonts w:cs="Arial"/>
                <w:szCs w:val="18"/>
              </w:rPr>
              <w:t>20/20</w:t>
            </w:r>
          </w:p>
        </w:tc>
        <w:tc>
          <w:tcPr>
            <w:tcW w:w="1984" w:type="dxa"/>
            <w:vAlign w:val="center"/>
          </w:tcPr>
          <w:p w14:paraId="2FC2AC29" w14:textId="77777777" w:rsidR="00BF684D" w:rsidRPr="006A77F7" w:rsidRDefault="00BF684D" w:rsidP="00BF684D">
            <w:pPr>
              <w:pStyle w:val="TAC"/>
              <w:rPr>
                <w:rFonts w:cs="Arial"/>
                <w:szCs w:val="18"/>
              </w:rPr>
            </w:pPr>
            <w:r w:rsidRPr="006A77F7">
              <w:rPr>
                <w:rFonts w:cs="Arial"/>
                <w:szCs w:val="18"/>
              </w:rPr>
              <w:t>HM avoid</w:t>
            </w:r>
          </w:p>
        </w:tc>
        <w:tc>
          <w:tcPr>
            <w:tcW w:w="2989" w:type="dxa"/>
            <w:vAlign w:val="center"/>
          </w:tcPr>
          <w:p w14:paraId="5A536F58" w14:textId="77777777" w:rsidR="00BF684D" w:rsidRPr="006A77F7" w:rsidRDefault="00BF684D" w:rsidP="00BF684D">
            <w:pPr>
              <w:pStyle w:val="TAL"/>
              <w:rPr>
                <w:rFonts w:cs="Arial"/>
                <w:szCs w:val="18"/>
              </w:rPr>
            </w:pPr>
            <w:r w:rsidRPr="006A77F7">
              <w:t>Exception avoiding. Not overlapping interference since BW</w:t>
            </w:r>
            <w:r w:rsidRPr="006A77F7">
              <w:rPr>
                <w:vertAlign w:val="subscript"/>
              </w:rPr>
              <w:t>INT</w:t>
            </w:r>
            <w:r w:rsidRPr="006A77F7">
              <w:t>=20 MHz, |F</w:t>
            </w:r>
            <w:r w:rsidRPr="006A77F7">
              <w:rPr>
                <w:vertAlign w:val="subscript"/>
              </w:rPr>
              <w:t>INT</w:t>
            </w:r>
            <w:r w:rsidRPr="006A77F7">
              <w:t>| = 45, |F</w:t>
            </w:r>
            <w:r w:rsidRPr="006A77F7">
              <w:rPr>
                <w:vertAlign w:val="subscript"/>
              </w:rPr>
              <w:t>INT</w:t>
            </w:r>
            <w:r w:rsidRPr="006A77F7">
              <w:t>| &gt; (20+20)/2</w:t>
            </w:r>
          </w:p>
        </w:tc>
      </w:tr>
      <w:tr w:rsidR="00BF684D" w:rsidRPr="006A77F7" w14:paraId="75D6EB45" w14:textId="77777777" w:rsidTr="00F363DE">
        <w:trPr>
          <w:trHeight w:val="248"/>
        </w:trPr>
        <w:tc>
          <w:tcPr>
            <w:tcW w:w="10069" w:type="dxa"/>
            <w:gridSpan w:val="5"/>
          </w:tcPr>
          <w:p w14:paraId="2771D71B" w14:textId="77777777" w:rsidR="00BF684D" w:rsidRPr="006A77F7" w:rsidRDefault="00BF684D" w:rsidP="00BF684D">
            <w:pPr>
              <w:pStyle w:val="TAN"/>
            </w:pPr>
            <w:r w:rsidRPr="006A77F7">
              <w:t>NOTE 1:</w:t>
            </w:r>
            <w:r w:rsidRPr="006A77F7">
              <w:tab/>
              <w:t>This selection is used in test case 7.3B.2.3 unless otherwise stated</w:t>
            </w:r>
          </w:p>
          <w:p w14:paraId="5555E273" w14:textId="77777777" w:rsidR="00BF684D" w:rsidRPr="006A77F7" w:rsidRDefault="00BF684D" w:rsidP="00BF684D">
            <w:pPr>
              <w:pStyle w:val="TAN"/>
            </w:pPr>
            <w:r w:rsidRPr="006A77F7">
              <w:t>NOTE 2:</w:t>
            </w:r>
            <w:r w:rsidRPr="006A77F7">
              <w:tab/>
              <w:t>Aggressor band in bold</w:t>
            </w:r>
          </w:p>
          <w:p w14:paraId="5ADD4618" w14:textId="524E00B5" w:rsidR="00BF684D" w:rsidRPr="006A77F7" w:rsidRDefault="00BF684D" w:rsidP="00BF684D">
            <w:pPr>
              <w:pStyle w:val="TAN"/>
            </w:pPr>
            <w:r w:rsidRPr="006A77F7">
              <w:t>NOTE 3:</w:t>
            </w:r>
            <w:r w:rsidRPr="006A77F7">
              <w:tab/>
              <w:t>Test frequencies defined in this table are required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5" w:name="_Toc68073935"/>
      <w:bookmarkStart w:id="406" w:name="_Toc75371797"/>
      <w:bookmarkStart w:id="407" w:name="_Toc83727865"/>
      <w:bookmarkStart w:id="408" w:name="_Toc100005966"/>
      <w:bookmarkStart w:id="409" w:name="_Toc106703514"/>
      <w:bookmarkStart w:id="410" w:name="_Toc202467151"/>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3"/>
      <w:bookmarkEnd w:id="374"/>
      <w:bookmarkEnd w:id="375"/>
      <w:bookmarkEnd w:id="397"/>
      <w:bookmarkEnd w:id="405"/>
      <w:bookmarkEnd w:id="406"/>
      <w:bookmarkEnd w:id="407"/>
      <w:bookmarkEnd w:id="408"/>
      <w:bookmarkEnd w:id="409"/>
      <w:bookmarkEnd w:id="410"/>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1"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shd w:val="clear" w:color="auto" w:fill="auto"/>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2" w:name="_Hlk83802432"/>
            <w:r w:rsidRPr="006A77F7">
              <w:rPr>
                <w:rFonts w:ascii="Arial" w:eastAsia="SimSun" w:hAnsi="Arial"/>
                <w:b/>
                <w:sz w:val="18"/>
                <w:lang w:eastAsia="en-US"/>
              </w:rPr>
              <w:t>EN-DC config</w:t>
            </w:r>
          </w:p>
        </w:tc>
        <w:tc>
          <w:tcPr>
            <w:tcW w:w="4765" w:type="dxa"/>
            <w:shd w:val="clear" w:color="auto" w:fill="auto"/>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shd w:val="clear" w:color="auto" w:fill="auto"/>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shd w:val="clear" w:color="auto" w:fill="auto"/>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shd w:val="clear" w:color="auto" w:fill="auto"/>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shd w:val="clear" w:color="auto" w:fill="auto"/>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shd w:val="clear" w:color="auto" w:fill="auto"/>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shd w:val="clear" w:color="auto" w:fill="auto"/>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shd w:val="clear" w:color="auto" w:fill="auto"/>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shd w:val="clear" w:color="auto" w:fill="auto"/>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shd w:val="clear" w:color="auto" w:fill="auto"/>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shd w:val="clear" w:color="auto" w:fill="auto"/>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shd w:val="clear" w:color="auto" w:fill="auto"/>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shd w:val="clear" w:color="auto" w:fill="auto"/>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shd w:val="clear" w:color="auto" w:fill="auto"/>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shd w:val="clear" w:color="auto" w:fill="auto"/>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shd w:val="clear" w:color="auto" w:fill="auto"/>
          </w:tcPr>
          <w:p w14:paraId="33EE0121" w14:textId="741F2A64"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38.521-3_TpAnalysisSpur(DC_1A_n28A).zip</w:t>
            </w:r>
          </w:p>
        </w:tc>
        <w:tc>
          <w:tcPr>
            <w:tcW w:w="2225" w:type="dxa"/>
            <w:shd w:val="clear" w:color="auto" w:fill="auto"/>
          </w:tcPr>
          <w:p w14:paraId="4CAE1918" w14:textId="3F9D3DA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E76796" w:rsidRPr="006A77F7" w14:paraId="6128F560" w14:textId="77777777" w:rsidTr="00822785">
        <w:tc>
          <w:tcPr>
            <w:tcW w:w="1657" w:type="dxa"/>
            <w:shd w:val="clear" w:color="auto" w:fill="auto"/>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shd w:val="clear" w:color="auto" w:fill="auto"/>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shd w:val="clear" w:color="auto" w:fill="auto"/>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8383A" w:rsidRPr="006A77F7" w14:paraId="60584A7E" w14:textId="77777777" w:rsidTr="00822785">
        <w:tc>
          <w:tcPr>
            <w:tcW w:w="1657" w:type="dxa"/>
            <w:shd w:val="clear" w:color="auto" w:fill="auto"/>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shd w:val="clear" w:color="auto" w:fill="auto"/>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shd w:val="clear" w:color="auto" w:fill="auto"/>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shd w:val="clear" w:color="auto" w:fill="auto"/>
          </w:tcPr>
          <w:p w14:paraId="58537933" w14:textId="77777777" w:rsidR="0028383A" w:rsidRPr="006A77F7" w:rsidRDefault="0028383A" w:rsidP="0028383A">
            <w:pPr>
              <w:pStyle w:val="TAL"/>
              <w:rPr>
                <w:b/>
              </w:rPr>
            </w:pPr>
            <w:r w:rsidRPr="006A77F7">
              <w:rPr>
                <w:lang w:eastAsia="zh-CN"/>
              </w:rPr>
              <w:t>DC_1A_n78A</w:t>
            </w:r>
          </w:p>
        </w:tc>
        <w:tc>
          <w:tcPr>
            <w:tcW w:w="4765" w:type="dxa"/>
            <w:shd w:val="clear" w:color="auto" w:fill="auto"/>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shd w:val="clear" w:color="auto" w:fill="auto"/>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shd w:val="clear" w:color="auto" w:fill="auto"/>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shd w:val="clear" w:color="auto" w:fill="auto"/>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shd w:val="clear" w:color="auto" w:fill="auto"/>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shd w:val="clear" w:color="auto" w:fill="auto"/>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shd w:val="clear" w:color="auto" w:fill="auto"/>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shd w:val="clear" w:color="auto" w:fill="auto"/>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shd w:val="clear" w:color="auto" w:fill="auto"/>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shd w:val="clear" w:color="auto" w:fill="auto"/>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shd w:val="clear" w:color="auto" w:fill="auto"/>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shd w:val="clear" w:color="auto" w:fill="auto"/>
          </w:tcPr>
          <w:p w14:paraId="70975C43" w14:textId="703277AA" w:rsidR="00B853D3" w:rsidRPr="006A77F7" w:rsidRDefault="00B853D3" w:rsidP="00B853D3">
            <w:pPr>
              <w:pStyle w:val="TAL"/>
              <w:rPr>
                <w:lang w:eastAsia="zh-CN"/>
              </w:rPr>
            </w:pPr>
            <w:r w:rsidRPr="006A77F7">
              <w:rPr>
                <w:lang w:eastAsia="zh-CN"/>
              </w:rPr>
              <w:t>DC_2A_n48A</w:t>
            </w:r>
          </w:p>
        </w:tc>
        <w:tc>
          <w:tcPr>
            <w:tcW w:w="4765" w:type="dxa"/>
            <w:shd w:val="clear" w:color="auto" w:fill="auto"/>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shd w:val="clear" w:color="auto" w:fill="auto"/>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shd w:val="clear" w:color="auto" w:fill="auto"/>
          </w:tcPr>
          <w:p w14:paraId="7A988C0D" w14:textId="77777777" w:rsidR="00B853D3" w:rsidRPr="006A77F7" w:rsidRDefault="00B853D3" w:rsidP="00B853D3">
            <w:pPr>
              <w:pStyle w:val="TAL"/>
              <w:rPr>
                <w:b/>
              </w:rPr>
            </w:pPr>
            <w:r w:rsidRPr="006A77F7">
              <w:rPr>
                <w:lang w:eastAsia="zh-CN"/>
              </w:rPr>
              <w:t>DC_2A_n66A</w:t>
            </w:r>
          </w:p>
        </w:tc>
        <w:tc>
          <w:tcPr>
            <w:tcW w:w="4765" w:type="dxa"/>
            <w:shd w:val="clear" w:color="auto" w:fill="auto"/>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shd w:val="clear" w:color="auto" w:fill="auto"/>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shd w:val="clear" w:color="auto" w:fill="auto"/>
          </w:tcPr>
          <w:p w14:paraId="6224624B" w14:textId="08E3417D" w:rsidR="00B853D3" w:rsidRPr="006A77F7" w:rsidRDefault="00B853D3" w:rsidP="00B853D3">
            <w:pPr>
              <w:pStyle w:val="TAL"/>
              <w:rPr>
                <w:lang w:eastAsia="zh-CN"/>
              </w:rPr>
            </w:pPr>
            <w:r w:rsidRPr="006A77F7">
              <w:rPr>
                <w:lang w:eastAsia="zh-CN"/>
              </w:rPr>
              <w:t>DC_2A_n71A</w:t>
            </w:r>
          </w:p>
        </w:tc>
        <w:tc>
          <w:tcPr>
            <w:tcW w:w="4765" w:type="dxa"/>
            <w:shd w:val="clear" w:color="auto" w:fill="auto"/>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shd w:val="clear" w:color="auto" w:fill="auto"/>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shd w:val="clear" w:color="auto" w:fill="auto"/>
          </w:tcPr>
          <w:p w14:paraId="7CF3C08F" w14:textId="7EB08392" w:rsidR="00B853D3" w:rsidRPr="006A77F7" w:rsidRDefault="00B853D3" w:rsidP="00B853D3">
            <w:pPr>
              <w:pStyle w:val="TAL"/>
              <w:rPr>
                <w:lang w:eastAsia="zh-CN"/>
              </w:rPr>
            </w:pPr>
            <w:r w:rsidRPr="006A77F7">
              <w:rPr>
                <w:lang w:eastAsia="zh-CN"/>
              </w:rPr>
              <w:t>DC_2A_n77A</w:t>
            </w:r>
          </w:p>
        </w:tc>
        <w:tc>
          <w:tcPr>
            <w:tcW w:w="4765" w:type="dxa"/>
            <w:shd w:val="clear" w:color="auto" w:fill="auto"/>
          </w:tcPr>
          <w:p w14:paraId="2E2F387E" w14:textId="3C308A3D" w:rsidR="00B853D3" w:rsidRPr="006A77F7" w:rsidRDefault="00B853D3" w:rsidP="00B853D3">
            <w:pPr>
              <w:pStyle w:val="TAL"/>
              <w:rPr>
                <w:lang w:eastAsia="ja-JP"/>
              </w:rPr>
            </w:pPr>
            <w:r w:rsidRPr="006A77F7">
              <w:rPr>
                <w:lang w:eastAsia="ja-JP"/>
              </w:rPr>
              <w:t>38.521-3_TpAnalysisSpur(DC_2A_n77A)_v3.zip</w:t>
            </w:r>
          </w:p>
        </w:tc>
        <w:tc>
          <w:tcPr>
            <w:tcW w:w="2225" w:type="dxa"/>
            <w:shd w:val="clear" w:color="auto" w:fill="auto"/>
          </w:tcPr>
          <w:p w14:paraId="64970E11" w14:textId="34510CC9" w:rsidR="00B853D3" w:rsidRPr="006A77F7" w:rsidRDefault="00B853D3" w:rsidP="00B853D3">
            <w:pPr>
              <w:pStyle w:val="TAL"/>
              <w:rPr>
                <w:lang w:eastAsia="zh-CN"/>
              </w:rPr>
            </w:pPr>
            <w:r w:rsidRPr="006A77F7">
              <w:rPr>
                <w:lang w:eastAsia="zh-CN"/>
              </w:rPr>
              <w:t>RAN5#100</w:t>
            </w:r>
          </w:p>
        </w:tc>
      </w:tr>
      <w:tr w:rsidR="00B853D3" w:rsidRPr="006A77F7" w14:paraId="4EC9F6E7" w14:textId="77777777" w:rsidTr="00822785">
        <w:tc>
          <w:tcPr>
            <w:tcW w:w="1657" w:type="dxa"/>
            <w:shd w:val="clear" w:color="auto" w:fill="auto"/>
          </w:tcPr>
          <w:p w14:paraId="7FDE76D2" w14:textId="77777777" w:rsidR="00B853D3" w:rsidRPr="006A77F7" w:rsidRDefault="00B853D3" w:rsidP="00B853D3">
            <w:pPr>
              <w:pStyle w:val="TAL"/>
              <w:rPr>
                <w:b/>
              </w:rPr>
            </w:pPr>
            <w:r w:rsidRPr="006A77F7">
              <w:rPr>
                <w:lang w:eastAsia="zh-CN"/>
              </w:rPr>
              <w:t>DC_2A_n78A</w:t>
            </w:r>
          </w:p>
        </w:tc>
        <w:tc>
          <w:tcPr>
            <w:tcW w:w="4765" w:type="dxa"/>
            <w:shd w:val="clear" w:color="auto" w:fill="auto"/>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shd w:val="clear" w:color="auto" w:fill="auto"/>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shd w:val="clear" w:color="auto" w:fill="auto"/>
          </w:tcPr>
          <w:p w14:paraId="3511D5E8" w14:textId="77777777" w:rsidR="00B853D3" w:rsidRPr="006A77F7" w:rsidRDefault="00B853D3" w:rsidP="00B853D3">
            <w:pPr>
              <w:pStyle w:val="TAL"/>
              <w:rPr>
                <w:b/>
              </w:rPr>
            </w:pPr>
            <w:r w:rsidRPr="006A77F7">
              <w:rPr>
                <w:lang w:eastAsia="zh-CN"/>
              </w:rPr>
              <w:t>DC_3A_n1A</w:t>
            </w:r>
          </w:p>
        </w:tc>
        <w:tc>
          <w:tcPr>
            <w:tcW w:w="4765" w:type="dxa"/>
            <w:shd w:val="clear" w:color="auto" w:fill="auto"/>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shd w:val="clear" w:color="auto" w:fill="auto"/>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shd w:val="clear" w:color="auto" w:fill="auto"/>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shd w:val="clear" w:color="auto" w:fill="auto"/>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shd w:val="clear" w:color="auto" w:fill="auto"/>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shd w:val="clear" w:color="auto" w:fill="auto"/>
          </w:tcPr>
          <w:p w14:paraId="77668ED1" w14:textId="77777777" w:rsidR="00B853D3" w:rsidRPr="006A77F7" w:rsidRDefault="00B853D3" w:rsidP="00B853D3">
            <w:pPr>
              <w:pStyle w:val="TAL"/>
              <w:rPr>
                <w:b/>
              </w:rPr>
            </w:pPr>
            <w:r w:rsidRPr="006A77F7">
              <w:rPr>
                <w:lang w:eastAsia="zh-CN"/>
              </w:rPr>
              <w:t>DC_3A_n7A</w:t>
            </w:r>
          </w:p>
        </w:tc>
        <w:tc>
          <w:tcPr>
            <w:tcW w:w="4765" w:type="dxa"/>
            <w:shd w:val="clear" w:color="auto" w:fill="auto"/>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shd w:val="clear" w:color="auto" w:fill="auto"/>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shd w:val="clear" w:color="auto" w:fill="auto"/>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shd w:val="clear" w:color="auto" w:fill="auto"/>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shd w:val="clear" w:color="auto" w:fill="auto"/>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shd w:val="clear" w:color="auto" w:fill="auto"/>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shd w:val="clear" w:color="auto" w:fill="auto"/>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shd w:val="clear" w:color="auto" w:fill="auto"/>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B853D3" w:rsidRPr="006A77F7" w14:paraId="0DC7C16F" w14:textId="77777777" w:rsidTr="00822785">
        <w:tc>
          <w:tcPr>
            <w:tcW w:w="1657" w:type="dxa"/>
            <w:shd w:val="clear" w:color="auto" w:fill="auto"/>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shd w:val="clear" w:color="auto" w:fill="auto"/>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shd w:val="clear" w:color="auto" w:fill="auto"/>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464DEED2" w14:textId="77777777" w:rsidTr="00822785">
        <w:tc>
          <w:tcPr>
            <w:tcW w:w="1657" w:type="dxa"/>
            <w:shd w:val="clear" w:color="auto" w:fill="auto"/>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shd w:val="clear" w:color="auto" w:fill="auto"/>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shd w:val="clear" w:color="auto" w:fill="auto"/>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shd w:val="clear" w:color="auto" w:fill="auto"/>
          </w:tcPr>
          <w:p w14:paraId="43547400" w14:textId="77777777" w:rsidR="00B853D3" w:rsidRPr="006A77F7" w:rsidRDefault="00B853D3" w:rsidP="00B853D3">
            <w:pPr>
              <w:pStyle w:val="TAL"/>
              <w:rPr>
                <w:b/>
              </w:rPr>
            </w:pPr>
            <w:r w:rsidRPr="006A77F7">
              <w:rPr>
                <w:lang w:eastAsia="zh-CN"/>
              </w:rPr>
              <w:t>DC_3A_n78A</w:t>
            </w:r>
          </w:p>
        </w:tc>
        <w:tc>
          <w:tcPr>
            <w:tcW w:w="4765" w:type="dxa"/>
            <w:shd w:val="clear" w:color="auto" w:fill="auto"/>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shd w:val="clear" w:color="auto" w:fill="auto"/>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shd w:val="clear" w:color="auto" w:fill="auto"/>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shd w:val="clear" w:color="auto" w:fill="auto"/>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shd w:val="clear" w:color="auto" w:fill="auto"/>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shd w:val="clear" w:color="auto" w:fill="auto"/>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shd w:val="clear" w:color="auto" w:fill="auto"/>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shd w:val="clear" w:color="auto" w:fill="auto"/>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shd w:val="clear" w:color="auto" w:fill="auto"/>
          </w:tcPr>
          <w:p w14:paraId="25A41FE6" w14:textId="77777777" w:rsidR="00B853D3" w:rsidRPr="006A77F7" w:rsidRDefault="00B853D3" w:rsidP="00B853D3">
            <w:pPr>
              <w:pStyle w:val="TAL"/>
              <w:rPr>
                <w:lang w:eastAsia="zh-CN"/>
              </w:rPr>
            </w:pPr>
            <w:r w:rsidRPr="006A77F7">
              <w:rPr>
                <w:lang w:eastAsia="zh-CN"/>
              </w:rPr>
              <w:t>DC_5A_n66A</w:t>
            </w:r>
          </w:p>
        </w:tc>
        <w:tc>
          <w:tcPr>
            <w:tcW w:w="4765" w:type="dxa"/>
            <w:shd w:val="clear" w:color="auto" w:fill="auto"/>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shd w:val="clear" w:color="auto" w:fill="auto"/>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shd w:val="clear" w:color="auto" w:fill="auto"/>
          </w:tcPr>
          <w:p w14:paraId="5A5DFF55" w14:textId="0F06728B" w:rsidR="00B853D3" w:rsidRPr="006A77F7" w:rsidRDefault="00B853D3" w:rsidP="00B853D3">
            <w:pPr>
              <w:pStyle w:val="TAL"/>
              <w:rPr>
                <w:lang w:eastAsia="zh-CN"/>
              </w:rPr>
            </w:pPr>
            <w:r w:rsidRPr="006A77F7">
              <w:rPr>
                <w:lang w:eastAsia="zh-CN"/>
              </w:rPr>
              <w:t>DC_5A_n77A</w:t>
            </w:r>
          </w:p>
        </w:tc>
        <w:tc>
          <w:tcPr>
            <w:tcW w:w="4765" w:type="dxa"/>
            <w:shd w:val="clear" w:color="auto" w:fill="auto"/>
          </w:tcPr>
          <w:p w14:paraId="631950F2" w14:textId="51FEB817" w:rsidR="00B853D3" w:rsidRPr="006A77F7" w:rsidRDefault="00B853D3" w:rsidP="00B853D3">
            <w:pPr>
              <w:pStyle w:val="TAL"/>
              <w:rPr>
                <w:lang w:eastAsia="ja-JP"/>
              </w:rPr>
            </w:pPr>
            <w:r w:rsidRPr="006A77F7">
              <w:rPr>
                <w:lang w:eastAsia="ja-JP"/>
              </w:rPr>
              <w:t>38.521-3_TpAnalysisSpur(DC_5A_n77A)_v3.zip</w:t>
            </w:r>
          </w:p>
        </w:tc>
        <w:tc>
          <w:tcPr>
            <w:tcW w:w="2225" w:type="dxa"/>
            <w:shd w:val="clear" w:color="auto" w:fill="auto"/>
          </w:tcPr>
          <w:p w14:paraId="5D433CE3" w14:textId="6E6CB7BF" w:rsidR="00B853D3" w:rsidRPr="006A77F7" w:rsidRDefault="00B853D3" w:rsidP="00B853D3">
            <w:pPr>
              <w:pStyle w:val="TAL"/>
              <w:rPr>
                <w:lang w:eastAsia="zh-CN"/>
              </w:rPr>
            </w:pPr>
            <w:r w:rsidRPr="006A77F7">
              <w:rPr>
                <w:lang w:eastAsia="zh-CN"/>
              </w:rPr>
              <w:t>RAN5#100</w:t>
            </w:r>
          </w:p>
        </w:tc>
      </w:tr>
      <w:tr w:rsidR="00B853D3" w:rsidRPr="006A77F7" w14:paraId="4B0831D0" w14:textId="77777777" w:rsidTr="00822785">
        <w:tc>
          <w:tcPr>
            <w:tcW w:w="1657" w:type="dxa"/>
            <w:shd w:val="clear" w:color="auto" w:fill="auto"/>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shd w:val="clear" w:color="auto" w:fill="auto"/>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shd w:val="clear" w:color="auto" w:fill="auto"/>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shd w:val="clear" w:color="auto" w:fill="auto"/>
          </w:tcPr>
          <w:p w14:paraId="146BC7EA" w14:textId="77777777" w:rsidR="00B853D3" w:rsidRPr="006A77F7" w:rsidRDefault="00B853D3" w:rsidP="00B853D3">
            <w:pPr>
              <w:pStyle w:val="TAL"/>
              <w:rPr>
                <w:lang w:eastAsia="zh-CN"/>
              </w:rPr>
            </w:pPr>
            <w:r w:rsidRPr="006A77F7">
              <w:rPr>
                <w:lang w:eastAsia="zh-CN"/>
              </w:rPr>
              <w:t>DC_7A_n1A</w:t>
            </w:r>
          </w:p>
        </w:tc>
        <w:tc>
          <w:tcPr>
            <w:tcW w:w="4765" w:type="dxa"/>
            <w:shd w:val="clear" w:color="auto" w:fill="auto"/>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shd w:val="clear" w:color="auto" w:fill="auto"/>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shd w:val="clear" w:color="auto" w:fill="auto"/>
          </w:tcPr>
          <w:p w14:paraId="36E38F06" w14:textId="47D0E571" w:rsidR="00B853D3" w:rsidRPr="006A77F7" w:rsidRDefault="00B853D3" w:rsidP="00B853D3">
            <w:pPr>
              <w:pStyle w:val="TAL"/>
              <w:rPr>
                <w:lang w:eastAsia="zh-CN"/>
              </w:rPr>
            </w:pPr>
            <w:r w:rsidRPr="006A77F7">
              <w:rPr>
                <w:lang w:eastAsia="zh-CN"/>
              </w:rPr>
              <w:t>DC_7A_n3A</w:t>
            </w:r>
          </w:p>
        </w:tc>
        <w:tc>
          <w:tcPr>
            <w:tcW w:w="4765" w:type="dxa"/>
            <w:shd w:val="clear" w:color="auto" w:fill="auto"/>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shd w:val="clear" w:color="auto" w:fill="auto"/>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shd w:val="clear" w:color="auto" w:fill="auto"/>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shd w:val="clear" w:color="auto" w:fill="auto"/>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shd w:val="clear" w:color="auto" w:fill="auto"/>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shd w:val="clear" w:color="auto" w:fill="auto"/>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shd w:val="clear" w:color="auto" w:fill="auto"/>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shd w:val="clear" w:color="auto" w:fill="auto"/>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shd w:val="clear" w:color="auto" w:fill="auto"/>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shd w:val="clear" w:color="auto" w:fill="auto"/>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shd w:val="clear" w:color="auto" w:fill="auto"/>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shd w:val="clear" w:color="auto" w:fill="auto"/>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shd w:val="clear" w:color="auto" w:fill="auto"/>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shd w:val="clear" w:color="auto" w:fill="auto"/>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shd w:val="clear" w:color="auto" w:fill="auto"/>
          </w:tcPr>
          <w:p w14:paraId="0B625382" w14:textId="77777777" w:rsidR="00B853D3" w:rsidRPr="006A77F7" w:rsidRDefault="00B853D3" w:rsidP="00B853D3">
            <w:pPr>
              <w:pStyle w:val="TAL"/>
              <w:rPr>
                <w:b/>
              </w:rPr>
            </w:pPr>
            <w:r w:rsidRPr="006A77F7">
              <w:rPr>
                <w:lang w:eastAsia="zh-CN"/>
              </w:rPr>
              <w:t>DC_7A_n78A</w:t>
            </w:r>
          </w:p>
        </w:tc>
        <w:tc>
          <w:tcPr>
            <w:tcW w:w="4765" w:type="dxa"/>
            <w:shd w:val="clear" w:color="auto" w:fill="auto"/>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shd w:val="clear" w:color="auto" w:fill="auto"/>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shd w:val="clear" w:color="auto" w:fill="auto"/>
          </w:tcPr>
          <w:p w14:paraId="0E17B58A" w14:textId="77777777" w:rsidR="00B853D3" w:rsidRPr="006A77F7" w:rsidRDefault="00B853D3" w:rsidP="00B853D3">
            <w:pPr>
              <w:pStyle w:val="TAL"/>
              <w:rPr>
                <w:lang w:eastAsia="zh-CN"/>
              </w:rPr>
            </w:pPr>
            <w:r w:rsidRPr="006A77F7">
              <w:rPr>
                <w:lang w:eastAsia="zh-CN"/>
              </w:rPr>
              <w:t>DC_8A_n1A</w:t>
            </w:r>
          </w:p>
        </w:tc>
        <w:tc>
          <w:tcPr>
            <w:tcW w:w="4765" w:type="dxa"/>
            <w:shd w:val="clear" w:color="auto" w:fill="auto"/>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shd w:val="clear" w:color="auto" w:fill="auto"/>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shd w:val="clear" w:color="auto" w:fill="auto"/>
          </w:tcPr>
          <w:p w14:paraId="6D60C025" w14:textId="08D93B12" w:rsidR="00B853D3" w:rsidRPr="006A77F7" w:rsidRDefault="00B853D3" w:rsidP="00B853D3">
            <w:pPr>
              <w:pStyle w:val="TAL"/>
              <w:rPr>
                <w:lang w:eastAsia="zh-CN"/>
              </w:rPr>
            </w:pPr>
            <w:r w:rsidRPr="006A77F7">
              <w:rPr>
                <w:lang w:eastAsia="zh-CN"/>
              </w:rPr>
              <w:t>DC_8A_n3A</w:t>
            </w:r>
          </w:p>
        </w:tc>
        <w:tc>
          <w:tcPr>
            <w:tcW w:w="4765" w:type="dxa"/>
            <w:shd w:val="clear" w:color="auto" w:fill="auto"/>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shd w:val="clear" w:color="auto" w:fill="auto"/>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shd w:val="clear" w:color="auto" w:fill="auto"/>
          </w:tcPr>
          <w:p w14:paraId="7A1C5909" w14:textId="4E72D031" w:rsidR="00B853D3" w:rsidRPr="006A77F7" w:rsidRDefault="00B853D3" w:rsidP="00B853D3">
            <w:pPr>
              <w:pStyle w:val="TAL"/>
              <w:rPr>
                <w:lang w:eastAsia="zh-CN"/>
              </w:rPr>
            </w:pPr>
            <w:r w:rsidRPr="006A77F7">
              <w:rPr>
                <w:lang w:eastAsia="zh-CN"/>
              </w:rPr>
              <w:t>DC_8A_n20A</w:t>
            </w:r>
          </w:p>
        </w:tc>
        <w:tc>
          <w:tcPr>
            <w:tcW w:w="4765" w:type="dxa"/>
            <w:shd w:val="clear" w:color="auto" w:fill="auto"/>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shd w:val="clear" w:color="auto" w:fill="auto"/>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shd w:val="clear" w:color="auto" w:fill="auto"/>
          </w:tcPr>
          <w:p w14:paraId="066597D7" w14:textId="34DF348F" w:rsidR="00B853D3" w:rsidRPr="006A77F7" w:rsidRDefault="00B853D3" w:rsidP="00B853D3">
            <w:pPr>
              <w:pStyle w:val="TAL"/>
              <w:rPr>
                <w:lang w:eastAsia="zh-CN"/>
              </w:rPr>
            </w:pPr>
            <w:r w:rsidRPr="006A77F7">
              <w:rPr>
                <w:lang w:eastAsia="zh-CN"/>
              </w:rPr>
              <w:t>DC_8A_n28A</w:t>
            </w:r>
          </w:p>
        </w:tc>
        <w:tc>
          <w:tcPr>
            <w:tcW w:w="4765" w:type="dxa"/>
            <w:shd w:val="clear" w:color="auto" w:fill="auto"/>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shd w:val="clear" w:color="auto" w:fill="auto"/>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DC_18A_n78A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3" w:name="_Hlk83802221"/>
            <w:r w:rsidRPr="006A77F7">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shd w:val="clear" w:color="auto" w:fill="auto"/>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shd w:val="clear" w:color="auto" w:fill="auto"/>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shd w:val="clear" w:color="auto" w:fill="auto"/>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shd w:val="clear" w:color="auto" w:fill="auto"/>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shd w:val="clear" w:color="auto" w:fill="auto"/>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shd w:val="clear" w:color="auto" w:fill="auto"/>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3"/>
      <w:tr w:rsidR="00B853D3" w:rsidRPr="006A77F7" w14:paraId="1A7F193B" w14:textId="77777777" w:rsidTr="00822785">
        <w:tc>
          <w:tcPr>
            <w:tcW w:w="1657" w:type="dxa"/>
            <w:shd w:val="clear" w:color="auto" w:fill="auto"/>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shd w:val="clear" w:color="auto" w:fill="auto"/>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shd w:val="clear" w:color="auto" w:fill="auto"/>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shd w:val="clear" w:color="auto" w:fill="auto"/>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shd w:val="clear" w:color="auto" w:fill="auto"/>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shd w:val="clear" w:color="auto" w:fill="auto"/>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shd w:val="clear" w:color="auto" w:fill="auto"/>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shd w:val="clear" w:color="auto" w:fill="auto"/>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shd w:val="clear" w:color="auto" w:fill="auto"/>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shd w:val="clear" w:color="auto" w:fill="auto"/>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shd w:val="clear" w:color="auto" w:fill="auto"/>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shd w:val="clear" w:color="auto" w:fill="auto"/>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shd w:val="clear" w:color="auto" w:fill="auto"/>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shd w:val="clear" w:color="auto" w:fill="auto"/>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shd w:val="clear" w:color="auto" w:fill="auto"/>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shd w:val="clear" w:color="auto" w:fill="auto"/>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shd w:val="clear" w:color="auto" w:fill="auto"/>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shd w:val="clear" w:color="auto" w:fill="auto"/>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shd w:val="clear" w:color="auto" w:fill="auto"/>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shd w:val="clear" w:color="auto" w:fill="auto"/>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shd w:val="clear" w:color="auto" w:fill="auto"/>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shd w:val="clear" w:color="auto" w:fill="auto"/>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shd w:val="clear" w:color="auto" w:fill="auto"/>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shd w:val="clear" w:color="auto" w:fill="auto"/>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shd w:val="clear" w:color="auto" w:fill="auto"/>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shd w:val="clear" w:color="auto" w:fill="auto"/>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shd w:val="clear" w:color="auto" w:fill="auto"/>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shd w:val="clear" w:color="auto" w:fill="auto"/>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shd w:val="clear" w:color="auto" w:fill="auto"/>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shd w:val="clear" w:color="auto" w:fill="auto"/>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shd w:val="clear" w:color="auto" w:fill="auto"/>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shd w:val="clear" w:color="auto" w:fill="auto"/>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shd w:val="clear" w:color="auto" w:fill="auto"/>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shd w:val="clear" w:color="auto" w:fill="auto"/>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shd w:val="clear" w:color="auto" w:fill="auto"/>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shd w:val="clear" w:color="auto" w:fill="auto"/>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6A77F7" w:rsidRDefault="00B853D3" w:rsidP="00B853D3">
            <w:pPr>
              <w:pStyle w:val="TAL"/>
              <w:rPr>
                <w:lang w:eastAsia="zh-CN"/>
              </w:rPr>
            </w:pPr>
            <w:r w:rsidRPr="006A77F7">
              <w:rPr>
                <w:rFonts w:eastAsia="SimSun"/>
              </w:rPr>
              <w:t>RAN5#94-e</w:t>
            </w:r>
          </w:p>
        </w:tc>
      </w:tr>
      <w:tr w:rsidR="00B853D3" w:rsidRPr="006A77F7"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6A77F7" w:rsidRDefault="00B853D3" w:rsidP="00B853D3">
            <w:pPr>
              <w:pStyle w:val="TAL"/>
              <w:rPr>
                <w:lang w:eastAsia="zh-CN"/>
              </w:rPr>
            </w:pPr>
            <w:r w:rsidRPr="006A77F7">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6A77F7" w:rsidRDefault="00B853D3" w:rsidP="00B853D3">
            <w:pPr>
              <w:pStyle w:val="TAL"/>
              <w:rPr>
                <w:lang w:eastAsia="ja-JP"/>
              </w:rPr>
            </w:pPr>
            <w:r w:rsidRPr="006A77F7">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6A77F7" w:rsidRDefault="00B853D3" w:rsidP="00B853D3">
            <w:pPr>
              <w:pStyle w:val="TAL"/>
              <w:rPr>
                <w:lang w:eastAsia="zh-CN"/>
              </w:rPr>
            </w:pPr>
            <w:r w:rsidRPr="006A77F7">
              <w:rPr>
                <w:rFonts w:eastAsia="SimSun"/>
              </w:rPr>
              <w:t>RAN5#92-e</w:t>
            </w:r>
          </w:p>
        </w:tc>
      </w:tr>
      <w:tr w:rsidR="00B853D3" w:rsidRPr="006A77F7" w14:paraId="65F03E64" w14:textId="77777777" w:rsidTr="00822785">
        <w:tc>
          <w:tcPr>
            <w:tcW w:w="1657" w:type="dxa"/>
            <w:shd w:val="clear" w:color="auto" w:fill="auto"/>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shd w:val="clear" w:color="auto" w:fill="auto"/>
          </w:tcPr>
          <w:p w14:paraId="55C0811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38.521-3_TpAnalysisSpur(DC_28A_n77A).zip</w:t>
            </w:r>
          </w:p>
        </w:tc>
        <w:tc>
          <w:tcPr>
            <w:tcW w:w="2225" w:type="dxa"/>
            <w:shd w:val="clear" w:color="auto" w:fill="auto"/>
          </w:tcPr>
          <w:p w14:paraId="55242019" w14:textId="4D0ABAC3"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437E4080" w14:textId="77777777" w:rsidTr="00822785">
        <w:tc>
          <w:tcPr>
            <w:tcW w:w="1657" w:type="dxa"/>
            <w:shd w:val="clear" w:color="auto" w:fill="auto"/>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shd w:val="clear" w:color="auto" w:fill="auto"/>
          </w:tcPr>
          <w:p w14:paraId="02AA2B49" w14:textId="5DB98085"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38.521-3_TpAnalysisSpur(DC_28A_n79A).zip</w:t>
            </w:r>
          </w:p>
        </w:tc>
        <w:tc>
          <w:tcPr>
            <w:tcW w:w="2225" w:type="dxa"/>
            <w:shd w:val="clear" w:color="auto" w:fill="auto"/>
          </w:tcPr>
          <w:p w14:paraId="554B440B" w14:textId="2FABA49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870EBD" w:rsidRPr="006A77F7" w14:paraId="4E2215C4" w14:textId="77777777" w:rsidTr="00822785">
        <w:tc>
          <w:tcPr>
            <w:tcW w:w="1657" w:type="dxa"/>
            <w:shd w:val="clear" w:color="auto" w:fill="auto"/>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shd w:val="clear" w:color="auto" w:fill="auto"/>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RAN5#96-e</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4" w:name="_Toc202467152"/>
      <w:r w:rsidRPr="006A77F7">
        <w:t>4.3.3.</w:t>
      </w:r>
      <w:r>
        <w:t>3</w:t>
      </w:r>
      <w:r w:rsidRPr="006A77F7">
        <w:tab/>
        <w:t xml:space="preserve">Reference sensitivity test cases for </w:t>
      </w:r>
      <w:r>
        <w:rPr>
          <w:rFonts w:hint="eastAsia"/>
          <w:lang w:eastAsia="zh-CN"/>
        </w:rPr>
        <w:t>V2</w:t>
      </w:r>
      <w:r>
        <w:t>X configuration</w:t>
      </w:r>
      <w:bookmarkEnd w:id="414"/>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lastRenderedPageBreak/>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D53909">
        <w:tc>
          <w:tcPr>
            <w:tcW w:w="1606" w:type="dxa"/>
            <w:shd w:val="clear" w:color="auto" w:fill="auto"/>
            <w:tcMar>
              <w:left w:w="45" w:type="dxa"/>
              <w:right w:w="45" w:type="dxa"/>
            </w:tcMar>
          </w:tcPr>
          <w:p w14:paraId="40243E69" w14:textId="77777777" w:rsidR="00442923" w:rsidRPr="006A77F7" w:rsidRDefault="00442923" w:rsidP="00D53909">
            <w:pPr>
              <w:pStyle w:val="TAH"/>
            </w:pPr>
            <w:r w:rsidRPr="006A77F7">
              <w:t xml:space="preserve">Band or </w:t>
            </w:r>
            <w:r w:rsidRPr="006A77F7">
              <w:br/>
              <w:t>band configuration</w:t>
            </w:r>
          </w:p>
        </w:tc>
        <w:tc>
          <w:tcPr>
            <w:tcW w:w="3052" w:type="dxa"/>
            <w:shd w:val="clear" w:color="auto" w:fill="auto"/>
            <w:tcMar>
              <w:left w:w="45" w:type="dxa"/>
              <w:right w:w="45" w:type="dxa"/>
            </w:tcMar>
          </w:tcPr>
          <w:p w14:paraId="497B0B33" w14:textId="77777777" w:rsidR="00442923" w:rsidRPr="006A77F7" w:rsidRDefault="00442923" w:rsidP="00D53909">
            <w:pPr>
              <w:pStyle w:val="TAH"/>
            </w:pPr>
            <w:r w:rsidRPr="006A77F7">
              <w:t>Single UL</w:t>
            </w:r>
          </w:p>
        </w:tc>
        <w:tc>
          <w:tcPr>
            <w:tcW w:w="1302" w:type="dxa"/>
            <w:shd w:val="clear" w:color="auto" w:fill="auto"/>
            <w:tcMar>
              <w:left w:w="45" w:type="dxa"/>
              <w:right w:w="45" w:type="dxa"/>
            </w:tcMar>
          </w:tcPr>
          <w:p w14:paraId="10698131" w14:textId="77777777" w:rsidR="00442923" w:rsidRPr="006A77F7" w:rsidRDefault="00442923" w:rsidP="00D53909">
            <w:pPr>
              <w:pStyle w:val="TAH"/>
            </w:pPr>
            <w:proofErr w:type="spellStart"/>
            <w:r w:rsidRPr="006A77F7">
              <w:t>Refsens</w:t>
            </w:r>
            <w:proofErr w:type="spellEnd"/>
            <w:r w:rsidRPr="006A77F7">
              <w:t xml:space="preserve"> exception, victim band (NOTE 2)</w:t>
            </w:r>
          </w:p>
        </w:tc>
        <w:tc>
          <w:tcPr>
            <w:tcW w:w="1381" w:type="dxa"/>
            <w:shd w:val="clear" w:color="auto" w:fill="auto"/>
            <w:tcMar>
              <w:left w:w="45" w:type="dxa"/>
              <w:right w:w="45" w:type="dxa"/>
            </w:tcMar>
          </w:tcPr>
          <w:p w14:paraId="3A8DEA3A" w14:textId="77777777" w:rsidR="00442923" w:rsidRPr="006A77F7" w:rsidRDefault="00442923" w:rsidP="00D53909">
            <w:pPr>
              <w:pStyle w:val="TAH"/>
            </w:pPr>
            <w:r w:rsidRPr="006A77F7">
              <w:t>Requirement coverage</w:t>
            </w:r>
          </w:p>
          <w:p w14:paraId="715F7A1A" w14:textId="77777777" w:rsidR="00442923" w:rsidRPr="006A77F7" w:rsidRDefault="00442923" w:rsidP="00D53909">
            <w:pPr>
              <w:pStyle w:val="TAH"/>
            </w:pPr>
            <w:r w:rsidRPr="006A77F7">
              <w:t>(NOTE 2)</w:t>
            </w:r>
          </w:p>
        </w:tc>
        <w:tc>
          <w:tcPr>
            <w:tcW w:w="3052" w:type="dxa"/>
            <w:shd w:val="clear" w:color="auto" w:fill="auto"/>
            <w:tcMar>
              <w:left w:w="45" w:type="dxa"/>
              <w:right w:w="45" w:type="dxa"/>
            </w:tcMar>
          </w:tcPr>
          <w:p w14:paraId="76DC18C6" w14:textId="77777777" w:rsidR="00442923" w:rsidRPr="006A77F7" w:rsidRDefault="00442923" w:rsidP="00D53909">
            <w:pPr>
              <w:pStyle w:val="TAH"/>
            </w:pPr>
            <w:r w:rsidRPr="006A77F7">
              <w:t>Comments</w:t>
            </w:r>
          </w:p>
        </w:tc>
      </w:tr>
      <w:tr w:rsidR="00442923" w:rsidRPr="006A77F7" w14:paraId="793E3823" w14:textId="77777777" w:rsidTr="00D53909">
        <w:tc>
          <w:tcPr>
            <w:tcW w:w="10393" w:type="dxa"/>
            <w:gridSpan w:val="5"/>
            <w:shd w:val="clear" w:color="auto" w:fill="auto"/>
            <w:tcMar>
              <w:left w:w="45" w:type="dxa"/>
              <w:right w:w="45" w:type="dxa"/>
            </w:tcMar>
            <w:vAlign w:val="center"/>
          </w:tcPr>
          <w:p w14:paraId="075C4135" w14:textId="77777777" w:rsidR="00442923" w:rsidRPr="006A77F7" w:rsidRDefault="00442923" w:rsidP="00D53909">
            <w:pPr>
              <w:pStyle w:val="TAH"/>
              <w:ind w:left="360"/>
            </w:pPr>
            <w:r>
              <w:t>V2X_</w:t>
            </w:r>
            <w:r>
              <w:rPr>
                <w:rFonts w:hint="eastAsia"/>
                <w:lang w:eastAsia="zh-CN"/>
              </w:rPr>
              <w:t>X</w:t>
            </w:r>
            <w:r>
              <w:t>A_nYA</w:t>
            </w:r>
          </w:p>
        </w:tc>
      </w:tr>
      <w:tr w:rsidR="00442923" w:rsidRPr="006A77F7" w14:paraId="4557FE7A" w14:textId="77777777" w:rsidTr="00D53909">
        <w:tc>
          <w:tcPr>
            <w:tcW w:w="1606" w:type="dxa"/>
            <w:shd w:val="clear" w:color="auto" w:fill="auto"/>
            <w:tcMar>
              <w:left w:w="45" w:type="dxa"/>
              <w:right w:w="45" w:type="dxa"/>
            </w:tcMar>
            <w:vAlign w:val="center"/>
          </w:tcPr>
          <w:p w14:paraId="62FC8528" w14:textId="77777777" w:rsidR="00442923" w:rsidRPr="006A77F7" w:rsidRDefault="00442923" w:rsidP="00D53909">
            <w:pPr>
              <w:pStyle w:val="TAC"/>
            </w:pPr>
            <w:r>
              <w:t>V2X</w:t>
            </w:r>
            <w:r w:rsidRPr="006A77F7">
              <w:t>_</w:t>
            </w:r>
            <w:r>
              <w:t>20A_n38A</w:t>
            </w:r>
          </w:p>
        </w:tc>
        <w:tc>
          <w:tcPr>
            <w:tcW w:w="3052" w:type="dxa"/>
            <w:shd w:val="clear" w:color="auto" w:fill="auto"/>
            <w:tcMar>
              <w:left w:w="45" w:type="dxa"/>
              <w:right w:w="45" w:type="dxa"/>
            </w:tcMar>
            <w:vAlign w:val="center"/>
          </w:tcPr>
          <w:p w14:paraId="0C8D45D9" w14:textId="77777777" w:rsidR="00442923" w:rsidRPr="006A77F7" w:rsidRDefault="00442923" w:rsidP="00D53909">
            <w:pPr>
              <w:pStyle w:val="TAC"/>
            </w:pPr>
            <w:r w:rsidRPr="006A77F7">
              <w:t>Only single UL requirements defined</w:t>
            </w:r>
          </w:p>
        </w:tc>
        <w:tc>
          <w:tcPr>
            <w:tcW w:w="1302" w:type="dxa"/>
            <w:shd w:val="clear" w:color="auto" w:fill="auto"/>
            <w:tcMar>
              <w:left w:w="45" w:type="dxa"/>
              <w:right w:w="45" w:type="dxa"/>
            </w:tcMar>
            <w:vAlign w:val="center"/>
          </w:tcPr>
          <w:p w14:paraId="22BD420B" w14:textId="77777777" w:rsidR="00442923" w:rsidRPr="006A77F7" w:rsidRDefault="00442923" w:rsidP="00D53909">
            <w:pPr>
              <w:pStyle w:val="TAC"/>
            </w:pPr>
            <w:r>
              <w:t>N38</w:t>
            </w:r>
          </w:p>
        </w:tc>
        <w:tc>
          <w:tcPr>
            <w:tcW w:w="1381" w:type="dxa"/>
            <w:shd w:val="clear" w:color="auto" w:fill="auto"/>
            <w:tcMar>
              <w:left w:w="45" w:type="dxa"/>
              <w:right w:w="45" w:type="dxa"/>
            </w:tcMar>
            <w:vAlign w:val="center"/>
          </w:tcPr>
          <w:p w14:paraId="519B59EA" w14:textId="77777777" w:rsidR="00442923" w:rsidRPr="006A77F7" w:rsidRDefault="00442923" w:rsidP="00D53909">
            <w:pPr>
              <w:pStyle w:val="TAC"/>
            </w:pPr>
            <w:r>
              <w:rPr>
                <w:rFonts w:hint="eastAsia"/>
                <w:lang w:eastAsia="zh-CN"/>
              </w:rPr>
              <w:t>HD</w:t>
            </w:r>
          </w:p>
        </w:tc>
        <w:tc>
          <w:tcPr>
            <w:tcW w:w="3052" w:type="dxa"/>
            <w:shd w:val="clear" w:color="auto" w:fill="auto"/>
            <w:tcMar>
              <w:left w:w="45" w:type="dxa"/>
              <w:right w:w="45" w:type="dxa"/>
            </w:tcMar>
            <w:vAlign w:val="center"/>
          </w:tcPr>
          <w:p w14:paraId="4FD54F82" w14:textId="77777777" w:rsidR="00442923" w:rsidRPr="006A77F7" w:rsidRDefault="00442923" w:rsidP="00D53909">
            <w:pPr>
              <w:pStyle w:val="TAC"/>
            </w:pPr>
            <w:r w:rsidRPr="006A77F7">
              <w:t>RAN5#</w:t>
            </w:r>
            <w:r>
              <w:t>107</w:t>
            </w:r>
          </w:p>
        </w:tc>
      </w:tr>
      <w:tr w:rsidR="00442923" w:rsidRPr="006A77F7" w14:paraId="7C617D37" w14:textId="77777777" w:rsidTr="00D53909">
        <w:tc>
          <w:tcPr>
            <w:tcW w:w="10393" w:type="dxa"/>
            <w:gridSpan w:val="5"/>
          </w:tcPr>
          <w:p w14:paraId="5BCA5666" w14:textId="77777777" w:rsidR="00442923" w:rsidRPr="006A77F7" w:rsidRDefault="00442923" w:rsidP="00D53909">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D53909">
        <w:trPr>
          <w:trHeight w:val="248"/>
        </w:trPr>
        <w:tc>
          <w:tcPr>
            <w:tcW w:w="1549" w:type="dxa"/>
          </w:tcPr>
          <w:p w14:paraId="2A6E8E49" w14:textId="77777777" w:rsidR="00442923" w:rsidRPr="006A77F7" w:rsidRDefault="00442923" w:rsidP="00D53909">
            <w:pPr>
              <w:pStyle w:val="TAH"/>
              <w:rPr>
                <w:rFonts w:cs="Arial"/>
              </w:rPr>
            </w:pPr>
            <w:r w:rsidRPr="006A77F7">
              <w:t xml:space="preserve">Band set </w:t>
            </w:r>
            <w:r w:rsidRPr="006A77F7">
              <w:br/>
              <w:t>(Note 2)</w:t>
            </w:r>
          </w:p>
        </w:tc>
        <w:tc>
          <w:tcPr>
            <w:tcW w:w="1704" w:type="dxa"/>
            <w:shd w:val="clear" w:color="auto" w:fill="auto"/>
          </w:tcPr>
          <w:p w14:paraId="6E555F62" w14:textId="77777777" w:rsidR="00442923" w:rsidRPr="006A77F7" w:rsidRDefault="00442923" w:rsidP="00D53909">
            <w:pPr>
              <w:pStyle w:val="TAH"/>
            </w:pPr>
            <w:r w:rsidRPr="006A77F7">
              <w:t>Frequency</w:t>
            </w:r>
          </w:p>
        </w:tc>
        <w:tc>
          <w:tcPr>
            <w:tcW w:w="1843" w:type="dxa"/>
            <w:shd w:val="clear" w:color="auto" w:fill="auto"/>
          </w:tcPr>
          <w:p w14:paraId="5C391CC6" w14:textId="77777777" w:rsidR="00442923" w:rsidRPr="006A77F7" w:rsidRDefault="00442923" w:rsidP="00D53909">
            <w:pPr>
              <w:pStyle w:val="TAH"/>
            </w:pPr>
            <w:r w:rsidRPr="006A77F7">
              <w:t>Channel BW [MHz]</w:t>
            </w:r>
          </w:p>
        </w:tc>
        <w:tc>
          <w:tcPr>
            <w:tcW w:w="1984" w:type="dxa"/>
          </w:tcPr>
          <w:p w14:paraId="1611C09B" w14:textId="77777777" w:rsidR="00442923" w:rsidRPr="006A77F7" w:rsidRDefault="00442923" w:rsidP="00D53909">
            <w:pPr>
              <w:pStyle w:val="TAH"/>
            </w:pPr>
            <w:r w:rsidRPr="006A77F7">
              <w:t>Exception type</w:t>
            </w:r>
          </w:p>
        </w:tc>
        <w:tc>
          <w:tcPr>
            <w:tcW w:w="2989" w:type="dxa"/>
            <w:vAlign w:val="center"/>
          </w:tcPr>
          <w:p w14:paraId="4216CAA2" w14:textId="77777777" w:rsidR="00442923" w:rsidRPr="006A77F7" w:rsidRDefault="00442923" w:rsidP="00D53909">
            <w:pPr>
              <w:pStyle w:val="TAH"/>
            </w:pPr>
            <w:r w:rsidRPr="006A77F7">
              <w:t>Comments</w:t>
            </w:r>
          </w:p>
        </w:tc>
      </w:tr>
      <w:tr w:rsidR="00442923" w:rsidRPr="006A77F7" w14:paraId="274F07CF" w14:textId="77777777" w:rsidTr="00D53909">
        <w:trPr>
          <w:trHeight w:val="248"/>
        </w:trPr>
        <w:tc>
          <w:tcPr>
            <w:tcW w:w="1549" w:type="dxa"/>
            <w:vAlign w:val="center"/>
          </w:tcPr>
          <w:p w14:paraId="65CCA498" w14:textId="77777777" w:rsidR="00442923" w:rsidRPr="006A77F7" w:rsidRDefault="00442923" w:rsidP="00D53909">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shd w:val="clear" w:color="auto" w:fill="auto"/>
            <w:vAlign w:val="center"/>
          </w:tcPr>
          <w:p w14:paraId="76D346BD" w14:textId="77777777" w:rsidR="00442923" w:rsidRPr="006A77F7" w:rsidRDefault="00442923" w:rsidP="00D53909">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shd w:val="clear" w:color="auto" w:fill="auto"/>
            <w:vAlign w:val="center"/>
          </w:tcPr>
          <w:p w14:paraId="224DB39A" w14:textId="77777777" w:rsidR="00442923" w:rsidRPr="006A77F7" w:rsidRDefault="00442923" w:rsidP="00D53909">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D53909">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D53909">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D53909">
        <w:trPr>
          <w:trHeight w:val="248"/>
        </w:trPr>
        <w:tc>
          <w:tcPr>
            <w:tcW w:w="10069" w:type="dxa"/>
            <w:gridSpan w:val="5"/>
          </w:tcPr>
          <w:p w14:paraId="1DEB6638" w14:textId="77777777" w:rsidR="00442923" w:rsidRPr="006A77F7" w:rsidRDefault="00442923" w:rsidP="00D53909">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D53909">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5" w:name="_Toc202467153"/>
      <w:r w:rsidRPr="006A77F7">
        <w:t>4.3.3.</w:t>
      </w:r>
      <w:r>
        <w:t>4</w:t>
      </w:r>
      <w:r w:rsidRPr="006A77F7">
        <w:tab/>
        <w:t xml:space="preserve">Spurious emissions test cases for </w:t>
      </w:r>
      <w:r>
        <w:t>V2X configuration</w:t>
      </w:r>
      <w:bookmarkEnd w:id="415"/>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D53909">
        <w:tc>
          <w:tcPr>
            <w:tcW w:w="1657" w:type="dxa"/>
            <w:shd w:val="clear" w:color="auto" w:fill="auto"/>
          </w:tcPr>
          <w:p w14:paraId="78D6AF03" w14:textId="77777777" w:rsidR="003A2AC0" w:rsidRPr="006A77F7" w:rsidRDefault="003A2AC0" w:rsidP="00D53909">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shd w:val="clear" w:color="auto" w:fill="auto"/>
          </w:tcPr>
          <w:p w14:paraId="5F0501A5"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Justification</w:t>
            </w:r>
          </w:p>
        </w:tc>
        <w:tc>
          <w:tcPr>
            <w:tcW w:w="2225" w:type="dxa"/>
            <w:shd w:val="clear" w:color="auto" w:fill="auto"/>
          </w:tcPr>
          <w:p w14:paraId="5E1D0502"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D53909">
        <w:tc>
          <w:tcPr>
            <w:tcW w:w="1657" w:type="dxa"/>
            <w:shd w:val="clear" w:color="auto" w:fill="auto"/>
          </w:tcPr>
          <w:p w14:paraId="73CCF062" w14:textId="77777777" w:rsidR="003A2AC0" w:rsidRPr="006A77F7" w:rsidRDefault="003A2AC0" w:rsidP="00D53909">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shd w:val="clear" w:color="auto" w:fill="auto"/>
          </w:tcPr>
          <w:p w14:paraId="182EC642" w14:textId="77777777" w:rsidR="003A2AC0" w:rsidRPr="006A77F7" w:rsidRDefault="003A2AC0" w:rsidP="00D53909">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shd w:val="clear" w:color="auto" w:fill="auto"/>
          </w:tcPr>
          <w:p w14:paraId="55787FC2" w14:textId="77777777" w:rsidR="003A2AC0" w:rsidRPr="006A77F7" w:rsidRDefault="003A2AC0" w:rsidP="00D53909">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6" w:name="_Toc202467154"/>
      <w:r w:rsidRPr="006A77F7">
        <w:t>4.4</w:t>
      </w:r>
      <w:r w:rsidRPr="006A77F7">
        <w:tab/>
        <w:t>Test point analysis for satellite access test cases in TS 38.521-5</w:t>
      </w:r>
      <w:bookmarkEnd w:id="416"/>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135A41">
            <w:pPr>
              <w:pStyle w:val="TAH"/>
              <w:rPr>
                <w:rFonts w:cs="Arial"/>
              </w:rPr>
            </w:pPr>
            <w:r w:rsidRPr="006A77F7">
              <w:t>Subclause</w:t>
            </w:r>
          </w:p>
        </w:tc>
        <w:tc>
          <w:tcPr>
            <w:tcW w:w="1470" w:type="dxa"/>
            <w:shd w:val="clear" w:color="auto" w:fill="auto"/>
            <w:vAlign w:val="center"/>
          </w:tcPr>
          <w:p w14:paraId="318D1690" w14:textId="77777777" w:rsidR="004F34D4" w:rsidRPr="006A77F7" w:rsidRDefault="004F34D4" w:rsidP="00135A41">
            <w:pPr>
              <w:pStyle w:val="TAH"/>
            </w:pPr>
            <w:r w:rsidRPr="006A77F7">
              <w:t>Number of test points</w:t>
            </w:r>
          </w:p>
        </w:tc>
        <w:tc>
          <w:tcPr>
            <w:tcW w:w="4563" w:type="dxa"/>
            <w:shd w:val="clear" w:color="auto" w:fill="auto"/>
            <w:vAlign w:val="center"/>
          </w:tcPr>
          <w:p w14:paraId="0CA762F0" w14:textId="77777777" w:rsidR="004F34D4" w:rsidRPr="006A77F7" w:rsidRDefault="004F34D4" w:rsidP="00135A41">
            <w:pPr>
              <w:pStyle w:val="TAH"/>
            </w:pPr>
            <w:r w:rsidRPr="006A77F7">
              <w:t>Justification</w:t>
            </w:r>
          </w:p>
        </w:tc>
        <w:tc>
          <w:tcPr>
            <w:tcW w:w="1845" w:type="dxa"/>
            <w:vAlign w:val="center"/>
          </w:tcPr>
          <w:p w14:paraId="0C8B55C0" w14:textId="77777777" w:rsidR="004F34D4" w:rsidRPr="006A77F7" w:rsidRDefault="004F34D4" w:rsidP="00135A41">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135A41">
            <w:pPr>
              <w:pStyle w:val="TAL"/>
            </w:pPr>
            <w:r w:rsidRPr="006A77F7">
              <w:t>6.2.1</w:t>
            </w:r>
            <w:r w:rsidR="00EE16B0" w:rsidRPr="006A77F7">
              <w:t xml:space="preserve"> </w:t>
            </w:r>
            <w:r w:rsidRPr="006A77F7">
              <w:t>UE maximum output power</w:t>
            </w:r>
          </w:p>
        </w:tc>
        <w:tc>
          <w:tcPr>
            <w:tcW w:w="1470" w:type="dxa"/>
            <w:shd w:val="clear" w:color="auto" w:fill="auto"/>
            <w:vAlign w:val="center"/>
          </w:tcPr>
          <w:p w14:paraId="629FD126" w14:textId="77777777" w:rsidR="004F34D4" w:rsidRPr="006A77F7" w:rsidRDefault="004F34D4" w:rsidP="00135A41">
            <w:pPr>
              <w:pStyle w:val="TAC"/>
            </w:pPr>
            <w:r w:rsidRPr="006A77F7">
              <w:t>540</w:t>
            </w:r>
          </w:p>
        </w:tc>
        <w:tc>
          <w:tcPr>
            <w:tcW w:w="4563" w:type="dxa"/>
            <w:shd w:val="clear" w:color="auto" w:fill="auto"/>
            <w:vAlign w:val="center"/>
          </w:tcPr>
          <w:p w14:paraId="2827939F" w14:textId="77777777" w:rsidR="004F34D4" w:rsidRPr="006A77F7" w:rsidRDefault="004F34D4" w:rsidP="00135A41">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135A41">
            <w:pPr>
              <w:pStyle w:val="TAL"/>
            </w:pPr>
            <w:r w:rsidRPr="006A77F7">
              <w:t>RAN5#98</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135A41">
            <w:pPr>
              <w:pStyle w:val="TAL"/>
            </w:pPr>
            <w:r w:rsidRPr="006A77F7">
              <w:t>6.2.2</w:t>
            </w:r>
            <w:r w:rsidR="00EE16B0" w:rsidRPr="006A77F7">
              <w:t xml:space="preserve"> </w:t>
            </w:r>
            <w:r w:rsidRPr="006A77F7">
              <w:t>Maximum Output Power Reduction (MPR)</w:t>
            </w:r>
          </w:p>
        </w:tc>
        <w:tc>
          <w:tcPr>
            <w:tcW w:w="1470" w:type="dxa"/>
            <w:shd w:val="clear" w:color="auto" w:fill="auto"/>
            <w:vAlign w:val="center"/>
          </w:tcPr>
          <w:p w14:paraId="7B670D3D" w14:textId="04195720" w:rsidR="004F34D4" w:rsidRPr="006A77F7" w:rsidRDefault="004F34D4" w:rsidP="00135A41">
            <w:pPr>
              <w:pStyle w:val="TAC"/>
              <w:rPr>
                <w:lang w:eastAsia="zh-CN"/>
              </w:rPr>
            </w:pPr>
            <w:r w:rsidRPr="006A77F7">
              <w:rPr>
                <w:lang w:eastAsia="zh-CN"/>
              </w:rPr>
              <w:t xml:space="preserve">contiguous allocation: </w:t>
            </w:r>
            <w:r w:rsidR="009707DF" w:rsidRPr="009707DF">
              <w:rPr>
                <w:lang w:eastAsia="zh-CN"/>
              </w:rPr>
              <w:t>870</w:t>
            </w:r>
          </w:p>
        </w:tc>
        <w:tc>
          <w:tcPr>
            <w:tcW w:w="4563" w:type="dxa"/>
            <w:shd w:val="clear" w:color="auto" w:fill="auto"/>
            <w:vAlign w:val="center"/>
          </w:tcPr>
          <w:p w14:paraId="3B73E814" w14:textId="200E4BB8" w:rsidR="004F34D4" w:rsidRPr="006A77F7" w:rsidRDefault="004F34D4" w:rsidP="00135A41">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135A41">
            <w:pPr>
              <w:pStyle w:val="TAL"/>
            </w:pPr>
          </w:p>
          <w:p w14:paraId="20F8EA00" w14:textId="77777777" w:rsidR="004F34D4" w:rsidRPr="006A77F7" w:rsidRDefault="004F34D4" w:rsidP="00135A41">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5B301A19" w:rsidR="004F34D4" w:rsidRPr="006A77F7" w:rsidRDefault="004F34D4" w:rsidP="00135A41">
            <w:pPr>
              <w:pStyle w:val="TAL"/>
              <w:rPr>
                <w:lang w:eastAsia="zh-CN"/>
              </w:rPr>
            </w:pPr>
            <w:r w:rsidRPr="006A77F7">
              <w:t>RAN5#</w:t>
            </w:r>
            <w:r w:rsidR="009707DF" w:rsidRPr="009707DF">
              <w:rPr>
                <w:lang w:eastAsia="zh-CN"/>
              </w:rPr>
              <w:t>107</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shd w:val="clear" w:color="auto" w:fill="auto"/>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shd w:val="clear" w:color="auto" w:fill="auto"/>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shd w:val="clear" w:color="auto" w:fill="auto"/>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shd w:val="clear" w:color="auto" w:fill="auto"/>
            <w:vAlign w:val="center"/>
          </w:tcPr>
          <w:p w14:paraId="425A2C4F" w14:textId="022B6F8F" w:rsidR="00FE19E7" w:rsidRPr="006A77F7" w:rsidRDefault="00FE19E7" w:rsidP="00FE19E7">
            <w:pPr>
              <w:pStyle w:val="TAL"/>
            </w:pPr>
            <w:r w:rsidRPr="006A77F7">
              <w:t xml:space="preserve">General rules of test point selection apply. Test points of TC 6.2.4 from TS 38.521-1 can be </w:t>
            </w:r>
            <w:proofErr w:type="spellStart"/>
            <w:r w:rsidRPr="006A77F7">
              <w:t>levereage</w:t>
            </w:r>
            <w:proofErr w:type="spellEnd"/>
            <w:r w:rsidRPr="006A77F7">
              <w:t xml:space="preserv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shd w:val="clear" w:color="auto" w:fill="auto"/>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shd w:val="clear" w:color="auto" w:fill="auto"/>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shd w:val="clear" w:color="auto" w:fill="auto"/>
            <w:vAlign w:val="center"/>
          </w:tcPr>
          <w:p w14:paraId="5C219370" w14:textId="41E9DF21" w:rsidR="00FE19E7" w:rsidRPr="006A77F7" w:rsidRDefault="00FE19E7" w:rsidP="00FE19E7">
            <w:pPr>
              <w:pStyle w:val="TAC"/>
              <w:rPr>
                <w:lang w:eastAsia="zh-CN"/>
              </w:rPr>
            </w:pPr>
            <w:r w:rsidRPr="006A77F7">
              <w:t>40</w:t>
            </w:r>
          </w:p>
        </w:tc>
        <w:tc>
          <w:tcPr>
            <w:tcW w:w="4563" w:type="dxa"/>
            <w:shd w:val="clear" w:color="auto" w:fill="auto"/>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shd w:val="clear" w:color="auto" w:fill="auto"/>
            <w:vAlign w:val="center"/>
          </w:tcPr>
          <w:p w14:paraId="2EF2300F" w14:textId="680BCA45" w:rsidR="001E5BB1" w:rsidRPr="006A77F7" w:rsidRDefault="001E5BB1" w:rsidP="001E5BB1">
            <w:pPr>
              <w:pStyle w:val="TAC"/>
            </w:pPr>
            <w:r w:rsidRPr="006A77F7">
              <w:t>15</w:t>
            </w:r>
          </w:p>
        </w:tc>
        <w:tc>
          <w:tcPr>
            <w:tcW w:w="4563" w:type="dxa"/>
            <w:shd w:val="clear" w:color="auto" w:fill="auto"/>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shd w:val="clear" w:color="auto" w:fill="auto"/>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shd w:val="clear" w:color="auto" w:fill="auto"/>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t>6.4.2.1a Error Vector Magnitude including symbols with transient period</w:t>
            </w:r>
          </w:p>
        </w:tc>
        <w:tc>
          <w:tcPr>
            <w:tcW w:w="1470" w:type="dxa"/>
            <w:shd w:val="clear" w:color="auto" w:fill="auto"/>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shd w:val="clear" w:color="auto" w:fill="auto"/>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shd w:val="clear" w:color="auto" w:fill="auto"/>
            <w:vAlign w:val="center"/>
          </w:tcPr>
          <w:p w14:paraId="36ED0C35" w14:textId="165AE684" w:rsidR="005C5ACB" w:rsidRPr="006A77F7" w:rsidRDefault="005C5ACB" w:rsidP="005C5ACB">
            <w:pPr>
              <w:pStyle w:val="TAC"/>
            </w:pPr>
            <w:r w:rsidRPr="006A77F7">
              <w:t>3</w:t>
            </w:r>
          </w:p>
        </w:tc>
        <w:tc>
          <w:tcPr>
            <w:tcW w:w="4563" w:type="dxa"/>
            <w:shd w:val="clear" w:color="auto" w:fill="auto"/>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shd w:val="clear" w:color="auto" w:fill="auto"/>
            <w:vAlign w:val="center"/>
          </w:tcPr>
          <w:p w14:paraId="3F3988DB" w14:textId="249EC8FB" w:rsidR="005C5ACB" w:rsidRPr="006A77F7" w:rsidRDefault="005C5ACB" w:rsidP="005C5ACB">
            <w:pPr>
              <w:pStyle w:val="TAC"/>
            </w:pPr>
            <w:r w:rsidRPr="006A77F7">
              <w:t>36</w:t>
            </w:r>
          </w:p>
        </w:tc>
        <w:tc>
          <w:tcPr>
            <w:tcW w:w="4563" w:type="dxa"/>
            <w:shd w:val="clear" w:color="auto" w:fill="auto"/>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shd w:val="clear" w:color="auto" w:fill="auto"/>
            <w:vAlign w:val="center"/>
          </w:tcPr>
          <w:p w14:paraId="74333E35" w14:textId="7FE7A7A2" w:rsidR="005C5ACB" w:rsidRPr="006A77F7" w:rsidRDefault="005C5ACB" w:rsidP="005C5ACB">
            <w:pPr>
              <w:pStyle w:val="TAC"/>
            </w:pPr>
            <w:r w:rsidRPr="006A77F7">
              <w:t>90</w:t>
            </w:r>
          </w:p>
        </w:tc>
        <w:tc>
          <w:tcPr>
            <w:tcW w:w="4563" w:type="dxa"/>
            <w:shd w:val="clear" w:color="auto" w:fill="auto"/>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shd w:val="clear" w:color="auto" w:fill="auto"/>
            <w:vAlign w:val="center"/>
          </w:tcPr>
          <w:p w14:paraId="50FBA58D" w14:textId="1DCA5692" w:rsidR="005C5ACB" w:rsidRPr="006A77F7" w:rsidRDefault="005C5ACB" w:rsidP="005C5ACB">
            <w:pPr>
              <w:pStyle w:val="TAC"/>
            </w:pPr>
            <w:r w:rsidRPr="006A77F7">
              <w:t>9</w:t>
            </w:r>
          </w:p>
        </w:tc>
        <w:tc>
          <w:tcPr>
            <w:tcW w:w="4563" w:type="dxa"/>
            <w:shd w:val="clear" w:color="auto" w:fill="auto"/>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shd w:val="clear" w:color="auto" w:fill="auto"/>
            <w:vAlign w:val="center"/>
          </w:tcPr>
          <w:p w14:paraId="2ACC4A9F" w14:textId="5DC10ED9" w:rsidR="005C5ACB" w:rsidRPr="006A77F7" w:rsidRDefault="005C5ACB" w:rsidP="005C5ACB">
            <w:pPr>
              <w:pStyle w:val="TAC"/>
            </w:pPr>
            <w:r w:rsidRPr="006A77F7">
              <w:t>4</w:t>
            </w:r>
          </w:p>
        </w:tc>
        <w:tc>
          <w:tcPr>
            <w:tcW w:w="4563" w:type="dxa"/>
            <w:shd w:val="clear" w:color="auto" w:fill="auto"/>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shd w:val="clear" w:color="auto" w:fill="auto"/>
            <w:vAlign w:val="center"/>
          </w:tcPr>
          <w:p w14:paraId="6DCB5B0F" w14:textId="4837A9D5" w:rsidR="001E5BB1" w:rsidRPr="006A77F7" w:rsidRDefault="001E5BB1" w:rsidP="001E5BB1">
            <w:pPr>
              <w:pStyle w:val="TAC"/>
              <w:rPr>
                <w:lang w:eastAsia="zh-CN"/>
              </w:rPr>
            </w:pPr>
            <w:r w:rsidRPr="006A77F7">
              <w:rPr>
                <w:lang w:eastAsia="zh-CN"/>
              </w:rPr>
              <w:t>contiguous allocation: 144</w:t>
            </w:r>
          </w:p>
        </w:tc>
        <w:tc>
          <w:tcPr>
            <w:tcW w:w="4563" w:type="dxa"/>
            <w:shd w:val="clear" w:color="auto" w:fill="auto"/>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t xml:space="preserve">- Test IDs for </w:t>
            </w:r>
            <w:r>
              <w:t>256QAM.</w:t>
            </w:r>
          </w:p>
        </w:tc>
        <w:tc>
          <w:tcPr>
            <w:tcW w:w="1845" w:type="dxa"/>
            <w:vAlign w:val="center"/>
          </w:tcPr>
          <w:p w14:paraId="6CA44847" w14:textId="19AD2ECC" w:rsidR="001E5BB1" w:rsidRPr="006A77F7" w:rsidRDefault="001E5BB1" w:rsidP="001E5BB1">
            <w:pPr>
              <w:pStyle w:val="TAL"/>
            </w:pPr>
            <w:r w:rsidRPr="006A77F7">
              <w:t>RAN5#</w:t>
            </w:r>
            <w:r w:rsidR="009707DF" w:rsidRPr="009707DF">
              <w:t>107</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shd w:val="clear" w:color="auto" w:fill="auto"/>
            <w:vAlign w:val="center"/>
          </w:tcPr>
          <w:p w14:paraId="7DFE2BC4" w14:textId="23E90E65" w:rsidR="001E5BB1" w:rsidRPr="006A77F7" w:rsidRDefault="001E5BB1" w:rsidP="001E5BB1">
            <w:pPr>
              <w:pStyle w:val="TAC"/>
              <w:rPr>
                <w:lang w:eastAsia="zh-CN"/>
              </w:rPr>
            </w:pPr>
            <w:r w:rsidRPr="006A77F7">
              <w:t xml:space="preserve">contiguous allocation: </w:t>
            </w:r>
            <w:r w:rsidR="009707DF" w:rsidRPr="009707DF">
              <w:t>870</w:t>
            </w:r>
          </w:p>
        </w:tc>
        <w:tc>
          <w:tcPr>
            <w:tcW w:w="4563" w:type="dxa"/>
            <w:shd w:val="clear" w:color="auto" w:fill="auto"/>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lastRenderedPageBreak/>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3ED9FAB4" w:rsidR="001E5BB1" w:rsidRPr="006A77F7" w:rsidRDefault="001E5BB1" w:rsidP="001E5BB1">
            <w:pPr>
              <w:pStyle w:val="TAL"/>
            </w:pPr>
            <w:r w:rsidRPr="006A77F7">
              <w:lastRenderedPageBreak/>
              <w:t>RAN5#</w:t>
            </w:r>
            <w:r w:rsidR="009707DF" w:rsidRPr="009707DF">
              <w:t>107</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shd w:val="clear" w:color="auto" w:fill="auto"/>
            <w:vAlign w:val="center"/>
          </w:tcPr>
          <w:p w14:paraId="2A2E19E0" w14:textId="6084641F" w:rsidR="001E5BB1" w:rsidRPr="006A77F7" w:rsidRDefault="001E5BB1" w:rsidP="001E5BB1">
            <w:pPr>
              <w:pStyle w:val="TAC"/>
              <w:rPr>
                <w:lang w:eastAsia="zh-CN"/>
              </w:rPr>
            </w:pPr>
            <w:r w:rsidRPr="006A77F7">
              <w:t>27</w:t>
            </w:r>
          </w:p>
        </w:tc>
        <w:tc>
          <w:tcPr>
            <w:tcW w:w="4563" w:type="dxa"/>
            <w:shd w:val="clear" w:color="auto" w:fill="auto"/>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shd w:val="clear" w:color="auto" w:fill="auto"/>
            <w:vAlign w:val="center"/>
          </w:tcPr>
          <w:p w14:paraId="4C331F69" w14:textId="7D1AB198" w:rsidR="001E5BB1" w:rsidRPr="006A77F7" w:rsidRDefault="001E5BB1" w:rsidP="001E5BB1">
            <w:pPr>
              <w:pStyle w:val="TAC"/>
              <w:rPr>
                <w:lang w:eastAsia="zh-CN"/>
              </w:rPr>
            </w:pPr>
            <w:r w:rsidRPr="006A77F7">
              <w:t>27</w:t>
            </w:r>
          </w:p>
        </w:tc>
        <w:tc>
          <w:tcPr>
            <w:tcW w:w="4563" w:type="dxa"/>
            <w:shd w:val="clear" w:color="auto" w:fill="auto"/>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shd w:val="clear" w:color="auto" w:fill="auto"/>
            <w:vAlign w:val="center"/>
          </w:tcPr>
          <w:p w14:paraId="517340DA" w14:textId="2B778BF8" w:rsidR="001E5BB1" w:rsidRPr="006A77F7" w:rsidRDefault="001E5BB1" w:rsidP="001E5BB1">
            <w:pPr>
              <w:pStyle w:val="TAC"/>
              <w:rPr>
                <w:lang w:eastAsia="zh-CN"/>
              </w:rPr>
            </w:pPr>
            <w:r w:rsidRPr="006A77F7">
              <w:t>8</w:t>
            </w:r>
          </w:p>
        </w:tc>
        <w:tc>
          <w:tcPr>
            <w:tcW w:w="4563" w:type="dxa"/>
            <w:shd w:val="clear" w:color="auto" w:fill="auto"/>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207EE4">
            <w:pPr>
              <w:pStyle w:val="TAH"/>
              <w:rPr>
                <w:rFonts w:cs="Arial"/>
              </w:rPr>
            </w:pPr>
            <w:r w:rsidRPr="006A77F7">
              <w:t>Subclause</w:t>
            </w:r>
          </w:p>
        </w:tc>
        <w:tc>
          <w:tcPr>
            <w:tcW w:w="1477" w:type="dxa"/>
            <w:shd w:val="clear" w:color="auto" w:fill="auto"/>
            <w:vAlign w:val="center"/>
          </w:tcPr>
          <w:p w14:paraId="03E98365" w14:textId="77777777" w:rsidR="00E2297F" w:rsidRPr="006A77F7" w:rsidRDefault="00E2297F" w:rsidP="00207EE4">
            <w:pPr>
              <w:pStyle w:val="TAH"/>
            </w:pPr>
            <w:r w:rsidRPr="006A77F7">
              <w:t>Number of test points</w:t>
            </w:r>
          </w:p>
        </w:tc>
        <w:tc>
          <w:tcPr>
            <w:tcW w:w="4588" w:type="dxa"/>
            <w:shd w:val="clear" w:color="auto" w:fill="auto"/>
            <w:vAlign w:val="center"/>
          </w:tcPr>
          <w:p w14:paraId="3062764F" w14:textId="77777777" w:rsidR="00E2297F" w:rsidRPr="006A77F7" w:rsidRDefault="00E2297F" w:rsidP="00207EE4">
            <w:pPr>
              <w:pStyle w:val="TAH"/>
            </w:pPr>
            <w:r w:rsidRPr="006A77F7">
              <w:t>Justification</w:t>
            </w:r>
          </w:p>
        </w:tc>
        <w:tc>
          <w:tcPr>
            <w:tcW w:w="1855" w:type="dxa"/>
            <w:vAlign w:val="center"/>
          </w:tcPr>
          <w:p w14:paraId="4C618C84" w14:textId="77777777" w:rsidR="00E2297F" w:rsidRPr="006A77F7" w:rsidRDefault="00E2297F" w:rsidP="00207EE4">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shd w:val="clear" w:color="auto" w:fill="auto"/>
            <w:vAlign w:val="center"/>
          </w:tcPr>
          <w:p w14:paraId="18AFE322" w14:textId="6D9B6853" w:rsidR="00822785" w:rsidRPr="006A77F7" w:rsidRDefault="00822785" w:rsidP="00822785">
            <w:pPr>
              <w:pStyle w:val="TAC"/>
            </w:pPr>
            <w:r w:rsidRPr="006A77F7">
              <w:t>45</w:t>
            </w:r>
          </w:p>
        </w:tc>
        <w:tc>
          <w:tcPr>
            <w:tcW w:w="4588" w:type="dxa"/>
            <w:shd w:val="clear" w:color="auto" w:fill="auto"/>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shd w:val="clear" w:color="auto" w:fill="auto"/>
            <w:vAlign w:val="center"/>
          </w:tcPr>
          <w:p w14:paraId="3D83843E" w14:textId="4BD5E469" w:rsidR="00822785" w:rsidRPr="006A77F7" w:rsidRDefault="00822785" w:rsidP="00822785">
            <w:pPr>
              <w:pStyle w:val="TAC"/>
            </w:pPr>
            <w:r w:rsidRPr="006A77F7">
              <w:t>3</w:t>
            </w:r>
          </w:p>
        </w:tc>
        <w:tc>
          <w:tcPr>
            <w:tcW w:w="4588" w:type="dxa"/>
            <w:shd w:val="clear" w:color="auto" w:fill="auto"/>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8E62A3">
            <w:pPr>
              <w:pStyle w:val="TAL"/>
            </w:pPr>
            <w:bookmarkStart w:id="417" w:name="_Toc137543615"/>
            <w:r w:rsidRPr="006A77F7">
              <w:t>7.5 Adjacent channel selectivity</w:t>
            </w:r>
            <w:bookmarkEnd w:id="417"/>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Pr="006A77F7" w:rsidRDefault="001E5BB1" w:rsidP="008E62A3">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8E62A3">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8E62A3">
            <w:pPr>
              <w:pStyle w:val="TAL"/>
            </w:pPr>
            <w:bookmarkStart w:id="418" w:name="_Toc97562315"/>
            <w:bookmarkStart w:id="419" w:name="_Toc104122549"/>
            <w:bookmarkStart w:id="420" w:name="_Toc104205500"/>
            <w:bookmarkStart w:id="421" w:name="_Toc104206707"/>
            <w:bookmarkStart w:id="422" w:name="_Toc104503667"/>
            <w:bookmarkStart w:id="423" w:name="_Toc106127598"/>
            <w:bookmarkStart w:id="424" w:name="_Toc124256656"/>
            <w:bookmarkStart w:id="425" w:name="_Toc123057963"/>
            <w:bookmarkStart w:id="426" w:name="_Toc137543618"/>
            <w:r w:rsidRPr="006A77F7">
              <w:t>7.6.2 In-band blocking</w:t>
            </w:r>
            <w:bookmarkEnd w:id="418"/>
            <w:bookmarkEnd w:id="419"/>
            <w:bookmarkEnd w:id="420"/>
            <w:bookmarkEnd w:id="421"/>
            <w:bookmarkEnd w:id="422"/>
            <w:bookmarkEnd w:id="423"/>
            <w:bookmarkEnd w:id="424"/>
            <w:bookmarkEnd w:id="425"/>
            <w:bookmarkEnd w:id="426"/>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Pr="006A77F7" w:rsidRDefault="001E5BB1" w:rsidP="008E62A3">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8E62A3">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8E62A3">
            <w:pPr>
              <w:pStyle w:val="TAL"/>
            </w:pPr>
            <w:bookmarkStart w:id="427" w:name="_Toc137543619"/>
            <w:r w:rsidRPr="006A77F7">
              <w:t>7.6.3 Out of Band Blocking</w:t>
            </w:r>
            <w:bookmarkEnd w:id="427"/>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Pr="006A77F7" w:rsidRDefault="001E5BB1" w:rsidP="008E62A3">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8E62A3">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8E62A3">
            <w:pPr>
              <w:pStyle w:val="TAL"/>
            </w:pPr>
            <w:bookmarkStart w:id="428" w:name="_Toc104205502"/>
            <w:bookmarkStart w:id="429" w:name="_Toc104206709"/>
            <w:bookmarkStart w:id="430" w:name="_Toc106127600"/>
            <w:bookmarkStart w:id="431" w:name="_Toc123057965"/>
            <w:bookmarkStart w:id="432" w:name="_Toc104122551"/>
            <w:bookmarkStart w:id="433" w:name="_Toc97562317"/>
            <w:bookmarkStart w:id="434" w:name="_Toc124256658"/>
            <w:bookmarkStart w:id="435" w:name="_Toc104503669"/>
            <w:bookmarkStart w:id="436" w:name="_Toc137543620"/>
            <w:r w:rsidRPr="006A77F7">
              <w:t>7.6.4 Narrow band blocking</w:t>
            </w:r>
            <w:bookmarkEnd w:id="428"/>
            <w:bookmarkEnd w:id="429"/>
            <w:bookmarkEnd w:id="430"/>
            <w:bookmarkEnd w:id="431"/>
            <w:bookmarkEnd w:id="432"/>
            <w:bookmarkEnd w:id="433"/>
            <w:bookmarkEnd w:id="434"/>
            <w:bookmarkEnd w:id="435"/>
            <w:bookmarkEnd w:id="436"/>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Pr="006A77F7" w:rsidRDefault="001E5BB1" w:rsidP="008E62A3">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8E62A3">
            <w:pPr>
              <w:pStyle w:val="TAL"/>
            </w:pPr>
            <w:r w:rsidRPr="006A77F7">
              <w:t>RAN5#101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6A77F7" w:rsidRDefault="001E5BB1" w:rsidP="008E62A3">
            <w:pPr>
              <w:pStyle w:val="TAL"/>
            </w:pPr>
            <w:bookmarkStart w:id="437" w:name="_Toc97562318"/>
            <w:bookmarkStart w:id="438" w:name="_Toc104122552"/>
            <w:bookmarkStart w:id="439" w:name="_Toc104503670"/>
            <w:bookmarkStart w:id="440" w:name="_Toc124256659"/>
            <w:bookmarkStart w:id="441" w:name="_Toc106127601"/>
            <w:bookmarkStart w:id="442" w:name="_Toc123057966"/>
            <w:bookmarkStart w:id="443" w:name="_Toc104205503"/>
            <w:bookmarkStart w:id="444" w:name="_Toc104206710"/>
            <w:bookmarkStart w:id="445" w:name="_Toc137543621"/>
            <w:r w:rsidRPr="006A77F7">
              <w:t>7.7 Spurious response</w:t>
            </w:r>
            <w:bookmarkEnd w:id="437"/>
            <w:bookmarkEnd w:id="438"/>
            <w:bookmarkEnd w:id="439"/>
            <w:bookmarkEnd w:id="440"/>
            <w:bookmarkEnd w:id="441"/>
            <w:bookmarkEnd w:id="442"/>
            <w:bookmarkEnd w:id="443"/>
            <w:bookmarkEnd w:id="444"/>
            <w:bookmarkEnd w:id="445"/>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Pr="006A77F7" w:rsidRDefault="001E5BB1" w:rsidP="008E62A3">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8E62A3">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8E62A3">
            <w:pPr>
              <w:pStyle w:val="TAL"/>
            </w:pPr>
            <w:bookmarkStart w:id="446" w:name="_Toc106127602"/>
            <w:bookmarkStart w:id="447" w:name="_Toc123057967"/>
            <w:bookmarkStart w:id="448" w:name="_Toc124256660"/>
            <w:bookmarkStart w:id="449" w:name="_Toc104122553"/>
            <w:bookmarkStart w:id="450" w:name="_Toc104205504"/>
            <w:bookmarkStart w:id="451" w:name="_Toc104206711"/>
            <w:bookmarkStart w:id="452" w:name="_Toc104503671"/>
            <w:bookmarkStart w:id="453" w:name="_Toc97562319"/>
            <w:bookmarkStart w:id="454" w:name="_Toc137543622"/>
            <w:r w:rsidRPr="006A77F7">
              <w:t xml:space="preserve">7.8.2 </w:t>
            </w:r>
            <w:bookmarkEnd w:id="446"/>
            <w:bookmarkEnd w:id="447"/>
            <w:bookmarkEnd w:id="448"/>
            <w:bookmarkEnd w:id="449"/>
            <w:bookmarkEnd w:id="450"/>
            <w:bookmarkEnd w:id="451"/>
            <w:bookmarkEnd w:id="452"/>
            <w:bookmarkEnd w:id="453"/>
            <w:bookmarkEnd w:id="454"/>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Pr="006A77F7" w:rsidRDefault="001E5BB1" w:rsidP="008E62A3">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8E62A3">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8E62A3">
            <w:pPr>
              <w:pStyle w:val="TAL"/>
            </w:pPr>
            <w:bookmarkStart w:id="455" w:name="_Toc124256661"/>
            <w:bookmarkStart w:id="456" w:name="_Toc123057968"/>
            <w:bookmarkStart w:id="457" w:name="_Toc137543623"/>
            <w:r w:rsidRPr="006A77F7">
              <w:t>7.9 Spurious emissions</w:t>
            </w:r>
            <w:bookmarkEnd w:id="455"/>
            <w:bookmarkEnd w:id="456"/>
            <w:bookmarkEnd w:id="457"/>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Pr="006A77F7" w:rsidRDefault="001E5BB1" w:rsidP="008E62A3">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8E62A3">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84469C">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84469C">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84469C">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84469C">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84469C">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84469C">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84469C">
            <w:pPr>
              <w:pStyle w:val="TAH"/>
            </w:pPr>
            <w:r w:rsidRPr="006A77F7">
              <w:t>Comments</w:t>
            </w:r>
          </w:p>
        </w:tc>
      </w:tr>
      <w:tr w:rsidR="00E17063" w:rsidRPr="006A77F7" w14:paraId="56E27E4F"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84469C">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84469C">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84469C">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84469C">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84469C">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84469C">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84469C">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84469C">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84469C">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84469C">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84469C">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84469C">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84469C">
            <w:pPr>
              <w:pStyle w:val="TAL"/>
              <w:rPr>
                <w:rFonts w:cs="Arial"/>
                <w:lang w:eastAsia="ko-KR"/>
              </w:rPr>
            </w:pPr>
            <w:r w:rsidRPr="006A77F7">
              <w:rPr>
                <w:rFonts w:cs="Arial"/>
                <w:lang w:eastAsia="ko-KR"/>
              </w:rPr>
              <w:t>RAN5#</w:t>
            </w:r>
            <w:r w:rsidR="009707DF" w:rsidRPr="009707DF">
              <w:rPr>
                <w:rFonts w:cs="Arial"/>
                <w:lang w:eastAsia="ko-KR"/>
              </w:rPr>
              <w:t>107</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8" w:name="_Toc202467155"/>
      <w:r w:rsidRPr="006A77F7">
        <w:t>5</w:t>
      </w:r>
      <w:r w:rsidRPr="006A77F7">
        <w:tab/>
        <w:t>Satellites ephemeris derivation</w:t>
      </w:r>
      <w:bookmarkEnd w:id="458"/>
    </w:p>
    <w:p w14:paraId="0530D886" w14:textId="71637D0E" w:rsidR="00D16EF9" w:rsidRPr="006A77F7" w:rsidRDefault="00D16EF9" w:rsidP="00D16EF9">
      <w:pPr>
        <w:pStyle w:val="Heading2"/>
        <w:rPr>
          <w:lang w:eastAsia="zh-CN"/>
        </w:rPr>
      </w:pPr>
      <w:bookmarkStart w:id="459" w:name="_Toc202467156"/>
      <w:r w:rsidRPr="006A77F7">
        <w:rPr>
          <w:lang w:eastAsia="zh-CN"/>
        </w:rPr>
        <w:t>5.1</w:t>
      </w:r>
      <w:r w:rsidRPr="006A77F7">
        <w:rPr>
          <w:lang w:eastAsia="zh-CN"/>
        </w:rPr>
        <w:tab/>
        <w:t>Tools</w:t>
      </w:r>
      <w:bookmarkEnd w:id="459"/>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60" w:name="_Toc202467157"/>
      <w:r w:rsidRPr="006A77F7">
        <w:rPr>
          <w:lang w:eastAsia="zh-CN"/>
        </w:rPr>
        <w:lastRenderedPageBreak/>
        <w:t>5.2</w:t>
      </w:r>
      <w:r w:rsidRPr="006A77F7">
        <w:rPr>
          <w:lang w:eastAsia="zh-CN"/>
        </w:rPr>
        <w:tab/>
        <w:t>Satellite Ephemeris Generation process</w:t>
      </w:r>
      <w:bookmarkEnd w:id="460"/>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61" w:name="_Toc202467158"/>
      <w:r w:rsidRPr="006A77F7">
        <w:t>5.2.1</w:t>
      </w:r>
      <w:r w:rsidRPr="006A77F7">
        <w:tab/>
        <w:t>Spacecraft</w:t>
      </w:r>
      <w:bookmarkEnd w:id="461"/>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 xml:space="preserve">Keplerian representation can be selected to fill initial satellite state. However, Cartesian representation shall be selected for ephemeris generation in </w:t>
      </w:r>
      <w:proofErr w:type="spellStart"/>
      <w:r w:rsidRPr="006A77F7">
        <w:rPr>
          <w:lang w:eastAsia="zh-CN"/>
        </w:rPr>
        <w:t>EarthFixed</w:t>
      </w:r>
      <w:proofErr w:type="spellEnd"/>
      <w:r w:rsidRPr="006A77F7">
        <w:rPr>
          <w:lang w:eastAsia="zh-CN"/>
        </w:rPr>
        <w:t xml:space="preserve"> Frame.</w:t>
      </w:r>
    </w:p>
    <w:p w14:paraId="18703B2D" w14:textId="77777777" w:rsidR="00D16EF9" w:rsidRPr="006A77F7" w:rsidRDefault="00D16EF9" w:rsidP="00D16EF9">
      <w:pPr>
        <w:jc w:val="both"/>
        <w:rPr>
          <w:lang w:eastAsia="zh-CN"/>
        </w:rPr>
      </w:pPr>
      <w:proofErr w:type="spellStart"/>
      <w:r w:rsidRPr="006A77F7">
        <w:rPr>
          <w:lang w:eastAsia="zh-CN"/>
        </w:rPr>
        <w:t>Excentricity</w:t>
      </w:r>
      <w:proofErr w:type="spellEnd"/>
      <w:r w:rsidRPr="006A77F7">
        <w:rPr>
          <w:lang w:eastAsia="zh-CN"/>
        </w:rPr>
        <w:t xml:space="preserve">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Pr="006A77F7">
        <w:t xml:space="preserve"> and Figure 5.2.1-2 below). In case of NGSO satellite, </w:t>
      </w:r>
      <w:proofErr w:type="spellStart"/>
      <w:r w:rsidRPr="006A77F7">
        <w:t>semimayor</w:t>
      </w:r>
      <w:proofErr w:type="spellEnd"/>
      <w:r w:rsidRPr="006A77F7">
        <w:t xml:space="preserve"> axis needs to be configured based on satellite altitude (as shown in Figure 5.2.1-3 below)</w:t>
      </w:r>
      <w:r w:rsidR="0032428C" w:rsidRPr="006A77F7">
        <w:rPr>
          <w:lang w:eastAsia="zh-CN"/>
        </w:rPr>
        <w:t>.</w:t>
      </w:r>
    </w:p>
    <w:p w14:paraId="3F627D8A" w14:textId="180CC44B" w:rsidR="00D16EF9" w:rsidRPr="006A77F7" w:rsidRDefault="00A87EEB" w:rsidP="00BD7CC1">
      <w:pPr>
        <w:pStyle w:val="TH"/>
      </w:pPr>
      <w:r>
        <w:pict w14:anchorId="17954903">
          <v:shape id="_x0000_i1027" type="#_x0000_t75" alt="A screenshot of a computer&#10;&#10;Description automatically generated" style="width:395pt;height:281.5pt;visibility:visible;mso-wrap-style:squar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lastRenderedPageBreak/>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A87EEB">
        <w:pict w14:anchorId="2C9BD798">
          <v:shape id="Picture 1750228979" o:spid="_x0000_i1028" type="#_x0000_t75" alt="A screenshot of a computer&#10;&#10;Description automatically generated" style="width:321pt;height:293.5pt;visibility:visible;mso-wrap-style:squar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A87EEB" w:rsidP="00BD7CC1">
      <w:pPr>
        <w:pStyle w:val="TH"/>
      </w:pPr>
      <w:r>
        <w:pict w14:anchorId="677BB0A3">
          <v:shape id="_x0000_i1029" type="#_x0000_t75" alt="A screenshot of a computer&#10;&#10;Description automatically generated" style="width:242.5pt;height:119pt;visibility:visible;mso-wrap-style:square">
            <v:imagedata r:id="rId14" o:title="A screenshot of a computer&#10;&#10;Description automatically generated"/>
          </v:shape>
        </w:pict>
      </w:r>
      <w:r>
        <w:pict w14:anchorId="2FAD3A28">
          <v:shape id="_x0000_i1030" type="#_x0000_t75" alt="A screenshot of a computer&#10;&#10;Description automatically generated" style="width:257pt;height:117pt;visibility:visible;mso-wrap-style:squar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2" w:name="_Toc202467159"/>
      <w:r w:rsidRPr="006A77F7">
        <w:t>5.2.3</w:t>
      </w:r>
      <w:r w:rsidRPr="006A77F7">
        <w:tab/>
        <w:t>Ground Station simulating the UE</w:t>
      </w:r>
      <w:bookmarkEnd w:id="462"/>
    </w:p>
    <w:p w14:paraId="77058354" w14:textId="1E155835" w:rsidR="00D16EF9" w:rsidRPr="006A77F7" w:rsidRDefault="00D16EF9" w:rsidP="00BD7CC1">
      <w:pPr>
        <w:rPr>
          <w:lang w:eastAsia="zh-CN"/>
        </w:rPr>
      </w:pPr>
      <w:r w:rsidRPr="006A77F7">
        <w:rPr>
          <w:lang w:eastAsia="zh-CN"/>
        </w:rPr>
        <w:t xml:space="preserve">The NR NTN UE is </w:t>
      </w:r>
      <w:proofErr w:type="spellStart"/>
      <w:r w:rsidRPr="006A77F7">
        <w:rPr>
          <w:lang w:eastAsia="zh-CN"/>
        </w:rPr>
        <w:t>modeled</w:t>
      </w:r>
      <w:proofErr w:type="spellEnd"/>
      <w:r w:rsidRPr="006A77F7">
        <w:rPr>
          <w:lang w:eastAsia="zh-CN"/>
        </w:rPr>
        <w:t xml:space="preserve">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lastRenderedPageBreak/>
        <w:t xml:space="preserve">Ground Station location for simulation is given in </w:t>
      </w:r>
      <w:proofErr w:type="spellStart"/>
      <w:r w:rsidRPr="006A77F7">
        <w:rPr>
          <w:lang w:eastAsia="zh-CN"/>
        </w:rPr>
        <w:t>EarthFixed</w:t>
      </w:r>
      <w:proofErr w:type="spellEnd"/>
      <w:r w:rsidRPr="006A77F7">
        <w:rPr>
          <w:lang w:eastAsia="zh-CN"/>
        </w:rPr>
        <w:t xml:space="preserve">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A87EEB" w:rsidP="00BD7CC1">
      <w:pPr>
        <w:pStyle w:val="TH"/>
      </w:pPr>
      <w:r>
        <w:pict w14:anchorId="37DCDB7A">
          <v:shape id="Image 22" o:spid="_x0000_i1031" type="#_x0000_t75" alt="A map of the world&#10;&#10;Description automatically generated" style="width:407.5pt;height:252pt;visibility:visible;mso-wrap-style:squar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738E8" w14:textId="29411A96" w:rsidR="00D16EF9" w:rsidRPr="006A77F7" w:rsidRDefault="00D16EF9" w:rsidP="000E6F50">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336EEACF" w14:textId="77777777" w:rsidR="00D16EF9" w:rsidRPr="006A77F7" w:rsidRDefault="00D16EF9" w:rsidP="000E6F50">
            <w:pPr>
              <w:pStyle w:val="TH"/>
              <w:spacing w:before="0" w:after="0"/>
            </w:pPr>
            <w:r w:rsidRPr="006A77F7">
              <w:t>Maximum UE latitude with satellite longitude at UE longitude</w:t>
            </w:r>
          </w:p>
          <w:p w14:paraId="4132C876" w14:textId="77777777" w:rsidR="00D16EF9" w:rsidRPr="006A77F7" w:rsidRDefault="00D16EF9" w:rsidP="000E6F50">
            <w:pPr>
              <w:pStyle w:val="TH"/>
              <w:spacing w:before="0" w:after="0"/>
            </w:pPr>
            <w:r w:rsidRPr="006A77F7">
              <w:t>(spherical Earth)</w:t>
            </w:r>
          </w:p>
        </w:tc>
      </w:tr>
      <w:tr w:rsidR="00D16EF9" w:rsidRPr="006A77F7" w14:paraId="6B951CD4" w14:textId="77777777" w:rsidTr="000E6F50">
        <w:trPr>
          <w:trHeight w:val="250"/>
          <w:jc w:val="center"/>
        </w:trPr>
        <w:tc>
          <w:tcPr>
            <w:tcW w:w="2690" w:type="dxa"/>
            <w:tcBorders>
              <w:top w:val="nil"/>
              <w:left w:val="single" w:sz="8" w:space="0" w:color="auto"/>
              <w:bottom w:val="nil"/>
              <w:right w:val="single" w:sz="8" w:space="0" w:color="auto"/>
            </w:tcBorders>
            <w:shd w:val="clear" w:color="auto" w:fill="auto"/>
            <w:vAlign w:val="center"/>
            <w:hideMark/>
          </w:tcPr>
          <w:p w14:paraId="6529F396" w14:textId="77777777" w:rsidR="00D16EF9" w:rsidRPr="006A77F7" w:rsidRDefault="00D16EF9" w:rsidP="000E6F50">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shd w:val="clear" w:color="auto" w:fill="auto"/>
            <w:vAlign w:val="center"/>
            <w:hideMark/>
          </w:tcPr>
          <w:p w14:paraId="1572AE4A" w14:textId="77777777" w:rsidR="00D16EF9" w:rsidRPr="006A77F7" w:rsidRDefault="00D16EF9" w:rsidP="000E6F50">
            <w:pPr>
              <w:spacing w:after="0"/>
              <w:jc w:val="center"/>
              <w:rPr>
                <w:rFonts w:ascii="Arial" w:hAnsi="Arial" w:cs="Arial"/>
              </w:rPr>
            </w:pPr>
            <w:r w:rsidRPr="006A77F7">
              <w:rPr>
                <w:rFonts w:ascii="Arial" w:hAnsi="Arial" w:cs="Arial"/>
              </w:rPr>
              <w:t>81.30</w:t>
            </w:r>
          </w:p>
        </w:tc>
      </w:tr>
      <w:tr w:rsidR="00D16EF9" w:rsidRPr="006A77F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27FE9F3" w14:textId="77777777" w:rsidR="00D16EF9" w:rsidRPr="006A77F7" w:rsidRDefault="00D16EF9" w:rsidP="000E6F50">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103EEFB7" w14:textId="77777777" w:rsidR="00D16EF9" w:rsidRPr="006A77F7" w:rsidRDefault="00D16EF9" w:rsidP="000E6F50">
            <w:pPr>
              <w:spacing w:after="0"/>
              <w:jc w:val="center"/>
              <w:rPr>
                <w:rFonts w:ascii="Arial" w:hAnsi="Arial" w:cs="Arial"/>
              </w:rPr>
            </w:pPr>
            <w:r w:rsidRPr="006A77F7">
              <w:rPr>
                <w:rFonts w:ascii="Arial" w:hAnsi="Arial" w:cs="Arial"/>
              </w:rPr>
              <w:t>76.33</w:t>
            </w:r>
          </w:p>
        </w:tc>
      </w:tr>
      <w:tr w:rsidR="00D16EF9" w:rsidRPr="006A77F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4EB21CE" w14:textId="77777777" w:rsidR="00D16EF9" w:rsidRPr="006A77F7" w:rsidRDefault="00D16EF9" w:rsidP="000E6F50">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shd w:val="clear" w:color="auto" w:fill="auto"/>
            <w:vAlign w:val="center"/>
            <w:hideMark/>
          </w:tcPr>
          <w:p w14:paraId="7B7CCB07" w14:textId="77777777" w:rsidR="00D16EF9" w:rsidRPr="006A77F7" w:rsidRDefault="00D16EF9" w:rsidP="000E6F50">
            <w:pPr>
              <w:spacing w:after="0"/>
              <w:jc w:val="center"/>
              <w:rPr>
                <w:rFonts w:ascii="Arial" w:hAnsi="Arial" w:cs="Arial"/>
              </w:rPr>
            </w:pPr>
            <w:r w:rsidRPr="006A77F7">
              <w:rPr>
                <w:rFonts w:ascii="Arial" w:hAnsi="Arial" w:cs="Arial"/>
              </w:rPr>
              <w:t>71.43</w:t>
            </w:r>
          </w:p>
        </w:tc>
      </w:tr>
      <w:tr w:rsidR="00D16EF9" w:rsidRPr="006A77F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0E56CDA0" w14:textId="77777777" w:rsidR="00D16EF9" w:rsidRPr="006A77F7" w:rsidRDefault="00D16EF9" w:rsidP="000E6F50">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shd w:val="clear" w:color="auto" w:fill="auto"/>
            <w:vAlign w:val="center"/>
            <w:hideMark/>
          </w:tcPr>
          <w:p w14:paraId="331B19B7" w14:textId="77777777" w:rsidR="00D16EF9" w:rsidRPr="006A77F7" w:rsidRDefault="00D16EF9" w:rsidP="000E6F50">
            <w:pPr>
              <w:spacing w:after="0"/>
              <w:jc w:val="center"/>
              <w:rPr>
                <w:rFonts w:ascii="Arial" w:hAnsi="Arial" w:cs="Arial"/>
              </w:rPr>
            </w:pPr>
            <w:r w:rsidRPr="006A77F7">
              <w:rPr>
                <w:rFonts w:ascii="Arial" w:hAnsi="Arial" w:cs="Arial"/>
              </w:rPr>
              <w:t>66.60</w:t>
            </w:r>
          </w:p>
        </w:tc>
      </w:tr>
      <w:tr w:rsidR="00D16EF9" w:rsidRPr="006A77F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393C6898" w14:textId="77777777" w:rsidR="00D16EF9" w:rsidRPr="006A77F7" w:rsidRDefault="00D16EF9" w:rsidP="000E6F50">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shd w:val="clear" w:color="auto" w:fill="auto"/>
            <w:vAlign w:val="center"/>
            <w:hideMark/>
          </w:tcPr>
          <w:p w14:paraId="5D8569BB" w14:textId="77777777" w:rsidR="00D16EF9" w:rsidRPr="006A77F7" w:rsidRDefault="00D16EF9" w:rsidP="000E6F50">
            <w:pPr>
              <w:spacing w:after="0"/>
              <w:jc w:val="center"/>
              <w:rPr>
                <w:rFonts w:ascii="Arial" w:hAnsi="Arial" w:cs="Arial"/>
              </w:rPr>
            </w:pPr>
            <w:r w:rsidRPr="006A77F7">
              <w:rPr>
                <w:rFonts w:ascii="Arial" w:hAnsi="Arial" w:cs="Arial"/>
              </w:rPr>
              <w:t>61.83</w:t>
            </w:r>
          </w:p>
        </w:tc>
      </w:tr>
      <w:tr w:rsidR="00D16EF9" w:rsidRPr="006A77F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4FCED5AB" w14:textId="77777777" w:rsidR="00D16EF9" w:rsidRPr="006A77F7" w:rsidRDefault="00D16EF9" w:rsidP="000E6F50">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shd w:val="clear" w:color="auto" w:fill="auto"/>
            <w:vAlign w:val="center"/>
            <w:hideMark/>
          </w:tcPr>
          <w:p w14:paraId="4CE7D2B8" w14:textId="77777777" w:rsidR="00D16EF9" w:rsidRPr="006A77F7" w:rsidRDefault="00D16EF9" w:rsidP="000E6F50">
            <w:pPr>
              <w:spacing w:after="0"/>
              <w:jc w:val="center"/>
              <w:rPr>
                <w:rFonts w:ascii="Arial" w:hAnsi="Arial" w:cs="Arial"/>
              </w:rPr>
            </w:pPr>
            <w:r w:rsidRPr="006A77F7">
              <w:rPr>
                <w:rFonts w:ascii="Arial" w:hAnsi="Arial" w:cs="Arial"/>
              </w:rPr>
              <w:t>57.12</w:t>
            </w:r>
          </w:p>
        </w:tc>
      </w:tr>
      <w:tr w:rsidR="00D16EF9" w:rsidRPr="006A77F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2DCF960D" w14:textId="77777777" w:rsidR="00D16EF9" w:rsidRPr="006A77F7" w:rsidRDefault="00D16EF9" w:rsidP="000E6F50">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shd w:val="clear" w:color="auto" w:fill="auto"/>
            <w:vAlign w:val="center"/>
            <w:hideMark/>
          </w:tcPr>
          <w:p w14:paraId="0FBC3C2E" w14:textId="77777777" w:rsidR="00D16EF9" w:rsidRPr="006A77F7" w:rsidRDefault="00D16EF9" w:rsidP="000E6F50">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A87EEB" w:rsidP="00BD7CC1">
      <w:pPr>
        <w:pStyle w:val="TH"/>
      </w:pPr>
      <w:r>
        <w:lastRenderedPageBreak/>
        <w:pict w14:anchorId="2242CB8E">
          <v:shape id="_x0000_i1032" type="#_x0000_t75" style="width:326.5pt;height:299pt;visibility:visible;mso-wrap-style:squar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3" w:name="_Toc202467160"/>
      <w:r w:rsidRPr="006A77F7">
        <w:t>5.2.4</w:t>
      </w:r>
      <w:r w:rsidRPr="006A77F7">
        <w:tab/>
        <w:t>Propagators &amp; Force Models</w:t>
      </w:r>
      <w:bookmarkEnd w:id="463"/>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 xml:space="preserve">The max Step Size is adjusted such timestamp allows to get Doppler shift in S-band lower than ±50Hz for a carrier frequency of 2 GHz. The possible values to be considered are 2n*10 </w:t>
      </w:r>
      <w:proofErr w:type="spellStart"/>
      <w:r w:rsidRPr="006A77F7">
        <w:rPr>
          <w:lang w:eastAsia="zh-CN"/>
        </w:rPr>
        <w:t>ms</w:t>
      </w:r>
      <w:proofErr w:type="spellEnd"/>
      <w:r w:rsidRPr="006A77F7">
        <w:rPr>
          <w:lang w:eastAsia="zh-CN"/>
        </w:rPr>
        <w:t xml:space="preserve">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A87EEB" w:rsidP="00BD7CC1">
      <w:pPr>
        <w:pStyle w:val="TH"/>
      </w:pPr>
      <w:r>
        <w:lastRenderedPageBreak/>
        <w:pict w14:anchorId="45F2256D">
          <v:shape id="_x0000_i1033" type="#_x0000_t75" alt="A screenshot of a computer&#10;&#10;Description automatically generated" style="width:343.5pt;height:261pt;visibility:visible;mso-wrap-style:squar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A87EEB" w:rsidP="00BD7CC1">
      <w:pPr>
        <w:pStyle w:val="TH"/>
        <w:rPr>
          <w:lang w:eastAsia="x-none"/>
        </w:rPr>
      </w:pPr>
      <w:r>
        <w:pict w14:anchorId="508F9B25">
          <v:shape id="_x0000_i1034" type="#_x0000_t75" alt="A screenshot of a computer&#10;&#10;Description automatically generated" style="width:382.5pt;height:292.5pt;visibility:visible;mso-wrap-style:squar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4" w:name="_Toc202467161"/>
      <w:r w:rsidRPr="006A77F7">
        <w:lastRenderedPageBreak/>
        <w:t>5.2.5</w:t>
      </w:r>
      <w:r w:rsidRPr="006A77F7">
        <w:tab/>
        <w:t>UE Coordinate Systems</w:t>
      </w:r>
      <w:bookmarkEnd w:id="464"/>
    </w:p>
    <w:p w14:paraId="0E1A45A2" w14:textId="77777777" w:rsidR="00D16EF9" w:rsidRPr="006A77F7" w:rsidRDefault="00D16EF9" w:rsidP="00D16EF9">
      <w:pPr>
        <w:jc w:val="both"/>
        <w:rPr>
          <w:lang w:eastAsia="zh-CN"/>
        </w:rPr>
      </w:pPr>
      <w:r w:rsidRPr="006A77F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6A77F7" w:rsidRDefault="00A87EEB" w:rsidP="00BD7CC1">
      <w:pPr>
        <w:pStyle w:val="TH"/>
      </w:pPr>
      <w:r>
        <w:pict w14:anchorId="25996536">
          <v:shape id="Picture 1" o:spid="_x0000_i1035" type="#_x0000_t75" alt="A screenshot of a computer&#10;&#10;Description automatically generated" style="width:297.5pt;height:259pt;visibility:visible;mso-wrap-style:squar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5" w:name="_Toc202467162"/>
      <w:r w:rsidRPr="006A77F7">
        <w:t>5.2.6</w:t>
      </w:r>
      <w:r w:rsidRPr="006A77F7">
        <w:tab/>
        <w:t>Variables, Arrays, String</w:t>
      </w:r>
      <w:bookmarkEnd w:id="465"/>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DelayRate</w:t>
      </w:r>
      <w:proofErr w:type="spellEnd"/>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0E6F50">
        <w:trPr>
          <w:trHeight w:val="300"/>
          <w:jc w:val="center"/>
        </w:trPr>
        <w:tc>
          <w:tcPr>
            <w:tcW w:w="422" w:type="dxa"/>
            <w:tcBorders>
              <w:top w:val="nil"/>
              <w:left w:val="nil"/>
              <w:bottom w:val="nil"/>
              <w:right w:val="nil"/>
            </w:tcBorders>
            <w:shd w:val="clear" w:color="auto" w:fill="auto"/>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StateVector</w:t>
            </w:r>
            <w:proofErr w:type="spellEnd"/>
          </w:p>
        </w:tc>
        <w:tc>
          <w:tcPr>
            <w:tcW w:w="2020" w:type="dxa"/>
            <w:tcBorders>
              <w:top w:val="nil"/>
              <w:left w:val="single" w:sz="8" w:space="0" w:color="auto"/>
              <w:bottom w:val="nil"/>
              <w:right w:val="single" w:sz="8" w:space="0" w:color="auto"/>
            </w:tcBorders>
            <w:shd w:val="clear" w:color="auto" w:fill="auto"/>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shd w:val="clear" w:color="auto" w:fill="auto"/>
            <w:noWrap/>
            <w:vAlign w:val="bottom"/>
            <w:hideMark/>
          </w:tcPr>
          <w:p w14:paraId="1BD3209A"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Xsat_ECEF_Coded</w:t>
            </w:r>
            <w:proofErr w:type="spellEnd"/>
          </w:p>
        </w:tc>
      </w:tr>
      <w:tr w:rsidR="00D16EF9" w:rsidRPr="006A77F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shd w:val="clear" w:color="auto" w:fill="auto"/>
            <w:noWrap/>
            <w:vAlign w:val="bottom"/>
            <w:hideMark/>
          </w:tcPr>
          <w:p w14:paraId="483C454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Ysat_ECEF_Coded</w:t>
            </w:r>
            <w:proofErr w:type="spellEnd"/>
          </w:p>
        </w:tc>
      </w:tr>
      <w:tr w:rsidR="00D16EF9" w:rsidRPr="006A77F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shd w:val="clear" w:color="auto" w:fill="auto"/>
            <w:noWrap/>
            <w:vAlign w:val="bottom"/>
            <w:hideMark/>
          </w:tcPr>
          <w:p w14:paraId="2B05FA67"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Zsat_ECEF_Coded</w:t>
            </w:r>
            <w:proofErr w:type="spellEnd"/>
          </w:p>
        </w:tc>
      </w:tr>
      <w:tr w:rsidR="00D16EF9" w:rsidRPr="006A77F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shd w:val="clear" w:color="auto" w:fill="auto"/>
            <w:noWrap/>
            <w:vAlign w:val="bottom"/>
            <w:hideMark/>
          </w:tcPr>
          <w:p w14:paraId="3A7F6C2F"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VXsat_ECEF_Coded</w:t>
            </w:r>
            <w:proofErr w:type="spellEnd"/>
          </w:p>
        </w:tc>
      </w:tr>
      <w:tr w:rsidR="00D16EF9" w:rsidRPr="006A77F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shd w:val="clear" w:color="auto" w:fill="auto"/>
            <w:noWrap/>
            <w:vAlign w:val="bottom"/>
            <w:hideMark/>
          </w:tcPr>
          <w:p w14:paraId="603C1CD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VYsat_ECEF_Coded</w:t>
            </w:r>
            <w:proofErr w:type="spellEnd"/>
          </w:p>
        </w:tc>
      </w:tr>
      <w:tr w:rsidR="00D16EF9" w:rsidRPr="006A77F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14:paraId="32E8AF1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VZsat_ECEF_Coded</w:t>
            </w:r>
            <w:proofErr w:type="spellEnd"/>
          </w:p>
        </w:tc>
      </w:tr>
      <w:tr w:rsidR="00D16EF9" w:rsidRPr="006A77F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14:paraId="36C0AD8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sma_ECEF_Coded</w:t>
            </w:r>
            <w:proofErr w:type="spellEnd"/>
          </w:p>
        </w:tc>
      </w:tr>
      <w:tr w:rsidR="00D16EF9" w:rsidRPr="006A77F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shd w:val="clear" w:color="auto" w:fill="auto"/>
            <w:noWrap/>
            <w:vAlign w:val="bottom"/>
            <w:hideMark/>
          </w:tcPr>
          <w:p w14:paraId="324B5E25"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Excentricit_ECEF_Coded</w:t>
            </w:r>
            <w:proofErr w:type="spellEnd"/>
          </w:p>
        </w:tc>
      </w:tr>
      <w:tr w:rsidR="00D16EF9" w:rsidRPr="006A77F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shd w:val="clear" w:color="auto" w:fill="auto"/>
            <w:noWrap/>
            <w:vAlign w:val="bottom"/>
            <w:hideMark/>
          </w:tcPr>
          <w:p w14:paraId="27283402"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AOP_ECEF_Coded</w:t>
            </w:r>
            <w:proofErr w:type="spellEnd"/>
          </w:p>
        </w:tc>
      </w:tr>
      <w:tr w:rsidR="00D16EF9" w:rsidRPr="006A77F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shd w:val="clear" w:color="auto" w:fill="auto"/>
            <w:noWrap/>
            <w:vAlign w:val="bottom"/>
            <w:hideMark/>
          </w:tcPr>
          <w:p w14:paraId="31B135FB"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RAAN_ECEF_Coded</w:t>
            </w:r>
            <w:proofErr w:type="spellEnd"/>
          </w:p>
        </w:tc>
      </w:tr>
      <w:tr w:rsidR="00D16EF9" w:rsidRPr="006A77F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shd w:val="clear" w:color="auto" w:fill="auto"/>
            <w:noWrap/>
            <w:vAlign w:val="bottom"/>
            <w:hideMark/>
          </w:tcPr>
          <w:p w14:paraId="1404322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Inc_ECEF_Coded</w:t>
            </w:r>
            <w:proofErr w:type="spellEnd"/>
          </w:p>
        </w:tc>
      </w:tr>
      <w:tr w:rsidR="00D16EF9" w:rsidRPr="006A77F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14:paraId="148A569D"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MeanAnom_ECEF_Coded</w:t>
            </w:r>
            <w:proofErr w:type="spellEnd"/>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6" w:name="_Toc202467163"/>
      <w:r w:rsidRPr="006A77F7">
        <w:t>5.2.7</w:t>
      </w:r>
      <w:r w:rsidRPr="006A77F7">
        <w:tab/>
        <w:t>Subscribers/Output</w:t>
      </w:r>
      <w:bookmarkEnd w:id="466"/>
    </w:p>
    <w:p w14:paraId="5E708B89" w14:textId="77777777" w:rsidR="00D16EF9" w:rsidRPr="006A77F7" w:rsidRDefault="00D16EF9" w:rsidP="00D16EF9">
      <w:pPr>
        <w:rPr>
          <w:lang w:eastAsia="zh-CN"/>
        </w:rPr>
      </w:pPr>
      <w:r w:rsidRPr="006A77F7">
        <w:rPr>
          <w:lang w:eastAsia="zh-CN"/>
        </w:rPr>
        <w:t xml:space="preserve">The subscribers or outputs in this context are data representation such as plots, </w:t>
      </w:r>
      <w:proofErr w:type="spellStart"/>
      <w:r w:rsidRPr="006A77F7">
        <w:rPr>
          <w:lang w:eastAsia="zh-CN"/>
        </w:rPr>
        <w:t>groundtrack</w:t>
      </w:r>
      <w:proofErr w:type="spellEnd"/>
      <w:r w:rsidRPr="006A77F7">
        <w:rPr>
          <w:lang w:eastAsia="zh-CN"/>
        </w:rPr>
        <w:t xml:space="preserve"> view, orbit view or results file generation.</w:t>
      </w:r>
    </w:p>
    <w:p w14:paraId="1EA5E5B5" w14:textId="77777777" w:rsidR="00D16EF9" w:rsidRPr="006A77F7" w:rsidRDefault="00D16EF9" w:rsidP="00D16EF9">
      <w:pPr>
        <w:rPr>
          <w:lang w:eastAsia="zh-CN"/>
        </w:rPr>
      </w:pPr>
      <w:r w:rsidRPr="006A77F7">
        <w:rPr>
          <w:lang w:eastAsia="zh-CN"/>
        </w:rPr>
        <w:t>The object has to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Orbitview</w:t>
      </w:r>
      <w:proofErr w:type="spellEnd"/>
      <w:r w:rsidR="00D16EF9" w:rsidRPr="006A77F7">
        <w:rPr>
          <w:lang w:eastAsia="zh-CN"/>
        </w:rPr>
        <w:t xml:space="preserve">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Groundtrackplot</w:t>
      </w:r>
      <w:proofErr w:type="spellEnd"/>
      <w:r w:rsidR="00D16EF9" w:rsidRPr="006A77F7">
        <w:rPr>
          <w:lang w:eastAsia="zh-CN"/>
        </w:rPr>
        <w:t xml:space="preserve"> is set to default, except </w:t>
      </w:r>
      <w:proofErr w:type="spellStart"/>
      <w:r w:rsidR="00D16EF9" w:rsidRPr="006A77F7">
        <w:rPr>
          <w:lang w:eastAsia="zh-CN"/>
        </w:rPr>
        <w:t>groundstation</w:t>
      </w:r>
      <w:proofErr w:type="spellEnd"/>
      <w:r w:rsidR="00D16EF9" w:rsidRPr="006A77F7">
        <w:rPr>
          <w:lang w:eastAsia="zh-CN"/>
        </w:rPr>
        <w:t xml:space="preserve">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A87EEB">
        <w:pict w14:anchorId="34E3B04E">
          <v:shape id="_x0000_i1036" type="#_x0000_t75" alt="A screenshot of a computer&#10;&#10;Description automatically generated" style="width:264pt;height:239pt;visibility:visible;mso-wrap-style:squar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w:t>
      </w:r>
      <w:proofErr w:type="spellStart"/>
      <w:r w:rsidRPr="006A77F7">
        <w:t>Reportfile</w:t>
      </w:r>
      <w:proofErr w:type="spellEnd"/>
      <w:r w:rsidRPr="006A77F7">
        <w:t xml:space="preserv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 xml:space="preserve">Range, Delay, Doppler, </w:t>
      </w:r>
      <w:proofErr w:type="spellStart"/>
      <w:r w:rsidRPr="006A77F7">
        <w:rPr>
          <w:lang w:eastAsia="zh-CN"/>
        </w:rPr>
        <w:t>Sat_El_GDS</w:t>
      </w:r>
      <w:proofErr w:type="spellEnd"/>
      <w:r w:rsidRPr="006A77F7">
        <w:rPr>
          <w:lang w:eastAsia="zh-CN"/>
        </w:rPr>
        <w:t xml:space="preserve">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r w:rsidR="00D16EF9" w:rsidRPr="006A77F7">
        <w:rPr>
          <w:lang w:eastAsia="zh-CN"/>
        </w:rPr>
        <w:t>,</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UTC_Gregorian</w:t>
      </w:r>
      <w:proofErr w:type="spellEnd"/>
      <w:r w:rsidR="00D16EF9" w:rsidRPr="006A77F7">
        <w:rPr>
          <w:lang w:eastAsia="zh-CN"/>
        </w:rPr>
        <w:t xml:space="preserve">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t>
      </w:r>
      <w:proofErr w:type="spellStart"/>
      <w:r w:rsidR="00D16EF9" w:rsidRPr="006A77F7">
        <w:rPr>
          <w:lang w:eastAsia="zh-CN"/>
        </w:rPr>
        <w:t>WayDelay</w:t>
      </w:r>
      <w:proofErr w:type="spellEnd"/>
      <w:r w:rsidR="00D16EF9" w:rsidRPr="006A77F7">
        <w:rPr>
          <w:lang w:eastAsia="zh-CN"/>
        </w:rPr>
        <w:t>,</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r w:rsidR="00D16EF9" w:rsidRPr="006A77F7">
        <w:rPr>
          <w:lang w:eastAsia="zh-CN"/>
        </w:rPr>
        <w:t>,</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r w:rsidR="00D16EF9" w:rsidRPr="006A77F7">
        <w:rPr>
          <w:lang w:eastAsia="zh-CN"/>
        </w:rPr>
        <w:t>,</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r w:rsidR="00D16EF9" w:rsidRPr="006A77F7">
        <w:rPr>
          <w:lang w:eastAsia="zh-CN"/>
        </w:rPr>
        <w:t>,</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r w:rsidR="00D16EF9" w:rsidRPr="006A77F7">
        <w:rPr>
          <w:lang w:eastAsia="zh-CN"/>
        </w:rPr>
        <w:t>,</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sma_ECEF_Coded</w:t>
      </w:r>
      <w:proofErr w:type="spellEnd"/>
      <w:r w:rsidR="00D16EF9" w:rsidRPr="006A77F7">
        <w:rPr>
          <w:lang w:eastAsia="zh-CN"/>
        </w:rPr>
        <w:t>,</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Excentricit_ECEF_Coded</w:t>
      </w:r>
      <w:proofErr w:type="spellEnd"/>
      <w:r w:rsidR="00D16EF9" w:rsidRPr="006A77F7">
        <w:rPr>
          <w:lang w:eastAsia="zh-CN"/>
        </w:rPr>
        <w:t>,</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Inc_ECEF_Coded</w:t>
      </w:r>
      <w:proofErr w:type="spellEnd"/>
      <w:r w:rsidR="00D16EF9" w:rsidRPr="006A77F7">
        <w:rPr>
          <w:lang w:eastAsia="zh-CN"/>
        </w:rPr>
        <w:t>,</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RAAN_ECEF_Coded</w:t>
      </w:r>
      <w:proofErr w:type="spellEnd"/>
      <w:r w:rsidR="00D16EF9" w:rsidRPr="006A77F7">
        <w:rPr>
          <w:lang w:eastAsia="zh-CN"/>
        </w:rPr>
        <w:t>,</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AOP_ECEF_Coded</w:t>
      </w:r>
      <w:proofErr w:type="spellEnd"/>
      <w:r w:rsidR="00D16EF9" w:rsidRPr="006A77F7">
        <w:rPr>
          <w:lang w:eastAsia="zh-CN"/>
        </w:rPr>
        <w:t>,</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MeanAnom_ECEF_Coded</w:t>
      </w:r>
      <w:proofErr w:type="spellEnd"/>
      <w:r w:rsidR="00D16EF9" w:rsidRPr="006A77F7">
        <w:rPr>
          <w:lang w:eastAsia="zh-CN"/>
        </w:rPr>
        <w:t>.</w:t>
      </w:r>
    </w:p>
    <w:p w14:paraId="40CA33F0" w14:textId="77777777" w:rsidR="00D16EF9" w:rsidRPr="006A77F7" w:rsidRDefault="00D16EF9" w:rsidP="00D16EF9">
      <w:pPr>
        <w:pStyle w:val="Heading3"/>
      </w:pPr>
      <w:bookmarkStart w:id="467" w:name="_Toc202467164"/>
      <w:r w:rsidRPr="006A77F7">
        <w:t>5.2.8</w:t>
      </w:r>
      <w:r w:rsidRPr="006A77F7">
        <w:tab/>
        <w:t>Mission Preparation using the GUI</w:t>
      </w:r>
      <w:bookmarkEnd w:id="467"/>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 xml:space="preserve">Second step is to create the logical structure While 'condition' </w:t>
      </w:r>
      <w:proofErr w:type="spellStart"/>
      <w:r w:rsidRPr="006A77F7">
        <w:rPr>
          <w:lang w:eastAsia="zh-CN"/>
        </w:rPr>
        <w:t>endwhile</w:t>
      </w:r>
      <w:proofErr w:type="spellEnd"/>
      <w:r w:rsidRPr="006A77F7">
        <w:rPr>
          <w:lang w:eastAsia="zh-CN"/>
        </w:rPr>
        <w:t>.</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A87EEB" w:rsidP="00BD7CC1">
      <w:pPr>
        <w:pStyle w:val="TH"/>
      </w:pPr>
      <w:r>
        <w:pict w14:anchorId="046E2EBE">
          <v:shape id="Image 17" o:spid="_x0000_i1037" type="#_x0000_t75" alt="A screenshot of a computer&#10;&#10;Description automatically generated" style="width:251pt;height:187.5pt;visibility:visible;mso-wrap-style:squar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A87EEB" w:rsidP="00BD7CC1">
      <w:pPr>
        <w:pStyle w:val="TH"/>
        <w:rPr>
          <w:lang w:eastAsia="zh-CN"/>
        </w:rPr>
      </w:pPr>
      <w:r>
        <w:pict w14:anchorId="580F1544">
          <v:shape id="_x0000_i1038" type="#_x0000_t75" alt="A screenshot of a computer&#10;&#10;Description automatically generated" style="width:265pt;height:200.5pt;visibility:visible;mso-wrap-style:squar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A87EEB" w:rsidP="00BD7CC1">
      <w:pPr>
        <w:pStyle w:val="TH"/>
      </w:pPr>
      <w:r>
        <w:lastRenderedPageBreak/>
        <w:pict w14:anchorId="3F0DB9E3">
          <v:shape id="Image 1" o:spid="_x0000_i1039" type="#_x0000_t75" alt="A screenshot of a computer screen&#10;&#10;Description automatically generated" style="width:263.5pt;height:194pt;visibility:visible;mso-wrap-style:squar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8" w:name="_Toc202467165"/>
      <w:r w:rsidRPr="006A77F7">
        <w:t>5.2.9</w:t>
      </w:r>
      <w:r w:rsidRPr="006A77F7">
        <w:tab/>
        <w:t>Mission preparation using the script</w:t>
      </w:r>
      <w:bookmarkEnd w:id="468"/>
    </w:p>
    <w:p w14:paraId="724B2FF4" w14:textId="77777777" w:rsidR="00D16EF9" w:rsidRPr="006A77F7" w:rsidRDefault="00D16EF9" w:rsidP="00D16EF9">
      <w:pPr>
        <w:jc w:val="both"/>
        <w:rPr>
          <w:lang w:eastAsia="zh-CN"/>
        </w:rPr>
      </w:pPr>
      <w:r w:rsidRPr="006A77F7">
        <w:rPr>
          <w:lang w:eastAsia="zh-CN"/>
        </w:rPr>
        <w:t xml:space="preserve">After creation of the logical structure, </w:t>
      </w:r>
      <w:proofErr w:type="spellStart"/>
      <w:r w:rsidRPr="006A77F7">
        <w:rPr>
          <w:lang w:eastAsia="zh-CN"/>
        </w:rPr>
        <w:t>Sat_El_GDS</w:t>
      </w:r>
      <w:proofErr w:type="spellEnd"/>
      <w:r w:rsidRPr="006A77F7">
        <w:rPr>
          <w:lang w:eastAsia="zh-CN"/>
        </w:rPr>
        <w:t>,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proofErr w:type="spellStart"/>
      <w:r w:rsidRPr="006A77F7">
        <w:rPr>
          <w:lang w:eastAsia="zh-CN"/>
        </w:rPr>
        <w:t>Sat_El_GDS</w:t>
      </w:r>
      <w:proofErr w:type="spellEnd"/>
      <w:r w:rsidRPr="006A77F7">
        <w:rPr>
          <w:lang w:eastAsia="zh-CN"/>
        </w:rPr>
        <w:t xml:space="preserve">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shd w:val="clear" w:color="auto" w:fill="auto"/>
          </w:tcPr>
          <w:p w14:paraId="7F923F09" w14:textId="77777777" w:rsidR="00D16EF9" w:rsidRPr="006A77F7" w:rsidRDefault="00D16EF9">
            <w:pPr>
              <w:spacing w:after="0" w:line="259" w:lineRule="auto"/>
              <w:rPr>
                <w:i/>
                <w:iCs/>
                <w:lang w:eastAsia="zh-CN"/>
              </w:rPr>
            </w:pPr>
            <w:proofErr w:type="spellStart"/>
            <w:r w:rsidRPr="006A77F7">
              <w:rPr>
                <w:i/>
                <w:iCs/>
                <w:lang w:eastAsia="zh-CN"/>
              </w:rPr>
              <w:t>BeginScript</w:t>
            </w:r>
            <w:proofErr w:type="spellEnd"/>
            <w:r w:rsidRPr="006A77F7">
              <w:rPr>
                <w:i/>
                <w:iCs/>
                <w:lang w:eastAsia="zh-CN"/>
              </w:rPr>
              <w:t xml:space="preserve"> 'Initialisation'</w:t>
            </w:r>
          </w:p>
          <w:p w14:paraId="2889449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RAAN_Init</w:t>
            </w:r>
            <w:proofErr w:type="spellEnd"/>
            <w:r w:rsidRPr="006A77F7">
              <w:rPr>
                <w:i/>
                <w:iCs/>
                <w:lang w:eastAsia="zh-CN"/>
              </w:rPr>
              <w:t xml:space="preserve"> = Sat1.RAAN;</w:t>
            </w:r>
          </w:p>
          <w:p w14:paraId="351831BD" w14:textId="77777777" w:rsidR="00D16EF9" w:rsidRPr="006A77F7" w:rsidRDefault="00D16EF9">
            <w:pPr>
              <w:spacing w:after="0" w:line="259" w:lineRule="auto"/>
              <w:rPr>
                <w:i/>
                <w:iCs/>
                <w:lang w:eastAsia="zh-CN"/>
              </w:rPr>
            </w:pPr>
            <w:proofErr w:type="spellStart"/>
            <w:r w:rsidRPr="006A77F7">
              <w:rPr>
                <w:i/>
                <w:iCs/>
                <w:lang w:eastAsia="zh-CN"/>
              </w:rPr>
              <w:t>EndScript</w:t>
            </w:r>
            <w:proofErr w:type="spellEnd"/>
            <w:r w:rsidRPr="006A77F7">
              <w:rPr>
                <w:i/>
                <w:iCs/>
                <w:lang w:eastAsia="zh-CN"/>
              </w:rPr>
              <w:t>;</w:t>
            </w:r>
          </w:p>
          <w:p w14:paraId="7C38E8F0" w14:textId="77777777" w:rsidR="00D16EF9" w:rsidRPr="006A77F7" w:rsidRDefault="00D16EF9">
            <w:pPr>
              <w:spacing w:after="0" w:line="259" w:lineRule="auto"/>
              <w:rPr>
                <w:i/>
                <w:iCs/>
                <w:lang w:eastAsia="zh-CN"/>
              </w:rPr>
            </w:pPr>
            <w:r w:rsidRPr="006A77F7">
              <w:rPr>
                <w:i/>
                <w:iCs/>
                <w:lang w:eastAsia="zh-CN"/>
              </w:rPr>
              <w:t xml:space="preserve">GMAT 'Set variable </w:t>
            </w:r>
            <w:proofErr w:type="spellStart"/>
            <w:r w:rsidRPr="006A77F7">
              <w:rPr>
                <w:i/>
                <w:iCs/>
                <w:lang w:eastAsia="zh-CN"/>
              </w:rPr>
              <w:t>GDS_longitude</w:t>
            </w:r>
            <w:proofErr w:type="spellEnd"/>
            <w:r w:rsidRPr="006A77F7">
              <w:rPr>
                <w:i/>
                <w:iCs/>
                <w:lang w:eastAsia="zh-CN"/>
              </w:rPr>
              <w:t xml:space="preserve"> to actual longitude' </w:t>
            </w:r>
            <w:proofErr w:type="spellStart"/>
            <w:r w:rsidRPr="006A77F7">
              <w:rPr>
                <w:i/>
                <w:iCs/>
                <w:lang w:eastAsia="zh-CN"/>
              </w:rPr>
              <w:t>GDS_longitude</w:t>
            </w:r>
            <w:proofErr w:type="spellEnd"/>
            <w:r w:rsidRPr="006A77F7">
              <w:rPr>
                <w:i/>
                <w:iCs/>
                <w:lang w:eastAsia="zh-CN"/>
              </w:rPr>
              <w:t xml:space="preserve"> = 121.56076999;</w:t>
            </w:r>
          </w:p>
          <w:p w14:paraId="2E4D31C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DeltaRAAN</w:t>
            </w:r>
            <w:proofErr w:type="spellEnd"/>
            <w:r w:rsidRPr="006A77F7">
              <w:rPr>
                <w:i/>
                <w:iCs/>
                <w:lang w:eastAsia="zh-CN"/>
              </w:rPr>
              <w:t xml:space="preserve">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 xml:space="preserve">GMAT temp = </w:t>
            </w:r>
            <w:proofErr w:type="spellStart"/>
            <w:r w:rsidRPr="006A77F7">
              <w:rPr>
                <w:i/>
                <w:iCs/>
                <w:lang w:eastAsia="zh-CN"/>
              </w:rPr>
              <w:t>RAAN_Init-DeltaRAAN</w:t>
            </w:r>
            <w:proofErr w:type="spellEnd"/>
            <w:r w:rsidRPr="006A77F7">
              <w:rPr>
                <w:i/>
                <w:iCs/>
                <w:lang w:eastAsia="zh-CN"/>
              </w:rPr>
              <w:t>;</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 xml:space="preserve">While 'While </w:t>
            </w:r>
            <w:proofErr w:type="spellStart"/>
            <w:r w:rsidRPr="006A77F7">
              <w:rPr>
                <w:i/>
                <w:iCs/>
                <w:lang w:eastAsia="zh-CN"/>
              </w:rPr>
              <w:t>ElapsedDays</w:t>
            </w:r>
            <w:proofErr w:type="spellEnd"/>
            <w:r w:rsidRPr="006A77F7">
              <w:rPr>
                <w:i/>
                <w:iCs/>
                <w:lang w:eastAsia="zh-CN"/>
              </w:rPr>
              <w:t xml:space="preserve">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Xsat_GDS</w:t>
            </w:r>
            <w:proofErr w:type="spellEnd"/>
            <w:r w:rsidRPr="006A77F7">
              <w:rPr>
                <w:i/>
                <w:iCs/>
                <w:lang w:eastAsia="zh-CN"/>
              </w:rPr>
              <w:t xml:space="preserve">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Ysat_GDS</w:t>
            </w:r>
            <w:proofErr w:type="spellEnd"/>
            <w:r w:rsidRPr="006A77F7">
              <w:rPr>
                <w:i/>
                <w:iCs/>
                <w:lang w:eastAsia="zh-CN"/>
              </w:rPr>
              <w:t xml:space="preserve">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Zsat_GDS</w:t>
            </w:r>
            <w:proofErr w:type="spellEnd"/>
            <w:r w:rsidRPr="006A77F7">
              <w:rPr>
                <w:i/>
                <w:iCs/>
                <w:lang w:eastAsia="zh-CN"/>
              </w:rPr>
              <w:t xml:space="preserve">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VXsat_GDS</w:t>
            </w:r>
            <w:proofErr w:type="spellEnd"/>
            <w:r w:rsidRPr="006A77F7">
              <w:rPr>
                <w:i/>
                <w:iCs/>
                <w:lang w:eastAsia="zh-CN"/>
              </w:rPr>
              <w:t xml:space="preserve">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VYsat_GDS</w:t>
            </w:r>
            <w:proofErr w:type="spellEnd"/>
            <w:r w:rsidRPr="006A77F7">
              <w:rPr>
                <w:i/>
                <w:iCs/>
                <w:lang w:eastAsia="zh-CN"/>
              </w:rPr>
              <w:t xml:space="preserve">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VZsat_GDS</w:t>
            </w:r>
            <w:proofErr w:type="spellEnd"/>
            <w:r w:rsidRPr="006A77F7">
              <w:rPr>
                <w:i/>
                <w:iCs/>
                <w:lang w:eastAsia="zh-CN"/>
              </w:rPr>
              <w:t xml:space="preserve">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Dz</w:t>
            </w:r>
            <w:proofErr w:type="spellEnd"/>
            <w:r w:rsidRPr="006A77F7">
              <w:rPr>
                <w:i/>
                <w:iCs/>
                <w:lang w:eastAsia="zh-CN"/>
              </w:rPr>
              <w:t xml:space="preserve"> = </w:t>
            </w:r>
            <w:proofErr w:type="spellStart"/>
            <w:r w:rsidRPr="006A77F7">
              <w:rPr>
                <w:i/>
                <w:iCs/>
                <w:lang w:eastAsia="zh-CN"/>
              </w:rPr>
              <w:t>Zsat_GDS</w:t>
            </w:r>
            <w:proofErr w:type="spellEnd"/>
            <w:r w:rsidRPr="006A77F7">
              <w:rPr>
                <w:i/>
                <w:iCs/>
                <w:lang w:eastAsia="zh-CN"/>
              </w:rPr>
              <w:t>;</w:t>
            </w:r>
          </w:p>
          <w:p w14:paraId="012296D6" w14:textId="77777777" w:rsidR="00D16EF9" w:rsidRPr="006A77F7" w:rsidRDefault="00D16EF9">
            <w:pPr>
              <w:spacing w:after="0" w:line="259" w:lineRule="auto"/>
              <w:rPr>
                <w:i/>
                <w:iCs/>
                <w:lang w:eastAsia="zh-CN"/>
              </w:rPr>
            </w:pPr>
            <w:r w:rsidRPr="006A77F7">
              <w:rPr>
                <w:i/>
                <w:iCs/>
                <w:lang w:eastAsia="zh-CN"/>
              </w:rPr>
              <w:t xml:space="preserve">   GMAT Dy = </w:t>
            </w:r>
            <w:proofErr w:type="spellStart"/>
            <w:r w:rsidRPr="006A77F7">
              <w:rPr>
                <w:i/>
                <w:iCs/>
                <w:lang w:eastAsia="zh-CN"/>
              </w:rPr>
              <w:t>Ysat_GDS</w:t>
            </w:r>
            <w:proofErr w:type="spellEnd"/>
            <w:r w:rsidRPr="006A77F7">
              <w:rPr>
                <w:i/>
                <w:iCs/>
                <w:lang w:eastAsia="zh-CN"/>
              </w:rPr>
              <w:t>;</w:t>
            </w:r>
          </w:p>
          <w:p w14:paraId="27014F5C" w14:textId="77777777" w:rsidR="00D16EF9" w:rsidRPr="006A77F7" w:rsidRDefault="00D16EF9">
            <w:pPr>
              <w:spacing w:after="0" w:line="259" w:lineRule="auto"/>
              <w:rPr>
                <w:i/>
                <w:iCs/>
                <w:lang w:eastAsia="zh-CN"/>
              </w:rPr>
            </w:pPr>
            <w:r w:rsidRPr="006A77F7">
              <w:rPr>
                <w:i/>
                <w:iCs/>
                <w:lang w:eastAsia="zh-CN"/>
              </w:rPr>
              <w:t xml:space="preserve">   GMAT Dx = </w:t>
            </w:r>
            <w:proofErr w:type="spellStart"/>
            <w:r w:rsidRPr="006A77F7">
              <w:rPr>
                <w:i/>
                <w:iCs/>
                <w:lang w:eastAsia="zh-CN"/>
              </w:rPr>
              <w:t>Xsat_GDS</w:t>
            </w:r>
            <w:proofErr w:type="spellEnd"/>
            <w:r w:rsidRPr="006A77F7">
              <w:rPr>
                <w:i/>
                <w:iCs/>
                <w:lang w:eastAsia="zh-CN"/>
              </w:rPr>
              <w:t>;</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w:t>
            </w:r>
            <w:proofErr w:type="spellStart"/>
            <w:r w:rsidRPr="006A77F7">
              <w:rPr>
                <w:i/>
                <w:iCs/>
                <w:lang w:eastAsia="zh-CN"/>
              </w:rPr>
              <w:t>DopplerEffect</w:t>
            </w:r>
            <w:proofErr w:type="spellEnd"/>
            <w:r w:rsidRPr="006A77F7">
              <w:rPr>
                <w:i/>
                <w:iCs/>
                <w:lang w:eastAsia="zh-CN"/>
              </w:rPr>
              <w:t xml:space="preserve">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Doppler_ppm</w:t>
            </w:r>
            <w:proofErr w:type="spellEnd"/>
            <w:r w:rsidRPr="006A77F7">
              <w:rPr>
                <w:i/>
                <w:iCs/>
                <w:lang w:eastAsia="zh-CN"/>
              </w:rPr>
              <w:t xml:space="preserve"> = </w:t>
            </w:r>
            <w:proofErr w:type="spellStart"/>
            <w:r w:rsidRPr="006A77F7">
              <w:rPr>
                <w:i/>
                <w:iCs/>
                <w:lang w:eastAsia="zh-CN"/>
              </w:rPr>
              <w:t>DopplerEffect</w:t>
            </w:r>
            <w:proofErr w:type="spellEnd"/>
            <w:r w:rsidRPr="006A77F7">
              <w:rPr>
                <w:i/>
                <w:iCs/>
                <w:lang w:eastAsia="zh-CN"/>
              </w:rPr>
              <w: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OneWayDelay_ms</w:t>
            </w:r>
            <w:proofErr w:type="spellEnd"/>
            <w:r w:rsidRPr="006A77F7">
              <w:rPr>
                <w:i/>
                <w:iCs/>
                <w:lang w:eastAsia="zh-CN"/>
              </w:rPr>
              <w:t xml:space="preserve"> = D/</w:t>
            </w:r>
            <w:proofErr w:type="spellStart"/>
            <w:r w:rsidRPr="006A77F7">
              <w:rPr>
                <w:i/>
                <w:iCs/>
                <w:lang w:eastAsia="zh-CN"/>
              </w:rPr>
              <w:t>LightCel</w:t>
            </w:r>
            <w:proofErr w:type="spellEnd"/>
            <w:r w:rsidRPr="006A77F7">
              <w:rPr>
                <w:i/>
                <w:iCs/>
                <w:lang w:eastAsia="zh-CN"/>
              </w:rPr>
              <w:t>*1000;</w:t>
            </w:r>
          </w:p>
          <w:p w14:paraId="7F593C85"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1D73B713" w14:textId="77777777" w:rsidR="00D16EF9" w:rsidRPr="006A77F7" w:rsidRDefault="00D16EF9">
            <w:pPr>
              <w:spacing w:after="0" w:line="259" w:lineRule="auto"/>
              <w:rPr>
                <w:i/>
                <w:iCs/>
                <w:lang w:eastAsia="zh-CN"/>
              </w:rPr>
            </w:pPr>
            <w:r w:rsidRPr="006A77F7">
              <w:rPr>
                <w:i/>
                <w:iCs/>
                <w:lang w:eastAsia="zh-CN"/>
              </w:rPr>
              <w:t xml:space="preserve">   If </w:t>
            </w:r>
            <w:proofErr w:type="spellStart"/>
            <w:r w:rsidRPr="006A77F7">
              <w:rPr>
                <w:i/>
                <w:iCs/>
                <w:lang w:eastAsia="zh-CN"/>
              </w:rPr>
              <w:t>Xsat_GDS</w:t>
            </w:r>
            <w:proofErr w:type="spellEnd"/>
            <w:r w:rsidRPr="006A77F7">
              <w:rPr>
                <w:i/>
                <w:iCs/>
                <w:lang w:eastAsia="zh-CN"/>
              </w:rPr>
              <w:t xml:space="preserve"> &lt; 0</w:t>
            </w:r>
          </w:p>
          <w:p w14:paraId="7B43180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180-RadToDeg(</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57FD0933" w14:textId="77777777" w:rsidR="00D16EF9" w:rsidRPr="006A77F7" w:rsidRDefault="00D16EF9">
            <w:pPr>
              <w:spacing w:after="0" w:line="259" w:lineRule="auto"/>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Xsat_ECEF_Coded_m</w:t>
            </w:r>
            <w:proofErr w:type="spellEnd"/>
            <w:r w:rsidRPr="006A77F7">
              <w:rPr>
                <w:i/>
                <w:iCs/>
                <w:lang w:eastAsia="zh-CN"/>
              </w:rPr>
              <w:t xml:space="preserve">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Ysat_ECEF_Coded_m</w:t>
            </w:r>
            <w:proofErr w:type="spellEnd"/>
            <w:r w:rsidRPr="006A77F7">
              <w:rPr>
                <w:i/>
                <w:iCs/>
                <w:lang w:eastAsia="zh-CN"/>
              </w:rPr>
              <w:t xml:space="preserve">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Zsat_ECEF_Coded_m</w:t>
            </w:r>
            <w:proofErr w:type="spellEnd"/>
            <w:r w:rsidRPr="006A77F7">
              <w:rPr>
                <w:i/>
                <w:iCs/>
                <w:lang w:eastAsia="zh-CN"/>
              </w:rPr>
              <w:t xml:space="preserve">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VXsat_ECEF_Coded_m</w:t>
            </w:r>
            <w:proofErr w:type="spellEnd"/>
            <w:r w:rsidRPr="006A77F7">
              <w:rPr>
                <w:i/>
                <w:iCs/>
                <w:lang w:eastAsia="zh-CN"/>
              </w:rPr>
              <w:t xml:space="preserve">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VYsat_ECEF_Coded_m</w:t>
            </w:r>
            <w:proofErr w:type="spellEnd"/>
            <w:r w:rsidRPr="006A77F7">
              <w:rPr>
                <w:i/>
                <w:iCs/>
                <w:lang w:eastAsia="zh-CN"/>
              </w:rPr>
              <w:t xml:space="preserve">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VZsat_ECEF_Coded_m</w:t>
            </w:r>
            <w:proofErr w:type="spellEnd"/>
            <w:r w:rsidRPr="006A77F7">
              <w:rPr>
                <w:i/>
                <w:iCs/>
                <w:lang w:eastAsia="zh-CN"/>
              </w:rPr>
              <w:t xml:space="preserve">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sma_ECEF_Coded_m</w:t>
            </w:r>
            <w:proofErr w:type="spellEnd"/>
            <w:r w:rsidRPr="006A77F7">
              <w:rPr>
                <w:i/>
                <w:iCs/>
                <w:lang w:eastAsia="zh-CN"/>
              </w:rPr>
              <w:t xml:space="preserve">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Excentricity_ECEF_Coded</w:t>
            </w:r>
            <w:proofErr w:type="spellEnd"/>
            <w:r w:rsidRPr="006A77F7">
              <w:rPr>
                <w:i/>
                <w:iCs/>
                <w:lang w:eastAsia="zh-CN"/>
              </w:rPr>
              <w:t xml:space="preserve">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Excentricity_ECEF_Coded</w:t>
            </w:r>
            <w:proofErr w:type="spellEnd"/>
            <w:r w:rsidRPr="006A77F7">
              <w:rPr>
                <w:i/>
                <w:iCs/>
                <w:lang w:eastAsia="zh-CN"/>
              </w:rPr>
              <w:t xml:space="preserve">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Inc_ECEF_Coded</w:t>
            </w:r>
            <w:proofErr w:type="spellEnd"/>
            <w:r w:rsidRPr="006A77F7">
              <w:rPr>
                <w:i/>
                <w:iCs/>
                <w:lang w:eastAsia="zh-CN"/>
              </w:rPr>
              <w:t xml:space="preserve">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RAAN_ECEF_Coded</w:t>
            </w:r>
            <w:proofErr w:type="spellEnd"/>
            <w:r w:rsidRPr="006A77F7">
              <w:rPr>
                <w:i/>
                <w:iCs/>
                <w:lang w:eastAsia="zh-CN"/>
              </w:rPr>
              <w:t xml:space="preserve">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AOP_ECEF_Coded</w:t>
            </w:r>
            <w:proofErr w:type="spellEnd"/>
            <w:r w:rsidRPr="006A77F7">
              <w:rPr>
                <w:i/>
                <w:iCs/>
                <w:lang w:eastAsia="zh-CN"/>
              </w:rPr>
              <w:t xml:space="preserve">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(rad)' temp = </w:t>
            </w:r>
            <w:proofErr w:type="spellStart"/>
            <w:r w:rsidRPr="006A77F7">
              <w:rPr>
                <w:i/>
                <w:iCs/>
                <w:lang w:eastAsia="zh-CN"/>
              </w:rPr>
              <w:t>DegToRad</w:t>
            </w:r>
            <w:proofErr w:type="spellEnd"/>
            <w:r w:rsidRPr="006A77F7">
              <w:rPr>
                <w:i/>
                <w:iCs/>
                <w:lang w:eastAsia="zh-CN"/>
              </w:rPr>
              <w:t>(Sat1.Earth.MA)/0.00000002341;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MeanAnom_ECEF_Coded</w:t>
            </w:r>
            <w:proofErr w:type="spellEnd"/>
            <w:r w:rsidRPr="006A77F7">
              <w:rPr>
                <w:i/>
                <w:iCs/>
                <w:lang w:eastAsia="zh-CN"/>
              </w:rPr>
              <w:t xml:space="preserve">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w:t>
            </w:r>
            <w:proofErr w:type="spellStart"/>
            <w:r w:rsidRPr="006A77F7">
              <w:rPr>
                <w:i/>
                <w:iCs/>
                <w:lang w:eastAsia="zh-CN"/>
              </w:rPr>
              <w:t>DefaultProp</w:t>
            </w:r>
            <w:proofErr w:type="spellEnd"/>
            <w:r w:rsidRPr="006A77F7">
              <w:rPr>
                <w:i/>
                <w:iCs/>
                <w:lang w:eastAsia="zh-CN"/>
              </w:rPr>
              <w:t>(Sat1);</w:t>
            </w:r>
          </w:p>
          <w:p w14:paraId="666AEC2F" w14:textId="77777777" w:rsidR="00D16EF9" w:rsidRPr="006A77F7" w:rsidRDefault="00D16EF9">
            <w:pPr>
              <w:spacing w:after="0"/>
              <w:rPr>
                <w:lang w:eastAsia="zh-CN"/>
              </w:rPr>
            </w:pPr>
            <w:proofErr w:type="spellStart"/>
            <w:r w:rsidRPr="006A77F7">
              <w:rPr>
                <w:i/>
                <w:iCs/>
                <w:lang w:eastAsia="zh-CN"/>
              </w:rPr>
              <w:t>EndWhile</w:t>
            </w:r>
            <w:proofErr w:type="spellEnd"/>
            <w:r w:rsidRPr="006A77F7">
              <w:rPr>
                <w:i/>
                <w:iCs/>
                <w:lang w:eastAsia="zh-CN"/>
              </w:rPr>
              <w:t>;</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shd w:val="clear" w:color="auto" w:fill="auto"/>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w:t>
            </w:r>
            <w:proofErr w:type="spellStart"/>
            <w:r w:rsidRPr="006A77F7">
              <w:rPr>
                <w:i/>
                <w:iCs/>
                <w:lang w:eastAsia="zh-CN"/>
              </w:rPr>
              <w:t>Sat_El_GDS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w:t>
            </w:r>
            <w:proofErr w:type="spellStart"/>
            <w:r w:rsidRPr="006A77F7">
              <w:rPr>
                <w:i/>
                <w:iCs/>
                <w:lang w:eastAsia="zh-CN"/>
              </w:rPr>
              <w:t>Sat_Az_GDS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acos</w:t>
            </w:r>
            <w:proofErr w:type="spellEnd"/>
            <w:r w:rsidRPr="006A77F7">
              <w:rPr>
                <w:i/>
                <w:iCs/>
                <w:lang w:eastAsia="zh-CN"/>
              </w:rPr>
              <w:t>(x2/sqrt(x2^2+y2^2+y2^2)));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w:t>
            </w:r>
            <w:proofErr w:type="spellStart"/>
            <w:r w:rsidRPr="006A77F7">
              <w:rPr>
                <w:i/>
                <w:iCs/>
                <w:lang w:eastAsia="zh-CN"/>
              </w:rPr>
              <w:t>Sat_El_GDS</w:t>
            </w:r>
            <w:proofErr w:type="spellEnd"/>
            <w:r w:rsidRPr="006A77F7">
              <w:rPr>
                <w:i/>
                <w:iCs/>
                <w:lang w:eastAsia="zh-CN"/>
              </w:rPr>
              <w:t xml:space="preserve"> &gt;= </w:t>
            </w:r>
            <w:proofErr w:type="spellStart"/>
            <w:r w:rsidRPr="006A77F7">
              <w:rPr>
                <w:i/>
                <w:iCs/>
                <w:lang w:eastAsia="zh-CN"/>
              </w:rPr>
              <w:t>Min_El</w:t>
            </w:r>
            <w:proofErr w:type="spellEnd"/>
            <w:r w:rsidRPr="006A77F7">
              <w:rPr>
                <w:i/>
                <w:iCs/>
                <w:lang w:eastAsia="zh-CN"/>
              </w:rPr>
              <w:t xml:space="preserve"> &amp; </w:t>
            </w:r>
            <w:proofErr w:type="spellStart"/>
            <w:r w:rsidRPr="006A77F7">
              <w:rPr>
                <w:i/>
                <w:iCs/>
                <w:lang w:eastAsia="zh-CN"/>
              </w:rPr>
              <w:t>Sat_El_GDS</w:t>
            </w:r>
            <w:proofErr w:type="spellEnd"/>
            <w:r w:rsidRPr="006A77F7">
              <w:rPr>
                <w:i/>
                <w:iCs/>
                <w:lang w:eastAsia="zh-CN"/>
              </w:rPr>
              <w:t xml:space="preserve"> &lt;= </w:t>
            </w:r>
            <w:proofErr w:type="spellStart"/>
            <w:r w:rsidRPr="006A77F7">
              <w:rPr>
                <w:i/>
                <w:iCs/>
                <w:lang w:eastAsia="zh-CN"/>
              </w:rPr>
              <w:t>Max_El</w:t>
            </w:r>
            <w:proofErr w:type="spellEnd"/>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w:t>
            </w:r>
            <w:proofErr w:type="spellStart"/>
            <w:r w:rsidRPr="006A77F7">
              <w:rPr>
                <w:i/>
                <w:iCs/>
                <w:lang w:eastAsia="zh-CN"/>
              </w:rPr>
              <w:t>LightCelerity</w:t>
            </w:r>
            <w:proofErr w:type="spellEnd"/>
            <w:r w:rsidRPr="006A77F7">
              <w:rPr>
                <w:i/>
                <w:iCs/>
                <w:lang w:eastAsia="zh-CN"/>
              </w:rPr>
              <w:t>;</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w:t>
            </w:r>
            <w:proofErr w:type="spellStart"/>
            <w:r w:rsidRPr="006A77F7">
              <w:rPr>
                <w:i/>
                <w:iCs/>
                <w:lang w:eastAsia="zh-CN"/>
              </w:rPr>
              <w:t>LightCelerity</w:t>
            </w:r>
            <w:proofErr w:type="spellEnd"/>
            <w:r w:rsidRPr="006A77F7">
              <w:rPr>
                <w:i/>
                <w:iCs/>
                <w:lang w:eastAsia="zh-CN"/>
              </w:rPr>
              <w:t>;</w:t>
            </w:r>
          </w:p>
          <w:p w14:paraId="514DBE86" w14:textId="77777777" w:rsidR="00D16EF9" w:rsidRPr="006A77F7" w:rsidRDefault="00D16EF9">
            <w:pPr>
              <w:spacing w:after="0"/>
              <w:rPr>
                <w:i/>
                <w:iCs/>
                <w:lang w:eastAsia="zh-CN"/>
              </w:rPr>
            </w:pPr>
            <w:r w:rsidRPr="006A77F7">
              <w:rPr>
                <w:i/>
                <w:iCs/>
                <w:lang w:eastAsia="zh-CN"/>
              </w:rPr>
              <w:t xml:space="preserve">      GMAT 'Calculate Delay Shift' </w:t>
            </w:r>
            <w:proofErr w:type="spellStart"/>
            <w:r w:rsidRPr="006A77F7">
              <w:rPr>
                <w:i/>
                <w:iCs/>
                <w:lang w:eastAsia="zh-CN"/>
              </w:rPr>
              <w:t>DelayShift</w:t>
            </w:r>
            <w:proofErr w:type="spellEnd"/>
            <w:r w:rsidRPr="006A77F7">
              <w:rPr>
                <w:i/>
                <w:iCs/>
                <w:lang w:eastAsia="zh-CN"/>
              </w:rPr>
              <w:t xml:space="preserve">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w:t>
            </w:r>
            <w:proofErr w:type="spellStart"/>
            <w:r w:rsidRPr="006A77F7">
              <w:rPr>
                <w:i/>
                <w:iCs/>
                <w:lang w:eastAsia="zh-CN"/>
              </w:rPr>
              <w:t>DelayRate</w:t>
            </w:r>
            <w:proofErr w:type="spellEnd"/>
            <w:r w:rsidRPr="006A77F7">
              <w:rPr>
                <w:i/>
                <w:iCs/>
                <w:lang w:eastAsia="zh-CN"/>
              </w:rPr>
              <w:t xml:space="preserve"> = Delay*</w:t>
            </w:r>
            <w:proofErr w:type="spellStart"/>
            <w:r w:rsidRPr="006A77F7">
              <w:rPr>
                <w:i/>
                <w:iCs/>
                <w:lang w:eastAsia="zh-CN"/>
              </w:rPr>
              <w:t>DopplerRate</w:t>
            </w:r>
            <w:proofErr w:type="spellEnd"/>
            <w:r w:rsidRPr="006A77F7">
              <w:rPr>
                <w:i/>
                <w:iCs/>
                <w:lang w:eastAsia="zh-CN"/>
              </w:rPr>
              <w:t>;</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w:t>
            </w:r>
            <w:proofErr w:type="spellStart"/>
            <w:r w:rsidR="00D16EF9" w:rsidRPr="006A77F7">
              <w:rPr>
                <w:i/>
                <w:iCs/>
                <w:lang w:eastAsia="zh-CN"/>
              </w:rPr>
              <w:t>Xsat_ECEF_Coded</w:t>
            </w:r>
            <w:proofErr w:type="spellEnd"/>
            <w:r w:rsidR="00D16EF9" w:rsidRPr="006A77F7">
              <w:rPr>
                <w:i/>
                <w:iCs/>
                <w:lang w:eastAsia="zh-CN"/>
              </w:rPr>
              <w:t xml:space="preserve"> (kms)' </w:t>
            </w:r>
            <w:proofErr w:type="spellStart"/>
            <w:r w:rsidR="00D16EF9" w:rsidRPr="006A77F7">
              <w:rPr>
                <w:i/>
                <w:iCs/>
                <w:lang w:eastAsia="zh-CN"/>
              </w:rPr>
              <w:t>Xsat_ECEF_Coded</w:t>
            </w:r>
            <w:proofErr w:type="spellEnd"/>
            <w:r w:rsidR="00D16EF9" w:rsidRPr="006A77F7">
              <w:rPr>
                <w:i/>
                <w:iCs/>
                <w:lang w:eastAsia="zh-CN"/>
              </w:rPr>
              <w:t xml:space="preserve">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w:t>
            </w:r>
            <w:proofErr w:type="spellStart"/>
            <w:r w:rsidRPr="006A77F7">
              <w:rPr>
                <w:i/>
                <w:iCs/>
                <w:lang w:eastAsia="zh-CN"/>
              </w:rPr>
              <w:t>DopplerRate</w:t>
            </w:r>
            <w:proofErr w:type="spellEnd"/>
            <w:r w:rsidRPr="006A77F7">
              <w:rPr>
                <w:i/>
                <w:iCs/>
                <w:lang w:eastAsia="zh-CN"/>
              </w:rPr>
              <w:t xml:space="preserv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DelayShift</w:t>
            </w:r>
            <w:proofErr w:type="spellEnd"/>
            <w:r w:rsidRPr="006A77F7">
              <w:rPr>
                <w:i/>
                <w:iCs/>
                <w:lang w:eastAsia="zh-CN"/>
              </w:rPr>
              <w:t xml:space="preserve"> to 0' </w:t>
            </w:r>
            <w:proofErr w:type="spellStart"/>
            <w:r w:rsidRPr="006A77F7">
              <w:rPr>
                <w:i/>
                <w:iCs/>
                <w:lang w:eastAsia="zh-CN"/>
              </w:rPr>
              <w:t>DelayShift</w:t>
            </w:r>
            <w:proofErr w:type="spellEnd"/>
            <w:r w:rsidRPr="006A77F7">
              <w:rPr>
                <w:i/>
                <w:iCs/>
                <w:lang w:eastAsia="zh-CN"/>
              </w:rPr>
              <w:t xml:space="preserve"> = 0;</w:t>
            </w:r>
          </w:p>
          <w:p w14:paraId="04443CC0"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DelayRate</w:t>
            </w:r>
            <w:proofErr w:type="spellEnd"/>
            <w:r w:rsidRPr="006A77F7">
              <w:rPr>
                <w:i/>
                <w:iCs/>
                <w:lang w:eastAsia="zh-CN"/>
              </w:rPr>
              <w:t xml:space="preserve">' </w:t>
            </w:r>
            <w:proofErr w:type="spellStart"/>
            <w:r w:rsidRPr="006A77F7">
              <w:rPr>
                <w:i/>
                <w:iCs/>
                <w:lang w:eastAsia="zh-CN"/>
              </w:rPr>
              <w:t>DelayRate</w:t>
            </w:r>
            <w:proofErr w:type="spellEnd"/>
            <w:r w:rsidRPr="006A77F7">
              <w:rPr>
                <w:i/>
                <w:iCs/>
                <w:lang w:eastAsia="zh-CN"/>
              </w:rPr>
              <w:t xml:space="preserve"> = 0;</w:t>
            </w:r>
          </w:p>
          <w:p w14:paraId="48DB538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(kms)' </w:t>
            </w:r>
            <w:proofErr w:type="spellStart"/>
            <w:r w:rsidRPr="006A77F7">
              <w:rPr>
                <w:i/>
                <w:iCs/>
                <w:lang w:eastAsia="zh-CN"/>
              </w:rPr>
              <w:t>Xsat_ECEF_Coded</w:t>
            </w:r>
            <w:proofErr w:type="spellEnd"/>
            <w:r w:rsidRPr="006A77F7">
              <w:rPr>
                <w:i/>
                <w:iCs/>
                <w:lang w:eastAsia="zh-CN"/>
              </w:rPr>
              <w:t xml:space="preserve"> = 0;</w:t>
            </w:r>
          </w:p>
          <w:p w14:paraId="21209B0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0;</w:t>
            </w:r>
          </w:p>
          <w:p w14:paraId="7AE8BA8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0;</w:t>
            </w:r>
          </w:p>
          <w:p w14:paraId="4D48BC76"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0;</w:t>
            </w:r>
          </w:p>
          <w:p w14:paraId="7A72D89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0;</w:t>
            </w:r>
          </w:p>
          <w:p w14:paraId="22EC6EB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635FB273" w14:textId="77777777" w:rsidR="00D16EF9" w:rsidRPr="006A77F7" w:rsidRDefault="00D16EF9">
            <w:pPr>
              <w:spacing w:after="0"/>
              <w:rPr>
                <w:i/>
                <w:iCs/>
                <w:lang w:eastAsia="zh-CN"/>
              </w:rPr>
            </w:pPr>
            <w:r w:rsidRPr="006A77F7">
              <w:rPr>
                <w:i/>
                <w:iCs/>
                <w:lang w:eastAsia="zh-CN"/>
              </w:rPr>
              <w:t xml:space="preserve">…..GMAT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0;</w:t>
            </w:r>
          </w:p>
          <w:p w14:paraId="694DD56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=0;</w:t>
            </w:r>
          </w:p>
          <w:p w14:paraId="6A015C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0;</w:t>
            </w:r>
          </w:p>
          <w:p w14:paraId="5144041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0;</w:t>
            </w:r>
          </w:p>
          <w:p w14:paraId="395E94B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0;</w:t>
            </w:r>
          </w:p>
          <w:p w14:paraId="7C7B2110"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=0;</w:t>
            </w:r>
          </w:p>
          <w:p w14:paraId="1AB0700E" w14:textId="77777777" w:rsidR="00D16EF9" w:rsidRPr="006A77F7" w:rsidRDefault="00D16EF9">
            <w:pPr>
              <w:spacing w:after="0"/>
              <w:rPr>
                <w:i/>
                <w:iCs/>
                <w:lang w:eastAsia="zh-CN"/>
              </w:rPr>
            </w:pPr>
            <w:r w:rsidRPr="006A77F7">
              <w:rPr>
                <w:i/>
                <w:iCs/>
                <w:lang w:eastAsia="zh-CN"/>
              </w:rPr>
              <w:t xml:space="preserve">      GMAT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7DC78BB2" w14:textId="77777777" w:rsidR="00D16EF9" w:rsidRPr="006A77F7" w:rsidRDefault="00D16EF9">
            <w:pPr>
              <w:spacing w:after="0"/>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proofErr w:type="spellStart"/>
            <w:r w:rsidRPr="006A77F7">
              <w:rPr>
                <w:i/>
                <w:iCs/>
                <w:lang w:eastAsia="zh-CN"/>
              </w:rPr>
              <w:t>EndWhile</w:t>
            </w:r>
            <w:proofErr w:type="spellEnd"/>
            <w:r w:rsidRPr="006A77F7">
              <w:rPr>
                <w:i/>
                <w:iCs/>
                <w:lang w:eastAsia="zh-CN"/>
              </w:rPr>
              <w:t>;</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 xml:space="preserve">One-way Delay in </w:t>
      </w:r>
      <w:proofErr w:type="spellStart"/>
      <w:r w:rsidR="00D16EF9" w:rsidRPr="006A77F7">
        <w:rPr>
          <w:lang w:eastAsia="zh-CN"/>
        </w:rPr>
        <w:t>ms</w:t>
      </w:r>
      <w:proofErr w:type="spellEnd"/>
      <w:r w:rsidR="00D16EF9" w:rsidRPr="006A77F7">
        <w:rPr>
          <w:lang w:eastAsia="zh-CN"/>
        </w:rPr>
        <w:t>,</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69" w:name="_Toc202467166"/>
      <w:r w:rsidRPr="006A77F7">
        <w:rPr>
          <w:lang w:eastAsia="zh-CN"/>
        </w:rPr>
        <w:t>5.3</w:t>
      </w:r>
      <w:r w:rsidRPr="006A77F7">
        <w:rPr>
          <w:lang w:eastAsia="zh-CN"/>
        </w:rPr>
        <w:tab/>
        <w:t>Assumptions for satellite ephemeris calculation</w:t>
      </w:r>
      <w:bookmarkEnd w:id="469"/>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 xml:space="preserve">UE location and satellite location shall be such that it allows the definition of ephemeris for RRM test cases such that elevation angle perceived by the UE </w:t>
      </w:r>
      <w:proofErr w:type="spellStart"/>
      <w:r w:rsidRPr="006A77F7">
        <w:t>ia</w:t>
      </w:r>
      <w:proofErr w:type="spellEnd"/>
      <w:r w:rsidRPr="006A77F7">
        <w:t xml:space="preserve">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granularity for GSO satellites to be 2.56s while it is 0.64 </w:t>
      </w:r>
      <w:proofErr w:type="spellStart"/>
      <w:r w:rsidRPr="006A77F7">
        <w:rPr>
          <w:lang w:eastAsia="zh-CN"/>
        </w:rPr>
        <w:t>ms</w:t>
      </w:r>
      <w:proofErr w:type="spellEnd"/>
      <w:r w:rsidRPr="006A77F7">
        <w:rPr>
          <w:lang w:eastAsia="zh-CN"/>
        </w:rPr>
        <w:t xml:space="preserve">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proofErr w:type="spellStart"/>
      <w:r w:rsidRPr="006A77F7">
        <w:rPr>
          <w:lang w:eastAsia="zh-CN"/>
        </w:rPr>
        <w:t>StateVectors</w:t>
      </w:r>
      <w:proofErr w:type="spellEnd"/>
      <w:r w:rsidRPr="006A77F7">
        <w:rPr>
          <w:lang w:eastAsia="zh-CN"/>
        </w:rPr>
        <w:t xml:space="preserve">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calculated should include </w:t>
      </w:r>
      <w:proofErr w:type="spellStart"/>
      <w:r w:rsidRPr="006A77F7">
        <w:rPr>
          <w:lang w:eastAsia="zh-CN"/>
        </w:rPr>
        <w:t>addiottional</w:t>
      </w:r>
      <w:proofErr w:type="spellEnd"/>
      <w:r w:rsidRPr="006A77F7">
        <w:rPr>
          <w:lang w:eastAsia="zh-CN"/>
        </w:rPr>
        <w:t xml:space="preserve">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70" w:name="_Toc202467167"/>
      <w:r w:rsidRPr="006A77F7">
        <w:rPr>
          <w:lang w:eastAsia="zh-CN"/>
        </w:rPr>
        <w:t>5.4</w:t>
      </w:r>
      <w:r w:rsidRPr="006A77F7">
        <w:rPr>
          <w:lang w:eastAsia="zh-CN"/>
        </w:rPr>
        <w:tab/>
        <w:t>Satellite Ephemeris generated files</w:t>
      </w:r>
      <w:bookmarkEnd w:id="470"/>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0E6F50">
        <w:tc>
          <w:tcPr>
            <w:tcW w:w="967" w:type="dxa"/>
            <w:vAlign w:val="center"/>
          </w:tcPr>
          <w:p w14:paraId="7EC86C8C" w14:textId="77777777" w:rsidR="00D16EF9" w:rsidRPr="006A77F7" w:rsidRDefault="00D16EF9" w:rsidP="000E6F50">
            <w:pPr>
              <w:pStyle w:val="TAH"/>
              <w:rPr>
                <w:rFonts w:cs="Arial"/>
              </w:rPr>
            </w:pPr>
            <w:r w:rsidRPr="006A77F7">
              <w:t>Satellite Type</w:t>
            </w:r>
          </w:p>
        </w:tc>
        <w:tc>
          <w:tcPr>
            <w:tcW w:w="1440" w:type="dxa"/>
          </w:tcPr>
          <w:p w14:paraId="69F93A35" w14:textId="77777777" w:rsidR="00D16EF9" w:rsidRPr="006A77F7" w:rsidRDefault="00D16EF9" w:rsidP="000E6F50">
            <w:pPr>
              <w:pStyle w:val="TAH"/>
            </w:pPr>
            <w:r w:rsidRPr="006A77F7">
              <w:t>Satellite parameters</w:t>
            </w:r>
          </w:p>
        </w:tc>
        <w:tc>
          <w:tcPr>
            <w:tcW w:w="1440" w:type="dxa"/>
          </w:tcPr>
          <w:p w14:paraId="193AED21" w14:textId="77777777" w:rsidR="00D16EF9" w:rsidRPr="006A77F7" w:rsidRDefault="00D16EF9" w:rsidP="000E6F50">
            <w:pPr>
              <w:pStyle w:val="TAH"/>
            </w:pPr>
            <w:r w:rsidRPr="006A77F7">
              <w:t>UE location</w:t>
            </w:r>
          </w:p>
        </w:tc>
        <w:tc>
          <w:tcPr>
            <w:tcW w:w="1440" w:type="dxa"/>
            <w:shd w:val="clear" w:color="auto" w:fill="auto"/>
            <w:vAlign w:val="center"/>
          </w:tcPr>
          <w:p w14:paraId="04A7D7B8" w14:textId="77777777" w:rsidR="00D16EF9" w:rsidRPr="006A77F7" w:rsidRDefault="00D16EF9" w:rsidP="000E6F50">
            <w:pPr>
              <w:pStyle w:val="TAH"/>
            </w:pPr>
            <w:r w:rsidRPr="006A77F7">
              <w:t>Applicable to Serving cell / Neighbour cell</w:t>
            </w:r>
          </w:p>
        </w:tc>
        <w:tc>
          <w:tcPr>
            <w:tcW w:w="2970" w:type="dxa"/>
            <w:shd w:val="clear" w:color="auto" w:fill="auto"/>
            <w:vAlign w:val="center"/>
          </w:tcPr>
          <w:p w14:paraId="360B6152" w14:textId="77777777" w:rsidR="00D16EF9" w:rsidRPr="006A77F7" w:rsidRDefault="00D16EF9" w:rsidP="000E6F50">
            <w:pPr>
              <w:pStyle w:val="TAH"/>
            </w:pPr>
            <w:r w:rsidRPr="006A77F7">
              <w:t>File can be found in attachment</w:t>
            </w:r>
          </w:p>
        </w:tc>
        <w:tc>
          <w:tcPr>
            <w:tcW w:w="1350" w:type="dxa"/>
            <w:vAlign w:val="center"/>
          </w:tcPr>
          <w:p w14:paraId="6DA15875" w14:textId="77777777" w:rsidR="00D16EF9" w:rsidRPr="006A77F7" w:rsidRDefault="00D16EF9" w:rsidP="000E6F50">
            <w:pPr>
              <w:pStyle w:val="TAH"/>
            </w:pPr>
            <w:r w:rsidRPr="006A77F7">
              <w:t>Comments</w:t>
            </w:r>
          </w:p>
        </w:tc>
      </w:tr>
      <w:tr w:rsidR="00D16EF9" w:rsidRPr="006A77F7" w14:paraId="1A427D9E" w14:textId="77777777" w:rsidTr="000E6F50">
        <w:tc>
          <w:tcPr>
            <w:tcW w:w="967" w:type="dxa"/>
            <w:vAlign w:val="center"/>
          </w:tcPr>
          <w:p w14:paraId="57043247" w14:textId="77777777" w:rsidR="00D16EF9" w:rsidRPr="006A77F7" w:rsidRDefault="00D16EF9" w:rsidP="000E6F50">
            <w:pPr>
              <w:pStyle w:val="TAL"/>
            </w:pPr>
            <w:r w:rsidRPr="006A77F7">
              <w:t>GSO</w:t>
            </w:r>
          </w:p>
        </w:tc>
        <w:tc>
          <w:tcPr>
            <w:tcW w:w="1440" w:type="dxa"/>
          </w:tcPr>
          <w:p w14:paraId="5709A083" w14:textId="77777777" w:rsidR="00D16EF9" w:rsidRPr="006A77F7" w:rsidRDefault="00D16EF9" w:rsidP="000E6F50">
            <w:pPr>
              <w:pStyle w:val="TAC"/>
            </w:pPr>
            <w:r w:rsidRPr="006A77F7">
              <w:t>7º inclination</w:t>
            </w:r>
          </w:p>
          <w:p w14:paraId="275FAFD0" w14:textId="77777777" w:rsidR="00D16EF9" w:rsidRPr="006A77F7" w:rsidRDefault="00D16EF9" w:rsidP="000E6F50">
            <w:pPr>
              <w:pStyle w:val="TAC"/>
            </w:pPr>
            <w:r w:rsidRPr="006A77F7">
              <w:t>Satellite longitude: 121.56076999</w:t>
            </w:r>
          </w:p>
          <w:p w14:paraId="1CE87975" w14:textId="77777777" w:rsidR="00D16EF9" w:rsidRPr="006A77F7" w:rsidRDefault="00D16EF9" w:rsidP="000E6F50">
            <w:pPr>
              <w:pStyle w:val="TAC"/>
            </w:pPr>
            <w:r w:rsidRPr="006A77F7">
              <w:rPr>
                <w:lang w:eastAsia="zh-CN"/>
              </w:rPr>
              <w:t>Satellite altitude: 35786 km</w:t>
            </w:r>
          </w:p>
        </w:tc>
        <w:tc>
          <w:tcPr>
            <w:tcW w:w="1440" w:type="dxa"/>
          </w:tcPr>
          <w:p w14:paraId="1D884E81" w14:textId="77777777" w:rsidR="00D16EF9" w:rsidRPr="006A77F7" w:rsidRDefault="00D16EF9" w:rsidP="000E6F50">
            <w:pPr>
              <w:pStyle w:val="TAC"/>
            </w:pPr>
            <w:r w:rsidRPr="006A77F7">
              <w:t>Longitude: 121.56076999</w:t>
            </w:r>
          </w:p>
          <w:p w14:paraId="11386BE7" w14:textId="70161735" w:rsidR="00D16EF9" w:rsidRPr="006A77F7" w:rsidRDefault="00D16EF9" w:rsidP="000E6F50">
            <w:pPr>
              <w:pStyle w:val="TAC"/>
            </w:pPr>
            <w:r w:rsidRPr="006A77F7">
              <w:t>Latitude: 55.0</w:t>
            </w:r>
          </w:p>
          <w:p w14:paraId="3C9049DF" w14:textId="77777777" w:rsidR="00D16EF9" w:rsidRPr="006A77F7" w:rsidRDefault="00D16EF9" w:rsidP="000E6F50">
            <w:pPr>
              <w:pStyle w:val="TAC"/>
            </w:pPr>
            <w:r w:rsidRPr="006A77F7">
              <w:t>Altitude: 0</w:t>
            </w:r>
          </w:p>
        </w:tc>
        <w:tc>
          <w:tcPr>
            <w:tcW w:w="1440" w:type="dxa"/>
            <w:shd w:val="clear" w:color="auto" w:fill="auto"/>
            <w:vAlign w:val="center"/>
          </w:tcPr>
          <w:p w14:paraId="066EB865" w14:textId="77777777" w:rsidR="00D16EF9" w:rsidRPr="006A77F7" w:rsidRDefault="00D16EF9" w:rsidP="000E6F50">
            <w:pPr>
              <w:pStyle w:val="TAC"/>
            </w:pPr>
            <w:r w:rsidRPr="006A77F7">
              <w:t>Serving cell</w:t>
            </w:r>
          </w:p>
        </w:tc>
        <w:tc>
          <w:tcPr>
            <w:tcW w:w="2970" w:type="dxa"/>
            <w:shd w:val="clear" w:color="auto" w:fill="auto"/>
            <w:vAlign w:val="center"/>
          </w:tcPr>
          <w:p w14:paraId="60A4C000" w14:textId="0A027F98" w:rsidR="00D16EF9" w:rsidRPr="006A77F7" w:rsidRDefault="00D16EF9" w:rsidP="000E6F50">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0E6F50">
            <w:pPr>
              <w:pStyle w:val="TAL"/>
            </w:pPr>
            <w:r w:rsidRPr="006A77F7">
              <w:t>Added in RAN5#10</w:t>
            </w:r>
            <w:r w:rsidR="00B90DED" w:rsidRPr="00B90DED">
              <w:t>6</w:t>
            </w:r>
          </w:p>
        </w:tc>
      </w:tr>
      <w:tr w:rsidR="00D16EF9" w:rsidRPr="006A77F7" w14:paraId="57CB8ADA" w14:textId="77777777" w:rsidTr="000E6F50">
        <w:tc>
          <w:tcPr>
            <w:tcW w:w="967" w:type="dxa"/>
            <w:vAlign w:val="center"/>
          </w:tcPr>
          <w:p w14:paraId="03D9CAB4" w14:textId="77777777" w:rsidR="00D16EF9" w:rsidRPr="006A77F7" w:rsidRDefault="00D16EF9" w:rsidP="000E6F50">
            <w:pPr>
              <w:pStyle w:val="TAL"/>
              <w:rPr>
                <w:lang w:eastAsia="zh-CN"/>
              </w:rPr>
            </w:pPr>
            <w:r w:rsidRPr="006A77F7">
              <w:t>GSO</w:t>
            </w:r>
          </w:p>
        </w:tc>
        <w:tc>
          <w:tcPr>
            <w:tcW w:w="1440" w:type="dxa"/>
          </w:tcPr>
          <w:p w14:paraId="554206A0" w14:textId="77777777" w:rsidR="00D16EF9" w:rsidRPr="006A77F7" w:rsidRDefault="00D16EF9" w:rsidP="000E6F50">
            <w:pPr>
              <w:pStyle w:val="TAC"/>
            </w:pPr>
            <w:r w:rsidRPr="006A77F7">
              <w:t>7º inclination</w:t>
            </w:r>
          </w:p>
          <w:p w14:paraId="6104FA8B" w14:textId="77777777" w:rsidR="00D16EF9" w:rsidRPr="006A77F7" w:rsidRDefault="00D16EF9" w:rsidP="000E6F50">
            <w:pPr>
              <w:pStyle w:val="TAC"/>
            </w:pPr>
            <w:r w:rsidRPr="006A77F7">
              <w:t>Satellite longitude: 101.56076999</w:t>
            </w:r>
          </w:p>
          <w:p w14:paraId="170C9F35" w14:textId="77777777" w:rsidR="00D16EF9" w:rsidRPr="006A77F7" w:rsidRDefault="00D16EF9" w:rsidP="000E6F50">
            <w:pPr>
              <w:pStyle w:val="TAC"/>
            </w:pPr>
            <w:r w:rsidRPr="006A77F7">
              <w:rPr>
                <w:lang w:eastAsia="zh-CN"/>
              </w:rPr>
              <w:t>Satellite altitude: 35786 km</w:t>
            </w:r>
          </w:p>
        </w:tc>
        <w:tc>
          <w:tcPr>
            <w:tcW w:w="1440" w:type="dxa"/>
          </w:tcPr>
          <w:p w14:paraId="5A447FA1" w14:textId="77777777" w:rsidR="00D16EF9" w:rsidRPr="006A77F7" w:rsidRDefault="00D16EF9" w:rsidP="000E6F50">
            <w:pPr>
              <w:pStyle w:val="TAC"/>
            </w:pPr>
            <w:r w:rsidRPr="006A77F7">
              <w:t>Longitude: 121.56076999</w:t>
            </w:r>
          </w:p>
          <w:p w14:paraId="10E1395B" w14:textId="22F9D56A" w:rsidR="00D16EF9" w:rsidRPr="006A77F7" w:rsidRDefault="00D16EF9" w:rsidP="000E6F50">
            <w:pPr>
              <w:pStyle w:val="TAC"/>
            </w:pPr>
            <w:r w:rsidRPr="006A77F7">
              <w:t>Latitude: 55.0</w:t>
            </w:r>
          </w:p>
          <w:p w14:paraId="2B6200D2" w14:textId="77777777" w:rsidR="00D16EF9" w:rsidRPr="006A77F7" w:rsidRDefault="00D16EF9" w:rsidP="000E6F50">
            <w:pPr>
              <w:pStyle w:val="TAC"/>
            </w:pPr>
            <w:r w:rsidRPr="006A77F7">
              <w:t>Altitude: 0</w:t>
            </w:r>
          </w:p>
        </w:tc>
        <w:tc>
          <w:tcPr>
            <w:tcW w:w="1440" w:type="dxa"/>
            <w:shd w:val="clear" w:color="auto" w:fill="auto"/>
            <w:vAlign w:val="center"/>
          </w:tcPr>
          <w:p w14:paraId="69C64AEF" w14:textId="77777777" w:rsidR="00D16EF9" w:rsidRPr="006A77F7" w:rsidRDefault="00D16EF9" w:rsidP="000E6F50">
            <w:pPr>
              <w:pStyle w:val="TAC"/>
            </w:pPr>
            <w:r w:rsidRPr="006A77F7">
              <w:t>Neighbour cell</w:t>
            </w:r>
          </w:p>
        </w:tc>
        <w:tc>
          <w:tcPr>
            <w:tcW w:w="2970" w:type="dxa"/>
            <w:shd w:val="clear" w:color="auto" w:fill="auto"/>
          </w:tcPr>
          <w:p w14:paraId="77359A13" w14:textId="30949F31" w:rsidR="00D16EF9" w:rsidRPr="006A77F7" w:rsidRDefault="00D16EF9" w:rsidP="000E6F50">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0E6F50">
            <w:pPr>
              <w:pStyle w:val="TAL"/>
            </w:pPr>
            <w:r w:rsidRPr="006A77F7">
              <w:t>Added in RAN5#10</w:t>
            </w:r>
            <w:r w:rsidR="00B90DED" w:rsidRPr="00B90DED">
              <w:t>6</w:t>
            </w:r>
          </w:p>
        </w:tc>
      </w:tr>
      <w:tr w:rsidR="00D16EF9" w:rsidRPr="006A77F7" w14:paraId="6E6FB938" w14:textId="77777777" w:rsidTr="000E6F50">
        <w:tc>
          <w:tcPr>
            <w:tcW w:w="967" w:type="dxa"/>
            <w:vAlign w:val="center"/>
          </w:tcPr>
          <w:p w14:paraId="369ABF16" w14:textId="77777777" w:rsidR="00D16EF9" w:rsidRPr="006A77F7" w:rsidRDefault="00D16EF9" w:rsidP="000E6F50">
            <w:pPr>
              <w:pStyle w:val="TAL"/>
            </w:pPr>
            <w:r w:rsidRPr="006A77F7">
              <w:t>GSO</w:t>
            </w:r>
          </w:p>
        </w:tc>
        <w:tc>
          <w:tcPr>
            <w:tcW w:w="1440" w:type="dxa"/>
          </w:tcPr>
          <w:p w14:paraId="69A18C6D" w14:textId="77777777" w:rsidR="00D16EF9" w:rsidRPr="006A77F7" w:rsidRDefault="00D16EF9" w:rsidP="000E6F50">
            <w:pPr>
              <w:pStyle w:val="TAC"/>
            </w:pPr>
            <w:r w:rsidRPr="006A77F7">
              <w:t>7º inclination</w:t>
            </w:r>
          </w:p>
          <w:p w14:paraId="75951ED7" w14:textId="77777777" w:rsidR="00D16EF9" w:rsidRPr="006A77F7" w:rsidRDefault="00D16EF9" w:rsidP="000E6F50">
            <w:pPr>
              <w:pStyle w:val="TAC"/>
            </w:pPr>
            <w:r w:rsidRPr="006A77F7">
              <w:t>Satellite longitude: 141.56076999</w:t>
            </w:r>
          </w:p>
          <w:p w14:paraId="7B195991" w14:textId="3A788B5C" w:rsidR="00D16EF9" w:rsidRPr="006A77F7" w:rsidRDefault="00D16EF9" w:rsidP="000E6F50">
            <w:pPr>
              <w:pStyle w:val="TAC"/>
            </w:pPr>
            <w:r w:rsidRPr="006A77F7">
              <w:rPr>
                <w:lang w:eastAsia="zh-CN"/>
              </w:rPr>
              <w:t>Satellite altitude: 35786 km</w:t>
            </w:r>
          </w:p>
        </w:tc>
        <w:tc>
          <w:tcPr>
            <w:tcW w:w="1440" w:type="dxa"/>
          </w:tcPr>
          <w:p w14:paraId="168DF941" w14:textId="77777777" w:rsidR="00D16EF9" w:rsidRPr="006A77F7" w:rsidRDefault="00D16EF9" w:rsidP="000E6F50">
            <w:pPr>
              <w:pStyle w:val="TAC"/>
            </w:pPr>
            <w:r w:rsidRPr="006A77F7">
              <w:t>Longitude: 121.56076999</w:t>
            </w:r>
          </w:p>
          <w:p w14:paraId="5F9FE38A" w14:textId="4CF8F8AF" w:rsidR="00D16EF9" w:rsidRPr="006A77F7" w:rsidRDefault="00D16EF9" w:rsidP="000E6F50">
            <w:pPr>
              <w:pStyle w:val="TAC"/>
            </w:pPr>
            <w:r w:rsidRPr="006A77F7">
              <w:t>Latitude: 55.0</w:t>
            </w:r>
          </w:p>
          <w:p w14:paraId="13E9166D" w14:textId="77777777" w:rsidR="00D16EF9" w:rsidRPr="006A77F7" w:rsidRDefault="00D16EF9" w:rsidP="000E6F50">
            <w:pPr>
              <w:pStyle w:val="TAC"/>
            </w:pPr>
            <w:r w:rsidRPr="006A77F7">
              <w:t>Altitude: 0</w:t>
            </w:r>
          </w:p>
        </w:tc>
        <w:tc>
          <w:tcPr>
            <w:tcW w:w="1440" w:type="dxa"/>
            <w:shd w:val="clear" w:color="auto" w:fill="auto"/>
            <w:vAlign w:val="center"/>
          </w:tcPr>
          <w:p w14:paraId="700E1FA6" w14:textId="77777777" w:rsidR="00D16EF9" w:rsidRPr="006A77F7" w:rsidRDefault="00D16EF9" w:rsidP="000E6F50">
            <w:pPr>
              <w:pStyle w:val="TAC"/>
            </w:pPr>
            <w:r w:rsidRPr="006A77F7">
              <w:t>Neighbour cell</w:t>
            </w:r>
          </w:p>
        </w:tc>
        <w:tc>
          <w:tcPr>
            <w:tcW w:w="2970" w:type="dxa"/>
            <w:shd w:val="clear" w:color="auto" w:fill="auto"/>
          </w:tcPr>
          <w:p w14:paraId="68E10B27" w14:textId="6B5A1CD9" w:rsidR="00D16EF9" w:rsidRPr="006A77F7" w:rsidRDefault="00D16EF9" w:rsidP="000E6F50">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0E6F50">
            <w:pPr>
              <w:pStyle w:val="TAL"/>
            </w:pPr>
            <w:r w:rsidRPr="006A77F7">
              <w:t>Added in RAN5#10</w:t>
            </w:r>
            <w:r w:rsidR="00B90DED" w:rsidRPr="00B90DED">
              <w:t>6</w:t>
            </w:r>
          </w:p>
        </w:tc>
      </w:tr>
      <w:tr w:rsidR="00D16EF9" w:rsidRPr="006A77F7" w14:paraId="7C005DF6" w14:textId="77777777" w:rsidTr="000E6F50">
        <w:tc>
          <w:tcPr>
            <w:tcW w:w="967" w:type="dxa"/>
            <w:vAlign w:val="center"/>
          </w:tcPr>
          <w:p w14:paraId="4F217F05" w14:textId="77777777" w:rsidR="00D16EF9" w:rsidRPr="006A77F7" w:rsidRDefault="00D16EF9" w:rsidP="000E6F50">
            <w:pPr>
              <w:pStyle w:val="TAL"/>
            </w:pPr>
            <w:r w:rsidRPr="006A77F7">
              <w:t>NGSO</w:t>
            </w:r>
          </w:p>
        </w:tc>
        <w:tc>
          <w:tcPr>
            <w:tcW w:w="1440" w:type="dxa"/>
          </w:tcPr>
          <w:p w14:paraId="5312CF63" w14:textId="77777777" w:rsidR="00D16EF9" w:rsidRPr="006A77F7" w:rsidRDefault="00D16EF9" w:rsidP="000E6F50">
            <w:pPr>
              <w:pStyle w:val="TAC"/>
            </w:pPr>
            <w:r w:rsidRPr="006A77F7">
              <w:t>Satellite altitude 600 km</w:t>
            </w:r>
          </w:p>
        </w:tc>
        <w:tc>
          <w:tcPr>
            <w:tcW w:w="1440" w:type="dxa"/>
          </w:tcPr>
          <w:p w14:paraId="13AAEA60" w14:textId="77777777" w:rsidR="00D16EF9" w:rsidRPr="006A77F7" w:rsidRDefault="00D16EF9" w:rsidP="000E6F50">
            <w:pPr>
              <w:pStyle w:val="TAC"/>
            </w:pPr>
            <w:r w:rsidRPr="006A77F7">
              <w:t>Longitude: 121.56076999</w:t>
            </w:r>
          </w:p>
          <w:p w14:paraId="1EEE1D73" w14:textId="15F9D843" w:rsidR="00D16EF9" w:rsidRPr="006A77F7" w:rsidRDefault="00D16EF9" w:rsidP="000E6F50">
            <w:pPr>
              <w:pStyle w:val="TAC"/>
            </w:pPr>
            <w:r w:rsidRPr="006A77F7">
              <w:t>Latitude: 25.08439333</w:t>
            </w:r>
          </w:p>
          <w:p w14:paraId="2FEC7D93" w14:textId="77777777" w:rsidR="00D16EF9" w:rsidRPr="006A77F7" w:rsidRDefault="00D16EF9" w:rsidP="000E6F50">
            <w:pPr>
              <w:pStyle w:val="TAC"/>
            </w:pPr>
            <w:r w:rsidRPr="006A77F7">
              <w:t>Altitude: 0</w:t>
            </w:r>
          </w:p>
        </w:tc>
        <w:tc>
          <w:tcPr>
            <w:tcW w:w="1440" w:type="dxa"/>
            <w:shd w:val="clear" w:color="auto" w:fill="auto"/>
            <w:vAlign w:val="center"/>
          </w:tcPr>
          <w:p w14:paraId="1E9A3E1B" w14:textId="77777777" w:rsidR="00D16EF9" w:rsidRPr="006A77F7" w:rsidRDefault="00D16EF9" w:rsidP="000E6F50">
            <w:pPr>
              <w:pStyle w:val="TAC"/>
              <w:rPr>
                <w:lang w:eastAsia="zh-CN"/>
              </w:rPr>
            </w:pPr>
            <w:r w:rsidRPr="006A77F7">
              <w:t>Serving &amp; neighbour cell(s)</w:t>
            </w:r>
          </w:p>
        </w:tc>
        <w:tc>
          <w:tcPr>
            <w:tcW w:w="2970" w:type="dxa"/>
            <w:shd w:val="clear" w:color="auto" w:fill="auto"/>
          </w:tcPr>
          <w:p w14:paraId="1E4D5326" w14:textId="77777777" w:rsidR="00D16EF9" w:rsidRPr="006A77F7" w:rsidRDefault="00D16EF9" w:rsidP="000E6F50">
            <w:pPr>
              <w:pStyle w:val="TAL"/>
            </w:pPr>
            <w:r w:rsidRPr="006A77F7">
              <w:t>“ReportFile-NGSO-LEO600km-MinElev0-Lat25.08439333-Long121.56076999-Step0.640sec.zip”</w:t>
            </w:r>
          </w:p>
        </w:tc>
        <w:tc>
          <w:tcPr>
            <w:tcW w:w="1350" w:type="dxa"/>
          </w:tcPr>
          <w:p w14:paraId="177B9B45" w14:textId="77777777" w:rsidR="00D16EF9" w:rsidRPr="006A77F7" w:rsidRDefault="00D16EF9" w:rsidP="000E6F50">
            <w:pPr>
              <w:pStyle w:val="TAL"/>
            </w:pPr>
            <w:r w:rsidRPr="006A77F7">
              <w:t>Added in RAN5#102</w:t>
            </w:r>
          </w:p>
        </w:tc>
      </w:tr>
      <w:tr w:rsidR="00D16EF9" w:rsidRPr="006A77F7" w14:paraId="78FE02EC" w14:textId="77777777" w:rsidTr="000E6F50">
        <w:tc>
          <w:tcPr>
            <w:tcW w:w="967" w:type="dxa"/>
            <w:vAlign w:val="center"/>
          </w:tcPr>
          <w:p w14:paraId="3521938A" w14:textId="77777777" w:rsidR="00D16EF9" w:rsidRPr="006A77F7" w:rsidRDefault="00D16EF9" w:rsidP="000E6F50">
            <w:pPr>
              <w:pStyle w:val="TAL"/>
            </w:pPr>
            <w:r w:rsidRPr="006A77F7">
              <w:t>NGSO</w:t>
            </w:r>
          </w:p>
        </w:tc>
        <w:tc>
          <w:tcPr>
            <w:tcW w:w="1440" w:type="dxa"/>
          </w:tcPr>
          <w:p w14:paraId="6425E1A2" w14:textId="77777777" w:rsidR="00D16EF9" w:rsidRPr="006A77F7" w:rsidRDefault="00D16EF9" w:rsidP="000E6F50">
            <w:pPr>
              <w:pStyle w:val="TAC"/>
            </w:pPr>
            <w:r w:rsidRPr="006A77F7">
              <w:t>Satellite altitude 1200 km</w:t>
            </w:r>
          </w:p>
        </w:tc>
        <w:tc>
          <w:tcPr>
            <w:tcW w:w="1440" w:type="dxa"/>
          </w:tcPr>
          <w:p w14:paraId="1C4DEF27" w14:textId="77777777" w:rsidR="00D16EF9" w:rsidRPr="006A77F7" w:rsidRDefault="00D16EF9" w:rsidP="000E6F50">
            <w:pPr>
              <w:pStyle w:val="TAC"/>
            </w:pPr>
            <w:r w:rsidRPr="006A77F7">
              <w:t>Longitude: 121.56076999</w:t>
            </w:r>
          </w:p>
          <w:p w14:paraId="74DC62D6" w14:textId="458C94EE" w:rsidR="00D16EF9" w:rsidRPr="006A77F7" w:rsidRDefault="00D16EF9" w:rsidP="000E6F50">
            <w:pPr>
              <w:pStyle w:val="TAC"/>
            </w:pPr>
            <w:r w:rsidRPr="006A77F7">
              <w:t>Latitude: 25.08439333</w:t>
            </w:r>
          </w:p>
          <w:p w14:paraId="45C8AA5F" w14:textId="77777777" w:rsidR="00D16EF9" w:rsidRPr="006A77F7" w:rsidRDefault="00D16EF9" w:rsidP="000E6F50">
            <w:pPr>
              <w:pStyle w:val="TAC"/>
            </w:pPr>
            <w:r w:rsidRPr="006A77F7">
              <w:t>Altitude: 0</w:t>
            </w:r>
          </w:p>
        </w:tc>
        <w:tc>
          <w:tcPr>
            <w:tcW w:w="1440" w:type="dxa"/>
            <w:shd w:val="clear" w:color="auto" w:fill="auto"/>
            <w:vAlign w:val="center"/>
          </w:tcPr>
          <w:p w14:paraId="3E3CD774" w14:textId="77777777" w:rsidR="00D16EF9" w:rsidRPr="006A77F7" w:rsidRDefault="00D16EF9" w:rsidP="000E6F50">
            <w:pPr>
              <w:pStyle w:val="TAC"/>
            </w:pPr>
            <w:r w:rsidRPr="006A77F7">
              <w:t>Serving &amp; neighbour cell(s)</w:t>
            </w:r>
          </w:p>
        </w:tc>
        <w:tc>
          <w:tcPr>
            <w:tcW w:w="2970" w:type="dxa"/>
            <w:shd w:val="clear" w:color="auto" w:fill="auto"/>
          </w:tcPr>
          <w:p w14:paraId="3F2247EB" w14:textId="77777777" w:rsidR="00D16EF9" w:rsidRPr="006A77F7" w:rsidRDefault="00D16EF9" w:rsidP="000E6F50">
            <w:pPr>
              <w:pStyle w:val="TAL"/>
            </w:pPr>
            <w:r w:rsidRPr="006A77F7">
              <w:t>“ReportFile-NGSO-LEO1200km-MinElev0-Lat25.08439333-Long121.56076999-Step0.640sec.zip”</w:t>
            </w:r>
          </w:p>
        </w:tc>
        <w:tc>
          <w:tcPr>
            <w:tcW w:w="1350" w:type="dxa"/>
          </w:tcPr>
          <w:p w14:paraId="212DE6DA" w14:textId="77777777" w:rsidR="00D16EF9" w:rsidRPr="006A77F7" w:rsidRDefault="00D16EF9" w:rsidP="000E6F50">
            <w:pPr>
              <w:pStyle w:val="TAL"/>
            </w:pPr>
            <w:r w:rsidRPr="006A77F7">
              <w:t>Added in RAN5#102</w:t>
            </w:r>
          </w:p>
        </w:tc>
      </w:tr>
    </w:tbl>
    <w:p w14:paraId="2C2443BC" w14:textId="77777777" w:rsidR="00D16EF9" w:rsidRPr="006A77F7" w:rsidRDefault="00D16EF9" w:rsidP="00DA44F7"/>
    <w:bookmarkEnd w:id="411"/>
    <w:bookmarkEnd w:id="412"/>
    <w:p w14:paraId="11CC62F5" w14:textId="77777777" w:rsidR="00E547C9" w:rsidRPr="006A77F7" w:rsidRDefault="00E547C9" w:rsidP="00E23678">
      <w:pPr>
        <w:pStyle w:val="Heading9"/>
      </w:pPr>
      <w:r w:rsidRPr="006A77F7">
        <w:br w:type="page"/>
      </w:r>
      <w:bookmarkStart w:id="471" w:name="_Toc27418764"/>
      <w:bookmarkStart w:id="472" w:name="_Toc36042419"/>
      <w:bookmarkStart w:id="473" w:name="_Toc43899747"/>
      <w:bookmarkStart w:id="474" w:name="_Toc51767659"/>
      <w:bookmarkStart w:id="475" w:name="_Toc59039997"/>
      <w:bookmarkStart w:id="476" w:name="_Toc68073936"/>
      <w:bookmarkStart w:id="477" w:name="_Toc75371798"/>
      <w:bookmarkStart w:id="478" w:name="_Toc83727866"/>
      <w:bookmarkStart w:id="479" w:name="_Toc100005967"/>
      <w:bookmarkStart w:id="480" w:name="_Toc106703515"/>
      <w:bookmarkStart w:id="481" w:name="_Toc202467168"/>
      <w:r w:rsidRPr="006A77F7">
        <w:lastRenderedPageBreak/>
        <w:t>Annex A: Derivation documents</w:t>
      </w:r>
      <w:bookmarkEnd w:id="471"/>
      <w:bookmarkEnd w:id="472"/>
      <w:bookmarkEnd w:id="473"/>
      <w:bookmarkEnd w:id="474"/>
      <w:bookmarkEnd w:id="475"/>
      <w:bookmarkEnd w:id="476"/>
      <w:bookmarkEnd w:id="477"/>
      <w:bookmarkEnd w:id="478"/>
      <w:bookmarkEnd w:id="479"/>
      <w:bookmarkEnd w:id="480"/>
      <w:bookmarkEnd w:id="481"/>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2" w:name="_Toc68073937"/>
      <w:bookmarkStart w:id="483" w:name="_Toc75371799"/>
      <w:bookmarkStart w:id="484" w:name="_Toc83727867"/>
      <w:bookmarkStart w:id="485" w:name="_Toc100005968"/>
      <w:bookmarkStart w:id="486" w:name="_Toc106703516"/>
      <w:bookmarkStart w:id="487" w:name="_Toc202467169"/>
      <w:r w:rsidRPr="006A77F7">
        <w:t>Annex B: Principles for test point selection for NR CA reference sensitivity test cases</w:t>
      </w:r>
      <w:bookmarkEnd w:id="482"/>
      <w:bookmarkEnd w:id="483"/>
      <w:bookmarkEnd w:id="484"/>
      <w:bookmarkEnd w:id="485"/>
      <w:bookmarkEnd w:id="486"/>
      <w:bookmarkEnd w:id="487"/>
    </w:p>
    <w:p w14:paraId="613E14EF" w14:textId="77777777" w:rsidR="006060A9" w:rsidRPr="006A77F7" w:rsidRDefault="006060A9" w:rsidP="006060A9">
      <w:pPr>
        <w:pStyle w:val="Heading1"/>
      </w:pPr>
      <w:bookmarkStart w:id="488" w:name="_Toc68073938"/>
      <w:bookmarkStart w:id="489" w:name="_Toc75371800"/>
      <w:bookmarkStart w:id="490" w:name="_Toc83727868"/>
      <w:bookmarkStart w:id="491" w:name="_Toc100005969"/>
      <w:bookmarkStart w:id="492" w:name="_Toc106703517"/>
      <w:bookmarkStart w:id="493" w:name="_Toc202467170"/>
      <w:r w:rsidRPr="006A77F7">
        <w:t>B.1</w:t>
      </w:r>
      <w:r w:rsidRPr="006A77F7">
        <w:tab/>
        <w:t>General</w:t>
      </w:r>
      <w:bookmarkEnd w:id="488"/>
      <w:bookmarkEnd w:id="489"/>
      <w:bookmarkEnd w:id="490"/>
      <w:bookmarkEnd w:id="491"/>
      <w:bookmarkEnd w:id="492"/>
      <w:bookmarkEnd w:id="493"/>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shd w:val="clear" w:color="auto" w:fill="auto"/>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shd w:val="clear" w:color="auto" w:fill="auto"/>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shd w:val="clear" w:color="auto" w:fill="auto"/>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r w:rsidRPr="006A77F7">
              <w:rPr>
                <w:szCs w:val="18"/>
              </w:rPr>
              <w:t xml:space="preserve"> (NOTE 4)</w:t>
            </w:r>
          </w:p>
        </w:tc>
      </w:tr>
      <w:tr w:rsidR="006060A9" w:rsidRPr="006A77F7" w14:paraId="4DB30C98" w14:textId="77777777" w:rsidTr="002E5133">
        <w:tc>
          <w:tcPr>
            <w:tcW w:w="2132" w:type="pct"/>
            <w:gridSpan w:val="3"/>
            <w:shd w:val="clear" w:color="auto" w:fill="auto"/>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shd w:val="clear" w:color="auto" w:fill="auto"/>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shd w:val="clear" w:color="auto" w:fill="auto"/>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shd w:val="clear" w:color="auto" w:fill="auto"/>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shd w:val="clear" w:color="auto" w:fill="auto"/>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shd w:val="clear" w:color="auto" w:fill="auto"/>
          </w:tcPr>
          <w:p w14:paraId="69B5D922" w14:textId="77777777" w:rsidR="006060A9" w:rsidRPr="006A77F7" w:rsidRDefault="006060A9" w:rsidP="002E5133">
            <w:pPr>
              <w:pStyle w:val="TAH"/>
              <w:rPr>
                <w:lang w:eastAsia="zh-CN"/>
              </w:rPr>
            </w:pPr>
          </w:p>
        </w:tc>
        <w:tc>
          <w:tcPr>
            <w:tcW w:w="718" w:type="pct"/>
            <w:shd w:val="clear" w:color="auto" w:fill="auto"/>
          </w:tcPr>
          <w:p w14:paraId="0057E637" w14:textId="77777777" w:rsidR="006060A9" w:rsidRPr="006A77F7" w:rsidRDefault="006060A9" w:rsidP="002E5133">
            <w:pPr>
              <w:pStyle w:val="TAH"/>
            </w:pPr>
            <w:r w:rsidRPr="006A77F7">
              <w:rPr>
                <w:lang w:eastAsia="zh-CN"/>
              </w:rPr>
              <w:t>Modulation</w:t>
            </w:r>
          </w:p>
        </w:tc>
        <w:tc>
          <w:tcPr>
            <w:tcW w:w="854" w:type="pct"/>
            <w:shd w:val="clear" w:color="auto" w:fill="auto"/>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shd w:val="clear" w:color="auto" w:fill="auto"/>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shd w:val="clear" w:color="auto" w:fill="auto"/>
          </w:tcPr>
          <w:p w14:paraId="4364F7A4" w14:textId="77777777" w:rsidR="006060A9" w:rsidRPr="006A77F7" w:rsidRDefault="006060A9" w:rsidP="002E5133">
            <w:pPr>
              <w:pStyle w:val="TAC"/>
              <w:rPr>
                <w:lang w:eastAsia="zh-CN"/>
              </w:rPr>
            </w:pPr>
            <w:r w:rsidRPr="006A77F7">
              <w:t>1</w:t>
            </w:r>
          </w:p>
        </w:tc>
        <w:tc>
          <w:tcPr>
            <w:tcW w:w="718" w:type="pct"/>
            <w:shd w:val="clear" w:color="auto" w:fill="auto"/>
          </w:tcPr>
          <w:p w14:paraId="137D32E9" w14:textId="77777777" w:rsidR="006060A9" w:rsidRPr="006A77F7" w:rsidRDefault="006060A9" w:rsidP="002E5133">
            <w:pPr>
              <w:pStyle w:val="TAC"/>
            </w:pPr>
            <w:r w:rsidRPr="006A77F7">
              <w:t>CP-OFDM QPSK</w:t>
            </w:r>
          </w:p>
        </w:tc>
        <w:tc>
          <w:tcPr>
            <w:tcW w:w="854" w:type="pct"/>
            <w:shd w:val="clear" w:color="auto" w:fill="auto"/>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shd w:val="clear" w:color="auto" w:fill="auto"/>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shd w:val="clear" w:color="auto" w:fill="auto"/>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 xml:space="preserve">5 MHz CH BW with DL @ low range, UL @ </w:t>
            </w:r>
            <w:proofErr w:type="spellStart"/>
            <w:r w:rsidRPr="006A77F7">
              <w:t>mid range</w:t>
            </w:r>
            <w:proofErr w:type="spellEnd"/>
            <w:r w:rsidRPr="006A77F7">
              <w:br/>
              <w:t xml:space="preserve">5 MHz CH BW with DL @ </w:t>
            </w:r>
            <w:proofErr w:type="spellStart"/>
            <w:r w:rsidRPr="006A77F7">
              <w:t>mid range</w:t>
            </w:r>
            <w:proofErr w:type="spellEnd"/>
            <w:r w:rsidRPr="006A77F7">
              <w:t>,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w:t>
            </w:r>
            <w:proofErr w:type="spellStart"/>
            <w:r w:rsidRPr="006A77F7">
              <w:t>N</w:t>
            </w:r>
            <w:r w:rsidRPr="006A77F7">
              <w:rPr>
                <w:vertAlign w:val="subscript"/>
              </w:rPr>
              <w:t>RB_agg</w:t>
            </w:r>
            <w:proofErr w:type="spellEnd"/>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 xml:space="preserve">Lowest </w:t>
            </w:r>
            <w:proofErr w:type="spellStart"/>
            <w:r w:rsidRPr="006A77F7">
              <w:t>N</w:t>
            </w:r>
            <w:r w:rsidRPr="006A77F7">
              <w:rPr>
                <w:vertAlign w:val="subscript"/>
              </w:rPr>
              <w:t>RB_agg</w:t>
            </w:r>
            <w:proofErr w:type="spellEnd"/>
            <w:r w:rsidRPr="006A77F7">
              <w:t xml:space="preserve">, Highest </w:t>
            </w:r>
            <w:proofErr w:type="spellStart"/>
            <w:r w:rsidRPr="006A77F7">
              <w:t>N</w:t>
            </w:r>
            <w:r w:rsidRPr="006A77F7">
              <w:rPr>
                <w:vertAlign w:val="subscript"/>
              </w:rPr>
              <w:t>RB_agg</w:t>
            </w:r>
            <w:proofErr w:type="spellEnd"/>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 xml:space="preserve">CA Configuration / </w:t>
            </w:r>
            <w:proofErr w:type="spellStart"/>
            <w:r w:rsidRPr="006A77F7">
              <w:t>N</w:t>
            </w:r>
            <w:r w:rsidRPr="006A77F7">
              <w:rPr>
                <w:vertAlign w:val="subscript"/>
              </w:rPr>
              <w:t>RB_agg</w:t>
            </w:r>
            <w:proofErr w:type="spellEnd"/>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proofErr w:type="spellStart"/>
            <w:r w:rsidRPr="006A77F7">
              <w:t>N</w:t>
            </w:r>
            <w:r w:rsidRPr="006A77F7">
              <w:rPr>
                <w:vertAlign w:val="subscript"/>
              </w:rPr>
              <w:t>RB_alloc</w:t>
            </w:r>
            <w:proofErr w:type="spellEnd"/>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w:t>
            </w:r>
            <w:proofErr w:type="spellStart"/>
            <w:r w:rsidRPr="006A77F7">
              <w:rPr>
                <w:rFonts w:cs="Arial"/>
                <w:bCs/>
              </w:rPr>
              <w:t>RB</w:t>
            </w:r>
            <w:r w:rsidRPr="006A77F7">
              <w:rPr>
                <w:rFonts w:cs="Arial"/>
                <w:bCs/>
                <w:vertAlign w:val="subscript"/>
              </w:rPr>
              <w:t>start</w:t>
            </w:r>
            <w:proofErr w:type="spellEnd"/>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4" w:name="_Hlk63151569"/>
      <w:bookmarkStart w:id="495" w:name="_Toc68073939"/>
      <w:bookmarkStart w:id="496" w:name="_Toc75371801"/>
      <w:bookmarkStart w:id="497" w:name="_Toc83727869"/>
      <w:bookmarkStart w:id="498" w:name="_Toc100005970"/>
      <w:bookmarkStart w:id="499" w:name="_Toc106703518"/>
      <w:bookmarkStart w:id="500" w:name="_Toc202467171"/>
      <w:r w:rsidRPr="006A77F7">
        <w:t>B.2</w:t>
      </w:r>
      <w:bookmarkEnd w:id="494"/>
      <w:r w:rsidRPr="006A77F7">
        <w:tab/>
        <w:t>Test case structure</w:t>
      </w:r>
      <w:bookmarkEnd w:id="495"/>
      <w:bookmarkEnd w:id="496"/>
      <w:bookmarkEnd w:id="497"/>
      <w:bookmarkEnd w:id="498"/>
      <w:bookmarkEnd w:id="499"/>
      <w:bookmarkEnd w:id="500"/>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To ensure that it has been checked that the CA configuration has been fully analysed with regard to test configuration and fallback testing, the CA configuration is listed in TR 38.905.</w:t>
      </w:r>
    </w:p>
    <w:p w14:paraId="39047F04" w14:textId="77777777" w:rsidR="006060A9" w:rsidRPr="006A77F7" w:rsidRDefault="006060A9" w:rsidP="006060A9">
      <w:pPr>
        <w:pStyle w:val="Heading1"/>
      </w:pPr>
      <w:bookmarkStart w:id="501" w:name="_Toc68073940"/>
      <w:bookmarkStart w:id="502" w:name="_Toc75371802"/>
      <w:bookmarkStart w:id="503" w:name="_Toc83727870"/>
      <w:bookmarkStart w:id="504" w:name="_Toc100005971"/>
      <w:bookmarkStart w:id="505" w:name="_Toc106703519"/>
      <w:bookmarkStart w:id="506" w:name="_Toc202467172"/>
      <w:r w:rsidRPr="006A77F7">
        <w:t>B.3</w:t>
      </w:r>
      <w:r w:rsidRPr="006A77F7">
        <w:tab/>
        <w:t>Test Environment</w:t>
      </w:r>
      <w:bookmarkEnd w:id="501"/>
      <w:bookmarkEnd w:id="502"/>
      <w:bookmarkEnd w:id="503"/>
      <w:bookmarkEnd w:id="504"/>
      <w:bookmarkEnd w:id="505"/>
      <w:bookmarkEnd w:id="506"/>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7" w:name="_Toc68073941"/>
      <w:bookmarkStart w:id="508" w:name="_Toc75371803"/>
      <w:bookmarkStart w:id="509" w:name="_Toc83727871"/>
      <w:bookmarkStart w:id="510" w:name="_Toc100005972"/>
      <w:bookmarkStart w:id="511" w:name="_Toc106703520"/>
      <w:bookmarkStart w:id="512" w:name="_Toc202467173"/>
      <w:r w:rsidRPr="006A77F7">
        <w:t>B.4</w:t>
      </w:r>
      <w:r w:rsidRPr="006A77F7">
        <w:tab/>
        <w:t>Test Frequencies selection</w:t>
      </w:r>
      <w:bookmarkEnd w:id="507"/>
      <w:bookmarkEnd w:id="508"/>
      <w:bookmarkEnd w:id="509"/>
      <w:bookmarkEnd w:id="510"/>
      <w:bookmarkEnd w:id="511"/>
      <w:bookmarkEnd w:id="512"/>
    </w:p>
    <w:p w14:paraId="350F76AC" w14:textId="77777777"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proofErr w:type="spellStart"/>
      <w:r w:rsidRPr="006A77F7">
        <w:rPr>
          <w:rFonts w:eastAsia="MS Mincho"/>
          <w:lang w:eastAsia="ja-JP"/>
        </w:rPr>
        <w:t>Mid range</w:t>
      </w:r>
      <w:proofErr w:type="spellEnd"/>
      <w:r w:rsidRPr="006A77F7">
        <w:rPr>
          <w:rFonts w:eastAsia="MS Mincho"/>
          <w:lang w:eastAsia="ja-JP"/>
        </w:rPr>
        <w:t xml:space="preserv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 xml:space="preserve">It is proposed that Low and High Range are tested as default for intra-band and </w:t>
      </w:r>
      <w:proofErr w:type="spellStart"/>
      <w:r w:rsidRPr="006A77F7">
        <w:t>mid range</w:t>
      </w:r>
      <w:proofErr w:type="spellEnd"/>
      <w:r w:rsidRPr="006A77F7">
        <w:t xml:space="preserv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w:t>
      </w:r>
      <w:proofErr w:type="spellStart"/>
      <w:r w:rsidRPr="006A77F7">
        <w:t>mid range</w:t>
      </w:r>
      <w:proofErr w:type="spellEnd"/>
      <w:r w:rsidRPr="006A77F7">
        <w:t xml:space="preserv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3" w:name="_Toc202467174"/>
      <w:bookmarkStart w:id="514" w:name="_Toc68073942"/>
      <w:bookmarkStart w:id="515" w:name="_Toc75371804"/>
      <w:bookmarkStart w:id="516" w:name="_Toc83727872"/>
      <w:bookmarkStart w:id="517" w:name="_Toc100005973"/>
      <w:bookmarkStart w:id="518" w:name="_Toc106703521"/>
      <w:r w:rsidRPr="006A77F7">
        <w:rPr>
          <w:rStyle w:val="Heading1Char"/>
        </w:rPr>
        <w:t>B.4A</w:t>
      </w:r>
      <w:r w:rsidRPr="006A77F7">
        <w:rPr>
          <w:rStyle w:val="Heading1Char"/>
        </w:rPr>
        <w:tab/>
        <w:t>Frequency relation for exception requirements</w:t>
      </w:r>
      <w:bookmarkEnd w:id="513"/>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 xml:space="preserve">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135A41">
        <w:tc>
          <w:tcPr>
            <w:tcW w:w="1864" w:type="pct"/>
            <w:shd w:val="clear" w:color="auto" w:fill="auto"/>
          </w:tcPr>
          <w:p w14:paraId="43DE43C9" w14:textId="77777777" w:rsidR="000D5725" w:rsidRPr="006A77F7" w:rsidRDefault="000D5725" w:rsidP="00135A41">
            <w:pPr>
              <w:pStyle w:val="TAH"/>
            </w:pPr>
            <w:r w:rsidRPr="006A77F7">
              <w:rPr>
                <w:lang w:eastAsia="zh-CN"/>
              </w:rPr>
              <w:t>Exception types</w:t>
            </w:r>
          </w:p>
        </w:tc>
        <w:tc>
          <w:tcPr>
            <w:tcW w:w="971" w:type="pct"/>
            <w:shd w:val="clear" w:color="auto" w:fill="auto"/>
          </w:tcPr>
          <w:p w14:paraId="40DB59AD" w14:textId="77777777" w:rsidR="000D5725" w:rsidRPr="006A77F7" w:rsidRDefault="000D5725" w:rsidP="00135A41">
            <w:pPr>
              <w:pStyle w:val="TAH"/>
            </w:pPr>
            <w:r w:rsidRPr="006A77F7">
              <w:rPr>
                <w:lang w:eastAsia="zh-CN"/>
              </w:rPr>
              <w:t>Aggressor</w:t>
            </w:r>
          </w:p>
        </w:tc>
        <w:tc>
          <w:tcPr>
            <w:tcW w:w="746" w:type="pct"/>
          </w:tcPr>
          <w:p w14:paraId="3A0C0BA7" w14:textId="77777777" w:rsidR="000D5725" w:rsidRPr="006A77F7" w:rsidRDefault="000D5725" w:rsidP="00135A41">
            <w:pPr>
              <w:pStyle w:val="TAH"/>
              <w:rPr>
                <w:lang w:eastAsia="zh-CN"/>
              </w:rPr>
            </w:pPr>
            <w:r w:rsidRPr="006A77F7">
              <w:rPr>
                <w:lang w:eastAsia="zh-CN"/>
              </w:rPr>
              <w:t>Victim</w:t>
            </w:r>
          </w:p>
        </w:tc>
        <w:tc>
          <w:tcPr>
            <w:tcW w:w="1419" w:type="pct"/>
            <w:shd w:val="clear" w:color="auto" w:fill="auto"/>
          </w:tcPr>
          <w:p w14:paraId="7B27DC48" w14:textId="77777777" w:rsidR="000D5725" w:rsidRPr="006A77F7" w:rsidRDefault="000D5725" w:rsidP="00135A41">
            <w:pPr>
              <w:pStyle w:val="TAH"/>
              <w:rPr>
                <w:lang w:eastAsia="zh-CN"/>
              </w:rPr>
            </w:pPr>
            <w:r w:rsidRPr="006A77F7">
              <w:rPr>
                <w:lang w:eastAsia="zh-CN"/>
              </w:rPr>
              <w:t xml:space="preserve">Frequency relation </w:t>
            </w:r>
          </w:p>
        </w:tc>
      </w:tr>
      <w:tr w:rsidR="000D5725" w:rsidRPr="006A77F7" w14:paraId="29000CAC" w14:textId="77777777" w:rsidTr="00135A41">
        <w:trPr>
          <w:trHeight w:val="115"/>
        </w:trPr>
        <w:tc>
          <w:tcPr>
            <w:tcW w:w="1864" w:type="pct"/>
            <w:shd w:val="clear" w:color="auto" w:fill="auto"/>
            <w:vAlign w:val="center"/>
          </w:tcPr>
          <w:p w14:paraId="3E503AB9" w14:textId="77777777" w:rsidR="000D5725" w:rsidRPr="006A77F7" w:rsidRDefault="000D5725" w:rsidP="00135A41">
            <w:pPr>
              <w:pStyle w:val="TAC"/>
            </w:pPr>
            <w:r w:rsidRPr="006A77F7">
              <w:t>UL harmonic interference (HD)</w:t>
            </w:r>
          </w:p>
        </w:tc>
        <w:tc>
          <w:tcPr>
            <w:tcW w:w="971" w:type="pct"/>
            <w:shd w:val="clear" w:color="auto" w:fill="auto"/>
            <w:vAlign w:val="center"/>
          </w:tcPr>
          <w:p w14:paraId="26E9904B" w14:textId="77777777" w:rsidR="000D5725" w:rsidRPr="006A77F7" w:rsidRDefault="000D5725" w:rsidP="00135A41">
            <w:pPr>
              <w:pStyle w:val="TAC"/>
            </w:pPr>
            <w:r w:rsidRPr="006A77F7">
              <w:t>Low band UL</w:t>
            </w:r>
          </w:p>
        </w:tc>
        <w:tc>
          <w:tcPr>
            <w:tcW w:w="746" w:type="pct"/>
            <w:vAlign w:val="center"/>
          </w:tcPr>
          <w:p w14:paraId="695152DA" w14:textId="77777777" w:rsidR="000D5725" w:rsidRPr="006A77F7" w:rsidRDefault="000D5725" w:rsidP="00135A41">
            <w:pPr>
              <w:pStyle w:val="TAC"/>
            </w:pPr>
            <w:r w:rsidRPr="006A77F7">
              <w:t>High band DL</w:t>
            </w:r>
          </w:p>
        </w:tc>
        <w:tc>
          <w:tcPr>
            <w:tcW w:w="1419" w:type="pct"/>
            <w:shd w:val="clear" w:color="auto" w:fill="auto"/>
            <w:vAlign w:val="center"/>
          </w:tcPr>
          <w:p w14:paraId="6FE46B94" w14:textId="1CA273C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0D5725" w:rsidRPr="006A77F7" w14:paraId="0CF85AA4" w14:textId="77777777" w:rsidTr="00135A41">
        <w:trPr>
          <w:trHeight w:val="115"/>
        </w:trPr>
        <w:tc>
          <w:tcPr>
            <w:tcW w:w="1864" w:type="pct"/>
            <w:shd w:val="clear" w:color="auto" w:fill="auto"/>
            <w:vAlign w:val="center"/>
          </w:tcPr>
          <w:p w14:paraId="01F2D85D" w14:textId="77777777" w:rsidR="000D5725" w:rsidRPr="006A77F7" w:rsidRDefault="000D5725" w:rsidP="00135A41">
            <w:pPr>
              <w:pStyle w:val="TAC"/>
            </w:pPr>
            <w:r w:rsidRPr="006A77F7">
              <w:t>Receiver Harmonic Mixing (HM)</w:t>
            </w:r>
          </w:p>
        </w:tc>
        <w:tc>
          <w:tcPr>
            <w:tcW w:w="971" w:type="pct"/>
            <w:shd w:val="clear" w:color="auto" w:fill="auto"/>
            <w:vAlign w:val="center"/>
          </w:tcPr>
          <w:p w14:paraId="5C630BE6" w14:textId="77777777" w:rsidR="000D5725" w:rsidRPr="006A77F7" w:rsidRDefault="000D5725" w:rsidP="00135A41">
            <w:pPr>
              <w:pStyle w:val="TAC"/>
            </w:pPr>
            <w:r w:rsidRPr="006A77F7">
              <w:t>Low band DL LO and High band UL</w:t>
            </w:r>
          </w:p>
        </w:tc>
        <w:tc>
          <w:tcPr>
            <w:tcW w:w="746" w:type="pct"/>
            <w:vAlign w:val="center"/>
          </w:tcPr>
          <w:p w14:paraId="5ECC6586" w14:textId="77777777" w:rsidR="000D5725" w:rsidRPr="006A77F7" w:rsidRDefault="000D5725" w:rsidP="00135A41">
            <w:pPr>
              <w:pStyle w:val="TAC"/>
            </w:pPr>
            <w:r w:rsidRPr="006A77F7">
              <w:t>Low band DL</w:t>
            </w:r>
          </w:p>
        </w:tc>
        <w:tc>
          <w:tcPr>
            <w:tcW w:w="1419" w:type="pct"/>
            <w:shd w:val="clear" w:color="auto" w:fill="auto"/>
            <w:vAlign w:val="center"/>
          </w:tcPr>
          <w:p w14:paraId="625FB6E5" w14:textId="4AE1E653" w:rsidR="000D5725" w:rsidRPr="006A77F7" w:rsidRDefault="000D5725" w:rsidP="00135A41">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0D5725" w:rsidRPr="006A77F7" w14:paraId="3C3B5FFE" w14:textId="77777777" w:rsidTr="00135A41">
        <w:trPr>
          <w:trHeight w:val="115"/>
        </w:trPr>
        <w:tc>
          <w:tcPr>
            <w:tcW w:w="1864" w:type="pct"/>
            <w:shd w:val="clear" w:color="auto" w:fill="auto"/>
            <w:vAlign w:val="center"/>
          </w:tcPr>
          <w:p w14:paraId="2EBA0B30" w14:textId="77777777" w:rsidR="000D5725" w:rsidRPr="006A77F7" w:rsidRDefault="000D5725" w:rsidP="00135A41">
            <w:pPr>
              <w:pStyle w:val="TAC"/>
            </w:pPr>
            <w:r w:rsidRPr="006A77F7">
              <w:t>Intermodulation due to Dual uplink (IMD)</w:t>
            </w:r>
          </w:p>
        </w:tc>
        <w:tc>
          <w:tcPr>
            <w:tcW w:w="971" w:type="pct"/>
            <w:shd w:val="clear" w:color="auto" w:fill="auto"/>
            <w:vAlign w:val="center"/>
          </w:tcPr>
          <w:p w14:paraId="324C0076" w14:textId="77777777" w:rsidR="000D5725" w:rsidRPr="006A77F7" w:rsidRDefault="000D5725" w:rsidP="00135A41">
            <w:pPr>
              <w:pStyle w:val="TAC"/>
            </w:pPr>
            <w:r w:rsidRPr="006A77F7">
              <w:t>Low band UL and High band UL</w:t>
            </w:r>
          </w:p>
        </w:tc>
        <w:tc>
          <w:tcPr>
            <w:tcW w:w="746" w:type="pct"/>
            <w:vAlign w:val="center"/>
          </w:tcPr>
          <w:p w14:paraId="28BA8869" w14:textId="77777777" w:rsidR="000D5725" w:rsidRPr="006A77F7" w:rsidRDefault="000D5725" w:rsidP="00135A41">
            <w:pPr>
              <w:pStyle w:val="TAC"/>
            </w:pPr>
            <w:r w:rsidRPr="006A77F7">
              <w:t>DL</w:t>
            </w:r>
          </w:p>
        </w:tc>
        <w:tc>
          <w:tcPr>
            <w:tcW w:w="1419" w:type="pct"/>
            <w:shd w:val="clear" w:color="auto" w:fill="auto"/>
            <w:vAlign w:val="center"/>
          </w:tcPr>
          <w:p w14:paraId="170FD9F2" w14:textId="2A50BA6F" w:rsidR="000D5725" w:rsidRPr="006A77F7" w:rsidRDefault="000D5725" w:rsidP="00135A41">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5628DC6C" w14:textId="77777777" w:rsidR="000D5725" w:rsidRPr="006A77F7" w:rsidRDefault="000D5725" w:rsidP="00135A41">
            <w:pPr>
              <w:pStyle w:val="TAC"/>
              <w:rPr>
                <w:vertAlign w:val="subscript"/>
              </w:rPr>
            </w:pPr>
            <w:r w:rsidRPr="006A77F7">
              <w:t>or</w:t>
            </w:r>
            <w:r w:rsidRPr="006A77F7">
              <w:rPr>
                <w:vertAlign w:val="subscript"/>
              </w:rPr>
              <w:t xml:space="preserve"> </w:t>
            </w:r>
          </w:p>
          <w:p w14:paraId="789D0E52" w14:textId="7777777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0D5725" w:rsidRPr="006A77F7" w14:paraId="7E173285" w14:textId="77777777" w:rsidTr="00135A41">
        <w:trPr>
          <w:trHeight w:val="115"/>
        </w:trPr>
        <w:tc>
          <w:tcPr>
            <w:tcW w:w="1864" w:type="pct"/>
            <w:shd w:val="clear" w:color="auto" w:fill="auto"/>
            <w:vAlign w:val="center"/>
          </w:tcPr>
          <w:p w14:paraId="4CDE6505" w14:textId="77777777" w:rsidR="000D5725" w:rsidRPr="006A77F7" w:rsidRDefault="000D5725" w:rsidP="00135A41">
            <w:pPr>
              <w:pStyle w:val="TAC"/>
            </w:pPr>
            <w:r w:rsidRPr="006A77F7">
              <w:t>Cross band isolation (CBI)</w:t>
            </w:r>
          </w:p>
        </w:tc>
        <w:tc>
          <w:tcPr>
            <w:tcW w:w="971" w:type="pct"/>
            <w:shd w:val="clear" w:color="auto" w:fill="auto"/>
            <w:vAlign w:val="center"/>
          </w:tcPr>
          <w:p w14:paraId="0AD6512E" w14:textId="77777777" w:rsidR="000D5725" w:rsidRPr="006A77F7" w:rsidRDefault="000D5725" w:rsidP="00135A41">
            <w:pPr>
              <w:pStyle w:val="TAC"/>
            </w:pPr>
            <w:r w:rsidRPr="006A77F7">
              <w:t>UL on other than victim band</w:t>
            </w:r>
          </w:p>
        </w:tc>
        <w:tc>
          <w:tcPr>
            <w:tcW w:w="746" w:type="pct"/>
            <w:vAlign w:val="center"/>
          </w:tcPr>
          <w:p w14:paraId="5AF4F573" w14:textId="77777777" w:rsidR="000D5725" w:rsidRPr="006A77F7" w:rsidRDefault="000D5725" w:rsidP="00135A41">
            <w:pPr>
              <w:pStyle w:val="TAC"/>
            </w:pPr>
            <w:r w:rsidRPr="006A77F7">
              <w:t>DL</w:t>
            </w:r>
          </w:p>
        </w:tc>
        <w:tc>
          <w:tcPr>
            <w:tcW w:w="1419" w:type="pct"/>
            <w:shd w:val="clear" w:color="auto" w:fill="auto"/>
            <w:vAlign w:val="center"/>
          </w:tcPr>
          <w:p w14:paraId="02792F46" w14:textId="77777777" w:rsidR="000D5725" w:rsidRPr="006A77F7" w:rsidRDefault="000D5725" w:rsidP="00135A41">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19" w:name="_Toc202467175"/>
      <w:r w:rsidRPr="006A77F7">
        <w:t>B.5</w:t>
      </w:r>
      <w:r w:rsidRPr="006A77F7">
        <w:tab/>
        <w:t>Test Channel Bandwidth selection</w:t>
      </w:r>
      <w:bookmarkEnd w:id="514"/>
      <w:bookmarkEnd w:id="515"/>
      <w:bookmarkEnd w:id="516"/>
      <w:bookmarkEnd w:id="517"/>
      <w:bookmarkEnd w:id="518"/>
      <w:bookmarkEnd w:id="519"/>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w:t>
      </w:r>
      <w:proofErr w:type="spellStart"/>
      <w:r w:rsidRPr="006A77F7">
        <w:t>NRB_agg</w:t>
      </w:r>
      <w:proofErr w:type="spellEnd"/>
      <w:r w:rsidRPr="006A77F7">
        <w:t xml:space="preserve"> Highest </w:t>
      </w:r>
      <w:proofErr w:type="spellStart"/>
      <w:r w:rsidRPr="006A77F7">
        <w:t>NRB_agg</w:t>
      </w:r>
      <w:proofErr w:type="spellEnd"/>
      <w:r w:rsidRPr="006A77F7">
        <w:t xml:space="preserve"> are selected. Highest </w:t>
      </w:r>
      <w:proofErr w:type="spellStart"/>
      <w:r w:rsidRPr="006A77F7">
        <w:t>NRB_agg</w:t>
      </w:r>
      <w:proofErr w:type="spellEnd"/>
      <w:r w:rsidRPr="006A77F7">
        <w:t xml:space="preserve">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w:t>
      </w:r>
      <w:proofErr w:type="spellStart"/>
      <w:r w:rsidRPr="006A77F7">
        <w:t>NRB_agg</w:t>
      </w:r>
      <w:proofErr w:type="spellEnd"/>
      <w:r w:rsidRPr="006A77F7">
        <w:t>).</w:t>
      </w:r>
    </w:p>
    <w:p w14:paraId="758DA52F" w14:textId="77777777" w:rsidR="006060A9" w:rsidRPr="006A77F7" w:rsidRDefault="006060A9" w:rsidP="006060A9">
      <w:pPr>
        <w:pStyle w:val="Heading1"/>
      </w:pPr>
      <w:bookmarkStart w:id="520" w:name="_Toc68073943"/>
      <w:bookmarkStart w:id="521" w:name="_Toc75371805"/>
      <w:bookmarkStart w:id="522" w:name="_Toc83727873"/>
      <w:bookmarkStart w:id="523" w:name="_Toc100005974"/>
      <w:bookmarkStart w:id="524" w:name="_Toc106703522"/>
      <w:bookmarkStart w:id="525" w:name="_Toc202467176"/>
      <w:r w:rsidRPr="006A77F7">
        <w:t>B.6</w:t>
      </w:r>
      <w:r w:rsidRPr="006A77F7">
        <w:tab/>
        <w:t>Modulation selections</w:t>
      </w:r>
      <w:bookmarkEnd w:id="520"/>
      <w:bookmarkEnd w:id="521"/>
      <w:bookmarkEnd w:id="522"/>
      <w:bookmarkEnd w:id="523"/>
      <w:bookmarkEnd w:id="524"/>
      <w:bookmarkEnd w:id="525"/>
    </w:p>
    <w:p w14:paraId="56070006" w14:textId="77777777" w:rsidR="006060A9" w:rsidRPr="006A77F7" w:rsidRDefault="006060A9" w:rsidP="006060A9">
      <w:pPr>
        <w:rPr>
          <w:lang w:eastAsia="ja-JP"/>
        </w:rPr>
      </w:pPr>
      <w:r w:rsidRPr="006A77F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6" w:name="_Toc68073944"/>
      <w:bookmarkStart w:id="527" w:name="_Toc75371806"/>
      <w:bookmarkStart w:id="528" w:name="_Toc83727874"/>
      <w:bookmarkStart w:id="529" w:name="_Toc100005975"/>
      <w:bookmarkStart w:id="530" w:name="_Toc106703523"/>
      <w:bookmarkStart w:id="531" w:name="_Toc202467177"/>
      <w:r w:rsidRPr="006A77F7">
        <w:t>B.7</w:t>
      </w:r>
      <w:r w:rsidRPr="006A77F7">
        <w:tab/>
        <w:t>Examples</w:t>
      </w:r>
      <w:bookmarkEnd w:id="526"/>
      <w:bookmarkEnd w:id="527"/>
      <w:bookmarkEnd w:id="528"/>
      <w:bookmarkEnd w:id="529"/>
      <w:bookmarkEnd w:id="530"/>
      <w:bookmarkEnd w:id="531"/>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 xml:space="preserve">CA_X-Y has an exception if testing </w:t>
      </w:r>
      <w:proofErr w:type="spellStart"/>
      <w:r w:rsidRPr="006A77F7">
        <w:t>Low+Low</w:t>
      </w:r>
      <w:proofErr w:type="spellEnd"/>
      <w:r w:rsidRPr="006A77F7">
        <w:t xml:space="preserve"> </w:t>
      </w:r>
      <w:proofErr w:type="spellStart"/>
      <w:r w:rsidRPr="006A77F7">
        <w:t>freq</w:t>
      </w:r>
      <w:proofErr w:type="spellEnd"/>
    </w:p>
    <w:p w14:paraId="4CF38F6D" w14:textId="1E2FB384" w:rsidR="006060A9" w:rsidRPr="006A77F7" w:rsidRDefault="006060A9" w:rsidP="00CF3F9A">
      <w:pPr>
        <w:overflowPunct/>
        <w:autoSpaceDE/>
        <w:autoSpaceDN/>
        <w:adjustRightInd/>
        <w:ind w:left="720"/>
        <w:textAlignment w:val="auto"/>
      </w:pPr>
      <w:r w:rsidRPr="006A77F7">
        <w:t>-</w:t>
      </w:r>
      <w:r w:rsidRPr="006A77F7">
        <w:tab/>
        <w:t xml:space="preserve">CA_X-Y has no exception if testing </w:t>
      </w:r>
      <w:proofErr w:type="spellStart"/>
      <w:r w:rsidRPr="006A77F7">
        <w:t>Mid+Mid</w:t>
      </w:r>
      <w:proofErr w:type="spellEnd"/>
      <w:r w:rsidRPr="006A77F7">
        <w:t xml:space="preserve"> </w:t>
      </w:r>
      <w:proofErr w:type="spellStart"/>
      <w:r w:rsidRPr="006A77F7">
        <w:t>freq</w:t>
      </w:r>
      <w:proofErr w:type="spellEnd"/>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 xml:space="preserve">Test CA_XA-YA-ZA-RA in </w:t>
      </w:r>
      <w:proofErr w:type="spellStart"/>
      <w:r w:rsidRPr="006A77F7">
        <w:t>Mid+Mid</w:t>
      </w:r>
      <w:proofErr w:type="spellEnd"/>
      <w:r w:rsidRPr="006A77F7">
        <w:t xml:space="preserve"> </w:t>
      </w:r>
      <w:proofErr w:type="spellStart"/>
      <w:r w:rsidRPr="006A77F7">
        <w:t>freq</w:t>
      </w:r>
      <w:proofErr w:type="spellEnd"/>
      <w:r w:rsidRPr="006A77F7">
        <w:t xml:space="preserve">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 xml:space="preserve">Test CA_X-Y in </w:t>
      </w:r>
      <w:proofErr w:type="spellStart"/>
      <w:r w:rsidRPr="006A77F7">
        <w:t>Low+Low</w:t>
      </w:r>
      <w:proofErr w:type="spellEnd"/>
      <w:r w:rsidRPr="006A77F7">
        <w:t xml:space="preserve"> </w:t>
      </w:r>
      <w:proofErr w:type="spellStart"/>
      <w:r w:rsidRPr="006A77F7">
        <w:t>freq</w:t>
      </w:r>
      <w:proofErr w:type="spellEnd"/>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2" w:name="_Toc68073945"/>
      <w:bookmarkStart w:id="533" w:name="_Toc75371807"/>
      <w:bookmarkStart w:id="534" w:name="_Toc83727875"/>
      <w:bookmarkStart w:id="535" w:name="_Toc100005976"/>
      <w:bookmarkStart w:id="536" w:name="_Toc106703524"/>
      <w:bookmarkStart w:id="537" w:name="_Toc202467178"/>
      <w:r w:rsidRPr="006A77F7">
        <w:t>B.8</w:t>
      </w:r>
      <w:r w:rsidRPr="006A77F7">
        <w:tab/>
        <w:t>Current test completion status per CA configuration</w:t>
      </w:r>
      <w:bookmarkEnd w:id="532"/>
      <w:bookmarkEnd w:id="533"/>
      <w:bookmarkEnd w:id="534"/>
      <w:bookmarkEnd w:id="535"/>
      <w:bookmarkEnd w:id="536"/>
      <w:bookmarkEnd w:id="537"/>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8" w:name="_Toc100005977"/>
      <w:bookmarkStart w:id="539" w:name="_Toc106703525"/>
      <w:bookmarkStart w:id="540" w:name="_Toc202467179"/>
      <w:r w:rsidRPr="006A77F7">
        <w:t>B.9</w:t>
      </w:r>
      <w:r w:rsidRPr="006A77F7">
        <w:tab/>
        <w:t>Reference Sensitivity checklist for CA</w:t>
      </w:r>
      <w:bookmarkEnd w:id="538"/>
      <w:bookmarkEnd w:id="539"/>
      <w:bookmarkEnd w:id="540"/>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41" w:name="_Toc100005978"/>
      <w:bookmarkStart w:id="542" w:name="_Toc106703526"/>
      <w:bookmarkStart w:id="543" w:name="_Toc202467180"/>
      <w:r w:rsidRPr="006A77F7">
        <w:rPr>
          <w:rStyle w:val="jlqj4b"/>
        </w:rPr>
        <w:lastRenderedPageBreak/>
        <w:t>B.9.1</w:t>
      </w:r>
      <w:r w:rsidRPr="006A77F7">
        <w:rPr>
          <w:rStyle w:val="jlqj4b"/>
        </w:rPr>
        <w:tab/>
      </w:r>
      <w:r w:rsidRPr="006A77F7">
        <w:rPr>
          <w:lang w:eastAsia="ja-JP"/>
        </w:rPr>
        <w:t>Checklist for two bands</w:t>
      </w:r>
      <w:bookmarkEnd w:id="541"/>
      <w:bookmarkEnd w:id="542"/>
      <w:bookmarkEnd w:id="543"/>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4" w:name="_Toc100005979"/>
      <w:bookmarkStart w:id="545" w:name="_Toc106703527"/>
      <w:bookmarkStart w:id="546" w:name="_Toc202467181"/>
      <w:r w:rsidRPr="006A77F7">
        <w:rPr>
          <w:rStyle w:val="jlqj4b"/>
        </w:rPr>
        <w:t>B.9.2</w:t>
      </w:r>
      <w:r w:rsidRPr="006A77F7">
        <w:rPr>
          <w:rStyle w:val="jlqj4b"/>
        </w:rPr>
        <w:tab/>
      </w:r>
      <w:r w:rsidRPr="006A77F7">
        <w:rPr>
          <w:lang w:eastAsia="ja-JP"/>
        </w:rPr>
        <w:t>Checklist for three bands</w:t>
      </w:r>
      <w:bookmarkEnd w:id="544"/>
      <w:bookmarkEnd w:id="545"/>
      <w:bookmarkEnd w:id="546"/>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7" w:name="_Toc100005980"/>
      <w:bookmarkStart w:id="548" w:name="_Toc106703528"/>
      <w:bookmarkStart w:id="549" w:name="_Toc202467182"/>
      <w:r w:rsidRPr="006A77F7">
        <w:rPr>
          <w:rStyle w:val="jlqj4b"/>
        </w:rPr>
        <w:t>B.9.3</w:t>
      </w:r>
      <w:r w:rsidRPr="006A77F7">
        <w:rPr>
          <w:rStyle w:val="jlqj4b"/>
        </w:rPr>
        <w:tab/>
      </w:r>
      <w:r w:rsidRPr="006A77F7">
        <w:rPr>
          <w:lang w:eastAsia="ja-JP"/>
        </w:rPr>
        <w:t>Checklist for four bands and five bands</w:t>
      </w:r>
      <w:bookmarkEnd w:id="547"/>
      <w:bookmarkEnd w:id="548"/>
      <w:bookmarkEnd w:id="549"/>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50" w:name="_Toc68073946"/>
      <w:bookmarkStart w:id="551" w:name="_Toc75371808"/>
      <w:bookmarkStart w:id="552" w:name="_Toc83727876"/>
      <w:bookmarkStart w:id="553" w:name="_Toc100005981"/>
      <w:bookmarkStart w:id="554" w:name="_Toc106703529"/>
      <w:bookmarkStart w:id="555" w:name="_Toc202467183"/>
      <w:r w:rsidRPr="006A77F7">
        <w:t>Annex C: Principles for test point selection for FR2 NR CA reference sensitivity test cases</w:t>
      </w:r>
      <w:bookmarkEnd w:id="550"/>
      <w:bookmarkEnd w:id="551"/>
      <w:bookmarkEnd w:id="552"/>
      <w:bookmarkEnd w:id="553"/>
      <w:bookmarkEnd w:id="554"/>
      <w:bookmarkEnd w:id="555"/>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6" w:name="_Toc68073947"/>
      <w:bookmarkStart w:id="557" w:name="_Toc75371809"/>
      <w:bookmarkStart w:id="558" w:name="_Toc83727877"/>
      <w:bookmarkStart w:id="559" w:name="_Toc100005982"/>
      <w:bookmarkStart w:id="560" w:name="_Toc106703530"/>
      <w:bookmarkStart w:id="561" w:name="_Toc202467184"/>
      <w:r w:rsidRPr="006A77F7">
        <w:lastRenderedPageBreak/>
        <w:t>Annex D: Principles for test point selection for EN-DC reference sensitivity test cases</w:t>
      </w:r>
      <w:bookmarkEnd w:id="556"/>
      <w:bookmarkEnd w:id="557"/>
      <w:bookmarkEnd w:id="558"/>
      <w:bookmarkEnd w:id="559"/>
      <w:bookmarkEnd w:id="560"/>
      <w:bookmarkEnd w:id="561"/>
    </w:p>
    <w:p w14:paraId="3191C8F6" w14:textId="77777777" w:rsidR="006060A9" w:rsidRPr="006A77F7" w:rsidRDefault="006060A9" w:rsidP="006060A9">
      <w:pPr>
        <w:pStyle w:val="Heading1"/>
      </w:pPr>
      <w:bookmarkStart w:id="562" w:name="_Toc68073948"/>
      <w:bookmarkStart w:id="563" w:name="_Toc75371810"/>
      <w:bookmarkStart w:id="564" w:name="_Toc83727878"/>
      <w:bookmarkStart w:id="565" w:name="_Toc100005983"/>
      <w:bookmarkStart w:id="566" w:name="_Toc106703531"/>
      <w:bookmarkStart w:id="567" w:name="_Toc202467185"/>
      <w:r w:rsidRPr="006A77F7">
        <w:t>D.1</w:t>
      </w:r>
      <w:r w:rsidRPr="006A77F7">
        <w:tab/>
        <w:t>General</w:t>
      </w:r>
      <w:bookmarkEnd w:id="562"/>
      <w:bookmarkEnd w:id="563"/>
      <w:bookmarkEnd w:id="564"/>
      <w:bookmarkEnd w:id="565"/>
      <w:bookmarkEnd w:id="566"/>
      <w:bookmarkEnd w:id="567"/>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shd w:val="clear" w:color="auto" w:fill="auto"/>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shd w:val="clear" w:color="auto" w:fill="auto"/>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shd w:val="clear" w:color="auto" w:fill="auto"/>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p>
        </w:tc>
      </w:tr>
      <w:tr w:rsidR="006060A9" w:rsidRPr="006A77F7" w14:paraId="6BAC05A3" w14:textId="77777777" w:rsidTr="002E5133">
        <w:tc>
          <w:tcPr>
            <w:tcW w:w="3075" w:type="pct"/>
            <w:gridSpan w:val="4"/>
            <w:shd w:val="clear" w:color="auto" w:fill="auto"/>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shd w:val="clear" w:color="auto" w:fill="auto"/>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shd w:val="clear" w:color="auto" w:fill="auto"/>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shd w:val="clear" w:color="auto" w:fill="auto"/>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shd w:val="clear" w:color="auto" w:fill="auto"/>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shd w:val="clear" w:color="auto" w:fill="auto"/>
          </w:tcPr>
          <w:p w14:paraId="350551D8" w14:textId="77777777" w:rsidR="006060A9" w:rsidRPr="006A77F7" w:rsidRDefault="006060A9" w:rsidP="002E5133">
            <w:pPr>
              <w:pStyle w:val="TAH"/>
              <w:rPr>
                <w:lang w:eastAsia="zh-CN"/>
              </w:rPr>
            </w:pPr>
          </w:p>
        </w:tc>
        <w:tc>
          <w:tcPr>
            <w:tcW w:w="863" w:type="pct"/>
            <w:shd w:val="clear" w:color="auto" w:fill="auto"/>
          </w:tcPr>
          <w:p w14:paraId="2821AC34" w14:textId="77777777" w:rsidR="006060A9" w:rsidRPr="006A77F7" w:rsidRDefault="006060A9" w:rsidP="002E5133">
            <w:pPr>
              <w:pStyle w:val="TAH"/>
            </w:pPr>
            <w:r w:rsidRPr="006A77F7">
              <w:rPr>
                <w:lang w:eastAsia="zh-CN"/>
              </w:rPr>
              <w:t>Modulation</w:t>
            </w:r>
          </w:p>
        </w:tc>
        <w:tc>
          <w:tcPr>
            <w:tcW w:w="935" w:type="pct"/>
            <w:shd w:val="clear" w:color="auto" w:fill="auto"/>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shd w:val="clear" w:color="auto" w:fill="auto"/>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shd w:val="clear" w:color="auto" w:fill="auto"/>
            <w:vAlign w:val="center"/>
          </w:tcPr>
          <w:p w14:paraId="295A0E89" w14:textId="77777777" w:rsidR="006060A9" w:rsidRPr="006A77F7" w:rsidRDefault="006060A9" w:rsidP="002E5133">
            <w:pPr>
              <w:pStyle w:val="TAC"/>
              <w:rPr>
                <w:lang w:eastAsia="zh-CN"/>
              </w:rPr>
            </w:pPr>
            <w:r w:rsidRPr="006A77F7">
              <w:t>1</w:t>
            </w:r>
          </w:p>
        </w:tc>
        <w:tc>
          <w:tcPr>
            <w:tcW w:w="863" w:type="pct"/>
            <w:shd w:val="clear" w:color="auto" w:fill="auto"/>
            <w:vAlign w:val="center"/>
          </w:tcPr>
          <w:p w14:paraId="7EEC6B2B" w14:textId="77777777" w:rsidR="006060A9" w:rsidRPr="006A77F7" w:rsidRDefault="006060A9" w:rsidP="002E5133">
            <w:pPr>
              <w:pStyle w:val="TAC"/>
            </w:pPr>
            <w:r w:rsidRPr="006A77F7">
              <w:t>CP-OFDM QPSK</w:t>
            </w:r>
          </w:p>
        </w:tc>
        <w:tc>
          <w:tcPr>
            <w:tcW w:w="935" w:type="pct"/>
            <w:shd w:val="clear" w:color="auto" w:fill="auto"/>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shd w:val="clear" w:color="auto" w:fill="auto"/>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8" w:name="_Toc68073949"/>
      <w:bookmarkStart w:id="569" w:name="_Toc75371811"/>
      <w:bookmarkStart w:id="570" w:name="_Toc83727879"/>
      <w:bookmarkStart w:id="571" w:name="_Toc100005984"/>
      <w:bookmarkStart w:id="572" w:name="_Toc106703532"/>
      <w:bookmarkStart w:id="573" w:name="_Toc202467186"/>
      <w:r w:rsidRPr="006A77F7">
        <w:t>D.2</w:t>
      </w:r>
      <w:r w:rsidRPr="006A77F7">
        <w:tab/>
        <w:t>Requirements</w:t>
      </w:r>
      <w:bookmarkEnd w:id="568"/>
      <w:bookmarkEnd w:id="569"/>
      <w:bookmarkEnd w:id="570"/>
      <w:bookmarkEnd w:id="571"/>
      <w:bookmarkEnd w:id="572"/>
      <w:bookmarkEnd w:id="573"/>
    </w:p>
    <w:p w14:paraId="5A15000B" w14:textId="77777777" w:rsidR="006060A9" w:rsidRPr="006A77F7" w:rsidRDefault="006060A9" w:rsidP="006060A9">
      <w:pPr>
        <w:pStyle w:val="Heading2"/>
      </w:pPr>
      <w:bookmarkStart w:id="574" w:name="_Hlk63087402"/>
      <w:bookmarkStart w:id="575" w:name="_Toc68073950"/>
      <w:bookmarkStart w:id="576" w:name="_Toc75371812"/>
      <w:bookmarkStart w:id="577" w:name="_Toc83727880"/>
      <w:bookmarkStart w:id="578" w:name="_Toc100005985"/>
      <w:bookmarkStart w:id="579" w:name="_Toc106703533"/>
      <w:bookmarkStart w:id="580" w:name="_Toc202467187"/>
      <w:r w:rsidRPr="006A77F7">
        <w:t>D.2.1</w:t>
      </w:r>
      <w:bookmarkEnd w:id="574"/>
      <w:r w:rsidRPr="006A77F7">
        <w:tab/>
        <w:t>Defined EN-DC configurations</w:t>
      </w:r>
      <w:bookmarkEnd w:id="575"/>
      <w:bookmarkEnd w:id="576"/>
      <w:bookmarkEnd w:id="577"/>
      <w:bookmarkEnd w:id="578"/>
      <w:bookmarkEnd w:id="579"/>
      <w:bookmarkEnd w:id="580"/>
    </w:p>
    <w:p w14:paraId="72AF7AF6" w14:textId="77777777" w:rsidR="006060A9" w:rsidRPr="006A77F7" w:rsidRDefault="006060A9" w:rsidP="006060A9">
      <w:r w:rsidRPr="006A77F7">
        <w:rPr>
          <w:lang w:eastAsia="ja-JP"/>
        </w:rPr>
        <w:t>Downlink EN-DC configurations in 38.101-3 V16.5.0 clause 5.5B are</w:t>
      </w:r>
      <w:r w:rsidRPr="006A77F7">
        <w:t>:</w:t>
      </w:r>
      <w:r w:rsidRPr="006A77F7">
        <w:br/>
      </w:r>
      <w:r w:rsidRPr="006A77F7">
        <w:rPr>
          <w:lang w:eastAsia="ja-JP"/>
        </w:rPr>
        <w:t>Currently defined downlink EN-DC configurations in 38.101-3 [7] V16.6.0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00B57F52" w:rsidR="006060A9" w:rsidRPr="006A77F7" w:rsidRDefault="006060A9" w:rsidP="00605797">
      <w:pPr>
        <w:pStyle w:val="B2"/>
      </w:pPr>
      <w:r w:rsidRPr="006A77F7">
        <w:t>-</w:t>
      </w:r>
      <w:r w:rsidRPr="006A77F7">
        <w:tab/>
        <w:t>2 NR CCs in 1 band (</w:t>
      </w:r>
      <w:proofErr w:type="spellStart"/>
      <w:r w:rsidRPr="006A77F7">
        <w:t>nXC</w:t>
      </w:r>
      <w:proofErr w:type="spellEnd"/>
      <w:r w:rsidRPr="006A77F7">
        <w:t xml:space="preserve"> or </w:t>
      </w:r>
      <w:proofErr w:type="spellStart"/>
      <w:r w:rsidRPr="006A77F7">
        <w:t>nX</w:t>
      </w:r>
      <w:proofErr w:type="spellEnd"/>
      <w:r w:rsidRPr="006A77F7">
        <w:t>(2A))</w:t>
      </w:r>
    </w:p>
    <w:p w14:paraId="467FE069" w14:textId="5BE43042" w:rsidR="006060A9" w:rsidRPr="006A77F7" w:rsidRDefault="006060A9" w:rsidP="00605797">
      <w:pPr>
        <w:pStyle w:val="B2"/>
      </w:pPr>
      <w:r w:rsidRPr="006A77F7">
        <w:t>-</w:t>
      </w:r>
      <w:r w:rsidRPr="006A77F7">
        <w:tab/>
        <w:t>4 NR CCs in 2 bands (</w:t>
      </w:r>
      <w:proofErr w:type="spellStart"/>
      <w:r w:rsidRPr="006A77F7">
        <w:t>nXA-nYA</w:t>
      </w:r>
      <w:proofErr w:type="spellEnd"/>
      <w:r w:rsidRPr="006A77F7">
        <w:t xml:space="preserve">, </w:t>
      </w:r>
      <w:proofErr w:type="spellStart"/>
      <w:r w:rsidRPr="006A77F7">
        <w:t>nXA-nYC</w:t>
      </w:r>
      <w:proofErr w:type="spellEnd"/>
      <w:r w:rsidRPr="006A77F7">
        <w:t xml:space="preserve">, </w:t>
      </w:r>
      <w:proofErr w:type="spellStart"/>
      <w:r w:rsidRPr="006A77F7">
        <w:t>nXA-nY</w:t>
      </w:r>
      <w:proofErr w:type="spellEnd"/>
      <w:r w:rsidRPr="006A77F7">
        <w:t xml:space="preserve">(2A), </w:t>
      </w:r>
      <w:proofErr w:type="spellStart"/>
      <w:r w:rsidRPr="006A77F7">
        <w:t>nX</w:t>
      </w:r>
      <w:proofErr w:type="spellEnd"/>
      <w:r w:rsidRPr="006A77F7">
        <w:t>(2A)-</w:t>
      </w:r>
      <w:proofErr w:type="spellStart"/>
      <w:r w:rsidRPr="006A77F7">
        <w:t>nY</w:t>
      </w:r>
      <w:proofErr w:type="spellEnd"/>
      <w:r w:rsidRPr="006A77F7">
        <w:t>(2A))</w:t>
      </w:r>
    </w:p>
    <w:p w14:paraId="32D0E9C5" w14:textId="61B3580B" w:rsidR="006060A9" w:rsidRPr="006A77F7" w:rsidRDefault="006060A9" w:rsidP="00605797">
      <w:pPr>
        <w:pStyle w:val="B1"/>
      </w:pPr>
      <w:r w:rsidRPr="006A77F7">
        <w:t>-</w:t>
      </w:r>
      <w:r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77777777" w:rsidR="006060A9" w:rsidRPr="006A77F7" w:rsidRDefault="006060A9" w:rsidP="006060A9">
      <w:r w:rsidRPr="006A77F7">
        <w:t xml:space="preserve">Currently defined uplink EN-DC configurations in TS 38.101-3 [7] </w:t>
      </w:r>
      <w:r w:rsidRPr="006A77F7">
        <w:rPr>
          <w:lang w:eastAsia="ja-JP"/>
        </w:rPr>
        <w:t>V16.6.0 clause 5.5B are</w:t>
      </w:r>
      <w:r w:rsidRPr="006A77F7">
        <w:t>:</w:t>
      </w:r>
    </w:p>
    <w:p w14:paraId="098BD87A" w14:textId="50522D8B" w:rsidR="006060A9" w:rsidRPr="006A77F7" w:rsidRDefault="006060A9" w:rsidP="00605797">
      <w:pPr>
        <w:pStyle w:val="B1"/>
      </w:pPr>
      <w:r w:rsidRPr="006A77F7">
        <w:t>-</w:t>
      </w:r>
      <w:r w:rsidRPr="006A77F7">
        <w:tab/>
        <w:t>The UL configuration contains at least 1 E-UTRA CC and 1 NR CC, meaning 2 UL CC.</w:t>
      </w:r>
    </w:p>
    <w:p w14:paraId="54FC6449" w14:textId="58A6B879" w:rsidR="006060A9" w:rsidRPr="006A77F7" w:rsidRDefault="006060A9" w:rsidP="00605797">
      <w:pPr>
        <w:pStyle w:val="B1"/>
      </w:pPr>
      <w:r w:rsidRPr="006A77F7">
        <w:lastRenderedPageBreak/>
        <w:t>-</w:t>
      </w:r>
      <w:r w:rsidRPr="006A77F7">
        <w:tab/>
        <w:t>3 UL CC configurations are also defined only with intra-band contiguous CA on either E-UTRA or NR (DC_XA-</w:t>
      </w:r>
      <w:proofErr w:type="spellStart"/>
      <w:r w:rsidRPr="006A77F7">
        <w:t>nYC</w:t>
      </w:r>
      <w:proofErr w:type="spellEnd"/>
      <w:r w:rsidRPr="006A77F7">
        <w:t xml:space="preserve"> or DC_XC-</w:t>
      </w:r>
      <w:proofErr w:type="spellStart"/>
      <w:r w:rsidRPr="006A77F7">
        <w:t>nYA</w:t>
      </w:r>
      <w:proofErr w:type="spellEnd"/>
      <w:r w:rsidRPr="006A77F7">
        <w:t>).</w:t>
      </w:r>
    </w:p>
    <w:p w14:paraId="71A0258D" w14:textId="77777777" w:rsidR="006060A9" w:rsidRPr="006A77F7" w:rsidRDefault="006060A9" w:rsidP="006060A9">
      <w:pPr>
        <w:pStyle w:val="Heading2"/>
      </w:pPr>
      <w:bookmarkStart w:id="581" w:name="_Toc68073951"/>
      <w:bookmarkStart w:id="582" w:name="_Toc75371813"/>
      <w:bookmarkStart w:id="583" w:name="_Toc83727881"/>
      <w:bookmarkStart w:id="584" w:name="_Toc100005986"/>
      <w:bookmarkStart w:id="585" w:name="_Toc106703534"/>
      <w:bookmarkStart w:id="586" w:name="_Toc202467188"/>
      <w:r w:rsidRPr="006A77F7">
        <w:t>D.2.2</w:t>
      </w:r>
      <w:r w:rsidRPr="006A77F7">
        <w:tab/>
        <w:t>Definition of exception requirements</w:t>
      </w:r>
      <w:bookmarkEnd w:id="581"/>
      <w:bookmarkEnd w:id="582"/>
      <w:bookmarkEnd w:id="583"/>
      <w:bookmarkEnd w:id="584"/>
      <w:bookmarkEnd w:id="585"/>
      <w:bookmarkEnd w:id="586"/>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7" w:name="_Hlk63085735"/>
      <w:bookmarkStart w:id="588" w:name="_Toc68073952"/>
      <w:bookmarkStart w:id="589" w:name="_Toc75371814"/>
      <w:bookmarkStart w:id="590" w:name="_Toc83727882"/>
      <w:bookmarkStart w:id="591" w:name="_Toc100005987"/>
      <w:bookmarkStart w:id="592" w:name="_Toc106703535"/>
      <w:bookmarkStart w:id="593" w:name="_Toc202467189"/>
      <w:r w:rsidRPr="006A77F7">
        <w:t>D.2.3</w:t>
      </w:r>
      <w:bookmarkEnd w:id="587"/>
      <w:r w:rsidRPr="006A77F7">
        <w:tab/>
        <w:t>Reference sensitivity</w:t>
      </w:r>
      <w:bookmarkEnd w:id="588"/>
      <w:bookmarkEnd w:id="589"/>
      <w:bookmarkEnd w:id="590"/>
      <w:bookmarkEnd w:id="591"/>
      <w:bookmarkEnd w:id="592"/>
      <w:bookmarkEnd w:id="593"/>
    </w:p>
    <w:p w14:paraId="3E51C32F" w14:textId="77777777" w:rsidR="006060A9" w:rsidRPr="006A77F7" w:rsidRDefault="006060A9" w:rsidP="006060A9">
      <w:pPr>
        <w:rPr>
          <w:u w:val="single"/>
        </w:rPr>
      </w:pPr>
      <w:r w:rsidRPr="006A77F7">
        <w:rPr>
          <w:u w:val="single"/>
        </w:rPr>
        <w:t>Intra-band</w:t>
      </w:r>
    </w:p>
    <w:p w14:paraId="61B9AAC1" w14:textId="712D68A1" w:rsidR="006060A9" w:rsidRPr="006A77F7" w:rsidRDefault="006060A9" w:rsidP="006060A9">
      <w:r w:rsidRPr="006A77F7">
        <w:t>Unlike for standalone NR, there are exceptions for intra-band operation, currently limited to band 3 for non-contiguous operation and band 71 for contiguous operation.</w:t>
      </w:r>
    </w:p>
    <w:p w14:paraId="2AD88F4C" w14:textId="77777777" w:rsidR="006060A9" w:rsidRPr="006A77F7" w:rsidRDefault="006060A9" w:rsidP="006060A9">
      <w:r w:rsidRPr="006A77F7">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6A77F7" w:rsidRDefault="006060A9" w:rsidP="006060A9">
      <w:r w:rsidRPr="006A77F7">
        <w:t>It can therefore be treated in the same way as inter-band intermodulation and added in the “additional” test case.</w:t>
      </w:r>
    </w:p>
    <w:p w14:paraId="4036F8BD" w14:textId="77777777" w:rsidR="006060A9" w:rsidRPr="006A77F7" w:rsidRDefault="006060A9" w:rsidP="006060A9">
      <w:r w:rsidRPr="006A77F7">
        <w:t>The intra-band contiguous exceptions are not expected to be very common. Currently only band 71 is affected, which can be added in the “additional” test case.</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 xml:space="preserve">For both SA and NSA 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shd w:val="clear" w:color="auto" w:fill="auto"/>
          </w:tcPr>
          <w:p w14:paraId="79241E35" w14:textId="77777777" w:rsidR="006060A9" w:rsidRPr="006A77F7" w:rsidRDefault="006060A9" w:rsidP="002E5133">
            <w:pPr>
              <w:pStyle w:val="TAH"/>
            </w:pPr>
            <w:r w:rsidRPr="006A77F7">
              <w:rPr>
                <w:lang w:eastAsia="zh-CN"/>
              </w:rPr>
              <w:t>Exception types</w:t>
            </w:r>
          </w:p>
        </w:tc>
        <w:tc>
          <w:tcPr>
            <w:tcW w:w="971" w:type="pct"/>
            <w:shd w:val="clear" w:color="auto" w:fill="auto"/>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shd w:val="clear" w:color="auto" w:fill="auto"/>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shd w:val="clear" w:color="auto" w:fill="auto"/>
            <w:vAlign w:val="center"/>
          </w:tcPr>
          <w:p w14:paraId="7BB70100" w14:textId="77777777" w:rsidR="006060A9" w:rsidRPr="006A77F7" w:rsidRDefault="006060A9" w:rsidP="002E5133">
            <w:pPr>
              <w:pStyle w:val="TAC"/>
            </w:pPr>
            <w:r w:rsidRPr="006A77F7">
              <w:t>UL harmonic interference (HD)</w:t>
            </w:r>
          </w:p>
        </w:tc>
        <w:tc>
          <w:tcPr>
            <w:tcW w:w="971" w:type="pct"/>
            <w:shd w:val="clear" w:color="auto" w:fill="auto"/>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shd w:val="clear" w:color="auto" w:fill="auto"/>
            <w:vAlign w:val="center"/>
          </w:tcPr>
          <w:p w14:paraId="61CECDAB" w14:textId="2A62708E"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6060A9" w:rsidRPr="006A77F7" w14:paraId="294CDB32" w14:textId="77777777" w:rsidTr="002E5133">
        <w:trPr>
          <w:trHeight w:val="115"/>
        </w:trPr>
        <w:tc>
          <w:tcPr>
            <w:tcW w:w="1864" w:type="pct"/>
            <w:shd w:val="clear" w:color="auto" w:fill="auto"/>
            <w:vAlign w:val="center"/>
          </w:tcPr>
          <w:p w14:paraId="1E1DE7E6" w14:textId="77777777" w:rsidR="006060A9" w:rsidRPr="006A77F7" w:rsidRDefault="006060A9" w:rsidP="002E5133">
            <w:pPr>
              <w:pStyle w:val="TAC"/>
            </w:pPr>
            <w:r w:rsidRPr="006A77F7">
              <w:t>Receiver Harmonic Mixing (HM)</w:t>
            </w:r>
          </w:p>
        </w:tc>
        <w:tc>
          <w:tcPr>
            <w:tcW w:w="971" w:type="pct"/>
            <w:shd w:val="clear" w:color="auto" w:fill="auto"/>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shd w:val="clear" w:color="auto" w:fill="auto"/>
            <w:vAlign w:val="center"/>
          </w:tcPr>
          <w:p w14:paraId="274F53C1" w14:textId="40F60B1F" w:rsidR="006060A9" w:rsidRPr="006A77F7" w:rsidRDefault="006060A9" w:rsidP="002E5133">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6060A9" w:rsidRPr="006A77F7" w14:paraId="6768A66D" w14:textId="77777777" w:rsidTr="002E5133">
        <w:trPr>
          <w:trHeight w:val="115"/>
        </w:trPr>
        <w:tc>
          <w:tcPr>
            <w:tcW w:w="1864" w:type="pct"/>
            <w:shd w:val="clear" w:color="auto" w:fill="auto"/>
            <w:vAlign w:val="center"/>
          </w:tcPr>
          <w:p w14:paraId="0481DCF7" w14:textId="77777777" w:rsidR="006060A9" w:rsidRPr="006A77F7" w:rsidRDefault="006060A9" w:rsidP="002E5133">
            <w:pPr>
              <w:pStyle w:val="TAC"/>
            </w:pPr>
            <w:r w:rsidRPr="006A77F7">
              <w:t>Intermodulation due to Dual uplink (IMD)</w:t>
            </w:r>
          </w:p>
        </w:tc>
        <w:tc>
          <w:tcPr>
            <w:tcW w:w="971" w:type="pct"/>
            <w:shd w:val="clear" w:color="auto" w:fill="auto"/>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shd w:val="clear" w:color="auto" w:fill="auto"/>
            <w:vAlign w:val="center"/>
          </w:tcPr>
          <w:p w14:paraId="21108B74" w14:textId="6630651A" w:rsidR="006060A9" w:rsidRPr="006A77F7" w:rsidRDefault="006060A9" w:rsidP="002E5133">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6060A9" w:rsidRPr="006A77F7" w14:paraId="2ACD82D4" w14:textId="77777777" w:rsidTr="002E5133">
        <w:trPr>
          <w:trHeight w:val="115"/>
        </w:trPr>
        <w:tc>
          <w:tcPr>
            <w:tcW w:w="1864" w:type="pct"/>
            <w:shd w:val="clear" w:color="auto" w:fill="auto"/>
            <w:vAlign w:val="center"/>
          </w:tcPr>
          <w:p w14:paraId="34C58C33" w14:textId="77777777" w:rsidR="006060A9" w:rsidRPr="006A77F7" w:rsidRDefault="006060A9" w:rsidP="002E5133">
            <w:pPr>
              <w:pStyle w:val="TAC"/>
            </w:pPr>
            <w:r w:rsidRPr="006A77F7">
              <w:t>Cross band isolation (CBI)</w:t>
            </w:r>
          </w:p>
        </w:tc>
        <w:tc>
          <w:tcPr>
            <w:tcW w:w="971" w:type="pct"/>
            <w:shd w:val="clear" w:color="auto" w:fill="auto"/>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shd w:val="clear" w:color="auto" w:fill="auto"/>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lastRenderedPageBreak/>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4" w:name="_Toc68073953"/>
      <w:bookmarkStart w:id="595" w:name="_Toc75371815"/>
      <w:bookmarkStart w:id="596" w:name="_Toc83727883"/>
      <w:bookmarkStart w:id="597" w:name="_Toc100005988"/>
      <w:bookmarkStart w:id="598" w:name="_Toc106703536"/>
      <w:bookmarkStart w:id="599" w:name="_Toc202467190"/>
      <w:r w:rsidRPr="006A77F7">
        <w:t>D.2.4</w:t>
      </w:r>
      <w:r w:rsidRPr="006A77F7">
        <w:tab/>
        <w:t>Rx requirements other than reference sensitivity</w:t>
      </w:r>
      <w:bookmarkEnd w:id="594"/>
      <w:bookmarkEnd w:id="595"/>
      <w:bookmarkEnd w:id="596"/>
      <w:bookmarkEnd w:id="597"/>
      <w:bookmarkEnd w:id="598"/>
      <w:bookmarkEnd w:id="599"/>
    </w:p>
    <w:p w14:paraId="2419B5EE" w14:textId="77777777" w:rsidR="006060A9" w:rsidRPr="006A77F7" w:rsidRDefault="006060A9" w:rsidP="006060A9">
      <w:r w:rsidRPr="006A77F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shd w:val="clear" w:color="auto" w:fill="auto"/>
          </w:tcPr>
          <w:p w14:paraId="0A3DADE3" w14:textId="77777777" w:rsidR="006060A9" w:rsidRPr="006A77F7" w:rsidRDefault="006060A9" w:rsidP="002E5133">
            <w:pPr>
              <w:pStyle w:val="TAH"/>
            </w:pPr>
            <w:r w:rsidRPr="006A77F7">
              <w:t>Clause</w:t>
            </w:r>
          </w:p>
        </w:tc>
        <w:tc>
          <w:tcPr>
            <w:tcW w:w="1817" w:type="dxa"/>
            <w:vMerge w:val="restart"/>
            <w:shd w:val="clear" w:color="auto" w:fill="auto"/>
          </w:tcPr>
          <w:p w14:paraId="7B44816D" w14:textId="77777777" w:rsidR="006060A9" w:rsidRPr="006A77F7" w:rsidRDefault="006060A9" w:rsidP="002E5133">
            <w:pPr>
              <w:pStyle w:val="TAH"/>
            </w:pPr>
            <w:r w:rsidRPr="006A77F7">
              <w:t>Title</w:t>
            </w:r>
          </w:p>
        </w:tc>
        <w:tc>
          <w:tcPr>
            <w:tcW w:w="6946" w:type="dxa"/>
            <w:gridSpan w:val="3"/>
            <w:shd w:val="clear" w:color="auto" w:fill="auto"/>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shd w:val="clear" w:color="auto" w:fill="auto"/>
          </w:tcPr>
          <w:p w14:paraId="67B15E34" w14:textId="77777777" w:rsidR="006060A9" w:rsidRPr="006A77F7" w:rsidRDefault="006060A9" w:rsidP="002E5133">
            <w:pPr>
              <w:pStyle w:val="TAH"/>
            </w:pPr>
          </w:p>
        </w:tc>
        <w:tc>
          <w:tcPr>
            <w:tcW w:w="1817" w:type="dxa"/>
            <w:vMerge/>
            <w:shd w:val="clear" w:color="auto" w:fill="auto"/>
          </w:tcPr>
          <w:p w14:paraId="1A77DF1D" w14:textId="77777777" w:rsidR="006060A9" w:rsidRPr="006A77F7" w:rsidRDefault="006060A9" w:rsidP="002E5133">
            <w:pPr>
              <w:pStyle w:val="TAH"/>
            </w:pPr>
          </w:p>
        </w:tc>
        <w:tc>
          <w:tcPr>
            <w:tcW w:w="1984" w:type="dxa"/>
            <w:shd w:val="clear" w:color="auto" w:fill="auto"/>
          </w:tcPr>
          <w:p w14:paraId="03B7166F" w14:textId="77777777" w:rsidR="006060A9" w:rsidRPr="006A77F7" w:rsidRDefault="006060A9" w:rsidP="002E5133">
            <w:pPr>
              <w:pStyle w:val="TAH"/>
            </w:pPr>
            <w:r w:rsidRPr="006A77F7">
              <w:t>Intra-band contiguous</w:t>
            </w:r>
          </w:p>
        </w:tc>
        <w:tc>
          <w:tcPr>
            <w:tcW w:w="1985" w:type="dxa"/>
            <w:shd w:val="clear" w:color="auto" w:fill="auto"/>
          </w:tcPr>
          <w:p w14:paraId="21E44AF6" w14:textId="77777777" w:rsidR="006060A9" w:rsidRPr="006A77F7" w:rsidRDefault="006060A9" w:rsidP="002E5133">
            <w:pPr>
              <w:pStyle w:val="TAH"/>
            </w:pPr>
            <w:r w:rsidRPr="006A77F7">
              <w:t>Intra-band non</w:t>
            </w:r>
            <w:r w:rsidRPr="006A77F7">
              <w:noBreakHyphen/>
              <w:t>contiguous</w:t>
            </w:r>
          </w:p>
        </w:tc>
        <w:tc>
          <w:tcPr>
            <w:tcW w:w="2977" w:type="dxa"/>
            <w:shd w:val="clear" w:color="auto" w:fill="auto"/>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shd w:val="clear" w:color="auto" w:fill="auto"/>
          </w:tcPr>
          <w:p w14:paraId="09E50EAE" w14:textId="77777777" w:rsidR="006060A9" w:rsidRPr="006A77F7" w:rsidRDefault="006060A9" w:rsidP="002E5133">
            <w:pPr>
              <w:pStyle w:val="TAL"/>
            </w:pPr>
            <w:r w:rsidRPr="006A77F7">
              <w:t>7.4B</w:t>
            </w:r>
          </w:p>
        </w:tc>
        <w:tc>
          <w:tcPr>
            <w:tcW w:w="1817" w:type="dxa"/>
            <w:shd w:val="clear" w:color="auto" w:fill="auto"/>
          </w:tcPr>
          <w:p w14:paraId="3370EE85" w14:textId="77777777" w:rsidR="006060A9" w:rsidRPr="006A77F7" w:rsidRDefault="006060A9" w:rsidP="002E5133">
            <w:pPr>
              <w:pStyle w:val="TAL"/>
            </w:pPr>
            <w:r w:rsidRPr="006A77F7">
              <w:t>Max input level</w:t>
            </w:r>
          </w:p>
        </w:tc>
        <w:tc>
          <w:tcPr>
            <w:tcW w:w="1984" w:type="dxa"/>
            <w:shd w:val="clear" w:color="auto" w:fill="auto"/>
          </w:tcPr>
          <w:p w14:paraId="0E7B3ED5" w14:textId="77777777" w:rsidR="006060A9" w:rsidRPr="006A77F7" w:rsidRDefault="006060A9" w:rsidP="002E5133">
            <w:pPr>
              <w:pStyle w:val="TAL"/>
            </w:pPr>
            <w:r w:rsidRPr="006A77F7">
              <w:t>Exception with 2UL</w:t>
            </w:r>
          </w:p>
        </w:tc>
        <w:tc>
          <w:tcPr>
            <w:tcW w:w="1985" w:type="dxa"/>
            <w:shd w:val="clear" w:color="auto" w:fill="auto"/>
          </w:tcPr>
          <w:p w14:paraId="2926350A" w14:textId="77777777" w:rsidR="006060A9" w:rsidRPr="006A77F7" w:rsidRDefault="006060A9" w:rsidP="002E5133">
            <w:pPr>
              <w:pStyle w:val="TAL"/>
            </w:pPr>
            <w:r w:rsidRPr="006A77F7">
              <w:t>Standalone</w:t>
            </w:r>
          </w:p>
        </w:tc>
        <w:tc>
          <w:tcPr>
            <w:tcW w:w="2977" w:type="dxa"/>
            <w:shd w:val="clear" w:color="auto" w:fill="auto"/>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shd w:val="clear" w:color="auto" w:fill="auto"/>
          </w:tcPr>
          <w:p w14:paraId="5D9BB7AC" w14:textId="77777777" w:rsidR="006060A9" w:rsidRPr="006A77F7" w:rsidRDefault="006060A9" w:rsidP="002E5133">
            <w:pPr>
              <w:pStyle w:val="TAL"/>
            </w:pPr>
            <w:r w:rsidRPr="006A77F7">
              <w:t>7.5B</w:t>
            </w:r>
          </w:p>
        </w:tc>
        <w:tc>
          <w:tcPr>
            <w:tcW w:w="1817" w:type="dxa"/>
            <w:shd w:val="clear" w:color="auto" w:fill="auto"/>
          </w:tcPr>
          <w:p w14:paraId="39E23A32" w14:textId="77777777" w:rsidR="006060A9" w:rsidRPr="006A77F7" w:rsidRDefault="006060A9" w:rsidP="002E5133">
            <w:pPr>
              <w:pStyle w:val="TAL"/>
            </w:pPr>
            <w:r w:rsidRPr="006A77F7">
              <w:t>ACS</w:t>
            </w:r>
          </w:p>
        </w:tc>
        <w:tc>
          <w:tcPr>
            <w:tcW w:w="1984" w:type="dxa"/>
            <w:shd w:val="clear" w:color="auto" w:fill="auto"/>
          </w:tcPr>
          <w:p w14:paraId="36DF5B8B" w14:textId="77777777" w:rsidR="006060A9" w:rsidRPr="006A77F7" w:rsidRDefault="006060A9" w:rsidP="002E5133">
            <w:pPr>
              <w:pStyle w:val="TAL"/>
            </w:pPr>
            <w:r w:rsidRPr="006A77F7">
              <w:t>Exception with 2UL</w:t>
            </w:r>
          </w:p>
        </w:tc>
        <w:tc>
          <w:tcPr>
            <w:tcW w:w="1985" w:type="dxa"/>
            <w:shd w:val="clear" w:color="auto" w:fill="auto"/>
          </w:tcPr>
          <w:p w14:paraId="31C7B2FF" w14:textId="77777777" w:rsidR="006060A9" w:rsidRPr="006A77F7" w:rsidRDefault="006060A9" w:rsidP="002E5133">
            <w:pPr>
              <w:pStyle w:val="TAL"/>
            </w:pPr>
            <w:r w:rsidRPr="006A77F7">
              <w:t>Standalone</w:t>
            </w:r>
          </w:p>
        </w:tc>
        <w:tc>
          <w:tcPr>
            <w:tcW w:w="2977" w:type="dxa"/>
            <w:shd w:val="clear" w:color="auto" w:fill="auto"/>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shd w:val="clear" w:color="auto" w:fill="auto"/>
          </w:tcPr>
          <w:p w14:paraId="29BDE24D" w14:textId="77777777" w:rsidR="006060A9" w:rsidRPr="006A77F7" w:rsidRDefault="006060A9" w:rsidP="002E5133">
            <w:pPr>
              <w:pStyle w:val="TAL"/>
            </w:pPr>
            <w:r w:rsidRPr="006A77F7">
              <w:t>7.6B.2</w:t>
            </w:r>
          </w:p>
        </w:tc>
        <w:tc>
          <w:tcPr>
            <w:tcW w:w="1817" w:type="dxa"/>
            <w:shd w:val="clear" w:color="auto" w:fill="auto"/>
          </w:tcPr>
          <w:p w14:paraId="749F62FC" w14:textId="77777777" w:rsidR="006060A9" w:rsidRPr="006A77F7" w:rsidRDefault="006060A9" w:rsidP="002E5133">
            <w:pPr>
              <w:pStyle w:val="TAL"/>
            </w:pPr>
            <w:r w:rsidRPr="006A77F7">
              <w:t>IBB</w:t>
            </w:r>
          </w:p>
        </w:tc>
        <w:tc>
          <w:tcPr>
            <w:tcW w:w="1984" w:type="dxa"/>
            <w:shd w:val="clear" w:color="auto" w:fill="auto"/>
          </w:tcPr>
          <w:p w14:paraId="21A55489" w14:textId="77777777" w:rsidR="006060A9" w:rsidRPr="006A77F7" w:rsidRDefault="006060A9" w:rsidP="002E5133">
            <w:pPr>
              <w:pStyle w:val="TAL"/>
            </w:pPr>
            <w:r w:rsidRPr="006A77F7">
              <w:t>Exception with 2UL</w:t>
            </w:r>
          </w:p>
        </w:tc>
        <w:tc>
          <w:tcPr>
            <w:tcW w:w="1985" w:type="dxa"/>
            <w:shd w:val="clear" w:color="auto" w:fill="auto"/>
          </w:tcPr>
          <w:p w14:paraId="5EA8D054" w14:textId="77777777" w:rsidR="006060A9" w:rsidRPr="006A77F7" w:rsidRDefault="006060A9" w:rsidP="002E5133">
            <w:pPr>
              <w:pStyle w:val="TAL"/>
            </w:pPr>
            <w:r w:rsidRPr="006A77F7">
              <w:t>Standalone</w:t>
            </w:r>
          </w:p>
        </w:tc>
        <w:tc>
          <w:tcPr>
            <w:tcW w:w="2977" w:type="dxa"/>
            <w:shd w:val="clear" w:color="auto" w:fill="auto"/>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shd w:val="clear" w:color="auto" w:fill="auto"/>
          </w:tcPr>
          <w:p w14:paraId="09C69E11" w14:textId="77777777" w:rsidR="006060A9" w:rsidRPr="006A77F7" w:rsidRDefault="006060A9" w:rsidP="002E5133">
            <w:pPr>
              <w:pStyle w:val="TAL"/>
            </w:pPr>
            <w:r w:rsidRPr="006A77F7">
              <w:t>7.6B.3</w:t>
            </w:r>
          </w:p>
        </w:tc>
        <w:tc>
          <w:tcPr>
            <w:tcW w:w="1817" w:type="dxa"/>
            <w:shd w:val="clear" w:color="auto" w:fill="auto"/>
          </w:tcPr>
          <w:p w14:paraId="23AA9A44" w14:textId="77777777" w:rsidR="006060A9" w:rsidRPr="006A77F7" w:rsidRDefault="006060A9" w:rsidP="002E5133">
            <w:pPr>
              <w:pStyle w:val="TAL"/>
            </w:pPr>
            <w:r w:rsidRPr="006A77F7">
              <w:t>OOBB</w:t>
            </w:r>
          </w:p>
        </w:tc>
        <w:tc>
          <w:tcPr>
            <w:tcW w:w="1984" w:type="dxa"/>
            <w:shd w:val="clear" w:color="auto" w:fill="auto"/>
          </w:tcPr>
          <w:p w14:paraId="62ECDCFF" w14:textId="77777777" w:rsidR="006060A9" w:rsidRPr="006A77F7" w:rsidRDefault="006060A9" w:rsidP="002E5133">
            <w:pPr>
              <w:pStyle w:val="TAL"/>
            </w:pPr>
            <w:r w:rsidRPr="006A77F7">
              <w:t>Exception with 2UL</w:t>
            </w:r>
          </w:p>
        </w:tc>
        <w:tc>
          <w:tcPr>
            <w:tcW w:w="1985" w:type="dxa"/>
            <w:shd w:val="clear" w:color="auto" w:fill="auto"/>
          </w:tcPr>
          <w:p w14:paraId="33E7089D" w14:textId="77777777" w:rsidR="006060A9" w:rsidRPr="006A77F7" w:rsidRDefault="006060A9" w:rsidP="002E5133">
            <w:pPr>
              <w:pStyle w:val="TAL"/>
            </w:pPr>
            <w:r w:rsidRPr="006A77F7">
              <w:t>Standalone</w:t>
            </w:r>
          </w:p>
        </w:tc>
        <w:tc>
          <w:tcPr>
            <w:tcW w:w="2977" w:type="dxa"/>
            <w:shd w:val="clear" w:color="auto" w:fill="auto"/>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shd w:val="clear" w:color="auto" w:fill="auto"/>
          </w:tcPr>
          <w:p w14:paraId="35C83AD5" w14:textId="77777777" w:rsidR="006060A9" w:rsidRPr="006A77F7" w:rsidRDefault="006060A9" w:rsidP="002E5133">
            <w:pPr>
              <w:pStyle w:val="TAL"/>
            </w:pPr>
            <w:r w:rsidRPr="006A77F7">
              <w:t>7.6B.4</w:t>
            </w:r>
          </w:p>
        </w:tc>
        <w:tc>
          <w:tcPr>
            <w:tcW w:w="1817" w:type="dxa"/>
            <w:shd w:val="clear" w:color="auto" w:fill="auto"/>
          </w:tcPr>
          <w:p w14:paraId="5D85CE13" w14:textId="77777777" w:rsidR="006060A9" w:rsidRPr="006A77F7" w:rsidRDefault="006060A9" w:rsidP="002E5133">
            <w:pPr>
              <w:pStyle w:val="TAL"/>
            </w:pPr>
            <w:r w:rsidRPr="006A77F7">
              <w:t>NBB</w:t>
            </w:r>
          </w:p>
        </w:tc>
        <w:tc>
          <w:tcPr>
            <w:tcW w:w="1984" w:type="dxa"/>
            <w:shd w:val="clear" w:color="auto" w:fill="auto"/>
          </w:tcPr>
          <w:p w14:paraId="713FA0CA" w14:textId="77777777" w:rsidR="006060A9" w:rsidRPr="006A77F7" w:rsidRDefault="006060A9" w:rsidP="002E5133">
            <w:pPr>
              <w:pStyle w:val="TAL"/>
            </w:pPr>
            <w:r w:rsidRPr="006A77F7">
              <w:t>Exception with 2UL</w:t>
            </w:r>
          </w:p>
        </w:tc>
        <w:tc>
          <w:tcPr>
            <w:tcW w:w="1985" w:type="dxa"/>
            <w:shd w:val="clear" w:color="auto" w:fill="auto"/>
          </w:tcPr>
          <w:p w14:paraId="3108692F" w14:textId="77777777" w:rsidR="006060A9" w:rsidRPr="006A77F7" w:rsidRDefault="006060A9" w:rsidP="002E5133">
            <w:pPr>
              <w:pStyle w:val="TAL"/>
            </w:pPr>
            <w:r w:rsidRPr="006A77F7">
              <w:t>Standalone</w:t>
            </w:r>
          </w:p>
        </w:tc>
        <w:tc>
          <w:tcPr>
            <w:tcW w:w="2977" w:type="dxa"/>
            <w:shd w:val="clear" w:color="auto" w:fill="auto"/>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shd w:val="clear" w:color="auto" w:fill="auto"/>
          </w:tcPr>
          <w:p w14:paraId="29EBDB28" w14:textId="77777777" w:rsidR="006060A9" w:rsidRPr="006A77F7" w:rsidRDefault="006060A9" w:rsidP="002E5133">
            <w:pPr>
              <w:pStyle w:val="TAL"/>
            </w:pPr>
            <w:r w:rsidRPr="006A77F7">
              <w:t>7.7B</w:t>
            </w:r>
          </w:p>
        </w:tc>
        <w:tc>
          <w:tcPr>
            <w:tcW w:w="1817" w:type="dxa"/>
            <w:shd w:val="clear" w:color="auto" w:fill="auto"/>
          </w:tcPr>
          <w:p w14:paraId="58434A26" w14:textId="77777777" w:rsidR="006060A9" w:rsidRPr="006A77F7" w:rsidRDefault="006060A9" w:rsidP="002E5133">
            <w:pPr>
              <w:pStyle w:val="TAL"/>
            </w:pPr>
            <w:r w:rsidRPr="006A77F7">
              <w:t>Spurious response</w:t>
            </w:r>
          </w:p>
        </w:tc>
        <w:tc>
          <w:tcPr>
            <w:tcW w:w="1984" w:type="dxa"/>
            <w:shd w:val="clear" w:color="auto" w:fill="auto"/>
          </w:tcPr>
          <w:p w14:paraId="28806B9F" w14:textId="77777777" w:rsidR="006060A9" w:rsidRPr="006A77F7" w:rsidRDefault="006060A9" w:rsidP="002E5133">
            <w:pPr>
              <w:pStyle w:val="TAL"/>
            </w:pPr>
            <w:r w:rsidRPr="006A77F7">
              <w:t>Exception with 2UL</w:t>
            </w:r>
          </w:p>
        </w:tc>
        <w:tc>
          <w:tcPr>
            <w:tcW w:w="1985" w:type="dxa"/>
            <w:shd w:val="clear" w:color="auto" w:fill="auto"/>
          </w:tcPr>
          <w:p w14:paraId="61AD881A" w14:textId="77777777" w:rsidR="006060A9" w:rsidRPr="006A77F7" w:rsidRDefault="006060A9" w:rsidP="002E5133">
            <w:pPr>
              <w:pStyle w:val="TAL"/>
            </w:pPr>
            <w:r w:rsidRPr="006A77F7">
              <w:t>Standalone</w:t>
            </w:r>
          </w:p>
        </w:tc>
        <w:tc>
          <w:tcPr>
            <w:tcW w:w="2977" w:type="dxa"/>
            <w:shd w:val="clear" w:color="auto" w:fill="auto"/>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shd w:val="clear" w:color="auto" w:fill="auto"/>
          </w:tcPr>
          <w:p w14:paraId="29747E72" w14:textId="77777777" w:rsidR="006060A9" w:rsidRPr="006A77F7" w:rsidRDefault="006060A9" w:rsidP="002E5133">
            <w:pPr>
              <w:pStyle w:val="TAL"/>
            </w:pPr>
            <w:r w:rsidRPr="006A77F7">
              <w:t>7.8B</w:t>
            </w:r>
          </w:p>
        </w:tc>
        <w:tc>
          <w:tcPr>
            <w:tcW w:w="1817" w:type="dxa"/>
            <w:shd w:val="clear" w:color="auto" w:fill="auto"/>
          </w:tcPr>
          <w:p w14:paraId="75239448" w14:textId="77777777" w:rsidR="006060A9" w:rsidRPr="006A77F7" w:rsidRDefault="006060A9" w:rsidP="002E5133">
            <w:pPr>
              <w:pStyle w:val="TAL"/>
            </w:pPr>
            <w:r w:rsidRPr="006A77F7">
              <w:t>Intermodulation</w:t>
            </w:r>
          </w:p>
        </w:tc>
        <w:tc>
          <w:tcPr>
            <w:tcW w:w="1984" w:type="dxa"/>
            <w:shd w:val="clear" w:color="auto" w:fill="auto"/>
          </w:tcPr>
          <w:p w14:paraId="70FC8930" w14:textId="77777777" w:rsidR="006060A9" w:rsidRPr="006A77F7" w:rsidRDefault="006060A9" w:rsidP="002E5133">
            <w:pPr>
              <w:pStyle w:val="TAL"/>
            </w:pPr>
            <w:r w:rsidRPr="006A77F7">
              <w:t>Exception with 2UL</w:t>
            </w:r>
          </w:p>
        </w:tc>
        <w:tc>
          <w:tcPr>
            <w:tcW w:w="1985" w:type="dxa"/>
            <w:shd w:val="clear" w:color="auto" w:fill="auto"/>
          </w:tcPr>
          <w:p w14:paraId="2327DA2B" w14:textId="77777777" w:rsidR="006060A9" w:rsidRPr="006A77F7" w:rsidRDefault="006060A9" w:rsidP="002E5133">
            <w:pPr>
              <w:pStyle w:val="TAL"/>
            </w:pPr>
            <w:r w:rsidRPr="006A77F7">
              <w:t>Standalone</w:t>
            </w:r>
          </w:p>
        </w:tc>
        <w:tc>
          <w:tcPr>
            <w:tcW w:w="2977" w:type="dxa"/>
            <w:shd w:val="clear" w:color="auto" w:fill="auto"/>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shd w:val="clear" w:color="auto" w:fill="auto"/>
          </w:tcPr>
          <w:p w14:paraId="40D089A5" w14:textId="77777777" w:rsidR="006060A9" w:rsidRPr="006A77F7" w:rsidRDefault="006060A9" w:rsidP="002E5133">
            <w:pPr>
              <w:pStyle w:val="TAL"/>
            </w:pPr>
            <w:r w:rsidRPr="006A77F7">
              <w:t>7.9B</w:t>
            </w:r>
          </w:p>
        </w:tc>
        <w:tc>
          <w:tcPr>
            <w:tcW w:w="1817" w:type="dxa"/>
            <w:shd w:val="clear" w:color="auto" w:fill="auto"/>
          </w:tcPr>
          <w:p w14:paraId="1B3D46A6" w14:textId="77777777" w:rsidR="006060A9" w:rsidRPr="006A77F7" w:rsidRDefault="006060A9" w:rsidP="002E5133">
            <w:pPr>
              <w:pStyle w:val="TAL"/>
            </w:pPr>
            <w:r w:rsidRPr="006A77F7">
              <w:t>Rx spurious</w:t>
            </w:r>
          </w:p>
        </w:tc>
        <w:tc>
          <w:tcPr>
            <w:tcW w:w="1984" w:type="dxa"/>
            <w:shd w:val="clear" w:color="auto" w:fill="auto"/>
          </w:tcPr>
          <w:p w14:paraId="18CC21A1" w14:textId="77777777" w:rsidR="006060A9" w:rsidRPr="006A77F7" w:rsidRDefault="006060A9" w:rsidP="002E5133">
            <w:pPr>
              <w:pStyle w:val="TAL"/>
            </w:pPr>
            <w:r w:rsidRPr="006A77F7">
              <w:t>Standalone</w:t>
            </w:r>
          </w:p>
        </w:tc>
        <w:tc>
          <w:tcPr>
            <w:tcW w:w="1985" w:type="dxa"/>
            <w:shd w:val="clear" w:color="auto" w:fill="auto"/>
          </w:tcPr>
          <w:p w14:paraId="6A32D05D" w14:textId="77777777" w:rsidR="006060A9" w:rsidRPr="006A77F7" w:rsidRDefault="006060A9" w:rsidP="002E5133">
            <w:pPr>
              <w:pStyle w:val="TAL"/>
            </w:pPr>
            <w:r w:rsidRPr="006A77F7">
              <w:t>Standalone</w:t>
            </w:r>
          </w:p>
        </w:tc>
        <w:tc>
          <w:tcPr>
            <w:tcW w:w="2977" w:type="dxa"/>
            <w:shd w:val="clear" w:color="auto" w:fill="auto"/>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600" w:name="_Hlk63084791"/>
      <w:bookmarkStart w:id="601" w:name="_Toc68073954"/>
      <w:bookmarkStart w:id="602" w:name="_Toc75371816"/>
      <w:bookmarkStart w:id="603" w:name="_Toc83727884"/>
      <w:bookmarkStart w:id="604" w:name="_Toc100005989"/>
      <w:bookmarkStart w:id="605" w:name="_Toc106703537"/>
      <w:bookmarkStart w:id="606" w:name="_Toc202467191"/>
      <w:r w:rsidRPr="006A77F7">
        <w:t>D.2.5</w:t>
      </w:r>
      <w:bookmarkEnd w:id="600"/>
      <w:r w:rsidRPr="006A77F7">
        <w:tab/>
        <w:t>Test case structure and test coverage</w:t>
      </w:r>
      <w:bookmarkEnd w:id="601"/>
      <w:bookmarkEnd w:id="602"/>
      <w:bookmarkEnd w:id="603"/>
      <w:bookmarkEnd w:id="604"/>
      <w:bookmarkEnd w:id="605"/>
      <w:bookmarkEnd w:id="606"/>
    </w:p>
    <w:p w14:paraId="7B8CB66B" w14:textId="67D93EA9" w:rsidR="006060A9" w:rsidRPr="006A77F7" w:rsidRDefault="006060A9" w:rsidP="006060A9">
      <w:r w:rsidRPr="006A77F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lastRenderedPageBreak/>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shd w:val="clear" w:color="auto" w:fill="auto"/>
          </w:tcPr>
          <w:p w14:paraId="55EDE5BA" w14:textId="77777777" w:rsidR="006060A9" w:rsidRPr="006A77F7" w:rsidRDefault="006060A9" w:rsidP="002E5133">
            <w:pPr>
              <w:pStyle w:val="TH"/>
            </w:pPr>
            <w:r w:rsidRPr="006A77F7">
              <w:t>Exception type</w:t>
            </w:r>
          </w:p>
        </w:tc>
        <w:tc>
          <w:tcPr>
            <w:tcW w:w="1984" w:type="dxa"/>
            <w:shd w:val="clear" w:color="auto" w:fill="auto"/>
          </w:tcPr>
          <w:p w14:paraId="2292EC5C" w14:textId="77777777" w:rsidR="006060A9" w:rsidRPr="006A77F7" w:rsidRDefault="006060A9" w:rsidP="002E5133">
            <w:pPr>
              <w:pStyle w:val="TH"/>
            </w:pPr>
            <w:r w:rsidRPr="006A77F7">
              <w:t>Intra-band contiguous EN-DC</w:t>
            </w:r>
          </w:p>
        </w:tc>
        <w:tc>
          <w:tcPr>
            <w:tcW w:w="2552" w:type="dxa"/>
            <w:shd w:val="clear" w:color="auto" w:fill="auto"/>
          </w:tcPr>
          <w:p w14:paraId="79824C73" w14:textId="77777777" w:rsidR="006060A9" w:rsidRPr="006A77F7" w:rsidRDefault="006060A9" w:rsidP="002E5133">
            <w:pPr>
              <w:pStyle w:val="TH"/>
            </w:pPr>
            <w:r w:rsidRPr="006A77F7">
              <w:t>Intra-band non</w:t>
            </w:r>
            <w:r w:rsidRPr="006A77F7">
              <w:noBreakHyphen/>
              <w:t>contiguous EN-DC</w:t>
            </w:r>
          </w:p>
        </w:tc>
        <w:tc>
          <w:tcPr>
            <w:tcW w:w="1984" w:type="dxa"/>
            <w:shd w:val="clear" w:color="auto" w:fill="auto"/>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shd w:val="clear" w:color="auto" w:fill="auto"/>
          </w:tcPr>
          <w:p w14:paraId="7C8EACE2" w14:textId="77777777" w:rsidR="006060A9" w:rsidRPr="006A77F7" w:rsidRDefault="006060A9" w:rsidP="002E5133">
            <w:pPr>
              <w:pStyle w:val="TAL"/>
            </w:pPr>
            <w:r w:rsidRPr="006A77F7">
              <w:t>Intra-band contiguous (band 71)</w:t>
            </w:r>
          </w:p>
        </w:tc>
        <w:tc>
          <w:tcPr>
            <w:tcW w:w="1984" w:type="dxa"/>
            <w:shd w:val="clear" w:color="auto" w:fill="auto"/>
          </w:tcPr>
          <w:p w14:paraId="088B49AC" w14:textId="77777777" w:rsidR="006060A9" w:rsidRPr="006A77F7" w:rsidRDefault="006060A9" w:rsidP="002E5133">
            <w:pPr>
              <w:pStyle w:val="TAL"/>
            </w:pPr>
            <w:r w:rsidRPr="006A77F7">
              <w:t>2UL</w:t>
            </w:r>
            <w:r w:rsidRPr="006A77F7">
              <w:rPr>
                <w:vertAlign w:val="superscript"/>
              </w:rPr>
              <w:t>1</w:t>
            </w:r>
          </w:p>
        </w:tc>
        <w:tc>
          <w:tcPr>
            <w:tcW w:w="2552" w:type="dxa"/>
            <w:shd w:val="clear" w:color="auto" w:fill="auto"/>
          </w:tcPr>
          <w:p w14:paraId="629610CB" w14:textId="77777777" w:rsidR="006060A9" w:rsidRPr="006A77F7" w:rsidRDefault="006060A9" w:rsidP="002E5133">
            <w:pPr>
              <w:pStyle w:val="TAL"/>
            </w:pPr>
            <w:r w:rsidRPr="006A77F7">
              <w:t>-</w:t>
            </w:r>
          </w:p>
        </w:tc>
        <w:tc>
          <w:tcPr>
            <w:tcW w:w="1984" w:type="dxa"/>
            <w:shd w:val="clear" w:color="auto" w:fill="auto"/>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shd w:val="clear" w:color="auto" w:fill="auto"/>
          </w:tcPr>
          <w:p w14:paraId="2FFFF6AA" w14:textId="77777777" w:rsidR="006060A9" w:rsidRPr="006A77F7" w:rsidRDefault="006060A9" w:rsidP="002E5133">
            <w:pPr>
              <w:pStyle w:val="TAL"/>
            </w:pPr>
            <w:r w:rsidRPr="006A77F7">
              <w:t xml:space="preserve">Intra-band non-contiguous (band 3) </w:t>
            </w:r>
          </w:p>
        </w:tc>
        <w:tc>
          <w:tcPr>
            <w:tcW w:w="1984" w:type="dxa"/>
            <w:shd w:val="clear" w:color="auto" w:fill="auto"/>
          </w:tcPr>
          <w:p w14:paraId="09A6A95C" w14:textId="77777777" w:rsidR="006060A9" w:rsidRPr="006A77F7" w:rsidRDefault="006060A9" w:rsidP="002E5133">
            <w:pPr>
              <w:pStyle w:val="TAL"/>
            </w:pPr>
            <w:r w:rsidRPr="006A77F7">
              <w:t>-</w:t>
            </w:r>
          </w:p>
        </w:tc>
        <w:tc>
          <w:tcPr>
            <w:tcW w:w="2552" w:type="dxa"/>
            <w:shd w:val="clear" w:color="auto" w:fill="auto"/>
          </w:tcPr>
          <w:p w14:paraId="59BBDA7A" w14:textId="77777777" w:rsidR="006060A9" w:rsidRPr="006A77F7" w:rsidRDefault="006060A9" w:rsidP="002E5133">
            <w:pPr>
              <w:pStyle w:val="TAL"/>
            </w:pPr>
            <w:r w:rsidRPr="006A77F7">
              <w:t>2UL</w:t>
            </w:r>
            <w:r w:rsidRPr="006A77F7">
              <w:rPr>
                <w:vertAlign w:val="superscript"/>
              </w:rPr>
              <w:t>1</w:t>
            </w:r>
          </w:p>
        </w:tc>
        <w:tc>
          <w:tcPr>
            <w:tcW w:w="1984" w:type="dxa"/>
            <w:shd w:val="clear" w:color="auto" w:fill="auto"/>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shd w:val="clear" w:color="auto" w:fill="auto"/>
          </w:tcPr>
          <w:p w14:paraId="11635106" w14:textId="77777777" w:rsidR="006060A9" w:rsidRPr="006A77F7" w:rsidRDefault="006060A9" w:rsidP="002E5133">
            <w:pPr>
              <w:pStyle w:val="TAL"/>
            </w:pPr>
            <w:r w:rsidRPr="006A77F7">
              <w:t>UL harmonics, Rx mixing, cross band isolation</w:t>
            </w:r>
          </w:p>
        </w:tc>
        <w:tc>
          <w:tcPr>
            <w:tcW w:w="1984" w:type="dxa"/>
            <w:shd w:val="clear" w:color="auto" w:fill="auto"/>
          </w:tcPr>
          <w:p w14:paraId="2A27FBF1" w14:textId="77777777" w:rsidR="006060A9" w:rsidRPr="006A77F7" w:rsidRDefault="006060A9" w:rsidP="002E5133">
            <w:pPr>
              <w:pStyle w:val="TAL"/>
            </w:pPr>
            <w:r w:rsidRPr="006A77F7">
              <w:t>-</w:t>
            </w:r>
          </w:p>
        </w:tc>
        <w:tc>
          <w:tcPr>
            <w:tcW w:w="2552" w:type="dxa"/>
            <w:shd w:val="clear" w:color="auto" w:fill="auto"/>
          </w:tcPr>
          <w:p w14:paraId="5AF91F32" w14:textId="77777777" w:rsidR="006060A9" w:rsidRPr="006A77F7" w:rsidRDefault="006060A9" w:rsidP="002E5133">
            <w:pPr>
              <w:pStyle w:val="TAL"/>
            </w:pPr>
            <w:r w:rsidRPr="006A77F7">
              <w:t>-</w:t>
            </w:r>
          </w:p>
        </w:tc>
        <w:tc>
          <w:tcPr>
            <w:tcW w:w="1984" w:type="dxa"/>
            <w:shd w:val="clear" w:color="auto" w:fill="auto"/>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shd w:val="clear" w:color="auto" w:fill="auto"/>
          </w:tcPr>
          <w:p w14:paraId="5AD70816" w14:textId="77777777" w:rsidR="006060A9" w:rsidRPr="006A77F7" w:rsidRDefault="006060A9" w:rsidP="002E5133">
            <w:pPr>
              <w:pStyle w:val="TAL"/>
            </w:pPr>
            <w:r w:rsidRPr="006A77F7">
              <w:t>2UL Intermodulation</w:t>
            </w:r>
          </w:p>
        </w:tc>
        <w:tc>
          <w:tcPr>
            <w:tcW w:w="1984" w:type="dxa"/>
            <w:shd w:val="clear" w:color="auto" w:fill="auto"/>
          </w:tcPr>
          <w:p w14:paraId="065E1EEB" w14:textId="77777777" w:rsidR="006060A9" w:rsidRPr="006A77F7" w:rsidRDefault="006060A9" w:rsidP="002E5133">
            <w:pPr>
              <w:pStyle w:val="TAL"/>
            </w:pPr>
            <w:r w:rsidRPr="006A77F7">
              <w:t>-</w:t>
            </w:r>
          </w:p>
        </w:tc>
        <w:tc>
          <w:tcPr>
            <w:tcW w:w="2552" w:type="dxa"/>
            <w:shd w:val="clear" w:color="auto" w:fill="auto"/>
          </w:tcPr>
          <w:p w14:paraId="63D4D890" w14:textId="77777777" w:rsidR="006060A9" w:rsidRPr="006A77F7" w:rsidRDefault="006060A9" w:rsidP="002E5133">
            <w:pPr>
              <w:pStyle w:val="TAL"/>
            </w:pPr>
            <w:r w:rsidRPr="006A77F7">
              <w:t>-</w:t>
            </w:r>
          </w:p>
        </w:tc>
        <w:tc>
          <w:tcPr>
            <w:tcW w:w="1984" w:type="dxa"/>
            <w:shd w:val="clear" w:color="auto" w:fill="auto"/>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shd w:val="clear" w:color="auto" w:fill="auto"/>
          </w:tcPr>
          <w:p w14:paraId="2F0E1CBA" w14:textId="77777777" w:rsidR="006060A9" w:rsidRPr="006A77F7" w:rsidRDefault="006060A9" w:rsidP="002E5133">
            <w:pPr>
              <w:pStyle w:val="TAL"/>
            </w:pPr>
            <w:r w:rsidRPr="006A77F7">
              <w:t>EN-DC config w/o exception</w:t>
            </w:r>
          </w:p>
        </w:tc>
        <w:tc>
          <w:tcPr>
            <w:tcW w:w="1984" w:type="dxa"/>
            <w:shd w:val="clear" w:color="auto" w:fill="auto"/>
          </w:tcPr>
          <w:p w14:paraId="4B70C5DD" w14:textId="77777777" w:rsidR="006060A9" w:rsidRPr="006A77F7" w:rsidRDefault="006060A9" w:rsidP="002E5133">
            <w:pPr>
              <w:pStyle w:val="TAL"/>
            </w:pPr>
            <w:r w:rsidRPr="006A77F7">
              <w:t>2UL</w:t>
            </w:r>
            <w:r w:rsidRPr="006A77F7">
              <w:rPr>
                <w:vertAlign w:val="superscript"/>
              </w:rPr>
              <w:t>2</w:t>
            </w:r>
          </w:p>
        </w:tc>
        <w:tc>
          <w:tcPr>
            <w:tcW w:w="2552" w:type="dxa"/>
            <w:shd w:val="clear" w:color="auto" w:fill="auto"/>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shd w:val="clear" w:color="auto" w:fill="auto"/>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shd w:val="clear" w:color="auto" w:fill="auto"/>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 xml:space="preserve">NOTE 2: Other than </w:t>
            </w:r>
            <w:proofErr w:type="spellStart"/>
            <w:r w:rsidRPr="006A77F7">
              <w:rPr>
                <w:lang w:eastAsia="zh-CN"/>
              </w:rPr>
              <w:t>refsens</w:t>
            </w:r>
            <w:proofErr w:type="spellEnd"/>
            <w:r w:rsidRPr="006A77F7">
              <w:rPr>
                <w:lang w:eastAsia="zh-CN"/>
              </w:rPr>
              <w:t xml:space="preserve">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6A77F7" w:rsidRDefault="006060A9" w:rsidP="00605797">
      <w:pPr>
        <w:pStyle w:val="B1"/>
      </w:pPr>
      <w:r w:rsidRPr="006A77F7">
        <w:t>9.</w:t>
      </w:r>
      <w:r w:rsidRPr="006A77F7">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7" w:name="_Toc68073955"/>
      <w:bookmarkStart w:id="608" w:name="_Toc75371817"/>
      <w:bookmarkStart w:id="609" w:name="_Toc83727885"/>
      <w:bookmarkStart w:id="610" w:name="_Toc100005990"/>
      <w:bookmarkStart w:id="611" w:name="_Toc106703538"/>
      <w:bookmarkStart w:id="612" w:name="_Toc202467192"/>
      <w:r w:rsidRPr="006A77F7">
        <w:t>D.2.6</w:t>
      </w:r>
      <w:r w:rsidRPr="006A77F7">
        <w:tab/>
        <w:t>EN-DC configurations to test</w:t>
      </w:r>
      <w:bookmarkEnd w:id="607"/>
      <w:bookmarkEnd w:id="608"/>
      <w:bookmarkEnd w:id="609"/>
      <w:bookmarkEnd w:id="610"/>
      <w:bookmarkEnd w:id="611"/>
      <w:bookmarkEnd w:id="612"/>
    </w:p>
    <w:p w14:paraId="50DD7230" w14:textId="77777777" w:rsidR="006060A9" w:rsidRPr="006A77F7" w:rsidRDefault="006060A9" w:rsidP="006060A9">
      <w:pPr>
        <w:pStyle w:val="Heading3"/>
      </w:pPr>
      <w:bookmarkStart w:id="613" w:name="_Toc68073956"/>
      <w:bookmarkStart w:id="614" w:name="_Toc75371818"/>
      <w:bookmarkStart w:id="615" w:name="_Toc83727886"/>
      <w:bookmarkStart w:id="616" w:name="_Toc100005991"/>
      <w:bookmarkStart w:id="617" w:name="_Toc106703539"/>
      <w:bookmarkStart w:id="618" w:name="_Toc202467193"/>
      <w:r w:rsidRPr="006A77F7">
        <w:t>D.2.6.1</w:t>
      </w:r>
      <w:r w:rsidRPr="006A77F7">
        <w:tab/>
        <w:t>Lower order fallbacks</w:t>
      </w:r>
      <w:bookmarkEnd w:id="613"/>
      <w:bookmarkEnd w:id="614"/>
      <w:bookmarkEnd w:id="615"/>
      <w:bookmarkEnd w:id="616"/>
      <w:bookmarkEnd w:id="617"/>
      <w:bookmarkEnd w:id="618"/>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6A77F7" w:rsidRDefault="006060A9" w:rsidP="006060A9">
      <w:r w:rsidRPr="006A77F7">
        <w:lastRenderedPageBreak/>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7777777" w:rsidR="006060A9" w:rsidRPr="006A77F7" w:rsidRDefault="006060A9" w:rsidP="006060A9">
      <w:r w:rsidRPr="006A77F7">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shd w:val="clear" w:color="auto" w:fill="auto"/>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shd w:val="clear" w:color="auto" w:fill="auto"/>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6A77F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6A77F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6A77F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6A77F7" w:rsidDel="001A4C8F" w:rsidRDefault="006060A9" w:rsidP="002E5133">
            <w:pPr>
              <w:pStyle w:val="TAH"/>
            </w:pPr>
            <w:r w:rsidRPr="006A77F7">
              <w:t xml:space="preserve">Intra-band </w:t>
            </w:r>
            <w:proofErr w:type="spellStart"/>
            <w:r w:rsidRPr="006A77F7">
              <w:t>cont</w:t>
            </w:r>
            <w:proofErr w:type="spellEnd"/>
            <w:r w:rsidRPr="006A77F7">
              <w:t xml:space="preserve"> EN-DC</w:t>
            </w:r>
          </w:p>
        </w:tc>
        <w:tc>
          <w:tcPr>
            <w:tcW w:w="1134" w:type="dxa"/>
            <w:shd w:val="clear" w:color="auto" w:fill="auto"/>
            <w:tcMar>
              <w:left w:w="34" w:type="dxa"/>
              <w:right w:w="34" w:type="dxa"/>
            </w:tcMar>
            <w:vAlign w:val="center"/>
          </w:tcPr>
          <w:p w14:paraId="1FB64677" w14:textId="77777777" w:rsidR="006060A9" w:rsidRPr="006A77F7" w:rsidRDefault="006060A9" w:rsidP="002E5133">
            <w:pPr>
              <w:pStyle w:val="TAH"/>
            </w:pPr>
            <w:r w:rsidRPr="006A77F7">
              <w:t>Intra-band non-</w:t>
            </w:r>
            <w:proofErr w:type="spellStart"/>
            <w:r w:rsidRPr="006A77F7">
              <w:t>cont</w:t>
            </w:r>
            <w:proofErr w:type="spellEnd"/>
            <w:r w:rsidRPr="006A77F7">
              <w:t xml:space="preserve"> EN-DC</w:t>
            </w:r>
          </w:p>
        </w:tc>
        <w:tc>
          <w:tcPr>
            <w:tcW w:w="1559" w:type="dxa"/>
            <w:shd w:val="clear" w:color="auto" w:fill="auto"/>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shd w:val="clear" w:color="auto" w:fill="auto"/>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shd w:val="clear" w:color="auto" w:fill="auto"/>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shd w:val="clear" w:color="auto" w:fill="auto"/>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shd w:val="clear" w:color="auto" w:fill="auto"/>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shd w:val="clear" w:color="auto" w:fill="auto"/>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shd w:val="clear" w:color="auto" w:fill="auto"/>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shd w:val="clear" w:color="auto" w:fill="auto"/>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shd w:val="clear" w:color="auto" w:fill="auto"/>
            <w:noWrap/>
            <w:vAlign w:val="bottom"/>
          </w:tcPr>
          <w:p w14:paraId="0FF28007" w14:textId="77777777" w:rsidR="006060A9" w:rsidRPr="006A77F7" w:rsidRDefault="006060A9" w:rsidP="002E5133">
            <w:pPr>
              <w:pStyle w:val="TAN"/>
              <w:rPr>
                <w:lang w:eastAsia="zh-CN"/>
              </w:rPr>
            </w:pPr>
            <w:r w:rsidRPr="006A77F7">
              <w:rPr>
                <w:lang w:eastAsia="zh-CN"/>
              </w:rPr>
              <w:t xml:space="preserve">NOTE 1: This is needed for other than </w:t>
            </w:r>
            <w:proofErr w:type="spellStart"/>
            <w:r w:rsidRPr="006A77F7">
              <w:rPr>
                <w:lang w:eastAsia="zh-CN"/>
              </w:rPr>
              <w:t>refsens</w:t>
            </w:r>
            <w:proofErr w:type="spellEnd"/>
            <w:r w:rsidRPr="006A77F7">
              <w:rPr>
                <w:lang w:eastAsia="zh-CN"/>
              </w:rPr>
              <w:t xml:space="preserve"> Rx test case that refers back to </w:t>
            </w:r>
            <w:proofErr w:type="spellStart"/>
            <w:r w:rsidRPr="006A77F7">
              <w:rPr>
                <w:lang w:eastAsia="zh-CN"/>
              </w:rPr>
              <w:t>refsens</w:t>
            </w:r>
            <w:proofErr w:type="spellEnd"/>
            <w:r w:rsidRPr="006A77F7">
              <w:rPr>
                <w:lang w:eastAsia="zh-CN"/>
              </w:rPr>
              <w:t xml:space="preserve">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19" w:name="_Hlk63086493"/>
      <w:bookmarkStart w:id="620" w:name="_Toc68073957"/>
      <w:bookmarkStart w:id="621" w:name="_Toc75371819"/>
      <w:bookmarkStart w:id="622" w:name="_Toc83727887"/>
      <w:bookmarkStart w:id="623" w:name="_Toc100005992"/>
      <w:bookmarkStart w:id="624" w:name="_Toc106703540"/>
      <w:bookmarkStart w:id="625" w:name="_Toc202467194"/>
      <w:r w:rsidRPr="006A77F7">
        <w:t>D.2.6.2</w:t>
      </w:r>
      <w:bookmarkEnd w:id="619"/>
      <w:r w:rsidRPr="006A77F7">
        <w:tab/>
        <w:t>EN-DC configurations requiring testing and max number of CCs</w:t>
      </w:r>
      <w:bookmarkEnd w:id="620"/>
      <w:bookmarkEnd w:id="621"/>
      <w:bookmarkEnd w:id="622"/>
      <w:bookmarkEnd w:id="623"/>
      <w:bookmarkEnd w:id="624"/>
      <w:bookmarkEnd w:id="625"/>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6" w:name="_Toc68073958"/>
      <w:bookmarkStart w:id="627" w:name="_Toc75371820"/>
      <w:bookmarkStart w:id="628" w:name="_Toc83727888"/>
      <w:bookmarkStart w:id="629" w:name="_Toc100005993"/>
      <w:bookmarkStart w:id="630" w:name="_Toc106703541"/>
      <w:bookmarkStart w:id="631" w:name="_Toc202467195"/>
      <w:r w:rsidRPr="006A77F7">
        <w:t>D.2.6.3</w:t>
      </w:r>
      <w:r w:rsidRPr="006A77F7">
        <w:tab/>
        <w:t>Test coverage</w:t>
      </w:r>
      <w:bookmarkEnd w:id="626"/>
      <w:bookmarkEnd w:id="627"/>
      <w:bookmarkEnd w:id="628"/>
      <w:bookmarkEnd w:id="629"/>
      <w:bookmarkEnd w:id="630"/>
      <w:bookmarkEnd w:id="631"/>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lastRenderedPageBreak/>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2" w:name="_Hlk54366883"/>
      <w:r w:rsidRPr="006A77F7">
        <w:t>Table D.2.6.3-1</w:t>
      </w:r>
      <w:bookmarkEnd w:id="632"/>
      <w:r w:rsidRPr="006A77F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6A77F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6A77F7" w:rsidRDefault="00CE50D5">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6A77F7" w:rsidRDefault="00CE50D5">
            <w:pPr>
              <w:pStyle w:val="TAH"/>
            </w:pPr>
            <w:r w:rsidRPr="006A77F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6A77F7" w:rsidRDefault="00CE50D5">
            <w:pPr>
              <w:pStyle w:val="TAH"/>
            </w:pPr>
            <w:r w:rsidRPr="006A77F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6A77F7" w:rsidRDefault="00CE50D5">
            <w:pPr>
              <w:pStyle w:val="TAH"/>
            </w:pPr>
            <w:r w:rsidRPr="006A77F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6A77F7" w:rsidRDefault="00CE50D5">
            <w:pPr>
              <w:pStyle w:val="TAH"/>
            </w:pPr>
            <w:r w:rsidRPr="006A77F7">
              <w:t>Test coverage</w:t>
            </w:r>
          </w:p>
        </w:tc>
      </w:tr>
      <w:tr w:rsidR="00CE50D5" w:rsidRPr="006A77F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6A77F7" w:rsidRDefault="00CE50D5">
            <w:pPr>
              <w:pStyle w:val="TAH"/>
              <w:rPr>
                <w:lang w:eastAsia="zh-CN"/>
              </w:rPr>
            </w:pPr>
            <w:r w:rsidRPr="006A77F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6A77F7" w:rsidRDefault="00CE50D5">
            <w:pPr>
              <w:pStyle w:val="TAH"/>
              <w:rPr>
                <w:lang w:eastAsia="en-US"/>
              </w:rPr>
            </w:pPr>
            <w:r w:rsidRPr="006A77F7">
              <w:t>Exception test points (NOTE 5)</w:t>
            </w:r>
          </w:p>
        </w:tc>
      </w:tr>
      <w:tr w:rsidR="00CE50D5" w:rsidRPr="006A77F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6A77F7" w:rsidRDefault="00CE50D5">
            <w:pPr>
              <w:pStyle w:val="TAH"/>
            </w:pPr>
            <w:r w:rsidRPr="006A77F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6A77F7" w:rsidRDefault="00CE50D5">
            <w:pPr>
              <w:pStyle w:val="TAH"/>
            </w:pPr>
            <w:r w:rsidRPr="006A77F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6A77F7" w:rsidRDefault="00CE50D5">
            <w:pPr>
              <w:pStyle w:val="TAH"/>
            </w:pPr>
            <w:r w:rsidRPr="006A77F7">
              <w:t>2UL intermodulation</w:t>
            </w:r>
          </w:p>
        </w:tc>
      </w:tr>
      <w:tr w:rsidR="00CE50D5" w:rsidRPr="006A77F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6A77F7" w:rsidRDefault="00CE50D5">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6A77F7" w:rsidRDefault="00CE50D5">
            <w:pPr>
              <w:pStyle w:val="TAC"/>
              <w:rPr>
                <w:lang w:eastAsia="zh-TW"/>
              </w:rPr>
            </w:pPr>
            <w:r w:rsidRPr="006A77F7">
              <w:t>DC_(n)</w:t>
            </w:r>
            <w:r w:rsidRPr="006A77F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6A77F7" w:rsidRDefault="00CE50D5">
            <w:pPr>
              <w:pStyle w:val="TAC"/>
            </w:pPr>
            <w:r w:rsidRPr="006A77F7">
              <w:t>N/A</w:t>
            </w:r>
          </w:p>
        </w:tc>
      </w:tr>
      <w:tr w:rsidR="00CE50D5" w:rsidRPr="006A77F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6A77F7" w:rsidRDefault="00CE50D5">
            <w:pPr>
              <w:pStyle w:val="TAC"/>
            </w:pPr>
            <w:r w:rsidRPr="006A77F7">
              <w:t>DC_(n)</w:t>
            </w:r>
            <w:r w:rsidRPr="006A77F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6A77F7" w:rsidRDefault="00CE50D5">
            <w:pPr>
              <w:pStyle w:val="TAC"/>
            </w:pPr>
            <w:r w:rsidRPr="006A77F7">
              <w:t xml:space="preserve">Test needed due to other than </w:t>
            </w:r>
            <w:proofErr w:type="spellStart"/>
            <w:r w:rsidRPr="006A77F7">
              <w:t>refsens</w:t>
            </w:r>
            <w:proofErr w:type="spellEnd"/>
            <w:r w:rsidRPr="006A77F7">
              <w:t xml:space="preserve">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6A77F7" w:rsidRDefault="00CE50D5">
            <w:pPr>
              <w:pStyle w:val="TAC"/>
            </w:pPr>
            <w:r w:rsidRPr="006A77F7">
              <w:t>N/A</w:t>
            </w:r>
          </w:p>
        </w:tc>
      </w:tr>
      <w:tr w:rsidR="00CE50D5" w:rsidRPr="006A77F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6A77F7" w:rsidRDefault="00CE50D5">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6A77F7" w:rsidRDefault="00CE50D5">
            <w:pPr>
              <w:pStyle w:val="TAC"/>
            </w:pPr>
            <w:r w:rsidRPr="006A77F7">
              <w:t>Yes (</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6A77F7" w:rsidRDefault="00CE50D5">
            <w:pPr>
              <w:pStyle w:val="TAC"/>
            </w:pPr>
            <w:proofErr w:type="spellStart"/>
            <w:r w:rsidRPr="006A77F7">
              <w:rPr>
                <w:lang w:eastAsia="zh-TW"/>
              </w:rPr>
              <w:t>DC_XC_nXA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6A77F7" w:rsidRDefault="00CE50D5">
            <w:pPr>
              <w:pStyle w:val="TAC"/>
            </w:pPr>
            <w:r w:rsidRPr="006A77F7">
              <w:t>N/A</w:t>
            </w:r>
          </w:p>
        </w:tc>
      </w:tr>
      <w:tr w:rsidR="00CE50D5" w:rsidRPr="006A77F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6A77F7" w:rsidRDefault="00CE50D5">
            <w:pPr>
              <w:pStyle w:val="TAC"/>
            </w:pPr>
            <w:r w:rsidRPr="006A77F7">
              <w:t>Yes (non-</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6A77F7" w:rsidRDefault="00CE50D5">
            <w:pPr>
              <w:pStyle w:val="TAC"/>
              <w:rPr>
                <w:lang w:eastAsia="zh-TW"/>
              </w:rPr>
            </w:pPr>
            <w:r w:rsidRPr="006A77F7">
              <w:rPr>
                <w:lang w:eastAsia="zh-TW"/>
              </w:rPr>
              <w:t>DC_XA-</w:t>
            </w:r>
            <w:proofErr w:type="spellStart"/>
            <w:r w:rsidRPr="006A77F7">
              <w:rPr>
                <w:lang w:eastAsia="zh-TW"/>
              </w:rPr>
              <w:t>XA_nXA</w:t>
            </w:r>
            <w:proofErr w:type="spellEnd"/>
          </w:p>
          <w:p w14:paraId="24781E49" w14:textId="77777777" w:rsidR="00CE50D5" w:rsidRPr="006A77F7" w:rsidRDefault="00CE50D5">
            <w:pPr>
              <w:pStyle w:val="TAC"/>
              <w:rPr>
                <w:lang w:eastAsia="en-US"/>
              </w:rPr>
            </w:pPr>
            <w:r w:rsidRPr="006A77F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6A77F7" w:rsidRDefault="00CE50D5">
            <w:pPr>
              <w:pStyle w:val="TAC"/>
            </w:pPr>
            <w:r w:rsidRPr="006A77F7">
              <w:t>N/A</w:t>
            </w:r>
          </w:p>
        </w:tc>
      </w:tr>
      <w:tr w:rsidR="00CE50D5" w:rsidRPr="006A77F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6A77F7" w:rsidRDefault="00CE50D5">
            <w:pPr>
              <w:pStyle w:val="TAC"/>
            </w:pPr>
            <w:r w:rsidRPr="006A77F7">
              <w:t>Yes (</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6A77F7" w:rsidRDefault="00CE50D5">
            <w:pPr>
              <w:pStyle w:val="TAC"/>
            </w:pPr>
            <w:r w:rsidRPr="006A77F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6A77F7" w:rsidRDefault="00CE50D5">
            <w:pPr>
              <w:pStyle w:val="TAC"/>
            </w:pPr>
            <w:r w:rsidRPr="006A77F7">
              <w:t>N/A</w:t>
            </w:r>
          </w:p>
        </w:tc>
      </w:tr>
      <w:tr w:rsidR="00CE50D5" w:rsidRPr="006A77F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6A77F7" w:rsidRDefault="00CE50D5">
            <w:pPr>
              <w:pStyle w:val="TAC"/>
            </w:pPr>
            <w:r w:rsidRPr="006A77F7">
              <w:t>Yes (non-</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6A77F7" w:rsidRDefault="00CE50D5">
            <w:pPr>
              <w:pStyle w:val="TAC"/>
            </w:pPr>
            <w:r w:rsidRPr="006A77F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6A77F7" w:rsidRDefault="00CE50D5">
            <w:pPr>
              <w:pStyle w:val="TAC"/>
            </w:pPr>
            <w:r w:rsidRPr="006A77F7">
              <w:t>N/A</w:t>
            </w:r>
          </w:p>
        </w:tc>
      </w:tr>
      <w:tr w:rsidR="00CE50D5" w:rsidRPr="006A77F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6A77F7" w:rsidRDefault="00CE50D5">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6A77F7" w:rsidRDefault="00CE50D5">
            <w:pPr>
              <w:pStyle w:val="TAC"/>
            </w:pPr>
            <w:r w:rsidRPr="006A77F7">
              <w:t>Yes (intra-</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6A77F7" w:rsidRDefault="00CE50D5">
            <w:pPr>
              <w:pStyle w:val="TAC"/>
            </w:pPr>
            <w:proofErr w:type="spellStart"/>
            <w:r w:rsidRPr="006A77F7">
              <w:t>DC_X</w:t>
            </w:r>
            <w:r w:rsidRPr="006A77F7">
              <w:rPr>
                <w:lang w:eastAsia="zh-TW"/>
              </w:rPr>
              <w:t>A_nYC</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6A77F7" w:rsidRDefault="00CE50D5">
            <w:pPr>
              <w:pStyle w:val="TAC"/>
            </w:pPr>
            <w:r w:rsidRPr="006A77F7">
              <w:t>No test needed.</w:t>
            </w:r>
          </w:p>
          <w:p w14:paraId="6AD605AF" w14:textId="77777777" w:rsidR="00CE50D5" w:rsidRPr="006A77F7" w:rsidRDefault="00CE50D5">
            <w:pPr>
              <w:pStyle w:val="TAC"/>
            </w:pPr>
            <w:r w:rsidRPr="006A77F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6A77F7" w:rsidRDefault="00CE50D5">
            <w:pPr>
              <w:pStyle w:val="TAC"/>
            </w:pPr>
            <w:r w:rsidRPr="006A77F7">
              <w:t>No test needed.</w:t>
            </w:r>
          </w:p>
          <w:p w14:paraId="67D7FA6B" w14:textId="77777777" w:rsidR="00CE50D5" w:rsidRPr="006A77F7" w:rsidRDefault="00CE50D5">
            <w:pPr>
              <w:pStyle w:val="TAC"/>
            </w:pPr>
            <w:r w:rsidRPr="006A77F7">
              <w:t>Only 2CC need to be tested</w:t>
            </w:r>
          </w:p>
        </w:tc>
      </w:tr>
      <w:tr w:rsidR="00CE50D5" w:rsidRPr="006A77F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6A77F7" w:rsidRDefault="00CE50D5">
            <w:pPr>
              <w:pStyle w:val="TAC"/>
            </w:pPr>
            <w:r w:rsidRPr="006A77F7">
              <w:t>Yes (intra-non-</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6A77F7" w:rsidRDefault="00CE50D5">
            <w:pPr>
              <w:pStyle w:val="TAC"/>
            </w:pPr>
            <w:proofErr w:type="spellStart"/>
            <w:r w:rsidRPr="006A77F7">
              <w:t>DC_X</w:t>
            </w:r>
            <w:r w:rsidRPr="006A77F7">
              <w:rPr>
                <w:lang w:eastAsia="zh-TW"/>
              </w:rPr>
              <w:t>A_nY</w:t>
            </w:r>
            <w:proofErr w:type="spellEnd"/>
            <w:r w:rsidRPr="006A77F7">
              <w:rPr>
                <w:lang w:eastAsia="zh-TW"/>
              </w:rPr>
              <w:t>(2A)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6A77F7" w:rsidRDefault="00CE50D5">
            <w:pPr>
              <w:pStyle w:val="TAC"/>
            </w:pPr>
            <w:r w:rsidRPr="006A77F7">
              <w:t>No test needed.</w:t>
            </w:r>
          </w:p>
          <w:p w14:paraId="7DD524CC" w14:textId="77777777" w:rsidR="00CE50D5" w:rsidRPr="006A77F7" w:rsidRDefault="00CE50D5">
            <w:pPr>
              <w:pStyle w:val="TAC"/>
            </w:pPr>
            <w:r w:rsidRPr="006A77F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6A77F7" w:rsidRDefault="00CE50D5">
            <w:pPr>
              <w:pStyle w:val="TAC"/>
            </w:pPr>
            <w:r w:rsidRPr="006A77F7">
              <w:t>No test needed.</w:t>
            </w:r>
          </w:p>
          <w:p w14:paraId="74584A76" w14:textId="77777777" w:rsidR="00CE50D5" w:rsidRPr="006A77F7" w:rsidRDefault="00CE50D5">
            <w:pPr>
              <w:pStyle w:val="TAC"/>
            </w:pPr>
            <w:r w:rsidRPr="006A77F7">
              <w:t>Only 2CC need to be tested</w:t>
            </w:r>
          </w:p>
        </w:tc>
      </w:tr>
      <w:tr w:rsidR="00CE50D5" w:rsidRPr="006A77F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6A77F7" w:rsidRDefault="00CE50D5">
            <w:pPr>
              <w:pStyle w:val="TAC"/>
            </w:pPr>
            <w:r w:rsidRPr="006A77F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6A77F7" w:rsidRDefault="00CE50D5">
            <w:pPr>
              <w:pStyle w:val="TAC"/>
            </w:pPr>
            <w:proofErr w:type="spellStart"/>
            <w:r w:rsidRPr="006A77F7">
              <w:t>DC_X</w:t>
            </w:r>
            <w:r w:rsidRPr="006A77F7">
              <w:rPr>
                <w:lang w:eastAsia="zh-TW"/>
              </w:rPr>
              <w:t>A_nYA-nZA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6A77F7" w:rsidRDefault="00CE50D5">
            <w:pPr>
              <w:pStyle w:val="TAC"/>
            </w:pPr>
            <w:r w:rsidRPr="006A77F7">
              <w:t>Test needed (if exception involving 2 NR bands).</w:t>
            </w:r>
          </w:p>
          <w:p w14:paraId="3CDAA3FC" w14:textId="77777777" w:rsidR="00CE50D5" w:rsidRPr="006A77F7" w:rsidRDefault="00CE50D5">
            <w:pPr>
              <w:pStyle w:val="TAC"/>
            </w:pPr>
            <w:r w:rsidRPr="006A77F7">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6A77F7" w:rsidRDefault="00CE50D5">
            <w:pPr>
              <w:pStyle w:val="TAC"/>
            </w:pPr>
            <w:r w:rsidRPr="006A77F7">
              <w:t>Test needed (if IMD 3 band).</w:t>
            </w:r>
          </w:p>
          <w:p w14:paraId="4D385DDF" w14:textId="77777777" w:rsidR="00CE50D5" w:rsidRPr="006A77F7" w:rsidRDefault="00CE50D5">
            <w:pPr>
              <w:pStyle w:val="TAC"/>
            </w:pPr>
            <w:r w:rsidRPr="006A77F7">
              <w:t>2CC need to be tested</w:t>
            </w:r>
          </w:p>
        </w:tc>
      </w:tr>
      <w:tr w:rsidR="00CE50D5" w:rsidRPr="006A77F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6A77F7" w:rsidRDefault="00CE50D5">
            <w:pPr>
              <w:pStyle w:val="TAC"/>
            </w:pPr>
            <w:r w:rsidRPr="006A77F7">
              <w:t>Yes (intra-</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6A77F7" w:rsidRDefault="00CE50D5">
            <w:pPr>
              <w:pStyle w:val="TAC"/>
            </w:pPr>
            <w:proofErr w:type="spellStart"/>
            <w:r w:rsidRPr="006A77F7">
              <w:t>DC_X</w:t>
            </w:r>
            <w:r w:rsidRPr="006A77F7">
              <w:rPr>
                <w:lang w:eastAsia="zh-TW"/>
              </w:rPr>
              <w:t>C_nYA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6A77F7" w:rsidRDefault="00CE50D5">
            <w:pPr>
              <w:pStyle w:val="TAC"/>
            </w:pPr>
            <w:r w:rsidRPr="006A77F7">
              <w:t>No test needed. Only 2CC need to be tested</w:t>
            </w:r>
          </w:p>
        </w:tc>
      </w:tr>
      <w:tr w:rsidR="00CE50D5" w:rsidRPr="006A77F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6A77F7" w:rsidRDefault="00CE50D5">
            <w:pPr>
              <w:pStyle w:val="TAC"/>
            </w:pPr>
            <w:r w:rsidRPr="006A77F7">
              <w:t>Yes (intra-non-</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6A77F7" w:rsidRDefault="00CE50D5">
            <w:pPr>
              <w:pStyle w:val="TAC"/>
            </w:pPr>
            <w:r w:rsidRPr="006A77F7">
              <w:t>DC_X</w:t>
            </w:r>
            <w:r w:rsidRPr="006A77F7">
              <w:rPr>
                <w:lang w:eastAsia="zh-TW"/>
              </w:rPr>
              <w:t>A-</w:t>
            </w:r>
            <w:proofErr w:type="spellStart"/>
            <w:r w:rsidRPr="006A77F7">
              <w:rPr>
                <w:lang w:eastAsia="zh-TW"/>
              </w:rPr>
              <w:t>XA_nYA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6A77F7" w:rsidRDefault="00CE50D5">
            <w:pPr>
              <w:pStyle w:val="TAC"/>
            </w:pPr>
            <w:r w:rsidRPr="006A77F7">
              <w:t>No test needed. Only 2CC need to be tested</w:t>
            </w:r>
          </w:p>
        </w:tc>
      </w:tr>
      <w:tr w:rsidR="00CE50D5" w:rsidRPr="006A77F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6A77F7" w:rsidRDefault="00CE50D5">
            <w:pPr>
              <w:pStyle w:val="TAC"/>
            </w:pPr>
            <w:r w:rsidRPr="006A77F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6A77F7" w:rsidRDefault="00CE50D5">
            <w:pPr>
              <w:pStyle w:val="TAC"/>
            </w:pPr>
            <w:r w:rsidRPr="006A77F7">
              <w:t>DC_X</w:t>
            </w:r>
            <w:r w:rsidRPr="006A77F7">
              <w:rPr>
                <w:lang w:eastAsia="zh-TW"/>
              </w:rPr>
              <w:t>A-</w:t>
            </w:r>
            <w:proofErr w:type="spellStart"/>
            <w:r w:rsidRPr="006A77F7">
              <w:rPr>
                <w:lang w:eastAsia="zh-TW"/>
              </w:rPr>
              <w:t>YA_nZA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6A77F7" w:rsidRDefault="00CE50D5">
            <w:pPr>
              <w:pStyle w:val="TAC"/>
            </w:pPr>
            <w:r w:rsidRPr="006A77F7">
              <w:t>Test needed if IMD(3 band).</w:t>
            </w:r>
          </w:p>
          <w:p w14:paraId="266C3283" w14:textId="77777777" w:rsidR="00CE50D5" w:rsidRPr="006A77F7" w:rsidRDefault="00CE50D5">
            <w:pPr>
              <w:pStyle w:val="TAC"/>
            </w:pPr>
            <w:r w:rsidRPr="006A77F7">
              <w:rPr>
                <w:lang w:eastAsia="zh-CN"/>
              </w:rPr>
              <w:t>2CC need to be tested.</w:t>
            </w:r>
          </w:p>
        </w:tc>
      </w:tr>
      <w:tr w:rsidR="00CE50D5" w:rsidRPr="006A77F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6A77F7" w:rsidRDefault="00CE50D5">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6A77F7" w:rsidRDefault="00CE50D5">
            <w:pPr>
              <w:pStyle w:val="TAC"/>
            </w:pPr>
            <w:r w:rsidRPr="006A77F7">
              <w:t>DC_(n)XAA-</w:t>
            </w:r>
            <w:proofErr w:type="spellStart"/>
            <w:r w:rsidRPr="006A77F7">
              <w:t>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6A77F7" w:rsidRDefault="00CE50D5">
            <w:pPr>
              <w:pStyle w:val="TAC"/>
            </w:pPr>
            <w:r w:rsidRPr="006A77F7">
              <w:t>No test needed. Only 2CC need to be tested</w:t>
            </w:r>
          </w:p>
        </w:tc>
      </w:tr>
      <w:tr w:rsidR="00CE50D5" w:rsidRPr="006A77F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6A77F7" w:rsidRDefault="00CE50D5">
            <w:pPr>
              <w:pStyle w:val="TAC"/>
            </w:pPr>
            <w:r w:rsidRPr="006A77F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6A77F7" w:rsidRDefault="00CE50D5">
            <w:pPr>
              <w:pStyle w:val="TAC"/>
            </w:pPr>
            <w:r w:rsidRPr="006A77F7">
              <w:t>No test needed. Only 2CC need to be tested</w:t>
            </w:r>
          </w:p>
        </w:tc>
      </w:tr>
      <w:tr w:rsidR="00CE50D5" w:rsidRPr="006A77F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6A77F7" w:rsidRDefault="00CE50D5">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6A77F7" w:rsidRDefault="00CE50D5">
            <w:pPr>
              <w:pStyle w:val="TAC"/>
            </w:pPr>
            <w:proofErr w:type="spellStart"/>
            <w:r w:rsidRPr="006A77F7">
              <w:t>DC_XA_nXA-nYA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6A77F7" w:rsidRDefault="00CE50D5">
            <w:pPr>
              <w:pStyle w:val="TAC"/>
            </w:pPr>
            <w:r w:rsidRPr="006A77F7">
              <w:t>Test needed (if exception involving 2 NR bands).</w:t>
            </w:r>
          </w:p>
          <w:p w14:paraId="531E7D43" w14:textId="77777777" w:rsidR="00CE50D5" w:rsidRPr="006A77F7" w:rsidRDefault="00CE50D5">
            <w:pPr>
              <w:pStyle w:val="TAC"/>
            </w:pPr>
            <w:r w:rsidRPr="006A77F7">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6A77F7" w:rsidRDefault="00CE50D5">
            <w:pPr>
              <w:pStyle w:val="TAC"/>
            </w:pPr>
            <w:r w:rsidRPr="006A77F7">
              <w:t xml:space="preserve">No test needed. </w:t>
            </w:r>
          </w:p>
          <w:p w14:paraId="6416259C" w14:textId="77777777" w:rsidR="00CE50D5" w:rsidRPr="006A77F7" w:rsidRDefault="00CE50D5">
            <w:pPr>
              <w:pStyle w:val="TAC"/>
            </w:pPr>
            <w:r w:rsidRPr="006A77F7">
              <w:t>Only 2CC need to be tested</w:t>
            </w:r>
          </w:p>
        </w:tc>
      </w:tr>
      <w:tr w:rsidR="00CE50D5" w:rsidRPr="006A77F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6A77F7" w:rsidRDefault="00CE50D5">
            <w:pPr>
              <w:pStyle w:val="TAC"/>
            </w:pPr>
            <w:r w:rsidRPr="006A77F7">
              <w:t>DC_XA-</w:t>
            </w:r>
            <w:proofErr w:type="spellStart"/>
            <w:r w:rsidRPr="006A77F7">
              <w:t>YA_nYA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6A77F7" w:rsidRDefault="00CE50D5">
            <w:pPr>
              <w:pStyle w:val="TAC"/>
            </w:pPr>
            <w:r w:rsidRPr="006A77F7">
              <w:t>No test needed. Only 2CC need to be tested</w:t>
            </w:r>
          </w:p>
        </w:tc>
      </w:tr>
      <w:tr w:rsidR="00CE50D5" w:rsidRPr="006A77F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6A77F7" w:rsidRDefault="00CE50D5">
            <w:pPr>
              <w:pStyle w:val="TAN"/>
            </w:pPr>
            <w:r w:rsidRPr="006A77F7">
              <w:t>NOTE 1: No such config in TS 38.101-3 [7] V16.5.0</w:t>
            </w:r>
          </w:p>
          <w:p w14:paraId="0956CA7C" w14:textId="77777777" w:rsidR="00CE50D5" w:rsidRPr="006A77F7" w:rsidRDefault="00CE50D5">
            <w:pPr>
              <w:pStyle w:val="TAN"/>
            </w:pPr>
            <w:r w:rsidRPr="006A77F7">
              <w:t>NOTE 2: CC BW class C is indicated in the table. The same rules apply to BW class B</w:t>
            </w:r>
          </w:p>
          <w:p w14:paraId="61A2BAB5" w14:textId="325306B8" w:rsidR="00CE50D5" w:rsidRPr="006A77F7" w:rsidRDefault="00CE50D5">
            <w:pPr>
              <w:pStyle w:val="TAN"/>
            </w:pPr>
            <w:r w:rsidRPr="006A77F7">
              <w:t xml:space="preserve">NOTE 3: Different test coverage is indicated by </w:t>
            </w:r>
            <w:r w:rsidR="00605797" w:rsidRPr="006A77F7">
              <w:t>colour</w:t>
            </w:r>
            <w:r w:rsidRPr="006A77F7">
              <w:t xml:space="preserve"> coding in this table.</w:t>
            </w:r>
          </w:p>
          <w:p w14:paraId="3AE18C6B" w14:textId="77777777" w:rsidR="00CE50D5" w:rsidRPr="006A77F7" w:rsidRDefault="00CE50D5">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6A77F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6A77F7" w:rsidRDefault="00CE50D5">
            <w:pPr>
              <w:pStyle w:val="TAH"/>
            </w:pPr>
            <w:r w:rsidRPr="006A77F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6A77F7" w:rsidRDefault="00CE50D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6A77F7" w:rsidRDefault="00CE50D5">
            <w:pPr>
              <w:pStyle w:val="TAH"/>
            </w:pPr>
            <w:r w:rsidRPr="006A77F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6A77F7" w:rsidRDefault="00CE50D5">
            <w:pPr>
              <w:pStyle w:val="TAH"/>
            </w:pPr>
            <w:r w:rsidRPr="006A77F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6A77F7" w:rsidRDefault="00CE50D5">
            <w:pPr>
              <w:pStyle w:val="TAH"/>
            </w:pPr>
            <w:r w:rsidRPr="006A77F7">
              <w:t>Test coverage</w:t>
            </w:r>
          </w:p>
        </w:tc>
      </w:tr>
      <w:tr w:rsidR="00CE50D5" w:rsidRPr="006A77F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6A77F7" w:rsidRDefault="00CE50D5">
            <w:pPr>
              <w:pStyle w:val="TAH"/>
            </w:pPr>
            <w:r w:rsidRPr="006A77F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6A77F7" w:rsidRDefault="00CE50D5">
            <w:pPr>
              <w:pStyle w:val="TAH"/>
            </w:pPr>
            <w:r w:rsidRPr="006A77F7">
              <w:t>Exception test points (NOTE 5)</w:t>
            </w:r>
          </w:p>
        </w:tc>
      </w:tr>
      <w:tr w:rsidR="00CE50D5" w:rsidRPr="006A77F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6A77F7" w:rsidRDefault="00CE50D5">
            <w:pPr>
              <w:pStyle w:val="TAH"/>
            </w:pPr>
            <w:r w:rsidRPr="006A77F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6A77F7" w:rsidRDefault="00CE50D5">
            <w:pPr>
              <w:pStyle w:val="TAH"/>
            </w:pPr>
            <w:r w:rsidRPr="006A77F7">
              <w:t xml:space="preserve">UL harmonics, harmonic mixing, </w:t>
            </w:r>
            <w:r w:rsidRPr="006A77F7">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6A77F7" w:rsidRDefault="00CE50D5">
            <w:pPr>
              <w:pStyle w:val="TAH"/>
            </w:pPr>
            <w:r w:rsidRPr="006A77F7">
              <w:lastRenderedPageBreak/>
              <w:t>2UL intermodulation</w:t>
            </w:r>
          </w:p>
        </w:tc>
      </w:tr>
      <w:tr w:rsidR="00CE50D5" w:rsidRPr="006A77F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6A77F7" w:rsidRDefault="00CE50D5">
            <w:pPr>
              <w:pStyle w:val="TAC"/>
            </w:pPr>
            <w:r w:rsidRPr="006A77F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6A77F7" w:rsidRDefault="00CE50D5">
            <w:pPr>
              <w:pStyle w:val="TAC"/>
            </w:pPr>
            <w:r w:rsidRPr="006A77F7">
              <w:t>N/A</w:t>
            </w:r>
          </w:p>
        </w:tc>
      </w:tr>
      <w:tr w:rsidR="00CE50D5" w:rsidRPr="006A77F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6A77F7" w:rsidRDefault="00CE50D5">
            <w:pPr>
              <w:pStyle w:val="TAC"/>
            </w:pPr>
            <w:r w:rsidRPr="006A77F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6A77F7" w:rsidRDefault="00CE50D5">
            <w:pPr>
              <w:pStyle w:val="TAC"/>
            </w:pPr>
            <w:r w:rsidRPr="006A77F7">
              <w:t xml:space="preserve">Test needed due to other than </w:t>
            </w:r>
            <w:proofErr w:type="spellStart"/>
            <w:r w:rsidRPr="006A77F7">
              <w:t>refsens</w:t>
            </w:r>
            <w:proofErr w:type="spellEnd"/>
            <w:r w:rsidRPr="006A77F7">
              <w:t xml:space="preserve">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6A77F7" w:rsidRDefault="00CE50D5">
            <w:pPr>
              <w:pStyle w:val="TAC"/>
            </w:pPr>
            <w:r w:rsidRPr="006A77F7">
              <w:t>N/A</w:t>
            </w:r>
          </w:p>
        </w:tc>
      </w:tr>
      <w:tr w:rsidR="00CE50D5" w:rsidRPr="006A77F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6A77F7" w:rsidRDefault="00CE50D5">
            <w:pPr>
              <w:pStyle w:val="TAC"/>
            </w:pPr>
            <w:r w:rsidRPr="006A77F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6A77F7" w:rsidRDefault="00CE50D5">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6A77F7" w:rsidRDefault="00CE50D5">
            <w:pPr>
              <w:pStyle w:val="TAC"/>
            </w:pPr>
            <w:proofErr w:type="spellStart"/>
            <w:r w:rsidRPr="006A77F7">
              <w:t>DC_XD_nXA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6A77F7" w:rsidRDefault="00CE50D5">
            <w:pPr>
              <w:pStyle w:val="TAC"/>
            </w:pPr>
            <w:r w:rsidRPr="006A77F7">
              <w:t>N/A</w:t>
            </w:r>
          </w:p>
        </w:tc>
      </w:tr>
      <w:tr w:rsidR="00CE50D5" w:rsidRPr="006A77F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6A77F7" w:rsidRDefault="00CE50D5">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6A77F7" w:rsidRDefault="00CE50D5">
            <w:pPr>
              <w:pStyle w:val="TAC"/>
            </w:pPr>
            <w:r w:rsidRPr="006A77F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6A77F7" w:rsidRDefault="00CE50D5">
            <w:pPr>
              <w:pStyle w:val="TAC"/>
            </w:pPr>
            <w:r w:rsidRPr="006A77F7">
              <w:t>N/A</w:t>
            </w:r>
          </w:p>
        </w:tc>
      </w:tr>
      <w:tr w:rsidR="00CE50D5" w:rsidRPr="006A77F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6A77F7" w:rsidRDefault="00CE50D5">
            <w:pPr>
              <w:pStyle w:val="TAC"/>
            </w:pPr>
            <w:r w:rsidRPr="006A77F7">
              <w:t>N/A</w:t>
            </w:r>
          </w:p>
        </w:tc>
      </w:tr>
      <w:tr w:rsidR="00CE50D5" w:rsidRPr="006A77F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6A77F7" w:rsidRDefault="00CE50D5">
            <w:pPr>
              <w:pStyle w:val="TAC"/>
            </w:pPr>
            <w:r w:rsidRPr="006A77F7">
              <w:t>Yes (non-</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6A77F7" w:rsidRDefault="00CE50D5">
            <w:pPr>
              <w:pStyle w:val="TAC"/>
            </w:pPr>
            <w:r w:rsidRPr="006A77F7">
              <w:t>N/A</w:t>
            </w:r>
          </w:p>
        </w:tc>
      </w:tr>
      <w:tr w:rsidR="00CE50D5" w:rsidRPr="006A77F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6A77F7" w:rsidRDefault="00CE50D5">
            <w:pPr>
              <w:pStyle w:val="TAC"/>
            </w:pPr>
            <w:r w:rsidRPr="006A77F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6A77F7" w:rsidRDefault="00CE50D5">
            <w:pPr>
              <w:pStyle w:val="TAC"/>
            </w:pPr>
            <w:r w:rsidRPr="006A77F7">
              <w:t>N/A</w:t>
            </w:r>
          </w:p>
        </w:tc>
      </w:tr>
      <w:tr w:rsidR="00CE50D5" w:rsidRPr="006A77F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6A77F7" w:rsidRDefault="00CE50D5">
            <w:pPr>
              <w:pStyle w:val="TAC"/>
            </w:pPr>
            <w:proofErr w:type="spellStart"/>
            <w:r w:rsidRPr="006A77F7">
              <w:t>DC_XA_nY</w:t>
            </w:r>
            <w:proofErr w:type="spellEnd"/>
            <w:r w:rsidRPr="006A77F7">
              <w:t>(2A)-</w:t>
            </w:r>
            <w:proofErr w:type="spellStart"/>
            <w:r w:rsidRPr="006A77F7">
              <w:t>nZA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6A77F7" w:rsidRDefault="00CE50D5">
            <w:pPr>
              <w:pStyle w:val="TAC"/>
            </w:pPr>
            <w:r w:rsidRPr="006A77F7">
              <w:t>No test needed.</w:t>
            </w:r>
          </w:p>
          <w:p w14:paraId="31D6D077" w14:textId="77777777" w:rsidR="00CE50D5" w:rsidRPr="006A77F7" w:rsidRDefault="00CE50D5">
            <w:pPr>
              <w:pStyle w:val="TAC"/>
            </w:pPr>
            <w:r w:rsidRPr="006A77F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6A77F7" w:rsidRDefault="00CE50D5">
            <w:pPr>
              <w:pStyle w:val="TAC"/>
            </w:pPr>
            <w:r w:rsidRPr="006A77F7">
              <w:t>No test needed. 2CC need to be tested.</w:t>
            </w:r>
          </w:p>
          <w:p w14:paraId="68521649" w14:textId="77777777" w:rsidR="00CE50D5" w:rsidRPr="006A77F7" w:rsidRDefault="00CE50D5">
            <w:pPr>
              <w:pStyle w:val="TAC"/>
            </w:pPr>
            <w:r w:rsidRPr="006A77F7">
              <w:t>3CC need to be tested if IMD(3 band)</w:t>
            </w:r>
          </w:p>
        </w:tc>
      </w:tr>
      <w:tr w:rsidR="00CE50D5" w:rsidRPr="006A77F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6A77F7" w:rsidRDefault="00CE50D5">
            <w:pPr>
              <w:pStyle w:val="TAC"/>
            </w:pPr>
            <w:proofErr w:type="spellStart"/>
            <w:r w:rsidRPr="006A77F7">
              <w:t>DC_XA_nYA-nZC</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6A77F7" w:rsidRDefault="00CE50D5">
            <w:pPr>
              <w:pStyle w:val="TAC"/>
            </w:pPr>
            <w:r w:rsidRPr="006A77F7">
              <w:t>No test needed.</w:t>
            </w:r>
          </w:p>
          <w:p w14:paraId="5557136A" w14:textId="77777777" w:rsidR="00CE50D5" w:rsidRPr="006A77F7" w:rsidRDefault="00CE50D5">
            <w:pPr>
              <w:pStyle w:val="TAC"/>
            </w:pPr>
            <w:r w:rsidRPr="006A77F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6A77F7" w:rsidRDefault="00CE50D5">
            <w:pPr>
              <w:pStyle w:val="TAC"/>
            </w:pPr>
            <w:r w:rsidRPr="006A77F7">
              <w:t>No test needed. 2CC need to be tested.</w:t>
            </w:r>
          </w:p>
          <w:p w14:paraId="31E28778" w14:textId="77777777" w:rsidR="00CE50D5" w:rsidRPr="006A77F7" w:rsidRDefault="00CE50D5">
            <w:pPr>
              <w:pStyle w:val="TAC"/>
            </w:pPr>
            <w:r w:rsidRPr="006A77F7">
              <w:t>3CC need to be tested if IMD(3 band)</w:t>
            </w:r>
          </w:p>
        </w:tc>
      </w:tr>
      <w:tr w:rsidR="00CE50D5" w:rsidRPr="006A77F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6A77F7" w:rsidRDefault="00CE50D5">
            <w:pPr>
              <w:pStyle w:val="TAC"/>
            </w:pPr>
            <w:proofErr w:type="spellStart"/>
            <w:r w:rsidRPr="006A77F7">
              <w:t>DC_XD_nYA</w:t>
            </w:r>
            <w:proofErr w:type="spellEnd"/>
            <w:r w:rsidRPr="006A77F7">
              <w:t>,</w:t>
            </w:r>
          </w:p>
          <w:p w14:paraId="7ADAFAB5" w14:textId="77777777" w:rsidR="00CE50D5" w:rsidRPr="006A77F7" w:rsidRDefault="00CE50D5">
            <w:pPr>
              <w:pStyle w:val="TAC"/>
            </w:pPr>
            <w:r w:rsidRPr="006A77F7">
              <w:t>DC_XA-</w:t>
            </w:r>
            <w:proofErr w:type="spellStart"/>
            <w:r w:rsidRPr="006A77F7">
              <w:t>YC_nZA</w:t>
            </w:r>
            <w:proofErr w:type="spellEnd"/>
            <w:r w:rsidRPr="006A77F7">
              <w:t>,</w:t>
            </w:r>
          </w:p>
          <w:p w14:paraId="3DD0F69A" w14:textId="77777777" w:rsidR="00CE50D5" w:rsidRPr="006A77F7" w:rsidRDefault="00CE50D5">
            <w:pPr>
              <w:pStyle w:val="TAC"/>
            </w:pPr>
            <w:r w:rsidRPr="006A77F7">
              <w:t>DC_XA-XA-</w:t>
            </w:r>
            <w:proofErr w:type="spellStart"/>
            <w:r w:rsidRPr="006A77F7">
              <w:t>YA_nZA</w:t>
            </w:r>
            <w:proofErr w:type="spellEnd"/>
            <w:r w:rsidRPr="006A77F7">
              <w:t>,</w:t>
            </w:r>
          </w:p>
          <w:p w14:paraId="14914DBC" w14:textId="77777777" w:rsidR="00CE50D5" w:rsidRPr="006A77F7" w:rsidRDefault="00CE50D5">
            <w:pPr>
              <w:pStyle w:val="TAC"/>
            </w:pPr>
            <w:r w:rsidRPr="006A77F7">
              <w:t>DC_XA-YA-</w:t>
            </w:r>
            <w:proofErr w:type="spellStart"/>
            <w:r w:rsidRPr="006A77F7">
              <w:t>ZA_nRA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6A77F7" w:rsidRDefault="00CE50D5">
            <w:pPr>
              <w:pStyle w:val="TAC"/>
            </w:pPr>
            <w:r w:rsidRPr="006A77F7">
              <w:t>No test needed. 2CC need to be tested. 3CC need to be tested if IMD(3 band)</w:t>
            </w:r>
          </w:p>
        </w:tc>
      </w:tr>
      <w:tr w:rsidR="00CE50D5" w:rsidRPr="006A77F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6A77F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6A77F7" w:rsidRDefault="00CE50D5">
            <w:pPr>
              <w:pStyle w:val="TAC"/>
            </w:pPr>
            <w:proofErr w:type="spellStart"/>
            <w:r w:rsidRPr="006A77F7">
              <w:t>DC_XC_nYC</w:t>
            </w:r>
            <w:proofErr w:type="spellEnd"/>
            <w:r w:rsidRPr="006A77F7">
              <w:t>,</w:t>
            </w:r>
          </w:p>
          <w:p w14:paraId="14EC0B84" w14:textId="77777777" w:rsidR="00CE50D5" w:rsidRPr="006A77F7" w:rsidRDefault="00CE50D5">
            <w:pPr>
              <w:pStyle w:val="TAC"/>
            </w:pPr>
            <w:r w:rsidRPr="006A77F7">
              <w:t>DC_XA-</w:t>
            </w:r>
            <w:proofErr w:type="spellStart"/>
            <w:r w:rsidRPr="006A77F7">
              <w:t>XA_nYC</w:t>
            </w:r>
            <w:proofErr w:type="spellEnd"/>
            <w:r w:rsidRPr="006A77F7">
              <w:t>,</w:t>
            </w:r>
          </w:p>
          <w:p w14:paraId="3E8276DF" w14:textId="77777777" w:rsidR="00CE50D5" w:rsidRPr="006A77F7" w:rsidRDefault="00CE50D5">
            <w:pPr>
              <w:pStyle w:val="TAC"/>
            </w:pPr>
            <w:r w:rsidRPr="006A77F7">
              <w:t>DC_XA-</w:t>
            </w:r>
            <w:proofErr w:type="spellStart"/>
            <w:r w:rsidRPr="006A77F7">
              <w:t>YA_nYC</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6A77F7" w:rsidRDefault="00CE50D5">
            <w:pPr>
              <w:pStyle w:val="TAC"/>
            </w:pPr>
            <w:r w:rsidRPr="006A77F7">
              <w:t>No test needed. Only 2CC need to be tested</w:t>
            </w:r>
          </w:p>
        </w:tc>
      </w:tr>
      <w:tr w:rsidR="00CE50D5" w:rsidRPr="006A77F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6A77F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6A77F7" w:rsidRDefault="00CE50D5">
            <w:pPr>
              <w:pStyle w:val="TAC"/>
            </w:pPr>
            <w:r w:rsidRPr="006A77F7">
              <w:t>Yes (non-</w:t>
            </w:r>
            <w:proofErr w:type="spellStart"/>
            <w:r w:rsidRPr="006A77F7">
              <w:t>cont</w:t>
            </w:r>
            <w:proofErr w:type="spellEnd"/>
            <w:r w:rsidRPr="006A77F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6A77F7" w:rsidRDefault="00CE50D5">
            <w:pPr>
              <w:pStyle w:val="TAC"/>
            </w:pPr>
            <w:proofErr w:type="spellStart"/>
            <w:r w:rsidRPr="006A77F7">
              <w:t>DC_XC_nY</w:t>
            </w:r>
            <w:proofErr w:type="spellEnd"/>
            <w:r w:rsidRPr="006A77F7">
              <w:t>(2A),</w:t>
            </w:r>
          </w:p>
          <w:p w14:paraId="414B2278" w14:textId="77777777" w:rsidR="00CE50D5" w:rsidRPr="006A77F7" w:rsidRDefault="00CE50D5">
            <w:pPr>
              <w:pStyle w:val="TAC"/>
            </w:pPr>
            <w:r w:rsidRPr="006A77F7">
              <w:t>DC_XA-</w:t>
            </w:r>
            <w:proofErr w:type="spellStart"/>
            <w:r w:rsidRPr="006A77F7">
              <w:t>YA_nY</w:t>
            </w:r>
            <w:proofErr w:type="spellEnd"/>
            <w:r w:rsidRPr="006A77F7">
              <w:t>(2A)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6A77F7" w:rsidRDefault="00CE50D5">
            <w:pPr>
              <w:pStyle w:val="TAC"/>
            </w:pPr>
            <w:r w:rsidRPr="006A77F7">
              <w:t>No test needed. Only 2CC need to be tested</w:t>
            </w:r>
          </w:p>
        </w:tc>
      </w:tr>
      <w:tr w:rsidR="00CE50D5" w:rsidRPr="006A77F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6A77F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6A77F7" w:rsidRDefault="00CE50D5">
            <w:pPr>
              <w:pStyle w:val="TAC"/>
            </w:pPr>
            <w:r w:rsidRPr="006A77F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6A77F7" w:rsidRDefault="00CE50D5">
            <w:pPr>
              <w:pStyle w:val="TAC"/>
            </w:pPr>
            <w:proofErr w:type="spellStart"/>
            <w:r w:rsidRPr="006A77F7">
              <w:t>DC_XC_nYA-nZA</w:t>
            </w:r>
            <w:proofErr w:type="spellEnd"/>
            <w:r w:rsidRPr="006A77F7">
              <w:t>, DC_XA-</w:t>
            </w:r>
            <w:proofErr w:type="spellStart"/>
            <w:r w:rsidRPr="006A77F7">
              <w:t>XA_nYA</w:t>
            </w:r>
            <w:proofErr w:type="spellEnd"/>
            <w:r w:rsidRPr="006A77F7">
              <w:t>-</w:t>
            </w:r>
            <w:proofErr w:type="spellStart"/>
            <w:r w:rsidRPr="006A77F7">
              <w:t>nZA</w:t>
            </w:r>
            <w:proofErr w:type="spellEnd"/>
            <w:r w:rsidRPr="006A77F7">
              <w:t>,</w:t>
            </w:r>
          </w:p>
          <w:p w14:paraId="5DA8A974" w14:textId="77777777" w:rsidR="00CE50D5" w:rsidRPr="006A77F7" w:rsidRDefault="00CE50D5">
            <w:pPr>
              <w:pStyle w:val="TAC"/>
            </w:pPr>
            <w:r w:rsidRPr="006A77F7">
              <w:t>DC_XA-</w:t>
            </w:r>
            <w:proofErr w:type="spellStart"/>
            <w:r w:rsidRPr="006A77F7">
              <w:t>YA_nZA</w:t>
            </w:r>
            <w:proofErr w:type="spellEnd"/>
            <w:r w:rsidRPr="006A77F7">
              <w:t>-</w:t>
            </w:r>
            <w:proofErr w:type="spellStart"/>
            <w:r w:rsidRPr="006A77F7">
              <w:t>nRA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6A77F7" w:rsidRDefault="00CE50D5">
            <w:pPr>
              <w:pStyle w:val="TAC"/>
            </w:pPr>
            <w:r w:rsidRPr="006A77F7">
              <w:t>No test needed. 2CC need to be tested. 3CC need to be tested if IMD(3 band)</w:t>
            </w:r>
          </w:p>
        </w:tc>
      </w:tr>
      <w:tr w:rsidR="00CE50D5" w:rsidRPr="006A77F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6A77F7" w:rsidRDefault="00CE50D5">
            <w:pPr>
              <w:pStyle w:val="TAC"/>
            </w:pPr>
            <w:r w:rsidRPr="006A77F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6A77F7" w:rsidRDefault="00CE50D5">
            <w:pPr>
              <w:pStyle w:val="TAC"/>
            </w:pPr>
            <w:r w:rsidRPr="006A77F7">
              <w:t>N/A</w:t>
            </w:r>
          </w:p>
        </w:tc>
      </w:tr>
      <w:tr w:rsidR="00CE50D5" w:rsidRPr="006A77F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6A77F7" w:rsidRDefault="00CE50D5">
            <w:pPr>
              <w:pStyle w:val="TAC"/>
            </w:pPr>
            <w:r w:rsidRPr="006A77F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6A77F7" w:rsidRDefault="00CE50D5">
            <w:pPr>
              <w:pStyle w:val="TAC"/>
            </w:pPr>
            <w:r w:rsidRPr="006A77F7">
              <w:t>No test needed. Only 2CC need to be tested</w:t>
            </w:r>
          </w:p>
        </w:tc>
      </w:tr>
      <w:tr w:rsidR="00CE50D5" w:rsidRPr="006A77F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6A77F7" w:rsidRDefault="00CE50D5">
            <w:pPr>
              <w:pStyle w:val="TAC"/>
            </w:pPr>
            <w:r w:rsidRPr="006A77F7">
              <w:t>DC_(n)XCA-</w:t>
            </w:r>
            <w:proofErr w:type="spellStart"/>
            <w:r w:rsidRPr="006A77F7">
              <w:t>nYA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6A77F7" w:rsidRDefault="00CE50D5">
            <w:pPr>
              <w:pStyle w:val="TAC"/>
            </w:pPr>
            <w:r w:rsidRPr="006A77F7">
              <w:t>No test needed. Only 2CC need to be tested</w:t>
            </w:r>
          </w:p>
        </w:tc>
      </w:tr>
      <w:tr w:rsidR="00CE50D5" w:rsidRPr="006A77F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6A77F7" w:rsidRDefault="00CE50D5">
            <w:pPr>
              <w:pStyle w:val="TAC"/>
            </w:pPr>
            <w:r w:rsidRPr="006A77F7">
              <w:t xml:space="preserve">Inter-band + Intra-band </w:t>
            </w:r>
            <w:r w:rsidR="00605797" w:rsidRPr="006A77F7">
              <w:t>non-contiguous</w:t>
            </w:r>
            <w:r w:rsidRPr="006A77F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6A77F7" w:rsidRDefault="00CE50D5">
            <w:pPr>
              <w:pStyle w:val="TAC"/>
            </w:pPr>
            <w:r w:rsidRPr="006A77F7">
              <w:t>N/A</w:t>
            </w:r>
          </w:p>
        </w:tc>
      </w:tr>
      <w:tr w:rsidR="00CE50D5" w:rsidRPr="006A77F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6A77F7" w:rsidRDefault="00CE50D5">
            <w:pPr>
              <w:pStyle w:val="TAC"/>
            </w:pPr>
            <w:r w:rsidRPr="006A77F7">
              <w:t>DC_XA-YA-</w:t>
            </w:r>
            <w:proofErr w:type="spellStart"/>
            <w:r w:rsidRPr="006A77F7">
              <w:t>ZA_nZA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6A77F7" w:rsidRDefault="00CE50D5">
            <w:pPr>
              <w:pStyle w:val="TAC"/>
            </w:pPr>
            <w:r w:rsidRPr="006A77F7">
              <w:t>No test needed. 2CC need to be tested. 3CC need to be tested if IMD(3 band)</w:t>
            </w:r>
          </w:p>
        </w:tc>
      </w:tr>
      <w:tr w:rsidR="00CE50D5" w:rsidRPr="006A77F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6A77F7" w:rsidRDefault="00CE50D5">
            <w:pPr>
              <w:pStyle w:val="TAC"/>
            </w:pPr>
            <w:r w:rsidRPr="006A77F7">
              <w:t>DC_XA-</w:t>
            </w:r>
            <w:proofErr w:type="spellStart"/>
            <w:r w:rsidRPr="006A77F7">
              <w:t>YA_nYA</w:t>
            </w:r>
            <w:proofErr w:type="spellEnd"/>
            <w:r w:rsidRPr="006A77F7">
              <w:t>-</w:t>
            </w:r>
            <w:proofErr w:type="spellStart"/>
            <w:r w:rsidRPr="006A77F7">
              <w:t>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6A77F7" w:rsidRDefault="00CE50D5">
            <w:pPr>
              <w:pStyle w:val="TAC"/>
            </w:pPr>
            <w:r w:rsidRPr="006A77F7">
              <w:t>No test needed. 2CC need to be tested. 3CC need to be tested if IMD(3 band)</w:t>
            </w:r>
          </w:p>
        </w:tc>
      </w:tr>
      <w:tr w:rsidR="00CE50D5" w:rsidRPr="006A77F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6A77F7" w:rsidRDefault="00CE50D5">
            <w:pPr>
              <w:pStyle w:val="TAN"/>
            </w:pPr>
            <w:r w:rsidRPr="006A77F7">
              <w:t>NOTE 1: No such config in TS 38.101-3 [7] V16.5.0</w:t>
            </w:r>
          </w:p>
          <w:p w14:paraId="76DEA5A4" w14:textId="77777777" w:rsidR="00CE50D5" w:rsidRPr="006A77F7" w:rsidRDefault="00CE50D5">
            <w:pPr>
              <w:pStyle w:val="TAN"/>
            </w:pPr>
            <w:r w:rsidRPr="006A77F7">
              <w:t>NOTE 2: 2CC BW class C is indicated in the table. The same rules apply to BW class B</w:t>
            </w:r>
          </w:p>
          <w:p w14:paraId="56856C21" w14:textId="68489506" w:rsidR="00CE50D5" w:rsidRPr="006A77F7" w:rsidRDefault="00CE50D5">
            <w:pPr>
              <w:pStyle w:val="TAN"/>
            </w:pPr>
            <w:r w:rsidRPr="006A77F7">
              <w:t xml:space="preserve">NOTE 3: Different test coverage is indicated by </w:t>
            </w:r>
            <w:r w:rsidR="00605797" w:rsidRPr="006A77F7">
              <w:t>colour</w:t>
            </w:r>
            <w:r w:rsidRPr="006A77F7">
              <w:t xml:space="preserve"> coding in this table.</w:t>
            </w:r>
          </w:p>
          <w:p w14:paraId="57920906" w14:textId="77777777" w:rsidR="00CE50D5" w:rsidRPr="006A77F7" w:rsidRDefault="00CE50D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780D4B57" w14:textId="77777777" w:rsidR="007D18AF" w:rsidRPr="006A77F7" w:rsidRDefault="007D18AF" w:rsidP="007D18AF">
      <w:bookmarkStart w:id="633" w:name="_Toc68073959"/>
      <w:bookmarkStart w:id="634" w:name="_Toc75371821"/>
      <w:bookmarkStart w:id="635" w:name="_Toc83727889"/>
      <w:bookmarkStart w:id="636" w:name="_Toc100005994"/>
      <w:bookmarkStart w:id="637" w:name="_Toc106703542"/>
    </w:p>
    <w:p w14:paraId="10BCF8E8" w14:textId="17FA4A9E" w:rsidR="006060A9" w:rsidRPr="006A77F7" w:rsidRDefault="006060A9" w:rsidP="006060A9">
      <w:pPr>
        <w:pStyle w:val="Heading2"/>
      </w:pPr>
      <w:bookmarkStart w:id="638" w:name="_Toc202467196"/>
      <w:r w:rsidRPr="006A77F7">
        <w:t>D.2.7</w:t>
      </w:r>
      <w:r w:rsidRPr="006A77F7">
        <w:tab/>
        <w:t>Test Environment</w:t>
      </w:r>
      <w:bookmarkEnd w:id="633"/>
      <w:bookmarkEnd w:id="634"/>
      <w:bookmarkEnd w:id="635"/>
      <w:bookmarkEnd w:id="636"/>
      <w:bookmarkEnd w:id="637"/>
      <w:bookmarkEnd w:id="638"/>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39" w:name="_Toc68073960"/>
      <w:bookmarkStart w:id="640" w:name="_Toc75371822"/>
      <w:bookmarkStart w:id="641" w:name="_Toc83727890"/>
      <w:bookmarkStart w:id="642" w:name="_Toc100005995"/>
      <w:bookmarkStart w:id="643" w:name="_Toc106703543"/>
      <w:bookmarkStart w:id="644" w:name="_Toc202467197"/>
      <w:r w:rsidRPr="006A77F7">
        <w:t>D.2.8</w:t>
      </w:r>
      <w:r w:rsidRPr="006A77F7">
        <w:tab/>
        <w:t>Test Frequencies selections for EN-DC</w:t>
      </w:r>
      <w:bookmarkEnd w:id="639"/>
      <w:bookmarkEnd w:id="640"/>
      <w:bookmarkEnd w:id="641"/>
      <w:bookmarkEnd w:id="642"/>
      <w:bookmarkEnd w:id="643"/>
      <w:bookmarkEnd w:id="644"/>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5" w:name="_Toc83727891"/>
      <w:bookmarkStart w:id="646" w:name="_Toc100005996"/>
      <w:bookmarkStart w:id="647" w:name="_Toc106703544"/>
      <w:bookmarkStart w:id="648" w:name="_Toc202467198"/>
      <w:bookmarkStart w:id="649" w:name="_Toc68073961"/>
      <w:bookmarkStart w:id="650" w:name="_Toc75371823"/>
      <w:r w:rsidRPr="006A77F7">
        <w:t>D.2.9</w:t>
      </w:r>
      <w:r w:rsidRPr="006A77F7">
        <w:tab/>
        <w:t xml:space="preserve">Test EN-DC </w:t>
      </w:r>
      <w:r w:rsidRPr="006A77F7">
        <w:rPr>
          <w:bCs/>
        </w:rPr>
        <w:t>channel bandwidth</w:t>
      </w:r>
      <w:bookmarkEnd w:id="645"/>
      <w:bookmarkEnd w:id="646"/>
      <w:bookmarkEnd w:id="647"/>
      <w:bookmarkEnd w:id="648"/>
    </w:p>
    <w:p w14:paraId="0BE737D7" w14:textId="0D001E45" w:rsidR="006060A9" w:rsidRPr="006A77F7" w:rsidRDefault="006060A9" w:rsidP="006060A9">
      <w:pPr>
        <w:pStyle w:val="Heading3"/>
      </w:pPr>
      <w:bookmarkStart w:id="651" w:name="_Toc83727892"/>
      <w:bookmarkStart w:id="652" w:name="_Toc100005997"/>
      <w:bookmarkStart w:id="653" w:name="_Toc106703545"/>
      <w:bookmarkStart w:id="654" w:name="_Toc202467199"/>
      <w:r w:rsidRPr="006A77F7">
        <w:t>D.2.</w:t>
      </w:r>
      <w:r w:rsidR="00CE50D5" w:rsidRPr="006A77F7">
        <w:t>9</w:t>
      </w:r>
      <w:r w:rsidRPr="006A77F7">
        <w:t>.1</w:t>
      </w:r>
      <w:r w:rsidRPr="006A77F7">
        <w:tab/>
        <w:t>Test point selection EN-DC configuration without exception</w:t>
      </w:r>
      <w:bookmarkEnd w:id="649"/>
      <w:bookmarkEnd w:id="650"/>
      <w:bookmarkEnd w:id="651"/>
      <w:bookmarkEnd w:id="652"/>
      <w:bookmarkEnd w:id="653"/>
      <w:bookmarkEnd w:id="654"/>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5" w:name="_Toc68073962"/>
      <w:bookmarkStart w:id="656" w:name="_Toc75371824"/>
      <w:bookmarkStart w:id="657" w:name="_Toc83727893"/>
      <w:bookmarkStart w:id="658" w:name="_Toc100005998"/>
      <w:bookmarkStart w:id="659" w:name="_Toc106703546"/>
      <w:bookmarkStart w:id="660" w:name="_Toc202467200"/>
      <w:r w:rsidRPr="006A77F7">
        <w:t>D.2.</w:t>
      </w:r>
      <w:r w:rsidR="00CE50D5" w:rsidRPr="006A77F7">
        <w:t>9</w:t>
      </w:r>
      <w:r w:rsidRPr="006A77F7">
        <w:t>.2</w:t>
      </w:r>
      <w:r w:rsidRPr="006A77F7">
        <w:tab/>
        <w:t>Test point selection EN-DC configuration with exception</w:t>
      </w:r>
      <w:bookmarkEnd w:id="655"/>
      <w:bookmarkEnd w:id="656"/>
      <w:bookmarkEnd w:id="657"/>
      <w:bookmarkEnd w:id="658"/>
      <w:bookmarkEnd w:id="659"/>
      <w:bookmarkEnd w:id="660"/>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61" w:name="_Hlk63090331"/>
      <w:bookmarkStart w:id="662" w:name="_Toc68073963"/>
      <w:bookmarkStart w:id="663" w:name="_Toc75371825"/>
      <w:bookmarkStart w:id="664" w:name="_Toc83727894"/>
      <w:bookmarkStart w:id="665" w:name="_Toc100005999"/>
      <w:bookmarkStart w:id="666" w:name="_Toc106703547"/>
      <w:bookmarkStart w:id="667" w:name="_Toc202467201"/>
      <w:r w:rsidRPr="006A77F7">
        <w:t>D.2.</w:t>
      </w:r>
      <w:r w:rsidR="00CE50D5" w:rsidRPr="006A77F7">
        <w:t>10</w:t>
      </w:r>
      <w:bookmarkEnd w:id="661"/>
      <w:r w:rsidRPr="006A77F7">
        <w:tab/>
        <w:t>RB allocation and RB location selections</w:t>
      </w:r>
      <w:bookmarkEnd w:id="662"/>
      <w:bookmarkEnd w:id="663"/>
      <w:bookmarkEnd w:id="664"/>
      <w:bookmarkEnd w:id="665"/>
      <w:bookmarkEnd w:id="666"/>
      <w:bookmarkEnd w:id="667"/>
    </w:p>
    <w:p w14:paraId="23F3F107" w14:textId="1AB07E2A" w:rsidR="006060A9" w:rsidRPr="006A77F7" w:rsidRDefault="006060A9" w:rsidP="006060A9">
      <w:pPr>
        <w:pStyle w:val="Heading3"/>
      </w:pPr>
      <w:bookmarkStart w:id="668" w:name="_Hlk63090373"/>
      <w:bookmarkStart w:id="669" w:name="_Toc68073964"/>
      <w:bookmarkStart w:id="670" w:name="_Toc75371826"/>
      <w:bookmarkStart w:id="671" w:name="_Toc83727895"/>
      <w:bookmarkStart w:id="672" w:name="_Toc100006000"/>
      <w:bookmarkStart w:id="673" w:name="_Toc106703548"/>
      <w:bookmarkStart w:id="674" w:name="_Toc202467202"/>
      <w:r w:rsidRPr="006A77F7">
        <w:t>D.2.</w:t>
      </w:r>
      <w:r w:rsidR="00CE50D5" w:rsidRPr="006A77F7">
        <w:t>10</w:t>
      </w:r>
      <w:r w:rsidRPr="006A77F7">
        <w:t>.1</w:t>
      </w:r>
      <w:bookmarkEnd w:id="668"/>
      <w:r w:rsidRPr="006A77F7">
        <w:tab/>
        <w:t xml:space="preserve">Test point selection </w:t>
      </w:r>
      <w:r w:rsidRPr="006A77F7">
        <w:rPr>
          <w:lang w:eastAsia="ja-JP"/>
        </w:rPr>
        <w:t>EN-DC configuration without exception</w:t>
      </w:r>
      <w:bookmarkEnd w:id="669"/>
      <w:bookmarkEnd w:id="670"/>
      <w:bookmarkEnd w:id="671"/>
      <w:bookmarkEnd w:id="672"/>
      <w:bookmarkEnd w:id="673"/>
      <w:bookmarkEnd w:id="674"/>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5" w:name="_Toc68073965"/>
      <w:bookmarkStart w:id="676" w:name="_Toc75371827"/>
      <w:bookmarkStart w:id="677" w:name="_Toc83727896"/>
      <w:bookmarkStart w:id="678" w:name="_Toc100006001"/>
      <w:bookmarkStart w:id="679" w:name="_Toc106703549"/>
      <w:bookmarkStart w:id="680" w:name="_Toc202467203"/>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5"/>
      <w:bookmarkEnd w:id="676"/>
      <w:bookmarkEnd w:id="677"/>
      <w:bookmarkEnd w:id="678"/>
      <w:bookmarkEnd w:id="679"/>
      <w:bookmarkEnd w:id="680"/>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81" w:name="_Toc68073966"/>
      <w:bookmarkStart w:id="682" w:name="_Toc75371828"/>
      <w:bookmarkStart w:id="683" w:name="_Toc83727897"/>
      <w:bookmarkStart w:id="684" w:name="_Toc100006002"/>
      <w:bookmarkStart w:id="685" w:name="_Toc106703550"/>
      <w:bookmarkStart w:id="686" w:name="_Toc202467204"/>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81"/>
      <w:bookmarkEnd w:id="682"/>
      <w:bookmarkEnd w:id="683"/>
      <w:bookmarkEnd w:id="684"/>
      <w:bookmarkEnd w:id="685"/>
      <w:bookmarkEnd w:id="686"/>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7"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8" w:name="OLE_LINK192"/>
      <w:bookmarkStart w:id="689" w:name="OLE_LINK193"/>
      <w:r w:rsidR="00CE50D5" w:rsidRPr="006A77F7">
        <w:rPr>
          <w:rFonts w:eastAsia="SimSun"/>
          <w:lang w:eastAsia="zh-CN"/>
        </w:rPr>
        <w:t>MSD exceptions due to IMD interference</w:t>
      </w:r>
      <w:bookmarkEnd w:id="688"/>
      <w:bookmarkEnd w:id="689"/>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7"/>
    </w:p>
    <w:p w14:paraId="5FDEA627" w14:textId="015DF1B6" w:rsidR="006060A9" w:rsidRPr="006A77F7" w:rsidRDefault="006060A9" w:rsidP="006060A9">
      <w:pPr>
        <w:pStyle w:val="Heading3"/>
      </w:pPr>
      <w:bookmarkStart w:id="690" w:name="_Toc68073967"/>
      <w:bookmarkStart w:id="691" w:name="_Toc75371829"/>
      <w:bookmarkStart w:id="692" w:name="_Toc83727898"/>
      <w:bookmarkStart w:id="693" w:name="_Toc100006003"/>
      <w:bookmarkStart w:id="694" w:name="_Toc106703551"/>
      <w:bookmarkStart w:id="695" w:name="_Toc202467205"/>
      <w:r w:rsidRPr="006A77F7">
        <w:t>D.2.1</w:t>
      </w:r>
      <w:r w:rsidR="00CE50D5" w:rsidRPr="006A77F7">
        <w:t>1</w:t>
      </w:r>
      <w:r w:rsidRPr="006A77F7">
        <w:tab/>
        <w:t>Modulation scheme selections</w:t>
      </w:r>
      <w:bookmarkEnd w:id="690"/>
      <w:bookmarkEnd w:id="691"/>
      <w:bookmarkEnd w:id="692"/>
      <w:bookmarkEnd w:id="693"/>
      <w:bookmarkEnd w:id="694"/>
      <w:bookmarkEnd w:id="695"/>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6" w:name="_Toc68073968"/>
      <w:bookmarkStart w:id="697" w:name="_Toc75371830"/>
      <w:bookmarkStart w:id="698" w:name="_Toc83727899"/>
      <w:bookmarkStart w:id="699" w:name="_Toc100006004"/>
      <w:bookmarkStart w:id="700" w:name="_Toc106703552"/>
      <w:bookmarkStart w:id="701" w:name="_Toc202467206"/>
      <w:r w:rsidRPr="006A77F7">
        <w:t>D.2.1</w:t>
      </w:r>
      <w:r w:rsidR="00CE50D5" w:rsidRPr="006A77F7">
        <w:t>2</w:t>
      </w:r>
      <w:r w:rsidRPr="006A77F7">
        <w:tab/>
        <w:t>Current test completion status per EN-DC configuration</w:t>
      </w:r>
      <w:bookmarkEnd w:id="696"/>
      <w:bookmarkEnd w:id="697"/>
      <w:bookmarkEnd w:id="698"/>
      <w:bookmarkEnd w:id="699"/>
      <w:bookmarkEnd w:id="700"/>
      <w:bookmarkEnd w:id="701"/>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2" w:name="_Toc27418765"/>
      <w:bookmarkStart w:id="703" w:name="_Toc36042420"/>
      <w:bookmarkStart w:id="704" w:name="_Toc43899748"/>
      <w:bookmarkStart w:id="705" w:name="_Toc51767660"/>
      <w:bookmarkStart w:id="706" w:name="_Toc59039998"/>
      <w:bookmarkStart w:id="707" w:name="_Toc68073969"/>
      <w:bookmarkStart w:id="708" w:name="_Toc75371831"/>
      <w:bookmarkStart w:id="709" w:name="_Toc83727900"/>
      <w:bookmarkStart w:id="710" w:name="_Toc100006005"/>
      <w:bookmarkStart w:id="711" w:name="_Toc106703553"/>
      <w:bookmarkStart w:id="712" w:name="_Toc202467207"/>
      <w:bookmarkStart w:id="713" w:name="historyclause"/>
      <w:r w:rsidRPr="006A77F7">
        <w:t xml:space="preserve">Annex </w:t>
      </w:r>
      <w:r w:rsidR="00822785" w:rsidRPr="006A77F7">
        <w:t>E</w:t>
      </w:r>
      <w:r w:rsidRPr="006A77F7">
        <w:t>: Change history</w:t>
      </w:r>
      <w:bookmarkEnd w:id="702"/>
      <w:bookmarkEnd w:id="703"/>
      <w:bookmarkEnd w:id="704"/>
      <w:bookmarkEnd w:id="705"/>
      <w:bookmarkEnd w:id="706"/>
      <w:bookmarkEnd w:id="707"/>
      <w:bookmarkEnd w:id="708"/>
      <w:bookmarkEnd w:id="709"/>
      <w:bookmarkEnd w:id="710"/>
      <w:bookmarkEnd w:id="711"/>
      <w:bookmarkEnd w:id="7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3"/>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proofErr w:type="spellStart"/>
            <w:r w:rsidRPr="006A77F7">
              <w:rPr>
                <w:b/>
                <w:sz w:val="16"/>
              </w:rPr>
              <w:t>TDoc</w:t>
            </w:r>
            <w:proofErr w:type="spellEnd"/>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 xml:space="preserve">RAN5#2-5G-NR </w:t>
            </w:r>
            <w:proofErr w:type="spellStart"/>
            <w:r w:rsidRPr="006A77F7">
              <w:rPr>
                <w:sz w:val="16"/>
                <w:szCs w:val="16"/>
              </w:rPr>
              <w:t>Adhoc</w:t>
            </w:r>
            <w:proofErr w:type="spellEnd"/>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w:t>
            </w:r>
            <w:proofErr w:type="spellStart"/>
            <w:r w:rsidRPr="006A77F7">
              <w:rPr>
                <w:sz w:val="16"/>
                <w:szCs w:val="16"/>
              </w:rPr>
              <w:t>Adhoc</w:t>
            </w:r>
            <w:proofErr w:type="spellEnd"/>
            <w:r w:rsidRPr="006A77F7">
              <w:rPr>
                <w:sz w:val="16"/>
                <w:szCs w:val="16"/>
              </w:rPr>
              <w:t xml:space="preserve">: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w:t>
            </w:r>
            <w:proofErr w:type="spellStart"/>
            <w:r w:rsidRPr="006A77F7">
              <w:rPr>
                <w:sz w:val="16"/>
                <w:szCs w:val="16"/>
              </w:rPr>
              <w:t>Adhoc</w:t>
            </w:r>
            <w:proofErr w:type="spellEnd"/>
            <w:r w:rsidRPr="006A77F7">
              <w:rPr>
                <w:sz w:val="16"/>
                <w:szCs w:val="16"/>
              </w:rPr>
              <w:t xml:space="preserve">: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xml:space="preserve">, "Test Point analysis for FR1 </w:t>
            </w:r>
            <w:proofErr w:type="spellStart"/>
            <w:r w:rsidRPr="006A77F7">
              <w:rPr>
                <w:sz w:val="16"/>
                <w:szCs w:val="16"/>
              </w:rPr>
              <w:t>RefSens</w:t>
            </w:r>
            <w:proofErr w:type="spellEnd"/>
            <w:r w:rsidRPr="006A77F7">
              <w:rPr>
                <w:sz w:val="16"/>
                <w:szCs w:val="16"/>
              </w:rPr>
              <w:t xml:space="preserve">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xml:space="preserve">, “Test Point analysis for FR2 </w:t>
            </w:r>
            <w:proofErr w:type="spellStart"/>
            <w:r w:rsidRPr="006A77F7">
              <w:rPr>
                <w:sz w:val="16"/>
                <w:szCs w:val="16"/>
              </w:rPr>
              <w:t>RefSense</w:t>
            </w:r>
            <w:proofErr w:type="spellEnd"/>
            <w:r w:rsidRPr="006A77F7">
              <w:rPr>
                <w:sz w:val="16"/>
                <w:szCs w:val="16"/>
              </w:rPr>
              <w:t xml:space="preserv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xml:space="preserve">, “Test Point analysis for FR2 </w:t>
            </w:r>
            <w:proofErr w:type="spellStart"/>
            <w:r w:rsidRPr="006A77F7">
              <w:rPr>
                <w:sz w:val="16"/>
                <w:szCs w:val="16"/>
              </w:rPr>
              <w:t>TxSpurious</w:t>
            </w:r>
            <w:proofErr w:type="spellEnd"/>
            <w:r w:rsidRPr="006A77F7">
              <w:rPr>
                <w:sz w:val="16"/>
                <w:szCs w:val="16"/>
              </w:rPr>
              <w:t xml:space="preserve">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proofErr w:type="spellStart"/>
            <w:r w:rsidRPr="006A77F7">
              <w:rPr>
                <w:sz w:val="16"/>
                <w:szCs w:val="16"/>
              </w:rPr>
              <w:t>TP_analysis</w:t>
            </w:r>
            <w:proofErr w:type="spellEnd"/>
            <w:r w:rsidRPr="006A77F7">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 xml:space="preserve">TP analysis OBW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 xml:space="preserve">TP analysis SEM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w:t>
            </w:r>
            <w:proofErr w:type="spellStart"/>
            <w:r w:rsidRPr="006A77F7">
              <w:rPr>
                <w:sz w:val="16"/>
                <w:szCs w:val="16"/>
              </w:rPr>
              <w:t>Tp</w:t>
            </w:r>
            <w:proofErr w:type="spellEnd"/>
            <w:r w:rsidRPr="006A77F7">
              <w:rPr>
                <w:sz w:val="16"/>
                <w:szCs w:val="16"/>
              </w:rPr>
              <w:t xml:space="preserve">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 xml:space="preserve">Introduction of new section for </w:t>
            </w:r>
            <w:proofErr w:type="spellStart"/>
            <w:r w:rsidRPr="006A77F7">
              <w:rPr>
                <w:sz w:val="16"/>
                <w:szCs w:val="16"/>
              </w:rPr>
              <w:t>Tp</w:t>
            </w:r>
            <w:proofErr w:type="spellEnd"/>
            <w:r w:rsidRPr="006A77F7">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 xml:space="preserve">Addition of TP analysis for ACS for 2DL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 xml:space="preserve">Update SCS test points for FR2 ACS and </w:t>
            </w:r>
            <w:proofErr w:type="spellStart"/>
            <w:r w:rsidRPr="006A77F7">
              <w:rPr>
                <w:sz w:val="16"/>
                <w:szCs w:val="16"/>
              </w:rPr>
              <w:t>Inband</w:t>
            </w:r>
            <w:proofErr w:type="spellEnd"/>
            <w:r w:rsidRPr="006A77F7">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proofErr w:type="spellStart"/>
            <w:r w:rsidRPr="006A77F7">
              <w:rPr>
                <w:sz w:val="16"/>
                <w:szCs w:val="16"/>
              </w:rPr>
              <w:t>TPanalysis</w:t>
            </w:r>
            <w:proofErr w:type="spellEnd"/>
            <w:r w:rsidRPr="006A77F7">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 xml:space="preserve">tion of TP analysis for FR1 </w:t>
            </w:r>
            <w:proofErr w:type="spellStart"/>
            <w:r w:rsidRPr="006A77F7">
              <w:rPr>
                <w:sz w:val="16"/>
                <w:szCs w:val="16"/>
              </w:rPr>
              <w:t>ConfigTP</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 xml:space="preserve">Addition of TP analysis of FR1 6.4D.2.3 </w:t>
            </w:r>
            <w:proofErr w:type="spellStart"/>
            <w:r w:rsidRPr="006A77F7">
              <w:rPr>
                <w:sz w:val="16"/>
                <w:szCs w:val="16"/>
              </w:rPr>
              <w:t>Inband</w:t>
            </w:r>
            <w:proofErr w:type="spellEnd"/>
            <w:r w:rsidRPr="006A77F7">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 xml:space="preserve">Test Point analysis for Occupied bandwidth for 2UL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proofErr w:type="spellStart"/>
            <w:r w:rsidRPr="006A77F7">
              <w:rPr>
                <w:sz w:val="16"/>
                <w:szCs w:val="16"/>
              </w:rPr>
              <w:t>TPanalysis</w:t>
            </w:r>
            <w:proofErr w:type="spellEnd"/>
            <w:r w:rsidRPr="006A77F7">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 xml:space="preserve">Addition of TP analysis for ACS for 3DL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 xml:space="preserve">Test Point analysis for FR2 ref </w:t>
            </w:r>
            <w:proofErr w:type="spellStart"/>
            <w:r w:rsidRPr="006A77F7">
              <w:rPr>
                <w:sz w:val="16"/>
                <w:szCs w:val="16"/>
              </w:rPr>
              <w:t>sens</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 xml:space="preserve">Addition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proofErr w:type="spellStart"/>
            <w:r w:rsidRPr="006A77F7">
              <w:rPr>
                <w:sz w:val="16"/>
                <w:szCs w:val="16"/>
              </w:rPr>
              <w:t>Add_TP_analysis_table</w:t>
            </w:r>
            <w:proofErr w:type="spellEnd"/>
            <w:r w:rsidRPr="006A77F7">
              <w:rPr>
                <w:sz w:val="16"/>
                <w:szCs w:val="16"/>
              </w:rPr>
              <w:t xml:space="preserve"> for </w:t>
            </w:r>
            <w:proofErr w:type="spellStart"/>
            <w:r w:rsidRPr="006A77F7">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 xml:space="preserve">TP analysis 6.5B.3 TX </w:t>
            </w:r>
            <w:proofErr w:type="spellStart"/>
            <w:r w:rsidRPr="006A77F7">
              <w:rPr>
                <w:sz w:val="16"/>
                <w:szCs w:val="16"/>
              </w:rPr>
              <w:t>SpurEmission</w:t>
            </w:r>
            <w:proofErr w:type="spellEnd"/>
            <w:r w:rsidRPr="006A77F7">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 xml:space="preserve">Update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Addition of test point analysis for DC_13A_n66A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 xml:space="preserve">Updating TP analysis for </w:t>
            </w:r>
            <w:proofErr w:type="spellStart"/>
            <w:r w:rsidRPr="006A77F7">
              <w:rPr>
                <w:sz w:val="16"/>
                <w:szCs w:val="16"/>
              </w:rPr>
              <w:t>Inband</w:t>
            </w:r>
            <w:proofErr w:type="spellEnd"/>
            <w:r w:rsidRPr="006A77F7">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 xml:space="preserve">TP analysis for 6.2.4 updated for </w:t>
            </w:r>
            <w:proofErr w:type="spellStart"/>
            <w:r w:rsidRPr="006A77F7">
              <w:rPr>
                <w:sz w:val="16"/>
                <w:szCs w:val="16"/>
              </w:rPr>
              <w:t>eMIMO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 xml:space="preserve">General TP analysis update for NR CA </w:t>
            </w:r>
            <w:proofErr w:type="spellStart"/>
            <w:r w:rsidRPr="006A77F7">
              <w:rPr>
                <w:sz w:val="16"/>
                <w:szCs w:val="16"/>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 xml:space="preserve">Test Point analysis for FR2 Tx spur emission </w:t>
            </w:r>
            <w:proofErr w:type="spellStart"/>
            <w:r w:rsidRPr="006A77F7">
              <w:rPr>
                <w:sz w:val="16"/>
                <w:szCs w:val="16"/>
              </w:rPr>
              <w:t>coex</w:t>
            </w:r>
            <w:proofErr w:type="spellEnd"/>
            <w:r w:rsidRPr="006A77F7">
              <w:rPr>
                <w:sz w:val="16"/>
                <w:szCs w:val="16"/>
              </w:rPr>
              <w:t xml:space="preserv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Editorial correction to Annex 2.10.3 test point selection EN-DC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proofErr w:type="spellStart"/>
            <w:r w:rsidRPr="006A77F7">
              <w:rPr>
                <w:sz w:val="16"/>
                <w:szCs w:val="16"/>
              </w:rPr>
              <w:t>Update_TP_analysis</w:t>
            </w:r>
            <w:proofErr w:type="spellEnd"/>
            <w:r w:rsidRPr="006A77F7">
              <w:rPr>
                <w:sz w:val="16"/>
                <w:szCs w:val="16"/>
              </w:rPr>
              <w:t xml:space="preserve">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Introduction of spurious emission TP analysis for Rel-16 EN-DC 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 xml:space="preserve">Update of test points analysis for CA_n1A-n3A </w:t>
            </w:r>
            <w:proofErr w:type="spellStart"/>
            <w:r w:rsidRPr="006A77F7">
              <w:rPr>
                <w:sz w:val="16"/>
                <w:szCs w:val="16"/>
              </w:rPr>
              <w:t>refsens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 xml:space="preserve">Addition of TP analysis for FR1 </w:t>
            </w:r>
            <w:proofErr w:type="spellStart"/>
            <w:r w:rsidRPr="006A77F7">
              <w:rPr>
                <w:sz w:val="16"/>
                <w:szCs w:val="16"/>
              </w:rPr>
              <w:t>RedCap</w:t>
            </w:r>
            <w:proofErr w:type="spellEnd"/>
            <w:r w:rsidRPr="006A77F7">
              <w:rPr>
                <w:sz w:val="16"/>
                <w:szCs w:val="16"/>
              </w:rPr>
              <w:t xml:space="preserv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proofErr w:type="spellStart"/>
            <w:r w:rsidRPr="006A77F7">
              <w:rPr>
                <w:sz w:val="16"/>
                <w:szCs w:val="16"/>
              </w:rPr>
              <w:t>Update_TP_analysis</w:t>
            </w:r>
            <w:proofErr w:type="spellEnd"/>
            <w:r w:rsidRPr="006A77F7">
              <w:rPr>
                <w:sz w:val="16"/>
                <w:szCs w:val="16"/>
              </w:rPr>
              <w:t xml:space="preserve">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 xml:space="preserve">Addition of test point analysis for </w:t>
            </w:r>
            <w:proofErr w:type="spellStart"/>
            <w:r w:rsidRPr="006A77F7">
              <w:rPr>
                <w:sz w:val="16"/>
                <w:szCs w:val="16"/>
              </w:rPr>
              <w:t>TxD</w:t>
            </w:r>
            <w:proofErr w:type="spellEnd"/>
            <w:r w:rsidRPr="006A77F7">
              <w:rPr>
                <w:sz w:val="16"/>
                <w:szCs w:val="16"/>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 xml:space="preserve">Editorial corrections on </w:t>
            </w:r>
            <w:proofErr w:type="spellStart"/>
            <w:r w:rsidRPr="006A77F7">
              <w:rPr>
                <w:sz w:val="16"/>
                <w:szCs w:val="16"/>
              </w:rPr>
              <w:t>TpAnalysisSpur</w:t>
            </w:r>
            <w:proofErr w:type="spellEnd"/>
            <w:r w:rsidRPr="006A77F7">
              <w:rPr>
                <w:sz w:val="16"/>
                <w:szCs w:val="16"/>
              </w:rPr>
              <w:t xml:space="preserve">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proofErr w:type="spellStart"/>
            <w:r w:rsidRPr="006A77F7">
              <w:rPr>
                <w:sz w:val="16"/>
                <w:szCs w:val="16"/>
              </w:rPr>
              <w:t>Ref_sense_TpAnalysis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 xml:space="preserve">Test point analysis for </w:t>
            </w:r>
            <w:proofErr w:type="spellStart"/>
            <w:r w:rsidRPr="006A77F7">
              <w:rPr>
                <w:sz w:val="16"/>
                <w:szCs w:val="16"/>
              </w:rPr>
              <w:t>mpr-PowerBoost</w:t>
            </w:r>
            <w:proofErr w:type="spellEnd"/>
            <w:r w:rsidRPr="006A77F7">
              <w:rPr>
                <w:sz w:val="16"/>
                <w:szCs w:val="16"/>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proofErr w:type="spellStart"/>
            <w:r w:rsidRPr="006A77F7">
              <w:rPr>
                <w:sz w:val="16"/>
                <w:szCs w:val="16"/>
              </w:rPr>
              <w:t>Spur_TpAnalysis</w:t>
            </w:r>
            <w:proofErr w:type="spellEnd"/>
            <w:r w:rsidRPr="006A77F7">
              <w:rPr>
                <w:sz w:val="16"/>
                <w:szCs w:val="16"/>
              </w:rPr>
              <w:t xml:space="preserve">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w:t>
            </w:r>
            <w:proofErr w:type="spellStart"/>
            <w:r w:rsidRPr="006A77F7">
              <w:rPr>
                <w:sz w:val="16"/>
                <w:szCs w:val="16"/>
              </w:rPr>
              <w:t>coex</w:t>
            </w:r>
            <w:proofErr w:type="spellEnd"/>
            <w:r w:rsidRPr="006A77F7">
              <w:rPr>
                <w:sz w:val="16"/>
                <w:szCs w:val="16"/>
              </w:rPr>
              <w:t xml:space="preserv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6A77F7" w:rsidRDefault="00B12A5A" w:rsidP="0014362E">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6A77F7" w:rsidRDefault="00B12A5A" w:rsidP="0014362E">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6A77F7" w:rsidRDefault="00B12A5A" w:rsidP="0014362E">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6A77F7" w:rsidRDefault="00B12A5A" w:rsidP="0014362E">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6A77F7" w:rsidRDefault="00B12A5A" w:rsidP="0014362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6A77F7" w:rsidRDefault="00B12A5A" w:rsidP="0014362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6A77F7" w:rsidRDefault="00B12A5A" w:rsidP="0014362E">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6A77F7" w:rsidRDefault="00B12A5A" w:rsidP="0014362E">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6A77F7" w:rsidRDefault="00B12A5A" w:rsidP="0038159B">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6A77F7" w:rsidRDefault="00B12A5A" w:rsidP="0038159B">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6A77F7" w:rsidRDefault="00B12A5A" w:rsidP="0038159B">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6A77F7" w:rsidRDefault="00B12A5A" w:rsidP="0038159B">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6A77F7" w:rsidRDefault="00B12A5A" w:rsidP="0038159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6A77F7" w:rsidRDefault="00B12A5A" w:rsidP="0038159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6A77F7" w:rsidRDefault="00B12A5A" w:rsidP="0038159B">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6A77F7" w:rsidRDefault="00B12A5A" w:rsidP="0038159B">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6A77F7" w:rsidRDefault="002D2BA4" w:rsidP="002D2BA4">
            <w:pPr>
              <w:pStyle w:val="TAL"/>
              <w:rPr>
                <w:sz w:val="16"/>
                <w:szCs w:val="16"/>
              </w:rPr>
            </w:pPr>
            <w:r w:rsidRPr="006A77F7">
              <w:rPr>
                <w:sz w:val="16"/>
                <w:szCs w:val="16"/>
              </w:rPr>
              <w:t xml:space="preserve">Updating TP analysis for FR1 test case </w:t>
            </w:r>
            <w:proofErr w:type="spellStart"/>
            <w:r w:rsidRPr="006A77F7">
              <w:rPr>
                <w:sz w:val="16"/>
                <w:szCs w:val="16"/>
              </w:rPr>
              <w:t>Inband</w:t>
            </w:r>
            <w:proofErr w:type="spellEnd"/>
            <w:r w:rsidRPr="006A77F7">
              <w:rPr>
                <w:sz w:val="16"/>
                <w:szCs w:val="16"/>
              </w:rPr>
              <w:t xml:space="preserve">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6A77F7" w:rsidRDefault="002D2BA4" w:rsidP="002D2BA4">
            <w:pPr>
              <w:pStyle w:val="TAL"/>
              <w:rPr>
                <w:sz w:val="16"/>
                <w:szCs w:val="16"/>
              </w:rPr>
            </w:pPr>
            <w:r w:rsidRPr="006A77F7">
              <w:rPr>
                <w:sz w:val="16"/>
                <w:szCs w:val="16"/>
              </w:rPr>
              <w:t xml:space="preserve">TP </w:t>
            </w:r>
            <w:proofErr w:type="spellStart"/>
            <w:r w:rsidRPr="006A77F7">
              <w:rPr>
                <w:sz w:val="16"/>
                <w:szCs w:val="16"/>
              </w:rPr>
              <w:t>analyze</w:t>
            </w:r>
            <w:proofErr w:type="spellEnd"/>
            <w:r w:rsidRPr="006A77F7">
              <w:rPr>
                <w:sz w:val="16"/>
                <w:szCs w:val="16"/>
              </w:rPr>
              <w:t xml:space="preserve"> 6.2F.3 shared spectrum access NS_28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38BDD" w14:textId="1F39A45C" w:rsidR="00AB5BC2" w:rsidRPr="006A77F7" w:rsidRDefault="00AB5BC2" w:rsidP="00AB5BC2">
            <w:pPr>
              <w:pStyle w:val="TAL"/>
              <w:rPr>
                <w:sz w:val="16"/>
                <w:szCs w:val="16"/>
              </w:rPr>
            </w:pPr>
            <w:r w:rsidRPr="006A77F7">
              <w:rPr>
                <w:sz w:val="16"/>
                <w:szCs w:val="16"/>
              </w:rPr>
              <w:t>Update reference sensitivity test cases for additional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96357"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4B97E3" w14:textId="77777777" w:rsidR="00923EA7" w:rsidRPr="006A77F7" w:rsidRDefault="00923EA7" w:rsidP="00895A9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A1786" w14:textId="77777777" w:rsidR="00923EA7" w:rsidRPr="006A77F7" w:rsidRDefault="00923EA7" w:rsidP="00895A9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9E4430" w14:textId="77777777" w:rsidR="00923EA7" w:rsidRPr="006A77F7" w:rsidRDefault="00923EA7" w:rsidP="00895A9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503493" w14:textId="77777777" w:rsidR="00923EA7" w:rsidRPr="006A77F7" w:rsidRDefault="00923EA7" w:rsidP="00895A9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395DC7" w14:textId="77777777" w:rsidR="00923EA7" w:rsidRPr="006A77F7" w:rsidRDefault="00923EA7" w:rsidP="00895A9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5E9355" w14:textId="77777777" w:rsidR="00923EA7" w:rsidRPr="006A77F7" w:rsidRDefault="00923EA7" w:rsidP="00895A9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11B4A" w14:textId="77777777" w:rsidR="00923EA7" w:rsidRPr="006A77F7" w:rsidRDefault="00923EA7" w:rsidP="00895A9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B545F2" w14:textId="77777777" w:rsidR="00923EA7" w:rsidRPr="006A77F7" w:rsidRDefault="00923EA7" w:rsidP="00895A9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E6CB5" w14:textId="77777777" w:rsidR="00923EA7" w:rsidRPr="006A77F7" w:rsidRDefault="00923EA7" w:rsidP="00895A9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0EAA88" w14:textId="77777777" w:rsidR="00923EA7" w:rsidRPr="006A77F7" w:rsidRDefault="00923EA7" w:rsidP="00895A9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85292" w14:textId="77777777" w:rsidR="00923EA7" w:rsidRPr="006A77F7" w:rsidRDefault="00923EA7" w:rsidP="00895A95">
            <w:pPr>
              <w:pStyle w:val="TAL"/>
              <w:rPr>
                <w:sz w:val="16"/>
                <w:szCs w:val="16"/>
              </w:rPr>
            </w:pPr>
            <w:r w:rsidRPr="006A77F7">
              <w:rPr>
                <w:sz w:val="16"/>
                <w:szCs w:val="16"/>
              </w:rPr>
              <w:t xml:space="preserve">Addition of test point analysis for 6.2L.3.1 MOP for inter-band CA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B33957" w14:textId="77777777" w:rsidR="00923EA7" w:rsidRPr="006A77F7" w:rsidRDefault="00923EA7" w:rsidP="00895A9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1FDD7" w14:textId="77777777" w:rsidR="00923EA7" w:rsidRPr="006A77F7" w:rsidRDefault="00923EA7" w:rsidP="00895A95">
            <w:pPr>
              <w:pStyle w:val="TAL"/>
              <w:rPr>
                <w:sz w:val="16"/>
                <w:szCs w:val="16"/>
              </w:rPr>
            </w:pPr>
            <w:r w:rsidRPr="006A77F7">
              <w:rPr>
                <w:sz w:val="16"/>
                <w:szCs w:val="16"/>
              </w:rPr>
              <w:t xml:space="preserve">Addition of test point analysis for 6.2L.1.3 MOP for inter-band EN-DC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065087" w14:textId="77777777" w:rsidR="00923EA7" w:rsidRPr="006A77F7" w:rsidRDefault="00923EA7" w:rsidP="00895A9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B4EBB0" w14:textId="77777777" w:rsidR="00923EA7" w:rsidRPr="006A77F7" w:rsidRDefault="00923EA7" w:rsidP="00895A9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4BABC" w14:textId="77777777" w:rsidR="00923EA7" w:rsidRPr="006A77F7" w:rsidRDefault="00923EA7" w:rsidP="00895A9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1A2FA2" w14:textId="77777777" w:rsidR="00923EA7" w:rsidRPr="006A77F7" w:rsidRDefault="00923EA7" w:rsidP="00895A9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927273" w14:textId="77777777" w:rsidR="00923EA7" w:rsidRPr="006A77F7" w:rsidRDefault="00923EA7" w:rsidP="00895A9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BF5280" w14:textId="77777777" w:rsidR="00923EA7" w:rsidRPr="006A77F7" w:rsidRDefault="00923EA7" w:rsidP="00895A9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053EA0" w14:textId="77777777" w:rsidR="00923EA7" w:rsidRPr="006A77F7" w:rsidRDefault="00923EA7" w:rsidP="00895A9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95018" w14:textId="77777777" w:rsidR="00923EA7" w:rsidRPr="006A77F7" w:rsidRDefault="00923EA7" w:rsidP="00895A9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F6D035" w14:textId="77777777" w:rsidR="00923EA7" w:rsidRPr="006A77F7" w:rsidRDefault="00923EA7" w:rsidP="00895A9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7AD899" w14:textId="77777777" w:rsidR="00923EA7" w:rsidRPr="006A77F7" w:rsidRDefault="00923EA7" w:rsidP="00895A9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A0F43D" w14:textId="77777777" w:rsidR="00923EA7" w:rsidRPr="006A77F7" w:rsidRDefault="00923EA7" w:rsidP="00895A9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D7476" w14:textId="77777777" w:rsidR="00923EA7" w:rsidRPr="006A77F7" w:rsidRDefault="00923EA7" w:rsidP="00895A9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B07278" w14:textId="77777777" w:rsidR="00923EA7" w:rsidRPr="006A77F7" w:rsidRDefault="00923EA7" w:rsidP="00895A9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B24BAE" w14:textId="77777777" w:rsidR="00923EA7" w:rsidRPr="006A77F7" w:rsidRDefault="00923EA7" w:rsidP="00895A9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D5D4" w14:textId="77777777" w:rsidR="00923EA7" w:rsidRPr="006A77F7" w:rsidRDefault="00923EA7" w:rsidP="00895A9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0C7F1" w14:textId="77777777" w:rsidR="00923EA7" w:rsidRPr="006A77F7" w:rsidRDefault="00923EA7" w:rsidP="00895A9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BDAD8" w14:textId="77777777" w:rsidR="00923EA7" w:rsidRPr="006A77F7" w:rsidRDefault="00923EA7" w:rsidP="00895A9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A3E045" w14:textId="77777777" w:rsidR="00923EA7" w:rsidRPr="006A77F7" w:rsidRDefault="00923EA7" w:rsidP="00895A9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3AF60F" w14:textId="77777777" w:rsidR="00923EA7" w:rsidRPr="006A77F7" w:rsidRDefault="00923EA7" w:rsidP="00895A9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368415" w14:textId="77777777" w:rsidR="00923EA7" w:rsidRPr="006A77F7" w:rsidRDefault="00923EA7" w:rsidP="00895A9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0E2226" w14:textId="4EB8964D" w:rsidR="00293540" w:rsidRPr="006A77F7" w:rsidRDefault="00293540" w:rsidP="00293540">
            <w:pPr>
              <w:pStyle w:val="TAL"/>
              <w:rPr>
                <w:sz w:val="16"/>
                <w:szCs w:val="16"/>
              </w:rPr>
            </w:pPr>
            <w:r w:rsidRPr="006A77F7">
              <w:rPr>
                <w:sz w:val="16"/>
                <w:szCs w:val="16"/>
              </w:rPr>
              <w:t>Correction of reference sensitivity TP analysis for PC3 DC_18A_n77A and DC_18A_n78A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0E725"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8385D" w14:textId="6F02E7F1" w:rsidR="00293540" w:rsidRPr="006A77F7" w:rsidRDefault="00293540" w:rsidP="00293540">
            <w:pPr>
              <w:pStyle w:val="TAL"/>
              <w:rPr>
                <w:sz w:val="16"/>
                <w:szCs w:val="16"/>
              </w:rPr>
            </w:pPr>
            <w:r w:rsidRPr="006A77F7">
              <w:rPr>
                <w:sz w:val="16"/>
                <w:szCs w:val="16"/>
              </w:rPr>
              <w:t xml:space="preserve">Addition of test point analysis for EN-DC configurations with simultaneous </w:t>
            </w:r>
            <w:proofErr w:type="spellStart"/>
            <w:r w:rsidRPr="006A77F7">
              <w:rPr>
                <w:sz w:val="16"/>
                <w:szCs w:val="16"/>
              </w:rPr>
              <w:t>RxTx</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2C868E" w14:textId="24382451" w:rsidR="006B3F19" w:rsidRPr="006A77F7" w:rsidRDefault="006B3F19" w:rsidP="006B3F19">
            <w:pPr>
              <w:pStyle w:val="TAL"/>
              <w:rPr>
                <w:sz w:val="16"/>
                <w:szCs w:val="16"/>
              </w:rPr>
            </w:pPr>
            <w:r w:rsidRPr="006A77F7">
              <w:rPr>
                <w:sz w:val="16"/>
                <w:szCs w:val="16"/>
              </w:rPr>
              <w:t xml:space="preserve">Addition of TP analysis of FR2 6.6.3 Beam Correspondence in </w:t>
            </w:r>
            <w:proofErr w:type="spellStart"/>
            <w:r w:rsidRPr="006A77F7">
              <w:rPr>
                <w:sz w:val="16"/>
                <w:szCs w:val="16"/>
              </w:rPr>
              <w:t>RRC_Inactive</w:t>
            </w:r>
            <w:proofErr w:type="spellEnd"/>
            <w:r w:rsidRPr="006A77F7">
              <w:rPr>
                <w:sz w:val="16"/>
                <w:szCs w:val="16"/>
              </w:rPr>
              <w:t xml:space="preserve"> and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0BC5EF9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8557A5" w14:textId="15148738" w:rsidR="00C23A90" w:rsidRPr="006A77F7" w:rsidRDefault="00C23A90" w:rsidP="00C23A90">
            <w:pPr>
              <w:pStyle w:val="TAL"/>
              <w:rPr>
                <w:sz w:val="16"/>
                <w:szCs w:val="16"/>
              </w:rPr>
            </w:pPr>
            <w:r w:rsidRPr="000D6DE6">
              <w:rPr>
                <w:sz w:val="16"/>
                <w:szCs w:val="16"/>
              </w:rPr>
              <w:t xml:space="preserve">Corrections on missing </w:t>
            </w:r>
            <w:proofErr w:type="spellStart"/>
            <w:r w:rsidRPr="000D6DE6">
              <w:rPr>
                <w:sz w:val="16"/>
                <w:szCs w:val="16"/>
              </w:rPr>
              <w:t>refsens</w:t>
            </w:r>
            <w:proofErr w:type="spellEnd"/>
            <w:r w:rsidRPr="000D6DE6">
              <w:rPr>
                <w:sz w:val="16"/>
                <w:szCs w:val="16"/>
              </w:rPr>
              <w:t xml:space="preserve"> exception type for two bands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E49DC7" w14:textId="04CB98A4" w:rsidR="00C23A90" w:rsidRPr="006A77F7" w:rsidRDefault="00C23A90" w:rsidP="00C23A90">
            <w:pPr>
              <w:pStyle w:val="TAL"/>
              <w:rPr>
                <w:sz w:val="16"/>
                <w:szCs w:val="16"/>
              </w:rPr>
            </w:pPr>
            <w:r w:rsidRPr="000D6DE6">
              <w:rPr>
                <w:sz w:val="16"/>
                <w:szCs w:val="16"/>
              </w:rPr>
              <w:t xml:space="preserve">Corrections on </w:t>
            </w:r>
            <w:proofErr w:type="spellStart"/>
            <w:r w:rsidRPr="000D6DE6">
              <w:rPr>
                <w:sz w:val="16"/>
                <w:szCs w:val="16"/>
              </w:rPr>
              <w:t>refsens</w:t>
            </w:r>
            <w:proofErr w:type="spellEnd"/>
            <w:r w:rsidRPr="000D6DE6">
              <w:rPr>
                <w:sz w:val="16"/>
                <w:szCs w:val="16"/>
              </w:rPr>
              <w:t xml:space="preserve">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850BF" w14:textId="7B38EDA0"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DC_3A_n77A and DC_3A_n78A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BAF991" w14:textId="0D9FF73B"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DC_5A_n78A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04EF4" w14:textId="38E5F3A7"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PC2 DC_2A_n41A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4571F7" w14:textId="4F34D549" w:rsidR="00C23A90" w:rsidRPr="006A77F7" w:rsidRDefault="00C23A90" w:rsidP="00C23A90">
            <w:pPr>
              <w:pStyle w:val="TAL"/>
              <w:rPr>
                <w:sz w:val="16"/>
                <w:szCs w:val="16"/>
              </w:rPr>
            </w:pPr>
            <w:r w:rsidRPr="000D6DE6">
              <w:rPr>
                <w:sz w:val="16"/>
                <w:szCs w:val="16"/>
              </w:rPr>
              <w:t xml:space="preserve">FR2 - TP analysis update for CA NS 202 for </w:t>
            </w:r>
            <w:proofErr w:type="spellStart"/>
            <w:r w:rsidRPr="000D6DE6">
              <w:rPr>
                <w:sz w:val="16"/>
                <w:szCs w:val="16"/>
              </w:rPr>
              <w:t>PCx</w:t>
            </w:r>
            <w:proofErr w:type="spellEnd"/>
            <w:r w:rsidRPr="000D6DE6">
              <w:rPr>
                <w:sz w:val="16"/>
                <w:szCs w:val="16"/>
              </w:rPr>
              <w:t xml:space="preserve"> other than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197119" w14:textId="6246AE41" w:rsidR="00E63FC9" w:rsidRPr="006A77F7" w:rsidRDefault="00E63FC9" w:rsidP="00E63FC9">
            <w:pPr>
              <w:pStyle w:val="TAL"/>
              <w:rPr>
                <w:sz w:val="16"/>
                <w:szCs w:val="16"/>
              </w:rPr>
            </w:pPr>
            <w:r w:rsidRPr="00F363DE">
              <w:rPr>
                <w:sz w:val="16"/>
                <w:szCs w:val="16"/>
              </w:rPr>
              <w:t xml:space="preserve">Test point analysis for receiver test </w:t>
            </w:r>
            <w:proofErr w:type="spellStart"/>
            <w:r w:rsidRPr="00F363DE">
              <w:rPr>
                <w:sz w:val="16"/>
                <w:szCs w:val="16"/>
              </w:rPr>
              <w:t>caes</w:t>
            </w:r>
            <w:proofErr w:type="spellEnd"/>
            <w:r w:rsidRPr="00F363DE">
              <w:rPr>
                <w:sz w:val="16"/>
                <w:szCs w:val="16"/>
              </w:rPr>
              <w:t xml:space="preserve"> of V2X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DC306A" w14:textId="0357B03B" w:rsidR="00E63FC9" w:rsidRPr="006A77F7" w:rsidRDefault="00E63FC9" w:rsidP="00E63FC9">
            <w:pPr>
              <w:pStyle w:val="TAL"/>
              <w:rPr>
                <w:sz w:val="16"/>
                <w:szCs w:val="16"/>
              </w:rPr>
            </w:pPr>
            <w:r w:rsidRPr="00F363DE">
              <w:rPr>
                <w:sz w:val="16"/>
                <w:szCs w:val="16"/>
              </w:rPr>
              <w:t xml:space="preserve">Addition of general principle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7956EB" w14:textId="58627259" w:rsidR="00E63FC9" w:rsidRPr="006A77F7" w:rsidRDefault="00E63FC9" w:rsidP="00E63FC9">
            <w:pPr>
              <w:pStyle w:val="TAL"/>
              <w:rPr>
                <w:sz w:val="16"/>
                <w:szCs w:val="16"/>
              </w:rPr>
            </w:pPr>
            <w:r w:rsidRPr="00F363DE">
              <w:rPr>
                <w:sz w:val="16"/>
                <w:szCs w:val="16"/>
              </w:rPr>
              <w:t xml:space="preserve">Addition of TP analysis for MPR, SEM and ACLR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shd w:val="clear" w:color="auto" w:fill="auto"/>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A87EEB" w:rsidRPr="006A77F7" w14:paraId="5B679782" w14:textId="77777777" w:rsidTr="00A87EEB">
        <w:tc>
          <w:tcPr>
            <w:tcW w:w="800" w:type="dxa"/>
            <w:tcBorders>
              <w:top w:val="single" w:sz="6" w:space="0" w:color="auto"/>
              <w:left w:val="single" w:sz="6" w:space="0" w:color="auto"/>
              <w:bottom w:val="single" w:sz="6" w:space="0" w:color="auto"/>
              <w:right w:val="single" w:sz="6" w:space="0" w:color="auto"/>
            </w:tcBorders>
            <w:shd w:val="clear" w:color="auto" w:fill="auto"/>
          </w:tcPr>
          <w:p w14:paraId="36ACB2AB" w14:textId="77777777" w:rsidR="00A87EEB" w:rsidRPr="006A77F7" w:rsidRDefault="00A87EEB" w:rsidP="008F667A">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4F2024" w14:textId="77777777" w:rsidR="00A87EEB" w:rsidRPr="006A77F7" w:rsidRDefault="00A87EEB" w:rsidP="008F667A">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90CCA2" w14:textId="302956C3" w:rsidR="00A87EEB" w:rsidRPr="006A77F7" w:rsidRDefault="00A87EEB" w:rsidP="008F667A">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4E9A" w14:textId="3CF23E66" w:rsidR="00A87EEB" w:rsidRPr="006A77F7" w:rsidRDefault="00A87EEB" w:rsidP="008F667A">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15F2511" w14:textId="34509470" w:rsidR="00A87EEB" w:rsidRPr="006A77F7" w:rsidRDefault="00A87EEB" w:rsidP="008F667A">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1DBCB7" w14:textId="125B6E2C" w:rsidR="00A87EEB" w:rsidRPr="006A77F7" w:rsidRDefault="00A87EEB" w:rsidP="008F667A">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DD9385" w14:textId="6399A74D" w:rsidR="00A87EEB" w:rsidRPr="006A77F7" w:rsidRDefault="00A87EEB" w:rsidP="008F667A">
            <w:pPr>
              <w:pStyle w:val="TAL"/>
              <w:rPr>
                <w:sz w:val="16"/>
                <w:szCs w:val="16"/>
              </w:rPr>
            </w:pPr>
            <w:r w:rsidRPr="00CF3C6A">
              <w:rPr>
                <w:sz w:val="16"/>
                <w:szCs w:val="16"/>
                <w:lang w:eastAsia="zh-CN"/>
              </w:rPr>
              <w:t>Administrative release upgrade to match the release of 3GPP TS 38.521-1 which w</w:t>
            </w:r>
            <w:r>
              <w:rPr>
                <w:sz w:val="16"/>
                <w:szCs w:val="16"/>
                <w:lang w:eastAsia="zh-CN"/>
              </w:rPr>
              <w:t xml:space="preserve">as </w:t>
            </w:r>
            <w:r w:rsidRPr="00CF3C6A">
              <w:rPr>
                <w:sz w:val="16"/>
                <w:szCs w:val="16"/>
                <w:lang w:eastAsia="zh-CN"/>
              </w:rPr>
              <w:t>upgraded at RAN#</w:t>
            </w:r>
            <w:r>
              <w:rPr>
                <w:sz w:val="16"/>
                <w:szCs w:val="16"/>
                <w:lang w:eastAsia="zh-CN"/>
              </w:rPr>
              <w:t>108</w:t>
            </w:r>
            <w:r w:rsidRPr="00CF3C6A">
              <w:rPr>
                <w:sz w:val="16"/>
                <w:szCs w:val="16"/>
                <w:lang w:eastAsia="zh-CN"/>
              </w:rPr>
              <w:t xml:space="preserve"> to Rel-1</w:t>
            </w:r>
            <w:r>
              <w:rPr>
                <w:sz w:val="16"/>
                <w:szCs w:val="16"/>
                <w:lang w:eastAsia="zh-CN"/>
              </w:rPr>
              <w:t>9</w:t>
            </w:r>
            <w:r w:rsidRPr="00CF3C6A">
              <w:rPr>
                <w:sz w:val="16"/>
                <w:szCs w:val="16"/>
                <w:lang w:eastAsia="zh-CN"/>
              </w:rPr>
              <w:t xml:space="preserve"> due to Rel-1</w:t>
            </w:r>
            <w:r>
              <w:rPr>
                <w:sz w:val="16"/>
                <w:szCs w:val="16"/>
                <w:lang w:eastAsia="zh-CN"/>
              </w:rPr>
              <w:t>9</w:t>
            </w:r>
            <w:r w:rsidRPr="00CF3C6A">
              <w:rPr>
                <w:sz w:val="16"/>
                <w:szCs w:val="16"/>
                <w:lang w:eastAsia="zh-CN"/>
              </w:rPr>
              <w:t xml:space="preserve">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12364" w14:textId="43A9238D" w:rsidR="00A87EEB" w:rsidRPr="006A77F7" w:rsidRDefault="00A87EEB" w:rsidP="008F667A">
            <w:pPr>
              <w:pStyle w:val="TAC"/>
              <w:jc w:val="left"/>
              <w:rPr>
                <w:sz w:val="16"/>
                <w:szCs w:val="16"/>
              </w:rPr>
            </w:pPr>
            <w:r w:rsidRPr="006A77F7">
              <w:rPr>
                <w:sz w:val="16"/>
                <w:szCs w:val="16"/>
              </w:rPr>
              <w:t>1</w:t>
            </w:r>
            <w:r>
              <w:rPr>
                <w:sz w:val="16"/>
                <w:szCs w:val="16"/>
              </w:rPr>
              <w:t>9</w:t>
            </w:r>
            <w:r w:rsidRPr="006A77F7">
              <w:rPr>
                <w:sz w:val="16"/>
                <w:szCs w:val="16"/>
              </w:rPr>
              <w:t>.</w:t>
            </w:r>
            <w:r>
              <w:rPr>
                <w:sz w:val="16"/>
                <w:szCs w:val="16"/>
              </w:rPr>
              <w:t>0</w:t>
            </w:r>
            <w:r w:rsidRPr="006A77F7">
              <w:rPr>
                <w:sz w:val="16"/>
                <w:szCs w:val="16"/>
              </w:rPr>
              <w:t>.0</w:t>
            </w:r>
          </w:p>
        </w:tc>
      </w:tr>
    </w:tbl>
    <w:p w14:paraId="4D40DAEC" w14:textId="77777777" w:rsidR="00080512" w:rsidRPr="006A77F7" w:rsidRDefault="00080512" w:rsidP="008F40DD">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7C17D9" w14:textId="77777777" w:rsidR="000E0A90" w:rsidRDefault="000E0A90">
      <w:r>
        <w:separator/>
      </w:r>
    </w:p>
  </w:endnote>
  <w:endnote w:type="continuationSeparator" w:id="0">
    <w:p w14:paraId="55D1B447" w14:textId="77777777" w:rsidR="000E0A90" w:rsidRDefault="000E0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7380B2" w14:textId="77777777" w:rsidR="000E0A90" w:rsidRDefault="000E0A90">
      <w:r>
        <w:separator/>
      </w:r>
    </w:p>
  </w:footnote>
  <w:footnote w:type="continuationSeparator" w:id="0">
    <w:p w14:paraId="6C6F336D" w14:textId="77777777" w:rsidR="000E0A90" w:rsidRDefault="000E0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5296F9CD"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7EEB">
      <w:rPr>
        <w:rFonts w:ascii="Arial" w:hAnsi="Arial" w:cs="Arial"/>
        <w:b/>
        <w:noProof/>
        <w:sz w:val="18"/>
        <w:szCs w:val="18"/>
      </w:rPr>
      <w:t>3GPP TR 38.905 V18.7.0 (2025-06)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0A4D2A55"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7EEB">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0E88"/>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C2935"/>
    <w:rsid w:val="000C2EAC"/>
    <w:rsid w:val="000D0E61"/>
    <w:rsid w:val="000D0F89"/>
    <w:rsid w:val="000D29E4"/>
    <w:rsid w:val="000D3896"/>
    <w:rsid w:val="000D5725"/>
    <w:rsid w:val="000D58AB"/>
    <w:rsid w:val="000D59CD"/>
    <w:rsid w:val="000D6BA9"/>
    <w:rsid w:val="000D6DE6"/>
    <w:rsid w:val="000E0A90"/>
    <w:rsid w:val="000E3979"/>
    <w:rsid w:val="000E39EC"/>
    <w:rsid w:val="000E3A66"/>
    <w:rsid w:val="000E762C"/>
    <w:rsid w:val="000F2329"/>
    <w:rsid w:val="000F2630"/>
    <w:rsid w:val="000F3EF6"/>
    <w:rsid w:val="000F6735"/>
    <w:rsid w:val="000F738F"/>
    <w:rsid w:val="00106045"/>
    <w:rsid w:val="00106DB5"/>
    <w:rsid w:val="00110F52"/>
    <w:rsid w:val="0011246C"/>
    <w:rsid w:val="001139FF"/>
    <w:rsid w:val="00115CFA"/>
    <w:rsid w:val="00115E57"/>
    <w:rsid w:val="00116282"/>
    <w:rsid w:val="00116D54"/>
    <w:rsid w:val="00123D80"/>
    <w:rsid w:val="00127F18"/>
    <w:rsid w:val="00130FBB"/>
    <w:rsid w:val="00131FB6"/>
    <w:rsid w:val="00132FCD"/>
    <w:rsid w:val="00133FFD"/>
    <w:rsid w:val="001363FA"/>
    <w:rsid w:val="00153722"/>
    <w:rsid w:val="00153B4B"/>
    <w:rsid w:val="001635FB"/>
    <w:rsid w:val="001644C5"/>
    <w:rsid w:val="001729AD"/>
    <w:rsid w:val="00173611"/>
    <w:rsid w:val="00174075"/>
    <w:rsid w:val="001752A1"/>
    <w:rsid w:val="00183BFF"/>
    <w:rsid w:val="00183E84"/>
    <w:rsid w:val="001842F5"/>
    <w:rsid w:val="001848A1"/>
    <w:rsid w:val="00185CEF"/>
    <w:rsid w:val="00187EF9"/>
    <w:rsid w:val="001949E2"/>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5923"/>
    <w:rsid w:val="001D6061"/>
    <w:rsid w:val="001E53F3"/>
    <w:rsid w:val="001E5BB1"/>
    <w:rsid w:val="001E5F8C"/>
    <w:rsid w:val="001F142B"/>
    <w:rsid w:val="001F154E"/>
    <w:rsid w:val="001F168B"/>
    <w:rsid w:val="001F2C3D"/>
    <w:rsid w:val="001F3C44"/>
    <w:rsid w:val="001F6333"/>
    <w:rsid w:val="001F6A9B"/>
    <w:rsid w:val="001F765C"/>
    <w:rsid w:val="0021179C"/>
    <w:rsid w:val="00211B3B"/>
    <w:rsid w:val="00217C25"/>
    <w:rsid w:val="002211A5"/>
    <w:rsid w:val="0022433D"/>
    <w:rsid w:val="00227D3C"/>
    <w:rsid w:val="002329DC"/>
    <w:rsid w:val="00232A0A"/>
    <w:rsid w:val="00233C35"/>
    <w:rsid w:val="00233F5D"/>
    <w:rsid w:val="00233FD3"/>
    <w:rsid w:val="002340EB"/>
    <w:rsid w:val="002347A2"/>
    <w:rsid w:val="00236CED"/>
    <w:rsid w:val="00236D45"/>
    <w:rsid w:val="002410C6"/>
    <w:rsid w:val="00244684"/>
    <w:rsid w:val="00245D32"/>
    <w:rsid w:val="0024684D"/>
    <w:rsid w:val="0024763B"/>
    <w:rsid w:val="0025105A"/>
    <w:rsid w:val="00252247"/>
    <w:rsid w:val="00254E0B"/>
    <w:rsid w:val="00256C82"/>
    <w:rsid w:val="00261B2D"/>
    <w:rsid w:val="00263959"/>
    <w:rsid w:val="002652CF"/>
    <w:rsid w:val="00267F12"/>
    <w:rsid w:val="00270B0C"/>
    <w:rsid w:val="00270BDF"/>
    <w:rsid w:val="00272CDA"/>
    <w:rsid w:val="00276078"/>
    <w:rsid w:val="00283130"/>
    <w:rsid w:val="0028383A"/>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227D"/>
    <w:rsid w:val="00333D97"/>
    <w:rsid w:val="00333EEE"/>
    <w:rsid w:val="00335E0B"/>
    <w:rsid w:val="00344D19"/>
    <w:rsid w:val="00344DD3"/>
    <w:rsid w:val="0034701E"/>
    <w:rsid w:val="00347A31"/>
    <w:rsid w:val="00352F5C"/>
    <w:rsid w:val="0035462D"/>
    <w:rsid w:val="00357BDD"/>
    <w:rsid w:val="003619A7"/>
    <w:rsid w:val="00361C31"/>
    <w:rsid w:val="00366EFE"/>
    <w:rsid w:val="003714C5"/>
    <w:rsid w:val="00372851"/>
    <w:rsid w:val="00374022"/>
    <w:rsid w:val="003768B1"/>
    <w:rsid w:val="00376C60"/>
    <w:rsid w:val="00380CC0"/>
    <w:rsid w:val="00381D50"/>
    <w:rsid w:val="00382BE3"/>
    <w:rsid w:val="00382E0E"/>
    <w:rsid w:val="003874DD"/>
    <w:rsid w:val="00392464"/>
    <w:rsid w:val="00393186"/>
    <w:rsid w:val="00397292"/>
    <w:rsid w:val="00397835"/>
    <w:rsid w:val="003A0531"/>
    <w:rsid w:val="003A1917"/>
    <w:rsid w:val="003A273C"/>
    <w:rsid w:val="003A2AC0"/>
    <w:rsid w:val="003B3E68"/>
    <w:rsid w:val="003B471E"/>
    <w:rsid w:val="003B55AD"/>
    <w:rsid w:val="003C02E0"/>
    <w:rsid w:val="003C2039"/>
    <w:rsid w:val="003C3971"/>
    <w:rsid w:val="003C5319"/>
    <w:rsid w:val="003C7027"/>
    <w:rsid w:val="003C7617"/>
    <w:rsid w:val="003D25F6"/>
    <w:rsid w:val="003D4219"/>
    <w:rsid w:val="003D427A"/>
    <w:rsid w:val="003D5EEF"/>
    <w:rsid w:val="003D698E"/>
    <w:rsid w:val="003E0B85"/>
    <w:rsid w:val="003E1479"/>
    <w:rsid w:val="003E579F"/>
    <w:rsid w:val="003E7586"/>
    <w:rsid w:val="003F16E7"/>
    <w:rsid w:val="003F202A"/>
    <w:rsid w:val="003F282A"/>
    <w:rsid w:val="003F5984"/>
    <w:rsid w:val="003F672D"/>
    <w:rsid w:val="00403E18"/>
    <w:rsid w:val="00405A4B"/>
    <w:rsid w:val="00406994"/>
    <w:rsid w:val="00407112"/>
    <w:rsid w:val="004124CA"/>
    <w:rsid w:val="004144F7"/>
    <w:rsid w:val="00426EC1"/>
    <w:rsid w:val="00427487"/>
    <w:rsid w:val="00427EC0"/>
    <w:rsid w:val="0043297E"/>
    <w:rsid w:val="00434979"/>
    <w:rsid w:val="00434FAD"/>
    <w:rsid w:val="00437024"/>
    <w:rsid w:val="00442923"/>
    <w:rsid w:val="00442C76"/>
    <w:rsid w:val="00443738"/>
    <w:rsid w:val="00444043"/>
    <w:rsid w:val="00444A75"/>
    <w:rsid w:val="00444ED8"/>
    <w:rsid w:val="00445EC2"/>
    <w:rsid w:val="00447A32"/>
    <w:rsid w:val="00455888"/>
    <w:rsid w:val="0045755F"/>
    <w:rsid w:val="004621B9"/>
    <w:rsid w:val="00463916"/>
    <w:rsid w:val="00463995"/>
    <w:rsid w:val="004640C8"/>
    <w:rsid w:val="00464CB6"/>
    <w:rsid w:val="00466D64"/>
    <w:rsid w:val="00467449"/>
    <w:rsid w:val="004823E2"/>
    <w:rsid w:val="0048315F"/>
    <w:rsid w:val="00484E30"/>
    <w:rsid w:val="00485E68"/>
    <w:rsid w:val="00486462"/>
    <w:rsid w:val="00486BD4"/>
    <w:rsid w:val="00487261"/>
    <w:rsid w:val="004875D8"/>
    <w:rsid w:val="00491339"/>
    <w:rsid w:val="004A31F3"/>
    <w:rsid w:val="004A4B0F"/>
    <w:rsid w:val="004B2214"/>
    <w:rsid w:val="004B539E"/>
    <w:rsid w:val="004C0A34"/>
    <w:rsid w:val="004C360A"/>
    <w:rsid w:val="004C38F6"/>
    <w:rsid w:val="004C662E"/>
    <w:rsid w:val="004D14D7"/>
    <w:rsid w:val="004D257D"/>
    <w:rsid w:val="004D3578"/>
    <w:rsid w:val="004D3FB8"/>
    <w:rsid w:val="004D450D"/>
    <w:rsid w:val="004D6C36"/>
    <w:rsid w:val="004D7158"/>
    <w:rsid w:val="004E0DFC"/>
    <w:rsid w:val="004E156D"/>
    <w:rsid w:val="004E213A"/>
    <w:rsid w:val="004E5ED2"/>
    <w:rsid w:val="004F0849"/>
    <w:rsid w:val="004F1778"/>
    <w:rsid w:val="004F34D4"/>
    <w:rsid w:val="005018C2"/>
    <w:rsid w:val="00502249"/>
    <w:rsid w:val="005068C1"/>
    <w:rsid w:val="00506C90"/>
    <w:rsid w:val="00510FEC"/>
    <w:rsid w:val="005118E8"/>
    <w:rsid w:val="00513C8A"/>
    <w:rsid w:val="00520166"/>
    <w:rsid w:val="00531C4F"/>
    <w:rsid w:val="00536FC9"/>
    <w:rsid w:val="00540AD4"/>
    <w:rsid w:val="00541F5A"/>
    <w:rsid w:val="00541F85"/>
    <w:rsid w:val="00542B86"/>
    <w:rsid w:val="00543E6C"/>
    <w:rsid w:val="00545B8D"/>
    <w:rsid w:val="0054631B"/>
    <w:rsid w:val="005464CC"/>
    <w:rsid w:val="0055058B"/>
    <w:rsid w:val="00550FA4"/>
    <w:rsid w:val="00553E3A"/>
    <w:rsid w:val="005551DD"/>
    <w:rsid w:val="00556388"/>
    <w:rsid w:val="005567FF"/>
    <w:rsid w:val="0055722C"/>
    <w:rsid w:val="005610E4"/>
    <w:rsid w:val="00562D1C"/>
    <w:rsid w:val="00565087"/>
    <w:rsid w:val="00566742"/>
    <w:rsid w:val="005674BF"/>
    <w:rsid w:val="00567782"/>
    <w:rsid w:val="00572DF6"/>
    <w:rsid w:val="005741F2"/>
    <w:rsid w:val="00577DF9"/>
    <w:rsid w:val="00580880"/>
    <w:rsid w:val="00580958"/>
    <w:rsid w:val="005811E3"/>
    <w:rsid w:val="0058251C"/>
    <w:rsid w:val="005849EA"/>
    <w:rsid w:val="0059005C"/>
    <w:rsid w:val="005916E6"/>
    <w:rsid w:val="0059590A"/>
    <w:rsid w:val="005960B0"/>
    <w:rsid w:val="0059696E"/>
    <w:rsid w:val="005A4099"/>
    <w:rsid w:val="005A4748"/>
    <w:rsid w:val="005B16FB"/>
    <w:rsid w:val="005B19BA"/>
    <w:rsid w:val="005B5CF1"/>
    <w:rsid w:val="005C16C3"/>
    <w:rsid w:val="005C241E"/>
    <w:rsid w:val="005C2DAC"/>
    <w:rsid w:val="005C43D7"/>
    <w:rsid w:val="005C5ACB"/>
    <w:rsid w:val="005C5F19"/>
    <w:rsid w:val="005C67F3"/>
    <w:rsid w:val="005D0970"/>
    <w:rsid w:val="005D23FC"/>
    <w:rsid w:val="005D2CEB"/>
    <w:rsid w:val="005D2E01"/>
    <w:rsid w:val="005D2EC1"/>
    <w:rsid w:val="005D70F7"/>
    <w:rsid w:val="005E09F6"/>
    <w:rsid w:val="005E2CEF"/>
    <w:rsid w:val="005E39A9"/>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700"/>
    <w:rsid w:val="006D5D21"/>
    <w:rsid w:val="006E127B"/>
    <w:rsid w:val="006E1657"/>
    <w:rsid w:val="006E197A"/>
    <w:rsid w:val="006E1ED7"/>
    <w:rsid w:val="006E661B"/>
    <w:rsid w:val="006E712D"/>
    <w:rsid w:val="006E74AC"/>
    <w:rsid w:val="006F1CEC"/>
    <w:rsid w:val="006F2EDA"/>
    <w:rsid w:val="006F2F14"/>
    <w:rsid w:val="006F317B"/>
    <w:rsid w:val="006F6EC1"/>
    <w:rsid w:val="00700DAB"/>
    <w:rsid w:val="00704BC8"/>
    <w:rsid w:val="00712D0D"/>
    <w:rsid w:val="00714204"/>
    <w:rsid w:val="00717602"/>
    <w:rsid w:val="00717E2A"/>
    <w:rsid w:val="00724684"/>
    <w:rsid w:val="007246FC"/>
    <w:rsid w:val="007271BE"/>
    <w:rsid w:val="007325AD"/>
    <w:rsid w:val="007343EA"/>
    <w:rsid w:val="00734A5B"/>
    <w:rsid w:val="00740DF2"/>
    <w:rsid w:val="0074462D"/>
    <w:rsid w:val="00744E76"/>
    <w:rsid w:val="007476D0"/>
    <w:rsid w:val="00750578"/>
    <w:rsid w:val="00752E26"/>
    <w:rsid w:val="00755113"/>
    <w:rsid w:val="00770384"/>
    <w:rsid w:val="00770971"/>
    <w:rsid w:val="007712B4"/>
    <w:rsid w:val="00773BB3"/>
    <w:rsid w:val="00776B95"/>
    <w:rsid w:val="00777EA9"/>
    <w:rsid w:val="007805EE"/>
    <w:rsid w:val="007811B2"/>
    <w:rsid w:val="00781F0F"/>
    <w:rsid w:val="00792D6D"/>
    <w:rsid w:val="007A08EB"/>
    <w:rsid w:val="007A1FA8"/>
    <w:rsid w:val="007A20A2"/>
    <w:rsid w:val="007A29A3"/>
    <w:rsid w:val="007A4F24"/>
    <w:rsid w:val="007B1506"/>
    <w:rsid w:val="007B5C66"/>
    <w:rsid w:val="007B66CB"/>
    <w:rsid w:val="007B6846"/>
    <w:rsid w:val="007B68C9"/>
    <w:rsid w:val="007C284F"/>
    <w:rsid w:val="007C50C2"/>
    <w:rsid w:val="007C7624"/>
    <w:rsid w:val="007D0EF6"/>
    <w:rsid w:val="007D18AF"/>
    <w:rsid w:val="007D1E4E"/>
    <w:rsid w:val="007D4343"/>
    <w:rsid w:val="007E21C7"/>
    <w:rsid w:val="007E22A7"/>
    <w:rsid w:val="007E41AB"/>
    <w:rsid w:val="007E5604"/>
    <w:rsid w:val="007E65DC"/>
    <w:rsid w:val="007E7277"/>
    <w:rsid w:val="007F1256"/>
    <w:rsid w:val="007F5093"/>
    <w:rsid w:val="007F6CF1"/>
    <w:rsid w:val="00800195"/>
    <w:rsid w:val="008028A4"/>
    <w:rsid w:val="0080336B"/>
    <w:rsid w:val="0080581B"/>
    <w:rsid w:val="00805A1F"/>
    <w:rsid w:val="00807380"/>
    <w:rsid w:val="00807589"/>
    <w:rsid w:val="00812CBE"/>
    <w:rsid w:val="008137FF"/>
    <w:rsid w:val="00814D06"/>
    <w:rsid w:val="00814FBC"/>
    <w:rsid w:val="008160DC"/>
    <w:rsid w:val="008171E5"/>
    <w:rsid w:val="0082064D"/>
    <w:rsid w:val="00820986"/>
    <w:rsid w:val="00820F9A"/>
    <w:rsid w:val="00822785"/>
    <w:rsid w:val="0082305C"/>
    <w:rsid w:val="0082424D"/>
    <w:rsid w:val="008251A6"/>
    <w:rsid w:val="0082527F"/>
    <w:rsid w:val="00825841"/>
    <w:rsid w:val="00826579"/>
    <w:rsid w:val="00832133"/>
    <w:rsid w:val="00840A1F"/>
    <w:rsid w:val="00842246"/>
    <w:rsid w:val="00843710"/>
    <w:rsid w:val="00844510"/>
    <w:rsid w:val="00844E17"/>
    <w:rsid w:val="00845E28"/>
    <w:rsid w:val="00846385"/>
    <w:rsid w:val="00846B9E"/>
    <w:rsid w:val="00846DA0"/>
    <w:rsid w:val="008472B9"/>
    <w:rsid w:val="00850CDB"/>
    <w:rsid w:val="00850D1B"/>
    <w:rsid w:val="00854354"/>
    <w:rsid w:val="0085526D"/>
    <w:rsid w:val="008569A2"/>
    <w:rsid w:val="008607CC"/>
    <w:rsid w:val="00861E8F"/>
    <w:rsid w:val="008632D2"/>
    <w:rsid w:val="008644F3"/>
    <w:rsid w:val="0086504F"/>
    <w:rsid w:val="00866BEC"/>
    <w:rsid w:val="00870AC2"/>
    <w:rsid w:val="00870EBD"/>
    <w:rsid w:val="00870FE2"/>
    <w:rsid w:val="00871170"/>
    <w:rsid w:val="008768CA"/>
    <w:rsid w:val="00877805"/>
    <w:rsid w:val="008808D7"/>
    <w:rsid w:val="00885AD7"/>
    <w:rsid w:val="00890F06"/>
    <w:rsid w:val="008938AF"/>
    <w:rsid w:val="00893C8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6202"/>
    <w:rsid w:val="0096133F"/>
    <w:rsid w:val="00965D4F"/>
    <w:rsid w:val="009707DF"/>
    <w:rsid w:val="0097312C"/>
    <w:rsid w:val="00990908"/>
    <w:rsid w:val="00993EC7"/>
    <w:rsid w:val="00994695"/>
    <w:rsid w:val="00995375"/>
    <w:rsid w:val="009A22EF"/>
    <w:rsid w:val="009A2EB1"/>
    <w:rsid w:val="009A4093"/>
    <w:rsid w:val="009A6B44"/>
    <w:rsid w:val="009A75C3"/>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54BE"/>
    <w:rsid w:val="009E5560"/>
    <w:rsid w:val="009E5F2C"/>
    <w:rsid w:val="009E769E"/>
    <w:rsid w:val="009F1B03"/>
    <w:rsid w:val="009F37B7"/>
    <w:rsid w:val="009F47EC"/>
    <w:rsid w:val="009F5590"/>
    <w:rsid w:val="009F5F58"/>
    <w:rsid w:val="009F7AE5"/>
    <w:rsid w:val="009F7BD2"/>
    <w:rsid w:val="00A005D9"/>
    <w:rsid w:val="00A0131F"/>
    <w:rsid w:val="00A02CD8"/>
    <w:rsid w:val="00A02FEA"/>
    <w:rsid w:val="00A06268"/>
    <w:rsid w:val="00A07E68"/>
    <w:rsid w:val="00A10F02"/>
    <w:rsid w:val="00A1120B"/>
    <w:rsid w:val="00A1155D"/>
    <w:rsid w:val="00A15FF0"/>
    <w:rsid w:val="00A164B4"/>
    <w:rsid w:val="00A16D5C"/>
    <w:rsid w:val="00A20405"/>
    <w:rsid w:val="00A20808"/>
    <w:rsid w:val="00A21798"/>
    <w:rsid w:val="00A26069"/>
    <w:rsid w:val="00A273B4"/>
    <w:rsid w:val="00A31C29"/>
    <w:rsid w:val="00A31F5E"/>
    <w:rsid w:val="00A4234D"/>
    <w:rsid w:val="00A42DAF"/>
    <w:rsid w:val="00A43652"/>
    <w:rsid w:val="00A461D8"/>
    <w:rsid w:val="00A51F60"/>
    <w:rsid w:val="00A53724"/>
    <w:rsid w:val="00A55593"/>
    <w:rsid w:val="00A56C35"/>
    <w:rsid w:val="00A6116C"/>
    <w:rsid w:val="00A61AED"/>
    <w:rsid w:val="00A62511"/>
    <w:rsid w:val="00A62570"/>
    <w:rsid w:val="00A6375F"/>
    <w:rsid w:val="00A668D8"/>
    <w:rsid w:val="00A7198B"/>
    <w:rsid w:val="00A7238D"/>
    <w:rsid w:val="00A74C61"/>
    <w:rsid w:val="00A759C1"/>
    <w:rsid w:val="00A81996"/>
    <w:rsid w:val="00A82346"/>
    <w:rsid w:val="00A82E23"/>
    <w:rsid w:val="00A83BC4"/>
    <w:rsid w:val="00A86AE9"/>
    <w:rsid w:val="00A8777C"/>
    <w:rsid w:val="00A87EEB"/>
    <w:rsid w:val="00A930F7"/>
    <w:rsid w:val="00A93989"/>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7FB6"/>
    <w:rsid w:val="00B10124"/>
    <w:rsid w:val="00B12A5A"/>
    <w:rsid w:val="00B13401"/>
    <w:rsid w:val="00B13BB6"/>
    <w:rsid w:val="00B15449"/>
    <w:rsid w:val="00B177E3"/>
    <w:rsid w:val="00B27696"/>
    <w:rsid w:val="00B316F6"/>
    <w:rsid w:val="00B43D77"/>
    <w:rsid w:val="00B43D91"/>
    <w:rsid w:val="00B453D4"/>
    <w:rsid w:val="00B46F49"/>
    <w:rsid w:val="00B501D8"/>
    <w:rsid w:val="00B54864"/>
    <w:rsid w:val="00B55C85"/>
    <w:rsid w:val="00B55FC5"/>
    <w:rsid w:val="00B63315"/>
    <w:rsid w:val="00B63E96"/>
    <w:rsid w:val="00B665EE"/>
    <w:rsid w:val="00B7081C"/>
    <w:rsid w:val="00B81C1D"/>
    <w:rsid w:val="00B853D3"/>
    <w:rsid w:val="00B8585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3EDC"/>
    <w:rsid w:val="00BD4B18"/>
    <w:rsid w:val="00BD7CC1"/>
    <w:rsid w:val="00BE7259"/>
    <w:rsid w:val="00BF6358"/>
    <w:rsid w:val="00BF684D"/>
    <w:rsid w:val="00BF78EE"/>
    <w:rsid w:val="00C03937"/>
    <w:rsid w:val="00C053AD"/>
    <w:rsid w:val="00C13F93"/>
    <w:rsid w:val="00C15467"/>
    <w:rsid w:val="00C20B21"/>
    <w:rsid w:val="00C23A90"/>
    <w:rsid w:val="00C25C56"/>
    <w:rsid w:val="00C26397"/>
    <w:rsid w:val="00C302B2"/>
    <w:rsid w:val="00C33079"/>
    <w:rsid w:val="00C35569"/>
    <w:rsid w:val="00C35FBF"/>
    <w:rsid w:val="00C42C1A"/>
    <w:rsid w:val="00C442DF"/>
    <w:rsid w:val="00C45BB9"/>
    <w:rsid w:val="00C4675F"/>
    <w:rsid w:val="00C46B3C"/>
    <w:rsid w:val="00C522B0"/>
    <w:rsid w:val="00C53BDA"/>
    <w:rsid w:val="00C543DF"/>
    <w:rsid w:val="00C616AF"/>
    <w:rsid w:val="00C619E3"/>
    <w:rsid w:val="00C628C8"/>
    <w:rsid w:val="00C64F73"/>
    <w:rsid w:val="00C65058"/>
    <w:rsid w:val="00C70172"/>
    <w:rsid w:val="00C7102B"/>
    <w:rsid w:val="00C71596"/>
    <w:rsid w:val="00C71AEA"/>
    <w:rsid w:val="00C71E07"/>
    <w:rsid w:val="00C72833"/>
    <w:rsid w:val="00C76015"/>
    <w:rsid w:val="00C76AD4"/>
    <w:rsid w:val="00C845BB"/>
    <w:rsid w:val="00C8466E"/>
    <w:rsid w:val="00C86BA2"/>
    <w:rsid w:val="00C8762E"/>
    <w:rsid w:val="00C93F40"/>
    <w:rsid w:val="00C94192"/>
    <w:rsid w:val="00C944C5"/>
    <w:rsid w:val="00C94DC5"/>
    <w:rsid w:val="00C95AF1"/>
    <w:rsid w:val="00CA2AE8"/>
    <w:rsid w:val="00CA328C"/>
    <w:rsid w:val="00CA3D0C"/>
    <w:rsid w:val="00CA4A1D"/>
    <w:rsid w:val="00CB01CE"/>
    <w:rsid w:val="00CB4D8E"/>
    <w:rsid w:val="00CB79A5"/>
    <w:rsid w:val="00CC0530"/>
    <w:rsid w:val="00CC0FCE"/>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11BCD"/>
    <w:rsid w:val="00D13AA2"/>
    <w:rsid w:val="00D14EC3"/>
    <w:rsid w:val="00D15073"/>
    <w:rsid w:val="00D15A81"/>
    <w:rsid w:val="00D16EF9"/>
    <w:rsid w:val="00D16F5F"/>
    <w:rsid w:val="00D17342"/>
    <w:rsid w:val="00D20444"/>
    <w:rsid w:val="00D2331F"/>
    <w:rsid w:val="00D23526"/>
    <w:rsid w:val="00D24D2B"/>
    <w:rsid w:val="00D25316"/>
    <w:rsid w:val="00D25D86"/>
    <w:rsid w:val="00D26D0A"/>
    <w:rsid w:val="00D3443C"/>
    <w:rsid w:val="00D35826"/>
    <w:rsid w:val="00D41389"/>
    <w:rsid w:val="00D42E1F"/>
    <w:rsid w:val="00D43337"/>
    <w:rsid w:val="00D44BD4"/>
    <w:rsid w:val="00D461E8"/>
    <w:rsid w:val="00D53B44"/>
    <w:rsid w:val="00D63733"/>
    <w:rsid w:val="00D63741"/>
    <w:rsid w:val="00D71547"/>
    <w:rsid w:val="00D71A0B"/>
    <w:rsid w:val="00D738D6"/>
    <w:rsid w:val="00D755EB"/>
    <w:rsid w:val="00D77158"/>
    <w:rsid w:val="00D83FBE"/>
    <w:rsid w:val="00D87E00"/>
    <w:rsid w:val="00D9134D"/>
    <w:rsid w:val="00D91F7D"/>
    <w:rsid w:val="00D9202D"/>
    <w:rsid w:val="00D9287C"/>
    <w:rsid w:val="00D93164"/>
    <w:rsid w:val="00D9609A"/>
    <w:rsid w:val="00D97DA4"/>
    <w:rsid w:val="00DA050A"/>
    <w:rsid w:val="00DA44F7"/>
    <w:rsid w:val="00DA54C1"/>
    <w:rsid w:val="00DA636D"/>
    <w:rsid w:val="00DA7A03"/>
    <w:rsid w:val="00DB050C"/>
    <w:rsid w:val="00DB1818"/>
    <w:rsid w:val="00DB228E"/>
    <w:rsid w:val="00DB2FCC"/>
    <w:rsid w:val="00DB4707"/>
    <w:rsid w:val="00DC07B7"/>
    <w:rsid w:val="00DC1940"/>
    <w:rsid w:val="00DC309B"/>
    <w:rsid w:val="00DC32DC"/>
    <w:rsid w:val="00DC4534"/>
    <w:rsid w:val="00DC4948"/>
    <w:rsid w:val="00DC4DA2"/>
    <w:rsid w:val="00DD10E8"/>
    <w:rsid w:val="00DD2B13"/>
    <w:rsid w:val="00DD3452"/>
    <w:rsid w:val="00DE128B"/>
    <w:rsid w:val="00DE6AF3"/>
    <w:rsid w:val="00DF09A6"/>
    <w:rsid w:val="00DF248C"/>
    <w:rsid w:val="00DF2B1F"/>
    <w:rsid w:val="00DF4D55"/>
    <w:rsid w:val="00DF4DC7"/>
    <w:rsid w:val="00DF62CD"/>
    <w:rsid w:val="00DF765C"/>
    <w:rsid w:val="00E0087C"/>
    <w:rsid w:val="00E0291C"/>
    <w:rsid w:val="00E078C6"/>
    <w:rsid w:val="00E10E5E"/>
    <w:rsid w:val="00E139F6"/>
    <w:rsid w:val="00E15688"/>
    <w:rsid w:val="00E17063"/>
    <w:rsid w:val="00E17261"/>
    <w:rsid w:val="00E201E9"/>
    <w:rsid w:val="00E2297F"/>
    <w:rsid w:val="00E22E25"/>
    <w:rsid w:val="00E22FD4"/>
    <w:rsid w:val="00E23678"/>
    <w:rsid w:val="00E23A44"/>
    <w:rsid w:val="00E243BF"/>
    <w:rsid w:val="00E32BB0"/>
    <w:rsid w:val="00E34E77"/>
    <w:rsid w:val="00E35445"/>
    <w:rsid w:val="00E35CF3"/>
    <w:rsid w:val="00E40068"/>
    <w:rsid w:val="00E40F36"/>
    <w:rsid w:val="00E5211D"/>
    <w:rsid w:val="00E53163"/>
    <w:rsid w:val="00E547C9"/>
    <w:rsid w:val="00E55536"/>
    <w:rsid w:val="00E576D9"/>
    <w:rsid w:val="00E60B88"/>
    <w:rsid w:val="00E62E00"/>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709D"/>
    <w:rsid w:val="00EB77B7"/>
    <w:rsid w:val="00EB7954"/>
    <w:rsid w:val="00EB7C1E"/>
    <w:rsid w:val="00EC032B"/>
    <w:rsid w:val="00EC4A25"/>
    <w:rsid w:val="00EC7A0E"/>
    <w:rsid w:val="00ED0B06"/>
    <w:rsid w:val="00ED0CD6"/>
    <w:rsid w:val="00ED3DCF"/>
    <w:rsid w:val="00ED3ED5"/>
    <w:rsid w:val="00ED634C"/>
    <w:rsid w:val="00ED6D61"/>
    <w:rsid w:val="00EE0433"/>
    <w:rsid w:val="00EE0740"/>
    <w:rsid w:val="00EE16B0"/>
    <w:rsid w:val="00EF0A8F"/>
    <w:rsid w:val="00EF1121"/>
    <w:rsid w:val="00EF2794"/>
    <w:rsid w:val="00EF346F"/>
    <w:rsid w:val="00EF4EF7"/>
    <w:rsid w:val="00EF5965"/>
    <w:rsid w:val="00F00C6E"/>
    <w:rsid w:val="00F013C2"/>
    <w:rsid w:val="00F025A2"/>
    <w:rsid w:val="00F04712"/>
    <w:rsid w:val="00F13B7E"/>
    <w:rsid w:val="00F14AB5"/>
    <w:rsid w:val="00F14EA8"/>
    <w:rsid w:val="00F17F6D"/>
    <w:rsid w:val="00F22EC7"/>
    <w:rsid w:val="00F252AC"/>
    <w:rsid w:val="00F305B1"/>
    <w:rsid w:val="00F35FC0"/>
    <w:rsid w:val="00F363DE"/>
    <w:rsid w:val="00F40A95"/>
    <w:rsid w:val="00F41CC4"/>
    <w:rsid w:val="00F42A19"/>
    <w:rsid w:val="00F478DD"/>
    <w:rsid w:val="00F52626"/>
    <w:rsid w:val="00F549FF"/>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3F9F"/>
    <w:rsid w:val="00FB480D"/>
    <w:rsid w:val="00FB5085"/>
    <w:rsid w:val="00FB608E"/>
    <w:rsid w:val="00FB7E49"/>
    <w:rsid w:val="00FC1192"/>
    <w:rsid w:val="00FC351D"/>
    <w:rsid w:val="00FC3B37"/>
    <w:rsid w:val="00FC495E"/>
    <w:rsid w:val="00FC4CBF"/>
    <w:rsid w:val="00FC6039"/>
    <w:rsid w:val="00FC75DA"/>
    <w:rsid w:val="00FC76B6"/>
    <w:rsid w:val="00FC7C56"/>
    <w:rsid w:val="00FC7D4D"/>
    <w:rsid w:val="00FD1A51"/>
    <w:rsid w:val="00FD3C0C"/>
    <w:rsid w:val="00FD649B"/>
    <w:rsid w:val="00FE0A7A"/>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12528</TotalTime>
  <Pages>102</Pages>
  <Words>48119</Words>
  <Characters>274283</Characters>
  <Application>Microsoft Office Word</Application>
  <DocSecurity>0</DocSecurity>
  <Lines>2285</Lines>
  <Paragraphs>643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321759</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2279</cp:lastModifiedBy>
  <cp:revision>467</cp:revision>
  <dcterms:created xsi:type="dcterms:W3CDTF">2020-12-02T23:34:00Z</dcterms:created>
  <dcterms:modified xsi:type="dcterms:W3CDTF">2025-07-10T11:27:00Z</dcterms:modified>
</cp:coreProperties>
</file>