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6D5A664C"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58251C">
        <w:rPr>
          <w:noProof w:val="0"/>
        </w:rPr>
        <w:t>8</w:t>
      </w:r>
      <w:r w:rsidR="00272CDA" w:rsidRPr="00E80F49">
        <w:rPr>
          <w:noProof w:val="0"/>
        </w:rPr>
        <w:t>.</w:t>
      </w:r>
      <w:r w:rsidR="002D2BA4">
        <w:rPr>
          <w:noProof w:val="0"/>
        </w:rPr>
        <w:t>1</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2D2BA4">
        <w:rPr>
          <w:noProof w:val="0"/>
          <w:sz w:val="32"/>
        </w:rPr>
        <w:t>12</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71161575"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58251C">
        <w:rPr>
          <w:rStyle w:val="ZGSM"/>
          <w:szCs w:val="34"/>
          <w:lang w:eastAsia="ja-JP"/>
        </w:rPr>
        <w:t>8</w:t>
      </w:r>
      <w:r w:rsidRPr="00E80F49">
        <w:rPr>
          <w:szCs w:val="34"/>
        </w:rPr>
        <w:t>)</w:t>
      </w:r>
    </w:p>
    <w:p w14:paraId="32989CBE" w14:textId="77777777" w:rsidR="00FC1192" w:rsidRPr="00E80F49" w:rsidRDefault="00DB228E"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 xml:space="preserve">650 Route des </w:t>
      </w:r>
      <w:proofErr w:type="spellStart"/>
      <w:r w:rsidRPr="00E80F49">
        <w:rPr>
          <w:rFonts w:ascii="Arial" w:hAnsi="Arial"/>
          <w:sz w:val="18"/>
        </w:rPr>
        <w:t>Lucioles</w:t>
      </w:r>
      <w:proofErr w:type="spellEnd"/>
      <w:r w:rsidRPr="00E80F49">
        <w:rPr>
          <w:rFonts w:ascii="Arial" w:hAnsi="Arial"/>
          <w:sz w:val="18"/>
        </w:rPr>
        <w:t xml:space="preserve">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proofErr w:type="spellStart"/>
      <w:r w:rsidRPr="00E80F49">
        <w:rPr>
          <w:rFonts w:ascii="Arial" w:hAnsi="Arial"/>
          <w:sz w:val="18"/>
        </w:rPr>
        <w:t>Valbonne</w:t>
      </w:r>
      <w:proofErr w:type="spellEnd"/>
      <w:r w:rsidRPr="00E80F49">
        <w:rPr>
          <w:rFonts w:ascii="Arial" w:hAnsi="Arial"/>
          <w:sz w:val="18"/>
        </w:rPr>
        <w:t xml:space="preserv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 xml:space="preserve">UMTS™ is a </w:t>
      </w:r>
      <w:proofErr w:type="gramStart"/>
      <w:r w:rsidRPr="00E80F49">
        <w:rPr>
          <w:sz w:val="18"/>
        </w:rPr>
        <w:t>Trade Mark</w:t>
      </w:r>
      <w:proofErr w:type="gramEnd"/>
      <w:r w:rsidRPr="00E80F49">
        <w:rPr>
          <w:sz w:val="18"/>
        </w:rPr>
        <w:t xml:space="preserve">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 xml:space="preserve">3GPP™ is a </w:t>
      </w:r>
      <w:proofErr w:type="gramStart"/>
      <w:r w:rsidRPr="00E80F49">
        <w:rPr>
          <w:sz w:val="18"/>
        </w:rPr>
        <w:t>Trade Mark</w:t>
      </w:r>
      <w:proofErr w:type="gramEnd"/>
      <w:r w:rsidRPr="00E80F49">
        <w:rPr>
          <w:sz w:val="18"/>
        </w:rPr>
        <w:t xml:space="preserve">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31546CEB" w14:textId="645DE4B1" w:rsidR="00DF09A6" w:rsidRDefault="00C46B3C">
      <w:pPr>
        <w:pStyle w:val="TOC1"/>
        <w:rPr>
          <w:rFonts w:ascii="Calibri" w:hAnsi="Calibri"/>
          <w:noProof/>
          <w:kern w:val="2"/>
          <w:szCs w:val="22"/>
        </w:rPr>
      </w:pPr>
      <w:r>
        <w:fldChar w:fldCharType="begin" w:fldLock="1"/>
      </w:r>
      <w:r>
        <w:instrText xml:space="preserve"> TOC \o "1-9" </w:instrText>
      </w:r>
      <w:r>
        <w:fldChar w:fldCharType="separate"/>
      </w:r>
      <w:r w:rsidR="00DF09A6">
        <w:rPr>
          <w:noProof/>
        </w:rPr>
        <w:t>Foreword</w:t>
      </w:r>
      <w:r w:rsidR="00DF09A6">
        <w:rPr>
          <w:noProof/>
        </w:rPr>
        <w:tab/>
      </w:r>
      <w:r w:rsidR="00DF09A6">
        <w:rPr>
          <w:noProof/>
        </w:rPr>
        <w:fldChar w:fldCharType="begin" w:fldLock="1"/>
      </w:r>
      <w:r w:rsidR="00DF09A6">
        <w:rPr>
          <w:noProof/>
        </w:rPr>
        <w:instrText xml:space="preserve"> PAGEREF _Toc155086249 \h </w:instrText>
      </w:r>
      <w:r w:rsidR="00DF09A6">
        <w:rPr>
          <w:noProof/>
        </w:rPr>
      </w:r>
      <w:r w:rsidR="00DF09A6">
        <w:rPr>
          <w:noProof/>
        </w:rPr>
        <w:fldChar w:fldCharType="separate"/>
      </w:r>
      <w:r w:rsidR="00DF09A6">
        <w:rPr>
          <w:noProof/>
        </w:rPr>
        <w:t>5</w:t>
      </w:r>
      <w:r w:rsidR="00DF09A6">
        <w:rPr>
          <w:noProof/>
        </w:rPr>
        <w:fldChar w:fldCharType="end"/>
      </w:r>
    </w:p>
    <w:p w14:paraId="0EE34B31" w14:textId="0B3073F5" w:rsidR="00DF09A6" w:rsidRDefault="00DF09A6">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_Toc155086250 \h </w:instrText>
      </w:r>
      <w:r>
        <w:rPr>
          <w:noProof/>
        </w:rPr>
      </w:r>
      <w:r>
        <w:rPr>
          <w:noProof/>
        </w:rPr>
        <w:fldChar w:fldCharType="separate"/>
      </w:r>
      <w:r>
        <w:rPr>
          <w:noProof/>
        </w:rPr>
        <w:t>6</w:t>
      </w:r>
      <w:r>
        <w:rPr>
          <w:noProof/>
        </w:rPr>
        <w:fldChar w:fldCharType="end"/>
      </w:r>
    </w:p>
    <w:p w14:paraId="40C845C8" w14:textId="474F648E" w:rsidR="00DF09A6" w:rsidRDefault="00DF09A6">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_Toc155086251 \h </w:instrText>
      </w:r>
      <w:r>
        <w:rPr>
          <w:noProof/>
        </w:rPr>
      </w:r>
      <w:r>
        <w:rPr>
          <w:noProof/>
        </w:rPr>
        <w:fldChar w:fldCharType="separate"/>
      </w:r>
      <w:r>
        <w:rPr>
          <w:noProof/>
        </w:rPr>
        <w:t>6</w:t>
      </w:r>
      <w:r>
        <w:rPr>
          <w:noProof/>
        </w:rPr>
        <w:fldChar w:fldCharType="end"/>
      </w:r>
    </w:p>
    <w:p w14:paraId="5E29DF39" w14:textId="4FAA773E" w:rsidR="00DF09A6" w:rsidRDefault="00DF09A6">
      <w:pPr>
        <w:pStyle w:val="TOC1"/>
        <w:rPr>
          <w:rFonts w:ascii="Calibri" w:hAnsi="Calibri"/>
          <w:noProof/>
          <w:kern w:val="2"/>
          <w:szCs w:val="22"/>
        </w:rPr>
      </w:pPr>
      <w:r>
        <w:rPr>
          <w:noProof/>
        </w:rPr>
        <w:t>3</w:t>
      </w:r>
      <w:r>
        <w:rPr>
          <w:rFonts w:ascii="Calibri" w:hAnsi="Calibri"/>
          <w:noProof/>
          <w:kern w:val="2"/>
          <w:szCs w:val="22"/>
        </w:rPr>
        <w:tab/>
      </w:r>
      <w:r>
        <w:rPr>
          <w:noProof/>
        </w:rPr>
        <w:t>Definitions, symbols and abbreviations</w:t>
      </w:r>
      <w:r>
        <w:rPr>
          <w:noProof/>
        </w:rPr>
        <w:tab/>
      </w:r>
      <w:r>
        <w:rPr>
          <w:noProof/>
        </w:rPr>
        <w:fldChar w:fldCharType="begin" w:fldLock="1"/>
      </w:r>
      <w:r>
        <w:rPr>
          <w:noProof/>
        </w:rPr>
        <w:instrText xml:space="preserve"> PAGEREF _Toc155086252 \h </w:instrText>
      </w:r>
      <w:r>
        <w:rPr>
          <w:noProof/>
        </w:rPr>
      </w:r>
      <w:r>
        <w:rPr>
          <w:noProof/>
        </w:rPr>
        <w:fldChar w:fldCharType="separate"/>
      </w:r>
      <w:r>
        <w:rPr>
          <w:noProof/>
        </w:rPr>
        <w:t>7</w:t>
      </w:r>
      <w:r>
        <w:rPr>
          <w:noProof/>
        </w:rPr>
        <w:fldChar w:fldCharType="end"/>
      </w:r>
    </w:p>
    <w:p w14:paraId="0765782F" w14:textId="3B166AC4" w:rsidR="00DF09A6" w:rsidRDefault="00DF09A6">
      <w:pPr>
        <w:pStyle w:val="TOC2"/>
        <w:rPr>
          <w:rFonts w:ascii="Calibri" w:hAnsi="Calibri"/>
          <w:noProof/>
          <w:kern w:val="2"/>
          <w:sz w:val="22"/>
          <w:szCs w:val="22"/>
        </w:rPr>
      </w:pPr>
      <w:r>
        <w:rPr>
          <w:noProof/>
        </w:rPr>
        <w:t>3.1</w:t>
      </w:r>
      <w:r>
        <w:rPr>
          <w:rFonts w:ascii="Calibri" w:hAnsi="Calibri"/>
          <w:noProof/>
          <w:kern w:val="2"/>
          <w:sz w:val="22"/>
          <w:szCs w:val="22"/>
        </w:rPr>
        <w:tab/>
      </w:r>
      <w:r>
        <w:rPr>
          <w:noProof/>
        </w:rPr>
        <w:t>Definitions</w:t>
      </w:r>
      <w:r>
        <w:rPr>
          <w:noProof/>
        </w:rPr>
        <w:tab/>
      </w:r>
      <w:r>
        <w:rPr>
          <w:noProof/>
        </w:rPr>
        <w:fldChar w:fldCharType="begin" w:fldLock="1"/>
      </w:r>
      <w:r>
        <w:rPr>
          <w:noProof/>
        </w:rPr>
        <w:instrText xml:space="preserve"> PAGEREF _Toc155086253 \h </w:instrText>
      </w:r>
      <w:r>
        <w:rPr>
          <w:noProof/>
        </w:rPr>
      </w:r>
      <w:r>
        <w:rPr>
          <w:noProof/>
        </w:rPr>
        <w:fldChar w:fldCharType="separate"/>
      </w:r>
      <w:r>
        <w:rPr>
          <w:noProof/>
        </w:rPr>
        <w:t>7</w:t>
      </w:r>
      <w:r>
        <w:rPr>
          <w:noProof/>
        </w:rPr>
        <w:fldChar w:fldCharType="end"/>
      </w:r>
    </w:p>
    <w:p w14:paraId="5AC05AD2" w14:textId="5424BAC1" w:rsidR="00DF09A6" w:rsidRDefault="00DF09A6">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_Toc155086254 \h </w:instrText>
      </w:r>
      <w:r>
        <w:rPr>
          <w:noProof/>
        </w:rPr>
      </w:r>
      <w:r>
        <w:rPr>
          <w:noProof/>
        </w:rPr>
        <w:fldChar w:fldCharType="separate"/>
      </w:r>
      <w:r>
        <w:rPr>
          <w:noProof/>
        </w:rPr>
        <w:t>7</w:t>
      </w:r>
      <w:r>
        <w:rPr>
          <w:noProof/>
        </w:rPr>
        <w:fldChar w:fldCharType="end"/>
      </w:r>
    </w:p>
    <w:p w14:paraId="20690986" w14:textId="5CD332A7" w:rsidR="00DF09A6" w:rsidRDefault="00DF09A6">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_Toc155086255 \h </w:instrText>
      </w:r>
      <w:r>
        <w:rPr>
          <w:noProof/>
        </w:rPr>
      </w:r>
      <w:r>
        <w:rPr>
          <w:noProof/>
        </w:rPr>
        <w:fldChar w:fldCharType="separate"/>
      </w:r>
      <w:r>
        <w:rPr>
          <w:noProof/>
        </w:rPr>
        <w:t>7</w:t>
      </w:r>
      <w:r>
        <w:rPr>
          <w:noProof/>
        </w:rPr>
        <w:fldChar w:fldCharType="end"/>
      </w:r>
    </w:p>
    <w:p w14:paraId="789F2E58" w14:textId="4490B1ED" w:rsidR="00DF09A6" w:rsidRDefault="00DF09A6">
      <w:pPr>
        <w:pStyle w:val="TOC1"/>
        <w:rPr>
          <w:rFonts w:ascii="Calibri" w:hAnsi="Calibri"/>
          <w:noProof/>
          <w:kern w:val="2"/>
          <w:szCs w:val="22"/>
        </w:rPr>
      </w:pPr>
      <w:r>
        <w:rPr>
          <w:noProof/>
        </w:rPr>
        <w:t>4</w:t>
      </w:r>
      <w:r>
        <w:rPr>
          <w:rFonts w:ascii="Calibri" w:hAnsi="Calibri"/>
          <w:noProof/>
          <w:kern w:val="2"/>
          <w:szCs w:val="22"/>
        </w:rPr>
        <w:tab/>
      </w:r>
      <w:r>
        <w:rPr>
          <w:noProof/>
        </w:rPr>
        <w:t>Test coverage analysis</w:t>
      </w:r>
      <w:r>
        <w:rPr>
          <w:noProof/>
        </w:rPr>
        <w:tab/>
      </w:r>
      <w:r>
        <w:rPr>
          <w:noProof/>
        </w:rPr>
        <w:fldChar w:fldCharType="begin" w:fldLock="1"/>
      </w:r>
      <w:r>
        <w:rPr>
          <w:noProof/>
        </w:rPr>
        <w:instrText xml:space="preserve"> PAGEREF _Toc155086256 \h </w:instrText>
      </w:r>
      <w:r>
        <w:rPr>
          <w:noProof/>
        </w:rPr>
      </w:r>
      <w:r>
        <w:rPr>
          <w:noProof/>
        </w:rPr>
        <w:fldChar w:fldCharType="separate"/>
      </w:r>
      <w:r>
        <w:rPr>
          <w:noProof/>
        </w:rPr>
        <w:t>7</w:t>
      </w:r>
      <w:r>
        <w:rPr>
          <w:noProof/>
        </w:rPr>
        <w:fldChar w:fldCharType="end"/>
      </w:r>
    </w:p>
    <w:p w14:paraId="0DC1EFEA" w14:textId="768B152C" w:rsidR="00DF09A6" w:rsidRDefault="00DF09A6">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point analysis for FR1 test cases in TS 38.521-1</w:t>
      </w:r>
      <w:r>
        <w:rPr>
          <w:noProof/>
        </w:rPr>
        <w:tab/>
      </w:r>
      <w:r>
        <w:rPr>
          <w:noProof/>
        </w:rPr>
        <w:fldChar w:fldCharType="begin" w:fldLock="1"/>
      </w:r>
      <w:r>
        <w:rPr>
          <w:noProof/>
        </w:rPr>
        <w:instrText xml:space="preserve"> PAGEREF _Toc155086257 \h </w:instrText>
      </w:r>
      <w:r>
        <w:rPr>
          <w:noProof/>
        </w:rPr>
      </w:r>
      <w:r>
        <w:rPr>
          <w:noProof/>
        </w:rPr>
        <w:fldChar w:fldCharType="separate"/>
      </w:r>
      <w:r>
        <w:rPr>
          <w:noProof/>
        </w:rPr>
        <w:t>8</w:t>
      </w:r>
      <w:r>
        <w:rPr>
          <w:noProof/>
        </w:rPr>
        <w:fldChar w:fldCharType="end"/>
      </w:r>
    </w:p>
    <w:p w14:paraId="641DA6EB" w14:textId="612F7754" w:rsidR="00DF09A6" w:rsidRDefault="00DF09A6">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_Toc155086258 \h </w:instrText>
      </w:r>
      <w:r>
        <w:rPr>
          <w:noProof/>
        </w:rPr>
      </w:r>
      <w:r>
        <w:rPr>
          <w:noProof/>
        </w:rPr>
        <w:fldChar w:fldCharType="separate"/>
      </w:r>
      <w:r>
        <w:rPr>
          <w:noProof/>
        </w:rPr>
        <w:t>8</w:t>
      </w:r>
      <w:r>
        <w:rPr>
          <w:noProof/>
        </w:rPr>
        <w:fldChar w:fldCharType="end"/>
      </w:r>
    </w:p>
    <w:p w14:paraId="60996713" w14:textId="0F4D0C1D" w:rsidR="00DF09A6" w:rsidRDefault="00DF09A6">
      <w:pPr>
        <w:pStyle w:val="TOC4"/>
        <w:rPr>
          <w:rFonts w:ascii="Calibri" w:hAnsi="Calibri"/>
          <w:noProof/>
          <w:kern w:val="2"/>
          <w:sz w:val="22"/>
          <w:szCs w:val="22"/>
        </w:rPr>
      </w:pPr>
      <w:r>
        <w:rPr>
          <w:noProof/>
        </w:rPr>
        <w:t>4.1.1.1</w:t>
      </w:r>
      <w:r>
        <w:rPr>
          <w:rFonts w:ascii="Calibri" w:hAnsi="Calibri"/>
          <w:noProof/>
          <w:kern w:val="2"/>
          <w:sz w:val="22"/>
          <w:szCs w:val="22"/>
        </w:rPr>
        <w:tab/>
      </w:r>
      <w:r>
        <w:rPr>
          <w:noProof/>
        </w:rPr>
        <w:t>FR1 single carrier, NR CA and UL MIMO test cases</w:t>
      </w:r>
      <w:r>
        <w:rPr>
          <w:noProof/>
        </w:rPr>
        <w:tab/>
      </w:r>
      <w:r>
        <w:rPr>
          <w:noProof/>
        </w:rPr>
        <w:fldChar w:fldCharType="begin" w:fldLock="1"/>
      </w:r>
      <w:r>
        <w:rPr>
          <w:noProof/>
        </w:rPr>
        <w:instrText xml:space="preserve"> PAGEREF _Toc155086259 \h </w:instrText>
      </w:r>
      <w:r>
        <w:rPr>
          <w:noProof/>
        </w:rPr>
      </w:r>
      <w:r>
        <w:rPr>
          <w:noProof/>
        </w:rPr>
        <w:fldChar w:fldCharType="separate"/>
      </w:r>
      <w:r>
        <w:rPr>
          <w:noProof/>
        </w:rPr>
        <w:t>8</w:t>
      </w:r>
      <w:r>
        <w:rPr>
          <w:noProof/>
        </w:rPr>
        <w:fldChar w:fldCharType="end"/>
      </w:r>
    </w:p>
    <w:p w14:paraId="78143EB5" w14:textId="40866617" w:rsidR="00DF09A6" w:rsidRDefault="00DF09A6">
      <w:pPr>
        <w:pStyle w:val="TOC4"/>
        <w:rPr>
          <w:rFonts w:ascii="Calibri" w:hAnsi="Calibri"/>
          <w:noProof/>
          <w:kern w:val="2"/>
          <w:sz w:val="22"/>
          <w:szCs w:val="22"/>
        </w:rPr>
      </w:pPr>
      <w:r>
        <w:rPr>
          <w:noProof/>
        </w:rPr>
        <w:t>4.1.1.2</w:t>
      </w:r>
      <w:r>
        <w:rPr>
          <w:rFonts w:ascii="Calibri" w:hAnsi="Calibri"/>
          <w:noProof/>
          <w:kern w:val="2"/>
          <w:sz w:val="22"/>
          <w:szCs w:val="22"/>
        </w:rPr>
        <w:tab/>
      </w:r>
      <w:r>
        <w:rPr>
          <w:noProof/>
        </w:rPr>
        <w:t>FR1 SUL test cases</w:t>
      </w:r>
      <w:r>
        <w:rPr>
          <w:noProof/>
        </w:rPr>
        <w:tab/>
      </w:r>
      <w:r>
        <w:rPr>
          <w:noProof/>
        </w:rPr>
        <w:fldChar w:fldCharType="begin" w:fldLock="1"/>
      </w:r>
      <w:r>
        <w:rPr>
          <w:noProof/>
        </w:rPr>
        <w:instrText xml:space="preserve"> PAGEREF _Toc155086260 \h </w:instrText>
      </w:r>
      <w:r>
        <w:rPr>
          <w:noProof/>
        </w:rPr>
      </w:r>
      <w:r>
        <w:rPr>
          <w:noProof/>
        </w:rPr>
        <w:fldChar w:fldCharType="separate"/>
      </w:r>
      <w:r>
        <w:rPr>
          <w:noProof/>
        </w:rPr>
        <w:t>15</w:t>
      </w:r>
      <w:r>
        <w:rPr>
          <w:noProof/>
        </w:rPr>
        <w:fldChar w:fldCharType="end"/>
      </w:r>
    </w:p>
    <w:p w14:paraId="3BB69ACB" w14:textId="637C0285" w:rsidR="00DF09A6" w:rsidRDefault="00DF09A6">
      <w:pPr>
        <w:pStyle w:val="TOC4"/>
        <w:rPr>
          <w:rFonts w:ascii="Calibri" w:hAnsi="Calibri"/>
          <w:noProof/>
          <w:kern w:val="2"/>
          <w:sz w:val="22"/>
          <w:szCs w:val="22"/>
        </w:rPr>
      </w:pPr>
      <w:r>
        <w:rPr>
          <w:noProof/>
        </w:rPr>
        <w:t>4.1.1.3</w:t>
      </w:r>
      <w:r>
        <w:rPr>
          <w:rFonts w:ascii="Calibri" w:hAnsi="Calibri"/>
          <w:noProof/>
          <w:kern w:val="2"/>
          <w:sz w:val="22"/>
          <w:szCs w:val="22"/>
        </w:rPr>
        <w:tab/>
      </w:r>
      <w:r>
        <w:rPr>
          <w:noProof/>
        </w:rPr>
        <w:t>FR1 V2X test cases</w:t>
      </w:r>
      <w:r>
        <w:rPr>
          <w:noProof/>
        </w:rPr>
        <w:tab/>
      </w:r>
      <w:r>
        <w:rPr>
          <w:noProof/>
        </w:rPr>
        <w:fldChar w:fldCharType="begin" w:fldLock="1"/>
      </w:r>
      <w:r>
        <w:rPr>
          <w:noProof/>
        </w:rPr>
        <w:instrText xml:space="preserve"> PAGEREF _Toc155086261 \h </w:instrText>
      </w:r>
      <w:r>
        <w:rPr>
          <w:noProof/>
        </w:rPr>
      </w:r>
      <w:r>
        <w:rPr>
          <w:noProof/>
        </w:rPr>
        <w:fldChar w:fldCharType="separate"/>
      </w:r>
      <w:r>
        <w:rPr>
          <w:noProof/>
        </w:rPr>
        <w:t>17</w:t>
      </w:r>
      <w:r>
        <w:rPr>
          <w:noProof/>
        </w:rPr>
        <w:fldChar w:fldCharType="end"/>
      </w:r>
    </w:p>
    <w:p w14:paraId="675D2D18" w14:textId="041D1428" w:rsidR="00DF09A6" w:rsidRDefault="00DF09A6">
      <w:pPr>
        <w:pStyle w:val="TOC4"/>
        <w:rPr>
          <w:rFonts w:ascii="Calibri" w:hAnsi="Calibri"/>
          <w:noProof/>
          <w:kern w:val="2"/>
          <w:sz w:val="22"/>
          <w:szCs w:val="22"/>
        </w:rPr>
      </w:pPr>
      <w:r>
        <w:rPr>
          <w:noProof/>
        </w:rPr>
        <w:t>4.1.1.4</w:t>
      </w:r>
      <w:r>
        <w:rPr>
          <w:rFonts w:ascii="Calibri" w:hAnsi="Calibri"/>
          <w:noProof/>
          <w:kern w:val="2"/>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_Toc155086262 \h </w:instrText>
      </w:r>
      <w:r>
        <w:rPr>
          <w:noProof/>
        </w:rPr>
      </w:r>
      <w:r>
        <w:rPr>
          <w:noProof/>
        </w:rPr>
        <w:fldChar w:fldCharType="separate"/>
      </w:r>
      <w:r>
        <w:rPr>
          <w:noProof/>
        </w:rPr>
        <w:t>17</w:t>
      </w:r>
      <w:r>
        <w:rPr>
          <w:noProof/>
        </w:rPr>
        <w:fldChar w:fldCharType="end"/>
      </w:r>
    </w:p>
    <w:p w14:paraId="7C97D944" w14:textId="0E38BEB4" w:rsidR="00DF09A6" w:rsidRDefault="00DF09A6">
      <w:pPr>
        <w:pStyle w:val="TOC4"/>
        <w:rPr>
          <w:rFonts w:ascii="Calibri" w:hAnsi="Calibri"/>
          <w:noProof/>
          <w:kern w:val="2"/>
          <w:sz w:val="22"/>
          <w:szCs w:val="22"/>
        </w:rPr>
      </w:pPr>
      <w:r>
        <w:rPr>
          <w:noProof/>
        </w:rPr>
        <w:t>4.1.1.5</w:t>
      </w:r>
      <w:r>
        <w:rPr>
          <w:rFonts w:ascii="Calibri" w:hAnsi="Calibri"/>
          <w:noProof/>
          <w:kern w:val="2"/>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_Toc155086263 \h </w:instrText>
      </w:r>
      <w:r>
        <w:rPr>
          <w:noProof/>
        </w:rPr>
      </w:r>
      <w:r>
        <w:rPr>
          <w:noProof/>
        </w:rPr>
        <w:fldChar w:fldCharType="separate"/>
      </w:r>
      <w:r>
        <w:rPr>
          <w:noProof/>
        </w:rPr>
        <w:t>17</w:t>
      </w:r>
      <w:r>
        <w:rPr>
          <w:noProof/>
        </w:rPr>
        <w:fldChar w:fldCharType="end"/>
      </w:r>
    </w:p>
    <w:p w14:paraId="687706F4" w14:textId="4C5CCF62" w:rsidR="00DF09A6" w:rsidRDefault="00DF09A6">
      <w:pPr>
        <w:pStyle w:val="TOC4"/>
        <w:rPr>
          <w:rFonts w:ascii="Calibri" w:hAnsi="Calibri"/>
          <w:noProof/>
          <w:kern w:val="2"/>
          <w:sz w:val="22"/>
          <w:szCs w:val="22"/>
        </w:rPr>
      </w:pPr>
      <w:r>
        <w:rPr>
          <w:noProof/>
        </w:rPr>
        <w:t>4.1.1.6</w:t>
      </w:r>
      <w:r>
        <w:rPr>
          <w:rFonts w:ascii="Calibri" w:hAnsi="Calibri"/>
          <w:noProof/>
          <w:kern w:val="2"/>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_Toc155086264 \h </w:instrText>
      </w:r>
      <w:r>
        <w:rPr>
          <w:noProof/>
        </w:rPr>
      </w:r>
      <w:r>
        <w:rPr>
          <w:noProof/>
        </w:rPr>
        <w:fldChar w:fldCharType="separate"/>
      </w:r>
      <w:r>
        <w:rPr>
          <w:noProof/>
        </w:rPr>
        <w:t>18</w:t>
      </w:r>
      <w:r>
        <w:rPr>
          <w:noProof/>
        </w:rPr>
        <w:fldChar w:fldCharType="end"/>
      </w:r>
    </w:p>
    <w:p w14:paraId="3952A538" w14:textId="32046E92" w:rsidR="00DF09A6" w:rsidRDefault="00DF09A6">
      <w:pPr>
        <w:pStyle w:val="TOC4"/>
        <w:rPr>
          <w:rFonts w:ascii="Calibri" w:hAnsi="Calibri"/>
          <w:noProof/>
          <w:kern w:val="2"/>
          <w:sz w:val="22"/>
          <w:szCs w:val="22"/>
        </w:rPr>
      </w:pPr>
      <w:r>
        <w:rPr>
          <w:noProof/>
        </w:rPr>
        <w:t>4.1.1.7</w:t>
      </w:r>
      <w:r>
        <w:rPr>
          <w:rFonts w:ascii="Calibri" w:hAnsi="Calibri"/>
          <w:noProof/>
          <w:kern w:val="2"/>
          <w:sz w:val="22"/>
          <w:szCs w:val="22"/>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_Toc155086265 \h </w:instrText>
      </w:r>
      <w:r>
        <w:rPr>
          <w:noProof/>
        </w:rPr>
      </w:r>
      <w:r>
        <w:rPr>
          <w:noProof/>
        </w:rPr>
        <w:fldChar w:fldCharType="separate"/>
      </w:r>
      <w:r>
        <w:rPr>
          <w:noProof/>
        </w:rPr>
        <w:t>19</w:t>
      </w:r>
      <w:r>
        <w:rPr>
          <w:noProof/>
        </w:rPr>
        <w:fldChar w:fldCharType="end"/>
      </w:r>
    </w:p>
    <w:p w14:paraId="3299225F" w14:textId="3D0E8F5E" w:rsidR="00DF09A6" w:rsidRDefault="00DF09A6">
      <w:pPr>
        <w:pStyle w:val="TOC3"/>
        <w:rPr>
          <w:rFonts w:ascii="Calibri" w:hAnsi="Calibri"/>
          <w:noProof/>
          <w:kern w:val="2"/>
          <w:sz w:val="22"/>
          <w:szCs w:val="22"/>
        </w:rPr>
      </w:pPr>
      <w:r>
        <w:rPr>
          <w:noProof/>
        </w:rPr>
        <w:t>4.1.2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_Toc155086266 \h </w:instrText>
      </w:r>
      <w:r>
        <w:rPr>
          <w:noProof/>
        </w:rPr>
      </w:r>
      <w:r>
        <w:rPr>
          <w:noProof/>
        </w:rPr>
        <w:fldChar w:fldCharType="separate"/>
      </w:r>
      <w:r>
        <w:rPr>
          <w:noProof/>
        </w:rPr>
        <w:t>20</w:t>
      </w:r>
      <w:r>
        <w:rPr>
          <w:noProof/>
        </w:rPr>
        <w:fldChar w:fldCharType="end"/>
      </w:r>
    </w:p>
    <w:p w14:paraId="37C865DD" w14:textId="7DBF40A3" w:rsidR="00DF09A6" w:rsidRDefault="00DF09A6">
      <w:pPr>
        <w:pStyle w:val="TOC4"/>
        <w:rPr>
          <w:rFonts w:ascii="Calibri" w:hAnsi="Calibri"/>
          <w:noProof/>
          <w:kern w:val="2"/>
          <w:sz w:val="22"/>
          <w:szCs w:val="22"/>
        </w:rPr>
      </w:pPr>
      <w:r>
        <w:rPr>
          <w:noProof/>
        </w:rPr>
        <w:t>4.1.2.1</w:t>
      </w:r>
      <w:r>
        <w:rPr>
          <w:rFonts w:ascii="Calibri" w:hAnsi="Calibri"/>
          <w:noProof/>
          <w:kern w:val="2"/>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_Toc155086267 \h </w:instrText>
      </w:r>
      <w:r>
        <w:rPr>
          <w:noProof/>
        </w:rPr>
      </w:r>
      <w:r>
        <w:rPr>
          <w:noProof/>
        </w:rPr>
        <w:fldChar w:fldCharType="separate"/>
      </w:r>
      <w:r>
        <w:rPr>
          <w:noProof/>
        </w:rPr>
        <w:t>20</w:t>
      </w:r>
      <w:r>
        <w:rPr>
          <w:noProof/>
        </w:rPr>
        <w:fldChar w:fldCharType="end"/>
      </w:r>
    </w:p>
    <w:p w14:paraId="1DF8907A" w14:textId="3AA089E4" w:rsidR="00DF09A6" w:rsidRDefault="00DF09A6">
      <w:pPr>
        <w:pStyle w:val="TOC4"/>
        <w:rPr>
          <w:rFonts w:ascii="Calibri" w:hAnsi="Calibri"/>
          <w:noProof/>
          <w:kern w:val="2"/>
          <w:sz w:val="22"/>
          <w:szCs w:val="22"/>
        </w:rPr>
      </w:pPr>
      <w:r>
        <w:rPr>
          <w:noProof/>
        </w:rPr>
        <w:t>4.1.2.2</w:t>
      </w:r>
      <w:r>
        <w:rPr>
          <w:rFonts w:ascii="Calibri" w:hAnsi="Calibri"/>
          <w:noProof/>
          <w:kern w:val="2"/>
          <w:sz w:val="22"/>
          <w:szCs w:val="22"/>
        </w:rPr>
        <w:tab/>
      </w:r>
      <w:r>
        <w:rPr>
          <w:noProof/>
        </w:rPr>
        <w:t>A-MPR test cases for FR1 UL CA</w:t>
      </w:r>
      <w:r>
        <w:rPr>
          <w:noProof/>
        </w:rPr>
        <w:tab/>
      </w:r>
      <w:r>
        <w:rPr>
          <w:noProof/>
        </w:rPr>
        <w:fldChar w:fldCharType="begin" w:fldLock="1"/>
      </w:r>
      <w:r>
        <w:rPr>
          <w:noProof/>
        </w:rPr>
        <w:instrText xml:space="preserve"> PAGEREF _Toc155086268 \h </w:instrText>
      </w:r>
      <w:r>
        <w:rPr>
          <w:noProof/>
        </w:rPr>
      </w:r>
      <w:r>
        <w:rPr>
          <w:noProof/>
        </w:rPr>
        <w:fldChar w:fldCharType="separate"/>
      </w:r>
      <w:r>
        <w:rPr>
          <w:noProof/>
        </w:rPr>
        <w:t>22</w:t>
      </w:r>
      <w:r>
        <w:rPr>
          <w:noProof/>
        </w:rPr>
        <w:fldChar w:fldCharType="end"/>
      </w:r>
    </w:p>
    <w:p w14:paraId="63CB4CD8" w14:textId="1619872D" w:rsidR="00DF09A6" w:rsidRDefault="00DF09A6">
      <w:pPr>
        <w:pStyle w:val="TOC3"/>
        <w:rPr>
          <w:rFonts w:ascii="Calibri" w:hAnsi="Calibri"/>
          <w:noProof/>
          <w:kern w:val="2"/>
          <w:sz w:val="22"/>
          <w:szCs w:val="22"/>
        </w:rPr>
      </w:pPr>
      <w:r>
        <w:rPr>
          <w:noProof/>
        </w:rPr>
        <w:t>4.1.3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_Toc155086269 \h </w:instrText>
      </w:r>
      <w:r>
        <w:rPr>
          <w:noProof/>
        </w:rPr>
      </w:r>
      <w:r>
        <w:rPr>
          <w:noProof/>
        </w:rPr>
        <w:fldChar w:fldCharType="separate"/>
      </w:r>
      <w:r>
        <w:rPr>
          <w:noProof/>
        </w:rPr>
        <w:t>23</w:t>
      </w:r>
      <w:r>
        <w:rPr>
          <w:noProof/>
        </w:rPr>
        <w:fldChar w:fldCharType="end"/>
      </w:r>
    </w:p>
    <w:p w14:paraId="094FE0F9" w14:textId="46DA64BA" w:rsidR="00DF09A6" w:rsidRDefault="00DF09A6">
      <w:pPr>
        <w:pStyle w:val="TOC4"/>
        <w:rPr>
          <w:rFonts w:ascii="Calibri" w:hAnsi="Calibri"/>
          <w:noProof/>
          <w:kern w:val="2"/>
          <w:sz w:val="22"/>
          <w:szCs w:val="22"/>
        </w:rPr>
      </w:pPr>
      <w:r>
        <w:rPr>
          <w:noProof/>
        </w:rPr>
        <w:t>4.1.3.2</w:t>
      </w:r>
      <w:r>
        <w:rPr>
          <w:rFonts w:ascii="Calibri" w:hAnsi="Calibri"/>
          <w:noProof/>
          <w:kern w:val="2"/>
          <w:sz w:val="22"/>
          <w:szCs w:val="22"/>
        </w:rPr>
        <w:tab/>
      </w:r>
      <w:r>
        <w:rPr>
          <w:noProof/>
        </w:rPr>
        <w:t>Spurious emissions test cases for FR1 UL CA</w:t>
      </w:r>
      <w:r>
        <w:rPr>
          <w:noProof/>
        </w:rPr>
        <w:tab/>
      </w:r>
      <w:r>
        <w:rPr>
          <w:noProof/>
        </w:rPr>
        <w:fldChar w:fldCharType="begin" w:fldLock="1"/>
      </w:r>
      <w:r>
        <w:rPr>
          <w:noProof/>
        </w:rPr>
        <w:instrText xml:space="preserve"> PAGEREF _Toc155086270 \h </w:instrText>
      </w:r>
      <w:r>
        <w:rPr>
          <w:noProof/>
        </w:rPr>
      </w:r>
      <w:r>
        <w:rPr>
          <w:noProof/>
        </w:rPr>
        <w:fldChar w:fldCharType="separate"/>
      </w:r>
      <w:r>
        <w:rPr>
          <w:noProof/>
        </w:rPr>
        <w:t>31</w:t>
      </w:r>
      <w:r>
        <w:rPr>
          <w:noProof/>
        </w:rPr>
        <w:fldChar w:fldCharType="end"/>
      </w:r>
    </w:p>
    <w:p w14:paraId="58767684" w14:textId="04023FA8" w:rsidR="00DF09A6" w:rsidRDefault="00DF09A6">
      <w:pPr>
        <w:pStyle w:val="TOC2"/>
        <w:rPr>
          <w:rFonts w:ascii="Calibri" w:hAnsi="Calibri"/>
          <w:noProof/>
          <w:kern w:val="2"/>
          <w:sz w:val="22"/>
          <w:szCs w:val="22"/>
        </w:rPr>
      </w:pPr>
      <w:r>
        <w:rPr>
          <w:noProof/>
        </w:rPr>
        <w:t>4.2</w:t>
      </w:r>
      <w:r>
        <w:rPr>
          <w:rFonts w:ascii="Calibri" w:hAnsi="Calibri"/>
          <w:noProof/>
          <w:kern w:val="2"/>
          <w:sz w:val="22"/>
          <w:szCs w:val="22"/>
        </w:rPr>
        <w:tab/>
      </w:r>
      <w:r>
        <w:rPr>
          <w:noProof/>
        </w:rPr>
        <w:t>Test point analysis for FR2 test cases in TS 38.521-2</w:t>
      </w:r>
      <w:r>
        <w:rPr>
          <w:noProof/>
        </w:rPr>
        <w:tab/>
      </w:r>
      <w:r>
        <w:rPr>
          <w:noProof/>
        </w:rPr>
        <w:fldChar w:fldCharType="begin" w:fldLock="1"/>
      </w:r>
      <w:r>
        <w:rPr>
          <w:noProof/>
        </w:rPr>
        <w:instrText xml:space="preserve"> PAGEREF _Toc155086271 \h </w:instrText>
      </w:r>
      <w:r>
        <w:rPr>
          <w:noProof/>
        </w:rPr>
      </w:r>
      <w:r>
        <w:rPr>
          <w:noProof/>
        </w:rPr>
        <w:fldChar w:fldCharType="separate"/>
      </w:r>
      <w:r>
        <w:rPr>
          <w:noProof/>
        </w:rPr>
        <w:t>32</w:t>
      </w:r>
      <w:r>
        <w:rPr>
          <w:noProof/>
        </w:rPr>
        <w:fldChar w:fldCharType="end"/>
      </w:r>
    </w:p>
    <w:p w14:paraId="53AD796C" w14:textId="77F3A8B8" w:rsidR="00DF09A6" w:rsidRDefault="00DF09A6">
      <w:pPr>
        <w:pStyle w:val="TOC3"/>
        <w:rPr>
          <w:rFonts w:ascii="Calibri" w:hAnsi="Calibri"/>
          <w:noProof/>
          <w:kern w:val="2"/>
          <w:sz w:val="22"/>
          <w:szCs w:val="22"/>
        </w:rPr>
      </w:pPr>
      <w:r>
        <w:rPr>
          <w:noProof/>
        </w:rPr>
        <w:t>4.2.2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_Toc155086272 \h </w:instrText>
      </w:r>
      <w:r>
        <w:rPr>
          <w:noProof/>
        </w:rPr>
      </w:r>
      <w:r>
        <w:rPr>
          <w:noProof/>
        </w:rPr>
        <w:fldChar w:fldCharType="separate"/>
      </w:r>
      <w:r>
        <w:rPr>
          <w:noProof/>
        </w:rPr>
        <w:t>35</w:t>
      </w:r>
      <w:r>
        <w:rPr>
          <w:noProof/>
        </w:rPr>
        <w:fldChar w:fldCharType="end"/>
      </w:r>
    </w:p>
    <w:p w14:paraId="41180B69" w14:textId="0179D50F" w:rsidR="00DF09A6" w:rsidRDefault="00DF09A6">
      <w:pPr>
        <w:pStyle w:val="TOC4"/>
        <w:rPr>
          <w:rFonts w:ascii="Calibri" w:hAnsi="Calibri"/>
          <w:noProof/>
          <w:kern w:val="2"/>
          <w:sz w:val="22"/>
          <w:szCs w:val="22"/>
        </w:rPr>
      </w:pPr>
      <w:r>
        <w:rPr>
          <w:noProof/>
        </w:rPr>
        <w:t>4.2.2.1</w:t>
      </w:r>
      <w:r>
        <w:rPr>
          <w:rFonts w:ascii="Calibri" w:hAnsi="Calibri"/>
          <w:noProof/>
          <w:kern w:val="2"/>
          <w:sz w:val="22"/>
          <w:szCs w:val="22"/>
        </w:rPr>
        <w:tab/>
      </w:r>
      <w:r>
        <w:rPr>
          <w:noProof/>
        </w:rPr>
        <w:t>A-MPR and A-SE FR2 test cases for single carrier</w:t>
      </w:r>
      <w:r>
        <w:rPr>
          <w:noProof/>
        </w:rPr>
        <w:tab/>
      </w:r>
      <w:r>
        <w:rPr>
          <w:noProof/>
        </w:rPr>
        <w:fldChar w:fldCharType="begin" w:fldLock="1"/>
      </w:r>
      <w:r>
        <w:rPr>
          <w:noProof/>
        </w:rPr>
        <w:instrText xml:space="preserve"> PAGEREF _Toc155086273 \h </w:instrText>
      </w:r>
      <w:r>
        <w:rPr>
          <w:noProof/>
        </w:rPr>
      </w:r>
      <w:r>
        <w:rPr>
          <w:noProof/>
        </w:rPr>
        <w:fldChar w:fldCharType="separate"/>
      </w:r>
      <w:r>
        <w:rPr>
          <w:noProof/>
        </w:rPr>
        <w:t>35</w:t>
      </w:r>
      <w:r>
        <w:rPr>
          <w:noProof/>
        </w:rPr>
        <w:fldChar w:fldCharType="end"/>
      </w:r>
    </w:p>
    <w:p w14:paraId="527A998E" w14:textId="7BDE5831" w:rsidR="00DF09A6" w:rsidRDefault="00DF09A6">
      <w:pPr>
        <w:pStyle w:val="TOC4"/>
        <w:rPr>
          <w:rFonts w:ascii="Calibri" w:hAnsi="Calibri"/>
          <w:noProof/>
          <w:kern w:val="2"/>
          <w:sz w:val="22"/>
          <w:szCs w:val="22"/>
        </w:rPr>
      </w:pPr>
      <w:r>
        <w:rPr>
          <w:noProof/>
        </w:rPr>
        <w:t>4.2.2.2</w:t>
      </w:r>
      <w:r>
        <w:rPr>
          <w:rFonts w:ascii="Calibri" w:hAnsi="Calibri"/>
          <w:noProof/>
          <w:kern w:val="2"/>
          <w:sz w:val="22"/>
          <w:szCs w:val="22"/>
        </w:rPr>
        <w:tab/>
      </w:r>
      <w:r>
        <w:rPr>
          <w:noProof/>
        </w:rPr>
        <w:t>A-MPR and A-SE FR2 test cases for CA</w:t>
      </w:r>
      <w:r>
        <w:rPr>
          <w:noProof/>
        </w:rPr>
        <w:tab/>
      </w:r>
      <w:r>
        <w:rPr>
          <w:noProof/>
        </w:rPr>
        <w:fldChar w:fldCharType="begin" w:fldLock="1"/>
      </w:r>
      <w:r>
        <w:rPr>
          <w:noProof/>
        </w:rPr>
        <w:instrText xml:space="preserve"> PAGEREF _Toc155086274 \h </w:instrText>
      </w:r>
      <w:r>
        <w:rPr>
          <w:noProof/>
        </w:rPr>
      </w:r>
      <w:r>
        <w:rPr>
          <w:noProof/>
        </w:rPr>
        <w:fldChar w:fldCharType="separate"/>
      </w:r>
      <w:r>
        <w:rPr>
          <w:noProof/>
        </w:rPr>
        <w:t>36</w:t>
      </w:r>
      <w:r>
        <w:rPr>
          <w:noProof/>
        </w:rPr>
        <w:fldChar w:fldCharType="end"/>
      </w:r>
    </w:p>
    <w:p w14:paraId="4461B154" w14:textId="4FEE9419" w:rsidR="00DF09A6" w:rsidRDefault="00DF09A6">
      <w:pPr>
        <w:pStyle w:val="TOC3"/>
        <w:rPr>
          <w:rFonts w:ascii="Calibri" w:hAnsi="Calibri"/>
          <w:noProof/>
          <w:kern w:val="2"/>
          <w:sz w:val="22"/>
          <w:szCs w:val="22"/>
        </w:rPr>
      </w:pPr>
      <w:r>
        <w:rPr>
          <w:noProof/>
        </w:rPr>
        <w:t>4.2.3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_Toc155086275 \h </w:instrText>
      </w:r>
      <w:r>
        <w:rPr>
          <w:noProof/>
        </w:rPr>
      </w:r>
      <w:r>
        <w:rPr>
          <w:noProof/>
        </w:rPr>
        <w:fldChar w:fldCharType="separate"/>
      </w:r>
      <w:r>
        <w:rPr>
          <w:noProof/>
        </w:rPr>
        <w:t>36</w:t>
      </w:r>
      <w:r>
        <w:rPr>
          <w:noProof/>
        </w:rPr>
        <w:fldChar w:fldCharType="end"/>
      </w:r>
    </w:p>
    <w:p w14:paraId="72DCCE10" w14:textId="451218F3" w:rsidR="00DF09A6" w:rsidRDefault="00DF09A6">
      <w:pPr>
        <w:pStyle w:val="TOC4"/>
        <w:rPr>
          <w:rFonts w:ascii="Calibri" w:hAnsi="Calibri"/>
          <w:noProof/>
          <w:kern w:val="2"/>
          <w:sz w:val="22"/>
          <w:szCs w:val="22"/>
        </w:rPr>
      </w:pPr>
      <w:r>
        <w:rPr>
          <w:noProof/>
        </w:rPr>
        <w:t>4.2.3.1</w:t>
      </w:r>
      <w:r>
        <w:rPr>
          <w:rFonts w:ascii="Calibri" w:hAnsi="Calibri"/>
          <w:noProof/>
          <w:kern w:val="2"/>
          <w:sz w:val="22"/>
          <w:szCs w:val="22"/>
        </w:rPr>
        <w:tab/>
      </w:r>
      <w:r>
        <w:rPr>
          <w:noProof/>
        </w:rPr>
        <w:t>Reference Sensitivity test cases for FR2 NR CA</w:t>
      </w:r>
      <w:r>
        <w:rPr>
          <w:noProof/>
        </w:rPr>
        <w:tab/>
      </w:r>
      <w:r>
        <w:rPr>
          <w:noProof/>
        </w:rPr>
        <w:fldChar w:fldCharType="begin" w:fldLock="1"/>
      </w:r>
      <w:r>
        <w:rPr>
          <w:noProof/>
        </w:rPr>
        <w:instrText xml:space="preserve"> PAGEREF _Toc155086276 \h </w:instrText>
      </w:r>
      <w:r>
        <w:rPr>
          <w:noProof/>
        </w:rPr>
      </w:r>
      <w:r>
        <w:rPr>
          <w:noProof/>
        </w:rPr>
        <w:fldChar w:fldCharType="separate"/>
      </w:r>
      <w:r>
        <w:rPr>
          <w:noProof/>
        </w:rPr>
        <w:t>36</w:t>
      </w:r>
      <w:r>
        <w:rPr>
          <w:noProof/>
        </w:rPr>
        <w:fldChar w:fldCharType="end"/>
      </w:r>
    </w:p>
    <w:p w14:paraId="1BDA20E5" w14:textId="7A371749" w:rsidR="00DF09A6" w:rsidRDefault="00DF09A6">
      <w:pPr>
        <w:pStyle w:val="TOC2"/>
        <w:rPr>
          <w:rFonts w:ascii="Calibri" w:hAnsi="Calibri"/>
          <w:noProof/>
          <w:kern w:val="2"/>
          <w:sz w:val="22"/>
          <w:szCs w:val="22"/>
        </w:rPr>
      </w:pPr>
      <w:r>
        <w:rPr>
          <w:noProof/>
        </w:rPr>
        <w:t>4.3</w:t>
      </w:r>
      <w:r>
        <w:rPr>
          <w:rFonts w:ascii="Calibri" w:hAnsi="Calibri"/>
          <w:noProof/>
          <w:kern w:val="2"/>
          <w:sz w:val="22"/>
          <w:szCs w:val="22"/>
        </w:rPr>
        <w:tab/>
      </w:r>
      <w:r>
        <w:rPr>
          <w:noProof/>
        </w:rPr>
        <w:t>Test point analysis for test cases in TS 38.521-3</w:t>
      </w:r>
      <w:r>
        <w:rPr>
          <w:noProof/>
        </w:rPr>
        <w:tab/>
      </w:r>
      <w:r>
        <w:rPr>
          <w:noProof/>
        </w:rPr>
        <w:fldChar w:fldCharType="begin" w:fldLock="1"/>
      </w:r>
      <w:r>
        <w:rPr>
          <w:noProof/>
        </w:rPr>
        <w:instrText xml:space="preserve"> PAGEREF _Toc155086277 \h </w:instrText>
      </w:r>
      <w:r>
        <w:rPr>
          <w:noProof/>
        </w:rPr>
      </w:r>
      <w:r>
        <w:rPr>
          <w:noProof/>
        </w:rPr>
        <w:fldChar w:fldCharType="separate"/>
      </w:r>
      <w:r>
        <w:rPr>
          <w:noProof/>
        </w:rPr>
        <w:t>37</w:t>
      </w:r>
      <w:r>
        <w:rPr>
          <w:noProof/>
        </w:rPr>
        <w:fldChar w:fldCharType="end"/>
      </w:r>
    </w:p>
    <w:p w14:paraId="1A2CA605" w14:textId="576F8D40" w:rsidR="00DF09A6" w:rsidRDefault="00DF09A6">
      <w:pPr>
        <w:pStyle w:val="TOC3"/>
        <w:rPr>
          <w:rFonts w:ascii="Calibri" w:hAnsi="Calibri"/>
          <w:noProof/>
          <w:kern w:val="2"/>
          <w:sz w:val="22"/>
          <w:szCs w:val="22"/>
        </w:rPr>
      </w:pPr>
      <w:r>
        <w:rPr>
          <w:noProof/>
        </w:rPr>
        <w:t>4.3.1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_Toc155086278 \h </w:instrText>
      </w:r>
      <w:r>
        <w:rPr>
          <w:noProof/>
        </w:rPr>
      </w:r>
      <w:r>
        <w:rPr>
          <w:noProof/>
        </w:rPr>
        <w:fldChar w:fldCharType="separate"/>
      </w:r>
      <w:r>
        <w:rPr>
          <w:noProof/>
        </w:rPr>
        <w:t>37</w:t>
      </w:r>
      <w:r>
        <w:rPr>
          <w:noProof/>
        </w:rPr>
        <w:fldChar w:fldCharType="end"/>
      </w:r>
    </w:p>
    <w:p w14:paraId="3DE9C377" w14:textId="69B2AB28" w:rsidR="00DF09A6" w:rsidRDefault="00DF09A6">
      <w:pPr>
        <w:pStyle w:val="TOC4"/>
        <w:rPr>
          <w:rFonts w:ascii="Calibri" w:hAnsi="Calibri"/>
          <w:noProof/>
          <w:kern w:val="2"/>
          <w:sz w:val="22"/>
          <w:szCs w:val="22"/>
        </w:rPr>
      </w:pPr>
      <w:r>
        <w:rPr>
          <w:noProof/>
        </w:rPr>
        <w:t>4.3.1.1</w:t>
      </w:r>
      <w:r>
        <w:rPr>
          <w:rFonts w:ascii="Calibri" w:hAnsi="Calibri"/>
          <w:noProof/>
          <w:kern w:val="2"/>
          <w:sz w:val="22"/>
          <w:szCs w:val="22"/>
        </w:rPr>
        <w:tab/>
      </w:r>
      <w:r>
        <w:rPr>
          <w:noProof/>
        </w:rPr>
        <w:t>EN-DC test cases</w:t>
      </w:r>
      <w:r>
        <w:rPr>
          <w:noProof/>
        </w:rPr>
        <w:tab/>
      </w:r>
      <w:r>
        <w:rPr>
          <w:noProof/>
        </w:rPr>
        <w:fldChar w:fldCharType="begin" w:fldLock="1"/>
      </w:r>
      <w:r>
        <w:rPr>
          <w:noProof/>
        </w:rPr>
        <w:instrText xml:space="preserve"> PAGEREF _Toc155086279 \h </w:instrText>
      </w:r>
      <w:r>
        <w:rPr>
          <w:noProof/>
        </w:rPr>
      </w:r>
      <w:r>
        <w:rPr>
          <w:noProof/>
        </w:rPr>
        <w:fldChar w:fldCharType="separate"/>
      </w:r>
      <w:r>
        <w:rPr>
          <w:noProof/>
        </w:rPr>
        <w:t>37</w:t>
      </w:r>
      <w:r>
        <w:rPr>
          <w:noProof/>
        </w:rPr>
        <w:fldChar w:fldCharType="end"/>
      </w:r>
    </w:p>
    <w:p w14:paraId="4BFC882B" w14:textId="3872626A" w:rsidR="00DF09A6" w:rsidRDefault="00DF09A6">
      <w:pPr>
        <w:pStyle w:val="TOC4"/>
        <w:rPr>
          <w:rFonts w:ascii="Calibri" w:hAnsi="Calibri"/>
          <w:noProof/>
          <w:kern w:val="2"/>
          <w:sz w:val="22"/>
          <w:szCs w:val="22"/>
        </w:rPr>
      </w:pPr>
      <w:r>
        <w:rPr>
          <w:noProof/>
        </w:rPr>
        <w:t>4.3.1.2</w:t>
      </w:r>
      <w:r>
        <w:rPr>
          <w:rFonts w:ascii="Calibri" w:hAnsi="Calibri"/>
          <w:noProof/>
          <w:kern w:val="2"/>
          <w:sz w:val="22"/>
          <w:szCs w:val="22"/>
        </w:rPr>
        <w:tab/>
      </w:r>
      <w:r>
        <w:rPr>
          <w:noProof/>
        </w:rPr>
        <w:t>V2X test cases</w:t>
      </w:r>
      <w:r>
        <w:rPr>
          <w:noProof/>
        </w:rPr>
        <w:tab/>
      </w:r>
      <w:r>
        <w:rPr>
          <w:noProof/>
        </w:rPr>
        <w:fldChar w:fldCharType="begin" w:fldLock="1"/>
      </w:r>
      <w:r>
        <w:rPr>
          <w:noProof/>
        </w:rPr>
        <w:instrText xml:space="preserve"> PAGEREF _Toc155086280 \h </w:instrText>
      </w:r>
      <w:r>
        <w:rPr>
          <w:noProof/>
        </w:rPr>
      </w:r>
      <w:r>
        <w:rPr>
          <w:noProof/>
        </w:rPr>
        <w:fldChar w:fldCharType="separate"/>
      </w:r>
      <w:r>
        <w:rPr>
          <w:noProof/>
        </w:rPr>
        <w:t>40</w:t>
      </w:r>
      <w:r>
        <w:rPr>
          <w:noProof/>
        </w:rPr>
        <w:fldChar w:fldCharType="end"/>
      </w:r>
    </w:p>
    <w:p w14:paraId="3200AE97" w14:textId="1A1AF563" w:rsidR="00DF09A6" w:rsidRDefault="00DF09A6">
      <w:pPr>
        <w:pStyle w:val="TOC3"/>
        <w:rPr>
          <w:rFonts w:ascii="Calibri" w:hAnsi="Calibri"/>
          <w:noProof/>
          <w:kern w:val="2"/>
          <w:sz w:val="22"/>
          <w:szCs w:val="22"/>
        </w:rPr>
      </w:pPr>
      <w:r>
        <w:rPr>
          <w:noProof/>
        </w:rPr>
        <w:t>4.3.2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_Toc155086281 \h </w:instrText>
      </w:r>
      <w:r>
        <w:rPr>
          <w:noProof/>
        </w:rPr>
      </w:r>
      <w:r>
        <w:rPr>
          <w:noProof/>
        </w:rPr>
        <w:fldChar w:fldCharType="separate"/>
      </w:r>
      <w:r>
        <w:rPr>
          <w:noProof/>
        </w:rPr>
        <w:t>40</w:t>
      </w:r>
      <w:r>
        <w:rPr>
          <w:noProof/>
        </w:rPr>
        <w:fldChar w:fldCharType="end"/>
      </w:r>
    </w:p>
    <w:p w14:paraId="5F36AFF2" w14:textId="67506DC0" w:rsidR="00DF09A6" w:rsidRDefault="00DF09A6">
      <w:pPr>
        <w:pStyle w:val="TOC4"/>
        <w:rPr>
          <w:rFonts w:ascii="Calibri" w:hAnsi="Calibri"/>
          <w:noProof/>
          <w:kern w:val="2"/>
          <w:sz w:val="22"/>
          <w:szCs w:val="22"/>
        </w:rPr>
      </w:pPr>
      <w:r>
        <w:rPr>
          <w:noProof/>
        </w:rPr>
        <w:t>4.3.2.1</w:t>
      </w:r>
      <w:r>
        <w:rPr>
          <w:rFonts w:ascii="Calibri" w:hAnsi="Calibri"/>
          <w:noProof/>
          <w:kern w:val="2"/>
          <w:sz w:val="22"/>
          <w:szCs w:val="22"/>
        </w:rPr>
        <w:tab/>
      </w:r>
      <w:r>
        <w:rPr>
          <w:noProof/>
        </w:rPr>
        <w:t>A-MPR and A-SE test cases for EN-DC</w:t>
      </w:r>
      <w:r>
        <w:rPr>
          <w:noProof/>
        </w:rPr>
        <w:tab/>
      </w:r>
      <w:r>
        <w:rPr>
          <w:noProof/>
        </w:rPr>
        <w:fldChar w:fldCharType="begin" w:fldLock="1"/>
      </w:r>
      <w:r>
        <w:rPr>
          <w:noProof/>
        </w:rPr>
        <w:instrText xml:space="preserve"> PAGEREF _Toc155086282 \h </w:instrText>
      </w:r>
      <w:r>
        <w:rPr>
          <w:noProof/>
        </w:rPr>
      </w:r>
      <w:r>
        <w:rPr>
          <w:noProof/>
        </w:rPr>
        <w:fldChar w:fldCharType="separate"/>
      </w:r>
      <w:r>
        <w:rPr>
          <w:noProof/>
        </w:rPr>
        <w:t>40</w:t>
      </w:r>
      <w:r>
        <w:rPr>
          <w:noProof/>
        </w:rPr>
        <w:fldChar w:fldCharType="end"/>
      </w:r>
    </w:p>
    <w:p w14:paraId="5008AFA1" w14:textId="61ABE72F" w:rsidR="00DF09A6" w:rsidRDefault="00DF09A6">
      <w:pPr>
        <w:pStyle w:val="TOC3"/>
        <w:rPr>
          <w:rFonts w:ascii="Calibri" w:hAnsi="Calibri"/>
          <w:noProof/>
          <w:kern w:val="2"/>
          <w:sz w:val="22"/>
          <w:szCs w:val="22"/>
        </w:rPr>
      </w:pPr>
      <w:r>
        <w:rPr>
          <w:noProof/>
        </w:rPr>
        <w:t>4.3.3</w:t>
      </w:r>
      <w:r>
        <w:rPr>
          <w:rFonts w:ascii="Calibri" w:hAnsi="Calibri"/>
          <w:noProof/>
          <w:kern w:val="2"/>
          <w:sz w:val="22"/>
          <w:szCs w:val="22"/>
        </w:rPr>
        <w:tab/>
      </w:r>
      <w:r>
        <w:rPr>
          <w:noProof/>
        </w:rPr>
        <w:t>Test point analysis per EN-DC configuration</w:t>
      </w:r>
      <w:r>
        <w:rPr>
          <w:noProof/>
        </w:rPr>
        <w:tab/>
      </w:r>
      <w:r>
        <w:rPr>
          <w:noProof/>
        </w:rPr>
        <w:fldChar w:fldCharType="begin" w:fldLock="1"/>
      </w:r>
      <w:r>
        <w:rPr>
          <w:noProof/>
        </w:rPr>
        <w:instrText xml:space="preserve"> PAGEREF _Toc155086283 \h </w:instrText>
      </w:r>
      <w:r>
        <w:rPr>
          <w:noProof/>
        </w:rPr>
      </w:r>
      <w:r>
        <w:rPr>
          <w:noProof/>
        </w:rPr>
        <w:fldChar w:fldCharType="separate"/>
      </w:r>
      <w:r>
        <w:rPr>
          <w:noProof/>
        </w:rPr>
        <w:t>40</w:t>
      </w:r>
      <w:r>
        <w:rPr>
          <w:noProof/>
        </w:rPr>
        <w:fldChar w:fldCharType="end"/>
      </w:r>
    </w:p>
    <w:p w14:paraId="78468FB9" w14:textId="2EAD843C" w:rsidR="00DF09A6" w:rsidRDefault="00DF09A6">
      <w:pPr>
        <w:pStyle w:val="TOC4"/>
        <w:rPr>
          <w:rFonts w:ascii="Calibri" w:hAnsi="Calibri"/>
          <w:noProof/>
          <w:kern w:val="2"/>
          <w:sz w:val="22"/>
          <w:szCs w:val="22"/>
        </w:rPr>
      </w:pPr>
      <w:r>
        <w:rPr>
          <w:noProof/>
        </w:rPr>
        <w:t>4.3.3.1</w:t>
      </w:r>
      <w:r>
        <w:rPr>
          <w:rFonts w:ascii="Calibri" w:hAnsi="Calibri"/>
          <w:noProof/>
          <w:kern w:val="2"/>
          <w:sz w:val="22"/>
          <w:szCs w:val="22"/>
        </w:rPr>
        <w:tab/>
      </w:r>
      <w:r>
        <w:rPr>
          <w:noProof/>
        </w:rPr>
        <w:t>Reference sensitivity test cases for EN-DC</w:t>
      </w:r>
      <w:r>
        <w:rPr>
          <w:noProof/>
        </w:rPr>
        <w:tab/>
      </w:r>
      <w:r>
        <w:rPr>
          <w:noProof/>
        </w:rPr>
        <w:fldChar w:fldCharType="begin" w:fldLock="1"/>
      </w:r>
      <w:r>
        <w:rPr>
          <w:noProof/>
        </w:rPr>
        <w:instrText xml:space="preserve"> PAGEREF _Toc155086284 \h </w:instrText>
      </w:r>
      <w:r>
        <w:rPr>
          <w:noProof/>
        </w:rPr>
      </w:r>
      <w:r>
        <w:rPr>
          <w:noProof/>
        </w:rPr>
        <w:fldChar w:fldCharType="separate"/>
      </w:r>
      <w:r>
        <w:rPr>
          <w:noProof/>
        </w:rPr>
        <w:t>40</w:t>
      </w:r>
      <w:r>
        <w:rPr>
          <w:noProof/>
        </w:rPr>
        <w:fldChar w:fldCharType="end"/>
      </w:r>
    </w:p>
    <w:p w14:paraId="46049D0D" w14:textId="6114EAEE" w:rsidR="00DF09A6" w:rsidRDefault="00DF09A6">
      <w:pPr>
        <w:pStyle w:val="TOC4"/>
        <w:rPr>
          <w:rFonts w:ascii="Calibri" w:hAnsi="Calibri"/>
          <w:noProof/>
          <w:kern w:val="2"/>
          <w:sz w:val="22"/>
          <w:szCs w:val="22"/>
        </w:rPr>
      </w:pPr>
      <w:r w:rsidRPr="00F559B8">
        <w:rPr>
          <w:rFonts w:eastAsia="SimSun"/>
          <w:noProof/>
          <w:lang w:eastAsia="en-US"/>
        </w:rPr>
        <w:t>4.</w:t>
      </w:r>
      <w:r>
        <w:rPr>
          <w:noProof/>
        </w:rPr>
        <w:t>3.3.2</w:t>
      </w:r>
      <w:r>
        <w:rPr>
          <w:rFonts w:ascii="Calibri" w:hAnsi="Calibri"/>
          <w:noProof/>
          <w:kern w:val="2"/>
          <w:sz w:val="22"/>
          <w:szCs w:val="22"/>
        </w:rPr>
        <w:tab/>
      </w:r>
      <w:r w:rsidRPr="00F559B8">
        <w:rPr>
          <w:rFonts w:eastAsia="SimSun"/>
          <w:noProof/>
          <w:lang w:eastAsia="en-US"/>
        </w:rPr>
        <w:t>Spurious emissions test cases for EN-DC</w:t>
      </w:r>
      <w:r>
        <w:rPr>
          <w:noProof/>
        </w:rPr>
        <w:tab/>
      </w:r>
      <w:r>
        <w:rPr>
          <w:noProof/>
        </w:rPr>
        <w:fldChar w:fldCharType="begin" w:fldLock="1"/>
      </w:r>
      <w:r>
        <w:rPr>
          <w:noProof/>
        </w:rPr>
        <w:instrText xml:space="preserve"> PAGEREF _Toc155086285 \h </w:instrText>
      </w:r>
      <w:r>
        <w:rPr>
          <w:noProof/>
        </w:rPr>
      </w:r>
      <w:r>
        <w:rPr>
          <w:noProof/>
        </w:rPr>
        <w:fldChar w:fldCharType="separate"/>
      </w:r>
      <w:r>
        <w:rPr>
          <w:noProof/>
        </w:rPr>
        <w:t>52</w:t>
      </w:r>
      <w:r>
        <w:rPr>
          <w:noProof/>
        </w:rPr>
        <w:fldChar w:fldCharType="end"/>
      </w:r>
    </w:p>
    <w:p w14:paraId="3A09C47B" w14:textId="09E20B9F" w:rsidR="00DF09A6" w:rsidRDefault="00DF09A6">
      <w:pPr>
        <w:pStyle w:val="TOC2"/>
        <w:rPr>
          <w:rFonts w:ascii="Calibri" w:hAnsi="Calibri"/>
          <w:noProof/>
          <w:kern w:val="2"/>
          <w:sz w:val="22"/>
          <w:szCs w:val="22"/>
        </w:rPr>
      </w:pPr>
      <w:r>
        <w:rPr>
          <w:noProof/>
        </w:rPr>
        <w:t>4.4</w:t>
      </w:r>
      <w:r>
        <w:rPr>
          <w:rFonts w:ascii="Calibri" w:hAnsi="Calibri"/>
          <w:noProof/>
          <w:kern w:val="2"/>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_Toc155086286 \h </w:instrText>
      </w:r>
      <w:r>
        <w:rPr>
          <w:noProof/>
        </w:rPr>
      </w:r>
      <w:r>
        <w:rPr>
          <w:noProof/>
        </w:rPr>
        <w:fldChar w:fldCharType="separate"/>
      </w:r>
      <w:r>
        <w:rPr>
          <w:noProof/>
        </w:rPr>
        <w:t>54</w:t>
      </w:r>
      <w:r>
        <w:rPr>
          <w:noProof/>
        </w:rPr>
        <w:fldChar w:fldCharType="end"/>
      </w:r>
    </w:p>
    <w:p w14:paraId="23C36479" w14:textId="4D43DFE3" w:rsidR="00DF09A6" w:rsidRDefault="00DF09A6">
      <w:pPr>
        <w:pStyle w:val="TOC9"/>
        <w:rPr>
          <w:rFonts w:ascii="Calibri" w:hAnsi="Calibri"/>
          <w:b w:val="0"/>
          <w:noProof/>
          <w:kern w:val="2"/>
          <w:szCs w:val="22"/>
        </w:rPr>
      </w:pPr>
      <w:r>
        <w:rPr>
          <w:noProof/>
        </w:rPr>
        <w:lastRenderedPageBreak/>
        <w:t>Annex A: Derivation documents</w:t>
      </w:r>
      <w:r>
        <w:rPr>
          <w:noProof/>
        </w:rPr>
        <w:tab/>
      </w:r>
      <w:r>
        <w:rPr>
          <w:noProof/>
        </w:rPr>
        <w:fldChar w:fldCharType="begin" w:fldLock="1"/>
      </w:r>
      <w:r>
        <w:rPr>
          <w:noProof/>
        </w:rPr>
        <w:instrText xml:space="preserve"> PAGEREF _Toc155086287 \h </w:instrText>
      </w:r>
      <w:r>
        <w:rPr>
          <w:noProof/>
        </w:rPr>
      </w:r>
      <w:r>
        <w:rPr>
          <w:noProof/>
        </w:rPr>
        <w:fldChar w:fldCharType="separate"/>
      </w:r>
      <w:r>
        <w:rPr>
          <w:noProof/>
        </w:rPr>
        <w:t>57</w:t>
      </w:r>
      <w:r>
        <w:rPr>
          <w:noProof/>
        </w:rPr>
        <w:fldChar w:fldCharType="end"/>
      </w:r>
    </w:p>
    <w:p w14:paraId="19F23BDE" w14:textId="0776F0B2" w:rsidR="00DF09A6" w:rsidRDefault="00DF09A6">
      <w:pPr>
        <w:pStyle w:val="TOC9"/>
        <w:rPr>
          <w:rFonts w:ascii="Calibri" w:hAnsi="Calibri"/>
          <w:b w:val="0"/>
          <w:noProof/>
          <w:kern w:val="2"/>
          <w:szCs w:val="22"/>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_Toc155086288 \h </w:instrText>
      </w:r>
      <w:r>
        <w:rPr>
          <w:noProof/>
        </w:rPr>
      </w:r>
      <w:r>
        <w:rPr>
          <w:noProof/>
        </w:rPr>
        <w:fldChar w:fldCharType="separate"/>
      </w:r>
      <w:r>
        <w:rPr>
          <w:noProof/>
        </w:rPr>
        <w:t>57</w:t>
      </w:r>
      <w:r>
        <w:rPr>
          <w:noProof/>
        </w:rPr>
        <w:fldChar w:fldCharType="end"/>
      </w:r>
    </w:p>
    <w:p w14:paraId="7CEF792E" w14:textId="79767DFC" w:rsidR="00DF09A6" w:rsidRDefault="00DF09A6">
      <w:pPr>
        <w:pStyle w:val="TOC1"/>
        <w:rPr>
          <w:rFonts w:ascii="Calibri" w:hAnsi="Calibri"/>
          <w:noProof/>
          <w:kern w:val="2"/>
          <w:szCs w:val="22"/>
        </w:rPr>
      </w:pPr>
      <w:r>
        <w:rPr>
          <w:noProof/>
        </w:rPr>
        <w:t>B.1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_Toc155086289 \h </w:instrText>
      </w:r>
      <w:r>
        <w:rPr>
          <w:noProof/>
        </w:rPr>
      </w:r>
      <w:r>
        <w:rPr>
          <w:noProof/>
        </w:rPr>
        <w:fldChar w:fldCharType="separate"/>
      </w:r>
      <w:r>
        <w:rPr>
          <w:noProof/>
        </w:rPr>
        <w:t>57</w:t>
      </w:r>
      <w:r>
        <w:rPr>
          <w:noProof/>
        </w:rPr>
        <w:fldChar w:fldCharType="end"/>
      </w:r>
    </w:p>
    <w:p w14:paraId="0A08C922" w14:textId="4E443E88" w:rsidR="00DF09A6" w:rsidRDefault="00DF09A6">
      <w:pPr>
        <w:pStyle w:val="TOC1"/>
        <w:rPr>
          <w:rFonts w:ascii="Calibri" w:hAnsi="Calibri"/>
          <w:noProof/>
          <w:kern w:val="2"/>
          <w:szCs w:val="22"/>
        </w:rPr>
      </w:pPr>
      <w:r>
        <w:rPr>
          <w:noProof/>
        </w:rPr>
        <w:t>B.2</w:t>
      </w:r>
      <w:r>
        <w:rPr>
          <w:rFonts w:ascii="Calibri" w:hAnsi="Calibri"/>
          <w:noProof/>
          <w:kern w:val="2"/>
          <w:szCs w:val="22"/>
        </w:rPr>
        <w:tab/>
      </w:r>
      <w:r>
        <w:rPr>
          <w:noProof/>
        </w:rPr>
        <w:t>Test case structure</w:t>
      </w:r>
      <w:r>
        <w:rPr>
          <w:noProof/>
        </w:rPr>
        <w:tab/>
      </w:r>
      <w:r>
        <w:rPr>
          <w:noProof/>
        </w:rPr>
        <w:fldChar w:fldCharType="begin" w:fldLock="1"/>
      </w:r>
      <w:r>
        <w:rPr>
          <w:noProof/>
        </w:rPr>
        <w:instrText xml:space="preserve"> PAGEREF _Toc155086290 \h </w:instrText>
      </w:r>
      <w:r>
        <w:rPr>
          <w:noProof/>
        </w:rPr>
      </w:r>
      <w:r>
        <w:rPr>
          <w:noProof/>
        </w:rPr>
        <w:fldChar w:fldCharType="separate"/>
      </w:r>
      <w:r>
        <w:rPr>
          <w:noProof/>
        </w:rPr>
        <w:t>58</w:t>
      </w:r>
      <w:r>
        <w:rPr>
          <w:noProof/>
        </w:rPr>
        <w:fldChar w:fldCharType="end"/>
      </w:r>
    </w:p>
    <w:p w14:paraId="0E18D4BA" w14:textId="5949092E" w:rsidR="00DF09A6" w:rsidRDefault="00DF09A6">
      <w:pPr>
        <w:pStyle w:val="TOC1"/>
        <w:rPr>
          <w:rFonts w:ascii="Calibri" w:hAnsi="Calibri"/>
          <w:noProof/>
          <w:kern w:val="2"/>
          <w:szCs w:val="22"/>
        </w:rPr>
      </w:pPr>
      <w:r>
        <w:rPr>
          <w:noProof/>
        </w:rPr>
        <w:t>B.3</w:t>
      </w:r>
      <w:r>
        <w:rPr>
          <w:rFonts w:ascii="Calibri" w:hAnsi="Calibri"/>
          <w:noProof/>
          <w:kern w:val="2"/>
          <w:szCs w:val="22"/>
        </w:rPr>
        <w:tab/>
      </w:r>
      <w:r>
        <w:rPr>
          <w:noProof/>
        </w:rPr>
        <w:t>Test Environment</w:t>
      </w:r>
      <w:r>
        <w:rPr>
          <w:noProof/>
        </w:rPr>
        <w:tab/>
      </w:r>
      <w:r>
        <w:rPr>
          <w:noProof/>
        </w:rPr>
        <w:fldChar w:fldCharType="begin" w:fldLock="1"/>
      </w:r>
      <w:r>
        <w:rPr>
          <w:noProof/>
        </w:rPr>
        <w:instrText xml:space="preserve"> PAGEREF _Toc155086291 \h </w:instrText>
      </w:r>
      <w:r>
        <w:rPr>
          <w:noProof/>
        </w:rPr>
      </w:r>
      <w:r>
        <w:rPr>
          <w:noProof/>
        </w:rPr>
        <w:fldChar w:fldCharType="separate"/>
      </w:r>
      <w:r>
        <w:rPr>
          <w:noProof/>
        </w:rPr>
        <w:t>59</w:t>
      </w:r>
      <w:r>
        <w:rPr>
          <w:noProof/>
        </w:rPr>
        <w:fldChar w:fldCharType="end"/>
      </w:r>
    </w:p>
    <w:p w14:paraId="69A59FF6" w14:textId="0761BEA8" w:rsidR="00DF09A6" w:rsidRDefault="00DF09A6">
      <w:pPr>
        <w:pStyle w:val="TOC1"/>
        <w:rPr>
          <w:rFonts w:ascii="Calibri" w:hAnsi="Calibri"/>
          <w:noProof/>
          <w:kern w:val="2"/>
          <w:szCs w:val="22"/>
        </w:rPr>
      </w:pPr>
      <w:r>
        <w:rPr>
          <w:noProof/>
        </w:rPr>
        <w:t>B.4</w:t>
      </w:r>
      <w:r>
        <w:rPr>
          <w:rFonts w:ascii="Calibri" w:hAnsi="Calibri"/>
          <w:noProof/>
          <w:kern w:val="2"/>
          <w:szCs w:val="22"/>
        </w:rPr>
        <w:tab/>
      </w:r>
      <w:r>
        <w:rPr>
          <w:noProof/>
        </w:rPr>
        <w:t>Test Frequencies selection</w:t>
      </w:r>
      <w:r>
        <w:rPr>
          <w:noProof/>
        </w:rPr>
        <w:tab/>
      </w:r>
      <w:r>
        <w:rPr>
          <w:noProof/>
        </w:rPr>
        <w:fldChar w:fldCharType="begin" w:fldLock="1"/>
      </w:r>
      <w:r>
        <w:rPr>
          <w:noProof/>
        </w:rPr>
        <w:instrText xml:space="preserve"> PAGEREF _Toc155086292 \h </w:instrText>
      </w:r>
      <w:r>
        <w:rPr>
          <w:noProof/>
        </w:rPr>
      </w:r>
      <w:r>
        <w:rPr>
          <w:noProof/>
        </w:rPr>
        <w:fldChar w:fldCharType="separate"/>
      </w:r>
      <w:r>
        <w:rPr>
          <w:noProof/>
        </w:rPr>
        <w:t>59</w:t>
      </w:r>
      <w:r>
        <w:rPr>
          <w:noProof/>
        </w:rPr>
        <w:fldChar w:fldCharType="end"/>
      </w:r>
    </w:p>
    <w:p w14:paraId="11F689A5" w14:textId="76EE6135" w:rsidR="00DF09A6" w:rsidRDefault="00DF09A6">
      <w:pPr>
        <w:pStyle w:val="TOC1"/>
        <w:rPr>
          <w:rFonts w:ascii="Calibri" w:hAnsi="Calibri"/>
          <w:noProof/>
          <w:kern w:val="2"/>
          <w:szCs w:val="22"/>
        </w:rPr>
      </w:pPr>
      <w:r>
        <w:rPr>
          <w:noProof/>
          <w:lang w:eastAsia="en-US"/>
        </w:rPr>
        <w:t>B.4A</w:t>
      </w:r>
      <w:r>
        <w:rPr>
          <w:rFonts w:ascii="Calibri" w:hAnsi="Calibri"/>
          <w:noProof/>
          <w:kern w:val="2"/>
          <w:szCs w:val="22"/>
        </w:rPr>
        <w:tab/>
      </w:r>
      <w:r>
        <w:rPr>
          <w:noProof/>
          <w:lang w:eastAsia="en-US"/>
        </w:rPr>
        <w:t>Frequency relation for exception requirements</w:t>
      </w:r>
      <w:r>
        <w:rPr>
          <w:noProof/>
        </w:rPr>
        <w:tab/>
      </w:r>
      <w:r>
        <w:rPr>
          <w:noProof/>
        </w:rPr>
        <w:fldChar w:fldCharType="begin" w:fldLock="1"/>
      </w:r>
      <w:r>
        <w:rPr>
          <w:noProof/>
        </w:rPr>
        <w:instrText xml:space="preserve"> PAGEREF _Toc155086293 \h </w:instrText>
      </w:r>
      <w:r>
        <w:rPr>
          <w:noProof/>
        </w:rPr>
      </w:r>
      <w:r>
        <w:rPr>
          <w:noProof/>
        </w:rPr>
        <w:fldChar w:fldCharType="separate"/>
      </w:r>
      <w:r>
        <w:rPr>
          <w:noProof/>
        </w:rPr>
        <w:t>59</w:t>
      </w:r>
      <w:r>
        <w:rPr>
          <w:noProof/>
        </w:rPr>
        <w:fldChar w:fldCharType="end"/>
      </w:r>
    </w:p>
    <w:p w14:paraId="3A0B3A49" w14:textId="3C0281E0" w:rsidR="00DF09A6" w:rsidRDefault="00DF09A6">
      <w:pPr>
        <w:pStyle w:val="TOC1"/>
        <w:rPr>
          <w:rFonts w:ascii="Calibri" w:hAnsi="Calibri"/>
          <w:noProof/>
          <w:kern w:val="2"/>
          <w:szCs w:val="22"/>
        </w:rPr>
      </w:pPr>
      <w:r>
        <w:rPr>
          <w:noProof/>
        </w:rPr>
        <w:t>B.5</w:t>
      </w:r>
      <w:r>
        <w:rPr>
          <w:rFonts w:ascii="Calibri" w:hAnsi="Calibri"/>
          <w:noProof/>
          <w:kern w:val="2"/>
          <w:szCs w:val="22"/>
        </w:rPr>
        <w:tab/>
      </w:r>
      <w:r>
        <w:rPr>
          <w:noProof/>
        </w:rPr>
        <w:t>Test Channel Bandwidth selection</w:t>
      </w:r>
      <w:r>
        <w:rPr>
          <w:noProof/>
        </w:rPr>
        <w:tab/>
      </w:r>
      <w:r>
        <w:rPr>
          <w:noProof/>
        </w:rPr>
        <w:fldChar w:fldCharType="begin" w:fldLock="1"/>
      </w:r>
      <w:r>
        <w:rPr>
          <w:noProof/>
        </w:rPr>
        <w:instrText xml:space="preserve"> PAGEREF _Toc155086294 \h </w:instrText>
      </w:r>
      <w:r>
        <w:rPr>
          <w:noProof/>
        </w:rPr>
      </w:r>
      <w:r>
        <w:rPr>
          <w:noProof/>
        </w:rPr>
        <w:fldChar w:fldCharType="separate"/>
      </w:r>
      <w:r>
        <w:rPr>
          <w:noProof/>
        </w:rPr>
        <w:t>60</w:t>
      </w:r>
      <w:r>
        <w:rPr>
          <w:noProof/>
        </w:rPr>
        <w:fldChar w:fldCharType="end"/>
      </w:r>
    </w:p>
    <w:p w14:paraId="5BC7D6F6" w14:textId="5F80416F" w:rsidR="00DF09A6" w:rsidRDefault="00DF09A6">
      <w:pPr>
        <w:pStyle w:val="TOC1"/>
        <w:rPr>
          <w:rFonts w:ascii="Calibri" w:hAnsi="Calibri"/>
          <w:noProof/>
          <w:kern w:val="2"/>
          <w:szCs w:val="22"/>
        </w:rPr>
      </w:pPr>
      <w:r>
        <w:rPr>
          <w:noProof/>
        </w:rPr>
        <w:t>B.6</w:t>
      </w:r>
      <w:r>
        <w:rPr>
          <w:rFonts w:ascii="Calibri" w:hAnsi="Calibri"/>
          <w:noProof/>
          <w:kern w:val="2"/>
          <w:szCs w:val="22"/>
        </w:rPr>
        <w:tab/>
      </w:r>
      <w:r>
        <w:rPr>
          <w:noProof/>
        </w:rPr>
        <w:t>Modulation selections</w:t>
      </w:r>
      <w:r>
        <w:rPr>
          <w:noProof/>
        </w:rPr>
        <w:tab/>
      </w:r>
      <w:r>
        <w:rPr>
          <w:noProof/>
        </w:rPr>
        <w:fldChar w:fldCharType="begin" w:fldLock="1"/>
      </w:r>
      <w:r>
        <w:rPr>
          <w:noProof/>
        </w:rPr>
        <w:instrText xml:space="preserve"> PAGEREF _Toc155086295 \h </w:instrText>
      </w:r>
      <w:r>
        <w:rPr>
          <w:noProof/>
        </w:rPr>
      </w:r>
      <w:r>
        <w:rPr>
          <w:noProof/>
        </w:rPr>
        <w:fldChar w:fldCharType="separate"/>
      </w:r>
      <w:r>
        <w:rPr>
          <w:noProof/>
        </w:rPr>
        <w:t>60</w:t>
      </w:r>
      <w:r>
        <w:rPr>
          <w:noProof/>
        </w:rPr>
        <w:fldChar w:fldCharType="end"/>
      </w:r>
    </w:p>
    <w:p w14:paraId="1C8E9068" w14:textId="41A933B1" w:rsidR="00DF09A6" w:rsidRDefault="00DF09A6">
      <w:pPr>
        <w:pStyle w:val="TOC1"/>
        <w:rPr>
          <w:rFonts w:ascii="Calibri" w:hAnsi="Calibri"/>
          <w:noProof/>
          <w:kern w:val="2"/>
          <w:szCs w:val="22"/>
        </w:rPr>
      </w:pPr>
      <w:r>
        <w:rPr>
          <w:noProof/>
        </w:rPr>
        <w:t>B.7</w:t>
      </w:r>
      <w:r>
        <w:rPr>
          <w:rFonts w:ascii="Calibri" w:hAnsi="Calibri"/>
          <w:noProof/>
          <w:kern w:val="2"/>
          <w:szCs w:val="22"/>
        </w:rPr>
        <w:tab/>
      </w:r>
      <w:r>
        <w:rPr>
          <w:noProof/>
        </w:rPr>
        <w:t>Examples</w:t>
      </w:r>
      <w:r>
        <w:rPr>
          <w:noProof/>
        </w:rPr>
        <w:tab/>
      </w:r>
      <w:r>
        <w:rPr>
          <w:noProof/>
        </w:rPr>
        <w:fldChar w:fldCharType="begin" w:fldLock="1"/>
      </w:r>
      <w:r>
        <w:rPr>
          <w:noProof/>
        </w:rPr>
        <w:instrText xml:space="preserve"> PAGEREF _Toc155086296 \h </w:instrText>
      </w:r>
      <w:r>
        <w:rPr>
          <w:noProof/>
        </w:rPr>
      </w:r>
      <w:r>
        <w:rPr>
          <w:noProof/>
        </w:rPr>
        <w:fldChar w:fldCharType="separate"/>
      </w:r>
      <w:r>
        <w:rPr>
          <w:noProof/>
        </w:rPr>
        <w:t>60</w:t>
      </w:r>
      <w:r>
        <w:rPr>
          <w:noProof/>
        </w:rPr>
        <w:fldChar w:fldCharType="end"/>
      </w:r>
    </w:p>
    <w:p w14:paraId="2446B4FC" w14:textId="18040D86" w:rsidR="00DF09A6" w:rsidRDefault="00DF09A6">
      <w:pPr>
        <w:pStyle w:val="TOC1"/>
        <w:rPr>
          <w:rFonts w:ascii="Calibri" w:hAnsi="Calibri"/>
          <w:noProof/>
          <w:kern w:val="2"/>
          <w:szCs w:val="22"/>
        </w:rPr>
      </w:pPr>
      <w:r>
        <w:rPr>
          <w:noProof/>
        </w:rPr>
        <w:t>B.8</w:t>
      </w:r>
      <w:r>
        <w:rPr>
          <w:rFonts w:ascii="Calibri" w:hAnsi="Calibri"/>
          <w:noProof/>
          <w:kern w:val="2"/>
          <w:szCs w:val="22"/>
        </w:rPr>
        <w:tab/>
      </w:r>
      <w:r>
        <w:rPr>
          <w:noProof/>
        </w:rPr>
        <w:t>Current test completion status per CA configuration</w:t>
      </w:r>
      <w:r>
        <w:rPr>
          <w:noProof/>
        </w:rPr>
        <w:tab/>
      </w:r>
      <w:r>
        <w:rPr>
          <w:noProof/>
        </w:rPr>
        <w:fldChar w:fldCharType="begin" w:fldLock="1"/>
      </w:r>
      <w:r>
        <w:rPr>
          <w:noProof/>
        </w:rPr>
        <w:instrText xml:space="preserve"> PAGEREF _Toc155086297 \h </w:instrText>
      </w:r>
      <w:r>
        <w:rPr>
          <w:noProof/>
        </w:rPr>
      </w:r>
      <w:r>
        <w:rPr>
          <w:noProof/>
        </w:rPr>
        <w:fldChar w:fldCharType="separate"/>
      </w:r>
      <w:r>
        <w:rPr>
          <w:noProof/>
        </w:rPr>
        <w:t>61</w:t>
      </w:r>
      <w:r>
        <w:rPr>
          <w:noProof/>
        </w:rPr>
        <w:fldChar w:fldCharType="end"/>
      </w:r>
    </w:p>
    <w:p w14:paraId="4799DACC" w14:textId="02792281" w:rsidR="00DF09A6" w:rsidRDefault="00DF09A6">
      <w:pPr>
        <w:pStyle w:val="TOC1"/>
        <w:rPr>
          <w:rFonts w:ascii="Calibri" w:hAnsi="Calibri"/>
          <w:noProof/>
          <w:kern w:val="2"/>
          <w:szCs w:val="22"/>
        </w:rPr>
      </w:pPr>
      <w:r>
        <w:rPr>
          <w:noProof/>
        </w:rPr>
        <w:t>B.9</w:t>
      </w:r>
      <w:r>
        <w:rPr>
          <w:rFonts w:ascii="Calibri" w:hAnsi="Calibri"/>
          <w:noProof/>
          <w:kern w:val="2"/>
          <w:szCs w:val="22"/>
        </w:rPr>
        <w:tab/>
      </w:r>
      <w:r>
        <w:rPr>
          <w:noProof/>
        </w:rPr>
        <w:t>Reference Sensitivity checklist for CA</w:t>
      </w:r>
      <w:r>
        <w:rPr>
          <w:noProof/>
        </w:rPr>
        <w:tab/>
      </w:r>
      <w:r>
        <w:rPr>
          <w:noProof/>
        </w:rPr>
        <w:fldChar w:fldCharType="begin" w:fldLock="1"/>
      </w:r>
      <w:r>
        <w:rPr>
          <w:noProof/>
        </w:rPr>
        <w:instrText xml:space="preserve"> PAGEREF _Toc155086298 \h </w:instrText>
      </w:r>
      <w:r>
        <w:rPr>
          <w:noProof/>
        </w:rPr>
      </w:r>
      <w:r>
        <w:rPr>
          <w:noProof/>
        </w:rPr>
        <w:fldChar w:fldCharType="separate"/>
      </w:r>
      <w:r>
        <w:rPr>
          <w:noProof/>
        </w:rPr>
        <w:t>61</w:t>
      </w:r>
      <w:r>
        <w:rPr>
          <w:noProof/>
        </w:rPr>
        <w:fldChar w:fldCharType="end"/>
      </w:r>
    </w:p>
    <w:p w14:paraId="746BA73D" w14:textId="2D9C323D" w:rsidR="00DF09A6" w:rsidRDefault="00DF09A6">
      <w:pPr>
        <w:pStyle w:val="TOC2"/>
        <w:rPr>
          <w:rFonts w:ascii="Calibri" w:hAnsi="Calibri"/>
          <w:noProof/>
          <w:kern w:val="2"/>
          <w:sz w:val="22"/>
          <w:szCs w:val="22"/>
        </w:rPr>
      </w:pPr>
      <w:r>
        <w:rPr>
          <w:noProof/>
        </w:rPr>
        <w:t>B.9.1</w:t>
      </w:r>
      <w:r>
        <w:rPr>
          <w:rFonts w:ascii="Calibri" w:hAnsi="Calibri"/>
          <w:noProof/>
          <w:kern w:val="2"/>
          <w:sz w:val="22"/>
          <w:szCs w:val="22"/>
        </w:rPr>
        <w:tab/>
      </w:r>
      <w:r>
        <w:rPr>
          <w:noProof/>
          <w:lang w:eastAsia="ja-JP"/>
        </w:rPr>
        <w:t>Checklist for two bands</w:t>
      </w:r>
      <w:r>
        <w:rPr>
          <w:noProof/>
        </w:rPr>
        <w:tab/>
      </w:r>
      <w:r>
        <w:rPr>
          <w:noProof/>
        </w:rPr>
        <w:fldChar w:fldCharType="begin" w:fldLock="1"/>
      </w:r>
      <w:r>
        <w:rPr>
          <w:noProof/>
        </w:rPr>
        <w:instrText xml:space="preserve"> PAGEREF _Toc155086299 \h </w:instrText>
      </w:r>
      <w:r>
        <w:rPr>
          <w:noProof/>
        </w:rPr>
      </w:r>
      <w:r>
        <w:rPr>
          <w:noProof/>
        </w:rPr>
        <w:fldChar w:fldCharType="separate"/>
      </w:r>
      <w:r>
        <w:rPr>
          <w:noProof/>
        </w:rPr>
        <w:t>61</w:t>
      </w:r>
      <w:r>
        <w:rPr>
          <w:noProof/>
        </w:rPr>
        <w:fldChar w:fldCharType="end"/>
      </w:r>
    </w:p>
    <w:p w14:paraId="60FBB4E9" w14:textId="4E6EFE2F" w:rsidR="00DF09A6" w:rsidRDefault="00DF09A6">
      <w:pPr>
        <w:pStyle w:val="TOC2"/>
        <w:rPr>
          <w:rFonts w:ascii="Calibri" w:hAnsi="Calibri"/>
          <w:noProof/>
          <w:kern w:val="2"/>
          <w:sz w:val="22"/>
          <w:szCs w:val="22"/>
        </w:rPr>
      </w:pPr>
      <w:r>
        <w:rPr>
          <w:noProof/>
        </w:rPr>
        <w:t>B.9.2</w:t>
      </w:r>
      <w:r>
        <w:rPr>
          <w:rFonts w:ascii="Calibri" w:hAnsi="Calibri"/>
          <w:noProof/>
          <w:kern w:val="2"/>
          <w:sz w:val="22"/>
          <w:szCs w:val="22"/>
        </w:rPr>
        <w:tab/>
      </w:r>
      <w:r>
        <w:rPr>
          <w:noProof/>
          <w:lang w:eastAsia="ja-JP"/>
        </w:rPr>
        <w:t>Checklist for three bands</w:t>
      </w:r>
      <w:r>
        <w:rPr>
          <w:noProof/>
        </w:rPr>
        <w:tab/>
      </w:r>
      <w:r>
        <w:rPr>
          <w:noProof/>
        </w:rPr>
        <w:fldChar w:fldCharType="begin" w:fldLock="1"/>
      </w:r>
      <w:r>
        <w:rPr>
          <w:noProof/>
        </w:rPr>
        <w:instrText xml:space="preserve"> PAGEREF _Toc155086300 \h </w:instrText>
      </w:r>
      <w:r>
        <w:rPr>
          <w:noProof/>
        </w:rPr>
      </w:r>
      <w:r>
        <w:rPr>
          <w:noProof/>
        </w:rPr>
        <w:fldChar w:fldCharType="separate"/>
      </w:r>
      <w:r>
        <w:rPr>
          <w:noProof/>
        </w:rPr>
        <w:t>62</w:t>
      </w:r>
      <w:r>
        <w:rPr>
          <w:noProof/>
        </w:rPr>
        <w:fldChar w:fldCharType="end"/>
      </w:r>
    </w:p>
    <w:p w14:paraId="33584243" w14:textId="2D55DA21" w:rsidR="00DF09A6" w:rsidRDefault="00DF09A6">
      <w:pPr>
        <w:pStyle w:val="TOC2"/>
        <w:rPr>
          <w:rFonts w:ascii="Calibri" w:hAnsi="Calibri"/>
          <w:noProof/>
          <w:kern w:val="2"/>
          <w:sz w:val="22"/>
          <w:szCs w:val="22"/>
        </w:rPr>
      </w:pPr>
      <w:r>
        <w:rPr>
          <w:noProof/>
        </w:rPr>
        <w:t>B.9.3</w:t>
      </w:r>
      <w:r>
        <w:rPr>
          <w:rFonts w:ascii="Calibri" w:hAnsi="Calibri"/>
          <w:noProof/>
          <w:kern w:val="2"/>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_Toc155086301 \h </w:instrText>
      </w:r>
      <w:r>
        <w:rPr>
          <w:noProof/>
        </w:rPr>
      </w:r>
      <w:r>
        <w:rPr>
          <w:noProof/>
        </w:rPr>
        <w:fldChar w:fldCharType="separate"/>
      </w:r>
      <w:r>
        <w:rPr>
          <w:noProof/>
        </w:rPr>
        <w:t>62</w:t>
      </w:r>
      <w:r>
        <w:rPr>
          <w:noProof/>
        </w:rPr>
        <w:fldChar w:fldCharType="end"/>
      </w:r>
    </w:p>
    <w:p w14:paraId="5BF2C23B" w14:textId="3455FAA2" w:rsidR="00DF09A6" w:rsidRDefault="00DF09A6">
      <w:pPr>
        <w:pStyle w:val="TOC1"/>
        <w:rPr>
          <w:rFonts w:ascii="Calibri" w:hAnsi="Calibri"/>
          <w:noProof/>
          <w:kern w:val="2"/>
          <w:szCs w:val="22"/>
        </w:rPr>
      </w:pPr>
      <w:r w:rsidRPr="00DF09A6">
        <w:rPr>
          <w:noProof/>
        </w:rPr>
        <w:t>Annex C: Principles for test point selection for FR2 NR CA reference sensitivity test cases</w:t>
      </w:r>
      <w:r w:rsidRPr="00DF09A6">
        <w:rPr>
          <w:noProof/>
        </w:rPr>
        <w:tab/>
      </w:r>
      <w:r w:rsidRPr="00DF09A6">
        <w:rPr>
          <w:noProof/>
        </w:rPr>
        <w:fldChar w:fldCharType="begin" w:fldLock="1"/>
      </w:r>
      <w:r w:rsidRPr="00DF09A6">
        <w:rPr>
          <w:noProof/>
        </w:rPr>
        <w:instrText xml:space="preserve"> PAGEREF _Toc155086302 \h </w:instrText>
      </w:r>
      <w:r w:rsidRPr="00DF09A6">
        <w:rPr>
          <w:noProof/>
        </w:rPr>
      </w:r>
      <w:r w:rsidRPr="00DF09A6">
        <w:rPr>
          <w:noProof/>
        </w:rPr>
        <w:fldChar w:fldCharType="separate"/>
      </w:r>
      <w:r w:rsidRPr="00DF09A6">
        <w:rPr>
          <w:noProof/>
        </w:rPr>
        <w:t>62</w:t>
      </w:r>
      <w:r w:rsidRPr="00DF09A6">
        <w:rPr>
          <w:noProof/>
        </w:rPr>
        <w:fldChar w:fldCharType="end"/>
      </w:r>
    </w:p>
    <w:p w14:paraId="0B122CA0" w14:textId="1BA2515C" w:rsidR="00DF09A6" w:rsidRDefault="00DF09A6">
      <w:pPr>
        <w:pStyle w:val="TOC1"/>
        <w:rPr>
          <w:rFonts w:ascii="Calibri" w:hAnsi="Calibri"/>
          <w:noProof/>
          <w:kern w:val="2"/>
          <w:szCs w:val="22"/>
        </w:rPr>
      </w:pPr>
      <w:r w:rsidRPr="00DF09A6">
        <w:rPr>
          <w:noProof/>
        </w:rPr>
        <w:t>Annex D: Principles for test point selection for EN-DC reference sensitivity test cases</w:t>
      </w:r>
      <w:r w:rsidRPr="00DF09A6">
        <w:rPr>
          <w:noProof/>
        </w:rPr>
        <w:tab/>
      </w:r>
      <w:r w:rsidRPr="00DF09A6">
        <w:rPr>
          <w:noProof/>
        </w:rPr>
        <w:fldChar w:fldCharType="begin" w:fldLock="1"/>
      </w:r>
      <w:r w:rsidRPr="00DF09A6">
        <w:rPr>
          <w:noProof/>
        </w:rPr>
        <w:instrText xml:space="preserve"> PAGEREF _Toc155086303 \h </w:instrText>
      </w:r>
      <w:r w:rsidRPr="00DF09A6">
        <w:rPr>
          <w:noProof/>
        </w:rPr>
      </w:r>
      <w:r w:rsidRPr="00DF09A6">
        <w:rPr>
          <w:noProof/>
        </w:rPr>
        <w:fldChar w:fldCharType="separate"/>
      </w:r>
      <w:r w:rsidRPr="00DF09A6">
        <w:rPr>
          <w:noProof/>
        </w:rPr>
        <w:t>62</w:t>
      </w:r>
      <w:r w:rsidRPr="00DF09A6">
        <w:rPr>
          <w:noProof/>
        </w:rPr>
        <w:fldChar w:fldCharType="end"/>
      </w:r>
    </w:p>
    <w:p w14:paraId="5346ABC6" w14:textId="113F2800" w:rsidR="00DF09A6" w:rsidRDefault="00DF09A6">
      <w:pPr>
        <w:pStyle w:val="TOC1"/>
        <w:rPr>
          <w:rFonts w:ascii="Calibri" w:hAnsi="Calibri"/>
          <w:noProof/>
          <w:kern w:val="2"/>
          <w:szCs w:val="22"/>
        </w:rPr>
      </w:pPr>
      <w:r>
        <w:rPr>
          <w:noProof/>
        </w:rPr>
        <w:t>D.1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_Toc155086304 \h </w:instrText>
      </w:r>
      <w:r>
        <w:rPr>
          <w:noProof/>
        </w:rPr>
      </w:r>
      <w:r>
        <w:rPr>
          <w:noProof/>
        </w:rPr>
        <w:fldChar w:fldCharType="separate"/>
      </w:r>
      <w:r>
        <w:rPr>
          <w:noProof/>
        </w:rPr>
        <w:t>62</w:t>
      </w:r>
      <w:r>
        <w:rPr>
          <w:noProof/>
        </w:rPr>
        <w:fldChar w:fldCharType="end"/>
      </w:r>
    </w:p>
    <w:p w14:paraId="5938A6DE" w14:textId="1A223245" w:rsidR="00DF09A6" w:rsidRDefault="00DF09A6">
      <w:pPr>
        <w:pStyle w:val="TOC1"/>
        <w:rPr>
          <w:rFonts w:ascii="Calibri" w:hAnsi="Calibri"/>
          <w:noProof/>
          <w:kern w:val="2"/>
          <w:szCs w:val="22"/>
        </w:rPr>
      </w:pPr>
      <w:r>
        <w:rPr>
          <w:noProof/>
        </w:rPr>
        <w:t>D.2</w:t>
      </w:r>
      <w:r>
        <w:rPr>
          <w:rFonts w:ascii="Calibri" w:hAnsi="Calibri"/>
          <w:noProof/>
          <w:kern w:val="2"/>
          <w:szCs w:val="22"/>
        </w:rPr>
        <w:tab/>
      </w:r>
      <w:r>
        <w:rPr>
          <w:noProof/>
        </w:rPr>
        <w:t>Requirements</w:t>
      </w:r>
      <w:r>
        <w:rPr>
          <w:noProof/>
        </w:rPr>
        <w:tab/>
      </w:r>
      <w:r>
        <w:rPr>
          <w:noProof/>
        </w:rPr>
        <w:fldChar w:fldCharType="begin" w:fldLock="1"/>
      </w:r>
      <w:r>
        <w:rPr>
          <w:noProof/>
        </w:rPr>
        <w:instrText xml:space="preserve"> PAGEREF _Toc155086305 \h </w:instrText>
      </w:r>
      <w:r>
        <w:rPr>
          <w:noProof/>
        </w:rPr>
      </w:r>
      <w:r>
        <w:rPr>
          <w:noProof/>
        </w:rPr>
        <w:fldChar w:fldCharType="separate"/>
      </w:r>
      <w:r>
        <w:rPr>
          <w:noProof/>
        </w:rPr>
        <w:t>63</w:t>
      </w:r>
      <w:r>
        <w:rPr>
          <w:noProof/>
        </w:rPr>
        <w:fldChar w:fldCharType="end"/>
      </w:r>
    </w:p>
    <w:p w14:paraId="6D66679D" w14:textId="0BC34307" w:rsidR="00DF09A6" w:rsidRDefault="00DF09A6">
      <w:pPr>
        <w:pStyle w:val="TOC2"/>
        <w:rPr>
          <w:rFonts w:ascii="Calibri" w:hAnsi="Calibri"/>
          <w:noProof/>
          <w:kern w:val="2"/>
          <w:sz w:val="22"/>
          <w:szCs w:val="22"/>
        </w:rPr>
      </w:pPr>
      <w:r>
        <w:rPr>
          <w:noProof/>
        </w:rPr>
        <w:t>D.2.1</w:t>
      </w:r>
      <w:r>
        <w:rPr>
          <w:rFonts w:ascii="Calibri" w:hAnsi="Calibri"/>
          <w:noProof/>
          <w:kern w:val="2"/>
          <w:sz w:val="22"/>
          <w:szCs w:val="22"/>
        </w:rPr>
        <w:tab/>
      </w:r>
      <w:r>
        <w:rPr>
          <w:noProof/>
        </w:rPr>
        <w:t>Defined EN-DC configurations</w:t>
      </w:r>
      <w:r>
        <w:rPr>
          <w:noProof/>
        </w:rPr>
        <w:tab/>
      </w:r>
      <w:r>
        <w:rPr>
          <w:noProof/>
        </w:rPr>
        <w:fldChar w:fldCharType="begin" w:fldLock="1"/>
      </w:r>
      <w:r>
        <w:rPr>
          <w:noProof/>
        </w:rPr>
        <w:instrText xml:space="preserve"> PAGEREF _Toc155086306 \h </w:instrText>
      </w:r>
      <w:r>
        <w:rPr>
          <w:noProof/>
        </w:rPr>
      </w:r>
      <w:r>
        <w:rPr>
          <w:noProof/>
        </w:rPr>
        <w:fldChar w:fldCharType="separate"/>
      </w:r>
      <w:r>
        <w:rPr>
          <w:noProof/>
        </w:rPr>
        <w:t>63</w:t>
      </w:r>
      <w:r>
        <w:rPr>
          <w:noProof/>
        </w:rPr>
        <w:fldChar w:fldCharType="end"/>
      </w:r>
    </w:p>
    <w:p w14:paraId="0CA1F17E" w14:textId="2A8A73A7" w:rsidR="00DF09A6" w:rsidRDefault="00DF09A6">
      <w:pPr>
        <w:pStyle w:val="TOC2"/>
        <w:rPr>
          <w:rFonts w:ascii="Calibri" w:hAnsi="Calibri"/>
          <w:noProof/>
          <w:kern w:val="2"/>
          <w:sz w:val="22"/>
          <w:szCs w:val="22"/>
        </w:rPr>
      </w:pPr>
      <w:r>
        <w:rPr>
          <w:noProof/>
        </w:rPr>
        <w:t>D.2.2</w:t>
      </w:r>
      <w:r>
        <w:rPr>
          <w:rFonts w:ascii="Calibri" w:hAnsi="Calibri"/>
          <w:noProof/>
          <w:kern w:val="2"/>
          <w:sz w:val="22"/>
          <w:szCs w:val="22"/>
        </w:rPr>
        <w:tab/>
      </w:r>
      <w:r>
        <w:rPr>
          <w:noProof/>
        </w:rPr>
        <w:t>Definition of exception requirements</w:t>
      </w:r>
      <w:r>
        <w:rPr>
          <w:noProof/>
        </w:rPr>
        <w:tab/>
      </w:r>
      <w:r>
        <w:rPr>
          <w:noProof/>
        </w:rPr>
        <w:fldChar w:fldCharType="begin" w:fldLock="1"/>
      </w:r>
      <w:r>
        <w:rPr>
          <w:noProof/>
        </w:rPr>
        <w:instrText xml:space="preserve"> PAGEREF _Toc155086307 \h </w:instrText>
      </w:r>
      <w:r>
        <w:rPr>
          <w:noProof/>
        </w:rPr>
      </w:r>
      <w:r>
        <w:rPr>
          <w:noProof/>
        </w:rPr>
        <w:fldChar w:fldCharType="separate"/>
      </w:r>
      <w:r>
        <w:rPr>
          <w:noProof/>
        </w:rPr>
        <w:t>63</w:t>
      </w:r>
      <w:r>
        <w:rPr>
          <w:noProof/>
        </w:rPr>
        <w:fldChar w:fldCharType="end"/>
      </w:r>
    </w:p>
    <w:p w14:paraId="3BBA2133" w14:textId="71E20D1D" w:rsidR="00DF09A6" w:rsidRDefault="00DF09A6">
      <w:pPr>
        <w:pStyle w:val="TOC2"/>
        <w:rPr>
          <w:rFonts w:ascii="Calibri" w:hAnsi="Calibri"/>
          <w:noProof/>
          <w:kern w:val="2"/>
          <w:sz w:val="22"/>
          <w:szCs w:val="22"/>
        </w:rPr>
      </w:pPr>
      <w:r>
        <w:rPr>
          <w:noProof/>
        </w:rPr>
        <w:t>D.2.3</w:t>
      </w:r>
      <w:r>
        <w:rPr>
          <w:rFonts w:ascii="Calibri" w:hAnsi="Calibri"/>
          <w:noProof/>
          <w:kern w:val="2"/>
          <w:sz w:val="22"/>
          <w:szCs w:val="22"/>
        </w:rPr>
        <w:tab/>
      </w:r>
      <w:r>
        <w:rPr>
          <w:noProof/>
        </w:rPr>
        <w:t>Reference sensitivity</w:t>
      </w:r>
      <w:r>
        <w:rPr>
          <w:noProof/>
        </w:rPr>
        <w:tab/>
      </w:r>
      <w:r>
        <w:rPr>
          <w:noProof/>
        </w:rPr>
        <w:fldChar w:fldCharType="begin" w:fldLock="1"/>
      </w:r>
      <w:r>
        <w:rPr>
          <w:noProof/>
        </w:rPr>
        <w:instrText xml:space="preserve"> PAGEREF _Toc155086308 \h </w:instrText>
      </w:r>
      <w:r>
        <w:rPr>
          <w:noProof/>
        </w:rPr>
      </w:r>
      <w:r>
        <w:rPr>
          <w:noProof/>
        </w:rPr>
        <w:fldChar w:fldCharType="separate"/>
      </w:r>
      <w:r>
        <w:rPr>
          <w:noProof/>
        </w:rPr>
        <w:t>64</w:t>
      </w:r>
      <w:r>
        <w:rPr>
          <w:noProof/>
        </w:rPr>
        <w:fldChar w:fldCharType="end"/>
      </w:r>
    </w:p>
    <w:p w14:paraId="6E9884BB" w14:textId="1CC57807" w:rsidR="00DF09A6" w:rsidRDefault="00DF09A6">
      <w:pPr>
        <w:pStyle w:val="TOC2"/>
        <w:rPr>
          <w:rFonts w:ascii="Calibri" w:hAnsi="Calibri"/>
          <w:noProof/>
          <w:kern w:val="2"/>
          <w:sz w:val="22"/>
          <w:szCs w:val="22"/>
        </w:rPr>
      </w:pPr>
      <w:r>
        <w:rPr>
          <w:noProof/>
        </w:rPr>
        <w:t>D.2.4</w:t>
      </w:r>
      <w:r>
        <w:rPr>
          <w:rFonts w:ascii="Calibri" w:hAnsi="Calibri"/>
          <w:noProof/>
          <w:kern w:val="2"/>
          <w:sz w:val="22"/>
          <w:szCs w:val="22"/>
        </w:rPr>
        <w:tab/>
      </w:r>
      <w:r>
        <w:rPr>
          <w:noProof/>
        </w:rPr>
        <w:t>Rx requirements other than reference sensitivity</w:t>
      </w:r>
      <w:r>
        <w:rPr>
          <w:noProof/>
        </w:rPr>
        <w:tab/>
      </w:r>
      <w:r>
        <w:rPr>
          <w:noProof/>
        </w:rPr>
        <w:fldChar w:fldCharType="begin" w:fldLock="1"/>
      </w:r>
      <w:r>
        <w:rPr>
          <w:noProof/>
        </w:rPr>
        <w:instrText xml:space="preserve"> PAGEREF _Toc155086309 \h </w:instrText>
      </w:r>
      <w:r>
        <w:rPr>
          <w:noProof/>
        </w:rPr>
      </w:r>
      <w:r>
        <w:rPr>
          <w:noProof/>
        </w:rPr>
        <w:fldChar w:fldCharType="separate"/>
      </w:r>
      <w:r>
        <w:rPr>
          <w:noProof/>
        </w:rPr>
        <w:t>65</w:t>
      </w:r>
      <w:r>
        <w:rPr>
          <w:noProof/>
        </w:rPr>
        <w:fldChar w:fldCharType="end"/>
      </w:r>
    </w:p>
    <w:p w14:paraId="6C28E6A7" w14:textId="2EF4675A" w:rsidR="00DF09A6" w:rsidRDefault="00DF09A6">
      <w:pPr>
        <w:pStyle w:val="TOC2"/>
        <w:rPr>
          <w:rFonts w:ascii="Calibri" w:hAnsi="Calibri"/>
          <w:noProof/>
          <w:kern w:val="2"/>
          <w:sz w:val="22"/>
          <w:szCs w:val="22"/>
        </w:rPr>
      </w:pPr>
      <w:r>
        <w:rPr>
          <w:noProof/>
        </w:rPr>
        <w:t>D.2.5</w:t>
      </w:r>
      <w:r>
        <w:rPr>
          <w:rFonts w:ascii="Calibri" w:hAnsi="Calibri"/>
          <w:noProof/>
          <w:kern w:val="2"/>
          <w:sz w:val="22"/>
          <w:szCs w:val="22"/>
        </w:rPr>
        <w:tab/>
      </w:r>
      <w:r>
        <w:rPr>
          <w:noProof/>
        </w:rPr>
        <w:t>Test case structure and test coverage</w:t>
      </w:r>
      <w:r>
        <w:rPr>
          <w:noProof/>
        </w:rPr>
        <w:tab/>
      </w:r>
      <w:r>
        <w:rPr>
          <w:noProof/>
        </w:rPr>
        <w:fldChar w:fldCharType="begin" w:fldLock="1"/>
      </w:r>
      <w:r>
        <w:rPr>
          <w:noProof/>
        </w:rPr>
        <w:instrText xml:space="preserve"> PAGEREF _Toc155086310 \h </w:instrText>
      </w:r>
      <w:r>
        <w:rPr>
          <w:noProof/>
        </w:rPr>
      </w:r>
      <w:r>
        <w:rPr>
          <w:noProof/>
        </w:rPr>
        <w:fldChar w:fldCharType="separate"/>
      </w:r>
      <w:r>
        <w:rPr>
          <w:noProof/>
        </w:rPr>
        <w:t>65</w:t>
      </w:r>
      <w:r>
        <w:rPr>
          <w:noProof/>
        </w:rPr>
        <w:fldChar w:fldCharType="end"/>
      </w:r>
    </w:p>
    <w:p w14:paraId="78258415" w14:textId="130BC736" w:rsidR="00DF09A6" w:rsidRDefault="00DF09A6">
      <w:pPr>
        <w:pStyle w:val="TOC2"/>
        <w:rPr>
          <w:rFonts w:ascii="Calibri" w:hAnsi="Calibri"/>
          <w:noProof/>
          <w:kern w:val="2"/>
          <w:sz w:val="22"/>
          <w:szCs w:val="22"/>
        </w:rPr>
      </w:pPr>
      <w:r>
        <w:rPr>
          <w:noProof/>
        </w:rPr>
        <w:t>D.2.6</w:t>
      </w:r>
      <w:r>
        <w:rPr>
          <w:rFonts w:ascii="Calibri" w:hAnsi="Calibri"/>
          <w:noProof/>
          <w:kern w:val="2"/>
          <w:sz w:val="22"/>
          <w:szCs w:val="22"/>
        </w:rPr>
        <w:tab/>
      </w:r>
      <w:r>
        <w:rPr>
          <w:noProof/>
        </w:rPr>
        <w:t>EN-DC configurations to test</w:t>
      </w:r>
      <w:r>
        <w:rPr>
          <w:noProof/>
        </w:rPr>
        <w:tab/>
      </w:r>
      <w:r>
        <w:rPr>
          <w:noProof/>
        </w:rPr>
        <w:fldChar w:fldCharType="begin" w:fldLock="1"/>
      </w:r>
      <w:r>
        <w:rPr>
          <w:noProof/>
        </w:rPr>
        <w:instrText xml:space="preserve"> PAGEREF _Toc155086311 \h </w:instrText>
      </w:r>
      <w:r>
        <w:rPr>
          <w:noProof/>
        </w:rPr>
      </w:r>
      <w:r>
        <w:rPr>
          <w:noProof/>
        </w:rPr>
        <w:fldChar w:fldCharType="separate"/>
      </w:r>
      <w:r>
        <w:rPr>
          <w:noProof/>
        </w:rPr>
        <w:t>66</w:t>
      </w:r>
      <w:r>
        <w:rPr>
          <w:noProof/>
        </w:rPr>
        <w:fldChar w:fldCharType="end"/>
      </w:r>
    </w:p>
    <w:p w14:paraId="52491DBA" w14:textId="204A1BC3" w:rsidR="00DF09A6" w:rsidRDefault="00DF09A6">
      <w:pPr>
        <w:pStyle w:val="TOC3"/>
        <w:rPr>
          <w:rFonts w:ascii="Calibri" w:hAnsi="Calibri"/>
          <w:noProof/>
          <w:kern w:val="2"/>
          <w:sz w:val="22"/>
          <w:szCs w:val="22"/>
        </w:rPr>
      </w:pPr>
      <w:r>
        <w:rPr>
          <w:noProof/>
        </w:rPr>
        <w:t>D.2.6.1</w:t>
      </w:r>
      <w:r>
        <w:rPr>
          <w:rFonts w:ascii="Calibri" w:hAnsi="Calibri"/>
          <w:noProof/>
          <w:kern w:val="2"/>
          <w:sz w:val="22"/>
          <w:szCs w:val="22"/>
        </w:rPr>
        <w:tab/>
      </w:r>
      <w:r>
        <w:rPr>
          <w:noProof/>
        </w:rPr>
        <w:t>Lower order fallbacks</w:t>
      </w:r>
      <w:r>
        <w:rPr>
          <w:noProof/>
        </w:rPr>
        <w:tab/>
      </w:r>
      <w:r>
        <w:rPr>
          <w:noProof/>
        </w:rPr>
        <w:fldChar w:fldCharType="begin" w:fldLock="1"/>
      </w:r>
      <w:r>
        <w:rPr>
          <w:noProof/>
        </w:rPr>
        <w:instrText xml:space="preserve"> PAGEREF _Toc155086312 \h </w:instrText>
      </w:r>
      <w:r>
        <w:rPr>
          <w:noProof/>
        </w:rPr>
      </w:r>
      <w:r>
        <w:rPr>
          <w:noProof/>
        </w:rPr>
        <w:fldChar w:fldCharType="separate"/>
      </w:r>
      <w:r>
        <w:rPr>
          <w:noProof/>
        </w:rPr>
        <w:t>66</w:t>
      </w:r>
      <w:r>
        <w:rPr>
          <w:noProof/>
        </w:rPr>
        <w:fldChar w:fldCharType="end"/>
      </w:r>
    </w:p>
    <w:p w14:paraId="5A064B66" w14:textId="08A168E9" w:rsidR="00DF09A6" w:rsidRDefault="00DF09A6">
      <w:pPr>
        <w:pStyle w:val="TOC3"/>
        <w:rPr>
          <w:rFonts w:ascii="Calibri" w:hAnsi="Calibri"/>
          <w:noProof/>
          <w:kern w:val="2"/>
          <w:sz w:val="22"/>
          <w:szCs w:val="22"/>
        </w:rPr>
      </w:pPr>
      <w:r>
        <w:rPr>
          <w:noProof/>
        </w:rPr>
        <w:t>D.2.6.2</w:t>
      </w:r>
      <w:r>
        <w:rPr>
          <w:rFonts w:ascii="Calibri" w:hAnsi="Calibri"/>
          <w:noProof/>
          <w:kern w:val="2"/>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_Toc155086313 \h </w:instrText>
      </w:r>
      <w:r>
        <w:rPr>
          <w:noProof/>
        </w:rPr>
      </w:r>
      <w:r>
        <w:rPr>
          <w:noProof/>
        </w:rPr>
        <w:fldChar w:fldCharType="separate"/>
      </w:r>
      <w:r>
        <w:rPr>
          <w:noProof/>
        </w:rPr>
        <w:t>67</w:t>
      </w:r>
      <w:r>
        <w:rPr>
          <w:noProof/>
        </w:rPr>
        <w:fldChar w:fldCharType="end"/>
      </w:r>
    </w:p>
    <w:p w14:paraId="3E87784C" w14:textId="33941745" w:rsidR="00DF09A6" w:rsidRDefault="00DF09A6">
      <w:pPr>
        <w:pStyle w:val="TOC3"/>
        <w:rPr>
          <w:rFonts w:ascii="Calibri" w:hAnsi="Calibri"/>
          <w:noProof/>
          <w:kern w:val="2"/>
          <w:sz w:val="22"/>
          <w:szCs w:val="22"/>
        </w:rPr>
      </w:pPr>
      <w:r>
        <w:rPr>
          <w:noProof/>
        </w:rPr>
        <w:t>D.2.6.3</w:t>
      </w:r>
      <w:r>
        <w:rPr>
          <w:rFonts w:ascii="Calibri" w:hAnsi="Calibri"/>
          <w:noProof/>
          <w:kern w:val="2"/>
          <w:sz w:val="22"/>
          <w:szCs w:val="22"/>
        </w:rPr>
        <w:tab/>
      </w:r>
      <w:r>
        <w:rPr>
          <w:noProof/>
        </w:rPr>
        <w:t>Test coverage</w:t>
      </w:r>
      <w:r>
        <w:rPr>
          <w:noProof/>
        </w:rPr>
        <w:tab/>
      </w:r>
      <w:r>
        <w:rPr>
          <w:noProof/>
        </w:rPr>
        <w:fldChar w:fldCharType="begin" w:fldLock="1"/>
      </w:r>
      <w:r>
        <w:rPr>
          <w:noProof/>
        </w:rPr>
        <w:instrText xml:space="preserve"> PAGEREF _Toc155086314 \h </w:instrText>
      </w:r>
      <w:r>
        <w:rPr>
          <w:noProof/>
        </w:rPr>
      </w:r>
      <w:r>
        <w:rPr>
          <w:noProof/>
        </w:rPr>
        <w:fldChar w:fldCharType="separate"/>
      </w:r>
      <w:r>
        <w:rPr>
          <w:noProof/>
        </w:rPr>
        <w:t>67</w:t>
      </w:r>
      <w:r>
        <w:rPr>
          <w:noProof/>
        </w:rPr>
        <w:fldChar w:fldCharType="end"/>
      </w:r>
    </w:p>
    <w:p w14:paraId="6E1ED931" w14:textId="3E947E4D" w:rsidR="00DF09A6" w:rsidRDefault="00DF09A6">
      <w:pPr>
        <w:pStyle w:val="TOC2"/>
        <w:rPr>
          <w:rFonts w:ascii="Calibri" w:hAnsi="Calibri"/>
          <w:noProof/>
          <w:kern w:val="2"/>
          <w:sz w:val="22"/>
          <w:szCs w:val="22"/>
        </w:rPr>
      </w:pPr>
      <w:r>
        <w:rPr>
          <w:noProof/>
        </w:rPr>
        <w:t>D.2.7</w:t>
      </w:r>
      <w:r>
        <w:rPr>
          <w:rFonts w:ascii="Calibri" w:hAnsi="Calibri"/>
          <w:noProof/>
          <w:kern w:val="2"/>
          <w:sz w:val="22"/>
          <w:szCs w:val="22"/>
        </w:rPr>
        <w:tab/>
      </w:r>
      <w:r>
        <w:rPr>
          <w:noProof/>
        </w:rPr>
        <w:t>Test Environment</w:t>
      </w:r>
      <w:r>
        <w:rPr>
          <w:noProof/>
        </w:rPr>
        <w:tab/>
      </w:r>
      <w:r>
        <w:rPr>
          <w:noProof/>
        </w:rPr>
        <w:fldChar w:fldCharType="begin" w:fldLock="1"/>
      </w:r>
      <w:r>
        <w:rPr>
          <w:noProof/>
        </w:rPr>
        <w:instrText xml:space="preserve"> PAGEREF _Toc155086315 \h </w:instrText>
      </w:r>
      <w:r>
        <w:rPr>
          <w:noProof/>
        </w:rPr>
      </w:r>
      <w:r>
        <w:rPr>
          <w:noProof/>
        </w:rPr>
        <w:fldChar w:fldCharType="separate"/>
      </w:r>
      <w:r>
        <w:rPr>
          <w:noProof/>
        </w:rPr>
        <w:t>71</w:t>
      </w:r>
      <w:r>
        <w:rPr>
          <w:noProof/>
        </w:rPr>
        <w:fldChar w:fldCharType="end"/>
      </w:r>
    </w:p>
    <w:p w14:paraId="307F27FC" w14:textId="1A221D76" w:rsidR="00DF09A6" w:rsidRDefault="00DF09A6">
      <w:pPr>
        <w:pStyle w:val="TOC2"/>
        <w:rPr>
          <w:rFonts w:ascii="Calibri" w:hAnsi="Calibri"/>
          <w:noProof/>
          <w:kern w:val="2"/>
          <w:sz w:val="22"/>
          <w:szCs w:val="22"/>
        </w:rPr>
      </w:pPr>
      <w:r>
        <w:rPr>
          <w:noProof/>
        </w:rPr>
        <w:t>D.2.8</w:t>
      </w:r>
      <w:r>
        <w:rPr>
          <w:rFonts w:ascii="Calibri" w:hAnsi="Calibri"/>
          <w:noProof/>
          <w:kern w:val="2"/>
          <w:sz w:val="22"/>
          <w:szCs w:val="22"/>
        </w:rPr>
        <w:tab/>
      </w:r>
      <w:r>
        <w:rPr>
          <w:noProof/>
        </w:rPr>
        <w:t>Test Frequencies selections for EN-DC</w:t>
      </w:r>
      <w:r>
        <w:rPr>
          <w:noProof/>
        </w:rPr>
        <w:tab/>
      </w:r>
      <w:r>
        <w:rPr>
          <w:noProof/>
        </w:rPr>
        <w:fldChar w:fldCharType="begin" w:fldLock="1"/>
      </w:r>
      <w:r>
        <w:rPr>
          <w:noProof/>
        </w:rPr>
        <w:instrText xml:space="preserve"> PAGEREF _Toc155086316 \h </w:instrText>
      </w:r>
      <w:r>
        <w:rPr>
          <w:noProof/>
        </w:rPr>
      </w:r>
      <w:r>
        <w:rPr>
          <w:noProof/>
        </w:rPr>
        <w:fldChar w:fldCharType="separate"/>
      </w:r>
      <w:r>
        <w:rPr>
          <w:noProof/>
        </w:rPr>
        <w:t>71</w:t>
      </w:r>
      <w:r>
        <w:rPr>
          <w:noProof/>
        </w:rPr>
        <w:fldChar w:fldCharType="end"/>
      </w:r>
    </w:p>
    <w:p w14:paraId="192DB9B4" w14:textId="73CF6556" w:rsidR="00DF09A6" w:rsidRDefault="00DF09A6">
      <w:pPr>
        <w:pStyle w:val="TOC2"/>
        <w:rPr>
          <w:rFonts w:ascii="Calibri" w:hAnsi="Calibri"/>
          <w:noProof/>
          <w:kern w:val="2"/>
          <w:sz w:val="22"/>
          <w:szCs w:val="22"/>
        </w:rPr>
      </w:pPr>
      <w:r>
        <w:rPr>
          <w:noProof/>
        </w:rPr>
        <w:t>D.2.9</w:t>
      </w:r>
      <w:r>
        <w:rPr>
          <w:rFonts w:ascii="Calibri" w:hAnsi="Calibri"/>
          <w:noProof/>
          <w:kern w:val="2"/>
          <w:sz w:val="22"/>
          <w:szCs w:val="22"/>
        </w:rPr>
        <w:tab/>
      </w:r>
      <w:r>
        <w:rPr>
          <w:noProof/>
        </w:rPr>
        <w:t xml:space="preserve">Test EN-DC </w:t>
      </w:r>
      <w:r w:rsidRPr="00F559B8">
        <w:rPr>
          <w:bCs/>
          <w:noProof/>
        </w:rPr>
        <w:t>channel bandwidth</w:t>
      </w:r>
      <w:r>
        <w:rPr>
          <w:noProof/>
        </w:rPr>
        <w:tab/>
      </w:r>
      <w:r>
        <w:rPr>
          <w:noProof/>
        </w:rPr>
        <w:fldChar w:fldCharType="begin" w:fldLock="1"/>
      </w:r>
      <w:r>
        <w:rPr>
          <w:noProof/>
        </w:rPr>
        <w:instrText xml:space="preserve"> PAGEREF _Toc155086317 \h </w:instrText>
      </w:r>
      <w:r>
        <w:rPr>
          <w:noProof/>
        </w:rPr>
      </w:r>
      <w:r>
        <w:rPr>
          <w:noProof/>
        </w:rPr>
        <w:fldChar w:fldCharType="separate"/>
      </w:r>
      <w:r>
        <w:rPr>
          <w:noProof/>
        </w:rPr>
        <w:t>71</w:t>
      </w:r>
      <w:r>
        <w:rPr>
          <w:noProof/>
        </w:rPr>
        <w:fldChar w:fldCharType="end"/>
      </w:r>
    </w:p>
    <w:p w14:paraId="0A39E8FD" w14:textId="72AE2910" w:rsidR="00DF09A6" w:rsidRDefault="00DF09A6">
      <w:pPr>
        <w:pStyle w:val="TOC3"/>
        <w:rPr>
          <w:rFonts w:ascii="Calibri" w:hAnsi="Calibri"/>
          <w:noProof/>
          <w:kern w:val="2"/>
          <w:sz w:val="22"/>
          <w:szCs w:val="22"/>
        </w:rPr>
      </w:pPr>
      <w:r>
        <w:rPr>
          <w:noProof/>
        </w:rPr>
        <w:t>D.2.9.1</w:t>
      </w:r>
      <w:r>
        <w:rPr>
          <w:rFonts w:ascii="Calibri" w:hAnsi="Calibri"/>
          <w:noProof/>
          <w:kern w:val="2"/>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_Toc155086318 \h </w:instrText>
      </w:r>
      <w:r>
        <w:rPr>
          <w:noProof/>
        </w:rPr>
      </w:r>
      <w:r>
        <w:rPr>
          <w:noProof/>
        </w:rPr>
        <w:fldChar w:fldCharType="separate"/>
      </w:r>
      <w:r>
        <w:rPr>
          <w:noProof/>
        </w:rPr>
        <w:t>71</w:t>
      </w:r>
      <w:r>
        <w:rPr>
          <w:noProof/>
        </w:rPr>
        <w:fldChar w:fldCharType="end"/>
      </w:r>
    </w:p>
    <w:p w14:paraId="6AABE708" w14:textId="4EE3314B" w:rsidR="00DF09A6" w:rsidRDefault="00DF09A6">
      <w:pPr>
        <w:pStyle w:val="TOC3"/>
        <w:rPr>
          <w:rFonts w:ascii="Calibri" w:hAnsi="Calibri"/>
          <w:noProof/>
          <w:kern w:val="2"/>
          <w:sz w:val="22"/>
          <w:szCs w:val="22"/>
        </w:rPr>
      </w:pPr>
      <w:r>
        <w:rPr>
          <w:noProof/>
        </w:rPr>
        <w:t>D.2.9.2</w:t>
      </w:r>
      <w:r>
        <w:rPr>
          <w:rFonts w:ascii="Calibri" w:hAnsi="Calibri"/>
          <w:noProof/>
          <w:kern w:val="2"/>
          <w:sz w:val="22"/>
          <w:szCs w:val="22"/>
        </w:rPr>
        <w:tab/>
      </w:r>
      <w:r>
        <w:rPr>
          <w:noProof/>
        </w:rPr>
        <w:t>Test point selection EN-DC configuration with exception</w:t>
      </w:r>
      <w:r>
        <w:rPr>
          <w:noProof/>
        </w:rPr>
        <w:tab/>
      </w:r>
      <w:r>
        <w:rPr>
          <w:noProof/>
        </w:rPr>
        <w:fldChar w:fldCharType="begin" w:fldLock="1"/>
      </w:r>
      <w:r>
        <w:rPr>
          <w:noProof/>
        </w:rPr>
        <w:instrText xml:space="preserve"> PAGEREF _Toc155086319 \h </w:instrText>
      </w:r>
      <w:r>
        <w:rPr>
          <w:noProof/>
        </w:rPr>
      </w:r>
      <w:r>
        <w:rPr>
          <w:noProof/>
        </w:rPr>
        <w:fldChar w:fldCharType="separate"/>
      </w:r>
      <w:r>
        <w:rPr>
          <w:noProof/>
        </w:rPr>
        <w:t>71</w:t>
      </w:r>
      <w:r>
        <w:rPr>
          <w:noProof/>
        </w:rPr>
        <w:fldChar w:fldCharType="end"/>
      </w:r>
    </w:p>
    <w:p w14:paraId="5FCB15CA" w14:textId="2F1EA3CC" w:rsidR="00DF09A6" w:rsidRDefault="00DF09A6">
      <w:pPr>
        <w:pStyle w:val="TOC2"/>
        <w:rPr>
          <w:rFonts w:ascii="Calibri" w:hAnsi="Calibri"/>
          <w:noProof/>
          <w:kern w:val="2"/>
          <w:sz w:val="22"/>
          <w:szCs w:val="22"/>
        </w:rPr>
      </w:pPr>
      <w:r>
        <w:rPr>
          <w:noProof/>
        </w:rPr>
        <w:t>D.2.10</w:t>
      </w:r>
      <w:r>
        <w:rPr>
          <w:rFonts w:ascii="Calibri" w:hAnsi="Calibri"/>
          <w:noProof/>
          <w:kern w:val="2"/>
          <w:sz w:val="22"/>
          <w:szCs w:val="22"/>
        </w:rPr>
        <w:tab/>
      </w:r>
      <w:r>
        <w:rPr>
          <w:noProof/>
        </w:rPr>
        <w:t>RB allocation and RB location selections</w:t>
      </w:r>
      <w:r>
        <w:rPr>
          <w:noProof/>
        </w:rPr>
        <w:tab/>
      </w:r>
      <w:r>
        <w:rPr>
          <w:noProof/>
        </w:rPr>
        <w:fldChar w:fldCharType="begin" w:fldLock="1"/>
      </w:r>
      <w:r>
        <w:rPr>
          <w:noProof/>
        </w:rPr>
        <w:instrText xml:space="preserve"> PAGEREF _Toc155086320 \h </w:instrText>
      </w:r>
      <w:r>
        <w:rPr>
          <w:noProof/>
        </w:rPr>
      </w:r>
      <w:r>
        <w:rPr>
          <w:noProof/>
        </w:rPr>
        <w:fldChar w:fldCharType="separate"/>
      </w:r>
      <w:r>
        <w:rPr>
          <w:noProof/>
        </w:rPr>
        <w:t>72</w:t>
      </w:r>
      <w:r>
        <w:rPr>
          <w:noProof/>
        </w:rPr>
        <w:fldChar w:fldCharType="end"/>
      </w:r>
    </w:p>
    <w:p w14:paraId="0D0FD834" w14:textId="256188C6" w:rsidR="00DF09A6" w:rsidRDefault="00DF09A6">
      <w:pPr>
        <w:pStyle w:val="TOC3"/>
        <w:rPr>
          <w:rFonts w:ascii="Calibri" w:hAnsi="Calibri"/>
          <w:noProof/>
          <w:kern w:val="2"/>
          <w:sz w:val="22"/>
          <w:szCs w:val="22"/>
        </w:rPr>
      </w:pPr>
      <w:r>
        <w:rPr>
          <w:noProof/>
        </w:rPr>
        <w:t>D.2.10.1</w:t>
      </w:r>
      <w:r>
        <w:rPr>
          <w:rFonts w:ascii="Calibri" w:hAnsi="Calibri"/>
          <w:noProof/>
          <w:kern w:val="2"/>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_Toc155086321 \h </w:instrText>
      </w:r>
      <w:r>
        <w:rPr>
          <w:noProof/>
        </w:rPr>
      </w:r>
      <w:r>
        <w:rPr>
          <w:noProof/>
        </w:rPr>
        <w:fldChar w:fldCharType="separate"/>
      </w:r>
      <w:r>
        <w:rPr>
          <w:noProof/>
        </w:rPr>
        <w:t>72</w:t>
      </w:r>
      <w:r>
        <w:rPr>
          <w:noProof/>
        </w:rPr>
        <w:fldChar w:fldCharType="end"/>
      </w:r>
    </w:p>
    <w:p w14:paraId="33E5F2FF" w14:textId="2BE58D0A" w:rsidR="00DF09A6" w:rsidRDefault="00DF09A6">
      <w:pPr>
        <w:pStyle w:val="TOC3"/>
        <w:rPr>
          <w:rFonts w:ascii="Calibri" w:hAnsi="Calibri"/>
          <w:noProof/>
          <w:kern w:val="2"/>
          <w:sz w:val="22"/>
          <w:szCs w:val="22"/>
        </w:rPr>
      </w:pPr>
      <w:r>
        <w:rPr>
          <w:noProof/>
        </w:rPr>
        <w:t>D.2.10.2</w:t>
      </w:r>
      <w:r>
        <w:rPr>
          <w:rFonts w:ascii="Calibri" w:hAnsi="Calibri"/>
          <w:noProof/>
          <w:kern w:val="2"/>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_Toc155086322 \h </w:instrText>
      </w:r>
      <w:r>
        <w:rPr>
          <w:noProof/>
        </w:rPr>
      </w:r>
      <w:r>
        <w:rPr>
          <w:noProof/>
        </w:rPr>
        <w:fldChar w:fldCharType="separate"/>
      </w:r>
      <w:r>
        <w:rPr>
          <w:noProof/>
        </w:rPr>
        <w:t>72</w:t>
      </w:r>
      <w:r>
        <w:rPr>
          <w:noProof/>
        </w:rPr>
        <w:fldChar w:fldCharType="end"/>
      </w:r>
    </w:p>
    <w:p w14:paraId="17A7EBA5" w14:textId="48D77B54" w:rsidR="00DF09A6" w:rsidRDefault="00DF09A6">
      <w:pPr>
        <w:pStyle w:val="TOC3"/>
        <w:rPr>
          <w:rFonts w:ascii="Calibri" w:hAnsi="Calibri"/>
          <w:noProof/>
          <w:kern w:val="2"/>
          <w:sz w:val="22"/>
          <w:szCs w:val="22"/>
        </w:rPr>
      </w:pPr>
      <w:r>
        <w:rPr>
          <w:noProof/>
        </w:rPr>
        <w:t>D.2.10.3</w:t>
      </w:r>
      <w:r>
        <w:rPr>
          <w:rFonts w:ascii="Calibri" w:hAnsi="Calibri"/>
          <w:noProof/>
          <w:kern w:val="2"/>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_Toc155086323 \h </w:instrText>
      </w:r>
      <w:r>
        <w:rPr>
          <w:noProof/>
        </w:rPr>
      </w:r>
      <w:r>
        <w:rPr>
          <w:noProof/>
        </w:rPr>
        <w:fldChar w:fldCharType="separate"/>
      </w:r>
      <w:r>
        <w:rPr>
          <w:noProof/>
        </w:rPr>
        <w:t>72</w:t>
      </w:r>
      <w:r>
        <w:rPr>
          <w:noProof/>
        </w:rPr>
        <w:fldChar w:fldCharType="end"/>
      </w:r>
    </w:p>
    <w:p w14:paraId="2007C59A" w14:textId="5A00FF8B" w:rsidR="00DF09A6" w:rsidRDefault="00DF09A6">
      <w:pPr>
        <w:pStyle w:val="TOC3"/>
        <w:rPr>
          <w:rFonts w:ascii="Calibri" w:hAnsi="Calibri"/>
          <w:noProof/>
          <w:kern w:val="2"/>
          <w:sz w:val="22"/>
          <w:szCs w:val="22"/>
        </w:rPr>
      </w:pPr>
      <w:r>
        <w:rPr>
          <w:noProof/>
        </w:rPr>
        <w:t>D.2.11</w:t>
      </w:r>
      <w:r>
        <w:rPr>
          <w:rFonts w:ascii="Calibri" w:hAnsi="Calibri"/>
          <w:noProof/>
          <w:kern w:val="2"/>
          <w:sz w:val="22"/>
          <w:szCs w:val="22"/>
        </w:rPr>
        <w:tab/>
      </w:r>
      <w:r>
        <w:rPr>
          <w:noProof/>
        </w:rPr>
        <w:t>Modulation scheme selections</w:t>
      </w:r>
      <w:r>
        <w:rPr>
          <w:noProof/>
        </w:rPr>
        <w:tab/>
      </w:r>
      <w:r>
        <w:rPr>
          <w:noProof/>
        </w:rPr>
        <w:fldChar w:fldCharType="begin" w:fldLock="1"/>
      </w:r>
      <w:r>
        <w:rPr>
          <w:noProof/>
        </w:rPr>
        <w:instrText xml:space="preserve"> PAGEREF _Toc155086324 \h </w:instrText>
      </w:r>
      <w:r>
        <w:rPr>
          <w:noProof/>
        </w:rPr>
      </w:r>
      <w:r>
        <w:rPr>
          <w:noProof/>
        </w:rPr>
        <w:fldChar w:fldCharType="separate"/>
      </w:r>
      <w:r>
        <w:rPr>
          <w:noProof/>
        </w:rPr>
        <w:t>72</w:t>
      </w:r>
      <w:r>
        <w:rPr>
          <w:noProof/>
        </w:rPr>
        <w:fldChar w:fldCharType="end"/>
      </w:r>
    </w:p>
    <w:p w14:paraId="6534624F" w14:textId="3C050487" w:rsidR="00DF09A6" w:rsidRDefault="00DF09A6">
      <w:pPr>
        <w:pStyle w:val="TOC3"/>
        <w:rPr>
          <w:rFonts w:ascii="Calibri" w:hAnsi="Calibri"/>
          <w:noProof/>
          <w:kern w:val="2"/>
          <w:sz w:val="22"/>
          <w:szCs w:val="22"/>
        </w:rPr>
      </w:pPr>
      <w:r>
        <w:rPr>
          <w:noProof/>
        </w:rPr>
        <w:t>D.2.12</w:t>
      </w:r>
      <w:r>
        <w:rPr>
          <w:rFonts w:ascii="Calibri" w:hAnsi="Calibri"/>
          <w:noProof/>
          <w:kern w:val="2"/>
          <w:sz w:val="22"/>
          <w:szCs w:val="22"/>
        </w:rPr>
        <w:tab/>
      </w:r>
      <w:r>
        <w:rPr>
          <w:noProof/>
        </w:rPr>
        <w:t>Current test completion status per EN-DC configuration</w:t>
      </w:r>
      <w:r>
        <w:rPr>
          <w:noProof/>
        </w:rPr>
        <w:tab/>
      </w:r>
      <w:r>
        <w:rPr>
          <w:noProof/>
        </w:rPr>
        <w:fldChar w:fldCharType="begin" w:fldLock="1"/>
      </w:r>
      <w:r>
        <w:rPr>
          <w:noProof/>
        </w:rPr>
        <w:instrText xml:space="preserve"> PAGEREF _Toc155086325 \h </w:instrText>
      </w:r>
      <w:r>
        <w:rPr>
          <w:noProof/>
        </w:rPr>
      </w:r>
      <w:r>
        <w:rPr>
          <w:noProof/>
        </w:rPr>
        <w:fldChar w:fldCharType="separate"/>
      </w:r>
      <w:r>
        <w:rPr>
          <w:noProof/>
        </w:rPr>
        <w:t>73</w:t>
      </w:r>
      <w:r>
        <w:rPr>
          <w:noProof/>
        </w:rPr>
        <w:fldChar w:fldCharType="end"/>
      </w:r>
    </w:p>
    <w:p w14:paraId="25AC67D6" w14:textId="79853C52" w:rsidR="00DF09A6" w:rsidRDefault="00DF09A6">
      <w:pPr>
        <w:pStyle w:val="TOC9"/>
        <w:rPr>
          <w:rFonts w:ascii="Calibri" w:hAnsi="Calibri"/>
          <w:b w:val="0"/>
          <w:noProof/>
          <w:kern w:val="2"/>
          <w:szCs w:val="22"/>
        </w:rPr>
      </w:pPr>
      <w:r>
        <w:rPr>
          <w:noProof/>
        </w:rPr>
        <w:t>Annex E: Change history</w:t>
      </w:r>
      <w:r>
        <w:rPr>
          <w:noProof/>
        </w:rPr>
        <w:tab/>
      </w:r>
      <w:r>
        <w:rPr>
          <w:noProof/>
        </w:rPr>
        <w:fldChar w:fldCharType="begin" w:fldLock="1"/>
      </w:r>
      <w:r>
        <w:rPr>
          <w:noProof/>
        </w:rPr>
        <w:instrText xml:space="preserve"> PAGEREF _Toc155086326 \h </w:instrText>
      </w:r>
      <w:r>
        <w:rPr>
          <w:noProof/>
        </w:rPr>
      </w:r>
      <w:r>
        <w:rPr>
          <w:noProof/>
        </w:rPr>
        <w:fldChar w:fldCharType="separate"/>
      </w:r>
      <w:r>
        <w:rPr>
          <w:noProof/>
        </w:rPr>
        <w:t>74</w:t>
      </w:r>
      <w:r>
        <w:rPr>
          <w:noProof/>
        </w:rPr>
        <w:fldChar w:fldCharType="end"/>
      </w:r>
    </w:p>
    <w:p w14:paraId="7E488E1F" w14:textId="62184F3D"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55086249"/>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55086250"/>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55086251"/>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55086252"/>
      <w:bookmarkEnd w:id="38"/>
      <w:bookmarkEnd w:id="39"/>
      <w:bookmarkEnd w:id="40"/>
      <w:bookmarkEnd w:id="41"/>
      <w:r w:rsidRPr="00E80F49">
        <w:lastRenderedPageBreak/>
        <w:t>3</w:t>
      </w:r>
      <w:r w:rsidRPr="00E80F49">
        <w:tab/>
        <w:t xml:space="preserve">Definitions, </w:t>
      </w:r>
      <w:proofErr w:type="gramStart"/>
      <w:r w:rsidR="008028A4" w:rsidRPr="00E80F49">
        <w:t>symbols</w:t>
      </w:r>
      <w:proofErr w:type="gramEnd"/>
      <w:r w:rsidR="008028A4" w:rsidRPr="00E80F49">
        <w:t xml:space="preserve">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55086253"/>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55086254"/>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55086255"/>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55086256"/>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55086257"/>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55086258"/>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55086259"/>
      <w:r w:rsidRPr="00E80F49">
        <w:t>4.1.1.1</w:t>
      </w:r>
      <w:r w:rsidRPr="00E80F49">
        <w:tab/>
        <w:t xml:space="preserve">FR1 single carrier, NR </w:t>
      </w:r>
      <w:proofErr w:type="gramStart"/>
      <w:r w:rsidRPr="00E80F49">
        <w:t>CA</w:t>
      </w:r>
      <w:proofErr w:type="gramEnd"/>
      <w:r w:rsidRPr="00E80F49">
        <w:t xml:space="preserve">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w:t>
      </w:r>
      <w:proofErr w:type="gramStart"/>
      <w:r w:rsidR="00EE0740" w:rsidRPr="00E80F49">
        <w:t>CA</w:t>
      </w:r>
      <w:proofErr w:type="gramEnd"/>
      <w:r w:rsidR="00EE0740" w:rsidRPr="00E80F49">
        <w:t xml:space="preserve">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6"/>
        <w:gridCol w:w="1461"/>
        <w:gridCol w:w="4537"/>
        <w:gridCol w:w="1834"/>
        <w:gridCol w:w="112"/>
      </w:tblGrid>
      <w:tr w:rsidR="00915D89" w:rsidRPr="00E80F49" w14:paraId="6233B7E4" w14:textId="77777777" w:rsidTr="00822785">
        <w:trPr>
          <w:gridAfter w:val="1"/>
          <w:wAfter w:w="112" w:type="dxa"/>
          <w:trHeight w:val="248"/>
        </w:trPr>
        <w:tc>
          <w:tcPr>
            <w:tcW w:w="2136" w:type="dxa"/>
            <w:vAlign w:val="center"/>
          </w:tcPr>
          <w:p w14:paraId="50AC2CD8" w14:textId="77777777" w:rsidR="00915D89" w:rsidRPr="00E80F49" w:rsidRDefault="00915D89" w:rsidP="00750578">
            <w:pPr>
              <w:pStyle w:val="TAH"/>
              <w:rPr>
                <w:rFonts w:cs="Arial"/>
              </w:rPr>
            </w:pPr>
            <w:r w:rsidRPr="00E80F49">
              <w:t>Subclause</w:t>
            </w:r>
          </w:p>
        </w:tc>
        <w:tc>
          <w:tcPr>
            <w:tcW w:w="1461"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37"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3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822785">
        <w:trPr>
          <w:gridAfter w:val="1"/>
          <w:wAfter w:w="112" w:type="dxa"/>
          <w:trHeight w:val="248"/>
        </w:trPr>
        <w:tc>
          <w:tcPr>
            <w:tcW w:w="2136"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61" w:type="dxa"/>
            <w:shd w:val="clear" w:color="auto" w:fill="auto"/>
            <w:vAlign w:val="center"/>
          </w:tcPr>
          <w:p w14:paraId="47913468" w14:textId="77777777" w:rsidR="00915D89" w:rsidRPr="00E80F49" w:rsidRDefault="00915D89" w:rsidP="00E201E9">
            <w:pPr>
              <w:pStyle w:val="TAC"/>
            </w:pPr>
            <w:r w:rsidRPr="00E80F49">
              <w:t>540</w:t>
            </w:r>
          </w:p>
        </w:tc>
        <w:tc>
          <w:tcPr>
            <w:tcW w:w="4537"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3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822785">
        <w:trPr>
          <w:gridAfter w:val="1"/>
          <w:wAfter w:w="112" w:type="dxa"/>
          <w:trHeight w:val="248"/>
        </w:trPr>
        <w:tc>
          <w:tcPr>
            <w:tcW w:w="2136"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61"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37" w:type="dxa"/>
            <w:shd w:val="clear" w:color="auto" w:fill="auto"/>
            <w:vAlign w:val="center"/>
          </w:tcPr>
          <w:p w14:paraId="6CA09C4B" w14:textId="72B4C026" w:rsidR="00915D89" w:rsidRPr="00E80F49" w:rsidRDefault="00C03937" w:rsidP="00DA636D">
            <w:pPr>
              <w:pStyle w:val="TAL"/>
            </w:pPr>
            <w:r w:rsidRPr="00E80F49">
              <w:t>”</w:t>
            </w:r>
            <w:r w:rsidR="008251A6" w:rsidRPr="00E80F49">
              <w:t>38.521-1_TPanalysis_6.2.2_MPR_6.5.2.2_SEM_6.5.2.4.1_NR_ACLR</w:t>
            </w:r>
            <w:r w:rsidR="002A3D21" w:rsidRPr="00E80F49">
              <w:t>_</w:t>
            </w:r>
            <w:r w:rsidR="00EE0433" w:rsidRPr="00EE0433">
              <w:t>v5</w:t>
            </w:r>
            <w:r w:rsidR="008251A6" w:rsidRPr="00E80F49">
              <w:t>.zip</w:t>
            </w:r>
            <w:r w:rsidR="00915D89" w:rsidRPr="00E80F49">
              <w:t>”</w:t>
            </w:r>
          </w:p>
        </w:tc>
        <w:tc>
          <w:tcPr>
            <w:tcW w:w="1834" w:type="dxa"/>
            <w:vAlign w:val="center"/>
          </w:tcPr>
          <w:p w14:paraId="6898E600" w14:textId="4116C46A" w:rsidR="00915D89" w:rsidRPr="00E80F49" w:rsidRDefault="00915D89" w:rsidP="00DA636D">
            <w:pPr>
              <w:pStyle w:val="TAL"/>
              <w:rPr>
                <w:lang w:eastAsia="zh-CN"/>
              </w:rPr>
            </w:pPr>
            <w:r w:rsidRPr="00E80F49">
              <w:t>RAN5#</w:t>
            </w:r>
            <w:r w:rsidR="00EE0433" w:rsidRPr="00EE0433">
              <w:rPr>
                <w:lang w:eastAsia="zh-CN"/>
              </w:rPr>
              <w:t>99</w:t>
            </w:r>
          </w:p>
        </w:tc>
      </w:tr>
      <w:tr w:rsidR="00915D89" w:rsidRPr="00E80F49" w14:paraId="26234A0A" w14:textId="77777777" w:rsidTr="00822785">
        <w:trPr>
          <w:gridAfter w:val="1"/>
          <w:wAfter w:w="112" w:type="dxa"/>
          <w:trHeight w:val="248"/>
        </w:trPr>
        <w:tc>
          <w:tcPr>
            <w:tcW w:w="2136" w:type="dxa"/>
            <w:vAlign w:val="center"/>
          </w:tcPr>
          <w:p w14:paraId="75669810" w14:textId="77777777" w:rsidR="00915D89" w:rsidRPr="00E80F49" w:rsidRDefault="00915D89" w:rsidP="002B27A8">
            <w:pPr>
              <w:pStyle w:val="TAL"/>
            </w:pPr>
            <w:r w:rsidRPr="00E80F49">
              <w:t>6.2.3</w:t>
            </w:r>
            <w:r w:rsidRPr="00E80F49">
              <w:tab/>
              <w:t>UE A-MPR</w:t>
            </w:r>
          </w:p>
        </w:tc>
        <w:tc>
          <w:tcPr>
            <w:tcW w:w="1461" w:type="dxa"/>
            <w:shd w:val="clear" w:color="auto" w:fill="auto"/>
          </w:tcPr>
          <w:p w14:paraId="7BE4A368" w14:textId="77777777" w:rsidR="00915D89" w:rsidRPr="00E80F49" w:rsidRDefault="00EE0740" w:rsidP="002B27A8">
            <w:pPr>
              <w:pStyle w:val="TAC"/>
            </w:pPr>
            <w:r w:rsidRPr="00E80F49">
              <w:t>See clause 4.1.2.1</w:t>
            </w:r>
          </w:p>
        </w:tc>
        <w:tc>
          <w:tcPr>
            <w:tcW w:w="4537" w:type="dxa"/>
            <w:shd w:val="clear" w:color="auto" w:fill="auto"/>
          </w:tcPr>
          <w:p w14:paraId="0D5DC7E4" w14:textId="77777777" w:rsidR="00915D89" w:rsidRPr="00E80F49" w:rsidRDefault="00EE0740" w:rsidP="002B27A8">
            <w:pPr>
              <w:pStyle w:val="TAL"/>
            </w:pPr>
            <w:r w:rsidRPr="00E80F49">
              <w:t>See clause 4.1.2.1</w:t>
            </w:r>
          </w:p>
        </w:tc>
        <w:tc>
          <w:tcPr>
            <w:tcW w:w="183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822785">
        <w:trPr>
          <w:gridAfter w:val="1"/>
          <w:wAfter w:w="112" w:type="dxa"/>
          <w:trHeight w:val="248"/>
        </w:trPr>
        <w:tc>
          <w:tcPr>
            <w:tcW w:w="2136"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61"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37"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822785">
        <w:trPr>
          <w:gridAfter w:val="1"/>
          <w:wAfter w:w="112" w:type="dxa"/>
          <w:trHeight w:val="248"/>
        </w:trPr>
        <w:tc>
          <w:tcPr>
            <w:tcW w:w="2136"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61"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37"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3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822785">
        <w:trPr>
          <w:gridAfter w:val="1"/>
          <w:wAfter w:w="112" w:type="dxa"/>
          <w:trHeight w:val="248"/>
        </w:trPr>
        <w:tc>
          <w:tcPr>
            <w:tcW w:w="2136"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61"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37"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3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822785">
        <w:trPr>
          <w:gridAfter w:val="1"/>
          <w:wAfter w:w="112" w:type="dxa"/>
          <w:trHeight w:val="248"/>
        </w:trPr>
        <w:tc>
          <w:tcPr>
            <w:tcW w:w="2136"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61"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28E4E600" w14:textId="09B60042" w:rsidR="006061AE" w:rsidRDefault="005A4748" w:rsidP="006061AE">
            <w:pPr>
              <w:pStyle w:val="TAC"/>
              <w:rPr>
                <w:lang w:eastAsia="zh-CN"/>
              </w:rPr>
            </w:pPr>
            <w:r w:rsidRPr="00E80F49">
              <w:rPr>
                <w:lang w:eastAsia="zh-CN"/>
              </w:rPr>
              <w:t>Intra-band contiguous CA: 20</w:t>
            </w:r>
          </w:p>
          <w:p w14:paraId="5CCC5A3D" w14:textId="70584C56" w:rsidR="00D03BE6" w:rsidRPr="00E80F49" w:rsidRDefault="006061AE" w:rsidP="006061AE">
            <w:pPr>
              <w:pStyle w:val="TAC"/>
              <w:rPr>
                <w:lang w:eastAsia="zh-CN"/>
              </w:rPr>
            </w:pPr>
            <w:r>
              <w:rPr>
                <w:lang w:eastAsia="zh-CN"/>
              </w:rPr>
              <w:t>Intra-band non-contiguous CA:20</w:t>
            </w:r>
          </w:p>
        </w:tc>
        <w:tc>
          <w:tcPr>
            <w:tcW w:w="4537" w:type="dxa"/>
            <w:shd w:val="clear" w:color="auto" w:fill="auto"/>
            <w:vAlign w:val="center"/>
          </w:tcPr>
          <w:p w14:paraId="26AED0F8" w14:textId="263490C9" w:rsidR="00D03BE6" w:rsidRPr="00E80F49" w:rsidRDefault="00D03BE6" w:rsidP="005F258C">
            <w:pPr>
              <w:pStyle w:val="TAL"/>
            </w:pPr>
            <w:r w:rsidRPr="00E80F49">
              <w:t>“38.521-1_TPanalysis_6.2A.4_ConfigTP</w:t>
            </w:r>
            <w:r w:rsidR="005A4748" w:rsidRPr="00E80F49">
              <w:t>_</w:t>
            </w:r>
            <w:r w:rsidR="006061AE" w:rsidRPr="006061AE">
              <w:t>v2</w:t>
            </w:r>
            <w:r w:rsidRPr="00E80F49">
              <w:t>.zip”</w:t>
            </w:r>
          </w:p>
        </w:tc>
        <w:tc>
          <w:tcPr>
            <w:tcW w:w="1834" w:type="dxa"/>
            <w:vAlign w:val="center"/>
          </w:tcPr>
          <w:p w14:paraId="1B9388C5" w14:textId="4A9AEED2" w:rsidR="00D03BE6" w:rsidRPr="00E80F49" w:rsidRDefault="00D03BE6" w:rsidP="005F258C">
            <w:pPr>
              <w:pStyle w:val="TAL"/>
            </w:pPr>
            <w:r w:rsidRPr="00E80F49">
              <w:t>RAN5#</w:t>
            </w:r>
            <w:r w:rsidR="006061AE" w:rsidRPr="006061AE">
              <w:t>101</w:t>
            </w:r>
          </w:p>
        </w:tc>
      </w:tr>
      <w:tr w:rsidR="00915D89" w:rsidRPr="00E80F49" w14:paraId="7185D392" w14:textId="77777777" w:rsidTr="00822785">
        <w:trPr>
          <w:gridAfter w:val="1"/>
          <w:wAfter w:w="112" w:type="dxa"/>
          <w:trHeight w:val="248"/>
        </w:trPr>
        <w:tc>
          <w:tcPr>
            <w:tcW w:w="2136"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61" w:type="dxa"/>
            <w:shd w:val="clear" w:color="auto" w:fill="auto"/>
            <w:vAlign w:val="center"/>
          </w:tcPr>
          <w:p w14:paraId="6234290E" w14:textId="77777777" w:rsidR="00915D89" w:rsidRPr="00E80F49" w:rsidRDefault="00915D89" w:rsidP="00E201E9">
            <w:pPr>
              <w:pStyle w:val="TAC"/>
            </w:pPr>
            <w:r w:rsidRPr="00E80F49">
              <w:t>270</w:t>
            </w:r>
          </w:p>
        </w:tc>
        <w:tc>
          <w:tcPr>
            <w:tcW w:w="4537"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3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822785">
        <w:trPr>
          <w:gridAfter w:val="1"/>
          <w:wAfter w:w="112" w:type="dxa"/>
          <w:trHeight w:val="248"/>
        </w:trPr>
        <w:tc>
          <w:tcPr>
            <w:tcW w:w="2136"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61"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37"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3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822785">
        <w:trPr>
          <w:gridAfter w:val="1"/>
          <w:wAfter w:w="112" w:type="dxa"/>
          <w:trHeight w:val="248"/>
        </w:trPr>
        <w:tc>
          <w:tcPr>
            <w:tcW w:w="2136"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61" w:type="dxa"/>
            <w:shd w:val="clear" w:color="auto" w:fill="auto"/>
            <w:vAlign w:val="center"/>
          </w:tcPr>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37" w:type="dxa"/>
            <w:shd w:val="clear" w:color="auto" w:fill="auto"/>
            <w:vAlign w:val="center"/>
          </w:tcPr>
          <w:p w14:paraId="7A739D67" w14:textId="4A6AD3ED" w:rsidR="009C1AAC" w:rsidRPr="00E80F49" w:rsidRDefault="009C1AAC" w:rsidP="009C1AAC">
            <w:pPr>
              <w:pStyle w:val="TAL"/>
            </w:pPr>
            <w:r w:rsidRPr="00E80F49">
              <w:t>“38.521-1_TPanalysis_6.2.2_MPR_6.5.2.2_SEM_6.5.2.4.1_NR_ACLR_</w:t>
            </w:r>
            <w:r w:rsidR="00EE0433" w:rsidRPr="00EE0433">
              <w:t>v5</w:t>
            </w:r>
            <w:r w:rsidR="00C845BB" w:rsidRPr="00E80F49">
              <w:t>.zip</w:t>
            </w:r>
          </w:p>
        </w:tc>
        <w:tc>
          <w:tcPr>
            <w:tcW w:w="1834" w:type="dxa"/>
            <w:vAlign w:val="center"/>
          </w:tcPr>
          <w:p w14:paraId="406A8163" w14:textId="7F510F6C" w:rsidR="009C1AAC" w:rsidRPr="00E80F49" w:rsidRDefault="009C1AAC" w:rsidP="009C1AAC">
            <w:pPr>
              <w:pStyle w:val="TAL"/>
            </w:pPr>
            <w:r w:rsidRPr="00E80F49">
              <w:t>RAN5#</w:t>
            </w:r>
            <w:r w:rsidR="00EE0433" w:rsidRPr="00EE0433">
              <w:rPr>
                <w:lang w:eastAsia="zh-CN"/>
              </w:rPr>
              <w:t>99</w:t>
            </w:r>
          </w:p>
        </w:tc>
      </w:tr>
      <w:tr w:rsidR="00915D89" w:rsidRPr="00E80F49" w14:paraId="1750D1D9" w14:textId="77777777" w:rsidTr="00822785">
        <w:trPr>
          <w:gridAfter w:val="1"/>
          <w:wAfter w:w="112" w:type="dxa"/>
          <w:trHeight w:val="248"/>
        </w:trPr>
        <w:tc>
          <w:tcPr>
            <w:tcW w:w="2136"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61"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37"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3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822785">
        <w:trPr>
          <w:gridAfter w:val="1"/>
          <w:wAfter w:w="112" w:type="dxa"/>
          <w:trHeight w:val="248"/>
        </w:trPr>
        <w:tc>
          <w:tcPr>
            <w:tcW w:w="2136"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61" w:type="dxa"/>
            <w:shd w:val="clear" w:color="auto" w:fill="auto"/>
            <w:vAlign w:val="center"/>
          </w:tcPr>
          <w:p w14:paraId="1982CEC5" w14:textId="77777777" w:rsidR="00915D89" w:rsidRPr="00E80F49" w:rsidRDefault="00915D89" w:rsidP="00066F97">
            <w:pPr>
              <w:pStyle w:val="TAC"/>
            </w:pPr>
            <w:r w:rsidRPr="00E80F49">
              <w:t>15</w:t>
            </w:r>
          </w:p>
        </w:tc>
        <w:tc>
          <w:tcPr>
            <w:tcW w:w="4537"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3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822785">
        <w:trPr>
          <w:gridAfter w:val="1"/>
          <w:wAfter w:w="112" w:type="dxa"/>
          <w:trHeight w:val="248"/>
        </w:trPr>
        <w:tc>
          <w:tcPr>
            <w:tcW w:w="2136" w:type="dxa"/>
            <w:vAlign w:val="center"/>
          </w:tcPr>
          <w:p w14:paraId="46BAF178" w14:textId="77777777" w:rsidR="00D26D0A" w:rsidRPr="00E80F49" w:rsidRDefault="00D26D0A" w:rsidP="00D26D0A">
            <w:pPr>
              <w:pStyle w:val="TAL"/>
            </w:pPr>
            <w:r w:rsidRPr="00E80F49">
              <w:t>6.3.1</w:t>
            </w:r>
            <w:r w:rsidRPr="00E80F49">
              <w:tab/>
              <w:t>Minimum output power</w:t>
            </w:r>
          </w:p>
        </w:tc>
        <w:tc>
          <w:tcPr>
            <w:tcW w:w="1461" w:type="dxa"/>
            <w:shd w:val="clear" w:color="auto" w:fill="auto"/>
            <w:vAlign w:val="center"/>
          </w:tcPr>
          <w:p w14:paraId="0CCE69A1" w14:textId="77777777" w:rsidR="00D26D0A" w:rsidRPr="00E80F49" w:rsidRDefault="00D26D0A" w:rsidP="00D26D0A">
            <w:pPr>
              <w:pStyle w:val="TAC"/>
            </w:pPr>
            <w:r w:rsidRPr="00E80F49">
              <w:t>45</w:t>
            </w:r>
          </w:p>
        </w:tc>
        <w:tc>
          <w:tcPr>
            <w:tcW w:w="4537"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34" w:type="dxa"/>
            <w:vAlign w:val="center"/>
          </w:tcPr>
          <w:p w14:paraId="38C47E88" w14:textId="77777777" w:rsidR="00D26D0A" w:rsidRPr="00E80F49" w:rsidRDefault="00D26D0A" w:rsidP="00D26D0A">
            <w:pPr>
              <w:pStyle w:val="TAL"/>
            </w:pPr>
            <w:r w:rsidRPr="00E80F49">
              <w:t xml:space="preserve">RAN5#5-5G-NR </w:t>
            </w:r>
            <w:proofErr w:type="spellStart"/>
            <w:r w:rsidRPr="00E80F49">
              <w:t>Adhoc</w:t>
            </w:r>
            <w:proofErr w:type="spellEnd"/>
          </w:p>
        </w:tc>
      </w:tr>
      <w:tr w:rsidR="00D26D0A" w:rsidRPr="00E80F49" w14:paraId="6B5180D2" w14:textId="77777777" w:rsidTr="00822785">
        <w:trPr>
          <w:gridAfter w:val="1"/>
          <w:wAfter w:w="112" w:type="dxa"/>
          <w:trHeight w:val="248"/>
        </w:trPr>
        <w:tc>
          <w:tcPr>
            <w:tcW w:w="2136"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61" w:type="dxa"/>
            <w:shd w:val="clear" w:color="auto" w:fill="auto"/>
            <w:vAlign w:val="center"/>
          </w:tcPr>
          <w:p w14:paraId="0581B0CA" w14:textId="66628657" w:rsidR="00D26D0A" w:rsidRPr="00E80F49" w:rsidRDefault="00F57674" w:rsidP="00D26D0A">
            <w:pPr>
              <w:pStyle w:val="TAC"/>
            </w:pPr>
            <w:r>
              <w:t>180</w:t>
            </w:r>
          </w:p>
        </w:tc>
        <w:tc>
          <w:tcPr>
            <w:tcW w:w="4537"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34" w:type="dxa"/>
            <w:vAlign w:val="center"/>
          </w:tcPr>
          <w:p w14:paraId="3B9F5A21" w14:textId="77777777" w:rsidR="00D26D0A" w:rsidRPr="00E80F49" w:rsidRDefault="00D26D0A" w:rsidP="00D26D0A">
            <w:pPr>
              <w:pStyle w:val="TAL"/>
            </w:pPr>
            <w:r w:rsidRPr="00E80F49">
              <w:t xml:space="preserve">RAN5#5-5G-NR </w:t>
            </w:r>
            <w:proofErr w:type="spellStart"/>
            <w:r w:rsidRPr="00E80F49">
              <w:t>Adhoc</w:t>
            </w:r>
            <w:proofErr w:type="spellEnd"/>
          </w:p>
        </w:tc>
      </w:tr>
      <w:tr w:rsidR="00F57674" w:rsidRPr="00E80F49" w14:paraId="78193017" w14:textId="77777777" w:rsidTr="00822785">
        <w:trPr>
          <w:gridAfter w:val="1"/>
          <w:wAfter w:w="112" w:type="dxa"/>
          <w:trHeight w:val="248"/>
        </w:trPr>
        <w:tc>
          <w:tcPr>
            <w:tcW w:w="2136"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61" w:type="dxa"/>
            <w:shd w:val="clear" w:color="auto" w:fill="auto"/>
            <w:vAlign w:val="center"/>
          </w:tcPr>
          <w:p w14:paraId="1F11D85D" w14:textId="77777777" w:rsidR="00F57674" w:rsidRDefault="00F57674" w:rsidP="00F57674">
            <w:pPr>
              <w:pStyle w:val="TAC"/>
            </w:pPr>
          </w:p>
        </w:tc>
        <w:tc>
          <w:tcPr>
            <w:tcW w:w="4537"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3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822785">
        <w:trPr>
          <w:gridAfter w:val="1"/>
          <w:wAfter w:w="112" w:type="dxa"/>
          <w:trHeight w:val="248"/>
        </w:trPr>
        <w:tc>
          <w:tcPr>
            <w:tcW w:w="2136" w:type="dxa"/>
            <w:vAlign w:val="center"/>
          </w:tcPr>
          <w:p w14:paraId="30C7FA84" w14:textId="77777777" w:rsidR="00F57674" w:rsidRPr="00E80F49" w:rsidRDefault="00F57674" w:rsidP="00F57674">
            <w:pPr>
              <w:pStyle w:val="TAL"/>
            </w:pPr>
            <w:r w:rsidRPr="00E80F49">
              <w:t>6.3.3.6</w:t>
            </w:r>
            <w:r w:rsidRPr="00E80F49">
              <w:tab/>
              <w:t>SRS time mask</w:t>
            </w:r>
          </w:p>
        </w:tc>
        <w:tc>
          <w:tcPr>
            <w:tcW w:w="1461"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37"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3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822785">
        <w:trPr>
          <w:gridAfter w:val="1"/>
          <w:wAfter w:w="112" w:type="dxa"/>
          <w:trHeight w:val="113"/>
        </w:trPr>
        <w:tc>
          <w:tcPr>
            <w:tcW w:w="2136"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61" w:type="dxa"/>
            <w:vAlign w:val="center"/>
          </w:tcPr>
          <w:p w14:paraId="352752D7" w14:textId="77777777" w:rsidR="00F57674" w:rsidRPr="00E80F49" w:rsidRDefault="00F57674" w:rsidP="00F57674">
            <w:pPr>
              <w:pStyle w:val="TAC"/>
            </w:pPr>
            <w:r w:rsidRPr="00E80F49">
              <w:t>6</w:t>
            </w:r>
          </w:p>
        </w:tc>
        <w:tc>
          <w:tcPr>
            <w:tcW w:w="4537"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822785">
        <w:trPr>
          <w:gridAfter w:val="1"/>
          <w:wAfter w:w="112" w:type="dxa"/>
          <w:trHeight w:val="113"/>
        </w:trPr>
        <w:tc>
          <w:tcPr>
            <w:tcW w:w="2136" w:type="dxa"/>
            <w:vAlign w:val="center"/>
          </w:tcPr>
          <w:p w14:paraId="1F5B1F5E" w14:textId="77777777" w:rsidR="00F57674" w:rsidRPr="00E80F49" w:rsidRDefault="00F57674" w:rsidP="00F57674">
            <w:pPr>
              <w:pStyle w:val="TAL"/>
            </w:pPr>
            <w:r w:rsidRPr="00E80F49">
              <w:t>6.3.4.3</w:t>
            </w:r>
            <w:r w:rsidRPr="00E80F49">
              <w:tab/>
              <w:t xml:space="preserve">Relative power </w:t>
            </w:r>
            <w:r w:rsidRPr="00E80F49">
              <w:lastRenderedPageBreak/>
              <w:t>tolerance</w:t>
            </w:r>
          </w:p>
        </w:tc>
        <w:tc>
          <w:tcPr>
            <w:tcW w:w="1461" w:type="dxa"/>
            <w:vAlign w:val="center"/>
          </w:tcPr>
          <w:p w14:paraId="05CF0B6E" w14:textId="77777777" w:rsidR="00F57674" w:rsidRPr="00E80F49" w:rsidRDefault="00F57674" w:rsidP="00F57674">
            <w:pPr>
              <w:pStyle w:val="TAC"/>
            </w:pPr>
            <w:r w:rsidRPr="00E80F49">
              <w:lastRenderedPageBreak/>
              <w:t>TBD</w:t>
            </w:r>
          </w:p>
        </w:tc>
        <w:tc>
          <w:tcPr>
            <w:tcW w:w="4537"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3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822785">
        <w:trPr>
          <w:gridAfter w:val="1"/>
          <w:wAfter w:w="112" w:type="dxa"/>
          <w:trHeight w:val="113"/>
        </w:trPr>
        <w:tc>
          <w:tcPr>
            <w:tcW w:w="2136" w:type="dxa"/>
            <w:vAlign w:val="center"/>
          </w:tcPr>
          <w:p w14:paraId="2667674B" w14:textId="77777777" w:rsidR="00F57674" w:rsidRPr="00E80F49" w:rsidRDefault="00F57674" w:rsidP="00F57674">
            <w:pPr>
              <w:pStyle w:val="TAL"/>
            </w:pPr>
            <w:r w:rsidRPr="00E80F49">
              <w:t>6.3.4.4</w:t>
            </w:r>
            <w:r w:rsidRPr="00E80F49">
              <w:tab/>
              <w:t>Aggregate power tolerance</w:t>
            </w:r>
          </w:p>
        </w:tc>
        <w:tc>
          <w:tcPr>
            <w:tcW w:w="1461" w:type="dxa"/>
            <w:vAlign w:val="center"/>
          </w:tcPr>
          <w:p w14:paraId="67F26084" w14:textId="77777777" w:rsidR="00F57674" w:rsidRPr="00E80F49" w:rsidRDefault="00F57674" w:rsidP="00F57674">
            <w:pPr>
              <w:pStyle w:val="TAC"/>
            </w:pPr>
            <w:r w:rsidRPr="00E80F49">
              <w:t>PUCCH: 6</w:t>
            </w:r>
          </w:p>
          <w:p w14:paraId="586D919A" w14:textId="77777777" w:rsidR="00F57674" w:rsidRPr="00E80F49" w:rsidRDefault="00F57674" w:rsidP="00F57674">
            <w:pPr>
              <w:pStyle w:val="TAC"/>
            </w:pPr>
            <w:r w:rsidRPr="00E80F49">
              <w:t>PUSCH: 6</w:t>
            </w:r>
          </w:p>
        </w:tc>
        <w:tc>
          <w:tcPr>
            <w:tcW w:w="4537" w:type="dxa"/>
            <w:vAlign w:val="center"/>
          </w:tcPr>
          <w:p w14:paraId="7E779F20" w14:textId="77777777" w:rsidR="00F57674" w:rsidRPr="00E80F49" w:rsidRDefault="00F57674" w:rsidP="00F57674">
            <w:pPr>
              <w:pStyle w:val="TAL"/>
            </w:pPr>
            <w:r w:rsidRPr="00E80F49">
              <w:t>“38.521-1_TPanalysis_6.3.4.4_AggPtol</w:t>
            </w:r>
            <w:r w:rsidRPr="00E80F49">
              <w:rPr>
                <w:lang w:eastAsia="zh-CN"/>
              </w:rPr>
              <w:t>_v2</w:t>
            </w:r>
            <w:r w:rsidRPr="00E80F49">
              <w:t>.zip”</w:t>
            </w:r>
          </w:p>
        </w:tc>
        <w:tc>
          <w:tcPr>
            <w:tcW w:w="183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822785">
        <w:trPr>
          <w:gridAfter w:val="1"/>
          <w:wAfter w:w="112" w:type="dxa"/>
          <w:trHeight w:val="113"/>
        </w:trPr>
        <w:tc>
          <w:tcPr>
            <w:tcW w:w="2136"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61" w:type="dxa"/>
            <w:vAlign w:val="center"/>
          </w:tcPr>
          <w:p w14:paraId="15515733" w14:textId="77777777" w:rsidR="00F57674" w:rsidRPr="00E80F49" w:rsidRDefault="00F57674" w:rsidP="00F57674">
            <w:pPr>
              <w:pStyle w:val="TAC"/>
            </w:pPr>
            <w:r w:rsidRPr="00E80F49">
              <w:t>20</w:t>
            </w:r>
          </w:p>
        </w:tc>
        <w:tc>
          <w:tcPr>
            <w:tcW w:w="4537" w:type="dxa"/>
            <w:vAlign w:val="center"/>
          </w:tcPr>
          <w:p w14:paraId="6C8B05BC" w14:textId="74DC5379" w:rsidR="00F57674" w:rsidRPr="00E80F49" w:rsidRDefault="00F57674" w:rsidP="00F57674">
            <w:pPr>
              <w:pStyle w:val="TAL"/>
            </w:pPr>
            <w:r w:rsidRPr="00E80F49">
              <w:rPr>
                <w:rFonts w:eastAsia="??"/>
                <w:szCs w:val="32"/>
              </w:rPr>
              <w:t>38.521-1_TPanalysis_6.3A.1.1_MinOP_CA</w:t>
            </w:r>
            <w:r w:rsidR="006061AE" w:rsidRPr="006061AE">
              <w:rPr>
                <w:rFonts w:eastAsia="??"/>
                <w:szCs w:val="32"/>
              </w:rPr>
              <w:t>_v1</w:t>
            </w:r>
            <w:r w:rsidRPr="00E80F49">
              <w:rPr>
                <w:rFonts w:eastAsia="??"/>
                <w:szCs w:val="32"/>
              </w:rPr>
              <w:t>.zip</w:t>
            </w:r>
          </w:p>
        </w:tc>
        <w:tc>
          <w:tcPr>
            <w:tcW w:w="1834" w:type="dxa"/>
            <w:vAlign w:val="center"/>
          </w:tcPr>
          <w:p w14:paraId="2C67DEB5" w14:textId="34C8C090" w:rsidR="00F57674" w:rsidRPr="00E80F49" w:rsidRDefault="00F57674" w:rsidP="00F57674">
            <w:pPr>
              <w:pStyle w:val="TAL"/>
            </w:pPr>
            <w:r w:rsidRPr="00E80F49">
              <w:t>RAN5#</w:t>
            </w:r>
            <w:r w:rsidR="006061AE" w:rsidRPr="006061AE">
              <w:t>101</w:t>
            </w:r>
          </w:p>
        </w:tc>
      </w:tr>
      <w:tr w:rsidR="00F57674" w:rsidRPr="00E80F49" w14:paraId="19224A44" w14:textId="77777777" w:rsidTr="00822785">
        <w:trPr>
          <w:gridAfter w:val="1"/>
          <w:wAfter w:w="112" w:type="dxa"/>
          <w:trHeight w:val="113"/>
        </w:trPr>
        <w:tc>
          <w:tcPr>
            <w:tcW w:w="2136"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61" w:type="dxa"/>
            <w:vAlign w:val="center"/>
          </w:tcPr>
          <w:p w14:paraId="173C6BC4" w14:textId="77777777" w:rsidR="00F57674" w:rsidRPr="00E80F49" w:rsidRDefault="00F57674" w:rsidP="00F57674">
            <w:pPr>
              <w:pStyle w:val="TAC"/>
            </w:pPr>
            <w:r w:rsidRPr="00E80F49">
              <w:t>40</w:t>
            </w:r>
          </w:p>
        </w:tc>
        <w:tc>
          <w:tcPr>
            <w:tcW w:w="4537" w:type="dxa"/>
            <w:vAlign w:val="center"/>
          </w:tcPr>
          <w:p w14:paraId="03FEFF8B" w14:textId="260051FF"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w:t>
            </w:r>
            <w:r w:rsidR="00502249" w:rsidRPr="00502249">
              <w:rPr>
                <w:rFonts w:eastAsia="??"/>
                <w:szCs w:val="32"/>
              </w:rPr>
              <w:t>_v1</w:t>
            </w:r>
            <w:r w:rsidRPr="00E80F49">
              <w:rPr>
                <w:rFonts w:eastAsia="??"/>
                <w:szCs w:val="32"/>
              </w:rPr>
              <w:t>.zip</w:t>
            </w:r>
            <w:r w:rsidRPr="00E80F49">
              <w:t>”</w:t>
            </w:r>
          </w:p>
        </w:tc>
        <w:tc>
          <w:tcPr>
            <w:tcW w:w="1834" w:type="dxa"/>
            <w:vAlign w:val="center"/>
          </w:tcPr>
          <w:p w14:paraId="689E39F5" w14:textId="63C9AAC0" w:rsidR="00F57674" w:rsidRPr="00E80F49" w:rsidRDefault="00F57674" w:rsidP="00F57674">
            <w:pPr>
              <w:pStyle w:val="TAL"/>
            </w:pPr>
            <w:r w:rsidRPr="00E80F49">
              <w:t>RAN5#</w:t>
            </w:r>
            <w:r w:rsidR="00502249" w:rsidRPr="00502249">
              <w:t>99</w:t>
            </w:r>
          </w:p>
        </w:tc>
      </w:tr>
      <w:tr w:rsidR="00F57674" w:rsidRPr="00E80F49" w14:paraId="128DE0AF" w14:textId="77777777" w:rsidTr="00822785">
        <w:trPr>
          <w:gridAfter w:val="1"/>
          <w:wAfter w:w="112" w:type="dxa"/>
          <w:trHeight w:val="113"/>
        </w:trPr>
        <w:tc>
          <w:tcPr>
            <w:tcW w:w="2136" w:type="dxa"/>
            <w:vAlign w:val="center"/>
          </w:tcPr>
          <w:p w14:paraId="3851EAAE" w14:textId="23B85669" w:rsidR="00F57674" w:rsidRPr="00E80F49" w:rsidRDefault="00F57674" w:rsidP="00F57674">
            <w:pPr>
              <w:pStyle w:val="TAL"/>
            </w:pPr>
            <w:r w:rsidRPr="00E80F49">
              <w:rPr>
                <w:lang w:eastAsia="zh-CN"/>
              </w:rPr>
              <w:t>6.3A.3.</w:t>
            </w:r>
            <w:r w:rsidR="00704BC8">
              <w:rPr>
                <w:lang w:eastAsia="zh-CN"/>
              </w:rPr>
              <w:t>2</w:t>
            </w:r>
            <w:r w:rsidRPr="00E80F49">
              <w:rPr>
                <w:lang w:eastAsia="zh-CN"/>
              </w:rPr>
              <w:tab/>
              <w:t>Time mask for switching between two uplink carriers</w:t>
            </w:r>
          </w:p>
        </w:tc>
        <w:tc>
          <w:tcPr>
            <w:tcW w:w="1461" w:type="dxa"/>
            <w:vAlign w:val="center"/>
          </w:tcPr>
          <w:p w14:paraId="39A4EFBA" w14:textId="19F49842" w:rsidR="00F57674" w:rsidRPr="00E80F49" w:rsidRDefault="00F57674" w:rsidP="00F57674">
            <w:pPr>
              <w:pStyle w:val="TAC"/>
            </w:pPr>
            <w:r w:rsidRPr="00E80F49">
              <w:rPr>
                <w:lang w:eastAsia="zh-CN"/>
              </w:rPr>
              <w:t>1</w:t>
            </w:r>
          </w:p>
        </w:tc>
        <w:tc>
          <w:tcPr>
            <w:tcW w:w="4537" w:type="dxa"/>
            <w:vAlign w:val="center"/>
          </w:tcPr>
          <w:p w14:paraId="078D763C" w14:textId="7D17DCCE" w:rsidR="00F57674" w:rsidRPr="00E80F49" w:rsidRDefault="00F57674" w:rsidP="00F57674">
            <w:pPr>
              <w:pStyle w:val="TAL"/>
            </w:pPr>
            <w:r w:rsidRPr="00E80F49">
              <w:rPr>
                <w:lang w:eastAsia="zh-CN"/>
              </w:rPr>
              <w:t>“38.521-1_TPanalysis_6.3A.3.</w:t>
            </w:r>
            <w:r w:rsidR="00704BC8" w:rsidRPr="00704BC8">
              <w:rPr>
                <w:lang w:eastAsia="zh-CN"/>
              </w:rPr>
              <w:t>2_6.3A.3.3</w:t>
            </w:r>
            <w:r w:rsidRPr="00E80F49">
              <w:rPr>
                <w:lang w:eastAsia="zh-CN"/>
              </w:rPr>
              <w:t>_TxSwitch_M.zip”</w:t>
            </w:r>
          </w:p>
        </w:tc>
        <w:tc>
          <w:tcPr>
            <w:tcW w:w="1834" w:type="dxa"/>
            <w:vAlign w:val="center"/>
          </w:tcPr>
          <w:p w14:paraId="58FD9018" w14:textId="5B8E7619" w:rsidR="00F57674" w:rsidRPr="00E80F49" w:rsidRDefault="00F57674" w:rsidP="00F57674">
            <w:pPr>
              <w:pStyle w:val="TAL"/>
            </w:pPr>
            <w:r w:rsidRPr="00E80F49">
              <w:t>RAN5#</w:t>
            </w:r>
            <w:r w:rsidR="00704BC8" w:rsidRPr="00704BC8">
              <w:t>100</w:t>
            </w:r>
          </w:p>
        </w:tc>
      </w:tr>
      <w:tr w:rsidR="00704BC8" w:rsidRPr="00E80F49" w14:paraId="6E224BDF" w14:textId="77777777" w:rsidTr="00822785">
        <w:trPr>
          <w:trHeight w:val="113"/>
        </w:trPr>
        <w:tc>
          <w:tcPr>
            <w:tcW w:w="2136" w:type="dxa"/>
            <w:vAlign w:val="center"/>
          </w:tcPr>
          <w:p w14:paraId="6B651C66" w14:textId="5842E489" w:rsidR="00704BC8" w:rsidRPr="00E80F49" w:rsidRDefault="00704BC8" w:rsidP="00704BC8">
            <w:pPr>
              <w:pStyle w:val="TAL"/>
              <w:rPr>
                <w:lang w:eastAsia="zh-CN"/>
              </w:rPr>
            </w:pPr>
            <w:r w:rsidRPr="00E80F49">
              <w:rPr>
                <w:lang w:eastAsia="zh-CN"/>
              </w:rPr>
              <w:t>6.3A.3.</w:t>
            </w:r>
            <w:r>
              <w:rPr>
                <w:lang w:eastAsia="zh-CN"/>
              </w:rPr>
              <w:t>3</w:t>
            </w:r>
            <w:r w:rsidRPr="00E80F49">
              <w:rPr>
                <w:lang w:eastAsia="zh-CN"/>
              </w:rPr>
              <w:tab/>
              <w:t>Time mask for switching between two uplink carriers</w:t>
            </w:r>
          </w:p>
        </w:tc>
        <w:tc>
          <w:tcPr>
            <w:tcW w:w="1461" w:type="dxa"/>
            <w:vAlign w:val="center"/>
          </w:tcPr>
          <w:p w14:paraId="20FF6214" w14:textId="19464C2A" w:rsidR="00704BC8" w:rsidRPr="00E80F49" w:rsidRDefault="00704BC8" w:rsidP="00704BC8">
            <w:pPr>
              <w:pStyle w:val="TAC"/>
              <w:rPr>
                <w:lang w:eastAsia="zh-CN"/>
              </w:rPr>
            </w:pPr>
            <w:r w:rsidRPr="00E80F49">
              <w:rPr>
                <w:lang w:eastAsia="zh-CN"/>
              </w:rPr>
              <w:t>1</w:t>
            </w:r>
          </w:p>
        </w:tc>
        <w:tc>
          <w:tcPr>
            <w:tcW w:w="4537" w:type="dxa"/>
            <w:vAlign w:val="center"/>
          </w:tcPr>
          <w:p w14:paraId="006257D6" w14:textId="38E4AC6B" w:rsidR="00704BC8" w:rsidRPr="00E80F49" w:rsidRDefault="00704BC8" w:rsidP="00704BC8">
            <w:pPr>
              <w:pStyle w:val="TAL"/>
              <w:rPr>
                <w:lang w:eastAsia="zh-CN"/>
              </w:rPr>
            </w:pPr>
            <w:r w:rsidRPr="00E80F49">
              <w:rPr>
                <w:lang w:eastAsia="zh-CN"/>
              </w:rPr>
              <w:t>“38.521-1_TPanalysis_6.3A.3.</w:t>
            </w:r>
            <w:r>
              <w:rPr>
                <w:lang w:eastAsia="zh-CN"/>
              </w:rPr>
              <w:t>2_6.3A.3.3</w:t>
            </w:r>
            <w:r w:rsidRPr="00E80F49">
              <w:rPr>
                <w:lang w:eastAsia="zh-CN"/>
              </w:rPr>
              <w:t>_TxSwitch_M.zip”</w:t>
            </w:r>
          </w:p>
        </w:tc>
        <w:tc>
          <w:tcPr>
            <w:tcW w:w="1946" w:type="dxa"/>
            <w:gridSpan w:val="2"/>
            <w:vAlign w:val="center"/>
          </w:tcPr>
          <w:p w14:paraId="57D0538E" w14:textId="37B75173" w:rsidR="00704BC8" w:rsidRPr="00E80F49" w:rsidRDefault="00704BC8" w:rsidP="00704BC8">
            <w:pPr>
              <w:pStyle w:val="TAL"/>
            </w:pPr>
            <w:r w:rsidRPr="00E80F49">
              <w:t>RAN5#</w:t>
            </w:r>
            <w:r>
              <w:t>100</w:t>
            </w:r>
          </w:p>
        </w:tc>
      </w:tr>
      <w:tr w:rsidR="00F57674" w:rsidRPr="00E80F49" w14:paraId="4DC2A974" w14:textId="77777777" w:rsidTr="00822785">
        <w:trPr>
          <w:gridAfter w:val="1"/>
          <w:wAfter w:w="112" w:type="dxa"/>
          <w:trHeight w:val="113"/>
        </w:trPr>
        <w:tc>
          <w:tcPr>
            <w:tcW w:w="2136"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61"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37"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3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822785">
        <w:trPr>
          <w:gridAfter w:val="1"/>
          <w:wAfter w:w="112" w:type="dxa"/>
          <w:trHeight w:val="113"/>
        </w:trPr>
        <w:tc>
          <w:tcPr>
            <w:tcW w:w="2136"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61"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37"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3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822785">
        <w:trPr>
          <w:gridAfter w:val="1"/>
          <w:wAfter w:w="112" w:type="dxa"/>
          <w:trHeight w:val="113"/>
        </w:trPr>
        <w:tc>
          <w:tcPr>
            <w:tcW w:w="2136"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61"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37"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3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822785">
        <w:trPr>
          <w:gridAfter w:val="1"/>
          <w:wAfter w:w="112" w:type="dxa"/>
          <w:trHeight w:val="248"/>
        </w:trPr>
        <w:tc>
          <w:tcPr>
            <w:tcW w:w="2136"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61"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37"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34" w:type="dxa"/>
            <w:vAlign w:val="center"/>
          </w:tcPr>
          <w:p w14:paraId="0A66D493" w14:textId="77777777" w:rsidR="00F57674" w:rsidRPr="00E80F49" w:rsidRDefault="00F57674" w:rsidP="00F57674">
            <w:pPr>
              <w:pStyle w:val="TAL"/>
            </w:pPr>
            <w:r w:rsidRPr="00E80F49">
              <w:t xml:space="preserve">RAN5#5-5G-NR </w:t>
            </w:r>
            <w:proofErr w:type="spellStart"/>
            <w:r w:rsidRPr="00E80F49">
              <w:t>Adhoc</w:t>
            </w:r>
            <w:proofErr w:type="spellEnd"/>
          </w:p>
        </w:tc>
      </w:tr>
      <w:tr w:rsidR="00F57674" w:rsidRPr="00E80F49" w14:paraId="3FDFF277" w14:textId="77777777" w:rsidTr="00822785">
        <w:trPr>
          <w:gridAfter w:val="1"/>
          <w:wAfter w:w="112" w:type="dxa"/>
          <w:trHeight w:val="248"/>
        </w:trPr>
        <w:tc>
          <w:tcPr>
            <w:tcW w:w="2136"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61"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34" w:type="dxa"/>
            <w:vAlign w:val="center"/>
          </w:tcPr>
          <w:p w14:paraId="0B7919D0" w14:textId="77777777" w:rsidR="00F57674" w:rsidRPr="00E80F49" w:rsidRDefault="00F57674" w:rsidP="00F57674">
            <w:pPr>
              <w:pStyle w:val="TAL"/>
            </w:pPr>
            <w:r w:rsidRPr="00E80F49">
              <w:t xml:space="preserve">RAN5#5-5G-NR </w:t>
            </w:r>
            <w:proofErr w:type="spellStart"/>
            <w:r w:rsidRPr="00E80F49">
              <w:t>Adhoc</w:t>
            </w:r>
            <w:proofErr w:type="spellEnd"/>
          </w:p>
        </w:tc>
      </w:tr>
      <w:tr w:rsidR="00F57674" w:rsidRPr="00E80F49" w14:paraId="6F50BD3A" w14:textId="77777777" w:rsidTr="00822785">
        <w:trPr>
          <w:gridAfter w:val="1"/>
          <w:wAfter w:w="112" w:type="dxa"/>
          <w:trHeight w:val="248"/>
        </w:trPr>
        <w:tc>
          <w:tcPr>
            <w:tcW w:w="2136"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61"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37"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3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822785">
        <w:trPr>
          <w:gridAfter w:val="1"/>
          <w:wAfter w:w="112" w:type="dxa"/>
          <w:trHeight w:val="248"/>
        </w:trPr>
        <w:tc>
          <w:tcPr>
            <w:tcW w:w="2136"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61"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37"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3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822785">
        <w:trPr>
          <w:gridAfter w:val="1"/>
          <w:wAfter w:w="112" w:type="dxa"/>
          <w:trHeight w:val="248"/>
        </w:trPr>
        <w:tc>
          <w:tcPr>
            <w:tcW w:w="2136"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61"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37"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3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822785">
        <w:trPr>
          <w:gridAfter w:val="1"/>
          <w:wAfter w:w="112" w:type="dxa"/>
          <w:trHeight w:val="113"/>
        </w:trPr>
        <w:tc>
          <w:tcPr>
            <w:tcW w:w="2136" w:type="dxa"/>
            <w:vAlign w:val="center"/>
          </w:tcPr>
          <w:p w14:paraId="14F94CA2" w14:textId="77777777" w:rsidR="00F57674" w:rsidRPr="00E80F49" w:rsidRDefault="00F57674" w:rsidP="00F57674">
            <w:pPr>
              <w:pStyle w:val="TAL"/>
            </w:pPr>
            <w:r w:rsidRPr="00E80F49">
              <w:t>6.4.1</w:t>
            </w:r>
            <w:r w:rsidRPr="00E80F49">
              <w:tab/>
              <w:t>Frequency error</w:t>
            </w:r>
          </w:p>
        </w:tc>
        <w:tc>
          <w:tcPr>
            <w:tcW w:w="1461" w:type="dxa"/>
            <w:vAlign w:val="center"/>
          </w:tcPr>
          <w:p w14:paraId="3AFDB127" w14:textId="77777777" w:rsidR="00F57674" w:rsidRPr="00E80F49" w:rsidRDefault="00F57674" w:rsidP="00F57674">
            <w:pPr>
              <w:pStyle w:val="TAC"/>
            </w:pPr>
            <w:r w:rsidRPr="00E80F49">
              <w:t>5</w:t>
            </w:r>
          </w:p>
        </w:tc>
        <w:tc>
          <w:tcPr>
            <w:tcW w:w="4537" w:type="dxa"/>
            <w:vAlign w:val="center"/>
          </w:tcPr>
          <w:p w14:paraId="3181F7E4" w14:textId="77777777" w:rsidR="00F57674" w:rsidRPr="00E80F49" w:rsidRDefault="00F57674" w:rsidP="00F57674">
            <w:pPr>
              <w:pStyle w:val="TAL"/>
            </w:pPr>
            <w:r w:rsidRPr="00E80F49">
              <w:t>“38.521-1_TPanalysis_6.4.1_FreqErr_v3.zip”</w:t>
            </w:r>
          </w:p>
        </w:tc>
        <w:tc>
          <w:tcPr>
            <w:tcW w:w="183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822785">
        <w:trPr>
          <w:gridAfter w:val="1"/>
          <w:wAfter w:w="112" w:type="dxa"/>
          <w:trHeight w:val="113"/>
        </w:trPr>
        <w:tc>
          <w:tcPr>
            <w:tcW w:w="2136"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61"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37" w:type="dxa"/>
            <w:vAlign w:val="center"/>
          </w:tcPr>
          <w:p w14:paraId="7F7D6ABE" w14:textId="42DEC2D2" w:rsidR="00F57674" w:rsidRPr="00E80F49" w:rsidRDefault="00F57674" w:rsidP="00F57674">
            <w:pPr>
              <w:pStyle w:val="TAL"/>
            </w:pPr>
            <w:r w:rsidRPr="00E80F49">
              <w:t>“38.521-1_TPanalysis_6.4.2.1_EVM_v3.zip”</w:t>
            </w:r>
          </w:p>
        </w:tc>
        <w:tc>
          <w:tcPr>
            <w:tcW w:w="183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822785">
        <w:trPr>
          <w:gridAfter w:val="1"/>
          <w:wAfter w:w="112" w:type="dxa"/>
          <w:trHeight w:val="113"/>
        </w:trPr>
        <w:tc>
          <w:tcPr>
            <w:tcW w:w="2136"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61" w:type="dxa"/>
            <w:vAlign w:val="center"/>
          </w:tcPr>
          <w:p w14:paraId="7A94336E" w14:textId="78328626" w:rsidR="00F57674" w:rsidRPr="00E80F49" w:rsidRDefault="00F57674" w:rsidP="00F57674">
            <w:pPr>
              <w:pStyle w:val="TAC"/>
            </w:pPr>
            <w:r w:rsidRPr="00E80F49">
              <w:t xml:space="preserve">PUSCH: 36 </w:t>
            </w:r>
          </w:p>
        </w:tc>
        <w:tc>
          <w:tcPr>
            <w:tcW w:w="4537" w:type="dxa"/>
            <w:vAlign w:val="center"/>
          </w:tcPr>
          <w:p w14:paraId="2285EEB6" w14:textId="455150CC" w:rsidR="00F57674" w:rsidRPr="00E80F49" w:rsidRDefault="00F57674" w:rsidP="00F57674">
            <w:pPr>
              <w:pStyle w:val="TAL"/>
            </w:pPr>
            <w:r w:rsidRPr="00E80F49">
              <w:t>“38.521-1_TPanalysis_6.4.2.1_EVM_v3.zip”</w:t>
            </w:r>
          </w:p>
        </w:tc>
        <w:tc>
          <w:tcPr>
            <w:tcW w:w="183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822785">
        <w:trPr>
          <w:gridAfter w:val="1"/>
          <w:wAfter w:w="112" w:type="dxa"/>
          <w:trHeight w:val="113"/>
        </w:trPr>
        <w:tc>
          <w:tcPr>
            <w:tcW w:w="2136" w:type="dxa"/>
            <w:vAlign w:val="center"/>
          </w:tcPr>
          <w:p w14:paraId="61C97850" w14:textId="77777777" w:rsidR="00F57674" w:rsidRPr="00E80F49" w:rsidRDefault="00F57674" w:rsidP="00F57674">
            <w:pPr>
              <w:pStyle w:val="TAL"/>
            </w:pPr>
            <w:r w:rsidRPr="00E80F49">
              <w:t>6.4.2.2</w:t>
            </w:r>
            <w:r w:rsidRPr="00E80F49">
              <w:tab/>
              <w:t>Carrier leakage</w:t>
            </w:r>
          </w:p>
        </w:tc>
        <w:tc>
          <w:tcPr>
            <w:tcW w:w="1461" w:type="dxa"/>
            <w:vAlign w:val="center"/>
          </w:tcPr>
          <w:p w14:paraId="0919744D" w14:textId="77777777" w:rsidR="00F57674" w:rsidRPr="00E80F49" w:rsidRDefault="00F57674" w:rsidP="00F57674">
            <w:pPr>
              <w:pStyle w:val="TAC"/>
            </w:pPr>
            <w:r w:rsidRPr="00E80F49">
              <w:t>3</w:t>
            </w:r>
          </w:p>
        </w:tc>
        <w:tc>
          <w:tcPr>
            <w:tcW w:w="4537" w:type="dxa"/>
            <w:vAlign w:val="center"/>
          </w:tcPr>
          <w:p w14:paraId="308F5C48" w14:textId="77777777" w:rsidR="00F57674" w:rsidRPr="00E80F49" w:rsidRDefault="00F57674" w:rsidP="00F57674">
            <w:pPr>
              <w:pStyle w:val="TAL"/>
            </w:pPr>
            <w:r w:rsidRPr="00E80F49">
              <w:t>“38.521-1_TPanalysis_6.4.2.2_CarrLeak_v2.zip”</w:t>
            </w:r>
          </w:p>
        </w:tc>
        <w:tc>
          <w:tcPr>
            <w:tcW w:w="183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822785">
        <w:trPr>
          <w:gridAfter w:val="1"/>
          <w:wAfter w:w="112" w:type="dxa"/>
          <w:trHeight w:val="113"/>
        </w:trPr>
        <w:tc>
          <w:tcPr>
            <w:tcW w:w="2136" w:type="dxa"/>
            <w:vAlign w:val="center"/>
          </w:tcPr>
          <w:p w14:paraId="1F535CDC" w14:textId="77777777" w:rsidR="00F57674" w:rsidRPr="00E80F49" w:rsidRDefault="00F57674" w:rsidP="00F57674">
            <w:pPr>
              <w:pStyle w:val="TAL"/>
            </w:pPr>
            <w:r w:rsidRPr="00E80F49">
              <w:t>6.4.2.3</w:t>
            </w:r>
            <w:r w:rsidRPr="00E80F49">
              <w:tab/>
              <w:t>In-band emissions</w:t>
            </w:r>
          </w:p>
        </w:tc>
        <w:tc>
          <w:tcPr>
            <w:tcW w:w="1461" w:type="dxa"/>
            <w:vAlign w:val="center"/>
          </w:tcPr>
          <w:p w14:paraId="5C1E161F" w14:textId="77777777" w:rsidR="00F57674" w:rsidRPr="00E80F49" w:rsidRDefault="00F57674" w:rsidP="00F57674">
            <w:pPr>
              <w:pStyle w:val="TAC"/>
            </w:pPr>
            <w:r w:rsidRPr="00E80F49">
              <w:t>36</w:t>
            </w:r>
          </w:p>
        </w:tc>
        <w:tc>
          <w:tcPr>
            <w:tcW w:w="4537" w:type="dxa"/>
            <w:vAlign w:val="center"/>
          </w:tcPr>
          <w:p w14:paraId="094397EE" w14:textId="77777777" w:rsidR="00F57674" w:rsidRPr="00E80F49" w:rsidRDefault="00F57674" w:rsidP="00F57674">
            <w:pPr>
              <w:pStyle w:val="TAL"/>
            </w:pPr>
            <w:r w:rsidRPr="00E80F49">
              <w:t>“38.521-1_TPanalysis_6.4.2.3_IE_2.zip”</w:t>
            </w:r>
          </w:p>
        </w:tc>
        <w:tc>
          <w:tcPr>
            <w:tcW w:w="183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822785">
        <w:trPr>
          <w:gridAfter w:val="1"/>
          <w:wAfter w:w="112" w:type="dxa"/>
          <w:trHeight w:val="113"/>
        </w:trPr>
        <w:tc>
          <w:tcPr>
            <w:tcW w:w="2136"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61" w:type="dxa"/>
            <w:vAlign w:val="center"/>
          </w:tcPr>
          <w:p w14:paraId="3CF02090" w14:textId="77777777" w:rsidR="00F57674" w:rsidRPr="00E80F49" w:rsidRDefault="00F57674" w:rsidP="00F57674">
            <w:pPr>
              <w:pStyle w:val="TAC"/>
            </w:pPr>
            <w:r w:rsidRPr="00E80F49">
              <w:t>90</w:t>
            </w:r>
          </w:p>
        </w:tc>
        <w:tc>
          <w:tcPr>
            <w:tcW w:w="4537"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3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822785">
        <w:trPr>
          <w:gridAfter w:val="1"/>
          <w:wAfter w:w="112" w:type="dxa"/>
          <w:trHeight w:val="113"/>
        </w:trPr>
        <w:tc>
          <w:tcPr>
            <w:tcW w:w="2136"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61" w:type="dxa"/>
            <w:vAlign w:val="center"/>
          </w:tcPr>
          <w:p w14:paraId="76DC0C28" w14:textId="490DF695" w:rsidR="00F57674" w:rsidRPr="00E80F49" w:rsidDel="00CB1913" w:rsidRDefault="00F57674" w:rsidP="00F57674">
            <w:pPr>
              <w:pStyle w:val="TAC"/>
            </w:pPr>
            <w:r w:rsidRPr="00E80F49">
              <w:t>9</w:t>
            </w:r>
          </w:p>
        </w:tc>
        <w:tc>
          <w:tcPr>
            <w:tcW w:w="4537"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34" w:type="dxa"/>
            <w:vAlign w:val="center"/>
          </w:tcPr>
          <w:p w14:paraId="7E0E73EC" w14:textId="4AC71EB4" w:rsidR="00F57674" w:rsidRPr="00E80F49" w:rsidRDefault="00F57674" w:rsidP="00F57674">
            <w:pPr>
              <w:pStyle w:val="TAL"/>
            </w:pPr>
            <w:r w:rsidRPr="00E80F49">
              <w:t>RAN5#92-e</w:t>
            </w:r>
          </w:p>
        </w:tc>
      </w:tr>
      <w:tr w:rsidR="00567782" w:rsidRPr="00E80F49" w14:paraId="0B1E81AE" w14:textId="77777777" w:rsidTr="00567782">
        <w:trPr>
          <w:gridAfter w:val="1"/>
          <w:wAfter w:w="112" w:type="dxa"/>
          <w:trHeight w:val="113"/>
        </w:trPr>
        <w:tc>
          <w:tcPr>
            <w:tcW w:w="2136" w:type="dxa"/>
            <w:vAlign w:val="center"/>
          </w:tcPr>
          <w:p w14:paraId="6F4F4001" w14:textId="096B035C" w:rsidR="00567782" w:rsidRPr="00E80F49" w:rsidRDefault="00567782" w:rsidP="00567782">
            <w:pPr>
              <w:pStyle w:val="TAL"/>
            </w:pPr>
            <w:r>
              <w:t>6.4.2.6</w:t>
            </w:r>
            <w:r>
              <w:tab/>
            </w:r>
          </w:p>
        </w:tc>
        <w:tc>
          <w:tcPr>
            <w:tcW w:w="1461" w:type="dxa"/>
            <w:vAlign w:val="center"/>
          </w:tcPr>
          <w:p w14:paraId="4E574A3E" w14:textId="696CA235" w:rsidR="00567782" w:rsidRPr="00E80F49" w:rsidRDefault="00567782" w:rsidP="00567782">
            <w:pPr>
              <w:pStyle w:val="TAC"/>
            </w:pPr>
            <w:r>
              <w:t>90</w:t>
            </w:r>
          </w:p>
        </w:tc>
        <w:tc>
          <w:tcPr>
            <w:tcW w:w="4537" w:type="dxa"/>
            <w:vAlign w:val="center"/>
          </w:tcPr>
          <w:p w14:paraId="05C80B50" w14:textId="0797B787" w:rsidR="00567782" w:rsidRPr="00E80F49" w:rsidRDefault="00567782" w:rsidP="00567782">
            <w:pPr>
              <w:pStyle w:val="TAL"/>
            </w:pPr>
            <w:r w:rsidRPr="00BE5FDB">
              <w:t>38.521-1_TPanalysis_6.4.2.6_Phase_Continuity_v1.zip</w:t>
            </w:r>
          </w:p>
        </w:tc>
        <w:tc>
          <w:tcPr>
            <w:tcW w:w="1834" w:type="dxa"/>
            <w:vAlign w:val="center"/>
          </w:tcPr>
          <w:p w14:paraId="6666A6EB" w14:textId="62687B93" w:rsidR="00567782" w:rsidRPr="00E80F49" w:rsidRDefault="00567782" w:rsidP="00567782">
            <w:pPr>
              <w:pStyle w:val="TAL"/>
            </w:pPr>
            <w:r>
              <w:t>RAN5#100</w:t>
            </w:r>
          </w:p>
        </w:tc>
      </w:tr>
      <w:tr w:rsidR="00567782" w:rsidRPr="00E80F49" w14:paraId="7DE43990" w14:textId="77777777" w:rsidTr="00822785">
        <w:trPr>
          <w:gridAfter w:val="1"/>
          <w:wAfter w:w="112" w:type="dxa"/>
          <w:trHeight w:val="347"/>
        </w:trPr>
        <w:tc>
          <w:tcPr>
            <w:tcW w:w="2136" w:type="dxa"/>
            <w:vAlign w:val="center"/>
          </w:tcPr>
          <w:p w14:paraId="1754C507" w14:textId="77777777" w:rsidR="00567782" w:rsidRPr="00E80F49" w:rsidRDefault="00567782" w:rsidP="00567782">
            <w:pPr>
              <w:pStyle w:val="TAL"/>
            </w:pPr>
            <w:r w:rsidRPr="00E80F49">
              <w:t>6.4A.1.1</w:t>
            </w:r>
            <w:r w:rsidRPr="00E80F49">
              <w:tab/>
              <w:t>Frequency error for CA (2UL CA)</w:t>
            </w:r>
          </w:p>
        </w:tc>
        <w:tc>
          <w:tcPr>
            <w:tcW w:w="1461" w:type="dxa"/>
            <w:vAlign w:val="center"/>
          </w:tcPr>
          <w:p w14:paraId="59E60EB0" w14:textId="77777777" w:rsidR="00AC4578" w:rsidRPr="00AC4578" w:rsidRDefault="00AC4578" w:rsidP="00AC4578">
            <w:pPr>
              <w:pStyle w:val="TAC"/>
              <w:rPr>
                <w:rFonts w:eastAsia="SimSun" w:cs="Arial"/>
                <w:lang w:eastAsia="zh-CN"/>
              </w:rPr>
            </w:pPr>
            <w:r w:rsidRPr="00AC4578">
              <w:rPr>
                <w:rFonts w:eastAsia="SimSun" w:cs="Arial"/>
                <w:lang w:eastAsia="zh-CN"/>
              </w:rPr>
              <w:t>Inter-band:</w:t>
            </w:r>
            <w:r w:rsidR="00567782" w:rsidRPr="00E80F49">
              <w:rPr>
                <w:rFonts w:eastAsia="SimSun" w:cs="Arial"/>
                <w:lang w:eastAsia="zh-CN"/>
              </w:rPr>
              <w:t>5</w:t>
            </w:r>
          </w:p>
          <w:p w14:paraId="69CE5D09" w14:textId="77777777" w:rsidR="00AC4578" w:rsidRPr="00AC4578" w:rsidRDefault="00AC4578" w:rsidP="00AC4578">
            <w:pPr>
              <w:pStyle w:val="TAC"/>
              <w:rPr>
                <w:rFonts w:eastAsia="SimSun" w:cs="Arial"/>
                <w:lang w:eastAsia="zh-CN"/>
              </w:rPr>
            </w:pPr>
            <w:r w:rsidRPr="00AC4578">
              <w:rPr>
                <w:rFonts w:eastAsia="SimSun" w:cs="Arial"/>
                <w:lang w:eastAsia="zh-CN"/>
              </w:rPr>
              <w:t>Intra-band contiguous:5</w:t>
            </w:r>
          </w:p>
          <w:p w14:paraId="2A176314" w14:textId="2CD42013" w:rsidR="00567782" w:rsidRPr="00E80F49" w:rsidRDefault="00AC4578" w:rsidP="00AC4578">
            <w:pPr>
              <w:pStyle w:val="TAC"/>
              <w:rPr>
                <w:rFonts w:eastAsia="SimSun" w:cs="Arial"/>
                <w:lang w:eastAsia="zh-CN"/>
              </w:rPr>
            </w:pPr>
            <w:r w:rsidRPr="00AC4578">
              <w:rPr>
                <w:rFonts w:eastAsia="SimSun" w:cs="Arial"/>
                <w:lang w:eastAsia="zh-CN"/>
              </w:rPr>
              <w:t>Intra-band non-congituous:5</w:t>
            </w:r>
          </w:p>
        </w:tc>
        <w:tc>
          <w:tcPr>
            <w:tcW w:w="4537" w:type="dxa"/>
            <w:vAlign w:val="center"/>
          </w:tcPr>
          <w:p w14:paraId="5E40BF52" w14:textId="2CCB2945" w:rsidR="00567782" w:rsidRPr="00E80F49" w:rsidRDefault="00567782" w:rsidP="00567782">
            <w:pPr>
              <w:pStyle w:val="TAL"/>
            </w:pPr>
            <w:r w:rsidRPr="00E80F49">
              <w:rPr>
                <w:rFonts w:eastAsia="SimSun"/>
                <w:lang w:eastAsia="zh-CN"/>
              </w:rPr>
              <w:t>“38.521-1_TPanalysis on 6.4A.1.1_FreqErr</w:t>
            </w:r>
            <w:r w:rsidR="00AC4578" w:rsidRPr="00AC4578">
              <w:rPr>
                <w:rFonts w:eastAsia="SimSun"/>
                <w:lang w:eastAsia="zh-CN"/>
              </w:rPr>
              <w:t>_v1</w:t>
            </w:r>
            <w:r w:rsidRPr="00E80F49">
              <w:rPr>
                <w:rFonts w:eastAsia="SimSun"/>
                <w:lang w:eastAsia="zh-CN"/>
              </w:rPr>
              <w:t>.zip”</w:t>
            </w:r>
          </w:p>
        </w:tc>
        <w:tc>
          <w:tcPr>
            <w:tcW w:w="1834" w:type="dxa"/>
            <w:vAlign w:val="center"/>
          </w:tcPr>
          <w:p w14:paraId="74F88A72" w14:textId="771144D3" w:rsidR="00567782" w:rsidRPr="00E80F49" w:rsidRDefault="00567782" w:rsidP="00567782">
            <w:pPr>
              <w:pStyle w:val="TAL"/>
              <w:rPr>
                <w:szCs w:val="18"/>
              </w:rPr>
            </w:pPr>
            <w:r w:rsidRPr="00E80F49">
              <w:rPr>
                <w:szCs w:val="18"/>
              </w:rPr>
              <w:t>RAN5#</w:t>
            </w:r>
            <w:r w:rsidR="00AC4578" w:rsidRPr="00AC4578">
              <w:rPr>
                <w:rFonts w:eastAsia="SimSun"/>
                <w:szCs w:val="18"/>
                <w:lang w:eastAsia="zh-CN"/>
              </w:rPr>
              <w:t>101</w:t>
            </w:r>
          </w:p>
        </w:tc>
      </w:tr>
      <w:tr w:rsidR="00567782" w:rsidRPr="00E80F49" w14:paraId="522F6D6B" w14:textId="77777777" w:rsidTr="00822785">
        <w:trPr>
          <w:gridAfter w:val="1"/>
          <w:wAfter w:w="112" w:type="dxa"/>
          <w:trHeight w:val="113"/>
        </w:trPr>
        <w:tc>
          <w:tcPr>
            <w:tcW w:w="2136" w:type="dxa"/>
            <w:vAlign w:val="center"/>
          </w:tcPr>
          <w:p w14:paraId="378136C9" w14:textId="77777777" w:rsidR="00567782" w:rsidRPr="00E80F49" w:rsidRDefault="00567782" w:rsidP="00567782">
            <w:pPr>
              <w:pStyle w:val="TAL"/>
            </w:pPr>
            <w:r w:rsidRPr="00E80F49">
              <w:t>6.4A.2.1.1</w:t>
            </w:r>
            <w:r w:rsidRPr="00E80F49">
              <w:tab/>
              <w:t xml:space="preserve">Error Vector Magnitude for CA (2UL </w:t>
            </w:r>
            <w:r w:rsidRPr="00E80F49">
              <w:lastRenderedPageBreak/>
              <w:t>CA)</w:t>
            </w:r>
          </w:p>
        </w:tc>
        <w:tc>
          <w:tcPr>
            <w:tcW w:w="1461" w:type="dxa"/>
            <w:vAlign w:val="center"/>
          </w:tcPr>
          <w:p w14:paraId="6000A07D" w14:textId="6C8A47C3" w:rsidR="00FA6715" w:rsidRPr="00FA6715" w:rsidRDefault="00FA6715" w:rsidP="00FA6715">
            <w:pPr>
              <w:pStyle w:val="TAC"/>
              <w:rPr>
                <w:rFonts w:eastAsia="SimSun" w:cs="Arial"/>
                <w:lang w:eastAsia="zh-CN"/>
              </w:rPr>
            </w:pPr>
            <w:r w:rsidRPr="00FA6715">
              <w:rPr>
                <w:rFonts w:eastAsia="SimSun" w:cs="Arial"/>
                <w:lang w:eastAsia="zh-CN"/>
              </w:rPr>
              <w:lastRenderedPageBreak/>
              <w:t>inter-band CA:112</w:t>
            </w:r>
          </w:p>
          <w:p w14:paraId="731F7F07" w14:textId="1319BBD9" w:rsidR="00567782" w:rsidRPr="00E80F49" w:rsidRDefault="00FA6715" w:rsidP="00FA6715">
            <w:pPr>
              <w:pStyle w:val="TAC"/>
            </w:pPr>
            <w:r w:rsidRPr="00FA6715">
              <w:rPr>
                <w:rFonts w:eastAsia="SimSun" w:cs="Arial"/>
                <w:lang w:eastAsia="zh-CN"/>
              </w:rPr>
              <w:lastRenderedPageBreak/>
              <w:t>Intra-band CA:144</w:t>
            </w:r>
          </w:p>
        </w:tc>
        <w:tc>
          <w:tcPr>
            <w:tcW w:w="4537" w:type="dxa"/>
            <w:vAlign w:val="center"/>
          </w:tcPr>
          <w:p w14:paraId="1A5930B9" w14:textId="2248DF80" w:rsidR="00567782" w:rsidRPr="00E80F49" w:rsidRDefault="00567782" w:rsidP="00567782">
            <w:pPr>
              <w:pStyle w:val="TAL"/>
            </w:pPr>
            <w:r w:rsidRPr="00E80F49">
              <w:rPr>
                <w:rFonts w:eastAsia="SimSun"/>
                <w:lang w:eastAsia="zh-CN"/>
              </w:rPr>
              <w:lastRenderedPageBreak/>
              <w:t>“38.521-1_TPanalysis on 6.4A.2.1.1_EVM</w:t>
            </w:r>
            <w:r w:rsidR="00FA6715" w:rsidRPr="00FA6715">
              <w:rPr>
                <w:rFonts w:eastAsia="SimSun"/>
                <w:lang w:eastAsia="zh-CN"/>
              </w:rPr>
              <w:t>_v1</w:t>
            </w:r>
            <w:r w:rsidRPr="00E80F49">
              <w:rPr>
                <w:rFonts w:eastAsia="SimSun"/>
                <w:lang w:eastAsia="zh-CN"/>
              </w:rPr>
              <w:t>.zip”</w:t>
            </w:r>
          </w:p>
        </w:tc>
        <w:tc>
          <w:tcPr>
            <w:tcW w:w="1834" w:type="dxa"/>
            <w:vAlign w:val="center"/>
          </w:tcPr>
          <w:p w14:paraId="6AAEE260" w14:textId="054DF1F4" w:rsidR="00567782" w:rsidRPr="00E80F49" w:rsidRDefault="00567782" w:rsidP="00567782">
            <w:pPr>
              <w:pStyle w:val="TAL"/>
            </w:pPr>
            <w:r w:rsidRPr="00E80F49">
              <w:rPr>
                <w:szCs w:val="18"/>
              </w:rPr>
              <w:t>RAN5#</w:t>
            </w:r>
            <w:r w:rsidR="00FA6715" w:rsidRPr="00FA6715">
              <w:rPr>
                <w:rFonts w:eastAsia="SimSun"/>
                <w:szCs w:val="18"/>
                <w:lang w:eastAsia="zh-CN"/>
              </w:rPr>
              <w:t>100</w:t>
            </w:r>
          </w:p>
        </w:tc>
      </w:tr>
      <w:tr w:rsidR="00567782" w:rsidRPr="00E80F49" w14:paraId="51020D2F" w14:textId="77777777" w:rsidTr="00822785">
        <w:trPr>
          <w:gridAfter w:val="1"/>
          <w:wAfter w:w="112" w:type="dxa"/>
          <w:trHeight w:val="113"/>
        </w:trPr>
        <w:tc>
          <w:tcPr>
            <w:tcW w:w="2136" w:type="dxa"/>
            <w:vAlign w:val="center"/>
          </w:tcPr>
          <w:p w14:paraId="008574F9" w14:textId="77777777" w:rsidR="00567782" w:rsidRPr="00E80F49" w:rsidRDefault="00567782" w:rsidP="00567782">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61" w:type="dxa"/>
            <w:vAlign w:val="center"/>
          </w:tcPr>
          <w:p w14:paraId="1AE5126E" w14:textId="77777777" w:rsidR="00567782" w:rsidRPr="00E80F49" w:rsidRDefault="00567782" w:rsidP="00567782">
            <w:pPr>
              <w:keepNext/>
              <w:keepLines/>
              <w:spacing w:after="0"/>
              <w:jc w:val="center"/>
              <w:rPr>
                <w:rFonts w:ascii="Arial" w:hAnsi="Arial"/>
                <w:sz w:val="18"/>
              </w:rPr>
            </w:pPr>
            <w:r w:rsidRPr="00E80F49">
              <w:rPr>
                <w:rFonts w:ascii="Arial" w:eastAsia="SimSun" w:hAnsi="Arial" w:cs="Arial"/>
                <w:sz w:val="18"/>
                <w:lang w:eastAsia="zh-CN"/>
              </w:rPr>
              <w:t>2</w:t>
            </w:r>
          </w:p>
        </w:tc>
        <w:tc>
          <w:tcPr>
            <w:tcW w:w="4537" w:type="dxa"/>
            <w:vAlign w:val="center"/>
          </w:tcPr>
          <w:p w14:paraId="6100D29D" w14:textId="04C0F2F5"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6.4A.2.2.1_CarrLeak</w:t>
            </w:r>
            <w:r w:rsidR="000C2935" w:rsidRPr="000C2935">
              <w:rPr>
                <w:rFonts w:ascii="Arial" w:eastAsia="Yu Mincho" w:hAnsi="Arial"/>
                <w:sz w:val="18"/>
                <w:lang w:eastAsia="ja-JP"/>
              </w:rPr>
              <w:t>_v1</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779CAF67" w14:textId="520E47F9" w:rsidR="00567782" w:rsidRPr="00E80F49" w:rsidRDefault="00567782" w:rsidP="00567782">
            <w:pPr>
              <w:keepNext/>
              <w:keepLines/>
              <w:spacing w:after="0"/>
              <w:rPr>
                <w:rFonts w:ascii="Arial" w:hAnsi="Arial"/>
                <w:sz w:val="18"/>
              </w:rPr>
            </w:pPr>
            <w:r w:rsidRPr="00E80F49">
              <w:rPr>
                <w:rFonts w:ascii="Arial" w:hAnsi="Arial"/>
                <w:sz w:val="18"/>
                <w:szCs w:val="18"/>
              </w:rPr>
              <w:t>RAN5#</w:t>
            </w:r>
            <w:r w:rsidR="000C2935" w:rsidRPr="000C2935">
              <w:rPr>
                <w:rFonts w:ascii="Arial" w:eastAsia="SimSun" w:hAnsi="Arial"/>
                <w:sz w:val="18"/>
                <w:szCs w:val="18"/>
                <w:lang w:eastAsia="zh-CN"/>
              </w:rPr>
              <w:t>101</w:t>
            </w:r>
          </w:p>
        </w:tc>
      </w:tr>
      <w:tr w:rsidR="00567782" w:rsidRPr="00E80F49" w14:paraId="5D8A0003" w14:textId="77777777" w:rsidTr="00822785">
        <w:trPr>
          <w:gridAfter w:val="1"/>
          <w:wAfter w:w="112" w:type="dxa"/>
          <w:trHeight w:val="347"/>
        </w:trPr>
        <w:tc>
          <w:tcPr>
            <w:tcW w:w="2136" w:type="dxa"/>
            <w:vAlign w:val="center"/>
          </w:tcPr>
          <w:p w14:paraId="56C0AD33" w14:textId="77777777" w:rsidR="00567782" w:rsidRPr="00E80F49" w:rsidRDefault="00567782" w:rsidP="00567782">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61" w:type="dxa"/>
            <w:vAlign w:val="center"/>
          </w:tcPr>
          <w:p w14:paraId="38C1514C" w14:textId="362AF3E3" w:rsidR="00567782" w:rsidRPr="00E80F49" w:rsidRDefault="00FA6715" w:rsidP="00567782">
            <w:pPr>
              <w:keepNext/>
              <w:keepLines/>
              <w:spacing w:after="0"/>
              <w:jc w:val="center"/>
              <w:rPr>
                <w:rFonts w:ascii="Arial" w:eastAsia="SimSun" w:hAnsi="Arial" w:cs="Arial"/>
                <w:sz w:val="18"/>
                <w:lang w:eastAsia="zh-CN"/>
              </w:rPr>
            </w:pPr>
            <w:r w:rsidRPr="00FA6715">
              <w:rPr>
                <w:rFonts w:ascii="Arial" w:eastAsia="SimSun" w:hAnsi="Arial" w:cs="Arial"/>
                <w:sz w:val="18"/>
                <w:lang w:eastAsia="zh-CN"/>
              </w:rPr>
              <w:t>16</w:t>
            </w:r>
          </w:p>
        </w:tc>
        <w:tc>
          <w:tcPr>
            <w:tcW w:w="4537" w:type="dxa"/>
            <w:vAlign w:val="center"/>
          </w:tcPr>
          <w:p w14:paraId="6B58AD4B" w14:textId="7E77489A" w:rsidR="00567782" w:rsidRPr="00E80F49" w:rsidRDefault="00567782" w:rsidP="00567782">
            <w:pPr>
              <w:keepNext/>
              <w:keepLines/>
              <w:spacing w:after="0"/>
              <w:rPr>
                <w:rFonts w:ascii="Arial" w:hAnsi="Arial"/>
                <w:sz w:val="18"/>
              </w:rPr>
            </w:pPr>
            <w:r w:rsidRPr="00E80F49">
              <w:rPr>
                <w:rFonts w:ascii="Arial" w:eastAsia="Yu Mincho" w:hAnsi="Arial"/>
                <w:sz w:val="18"/>
                <w:lang w:eastAsia="ja-JP"/>
              </w:rPr>
              <w:t>“38.521-1_TPanalysis on 6.4A.2.2.1_IBE</w:t>
            </w:r>
            <w:r w:rsidR="00FA6715" w:rsidRPr="00FA6715">
              <w:rPr>
                <w:rFonts w:ascii="Arial" w:eastAsia="Yu Mincho" w:hAnsi="Arial"/>
                <w:sz w:val="18"/>
                <w:lang w:eastAsia="ja-JP"/>
              </w:rPr>
              <w:t>_v1</w:t>
            </w:r>
            <w:r w:rsidRPr="00E80F49">
              <w:rPr>
                <w:rFonts w:ascii="Arial" w:eastAsia="SimSun" w:hAnsi="Arial"/>
                <w:sz w:val="18"/>
                <w:lang w:eastAsia="zh-CN"/>
              </w:rPr>
              <w:t>.zip</w:t>
            </w:r>
            <w:r w:rsidRPr="00E80F49">
              <w:rPr>
                <w:rFonts w:ascii="Arial" w:eastAsia="Yu Mincho" w:hAnsi="Arial"/>
                <w:sz w:val="18"/>
                <w:lang w:eastAsia="ja-JP"/>
              </w:rPr>
              <w:t>”</w:t>
            </w:r>
          </w:p>
        </w:tc>
        <w:tc>
          <w:tcPr>
            <w:tcW w:w="1834" w:type="dxa"/>
            <w:vAlign w:val="center"/>
          </w:tcPr>
          <w:p w14:paraId="43FD0A89" w14:textId="5F76130C" w:rsidR="00567782" w:rsidRPr="00E80F49" w:rsidRDefault="00567782" w:rsidP="00567782">
            <w:pPr>
              <w:keepNext/>
              <w:keepLines/>
              <w:spacing w:after="0"/>
              <w:rPr>
                <w:rFonts w:ascii="Arial" w:hAnsi="Arial"/>
                <w:sz w:val="18"/>
                <w:szCs w:val="18"/>
              </w:rPr>
            </w:pPr>
            <w:r w:rsidRPr="00E80F49">
              <w:rPr>
                <w:rFonts w:ascii="Arial" w:hAnsi="Arial"/>
                <w:sz w:val="18"/>
                <w:szCs w:val="18"/>
              </w:rPr>
              <w:t>RAN5#</w:t>
            </w:r>
            <w:r w:rsidR="00FA6715" w:rsidRPr="00FA6715">
              <w:rPr>
                <w:rFonts w:ascii="Arial" w:eastAsia="SimSun" w:hAnsi="Arial"/>
                <w:sz w:val="18"/>
                <w:szCs w:val="18"/>
                <w:lang w:eastAsia="zh-CN"/>
              </w:rPr>
              <w:t>101</w:t>
            </w:r>
          </w:p>
        </w:tc>
      </w:tr>
      <w:tr w:rsidR="00567782" w:rsidRPr="00E80F49" w14:paraId="4DA350EB" w14:textId="77777777" w:rsidTr="00822785">
        <w:trPr>
          <w:gridAfter w:val="1"/>
          <w:wAfter w:w="112" w:type="dxa"/>
          <w:trHeight w:val="347"/>
        </w:trPr>
        <w:tc>
          <w:tcPr>
            <w:tcW w:w="2136" w:type="dxa"/>
            <w:vAlign w:val="center"/>
          </w:tcPr>
          <w:p w14:paraId="122F4F8E" w14:textId="77777777" w:rsidR="00567782" w:rsidRPr="00E80F49" w:rsidRDefault="00567782" w:rsidP="00567782">
            <w:pPr>
              <w:pStyle w:val="TAL"/>
            </w:pPr>
            <w:r w:rsidRPr="00E80F49">
              <w:t>6.4D.1</w:t>
            </w:r>
            <w:r w:rsidRPr="00E80F49">
              <w:tab/>
              <w:t>Frequency error</w:t>
            </w:r>
          </w:p>
        </w:tc>
        <w:tc>
          <w:tcPr>
            <w:tcW w:w="1461" w:type="dxa"/>
            <w:vAlign w:val="center"/>
          </w:tcPr>
          <w:p w14:paraId="3C0BB39B" w14:textId="77777777" w:rsidR="00567782" w:rsidRPr="00E80F49" w:rsidRDefault="00567782" w:rsidP="00567782">
            <w:pPr>
              <w:pStyle w:val="TAC"/>
              <w:rPr>
                <w:rFonts w:cs="Arial"/>
                <w:lang w:eastAsia="zh-CN"/>
              </w:rPr>
            </w:pPr>
            <w:r w:rsidRPr="00E80F49">
              <w:t>5</w:t>
            </w:r>
          </w:p>
        </w:tc>
        <w:tc>
          <w:tcPr>
            <w:tcW w:w="4537" w:type="dxa"/>
            <w:vAlign w:val="center"/>
          </w:tcPr>
          <w:p w14:paraId="27F623EB" w14:textId="77777777" w:rsidR="00567782" w:rsidRPr="00E80F49" w:rsidRDefault="00567782" w:rsidP="00567782">
            <w:pPr>
              <w:pStyle w:val="TAL"/>
              <w:rPr>
                <w:rFonts w:eastAsia="Yu Mincho"/>
                <w:lang w:eastAsia="ja-JP"/>
              </w:rPr>
            </w:pPr>
            <w:r w:rsidRPr="00E80F49">
              <w:t>“38.521-1_TPanalysis_6.4.1_FreqErr_v3.zip”</w:t>
            </w:r>
          </w:p>
        </w:tc>
        <w:tc>
          <w:tcPr>
            <w:tcW w:w="1834" w:type="dxa"/>
            <w:vAlign w:val="center"/>
          </w:tcPr>
          <w:p w14:paraId="28CCA359" w14:textId="77777777" w:rsidR="00567782" w:rsidRPr="00E80F49" w:rsidRDefault="00567782" w:rsidP="00567782">
            <w:pPr>
              <w:pStyle w:val="TAL"/>
              <w:rPr>
                <w:szCs w:val="18"/>
              </w:rPr>
            </w:pPr>
            <w:r w:rsidRPr="00E80F49">
              <w:t>RAN5#84</w:t>
            </w:r>
          </w:p>
        </w:tc>
      </w:tr>
      <w:tr w:rsidR="00567782" w:rsidRPr="00E80F49" w14:paraId="0AAB2988" w14:textId="77777777" w:rsidTr="00822785">
        <w:trPr>
          <w:gridAfter w:val="1"/>
          <w:wAfter w:w="112" w:type="dxa"/>
          <w:trHeight w:val="347"/>
        </w:trPr>
        <w:tc>
          <w:tcPr>
            <w:tcW w:w="2136" w:type="dxa"/>
            <w:vAlign w:val="center"/>
          </w:tcPr>
          <w:p w14:paraId="0D641B12" w14:textId="77777777" w:rsidR="00567782" w:rsidRPr="00E80F49" w:rsidRDefault="00567782" w:rsidP="00567782">
            <w:pPr>
              <w:pStyle w:val="TAL"/>
            </w:pPr>
            <w:r w:rsidRPr="00E80F49">
              <w:t>6.4D.2.1</w:t>
            </w:r>
            <w:r w:rsidRPr="00E80F49">
              <w:tab/>
              <w:t>Error Vector Magnitude for UL MIMO</w:t>
            </w:r>
          </w:p>
        </w:tc>
        <w:tc>
          <w:tcPr>
            <w:tcW w:w="1461" w:type="dxa"/>
            <w:vAlign w:val="center"/>
          </w:tcPr>
          <w:p w14:paraId="546F30E5" w14:textId="77777777" w:rsidR="00567782" w:rsidRPr="00E80F49" w:rsidRDefault="00567782" w:rsidP="00567782">
            <w:pPr>
              <w:pStyle w:val="TAC"/>
              <w:rPr>
                <w:lang w:eastAsia="zh-CN"/>
              </w:rPr>
            </w:pPr>
            <w:r w:rsidRPr="00E80F49">
              <w:t>PUSCH: 108</w:t>
            </w:r>
          </w:p>
        </w:tc>
        <w:tc>
          <w:tcPr>
            <w:tcW w:w="4537" w:type="dxa"/>
            <w:vAlign w:val="center"/>
          </w:tcPr>
          <w:p w14:paraId="48B3933D" w14:textId="40C8B30F" w:rsidR="00567782" w:rsidRPr="00E80F49" w:rsidRDefault="00567782" w:rsidP="00567782">
            <w:pPr>
              <w:pStyle w:val="TAL"/>
              <w:rPr>
                <w:rFonts w:eastAsia="Yu Mincho"/>
                <w:lang w:eastAsia="ja-JP"/>
              </w:rPr>
            </w:pPr>
            <w:r w:rsidRPr="00E80F49">
              <w:rPr>
                <w:lang w:eastAsia="zh-CN"/>
              </w:rPr>
              <w:t>“38.521-1_TPanalysis on 6.4.2.1_EVM_v3.zip”</w:t>
            </w:r>
          </w:p>
        </w:tc>
        <w:tc>
          <w:tcPr>
            <w:tcW w:w="1834" w:type="dxa"/>
            <w:vAlign w:val="center"/>
          </w:tcPr>
          <w:p w14:paraId="2C246108" w14:textId="6E8A242F" w:rsidR="00567782" w:rsidRPr="00E80F49" w:rsidRDefault="00567782" w:rsidP="00567782">
            <w:pPr>
              <w:pStyle w:val="TAL"/>
            </w:pPr>
            <w:r w:rsidRPr="00E80F49">
              <w:t>RAN5#94-e</w:t>
            </w:r>
          </w:p>
        </w:tc>
      </w:tr>
      <w:tr w:rsidR="00567782" w:rsidRPr="00E80F49" w14:paraId="0B251D10" w14:textId="77777777" w:rsidTr="00822785">
        <w:trPr>
          <w:gridAfter w:val="1"/>
          <w:wAfter w:w="112" w:type="dxa"/>
          <w:trHeight w:val="347"/>
        </w:trPr>
        <w:tc>
          <w:tcPr>
            <w:tcW w:w="2136" w:type="dxa"/>
            <w:vAlign w:val="center"/>
          </w:tcPr>
          <w:p w14:paraId="6364EDAB"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61" w:type="dxa"/>
            <w:vAlign w:val="center"/>
          </w:tcPr>
          <w:p w14:paraId="31FE99DB"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37" w:type="dxa"/>
            <w:vAlign w:val="center"/>
          </w:tcPr>
          <w:p w14:paraId="0F612D25"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34" w:type="dxa"/>
            <w:vAlign w:val="center"/>
          </w:tcPr>
          <w:p w14:paraId="1E0D9BF7"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E103668" w14:textId="77777777" w:rsidTr="00822785">
        <w:trPr>
          <w:gridAfter w:val="1"/>
          <w:wAfter w:w="112" w:type="dxa"/>
          <w:trHeight w:val="347"/>
        </w:trPr>
        <w:tc>
          <w:tcPr>
            <w:tcW w:w="2136" w:type="dxa"/>
            <w:vAlign w:val="center"/>
          </w:tcPr>
          <w:p w14:paraId="29D8A9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61" w:type="dxa"/>
            <w:vAlign w:val="center"/>
          </w:tcPr>
          <w:p w14:paraId="77EAB623"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37" w:type="dxa"/>
            <w:vAlign w:val="center"/>
          </w:tcPr>
          <w:p w14:paraId="025A507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34" w:type="dxa"/>
            <w:vAlign w:val="center"/>
          </w:tcPr>
          <w:p w14:paraId="5DCE4A9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485336E2" w14:textId="77777777" w:rsidTr="00822785">
        <w:trPr>
          <w:gridAfter w:val="1"/>
          <w:wAfter w:w="112" w:type="dxa"/>
          <w:trHeight w:val="347"/>
        </w:trPr>
        <w:tc>
          <w:tcPr>
            <w:tcW w:w="2136" w:type="dxa"/>
            <w:vAlign w:val="center"/>
          </w:tcPr>
          <w:p w14:paraId="5F04236C"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61" w:type="dxa"/>
            <w:vAlign w:val="center"/>
          </w:tcPr>
          <w:p w14:paraId="3CCFD8CD" w14:textId="77777777" w:rsidR="00567782" w:rsidRPr="00E80F49"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37" w:type="dxa"/>
            <w:vAlign w:val="center"/>
          </w:tcPr>
          <w:p w14:paraId="0CBCFFE6" w14:textId="77777777" w:rsidR="00567782" w:rsidRPr="00E80F49" w:rsidRDefault="00567782" w:rsidP="00567782">
            <w:pPr>
              <w:pStyle w:val="TAL"/>
              <w:rPr>
                <w:rFonts w:eastAsia="SimSun"/>
                <w:lang w:eastAsia="en-US"/>
              </w:rPr>
            </w:pPr>
            <w:r w:rsidRPr="00E80F49">
              <w:rPr>
                <w:rFonts w:eastAsia="SimSun"/>
                <w:lang w:eastAsia="en-US"/>
              </w:rPr>
              <w:t>“38.521-1_TPanalysis_6.4.2.4_EVMequalizerSpectrumFlatness_v3.zip”</w:t>
            </w:r>
          </w:p>
        </w:tc>
        <w:tc>
          <w:tcPr>
            <w:tcW w:w="1834" w:type="dxa"/>
            <w:vAlign w:val="center"/>
          </w:tcPr>
          <w:p w14:paraId="49B1E2B6" w14:textId="77777777" w:rsidR="00567782" w:rsidRPr="00E80F49" w:rsidRDefault="00567782" w:rsidP="00567782">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567782" w:rsidRPr="00E80F49" w14:paraId="7220B19A" w14:textId="77777777" w:rsidTr="00822785">
        <w:trPr>
          <w:gridAfter w:val="1"/>
          <w:wAfter w:w="112" w:type="dxa"/>
          <w:trHeight w:val="113"/>
        </w:trPr>
        <w:tc>
          <w:tcPr>
            <w:tcW w:w="2136" w:type="dxa"/>
            <w:vAlign w:val="center"/>
          </w:tcPr>
          <w:p w14:paraId="3B6D62FB" w14:textId="77777777" w:rsidR="00567782" w:rsidRPr="00E80F49" w:rsidRDefault="00567782" w:rsidP="00567782">
            <w:pPr>
              <w:pStyle w:val="TAL"/>
            </w:pPr>
            <w:r w:rsidRPr="00E80F49">
              <w:t>6.4D.3</w:t>
            </w:r>
            <w:r w:rsidRPr="00E80F49">
              <w:tab/>
              <w:t>Time alignment error for UL-MIMO</w:t>
            </w:r>
          </w:p>
        </w:tc>
        <w:tc>
          <w:tcPr>
            <w:tcW w:w="1461" w:type="dxa"/>
            <w:vAlign w:val="center"/>
          </w:tcPr>
          <w:p w14:paraId="6E7AF9B8" w14:textId="77777777" w:rsidR="00567782" w:rsidRPr="00E80F49" w:rsidRDefault="00567782" w:rsidP="00567782">
            <w:pPr>
              <w:pStyle w:val="TAC"/>
            </w:pPr>
            <w:r w:rsidRPr="00E80F49">
              <w:t>6</w:t>
            </w:r>
          </w:p>
        </w:tc>
        <w:tc>
          <w:tcPr>
            <w:tcW w:w="4537" w:type="dxa"/>
            <w:vAlign w:val="center"/>
          </w:tcPr>
          <w:p w14:paraId="7ECAED12" w14:textId="77777777" w:rsidR="00567782" w:rsidRPr="00E80F49" w:rsidRDefault="00567782" w:rsidP="00567782">
            <w:pPr>
              <w:pStyle w:val="TAL"/>
            </w:pPr>
            <w:r w:rsidRPr="00E80F49">
              <w:t>“</w:t>
            </w:r>
            <w:r w:rsidRPr="00E80F49">
              <w:rPr>
                <w:rFonts w:eastAsia="??"/>
                <w:szCs w:val="32"/>
              </w:rPr>
              <w:t>38.521-1_TPanalysis_6.4D.3_TAE_MIMO.zip</w:t>
            </w:r>
            <w:r w:rsidRPr="00E80F49">
              <w:t>”</w:t>
            </w:r>
          </w:p>
        </w:tc>
        <w:tc>
          <w:tcPr>
            <w:tcW w:w="1834" w:type="dxa"/>
            <w:vAlign w:val="center"/>
          </w:tcPr>
          <w:p w14:paraId="49F5B4AA" w14:textId="77777777" w:rsidR="00567782" w:rsidRPr="00E80F49" w:rsidRDefault="00567782" w:rsidP="00567782">
            <w:pPr>
              <w:pStyle w:val="TAL"/>
            </w:pPr>
            <w:r w:rsidRPr="00E80F49">
              <w:t>RAN5#82</w:t>
            </w:r>
          </w:p>
        </w:tc>
      </w:tr>
      <w:tr w:rsidR="00567782" w:rsidRPr="00E80F49" w14:paraId="04626B6F" w14:textId="77777777" w:rsidTr="00822785">
        <w:trPr>
          <w:gridAfter w:val="1"/>
          <w:wAfter w:w="112" w:type="dxa"/>
          <w:trHeight w:val="113"/>
        </w:trPr>
        <w:tc>
          <w:tcPr>
            <w:tcW w:w="2136" w:type="dxa"/>
            <w:vAlign w:val="center"/>
          </w:tcPr>
          <w:p w14:paraId="6B4A4499" w14:textId="77777777" w:rsidR="00567782" w:rsidRPr="00E80F49" w:rsidRDefault="00567782" w:rsidP="00567782">
            <w:pPr>
              <w:pStyle w:val="TAL"/>
            </w:pPr>
            <w:r w:rsidRPr="00E80F49">
              <w:t>6.5.1</w:t>
            </w:r>
            <w:r w:rsidRPr="00E80F49">
              <w:tab/>
              <w:t>Occupied bandwidth</w:t>
            </w:r>
          </w:p>
        </w:tc>
        <w:tc>
          <w:tcPr>
            <w:tcW w:w="1461" w:type="dxa"/>
            <w:vAlign w:val="center"/>
          </w:tcPr>
          <w:p w14:paraId="1B3691E7" w14:textId="77777777" w:rsidR="00567782" w:rsidRPr="00E80F49" w:rsidRDefault="00567782" w:rsidP="00567782">
            <w:pPr>
              <w:pStyle w:val="TAC"/>
            </w:pPr>
            <w:r w:rsidRPr="00E80F49">
              <w:t>10</w:t>
            </w:r>
          </w:p>
        </w:tc>
        <w:tc>
          <w:tcPr>
            <w:tcW w:w="4537" w:type="dxa"/>
            <w:vAlign w:val="center"/>
          </w:tcPr>
          <w:p w14:paraId="17880930" w14:textId="53F1C238" w:rsidR="00567782" w:rsidRPr="00E80F49" w:rsidRDefault="00567782" w:rsidP="00567782">
            <w:pPr>
              <w:pStyle w:val="TAL"/>
            </w:pPr>
            <w:r w:rsidRPr="00E80F49">
              <w:t>“38.521-1_TPanalysis_6.5.1_OccBW_v3.zip</w:t>
            </w:r>
          </w:p>
        </w:tc>
        <w:tc>
          <w:tcPr>
            <w:tcW w:w="1834" w:type="dxa"/>
            <w:vAlign w:val="center"/>
          </w:tcPr>
          <w:p w14:paraId="58D527BD" w14:textId="7CB4CE95" w:rsidR="00567782" w:rsidRPr="00E80F49" w:rsidRDefault="00567782" w:rsidP="00567782">
            <w:pPr>
              <w:pStyle w:val="TAL"/>
            </w:pPr>
            <w:r w:rsidRPr="00E80F49">
              <w:t>RAN5#92-e</w:t>
            </w:r>
          </w:p>
        </w:tc>
      </w:tr>
      <w:tr w:rsidR="00567782" w:rsidRPr="00E80F49" w14:paraId="59953CD4" w14:textId="77777777" w:rsidTr="00822785">
        <w:trPr>
          <w:gridAfter w:val="1"/>
          <w:wAfter w:w="112" w:type="dxa"/>
          <w:trHeight w:val="113"/>
        </w:trPr>
        <w:tc>
          <w:tcPr>
            <w:tcW w:w="2136" w:type="dxa"/>
            <w:vAlign w:val="center"/>
          </w:tcPr>
          <w:p w14:paraId="4EC038C5" w14:textId="77777777" w:rsidR="00567782" w:rsidRPr="00E80F49" w:rsidRDefault="00567782" w:rsidP="00567782">
            <w:pPr>
              <w:pStyle w:val="TAL"/>
            </w:pPr>
            <w:r w:rsidRPr="00E80F49">
              <w:t>6.5.2.2</w:t>
            </w:r>
            <w:r w:rsidRPr="00E80F49">
              <w:tab/>
              <w:t>Spectrum Emission Mask</w:t>
            </w:r>
          </w:p>
        </w:tc>
        <w:tc>
          <w:tcPr>
            <w:tcW w:w="1461" w:type="dxa"/>
            <w:vAlign w:val="center"/>
          </w:tcPr>
          <w:p w14:paraId="3F4EC74A" w14:textId="77777777" w:rsidR="00567782" w:rsidRPr="00E80F49" w:rsidRDefault="00567782" w:rsidP="00567782">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567782" w:rsidRPr="00E80F49" w:rsidRDefault="00567782" w:rsidP="00567782">
            <w:pPr>
              <w:pStyle w:val="TAC"/>
            </w:pPr>
            <w:r w:rsidRPr="00E80F49">
              <w:rPr>
                <w:lang w:eastAsia="zh-CN"/>
              </w:rPr>
              <w:t>almost contiguous allocation: 24</w:t>
            </w:r>
          </w:p>
        </w:tc>
        <w:tc>
          <w:tcPr>
            <w:tcW w:w="4537" w:type="dxa"/>
            <w:vAlign w:val="center"/>
          </w:tcPr>
          <w:p w14:paraId="58F20659" w14:textId="4AA88627"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57EA7B9E" w14:textId="3E2F706B" w:rsidR="00567782" w:rsidRPr="00E80F49" w:rsidRDefault="00567782" w:rsidP="00567782">
            <w:pPr>
              <w:pStyle w:val="TAL"/>
            </w:pPr>
            <w:r w:rsidRPr="00E80F49">
              <w:t>RAN5#</w:t>
            </w:r>
            <w:r w:rsidRPr="00EE0433">
              <w:t>99</w:t>
            </w:r>
          </w:p>
        </w:tc>
      </w:tr>
      <w:tr w:rsidR="00567782" w:rsidRPr="00E80F49" w14:paraId="1DF0F73F" w14:textId="77777777" w:rsidTr="00822785">
        <w:trPr>
          <w:gridAfter w:val="1"/>
          <w:wAfter w:w="112" w:type="dxa"/>
          <w:trHeight w:val="113"/>
        </w:trPr>
        <w:tc>
          <w:tcPr>
            <w:tcW w:w="2136" w:type="dxa"/>
            <w:vAlign w:val="center"/>
          </w:tcPr>
          <w:p w14:paraId="4D4B8873" w14:textId="77777777" w:rsidR="00567782" w:rsidRPr="00E80F49" w:rsidRDefault="00567782" w:rsidP="00567782">
            <w:pPr>
              <w:pStyle w:val="TAL"/>
            </w:pPr>
            <w:r w:rsidRPr="00E80F49">
              <w:t>6.5D.2.3 Additional spectrum emission mask for UL-MIMO</w:t>
            </w:r>
          </w:p>
        </w:tc>
        <w:tc>
          <w:tcPr>
            <w:tcW w:w="1461" w:type="dxa"/>
            <w:vAlign w:val="center"/>
          </w:tcPr>
          <w:p w14:paraId="65BE9225" w14:textId="77777777" w:rsidR="00567782" w:rsidRPr="00E80F49" w:rsidRDefault="00567782" w:rsidP="00567782">
            <w:pPr>
              <w:pStyle w:val="TAC"/>
            </w:pPr>
            <w:r w:rsidRPr="00E80F49">
              <w:t>Table 4.1.2.1-1</w:t>
            </w:r>
          </w:p>
        </w:tc>
        <w:tc>
          <w:tcPr>
            <w:tcW w:w="4537" w:type="dxa"/>
            <w:vAlign w:val="center"/>
          </w:tcPr>
          <w:p w14:paraId="5AF984A2" w14:textId="77777777" w:rsidR="00567782" w:rsidRPr="00E80F49" w:rsidRDefault="00567782" w:rsidP="00567782">
            <w:pPr>
              <w:pStyle w:val="TAL"/>
            </w:pPr>
            <w:r w:rsidRPr="00E80F49">
              <w:t>Table 4.1.2.1-1</w:t>
            </w:r>
          </w:p>
        </w:tc>
        <w:tc>
          <w:tcPr>
            <w:tcW w:w="1834" w:type="dxa"/>
            <w:vAlign w:val="center"/>
          </w:tcPr>
          <w:p w14:paraId="316229F9" w14:textId="77777777" w:rsidR="00567782" w:rsidRPr="00E80F49" w:rsidRDefault="00567782" w:rsidP="00567782">
            <w:pPr>
              <w:pStyle w:val="TAL"/>
            </w:pPr>
            <w:r w:rsidRPr="00E80F49">
              <w:t>See Table 4.1.2.1-1</w:t>
            </w:r>
          </w:p>
        </w:tc>
      </w:tr>
      <w:tr w:rsidR="00567782" w:rsidRPr="00E80F49" w14:paraId="1088BF21" w14:textId="77777777" w:rsidTr="00822785">
        <w:trPr>
          <w:gridAfter w:val="1"/>
          <w:wAfter w:w="112" w:type="dxa"/>
          <w:trHeight w:val="113"/>
        </w:trPr>
        <w:tc>
          <w:tcPr>
            <w:tcW w:w="2136" w:type="dxa"/>
            <w:vAlign w:val="center"/>
          </w:tcPr>
          <w:p w14:paraId="4049F1CC" w14:textId="77777777" w:rsidR="00567782" w:rsidRPr="00E80F49" w:rsidRDefault="00567782" w:rsidP="00567782">
            <w:pPr>
              <w:pStyle w:val="TAL"/>
            </w:pPr>
            <w:r w:rsidRPr="00E80F49">
              <w:t>6.5.2.4.1</w:t>
            </w:r>
            <w:r w:rsidRPr="00E80F49">
              <w:tab/>
              <w:t>NR Adjacent channel leakage ratio</w:t>
            </w:r>
          </w:p>
        </w:tc>
        <w:tc>
          <w:tcPr>
            <w:tcW w:w="1461" w:type="dxa"/>
            <w:vAlign w:val="center"/>
          </w:tcPr>
          <w:p w14:paraId="6FCDE4A4" w14:textId="77777777" w:rsidR="00567782" w:rsidRPr="00E80F49" w:rsidRDefault="00567782" w:rsidP="00567782">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567782" w:rsidRPr="00E80F49" w:rsidRDefault="00567782" w:rsidP="00567782">
            <w:pPr>
              <w:pStyle w:val="TAC"/>
            </w:pPr>
            <w:r w:rsidRPr="00E80F49">
              <w:rPr>
                <w:lang w:eastAsia="zh-CN"/>
              </w:rPr>
              <w:t>almost contiguous allocation: 120</w:t>
            </w:r>
          </w:p>
        </w:tc>
        <w:tc>
          <w:tcPr>
            <w:tcW w:w="4537" w:type="dxa"/>
            <w:vAlign w:val="center"/>
          </w:tcPr>
          <w:p w14:paraId="6F1B525F" w14:textId="3CF88214" w:rsidR="00567782" w:rsidRPr="00E80F49" w:rsidRDefault="00567782" w:rsidP="00567782">
            <w:pPr>
              <w:pStyle w:val="TAL"/>
            </w:pPr>
            <w:r w:rsidRPr="00E80F49">
              <w:t>“38.521-1_TPanalysis_6.2.2_MPR_6.5.2.2_SEM_6.5.2.4.1_NR_ACLR_</w:t>
            </w:r>
            <w:r w:rsidRPr="00EE0433">
              <w:t>v5</w:t>
            </w:r>
            <w:r w:rsidRPr="00E80F49">
              <w:t>.zip”</w:t>
            </w:r>
          </w:p>
        </w:tc>
        <w:tc>
          <w:tcPr>
            <w:tcW w:w="1834" w:type="dxa"/>
            <w:vAlign w:val="center"/>
          </w:tcPr>
          <w:p w14:paraId="0633E945" w14:textId="24A2FE80" w:rsidR="00567782" w:rsidRPr="00E80F49" w:rsidRDefault="00567782" w:rsidP="00567782">
            <w:pPr>
              <w:pStyle w:val="TAL"/>
            </w:pPr>
            <w:r w:rsidRPr="00E80F49">
              <w:t>RAN5#</w:t>
            </w:r>
            <w:r w:rsidRPr="00EE0433">
              <w:t>99</w:t>
            </w:r>
          </w:p>
        </w:tc>
      </w:tr>
      <w:tr w:rsidR="00567782" w:rsidRPr="00E80F49" w14:paraId="7B60E939" w14:textId="77777777" w:rsidTr="00822785">
        <w:trPr>
          <w:gridAfter w:val="1"/>
          <w:wAfter w:w="112" w:type="dxa"/>
          <w:trHeight w:val="113"/>
        </w:trPr>
        <w:tc>
          <w:tcPr>
            <w:tcW w:w="2136" w:type="dxa"/>
            <w:vAlign w:val="center"/>
          </w:tcPr>
          <w:p w14:paraId="69191E44" w14:textId="77777777" w:rsidR="00567782" w:rsidRPr="00E80F49" w:rsidRDefault="00567782" w:rsidP="00567782">
            <w:pPr>
              <w:pStyle w:val="TAL"/>
            </w:pPr>
            <w:r w:rsidRPr="00E80F49">
              <w:t>6.5.2.4.2</w:t>
            </w:r>
            <w:r w:rsidRPr="00E80F49">
              <w:tab/>
            </w:r>
            <w:r w:rsidRPr="00E80F49">
              <w:rPr>
                <w:snapToGrid w:val="0"/>
              </w:rPr>
              <w:t>UTRA ACLR</w:t>
            </w:r>
          </w:p>
        </w:tc>
        <w:tc>
          <w:tcPr>
            <w:tcW w:w="1461" w:type="dxa"/>
            <w:vAlign w:val="center"/>
          </w:tcPr>
          <w:p w14:paraId="03AB0946" w14:textId="67439945" w:rsidR="00567782" w:rsidRPr="00E80F49" w:rsidRDefault="00567782" w:rsidP="00567782">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37" w:type="dxa"/>
            <w:vAlign w:val="center"/>
          </w:tcPr>
          <w:p w14:paraId="538F6B7D" w14:textId="4BAB949B" w:rsidR="00567782" w:rsidRPr="00E80F49" w:rsidRDefault="00567782" w:rsidP="00567782">
            <w:pPr>
              <w:pStyle w:val="TAL"/>
            </w:pPr>
            <w:r w:rsidRPr="00E80F49">
              <w:t>“38.521-1_TPanalysis_6.5.2.4.2_UTRA ACLR_v</w:t>
            </w:r>
            <w:r w:rsidRPr="00E80F49">
              <w:rPr>
                <w:lang w:eastAsia="zh-CN"/>
              </w:rPr>
              <w:t>3</w:t>
            </w:r>
            <w:r w:rsidRPr="00E80F49">
              <w:t>.zip”</w:t>
            </w:r>
          </w:p>
        </w:tc>
        <w:tc>
          <w:tcPr>
            <w:tcW w:w="1834" w:type="dxa"/>
            <w:vAlign w:val="center"/>
          </w:tcPr>
          <w:p w14:paraId="401B88EE" w14:textId="72534EBF" w:rsidR="00567782" w:rsidRPr="00E80F49" w:rsidRDefault="00567782" w:rsidP="00567782">
            <w:pPr>
              <w:pStyle w:val="TAL"/>
            </w:pPr>
            <w:r w:rsidRPr="00E80F49">
              <w:t>RAN5#91-e</w:t>
            </w:r>
          </w:p>
        </w:tc>
      </w:tr>
      <w:tr w:rsidR="00567782" w:rsidRPr="00E80F49" w14:paraId="57E0DD54" w14:textId="77777777" w:rsidTr="00822785">
        <w:trPr>
          <w:gridAfter w:val="1"/>
          <w:wAfter w:w="112" w:type="dxa"/>
          <w:trHeight w:val="113"/>
        </w:trPr>
        <w:tc>
          <w:tcPr>
            <w:tcW w:w="2136" w:type="dxa"/>
            <w:vAlign w:val="center"/>
          </w:tcPr>
          <w:p w14:paraId="4FE03CF2" w14:textId="77777777" w:rsidR="00567782" w:rsidRPr="00E80F49" w:rsidRDefault="00567782" w:rsidP="00567782">
            <w:pPr>
              <w:pStyle w:val="TAL"/>
            </w:pPr>
            <w:r w:rsidRPr="00E80F49">
              <w:t>6.5.3.1</w:t>
            </w:r>
            <w:r w:rsidRPr="00E80F49">
              <w:tab/>
              <w:t>General spurious emissions</w:t>
            </w:r>
          </w:p>
        </w:tc>
        <w:tc>
          <w:tcPr>
            <w:tcW w:w="1461" w:type="dxa"/>
            <w:vAlign w:val="center"/>
          </w:tcPr>
          <w:p w14:paraId="688EF8E3" w14:textId="77777777" w:rsidR="00567782" w:rsidRPr="00E80F49" w:rsidRDefault="00567782" w:rsidP="00567782">
            <w:pPr>
              <w:pStyle w:val="TAC"/>
            </w:pPr>
            <w:r w:rsidRPr="00E80F49">
              <w:t>27</w:t>
            </w:r>
          </w:p>
        </w:tc>
        <w:tc>
          <w:tcPr>
            <w:tcW w:w="4537" w:type="dxa"/>
            <w:vAlign w:val="center"/>
          </w:tcPr>
          <w:p w14:paraId="4FEF08A9" w14:textId="77777777" w:rsidR="00567782" w:rsidRPr="00E80F49" w:rsidRDefault="00567782" w:rsidP="00567782">
            <w:pPr>
              <w:pStyle w:val="TAL"/>
            </w:pPr>
            <w:r w:rsidRPr="00E80F49">
              <w:t>“38.521-1_TP analysis_6.5.3.1_TX_Spurious_Emission_v1.zip”</w:t>
            </w:r>
          </w:p>
        </w:tc>
        <w:tc>
          <w:tcPr>
            <w:tcW w:w="1834" w:type="dxa"/>
            <w:vAlign w:val="center"/>
          </w:tcPr>
          <w:p w14:paraId="202C2053" w14:textId="77777777" w:rsidR="00567782" w:rsidRPr="00E80F49" w:rsidRDefault="00567782" w:rsidP="00567782">
            <w:pPr>
              <w:pStyle w:val="TAL"/>
            </w:pPr>
            <w:r w:rsidRPr="00E80F49">
              <w:t>RAN5#89-e</w:t>
            </w:r>
          </w:p>
        </w:tc>
      </w:tr>
      <w:tr w:rsidR="00567782" w:rsidRPr="00E80F49" w14:paraId="218CF1F7" w14:textId="77777777" w:rsidTr="00822785">
        <w:trPr>
          <w:gridAfter w:val="1"/>
          <w:wAfter w:w="112" w:type="dxa"/>
          <w:trHeight w:val="113"/>
        </w:trPr>
        <w:tc>
          <w:tcPr>
            <w:tcW w:w="2136" w:type="dxa"/>
            <w:vAlign w:val="center"/>
          </w:tcPr>
          <w:p w14:paraId="6897BCCD" w14:textId="77777777" w:rsidR="00567782" w:rsidRPr="00E80F49" w:rsidRDefault="00567782" w:rsidP="00567782">
            <w:pPr>
              <w:pStyle w:val="TAL"/>
            </w:pPr>
            <w:r w:rsidRPr="00E80F49">
              <w:t>6.5.3.2</w:t>
            </w:r>
            <w:r w:rsidRPr="00E80F49">
              <w:tab/>
              <w:t>Spurious emissions for UE co-existence</w:t>
            </w:r>
          </w:p>
        </w:tc>
        <w:tc>
          <w:tcPr>
            <w:tcW w:w="1461" w:type="dxa"/>
            <w:vAlign w:val="center"/>
          </w:tcPr>
          <w:p w14:paraId="2032E3C9" w14:textId="77777777" w:rsidR="00567782" w:rsidRPr="00E80F49" w:rsidRDefault="00567782" w:rsidP="00567782">
            <w:pPr>
              <w:pStyle w:val="TAC"/>
            </w:pPr>
            <w:r w:rsidRPr="00E80F49">
              <w:t>27</w:t>
            </w:r>
          </w:p>
        </w:tc>
        <w:tc>
          <w:tcPr>
            <w:tcW w:w="4537" w:type="dxa"/>
            <w:vAlign w:val="center"/>
          </w:tcPr>
          <w:p w14:paraId="5B594B4B" w14:textId="77777777" w:rsidR="00567782" w:rsidRPr="00E80F49" w:rsidRDefault="00567782" w:rsidP="00567782">
            <w:pPr>
              <w:pStyle w:val="TAL"/>
            </w:pPr>
            <w:r w:rsidRPr="00E80F49">
              <w:t>“38.521-1_TP analysis_6.5.3.1_TX_Spurious_Emission_v1.zip”</w:t>
            </w:r>
          </w:p>
        </w:tc>
        <w:tc>
          <w:tcPr>
            <w:tcW w:w="1834" w:type="dxa"/>
            <w:vAlign w:val="center"/>
          </w:tcPr>
          <w:p w14:paraId="0BAA5BB5" w14:textId="77777777" w:rsidR="00567782" w:rsidRPr="00E80F49" w:rsidRDefault="00567782" w:rsidP="00567782">
            <w:pPr>
              <w:pStyle w:val="TAL"/>
            </w:pPr>
            <w:r w:rsidRPr="00E80F49">
              <w:t>RAN5#89-e</w:t>
            </w:r>
          </w:p>
        </w:tc>
      </w:tr>
      <w:tr w:rsidR="00567782" w:rsidRPr="00E80F49" w14:paraId="05E99C0F" w14:textId="77777777" w:rsidTr="00822785">
        <w:trPr>
          <w:gridAfter w:val="1"/>
          <w:wAfter w:w="112" w:type="dxa"/>
          <w:trHeight w:val="113"/>
        </w:trPr>
        <w:tc>
          <w:tcPr>
            <w:tcW w:w="2136" w:type="dxa"/>
            <w:vAlign w:val="center"/>
          </w:tcPr>
          <w:p w14:paraId="372B67F3" w14:textId="77777777" w:rsidR="00567782" w:rsidRPr="00E80F49" w:rsidRDefault="00567782" w:rsidP="00567782">
            <w:pPr>
              <w:pStyle w:val="TAL"/>
            </w:pPr>
            <w:r w:rsidRPr="00E80F49">
              <w:t>6.5.3.3</w:t>
            </w:r>
            <w:r w:rsidRPr="00E80F49">
              <w:tab/>
              <w:t>Additional spurious emissions</w:t>
            </w:r>
          </w:p>
        </w:tc>
        <w:tc>
          <w:tcPr>
            <w:tcW w:w="1461" w:type="dxa"/>
            <w:vAlign w:val="center"/>
          </w:tcPr>
          <w:p w14:paraId="173F993D" w14:textId="77777777" w:rsidR="00567782" w:rsidRPr="00E80F49" w:rsidRDefault="00567782" w:rsidP="00567782">
            <w:pPr>
              <w:pStyle w:val="TAC"/>
            </w:pPr>
            <w:r w:rsidRPr="00E80F49">
              <w:t>See Table 4.1. 2.1-1</w:t>
            </w:r>
          </w:p>
        </w:tc>
        <w:tc>
          <w:tcPr>
            <w:tcW w:w="4537" w:type="dxa"/>
            <w:vAlign w:val="center"/>
          </w:tcPr>
          <w:p w14:paraId="7DE68954" w14:textId="77777777" w:rsidR="00567782" w:rsidRPr="00E80F49" w:rsidRDefault="00567782" w:rsidP="00567782">
            <w:pPr>
              <w:pStyle w:val="TAL"/>
            </w:pPr>
            <w:r w:rsidRPr="00E80F49">
              <w:t>See Table 4.1.2.1-1</w:t>
            </w:r>
          </w:p>
        </w:tc>
        <w:tc>
          <w:tcPr>
            <w:tcW w:w="1834" w:type="dxa"/>
            <w:vAlign w:val="center"/>
          </w:tcPr>
          <w:p w14:paraId="102F695C" w14:textId="77777777" w:rsidR="00567782" w:rsidRPr="00E80F49" w:rsidRDefault="00567782" w:rsidP="00567782">
            <w:pPr>
              <w:pStyle w:val="TAL"/>
            </w:pPr>
            <w:r w:rsidRPr="00E80F49">
              <w:t>See Table 4.1.2.1-1</w:t>
            </w:r>
          </w:p>
        </w:tc>
      </w:tr>
      <w:tr w:rsidR="00567782" w:rsidRPr="00E80F49" w14:paraId="38FDC620" w14:textId="77777777" w:rsidTr="00822785">
        <w:trPr>
          <w:gridAfter w:val="1"/>
          <w:wAfter w:w="112" w:type="dxa"/>
          <w:trHeight w:val="113"/>
        </w:trPr>
        <w:tc>
          <w:tcPr>
            <w:tcW w:w="2136" w:type="dxa"/>
            <w:vAlign w:val="center"/>
          </w:tcPr>
          <w:p w14:paraId="6E149050" w14:textId="77777777" w:rsidR="00567782" w:rsidRPr="00E80F49" w:rsidRDefault="00567782" w:rsidP="00567782">
            <w:pPr>
              <w:pStyle w:val="TAL"/>
            </w:pPr>
            <w:r w:rsidRPr="00E80F49">
              <w:t>6.5.4</w:t>
            </w:r>
            <w:r w:rsidRPr="00E80F49">
              <w:tab/>
              <w:t>Transmit intermodulation</w:t>
            </w:r>
          </w:p>
        </w:tc>
        <w:tc>
          <w:tcPr>
            <w:tcW w:w="1461" w:type="dxa"/>
            <w:vAlign w:val="center"/>
          </w:tcPr>
          <w:p w14:paraId="25F134FD" w14:textId="77777777" w:rsidR="00567782" w:rsidRPr="00E80F49" w:rsidRDefault="00567782" w:rsidP="00567782">
            <w:pPr>
              <w:pStyle w:val="TAC"/>
            </w:pPr>
            <w:r w:rsidRPr="00E80F49">
              <w:t>8</w:t>
            </w:r>
          </w:p>
        </w:tc>
        <w:tc>
          <w:tcPr>
            <w:tcW w:w="4537" w:type="dxa"/>
            <w:vAlign w:val="center"/>
          </w:tcPr>
          <w:p w14:paraId="318AA55A" w14:textId="21F5E47B" w:rsidR="00567782" w:rsidRPr="00E80F49" w:rsidRDefault="00567782" w:rsidP="00567782">
            <w:pPr>
              <w:pStyle w:val="TAL"/>
            </w:pPr>
            <w:r w:rsidRPr="00E80F49">
              <w:t>“</w:t>
            </w:r>
            <w:r w:rsidRPr="00EE16B0">
              <w:t>38.521-1_TPanalysis_6.5.4_TxIm_v3</w:t>
            </w:r>
            <w:r w:rsidRPr="00E80F49">
              <w:t>.zip”</w:t>
            </w:r>
          </w:p>
        </w:tc>
        <w:tc>
          <w:tcPr>
            <w:tcW w:w="1834" w:type="dxa"/>
            <w:vAlign w:val="center"/>
          </w:tcPr>
          <w:p w14:paraId="2EF64690" w14:textId="714B060B" w:rsidR="00567782" w:rsidRPr="00E80F49" w:rsidRDefault="00567782" w:rsidP="00567782">
            <w:pPr>
              <w:pStyle w:val="TAL"/>
            </w:pPr>
            <w:r w:rsidRPr="00E80F49">
              <w:t>RAN5#</w:t>
            </w:r>
            <w:r w:rsidRPr="00EE16B0">
              <w:t>100</w:t>
            </w:r>
          </w:p>
        </w:tc>
      </w:tr>
      <w:tr w:rsidR="00567782" w:rsidRPr="00E80F49" w14:paraId="1D37DAED" w14:textId="77777777" w:rsidTr="00822785">
        <w:trPr>
          <w:gridAfter w:val="1"/>
          <w:wAfter w:w="112" w:type="dxa"/>
          <w:trHeight w:val="113"/>
        </w:trPr>
        <w:tc>
          <w:tcPr>
            <w:tcW w:w="2136" w:type="dxa"/>
            <w:vAlign w:val="center"/>
          </w:tcPr>
          <w:p w14:paraId="7AA67BDC" w14:textId="77777777" w:rsidR="00567782" w:rsidRPr="00E80F49" w:rsidRDefault="00567782" w:rsidP="00567782">
            <w:pPr>
              <w:pStyle w:val="TAL"/>
              <w:rPr>
                <w:lang w:eastAsia="ko-KR"/>
              </w:rPr>
            </w:pPr>
            <w:r w:rsidRPr="00E80F49">
              <w:rPr>
                <w:lang w:eastAsia="ko-KR"/>
              </w:rPr>
              <w:t>6.5A.1.1</w:t>
            </w:r>
            <w:r w:rsidRPr="00E80F49">
              <w:rPr>
                <w:lang w:eastAsia="ko-KR"/>
              </w:rPr>
              <w:tab/>
              <w:t>Occupied bandwidth for CA (2UL CA)</w:t>
            </w:r>
          </w:p>
        </w:tc>
        <w:tc>
          <w:tcPr>
            <w:tcW w:w="1461" w:type="dxa"/>
            <w:vAlign w:val="center"/>
          </w:tcPr>
          <w:p w14:paraId="5FEA96A3" w14:textId="77777777" w:rsidR="00567782" w:rsidRPr="00E80F49" w:rsidRDefault="00567782" w:rsidP="00567782">
            <w:pPr>
              <w:pStyle w:val="TAC"/>
            </w:pPr>
            <w:r w:rsidRPr="00E80F49">
              <w:t>Inter-band: 2</w:t>
            </w:r>
          </w:p>
          <w:p w14:paraId="100182E6" w14:textId="77777777" w:rsidR="00567782" w:rsidRPr="00E80F49" w:rsidRDefault="00567782" w:rsidP="00567782">
            <w:pPr>
              <w:pStyle w:val="TAC"/>
            </w:pPr>
            <w:r w:rsidRPr="00E80F49">
              <w:t>Intra-band contiguous: 1</w:t>
            </w:r>
          </w:p>
          <w:p w14:paraId="45A1E4D3" w14:textId="25075ED0" w:rsidR="00567782" w:rsidRPr="00E80F49" w:rsidRDefault="00567782" w:rsidP="00567782">
            <w:pPr>
              <w:pStyle w:val="TAC"/>
            </w:pPr>
            <w:r w:rsidRPr="00E80F49">
              <w:t>Intra-band non-contiguous: 1</w:t>
            </w:r>
          </w:p>
        </w:tc>
        <w:tc>
          <w:tcPr>
            <w:tcW w:w="4537" w:type="dxa"/>
            <w:vAlign w:val="center"/>
          </w:tcPr>
          <w:p w14:paraId="6ED444EC" w14:textId="399B71BF" w:rsidR="00567782" w:rsidRPr="00E80F49" w:rsidRDefault="00567782" w:rsidP="00567782">
            <w:pPr>
              <w:pStyle w:val="TAL"/>
              <w:rPr>
                <w:lang w:eastAsia="ko-KR"/>
              </w:rPr>
            </w:pPr>
            <w:r w:rsidRPr="00E80F49">
              <w:rPr>
                <w:lang w:eastAsia="ko-KR"/>
              </w:rPr>
              <w:t>“38.521-1_TPanalysis_6.5A.1.1_OccBW_v2.zip”</w:t>
            </w:r>
          </w:p>
        </w:tc>
        <w:tc>
          <w:tcPr>
            <w:tcW w:w="1834" w:type="dxa"/>
            <w:vAlign w:val="center"/>
          </w:tcPr>
          <w:p w14:paraId="6064FC81" w14:textId="1B677A64" w:rsidR="00567782" w:rsidRPr="00E80F49" w:rsidRDefault="00567782" w:rsidP="00567782">
            <w:pPr>
              <w:pStyle w:val="TAL"/>
              <w:rPr>
                <w:lang w:eastAsia="ko-KR"/>
              </w:rPr>
            </w:pPr>
            <w:r w:rsidRPr="00E80F49">
              <w:rPr>
                <w:lang w:eastAsia="ko-KR"/>
              </w:rPr>
              <w:t>RAN5#92-e</w:t>
            </w:r>
          </w:p>
        </w:tc>
      </w:tr>
      <w:tr w:rsidR="00567782" w:rsidRPr="00E80F49" w14:paraId="10A1B796" w14:textId="77777777" w:rsidTr="00822785">
        <w:trPr>
          <w:gridAfter w:val="1"/>
          <w:wAfter w:w="112" w:type="dxa"/>
          <w:trHeight w:val="113"/>
        </w:trPr>
        <w:tc>
          <w:tcPr>
            <w:tcW w:w="2136" w:type="dxa"/>
            <w:vAlign w:val="center"/>
          </w:tcPr>
          <w:p w14:paraId="02D66575" w14:textId="77777777" w:rsidR="00567782" w:rsidRPr="00E80F49" w:rsidRDefault="00567782" w:rsidP="00567782">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61" w:type="dxa"/>
            <w:vAlign w:val="center"/>
          </w:tcPr>
          <w:p w14:paraId="1FEBBBE6"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567782" w:rsidRPr="005741F2"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567782" w:rsidRPr="00E80F49" w:rsidRDefault="00567782" w:rsidP="00567782">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37" w:type="dxa"/>
            <w:vAlign w:val="center"/>
          </w:tcPr>
          <w:p w14:paraId="4EAB384F" w14:textId="7C80F6F3" w:rsidR="00567782" w:rsidRPr="00E80F49" w:rsidRDefault="00567782" w:rsidP="00567782">
            <w:pPr>
              <w:pStyle w:val="TAL"/>
            </w:pPr>
            <w:r w:rsidRPr="005741F2">
              <w:rPr>
                <w:rFonts w:eastAsia="SimSun"/>
              </w:rPr>
              <w:t>“38.521-1_TPanalysis_6.2A.2_MPR_6.5A.2.4.1_ACLR_6.5A.2.2.1_SEM”</w:t>
            </w:r>
          </w:p>
        </w:tc>
        <w:tc>
          <w:tcPr>
            <w:tcW w:w="1834" w:type="dxa"/>
            <w:vAlign w:val="center"/>
          </w:tcPr>
          <w:p w14:paraId="199BFF66" w14:textId="4ECE0B76"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Pr="005741F2">
              <w:rPr>
                <w:rFonts w:ascii="Arial" w:eastAsia="SimSun" w:hAnsi="Arial"/>
                <w:sz w:val="18"/>
                <w:szCs w:val="18"/>
                <w:lang w:eastAsia="zh-CN"/>
              </w:rPr>
              <w:t>8</w:t>
            </w:r>
          </w:p>
        </w:tc>
      </w:tr>
      <w:tr w:rsidR="00567782" w:rsidRPr="00E80F49" w14:paraId="32CE6AE1" w14:textId="77777777" w:rsidTr="00822785">
        <w:trPr>
          <w:gridAfter w:val="1"/>
          <w:wAfter w:w="112" w:type="dxa"/>
          <w:trHeight w:val="113"/>
        </w:trPr>
        <w:tc>
          <w:tcPr>
            <w:tcW w:w="2136" w:type="dxa"/>
            <w:vAlign w:val="center"/>
          </w:tcPr>
          <w:p w14:paraId="270CAC91" w14:textId="77777777" w:rsidR="00567782" w:rsidRPr="00E80F49" w:rsidRDefault="00567782" w:rsidP="00567782">
            <w:pPr>
              <w:pStyle w:val="TAL"/>
            </w:pPr>
            <w:r w:rsidRPr="00E80F49">
              <w:lastRenderedPageBreak/>
              <w:t>6.5A.2.4.1.1</w:t>
            </w:r>
            <w:r w:rsidRPr="00E80F49">
              <w:tab/>
              <w:t>NR ACLR for CA (2UL CA)</w:t>
            </w:r>
          </w:p>
        </w:tc>
        <w:tc>
          <w:tcPr>
            <w:tcW w:w="1461" w:type="dxa"/>
            <w:vAlign w:val="center"/>
          </w:tcPr>
          <w:p w14:paraId="3280B7BA" w14:textId="5A33DD40" w:rsidR="00567782" w:rsidRPr="00E80F49" w:rsidRDefault="00567782" w:rsidP="00567782">
            <w:pPr>
              <w:pStyle w:val="TAC"/>
              <w:rPr>
                <w:rFonts w:eastAsia="SimSun" w:cs="Arial"/>
                <w:lang w:eastAsia="zh-CN"/>
              </w:rPr>
            </w:pPr>
            <w:r w:rsidRPr="00E80F49">
              <w:rPr>
                <w:rFonts w:eastAsia="SimSun" w:cs="Arial"/>
                <w:lang w:eastAsia="zh-CN"/>
              </w:rPr>
              <w:t>For inter-band CA:14</w:t>
            </w:r>
            <w:r w:rsidRPr="005741F2">
              <w:rPr>
                <w:rFonts w:eastAsia="SimSun" w:cs="Arial"/>
                <w:lang w:eastAsia="zh-CN"/>
              </w:rPr>
              <w:t>80</w:t>
            </w:r>
          </w:p>
          <w:p w14:paraId="0F151970" w14:textId="621ED6A0" w:rsidR="00567782" w:rsidRPr="00E80F49" w:rsidRDefault="00567782" w:rsidP="00567782">
            <w:pPr>
              <w:pStyle w:val="TAC"/>
              <w:rPr>
                <w:rFonts w:eastAsia="SimSun" w:cs="Arial"/>
                <w:lang w:eastAsia="zh-CN"/>
              </w:rPr>
            </w:pPr>
            <w:r w:rsidRPr="00E80F49">
              <w:rPr>
                <w:rFonts w:eastAsia="SimSun" w:cs="Arial"/>
                <w:lang w:eastAsia="zh-CN"/>
              </w:rPr>
              <w:t>For intra-band contiguous CA: 720 (contiguous RB allocation)</w:t>
            </w:r>
          </w:p>
          <w:p w14:paraId="377DA060" w14:textId="38FD4C78" w:rsidR="00567782" w:rsidRPr="00E80F49" w:rsidRDefault="00567782" w:rsidP="00567782">
            <w:pPr>
              <w:pStyle w:val="TAC"/>
              <w:rPr>
                <w:rFonts w:eastAsia="SimSun" w:cs="Arial"/>
                <w:lang w:eastAsia="zh-CN"/>
              </w:rPr>
            </w:pPr>
            <w:r w:rsidRPr="005741F2">
              <w:rPr>
                <w:rFonts w:eastAsia="SimSun" w:cs="Arial"/>
                <w:lang w:eastAsia="zh-CN"/>
              </w:rPr>
              <w:t>1080</w:t>
            </w:r>
            <w:r w:rsidRPr="00E80F49">
              <w:rPr>
                <w:rFonts w:eastAsia="SimSun" w:cs="Arial"/>
                <w:lang w:eastAsia="zh-CN"/>
              </w:rPr>
              <w:t xml:space="preserve"> (non-contiguous RB allocation)</w:t>
            </w:r>
          </w:p>
          <w:p w14:paraId="2C44FD8F" w14:textId="7466E29A" w:rsidR="00567782" w:rsidRPr="00E80F49" w:rsidRDefault="00567782" w:rsidP="00567782">
            <w:pPr>
              <w:pStyle w:val="TAC"/>
              <w:rPr>
                <w:rFonts w:eastAsia="SimSun" w:cs="Arial"/>
                <w:lang w:eastAsia="zh-CN"/>
              </w:rPr>
            </w:pPr>
            <w:r w:rsidRPr="00E80F49">
              <w:rPr>
                <w:rFonts w:eastAsia="SimSun" w:cs="Arial"/>
                <w:lang w:eastAsia="zh-CN"/>
              </w:rPr>
              <w:t>For intra-band non-contiguous CA: 2</w:t>
            </w:r>
            <w:r w:rsidRPr="005741F2">
              <w:rPr>
                <w:rFonts w:eastAsia="SimSun" w:cs="Arial"/>
                <w:lang w:eastAsia="zh-CN"/>
              </w:rPr>
              <w:t>880</w:t>
            </w:r>
          </w:p>
        </w:tc>
        <w:tc>
          <w:tcPr>
            <w:tcW w:w="4537" w:type="dxa"/>
            <w:vAlign w:val="center"/>
          </w:tcPr>
          <w:p w14:paraId="6DC02A58" w14:textId="1A498592" w:rsidR="00567782" w:rsidRPr="00E80F49" w:rsidRDefault="00567782" w:rsidP="00567782">
            <w:pPr>
              <w:pStyle w:val="TAL"/>
            </w:pPr>
            <w:r w:rsidRPr="005741F2">
              <w:rPr>
                <w:rFonts w:eastAsia="Yu Mincho"/>
                <w:lang w:eastAsia="ja-JP"/>
              </w:rPr>
              <w:t>“38.521-1_TPanalysis_6.2A.2_MPR_6.5A.2.4.1_ACLR_6.5A.2.2.1_SEM”</w:t>
            </w:r>
          </w:p>
        </w:tc>
        <w:tc>
          <w:tcPr>
            <w:tcW w:w="1834" w:type="dxa"/>
            <w:vAlign w:val="center"/>
          </w:tcPr>
          <w:p w14:paraId="0025522E" w14:textId="42674C18" w:rsidR="00567782" w:rsidRPr="00E80F49" w:rsidRDefault="00567782" w:rsidP="00567782">
            <w:pPr>
              <w:pStyle w:val="TAL"/>
              <w:rPr>
                <w:rFonts w:eastAsia="SimSun"/>
                <w:szCs w:val="18"/>
                <w:lang w:eastAsia="zh-CN"/>
              </w:rPr>
            </w:pPr>
            <w:r w:rsidRPr="00E80F49">
              <w:rPr>
                <w:rFonts w:eastAsia="SimSun"/>
                <w:szCs w:val="18"/>
                <w:lang w:eastAsia="zh-CN"/>
              </w:rPr>
              <w:t>RAN5#9</w:t>
            </w:r>
            <w:r w:rsidRPr="005741F2">
              <w:rPr>
                <w:rFonts w:eastAsia="SimSun"/>
                <w:szCs w:val="18"/>
                <w:lang w:eastAsia="zh-CN"/>
              </w:rPr>
              <w:t>8</w:t>
            </w:r>
          </w:p>
        </w:tc>
      </w:tr>
      <w:tr w:rsidR="00567782" w:rsidRPr="00E80F49" w14:paraId="2ABA9386" w14:textId="77777777" w:rsidTr="00822785">
        <w:trPr>
          <w:gridAfter w:val="1"/>
          <w:wAfter w:w="112" w:type="dxa"/>
          <w:trHeight w:val="113"/>
        </w:trPr>
        <w:tc>
          <w:tcPr>
            <w:tcW w:w="2136" w:type="dxa"/>
            <w:vAlign w:val="center"/>
          </w:tcPr>
          <w:p w14:paraId="33E70E1C" w14:textId="77777777" w:rsidR="00567782" w:rsidRPr="00E80F49" w:rsidRDefault="00567782" w:rsidP="00567782">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61" w:type="dxa"/>
            <w:vAlign w:val="center"/>
          </w:tcPr>
          <w:p w14:paraId="42151E44" w14:textId="77777777" w:rsidR="00567782" w:rsidRPr="00E80F49" w:rsidRDefault="00567782" w:rsidP="00567782">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37" w:type="dxa"/>
            <w:vAlign w:val="center"/>
          </w:tcPr>
          <w:p w14:paraId="3F36E53A" w14:textId="77777777" w:rsidR="00567782" w:rsidRPr="00E80F49" w:rsidRDefault="00567782" w:rsidP="00567782">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34" w:type="dxa"/>
            <w:vAlign w:val="center"/>
          </w:tcPr>
          <w:p w14:paraId="3804C9B2" w14:textId="77777777" w:rsidR="00567782" w:rsidRPr="00E80F49" w:rsidRDefault="00567782" w:rsidP="00567782">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567782" w:rsidRPr="00E80F49" w14:paraId="3FEDCE6B" w14:textId="77777777" w:rsidTr="00822785">
        <w:trPr>
          <w:gridAfter w:val="1"/>
          <w:wAfter w:w="112" w:type="dxa"/>
          <w:trHeight w:val="113"/>
        </w:trPr>
        <w:tc>
          <w:tcPr>
            <w:tcW w:w="2136" w:type="dxa"/>
            <w:vAlign w:val="center"/>
          </w:tcPr>
          <w:p w14:paraId="52BA37B2" w14:textId="77777777" w:rsidR="00567782" w:rsidRPr="00E80F49" w:rsidRDefault="00567782" w:rsidP="00567782">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61" w:type="dxa"/>
            <w:vAlign w:val="center"/>
          </w:tcPr>
          <w:p w14:paraId="0F69852D" w14:textId="77777777" w:rsidR="00567782" w:rsidRPr="007D4343" w:rsidRDefault="00567782" w:rsidP="00567782">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Pr="00E80F49">
              <w:rPr>
                <w:rFonts w:ascii="Arial" w:hAnsi="Arial" w:cs="Arial"/>
                <w:sz w:val="18"/>
                <w:lang w:eastAsia="zh-CN"/>
              </w:rPr>
              <w:t>12</w:t>
            </w:r>
          </w:p>
          <w:p w14:paraId="3D4611D6" w14:textId="77777777" w:rsidR="00AC4578" w:rsidRPr="00AC4578" w:rsidRDefault="00567782" w:rsidP="00AC4578">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p w14:paraId="4CF79476" w14:textId="442704F3" w:rsidR="00567782" w:rsidRPr="00E80F49" w:rsidRDefault="00AC4578" w:rsidP="00AC4578">
            <w:pPr>
              <w:keepNext/>
              <w:keepLines/>
              <w:spacing w:after="0"/>
              <w:jc w:val="center"/>
              <w:rPr>
                <w:rFonts w:ascii="Arial" w:hAnsi="Arial" w:cs="Arial"/>
                <w:sz w:val="18"/>
                <w:lang w:eastAsia="zh-CN"/>
              </w:rPr>
            </w:pPr>
            <w:r w:rsidRPr="00AC4578">
              <w:rPr>
                <w:rFonts w:ascii="Arial" w:hAnsi="Arial" w:cs="Arial"/>
                <w:sz w:val="18"/>
                <w:lang w:eastAsia="zh-CN"/>
              </w:rPr>
              <w:t>For intra-band non-contiguous CA: 12</w:t>
            </w:r>
          </w:p>
        </w:tc>
        <w:tc>
          <w:tcPr>
            <w:tcW w:w="4537" w:type="dxa"/>
            <w:vAlign w:val="center"/>
          </w:tcPr>
          <w:p w14:paraId="510742D1" w14:textId="4FC598D0" w:rsidR="00567782" w:rsidRPr="00E80F49" w:rsidRDefault="00567782" w:rsidP="00567782">
            <w:pPr>
              <w:pStyle w:val="TAL"/>
              <w:rPr>
                <w:rFonts w:eastAsia="Yu Mincho"/>
                <w:lang w:eastAsia="ja-JP"/>
              </w:rPr>
            </w:pPr>
            <w:r w:rsidRPr="00E80F49">
              <w:rPr>
                <w:rFonts w:cs="Arial"/>
                <w:lang w:eastAsia="zh-CN"/>
              </w:rPr>
              <w:t>“</w:t>
            </w:r>
            <w:r w:rsidRPr="007D4343">
              <w:rPr>
                <w:rFonts w:cs="Arial"/>
                <w:lang w:eastAsia="zh-CN"/>
              </w:rPr>
              <w:t>38.521-1_TPanalysis_6.5A.3.1.1_Spurious_</w:t>
            </w:r>
            <w:r w:rsidR="00AC4578" w:rsidRPr="00AC4578">
              <w:rPr>
                <w:rFonts w:cs="Arial"/>
                <w:lang w:eastAsia="zh-CN"/>
              </w:rPr>
              <w:t>v3</w:t>
            </w:r>
            <w:r w:rsidRPr="007D4343">
              <w:rPr>
                <w:rFonts w:cs="Arial"/>
                <w:lang w:eastAsia="zh-CN"/>
              </w:rPr>
              <w:t>.zip</w:t>
            </w:r>
            <w:r w:rsidRPr="00E80F49">
              <w:rPr>
                <w:rFonts w:cs="Arial"/>
                <w:lang w:eastAsia="zh-CN"/>
              </w:rPr>
              <w:t>”</w:t>
            </w:r>
          </w:p>
        </w:tc>
        <w:tc>
          <w:tcPr>
            <w:tcW w:w="1834" w:type="dxa"/>
            <w:vAlign w:val="center"/>
          </w:tcPr>
          <w:p w14:paraId="1E9B1E80" w14:textId="6DDE2DF8" w:rsidR="00567782" w:rsidRPr="00E80F49" w:rsidRDefault="00567782" w:rsidP="00567782">
            <w:pPr>
              <w:keepNext/>
              <w:keepLines/>
              <w:spacing w:after="0"/>
              <w:rPr>
                <w:rFonts w:ascii="Arial" w:hAnsi="Arial"/>
                <w:sz w:val="18"/>
                <w:szCs w:val="18"/>
                <w:lang w:eastAsia="zh-CN"/>
              </w:rPr>
            </w:pPr>
            <w:r w:rsidRPr="00E80F49">
              <w:rPr>
                <w:rFonts w:ascii="Arial" w:hAnsi="Arial"/>
                <w:sz w:val="18"/>
                <w:szCs w:val="18"/>
                <w:lang w:eastAsia="zh-CN"/>
              </w:rPr>
              <w:t>RAN5#</w:t>
            </w:r>
            <w:r w:rsidR="002A5095" w:rsidRPr="002A5095">
              <w:rPr>
                <w:rFonts w:ascii="Arial" w:hAnsi="Arial"/>
                <w:sz w:val="18"/>
                <w:szCs w:val="18"/>
                <w:lang w:eastAsia="zh-CN"/>
              </w:rPr>
              <w:t>101</w:t>
            </w:r>
          </w:p>
        </w:tc>
      </w:tr>
      <w:tr w:rsidR="00567782" w:rsidRPr="00E80F49" w14:paraId="12614873" w14:textId="77777777" w:rsidTr="00822785">
        <w:trPr>
          <w:gridAfter w:val="1"/>
          <w:wAfter w:w="112" w:type="dxa"/>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E80F49" w:rsidRDefault="00567782" w:rsidP="00567782">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C45BB9" w:rsidRDefault="00567782" w:rsidP="00567782">
            <w:pPr>
              <w:keepNext/>
              <w:keepLines/>
              <w:spacing w:after="0"/>
              <w:jc w:val="center"/>
              <w:rPr>
                <w:rFonts w:ascii="Arial" w:hAnsi="Arial"/>
                <w:sz w:val="18"/>
              </w:rPr>
            </w:pPr>
            <w:r w:rsidRPr="00C45BB9">
              <w:rPr>
                <w:rFonts w:ascii="Arial" w:hAnsi="Arial"/>
                <w:sz w:val="18"/>
              </w:rPr>
              <w:t xml:space="preserve">For inter-band CA </w:t>
            </w:r>
            <w:r w:rsidRPr="00E80F49">
              <w:rPr>
                <w:rFonts w:ascii="Arial" w:hAnsi="Arial"/>
                <w:sz w:val="18"/>
              </w:rPr>
              <w:t>See table 4.1.3.2-1</w:t>
            </w:r>
          </w:p>
          <w:p w14:paraId="1D06BBD4" w14:textId="77777777" w:rsidR="00567782" w:rsidRPr="00704BC8" w:rsidRDefault="00567782" w:rsidP="00567782">
            <w:pPr>
              <w:keepNext/>
              <w:keepLines/>
              <w:spacing w:after="0"/>
              <w:jc w:val="center"/>
              <w:rPr>
                <w:rFonts w:ascii="Arial" w:hAnsi="Arial"/>
                <w:sz w:val="18"/>
              </w:rPr>
            </w:pPr>
            <w:r w:rsidRPr="00C45BB9">
              <w:rPr>
                <w:rFonts w:ascii="Arial" w:hAnsi="Arial"/>
                <w:sz w:val="18"/>
              </w:rPr>
              <w:t>For intra-band contiguous CA: 8</w:t>
            </w:r>
          </w:p>
          <w:p w14:paraId="00BE64ED" w14:textId="26607E7F" w:rsidR="00567782" w:rsidRPr="00E80F49" w:rsidRDefault="00567782" w:rsidP="00567782">
            <w:pPr>
              <w:keepNext/>
              <w:keepLines/>
              <w:spacing w:after="0"/>
              <w:jc w:val="center"/>
              <w:rPr>
                <w:rFonts w:ascii="Arial" w:hAnsi="Arial"/>
                <w:sz w:val="18"/>
              </w:rPr>
            </w:pPr>
            <w:r w:rsidRPr="00704BC8">
              <w:rPr>
                <w:rFonts w:ascii="Arial" w:hAnsi="Arial"/>
                <w:sz w:val="18"/>
              </w:rPr>
              <w:t>For intra-band non-contiguous CA: 4</w:t>
            </w:r>
          </w:p>
        </w:tc>
        <w:tc>
          <w:tcPr>
            <w:tcW w:w="4537"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E80F49" w:rsidRDefault="00567782" w:rsidP="00567782">
            <w:pPr>
              <w:keepNext/>
              <w:keepLines/>
              <w:spacing w:after="0"/>
              <w:rPr>
                <w:rFonts w:ascii="Arial" w:hAnsi="Arial"/>
                <w:sz w:val="18"/>
              </w:rPr>
            </w:pPr>
            <w:r w:rsidRPr="00E80F49">
              <w:rPr>
                <w:rFonts w:ascii="Arial" w:hAnsi="Arial"/>
                <w:sz w:val="18"/>
              </w:rPr>
              <w:t>“</w:t>
            </w:r>
            <w:r w:rsidRPr="00C45BB9">
              <w:rPr>
                <w:rFonts w:ascii="Arial" w:hAnsi="Arial"/>
                <w:sz w:val="18"/>
              </w:rPr>
              <w:t>38.521-1_TPanalysis_6.5A.3.2.1_SECoex_v</w:t>
            </w:r>
            <w:r w:rsidRPr="00704BC8">
              <w:rPr>
                <w:rFonts w:ascii="Arial" w:hAnsi="Arial"/>
                <w:sz w:val="18"/>
              </w:rPr>
              <w:t>3</w:t>
            </w:r>
            <w:r w:rsidRPr="00C45BB9">
              <w:rPr>
                <w:rFonts w:ascii="Arial" w:hAnsi="Arial"/>
                <w:sz w:val="18"/>
              </w:rPr>
              <w:t>.zip</w:t>
            </w:r>
            <w:r w:rsidRPr="00E80F49">
              <w:rPr>
                <w:rFonts w:ascii="Arial" w:hAnsi="Arial"/>
                <w:sz w:val="18"/>
              </w:rPr>
              <w:t>”</w:t>
            </w:r>
          </w:p>
        </w:tc>
        <w:tc>
          <w:tcPr>
            <w:tcW w:w="1834"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E80F49" w:rsidRDefault="00567782" w:rsidP="00567782">
            <w:pPr>
              <w:keepNext/>
              <w:keepLines/>
              <w:spacing w:after="0"/>
              <w:rPr>
                <w:rFonts w:ascii="Arial" w:hAnsi="Arial"/>
                <w:sz w:val="18"/>
              </w:rPr>
            </w:pPr>
            <w:r w:rsidRPr="00E80F49">
              <w:rPr>
                <w:rFonts w:ascii="Arial" w:hAnsi="Arial"/>
                <w:sz w:val="18"/>
              </w:rPr>
              <w:t>RAN5#</w:t>
            </w:r>
            <w:r w:rsidRPr="00704BC8">
              <w:rPr>
                <w:rFonts w:ascii="Arial" w:hAnsi="Arial"/>
                <w:sz w:val="18"/>
              </w:rPr>
              <w:t>100</w:t>
            </w:r>
          </w:p>
        </w:tc>
      </w:tr>
      <w:tr w:rsidR="00567782" w:rsidRPr="00E80F49" w14:paraId="4D150397" w14:textId="77777777" w:rsidTr="00822785">
        <w:trPr>
          <w:gridAfter w:val="1"/>
          <w:wAfter w:w="112" w:type="dxa"/>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E80F49" w:rsidRDefault="00567782" w:rsidP="00567782">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61"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E80F49" w:rsidRDefault="00FA6715" w:rsidP="00567782">
            <w:pPr>
              <w:keepNext/>
              <w:keepLines/>
              <w:spacing w:after="0"/>
              <w:jc w:val="center"/>
              <w:rPr>
                <w:rFonts w:ascii="Arial" w:hAnsi="Arial"/>
                <w:sz w:val="18"/>
              </w:rPr>
            </w:pPr>
            <w:r>
              <w:rPr>
                <w:rFonts w:ascii="Arial" w:hAnsi="Arial"/>
                <w:sz w:val="18"/>
              </w:rPr>
              <w:t>16</w:t>
            </w:r>
          </w:p>
        </w:tc>
        <w:tc>
          <w:tcPr>
            <w:tcW w:w="4537"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E80F49" w:rsidRDefault="00567782" w:rsidP="00567782">
            <w:pPr>
              <w:keepNext/>
              <w:keepLines/>
              <w:spacing w:after="0"/>
              <w:rPr>
                <w:rFonts w:ascii="Arial" w:hAnsi="Arial"/>
                <w:sz w:val="18"/>
              </w:rPr>
            </w:pPr>
            <w:r w:rsidRPr="00E80F49">
              <w:rPr>
                <w:rFonts w:ascii="Arial" w:hAnsi="Arial"/>
                <w:sz w:val="18"/>
              </w:rPr>
              <w:t>“38.521-1_TPanalysis on 6.5A.4.1_TxIM</w:t>
            </w:r>
            <w:r w:rsidR="00FA6715" w:rsidRPr="00FA6715">
              <w:rPr>
                <w:rFonts w:ascii="Arial" w:hAnsi="Arial"/>
                <w:sz w:val="18"/>
              </w:rPr>
              <w:t>_v1</w:t>
            </w:r>
            <w:r w:rsidRPr="00E80F49">
              <w:rPr>
                <w:rFonts w:ascii="Arial" w:hAnsi="Arial"/>
                <w:sz w:val="18"/>
              </w:rPr>
              <w:t>.zip”</w:t>
            </w:r>
          </w:p>
        </w:tc>
        <w:tc>
          <w:tcPr>
            <w:tcW w:w="1834"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E80F49" w:rsidRDefault="00567782" w:rsidP="00567782">
            <w:pPr>
              <w:keepNext/>
              <w:keepLines/>
              <w:spacing w:after="0"/>
              <w:rPr>
                <w:rFonts w:ascii="Arial" w:hAnsi="Arial"/>
                <w:sz w:val="18"/>
              </w:rPr>
            </w:pPr>
            <w:r w:rsidRPr="00E80F49">
              <w:rPr>
                <w:rFonts w:ascii="Arial" w:hAnsi="Arial"/>
                <w:sz w:val="18"/>
              </w:rPr>
              <w:t>RAN5#</w:t>
            </w:r>
            <w:r w:rsidR="00FA6715" w:rsidRPr="00FA6715">
              <w:rPr>
                <w:rFonts w:ascii="Arial" w:hAnsi="Arial"/>
                <w:sz w:val="18"/>
              </w:rPr>
              <w:t>101</w:t>
            </w:r>
          </w:p>
        </w:tc>
      </w:tr>
      <w:tr w:rsidR="00567782" w:rsidRPr="00E80F49" w14:paraId="211FD3CB" w14:textId="77777777" w:rsidTr="00822785">
        <w:trPr>
          <w:gridAfter w:val="1"/>
          <w:wAfter w:w="112" w:type="dxa"/>
          <w:trHeight w:val="113"/>
        </w:trPr>
        <w:tc>
          <w:tcPr>
            <w:tcW w:w="2136" w:type="dxa"/>
            <w:vAlign w:val="center"/>
          </w:tcPr>
          <w:p w14:paraId="3A37A421" w14:textId="77777777" w:rsidR="00567782" w:rsidRPr="00E80F49" w:rsidRDefault="00567782" w:rsidP="00567782">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61" w:type="dxa"/>
            <w:vAlign w:val="center"/>
          </w:tcPr>
          <w:p w14:paraId="03A04B87" w14:textId="50D8699E" w:rsidR="00567782" w:rsidRPr="00E80F49" w:rsidRDefault="00567782" w:rsidP="00567782">
            <w:pPr>
              <w:keepNext/>
              <w:keepLines/>
              <w:spacing w:after="0"/>
              <w:jc w:val="center"/>
              <w:rPr>
                <w:rFonts w:ascii="Arial" w:hAnsi="Arial"/>
                <w:sz w:val="18"/>
              </w:rPr>
            </w:pPr>
            <w:r w:rsidRPr="00E80F49">
              <w:rPr>
                <w:rFonts w:ascii="Arial" w:hAnsi="Arial"/>
                <w:sz w:val="18"/>
              </w:rPr>
              <w:t>10</w:t>
            </w:r>
          </w:p>
        </w:tc>
        <w:tc>
          <w:tcPr>
            <w:tcW w:w="4537" w:type="dxa"/>
            <w:vAlign w:val="center"/>
          </w:tcPr>
          <w:p w14:paraId="377E1CBC" w14:textId="6BCF052C" w:rsidR="00567782" w:rsidRPr="00E80F49" w:rsidRDefault="00567782" w:rsidP="00567782">
            <w:pPr>
              <w:keepNext/>
              <w:keepLines/>
              <w:spacing w:after="0"/>
              <w:rPr>
                <w:rFonts w:ascii="Arial" w:hAnsi="Arial"/>
                <w:sz w:val="18"/>
              </w:rPr>
            </w:pPr>
            <w:r w:rsidRPr="00E80F49">
              <w:rPr>
                <w:rFonts w:ascii="Arial" w:hAnsi="Arial"/>
                <w:sz w:val="18"/>
              </w:rPr>
              <w:t>38.521-1_TPanalysis_6.5.1_OBW_v3.zip</w:t>
            </w:r>
          </w:p>
        </w:tc>
        <w:tc>
          <w:tcPr>
            <w:tcW w:w="1834" w:type="dxa"/>
            <w:vAlign w:val="center"/>
          </w:tcPr>
          <w:p w14:paraId="7C2135F4" w14:textId="000667B1" w:rsidR="00567782" w:rsidRPr="00E80F49" w:rsidRDefault="00567782" w:rsidP="00567782">
            <w:pPr>
              <w:keepNext/>
              <w:keepLines/>
              <w:spacing w:after="0"/>
              <w:rPr>
                <w:rFonts w:ascii="Arial" w:hAnsi="Arial"/>
                <w:sz w:val="18"/>
              </w:rPr>
            </w:pPr>
            <w:r w:rsidRPr="00E80F49">
              <w:rPr>
                <w:rFonts w:ascii="Arial" w:hAnsi="Arial"/>
                <w:sz w:val="18"/>
              </w:rPr>
              <w:t>RAN5#92-e</w:t>
            </w:r>
          </w:p>
        </w:tc>
      </w:tr>
      <w:tr w:rsidR="00567782" w:rsidRPr="00E80F49" w:rsidDel="00717E2A" w14:paraId="69CA70CB" w14:textId="77777777" w:rsidTr="00822785">
        <w:trPr>
          <w:gridAfter w:val="1"/>
          <w:wAfter w:w="112" w:type="dxa"/>
          <w:trHeight w:val="113"/>
        </w:trPr>
        <w:tc>
          <w:tcPr>
            <w:tcW w:w="2136" w:type="dxa"/>
            <w:vAlign w:val="center"/>
          </w:tcPr>
          <w:p w14:paraId="6EAB8D56" w14:textId="543E14A9" w:rsidR="00567782" w:rsidRPr="00E80F49" w:rsidDel="00717E2A" w:rsidRDefault="00567782" w:rsidP="00567782">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61" w:type="dxa"/>
            <w:vAlign w:val="center"/>
          </w:tcPr>
          <w:p w14:paraId="56B4D53B" w14:textId="77777777" w:rsidR="00567782" w:rsidRPr="00E80F49" w:rsidRDefault="00567782" w:rsidP="00567782">
            <w:pPr>
              <w:pStyle w:val="TAL"/>
            </w:pPr>
            <w:r w:rsidRPr="00E80F49">
              <w:t>UL MIMO with 2-layer: 64</w:t>
            </w:r>
          </w:p>
          <w:p w14:paraId="465A0BE3" w14:textId="7265278D" w:rsidR="00567782" w:rsidRPr="00E80F49" w:rsidDel="00717E2A" w:rsidRDefault="00567782" w:rsidP="00567782">
            <w:pPr>
              <w:keepNext/>
              <w:keepLines/>
              <w:spacing w:after="0"/>
              <w:jc w:val="center"/>
              <w:rPr>
                <w:rFonts w:ascii="Arial" w:hAnsi="Arial"/>
                <w:sz w:val="18"/>
              </w:rPr>
            </w:pPr>
            <w:r w:rsidRPr="00E80F49">
              <w:rPr>
                <w:rFonts w:ascii="Arial" w:hAnsi="Arial"/>
                <w:sz w:val="18"/>
              </w:rPr>
              <w:t>UL MIMO with ULFPTx: 144</w:t>
            </w:r>
          </w:p>
        </w:tc>
        <w:tc>
          <w:tcPr>
            <w:tcW w:w="4537" w:type="dxa"/>
            <w:vAlign w:val="center"/>
          </w:tcPr>
          <w:p w14:paraId="0786CFD2" w14:textId="1C0A480C" w:rsidR="00567782" w:rsidRPr="00E80F49" w:rsidDel="00717E2A"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v5</w:t>
            </w:r>
            <w:r w:rsidRPr="00E80F49">
              <w:rPr>
                <w:rFonts w:ascii="Arial" w:hAnsi="Arial"/>
                <w:sz w:val="18"/>
              </w:rPr>
              <w:t>.zip”</w:t>
            </w:r>
          </w:p>
        </w:tc>
        <w:tc>
          <w:tcPr>
            <w:tcW w:w="1834" w:type="dxa"/>
            <w:vAlign w:val="center"/>
          </w:tcPr>
          <w:p w14:paraId="59DF6249" w14:textId="517ABC24" w:rsidR="00567782" w:rsidRPr="00E80F49" w:rsidDel="00717E2A"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rPr>
              <w:t>99</w:t>
            </w:r>
          </w:p>
        </w:tc>
      </w:tr>
      <w:tr w:rsidR="00567782" w:rsidRPr="00E80F49" w14:paraId="3FBF7CE9" w14:textId="77777777" w:rsidTr="00822785">
        <w:trPr>
          <w:gridAfter w:val="1"/>
          <w:wAfter w:w="112" w:type="dxa"/>
          <w:trHeight w:val="113"/>
        </w:trPr>
        <w:tc>
          <w:tcPr>
            <w:tcW w:w="2136" w:type="dxa"/>
            <w:vAlign w:val="center"/>
          </w:tcPr>
          <w:p w14:paraId="5D0CD9DA" w14:textId="77777777" w:rsidR="00567782" w:rsidRPr="00E80F49" w:rsidRDefault="00567782" w:rsidP="00567782">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61" w:type="dxa"/>
            <w:vAlign w:val="center"/>
          </w:tcPr>
          <w:p w14:paraId="6694A3A2" w14:textId="77777777" w:rsidR="00567782" w:rsidRPr="00E80F49" w:rsidRDefault="00567782" w:rsidP="00567782">
            <w:pPr>
              <w:pStyle w:val="TAL"/>
            </w:pPr>
            <w:r w:rsidRPr="00E80F49">
              <w:t>UL MIMO with 2-layer: 400</w:t>
            </w:r>
          </w:p>
          <w:p w14:paraId="510E687F" w14:textId="6F5669F8" w:rsidR="00567782" w:rsidRPr="00E80F49" w:rsidRDefault="00567782" w:rsidP="00567782">
            <w:pPr>
              <w:pStyle w:val="TAL"/>
            </w:pPr>
            <w:r w:rsidRPr="00E80F49">
              <w:t>UL MIMO with ULFPTx: 920</w:t>
            </w:r>
          </w:p>
        </w:tc>
        <w:tc>
          <w:tcPr>
            <w:tcW w:w="4537" w:type="dxa"/>
            <w:vAlign w:val="center"/>
          </w:tcPr>
          <w:p w14:paraId="30CBA3FC" w14:textId="673D0DF1" w:rsidR="00567782" w:rsidRPr="00E80F49" w:rsidRDefault="00567782" w:rsidP="00567782">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 xml:space="preserve"> v5</w:t>
            </w:r>
            <w:r w:rsidRPr="00E80F49">
              <w:rPr>
                <w:rFonts w:ascii="Arial" w:hAnsi="Arial"/>
                <w:sz w:val="18"/>
              </w:rPr>
              <w:t>.zip</w:t>
            </w:r>
          </w:p>
        </w:tc>
        <w:tc>
          <w:tcPr>
            <w:tcW w:w="1834" w:type="dxa"/>
            <w:vAlign w:val="center"/>
          </w:tcPr>
          <w:p w14:paraId="0F5EB7D7" w14:textId="2C4CD1E2" w:rsidR="00567782" w:rsidRPr="00E80F49" w:rsidRDefault="00567782" w:rsidP="00567782">
            <w:pPr>
              <w:keepNext/>
              <w:keepLines/>
              <w:spacing w:after="0"/>
              <w:rPr>
                <w:rFonts w:ascii="Arial" w:hAnsi="Arial"/>
                <w:sz w:val="18"/>
              </w:rPr>
            </w:pPr>
            <w:r w:rsidRPr="00E80F49">
              <w:rPr>
                <w:rFonts w:ascii="Arial" w:hAnsi="Arial"/>
                <w:sz w:val="18"/>
              </w:rPr>
              <w:t>RAN5#</w:t>
            </w:r>
            <w:r w:rsidRPr="00EE0433">
              <w:rPr>
                <w:rFonts w:ascii="Arial" w:hAnsi="Arial"/>
                <w:sz w:val="18"/>
                <w:lang w:eastAsia="zh-CN"/>
              </w:rPr>
              <w:t>99</w:t>
            </w:r>
          </w:p>
        </w:tc>
      </w:tr>
      <w:tr w:rsidR="00567782" w:rsidRPr="00E80F49" w14:paraId="46335211" w14:textId="77777777" w:rsidTr="00822785">
        <w:trPr>
          <w:gridAfter w:val="1"/>
          <w:wAfter w:w="112" w:type="dxa"/>
          <w:trHeight w:val="113"/>
        </w:trPr>
        <w:tc>
          <w:tcPr>
            <w:tcW w:w="2136" w:type="dxa"/>
            <w:vAlign w:val="center"/>
          </w:tcPr>
          <w:p w14:paraId="3027CD4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61" w:type="dxa"/>
            <w:vAlign w:val="center"/>
          </w:tcPr>
          <w:p w14:paraId="01FA5C49"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37" w:type="dxa"/>
            <w:vAlign w:val="center"/>
          </w:tcPr>
          <w:p w14:paraId="0C58EB79"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7A37B54D"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RAN5#5-5G-NR </w:t>
            </w:r>
            <w:proofErr w:type="spellStart"/>
            <w:r w:rsidRPr="00E80F49">
              <w:rPr>
                <w:rFonts w:ascii="Arial" w:eastAsia="Malgun Gothic" w:hAnsi="Arial"/>
                <w:sz w:val="18"/>
                <w:lang w:eastAsia="en-US"/>
              </w:rPr>
              <w:t>Adhoc</w:t>
            </w:r>
            <w:proofErr w:type="spellEnd"/>
          </w:p>
        </w:tc>
      </w:tr>
      <w:tr w:rsidR="00567782" w:rsidRPr="00E80F49" w14:paraId="6A8C256C" w14:textId="77777777" w:rsidTr="00822785">
        <w:trPr>
          <w:gridAfter w:val="1"/>
          <w:wAfter w:w="112" w:type="dxa"/>
          <w:trHeight w:val="113"/>
        </w:trPr>
        <w:tc>
          <w:tcPr>
            <w:tcW w:w="2136" w:type="dxa"/>
            <w:vAlign w:val="center"/>
          </w:tcPr>
          <w:p w14:paraId="06E02BFF" w14:textId="5D49AD41"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61" w:type="dxa"/>
            <w:vAlign w:val="center"/>
          </w:tcPr>
          <w:p w14:paraId="61048AAF" w14:textId="6592900A"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37" w:type="dxa"/>
            <w:vAlign w:val="center"/>
          </w:tcPr>
          <w:p w14:paraId="45AAD310" w14:textId="77777777" w:rsidR="00567782" w:rsidRPr="00E80F49" w:rsidRDefault="00567782" w:rsidP="00567782">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34" w:type="dxa"/>
            <w:vAlign w:val="center"/>
          </w:tcPr>
          <w:p w14:paraId="45084D59" w14:textId="203259AB"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567782" w:rsidRPr="00E80F49" w14:paraId="17075C60" w14:textId="77777777" w:rsidTr="00822785">
        <w:trPr>
          <w:gridAfter w:val="1"/>
          <w:wAfter w:w="112" w:type="dxa"/>
          <w:trHeight w:val="113"/>
        </w:trPr>
        <w:tc>
          <w:tcPr>
            <w:tcW w:w="2136" w:type="dxa"/>
            <w:vAlign w:val="center"/>
          </w:tcPr>
          <w:p w14:paraId="39E04332" w14:textId="77777777" w:rsidR="00567782" w:rsidRPr="00E80F49" w:rsidRDefault="00567782" w:rsidP="00567782">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61" w:type="dxa"/>
          </w:tcPr>
          <w:p w14:paraId="6B7EBA04" w14:textId="77777777" w:rsidR="00567782" w:rsidRPr="00E80F49" w:rsidRDefault="00567782" w:rsidP="00567782">
            <w:pPr>
              <w:keepNext/>
              <w:keepLines/>
              <w:spacing w:after="0"/>
              <w:jc w:val="center"/>
              <w:rPr>
                <w:rFonts w:ascii="Arial" w:hAnsi="Arial"/>
                <w:sz w:val="18"/>
              </w:rPr>
            </w:pPr>
            <w:r w:rsidRPr="00E80F49">
              <w:rPr>
                <w:rFonts w:ascii="Arial" w:hAnsi="Arial"/>
                <w:sz w:val="18"/>
                <w:lang w:eastAsia="zh-CN"/>
              </w:rPr>
              <w:t>27</w:t>
            </w:r>
          </w:p>
        </w:tc>
        <w:tc>
          <w:tcPr>
            <w:tcW w:w="4537" w:type="dxa"/>
            <w:vAlign w:val="center"/>
          </w:tcPr>
          <w:p w14:paraId="77B31805" w14:textId="77777777" w:rsidR="00567782" w:rsidRPr="00E80F49" w:rsidRDefault="00567782" w:rsidP="00567782">
            <w:pPr>
              <w:keepNext/>
              <w:keepLines/>
              <w:spacing w:after="0"/>
              <w:rPr>
                <w:rFonts w:ascii="Arial" w:hAnsi="Arial"/>
                <w:sz w:val="18"/>
              </w:rPr>
            </w:pPr>
            <w:r w:rsidRPr="00E80F49">
              <w:rPr>
                <w:rFonts w:ascii="Arial" w:hAnsi="Arial"/>
                <w:sz w:val="18"/>
              </w:rPr>
              <w:t>“38.521-1_TP analysis_6.5.3.1_TX_Spurious_Emission_v1.zip”</w:t>
            </w:r>
          </w:p>
        </w:tc>
        <w:tc>
          <w:tcPr>
            <w:tcW w:w="1834" w:type="dxa"/>
            <w:vAlign w:val="center"/>
          </w:tcPr>
          <w:p w14:paraId="2CAD7FAA" w14:textId="77777777" w:rsidR="00567782" w:rsidRPr="00E80F49" w:rsidRDefault="00567782" w:rsidP="00567782">
            <w:pPr>
              <w:keepNext/>
              <w:keepLines/>
              <w:spacing w:after="0"/>
              <w:rPr>
                <w:rFonts w:ascii="Arial" w:hAnsi="Arial"/>
                <w:sz w:val="18"/>
              </w:rPr>
            </w:pPr>
            <w:r w:rsidRPr="00E80F49">
              <w:rPr>
                <w:rFonts w:ascii="Arial" w:hAnsi="Arial"/>
                <w:sz w:val="18"/>
              </w:rPr>
              <w:t>RAN5#89-e</w:t>
            </w:r>
          </w:p>
        </w:tc>
      </w:tr>
      <w:tr w:rsidR="00567782" w:rsidRPr="00E80F49" w14:paraId="238BA366" w14:textId="77777777" w:rsidTr="00822785">
        <w:trPr>
          <w:gridAfter w:val="1"/>
          <w:wAfter w:w="112" w:type="dxa"/>
          <w:trHeight w:val="113"/>
        </w:trPr>
        <w:tc>
          <w:tcPr>
            <w:tcW w:w="2136" w:type="dxa"/>
            <w:vAlign w:val="center"/>
          </w:tcPr>
          <w:p w14:paraId="106F8A85" w14:textId="77777777" w:rsidR="00567782" w:rsidRPr="00E80F49" w:rsidRDefault="00567782" w:rsidP="00567782">
            <w:pPr>
              <w:pStyle w:val="TAL"/>
            </w:pPr>
            <w:r w:rsidRPr="00E80F49">
              <w:t>6.5D.3.2</w:t>
            </w:r>
            <w:r w:rsidRPr="00E80F49">
              <w:tab/>
              <w:t>Spurious emissions for UE co-existence for UL-MIMO</w:t>
            </w:r>
          </w:p>
        </w:tc>
        <w:tc>
          <w:tcPr>
            <w:tcW w:w="1461" w:type="dxa"/>
          </w:tcPr>
          <w:p w14:paraId="2221DA46" w14:textId="77777777" w:rsidR="00567782" w:rsidRPr="00E80F49" w:rsidRDefault="00567782" w:rsidP="00567782">
            <w:pPr>
              <w:pStyle w:val="TAC"/>
            </w:pPr>
            <w:r w:rsidRPr="00E80F49">
              <w:rPr>
                <w:lang w:eastAsia="zh-CN"/>
              </w:rPr>
              <w:t>27</w:t>
            </w:r>
          </w:p>
        </w:tc>
        <w:tc>
          <w:tcPr>
            <w:tcW w:w="4537" w:type="dxa"/>
            <w:vAlign w:val="center"/>
          </w:tcPr>
          <w:p w14:paraId="07BF6DA0" w14:textId="77777777" w:rsidR="00567782" w:rsidRPr="00E80F49" w:rsidRDefault="00567782" w:rsidP="00567782">
            <w:pPr>
              <w:pStyle w:val="TAL"/>
            </w:pPr>
            <w:r w:rsidRPr="00E80F49">
              <w:t>“38.521-1_TP analysis_6.5.3.1_TX_Spurious_Emission_v1.zip”</w:t>
            </w:r>
          </w:p>
        </w:tc>
        <w:tc>
          <w:tcPr>
            <w:tcW w:w="1834" w:type="dxa"/>
            <w:vAlign w:val="center"/>
          </w:tcPr>
          <w:p w14:paraId="55DD3D75" w14:textId="77777777" w:rsidR="00567782" w:rsidRPr="00E80F49" w:rsidRDefault="00567782" w:rsidP="00567782">
            <w:pPr>
              <w:pStyle w:val="TAL"/>
            </w:pPr>
            <w:r w:rsidRPr="00E80F49">
              <w:t>RAN5#89-e</w:t>
            </w:r>
          </w:p>
        </w:tc>
      </w:tr>
      <w:tr w:rsidR="00567782" w:rsidRPr="00E80F49" w14:paraId="15EA7A72" w14:textId="77777777" w:rsidTr="00822785">
        <w:trPr>
          <w:gridAfter w:val="1"/>
          <w:wAfter w:w="112" w:type="dxa"/>
          <w:trHeight w:val="113"/>
        </w:trPr>
        <w:tc>
          <w:tcPr>
            <w:tcW w:w="2136" w:type="dxa"/>
            <w:vAlign w:val="center"/>
          </w:tcPr>
          <w:p w14:paraId="3F083721" w14:textId="77777777" w:rsidR="00567782" w:rsidRPr="00E80F49" w:rsidRDefault="00567782" w:rsidP="00567782">
            <w:pPr>
              <w:pStyle w:val="TAL"/>
            </w:pPr>
            <w:r w:rsidRPr="00E80F49">
              <w:t>6.5D.3.3</w:t>
            </w:r>
            <w:r w:rsidRPr="00E80F49">
              <w:tab/>
              <w:t>Additional spurious emissions for UL-MIMO</w:t>
            </w:r>
          </w:p>
        </w:tc>
        <w:tc>
          <w:tcPr>
            <w:tcW w:w="1461" w:type="dxa"/>
            <w:vAlign w:val="center"/>
          </w:tcPr>
          <w:p w14:paraId="3937B3DF" w14:textId="77777777" w:rsidR="00567782" w:rsidRPr="00E80F49" w:rsidRDefault="00567782" w:rsidP="00567782">
            <w:pPr>
              <w:pStyle w:val="TAC"/>
              <w:jc w:val="left"/>
            </w:pPr>
            <w:r w:rsidRPr="00E80F49">
              <w:t>Table 4.1.2.1-1</w:t>
            </w:r>
          </w:p>
        </w:tc>
        <w:tc>
          <w:tcPr>
            <w:tcW w:w="4537" w:type="dxa"/>
            <w:vAlign w:val="center"/>
          </w:tcPr>
          <w:p w14:paraId="28FC4569" w14:textId="77777777" w:rsidR="00567782" w:rsidRPr="00E80F49" w:rsidRDefault="00567782" w:rsidP="00567782">
            <w:pPr>
              <w:pStyle w:val="TAL"/>
            </w:pPr>
            <w:r w:rsidRPr="00E80F49">
              <w:t>Table 4.1.2.1-1</w:t>
            </w:r>
          </w:p>
        </w:tc>
        <w:tc>
          <w:tcPr>
            <w:tcW w:w="1834" w:type="dxa"/>
          </w:tcPr>
          <w:p w14:paraId="70FF86FD" w14:textId="77777777" w:rsidR="00567782" w:rsidRPr="00E80F49" w:rsidRDefault="00567782" w:rsidP="00567782">
            <w:pPr>
              <w:pStyle w:val="TAL"/>
            </w:pPr>
            <w:r w:rsidRPr="00E80F49">
              <w:t xml:space="preserve">RAN5#5-5G-NR </w:t>
            </w:r>
            <w:proofErr w:type="spellStart"/>
            <w:r w:rsidRPr="00E80F49">
              <w:t>Adhoc</w:t>
            </w:r>
            <w:proofErr w:type="spellEnd"/>
          </w:p>
        </w:tc>
      </w:tr>
      <w:tr w:rsidR="00567782" w:rsidRPr="00E80F49" w14:paraId="38676C46" w14:textId="77777777" w:rsidTr="00822785">
        <w:trPr>
          <w:gridAfter w:val="1"/>
          <w:wAfter w:w="112" w:type="dxa"/>
          <w:trHeight w:val="113"/>
        </w:trPr>
        <w:tc>
          <w:tcPr>
            <w:tcW w:w="2136" w:type="dxa"/>
            <w:vAlign w:val="center"/>
          </w:tcPr>
          <w:p w14:paraId="5F68157E"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61" w:type="dxa"/>
            <w:vAlign w:val="center"/>
          </w:tcPr>
          <w:p w14:paraId="370D77D0"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ABA35C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74AD537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7812FEEC" w14:textId="77777777" w:rsidTr="00822785">
        <w:trPr>
          <w:gridAfter w:val="1"/>
          <w:wAfter w:w="112" w:type="dxa"/>
          <w:trHeight w:val="113"/>
        </w:trPr>
        <w:tc>
          <w:tcPr>
            <w:tcW w:w="2136" w:type="dxa"/>
            <w:vAlign w:val="center"/>
          </w:tcPr>
          <w:p w14:paraId="72B178E4"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61" w:type="dxa"/>
            <w:vAlign w:val="center"/>
          </w:tcPr>
          <w:p w14:paraId="1D77BD43"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37" w:type="dxa"/>
            <w:vAlign w:val="center"/>
          </w:tcPr>
          <w:p w14:paraId="15A485B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34" w:type="dxa"/>
            <w:vAlign w:val="center"/>
          </w:tcPr>
          <w:p w14:paraId="63A97C50"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0AE7279D" w14:textId="77777777" w:rsidTr="00822785">
        <w:trPr>
          <w:gridAfter w:val="1"/>
          <w:wAfter w:w="112" w:type="dxa"/>
          <w:trHeight w:val="113"/>
        </w:trPr>
        <w:tc>
          <w:tcPr>
            <w:tcW w:w="2136" w:type="dxa"/>
            <w:vAlign w:val="center"/>
          </w:tcPr>
          <w:p w14:paraId="0BCA993A"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 xml:space="preserve">Additional spurious </w:t>
            </w:r>
            <w:r w:rsidRPr="00E80F49">
              <w:rPr>
                <w:rFonts w:ascii="Arial" w:eastAsia="Malgun Gothic" w:hAnsi="Arial"/>
                <w:sz w:val="18"/>
                <w:lang w:eastAsia="en-US"/>
              </w:rPr>
              <w:lastRenderedPageBreak/>
              <w:t>emissions for UL-MIMO (Rel-16 onward)</w:t>
            </w:r>
          </w:p>
        </w:tc>
        <w:tc>
          <w:tcPr>
            <w:tcW w:w="1461" w:type="dxa"/>
            <w:vAlign w:val="center"/>
          </w:tcPr>
          <w:p w14:paraId="7664F25A" w14:textId="77777777" w:rsidR="00567782" w:rsidRPr="00E80F49"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lastRenderedPageBreak/>
              <w:t>Table 4.1.1.1-1</w:t>
            </w:r>
          </w:p>
        </w:tc>
        <w:tc>
          <w:tcPr>
            <w:tcW w:w="4537" w:type="dxa"/>
            <w:vAlign w:val="center"/>
          </w:tcPr>
          <w:p w14:paraId="19B24DF3"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34" w:type="dxa"/>
            <w:vAlign w:val="center"/>
          </w:tcPr>
          <w:p w14:paraId="68652271" w14:textId="77777777" w:rsidR="00567782" w:rsidRPr="00E80F49" w:rsidRDefault="00567782" w:rsidP="00567782">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567782" w:rsidRPr="00E80F49" w14:paraId="1F192931" w14:textId="77777777" w:rsidTr="00822785">
        <w:trPr>
          <w:gridAfter w:val="1"/>
          <w:wAfter w:w="112" w:type="dxa"/>
          <w:trHeight w:val="113"/>
        </w:trPr>
        <w:tc>
          <w:tcPr>
            <w:tcW w:w="2136" w:type="dxa"/>
            <w:vAlign w:val="center"/>
          </w:tcPr>
          <w:p w14:paraId="60E76E5A" w14:textId="77777777" w:rsidR="00567782" w:rsidRPr="00E80F49" w:rsidRDefault="00567782" w:rsidP="00567782">
            <w:pPr>
              <w:pStyle w:val="TAL"/>
            </w:pPr>
            <w:r w:rsidRPr="00E80F49">
              <w:t>6.5D.4</w:t>
            </w:r>
            <w:r w:rsidRPr="00E80F49">
              <w:tab/>
              <w:t>Transmit intermodulation for UL-MIMO</w:t>
            </w:r>
          </w:p>
        </w:tc>
        <w:tc>
          <w:tcPr>
            <w:tcW w:w="1461" w:type="dxa"/>
            <w:vAlign w:val="center"/>
          </w:tcPr>
          <w:p w14:paraId="29815501" w14:textId="77777777" w:rsidR="00567782" w:rsidRPr="00E80F49" w:rsidRDefault="00567782" w:rsidP="00567782">
            <w:pPr>
              <w:pStyle w:val="TAC"/>
            </w:pPr>
          </w:p>
        </w:tc>
        <w:tc>
          <w:tcPr>
            <w:tcW w:w="4537" w:type="dxa"/>
            <w:vAlign w:val="center"/>
          </w:tcPr>
          <w:p w14:paraId="61A6C6D3" w14:textId="77777777" w:rsidR="00567782" w:rsidRPr="00E80F49" w:rsidRDefault="00567782" w:rsidP="00567782">
            <w:pPr>
              <w:pStyle w:val="TAL"/>
            </w:pPr>
            <w:r w:rsidRPr="00E80F49">
              <w:t>“38.521-1_TPanalysis_6.5.4_TxIm_v2.zip”</w:t>
            </w:r>
          </w:p>
        </w:tc>
        <w:tc>
          <w:tcPr>
            <w:tcW w:w="1834" w:type="dxa"/>
            <w:vAlign w:val="center"/>
          </w:tcPr>
          <w:p w14:paraId="56268716" w14:textId="77777777" w:rsidR="00567782" w:rsidRPr="00E80F49" w:rsidRDefault="00567782" w:rsidP="00567782">
            <w:pPr>
              <w:pStyle w:val="TAL"/>
            </w:pPr>
            <w:r w:rsidRPr="00E80F49">
              <w:t>RAN5#82</w:t>
            </w:r>
          </w:p>
        </w:tc>
      </w:tr>
      <w:tr w:rsidR="00567782" w:rsidRPr="00E80F49" w14:paraId="1491F93E" w14:textId="77777777" w:rsidTr="00822785">
        <w:trPr>
          <w:gridAfter w:val="1"/>
          <w:wAfter w:w="112" w:type="dxa"/>
          <w:trHeight w:val="113"/>
        </w:trPr>
        <w:tc>
          <w:tcPr>
            <w:tcW w:w="9968" w:type="dxa"/>
            <w:gridSpan w:val="4"/>
            <w:vAlign w:val="center"/>
          </w:tcPr>
          <w:p w14:paraId="234DFA3E" w14:textId="77777777" w:rsidR="00567782" w:rsidRPr="00E80F49" w:rsidRDefault="00567782" w:rsidP="00567782">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567782" w:rsidRPr="00E80F49" w:rsidRDefault="00567782" w:rsidP="00567782">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E80F49" w:rsidRDefault="00567782" w:rsidP="00567782">
            <w:pPr>
              <w:pStyle w:val="TAN"/>
              <w:rPr>
                <w:lang w:eastAsia="zh-CN"/>
              </w:rPr>
            </w:pPr>
            <w:r w:rsidRPr="00E80F49">
              <w:rPr>
                <w:lang w:eastAsia="zh-CN"/>
              </w:rPr>
              <w:t>NOTE 3: UEs supporting pi/2 BPSK DMRS and the corresponding IE [DMRSPi2BPSK] is set to 1.</w:t>
            </w:r>
          </w:p>
          <w:p w14:paraId="7F950FF4" w14:textId="77777777" w:rsidR="00567782" w:rsidRPr="00E80F49" w:rsidRDefault="00567782" w:rsidP="00567782">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2DE431BC" w:rsidR="00FB608E" w:rsidRDefault="00FB608E" w:rsidP="00FB608E">
            <w:pPr>
              <w:pStyle w:val="TAC"/>
            </w:pPr>
            <w:r w:rsidRPr="0028364B">
              <w:t>symmetric channel bandwidths</w:t>
            </w:r>
            <w:r>
              <w:t xml:space="preserve">: </w:t>
            </w:r>
            <w:r w:rsidR="001E5F8C" w:rsidRPr="001E5F8C">
              <w:rPr>
                <w:lang w:eastAsia="zh-CN"/>
              </w:rPr>
              <w:t>9</w:t>
            </w:r>
          </w:p>
          <w:p w14:paraId="6299B101" w14:textId="2654BF48" w:rsidR="00F42A19" w:rsidRPr="00E80F49" w:rsidRDefault="00FB608E" w:rsidP="00FB608E">
            <w:pPr>
              <w:pStyle w:val="TAC"/>
              <w:rPr>
                <w:lang w:eastAsia="zh-CN"/>
              </w:rPr>
            </w:pPr>
            <w:r w:rsidRPr="0028364B">
              <w:t>asymmetric channel bandwidths</w:t>
            </w:r>
            <w:r>
              <w:t xml:space="preserve">: </w:t>
            </w:r>
            <w:r w:rsidR="001E5F8C" w:rsidRPr="001E5F8C">
              <w:t>6</w:t>
            </w:r>
          </w:p>
        </w:tc>
        <w:tc>
          <w:tcPr>
            <w:tcW w:w="4590" w:type="dxa"/>
            <w:vAlign w:val="center"/>
          </w:tcPr>
          <w:p w14:paraId="3D285FEF" w14:textId="3B214E6B" w:rsidR="00F42A19" w:rsidRPr="00E80F49" w:rsidRDefault="001E5F8C" w:rsidP="00DA636D">
            <w:pPr>
              <w:pStyle w:val="TAL"/>
            </w:pPr>
            <w:r w:rsidRPr="001E5F8C">
              <w:t>38.521-1_TPanalysis_7.4_Maximun input level_v4.zip</w:t>
            </w:r>
            <w:r w:rsidR="00F42A19" w:rsidRPr="00E80F49">
              <w:t>“”</w:t>
            </w:r>
          </w:p>
        </w:tc>
        <w:tc>
          <w:tcPr>
            <w:tcW w:w="1854" w:type="dxa"/>
            <w:vAlign w:val="center"/>
          </w:tcPr>
          <w:p w14:paraId="50F5353B" w14:textId="07CA3C9C" w:rsidR="00F42A19" w:rsidRPr="00E80F49" w:rsidRDefault="00F42A19" w:rsidP="00DA636D">
            <w:pPr>
              <w:pStyle w:val="TAL"/>
              <w:rPr>
                <w:lang w:eastAsia="zh-CN"/>
              </w:rPr>
            </w:pPr>
            <w:r w:rsidRPr="00E80F49">
              <w:t>RAN5#</w:t>
            </w:r>
            <w:r w:rsidR="001E5F8C" w:rsidRPr="001E5F8C">
              <w:t>100</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483E910"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w:t>
            </w:r>
            <w:r w:rsidR="001E5F8C" w:rsidRPr="001E5F8C">
              <w:rPr>
                <w:rFonts w:ascii="Arial" w:eastAsia="Malgun Gothic" w:hAnsi="Arial"/>
                <w:sz w:val="18"/>
                <w:lang w:eastAsia="zh-CN"/>
              </w:rPr>
              <w:t>3</w:t>
            </w:r>
          </w:p>
          <w:p w14:paraId="7592F4C1" w14:textId="0390F41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001E5F8C" w:rsidRPr="001E5F8C">
              <w:rPr>
                <w:rFonts w:ascii="Arial" w:eastAsia="Malgun Gothic" w:hAnsi="Arial" w:cs="Arial"/>
                <w:sz w:val="18"/>
                <w:lang w:eastAsia="zh-CN"/>
              </w:rPr>
              <w:t>3</w:t>
            </w:r>
          </w:p>
        </w:tc>
        <w:tc>
          <w:tcPr>
            <w:tcW w:w="4590" w:type="dxa"/>
            <w:vAlign w:val="center"/>
          </w:tcPr>
          <w:p w14:paraId="21C478F1" w14:textId="6AF0D1C5"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 xml:space="preserve">“38.521-1_TPanalysis 7.4A </w:t>
            </w:r>
            <w:proofErr w:type="spellStart"/>
            <w:r w:rsidRPr="00E80F49">
              <w:rPr>
                <w:rFonts w:ascii="Arial" w:eastAsia="Malgun Gothic" w:hAnsi="Arial"/>
                <w:sz w:val="18"/>
                <w:lang w:eastAsia="zh-CN"/>
              </w:rPr>
              <w:t>maxIL</w:t>
            </w:r>
            <w:proofErr w:type="spellEnd"/>
            <w:r w:rsidRPr="00E80F49">
              <w:rPr>
                <w:rFonts w:ascii="Arial" w:eastAsia="Malgun Gothic" w:hAnsi="Arial"/>
                <w:sz w:val="18"/>
                <w:lang w:eastAsia="zh-CN"/>
              </w:rPr>
              <w:t xml:space="preserve"> for CA_v</w:t>
            </w:r>
            <w:r w:rsidR="001E5F8C" w:rsidRPr="001E5F8C">
              <w:rPr>
                <w:rFonts w:ascii="Arial" w:eastAsia="Malgun Gothic" w:hAnsi="Arial"/>
                <w:sz w:val="18"/>
                <w:lang w:eastAsia="zh-CN"/>
              </w:rPr>
              <w:t>2</w:t>
            </w:r>
            <w:r w:rsidRPr="00E80F49">
              <w:rPr>
                <w:rFonts w:ascii="Arial" w:eastAsia="Malgun Gothic" w:hAnsi="Arial"/>
                <w:sz w:val="18"/>
                <w:lang w:eastAsia="zh-CN"/>
              </w:rPr>
              <w:t>.zip”</w:t>
            </w:r>
          </w:p>
        </w:tc>
        <w:tc>
          <w:tcPr>
            <w:tcW w:w="1854" w:type="dxa"/>
            <w:vAlign w:val="center"/>
          </w:tcPr>
          <w:p w14:paraId="09606D87" w14:textId="33AC7458"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w:t>
            </w:r>
            <w:r w:rsidR="001E5F8C" w:rsidRPr="001E5F8C">
              <w:rPr>
                <w:rFonts w:ascii="Arial" w:eastAsia="Malgun Gothic" w:hAnsi="Arial"/>
                <w:sz w:val="18"/>
                <w:lang w:eastAsia="en-US"/>
              </w:rPr>
              <w:t>100</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w:t>
            </w:r>
            <w:proofErr w:type="spellStart"/>
            <w:r w:rsidRPr="00E80F49">
              <w:rPr>
                <w:lang w:eastAsia="zh-CN"/>
              </w:rPr>
              <w:t>Inband</w:t>
            </w:r>
            <w:proofErr w:type="spellEnd"/>
            <w:r w:rsidRPr="00E80F49">
              <w:rPr>
                <w:lang w:eastAsia="zh-CN"/>
              </w:rPr>
              <w:t xml:space="preserve">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 xml:space="preserve">7.6D.2 </w:t>
            </w:r>
            <w:proofErr w:type="spellStart"/>
            <w:r w:rsidRPr="00E80F49">
              <w:rPr>
                <w:kern w:val="2"/>
              </w:rPr>
              <w:t>Inband</w:t>
            </w:r>
            <w:proofErr w:type="spellEnd"/>
            <w:r w:rsidRPr="00E80F49">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55086260"/>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 xml:space="preserve">onsidering that Non-SUL carrier should have no impact on SUL carrier testing results, for any SUL configurations, </w:t>
      </w:r>
      <w:proofErr w:type="spellStart"/>
      <w:r w:rsidRPr="00E80F49">
        <w:t>Mid range</w:t>
      </w:r>
      <w:proofErr w:type="spellEnd"/>
      <w:r w:rsidRPr="00E80F49">
        <w:t xml:space="preserv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 xml:space="preserve">lowest supported SCS can obtain minimum </w:t>
      </w:r>
      <w:proofErr w:type="spellStart"/>
      <w:r w:rsidR="0022433D" w:rsidRPr="004A6878">
        <w:t>guardband</w:t>
      </w:r>
      <w:proofErr w:type="spellEnd"/>
      <w:r w:rsidR="0022433D" w:rsidRPr="004A6878">
        <w:t xml:space="preserve">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 xml:space="preserve">For waveform, </w:t>
      </w:r>
      <w:proofErr w:type="gramStart"/>
      <w:r w:rsidRPr="00E80F49">
        <w:t>modulation</w:t>
      </w:r>
      <w:proofErr w:type="gramEnd"/>
      <w:r w:rsidRPr="00E80F49">
        <w:t xml:space="preserve">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 xml:space="preserve">For Test frequency: The Non-SUL carrier should select the same test frequency as corresponding single carrier test cases. Select </w:t>
      </w:r>
      <w:proofErr w:type="spellStart"/>
      <w:r w:rsidRPr="00E80F49">
        <w:t>Mid range</w:t>
      </w:r>
      <w:proofErr w:type="spellEnd"/>
      <w:r w:rsidRPr="00E80F49">
        <w:t xml:space="preserv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 xml:space="preserve">For waveform, </w:t>
      </w:r>
      <w:proofErr w:type="gramStart"/>
      <w:r w:rsidRPr="00E80F49">
        <w:t>modulation</w:t>
      </w:r>
      <w:proofErr w:type="gramEnd"/>
      <w:r w:rsidRPr="00E80F49">
        <w:t xml:space="preserve"> and RB allocations: Adopt the same selection of test configurations as single carrier test cases for Non-SUL carrier. SUL carrier select DFT-s-OFDM QPSK. The RB allocation of SUL carrier shall </w:t>
      </w:r>
      <w:proofErr w:type="spellStart"/>
      <w:r w:rsidRPr="00E80F49">
        <w:t>fulfill</w:t>
      </w:r>
      <w:proofErr w:type="spellEnd"/>
      <w:r w:rsidRPr="00E80F49">
        <w:t xml:space="preserve">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r>
            <w:proofErr w:type="spellStart"/>
            <w:r w:rsidRPr="00E80F49">
              <w:t>Inband</w:t>
            </w:r>
            <w:proofErr w:type="spellEnd"/>
            <w:r w:rsidRPr="00E80F49">
              <w:t xml:space="preserve">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55086261"/>
      <w:r w:rsidRPr="00E80F49">
        <w:lastRenderedPageBreak/>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55086262"/>
      <w:r w:rsidRPr="00E80F49">
        <w:t>4.1.1.4</w:t>
      </w:r>
      <w:r w:rsidRPr="00E80F49">
        <w:tab/>
        <w:t xml:space="preserve">FR1 </w:t>
      </w:r>
      <w:proofErr w:type="spellStart"/>
      <w:r w:rsidRPr="00E80F49">
        <w:rPr>
          <w:lang w:eastAsia="zh-CN"/>
        </w:rPr>
        <w:t>RedCap</w:t>
      </w:r>
      <w:proofErr w:type="spellEnd"/>
      <w:r w:rsidRPr="00E80F49">
        <w:t xml:space="preserve"> test cases</w:t>
      </w:r>
      <w:bookmarkEnd w:id="153"/>
      <w:bookmarkEnd w:id="154"/>
    </w:p>
    <w:p w14:paraId="40054C21" w14:textId="77777777" w:rsidR="00807589" w:rsidRPr="00E80F49" w:rsidRDefault="00807589" w:rsidP="00807589">
      <w:r w:rsidRPr="00E80F49">
        <w:t xml:space="preserve">This section contains information on test point selection for </w:t>
      </w:r>
      <w:proofErr w:type="spellStart"/>
      <w:r w:rsidRPr="00E80F49">
        <w:t>RedCap</w:t>
      </w:r>
      <w:proofErr w:type="spellEnd"/>
      <w:r w:rsidRPr="00E80F49">
        <w:t xml:space="preserve"> test cases in [2]. The general rule in this section apply to all the </w:t>
      </w:r>
      <w:proofErr w:type="spellStart"/>
      <w:r w:rsidRPr="00E80F49">
        <w:t>RedCap</w:t>
      </w:r>
      <w:proofErr w:type="spellEnd"/>
      <w:r w:rsidRPr="00E80F49">
        <w:t xml:space="preserve">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w:t>
      </w:r>
      <w:proofErr w:type="spellStart"/>
      <w:r w:rsidRPr="00E80F49">
        <w:t>RedCap</w:t>
      </w:r>
      <w:proofErr w:type="spellEnd"/>
      <w:r w:rsidRPr="00E80F49">
        <w:t xml:space="preserve"> UE apply for </w:t>
      </w:r>
      <w:proofErr w:type="spellStart"/>
      <w:r w:rsidRPr="00E80F49">
        <w:t>RedCap</w:t>
      </w:r>
      <w:proofErr w:type="spellEnd"/>
      <w:r w:rsidRPr="00E80F49">
        <w:t xml:space="preserve">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 xml:space="preserve">For TDD/FDD 2Rx capable </w:t>
      </w:r>
      <w:proofErr w:type="spellStart"/>
      <w:r w:rsidRPr="00E80F49">
        <w:t>RedCap</w:t>
      </w:r>
      <w:proofErr w:type="spellEnd"/>
      <w:r w:rsidRPr="00E80F49">
        <w:t xml:space="preserve"> UE, the basic 2Rx REFSENS requirements apply with the exception that the maximum channel bandwidth is 20MHz. For all the Rx test cases, the same test points for non-</w:t>
      </w:r>
      <w:proofErr w:type="spellStart"/>
      <w:r w:rsidRPr="00E80F49">
        <w:t>RedCap</w:t>
      </w:r>
      <w:proofErr w:type="spellEnd"/>
      <w:r w:rsidRPr="00E80F49">
        <w:t xml:space="preserve">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 xml:space="preserve">For TDD/FDD 1Rx capable </w:t>
      </w:r>
      <w:proofErr w:type="spellStart"/>
      <w:r w:rsidRPr="00E80F49">
        <w:t>RedCap</w:t>
      </w:r>
      <w:proofErr w:type="spellEnd"/>
      <w:r w:rsidRPr="00E80F49">
        <w:t xml:space="preserve"> UE, the exceptional REFSENS requirements are specified for channel bandwidth up to 20MHz. The UL/DL configuration required for 1Rx are the same for 2Rx requirements. For all the Rx test cases, the same test points for non-</w:t>
      </w:r>
      <w:proofErr w:type="spellStart"/>
      <w:r w:rsidRPr="00E80F49">
        <w:t>RedCap</w:t>
      </w:r>
      <w:proofErr w:type="spellEnd"/>
      <w:r w:rsidRPr="00E80F49">
        <w:t xml:space="preserve">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w:t>
      </w:r>
      <w:proofErr w:type="spellStart"/>
      <w:r w:rsidRPr="00E80F49">
        <w:rPr>
          <w:lang w:eastAsia="zh-CN"/>
        </w:rPr>
        <w:t>RedCap</w:t>
      </w:r>
      <w:proofErr w:type="spellEnd"/>
      <w:r w:rsidRPr="00E80F49">
        <w:rPr>
          <w:lang w:eastAsia="zh-CN"/>
        </w:rPr>
        <w:t xml:space="preserve"> UE, the </w:t>
      </w:r>
      <w:r w:rsidRPr="00E80F49">
        <w:t>exceptional REFSENS requirements are specified for channel bandwidth up to 20MHz, with specific UL configuration specified along. For all the Rx test cases, the same test points for non-</w:t>
      </w:r>
      <w:proofErr w:type="spellStart"/>
      <w:r w:rsidRPr="00E80F49">
        <w:t>RedCap</w:t>
      </w:r>
      <w:proofErr w:type="spellEnd"/>
      <w:r w:rsidRPr="00E80F49">
        <w:t xml:space="preserve">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27418757"/>
      <w:bookmarkStart w:id="156" w:name="_Toc36042410"/>
      <w:bookmarkStart w:id="157" w:name="_Toc43899737"/>
      <w:bookmarkStart w:id="158" w:name="_Toc51767648"/>
      <w:bookmarkStart w:id="159" w:name="_Toc59039979"/>
      <w:bookmarkStart w:id="160" w:name="_Toc68073918"/>
      <w:bookmarkStart w:id="161" w:name="_Toc75371780"/>
      <w:bookmarkStart w:id="162" w:name="_Toc83727848"/>
      <w:bookmarkStart w:id="163" w:name="_Toc100005948"/>
      <w:bookmarkStart w:id="164" w:name="_Toc106703496"/>
      <w:bookmarkStart w:id="165" w:name="_Toc155086263"/>
      <w:r w:rsidRPr="00E80F49">
        <w:t>4.1.1.</w:t>
      </w:r>
      <w:r>
        <w:t>5</w:t>
      </w:r>
      <w:r w:rsidRPr="00E80F49">
        <w:tab/>
        <w:t xml:space="preserve">FR1 </w:t>
      </w:r>
      <w:proofErr w:type="spellStart"/>
      <w:r>
        <w:rPr>
          <w:lang w:eastAsia="zh-CN"/>
        </w:rPr>
        <w:t>TxD</w:t>
      </w:r>
      <w:proofErr w:type="spellEnd"/>
      <w:r w:rsidRPr="00E80F49">
        <w:t xml:space="preserve"> test cases</w:t>
      </w:r>
      <w:bookmarkEnd w:id="165"/>
    </w:p>
    <w:p w14:paraId="6017978F" w14:textId="77777777" w:rsidR="00F57674" w:rsidRDefault="00F57674" w:rsidP="00F57674">
      <w:pPr>
        <w:rPr>
          <w:lang w:eastAsia="zh-CN"/>
        </w:rPr>
      </w:pPr>
      <w:r w:rsidRPr="00E80F49">
        <w:t xml:space="preserve">This section contains information on test point selection for </w:t>
      </w:r>
      <w:proofErr w:type="spellStart"/>
      <w:r>
        <w:t>TxD</w:t>
      </w:r>
      <w:proofErr w:type="spellEnd"/>
      <w:r>
        <w:t xml:space="preserve">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w:t>
      </w:r>
      <w:proofErr w:type="spellStart"/>
      <w:r>
        <w:t>TxD</w:t>
      </w:r>
      <w:proofErr w:type="spellEnd"/>
      <w:r>
        <w:t xml:space="preserve">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proofErr w:type="gramStart"/>
      <w:r w:rsidRPr="00E80F49">
        <w:t>modulation</w:t>
      </w:r>
      <w:proofErr w:type="gramEnd"/>
      <w:r w:rsidRPr="00E80F49">
        <w:t xml:space="preserve">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w:t>
      </w:r>
      <w:proofErr w:type="spellStart"/>
      <w:r>
        <w:t>TxD</w:t>
      </w:r>
      <w:proofErr w:type="spellEnd"/>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55086264"/>
      <w:r>
        <w:t>4.1.1.6</w:t>
      </w:r>
      <w:r>
        <w:tab/>
        <w:t xml:space="preserve">FR1 </w:t>
      </w:r>
      <w:r>
        <w:rPr>
          <w:lang w:eastAsia="zh-CN"/>
        </w:rPr>
        <w:t>shared spectrum channel access</w:t>
      </w:r>
      <w:r>
        <w:t xml:space="preserve"> test cases</w:t>
      </w:r>
      <w:bookmarkEnd w:id="166"/>
    </w:p>
    <w:p w14:paraId="1D55DE6E" w14:textId="5D123081"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r w:rsidR="00393186" w:rsidRPr="00393186">
        <w:t>, unless deemed necessary</w:t>
      </w:r>
      <w:r>
        <w:t>.</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Default="00FF7B8D" w:rsidP="00FF7B8D">
      <w:r>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rsidR="00393186" w:rsidRPr="00393186">
        <w:rPr>
          <w:lang w:eastAsia="en-US"/>
        </w:rPr>
        <w:t>, unless shared spectrum channel access configuration specific test points are over-ruling</w:t>
      </w:r>
      <w:r>
        <w:t>.</w:t>
      </w:r>
    </w:p>
    <w:p w14:paraId="3BDF9950" w14:textId="77777777" w:rsidR="00393186" w:rsidRPr="00E80F49" w:rsidRDefault="00393186" w:rsidP="00393186">
      <w:pPr>
        <w:pStyle w:val="TH"/>
      </w:pPr>
      <w:r w:rsidRPr="00E80F49">
        <w:lastRenderedPageBreak/>
        <w:t>Table 4.</w:t>
      </w:r>
      <w:r>
        <w:t>1.1.6</w:t>
      </w:r>
      <w:r w:rsidRPr="00E80F49">
        <w:t xml:space="preserve">-1: UE transmitter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64F29CD4" w14:textId="77777777" w:rsidTr="0097135C">
        <w:trPr>
          <w:trHeight w:val="248"/>
          <w:jc w:val="center"/>
        </w:trPr>
        <w:tc>
          <w:tcPr>
            <w:tcW w:w="2830" w:type="dxa"/>
            <w:vAlign w:val="center"/>
          </w:tcPr>
          <w:p w14:paraId="0C0974BF"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61D07F54" w14:textId="77777777" w:rsidR="00393186" w:rsidRPr="00E80F49" w:rsidRDefault="00393186" w:rsidP="0097135C">
            <w:pPr>
              <w:pStyle w:val="TAH"/>
            </w:pPr>
            <w:r w:rsidRPr="00E80F49">
              <w:t>Number of test points</w:t>
            </w:r>
          </w:p>
        </w:tc>
        <w:tc>
          <w:tcPr>
            <w:tcW w:w="4962" w:type="dxa"/>
            <w:shd w:val="clear" w:color="auto" w:fill="auto"/>
            <w:vAlign w:val="center"/>
          </w:tcPr>
          <w:p w14:paraId="16B19F59" w14:textId="77777777" w:rsidR="00393186" w:rsidRPr="00E80F49" w:rsidRDefault="00393186" w:rsidP="0097135C">
            <w:pPr>
              <w:pStyle w:val="TAH"/>
            </w:pPr>
            <w:r w:rsidRPr="00E80F49">
              <w:t>Justification</w:t>
            </w:r>
          </w:p>
        </w:tc>
        <w:tc>
          <w:tcPr>
            <w:tcW w:w="1154" w:type="dxa"/>
            <w:vAlign w:val="center"/>
          </w:tcPr>
          <w:p w14:paraId="373AC70A" w14:textId="77777777" w:rsidR="00393186" w:rsidRPr="00E80F49" w:rsidRDefault="00393186" w:rsidP="0097135C">
            <w:pPr>
              <w:pStyle w:val="TAH"/>
            </w:pPr>
            <w:r w:rsidRPr="00E80F49">
              <w:t>Comments</w:t>
            </w:r>
          </w:p>
        </w:tc>
      </w:tr>
      <w:tr w:rsidR="00393186" w:rsidRPr="00E80F49" w14:paraId="2D466C92" w14:textId="77777777" w:rsidTr="0097135C">
        <w:trPr>
          <w:trHeight w:val="248"/>
          <w:jc w:val="center"/>
        </w:trPr>
        <w:tc>
          <w:tcPr>
            <w:tcW w:w="2830" w:type="dxa"/>
            <w:vAlign w:val="center"/>
          </w:tcPr>
          <w:p w14:paraId="4A7754D2" w14:textId="21A248CD" w:rsidR="00393186" w:rsidRPr="00E80F49" w:rsidRDefault="00393186" w:rsidP="0097135C">
            <w:pPr>
              <w:pStyle w:val="TAL"/>
            </w:pPr>
            <w:r w:rsidRPr="00E80F49">
              <w:t>6.2</w:t>
            </w:r>
            <w:r>
              <w:t>F</w:t>
            </w:r>
            <w:r w:rsidRPr="00E80F49">
              <w:t>.1</w:t>
            </w:r>
            <w:r>
              <w:t xml:space="preserve"> </w:t>
            </w:r>
            <w:r w:rsidRPr="00553C0A">
              <w:t>UE maximum output power for shared spectrum channel access</w:t>
            </w:r>
          </w:p>
        </w:tc>
        <w:tc>
          <w:tcPr>
            <w:tcW w:w="1134" w:type="dxa"/>
            <w:shd w:val="clear" w:color="auto" w:fill="auto"/>
            <w:vAlign w:val="center"/>
          </w:tcPr>
          <w:p w14:paraId="5EFDD407" w14:textId="77777777" w:rsidR="00393186" w:rsidRPr="00E80F49" w:rsidRDefault="00393186" w:rsidP="0097135C">
            <w:pPr>
              <w:pStyle w:val="TAC"/>
            </w:pPr>
            <w:r>
              <w:t>800</w:t>
            </w:r>
          </w:p>
        </w:tc>
        <w:tc>
          <w:tcPr>
            <w:tcW w:w="4962" w:type="dxa"/>
            <w:shd w:val="clear" w:color="auto" w:fill="auto"/>
            <w:vAlign w:val="center"/>
          </w:tcPr>
          <w:p w14:paraId="4ABC0548" w14:textId="77777777" w:rsidR="00393186" w:rsidRPr="00E80F49" w:rsidRDefault="00393186" w:rsidP="0097135C">
            <w:pPr>
              <w:pStyle w:val="TAL"/>
            </w:pPr>
            <w:r>
              <w:t>Same as 6.2.1</w:t>
            </w:r>
          </w:p>
        </w:tc>
        <w:tc>
          <w:tcPr>
            <w:tcW w:w="1154" w:type="dxa"/>
            <w:vAlign w:val="center"/>
          </w:tcPr>
          <w:p w14:paraId="2A2374D9" w14:textId="77777777" w:rsidR="00393186" w:rsidRPr="00E80F49" w:rsidRDefault="00393186" w:rsidP="0097135C">
            <w:pPr>
              <w:pStyle w:val="TAL"/>
            </w:pPr>
            <w:r w:rsidRPr="00E80F49">
              <w:t>RAN5#</w:t>
            </w:r>
            <w:r>
              <w:t>98</w:t>
            </w:r>
          </w:p>
        </w:tc>
      </w:tr>
      <w:tr w:rsidR="00393186" w:rsidRPr="00E80F49" w14:paraId="221C9D23" w14:textId="77777777" w:rsidTr="0097135C">
        <w:trPr>
          <w:trHeight w:val="248"/>
          <w:jc w:val="center"/>
        </w:trPr>
        <w:tc>
          <w:tcPr>
            <w:tcW w:w="2830" w:type="dxa"/>
            <w:vAlign w:val="center"/>
          </w:tcPr>
          <w:p w14:paraId="01BFD850" w14:textId="7DE17550" w:rsidR="00393186" w:rsidRPr="00E80F49" w:rsidRDefault="00393186" w:rsidP="0097135C">
            <w:pPr>
              <w:pStyle w:val="TAL"/>
            </w:pPr>
            <w:r w:rsidRPr="00E80F49">
              <w:t>6.2</w:t>
            </w:r>
            <w:r>
              <w:t>F</w:t>
            </w:r>
            <w:r w:rsidRPr="00E80F49">
              <w:t>.2</w:t>
            </w:r>
            <w:r>
              <w:t xml:space="preserve"> </w:t>
            </w:r>
            <w:r w:rsidRPr="00E80F49">
              <w:t>Maximum Output Power Reduction</w:t>
            </w:r>
          </w:p>
        </w:tc>
        <w:tc>
          <w:tcPr>
            <w:tcW w:w="1134" w:type="dxa"/>
            <w:shd w:val="clear" w:color="auto" w:fill="auto"/>
            <w:vAlign w:val="center"/>
          </w:tcPr>
          <w:p w14:paraId="37DA1C2D" w14:textId="0C8883AB"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4577BD25" w14:textId="365B3111" w:rsidR="00393186" w:rsidRPr="00E80F49"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1DA01A45" w14:textId="6C2FE3ED" w:rsidR="00393186" w:rsidRPr="00E80F49" w:rsidRDefault="00393186" w:rsidP="0097135C">
            <w:pPr>
              <w:pStyle w:val="TAL"/>
              <w:rPr>
                <w:lang w:eastAsia="zh-CN"/>
              </w:rPr>
            </w:pPr>
            <w:r w:rsidRPr="00E80F49">
              <w:t>RAN5#</w:t>
            </w:r>
            <w:r>
              <w:rPr>
                <w:lang w:eastAsia="zh-CN"/>
              </w:rPr>
              <w:t>10</w:t>
            </w:r>
            <w:r w:rsidR="002B2E68" w:rsidRPr="002B2E68">
              <w:rPr>
                <w:lang w:eastAsia="zh-CN"/>
              </w:rPr>
              <w:t>1</w:t>
            </w:r>
          </w:p>
        </w:tc>
      </w:tr>
      <w:tr w:rsidR="000C2935" w:rsidRPr="00E80F49" w14:paraId="759ED723" w14:textId="77777777" w:rsidTr="0097135C">
        <w:trPr>
          <w:trHeight w:val="248"/>
          <w:jc w:val="center"/>
        </w:trPr>
        <w:tc>
          <w:tcPr>
            <w:tcW w:w="2830" w:type="dxa"/>
            <w:vAlign w:val="center"/>
          </w:tcPr>
          <w:p w14:paraId="4F66B0C4" w14:textId="1572E915" w:rsidR="000C2935" w:rsidRPr="00E80F49" w:rsidRDefault="000C2935" w:rsidP="000C2935">
            <w:pPr>
              <w:pStyle w:val="TAL"/>
            </w:pPr>
            <w:r w:rsidRPr="00C55FF0">
              <w:t>6.2F.3</w:t>
            </w:r>
            <w:r>
              <w:t xml:space="preserve"> </w:t>
            </w:r>
            <w:r w:rsidRPr="00C55FF0">
              <w:t>UE additional maximum output power reduction for shared spectrum access</w:t>
            </w:r>
          </w:p>
        </w:tc>
        <w:tc>
          <w:tcPr>
            <w:tcW w:w="1134" w:type="dxa"/>
            <w:shd w:val="clear" w:color="auto" w:fill="auto"/>
            <w:vAlign w:val="center"/>
          </w:tcPr>
          <w:p w14:paraId="31983734" w14:textId="3D5ADCC8" w:rsidR="000C2935" w:rsidRPr="002B2E68" w:rsidRDefault="000C2935" w:rsidP="000C2935">
            <w:pPr>
              <w:pStyle w:val="TAC"/>
              <w:rPr>
                <w:lang w:eastAsia="zh-CN"/>
              </w:rPr>
            </w:pPr>
            <w:r>
              <w:rPr>
                <w:lang w:eastAsia="zh-CN"/>
              </w:rPr>
              <w:t>144</w:t>
            </w:r>
          </w:p>
        </w:tc>
        <w:tc>
          <w:tcPr>
            <w:tcW w:w="4962" w:type="dxa"/>
            <w:shd w:val="clear" w:color="auto" w:fill="auto"/>
            <w:vAlign w:val="center"/>
          </w:tcPr>
          <w:p w14:paraId="378AA43A" w14:textId="61D4B21F" w:rsidR="000C2935" w:rsidRPr="00DB6B87" w:rsidRDefault="000C2935" w:rsidP="000C2935">
            <w:pPr>
              <w:pStyle w:val="TAL"/>
            </w:pPr>
            <w:r w:rsidRPr="006B3623">
              <w:t>38.521-1_TPanalysis_6.2F.3_AMPR_NS_28_NS_29</w:t>
            </w:r>
            <w:r>
              <w:t>.zip</w:t>
            </w:r>
          </w:p>
        </w:tc>
        <w:tc>
          <w:tcPr>
            <w:tcW w:w="1154" w:type="dxa"/>
            <w:vAlign w:val="center"/>
          </w:tcPr>
          <w:p w14:paraId="5CCB12D8" w14:textId="37C23923" w:rsidR="000C2935" w:rsidRPr="00E80F49" w:rsidRDefault="000C2935" w:rsidP="000C2935">
            <w:pPr>
              <w:pStyle w:val="TAL"/>
            </w:pPr>
            <w:r>
              <w:t>RAN5#101</w:t>
            </w:r>
          </w:p>
        </w:tc>
      </w:tr>
      <w:tr w:rsidR="00393186" w:rsidRPr="00E80F49" w14:paraId="546F05FD" w14:textId="77777777" w:rsidTr="0097135C">
        <w:trPr>
          <w:trHeight w:val="248"/>
          <w:jc w:val="center"/>
        </w:trPr>
        <w:tc>
          <w:tcPr>
            <w:tcW w:w="2830" w:type="dxa"/>
            <w:vAlign w:val="center"/>
          </w:tcPr>
          <w:p w14:paraId="3EC519E9" w14:textId="77777777" w:rsidR="00393186" w:rsidRPr="00E80F49" w:rsidRDefault="00393186" w:rsidP="0097135C">
            <w:pPr>
              <w:pStyle w:val="TAL"/>
            </w:pPr>
            <w:r w:rsidRPr="000601C8">
              <w:t>6.4F.2.2</w:t>
            </w:r>
            <w:r>
              <w:t xml:space="preserve"> </w:t>
            </w:r>
            <w:r w:rsidRPr="000601C8">
              <w:t>Carrier leakage</w:t>
            </w:r>
          </w:p>
        </w:tc>
        <w:tc>
          <w:tcPr>
            <w:tcW w:w="1134" w:type="dxa"/>
            <w:shd w:val="clear" w:color="auto" w:fill="auto"/>
            <w:vAlign w:val="center"/>
          </w:tcPr>
          <w:p w14:paraId="2A7FE373" w14:textId="77777777" w:rsidR="00393186" w:rsidRPr="00E80F49" w:rsidRDefault="00393186" w:rsidP="0097135C">
            <w:pPr>
              <w:pStyle w:val="TAC"/>
              <w:rPr>
                <w:lang w:eastAsia="zh-CN"/>
              </w:rPr>
            </w:pPr>
            <w:r>
              <w:rPr>
                <w:lang w:eastAsia="zh-CN"/>
              </w:rPr>
              <w:t>3</w:t>
            </w:r>
          </w:p>
        </w:tc>
        <w:tc>
          <w:tcPr>
            <w:tcW w:w="4962" w:type="dxa"/>
            <w:shd w:val="clear" w:color="auto" w:fill="auto"/>
            <w:vAlign w:val="center"/>
          </w:tcPr>
          <w:p w14:paraId="07458A86" w14:textId="77777777" w:rsidR="00393186" w:rsidRDefault="00393186" w:rsidP="0097135C">
            <w:pPr>
              <w:pStyle w:val="TAL"/>
            </w:pPr>
            <w:r>
              <w:t xml:space="preserve">General rules of test point selection apply. </w:t>
            </w:r>
            <w:r w:rsidRPr="00CF6C2D">
              <w:t xml:space="preserve">Test points of TC </w:t>
            </w:r>
            <w:r>
              <w:t>6.4.2.2</w:t>
            </w:r>
            <w:r w:rsidRPr="00CF6C2D">
              <w:t xml:space="preserve"> from TS 38.521-1</w:t>
            </w:r>
            <w:r>
              <w:t xml:space="preserve"> </w:t>
            </w:r>
            <w:r w:rsidRPr="00CF6C2D">
              <w:t>can be leveraged</w:t>
            </w:r>
            <w:r>
              <w:t>.</w:t>
            </w:r>
          </w:p>
        </w:tc>
        <w:tc>
          <w:tcPr>
            <w:tcW w:w="1154" w:type="dxa"/>
            <w:vAlign w:val="center"/>
          </w:tcPr>
          <w:p w14:paraId="11DFDEB2" w14:textId="77777777" w:rsidR="00393186" w:rsidRPr="00E80F49" w:rsidRDefault="00393186" w:rsidP="0097135C">
            <w:pPr>
              <w:pStyle w:val="TAL"/>
            </w:pPr>
            <w:r w:rsidRPr="00E80F49">
              <w:t>RAN5#</w:t>
            </w:r>
            <w:r>
              <w:t>97</w:t>
            </w:r>
          </w:p>
        </w:tc>
      </w:tr>
      <w:tr w:rsidR="00393186" w:rsidRPr="00E80F49" w14:paraId="50528E98" w14:textId="77777777" w:rsidTr="0097135C">
        <w:trPr>
          <w:trHeight w:val="248"/>
          <w:jc w:val="center"/>
        </w:trPr>
        <w:tc>
          <w:tcPr>
            <w:tcW w:w="2830" w:type="dxa"/>
            <w:vAlign w:val="center"/>
          </w:tcPr>
          <w:p w14:paraId="4245A502" w14:textId="77777777" w:rsidR="00393186" w:rsidRPr="00E80F49" w:rsidRDefault="00393186" w:rsidP="0097135C">
            <w:pPr>
              <w:pStyle w:val="TAL"/>
            </w:pPr>
            <w:r w:rsidRPr="00B366B5">
              <w:t>6.4F.2.4</w:t>
            </w:r>
            <w:r>
              <w:t xml:space="preserve"> </w:t>
            </w:r>
            <w:r w:rsidRPr="00B366B5">
              <w:t>EVM equalizer spectrum flatness</w:t>
            </w:r>
          </w:p>
        </w:tc>
        <w:tc>
          <w:tcPr>
            <w:tcW w:w="1134" w:type="dxa"/>
            <w:shd w:val="clear" w:color="auto" w:fill="auto"/>
            <w:vAlign w:val="center"/>
          </w:tcPr>
          <w:p w14:paraId="04D81F5D" w14:textId="77777777" w:rsidR="00393186" w:rsidRPr="00E80F49" w:rsidRDefault="00393186" w:rsidP="0097135C">
            <w:pPr>
              <w:pStyle w:val="TAC"/>
              <w:rPr>
                <w:lang w:eastAsia="zh-CN"/>
              </w:rPr>
            </w:pPr>
            <w:r>
              <w:rPr>
                <w:lang w:eastAsia="zh-CN"/>
              </w:rPr>
              <w:t>90</w:t>
            </w:r>
          </w:p>
        </w:tc>
        <w:tc>
          <w:tcPr>
            <w:tcW w:w="4962" w:type="dxa"/>
            <w:shd w:val="clear" w:color="auto" w:fill="auto"/>
            <w:vAlign w:val="center"/>
          </w:tcPr>
          <w:p w14:paraId="7237D9E5" w14:textId="77777777" w:rsidR="00393186" w:rsidRDefault="00393186" w:rsidP="0097135C">
            <w:pPr>
              <w:pStyle w:val="TAL"/>
            </w:pPr>
            <w:r>
              <w:t xml:space="preserve">General rules of test point selection apply. </w:t>
            </w:r>
            <w:r w:rsidRPr="00CF6C2D">
              <w:t xml:space="preserve">Test points of TC </w:t>
            </w:r>
            <w:r>
              <w:t>6.4.2.4</w:t>
            </w:r>
            <w:r w:rsidRPr="00CF6C2D">
              <w:t xml:space="preserve"> from TS 38.521-1</w:t>
            </w:r>
            <w:r>
              <w:t xml:space="preserve"> </w:t>
            </w:r>
            <w:r w:rsidRPr="00CF6C2D">
              <w:t>can be leveraged</w:t>
            </w:r>
            <w:r>
              <w:t>.</w:t>
            </w:r>
          </w:p>
        </w:tc>
        <w:tc>
          <w:tcPr>
            <w:tcW w:w="1154" w:type="dxa"/>
            <w:vAlign w:val="center"/>
          </w:tcPr>
          <w:p w14:paraId="63AF1F59" w14:textId="77777777" w:rsidR="00393186" w:rsidRPr="00E80F49" w:rsidRDefault="00393186" w:rsidP="0097135C">
            <w:pPr>
              <w:pStyle w:val="TAL"/>
            </w:pPr>
            <w:r w:rsidRPr="00E80F49">
              <w:t>RAN5#</w:t>
            </w:r>
            <w:r>
              <w:t>97</w:t>
            </w:r>
          </w:p>
        </w:tc>
      </w:tr>
      <w:tr w:rsidR="00393186" w:rsidRPr="00E80F49" w14:paraId="3C608C7F" w14:textId="77777777" w:rsidTr="0097135C">
        <w:trPr>
          <w:trHeight w:val="248"/>
          <w:jc w:val="center"/>
        </w:trPr>
        <w:tc>
          <w:tcPr>
            <w:tcW w:w="2830" w:type="dxa"/>
            <w:vAlign w:val="center"/>
          </w:tcPr>
          <w:p w14:paraId="0A354154" w14:textId="5DA6B90A" w:rsidR="00393186" w:rsidRPr="00B366B5" w:rsidRDefault="00393186" w:rsidP="0097135C">
            <w:pPr>
              <w:pStyle w:val="TAL"/>
            </w:pPr>
            <w:r w:rsidRPr="002528D7">
              <w:t>6.5F.1</w:t>
            </w:r>
            <w:r>
              <w:t xml:space="preserve"> </w:t>
            </w:r>
            <w:r w:rsidRPr="002528D7">
              <w:t>Occupied bandwidth</w:t>
            </w:r>
            <w:r>
              <w:t xml:space="preserve"> </w:t>
            </w:r>
            <w:r w:rsidRPr="00C572C9">
              <w:t>for shared spectrum channel access</w:t>
            </w:r>
          </w:p>
        </w:tc>
        <w:tc>
          <w:tcPr>
            <w:tcW w:w="1134" w:type="dxa"/>
            <w:shd w:val="clear" w:color="auto" w:fill="auto"/>
            <w:vAlign w:val="center"/>
          </w:tcPr>
          <w:p w14:paraId="3817DA67" w14:textId="77777777" w:rsidR="00393186" w:rsidRPr="00E80F49" w:rsidRDefault="00393186" w:rsidP="0097135C">
            <w:pPr>
              <w:pStyle w:val="TAC"/>
              <w:rPr>
                <w:lang w:eastAsia="zh-CN"/>
              </w:rPr>
            </w:pPr>
          </w:p>
        </w:tc>
        <w:tc>
          <w:tcPr>
            <w:tcW w:w="4962" w:type="dxa"/>
            <w:shd w:val="clear" w:color="auto" w:fill="auto"/>
            <w:vAlign w:val="center"/>
          </w:tcPr>
          <w:p w14:paraId="062285AD" w14:textId="77777777" w:rsidR="00393186" w:rsidRDefault="00393186" w:rsidP="0097135C">
            <w:pPr>
              <w:pStyle w:val="TAL"/>
            </w:pPr>
            <w:r>
              <w:t>TBD</w:t>
            </w:r>
          </w:p>
        </w:tc>
        <w:tc>
          <w:tcPr>
            <w:tcW w:w="1154" w:type="dxa"/>
            <w:vAlign w:val="center"/>
          </w:tcPr>
          <w:p w14:paraId="756EF2AB" w14:textId="77777777" w:rsidR="00393186" w:rsidRPr="00E80F49" w:rsidRDefault="00393186" w:rsidP="0097135C">
            <w:pPr>
              <w:pStyle w:val="TAL"/>
            </w:pPr>
          </w:p>
        </w:tc>
      </w:tr>
      <w:tr w:rsidR="00393186" w:rsidRPr="00E80F49" w14:paraId="73508C21" w14:textId="77777777" w:rsidTr="0097135C">
        <w:trPr>
          <w:trHeight w:val="248"/>
          <w:jc w:val="center"/>
        </w:trPr>
        <w:tc>
          <w:tcPr>
            <w:tcW w:w="2830" w:type="dxa"/>
            <w:vAlign w:val="center"/>
          </w:tcPr>
          <w:p w14:paraId="5EFAC012" w14:textId="77777777" w:rsidR="00393186" w:rsidRPr="00B366B5" w:rsidRDefault="00393186" w:rsidP="0097135C">
            <w:pPr>
              <w:pStyle w:val="TAL"/>
            </w:pPr>
            <w:r w:rsidRPr="004B6DB2">
              <w:t>6.5F.2.2</w:t>
            </w:r>
            <w:r>
              <w:t xml:space="preserve"> </w:t>
            </w:r>
            <w:r w:rsidRPr="004B6DB2">
              <w:t>Spectrum emission mask for operation with shared spectrum channel access</w:t>
            </w:r>
            <w:r>
              <w:t xml:space="preserve"> </w:t>
            </w:r>
          </w:p>
        </w:tc>
        <w:tc>
          <w:tcPr>
            <w:tcW w:w="1134" w:type="dxa"/>
            <w:shd w:val="clear" w:color="auto" w:fill="auto"/>
            <w:vAlign w:val="center"/>
          </w:tcPr>
          <w:p w14:paraId="54A76DDF" w14:textId="0447ECC5"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362EDD1A" w14:textId="6324BECC" w:rsidR="00393186"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3EE50729" w14:textId="5652E3CF" w:rsidR="00393186" w:rsidRPr="00E80F49" w:rsidRDefault="00393186" w:rsidP="0097135C">
            <w:pPr>
              <w:pStyle w:val="TAL"/>
            </w:pPr>
            <w:r w:rsidRPr="00E80F49">
              <w:t>RAN5#</w:t>
            </w:r>
            <w:r>
              <w:rPr>
                <w:lang w:eastAsia="zh-CN"/>
              </w:rPr>
              <w:t>10</w:t>
            </w:r>
            <w:r w:rsidR="002B2E68" w:rsidRPr="002B2E68">
              <w:rPr>
                <w:lang w:eastAsia="zh-CN"/>
              </w:rPr>
              <w:t>1</w:t>
            </w:r>
          </w:p>
        </w:tc>
      </w:tr>
      <w:tr w:rsidR="00393186" w:rsidRPr="00E80F49" w14:paraId="1F80EF5B" w14:textId="77777777" w:rsidTr="0097135C">
        <w:trPr>
          <w:trHeight w:val="248"/>
          <w:jc w:val="center"/>
        </w:trPr>
        <w:tc>
          <w:tcPr>
            <w:tcW w:w="2830" w:type="dxa"/>
            <w:vAlign w:val="center"/>
          </w:tcPr>
          <w:p w14:paraId="741CBED4" w14:textId="5581EEB2" w:rsidR="00393186" w:rsidRPr="00B366B5" w:rsidRDefault="00393186" w:rsidP="0097135C">
            <w:pPr>
              <w:pStyle w:val="TAL"/>
            </w:pPr>
            <w:r w:rsidRPr="004B6DB2">
              <w:t>6.5F.2.3</w:t>
            </w:r>
            <w:r>
              <w:t xml:space="preserve"> </w:t>
            </w:r>
            <w:r w:rsidRPr="004B6DB2">
              <w:t>Additional spectrum emission mask</w:t>
            </w:r>
          </w:p>
        </w:tc>
        <w:tc>
          <w:tcPr>
            <w:tcW w:w="1134" w:type="dxa"/>
            <w:shd w:val="clear" w:color="auto" w:fill="auto"/>
            <w:vAlign w:val="center"/>
          </w:tcPr>
          <w:p w14:paraId="0DD1BA23" w14:textId="77777777" w:rsidR="00393186" w:rsidRPr="00E80F49" w:rsidRDefault="00393186" w:rsidP="0097135C">
            <w:pPr>
              <w:pStyle w:val="TAC"/>
              <w:rPr>
                <w:lang w:eastAsia="zh-CN"/>
              </w:rPr>
            </w:pPr>
          </w:p>
        </w:tc>
        <w:tc>
          <w:tcPr>
            <w:tcW w:w="4962" w:type="dxa"/>
            <w:shd w:val="clear" w:color="auto" w:fill="auto"/>
            <w:vAlign w:val="center"/>
          </w:tcPr>
          <w:p w14:paraId="41DE9294" w14:textId="77777777" w:rsidR="00393186" w:rsidRDefault="00393186" w:rsidP="0097135C">
            <w:pPr>
              <w:pStyle w:val="TAL"/>
            </w:pPr>
            <w:r>
              <w:t>TBD</w:t>
            </w:r>
          </w:p>
        </w:tc>
        <w:tc>
          <w:tcPr>
            <w:tcW w:w="1154" w:type="dxa"/>
            <w:vAlign w:val="center"/>
          </w:tcPr>
          <w:p w14:paraId="12AA04A5" w14:textId="77777777" w:rsidR="00393186" w:rsidRPr="00E80F49" w:rsidRDefault="00393186" w:rsidP="0097135C">
            <w:pPr>
              <w:pStyle w:val="TAL"/>
            </w:pPr>
          </w:p>
        </w:tc>
      </w:tr>
      <w:tr w:rsidR="00393186" w:rsidRPr="00E80F49" w14:paraId="293DD5AA" w14:textId="77777777" w:rsidTr="0097135C">
        <w:trPr>
          <w:trHeight w:val="248"/>
          <w:jc w:val="center"/>
        </w:trPr>
        <w:tc>
          <w:tcPr>
            <w:tcW w:w="2830" w:type="dxa"/>
            <w:vAlign w:val="center"/>
          </w:tcPr>
          <w:p w14:paraId="306B3F7D" w14:textId="7340FB89" w:rsidR="00393186" w:rsidRPr="00B366B5" w:rsidRDefault="00393186" w:rsidP="0097135C">
            <w:pPr>
              <w:pStyle w:val="TAL"/>
            </w:pPr>
            <w:r w:rsidRPr="004B6DB2">
              <w:t>6.5F.2.4.1</w:t>
            </w:r>
            <w:r>
              <w:t xml:space="preserve"> </w:t>
            </w:r>
            <w:r w:rsidRPr="004B6DB2">
              <w:t>Shared spectrum channel access ACLR</w:t>
            </w:r>
          </w:p>
        </w:tc>
        <w:tc>
          <w:tcPr>
            <w:tcW w:w="1134" w:type="dxa"/>
            <w:shd w:val="clear" w:color="auto" w:fill="auto"/>
            <w:vAlign w:val="center"/>
          </w:tcPr>
          <w:p w14:paraId="1D6F788D" w14:textId="44FA566A" w:rsidR="00393186" w:rsidRPr="00E80F49" w:rsidRDefault="002B2E68" w:rsidP="0097135C">
            <w:pPr>
              <w:pStyle w:val="TAC"/>
              <w:rPr>
                <w:lang w:eastAsia="zh-CN"/>
              </w:rPr>
            </w:pPr>
            <w:r w:rsidRPr="002B2E68">
              <w:rPr>
                <w:lang w:eastAsia="zh-CN"/>
              </w:rPr>
              <w:t>6</w:t>
            </w:r>
            <w:r w:rsidR="00393186">
              <w:rPr>
                <w:lang w:eastAsia="zh-CN"/>
              </w:rPr>
              <w:t>00</w:t>
            </w:r>
          </w:p>
        </w:tc>
        <w:tc>
          <w:tcPr>
            <w:tcW w:w="4962" w:type="dxa"/>
            <w:shd w:val="clear" w:color="auto" w:fill="auto"/>
            <w:vAlign w:val="center"/>
          </w:tcPr>
          <w:p w14:paraId="58708067" w14:textId="1129E580" w:rsidR="00393186" w:rsidRDefault="00393186" w:rsidP="0097135C">
            <w:pPr>
              <w:pStyle w:val="TAL"/>
            </w:pPr>
            <w:r w:rsidRPr="00DB6B87">
              <w:t>38.521-1_TP analysis_NR-U_6.2F.3_MPR_6.5F.2.2_SEM_6.5F.2.4.1_ACLR</w:t>
            </w:r>
            <w:r w:rsidR="002B2E68" w:rsidRPr="002B2E68">
              <w:t>_v1</w:t>
            </w:r>
            <w:r>
              <w:t>.zip</w:t>
            </w:r>
          </w:p>
        </w:tc>
        <w:tc>
          <w:tcPr>
            <w:tcW w:w="1154" w:type="dxa"/>
            <w:vAlign w:val="center"/>
          </w:tcPr>
          <w:p w14:paraId="6EFADEAF" w14:textId="52D1EEA8" w:rsidR="00393186" w:rsidRPr="00E80F49" w:rsidRDefault="00393186" w:rsidP="0097135C">
            <w:pPr>
              <w:pStyle w:val="TAL"/>
            </w:pPr>
            <w:r w:rsidRPr="00E80F49">
              <w:t>RAN5#</w:t>
            </w:r>
            <w:r>
              <w:rPr>
                <w:lang w:eastAsia="zh-CN"/>
              </w:rPr>
              <w:t>10</w:t>
            </w:r>
            <w:r w:rsidR="002B2E68" w:rsidRPr="002B2E68">
              <w:rPr>
                <w:lang w:eastAsia="zh-CN"/>
              </w:rPr>
              <w:t>1</w:t>
            </w:r>
          </w:p>
        </w:tc>
      </w:tr>
      <w:tr w:rsidR="00393186" w:rsidRPr="00E80F49" w14:paraId="6E4EFBDE" w14:textId="77777777" w:rsidTr="0097135C">
        <w:trPr>
          <w:trHeight w:val="248"/>
          <w:jc w:val="center"/>
        </w:trPr>
        <w:tc>
          <w:tcPr>
            <w:tcW w:w="2830" w:type="dxa"/>
            <w:vAlign w:val="center"/>
          </w:tcPr>
          <w:p w14:paraId="443A986D" w14:textId="18458B15" w:rsidR="00393186" w:rsidRPr="00B366B5" w:rsidRDefault="00393186" w:rsidP="0097135C">
            <w:pPr>
              <w:pStyle w:val="TAL"/>
            </w:pPr>
            <w:r w:rsidRPr="00F619ED">
              <w:t>6.5F.2.4.2</w:t>
            </w:r>
            <w:r>
              <w:t xml:space="preserve"> </w:t>
            </w:r>
            <w:r w:rsidRPr="00F619ED">
              <w:t>Additional requirements for network signalled value "NS_29"</w:t>
            </w:r>
          </w:p>
        </w:tc>
        <w:tc>
          <w:tcPr>
            <w:tcW w:w="1134" w:type="dxa"/>
            <w:shd w:val="clear" w:color="auto" w:fill="auto"/>
            <w:vAlign w:val="center"/>
          </w:tcPr>
          <w:p w14:paraId="16F653E2" w14:textId="77777777" w:rsidR="00393186" w:rsidRPr="00E80F49" w:rsidRDefault="00393186" w:rsidP="0097135C">
            <w:pPr>
              <w:pStyle w:val="TAC"/>
              <w:rPr>
                <w:lang w:eastAsia="zh-CN"/>
              </w:rPr>
            </w:pPr>
          </w:p>
        </w:tc>
        <w:tc>
          <w:tcPr>
            <w:tcW w:w="4962" w:type="dxa"/>
            <w:shd w:val="clear" w:color="auto" w:fill="auto"/>
            <w:vAlign w:val="center"/>
          </w:tcPr>
          <w:p w14:paraId="02FCC71E" w14:textId="77777777" w:rsidR="00393186" w:rsidRDefault="00393186" w:rsidP="0097135C">
            <w:pPr>
              <w:pStyle w:val="TAL"/>
            </w:pPr>
            <w:r>
              <w:t>TBD</w:t>
            </w:r>
          </w:p>
        </w:tc>
        <w:tc>
          <w:tcPr>
            <w:tcW w:w="1154" w:type="dxa"/>
            <w:vAlign w:val="center"/>
          </w:tcPr>
          <w:p w14:paraId="366F7E59" w14:textId="77777777" w:rsidR="00393186" w:rsidRPr="00E80F49" w:rsidRDefault="00393186" w:rsidP="0097135C">
            <w:pPr>
              <w:pStyle w:val="TAL"/>
            </w:pPr>
          </w:p>
        </w:tc>
      </w:tr>
      <w:tr w:rsidR="00393186" w:rsidRPr="00E80F49" w14:paraId="6BB09F1C" w14:textId="77777777" w:rsidTr="0097135C">
        <w:trPr>
          <w:trHeight w:val="248"/>
          <w:jc w:val="center"/>
        </w:trPr>
        <w:tc>
          <w:tcPr>
            <w:tcW w:w="2830" w:type="dxa"/>
            <w:vAlign w:val="center"/>
          </w:tcPr>
          <w:p w14:paraId="672154D4" w14:textId="77777777" w:rsidR="00393186" w:rsidRPr="00F619ED" w:rsidRDefault="00393186" w:rsidP="0097135C">
            <w:pPr>
              <w:pStyle w:val="TAL"/>
            </w:pPr>
            <w:r w:rsidRPr="00F619ED">
              <w:t>6.5F.3.1</w:t>
            </w:r>
            <w:r>
              <w:t xml:space="preserve"> </w:t>
            </w:r>
            <w:r w:rsidRPr="00F619ED">
              <w:t>General spurious emissions</w:t>
            </w:r>
          </w:p>
        </w:tc>
        <w:tc>
          <w:tcPr>
            <w:tcW w:w="1134" w:type="dxa"/>
            <w:shd w:val="clear" w:color="auto" w:fill="auto"/>
            <w:vAlign w:val="center"/>
          </w:tcPr>
          <w:p w14:paraId="04C0397D" w14:textId="77777777" w:rsidR="00393186" w:rsidRPr="00E80F49" w:rsidRDefault="00393186" w:rsidP="0097135C">
            <w:pPr>
              <w:pStyle w:val="TAC"/>
              <w:rPr>
                <w:lang w:eastAsia="zh-CN"/>
              </w:rPr>
            </w:pPr>
            <w:r>
              <w:rPr>
                <w:lang w:eastAsia="zh-CN"/>
              </w:rPr>
              <w:t>27</w:t>
            </w:r>
          </w:p>
        </w:tc>
        <w:tc>
          <w:tcPr>
            <w:tcW w:w="4962" w:type="dxa"/>
            <w:shd w:val="clear" w:color="auto" w:fill="auto"/>
            <w:vAlign w:val="center"/>
          </w:tcPr>
          <w:p w14:paraId="5D6A162C" w14:textId="77777777" w:rsidR="00393186" w:rsidRDefault="00393186" w:rsidP="0097135C">
            <w:pPr>
              <w:pStyle w:val="TAL"/>
            </w:pPr>
            <w:r w:rsidRPr="00CF6C2D">
              <w:t xml:space="preserve">Test points of TC </w:t>
            </w:r>
            <w:r>
              <w:t>6.5.3.1</w:t>
            </w:r>
            <w:r w:rsidRPr="00CF6C2D">
              <w:t xml:space="preserve"> from TS 38.521-1</w:t>
            </w:r>
            <w:r>
              <w:t xml:space="preserve"> </w:t>
            </w:r>
            <w:r w:rsidRPr="00CF6C2D">
              <w:t>can be leveraged</w:t>
            </w:r>
            <w:r>
              <w:t>.</w:t>
            </w:r>
          </w:p>
        </w:tc>
        <w:tc>
          <w:tcPr>
            <w:tcW w:w="1154" w:type="dxa"/>
            <w:vAlign w:val="center"/>
          </w:tcPr>
          <w:p w14:paraId="49E184CE" w14:textId="77777777" w:rsidR="00393186" w:rsidRPr="00E80F49" w:rsidRDefault="00393186" w:rsidP="0097135C">
            <w:pPr>
              <w:pStyle w:val="TAL"/>
            </w:pPr>
            <w:r w:rsidRPr="00E80F49">
              <w:t>RAN5#</w:t>
            </w:r>
            <w:r>
              <w:t>97</w:t>
            </w:r>
          </w:p>
        </w:tc>
      </w:tr>
      <w:tr w:rsidR="00393186" w:rsidRPr="00E80F49" w14:paraId="5A964931" w14:textId="77777777" w:rsidTr="0097135C">
        <w:trPr>
          <w:trHeight w:val="248"/>
          <w:jc w:val="center"/>
        </w:trPr>
        <w:tc>
          <w:tcPr>
            <w:tcW w:w="2830" w:type="dxa"/>
            <w:vAlign w:val="center"/>
          </w:tcPr>
          <w:p w14:paraId="71D4F1ED" w14:textId="77777777" w:rsidR="00393186" w:rsidRPr="00F619ED" w:rsidRDefault="00393186" w:rsidP="0097135C">
            <w:pPr>
              <w:pStyle w:val="TAL"/>
            </w:pPr>
            <w:r w:rsidRPr="00B42AF7">
              <w:t>6.5F.3.3</w:t>
            </w:r>
            <w:r>
              <w:t xml:space="preserve"> </w:t>
            </w:r>
            <w:r w:rsidRPr="00B42AF7">
              <w:t>Additional spurious emissions</w:t>
            </w:r>
          </w:p>
        </w:tc>
        <w:tc>
          <w:tcPr>
            <w:tcW w:w="1134" w:type="dxa"/>
            <w:shd w:val="clear" w:color="auto" w:fill="auto"/>
            <w:vAlign w:val="center"/>
          </w:tcPr>
          <w:p w14:paraId="1151FB93" w14:textId="77777777" w:rsidR="00393186" w:rsidRPr="00E80F49" w:rsidRDefault="00393186" w:rsidP="0097135C">
            <w:pPr>
              <w:pStyle w:val="TAC"/>
              <w:rPr>
                <w:lang w:eastAsia="zh-CN"/>
              </w:rPr>
            </w:pPr>
          </w:p>
        </w:tc>
        <w:tc>
          <w:tcPr>
            <w:tcW w:w="4962" w:type="dxa"/>
            <w:shd w:val="clear" w:color="auto" w:fill="auto"/>
            <w:vAlign w:val="center"/>
          </w:tcPr>
          <w:p w14:paraId="112CEE3A" w14:textId="77777777" w:rsidR="00393186" w:rsidRDefault="00393186" w:rsidP="0097135C">
            <w:pPr>
              <w:pStyle w:val="TAL"/>
            </w:pPr>
            <w:r>
              <w:t>TBD</w:t>
            </w:r>
          </w:p>
        </w:tc>
        <w:tc>
          <w:tcPr>
            <w:tcW w:w="1154" w:type="dxa"/>
            <w:vAlign w:val="center"/>
          </w:tcPr>
          <w:p w14:paraId="03BBE6EA" w14:textId="77777777" w:rsidR="00393186" w:rsidRPr="00E80F49" w:rsidRDefault="00393186" w:rsidP="0097135C">
            <w:pPr>
              <w:pStyle w:val="TAL"/>
            </w:pPr>
          </w:p>
        </w:tc>
      </w:tr>
      <w:tr w:rsidR="00393186" w:rsidRPr="00E80F49" w14:paraId="19D8F968" w14:textId="77777777" w:rsidTr="0097135C">
        <w:trPr>
          <w:trHeight w:val="248"/>
          <w:jc w:val="center"/>
        </w:trPr>
        <w:tc>
          <w:tcPr>
            <w:tcW w:w="2830" w:type="dxa"/>
            <w:vAlign w:val="center"/>
          </w:tcPr>
          <w:p w14:paraId="5282C0C1" w14:textId="79F81E85" w:rsidR="00393186" w:rsidRPr="00B42AF7" w:rsidRDefault="00393186" w:rsidP="0097135C">
            <w:pPr>
              <w:pStyle w:val="TAL"/>
            </w:pPr>
            <w:r w:rsidRPr="00BD4186">
              <w:t>6.5F.4</w:t>
            </w:r>
            <w:r>
              <w:t xml:space="preserve"> </w:t>
            </w:r>
            <w:r w:rsidRPr="00BD4186">
              <w:t>Transmit intermodulation</w:t>
            </w:r>
            <w:r>
              <w:t xml:space="preserve"> </w:t>
            </w:r>
            <w:r w:rsidRPr="004C7FA0">
              <w:t>for shared spectrum channel access</w:t>
            </w:r>
          </w:p>
        </w:tc>
        <w:tc>
          <w:tcPr>
            <w:tcW w:w="1134" w:type="dxa"/>
            <w:shd w:val="clear" w:color="auto" w:fill="auto"/>
            <w:vAlign w:val="center"/>
          </w:tcPr>
          <w:p w14:paraId="7D2991CA" w14:textId="77777777" w:rsidR="00393186" w:rsidRPr="00E80F49" w:rsidRDefault="00393186" w:rsidP="0097135C">
            <w:pPr>
              <w:pStyle w:val="TAC"/>
              <w:rPr>
                <w:lang w:eastAsia="zh-CN"/>
              </w:rPr>
            </w:pPr>
            <w:r>
              <w:rPr>
                <w:lang w:eastAsia="zh-CN"/>
              </w:rPr>
              <w:t>8</w:t>
            </w:r>
          </w:p>
        </w:tc>
        <w:tc>
          <w:tcPr>
            <w:tcW w:w="4962" w:type="dxa"/>
            <w:shd w:val="clear" w:color="auto" w:fill="auto"/>
            <w:vAlign w:val="center"/>
          </w:tcPr>
          <w:p w14:paraId="3ECADEE1" w14:textId="77777777" w:rsidR="00393186" w:rsidRDefault="00393186" w:rsidP="0097135C">
            <w:pPr>
              <w:pStyle w:val="TAL"/>
            </w:pPr>
            <w:r w:rsidRPr="00E80F49">
              <w:t>“38.521-1_TPanalysis_6.5.4_TxIm</w:t>
            </w:r>
            <w:r>
              <w:t>_v3</w:t>
            </w:r>
            <w:r w:rsidRPr="00E80F49">
              <w:t>.zip”</w:t>
            </w:r>
          </w:p>
        </w:tc>
        <w:tc>
          <w:tcPr>
            <w:tcW w:w="1154" w:type="dxa"/>
            <w:vAlign w:val="center"/>
          </w:tcPr>
          <w:p w14:paraId="07D5382E" w14:textId="77777777" w:rsidR="00393186" w:rsidRPr="00E80F49" w:rsidRDefault="00393186" w:rsidP="0097135C">
            <w:pPr>
              <w:pStyle w:val="TAL"/>
            </w:pPr>
            <w:r w:rsidRPr="00E80F49">
              <w:t>RAN5#</w:t>
            </w:r>
            <w:r>
              <w:rPr>
                <w:lang w:eastAsia="zh-CN"/>
              </w:rPr>
              <w:t>100</w:t>
            </w:r>
          </w:p>
        </w:tc>
      </w:tr>
    </w:tbl>
    <w:p w14:paraId="33E4C334" w14:textId="77777777" w:rsidR="00393186" w:rsidRDefault="00393186" w:rsidP="00393186"/>
    <w:p w14:paraId="6A21731C" w14:textId="7F1842CB" w:rsidR="00393186" w:rsidRPr="00E80F49" w:rsidRDefault="00393186" w:rsidP="00393186">
      <w:pPr>
        <w:pStyle w:val="TH"/>
      </w:pPr>
      <w:r w:rsidRPr="00E80F49">
        <w:t xml:space="preserve">Table </w:t>
      </w:r>
      <w:r w:rsidR="001E5BB1" w:rsidRPr="001E5BB1">
        <w:t>4.1.1.6-2</w:t>
      </w:r>
      <w:r w:rsidRPr="00E80F49">
        <w:t xml:space="preserve">: UE </w:t>
      </w:r>
      <w:r>
        <w:t>receiver</w:t>
      </w:r>
      <w:r w:rsidRPr="00E80F49">
        <w:t xml:space="preserve">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4362C6E3" w14:textId="77777777" w:rsidTr="0097135C">
        <w:trPr>
          <w:trHeight w:val="248"/>
          <w:jc w:val="center"/>
        </w:trPr>
        <w:tc>
          <w:tcPr>
            <w:tcW w:w="2830" w:type="dxa"/>
            <w:vAlign w:val="center"/>
          </w:tcPr>
          <w:p w14:paraId="2049F57B"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505B3045" w14:textId="77777777" w:rsidR="00393186" w:rsidRPr="00E80F49" w:rsidRDefault="00393186" w:rsidP="0097135C">
            <w:pPr>
              <w:pStyle w:val="TAH"/>
            </w:pPr>
            <w:r w:rsidRPr="00E80F49">
              <w:t>Number of test points</w:t>
            </w:r>
          </w:p>
        </w:tc>
        <w:tc>
          <w:tcPr>
            <w:tcW w:w="4962" w:type="dxa"/>
            <w:shd w:val="clear" w:color="auto" w:fill="auto"/>
            <w:vAlign w:val="center"/>
          </w:tcPr>
          <w:p w14:paraId="5557B6EF" w14:textId="77777777" w:rsidR="00393186" w:rsidRPr="00E80F49" w:rsidRDefault="00393186" w:rsidP="0097135C">
            <w:pPr>
              <w:pStyle w:val="TAH"/>
            </w:pPr>
            <w:r w:rsidRPr="00E80F49">
              <w:t>Justification</w:t>
            </w:r>
          </w:p>
        </w:tc>
        <w:tc>
          <w:tcPr>
            <w:tcW w:w="1154" w:type="dxa"/>
            <w:vAlign w:val="center"/>
          </w:tcPr>
          <w:p w14:paraId="2111CFEF" w14:textId="77777777" w:rsidR="00393186" w:rsidRPr="00E80F49" w:rsidRDefault="00393186" w:rsidP="0097135C">
            <w:pPr>
              <w:pStyle w:val="TAH"/>
            </w:pPr>
            <w:r w:rsidRPr="00E80F49">
              <w:t>Comments</w:t>
            </w:r>
          </w:p>
        </w:tc>
      </w:tr>
      <w:tr w:rsidR="00393186" w:rsidRPr="00E80F49" w14:paraId="34C88FD5" w14:textId="77777777" w:rsidTr="0097135C">
        <w:trPr>
          <w:trHeight w:val="248"/>
          <w:jc w:val="center"/>
        </w:trPr>
        <w:tc>
          <w:tcPr>
            <w:tcW w:w="2830" w:type="dxa"/>
            <w:vAlign w:val="center"/>
          </w:tcPr>
          <w:p w14:paraId="3F74BBBF" w14:textId="77777777" w:rsidR="00393186" w:rsidRPr="00E80F49" w:rsidRDefault="00393186" w:rsidP="0097135C">
            <w:pPr>
              <w:pStyle w:val="TAL"/>
            </w:pPr>
            <w:r w:rsidRPr="002F7A9A">
              <w:t>7.3F.2</w:t>
            </w:r>
            <w:r>
              <w:t xml:space="preserve"> </w:t>
            </w:r>
            <w:r w:rsidRPr="002F7A9A">
              <w:t xml:space="preserve">Reference sensitivity power level </w:t>
            </w:r>
          </w:p>
        </w:tc>
        <w:tc>
          <w:tcPr>
            <w:tcW w:w="1134" w:type="dxa"/>
            <w:shd w:val="clear" w:color="auto" w:fill="auto"/>
            <w:vAlign w:val="center"/>
          </w:tcPr>
          <w:p w14:paraId="7C535A96" w14:textId="77777777" w:rsidR="00393186" w:rsidRDefault="00393186" w:rsidP="0097135C">
            <w:pPr>
              <w:pStyle w:val="TAC"/>
            </w:pPr>
            <w:r>
              <w:rPr>
                <w:rFonts w:cs="Arial"/>
                <w:szCs w:val="18"/>
                <w:lang w:val="en-US" w:eastAsia="fr-FR"/>
              </w:rPr>
              <w:t>45</w:t>
            </w:r>
          </w:p>
        </w:tc>
        <w:tc>
          <w:tcPr>
            <w:tcW w:w="4962" w:type="dxa"/>
            <w:shd w:val="clear" w:color="auto" w:fill="auto"/>
            <w:vAlign w:val="center"/>
          </w:tcPr>
          <w:p w14:paraId="24C72248" w14:textId="77777777" w:rsidR="00393186" w:rsidRDefault="00393186" w:rsidP="0097135C">
            <w:pPr>
              <w:pStyle w:val="TAL"/>
            </w:pPr>
            <w:r>
              <w:t xml:space="preserve">General rules of test point selection apply. </w:t>
            </w:r>
            <w:r w:rsidRPr="00CF6C2D">
              <w:t xml:space="preserve">Test points of TC </w:t>
            </w:r>
            <w:r>
              <w:t>7.3.2</w:t>
            </w:r>
            <w:r w:rsidRPr="00CF6C2D">
              <w:t xml:space="preserve"> from TS 38.521-1</w:t>
            </w:r>
            <w:r>
              <w:t xml:space="preserve"> </w:t>
            </w:r>
            <w:r w:rsidRPr="00CF6C2D">
              <w:t>can be leveraged</w:t>
            </w:r>
            <w:r>
              <w:t>.</w:t>
            </w:r>
          </w:p>
        </w:tc>
        <w:tc>
          <w:tcPr>
            <w:tcW w:w="1154" w:type="dxa"/>
            <w:vAlign w:val="center"/>
          </w:tcPr>
          <w:p w14:paraId="067AEC51" w14:textId="77777777" w:rsidR="00393186" w:rsidRPr="00E80F49" w:rsidRDefault="00393186" w:rsidP="0097135C">
            <w:pPr>
              <w:pStyle w:val="TAL"/>
            </w:pPr>
            <w:r w:rsidRPr="00E80F49">
              <w:t>RAN5#</w:t>
            </w:r>
            <w:r>
              <w:t>97</w:t>
            </w:r>
          </w:p>
        </w:tc>
      </w:tr>
      <w:tr w:rsidR="00393186" w:rsidRPr="00E80F49" w14:paraId="6E8EE1D8" w14:textId="77777777" w:rsidTr="0097135C">
        <w:trPr>
          <w:trHeight w:val="248"/>
          <w:jc w:val="center"/>
        </w:trPr>
        <w:tc>
          <w:tcPr>
            <w:tcW w:w="2830" w:type="dxa"/>
            <w:vAlign w:val="center"/>
          </w:tcPr>
          <w:p w14:paraId="0D429EE5" w14:textId="77777777" w:rsidR="00393186" w:rsidRPr="00E80F49" w:rsidRDefault="00393186" w:rsidP="0097135C">
            <w:pPr>
              <w:pStyle w:val="TAL"/>
            </w:pPr>
            <w:r w:rsidRPr="00E80F49">
              <w:t>7.</w:t>
            </w:r>
            <w:r>
              <w:rPr>
                <w:lang w:eastAsia="zh-CN"/>
              </w:rPr>
              <w:t>5F.1</w:t>
            </w:r>
            <w:r w:rsidRPr="00E80F49">
              <w:t xml:space="preserve"> </w:t>
            </w:r>
            <w:r w:rsidRPr="00535969">
              <w:rPr>
                <w:lang w:eastAsia="zh-CN"/>
              </w:rPr>
              <w:t>Adjacent channel selectivity for shared spectrum channel access</w:t>
            </w:r>
          </w:p>
        </w:tc>
        <w:tc>
          <w:tcPr>
            <w:tcW w:w="1134" w:type="dxa"/>
            <w:shd w:val="clear" w:color="auto" w:fill="auto"/>
            <w:vAlign w:val="center"/>
          </w:tcPr>
          <w:p w14:paraId="4FD679BA" w14:textId="77777777" w:rsidR="00393186" w:rsidRPr="00E80F49" w:rsidRDefault="00393186" w:rsidP="0097135C">
            <w:pPr>
              <w:pStyle w:val="TAC"/>
            </w:pPr>
            <w:r>
              <w:t>3</w:t>
            </w:r>
          </w:p>
        </w:tc>
        <w:tc>
          <w:tcPr>
            <w:tcW w:w="4962" w:type="dxa"/>
            <w:shd w:val="clear" w:color="auto" w:fill="auto"/>
            <w:vAlign w:val="center"/>
          </w:tcPr>
          <w:p w14:paraId="7208B9CC" w14:textId="77777777" w:rsidR="00393186" w:rsidRPr="00E80F49" w:rsidRDefault="00393186" w:rsidP="0097135C">
            <w:pPr>
              <w:pStyle w:val="TAL"/>
            </w:pPr>
            <w:r>
              <w:t xml:space="preserve">General rules of test point selection apply. </w:t>
            </w:r>
            <w:r w:rsidRPr="00CF6C2D">
              <w:t xml:space="preserve">Test points of TC </w:t>
            </w:r>
            <w:r>
              <w:t>7.5</w:t>
            </w:r>
            <w:r w:rsidRPr="00CF6C2D">
              <w:t xml:space="preserve"> from TS 38.521-1</w:t>
            </w:r>
            <w:r>
              <w:t xml:space="preserve"> </w:t>
            </w:r>
            <w:r w:rsidRPr="00CF6C2D">
              <w:t>can be leveraged</w:t>
            </w:r>
            <w:r>
              <w:t>.</w:t>
            </w:r>
          </w:p>
        </w:tc>
        <w:tc>
          <w:tcPr>
            <w:tcW w:w="1154" w:type="dxa"/>
            <w:vAlign w:val="center"/>
          </w:tcPr>
          <w:p w14:paraId="53CCB028" w14:textId="77777777" w:rsidR="00393186" w:rsidRPr="00E80F49" w:rsidRDefault="00393186" w:rsidP="0097135C">
            <w:pPr>
              <w:pStyle w:val="TAL"/>
            </w:pPr>
            <w:r w:rsidRPr="00E80F49">
              <w:t>RAN5#</w:t>
            </w:r>
            <w:r>
              <w:t>97</w:t>
            </w:r>
          </w:p>
        </w:tc>
      </w:tr>
      <w:tr w:rsidR="00393186" w:rsidRPr="00E80F49" w14:paraId="7EF31F70" w14:textId="77777777" w:rsidTr="0097135C">
        <w:trPr>
          <w:trHeight w:val="248"/>
          <w:jc w:val="center"/>
        </w:trPr>
        <w:tc>
          <w:tcPr>
            <w:tcW w:w="2830" w:type="dxa"/>
            <w:vAlign w:val="center"/>
          </w:tcPr>
          <w:p w14:paraId="7A7B0A36" w14:textId="77777777" w:rsidR="00393186" w:rsidRPr="00E80F49" w:rsidRDefault="00393186" w:rsidP="0097135C">
            <w:pPr>
              <w:pStyle w:val="TAL"/>
            </w:pPr>
            <w:r w:rsidRPr="006516C4">
              <w:t>7.6F.2.1</w:t>
            </w:r>
            <w:r>
              <w:t xml:space="preserve"> </w:t>
            </w:r>
            <w:r w:rsidRPr="0004292F">
              <w:t>In-band blocking for shared spectrum channel access</w:t>
            </w:r>
          </w:p>
        </w:tc>
        <w:tc>
          <w:tcPr>
            <w:tcW w:w="1134" w:type="dxa"/>
            <w:shd w:val="clear" w:color="auto" w:fill="auto"/>
            <w:vAlign w:val="center"/>
          </w:tcPr>
          <w:p w14:paraId="5D43A570" w14:textId="77777777" w:rsidR="00393186" w:rsidRDefault="00393186" w:rsidP="0097135C">
            <w:pPr>
              <w:pStyle w:val="TAC"/>
            </w:pPr>
            <w:r>
              <w:t>3</w:t>
            </w:r>
          </w:p>
        </w:tc>
        <w:tc>
          <w:tcPr>
            <w:tcW w:w="4962" w:type="dxa"/>
            <w:shd w:val="clear" w:color="auto" w:fill="auto"/>
            <w:vAlign w:val="center"/>
          </w:tcPr>
          <w:p w14:paraId="072EA237" w14:textId="77777777" w:rsidR="00393186" w:rsidRDefault="00393186" w:rsidP="0097135C">
            <w:pPr>
              <w:pStyle w:val="TAL"/>
            </w:pPr>
            <w:r>
              <w:t xml:space="preserve">General rules of test point selection apply. </w:t>
            </w:r>
            <w:r w:rsidRPr="00CF6C2D">
              <w:t xml:space="preserve">Test points of TC </w:t>
            </w:r>
            <w:r>
              <w:t>7.6.2</w:t>
            </w:r>
            <w:r w:rsidRPr="00CF6C2D">
              <w:t xml:space="preserve"> from TS 38.521-1</w:t>
            </w:r>
            <w:r>
              <w:t xml:space="preserve"> </w:t>
            </w:r>
            <w:r w:rsidRPr="00CF6C2D">
              <w:t>can be leveraged</w:t>
            </w:r>
            <w:r>
              <w:t>.</w:t>
            </w:r>
          </w:p>
        </w:tc>
        <w:tc>
          <w:tcPr>
            <w:tcW w:w="1154" w:type="dxa"/>
            <w:vAlign w:val="center"/>
          </w:tcPr>
          <w:p w14:paraId="2311DA5E" w14:textId="77777777" w:rsidR="00393186" w:rsidRPr="00E80F49" w:rsidRDefault="00393186" w:rsidP="0097135C">
            <w:pPr>
              <w:pStyle w:val="TAL"/>
            </w:pPr>
            <w:r w:rsidRPr="00E80F49">
              <w:t>RAN5#</w:t>
            </w:r>
            <w:r>
              <w:t>97</w:t>
            </w:r>
          </w:p>
        </w:tc>
      </w:tr>
      <w:tr w:rsidR="00393186" w:rsidRPr="00E80F49" w14:paraId="2AC95569" w14:textId="77777777" w:rsidTr="0097135C">
        <w:trPr>
          <w:trHeight w:val="248"/>
          <w:jc w:val="center"/>
        </w:trPr>
        <w:tc>
          <w:tcPr>
            <w:tcW w:w="2830" w:type="dxa"/>
            <w:vAlign w:val="center"/>
          </w:tcPr>
          <w:p w14:paraId="5009FCFA" w14:textId="1019D43B" w:rsidR="00393186" w:rsidRPr="00E80F49" w:rsidRDefault="00393186" w:rsidP="0097135C">
            <w:pPr>
              <w:pStyle w:val="TAL"/>
            </w:pPr>
            <w:r w:rsidRPr="0027061C">
              <w:t>7.6F.3</w:t>
            </w:r>
            <w:r>
              <w:t xml:space="preserve"> </w:t>
            </w:r>
            <w:r w:rsidRPr="0027061C">
              <w:t>Out of band blocking</w:t>
            </w:r>
          </w:p>
        </w:tc>
        <w:tc>
          <w:tcPr>
            <w:tcW w:w="1134" w:type="dxa"/>
            <w:shd w:val="clear" w:color="auto" w:fill="auto"/>
            <w:vAlign w:val="center"/>
          </w:tcPr>
          <w:p w14:paraId="2A3AF53D" w14:textId="77777777" w:rsidR="00393186" w:rsidRDefault="00393186" w:rsidP="0097135C">
            <w:pPr>
              <w:pStyle w:val="TAC"/>
            </w:pPr>
            <w:r>
              <w:t>3</w:t>
            </w:r>
          </w:p>
        </w:tc>
        <w:tc>
          <w:tcPr>
            <w:tcW w:w="4962" w:type="dxa"/>
            <w:shd w:val="clear" w:color="auto" w:fill="auto"/>
            <w:vAlign w:val="center"/>
          </w:tcPr>
          <w:p w14:paraId="32DEE6A6" w14:textId="77777777" w:rsidR="00393186" w:rsidRDefault="00393186" w:rsidP="0097135C">
            <w:pPr>
              <w:pStyle w:val="TAL"/>
            </w:pPr>
            <w:r>
              <w:t xml:space="preserve">General rules of test point selection apply. </w:t>
            </w:r>
            <w:r w:rsidRPr="00CF6C2D">
              <w:t xml:space="preserve">Test points of TC </w:t>
            </w:r>
            <w:r>
              <w:t>7.6.3</w:t>
            </w:r>
            <w:r w:rsidRPr="00CF6C2D">
              <w:t xml:space="preserve"> from TS 38.521-1</w:t>
            </w:r>
            <w:r>
              <w:t xml:space="preserve"> </w:t>
            </w:r>
            <w:r w:rsidRPr="00CF6C2D">
              <w:t>can be leveraged</w:t>
            </w:r>
            <w:r>
              <w:t>.</w:t>
            </w:r>
          </w:p>
        </w:tc>
        <w:tc>
          <w:tcPr>
            <w:tcW w:w="1154" w:type="dxa"/>
            <w:vAlign w:val="center"/>
          </w:tcPr>
          <w:p w14:paraId="2C433EB4" w14:textId="77777777" w:rsidR="00393186" w:rsidRPr="00E80F49" w:rsidRDefault="00393186" w:rsidP="0097135C">
            <w:pPr>
              <w:pStyle w:val="TAL"/>
            </w:pPr>
            <w:r w:rsidRPr="00E80F49">
              <w:t>RAN5#</w:t>
            </w:r>
            <w:r>
              <w:t>97</w:t>
            </w:r>
          </w:p>
        </w:tc>
      </w:tr>
      <w:tr w:rsidR="00393186" w:rsidRPr="00E80F49" w14:paraId="0C059067" w14:textId="77777777" w:rsidTr="0097135C">
        <w:trPr>
          <w:trHeight w:val="248"/>
          <w:jc w:val="center"/>
        </w:trPr>
        <w:tc>
          <w:tcPr>
            <w:tcW w:w="2830" w:type="dxa"/>
            <w:vAlign w:val="center"/>
          </w:tcPr>
          <w:p w14:paraId="08DE64B4" w14:textId="3EB7CA41" w:rsidR="00393186" w:rsidRPr="0027061C" w:rsidRDefault="00393186" w:rsidP="0097135C">
            <w:pPr>
              <w:pStyle w:val="TAL"/>
            </w:pPr>
            <w:r w:rsidRPr="0097135C">
              <w:rPr>
                <w:lang w:eastAsia="en-US"/>
              </w:rPr>
              <w:t>7.7F.1 Spurious response for shared spectrum channel access</w:t>
            </w:r>
          </w:p>
        </w:tc>
        <w:tc>
          <w:tcPr>
            <w:tcW w:w="1134" w:type="dxa"/>
            <w:shd w:val="clear" w:color="auto" w:fill="auto"/>
            <w:vAlign w:val="center"/>
          </w:tcPr>
          <w:p w14:paraId="56CA12C6" w14:textId="77777777" w:rsidR="00393186" w:rsidRDefault="00393186" w:rsidP="0097135C">
            <w:pPr>
              <w:pStyle w:val="TAC"/>
            </w:pPr>
            <w:r>
              <w:t>7</w:t>
            </w:r>
          </w:p>
        </w:tc>
        <w:tc>
          <w:tcPr>
            <w:tcW w:w="4962" w:type="dxa"/>
            <w:shd w:val="clear" w:color="auto" w:fill="auto"/>
            <w:vAlign w:val="center"/>
          </w:tcPr>
          <w:p w14:paraId="213F176A" w14:textId="77777777" w:rsidR="00393186" w:rsidRDefault="00393186" w:rsidP="0097135C">
            <w:pPr>
              <w:pStyle w:val="TAL"/>
            </w:pPr>
            <w:r>
              <w:t xml:space="preserve">General rules of test point selection apply. </w:t>
            </w:r>
            <w:r w:rsidRPr="00CF6C2D">
              <w:t xml:space="preserve">Test points of TC </w:t>
            </w:r>
            <w:r>
              <w:t>7.</w:t>
            </w:r>
            <w:r w:rsidRPr="00CF6C2D">
              <w:t xml:space="preserve"> from TS 38.521-1</w:t>
            </w:r>
            <w:r>
              <w:t xml:space="preserve"> </w:t>
            </w:r>
            <w:r w:rsidRPr="00CF6C2D">
              <w:t>can be leveraged</w:t>
            </w:r>
            <w:r>
              <w:t>.</w:t>
            </w:r>
          </w:p>
        </w:tc>
        <w:tc>
          <w:tcPr>
            <w:tcW w:w="1154" w:type="dxa"/>
            <w:vAlign w:val="center"/>
          </w:tcPr>
          <w:p w14:paraId="0C71FD0D" w14:textId="77777777" w:rsidR="00393186" w:rsidRPr="00E80F49" w:rsidRDefault="00393186" w:rsidP="0097135C">
            <w:pPr>
              <w:pStyle w:val="TAL"/>
            </w:pPr>
            <w:r w:rsidRPr="00E80F49">
              <w:t>RAN5#</w:t>
            </w:r>
            <w:r>
              <w:t>97</w:t>
            </w:r>
          </w:p>
        </w:tc>
      </w:tr>
    </w:tbl>
    <w:p w14:paraId="178276B3" w14:textId="77777777" w:rsidR="00393186" w:rsidRPr="00E80F49" w:rsidRDefault="00393186" w:rsidP="00393186"/>
    <w:p w14:paraId="3F98D220" w14:textId="77777777" w:rsidR="001E5BB1" w:rsidRPr="000F18A4" w:rsidRDefault="001E5BB1" w:rsidP="001E5BB1">
      <w:pPr>
        <w:pStyle w:val="Heading4"/>
      </w:pPr>
      <w:bookmarkStart w:id="167" w:name="_Toc155086265"/>
      <w:r w:rsidRPr="000F18A4">
        <w:t>4.1.1.7</w:t>
      </w:r>
      <w:r w:rsidRPr="000F18A4">
        <w:tab/>
        <w:t xml:space="preserve">FR1 </w:t>
      </w:r>
      <w:r w:rsidRPr="000F18A4">
        <w:rPr>
          <w:lang w:eastAsia="zh-CN"/>
        </w:rPr>
        <w:t>CA with UL MIMO</w:t>
      </w:r>
      <w:r w:rsidRPr="000F18A4">
        <w:t xml:space="preserve"> test cases</w:t>
      </w:r>
      <w:bookmarkEnd w:id="167"/>
    </w:p>
    <w:p w14:paraId="64C1F874" w14:textId="77777777" w:rsidR="001E5BB1" w:rsidRPr="000F18A4" w:rsidRDefault="001E5BB1" w:rsidP="001E5BB1">
      <w:r w:rsidRPr="000F18A4">
        <w:t xml:space="preserve">This section contains information on test point selection for FR1 CA </w:t>
      </w:r>
      <w:r w:rsidRPr="000F18A4">
        <w:rPr>
          <w:rFonts w:hint="eastAsia"/>
          <w:lang w:eastAsia="zh-CN"/>
        </w:rPr>
        <w:t>with</w:t>
      </w:r>
      <w:r w:rsidRPr="000F18A4">
        <w:t xml:space="preserve"> UL MIMO test cases in TS 38.521-1[2]. The general rule in this section apply to all test cases for FR1 CA with UL MIMO test cases. Separate analysis for each FR1 </w:t>
      </w:r>
      <w:r w:rsidRPr="000F18A4">
        <w:rPr>
          <w:lang w:eastAsia="zh-CN"/>
        </w:rPr>
        <w:t>CA with UL MIMO</w:t>
      </w:r>
      <w:r w:rsidRPr="000F18A4">
        <w:t xml:space="preserve"> test case is not provided, unless deemed necessary.</w:t>
      </w:r>
    </w:p>
    <w:p w14:paraId="1B81BD84" w14:textId="60C74FFE" w:rsidR="001E5BB1" w:rsidRPr="000F18A4" w:rsidRDefault="001E5BB1" w:rsidP="001E5BB1">
      <w:r w:rsidRPr="000F18A4">
        <w:t xml:space="preserve">For Test Environment, Test frequency, Test channel bandwidths, Test Subcarrier Spacing, modulation and RB </w:t>
      </w:r>
      <w:r w:rsidRPr="000F18A4">
        <w:rPr>
          <w:rFonts w:hint="eastAsia"/>
          <w:lang w:eastAsia="zh-CN"/>
        </w:rPr>
        <w:t>allocation</w:t>
      </w:r>
      <w:r w:rsidRPr="000F18A4">
        <w:t>: adopt the same selection as the corresponding FR1 NR CA test cases.</w:t>
      </w:r>
    </w:p>
    <w:p w14:paraId="4DAF0F30" w14:textId="77777777" w:rsidR="001E5BB1" w:rsidRPr="000F18A4" w:rsidRDefault="001E5BB1" w:rsidP="001E5BB1">
      <w:pPr>
        <w:rPr>
          <w:rFonts w:eastAsia="SimSun"/>
          <w:lang w:eastAsia="zh-CN"/>
        </w:rPr>
      </w:pPr>
      <w:r w:rsidRPr="000F18A4">
        <w:lastRenderedPageBreak/>
        <w:t xml:space="preserve">As for waveform, </w:t>
      </w:r>
      <w:r w:rsidRPr="000F18A4">
        <w:rPr>
          <w:rFonts w:eastAsia="SimSun"/>
          <w:lang w:eastAsia="zh-CN"/>
        </w:rPr>
        <w:t xml:space="preserve">CP-OFDM </w:t>
      </w:r>
      <w:r w:rsidRPr="000F18A4">
        <w:rPr>
          <w:rFonts w:eastAsia="SimSun" w:hint="eastAsia"/>
          <w:lang w:eastAsia="zh-CN"/>
        </w:rPr>
        <w:t>is</w:t>
      </w:r>
      <w:r w:rsidRPr="000F18A4">
        <w:rPr>
          <w:rFonts w:eastAsia="SimSun"/>
          <w:lang w:eastAsia="zh-CN"/>
        </w:rPr>
        <w:t xml:space="preserve"> mandatory in case of UL MIMO with two layer transmission and DFT-s-OFDM is not valid. Therefore CP-OFDM waveform </w:t>
      </w:r>
      <w:r w:rsidRPr="000F18A4">
        <w:rPr>
          <w:rFonts w:eastAsia="SimSun" w:hint="eastAsia"/>
          <w:lang w:eastAsia="zh-CN"/>
        </w:rPr>
        <w:t>is</w:t>
      </w:r>
      <w:r w:rsidRPr="000F18A4">
        <w:rPr>
          <w:rFonts w:eastAsia="SimSun"/>
          <w:lang w:eastAsia="zh-CN"/>
        </w:rPr>
        <w:t xml:space="preserve"> </w:t>
      </w:r>
      <w:r w:rsidRPr="000F18A4">
        <w:rPr>
          <w:rFonts w:eastAsia="SimSun" w:hint="eastAsia"/>
          <w:lang w:eastAsia="zh-CN"/>
        </w:rPr>
        <w:t>selected</w:t>
      </w:r>
      <w:r w:rsidRPr="000F18A4">
        <w:rPr>
          <w:rFonts w:eastAsia="SimSun"/>
          <w:lang w:eastAsia="zh-CN"/>
        </w:rPr>
        <w:t>.</w:t>
      </w:r>
    </w:p>
    <w:p w14:paraId="4FE67942" w14:textId="77777777" w:rsidR="001E5BB1" w:rsidRPr="000F18A4" w:rsidRDefault="001E5BB1" w:rsidP="001E5BB1">
      <w:pPr>
        <w:rPr>
          <w:rFonts w:eastAsia="SimSun"/>
          <w:lang w:eastAsia="zh-CN"/>
        </w:rPr>
      </w:pPr>
      <w:r w:rsidRPr="000F18A4">
        <w:t>The test point selection for FR1 CA with UL MIMO test cases in [2] clause 6 is listed in Table 4.1.1.7-1.</w:t>
      </w:r>
    </w:p>
    <w:p w14:paraId="57C6B284" w14:textId="77777777" w:rsidR="001E5BB1" w:rsidRPr="000F18A4" w:rsidRDefault="001E5BB1" w:rsidP="001E5BB1">
      <w:pPr>
        <w:pStyle w:val="TH"/>
      </w:pPr>
      <w:r w:rsidRPr="000F18A4">
        <w:t>Table 4.1.1.7-1: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0F18A4" w14:paraId="735C5AC1" w14:textId="77777777" w:rsidTr="008E62A3">
        <w:trPr>
          <w:trHeight w:val="248"/>
          <w:jc w:val="center"/>
        </w:trPr>
        <w:tc>
          <w:tcPr>
            <w:tcW w:w="2830" w:type="dxa"/>
            <w:vAlign w:val="center"/>
          </w:tcPr>
          <w:p w14:paraId="7CBB4E1D" w14:textId="77777777" w:rsidR="001E5BB1" w:rsidRPr="000F18A4" w:rsidRDefault="001E5BB1" w:rsidP="008E62A3">
            <w:pPr>
              <w:pStyle w:val="TAH"/>
              <w:rPr>
                <w:rFonts w:cs="Arial"/>
              </w:rPr>
            </w:pPr>
            <w:r w:rsidRPr="000F18A4">
              <w:t>Subclause</w:t>
            </w:r>
          </w:p>
        </w:tc>
        <w:tc>
          <w:tcPr>
            <w:tcW w:w="1134" w:type="dxa"/>
            <w:shd w:val="clear" w:color="auto" w:fill="auto"/>
            <w:vAlign w:val="center"/>
          </w:tcPr>
          <w:p w14:paraId="38B09869" w14:textId="77777777" w:rsidR="001E5BB1" w:rsidRPr="000F18A4" w:rsidRDefault="001E5BB1" w:rsidP="008E62A3">
            <w:pPr>
              <w:pStyle w:val="TAH"/>
            </w:pPr>
            <w:r w:rsidRPr="000F18A4">
              <w:t>Number of test points</w:t>
            </w:r>
          </w:p>
        </w:tc>
        <w:tc>
          <w:tcPr>
            <w:tcW w:w="4962" w:type="dxa"/>
            <w:shd w:val="clear" w:color="auto" w:fill="auto"/>
            <w:vAlign w:val="center"/>
          </w:tcPr>
          <w:p w14:paraId="69D3C0F2" w14:textId="77777777" w:rsidR="001E5BB1" w:rsidRPr="000F18A4" w:rsidRDefault="001E5BB1" w:rsidP="008E62A3">
            <w:pPr>
              <w:pStyle w:val="TAH"/>
            </w:pPr>
            <w:r w:rsidRPr="000F18A4">
              <w:t>Justification</w:t>
            </w:r>
          </w:p>
        </w:tc>
        <w:tc>
          <w:tcPr>
            <w:tcW w:w="1154" w:type="dxa"/>
            <w:vAlign w:val="center"/>
          </w:tcPr>
          <w:p w14:paraId="7B9DE4B8" w14:textId="77777777" w:rsidR="001E5BB1" w:rsidRPr="000F18A4" w:rsidRDefault="001E5BB1" w:rsidP="008E62A3">
            <w:pPr>
              <w:pStyle w:val="TAH"/>
            </w:pPr>
            <w:r w:rsidRPr="000F18A4">
              <w:t>Comments</w:t>
            </w:r>
          </w:p>
        </w:tc>
      </w:tr>
      <w:tr w:rsidR="001E5BB1" w:rsidRPr="000F18A4" w14:paraId="44267608" w14:textId="77777777" w:rsidTr="008E62A3">
        <w:trPr>
          <w:trHeight w:val="248"/>
          <w:jc w:val="center"/>
        </w:trPr>
        <w:tc>
          <w:tcPr>
            <w:tcW w:w="2830" w:type="dxa"/>
            <w:vAlign w:val="center"/>
          </w:tcPr>
          <w:p w14:paraId="39129E51" w14:textId="77777777" w:rsidR="001E5BB1" w:rsidRPr="000F18A4" w:rsidRDefault="001E5BB1" w:rsidP="008E62A3">
            <w:pPr>
              <w:pStyle w:val="TAL"/>
            </w:pPr>
            <w:r w:rsidRPr="000F18A4">
              <w:t xml:space="preserve">6.2H.1.2 </w:t>
            </w:r>
            <w:r w:rsidRPr="000F18A4">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0F18A4" w:rsidRDefault="001E5BB1" w:rsidP="008E62A3">
            <w:pPr>
              <w:pStyle w:val="TAC"/>
            </w:pPr>
            <w:r w:rsidRPr="000F18A4">
              <w:t>320</w:t>
            </w:r>
          </w:p>
        </w:tc>
        <w:tc>
          <w:tcPr>
            <w:tcW w:w="4962" w:type="dxa"/>
            <w:shd w:val="clear" w:color="auto" w:fill="auto"/>
            <w:vAlign w:val="center"/>
          </w:tcPr>
          <w:p w14:paraId="17C68758" w14:textId="77777777" w:rsidR="001E5BB1" w:rsidRPr="000F18A4" w:rsidRDefault="001E5BB1" w:rsidP="008E62A3">
            <w:pPr>
              <w:pStyle w:val="TAL"/>
            </w:pPr>
            <w:r w:rsidRPr="000F18A4">
              <w:t xml:space="preserve">General rules of test point selection apply. Test points of TC 6.2A.2.1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36430513" w14:textId="77777777" w:rsidR="001E5BB1" w:rsidRPr="000F18A4" w:rsidRDefault="001E5BB1" w:rsidP="008E62A3">
            <w:pPr>
              <w:pStyle w:val="TAL"/>
            </w:pPr>
            <w:r w:rsidRPr="000F18A4">
              <w:t>RAN5#101</w:t>
            </w:r>
          </w:p>
        </w:tc>
      </w:tr>
      <w:tr w:rsidR="001E5BB1" w:rsidRPr="000F18A4" w14:paraId="45D07FE5" w14:textId="77777777" w:rsidTr="008E62A3">
        <w:trPr>
          <w:trHeight w:val="248"/>
          <w:jc w:val="center"/>
        </w:trPr>
        <w:tc>
          <w:tcPr>
            <w:tcW w:w="2830" w:type="dxa"/>
            <w:vAlign w:val="center"/>
          </w:tcPr>
          <w:p w14:paraId="128AD95D" w14:textId="77777777" w:rsidR="001E5BB1" w:rsidRPr="000F18A4" w:rsidRDefault="001E5BB1" w:rsidP="008E62A3">
            <w:pPr>
              <w:pStyle w:val="TAL"/>
            </w:pPr>
            <w:r w:rsidRPr="000F18A4">
              <w:t xml:space="preserve">6.2H.1.4 </w:t>
            </w:r>
            <w:r w:rsidRPr="000F18A4">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0F18A4" w:rsidRDefault="001E5BB1" w:rsidP="008E62A3">
            <w:pPr>
              <w:pStyle w:val="TAC"/>
            </w:pPr>
            <w:r w:rsidRPr="000F18A4">
              <w:t>10</w:t>
            </w:r>
          </w:p>
        </w:tc>
        <w:tc>
          <w:tcPr>
            <w:tcW w:w="4962" w:type="dxa"/>
            <w:shd w:val="clear" w:color="auto" w:fill="auto"/>
            <w:vAlign w:val="center"/>
          </w:tcPr>
          <w:p w14:paraId="63E6E934" w14:textId="77777777" w:rsidR="001E5BB1" w:rsidRPr="000F18A4" w:rsidRDefault="001E5BB1" w:rsidP="008E62A3">
            <w:pPr>
              <w:pStyle w:val="TAL"/>
            </w:pPr>
            <w:r w:rsidRPr="000F18A4">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0F18A4" w:rsidRDefault="001E5BB1" w:rsidP="008E62A3">
            <w:pPr>
              <w:pStyle w:val="TAL"/>
            </w:pPr>
            <w:r w:rsidRPr="000F18A4">
              <w:t>RAN5#101</w:t>
            </w:r>
          </w:p>
        </w:tc>
      </w:tr>
      <w:tr w:rsidR="001E5BB1" w:rsidRPr="000F18A4" w14:paraId="3C3C8173" w14:textId="77777777" w:rsidTr="008E62A3">
        <w:trPr>
          <w:trHeight w:val="248"/>
          <w:jc w:val="center"/>
        </w:trPr>
        <w:tc>
          <w:tcPr>
            <w:tcW w:w="2830" w:type="dxa"/>
            <w:vAlign w:val="center"/>
          </w:tcPr>
          <w:p w14:paraId="6AC7536C" w14:textId="77777777" w:rsidR="001E5BB1" w:rsidRPr="000F18A4" w:rsidRDefault="001E5BB1" w:rsidP="008E62A3">
            <w:pPr>
              <w:pStyle w:val="TAL"/>
            </w:pPr>
            <w:bookmarkStart w:id="168" w:name="_Toc27477835"/>
            <w:bookmarkStart w:id="169" w:name="_Toc36226519"/>
            <w:bookmarkStart w:id="170" w:name="_Toc44323776"/>
            <w:bookmarkStart w:id="171" w:name="_Toc52989944"/>
            <w:bookmarkStart w:id="172" w:name="_Toc60823140"/>
            <w:bookmarkStart w:id="173" w:name="_Toc60825062"/>
            <w:bookmarkStart w:id="174" w:name="_Toc69305959"/>
            <w:bookmarkStart w:id="175" w:name="_Toc69309788"/>
            <w:bookmarkStart w:id="176" w:name="_Toc76020100"/>
            <w:bookmarkStart w:id="177" w:name="_Toc83720573"/>
            <w:bookmarkStart w:id="178" w:name="_Toc90916429"/>
            <w:bookmarkStart w:id="179" w:name="_Toc90916626"/>
            <w:bookmarkStart w:id="180" w:name="_Toc90917382"/>
            <w:r w:rsidRPr="000F18A4">
              <w:t>6.3H.1</w:t>
            </w:r>
            <w:bookmarkEnd w:id="168"/>
            <w:bookmarkEnd w:id="169"/>
            <w:bookmarkEnd w:id="170"/>
            <w:bookmarkEnd w:id="171"/>
            <w:bookmarkEnd w:id="172"/>
            <w:bookmarkEnd w:id="173"/>
            <w:bookmarkEnd w:id="174"/>
            <w:bookmarkEnd w:id="175"/>
            <w:bookmarkEnd w:id="176"/>
            <w:bookmarkEnd w:id="177"/>
            <w:bookmarkEnd w:id="178"/>
            <w:bookmarkEnd w:id="179"/>
            <w:bookmarkEnd w:id="180"/>
            <w:r w:rsidRPr="000F18A4">
              <w:t>.1 Minimum output power for intra-band UL contiguous CA with UL MIMO</w:t>
            </w:r>
          </w:p>
        </w:tc>
        <w:tc>
          <w:tcPr>
            <w:tcW w:w="1134" w:type="dxa"/>
            <w:shd w:val="clear" w:color="auto" w:fill="auto"/>
            <w:vAlign w:val="center"/>
          </w:tcPr>
          <w:p w14:paraId="7BD85143" w14:textId="77777777" w:rsidR="001E5BB1" w:rsidRPr="000F18A4" w:rsidRDefault="001E5BB1" w:rsidP="008E62A3">
            <w:pPr>
              <w:pStyle w:val="TAC"/>
              <w:rPr>
                <w:lang w:eastAsia="zh-CN"/>
              </w:rPr>
            </w:pPr>
            <w:r w:rsidRPr="000F18A4">
              <w:rPr>
                <w:rFonts w:hint="eastAsia"/>
                <w:lang w:eastAsia="zh-CN"/>
              </w:rPr>
              <w:t>2</w:t>
            </w:r>
            <w:r w:rsidRPr="000F18A4">
              <w:rPr>
                <w:lang w:eastAsia="zh-CN"/>
              </w:rPr>
              <w:t>0</w:t>
            </w:r>
          </w:p>
        </w:tc>
        <w:tc>
          <w:tcPr>
            <w:tcW w:w="4962" w:type="dxa"/>
            <w:shd w:val="clear" w:color="auto" w:fill="auto"/>
            <w:vAlign w:val="center"/>
          </w:tcPr>
          <w:p w14:paraId="34B2816F" w14:textId="77777777" w:rsidR="001E5BB1" w:rsidRPr="000F18A4" w:rsidRDefault="001E5BB1" w:rsidP="008E62A3">
            <w:pPr>
              <w:pStyle w:val="TAL"/>
            </w:pPr>
            <w:r w:rsidRPr="000F18A4">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0F18A4" w:rsidRDefault="001E5BB1" w:rsidP="008E62A3">
            <w:pPr>
              <w:pStyle w:val="TAL"/>
            </w:pPr>
            <w:r w:rsidRPr="000F18A4">
              <w:t>RAN5#101</w:t>
            </w:r>
          </w:p>
        </w:tc>
      </w:tr>
      <w:tr w:rsidR="001E5BB1" w:rsidRPr="000F18A4" w14:paraId="7721CACF" w14:textId="77777777" w:rsidTr="008E62A3">
        <w:trPr>
          <w:trHeight w:val="248"/>
          <w:jc w:val="center"/>
        </w:trPr>
        <w:tc>
          <w:tcPr>
            <w:tcW w:w="2830" w:type="dxa"/>
            <w:vAlign w:val="center"/>
          </w:tcPr>
          <w:p w14:paraId="783EEDF8" w14:textId="77777777" w:rsidR="001E5BB1" w:rsidRPr="000F18A4" w:rsidRDefault="001E5BB1" w:rsidP="008E62A3">
            <w:pPr>
              <w:pStyle w:val="TAL"/>
            </w:pPr>
            <w:r w:rsidRPr="000F18A4">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0F18A4" w:rsidRDefault="001E5BB1" w:rsidP="008E62A3">
            <w:pPr>
              <w:pStyle w:val="TAC"/>
              <w:rPr>
                <w:lang w:eastAsia="zh-CN"/>
              </w:rPr>
            </w:pPr>
            <w:r w:rsidRPr="000F18A4">
              <w:rPr>
                <w:rFonts w:hint="eastAsia"/>
                <w:lang w:eastAsia="zh-CN"/>
              </w:rPr>
              <w:t>4</w:t>
            </w:r>
            <w:r w:rsidRPr="000F18A4">
              <w:rPr>
                <w:lang w:eastAsia="zh-CN"/>
              </w:rPr>
              <w:t>0</w:t>
            </w:r>
          </w:p>
        </w:tc>
        <w:tc>
          <w:tcPr>
            <w:tcW w:w="4962" w:type="dxa"/>
            <w:shd w:val="clear" w:color="auto" w:fill="auto"/>
            <w:vAlign w:val="center"/>
          </w:tcPr>
          <w:p w14:paraId="1D340BB6" w14:textId="77777777" w:rsidR="001E5BB1" w:rsidRPr="000F18A4" w:rsidRDefault="001E5BB1" w:rsidP="008E62A3">
            <w:pPr>
              <w:pStyle w:val="TAL"/>
            </w:pPr>
            <w:r w:rsidRPr="000F18A4">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0F18A4" w:rsidRDefault="001E5BB1" w:rsidP="008E62A3">
            <w:pPr>
              <w:pStyle w:val="TAL"/>
            </w:pPr>
            <w:r w:rsidRPr="000F18A4">
              <w:t>RAN5#101</w:t>
            </w:r>
          </w:p>
        </w:tc>
      </w:tr>
      <w:tr w:rsidR="001E5BB1" w:rsidRPr="000F18A4" w14:paraId="30E43DEC" w14:textId="77777777" w:rsidTr="008E62A3">
        <w:trPr>
          <w:trHeight w:val="248"/>
          <w:jc w:val="center"/>
        </w:trPr>
        <w:tc>
          <w:tcPr>
            <w:tcW w:w="2830" w:type="dxa"/>
            <w:vAlign w:val="center"/>
          </w:tcPr>
          <w:p w14:paraId="666E6527" w14:textId="77777777" w:rsidR="001E5BB1" w:rsidRPr="000F18A4" w:rsidRDefault="001E5BB1" w:rsidP="008E62A3">
            <w:pPr>
              <w:pStyle w:val="TAL"/>
            </w:pPr>
            <w:r w:rsidRPr="000F18A4">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0F18A4" w:rsidRDefault="001E5BB1" w:rsidP="008E62A3">
            <w:pPr>
              <w:pStyle w:val="TAC"/>
              <w:rPr>
                <w:lang w:eastAsia="zh-CN"/>
              </w:rPr>
            </w:pPr>
            <w:r w:rsidRPr="000F18A4">
              <w:rPr>
                <w:rFonts w:hint="eastAsia"/>
                <w:lang w:eastAsia="zh-CN"/>
              </w:rPr>
              <w:t>3</w:t>
            </w:r>
            <w:r w:rsidRPr="000F18A4">
              <w:rPr>
                <w:lang w:eastAsia="zh-CN"/>
              </w:rPr>
              <w:t>2</w:t>
            </w:r>
          </w:p>
        </w:tc>
        <w:tc>
          <w:tcPr>
            <w:tcW w:w="4962" w:type="dxa"/>
            <w:shd w:val="clear" w:color="auto" w:fill="auto"/>
            <w:vAlign w:val="center"/>
          </w:tcPr>
          <w:p w14:paraId="01763EE6" w14:textId="77777777" w:rsidR="001E5BB1" w:rsidRPr="000F18A4" w:rsidRDefault="001E5BB1" w:rsidP="008E62A3">
            <w:pPr>
              <w:pStyle w:val="TAL"/>
            </w:pPr>
            <w:r w:rsidRPr="000F18A4">
              <w:t xml:space="preserve">General rules of test point selection apply. Test points of TC 6.5A.2.2.1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3057BC6C" w14:textId="77777777" w:rsidR="001E5BB1" w:rsidRPr="000F18A4" w:rsidRDefault="001E5BB1" w:rsidP="008E62A3">
            <w:pPr>
              <w:pStyle w:val="TAL"/>
            </w:pPr>
            <w:r w:rsidRPr="000F18A4">
              <w:t>RAN5#101</w:t>
            </w:r>
          </w:p>
        </w:tc>
      </w:tr>
      <w:tr w:rsidR="001E5BB1" w:rsidRPr="000F18A4" w14:paraId="5401D7B3" w14:textId="77777777" w:rsidTr="008E62A3">
        <w:trPr>
          <w:trHeight w:val="248"/>
          <w:jc w:val="center"/>
        </w:trPr>
        <w:tc>
          <w:tcPr>
            <w:tcW w:w="2830" w:type="dxa"/>
            <w:vAlign w:val="center"/>
          </w:tcPr>
          <w:p w14:paraId="3F285F0A" w14:textId="77777777" w:rsidR="001E5BB1" w:rsidRPr="000F18A4" w:rsidRDefault="001E5BB1" w:rsidP="008E62A3">
            <w:pPr>
              <w:pStyle w:val="TAL"/>
            </w:pPr>
            <w:r w:rsidRPr="000F18A4">
              <w:rPr>
                <w:rFonts w:eastAsia="Malgun Gothic"/>
              </w:rPr>
              <w:t>6.5H.1.2.3</w:t>
            </w:r>
            <w:r w:rsidRPr="000F18A4">
              <w:rPr>
                <w:rFonts w:eastAsia="Malgun Gothic"/>
              </w:rPr>
              <w:tab/>
              <w:t xml:space="preserve"> NR ACLR for intra-band UL contiguous CA for UL MIMO</w:t>
            </w:r>
          </w:p>
        </w:tc>
        <w:tc>
          <w:tcPr>
            <w:tcW w:w="1134" w:type="dxa"/>
            <w:shd w:val="clear" w:color="auto" w:fill="auto"/>
            <w:vAlign w:val="center"/>
          </w:tcPr>
          <w:p w14:paraId="0AD2CBBB" w14:textId="77777777" w:rsidR="001E5BB1" w:rsidRPr="000F18A4" w:rsidRDefault="001E5BB1" w:rsidP="008E62A3">
            <w:pPr>
              <w:pStyle w:val="TAC"/>
              <w:rPr>
                <w:lang w:eastAsia="zh-CN"/>
              </w:rPr>
            </w:pPr>
            <w:r w:rsidRPr="000F18A4">
              <w:rPr>
                <w:rFonts w:hint="eastAsia"/>
                <w:lang w:eastAsia="zh-CN"/>
              </w:rPr>
              <w:t>3</w:t>
            </w:r>
            <w:r w:rsidRPr="000F18A4">
              <w:rPr>
                <w:lang w:eastAsia="zh-CN"/>
              </w:rPr>
              <w:t>20</w:t>
            </w:r>
          </w:p>
        </w:tc>
        <w:tc>
          <w:tcPr>
            <w:tcW w:w="4962" w:type="dxa"/>
            <w:shd w:val="clear" w:color="auto" w:fill="auto"/>
            <w:vAlign w:val="center"/>
          </w:tcPr>
          <w:p w14:paraId="53DE6C7F" w14:textId="77777777" w:rsidR="001E5BB1" w:rsidRPr="000F18A4" w:rsidRDefault="001E5BB1" w:rsidP="008E62A3">
            <w:pPr>
              <w:pStyle w:val="TAL"/>
            </w:pPr>
            <w:r w:rsidRPr="000F18A4">
              <w:t xml:space="preserve">General rules of test point selection apply. Test points of TC 6.5A.2.4.1.1 for intra-band contiguous CA from TS 38.521-1 can be leveraged </w:t>
            </w:r>
            <w:r w:rsidRPr="000F18A4">
              <w:rPr>
                <w:rFonts w:hint="eastAsia"/>
                <w:lang w:eastAsia="zh-CN"/>
              </w:rPr>
              <w:t>excluding</w:t>
            </w:r>
            <w:r w:rsidRPr="000F18A4">
              <w:t xml:space="preserve"> </w:t>
            </w:r>
            <w:r w:rsidRPr="000F18A4">
              <w:rPr>
                <w:rFonts w:eastAsia="SimSun"/>
                <w:lang w:eastAsia="zh-CN"/>
              </w:rPr>
              <w:t>DFT-s-OFDM test points</w:t>
            </w:r>
            <w:r w:rsidRPr="000F18A4">
              <w:t>.</w:t>
            </w:r>
          </w:p>
        </w:tc>
        <w:tc>
          <w:tcPr>
            <w:tcW w:w="1154" w:type="dxa"/>
            <w:vAlign w:val="center"/>
          </w:tcPr>
          <w:p w14:paraId="16F51A62" w14:textId="77777777" w:rsidR="001E5BB1" w:rsidRPr="000F18A4" w:rsidRDefault="001E5BB1" w:rsidP="008E62A3">
            <w:pPr>
              <w:pStyle w:val="TAL"/>
            </w:pPr>
            <w:r w:rsidRPr="000F18A4">
              <w:t>RAN5#101</w:t>
            </w:r>
          </w:p>
        </w:tc>
      </w:tr>
    </w:tbl>
    <w:p w14:paraId="65BCCD69" w14:textId="77777777" w:rsidR="001E5BB1" w:rsidRPr="000F18A4" w:rsidRDefault="001E5BB1" w:rsidP="001E5BB1"/>
    <w:p w14:paraId="6E2A9D67" w14:textId="0519EA7A" w:rsidR="001F6A9B" w:rsidRPr="00E80F49" w:rsidRDefault="001F6A9B" w:rsidP="00EC7A0E">
      <w:pPr>
        <w:pStyle w:val="Heading3"/>
      </w:pPr>
      <w:bookmarkStart w:id="181" w:name="_Toc155086266"/>
      <w:r w:rsidRPr="00E80F49">
        <w:t>4.1.</w:t>
      </w:r>
      <w:r w:rsidR="00486BD4" w:rsidRPr="00E80F49">
        <w:t>2</w:t>
      </w:r>
      <w:r w:rsidRPr="00E80F49">
        <w:tab/>
      </w:r>
      <w:r w:rsidR="00486BD4" w:rsidRPr="00E80F49">
        <w:t>Test point analysis per NS value</w:t>
      </w:r>
      <w:bookmarkEnd w:id="155"/>
      <w:bookmarkEnd w:id="156"/>
      <w:bookmarkEnd w:id="157"/>
      <w:bookmarkEnd w:id="158"/>
      <w:bookmarkEnd w:id="159"/>
      <w:bookmarkEnd w:id="160"/>
      <w:bookmarkEnd w:id="161"/>
      <w:bookmarkEnd w:id="162"/>
      <w:bookmarkEnd w:id="163"/>
      <w:bookmarkEnd w:id="164"/>
      <w:bookmarkEnd w:id="181"/>
    </w:p>
    <w:p w14:paraId="73E5777E" w14:textId="77777777" w:rsidR="001F6A9B" w:rsidRPr="00E80F49" w:rsidRDefault="001F6A9B" w:rsidP="00443738">
      <w:pPr>
        <w:pStyle w:val="Heading4"/>
      </w:pPr>
      <w:bookmarkStart w:id="182" w:name="_Toc27418758"/>
      <w:bookmarkStart w:id="183" w:name="_Toc36042411"/>
      <w:bookmarkStart w:id="184" w:name="_Toc43899738"/>
      <w:bookmarkStart w:id="185" w:name="_Toc51767649"/>
      <w:bookmarkStart w:id="186" w:name="_Toc59039980"/>
      <w:bookmarkStart w:id="187" w:name="_Toc68073919"/>
      <w:bookmarkStart w:id="188" w:name="_Toc75371781"/>
      <w:bookmarkStart w:id="189" w:name="_Toc83727849"/>
      <w:bookmarkStart w:id="190" w:name="_Toc100005949"/>
      <w:bookmarkStart w:id="191" w:name="_Toc106703497"/>
      <w:bookmarkStart w:id="192" w:name="_Toc155086267"/>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82"/>
      <w:bookmarkEnd w:id="183"/>
      <w:bookmarkEnd w:id="184"/>
      <w:bookmarkEnd w:id="185"/>
      <w:r w:rsidR="00486BD4" w:rsidRPr="00E80F49">
        <w:t xml:space="preserve"> and UL MIMO</w:t>
      </w:r>
      <w:bookmarkEnd w:id="186"/>
      <w:bookmarkEnd w:id="187"/>
      <w:bookmarkEnd w:id="188"/>
      <w:bookmarkEnd w:id="189"/>
      <w:bookmarkEnd w:id="190"/>
      <w:bookmarkEnd w:id="191"/>
      <w:bookmarkEnd w:id="192"/>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7E41AB" w:rsidRPr="00E80F49"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E80F49" w:rsidRDefault="007E41AB" w:rsidP="007E41AB">
            <w:pPr>
              <w:pStyle w:val="TAC"/>
            </w:pPr>
            <w:r w:rsidRPr="00E80F49">
              <w:t>NS_0</w:t>
            </w:r>
            <w:r>
              <w:t>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E80F49" w:rsidRDefault="007E41AB" w:rsidP="007E41AB">
            <w:pPr>
              <w:pStyle w:val="TAC"/>
              <w:rPr>
                <w:rFonts w:cs="Arial"/>
                <w:lang w:eastAsia="ko-KR"/>
              </w:rPr>
            </w:pPr>
            <w:r>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E80F49" w:rsidRDefault="007E41AB" w:rsidP="007E41AB">
            <w:pPr>
              <w:pStyle w:val="TAL"/>
            </w:pPr>
            <w:r>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E80F49" w:rsidRDefault="007E41AB" w:rsidP="007E41AB">
            <w:pPr>
              <w:pStyle w:val="TAL"/>
            </w:pPr>
            <w:r>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E80F49" w:rsidRDefault="007E41AB" w:rsidP="007E41AB">
            <w:pPr>
              <w:pStyle w:val="TAL"/>
            </w:pPr>
            <w:r w:rsidRPr="00E80F49">
              <w:t>“38.521-1_TPanalysis_6.2.3_AMPR_NS_0</w:t>
            </w:r>
            <w:r>
              <w:t>7</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E80F49" w:rsidRDefault="007E41AB" w:rsidP="007E41AB">
            <w:pPr>
              <w:pStyle w:val="TAL"/>
              <w:rPr>
                <w:rFonts w:cs="Arial"/>
                <w:lang w:eastAsia="ko-KR"/>
              </w:rPr>
            </w:pPr>
            <w:r w:rsidRPr="00E80F49">
              <w:rPr>
                <w:rFonts w:cs="Arial"/>
                <w:lang w:eastAsia="ko-KR"/>
              </w:rPr>
              <w:t>RAN5#9</w:t>
            </w:r>
            <w:r>
              <w:rPr>
                <w:rFonts w:cs="Arial"/>
                <w:lang w:eastAsia="ko-KR"/>
              </w:rPr>
              <w:t>9</w:t>
            </w:r>
          </w:p>
        </w:tc>
      </w:tr>
      <w:tr w:rsidR="007E41AB" w:rsidRPr="00E80F49"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E80F49" w:rsidRDefault="007E41AB" w:rsidP="007E41AB">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E80F49" w:rsidRDefault="007E41AB" w:rsidP="007E41AB">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E80F49" w:rsidRDefault="007E41AB" w:rsidP="007E41AB">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E80F49" w:rsidRDefault="007E41AB" w:rsidP="007E41AB">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E80F49" w:rsidRDefault="007E41AB" w:rsidP="007E41AB">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Default="007E41AB" w:rsidP="007E41AB">
            <w:pPr>
              <w:pStyle w:val="TAC"/>
            </w:pPr>
            <w:r>
              <w:t xml:space="preserve">6.2.3: </w:t>
            </w:r>
            <w:r w:rsidRPr="00E80F49">
              <w:t>50</w:t>
            </w:r>
          </w:p>
          <w:p w14:paraId="292858BC" w14:textId="5C6310B0" w:rsidR="007E41AB" w:rsidRPr="00E80F49" w:rsidRDefault="007E41AB" w:rsidP="007E41AB">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E80F49" w:rsidRDefault="007E41AB" w:rsidP="007E41AB">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Default="007E41AB" w:rsidP="007E41AB">
            <w:pPr>
              <w:pStyle w:val="TAL"/>
            </w:pPr>
            <w:r w:rsidRPr="00E80F49">
              <w:t>“38.521-1_TPanalysis_6.2.3_AMPR_NS_12_13_14_15.zip”</w:t>
            </w:r>
          </w:p>
          <w:p w14:paraId="4BD50A84" w14:textId="59ED6368" w:rsidR="007E41AB" w:rsidRPr="00E80F49" w:rsidRDefault="007E41AB" w:rsidP="007E41AB">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Default="007E41AB" w:rsidP="007E41AB">
            <w:pPr>
              <w:pStyle w:val="TAL"/>
              <w:rPr>
                <w:rFonts w:cs="Arial"/>
                <w:lang w:eastAsia="ko-KR"/>
              </w:rPr>
            </w:pPr>
            <w:r w:rsidRPr="00E80F49">
              <w:rPr>
                <w:rFonts w:cs="Arial"/>
                <w:lang w:eastAsia="ko-KR"/>
              </w:rPr>
              <w:t>RAN5#90-e</w:t>
            </w:r>
          </w:p>
          <w:p w14:paraId="007D893A" w14:textId="77777777" w:rsidR="007E41AB" w:rsidRDefault="007E41AB" w:rsidP="007E41AB">
            <w:pPr>
              <w:pStyle w:val="TAL"/>
              <w:rPr>
                <w:rFonts w:cs="Arial"/>
                <w:lang w:eastAsia="ko-KR"/>
              </w:rPr>
            </w:pPr>
          </w:p>
          <w:p w14:paraId="4701407F" w14:textId="68BF1726" w:rsidR="007E41AB" w:rsidRPr="00E80F49" w:rsidRDefault="007E41AB" w:rsidP="007E41AB">
            <w:pPr>
              <w:pStyle w:val="TAL"/>
              <w:rPr>
                <w:rFonts w:cs="Arial"/>
                <w:lang w:eastAsia="ko-KR"/>
              </w:rPr>
            </w:pPr>
            <w:r>
              <w:rPr>
                <w:rFonts w:cs="Arial"/>
                <w:lang w:eastAsia="ko-KR"/>
              </w:rPr>
              <w:t>RAN5#96-e</w:t>
            </w:r>
          </w:p>
        </w:tc>
      </w:tr>
      <w:tr w:rsidR="007E41AB" w:rsidRPr="00E80F49"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E80F49" w:rsidRDefault="007E41AB" w:rsidP="007E41AB">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E80F49" w:rsidRDefault="007E41AB" w:rsidP="007E41AB">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RAN5#92-e</w:t>
            </w:r>
          </w:p>
        </w:tc>
      </w:tr>
      <w:tr w:rsidR="007E41AB" w:rsidRPr="00E80F49"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E80F49" w:rsidRDefault="007E41AB" w:rsidP="007E41AB">
            <w:pPr>
              <w:keepNext/>
              <w:keepLines/>
              <w:spacing w:after="0"/>
              <w:jc w:val="center"/>
              <w:rPr>
                <w:rFonts w:ascii="Arial" w:hAnsi="Arial"/>
                <w:sz w:val="18"/>
              </w:rPr>
            </w:pPr>
            <w:r w:rsidRPr="00E80F49">
              <w:rPr>
                <w:rFonts w:ascii="Arial" w:hAnsi="Arial"/>
                <w:sz w:val="18"/>
              </w:rPr>
              <w:t>88</w:t>
            </w:r>
          </w:p>
          <w:p w14:paraId="2C91C0C7"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7E41AB" w:rsidRPr="00E80F49" w:rsidRDefault="007E41AB" w:rsidP="007E41AB">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RAN5#89-e</w:t>
            </w:r>
          </w:p>
        </w:tc>
      </w:tr>
      <w:tr w:rsidR="007E41AB" w:rsidRPr="00E80F49"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E80F49" w:rsidRDefault="007E41AB" w:rsidP="007E41AB">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E80F49" w:rsidRDefault="007E41AB" w:rsidP="007E41AB">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E80F49" w:rsidRDefault="007E41AB" w:rsidP="007E41AB">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E80F49" w:rsidRDefault="007E41AB" w:rsidP="007E41AB">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E80F49" w:rsidRDefault="007E41AB" w:rsidP="007E41AB">
            <w:pPr>
              <w:pStyle w:val="TAL"/>
            </w:pPr>
            <w:r w:rsidRPr="00E80F49">
              <w:rPr>
                <w:rFonts w:eastAsia="Malgun Gothic"/>
                <w:lang w:eastAsia="en-US"/>
              </w:rPr>
              <w:t>“38.521-1_TPanalysis_6.2.3_AMPR_NS_21</w:t>
            </w:r>
            <w:r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E80F49" w:rsidRDefault="007E41AB" w:rsidP="007E41AB">
            <w:pPr>
              <w:pStyle w:val="TAC"/>
            </w:pPr>
            <w:r w:rsidRPr="00E80F49">
              <w:rPr>
                <w:rFonts w:eastAsia="Malgun Gothic"/>
                <w:lang w:eastAsia="ko-KR"/>
              </w:rPr>
              <w:t>RAN5#</w:t>
            </w:r>
            <w:r w:rsidRPr="008C5D13">
              <w:rPr>
                <w:rFonts w:eastAsia="Malgun Gothic"/>
                <w:lang w:eastAsia="ko-KR"/>
              </w:rPr>
              <w:t>98</w:t>
            </w:r>
          </w:p>
        </w:tc>
      </w:tr>
      <w:tr w:rsidR="007E41AB" w:rsidRPr="00E80F49"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E80F49" w:rsidRDefault="007E41AB" w:rsidP="007E41AB">
            <w:pPr>
              <w:keepNext/>
              <w:keepLines/>
              <w:spacing w:after="0"/>
              <w:rPr>
                <w:rFonts w:ascii="Arial" w:hAnsi="Arial"/>
                <w:sz w:val="18"/>
              </w:rPr>
            </w:pPr>
            <w:r w:rsidRPr="00E80F49">
              <w:rPr>
                <w:rFonts w:ascii="Arial" w:hAnsi="Arial"/>
                <w:sz w:val="18"/>
              </w:rPr>
              <w:t>“38.521-1_TPanalysis_6.2.3_AMPR_NS_27_v</w:t>
            </w:r>
            <w:r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sidRPr="00C45BB9">
              <w:rPr>
                <w:rFonts w:ascii="Arial" w:hAnsi="Arial" w:cs="Arial"/>
                <w:sz w:val="18"/>
                <w:lang w:eastAsia="ko-KR"/>
              </w:rPr>
              <w:t>8</w:t>
            </w:r>
          </w:p>
        </w:tc>
      </w:tr>
      <w:tr w:rsidR="007E41AB" w:rsidRPr="00E80F49"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E80F49" w:rsidRDefault="007E41AB" w:rsidP="007E41AB">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E80F49" w:rsidRDefault="007E41AB" w:rsidP="007E41AB">
            <w:pPr>
              <w:pStyle w:val="TAC"/>
            </w:pPr>
            <w:r w:rsidRPr="00E80F49">
              <w:rPr>
                <w:rFonts w:cs="Arial"/>
                <w:lang w:eastAsia="ko-KR"/>
              </w:rPr>
              <w:t xml:space="preserve">6.2.3: </w:t>
            </w:r>
            <w:r w:rsidRPr="00E80F49">
              <w:t>144</w:t>
            </w:r>
          </w:p>
          <w:p w14:paraId="0D7A435E"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E80F49" w:rsidRDefault="007E41AB" w:rsidP="007E41AB">
            <w:pPr>
              <w:pStyle w:val="TAL"/>
            </w:pPr>
            <w:r w:rsidRPr="00E80F49">
              <w:t>“</w:t>
            </w:r>
            <w:bookmarkStart w:id="193" w:name="_Hlk522701143"/>
            <w:r w:rsidRPr="00E80F49">
              <w:t>38.521-1_TPanalysis_6.2.3_AMPR_NS_35_v2.zip”</w:t>
            </w:r>
            <w:bookmarkEnd w:id="19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E80F49" w:rsidRDefault="007E41AB" w:rsidP="007E41AB">
            <w:pPr>
              <w:pStyle w:val="TAL"/>
            </w:pPr>
            <w:r w:rsidRPr="00E80F49">
              <w:rPr>
                <w:rFonts w:cs="Arial"/>
                <w:lang w:eastAsia="ko-KR"/>
              </w:rPr>
              <w:t>RAN5#5-5G-NR-Adhoc</w:t>
            </w:r>
          </w:p>
        </w:tc>
      </w:tr>
      <w:tr w:rsidR="007E41AB" w:rsidRPr="00E80F49"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E80F49" w:rsidRDefault="007E41AB" w:rsidP="007E41AB">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E80F49" w:rsidRDefault="007E41AB" w:rsidP="007E41AB">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E80F49" w:rsidRDefault="007E41AB" w:rsidP="007E41AB">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E80F49" w:rsidRDefault="007E41AB" w:rsidP="007E41AB">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E80F49" w:rsidRDefault="007E41AB" w:rsidP="007E41AB">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E80F49" w:rsidRDefault="007E41AB" w:rsidP="007E41AB">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E80F49" w:rsidRDefault="007E41AB" w:rsidP="007E41AB">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RAN5#86</w:t>
            </w:r>
          </w:p>
        </w:tc>
      </w:tr>
      <w:tr w:rsidR="007E41AB" w:rsidRPr="00E80F49"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E80F49" w:rsidRDefault="007E41AB" w:rsidP="007E41AB">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E80F49" w:rsidRDefault="007E41AB" w:rsidP="007E41AB">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E80F49" w:rsidRDefault="007E41AB" w:rsidP="007E41AB">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E80F49"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E80F49"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E80F49" w:rsidRDefault="007E41AB" w:rsidP="007E41AB">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E80F49" w:rsidRDefault="007E41AB" w:rsidP="007E41AB">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7E41AB" w:rsidRPr="00E80F49"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E80F49" w:rsidRDefault="007E41AB" w:rsidP="007E41AB">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7E41AB" w:rsidRPr="00E80F49" w:rsidRDefault="007E41AB" w:rsidP="007E41AB">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7E41AB" w:rsidRPr="00E80F49" w:rsidRDefault="007E41AB" w:rsidP="007E41AB">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E80F49"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E80F49" w:rsidRDefault="007E41AB" w:rsidP="007E41AB">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E80F49" w:rsidRDefault="007E41AB" w:rsidP="007E41AB">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E80F49" w:rsidRDefault="007E41AB" w:rsidP="007E41AB">
            <w:pPr>
              <w:pStyle w:val="TAL"/>
              <w:rPr>
                <w:rFonts w:cs="Arial"/>
                <w:lang w:eastAsia="ko-KR"/>
              </w:rPr>
            </w:pPr>
            <w:r w:rsidRPr="00E80F49">
              <w:t>RAN5#87-e</w:t>
            </w:r>
          </w:p>
        </w:tc>
      </w:tr>
      <w:tr w:rsidR="007E41AB" w:rsidRPr="00E80F49"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E80F49" w:rsidRDefault="007E41AB" w:rsidP="007E41AB">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E80F49" w:rsidRDefault="007E41AB" w:rsidP="007E41AB">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E80F49" w:rsidRDefault="007E41AB" w:rsidP="007E41AB">
            <w:pPr>
              <w:pStyle w:val="TAL"/>
              <w:rPr>
                <w:rFonts w:cs="Arial"/>
                <w:lang w:eastAsia="ko-KR"/>
              </w:rPr>
            </w:pPr>
            <w:r w:rsidRPr="00E80F49">
              <w:rPr>
                <w:rFonts w:cs="Arial"/>
                <w:lang w:eastAsia="ko-KR"/>
              </w:rPr>
              <w:t>RAN5#85</w:t>
            </w:r>
          </w:p>
        </w:tc>
      </w:tr>
      <w:tr w:rsidR="007E41AB" w:rsidRPr="00E80F49"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w:t>
            </w:r>
            <w:r w:rsidRPr="00E80F49">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7E41AB" w:rsidRPr="00E80F49"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7E41AB" w:rsidRPr="00E80F49"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7E41AB" w:rsidRPr="00E80F49"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E80F49" w:rsidRDefault="007E41AB" w:rsidP="007E41AB">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7E41AB" w:rsidRPr="00E80F49" w:rsidRDefault="007E41AB" w:rsidP="007E41AB">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7E41AB" w:rsidRPr="00E80F49" w:rsidRDefault="007E41AB" w:rsidP="007E41AB">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7E41AB" w:rsidRPr="00E80F49" w:rsidRDefault="007E41AB" w:rsidP="007E41AB">
            <w:pPr>
              <w:pStyle w:val="TAL"/>
              <w:rPr>
                <w:rFonts w:cs="Arial"/>
                <w:lang w:eastAsia="ko-KR"/>
              </w:rPr>
            </w:pPr>
            <w:r w:rsidRPr="00E80F49">
              <w:rPr>
                <w:rFonts w:cs="Arial"/>
                <w:lang w:eastAsia="ko-KR"/>
              </w:rPr>
              <w:t>RAN5#87</w:t>
            </w:r>
          </w:p>
        </w:tc>
      </w:tr>
      <w:tr w:rsidR="007E41AB" w:rsidRPr="00E80F49"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240</w:t>
            </w:r>
            <w:r>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E80F49" w:rsidRDefault="007E41AB" w:rsidP="007E41AB">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7E41AB" w:rsidRPr="00E80F49"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F5EBE" w:rsidRDefault="007E41AB" w:rsidP="007E41AB">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B7A72"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Pr>
                <w:rFonts w:ascii="Arial" w:hAnsi="Arial" w:hint="eastAsia"/>
                <w:sz w:val="18"/>
                <w:lang w:eastAsia="zh-CN"/>
              </w:rPr>
              <w:t>_</w:t>
            </w:r>
            <w:r>
              <w:rPr>
                <w:rFonts w:ascii="Arial" w:hAnsi="Arial"/>
                <w:sz w:val="18"/>
                <w:lang w:eastAsia="zh-CN"/>
              </w:rPr>
              <w:t>v</w:t>
            </w:r>
            <w:r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Pr="001B7A72">
              <w:rPr>
                <w:rFonts w:ascii="Arial" w:hAnsi="Arial" w:cs="Arial"/>
                <w:sz w:val="18"/>
                <w:lang w:eastAsia="ko-KR"/>
              </w:rPr>
              <w:t>8</w:t>
            </w:r>
            <w:r w:rsidRPr="00E80F49">
              <w:rPr>
                <w:rFonts w:ascii="Arial" w:hAnsi="Arial" w:cs="Arial"/>
                <w:sz w:val="18"/>
                <w:lang w:eastAsia="ko-KR"/>
              </w:rPr>
              <w:t>-e</w:t>
            </w:r>
          </w:p>
        </w:tc>
      </w:tr>
      <w:tr w:rsidR="006758C1" w:rsidRPr="00E80F49"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E80F49" w:rsidRDefault="006758C1" w:rsidP="006758C1">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N</w:t>
            </w:r>
            <w:r>
              <w:rPr>
                <w:rFonts w:ascii="Arial" w:hAnsi="Arial"/>
                <w:sz w:val="18"/>
                <w:lang w:eastAsia="zh-CN"/>
              </w:rPr>
              <w:t>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Default="006758C1" w:rsidP="006758C1">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6D257BE9" w14:textId="534A14F2" w:rsidR="006758C1" w:rsidRDefault="006758C1" w:rsidP="006758C1">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88 for PC2</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E80F49"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Default="006758C1" w:rsidP="006758C1">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38690FCA" w14:textId="4AC69D8F" w:rsidR="006758C1" w:rsidRPr="001B7A72" w:rsidRDefault="006758C1" w:rsidP="006758C1">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2</w:t>
            </w:r>
            <w:r>
              <w:rPr>
                <w:rFonts w:ascii="Arial" w:hAnsi="Arial"/>
                <w:sz w:val="18"/>
                <w:lang w:eastAsia="zh-CN"/>
              </w:rPr>
              <w:t>88 for PC2</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409745B3" w:rsidR="006758C1" w:rsidRPr="00E80F49" w:rsidRDefault="006758C1" w:rsidP="006758C1">
            <w:pPr>
              <w:keepNext/>
              <w:keepLines/>
              <w:overflowPunct/>
              <w:autoSpaceDE/>
              <w:autoSpaceDN/>
              <w:adjustRightInd/>
              <w:spacing w:after="0"/>
              <w:textAlignment w:val="auto"/>
              <w:rPr>
                <w:rFonts w:ascii="Arial" w:hAnsi="Arial"/>
                <w:sz w:val="18"/>
              </w:rPr>
            </w:pPr>
            <w:r>
              <w:rPr>
                <w:rFonts w:ascii="Arial" w:hAnsi="Arial"/>
                <w:sz w:val="18"/>
                <w:lang w:eastAsia="zh-CN"/>
              </w:rPr>
              <w:t>“38.521-1_TPanalysis_6.2.3_AMPR_6.5.3.3_ASE_NS_50.zip”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659BA33" w:rsidR="006758C1" w:rsidRPr="00E80F49" w:rsidRDefault="006758C1" w:rsidP="006758C1">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9</w:t>
            </w:r>
          </w:p>
        </w:tc>
      </w:tr>
      <w:tr w:rsidR="007E41AB" w:rsidRPr="00E80F49"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E80F49"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E80F49" w:rsidRDefault="007E41AB" w:rsidP="007E41AB">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7E41AB" w:rsidRPr="00E80F49"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E80F49" w:rsidRDefault="007E41AB" w:rsidP="007E41AB">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Default="007E41AB" w:rsidP="007E41AB">
            <w:pPr>
              <w:pStyle w:val="TAC"/>
            </w:pPr>
            <w:r>
              <w:t xml:space="preserve">144 </w:t>
            </w:r>
            <w:r w:rsidRPr="0053369F">
              <w:t xml:space="preserve">for Non-SUL </w:t>
            </w:r>
            <w:r w:rsidRPr="00E80F49">
              <w:t>testing</w:t>
            </w:r>
          </w:p>
          <w:p w14:paraId="3F3C226E" w14:textId="77777777" w:rsidR="007E41AB" w:rsidRDefault="007E41AB" w:rsidP="007E41AB">
            <w:pPr>
              <w:pStyle w:val="TAC"/>
            </w:pPr>
          </w:p>
          <w:p w14:paraId="08ABB732" w14:textId="0BAA629E" w:rsidR="007E41AB" w:rsidRPr="00E80F49" w:rsidRDefault="007E41AB" w:rsidP="007E41AB">
            <w:pPr>
              <w:pStyle w:val="TAC"/>
            </w:pPr>
            <w:r w:rsidRPr="00E80F49">
              <w:t>72</w:t>
            </w:r>
            <w:r>
              <w:t xml:space="preserve"> </w:t>
            </w:r>
            <w:r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E80F49" w:rsidRDefault="007E41AB" w:rsidP="007E41AB">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E80F49" w:rsidRDefault="007E41AB" w:rsidP="007E41AB">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94" w:name="_Toc43899739"/>
      <w:bookmarkStart w:id="195" w:name="_Toc51767650"/>
      <w:bookmarkStart w:id="196" w:name="_Toc59039981"/>
      <w:bookmarkStart w:id="197" w:name="_Toc68073920"/>
      <w:bookmarkStart w:id="198" w:name="_Toc75371782"/>
      <w:bookmarkStart w:id="199" w:name="_Toc83727850"/>
      <w:bookmarkStart w:id="200" w:name="_Toc100005950"/>
      <w:bookmarkStart w:id="201" w:name="_Toc106703498"/>
      <w:bookmarkStart w:id="202" w:name="_Toc36042412"/>
      <w:bookmarkStart w:id="203" w:name="_Toc27418759"/>
      <w:bookmarkStart w:id="204" w:name="_Toc155086268"/>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94"/>
      <w:bookmarkEnd w:id="195"/>
      <w:bookmarkEnd w:id="196"/>
      <w:bookmarkEnd w:id="197"/>
      <w:bookmarkEnd w:id="198"/>
      <w:bookmarkEnd w:id="199"/>
      <w:bookmarkEnd w:id="200"/>
      <w:bookmarkEnd w:id="201"/>
      <w:bookmarkEnd w:id="204"/>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lastRenderedPageBreak/>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205" w:name="OLE_LINK51"/>
            <w:r w:rsidRPr="00E80F49">
              <w:t>38.521-1_TPanalysis 6.2A.3 NS_100+NS_01.zip</w:t>
            </w:r>
            <w:bookmarkEnd w:id="205"/>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F013C2" w:rsidRPr="00E80F49" w14:paraId="4827F65E" w14:textId="77777777" w:rsidTr="00C46B3C">
        <w:tc>
          <w:tcPr>
            <w:tcW w:w="1438" w:type="dxa"/>
            <w:shd w:val="clear" w:color="auto" w:fill="auto"/>
          </w:tcPr>
          <w:p w14:paraId="1A5C856D" w14:textId="270DF477"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CA_n28-n78</w:t>
            </w:r>
          </w:p>
        </w:tc>
        <w:tc>
          <w:tcPr>
            <w:tcW w:w="1174" w:type="dxa"/>
            <w:shd w:val="clear" w:color="auto" w:fill="auto"/>
          </w:tcPr>
          <w:p w14:paraId="6A775D98" w14:textId="5D684D00"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04E7680" w14:textId="055ED5B1"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026" w:type="dxa"/>
            <w:shd w:val="clear" w:color="auto" w:fill="auto"/>
          </w:tcPr>
          <w:p w14:paraId="5D24BDA7" w14:textId="22388EDD"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12</w:t>
            </w:r>
          </w:p>
        </w:tc>
        <w:tc>
          <w:tcPr>
            <w:tcW w:w="994" w:type="dxa"/>
            <w:shd w:val="clear" w:color="auto" w:fill="auto"/>
          </w:tcPr>
          <w:p w14:paraId="658C8F80" w14:textId="6ECD8A86"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5C6A15F0" w14:textId="5E483981"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17</w:t>
            </w:r>
            <w:r w:rsidRPr="00E80F49">
              <w:rPr>
                <w:rFonts w:ascii="Arial" w:hAnsi="Arial"/>
                <w:sz w:val="18"/>
              </w:rPr>
              <w:t>+NS_</w:t>
            </w:r>
            <w:r>
              <w:rPr>
                <w:rFonts w:ascii="Arial" w:hAnsi="Arial"/>
                <w:sz w:val="18"/>
              </w:rPr>
              <w:t>01</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6CD87C5D" w14:textId="13D2E966"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9</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FA6715" w:rsidRPr="00E80F49" w14:paraId="0A6345AB" w14:textId="77777777" w:rsidTr="00C46B3C">
        <w:tc>
          <w:tcPr>
            <w:tcW w:w="1438" w:type="dxa"/>
            <w:shd w:val="clear" w:color="auto" w:fill="auto"/>
          </w:tcPr>
          <w:p w14:paraId="27327D80" w14:textId="11A82634"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C</w:t>
            </w:r>
            <w:r>
              <w:rPr>
                <w:rFonts w:ascii="Arial" w:hAnsi="Arial"/>
                <w:sz w:val="18"/>
                <w:lang w:eastAsia="zh-CN"/>
              </w:rPr>
              <w:t>A_n28A-n41A</w:t>
            </w:r>
          </w:p>
        </w:tc>
        <w:tc>
          <w:tcPr>
            <w:tcW w:w="1174" w:type="dxa"/>
            <w:shd w:val="clear" w:color="auto" w:fill="auto"/>
          </w:tcPr>
          <w:p w14:paraId="5705522B" w14:textId="7ACE5C8C"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22E1E15" w14:textId="59C167E2"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S_47</w:t>
            </w:r>
          </w:p>
        </w:tc>
        <w:tc>
          <w:tcPr>
            <w:tcW w:w="1026" w:type="dxa"/>
            <w:shd w:val="clear" w:color="auto" w:fill="auto"/>
          </w:tcPr>
          <w:p w14:paraId="3E44B2AB" w14:textId="6BBB4136" w:rsidR="00FA6715" w:rsidRPr="00E80F49" w:rsidRDefault="00FA6715" w:rsidP="00FA6715">
            <w:pPr>
              <w:keepNext/>
              <w:keepLines/>
              <w:overflowPunct/>
              <w:autoSpaceDE/>
              <w:autoSpaceDN/>
              <w:adjustRightInd/>
              <w:spacing w:after="0"/>
              <w:jc w:val="center"/>
              <w:textAlignment w:val="auto"/>
              <w:rPr>
                <w:rFonts w:ascii="Arial" w:hAnsi="Arial"/>
                <w:sz w:val="18"/>
                <w:lang w:eastAsia="zh-CN"/>
              </w:rPr>
            </w:pPr>
            <w:r>
              <w:rPr>
                <w:rFonts w:ascii="Arial" w:hAnsi="Arial" w:hint="eastAsia"/>
                <w:sz w:val="18"/>
                <w:lang w:eastAsia="zh-CN"/>
              </w:rPr>
              <w:t>1</w:t>
            </w:r>
            <w:r>
              <w:rPr>
                <w:rFonts w:ascii="Arial" w:hAnsi="Arial"/>
                <w:sz w:val="18"/>
                <w:lang w:eastAsia="zh-CN"/>
              </w:rPr>
              <w:t>2</w:t>
            </w:r>
          </w:p>
        </w:tc>
        <w:tc>
          <w:tcPr>
            <w:tcW w:w="994" w:type="dxa"/>
            <w:shd w:val="clear" w:color="auto" w:fill="auto"/>
          </w:tcPr>
          <w:p w14:paraId="6C8715F3" w14:textId="09C194FB"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/A</w:t>
            </w:r>
          </w:p>
        </w:tc>
        <w:tc>
          <w:tcPr>
            <w:tcW w:w="2590" w:type="dxa"/>
            <w:shd w:val="clear" w:color="auto" w:fill="auto"/>
          </w:tcPr>
          <w:p w14:paraId="1561F53B" w14:textId="627D0513"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w:t>
            </w:r>
            <w:r w:rsidRPr="00DA4E0F">
              <w:rPr>
                <w:rFonts w:ascii="Arial" w:hAnsi="Arial"/>
                <w:sz w:val="18"/>
                <w:lang w:eastAsia="zh-CN"/>
              </w:rPr>
              <w:t>38.521-1_TPanalysis_6.2A.3_NS_17+NS_47</w:t>
            </w:r>
            <w:r>
              <w:rPr>
                <w:rFonts w:ascii="Arial" w:hAnsi="Arial"/>
                <w:sz w:val="18"/>
                <w:lang w:eastAsia="zh-CN"/>
              </w:rPr>
              <w:t>.zip”</w:t>
            </w:r>
          </w:p>
        </w:tc>
        <w:tc>
          <w:tcPr>
            <w:tcW w:w="1485" w:type="dxa"/>
            <w:shd w:val="clear" w:color="auto" w:fill="auto"/>
          </w:tcPr>
          <w:p w14:paraId="6A0985EA" w14:textId="713883F7" w:rsidR="00FA6715" w:rsidRPr="00E80F49" w:rsidRDefault="00FA6715" w:rsidP="00FA6715">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RAN5#101</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206" w:name="OLE_LINK94"/>
      <w:r w:rsidRPr="00E80F49">
        <w:t>minimum Total power backoff</w:t>
      </w:r>
      <w:bookmarkEnd w:id="206"/>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 xml:space="preserve">Test the maximum unbalanced Total power backoff among CCs (max </w:t>
      </w:r>
      <w:proofErr w:type="spellStart"/>
      <w:r w:rsidRPr="00E80F49">
        <w:t>P</w:t>
      </w:r>
      <w:r w:rsidRPr="00E80F49">
        <w:rPr>
          <w:vertAlign w:val="subscript"/>
        </w:rPr>
        <w:t>CMAX</w:t>
      </w:r>
      <w:r w:rsidRPr="00E80F49">
        <w:rPr>
          <w:rFonts w:ascii="SimSun" w:hAnsi="SimSun"/>
          <w:vertAlign w:val="subscript"/>
          <w:lang w:eastAsia="zh-CN"/>
        </w:rPr>
        <w:t>,</w:t>
      </w:r>
      <w:r w:rsidRPr="00E80F49">
        <w:rPr>
          <w:vertAlign w:val="subscript"/>
        </w:rPr>
        <w:t>c</w:t>
      </w:r>
      <w:proofErr w:type="spellEnd"/>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207" w:name="_Toc51767652"/>
      <w:bookmarkStart w:id="208" w:name="_Toc59039982"/>
      <w:bookmarkStart w:id="209" w:name="_Toc68073921"/>
      <w:bookmarkStart w:id="210" w:name="_Toc75371783"/>
      <w:bookmarkStart w:id="211" w:name="_Toc83727851"/>
      <w:bookmarkStart w:id="212" w:name="_Toc100005951"/>
      <w:bookmarkStart w:id="213" w:name="_Toc106703499"/>
      <w:bookmarkStart w:id="214" w:name="_Toc36042413"/>
      <w:bookmarkStart w:id="215" w:name="_Toc43899741"/>
      <w:bookmarkStart w:id="216" w:name="_Toc155086269"/>
      <w:bookmarkEnd w:id="202"/>
      <w:r w:rsidRPr="00E80F49">
        <w:t>4.1.3</w:t>
      </w:r>
      <w:r w:rsidRPr="00E80F49">
        <w:tab/>
      </w:r>
      <w:r w:rsidR="009E5560" w:rsidRPr="00E80F49">
        <w:t>Test point analysis per NR CA configuration</w:t>
      </w:r>
      <w:bookmarkEnd w:id="207"/>
      <w:bookmarkEnd w:id="208"/>
      <w:bookmarkEnd w:id="209"/>
      <w:bookmarkEnd w:id="210"/>
      <w:bookmarkEnd w:id="211"/>
      <w:bookmarkEnd w:id="212"/>
      <w:bookmarkEnd w:id="213"/>
      <w:bookmarkEnd w:id="216"/>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 xml:space="preserve">Not all CA configurations completed in TS 38.521-1 </w:t>
      </w:r>
      <w:proofErr w:type="spellStart"/>
      <w:r w:rsidRPr="00E80F49">
        <w:t>refsens</w:t>
      </w:r>
      <w:proofErr w:type="spellEnd"/>
      <w:r w:rsidRPr="00E80F49">
        <w:t xml:space="preserve">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lastRenderedPageBreak/>
        <w:t>Table 4.1.3.1-1: Reference Sensitivity test cases per CA configuration</w:t>
      </w:r>
      <w:r w:rsidR="00D20444" w:rsidRPr="00E80F49">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E80F49"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 xml:space="preserve">Single band </w:t>
            </w:r>
            <w:proofErr w:type="spellStart"/>
            <w:r w:rsidRPr="00E80F49">
              <w:t>refsens</w:t>
            </w:r>
            <w:proofErr w:type="spellEnd"/>
            <w:r w:rsidRPr="00E80F49">
              <w:t xml:space="preserve">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A1155D" w:rsidRPr="00E80F49"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2</w:t>
            </w:r>
            <w:r w:rsidRPr="00E80F49">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E80F49" w:rsidRDefault="00A1155D" w:rsidP="00A1155D">
            <w:pPr>
              <w:pStyle w:val="TAC"/>
            </w:pPr>
            <w:r w:rsidRPr="00E80F49">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E80F49" w:rsidRDefault="00A1155D" w:rsidP="00A1155D">
            <w:pPr>
              <w:pStyle w:val="TAC"/>
            </w:pPr>
            <w:r w:rsidRPr="00E80F49">
              <w:rPr>
                <w:rFonts w:eastAsia="SimSun"/>
                <w:lang w:eastAsia="zh-CN"/>
              </w:rPr>
              <w:t>RAN5#89-e</w:t>
            </w:r>
          </w:p>
        </w:tc>
      </w:tr>
      <w:tr w:rsidR="00A1155D" w:rsidRPr="00E80F49"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E80F49" w:rsidRDefault="00A1155D" w:rsidP="00A1155D">
            <w:pPr>
              <w:pStyle w:val="TAC"/>
            </w:pPr>
            <w:r w:rsidRPr="00E80F49">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E80F49" w:rsidRDefault="00A1155D" w:rsidP="00A1155D">
            <w:pPr>
              <w:pStyle w:val="TAC"/>
            </w:pPr>
            <w:r w:rsidRPr="00E80F49">
              <w:rPr>
                <w:rFonts w:eastAsia="SimSun"/>
                <w:lang w:eastAsia="zh-CN"/>
              </w:rPr>
              <w:t>RAN5#94-e</w:t>
            </w:r>
          </w:p>
        </w:tc>
      </w:tr>
      <w:tr w:rsidR="00A1155D" w:rsidRPr="00E80F49"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E80F49" w:rsidRDefault="00A1155D" w:rsidP="00A1155D">
            <w:pPr>
              <w:pStyle w:val="TAC"/>
            </w:pPr>
            <w:r w:rsidRPr="00E80F49">
              <w:rPr>
                <w:rFonts w:eastAsia="SimSun"/>
              </w:rPr>
              <w:t>CA_</w:t>
            </w:r>
            <w:r w:rsidRPr="00E80F49">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E80F49" w:rsidRDefault="00A1155D" w:rsidP="00A1155D">
            <w:pPr>
              <w:pStyle w:val="TAC"/>
            </w:pPr>
            <w:r w:rsidRPr="00E80F49">
              <w:rPr>
                <w:rFonts w:eastAsia="SimSun"/>
                <w:lang w:eastAsia="zh-CN"/>
              </w:rPr>
              <w:t>RAN5#86-e</w:t>
            </w:r>
          </w:p>
        </w:tc>
      </w:tr>
      <w:tr w:rsidR="00A1155D" w:rsidRPr="00E80F49"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E80F49" w:rsidRDefault="00A1155D" w:rsidP="00A1155D">
            <w:pPr>
              <w:pStyle w:val="TAC"/>
            </w:pPr>
            <w:r w:rsidRPr="00E80F49">
              <w:rPr>
                <w:rFonts w:eastAsia="SimSun"/>
              </w:rPr>
              <w:t>CA_</w:t>
            </w:r>
            <w:r w:rsidRPr="00E80F49">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E80F49" w:rsidRDefault="00A1155D" w:rsidP="00A1155D">
            <w:pPr>
              <w:pStyle w:val="TAC"/>
            </w:pPr>
            <w:r w:rsidRPr="00E80F49">
              <w:rPr>
                <w:rFonts w:eastAsia="SimSun"/>
                <w:lang w:eastAsia="zh-CN"/>
              </w:rPr>
              <w:t>RAN5#86-e</w:t>
            </w:r>
          </w:p>
        </w:tc>
      </w:tr>
      <w:tr w:rsidR="00A1155D" w:rsidRPr="00E80F49"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E80F49" w:rsidRDefault="00A1155D" w:rsidP="00A1155D">
            <w:pPr>
              <w:pStyle w:val="TAC"/>
            </w:pPr>
            <w:r w:rsidRPr="00E80F49">
              <w:rPr>
                <w:rFonts w:eastAsia="SimSun"/>
              </w:rPr>
              <w:t>CA_</w:t>
            </w:r>
            <w:r w:rsidRPr="00E80F49">
              <w:rPr>
                <w:rFonts w:eastAsia="SimSun"/>
                <w:lang w:eastAsia="zh-CN"/>
              </w:rPr>
              <w:t>n66(</w:t>
            </w:r>
            <w:r>
              <w:rPr>
                <w:rFonts w:eastAsia="SimSun"/>
                <w:lang w:eastAsia="zh-CN"/>
              </w:rPr>
              <w:t>3</w:t>
            </w:r>
            <w:r w:rsidRPr="00E80F49">
              <w:rPr>
                <w:rFonts w:eastAsia="SimSun"/>
                <w:lang w:eastAsia="zh-CN"/>
              </w:rPr>
              <w:t>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E80F49" w:rsidRDefault="00A1155D" w:rsidP="00A1155D">
            <w:pPr>
              <w:pStyle w:val="TAC"/>
            </w:pPr>
            <w:r w:rsidRPr="00E80F49">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E80F49" w:rsidRDefault="00A1155D" w:rsidP="00A1155D">
            <w:pPr>
              <w:pStyle w:val="TAC"/>
            </w:pPr>
            <w:r w:rsidRPr="00E80F49">
              <w:rPr>
                <w:rFonts w:eastAsia="SimSun"/>
                <w:lang w:eastAsia="zh-CN"/>
              </w:rPr>
              <w:t>RAN5#94-e</w:t>
            </w:r>
          </w:p>
        </w:tc>
      </w:tr>
      <w:tr w:rsidR="00A1155D" w:rsidRPr="00E80F49"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77</w:t>
            </w:r>
            <w:r w:rsidRPr="00E80F49">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E80F49" w:rsidRDefault="00A1155D" w:rsidP="00A1155D">
            <w:pPr>
              <w:pStyle w:val="TAC"/>
            </w:pPr>
            <w:r w:rsidRPr="00E80F49">
              <w:rPr>
                <w:rFonts w:eastAsia="SimSun"/>
                <w:lang w:eastAsia="zh-CN"/>
              </w:rPr>
              <w:t>RAN5#</w:t>
            </w:r>
            <w:r>
              <w:rPr>
                <w:rFonts w:eastAsia="SimSun"/>
                <w:lang w:eastAsia="zh-CN"/>
              </w:rPr>
              <w:t>100</w:t>
            </w:r>
          </w:p>
        </w:tc>
      </w:tr>
      <w:tr w:rsidR="00A1155D" w:rsidRPr="00E80F49"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E80F49" w:rsidRDefault="00A1155D" w:rsidP="00A1155D">
            <w:pPr>
              <w:pStyle w:val="TAC"/>
            </w:pPr>
            <w:r w:rsidRPr="00E80F49">
              <w:rPr>
                <w:rFonts w:eastAsia="SimSun"/>
              </w:rPr>
              <w:t>CA_</w:t>
            </w:r>
            <w:r w:rsidRPr="00E80F49">
              <w:rPr>
                <w:rFonts w:eastAsia="SimSun"/>
                <w:lang w:eastAsia="zh-CN"/>
              </w:rPr>
              <w:t>n</w:t>
            </w:r>
            <w:r>
              <w:rPr>
                <w:rFonts w:eastAsia="SimSun"/>
                <w:lang w:eastAsia="zh-CN"/>
              </w:rPr>
              <w:t>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E80F49" w:rsidRDefault="00A1155D" w:rsidP="00A1155D">
            <w:pPr>
              <w:pStyle w:val="TAC"/>
            </w:pPr>
            <w:r w:rsidRPr="00E80F49">
              <w:rPr>
                <w:rFonts w:eastAsia="SimSun"/>
                <w:lang w:eastAsia="zh-CN"/>
              </w:rPr>
              <w:t>RAN5#</w:t>
            </w:r>
            <w:r>
              <w:rPr>
                <w:rFonts w:eastAsia="SimSun"/>
                <w:lang w:eastAsia="zh-CN"/>
              </w:rPr>
              <w:t>96e</w:t>
            </w:r>
          </w:p>
        </w:tc>
      </w:tr>
      <w:tr w:rsidR="00A1155D" w:rsidRPr="00E80F49"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E80F49" w:rsidRDefault="00A1155D" w:rsidP="00A1155D">
            <w:pPr>
              <w:pStyle w:val="TAC"/>
            </w:pPr>
            <w:r w:rsidRPr="00E80F49">
              <w:rPr>
                <w:rFonts w:eastAsia="SimSun"/>
              </w:rPr>
              <w:t>CA_</w:t>
            </w:r>
            <w:r w:rsidRPr="00E80F49">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E80F49" w:rsidRDefault="00A1155D" w:rsidP="00A1155D">
            <w:pPr>
              <w:pStyle w:val="TAC"/>
            </w:pPr>
            <w:r w:rsidRPr="00E80F49">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E80F49" w:rsidRDefault="00A1155D" w:rsidP="00A1155D">
            <w:pPr>
              <w:pStyle w:val="TAC"/>
              <w:rPr>
                <w:lang w:eastAsia="en-US"/>
              </w:rPr>
            </w:pPr>
            <w:r w:rsidRPr="00E80F49">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E80F49" w:rsidRDefault="00A1155D" w:rsidP="00A1155D">
            <w:pPr>
              <w:pStyle w:val="TAC"/>
            </w:pPr>
            <w:r w:rsidRPr="00E80F49">
              <w:t>RAN5#87-e</w:t>
            </w:r>
          </w:p>
        </w:tc>
      </w:tr>
      <w:tr w:rsidR="00A1155D" w:rsidRPr="00E80F49"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E80F49" w:rsidRDefault="00A1155D" w:rsidP="00A1155D">
            <w:pPr>
              <w:pStyle w:val="TAC"/>
            </w:pPr>
            <w:r w:rsidRPr="00F14777">
              <w:rPr>
                <w:rFonts w:eastAsia="SimSun"/>
              </w:rPr>
              <w:t>CA_</w:t>
            </w:r>
            <w:r w:rsidRPr="00F14777">
              <w:rPr>
                <w:rFonts w:eastAsia="SimSun"/>
                <w:lang w:eastAsia="zh-CN"/>
              </w:rPr>
              <w:t>n7</w:t>
            </w:r>
            <w:r>
              <w:rPr>
                <w:rFonts w:eastAsia="SimSun"/>
                <w:lang w:eastAsia="zh-CN"/>
              </w:rPr>
              <w:t>8</w:t>
            </w:r>
            <w:r w:rsidRPr="00F1477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E80F49" w:rsidRDefault="00A1155D" w:rsidP="00A1155D">
            <w:pPr>
              <w:pStyle w:val="TAC"/>
            </w:pPr>
            <w:r w:rsidRPr="00F1477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E80F49" w:rsidRDefault="00A1155D" w:rsidP="00A1155D">
            <w:pPr>
              <w:pStyle w:val="TAC"/>
              <w:rPr>
                <w:lang w:eastAsia="en-US"/>
              </w:rPr>
            </w:pPr>
            <w:r w:rsidRPr="00F1477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E80F49" w:rsidRDefault="00A1155D" w:rsidP="00A1155D">
            <w:pPr>
              <w:pStyle w:val="TAC"/>
            </w:pPr>
            <w:r w:rsidRPr="00F14777">
              <w:rPr>
                <w:rFonts w:eastAsia="SimSun"/>
                <w:lang w:eastAsia="zh-CN"/>
              </w:rPr>
              <w:t>RAN5#10</w:t>
            </w:r>
            <w:r>
              <w:rPr>
                <w:rFonts w:eastAsia="SimSun"/>
                <w:lang w:eastAsia="zh-CN"/>
              </w:rPr>
              <w:t>1</w:t>
            </w:r>
          </w:p>
        </w:tc>
      </w:tr>
      <w:tr w:rsidR="00A1155D" w:rsidRPr="00E80F49"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E80F49" w:rsidRDefault="00A1155D" w:rsidP="00A1155D">
            <w:pPr>
              <w:pStyle w:val="TAN"/>
              <w:rPr>
                <w:lang w:eastAsia="sv-SE"/>
              </w:rPr>
            </w:pPr>
            <w:r w:rsidRPr="00E80F49">
              <w:t>NOTE 1:</w:t>
            </w:r>
            <w:r w:rsidRPr="00E80F49">
              <w:tab/>
              <w:t>Void.</w:t>
            </w:r>
          </w:p>
          <w:p w14:paraId="026422DF" w14:textId="7C9C61B2" w:rsidR="00A1155D" w:rsidRPr="00E80F49" w:rsidRDefault="00A1155D" w:rsidP="00A1155D">
            <w:pPr>
              <w:pStyle w:val="TAN"/>
              <w:rPr>
                <w:color w:val="000000"/>
              </w:rPr>
            </w:pPr>
            <w:r w:rsidRPr="00E80F49">
              <w:t>NOTE 2:</w:t>
            </w:r>
            <w:r w:rsidRPr="00E80F49">
              <w:tab/>
              <w:t>Notations used:</w:t>
            </w:r>
            <w:r>
              <w:br/>
            </w:r>
            <w:r w:rsidRPr="00E80F49">
              <w:t>NE: Non-exception as defined in TS 38.101-1 [5], meaning single carrier NR requirements apply.</w:t>
            </w:r>
            <w:r>
              <w:br/>
            </w:r>
            <w:r w:rsidRPr="00E80F49">
              <w:t>HD: UL Harmonic Distortion, as defined in TS 38.101-1 [5], 7.3A.4</w:t>
            </w:r>
            <w:r>
              <w:br/>
            </w:r>
            <w:r w:rsidRPr="00E80F49">
              <w:t>HM: RX Harmonic Mixing, as defined in TS 38.101-1 [5], 7.3A.4</w:t>
            </w:r>
            <w:r>
              <w:br/>
            </w:r>
            <w:r w:rsidRPr="00E80F49">
              <w:t>IMD: Intermodulation Distortion, as defined in TS 38.101-1 [5], 7.3A.5</w:t>
            </w:r>
            <w:r>
              <w:br/>
            </w: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E80F49" w14:paraId="7351D78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 xml:space="preserve">Two band </w:t>
            </w:r>
            <w:proofErr w:type="spellStart"/>
            <w:r w:rsidRPr="00E80F49">
              <w:t>refsens</w:t>
            </w:r>
            <w:proofErr w:type="spellEnd"/>
            <w:r w:rsidRPr="00E80F49">
              <w:t xml:space="preserve">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A1155D" w:rsidRPr="00E80F49" w14:paraId="6D4D05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E80F49" w:rsidRDefault="00A1155D" w:rsidP="00A1155D">
            <w:pPr>
              <w:pStyle w:val="TAC"/>
              <w:rPr>
                <w:rFonts w:eastAsia="SimSun"/>
              </w:rPr>
            </w:pPr>
            <w:r w:rsidRPr="00E80F49">
              <w:rPr>
                <w:rFonts w:eastAsia="SimSun"/>
              </w:rPr>
              <w:t>CA_</w:t>
            </w:r>
            <w:r w:rsidRPr="00E80F49">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E80F49" w:rsidRDefault="00A1155D" w:rsidP="00A1155D">
            <w:pPr>
              <w:pStyle w:val="TAC"/>
            </w:pPr>
            <w:r w:rsidRPr="00E80F49">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E80F49" w:rsidRDefault="00A1155D" w:rsidP="00A1155D">
            <w:pPr>
              <w:pStyle w:val="TAC"/>
              <w:rPr>
                <w:lang w:eastAsia="ja-JP"/>
              </w:rPr>
            </w:pPr>
            <w:r w:rsidRPr="00E80F49">
              <w:rPr>
                <w:lang w:eastAsia="ja-JP"/>
              </w:rPr>
              <w:t>RAN5#95-e</w:t>
            </w:r>
          </w:p>
        </w:tc>
      </w:tr>
      <w:tr w:rsidR="00A1155D" w:rsidRPr="00E80F49" w14:paraId="00C45EA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E80F49" w:rsidRDefault="00A1155D" w:rsidP="00A1155D">
            <w:pPr>
              <w:pStyle w:val="TAC"/>
              <w:rPr>
                <w:rFonts w:eastAsia="SimSun"/>
              </w:rPr>
            </w:pPr>
            <w:r w:rsidRPr="00F14777">
              <w:rPr>
                <w:rFonts w:eastAsia="SimSun"/>
              </w:rPr>
              <w:t>CA_</w:t>
            </w:r>
            <w:r w:rsidRPr="00F14777">
              <w:rPr>
                <w:rFonts w:eastAsia="SimSun"/>
                <w:lang w:eastAsia="zh-CN"/>
              </w:rPr>
              <w:t>n1A-n</w:t>
            </w:r>
            <w:r>
              <w:rPr>
                <w:rFonts w:eastAsia="SimSun"/>
                <w:lang w:eastAsia="zh-CN"/>
              </w:rPr>
              <w:t>2</w:t>
            </w:r>
            <w:r w:rsidRPr="00F14777">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E80F49" w:rsidRDefault="00A1155D" w:rsidP="00A1155D">
            <w:pPr>
              <w:pStyle w:val="TAC"/>
            </w:pPr>
            <w:r>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E80F49" w:rsidRDefault="00A1155D" w:rsidP="00A1155D">
            <w:pPr>
              <w:pStyle w:val="TAC"/>
            </w:pPr>
            <w:r>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E80F49" w:rsidRDefault="00A1155D" w:rsidP="00A1155D">
            <w:pPr>
              <w:pStyle w:val="TAC"/>
              <w:rPr>
                <w:lang w:eastAsia="ja-JP"/>
              </w:rPr>
            </w:pPr>
            <w:r>
              <w:rPr>
                <w:rFonts w:eastAsia="SimSun"/>
                <w:lang w:eastAsia="zh-CN"/>
              </w:rPr>
              <w:t>RAN5#101</w:t>
            </w:r>
          </w:p>
        </w:tc>
      </w:tr>
      <w:tr w:rsidR="00A1155D" w:rsidRPr="00E80F49" w14:paraId="241F03B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E80F49" w:rsidRDefault="00A1155D" w:rsidP="00A1155D">
            <w:pPr>
              <w:pStyle w:val="TAC"/>
              <w:rPr>
                <w:rFonts w:eastAsia="SimSun"/>
              </w:rPr>
            </w:pPr>
            <w:r w:rsidRPr="00E80F49">
              <w:rPr>
                <w:rFonts w:eastAsia="SimSun"/>
              </w:rPr>
              <w:t>CA_</w:t>
            </w:r>
            <w:r w:rsidRPr="00E80F49">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E80F49" w:rsidRDefault="00A1155D" w:rsidP="00A1155D">
            <w:pPr>
              <w:pStyle w:val="TAC"/>
            </w:pPr>
            <w:r w:rsidRPr="00E80F49">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E80F49" w:rsidRDefault="00A1155D" w:rsidP="00A1155D">
            <w:pPr>
              <w:pStyle w:val="TAC"/>
            </w:pPr>
            <w:r w:rsidRPr="00E80F49">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E80F49" w:rsidRDefault="00A1155D" w:rsidP="00A1155D">
            <w:pPr>
              <w:pStyle w:val="TAC"/>
              <w:rPr>
                <w:lang w:eastAsia="ja-JP"/>
              </w:rPr>
            </w:pPr>
            <w:r w:rsidRPr="00E80F49">
              <w:rPr>
                <w:rFonts w:eastAsia="SimSun"/>
                <w:lang w:eastAsia="zh-CN"/>
              </w:rPr>
              <w:t>RAN5#89-e</w:t>
            </w:r>
          </w:p>
        </w:tc>
      </w:tr>
      <w:tr w:rsidR="00A1155D" w:rsidRPr="00E80F49" w14:paraId="55F3A55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E80F49" w:rsidRDefault="00A1155D" w:rsidP="00A1155D">
            <w:pPr>
              <w:pStyle w:val="TAC"/>
              <w:rPr>
                <w:rFonts w:eastAsia="SimSun"/>
              </w:rPr>
            </w:pPr>
            <w:r w:rsidRPr="00E80F49">
              <w:rPr>
                <w:rFonts w:eastAsia="SimSun"/>
              </w:rPr>
              <w:t>CA_</w:t>
            </w:r>
            <w:r w:rsidRPr="00E80F49">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E80F49" w:rsidRDefault="00A1155D" w:rsidP="00A1155D">
            <w:pPr>
              <w:pStyle w:val="TAC"/>
            </w:pPr>
            <w:r w:rsidRPr="00E80F49">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E80F49" w:rsidRDefault="00A1155D" w:rsidP="00A1155D">
            <w:pPr>
              <w:pStyle w:val="TAC"/>
              <w:rPr>
                <w:lang w:eastAsia="ja-JP"/>
              </w:rPr>
            </w:pPr>
            <w:r w:rsidRPr="00E80F49">
              <w:rPr>
                <w:rFonts w:eastAsia="SimSun"/>
                <w:lang w:eastAsia="zh-CN"/>
              </w:rPr>
              <w:t>RAN5#94</w:t>
            </w:r>
          </w:p>
        </w:tc>
      </w:tr>
      <w:tr w:rsidR="00A1155D" w:rsidRPr="00E80F49" w14:paraId="00CAEB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E80F49" w:rsidRDefault="00A1155D" w:rsidP="00A1155D">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E80F49" w:rsidRDefault="00A1155D" w:rsidP="00A1155D">
            <w:pPr>
              <w:pStyle w:val="TAC"/>
            </w:pPr>
            <w:r>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E80F49" w:rsidRDefault="00A1155D" w:rsidP="00A1155D">
            <w:pPr>
              <w:pStyle w:val="TAC"/>
              <w:rPr>
                <w:lang w:eastAsia="ja-JP"/>
              </w:rPr>
            </w:pPr>
            <w:r>
              <w:rPr>
                <w:rFonts w:eastAsia="SimSun"/>
                <w:lang w:eastAsia="zh-CN"/>
              </w:rPr>
              <w:t>RAN5#96</w:t>
            </w:r>
            <w:r w:rsidRPr="00E80F49">
              <w:rPr>
                <w:rFonts w:eastAsia="SimSun"/>
                <w:lang w:eastAsia="zh-CN"/>
              </w:rPr>
              <w:t>-e</w:t>
            </w:r>
          </w:p>
        </w:tc>
      </w:tr>
      <w:tr w:rsidR="00A1155D" w:rsidRPr="00E80F49" w14:paraId="75D2DD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E80F49" w:rsidRDefault="00A1155D" w:rsidP="00A1155D">
            <w:pPr>
              <w:pStyle w:val="TAC"/>
              <w:rPr>
                <w:rFonts w:eastAsia="SimSun"/>
              </w:rPr>
            </w:pPr>
            <w:r>
              <w:rPr>
                <w:rFonts w:eastAsia="SimSun"/>
              </w:rPr>
              <w:t>CA_</w:t>
            </w:r>
            <w:r>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E80F49" w:rsidRDefault="00A1155D" w:rsidP="00A1155D">
            <w:pPr>
              <w:pStyle w:val="TAC"/>
              <w:rPr>
                <w:lang w:eastAsia="ja-JP"/>
              </w:rPr>
            </w:pPr>
            <w:r>
              <w:rPr>
                <w:rFonts w:eastAsia="SimSun"/>
                <w:lang w:eastAsia="zh-CN"/>
              </w:rPr>
              <w:t>RAN5#97</w:t>
            </w:r>
          </w:p>
        </w:tc>
      </w:tr>
      <w:tr w:rsidR="00A1155D" w:rsidRPr="00E80F49" w14:paraId="02C6609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E80F49" w:rsidRDefault="00A1155D" w:rsidP="00A1155D">
            <w:pPr>
              <w:pStyle w:val="TAC"/>
              <w:rPr>
                <w:rFonts w:eastAsia="SimSun"/>
              </w:rPr>
            </w:pPr>
            <w:r>
              <w:rPr>
                <w:rFonts w:eastAsia="SimSun"/>
              </w:rPr>
              <w:t>CA_</w:t>
            </w:r>
            <w:r>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E80F49" w:rsidRDefault="00A1155D" w:rsidP="00A1155D">
            <w:pPr>
              <w:pStyle w:val="TAC"/>
              <w:rPr>
                <w:lang w:eastAsia="ja-JP"/>
              </w:rPr>
            </w:pPr>
            <w:r>
              <w:rPr>
                <w:rFonts w:eastAsia="SimSun"/>
                <w:lang w:eastAsia="zh-CN"/>
              </w:rPr>
              <w:t>RAN5#100</w:t>
            </w:r>
          </w:p>
        </w:tc>
      </w:tr>
      <w:tr w:rsidR="00A1155D" w:rsidRPr="00E80F49" w14:paraId="01032A4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E80F49" w:rsidRDefault="00A1155D" w:rsidP="00A1155D">
            <w:pPr>
              <w:pStyle w:val="TAC"/>
              <w:rPr>
                <w:rFonts w:eastAsia="SimSun"/>
              </w:rPr>
            </w:pPr>
            <w:r>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E80F49" w:rsidRDefault="00A1155D" w:rsidP="00A1155D">
            <w:pPr>
              <w:pStyle w:val="TAC"/>
            </w:pPr>
            <w:r>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E80F49" w:rsidRDefault="00A1155D" w:rsidP="00A1155D">
            <w:pPr>
              <w:pStyle w:val="TAC"/>
              <w:rPr>
                <w:lang w:eastAsia="ja-JP"/>
              </w:rPr>
            </w:pPr>
            <w:r>
              <w:rPr>
                <w:rFonts w:eastAsia="SimSun"/>
                <w:lang w:eastAsia="zh-CN"/>
              </w:rPr>
              <w:t>RAN5#100</w:t>
            </w:r>
          </w:p>
        </w:tc>
      </w:tr>
      <w:tr w:rsidR="00A1155D" w:rsidRPr="00E80F49" w14:paraId="724658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E80F49" w:rsidRDefault="00A1155D" w:rsidP="00A1155D">
            <w:pPr>
              <w:pStyle w:val="TAC"/>
              <w:rPr>
                <w:rFonts w:eastAsia="SimSun"/>
              </w:rPr>
            </w:pPr>
            <w:r>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E80F49" w:rsidRDefault="00A1155D" w:rsidP="00A1155D">
            <w:pPr>
              <w:pStyle w:val="TAC"/>
              <w:rPr>
                <w:lang w:eastAsia="ja-JP"/>
              </w:rPr>
            </w:pPr>
            <w:r>
              <w:rPr>
                <w:rFonts w:eastAsia="SimSun"/>
                <w:lang w:eastAsia="zh-CN"/>
              </w:rPr>
              <w:t>RAN5#</w:t>
            </w:r>
            <w:r>
              <w:rPr>
                <w:rFonts w:eastAsia="SimSun" w:hint="eastAsia"/>
                <w:lang w:val="en-US" w:eastAsia="zh-CN"/>
              </w:rPr>
              <w:t>101</w:t>
            </w:r>
          </w:p>
        </w:tc>
      </w:tr>
      <w:tr w:rsidR="00A1155D" w:rsidRPr="00E80F49" w14:paraId="3E763F8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E80F49" w:rsidRDefault="00A1155D" w:rsidP="00A1155D">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E80F49" w:rsidRDefault="00A1155D" w:rsidP="00A1155D">
            <w:pPr>
              <w:pStyle w:val="TAC"/>
            </w:pPr>
            <w:r>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E80F49" w:rsidRDefault="00A1155D" w:rsidP="00A1155D">
            <w:pPr>
              <w:pStyle w:val="TAC"/>
            </w:pPr>
            <w:r>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E80F49" w:rsidRDefault="00A1155D" w:rsidP="00A1155D">
            <w:pPr>
              <w:pStyle w:val="TAC"/>
              <w:rPr>
                <w:lang w:eastAsia="ja-JP"/>
              </w:rPr>
            </w:pPr>
            <w:r>
              <w:rPr>
                <w:rFonts w:eastAsia="SimSun"/>
                <w:lang w:eastAsia="zh-CN"/>
              </w:rPr>
              <w:t>RAN5#96</w:t>
            </w:r>
            <w:r w:rsidRPr="00E80F49">
              <w:rPr>
                <w:rFonts w:eastAsia="SimSun"/>
                <w:lang w:eastAsia="zh-CN"/>
              </w:rPr>
              <w:t>-e</w:t>
            </w:r>
          </w:p>
        </w:tc>
      </w:tr>
      <w:tr w:rsidR="00A1155D" w:rsidRPr="00E80F49" w14:paraId="0D890DE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E80F49" w:rsidRDefault="00A1155D" w:rsidP="00A1155D">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E80F49" w:rsidRDefault="00A1155D" w:rsidP="00A1155D">
            <w:pPr>
              <w:pStyle w:val="TAC"/>
            </w:pPr>
            <w:r w:rsidRPr="00E80F49">
              <w:t>n77 (HD2)</w:t>
            </w:r>
            <w:r>
              <w:t>,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46A725B1" w:rsidR="00A1155D" w:rsidRPr="00E80F49" w:rsidRDefault="00A1155D" w:rsidP="00A1155D">
            <w:pPr>
              <w:pStyle w:val="TAC"/>
            </w:pPr>
            <w:r>
              <w:t>HD, HM, IMD</w:t>
            </w:r>
            <w:r w:rsidRPr="00BA79A7">
              <w:t>,</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E80F49" w:rsidRDefault="00A1155D" w:rsidP="00A1155D">
            <w:pPr>
              <w:pStyle w:val="TAC"/>
              <w:rPr>
                <w:lang w:eastAsia="ja-JP"/>
              </w:rPr>
            </w:pPr>
            <w:r w:rsidRPr="00BA79A7">
              <w:rPr>
                <w:rFonts w:eastAsia="SimSun"/>
                <w:lang w:eastAsia="zh-CN"/>
              </w:rPr>
              <w:t>RAN5#99</w:t>
            </w:r>
          </w:p>
        </w:tc>
      </w:tr>
      <w:tr w:rsidR="00A1155D" w:rsidRPr="00E80F49" w14:paraId="2B86BAE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E80F49" w:rsidRDefault="00A1155D" w:rsidP="00A1155D">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6EC5B46E" w:rsidR="00A1155D" w:rsidRPr="00E80F49" w:rsidRDefault="00A1155D" w:rsidP="00A1155D">
            <w:pPr>
              <w:pStyle w:val="TAC"/>
            </w:pPr>
            <w:r w:rsidRPr="000E0534">
              <w:t>n77 (HD2), n2 (HM), n2(IMD2), n2(IMD4)</w:t>
            </w:r>
            <w:r>
              <w:t xml:space="preserve">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E80F49" w:rsidRDefault="00A1155D" w:rsidP="00A1155D">
            <w:pPr>
              <w:pStyle w:val="TAC"/>
            </w:pPr>
            <w:r>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E80F49" w:rsidRDefault="00A1155D" w:rsidP="00A1155D">
            <w:pPr>
              <w:pStyle w:val="TAC"/>
              <w:rPr>
                <w:lang w:eastAsia="ja-JP"/>
              </w:rPr>
            </w:pPr>
            <w:r>
              <w:rPr>
                <w:rFonts w:eastAsia="SimSun"/>
                <w:lang w:eastAsia="zh-CN"/>
              </w:rPr>
              <w:t>RAN5#99</w:t>
            </w:r>
          </w:p>
        </w:tc>
      </w:tr>
      <w:tr w:rsidR="00A1155D" w:rsidRPr="00E80F49" w14:paraId="4934E8F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31C2F225" w:rsidR="00A1155D" w:rsidRPr="00E80F49" w:rsidRDefault="00A1155D" w:rsidP="00A1155D">
            <w:pPr>
              <w:pStyle w:val="TAC"/>
              <w:rPr>
                <w:rFonts w:eastAsia="SimSun"/>
              </w:rPr>
            </w:pPr>
            <w:r>
              <w:rPr>
                <w:rFonts w:eastAsia="SimSun"/>
              </w:rPr>
              <w:t>CA_n2A-n77C</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E80F49" w:rsidRDefault="00A1155D" w:rsidP="00A1155D">
            <w:pPr>
              <w:pStyle w:val="TAC"/>
              <w:rPr>
                <w:lang w:eastAsia="ja-JP"/>
              </w:rPr>
            </w:pPr>
            <w:r>
              <w:rPr>
                <w:rFonts w:eastAsia="SimSun"/>
                <w:lang w:eastAsia="zh-CN"/>
              </w:rPr>
              <w:t>RAN5#</w:t>
            </w:r>
            <w:r>
              <w:rPr>
                <w:rFonts w:eastAsia="SimSun" w:hint="eastAsia"/>
                <w:lang w:val="en-US" w:eastAsia="zh-CN"/>
              </w:rPr>
              <w:t>101</w:t>
            </w:r>
          </w:p>
        </w:tc>
      </w:tr>
      <w:tr w:rsidR="00A1155D" w:rsidRPr="00E80F49" w14:paraId="4AF5DC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E80F49" w:rsidRDefault="00A1155D" w:rsidP="00A1155D">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E80F49" w:rsidRDefault="00A1155D" w:rsidP="00A1155D">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E80F49" w:rsidRDefault="00A1155D" w:rsidP="00A1155D">
            <w:pPr>
              <w:pStyle w:val="TAC"/>
              <w:rPr>
                <w:lang w:eastAsia="ja-JP"/>
              </w:rPr>
            </w:pPr>
            <w:r w:rsidRPr="00E80F49">
              <w:rPr>
                <w:rFonts w:eastAsia="SimSun"/>
                <w:lang w:eastAsia="zh-CN"/>
              </w:rPr>
              <w:t>RAN5#95-e</w:t>
            </w:r>
          </w:p>
        </w:tc>
      </w:tr>
      <w:tr w:rsidR="00A1155D" w:rsidRPr="00E80F49" w14:paraId="7009DC6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E80F49" w:rsidRDefault="00A1155D" w:rsidP="00A1155D">
            <w:pPr>
              <w:pStyle w:val="TAC"/>
              <w:rPr>
                <w:rFonts w:eastAsia="SimSun"/>
              </w:rPr>
            </w:pPr>
            <w:r>
              <w:rPr>
                <w:rFonts w:eastAsia="SimSun"/>
              </w:rPr>
              <w:t>CA_</w:t>
            </w:r>
            <w:r>
              <w:t>n3A-n</w:t>
            </w:r>
            <w:r>
              <w:rPr>
                <w:rFonts w:eastAsia="SimSun" w:hint="eastAsia"/>
                <w:lang w:val="en-US" w:eastAsia="zh-CN"/>
              </w:rPr>
              <w:t>8</w:t>
            </w:r>
            <w:r>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E80F49" w:rsidRDefault="00A1155D" w:rsidP="00A1155D">
            <w:pPr>
              <w:pStyle w:val="TAC"/>
            </w:pPr>
            <w:r>
              <w:rPr>
                <w:rFonts w:eastAsia="SimSun" w:hint="eastAsia"/>
                <w:lang w:val="en-US"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E80F49" w:rsidRDefault="00A1155D" w:rsidP="00A1155D">
            <w:pPr>
              <w:pStyle w:val="TAC"/>
            </w:pPr>
            <w:r>
              <w:rPr>
                <w:rFonts w:eastAsia="SimSun" w:hint="eastAsia"/>
                <w:lang w:val="en-US"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E80F49" w:rsidRDefault="00A1155D" w:rsidP="00A1155D">
            <w:pPr>
              <w:pStyle w:val="TAC"/>
              <w:rPr>
                <w:lang w:eastAsia="ja-JP"/>
              </w:rPr>
            </w:pPr>
            <w:r>
              <w:rPr>
                <w:rFonts w:eastAsia="SimSun"/>
                <w:lang w:eastAsia="zh-CN"/>
              </w:rPr>
              <w:t>RAN5#</w:t>
            </w:r>
            <w:r>
              <w:rPr>
                <w:rFonts w:eastAsia="SimSun" w:hint="eastAsia"/>
                <w:lang w:val="en-US" w:eastAsia="zh-CN"/>
              </w:rPr>
              <w:t>100</w:t>
            </w:r>
          </w:p>
        </w:tc>
      </w:tr>
      <w:tr w:rsidR="00A1155D" w:rsidRPr="00E80F49" w14:paraId="3DBBAFB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3</w:t>
            </w:r>
            <w:r w:rsidRPr="00F14777">
              <w:rPr>
                <w:rFonts w:eastAsia="SimSun"/>
                <w:lang w:eastAsia="zh-CN"/>
              </w:rPr>
              <w:t>A-n</w:t>
            </w:r>
            <w:r>
              <w:rPr>
                <w:rFonts w:eastAsia="SimSun"/>
                <w:lang w:eastAsia="zh-CN"/>
              </w:rPr>
              <w:t>2</w:t>
            </w:r>
            <w:r w:rsidRPr="00F14777">
              <w:rPr>
                <w:rFonts w:eastAsia="SimSun"/>
                <w:lang w:eastAsia="zh-CN"/>
              </w:rPr>
              <w:t>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E80F49" w:rsidRDefault="00A1155D" w:rsidP="00A1155D">
            <w:pPr>
              <w:pStyle w:val="TAC"/>
            </w:pPr>
            <w:r w:rsidRPr="00F1477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E80F49" w:rsidRDefault="00A1155D" w:rsidP="00A1155D">
            <w:pPr>
              <w:pStyle w:val="TAC"/>
            </w:pPr>
            <w:r w:rsidRPr="00F1477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E80F49" w:rsidRDefault="00A1155D" w:rsidP="00A1155D">
            <w:pPr>
              <w:pStyle w:val="TAC"/>
              <w:rPr>
                <w:lang w:eastAsia="ja-JP"/>
              </w:rPr>
            </w:pPr>
            <w:r>
              <w:rPr>
                <w:rFonts w:eastAsia="SimSun"/>
                <w:lang w:eastAsia="zh-CN"/>
              </w:rPr>
              <w:t>RAN5#101</w:t>
            </w:r>
          </w:p>
        </w:tc>
      </w:tr>
      <w:tr w:rsidR="00A1155D" w:rsidRPr="00E80F49" w14:paraId="67DC3D5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E80F49" w:rsidRDefault="00A1155D" w:rsidP="00A1155D">
            <w:pPr>
              <w:pStyle w:val="TAC"/>
              <w:rPr>
                <w:rFonts w:eastAsia="SimSun"/>
              </w:rPr>
            </w:pPr>
            <w:r>
              <w:rPr>
                <w:rFonts w:eastAsia="SimSun"/>
              </w:rPr>
              <w:t>CA_</w:t>
            </w:r>
            <w:r>
              <w:t>n3A-</w:t>
            </w:r>
            <w:r>
              <w:rPr>
                <w:rFonts w:eastAsia="SimSun"/>
                <w:lang w:eastAsia="zh-CN"/>
              </w:rPr>
              <w:t>n41</w:t>
            </w:r>
            <w:r>
              <w:t>A</w:t>
            </w:r>
            <w:r>
              <w:rPr>
                <w:rFonts w:eastAsia="SimSun" w:hint="eastAsia"/>
                <w:lang w:val="en-US"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E80F49" w:rsidRDefault="00A1155D" w:rsidP="00A1155D">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E80F49" w:rsidRDefault="00A1155D" w:rsidP="00A1155D">
            <w:pPr>
              <w:pStyle w:val="TAC"/>
            </w:pPr>
            <w:r>
              <w:rPr>
                <w:rFonts w:eastAsia="SimSun" w:hint="eastAsia"/>
                <w:lang w:val="en-US"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4E99B5C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E80F49" w:rsidRDefault="00A1155D" w:rsidP="00A1155D">
            <w:pPr>
              <w:pStyle w:val="TAC"/>
              <w:rPr>
                <w:rFonts w:eastAsia="SimSun"/>
              </w:rPr>
            </w:pPr>
            <w:r>
              <w:rPr>
                <w:rFonts w:eastAsia="SimSun"/>
              </w:rPr>
              <w:t>CA_</w:t>
            </w:r>
            <w:r>
              <w:t>n3A-n</w:t>
            </w:r>
            <w:r>
              <w:rPr>
                <w:rFonts w:eastAsia="SimSun" w:hint="eastAsia"/>
                <w:lang w:val="en-US" w:eastAsia="zh-CN"/>
              </w:rPr>
              <w:t>41</w:t>
            </w:r>
            <w:r>
              <w:t>A</w:t>
            </w:r>
            <w:r>
              <w:rPr>
                <w:rFonts w:eastAsia="SimSun" w:hint="eastAsia"/>
                <w:lang w:val="en-US"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E80F49" w:rsidRDefault="00A1155D" w:rsidP="00A1155D">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 xml:space="preserve">CBI), </w:t>
            </w:r>
            <w:r>
              <w:t>n</w:t>
            </w:r>
            <w:r>
              <w:rPr>
                <w:rFonts w:eastAsia="SimSun" w:hint="eastAsia"/>
                <w:lang w:val="en-US" w:eastAsia="zh-CN"/>
              </w:rPr>
              <w:t>41</w:t>
            </w:r>
            <w:r>
              <w:t xml:space="preserve"> (</w:t>
            </w:r>
            <w:r>
              <w:rPr>
                <w:rFonts w:eastAsia="SimSun" w:hint="eastAsia"/>
                <w:lang w:val="en-US"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E80F49" w:rsidRDefault="00A1155D" w:rsidP="00A1155D">
            <w:pPr>
              <w:pStyle w:val="TAC"/>
            </w:pPr>
            <w:r>
              <w:rPr>
                <w:rFonts w:eastAsia="SimSun" w:hint="eastAsia"/>
                <w:lang w:val="en-US"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5458F9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77777777" w:rsidR="00A1155D" w:rsidRPr="00E80F49" w:rsidRDefault="00A1155D" w:rsidP="00A1155D">
            <w:pPr>
              <w:pStyle w:val="TAC"/>
              <w:rPr>
                <w:rFonts w:eastAsia="SimSun"/>
                <w:lang w:eastAsia="sv-SE"/>
              </w:rPr>
            </w:pPr>
            <w:r w:rsidRPr="00E80F49">
              <w:rPr>
                <w:rFonts w:eastAsia="SimSun"/>
              </w:rPr>
              <w:t>CA_</w:t>
            </w:r>
            <w:r w:rsidRPr="00E80F49">
              <w:t>n3A-n77A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E80F49" w:rsidRDefault="00A1155D" w:rsidP="00A1155D">
            <w:pPr>
              <w:pStyle w:val="TAC"/>
            </w:pPr>
            <w:r w:rsidRPr="00E80F49">
              <w:t>n7</w:t>
            </w:r>
            <w:r w:rsidRPr="0045755F">
              <w:t>7</w:t>
            </w:r>
            <w:r w:rsidRPr="00E80F49">
              <w:t xml:space="preserve"> (HD2)</w:t>
            </w:r>
            <w:r w:rsidRPr="0045755F">
              <w:t>,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E80F49" w:rsidRDefault="00A1155D" w:rsidP="00A1155D">
            <w:pPr>
              <w:pStyle w:val="TAC"/>
            </w:pPr>
            <w:r w:rsidRPr="00E80F49">
              <w:t>HD</w:t>
            </w:r>
            <w:r>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E80F49" w:rsidRDefault="00A1155D" w:rsidP="00A1155D">
            <w:pPr>
              <w:pStyle w:val="TAC"/>
              <w:rPr>
                <w:rFonts w:eastAsia="SimSun"/>
                <w:lang w:eastAsia="zh-CN"/>
              </w:rPr>
            </w:pPr>
            <w:r w:rsidRPr="00E80F49">
              <w:rPr>
                <w:rFonts w:eastAsia="SimSun"/>
                <w:lang w:eastAsia="zh-CN"/>
              </w:rPr>
              <w:t>RAN5#</w:t>
            </w:r>
            <w:r w:rsidRPr="0045755F">
              <w:rPr>
                <w:rFonts w:eastAsia="SimSun"/>
                <w:lang w:eastAsia="zh-CN"/>
              </w:rPr>
              <w:t>99</w:t>
            </w:r>
          </w:p>
        </w:tc>
      </w:tr>
      <w:tr w:rsidR="00A1155D" w:rsidRPr="00E80F49" w14:paraId="692EEC5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A1155D" w:rsidRPr="00E80F49" w:rsidRDefault="00A1155D" w:rsidP="00A1155D">
            <w:pPr>
              <w:pStyle w:val="TAC"/>
              <w:rPr>
                <w:rFonts w:eastAsia="SimSun"/>
              </w:rPr>
            </w:pPr>
            <w:r>
              <w:rPr>
                <w:rFonts w:hint="eastAsia"/>
                <w:lang w:eastAsia="ja-JP"/>
              </w:rPr>
              <w:t>C</w:t>
            </w:r>
            <w:r>
              <w:rPr>
                <w:lang w:eastAsia="ja-JP"/>
              </w:rPr>
              <w:t>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A1155D" w:rsidRPr="00E80F49" w:rsidRDefault="00A1155D" w:rsidP="00A1155D">
            <w:pPr>
              <w:pStyle w:val="TAC"/>
            </w:pPr>
            <w:r>
              <w:rPr>
                <w:rFonts w:hint="eastAsia"/>
                <w:lang w:eastAsia="ja-JP"/>
              </w:rPr>
              <w:t>N</w:t>
            </w:r>
            <w:r>
              <w:rPr>
                <w:lang w:eastAsia="ja-JP"/>
              </w:rPr>
              <w:t>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A1155D" w:rsidRPr="00E80F49" w:rsidRDefault="00A1155D" w:rsidP="00A1155D">
            <w:pPr>
              <w:pStyle w:val="TAC"/>
              <w:rPr>
                <w:rFonts w:eastAsia="SimSun"/>
                <w:lang w:eastAsia="zh-CN"/>
              </w:rPr>
            </w:pPr>
            <w:r>
              <w:rPr>
                <w:rFonts w:hint="eastAsia"/>
                <w:lang w:eastAsia="ja-JP"/>
              </w:rPr>
              <w:t>R</w:t>
            </w:r>
            <w:r>
              <w:rPr>
                <w:lang w:eastAsia="ja-JP"/>
              </w:rPr>
              <w:t>AN5#101</w:t>
            </w:r>
          </w:p>
        </w:tc>
      </w:tr>
      <w:tr w:rsidR="00A1155D" w:rsidRPr="00E80F49" w14:paraId="641903D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A1155D" w:rsidRPr="00E80F49" w:rsidRDefault="00A1155D" w:rsidP="00A1155D">
            <w:pPr>
              <w:pStyle w:val="TAC"/>
              <w:rPr>
                <w:rFonts w:eastAsia="SimSun"/>
                <w:lang w:eastAsia="sv-SE"/>
              </w:rPr>
            </w:pPr>
            <w:r w:rsidRPr="00E80F49">
              <w:rPr>
                <w:bCs/>
              </w:rPr>
              <w:t>CA_n3A-n78A</w:t>
            </w:r>
            <w:r w:rsidRPr="00870EBD">
              <w:rPr>
                <w:bCs/>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A1155D" w:rsidRPr="00E80F49" w:rsidRDefault="00A1155D" w:rsidP="00A1155D">
            <w:pPr>
              <w:pStyle w:val="TAC"/>
            </w:pPr>
            <w:r w:rsidRPr="00E80F49">
              <w:t>n3 (IMD2 |fn78-fn3|)</w:t>
            </w:r>
            <w:r w:rsidRPr="00E80F49">
              <w:br/>
              <w:t>n3 (IMD4 |fn78-3*fn3|)</w:t>
            </w:r>
            <w:r w:rsidRPr="00E80F49">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A1155D" w:rsidRPr="00E80F49" w:rsidRDefault="00A1155D" w:rsidP="00A1155D">
            <w:pPr>
              <w:pStyle w:val="TAC"/>
              <w:rPr>
                <w:rFonts w:eastAsia="SimSun"/>
                <w:lang w:eastAsia="zh-CN"/>
              </w:rPr>
            </w:pPr>
            <w:r w:rsidRPr="00E80F49">
              <w:rPr>
                <w:rFonts w:eastAsia="SimSun"/>
                <w:lang w:eastAsia="zh-CN"/>
              </w:rPr>
              <w:t>RAN5#</w:t>
            </w:r>
            <w:r w:rsidRPr="00870EBD">
              <w:rPr>
                <w:rFonts w:eastAsia="SimSun"/>
                <w:lang w:eastAsia="zh-CN"/>
              </w:rPr>
              <w:t>101</w:t>
            </w:r>
          </w:p>
        </w:tc>
      </w:tr>
      <w:tr w:rsidR="00A1155D" w:rsidRPr="00E80F49" w14:paraId="2D14F46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A1155D" w:rsidRPr="00E80F49" w:rsidRDefault="00A1155D" w:rsidP="00A1155D">
            <w:pPr>
              <w:pStyle w:val="TAC"/>
              <w:rPr>
                <w:bCs/>
              </w:rPr>
            </w:pPr>
            <w:r>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A1155D" w:rsidRPr="00E80F49" w:rsidRDefault="00A1155D" w:rsidP="00A1155D">
            <w:pPr>
              <w:pStyle w:val="TAC"/>
            </w:pPr>
            <w:r>
              <w:t>n3 (IMD2 |fn78-fn3|)</w:t>
            </w:r>
            <w:r>
              <w:br/>
              <w:t>n3 (IMD4 |fn78-3*fn3|)</w:t>
            </w:r>
            <w:r>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A1155D" w:rsidRPr="00E80F49"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A1155D" w:rsidRPr="00E80F49" w:rsidRDefault="00A1155D" w:rsidP="00A1155D">
            <w:pPr>
              <w:pStyle w:val="TAC"/>
              <w:rPr>
                <w:rFonts w:eastAsia="SimSun"/>
                <w:lang w:eastAsia="zh-CN"/>
              </w:rPr>
            </w:pPr>
            <w:r>
              <w:rPr>
                <w:rFonts w:eastAsia="SimSun"/>
                <w:lang w:eastAsia="zh-CN"/>
              </w:rPr>
              <w:t>RAN5#101</w:t>
            </w:r>
          </w:p>
        </w:tc>
      </w:tr>
      <w:tr w:rsidR="00A1155D" w:rsidRPr="00E80F49" w14:paraId="34C275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A1155D" w:rsidRDefault="00A1155D" w:rsidP="00A1155D">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A1155D" w:rsidRDefault="00A1155D" w:rsidP="00A1155D">
            <w:pPr>
              <w:pStyle w:val="TAC"/>
            </w:pPr>
            <w:r>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A1155D" w:rsidRDefault="00A1155D" w:rsidP="00A1155D">
            <w:pPr>
              <w:pStyle w:val="TAC"/>
            </w:pPr>
            <w:r>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A1155D" w:rsidRDefault="00A1155D" w:rsidP="00A1155D">
            <w:pPr>
              <w:pStyle w:val="TAC"/>
              <w:rPr>
                <w:rFonts w:eastAsia="SimSun"/>
                <w:lang w:eastAsia="zh-CN"/>
              </w:rPr>
            </w:pPr>
            <w:r>
              <w:rPr>
                <w:rFonts w:eastAsia="SimSun"/>
                <w:lang w:eastAsia="zh-CN"/>
              </w:rPr>
              <w:t>RAN5#96</w:t>
            </w:r>
            <w:r w:rsidRPr="00E80F49">
              <w:rPr>
                <w:rFonts w:eastAsia="SimSun"/>
                <w:lang w:eastAsia="zh-CN"/>
              </w:rPr>
              <w:t>-e</w:t>
            </w:r>
          </w:p>
        </w:tc>
      </w:tr>
      <w:tr w:rsidR="00A1155D" w:rsidRPr="00E80F49" w14:paraId="751D870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A1155D" w:rsidRDefault="00A1155D" w:rsidP="00A1155D">
            <w:pPr>
              <w:pStyle w:val="TAC"/>
              <w:rPr>
                <w:bCs/>
              </w:rPr>
            </w:pPr>
            <w:r w:rsidRPr="00E80F49">
              <w:rPr>
                <w:rFonts w:eastAsia="SimSun"/>
              </w:rPr>
              <w:t>CA_</w:t>
            </w:r>
            <w:r>
              <w:rPr>
                <w:rFonts w:eastAsia="SimSun"/>
                <w:lang w:eastAsia="zh-CN"/>
              </w:rPr>
              <w:t>n5A-n77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A1155D" w:rsidRDefault="00A1155D" w:rsidP="00A1155D">
            <w:pPr>
              <w:pStyle w:val="TAC"/>
            </w:pPr>
            <w:r w:rsidRPr="00E80F49">
              <w:t>n77 (HD</w:t>
            </w:r>
            <w:r>
              <w:t>4</w:t>
            </w:r>
            <w:r w:rsidRPr="00E80F49">
              <w:t>)</w:t>
            </w:r>
            <w:r>
              <w:t>, n77 (HD5</w:t>
            </w:r>
            <w:r w:rsidRPr="00E80F49">
              <w:t>)</w:t>
            </w:r>
            <w:r>
              <w:t>,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A1155D"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A1155D" w:rsidRDefault="00A1155D" w:rsidP="00A1155D">
            <w:pPr>
              <w:pStyle w:val="TAC"/>
              <w:rPr>
                <w:rFonts w:eastAsia="SimSun"/>
                <w:lang w:eastAsia="zh-CN"/>
              </w:rPr>
            </w:pPr>
            <w:r w:rsidRPr="00BA79A7">
              <w:rPr>
                <w:rFonts w:eastAsia="SimSun"/>
                <w:lang w:eastAsia="zh-CN"/>
              </w:rPr>
              <w:t>RAN5#99</w:t>
            </w:r>
          </w:p>
        </w:tc>
      </w:tr>
      <w:tr w:rsidR="00A1155D" w:rsidRPr="00E80F49" w14:paraId="50B41E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A1155D" w:rsidRDefault="00A1155D" w:rsidP="00A1155D">
            <w:pPr>
              <w:pStyle w:val="TAC"/>
              <w:rPr>
                <w:bCs/>
              </w:rPr>
            </w:pPr>
            <w:r w:rsidRPr="00E80F49">
              <w:rPr>
                <w:rFonts w:eastAsia="SimSun"/>
              </w:rPr>
              <w:t>CA_</w:t>
            </w:r>
            <w:r>
              <w:rPr>
                <w:rFonts w:eastAsia="SimSun"/>
                <w:lang w:eastAsia="zh-CN"/>
              </w:rPr>
              <w:t>n5A-n77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A1155D" w:rsidRDefault="00A1155D" w:rsidP="00A1155D">
            <w:pPr>
              <w:pStyle w:val="TAC"/>
            </w:pPr>
            <w:r w:rsidRPr="00E80F49">
              <w:t>n77 (HD</w:t>
            </w:r>
            <w:r>
              <w:t>4</w:t>
            </w:r>
            <w:r w:rsidRPr="00E80F49">
              <w:t>)</w:t>
            </w:r>
            <w:r>
              <w:t>, n77 (HD5</w:t>
            </w:r>
            <w:r w:rsidRPr="00E80F49">
              <w:t>)</w:t>
            </w:r>
            <w:r>
              <w:t>,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A1155D"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A1155D" w:rsidRDefault="00A1155D" w:rsidP="00A1155D">
            <w:pPr>
              <w:pStyle w:val="TAC"/>
              <w:rPr>
                <w:rFonts w:eastAsia="SimSun"/>
                <w:lang w:eastAsia="zh-CN"/>
              </w:rPr>
            </w:pPr>
            <w:r>
              <w:rPr>
                <w:rFonts w:eastAsia="SimSun"/>
                <w:lang w:eastAsia="zh-CN"/>
              </w:rPr>
              <w:t>RAN5#99</w:t>
            </w:r>
          </w:p>
        </w:tc>
      </w:tr>
      <w:tr w:rsidR="00A1155D" w:rsidRPr="00E80F49" w14:paraId="166661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2AB9DC5" w:rsidR="00A1155D" w:rsidRPr="00E80F49" w:rsidRDefault="00A1155D" w:rsidP="00A1155D">
            <w:pPr>
              <w:pStyle w:val="TAC"/>
              <w:rPr>
                <w:rFonts w:eastAsia="SimSun"/>
              </w:rPr>
            </w:pPr>
            <w:r>
              <w:rPr>
                <w:rFonts w:eastAsia="SimSun"/>
              </w:rPr>
              <w:t>CA_n5A-n77C</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A1155D" w:rsidRPr="00E80F49"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A1155D" w:rsidRDefault="00A1155D" w:rsidP="00A1155D">
            <w:pPr>
              <w:pStyle w:val="TAC"/>
              <w:rPr>
                <w:rFonts w:eastAsia="SimSun"/>
                <w:lang w:eastAsia="zh-CN"/>
              </w:rPr>
            </w:pPr>
            <w:r>
              <w:rPr>
                <w:rFonts w:eastAsia="SimSun"/>
                <w:lang w:eastAsia="zh-CN"/>
              </w:rPr>
              <w:t>RAN5#</w:t>
            </w:r>
            <w:r>
              <w:rPr>
                <w:rFonts w:eastAsia="SimSun" w:hint="eastAsia"/>
                <w:lang w:val="en-US" w:eastAsia="zh-CN"/>
              </w:rPr>
              <w:t>101</w:t>
            </w:r>
          </w:p>
        </w:tc>
      </w:tr>
      <w:tr w:rsidR="00A1155D" w:rsidRPr="00E80F49" w14:paraId="050BD8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A1155D" w:rsidRPr="00E80F49" w:rsidRDefault="00A1155D" w:rsidP="00A1155D">
            <w:pPr>
              <w:pStyle w:val="TAC"/>
              <w:rPr>
                <w:bCs/>
                <w:lang w:eastAsia="sv-SE"/>
              </w:rPr>
            </w:pPr>
            <w:r w:rsidRPr="00E80F49">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77777777" w:rsidR="00A1155D" w:rsidRPr="00E80F49" w:rsidRDefault="00A1155D" w:rsidP="00A1155D">
            <w:pPr>
              <w:pStyle w:val="TAC"/>
            </w:pPr>
            <w:r w:rsidRPr="00E80F49">
              <w:t>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77777777" w:rsidR="00A1155D" w:rsidRPr="00E80F49" w:rsidRDefault="00A1155D" w:rsidP="00A1155D">
            <w:pPr>
              <w:pStyle w:val="TAC"/>
            </w:pPr>
            <w:r w:rsidRPr="00E80F49">
              <w:t>HD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77777777" w:rsidR="00A1155D" w:rsidRPr="00E80F49" w:rsidRDefault="00A1155D" w:rsidP="00A1155D">
            <w:pPr>
              <w:pStyle w:val="TAC"/>
              <w:rPr>
                <w:rFonts w:eastAsia="SimSun"/>
                <w:lang w:eastAsia="zh-CN"/>
              </w:rPr>
            </w:pPr>
            <w:r w:rsidRPr="00E80F49">
              <w:t>RAN5#94-e</w:t>
            </w:r>
          </w:p>
        </w:tc>
      </w:tr>
      <w:tr w:rsidR="00A1155D" w:rsidRPr="00E80F49" w14:paraId="7361287F"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A1155D" w:rsidRPr="00E80F49" w:rsidRDefault="00A1155D" w:rsidP="00A1155D">
            <w:pPr>
              <w:pStyle w:val="TAC"/>
              <w:rPr>
                <w:bCs/>
                <w:lang w:eastAsia="sv-SE"/>
              </w:rPr>
            </w:pPr>
            <w:r w:rsidRPr="00E80F49">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A1155D" w:rsidRPr="00E80F49" w:rsidRDefault="00A1155D" w:rsidP="00A1155D">
            <w:pPr>
              <w:pStyle w:val="TAC"/>
            </w:pPr>
            <w:r w:rsidRPr="00E80F49">
              <w:t>n7 and n78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A1155D" w:rsidRPr="00E80F49" w:rsidRDefault="00A1155D" w:rsidP="00A1155D">
            <w:pPr>
              <w:pStyle w:val="TAC"/>
            </w:pPr>
            <w:r w:rsidRPr="00E80F49">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A1155D" w:rsidRPr="00E80F49" w:rsidRDefault="00A1155D" w:rsidP="00A1155D">
            <w:pPr>
              <w:pStyle w:val="TAC"/>
            </w:pPr>
            <w:r w:rsidRPr="00E80F49">
              <w:t>RAN5#94-e</w:t>
            </w:r>
          </w:p>
        </w:tc>
      </w:tr>
      <w:tr w:rsidR="00A1155D" w:rsidRPr="00E80F49" w14:paraId="0228505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A1155D" w:rsidRPr="00E80F49" w:rsidRDefault="00A1155D" w:rsidP="00A1155D">
            <w:pPr>
              <w:pStyle w:val="TAC"/>
              <w:rPr>
                <w:rFonts w:eastAsia="SimSun"/>
              </w:rPr>
            </w:pPr>
            <w:r w:rsidRPr="00E80F49">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A1155D" w:rsidRPr="00E80F49" w:rsidRDefault="00A1155D" w:rsidP="00A1155D">
            <w:pPr>
              <w:pStyle w:val="TAC"/>
            </w:pPr>
            <w:r w:rsidRPr="00E80F49">
              <w:t>n8 (IMD4 |fn78-3*fn8|)</w:t>
            </w:r>
            <w:r w:rsidRPr="00E80F49">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A1155D" w:rsidRPr="00E80F49" w:rsidRDefault="00A1155D" w:rsidP="00A1155D">
            <w:pPr>
              <w:pStyle w:val="TAC"/>
              <w:rPr>
                <w:rFonts w:eastAsia="SimSun"/>
                <w:lang w:eastAsia="zh-CN"/>
              </w:rPr>
            </w:pPr>
            <w:r w:rsidRPr="00E80F49">
              <w:rPr>
                <w:rFonts w:eastAsia="SimSun"/>
                <w:lang w:eastAsia="zh-CN"/>
              </w:rPr>
              <w:t>RAN5#87-e</w:t>
            </w:r>
          </w:p>
        </w:tc>
      </w:tr>
      <w:tr w:rsidR="00A1155D" w:rsidRPr="00E80F49" w14:paraId="02C6DBF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A1155D" w:rsidRPr="00E80F49" w:rsidRDefault="00A1155D" w:rsidP="00A1155D">
            <w:pPr>
              <w:pStyle w:val="TAC"/>
              <w:rPr>
                <w:bCs/>
              </w:rPr>
            </w:pPr>
            <w:r>
              <w:rPr>
                <w:rFonts w:eastAsia="SimSun"/>
              </w:rPr>
              <w:t>CA_</w:t>
            </w:r>
            <w:r>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A1155D" w:rsidRPr="00E80F49" w:rsidRDefault="00A1155D" w:rsidP="00A1155D">
            <w:pPr>
              <w:pStyle w:val="TAC"/>
              <w:rPr>
                <w:rFonts w:eastAsia="SimSun"/>
                <w:lang w:eastAsia="zh-CN"/>
              </w:rPr>
            </w:pPr>
            <w:r>
              <w:rPr>
                <w:rFonts w:eastAsia="SimSun"/>
                <w:lang w:eastAsia="zh-CN"/>
              </w:rPr>
              <w:t>RAN5#100</w:t>
            </w:r>
          </w:p>
        </w:tc>
      </w:tr>
      <w:tr w:rsidR="00A1155D" w:rsidRPr="00E80F49" w14:paraId="67300E8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A1155D" w:rsidRPr="00E80F49" w:rsidRDefault="00A1155D" w:rsidP="00A1155D">
            <w:pPr>
              <w:pStyle w:val="TAC"/>
              <w:rPr>
                <w:bCs/>
              </w:rPr>
            </w:pPr>
            <w:r>
              <w:rPr>
                <w:rFonts w:eastAsia="SimSun"/>
              </w:rPr>
              <w:t>CA_</w:t>
            </w:r>
            <w:r>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A1155D" w:rsidRPr="00E80F49" w:rsidRDefault="00A1155D" w:rsidP="00A1155D">
            <w:pPr>
              <w:pStyle w:val="TAC"/>
            </w:pPr>
            <w:r>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A1155D" w:rsidRPr="00E80F49"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A1155D" w:rsidRPr="00E80F49" w:rsidRDefault="00A1155D" w:rsidP="00A1155D">
            <w:pPr>
              <w:pStyle w:val="TAC"/>
              <w:rPr>
                <w:rFonts w:eastAsia="SimSun"/>
                <w:lang w:eastAsia="zh-CN"/>
              </w:rPr>
            </w:pPr>
            <w:r>
              <w:rPr>
                <w:rFonts w:eastAsia="SimSun"/>
                <w:lang w:eastAsia="zh-CN"/>
              </w:rPr>
              <w:t>RAN5#100</w:t>
            </w:r>
          </w:p>
        </w:tc>
      </w:tr>
      <w:tr w:rsidR="00A1155D" w:rsidRPr="00E80F49" w14:paraId="7860350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A1155D" w:rsidRPr="00E80F49" w:rsidRDefault="00A1155D" w:rsidP="00A1155D">
            <w:pPr>
              <w:pStyle w:val="TAC"/>
              <w:rPr>
                <w:bCs/>
              </w:rPr>
            </w:pPr>
            <w:r>
              <w:rPr>
                <w:rFonts w:eastAsia="SimSun"/>
              </w:rPr>
              <w:t>CA_</w:t>
            </w:r>
            <w:r>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A1155D" w:rsidRPr="00E80F49" w:rsidRDefault="00A1155D" w:rsidP="00A1155D">
            <w:pPr>
              <w:pStyle w:val="TAC"/>
            </w:pPr>
            <w:r>
              <w:t>n77 (HD5</w:t>
            </w:r>
            <w:r w:rsidRPr="00E80F49">
              <w:t>)</w:t>
            </w:r>
            <w:r>
              <w:t>,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A1155D" w:rsidRPr="00E80F49"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A1155D" w:rsidRPr="00E80F49" w:rsidRDefault="00A1155D" w:rsidP="00A1155D">
            <w:pPr>
              <w:pStyle w:val="TAC"/>
              <w:rPr>
                <w:rFonts w:eastAsia="SimSun"/>
                <w:lang w:eastAsia="zh-CN"/>
              </w:rPr>
            </w:pPr>
            <w:r>
              <w:rPr>
                <w:rFonts w:eastAsia="SimSun"/>
                <w:lang w:eastAsia="zh-CN"/>
              </w:rPr>
              <w:t>RAN5#100</w:t>
            </w:r>
          </w:p>
        </w:tc>
      </w:tr>
      <w:tr w:rsidR="00A1155D" w:rsidRPr="00E80F49" w14:paraId="275C14E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A1155D" w:rsidRPr="00E80F49" w:rsidRDefault="00A1155D" w:rsidP="00A1155D">
            <w:pPr>
              <w:pStyle w:val="TAC"/>
              <w:rPr>
                <w:bCs/>
              </w:rPr>
            </w:pPr>
            <w:r w:rsidRPr="007D601E">
              <w:t>CA_n2</w:t>
            </w:r>
            <w:r>
              <w:t>0</w:t>
            </w:r>
            <w:r w:rsidRPr="007D601E">
              <w:t>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A1155D" w:rsidRPr="00E80F49" w:rsidRDefault="00A1155D" w:rsidP="00A1155D">
            <w:pPr>
              <w:pStyle w:val="TAC"/>
            </w:pPr>
            <w:r>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A1155D" w:rsidRPr="00E80F49" w:rsidRDefault="00A1155D" w:rsidP="00A1155D">
            <w:pPr>
              <w:pStyle w:val="TAC"/>
            </w:pPr>
            <w:r w:rsidRPr="007D601E">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A1155D" w:rsidRPr="00E80F49" w:rsidRDefault="00A1155D" w:rsidP="00A1155D">
            <w:pPr>
              <w:pStyle w:val="TAC"/>
              <w:rPr>
                <w:rFonts w:eastAsia="SimSun"/>
                <w:lang w:eastAsia="zh-CN"/>
              </w:rPr>
            </w:pPr>
            <w:r w:rsidRPr="007D601E">
              <w:rPr>
                <w:rFonts w:eastAsia="SimSun"/>
                <w:lang w:eastAsia="zh-CN"/>
              </w:rPr>
              <w:t>RAN5#</w:t>
            </w:r>
            <w:r>
              <w:rPr>
                <w:rFonts w:eastAsia="SimSun"/>
                <w:lang w:eastAsia="zh-CN"/>
              </w:rPr>
              <w:t>100</w:t>
            </w:r>
          </w:p>
        </w:tc>
      </w:tr>
      <w:tr w:rsidR="00A1155D" w:rsidRPr="00E80F49" w14:paraId="4712D60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A1155D" w:rsidRDefault="00A1155D" w:rsidP="00A1155D">
            <w:pPr>
              <w:pStyle w:val="TAC"/>
            </w:pPr>
            <w:r>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A1155D" w:rsidRPr="007D601E" w:rsidRDefault="00A1155D" w:rsidP="00A1155D">
            <w:pPr>
              <w:pStyle w:val="TAC"/>
            </w:pPr>
            <w:r>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2F60E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7B982E4F"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77A</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A1155D" w:rsidRDefault="00A1155D" w:rsidP="00A1155D">
            <w:pPr>
              <w:pStyle w:val="TAC"/>
            </w:pPr>
            <w:r>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A1155D" w:rsidRPr="007D601E" w:rsidRDefault="00A1155D" w:rsidP="00A1155D">
            <w:pPr>
              <w:pStyle w:val="TAC"/>
            </w:pPr>
            <w: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49805F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77(2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A1155D"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A1155D" w:rsidRPr="007D601E"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7F49B4F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A1155D" w:rsidRDefault="00A1155D" w:rsidP="00A1155D">
            <w:pPr>
              <w:pStyle w:val="TAC"/>
            </w:pPr>
            <w:r>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A1155D" w:rsidRPr="007D601E"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72BE182"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A1155D" w:rsidRPr="007D601E" w:rsidRDefault="00A1155D" w:rsidP="00A1155D">
            <w:pPr>
              <w:pStyle w:val="TAC"/>
            </w:pPr>
            <w:r w:rsidRPr="00F14777">
              <w:rPr>
                <w:rFonts w:eastAsia="SimSun"/>
              </w:rPr>
              <w:t>CA_</w:t>
            </w:r>
            <w:r w:rsidRPr="00F14777">
              <w:rPr>
                <w:rFonts w:eastAsia="SimSun"/>
                <w:lang w:eastAsia="zh-CN"/>
              </w:rPr>
              <w:t>n2</w:t>
            </w:r>
            <w:r>
              <w:rPr>
                <w:rFonts w:eastAsia="SimSun"/>
                <w:lang w:eastAsia="zh-CN"/>
              </w:rPr>
              <w:t>5</w:t>
            </w:r>
            <w:r w:rsidRPr="00F14777">
              <w:rPr>
                <w:rFonts w:eastAsia="SimSun"/>
                <w:lang w:eastAsia="zh-CN"/>
              </w:rPr>
              <w:t>A-n</w:t>
            </w:r>
            <w:r>
              <w:rPr>
                <w:rFonts w:eastAsia="SimSun"/>
                <w:lang w:eastAsia="zh-CN"/>
              </w:rPr>
              <w:t>78(2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A1155D"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A1155D" w:rsidRPr="007D601E"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A1155D" w:rsidRPr="007D601E"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40C6F3A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A1155D" w:rsidRPr="00E80F49" w:rsidRDefault="00A1155D" w:rsidP="00A1155D">
            <w:pPr>
              <w:pStyle w:val="TAC"/>
              <w:rPr>
                <w:bCs/>
                <w:lang w:eastAsia="sv-SE"/>
              </w:rPr>
            </w:pPr>
            <w:r w:rsidRPr="00E80F49">
              <w:rPr>
                <w:rFonts w:eastAsia="SimSun"/>
              </w:rPr>
              <w:t>CA_</w:t>
            </w:r>
            <w:r w:rsidRPr="00E80F49">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A1155D" w:rsidRPr="00E80F49" w:rsidRDefault="00A1155D" w:rsidP="00A1155D">
            <w:pPr>
              <w:pStyle w:val="TAC"/>
            </w:pPr>
            <w:r w:rsidRPr="00E80F49">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A1155D" w:rsidRPr="00E80F49" w:rsidRDefault="00A1155D" w:rsidP="00A1155D">
            <w:pPr>
              <w:pStyle w:val="TAC"/>
              <w:rPr>
                <w:rFonts w:eastAsia="SimSun"/>
                <w:lang w:eastAsia="zh-CN"/>
              </w:rPr>
            </w:pPr>
            <w:r w:rsidRPr="00E80F49">
              <w:t>RAN5#94-e</w:t>
            </w:r>
          </w:p>
        </w:tc>
      </w:tr>
      <w:tr w:rsidR="00A1155D" w:rsidRPr="00E80F49" w14:paraId="206CC60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A1155D" w:rsidRPr="00E80F49" w:rsidRDefault="00A1155D" w:rsidP="00A1155D">
            <w:pPr>
              <w:pStyle w:val="TAC"/>
              <w:rPr>
                <w:rFonts w:eastAsia="SimSun"/>
              </w:rPr>
            </w:pPr>
            <w:r w:rsidRPr="00E80F49">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A1155D" w:rsidRPr="00E80F49" w:rsidRDefault="00A1155D" w:rsidP="00A1155D">
            <w:pPr>
              <w:pStyle w:val="TAC"/>
            </w:pPr>
            <w:r w:rsidRPr="00E80F49">
              <w:t>RAN5#94-e</w:t>
            </w:r>
          </w:p>
        </w:tc>
      </w:tr>
      <w:tr w:rsidR="00A1155D" w:rsidRPr="00E80F49" w14:paraId="7390D3C7"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A1155D" w:rsidRPr="00E80F49" w:rsidRDefault="00A1155D" w:rsidP="00A1155D">
            <w:pPr>
              <w:pStyle w:val="TAC"/>
              <w:rPr>
                <w:bCs/>
              </w:rPr>
            </w:pPr>
            <w:r w:rsidRPr="00E80F49">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A1155D" w:rsidRPr="00E80F49" w:rsidRDefault="00A1155D" w:rsidP="00A1155D">
            <w:pPr>
              <w:pStyle w:val="TAC"/>
              <w:rPr>
                <w:rFonts w:eastAsia="SimSun"/>
                <w:lang w:eastAsia="zh-CN"/>
              </w:rPr>
            </w:pPr>
            <w:r w:rsidRPr="00E80F49">
              <w:rPr>
                <w:rFonts w:eastAsia="SimSun"/>
                <w:lang w:eastAsia="zh-CN"/>
              </w:rPr>
              <w:t>RAN5#91-e</w:t>
            </w:r>
          </w:p>
        </w:tc>
      </w:tr>
      <w:tr w:rsidR="00A1155D" w:rsidRPr="00E80F49" w14:paraId="6DD46E3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EB5ECC8" w:rsidR="00A1155D" w:rsidRPr="00E80F49" w:rsidRDefault="00A1155D" w:rsidP="00A1155D">
            <w:pPr>
              <w:pStyle w:val="TAC"/>
              <w:rPr>
                <w:bCs/>
                <w:lang w:eastAsia="zh-CN"/>
              </w:rPr>
            </w:pPr>
            <w:r>
              <w:rPr>
                <w:rFonts w:hint="eastAsia"/>
                <w:bCs/>
                <w:lang w:eastAsia="ja-JP"/>
              </w:rPr>
              <w:t>C</w:t>
            </w:r>
            <w:r>
              <w:rPr>
                <w:bCs/>
                <w:lang w:eastAsia="ja-JP"/>
              </w:rPr>
              <w:t>A_n28A-n77A</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A1155D" w:rsidRPr="00E80F49" w:rsidRDefault="00A1155D" w:rsidP="00A1155D">
            <w:pPr>
              <w:pStyle w:val="TAC"/>
            </w:pPr>
            <w:r>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A1155D" w:rsidRPr="00E80F49" w:rsidRDefault="00A1155D" w:rsidP="00A1155D">
            <w:pPr>
              <w:pStyle w:val="TAC"/>
            </w:pPr>
            <w:r>
              <w:rPr>
                <w:rFonts w:hint="eastAsia"/>
                <w:lang w:eastAsia="ja-JP"/>
              </w:rPr>
              <w:t>H</w:t>
            </w:r>
            <w:r>
              <w:rPr>
                <w:lang w:eastAsia="ja-JP"/>
              </w:rPr>
              <w:t>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A1155D" w:rsidRPr="00E80F49" w:rsidRDefault="00A1155D" w:rsidP="00A1155D">
            <w:pPr>
              <w:pStyle w:val="TAC"/>
              <w:rPr>
                <w:rFonts w:eastAsia="SimSun"/>
                <w:lang w:eastAsia="zh-CN"/>
              </w:rPr>
            </w:pPr>
            <w:r>
              <w:rPr>
                <w:rFonts w:hint="eastAsia"/>
                <w:lang w:eastAsia="ja-JP"/>
              </w:rPr>
              <w:t>R</w:t>
            </w:r>
            <w:r>
              <w:rPr>
                <w:lang w:eastAsia="ja-JP"/>
              </w:rPr>
              <w:t>AN5#99</w:t>
            </w:r>
          </w:p>
        </w:tc>
      </w:tr>
      <w:tr w:rsidR="00A1155D" w:rsidRPr="00E80F49" w14:paraId="16A191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A1155D" w:rsidRDefault="00A1155D" w:rsidP="00A1155D">
            <w:pPr>
              <w:pStyle w:val="TAC"/>
              <w:rPr>
                <w:bCs/>
                <w:lang w:eastAsia="ja-JP"/>
              </w:rPr>
            </w:pPr>
            <w:r>
              <w:rPr>
                <w:rFonts w:hint="eastAsia"/>
                <w:lang w:eastAsia="ja-JP"/>
              </w:rPr>
              <w:t>C</w:t>
            </w:r>
            <w:r>
              <w:rPr>
                <w:lang w:eastAsia="ja-JP"/>
              </w:rPr>
              <w:t>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A1155D" w:rsidRDefault="00A1155D" w:rsidP="00A1155D">
            <w:pPr>
              <w:pStyle w:val="TAC"/>
              <w:rPr>
                <w:lang w:eastAsia="ja-JP"/>
              </w:rPr>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A1155D" w:rsidRDefault="00A1155D" w:rsidP="00A1155D">
            <w:pPr>
              <w:pStyle w:val="TAC"/>
              <w:rPr>
                <w:lang w:eastAsia="ja-JP"/>
              </w:rPr>
            </w:pPr>
            <w:r>
              <w:rPr>
                <w:rFonts w:hint="eastAsia"/>
                <w:lang w:eastAsia="ja-JP"/>
              </w:rPr>
              <w:t>N</w:t>
            </w:r>
            <w:r>
              <w:rPr>
                <w:lang w:eastAsia="ja-JP"/>
              </w:rPr>
              <w:t>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A1155D" w:rsidRDefault="00A1155D" w:rsidP="00A1155D">
            <w:pPr>
              <w:pStyle w:val="TAC"/>
              <w:rPr>
                <w:lang w:eastAsia="ja-JP"/>
              </w:rPr>
            </w:pPr>
            <w:r>
              <w:rPr>
                <w:rFonts w:hint="eastAsia"/>
                <w:lang w:eastAsia="ja-JP"/>
              </w:rPr>
              <w:t>R</w:t>
            </w:r>
            <w:r>
              <w:rPr>
                <w:lang w:eastAsia="ja-JP"/>
              </w:rPr>
              <w:t>AN5#101</w:t>
            </w:r>
          </w:p>
        </w:tc>
      </w:tr>
      <w:tr w:rsidR="00A1155D" w:rsidRPr="00E80F49" w14:paraId="08B966D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DDBB51A" w:rsidR="00A1155D" w:rsidRPr="00E80F49" w:rsidRDefault="00A1155D" w:rsidP="00A1155D">
            <w:pPr>
              <w:pStyle w:val="TAC"/>
              <w:rPr>
                <w:bCs/>
                <w:lang w:eastAsia="zh-CN"/>
              </w:rPr>
            </w:pPr>
            <w:r w:rsidRPr="00802343">
              <w:t>CA_n28A-n78A</w:t>
            </w:r>
          </w:p>
        </w:tc>
        <w:tc>
          <w:tcPr>
            <w:tcW w:w="3218" w:type="dxa"/>
            <w:tcBorders>
              <w:top w:val="single" w:sz="4" w:space="0" w:color="auto"/>
              <w:left w:val="single" w:sz="4" w:space="0" w:color="auto"/>
              <w:bottom w:val="single" w:sz="4" w:space="0" w:color="auto"/>
              <w:right w:val="single" w:sz="4" w:space="0" w:color="auto"/>
            </w:tcBorders>
          </w:tcPr>
          <w:p w14:paraId="35114EF1" w14:textId="10BF57FA" w:rsidR="00A1155D" w:rsidRPr="00E80F49" w:rsidRDefault="00A1155D" w:rsidP="00A1155D">
            <w:pPr>
              <w:pStyle w:val="TAC"/>
            </w:pPr>
            <w:r w:rsidRPr="00802343">
              <w:t>n78 (HD5)</w:t>
            </w:r>
          </w:p>
        </w:tc>
        <w:tc>
          <w:tcPr>
            <w:tcW w:w="1797" w:type="dxa"/>
            <w:tcBorders>
              <w:top w:val="single" w:sz="4" w:space="0" w:color="auto"/>
              <w:left w:val="single" w:sz="4" w:space="0" w:color="auto"/>
              <w:bottom w:val="single" w:sz="4" w:space="0" w:color="auto"/>
              <w:right w:val="single" w:sz="4" w:space="0" w:color="auto"/>
            </w:tcBorders>
          </w:tcPr>
          <w:p w14:paraId="740E44EC" w14:textId="179EC7C5" w:rsidR="00A1155D" w:rsidRPr="00E80F49" w:rsidRDefault="00A1155D" w:rsidP="00A1155D">
            <w:pPr>
              <w:pStyle w:val="TAC"/>
            </w:pPr>
            <w:r w:rsidRPr="00802343">
              <w:t>HD</w:t>
            </w:r>
          </w:p>
        </w:tc>
        <w:tc>
          <w:tcPr>
            <w:tcW w:w="1835" w:type="dxa"/>
            <w:tcBorders>
              <w:top w:val="single" w:sz="4" w:space="0" w:color="auto"/>
              <w:left w:val="single" w:sz="4" w:space="0" w:color="auto"/>
              <w:bottom w:val="single" w:sz="4" w:space="0" w:color="auto"/>
              <w:right w:val="single" w:sz="4" w:space="0" w:color="auto"/>
            </w:tcBorders>
          </w:tcPr>
          <w:p w14:paraId="6276F59D" w14:textId="4162A204" w:rsidR="00A1155D" w:rsidRPr="00E80F49" w:rsidRDefault="00A1155D" w:rsidP="00A1155D">
            <w:pPr>
              <w:pStyle w:val="TAC"/>
              <w:rPr>
                <w:rFonts w:eastAsia="SimSun"/>
                <w:lang w:eastAsia="zh-CN"/>
              </w:rPr>
            </w:pPr>
            <w:r w:rsidRPr="00802343">
              <w:t>RAN5#99</w:t>
            </w:r>
          </w:p>
        </w:tc>
      </w:tr>
      <w:tr w:rsidR="00A1155D" w:rsidRPr="00E80F49" w14:paraId="64524E1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A1155D" w:rsidRPr="00E80F49" w:rsidRDefault="00A1155D" w:rsidP="00A1155D">
            <w:pPr>
              <w:pStyle w:val="TAC"/>
              <w:rPr>
                <w:bCs/>
                <w:lang w:eastAsia="sv-SE"/>
              </w:rPr>
            </w:pPr>
            <w:r w:rsidRPr="00E80F49">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A1155D" w:rsidRPr="00E80F49" w:rsidRDefault="00A1155D" w:rsidP="00A1155D">
            <w:pPr>
              <w:pStyle w:val="TAC"/>
              <w:rPr>
                <w:rFonts w:eastAsia="SimSun"/>
                <w:lang w:eastAsia="zh-CN"/>
              </w:rPr>
            </w:pPr>
            <w:r w:rsidRPr="00E80F49">
              <w:rPr>
                <w:rFonts w:eastAsia="SimSun"/>
                <w:lang w:eastAsia="zh-CN"/>
              </w:rPr>
              <w:t>RAN5#91-e</w:t>
            </w:r>
          </w:p>
        </w:tc>
      </w:tr>
      <w:tr w:rsidR="00A1155D" w:rsidRPr="00E80F49" w14:paraId="54F9103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A1155D" w:rsidRPr="00E80F49" w:rsidRDefault="00A1155D" w:rsidP="00A1155D">
            <w:pPr>
              <w:pStyle w:val="TAC"/>
              <w:rPr>
                <w:bCs/>
                <w:lang w:eastAsia="zh-CN"/>
              </w:rPr>
            </w:pPr>
            <w:r w:rsidRPr="00E80F49">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A1155D" w:rsidRPr="00E80F49" w:rsidRDefault="00A1155D" w:rsidP="00A1155D">
            <w:pPr>
              <w:pStyle w:val="TAC"/>
              <w:rPr>
                <w:lang w:eastAsia="sv-SE"/>
              </w:rPr>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500DED2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A1155D" w:rsidRPr="00E80F49" w:rsidRDefault="00A1155D" w:rsidP="00A1155D">
            <w:pPr>
              <w:pStyle w:val="TAC"/>
              <w:rPr>
                <w:bCs/>
                <w:lang w:eastAsia="zh-CN"/>
              </w:rPr>
            </w:pPr>
            <w:r w:rsidRPr="00E80F49">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A1155D" w:rsidRPr="00E80F49" w:rsidRDefault="00A1155D" w:rsidP="00A1155D">
            <w:pPr>
              <w:pStyle w:val="TAC"/>
              <w:rPr>
                <w:lang w:eastAsia="sv-SE"/>
              </w:rPr>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002E63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A1155D" w:rsidRPr="00E80F49" w:rsidRDefault="00A1155D" w:rsidP="00A1155D">
            <w:pPr>
              <w:pStyle w:val="TAC"/>
              <w:rPr>
                <w:bCs/>
                <w:lang w:eastAsia="zh-CN"/>
              </w:rPr>
            </w:pPr>
            <w:r w:rsidRPr="00E80F49">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A1155D" w:rsidRPr="00E80F49" w:rsidRDefault="00A1155D" w:rsidP="00A1155D">
            <w:pPr>
              <w:pStyle w:val="TAC"/>
            </w:pPr>
            <w:r w:rsidRPr="00E80F49">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A1155D" w:rsidRPr="00E80F49" w:rsidRDefault="00A1155D" w:rsidP="00A1155D">
            <w:pPr>
              <w:pStyle w:val="TAC"/>
            </w:pPr>
            <w:r w:rsidRPr="00E80F49">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2DAAE7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A1155D" w:rsidRPr="00E80F49" w:rsidRDefault="00A1155D" w:rsidP="00A1155D">
            <w:pPr>
              <w:pStyle w:val="TAC"/>
              <w:rPr>
                <w:bCs/>
                <w:lang w:eastAsia="zh-CN"/>
              </w:rPr>
            </w:pPr>
            <w:r>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A1155D" w:rsidRPr="00E80F49" w:rsidRDefault="00A1155D" w:rsidP="00A1155D">
            <w:pPr>
              <w:pStyle w:val="TAC"/>
            </w:pPr>
            <w:r>
              <w:rPr>
                <w:rFonts w:hint="eastAsia"/>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A1155D" w:rsidRPr="00E80F49" w:rsidRDefault="00A1155D" w:rsidP="00A1155D">
            <w:pPr>
              <w:pStyle w:val="TAC"/>
            </w:pPr>
            <w:r>
              <w:rPr>
                <w:rFonts w:hint="eastAsia"/>
                <w:lang w:eastAsia="zh-CN"/>
              </w:rPr>
              <w:t>N</w:t>
            </w:r>
            <w:r>
              <w:rPr>
                <w:lang w:eastAsia="zh-CN"/>
              </w:rPr>
              <w:t>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A1155D" w:rsidRPr="00E80F49" w:rsidRDefault="00A1155D" w:rsidP="00A1155D">
            <w:pPr>
              <w:pStyle w:val="TAC"/>
              <w:rPr>
                <w:rFonts w:eastAsia="SimSun"/>
                <w:lang w:eastAsia="zh-CN"/>
              </w:rPr>
            </w:pPr>
            <w:r>
              <w:rPr>
                <w:rFonts w:eastAsia="SimSun"/>
                <w:lang w:eastAsia="zh-CN"/>
              </w:rPr>
              <w:t>RAN5#100</w:t>
            </w:r>
          </w:p>
        </w:tc>
      </w:tr>
      <w:tr w:rsidR="00A1155D" w:rsidRPr="00E80F49" w14:paraId="34287A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A1155D" w:rsidRDefault="00A1155D" w:rsidP="00A1155D">
            <w:pPr>
              <w:pStyle w:val="TAC"/>
            </w:pPr>
            <w:r w:rsidRPr="00E80F49">
              <w:rPr>
                <w:rFonts w:eastAsia="SimSun"/>
              </w:rPr>
              <w:lastRenderedPageBreak/>
              <w:t>CA_</w:t>
            </w:r>
            <w:r w:rsidRPr="00E80F49">
              <w:rPr>
                <w:rFonts w:eastAsia="SimSun"/>
                <w:lang w:eastAsia="zh-CN"/>
              </w:rPr>
              <w:t>n41A-n</w:t>
            </w:r>
            <w:r>
              <w:rPr>
                <w:rFonts w:eastAsia="SimSun"/>
                <w:lang w:eastAsia="zh-CN"/>
              </w:rPr>
              <w:t>66</w:t>
            </w:r>
            <w:r w:rsidRPr="00E80F49">
              <w:rPr>
                <w:rFonts w:eastAsia="SimSun"/>
                <w:lang w:eastAsia="zh-CN"/>
              </w:rPr>
              <w:t>A</w:t>
            </w:r>
            <w:r>
              <w:rPr>
                <w:vertAlign w:val="superscript"/>
                <w:lang w:val="en-US"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A1155D" w:rsidRDefault="00A1155D" w:rsidP="00A1155D">
            <w:pPr>
              <w:pStyle w:val="TAC"/>
              <w:rPr>
                <w:rFonts w:hint="eastAsia"/>
                <w:lang w:eastAsia="zh-CN"/>
              </w:rPr>
            </w:pPr>
            <w:r>
              <w:t>n66 (CBI)</w:t>
            </w:r>
            <w:r w:rsidRPr="00C8466E">
              <w:t>,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1918AC80" w:rsidR="00A1155D" w:rsidRDefault="00A1155D" w:rsidP="00A1155D">
            <w:pPr>
              <w:pStyle w:val="TAC"/>
              <w:rPr>
                <w:rFonts w:hint="eastAsia"/>
                <w:lang w:eastAsia="zh-CN"/>
              </w:rPr>
            </w:pPr>
            <w:r>
              <w:t>CBI</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629E6C0F" w:rsidR="00A1155D" w:rsidRDefault="00A1155D" w:rsidP="00A1155D">
            <w:pPr>
              <w:pStyle w:val="TAC"/>
              <w:rPr>
                <w:rFonts w:eastAsia="SimSun"/>
                <w:lang w:eastAsia="zh-CN"/>
              </w:rPr>
            </w:pPr>
            <w:r>
              <w:rPr>
                <w:rFonts w:eastAsia="SimSun"/>
                <w:lang w:eastAsia="zh-CN"/>
              </w:rPr>
              <w:t>RAN#97</w:t>
            </w:r>
          </w:p>
        </w:tc>
      </w:tr>
      <w:tr w:rsidR="00A1155D" w:rsidRPr="00E80F49" w14:paraId="61E0C9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A1155D" w:rsidRDefault="00A1155D" w:rsidP="00A1155D">
            <w:pPr>
              <w:pStyle w:val="TAC"/>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A1155D" w:rsidRDefault="00A1155D" w:rsidP="00A1155D">
            <w:pPr>
              <w:pStyle w:val="TAC"/>
              <w:rPr>
                <w:rFonts w:hint="eastAsia"/>
                <w:lang w:eastAsia="zh-CN"/>
              </w:rPr>
            </w:pPr>
            <w:r>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15C947AE" w:rsidR="00A1155D" w:rsidRDefault="00A1155D" w:rsidP="00A1155D">
            <w:pPr>
              <w:pStyle w:val="TAC"/>
              <w:rPr>
                <w:rFonts w:hint="eastAsia"/>
                <w:lang w:eastAsia="zh-CN"/>
              </w:rPr>
            </w:pPr>
            <w:r>
              <w:t>HD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65CFA70A" w:rsidR="00A1155D" w:rsidRDefault="00A1155D" w:rsidP="00A1155D">
            <w:pPr>
              <w:pStyle w:val="TAC"/>
              <w:rPr>
                <w:rFonts w:eastAsia="SimSun"/>
                <w:lang w:eastAsia="zh-CN"/>
              </w:rPr>
            </w:pPr>
            <w:r>
              <w:rPr>
                <w:rFonts w:eastAsia="SimSun"/>
                <w:lang w:eastAsia="zh-CN"/>
              </w:rPr>
              <w:t>RAN5#98</w:t>
            </w:r>
          </w:p>
        </w:tc>
      </w:tr>
      <w:tr w:rsidR="00A1155D" w:rsidRPr="00E80F49" w14:paraId="3EBEA75D"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n41A-n79A</w:t>
            </w:r>
            <w:r w:rsidRPr="00393186">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A1155D" w:rsidRPr="00E80F49" w:rsidRDefault="00A1155D" w:rsidP="00A1155D">
            <w:pPr>
              <w:pStyle w:val="TAC"/>
              <w:rPr>
                <w:rFonts w:eastAsia="SimSun"/>
                <w:lang w:eastAsia="zh-CN"/>
              </w:rPr>
            </w:pPr>
            <w:r w:rsidRPr="00E80F49">
              <w:rPr>
                <w:rFonts w:eastAsia="SimSun"/>
                <w:lang w:eastAsia="zh-CN"/>
              </w:rPr>
              <w:t>RAN5#83</w:t>
            </w:r>
          </w:p>
        </w:tc>
      </w:tr>
      <w:tr w:rsidR="00A1155D" w:rsidRPr="00E80F49" w14:paraId="05ADEEC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A1155D" w:rsidRPr="00E80F49" w:rsidRDefault="00A1155D" w:rsidP="00A1155D">
            <w:pPr>
              <w:pStyle w:val="TAC"/>
              <w:rPr>
                <w:rFonts w:eastAsia="SimSun"/>
              </w:rPr>
            </w:pPr>
            <w:r>
              <w:rPr>
                <w:rFonts w:eastAsia="SimSun"/>
              </w:rPr>
              <w:t>CA_</w:t>
            </w:r>
            <w:r>
              <w:rPr>
                <w:rFonts w:eastAsia="SimSun"/>
                <w:lang w:eastAsia="zh-CN"/>
              </w:rPr>
              <w:t>n41A-n79A</w:t>
            </w:r>
            <w:r>
              <w:rPr>
                <w:rFonts w:eastAsia="SimSun" w:hint="eastAsia"/>
                <w:lang w:val="en-US"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A1155D" w:rsidRPr="00E80F49" w:rsidRDefault="00A1155D" w:rsidP="00A1155D">
            <w:pPr>
              <w:pStyle w:val="TAC"/>
            </w:pPr>
            <w:r>
              <w:rPr>
                <w:rFonts w:eastAsia="SimSun" w:hint="eastAsia"/>
                <w:lang w:val="en-US" w:eastAsia="zh-CN"/>
              </w:rPr>
              <w:t>n41</w:t>
            </w:r>
            <w:r>
              <w:t xml:space="preserve"> (CBI)</w:t>
            </w:r>
            <w:r>
              <w:rPr>
                <w:rFonts w:eastAsia="SimSun" w:hint="eastAsia"/>
                <w:lang w:val="en-US" w:eastAsia="zh-CN"/>
              </w:rPr>
              <w:t>, n79</w:t>
            </w:r>
            <w:r>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A1155D" w:rsidRPr="00E80F49" w:rsidRDefault="00A1155D" w:rsidP="00A1155D">
            <w:pPr>
              <w:pStyle w:val="TAC"/>
            </w:pPr>
            <w:r>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3F27053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A1155D" w:rsidRPr="00E80F49" w:rsidRDefault="00A1155D" w:rsidP="00A1155D">
            <w:pPr>
              <w:pStyle w:val="TAC"/>
            </w:pPr>
            <w:r w:rsidRPr="00E80F49">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A1155D" w:rsidRPr="00E80F49"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A1155D" w:rsidRPr="00E80F49" w:rsidRDefault="00A1155D" w:rsidP="00A1155D">
            <w:pPr>
              <w:pStyle w:val="TAC"/>
              <w:rPr>
                <w:rFonts w:eastAsia="SimSun"/>
                <w:lang w:eastAsia="zh-CN"/>
              </w:rPr>
            </w:pPr>
            <w:r w:rsidRPr="00E80F49">
              <w:t>RAN5#94-e</w:t>
            </w:r>
          </w:p>
        </w:tc>
      </w:tr>
      <w:tr w:rsidR="00A1155D" w:rsidRPr="00E80F49" w14:paraId="07C0514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A1155D" w:rsidRPr="00E80F49" w:rsidRDefault="00A1155D" w:rsidP="00A1155D">
            <w:pPr>
              <w:pStyle w:val="TAC"/>
              <w:rPr>
                <w:rFonts w:eastAsia="SimSun"/>
              </w:rPr>
            </w:pPr>
            <w:r w:rsidRPr="00E80F49">
              <w:rPr>
                <w:rFonts w:eastAsia="SimSun"/>
              </w:rPr>
              <w:t>CA_</w:t>
            </w:r>
            <w:r w:rsidRPr="00E80F49">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A1155D" w:rsidRPr="00E80F49" w:rsidRDefault="00A1155D" w:rsidP="00A1155D">
            <w:pPr>
              <w:pStyle w:val="TAC"/>
            </w:pPr>
            <w:r w:rsidRPr="00E80F49">
              <w:rPr>
                <w:rFonts w:eastAsia="SimSun"/>
                <w:lang w:eastAsia="zh-CN"/>
              </w:rPr>
              <w:t>RAN5#95-e</w:t>
            </w:r>
          </w:p>
        </w:tc>
      </w:tr>
      <w:tr w:rsidR="00A1155D" w:rsidRPr="00E80F49" w14:paraId="15DDF036"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A1155D" w:rsidRPr="00E80F49" w:rsidRDefault="00A1155D" w:rsidP="00A1155D">
            <w:pPr>
              <w:pStyle w:val="TAC"/>
              <w:rPr>
                <w:rFonts w:eastAsia="SimSun"/>
                <w:lang w:eastAsia="sv-SE"/>
              </w:rPr>
            </w:pPr>
            <w:r w:rsidRPr="00E80F49">
              <w:rPr>
                <w:rFonts w:eastAsia="SimSun"/>
              </w:rPr>
              <w:t>CA_</w:t>
            </w:r>
            <w:r w:rsidRPr="00E80F49">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A1155D" w:rsidRPr="00E80F49" w:rsidRDefault="00A1155D" w:rsidP="00A1155D">
            <w:pPr>
              <w:pStyle w:val="TAC"/>
            </w:pPr>
            <w:r w:rsidRPr="00E80F49">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A1155D" w:rsidRPr="00E80F49" w:rsidRDefault="00A1155D" w:rsidP="00A1155D">
            <w:pPr>
              <w:pStyle w:val="TAC"/>
            </w:pPr>
            <w:r w:rsidRPr="00E80F49">
              <w:t>RAN5#94-e</w:t>
            </w:r>
          </w:p>
        </w:tc>
      </w:tr>
      <w:tr w:rsidR="00A1155D" w:rsidRPr="00E80F49" w14:paraId="3E7C33CC"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A1155D" w:rsidRPr="00E80F49" w:rsidRDefault="00A1155D" w:rsidP="00A1155D">
            <w:pPr>
              <w:pStyle w:val="TAC"/>
              <w:rPr>
                <w:rFonts w:eastAsia="SimSun"/>
              </w:rPr>
            </w:pPr>
            <w:r w:rsidRPr="00E80F49">
              <w:rPr>
                <w:rFonts w:eastAsia="SimSun"/>
              </w:rPr>
              <w:t>CA_</w:t>
            </w:r>
            <w:r w:rsidRPr="00E80F49">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A1155D" w:rsidRPr="00E80F49" w:rsidRDefault="00A1155D" w:rsidP="00A1155D">
            <w:pPr>
              <w:pStyle w:val="TAC"/>
            </w:pPr>
            <w:r w:rsidRPr="00E80F49">
              <w:t>RAN5#94-e</w:t>
            </w:r>
          </w:p>
        </w:tc>
      </w:tr>
      <w:tr w:rsidR="00A1155D" w:rsidRPr="00E80F49" w14:paraId="4436202E"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A1155D" w:rsidRPr="00E80F49" w:rsidRDefault="00A1155D" w:rsidP="00A1155D">
            <w:pPr>
              <w:pStyle w:val="TAC"/>
              <w:rPr>
                <w:rFonts w:eastAsia="SimSun"/>
              </w:rPr>
            </w:pPr>
            <w:r w:rsidRPr="00E80F49">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A1155D" w:rsidRPr="00E80F49" w:rsidRDefault="00A1155D" w:rsidP="00A1155D">
            <w:pPr>
              <w:pStyle w:val="TAC"/>
            </w:pPr>
            <w:r w:rsidRPr="00E80F49">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A1155D" w:rsidRPr="00E80F49" w:rsidRDefault="00A1155D" w:rsidP="00A1155D">
            <w:pPr>
              <w:pStyle w:val="TAC"/>
            </w:pPr>
            <w:r w:rsidRPr="00E80F49">
              <w:rPr>
                <w:rFonts w:eastAsia="SimSun"/>
                <w:lang w:eastAsia="zh-CN"/>
              </w:rPr>
              <w:t>RAN5#95-e</w:t>
            </w:r>
          </w:p>
        </w:tc>
      </w:tr>
      <w:tr w:rsidR="00A1155D" w:rsidRPr="00E80F49" w14:paraId="67E4090B"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63C41DE4" w:rsidR="00A1155D" w:rsidRPr="00E80F49" w:rsidRDefault="00A1155D" w:rsidP="00A1155D">
            <w:pPr>
              <w:pStyle w:val="TAC"/>
              <w:rPr>
                <w:rFonts w:cs="Arial"/>
                <w:szCs w:val="18"/>
                <w:lang w:eastAsia="zh-CN"/>
              </w:rPr>
            </w:pPr>
            <w:r w:rsidRPr="008D5211">
              <w:rPr>
                <w:rFonts w:eastAsia="SimSun"/>
              </w:rPr>
              <w:t>CA_</w:t>
            </w:r>
            <w:r w:rsidRPr="008D5211">
              <w:rPr>
                <w:rFonts w:eastAsia="SimSun"/>
                <w:lang w:eastAsia="zh-CN"/>
              </w:rPr>
              <w:t>n48A-n77A</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A1155D" w:rsidRPr="00E80F49" w:rsidRDefault="00A1155D" w:rsidP="00A1155D">
            <w:pPr>
              <w:pStyle w:val="TAC"/>
            </w:pPr>
            <w:r w:rsidRPr="008D5211">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A1155D" w:rsidRPr="00E80F49" w:rsidRDefault="00A1155D" w:rsidP="00A1155D">
            <w:pPr>
              <w:pStyle w:val="TAC"/>
            </w:pPr>
            <w:r w:rsidRPr="008D5211">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A1155D" w:rsidRPr="00E80F49" w:rsidRDefault="00A1155D" w:rsidP="00A1155D">
            <w:pPr>
              <w:pStyle w:val="TAC"/>
              <w:rPr>
                <w:rFonts w:eastAsia="SimSun"/>
                <w:lang w:eastAsia="zh-CN"/>
              </w:rPr>
            </w:pPr>
            <w:r w:rsidRPr="008D5211">
              <w:rPr>
                <w:rFonts w:eastAsia="SimSun"/>
                <w:lang w:eastAsia="zh-CN"/>
              </w:rPr>
              <w:t>RAN5#97-e</w:t>
            </w:r>
          </w:p>
        </w:tc>
      </w:tr>
      <w:tr w:rsidR="00A1155D" w:rsidRPr="00E80F49" w14:paraId="439B76B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A1155D" w:rsidRPr="00E80F49" w:rsidRDefault="00A1155D" w:rsidP="00A1155D">
            <w:pPr>
              <w:pStyle w:val="TAC"/>
              <w:rPr>
                <w:rFonts w:cs="Arial"/>
                <w:szCs w:val="18"/>
                <w:lang w:eastAsia="zh-CN"/>
              </w:rPr>
            </w:pPr>
            <w:r w:rsidRPr="00E80F49">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52C0C1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A1155D" w:rsidRPr="00E80F49" w:rsidRDefault="00A1155D" w:rsidP="00A1155D">
            <w:pPr>
              <w:pStyle w:val="TAC"/>
              <w:rPr>
                <w:rFonts w:cs="Arial"/>
                <w:szCs w:val="18"/>
                <w:lang w:eastAsia="zh-CN"/>
              </w:rPr>
            </w:pPr>
            <w:r w:rsidRPr="00E80F49">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1800D74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A1155D" w:rsidRPr="00E80F49" w:rsidRDefault="00A1155D" w:rsidP="00A1155D">
            <w:pPr>
              <w:pStyle w:val="TAC"/>
              <w:rPr>
                <w:rFonts w:cs="Arial"/>
                <w:szCs w:val="18"/>
                <w:lang w:eastAsia="zh-CN"/>
              </w:rPr>
            </w:pPr>
            <w:r w:rsidRPr="00E80F49">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A1155D" w:rsidRPr="00E80F49" w:rsidRDefault="00A1155D" w:rsidP="00A1155D">
            <w:pPr>
              <w:pStyle w:val="TAC"/>
            </w:pPr>
            <w:r w:rsidRPr="00E80F49">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288B8F0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A1155D" w:rsidRPr="00E80F49" w:rsidRDefault="00A1155D" w:rsidP="00A1155D">
            <w:pPr>
              <w:pStyle w:val="TAC"/>
              <w:rPr>
                <w:rFonts w:cs="Arial"/>
                <w:szCs w:val="18"/>
                <w:lang w:eastAsia="zh-CN"/>
              </w:rPr>
            </w:pPr>
            <w:r w:rsidRPr="00E80F49">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4161CCE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A1155D" w:rsidRPr="00E80F49" w:rsidRDefault="00A1155D" w:rsidP="00A1155D">
            <w:pPr>
              <w:pStyle w:val="TAC"/>
              <w:rPr>
                <w:rFonts w:cs="Arial"/>
                <w:szCs w:val="18"/>
                <w:lang w:eastAsia="zh-CN"/>
              </w:rPr>
            </w:pPr>
            <w:r w:rsidRPr="00AE4EAF">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A1155D" w:rsidRPr="00E80F49" w:rsidRDefault="00A1155D" w:rsidP="00A1155D">
            <w:pPr>
              <w:pStyle w:val="TAC"/>
            </w:pPr>
            <w:r w:rsidRPr="00AE4EAF">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A1155D" w:rsidRPr="00E80F49" w:rsidRDefault="00A1155D" w:rsidP="00A1155D">
            <w:pPr>
              <w:pStyle w:val="TAC"/>
            </w:pPr>
            <w:r w:rsidRPr="00AE4EAF">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5D1706B8"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A1155D" w:rsidRPr="00E80F49" w:rsidRDefault="00A1155D" w:rsidP="00A1155D">
            <w:pPr>
              <w:pStyle w:val="TAC"/>
              <w:rPr>
                <w:rFonts w:cs="Arial"/>
                <w:szCs w:val="18"/>
                <w:lang w:eastAsia="zh-CN"/>
              </w:rPr>
            </w:pPr>
            <w:r w:rsidRPr="00E80F49">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A1155D" w:rsidRPr="00E80F49" w:rsidRDefault="00A1155D" w:rsidP="00A1155D">
            <w:pPr>
              <w:pStyle w:val="TAC"/>
            </w:pPr>
            <w:r w:rsidRPr="00E80F49">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4F3393D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A1155D" w:rsidRPr="00E80F49" w:rsidRDefault="00A1155D" w:rsidP="00A1155D">
            <w:pPr>
              <w:pStyle w:val="TAC"/>
              <w:rPr>
                <w:rFonts w:cs="Arial"/>
                <w:szCs w:val="18"/>
                <w:lang w:eastAsia="zh-CN"/>
              </w:rPr>
            </w:pPr>
            <w:r w:rsidRPr="00E80F49">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A1155D" w:rsidRPr="00E80F49" w:rsidRDefault="00A1155D" w:rsidP="00A1155D">
            <w:pPr>
              <w:pStyle w:val="TAC"/>
            </w:pPr>
            <w:r w:rsidRPr="00E80F49">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A1155D" w:rsidRPr="00E80F49" w:rsidRDefault="00A1155D" w:rsidP="00A1155D">
            <w:pPr>
              <w:pStyle w:val="TAC"/>
              <w:rPr>
                <w:rFonts w:eastAsia="SimSun"/>
                <w:lang w:eastAsia="zh-CN"/>
              </w:rPr>
            </w:pPr>
            <w:r w:rsidRPr="00E80F49">
              <w:rPr>
                <w:rFonts w:eastAsia="SimSun"/>
                <w:lang w:eastAsia="zh-CN"/>
              </w:rPr>
              <w:t>RAN5#95-e</w:t>
            </w:r>
          </w:p>
        </w:tc>
      </w:tr>
      <w:tr w:rsidR="00A1155D" w:rsidRPr="00E80F49" w14:paraId="6968279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A1155D" w:rsidRPr="00E80F49" w:rsidRDefault="00A1155D" w:rsidP="00A1155D">
            <w:pPr>
              <w:pStyle w:val="TAC"/>
              <w:rPr>
                <w:rFonts w:cs="Arial"/>
                <w:szCs w:val="18"/>
                <w:lang w:eastAsia="zh-CN"/>
              </w:rPr>
            </w:pPr>
            <w:r w:rsidRPr="00AE4EAF">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A1155D" w:rsidRPr="00E80F49" w:rsidRDefault="00A1155D" w:rsidP="00A1155D">
            <w:pPr>
              <w:pStyle w:val="TAC"/>
            </w:pPr>
            <w:r w:rsidRPr="00AE4EAF">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A1155D" w:rsidRPr="00E80F49" w:rsidRDefault="00A1155D" w:rsidP="00A1155D">
            <w:pPr>
              <w:pStyle w:val="TAC"/>
            </w:pPr>
            <w:r w:rsidRPr="00AE4EAF">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214DD454"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A1155D" w:rsidRPr="00E80F49" w:rsidRDefault="00A1155D" w:rsidP="00A1155D">
            <w:pPr>
              <w:pStyle w:val="TAC"/>
              <w:rPr>
                <w:rFonts w:cs="Arial"/>
                <w:szCs w:val="18"/>
                <w:lang w:eastAsia="zh-CN"/>
              </w:rPr>
            </w:pPr>
            <w:r w:rsidRPr="00E80F49">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A1155D" w:rsidRPr="00E80F49" w:rsidRDefault="00A1155D" w:rsidP="00A1155D">
            <w:pPr>
              <w:pStyle w:val="TAC"/>
            </w:pPr>
            <w:r w:rsidRPr="00E80F49">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A1155D" w:rsidRPr="00E80F49" w:rsidRDefault="00A1155D" w:rsidP="00A1155D">
            <w:pPr>
              <w:pStyle w:val="TAC"/>
            </w:pPr>
            <w:r w:rsidRPr="00E80F49">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A1155D" w:rsidRPr="00E80F49" w:rsidRDefault="00A1155D" w:rsidP="00A1155D">
            <w:pPr>
              <w:pStyle w:val="TAC"/>
              <w:rPr>
                <w:rFonts w:eastAsia="SimSun"/>
                <w:lang w:eastAsia="zh-CN"/>
              </w:rPr>
            </w:pPr>
            <w:r w:rsidRPr="00E80F49">
              <w:rPr>
                <w:rFonts w:eastAsia="SimSun"/>
                <w:lang w:eastAsia="zh-CN"/>
              </w:rPr>
              <w:t>RAN5#94-e</w:t>
            </w:r>
          </w:p>
        </w:tc>
      </w:tr>
      <w:tr w:rsidR="00A1155D" w:rsidRPr="00E80F49" w14:paraId="43806FC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A1155D" w:rsidRPr="00E80F49" w:rsidRDefault="00A1155D" w:rsidP="00A1155D">
            <w:pPr>
              <w:pStyle w:val="TAC"/>
              <w:rPr>
                <w:rFonts w:cs="Arial"/>
                <w:szCs w:val="18"/>
                <w:lang w:eastAsia="zh-CN"/>
              </w:rPr>
            </w:pPr>
            <w:r w:rsidRPr="00E80F49">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A1155D" w:rsidRPr="00E80F49" w:rsidRDefault="00A1155D" w:rsidP="00A1155D">
            <w:pPr>
              <w:pStyle w:val="TAC"/>
            </w:pPr>
            <w:r w:rsidRPr="00E80F49">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A1155D" w:rsidRPr="00E80F49" w:rsidRDefault="00A1155D" w:rsidP="00A1155D">
            <w:pPr>
              <w:pStyle w:val="TAC"/>
            </w:pPr>
            <w:r w:rsidRPr="00E80F49">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A1155D" w:rsidRPr="00E80F49" w:rsidRDefault="00A1155D" w:rsidP="00A1155D">
            <w:pPr>
              <w:pStyle w:val="TAC"/>
              <w:rPr>
                <w:rFonts w:eastAsia="SimSun"/>
                <w:lang w:eastAsia="zh-CN"/>
              </w:rPr>
            </w:pPr>
            <w:r w:rsidRPr="00E80F49">
              <w:rPr>
                <w:rFonts w:eastAsia="SimSun"/>
                <w:lang w:eastAsia="zh-CN"/>
              </w:rPr>
              <w:t>RAN5#87-e</w:t>
            </w:r>
          </w:p>
        </w:tc>
      </w:tr>
      <w:tr w:rsidR="00A1155D" w:rsidRPr="00E80F49" w14:paraId="7EB0CA0A"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A1155D" w:rsidRPr="00E80F49" w:rsidRDefault="00A1155D" w:rsidP="00A1155D">
            <w:pPr>
              <w:pStyle w:val="TAC"/>
              <w:rPr>
                <w:rFonts w:cs="Arial"/>
                <w:szCs w:val="18"/>
                <w:lang w:eastAsia="zh-CN"/>
              </w:rPr>
            </w:pPr>
            <w:r w:rsidRPr="00E80F49">
              <w:rPr>
                <w:rFonts w:eastAsia="SimSun"/>
              </w:rPr>
              <w:t>CA_</w:t>
            </w:r>
            <w:r>
              <w:rPr>
                <w:rFonts w:eastAsia="SimSun"/>
                <w:lang w:eastAsia="zh-CN"/>
              </w:rPr>
              <w:t>n66A-n77</w:t>
            </w:r>
            <w:r w:rsidRPr="00E80F49">
              <w:rPr>
                <w:rFonts w:eastAsia="SimSun"/>
                <w:lang w:eastAsia="zh-CN"/>
              </w:rPr>
              <w:t>A</w:t>
            </w:r>
            <w:r w:rsidRPr="00BA79A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68B79B9E" w:rsidR="00A1155D" w:rsidRPr="00E80F49" w:rsidRDefault="00A1155D" w:rsidP="00A1155D">
            <w:pPr>
              <w:pStyle w:val="TAC"/>
            </w:pPr>
            <w:r w:rsidRPr="00E80F49">
              <w:t>n77 (HD2)</w:t>
            </w:r>
            <w:r>
              <w:t>, n66(IMD2), n66(IMD5)</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A1155D" w:rsidRPr="00E80F49"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52973ECF" w:rsidR="00A1155D" w:rsidRPr="00E80F49" w:rsidRDefault="00A1155D" w:rsidP="00A1155D">
            <w:pPr>
              <w:pStyle w:val="TAC"/>
              <w:rPr>
                <w:rFonts w:eastAsia="SimSun"/>
                <w:lang w:eastAsia="zh-CN"/>
              </w:rPr>
            </w:pPr>
            <w:r w:rsidRPr="00BA79A7">
              <w:rPr>
                <w:rFonts w:eastAsia="SimSun"/>
                <w:lang w:eastAsia="zh-CN"/>
              </w:rPr>
              <w:t>RAN5#99</w:t>
            </w:r>
          </w:p>
        </w:tc>
      </w:tr>
      <w:tr w:rsidR="00A1155D" w:rsidRPr="00E80F49" w14:paraId="793ABB19"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A1155D" w:rsidRPr="00E80F49" w:rsidRDefault="00A1155D" w:rsidP="00A1155D">
            <w:pPr>
              <w:pStyle w:val="TAC"/>
              <w:rPr>
                <w:rFonts w:cs="Arial"/>
                <w:szCs w:val="18"/>
                <w:lang w:eastAsia="zh-CN"/>
              </w:rPr>
            </w:pPr>
            <w:r w:rsidRPr="00E80F49">
              <w:rPr>
                <w:rFonts w:eastAsia="SimSun"/>
              </w:rPr>
              <w:t>CA_</w:t>
            </w:r>
            <w:r>
              <w:rPr>
                <w:rFonts w:eastAsia="SimSun"/>
                <w:lang w:eastAsia="zh-CN"/>
              </w:rPr>
              <w:t>n66A-n77</w:t>
            </w:r>
            <w:r w:rsidRPr="00E80F49">
              <w:rPr>
                <w:rFonts w:eastAsia="SimSun"/>
                <w:lang w:eastAsia="zh-CN"/>
              </w:rPr>
              <w:t>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A1155D" w:rsidRPr="00E80F49" w:rsidRDefault="00A1155D" w:rsidP="00A1155D">
            <w:pPr>
              <w:pStyle w:val="TAC"/>
            </w:pPr>
            <w:r w:rsidRPr="000E0534">
              <w:t>n77 (HD2),</w:t>
            </w:r>
            <w:r>
              <w:t xml:space="preserve">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A1155D" w:rsidRPr="00E80F49" w:rsidRDefault="00A1155D" w:rsidP="00A1155D">
            <w:pPr>
              <w:pStyle w:val="TAC"/>
            </w:pPr>
            <w:r>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A1155D" w:rsidRPr="00E80F49" w:rsidRDefault="00A1155D" w:rsidP="00A1155D">
            <w:pPr>
              <w:pStyle w:val="TAC"/>
              <w:rPr>
                <w:rFonts w:eastAsia="SimSun"/>
                <w:lang w:eastAsia="zh-CN"/>
              </w:rPr>
            </w:pPr>
            <w:r>
              <w:rPr>
                <w:rFonts w:eastAsia="SimSun"/>
                <w:lang w:eastAsia="zh-CN"/>
              </w:rPr>
              <w:t>RAN5#99</w:t>
            </w:r>
          </w:p>
        </w:tc>
      </w:tr>
      <w:tr w:rsidR="00A1155D" w:rsidRPr="00E80F49" w14:paraId="08712B7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66</w:t>
            </w:r>
            <w:r w:rsidRPr="00F14777">
              <w:rPr>
                <w:rFonts w:eastAsia="SimSun"/>
                <w:lang w:eastAsia="zh-CN"/>
              </w:rPr>
              <w:t>A-n</w:t>
            </w:r>
            <w:r>
              <w:rPr>
                <w:rFonts w:eastAsia="SimSun"/>
                <w:lang w:eastAsia="zh-CN"/>
              </w:rPr>
              <w:t>77(2</w:t>
            </w:r>
            <w:r w:rsidRPr="00F14777">
              <w:rPr>
                <w:rFonts w:eastAsia="SimSun"/>
                <w:lang w:eastAsia="zh-CN"/>
              </w:rPr>
              <w:t>A</w:t>
            </w:r>
            <w:r>
              <w:rPr>
                <w:rFonts w:eastAsia="SimSun"/>
                <w:lang w:eastAsia="zh-CN"/>
              </w:rPr>
              <w:t>)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A1155D" w:rsidRPr="000E0534"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1CA4C835"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792D5DE0" w:rsidR="00A1155D" w:rsidRPr="00E80F49" w:rsidRDefault="00A1155D" w:rsidP="00A1155D">
            <w:pPr>
              <w:pStyle w:val="TAC"/>
              <w:rPr>
                <w:rFonts w:eastAsia="SimSun"/>
              </w:rPr>
            </w:pPr>
            <w:r>
              <w:rPr>
                <w:rFonts w:eastAsia="SimSun"/>
              </w:rPr>
              <w:t>CA_n66A-n77C</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A1155D" w:rsidRPr="000E0534" w:rsidRDefault="00A1155D" w:rsidP="00A1155D">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A1155D" w:rsidRDefault="00A1155D" w:rsidP="00A1155D">
            <w:pPr>
              <w:pStyle w:val="TAC"/>
              <w:rPr>
                <w:rFonts w:eastAsia="SimSun"/>
                <w:lang w:eastAsia="zh-CN"/>
              </w:rPr>
            </w:pPr>
            <w:r>
              <w:rPr>
                <w:rFonts w:eastAsia="SimSun"/>
                <w:lang w:eastAsia="zh-CN"/>
              </w:rPr>
              <w:t>RAN5#</w:t>
            </w:r>
            <w:r>
              <w:rPr>
                <w:rFonts w:eastAsia="SimSun" w:hint="eastAsia"/>
                <w:lang w:val="en-US" w:eastAsia="zh-CN"/>
              </w:rPr>
              <w:t>101</w:t>
            </w:r>
          </w:p>
        </w:tc>
      </w:tr>
      <w:tr w:rsidR="00A1155D" w:rsidRPr="00E80F49" w14:paraId="1336611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A1155D" w:rsidRPr="00E80F49" w:rsidRDefault="00A1155D" w:rsidP="00A1155D">
            <w:pPr>
              <w:pStyle w:val="TAC"/>
              <w:rPr>
                <w:rFonts w:eastAsia="SimSun"/>
              </w:rPr>
            </w:pPr>
            <w:r w:rsidRPr="00F14777">
              <w:rPr>
                <w:rFonts w:eastAsia="SimSun"/>
              </w:rPr>
              <w:t>CA_</w:t>
            </w:r>
            <w:r w:rsidRPr="00F14777">
              <w:rPr>
                <w:rFonts w:eastAsia="SimSun"/>
                <w:lang w:eastAsia="zh-CN"/>
              </w:rPr>
              <w:t>n66A-n7</w:t>
            </w:r>
            <w:r>
              <w:rPr>
                <w:rFonts w:eastAsia="SimSun"/>
                <w:lang w:eastAsia="zh-CN"/>
              </w:rPr>
              <w:t>8</w:t>
            </w:r>
            <w:r w:rsidRPr="00F1477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A1155D" w:rsidRPr="000E0534" w:rsidRDefault="00A1155D" w:rsidP="00A1155D">
            <w:pPr>
              <w:pStyle w:val="TAC"/>
            </w:pPr>
            <w:r w:rsidRPr="00F14777">
              <w:t>n7</w:t>
            </w:r>
            <w:r>
              <w:t>8</w:t>
            </w:r>
            <w:r w:rsidRPr="00F14777">
              <w:t xml:space="preserve"> (HD2),</w:t>
            </w:r>
            <w:r>
              <w:t xml:space="preserve">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A1155D" w:rsidRDefault="00A1155D" w:rsidP="00A1155D">
            <w:pPr>
              <w:pStyle w:val="TAC"/>
            </w:pPr>
            <w:r>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546E4DE0"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A1155D" w:rsidRPr="00E80F49" w:rsidRDefault="00A1155D" w:rsidP="00A1155D">
            <w:pPr>
              <w:pStyle w:val="TAC"/>
              <w:rPr>
                <w:rFonts w:eastAsia="SimSun"/>
              </w:rPr>
            </w:pPr>
            <w:r w:rsidRPr="00F14777">
              <w:rPr>
                <w:rFonts w:eastAsia="SimSun"/>
              </w:rPr>
              <w:t>CA_</w:t>
            </w:r>
            <w:r w:rsidRPr="00F14777">
              <w:rPr>
                <w:rFonts w:eastAsia="SimSun"/>
                <w:lang w:eastAsia="zh-CN"/>
              </w:rPr>
              <w:t>n</w:t>
            </w:r>
            <w:r>
              <w:rPr>
                <w:rFonts w:eastAsia="SimSun"/>
                <w:lang w:eastAsia="zh-CN"/>
              </w:rPr>
              <w:t>66</w:t>
            </w:r>
            <w:r w:rsidRPr="00F14777">
              <w:rPr>
                <w:rFonts w:eastAsia="SimSun"/>
                <w:lang w:eastAsia="zh-CN"/>
              </w:rPr>
              <w:t>A-n</w:t>
            </w:r>
            <w:r>
              <w:rPr>
                <w:rFonts w:eastAsia="SimSun"/>
                <w:lang w:eastAsia="zh-CN"/>
              </w:rPr>
              <w:t>78(2</w:t>
            </w:r>
            <w:r w:rsidRPr="00F14777">
              <w:rPr>
                <w:rFonts w:eastAsia="SimSun"/>
                <w:lang w:eastAsia="zh-CN"/>
              </w:rPr>
              <w:t>A</w:t>
            </w:r>
            <w:r>
              <w:rPr>
                <w:rFonts w:eastAsia="SimSun"/>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A1155D" w:rsidRPr="000E0534" w:rsidRDefault="00A1155D" w:rsidP="00A1155D">
            <w:pPr>
              <w:pStyle w:val="TAC"/>
            </w:pPr>
            <w:r w:rsidRPr="00F1477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A1155D" w:rsidRDefault="00A1155D" w:rsidP="00A1155D">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A1155D" w:rsidRDefault="00A1155D" w:rsidP="00A1155D">
            <w:pPr>
              <w:pStyle w:val="TAC"/>
              <w:rPr>
                <w:rFonts w:eastAsia="SimSun"/>
                <w:lang w:eastAsia="zh-CN"/>
              </w:rPr>
            </w:pPr>
            <w:r w:rsidRPr="00F14777">
              <w:rPr>
                <w:rFonts w:eastAsia="SimSun"/>
                <w:lang w:eastAsia="zh-CN"/>
              </w:rPr>
              <w:t>RAN5#10</w:t>
            </w:r>
            <w:r>
              <w:rPr>
                <w:rFonts w:eastAsia="SimSun"/>
                <w:lang w:eastAsia="zh-CN"/>
              </w:rPr>
              <w:t>1</w:t>
            </w:r>
          </w:p>
        </w:tc>
      </w:tr>
      <w:tr w:rsidR="00A1155D" w:rsidRPr="00E80F49" w14:paraId="2B204F23"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A1155D" w:rsidRPr="00E80F49" w:rsidRDefault="00A1155D" w:rsidP="00A1155D">
            <w:pPr>
              <w:pStyle w:val="TAC"/>
              <w:rPr>
                <w:rFonts w:eastAsia="SimSun"/>
              </w:rPr>
            </w:pPr>
            <w:r w:rsidRPr="00E80F49">
              <w:rPr>
                <w:rFonts w:eastAsia="SimSun"/>
              </w:rPr>
              <w:t>CA_</w:t>
            </w:r>
            <w:r w:rsidRPr="00E80F49">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A1155D" w:rsidRPr="000E0534" w:rsidRDefault="00A1155D" w:rsidP="00A1155D">
            <w:pPr>
              <w:pStyle w:val="TAC"/>
            </w:pPr>
            <w:r w:rsidRPr="00E80F49">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A1155D" w:rsidRDefault="00A1155D" w:rsidP="00A1155D">
            <w:pPr>
              <w:pStyle w:val="TAC"/>
            </w:pPr>
            <w:r w:rsidRPr="00E80F49">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A1155D" w:rsidRDefault="00A1155D" w:rsidP="00A1155D">
            <w:pPr>
              <w:pStyle w:val="TAC"/>
              <w:rPr>
                <w:rFonts w:eastAsia="SimSun"/>
                <w:lang w:eastAsia="zh-CN"/>
              </w:rPr>
            </w:pPr>
            <w:r w:rsidRPr="00E80F49">
              <w:rPr>
                <w:rFonts w:eastAsia="SimSun"/>
                <w:lang w:eastAsia="zh-CN"/>
              </w:rPr>
              <w:t>RAN5#85</w:t>
            </w:r>
          </w:p>
        </w:tc>
      </w:tr>
      <w:tr w:rsidR="00A1155D" w:rsidRPr="00E80F49" w14:paraId="201B7F71" w14:textId="77777777" w:rsidTr="00A1155D">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A1155D" w:rsidRPr="00E80F49" w:rsidRDefault="00A1155D" w:rsidP="00A1155D">
            <w:pPr>
              <w:pStyle w:val="TAC"/>
              <w:rPr>
                <w:rFonts w:eastAsia="SimSun"/>
              </w:rPr>
            </w:pPr>
            <w:r w:rsidRPr="008D5211">
              <w:rPr>
                <w:rFonts w:eastAsia="SimSun"/>
              </w:rPr>
              <w:t>CA_</w:t>
            </w:r>
            <w:r w:rsidRPr="008D5211">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A1155D" w:rsidRPr="000E0534" w:rsidRDefault="00A1155D" w:rsidP="00A1155D">
            <w:pPr>
              <w:pStyle w:val="TAC"/>
            </w:pPr>
            <w:r w:rsidRPr="008D5211">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A1155D" w:rsidRDefault="00A1155D" w:rsidP="00A1155D">
            <w:pPr>
              <w:pStyle w:val="TAC"/>
            </w:pPr>
            <w:r w:rsidRPr="008D5211">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A1155D" w:rsidRDefault="00A1155D" w:rsidP="00A1155D">
            <w:pPr>
              <w:pStyle w:val="TAC"/>
              <w:rPr>
                <w:rFonts w:eastAsia="SimSun"/>
                <w:lang w:eastAsia="zh-CN"/>
              </w:rPr>
            </w:pPr>
            <w:r w:rsidRPr="008D5211">
              <w:rPr>
                <w:rFonts w:eastAsia="SimSun"/>
                <w:lang w:eastAsia="zh-CN"/>
              </w:rPr>
              <w:t>RAN5#97-e</w:t>
            </w:r>
          </w:p>
        </w:tc>
      </w:tr>
      <w:tr w:rsidR="00A1155D" w:rsidRPr="00E80F49" w14:paraId="007382EF" w14:textId="77777777" w:rsidTr="00A1155D">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A1155D" w:rsidRPr="00E80F49" w:rsidRDefault="00A1155D" w:rsidP="00A1155D">
            <w:pPr>
              <w:pStyle w:val="TAN"/>
              <w:rPr>
                <w:lang w:eastAsia="sv-SE"/>
              </w:rPr>
            </w:pPr>
            <w:r w:rsidRPr="00E80F49">
              <w:t>NOTE 1:</w:t>
            </w:r>
            <w:r w:rsidRPr="00E80F49">
              <w:tab/>
              <w:t>Notations used</w:t>
            </w:r>
          </w:p>
          <w:p w14:paraId="1E015AE1" w14:textId="77777777" w:rsidR="00A1155D" w:rsidRPr="00E80F49" w:rsidRDefault="00A1155D" w:rsidP="00A1155D">
            <w:pPr>
              <w:pStyle w:val="TAN"/>
            </w:pPr>
            <w:r w:rsidRPr="00E80F49">
              <w:t>NE: Non-exception as defined in TS 38.101-1 [5], meaning single carrier NR requirements apply.</w:t>
            </w:r>
          </w:p>
          <w:p w14:paraId="3508259B" w14:textId="77777777" w:rsidR="00A1155D" w:rsidRPr="00E80F49" w:rsidRDefault="00A1155D" w:rsidP="00A1155D">
            <w:pPr>
              <w:pStyle w:val="TAN"/>
            </w:pPr>
            <w:r w:rsidRPr="00E80F49">
              <w:t>HD: UL Harmonic Distortion, as defined in TS 38.101-1 [5], 7.3A.4</w:t>
            </w:r>
          </w:p>
          <w:p w14:paraId="14978A2C" w14:textId="77777777" w:rsidR="00A1155D" w:rsidRPr="00E80F49" w:rsidRDefault="00A1155D" w:rsidP="00A1155D">
            <w:pPr>
              <w:pStyle w:val="TAN"/>
            </w:pPr>
            <w:r w:rsidRPr="00E80F49">
              <w:t>HM: RX Harmonic Mixing, as defined in TS 38.101-1 [5], 7.3A.4</w:t>
            </w:r>
          </w:p>
          <w:p w14:paraId="149C6BD1" w14:textId="77777777" w:rsidR="00A1155D" w:rsidRPr="00E80F49" w:rsidRDefault="00A1155D" w:rsidP="00A1155D">
            <w:pPr>
              <w:pStyle w:val="TAN"/>
            </w:pPr>
            <w:r w:rsidRPr="00E80F49">
              <w:t>IMD: Intermodulation Distortion, as defined in TS 38.101-1 [5], 7.3A.5</w:t>
            </w:r>
          </w:p>
          <w:p w14:paraId="487D6A0E" w14:textId="77777777" w:rsidR="00A1155D" w:rsidRPr="00E80F49" w:rsidRDefault="00A1155D" w:rsidP="00A1155D">
            <w:pPr>
              <w:pStyle w:val="TAN"/>
            </w:pPr>
            <w:r w:rsidRPr="00E80F49">
              <w:t>CBI: Cross Band Isolation, as defined in TS 38.101-1 [5], 7.3A.6</w:t>
            </w:r>
          </w:p>
          <w:p w14:paraId="0601A17B" w14:textId="77777777" w:rsidR="00A1155D" w:rsidRDefault="00A1155D" w:rsidP="00A1155D">
            <w:pPr>
              <w:pStyle w:val="TAN"/>
            </w:pPr>
            <w:r w:rsidRPr="00E80F49">
              <w:t>NOTE 2: Exception for this band is tested with two carrier case</w:t>
            </w:r>
            <w:r>
              <w:t>.</w:t>
            </w:r>
          </w:p>
          <w:p w14:paraId="4FE0DC62" w14:textId="079CAEC0" w:rsidR="00A1155D" w:rsidRPr="00E80F49" w:rsidRDefault="00A1155D" w:rsidP="00A1155D">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E80F49"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 xml:space="preserve">Three band </w:t>
            </w:r>
            <w:proofErr w:type="spellStart"/>
            <w:r w:rsidRPr="00E80F49">
              <w:t>refsens</w:t>
            </w:r>
            <w:proofErr w:type="spellEnd"/>
            <w:r w:rsidRPr="00E80F49">
              <w:t xml:space="preserve">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885AD7" w:rsidRPr="00E80F49"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E80F49" w:rsidRDefault="00885AD7" w:rsidP="00DB228E">
            <w:pPr>
              <w:pStyle w:val="TAC"/>
            </w:pPr>
            <w:r w:rsidRPr="00F1477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E80F49" w:rsidRDefault="00885AD7" w:rsidP="00DB228E">
            <w:pPr>
              <w:pStyle w:val="TAC"/>
            </w:pPr>
            <w:r w:rsidRPr="00F1477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E80F49" w:rsidRDefault="00885AD7" w:rsidP="00DB228E">
            <w:pPr>
              <w:pStyle w:val="TAC"/>
              <w:rPr>
                <w:lang w:eastAsia="en-US"/>
              </w:rPr>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E80F49" w:rsidRDefault="00885AD7" w:rsidP="00DB228E">
            <w:pPr>
              <w:pStyle w:val="TAC"/>
            </w:pPr>
            <w:r>
              <w:rPr>
                <w:rFonts w:eastAsia="SimSun"/>
                <w:lang w:eastAsia="zh-CN"/>
              </w:rPr>
              <w:t>RAN5#101</w:t>
            </w:r>
          </w:p>
        </w:tc>
      </w:tr>
      <w:tr w:rsidR="00885AD7" w:rsidRPr="00E80F49" w14:paraId="399AAC4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333203" w14:textId="48B06493" w:rsidR="00885AD7" w:rsidRPr="00E80F49" w:rsidRDefault="00885AD7" w:rsidP="00DB228E">
            <w:pPr>
              <w:pStyle w:val="TAC"/>
            </w:pPr>
            <w:r w:rsidRPr="00F14777">
              <w:t>CA_n1A-n3A-n</w:t>
            </w:r>
            <w:r>
              <w:t>7</w:t>
            </w:r>
            <w:r w:rsidRPr="00F14777">
              <w:t>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128802" w14:textId="320F3CF6" w:rsidR="00885AD7" w:rsidRPr="00E80F49" w:rsidRDefault="00885AD7" w:rsidP="00DB228E">
            <w:pPr>
              <w:pStyle w:val="TAC"/>
            </w:pPr>
            <w:r w:rsidRPr="00F1477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9F8BCA5" w14:textId="0DA26FE1" w:rsidR="00885AD7" w:rsidRPr="00E80F49" w:rsidRDefault="00885AD7" w:rsidP="00DB228E">
            <w:pPr>
              <w:pStyle w:val="TAC"/>
              <w:rPr>
                <w:lang w:eastAsia="en-US"/>
              </w:rPr>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69F2F6" w14:textId="2BAABB4B" w:rsidR="00885AD7" w:rsidRPr="00E80F49" w:rsidRDefault="00885AD7" w:rsidP="00DB228E">
            <w:pPr>
              <w:pStyle w:val="TAC"/>
            </w:pPr>
            <w:r>
              <w:rPr>
                <w:rFonts w:eastAsia="SimSun"/>
                <w:lang w:eastAsia="zh-CN"/>
              </w:rPr>
              <w:t>RAN5#101</w:t>
            </w:r>
          </w:p>
        </w:tc>
      </w:tr>
      <w:tr w:rsidR="002B2E68" w:rsidRPr="00E80F49"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F14777" w:rsidRDefault="002B2E68" w:rsidP="002B2E68">
            <w:pPr>
              <w:pStyle w:val="TAC"/>
            </w:pPr>
            <w:r>
              <w:rPr>
                <w:rFonts w:hint="eastAsia"/>
                <w:lang w:eastAsia="zh-CN"/>
              </w:rPr>
              <w:t>C</w:t>
            </w:r>
            <w:r>
              <w:rPr>
                <w:lang w:eastAsia="zh-CN"/>
              </w:rPr>
              <w:t>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F14777" w:rsidRDefault="002B2E68" w:rsidP="002B2E68">
            <w:pPr>
              <w:pStyle w:val="TAC"/>
            </w:pPr>
            <w:r>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F14777" w:rsidRDefault="002B2E68" w:rsidP="002B2E68">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Default="002B2E68" w:rsidP="002B2E68">
            <w:pPr>
              <w:pStyle w:val="TAC"/>
              <w:rPr>
                <w:rFonts w:eastAsia="SimSun"/>
                <w:lang w:eastAsia="zh-CN"/>
              </w:rPr>
            </w:pPr>
            <w:r>
              <w:rPr>
                <w:rFonts w:eastAsia="SimSun" w:hint="eastAsia"/>
                <w:lang w:eastAsia="zh-CN"/>
              </w:rPr>
              <w:t>R</w:t>
            </w:r>
            <w:r>
              <w:rPr>
                <w:rFonts w:eastAsia="SimSun"/>
                <w:lang w:eastAsia="zh-CN"/>
              </w:rPr>
              <w:t>AN5#101</w:t>
            </w:r>
          </w:p>
        </w:tc>
      </w:tr>
      <w:tr w:rsidR="002B2E68" w:rsidRPr="00E80F49"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Default="002B2E68" w:rsidP="002B2E68">
            <w:pPr>
              <w:pStyle w:val="TAH"/>
              <w:rPr>
                <w:b w:val="0"/>
              </w:rPr>
            </w:pPr>
            <w:r>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Default="002B2E68" w:rsidP="002B2E68">
            <w:pPr>
              <w:pStyle w:val="TAH"/>
              <w:rPr>
                <w:b w:val="0"/>
              </w:rPr>
            </w:pPr>
            <w:r>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28136D" w:rsidRDefault="002B2E68" w:rsidP="002B2E68">
            <w:pPr>
              <w:pStyle w:val="TAH"/>
              <w:rPr>
                <w:b w:val="0"/>
              </w:rPr>
            </w:pPr>
            <w:r w:rsidRPr="00CE0EAB">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Default="002B2E68" w:rsidP="002B2E68">
            <w:pPr>
              <w:pStyle w:val="TAH"/>
              <w:rPr>
                <w:b w:val="0"/>
              </w:rPr>
            </w:pPr>
            <w:r>
              <w:rPr>
                <w:b w:val="0"/>
              </w:rPr>
              <w:t>CA_n2A-n5A-n77A</w:t>
            </w:r>
            <w:r w:rsidRPr="0028136D">
              <w:rPr>
                <w:b w:val="0"/>
              </w:rPr>
              <w:t xml:space="preserve"> </w:t>
            </w:r>
            <w:r w:rsidRPr="00FC495E">
              <w:rPr>
                <w:b w:val="0"/>
              </w:rPr>
              <w:t>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Default="002B2E68" w:rsidP="002B2E68">
            <w:pPr>
              <w:pStyle w:val="TAH"/>
              <w:rPr>
                <w:b w:val="0"/>
              </w:rPr>
            </w:pPr>
            <w:r>
              <w:rPr>
                <w:b w:val="0"/>
              </w:rPr>
              <w:t>n2(IMD3), n</w:t>
            </w:r>
            <w:r w:rsidRPr="0028136D">
              <w:rPr>
                <w:b w:val="0"/>
              </w:rPr>
              <w:t>5 (IMD5)</w:t>
            </w:r>
            <w:r>
              <w:rPr>
                <w:b w:val="0"/>
              </w:rPr>
              <w:t>,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Default="002B2E68" w:rsidP="002B2E68">
            <w:pPr>
              <w:pStyle w:val="TAH"/>
              <w:rPr>
                <w:b w:val="0"/>
              </w:rPr>
            </w:pPr>
            <w:r>
              <w:rPr>
                <w:b w:val="0"/>
              </w:rPr>
              <w:t>CA_n2A-n5A-n77A</w:t>
            </w:r>
            <w:r w:rsidRPr="0028136D">
              <w:rPr>
                <w:b w:val="0"/>
              </w:rPr>
              <w:t xml:space="preserve"> </w:t>
            </w:r>
            <w:r>
              <w:rPr>
                <w:b w:val="0"/>
              </w:rPr>
              <w:t>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Default="002B2E68" w:rsidP="002B2E68">
            <w:pPr>
              <w:pStyle w:val="TAH"/>
              <w:rPr>
                <w:b w:val="0"/>
              </w:rPr>
            </w:pPr>
            <w:r>
              <w:rPr>
                <w:b w:val="0"/>
              </w:rPr>
              <w:t>n2(IMD3), n</w:t>
            </w:r>
            <w:r w:rsidRPr="0028136D">
              <w:rPr>
                <w:b w:val="0"/>
              </w:rPr>
              <w:t>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494D88" w:rsidRDefault="002B2E68" w:rsidP="002B2E68">
            <w:pPr>
              <w:pStyle w:val="TAH"/>
              <w:rPr>
                <w:rFonts w:eastAsia="SimSun"/>
                <w:b w:val="0"/>
                <w:lang w:eastAsia="zh-CN"/>
              </w:rPr>
            </w:pPr>
            <w:r>
              <w:rPr>
                <w:rFonts w:eastAsia="SimSun"/>
                <w:b w:val="0"/>
                <w:lang w:eastAsia="zh-CN"/>
              </w:rPr>
              <w:t>RAN5#100</w:t>
            </w:r>
          </w:p>
        </w:tc>
      </w:tr>
      <w:tr w:rsidR="002B2E68" w:rsidRPr="00E80F49"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Default="002B2E68" w:rsidP="002B2E68">
            <w:pPr>
              <w:pStyle w:val="TAH"/>
              <w:rPr>
                <w:b w:val="0"/>
              </w:rPr>
            </w:pPr>
            <w:r>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Default="002B2E68" w:rsidP="002B2E68">
            <w:pPr>
              <w:pStyle w:val="TAH"/>
              <w:rPr>
                <w:b w:val="0"/>
              </w:rPr>
            </w:pPr>
            <w:r>
              <w:rPr>
                <w:b w:val="0"/>
              </w:rPr>
              <w:t>n48(IMD2), n66 (IMD4</w:t>
            </w:r>
            <w:r w:rsidRPr="0028136D">
              <w:rPr>
                <w:b w:val="0"/>
              </w:rPr>
              <w:t>)</w:t>
            </w:r>
            <w:r>
              <w:rPr>
                <w:b w:val="0"/>
              </w:rPr>
              <w:t>,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28136D" w:rsidRDefault="002B2E68" w:rsidP="002B2E68">
            <w:pPr>
              <w:pStyle w:val="TAH"/>
              <w:rPr>
                <w:b w:val="0"/>
              </w:rPr>
            </w:pPr>
            <w:r>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16AD3D00" w:rsidR="002B2E68" w:rsidRDefault="002B2E68" w:rsidP="002B2E68">
            <w:pPr>
              <w:pStyle w:val="TAH"/>
              <w:rPr>
                <w:b w:val="0"/>
              </w:rPr>
            </w:pPr>
            <w:r>
              <w:rPr>
                <w:b w:val="0"/>
              </w:rPr>
              <w:t>CA_n2A-n48A-n77A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Default="002B2E68" w:rsidP="002B2E68">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28136D" w:rsidRDefault="002B2E68" w:rsidP="002B2E68">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Default="002B2E68" w:rsidP="002B2E68">
            <w:pPr>
              <w:pStyle w:val="TAH"/>
              <w:rPr>
                <w:b w:val="0"/>
              </w:rPr>
            </w:pPr>
            <w:r>
              <w:rPr>
                <w:b w:val="0"/>
              </w:rPr>
              <w:t>CA_</w:t>
            </w:r>
            <w:r w:rsidRPr="0028136D">
              <w:rPr>
                <w:b w:val="0"/>
              </w:rPr>
              <w:t>n2A-n66A-n77A</w:t>
            </w:r>
            <w:r w:rsidRPr="00FC495E">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Default="002B2E68" w:rsidP="002B2E68">
            <w:pPr>
              <w:pStyle w:val="TAH"/>
              <w:rPr>
                <w:b w:val="0"/>
              </w:rPr>
            </w:pPr>
            <w:r>
              <w:rPr>
                <w:b w:val="0"/>
              </w:rPr>
              <w:t>n2(IMD2, IMD4, IMD5), n66 (IMD2, IMD4, IMD5</w:t>
            </w:r>
            <w:r w:rsidRPr="0028136D">
              <w:rPr>
                <w:b w:val="0"/>
              </w:rPr>
              <w:t>)</w:t>
            </w:r>
            <w:r>
              <w:rPr>
                <w:b w:val="0"/>
              </w:rPr>
              <w:t>,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Default="002B2E68" w:rsidP="002B2E68">
            <w:pPr>
              <w:pStyle w:val="TAH"/>
              <w:rPr>
                <w:b w:val="0"/>
              </w:rPr>
            </w:pPr>
            <w:r>
              <w:rPr>
                <w:b w:val="0"/>
              </w:rPr>
              <w:t>CA_</w:t>
            </w:r>
            <w:r w:rsidRPr="0028136D">
              <w:rPr>
                <w:b w:val="0"/>
              </w:rPr>
              <w:t>n2A-n66A-n77A</w:t>
            </w:r>
            <w:r>
              <w:rPr>
                <w:b w:val="0"/>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Default="002B2E68" w:rsidP="002B2E68">
            <w:pPr>
              <w:pStyle w:val="TAH"/>
              <w:rPr>
                <w:b w:val="0"/>
              </w:rPr>
            </w:pPr>
            <w:r>
              <w:rPr>
                <w:b w:val="0"/>
              </w:rPr>
              <w:t>n2(IMD2), n66 (IMD2</w:t>
            </w:r>
            <w:r w:rsidRPr="0028136D">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494D88" w:rsidRDefault="002B2E68" w:rsidP="002B2E68">
            <w:pPr>
              <w:pStyle w:val="TAH"/>
              <w:rPr>
                <w:rFonts w:eastAsia="SimSun"/>
                <w:b w:val="0"/>
                <w:lang w:eastAsia="zh-CN"/>
              </w:rPr>
            </w:pPr>
            <w:r>
              <w:rPr>
                <w:rFonts w:eastAsia="SimSun"/>
                <w:b w:val="0"/>
                <w:lang w:eastAsia="zh-CN"/>
              </w:rPr>
              <w:t>RAN5#100</w:t>
            </w:r>
          </w:p>
        </w:tc>
      </w:tr>
      <w:tr w:rsidR="00007DC0" w:rsidRPr="00E80F49"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Default="00007DC0" w:rsidP="00007DC0">
            <w:pPr>
              <w:pStyle w:val="TAH"/>
              <w:rPr>
                <w:b w:val="0"/>
              </w:rPr>
            </w:pPr>
            <w:r>
              <w:rPr>
                <w:rFonts w:hint="eastAsia"/>
                <w:b w:val="0"/>
                <w:lang w:eastAsia="ja-JP"/>
              </w:rPr>
              <w:t>C</w:t>
            </w:r>
            <w:r>
              <w:rPr>
                <w:b w:val="0"/>
                <w:lang w:eastAsia="ja-JP"/>
              </w:rPr>
              <w:t>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Default="00007DC0" w:rsidP="00007DC0">
            <w:pPr>
              <w:pStyle w:val="TAH"/>
              <w:rPr>
                <w:b w:val="0"/>
              </w:rPr>
            </w:pPr>
            <w:r>
              <w:rPr>
                <w:b w:val="0"/>
                <w:lang w:eastAsia="ja-JP"/>
              </w:rPr>
              <w:t>n3(IMD2)</w:t>
            </w:r>
            <w:r>
              <w:rPr>
                <w:rFonts w:hint="eastAsia"/>
                <w:b w:val="0"/>
                <w:lang w:eastAsia="ja-JP"/>
              </w:rPr>
              <w:t>,</w:t>
            </w:r>
            <w:r>
              <w:rPr>
                <w:b w:val="0"/>
                <w:lang w:eastAsia="ja-JP"/>
              </w:rPr>
              <w:t xml:space="preserve">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28136D" w:rsidRDefault="00007DC0" w:rsidP="00007DC0">
            <w:pPr>
              <w:pStyle w:val="TAH"/>
              <w:rPr>
                <w:b w:val="0"/>
              </w:rPr>
            </w:pPr>
            <w:r>
              <w:rPr>
                <w:rFonts w:hint="eastAsia"/>
                <w:b w:val="0"/>
                <w:lang w:eastAsia="ja-JP"/>
              </w:rPr>
              <w:t>I</w:t>
            </w:r>
            <w:r>
              <w:rPr>
                <w:b w:val="0"/>
                <w:lang w:eastAsia="ja-JP"/>
              </w:rPr>
              <w:t>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Default="00007DC0" w:rsidP="00007DC0">
            <w:pPr>
              <w:pStyle w:val="TAH"/>
              <w:rPr>
                <w:rFonts w:eastAsia="SimSun"/>
                <w:b w:val="0"/>
                <w:lang w:eastAsia="zh-CN"/>
              </w:rPr>
            </w:pPr>
            <w:r>
              <w:rPr>
                <w:rFonts w:hint="eastAsia"/>
                <w:b w:val="0"/>
                <w:lang w:eastAsia="ja-JP"/>
              </w:rPr>
              <w:t>R</w:t>
            </w:r>
            <w:r>
              <w:rPr>
                <w:b w:val="0"/>
                <w:lang w:eastAsia="ja-JP"/>
              </w:rPr>
              <w:t>AN5#101</w:t>
            </w:r>
          </w:p>
        </w:tc>
      </w:tr>
      <w:tr w:rsidR="00FA6715" w:rsidRPr="00E80F49"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Default="00FA6715" w:rsidP="00FA6715">
            <w:pPr>
              <w:pStyle w:val="TAH"/>
              <w:rPr>
                <w:b w:val="0"/>
              </w:rPr>
            </w:pPr>
            <w:r>
              <w:rPr>
                <w:rFonts w:hint="eastAsia"/>
                <w:b w:val="0"/>
                <w:lang w:eastAsia="ja-JP"/>
              </w:rPr>
              <w:t>C</w:t>
            </w:r>
            <w:r>
              <w:rPr>
                <w:b w:val="0"/>
                <w:lang w:eastAsia="ja-JP"/>
              </w:rPr>
              <w:t>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Default="00FA6715" w:rsidP="00FA6715">
            <w:pPr>
              <w:pStyle w:val="TAH"/>
              <w:rPr>
                <w:b w:val="0"/>
              </w:rPr>
            </w:pPr>
            <w:r>
              <w:rPr>
                <w:b w:val="0"/>
                <w:lang w:eastAsia="ja-JP"/>
              </w:rPr>
              <w:t>n3(IMD3), n28(IMD3)</w:t>
            </w:r>
            <w:r>
              <w:rPr>
                <w:rFonts w:hint="eastAsia"/>
                <w:b w:val="0"/>
                <w:lang w:eastAsia="ja-JP"/>
              </w:rPr>
              <w:t>,</w:t>
            </w:r>
            <w:r>
              <w:rPr>
                <w:b w:val="0"/>
                <w:lang w:eastAsia="ja-JP"/>
              </w:rPr>
              <w:t xml:space="preserve">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28136D" w:rsidRDefault="00FA6715" w:rsidP="00FA6715">
            <w:pPr>
              <w:pStyle w:val="TAH"/>
              <w:rPr>
                <w:b w:val="0"/>
              </w:rPr>
            </w:pPr>
            <w:r>
              <w:rPr>
                <w:rFonts w:hint="eastAsia"/>
                <w:b w:val="0"/>
                <w:lang w:eastAsia="ja-JP"/>
              </w:rPr>
              <w:t>I</w:t>
            </w:r>
            <w:r>
              <w:rPr>
                <w:b w:val="0"/>
                <w:lang w:eastAsia="ja-JP"/>
              </w:rPr>
              <w:t>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Default="00FA6715" w:rsidP="00FA6715">
            <w:pPr>
              <w:pStyle w:val="TAH"/>
              <w:rPr>
                <w:rFonts w:eastAsia="SimSun"/>
                <w:b w:val="0"/>
                <w:lang w:eastAsia="zh-CN"/>
              </w:rPr>
            </w:pPr>
            <w:r>
              <w:rPr>
                <w:rFonts w:hint="eastAsia"/>
                <w:b w:val="0"/>
                <w:lang w:eastAsia="ja-JP"/>
              </w:rPr>
              <w:t>R</w:t>
            </w:r>
            <w:r>
              <w:rPr>
                <w:b w:val="0"/>
                <w:lang w:eastAsia="ja-JP"/>
              </w:rPr>
              <w:t>AN5#101</w:t>
            </w:r>
          </w:p>
        </w:tc>
      </w:tr>
      <w:tr w:rsidR="002B2E68" w:rsidRPr="00E80F49"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Default="002B2E68" w:rsidP="00DB228E">
            <w:pPr>
              <w:pStyle w:val="TAC"/>
            </w:pPr>
            <w:r w:rsidRPr="003050CE">
              <w:t>CA_n3</w:t>
            </w:r>
            <w:r>
              <w:t>A</w:t>
            </w:r>
            <w:r w:rsidRPr="003050CE">
              <w:t>-n28</w:t>
            </w:r>
            <w:r>
              <w:t>A</w:t>
            </w:r>
            <w:r w:rsidRPr="003050CE">
              <w:t>-n7</w:t>
            </w:r>
            <w:r w:rsidRPr="003050CE">
              <w:rPr>
                <w:rFonts w:hint="eastAsia"/>
              </w:rPr>
              <w:t>8</w:t>
            </w:r>
            <w: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A1BDAF" w:rsidR="002B2E68" w:rsidRDefault="002B2E68" w:rsidP="00DB228E">
            <w:pPr>
              <w:pStyle w:val="TAC"/>
            </w:pPr>
            <w:r w:rsidRPr="00F1477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9F68A22" w:rsidR="002B2E68" w:rsidRPr="0028136D" w:rsidRDefault="002B2E68" w:rsidP="00DB228E">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21E36F6" w:rsidR="002B2E68" w:rsidRDefault="002B2E68" w:rsidP="00DB228E">
            <w:pPr>
              <w:pStyle w:val="TAC"/>
              <w:rPr>
                <w:rFonts w:eastAsia="SimSun"/>
                <w:lang w:eastAsia="zh-CN"/>
              </w:rPr>
            </w:pPr>
            <w:r>
              <w:rPr>
                <w:rFonts w:eastAsia="SimSun"/>
                <w:lang w:eastAsia="zh-CN"/>
              </w:rPr>
              <w:t>RAN5#101</w:t>
            </w:r>
          </w:p>
        </w:tc>
      </w:tr>
      <w:tr w:rsidR="002B2E68" w:rsidRPr="00E80F49"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Default="002B2E68" w:rsidP="002B2E68">
            <w:pPr>
              <w:pStyle w:val="TAH"/>
              <w:rPr>
                <w:b w:val="0"/>
              </w:rPr>
            </w:pPr>
            <w:r>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Default="002B2E68" w:rsidP="002B2E68">
            <w:pPr>
              <w:pStyle w:val="TAH"/>
              <w:rPr>
                <w:b w:val="0"/>
              </w:rPr>
            </w:pPr>
            <w:r>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28136D" w:rsidRDefault="002B2E68" w:rsidP="002B2E68">
            <w:pPr>
              <w:pStyle w:val="TAH"/>
              <w:rPr>
                <w:b w:val="0"/>
              </w:rPr>
            </w:pPr>
            <w:r>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7D86CFA4" w:rsidR="002B2E68" w:rsidRDefault="002B2E68" w:rsidP="002B2E68">
            <w:pPr>
              <w:pStyle w:val="TAH"/>
              <w:rPr>
                <w:b w:val="0"/>
              </w:rPr>
            </w:pPr>
            <w:r>
              <w:rPr>
                <w:b w:val="0"/>
              </w:rPr>
              <w:t>CA_n5A-n48A-n77A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Default="002B2E68" w:rsidP="002B2E68">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28136D" w:rsidRDefault="002B2E68" w:rsidP="002B2E68">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494D88" w:rsidRDefault="002B2E68" w:rsidP="002B2E68">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2B2E68" w:rsidRPr="00E80F49"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Default="002B2E68" w:rsidP="002B2E68">
            <w:pPr>
              <w:pStyle w:val="TAH"/>
              <w:rPr>
                <w:b w:val="0"/>
              </w:rPr>
            </w:pPr>
            <w:r>
              <w:rPr>
                <w:b w:val="0"/>
              </w:rPr>
              <w:t>CA_</w:t>
            </w:r>
            <w:r w:rsidRPr="0028136D">
              <w:rPr>
                <w:b w:val="0"/>
              </w:rPr>
              <w:t>n5A-n66A-n77A</w:t>
            </w:r>
            <w:r w:rsidRPr="00770384">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Default="002B2E68" w:rsidP="002B2E68">
            <w:pPr>
              <w:pStyle w:val="TAH"/>
              <w:rPr>
                <w:b w:val="0"/>
              </w:rPr>
            </w:pPr>
            <w:r>
              <w:rPr>
                <w:b w:val="0"/>
              </w:rPr>
              <w:t>n66 (IMD3</w:t>
            </w:r>
            <w:r w:rsidRPr="0028136D">
              <w:rPr>
                <w:b w:val="0"/>
              </w:rPr>
              <w:t>)</w:t>
            </w:r>
            <w:r>
              <w:rPr>
                <w:b w:val="0"/>
              </w:rPr>
              <w:t>,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494D88" w:rsidRDefault="002B2E68" w:rsidP="002B2E68">
            <w:pPr>
              <w:pStyle w:val="TAH"/>
              <w:rPr>
                <w:rFonts w:eastAsia="SimSun"/>
                <w:b w:val="0"/>
                <w:lang w:eastAsia="zh-CN"/>
              </w:rPr>
            </w:pPr>
            <w:r w:rsidRPr="00494D88">
              <w:rPr>
                <w:rFonts w:eastAsia="SimSun"/>
                <w:b w:val="0"/>
                <w:lang w:eastAsia="zh-CN"/>
              </w:rPr>
              <w:t>RAN5#98</w:t>
            </w:r>
          </w:p>
        </w:tc>
      </w:tr>
      <w:tr w:rsidR="002B2E68" w:rsidRPr="00E80F49"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Default="002B2E68" w:rsidP="002B2E68">
            <w:pPr>
              <w:pStyle w:val="TAH"/>
              <w:rPr>
                <w:b w:val="0"/>
              </w:rPr>
            </w:pPr>
            <w:r>
              <w:rPr>
                <w:b w:val="0"/>
              </w:rPr>
              <w:t>CA_</w:t>
            </w:r>
            <w:r w:rsidRPr="0028136D">
              <w:rPr>
                <w:b w:val="0"/>
              </w:rPr>
              <w:t>n5A-n66A-n77A</w:t>
            </w:r>
            <w:r>
              <w:rPr>
                <w:b w:val="0"/>
              </w:rPr>
              <w:t xml:space="preserve"> PC</w:t>
            </w:r>
            <w:r w:rsidR="000C2935">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Default="002B2E68" w:rsidP="002B2E68">
            <w:pPr>
              <w:pStyle w:val="TAH"/>
              <w:rPr>
                <w:b w:val="0"/>
              </w:rPr>
            </w:pPr>
            <w:r>
              <w:rPr>
                <w:b w:val="0"/>
              </w:rPr>
              <w:t>n66 (IMD3</w:t>
            </w:r>
            <w:r w:rsidRPr="0028136D">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28136D" w:rsidRDefault="002B2E68" w:rsidP="002B2E68">
            <w:pPr>
              <w:pStyle w:val="TAH"/>
              <w:rPr>
                <w:b w:val="0"/>
              </w:rPr>
            </w:pPr>
            <w:r w:rsidRPr="0028136D">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494D88" w:rsidRDefault="002B2E68" w:rsidP="002B2E68">
            <w:pPr>
              <w:pStyle w:val="TAH"/>
              <w:rPr>
                <w:rFonts w:eastAsia="SimSun"/>
                <w:b w:val="0"/>
                <w:lang w:eastAsia="zh-CN"/>
              </w:rPr>
            </w:pPr>
            <w:r>
              <w:rPr>
                <w:rFonts w:eastAsia="SimSun"/>
                <w:b w:val="0"/>
                <w:lang w:eastAsia="zh-CN"/>
              </w:rPr>
              <w:t>RAN5#100</w:t>
            </w:r>
          </w:p>
        </w:tc>
      </w:tr>
      <w:tr w:rsidR="00007DC0" w:rsidRPr="00E80F49"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Default="00007DC0" w:rsidP="00DB228E">
            <w:pPr>
              <w:pStyle w:val="TAC"/>
            </w:pPr>
            <w:r w:rsidRPr="00F14777">
              <w:t>CA_n</w:t>
            </w:r>
            <w:r>
              <w:t>2</w:t>
            </w:r>
            <w:r w:rsidRPr="00F14777">
              <w:t>5A-n66A-n7</w:t>
            </w:r>
            <w:r>
              <w:t>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Default="00007DC0" w:rsidP="00DB228E">
            <w:pPr>
              <w:pStyle w:val="TAC"/>
            </w:pPr>
            <w:r>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28136D" w:rsidRDefault="00007DC0" w:rsidP="00DB228E">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Default="00007DC0" w:rsidP="00DB228E">
            <w:pPr>
              <w:pStyle w:val="TAC"/>
            </w:pPr>
            <w:r w:rsidRPr="00F14777">
              <w:t>CA_n</w:t>
            </w:r>
            <w:r>
              <w:t>2</w:t>
            </w:r>
            <w:r w:rsidRPr="00F14777">
              <w:t>5A-n66A-n77</w:t>
            </w:r>
            <w:r>
              <w:t>(2</w:t>
            </w:r>
            <w:r w:rsidRPr="00F1477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Default="00007DC0" w:rsidP="00DB228E">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28136D" w:rsidRDefault="00007DC0" w:rsidP="00DB228E">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Default="00007DC0" w:rsidP="00DB228E">
            <w:pPr>
              <w:pStyle w:val="TAC"/>
            </w:pPr>
            <w:r w:rsidRPr="00F14777">
              <w:t>CA_n</w:t>
            </w:r>
            <w:r>
              <w:t>2</w:t>
            </w:r>
            <w:r w:rsidRPr="00F14777">
              <w:t>5A-n66A-n7</w:t>
            </w:r>
            <w:r>
              <w:t>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Default="00007DC0" w:rsidP="00DB228E">
            <w:pPr>
              <w:pStyle w:val="TAC"/>
            </w:pPr>
            <w:r>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28136D" w:rsidRDefault="00007DC0" w:rsidP="00DB228E">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007DC0" w:rsidRPr="00E80F49"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Default="00007DC0" w:rsidP="00DB228E">
            <w:pPr>
              <w:pStyle w:val="TAC"/>
            </w:pPr>
            <w:r w:rsidRPr="00F14777">
              <w:t>CA_n</w:t>
            </w:r>
            <w:r>
              <w:t>2</w:t>
            </w:r>
            <w:r w:rsidRPr="00F14777">
              <w:t>5A-n66A-n7</w:t>
            </w:r>
            <w:r>
              <w:t>8(2</w:t>
            </w:r>
            <w:r w:rsidRPr="00F1477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Default="00007DC0" w:rsidP="00DB228E">
            <w:pPr>
              <w:pStyle w:val="TAC"/>
            </w:pPr>
            <w:r w:rsidRPr="00F1477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28136D" w:rsidRDefault="00007DC0" w:rsidP="00DB228E">
            <w:pPr>
              <w:pStyle w:val="TAC"/>
            </w:pPr>
            <w:r w:rsidRPr="00F1477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Default="00007DC0" w:rsidP="00DB228E">
            <w:pPr>
              <w:pStyle w:val="TAC"/>
              <w:rPr>
                <w:rFonts w:eastAsia="SimSun"/>
                <w:lang w:eastAsia="zh-CN"/>
              </w:rPr>
            </w:pPr>
            <w:r w:rsidRPr="00F14777">
              <w:rPr>
                <w:rFonts w:eastAsia="SimSun"/>
                <w:lang w:eastAsia="zh-CN"/>
              </w:rPr>
              <w:t>RAN5#10</w:t>
            </w:r>
            <w:r>
              <w:rPr>
                <w:rFonts w:eastAsia="SimSun"/>
                <w:lang w:eastAsia="zh-CN"/>
              </w:rPr>
              <w:t>1</w:t>
            </w:r>
          </w:p>
        </w:tc>
      </w:tr>
      <w:tr w:rsidR="002B2E68" w:rsidRPr="00E80F49"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E80F49" w:rsidRDefault="002B2E68" w:rsidP="002B2E68">
            <w:pPr>
              <w:pStyle w:val="TAC"/>
              <w:rPr>
                <w:color w:val="000000"/>
              </w:rPr>
            </w:pPr>
            <w:r w:rsidRPr="00E80F49">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E80F49" w:rsidRDefault="002B2E68" w:rsidP="002B2E68">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E80F49" w:rsidRDefault="002B2E68" w:rsidP="002B2E68">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E80F49" w:rsidRDefault="002B2E68" w:rsidP="002B2E68">
            <w:pPr>
              <w:pStyle w:val="TAC"/>
              <w:rPr>
                <w:color w:val="000000"/>
              </w:rPr>
            </w:pPr>
            <w:r w:rsidRPr="00E80F49">
              <w:rPr>
                <w:rFonts w:eastAsia="SimSun"/>
                <w:lang w:eastAsia="zh-CN"/>
              </w:rPr>
              <w:t>RAN5#94-e</w:t>
            </w:r>
          </w:p>
        </w:tc>
      </w:tr>
      <w:tr w:rsidR="00A1155D" w:rsidRPr="00E80F49"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E80F49" w:rsidRDefault="00A1155D" w:rsidP="00A1155D">
            <w:pPr>
              <w:pStyle w:val="TAC"/>
              <w:rPr>
                <w:rFonts w:eastAsia="SimSun"/>
                <w:lang w:eastAsia="zh-CN"/>
              </w:rPr>
            </w:pPr>
            <w:r w:rsidRPr="00AE4EAF">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E80F49" w:rsidRDefault="00A1155D" w:rsidP="00A1155D">
            <w:pPr>
              <w:pStyle w:val="TAC"/>
            </w:pPr>
            <w:r w:rsidRPr="00AE4EAF">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E80F49" w:rsidRDefault="00A1155D" w:rsidP="00A1155D">
            <w:pPr>
              <w:pStyle w:val="TAC"/>
              <w:rPr>
                <w:rFonts w:eastAsia="SimSun"/>
                <w:lang w:eastAsia="zh-CN"/>
              </w:rPr>
            </w:pPr>
            <w:r>
              <w:rPr>
                <w:rFonts w:hint="eastAsia"/>
              </w:rPr>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E80F49" w:rsidRDefault="00A1155D" w:rsidP="00A1155D">
            <w:pPr>
              <w:pStyle w:val="TAC"/>
            </w:pPr>
            <w:r>
              <w:t>n2</w:t>
            </w:r>
            <w:r>
              <w:rPr>
                <w:rFonts w:eastAsia="SimSun" w:hint="eastAsia"/>
                <w:lang w:val="en-US" w:eastAsia="zh-CN"/>
              </w:rPr>
              <w:t>8</w:t>
            </w:r>
            <w:r>
              <w:t>(IMD3), n</w:t>
            </w:r>
            <w:r>
              <w:rPr>
                <w:rFonts w:eastAsia="SimSun" w:hint="eastAsia"/>
                <w:lang w:val="en-US" w:eastAsia="zh-CN"/>
              </w:rPr>
              <w:t>41</w:t>
            </w:r>
            <w:r>
              <w:t xml:space="preserve"> (IMD</w:t>
            </w:r>
            <w:r>
              <w:rPr>
                <w:rFonts w:eastAsia="SimSun" w:hint="eastAsia"/>
                <w:lang w:val="en-US" w:eastAsia="zh-CN"/>
              </w:rPr>
              <w:t>4</w:t>
            </w:r>
            <w:r>
              <w:t>), n7</w:t>
            </w:r>
            <w:r>
              <w:rPr>
                <w:rFonts w:eastAsia="SimSun" w:hint="eastAsia"/>
                <w:lang w:val="en-US" w:eastAsia="zh-CN"/>
              </w:rPr>
              <w:t>9</w:t>
            </w:r>
            <w:r>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E80F49" w:rsidRDefault="00A1155D" w:rsidP="00A1155D">
            <w:pPr>
              <w:pStyle w:val="TAC"/>
            </w:pPr>
            <w:r>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E80F49" w:rsidRDefault="00A1155D" w:rsidP="00A1155D">
            <w:pPr>
              <w:pStyle w:val="TAC"/>
              <w:rPr>
                <w:rFonts w:eastAsia="SimSun"/>
                <w:lang w:eastAsia="zh-CN"/>
              </w:rPr>
            </w:pPr>
            <w:r>
              <w:rPr>
                <w:rFonts w:eastAsia="SimSun"/>
                <w:lang w:eastAsia="zh-CN"/>
              </w:rPr>
              <w:t>RAN5#</w:t>
            </w:r>
            <w:r>
              <w:rPr>
                <w:rFonts w:eastAsia="SimSun" w:hint="eastAsia"/>
                <w:lang w:val="en-US" w:eastAsia="zh-CN"/>
              </w:rPr>
              <w:t>100</w:t>
            </w:r>
          </w:p>
        </w:tc>
      </w:tr>
      <w:tr w:rsidR="00A1155D" w:rsidRPr="00E80F49"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E80F49" w:rsidRDefault="00A1155D" w:rsidP="00A1155D">
            <w:pPr>
              <w:pStyle w:val="TAC"/>
              <w:rPr>
                <w:rFonts w:eastAsia="SimSun"/>
                <w:lang w:eastAsia="zh-CN"/>
              </w:rPr>
            </w:pPr>
            <w:r w:rsidRPr="00E80F49">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E80F49"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E80F49"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E80F49" w:rsidRDefault="00A1155D" w:rsidP="00A1155D">
            <w:pPr>
              <w:pStyle w:val="TAC"/>
              <w:rPr>
                <w:rFonts w:eastAsia="SimSun"/>
                <w:lang w:eastAsia="zh-CN"/>
              </w:rPr>
            </w:pPr>
            <w:r w:rsidRPr="00E80F49">
              <w:rPr>
                <w:rFonts w:eastAsia="SimSun"/>
                <w:lang w:eastAsia="zh-CN"/>
              </w:rPr>
              <w:t>RAN5#89-e</w:t>
            </w:r>
          </w:p>
        </w:tc>
      </w:tr>
      <w:tr w:rsidR="00A1155D" w:rsidRPr="00E80F49"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E80F49" w:rsidRDefault="00A1155D" w:rsidP="00A1155D">
            <w:pPr>
              <w:pStyle w:val="TAC"/>
              <w:rPr>
                <w:rFonts w:eastAsia="SimSun"/>
                <w:lang w:eastAsia="zh-CN"/>
              </w:rPr>
            </w:pPr>
            <w:r w:rsidRPr="00E80F49">
              <w:rPr>
                <w:rFonts w:eastAsia="SimSun"/>
                <w:lang w:eastAsia="zh-CN"/>
              </w:rPr>
              <w:t>CA_n</w:t>
            </w:r>
            <w:r>
              <w:rPr>
                <w:rFonts w:eastAsia="SimSun"/>
                <w:lang w:eastAsia="zh-CN"/>
              </w:rPr>
              <w:t>41</w:t>
            </w:r>
            <w:r w:rsidRPr="00E80F49">
              <w:rPr>
                <w:rFonts w:eastAsia="SimSun"/>
                <w:lang w:eastAsia="zh-CN"/>
              </w:rPr>
              <w:t>A-n66A-n7</w:t>
            </w:r>
            <w:r>
              <w:rPr>
                <w:rFonts w:eastAsia="SimSun"/>
                <w:lang w:eastAsia="zh-CN"/>
              </w:rPr>
              <w:t>1</w:t>
            </w:r>
            <w:r w:rsidRPr="00E80F49">
              <w:rPr>
                <w:rFonts w:eastAsia="SimSun"/>
                <w:lang w:eastAsia="zh-CN"/>
              </w:rPr>
              <w:t>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E80F49"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E80F49"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E80F49" w:rsidRDefault="00A1155D" w:rsidP="00A1155D">
            <w:pPr>
              <w:pStyle w:val="TAC"/>
              <w:rPr>
                <w:rFonts w:eastAsia="SimSun"/>
                <w:lang w:eastAsia="zh-CN"/>
              </w:rPr>
            </w:pPr>
            <w:r w:rsidRPr="00E80F49">
              <w:rPr>
                <w:rFonts w:eastAsia="SimSun"/>
                <w:lang w:eastAsia="zh-CN"/>
              </w:rPr>
              <w:t>RAN5#</w:t>
            </w:r>
            <w:r>
              <w:rPr>
                <w:rFonts w:eastAsia="SimSun"/>
                <w:lang w:eastAsia="zh-CN"/>
              </w:rPr>
              <w:t>99</w:t>
            </w:r>
          </w:p>
        </w:tc>
      </w:tr>
      <w:tr w:rsidR="00A1155D" w:rsidRPr="00E80F49"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E80F49" w:rsidRDefault="00A1155D" w:rsidP="00A1155D">
            <w:pPr>
              <w:pStyle w:val="TAC"/>
              <w:rPr>
                <w:rFonts w:eastAsia="SimSun"/>
                <w:lang w:eastAsia="zh-CN"/>
              </w:rPr>
            </w:pPr>
            <w:r w:rsidRPr="00AE4EAF">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E80F49" w:rsidRDefault="00A1155D" w:rsidP="00A1155D">
            <w:pPr>
              <w:pStyle w:val="TAC"/>
              <w:rPr>
                <w:rFonts w:eastAsia="SimSun"/>
                <w:lang w:eastAsia="zh-CN"/>
              </w:rPr>
            </w:pPr>
            <w:r w:rsidRPr="00AE4EAF">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E80F49" w:rsidRDefault="00A1155D" w:rsidP="00A1155D">
            <w:pPr>
              <w:pStyle w:val="TAC"/>
              <w:rPr>
                <w:rFonts w:eastAsia="SimSun"/>
                <w:lang w:eastAsia="zh-CN"/>
              </w:rPr>
            </w:pPr>
            <w:r w:rsidRPr="00AE4EAF">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E80F49" w:rsidRDefault="00A1155D" w:rsidP="00A1155D">
            <w:pPr>
              <w:pStyle w:val="TAC"/>
              <w:rPr>
                <w:rFonts w:eastAsia="SimSun"/>
                <w:lang w:eastAsia="zh-CN"/>
              </w:rPr>
            </w:pPr>
            <w:r w:rsidRPr="00AE4EAF">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E80F49" w:rsidRDefault="00A1155D" w:rsidP="00A1155D">
            <w:pPr>
              <w:pStyle w:val="TAC"/>
              <w:rPr>
                <w:rFonts w:eastAsia="SimSun"/>
                <w:lang w:eastAsia="zh-CN"/>
              </w:rPr>
            </w:pPr>
            <w:r w:rsidRPr="00AE4EAF">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E80F49" w:rsidRDefault="00A1155D" w:rsidP="00A1155D">
            <w:pPr>
              <w:pStyle w:val="TAC"/>
              <w:rPr>
                <w:rFonts w:eastAsia="SimSun"/>
                <w:lang w:eastAsia="zh-CN"/>
              </w:rPr>
            </w:pPr>
            <w:r w:rsidRPr="00AE4EAF">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13DCBF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ADB794D" w14:textId="32A43589" w:rsidR="00A1155D" w:rsidRPr="00E80F49" w:rsidRDefault="00A1155D" w:rsidP="00A1155D">
            <w:pPr>
              <w:pStyle w:val="TAC"/>
              <w:rPr>
                <w:rFonts w:eastAsia="SimSun"/>
                <w:lang w:eastAsia="zh-CN"/>
              </w:rPr>
            </w:pPr>
            <w:r>
              <w:t>CA_n48A-n66A-n77</w:t>
            </w:r>
            <w:r w:rsidRPr="00AE4EAF">
              <w:t>A</w:t>
            </w:r>
          </w:p>
        </w:tc>
        <w:tc>
          <w:tcPr>
            <w:tcW w:w="3329" w:type="dxa"/>
            <w:tcBorders>
              <w:top w:val="single" w:sz="4" w:space="0" w:color="auto"/>
              <w:left w:val="single" w:sz="4" w:space="0" w:color="auto"/>
              <w:bottom w:val="single" w:sz="4" w:space="0" w:color="auto"/>
              <w:right w:val="single" w:sz="4" w:space="0" w:color="auto"/>
            </w:tcBorders>
          </w:tcPr>
          <w:p w14:paraId="30C97330" w14:textId="60A6A59B"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3B54C7B6" w14:textId="742C1E2C"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3E7E71B3" w14:textId="5B8E6948" w:rsidR="00A1155D" w:rsidRPr="00E80F49" w:rsidRDefault="00A1155D" w:rsidP="00A1155D">
            <w:pPr>
              <w:pStyle w:val="TAC"/>
              <w:rPr>
                <w:rFonts w:eastAsia="SimSun"/>
                <w:lang w:eastAsia="zh-CN"/>
              </w:rPr>
            </w:pPr>
            <w:r>
              <w:rPr>
                <w:rFonts w:eastAsia="SimSun"/>
                <w:lang w:eastAsia="zh-CN"/>
              </w:rPr>
              <w:t>RAN5#100</w:t>
            </w:r>
          </w:p>
        </w:tc>
      </w:tr>
      <w:tr w:rsidR="00A1155D" w:rsidRPr="00E80F49"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E80F49" w:rsidRDefault="00A1155D" w:rsidP="00A1155D">
            <w:pPr>
              <w:pStyle w:val="TAC"/>
              <w:rPr>
                <w:rFonts w:eastAsia="SimSun"/>
                <w:lang w:eastAsia="zh-CN"/>
              </w:rPr>
            </w:pPr>
            <w:r w:rsidRPr="00AE4EAF">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E80F49" w:rsidRDefault="00A1155D" w:rsidP="00A1155D">
            <w:pPr>
              <w:pStyle w:val="TAC"/>
              <w:rPr>
                <w:rFonts w:eastAsia="SimSun"/>
                <w:lang w:eastAsia="zh-CN"/>
              </w:rPr>
            </w:pPr>
            <w:r w:rsidRPr="00AE4EAF">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E80F49"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E80F49"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E80F49" w:rsidRDefault="00A1155D" w:rsidP="00A1155D">
            <w:pPr>
              <w:pStyle w:val="TAC"/>
              <w:rPr>
                <w:rFonts w:eastAsia="SimSun"/>
                <w:lang w:eastAsia="zh-CN"/>
              </w:rPr>
            </w:pPr>
            <w:r w:rsidRPr="00AE4EAF">
              <w:rPr>
                <w:rFonts w:eastAsia="SimSun"/>
                <w:lang w:eastAsia="zh-CN"/>
              </w:rPr>
              <w:t>RAN5#96-e</w:t>
            </w:r>
          </w:p>
        </w:tc>
      </w:tr>
      <w:tr w:rsidR="00A1155D" w:rsidRPr="00E80F49"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AE4EAF" w:rsidRDefault="00A1155D" w:rsidP="00A1155D">
            <w:pPr>
              <w:pStyle w:val="TAC"/>
            </w:pPr>
            <w:r w:rsidRPr="00AE4EAF">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AE4EAF"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AE4EAF"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AE4EAF" w:rsidRDefault="00A1155D" w:rsidP="00A1155D">
            <w:pPr>
              <w:pStyle w:val="TAC"/>
              <w:rPr>
                <w:rFonts w:eastAsia="SimSun"/>
                <w:lang w:eastAsia="zh-CN"/>
              </w:rPr>
            </w:pPr>
            <w:r w:rsidRPr="00AE4EAF">
              <w:rPr>
                <w:rFonts w:eastAsia="SimSun"/>
                <w:lang w:eastAsia="zh-CN"/>
              </w:rPr>
              <w:t>RAN5#96-e</w:t>
            </w:r>
          </w:p>
        </w:tc>
      </w:tr>
      <w:tr w:rsidR="00A1155D" w:rsidRPr="00E80F49"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AE4EAF" w:rsidRDefault="00A1155D" w:rsidP="00A1155D">
            <w:pPr>
              <w:pStyle w:val="TAC"/>
            </w:pPr>
            <w:r w:rsidRPr="00AE4EAF">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AE4EAF" w:rsidRDefault="00A1155D" w:rsidP="00A1155D">
            <w:pPr>
              <w:pStyle w:val="TAC"/>
            </w:pPr>
            <w:r w:rsidRPr="00AE4EAF">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AE4EAF" w:rsidRDefault="00A1155D" w:rsidP="00A1155D">
            <w:pPr>
              <w:pStyle w:val="TAC"/>
            </w:pPr>
            <w:r w:rsidRPr="00AE4EAF">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AE4EAF" w:rsidRDefault="00A1155D" w:rsidP="00A1155D">
            <w:pPr>
              <w:pStyle w:val="TAC"/>
              <w:rPr>
                <w:rFonts w:eastAsia="SimSun"/>
                <w:lang w:eastAsia="zh-CN"/>
              </w:rPr>
            </w:pPr>
            <w:r w:rsidRPr="00AE4EAF">
              <w:rPr>
                <w:rFonts w:eastAsia="SimSun"/>
                <w:lang w:eastAsia="zh-CN"/>
              </w:rPr>
              <w:t>RAN5#96-e</w:t>
            </w:r>
          </w:p>
        </w:tc>
      </w:tr>
      <w:tr w:rsidR="00A1155D" w:rsidRPr="00E80F49"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AE4EAF" w:rsidRDefault="00A1155D" w:rsidP="00A1155D">
            <w:pPr>
              <w:pStyle w:val="TAC"/>
            </w:pPr>
            <w:r w:rsidRPr="00E80F49">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AE4EAF" w:rsidRDefault="00A1155D" w:rsidP="00A1155D">
            <w:pPr>
              <w:pStyle w:val="TAC"/>
            </w:pPr>
            <w:r w:rsidRPr="00E80F49">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AE4EAF" w:rsidRDefault="00A1155D" w:rsidP="00A1155D">
            <w:pPr>
              <w:pStyle w:val="TAC"/>
            </w:pPr>
            <w:r w:rsidRPr="00E80F49">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AE4EAF" w:rsidRDefault="00A1155D" w:rsidP="00A1155D">
            <w:pPr>
              <w:pStyle w:val="TAC"/>
              <w:rPr>
                <w:rFonts w:eastAsia="SimSun"/>
                <w:lang w:eastAsia="zh-CN"/>
              </w:rPr>
            </w:pPr>
            <w:r w:rsidRPr="00E80F49">
              <w:rPr>
                <w:color w:val="000000"/>
              </w:rPr>
              <w:t>RAN5#87-e</w:t>
            </w:r>
          </w:p>
        </w:tc>
      </w:tr>
      <w:tr w:rsidR="00A1155D" w:rsidRPr="00E80F49"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E80F49" w:rsidRDefault="00A1155D" w:rsidP="00A1155D">
            <w:pPr>
              <w:pStyle w:val="TAN"/>
              <w:rPr>
                <w:lang w:eastAsia="sv-SE"/>
              </w:rPr>
            </w:pPr>
            <w:r w:rsidRPr="00E80F49">
              <w:t>NOTE 1:</w:t>
            </w:r>
            <w:r w:rsidRPr="00E80F49">
              <w:tab/>
              <w:t>Notations used</w:t>
            </w:r>
          </w:p>
          <w:p w14:paraId="3501D0A1" w14:textId="77777777" w:rsidR="00A1155D" w:rsidRPr="00E80F49" w:rsidRDefault="00A1155D" w:rsidP="00A1155D">
            <w:pPr>
              <w:pStyle w:val="TAN"/>
            </w:pPr>
            <w:r w:rsidRPr="00E80F49">
              <w:t>NE: Non-exception as defined in TS 38.101-1 [5], meaning single carrier NR requirements apply.</w:t>
            </w:r>
          </w:p>
          <w:p w14:paraId="21AD9040" w14:textId="77777777" w:rsidR="00A1155D" w:rsidRPr="00E80F49" w:rsidRDefault="00A1155D" w:rsidP="00A1155D">
            <w:pPr>
              <w:pStyle w:val="TAN"/>
            </w:pPr>
            <w:r w:rsidRPr="00E80F49">
              <w:t>HD: UL Harmonic Distortion, as defined in TS 38.101-1 [5], 7.3A.4</w:t>
            </w:r>
          </w:p>
          <w:p w14:paraId="1A839FF9" w14:textId="77777777" w:rsidR="00A1155D" w:rsidRPr="00E80F49" w:rsidRDefault="00A1155D" w:rsidP="00A1155D">
            <w:pPr>
              <w:pStyle w:val="TAN"/>
            </w:pPr>
            <w:r w:rsidRPr="00E80F49">
              <w:t>HM: RX Harmonic Mixing, as defined in TS 38.101-1 [5], 7.3A.4</w:t>
            </w:r>
          </w:p>
          <w:p w14:paraId="469CDA30" w14:textId="77777777" w:rsidR="00A1155D" w:rsidRPr="00E80F49" w:rsidRDefault="00A1155D" w:rsidP="00A1155D">
            <w:pPr>
              <w:pStyle w:val="TAN"/>
            </w:pPr>
            <w:r w:rsidRPr="00E80F49">
              <w:t>IMD: Intermodulation Distortion, as defined in TS 38.101-1 [5], 7.3A.5</w:t>
            </w:r>
          </w:p>
          <w:p w14:paraId="5DE5A187" w14:textId="77777777" w:rsidR="00A1155D" w:rsidRDefault="00A1155D" w:rsidP="00A1155D">
            <w:pPr>
              <w:pStyle w:val="TAN"/>
            </w:pPr>
            <w:r w:rsidRPr="00E80F49">
              <w:t>CBI: Cross Band Isolation, as defined in TS 38.101-1 [5], 7.3A.6</w:t>
            </w:r>
          </w:p>
          <w:p w14:paraId="0A6B4F43" w14:textId="67781232" w:rsidR="00A1155D" w:rsidRPr="00E80F49" w:rsidRDefault="00A1155D" w:rsidP="00A1155D">
            <w:pPr>
              <w:pStyle w:val="TAN"/>
            </w:pPr>
            <w:r>
              <w:t>NOTE 2:</w:t>
            </w:r>
            <w:r>
              <w:tab/>
              <w:t>Exception for this band is tested with three carrier case.</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 xml:space="preserve">Four band </w:t>
            </w:r>
            <w:proofErr w:type="spellStart"/>
            <w:r w:rsidRPr="00E80F49">
              <w:t>refsens</w:t>
            </w:r>
            <w:proofErr w:type="spellEnd"/>
            <w:r w:rsidRPr="00E80F49">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E80F49" w:rsidRDefault="00885AD7">
            <w:pPr>
              <w:pStyle w:val="TAC"/>
            </w:pPr>
            <w:r w:rsidRPr="00885AD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E80F49" w:rsidRDefault="00885AD7">
            <w:pPr>
              <w:pStyle w:val="TAC"/>
              <w:rPr>
                <w:lang w:eastAsia="ja-JP"/>
              </w:rPr>
            </w:pPr>
            <w:r w:rsidRPr="00885AD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E80F49" w:rsidRDefault="00885AD7">
            <w:pPr>
              <w:pStyle w:val="TAC"/>
              <w:rPr>
                <w:lang w:eastAsia="sv-SE"/>
              </w:rPr>
            </w:pPr>
            <w:r w:rsidRPr="00885AD7">
              <w:rPr>
                <w:color w:val="000000"/>
              </w:rPr>
              <w:t>RAN5#101</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6A562FD3" w14:textId="77777777" w:rsidR="00885AD7" w:rsidRDefault="00D20444" w:rsidP="00885AD7">
            <w:pPr>
              <w:pStyle w:val="TAN"/>
            </w:pPr>
            <w:r w:rsidRPr="00E80F49">
              <w:t>NOTE 1:</w:t>
            </w:r>
            <w:r w:rsidRPr="00E80F49">
              <w:tab/>
              <w:t>No exceptions can occur for four bands.</w:t>
            </w:r>
          </w:p>
          <w:p w14:paraId="338122B4" w14:textId="0775ADAA" w:rsidR="00D20444" w:rsidRPr="00E80F49" w:rsidRDefault="00885AD7" w:rsidP="00885AD7">
            <w:pPr>
              <w:pStyle w:val="TAN"/>
              <w:rPr>
                <w:color w:val="000000"/>
              </w:rPr>
            </w:pPr>
            <w:r>
              <w:t>NE: Non-exception as defined in TS 38.101-1 [5], meaning single carrier NR requirements apply.</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lastRenderedPageBreak/>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 xml:space="preserve">Five band </w:t>
            </w:r>
            <w:proofErr w:type="spellStart"/>
            <w:r w:rsidRPr="00E80F49">
              <w:t>refsens</w:t>
            </w:r>
            <w:proofErr w:type="spellEnd"/>
            <w:r w:rsidRPr="00E80F49">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5E6DBBA0" w:rsidR="000D5725" w:rsidRPr="00F508B8" w:rsidRDefault="000D5725" w:rsidP="000D5725">
      <w:r w:rsidRPr="00F508B8">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942801">
        <w:t xml:space="preserve">and 7.3A.6 (cross band isolation) </w:t>
      </w:r>
      <w:r w:rsidRPr="00F508B8">
        <w:t>are not specified since the test frequency and channel bandwidth is already specified in TS 38.101-1 [5].</w:t>
      </w:r>
    </w:p>
    <w:p w14:paraId="2793169B" w14:textId="172BED71"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E80F49"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885AD7" w:rsidRPr="00E80F49" w14:paraId="5425DD70"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511CCEB1" w14:textId="1FDE5DDA" w:rsidR="00885AD7" w:rsidRPr="00E80F49" w:rsidRDefault="00885AD7" w:rsidP="00885AD7">
            <w:pPr>
              <w:pStyle w:val="TAH"/>
            </w:pPr>
            <w:r w:rsidRPr="002E6A5F">
              <w:rPr>
                <w:rFonts w:eastAsia="SimSun"/>
              </w:rPr>
              <w:t>n1A</w:t>
            </w:r>
            <w:r w:rsidRPr="00F14777">
              <w:rPr>
                <w:rFonts w:eastAsia="SimSun"/>
              </w:rPr>
              <w:t xml:space="preserve"> / </w:t>
            </w:r>
            <w:r w:rsidRPr="002E6A5F">
              <w:rPr>
                <w:rFonts w:eastAsia="SimSun"/>
                <w:bCs/>
              </w:rPr>
              <w:t>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E80F49" w:rsidRDefault="00885AD7" w:rsidP="00885AD7">
            <w:pPr>
              <w:pStyle w:val="TAH"/>
            </w:pPr>
            <w:r w:rsidRPr="00F14777">
              <w:rPr>
                <w:rFonts w:cs="Arial"/>
                <w:szCs w:val="18"/>
              </w:rPr>
              <w:t xml:space="preserve">UL </w:t>
            </w:r>
            <w:r>
              <w:rPr>
                <w:rFonts w:eastAsia="SimSun"/>
              </w:rPr>
              <w:t>713</w:t>
            </w:r>
            <w:r w:rsidRPr="00F14777">
              <w:rPr>
                <w:rFonts w:cs="Arial"/>
                <w:szCs w:val="18"/>
              </w:rPr>
              <w:t xml:space="preserve"> MHz / DL </w:t>
            </w:r>
            <w:r>
              <w:rPr>
                <w:rFonts w:cs="Arial"/>
                <w:szCs w:val="18"/>
              </w:rPr>
              <w:t>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E80F49" w:rsidRDefault="00885AD7" w:rsidP="00885AD7">
            <w:pPr>
              <w:pStyle w:val="TAH"/>
            </w:pPr>
            <w:r>
              <w:t>5</w:t>
            </w:r>
            <w:r w:rsidRPr="00F14777">
              <w:t>/</w:t>
            </w:r>
            <w:r>
              <w:t>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E80F49" w:rsidRDefault="00885AD7" w:rsidP="00885AD7">
            <w:pPr>
              <w:pStyle w:val="TAH"/>
            </w:pPr>
            <w:r w:rsidRPr="00395A27">
              <w:t>Exception Note 3 of TS38.101 table 7.3A.4-1</w:t>
            </w:r>
          </w:p>
        </w:tc>
      </w:tr>
      <w:tr w:rsidR="00885AD7" w:rsidRPr="00E80F49" w14:paraId="106FDBF3"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vAlign w:val="center"/>
          </w:tcPr>
          <w:p w14:paraId="4AC329D1" w14:textId="77777777" w:rsidR="00885AD7" w:rsidRPr="00E80F49" w:rsidRDefault="00885AD7" w:rsidP="00885AD7">
            <w:pPr>
              <w:pStyle w:val="TAH"/>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E80F49" w:rsidRDefault="00885AD7" w:rsidP="00885AD7">
            <w:pPr>
              <w:pStyle w:val="TAH"/>
            </w:pPr>
            <w:r w:rsidRPr="00F14777">
              <w:rPr>
                <w:rFonts w:cs="Arial"/>
                <w:szCs w:val="18"/>
              </w:rPr>
              <w:t xml:space="preserve">UL </w:t>
            </w:r>
            <w:r>
              <w:rPr>
                <w:rFonts w:eastAsia="SimSun"/>
              </w:rPr>
              <w:t>713</w:t>
            </w:r>
            <w:r w:rsidRPr="00F14777">
              <w:rPr>
                <w:rFonts w:cs="Arial"/>
                <w:szCs w:val="18"/>
              </w:rPr>
              <w:t xml:space="preserve"> MHz / DL </w:t>
            </w:r>
            <w:r>
              <w:rPr>
                <w:rFonts w:cs="Arial"/>
                <w:szCs w:val="18"/>
              </w:rPr>
              <w:t>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5C8B602" w:rsidR="00885AD7" w:rsidRPr="00E80F49" w:rsidRDefault="00885AD7" w:rsidP="00885AD7">
            <w:pPr>
              <w:pStyle w:val="TAH"/>
            </w:pPr>
            <w:r w:rsidRPr="00F14777">
              <w:rPr>
                <w:rFonts w:eastAsia="Malgun Gothic"/>
                <w:lang w:eastAsia="ko-KR"/>
              </w:rPr>
              <w:t xml:space="preserve"> </w:t>
            </w:r>
            <w:r>
              <w:rPr>
                <w:rFonts w:eastAsia="Malgun Gothic"/>
                <w:lang w:eastAsia="ko-KR"/>
              </w:rPr>
              <w:t>50</w:t>
            </w:r>
            <w:r w:rsidRPr="00F14777">
              <w:rPr>
                <w:rFonts w:eastAsia="Malgun Gothic"/>
                <w:lang w:eastAsia="ko-KR"/>
              </w:rPr>
              <w:t>/</w:t>
            </w:r>
            <w:r>
              <w:rPr>
                <w:rFonts w:eastAsia="Malgun Gothic"/>
                <w:lang w:eastAsia="ko-KR"/>
              </w:rPr>
              <w:t>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E80F49" w:rsidRDefault="00885AD7" w:rsidP="00885AD7">
            <w:pPr>
              <w:pStyle w:val="TAH"/>
            </w:pPr>
            <w:r w:rsidRPr="00395A27">
              <w:t>Exception Note 3 of TS38.101 table 7.3A.4-1</w:t>
            </w:r>
          </w:p>
        </w:tc>
      </w:tr>
      <w:tr w:rsidR="00885AD7" w:rsidRPr="00E80F49" w14:paraId="36D49B7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115B15B" w14:textId="77777777" w:rsidR="00885AD7" w:rsidRPr="00E80F49" w:rsidRDefault="00885AD7" w:rsidP="00885AD7">
            <w:pPr>
              <w:pStyle w:val="TAC"/>
              <w:rPr>
                <w:rFonts w:eastAsia="SimSun"/>
              </w:rPr>
            </w:pPr>
            <w:r w:rsidRPr="00E80F49">
              <w:rPr>
                <w:rFonts w:eastAsia="SimSun"/>
                <w:b/>
                <w:bCs/>
              </w:rPr>
              <w:t>n1A</w:t>
            </w:r>
            <w:r w:rsidRPr="00E80F49">
              <w:rPr>
                <w:rFonts w:eastAsia="SimSun"/>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E80F49" w:rsidRDefault="00885AD7" w:rsidP="00885AD7">
            <w:pPr>
              <w:pStyle w:val="TAC"/>
              <w:rPr>
                <w:rFonts w:eastAsia="SimSun"/>
                <w:lang w:eastAsia="zh-CN"/>
              </w:rPr>
            </w:pPr>
            <w:r w:rsidRPr="00E80F49">
              <w:rPr>
                <w:rFonts w:eastAsia="SimSun"/>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E80F49" w:rsidRDefault="00885AD7" w:rsidP="00885AD7">
            <w:pPr>
              <w:pStyle w:val="TAC"/>
              <w:rPr>
                <w:rFonts w:eastAsia="SimSun"/>
                <w:lang w:eastAsia="zh-CN"/>
              </w:rPr>
            </w:pPr>
            <w:r w:rsidRPr="00E80F49">
              <w:t>Highest</w:t>
            </w:r>
            <w:r w:rsidRPr="000D5725">
              <w:t>(50)</w:t>
            </w:r>
            <w:r w:rsidRPr="00E80F49">
              <w:t>/</w:t>
            </w:r>
            <w:r>
              <w:t xml:space="preserve"> </w:t>
            </w:r>
            <w:r w:rsidRPr="00E80F49">
              <w:t>Highest</w:t>
            </w:r>
            <w:r w:rsidRPr="000D5725">
              <w: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E80F49" w:rsidRDefault="00885AD7" w:rsidP="00885AD7">
            <w:pPr>
              <w:pStyle w:val="TAL"/>
              <w:rPr>
                <w:lang w:eastAsia="sv-SE"/>
              </w:rPr>
            </w:pPr>
            <w:r w:rsidRPr="00E80F49">
              <w:t xml:space="preserve">Non-exception. </w:t>
            </w:r>
            <w:r w:rsidRPr="000D5725">
              <w:t>Not overlapping interference since BWINT=2*50 MHz, FINT (550) ≥ (100+100)/2.</w:t>
            </w:r>
          </w:p>
        </w:tc>
      </w:tr>
      <w:tr w:rsidR="00885AD7" w:rsidRPr="00E80F49" w14:paraId="2528B5A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C7C5F" w14:textId="77777777" w:rsidR="00885AD7" w:rsidRPr="00E80F49" w:rsidRDefault="00885AD7" w:rsidP="00885AD7">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E80F49" w:rsidRDefault="00885AD7" w:rsidP="00885AD7">
            <w:pPr>
              <w:pStyle w:val="TAC"/>
              <w:rPr>
                <w:rFonts w:eastAsia="SimSun"/>
              </w:rPr>
            </w:pPr>
            <w:r w:rsidRPr="00E80F49">
              <w:rPr>
                <w:rFonts w:eastAsia="SimSun"/>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E80F49" w:rsidRDefault="00885AD7" w:rsidP="00885AD7">
            <w:pPr>
              <w:pStyle w:val="TAC"/>
            </w:pPr>
            <w:r w:rsidRPr="00942801">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E80F49" w:rsidRDefault="00885AD7" w:rsidP="00885AD7">
            <w:pPr>
              <w:pStyle w:val="TAL"/>
            </w:pPr>
            <w:r w:rsidRPr="00E80F49">
              <w:t>Exception Note 2 of TS 38.101 table 7.3A.4-1</w:t>
            </w:r>
          </w:p>
        </w:tc>
      </w:tr>
      <w:tr w:rsidR="00885AD7" w:rsidRPr="00E80F49" w14:paraId="0A29234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7617787" w14:textId="77777777" w:rsidR="00885AD7" w:rsidRPr="00E80F49" w:rsidRDefault="00885AD7" w:rsidP="00885AD7">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E80F49" w:rsidRDefault="00885AD7" w:rsidP="00885AD7">
            <w:pPr>
              <w:pStyle w:val="TAC"/>
              <w:rPr>
                <w:rFonts w:eastAsia="SimSun"/>
              </w:rPr>
            </w:pPr>
            <w:r w:rsidRPr="00E80F49">
              <w:rPr>
                <w:rFonts w:eastAsia="SimSun"/>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E80F49" w:rsidDel="00942801" w:rsidRDefault="00885AD7" w:rsidP="00885AD7">
            <w:pPr>
              <w:pStyle w:val="TAC"/>
            </w:pPr>
            <w:r>
              <w:rPr>
                <w:rFonts w:hint="eastAsia"/>
                <w:lang w:eastAsia="zh-CN"/>
              </w:rPr>
              <w:t>2</w:t>
            </w:r>
            <w:r>
              <w:rPr>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E80F49" w:rsidRDefault="00885AD7" w:rsidP="00885AD7">
            <w:pPr>
              <w:pStyle w:val="TAL"/>
            </w:pPr>
            <w:r w:rsidRPr="00E80F49">
              <w:t>Exception Note 2 of TS 38.101 table 7.3A.4-1</w:t>
            </w:r>
          </w:p>
        </w:tc>
      </w:tr>
      <w:tr w:rsidR="00885AD7" w:rsidRPr="00E80F49" w14:paraId="566F788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5CDFC9F" w14:textId="77777777" w:rsidR="00885AD7" w:rsidRPr="00E80F49" w:rsidRDefault="00885AD7" w:rsidP="00885AD7">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E80F49" w:rsidRDefault="00885AD7" w:rsidP="00885AD7">
            <w:pPr>
              <w:pStyle w:val="TAC"/>
            </w:pPr>
            <w:r w:rsidRPr="00E80F49">
              <w:t xml:space="preserve">Mid / </w:t>
            </w:r>
            <w:r w:rsidRPr="00942801">
              <w:t>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E80F49" w:rsidRDefault="00885AD7" w:rsidP="00885AD7">
            <w:pPr>
              <w:pStyle w:val="TAC"/>
            </w:pPr>
            <w:r w:rsidRPr="00942801">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E80F49" w:rsidRDefault="00885AD7" w:rsidP="00885AD7">
            <w:pPr>
              <w:pStyle w:val="TAL"/>
            </w:pPr>
            <w:r w:rsidRPr="00E80F49">
              <w:t xml:space="preserve">Exception Note </w:t>
            </w:r>
            <w:r w:rsidRPr="00942801">
              <w:t xml:space="preserve">6 </w:t>
            </w:r>
            <w:r w:rsidRPr="00E80F49">
              <w:t>of TS 38.101 table 7.3A.4-1</w:t>
            </w:r>
          </w:p>
        </w:tc>
      </w:tr>
      <w:tr w:rsidR="00885AD7" w:rsidRPr="00E80F49" w14:paraId="6F54A51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F11299" w14:textId="6420C155" w:rsidR="00885AD7" w:rsidRPr="00E80F49" w:rsidRDefault="00885AD7" w:rsidP="00885AD7">
            <w:pPr>
              <w:pStyle w:val="TAC"/>
            </w:pPr>
            <w:r w:rsidRPr="0079184A">
              <w:rPr>
                <w:b/>
              </w:rPr>
              <w:t>n2A</w:t>
            </w:r>
            <w:r>
              <w:t>/n48A</w:t>
            </w: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E80F49" w:rsidRDefault="00885AD7" w:rsidP="00885AD7">
            <w:pPr>
              <w:pStyle w:val="TAC"/>
            </w:pPr>
            <w: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E80F49" w:rsidRDefault="00885AD7" w:rsidP="00885AD7">
            <w:pPr>
              <w:pStyle w:val="TAC"/>
            </w:pPr>
            <w:r w:rsidRPr="000D5725">
              <w:t>Highest(40)/</w:t>
            </w:r>
            <w:r>
              <w:t xml:space="preserve"> </w:t>
            </w:r>
            <w:r w:rsidRPr="000D5725">
              <w:t>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E80F49" w:rsidRDefault="00885AD7" w:rsidP="00885AD7">
            <w:pPr>
              <w:pStyle w:val="TAL"/>
            </w:pPr>
            <w:r w:rsidRPr="00E80F49">
              <w:t xml:space="preserve">Non-exception. </w:t>
            </w:r>
            <w:r w:rsidRPr="000D5725">
              <w:t>Not overlapping interference since BWINT=2*40 MHz, FINT (135) ≥ (80+40)/2.</w:t>
            </w:r>
          </w:p>
        </w:tc>
      </w:tr>
      <w:tr w:rsidR="00A1155D" w:rsidRPr="00E80F49"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79184A" w:rsidRDefault="00A1155D" w:rsidP="00A1155D">
            <w:pPr>
              <w:pStyle w:val="TAC"/>
              <w:rPr>
                <w:b/>
              </w:rPr>
            </w:pPr>
            <w:r w:rsidRPr="0079184A">
              <w:rPr>
                <w:b/>
              </w:rPr>
              <w:t>n2A</w:t>
            </w:r>
            <w: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Default="00A1155D" w:rsidP="00A1155D">
            <w:pPr>
              <w:pStyle w:val="TAC"/>
            </w:pPr>
            <w:r>
              <w:rPr>
                <w:rFonts w:cs="Arial"/>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0D5725" w:rsidRDefault="00A1155D" w:rsidP="00A1155D">
            <w:pPr>
              <w:pStyle w:val="TAC"/>
            </w:pPr>
            <w:r w:rsidRPr="00942801">
              <w:rPr>
                <w:rFonts w:cs="Arial"/>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E80F49" w:rsidRDefault="00A1155D" w:rsidP="00A1155D">
            <w:pPr>
              <w:pStyle w:val="TAL"/>
            </w:pPr>
            <w:r>
              <w:t xml:space="preserve">Exception Note </w:t>
            </w:r>
            <w:r w:rsidRPr="00942801">
              <w:t xml:space="preserve">6 </w:t>
            </w:r>
            <w:r>
              <w:t>of TS 38.521</w:t>
            </w:r>
            <w:r w:rsidRPr="00E80F49">
              <w:t xml:space="preserve"> </w:t>
            </w:r>
            <w:r w:rsidRPr="00044FAF">
              <w:t>Table 7.3A.0.4-1</w:t>
            </w:r>
          </w:p>
        </w:tc>
      </w:tr>
      <w:tr w:rsidR="00A1155D" w:rsidRPr="00E80F49" w14:paraId="69443A5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4BD26C" w14:textId="63FF09C5" w:rsidR="00A1155D" w:rsidRPr="0079184A" w:rsidRDefault="00A1155D" w:rsidP="00A1155D">
            <w:pPr>
              <w:pStyle w:val="TAC"/>
              <w:rPr>
                <w:b/>
              </w:rPr>
            </w:pPr>
            <w:r w:rsidRPr="0079184A">
              <w:rPr>
                <w:b/>
              </w:rPr>
              <w:t>n2A</w:t>
            </w:r>
            <w:r>
              <w:t>/</w:t>
            </w:r>
            <w:r w:rsidRPr="00E44DDB">
              <w:rPr>
                <w:b/>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Default="00A1155D" w:rsidP="00A1155D">
            <w:pPr>
              <w:pStyle w:val="TAC"/>
            </w:pPr>
            <w:r w:rsidRPr="004B5B98">
              <w:rPr>
                <w:rFonts w:cs="Arial"/>
                <w:szCs w:val="18"/>
              </w:rPr>
              <w:t xml:space="preserve">Mid </w:t>
            </w:r>
            <w:r>
              <w:rPr>
                <w:rFonts w:cs="Arial"/>
                <w:szCs w:val="18"/>
              </w:rPr>
              <w:t xml:space="preserve">/ 3850 </w:t>
            </w:r>
            <w:proofErr w:type="spellStart"/>
            <w:r>
              <w:rPr>
                <w:rFonts w:cs="Arial"/>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0D5725" w:rsidRDefault="00A1155D" w:rsidP="00A1155D">
            <w:pPr>
              <w:pStyle w:val="TAC"/>
            </w:pPr>
            <w:r>
              <w:rPr>
                <w:rFonts w:cs="Arial"/>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E80F49" w:rsidRDefault="00A1155D" w:rsidP="00A1155D">
            <w:pPr>
              <w:pStyle w:val="TAL"/>
            </w:pPr>
            <w:r w:rsidRPr="00E80F49">
              <w:t xml:space="preserve">Non-exception. </w:t>
            </w:r>
            <w:r w:rsidRPr="000D5725">
              <w:t>Not overlapping interference since BWINT=2*20 MHz, FINT (90) ≥ (40+100)/2.</w:t>
            </w:r>
          </w:p>
        </w:tc>
      </w:tr>
      <w:tr w:rsidR="00A1155D" w:rsidRPr="00E80F49" w14:paraId="2D984B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C37A739" w14:textId="77777777" w:rsidR="00A1155D" w:rsidRPr="0079184A" w:rsidRDefault="00A1155D" w:rsidP="00A1155D">
            <w:pPr>
              <w:pStyle w:val="TAC"/>
              <w:rPr>
                <w:b/>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Default="00A1155D" w:rsidP="00A1155D">
            <w:pPr>
              <w:pStyle w:val="TAC"/>
            </w:pPr>
            <w:r>
              <w:rPr>
                <w:rFonts w:cs="Arial"/>
                <w:szCs w:val="18"/>
              </w:rPr>
              <w:t xml:space="preserve">UL </w:t>
            </w:r>
            <w:r w:rsidRPr="00942801">
              <w:rPr>
                <w:rFonts w:cs="Arial"/>
                <w:szCs w:val="18"/>
              </w:rPr>
              <w:t xml:space="preserve">1880 </w:t>
            </w:r>
            <w:r>
              <w:rPr>
                <w:rFonts w:cs="Arial"/>
                <w:szCs w:val="18"/>
              </w:rPr>
              <w:t xml:space="preserve">MHz / DL </w:t>
            </w:r>
            <w:r w:rsidRPr="00942801">
              <w:rPr>
                <w:rFonts w:cs="Arial"/>
                <w:szCs w:val="18"/>
              </w:rPr>
              <w:t xml:space="preserve">3760 </w:t>
            </w:r>
            <w:r>
              <w:rPr>
                <w:rFonts w:cs="Arial"/>
                <w:szCs w:val="18"/>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0D5725" w:rsidRDefault="00A1155D" w:rsidP="00A1155D">
            <w:pPr>
              <w:pStyle w:val="TAC"/>
            </w:pPr>
            <w:r w:rsidRPr="00942801">
              <w:rPr>
                <w:rFonts w:cs="Arial"/>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E80F49" w:rsidRDefault="00A1155D" w:rsidP="00A1155D">
            <w:pPr>
              <w:pStyle w:val="TAL"/>
            </w:pPr>
            <w:r>
              <w:t>Exception Note 2 of TS 38.101 T</w:t>
            </w:r>
            <w:r w:rsidRPr="00E80F49">
              <w:t>able 7.3A.4-1</w:t>
            </w:r>
          </w:p>
        </w:tc>
      </w:tr>
      <w:tr w:rsidR="00A1155D" w:rsidRPr="00E80F49" w14:paraId="4EC1CED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0F593E8" w14:textId="77777777" w:rsidR="00A1155D" w:rsidRPr="0079184A" w:rsidRDefault="00A1155D" w:rsidP="00A1155D">
            <w:pPr>
              <w:pStyle w:val="TAC"/>
              <w:rPr>
                <w:b/>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Default="00A1155D" w:rsidP="00A1155D">
            <w:pPr>
              <w:pStyle w:val="TAC"/>
            </w:pPr>
            <w:r>
              <w:rPr>
                <w:rFonts w:cs="Arial"/>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0D5725" w:rsidRDefault="00A1155D" w:rsidP="00A1155D">
            <w:pPr>
              <w:pStyle w:val="TAC"/>
            </w:pPr>
            <w:r>
              <w:rPr>
                <w:rFonts w:cs="Arial" w:hint="eastAsia"/>
                <w:szCs w:val="18"/>
                <w:lang w:eastAsia="zh-CN"/>
              </w:rPr>
              <w:t>1</w:t>
            </w:r>
            <w:r>
              <w:rPr>
                <w:rFonts w:cs="Arial"/>
                <w:szCs w:val="18"/>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E80F49" w:rsidRDefault="00A1155D" w:rsidP="00A1155D">
            <w:pPr>
              <w:pStyle w:val="TAL"/>
            </w:pPr>
            <w:r>
              <w:t>Exception Note 2 of TS 38.101 T</w:t>
            </w:r>
            <w:r w:rsidRPr="00E80F49">
              <w:t>able 7.3A.4-1</w:t>
            </w:r>
          </w:p>
        </w:tc>
      </w:tr>
      <w:tr w:rsidR="00A1155D" w:rsidRPr="00E80F49" w14:paraId="5B56FB1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DD0CCA" w14:textId="77777777" w:rsidR="00A1155D" w:rsidRPr="0079184A" w:rsidRDefault="00A1155D" w:rsidP="00A1155D">
            <w:pPr>
              <w:pStyle w:val="TAC"/>
              <w:rPr>
                <w:b/>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Default="00A1155D" w:rsidP="00A1155D">
            <w:pPr>
              <w:pStyle w:val="TAC"/>
            </w:pPr>
            <w:r>
              <w:rPr>
                <w:rFonts w:cs="Arial"/>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0D5725" w:rsidRDefault="00A1155D" w:rsidP="00A1155D">
            <w:pPr>
              <w:pStyle w:val="TAC"/>
            </w:pPr>
            <w:r>
              <w:rPr>
                <w:rFonts w:cs="Arial"/>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E80F49" w:rsidRDefault="00A1155D" w:rsidP="00A1155D">
            <w:pPr>
              <w:pStyle w:val="TAL"/>
            </w:pPr>
            <w:r>
              <w:t>Exception Note 6 of TS 38.101 T</w:t>
            </w:r>
            <w:r w:rsidRPr="00E80F49">
              <w:t>able 7.3A.4-1</w:t>
            </w:r>
          </w:p>
        </w:tc>
      </w:tr>
      <w:tr w:rsidR="00A1155D" w:rsidRPr="00E80F49" w14:paraId="338FB2F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12B258" w14:textId="77777777" w:rsidR="00A1155D" w:rsidRPr="0079184A" w:rsidRDefault="00A1155D" w:rsidP="00A1155D">
            <w:pPr>
              <w:pStyle w:val="TAC"/>
              <w:rPr>
                <w:b/>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Default="00A1155D" w:rsidP="00A1155D">
            <w:pPr>
              <w:pStyle w:val="TAC"/>
            </w:pPr>
            <w:r>
              <w:rPr>
                <w:rFonts w:cs="Arial"/>
                <w:szCs w:val="18"/>
              </w:rPr>
              <w:t>UL 3920 MHz/ M</w:t>
            </w:r>
            <w:r>
              <w:rPr>
                <w:rFonts w:cs="Arial" w:hint="eastAsia"/>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0D5725" w:rsidRDefault="00A1155D" w:rsidP="00A1155D">
            <w:pPr>
              <w:pStyle w:val="TAC"/>
            </w:pPr>
            <w:r>
              <w:rPr>
                <w:rFonts w:cs="Arial" w:hint="eastAsia"/>
                <w:szCs w:val="18"/>
                <w:lang w:eastAsia="zh-CN"/>
              </w:rPr>
              <w:t>1</w:t>
            </w:r>
            <w:r>
              <w:rPr>
                <w:rFonts w:cs="Arial"/>
                <w:szCs w:val="18"/>
                <w:lang w:eastAsia="zh-CN"/>
              </w:rPr>
              <w:t>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E80F49" w:rsidRDefault="00A1155D" w:rsidP="00A1155D">
            <w:pPr>
              <w:pStyle w:val="TAL"/>
            </w:pPr>
            <w:r>
              <w:t>Exception Note 7 of TS 38.101 T</w:t>
            </w:r>
            <w:r w:rsidRPr="00E80F49">
              <w:t>able 7.3A.4-</w:t>
            </w:r>
            <w:r>
              <w:t>4</w:t>
            </w:r>
          </w:p>
        </w:tc>
      </w:tr>
      <w:tr w:rsidR="00A1155D" w:rsidRPr="00E80F49" w14:paraId="36E16E5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C92BA94" w14:textId="77777777" w:rsidR="00A1155D" w:rsidRPr="0079184A" w:rsidRDefault="00A1155D" w:rsidP="00A1155D">
            <w:pPr>
              <w:pStyle w:val="TAC"/>
              <w:rPr>
                <w:b/>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Default="00A1155D" w:rsidP="00A1155D">
            <w:pPr>
              <w:pStyle w:val="TAC"/>
            </w:pPr>
            <w:r>
              <w:rPr>
                <w:rFonts w:cs="Arial"/>
                <w:szCs w:val="18"/>
              </w:rPr>
              <w:t>UL 3920 MHz/ M</w:t>
            </w:r>
            <w:r>
              <w:rPr>
                <w:rFonts w:cs="Arial" w:hint="eastAsia"/>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0D5725" w:rsidRDefault="00A1155D" w:rsidP="00A1155D">
            <w:pPr>
              <w:pStyle w:val="TAC"/>
            </w:pPr>
            <w:r>
              <w:rPr>
                <w:rFonts w:cs="Arial"/>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E80F49" w:rsidRDefault="00A1155D" w:rsidP="00A1155D">
            <w:pPr>
              <w:pStyle w:val="TAL"/>
            </w:pPr>
            <w:r>
              <w:t>Exception Note 7 of TS 38.101 T</w:t>
            </w:r>
            <w:r w:rsidRPr="00E80F49">
              <w:t>able 7.3A.4-</w:t>
            </w:r>
            <w:r>
              <w:t>4</w:t>
            </w:r>
          </w:p>
        </w:tc>
      </w:tr>
      <w:tr w:rsidR="00A1155D" w:rsidRPr="00E80F49" w14:paraId="138CA3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0D6FC097" w14:textId="77777777" w:rsidR="00A1155D" w:rsidRPr="00E80F49" w:rsidRDefault="00A1155D" w:rsidP="00A1155D">
            <w:pPr>
              <w:pStyle w:val="TAC"/>
            </w:pPr>
            <w:r w:rsidRPr="00E80F49">
              <w:rPr>
                <w:b/>
                <w:bCs/>
              </w:rPr>
              <w:t>n3A</w:t>
            </w:r>
            <w:r w:rsidRPr="00E80F49">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E80F49" w:rsidRDefault="00A1155D" w:rsidP="00A1155D">
            <w:pPr>
              <w:pStyle w:val="TAC"/>
            </w:pPr>
            <w:r w:rsidRPr="00DC32DC">
              <w:t>Mid</w:t>
            </w:r>
            <w:r w:rsidRPr="00E80F49">
              <w:t>/</w:t>
            </w:r>
            <w:r w:rsidRPr="00DC32DC">
              <w:t>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E80F49" w:rsidRDefault="00A1155D" w:rsidP="00A1155D">
            <w:pPr>
              <w:pStyle w:val="TAC"/>
            </w:pPr>
            <w:r w:rsidRPr="00E80F49">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E80F49" w:rsidRDefault="00A1155D" w:rsidP="00A1155D">
            <w:pPr>
              <w:pStyle w:val="TAL"/>
              <w:rPr>
                <w:b/>
              </w:rPr>
            </w:pPr>
            <w:r w:rsidRPr="00E80F49">
              <w:t xml:space="preserve">Non-exception. </w:t>
            </w:r>
          </w:p>
        </w:tc>
      </w:tr>
      <w:tr w:rsidR="00A1155D" w:rsidRPr="00E80F49" w14:paraId="4C51000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5FB6A1"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E80F49" w:rsidRDefault="00A1155D" w:rsidP="00A1155D">
            <w:pPr>
              <w:pStyle w:val="TAC"/>
            </w:pPr>
            <w:r w:rsidRPr="00DC32DC">
              <w:t>Mid</w:t>
            </w:r>
            <w:r w:rsidRPr="00E80F49">
              <w:t>/</w:t>
            </w:r>
            <w:r w:rsidRPr="00DC32DC">
              <w:t>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E80F49" w:rsidRDefault="00A1155D" w:rsidP="00A1155D">
            <w:pPr>
              <w:pStyle w:val="TAC"/>
            </w:pPr>
            <w:r w:rsidRPr="00DC32DC">
              <w:t>5</w:t>
            </w:r>
            <w:r w:rsidRPr="00E80F49">
              <w:t>/</w:t>
            </w:r>
            <w:r w:rsidRPr="00DC32DC">
              <w:t>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E80F49" w:rsidRDefault="00A1155D" w:rsidP="00A1155D">
            <w:pPr>
              <w:pStyle w:val="TAL"/>
              <w:rPr>
                <w:b/>
              </w:rPr>
            </w:pPr>
            <w:r w:rsidRPr="00E80F49">
              <w:t>Exception Note 2 of TS38.101 table 7.3A.4-1</w:t>
            </w:r>
          </w:p>
        </w:tc>
      </w:tr>
      <w:tr w:rsidR="00A1155D" w:rsidRPr="00E80F49" w14:paraId="76601E1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2546FCB"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E80F49" w:rsidDel="00DC32DC" w:rsidRDefault="00A1155D" w:rsidP="00A1155D">
            <w:pPr>
              <w:pStyle w:val="TAC"/>
            </w:pPr>
            <w:r>
              <w:rPr>
                <w:rFonts w:hint="eastAsia"/>
                <w:lang w:eastAsia="ja-JP"/>
              </w:rPr>
              <w:t>M</w:t>
            </w:r>
            <w:r>
              <w:rPr>
                <w:lang w:eastAsia="ja-JP"/>
              </w:rPr>
              <w:t>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DC32DC" w:rsidRDefault="00A1155D" w:rsidP="00A1155D">
            <w:pPr>
              <w:pStyle w:val="TAC"/>
            </w:pPr>
            <w:r w:rsidRPr="00942801">
              <w:rPr>
                <w:lang w:eastAsia="ja-JP"/>
              </w:rPr>
              <w:t>10</w:t>
            </w:r>
            <w:r>
              <w:rPr>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E80F49" w:rsidRDefault="00A1155D" w:rsidP="00A1155D">
            <w:pPr>
              <w:pStyle w:val="TAL"/>
            </w:pPr>
            <w:r w:rsidRPr="003114FD">
              <w:t>Exception Note 2 of TS38.101 table 7.3A.4-1</w:t>
            </w:r>
          </w:p>
        </w:tc>
      </w:tr>
      <w:tr w:rsidR="00A1155D" w:rsidRPr="00E80F49" w14:paraId="7F6F042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7C2A25"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E80F49" w:rsidRDefault="00A1155D" w:rsidP="00A1155D">
            <w:pPr>
              <w:pStyle w:val="TAC"/>
            </w:pPr>
            <w:r w:rsidRPr="00DC32DC">
              <w:t>Mid</w:t>
            </w:r>
            <w:r w:rsidRPr="00E80F49">
              <w:t>/</w:t>
            </w:r>
            <w:r w:rsidRPr="00DC32DC">
              <w:t>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E80F49" w:rsidRDefault="00A1155D" w:rsidP="00A1155D">
            <w:pPr>
              <w:pStyle w:val="TAC"/>
            </w:pPr>
            <w:r w:rsidRPr="00DC32DC">
              <w:t>5</w:t>
            </w:r>
            <w:r w:rsidRPr="00E80F49">
              <w:t>/</w:t>
            </w:r>
            <w:r w:rsidRPr="00DC32DC">
              <w:t>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E80F49" w:rsidRDefault="00A1155D" w:rsidP="00A1155D">
            <w:pPr>
              <w:pStyle w:val="TAL"/>
              <w:rPr>
                <w:b/>
              </w:rPr>
            </w:pPr>
            <w:r w:rsidRPr="00E80F49">
              <w:t xml:space="preserve">Exception Note </w:t>
            </w:r>
            <w:r w:rsidRPr="00DC32DC">
              <w:t>6</w:t>
            </w:r>
            <w:r w:rsidRPr="00E80F49">
              <w:t xml:space="preserve"> of TS38.101 table 7.3A.4-1</w:t>
            </w:r>
          </w:p>
        </w:tc>
      </w:tr>
      <w:tr w:rsidR="00A1155D" w:rsidRPr="00E80F49" w14:paraId="1AE3A4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60FE8476" w14:textId="77777777" w:rsidR="00A1155D" w:rsidRPr="00E80F49" w:rsidRDefault="00A1155D" w:rsidP="00A1155D">
            <w:pPr>
              <w:pStyle w:val="TAC"/>
            </w:pPr>
            <w:r w:rsidRPr="00E80F49">
              <w:rPr>
                <w:b/>
                <w:bCs/>
              </w:rPr>
              <w:t>n3A</w:t>
            </w:r>
            <w:r w:rsidRPr="00E80F49">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E80F49" w:rsidRDefault="00A1155D" w:rsidP="00A1155D">
            <w:pPr>
              <w:pStyle w:val="TAC"/>
              <w:rPr>
                <w:rFonts w:eastAsia="Malgun Gothic"/>
                <w:lang w:eastAsia="ko-KR"/>
              </w:rPr>
            </w:pPr>
            <w:r w:rsidRPr="00E80F49">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E80F49" w:rsidRDefault="00A1155D" w:rsidP="00A1155D">
            <w:pPr>
              <w:pStyle w:val="TAC"/>
              <w:rPr>
                <w:rFonts w:eastAsia="Malgun Gothic"/>
                <w:lang w:eastAsia="ko-KR"/>
              </w:rPr>
            </w:pPr>
            <w:r w:rsidRPr="00E80F49">
              <w:t>Highest</w:t>
            </w:r>
            <w:r w:rsidRPr="000D5725">
              <w:t>(50)</w:t>
            </w:r>
            <w:r w:rsidRPr="00E80F49">
              <w:t>/</w:t>
            </w:r>
            <w:r>
              <w:t xml:space="preserve"> </w:t>
            </w:r>
            <w:r w:rsidRPr="00E80F49">
              <w:t>Highest</w:t>
            </w:r>
            <w:r w:rsidRPr="000D5725">
              <w: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E80F49" w:rsidRDefault="00A1155D" w:rsidP="00A1155D">
            <w:pPr>
              <w:pStyle w:val="TAL"/>
              <w:rPr>
                <w:lang w:eastAsia="sv-SE"/>
              </w:rPr>
            </w:pPr>
            <w:r w:rsidRPr="00E80F49">
              <w:t xml:space="preserve">Non-exception. </w:t>
            </w:r>
            <w:r w:rsidRPr="000D5725">
              <w:t>Not overlapping interference since BWINT=2*50 MHz, FINT (255) ≥ (100+100)/2.</w:t>
            </w:r>
          </w:p>
        </w:tc>
      </w:tr>
      <w:tr w:rsidR="00A1155D" w:rsidRPr="00E80F49" w14:paraId="3819F6D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A3CF9F1"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E80F49" w:rsidRDefault="00A1155D" w:rsidP="00A1155D">
            <w:pPr>
              <w:pStyle w:val="TAC"/>
            </w:pPr>
            <w:r w:rsidRPr="00E80F49">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E80F49" w:rsidRDefault="00A1155D" w:rsidP="00A1155D">
            <w:pPr>
              <w:pStyle w:val="TAC"/>
            </w:pPr>
            <w:r w:rsidRPr="00942801">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E80F49" w:rsidRDefault="00A1155D" w:rsidP="00A1155D">
            <w:pPr>
              <w:pStyle w:val="TAL"/>
            </w:pPr>
            <w:r w:rsidRPr="00E80F49">
              <w:t>Exception Note 2 of TS38.101 table 7.3A.4-1</w:t>
            </w:r>
          </w:p>
        </w:tc>
      </w:tr>
      <w:tr w:rsidR="00A1155D" w:rsidRPr="00E80F49" w14:paraId="3EF258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FA4A87A"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E80F49" w:rsidRDefault="00A1155D" w:rsidP="00A1155D">
            <w:pPr>
              <w:pStyle w:val="TAC"/>
            </w:pPr>
            <w:r>
              <w:rPr>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E80F49" w:rsidDel="00942801" w:rsidRDefault="00A1155D" w:rsidP="00A1155D">
            <w:pPr>
              <w:pStyle w:val="TAC"/>
            </w:pPr>
            <w:r>
              <w:rPr>
                <w:rFonts w:hint="eastAsia"/>
                <w:lang w:eastAsia="zh-CN"/>
              </w:rPr>
              <w:t>1</w:t>
            </w:r>
            <w:r>
              <w:rPr>
                <w:lang w:eastAsia="zh-CN"/>
              </w:rPr>
              <w:t>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E80F49" w:rsidRDefault="00A1155D" w:rsidP="00A1155D">
            <w:pPr>
              <w:pStyle w:val="TAL"/>
            </w:pPr>
            <w:r w:rsidRPr="00E80F49">
              <w:t>Exception Note 2 of TS38.101 table 7.3A.4-1</w:t>
            </w:r>
          </w:p>
        </w:tc>
      </w:tr>
      <w:tr w:rsidR="00A1155D" w:rsidRPr="00E80F49" w14:paraId="7D2A583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FE20F"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E80F49" w:rsidRDefault="00A1155D" w:rsidP="00A1155D">
            <w:pPr>
              <w:pStyle w:val="TAC"/>
              <w:rPr>
                <w:rFonts w:eastAsia="Malgun Gothic"/>
                <w:lang w:eastAsia="ko-KR"/>
              </w:rPr>
            </w:pPr>
            <w:r w:rsidRPr="00E80F49">
              <w:t>Mid/</w:t>
            </w:r>
            <w:r w:rsidRPr="00942801">
              <w:t xml:space="preserve">3470 </w:t>
            </w:r>
            <w:r w:rsidRPr="00E80F49">
              <w:t>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E80F49" w:rsidRDefault="00A1155D" w:rsidP="00A1155D">
            <w:pPr>
              <w:pStyle w:val="TAC"/>
              <w:rPr>
                <w:rFonts w:eastAsia="Malgun Gothic"/>
                <w:lang w:eastAsia="ko-KR"/>
              </w:rPr>
            </w:pPr>
            <w:r w:rsidRPr="00942801">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E80F49" w:rsidRDefault="00A1155D" w:rsidP="00A1155D">
            <w:pPr>
              <w:pStyle w:val="TAL"/>
              <w:rPr>
                <w:rFonts w:eastAsia="Malgun Gothic"/>
                <w:lang w:eastAsia="ko-KR"/>
              </w:rPr>
            </w:pPr>
            <w:r w:rsidRPr="00E80F49">
              <w:t xml:space="preserve">Exception Note </w:t>
            </w:r>
            <w:r w:rsidRPr="00942801">
              <w:t xml:space="preserve">6 </w:t>
            </w:r>
            <w:r w:rsidRPr="00E80F49">
              <w:t>of TS38.101 table 7.3A.4-1</w:t>
            </w:r>
          </w:p>
        </w:tc>
      </w:tr>
      <w:tr w:rsidR="00A1155D" w:rsidRPr="00E80F49" w14:paraId="4B64E37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800B20" w14:textId="2F318B4C" w:rsidR="00A1155D" w:rsidRPr="00E80F49" w:rsidRDefault="00A1155D" w:rsidP="00A1155D">
            <w:pPr>
              <w:pStyle w:val="TAC"/>
            </w:pPr>
            <w:r w:rsidRPr="00844510">
              <w:rPr>
                <w:b/>
                <w:lang w:eastAsia="en-US"/>
              </w:rPr>
              <w:t>n5A</w:t>
            </w:r>
            <w:r w:rsidRPr="00844510">
              <w:rPr>
                <w:lang w:eastAsia="en-U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E80F49" w:rsidRDefault="00A1155D" w:rsidP="00A1155D">
            <w:pPr>
              <w:pStyle w:val="TAC"/>
            </w:pPr>
            <w:r w:rsidRPr="00844510">
              <w:rPr>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E80F49" w:rsidRDefault="00A1155D" w:rsidP="00A1155D">
            <w:pPr>
              <w:pStyle w:val="TAC"/>
            </w:pPr>
            <w:r w:rsidRPr="000D5725">
              <w:rPr>
                <w:lang w:eastAsia="en-US"/>
              </w:rPr>
              <w:t>Highest(</w:t>
            </w:r>
            <w:r w:rsidRPr="00844510">
              <w:rPr>
                <w:lang w:eastAsia="en-US"/>
              </w:rPr>
              <w:t>20</w:t>
            </w:r>
            <w:r w:rsidRPr="000D5725">
              <w:rPr>
                <w:lang w:eastAsia="en-US"/>
              </w:rPr>
              <w:t>)</w:t>
            </w:r>
            <w:r w:rsidRPr="00844510">
              <w:rPr>
                <w:lang w:eastAsia="en-US"/>
              </w:rPr>
              <w:t>/</w:t>
            </w:r>
            <w:r w:rsidRPr="000D5725">
              <w:rPr>
                <w:lang w:eastAsia="en-US"/>
              </w:rPr>
              <w:t xml:space="preserve"> Highest(</w:t>
            </w:r>
            <w:r w:rsidRPr="00844510">
              <w:rPr>
                <w:lang w:eastAsia="en-US"/>
              </w:rPr>
              <w:t>100</w:t>
            </w:r>
            <w:r w:rsidRPr="000D5725">
              <w:rPr>
                <w:lang w:eastAsia="en-US"/>
              </w:rPr>
              <w:t>)</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E80F49" w:rsidRDefault="00A1155D" w:rsidP="00A1155D">
            <w:pPr>
              <w:pStyle w:val="TAL"/>
            </w:pPr>
            <w:r w:rsidRPr="00844510">
              <w:rPr>
                <w:lang w:eastAsia="en-US"/>
              </w:rPr>
              <w:t xml:space="preserve">Non-exception. </w:t>
            </w:r>
            <w:r w:rsidRPr="000D5725">
              <w:rPr>
                <w:lang w:eastAsia="en-US"/>
              </w:rPr>
              <w:t>Not overlapping interference since BWINT=5*20 MHz, FINT (432.5) ≥ (100+100)/2 for HD5 and BWINT=4*20+100 MHz, FINT (224) ≥ (180+100)/2 for HM4.</w:t>
            </w:r>
          </w:p>
        </w:tc>
      </w:tr>
      <w:tr w:rsidR="00A1155D" w:rsidRPr="00E80F49" w14:paraId="03D819C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F473BC0"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E80F49" w:rsidRDefault="00A1155D" w:rsidP="00A1155D">
            <w:pPr>
              <w:pStyle w:val="TAC"/>
            </w:pPr>
            <w:r w:rsidRPr="00844510">
              <w:rPr>
                <w:rFonts w:cs="Arial"/>
                <w:szCs w:val="18"/>
                <w:lang w:eastAsia="en-US"/>
              </w:rPr>
              <w:t xml:space="preserve">UL </w:t>
            </w:r>
            <w:r w:rsidRPr="00942801">
              <w:rPr>
                <w:rFonts w:cs="Arial"/>
                <w:szCs w:val="18"/>
                <w:lang w:eastAsia="en-US"/>
              </w:rPr>
              <w:t>836.5</w:t>
            </w:r>
            <w:r w:rsidRPr="00844510">
              <w:rPr>
                <w:rFonts w:cs="Arial"/>
                <w:szCs w:val="18"/>
                <w:lang w:eastAsia="en-US"/>
              </w:rPr>
              <w:t xml:space="preserve"> MHz / DL </w:t>
            </w:r>
            <w:r w:rsidRPr="00942801">
              <w:rPr>
                <w:rFonts w:cs="Arial"/>
                <w:szCs w:val="18"/>
                <w:lang w:eastAsia="en-US"/>
              </w:rPr>
              <w:t xml:space="preserve">3346 </w:t>
            </w:r>
            <w:r w:rsidRPr="00844510">
              <w:rPr>
                <w:rFonts w:cs="Arial"/>
                <w:szCs w:val="18"/>
                <w:lang w:eastAsia="en-US"/>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E80F49" w:rsidRDefault="00A1155D" w:rsidP="00A1155D">
            <w:pPr>
              <w:pStyle w:val="TAC"/>
            </w:pPr>
            <w:r w:rsidRPr="00942801">
              <w:rPr>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E80F49" w:rsidRDefault="00A1155D" w:rsidP="00A1155D">
            <w:pPr>
              <w:pStyle w:val="TAL"/>
            </w:pPr>
            <w:r w:rsidRPr="00844510">
              <w:rPr>
                <w:rFonts w:cs="Arial"/>
                <w:szCs w:val="18"/>
                <w:lang w:eastAsia="en-US"/>
              </w:rPr>
              <w:t>Exception Note 4 of TS 38.101-1 table 7.3A.4-1</w:t>
            </w:r>
          </w:p>
        </w:tc>
      </w:tr>
      <w:tr w:rsidR="00A1155D" w:rsidRPr="00E80F49" w14:paraId="2EBB597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71E1511"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844510" w:rsidRDefault="00A1155D" w:rsidP="00A1155D">
            <w:pPr>
              <w:pStyle w:val="TAC"/>
              <w:rPr>
                <w:rFonts w:cs="Arial"/>
                <w:szCs w:val="18"/>
                <w:lang w:eastAsia="en-US"/>
              </w:rPr>
            </w:pPr>
            <w:r w:rsidRPr="00844510">
              <w:rPr>
                <w:rFonts w:cs="Arial"/>
                <w:szCs w:val="18"/>
              </w:rPr>
              <w:t xml:space="preserve">UL </w:t>
            </w:r>
            <w:r>
              <w:rPr>
                <w:rFonts w:eastAsia="SimSun"/>
              </w:rPr>
              <w:t>846.5</w:t>
            </w:r>
            <w:r w:rsidRPr="00771DE2">
              <w:rPr>
                <w:rFonts w:eastAsia="SimSun"/>
              </w:rPr>
              <w:t xml:space="preserve"> </w:t>
            </w:r>
            <w:r w:rsidRPr="00844510">
              <w:rPr>
                <w:rFonts w:cs="Arial"/>
                <w:szCs w:val="18"/>
              </w:rPr>
              <w:t xml:space="preserve">MHz / DL </w:t>
            </w:r>
            <w:r>
              <w:rPr>
                <w:rFonts w:cs="Arial"/>
                <w:szCs w:val="18"/>
              </w:rPr>
              <w:t>3386</w:t>
            </w:r>
            <w:r w:rsidRPr="00844510">
              <w:rPr>
                <w:rFonts w:cs="Arial"/>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844510" w:rsidDel="00942801" w:rsidRDefault="00A1155D" w:rsidP="00A1155D">
            <w:pPr>
              <w:pStyle w:val="TAC"/>
              <w:rPr>
                <w:lang w:eastAsia="en-US"/>
              </w:rPr>
            </w:pPr>
            <w: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844510" w:rsidRDefault="00A1155D" w:rsidP="00A1155D">
            <w:pPr>
              <w:pStyle w:val="TAL"/>
              <w:rPr>
                <w:rFonts w:cs="Arial"/>
                <w:szCs w:val="18"/>
                <w:lang w:eastAsia="en-US"/>
              </w:rPr>
            </w:pPr>
            <w:r w:rsidRPr="00844510">
              <w:rPr>
                <w:rFonts w:cs="Arial"/>
                <w:szCs w:val="18"/>
              </w:rPr>
              <w:t>Exception Note 4 of TS 38.101-1 table 7.3A.4-1</w:t>
            </w:r>
          </w:p>
        </w:tc>
      </w:tr>
      <w:tr w:rsidR="00A1155D" w:rsidRPr="00E80F49" w14:paraId="26975AA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344CD8"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E80F49" w:rsidRDefault="00A1155D" w:rsidP="00A1155D">
            <w:pPr>
              <w:pStyle w:val="TAC"/>
            </w:pPr>
            <w:r w:rsidRPr="00844510">
              <w:rPr>
                <w:rFonts w:cs="Arial"/>
                <w:szCs w:val="18"/>
                <w:lang w:eastAsia="en-US"/>
              </w:rPr>
              <w:t xml:space="preserve">UL </w:t>
            </w:r>
            <w:r w:rsidRPr="00942801">
              <w:rPr>
                <w:rFonts w:cs="Arial"/>
                <w:szCs w:val="18"/>
                <w:lang w:eastAsia="en-US"/>
              </w:rPr>
              <w:t xml:space="preserve">826.5 </w:t>
            </w:r>
            <w:r w:rsidRPr="00844510">
              <w:rPr>
                <w:rFonts w:cs="Arial"/>
                <w:szCs w:val="18"/>
                <w:lang w:eastAsia="en-US"/>
              </w:rPr>
              <w:t xml:space="preserve">MHz / DL </w:t>
            </w:r>
            <w:r w:rsidRPr="00942801">
              <w:rPr>
                <w:rFonts w:cs="Arial"/>
                <w:szCs w:val="18"/>
                <w:lang w:eastAsia="en-US"/>
              </w:rPr>
              <w:t xml:space="preserve">4132.5 </w:t>
            </w:r>
            <w:r w:rsidRPr="00844510">
              <w:rPr>
                <w:rFonts w:cs="Arial"/>
                <w:szCs w:val="18"/>
                <w:lang w:eastAsia="en-US"/>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E80F49" w:rsidRDefault="00A1155D" w:rsidP="00A1155D">
            <w:pPr>
              <w:pStyle w:val="TAC"/>
            </w:pPr>
            <w:r w:rsidRPr="00942801">
              <w:rPr>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E80F49" w:rsidRDefault="00A1155D" w:rsidP="00A1155D">
            <w:pPr>
              <w:pStyle w:val="TAL"/>
            </w:pPr>
            <w:r w:rsidRPr="00844510">
              <w:rPr>
                <w:rFonts w:cs="Arial"/>
                <w:szCs w:val="18"/>
                <w:lang w:eastAsia="en-US"/>
              </w:rPr>
              <w:t>Exception Note 5 TS 38.101-1 table 7.3A.4-1</w:t>
            </w:r>
          </w:p>
        </w:tc>
      </w:tr>
      <w:tr w:rsidR="00A1155D" w:rsidRPr="00E80F49" w14:paraId="229B868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2EC92A6"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844510" w:rsidRDefault="00A1155D" w:rsidP="00A1155D">
            <w:pPr>
              <w:pStyle w:val="TAC"/>
              <w:rPr>
                <w:rFonts w:cs="Arial"/>
                <w:szCs w:val="18"/>
                <w:lang w:eastAsia="en-US"/>
              </w:rPr>
            </w:pPr>
            <w:r w:rsidRPr="00844510">
              <w:rPr>
                <w:rFonts w:cs="Arial"/>
                <w:szCs w:val="18"/>
              </w:rPr>
              <w:t xml:space="preserve">UL </w:t>
            </w:r>
            <w:r>
              <w:rPr>
                <w:rFonts w:cs="Arial"/>
                <w:szCs w:val="18"/>
              </w:rPr>
              <w:t>826.5</w:t>
            </w:r>
            <w:r w:rsidRPr="00844510">
              <w:rPr>
                <w:rFonts w:cs="Arial"/>
                <w:szCs w:val="18"/>
              </w:rPr>
              <w:t xml:space="preserve"> MHz / DL </w:t>
            </w:r>
            <w:r>
              <w:rPr>
                <w:rFonts w:cs="Arial"/>
                <w:szCs w:val="18"/>
              </w:rPr>
              <w:t>4132.5</w:t>
            </w:r>
            <w:r w:rsidRPr="00844510">
              <w:rPr>
                <w:rFonts w:cs="Arial"/>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844510" w:rsidDel="00942801" w:rsidRDefault="00A1155D" w:rsidP="00A1155D">
            <w:pPr>
              <w:pStyle w:val="TAC"/>
              <w:rPr>
                <w:lang w:eastAsia="en-US"/>
              </w:rPr>
            </w:pPr>
            <w:r>
              <w:rPr>
                <w:rFonts w:hint="eastAsia"/>
                <w:lang w:eastAsia="zh-CN"/>
              </w:rPr>
              <w:t>5</w:t>
            </w:r>
            <w:r>
              <w:rPr>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844510" w:rsidRDefault="00A1155D" w:rsidP="00A1155D">
            <w:pPr>
              <w:pStyle w:val="TAL"/>
              <w:rPr>
                <w:rFonts w:cs="Arial"/>
                <w:szCs w:val="18"/>
                <w:lang w:eastAsia="en-US"/>
              </w:rPr>
            </w:pPr>
            <w:r w:rsidRPr="00844510">
              <w:rPr>
                <w:rFonts w:cs="Arial"/>
                <w:szCs w:val="18"/>
              </w:rPr>
              <w:t xml:space="preserve">Exception Note </w:t>
            </w:r>
            <w:r>
              <w:rPr>
                <w:rFonts w:cs="Arial"/>
                <w:szCs w:val="18"/>
              </w:rPr>
              <w:t>5</w:t>
            </w:r>
            <w:r w:rsidRPr="00844510">
              <w:rPr>
                <w:rFonts w:cs="Arial"/>
                <w:szCs w:val="18"/>
              </w:rPr>
              <w:t xml:space="preserve"> of TS 38.101-1 table 7.3A.4-1</w:t>
            </w:r>
          </w:p>
        </w:tc>
      </w:tr>
      <w:tr w:rsidR="00A1155D" w:rsidRPr="00E80F49" w14:paraId="4E62F71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D3B1B2" w14:textId="0B810B0A" w:rsidR="00A1155D" w:rsidRPr="00E80F49" w:rsidRDefault="00A1155D" w:rsidP="00A1155D">
            <w:pPr>
              <w:pStyle w:val="TAC"/>
            </w:pPr>
            <w:r>
              <w:rPr>
                <w:rFonts w:hint="eastAsia"/>
                <w:lang w:eastAsia="zh-CN"/>
              </w:rPr>
              <w:t>n</w:t>
            </w:r>
            <w:r>
              <w:rPr>
                <w:lang w:eastAsia="zh-CN"/>
              </w:rPr>
              <w:t>5A/</w:t>
            </w:r>
            <w:r w:rsidRPr="00572765">
              <w:rPr>
                <w:b/>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844510" w:rsidRDefault="00A1155D" w:rsidP="00A1155D">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844510" w:rsidDel="00942801" w:rsidRDefault="00A1155D" w:rsidP="00A1155D">
            <w:pPr>
              <w:pStyle w:val="TAC"/>
              <w:rPr>
                <w:lang w:eastAsia="en-US"/>
              </w:rPr>
            </w:pPr>
            <w:r>
              <w:rPr>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844510" w:rsidRDefault="00A1155D" w:rsidP="00A1155D">
            <w:pPr>
              <w:pStyle w:val="TAL"/>
              <w:rPr>
                <w:rFonts w:cs="Arial"/>
                <w:szCs w:val="18"/>
                <w:lang w:eastAsia="en-US"/>
              </w:rPr>
            </w:pPr>
            <w:r>
              <w:t>Exception Note 5 of TS 38.101 T</w:t>
            </w:r>
            <w:r w:rsidRPr="00E80F49">
              <w:t>able 7.3A.4-</w:t>
            </w:r>
            <w:r>
              <w:t>4</w:t>
            </w:r>
          </w:p>
        </w:tc>
      </w:tr>
      <w:tr w:rsidR="00A1155D" w:rsidRPr="00E80F49" w14:paraId="2C0E320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80DE060"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844510" w:rsidRDefault="00A1155D" w:rsidP="00A1155D">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844510" w:rsidDel="00942801" w:rsidRDefault="00A1155D" w:rsidP="00A1155D">
            <w:pPr>
              <w:pStyle w:val="TAC"/>
              <w:rPr>
                <w:lang w:eastAsia="en-US"/>
              </w:rPr>
            </w:pPr>
            <w:r>
              <w:rPr>
                <w:rFonts w:hint="eastAsia"/>
                <w:lang w:eastAsia="zh-CN"/>
              </w:rPr>
              <w:t>1</w:t>
            </w:r>
            <w:r>
              <w:rPr>
                <w:lang w:eastAsia="zh-CN"/>
              </w:rPr>
              <w:t>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844510" w:rsidRDefault="00A1155D" w:rsidP="00A1155D">
            <w:pPr>
              <w:pStyle w:val="TAL"/>
              <w:rPr>
                <w:rFonts w:cs="Arial"/>
                <w:szCs w:val="18"/>
                <w:lang w:eastAsia="en-US"/>
              </w:rPr>
            </w:pPr>
            <w:r>
              <w:t>Exception Note 5 of TS 38.101 T</w:t>
            </w:r>
            <w:r w:rsidRPr="00E80F49">
              <w:t>able 7.3A.4-</w:t>
            </w:r>
            <w:r>
              <w:t>4</w:t>
            </w:r>
          </w:p>
        </w:tc>
      </w:tr>
      <w:tr w:rsidR="00A1155D" w:rsidRPr="00E80F49" w14:paraId="61C3762A"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5C885A8D" w14:textId="77777777" w:rsidR="00A1155D" w:rsidRPr="00E80F49" w:rsidRDefault="00A1155D" w:rsidP="00A1155D">
            <w:pPr>
              <w:pStyle w:val="TAC"/>
              <w:rPr>
                <w:lang w:eastAsia="sv-SE"/>
              </w:rPr>
            </w:pPr>
            <w:r w:rsidRPr="00E80F49">
              <w:rPr>
                <w:b/>
                <w:bCs/>
              </w:rPr>
              <w:t xml:space="preserve">n5A / </w:t>
            </w:r>
            <w:r w:rsidRPr="00E80F49">
              <w:t>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E80F49" w:rsidRDefault="00A1155D" w:rsidP="00A1155D">
            <w:pPr>
              <w:pStyle w:val="TAC"/>
            </w:pPr>
            <w:r w:rsidRPr="00E80F49">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E80F49" w:rsidRDefault="00A1155D" w:rsidP="00A1155D">
            <w:pPr>
              <w:pStyle w:val="TAC"/>
            </w:pPr>
            <w:r w:rsidRPr="00E80F49">
              <w:t>Highest</w:t>
            </w:r>
            <w:r w:rsidRPr="000D5725">
              <w:t>(20)</w:t>
            </w:r>
            <w:r w:rsidRPr="00E80F49">
              <w:t>/</w:t>
            </w:r>
            <w:r>
              <w:t xml:space="preserve"> </w:t>
            </w:r>
            <w:r w:rsidRPr="00E80F49">
              <w:t>Highest</w:t>
            </w:r>
            <w:r w:rsidRPr="000D5725">
              <w: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E80F49" w:rsidRDefault="00A1155D" w:rsidP="00A1155D">
            <w:pPr>
              <w:pStyle w:val="TAL"/>
            </w:pPr>
            <w:r w:rsidRPr="00E80F49">
              <w:t xml:space="preserve">Non-exception. </w:t>
            </w:r>
            <w:r w:rsidRPr="000D5725">
              <w:t>Not overlapping interference since BWINT=5*20 MHz, FINT (432.5) ≥ (100+100)/2 for HD5 and BWINT=4*20+100 MHz, FINT (224) ≥ (180+100)/2 for HM4.</w:t>
            </w:r>
          </w:p>
        </w:tc>
      </w:tr>
      <w:tr w:rsidR="00A1155D" w:rsidRPr="00E80F49" w14:paraId="038E816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29926B1"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E80F49" w:rsidRDefault="00A1155D" w:rsidP="00A1155D">
            <w:pPr>
              <w:pStyle w:val="TAC"/>
            </w:pPr>
            <w:r w:rsidRPr="00E80F49">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E80F49" w:rsidRDefault="00A1155D" w:rsidP="00A1155D">
            <w:pPr>
              <w:pStyle w:val="TAC"/>
            </w:pPr>
            <w:r w:rsidRPr="00942801">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E80F49" w:rsidRDefault="00A1155D" w:rsidP="00A1155D">
            <w:pPr>
              <w:pStyle w:val="TAL"/>
            </w:pPr>
            <w:r w:rsidRPr="00E80F49">
              <w:t>Exception Note 4 of TS 38.101 [5] table 7.3A.4-1</w:t>
            </w:r>
          </w:p>
        </w:tc>
      </w:tr>
      <w:tr w:rsidR="00A1155D" w:rsidRPr="00E80F49" w14:paraId="7B5315B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D0653B6" w14:textId="77777777" w:rsidR="00A1155D" w:rsidRPr="00E80F49" w:rsidRDefault="00A1155D" w:rsidP="00A1155D">
            <w:pPr>
              <w:pStyle w:val="TAC"/>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E80F49" w:rsidRDefault="00A1155D" w:rsidP="00A1155D">
            <w:pPr>
              <w:pStyle w:val="TAC"/>
            </w:pPr>
            <w:r w:rsidRPr="00E80F49">
              <w:t>/</w:t>
            </w:r>
            <w:r w:rsidRPr="00942801">
              <w:t xml:space="preserve">3386 </w:t>
            </w:r>
            <w:r w:rsidRPr="00E80F49">
              <w:t>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E80F49" w:rsidRDefault="00A1155D" w:rsidP="00A1155D">
            <w:pPr>
              <w:pStyle w:val="TAC"/>
            </w:pPr>
            <w:r w:rsidRPr="00942801">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E80F49" w:rsidRDefault="00A1155D" w:rsidP="00A1155D">
            <w:pPr>
              <w:pStyle w:val="TAL"/>
            </w:pPr>
            <w:r w:rsidRPr="00E80F49">
              <w:t xml:space="preserve">Exception Note </w:t>
            </w:r>
            <w:r w:rsidRPr="00942801">
              <w:t xml:space="preserve">4 </w:t>
            </w:r>
            <w:r w:rsidRPr="00E80F49">
              <w:t>of TS 38.101 [5] table 7.3A.4-1</w:t>
            </w:r>
          </w:p>
        </w:tc>
      </w:tr>
      <w:tr w:rsidR="00A1155D" w:rsidRPr="00E80F49" w14:paraId="3706C3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D747102" w14:textId="77777777" w:rsidR="00A1155D" w:rsidRPr="00E80F49" w:rsidRDefault="00A1155D" w:rsidP="00A1155D">
            <w:pPr>
              <w:pStyle w:val="TAC"/>
            </w:pPr>
            <w:r w:rsidRPr="00E80F49">
              <w:rPr>
                <w:b/>
                <w:bCs/>
              </w:rPr>
              <w:lastRenderedPageBreak/>
              <w:t>n8A</w:t>
            </w:r>
            <w:r w:rsidRPr="00E80F49">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E80F49" w:rsidRDefault="00A1155D" w:rsidP="00A1155D">
            <w:pPr>
              <w:pStyle w:val="TAC"/>
            </w:pPr>
            <w:r w:rsidRPr="00E80F49">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E80F49" w:rsidRDefault="00A1155D" w:rsidP="00A1155D">
            <w:pPr>
              <w:pStyle w:val="TAC"/>
            </w:pPr>
            <w:r w:rsidRPr="00E80F49">
              <w:t>Highest</w:t>
            </w:r>
            <w:r w:rsidRPr="000D5725">
              <w:t>(20)</w:t>
            </w:r>
            <w:r w:rsidRPr="00E80F49">
              <w:t>/</w:t>
            </w:r>
            <w:r>
              <w:t xml:space="preserve"> </w:t>
            </w:r>
            <w:r w:rsidRPr="00E80F49">
              <w:t>Highest</w:t>
            </w:r>
            <w:r w:rsidRPr="000D5725">
              <w: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E80F49" w:rsidRDefault="00A1155D" w:rsidP="00A1155D">
            <w:pPr>
              <w:pStyle w:val="TAL"/>
            </w:pPr>
            <w:r w:rsidRPr="00E80F49">
              <w:t xml:space="preserve">Non-exception. </w:t>
            </w:r>
            <w:r w:rsidRPr="000D5725">
              <w:t>Not overlapping interference since BWINT=4*20 MHz, FINT (160) ≥ (80+100)/2.</w:t>
            </w:r>
          </w:p>
        </w:tc>
      </w:tr>
      <w:tr w:rsidR="00A1155D" w:rsidRPr="00E80F49" w14:paraId="1CDBC50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973A6A7"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E80F49" w:rsidRDefault="00A1155D" w:rsidP="00A1155D">
            <w:pPr>
              <w:pStyle w:val="TAC"/>
            </w:pPr>
            <w:r w:rsidRPr="00E80F49">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E80F49" w:rsidRDefault="00A1155D" w:rsidP="00A1155D">
            <w:pPr>
              <w:pStyle w:val="TAC"/>
            </w:pPr>
            <w:r w:rsidRPr="00942801">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E80F49" w:rsidRDefault="00A1155D" w:rsidP="00A1155D">
            <w:pPr>
              <w:pStyle w:val="TAL"/>
            </w:pPr>
            <w:r w:rsidRPr="00E80F49">
              <w:t xml:space="preserve">Exception Note </w:t>
            </w:r>
            <w:r w:rsidRPr="000D5725">
              <w:t xml:space="preserve">4 </w:t>
            </w:r>
            <w:r w:rsidRPr="00E80F49">
              <w:t>of TS38.101 table 7.3A.4-1</w:t>
            </w:r>
          </w:p>
        </w:tc>
      </w:tr>
      <w:tr w:rsidR="00A1155D" w:rsidRPr="00E80F49" w14:paraId="6AE3ABE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367C637"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E80F49" w:rsidRDefault="00A1155D" w:rsidP="00A1155D">
            <w:pPr>
              <w:pStyle w:val="TAC"/>
            </w:pPr>
            <w:r w:rsidRPr="00E80F49">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E80F49" w:rsidDel="00942801" w:rsidRDefault="00A1155D" w:rsidP="00A1155D">
            <w:pPr>
              <w:pStyle w:val="TAC"/>
            </w:pPr>
            <w: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E80F49" w:rsidRDefault="00A1155D" w:rsidP="00A1155D">
            <w:pPr>
              <w:pStyle w:val="TAL"/>
            </w:pPr>
            <w:r w:rsidRPr="00E80F49">
              <w:t xml:space="preserve">Exception Note </w:t>
            </w:r>
            <w:r w:rsidRPr="000D5725">
              <w:t xml:space="preserve">4 </w:t>
            </w:r>
            <w:r w:rsidRPr="00E80F49">
              <w:t>of TS38.101 table 7.3A.4-1</w:t>
            </w:r>
          </w:p>
        </w:tc>
      </w:tr>
      <w:tr w:rsidR="00A1155D" w:rsidRPr="00E80F49" w14:paraId="560D5658"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4B64C3" w14:textId="1FF5FCD6" w:rsidR="00A1155D" w:rsidRPr="00E80F49" w:rsidRDefault="00A1155D" w:rsidP="00A1155D">
            <w:pPr>
              <w:pStyle w:val="TAC"/>
              <w:rPr>
                <w:b/>
                <w:bCs/>
              </w:rPr>
            </w:pPr>
            <w:r w:rsidRPr="00EF4190">
              <w:rPr>
                <w:b/>
                <w:bCs/>
                <w:lang w:eastAsia="ja-JP"/>
              </w:rPr>
              <w:t>n2</w:t>
            </w:r>
            <w:r>
              <w:rPr>
                <w:b/>
                <w:bCs/>
                <w:lang w:eastAsia="ja-JP"/>
              </w:rPr>
              <w:t>0</w:t>
            </w:r>
            <w:r w:rsidRPr="00EF4190">
              <w:rPr>
                <w:bCs/>
                <w:lang w:eastAsia="ja-JP"/>
              </w:rPr>
              <w:t xml:space="preserve"> / n7</w:t>
            </w:r>
            <w:r>
              <w:rPr>
                <w:bCs/>
                <w:lang w:eastAsia="ja-JP"/>
              </w:rPr>
              <w:t>8</w:t>
            </w:r>
            <w:r w:rsidRPr="00EF4190">
              <w:rPr>
                <w:bCs/>
                <w:lang w:eastAsia="ja-JP"/>
              </w:rPr>
              <w:t>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E80F49" w:rsidRDefault="00A1155D" w:rsidP="00A1155D">
            <w:pPr>
              <w:pStyle w:val="TAC"/>
            </w:pPr>
            <w:r w:rsidRPr="00EF4190">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E80F49" w:rsidDel="00942801" w:rsidRDefault="00A1155D" w:rsidP="00A1155D">
            <w:pPr>
              <w:pStyle w:val="TAC"/>
            </w:pPr>
            <w: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E80F49" w:rsidRDefault="00A1155D" w:rsidP="00A1155D">
            <w:pPr>
              <w:pStyle w:val="TAL"/>
            </w:pPr>
            <w:r w:rsidRPr="00B109B7">
              <w:t>Exception Note 4 of TS38.101 table 7.3A.4-1</w:t>
            </w:r>
          </w:p>
        </w:tc>
      </w:tr>
      <w:tr w:rsidR="00A1155D" w:rsidRPr="00E80F49" w14:paraId="5DF35B8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80AED31"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E80F49" w:rsidRDefault="00A1155D" w:rsidP="00A1155D">
            <w:pPr>
              <w:pStyle w:val="TAC"/>
            </w:pPr>
            <w:r w:rsidRPr="00EF4190">
              <w:t>Mid/3</w:t>
            </w:r>
            <w:r>
              <w:t>388</w:t>
            </w:r>
            <w:r w:rsidRPr="00EF4190">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E80F49" w:rsidDel="00942801" w:rsidRDefault="00A1155D" w:rsidP="00A1155D">
            <w:pPr>
              <w:pStyle w:val="TAC"/>
            </w:pPr>
            <w: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E80F49" w:rsidRDefault="00A1155D" w:rsidP="00A1155D">
            <w:pPr>
              <w:pStyle w:val="TAL"/>
            </w:pPr>
            <w:r w:rsidRPr="00B109B7">
              <w:t>Exception Note 4 of TS38.101 table 7.3A.4-1</w:t>
            </w:r>
          </w:p>
        </w:tc>
      </w:tr>
      <w:tr w:rsidR="00A1155D" w:rsidRPr="00E80F49" w14:paraId="3F18E1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A14AFA" w14:textId="7043C31B" w:rsidR="00A1155D" w:rsidRPr="00E80F49" w:rsidRDefault="00A1155D" w:rsidP="00A1155D">
            <w:pPr>
              <w:pStyle w:val="TAC"/>
              <w:rPr>
                <w:b/>
                <w:bCs/>
              </w:rPr>
            </w:pPr>
            <w:r w:rsidRPr="008C39E6">
              <w:rPr>
                <w:b/>
                <w:bCs/>
                <w:lang w:eastAsia="ja-JP"/>
              </w:rPr>
              <w:t>n25</w:t>
            </w:r>
            <w:r>
              <w:rPr>
                <w:b/>
                <w:bCs/>
                <w:lang w:eastAsia="ja-JP"/>
              </w:rPr>
              <w:t>A</w:t>
            </w:r>
            <w:r w:rsidRPr="008C39E6">
              <w:rPr>
                <w:b/>
                <w:bCs/>
                <w:lang w:eastAsia="ja-JP"/>
              </w:rPr>
              <w:t xml:space="preserve"> </w:t>
            </w:r>
            <w:r w:rsidRPr="009F4BEC">
              <w:rPr>
                <w:lang w:eastAsia="ja-JP"/>
              </w:rPr>
              <w:t>/ n77</w:t>
            </w:r>
            <w:r>
              <w:rPr>
                <w:lang w:eastAsia="ja-JP"/>
              </w:rPr>
              <w:t>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EF4190" w:rsidRDefault="00A1155D" w:rsidP="00A1155D">
            <w:pPr>
              <w:pStyle w:val="TAC"/>
            </w:pPr>
            <w:r w:rsidRPr="00F14777">
              <w:t>Mid/</w:t>
            </w:r>
            <w:r>
              <w:t>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Default="00A1155D" w:rsidP="00A1155D">
            <w:pPr>
              <w:pStyle w:val="TAC"/>
            </w:pPr>
            <w:r w:rsidRPr="00F14777">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B109B7" w:rsidRDefault="00A1155D" w:rsidP="00A1155D">
            <w:pPr>
              <w:pStyle w:val="TAL"/>
            </w:pPr>
            <w:r w:rsidRPr="00F14777">
              <w:t>Non-exception. Not overlapping interference since BWINT=2*45 MHz, FINT (</w:t>
            </w:r>
            <w:r>
              <w:t>385</w:t>
            </w:r>
            <w:r w:rsidRPr="00F14777">
              <w:t>) ≥ (90+100)/2</w:t>
            </w:r>
            <w:r>
              <w:t xml:space="preserve"> for HD2</w:t>
            </w:r>
            <w:r w:rsidRPr="00F14777">
              <w:t>.</w:t>
            </w:r>
          </w:p>
        </w:tc>
      </w:tr>
      <w:tr w:rsidR="00A1155D" w:rsidRPr="00E80F49" w14:paraId="65BEA78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140F3B2"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EF4190" w:rsidRDefault="00A1155D" w:rsidP="00A1155D">
            <w:pPr>
              <w:pStyle w:val="TAC"/>
            </w:pPr>
            <w:r w:rsidRPr="00F14777">
              <w:rPr>
                <w:rFonts w:eastAsia="MS Mincho"/>
              </w:rPr>
              <w:t>UL 1</w:t>
            </w:r>
            <w:r>
              <w:rPr>
                <w:rFonts w:eastAsia="MS Mincho"/>
              </w:rPr>
              <w:t>882.5</w:t>
            </w:r>
            <w:r w:rsidRPr="00F14777">
              <w:rPr>
                <w:rFonts w:eastAsia="MS Mincho"/>
              </w:rPr>
              <w:t xml:space="preserve"> MHz / DL 3</w:t>
            </w:r>
            <w:r>
              <w:rPr>
                <w:rFonts w:eastAsia="MS Mincho"/>
              </w:rPr>
              <w:t>765</w:t>
            </w:r>
            <w:r w:rsidRPr="00F14777">
              <w:rPr>
                <w:rFonts w:eastAsia="MS Mincho"/>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B109B7" w:rsidRDefault="00A1155D" w:rsidP="00A1155D">
            <w:pPr>
              <w:pStyle w:val="TAL"/>
            </w:pPr>
            <w:r w:rsidRPr="00F14777">
              <w:t>Exception Note 2 of TS 38.101 Table 7.3A.4-1</w:t>
            </w:r>
          </w:p>
        </w:tc>
      </w:tr>
      <w:tr w:rsidR="00A1155D" w:rsidRPr="00E80F49" w14:paraId="555A6D1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FC70A8"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EF4190" w:rsidRDefault="00A1155D" w:rsidP="00A1155D">
            <w:pPr>
              <w:pStyle w:val="TAC"/>
            </w:pPr>
            <w:r w:rsidRPr="00F14777">
              <w:rPr>
                <w:rFonts w:eastAsia="MS Mincho"/>
              </w:rPr>
              <w:t>UL 1</w:t>
            </w:r>
            <w:r>
              <w:rPr>
                <w:rFonts w:eastAsia="MS Mincho"/>
              </w:rPr>
              <w:t>882.5</w:t>
            </w:r>
            <w:r w:rsidRPr="00F14777">
              <w:rPr>
                <w:rFonts w:eastAsia="MS Mincho"/>
              </w:rPr>
              <w:t xml:space="preserve"> MHz / DL 3</w:t>
            </w:r>
            <w:r>
              <w:rPr>
                <w:rFonts w:eastAsia="MS Mincho"/>
              </w:rPr>
              <w:t>765</w:t>
            </w:r>
            <w:r w:rsidRPr="00F14777">
              <w:rPr>
                <w:rFonts w:eastAsia="MS Mincho"/>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Default="00A1155D" w:rsidP="00A1155D">
            <w:pPr>
              <w:pStyle w:val="TAC"/>
            </w:pPr>
            <w:r>
              <w:t>1</w:t>
            </w:r>
            <w:r w:rsidRPr="00F14777">
              <w:t>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B109B7" w:rsidRDefault="00A1155D" w:rsidP="00A1155D">
            <w:pPr>
              <w:pStyle w:val="TAL"/>
            </w:pPr>
            <w:r w:rsidRPr="00F14777">
              <w:t>Exception Note 2 of TS 38.101 Table 7.3A.4-1</w:t>
            </w:r>
          </w:p>
        </w:tc>
      </w:tr>
      <w:tr w:rsidR="00A1155D" w:rsidRPr="00E80F49" w14:paraId="0D8645D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2CABAAC4"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EF4190" w:rsidRDefault="00A1155D" w:rsidP="00A1155D">
            <w:pPr>
              <w:pStyle w:val="TAC"/>
            </w:pPr>
            <w:r w:rsidRPr="00F14777">
              <w:rPr>
                <w:rFonts w:eastAsia="MS Mincho"/>
              </w:rPr>
              <w:t>UL 1</w:t>
            </w:r>
            <w:r>
              <w:rPr>
                <w:rFonts w:eastAsia="MS Mincho"/>
              </w:rPr>
              <w:t>85</w:t>
            </w:r>
            <w:r w:rsidRPr="00F14777">
              <w:rPr>
                <w:rFonts w:eastAsia="MS Mincho"/>
              </w:rPr>
              <w:t>2.5 MHz / DL 3</w:t>
            </w:r>
            <w:r>
              <w:rPr>
                <w:rFonts w:eastAsia="MS Mincho"/>
              </w:rPr>
              <w:t>68</w:t>
            </w:r>
            <w:r w:rsidRPr="00F14777">
              <w:rPr>
                <w:rFonts w:eastAsia="MS Mincho"/>
              </w:rPr>
              <w:t>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B109B7" w:rsidRDefault="00A1155D" w:rsidP="00A1155D">
            <w:pPr>
              <w:pStyle w:val="TAL"/>
            </w:pPr>
            <w:r w:rsidRPr="00F14777">
              <w:t>Exception Note 6 of TS 38.101 Table 7.3A.4-1</w:t>
            </w:r>
          </w:p>
        </w:tc>
      </w:tr>
      <w:tr w:rsidR="00A1155D" w:rsidRPr="00E80F49" w14:paraId="3E963F5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1248DD2" w14:textId="648CA521" w:rsidR="00A1155D" w:rsidRPr="00E80F49" w:rsidRDefault="00A1155D" w:rsidP="00A1155D">
            <w:pPr>
              <w:pStyle w:val="TAC"/>
              <w:rPr>
                <w:b/>
                <w:bCs/>
              </w:rPr>
            </w:pPr>
            <w:r w:rsidRPr="009F4BEC">
              <w:rPr>
                <w:lang w:eastAsia="ja-JP"/>
              </w:rPr>
              <w:t>n25</w:t>
            </w:r>
            <w:r>
              <w:rPr>
                <w:lang w:eastAsia="ja-JP"/>
              </w:rPr>
              <w:t>A</w:t>
            </w:r>
            <w:r w:rsidRPr="009F4BEC">
              <w:rPr>
                <w:lang w:eastAsia="ja-JP"/>
              </w:rPr>
              <w:t xml:space="preserve"> / </w:t>
            </w:r>
            <w:r w:rsidRPr="009F4BEC">
              <w:rPr>
                <w:b/>
                <w:bCs/>
                <w:lang w:eastAsia="ja-JP"/>
              </w:rPr>
              <w:t>n77</w:t>
            </w:r>
            <w:r>
              <w:rPr>
                <w:b/>
                <w:bCs/>
                <w:lang w:eastAsia="ja-JP"/>
              </w:rPr>
              <w:t>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EF4190" w:rsidRDefault="00A1155D" w:rsidP="00A1155D">
            <w:pPr>
              <w:pStyle w:val="TAC"/>
            </w:pPr>
            <w:r w:rsidRPr="00F14777">
              <w:rPr>
                <w:rFonts w:cs="Arial"/>
                <w:szCs w:val="18"/>
              </w:rPr>
              <w:t xml:space="preserve">UL </w:t>
            </w:r>
            <w:r>
              <w:rPr>
                <w:rFonts w:cs="Arial"/>
                <w:szCs w:val="18"/>
              </w:rPr>
              <w:t>3925</w:t>
            </w:r>
            <w:r w:rsidRPr="00F14777">
              <w:rPr>
                <w:rFonts w:cs="Arial"/>
                <w:szCs w:val="18"/>
              </w:rPr>
              <w:t xml:space="preserve"> MHz/ </w:t>
            </w:r>
            <w:r>
              <w:rPr>
                <w:rFonts w:cs="Arial"/>
                <w:szCs w:val="18"/>
              </w:rPr>
              <w:t>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Default="00A1155D" w:rsidP="00A1155D">
            <w:pPr>
              <w:pStyle w:val="TAC"/>
            </w:pPr>
            <w:r>
              <w:rPr>
                <w:rFonts w:cs="Arial"/>
                <w:szCs w:val="18"/>
                <w:lang w:eastAsia="zh-CN"/>
              </w:rPr>
              <w:t>5</w:t>
            </w:r>
            <w:r w:rsidRPr="00F14777">
              <w:rPr>
                <w:rFonts w:cs="Arial"/>
                <w:szCs w:val="18"/>
                <w:lang w:eastAsia="zh-CN"/>
              </w:rPr>
              <w:t>/</w:t>
            </w:r>
            <w:r>
              <w:rPr>
                <w:rFonts w:cs="Arial"/>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B109B7" w:rsidRDefault="00A1155D" w:rsidP="00A1155D">
            <w:pPr>
              <w:pStyle w:val="TAL"/>
            </w:pPr>
            <w:r w:rsidRPr="00F14777">
              <w:t>Exception Note 7 of TS 38.101 Table 7.3A.4-4</w:t>
            </w:r>
          </w:p>
        </w:tc>
      </w:tr>
      <w:tr w:rsidR="00A1155D" w:rsidRPr="00E80F49" w14:paraId="3394F8E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3780D67"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EF4190" w:rsidRDefault="00A1155D" w:rsidP="00A1155D">
            <w:pPr>
              <w:pStyle w:val="TAC"/>
            </w:pPr>
            <w:r w:rsidRPr="00F14777">
              <w:rPr>
                <w:rFonts w:cs="Arial"/>
                <w:szCs w:val="18"/>
              </w:rPr>
              <w:t xml:space="preserve">UL </w:t>
            </w:r>
            <w:r>
              <w:rPr>
                <w:rFonts w:cs="Arial"/>
                <w:szCs w:val="18"/>
              </w:rPr>
              <w:t>3925</w:t>
            </w:r>
            <w:r w:rsidRPr="00F14777">
              <w:rPr>
                <w:rFonts w:cs="Arial"/>
                <w:szCs w:val="18"/>
              </w:rPr>
              <w:t xml:space="preserve"> MHz/ </w:t>
            </w:r>
            <w:r>
              <w:rPr>
                <w:rFonts w:cs="Arial"/>
                <w:szCs w:val="18"/>
              </w:rPr>
              <w:t>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Default="00A1155D" w:rsidP="00A1155D">
            <w:pPr>
              <w:pStyle w:val="TAC"/>
            </w:pPr>
            <w:r>
              <w:rPr>
                <w:rFonts w:cs="Arial"/>
                <w:szCs w:val="18"/>
                <w:lang w:eastAsia="zh-CN"/>
              </w:rPr>
              <w:t>4</w:t>
            </w:r>
            <w:r w:rsidRPr="00F14777">
              <w:rPr>
                <w:rFonts w:cs="Arial"/>
                <w:szCs w:val="18"/>
                <w:lang w:eastAsia="zh-CN"/>
              </w:rPr>
              <w:t>0/</w:t>
            </w:r>
            <w:r>
              <w:rPr>
                <w:rFonts w:cs="Arial"/>
                <w:szCs w:val="18"/>
                <w:lang w:eastAsia="zh-CN"/>
              </w:rPr>
              <w:t>2</w:t>
            </w:r>
            <w:r w:rsidRPr="00F14777">
              <w:rPr>
                <w:rFonts w:cs="Arial"/>
                <w:szCs w:val="18"/>
                <w:lang w:eastAsia="zh-CN"/>
              </w:rPr>
              <w:t>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B109B7" w:rsidRDefault="00A1155D" w:rsidP="00A1155D">
            <w:pPr>
              <w:pStyle w:val="TAL"/>
            </w:pPr>
            <w:r w:rsidRPr="00F14777">
              <w:t>Exception Note 7 of TS 38.101 Table 7.3A.4-4</w:t>
            </w:r>
          </w:p>
        </w:tc>
      </w:tr>
      <w:tr w:rsidR="00A1155D" w:rsidRPr="00E80F49" w14:paraId="18305AAE"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5E2B048" w14:textId="4B92A2D1" w:rsidR="00A1155D" w:rsidRPr="00E80F49" w:rsidRDefault="00A1155D" w:rsidP="00A1155D">
            <w:pPr>
              <w:pStyle w:val="TAC"/>
              <w:rPr>
                <w:b/>
                <w:bCs/>
              </w:rPr>
            </w:pPr>
            <w:r w:rsidRPr="008C39E6">
              <w:rPr>
                <w:b/>
                <w:bCs/>
                <w:lang w:eastAsia="ja-JP"/>
              </w:rPr>
              <w:t>n25</w:t>
            </w:r>
            <w:r>
              <w:rPr>
                <w:b/>
                <w:bCs/>
                <w:lang w:eastAsia="ja-JP"/>
              </w:rPr>
              <w:t>A</w:t>
            </w:r>
            <w:r w:rsidRPr="008C39E6">
              <w:rPr>
                <w:b/>
                <w:bCs/>
                <w:lang w:eastAsia="ja-JP"/>
              </w:rPr>
              <w:t xml:space="preserve"> </w:t>
            </w:r>
            <w:r w:rsidRPr="009F4BEC">
              <w:rPr>
                <w:lang w:eastAsia="ja-JP"/>
              </w:rPr>
              <w:t>/ n7</w:t>
            </w:r>
            <w:r>
              <w:rPr>
                <w:lang w:eastAsia="ja-JP"/>
              </w:rPr>
              <w:t>8A</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EF4190" w:rsidRDefault="00A1155D" w:rsidP="00A1155D">
            <w:pPr>
              <w:pStyle w:val="TAC"/>
            </w:pPr>
            <w:r>
              <w:rPr>
                <w:rFonts w:cs="Arial"/>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Default="00A1155D" w:rsidP="00A1155D">
            <w:pPr>
              <w:pStyle w:val="TAC"/>
            </w:pPr>
            <w:r w:rsidRPr="00F14777">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B109B7" w:rsidRDefault="00A1155D" w:rsidP="00A1155D">
            <w:pPr>
              <w:pStyle w:val="TAL"/>
            </w:pPr>
            <w:r w:rsidRPr="00F14777">
              <w:t xml:space="preserve">Non-exception. Not overlapping interference since BWINT=2*45 MHz, </w:t>
            </w:r>
            <w:r w:rsidRPr="00666112">
              <w:t>FINT (435) ≥</w:t>
            </w:r>
            <w:r w:rsidRPr="00F14777">
              <w:t xml:space="preserve"> (90+100)/2</w:t>
            </w:r>
            <w:r>
              <w:t xml:space="preserve"> for HD2</w:t>
            </w:r>
            <w:r w:rsidRPr="00F14777">
              <w:t>.</w:t>
            </w:r>
          </w:p>
        </w:tc>
      </w:tr>
      <w:tr w:rsidR="00A1155D" w:rsidRPr="00E80F49" w14:paraId="02D336D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D5643F1"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EF4190" w:rsidRDefault="00A1155D" w:rsidP="00A1155D">
            <w:pPr>
              <w:pStyle w:val="TAC"/>
            </w:pPr>
            <w:r w:rsidRPr="00F14777">
              <w:rPr>
                <w:rFonts w:eastAsia="MS Mincho"/>
              </w:rPr>
              <w:t>UL 1</w:t>
            </w:r>
            <w:r>
              <w:rPr>
                <w:rFonts w:eastAsia="MS Mincho"/>
              </w:rPr>
              <w:t>882.5</w:t>
            </w:r>
            <w:r w:rsidRPr="00F14777">
              <w:rPr>
                <w:rFonts w:eastAsia="MS Mincho"/>
              </w:rPr>
              <w:t xml:space="preserve"> MHz / DL 3</w:t>
            </w:r>
            <w:r>
              <w:rPr>
                <w:rFonts w:eastAsia="MS Mincho"/>
              </w:rPr>
              <w:t>765</w:t>
            </w:r>
            <w:r w:rsidRPr="00F14777">
              <w:rPr>
                <w:rFonts w:eastAsia="MS Mincho"/>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B109B7" w:rsidRDefault="00A1155D" w:rsidP="00A1155D">
            <w:pPr>
              <w:pStyle w:val="TAL"/>
            </w:pPr>
            <w:r w:rsidRPr="00F14777">
              <w:t>Exception Note 2 of TS 38.101 Table 7.3A.4-1</w:t>
            </w:r>
          </w:p>
        </w:tc>
      </w:tr>
      <w:tr w:rsidR="00A1155D" w:rsidRPr="00E80F49" w14:paraId="0112565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4C9567"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EF4190" w:rsidRDefault="00A1155D" w:rsidP="00A1155D">
            <w:pPr>
              <w:pStyle w:val="TAC"/>
            </w:pPr>
            <w:r w:rsidRPr="00F14777">
              <w:rPr>
                <w:rFonts w:eastAsia="MS Mincho"/>
              </w:rPr>
              <w:t>UL 1</w:t>
            </w:r>
            <w:r>
              <w:rPr>
                <w:rFonts w:eastAsia="MS Mincho"/>
              </w:rPr>
              <w:t>882.5</w:t>
            </w:r>
            <w:r w:rsidRPr="00F14777">
              <w:rPr>
                <w:rFonts w:eastAsia="MS Mincho"/>
              </w:rPr>
              <w:t xml:space="preserve"> MHz / DL 3</w:t>
            </w:r>
            <w:r>
              <w:rPr>
                <w:rFonts w:eastAsia="MS Mincho"/>
              </w:rPr>
              <w:t>765</w:t>
            </w:r>
            <w:r w:rsidRPr="00F14777">
              <w:rPr>
                <w:rFonts w:eastAsia="MS Mincho"/>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Default="00A1155D" w:rsidP="00A1155D">
            <w:pPr>
              <w:pStyle w:val="TAC"/>
            </w:pPr>
            <w:r>
              <w:t>1</w:t>
            </w:r>
            <w:r w:rsidRPr="00F14777">
              <w:t>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B109B7" w:rsidRDefault="00A1155D" w:rsidP="00A1155D">
            <w:pPr>
              <w:pStyle w:val="TAL"/>
            </w:pPr>
            <w:r w:rsidRPr="00F14777">
              <w:t>Exception Note 2 of TS 38.101 Table 7.3A.4-1</w:t>
            </w:r>
          </w:p>
        </w:tc>
      </w:tr>
      <w:tr w:rsidR="00A1155D" w:rsidRPr="00E80F49" w14:paraId="114C9C1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E22769D"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EF4190" w:rsidRDefault="00A1155D" w:rsidP="00A1155D">
            <w:pPr>
              <w:pStyle w:val="TAC"/>
            </w:pPr>
            <w:r w:rsidRPr="00F14777">
              <w:rPr>
                <w:rFonts w:eastAsia="MS Mincho"/>
              </w:rPr>
              <w:t>UL 1</w:t>
            </w:r>
            <w:r>
              <w:rPr>
                <w:rFonts w:eastAsia="MS Mincho"/>
              </w:rPr>
              <w:t>85</w:t>
            </w:r>
            <w:r w:rsidRPr="00F14777">
              <w:rPr>
                <w:rFonts w:eastAsia="MS Mincho"/>
              </w:rPr>
              <w:t>2.5 MHz / DL 3</w:t>
            </w:r>
            <w:r>
              <w:rPr>
                <w:rFonts w:eastAsia="MS Mincho"/>
              </w:rPr>
              <w:t>68</w:t>
            </w:r>
            <w:r w:rsidRPr="00F14777">
              <w:rPr>
                <w:rFonts w:eastAsia="MS Mincho"/>
              </w:rPr>
              <w:t>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B109B7" w:rsidRDefault="00A1155D" w:rsidP="00A1155D">
            <w:pPr>
              <w:pStyle w:val="TAL"/>
            </w:pPr>
            <w:r w:rsidRPr="00F14777">
              <w:t>Exception Note 6 of TS 38.101 Table 7.3A.4-1</w:t>
            </w:r>
          </w:p>
        </w:tc>
      </w:tr>
      <w:tr w:rsidR="00A1155D" w:rsidRPr="00E80F49" w14:paraId="5385B20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7DD0C9" w14:textId="6BD61FA9" w:rsidR="00A1155D" w:rsidRPr="00E80F49" w:rsidRDefault="00A1155D" w:rsidP="00A1155D">
            <w:pPr>
              <w:pStyle w:val="TAC"/>
              <w:rPr>
                <w:b/>
                <w:bCs/>
              </w:rPr>
            </w:pPr>
            <w:r w:rsidRPr="00207EE4">
              <w:rPr>
                <w:b/>
                <w:bCs/>
                <w:lang w:eastAsia="ja-JP"/>
              </w:rPr>
              <w:t>n28</w:t>
            </w:r>
            <w:r>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F14777" w:rsidRDefault="00A1155D" w:rsidP="00A1155D">
            <w:pPr>
              <w:pStyle w:val="TAC"/>
              <w:rPr>
                <w:rFonts w:eastAsia="MS Mincho"/>
              </w:rPr>
            </w:pPr>
            <w:r>
              <w:rPr>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F14777" w:rsidRDefault="00A1155D" w:rsidP="00A1155D">
            <w:pPr>
              <w:pStyle w:val="TAC"/>
            </w:pPr>
            <w:r>
              <w:rPr>
                <w:rFonts w:hint="eastAsia"/>
                <w:lang w:eastAsia="ja-JP"/>
              </w:rPr>
              <w:t>H</w:t>
            </w:r>
            <w:r>
              <w:rPr>
                <w:lang w:eastAsia="ja-JP"/>
              </w:rPr>
              <w:t>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F14777" w:rsidRDefault="00A1155D" w:rsidP="00A1155D">
            <w:pPr>
              <w:pStyle w:val="TAL"/>
            </w:pPr>
            <w:r>
              <w:rPr>
                <w:rFonts w:hint="eastAsia"/>
                <w:lang w:eastAsia="ja-JP"/>
              </w:rPr>
              <w:t>N</w:t>
            </w:r>
            <w:r>
              <w:rPr>
                <w:lang w:eastAsia="ja-JP"/>
              </w:rPr>
              <w:t>on-exception</w:t>
            </w:r>
          </w:p>
        </w:tc>
      </w:tr>
      <w:tr w:rsidR="00A1155D" w:rsidRPr="00E80F49" w14:paraId="21033F9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397EA3"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F14777" w:rsidRDefault="00A1155D" w:rsidP="00A1155D">
            <w:pPr>
              <w:pStyle w:val="TAC"/>
              <w:rPr>
                <w:rFonts w:eastAsia="MS Mincho"/>
              </w:rPr>
            </w:pPr>
            <w:r>
              <w:rPr>
                <w:lang w:eastAsia="ja-JP"/>
              </w:rPr>
              <w:t xml:space="preserve">UL </w:t>
            </w:r>
            <w:r>
              <w:rPr>
                <w:rFonts w:hint="eastAsia"/>
                <w:lang w:eastAsia="ja-JP"/>
              </w:rPr>
              <w:t>7</w:t>
            </w:r>
            <w:r>
              <w:rPr>
                <w:lang w:eastAsia="ja-JP"/>
              </w:rPr>
              <w:t>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F14777" w:rsidRDefault="00A1155D" w:rsidP="00A1155D">
            <w:pPr>
              <w:pStyle w:val="TAC"/>
            </w:pPr>
            <w:r>
              <w:rPr>
                <w:rFonts w:hint="eastAsia"/>
                <w:lang w:eastAsia="ja-JP"/>
              </w:rPr>
              <w:t>5</w:t>
            </w:r>
            <w:r>
              <w:rPr>
                <w:lang w:eastAsia="ja-JP"/>
              </w:rPr>
              <w:t>/10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F14777" w:rsidRDefault="00A1155D" w:rsidP="00A1155D">
            <w:pPr>
              <w:pStyle w:val="TAL"/>
            </w:pPr>
            <w:r w:rsidRPr="003114FD">
              <w:t xml:space="preserve">Exception Note </w:t>
            </w:r>
            <w:r>
              <w:t>5</w:t>
            </w:r>
            <w:r w:rsidRPr="003114FD">
              <w:t xml:space="preserve"> of TS38.101 table 7.3A.4-1</w:t>
            </w:r>
          </w:p>
        </w:tc>
      </w:tr>
      <w:tr w:rsidR="00A1155D" w:rsidRPr="00E80F49" w14:paraId="20E1C8E9"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A351F4"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F14777" w:rsidRDefault="00A1155D" w:rsidP="00A1155D">
            <w:pPr>
              <w:pStyle w:val="TAC"/>
              <w:rPr>
                <w:rFonts w:eastAsia="MS Mincho"/>
              </w:rPr>
            </w:pPr>
            <w:r>
              <w:rPr>
                <w:lang w:eastAsia="ja-JP"/>
              </w:rPr>
              <w:t xml:space="preserve">UL </w:t>
            </w:r>
            <w:r>
              <w:rPr>
                <w:rFonts w:hint="eastAsia"/>
                <w:lang w:eastAsia="ja-JP"/>
              </w:rPr>
              <w:t>7</w:t>
            </w:r>
            <w:r>
              <w:rPr>
                <w:lang w:eastAsia="ja-JP"/>
              </w:rPr>
              <w:t>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F14777" w:rsidRDefault="00A1155D" w:rsidP="00A1155D">
            <w:pPr>
              <w:pStyle w:val="TAC"/>
            </w:pPr>
            <w:r>
              <w:rPr>
                <w:rFonts w:hint="eastAsia"/>
                <w:lang w:eastAsia="ja-JP"/>
              </w:rPr>
              <w:t>5</w:t>
            </w:r>
            <w:r>
              <w:rPr>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F14777" w:rsidRDefault="00A1155D" w:rsidP="00A1155D">
            <w:pPr>
              <w:pStyle w:val="TAL"/>
            </w:pPr>
            <w:r w:rsidRPr="003114FD">
              <w:t xml:space="preserve">Exception Note </w:t>
            </w:r>
            <w:r>
              <w:t>5</w:t>
            </w:r>
            <w:r w:rsidRPr="003114FD">
              <w:t xml:space="preserve"> of TS38.101 table 7.3A.4-1</w:t>
            </w:r>
          </w:p>
        </w:tc>
      </w:tr>
      <w:tr w:rsidR="00A1155D" w:rsidRPr="00E80F49" w14:paraId="1399F60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29995D" w14:textId="569FEAA7" w:rsidR="00A1155D" w:rsidRPr="00E80F49" w:rsidRDefault="00A1155D" w:rsidP="00A1155D">
            <w:pPr>
              <w:pStyle w:val="TAC"/>
              <w:rPr>
                <w:b/>
                <w:bCs/>
              </w:rPr>
            </w:pPr>
            <w:r w:rsidRPr="00E80F49">
              <w:rPr>
                <w:b/>
                <w:bCs/>
              </w:rPr>
              <w:t>n</w:t>
            </w:r>
            <w:r>
              <w:rPr>
                <w:b/>
                <w:bCs/>
              </w:rPr>
              <w:t>2</w:t>
            </w:r>
            <w:r w:rsidRPr="00E80F49">
              <w:rPr>
                <w:b/>
                <w:bCs/>
              </w:rPr>
              <w:t>8A</w:t>
            </w:r>
            <w:r w:rsidRPr="00E80F49">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F14777" w:rsidRDefault="00A1155D" w:rsidP="00A1155D">
            <w:pPr>
              <w:pStyle w:val="TAC"/>
              <w:rPr>
                <w:rFonts w:eastAsia="MS Mincho"/>
              </w:rPr>
            </w:pPr>
            <w:r>
              <w:t>Mid</w:t>
            </w:r>
            <w:r w:rsidRPr="00E80F49">
              <w:t>/</w:t>
            </w:r>
            <w:r>
              <w:t>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F14777" w:rsidRDefault="00A1155D" w:rsidP="00A1155D">
            <w:pPr>
              <w:pStyle w:val="TAC"/>
            </w:pPr>
            <w:r w:rsidRPr="00E80F49">
              <w:t>Highest</w:t>
            </w:r>
            <w:r w:rsidRPr="000D5725">
              <w:t>(20)</w:t>
            </w:r>
            <w:r w:rsidRPr="00E80F49">
              <w:t>/</w:t>
            </w:r>
            <w:r>
              <w:t xml:space="preserve"> </w:t>
            </w:r>
            <w:r w:rsidRPr="00E80F49">
              <w:t>Highest</w:t>
            </w:r>
            <w:r w:rsidRPr="000D5725">
              <w: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F14777" w:rsidRDefault="00A1155D" w:rsidP="00A1155D">
            <w:pPr>
              <w:pStyle w:val="TAL"/>
            </w:pPr>
            <w:r w:rsidRPr="00E80F49">
              <w:t xml:space="preserve">Non-exception. </w:t>
            </w:r>
            <w:r w:rsidRPr="000D5725">
              <w:t>Not overlapping interference since BWINT=5*20 MHz, FINT (</w:t>
            </w:r>
            <w:r>
              <w:t>110</w:t>
            </w:r>
            <w:r w:rsidRPr="000D5725">
              <w:t>) ≥ (100+100)/2 for HD5</w:t>
            </w:r>
          </w:p>
        </w:tc>
      </w:tr>
      <w:tr w:rsidR="00A1155D" w:rsidRPr="00E80F49" w14:paraId="188DE0B2"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C2A1A05"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73C497CE" w:rsidR="00A1155D" w:rsidRPr="00F14777" w:rsidRDefault="00A1155D" w:rsidP="00A1155D">
            <w:pPr>
              <w:pStyle w:val="TAC"/>
              <w:rPr>
                <w:rFonts w:eastAsia="MS Mincho"/>
              </w:rPr>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565</w:t>
            </w:r>
            <w:r w:rsidRPr="00844510">
              <w:rPr>
                <w:rFonts w:cs="Arial"/>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5800B2B2" w:rsidR="00A1155D" w:rsidRPr="00F14777" w:rsidRDefault="00A1155D" w:rsidP="00A1155D">
            <w:pPr>
              <w:pStyle w:val="TAC"/>
            </w:pPr>
            <w:r w:rsidRPr="00844510">
              <w:t>20/100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DD4300E" w:rsidR="00A1155D" w:rsidRPr="00F14777" w:rsidRDefault="00A1155D" w:rsidP="00A1155D">
            <w:pPr>
              <w:pStyle w:val="TAL"/>
            </w:pPr>
            <w:r w:rsidRPr="00E80F49">
              <w:t xml:space="preserve">Exception Note </w:t>
            </w:r>
            <w:r>
              <w:t>6</w:t>
            </w:r>
            <w:r w:rsidRPr="00E80F49">
              <w:t xml:space="preserve"> of TS 38.101 [5] table 7.3A.4-1</w:t>
            </w:r>
          </w:p>
        </w:tc>
      </w:tr>
      <w:tr w:rsidR="00A1155D" w:rsidRPr="00E80F49" w14:paraId="27FADD4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A9A6EDB"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40445750" w:rsidR="00A1155D" w:rsidRPr="00F14777" w:rsidRDefault="00A1155D" w:rsidP="00A1155D">
            <w:pPr>
              <w:pStyle w:val="TAC"/>
              <w:rPr>
                <w:rFonts w:eastAsia="MS Mincho"/>
              </w:rPr>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535</w:t>
            </w:r>
            <w:r w:rsidRPr="00844510">
              <w:rPr>
                <w:rFonts w:cs="Arial"/>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18D663D1" w:rsidR="00A1155D" w:rsidRPr="00F14777" w:rsidRDefault="00A1155D" w:rsidP="00A1155D">
            <w:pPr>
              <w:pStyle w:val="TAC"/>
            </w:pPr>
            <w:r w:rsidRPr="00844510">
              <w:t>20/</w:t>
            </w:r>
            <w:r>
              <w:t>20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73C014E6" w:rsidR="00A1155D" w:rsidRPr="00F14777" w:rsidRDefault="00A1155D" w:rsidP="00A1155D">
            <w:pPr>
              <w:pStyle w:val="TAL"/>
            </w:pPr>
            <w:r w:rsidRPr="00E80F49">
              <w:t xml:space="preserve">Exception Note </w:t>
            </w:r>
            <w:r>
              <w:t>7</w:t>
            </w:r>
            <w:r w:rsidRPr="00E80F49">
              <w:t xml:space="preserve"> of TS 38.101 [5] table 7.3A.4-1</w:t>
            </w:r>
          </w:p>
        </w:tc>
      </w:tr>
      <w:tr w:rsidR="00A1155D" w:rsidRPr="00E80F49" w14:paraId="2BBAC89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FDC0909" w14:textId="3E217D45" w:rsidR="00A1155D" w:rsidRPr="00E80F49" w:rsidRDefault="00A1155D" w:rsidP="00A1155D">
            <w:pPr>
              <w:pStyle w:val="TAC"/>
              <w:rPr>
                <w:b/>
                <w:bCs/>
              </w:rPr>
            </w:pPr>
            <w:r w:rsidRPr="005C26A9">
              <w:rPr>
                <w:bCs/>
              </w:rPr>
              <w:t>n41A/</w:t>
            </w:r>
            <w:r w:rsidRPr="005C26A9">
              <w:rPr>
                <w:b/>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E80F49" w:rsidRDefault="00A1155D" w:rsidP="00A1155D">
            <w:pPr>
              <w:pStyle w:val="TAC"/>
            </w:pPr>
            <w: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E80F49" w:rsidRDefault="00A1155D" w:rsidP="00A1155D">
            <w:pPr>
              <w:pStyle w:val="TAC"/>
            </w:pPr>
            <w:r w:rsidRPr="00E80F49">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E80F49" w:rsidRDefault="00A1155D" w:rsidP="00A1155D">
            <w:pPr>
              <w:pStyle w:val="TAL"/>
            </w:pPr>
            <w:r w:rsidRPr="00E80F49">
              <w:t>Non-exception</w:t>
            </w:r>
            <w:r w:rsidRPr="000D14AC">
              <w:t xml:space="preserve">. </w:t>
            </w:r>
            <w:r w:rsidRPr="000D14AC">
              <w:rPr>
                <w:color w:val="000000"/>
              </w:rPr>
              <w:t>Not overlapping interference since BW</w:t>
            </w:r>
            <w:r w:rsidRPr="000D14AC">
              <w:rPr>
                <w:color w:val="000000"/>
                <w:vertAlign w:val="subscript"/>
              </w:rPr>
              <w:t>INT</w:t>
            </w:r>
            <w:r w:rsidRPr="000D14AC">
              <w:rPr>
                <w:color w:val="000000"/>
              </w:rPr>
              <w:t>=4*20 MHz, F</w:t>
            </w:r>
            <w:r w:rsidRPr="000D14AC">
              <w:rPr>
                <w:color w:val="000000"/>
                <w:vertAlign w:val="subscript"/>
              </w:rPr>
              <w:t>INT</w:t>
            </w:r>
            <w:r w:rsidRPr="000D14AC">
              <w:rPr>
                <w:color w:val="000000"/>
              </w:rPr>
              <w:t xml:space="preserve"> (146) </w:t>
            </w:r>
            <w:r w:rsidRPr="000D14AC">
              <w:t>≥</w:t>
            </w:r>
            <w:r w:rsidRPr="000D14AC">
              <w:rPr>
                <w:color w:val="000000"/>
              </w:rPr>
              <w:t xml:space="preserve"> (80+100)/2 for HD4.</w:t>
            </w:r>
            <w:r w:rsidRPr="00E80F49">
              <w:t xml:space="preserve"> To be used in test cases 7.3A.1 to 7.3A.4</w:t>
            </w:r>
          </w:p>
        </w:tc>
      </w:tr>
      <w:tr w:rsidR="00A1155D" w:rsidRPr="00E80F49" w14:paraId="3873F676"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0C1895F"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E80F49" w:rsidRDefault="00A1155D" w:rsidP="00A1155D">
            <w:pPr>
              <w:pStyle w:val="TAC"/>
            </w:pPr>
            <w: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E80F49" w:rsidRDefault="00A1155D" w:rsidP="00A1155D">
            <w:pPr>
              <w:pStyle w:val="TAC"/>
            </w:pPr>
            <w: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E80F49" w:rsidRDefault="00A1155D" w:rsidP="00A1155D">
            <w:pPr>
              <w:pStyle w:val="TAL"/>
            </w:pPr>
            <w:r>
              <w:t>Exception Note 4 of TS 38.101 T</w:t>
            </w:r>
            <w:r w:rsidRPr="00E80F49">
              <w:t>able 7.3A.4-1</w:t>
            </w:r>
          </w:p>
        </w:tc>
      </w:tr>
      <w:tr w:rsidR="00A1155D" w:rsidRPr="00E80F49" w14:paraId="06D0D63D"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657D313"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E80F49" w:rsidRDefault="00A1155D" w:rsidP="00A1155D">
            <w:pPr>
              <w:pStyle w:val="TAC"/>
            </w:pPr>
            <w: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E80F49" w:rsidRDefault="00A1155D" w:rsidP="00A1155D">
            <w:pPr>
              <w:pStyle w:val="TAC"/>
            </w:pPr>
            <w: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E80F49" w:rsidRDefault="00A1155D" w:rsidP="00A1155D">
            <w:pPr>
              <w:pStyle w:val="TAL"/>
            </w:pPr>
            <w:r>
              <w:t>Exception Note 4 of TS 38.101 T</w:t>
            </w:r>
            <w:r w:rsidRPr="00E80F49">
              <w:t>able 7.3A.4-1</w:t>
            </w:r>
          </w:p>
        </w:tc>
      </w:tr>
      <w:tr w:rsidR="00A1155D" w:rsidRPr="00E80F49" w14:paraId="510AA6D4"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B51CA0E" w14:textId="1FF987B1" w:rsidR="00A1155D" w:rsidRPr="00E80F49" w:rsidRDefault="00A1155D" w:rsidP="00A1155D">
            <w:pPr>
              <w:pStyle w:val="TAC"/>
              <w:rPr>
                <w:b/>
                <w:bCs/>
              </w:rPr>
            </w:pPr>
            <w:r w:rsidRPr="00637B69">
              <w:rPr>
                <w:b/>
              </w:rPr>
              <w:t>n66A</w:t>
            </w:r>
            <w: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E80F49" w:rsidRDefault="00A1155D" w:rsidP="00A1155D">
            <w:pPr>
              <w:pStyle w:val="TAC"/>
            </w:pPr>
            <w: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E80F49" w:rsidRDefault="00A1155D" w:rsidP="00A1155D">
            <w:pPr>
              <w:pStyle w:val="TAC"/>
            </w:pPr>
            <w:r w:rsidRPr="000D5725">
              <w:t>Highest(45)/</w:t>
            </w:r>
            <w:r>
              <w:t xml:space="preserve"> </w:t>
            </w:r>
            <w:r w:rsidRPr="000D5725">
              <w:t>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E80F49" w:rsidRDefault="00A1155D" w:rsidP="00A1155D">
            <w:pPr>
              <w:pStyle w:val="TAL"/>
            </w:pPr>
            <w:r w:rsidRPr="00E80F49">
              <w:t xml:space="preserve">Non-exception. </w:t>
            </w:r>
            <w:r w:rsidRPr="000D5725">
              <w:t>Not overlapping interference since BWINT=2*45 MHz, FINT (260) ≥ (90+100)/2.</w:t>
            </w:r>
          </w:p>
        </w:tc>
      </w:tr>
      <w:tr w:rsidR="00A1155D" w:rsidRPr="00E80F49" w14:paraId="65E36AF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1DD95F11"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E80F49" w:rsidRDefault="00A1155D" w:rsidP="00A1155D">
            <w:pPr>
              <w:pStyle w:val="TAC"/>
            </w:pPr>
            <w:r>
              <w:rPr>
                <w:rFonts w:eastAsia="MS Mincho"/>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E80F49" w:rsidRDefault="00A1155D" w:rsidP="00A1155D">
            <w:pPr>
              <w:pStyle w:val="TAC"/>
            </w:pPr>
            <w: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E80F49" w:rsidRDefault="00A1155D" w:rsidP="00A1155D">
            <w:pPr>
              <w:pStyle w:val="TAL"/>
            </w:pPr>
            <w:r>
              <w:t>Exception Note 2 of TS 38.101 T</w:t>
            </w:r>
            <w:r w:rsidRPr="00E80F49">
              <w:t>able 7.3A.4-1</w:t>
            </w:r>
          </w:p>
        </w:tc>
      </w:tr>
      <w:tr w:rsidR="00A1155D" w:rsidRPr="00E80F49" w14:paraId="12C42495"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944F177"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E80F49" w:rsidRDefault="00A1155D" w:rsidP="00A1155D">
            <w:pPr>
              <w:pStyle w:val="TAC"/>
            </w:pPr>
            <w:r>
              <w:rPr>
                <w:rFonts w:eastAsia="MS Mincho"/>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E80F49" w:rsidRDefault="00A1155D" w:rsidP="00A1155D">
            <w:pPr>
              <w:pStyle w:val="TAC"/>
            </w:pPr>
            <w: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E80F49" w:rsidRDefault="00A1155D" w:rsidP="00A1155D">
            <w:pPr>
              <w:pStyle w:val="TAL"/>
            </w:pPr>
            <w:r>
              <w:t>Exception Note 2 of TS 38.101 T</w:t>
            </w:r>
            <w:r w:rsidRPr="00E80F49">
              <w:t>able 7.3A.4-1</w:t>
            </w:r>
          </w:p>
        </w:tc>
      </w:tr>
      <w:tr w:rsidR="00A1155D" w:rsidRPr="00E80F49" w14:paraId="7E014EE7"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58BD616"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E80F49" w:rsidRDefault="00A1155D" w:rsidP="00A1155D">
            <w:pPr>
              <w:pStyle w:val="TAC"/>
            </w:pPr>
            <w:r>
              <w:rPr>
                <w:rFonts w:eastAsia="MS Mincho"/>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E80F49" w:rsidRDefault="00A1155D" w:rsidP="00A1155D">
            <w:pPr>
              <w:pStyle w:val="TAC"/>
            </w:pPr>
            <w: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E80F49" w:rsidRDefault="00A1155D" w:rsidP="00A1155D">
            <w:pPr>
              <w:pStyle w:val="TAL"/>
            </w:pPr>
            <w:r>
              <w:t>Exception Note 6 of TS 38.101 T</w:t>
            </w:r>
            <w:r w:rsidRPr="00E80F49">
              <w:t>able 7.3A.4-1</w:t>
            </w:r>
          </w:p>
        </w:tc>
      </w:tr>
      <w:tr w:rsidR="00A1155D" w:rsidRPr="00E80F49" w14:paraId="71CFA683"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53BC2A70" w14:textId="7215A517" w:rsidR="00A1155D" w:rsidRPr="00E80F49" w:rsidRDefault="00A1155D" w:rsidP="00A1155D">
            <w:pPr>
              <w:pStyle w:val="TAC"/>
              <w:rPr>
                <w:b/>
                <w:bCs/>
              </w:rPr>
            </w:pPr>
            <w:r w:rsidRPr="00F14777">
              <w:rPr>
                <w:b/>
              </w:rPr>
              <w:t>n66A</w:t>
            </w:r>
            <w:r w:rsidRPr="00F14777">
              <w:t>/n7</w:t>
            </w:r>
            <w:r>
              <w:t>8</w:t>
            </w:r>
            <w:r w:rsidRPr="00F14777">
              <w:t>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Default="00A1155D" w:rsidP="00A1155D">
            <w:pPr>
              <w:pStyle w:val="TAC"/>
              <w:rPr>
                <w:rFonts w:eastAsia="MS Mincho"/>
              </w:rPr>
            </w:pPr>
            <w:r w:rsidRPr="00F14777">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Default="00A1155D" w:rsidP="00A1155D">
            <w:pPr>
              <w:pStyle w:val="TAC"/>
            </w:pPr>
            <w:r w:rsidRPr="00F14777">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Default="00A1155D" w:rsidP="00A1155D">
            <w:pPr>
              <w:pStyle w:val="TAL"/>
            </w:pPr>
            <w:r w:rsidRPr="00F14777">
              <w:t>Non-exception. Not overlapping interference since BWINT=2*45 MHz, FINT (</w:t>
            </w:r>
            <w:r>
              <w:t>33</w:t>
            </w:r>
            <w:r w:rsidRPr="00F14777">
              <w:t>0) ≥ (90+100)/2.</w:t>
            </w:r>
          </w:p>
        </w:tc>
      </w:tr>
      <w:tr w:rsidR="00A1155D" w:rsidRPr="00E80F49" w14:paraId="632BA13C"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05484923"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Default="00A1155D" w:rsidP="00A1155D">
            <w:pPr>
              <w:pStyle w:val="TAC"/>
              <w:rPr>
                <w:rFonts w:eastAsia="MS Mincho"/>
              </w:rPr>
            </w:pPr>
            <w:r w:rsidRPr="00F14777">
              <w:rPr>
                <w:rFonts w:eastAsia="MS Mincho"/>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Default="00A1155D" w:rsidP="00A1155D">
            <w:pPr>
              <w:pStyle w:val="TAL"/>
            </w:pPr>
            <w:r w:rsidRPr="00F14777">
              <w:t>Exception Note 2 of TS 38.101 Table 7.3A.4-1</w:t>
            </w:r>
          </w:p>
        </w:tc>
      </w:tr>
      <w:tr w:rsidR="00A1155D" w:rsidRPr="00E80F49" w14:paraId="7C391BAF"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669B8E68"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Default="00A1155D" w:rsidP="00A1155D">
            <w:pPr>
              <w:pStyle w:val="TAC"/>
              <w:rPr>
                <w:rFonts w:eastAsia="MS Mincho"/>
              </w:rPr>
            </w:pPr>
            <w:r w:rsidRPr="00F14777">
              <w:rPr>
                <w:rFonts w:eastAsia="MS Mincho"/>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Default="00A1155D" w:rsidP="00A1155D">
            <w:pPr>
              <w:pStyle w:val="TAC"/>
            </w:pPr>
            <w:r w:rsidRPr="00F14777">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Default="00A1155D" w:rsidP="00A1155D">
            <w:pPr>
              <w:pStyle w:val="TAL"/>
            </w:pPr>
            <w:r w:rsidRPr="00F14777">
              <w:t>Exception Note 2 of TS 38.101 Table 7.3A.4-1</w:t>
            </w:r>
          </w:p>
        </w:tc>
      </w:tr>
      <w:tr w:rsidR="00A1155D" w:rsidRPr="00E80F49" w14:paraId="198D364B"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34A9C8E1" w14:textId="77777777" w:rsidR="00A1155D" w:rsidRPr="00E80F49" w:rsidRDefault="00A1155D" w:rsidP="00A1155D">
            <w:pPr>
              <w:pStyle w:val="TAC"/>
              <w:rPr>
                <w:b/>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Default="00A1155D" w:rsidP="00A1155D">
            <w:pPr>
              <w:pStyle w:val="TAC"/>
              <w:rPr>
                <w:rFonts w:eastAsia="MS Mincho"/>
              </w:rPr>
            </w:pPr>
            <w:r w:rsidRPr="00F14777">
              <w:rPr>
                <w:rFonts w:eastAsia="MS Mincho"/>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Default="00A1155D" w:rsidP="00A1155D">
            <w:pPr>
              <w:pStyle w:val="TAC"/>
            </w:pPr>
            <w:r w:rsidRPr="00F14777">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Default="00A1155D" w:rsidP="00A1155D">
            <w:pPr>
              <w:pStyle w:val="TAL"/>
            </w:pPr>
            <w:r w:rsidRPr="00F14777">
              <w:t>Exception Note 6 of TS 38.101 Table 7.3A.4-1</w:t>
            </w:r>
          </w:p>
        </w:tc>
      </w:tr>
      <w:tr w:rsidR="00A1155D" w:rsidRPr="00E80F49" w14:paraId="5953B500"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hideMark/>
          </w:tcPr>
          <w:p w14:paraId="362304C6" w14:textId="77777777" w:rsidR="00A1155D" w:rsidRPr="00E80F49" w:rsidRDefault="00A1155D" w:rsidP="00A1155D">
            <w:pPr>
              <w:pStyle w:val="TAC"/>
            </w:pPr>
            <w:r w:rsidRPr="00E80F49">
              <w:t xml:space="preserve">n70A / </w:t>
            </w:r>
            <w:r w:rsidRPr="00E80F49">
              <w:rPr>
                <w:b/>
                <w:bCs/>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E80F49" w:rsidRDefault="00A1155D" w:rsidP="00A1155D">
            <w:pPr>
              <w:pStyle w:val="TAC"/>
              <w:rPr>
                <w:rFonts w:eastAsia="Malgun Gothic"/>
                <w:lang w:eastAsia="ko-KR"/>
              </w:rPr>
            </w:pPr>
            <w:r w:rsidRPr="00E80F49">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E80F49" w:rsidRDefault="00A1155D" w:rsidP="00A1155D">
            <w:pPr>
              <w:pStyle w:val="TAC"/>
              <w:rPr>
                <w:rFonts w:eastAsia="Malgun Gothic"/>
                <w:lang w:eastAsia="ko-KR"/>
              </w:rPr>
            </w:pPr>
            <w:r w:rsidRPr="00E80F49">
              <w:t>Highest</w:t>
            </w:r>
            <w:r w:rsidRPr="000D5725">
              <w:t>(25</w:t>
            </w:r>
            <w:r>
              <w:t>)</w:t>
            </w:r>
            <w:r w:rsidRPr="000D5725">
              <w:t xml:space="preserve"> </w:t>
            </w:r>
            <w:r w:rsidRPr="00E80F49">
              <w:t>/Highest</w:t>
            </w:r>
            <w:r w:rsidRPr="000D5725">
              <w: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E80F49" w:rsidRDefault="00A1155D" w:rsidP="00A1155D">
            <w:pPr>
              <w:pStyle w:val="TAL"/>
              <w:rPr>
                <w:rFonts w:eastAsia="Malgun Gothic"/>
                <w:lang w:eastAsia="ko-KR"/>
              </w:rPr>
            </w:pPr>
            <w:r w:rsidRPr="00E80F49">
              <w:t xml:space="preserve">Non-exception. </w:t>
            </w:r>
            <w:r w:rsidRPr="000D5725">
              <w:t xml:space="preserve">Not overlapping interference since BWINT=3*20 MHz, FINT (56.5) ≥ (60+25)/2. </w:t>
            </w:r>
          </w:p>
        </w:tc>
      </w:tr>
      <w:tr w:rsidR="00A1155D" w:rsidRPr="00E80F49" w14:paraId="2BC55AA0"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7B539F2E" w14:textId="77777777" w:rsidR="00A1155D" w:rsidRPr="00E80F49" w:rsidRDefault="00A1155D" w:rsidP="00A1155D">
            <w:pPr>
              <w:pStyle w:val="TAC"/>
              <w:rPr>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E80F49" w:rsidRDefault="00A1155D" w:rsidP="00A1155D">
            <w:pPr>
              <w:pStyle w:val="TAC"/>
              <w:rPr>
                <w:rFonts w:eastAsia="Malgun Gothic"/>
                <w:lang w:eastAsia="ko-KR"/>
              </w:rPr>
            </w:pPr>
            <w:r w:rsidRPr="00E80F49">
              <w:rPr>
                <w:rFonts w:eastAsia="Malgun Gothic"/>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E80F49" w:rsidRDefault="00A1155D" w:rsidP="00A1155D">
            <w:pPr>
              <w:pStyle w:val="TAC"/>
              <w:rPr>
                <w:rFonts w:eastAsia="Malgun Gothic"/>
                <w:lang w:eastAsia="ko-KR"/>
              </w:rPr>
            </w:pPr>
            <w:r w:rsidRPr="00E80F49">
              <w:rPr>
                <w:rFonts w:eastAsia="Malgun Gothic"/>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E80F49" w:rsidRDefault="00A1155D" w:rsidP="00A1155D">
            <w:pPr>
              <w:pStyle w:val="TAL"/>
              <w:rPr>
                <w:lang w:eastAsia="sv-SE"/>
              </w:rPr>
            </w:pPr>
            <w:r w:rsidRPr="00E80F49">
              <w:t>Exception Note 9 of TS38.101 table 7.3A.4-1</w:t>
            </w:r>
          </w:p>
          <w:p w14:paraId="61B304A0" w14:textId="77777777" w:rsidR="00A1155D" w:rsidRPr="00E80F49" w:rsidRDefault="00A1155D" w:rsidP="00A1155D">
            <w:pPr>
              <w:pStyle w:val="TAL"/>
              <w:rPr>
                <w:rFonts w:eastAsia="Malgun Gothic"/>
                <w:lang w:eastAsia="ko-KR"/>
              </w:rPr>
            </w:pPr>
            <w:r w:rsidRPr="00E80F49">
              <w:t>n71 UL RB allocation 20@10</w:t>
            </w:r>
          </w:p>
        </w:tc>
      </w:tr>
      <w:tr w:rsidR="00A1155D" w:rsidRPr="00E80F49" w14:paraId="7DB3E21A" w14:textId="77777777" w:rsidTr="00A1155D">
        <w:trPr>
          <w:jc w:val="center"/>
        </w:trPr>
        <w:tc>
          <w:tcPr>
            <w:tcW w:w="1416" w:type="dxa"/>
            <w:tcBorders>
              <w:top w:val="single" w:sz="4" w:space="0" w:color="auto"/>
              <w:left w:val="single" w:sz="4" w:space="0" w:color="auto"/>
              <w:bottom w:val="single" w:sz="4" w:space="0" w:color="auto"/>
              <w:right w:val="single" w:sz="4" w:space="0" w:color="auto"/>
            </w:tcBorders>
            <w:vAlign w:val="center"/>
          </w:tcPr>
          <w:p w14:paraId="4D327734" w14:textId="77777777" w:rsidR="00A1155D" w:rsidRPr="00E80F49" w:rsidRDefault="00A1155D" w:rsidP="00A1155D">
            <w:pPr>
              <w:pStyle w:val="TAC"/>
              <w:rPr>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E80F49" w:rsidRDefault="00A1155D" w:rsidP="00A1155D">
            <w:pPr>
              <w:pStyle w:val="TAC"/>
              <w:rPr>
                <w:rFonts w:eastAsia="Malgun Gothic"/>
                <w:lang w:eastAsia="ko-KR"/>
              </w:rPr>
            </w:pPr>
            <w:r w:rsidRPr="00E80F49">
              <w:rPr>
                <w:rFonts w:eastAsia="Malgun Gothic"/>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E80F49" w:rsidRDefault="00A1155D" w:rsidP="00A1155D">
            <w:pPr>
              <w:pStyle w:val="TAC"/>
              <w:rPr>
                <w:rFonts w:eastAsia="Malgun Gothic"/>
                <w:lang w:eastAsia="ko-KR"/>
              </w:rPr>
            </w:pPr>
            <w:r w:rsidRPr="00E80F49">
              <w:rPr>
                <w:rFonts w:eastAsia="Malgun Gothic"/>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E80F49" w:rsidRDefault="00A1155D" w:rsidP="00A1155D">
            <w:pPr>
              <w:pStyle w:val="TAL"/>
              <w:rPr>
                <w:lang w:eastAsia="sv-SE"/>
              </w:rPr>
            </w:pPr>
            <w:r w:rsidRPr="00E80F49">
              <w:t>Exception Note 9 of TS38.101 table 7.3A.4-1</w:t>
            </w:r>
          </w:p>
          <w:p w14:paraId="431452A8" w14:textId="77777777" w:rsidR="00A1155D" w:rsidRPr="00E80F49" w:rsidRDefault="00A1155D" w:rsidP="00A1155D">
            <w:pPr>
              <w:pStyle w:val="TAL"/>
              <w:rPr>
                <w:rFonts w:eastAsia="Malgun Gothic"/>
                <w:lang w:eastAsia="ko-KR"/>
              </w:rPr>
            </w:pPr>
            <w:r w:rsidRPr="00E80F49">
              <w:t>n71 UL RB allocation 8@10</w:t>
            </w:r>
          </w:p>
        </w:tc>
      </w:tr>
      <w:tr w:rsidR="00A1155D" w:rsidRPr="00E80F49"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E80F49" w:rsidRDefault="00A1155D" w:rsidP="00A1155D">
            <w:pPr>
              <w:pStyle w:val="TAN"/>
              <w:rPr>
                <w:lang w:eastAsia="sv-SE"/>
              </w:rPr>
            </w:pPr>
            <w:r w:rsidRPr="00E80F49">
              <w:t>NOTE 1:</w:t>
            </w:r>
            <w:r w:rsidRPr="00E80F49">
              <w:tab/>
              <w:t>This selection is used in test case 7.3A.1_1 unless otherwise stated.</w:t>
            </w:r>
          </w:p>
          <w:p w14:paraId="2143EE7B" w14:textId="77777777" w:rsidR="00A1155D" w:rsidRDefault="00A1155D" w:rsidP="00A1155D">
            <w:pPr>
              <w:pStyle w:val="TAN"/>
            </w:pPr>
            <w:r w:rsidRPr="00E80F49">
              <w:t>NOTE 2:</w:t>
            </w:r>
            <w:r w:rsidRPr="00E80F49">
              <w:tab/>
              <w:t>Aggressor band in bold.</w:t>
            </w:r>
          </w:p>
          <w:p w14:paraId="0DDC51D2" w14:textId="55E1D9E8" w:rsidR="00A1155D" w:rsidRPr="00E80F49" w:rsidRDefault="00A1155D" w:rsidP="00A1155D">
            <w:pPr>
              <w:pStyle w:val="TAN"/>
            </w:pPr>
            <w:r>
              <w:t>NOTE 3:</w:t>
            </w:r>
            <w:r>
              <w:tab/>
              <w:t>Non-exception test frequencies are required to be used in test cases 7.3A.1, 7.3A.2, 7.3A.3, 7.3A.4 which are also referred to in other Rx test cases under chapter 7 of TS38.521-1 [2]</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17" w:name="_Toc59039983"/>
      <w:bookmarkStart w:id="218" w:name="_Toc68073922"/>
      <w:bookmarkStart w:id="219" w:name="_Toc75371784"/>
      <w:bookmarkStart w:id="220" w:name="_Toc83727852"/>
      <w:bookmarkStart w:id="221" w:name="_Toc100005952"/>
      <w:bookmarkStart w:id="222" w:name="_Toc106703500"/>
      <w:bookmarkStart w:id="223" w:name="_Toc155086270"/>
      <w:r w:rsidRPr="00E80F49">
        <w:t>4.1.3.2</w:t>
      </w:r>
      <w:r w:rsidRPr="00E80F49">
        <w:tab/>
        <w:t>Spurious emissions test cases for FR1 UL CA</w:t>
      </w:r>
      <w:bookmarkEnd w:id="217"/>
      <w:bookmarkEnd w:id="218"/>
      <w:bookmarkEnd w:id="219"/>
      <w:bookmarkEnd w:id="220"/>
      <w:bookmarkEnd w:id="221"/>
      <w:bookmarkEnd w:id="222"/>
      <w:bookmarkEnd w:id="223"/>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E80F49" w14:paraId="27686087" w14:textId="77777777" w:rsidTr="00822785">
        <w:tc>
          <w:tcPr>
            <w:tcW w:w="1514" w:type="dxa"/>
            <w:shd w:val="clear" w:color="auto" w:fill="auto"/>
          </w:tcPr>
          <w:p w14:paraId="1676D84D" w14:textId="77777777" w:rsidR="000F2329" w:rsidRPr="00E80F49" w:rsidRDefault="000F2329" w:rsidP="008D2C7C">
            <w:pPr>
              <w:pStyle w:val="TAH"/>
            </w:pPr>
            <w:r w:rsidRPr="00E80F49">
              <w:t>CA config</w:t>
            </w:r>
          </w:p>
        </w:tc>
        <w:tc>
          <w:tcPr>
            <w:tcW w:w="1595"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393" w:type="dxa"/>
            <w:shd w:val="clear" w:color="auto" w:fill="auto"/>
          </w:tcPr>
          <w:p w14:paraId="17820EC4" w14:textId="77777777" w:rsidR="000F2329" w:rsidRPr="00E80F49" w:rsidRDefault="000F2329" w:rsidP="008D2C7C">
            <w:pPr>
              <w:pStyle w:val="TAH"/>
            </w:pPr>
            <w:r w:rsidRPr="00E80F49">
              <w:t>Justification</w:t>
            </w:r>
          </w:p>
        </w:tc>
        <w:tc>
          <w:tcPr>
            <w:tcW w:w="2355" w:type="dxa"/>
            <w:shd w:val="clear" w:color="auto" w:fill="auto"/>
          </w:tcPr>
          <w:p w14:paraId="737D4260" w14:textId="77777777" w:rsidR="000F2329" w:rsidRPr="00E80F49" w:rsidRDefault="000F2329" w:rsidP="008D2C7C">
            <w:pPr>
              <w:pStyle w:val="TAH"/>
            </w:pPr>
            <w:r w:rsidRPr="00E80F49">
              <w:t>Comments</w:t>
            </w:r>
          </w:p>
        </w:tc>
      </w:tr>
      <w:tr w:rsidR="00E2297F" w:rsidRPr="00E80F49" w14:paraId="0430E282" w14:textId="77777777" w:rsidTr="00822785">
        <w:tc>
          <w:tcPr>
            <w:tcW w:w="1514" w:type="dxa"/>
            <w:shd w:val="clear" w:color="auto" w:fill="auto"/>
          </w:tcPr>
          <w:p w14:paraId="385259B5" w14:textId="112A51A6" w:rsidR="00E2297F" w:rsidRPr="00E80F49" w:rsidRDefault="00E2297F" w:rsidP="00E2297F">
            <w:pPr>
              <w:pStyle w:val="TAH"/>
            </w:pPr>
            <w:r>
              <w:rPr>
                <w:b w:val="0"/>
                <w:bCs/>
              </w:rPr>
              <w:t>CA_n1A-n</w:t>
            </w:r>
            <w:r>
              <w:rPr>
                <w:rFonts w:hint="eastAsia"/>
                <w:b w:val="0"/>
                <w:bCs/>
                <w:lang w:val="en-US" w:eastAsia="zh-CN"/>
              </w:rPr>
              <w:t>3</w:t>
            </w:r>
            <w:r>
              <w:rPr>
                <w:b w:val="0"/>
                <w:bCs/>
              </w:rPr>
              <w:t>A</w:t>
            </w:r>
          </w:p>
        </w:tc>
        <w:tc>
          <w:tcPr>
            <w:tcW w:w="1595" w:type="dxa"/>
            <w:shd w:val="clear" w:color="auto" w:fill="auto"/>
          </w:tcPr>
          <w:p w14:paraId="4A484201" w14:textId="77777777" w:rsidR="00E2297F" w:rsidRPr="00E80F49" w:rsidRDefault="00E2297F" w:rsidP="00E2297F">
            <w:pPr>
              <w:pStyle w:val="TAH"/>
              <w:rPr>
                <w:lang w:eastAsia="zh-CN"/>
              </w:rPr>
            </w:pPr>
          </w:p>
        </w:tc>
        <w:tc>
          <w:tcPr>
            <w:tcW w:w="4393" w:type="dxa"/>
            <w:shd w:val="clear" w:color="auto" w:fill="auto"/>
          </w:tcPr>
          <w:p w14:paraId="5119049E" w14:textId="1F8AF911" w:rsidR="00E2297F" w:rsidRPr="00E80F49" w:rsidRDefault="00E2297F" w:rsidP="00E2297F">
            <w:pPr>
              <w:pStyle w:val="TAH"/>
            </w:pPr>
            <w:r>
              <w:rPr>
                <w:b w:val="0"/>
                <w:bCs/>
                <w:lang w:eastAsia="ja-JP"/>
              </w:rPr>
              <w:t>38.521-1_TpAnalysisSpur(CA_n1A-n</w:t>
            </w:r>
            <w:r>
              <w:rPr>
                <w:rFonts w:hint="eastAsia"/>
                <w:b w:val="0"/>
                <w:bCs/>
                <w:lang w:val="en-US" w:eastAsia="zh-CN"/>
              </w:rPr>
              <w:t>3</w:t>
            </w:r>
            <w:r>
              <w:rPr>
                <w:b w:val="0"/>
                <w:bCs/>
                <w:lang w:eastAsia="ja-JP"/>
              </w:rPr>
              <w:t>A).zip</w:t>
            </w:r>
          </w:p>
        </w:tc>
        <w:tc>
          <w:tcPr>
            <w:tcW w:w="2355" w:type="dxa"/>
            <w:shd w:val="clear" w:color="auto" w:fill="auto"/>
          </w:tcPr>
          <w:p w14:paraId="47D2FC96" w14:textId="3181B7A6" w:rsidR="00E2297F" w:rsidRPr="00E80F49" w:rsidRDefault="00E2297F" w:rsidP="00E2297F">
            <w:pPr>
              <w:pStyle w:val="TAH"/>
            </w:pPr>
            <w:r>
              <w:rPr>
                <w:b w:val="0"/>
                <w:bCs/>
              </w:rPr>
              <w:t>RAN5#9</w:t>
            </w:r>
            <w:r>
              <w:rPr>
                <w:rFonts w:hint="eastAsia"/>
                <w:b w:val="0"/>
                <w:bCs/>
                <w:lang w:val="en-US" w:eastAsia="zh-CN"/>
              </w:rPr>
              <w:t>9</w:t>
            </w:r>
          </w:p>
        </w:tc>
      </w:tr>
      <w:tr w:rsidR="00E2297F" w:rsidRPr="00E80F49" w14:paraId="26539AFD" w14:textId="77777777" w:rsidTr="00822785">
        <w:tc>
          <w:tcPr>
            <w:tcW w:w="1514" w:type="dxa"/>
            <w:shd w:val="clear" w:color="auto" w:fill="auto"/>
          </w:tcPr>
          <w:p w14:paraId="4C4328F1" w14:textId="78EBA160" w:rsidR="00E2297F" w:rsidRPr="00D44BD4" w:rsidRDefault="00E2297F" w:rsidP="00E2297F">
            <w:pPr>
              <w:pStyle w:val="TAH"/>
              <w:rPr>
                <w:b w:val="0"/>
                <w:bCs/>
              </w:rPr>
            </w:pPr>
            <w:r w:rsidRPr="00D44BD4">
              <w:rPr>
                <w:b w:val="0"/>
                <w:bCs/>
              </w:rPr>
              <w:t>CA_n1A-n8A</w:t>
            </w:r>
          </w:p>
        </w:tc>
        <w:tc>
          <w:tcPr>
            <w:tcW w:w="1595" w:type="dxa"/>
            <w:shd w:val="clear" w:color="auto" w:fill="auto"/>
          </w:tcPr>
          <w:p w14:paraId="4786804A" w14:textId="029ACA94" w:rsidR="00E2297F" w:rsidRPr="00D44BD4" w:rsidRDefault="00E2297F" w:rsidP="00E2297F">
            <w:pPr>
              <w:pStyle w:val="TAH"/>
              <w:rPr>
                <w:b w:val="0"/>
                <w:bCs/>
                <w:lang w:eastAsia="zh-CN"/>
              </w:rPr>
            </w:pPr>
            <w:r w:rsidRPr="00D44BD4">
              <w:rPr>
                <w:b w:val="0"/>
                <w:bCs/>
                <w:lang w:eastAsia="zh-CN"/>
              </w:rPr>
              <w:t>1</w:t>
            </w:r>
          </w:p>
        </w:tc>
        <w:tc>
          <w:tcPr>
            <w:tcW w:w="4393" w:type="dxa"/>
            <w:shd w:val="clear" w:color="auto" w:fill="auto"/>
          </w:tcPr>
          <w:p w14:paraId="0DF46F74" w14:textId="075A360F" w:rsidR="00E2297F" w:rsidRPr="00D44BD4" w:rsidRDefault="00E2297F" w:rsidP="00E2297F">
            <w:pPr>
              <w:pStyle w:val="TAH"/>
              <w:rPr>
                <w:b w:val="0"/>
                <w:bCs/>
              </w:rPr>
            </w:pPr>
            <w:r w:rsidRPr="00D44BD4">
              <w:rPr>
                <w:b w:val="0"/>
                <w:bCs/>
                <w:lang w:eastAsia="ja-JP"/>
              </w:rPr>
              <w:t>38.521-1_TpAnalysisSpur(CA_n1A-n8A).zip</w:t>
            </w:r>
          </w:p>
        </w:tc>
        <w:tc>
          <w:tcPr>
            <w:tcW w:w="2355" w:type="dxa"/>
            <w:shd w:val="clear" w:color="auto" w:fill="auto"/>
          </w:tcPr>
          <w:p w14:paraId="75645D13" w14:textId="2AD889F6" w:rsidR="00E2297F" w:rsidRPr="00D44BD4" w:rsidRDefault="00E2297F" w:rsidP="00E2297F">
            <w:pPr>
              <w:pStyle w:val="TAH"/>
              <w:rPr>
                <w:b w:val="0"/>
                <w:bCs/>
              </w:rPr>
            </w:pPr>
            <w:r w:rsidRPr="00D44BD4">
              <w:rPr>
                <w:b w:val="0"/>
                <w:bCs/>
              </w:rPr>
              <w:t>RAN5#98</w:t>
            </w:r>
          </w:p>
        </w:tc>
      </w:tr>
      <w:tr w:rsidR="00E2297F" w:rsidRPr="00E80F49" w14:paraId="5DF08D74" w14:textId="77777777" w:rsidTr="00822785">
        <w:tc>
          <w:tcPr>
            <w:tcW w:w="1514" w:type="dxa"/>
            <w:shd w:val="clear" w:color="auto" w:fill="auto"/>
          </w:tcPr>
          <w:p w14:paraId="6A4BD410" w14:textId="77777777" w:rsidR="00E2297F" w:rsidRPr="00E80F49" w:rsidRDefault="00E2297F" w:rsidP="00E2297F">
            <w:pPr>
              <w:pStyle w:val="TAC"/>
            </w:pPr>
            <w:r w:rsidRPr="00E80F49">
              <w:t>CA_n1A-n78A</w:t>
            </w:r>
          </w:p>
        </w:tc>
        <w:tc>
          <w:tcPr>
            <w:tcW w:w="1595" w:type="dxa"/>
            <w:shd w:val="clear" w:color="auto" w:fill="auto"/>
          </w:tcPr>
          <w:p w14:paraId="7A134C6A" w14:textId="445889AA" w:rsidR="00E2297F" w:rsidRPr="00E80F49" w:rsidRDefault="00E2297F" w:rsidP="00E2297F">
            <w:pPr>
              <w:pStyle w:val="TAC"/>
              <w:rPr>
                <w:lang w:eastAsia="zh-CN"/>
              </w:rPr>
            </w:pPr>
            <w:r w:rsidRPr="00512A19">
              <w:rPr>
                <w:lang w:eastAsia="zh-CN"/>
              </w:rPr>
              <w:t>3</w:t>
            </w:r>
          </w:p>
        </w:tc>
        <w:tc>
          <w:tcPr>
            <w:tcW w:w="4393" w:type="dxa"/>
            <w:shd w:val="clear" w:color="auto" w:fill="auto"/>
          </w:tcPr>
          <w:p w14:paraId="51678035" w14:textId="13A60904" w:rsidR="00E2297F" w:rsidRPr="00E80F49" w:rsidRDefault="00E2297F" w:rsidP="00E2297F">
            <w:pPr>
              <w:pStyle w:val="TAC"/>
            </w:pPr>
            <w:r w:rsidRPr="00E80F49">
              <w:rPr>
                <w:lang w:eastAsia="ja-JP"/>
              </w:rPr>
              <w:t>38.521-1_TpAnalysisSpur(CA_n1A-n78A)</w:t>
            </w:r>
            <w:r w:rsidRPr="00512A19">
              <w:rPr>
                <w:lang w:eastAsia="ja-JP"/>
              </w:rPr>
              <w:t xml:space="preserve"> </w:t>
            </w:r>
            <w:r w:rsidRPr="00E80F49">
              <w:rPr>
                <w:lang w:eastAsia="ja-JP"/>
              </w:rPr>
              <w:t>v</w:t>
            </w:r>
            <w:r w:rsidRPr="00512A19">
              <w:rPr>
                <w:lang w:eastAsia="ja-JP"/>
              </w:rPr>
              <w:t>3</w:t>
            </w:r>
            <w:r w:rsidRPr="00E80F49">
              <w:rPr>
                <w:lang w:eastAsia="ja-JP"/>
              </w:rPr>
              <w:t>.zip</w:t>
            </w:r>
          </w:p>
        </w:tc>
        <w:tc>
          <w:tcPr>
            <w:tcW w:w="2355" w:type="dxa"/>
            <w:shd w:val="clear" w:color="auto" w:fill="auto"/>
          </w:tcPr>
          <w:p w14:paraId="0AAE5B48" w14:textId="63B49227" w:rsidR="00E2297F" w:rsidRPr="00E80F49" w:rsidRDefault="00E2297F" w:rsidP="00E2297F">
            <w:pPr>
              <w:pStyle w:val="TAC"/>
            </w:pPr>
            <w:r w:rsidRPr="00512A19">
              <w:t>RAN5#97</w:t>
            </w:r>
          </w:p>
        </w:tc>
      </w:tr>
      <w:tr w:rsidR="00E2297F" w:rsidRPr="00E80F49" w14:paraId="6C4639FF" w14:textId="77777777" w:rsidTr="00822785">
        <w:tc>
          <w:tcPr>
            <w:tcW w:w="1514" w:type="dxa"/>
            <w:shd w:val="clear" w:color="auto" w:fill="auto"/>
          </w:tcPr>
          <w:p w14:paraId="064217B5" w14:textId="46F8EA8F" w:rsidR="00E2297F" w:rsidRPr="00E80F49" w:rsidRDefault="00E2297F" w:rsidP="00E2297F">
            <w:pPr>
              <w:pStyle w:val="TAC"/>
            </w:pPr>
            <w:r w:rsidRPr="009B287A">
              <w:t>CA_n1A-n79A</w:t>
            </w:r>
          </w:p>
        </w:tc>
        <w:tc>
          <w:tcPr>
            <w:tcW w:w="1595" w:type="dxa"/>
            <w:shd w:val="clear" w:color="auto" w:fill="auto"/>
          </w:tcPr>
          <w:p w14:paraId="30943FB0" w14:textId="564B5BC5" w:rsidR="00E2297F" w:rsidRPr="00E80F49" w:rsidDel="00931B05" w:rsidRDefault="00E2297F" w:rsidP="00E2297F">
            <w:pPr>
              <w:pStyle w:val="TAC"/>
              <w:rPr>
                <w:lang w:eastAsia="zh-CN"/>
              </w:rPr>
            </w:pPr>
            <w:r w:rsidRPr="009B287A">
              <w:rPr>
                <w:lang w:eastAsia="zh-CN"/>
              </w:rPr>
              <w:t>4</w:t>
            </w:r>
          </w:p>
        </w:tc>
        <w:tc>
          <w:tcPr>
            <w:tcW w:w="4393" w:type="dxa"/>
            <w:shd w:val="clear" w:color="auto" w:fill="auto"/>
          </w:tcPr>
          <w:p w14:paraId="425C20F9" w14:textId="240C7D05" w:rsidR="00E2297F" w:rsidRPr="00E80F49" w:rsidRDefault="00E2297F" w:rsidP="00E2297F">
            <w:pPr>
              <w:pStyle w:val="TAC"/>
              <w:rPr>
                <w:lang w:eastAsia="ja-JP"/>
              </w:rPr>
            </w:pPr>
            <w:r w:rsidRPr="009B287A">
              <w:rPr>
                <w:lang w:eastAsia="ja-JP"/>
              </w:rPr>
              <w:t>38.521-1_TpAnalysisSpur(CA_n1A-n79A).zip</w:t>
            </w:r>
          </w:p>
        </w:tc>
        <w:tc>
          <w:tcPr>
            <w:tcW w:w="2355" w:type="dxa"/>
            <w:shd w:val="clear" w:color="auto" w:fill="auto"/>
          </w:tcPr>
          <w:p w14:paraId="6369C8B9" w14:textId="0E24E43D" w:rsidR="00E2297F" w:rsidRPr="00E80F49" w:rsidDel="00931B05" w:rsidRDefault="00E2297F" w:rsidP="00E2297F">
            <w:pPr>
              <w:pStyle w:val="TAC"/>
            </w:pPr>
            <w:r w:rsidRPr="009B287A">
              <w:t>RAN5#97</w:t>
            </w:r>
          </w:p>
        </w:tc>
      </w:tr>
      <w:tr w:rsidR="00870EBD" w:rsidRPr="00E80F49" w14:paraId="2BC28D4A" w14:textId="77777777" w:rsidTr="00822785">
        <w:tc>
          <w:tcPr>
            <w:tcW w:w="1514" w:type="dxa"/>
            <w:shd w:val="clear" w:color="auto" w:fill="auto"/>
          </w:tcPr>
          <w:p w14:paraId="6D3F8D1A" w14:textId="4DDCDA83" w:rsidR="00870EBD" w:rsidRPr="009B287A" w:rsidRDefault="00870EBD" w:rsidP="00870EBD">
            <w:pPr>
              <w:pStyle w:val="TAC"/>
            </w:pPr>
            <w:r>
              <w:t>CA_n2A-n14A</w:t>
            </w:r>
          </w:p>
        </w:tc>
        <w:tc>
          <w:tcPr>
            <w:tcW w:w="1595" w:type="dxa"/>
            <w:shd w:val="clear" w:color="auto" w:fill="auto"/>
          </w:tcPr>
          <w:p w14:paraId="3A15205F" w14:textId="2CB7B4A0" w:rsidR="00870EBD" w:rsidRPr="009B287A" w:rsidRDefault="00870EBD" w:rsidP="00870EBD">
            <w:pPr>
              <w:pStyle w:val="TAC"/>
              <w:rPr>
                <w:lang w:eastAsia="zh-CN"/>
              </w:rPr>
            </w:pPr>
            <w:r>
              <w:rPr>
                <w:lang w:eastAsia="zh-CN"/>
              </w:rPr>
              <w:t>2</w:t>
            </w:r>
          </w:p>
        </w:tc>
        <w:tc>
          <w:tcPr>
            <w:tcW w:w="4393" w:type="dxa"/>
            <w:shd w:val="clear" w:color="auto" w:fill="auto"/>
          </w:tcPr>
          <w:p w14:paraId="5787B527" w14:textId="1E991A38" w:rsidR="00870EBD" w:rsidRPr="009B287A" w:rsidRDefault="00870EBD" w:rsidP="00870EBD">
            <w:pPr>
              <w:pStyle w:val="TAC"/>
              <w:rPr>
                <w:lang w:eastAsia="ja-JP"/>
              </w:rPr>
            </w:pPr>
            <w:r>
              <w:rPr>
                <w:lang w:eastAsia="ja-JP"/>
              </w:rPr>
              <w:t>38.521-1_TpAnalysisSpur(CA_n2A-n14A).zip</w:t>
            </w:r>
          </w:p>
        </w:tc>
        <w:tc>
          <w:tcPr>
            <w:tcW w:w="2355" w:type="dxa"/>
            <w:shd w:val="clear" w:color="auto" w:fill="auto"/>
          </w:tcPr>
          <w:p w14:paraId="0C3D6E71" w14:textId="728FA3BE" w:rsidR="00870EBD" w:rsidRPr="009B287A" w:rsidRDefault="00870EBD" w:rsidP="00870EBD">
            <w:pPr>
              <w:pStyle w:val="TAC"/>
            </w:pPr>
            <w:r>
              <w:t>RAN5#101</w:t>
            </w:r>
          </w:p>
        </w:tc>
      </w:tr>
      <w:tr w:rsidR="00E2297F" w:rsidRPr="00E80F49" w14:paraId="67BD61F3" w14:textId="77777777" w:rsidTr="00822785">
        <w:tc>
          <w:tcPr>
            <w:tcW w:w="1514" w:type="dxa"/>
            <w:shd w:val="clear" w:color="auto" w:fill="auto"/>
          </w:tcPr>
          <w:p w14:paraId="7B645F73" w14:textId="5D2519A4" w:rsidR="00E2297F" w:rsidRPr="00E80F49" w:rsidRDefault="00E2297F" w:rsidP="00E2297F">
            <w:pPr>
              <w:pStyle w:val="TAC"/>
            </w:pPr>
            <w:r>
              <w:t>CA_n2A-n77</w:t>
            </w:r>
            <w:r w:rsidRPr="00E80F49">
              <w:t>A</w:t>
            </w:r>
          </w:p>
        </w:tc>
        <w:tc>
          <w:tcPr>
            <w:tcW w:w="1595" w:type="dxa"/>
            <w:shd w:val="clear" w:color="auto" w:fill="auto"/>
          </w:tcPr>
          <w:p w14:paraId="54AEC041" w14:textId="73558676" w:rsidR="00E2297F" w:rsidRPr="00E80F49" w:rsidRDefault="00E2297F" w:rsidP="00E2297F">
            <w:pPr>
              <w:pStyle w:val="TAC"/>
              <w:rPr>
                <w:lang w:eastAsia="zh-CN"/>
              </w:rPr>
            </w:pPr>
            <w:r>
              <w:rPr>
                <w:lang w:eastAsia="zh-CN"/>
              </w:rPr>
              <w:t>3</w:t>
            </w:r>
          </w:p>
        </w:tc>
        <w:tc>
          <w:tcPr>
            <w:tcW w:w="4393" w:type="dxa"/>
            <w:shd w:val="clear" w:color="auto" w:fill="auto"/>
          </w:tcPr>
          <w:p w14:paraId="4F1252A8" w14:textId="693B482E" w:rsidR="00E2297F" w:rsidRPr="00E80F49" w:rsidRDefault="00E2297F" w:rsidP="00E2297F">
            <w:pPr>
              <w:pStyle w:val="TAC"/>
              <w:rPr>
                <w:lang w:eastAsia="ja-JP"/>
              </w:rPr>
            </w:pPr>
            <w:r>
              <w:rPr>
                <w:lang w:eastAsia="ja-JP"/>
              </w:rPr>
              <w:t>38.521-1_TpAnalysisSpur(CA_n2A-</w:t>
            </w:r>
            <w:r w:rsidRPr="00351C1E">
              <w:rPr>
                <w:lang w:eastAsia="ja-JP"/>
              </w:rPr>
              <w:t>n77A)</w:t>
            </w:r>
            <w:r w:rsidR="0058251C" w:rsidRPr="0058251C">
              <w:rPr>
                <w:lang w:eastAsia="ja-JP"/>
              </w:rPr>
              <w:t>_</w:t>
            </w:r>
            <w:r w:rsidRPr="00695170">
              <w:rPr>
                <w:lang w:eastAsia="ja-JP"/>
              </w:rPr>
              <w:t>v</w:t>
            </w:r>
            <w:r w:rsidR="00B853D3">
              <w:rPr>
                <w:lang w:eastAsia="ja-JP"/>
              </w:rPr>
              <w:t>3</w:t>
            </w:r>
            <w:r>
              <w:rPr>
                <w:lang w:eastAsia="ja-JP"/>
              </w:rPr>
              <w:t>.zip</w:t>
            </w:r>
          </w:p>
        </w:tc>
        <w:tc>
          <w:tcPr>
            <w:tcW w:w="2355" w:type="dxa"/>
            <w:shd w:val="clear" w:color="auto" w:fill="auto"/>
          </w:tcPr>
          <w:p w14:paraId="0CF9D718" w14:textId="7EE73658" w:rsidR="00E2297F" w:rsidRPr="00E80F49" w:rsidDel="00AD5E0E" w:rsidRDefault="00E2297F" w:rsidP="00E2297F">
            <w:pPr>
              <w:pStyle w:val="TAC"/>
            </w:pPr>
            <w:r>
              <w:t>RAN5#</w:t>
            </w:r>
            <w:r w:rsidR="00B853D3">
              <w:t>100</w:t>
            </w:r>
          </w:p>
        </w:tc>
      </w:tr>
      <w:tr w:rsidR="00E2297F" w:rsidRPr="00E80F49" w14:paraId="09E7759B" w14:textId="77777777" w:rsidTr="00822785">
        <w:tc>
          <w:tcPr>
            <w:tcW w:w="1514" w:type="dxa"/>
            <w:shd w:val="clear" w:color="auto" w:fill="auto"/>
          </w:tcPr>
          <w:p w14:paraId="1695DB91" w14:textId="638F0D5C" w:rsidR="00E2297F" w:rsidRDefault="00E2297F" w:rsidP="00E2297F">
            <w:pPr>
              <w:pStyle w:val="TAC"/>
            </w:pPr>
            <w:r>
              <w:t>CA_n2A-n5A</w:t>
            </w:r>
          </w:p>
        </w:tc>
        <w:tc>
          <w:tcPr>
            <w:tcW w:w="1595" w:type="dxa"/>
            <w:shd w:val="clear" w:color="auto" w:fill="auto"/>
          </w:tcPr>
          <w:p w14:paraId="0E150912" w14:textId="02006495" w:rsidR="00E2297F" w:rsidRDefault="00E2297F" w:rsidP="00E2297F">
            <w:pPr>
              <w:pStyle w:val="TAC"/>
              <w:rPr>
                <w:lang w:eastAsia="zh-CN"/>
              </w:rPr>
            </w:pPr>
            <w:r>
              <w:rPr>
                <w:lang w:eastAsia="zh-CN"/>
              </w:rPr>
              <w:t>3</w:t>
            </w:r>
          </w:p>
        </w:tc>
        <w:tc>
          <w:tcPr>
            <w:tcW w:w="4393" w:type="dxa"/>
            <w:shd w:val="clear" w:color="auto" w:fill="auto"/>
          </w:tcPr>
          <w:p w14:paraId="58099E47" w14:textId="4DE0D70F" w:rsidR="00E2297F" w:rsidRDefault="00E2297F" w:rsidP="00E2297F">
            <w:pPr>
              <w:pStyle w:val="TAC"/>
              <w:rPr>
                <w:lang w:eastAsia="ja-JP"/>
              </w:rPr>
            </w:pPr>
            <w:r>
              <w:rPr>
                <w:lang w:eastAsia="ja-JP"/>
              </w:rPr>
              <w:t>38.521-1_TpAnalysisSpur(CA_n2A_n5A)</w:t>
            </w:r>
            <w:r w:rsidR="00B853D3" w:rsidRPr="00B853D3">
              <w:rPr>
                <w:lang w:eastAsia="ja-JP"/>
              </w:rPr>
              <w:t>_v1</w:t>
            </w:r>
            <w:r>
              <w:rPr>
                <w:lang w:eastAsia="ja-JP"/>
              </w:rPr>
              <w:t>.zip</w:t>
            </w:r>
          </w:p>
        </w:tc>
        <w:tc>
          <w:tcPr>
            <w:tcW w:w="2355" w:type="dxa"/>
            <w:shd w:val="clear" w:color="auto" w:fill="auto"/>
          </w:tcPr>
          <w:p w14:paraId="0409E01D" w14:textId="071CC09D" w:rsidR="00E2297F" w:rsidDel="00093DAD" w:rsidRDefault="00E2297F" w:rsidP="00E2297F">
            <w:pPr>
              <w:pStyle w:val="TAC"/>
            </w:pPr>
            <w:r>
              <w:t>RAN5#</w:t>
            </w:r>
            <w:r w:rsidR="00B853D3">
              <w:t>100</w:t>
            </w:r>
          </w:p>
        </w:tc>
      </w:tr>
      <w:tr w:rsidR="00E2297F" w:rsidRPr="00E80F49" w14:paraId="57D55243" w14:textId="77777777" w:rsidTr="00822785">
        <w:tc>
          <w:tcPr>
            <w:tcW w:w="1514" w:type="dxa"/>
            <w:shd w:val="clear" w:color="auto" w:fill="auto"/>
          </w:tcPr>
          <w:p w14:paraId="676F46C6" w14:textId="4884D2D2" w:rsidR="00E2297F" w:rsidRDefault="00E2297F" w:rsidP="00E2297F">
            <w:pPr>
              <w:pStyle w:val="TAC"/>
            </w:pPr>
            <w:r>
              <w:t>CA_n2A-n48A</w:t>
            </w:r>
          </w:p>
        </w:tc>
        <w:tc>
          <w:tcPr>
            <w:tcW w:w="1595" w:type="dxa"/>
            <w:shd w:val="clear" w:color="auto" w:fill="auto"/>
          </w:tcPr>
          <w:p w14:paraId="32FB09E0" w14:textId="2A98A38C" w:rsidR="00E2297F" w:rsidRDefault="00E2297F" w:rsidP="00E2297F">
            <w:pPr>
              <w:pStyle w:val="TAC"/>
              <w:rPr>
                <w:lang w:eastAsia="zh-CN"/>
              </w:rPr>
            </w:pPr>
            <w:r>
              <w:rPr>
                <w:lang w:eastAsia="zh-CN"/>
              </w:rPr>
              <w:t>3</w:t>
            </w:r>
          </w:p>
        </w:tc>
        <w:tc>
          <w:tcPr>
            <w:tcW w:w="4393" w:type="dxa"/>
            <w:shd w:val="clear" w:color="auto" w:fill="auto"/>
          </w:tcPr>
          <w:p w14:paraId="63B69816" w14:textId="187C1541" w:rsidR="00E2297F" w:rsidRDefault="00E2297F" w:rsidP="00E2297F">
            <w:pPr>
              <w:pStyle w:val="TAC"/>
              <w:rPr>
                <w:lang w:eastAsia="ja-JP"/>
              </w:rPr>
            </w:pPr>
            <w:r>
              <w:rPr>
                <w:lang w:eastAsia="ja-JP"/>
              </w:rPr>
              <w:t>38.521-1_TpAnalysisSpur(CA_n2A_n48A)</w:t>
            </w:r>
            <w:r w:rsidR="00B853D3" w:rsidRPr="00B853D3">
              <w:rPr>
                <w:lang w:eastAsia="ja-JP"/>
              </w:rPr>
              <w:t>_v1</w:t>
            </w:r>
            <w:r>
              <w:rPr>
                <w:lang w:eastAsia="ja-JP"/>
              </w:rPr>
              <w:t>.zip</w:t>
            </w:r>
          </w:p>
        </w:tc>
        <w:tc>
          <w:tcPr>
            <w:tcW w:w="2355" w:type="dxa"/>
            <w:shd w:val="clear" w:color="auto" w:fill="auto"/>
          </w:tcPr>
          <w:p w14:paraId="6EF5694B" w14:textId="7515F736" w:rsidR="00E2297F" w:rsidRDefault="00E2297F" w:rsidP="00E2297F">
            <w:pPr>
              <w:pStyle w:val="TAC"/>
            </w:pPr>
            <w:r>
              <w:t>RAN5#</w:t>
            </w:r>
            <w:r w:rsidR="00B853D3">
              <w:t>100</w:t>
            </w:r>
          </w:p>
        </w:tc>
      </w:tr>
      <w:tr w:rsidR="00704BC8" w:rsidRPr="00E80F49" w14:paraId="6EC1CBE6" w14:textId="77777777" w:rsidTr="00822785">
        <w:tc>
          <w:tcPr>
            <w:tcW w:w="1514" w:type="dxa"/>
            <w:shd w:val="clear" w:color="auto" w:fill="auto"/>
          </w:tcPr>
          <w:p w14:paraId="63722594" w14:textId="4625083C" w:rsidR="00704BC8" w:rsidRDefault="00704BC8" w:rsidP="00704BC8">
            <w:pPr>
              <w:pStyle w:val="TAC"/>
            </w:pPr>
            <w:proofErr w:type="spellStart"/>
            <w:r>
              <w:rPr>
                <w:bCs/>
              </w:rPr>
              <w:t>CA_n</w:t>
            </w:r>
            <w:proofErr w:type="spellEnd"/>
            <w:r>
              <w:rPr>
                <w:rFonts w:eastAsia="SimSun" w:hint="eastAsia"/>
                <w:bCs/>
                <w:lang w:val="en-US" w:eastAsia="zh-CN"/>
              </w:rPr>
              <w:t>3</w:t>
            </w:r>
            <w:r>
              <w:rPr>
                <w:bCs/>
              </w:rPr>
              <w:t>A-n8A</w:t>
            </w:r>
          </w:p>
        </w:tc>
        <w:tc>
          <w:tcPr>
            <w:tcW w:w="1595" w:type="dxa"/>
            <w:shd w:val="clear" w:color="auto" w:fill="auto"/>
          </w:tcPr>
          <w:p w14:paraId="2D189B13" w14:textId="15B9CAA7" w:rsidR="00704BC8" w:rsidRDefault="00704BC8" w:rsidP="00704BC8">
            <w:pPr>
              <w:pStyle w:val="TAC"/>
              <w:rPr>
                <w:lang w:eastAsia="zh-CN"/>
              </w:rPr>
            </w:pPr>
            <w:r>
              <w:rPr>
                <w:rFonts w:hint="eastAsia"/>
                <w:lang w:val="en-US" w:eastAsia="zh-CN"/>
              </w:rPr>
              <w:t>3</w:t>
            </w:r>
          </w:p>
        </w:tc>
        <w:tc>
          <w:tcPr>
            <w:tcW w:w="4393" w:type="dxa"/>
            <w:shd w:val="clear" w:color="auto" w:fill="auto"/>
          </w:tcPr>
          <w:p w14:paraId="2401E87E" w14:textId="13A02EE1" w:rsidR="00704BC8" w:rsidRDefault="00704BC8" w:rsidP="00704BC8">
            <w:pPr>
              <w:pStyle w:val="TAC"/>
              <w:rPr>
                <w:lang w:eastAsia="ja-JP"/>
              </w:rPr>
            </w:pPr>
            <w:r>
              <w:rPr>
                <w:bCs/>
                <w:lang w:eastAsia="ja-JP"/>
              </w:rPr>
              <w:t>38.521-1_TpAnalysisSpur(</w:t>
            </w:r>
            <w:proofErr w:type="spellStart"/>
            <w:r>
              <w:rPr>
                <w:bCs/>
                <w:lang w:eastAsia="ja-JP"/>
              </w:rPr>
              <w:t>CA_n</w:t>
            </w:r>
            <w:proofErr w:type="spellEnd"/>
            <w:r>
              <w:rPr>
                <w:rFonts w:eastAsia="SimSun" w:hint="eastAsia"/>
                <w:bCs/>
                <w:lang w:val="en-US" w:eastAsia="zh-CN"/>
              </w:rPr>
              <w:t>3</w:t>
            </w:r>
            <w:r>
              <w:rPr>
                <w:bCs/>
                <w:lang w:eastAsia="ja-JP"/>
              </w:rPr>
              <w:t>A-n8A).zip</w:t>
            </w:r>
          </w:p>
        </w:tc>
        <w:tc>
          <w:tcPr>
            <w:tcW w:w="2355" w:type="dxa"/>
            <w:shd w:val="clear" w:color="auto" w:fill="auto"/>
          </w:tcPr>
          <w:p w14:paraId="7840F346" w14:textId="033328C9" w:rsidR="00704BC8" w:rsidRDefault="00704BC8" w:rsidP="00704BC8">
            <w:pPr>
              <w:pStyle w:val="TAC"/>
            </w:pPr>
            <w:r>
              <w:t>RAN5#</w:t>
            </w:r>
            <w:r>
              <w:rPr>
                <w:rFonts w:eastAsia="SimSun" w:hint="eastAsia"/>
                <w:lang w:val="en-US" w:eastAsia="zh-CN"/>
              </w:rPr>
              <w:t>100</w:t>
            </w:r>
          </w:p>
        </w:tc>
      </w:tr>
      <w:tr w:rsidR="00FA6715" w:rsidRPr="00E80F49" w14:paraId="266736AB" w14:textId="77777777" w:rsidTr="00B41BAF">
        <w:tc>
          <w:tcPr>
            <w:tcW w:w="1514" w:type="dxa"/>
            <w:shd w:val="clear" w:color="auto" w:fill="auto"/>
          </w:tcPr>
          <w:p w14:paraId="045CE5FE" w14:textId="77777777" w:rsidR="00FA6715" w:rsidRDefault="00FA6715" w:rsidP="00B41BAF">
            <w:pPr>
              <w:pStyle w:val="TAC"/>
            </w:pPr>
            <w:r>
              <w:rPr>
                <w:rFonts w:hint="eastAsia"/>
                <w:bCs/>
                <w:lang w:eastAsia="ja-JP"/>
              </w:rPr>
              <w:t>C</w:t>
            </w:r>
            <w:r>
              <w:rPr>
                <w:bCs/>
                <w:lang w:eastAsia="ja-JP"/>
              </w:rPr>
              <w:t>A_n3A-n28A</w:t>
            </w:r>
          </w:p>
        </w:tc>
        <w:tc>
          <w:tcPr>
            <w:tcW w:w="1595" w:type="dxa"/>
            <w:shd w:val="clear" w:color="auto" w:fill="auto"/>
          </w:tcPr>
          <w:p w14:paraId="7AEFF605" w14:textId="77777777" w:rsidR="00FA6715" w:rsidRDefault="00FA6715" w:rsidP="00B41BAF">
            <w:pPr>
              <w:pStyle w:val="TAC"/>
              <w:rPr>
                <w:lang w:eastAsia="zh-CN"/>
              </w:rPr>
            </w:pPr>
            <w:r>
              <w:rPr>
                <w:rFonts w:hint="eastAsia"/>
                <w:lang w:val="en-US" w:eastAsia="ja-JP"/>
              </w:rPr>
              <w:t>3</w:t>
            </w:r>
          </w:p>
        </w:tc>
        <w:tc>
          <w:tcPr>
            <w:tcW w:w="4393" w:type="dxa"/>
            <w:shd w:val="clear" w:color="auto" w:fill="auto"/>
          </w:tcPr>
          <w:p w14:paraId="62BE1939" w14:textId="77777777" w:rsidR="00FA6715" w:rsidRDefault="00FA6715" w:rsidP="00B41BAF">
            <w:pPr>
              <w:pStyle w:val="TAC"/>
              <w:rPr>
                <w:lang w:eastAsia="ja-JP"/>
              </w:rPr>
            </w:pPr>
            <w:r>
              <w:rPr>
                <w:bCs/>
                <w:lang w:eastAsia="ja-JP"/>
              </w:rPr>
              <w:t>38.521-1_TpAnalysisSpur(</w:t>
            </w:r>
            <w:proofErr w:type="spellStart"/>
            <w:r>
              <w:rPr>
                <w:bCs/>
                <w:lang w:eastAsia="ja-JP"/>
              </w:rPr>
              <w:t>CA_n</w:t>
            </w:r>
            <w:proofErr w:type="spellEnd"/>
            <w:r>
              <w:rPr>
                <w:rFonts w:eastAsia="SimSun" w:hint="eastAsia"/>
                <w:bCs/>
                <w:lang w:val="en-US" w:eastAsia="zh-CN"/>
              </w:rPr>
              <w:t>3</w:t>
            </w:r>
            <w:r>
              <w:rPr>
                <w:bCs/>
                <w:lang w:eastAsia="ja-JP"/>
              </w:rPr>
              <w:t>A-n28A).zip</w:t>
            </w:r>
          </w:p>
        </w:tc>
        <w:tc>
          <w:tcPr>
            <w:tcW w:w="2355" w:type="dxa"/>
            <w:shd w:val="clear" w:color="auto" w:fill="auto"/>
          </w:tcPr>
          <w:p w14:paraId="31DA7FD7" w14:textId="77777777" w:rsidR="00FA6715" w:rsidRDefault="00FA6715" w:rsidP="00B41BAF">
            <w:pPr>
              <w:pStyle w:val="TAC"/>
            </w:pPr>
            <w:r>
              <w:rPr>
                <w:rFonts w:hint="eastAsia"/>
                <w:lang w:eastAsia="ja-JP"/>
              </w:rPr>
              <w:t>R</w:t>
            </w:r>
            <w:r>
              <w:rPr>
                <w:lang w:eastAsia="ja-JP"/>
              </w:rPr>
              <w:t>AN5#101</w:t>
            </w:r>
          </w:p>
        </w:tc>
      </w:tr>
      <w:tr w:rsidR="00704BC8" w:rsidRPr="00E80F49" w14:paraId="36A48BEC" w14:textId="77777777" w:rsidTr="00822785">
        <w:tc>
          <w:tcPr>
            <w:tcW w:w="1514" w:type="dxa"/>
            <w:shd w:val="clear" w:color="auto" w:fill="auto"/>
          </w:tcPr>
          <w:p w14:paraId="2D4C4A5D" w14:textId="446C664B" w:rsidR="00704BC8" w:rsidRDefault="00704BC8" w:rsidP="00704BC8">
            <w:pPr>
              <w:pStyle w:val="TAC"/>
            </w:pPr>
            <w:r w:rsidRPr="00B0170B">
              <w:rPr>
                <w:lang w:eastAsia="zh-CN"/>
              </w:rPr>
              <w:t>CA_n3A-n41A</w:t>
            </w:r>
          </w:p>
        </w:tc>
        <w:tc>
          <w:tcPr>
            <w:tcW w:w="1595" w:type="dxa"/>
            <w:shd w:val="clear" w:color="auto" w:fill="auto"/>
          </w:tcPr>
          <w:p w14:paraId="62CD9059" w14:textId="0D9D308D" w:rsidR="00704BC8" w:rsidRDefault="00704BC8" w:rsidP="00704BC8">
            <w:pPr>
              <w:pStyle w:val="TAC"/>
              <w:rPr>
                <w:lang w:eastAsia="zh-CN"/>
              </w:rPr>
            </w:pPr>
            <w:r w:rsidRPr="00B0170B">
              <w:rPr>
                <w:lang w:eastAsia="zh-CN"/>
              </w:rPr>
              <w:t>6</w:t>
            </w:r>
          </w:p>
        </w:tc>
        <w:tc>
          <w:tcPr>
            <w:tcW w:w="4393" w:type="dxa"/>
            <w:shd w:val="clear" w:color="auto" w:fill="auto"/>
          </w:tcPr>
          <w:p w14:paraId="032799E0" w14:textId="625C5AE0" w:rsidR="00704BC8" w:rsidRDefault="00704BC8" w:rsidP="00704BC8">
            <w:pPr>
              <w:pStyle w:val="TAC"/>
              <w:rPr>
                <w:lang w:eastAsia="ja-JP"/>
              </w:rPr>
            </w:pPr>
            <w:r w:rsidRPr="00B0170B">
              <w:rPr>
                <w:lang w:eastAsia="ja-JP"/>
              </w:rPr>
              <w:t>38.521-1_TpAnalysisSpur(CA_n3A-n41A).zip</w:t>
            </w:r>
          </w:p>
        </w:tc>
        <w:tc>
          <w:tcPr>
            <w:tcW w:w="2355" w:type="dxa"/>
            <w:shd w:val="clear" w:color="auto" w:fill="auto"/>
          </w:tcPr>
          <w:p w14:paraId="2146DD4D" w14:textId="0C17326C" w:rsidR="00704BC8" w:rsidRDefault="00704BC8" w:rsidP="00704BC8">
            <w:pPr>
              <w:pStyle w:val="TAC"/>
            </w:pPr>
            <w:r w:rsidRPr="00B0170B">
              <w:t>RAN5#97</w:t>
            </w:r>
          </w:p>
        </w:tc>
      </w:tr>
      <w:tr w:rsidR="00393186" w:rsidRPr="00E80F49" w14:paraId="5BC0E8AE" w14:textId="77777777" w:rsidTr="00822785">
        <w:tc>
          <w:tcPr>
            <w:tcW w:w="1514" w:type="dxa"/>
            <w:shd w:val="clear" w:color="auto" w:fill="auto"/>
          </w:tcPr>
          <w:p w14:paraId="6D669A8B" w14:textId="77A47624" w:rsidR="00393186" w:rsidRPr="00B0170B" w:rsidRDefault="00393186" w:rsidP="00393186">
            <w:pPr>
              <w:pStyle w:val="TAC"/>
              <w:rPr>
                <w:lang w:eastAsia="zh-CN"/>
              </w:rPr>
            </w:pPr>
            <w:r>
              <w:rPr>
                <w:rFonts w:hint="eastAsia"/>
                <w:lang w:eastAsia="ja-JP"/>
              </w:rPr>
              <w:t>C</w:t>
            </w:r>
            <w:r>
              <w:rPr>
                <w:lang w:eastAsia="ja-JP"/>
              </w:rPr>
              <w:t>A_n3A-n77A</w:t>
            </w:r>
          </w:p>
        </w:tc>
        <w:tc>
          <w:tcPr>
            <w:tcW w:w="1595" w:type="dxa"/>
            <w:shd w:val="clear" w:color="auto" w:fill="auto"/>
          </w:tcPr>
          <w:p w14:paraId="1443BE76" w14:textId="7B554154" w:rsidR="00393186" w:rsidRPr="00B0170B" w:rsidRDefault="00393186" w:rsidP="00393186">
            <w:pPr>
              <w:pStyle w:val="TAC"/>
              <w:rPr>
                <w:lang w:eastAsia="zh-CN"/>
              </w:rPr>
            </w:pPr>
            <w:r>
              <w:rPr>
                <w:rFonts w:hint="eastAsia"/>
                <w:lang w:eastAsia="ja-JP"/>
              </w:rPr>
              <w:t>1</w:t>
            </w:r>
          </w:p>
        </w:tc>
        <w:tc>
          <w:tcPr>
            <w:tcW w:w="4393" w:type="dxa"/>
            <w:shd w:val="clear" w:color="auto" w:fill="auto"/>
          </w:tcPr>
          <w:p w14:paraId="05EE6101" w14:textId="10B83645" w:rsidR="00393186" w:rsidRPr="00B0170B" w:rsidRDefault="00393186" w:rsidP="00393186">
            <w:pPr>
              <w:pStyle w:val="TAC"/>
              <w:rPr>
                <w:lang w:eastAsia="ja-JP"/>
              </w:rPr>
            </w:pPr>
            <w:r w:rsidRPr="00B0170B">
              <w:rPr>
                <w:lang w:eastAsia="ja-JP"/>
              </w:rPr>
              <w:t>38.521-1_TpAnalysisSpur(CA_n3A-n</w:t>
            </w:r>
            <w:r>
              <w:rPr>
                <w:lang w:eastAsia="ja-JP"/>
              </w:rPr>
              <w:t>77</w:t>
            </w:r>
            <w:r w:rsidRPr="00B0170B">
              <w:rPr>
                <w:lang w:eastAsia="ja-JP"/>
              </w:rPr>
              <w:t>A).zip</w:t>
            </w:r>
          </w:p>
        </w:tc>
        <w:tc>
          <w:tcPr>
            <w:tcW w:w="2355" w:type="dxa"/>
            <w:shd w:val="clear" w:color="auto" w:fill="auto"/>
          </w:tcPr>
          <w:p w14:paraId="250C1651" w14:textId="0606A733" w:rsidR="00393186" w:rsidRPr="00B0170B" w:rsidRDefault="00393186" w:rsidP="00393186">
            <w:pPr>
              <w:pStyle w:val="TAC"/>
            </w:pPr>
            <w:r>
              <w:rPr>
                <w:rFonts w:hint="eastAsia"/>
                <w:lang w:eastAsia="ja-JP"/>
              </w:rPr>
              <w:t>R</w:t>
            </w:r>
            <w:r>
              <w:rPr>
                <w:lang w:eastAsia="ja-JP"/>
              </w:rPr>
              <w:t>AN5#100</w:t>
            </w:r>
          </w:p>
        </w:tc>
      </w:tr>
      <w:tr w:rsidR="00393186" w:rsidRPr="00E80F49" w14:paraId="50D5FEF4" w14:textId="77777777" w:rsidTr="00822785">
        <w:tc>
          <w:tcPr>
            <w:tcW w:w="1514" w:type="dxa"/>
            <w:shd w:val="clear" w:color="auto" w:fill="auto"/>
          </w:tcPr>
          <w:p w14:paraId="706F9319" w14:textId="77777777" w:rsidR="00393186" w:rsidRPr="00E80F49" w:rsidRDefault="00393186" w:rsidP="00393186">
            <w:pPr>
              <w:pStyle w:val="TAC"/>
            </w:pPr>
            <w:r w:rsidRPr="00E80F49">
              <w:t>CA_n3A-n78A</w:t>
            </w:r>
          </w:p>
        </w:tc>
        <w:tc>
          <w:tcPr>
            <w:tcW w:w="1595" w:type="dxa"/>
            <w:shd w:val="clear" w:color="auto" w:fill="auto"/>
          </w:tcPr>
          <w:p w14:paraId="036B1EDF" w14:textId="3DA89F0F" w:rsidR="00393186" w:rsidRPr="00E80F49" w:rsidRDefault="00393186" w:rsidP="00393186">
            <w:pPr>
              <w:pStyle w:val="TAC"/>
              <w:rPr>
                <w:lang w:eastAsia="zh-CN"/>
              </w:rPr>
            </w:pPr>
            <w:r>
              <w:rPr>
                <w:lang w:eastAsia="zh-CN"/>
              </w:rPr>
              <w:t>4</w:t>
            </w:r>
          </w:p>
        </w:tc>
        <w:tc>
          <w:tcPr>
            <w:tcW w:w="4393" w:type="dxa"/>
            <w:shd w:val="clear" w:color="auto" w:fill="auto"/>
          </w:tcPr>
          <w:p w14:paraId="3F8BFCFF" w14:textId="0C683B4A"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2355" w:type="dxa"/>
            <w:shd w:val="clear" w:color="auto" w:fill="auto"/>
          </w:tcPr>
          <w:p w14:paraId="78758E03" w14:textId="08EAE8F4" w:rsidR="00393186" w:rsidRPr="00E80F49" w:rsidRDefault="00393186" w:rsidP="00393186">
            <w:pPr>
              <w:pStyle w:val="TAC"/>
            </w:pPr>
            <w:r w:rsidRPr="00E80F49">
              <w:t>RAN5#</w:t>
            </w:r>
            <w:r>
              <w:t>97</w:t>
            </w:r>
          </w:p>
        </w:tc>
      </w:tr>
      <w:tr w:rsidR="00393186" w:rsidRPr="00E80F49" w14:paraId="1EFBB1E8" w14:textId="77777777" w:rsidTr="00822785">
        <w:tc>
          <w:tcPr>
            <w:tcW w:w="1514" w:type="dxa"/>
            <w:shd w:val="clear" w:color="auto" w:fill="auto"/>
          </w:tcPr>
          <w:p w14:paraId="29A2FD29" w14:textId="0E0C2A88" w:rsidR="00393186" w:rsidRPr="00E80F49" w:rsidRDefault="00393186" w:rsidP="00393186">
            <w:pPr>
              <w:pStyle w:val="TAC"/>
            </w:pPr>
            <w:r>
              <w:t>CA_n5A-n48A</w:t>
            </w:r>
          </w:p>
        </w:tc>
        <w:tc>
          <w:tcPr>
            <w:tcW w:w="1595" w:type="dxa"/>
            <w:shd w:val="clear" w:color="auto" w:fill="auto"/>
          </w:tcPr>
          <w:p w14:paraId="6CD6DBD1" w14:textId="03C86D97" w:rsidR="00393186" w:rsidRDefault="00393186" w:rsidP="00393186">
            <w:pPr>
              <w:pStyle w:val="TAC"/>
              <w:rPr>
                <w:lang w:eastAsia="zh-CN"/>
              </w:rPr>
            </w:pPr>
            <w:r>
              <w:rPr>
                <w:lang w:eastAsia="zh-CN"/>
              </w:rPr>
              <w:t>7</w:t>
            </w:r>
          </w:p>
        </w:tc>
        <w:tc>
          <w:tcPr>
            <w:tcW w:w="4393" w:type="dxa"/>
            <w:shd w:val="clear" w:color="auto" w:fill="auto"/>
          </w:tcPr>
          <w:p w14:paraId="09BBDD89" w14:textId="00ABC1B2" w:rsidR="00393186" w:rsidRDefault="00393186" w:rsidP="00393186">
            <w:pPr>
              <w:pStyle w:val="TAC"/>
              <w:rPr>
                <w:lang w:eastAsia="ja-JP"/>
              </w:rPr>
            </w:pPr>
            <w:r>
              <w:rPr>
                <w:lang w:eastAsia="ja-JP"/>
              </w:rPr>
              <w:t>38.521-1_TpAnalysisSpur(CA_n5A-n48A)</w:t>
            </w:r>
            <w:r w:rsidR="00B853D3" w:rsidRPr="00B853D3">
              <w:rPr>
                <w:lang w:eastAsia="ja-JP"/>
              </w:rPr>
              <w:t>_</w:t>
            </w:r>
            <w:r>
              <w:rPr>
                <w:lang w:eastAsia="ja-JP"/>
              </w:rPr>
              <w:t>v</w:t>
            </w:r>
            <w:r w:rsidR="00B853D3">
              <w:rPr>
                <w:lang w:eastAsia="ja-JP"/>
              </w:rPr>
              <w:t>1</w:t>
            </w:r>
            <w:r>
              <w:rPr>
                <w:lang w:eastAsia="ja-JP"/>
              </w:rPr>
              <w:t>.zip</w:t>
            </w:r>
          </w:p>
        </w:tc>
        <w:tc>
          <w:tcPr>
            <w:tcW w:w="2355" w:type="dxa"/>
            <w:shd w:val="clear" w:color="auto" w:fill="auto"/>
          </w:tcPr>
          <w:p w14:paraId="072E86F2" w14:textId="58326EFA" w:rsidR="00393186" w:rsidRPr="00E80F49" w:rsidRDefault="00393186" w:rsidP="00393186">
            <w:pPr>
              <w:pStyle w:val="TAC"/>
            </w:pPr>
            <w:r>
              <w:t>RAN5#</w:t>
            </w:r>
            <w:r w:rsidR="00B853D3">
              <w:t>100</w:t>
            </w:r>
          </w:p>
        </w:tc>
      </w:tr>
      <w:tr w:rsidR="00393186" w:rsidRPr="00E80F49" w14:paraId="6D2E3CC2" w14:textId="77777777" w:rsidTr="00822785">
        <w:tc>
          <w:tcPr>
            <w:tcW w:w="1514" w:type="dxa"/>
            <w:shd w:val="clear" w:color="auto" w:fill="auto"/>
          </w:tcPr>
          <w:p w14:paraId="551067FE" w14:textId="05D27ACD" w:rsidR="00393186" w:rsidRDefault="00393186" w:rsidP="00393186">
            <w:pPr>
              <w:pStyle w:val="TAC"/>
            </w:pPr>
            <w:r>
              <w:t>CA_n5A-n66A</w:t>
            </w:r>
          </w:p>
        </w:tc>
        <w:tc>
          <w:tcPr>
            <w:tcW w:w="1595" w:type="dxa"/>
            <w:shd w:val="clear" w:color="auto" w:fill="auto"/>
          </w:tcPr>
          <w:p w14:paraId="717266CB" w14:textId="76BDACC9" w:rsidR="00393186" w:rsidRDefault="00393186" w:rsidP="00393186">
            <w:pPr>
              <w:pStyle w:val="TAC"/>
              <w:rPr>
                <w:lang w:eastAsia="zh-CN"/>
              </w:rPr>
            </w:pPr>
            <w:r>
              <w:rPr>
                <w:lang w:eastAsia="zh-CN"/>
              </w:rPr>
              <w:t>3</w:t>
            </w:r>
          </w:p>
        </w:tc>
        <w:tc>
          <w:tcPr>
            <w:tcW w:w="4393" w:type="dxa"/>
            <w:shd w:val="clear" w:color="auto" w:fill="auto"/>
          </w:tcPr>
          <w:p w14:paraId="4CDE6CB0" w14:textId="659AA290" w:rsidR="00393186" w:rsidRDefault="00393186" w:rsidP="00393186">
            <w:pPr>
              <w:pStyle w:val="TAC"/>
              <w:rPr>
                <w:lang w:eastAsia="ja-JP"/>
              </w:rPr>
            </w:pPr>
            <w:r>
              <w:rPr>
                <w:lang w:eastAsia="ja-JP"/>
              </w:rPr>
              <w:t>38.521-1_</w:t>
            </w:r>
            <w:r w:rsidRPr="00E80F49">
              <w:rPr>
                <w:lang w:eastAsia="ja-JP"/>
              </w:rPr>
              <w:t>TpAnalysisSpur(</w:t>
            </w:r>
            <w:r>
              <w:rPr>
                <w:lang w:eastAsia="ja-JP"/>
              </w:rPr>
              <w:t>CA_</w:t>
            </w:r>
            <w:r w:rsidRPr="00E80F49">
              <w:rPr>
                <w:lang w:eastAsia="ja-JP"/>
              </w:rPr>
              <w:t>n</w:t>
            </w:r>
            <w:r>
              <w:rPr>
                <w:lang w:eastAsia="ja-JP"/>
              </w:rPr>
              <w:t>5</w:t>
            </w:r>
            <w:r w:rsidRPr="00E80F49">
              <w:rPr>
                <w:lang w:eastAsia="ja-JP"/>
              </w:rPr>
              <w:t>A-n</w:t>
            </w:r>
            <w:r>
              <w:rPr>
                <w:lang w:eastAsia="ja-JP"/>
              </w:rPr>
              <w:t>66</w:t>
            </w:r>
            <w:r w:rsidRPr="00E80F49">
              <w:rPr>
                <w:lang w:eastAsia="ja-JP"/>
              </w:rPr>
              <w:t>A).zip</w:t>
            </w:r>
          </w:p>
        </w:tc>
        <w:tc>
          <w:tcPr>
            <w:tcW w:w="2355" w:type="dxa"/>
            <w:shd w:val="clear" w:color="auto" w:fill="auto"/>
          </w:tcPr>
          <w:p w14:paraId="0BFC67FE" w14:textId="785B5EC7" w:rsidR="00393186" w:rsidRDefault="00393186" w:rsidP="00393186">
            <w:pPr>
              <w:pStyle w:val="TAC"/>
            </w:pPr>
            <w:r>
              <w:t>RAN5#100</w:t>
            </w:r>
          </w:p>
        </w:tc>
      </w:tr>
      <w:tr w:rsidR="00393186" w:rsidRPr="00E80F49" w14:paraId="5F1F5F8F" w14:textId="77777777" w:rsidTr="00822785">
        <w:tc>
          <w:tcPr>
            <w:tcW w:w="1514" w:type="dxa"/>
            <w:shd w:val="clear" w:color="auto" w:fill="auto"/>
          </w:tcPr>
          <w:p w14:paraId="56D01444" w14:textId="77777777" w:rsidR="00393186" w:rsidRDefault="00393186" w:rsidP="00393186">
            <w:pPr>
              <w:pStyle w:val="TAC"/>
            </w:pPr>
            <w:r>
              <w:t>CA_n5A-n77</w:t>
            </w:r>
            <w:r w:rsidRPr="00E80F49">
              <w:t>A</w:t>
            </w:r>
          </w:p>
        </w:tc>
        <w:tc>
          <w:tcPr>
            <w:tcW w:w="1595" w:type="dxa"/>
            <w:shd w:val="clear" w:color="auto" w:fill="auto"/>
          </w:tcPr>
          <w:p w14:paraId="07A64FBF" w14:textId="77777777" w:rsidR="00393186" w:rsidRDefault="00393186" w:rsidP="00393186">
            <w:pPr>
              <w:pStyle w:val="TAC"/>
              <w:rPr>
                <w:lang w:eastAsia="zh-CN"/>
              </w:rPr>
            </w:pPr>
            <w:r>
              <w:rPr>
                <w:lang w:eastAsia="zh-CN"/>
              </w:rPr>
              <w:t>7</w:t>
            </w:r>
          </w:p>
        </w:tc>
        <w:tc>
          <w:tcPr>
            <w:tcW w:w="4393" w:type="dxa"/>
            <w:shd w:val="clear" w:color="auto" w:fill="auto"/>
          </w:tcPr>
          <w:p w14:paraId="124DFA1A" w14:textId="03BC4046" w:rsidR="00393186" w:rsidRDefault="00393186" w:rsidP="00393186">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00B853D3" w:rsidRPr="00B853D3">
              <w:rPr>
                <w:lang w:eastAsia="ja-JP"/>
              </w:rPr>
              <w:t>_</w:t>
            </w:r>
            <w:r w:rsidRPr="00775706">
              <w:rPr>
                <w:lang w:eastAsia="ja-JP"/>
              </w:rPr>
              <w:t>v</w:t>
            </w:r>
            <w:r w:rsidR="00B853D3">
              <w:rPr>
                <w:lang w:eastAsia="ja-JP"/>
              </w:rPr>
              <w:t>3</w:t>
            </w:r>
            <w:r>
              <w:rPr>
                <w:lang w:eastAsia="ja-JP"/>
              </w:rPr>
              <w:t>.zip</w:t>
            </w:r>
          </w:p>
        </w:tc>
        <w:tc>
          <w:tcPr>
            <w:tcW w:w="2355" w:type="dxa"/>
            <w:shd w:val="clear" w:color="auto" w:fill="auto"/>
          </w:tcPr>
          <w:p w14:paraId="54807543" w14:textId="0BBC3DA0" w:rsidR="00393186" w:rsidRDefault="00393186" w:rsidP="00393186">
            <w:pPr>
              <w:pStyle w:val="TAC"/>
            </w:pPr>
            <w:r>
              <w:t>RAN5#</w:t>
            </w:r>
            <w:r w:rsidR="00B853D3">
              <w:t>100</w:t>
            </w:r>
          </w:p>
        </w:tc>
      </w:tr>
      <w:tr w:rsidR="00393186" w:rsidRPr="00E80F49" w14:paraId="3DD069DE" w14:textId="77777777" w:rsidTr="00822785">
        <w:tc>
          <w:tcPr>
            <w:tcW w:w="1514" w:type="dxa"/>
            <w:shd w:val="clear" w:color="auto" w:fill="auto"/>
          </w:tcPr>
          <w:p w14:paraId="3CA2A5D7" w14:textId="77777777" w:rsidR="00393186" w:rsidRPr="00E80F49" w:rsidRDefault="00393186" w:rsidP="00393186">
            <w:pPr>
              <w:pStyle w:val="TAC"/>
            </w:pPr>
            <w:r w:rsidRPr="00E80F49">
              <w:t>CA_n8A-n78A</w:t>
            </w:r>
          </w:p>
        </w:tc>
        <w:tc>
          <w:tcPr>
            <w:tcW w:w="1595" w:type="dxa"/>
            <w:shd w:val="clear" w:color="auto" w:fill="auto"/>
          </w:tcPr>
          <w:p w14:paraId="46C102B8" w14:textId="685E68B3" w:rsidR="00393186" w:rsidRPr="00E80F49" w:rsidRDefault="00393186" w:rsidP="00393186">
            <w:pPr>
              <w:pStyle w:val="TAC"/>
              <w:rPr>
                <w:lang w:eastAsia="zh-CN"/>
              </w:rPr>
            </w:pPr>
            <w:r>
              <w:rPr>
                <w:lang w:eastAsia="zh-CN"/>
              </w:rPr>
              <w:t>5</w:t>
            </w:r>
          </w:p>
        </w:tc>
        <w:tc>
          <w:tcPr>
            <w:tcW w:w="4393" w:type="dxa"/>
            <w:shd w:val="clear" w:color="auto" w:fill="auto"/>
          </w:tcPr>
          <w:p w14:paraId="75922FF9" w14:textId="097298F0"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2355" w:type="dxa"/>
            <w:shd w:val="clear" w:color="auto" w:fill="auto"/>
          </w:tcPr>
          <w:p w14:paraId="04474937" w14:textId="08E38594" w:rsidR="00393186" w:rsidRPr="00E80F49" w:rsidRDefault="00393186" w:rsidP="00393186">
            <w:pPr>
              <w:pStyle w:val="TAC"/>
            </w:pPr>
            <w:r w:rsidRPr="00E80F49">
              <w:t>RAN5#</w:t>
            </w:r>
            <w:r>
              <w:t>97</w:t>
            </w:r>
          </w:p>
        </w:tc>
      </w:tr>
      <w:tr w:rsidR="00870EBD" w:rsidRPr="00E80F49" w14:paraId="5870D02E" w14:textId="77777777" w:rsidTr="00822785">
        <w:tc>
          <w:tcPr>
            <w:tcW w:w="1514" w:type="dxa"/>
            <w:shd w:val="clear" w:color="auto" w:fill="auto"/>
          </w:tcPr>
          <w:p w14:paraId="6E6ACAC1" w14:textId="3A64BE9D" w:rsidR="00870EBD" w:rsidRPr="00E80F49" w:rsidRDefault="00870EBD" w:rsidP="00870EBD">
            <w:pPr>
              <w:pStyle w:val="TAC"/>
            </w:pPr>
            <w:r>
              <w:t>CA_n14A-n30A</w:t>
            </w:r>
          </w:p>
        </w:tc>
        <w:tc>
          <w:tcPr>
            <w:tcW w:w="1595" w:type="dxa"/>
            <w:shd w:val="clear" w:color="auto" w:fill="auto"/>
          </w:tcPr>
          <w:p w14:paraId="11F14A33" w14:textId="45F1691F" w:rsidR="00870EBD" w:rsidRDefault="00870EBD" w:rsidP="00870EBD">
            <w:pPr>
              <w:pStyle w:val="TAC"/>
              <w:rPr>
                <w:lang w:eastAsia="zh-CN"/>
              </w:rPr>
            </w:pPr>
            <w:r>
              <w:rPr>
                <w:lang w:eastAsia="zh-CN"/>
              </w:rPr>
              <w:t>2</w:t>
            </w:r>
          </w:p>
        </w:tc>
        <w:tc>
          <w:tcPr>
            <w:tcW w:w="4393" w:type="dxa"/>
            <w:shd w:val="clear" w:color="auto" w:fill="auto"/>
          </w:tcPr>
          <w:p w14:paraId="70B83235" w14:textId="595AAD2A" w:rsidR="00870EBD" w:rsidRDefault="00870EBD" w:rsidP="00870EBD">
            <w:pPr>
              <w:pStyle w:val="TAC"/>
              <w:rPr>
                <w:lang w:eastAsia="ja-JP"/>
              </w:rPr>
            </w:pPr>
            <w:r>
              <w:rPr>
                <w:lang w:eastAsia="ja-JP"/>
              </w:rPr>
              <w:t>38.521-1_TpAnalysisSpur(CA_n14A-n30A).zip</w:t>
            </w:r>
          </w:p>
        </w:tc>
        <w:tc>
          <w:tcPr>
            <w:tcW w:w="2355" w:type="dxa"/>
            <w:shd w:val="clear" w:color="auto" w:fill="auto"/>
          </w:tcPr>
          <w:p w14:paraId="656B177C" w14:textId="06B21B79" w:rsidR="00870EBD" w:rsidRPr="00E80F49" w:rsidRDefault="00870EBD" w:rsidP="00870EBD">
            <w:pPr>
              <w:pStyle w:val="TAC"/>
            </w:pPr>
            <w:r>
              <w:t>RAN5#101</w:t>
            </w:r>
          </w:p>
        </w:tc>
      </w:tr>
      <w:tr w:rsidR="00870EBD" w:rsidRPr="00E80F49" w14:paraId="7006097E" w14:textId="77777777" w:rsidTr="00822785">
        <w:tc>
          <w:tcPr>
            <w:tcW w:w="1514" w:type="dxa"/>
            <w:shd w:val="clear" w:color="auto" w:fill="auto"/>
          </w:tcPr>
          <w:p w14:paraId="15A85BC8" w14:textId="79D4A40E" w:rsidR="00870EBD" w:rsidRPr="00E80F49" w:rsidRDefault="00870EBD" w:rsidP="00870EBD">
            <w:pPr>
              <w:pStyle w:val="TAC"/>
            </w:pPr>
            <w:r>
              <w:t>CA_n14A-n66A</w:t>
            </w:r>
          </w:p>
        </w:tc>
        <w:tc>
          <w:tcPr>
            <w:tcW w:w="1595" w:type="dxa"/>
            <w:shd w:val="clear" w:color="auto" w:fill="auto"/>
          </w:tcPr>
          <w:p w14:paraId="76D5D521" w14:textId="6DA6A8A4" w:rsidR="00870EBD" w:rsidRDefault="00870EBD" w:rsidP="00870EBD">
            <w:pPr>
              <w:pStyle w:val="TAC"/>
              <w:rPr>
                <w:lang w:eastAsia="zh-CN"/>
              </w:rPr>
            </w:pPr>
            <w:r>
              <w:rPr>
                <w:lang w:eastAsia="zh-CN"/>
              </w:rPr>
              <w:t>2</w:t>
            </w:r>
          </w:p>
        </w:tc>
        <w:tc>
          <w:tcPr>
            <w:tcW w:w="4393" w:type="dxa"/>
            <w:shd w:val="clear" w:color="auto" w:fill="auto"/>
          </w:tcPr>
          <w:p w14:paraId="045E4C27" w14:textId="2DA089A6" w:rsidR="00870EBD" w:rsidRDefault="00870EBD" w:rsidP="00870EBD">
            <w:pPr>
              <w:pStyle w:val="TAC"/>
              <w:rPr>
                <w:lang w:eastAsia="ja-JP"/>
              </w:rPr>
            </w:pPr>
            <w:r>
              <w:rPr>
                <w:lang w:eastAsia="ja-JP"/>
              </w:rPr>
              <w:t>38.521-1_TpAnalysisSpur(CA_n14A-n66A).zip</w:t>
            </w:r>
          </w:p>
        </w:tc>
        <w:tc>
          <w:tcPr>
            <w:tcW w:w="2355" w:type="dxa"/>
            <w:shd w:val="clear" w:color="auto" w:fill="auto"/>
          </w:tcPr>
          <w:p w14:paraId="309C1CB5" w14:textId="02CD78B4" w:rsidR="00870EBD" w:rsidRPr="00E80F49" w:rsidRDefault="00870EBD" w:rsidP="00870EBD">
            <w:pPr>
              <w:pStyle w:val="TAC"/>
            </w:pPr>
            <w:r>
              <w:t>RAN5#101</w:t>
            </w:r>
          </w:p>
        </w:tc>
      </w:tr>
      <w:tr w:rsidR="00870EBD" w:rsidRPr="00E80F49" w14:paraId="6FE8F4C3" w14:textId="77777777" w:rsidTr="00822785">
        <w:tc>
          <w:tcPr>
            <w:tcW w:w="1514" w:type="dxa"/>
            <w:shd w:val="clear" w:color="auto" w:fill="auto"/>
          </w:tcPr>
          <w:p w14:paraId="3F9E6992" w14:textId="1F9C4B3D" w:rsidR="00870EBD" w:rsidRPr="00E80F49" w:rsidRDefault="00870EBD" w:rsidP="00870EBD">
            <w:pPr>
              <w:pStyle w:val="TAC"/>
            </w:pPr>
            <w:r>
              <w:t>CA_n14A-n77A</w:t>
            </w:r>
          </w:p>
        </w:tc>
        <w:tc>
          <w:tcPr>
            <w:tcW w:w="1595" w:type="dxa"/>
            <w:shd w:val="clear" w:color="auto" w:fill="auto"/>
          </w:tcPr>
          <w:p w14:paraId="3B44CECC" w14:textId="49FF1F54" w:rsidR="00870EBD" w:rsidRDefault="00870EBD" w:rsidP="00870EBD">
            <w:pPr>
              <w:pStyle w:val="TAC"/>
              <w:rPr>
                <w:lang w:eastAsia="zh-CN"/>
              </w:rPr>
            </w:pPr>
            <w:r>
              <w:rPr>
                <w:lang w:eastAsia="zh-CN"/>
              </w:rPr>
              <w:t>2</w:t>
            </w:r>
          </w:p>
        </w:tc>
        <w:tc>
          <w:tcPr>
            <w:tcW w:w="4393" w:type="dxa"/>
            <w:shd w:val="clear" w:color="auto" w:fill="auto"/>
          </w:tcPr>
          <w:p w14:paraId="59BE29E5" w14:textId="5B61C4E3" w:rsidR="00870EBD" w:rsidRDefault="00870EBD" w:rsidP="00870EBD">
            <w:pPr>
              <w:pStyle w:val="TAC"/>
              <w:rPr>
                <w:lang w:eastAsia="ja-JP"/>
              </w:rPr>
            </w:pPr>
            <w:r>
              <w:rPr>
                <w:lang w:eastAsia="ja-JP"/>
              </w:rPr>
              <w:t>38.521-1_TpAnalysisSpur(CA_n14A-n77A).zip</w:t>
            </w:r>
          </w:p>
        </w:tc>
        <w:tc>
          <w:tcPr>
            <w:tcW w:w="2355" w:type="dxa"/>
            <w:shd w:val="clear" w:color="auto" w:fill="auto"/>
          </w:tcPr>
          <w:p w14:paraId="6F5A2276" w14:textId="50CB1D78" w:rsidR="00870EBD" w:rsidRPr="00E80F49" w:rsidRDefault="00870EBD" w:rsidP="00870EBD">
            <w:pPr>
              <w:pStyle w:val="TAC"/>
            </w:pPr>
            <w:r>
              <w:t>RAN5#101</w:t>
            </w:r>
          </w:p>
        </w:tc>
      </w:tr>
      <w:tr w:rsidR="00393186" w:rsidRPr="00E80F49" w14:paraId="78F1A16E" w14:textId="77777777" w:rsidTr="00822785">
        <w:tc>
          <w:tcPr>
            <w:tcW w:w="1514" w:type="dxa"/>
            <w:shd w:val="clear" w:color="auto" w:fill="auto"/>
          </w:tcPr>
          <w:p w14:paraId="7249D6F2" w14:textId="4A1A5771" w:rsidR="00393186" w:rsidRPr="00E80F49" w:rsidRDefault="00393186" w:rsidP="00393186">
            <w:pPr>
              <w:pStyle w:val="TAC"/>
            </w:pPr>
            <w:r w:rsidRPr="009B141C">
              <w:t>CA_n2</w:t>
            </w:r>
            <w:r>
              <w:t>0</w:t>
            </w:r>
            <w:r w:rsidRPr="009B141C">
              <w:t>A-n78A</w:t>
            </w:r>
          </w:p>
        </w:tc>
        <w:tc>
          <w:tcPr>
            <w:tcW w:w="1595" w:type="dxa"/>
            <w:shd w:val="clear" w:color="auto" w:fill="auto"/>
          </w:tcPr>
          <w:p w14:paraId="15C7F90E" w14:textId="6F995DD1" w:rsidR="00393186" w:rsidRDefault="00393186" w:rsidP="00393186">
            <w:pPr>
              <w:pStyle w:val="TAC"/>
              <w:rPr>
                <w:lang w:eastAsia="zh-CN"/>
              </w:rPr>
            </w:pPr>
            <w:r>
              <w:t>5</w:t>
            </w:r>
          </w:p>
        </w:tc>
        <w:tc>
          <w:tcPr>
            <w:tcW w:w="4393" w:type="dxa"/>
            <w:shd w:val="clear" w:color="auto" w:fill="auto"/>
          </w:tcPr>
          <w:p w14:paraId="33AA3A5F" w14:textId="69B11DF9" w:rsidR="00393186" w:rsidRDefault="00393186" w:rsidP="00393186">
            <w:pPr>
              <w:pStyle w:val="TAC"/>
              <w:rPr>
                <w:lang w:eastAsia="ja-JP"/>
              </w:rPr>
            </w:pPr>
            <w:r w:rsidRPr="009B141C">
              <w:t>38.521-1_TpAnalysisSpur(CA_n2</w:t>
            </w:r>
            <w:r>
              <w:t>0</w:t>
            </w:r>
            <w:r w:rsidRPr="009B141C">
              <w:t>A-n78A).zip</w:t>
            </w:r>
          </w:p>
        </w:tc>
        <w:tc>
          <w:tcPr>
            <w:tcW w:w="2355" w:type="dxa"/>
            <w:shd w:val="clear" w:color="auto" w:fill="auto"/>
          </w:tcPr>
          <w:p w14:paraId="248E0F67" w14:textId="4AD7CDD2" w:rsidR="00393186" w:rsidRPr="00E80F49" w:rsidRDefault="00393186" w:rsidP="00393186">
            <w:pPr>
              <w:pStyle w:val="TAC"/>
            </w:pPr>
            <w:r w:rsidRPr="009B141C">
              <w:t>RAN5#</w:t>
            </w:r>
            <w:r>
              <w:t>100</w:t>
            </w:r>
          </w:p>
        </w:tc>
      </w:tr>
      <w:tr w:rsidR="00393186" w:rsidRPr="00E80F49" w14:paraId="248071CC" w14:textId="77777777" w:rsidTr="00822785">
        <w:tc>
          <w:tcPr>
            <w:tcW w:w="1514" w:type="dxa"/>
            <w:shd w:val="clear" w:color="auto" w:fill="auto"/>
          </w:tcPr>
          <w:p w14:paraId="177968FA" w14:textId="46591457" w:rsidR="00393186" w:rsidRPr="00E80F49" w:rsidRDefault="00393186" w:rsidP="00393186">
            <w:pPr>
              <w:pStyle w:val="TAC"/>
            </w:pPr>
            <w:r w:rsidRPr="00E80F49">
              <w:t>CA_n24A-n41A</w:t>
            </w:r>
          </w:p>
        </w:tc>
        <w:tc>
          <w:tcPr>
            <w:tcW w:w="1595" w:type="dxa"/>
            <w:shd w:val="clear" w:color="auto" w:fill="auto"/>
          </w:tcPr>
          <w:p w14:paraId="27BCEA6E" w14:textId="626E1B87" w:rsidR="00393186" w:rsidRPr="00E80F49" w:rsidRDefault="00393186" w:rsidP="00393186">
            <w:pPr>
              <w:pStyle w:val="TAC"/>
              <w:rPr>
                <w:lang w:eastAsia="zh-CN"/>
              </w:rPr>
            </w:pPr>
            <w:r w:rsidRPr="00E80F49">
              <w:rPr>
                <w:lang w:eastAsia="zh-CN"/>
              </w:rPr>
              <w:t>5</w:t>
            </w:r>
          </w:p>
        </w:tc>
        <w:tc>
          <w:tcPr>
            <w:tcW w:w="4393" w:type="dxa"/>
            <w:shd w:val="clear" w:color="auto" w:fill="auto"/>
          </w:tcPr>
          <w:p w14:paraId="157A4CDD" w14:textId="352306A6" w:rsidR="00393186" w:rsidRPr="00E80F49" w:rsidRDefault="00393186" w:rsidP="00393186">
            <w:pPr>
              <w:pStyle w:val="TAC"/>
              <w:rPr>
                <w:lang w:eastAsia="ja-JP"/>
              </w:rPr>
            </w:pPr>
            <w:r w:rsidRPr="00E80F49">
              <w:rPr>
                <w:lang w:eastAsia="ja-JP"/>
              </w:rPr>
              <w:t>38.521-1_TpAnalysisSpur(CA_n24A-n41A).zip</w:t>
            </w:r>
          </w:p>
        </w:tc>
        <w:tc>
          <w:tcPr>
            <w:tcW w:w="2355" w:type="dxa"/>
            <w:shd w:val="clear" w:color="auto" w:fill="auto"/>
          </w:tcPr>
          <w:p w14:paraId="0FE37808" w14:textId="1DC2FC3E" w:rsidR="00393186" w:rsidRPr="00E80F49" w:rsidRDefault="00393186" w:rsidP="00393186">
            <w:pPr>
              <w:pStyle w:val="TAC"/>
            </w:pPr>
            <w:r w:rsidRPr="00E80F49">
              <w:t>RAN5#95e</w:t>
            </w:r>
          </w:p>
        </w:tc>
      </w:tr>
      <w:tr w:rsidR="00393186" w:rsidRPr="00E80F49" w14:paraId="7E0DF534" w14:textId="77777777" w:rsidTr="00822785">
        <w:tc>
          <w:tcPr>
            <w:tcW w:w="1514" w:type="dxa"/>
            <w:shd w:val="clear" w:color="auto" w:fill="auto"/>
          </w:tcPr>
          <w:p w14:paraId="63B33ABC" w14:textId="632D0753" w:rsidR="00393186" w:rsidRPr="00E80F49" w:rsidRDefault="00393186" w:rsidP="00393186">
            <w:pPr>
              <w:pStyle w:val="TAC"/>
            </w:pPr>
            <w:r w:rsidRPr="00E80F49">
              <w:t>CA_n24A-n48A</w:t>
            </w:r>
          </w:p>
        </w:tc>
        <w:tc>
          <w:tcPr>
            <w:tcW w:w="1595" w:type="dxa"/>
            <w:shd w:val="clear" w:color="auto" w:fill="auto"/>
          </w:tcPr>
          <w:p w14:paraId="6DE12D30" w14:textId="517EF80F" w:rsidR="00393186" w:rsidRPr="00E80F49" w:rsidRDefault="00393186" w:rsidP="00393186">
            <w:pPr>
              <w:pStyle w:val="TAC"/>
              <w:rPr>
                <w:lang w:eastAsia="zh-CN"/>
              </w:rPr>
            </w:pPr>
            <w:r w:rsidRPr="00E80F49">
              <w:rPr>
                <w:lang w:eastAsia="zh-CN"/>
              </w:rPr>
              <w:t>2</w:t>
            </w:r>
          </w:p>
        </w:tc>
        <w:tc>
          <w:tcPr>
            <w:tcW w:w="4393" w:type="dxa"/>
            <w:shd w:val="clear" w:color="auto" w:fill="auto"/>
          </w:tcPr>
          <w:p w14:paraId="728F840B" w14:textId="0EFF296D" w:rsidR="00393186" w:rsidRPr="00E80F49" w:rsidRDefault="00393186" w:rsidP="00393186">
            <w:pPr>
              <w:pStyle w:val="TAC"/>
              <w:rPr>
                <w:lang w:eastAsia="ja-JP"/>
              </w:rPr>
            </w:pPr>
            <w:r w:rsidRPr="00E80F49">
              <w:rPr>
                <w:lang w:eastAsia="ja-JP"/>
              </w:rPr>
              <w:t>38.521-1_TpAnalysisSpur(CA_n24A-n48A).zip</w:t>
            </w:r>
          </w:p>
        </w:tc>
        <w:tc>
          <w:tcPr>
            <w:tcW w:w="2355" w:type="dxa"/>
            <w:shd w:val="clear" w:color="auto" w:fill="auto"/>
          </w:tcPr>
          <w:p w14:paraId="06C992B6" w14:textId="5C538AAC" w:rsidR="00393186" w:rsidRPr="00E80F49" w:rsidRDefault="00393186" w:rsidP="00393186">
            <w:pPr>
              <w:pStyle w:val="TAC"/>
            </w:pPr>
            <w:r w:rsidRPr="00E80F49">
              <w:t>RAN5#95e</w:t>
            </w:r>
          </w:p>
        </w:tc>
      </w:tr>
      <w:tr w:rsidR="00393186" w:rsidRPr="00E80F49" w14:paraId="1627E216" w14:textId="77777777" w:rsidTr="00822785">
        <w:tc>
          <w:tcPr>
            <w:tcW w:w="1514" w:type="dxa"/>
            <w:shd w:val="clear" w:color="auto" w:fill="auto"/>
          </w:tcPr>
          <w:p w14:paraId="27E82391" w14:textId="54DED206" w:rsidR="00393186" w:rsidRPr="00E80F49" w:rsidRDefault="00393186" w:rsidP="00393186">
            <w:pPr>
              <w:pStyle w:val="TAC"/>
            </w:pPr>
            <w:r w:rsidRPr="00E80F49">
              <w:t>CA_n24A-n77A</w:t>
            </w:r>
          </w:p>
        </w:tc>
        <w:tc>
          <w:tcPr>
            <w:tcW w:w="1595" w:type="dxa"/>
            <w:shd w:val="clear" w:color="auto" w:fill="auto"/>
          </w:tcPr>
          <w:p w14:paraId="0FA938A3" w14:textId="032C18DC" w:rsidR="00393186" w:rsidRPr="00E80F49" w:rsidRDefault="00393186" w:rsidP="00393186">
            <w:pPr>
              <w:pStyle w:val="TAC"/>
              <w:rPr>
                <w:lang w:eastAsia="zh-CN"/>
              </w:rPr>
            </w:pPr>
            <w:r w:rsidRPr="00E80F49">
              <w:rPr>
                <w:lang w:eastAsia="zh-CN"/>
              </w:rPr>
              <w:t>4</w:t>
            </w:r>
          </w:p>
        </w:tc>
        <w:tc>
          <w:tcPr>
            <w:tcW w:w="4393" w:type="dxa"/>
            <w:shd w:val="clear" w:color="auto" w:fill="auto"/>
          </w:tcPr>
          <w:p w14:paraId="69EE7936" w14:textId="4DC259E2" w:rsidR="00393186" w:rsidRPr="00E80F49" w:rsidRDefault="00393186" w:rsidP="00393186">
            <w:pPr>
              <w:pStyle w:val="TAC"/>
              <w:rPr>
                <w:lang w:eastAsia="ja-JP"/>
              </w:rPr>
            </w:pPr>
            <w:r w:rsidRPr="00E80F49">
              <w:rPr>
                <w:lang w:eastAsia="ja-JP"/>
              </w:rPr>
              <w:t>38.521-1_TpAnalysisSpur(CA_n24A-n77A).zip</w:t>
            </w:r>
          </w:p>
        </w:tc>
        <w:tc>
          <w:tcPr>
            <w:tcW w:w="2355" w:type="dxa"/>
            <w:shd w:val="clear" w:color="auto" w:fill="auto"/>
          </w:tcPr>
          <w:p w14:paraId="7CAD0F10" w14:textId="0BFBD283" w:rsidR="00393186" w:rsidRPr="00E80F49" w:rsidRDefault="00393186" w:rsidP="00393186">
            <w:pPr>
              <w:pStyle w:val="TAC"/>
            </w:pPr>
            <w:r w:rsidRPr="00E80F49">
              <w:t>RAN5#95e</w:t>
            </w:r>
          </w:p>
        </w:tc>
      </w:tr>
      <w:tr w:rsidR="00870EBD" w:rsidRPr="00E80F49" w14:paraId="0DAFC9EF" w14:textId="77777777" w:rsidTr="00822785">
        <w:tc>
          <w:tcPr>
            <w:tcW w:w="1514" w:type="dxa"/>
            <w:shd w:val="clear" w:color="auto" w:fill="auto"/>
          </w:tcPr>
          <w:p w14:paraId="0A101B12" w14:textId="19D781B7" w:rsidR="00870EBD" w:rsidRPr="00E80F49" w:rsidRDefault="00870EBD" w:rsidP="00870EBD">
            <w:pPr>
              <w:pStyle w:val="TAC"/>
            </w:pPr>
            <w:r w:rsidRPr="00E80F49">
              <w:t>CA_n2</w:t>
            </w:r>
            <w:r>
              <w:t>5</w:t>
            </w:r>
            <w:r w:rsidRPr="00E80F49">
              <w:t>A-n</w:t>
            </w:r>
            <w:r>
              <w:t>66</w:t>
            </w:r>
            <w:r w:rsidRPr="00E80F49">
              <w:t>A</w:t>
            </w:r>
          </w:p>
        </w:tc>
        <w:tc>
          <w:tcPr>
            <w:tcW w:w="1595" w:type="dxa"/>
            <w:shd w:val="clear" w:color="auto" w:fill="auto"/>
          </w:tcPr>
          <w:p w14:paraId="26EB310C" w14:textId="7B98014C" w:rsidR="00870EBD" w:rsidRPr="00E80F49" w:rsidRDefault="00870EBD" w:rsidP="00870EBD">
            <w:pPr>
              <w:pStyle w:val="TAC"/>
              <w:rPr>
                <w:lang w:eastAsia="zh-CN"/>
              </w:rPr>
            </w:pPr>
            <w:r>
              <w:rPr>
                <w:lang w:eastAsia="zh-CN"/>
              </w:rPr>
              <w:t>5</w:t>
            </w:r>
          </w:p>
        </w:tc>
        <w:tc>
          <w:tcPr>
            <w:tcW w:w="4393" w:type="dxa"/>
            <w:shd w:val="clear" w:color="auto" w:fill="auto"/>
          </w:tcPr>
          <w:p w14:paraId="27C552FB" w14:textId="1176CD2E"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66</w:t>
            </w:r>
            <w:r w:rsidRPr="00E80F49">
              <w:rPr>
                <w:lang w:eastAsia="ja-JP"/>
              </w:rPr>
              <w:t>A).zip</w:t>
            </w:r>
          </w:p>
        </w:tc>
        <w:tc>
          <w:tcPr>
            <w:tcW w:w="2355" w:type="dxa"/>
            <w:shd w:val="clear" w:color="auto" w:fill="auto"/>
          </w:tcPr>
          <w:p w14:paraId="580D34CF" w14:textId="15AA07E6" w:rsidR="00870EBD" w:rsidRPr="00E80F49" w:rsidRDefault="00870EBD" w:rsidP="00870EBD">
            <w:pPr>
              <w:pStyle w:val="TAC"/>
            </w:pPr>
            <w:r w:rsidRPr="009B141C">
              <w:t>RAN5#</w:t>
            </w:r>
            <w:r>
              <w:t>101</w:t>
            </w:r>
          </w:p>
        </w:tc>
      </w:tr>
      <w:tr w:rsidR="00870EBD" w:rsidRPr="00E80F49" w14:paraId="106903BC" w14:textId="77777777" w:rsidTr="00822785">
        <w:tc>
          <w:tcPr>
            <w:tcW w:w="1514" w:type="dxa"/>
            <w:shd w:val="clear" w:color="auto" w:fill="auto"/>
          </w:tcPr>
          <w:p w14:paraId="3F117096" w14:textId="36FDC026" w:rsidR="00870EBD" w:rsidRPr="00E80F49" w:rsidRDefault="00870EBD" w:rsidP="00870EBD">
            <w:pPr>
              <w:pStyle w:val="TAC"/>
            </w:pPr>
            <w:r w:rsidRPr="00E80F49">
              <w:t>CA_n2</w:t>
            </w:r>
            <w:r>
              <w:t>5</w:t>
            </w:r>
            <w:r w:rsidRPr="00E80F49">
              <w:t>A-n</w:t>
            </w:r>
            <w:r>
              <w:t>77</w:t>
            </w:r>
            <w:r w:rsidRPr="00E80F49">
              <w:t>A</w:t>
            </w:r>
          </w:p>
        </w:tc>
        <w:tc>
          <w:tcPr>
            <w:tcW w:w="1595" w:type="dxa"/>
            <w:shd w:val="clear" w:color="auto" w:fill="auto"/>
          </w:tcPr>
          <w:p w14:paraId="1B18F08D" w14:textId="3FC1311F" w:rsidR="00870EBD" w:rsidRPr="00E80F49" w:rsidRDefault="00870EBD" w:rsidP="00870EBD">
            <w:pPr>
              <w:pStyle w:val="TAC"/>
              <w:rPr>
                <w:lang w:eastAsia="zh-CN"/>
              </w:rPr>
            </w:pPr>
            <w:r>
              <w:rPr>
                <w:lang w:eastAsia="zh-CN"/>
              </w:rPr>
              <w:t>3</w:t>
            </w:r>
          </w:p>
        </w:tc>
        <w:tc>
          <w:tcPr>
            <w:tcW w:w="4393" w:type="dxa"/>
            <w:shd w:val="clear" w:color="auto" w:fill="auto"/>
          </w:tcPr>
          <w:p w14:paraId="26D124B2" w14:textId="71863864"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77</w:t>
            </w:r>
            <w:r w:rsidRPr="00E80F49">
              <w:rPr>
                <w:lang w:eastAsia="ja-JP"/>
              </w:rPr>
              <w:t>A).zip</w:t>
            </w:r>
          </w:p>
        </w:tc>
        <w:tc>
          <w:tcPr>
            <w:tcW w:w="2355" w:type="dxa"/>
            <w:shd w:val="clear" w:color="auto" w:fill="auto"/>
          </w:tcPr>
          <w:p w14:paraId="4079817A" w14:textId="452E5521" w:rsidR="00870EBD" w:rsidRPr="00E80F49" w:rsidRDefault="00870EBD" w:rsidP="00870EBD">
            <w:pPr>
              <w:pStyle w:val="TAC"/>
            </w:pPr>
            <w:r w:rsidRPr="009B141C">
              <w:t>RAN5#</w:t>
            </w:r>
            <w:r>
              <w:t>101</w:t>
            </w:r>
          </w:p>
        </w:tc>
      </w:tr>
      <w:tr w:rsidR="00870EBD" w:rsidRPr="00E80F49" w14:paraId="6D4AFE17" w14:textId="77777777" w:rsidTr="00822785">
        <w:tc>
          <w:tcPr>
            <w:tcW w:w="1514" w:type="dxa"/>
            <w:shd w:val="clear" w:color="auto" w:fill="auto"/>
          </w:tcPr>
          <w:p w14:paraId="57A0492C" w14:textId="1D84B61F" w:rsidR="00870EBD" w:rsidRPr="00E80F49" w:rsidRDefault="00870EBD" w:rsidP="00870EBD">
            <w:pPr>
              <w:pStyle w:val="TAC"/>
            </w:pPr>
            <w:r w:rsidRPr="00E80F49">
              <w:t>CA_n2</w:t>
            </w:r>
            <w:r>
              <w:t>5</w:t>
            </w:r>
            <w:r w:rsidRPr="00E80F49">
              <w:t>A-n</w:t>
            </w:r>
            <w:r>
              <w:t>78</w:t>
            </w:r>
            <w:r w:rsidRPr="00E80F49">
              <w:t>A</w:t>
            </w:r>
          </w:p>
        </w:tc>
        <w:tc>
          <w:tcPr>
            <w:tcW w:w="1595" w:type="dxa"/>
            <w:shd w:val="clear" w:color="auto" w:fill="auto"/>
          </w:tcPr>
          <w:p w14:paraId="3B23F3FA" w14:textId="074B82A8" w:rsidR="00870EBD" w:rsidRPr="00E80F49" w:rsidRDefault="00870EBD" w:rsidP="00870EBD">
            <w:pPr>
              <w:pStyle w:val="TAC"/>
              <w:rPr>
                <w:lang w:eastAsia="zh-CN"/>
              </w:rPr>
            </w:pPr>
            <w:r>
              <w:rPr>
                <w:lang w:eastAsia="zh-CN"/>
              </w:rPr>
              <w:t>1</w:t>
            </w:r>
          </w:p>
        </w:tc>
        <w:tc>
          <w:tcPr>
            <w:tcW w:w="4393" w:type="dxa"/>
            <w:shd w:val="clear" w:color="auto" w:fill="auto"/>
          </w:tcPr>
          <w:p w14:paraId="6D53933C" w14:textId="76E00DC4" w:rsidR="00870EBD" w:rsidRPr="00E80F49" w:rsidRDefault="00870EBD" w:rsidP="00870EBD">
            <w:pPr>
              <w:pStyle w:val="TAC"/>
              <w:rPr>
                <w:lang w:eastAsia="ja-JP"/>
              </w:rPr>
            </w:pPr>
            <w:r w:rsidRPr="00E80F49">
              <w:rPr>
                <w:lang w:eastAsia="ja-JP"/>
              </w:rPr>
              <w:t>38.521-1_TpAnalysisSpur(CA_n2</w:t>
            </w:r>
            <w:r>
              <w:rPr>
                <w:lang w:eastAsia="ja-JP"/>
              </w:rPr>
              <w:t>5</w:t>
            </w:r>
            <w:r w:rsidRPr="00E80F49">
              <w:rPr>
                <w:lang w:eastAsia="ja-JP"/>
              </w:rPr>
              <w:t>A-n</w:t>
            </w:r>
            <w:r>
              <w:rPr>
                <w:lang w:eastAsia="ja-JP"/>
              </w:rPr>
              <w:t>78</w:t>
            </w:r>
            <w:r w:rsidRPr="00E80F49">
              <w:rPr>
                <w:lang w:eastAsia="ja-JP"/>
              </w:rPr>
              <w:t>A).zip</w:t>
            </w:r>
          </w:p>
        </w:tc>
        <w:tc>
          <w:tcPr>
            <w:tcW w:w="2355" w:type="dxa"/>
            <w:shd w:val="clear" w:color="auto" w:fill="auto"/>
          </w:tcPr>
          <w:p w14:paraId="3A4467B3" w14:textId="0C7D14E3" w:rsidR="00870EBD" w:rsidRPr="00E80F49" w:rsidRDefault="00870EBD" w:rsidP="00870EBD">
            <w:pPr>
              <w:pStyle w:val="TAC"/>
            </w:pPr>
            <w:r w:rsidRPr="009B141C">
              <w:t>RAN5#</w:t>
            </w:r>
            <w:r>
              <w:t>101</w:t>
            </w:r>
          </w:p>
        </w:tc>
      </w:tr>
      <w:tr w:rsidR="00393186" w:rsidRPr="00E80F49" w14:paraId="7D44DFE6" w14:textId="77777777" w:rsidTr="00822785">
        <w:tc>
          <w:tcPr>
            <w:tcW w:w="1514" w:type="dxa"/>
            <w:shd w:val="clear" w:color="auto" w:fill="auto"/>
          </w:tcPr>
          <w:p w14:paraId="294F706C" w14:textId="74698CD8" w:rsidR="00393186" w:rsidRPr="00E80F49" w:rsidRDefault="00393186" w:rsidP="00393186">
            <w:pPr>
              <w:pStyle w:val="TAC"/>
            </w:pPr>
            <w:r w:rsidRPr="00D532DB">
              <w:t>CA_n26A-n66A</w:t>
            </w:r>
          </w:p>
        </w:tc>
        <w:tc>
          <w:tcPr>
            <w:tcW w:w="1595" w:type="dxa"/>
            <w:shd w:val="clear" w:color="auto" w:fill="auto"/>
          </w:tcPr>
          <w:p w14:paraId="6798A6F0" w14:textId="104D2120" w:rsidR="00393186" w:rsidRPr="00E80F49" w:rsidRDefault="00393186" w:rsidP="00393186">
            <w:pPr>
              <w:pStyle w:val="TAC"/>
              <w:rPr>
                <w:lang w:eastAsia="zh-CN"/>
              </w:rPr>
            </w:pPr>
            <w:r w:rsidRPr="00D532DB">
              <w:rPr>
                <w:lang w:eastAsia="zh-CN"/>
              </w:rPr>
              <w:t>1</w:t>
            </w:r>
          </w:p>
        </w:tc>
        <w:tc>
          <w:tcPr>
            <w:tcW w:w="4393" w:type="dxa"/>
            <w:shd w:val="clear" w:color="auto" w:fill="auto"/>
          </w:tcPr>
          <w:p w14:paraId="66493EDE" w14:textId="79FC7667" w:rsidR="00393186" w:rsidRPr="00E80F49" w:rsidRDefault="00393186" w:rsidP="00393186">
            <w:pPr>
              <w:pStyle w:val="TAC"/>
              <w:rPr>
                <w:lang w:eastAsia="ja-JP"/>
              </w:rPr>
            </w:pPr>
            <w:r w:rsidRPr="00D532DB">
              <w:t>38.521-1_TpAnalysisSpur(CA_n26A-n66A).zip</w:t>
            </w:r>
          </w:p>
        </w:tc>
        <w:tc>
          <w:tcPr>
            <w:tcW w:w="2355" w:type="dxa"/>
            <w:shd w:val="clear" w:color="auto" w:fill="auto"/>
          </w:tcPr>
          <w:p w14:paraId="22FDCA41" w14:textId="1B883D7C" w:rsidR="00393186" w:rsidRPr="00E80F49" w:rsidDel="00AD5E0E" w:rsidRDefault="00393186" w:rsidP="00393186">
            <w:pPr>
              <w:pStyle w:val="TAC"/>
            </w:pPr>
            <w:r w:rsidRPr="00D532DB">
              <w:t>RAN5#96e</w:t>
            </w:r>
          </w:p>
        </w:tc>
      </w:tr>
      <w:tr w:rsidR="00393186" w:rsidRPr="00E80F49" w14:paraId="140E7D3F" w14:textId="77777777" w:rsidTr="00822785">
        <w:tc>
          <w:tcPr>
            <w:tcW w:w="1514" w:type="dxa"/>
            <w:shd w:val="clear" w:color="auto" w:fill="auto"/>
          </w:tcPr>
          <w:p w14:paraId="07884D77" w14:textId="612FBFBF" w:rsidR="00393186" w:rsidRPr="00E80F49" w:rsidRDefault="00393186" w:rsidP="00393186">
            <w:pPr>
              <w:pStyle w:val="TAC"/>
            </w:pPr>
            <w:r w:rsidRPr="00D532DB">
              <w:t>CA_n26A-n70A</w:t>
            </w:r>
          </w:p>
        </w:tc>
        <w:tc>
          <w:tcPr>
            <w:tcW w:w="1595" w:type="dxa"/>
            <w:shd w:val="clear" w:color="auto" w:fill="auto"/>
          </w:tcPr>
          <w:p w14:paraId="13108801" w14:textId="7FDBE86F" w:rsidR="00393186" w:rsidRPr="00E80F49" w:rsidRDefault="00393186" w:rsidP="00393186">
            <w:pPr>
              <w:pStyle w:val="TAC"/>
              <w:rPr>
                <w:lang w:eastAsia="zh-CN"/>
              </w:rPr>
            </w:pPr>
            <w:r w:rsidRPr="00D532DB">
              <w:rPr>
                <w:lang w:eastAsia="zh-CN"/>
              </w:rPr>
              <w:t>1</w:t>
            </w:r>
          </w:p>
        </w:tc>
        <w:tc>
          <w:tcPr>
            <w:tcW w:w="4393" w:type="dxa"/>
            <w:shd w:val="clear" w:color="auto" w:fill="auto"/>
          </w:tcPr>
          <w:p w14:paraId="7C3E438F" w14:textId="3270F9AA" w:rsidR="00393186" w:rsidRPr="00E80F49" w:rsidRDefault="00393186" w:rsidP="00393186">
            <w:pPr>
              <w:pStyle w:val="TAC"/>
              <w:rPr>
                <w:lang w:eastAsia="ja-JP"/>
              </w:rPr>
            </w:pPr>
            <w:r w:rsidRPr="00D532DB">
              <w:t>38.521-1_TpAnalysisSpur(CA_n26A-n70A).zip</w:t>
            </w:r>
          </w:p>
        </w:tc>
        <w:tc>
          <w:tcPr>
            <w:tcW w:w="2355" w:type="dxa"/>
            <w:shd w:val="clear" w:color="auto" w:fill="auto"/>
          </w:tcPr>
          <w:p w14:paraId="7BB2C3CD" w14:textId="54AB72CC" w:rsidR="00393186" w:rsidRPr="00E80F49" w:rsidDel="00AD5E0E" w:rsidRDefault="00393186" w:rsidP="00393186">
            <w:pPr>
              <w:pStyle w:val="TAC"/>
            </w:pPr>
            <w:r w:rsidRPr="00D532DB">
              <w:t>RAN5#96e</w:t>
            </w:r>
          </w:p>
        </w:tc>
      </w:tr>
      <w:tr w:rsidR="00393186" w:rsidRPr="00E80F49" w14:paraId="52080CEE" w14:textId="77777777" w:rsidTr="00822785">
        <w:tc>
          <w:tcPr>
            <w:tcW w:w="1514" w:type="dxa"/>
            <w:shd w:val="clear" w:color="auto" w:fill="auto"/>
          </w:tcPr>
          <w:p w14:paraId="7F7A4DE6" w14:textId="77777777" w:rsidR="00393186" w:rsidRPr="00E80F49" w:rsidRDefault="00393186" w:rsidP="00393186">
            <w:pPr>
              <w:pStyle w:val="TAC"/>
            </w:pPr>
            <w:r w:rsidRPr="00E80F49">
              <w:rPr>
                <w:lang w:eastAsia="zh-CN"/>
              </w:rPr>
              <w:t>CA_n28A-n41A</w:t>
            </w:r>
          </w:p>
        </w:tc>
        <w:tc>
          <w:tcPr>
            <w:tcW w:w="1595" w:type="dxa"/>
            <w:shd w:val="clear" w:color="auto" w:fill="auto"/>
          </w:tcPr>
          <w:p w14:paraId="120B721C" w14:textId="77777777" w:rsidR="00393186" w:rsidRPr="00E80F49" w:rsidRDefault="00393186" w:rsidP="00393186">
            <w:pPr>
              <w:pStyle w:val="TAC"/>
              <w:rPr>
                <w:lang w:eastAsia="zh-CN"/>
              </w:rPr>
            </w:pPr>
            <w:r w:rsidRPr="00E80F49">
              <w:rPr>
                <w:lang w:eastAsia="zh-CN"/>
              </w:rPr>
              <w:t>4</w:t>
            </w:r>
          </w:p>
        </w:tc>
        <w:tc>
          <w:tcPr>
            <w:tcW w:w="4393" w:type="dxa"/>
            <w:shd w:val="clear" w:color="auto" w:fill="auto"/>
          </w:tcPr>
          <w:p w14:paraId="5C2551E5" w14:textId="693619D3" w:rsidR="00393186" w:rsidRPr="00E80F49" w:rsidRDefault="00393186" w:rsidP="00393186">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2355" w:type="dxa"/>
            <w:shd w:val="clear" w:color="auto" w:fill="auto"/>
          </w:tcPr>
          <w:p w14:paraId="1EC3A119" w14:textId="505FD127" w:rsidR="00393186" w:rsidRPr="00E80F49" w:rsidRDefault="00393186" w:rsidP="00393186">
            <w:pPr>
              <w:pStyle w:val="TAC"/>
            </w:pPr>
            <w:r w:rsidRPr="00E80F49">
              <w:t>RAN5#9</w:t>
            </w:r>
            <w:r w:rsidRPr="00806A84">
              <w:t>7</w:t>
            </w:r>
          </w:p>
        </w:tc>
      </w:tr>
      <w:tr w:rsidR="00393186" w:rsidRPr="00E80F49" w14:paraId="73009C93" w14:textId="77777777" w:rsidTr="00822785">
        <w:tc>
          <w:tcPr>
            <w:tcW w:w="1514" w:type="dxa"/>
            <w:shd w:val="clear" w:color="auto" w:fill="auto"/>
          </w:tcPr>
          <w:p w14:paraId="203D2C1A" w14:textId="7F7F15F1" w:rsidR="00393186" w:rsidRPr="00E80F49" w:rsidRDefault="00393186" w:rsidP="00393186">
            <w:pPr>
              <w:pStyle w:val="TAC"/>
              <w:rPr>
                <w:lang w:eastAsia="zh-CN"/>
              </w:rPr>
            </w:pPr>
            <w:r>
              <w:rPr>
                <w:rFonts w:hint="eastAsia"/>
                <w:lang w:eastAsia="ja-JP"/>
              </w:rPr>
              <w:t>C</w:t>
            </w:r>
            <w:r>
              <w:rPr>
                <w:lang w:eastAsia="ja-JP"/>
              </w:rPr>
              <w:t>A_n28A-n77A</w:t>
            </w:r>
          </w:p>
        </w:tc>
        <w:tc>
          <w:tcPr>
            <w:tcW w:w="1595" w:type="dxa"/>
            <w:shd w:val="clear" w:color="auto" w:fill="auto"/>
          </w:tcPr>
          <w:p w14:paraId="65D1A9C0" w14:textId="4979A9B3" w:rsidR="00393186" w:rsidRPr="00E80F49" w:rsidRDefault="00393186" w:rsidP="00393186">
            <w:pPr>
              <w:pStyle w:val="TAC"/>
              <w:rPr>
                <w:lang w:eastAsia="zh-CN"/>
              </w:rPr>
            </w:pPr>
            <w:r>
              <w:rPr>
                <w:rFonts w:hint="eastAsia"/>
                <w:lang w:eastAsia="ja-JP"/>
              </w:rPr>
              <w:t>1</w:t>
            </w:r>
          </w:p>
        </w:tc>
        <w:tc>
          <w:tcPr>
            <w:tcW w:w="4393" w:type="dxa"/>
            <w:shd w:val="clear" w:color="auto" w:fill="auto"/>
          </w:tcPr>
          <w:p w14:paraId="376A0F74" w14:textId="5B700846" w:rsidR="00393186" w:rsidRPr="00E80F49" w:rsidRDefault="00393186" w:rsidP="00393186">
            <w:pPr>
              <w:pStyle w:val="TAC"/>
              <w:rPr>
                <w:lang w:eastAsia="ja-JP"/>
              </w:rPr>
            </w:pPr>
            <w:r w:rsidRPr="00B0170B">
              <w:rPr>
                <w:lang w:eastAsia="ja-JP"/>
              </w:rPr>
              <w:t>38.521-1_TpAnalysisSpur(CA_n</w:t>
            </w:r>
            <w:r>
              <w:rPr>
                <w:lang w:eastAsia="ja-JP"/>
              </w:rPr>
              <w:t>28</w:t>
            </w:r>
            <w:r w:rsidRPr="00B0170B">
              <w:rPr>
                <w:lang w:eastAsia="ja-JP"/>
              </w:rPr>
              <w:t>A-n</w:t>
            </w:r>
            <w:r>
              <w:rPr>
                <w:lang w:eastAsia="ja-JP"/>
              </w:rPr>
              <w:t>77</w:t>
            </w:r>
            <w:r w:rsidRPr="00B0170B">
              <w:rPr>
                <w:lang w:eastAsia="ja-JP"/>
              </w:rPr>
              <w:t>A).zip</w:t>
            </w:r>
          </w:p>
        </w:tc>
        <w:tc>
          <w:tcPr>
            <w:tcW w:w="2355" w:type="dxa"/>
            <w:shd w:val="clear" w:color="auto" w:fill="auto"/>
          </w:tcPr>
          <w:p w14:paraId="7ADFB3C6" w14:textId="73FA53DF" w:rsidR="00393186" w:rsidRPr="00E80F49" w:rsidRDefault="00393186" w:rsidP="00393186">
            <w:pPr>
              <w:pStyle w:val="TAC"/>
            </w:pPr>
            <w:r>
              <w:rPr>
                <w:rFonts w:hint="eastAsia"/>
                <w:lang w:eastAsia="ja-JP"/>
              </w:rPr>
              <w:t>R</w:t>
            </w:r>
            <w:r>
              <w:rPr>
                <w:lang w:eastAsia="ja-JP"/>
              </w:rPr>
              <w:t>AN5#100</w:t>
            </w:r>
          </w:p>
        </w:tc>
      </w:tr>
      <w:tr w:rsidR="00393186" w:rsidRPr="00E80F49" w14:paraId="3D26BDB7" w14:textId="77777777" w:rsidTr="00822785">
        <w:tc>
          <w:tcPr>
            <w:tcW w:w="1514" w:type="dxa"/>
            <w:shd w:val="clear" w:color="auto" w:fill="auto"/>
          </w:tcPr>
          <w:p w14:paraId="0977B4A8" w14:textId="56ABBF01" w:rsidR="00393186" w:rsidRPr="00E80F49" w:rsidRDefault="00393186" w:rsidP="00393186">
            <w:pPr>
              <w:pStyle w:val="TAC"/>
              <w:rPr>
                <w:lang w:eastAsia="zh-CN"/>
              </w:rPr>
            </w:pPr>
            <w:r w:rsidRPr="009B141C">
              <w:t>CA_n28A-n78A</w:t>
            </w:r>
          </w:p>
        </w:tc>
        <w:tc>
          <w:tcPr>
            <w:tcW w:w="1595" w:type="dxa"/>
            <w:shd w:val="clear" w:color="auto" w:fill="auto"/>
          </w:tcPr>
          <w:p w14:paraId="505A4EB2" w14:textId="15CB654E" w:rsidR="00393186" w:rsidRPr="00E80F49" w:rsidRDefault="00393186" w:rsidP="00393186">
            <w:pPr>
              <w:pStyle w:val="TAC"/>
              <w:rPr>
                <w:lang w:eastAsia="zh-CN"/>
              </w:rPr>
            </w:pPr>
            <w:r w:rsidRPr="009B141C">
              <w:t>6</w:t>
            </w:r>
          </w:p>
        </w:tc>
        <w:tc>
          <w:tcPr>
            <w:tcW w:w="4393" w:type="dxa"/>
            <w:shd w:val="clear" w:color="auto" w:fill="auto"/>
          </w:tcPr>
          <w:p w14:paraId="3389EF50" w14:textId="36FA0FF1" w:rsidR="00393186" w:rsidRPr="00E80F49" w:rsidRDefault="00393186" w:rsidP="00393186">
            <w:pPr>
              <w:pStyle w:val="TAC"/>
              <w:rPr>
                <w:lang w:eastAsia="ja-JP"/>
              </w:rPr>
            </w:pPr>
            <w:r w:rsidRPr="009B141C">
              <w:t>38.521-1_TpAnalysisSpur(CA_n28A-n78A).zip</w:t>
            </w:r>
          </w:p>
        </w:tc>
        <w:tc>
          <w:tcPr>
            <w:tcW w:w="2355" w:type="dxa"/>
            <w:shd w:val="clear" w:color="auto" w:fill="auto"/>
          </w:tcPr>
          <w:p w14:paraId="4DAE9213" w14:textId="324269A4" w:rsidR="00393186" w:rsidRPr="00E80F49" w:rsidRDefault="00393186" w:rsidP="00393186">
            <w:pPr>
              <w:pStyle w:val="TAC"/>
            </w:pPr>
            <w:r w:rsidRPr="009B141C">
              <w:t>RAN5#99</w:t>
            </w:r>
          </w:p>
        </w:tc>
      </w:tr>
      <w:tr w:rsidR="00393186" w:rsidRPr="00E80F49" w14:paraId="05917375" w14:textId="77777777" w:rsidTr="00822785">
        <w:tc>
          <w:tcPr>
            <w:tcW w:w="1514" w:type="dxa"/>
            <w:shd w:val="clear" w:color="auto" w:fill="auto"/>
          </w:tcPr>
          <w:p w14:paraId="2AAA55A7" w14:textId="359FA32F" w:rsidR="00393186" w:rsidRPr="009B141C" w:rsidRDefault="00393186" w:rsidP="00393186">
            <w:pPr>
              <w:pStyle w:val="TAC"/>
            </w:pPr>
            <w:r w:rsidRPr="009B141C">
              <w:t>CA_n28A-n7</w:t>
            </w:r>
            <w:r>
              <w:t>9</w:t>
            </w:r>
            <w:r w:rsidRPr="009B141C">
              <w:t>A</w:t>
            </w:r>
          </w:p>
        </w:tc>
        <w:tc>
          <w:tcPr>
            <w:tcW w:w="1595" w:type="dxa"/>
            <w:shd w:val="clear" w:color="auto" w:fill="auto"/>
          </w:tcPr>
          <w:p w14:paraId="63A4A40F" w14:textId="48441B77" w:rsidR="00393186" w:rsidRPr="009B141C" w:rsidRDefault="00393186" w:rsidP="00393186">
            <w:pPr>
              <w:pStyle w:val="TAC"/>
            </w:pPr>
            <w:r>
              <w:rPr>
                <w:rFonts w:hint="eastAsia"/>
                <w:lang w:eastAsia="zh-CN"/>
              </w:rPr>
              <w:t>1</w:t>
            </w:r>
          </w:p>
        </w:tc>
        <w:tc>
          <w:tcPr>
            <w:tcW w:w="4393" w:type="dxa"/>
            <w:shd w:val="clear" w:color="auto" w:fill="auto"/>
          </w:tcPr>
          <w:p w14:paraId="3E36BCB9" w14:textId="77DE7274" w:rsidR="00393186" w:rsidRPr="009B141C" w:rsidRDefault="00393186" w:rsidP="00393186">
            <w:pPr>
              <w:pStyle w:val="TAC"/>
            </w:pPr>
            <w:r w:rsidRPr="009B141C">
              <w:t>38.521-1_TpAnalysisSpur(CA_n28A-n7</w:t>
            </w:r>
            <w:r>
              <w:t>9</w:t>
            </w:r>
            <w:r w:rsidRPr="009B141C">
              <w:t>A).zip</w:t>
            </w:r>
          </w:p>
        </w:tc>
        <w:tc>
          <w:tcPr>
            <w:tcW w:w="2355" w:type="dxa"/>
            <w:shd w:val="clear" w:color="auto" w:fill="auto"/>
          </w:tcPr>
          <w:p w14:paraId="54F2E6EA" w14:textId="2BD9BE42" w:rsidR="00393186" w:rsidRPr="009B141C" w:rsidRDefault="00393186" w:rsidP="00393186">
            <w:pPr>
              <w:pStyle w:val="TAC"/>
            </w:pPr>
            <w:r w:rsidRPr="009B141C">
              <w:t>RAN5#</w:t>
            </w:r>
            <w:r>
              <w:t>100</w:t>
            </w:r>
          </w:p>
        </w:tc>
      </w:tr>
      <w:tr w:rsidR="00393186" w:rsidRPr="00E80F49" w14:paraId="13B8A39B" w14:textId="77777777" w:rsidTr="00822785">
        <w:tc>
          <w:tcPr>
            <w:tcW w:w="1514" w:type="dxa"/>
            <w:shd w:val="clear" w:color="auto" w:fill="auto"/>
          </w:tcPr>
          <w:p w14:paraId="05A32A5C" w14:textId="74C6CC64" w:rsidR="00393186" w:rsidRPr="00E80F49" w:rsidRDefault="00393186" w:rsidP="00393186">
            <w:pPr>
              <w:pStyle w:val="TAC"/>
              <w:rPr>
                <w:lang w:eastAsia="zh-CN"/>
              </w:rPr>
            </w:pPr>
            <w:r w:rsidRPr="00E80F49">
              <w:rPr>
                <w:lang w:eastAsia="zh-CN"/>
              </w:rPr>
              <w:t>CA_n</w:t>
            </w:r>
            <w:r>
              <w:rPr>
                <w:lang w:eastAsia="zh-CN"/>
              </w:rPr>
              <w:t>39</w:t>
            </w:r>
            <w:r w:rsidRPr="00E80F49">
              <w:rPr>
                <w:lang w:eastAsia="zh-CN"/>
              </w:rPr>
              <w:t>A-n41A</w:t>
            </w:r>
          </w:p>
        </w:tc>
        <w:tc>
          <w:tcPr>
            <w:tcW w:w="1595" w:type="dxa"/>
            <w:shd w:val="clear" w:color="auto" w:fill="auto"/>
          </w:tcPr>
          <w:p w14:paraId="5F9CAC3D" w14:textId="099C0FB1" w:rsidR="00393186" w:rsidRPr="00E80F49" w:rsidRDefault="00393186" w:rsidP="00393186">
            <w:pPr>
              <w:pStyle w:val="TAC"/>
              <w:rPr>
                <w:lang w:eastAsia="zh-CN"/>
              </w:rPr>
            </w:pPr>
            <w:r>
              <w:rPr>
                <w:lang w:eastAsia="zh-CN"/>
              </w:rPr>
              <w:t>1</w:t>
            </w:r>
          </w:p>
        </w:tc>
        <w:tc>
          <w:tcPr>
            <w:tcW w:w="4393" w:type="dxa"/>
            <w:shd w:val="clear" w:color="auto" w:fill="auto"/>
          </w:tcPr>
          <w:p w14:paraId="18888F6E" w14:textId="4312BA6A" w:rsidR="00393186" w:rsidRPr="00E80F49" w:rsidRDefault="00393186" w:rsidP="00393186">
            <w:pPr>
              <w:pStyle w:val="TAC"/>
              <w:rPr>
                <w:lang w:eastAsia="ja-JP"/>
              </w:rPr>
            </w:pPr>
            <w:r w:rsidRPr="00E80F49">
              <w:rPr>
                <w:lang w:eastAsia="ja-JP"/>
              </w:rPr>
              <w:t>38.521-1_TpAnalysisSpur(CA_n</w:t>
            </w:r>
            <w:r>
              <w:rPr>
                <w:lang w:eastAsia="ja-JP"/>
              </w:rPr>
              <w:t>39</w:t>
            </w:r>
            <w:r w:rsidRPr="00E80F49">
              <w:rPr>
                <w:lang w:eastAsia="ja-JP"/>
              </w:rPr>
              <w:t>A-n41A).zip</w:t>
            </w:r>
          </w:p>
        </w:tc>
        <w:tc>
          <w:tcPr>
            <w:tcW w:w="2355" w:type="dxa"/>
            <w:shd w:val="clear" w:color="auto" w:fill="auto"/>
          </w:tcPr>
          <w:p w14:paraId="49F33EAF" w14:textId="4086486E" w:rsidR="00393186" w:rsidRPr="00E80F49" w:rsidRDefault="00393186" w:rsidP="00393186">
            <w:pPr>
              <w:pStyle w:val="TAC"/>
            </w:pPr>
            <w:r w:rsidRPr="00E80F49">
              <w:t>RAN5#9</w:t>
            </w:r>
            <w:r>
              <w:t>7</w:t>
            </w:r>
          </w:p>
        </w:tc>
      </w:tr>
      <w:tr w:rsidR="00393186" w:rsidRPr="00E80F49" w14:paraId="216A33B8" w14:textId="77777777" w:rsidTr="00822785">
        <w:tc>
          <w:tcPr>
            <w:tcW w:w="1514" w:type="dxa"/>
            <w:shd w:val="clear" w:color="auto" w:fill="auto"/>
          </w:tcPr>
          <w:p w14:paraId="19E4DFEE" w14:textId="77777777" w:rsidR="00393186" w:rsidRPr="00E80F49" w:rsidRDefault="00393186" w:rsidP="00393186">
            <w:pPr>
              <w:pStyle w:val="TAC"/>
            </w:pPr>
            <w:r w:rsidRPr="00E80F49">
              <w:t>CA_n</w:t>
            </w:r>
            <w:r w:rsidRPr="00E80F49">
              <w:rPr>
                <w:lang w:eastAsia="zh-CN"/>
              </w:rPr>
              <w:t>41</w:t>
            </w:r>
            <w:r w:rsidRPr="00E80F49">
              <w:t>A-n7</w:t>
            </w:r>
            <w:r w:rsidRPr="00E80F49">
              <w:rPr>
                <w:lang w:eastAsia="zh-CN"/>
              </w:rPr>
              <w:t>9</w:t>
            </w:r>
            <w:r w:rsidRPr="00E80F49">
              <w:t>A</w:t>
            </w:r>
          </w:p>
        </w:tc>
        <w:tc>
          <w:tcPr>
            <w:tcW w:w="1595" w:type="dxa"/>
            <w:shd w:val="clear" w:color="auto" w:fill="auto"/>
          </w:tcPr>
          <w:p w14:paraId="7C6F5C4A" w14:textId="06E7A53B" w:rsidR="00393186" w:rsidRPr="00E80F49" w:rsidRDefault="00393186" w:rsidP="00393186">
            <w:pPr>
              <w:pStyle w:val="TAC"/>
              <w:rPr>
                <w:lang w:eastAsia="zh-CN"/>
              </w:rPr>
            </w:pPr>
            <w:r w:rsidRPr="000A2CAA">
              <w:rPr>
                <w:lang w:eastAsia="zh-CN"/>
              </w:rPr>
              <w:t>8</w:t>
            </w:r>
          </w:p>
        </w:tc>
        <w:tc>
          <w:tcPr>
            <w:tcW w:w="4393" w:type="dxa"/>
            <w:shd w:val="clear" w:color="auto" w:fill="auto"/>
          </w:tcPr>
          <w:p w14:paraId="573470E0" w14:textId="0F0FD744"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2355" w:type="dxa"/>
            <w:shd w:val="clear" w:color="auto" w:fill="auto"/>
          </w:tcPr>
          <w:p w14:paraId="11DB3418" w14:textId="2F67345F" w:rsidR="00393186" w:rsidRPr="00E80F49" w:rsidRDefault="00393186" w:rsidP="00393186">
            <w:pPr>
              <w:pStyle w:val="TAC"/>
            </w:pPr>
            <w:r w:rsidRPr="00E80F49">
              <w:t>RAN5#</w:t>
            </w:r>
            <w:r>
              <w:rPr>
                <w:lang w:eastAsia="zh-CN"/>
              </w:rPr>
              <w:t>97</w:t>
            </w:r>
          </w:p>
        </w:tc>
      </w:tr>
      <w:tr w:rsidR="00393186" w:rsidRPr="00E80F49" w14:paraId="6F71848D" w14:textId="77777777" w:rsidTr="00822785">
        <w:tc>
          <w:tcPr>
            <w:tcW w:w="1514" w:type="dxa"/>
            <w:shd w:val="clear" w:color="auto" w:fill="auto"/>
          </w:tcPr>
          <w:p w14:paraId="22AF31EE" w14:textId="5AF645F6" w:rsidR="00393186" w:rsidRPr="00E80F49" w:rsidRDefault="00393186" w:rsidP="00393186">
            <w:pPr>
              <w:pStyle w:val="TAC"/>
            </w:pPr>
            <w:r w:rsidRPr="00D532DB">
              <w:t>CA_n48A-n66A</w:t>
            </w:r>
          </w:p>
        </w:tc>
        <w:tc>
          <w:tcPr>
            <w:tcW w:w="1595" w:type="dxa"/>
            <w:shd w:val="clear" w:color="auto" w:fill="auto"/>
          </w:tcPr>
          <w:p w14:paraId="361B379A" w14:textId="34E6CEF3" w:rsidR="00393186" w:rsidRPr="00E80F49" w:rsidRDefault="00393186" w:rsidP="00393186">
            <w:pPr>
              <w:pStyle w:val="TAC"/>
              <w:rPr>
                <w:lang w:eastAsia="zh-CN"/>
              </w:rPr>
            </w:pPr>
            <w:r w:rsidRPr="00D532DB">
              <w:rPr>
                <w:lang w:eastAsia="zh-CN"/>
              </w:rPr>
              <w:t>1</w:t>
            </w:r>
          </w:p>
        </w:tc>
        <w:tc>
          <w:tcPr>
            <w:tcW w:w="4393" w:type="dxa"/>
            <w:shd w:val="clear" w:color="auto" w:fill="auto"/>
          </w:tcPr>
          <w:p w14:paraId="4D30D501" w14:textId="6C1B135F" w:rsidR="00393186" w:rsidRPr="00E80F49" w:rsidRDefault="00393186" w:rsidP="00393186">
            <w:pPr>
              <w:pStyle w:val="TAC"/>
              <w:rPr>
                <w:lang w:eastAsia="ja-JP"/>
              </w:rPr>
            </w:pPr>
            <w:r w:rsidRPr="00D532DB">
              <w:t>38.521-1_TpAnalysisSpur(CA_n48A-n66A)</w:t>
            </w:r>
            <w:r w:rsidRPr="00255367">
              <w:t xml:space="preserve"> v1</w:t>
            </w:r>
            <w:r w:rsidRPr="00D532DB">
              <w:t>.zip</w:t>
            </w:r>
          </w:p>
        </w:tc>
        <w:tc>
          <w:tcPr>
            <w:tcW w:w="2355" w:type="dxa"/>
            <w:shd w:val="clear" w:color="auto" w:fill="auto"/>
          </w:tcPr>
          <w:p w14:paraId="65685AD5" w14:textId="2BCCC0F5" w:rsidR="00393186" w:rsidRPr="00E80F49" w:rsidDel="00AD5E0E" w:rsidRDefault="00393186" w:rsidP="00393186">
            <w:pPr>
              <w:pStyle w:val="TAC"/>
            </w:pPr>
            <w:r w:rsidRPr="00D532DB">
              <w:t>RAN5#</w:t>
            </w:r>
            <w:r w:rsidRPr="00255367">
              <w:t>97</w:t>
            </w:r>
          </w:p>
        </w:tc>
      </w:tr>
      <w:tr w:rsidR="00393186" w:rsidRPr="00E80F49" w14:paraId="5463E72C" w14:textId="77777777" w:rsidTr="00822785">
        <w:tc>
          <w:tcPr>
            <w:tcW w:w="1514" w:type="dxa"/>
            <w:shd w:val="clear" w:color="auto" w:fill="auto"/>
          </w:tcPr>
          <w:p w14:paraId="5CC7093E" w14:textId="3F10FDCD" w:rsidR="00393186" w:rsidRPr="00D532DB" w:rsidRDefault="00393186" w:rsidP="00393186">
            <w:pPr>
              <w:pStyle w:val="TAC"/>
            </w:pPr>
            <w:r w:rsidRPr="00605797">
              <w:t>CA_n</w:t>
            </w:r>
            <w:r w:rsidRPr="00605797">
              <w:rPr>
                <w:lang w:eastAsia="zh-CN"/>
              </w:rPr>
              <w:t>4</w:t>
            </w:r>
            <w:r>
              <w:rPr>
                <w:lang w:eastAsia="zh-CN"/>
              </w:rPr>
              <w:t>8</w:t>
            </w:r>
            <w:r w:rsidRPr="00605797">
              <w:t>A-n7</w:t>
            </w:r>
            <w:r>
              <w:t>0</w:t>
            </w:r>
            <w:r w:rsidRPr="00605797">
              <w:t>A</w:t>
            </w:r>
          </w:p>
        </w:tc>
        <w:tc>
          <w:tcPr>
            <w:tcW w:w="1595" w:type="dxa"/>
            <w:shd w:val="clear" w:color="auto" w:fill="auto"/>
          </w:tcPr>
          <w:p w14:paraId="5ABA88AE" w14:textId="09E58069" w:rsidR="00393186" w:rsidRPr="00D532DB" w:rsidRDefault="00393186" w:rsidP="00393186">
            <w:pPr>
              <w:pStyle w:val="TAC"/>
              <w:rPr>
                <w:lang w:eastAsia="zh-CN"/>
              </w:rPr>
            </w:pPr>
            <w:r>
              <w:rPr>
                <w:lang w:eastAsia="zh-CN"/>
              </w:rPr>
              <w:t>2</w:t>
            </w:r>
          </w:p>
        </w:tc>
        <w:tc>
          <w:tcPr>
            <w:tcW w:w="4393" w:type="dxa"/>
            <w:shd w:val="clear" w:color="auto" w:fill="auto"/>
          </w:tcPr>
          <w:p w14:paraId="411A7066" w14:textId="447BF4F1" w:rsidR="00393186" w:rsidRPr="00D532DB" w:rsidRDefault="00393186" w:rsidP="00393186">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2355" w:type="dxa"/>
            <w:shd w:val="clear" w:color="auto" w:fill="auto"/>
          </w:tcPr>
          <w:p w14:paraId="2E56D631" w14:textId="69135317" w:rsidR="00393186" w:rsidRPr="00D532DB" w:rsidRDefault="00393186" w:rsidP="00393186">
            <w:pPr>
              <w:pStyle w:val="TAC"/>
            </w:pPr>
            <w:r w:rsidRPr="00605797">
              <w:t>RAN5#</w:t>
            </w:r>
            <w:r>
              <w:t>96e</w:t>
            </w:r>
          </w:p>
        </w:tc>
      </w:tr>
      <w:tr w:rsidR="00393186" w:rsidRPr="00E80F49" w14:paraId="7BB04020" w14:textId="77777777" w:rsidTr="00822785">
        <w:tc>
          <w:tcPr>
            <w:tcW w:w="1514" w:type="dxa"/>
            <w:shd w:val="clear" w:color="auto" w:fill="auto"/>
          </w:tcPr>
          <w:p w14:paraId="74469B1F" w14:textId="539BBEE2" w:rsidR="00393186" w:rsidRPr="00E80F49" w:rsidRDefault="00393186" w:rsidP="00393186">
            <w:pPr>
              <w:pStyle w:val="TAC"/>
            </w:pPr>
            <w:r w:rsidRPr="00D532DB">
              <w:t>CA_n48A-n71A</w:t>
            </w:r>
          </w:p>
        </w:tc>
        <w:tc>
          <w:tcPr>
            <w:tcW w:w="1595" w:type="dxa"/>
            <w:shd w:val="clear" w:color="auto" w:fill="auto"/>
          </w:tcPr>
          <w:p w14:paraId="53B9E747" w14:textId="18F6CC54" w:rsidR="00393186" w:rsidRPr="00E80F49" w:rsidRDefault="00393186" w:rsidP="00393186">
            <w:pPr>
              <w:pStyle w:val="TAC"/>
              <w:rPr>
                <w:lang w:eastAsia="zh-CN"/>
              </w:rPr>
            </w:pPr>
            <w:r w:rsidRPr="00D532DB">
              <w:rPr>
                <w:lang w:eastAsia="zh-CN"/>
              </w:rPr>
              <w:t>2</w:t>
            </w:r>
          </w:p>
        </w:tc>
        <w:tc>
          <w:tcPr>
            <w:tcW w:w="4393" w:type="dxa"/>
            <w:shd w:val="clear" w:color="auto" w:fill="auto"/>
          </w:tcPr>
          <w:p w14:paraId="1DEA61BE" w14:textId="19F15B07" w:rsidR="00393186" w:rsidRPr="00E80F49" w:rsidRDefault="00393186" w:rsidP="00393186">
            <w:pPr>
              <w:pStyle w:val="TAC"/>
              <w:rPr>
                <w:lang w:eastAsia="ja-JP"/>
              </w:rPr>
            </w:pPr>
            <w:r w:rsidRPr="00D532DB">
              <w:t>38.521-1_TpAnalysisSpur(CA_n48A-n71A)</w:t>
            </w:r>
            <w:r w:rsidR="00B853D3" w:rsidRPr="00B853D3">
              <w:t>_</w:t>
            </w:r>
            <w:r>
              <w:t>v</w:t>
            </w:r>
            <w:r w:rsidR="00B853D3" w:rsidRPr="00B853D3">
              <w:t>2</w:t>
            </w:r>
            <w:r w:rsidRPr="00D532DB">
              <w:t>.zip</w:t>
            </w:r>
          </w:p>
        </w:tc>
        <w:tc>
          <w:tcPr>
            <w:tcW w:w="2355" w:type="dxa"/>
            <w:shd w:val="clear" w:color="auto" w:fill="auto"/>
          </w:tcPr>
          <w:p w14:paraId="43B46C6C" w14:textId="6FB707E8" w:rsidR="00393186" w:rsidRPr="00E80F49" w:rsidDel="00AD5E0E" w:rsidRDefault="00393186" w:rsidP="00393186">
            <w:pPr>
              <w:pStyle w:val="TAC"/>
            </w:pPr>
            <w:r w:rsidRPr="00D532DB">
              <w:t>RAN5#</w:t>
            </w:r>
            <w:r w:rsidR="00B853D3">
              <w:t>100</w:t>
            </w:r>
          </w:p>
        </w:tc>
      </w:tr>
      <w:tr w:rsidR="00393186" w:rsidRPr="00E80F49" w14:paraId="1D29B7E2" w14:textId="77777777" w:rsidTr="00822785">
        <w:tc>
          <w:tcPr>
            <w:tcW w:w="1514" w:type="dxa"/>
            <w:shd w:val="clear" w:color="auto" w:fill="auto"/>
          </w:tcPr>
          <w:p w14:paraId="375EFE42" w14:textId="6A42603C" w:rsidR="00393186" w:rsidRPr="00E80F49" w:rsidRDefault="00393186" w:rsidP="00393186">
            <w:pPr>
              <w:pStyle w:val="TAC"/>
            </w:pPr>
            <w:r w:rsidRPr="00D532DB">
              <w:t>CA_n66A-n71A</w:t>
            </w:r>
          </w:p>
        </w:tc>
        <w:tc>
          <w:tcPr>
            <w:tcW w:w="1595" w:type="dxa"/>
            <w:shd w:val="clear" w:color="auto" w:fill="auto"/>
          </w:tcPr>
          <w:p w14:paraId="524CFE58" w14:textId="0F72DE4D" w:rsidR="00393186" w:rsidRPr="00E80F49" w:rsidRDefault="00393186" w:rsidP="00393186">
            <w:pPr>
              <w:pStyle w:val="TAC"/>
              <w:rPr>
                <w:lang w:eastAsia="zh-CN"/>
              </w:rPr>
            </w:pPr>
            <w:r w:rsidRPr="00D532DB">
              <w:rPr>
                <w:lang w:eastAsia="zh-CN"/>
              </w:rPr>
              <w:t>1</w:t>
            </w:r>
          </w:p>
        </w:tc>
        <w:tc>
          <w:tcPr>
            <w:tcW w:w="4393" w:type="dxa"/>
            <w:shd w:val="clear" w:color="auto" w:fill="auto"/>
          </w:tcPr>
          <w:p w14:paraId="6EC66409" w14:textId="6A30C439" w:rsidR="00393186" w:rsidRPr="00E80F49" w:rsidRDefault="00393186" w:rsidP="00393186">
            <w:pPr>
              <w:pStyle w:val="TAC"/>
              <w:rPr>
                <w:lang w:eastAsia="ja-JP"/>
              </w:rPr>
            </w:pPr>
            <w:r w:rsidRPr="00D532DB">
              <w:t>38.521-1_TpAnalysisSpur(CA_n66A-n71A)</w:t>
            </w:r>
            <w:r w:rsidRPr="0048315F">
              <w:t>_v1</w:t>
            </w:r>
            <w:r w:rsidRPr="00D532DB">
              <w:t>.zip</w:t>
            </w:r>
          </w:p>
        </w:tc>
        <w:tc>
          <w:tcPr>
            <w:tcW w:w="2355" w:type="dxa"/>
            <w:shd w:val="clear" w:color="auto" w:fill="auto"/>
          </w:tcPr>
          <w:p w14:paraId="4BF8A6F4" w14:textId="1E346F1F" w:rsidR="00393186" w:rsidRPr="00E80F49" w:rsidDel="00AD5E0E" w:rsidRDefault="00393186" w:rsidP="00393186">
            <w:pPr>
              <w:pStyle w:val="TAC"/>
            </w:pPr>
            <w:r w:rsidRPr="00D532DB">
              <w:t>RAN5#9</w:t>
            </w:r>
            <w:r w:rsidRPr="0048315F">
              <w:t>9</w:t>
            </w:r>
          </w:p>
        </w:tc>
      </w:tr>
      <w:tr w:rsidR="00393186" w:rsidRPr="00E80F49" w14:paraId="2C5478C3" w14:textId="77777777" w:rsidTr="00822785">
        <w:tc>
          <w:tcPr>
            <w:tcW w:w="1514" w:type="dxa"/>
            <w:shd w:val="clear" w:color="auto" w:fill="auto"/>
          </w:tcPr>
          <w:p w14:paraId="32FE80DE" w14:textId="0A17FAF8" w:rsidR="00393186" w:rsidRPr="00E80F49" w:rsidRDefault="00393186" w:rsidP="00393186">
            <w:pPr>
              <w:pStyle w:val="TAC"/>
            </w:pPr>
            <w:r>
              <w:t>CA_n66A-n77</w:t>
            </w:r>
            <w:r w:rsidRPr="00E80F49">
              <w:t>A</w:t>
            </w:r>
          </w:p>
        </w:tc>
        <w:tc>
          <w:tcPr>
            <w:tcW w:w="1595" w:type="dxa"/>
            <w:shd w:val="clear" w:color="auto" w:fill="auto"/>
          </w:tcPr>
          <w:p w14:paraId="68A29173" w14:textId="3C79741D" w:rsidR="00393186" w:rsidRPr="00E80F49" w:rsidRDefault="00393186" w:rsidP="00393186">
            <w:pPr>
              <w:pStyle w:val="TAC"/>
              <w:rPr>
                <w:lang w:eastAsia="zh-CN"/>
              </w:rPr>
            </w:pPr>
            <w:r>
              <w:rPr>
                <w:lang w:eastAsia="zh-CN"/>
              </w:rPr>
              <w:t>9</w:t>
            </w:r>
          </w:p>
        </w:tc>
        <w:tc>
          <w:tcPr>
            <w:tcW w:w="4393" w:type="dxa"/>
            <w:shd w:val="clear" w:color="auto" w:fill="auto"/>
          </w:tcPr>
          <w:p w14:paraId="3FB2C996" w14:textId="1A68442B" w:rsidR="00393186" w:rsidRPr="00E80F49" w:rsidRDefault="00393186" w:rsidP="00393186">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2355" w:type="dxa"/>
            <w:shd w:val="clear" w:color="auto" w:fill="auto"/>
          </w:tcPr>
          <w:p w14:paraId="48EC4D0B" w14:textId="6D61CA33" w:rsidR="00393186" w:rsidRPr="00E80F49" w:rsidDel="00AD5E0E" w:rsidRDefault="00393186" w:rsidP="00393186">
            <w:pPr>
              <w:pStyle w:val="TAC"/>
            </w:pPr>
            <w:r>
              <w:t>RAN5#97</w:t>
            </w:r>
          </w:p>
        </w:tc>
      </w:tr>
      <w:tr w:rsidR="00870EBD" w:rsidRPr="00E80F49" w14:paraId="793BE951" w14:textId="77777777" w:rsidTr="00822785">
        <w:tc>
          <w:tcPr>
            <w:tcW w:w="1514" w:type="dxa"/>
            <w:shd w:val="clear" w:color="auto" w:fill="auto"/>
          </w:tcPr>
          <w:p w14:paraId="36F97004" w14:textId="3236BBA5" w:rsidR="00870EBD" w:rsidRDefault="00870EBD" w:rsidP="00870EBD">
            <w:pPr>
              <w:pStyle w:val="TAC"/>
            </w:pPr>
            <w:r w:rsidRPr="00E80F49">
              <w:t>CA_n</w:t>
            </w:r>
            <w:r>
              <w:t>66</w:t>
            </w:r>
            <w:r w:rsidRPr="00E80F49">
              <w:t>A-n</w:t>
            </w:r>
            <w:r>
              <w:t>78</w:t>
            </w:r>
            <w:r w:rsidRPr="00E80F49">
              <w:t>A</w:t>
            </w:r>
          </w:p>
        </w:tc>
        <w:tc>
          <w:tcPr>
            <w:tcW w:w="1595" w:type="dxa"/>
            <w:shd w:val="clear" w:color="auto" w:fill="auto"/>
          </w:tcPr>
          <w:p w14:paraId="1A4B1F53" w14:textId="78C965A1" w:rsidR="00870EBD" w:rsidRDefault="00870EBD" w:rsidP="00870EBD">
            <w:pPr>
              <w:pStyle w:val="TAC"/>
              <w:rPr>
                <w:lang w:eastAsia="zh-CN"/>
              </w:rPr>
            </w:pPr>
            <w:r>
              <w:rPr>
                <w:lang w:eastAsia="zh-CN"/>
              </w:rPr>
              <w:t>1</w:t>
            </w:r>
          </w:p>
        </w:tc>
        <w:tc>
          <w:tcPr>
            <w:tcW w:w="4393" w:type="dxa"/>
            <w:shd w:val="clear" w:color="auto" w:fill="auto"/>
          </w:tcPr>
          <w:p w14:paraId="4EFD6CC6" w14:textId="614CD6A2" w:rsidR="00870EBD" w:rsidRDefault="00870EBD" w:rsidP="00870EBD">
            <w:pPr>
              <w:pStyle w:val="TAC"/>
              <w:rPr>
                <w:lang w:eastAsia="ja-JP"/>
              </w:rPr>
            </w:pPr>
            <w:r w:rsidRPr="00E80F49">
              <w:rPr>
                <w:lang w:eastAsia="ja-JP"/>
              </w:rPr>
              <w:t>38.521-1_TpAnalysisSpur(CA_n</w:t>
            </w:r>
            <w:r>
              <w:rPr>
                <w:lang w:eastAsia="ja-JP"/>
              </w:rPr>
              <w:t>66</w:t>
            </w:r>
            <w:r w:rsidRPr="00E80F49">
              <w:rPr>
                <w:lang w:eastAsia="ja-JP"/>
              </w:rPr>
              <w:t>A-n</w:t>
            </w:r>
            <w:r>
              <w:rPr>
                <w:lang w:eastAsia="ja-JP"/>
              </w:rPr>
              <w:t>78</w:t>
            </w:r>
            <w:r w:rsidRPr="00E80F49">
              <w:rPr>
                <w:lang w:eastAsia="ja-JP"/>
              </w:rPr>
              <w:t>A).zip</w:t>
            </w:r>
          </w:p>
        </w:tc>
        <w:tc>
          <w:tcPr>
            <w:tcW w:w="2355" w:type="dxa"/>
            <w:shd w:val="clear" w:color="auto" w:fill="auto"/>
          </w:tcPr>
          <w:p w14:paraId="6B42B58E" w14:textId="5BD2FC83" w:rsidR="00870EBD" w:rsidRDefault="00870EBD" w:rsidP="00870EBD">
            <w:pPr>
              <w:pStyle w:val="TAC"/>
            </w:pPr>
            <w:r w:rsidRPr="009B141C">
              <w:t>RAN5#</w:t>
            </w:r>
            <w:r>
              <w:t>101</w:t>
            </w:r>
          </w:p>
        </w:tc>
      </w:tr>
      <w:tr w:rsidR="00393186" w:rsidRPr="00E80F49"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E80F49" w:rsidRDefault="00393186" w:rsidP="00393186">
            <w:pPr>
              <w:pStyle w:val="TAC"/>
            </w:pPr>
            <w:r w:rsidRPr="00D532DB">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E80F49" w:rsidRDefault="00393186" w:rsidP="00393186">
            <w:pPr>
              <w:pStyle w:val="TAC"/>
              <w:rPr>
                <w:lang w:eastAsia="zh-CN"/>
              </w:rPr>
            </w:pPr>
            <w:r w:rsidRPr="00D532DB">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E80F49" w:rsidRDefault="00393186" w:rsidP="00393186">
            <w:pPr>
              <w:pStyle w:val="TAC"/>
              <w:rPr>
                <w:lang w:eastAsia="ja-JP"/>
              </w:rPr>
            </w:pPr>
            <w:r w:rsidRPr="00D532DB">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E80F49" w:rsidDel="00AD5E0E" w:rsidRDefault="00393186" w:rsidP="00393186">
            <w:pPr>
              <w:pStyle w:val="TAC"/>
            </w:pPr>
            <w:r w:rsidRPr="00D532DB">
              <w:t>RAN5#96e</w:t>
            </w:r>
          </w:p>
        </w:tc>
      </w:tr>
      <w:tr w:rsidR="00393186" w:rsidRPr="00E80F49"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D532DB" w:rsidRDefault="00393186" w:rsidP="00393186">
            <w:pPr>
              <w:pStyle w:val="TAC"/>
            </w:pPr>
            <w:r w:rsidRPr="008D5211">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D532DB" w:rsidRDefault="00393186" w:rsidP="00393186">
            <w:pPr>
              <w:pStyle w:val="TAC"/>
              <w:rPr>
                <w:lang w:eastAsia="zh-CN"/>
              </w:rPr>
            </w:pPr>
            <w:r w:rsidRPr="008D5211">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D532DB" w:rsidRDefault="00393186" w:rsidP="00393186">
            <w:pPr>
              <w:pStyle w:val="TAC"/>
              <w:rPr>
                <w:lang w:eastAsia="ja-JP"/>
              </w:rPr>
            </w:pPr>
            <w:r w:rsidRPr="008D5211">
              <w:rPr>
                <w:lang w:eastAsia="ja-JP"/>
              </w:rPr>
              <w:t>38.521-1_TpAnalysisSpur(CA_n71A-n77A)</w:t>
            </w:r>
            <w:r w:rsidR="00B853D3" w:rsidRPr="00B853D3">
              <w:rPr>
                <w:lang w:eastAsia="ja-JP"/>
              </w:rPr>
              <w:t>_v1</w:t>
            </w:r>
            <w:r w:rsidRPr="008D5211">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D532DB" w:rsidDel="00C71E07" w:rsidRDefault="00393186" w:rsidP="00393186">
            <w:pPr>
              <w:pStyle w:val="TAC"/>
            </w:pPr>
            <w:r w:rsidRPr="008D5211">
              <w:t>RAN5#</w:t>
            </w:r>
            <w:r w:rsidR="00B853D3" w:rsidRPr="00B853D3">
              <w:t>100</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24" w:name="_Toc51767653"/>
      <w:bookmarkStart w:id="225" w:name="_Toc59039984"/>
      <w:bookmarkStart w:id="226" w:name="_Toc68073923"/>
      <w:bookmarkStart w:id="227" w:name="_Toc75371785"/>
      <w:bookmarkStart w:id="228" w:name="_Toc83727853"/>
      <w:bookmarkStart w:id="229" w:name="_Toc100005953"/>
      <w:bookmarkStart w:id="230" w:name="_Toc106703501"/>
      <w:bookmarkStart w:id="231" w:name="_Toc155086271"/>
      <w:r w:rsidRPr="00E80F49">
        <w:lastRenderedPageBreak/>
        <w:t>4.2</w:t>
      </w:r>
      <w:r w:rsidRPr="00E80F49">
        <w:tab/>
        <w:t>Test point analysis for FR2</w:t>
      </w:r>
      <w:bookmarkEnd w:id="203"/>
      <w:bookmarkEnd w:id="214"/>
      <w:bookmarkEnd w:id="215"/>
      <w:bookmarkEnd w:id="224"/>
      <w:r w:rsidR="00010953" w:rsidRPr="00E80F49">
        <w:t xml:space="preserve"> test cases in TS 38.521-2</w:t>
      </w:r>
      <w:bookmarkEnd w:id="225"/>
      <w:bookmarkEnd w:id="226"/>
      <w:bookmarkEnd w:id="227"/>
      <w:bookmarkEnd w:id="228"/>
      <w:bookmarkEnd w:id="229"/>
      <w:bookmarkEnd w:id="230"/>
      <w:bookmarkEnd w:id="231"/>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 xml:space="preserve">FR2 single carrier, NR </w:t>
      </w:r>
      <w:proofErr w:type="gramStart"/>
      <w:r w:rsidRPr="00E80F49">
        <w:rPr>
          <w:rFonts w:ascii="Arial" w:eastAsia="Malgun Gothic" w:hAnsi="Arial"/>
          <w:sz w:val="24"/>
          <w:lang w:eastAsia="en-US"/>
        </w:rPr>
        <w:t>CA</w:t>
      </w:r>
      <w:proofErr w:type="gramEnd"/>
      <w:r w:rsidRPr="00E80F49">
        <w:rPr>
          <w:rFonts w:ascii="Arial" w:eastAsia="Malgun Gothic" w:hAnsi="Arial"/>
          <w:sz w:val="24"/>
          <w:lang w:eastAsia="en-US"/>
        </w:rPr>
        <w:t xml:space="preserve">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w:t>
      </w:r>
      <w:proofErr w:type="gramStart"/>
      <w:r w:rsidR="00010953" w:rsidRPr="00E80F49">
        <w:t>CA</w:t>
      </w:r>
      <w:proofErr w:type="gramEnd"/>
      <w:r w:rsidR="00010953" w:rsidRPr="00E80F49">
        <w:t xml:space="preserve">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E80F49" w14:paraId="6CD323A1" w14:textId="77777777" w:rsidTr="00822785">
        <w:trPr>
          <w:trHeight w:val="248"/>
        </w:trPr>
        <w:tc>
          <w:tcPr>
            <w:tcW w:w="2136" w:type="dxa"/>
            <w:vAlign w:val="center"/>
          </w:tcPr>
          <w:p w14:paraId="6D6EEA8B" w14:textId="77777777" w:rsidR="00397292" w:rsidRPr="00E80F49" w:rsidRDefault="00397292" w:rsidP="00750578">
            <w:pPr>
              <w:pStyle w:val="TAH"/>
              <w:rPr>
                <w:rFonts w:cs="Arial"/>
              </w:rPr>
            </w:pPr>
            <w:r w:rsidRPr="00E80F49">
              <w:t>Subclause</w:t>
            </w:r>
          </w:p>
        </w:tc>
        <w:tc>
          <w:tcPr>
            <w:tcW w:w="1461"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01"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7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822785">
        <w:trPr>
          <w:trHeight w:val="248"/>
        </w:trPr>
        <w:tc>
          <w:tcPr>
            <w:tcW w:w="2136"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61" w:type="dxa"/>
            <w:shd w:val="clear" w:color="auto" w:fill="auto"/>
            <w:vAlign w:val="center"/>
          </w:tcPr>
          <w:p w14:paraId="68C26153" w14:textId="77777777" w:rsidR="00392464" w:rsidRPr="00E80F49" w:rsidRDefault="00392464" w:rsidP="00F35FC0">
            <w:pPr>
              <w:pStyle w:val="TAC"/>
            </w:pPr>
            <w:r w:rsidRPr="00E80F49">
              <w:t>x</w:t>
            </w:r>
          </w:p>
        </w:tc>
        <w:tc>
          <w:tcPr>
            <w:tcW w:w="4501"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7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822785">
        <w:trPr>
          <w:trHeight w:val="248"/>
        </w:trPr>
        <w:tc>
          <w:tcPr>
            <w:tcW w:w="2136"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61"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01"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7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822785">
        <w:trPr>
          <w:trHeight w:val="248"/>
        </w:trPr>
        <w:tc>
          <w:tcPr>
            <w:tcW w:w="2136"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61" w:type="dxa"/>
            <w:shd w:val="clear" w:color="auto" w:fill="auto"/>
            <w:vAlign w:val="center"/>
          </w:tcPr>
          <w:p w14:paraId="6C2B80E6" w14:textId="7BCDDE3B" w:rsidR="00044BE0" w:rsidRPr="00E80F49" w:rsidRDefault="00044BE0" w:rsidP="00044BE0">
            <w:pPr>
              <w:pStyle w:val="TAC"/>
            </w:pPr>
            <w:r w:rsidRPr="00EA5E73">
              <w:t>x</w:t>
            </w:r>
          </w:p>
        </w:tc>
        <w:tc>
          <w:tcPr>
            <w:tcW w:w="4501"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7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2652CF" w:rsidRPr="00E80F49" w14:paraId="1015D722" w14:textId="77777777" w:rsidTr="00822785">
        <w:trPr>
          <w:trHeight w:val="248"/>
        </w:trPr>
        <w:tc>
          <w:tcPr>
            <w:tcW w:w="2136" w:type="dxa"/>
            <w:vAlign w:val="center"/>
          </w:tcPr>
          <w:p w14:paraId="6A13CF5B" w14:textId="2E097388" w:rsidR="002652CF" w:rsidRPr="00EA5E73" w:rsidRDefault="002652CF" w:rsidP="002652CF">
            <w:pPr>
              <w:pStyle w:val="TAL"/>
              <w:rPr>
                <w:rFonts w:cs="v4.2.0"/>
              </w:rPr>
            </w:pPr>
            <w:r>
              <w:rPr>
                <w:lang w:eastAsia="zh-TW"/>
              </w:rPr>
              <w:t xml:space="preserve">6.2.5 </w:t>
            </w:r>
            <w:r w:rsidRPr="00032011">
              <w:t>UE Maximum Output Power – EIRP with UL Gaps</w:t>
            </w:r>
          </w:p>
        </w:tc>
        <w:tc>
          <w:tcPr>
            <w:tcW w:w="1461" w:type="dxa"/>
            <w:shd w:val="clear" w:color="auto" w:fill="auto"/>
            <w:vAlign w:val="center"/>
          </w:tcPr>
          <w:p w14:paraId="1506CC00" w14:textId="3BA204A5" w:rsidR="002652CF" w:rsidRPr="00EA5E73" w:rsidRDefault="002652CF" w:rsidP="002652CF">
            <w:pPr>
              <w:pStyle w:val="TAC"/>
            </w:pPr>
            <w:r>
              <w:rPr>
                <w:lang w:eastAsia="zh-TW"/>
              </w:rPr>
              <w:t>x</w:t>
            </w:r>
          </w:p>
        </w:tc>
        <w:tc>
          <w:tcPr>
            <w:tcW w:w="4501" w:type="dxa"/>
            <w:shd w:val="clear" w:color="auto" w:fill="auto"/>
            <w:vAlign w:val="center"/>
          </w:tcPr>
          <w:p w14:paraId="40CCCBBB" w14:textId="5198F86B" w:rsidR="002652CF" w:rsidRPr="00EA5E73" w:rsidRDefault="002652CF" w:rsidP="002652CF">
            <w:pPr>
              <w:pStyle w:val="TAL"/>
            </w:pPr>
            <w:r w:rsidRPr="00EA5E73">
              <w:t>“38.521-2_TPanalysis_6.2.</w:t>
            </w:r>
            <w:r>
              <w:t>5</w:t>
            </w:r>
            <w:r w:rsidRPr="00EA5E73">
              <w:t>_</w:t>
            </w:r>
            <w:r>
              <w:t>EIRP_UL-Gaps</w:t>
            </w:r>
            <w:r w:rsidRPr="00EA5E73">
              <w:t>_v</w:t>
            </w:r>
            <w:r>
              <w:t>1</w:t>
            </w:r>
            <w:r w:rsidRPr="00EA5E73">
              <w:t>.zip”</w:t>
            </w:r>
          </w:p>
        </w:tc>
        <w:tc>
          <w:tcPr>
            <w:tcW w:w="1870" w:type="dxa"/>
            <w:vAlign w:val="center"/>
          </w:tcPr>
          <w:p w14:paraId="0BB09376" w14:textId="747F0FD6" w:rsidR="002652CF" w:rsidRPr="00EA5E73" w:rsidRDefault="002652CF" w:rsidP="002652CF">
            <w:pPr>
              <w:pStyle w:val="TAL"/>
              <w:rPr>
                <w:lang w:eastAsia="zh-CN"/>
              </w:rPr>
            </w:pPr>
            <w:r>
              <w:t>RAN5#99</w:t>
            </w:r>
          </w:p>
        </w:tc>
      </w:tr>
      <w:tr w:rsidR="00044BE0" w:rsidRPr="00E80F49" w14:paraId="45627932" w14:textId="77777777" w:rsidTr="00822785">
        <w:trPr>
          <w:trHeight w:val="248"/>
        </w:trPr>
        <w:tc>
          <w:tcPr>
            <w:tcW w:w="2136"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61"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01"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7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822785">
        <w:trPr>
          <w:trHeight w:val="248"/>
        </w:trPr>
        <w:tc>
          <w:tcPr>
            <w:tcW w:w="2136"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61"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01"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7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822785">
        <w:trPr>
          <w:trHeight w:val="248"/>
        </w:trPr>
        <w:tc>
          <w:tcPr>
            <w:tcW w:w="2136"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61"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01" w:type="dxa"/>
            <w:shd w:val="clear" w:color="auto" w:fill="auto"/>
            <w:vAlign w:val="center"/>
          </w:tcPr>
          <w:p w14:paraId="723ECD38" w14:textId="442B6D99"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w:t>
            </w:r>
            <w:r w:rsidR="00941277">
              <w:rPr>
                <w:rFonts w:eastAsia="SimSun"/>
                <w:lang w:val="sv-SE"/>
              </w:rPr>
              <w:t>3</w:t>
            </w:r>
            <w:r w:rsidR="003D4219" w:rsidRPr="00C46B3C">
              <w:rPr>
                <w:rFonts w:eastAsia="SimSun"/>
                <w:lang w:val="sv-SE"/>
              </w:rPr>
              <w:t>.zip</w:t>
            </w:r>
            <w:r w:rsidRPr="00E80F49">
              <w:rPr>
                <w:rFonts w:eastAsia="SimSun"/>
                <w:lang w:eastAsia="zh-CN"/>
              </w:rPr>
              <w:t>”</w:t>
            </w:r>
          </w:p>
        </w:tc>
        <w:tc>
          <w:tcPr>
            <w:tcW w:w="187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5DEB8871" w14:textId="77777777" w:rsidR="00941277" w:rsidRDefault="003D4219" w:rsidP="00941277">
            <w:pPr>
              <w:pStyle w:val="TAL"/>
              <w:rPr>
                <w:lang w:eastAsia="zh-CN"/>
              </w:rPr>
            </w:pPr>
            <w:r w:rsidRPr="00BD573A">
              <w:rPr>
                <w:lang w:eastAsia="zh-CN"/>
              </w:rPr>
              <w:t>RAN5#96-e</w:t>
            </w:r>
          </w:p>
          <w:p w14:paraId="6E53CA70" w14:textId="2FDE45F2" w:rsidR="00044BE0" w:rsidRPr="00E80F49" w:rsidRDefault="00941277" w:rsidP="00941277">
            <w:pPr>
              <w:pStyle w:val="TAL"/>
              <w:rPr>
                <w:rFonts w:eastAsia="SimSun"/>
                <w:lang w:eastAsia="en-US"/>
              </w:rPr>
            </w:pPr>
            <w:r>
              <w:rPr>
                <w:lang w:eastAsia="zh-CN"/>
              </w:rPr>
              <w:t>RAN5#99</w:t>
            </w:r>
          </w:p>
        </w:tc>
      </w:tr>
      <w:tr w:rsidR="00044BE0" w:rsidRPr="00E80F49" w14:paraId="56048676" w14:textId="77777777" w:rsidTr="00822785">
        <w:trPr>
          <w:trHeight w:val="248"/>
        </w:trPr>
        <w:tc>
          <w:tcPr>
            <w:tcW w:w="2136"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61"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01"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7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822785">
        <w:trPr>
          <w:trHeight w:val="248"/>
        </w:trPr>
        <w:tc>
          <w:tcPr>
            <w:tcW w:w="2136"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61"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01"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7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822785">
        <w:trPr>
          <w:trHeight w:val="248"/>
        </w:trPr>
        <w:tc>
          <w:tcPr>
            <w:tcW w:w="2136" w:type="dxa"/>
            <w:vAlign w:val="center"/>
          </w:tcPr>
          <w:p w14:paraId="0F8E61C1" w14:textId="77777777" w:rsidR="00044BE0" w:rsidRPr="00E80F49" w:rsidRDefault="00044BE0" w:rsidP="00044BE0">
            <w:pPr>
              <w:pStyle w:val="TAL"/>
            </w:pPr>
            <w:r w:rsidRPr="00E80F49">
              <w:t>6.3.1 Minimum output power</w:t>
            </w:r>
          </w:p>
        </w:tc>
        <w:tc>
          <w:tcPr>
            <w:tcW w:w="1461" w:type="dxa"/>
            <w:shd w:val="clear" w:color="auto" w:fill="auto"/>
            <w:vAlign w:val="center"/>
          </w:tcPr>
          <w:p w14:paraId="6448EB7F" w14:textId="77777777" w:rsidR="00044BE0" w:rsidRPr="00E80F49" w:rsidRDefault="00044BE0" w:rsidP="00044BE0">
            <w:pPr>
              <w:pStyle w:val="TAC"/>
            </w:pPr>
            <w:r w:rsidRPr="00E80F49">
              <w:t>9</w:t>
            </w:r>
          </w:p>
        </w:tc>
        <w:tc>
          <w:tcPr>
            <w:tcW w:w="4501"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7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822785">
        <w:trPr>
          <w:trHeight w:val="248"/>
        </w:trPr>
        <w:tc>
          <w:tcPr>
            <w:tcW w:w="2136"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61"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01"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7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822785">
        <w:trPr>
          <w:trHeight w:val="248"/>
        </w:trPr>
        <w:tc>
          <w:tcPr>
            <w:tcW w:w="2136"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61"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01"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7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822785">
        <w:trPr>
          <w:trHeight w:val="248"/>
        </w:trPr>
        <w:tc>
          <w:tcPr>
            <w:tcW w:w="2136"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61"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01"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7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822785">
        <w:trPr>
          <w:trHeight w:val="248"/>
        </w:trPr>
        <w:tc>
          <w:tcPr>
            <w:tcW w:w="2136"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61"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01"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7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822785">
        <w:trPr>
          <w:trHeight w:val="248"/>
        </w:trPr>
        <w:tc>
          <w:tcPr>
            <w:tcW w:w="2136"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61"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01"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7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822785">
        <w:trPr>
          <w:trHeight w:val="248"/>
        </w:trPr>
        <w:tc>
          <w:tcPr>
            <w:tcW w:w="2136"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61"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01"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7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822785">
        <w:trPr>
          <w:trHeight w:val="248"/>
        </w:trPr>
        <w:tc>
          <w:tcPr>
            <w:tcW w:w="2136"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61"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01"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7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822785">
        <w:trPr>
          <w:trHeight w:val="248"/>
        </w:trPr>
        <w:tc>
          <w:tcPr>
            <w:tcW w:w="2136"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61" w:type="dxa"/>
            <w:shd w:val="clear" w:color="auto" w:fill="auto"/>
            <w:vAlign w:val="center"/>
          </w:tcPr>
          <w:p w14:paraId="15DF2C10" w14:textId="77777777" w:rsidR="00044BE0" w:rsidRPr="00E80F49" w:rsidRDefault="00044BE0" w:rsidP="00044BE0">
            <w:pPr>
              <w:pStyle w:val="TAC"/>
            </w:pPr>
            <w:r w:rsidRPr="00E80F49">
              <w:t>6</w:t>
            </w:r>
          </w:p>
        </w:tc>
        <w:tc>
          <w:tcPr>
            <w:tcW w:w="4501"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7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822785">
        <w:trPr>
          <w:trHeight w:val="248"/>
        </w:trPr>
        <w:tc>
          <w:tcPr>
            <w:tcW w:w="2136" w:type="dxa"/>
            <w:vAlign w:val="center"/>
          </w:tcPr>
          <w:p w14:paraId="37A14FF2" w14:textId="77777777" w:rsidR="00044BE0" w:rsidRPr="00E80F49" w:rsidRDefault="00044BE0" w:rsidP="00044BE0">
            <w:pPr>
              <w:pStyle w:val="TAL"/>
            </w:pPr>
            <w:r w:rsidRPr="00E80F49">
              <w:t>6.3A.4.2.2 Absolute power tolerance for CA (3UL CA)</w:t>
            </w:r>
          </w:p>
        </w:tc>
        <w:tc>
          <w:tcPr>
            <w:tcW w:w="1461" w:type="dxa"/>
            <w:shd w:val="clear" w:color="auto" w:fill="auto"/>
            <w:vAlign w:val="center"/>
          </w:tcPr>
          <w:p w14:paraId="4284C2E4" w14:textId="77777777" w:rsidR="00044BE0" w:rsidRPr="00E80F49" w:rsidRDefault="00044BE0" w:rsidP="00044BE0">
            <w:pPr>
              <w:pStyle w:val="TAC"/>
            </w:pPr>
            <w:r w:rsidRPr="00E80F49">
              <w:t>6</w:t>
            </w:r>
          </w:p>
        </w:tc>
        <w:tc>
          <w:tcPr>
            <w:tcW w:w="4501"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7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822785">
        <w:trPr>
          <w:trHeight w:val="248"/>
        </w:trPr>
        <w:tc>
          <w:tcPr>
            <w:tcW w:w="2136" w:type="dxa"/>
            <w:vAlign w:val="center"/>
          </w:tcPr>
          <w:p w14:paraId="2524C014" w14:textId="77777777" w:rsidR="00044BE0" w:rsidRPr="00E80F49" w:rsidRDefault="00044BE0" w:rsidP="00044BE0">
            <w:pPr>
              <w:pStyle w:val="TAL"/>
            </w:pPr>
            <w:r w:rsidRPr="00E80F49">
              <w:t>6.3A.4.2.3 Absolute power tolerance for CA (4UL CA)</w:t>
            </w:r>
          </w:p>
        </w:tc>
        <w:tc>
          <w:tcPr>
            <w:tcW w:w="1461" w:type="dxa"/>
            <w:shd w:val="clear" w:color="auto" w:fill="auto"/>
            <w:vAlign w:val="center"/>
          </w:tcPr>
          <w:p w14:paraId="0DE979DD" w14:textId="77777777" w:rsidR="00044BE0" w:rsidRPr="00E80F49" w:rsidRDefault="00044BE0" w:rsidP="00044BE0">
            <w:pPr>
              <w:pStyle w:val="TAC"/>
            </w:pPr>
            <w:r w:rsidRPr="00E80F49">
              <w:t>6</w:t>
            </w:r>
          </w:p>
        </w:tc>
        <w:tc>
          <w:tcPr>
            <w:tcW w:w="4501"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7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822785">
        <w:trPr>
          <w:trHeight w:val="248"/>
        </w:trPr>
        <w:tc>
          <w:tcPr>
            <w:tcW w:w="2136" w:type="dxa"/>
            <w:vAlign w:val="center"/>
          </w:tcPr>
          <w:p w14:paraId="658559DE" w14:textId="77777777" w:rsidR="00044BE0" w:rsidRPr="00E80F49" w:rsidRDefault="00044BE0" w:rsidP="00044BE0">
            <w:pPr>
              <w:pStyle w:val="TAL"/>
            </w:pPr>
            <w:r w:rsidRPr="00E80F49">
              <w:t>6.3A.4.2.4 Absolute power tolerance for CA (5UL CA)</w:t>
            </w:r>
          </w:p>
        </w:tc>
        <w:tc>
          <w:tcPr>
            <w:tcW w:w="1461" w:type="dxa"/>
            <w:shd w:val="clear" w:color="auto" w:fill="auto"/>
            <w:vAlign w:val="center"/>
          </w:tcPr>
          <w:p w14:paraId="47D58B04" w14:textId="77777777" w:rsidR="00044BE0" w:rsidRPr="00E80F49" w:rsidRDefault="00044BE0" w:rsidP="00044BE0">
            <w:pPr>
              <w:pStyle w:val="TAC"/>
            </w:pPr>
            <w:r w:rsidRPr="00E80F49">
              <w:t>6</w:t>
            </w:r>
          </w:p>
        </w:tc>
        <w:tc>
          <w:tcPr>
            <w:tcW w:w="4501"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7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822785">
        <w:trPr>
          <w:trHeight w:val="248"/>
        </w:trPr>
        <w:tc>
          <w:tcPr>
            <w:tcW w:w="2136" w:type="dxa"/>
            <w:vAlign w:val="center"/>
          </w:tcPr>
          <w:p w14:paraId="2E770C9D" w14:textId="77777777" w:rsidR="00044BE0" w:rsidRPr="00E80F49" w:rsidRDefault="00044BE0" w:rsidP="00044BE0">
            <w:pPr>
              <w:pStyle w:val="TAL"/>
            </w:pPr>
            <w:r w:rsidRPr="00E80F49">
              <w:t>6.3A.4.2.5 Absolute power tolerance for CA (6UL CA)</w:t>
            </w:r>
          </w:p>
        </w:tc>
        <w:tc>
          <w:tcPr>
            <w:tcW w:w="1461" w:type="dxa"/>
            <w:shd w:val="clear" w:color="auto" w:fill="auto"/>
            <w:vAlign w:val="center"/>
          </w:tcPr>
          <w:p w14:paraId="282BBC5A" w14:textId="77777777" w:rsidR="00044BE0" w:rsidRPr="00E80F49" w:rsidRDefault="00044BE0" w:rsidP="00044BE0">
            <w:pPr>
              <w:pStyle w:val="TAC"/>
            </w:pPr>
            <w:r w:rsidRPr="00E80F49">
              <w:t>6</w:t>
            </w:r>
          </w:p>
        </w:tc>
        <w:tc>
          <w:tcPr>
            <w:tcW w:w="4501"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7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822785">
        <w:trPr>
          <w:trHeight w:val="248"/>
        </w:trPr>
        <w:tc>
          <w:tcPr>
            <w:tcW w:w="2136" w:type="dxa"/>
            <w:vAlign w:val="center"/>
          </w:tcPr>
          <w:p w14:paraId="62A1BE10" w14:textId="77777777" w:rsidR="00044BE0" w:rsidRPr="00E80F49" w:rsidRDefault="00044BE0" w:rsidP="00044BE0">
            <w:pPr>
              <w:pStyle w:val="TAL"/>
            </w:pPr>
            <w:r w:rsidRPr="00E80F49">
              <w:t>6.3A.4.2.6 Absolute power tolerance for CA (7UL CA)</w:t>
            </w:r>
          </w:p>
        </w:tc>
        <w:tc>
          <w:tcPr>
            <w:tcW w:w="1461" w:type="dxa"/>
            <w:shd w:val="clear" w:color="auto" w:fill="auto"/>
            <w:vAlign w:val="center"/>
          </w:tcPr>
          <w:p w14:paraId="72055BE7" w14:textId="77777777" w:rsidR="00044BE0" w:rsidRPr="00E80F49" w:rsidRDefault="00044BE0" w:rsidP="00044BE0">
            <w:pPr>
              <w:pStyle w:val="TAC"/>
            </w:pPr>
            <w:r w:rsidRPr="00E80F49">
              <w:t>6</w:t>
            </w:r>
          </w:p>
        </w:tc>
        <w:tc>
          <w:tcPr>
            <w:tcW w:w="4501"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7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822785">
        <w:trPr>
          <w:trHeight w:val="248"/>
        </w:trPr>
        <w:tc>
          <w:tcPr>
            <w:tcW w:w="2136" w:type="dxa"/>
            <w:vAlign w:val="center"/>
          </w:tcPr>
          <w:p w14:paraId="24E8A386" w14:textId="77777777" w:rsidR="00044BE0" w:rsidRPr="00E80F49" w:rsidRDefault="00044BE0" w:rsidP="00044BE0">
            <w:pPr>
              <w:pStyle w:val="TAL"/>
            </w:pPr>
            <w:r w:rsidRPr="00E80F49">
              <w:t>6.3A.4.2.7 Absolute power tolerance for CA (8UL CA)</w:t>
            </w:r>
          </w:p>
        </w:tc>
        <w:tc>
          <w:tcPr>
            <w:tcW w:w="1461" w:type="dxa"/>
            <w:shd w:val="clear" w:color="auto" w:fill="auto"/>
            <w:vAlign w:val="center"/>
          </w:tcPr>
          <w:p w14:paraId="0BD60407" w14:textId="77777777" w:rsidR="00044BE0" w:rsidRPr="00E80F49" w:rsidRDefault="00044BE0" w:rsidP="00044BE0">
            <w:pPr>
              <w:pStyle w:val="TAC"/>
            </w:pPr>
            <w:r w:rsidRPr="00E80F49">
              <w:t>6</w:t>
            </w:r>
          </w:p>
        </w:tc>
        <w:tc>
          <w:tcPr>
            <w:tcW w:w="4501"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7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822785">
        <w:trPr>
          <w:trHeight w:val="248"/>
        </w:trPr>
        <w:tc>
          <w:tcPr>
            <w:tcW w:w="2136" w:type="dxa"/>
            <w:vAlign w:val="center"/>
          </w:tcPr>
          <w:p w14:paraId="2CBA6B51" w14:textId="7005E7FC" w:rsidR="00044BE0" w:rsidRPr="00E80F49" w:rsidRDefault="00044BE0" w:rsidP="00044BE0">
            <w:pPr>
              <w:pStyle w:val="TAL"/>
            </w:pPr>
            <w:r w:rsidRPr="00E80F49">
              <w:t>6.3A.4.4 Aggregate power tolerance for CA</w:t>
            </w:r>
          </w:p>
        </w:tc>
        <w:tc>
          <w:tcPr>
            <w:tcW w:w="1461" w:type="dxa"/>
            <w:shd w:val="clear" w:color="auto" w:fill="auto"/>
            <w:vAlign w:val="center"/>
          </w:tcPr>
          <w:p w14:paraId="06B3BBAD" w14:textId="2DA19114" w:rsidR="00044BE0" w:rsidRPr="00E80F49" w:rsidRDefault="00044BE0" w:rsidP="00044BE0">
            <w:pPr>
              <w:pStyle w:val="TAC"/>
            </w:pPr>
            <w:r w:rsidRPr="00E80F49">
              <w:t>1</w:t>
            </w:r>
          </w:p>
        </w:tc>
        <w:tc>
          <w:tcPr>
            <w:tcW w:w="4501"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7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822785">
        <w:trPr>
          <w:trHeight w:val="248"/>
        </w:trPr>
        <w:tc>
          <w:tcPr>
            <w:tcW w:w="2136" w:type="dxa"/>
            <w:vAlign w:val="center"/>
          </w:tcPr>
          <w:p w14:paraId="4B896557" w14:textId="77777777" w:rsidR="00044BE0" w:rsidRPr="00E80F49" w:rsidRDefault="00044BE0" w:rsidP="00044BE0">
            <w:pPr>
              <w:pStyle w:val="TAL"/>
            </w:pPr>
            <w:r w:rsidRPr="00E80F49">
              <w:t>6.3D.1 Minimum output power for UL MIMO</w:t>
            </w:r>
          </w:p>
        </w:tc>
        <w:tc>
          <w:tcPr>
            <w:tcW w:w="1461"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01"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7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822785">
        <w:tc>
          <w:tcPr>
            <w:tcW w:w="2136" w:type="dxa"/>
            <w:vAlign w:val="center"/>
          </w:tcPr>
          <w:p w14:paraId="392F69E4" w14:textId="77777777" w:rsidR="00044BE0" w:rsidRPr="00E80F49" w:rsidRDefault="00044BE0" w:rsidP="00044BE0">
            <w:pPr>
              <w:pStyle w:val="TAL"/>
            </w:pPr>
            <w:r w:rsidRPr="00E80F49">
              <w:t>6.3D.3.4 SRS time mask for UL-MIMO</w:t>
            </w:r>
          </w:p>
        </w:tc>
        <w:tc>
          <w:tcPr>
            <w:tcW w:w="1461" w:type="dxa"/>
            <w:vAlign w:val="center"/>
          </w:tcPr>
          <w:p w14:paraId="6AFE240C" w14:textId="77777777" w:rsidR="00044BE0" w:rsidRPr="00E80F49" w:rsidRDefault="00044BE0" w:rsidP="00044BE0">
            <w:pPr>
              <w:pStyle w:val="TAC"/>
            </w:pPr>
            <w:r w:rsidRPr="00E80F49">
              <w:t>18</w:t>
            </w:r>
          </w:p>
        </w:tc>
        <w:tc>
          <w:tcPr>
            <w:tcW w:w="4501"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7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822785">
        <w:tc>
          <w:tcPr>
            <w:tcW w:w="2136" w:type="dxa"/>
            <w:vAlign w:val="center"/>
          </w:tcPr>
          <w:p w14:paraId="4C9F7185" w14:textId="77777777" w:rsidR="00044BE0" w:rsidRPr="00E80F49" w:rsidRDefault="00044BE0" w:rsidP="00044BE0">
            <w:pPr>
              <w:pStyle w:val="TAL"/>
            </w:pPr>
            <w:r w:rsidRPr="00E80F49">
              <w:t>6.4.1 Frequency error</w:t>
            </w:r>
          </w:p>
        </w:tc>
        <w:tc>
          <w:tcPr>
            <w:tcW w:w="1461" w:type="dxa"/>
            <w:vAlign w:val="center"/>
          </w:tcPr>
          <w:p w14:paraId="1BD2D289" w14:textId="77777777" w:rsidR="00044BE0" w:rsidRPr="00E80F49" w:rsidRDefault="00044BE0" w:rsidP="00044BE0">
            <w:pPr>
              <w:pStyle w:val="TAC"/>
            </w:pPr>
            <w:r w:rsidRPr="00E80F49">
              <w:t>1</w:t>
            </w:r>
          </w:p>
        </w:tc>
        <w:tc>
          <w:tcPr>
            <w:tcW w:w="4501" w:type="dxa"/>
            <w:vAlign w:val="center"/>
          </w:tcPr>
          <w:p w14:paraId="01E395BC" w14:textId="77777777" w:rsidR="00044BE0" w:rsidRPr="00E80F49" w:rsidRDefault="00044BE0" w:rsidP="00044BE0">
            <w:pPr>
              <w:pStyle w:val="TAL"/>
            </w:pPr>
            <w:r w:rsidRPr="00E80F49">
              <w:t>“38.521-2_TPanalysis_6.4.1_FreqErr.zip”</w:t>
            </w:r>
          </w:p>
        </w:tc>
        <w:tc>
          <w:tcPr>
            <w:tcW w:w="187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822785">
        <w:tc>
          <w:tcPr>
            <w:tcW w:w="2136" w:type="dxa"/>
            <w:vAlign w:val="center"/>
          </w:tcPr>
          <w:p w14:paraId="3C3A1171" w14:textId="77777777" w:rsidR="00044BE0" w:rsidRPr="00E80F49" w:rsidRDefault="00044BE0" w:rsidP="00044BE0">
            <w:pPr>
              <w:pStyle w:val="TAL"/>
            </w:pPr>
            <w:r w:rsidRPr="00E80F49">
              <w:t>6.4.2.1 Error Vector Magnitude</w:t>
            </w:r>
          </w:p>
        </w:tc>
        <w:tc>
          <w:tcPr>
            <w:tcW w:w="1461"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01" w:type="dxa"/>
            <w:vAlign w:val="center"/>
          </w:tcPr>
          <w:p w14:paraId="62936DF0" w14:textId="77777777" w:rsidR="00044BE0" w:rsidRPr="00E80F49" w:rsidRDefault="00044BE0" w:rsidP="00044BE0">
            <w:pPr>
              <w:pStyle w:val="TAL"/>
            </w:pPr>
            <w:r w:rsidRPr="00E80F49">
              <w:rPr>
                <w:rFonts w:cs="Arial"/>
              </w:rPr>
              <w:t>“38.521-2_TPanalysis_6.4.2.1_EVM.zip”</w:t>
            </w:r>
          </w:p>
        </w:tc>
        <w:tc>
          <w:tcPr>
            <w:tcW w:w="1870" w:type="dxa"/>
            <w:vAlign w:val="center"/>
          </w:tcPr>
          <w:p w14:paraId="4CED70D8" w14:textId="77777777" w:rsidR="00044BE0" w:rsidRPr="00E80F49" w:rsidRDefault="00044BE0" w:rsidP="00044BE0">
            <w:pPr>
              <w:pStyle w:val="TAL"/>
              <w:rPr>
                <w:szCs w:val="18"/>
              </w:rPr>
            </w:pPr>
            <w:r w:rsidRPr="00E80F49">
              <w:rPr>
                <w:szCs w:val="18"/>
              </w:rPr>
              <w:t xml:space="preserve">RAN5#3-5G-NR </w:t>
            </w:r>
            <w:proofErr w:type="spellStart"/>
            <w:r w:rsidRPr="00E80F49">
              <w:rPr>
                <w:szCs w:val="18"/>
              </w:rPr>
              <w:t>Adhoc</w:t>
            </w:r>
            <w:proofErr w:type="spellEnd"/>
          </w:p>
        </w:tc>
      </w:tr>
      <w:tr w:rsidR="003E0B85" w:rsidRPr="00E80F49" w14:paraId="317D0AD0" w14:textId="77777777" w:rsidTr="00822785">
        <w:tc>
          <w:tcPr>
            <w:tcW w:w="2136"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61"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01"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7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822785">
        <w:tc>
          <w:tcPr>
            <w:tcW w:w="2136" w:type="dxa"/>
            <w:vAlign w:val="center"/>
          </w:tcPr>
          <w:p w14:paraId="74C49B6B" w14:textId="77777777" w:rsidR="003E0B85" w:rsidRPr="00E80F49" w:rsidRDefault="003E0B85" w:rsidP="003E0B85">
            <w:pPr>
              <w:pStyle w:val="TAL"/>
            </w:pPr>
            <w:r w:rsidRPr="00E80F49">
              <w:t>6.4.2.2 Carrier leakage</w:t>
            </w:r>
          </w:p>
        </w:tc>
        <w:tc>
          <w:tcPr>
            <w:tcW w:w="1461" w:type="dxa"/>
            <w:vAlign w:val="center"/>
          </w:tcPr>
          <w:p w14:paraId="358B4831" w14:textId="77777777" w:rsidR="003E0B85" w:rsidRPr="00E80F49" w:rsidRDefault="003E0B85" w:rsidP="003E0B85">
            <w:pPr>
              <w:pStyle w:val="TAC"/>
            </w:pPr>
            <w:r w:rsidRPr="00E80F49">
              <w:rPr>
                <w:rFonts w:cs="Arial"/>
              </w:rPr>
              <w:t>3</w:t>
            </w:r>
          </w:p>
        </w:tc>
        <w:tc>
          <w:tcPr>
            <w:tcW w:w="4501"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7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822785">
        <w:tc>
          <w:tcPr>
            <w:tcW w:w="2136" w:type="dxa"/>
            <w:vAlign w:val="center"/>
          </w:tcPr>
          <w:p w14:paraId="4180D130" w14:textId="77777777" w:rsidR="003E0B85" w:rsidRPr="00E80F49" w:rsidRDefault="003E0B85" w:rsidP="003E0B85">
            <w:pPr>
              <w:pStyle w:val="TAL"/>
            </w:pPr>
            <w:r w:rsidRPr="00E80F49">
              <w:t>6.4.2.3 In-band emissions</w:t>
            </w:r>
          </w:p>
        </w:tc>
        <w:tc>
          <w:tcPr>
            <w:tcW w:w="1461"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01"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7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822785">
        <w:tc>
          <w:tcPr>
            <w:tcW w:w="2136" w:type="dxa"/>
            <w:vAlign w:val="center"/>
          </w:tcPr>
          <w:p w14:paraId="400B09FD" w14:textId="77777777" w:rsidR="003E0B85" w:rsidRPr="00E80F49" w:rsidRDefault="003E0B85" w:rsidP="003E0B85">
            <w:pPr>
              <w:pStyle w:val="TAL"/>
            </w:pPr>
            <w:r w:rsidRPr="00E80F49">
              <w:t>6.4.2.4 EVM equalizer spectrum flatness</w:t>
            </w:r>
          </w:p>
        </w:tc>
        <w:tc>
          <w:tcPr>
            <w:tcW w:w="1461" w:type="dxa"/>
            <w:vAlign w:val="center"/>
          </w:tcPr>
          <w:p w14:paraId="028AF86C" w14:textId="77777777" w:rsidR="003E0B85" w:rsidRPr="00E80F49" w:rsidRDefault="003E0B85" w:rsidP="003E0B85">
            <w:pPr>
              <w:pStyle w:val="TAC"/>
            </w:pPr>
            <w:r w:rsidRPr="00E80F49">
              <w:rPr>
                <w:rFonts w:cs="Arial"/>
              </w:rPr>
              <w:t>18</w:t>
            </w:r>
          </w:p>
        </w:tc>
        <w:tc>
          <w:tcPr>
            <w:tcW w:w="4501"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70" w:type="dxa"/>
            <w:vAlign w:val="center"/>
          </w:tcPr>
          <w:p w14:paraId="5B75CBAC" w14:textId="77777777" w:rsidR="003E0B85" w:rsidRPr="00E80F49" w:rsidRDefault="003E0B85" w:rsidP="003E0B85">
            <w:pPr>
              <w:pStyle w:val="TAL"/>
              <w:rPr>
                <w:szCs w:val="18"/>
              </w:rPr>
            </w:pPr>
            <w:r w:rsidRPr="00E80F49">
              <w:rPr>
                <w:szCs w:val="18"/>
              </w:rPr>
              <w:t xml:space="preserve">RAN5#3-5G-NR </w:t>
            </w:r>
            <w:proofErr w:type="spellStart"/>
            <w:r w:rsidRPr="00E80F49">
              <w:rPr>
                <w:szCs w:val="18"/>
              </w:rPr>
              <w:t>Adhoc</w:t>
            </w:r>
            <w:proofErr w:type="spellEnd"/>
          </w:p>
        </w:tc>
      </w:tr>
      <w:tr w:rsidR="003E0B85" w:rsidRPr="00E80F49" w14:paraId="11822AC3" w14:textId="77777777" w:rsidTr="00822785">
        <w:tc>
          <w:tcPr>
            <w:tcW w:w="2136"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61" w:type="dxa"/>
            <w:vAlign w:val="center"/>
          </w:tcPr>
          <w:p w14:paraId="127CC90B" w14:textId="77777777" w:rsidR="003E0B85" w:rsidRPr="00E80F49" w:rsidRDefault="003E0B85" w:rsidP="003E0B85">
            <w:pPr>
              <w:pStyle w:val="TAC"/>
            </w:pPr>
            <w:r w:rsidRPr="00E80F49">
              <w:rPr>
                <w:rFonts w:cs="Arial"/>
              </w:rPr>
              <w:t>9</w:t>
            </w:r>
          </w:p>
        </w:tc>
        <w:tc>
          <w:tcPr>
            <w:tcW w:w="4501"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70" w:type="dxa"/>
            <w:vAlign w:val="center"/>
          </w:tcPr>
          <w:p w14:paraId="2DFB01D6" w14:textId="77777777" w:rsidR="003E0B85" w:rsidRPr="00E80F49" w:rsidRDefault="003E0B85" w:rsidP="003E0B85">
            <w:pPr>
              <w:pStyle w:val="TAL"/>
              <w:rPr>
                <w:szCs w:val="18"/>
              </w:rPr>
            </w:pPr>
            <w:r w:rsidRPr="00E80F49">
              <w:rPr>
                <w:szCs w:val="18"/>
              </w:rPr>
              <w:t xml:space="preserve">RAN5#3-5G-NR </w:t>
            </w:r>
            <w:proofErr w:type="spellStart"/>
            <w:r w:rsidRPr="00E80F49">
              <w:rPr>
                <w:szCs w:val="18"/>
              </w:rPr>
              <w:t>Adhoc</w:t>
            </w:r>
            <w:proofErr w:type="spellEnd"/>
          </w:p>
        </w:tc>
      </w:tr>
      <w:tr w:rsidR="008D7125" w:rsidRPr="00E80F49" w14:paraId="292F4C5F" w14:textId="77777777" w:rsidTr="008D7125">
        <w:tc>
          <w:tcPr>
            <w:tcW w:w="2136" w:type="dxa"/>
            <w:vAlign w:val="center"/>
          </w:tcPr>
          <w:p w14:paraId="6A564DB7" w14:textId="1334B786" w:rsidR="008D7125" w:rsidRPr="00E80F49" w:rsidRDefault="008D7125" w:rsidP="008D7125">
            <w:pPr>
              <w:pStyle w:val="TAL"/>
            </w:pPr>
            <w:r>
              <w:t>6.4.2.6 Phase continuity requirements for DMRS bundling</w:t>
            </w:r>
          </w:p>
        </w:tc>
        <w:tc>
          <w:tcPr>
            <w:tcW w:w="1461" w:type="dxa"/>
            <w:vAlign w:val="center"/>
          </w:tcPr>
          <w:p w14:paraId="0BF06456" w14:textId="68714301" w:rsidR="008D7125" w:rsidRPr="00E80F49" w:rsidRDefault="008D7125" w:rsidP="008D7125">
            <w:pPr>
              <w:pStyle w:val="TAC"/>
              <w:rPr>
                <w:rFonts w:cs="Arial"/>
              </w:rPr>
            </w:pPr>
            <w:r>
              <w:rPr>
                <w:rFonts w:cs="Arial"/>
              </w:rPr>
              <w:t>90</w:t>
            </w:r>
          </w:p>
        </w:tc>
        <w:tc>
          <w:tcPr>
            <w:tcW w:w="4501" w:type="dxa"/>
            <w:vAlign w:val="center"/>
          </w:tcPr>
          <w:p w14:paraId="2045FE94" w14:textId="5C246776" w:rsidR="008D7125" w:rsidRPr="00E80F49" w:rsidRDefault="008D7125" w:rsidP="008D7125">
            <w:pPr>
              <w:pStyle w:val="TAL"/>
            </w:pPr>
            <w:r>
              <w:t>“</w:t>
            </w:r>
            <w:r w:rsidRPr="00DE0742">
              <w:t>38.521-2_TPanalysis_6.4.2.6_Phase_Continuity_v1</w:t>
            </w:r>
            <w:r>
              <w:t>.zip”</w:t>
            </w:r>
          </w:p>
        </w:tc>
        <w:tc>
          <w:tcPr>
            <w:tcW w:w="1870" w:type="dxa"/>
            <w:vAlign w:val="center"/>
          </w:tcPr>
          <w:p w14:paraId="3844243F" w14:textId="7BA1FB7F" w:rsidR="008D7125" w:rsidRPr="00E80F49" w:rsidRDefault="008D7125" w:rsidP="008D7125">
            <w:pPr>
              <w:pStyle w:val="TAL"/>
              <w:rPr>
                <w:szCs w:val="18"/>
              </w:rPr>
            </w:pPr>
            <w:r>
              <w:rPr>
                <w:szCs w:val="18"/>
              </w:rPr>
              <w:t>RAN5#100</w:t>
            </w:r>
          </w:p>
        </w:tc>
      </w:tr>
      <w:tr w:rsidR="008D7125" w:rsidRPr="00E80F49" w14:paraId="5B908E2E" w14:textId="77777777" w:rsidTr="00822785">
        <w:tc>
          <w:tcPr>
            <w:tcW w:w="2136" w:type="dxa"/>
            <w:vAlign w:val="center"/>
          </w:tcPr>
          <w:p w14:paraId="49AF4146" w14:textId="77777777" w:rsidR="008D7125" w:rsidRPr="00E80F49" w:rsidRDefault="008D7125" w:rsidP="008D7125">
            <w:pPr>
              <w:pStyle w:val="TAL"/>
              <w:keepNext w:val="0"/>
              <w:keepLines w:val="0"/>
              <w:widowControl w:val="0"/>
              <w:rPr>
                <w:lang w:eastAsia="ja-JP"/>
              </w:rPr>
            </w:pPr>
            <w:r w:rsidRPr="00E80F49">
              <w:rPr>
                <w:lang w:eastAsia="ja-JP"/>
              </w:rPr>
              <w:t>6.4A.1 Frequency error for CA</w:t>
            </w:r>
          </w:p>
        </w:tc>
        <w:tc>
          <w:tcPr>
            <w:tcW w:w="1461" w:type="dxa"/>
            <w:vAlign w:val="center"/>
          </w:tcPr>
          <w:p w14:paraId="6367EA60" w14:textId="42CD04A1" w:rsidR="008D7125" w:rsidRPr="00E80F49" w:rsidRDefault="008D7125" w:rsidP="008D7125">
            <w:pPr>
              <w:pStyle w:val="TAC"/>
              <w:keepNext w:val="0"/>
              <w:keepLines w:val="0"/>
              <w:widowControl w:val="0"/>
              <w:rPr>
                <w:rFonts w:cs="Arial"/>
                <w:lang w:eastAsia="ja-JP"/>
              </w:rPr>
            </w:pPr>
            <w:r w:rsidRPr="00E80F49">
              <w:rPr>
                <w:rFonts w:eastAsia="Malgun Gothic"/>
                <w:lang w:eastAsia="ko-KR"/>
              </w:rPr>
              <w:t>N (1 test point per UL carrier)</w:t>
            </w:r>
          </w:p>
        </w:tc>
        <w:tc>
          <w:tcPr>
            <w:tcW w:w="4501" w:type="dxa"/>
            <w:vAlign w:val="center"/>
          </w:tcPr>
          <w:p w14:paraId="24975DD0" w14:textId="4EA35D02" w:rsidR="008D7125" w:rsidRPr="00E80F49" w:rsidRDefault="008D7125" w:rsidP="008D712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70" w:type="dxa"/>
            <w:vAlign w:val="center"/>
          </w:tcPr>
          <w:p w14:paraId="49C00DA1" w14:textId="77777777" w:rsidR="008D7125" w:rsidRPr="00E80F49" w:rsidRDefault="008D7125" w:rsidP="008D7125">
            <w:pPr>
              <w:pStyle w:val="TAL"/>
              <w:keepNext w:val="0"/>
              <w:keepLines w:val="0"/>
              <w:widowControl w:val="0"/>
              <w:rPr>
                <w:lang w:eastAsia="ja-JP"/>
              </w:rPr>
            </w:pPr>
            <w:r w:rsidRPr="00E80F49">
              <w:rPr>
                <w:lang w:eastAsia="ja-JP"/>
              </w:rPr>
              <w:t>RAN5#87-e</w:t>
            </w:r>
          </w:p>
          <w:p w14:paraId="5DF6AE7B" w14:textId="67D7B8F2" w:rsidR="008D7125" w:rsidRPr="00E80F49" w:rsidRDefault="008D7125" w:rsidP="008D7125">
            <w:pPr>
              <w:pStyle w:val="TAL"/>
              <w:keepNext w:val="0"/>
              <w:keepLines w:val="0"/>
              <w:widowControl w:val="0"/>
              <w:rPr>
                <w:lang w:eastAsia="ja-JP"/>
              </w:rPr>
            </w:pPr>
            <w:r w:rsidRPr="00E80F49">
              <w:rPr>
                <w:lang w:eastAsia="ja-JP"/>
              </w:rPr>
              <w:t>RAN5#90-e</w:t>
            </w:r>
          </w:p>
        </w:tc>
      </w:tr>
      <w:tr w:rsidR="008D7125" w:rsidRPr="00E80F49" w14:paraId="3C4D6B85" w14:textId="77777777" w:rsidTr="00822785">
        <w:tc>
          <w:tcPr>
            <w:tcW w:w="2136" w:type="dxa"/>
            <w:vAlign w:val="center"/>
          </w:tcPr>
          <w:p w14:paraId="3B186AE0" w14:textId="51DC3B6E" w:rsidR="008D7125" w:rsidRPr="00E80F49" w:rsidRDefault="008D7125" w:rsidP="008D7125">
            <w:pPr>
              <w:pStyle w:val="TAL"/>
              <w:keepNext w:val="0"/>
              <w:keepLines w:val="0"/>
              <w:widowControl w:val="0"/>
              <w:rPr>
                <w:lang w:eastAsia="ja-JP"/>
              </w:rPr>
            </w:pPr>
            <w:r w:rsidRPr="00E80F49">
              <w:t>6.4A.2.1 Error Vector Magnitude for CA</w:t>
            </w:r>
          </w:p>
        </w:tc>
        <w:tc>
          <w:tcPr>
            <w:tcW w:w="1461" w:type="dxa"/>
            <w:vAlign w:val="center"/>
          </w:tcPr>
          <w:p w14:paraId="32C8E38D" w14:textId="08E0BF8F" w:rsidR="008D7125" w:rsidRPr="00E80F49" w:rsidRDefault="008D7125" w:rsidP="008D7125">
            <w:pPr>
              <w:pStyle w:val="TAC"/>
              <w:keepNext w:val="0"/>
              <w:keepLines w:val="0"/>
              <w:widowControl w:val="0"/>
              <w:rPr>
                <w:rFonts w:eastAsia="Malgun Gothic"/>
                <w:lang w:eastAsia="ko-KR"/>
              </w:rPr>
            </w:pPr>
            <w:r w:rsidRPr="00E80F49">
              <w:rPr>
                <w:rFonts w:eastAsia="Malgun Gothic"/>
                <w:lang w:eastAsia="ko-KR"/>
              </w:rPr>
              <w:t>224</w:t>
            </w:r>
          </w:p>
        </w:tc>
        <w:tc>
          <w:tcPr>
            <w:tcW w:w="4501" w:type="dxa"/>
            <w:vAlign w:val="center"/>
          </w:tcPr>
          <w:p w14:paraId="5FCE5955" w14:textId="31218733" w:rsidR="008D7125" w:rsidRPr="00E80F49" w:rsidRDefault="008D7125" w:rsidP="008D7125">
            <w:pPr>
              <w:pStyle w:val="TAL"/>
              <w:keepNext w:val="0"/>
              <w:keepLines w:val="0"/>
              <w:widowControl w:val="0"/>
            </w:pPr>
            <w:r w:rsidRPr="00E80F49">
              <w:rPr>
                <w:rFonts w:cs="Arial"/>
              </w:rPr>
              <w:t>“38.521-2_TPanalysis_6.4A.2.1_EVM_CA.zip”</w:t>
            </w:r>
          </w:p>
        </w:tc>
        <w:tc>
          <w:tcPr>
            <w:tcW w:w="1870" w:type="dxa"/>
            <w:vAlign w:val="center"/>
          </w:tcPr>
          <w:p w14:paraId="0A460C2A" w14:textId="6E4C767B" w:rsidR="008D7125" w:rsidRPr="00E80F49" w:rsidRDefault="008D7125" w:rsidP="008D7125">
            <w:pPr>
              <w:pStyle w:val="TAL"/>
              <w:keepNext w:val="0"/>
              <w:keepLines w:val="0"/>
              <w:widowControl w:val="0"/>
              <w:rPr>
                <w:lang w:eastAsia="ja-JP"/>
              </w:rPr>
            </w:pPr>
            <w:r w:rsidRPr="00E80F49">
              <w:rPr>
                <w:lang w:eastAsia="ko-KR"/>
              </w:rPr>
              <w:t>RAN5#91-e</w:t>
            </w:r>
          </w:p>
        </w:tc>
      </w:tr>
      <w:tr w:rsidR="008D7125" w:rsidRPr="00E80F49" w14:paraId="5F9EFE60" w14:textId="77777777" w:rsidTr="00822785">
        <w:tc>
          <w:tcPr>
            <w:tcW w:w="2136" w:type="dxa"/>
            <w:vAlign w:val="center"/>
          </w:tcPr>
          <w:p w14:paraId="53AB7152" w14:textId="77777777" w:rsidR="008D7125" w:rsidRPr="00E80F49" w:rsidRDefault="008D7125" w:rsidP="008D7125">
            <w:pPr>
              <w:pStyle w:val="TAL"/>
              <w:rPr>
                <w:lang w:eastAsia="zh-TW"/>
              </w:rPr>
            </w:pPr>
            <w:r w:rsidRPr="00E80F49">
              <w:rPr>
                <w:lang w:eastAsia="zh-TW"/>
              </w:rPr>
              <w:lastRenderedPageBreak/>
              <w:t>6.4A.2.2 Carrier leakage for CA</w:t>
            </w:r>
          </w:p>
        </w:tc>
        <w:tc>
          <w:tcPr>
            <w:tcW w:w="1461" w:type="dxa"/>
            <w:vAlign w:val="center"/>
          </w:tcPr>
          <w:p w14:paraId="7327453B" w14:textId="77777777" w:rsidR="008D7125" w:rsidRPr="00E80F49" w:rsidRDefault="008D7125" w:rsidP="008D7125">
            <w:pPr>
              <w:pStyle w:val="TAC"/>
              <w:rPr>
                <w:rFonts w:cs="Arial"/>
                <w:lang w:eastAsia="zh-TW"/>
              </w:rPr>
            </w:pPr>
            <w:r w:rsidRPr="00E80F49">
              <w:rPr>
                <w:rFonts w:cs="Arial"/>
                <w:lang w:eastAsia="zh-TW"/>
              </w:rPr>
              <w:t>2</w:t>
            </w:r>
          </w:p>
        </w:tc>
        <w:tc>
          <w:tcPr>
            <w:tcW w:w="4501" w:type="dxa"/>
            <w:vAlign w:val="center"/>
          </w:tcPr>
          <w:p w14:paraId="4497DE98" w14:textId="2274F8E1" w:rsidR="008D7125" w:rsidRPr="00E80F49" w:rsidRDefault="008D7125" w:rsidP="008D7125">
            <w:pPr>
              <w:pStyle w:val="TAL"/>
              <w:rPr>
                <w:lang w:eastAsia="zh-TW"/>
              </w:rPr>
            </w:pPr>
            <w:r w:rsidRPr="00E80F49">
              <w:rPr>
                <w:lang w:eastAsia="zh-TW"/>
              </w:rPr>
              <w:t>“38.521-2_TPanalysis_6.4A.2.2_CarrLeak_CA_v3.zip”</w:t>
            </w:r>
          </w:p>
        </w:tc>
        <w:tc>
          <w:tcPr>
            <w:tcW w:w="1870" w:type="dxa"/>
            <w:vAlign w:val="center"/>
          </w:tcPr>
          <w:p w14:paraId="1143584B" w14:textId="7C7C9B90" w:rsidR="008D7125" w:rsidRPr="00E80F49" w:rsidRDefault="008D7125" w:rsidP="008D7125">
            <w:pPr>
              <w:pStyle w:val="TAL"/>
              <w:rPr>
                <w:szCs w:val="18"/>
                <w:lang w:eastAsia="zh-TW"/>
              </w:rPr>
            </w:pPr>
            <w:r w:rsidRPr="00E80F49">
              <w:t>RAN5#</w:t>
            </w:r>
            <w:r w:rsidRPr="00E80F49">
              <w:rPr>
                <w:lang w:eastAsia="zh-TW"/>
              </w:rPr>
              <w:t>93-e</w:t>
            </w:r>
          </w:p>
        </w:tc>
      </w:tr>
      <w:tr w:rsidR="008D7125" w:rsidRPr="00E80F49" w14:paraId="60630241" w14:textId="77777777" w:rsidTr="00822785">
        <w:tc>
          <w:tcPr>
            <w:tcW w:w="2136" w:type="dxa"/>
            <w:vAlign w:val="center"/>
          </w:tcPr>
          <w:p w14:paraId="204B2ABD" w14:textId="074783C4" w:rsidR="008D7125" w:rsidRPr="00E80F49" w:rsidRDefault="008D7125" w:rsidP="008D7125">
            <w:pPr>
              <w:pStyle w:val="TAL"/>
              <w:rPr>
                <w:lang w:eastAsia="zh-TW"/>
              </w:rPr>
            </w:pPr>
            <w:r w:rsidRPr="00E80F49">
              <w:rPr>
                <w:lang w:eastAsia="ko-KR"/>
              </w:rPr>
              <w:t>6.4D.3 Time alignment error for UL MIMO</w:t>
            </w:r>
          </w:p>
        </w:tc>
        <w:tc>
          <w:tcPr>
            <w:tcW w:w="1461" w:type="dxa"/>
            <w:vAlign w:val="center"/>
          </w:tcPr>
          <w:p w14:paraId="7EB3504D" w14:textId="5D96B451" w:rsidR="008D7125" w:rsidRPr="00E80F49" w:rsidRDefault="008D7125" w:rsidP="008D7125">
            <w:pPr>
              <w:pStyle w:val="TAC"/>
              <w:rPr>
                <w:rFonts w:cs="Arial"/>
                <w:lang w:eastAsia="zh-TW"/>
              </w:rPr>
            </w:pPr>
            <w:r w:rsidRPr="00E80F49">
              <w:rPr>
                <w:rFonts w:cs="Arial"/>
                <w:lang w:eastAsia="ko-KR"/>
              </w:rPr>
              <w:t>6</w:t>
            </w:r>
          </w:p>
        </w:tc>
        <w:tc>
          <w:tcPr>
            <w:tcW w:w="4501" w:type="dxa"/>
            <w:vAlign w:val="center"/>
          </w:tcPr>
          <w:p w14:paraId="401C8A4A" w14:textId="79907784" w:rsidR="008D7125" w:rsidRPr="00E80F49" w:rsidRDefault="008D7125" w:rsidP="008D7125">
            <w:pPr>
              <w:pStyle w:val="TAL"/>
              <w:rPr>
                <w:lang w:eastAsia="zh-TW"/>
              </w:rPr>
            </w:pPr>
            <w:r w:rsidRPr="00E80F49">
              <w:rPr>
                <w:rFonts w:eastAsia="??"/>
              </w:rPr>
              <w:t>“38.521-2_TPanalysis_6.4D.3_TAE_MIMO.zip”</w:t>
            </w:r>
          </w:p>
        </w:tc>
        <w:tc>
          <w:tcPr>
            <w:tcW w:w="1870" w:type="dxa"/>
            <w:vAlign w:val="center"/>
          </w:tcPr>
          <w:p w14:paraId="21F21D83" w14:textId="3645F8F7" w:rsidR="008D7125" w:rsidRPr="00E80F49" w:rsidRDefault="008D7125" w:rsidP="008D7125">
            <w:pPr>
              <w:pStyle w:val="TAL"/>
            </w:pPr>
            <w:r w:rsidRPr="00E80F49">
              <w:rPr>
                <w:lang w:eastAsia="ko-KR"/>
              </w:rPr>
              <w:t>RAN5#92-e</w:t>
            </w:r>
          </w:p>
        </w:tc>
      </w:tr>
      <w:tr w:rsidR="008D7125" w:rsidRPr="00E80F49" w14:paraId="55207FE3" w14:textId="77777777" w:rsidTr="00822785">
        <w:tc>
          <w:tcPr>
            <w:tcW w:w="2136" w:type="dxa"/>
            <w:vAlign w:val="center"/>
          </w:tcPr>
          <w:p w14:paraId="71918D80" w14:textId="77777777" w:rsidR="008D7125" w:rsidRPr="00E80F49" w:rsidRDefault="008D7125" w:rsidP="008D7125">
            <w:pPr>
              <w:pStyle w:val="TAL"/>
            </w:pPr>
            <w:r w:rsidRPr="00E80F49">
              <w:t>6.5.1 Occupied Bandwidth</w:t>
            </w:r>
          </w:p>
        </w:tc>
        <w:tc>
          <w:tcPr>
            <w:tcW w:w="1461" w:type="dxa"/>
            <w:vAlign w:val="center"/>
          </w:tcPr>
          <w:p w14:paraId="77EE6587" w14:textId="77777777" w:rsidR="008D7125" w:rsidRPr="00E80F49" w:rsidRDefault="008D7125" w:rsidP="008D7125">
            <w:pPr>
              <w:pStyle w:val="TAC"/>
            </w:pPr>
            <w:r w:rsidRPr="00E80F49">
              <w:t>12</w:t>
            </w:r>
          </w:p>
        </w:tc>
        <w:tc>
          <w:tcPr>
            <w:tcW w:w="4501" w:type="dxa"/>
            <w:vAlign w:val="center"/>
          </w:tcPr>
          <w:p w14:paraId="0FB9D9F7" w14:textId="72C4BE6B" w:rsidR="008D7125" w:rsidRPr="00E80F49" w:rsidRDefault="008D7125" w:rsidP="008D7125">
            <w:pPr>
              <w:pStyle w:val="TAL"/>
            </w:pPr>
            <w:r w:rsidRPr="00E80F49">
              <w:t>“38.521-2_TPanalysis_6.5.1_OccBW_v3.zip”</w:t>
            </w:r>
          </w:p>
        </w:tc>
        <w:tc>
          <w:tcPr>
            <w:tcW w:w="1870" w:type="dxa"/>
            <w:vAlign w:val="center"/>
          </w:tcPr>
          <w:p w14:paraId="592E342D" w14:textId="77777777" w:rsidR="008D7125" w:rsidRPr="00E80F49" w:rsidRDefault="008D7125" w:rsidP="008D7125">
            <w:pPr>
              <w:pStyle w:val="TAL"/>
              <w:rPr>
                <w:szCs w:val="18"/>
              </w:rPr>
            </w:pPr>
            <w:r w:rsidRPr="00E80F49">
              <w:rPr>
                <w:szCs w:val="18"/>
              </w:rPr>
              <w:t>RAN5#89-e</w:t>
            </w:r>
          </w:p>
          <w:p w14:paraId="67EB9E30" w14:textId="5C948C38" w:rsidR="008D7125" w:rsidRPr="00E80F49" w:rsidRDefault="008D7125" w:rsidP="008D7125">
            <w:pPr>
              <w:pStyle w:val="TAL"/>
              <w:rPr>
                <w:szCs w:val="18"/>
              </w:rPr>
            </w:pPr>
            <w:r w:rsidRPr="00E80F49">
              <w:rPr>
                <w:szCs w:val="18"/>
              </w:rPr>
              <w:t>RAN5#91-e</w:t>
            </w:r>
          </w:p>
        </w:tc>
      </w:tr>
      <w:tr w:rsidR="008D7125" w:rsidRPr="00E80F49" w14:paraId="6077F4A7" w14:textId="77777777" w:rsidTr="00822785">
        <w:trPr>
          <w:trHeight w:val="347"/>
        </w:trPr>
        <w:tc>
          <w:tcPr>
            <w:tcW w:w="2136" w:type="dxa"/>
            <w:vAlign w:val="center"/>
          </w:tcPr>
          <w:p w14:paraId="5AD7093F" w14:textId="77777777" w:rsidR="008D7125" w:rsidRPr="00E80F49" w:rsidRDefault="008D7125" w:rsidP="008D7125">
            <w:pPr>
              <w:pStyle w:val="TAL"/>
            </w:pPr>
            <w:r w:rsidRPr="00E80F49">
              <w:t>6.5.2.1 Spectrum Emission Mask</w:t>
            </w:r>
          </w:p>
        </w:tc>
        <w:tc>
          <w:tcPr>
            <w:tcW w:w="1461" w:type="dxa"/>
            <w:vAlign w:val="center"/>
          </w:tcPr>
          <w:p w14:paraId="068A914E" w14:textId="77777777" w:rsidR="008D7125" w:rsidRPr="00E80F49" w:rsidRDefault="008D7125" w:rsidP="008D7125">
            <w:pPr>
              <w:pStyle w:val="TAC"/>
            </w:pPr>
            <w:r w:rsidRPr="00E80F49">
              <w:t>90</w:t>
            </w:r>
          </w:p>
        </w:tc>
        <w:tc>
          <w:tcPr>
            <w:tcW w:w="4501" w:type="dxa"/>
            <w:vAlign w:val="center"/>
          </w:tcPr>
          <w:p w14:paraId="0CF50188" w14:textId="7FF1196E"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70" w:type="dxa"/>
            <w:vAlign w:val="center"/>
          </w:tcPr>
          <w:p w14:paraId="2E48679E" w14:textId="77777777" w:rsidR="008D7125" w:rsidRPr="00E80F49" w:rsidRDefault="008D7125" w:rsidP="008D7125">
            <w:pPr>
              <w:pStyle w:val="TAL"/>
              <w:rPr>
                <w:szCs w:val="18"/>
              </w:rPr>
            </w:pPr>
            <w:r w:rsidRPr="00E80F49">
              <w:rPr>
                <w:szCs w:val="18"/>
              </w:rPr>
              <w:t xml:space="preserve">RAN5#2-5G-NR </w:t>
            </w:r>
            <w:proofErr w:type="spellStart"/>
            <w:r w:rsidRPr="00E80F49">
              <w:rPr>
                <w:szCs w:val="18"/>
              </w:rPr>
              <w:t>Adhoc</w:t>
            </w:r>
            <w:proofErr w:type="spellEnd"/>
          </w:p>
          <w:p w14:paraId="2ABBEE7E" w14:textId="77777777" w:rsidR="008D7125" w:rsidRPr="00E80F49" w:rsidRDefault="008D7125" w:rsidP="008D7125">
            <w:pPr>
              <w:pStyle w:val="TAL"/>
              <w:rPr>
                <w:szCs w:val="18"/>
              </w:rPr>
            </w:pPr>
            <w:r w:rsidRPr="00E80F49">
              <w:rPr>
                <w:szCs w:val="18"/>
              </w:rPr>
              <w:t>RAN5#79</w:t>
            </w:r>
          </w:p>
          <w:p w14:paraId="06B9264D" w14:textId="77777777" w:rsidR="008D7125" w:rsidRPr="00E80F49" w:rsidRDefault="008D7125" w:rsidP="008D7125">
            <w:pPr>
              <w:pStyle w:val="TAL"/>
              <w:rPr>
                <w:szCs w:val="18"/>
              </w:rPr>
            </w:pPr>
            <w:r w:rsidRPr="00E80F49">
              <w:rPr>
                <w:szCs w:val="18"/>
              </w:rPr>
              <w:t>RAN5#80</w:t>
            </w:r>
          </w:p>
          <w:p w14:paraId="0BF0C7D1" w14:textId="77777777" w:rsidR="008D7125" w:rsidRPr="00E80F49" w:rsidRDefault="008D7125" w:rsidP="008D7125">
            <w:pPr>
              <w:pStyle w:val="TAL"/>
              <w:rPr>
                <w:szCs w:val="18"/>
              </w:rPr>
            </w:pPr>
            <w:r w:rsidRPr="00E80F49">
              <w:rPr>
                <w:szCs w:val="18"/>
              </w:rPr>
              <w:t>RAN5#89-e</w:t>
            </w:r>
          </w:p>
          <w:p w14:paraId="5EAEF1B9" w14:textId="77777777" w:rsidR="008D7125" w:rsidRPr="00E80F49" w:rsidRDefault="008D7125" w:rsidP="008D7125">
            <w:pPr>
              <w:pStyle w:val="TAL"/>
              <w:rPr>
                <w:szCs w:val="18"/>
                <w:lang w:eastAsia="zh-TW"/>
              </w:rPr>
            </w:pPr>
            <w:r w:rsidRPr="00E80F49">
              <w:rPr>
                <w:szCs w:val="18"/>
              </w:rPr>
              <w:t>RAN5#90-e</w:t>
            </w:r>
          </w:p>
          <w:p w14:paraId="13F131E3" w14:textId="77777777" w:rsidR="008D7125" w:rsidRPr="00E80F49" w:rsidRDefault="008D7125" w:rsidP="008D7125">
            <w:pPr>
              <w:pStyle w:val="TAL"/>
              <w:rPr>
                <w:szCs w:val="18"/>
                <w:lang w:eastAsia="zh-TW"/>
              </w:rPr>
            </w:pPr>
            <w:r w:rsidRPr="00E80F49">
              <w:rPr>
                <w:szCs w:val="18"/>
                <w:lang w:eastAsia="zh-TW"/>
              </w:rPr>
              <w:t>RAN5#91-e</w:t>
            </w:r>
          </w:p>
          <w:p w14:paraId="0A769B63" w14:textId="77777777" w:rsidR="008D7125" w:rsidRPr="00E80F49" w:rsidRDefault="008D7125" w:rsidP="008D7125">
            <w:pPr>
              <w:pStyle w:val="TAL"/>
              <w:rPr>
                <w:szCs w:val="18"/>
                <w:lang w:eastAsia="zh-TW"/>
              </w:rPr>
            </w:pPr>
            <w:r w:rsidRPr="00E80F49">
              <w:rPr>
                <w:szCs w:val="18"/>
                <w:lang w:eastAsia="zh-TW"/>
              </w:rPr>
              <w:t>RAN5#92-e</w:t>
            </w:r>
          </w:p>
          <w:p w14:paraId="0333CC15" w14:textId="77777777" w:rsidR="008D7125" w:rsidRPr="00E80F49" w:rsidRDefault="008D7125" w:rsidP="008D7125">
            <w:pPr>
              <w:pStyle w:val="TAL"/>
              <w:rPr>
                <w:szCs w:val="18"/>
                <w:lang w:eastAsia="zh-TW"/>
              </w:rPr>
            </w:pPr>
            <w:r w:rsidRPr="00E80F49">
              <w:rPr>
                <w:szCs w:val="18"/>
                <w:lang w:eastAsia="zh-TW"/>
              </w:rPr>
              <w:t>RAN5#94-e</w:t>
            </w:r>
          </w:p>
          <w:p w14:paraId="0F7C028C" w14:textId="77777777" w:rsidR="008D7125" w:rsidRPr="002C61AB" w:rsidRDefault="008D7125" w:rsidP="008D7125">
            <w:pPr>
              <w:pStyle w:val="TAL"/>
              <w:rPr>
                <w:szCs w:val="18"/>
                <w:lang w:eastAsia="zh-TW"/>
              </w:rPr>
            </w:pPr>
            <w:r w:rsidRPr="00E80F49">
              <w:rPr>
                <w:szCs w:val="18"/>
                <w:lang w:eastAsia="zh-TW"/>
              </w:rPr>
              <w:t>RAN5#95-e</w:t>
            </w:r>
          </w:p>
          <w:p w14:paraId="07FF193D" w14:textId="237A5B4D" w:rsidR="008D7125" w:rsidRPr="00E80F49" w:rsidRDefault="008D7125" w:rsidP="008D7125">
            <w:pPr>
              <w:pStyle w:val="TAL"/>
              <w:rPr>
                <w:szCs w:val="18"/>
              </w:rPr>
            </w:pPr>
            <w:r w:rsidRPr="002C61AB">
              <w:rPr>
                <w:szCs w:val="18"/>
                <w:lang w:eastAsia="zh-TW"/>
              </w:rPr>
              <w:t>RAN5#98</w:t>
            </w:r>
          </w:p>
        </w:tc>
      </w:tr>
      <w:tr w:rsidR="008D7125" w:rsidRPr="00E80F49" w14:paraId="602EBB53" w14:textId="77777777" w:rsidTr="00822785">
        <w:trPr>
          <w:trHeight w:val="347"/>
        </w:trPr>
        <w:tc>
          <w:tcPr>
            <w:tcW w:w="2136" w:type="dxa"/>
            <w:vAlign w:val="center"/>
          </w:tcPr>
          <w:p w14:paraId="6BA1CA84" w14:textId="76BFC803" w:rsidR="008D7125" w:rsidRPr="00E80F49" w:rsidRDefault="008D7125" w:rsidP="008D712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61" w:type="dxa"/>
            <w:vAlign w:val="center"/>
          </w:tcPr>
          <w:p w14:paraId="38E30A03" w14:textId="366910F4" w:rsidR="008D7125" w:rsidRPr="00E80F49" w:rsidRDefault="008D7125" w:rsidP="008D7125">
            <w:pPr>
              <w:pStyle w:val="TAC"/>
            </w:pPr>
            <w:r>
              <w:t>x</w:t>
            </w:r>
          </w:p>
        </w:tc>
        <w:tc>
          <w:tcPr>
            <w:tcW w:w="4501" w:type="dxa"/>
            <w:vAlign w:val="center"/>
          </w:tcPr>
          <w:p w14:paraId="7903E9D5" w14:textId="77BC2FD6" w:rsidR="008D7125" w:rsidRPr="00E80F49" w:rsidRDefault="008D7125" w:rsidP="008D7125">
            <w:pPr>
              <w:pStyle w:val="TAL"/>
            </w:pPr>
            <w:r w:rsidRPr="00D414D5">
              <w:t>“38.521-2_TPanalysis_6.5.2.1_1 SEM with Power Boost_v1.zip</w:t>
            </w:r>
            <w:r w:rsidRPr="00EA5E73">
              <w:t>”</w:t>
            </w:r>
          </w:p>
        </w:tc>
        <w:tc>
          <w:tcPr>
            <w:tcW w:w="1870" w:type="dxa"/>
            <w:vAlign w:val="center"/>
          </w:tcPr>
          <w:p w14:paraId="262E7AEE" w14:textId="098424B9" w:rsidR="008D7125" w:rsidRPr="00E80F49" w:rsidRDefault="008D7125" w:rsidP="008D7125">
            <w:pPr>
              <w:pStyle w:val="TAL"/>
              <w:rPr>
                <w:szCs w:val="18"/>
              </w:rPr>
            </w:pPr>
            <w:r>
              <w:rPr>
                <w:szCs w:val="18"/>
              </w:rPr>
              <w:t>RAN5#97</w:t>
            </w:r>
          </w:p>
        </w:tc>
      </w:tr>
      <w:tr w:rsidR="008D7125" w:rsidRPr="00E80F49" w14:paraId="3C722E74" w14:textId="77777777" w:rsidTr="00822785">
        <w:trPr>
          <w:trHeight w:val="347"/>
        </w:trPr>
        <w:tc>
          <w:tcPr>
            <w:tcW w:w="2136" w:type="dxa"/>
            <w:vAlign w:val="center"/>
          </w:tcPr>
          <w:p w14:paraId="74F18D0C" w14:textId="77777777" w:rsidR="008D7125" w:rsidRPr="00E80F49" w:rsidRDefault="008D7125" w:rsidP="008D7125">
            <w:pPr>
              <w:pStyle w:val="TAL"/>
              <w:rPr>
                <w:highlight w:val="green"/>
              </w:rPr>
            </w:pPr>
            <w:r w:rsidRPr="00E80F49">
              <w:t>6.5.2.3 Adjacent Channel Leakage Ratio</w:t>
            </w:r>
          </w:p>
        </w:tc>
        <w:tc>
          <w:tcPr>
            <w:tcW w:w="1461" w:type="dxa"/>
            <w:vAlign w:val="center"/>
          </w:tcPr>
          <w:p w14:paraId="71BCF227" w14:textId="77777777" w:rsidR="008D7125" w:rsidRPr="00E80F49" w:rsidRDefault="008D7125" w:rsidP="008D7125">
            <w:pPr>
              <w:pStyle w:val="TAC"/>
            </w:pPr>
            <w:r w:rsidRPr="00E80F49">
              <w:t>TBD</w:t>
            </w:r>
          </w:p>
        </w:tc>
        <w:tc>
          <w:tcPr>
            <w:tcW w:w="4501" w:type="dxa"/>
            <w:vAlign w:val="center"/>
          </w:tcPr>
          <w:p w14:paraId="78A2B87A" w14:textId="1DE5D628" w:rsidR="008D7125" w:rsidRPr="00E80F49" w:rsidRDefault="008D7125" w:rsidP="008D7125">
            <w:pPr>
              <w:pStyle w:val="TAL"/>
            </w:pPr>
            <w:r w:rsidRPr="00E80F49">
              <w:t>”38.521-2_TPanalysis_6.2.2_MPR_6.5.2.1_SEM_6.5.2.3_NR_ACLR_</w:t>
            </w:r>
            <w:r w:rsidRPr="002C61AB">
              <w:rPr>
                <w:lang w:eastAsia="zh-TW"/>
              </w:rPr>
              <w:t>v6</w:t>
            </w:r>
            <w:r w:rsidRPr="00E80F49">
              <w:t>.zip”</w:t>
            </w:r>
          </w:p>
        </w:tc>
        <w:tc>
          <w:tcPr>
            <w:tcW w:w="1870" w:type="dxa"/>
            <w:vAlign w:val="center"/>
          </w:tcPr>
          <w:p w14:paraId="158C1955" w14:textId="77777777" w:rsidR="008D7125" w:rsidRPr="00E80F49" w:rsidRDefault="008D7125" w:rsidP="008D7125">
            <w:pPr>
              <w:pStyle w:val="TAL"/>
              <w:rPr>
                <w:szCs w:val="18"/>
              </w:rPr>
            </w:pPr>
            <w:r w:rsidRPr="00E80F49">
              <w:rPr>
                <w:szCs w:val="18"/>
              </w:rPr>
              <w:t xml:space="preserve">RAN5#2-5G-NR </w:t>
            </w:r>
            <w:proofErr w:type="spellStart"/>
            <w:r w:rsidRPr="00E80F49">
              <w:rPr>
                <w:szCs w:val="18"/>
              </w:rPr>
              <w:t>Adhoc</w:t>
            </w:r>
            <w:proofErr w:type="spellEnd"/>
          </w:p>
          <w:p w14:paraId="78981DE0" w14:textId="77777777" w:rsidR="008D7125" w:rsidRPr="00E80F49" w:rsidRDefault="008D7125" w:rsidP="008D7125">
            <w:pPr>
              <w:pStyle w:val="TAL"/>
              <w:rPr>
                <w:szCs w:val="18"/>
              </w:rPr>
            </w:pPr>
            <w:r w:rsidRPr="00E80F49">
              <w:rPr>
                <w:szCs w:val="18"/>
              </w:rPr>
              <w:t>RAN5#89-e</w:t>
            </w:r>
          </w:p>
          <w:p w14:paraId="187C5963" w14:textId="77777777" w:rsidR="008D7125" w:rsidRPr="00E80F49" w:rsidRDefault="008D7125" w:rsidP="008D7125">
            <w:pPr>
              <w:pStyle w:val="TAL"/>
              <w:rPr>
                <w:szCs w:val="18"/>
                <w:lang w:eastAsia="zh-TW"/>
              </w:rPr>
            </w:pPr>
            <w:r w:rsidRPr="00E80F49">
              <w:rPr>
                <w:szCs w:val="18"/>
              </w:rPr>
              <w:t>RAN5#90-e</w:t>
            </w:r>
          </w:p>
          <w:p w14:paraId="3EF29B61" w14:textId="77777777" w:rsidR="008D7125" w:rsidRPr="00E80F49" w:rsidRDefault="008D7125" w:rsidP="008D7125">
            <w:pPr>
              <w:pStyle w:val="TAL"/>
              <w:rPr>
                <w:szCs w:val="18"/>
                <w:lang w:eastAsia="zh-TW"/>
              </w:rPr>
            </w:pPr>
            <w:r w:rsidRPr="00E80F49">
              <w:rPr>
                <w:szCs w:val="18"/>
                <w:lang w:eastAsia="zh-TW"/>
              </w:rPr>
              <w:t>RAN5#91-e</w:t>
            </w:r>
          </w:p>
          <w:p w14:paraId="15FDEC24" w14:textId="77777777" w:rsidR="008D7125" w:rsidRPr="00E80F49" w:rsidRDefault="008D7125" w:rsidP="008D7125">
            <w:pPr>
              <w:pStyle w:val="TAL"/>
              <w:rPr>
                <w:szCs w:val="18"/>
                <w:lang w:eastAsia="zh-TW"/>
              </w:rPr>
            </w:pPr>
            <w:r w:rsidRPr="00E80F49">
              <w:rPr>
                <w:szCs w:val="18"/>
                <w:lang w:eastAsia="zh-TW"/>
              </w:rPr>
              <w:t>RAN5#92-e</w:t>
            </w:r>
          </w:p>
          <w:p w14:paraId="4958E7F6" w14:textId="77777777" w:rsidR="008D7125" w:rsidRPr="00E80F49" w:rsidRDefault="008D7125" w:rsidP="008D7125">
            <w:pPr>
              <w:pStyle w:val="TAL"/>
              <w:rPr>
                <w:szCs w:val="18"/>
                <w:lang w:eastAsia="zh-TW"/>
              </w:rPr>
            </w:pPr>
            <w:r w:rsidRPr="00E80F49">
              <w:rPr>
                <w:szCs w:val="18"/>
                <w:lang w:eastAsia="zh-TW"/>
              </w:rPr>
              <w:t>RAN5#94-e</w:t>
            </w:r>
          </w:p>
          <w:p w14:paraId="0F639EB5" w14:textId="77777777" w:rsidR="008D7125" w:rsidRPr="002C61AB" w:rsidRDefault="008D7125" w:rsidP="008D7125">
            <w:pPr>
              <w:pStyle w:val="TAL"/>
              <w:rPr>
                <w:szCs w:val="18"/>
                <w:lang w:eastAsia="zh-TW"/>
              </w:rPr>
            </w:pPr>
            <w:r w:rsidRPr="00E80F49">
              <w:rPr>
                <w:szCs w:val="18"/>
                <w:lang w:eastAsia="zh-TW"/>
              </w:rPr>
              <w:t>RAN5#95-e</w:t>
            </w:r>
          </w:p>
          <w:p w14:paraId="3AB492D8" w14:textId="7BCC2DEA" w:rsidR="008D7125" w:rsidRPr="00E80F49" w:rsidRDefault="008D7125" w:rsidP="008D7125">
            <w:pPr>
              <w:pStyle w:val="TAL"/>
              <w:rPr>
                <w:szCs w:val="18"/>
              </w:rPr>
            </w:pPr>
            <w:r w:rsidRPr="002C61AB">
              <w:rPr>
                <w:szCs w:val="18"/>
                <w:lang w:eastAsia="zh-TW"/>
              </w:rPr>
              <w:t>RAN5#98</w:t>
            </w:r>
          </w:p>
        </w:tc>
      </w:tr>
      <w:tr w:rsidR="008D7125" w:rsidRPr="00E80F49" w14:paraId="6AAC19EF" w14:textId="77777777" w:rsidTr="00822785">
        <w:trPr>
          <w:trHeight w:val="113"/>
        </w:trPr>
        <w:tc>
          <w:tcPr>
            <w:tcW w:w="2136" w:type="dxa"/>
            <w:vAlign w:val="center"/>
          </w:tcPr>
          <w:p w14:paraId="036CE4A5" w14:textId="77777777" w:rsidR="008D7125" w:rsidRPr="00E80F49" w:rsidRDefault="008D7125" w:rsidP="008D7125">
            <w:pPr>
              <w:pStyle w:val="TAL"/>
            </w:pPr>
            <w:r w:rsidRPr="00E80F49">
              <w:t>6.5.3.1 Spurious emissions</w:t>
            </w:r>
          </w:p>
        </w:tc>
        <w:tc>
          <w:tcPr>
            <w:tcW w:w="1461" w:type="dxa"/>
            <w:vAlign w:val="center"/>
          </w:tcPr>
          <w:p w14:paraId="038C52E1" w14:textId="17145729" w:rsidR="008D7125" w:rsidRPr="00E80F49" w:rsidRDefault="008D7125" w:rsidP="008D7125">
            <w:pPr>
              <w:pStyle w:val="TAC"/>
              <w:rPr>
                <w:rFonts w:cs="Arial"/>
              </w:rPr>
            </w:pPr>
            <w:r w:rsidRPr="00E80F49">
              <w:rPr>
                <w:rFonts w:cs="Arial"/>
              </w:rPr>
              <w:t>4</w:t>
            </w:r>
          </w:p>
        </w:tc>
        <w:tc>
          <w:tcPr>
            <w:tcW w:w="4501" w:type="dxa"/>
            <w:vAlign w:val="center"/>
          </w:tcPr>
          <w:p w14:paraId="39543969" w14:textId="026078D8" w:rsidR="008D7125" w:rsidRPr="00E80F49" w:rsidRDefault="008D7125" w:rsidP="008D7125">
            <w:pPr>
              <w:pStyle w:val="TAL"/>
            </w:pPr>
            <w:r w:rsidRPr="00E80F49">
              <w:t>“38.521-2_TPanalysis_6.5.3_TxSpurious_v3.zip”</w:t>
            </w:r>
          </w:p>
        </w:tc>
        <w:tc>
          <w:tcPr>
            <w:tcW w:w="1870" w:type="dxa"/>
            <w:vAlign w:val="center"/>
          </w:tcPr>
          <w:p w14:paraId="6F2B4968" w14:textId="4A08ABBE" w:rsidR="008D7125" w:rsidRPr="00E80F49" w:rsidRDefault="008D7125" w:rsidP="008D7125">
            <w:pPr>
              <w:pStyle w:val="TAL"/>
              <w:rPr>
                <w:rFonts w:cs="Arial"/>
              </w:rPr>
            </w:pPr>
            <w:r w:rsidRPr="00E80F49">
              <w:rPr>
                <w:szCs w:val="18"/>
              </w:rPr>
              <w:t>RAN5#94-e</w:t>
            </w:r>
          </w:p>
        </w:tc>
      </w:tr>
      <w:tr w:rsidR="008D7125" w:rsidRPr="00E80F49" w14:paraId="0D550E35" w14:textId="77777777" w:rsidTr="00822785">
        <w:trPr>
          <w:trHeight w:val="113"/>
        </w:trPr>
        <w:tc>
          <w:tcPr>
            <w:tcW w:w="2136" w:type="dxa"/>
            <w:vAlign w:val="center"/>
          </w:tcPr>
          <w:p w14:paraId="609FB3D2" w14:textId="7959DC67" w:rsidR="008D7125" w:rsidRPr="00E80F49" w:rsidRDefault="008D7125" w:rsidP="008D712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61" w:type="dxa"/>
            <w:vAlign w:val="center"/>
          </w:tcPr>
          <w:p w14:paraId="69C25800" w14:textId="07695C39" w:rsidR="008D7125" w:rsidRPr="00E80F49" w:rsidRDefault="008D7125" w:rsidP="008D7125">
            <w:pPr>
              <w:pStyle w:val="TAC"/>
              <w:rPr>
                <w:rFonts w:cs="Arial"/>
              </w:rPr>
            </w:pPr>
            <w:r>
              <w:t>x</w:t>
            </w:r>
          </w:p>
        </w:tc>
        <w:tc>
          <w:tcPr>
            <w:tcW w:w="4501" w:type="dxa"/>
            <w:vAlign w:val="center"/>
          </w:tcPr>
          <w:p w14:paraId="5FB6FA99" w14:textId="7003B379" w:rsidR="008D7125" w:rsidRPr="00E80F49" w:rsidRDefault="008D7125" w:rsidP="008D7125">
            <w:pPr>
              <w:pStyle w:val="TAL"/>
            </w:pPr>
            <w:r w:rsidRPr="00D414D5">
              <w:t>“38.521-2_TPanalysis_6.5.3.1_1_6.5.3.2.1_1_6.5.3.3_1_TxSpurious with Power Boost_v1.zip”</w:t>
            </w:r>
          </w:p>
        </w:tc>
        <w:tc>
          <w:tcPr>
            <w:tcW w:w="1870" w:type="dxa"/>
            <w:vAlign w:val="center"/>
          </w:tcPr>
          <w:p w14:paraId="09B8B06D" w14:textId="59090EB5" w:rsidR="008D7125" w:rsidRPr="00E80F49" w:rsidRDefault="008D7125" w:rsidP="008D7125">
            <w:pPr>
              <w:pStyle w:val="TAL"/>
              <w:rPr>
                <w:szCs w:val="18"/>
              </w:rPr>
            </w:pPr>
            <w:r>
              <w:rPr>
                <w:szCs w:val="18"/>
              </w:rPr>
              <w:t>RAN5#97</w:t>
            </w:r>
          </w:p>
        </w:tc>
      </w:tr>
      <w:tr w:rsidR="008D7125" w:rsidRPr="00E80F49" w14:paraId="66D32EFA"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E80F49" w:rsidRDefault="008D7125" w:rsidP="008D7125">
            <w:pPr>
              <w:pStyle w:val="TAL"/>
            </w:pPr>
            <w:r w:rsidRPr="00E80F49">
              <w:t>6.5.3.2 Spurious emissions UE band co-existence</w:t>
            </w:r>
          </w:p>
        </w:tc>
        <w:tc>
          <w:tcPr>
            <w:tcW w:w="1461"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E80F49" w:rsidRDefault="008D7125" w:rsidP="008D7125">
            <w:pPr>
              <w:pStyle w:val="TAC"/>
              <w:rPr>
                <w:rFonts w:cs="Arial"/>
              </w:rPr>
            </w:pPr>
            <w:r w:rsidRPr="00E80F49">
              <w:rPr>
                <w:rFonts w:cs="Arial"/>
              </w:rPr>
              <w:t>4</w:t>
            </w:r>
          </w:p>
        </w:tc>
        <w:tc>
          <w:tcPr>
            <w:tcW w:w="4501"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E80F49" w:rsidRDefault="008D7125" w:rsidP="008D7125">
            <w:pPr>
              <w:pStyle w:val="TAL"/>
            </w:pPr>
            <w:r w:rsidRPr="00E80F49">
              <w:t xml:space="preserve">“38.521-2_TPanalysis_6.5.3_TxSpurious_v3.zip” </w:t>
            </w:r>
          </w:p>
        </w:tc>
        <w:tc>
          <w:tcPr>
            <w:tcW w:w="1870"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E80F49" w:rsidRDefault="008D7125" w:rsidP="008D7125">
            <w:pPr>
              <w:pStyle w:val="TAL"/>
              <w:rPr>
                <w:szCs w:val="18"/>
              </w:rPr>
            </w:pPr>
            <w:r w:rsidRPr="00E80F49">
              <w:rPr>
                <w:szCs w:val="18"/>
              </w:rPr>
              <w:t>RAN5#94-e</w:t>
            </w:r>
          </w:p>
        </w:tc>
      </w:tr>
      <w:tr w:rsidR="008D7125" w:rsidRPr="00E80F49" w14:paraId="6CFC613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E80F49" w:rsidRDefault="008D7125" w:rsidP="008D712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61"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E80F49" w:rsidRDefault="008D7125" w:rsidP="008D7125">
            <w:pPr>
              <w:pStyle w:val="TAC"/>
              <w:rPr>
                <w:rFonts w:cs="Arial"/>
              </w:rPr>
            </w:pPr>
            <w:r>
              <w:t>x</w:t>
            </w:r>
          </w:p>
        </w:tc>
        <w:tc>
          <w:tcPr>
            <w:tcW w:w="4501"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E80F49" w:rsidRDefault="008D7125" w:rsidP="008D7125">
            <w:pPr>
              <w:pStyle w:val="TAL"/>
            </w:pPr>
            <w:r w:rsidRPr="00D414D5">
              <w:t>“38.521-2_TPanalysis_6.5.3.1_1_6.5.3.2.1_1_6.5.3.3_1_TxSpurious with Power Boost_v1.zip”</w:t>
            </w:r>
          </w:p>
        </w:tc>
        <w:tc>
          <w:tcPr>
            <w:tcW w:w="1870"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E80F49" w:rsidRDefault="008D7125" w:rsidP="008D7125">
            <w:pPr>
              <w:pStyle w:val="TAL"/>
              <w:rPr>
                <w:szCs w:val="18"/>
              </w:rPr>
            </w:pPr>
            <w:r>
              <w:rPr>
                <w:szCs w:val="18"/>
              </w:rPr>
              <w:t>RAN5#97</w:t>
            </w:r>
          </w:p>
        </w:tc>
      </w:tr>
      <w:tr w:rsidR="008D7125" w:rsidRPr="00E80F49" w14:paraId="238A3E54"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E80F49" w:rsidRDefault="008D7125" w:rsidP="008D7125">
            <w:pPr>
              <w:pStyle w:val="TAL"/>
            </w:pPr>
            <w:r w:rsidRPr="00E80F49">
              <w:t>6.5.3.3 Additional spurious emission</w:t>
            </w:r>
          </w:p>
        </w:tc>
        <w:tc>
          <w:tcPr>
            <w:tcW w:w="1461"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E80F49" w:rsidRDefault="008D7125" w:rsidP="008D7125">
            <w:pPr>
              <w:pStyle w:val="TAC"/>
              <w:rPr>
                <w:rFonts w:cs="Arial"/>
              </w:rPr>
            </w:pPr>
            <w:r w:rsidRPr="00E80F49">
              <w:rPr>
                <w:rFonts w:cs="Arial"/>
              </w:rPr>
              <w:t>NS202: 4</w:t>
            </w:r>
          </w:p>
          <w:p w14:paraId="709B734E" w14:textId="2F815E19" w:rsidR="008D7125" w:rsidRPr="00E80F49" w:rsidRDefault="008D7125" w:rsidP="008D7125">
            <w:pPr>
              <w:pStyle w:val="TAC"/>
              <w:rPr>
                <w:rFonts w:cs="Arial"/>
              </w:rPr>
            </w:pPr>
            <w:r w:rsidRPr="00E80F49">
              <w:rPr>
                <w:rFonts w:cs="Arial"/>
              </w:rPr>
              <w:t>NS203: 4</w:t>
            </w:r>
          </w:p>
        </w:tc>
        <w:tc>
          <w:tcPr>
            <w:tcW w:w="4501"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E80F49" w:rsidRDefault="008D7125" w:rsidP="008D7125">
            <w:pPr>
              <w:pStyle w:val="TAL"/>
            </w:pPr>
            <w:r w:rsidRPr="00E80F49">
              <w:t>“38.521-2_TPanalysis_6.2.3_AMPR_NS_202.zip”</w:t>
            </w:r>
          </w:p>
          <w:p w14:paraId="16A378AA" w14:textId="2A3B5A31" w:rsidR="008D7125" w:rsidRPr="00E80F49" w:rsidRDefault="008D7125" w:rsidP="008D7125">
            <w:pPr>
              <w:pStyle w:val="TAL"/>
            </w:pPr>
            <w:r w:rsidRPr="00E80F49">
              <w:t>“38.521-2_TPanalysis_6.2.3_AMPR_NS_203.zip”</w:t>
            </w:r>
          </w:p>
        </w:tc>
        <w:tc>
          <w:tcPr>
            <w:tcW w:w="1870"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E80F49" w:rsidRDefault="008D7125" w:rsidP="008D7125">
            <w:pPr>
              <w:pStyle w:val="TAL"/>
              <w:rPr>
                <w:szCs w:val="18"/>
              </w:rPr>
            </w:pPr>
            <w:r w:rsidRPr="00E80F49">
              <w:rPr>
                <w:szCs w:val="18"/>
              </w:rPr>
              <w:t xml:space="preserve">RAN5#90-e </w:t>
            </w:r>
          </w:p>
        </w:tc>
      </w:tr>
      <w:tr w:rsidR="008D7125" w:rsidRPr="00E80F49" w14:paraId="10571C8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E80F49" w:rsidRDefault="008D7125" w:rsidP="008D712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61"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E80F49" w:rsidRDefault="008D7125" w:rsidP="008D7125">
            <w:pPr>
              <w:pStyle w:val="TAC"/>
              <w:rPr>
                <w:rFonts w:cs="Arial"/>
              </w:rPr>
            </w:pPr>
            <w:r>
              <w:t>x</w:t>
            </w:r>
          </w:p>
        </w:tc>
        <w:tc>
          <w:tcPr>
            <w:tcW w:w="4501"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E80F49" w:rsidRDefault="008D7125" w:rsidP="008D7125">
            <w:pPr>
              <w:pStyle w:val="TAL"/>
            </w:pPr>
            <w:r w:rsidRPr="00D414D5">
              <w:t>“38.521-2_TPanalysis_6.5.3.1_1_6.5.3.2.1_1_6.5.3.3_1_TxSpurious with Power Boost_v1.zip”</w:t>
            </w:r>
          </w:p>
        </w:tc>
        <w:tc>
          <w:tcPr>
            <w:tcW w:w="1870"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E80F49" w:rsidRDefault="008D7125" w:rsidP="008D7125">
            <w:pPr>
              <w:pStyle w:val="TAL"/>
              <w:rPr>
                <w:szCs w:val="18"/>
              </w:rPr>
            </w:pPr>
            <w:r>
              <w:rPr>
                <w:szCs w:val="18"/>
              </w:rPr>
              <w:t>RAN5#97</w:t>
            </w:r>
          </w:p>
        </w:tc>
      </w:tr>
      <w:tr w:rsidR="008D7125" w:rsidRPr="00E80F49" w14:paraId="625413D3"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61"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E80F49"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01"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E80F49" w:rsidRDefault="008D7125" w:rsidP="008D712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en-US"/>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94127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p w14:paraId="0C9F9CEE" w14:textId="41852599" w:rsidR="008D7125" w:rsidRPr="00E80F49"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en-US"/>
              </w:rPr>
              <w:t>RAN5#99</w:t>
            </w:r>
          </w:p>
        </w:tc>
      </w:tr>
      <w:tr w:rsidR="008D7125" w:rsidRPr="00E80F49" w14:paraId="224FE7D8"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61"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01"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70"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94127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RAN5#89-e</w:t>
            </w:r>
          </w:p>
          <w:p w14:paraId="57DF0857" w14:textId="4F891CF9" w:rsidR="008D7125" w:rsidRPr="00E80F49"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ja-JP"/>
              </w:rPr>
              <w:t>RAN5#99</w:t>
            </w:r>
          </w:p>
        </w:tc>
      </w:tr>
      <w:tr w:rsidR="008D7125" w:rsidRPr="00E80F49" w14:paraId="6C5741D1"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E80F49" w:rsidRDefault="008D7125" w:rsidP="008D712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61"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E80F49" w:rsidRDefault="008D7125" w:rsidP="008D712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E80F49" w:rsidRDefault="008D7125" w:rsidP="008D7125">
            <w:pPr>
              <w:widowControl w:val="0"/>
              <w:spacing w:after="0"/>
              <w:rPr>
                <w:rFonts w:ascii="Arial" w:eastAsia="Malgun Gothic" w:hAnsi="Arial"/>
                <w:sz w:val="18"/>
              </w:rPr>
            </w:pPr>
            <w:r w:rsidRPr="00E80F49">
              <w:rPr>
                <w:rFonts w:ascii="Arial" w:eastAsia="Malgun Gothic" w:hAnsi="Arial"/>
                <w:sz w:val="18"/>
              </w:rPr>
              <w:t>38.521-2_TPanalysis_6.5A.3_Spur_CA</w:t>
            </w:r>
            <w:r w:rsidRPr="00941277">
              <w:rPr>
                <w:rFonts w:ascii="Arial" w:eastAsia="Malgun Gothic" w:hAnsi="Arial"/>
                <w:sz w:val="18"/>
              </w:rPr>
              <w:t>_v2</w:t>
            </w:r>
            <w:r w:rsidRPr="00E80F49">
              <w:rPr>
                <w:rFonts w:ascii="Arial" w:eastAsia="Malgun Gothic" w:hAnsi="Arial"/>
                <w:sz w:val="18"/>
                <w:lang w:eastAsia="ja-JP"/>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941277" w:rsidRDefault="008D7125" w:rsidP="008D7125">
            <w:pPr>
              <w:pStyle w:val="TAL"/>
            </w:pPr>
            <w:r w:rsidRPr="00E80F49">
              <w:rPr>
                <w:rFonts w:eastAsia="Malgun Gothic"/>
                <w:lang w:eastAsia="ja-JP"/>
              </w:rPr>
              <w:t>RAN5#91-e</w:t>
            </w:r>
          </w:p>
          <w:p w14:paraId="3FD5136E" w14:textId="3771D917" w:rsidR="008D7125" w:rsidRPr="00E80F49" w:rsidRDefault="008D7125" w:rsidP="008D7125">
            <w:pPr>
              <w:pStyle w:val="TAL"/>
              <w:rPr>
                <w:rFonts w:eastAsia="Malgun Gothic"/>
                <w:lang w:eastAsia="ja-JP"/>
              </w:rPr>
            </w:pPr>
            <w:r w:rsidRPr="00941277">
              <w:t>RAN5#99</w:t>
            </w:r>
          </w:p>
        </w:tc>
      </w:tr>
      <w:tr w:rsidR="008D7125" w:rsidRPr="00E80F49" w14:paraId="052DB7CC"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E80F49" w:rsidRDefault="008D7125" w:rsidP="008D712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61"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E80F49"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E80F49" w:rsidRDefault="008D7125" w:rsidP="008D712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941277">
              <w:rPr>
                <w:rFonts w:ascii="Arial" w:eastAsia="Malgun Gothic" w:hAnsi="Arial"/>
                <w:sz w:val="18"/>
                <w:lang w:eastAsia="en-US"/>
              </w:rPr>
              <w:t>_v2</w:t>
            </w:r>
            <w:r w:rsidRPr="00E80F49">
              <w:rPr>
                <w:rFonts w:ascii="Arial" w:eastAsia="Malgun Gothic" w:hAnsi="Arial"/>
                <w:sz w:val="18"/>
                <w:lang w:eastAsia="ja-JP"/>
              </w:rPr>
              <w:t>.zip</w:t>
            </w:r>
          </w:p>
        </w:tc>
        <w:tc>
          <w:tcPr>
            <w:tcW w:w="1870"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941277" w:rsidRDefault="008D7125" w:rsidP="008D7125">
            <w:pPr>
              <w:pStyle w:val="TAL"/>
              <w:rPr>
                <w:lang w:eastAsia="en-US"/>
              </w:rPr>
            </w:pPr>
            <w:r w:rsidRPr="00E80F49">
              <w:rPr>
                <w:rFonts w:eastAsia="Malgun Gothic"/>
                <w:lang w:eastAsia="ja-JP"/>
              </w:rPr>
              <w:t>RAN5#93-e</w:t>
            </w:r>
          </w:p>
          <w:p w14:paraId="58EC8817" w14:textId="3552C358" w:rsidR="008D7125" w:rsidRPr="00E80F49" w:rsidRDefault="008D7125" w:rsidP="008D7125">
            <w:pPr>
              <w:pStyle w:val="TAL"/>
              <w:rPr>
                <w:rFonts w:eastAsia="Malgun Gothic"/>
                <w:lang w:eastAsia="ja-JP"/>
              </w:rPr>
            </w:pPr>
            <w:r w:rsidRPr="00941277">
              <w:rPr>
                <w:lang w:eastAsia="en-US"/>
              </w:rPr>
              <w:t>RAN5#99</w:t>
            </w:r>
          </w:p>
        </w:tc>
      </w:tr>
      <w:tr w:rsidR="008D7125" w:rsidRPr="00E80F49" w14:paraId="65A659CB"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E80F49" w:rsidRDefault="008D7125" w:rsidP="008D7125">
            <w:pPr>
              <w:pStyle w:val="TAL"/>
              <w:rPr>
                <w:rFonts w:eastAsia="Malgun Gothic"/>
                <w:lang w:eastAsia="ja-JP"/>
              </w:rPr>
            </w:pPr>
            <w:r w:rsidRPr="00E80F49">
              <w:lastRenderedPageBreak/>
              <w:t>6.5D.1 Occupied Bandwidth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E80F49" w:rsidRDefault="008D7125" w:rsidP="008D7125">
            <w:pPr>
              <w:pStyle w:val="TAC"/>
              <w:rPr>
                <w:rFonts w:eastAsia="Malgun Gothic" w:cs="Arial"/>
                <w:lang w:eastAsia="ja-JP"/>
              </w:rPr>
            </w:pPr>
            <w:r w:rsidRPr="00E80F49">
              <w:rPr>
                <w:rFonts w:cs="Arial"/>
              </w:rPr>
              <w:t>12</w:t>
            </w:r>
          </w:p>
        </w:tc>
        <w:tc>
          <w:tcPr>
            <w:tcW w:w="4501"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E80F49" w:rsidRDefault="008D7125" w:rsidP="008D7125">
            <w:pPr>
              <w:pStyle w:val="TAC"/>
              <w:jc w:val="left"/>
              <w:rPr>
                <w:rFonts w:eastAsia="Malgun Gothic"/>
                <w:lang w:eastAsia="en-US"/>
              </w:rPr>
            </w:pPr>
            <w:r w:rsidRPr="00E80F49">
              <w:t>“38.521-2_TPanalysis_6.5.1_OccBW_v3.zip”</w:t>
            </w:r>
          </w:p>
        </w:tc>
        <w:tc>
          <w:tcPr>
            <w:tcW w:w="1870"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E80F49" w:rsidRDefault="008D7125" w:rsidP="008D7125">
            <w:pPr>
              <w:pStyle w:val="TAC"/>
              <w:jc w:val="left"/>
              <w:rPr>
                <w:rFonts w:eastAsia="Malgun Gothic"/>
                <w:szCs w:val="18"/>
                <w:lang w:eastAsia="ja-JP"/>
              </w:rPr>
            </w:pPr>
            <w:r w:rsidRPr="00E80F49">
              <w:rPr>
                <w:szCs w:val="18"/>
              </w:rPr>
              <w:t>RAN5#91-e</w:t>
            </w:r>
          </w:p>
        </w:tc>
      </w:tr>
      <w:tr w:rsidR="008D7125" w:rsidRPr="00E80F49" w14:paraId="33E1B373"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E80F49" w:rsidRDefault="008D7125" w:rsidP="008D7125">
            <w:pPr>
              <w:pStyle w:val="TAL"/>
            </w:pPr>
            <w:r w:rsidRPr="00E80F49">
              <w:t>6.5D.2.1 Spectrum Emission Mask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E80F49" w:rsidRDefault="008D7125" w:rsidP="008D7125">
            <w:pPr>
              <w:pStyle w:val="TAC"/>
              <w:rPr>
                <w:rFonts w:cs="Arial"/>
              </w:rPr>
            </w:pPr>
            <w:r w:rsidRPr="00E80F49">
              <w:rPr>
                <w:rFonts w:cs="Arial"/>
              </w:rPr>
              <w:t>x</w:t>
            </w:r>
          </w:p>
        </w:tc>
        <w:tc>
          <w:tcPr>
            <w:tcW w:w="4501"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70"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E80F49" w:rsidRDefault="008D7125" w:rsidP="008D7125">
            <w:pPr>
              <w:pStyle w:val="TAC"/>
              <w:jc w:val="left"/>
              <w:rPr>
                <w:szCs w:val="18"/>
                <w:lang w:eastAsia="zh-TW"/>
              </w:rPr>
            </w:pPr>
            <w:r w:rsidRPr="00E80F49">
              <w:rPr>
                <w:szCs w:val="18"/>
                <w:lang w:eastAsia="zh-TW"/>
              </w:rPr>
              <w:t>RAN5#91-e</w:t>
            </w:r>
          </w:p>
          <w:p w14:paraId="2604BF06" w14:textId="77777777" w:rsidR="008D7125" w:rsidRPr="00E80F49" w:rsidRDefault="008D7125" w:rsidP="008D7125">
            <w:pPr>
              <w:pStyle w:val="TAC"/>
              <w:jc w:val="left"/>
              <w:rPr>
                <w:szCs w:val="18"/>
                <w:lang w:eastAsia="zh-TW"/>
              </w:rPr>
            </w:pPr>
            <w:r w:rsidRPr="00E80F49">
              <w:rPr>
                <w:szCs w:val="18"/>
                <w:lang w:eastAsia="zh-TW"/>
              </w:rPr>
              <w:t>RAN5#92-e</w:t>
            </w:r>
          </w:p>
          <w:p w14:paraId="1F210593" w14:textId="77777777" w:rsidR="008D7125" w:rsidRPr="00E80F49" w:rsidRDefault="008D7125" w:rsidP="008D7125">
            <w:pPr>
              <w:pStyle w:val="TAC"/>
              <w:jc w:val="left"/>
              <w:rPr>
                <w:szCs w:val="18"/>
                <w:lang w:eastAsia="zh-TW"/>
              </w:rPr>
            </w:pPr>
            <w:r w:rsidRPr="00E80F49">
              <w:rPr>
                <w:szCs w:val="18"/>
                <w:lang w:eastAsia="zh-TW"/>
              </w:rPr>
              <w:t>RAN5#94-e</w:t>
            </w:r>
          </w:p>
          <w:p w14:paraId="6E004300" w14:textId="77777777" w:rsidR="008D7125" w:rsidRPr="002C61AB" w:rsidRDefault="008D7125" w:rsidP="008D7125">
            <w:pPr>
              <w:pStyle w:val="TAL"/>
              <w:rPr>
                <w:lang w:eastAsia="zh-TW"/>
              </w:rPr>
            </w:pPr>
            <w:r w:rsidRPr="00E80F49">
              <w:rPr>
                <w:lang w:eastAsia="zh-TW"/>
              </w:rPr>
              <w:t>RAN5#95-e</w:t>
            </w:r>
          </w:p>
          <w:p w14:paraId="5C794890" w14:textId="1B174AB1" w:rsidR="008D7125" w:rsidRPr="00E80F49" w:rsidRDefault="008D7125" w:rsidP="008D7125">
            <w:pPr>
              <w:pStyle w:val="TAC"/>
              <w:jc w:val="left"/>
              <w:rPr>
                <w:szCs w:val="18"/>
              </w:rPr>
            </w:pPr>
            <w:r w:rsidRPr="002C61AB">
              <w:rPr>
                <w:szCs w:val="18"/>
                <w:lang w:eastAsia="zh-TW"/>
              </w:rPr>
              <w:t>RAN5#98</w:t>
            </w:r>
          </w:p>
        </w:tc>
      </w:tr>
      <w:tr w:rsidR="008D7125" w:rsidRPr="00E80F49" w14:paraId="0D83B57E"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E80F49" w:rsidRDefault="008D7125" w:rsidP="008D7125">
            <w:pPr>
              <w:pStyle w:val="TAL"/>
            </w:pPr>
            <w:r w:rsidRPr="00E80F49">
              <w:t>6.5D.2.2 Adjacent channel leakage ratio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E80F49" w:rsidRDefault="008D7125" w:rsidP="008D7125">
            <w:pPr>
              <w:pStyle w:val="TAC"/>
              <w:rPr>
                <w:rFonts w:cs="Arial"/>
              </w:rPr>
            </w:pPr>
            <w:r w:rsidRPr="00E80F49">
              <w:t>x</w:t>
            </w:r>
          </w:p>
        </w:tc>
        <w:tc>
          <w:tcPr>
            <w:tcW w:w="4501"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E80F49" w:rsidRDefault="008D7125" w:rsidP="008D7125">
            <w:pPr>
              <w:pStyle w:val="TAC"/>
              <w:jc w:val="left"/>
            </w:pPr>
            <w:r w:rsidRPr="00E80F49">
              <w:t>”38.521-2_TPanalysis_6.2.2_MPR_6.5.2.1_SEM_6.5.2.3_NR_ACLR_</w:t>
            </w:r>
            <w:r w:rsidRPr="002C61AB">
              <w:rPr>
                <w:lang w:eastAsia="zh-TW"/>
              </w:rPr>
              <w:t>v6</w:t>
            </w:r>
            <w:r w:rsidRPr="00E80F49">
              <w:t>.zip”</w:t>
            </w:r>
          </w:p>
        </w:tc>
        <w:tc>
          <w:tcPr>
            <w:tcW w:w="1870"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E80F49" w:rsidRDefault="008D7125" w:rsidP="008D7125">
            <w:pPr>
              <w:pStyle w:val="TAC"/>
              <w:jc w:val="left"/>
              <w:rPr>
                <w:szCs w:val="18"/>
                <w:lang w:eastAsia="zh-TW"/>
              </w:rPr>
            </w:pPr>
            <w:r w:rsidRPr="00E80F49">
              <w:rPr>
                <w:szCs w:val="18"/>
                <w:lang w:eastAsia="zh-TW"/>
              </w:rPr>
              <w:t>RAN5#91-e</w:t>
            </w:r>
          </w:p>
          <w:p w14:paraId="0DAE48C5" w14:textId="77777777" w:rsidR="008D7125" w:rsidRPr="00E80F49" w:rsidRDefault="008D7125" w:rsidP="008D7125">
            <w:pPr>
              <w:pStyle w:val="TAC"/>
              <w:jc w:val="left"/>
              <w:rPr>
                <w:szCs w:val="18"/>
                <w:lang w:eastAsia="zh-TW"/>
              </w:rPr>
            </w:pPr>
            <w:r w:rsidRPr="00E80F49">
              <w:rPr>
                <w:szCs w:val="18"/>
                <w:lang w:eastAsia="zh-TW"/>
              </w:rPr>
              <w:t>RAN5#92-e</w:t>
            </w:r>
          </w:p>
          <w:p w14:paraId="722A5666" w14:textId="77777777" w:rsidR="008D7125" w:rsidRPr="00E80F49" w:rsidRDefault="008D7125" w:rsidP="008D7125">
            <w:pPr>
              <w:pStyle w:val="TAC"/>
              <w:jc w:val="left"/>
              <w:rPr>
                <w:szCs w:val="18"/>
                <w:lang w:eastAsia="zh-TW"/>
              </w:rPr>
            </w:pPr>
            <w:r w:rsidRPr="00E80F49">
              <w:rPr>
                <w:szCs w:val="18"/>
                <w:lang w:eastAsia="zh-TW"/>
              </w:rPr>
              <w:t>RAN5#94-e</w:t>
            </w:r>
          </w:p>
          <w:p w14:paraId="23EAB7C3" w14:textId="77777777" w:rsidR="008D7125" w:rsidRPr="002C61AB" w:rsidRDefault="008D7125" w:rsidP="008D7125">
            <w:pPr>
              <w:pStyle w:val="TAL"/>
              <w:rPr>
                <w:lang w:eastAsia="zh-TW"/>
              </w:rPr>
            </w:pPr>
            <w:r w:rsidRPr="00E80F49">
              <w:rPr>
                <w:lang w:eastAsia="zh-TW"/>
              </w:rPr>
              <w:t>RAN5#95-e</w:t>
            </w:r>
          </w:p>
          <w:p w14:paraId="37889332" w14:textId="7E986D02" w:rsidR="008D7125" w:rsidRPr="00E80F49" w:rsidRDefault="008D7125" w:rsidP="008D7125">
            <w:pPr>
              <w:pStyle w:val="TAC"/>
              <w:jc w:val="left"/>
              <w:rPr>
                <w:szCs w:val="18"/>
              </w:rPr>
            </w:pPr>
            <w:r w:rsidRPr="002C61AB">
              <w:rPr>
                <w:szCs w:val="18"/>
                <w:lang w:eastAsia="zh-TW"/>
              </w:rPr>
              <w:t>RAN5#98</w:t>
            </w:r>
          </w:p>
        </w:tc>
      </w:tr>
      <w:tr w:rsidR="008D7125" w:rsidRPr="00E80F49" w14:paraId="3D8ECDCA"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E80F49" w:rsidRDefault="008D7125" w:rsidP="008D7125">
            <w:pPr>
              <w:pStyle w:val="TAL"/>
            </w:pPr>
            <w:r w:rsidRPr="00E80F49">
              <w:rPr>
                <w:rFonts w:eastAsia="Malgun Gothic"/>
                <w:lang w:eastAsia="ja-JP"/>
              </w:rPr>
              <w:t>6.5D.3.1 Transmitter Spurious emissions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E80F49" w:rsidRDefault="008D7125" w:rsidP="008D7125">
            <w:pPr>
              <w:pStyle w:val="TAC"/>
            </w:pPr>
            <w:r w:rsidRPr="00E80F49">
              <w:rPr>
                <w:rFonts w:eastAsia="Malgun Gothic"/>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E80F49" w:rsidRDefault="008D7125" w:rsidP="008D7125">
            <w:pPr>
              <w:pStyle w:val="TAC"/>
              <w:jc w:val="left"/>
            </w:pPr>
            <w:r w:rsidRPr="00E80F49">
              <w:t>“38.521-2_TPanalysis_6.5.3_TxSpurious_v3.zip”</w:t>
            </w:r>
          </w:p>
        </w:tc>
        <w:tc>
          <w:tcPr>
            <w:tcW w:w="1870"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603CEDA6"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E80F49" w:rsidRDefault="008D7125" w:rsidP="008D7125">
            <w:pPr>
              <w:pStyle w:val="TAL"/>
            </w:pPr>
            <w:r w:rsidRPr="00E80F49">
              <w:rPr>
                <w:rFonts w:eastAsia="Malgun Gothic"/>
                <w:lang w:eastAsia="ja-JP"/>
              </w:rPr>
              <w:t>6.5D.3.2 Spurious emission band UE co-existence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E80F49" w:rsidRDefault="008D7125" w:rsidP="008D7125">
            <w:pPr>
              <w:pStyle w:val="TAC"/>
            </w:pPr>
            <w:r w:rsidRPr="00E80F49">
              <w:rPr>
                <w:rFonts w:eastAsia="Malgun Gothic"/>
                <w:lang w:eastAsia="ja-JP"/>
              </w:rPr>
              <w:t>4</w:t>
            </w:r>
          </w:p>
        </w:tc>
        <w:tc>
          <w:tcPr>
            <w:tcW w:w="4501" w:type="dxa"/>
            <w:tcBorders>
              <w:top w:val="single" w:sz="4" w:space="0" w:color="auto"/>
              <w:left w:val="single" w:sz="4" w:space="0" w:color="auto"/>
              <w:bottom w:val="single" w:sz="4" w:space="0" w:color="auto"/>
              <w:right w:val="single" w:sz="4" w:space="0" w:color="auto"/>
            </w:tcBorders>
            <w:vAlign w:val="center"/>
          </w:tcPr>
          <w:p w14:paraId="3026A426" w14:textId="5A9F7A43" w:rsidR="008D7125" w:rsidRPr="00E80F49" w:rsidRDefault="008D7125" w:rsidP="008D7125">
            <w:pPr>
              <w:pStyle w:val="TAC"/>
              <w:jc w:val="left"/>
            </w:pPr>
            <w:r w:rsidRPr="00E80F49">
              <w:t xml:space="preserve">“38.521-2_TPanalysis_6.5.3_TxSpurious_v3.zip” </w:t>
            </w:r>
          </w:p>
        </w:tc>
        <w:tc>
          <w:tcPr>
            <w:tcW w:w="1870"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36A8A099"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E80F49" w:rsidRDefault="008D7125" w:rsidP="008D7125">
            <w:pPr>
              <w:pStyle w:val="TAL"/>
            </w:pPr>
            <w:r w:rsidRPr="00E80F49">
              <w:rPr>
                <w:rFonts w:eastAsia="Malgun Gothic"/>
                <w:lang w:eastAsia="ja-JP"/>
              </w:rPr>
              <w:t>6.5D.3.3 Additional spurious emissions for UL MIMO</w:t>
            </w:r>
          </w:p>
        </w:tc>
        <w:tc>
          <w:tcPr>
            <w:tcW w:w="1461"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E80F49" w:rsidRDefault="008D7125" w:rsidP="008D7125">
            <w:pPr>
              <w:pStyle w:val="TAC"/>
              <w:rPr>
                <w:rFonts w:eastAsia="Malgun Gothic"/>
                <w:lang w:eastAsia="ja-JP"/>
              </w:rPr>
            </w:pPr>
            <w:r w:rsidRPr="00E80F49">
              <w:rPr>
                <w:rFonts w:eastAsia="Malgun Gothic"/>
                <w:lang w:eastAsia="ja-JP"/>
              </w:rPr>
              <w:t>NS202: 4</w:t>
            </w:r>
          </w:p>
          <w:p w14:paraId="5408A29A" w14:textId="5FBFC92C" w:rsidR="008D7125" w:rsidRPr="00E80F49" w:rsidRDefault="008D7125" w:rsidP="008D7125">
            <w:pPr>
              <w:pStyle w:val="TAC"/>
            </w:pPr>
            <w:r w:rsidRPr="00E80F49">
              <w:rPr>
                <w:rFonts w:eastAsia="Malgun Gothic"/>
                <w:lang w:eastAsia="ja-JP"/>
              </w:rPr>
              <w:t>NS203: 4</w:t>
            </w:r>
          </w:p>
        </w:tc>
        <w:tc>
          <w:tcPr>
            <w:tcW w:w="4501"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E80F49" w:rsidRDefault="008D7125" w:rsidP="008D7125">
            <w:pPr>
              <w:pStyle w:val="TAL"/>
              <w:rPr>
                <w:lang w:eastAsia="en-US"/>
              </w:rPr>
            </w:pPr>
            <w:r w:rsidRPr="00E80F49">
              <w:t>“38.521-2_TPanalysis_6.2.3_AMPR_NS_202.zip”</w:t>
            </w:r>
          </w:p>
          <w:p w14:paraId="6A52C550" w14:textId="10134D4B" w:rsidR="008D7125" w:rsidRPr="00E80F49" w:rsidRDefault="008D7125" w:rsidP="008D7125">
            <w:pPr>
              <w:pStyle w:val="TAC"/>
              <w:jc w:val="left"/>
            </w:pPr>
            <w:r w:rsidRPr="00E80F49">
              <w:t>“38.521-2_TPanalysis_6.2.3_AMPR_NS_203.zip”</w:t>
            </w:r>
          </w:p>
        </w:tc>
        <w:tc>
          <w:tcPr>
            <w:tcW w:w="1870"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E80F49" w:rsidRDefault="008D7125" w:rsidP="008D7125">
            <w:pPr>
              <w:pStyle w:val="TAC"/>
              <w:jc w:val="left"/>
              <w:rPr>
                <w:szCs w:val="18"/>
                <w:lang w:eastAsia="zh-TW"/>
              </w:rPr>
            </w:pPr>
            <w:r w:rsidRPr="00E80F49">
              <w:rPr>
                <w:rFonts w:eastAsia="Malgun Gothic"/>
                <w:lang w:eastAsia="ja-JP"/>
              </w:rPr>
              <w:t>RAN5#94-e</w:t>
            </w:r>
          </w:p>
        </w:tc>
      </w:tr>
      <w:tr w:rsidR="008D7125" w:rsidRPr="00E80F49" w14:paraId="2386F2F5" w14:textId="77777777" w:rsidTr="00822785">
        <w:trPr>
          <w:trHeight w:val="113"/>
        </w:trPr>
        <w:tc>
          <w:tcPr>
            <w:tcW w:w="2136"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E80F49" w:rsidRDefault="008D7125" w:rsidP="008D7125">
            <w:pPr>
              <w:pStyle w:val="TAL"/>
            </w:pPr>
            <w:r w:rsidRPr="00E80F49">
              <w:t>6.6 Beam Correspondence</w:t>
            </w:r>
          </w:p>
        </w:tc>
        <w:tc>
          <w:tcPr>
            <w:tcW w:w="1461"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E80F49" w:rsidRDefault="008D7125" w:rsidP="008D7125">
            <w:pPr>
              <w:pStyle w:val="TAC"/>
              <w:rPr>
                <w:rFonts w:cs="Arial"/>
              </w:rPr>
            </w:pPr>
            <w:r w:rsidRPr="00E80F49">
              <w:rPr>
                <w:rFonts w:cs="Arial"/>
              </w:rPr>
              <w:t>6</w:t>
            </w:r>
          </w:p>
        </w:tc>
        <w:tc>
          <w:tcPr>
            <w:tcW w:w="4501"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E80F49" w:rsidRDefault="008D7125" w:rsidP="008D7125">
            <w:pPr>
              <w:pStyle w:val="TAL"/>
            </w:pPr>
            <w:r w:rsidRPr="00E80F49">
              <w:t>“38.521-2_TPanalysis_6.6_Beam_Correspond_v1.zip”</w:t>
            </w:r>
          </w:p>
        </w:tc>
        <w:tc>
          <w:tcPr>
            <w:tcW w:w="1870"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E80F49" w:rsidRDefault="008D7125" w:rsidP="008D712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32" w:name="_Toc27418760"/>
      <w:bookmarkStart w:id="233" w:name="_Toc36042414"/>
      <w:bookmarkStart w:id="234" w:name="_Toc43899742"/>
      <w:bookmarkStart w:id="235" w:name="_Toc51767654"/>
      <w:bookmarkStart w:id="236" w:name="_Toc59039985"/>
      <w:bookmarkStart w:id="237" w:name="_Toc68073924"/>
      <w:bookmarkStart w:id="238" w:name="_Toc75371786"/>
      <w:bookmarkStart w:id="239" w:name="_Toc83727854"/>
      <w:bookmarkStart w:id="240" w:name="_Toc100005954"/>
      <w:bookmarkStart w:id="241" w:name="_Toc106703502"/>
      <w:bookmarkStart w:id="242" w:name="_Toc155086272"/>
      <w:r w:rsidRPr="00E80F49">
        <w:t>4.2.</w:t>
      </w:r>
      <w:r w:rsidR="002410C6" w:rsidRPr="00E80F49">
        <w:t>2</w:t>
      </w:r>
      <w:r w:rsidRPr="00E80F49">
        <w:tab/>
      </w:r>
      <w:r w:rsidR="002410C6" w:rsidRPr="00E80F49">
        <w:t>Test point analysis per NS value</w:t>
      </w:r>
      <w:bookmarkEnd w:id="232"/>
      <w:bookmarkEnd w:id="233"/>
      <w:bookmarkEnd w:id="234"/>
      <w:bookmarkEnd w:id="235"/>
      <w:bookmarkEnd w:id="236"/>
      <w:bookmarkEnd w:id="237"/>
      <w:bookmarkEnd w:id="238"/>
      <w:bookmarkEnd w:id="239"/>
      <w:bookmarkEnd w:id="240"/>
      <w:bookmarkEnd w:id="241"/>
      <w:bookmarkEnd w:id="242"/>
    </w:p>
    <w:p w14:paraId="1D2A7E43" w14:textId="77777777" w:rsidR="006301E5" w:rsidRPr="00E80F49" w:rsidRDefault="006301E5" w:rsidP="006301E5">
      <w:pPr>
        <w:pStyle w:val="Heading4"/>
      </w:pPr>
      <w:bookmarkStart w:id="243" w:name="_Toc27418761"/>
      <w:bookmarkStart w:id="244" w:name="_Toc36042415"/>
      <w:bookmarkStart w:id="245" w:name="_Toc43899743"/>
      <w:bookmarkStart w:id="246" w:name="_Toc51767655"/>
      <w:bookmarkStart w:id="247" w:name="_Toc59039986"/>
      <w:bookmarkStart w:id="248" w:name="_Toc68073925"/>
      <w:bookmarkStart w:id="249" w:name="_Toc75371787"/>
      <w:bookmarkStart w:id="250" w:name="_Toc83727855"/>
      <w:bookmarkStart w:id="251" w:name="_Toc100005955"/>
      <w:bookmarkStart w:id="252" w:name="_Toc106703503"/>
      <w:bookmarkStart w:id="253" w:name="_Toc155086273"/>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43"/>
      <w:bookmarkEnd w:id="244"/>
      <w:bookmarkEnd w:id="245"/>
      <w:bookmarkEnd w:id="246"/>
      <w:bookmarkEnd w:id="247"/>
      <w:bookmarkEnd w:id="248"/>
      <w:bookmarkEnd w:id="249"/>
      <w:bookmarkEnd w:id="250"/>
      <w:bookmarkEnd w:id="251"/>
      <w:bookmarkEnd w:id="252"/>
      <w:bookmarkEnd w:id="253"/>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0C2935"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Default="000C2935" w:rsidP="008E62A3">
            <w:pPr>
              <w:pStyle w:val="TAC"/>
            </w:pPr>
            <w:r>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Default="000C2935" w:rsidP="008E62A3">
            <w:pPr>
              <w:pStyle w:val="TAC"/>
            </w:pPr>
            <w:r>
              <w:t>6.2A.3.1: 1</w:t>
            </w:r>
          </w:p>
          <w:p w14:paraId="5FF7C78F" w14:textId="77777777" w:rsidR="000C2935" w:rsidRDefault="000C2935" w:rsidP="008E62A3">
            <w:pPr>
              <w:pStyle w:val="TAC"/>
            </w:pPr>
            <w:r>
              <w:t>6.2A.3.2: 1</w:t>
            </w:r>
          </w:p>
          <w:p w14:paraId="3FAF9AE1" w14:textId="77777777" w:rsidR="000C2935" w:rsidRDefault="000C2935" w:rsidP="008E62A3">
            <w:pPr>
              <w:pStyle w:val="TAC"/>
            </w:pPr>
            <w:r>
              <w:t>6.2A.3.3: 1</w:t>
            </w:r>
          </w:p>
          <w:p w14:paraId="4ED59316" w14:textId="77777777" w:rsidR="000C2935" w:rsidRDefault="000C2935" w:rsidP="008E62A3">
            <w:pPr>
              <w:pStyle w:val="TAC"/>
            </w:pPr>
            <w:r>
              <w:t>6.5A.3.3.1:1</w:t>
            </w:r>
          </w:p>
          <w:p w14:paraId="72789BAA" w14:textId="77777777" w:rsidR="000C2935" w:rsidRDefault="000C2935" w:rsidP="008E62A3">
            <w:pPr>
              <w:pStyle w:val="TAC"/>
            </w:pPr>
            <w:r>
              <w:t>6.5A.3.3.2:1</w:t>
            </w:r>
          </w:p>
          <w:p w14:paraId="17F8BF72" w14:textId="77777777" w:rsidR="000C2935" w:rsidRDefault="000C2935" w:rsidP="008E62A3">
            <w:pPr>
              <w:pStyle w:val="TAC"/>
            </w:pPr>
            <w:r>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Default="000C2935" w:rsidP="008E62A3">
            <w:pPr>
              <w:pStyle w:val="TAL"/>
            </w:pPr>
            <w:r>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Default="000C2935" w:rsidP="008E62A3">
            <w:pPr>
              <w:pStyle w:val="TAL"/>
              <w:rPr>
                <w:rFonts w:cs="Arial"/>
                <w:lang w:eastAsia="ko-KR"/>
              </w:rPr>
            </w:pPr>
            <w:r>
              <w:rPr>
                <w:rFonts w:cs="Arial" w:hint="eastAsia"/>
                <w:lang w:eastAsia="ko-KR"/>
              </w:rPr>
              <w:t>RAN</w:t>
            </w:r>
            <w:r>
              <w:rPr>
                <w:rFonts w:cs="Arial"/>
                <w:lang w:eastAsia="ko-KR"/>
              </w:rPr>
              <w:t>5#101</w:t>
            </w:r>
          </w:p>
        </w:tc>
      </w:tr>
    </w:tbl>
    <w:p w14:paraId="27C7AAF0" w14:textId="77777777" w:rsidR="002652CF" w:rsidRDefault="002652CF" w:rsidP="002652CF"/>
    <w:p w14:paraId="31F56E63" w14:textId="77777777" w:rsidR="002652CF" w:rsidRPr="00E80F49" w:rsidRDefault="002652CF" w:rsidP="002652CF">
      <w:pPr>
        <w:pStyle w:val="Heading4"/>
      </w:pPr>
      <w:bookmarkStart w:id="254" w:name="_Toc155086274"/>
      <w:r w:rsidRPr="00E80F49">
        <w:t>4.</w:t>
      </w:r>
      <w:r>
        <w:t>2</w:t>
      </w:r>
      <w:r w:rsidRPr="00E80F49">
        <w:t>.2.2</w:t>
      </w:r>
      <w:r w:rsidRPr="00E80F49">
        <w:tab/>
        <w:t xml:space="preserve">A-MPR </w:t>
      </w:r>
      <w:r>
        <w:t xml:space="preserve">and A-SE FR2 </w:t>
      </w:r>
      <w:r w:rsidRPr="00E80F49">
        <w:t>test cases for CA</w:t>
      </w:r>
      <w:bookmarkEnd w:id="254"/>
    </w:p>
    <w:p w14:paraId="2F98A475" w14:textId="77777777" w:rsidR="002652CF" w:rsidRDefault="002652CF" w:rsidP="002652CF">
      <w:pPr>
        <w:rPr>
          <w:rFonts w:eastAsia="Malgun Gothic"/>
        </w:rPr>
      </w:pPr>
      <w:r w:rsidRPr="00E80F49">
        <w:t>This section contains information on test point selection for test case</w:t>
      </w:r>
      <w:r>
        <w:t>s</w:t>
      </w:r>
      <w:r w:rsidRPr="00E80F49">
        <w:t xml:space="preserve"> 6.2A.3.1</w:t>
      </w:r>
      <w:r>
        <w:t xml:space="preserve">, </w:t>
      </w:r>
      <w:r w:rsidRPr="00E80F49">
        <w:t>6.2A.3.</w:t>
      </w:r>
      <w:r>
        <w:t xml:space="preserve">2, and </w:t>
      </w:r>
      <w:r w:rsidRPr="00E80F49">
        <w:t>6.2A.3.</w:t>
      </w:r>
      <w:r>
        <w:t>3</w:t>
      </w:r>
      <w:r w:rsidRPr="00E80F49">
        <w:t xml:space="preserve"> in [</w:t>
      </w:r>
      <w:r>
        <w:t>3</w:t>
      </w:r>
      <w:r w:rsidRPr="00E80F49">
        <w:t xml:space="preserve">], </w:t>
      </w:r>
      <w:r w:rsidRPr="00E80F49">
        <w:rPr>
          <w:rFonts w:eastAsia="Malgun Gothic"/>
        </w:rPr>
        <w:t>UE additional maximum output power reduction for CA</w:t>
      </w:r>
      <w:r>
        <w:rPr>
          <w:rFonts w:eastAsia="Malgun Gothic"/>
        </w:rPr>
        <w:t xml:space="preserve"> </w:t>
      </w:r>
      <w:r w:rsidRPr="00E80F49">
        <w:t>as well as the related spectrum emissions test case 6.5</w:t>
      </w:r>
      <w:r>
        <w:t>A</w:t>
      </w:r>
      <w:r w:rsidRPr="00E80F49">
        <w:t>.3.3</w:t>
      </w:r>
      <w:r>
        <w:t xml:space="preserve">.1, </w:t>
      </w:r>
      <w:r w:rsidRPr="00E80F49">
        <w:t>6.5</w:t>
      </w:r>
      <w:r>
        <w:t>A</w:t>
      </w:r>
      <w:r w:rsidRPr="00E80F49">
        <w:t>.3.3</w:t>
      </w:r>
      <w:r>
        <w:t xml:space="preserve">.2, and </w:t>
      </w:r>
      <w:r w:rsidRPr="00E80F49">
        <w:t>6.5</w:t>
      </w:r>
      <w:r>
        <w:t>A</w:t>
      </w:r>
      <w:r w:rsidRPr="00E80F49">
        <w:t>.3.3</w:t>
      </w:r>
      <w:r>
        <w:t>.3</w:t>
      </w:r>
      <w:r w:rsidRPr="00E80F49">
        <w:t xml:space="preserve"> in [3] Additional Spurious emission (A-SE)</w:t>
      </w:r>
      <w:r>
        <w:t xml:space="preserve"> for CA</w:t>
      </w:r>
      <w:r w:rsidRPr="00E80F49">
        <w:rPr>
          <w:rFonts w:eastAsia="Malgun Gothic"/>
        </w:rPr>
        <w:t>.</w:t>
      </w:r>
    </w:p>
    <w:p w14:paraId="0DE9E3D7" w14:textId="77777777" w:rsidR="002652CF" w:rsidRDefault="002652CF" w:rsidP="002652CF">
      <w:r w:rsidRPr="00E80F49">
        <w:t xml:space="preserve">Selection of test points should include some possible worst combinations based on the A-MPR and spectrum emissions characteristics specified for each </w:t>
      </w:r>
      <w:r>
        <w:t>CA_</w:t>
      </w:r>
      <w:r w:rsidRPr="00E80F49">
        <w:t>NS value. The number of test points should be realistic.</w:t>
      </w:r>
    </w:p>
    <w:p w14:paraId="60D65F95" w14:textId="77777777" w:rsidR="002652CF" w:rsidRPr="00E80F49" w:rsidRDefault="002652CF" w:rsidP="002652CF">
      <w:r w:rsidRPr="00E80F49">
        <w:t>Since A-MPR is defined by RAN4 together with A-Spurious requirements, a combined analysis is required. In general, the following non-compliant UE behaviours need to be checked:</w:t>
      </w:r>
    </w:p>
    <w:p w14:paraId="1B1DC4FA" w14:textId="77777777" w:rsidR="002652CF" w:rsidRPr="00E80F49" w:rsidRDefault="002652CF" w:rsidP="002652CF">
      <w:pPr>
        <w:pStyle w:val="B1"/>
      </w:pPr>
      <w:r w:rsidRPr="00E80F49">
        <w:t>a) UE apply too much A-MPR (more than RAN4 allow)</w:t>
      </w:r>
    </w:p>
    <w:p w14:paraId="601A693C" w14:textId="77777777" w:rsidR="002652CF" w:rsidRPr="00E80F49" w:rsidRDefault="002652CF" w:rsidP="002652CF">
      <w:pPr>
        <w:pStyle w:val="B1"/>
      </w:pPr>
      <w:r w:rsidRPr="00E80F49">
        <w:t>b) UE apply to little A-MPR (causing too much spectrum emissions)</w:t>
      </w:r>
    </w:p>
    <w:p w14:paraId="70440866" w14:textId="77777777" w:rsidR="002652CF" w:rsidRPr="00E80F49" w:rsidRDefault="002652CF" w:rsidP="002652CF">
      <w:r w:rsidRPr="00E80F49">
        <w:t>Case A can be verified in A-MPR test case</w:t>
      </w:r>
    </w:p>
    <w:p w14:paraId="7D031694" w14:textId="77777777" w:rsidR="002652CF" w:rsidRPr="00E80F49" w:rsidRDefault="002652CF" w:rsidP="002652CF">
      <w:r w:rsidRPr="00E80F49">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E80F49" w:rsidRDefault="002652CF" w:rsidP="002652CF">
      <w:pPr>
        <w:pStyle w:val="NO"/>
      </w:pPr>
      <w:r w:rsidRPr="00E80F49">
        <w:t>Note: Even if there are identical test points in the MPR test case the A-MPR test case is still needed to verify UE output power when NS-value is signalled.</w:t>
      </w:r>
    </w:p>
    <w:p w14:paraId="09099291" w14:textId="77777777" w:rsidR="002652CF" w:rsidRPr="00E80F49" w:rsidRDefault="002652CF" w:rsidP="002652CF">
      <w:pPr>
        <w:pStyle w:val="TH"/>
        <w:rPr>
          <w:lang w:eastAsia="x-none"/>
        </w:rPr>
      </w:pPr>
      <w:r w:rsidRPr="00E80F49">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E80F49"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E80F49" w:rsidRDefault="002652CF" w:rsidP="00207EE4">
            <w:pPr>
              <w:pStyle w:val="TAH"/>
            </w:pPr>
            <w:r w:rsidRPr="00E80F49">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E80F49" w:rsidRDefault="002652CF" w:rsidP="00207EE4">
            <w:pPr>
              <w:pStyle w:val="TAH"/>
            </w:pPr>
            <w:r w:rsidRPr="00E80F49">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E80F49" w:rsidRDefault="002652CF" w:rsidP="00207EE4">
            <w:pPr>
              <w:pStyle w:val="TAH"/>
            </w:pPr>
            <w:r w:rsidRPr="00E80F49">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E80F49" w:rsidRDefault="002652CF" w:rsidP="00207EE4">
            <w:pPr>
              <w:pStyle w:val="TAH"/>
            </w:pPr>
            <w:r w:rsidRPr="00E80F49">
              <w:t>Comments</w:t>
            </w:r>
          </w:p>
        </w:tc>
      </w:tr>
      <w:tr w:rsidR="002652CF" w:rsidRPr="00E80F49"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77777777" w:rsidR="002652CF" w:rsidRPr="00E80F49" w:rsidRDefault="002652CF" w:rsidP="00207EE4">
            <w:pPr>
              <w:pStyle w:val="TAC"/>
            </w:pPr>
            <w:r>
              <w:t xml:space="preserve">CA_ </w:t>
            </w:r>
            <w:r w:rsidRPr="00E80F49">
              <w:t>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Default="002652CF" w:rsidP="00207EE4">
            <w:pPr>
              <w:pStyle w:val="TAC"/>
            </w:pPr>
            <w:r w:rsidRPr="00E80F49">
              <w:t>6.2</w:t>
            </w:r>
            <w:r>
              <w:t>A</w:t>
            </w:r>
            <w:r w:rsidRPr="00E80F49">
              <w:t>.3</w:t>
            </w:r>
            <w:r>
              <w:t>.1</w:t>
            </w:r>
            <w:r w:rsidRPr="00E80F49">
              <w:t xml:space="preserve">: </w:t>
            </w:r>
            <w:r>
              <w:t>4</w:t>
            </w:r>
          </w:p>
          <w:p w14:paraId="1BC4BDEB" w14:textId="77777777" w:rsidR="002652CF" w:rsidRPr="00E80F49" w:rsidRDefault="002652CF" w:rsidP="00207EE4">
            <w:pPr>
              <w:pStyle w:val="TAC"/>
            </w:pPr>
            <w:r w:rsidRPr="00E80F49">
              <w:t>6.2</w:t>
            </w:r>
            <w:r>
              <w:t>A</w:t>
            </w:r>
            <w:r w:rsidRPr="00E80F49">
              <w:t>.3</w:t>
            </w:r>
            <w:r>
              <w:t>.2</w:t>
            </w:r>
            <w:r w:rsidRPr="00E80F49">
              <w:t xml:space="preserve">: </w:t>
            </w:r>
            <w:r>
              <w:t>4</w:t>
            </w:r>
          </w:p>
          <w:p w14:paraId="65B6AE38" w14:textId="77777777" w:rsidR="002652CF" w:rsidRPr="00E80F49" w:rsidRDefault="002652CF" w:rsidP="00207EE4">
            <w:pPr>
              <w:pStyle w:val="TAC"/>
            </w:pPr>
            <w:r w:rsidRPr="00E80F49">
              <w:t>6.2</w:t>
            </w:r>
            <w:r>
              <w:t>A</w:t>
            </w:r>
            <w:r w:rsidRPr="00E80F49">
              <w:t>.3</w:t>
            </w:r>
            <w:r>
              <w:t>.3</w:t>
            </w:r>
            <w:r w:rsidRPr="00E80F49">
              <w:t xml:space="preserve">: </w:t>
            </w:r>
            <w:r>
              <w:t>4</w:t>
            </w:r>
          </w:p>
          <w:p w14:paraId="2C468FFC" w14:textId="77777777" w:rsidR="002652CF" w:rsidRDefault="002652CF" w:rsidP="00207EE4">
            <w:pPr>
              <w:pStyle w:val="TAC"/>
            </w:pPr>
            <w:r w:rsidRPr="00E80F49">
              <w:t>6.5</w:t>
            </w:r>
            <w:r>
              <w:t>A</w:t>
            </w:r>
            <w:r w:rsidRPr="00E80F49">
              <w:t>.3.3</w:t>
            </w:r>
            <w:r>
              <w:t>.1</w:t>
            </w:r>
            <w:r w:rsidRPr="00E80F49">
              <w:t>:</w:t>
            </w:r>
            <w:r>
              <w:t>4</w:t>
            </w:r>
          </w:p>
          <w:p w14:paraId="2A0E70C5" w14:textId="77777777" w:rsidR="002652CF" w:rsidRDefault="002652CF" w:rsidP="00207EE4">
            <w:pPr>
              <w:pStyle w:val="TAC"/>
            </w:pPr>
            <w:r w:rsidRPr="00E80F49">
              <w:t>6.5</w:t>
            </w:r>
            <w:r>
              <w:t>A</w:t>
            </w:r>
            <w:r w:rsidRPr="00E80F49">
              <w:t>.3.3</w:t>
            </w:r>
            <w:r>
              <w:t>.2</w:t>
            </w:r>
            <w:r w:rsidRPr="00E80F49">
              <w:t>:</w:t>
            </w:r>
            <w:r>
              <w:t>4</w:t>
            </w:r>
          </w:p>
          <w:p w14:paraId="0708EE37" w14:textId="77777777" w:rsidR="002652CF" w:rsidRPr="00E80F49" w:rsidRDefault="002652CF" w:rsidP="00207EE4">
            <w:pPr>
              <w:pStyle w:val="TAC"/>
            </w:pPr>
            <w:r w:rsidRPr="00E80F49">
              <w:t>6.5</w:t>
            </w:r>
            <w:r>
              <w:t>A</w:t>
            </w:r>
            <w:r w:rsidRPr="00E80F49">
              <w:t>.3.3</w:t>
            </w:r>
            <w:r>
              <w:t>.2</w:t>
            </w:r>
            <w:r w:rsidRPr="00E80F49">
              <w:t>:</w:t>
            </w:r>
            <w:r>
              <w:t>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14070CB7" w:rsidR="002652CF" w:rsidRPr="00E80F49" w:rsidRDefault="002652CF" w:rsidP="00207EE4">
            <w:pPr>
              <w:pStyle w:val="TAL"/>
            </w:pPr>
            <w:r w:rsidRPr="00E80F49">
              <w:t>“38.521-2_TPanalysis_6.2.3_AMPR_</w:t>
            </w:r>
            <w:r>
              <w:t>CA_</w:t>
            </w:r>
            <w:r w:rsidRPr="00E80F49">
              <w:t>NS_202</w:t>
            </w:r>
            <w:r w:rsidR="002B2E68" w:rsidRPr="002B2E68">
              <w:t>v1</w:t>
            </w:r>
            <w:r w:rsidRPr="00E80F49">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E112F1A" w:rsidR="002652CF" w:rsidRPr="00E80F49" w:rsidRDefault="002652CF" w:rsidP="00207EE4">
            <w:pPr>
              <w:pStyle w:val="TAL"/>
              <w:rPr>
                <w:rFonts w:cs="Arial"/>
                <w:lang w:eastAsia="ko-KR"/>
              </w:rPr>
            </w:pPr>
            <w:r w:rsidRPr="00E80F49">
              <w:rPr>
                <w:rFonts w:cs="Arial"/>
                <w:lang w:eastAsia="ko-KR"/>
              </w:rPr>
              <w:t>RAN5#</w:t>
            </w:r>
            <w:r w:rsidR="002B2E68" w:rsidRPr="002B2E68">
              <w:rPr>
                <w:rFonts w:cs="Arial"/>
                <w:lang w:eastAsia="ko-KR"/>
              </w:rPr>
              <w:t>101</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55" w:name="_Toc59039987"/>
      <w:bookmarkStart w:id="256" w:name="_Toc68073926"/>
      <w:bookmarkStart w:id="257" w:name="_Toc75371788"/>
      <w:bookmarkStart w:id="258" w:name="_Toc83727856"/>
      <w:bookmarkStart w:id="259" w:name="_Toc100005956"/>
      <w:bookmarkStart w:id="260" w:name="_Toc106703504"/>
      <w:bookmarkStart w:id="261" w:name="_Toc155086275"/>
      <w:r w:rsidRPr="00E80F49">
        <w:t>4.2.3</w:t>
      </w:r>
      <w:r w:rsidRPr="00E80F49">
        <w:tab/>
        <w:t>Test point analysis per NR CA configuration</w:t>
      </w:r>
      <w:bookmarkEnd w:id="255"/>
      <w:bookmarkEnd w:id="256"/>
      <w:bookmarkEnd w:id="257"/>
      <w:bookmarkEnd w:id="258"/>
      <w:bookmarkEnd w:id="259"/>
      <w:bookmarkEnd w:id="260"/>
      <w:bookmarkEnd w:id="261"/>
    </w:p>
    <w:p w14:paraId="7E347543" w14:textId="77777777" w:rsidR="002410C6" w:rsidRPr="00E80F49" w:rsidRDefault="002410C6" w:rsidP="002410C6">
      <w:pPr>
        <w:pStyle w:val="Heading4"/>
      </w:pPr>
      <w:bookmarkStart w:id="262" w:name="_Toc59039988"/>
      <w:bookmarkStart w:id="263" w:name="_Toc68073927"/>
      <w:bookmarkStart w:id="264" w:name="_Toc75371789"/>
      <w:bookmarkStart w:id="265" w:name="_Toc83727857"/>
      <w:bookmarkStart w:id="266" w:name="_Toc100005957"/>
      <w:bookmarkStart w:id="267" w:name="_Toc106703505"/>
      <w:bookmarkStart w:id="268" w:name="_Toc155086276"/>
      <w:r w:rsidRPr="00E80F49">
        <w:t>4.2.3.1</w:t>
      </w:r>
      <w:r w:rsidRPr="00E80F49">
        <w:tab/>
        <w:t>Reference Sensitivity test cases for FR2 NR CA</w:t>
      </w:r>
      <w:bookmarkEnd w:id="262"/>
      <w:bookmarkEnd w:id="263"/>
      <w:bookmarkEnd w:id="264"/>
      <w:bookmarkEnd w:id="265"/>
      <w:bookmarkEnd w:id="266"/>
      <w:bookmarkEnd w:id="267"/>
      <w:bookmarkEnd w:id="268"/>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69" w:name="_Toc27418762"/>
      <w:bookmarkStart w:id="270" w:name="_Toc36042416"/>
      <w:bookmarkStart w:id="271" w:name="_Toc43899744"/>
      <w:bookmarkStart w:id="272" w:name="_Toc51767656"/>
      <w:bookmarkStart w:id="273" w:name="_Toc59039989"/>
      <w:bookmarkStart w:id="274" w:name="_Toc68073928"/>
      <w:bookmarkStart w:id="275" w:name="_Toc75371790"/>
      <w:bookmarkStart w:id="276" w:name="_Toc83727858"/>
      <w:bookmarkStart w:id="277" w:name="_Toc100005958"/>
      <w:bookmarkStart w:id="278" w:name="_Toc106703506"/>
      <w:bookmarkStart w:id="279" w:name="_Toc155086277"/>
      <w:r w:rsidRPr="00E80F49">
        <w:lastRenderedPageBreak/>
        <w:t>4.3</w:t>
      </w:r>
      <w:r w:rsidRPr="00E80F49">
        <w:tab/>
      </w:r>
      <w:r w:rsidR="002410C6" w:rsidRPr="00E80F49">
        <w:t>Test point analysis for test cases in TS 38.521-3</w:t>
      </w:r>
      <w:bookmarkEnd w:id="269"/>
      <w:bookmarkEnd w:id="270"/>
      <w:bookmarkEnd w:id="271"/>
      <w:bookmarkEnd w:id="272"/>
      <w:bookmarkEnd w:id="273"/>
      <w:bookmarkEnd w:id="274"/>
      <w:bookmarkEnd w:id="275"/>
      <w:bookmarkEnd w:id="276"/>
      <w:bookmarkEnd w:id="277"/>
      <w:bookmarkEnd w:id="278"/>
      <w:bookmarkEnd w:id="279"/>
    </w:p>
    <w:p w14:paraId="4F579BEF" w14:textId="77777777" w:rsidR="002410C6" w:rsidRPr="00E80F49" w:rsidRDefault="002410C6" w:rsidP="002410C6">
      <w:pPr>
        <w:pStyle w:val="Heading3"/>
      </w:pPr>
      <w:bookmarkStart w:id="280" w:name="_Toc59039990"/>
      <w:bookmarkStart w:id="281" w:name="_Toc68073929"/>
      <w:bookmarkStart w:id="282" w:name="_Toc75371791"/>
      <w:bookmarkStart w:id="283" w:name="_Toc83727859"/>
      <w:bookmarkStart w:id="284" w:name="_Toc100005959"/>
      <w:bookmarkStart w:id="285" w:name="_Toc106703507"/>
      <w:bookmarkStart w:id="286" w:name="_Toc155086278"/>
      <w:r w:rsidRPr="00E80F49">
        <w:t>4.3.1</w:t>
      </w:r>
      <w:r w:rsidRPr="00E80F49">
        <w:tab/>
        <w:t>Test point analysis per test case</w:t>
      </w:r>
      <w:bookmarkEnd w:id="280"/>
      <w:bookmarkEnd w:id="281"/>
      <w:bookmarkEnd w:id="282"/>
      <w:bookmarkEnd w:id="283"/>
      <w:bookmarkEnd w:id="284"/>
      <w:bookmarkEnd w:id="285"/>
      <w:bookmarkEnd w:id="286"/>
    </w:p>
    <w:p w14:paraId="6F060ABF" w14:textId="77777777" w:rsidR="002410C6" w:rsidRPr="00E80F49" w:rsidRDefault="002410C6" w:rsidP="002410C6">
      <w:pPr>
        <w:pStyle w:val="Heading4"/>
      </w:pPr>
      <w:bookmarkStart w:id="287" w:name="_Toc59039991"/>
      <w:bookmarkStart w:id="288" w:name="_Toc68073930"/>
      <w:bookmarkStart w:id="289" w:name="_Toc75371792"/>
      <w:bookmarkStart w:id="290" w:name="_Toc83727860"/>
      <w:bookmarkStart w:id="291" w:name="_Toc100005960"/>
      <w:bookmarkStart w:id="292" w:name="_Toc106703508"/>
      <w:bookmarkStart w:id="293" w:name="_Toc155086279"/>
      <w:r w:rsidRPr="00E80F49">
        <w:t>4.3.1.1</w:t>
      </w:r>
      <w:r w:rsidRPr="00E80F49">
        <w:tab/>
        <w:t>EN-DC test cases</w:t>
      </w:r>
      <w:bookmarkEnd w:id="287"/>
      <w:bookmarkEnd w:id="288"/>
      <w:bookmarkEnd w:id="289"/>
      <w:bookmarkEnd w:id="290"/>
      <w:bookmarkEnd w:id="291"/>
      <w:bookmarkEnd w:id="292"/>
      <w:bookmarkEnd w:id="293"/>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 xml:space="preserve">RAN5#3-5G-NR </w:t>
            </w:r>
            <w:proofErr w:type="spellStart"/>
            <w:r w:rsidRPr="00E80F49">
              <w:t>Adhoc</w:t>
            </w:r>
            <w:proofErr w:type="spellEnd"/>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 xml:space="preserve">RAN5#3-5G-NR </w:t>
            </w:r>
            <w:proofErr w:type="spellStart"/>
            <w:r w:rsidRPr="00E80F49">
              <w:rPr>
                <w:szCs w:val="18"/>
              </w:rPr>
              <w:t>Adhoc</w:t>
            </w:r>
            <w:proofErr w:type="spellEnd"/>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 xml:space="preserve">RAN5#3-5G-NR </w:t>
            </w:r>
            <w:proofErr w:type="spellStart"/>
            <w:r w:rsidRPr="00E80F49">
              <w:rPr>
                <w:szCs w:val="18"/>
              </w:rPr>
              <w:t>adhoc</w:t>
            </w:r>
            <w:proofErr w:type="spellEnd"/>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94" w:name="_Toc27476000"/>
            <w:bookmarkStart w:id="295" w:name="_Toc29495462"/>
            <w:bookmarkStart w:id="296" w:name="_Toc36116512"/>
            <w:bookmarkStart w:id="297" w:name="_Toc36118561"/>
            <w:bookmarkStart w:id="298" w:name="_Toc36560676"/>
            <w:r w:rsidRPr="00E80F49">
              <w:t>7.6B.2.1</w:t>
            </w:r>
            <w:r w:rsidRPr="00E80F49">
              <w:rPr>
                <w:lang w:eastAsia="zh-CN"/>
              </w:rPr>
              <w:t xml:space="preserve"> </w:t>
            </w:r>
            <w:proofErr w:type="spellStart"/>
            <w:r w:rsidRPr="00E80F49">
              <w:t>Inband</w:t>
            </w:r>
            <w:proofErr w:type="spellEnd"/>
            <w:r w:rsidRPr="00E80F49">
              <w:t xml:space="preserve"> blocking for intra-band contiguous EN-DC in FR1 (2 CCs)</w:t>
            </w:r>
            <w:bookmarkEnd w:id="294"/>
            <w:bookmarkEnd w:id="295"/>
            <w:bookmarkEnd w:id="296"/>
            <w:bookmarkEnd w:id="297"/>
            <w:bookmarkEnd w:id="298"/>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99" w:name="_Toc27476002"/>
            <w:bookmarkStart w:id="300" w:name="_Toc29495463"/>
            <w:bookmarkStart w:id="301" w:name="_Toc36116513"/>
            <w:bookmarkStart w:id="302" w:name="_Toc36118562"/>
            <w:bookmarkStart w:id="303" w:name="_Toc36560677"/>
            <w:r w:rsidRPr="00E80F49">
              <w:t>7.6B.2.2</w:t>
            </w:r>
            <w:r w:rsidRPr="00E80F49">
              <w:rPr>
                <w:lang w:eastAsia="zh-CN"/>
              </w:rPr>
              <w:t xml:space="preserve"> </w:t>
            </w:r>
            <w:proofErr w:type="spellStart"/>
            <w:r w:rsidRPr="00E80F49">
              <w:t>Inband</w:t>
            </w:r>
            <w:proofErr w:type="spellEnd"/>
            <w:r w:rsidRPr="00E80F49">
              <w:t xml:space="preserve"> blocking for intra-band non-contiguous EN-DC in FR1 (2 CCs)</w:t>
            </w:r>
            <w:bookmarkEnd w:id="299"/>
            <w:bookmarkEnd w:id="300"/>
            <w:bookmarkEnd w:id="301"/>
            <w:bookmarkEnd w:id="302"/>
            <w:bookmarkEnd w:id="303"/>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304" w:name="_Toc27476004"/>
            <w:bookmarkStart w:id="305" w:name="_Toc29495464"/>
            <w:bookmarkStart w:id="306" w:name="_Toc36116514"/>
            <w:bookmarkStart w:id="307" w:name="_Toc36118563"/>
            <w:bookmarkStart w:id="308" w:name="_Toc36560678"/>
            <w:r w:rsidRPr="00E80F49">
              <w:t>7.6B.2.3</w:t>
            </w:r>
            <w:r w:rsidRPr="00E80F49">
              <w:rPr>
                <w:lang w:eastAsia="zh-CN"/>
              </w:rPr>
              <w:t xml:space="preserve"> </w:t>
            </w:r>
            <w:proofErr w:type="spellStart"/>
            <w:r w:rsidRPr="00E80F49">
              <w:t>Inband</w:t>
            </w:r>
            <w:proofErr w:type="spellEnd"/>
            <w:r w:rsidRPr="00E80F49">
              <w:t xml:space="preserve"> blocking for inter-band EN-DC within FR1 (2 CCs)</w:t>
            </w:r>
            <w:bookmarkEnd w:id="304"/>
            <w:bookmarkEnd w:id="305"/>
            <w:bookmarkEnd w:id="306"/>
            <w:bookmarkEnd w:id="307"/>
            <w:bookmarkEnd w:id="308"/>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309" w:name="_Toc27476025"/>
            <w:bookmarkStart w:id="310" w:name="_Toc29495484"/>
            <w:bookmarkStart w:id="311" w:name="_Toc36116535"/>
            <w:bookmarkStart w:id="312" w:name="_Toc36118584"/>
            <w:bookmarkStart w:id="313" w:name="_Toc36560699"/>
            <w:r w:rsidRPr="00E80F49">
              <w:t>7.6B.3.1</w:t>
            </w:r>
            <w:r w:rsidRPr="00E80F49">
              <w:rPr>
                <w:lang w:eastAsia="zh-CN"/>
              </w:rPr>
              <w:t xml:space="preserve"> </w:t>
            </w:r>
            <w:r w:rsidRPr="00E80F49">
              <w:t>Out-of-band blocking for intra-band contiguous EN-DC in FR1 (2 CCs)</w:t>
            </w:r>
            <w:bookmarkEnd w:id="309"/>
            <w:bookmarkEnd w:id="310"/>
            <w:bookmarkEnd w:id="311"/>
            <w:bookmarkEnd w:id="312"/>
            <w:bookmarkEnd w:id="313"/>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314" w:name="_Toc27476027"/>
            <w:bookmarkStart w:id="315" w:name="_Toc29495485"/>
            <w:bookmarkStart w:id="316" w:name="_Toc36116536"/>
            <w:bookmarkStart w:id="317" w:name="_Toc36118585"/>
            <w:bookmarkStart w:id="318" w:name="_Toc36560700"/>
            <w:r w:rsidRPr="00E80F49">
              <w:t>7.6B.3.2</w:t>
            </w:r>
            <w:r w:rsidRPr="00E80F49">
              <w:rPr>
                <w:lang w:eastAsia="zh-CN"/>
              </w:rPr>
              <w:t xml:space="preserve"> </w:t>
            </w:r>
            <w:r w:rsidRPr="00E80F49">
              <w:t>Out-of-band blocking for intra-band non-contiguous EN-DC in FR1 (2 CCs)</w:t>
            </w:r>
            <w:bookmarkEnd w:id="314"/>
            <w:bookmarkEnd w:id="315"/>
            <w:bookmarkEnd w:id="316"/>
            <w:bookmarkEnd w:id="317"/>
            <w:bookmarkEnd w:id="318"/>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19" w:name="_Toc27476029"/>
            <w:bookmarkStart w:id="320" w:name="_Toc29495486"/>
            <w:bookmarkStart w:id="321" w:name="_Toc36116537"/>
            <w:bookmarkStart w:id="322" w:name="_Toc36118586"/>
            <w:bookmarkStart w:id="323" w:name="_Toc36560701"/>
            <w:r w:rsidRPr="00E80F49">
              <w:t>7.6B.3.3</w:t>
            </w:r>
            <w:r w:rsidRPr="00E80F49">
              <w:rPr>
                <w:lang w:eastAsia="zh-CN"/>
              </w:rPr>
              <w:t xml:space="preserve"> </w:t>
            </w:r>
            <w:r w:rsidRPr="00E80F49">
              <w:t>Out-of-band blocking for inter-band EN-DC within FR1 (2 CCs)</w:t>
            </w:r>
            <w:bookmarkEnd w:id="319"/>
            <w:bookmarkEnd w:id="320"/>
            <w:bookmarkEnd w:id="321"/>
            <w:bookmarkEnd w:id="322"/>
            <w:bookmarkEnd w:id="323"/>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24" w:name="_Toc27476039"/>
            <w:bookmarkStart w:id="325" w:name="_Toc29495495"/>
            <w:bookmarkStart w:id="326" w:name="_Toc36116546"/>
            <w:bookmarkStart w:id="327" w:name="_Toc36118595"/>
            <w:bookmarkStart w:id="328" w:name="_Toc36560710"/>
            <w:r w:rsidRPr="00E80F49">
              <w:t>7.6B.4.1</w:t>
            </w:r>
            <w:r w:rsidRPr="00E80F49">
              <w:rPr>
                <w:lang w:eastAsia="zh-CN"/>
              </w:rPr>
              <w:t xml:space="preserve"> </w:t>
            </w:r>
            <w:r w:rsidRPr="00E80F49">
              <w:t>Narrow band blocking for intra-band contiguous EN-DC in FR1 (2 CCs)</w:t>
            </w:r>
            <w:bookmarkEnd w:id="324"/>
            <w:bookmarkEnd w:id="325"/>
            <w:bookmarkEnd w:id="326"/>
            <w:bookmarkEnd w:id="327"/>
            <w:bookmarkEnd w:id="328"/>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29" w:name="_Toc27476041"/>
            <w:bookmarkStart w:id="330" w:name="_Toc29495496"/>
            <w:bookmarkStart w:id="331" w:name="_Toc36116547"/>
            <w:bookmarkStart w:id="332" w:name="_Toc36118596"/>
            <w:bookmarkStart w:id="333" w:name="_Toc36560711"/>
            <w:r w:rsidRPr="00E80F49">
              <w:t>7.6B.4.2</w:t>
            </w:r>
            <w:r w:rsidRPr="00E80F49">
              <w:rPr>
                <w:lang w:eastAsia="zh-CN"/>
              </w:rPr>
              <w:t xml:space="preserve"> </w:t>
            </w:r>
            <w:r w:rsidRPr="00E80F49">
              <w:t>Narrow band blocking for intra-band non-contiguous EN-DC in FR1 (2 CCs)</w:t>
            </w:r>
            <w:bookmarkEnd w:id="329"/>
            <w:bookmarkEnd w:id="330"/>
            <w:bookmarkEnd w:id="331"/>
            <w:bookmarkEnd w:id="332"/>
            <w:bookmarkEnd w:id="333"/>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34" w:name="_Toc27476043"/>
            <w:bookmarkStart w:id="335" w:name="_Toc29495497"/>
            <w:bookmarkStart w:id="336" w:name="_Toc36116548"/>
            <w:bookmarkStart w:id="337" w:name="_Toc36118597"/>
            <w:bookmarkStart w:id="338" w:name="_Toc36560712"/>
            <w:r w:rsidRPr="00E80F49">
              <w:t>7.6B.4.3</w:t>
            </w:r>
            <w:r w:rsidRPr="00E80F49">
              <w:rPr>
                <w:lang w:eastAsia="zh-CN"/>
              </w:rPr>
              <w:t xml:space="preserve"> </w:t>
            </w:r>
            <w:r w:rsidRPr="00E80F49">
              <w:t>Narrow band blocking for inter-band EN-DC within FR1 (2 CCs)</w:t>
            </w:r>
            <w:bookmarkEnd w:id="334"/>
            <w:bookmarkEnd w:id="335"/>
            <w:bookmarkEnd w:id="336"/>
            <w:bookmarkEnd w:id="337"/>
            <w:bookmarkEnd w:id="338"/>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39" w:name="_Toc27476062"/>
            <w:bookmarkStart w:id="340" w:name="_Toc29495513"/>
            <w:bookmarkStart w:id="341" w:name="_Toc36116564"/>
            <w:bookmarkStart w:id="342" w:name="_Toc36118613"/>
            <w:bookmarkStart w:id="343" w:name="_Toc36560728"/>
            <w:r w:rsidRPr="00E80F49">
              <w:t>7.7B.1</w:t>
            </w:r>
            <w:r w:rsidRPr="00E80F49">
              <w:rPr>
                <w:lang w:eastAsia="zh-CN"/>
              </w:rPr>
              <w:t xml:space="preserve"> </w:t>
            </w:r>
            <w:r w:rsidRPr="00E80F49">
              <w:t>Spurious Response for intra-band contiguous EN-DC in FR1 (2 CCs)</w:t>
            </w:r>
            <w:bookmarkEnd w:id="339"/>
            <w:bookmarkEnd w:id="340"/>
            <w:bookmarkEnd w:id="341"/>
            <w:bookmarkEnd w:id="342"/>
            <w:bookmarkEnd w:id="343"/>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44" w:name="_Toc27476064"/>
            <w:bookmarkStart w:id="345" w:name="_Toc29495514"/>
            <w:bookmarkStart w:id="346" w:name="_Toc36116565"/>
            <w:bookmarkStart w:id="347" w:name="_Toc36118614"/>
            <w:bookmarkStart w:id="348"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44"/>
            <w:bookmarkEnd w:id="345"/>
            <w:bookmarkEnd w:id="346"/>
            <w:bookmarkEnd w:id="347"/>
            <w:bookmarkEnd w:id="348"/>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49" w:name="_Toc27476066"/>
            <w:bookmarkStart w:id="350" w:name="_Toc29495515"/>
            <w:bookmarkStart w:id="351" w:name="_Toc36116566"/>
            <w:bookmarkStart w:id="352" w:name="_Toc36118615"/>
            <w:bookmarkStart w:id="353" w:name="_Toc36560730"/>
            <w:r w:rsidRPr="00E80F49">
              <w:t>7.7B.3</w:t>
            </w:r>
            <w:r w:rsidRPr="00E80F49">
              <w:rPr>
                <w:lang w:eastAsia="zh-CN"/>
              </w:rPr>
              <w:t xml:space="preserve"> </w:t>
            </w:r>
            <w:r w:rsidRPr="00E80F49">
              <w:t>Spurious Response for inter-band EN-DC within FR1 (2 CCs)</w:t>
            </w:r>
            <w:bookmarkEnd w:id="349"/>
            <w:bookmarkEnd w:id="350"/>
            <w:bookmarkEnd w:id="351"/>
            <w:bookmarkEnd w:id="352"/>
            <w:bookmarkEnd w:id="353"/>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 xml:space="preserve">“38.521-1_TPanalysis_7.9A_Spurious </w:t>
            </w:r>
            <w:proofErr w:type="spellStart"/>
            <w:r w:rsidRPr="00E80F49">
              <w:rPr>
                <w:rFonts w:ascii="Arial" w:hAnsi="Arial"/>
                <w:sz w:val="18"/>
              </w:rPr>
              <w:t>Emission_DL</w:t>
            </w:r>
            <w:proofErr w:type="spellEnd"/>
            <w:r w:rsidRPr="00E80F49">
              <w:rPr>
                <w:rFonts w:ascii="Arial" w:hAnsi="Arial"/>
                <w:sz w:val="18"/>
              </w:rPr>
              <w:t xml:space="preserve">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54" w:name="_Toc100005961"/>
      <w:bookmarkStart w:id="355" w:name="_Toc106703509"/>
      <w:bookmarkStart w:id="356" w:name="_Toc155086280"/>
      <w:r w:rsidRPr="00E80F49">
        <w:t>4.3.1.2</w:t>
      </w:r>
      <w:r w:rsidRPr="00E80F49">
        <w:tab/>
        <w:t>V2X test cases</w:t>
      </w:r>
      <w:bookmarkEnd w:id="354"/>
      <w:bookmarkEnd w:id="355"/>
      <w:bookmarkEnd w:id="356"/>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57"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 xml:space="preserve">Inter-band </w:t>
            </w:r>
            <w:proofErr w:type="gramStart"/>
            <w:r w:rsidRPr="00E80F49">
              <w:rPr>
                <w:rFonts w:cs="Arial"/>
              </w:rPr>
              <w:t>con-current</w:t>
            </w:r>
            <w:proofErr w:type="gramEnd"/>
            <w:r w:rsidRPr="00E80F49">
              <w:rPr>
                <w:rFonts w:cs="Arial"/>
              </w:rPr>
              <w:t xml:space="preserve">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57"/>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 xml:space="preserve">Inter-band </w:t>
            </w:r>
            <w:proofErr w:type="gramStart"/>
            <w:r w:rsidRPr="00E80F49">
              <w:rPr>
                <w:rFonts w:cs="Arial"/>
              </w:rPr>
              <w:t>con-current</w:t>
            </w:r>
            <w:proofErr w:type="gramEnd"/>
            <w:r w:rsidRPr="00E80F49">
              <w:rPr>
                <w:rFonts w:cs="Arial"/>
              </w:rPr>
              <w:t xml:space="preserve">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 xml:space="preserve">80 for E-UTRA </w:t>
            </w:r>
            <w:proofErr w:type="spellStart"/>
            <w:r w:rsidR="00DF248C" w:rsidRPr="00E80F49">
              <w:rPr>
                <w:rFonts w:cs="Arial"/>
              </w:rPr>
              <w:t>Uu</w:t>
            </w:r>
            <w:proofErr w:type="spellEnd"/>
            <w:r w:rsidR="00DF248C" w:rsidRPr="00E80F49">
              <w:rPr>
                <w:rFonts w:cs="Arial"/>
              </w:rPr>
              <w:t xml:space="preserve">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 xml:space="preserve">220 for NR </w:t>
            </w:r>
            <w:proofErr w:type="spellStart"/>
            <w:r w:rsidR="00DF248C" w:rsidRPr="00E80F49">
              <w:rPr>
                <w:rFonts w:cs="Arial"/>
              </w:rPr>
              <w:t>Uu</w:t>
            </w:r>
            <w:proofErr w:type="spellEnd"/>
            <w:r w:rsidR="00DF248C" w:rsidRPr="00E80F49">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 xml:space="preserve">Inter-band </w:t>
            </w:r>
            <w:proofErr w:type="gramStart"/>
            <w:r w:rsidRPr="00E80F49">
              <w:rPr>
                <w:rFonts w:cs="Arial"/>
              </w:rPr>
              <w:t>con-current</w:t>
            </w:r>
            <w:proofErr w:type="gramEnd"/>
            <w:r w:rsidRPr="00E80F49">
              <w:rPr>
                <w:rFonts w:cs="Arial"/>
              </w:rPr>
              <w:t xml:space="preserve">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 xml:space="preserve">8 for E-UTRA </w:t>
            </w:r>
            <w:proofErr w:type="spellStart"/>
            <w:r w:rsidR="00DF248C" w:rsidRPr="00E80F49">
              <w:rPr>
                <w:rFonts w:cs="Arial"/>
              </w:rPr>
              <w:t>Uu</w:t>
            </w:r>
            <w:proofErr w:type="spellEnd"/>
            <w:r w:rsidR="00DF248C" w:rsidRPr="00E80F49">
              <w:rPr>
                <w:rFonts w:cs="Arial"/>
              </w:rPr>
              <w:t xml:space="preserve">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 xml:space="preserve">28 for NR </w:t>
            </w:r>
            <w:proofErr w:type="spellStart"/>
            <w:r w:rsidR="00DF248C" w:rsidRPr="00E80F49">
              <w:rPr>
                <w:rFonts w:cs="Arial"/>
              </w:rPr>
              <w:t>Uu</w:t>
            </w:r>
            <w:proofErr w:type="spellEnd"/>
            <w:r w:rsidR="00DF248C" w:rsidRPr="00E80F49">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 xml:space="preserve">Inter-band </w:t>
            </w:r>
            <w:proofErr w:type="gramStart"/>
            <w:r w:rsidRPr="00E80F49">
              <w:rPr>
                <w:rFonts w:cs="Arial"/>
              </w:rPr>
              <w:t>con-current</w:t>
            </w:r>
            <w:proofErr w:type="gramEnd"/>
            <w:r w:rsidRPr="00E80F49">
              <w:rPr>
                <w:rFonts w:cs="Arial"/>
              </w:rPr>
              <w:t xml:space="preserve">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 xml:space="preserve">80 for E-UTRA </w:t>
            </w:r>
            <w:proofErr w:type="spellStart"/>
            <w:r w:rsidR="00DF248C" w:rsidRPr="00E80F49">
              <w:rPr>
                <w:rFonts w:cs="Arial"/>
              </w:rPr>
              <w:t>Uu</w:t>
            </w:r>
            <w:proofErr w:type="spellEnd"/>
            <w:r w:rsidR="00DF248C" w:rsidRPr="00E80F49">
              <w:rPr>
                <w:rFonts w:cs="Arial"/>
              </w:rPr>
              <w:t xml:space="preserve">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 xml:space="preserve">220 for NR </w:t>
            </w:r>
            <w:proofErr w:type="spellStart"/>
            <w:r w:rsidR="00DF248C" w:rsidRPr="00E80F49">
              <w:rPr>
                <w:rFonts w:cs="Arial"/>
              </w:rPr>
              <w:t>Uu</w:t>
            </w:r>
            <w:proofErr w:type="spellEnd"/>
            <w:r w:rsidR="00DF248C" w:rsidRPr="00E80F49">
              <w:rPr>
                <w:rFonts w:cs="Arial"/>
              </w:rPr>
              <w:t xml:space="preserve">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58" w:name="_Toc59039992"/>
      <w:bookmarkStart w:id="359" w:name="_Toc68073931"/>
      <w:bookmarkStart w:id="360" w:name="_Toc75371793"/>
      <w:bookmarkStart w:id="361" w:name="_Toc83727861"/>
      <w:bookmarkStart w:id="362" w:name="_Toc100005962"/>
      <w:bookmarkStart w:id="363" w:name="_Toc106703510"/>
      <w:bookmarkStart w:id="364" w:name="_Toc36042418"/>
      <w:bookmarkStart w:id="365" w:name="_Toc43899746"/>
      <w:bookmarkStart w:id="366" w:name="_Toc51767658"/>
      <w:bookmarkStart w:id="367" w:name="_Toc155086281"/>
      <w:r w:rsidRPr="00E80F49">
        <w:t>4.3.2</w:t>
      </w:r>
      <w:r w:rsidRPr="00E80F49">
        <w:tab/>
        <w:t>Test point analysis per NS value</w:t>
      </w:r>
      <w:bookmarkEnd w:id="358"/>
      <w:bookmarkEnd w:id="359"/>
      <w:bookmarkEnd w:id="360"/>
      <w:bookmarkEnd w:id="361"/>
      <w:bookmarkEnd w:id="362"/>
      <w:bookmarkEnd w:id="363"/>
      <w:bookmarkEnd w:id="367"/>
    </w:p>
    <w:p w14:paraId="49F4BE81" w14:textId="5C4F5F48" w:rsidR="0092472A" w:rsidRPr="00E80F49" w:rsidRDefault="002410C6" w:rsidP="0092472A">
      <w:pPr>
        <w:pStyle w:val="Heading4"/>
      </w:pPr>
      <w:bookmarkStart w:id="368" w:name="_Toc59039993"/>
      <w:bookmarkStart w:id="369" w:name="_Toc68073932"/>
      <w:bookmarkStart w:id="370" w:name="_Toc75371794"/>
      <w:bookmarkStart w:id="371" w:name="_Toc83727862"/>
      <w:bookmarkStart w:id="372" w:name="_Toc100005963"/>
      <w:bookmarkStart w:id="373" w:name="_Toc106703511"/>
      <w:bookmarkStart w:id="374" w:name="_Toc155086282"/>
      <w:r w:rsidRPr="00E80F49">
        <w:t>4.3.2.1</w:t>
      </w:r>
      <w:r w:rsidRPr="00E80F49">
        <w:tab/>
        <w:t>A-MPR and A-SE test cases for EN-DC</w:t>
      </w:r>
      <w:bookmarkEnd w:id="368"/>
      <w:bookmarkEnd w:id="369"/>
      <w:bookmarkEnd w:id="370"/>
      <w:bookmarkEnd w:id="371"/>
      <w:bookmarkEnd w:id="372"/>
      <w:bookmarkEnd w:id="373"/>
      <w:bookmarkEnd w:id="374"/>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75" w:name="_Toc59039994"/>
      <w:bookmarkStart w:id="376" w:name="_Toc68073933"/>
      <w:bookmarkStart w:id="377" w:name="_Toc75371795"/>
      <w:bookmarkStart w:id="378" w:name="_Toc83727863"/>
      <w:bookmarkStart w:id="379" w:name="_Toc100005964"/>
      <w:bookmarkStart w:id="380" w:name="_Toc106703512"/>
      <w:bookmarkStart w:id="381" w:name="_Toc155086283"/>
      <w:r w:rsidRPr="00E80F49">
        <w:t>4.3.3</w:t>
      </w:r>
      <w:r w:rsidRPr="00E80F49">
        <w:tab/>
        <w:t>Test point analysis per EN-DC configuration</w:t>
      </w:r>
      <w:bookmarkEnd w:id="375"/>
      <w:bookmarkEnd w:id="376"/>
      <w:bookmarkEnd w:id="377"/>
      <w:bookmarkEnd w:id="378"/>
      <w:bookmarkEnd w:id="379"/>
      <w:bookmarkEnd w:id="380"/>
      <w:bookmarkEnd w:id="381"/>
    </w:p>
    <w:p w14:paraId="55E56752" w14:textId="77777777" w:rsidR="002410C6" w:rsidRPr="00E80F49" w:rsidRDefault="002410C6" w:rsidP="002410C6">
      <w:pPr>
        <w:pStyle w:val="Heading4"/>
      </w:pPr>
      <w:bookmarkStart w:id="382" w:name="_Toc59039995"/>
      <w:bookmarkStart w:id="383" w:name="_Toc68073934"/>
      <w:bookmarkStart w:id="384" w:name="_Toc75371796"/>
      <w:bookmarkStart w:id="385" w:name="_Toc83727864"/>
      <w:bookmarkStart w:id="386" w:name="_Toc100005965"/>
      <w:bookmarkStart w:id="387" w:name="_Toc106703513"/>
      <w:bookmarkStart w:id="388" w:name="_Toc155086284"/>
      <w:r w:rsidRPr="00E80F49">
        <w:t>4.3.3.1</w:t>
      </w:r>
      <w:r w:rsidRPr="00E80F49">
        <w:tab/>
        <w:t>Reference sensitivity test cases for EN-DC</w:t>
      </w:r>
      <w:bookmarkEnd w:id="382"/>
      <w:bookmarkEnd w:id="383"/>
      <w:bookmarkEnd w:id="384"/>
      <w:bookmarkEnd w:id="385"/>
      <w:bookmarkEnd w:id="386"/>
      <w:bookmarkEnd w:id="387"/>
      <w:bookmarkEnd w:id="388"/>
    </w:p>
    <w:p w14:paraId="5158516A" w14:textId="20037B17" w:rsidR="004B2214" w:rsidRPr="00E80F49" w:rsidRDefault="004B2214" w:rsidP="003874DD">
      <w:bookmarkStart w:id="389"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8C05F3">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proofErr w:type="spellStart"/>
            <w:r w:rsidRPr="00E80F49">
              <w:t>Refsens</w:t>
            </w:r>
            <w:proofErr w:type="spellEnd"/>
            <w:r w:rsidRPr="00E80F49">
              <w:t xml:space="preserve">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8C05F3">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8C05F3">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8C05F3">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8C05F3">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8C05F3">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8C05F3">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proofErr w:type="spellStart"/>
            <w:r w:rsidRPr="00E80F49">
              <w:t>DC_XA_nXA</w:t>
            </w:r>
            <w:proofErr w:type="spellEnd"/>
          </w:p>
        </w:tc>
      </w:tr>
      <w:tr w:rsidR="00233FD3" w:rsidRPr="00E80F49" w14:paraId="3897F5DA" w14:textId="77777777" w:rsidTr="008C05F3">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8C05F3">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8C05F3">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8C05F3">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8C05F3">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8C05F3">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8C05F3">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8C05F3">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8C05F3">
        <w:tc>
          <w:tcPr>
            <w:tcW w:w="10393" w:type="dxa"/>
            <w:gridSpan w:val="5"/>
            <w:tcMar>
              <w:left w:w="45" w:type="dxa"/>
              <w:right w:w="45" w:type="dxa"/>
            </w:tcMar>
          </w:tcPr>
          <w:p w14:paraId="338078E8" w14:textId="78A064E3" w:rsidR="002E5133" w:rsidRPr="00E80F49" w:rsidRDefault="002E5133" w:rsidP="002E5133">
            <w:pPr>
              <w:pStyle w:val="TAH"/>
              <w:ind w:left="360"/>
            </w:pPr>
            <w:proofErr w:type="spellStart"/>
            <w:r w:rsidRPr="00E80F49">
              <w:t>DC_XA</w:t>
            </w:r>
            <w:r w:rsidR="001635FB" w:rsidRPr="001635FB">
              <w:t>_</w:t>
            </w:r>
            <w:r w:rsidRPr="00E80F49">
              <w:t>nYA</w:t>
            </w:r>
            <w:proofErr w:type="spellEnd"/>
            <w:r w:rsidRPr="00E80F49">
              <w:t xml:space="preserve"> (N</w:t>
            </w:r>
            <w:r w:rsidR="003874DD" w:rsidRPr="00E80F49">
              <w:t>OTE</w:t>
            </w:r>
            <w:r w:rsidRPr="00E80F49">
              <w:t xml:space="preserve"> 1)</w:t>
            </w:r>
          </w:p>
        </w:tc>
      </w:tr>
      <w:tr w:rsidR="002E5133" w:rsidRPr="00E80F49" w14:paraId="4DAAD1B3" w14:textId="77777777" w:rsidTr="008C05F3">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8C05F3">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8C05F3">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8C05F3">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8C05F3">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8C05F3">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8C05F3">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8C05F3">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8C05F3">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8C05F3">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8C05F3">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8C05F3">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8C05F3">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8C05F3">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8C05F3">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proofErr w:type="gramStart"/>
            <w:r w:rsidRPr="003726A6">
              <w:rPr>
                <w:lang w:val="fr-FR"/>
              </w:rPr>
              <w:t>n</w:t>
            </w:r>
            <w:proofErr w:type="gramEnd"/>
            <w:r w:rsidRPr="003726A6">
              <w:rPr>
                <w:lang w:val="fr-FR"/>
              </w:rPr>
              <w:t>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8C05F3">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8C05F3">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8C05F3">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8C05F3">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8C05F3">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8C05F3">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8C05F3">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8C05F3">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8C05F3">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8C05F3">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8C05F3">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E2297F" w:rsidRPr="00E80F49" w14:paraId="4980F519" w14:textId="77777777" w:rsidTr="008C05F3">
        <w:tc>
          <w:tcPr>
            <w:tcW w:w="1606" w:type="dxa"/>
            <w:shd w:val="clear" w:color="auto" w:fill="auto"/>
            <w:tcMar>
              <w:left w:w="45" w:type="dxa"/>
              <w:right w:w="45" w:type="dxa"/>
            </w:tcMar>
            <w:vAlign w:val="center"/>
          </w:tcPr>
          <w:p w14:paraId="0A0DCF23" w14:textId="38CC9862" w:rsidR="00E2297F" w:rsidRPr="00E80F49" w:rsidRDefault="00E2297F" w:rsidP="00E2297F">
            <w:pPr>
              <w:pStyle w:val="TAC"/>
              <w:rPr>
                <w:szCs w:val="18"/>
                <w:lang w:eastAsia="zh-TW"/>
              </w:rPr>
            </w:pPr>
            <w:r>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E80F49" w:rsidRDefault="00E2297F" w:rsidP="00E2297F">
            <w:pPr>
              <w:pStyle w:val="TAC"/>
            </w:pPr>
            <w:r>
              <w:t>No</w:t>
            </w:r>
          </w:p>
        </w:tc>
        <w:tc>
          <w:tcPr>
            <w:tcW w:w="1302" w:type="dxa"/>
            <w:shd w:val="clear" w:color="auto" w:fill="auto"/>
            <w:tcMar>
              <w:left w:w="45" w:type="dxa"/>
              <w:right w:w="45" w:type="dxa"/>
            </w:tcMar>
            <w:vAlign w:val="bottom"/>
          </w:tcPr>
          <w:p w14:paraId="22497950" w14:textId="15E88DE4"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15982744" w14:textId="77777777" w:rsidR="00E2297F" w:rsidRDefault="00E2297F" w:rsidP="00E2297F">
            <w:pPr>
              <w:pStyle w:val="TAC"/>
            </w:pPr>
            <w:r>
              <w:t>NE</w:t>
            </w:r>
          </w:p>
          <w:p w14:paraId="77BFA65C" w14:textId="09272177" w:rsidR="00E2297F" w:rsidRPr="00E80F49" w:rsidRDefault="00E2297F" w:rsidP="00E2297F">
            <w:pPr>
              <w:pStyle w:val="TAC"/>
            </w:pPr>
            <w:r>
              <w:t>IMD4</w:t>
            </w:r>
          </w:p>
        </w:tc>
        <w:tc>
          <w:tcPr>
            <w:tcW w:w="3052" w:type="dxa"/>
            <w:shd w:val="clear" w:color="auto" w:fill="auto"/>
            <w:tcMar>
              <w:left w:w="45" w:type="dxa"/>
              <w:right w:w="45" w:type="dxa"/>
            </w:tcMar>
            <w:vAlign w:val="center"/>
          </w:tcPr>
          <w:p w14:paraId="0E5E0F63" w14:textId="3D3B89D4" w:rsidR="00E2297F" w:rsidRPr="00E80F49" w:rsidRDefault="00E2297F" w:rsidP="00E2297F">
            <w:pPr>
              <w:pStyle w:val="TAC"/>
            </w:pPr>
            <w:r>
              <w:t>RAN5#99</w:t>
            </w:r>
          </w:p>
        </w:tc>
      </w:tr>
      <w:tr w:rsidR="00E2297F" w:rsidRPr="00E80F49" w14:paraId="5FDD4955" w14:textId="77777777" w:rsidTr="008C05F3">
        <w:tc>
          <w:tcPr>
            <w:tcW w:w="1606" w:type="dxa"/>
            <w:shd w:val="clear" w:color="auto" w:fill="auto"/>
            <w:tcMar>
              <w:left w:w="45" w:type="dxa"/>
              <w:right w:w="45" w:type="dxa"/>
            </w:tcMar>
            <w:vAlign w:val="center"/>
          </w:tcPr>
          <w:p w14:paraId="6EE26F42" w14:textId="30235B50" w:rsidR="00E2297F" w:rsidRPr="00E80F49" w:rsidRDefault="00E2297F" w:rsidP="00E2297F">
            <w:pPr>
              <w:pStyle w:val="TAC"/>
              <w:rPr>
                <w:szCs w:val="18"/>
                <w:lang w:eastAsia="zh-TW"/>
              </w:rPr>
            </w:pPr>
            <w:r>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E80F49" w:rsidRDefault="00E2297F" w:rsidP="00E2297F">
            <w:pPr>
              <w:pStyle w:val="TAC"/>
            </w:pPr>
            <w:r>
              <w:t>No</w:t>
            </w:r>
          </w:p>
        </w:tc>
        <w:tc>
          <w:tcPr>
            <w:tcW w:w="1302" w:type="dxa"/>
            <w:shd w:val="clear" w:color="auto" w:fill="auto"/>
            <w:tcMar>
              <w:left w:w="45" w:type="dxa"/>
              <w:right w:w="45" w:type="dxa"/>
            </w:tcMar>
            <w:vAlign w:val="bottom"/>
          </w:tcPr>
          <w:p w14:paraId="62A88C19" w14:textId="6E607B49" w:rsidR="00E2297F" w:rsidRPr="00E80F49" w:rsidRDefault="00E2297F" w:rsidP="00E2297F">
            <w:pPr>
              <w:pStyle w:val="TAC"/>
            </w:pPr>
            <w:r>
              <w:t>B7 (HD)</w:t>
            </w:r>
          </w:p>
        </w:tc>
        <w:tc>
          <w:tcPr>
            <w:tcW w:w="1381" w:type="dxa"/>
            <w:shd w:val="clear" w:color="auto" w:fill="auto"/>
            <w:tcMar>
              <w:left w:w="45" w:type="dxa"/>
              <w:right w:w="45" w:type="dxa"/>
            </w:tcMar>
            <w:vAlign w:val="bottom"/>
          </w:tcPr>
          <w:p w14:paraId="06668FC4" w14:textId="77777777" w:rsidR="00E2297F" w:rsidRDefault="00E2297F" w:rsidP="00E2297F">
            <w:pPr>
              <w:pStyle w:val="TAC"/>
            </w:pPr>
            <w:r>
              <w:t>NE</w:t>
            </w:r>
          </w:p>
          <w:p w14:paraId="77138075" w14:textId="27A60994"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4233FF7D" w14:textId="27CA2F29" w:rsidR="00E2297F" w:rsidRPr="00E80F49" w:rsidRDefault="00E2297F" w:rsidP="00E2297F">
            <w:pPr>
              <w:pStyle w:val="TAC"/>
            </w:pPr>
            <w:r>
              <w:t>RAN5#99</w:t>
            </w:r>
          </w:p>
        </w:tc>
      </w:tr>
      <w:tr w:rsidR="00E2297F" w:rsidRPr="00E80F49" w14:paraId="35617951" w14:textId="77777777" w:rsidTr="008C05F3">
        <w:tc>
          <w:tcPr>
            <w:tcW w:w="1606" w:type="dxa"/>
            <w:shd w:val="clear" w:color="auto" w:fill="auto"/>
            <w:tcMar>
              <w:left w:w="45" w:type="dxa"/>
              <w:right w:w="45" w:type="dxa"/>
            </w:tcMar>
            <w:vAlign w:val="center"/>
          </w:tcPr>
          <w:p w14:paraId="61CC2008" w14:textId="127FFACF" w:rsidR="00E2297F" w:rsidRPr="00E80F49" w:rsidRDefault="00E2297F" w:rsidP="00E2297F">
            <w:pPr>
              <w:pStyle w:val="TAC"/>
              <w:rPr>
                <w:szCs w:val="18"/>
                <w:lang w:eastAsia="zh-TW"/>
              </w:rPr>
            </w:pPr>
            <w:r>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E80F49" w:rsidRDefault="00E2297F" w:rsidP="00E2297F">
            <w:pPr>
              <w:pStyle w:val="TAC"/>
            </w:pPr>
            <w:r>
              <w:t>No</w:t>
            </w:r>
          </w:p>
        </w:tc>
        <w:tc>
          <w:tcPr>
            <w:tcW w:w="1302" w:type="dxa"/>
            <w:shd w:val="clear" w:color="auto" w:fill="auto"/>
            <w:tcMar>
              <w:left w:w="45" w:type="dxa"/>
              <w:right w:w="45" w:type="dxa"/>
            </w:tcMar>
            <w:vAlign w:val="bottom"/>
          </w:tcPr>
          <w:p w14:paraId="621EEAFD" w14:textId="0093B2F2"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3D44963A" w14:textId="77777777" w:rsidR="00E2297F" w:rsidRDefault="00E2297F" w:rsidP="00E2297F">
            <w:pPr>
              <w:pStyle w:val="TAC"/>
            </w:pPr>
            <w:r>
              <w:t>NE</w:t>
            </w:r>
          </w:p>
          <w:p w14:paraId="5729D03D" w14:textId="0B43FE46" w:rsidR="00E2297F" w:rsidRPr="00E80F49" w:rsidRDefault="00E2297F" w:rsidP="00E2297F">
            <w:pPr>
              <w:pStyle w:val="TAC"/>
            </w:pPr>
            <w:r>
              <w:t>IMD4</w:t>
            </w:r>
          </w:p>
        </w:tc>
        <w:tc>
          <w:tcPr>
            <w:tcW w:w="3052" w:type="dxa"/>
            <w:shd w:val="clear" w:color="auto" w:fill="auto"/>
            <w:tcMar>
              <w:left w:w="45" w:type="dxa"/>
              <w:right w:w="45" w:type="dxa"/>
            </w:tcMar>
            <w:vAlign w:val="center"/>
          </w:tcPr>
          <w:p w14:paraId="7A269650" w14:textId="4A7E8225" w:rsidR="00E2297F" w:rsidRPr="00E80F49" w:rsidRDefault="00E2297F" w:rsidP="00E2297F">
            <w:pPr>
              <w:pStyle w:val="TAC"/>
            </w:pPr>
            <w:r>
              <w:t>RAN5#99</w:t>
            </w:r>
          </w:p>
        </w:tc>
      </w:tr>
      <w:tr w:rsidR="00E2297F" w:rsidRPr="00E80F49" w14:paraId="112F344B" w14:textId="77777777" w:rsidTr="008C05F3">
        <w:tc>
          <w:tcPr>
            <w:tcW w:w="1606" w:type="dxa"/>
            <w:shd w:val="clear" w:color="auto" w:fill="auto"/>
            <w:tcMar>
              <w:left w:w="45" w:type="dxa"/>
              <w:right w:w="45" w:type="dxa"/>
            </w:tcMar>
            <w:vAlign w:val="center"/>
          </w:tcPr>
          <w:p w14:paraId="12DD3A43" w14:textId="77777777" w:rsidR="00E2297F" w:rsidRPr="00E80F49" w:rsidRDefault="00E2297F" w:rsidP="00E2297F">
            <w:pPr>
              <w:pStyle w:val="TAC"/>
            </w:pPr>
            <w:r w:rsidRPr="00E80F49">
              <w:t>DC_7A_n78A</w:t>
            </w:r>
          </w:p>
        </w:tc>
        <w:tc>
          <w:tcPr>
            <w:tcW w:w="3052" w:type="dxa"/>
            <w:shd w:val="clear" w:color="auto" w:fill="auto"/>
            <w:tcMar>
              <w:left w:w="45" w:type="dxa"/>
              <w:right w:w="45" w:type="dxa"/>
            </w:tcMar>
            <w:vAlign w:val="center"/>
          </w:tcPr>
          <w:p w14:paraId="4C10D5E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CEA2C1F" w14:textId="6FF336E0" w:rsidR="00E2297F" w:rsidRPr="00E80F49" w:rsidRDefault="00E2297F" w:rsidP="00E2297F">
            <w:pPr>
              <w:pStyle w:val="TAC"/>
            </w:pPr>
            <w:r w:rsidRPr="00E80F49">
              <w:t>CBI</w:t>
            </w:r>
          </w:p>
        </w:tc>
        <w:tc>
          <w:tcPr>
            <w:tcW w:w="1381" w:type="dxa"/>
            <w:shd w:val="clear" w:color="auto" w:fill="auto"/>
            <w:tcMar>
              <w:left w:w="45" w:type="dxa"/>
              <w:right w:w="45" w:type="dxa"/>
            </w:tcMar>
            <w:vAlign w:val="bottom"/>
          </w:tcPr>
          <w:p w14:paraId="7EAB861D" w14:textId="56657FAC" w:rsidR="00E2297F" w:rsidRPr="00E80F49" w:rsidRDefault="00E2297F" w:rsidP="00E2297F">
            <w:pPr>
              <w:pStyle w:val="TAC"/>
            </w:pPr>
            <w:r w:rsidRPr="00E80F49">
              <w:t>NE, CBI</w:t>
            </w:r>
          </w:p>
        </w:tc>
        <w:tc>
          <w:tcPr>
            <w:tcW w:w="3052" w:type="dxa"/>
            <w:shd w:val="clear" w:color="auto" w:fill="auto"/>
            <w:tcMar>
              <w:left w:w="45" w:type="dxa"/>
              <w:right w:w="45" w:type="dxa"/>
            </w:tcMar>
            <w:vAlign w:val="center"/>
          </w:tcPr>
          <w:p w14:paraId="1544F31C" w14:textId="48F375C6" w:rsidR="00E2297F" w:rsidRPr="00E80F49" w:rsidRDefault="00E2297F" w:rsidP="00E2297F">
            <w:pPr>
              <w:pStyle w:val="TAC"/>
            </w:pPr>
            <w:r w:rsidRPr="00E80F49">
              <w:t>RAN5#94-e</w:t>
            </w:r>
          </w:p>
        </w:tc>
      </w:tr>
      <w:tr w:rsidR="00E2297F" w:rsidRPr="00E80F49" w14:paraId="323AB415" w14:textId="77777777" w:rsidTr="008C05F3">
        <w:tc>
          <w:tcPr>
            <w:tcW w:w="1606" w:type="dxa"/>
            <w:shd w:val="clear" w:color="auto" w:fill="auto"/>
            <w:tcMar>
              <w:left w:w="45" w:type="dxa"/>
              <w:right w:w="45" w:type="dxa"/>
            </w:tcMar>
            <w:vAlign w:val="center"/>
          </w:tcPr>
          <w:p w14:paraId="5AF5E0C9" w14:textId="77777777" w:rsidR="00E2297F" w:rsidRPr="00E80F49" w:rsidRDefault="00E2297F" w:rsidP="00E2297F">
            <w:pPr>
              <w:pStyle w:val="TAC"/>
            </w:pPr>
            <w:r w:rsidRPr="00E80F49">
              <w:t>DC_8A_n1A</w:t>
            </w:r>
          </w:p>
        </w:tc>
        <w:tc>
          <w:tcPr>
            <w:tcW w:w="3052" w:type="dxa"/>
            <w:shd w:val="clear" w:color="auto" w:fill="auto"/>
            <w:tcMar>
              <w:left w:w="45" w:type="dxa"/>
              <w:right w:w="45" w:type="dxa"/>
            </w:tcMar>
            <w:vAlign w:val="center"/>
          </w:tcPr>
          <w:p w14:paraId="25BD5A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C34BF86" w14:textId="77777777" w:rsidR="00E2297F" w:rsidRPr="00E80F49" w:rsidRDefault="00E2297F" w:rsidP="00E2297F">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E2297F" w:rsidRPr="00E80F49" w:rsidRDefault="00E2297F" w:rsidP="00E2297F">
            <w:pPr>
              <w:pStyle w:val="TAC"/>
            </w:pPr>
            <w:r w:rsidRPr="00E80F49">
              <w:t>NE, IMD4</w:t>
            </w:r>
          </w:p>
        </w:tc>
        <w:tc>
          <w:tcPr>
            <w:tcW w:w="3052" w:type="dxa"/>
            <w:shd w:val="clear" w:color="auto" w:fill="auto"/>
            <w:tcMar>
              <w:left w:w="45" w:type="dxa"/>
              <w:right w:w="45" w:type="dxa"/>
            </w:tcMar>
            <w:vAlign w:val="center"/>
          </w:tcPr>
          <w:p w14:paraId="4264DB37" w14:textId="3EF9F8FB" w:rsidR="00E2297F" w:rsidRPr="00E80F49" w:rsidRDefault="00E2297F" w:rsidP="00E2297F">
            <w:pPr>
              <w:pStyle w:val="TAC"/>
            </w:pPr>
            <w:r w:rsidRPr="00E80F49">
              <w:t>RAN5#90-e</w:t>
            </w:r>
          </w:p>
        </w:tc>
      </w:tr>
      <w:tr w:rsidR="00E2297F" w:rsidRPr="00E80F49" w14:paraId="46EBC0B6" w14:textId="77777777" w:rsidTr="008C05F3">
        <w:tc>
          <w:tcPr>
            <w:tcW w:w="1606" w:type="dxa"/>
            <w:shd w:val="clear" w:color="auto" w:fill="auto"/>
            <w:tcMar>
              <w:left w:w="45" w:type="dxa"/>
              <w:right w:w="45" w:type="dxa"/>
            </w:tcMar>
            <w:vAlign w:val="center"/>
          </w:tcPr>
          <w:p w14:paraId="111B6113" w14:textId="77777777" w:rsidR="00E2297F" w:rsidRPr="00E80F49" w:rsidRDefault="00E2297F" w:rsidP="00E2297F">
            <w:pPr>
              <w:pStyle w:val="TAC"/>
            </w:pPr>
            <w:r w:rsidRPr="00E80F49">
              <w:t>DC_8A_n3A</w:t>
            </w:r>
          </w:p>
        </w:tc>
        <w:tc>
          <w:tcPr>
            <w:tcW w:w="3052" w:type="dxa"/>
            <w:shd w:val="clear" w:color="auto" w:fill="auto"/>
            <w:tcMar>
              <w:left w:w="45" w:type="dxa"/>
              <w:right w:w="45" w:type="dxa"/>
            </w:tcMar>
            <w:vAlign w:val="center"/>
          </w:tcPr>
          <w:p w14:paraId="6267C86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2800197" w14:textId="77777777" w:rsidR="00E2297F" w:rsidRPr="00E80F49" w:rsidRDefault="00E2297F" w:rsidP="00E2297F">
            <w:pPr>
              <w:pStyle w:val="TAC"/>
            </w:pPr>
            <w:r w:rsidRPr="00E80F49">
              <w:t xml:space="preserve">8 (IMD4 </w:t>
            </w:r>
            <w:r w:rsidRPr="00E80F49">
              <w:rPr>
                <w:rFonts w:cs="Arial"/>
                <w:lang w:eastAsia="ja-JP"/>
              </w:rPr>
              <w:t>|3*fB8-1*fB3|</w:t>
            </w:r>
            <w:r w:rsidRPr="00E80F49">
              <w:t>),</w:t>
            </w:r>
          </w:p>
          <w:p w14:paraId="43C9E675" w14:textId="7C3967B8" w:rsidR="00E2297F" w:rsidRPr="00E80F49" w:rsidRDefault="00E2297F" w:rsidP="00E2297F">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E2297F" w:rsidRPr="00E80F49" w:rsidRDefault="00E2297F" w:rsidP="00E2297F">
            <w:pPr>
              <w:pStyle w:val="TAC"/>
            </w:pPr>
            <w:r w:rsidRPr="00E80F49">
              <w:t>NE, IMD4, IMD5</w:t>
            </w:r>
          </w:p>
        </w:tc>
        <w:tc>
          <w:tcPr>
            <w:tcW w:w="3052" w:type="dxa"/>
            <w:shd w:val="clear" w:color="auto" w:fill="auto"/>
            <w:tcMar>
              <w:left w:w="45" w:type="dxa"/>
              <w:right w:w="45" w:type="dxa"/>
            </w:tcMar>
            <w:vAlign w:val="center"/>
          </w:tcPr>
          <w:p w14:paraId="03113A07" w14:textId="16D19D09" w:rsidR="00E2297F" w:rsidRPr="00E80F49" w:rsidRDefault="00E2297F" w:rsidP="00E2297F">
            <w:pPr>
              <w:pStyle w:val="TAC"/>
            </w:pPr>
            <w:r w:rsidRPr="00E80F49">
              <w:t>RAN5#90-e</w:t>
            </w:r>
          </w:p>
        </w:tc>
      </w:tr>
      <w:tr w:rsidR="00E2297F" w:rsidRPr="00E80F49" w14:paraId="250B34A8" w14:textId="77777777" w:rsidTr="008C05F3">
        <w:tc>
          <w:tcPr>
            <w:tcW w:w="1606" w:type="dxa"/>
            <w:shd w:val="clear" w:color="auto" w:fill="auto"/>
            <w:tcMar>
              <w:left w:w="45" w:type="dxa"/>
              <w:right w:w="45" w:type="dxa"/>
            </w:tcMar>
            <w:vAlign w:val="center"/>
          </w:tcPr>
          <w:p w14:paraId="6E9A6741" w14:textId="4DB1C22E" w:rsidR="00E2297F" w:rsidRPr="00E80F49" w:rsidRDefault="00E2297F" w:rsidP="00E2297F">
            <w:pPr>
              <w:pStyle w:val="TAC"/>
            </w:pPr>
            <w:r w:rsidRPr="00E80F49">
              <w:t>DC_8A_n20A</w:t>
            </w:r>
          </w:p>
        </w:tc>
        <w:tc>
          <w:tcPr>
            <w:tcW w:w="3052" w:type="dxa"/>
            <w:shd w:val="clear" w:color="auto" w:fill="auto"/>
            <w:tcMar>
              <w:left w:w="45" w:type="dxa"/>
              <w:right w:w="45" w:type="dxa"/>
            </w:tcMar>
            <w:vAlign w:val="center"/>
          </w:tcPr>
          <w:p w14:paraId="34781DE1" w14:textId="37734417" w:rsidR="00E2297F" w:rsidRPr="00E80F49" w:rsidRDefault="00E2297F" w:rsidP="00E2297F">
            <w:pPr>
              <w:pStyle w:val="TAC"/>
            </w:pPr>
            <w:r w:rsidRPr="00E80F49">
              <w:t>Yes</w:t>
            </w:r>
          </w:p>
        </w:tc>
        <w:tc>
          <w:tcPr>
            <w:tcW w:w="1302" w:type="dxa"/>
            <w:shd w:val="clear" w:color="auto" w:fill="auto"/>
            <w:tcMar>
              <w:left w:w="45" w:type="dxa"/>
              <w:right w:w="45" w:type="dxa"/>
            </w:tcMar>
            <w:vAlign w:val="bottom"/>
          </w:tcPr>
          <w:p w14:paraId="5C07F6F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(IMD3)</w:t>
            </w:r>
          </w:p>
          <w:p w14:paraId="7F1EFE8D" w14:textId="389ABFBE" w:rsidR="00E2297F" w:rsidRPr="00E80F49" w:rsidRDefault="00E2297F" w:rsidP="00E2297F">
            <w:pPr>
              <w:pStyle w:val="TAC"/>
            </w:pPr>
            <w:r w:rsidRPr="00E80F49">
              <w:t>n20 (IMD3)</w:t>
            </w:r>
          </w:p>
        </w:tc>
        <w:tc>
          <w:tcPr>
            <w:tcW w:w="1381" w:type="dxa"/>
            <w:shd w:val="clear" w:color="auto" w:fill="auto"/>
            <w:tcMar>
              <w:left w:w="45" w:type="dxa"/>
              <w:right w:w="45" w:type="dxa"/>
            </w:tcMar>
            <w:vAlign w:val="bottom"/>
          </w:tcPr>
          <w:p w14:paraId="23BABD95" w14:textId="77777777" w:rsidR="00E2297F" w:rsidRPr="00E80F49" w:rsidRDefault="00E2297F" w:rsidP="00E2297F">
            <w:pPr>
              <w:pStyle w:val="TAC"/>
              <w:rPr>
                <w:lang w:eastAsia="zh-CN"/>
              </w:rPr>
            </w:pPr>
            <w:r w:rsidRPr="00E80F49">
              <w:rPr>
                <w:lang w:eastAsia="zh-CN"/>
              </w:rPr>
              <w:t>NE</w:t>
            </w:r>
          </w:p>
          <w:p w14:paraId="631861CE" w14:textId="4E07C3A3" w:rsidR="00E2297F" w:rsidRPr="00E80F49" w:rsidRDefault="00E2297F" w:rsidP="00E2297F">
            <w:pPr>
              <w:pStyle w:val="TAC"/>
            </w:pPr>
            <w:r w:rsidRPr="00E80F49">
              <w:t>IMD3</w:t>
            </w:r>
          </w:p>
        </w:tc>
        <w:tc>
          <w:tcPr>
            <w:tcW w:w="3052" w:type="dxa"/>
            <w:shd w:val="clear" w:color="auto" w:fill="auto"/>
            <w:tcMar>
              <w:left w:w="45" w:type="dxa"/>
              <w:right w:w="45" w:type="dxa"/>
            </w:tcMar>
            <w:vAlign w:val="center"/>
          </w:tcPr>
          <w:p w14:paraId="396CFBF8" w14:textId="028232AC" w:rsidR="00E2297F" w:rsidRPr="00E80F49" w:rsidRDefault="00E2297F" w:rsidP="00E2297F">
            <w:pPr>
              <w:pStyle w:val="TAC"/>
            </w:pPr>
            <w:r w:rsidRPr="00E80F49">
              <w:t>RAN5#94-e</w:t>
            </w:r>
          </w:p>
        </w:tc>
      </w:tr>
      <w:tr w:rsidR="00E2297F" w:rsidRPr="00E80F49" w14:paraId="0DF9DF51" w14:textId="77777777" w:rsidTr="008C05F3">
        <w:tc>
          <w:tcPr>
            <w:tcW w:w="1606" w:type="dxa"/>
            <w:shd w:val="clear" w:color="auto" w:fill="auto"/>
            <w:tcMar>
              <w:left w:w="45" w:type="dxa"/>
              <w:right w:w="45" w:type="dxa"/>
            </w:tcMar>
            <w:vAlign w:val="center"/>
          </w:tcPr>
          <w:p w14:paraId="5CC96354" w14:textId="50499336" w:rsidR="00E2297F" w:rsidRPr="00E80F49" w:rsidRDefault="00E2297F" w:rsidP="00E2297F">
            <w:pPr>
              <w:pStyle w:val="TAC"/>
            </w:pPr>
            <w:r w:rsidRPr="00E80F49">
              <w:t>DC_8A_n28A</w:t>
            </w:r>
          </w:p>
        </w:tc>
        <w:tc>
          <w:tcPr>
            <w:tcW w:w="3052" w:type="dxa"/>
            <w:shd w:val="clear" w:color="auto" w:fill="auto"/>
            <w:tcMar>
              <w:left w:w="45" w:type="dxa"/>
              <w:right w:w="45" w:type="dxa"/>
            </w:tcMar>
            <w:vAlign w:val="center"/>
          </w:tcPr>
          <w:p w14:paraId="34F46808" w14:textId="31A16D1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F47BE92" w14:textId="18E1CE9D" w:rsidR="00E2297F" w:rsidRPr="00E80F49" w:rsidRDefault="00E2297F" w:rsidP="00E2297F">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E80F49" w:rsidRDefault="00E2297F" w:rsidP="00E2297F">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E2297F" w:rsidRPr="00E80F49" w:rsidRDefault="00E2297F" w:rsidP="00E2297F">
            <w:pPr>
              <w:pStyle w:val="TAC"/>
            </w:pPr>
            <w:r w:rsidRPr="00E80F49">
              <w:t>RAN5#95-e</w:t>
            </w:r>
          </w:p>
        </w:tc>
      </w:tr>
      <w:tr w:rsidR="00E2297F" w:rsidRPr="00E80F49" w14:paraId="3BDDA46E" w14:textId="77777777" w:rsidTr="008C05F3">
        <w:tc>
          <w:tcPr>
            <w:tcW w:w="1606" w:type="dxa"/>
            <w:shd w:val="clear" w:color="auto" w:fill="auto"/>
            <w:tcMar>
              <w:left w:w="45" w:type="dxa"/>
              <w:right w:w="45" w:type="dxa"/>
            </w:tcMar>
            <w:vAlign w:val="center"/>
          </w:tcPr>
          <w:p w14:paraId="75A4997A" w14:textId="444B839F" w:rsidR="00E2297F" w:rsidRPr="00E80F49" w:rsidRDefault="00E2297F" w:rsidP="00E2297F">
            <w:pPr>
              <w:pStyle w:val="TAC"/>
            </w:pPr>
            <w:r>
              <w:t>DC_8A_n41</w:t>
            </w:r>
            <w:r w:rsidRPr="00E80F49">
              <w:t>A</w:t>
            </w:r>
          </w:p>
        </w:tc>
        <w:tc>
          <w:tcPr>
            <w:tcW w:w="3052" w:type="dxa"/>
            <w:shd w:val="clear" w:color="auto" w:fill="auto"/>
            <w:tcMar>
              <w:left w:w="45" w:type="dxa"/>
              <w:right w:w="45" w:type="dxa"/>
            </w:tcMar>
            <w:vAlign w:val="center"/>
          </w:tcPr>
          <w:p w14:paraId="46A0CB51" w14:textId="20054E7E"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06A1088D" w14:textId="77777777" w:rsidR="00E2297F" w:rsidRPr="00E80F49" w:rsidRDefault="00E2297F" w:rsidP="00E2297F">
            <w:pPr>
              <w:pStyle w:val="TAC"/>
            </w:pPr>
            <w:r>
              <w:t>n41</w:t>
            </w:r>
            <w:r w:rsidRPr="00E80F49">
              <w:t xml:space="preserve"> (HD</w:t>
            </w:r>
            <w:r>
              <w:t>3</w:t>
            </w:r>
            <w:r w:rsidRPr="00E80F49">
              <w:t>),</w:t>
            </w:r>
          </w:p>
          <w:p w14:paraId="21A4AEC8" w14:textId="6AD1B55A" w:rsidR="00E2297F" w:rsidRPr="00E80F49" w:rsidRDefault="00E2297F" w:rsidP="00E2297F">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E2297F" w:rsidRDefault="00E2297F" w:rsidP="00E2297F">
            <w:pPr>
              <w:pStyle w:val="TAC"/>
            </w:pPr>
            <w:r w:rsidRPr="00E80F49">
              <w:t>NE</w:t>
            </w:r>
          </w:p>
          <w:p w14:paraId="1E6A5322" w14:textId="77777777" w:rsidR="00E2297F" w:rsidRPr="00E80F49" w:rsidRDefault="00E2297F" w:rsidP="00E2297F">
            <w:pPr>
              <w:pStyle w:val="TAC"/>
            </w:pPr>
            <w:r w:rsidRPr="00E80F49">
              <w:t>HD, HD avoid</w:t>
            </w:r>
          </w:p>
          <w:p w14:paraId="45D1E5A7" w14:textId="70040F39" w:rsidR="00E2297F" w:rsidRPr="00E80F49" w:rsidRDefault="00E2297F" w:rsidP="00E2297F">
            <w:pPr>
              <w:pStyle w:val="TAC"/>
            </w:pPr>
            <w:r w:rsidRPr="00E80F49">
              <w:t>IMD</w:t>
            </w:r>
            <w:r>
              <w:t>3</w:t>
            </w:r>
          </w:p>
        </w:tc>
        <w:tc>
          <w:tcPr>
            <w:tcW w:w="3052" w:type="dxa"/>
            <w:shd w:val="clear" w:color="auto" w:fill="auto"/>
            <w:tcMar>
              <w:left w:w="45" w:type="dxa"/>
              <w:right w:w="45" w:type="dxa"/>
            </w:tcMar>
            <w:vAlign w:val="center"/>
          </w:tcPr>
          <w:p w14:paraId="20641DF3" w14:textId="66C8EFAC" w:rsidR="00E2297F" w:rsidRPr="00E80F49" w:rsidRDefault="00E2297F" w:rsidP="00E2297F">
            <w:pPr>
              <w:pStyle w:val="TAC"/>
            </w:pPr>
            <w:r w:rsidRPr="00E80F49">
              <w:t>RAN5#9</w:t>
            </w:r>
            <w:r>
              <w:t>8</w:t>
            </w:r>
          </w:p>
        </w:tc>
      </w:tr>
      <w:tr w:rsidR="00E2297F" w:rsidRPr="00E80F49" w14:paraId="4AC390BC" w14:textId="77777777" w:rsidTr="008C05F3">
        <w:tc>
          <w:tcPr>
            <w:tcW w:w="1606" w:type="dxa"/>
            <w:shd w:val="clear" w:color="auto" w:fill="auto"/>
            <w:tcMar>
              <w:left w:w="45" w:type="dxa"/>
              <w:right w:w="45" w:type="dxa"/>
            </w:tcMar>
            <w:vAlign w:val="center"/>
          </w:tcPr>
          <w:p w14:paraId="58E202EA" w14:textId="449F4E61" w:rsidR="00E2297F" w:rsidRPr="00E80F49" w:rsidRDefault="00E2297F" w:rsidP="00E2297F">
            <w:pPr>
              <w:pStyle w:val="TAC"/>
            </w:pPr>
            <w:r w:rsidRPr="00E80F49">
              <w:t>DC_8A_n77A</w:t>
            </w:r>
          </w:p>
        </w:tc>
        <w:tc>
          <w:tcPr>
            <w:tcW w:w="3052" w:type="dxa"/>
            <w:shd w:val="clear" w:color="auto" w:fill="auto"/>
            <w:tcMar>
              <w:left w:w="45" w:type="dxa"/>
              <w:right w:w="45" w:type="dxa"/>
            </w:tcMar>
            <w:vAlign w:val="center"/>
          </w:tcPr>
          <w:p w14:paraId="7196A3A5" w14:textId="2E8EBC4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DAA061"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(HD4),</w:t>
            </w:r>
          </w:p>
          <w:p w14:paraId="3B10EC93" w14:textId="42476AE0" w:rsidR="00E2297F" w:rsidRPr="00E80F49" w:rsidRDefault="00E2297F" w:rsidP="00E2297F">
            <w:pPr>
              <w:pStyle w:val="TAC"/>
            </w:pPr>
            <w:r w:rsidRPr="00E80F49">
              <w:t>8 (IMD4)</w:t>
            </w:r>
          </w:p>
        </w:tc>
        <w:tc>
          <w:tcPr>
            <w:tcW w:w="1381" w:type="dxa"/>
            <w:shd w:val="clear" w:color="auto" w:fill="auto"/>
            <w:tcMar>
              <w:left w:w="45" w:type="dxa"/>
              <w:right w:w="45" w:type="dxa"/>
            </w:tcMar>
            <w:vAlign w:val="center"/>
          </w:tcPr>
          <w:p w14:paraId="48DBF1B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8D4A0E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13509228" w14:textId="502D397F"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1503B857" w14:textId="12B24CA4" w:rsidR="00E2297F" w:rsidRPr="00E80F49" w:rsidRDefault="00E2297F" w:rsidP="00E2297F">
            <w:pPr>
              <w:pStyle w:val="TAC"/>
            </w:pPr>
            <w:r w:rsidRPr="00E80F49">
              <w:t>RAN5#92-e</w:t>
            </w:r>
          </w:p>
        </w:tc>
      </w:tr>
      <w:tr w:rsidR="00E2297F" w:rsidRPr="00E80F49" w14:paraId="2E5F96A1" w14:textId="77777777" w:rsidTr="008C05F3">
        <w:tc>
          <w:tcPr>
            <w:tcW w:w="1606" w:type="dxa"/>
            <w:shd w:val="clear" w:color="auto" w:fill="auto"/>
            <w:tcMar>
              <w:left w:w="45" w:type="dxa"/>
              <w:right w:w="45" w:type="dxa"/>
            </w:tcMar>
            <w:vAlign w:val="center"/>
          </w:tcPr>
          <w:p w14:paraId="75B65707" w14:textId="1108E193" w:rsidR="00E2297F" w:rsidRPr="00E80F49" w:rsidRDefault="00E2297F" w:rsidP="00E2297F">
            <w:pPr>
              <w:pStyle w:val="TAC"/>
            </w:pPr>
            <w:r>
              <w:t>DC_8A_n78A</w:t>
            </w:r>
          </w:p>
        </w:tc>
        <w:tc>
          <w:tcPr>
            <w:tcW w:w="3052" w:type="dxa"/>
            <w:shd w:val="clear" w:color="auto" w:fill="auto"/>
            <w:tcMar>
              <w:left w:w="45" w:type="dxa"/>
              <w:right w:w="45" w:type="dxa"/>
            </w:tcMar>
            <w:vAlign w:val="center"/>
          </w:tcPr>
          <w:p w14:paraId="6F359EFA" w14:textId="1CC2848B" w:rsidR="00E2297F" w:rsidRPr="00E80F49" w:rsidRDefault="00E2297F" w:rsidP="00E2297F">
            <w:pPr>
              <w:pStyle w:val="TAC"/>
            </w:pPr>
            <w:r>
              <w:t>No</w:t>
            </w:r>
          </w:p>
        </w:tc>
        <w:tc>
          <w:tcPr>
            <w:tcW w:w="1302" w:type="dxa"/>
            <w:shd w:val="clear" w:color="auto" w:fill="auto"/>
            <w:tcMar>
              <w:left w:w="45" w:type="dxa"/>
              <w:right w:w="45" w:type="dxa"/>
            </w:tcMar>
            <w:vAlign w:val="center"/>
          </w:tcPr>
          <w:p w14:paraId="6D638E8D" w14:textId="77777777" w:rsidR="00E2297F" w:rsidRDefault="00E2297F" w:rsidP="00E2297F">
            <w:pPr>
              <w:keepNext/>
              <w:keepLines/>
              <w:spacing w:after="0"/>
              <w:jc w:val="center"/>
              <w:rPr>
                <w:rFonts w:ascii="Arial" w:hAnsi="Arial"/>
                <w:sz w:val="18"/>
              </w:rPr>
            </w:pPr>
            <w:r>
              <w:rPr>
                <w:rFonts w:ascii="Arial" w:hAnsi="Arial"/>
                <w:sz w:val="18"/>
              </w:rPr>
              <w:t>N78 (HD4),</w:t>
            </w:r>
          </w:p>
          <w:p w14:paraId="7720CB56" w14:textId="1F60B10F" w:rsidR="00E2297F" w:rsidRPr="00E80F49" w:rsidRDefault="00E2297F" w:rsidP="00E2297F">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Default="00E2297F" w:rsidP="00E2297F">
            <w:pPr>
              <w:keepNext/>
              <w:keepLines/>
              <w:spacing w:after="0"/>
              <w:jc w:val="center"/>
              <w:rPr>
                <w:rFonts w:ascii="Arial" w:hAnsi="Arial"/>
                <w:sz w:val="18"/>
              </w:rPr>
            </w:pPr>
            <w:r>
              <w:rPr>
                <w:rFonts w:ascii="Arial" w:hAnsi="Arial"/>
                <w:sz w:val="18"/>
              </w:rPr>
              <w:t>NE</w:t>
            </w:r>
          </w:p>
          <w:p w14:paraId="3E27A17E" w14:textId="77777777" w:rsidR="00E2297F" w:rsidRDefault="00E2297F" w:rsidP="00E2297F">
            <w:pPr>
              <w:keepNext/>
              <w:keepLines/>
              <w:spacing w:after="0"/>
              <w:jc w:val="center"/>
              <w:rPr>
                <w:rFonts w:ascii="Arial" w:hAnsi="Arial"/>
                <w:sz w:val="18"/>
              </w:rPr>
            </w:pPr>
            <w:r>
              <w:rPr>
                <w:rFonts w:ascii="Arial" w:hAnsi="Arial"/>
                <w:sz w:val="18"/>
              </w:rPr>
              <w:t>HD, HD avoid</w:t>
            </w:r>
          </w:p>
          <w:p w14:paraId="40259F73" w14:textId="116B2B47" w:rsidR="00E2297F" w:rsidRPr="00E80F49" w:rsidRDefault="00E2297F" w:rsidP="00E2297F">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E80F49" w:rsidDel="00AD5E0E" w:rsidRDefault="00E2297F" w:rsidP="00E2297F">
            <w:pPr>
              <w:pStyle w:val="TAC"/>
            </w:pPr>
            <w:r>
              <w:t>Added at RAN5#96-e</w:t>
            </w:r>
          </w:p>
        </w:tc>
      </w:tr>
      <w:tr w:rsidR="00E2297F" w:rsidRPr="00E80F49" w14:paraId="5CBB9603" w14:textId="77777777" w:rsidTr="008C05F3">
        <w:tc>
          <w:tcPr>
            <w:tcW w:w="1606" w:type="dxa"/>
            <w:shd w:val="clear" w:color="auto" w:fill="auto"/>
            <w:tcMar>
              <w:left w:w="45" w:type="dxa"/>
              <w:right w:w="45" w:type="dxa"/>
            </w:tcMar>
            <w:vAlign w:val="center"/>
          </w:tcPr>
          <w:p w14:paraId="7C5065E8" w14:textId="7ED36D32" w:rsidR="00E2297F" w:rsidRDefault="00E2297F" w:rsidP="00E2297F">
            <w:pPr>
              <w:pStyle w:val="TAC"/>
            </w:pPr>
            <w:r>
              <w:t>DC_8A_n79A</w:t>
            </w:r>
          </w:p>
        </w:tc>
        <w:tc>
          <w:tcPr>
            <w:tcW w:w="3052" w:type="dxa"/>
            <w:shd w:val="clear" w:color="auto" w:fill="auto"/>
            <w:tcMar>
              <w:left w:w="45" w:type="dxa"/>
              <w:right w:w="45" w:type="dxa"/>
            </w:tcMar>
            <w:vAlign w:val="center"/>
          </w:tcPr>
          <w:p w14:paraId="33627A21" w14:textId="101102B0" w:rsidR="00E2297F" w:rsidRDefault="00E2297F" w:rsidP="00E2297F">
            <w:pPr>
              <w:pStyle w:val="TAC"/>
            </w:pPr>
            <w:r>
              <w:t>No</w:t>
            </w:r>
          </w:p>
        </w:tc>
        <w:tc>
          <w:tcPr>
            <w:tcW w:w="1302" w:type="dxa"/>
            <w:shd w:val="clear" w:color="auto" w:fill="auto"/>
            <w:tcMar>
              <w:left w:w="45" w:type="dxa"/>
              <w:right w:w="45" w:type="dxa"/>
            </w:tcMar>
            <w:vAlign w:val="center"/>
          </w:tcPr>
          <w:p w14:paraId="77A0E696" w14:textId="77777777" w:rsidR="00E2297F" w:rsidRDefault="00E2297F" w:rsidP="00E2297F">
            <w:pPr>
              <w:keepNext/>
              <w:keepLines/>
              <w:spacing w:after="0"/>
              <w:jc w:val="center"/>
              <w:rPr>
                <w:rFonts w:ascii="Arial" w:hAnsi="Arial"/>
                <w:sz w:val="18"/>
              </w:rPr>
            </w:pPr>
            <w:r>
              <w:rPr>
                <w:rFonts w:ascii="Arial" w:hAnsi="Arial"/>
                <w:sz w:val="18"/>
              </w:rPr>
              <w:t>n79 (HD5),</w:t>
            </w:r>
          </w:p>
          <w:p w14:paraId="63F41FC6" w14:textId="72BB01B9" w:rsidR="00E2297F" w:rsidRDefault="00E2297F" w:rsidP="00E2297F">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E2297F" w:rsidRDefault="00E2297F" w:rsidP="00E2297F">
            <w:pPr>
              <w:keepNext/>
              <w:keepLines/>
              <w:spacing w:after="0"/>
              <w:jc w:val="center"/>
              <w:rPr>
                <w:rFonts w:ascii="Arial" w:hAnsi="Arial"/>
                <w:sz w:val="18"/>
              </w:rPr>
            </w:pPr>
            <w:r>
              <w:rPr>
                <w:rFonts w:ascii="Arial" w:hAnsi="Arial"/>
                <w:sz w:val="18"/>
              </w:rPr>
              <w:t>NE</w:t>
            </w:r>
          </w:p>
          <w:p w14:paraId="6759129D" w14:textId="77777777" w:rsidR="00E2297F" w:rsidRDefault="00E2297F" w:rsidP="00E2297F">
            <w:pPr>
              <w:keepNext/>
              <w:keepLines/>
              <w:spacing w:after="0"/>
              <w:jc w:val="center"/>
              <w:rPr>
                <w:rFonts w:ascii="Arial" w:hAnsi="Arial"/>
                <w:sz w:val="18"/>
              </w:rPr>
            </w:pPr>
            <w:r>
              <w:rPr>
                <w:rFonts w:ascii="Arial" w:hAnsi="Arial"/>
                <w:sz w:val="18"/>
              </w:rPr>
              <w:t>HD, HD avoid</w:t>
            </w:r>
          </w:p>
          <w:p w14:paraId="2773DC54" w14:textId="5F2C07DF" w:rsidR="00E2297F" w:rsidRDefault="00E2297F" w:rsidP="00E2297F">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E2297F" w:rsidRDefault="00E2297F" w:rsidP="00E2297F">
            <w:pPr>
              <w:pStyle w:val="TAC"/>
            </w:pPr>
            <w:r>
              <w:t>Added at RAN5#96-e</w:t>
            </w:r>
          </w:p>
        </w:tc>
      </w:tr>
      <w:tr w:rsidR="00E2297F" w:rsidRPr="00E80F49" w14:paraId="11FC89BA" w14:textId="77777777" w:rsidTr="008C05F3">
        <w:tc>
          <w:tcPr>
            <w:tcW w:w="1606" w:type="dxa"/>
            <w:shd w:val="clear" w:color="auto" w:fill="auto"/>
            <w:tcMar>
              <w:left w:w="45" w:type="dxa"/>
              <w:right w:w="45" w:type="dxa"/>
            </w:tcMar>
            <w:vAlign w:val="center"/>
          </w:tcPr>
          <w:p w14:paraId="1FBB0C95" w14:textId="77777777" w:rsidR="00E2297F" w:rsidRPr="00E80F49" w:rsidRDefault="00E2297F" w:rsidP="00E2297F">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20CF4557"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AA3D400"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0A08E316" w14:textId="5D32E59A" w:rsidR="00E2297F" w:rsidRPr="00E80F49" w:rsidRDefault="00E2297F" w:rsidP="00E2297F">
            <w:pPr>
              <w:pStyle w:val="TAC"/>
            </w:pPr>
            <w:r w:rsidRPr="00E80F49">
              <w:t>RAN5#91-e</w:t>
            </w:r>
          </w:p>
        </w:tc>
      </w:tr>
      <w:tr w:rsidR="00E2297F" w:rsidRPr="00E80F49" w14:paraId="50AE8C25" w14:textId="77777777" w:rsidTr="008C05F3">
        <w:tc>
          <w:tcPr>
            <w:tcW w:w="1606" w:type="dxa"/>
            <w:shd w:val="clear" w:color="auto" w:fill="auto"/>
            <w:tcMar>
              <w:left w:w="45" w:type="dxa"/>
              <w:right w:w="45" w:type="dxa"/>
            </w:tcMar>
            <w:vAlign w:val="center"/>
          </w:tcPr>
          <w:p w14:paraId="249170FF" w14:textId="0B0BC353" w:rsidR="00E2297F" w:rsidRPr="00E80F49" w:rsidRDefault="00E2297F" w:rsidP="00E2297F">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52F4E0A" w14:textId="06BD0363"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72D1A1AF" w14:textId="1C37ADA1"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6F349E6C" w14:textId="049F1D5D" w:rsidR="00E2297F" w:rsidRPr="00E80F49" w:rsidRDefault="00E2297F" w:rsidP="00E2297F">
            <w:pPr>
              <w:pStyle w:val="TAC"/>
            </w:pPr>
            <w:r w:rsidRPr="00E80F49">
              <w:t>RAN5#91-e</w:t>
            </w:r>
          </w:p>
        </w:tc>
      </w:tr>
      <w:tr w:rsidR="00E2297F" w:rsidRPr="00E80F49" w14:paraId="34BE8FB6" w14:textId="77777777" w:rsidTr="008C05F3">
        <w:tc>
          <w:tcPr>
            <w:tcW w:w="1606" w:type="dxa"/>
            <w:shd w:val="clear" w:color="auto" w:fill="auto"/>
            <w:tcMar>
              <w:left w:w="45" w:type="dxa"/>
              <w:right w:w="45" w:type="dxa"/>
            </w:tcMar>
            <w:vAlign w:val="center"/>
          </w:tcPr>
          <w:p w14:paraId="4BAEC099" w14:textId="14C29E3C" w:rsidR="00E2297F" w:rsidRPr="00E80F49" w:rsidRDefault="00E2297F" w:rsidP="00E2297F">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7810BB17" w14:textId="07650D99" w:rsidR="00E2297F" w:rsidRPr="00E80F49" w:rsidRDefault="00E2297F" w:rsidP="00E2297F">
            <w:pPr>
              <w:pStyle w:val="TAC"/>
            </w:pPr>
            <w:r w:rsidRPr="00E80F49">
              <w:t>11 (HM)</w:t>
            </w:r>
          </w:p>
        </w:tc>
        <w:tc>
          <w:tcPr>
            <w:tcW w:w="1381" w:type="dxa"/>
            <w:shd w:val="clear" w:color="auto" w:fill="auto"/>
            <w:tcMar>
              <w:left w:w="45" w:type="dxa"/>
              <w:right w:w="45" w:type="dxa"/>
            </w:tcMar>
            <w:vAlign w:val="center"/>
          </w:tcPr>
          <w:p w14:paraId="4AC755C9"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4E66275" w14:textId="5C32EA7E"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055BFB26" w14:textId="67363926" w:rsidR="00E2297F" w:rsidRPr="00E80F49" w:rsidRDefault="00E2297F" w:rsidP="00E2297F">
            <w:pPr>
              <w:pStyle w:val="TAC"/>
            </w:pPr>
            <w:r w:rsidRPr="00E80F49">
              <w:t>RAN5#92-e</w:t>
            </w:r>
          </w:p>
        </w:tc>
      </w:tr>
      <w:tr w:rsidR="00E2297F" w:rsidRPr="00E80F49" w14:paraId="7A881920" w14:textId="77777777" w:rsidTr="008C05F3">
        <w:tc>
          <w:tcPr>
            <w:tcW w:w="1606" w:type="dxa"/>
            <w:shd w:val="clear" w:color="auto" w:fill="auto"/>
            <w:tcMar>
              <w:left w:w="45" w:type="dxa"/>
              <w:right w:w="45" w:type="dxa"/>
            </w:tcMar>
            <w:vAlign w:val="center"/>
          </w:tcPr>
          <w:p w14:paraId="7FEFF3B3" w14:textId="20E5DCF7" w:rsidR="00E2297F" w:rsidRPr="00E80F49" w:rsidRDefault="00E2297F" w:rsidP="00E2297F">
            <w:pPr>
              <w:pStyle w:val="TAC"/>
            </w:pPr>
            <w:r>
              <w:t>DC_12A_n2A</w:t>
            </w:r>
          </w:p>
        </w:tc>
        <w:tc>
          <w:tcPr>
            <w:tcW w:w="3052" w:type="dxa"/>
            <w:shd w:val="clear" w:color="auto" w:fill="auto"/>
            <w:tcMar>
              <w:left w:w="45" w:type="dxa"/>
              <w:right w:w="45" w:type="dxa"/>
            </w:tcMar>
            <w:vAlign w:val="center"/>
          </w:tcPr>
          <w:p w14:paraId="33652818" w14:textId="2D5AB125" w:rsidR="00E2297F" w:rsidRPr="00E80F49" w:rsidRDefault="00E2297F" w:rsidP="00E2297F">
            <w:pPr>
              <w:pStyle w:val="TAC"/>
            </w:pPr>
            <w:r>
              <w:t>No</w:t>
            </w:r>
          </w:p>
        </w:tc>
        <w:tc>
          <w:tcPr>
            <w:tcW w:w="1302" w:type="dxa"/>
            <w:shd w:val="clear" w:color="auto" w:fill="auto"/>
            <w:tcMar>
              <w:left w:w="45" w:type="dxa"/>
              <w:right w:w="45" w:type="dxa"/>
            </w:tcMar>
            <w:vAlign w:val="center"/>
          </w:tcPr>
          <w:p w14:paraId="4ABFE32E" w14:textId="0B4AA1E0" w:rsidR="00E2297F" w:rsidRPr="00E80F49" w:rsidRDefault="00E2297F" w:rsidP="00E2297F">
            <w:pPr>
              <w:pStyle w:val="TAC"/>
            </w:pPr>
            <w:r>
              <w:t>N/A</w:t>
            </w:r>
          </w:p>
        </w:tc>
        <w:tc>
          <w:tcPr>
            <w:tcW w:w="1381" w:type="dxa"/>
            <w:shd w:val="clear" w:color="auto" w:fill="auto"/>
            <w:tcMar>
              <w:left w:w="45" w:type="dxa"/>
              <w:right w:w="45" w:type="dxa"/>
            </w:tcMar>
            <w:vAlign w:val="bottom"/>
          </w:tcPr>
          <w:p w14:paraId="3E7B39F9" w14:textId="4930C226" w:rsidR="00E2297F" w:rsidRPr="00E80F49" w:rsidRDefault="00E2297F" w:rsidP="00E2297F">
            <w:pPr>
              <w:pStyle w:val="TAC"/>
            </w:pPr>
            <w:r>
              <w:t>NE</w:t>
            </w:r>
          </w:p>
        </w:tc>
        <w:tc>
          <w:tcPr>
            <w:tcW w:w="3052" w:type="dxa"/>
            <w:shd w:val="clear" w:color="auto" w:fill="auto"/>
            <w:tcMar>
              <w:left w:w="45" w:type="dxa"/>
              <w:right w:w="45" w:type="dxa"/>
            </w:tcMar>
            <w:vAlign w:val="center"/>
          </w:tcPr>
          <w:p w14:paraId="186BCC44" w14:textId="6E951959" w:rsidR="00E2297F" w:rsidRPr="00E80F49" w:rsidRDefault="00E2297F" w:rsidP="00E2297F">
            <w:pPr>
              <w:pStyle w:val="TAC"/>
            </w:pPr>
            <w:r>
              <w:t>RAN5#98</w:t>
            </w:r>
          </w:p>
        </w:tc>
      </w:tr>
      <w:tr w:rsidR="00E2297F" w:rsidRPr="00E80F49" w14:paraId="4CC292BA" w14:textId="77777777" w:rsidTr="008C05F3">
        <w:tc>
          <w:tcPr>
            <w:tcW w:w="1606" w:type="dxa"/>
            <w:shd w:val="clear" w:color="auto" w:fill="auto"/>
            <w:tcMar>
              <w:left w:w="45" w:type="dxa"/>
              <w:right w:w="45" w:type="dxa"/>
            </w:tcMar>
            <w:vAlign w:val="center"/>
          </w:tcPr>
          <w:p w14:paraId="4BE9148E" w14:textId="21116E52" w:rsidR="00E2297F" w:rsidRPr="00E80F49" w:rsidRDefault="00E2297F" w:rsidP="00E2297F">
            <w:pPr>
              <w:pStyle w:val="TAC"/>
            </w:pPr>
            <w:r>
              <w:t>DC_12A_n66A</w:t>
            </w:r>
          </w:p>
        </w:tc>
        <w:tc>
          <w:tcPr>
            <w:tcW w:w="3052" w:type="dxa"/>
            <w:shd w:val="clear" w:color="auto" w:fill="auto"/>
            <w:tcMar>
              <w:left w:w="45" w:type="dxa"/>
              <w:right w:w="45" w:type="dxa"/>
            </w:tcMar>
            <w:vAlign w:val="center"/>
          </w:tcPr>
          <w:p w14:paraId="47C6716A" w14:textId="34C1F464" w:rsidR="00E2297F" w:rsidRPr="00E80F49" w:rsidRDefault="00E2297F" w:rsidP="00E2297F">
            <w:pPr>
              <w:pStyle w:val="TAC"/>
            </w:pPr>
            <w:r>
              <w:t>No</w:t>
            </w:r>
          </w:p>
        </w:tc>
        <w:tc>
          <w:tcPr>
            <w:tcW w:w="1302" w:type="dxa"/>
            <w:shd w:val="clear" w:color="auto" w:fill="auto"/>
            <w:tcMar>
              <w:left w:w="45" w:type="dxa"/>
              <w:right w:w="45" w:type="dxa"/>
            </w:tcMar>
            <w:vAlign w:val="center"/>
          </w:tcPr>
          <w:p w14:paraId="22F9C394" w14:textId="0FC96770" w:rsidR="00E2297F" w:rsidRPr="00E80F49" w:rsidRDefault="00E2297F" w:rsidP="00E2297F">
            <w:pPr>
              <w:pStyle w:val="TAC"/>
            </w:pPr>
            <w:r>
              <w:t>N66 (HD3)</w:t>
            </w:r>
          </w:p>
        </w:tc>
        <w:tc>
          <w:tcPr>
            <w:tcW w:w="1381" w:type="dxa"/>
            <w:shd w:val="clear" w:color="auto" w:fill="auto"/>
            <w:tcMar>
              <w:left w:w="45" w:type="dxa"/>
              <w:right w:w="45" w:type="dxa"/>
            </w:tcMar>
            <w:vAlign w:val="center"/>
          </w:tcPr>
          <w:p w14:paraId="3C91F5A0" w14:textId="77777777" w:rsidR="00E2297F" w:rsidRDefault="00E2297F" w:rsidP="00E2297F">
            <w:pPr>
              <w:pStyle w:val="TAC"/>
            </w:pPr>
            <w:r>
              <w:t>NE</w:t>
            </w:r>
          </w:p>
          <w:p w14:paraId="62D0D6F6" w14:textId="4688CEF8"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00D37F2D" w14:textId="0978E3C1" w:rsidR="00E2297F" w:rsidRPr="00E80F49" w:rsidRDefault="00E2297F" w:rsidP="00E2297F">
            <w:pPr>
              <w:pStyle w:val="TAC"/>
            </w:pPr>
            <w:r>
              <w:t>RAN5#97</w:t>
            </w:r>
          </w:p>
        </w:tc>
      </w:tr>
      <w:tr w:rsidR="00E2297F" w:rsidRPr="00E80F49" w14:paraId="011D5D46" w14:textId="77777777" w:rsidTr="008C05F3">
        <w:tc>
          <w:tcPr>
            <w:tcW w:w="1606" w:type="dxa"/>
            <w:shd w:val="clear" w:color="auto" w:fill="auto"/>
            <w:tcMar>
              <w:left w:w="45" w:type="dxa"/>
              <w:right w:w="45" w:type="dxa"/>
            </w:tcMar>
            <w:vAlign w:val="center"/>
          </w:tcPr>
          <w:p w14:paraId="04E5E33A" w14:textId="4A228564" w:rsidR="00E2297F" w:rsidRDefault="00E2297F" w:rsidP="00E2297F">
            <w:pPr>
              <w:pStyle w:val="TAC"/>
            </w:pPr>
            <w:r>
              <w:t>DC_12A_n78A</w:t>
            </w:r>
          </w:p>
        </w:tc>
        <w:tc>
          <w:tcPr>
            <w:tcW w:w="3052" w:type="dxa"/>
            <w:shd w:val="clear" w:color="auto" w:fill="auto"/>
            <w:tcMar>
              <w:left w:w="45" w:type="dxa"/>
              <w:right w:w="45" w:type="dxa"/>
            </w:tcMar>
            <w:vAlign w:val="center"/>
          </w:tcPr>
          <w:p w14:paraId="024AED02" w14:textId="296428F8" w:rsidR="00E2297F" w:rsidRDefault="00E2297F" w:rsidP="00E2297F">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E2297F" w:rsidRDefault="00E2297F" w:rsidP="00E2297F">
            <w:pPr>
              <w:pStyle w:val="TAC"/>
            </w:pPr>
            <w:r>
              <w:t>n78 (HD5)</w:t>
            </w:r>
          </w:p>
          <w:p w14:paraId="0F731D67" w14:textId="2D10FA03" w:rsidR="00E2297F" w:rsidRDefault="00E2297F" w:rsidP="00E2297F">
            <w:pPr>
              <w:pStyle w:val="TAC"/>
            </w:pPr>
            <w:r>
              <w:lastRenderedPageBreak/>
              <w:t>12 (IMD5)</w:t>
            </w:r>
          </w:p>
        </w:tc>
        <w:tc>
          <w:tcPr>
            <w:tcW w:w="1381" w:type="dxa"/>
            <w:shd w:val="clear" w:color="auto" w:fill="auto"/>
            <w:tcMar>
              <w:left w:w="45" w:type="dxa"/>
              <w:right w:w="45" w:type="dxa"/>
            </w:tcMar>
            <w:vAlign w:val="center"/>
          </w:tcPr>
          <w:p w14:paraId="7F541C4E" w14:textId="77777777" w:rsidR="00E2297F" w:rsidRDefault="00E2297F" w:rsidP="00E2297F">
            <w:pPr>
              <w:pStyle w:val="TAC"/>
              <w:rPr>
                <w:lang w:eastAsia="zh-CN"/>
              </w:rPr>
            </w:pPr>
            <w:r>
              <w:rPr>
                <w:rFonts w:hint="eastAsia"/>
                <w:lang w:eastAsia="zh-CN"/>
              </w:rPr>
              <w:lastRenderedPageBreak/>
              <w:t>N</w:t>
            </w:r>
            <w:r>
              <w:rPr>
                <w:lang w:eastAsia="zh-CN"/>
              </w:rPr>
              <w:t>E</w:t>
            </w:r>
          </w:p>
          <w:p w14:paraId="58CEDDA9" w14:textId="77777777" w:rsidR="00E2297F" w:rsidRDefault="00E2297F" w:rsidP="00E2297F">
            <w:pPr>
              <w:pStyle w:val="TAC"/>
              <w:rPr>
                <w:lang w:eastAsia="zh-CN"/>
              </w:rPr>
            </w:pPr>
            <w:r>
              <w:rPr>
                <w:lang w:eastAsia="zh-CN"/>
              </w:rPr>
              <w:lastRenderedPageBreak/>
              <w:t>HD, HD avoid</w:t>
            </w:r>
          </w:p>
          <w:p w14:paraId="4E3BAA52" w14:textId="131A8A05" w:rsidR="00E2297F" w:rsidRDefault="00E2297F" w:rsidP="00E2297F">
            <w:pPr>
              <w:pStyle w:val="TAC"/>
            </w:pPr>
            <w:r>
              <w:rPr>
                <w:lang w:eastAsia="zh-CN"/>
              </w:rPr>
              <w:t>IMD5</w:t>
            </w:r>
          </w:p>
        </w:tc>
        <w:tc>
          <w:tcPr>
            <w:tcW w:w="3052" w:type="dxa"/>
            <w:shd w:val="clear" w:color="auto" w:fill="auto"/>
            <w:tcMar>
              <w:left w:w="45" w:type="dxa"/>
              <w:right w:w="45" w:type="dxa"/>
            </w:tcMar>
            <w:vAlign w:val="center"/>
          </w:tcPr>
          <w:p w14:paraId="6201FB95" w14:textId="7C2D8B53" w:rsidR="00E2297F" w:rsidRDefault="00E2297F" w:rsidP="00E2297F">
            <w:pPr>
              <w:pStyle w:val="TAC"/>
            </w:pPr>
            <w:r>
              <w:lastRenderedPageBreak/>
              <w:t>RAN5#98</w:t>
            </w:r>
          </w:p>
        </w:tc>
      </w:tr>
      <w:tr w:rsidR="00E2297F" w:rsidRPr="00E80F49" w14:paraId="0B21688A" w14:textId="77777777" w:rsidTr="008C05F3">
        <w:tc>
          <w:tcPr>
            <w:tcW w:w="1606" w:type="dxa"/>
            <w:shd w:val="clear" w:color="auto" w:fill="auto"/>
            <w:tcMar>
              <w:left w:w="45" w:type="dxa"/>
              <w:right w:w="45" w:type="dxa"/>
            </w:tcMar>
            <w:vAlign w:val="center"/>
          </w:tcPr>
          <w:p w14:paraId="1797D337" w14:textId="0318E649" w:rsidR="00E2297F" w:rsidRPr="00E80F49" w:rsidRDefault="00E2297F" w:rsidP="00E2297F">
            <w:pPr>
              <w:pStyle w:val="TAC"/>
            </w:pPr>
            <w:r w:rsidRPr="00E80F49">
              <w:t>DC_13A_n77A</w:t>
            </w:r>
          </w:p>
        </w:tc>
        <w:tc>
          <w:tcPr>
            <w:tcW w:w="3052" w:type="dxa"/>
            <w:shd w:val="clear" w:color="auto" w:fill="auto"/>
            <w:tcMar>
              <w:left w:w="45" w:type="dxa"/>
              <w:right w:w="45" w:type="dxa"/>
            </w:tcMar>
            <w:vAlign w:val="center"/>
          </w:tcPr>
          <w:p w14:paraId="368EAD70" w14:textId="6D473BA9" w:rsidR="00E2297F" w:rsidRPr="00E80F49" w:rsidRDefault="00E2297F" w:rsidP="00E2297F">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E80F49" w:rsidRDefault="00E2297F" w:rsidP="00E2297F">
            <w:pPr>
              <w:pStyle w:val="TAC"/>
              <w:rPr>
                <w:rFonts w:cs="Arial"/>
                <w:color w:val="222222"/>
                <w:szCs w:val="18"/>
              </w:rPr>
            </w:pPr>
            <w:r w:rsidRPr="00E80F49">
              <w:rPr>
                <w:rFonts w:cs="Arial"/>
                <w:color w:val="222222"/>
                <w:szCs w:val="18"/>
              </w:rPr>
              <w:t>n77 (HD)</w:t>
            </w:r>
          </w:p>
          <w:p w14:paraId="1AA06DF8" w14:textId="0C6083FE" w:rsidR="00E2297F" w:rsidRPr="00E80F49" w:rsidRDefault="00E2297F" w:rsidP="00E2297F">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E80F49" w:rsidRDefault="00E2297F" w:rsidP="00E2297F">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E2297F" w:rsidRPr="00E80F49" w:rsidRDefault="00E2297F" w:rsidP="00E2297F">
            <w:pPr>
              <w:pStyle w:val="TAC"/>
            </w:pPr>
            <w:r w:rsidRPr="00E80F49">
              <w:rPr>
                <w:rFonts w:cs="Arial"/>
                <w:color w:val="222222"/>
                <w:szCs w:val="18"/>
              </w:rPr>
              <w:t>HM, HM avoid</w:t>
            </w:r>
            <w:r w:rsidRPr="00E80F49">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E80F49" w:rsidRDefault="00E2297F" w:rsidP="00E2297F">
            <w:pPr>
              <w:pStyle w:val="TAC"/>
            </w:pPr>
            <w:r w:rsidRPr="00E80F49">
              <w:rPr>
                <w:rFonts w:cs="Arial"/>
                <w:color w:val="222222"/>
                <w:szCs w:val="18"/>
              </w:rPr>
              <w:t>RAN5#94-e</w:t>
            </w:r>
          </w:p>
        </w:tc>
      </w:tr>
      <w:tr w:rsidR="00E2297F" w:rsidRPr="00E80F49" w14:paraId="3C5BF55D" w14:textId="77777777" w:rsidTr="008C05F3">
        <w:tc>
          <w:tcPr>
            <w:tcW w:w="1606" w:type="dxa"/>
            <w:shd w:val="clear" w:color="auto" w:fill="auto"/>
            <w:tcMar>
              <w:left w:w="45" w:type="dxa"/>
              <w:right w:w="45" w:type="dxa"/>
            </w:tcMar>
            <w:vAlign w:val="center"/>
          </w:tcPr>
          <w:p w14:paraId="7A01567A" w14:textId="77777777" w:rsidR="00E2297F" w:rsidRDefault="00E2297F" w:rsidP="00E2297F">
            <w:pPr>
              <w:pStyle w:val="TAC"/>
            </w:pPr>
            <w:r>
              <w:t>DC_14A_n2A</w:t>
            </w:r>
          </w:p>
        </w:tc>
        <w:tc>
          <w:tcPr>
            <w:tcW w:w="3052" w:type="dxa"/>
            <w:shd w:val="clear" w:color="auto" w:fill="auto"/>
            <w:tcMar>
              <w:left w:w="45" w:type="dxa"/>
              <w:right w:w="45" w:type="dxa"/>
            </w:tcMar>
            <w:vAlign w:val="center"/>
          </w:tcPr>
          <w:p w14:paraId="205F6CC0" w14:textId="77777777" w:rsidR="00E2297F" w:rsidRDefault="00E2297F" w:rsidP="00E2297F">
            <w:pPr>
              <w:pStyle w:val="TAC"/>
              <w:rPr>
                <w:lang w:eastAsia="zh-CN"/>
              </w:rPr>
            </w:pPr>
            <w:r>
              <w:t>No</w:t>
            </w:r>
          </w:p>
        </w:tc>
        <w:tc>
          <w:tcPr>
            <w:tcW w:w="1302" w:type="dxa"/>
            <w:shd w:val="clear" w:color="auto" w:fill="auto"/>
            <w:tcMar>
              <w:left w:w="45" w:type="dxa"/>
              <w:right w:w="45" w:type="dxa"/>
            </w:tcMar>
            <w:vAlign w:val="center"/>
          </w:tcPr>
          <w:p w14:paraId="07DBC0EB" w14:textId="77777777" w:rsidR="00E2297F" w:rsidRDefault="00E2297F" w:rsidP="00E2297F">
            <w:pPr>
              <w:pStyle w:val="TAC"/>
            </w:pPr>
            <w:r>
              <w:t>N/A</w:t>
            </w:r>
          </w:p>
        </w:tc>
        <w:tc>
          <w:tcPr>
            <w:tcW w:w="1381" w:type="dxa"/>
            <w:shd w:val="clear" w:color="auto" w:fill="auto"/>
            <w:tcMar>
              <w:left w:w="45" w:type="dxa"/>
              <w:right w:w="45" w:type="dxa"/>
            </w:tcMar>
            <w:vAlign w:val="bottom"/>
          </w:tcPr>
          <w:p w14:paraId="1484AF92" w14:textId="77777777" w:rsidR="00E2297F" w:rsidRDefault="00E2297F" w:rsidP="00E2297F">
            <w:pPr>
              <w:pStyle w:val="TAC"/>
              <w:rPr>
                <w:lang w:eastAsia="zh-CN"/>
              </w:rPr>
            </w:pPr>
            <w:r>
              <w:t>NE</w:t>
            </w:r>
          </w:p>
        </w:tc>
        <w:tc>
          <w:tcPr>
            <w:tcW w:w="3052" w:type="dxa"/>
            <w:shd w:val="clear" w:color="auto" w:fill="auto"/>
            <w:tcMar>
              <w:left w:w="45" w:type="dxa"/>
              <w:right w:w="45" w:type="dxa"/>
            </w:tcMar>
            <w:vAlign w:val="center"/>
          </w:tcPr>
          <w:p w14:paraId="4150305B" w14:textId="77777777" w:rsidR="00E2297F" w:rsidRDefault="00E2297F" w:rsidP="00E2297F">
            <w:pPr>
              <w:pStyle w:val="TAC"/>
            </w:pPr>
            <w:r>
              <w:t>RAN5#98</w:t>
            </w:r>
          </w:p>
        </w:tc>
      </w:tr>
      <w:tr w:rsidR="00E2297F" w:rsidRPr="00E80F49" w14:paraId="25B572C4" w14:textId="77777777" w:rsidTr="008C05F3">
        <w:tc>
          <w:tcPr>
            <w:tcW w:w="1606" w:type="dxa"/>
            <w:shd w:val="clear" w:color="auto" w:fill="auto"/>
            <w:tcMar>
              <w:left w:w="45" w:type="dxa"/>
              <w:right w:w="45" w:type="dxa"/>
            </w:tcMar>
            <w:vAlign w:val="center"/>
          </w:tcPr>
          <w:p w14:paraId="196EB7E3" w14:textId="6F3C1A87" w:rsidR="00E2297F" w:rsidRPr="00E80F49" w:rsidRDefault="00E2297F" w:rsidP="00E2297F">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E2297F" w:rsidRPr="00E80F49" w:rsidRDefault="00E2297F" w:rsidP="00E2297F">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E2297F" w:rsidRDefault="00E2297F" w:rsidP="00E2297F">
            <w:pPr>
              <w:pStyle w:val="TAC"/>
              <w:rPr>
                <w:lang w:eastAsia="zh-CN"/>
              </w:rPr>
            </w:pPr>
            <w:r>
              <w:rPr>
                <w:lang w:eastAsia="zh-CN"/>
              </w:rPr>
              <w:t>NE</w:t>
            </w:r>
          </w:p>
          <w:p w14:paraId="21805631" w14:textId="1298A784" w:rsidR="00E2297F" w:rsidRPr="00E80F49" w:rsidRDefault="00E2297F" w:rsidP="00E2297F">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E2297F" w:rsidRPr="00E80F49" w14:paraId="40E986A6" w14:textId="77777777" w:rsidTr="008C05F3">
        <w:tc>
          <w:tcPr>
            <w:tcW w:w="1606" w:type="dxa"/>
            <w:shd w:val="clear" w:color="auto" w:fill="auto"/>
            <w:tcMar>
              <w:left w:w="45" w:type="dxa"/>
              <w:right w:w="45" w:type="dxa"/>
            </w:tcMar>
            <w:vAlign w:val="center"/>
          </w:tcPr>
          <w:p w14:paraId="48E30951" w14:textId="2DB9C27D" w:rsidR="00E2297F" w:rsidRPr="00E80F49" w:rsidRDefault="00E2297F" w:rsidP="00E2297F">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E2297F" w:rsidRPr="00E80F49" w:rsidRDefault="00E2297F" w:rsidP="00E2297F">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E2297F" w:rsidRPr="00E80F49" w:rsidRDefault="00E2297F" w:rsidP="00E2297F">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087401" w:rsidRPr="00E80F49" w14:paraId="168FC972" w14:textId="77777777" w:rsidTr="00E2297F">
        <w:tc>
          <w:tcPr>
            <w:tcW w:w="1606" w:type="dxa"/>
            <w:shd w:val="clear" w:color="auto" w:fill="auto"/>
            <w:tcMar>
              <w:left w:w="45" w:type="dxa"/>
              <w:right w:w="45" w:type="dxa"/>
            </w:tcMar>
            <w:vAlign w:val="center"/>
          </w:tcPr>
          <w:p w14:paraId="23D3B913" w14:textId="61888242" w:rsidR="00087401" w:rsidRDefault="00087401" w:rsidP="00087401">
            <w:pPr>
              <w:pStyle w:val="TAC"/>
              <w:rPr>
                <w:lang w:eastAsia="ja-JP"/>
              </w:rPr>
            </w:pPr>
            <w:r>
              <w:rPr>
                <w:rFonts w:hint="eastAsia"/>
                <w:lang w:eastAsia="ja-JP"/>
              </w:rPr>
              <w:t>D</w:t>
            </w:r>
            <w:r>
              <w:rPr>
                <w:lang w:eastAsia="ja-JP"/>
              </w:rPr>
              <w:t>C_19A_n77A</w:t>
            </w:r>
          </w:p>
        </w:tc>
        <w:tc>
          <w:tcPr>
            <w:tcW w:w="3052" w:type="dxa"/>
            <w:shd w:val="clear" w:color="auto" w:fill="auto"/>
            <w:tcMar>
              <w:left w:w="45" w:type="dxa"/>
              <w:right w:w="45" w:type="dxa"/>
            </w:tcMar>
            <w:vAlign w:val="center"/>
          </w:tcPr>
          <w:p w14:paraId="0C6FD9A9" w14:textId="4CF9FB30" w:rsidR="00087401" w:rsidRDefault="00087401" w:rsidP="0008740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9FDCE02" w14:textId="2D2638C8" w:rsidR="00087401" w:rsidRDefault="00087401" w:rsidP="00087401">
            <w:pPr>
              <w:pStyle w:val="TAC"/>
              <w:rPr>
                <w:lang w:eastAsia="ja-JP"/>
              </w:rPr>
            </w:pPr>
            <w:r>
              <w:rPr>
                <w:lang w:eastAsia="ja-JP"/>
              </w:rPr>
              <w:t>n77 (HD5)</w:t>
            </w:r>
          </w:p>
        </w:tc>
        <w:tc>
          <w:tcPr>
            <w:tcW w:w="1381" w:type="dxa"/>
            <w:shd w:val="clear" w:color="auto" w:fill="auto"/>
            <w:tcMar>
              <w:left w:w="45" w:type="dxa"/>
              <w:right w:w="45" w:type="dxa"/>
            </w:tcMar>
            <w:vAlign w:val="bottom"/>
          </w:tcPr>
          <w:p w14:paraId="2E5D0A0D" w14:textId="77777777" w:rsidR="00087401" w:rsidRDefault="00087401" w:rsidP="00087401">
            <w:pPr>
              <w:pStyle w:val="TAC"/>
              <w:rPr>
                <w:lang w:eastAsia="zh-CN"/>
              </w:rPr>
            </w:pPr>
            <w:r>
              <w:rPr>
                <w:lang w:eastAsia="zh-CN"/>
              </w:rPr>
              <w:t>NE</w:t>
            </w:r>
          </w:p>
          <w:p w14:paraId="58D5039C" w14:textId="425773CF" w:rsidR="00087401" w:rsidRDefault="00087401" w:rsidP="00087401">
            <w:pPr>
              <w:pStyle w:val="TAC"/>
              <w:rPr>
                <w:lang w:eastAsia="ja-JP"/>
              </w:rPr>
            </w:pPr>
            <w:r>
              <w:rPr>
                <w:lang w:eastAsia="zh-CN"/>
              </w:rPr>
              <w:t>HD</w:t>
            </w:r>
          </w:p>
        </w:tc>
        <w:tc>
          <w:tcPr>
            <w:tcW w:w="3052" w:type="dxa"/>
            <w:shd w:val="clear" w:color="auto" w:fill="auto"/>
            <w:tcMar>
              <w:left w:w="45" w:type="dxa"/>
              <w:right w:w="45" w:type="dxa"/>
            </w:tcMar>
            <w:vAlign w:val="center"/>
          </w:tcPr>
          <w:p w14:paraId="7EF84C30" w14:textId="300292EF" w:rsidR="00087401" w:rsidRDefault="00087401" w:rsidP="00087401">
            <w:pPr>
              <w:pStyle w:val="TAC"/>
              <w:rPr>
                <w:lang w:eastAsia="ja-JP"/>
              </w:rPr>
            </w:pPr>
            <w:r>
              <w:rPr>
                <w:rFonts w:hint="eastAsia"/>
                <w:lang w:eastAsia="ja-JP"/>
              </w:rPr>
              <w:t>R</w:t>
            </w:r>
            <w:r>
              <w:rPr>
                <w:lang w:eastAsia="ja-JP"/>
              </w:rPr>
              <w:t>AN5#99</w:t>
            </w:r>
          </w:p>
        </w:tc>
      </w:tr>
      <w:tr w:rsidR="00E2297F" w:rsidRPr="00E80F49" w14:paraId="666FD4D6" w14:textId="77777777" w:rsidTr="008C05F3">
        <w:tc>
          <w:tcPr>
            <w:tcW w:w="1606" w:type="dxa"/>
            <w:shd w:val="clear" w:color="auto" w:fill="auto"/>
            <w:tcMar>
              <w:left w:w="45" w:type="dxa"/>
              <w:right w:w="45" w:type="dxa"/>
            </w:tcMar>
            <w:vAlign w:val="center"/>
          </w:tcPr>
          <w:p w14:paraId="393A184B" w14:textId="77777777" w:rsidR="00E2297F" w:rsidRPr="00E80F49" w:rsidRDefault="00E2297F" w:rsidP="00E2297F">
            <w:pPr>
              <w:pStyle w:val="TAC"/>
            </w:pPr>
            <w:r w:rsidRPr="00E80F49">
              <w:t>DC_19A_n79A</w:t>
            </w:r>
          </w:p>
        </w:tc>
        <w:tc>
          <w:tcPr>
            <w:tcW w:w="3052" w:type="dxa"/>
            <w:shd w:val="clear" w:color="auto" w:fill="auto"/>
            <w:tcMar>
              <w:left w:w="45" w:type="dxa"/>
              <w:right w:w="45" w:type="dxa"/>
            </w:tcMar>
            <w:vAlign w:val="center"/>
          </w:tcPr>
          <w:p w14:paraId="04C2C1E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E95676D" w14:textId="77777777" w:rsidR="00E2297F" w:rsidRPr="00E80F49" w:rsidRDefault="00E2297F" w:rsidP="00E2297F">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E2297F" w:rsidRPr="00E80F49" w:rsidRDefault="00E2297F" w:rsidP="00E2297F">
            <w:pPr>
              <w:pStyle w:val="TAC"/>
            </w:pPr>
            <w:r w:rsidRPr="00E80F49">
              <w:t>NE,</w:t>
            </w:r>
          </w:p>
          <w:p w14:paraId="7D88BE8F" w14:textId="77777777" w:rsidR="002B2E68" w:rsidRDefault="00E2297F" w:rsidP="002B2E68">
            <w:pPr>
              <w:pStyle w:val="TAC"/>
            </w:pPr>
            <w:r w:rsidRPr="00E80F49">
              <w:t>HM</w:t>
            </w:r>
            <w:r w:rsidR="002B2E68">
              <w:t xml:space="preserve"> </w:t>
            </w:r>
          </w:p>
          <w:p w14:paraId="126F5359" w14:textId="02038131" w:rsidR="00E2297F" w:rsidRPr="00E80F49" w:rsidRDefault="002B2E68" w:rsidP="002B2E68">
            <w:pPr>
              <w:pStyle w:val="TAC"/>
            </w:pPr>
            <w:r>
              <w:t>PC2&amp;PC3</w:t>
            </w:r>
            <w:r w:rsidR="00E2297F" w:rsidRPr="00E80F49">
              <w:t>, HM avoid</w:t>
            </w:r>
          </w:p>
        </w:tc>
        <w:tc>
          <w:tcPr>
            <w:tcW w:w="3052" w:type="dxa"/>
            <w:shd w:val="clear" w:color="auto" w:fill="auto"/>
            <w:tcMar>
              <w:left w:w="45" w:type="dxa"/>
              <w:right w:w="45" w:type="dxa"/>
            </w:tcMar>
            <w:vAlign w:val="center"/>
          </w:tcPr>
          <w:p w14:paraId="53DD28B7" w14:textId="2448E76B" w:rsidR="00E2297F" w:rsidRPr="00E80F49" w:rsidRDefault="002B2E68" w:rsidP="00E2297F">
            <w:pPr>
              <w:pStyle w:val="TAC"/>
            </w:pPr>
            <w:r w:rsidRPr="002B2E68">
              <w:t xml:space="preserve"> Added at RAN5#101</w:t>
            </w:r>
          </w:p>
        </w:tc>
      </w:tr>
      <w:tr w:rsidR="00E2297F" w:rsidRPr="00E80F49" w14:paraId="2F407D56" w14:textId="77777777" w:rsidTr="008C05F3">
        <w:tc>
          <w:tcPr>
            <w:tcW w:w="1606" w:type="dxa"/>
            <w:shd w:val="clear" w:color="auto" w:fill="auto"/>
            <w:tcMar>
              <w:left w:w="45" w:type="dxa"/>
              <w:right w:w="45" w:type="dxa"/>
            </w:tcMar>
            <w:vAlign w:val="center"/>
          </w:tcPr>
          <w:p w14:paraId="5D4CD95D" w14:textId="77777777" w:rsidR="00E2297F" w:rsidRPr="00E80F49" w:rsidRDefault="00E2297F" w:rsidP="00E2297F">
            <w:pPr>
              <w:pStyle w:val="TAC"/>
            </w:pPr>
            <w:r w:rsidRPr="00E80F49">
              <w:t>DC_20A_n1A</w:t>
            </w:r>
          </w:p>
        </w:tc>
        <w:tc>
          <w:tcPr>
            <w:tcW w:w="3052" w:type="dxa"/>
            <w:shd w:val="clear" w:color="auto" w:fill="auto"/>
            <w:tcMar>
              <w:left w:w="45" w:type="dxa"/>
              <w:right w:w="45" w:type="dxa"/>
            </w:tcMar>
            <w:vAlign w:val="center"/>
          </w:tcPr>
          <w:p w14:paraId="683BAE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54915728"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66C96DF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588CDE7E" w14:textId="034F53CA" w:rsidR="00E2297F" w:rsidRPr="00E80F49" w:rsidRDefault="00E2297F" w:rsidP="00E2297F">
            <w:pPr>
              <w:pStyle w:val="TAC"/>
            </w:pPr>
            <w:r w:rsidRPr="00E80F49">
              <w:t>RAN5#90-e</w:t>
            </w:r>
          </w:p>
        </w:tc>
      </w:tr>
      <w:tr w:rsidR="00E2297F" w:rsidRPr="00E80F49" w14:paraId="20BDC15D" w14:textId="77777777" w:rsidTr="008C05F3">
        <w:tc>
          <w:tcPr>
            <w:tcW w:w="1606" w:type="dxa"/>
            <w:shd w:val="clear" w:color="auto" w:fill="auto"/>
            <w:tcMar>
              <w:left w:w="45" w:type="dxa"/>
              <w:right w:w="45" w:type="dxa"/>
            </w:tcMar>
            <w:vAlign w:val="center"/>
          </w:tcPr>
          <w:p w14:paraId="581525DB" w14:textId="77777777" w:rsidR="00E2297F" w:rsidRPr="00E80F49" w:rsidRDefault="00E2297F" w:rsidP="00E2297F">
            <w:pPr>
              <w:pStyle w:val="TAC"/>
            </w:pPr>
            <w:r w:rsidRPr="00E80F49">
              <w:t>DC_20A_n3A</w:t>
            </w:r>
          </w:p>
        </w:tc>
        <w:tc>
          <w:tcPr>
            <w:tcW w:w="3052" w:type="dxa"/>
            <w:shd w:val="clear" w:color="auto" w:fill="auto"/>
            <w:tcMar>
              <w:left w:w="45" w:type="dxa"/>
              <w:right w:w="45" w:type="dxa"/>
            </w:tcMar>
            <w:vAlign w:val="center"/>
          </w:tcPr>
          <w:p w14:paraId="3E5A25B0"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2364B6B1" w14:textId="77777777" w:rsidR="00E2297F" w:rsidRPr="00E80F49" w:rsidRDefault="00E2297F" w:rsidP="00E2297F">
            <w:pPr>
              <w:pStyle w:val="TAC"/>
            </w:pPr>
            <w:r w:rsidRPr="00E80F49">
              <w:t>n3 (IMD4),</w:t>
            </w:r>
          </w:p>
          <w:p w14:paraId="69C17166" w14:textId="77777777" w:rsidR="00E2297F" w:rsidRPr="00E80F49" w:rsidRDefault="00E2297F" w:rsidP="00E2297F">
            <w:pPr>
              <w:pStyle w:val="TAC"/>
            </w:pPr>
            <w:r w:rsidRPr="00E80F49">
              <w:t>20 (IMD4)</w:t>
            </w:r>
          </w:p>
        </w:tc>
        <w:tc>
          <w:tcPr>
            <w:tcW w:w="1381" w:type="dxa"/>
            <w:shd w:val="clear" w:color="auto" w:fill="auto"/>
            <w:tcMar>
              <w:left w:w="45" w:type="dxa"/>
              <w:right w:w="45" w:type="dxa"/>
            </w:tcMar>
            <w:vAlign w:val="bottom"/>
          </w:tcPr>
          <w:p w14:paraId="60B7A9D4" w14:textId="77777777" w:rsidR="00E2297F" w:rsidRPr="00E80F49" w:rsidRDefault="00E2297F" w:rsidP="00E2297F">
            <w:pPr>
              <w:pStyle w:val="TAC"/>
              <w:rPr>
                <w:lang w:eastAsia="zh-CN"/>
              </w:rPr>
            </w:pPr>
            <w:r w:rsidRPr="00E80F49">
              <w:rPr>
                <w:lang w:eastAsia="zh-CN"/>
              </w:rPr>
              <w:t>NE</w:t>
            </w:r>
          </w:p>
          <w:p w14:paraId="4EFAD9BA" w14:textId="5532DAB2"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087F8FD6" w14:textId="154E19DE" w:rsidR="00E2297F" w:rsidRPr="00E80F49" w:rsidRDefault="00E2297F" w:rsidP="00E2297F">
            <w:pPr>
              <w:pStyle w:val="TAC"/>
            </w:pPr>
            <w:r w:rsidRPr="00E80F49">
              <w:t>RAN5#89-e</w:t>
            </w:r>
          </w:p>
        </w:tc>
      </w:tr>
      <w:tr w:rsidR="00E2297F" w:rsidRPr="00E80F49" w14:paraId="7F173067" w14:textId="77777777" w:rsidTr="008C05F3">
        <w:tc>
          <w:tcPr>
            <w:tcW w:w="1606" w:type="dxa"/>
            <w:shd w:val="clear" w:color="auto" w:fill="auto"/>
            <w:tcMar>
              <w:left w:w="45" w:type="dxa"/>
              <w:right w:w="45" w:type="dxa"/>
            </w:tcMar>
            <w:vAlign w:val="center"/>
          </w:tcPr>
          <w:p w14:paraId="2EFE1C09" w14:textId="7C28B7E9" w:rsidR="00E2297F" w:rsidRPr="00E80F49" w:rsidRDefault="00E2297F" w:rsidP="00E2297F">
            <w:pPr>
              <w:pStyle w:val="TAC"/>
            </w:pPr>
            <w:r w:rsidRPr="00E80F49">
              <w:t>DC_20A_n7A</w:t>
            </w:r>
          </w:p>
        </w:tc>
        <w:tc>
          <w:tcPr>
            <w:tcW w:w="3052" w:type="dxa"/>
            <w:shd w:val="clear" w:color="auto" w:fill="auto"/>
            <w:tcMar>
              <w:left w:w="45" w:type="dxa"/>
              <w:right w:w="45" w:type="dxa"/>
            </w:tcMar>
            <w:vAlign w:val="center"/>
          </w:tcPr>
          <w:p w14:paraId="65865D3C" w14:textId="41245D61" w:rsidR="00E2297F" w:rsidRPr="00E80F49" w:rsidRDefault="00E2297F" w:rsidP="00E2297F">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E2297F" w:rsidRPr="00E80F49" w:rsidRDefault="00E2297F" w:rsidP="00E2297F">
            <w:pPr>
              <w:pStyle w:val="TAC"/>
            </w:pPr>
            <w:r w:rsidRPr="00E80F49">
              <w:t>20 (IMD3)</w:t>
            </w:r>
          </w:p>
        </w:tc>
        <w:tc>
          <w:tcPr>
            <w:tcW w:w="1381" w:type="dxa"/>
            <w:shd w:val="clear" w:color="auto" w:fill="auto"/>
            <w:tcMar>
              <w:left w:w="45" w:type="dxa"/>
              <w:right w:w="45" w:type="dxa"/>
            </w:tcMar>
            <w:vAlign w:val="bottom"/>
          </w:tcPr>
          <w:p w14:paraId="6771BB59" w14:textId="77777777" w:rsidR="00E2297F" w:rsidRPr="00E80F49" w:rsidRDefault="00E2297F" w:rsidP="00E2297F">
            <w:pPr>
              <w:pStyle w:val="TAC"/>
              <w:rPr>
                <w:lang w:eastAsia="zh-CN"/>
              </w:rPr>
            </w:pPr>
            <w:r w:rsidRPr="00E80F49">
              <w:rPr>
                <w:lang w:eastAsia="zh-CN"/>
              </w:rPr>
              <w:t>NE</w:t>
            </w:r>
          </w:p>
          <w:p w14:paraId="7D908E97" w14:textId="112D2DB6"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E2297F" w:rsidRPr="00E80F49" w:rsidRDefault="00E2297F" w:rsidP="00E2297F">
            <w:pPr>
              <w:pStyle w:val="TAC"/>
            </w:pPr>
            <w:r w:rsidRPr="00E80F49">
              <w:t>RAN5#94-e</w:t>
            </w:r>
          </w:p>
        </w:tc>
      </w:tr>
      <w:tr w:rsidR="00E2297F" w:rsidRPr="00E80F49" w14:paraId="0EFE288F" w14:textId="77777777" w:rsidTr="008C05F3">
        <w:tc>
          <w:tcPr>
            <w:tcW w:w="1606" w:type="dxa"/>
            <w:shd w:val="clear" w:color="auto" w:fill="auto"/>
            <w:tcMar>
              <w:left w:w="45" w:type="dxa"/>
              <w:right w:w="45" w:type="dxa"/>
            </w:tcMar>
            <w:vAlign w:val="center"/>
          </w:tcPr>
          <w:p w14:paraId="139D1A81" w14:textId="490AAFDD" w:rsidR="00E2297F" w:rsidRPr="00E80F49" w:rsidRDefault="00E2297F" w:rsidP="00E2297F">
            <w:pPr>
              <w:pStyle w:val="TAC"/>
            </w:pPr>
            <w:r w:rsidRPr="00E80F49">
              <w:t>DC_20A_n8A</w:t>
            </w:r>
          </w:p>
        </w:tc>
        <w:tc>
          <w:tcPr>
            <w:tcW w:w="3052" w:type="dxa"/>
            <w:shd w:val="clear" w:color="auto" w:fill="auto"/>
            <w:tcMar>
              <w:left w:w="45" w:type="dxa"/>
              <w:right w:w="45" w:type="dxa"/>
            </w:tcMar>
            <w:vAlign w:val="center"/>
          </w:tcPr>
          <w:p w14:paraId="0D0E93E5" w14:textId="3A0991A5" w:rsidR="00E2297F" w:rsidRPr="00E80F49" w:rsidRDefault="00E2297F" w:rsidP="00E2297F">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E2297F" w:rsidRPr="00E80F49" w:rsidRDefault="00E2297F" w:rsidP="00E2297F">
            <w:pPr>
              <w:keepNext/>
              <w:keepLines/>
              <w:spacing w:after="0"/>
              <w:jc w:val="center"/>
              <w:rPr>
                <w:rFonts w:ascii="Arial" w:hAnsi="Arial"/>
                <w:sz w:val="18"/>
              </w:rPr>
            </w:pPr>
            <w:r w:rsidRPr="00E80F49">
              <w:rPr>
                <w:rFonts w:ascii="Arial" w:hAnsi="Arial"/>
                <w:sz w:val="18"/>
              </w:rPr>
              <w:t>20 (IMD3)</w:t>
            </w:r>
          </w:p>
          <w:p w14:paraId="034C612E" w14:textId="59D7657C" w:rsidR="00E2297F" w:rsidRPr="00E80F49" w:rsidRDefault="00E2297F" w:rsidP="00E2297F">
            <w:pPr>
              <w:pStyle w:val="TAC"/>
            </w:pPr>
            <w:r w:rsidRPr="00E80F49">
              <w:t>n8 (IMD3)</w:t>
            </w:r>
          </w:p>
        </w:tc>
        <w:tc>
          <w:tcPr>
            <w:tcW w:w="1381" w:type="dxa"/>
            <w:shd w:val="clear" w:color="auto" w:fill="auto"/>
            <w:tcMar>
              <w:left w:w="45" w:type="dxa"/>
              <w:right w:w="45" w:type="dxa"/>
            </w:tcMar>
            <w:vAlign w:val="bottom"/>
          </w:tcPr>
          <w:p w14:paraId="375D34DE" w14:textId="77777777" w:rsidR="00E2297F" w:rsidRPr="00E80F49" w:rsidRDefault="00E2297F" w:rsidP="00E2297F">
            <w:pPr>
              <w:pStyle w:val="TAC"/>
              <w:rPr>
                <w:lang w:eastAsia="zh-CN"/>
              </w:rPr>
            </w:pPr>
            <w:r w:rsidRPr="00E80F49">
              <w:rPr>
                <w:lang w:eastAsia="zh-CN"/>
              </w:rPr>
              <w:t>NE</w:t>
            </w:r>
          </w:p>
          <w:p w14:paraId="2438E2E7" w14:textId="0DC1F4EE"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E2297F" w:rsidRPr="00E80F49" w:rsidRDefault="00E2297F" w:rsidP="00E2297F">
            <w:pPr>
              <w:pStyle w:val="TAC"/>
            </w:pPr>
            <w:r w:rsidRPr="00E80F49">
              <w:t>RAN5#95-e</w:t>
            </w:r>
          </w:p>
        </w:tc>
      </w:tr>
      <w:tr w:rsidR="00E2297F" w:rsidRPr="00E80F49" w14:paraId="088B42DB" w14:textId="77777777" w:rsidTr="008C05F3">
        <w:tc>
          <w:tcPr>
            <w:tcW w:w="1606" w:type="dxa"/>
            <w:shd w:val="clear" w:color="auto" w:fill="auto"/>
            <w:tcMar>
              <w:left w:w="45" w:type="dxa"/>
              <w:right w:w="45" w:type="dxa"/>
            </w:tcMar>
            <w:vAlign w:val="center"/>
          </w:tcPr>
          <w:p w14:paraId="2AAFBE3D" w14:textId="77777777" w:rsidR="00E2297F" w:rsidRPr="00E80F49" w:rsidRDefault="00E2297F" w:rsidP="00E2297F">
            <w:pPr>
              <w:pStyle w:val="TAC"/>
            </w:pPr>
            <w:r w:rsidRPr="00E80F49">
              <w:t>DC_20A_n78A</w:t>
            </w:r>
          </w:p>
        </w:tc>
        <w:tc>
          <w:tcPr>
            <w:tcW w:w="3052" w:type="dxa"/>
            <w:shd w:val="clear" w:color="auto" w:fill="auto"/>
            <w:tcMar>
              <w:left w:w="45" w:type="dxa"/>
              <w:right w:w="45" w:type="dxa"/>
            </w:tcMar>
            <w:vAlign w:val="center"/>
          </w:tcPr>
          <w:p w14:paraId="3321FF81"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A53CD6F" w14:textId="77777777" w:rsidR="00E2297F" w:rsidRPr="00E80F49" w:rsidRDefault="00E2297F" w:rsidP="00E2297F">
            <w:pPr>
              <w:pStyle w:val="TAC"/>
            </w:pPr>
            <w:r w:rsidRPr="00E80F49">
              <w:t>20 (IMD4),</w:t>
            </w:r>
          </w:p>
          <w:p w14:paraId="3BFCDF6F" w14:textId="1AFCCD7C" w:rsidR="00E2297F" w:rsidRPr="00E80F49" w:rsidRDefault="00E2297F" w:rsidP="00E2297F">
            <w:pPr>
              <w:pStyle w:val="TAC"/>
            </w:pPr>
            <w:r w:rsidRPr="00E80F49">
              <w:t>n78 (HD)</w:t>
            </w:r>
          </w:p>
        </w:tc>
        <w:tc>
          <w:tcPr>
            <w:tcW w:w="1381" w:type="dxa"/>
            <w:shd w:val="clear" w:color="auto" w:fill="auto"/>
            <w:tcMar>
              <w:left w:w="45" w:type="dxa"/>
              <w:right w:w="45" w:type="dxa"/>
            </w:tcMar>
            <w:vAlign w:val="bottom"/>
          </w:tcPr>
          <w:p w14:paraId="64BFDF0D" w14:textId="77777777" w:rsidR="00E2297F" w:rsidRPr="00E80F49" w:rsidRDefault="00E2297F" w:rsidP="00E2297F">
            <w:pPr>
              <w:pStyle w:val="TAC"/>
              <w:rPr>
                <w:lang w:eastAsia="zh-CN"/>
              </w:rPr>
            </w:pPr>
            <w:r w:rsidRPr="00E80F49">
              <w:rPr>
                <w:lang w:eastAsia="zh-CN"/>
              </w:rPr>
              <w:t>NE</w:t>
            </w:r>
          </w:p>
          <w:p w14:paraId="6F14836E" w14:textId="6F63DA52" w:rsidR="00E2297F" w:rsidRPr="00E80F49" w:rsidRDefault="00E2297F" w:rsidP="00E2297F">
            <w:pPr>
              <w:pStyle w:val="TAC"/>
            </w:pPr>
            <w:r w:rsidRPr="00E80F49">
              <w:t>IMD4,</w:t>
            </w:r>
          </w:p>
          <w:p w14:paraId="01031890" w14:textId="733A49C2" w:rsidR="00E2297F" w:rsidRPr="00E80F49" w:rsidRDefault="00E2297F" w:rsidP="00E2297F">
            <w:pPr>
              <w:pStyle w:val="TAC"/>
            </w:pPr>
            <w:r w:rsidRPr="00E80F49">
              <w:t>HD, HD avoid</w:t>
            </w:r>
          </w:p>
        </w:tc>
        <w:tc>
          <w:tcPr>
            <w:tcW w:w="3052" w:type="dxa"/>
            <w:shd w:val="clear" w:color="auto" w:fill="auto"/>
            <w:tcMar>
              <w:left w:w="45" w:type="dxa"/>
              <w:right w:w="45" w:type="dxa"/>
            </w:tcMar>
            <w:vAlign w:val="center"/>
          </w:tcPr>
          <w:p w14:paraId="6ED1FAB1" w14:textId="578522F9" w:rsidR="00E2297F" w:rsidRPr="00E80F49" w:rsidRDefault="00E2297F" w:rsidP="00E2297F">
            <w:pPr>
              <w:pStyle w:val="TAC"/>
            </w:pPr>
            <w:r w:rsidRPr="00E80F49">
              <w:t>RAN5#88-e</w:t>
            </w:r>
          </w:p>
        </w:tc>
      </w:tr>
      <w:tr w:rsidR="00A95C9C" w:rsidRPr="00E80F49" w14:paraId="5EC5D18A" w14:textId="77777777" w:rsidTr="00E2297F">
        <w:tc>
          <w:tcPr>
            <w:tcW w:w="1606" w:type="dxa"/>
            <w:shd w:val="clear" w:color="auto" w:fill="auto"/>
            <w:tcMar>
              <w:left w:w="45" w:type="dxa"/>
              <w:right w:w="45" w:type="dxa"/>
            </w:tcMar>
            <w:vAlign w:val="center"/>
          </w:tcPr>
          <w:p w14:paraId="57F61963" w14:textId="7CD92BF9" w:rsidR="00A95C9C" w:rsidRPr="00E80F49" w:rsidRDefault="00A95C9C" w:rsidP="00A95C9C">
            <w:pPr>
              <w:pStyle w:val="TAC"/>
            </w:pPr>
            <w:r>
              <w:t>DC_21A_n28A</w:t>
            </w:r>
          </w:p>
        </w:tc>
        <w:tc>
          <w:tcPr>
            <w:tcW w:w="3052" w:type="dxa"/>
            <w:shd w:val="clear" w:color="auto" w:fill="auto"/>
            <w:tcMar>
              <w:left w:w="45" w:type="dxa"/>
              <w:right w:w="45" w:type="dxa"/>
            </w:tcMar>
            <w:vAlign w:val="center"/>
          </w:tcPr>
          <w:p w14:paraId="1738C52E" w14:textId="3278F581" w:rsidR="00A95C9C" w:rsidRPr="00E80F49" w:rsidRDefault="00A95C9C" w:rsidP="00A95C9C">
            <w:pPr>
              <w:pStyle w:val="TAC"/>
            </w:pPr>
            <w:r>
              <w:t>Yes</w:t>
            </w:r>
          </w:p>
        </w:tc>
        <w:tc>
          <w:tcPr>
            <w:tcW w:w="1302" w:type="dxa"/>
            <w:shd w:val="clear" w:color="auto" w:fill="auto"/>
            <w:tcMar>
              <w:left w:w="45" w:type="dxa"/>
              <w:right w:w="45" w:type="dxa"/>
            </w:tcMar>
            <w:vAlign w:val="bottom"/>
          </w:tcPr>
          <w:p w14:paraId="77F143DC" w14:textId="656F2E0D" w:rsidR="00A95C9C" w:rsidRPr="00E80F49" w:rsidRDefault="00A95C9C" w:rsidP="00A95C9C">
            <w:pPr>
              <w:pStyle w:val="TAC"/>
            </w:pPr>
            <w:r w:rsidRPr="007E491C">
              <w:t>21 (IMD5)</w:t>
            </w:r>
          </w:p>
        </w:tc>
        <w:tc>
          <w:tcPr>
            <w:tcW w:w="1381" w:type="dxa"/>
            <w:shd w:val="clear" w:color="auto" w:fill="auto"/>
            <w:tcMar>
              <w:left w:w="45" w:type="dxa"/>
              <w:right w:w="45" w:type="dxa"/>
            </w:tcMar>
            <w:vAlign w:val="bottom"/>
          </w:tcPr>
          <w:p w14:paraId="7DC53A11" w14:textId="7546A0E8" w:rsidR="00A95C9C" w:rsidRPr="00E80F49" w:rsidRDefault="00A95C9C" w:rsidP="00A95C9C">
            <w:pPr>
              <w:pStyle w:val="TAC"/>
              <w:rPr>
                <w:lang w:eastAsia="zh-CN"/>
              </w:rPr>
            </w:pPr>
            <w:r w:rsidRPr="007E491C">
              <w:rPr>
                <w:lang w:eastAsia="zh-CN"/>
              </w:rPr>
              <w:t>NE, IMD5</w:t>
            </w:r>
          </w:p>
        </w:tc>
        <w:tc>
          <w:tcPr>
            <w:tcW w:w="3052" w:type="dxa"/>
            <w:shd w:val="clear" w:color="auto" w:fill="auto"/>
            <w:tcMar>
              <w:left w:w="45" w:type="dxa"/>
              <w:right w:w="45" w:type="dxa"/>
            </w:tcMar>
            <w:vAlign w:val="center"/>
          </w:tcPr>
          <w:p w14:paraId="125194CA" w14:textId="3197CB9C" w:rsidR="00A95C9C" w:rsidRPr="00E80F49" w:rsidRDefault="00A95C9C" w:rsidP="00A95C9C">
            <w:pPr>
              <w:pStyle w:val="TAC"/>
            </w:pPr>
            <w:r>
              <w:t>RAN5#99</w:t>
            </w:r>
          </w:p>
        </w:tc>
      </w:tr>
      <w:tr w:rsidR="00E2297F" w:rsidRPr="00E80F49" w14:paraId="3BBA358D" w14:textId="77777777" w:rsidTr="008C05F3">
        <w:tc>
          <w:tcPr>
            <w:tcW w:w="1606" w:type="dxa"/>
            <w:shd w:val="clear" w:color="auto" w:fill="auto"/>
            <w:tcMar>
              <w:left w:w="45" w:type="dxa"/>
              <w:right w:w="45" w:type="dxa"/>
            </w:tcMar>
            <w:vAlign w:val="center"/>
          </w:tcPr>
          <w:p w14:paraId="03210C5C" w14:textId="208D227F" w:rsidR="00E2297F" w:rsidRPr="00E80F49" w:rsidRDefault="00E2297F" w:rsidP="00E2297F">
            <w:pPr>
              <w:pStyle w:val="TAC"/>
            </w:pPr>
            <w:r>
              <w:t>DC_21A_n79A</w:t>
            </w:r>
          </w:p>
        </w:tc>
        <w:tc>
          <w:tcPr>
            <w:tcW w:w="3052" w:type="dxa"/>
            <w:shd w:val="clear" w:color="auto" w:fill="auto"/>
            <w:tcMar>
              <w:left w:w="45" w:type="dxa"/>
              <w:right w:w="45" w:type="dxa"/>
            </w:tcMar>
            <w:vAlign w:val="center"/>
          </w:tcPr>
          <w:p w14:paraId="25E3CD10" w14:textId="61711DDA" w:rsidR="00E2297F" w:rsidRPr="00E80F49" w:rsidRDefault="00E2297F" w:rsidP="00E2297F">
            <w:pPr>
              <w:pStyle w:val="TAC"/>
            </w:pPr>
            <w:r>
              <w:t>No</w:t>
            </w:r>
          </w:p>
        </w:tc>
        <w:tc>
          <w:tcPr>
            <w:tcW w:w="1302" w:type="dxa"/>
            <w:shd w:val="clear" w:color="auto" w:fill="auto"/>
            <w:tcMar>
              <w:left w:w="45" w:type="dxa"/>
              <w:right w:w="45" w:type="dxa"/>
            </w:tcMar>
            <w:vAlign w:val="bottom"/>
          </w:tcPr>
          <w:p w14:paraId="4B932B7B" w14:textId="77777777" w:rsidR="00E2297F" w:rsidRDefault="00E2297F" w:rsidP="00E2297F">
            <w:pPr>
              <w:pStyle w:val="TAC"/>
            </w:pPr>
            <w:r>
              <w:t>B21 HM</w:t>
            </w:r>
          </w:p>
          <w:p w14:paraId="2F3EACA9" w14:textId="67F7EE1D" w:rsidR="00E2297F" w:rsidRPr="00E80F49" w:rsidRDefault="00E2297F" w:rsidP="00E2297F">
            <w:pPr>
              <w:pStyle w:val="TAC"/>
            </w:pPr>
            <w:r>
              <w:t>B21 IMD3</w:t>
            </w:r>
          </w:p>
        </w:tc>
        <w:tc>
          <w:tcPr>
            <w:tcW w:w="1381" w:type="dxa"/>
            <w:shd w:val="clear" w:color="auto" w:fill="auto"/>
            <w:tcMar>
              <w:left w:w="45" w:type="dxa"/>
              <w:right w:w="45" w:type="dxa"/>
            </w:tcMar>
            <w:vAlign w:val="bottom"/>
          </w:tcPr>
          <w:p w14:paraId="2D76C5F9" w14:textId="77777777" w:rsidR="00E2297F" w:rsidRDefault="00E2297F" w:rsidP="00E2297F">
            <w:pPr>
              <w:pStyle w:val="TAC"/>
              <w:rPr>
                <w:lang w:eastAsia="zh-CN"/>
              </w:rPr>
            </w:pPr>
            <w:r>
              <w:rPr>
                <w:lang w:eastAsia="zh-CN"/>
              </w:rPr>
              <w:t>NE</w:t>
            </w:r>
          </w:p>
          <w:p w14:paraId="01BA9C15" w14:textId="77777777" w:rsidR="002B2E68" w:rsidRDefault="00E2297F" w:rsidP="002B2E68">
            <w:pPr>
              <w:pStyle w:val="TAC"/>
            </w:pPr>
            <w:r>
              <w:t>HM</w:t>
            </w:r>
            <w:r w:rsidR="002B2E68">
              <w:t xml:space="preserve"> </w:t>
            </w:r>
          </w:p>
          <w:p w14:paraId="4095A977" w14:textId="6F028900" w:rsidR="00E2297F" w:rsidRDefault="002B2E68" w:rsidP="002B2E68">
            <w:pPr>
              <w:pStyle w:val="TAC"/>
            </w:pPr>
            <w:r>
              <w:t>PC2&amp;PC3</w:t>
            </w:r>
            <w:r w:rsidR="00E2297F">
              <w:t>, H</w:t>
            </w:r>
            <w:r w:rsidR="00E2297F" w:rsidRPr="0059590A">
              <w:t>M</w:t>
            </w:r>
            <w:r w:rsidR="00E2297F">
              <w:t xml:space="preserve"> avoid</w:t>
            </w:r>
          </w:p>
          <w:p w14:paraId="35C5E259" w14:textId="77777777" w:rsidR="002B2E68" w:rsidRDefault="00E2297F" w:rsidP="002B2E68">
            <w:pPr>
              <w:pStyle w:val="TAC"/>
            </w:pPr>
            <w:r>
              <w:t>IMD3</w:t>
            </w:r>
          </w:p>
          <w:p w14:paraId="12729707" w14:textId="038951F8" w:rsidR="00E2297F" w:rsidRPr="00E80F49" w:rsidRDefault="002B2E68" w:rsidP="002B2E68">
            <w:pPr>
              <w:pStyle w:val="TAC"/>
              <w:rPr>
                <w:lang w:eastAsia="zh-CN"/>
              </w:rPr>
            </w:pPr>
            <w:r w:rsidRPr="00E80F49">
              <w:rPr>
                <w:rFonts w:cs="Arial"/>
                <w:color w:val="222222"/>
                <w:szCs w:val="18"/>
              </w:rPr>
              <w:t>PC2&amp;PC3</w:t>
            </w:r>
          </w:p>
        </w:tc>
        <w:tc>
          <w:tcPr>
            <w:tcW w:w="3052" w:type="dxa"/>
            <w:shd w:val="clear" w:color="auto" w:fill="auto"/>
            <w:tcMar>
              <w:left w:w="45" w:type="dxa"/>
              <w:right w:w="45" w:type="dxa"/>
            </w:tcMar>
            <w:vAlign w:val="center"/>
          </w:tcPr>
          <w:p w14:paraId="5118B3E5" w14:textId="1BE2A7CD" w:rsidR="00E2297F" w:rsidRPr="00E80F49" w:rsidDel="00AD5E0E" w:rsidRDefault="002B2E68" w:rsidP="00E2297F">
            <w:pPr>
              <w:pStyle w:val="TAC"/>
            </w:pPr>
            <w:r w:rsidRPr="002B2E68">
              <w:t xml:space="preserve"> Added at RAN5#101</w:t>
            </w:r>
          </w:p>
        </w:tc>
      </w:tr>
      <w:tr w:rsidR="00E2297F" w:rsidRPr="00E80F49" w14:paraId="2FE3E856" w14:textId="77777777" w:rsidTr="008C05F3">
        <w:tc>
          <w:tcPr>
            <w:tcW w:w="1606" w:type="dxa"/>
            <w:shd w:val="clear" w:color="auto" w:fill="auto"/>
            <w:tcMar>
              <w:left w:w="45" w:type="dxa"/>
              <w:right w:w="45" w:type="dxa"/>
            </w:tcMar>
            <w:vAlign w:val="center"/>
          </w:tcPr>
          <w:p w14:paraId="2154C2D5" w14:textId="77777777" w:rsidR="00E2297F" w:rsidRPr="00E80F49" w:rsidRDefault="00E2297F" w:rsidP="00E2297F">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9B6B78A" w14:textId="160F6FAD" w:rsidR="00E2297F" w:rsidRPr="00E80F49" w:rsidRDefault="00E2297F" w:rsidP="00E2297F">
            <w:pPr>
              <w:pStyle w:val="TAC"/>
            </w:pPr>
            <w:r w:rsidRPr="00DC4534">
              <w:t>B25</w:t>
            </w:r>
          </w:p>
        </w:tc>
        <w:tc>
          <w:tcPr>
            <w:tcW w:w="1381" w:type="dxa"/>
            <w:shd w:val="clear" w:color="auto" w:fill="auto"/>
            <w:tcMar>
              <w:left w:w="45" w:type="dxa"/>
              <w:right w:w="45" w:type="dxa"/>
            </w:tcMar>
            <w:vAlign w:val="bottom"/>
          </w:tcPr>
          <w:p w14:paraId="11ABE9A6" w14:textId="26FC3BE2" w:rsidR="00E2297F" w:rsidRPr="00E80F49" w:rsidRDefault="00E2297F" w:rsidP="00E2297F">
            <w:pPr>
              <w:pStyle w:val="TAC"/>
            </w:pPr>
            <w:r w:rsidRPr="00DC4534">
              <w:t>CBI</w:t>
            </w:r>
          </w:p>
        </w:tc>
        <w:tc>
          <w:tcPr>
            <w:tcW w:w="3052" w:type="dxa"/>
            <w:shd w:val="clear" w:color="auto" w:fill="auto"/>
            <w:tcMar>
              <w:left w:w="45" w:type="dxa"/>
              <w:right w:w="45" w:type="dxa"/>
            </w:tcMar>
            <w:vAlign w:val="center"/>
          </w:tcPr>
          <w:p w14:paraId="0B2F47D8" w14:textId="6F2DBC52" w:rsidR="00E2297F" w:rsidRPr="00E80F49" w:rsidRDefault="00E2297F" w:rsidP="00E2297F">
            <w:pPr>
              <w:pStyle w:val="TAC"/>
            </w:pPr>
            <w:r w:rsidRPr="00E80F49">
              <w:t>RAN5#9</w:t>
            </w:r>
            <w:r w:rsidRPr="00DC4534">
              <w:t>8</w:t>
            </w:r>
          </w:p>
        </w:tc>
      </w:tr>
      <w:tr w:rsidR="00E2297F" w:rsidRPr="00E80F49" w14:paraId="7362D39B" w14:textId="77777777" w:rsidTr="008C05F3">
        <w:tc>
          <w:tcPr>
            <w:tcW w:w="1606" w:type="dxa"/>
            <w:shd w:val="clear" w:color="auto" w:fill="auto"/>
            <w:tcMar>
              <w:left w:w="45" w:type="dxa"/>
              <w:right w:w="45" w:type="dxa"/>
            </w:tcMar>
            <w:vAlign w:val="center"/>
          </w:tcPr>
          <w:p w14:paraId="79314D4C" w14:textId="53382DCE" w:rsidR="00E2297F" w:rsidRPr="00E80F49" w:rsidRDefault="00E2297F" w:rsidP="00E2297F">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AE38910"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n41 (HD3),</w:t>
            </w:r>
          </w:p>
          <w:p w14:paraId="1156F42D" w14:textId="660E02A0" w:rsidR="00E2297F" w:rsidRPr="00E80F49" w:rsidRDefault="00E2297F" w:rsidP="00E2297F">
            <w:pPr>
              <w:pStyle w:val="TAC"/>
            </w:pPr>
            <w:r w:rsidRPr="00E80F49">
              <w:t>26 (IMD3)</w:t>
            </w:r>
          </w:p>
        </w:tc>
        <w:tc>
          <w:tcPr>
            <w:tcW w:w="1381" w:type="dxa"/>
            <w:shd w:val="clear" w:color="auto" w:fill="auto"/>
            <w:tcMar>
              <w:left w:w="45" w:type="dxa"/>
              <w:right w:w="45" w:type="dxa"/>
            </w:tcMar>
            <w:vAlign w:val="center"/>
          </w:tcPr>
          <w:p w14:paraId="4287AFD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6A7153F2"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4FE21D51" w14:textId="18AE5564"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08B8465" w14:textId="4E2C4969" w:rsidR="00E2297F" w:rsidRPr="00E80F49" w:rsidRDefault="00E2297F" w:rsidP="00E2297F">
            <w:pPr>
              <w:pStyle w:val="TAC"/>
            </w:pPr>
            <w:r w:rsidRPr="00E80F49">
              <w:t>RAN5#92-e</w:t>
            </w:r>
          </w:p>
        </w:tc>
      </w:tr>
      <w:tr w:rsidR="00E2297F" w:rsidRPr="00E80F49" w14:paraId="6EA3B97A" w14:textId="77777777" w:rsidTr="008C05F3">
        <w:tc>
          <w:tcPr>
            <w:tcW w:w="1606" w:type="dxa"/>
            <w:shd w:val="clear" w:color="auto" w:fill="auto"/>
            <w:tcMar>
              <w:left w:w="45" w:type="dxa"/>
              <w:right w:w="45" w:type="dxa"/>
            </w:tcMar>
            <w:vAlign w:val="center"/>
          </w:tcPr>
          <w:p w14:paraId="0432EDB6" w14:textId="1179D924" w:rsidR="00E2297F" w:rsidRPr="00E80F49" w:rsidRDefault="00E2297F" w:rsidP="00E2297F">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61BB0E"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n77 (HD4),</w:t>
            </w:r>
          </w:p>
          <w:p w14:paraId="20A256BC" w14:textId="2451C6CE"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7044819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0F2C2C8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EE63FF1" w14:textId="2CB563E7"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22FCBA1" w14:textId="14091EA8" w:rsidR="00E2297F" w:rsidRPr="00E80F49" w:rsidRDefault="00E2297F" w:rsidP="00E2297F">
            <w:pPr>
              <w:pStyle w:val="TAC"/>
            </w:pPr>
            <w:r w:rsidRPr="00E80F49">
              <w:t>RAN5#92-e</w:t>
            </w:r>
          </w:p>
        </w:tc>
      </w:tr>
      <w:tr w:rsidR="00E2297F" w:rsidRPr="00E80F49" w14:paraId="6A50948D" w14:textId="77777777" w:rsidTr="008C05F3">
        <w:tc>
          <w:tcPr>
            <w:tcW w:w="1606" w:type="dxa"/>
            <w:shd w:val="clear" w:color="auto" w:fill="auto"/>
            <w:tcMar>
              <w:left w:w="45" w:type="dxa"/>
              <w:right w:w="45" w:type="dxa"/>
            </w:tcMar>
            <w:vAlign w:val="center"/>
          </w:tcPr>
          <w:p w14:paraId="72103BC4" w14:textId="68D5F72C" w:rsidR="00E2297F" w:rsidRPr="00E80F49" w:rsidRDefault="00E2297F" w:rsidP="00E2297F">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7562A0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n78 (HD4),</w:t>
            </w:r>
          </w:p>
          <w:p w14:paraId="532D3A6C" w14:textId="6F9822A4"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3A75D953"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561F26C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92731DB" w14:textId="041FBA80"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FB05242" w14:textId="3CE9E0E2" w:rsidR="00E2297F" w:rsidRPr="00E80F49" w:rsidRDefault="00E2297F" w:rsidP="00E2297F">
            <w:pPr>
              <w:pStyle w:val="TAC"/>
            </w:pPr>
            <w:r w:rsidRPr="00E80F49">
              <w:t>RAN5#92-e</w:t>
            </w:r>
          </w:p>
        </w:tc>
      </w:tr>
      <w:tr w:rsidR="00E2297F" w:rsidRPr="00E80F49" w14:paraId="7EB83211" w14:textId="77777777" w:rsidTr="008C05F3">
        <w:tc>
          <w:tcPr>
            <w:tcW w:w="1606" w:type="dxa"/>
            <w:shd w:val="clear" w:color="auto" w:fill="auto"/>
            <w:tcMar>
              <w:left w:w="45" w:type="dxa"/>
              <w:right w:w="45" w:type="dxa"/>
            </w:tcMar>
            <w:vAlign w:val="center"/>
          </w:tcPr>
          <w:p w14:paraId="288920B4" w14:textId="1F59DBA7" w:rsidR="00E2297F" w:rsidRPr="00E80F49" w:rsidRDefault="00E2297F" w:rsidP="00E2297F">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4EF914D5" w14:textId="6B1D5C6C" w:rsidR="00E2297F" w:rsidRPr="00E80F49" w:rsidRDefault="00E2297F" w:rsidP="00E2297F">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44A11C40" w14:textId="306C5A52"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73C59A2A" w14:textId="73650D5F" w:rsidR="00E2297F" w:rsidRPr="00E80F49" w:rsidRDefault="00E2297F" w:rsidP="00E2297F">
            <w:pPr>
              <w:pStyle w:val="TAC"/>
            </w:pPr>
            <w:r w:rsidRPr="00E80F49">
              <w:t>RAN5#92-e</w:t>
            </w:r>
          </w:p>
        </w:tc>
      </w:tr>
      <w:tr w:rsidR="00E2297F" w:rsidRPr="00E80F49" w14:paraId="2AE59010" w14:textId="77777777" w:rsidTr="008C05F3">
        <w:tc>
          <w:tcPr>
            <w:tcW w:w="1606" w:type="dxa"/>
            <w:shd w:val="clear" w:color="auto" w:fill="auto"/>
            <w:tcMar>
              <w:left w:w="45" w:type="dxa"/>
              <w:right w:w="45" w:type="dxa"/>
            </w:tcMar>
            <w:vAlign w:val="center"/>
          </w:tcPr>
          <w:p w14:paraId="00773D6F" w14:textId="2A632DAE" w:rsidR="00E2297F" w:rsidRPr="00E80F49" w:rsidRDefault="00E2297F" w:rsidP="00E2297F">
            <w:pPr>
              <w:pStyle w:val="TAC"/>
            </w:pPr>
            <w:r w:rsidRPr="00E80F49">
              <w:t>DC_28A_n5A</w:t>
            </w:r>
          </w:p>
        </w:tc>
        <w:tc>
          <w:tcPr>
            <w:tcW w:w="3052" w:type="dxa"/>
            <w:shd w:val="clear" w:color="auto" w:fill="auto"/>
            <w:tcMar>
              <w:left w:w="45" w:type="dxa"/>
              <w:right w:w="45" w:type="dxa"/>
            </w:tcMar>
            <w:vAlign w:val="center"/>
          </w:tcPr>
          <w:p w14:paraId="797C7774" w14:textId="39DC2F4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6FF9CD2" w14:textId="4F0E59B5" w:rsidR="00E2297F" w:rsidRPr="00E80F49" w:rsidRDefault="00E2297F" w:rsidP="00E2297F">
            <w:pPr>
              <w:pStyle w:val="TAC"/>
            </w:pPr>
            <w:r w:rsidRPr="00E80F49">
              <w:t>CBI</w:t>
            </w:r>
          </w:p>
        </w:tc>
        <w:tc>
          <w:tcPr>
            <w:tcW w:w="1381" w:type="dxa"/>
            <w:shd w:val="clear" w:color="auto" w:fill="auto"/>
            <w:tcMar>
              <w:left w:w="45" w:type="dxa"/>
              <w:right w:w="45" w:type="dxa"/>
            </w:tcMar>
            <w:vAlign w:val="center"/>
          </w:tcPr>
          <w:p w14:paraId="74946751" w14:textId="77777777" w:rsidR="00E2297F" w:rsidRPr="00E80F49" w:rsidRDefault="00E2297F" w:rsidP="00E2297F">
            <w:pPr>
              <w:pStyle w:val="TAC"/>
            </w:pPr>
            <w:r w:rsidRPr="00E80F49">
              <w:t>NE</w:t>
            </w:r>
          </w:p>
          <w:p w14:paraId="072FF717" w14:textId="7C4C8436" w:rsidR="00E2297F" w:rsidRPr="00E80F49" w:rsidRDefault="00E2297F" w:rsidP="00E2297F">
            <w:pPr>
              <w:pStyle w:val="TAC"/>
            </w:pPr>
            <w:r w:rsidRPr="00E80F49">
              <w:t>CBI, CBI avoid</w:t>
            </w:r>
          </w:p>
        </w:tc>
        <w:tc>
          <w:tcPr>
            <w:tcW w:w="3052" w:type="dxa"/>
            <w:shd w:val="clear" w:color="auto" w:fill="auto"/>
            <w:tcMar>
              <w:left w:w="45" w:type="dxa"/>
              <w:right w:w="45" w:type="dxa"/>
            </w:tcMar>
            <w:vAlign w:val="center"/>
          </w:tcPr>
          <w:p w14:paraId="5626D5D1" w14:textId="06BEFC76" w:rsidR="00E2297F" w:rsidRPr="00E80F49" w:rsidRDefault="00E2297F" w:rsidP="00E2297F">
            <w:pPr>
              <w:pStyle w:val="TAC"/>
            </w:pPr>
            <w:r w:rsidRPr="00E80F49">
              <w:t>RAN5#94-e</w:t>
            </w:r>
          </w:p>
        </w:tc>
      </w:tr>
      <w:tr w:rsidR="00E2297F" w:rsidRPr="00E80F49" w14:paraId="704E0E81" w14:textId="77777777" w:rsidTr="008C05F3">
        <w:tc>
          <w:tcPr>
            <w:tcW w:w="1606" w:type="dxa"/>
            <w:shd w:val="clear" w:color="auto" w:fill="auto"/>
            <w:tcMar>
              <w:left w:w="45" w:type="dxa"/>
              <w:right w:w="45" w:type="dxa"/>
            </w:tcMar>
            <w:vAlign w:val="center"/>
          </w:tcPr>
          <w:p w14:paraId="4E399261" w14:textId="77777777" w:rsidR="00E2297F" w:rsidRPr="00E80F49" w:rsidRDefault="00E2297F" w:rsidP="00E2297F">
            <w:pPr>
              <w:pStyle w:val="TAC"/>
            </w:pPr>
            <w:r w:rsidRPr="00E80F49">
              <w:t>DC_28A_n7A</w:t>
            </w:r>
          </w:p>
        </w:tc>
        <w:tc>
          <w:tcPr>
            <w:tcW w:w="3052" w:type="dxa"/>
            <w:shd w:val="clear" w:color="auto" w:fill="auto"/>
            <w:tcMar>
              <w:left w:w="45" w:type="dxa"/>
              <w:right w:w="45" w:type="dxa"/>
            </w:tcMar>
            <w:vAlign w:val="center"/>
          </w:tcPr>
          <w:p w14:paraId="11B1788C"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06A419D"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center"/>
          </w:tcPr>
          <w:p w14:paraId="67640B0F"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E80F49" w:rsidRDefault="00E2297F" w:rsidP="00E2297F">
            <w:pPr>
              <w:pStyle w:val="TAC"/>
            </w:pPr>
            <w:r w:rsidRPr="00E80F49">
              <w:t>RAN5#94-e</w:t>
            </w:r>
          </w:p>
        </w:tc>
      </w:tr>
      <w:tr w:rsidR="00E2297F" w:rsidRPr="00E80F49" w14:paraId="50A310DB" w14:textId="77777777" w:rsidTr="008C05F3">
        <w:tc>
          <w:tcPr>
            <w:tcW w:w="1606" w:type="dxa"/>
            <w:shd w:val="clear" w:color="auto" w:fill="auto"/>
            <w:tcMar>
              <w:left w:w="45" w:type="dxa"/>
              <w:right w:w="45" w:type="dxa"/>
            </w:tcMar>
            <w:vAlign w:val="center"/>
          </w:tcPr>
          <w:p w14:paraId="034CB8E6" w14:textId="7B2A33C9" w:rsidR="00E2297F" w:rsidRPr="00E80F49" w:rsidRDefault="00E2297F" w:rsidP="00E2297F">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78A7CD1" w14:textId="77777777" w:rsidR="00E2297F" w:rsidRPr="00E80F49" w:rsidRDefault="00E2297F" w:rsidP="00E2297F">
            <w:pPr>
              <w:pStyle w:val="TAC"/>
            </w:pPr>
            <w:r w:rsidRPr="00E80F49">
              <w:rPr>
                <w:lang w:eastAsia="zh-CN"/>
              </w:rPr>
              <w:t>n</w:t>
            </w:r>
            <w:r w:rsidRPr="00E80F49">
              <w:t>77 (HD),</w:t>
            </w:r>
          </w:p>
          <w:p w14:paraId="26E34807" w14:textId="77777777" w:rsidR="00E2297F" w:rsidRPr="00E80F49" w:rsidRDefault="00E2297F" w:rsidP="00E2297F">
            <w:pPr>
              <w:pStyle w:val="TAC"/>
            </w:pPr>
            <w:r w:rsidRPr="00E80F49">
              <w:rPr>
                <w:lang w:eastAsia="zh-CN"/>
              </w:rPr>
              <w:t>n</w:t>
            </w:r>
            <w:r w:rsidRPr="00E80F49">
              <w:t>77 (HM),</w:t>
            </w:r>
          </w:p>
          <w:p w14:paraId="7E4B1FB7" w14:textId="784EEFCF"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0752CC0B" w14:textId="77777777" w:rsidR="00E2297F" w:rsidRPr="00E80F49" w:rsidRDefault="00E2297F" w:rsidP="00E2297F">
            <w:pPr>
              <w:pStyle w:val="TAC"/>
            </w:pPr>
            <w:r w:rsidRPr="00E80F49">
              <w:t>NE (HD avoid),</w:t>
            </w:r>
          </w:p>
          <w:p w14:paraId="230CB0A9" w14:textId="0E6A6E95" w:rsidR="00E2297F" w:rsidRPr="00E80F49" w:rsidRDefault="00E2297F" w:rsidP="00E2297F">
            <w:pPr>
              <w:pStyle w:val="TAC"/>
            </w:pPr>
            <w:r w:rsidRPr="00E80F49">
              <w:t>HD, HM, IMD5</w:t>
            </w:r>
          </w:p>
        </w:tc>
        <w:tc>
          <w:tcPr>
            <w:tcW w:w="3052" w:type="dxa"/>
            <w:shd w:val="clear" w:color="auto" w:fill="auto"/>
            <w:tcMar>
              <w:left w:w="45" w:type="dxa"/>
              <w:right w:w="45" w:type="dxa"/>
            </w:tcMar>
            <w:vAlign w:val="center"/>
          </w:tcPr>
          <w:p w14:paraId="38E1FC91" w14:textId="4878AE96" w:rsidR="00E2297F" w:rsidRPr="00E80F49" w:rsidRDefault="00E2297F" w:rsidP="00E2297F">
            <w:pPr>
              <w:pStyle w:val="TAC"/>
            </w:pPr>
            <w:r w:rsidRPr="00E80F49">
              <w:t>RAN5#92-e</w:t>
            </w:r>
          </w:p>
        </w:tc>
      </w:tr>
      <w:tr w:rsidR="00E2297F" w:rsidRPr="00E80F49" w14:paraId="65743B42" w14:textId="77777777" w:rsidTr="008C05F3">
        <w:tc>
          <w:tcPr>
            <w:tcW w:w="1606" w:type="dxa"/>
            <w:shd w:val="clear" w:color="auto" w:fill="auto"/>
            <w:tcMar>
              <w:left w:w="45" w:type="dxa"/>
              <w:right w:w="45" w:type="dxa"/>
            </w:tcMar>
            <w:vAlign w:val="center"/>
          </w:tcPr>
          <w:p w14:paraId="4E119ACB" w14:textId="211E0FF0" w:rsidR="00E2297F" w:rsidRPr="00E80F49" w:rsidRDefault="00E2297F" w:rsidP="00E2297F">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1C547F8A" w14:textId="233ED453" w:rsidR="00E2297F" w:rsidRPr="00E80F49" w:rsidRDefault="00E2297F" w:rsidP="00E2297F">
            <w:pPr>
              <w:pStyle w:val="TAC"/>
            </w:pPr>
            <w:r w:rsidRPr="00E80F49">
              <w:rPr>
                <w:lang w:eastAsia="zh-CN"/>
              </w:rPr>
              <w:t>n</w:t>
            </w:r>
            <w:r w:rsidRPr="00E80F49">
              <w:t>78 (HD),</w:t>
            </w:r>
          </w:p>
          <w:p w14:paraId="17975BEA" w14:textId="70AD86A1"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4C12C2DA" w14:textId="77777777" w:rsidR="00E2297F" w:rsidRPr="00E80F49" w:rsidRDefault="00E2297F" w:rsidP="00E2297F">
            <w:pPr>
              <w:pStyle w:val="TAC"/>
            </w:pPr>
            <w:r w:rsidRPr="00E80F49">
              <w:t>NE (HD avoid),</w:t>
            </w:r>
          </w:p>
          <w:p w14:paraId="24ADEC23" w14:textId="06CA027C" w:rsidR="00E2297F" w:rsidRPr="00E80F49" w:rsidRDefault="00E2297F" w:rsidP="00E2297F">
            <w:pPr>
              <w:pStyle w:val="TAC"/>
            </w:pPr>
            <w:r w:rsidRPr="00E80F49">
              <w:t>HD, IMD5</w:t>
            </w:r>
          </w:p>
        </w:tc>
        <w:tc>
          <w:tcPr>
            <w:tcW w:w="3052" w:type="dxa"/>
            <w:shd w:val="clear" w:color="auto" w:fill="auto"/>
            <w:tcMar>
              <w:left w:w="45" w:type="dxa"/>
              <w:right w:w="45" w:type="dxa"/>
            </w:tcMar>
            <w:vAlign w:val="center"/>
          </w:tcPr>
          <w:p w14:paraId="3F48C32C" w14:textId="58CE9C50" w:rsidR="00E2297F" w:rsidRPr="00E80F49" w:rsidRDefault="00E2297F" w:rsidP="00E2297F">
            <w:pPr>
              <w:pStyle w:val="TAC"/>
            </w:pPr>
            <w:r w:rsidRPr="00E80F49">
              <w:t>RAN5#92-e</w:t>
            </w:r>
          </w:p>
        </w:tc>
      </w:tr>
      <w:tr w:rsidR="00E2297F" w:rsidRPr="00E80F49" w14:paraId="1FAB1D9C" w14:textId="77777777" w:rsidTr="008C05F3">
        <w:tc>
          <w:tcPr>
            <w:tcW w:w="1606" w:type="dxa"/>
            <w:shd w:val="clear" w:color="auto" w:fill="auto"/>
            <w:tcMar>
              <w:left w:w="45" w:type="dxa"/>
              <w:right w:w="45" w:type="dxa"/>
            </w:tcMar>
            <w:vAlign w:val="center"/>
          </w:tcPr>
          <w:p w14:paraId="4DE03A0E" w14:textId="1D9D01F8" w:rsidR="00E2297F" w:rsidRPr="00E80F49" w:rsidRDefault="00E2297F" w:rsidP="00E2297F">
            <w:pPr>
              <w:pStyle w:val="TAC"/>
            </w:pPr>
            <w:r>
              <w:t>DC_30A_n66A</w:t>
            </w:r>
          </w:p>
        </w:tc>
        <w:tc>
          <w:tcPr>
            <w:tcW w:w="3052" w:type="dxa"/>
            <w:shd w:val="clear" w:color="auto" w:fill="auto"/>
            <w:tcMar>
              <w:left w:w="45" w:type="dxa"/>
              <w:right w:w="45" w:type="dxa"/>
            </w:tcMar>
            <w:vAlign w:val="center"/>
          </w:tcPr>
          <w:p w14:paraId="2E20126A" w14:textId="2B61401E" w:rsidR="00E2297F" w:rsidRPr="00E80F49" w:rsidRDefault="00E2297F" w:rsidP="00E2297F">
            <w:pPr>
              <w:pStyle w:val="TAC"/>
            </w:pPr>
            <w:r>
              <w:t>No</w:t>
            </w:r>
          </w:p>
        </w:tc>
        <w:tc>
          <w:tcPr>
            <w:tcW w:w="1302" w:type="dxa"/>
            <w:shd w:val="clear" w:color="auto" w:fill="auto"/>
            <w:tcMar>
              <w:left w:w="45" w:type="dxa"/>
              <w:right w:w="45" w:type="dxa"/>
            </w:tcMar>
            <w:vAlign w:val="bottom"/>
          </w:tcPr>
          <w:p w14:paraId="1F6F327E" w14:textId="4CE57B24" w:rsidR="00E2297F" w:rsidRPr="00E80F49" w:rsidRDefault="00E2297F" w:rsidP="00E2297F">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E2297F" w:rsidRDefault="00E2297F" w:rsidP="00E2297F">
            <w:pPr>
              <w:pStyle w:val="TAC"/>
            </w:pPr>
            <w:r>
              <w:t>NE</w:t>
            </w:r>
          </w:p>
          <w:p w14:paraId="07F0D847" w14:textId="373A9F75" w:rsidR="00E2297F" w:rsidRPr="00E80F49" w:rsidRDefault="00E2297F" w:rsidP="00E2297F">
            <w:pPr>
              <w:pStyle w:val="TAC"/>
            </w:pPr>
            <w:r>
              <w:t>CBI</w:t>
            </w:r>
          </w:p>
        </w:tc>
        <w:tc>
          <w:tcPr>
            <w:tcW w:w="3052" w:type="dxa"/>
            <w:shd w:val="clear" w:color="auto" w:fill="auto"/>
            <w:tcMar>
              <w:left w:w="45" w:type="dxa"/>
              <w:right w:w="45" w:type="dxa"/>
            </w:tcMar>
            <w:vAlign w:val="center"/>
          </w:tcPr>
          <w:p w14:paraId="3DA5E0BA" w14:textId="5F041F32" w:rsidR="00E2297F" w:rsidRPr="00E80F49" w:rsidRDefault="00E2297F" w:rsidP="00E2297F">
            <w:pPr>
              <w:pStyle w:val="TAC"/>
            </w:pPr>
            <w:r>
              <w:t>RAN5#97</w:t>
            </w:r>
          </w:p>
        </w:tc>
      </w:tr>
      <w:tr w:rsidR="00087401" w:rsidRPr="00E80F49" w14:paraId="314B642B" w14:textId="77777777" w:rsidTr="00E2297F">
        <w:tc>
          <w:tcPr>
            <w:tcW w:w="1606" w:type="dxa"/>
            <w:shd w:val="clear" w:color="auto" w:fill="auto"/>
            <w:tcMar>
              <w:left w:w="45" w:type="dxa"/>
              <w:right w:w="45" w:type="dxa"/>
            </w:tcMar>
            <w:vAlign w:val="center"/>
          </w:tcPr>
          <w:p w14:paraId="4327A386" w14:textId="6FF1AD54" w:rsidR="00087401" w:rsidRDefault="00087401" w:rsidP="00087401">
            <w:pPr>
              <w:pStyle w:val="TAC"/>
            </w:pPr>
            <w:r>
              <w:t>DC_38A_n78A</w:t>
            </w:r>
          </w:p>
        </w:tc>
        <w:tc>
          <w:tcPr>
            <w:tcW w:w="3052" w:type="dxa"/>
            <w:shd w:val="clear" w:color="auto" w:fill="auto"/>
            <w:tcMar>
              <w:left w:w="45" w:type="dxa"/>
              <w:right w:w="45" w:type="dxa"/>
            </w:tcMar>
            <w:vAlign w:val="center"/>
          </w:tcPr>
          <w:p w14:paraId="62B932B4" w14:textId="259351D3" w:rsidR="00087401" w:rsidRDefault="00087401" w:rsidP="00087401">
            <w:pPr>
              <w:pStyle w:val="TAC"/>
            </w:pPr>
            <w:r>
              <w:t>No</w:t>
            </w:r>
          </w:p>
        </w:tc>
        <w:tc>
          <w:tcPr>
            <w:tcW w:w="1302" w:type="dxa"/>
            <w:shd w:val="clear" w:color="auto" w:fill="auto"/>
            <w:tcMar>
              <w:left w:w="45" w:type="dxa"/>
              <w:right w:w="45" w:type="dxa"/>
            </w:tcMar>
            <w:vAlign w:val="bottom"/>
          </w:tcPr>
          <w:p w14:paraId="75DB1A39" w14:textId="1FB6CB1E" w:rsidR="00087401" w:rsidRDefault="00087401" w:rsidP="00087401">
            <w:pPr>
              <w:pStyle w:val="TAC"/>
              <w:rPr>
                <w:lang w:eastAsia="zh-CN"/>
              </w:rPr>
            </w:pPr>
            <w:r>
              <w:t>B38 (CBI)</w:t>
            </w:r>
          </w:p>
        </w:tc>
        <w:tc>
          <w:tcPr>
            <w:tcW w:w="1381" w:type="dxa"/>
            <w:shd w:val="clear" w:color="auto" w:fill="auto"/>
            <w:tcMar>
              <w:left w:w="45" w:type="dxa"/>
              <w:right w:w="45" w:type="dxa"/>
            </w:tcMar>
            <w:vAlign w:val="bottom"/>
          </w:tcPr>
          <w:p w14:paraId="429B11F8" w14:textId="77777777" w:rsidR="00087401" w:rsidRDefault="00087401" w:rsidP="00087401">
            <w:pPr>
              <w:pStyle w:val="TAC"/>
            </w:pPr>
            <w:r>
              <w:t>NE</w:t>
            </w:r>
          </w:p>
          <w:p w14:paraId="718A000E" w14:textId="520D294A" w:rsidR="00087401" w:rsidRDefault="00087401" w:rsidP="00087401">
            <w:pPr>
              <w:pStyle w:val="TAC"/>
            </w:pPr>
            <w:r>
              <w:t>CBI</w:t>
            </w:r>
          </w:p>
        </w:tc>
        <w:tc>
          <w:tcPr>
            <w:tcW w:w="3052" w:type="dxa"/>
            <w:shd w:val="clear" w:color="auto" w:fill="auto"/>
            <w:tcMar>
              <w:left w:w="45" w:type="dxa"/>
              <w:right w:w="45" w:type="dxa"/>
            </w:tcMar>
            <w:vAlign w:val="center"/>
          </w:tcPr>
          <w:p w14:paraId="563102F5" w14:textId="5DF5DFB0" w:rsidR="00087401" w:rsidRDefault="00087401" w:rsidP="00087401">
            <w:pPr>
              <w:pStyle w:val="TAC"/>
            </w:pPr>
            <w:r>
              <w:t>RAN5#99</w:t>
            </w:r>
          </w:p>
        </w:tc>
      </w:tr>
      <w:tr w:rsidR="00E2297F" w:rsidRPr="00E80F49" w14:paraId="09BD1990" w14:textId="77777777" w:rsidTr="008C05F3">
        <w:tc>
          <w:tcPr>
            <w:tcW w:w="1606" w:type="dxa"/>
            <w:shd w:val="clear" w:color="auto" w:fill="auto"/>
            <w:tcMar>
              <w:left w:w="45" w:type="dxa"/>
              <w:right w:w="45" w:type="dxa"/>
            </w:tcMar>
            <w:vAlign w:val="center"/>
          </w:tcPr>
          <w:p w14:paraId="61906F73" w14:textId="77777777" w:rsidR="00E2297F" w:rsidRPr="00E80F49" w:rsidRDefault="00E2297F" w:rsidP="00E2297F">
            <w:pPr>
              <w:pStyle w:val="TAC"/>
            </w:pPr>
            <w:r w:rsidRPr="00E80F49">
              <w:t>DC_40A_n1A</w:t>
            </w:r>
          </w:p>
        </w:tc>
        <w:tc>
          <w:tcPr>
            <w:tcW w:w="3052" w:type="dxa"/>
            <w:shd w:val="clear" w:color="auto" w:fill="auto"/>
            <w:tcMar>
              <w:left w:w="45" w:type="dxa"/>
              <w:right w:w="45" w:type="dxa"/>
            </w:tcMar>
            <w:vAlign w:val="center"/>
          </w:tcPr>
          <w:p w14:paraId="7D1068D6"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92E6AE"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13A894AE"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55C873D" w14:textId="094F9184" w:rsidR="00E2297F" w:rsidRPr="00E80F49" w:rsidRDefault="00E2297F" w:rsidP="00E2297F">
            <w:pPr>
              <w:pStyle w:val="TAC"/>
            </w:pPr>
            <w:r w:rsidRPr="00E80F49">
              <w:t>RAN5#89-e</w:t>
            </w:r>
          </w:p>
        </w:tc>
      </w:tr>
      <w:tr w:rsidR="00E2297F" w:rsidRPr="00E80F49" w14:paraId="12CC1538" w14:textId="77777777" w:rsidTr="008C05F3">
        <w:tc>
          <w:tcPr>
            <w:tcW w:w="1606" w:type="dxa"/>
            <w:shd w:val="clear" w:color="auto" w:fill="auto"/>
            <w:tcMar>
              <w:left w:w="45" w:type="dxa"/>
              <w:right w:w="45" w:type="dxa"/>
            </w:tcMar>
            <w:vAlign w:val="center"/>
          </w:tcPr>
          <w:p w14:paraId="368A5A17" w14:textId="77777777" w:rsidR="00E2297F" w:rsidRPr="00E80F49" w:rsidRDefault="00E2297F" w:rsidP="00E2297F">
            <w:pPr>
              <w:pStyle w:val="TAC"/>
            </w:pPr>
            <w:r w:rsidRPr="00E80F49">
              <w:t>DC_40A_n78A</w:t>
            </w:r>
          </w:p>
        </w:tc>
        <w:tc>
          <w:tcPr>
            <w:tcW w:w="3052" w:type="dxa"/>
            <w:shd w:val="clear" w:color="auto" w:fill="auto"/>
            <w:tcMar>
              <w:left w:w="45" w:type="dxa"/>
              <w:right w:w="45" w:type="dxa"/>
            </w:tcMar>
            <w:vAlign w:val="center"/>
          </w:tcPr>
          <w:p w14:paraId="74AF07B5"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C7A569" w14:textId="64BB788B" w:rsidR="00E2297F" w:rsidRPr="00E80F49" w:rsidRDefault="00E2297F" w:rsidP="00E2297F">
            <w:pPr>
              <w:pStyle w:val="TAC"/>
            </w:pPr>
            <w:r w:rsidRPr="00E80F49">
              <w:t>40 (HM)</w:t>
            </w:r>
          </w:p>
        </w:tc>
        <w:tc>
          <w:tcPr>
            <w:tcW w:w="1381" w:type="dxa"/>
            <w:shd w:val="clear" w:color="auto" w:fill="auto"/>
            <w:tcMar>
              <w:left w:w="45" w:type="dxa"/>
              <w:right w:w="45" w:type="dxa"/>
            </w:tcMar>
            <w:vAlign w:val="bottom"/>
          </w:tcPr>
          <w:p w14:paraId="5C43D782" w14:textId="77777777" w:rsidR="00E2297F" w:rsidRPr="00E80F49" w:rsidRDefault="00E2297F" w:rsidP="00E2297F">
            <w:pPr>
              <w:pStyle w:val="TAC"/>
            </w:pPr>
            <w:r w:rsidRPr="00E80F49">
              <w:t>NE</w:t>
            </w:r>
          </w:p>
          <w:p w14:paraId="7B219451" w14:textId="67993BF6"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243EC46" w14:textId="4C8E305F" w:rsidR="00E2297F" w:rsidRPr="00E80F49" w:rsidRDefault="00E2297F" w:rsidP="00E2297F">
            <w:pPr>
              <w:pStyle w:val="TAC"/>
            </w:pPr>
            <w:r w:rsidRPr="00E80F49">
              <w:t>RAN5#89-e</w:t>
            </w:r>
          </w:p>
        </w:tc>
      </w:tr>
      <w:tr w:rsidR="00E2297F" w:rsidRPr="00E80F49" w14:paraId="153FD1B2" w14:textId="77777777" w:rsidTr="008C05F3">
        <w:tc>
          <w:tcPr>
            <w:tcW w:w="1606" w:type="dxa"/>
            <w:shd w:val="clear" w:color="auto" w:fill="auto"/>
            <w:tcMar>
              <w:left w:w="45" w:type="dxa"/>
              <w:right w:w="45" w:type="dxa"/>
            </w:tcMar>
            <w:vAlign w:val="center"/>
          </w:tcPr>
          <w:p w14:paraId="36F29FD0" w14:textId="5BDC679F" w:rsidR="00E2297F" w:rsidRPr="00E80F49" w:rsidRDefault="00E2297F" w:rsidP="00E2297F">
            <w:pPr>
              <w:pStyle w:val="TAC"/>
            </w:pPr>
            <w:r w:rsidRPr="00E80F49">
              <w:t>DC_40A_n79A</w:t>
            </w:r>
          </w:p>
        </w:tc>
        <w:tc>
          <w:tcPr>
            <w:tcW w:w="3052" w:type="dxa"/>
            <w:shd w:val="clear" w:color="auto" w:fill="auto"/>
            <w:tcMar>
              <w:left w:w="45" w:type="dxa"/>
              <w:right w:w="45" w:type="dxa"/>
            </w:tcMar>
            <w:vAlign w:val="center"/>
          </w:tcPr>
          <w:p w14:paraId="14E9C99A" w14:textId="31801DD9"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7E7E705" w14:textId="1B05D491"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6968EFF" w14:textId="49B88422"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18F8A0DC" w14:textId="05E287EE" w:rsidR="00E2297F" w:rsidRPr="00E80F49" w:rsidRDefault="00E2297F" w:rsidP="00E2297F">
            <w:pPr>
              <w:pStyle w:val="TAC"/>
            </w:pPr>
            <w:r w:rsidRPr="00E80F49">
              <w:t>RAN5#94-e</w:t>
            </w:r>
          </w:p>
        </w:tc>
      </w:tr>
      <w:tr w:rsidR="00E2297F" w:rsidRPr="00E80F49" w14:paraId="7271F5A8" w14:textId="77777777" w:rsidTr="008C05F3">
        <w:tc>
          <w:tcPr>
            <w:tcW w:w="1606" w:type="dxa"/>
            <w:shd w:val="clear" w:color="auto" w:fill="auto"/>
            <w:tcMar>
              <w:left w:w="45" w:type="dxa"/>
              <w:right w:w="45" w:type="dxa"/>
            </w:tcMar>
            <w:vAlign w:val="center"/>
          </w:tcPr>
          <w:p w14:paraId="7D4BBA20" w14:textId="2D2BC2C1" w:rsidR="00E2297F" w:rsidRPr="00E80F49" w:rsidRDefault="00E2297F" w:rsidP="00E2297F">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E2297F" w:rsidRPr="00E80F49" w:rsidRDefault="00E2297F" w:rsidP="00E2297F">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E2297F" w:rsidRPr="00E80F49" w:rsidRDefault="00E2297F" w:rsidP="00E2297F">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E2297F" w:rsidRPr="00E80F49" w:rsidRDefault="00E2297F" w:rsidP="00E2297F">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E2297F" w:rsidRPr="00E80F49" w:rsidRDefault="00E2297F" w:rsidP="00E2297F">
            <w:pPr>
              <w:pStyle w:val="TAC"/>
            </w:pPr>
            <w:r>
              <w:rPr>
                <w:rFonts w:hint="eastAsia"/>
                <w:lang w:eastAsia="ja-JP"/>
              </w:rPr>
              <w:t>R</w:t>
            </w:r>
            <w:r>
              <w:rPr>
                <w:lang w:eastAsia="ja-JP"/>
              </w:rPr>
              <w:t>AN5#98</w:t>
            </w:r>
          </w:p>
        </w:tc>
      </w:tr>
      <w:tr w:rsidR="00E2297F" w:rsidRPr="00E80F49" w14:paraId="1837E94C" w14:textId="77777777" w:rsidTr="008C05F3">
        <w:tc>
          <w:tcPr>
            <w:tcW w:w="1606" w:type="dxa"/>
            <w:shd w:val="clear" w:color="auto" w:fill="auto"/>
            <w:tcMar>
              <w:left w:w="45" w:type="dxa"/>
              <w:right w:w="45" w:type="dxa"/>
            </w:tcMar>
            <w:vAlign w:val="center"/>
          </w:tcPr>
          <w:p w14:paraId="698CD24A" w14:textId="722E6962" w:rsidR="00E2297F" w:rsidRPr="00E80F49" w:rsidRDefault="00E2297F" w:rsidP="00E2297F">
            <w:pPr>
              <w:pStyle w:val="TAC"/>
            </w:pPr>
            <w:r w:rsidRPr="00E80F49">
              <w:t>DC_41A_n77A (NOTE 3)</w:t>
            </w:r>
          </w:p>
        </w:tc>
        <w:tc>
          <w:tcPr>
            <w:tcW w:w="3052" w:type="dxa"/>
            <w:shd w:val="clear" w:color="auto" w:fill="auto"/>
            <w:tcMar>
              <w:left w:w="45" w:type="dxa"/>
              <w:right w:w="45" w:type="dxa"/>
            </w:tcMar>
            <w:vAlign w:val="center"/>
          </w:tcPr>
          <w:p w14:paraId="5A6C5AB7" w14:textId="798DD57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143935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E2297F" w:rsidRPr="00E80F49" w:rsidRDefault="00E2297F" w:rsidP="00E2297F">
            <w:pPr>
              <w:pStyle w:val="TAC"/>
            </w:pPr>
            <w:r w:rsidRPr="00E80F49">
              <w:lastRenderedPageBreak/>
              <w:t>41 (CBI), n77 (CBI)</w:t>
            </w:r>
          </w:p>
        </w:tc>
        <w:tc>
          <w:tcPr>
            <w:tcW w:w="1381" w:type="dxa"/>
            <w:shd w:val="clear" w:color="auto" w:fill="auto"/>
            <w:tcMar>
              <w:left w:w="45" w:type="dxa"/>
              <w:right w:w="45" w:type="dxa"/>
            </w:tcMar>
            <w:vAlign w:val="center"/>
          </w:tcPr>
          <w:p w14:paraId="2FAF0552" w14:textId="77777777" w:rsidR="00E2297F" w:rsidRPr="00E80F49" w:rsidRDefault="00E2297F" w:rsidP="00E2297F">
            <w:pPr>
              <w:pStyle w:val="TAC"/>
            </w:pPr>
            <w:r w:rsidRPr="00E80F49">
              <w:lastRenderedPageBreak/>
              <w:t>NE</w:t>
            </w:r>
          </w:p>
          <w:p w14:paraId="686BE91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18A2DC72" w14:textId="0ED9EA14"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3AEFAFCC" w14:textId="5E8559A6" w:rsidR="00E2297F" w:rsidRPr="00E80F49" w:rsidRDefault="00E2297F" w:rsidP="00E2297F">
            <w:pPr>
              <w:pStyle w:val="TAC"/>
            </w:pPr>
            <w:r w:rsidRPr="00E80F49">
              <w:t>RAN5#92-e</w:t>
            </w:r>
          </w:p>
        </w:tc>
      </w:tr>
      <w:tr w:rsidR="00E2297F" w:rsidRPr="00E80F49" w14:paraId="06F85A48" w14:textId="77777777" w:rsidTr="008C05F3">
        <w:tc>
          <w:tcPr>
            <w:tcW w:w="1606" w:type="dxa"/>
            <w:shd w:val="clear" w:color="auto" w:fill="auto"/>
            <w:tcMar>
              <w:left w:w="45" w:type="dxa"/>
              <w:right w:w="45" w:type="dxa"/>
            </w:tcMar>
            <w:vAlign w:val="center"/>
          </w:tcPr>
          <w:p w14:paraId="4B137FEA" w14:textId="68318B84" w:rsidR="00E2297F" w:rsidRPr="00E80F49" w:rsidRDefault="00E2297F" w:rsidP="00E2297F">
            <w:pPr>
              <w:pStyle w:val="TAC"/>
            </w:pPr>
            <w:r w:rsidRPr="00E80F49">
              <w:t>DC_41A_n78A (NOTE 3)</w:t>
            </w:r>
          </w:p>
        </w:tc>
        <w:tc>
          <w:tcPr>
            <w:tcW w:w="3052" w:type="dxa"/>
            <w:shd w:val="clear" w:color="auto" w:fill="auto"/>
            <w:tcMar>
              <w:left w:w="45" w:type="dxa"/>
              <w:right w:w="45" w:type="dxa"/>
            </w:tcMar>
            <w:vAlign w:val="center"/>
          </w:tcPr>
          <w:p w14:paraId="461F1B55" w14:textId="4FC23E5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9DD6A7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E2297F" w:rsidRPr="00E80F49" w:rsidRDefault="00E2297F" w:rsidP="00E2297F">
            <w:pPr>
              <w:pStyle w:val="TAC"/>
            </w:pPr>
            <w:r w:rsidRPr="00E80F49">
              <w:t>41 (CBI), n78 (CBI)</w:t>
            </w:r>
          </w:p>
        </w:tc>
        <w:tc>
          <w:tcPr>
            <w:tcW w:w="1381" w:type="dxa"/>
            <w:shd w:val="clear" w:color="auto" w:fill="auto"/>
            <w:tcMar>
              <w:left w:w="45" w:type="dxa"/>
              <w:right w:w="45" w:type="dxa"/>
            </w:tcMar>
            <w:vAlign w:val="center"/>
          </w:tcPr>
          <w:p w14:paraId="2D5AE775" w14:textId="77777777" w:rsidR="00E2297F" w:rsidRPr="00E80F49" w:rsidRDefault="00E2297F" w:rsidP="00E2297F">
            <w:pPr>
              <w:pStyle w:val="TAC"/>
            </w:pPr>
            <w:r w:rsidRPr="00E80F49">
              <w:t>NE</w:t>
            </w:r>
          </w:p>
          <w:p w14:paraId="136E38F7"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6CD91592" w14:textId="068C1DD2"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5F1D6D56" w14:textId="3CCD2B3E" w:rsidR="00E2297F" w:rsidRPr="00E80F49" w:rsidRDefault="00E2297F" w:rsidP="00E2297F">
            <w:pPr>
              <w:pStyle w:val="TAC"/>
            </w:pPr>
            <w:r w:rsidRPr="00E80F49">
              <w:t>RAN5#92-e</w:t>
            </w:r>
          </w:p>
        </w:tc>
      </w:tr>
      <w:tr w:rsidR="00E2297F" w:rsidRPr="00E80F49" w14:paraId="039F5BB8" w14:textId="77777777" w:rsidTr="008C05F3">
        <w:tc>
          <w:tcPr>
            <w:tcW w:w="1606" w:type="dxa"/>
            <w:shd w:val="clear" w:color="auto" w:fill="auto"/>
            <w:tcMar>
              <w:left w:w="45" w:type="dxa"/>
              <w:right w:w="45" w:type="dxa"/>
            </w:tcMar>
            <w:vAlign w:val="center"/>
          </w:tcPr>
          <w:p w14:paraId="352A8DC8" w14:textId="77777777" w:rsidR="00E2297F" w:rsidRPr="00E80F49" w:rsidRDefault="00E2297F" w:rsidP="00E2297F">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E2297F" w:rsidRPr="00E80F49" w:rsidRDefault="00E2297F" w:rsidP="00E2297F">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21C2D32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A2B8BCF" w14:textId="2600BF9E" w:rsidR="00E2297F" w:rsidRPr="00E80F49" w:rsidRDefault="00E2297F" w:rsidP="00E2297F">
            <w:pPr>
              <w:pStyle w:val="TAC"/>
            </w:pPr>
            <w:r w:rsidRPr="00E80F49">
              <w:t>RAN5#91-e</w:t>
            </w:r>
          </w:p>
        </w:tc>
      </w:tr>
      <w:tr w:rsidR="00E2297F" w:rsidRPr="00E80F49" w14:paraId="372A154A" w14:textId="77777777" w:rsidTr="008C05F3">
        <w:tc>
          <w:tcPr>
            <w:tcW w:w="1606" w:type="dxa"/>
            <w:shd w:val="clear" w:color="auto" w:fill="auto"/>
            <w:tcMar>
              <w:left w:w="45" w:type="dxa"/>
              <w:right w:w="45" w:type="dxa"/>
            </w:tcMar>
            <w:vAlign w:val="center"/>
          </w:tcPr>
          <w:p w14:paraId="4E1D0487" w14:textId="6DCA8C66" w:rsidR="00E2297F" w:rsidRPr="00E80F49" w:rsidRDefault="00E2297F" w:rsidP="00E2297F">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777B3A8" w14:textId="77777777" w:rsidR="00E2297F" w:rsidRPr="00E80F49" w:rsidRDefault="00E2297F" w:rsidP="00E2297F">
            <w:pPr>
              <w:pStyle w:val="TAC"/>
            </w:pPr>
            <w:r w:rsidRPr="00E80F49">
              <w:t>48 (HD2)</w:t>
            </w:r>
          </w:p>
          <w:p w14:paraId="1A9F6685" w14:textId="26340A80" w:rsidR="00E2297F" w:rsidRPr="00E80F49" w:rsidRDefault="00E2297F" w:rsidP="00E2297F">
            <w:pPr>
              <w:pStyle w:val="TAC"/>
            </w:pPr>
            <w:r w:rsidRPr="00E80F49">
              <w:t>66 (IMD5)</w:t>
            </w:r>
          </w:p>
        </w:tc>
        <w:tc>
          <w:tcPr>
            <w:tcW w:w="1381" w:type="dxa"/>
            <w:shd w:val="clear" w:color="auto" w:fill="auto"/>
            <w:tcMar>
              <w:left w:w="45" w:type="dxa"/>
              <w:right w:w="45" w:type="dxa"/>
            </w:tcMar>
            <w:vAlign w:val="bottom"/>
          </w:tcPr>
          <w:p w14:paraId="35839B81" w14:textId="77777777" w:rsidR="00E2297F" w:rsidRPr="00E80F49" w:rsidRDefault="00E2297F" w:rsidP="00E2297F">
            <w:pPr>
              <w:pStyle w:val="TAC"/>
            </w:pPr>
            <w:r w:rsidRPr="00E80F49">
              <w:t>NE (anchor agnostic)</w:t>
            </w:r>
          </w:p>
          <w:p w14:paraId="14F176E3" w14:textId="77777777" w:rsidR="00E2297F" w:rsidRPr="00E80F49" w:rsidRDefault="00E2297F" w:rsidP="00E2297F">
            <w:pPr>
              <w:pStyle w:val="TAC"/>
            </w:pPr>
            <w:r w:rsidRPr="00E80F49">
              <w:t>HD2</w:t>
            </w:r>
          </w:p>
          <w:p w14:paraId="702CB8C8" w14:textId="0E6A9FD6" w:rsidR="00E2297F" w:rsidRPr="00E80F49" w:rsidRDefault="00E2297F" w:rsidP="00E2297F">
            <w:pPr>
              <w:pStyle w:val="TAC"/>
            </w:pPr>
            <w:r w:rsidRPr="00E80F49">
              <w:t>IMD5</w:t>
            </w:r>
          </w:p>
        </w:tc>
        <w:tc>
          <w:tcPr>
            <w:tcW w:w="3052" w:type="dxa"/>
            <w:shd w:val="clear" w:color="auto" w:fill="auto"/>
            <w:tcMar>
              <w:left w:w="45" w:type="dxa"/>
              <w:right w:w="45" w:type="dxa"/>
            </w:tcMar>
            <w:vAlign w:val="center"/>
          </w:tcPr>
          <w:p w14:paraId="7EB9C0E5" w14:textId="05C3DEED" w:rsidR="00E2297F" w:rsidRPr="00E80F49" w:rsidRDefault="00E2297F" w:rsidP="00E2297F">
            <w:pPr>
              <w:pStyle w:val="TAC"/>
            </w:pPr>
            <w:r w:rsidRPr="00E80F49">
              <w:t>RAN5#92-e</w:t>
            </w:r>
          </w:p>
        </w:tc>
      </w:tr>
      <w:tr w:rsidR="00E2297F" w:rsidRPr="00E80F49" w14:paraId="7A81A9DA" w14:textId="77777777" w:rsidTr="008C05F3">
        <w:tc>
          <w:tcPr>
            <w:tcW w:w="1606" w:type="dxa"/>
            <w:shd w:val="clear" w:color="auto" w:fill="auto"/>
            <w:tcMar>
              <w:left w:w="45" w:type="dxa"/>
              <w:right w:w="45" w:type="dxa"/>
            </w:tcMar>
            <w:vAlign w:val="center"/>
          </w:tcPr>
          <w:p w14:paraId="4A5302D2" w14:textId="0B702E2F" w:rsidR="00E2297F" w:rsidRPr="00E80F49" w:rsidRDefault="00E2297F" w:rsidP="00E2297F">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E2297F" w:rsidRPr="00E80F49" w:rsidRDefault="00E2297F" w:rsidP="00E2297F">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E2297F" w:rsidRPr="00E80F49" w:rsidRDefault="00E2297F" w:rsidP="00E2297F">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E2297F" w:rsidRPr="00E80F49" w:rsidRDefault="00E2297F" w:rsidP="00E2297F">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E2297F" w:rsidRPr="00E80F49" w:rsidRDefault="00E2297F" w:rsidP="00E2297F">
            <w:pPr>
              <w:pStyle w:val="TAC"/>
            </w:pPr>
            <w:r w:rsidRPr="00E80F49">
              <w:rPr>
                <w:lang w:eastAsia="en-US"/>
              </w:rPr>
              <w:t>RAN5#93-e</w:t>
            </w:r>
          </w:p>
        </w:tc>
      </w:tr>
      <w:tr w:rsidR="00E2297F" w:rsidRPr="00E80F49" w14:paraId="7F168B63" w14:textId="77777777" w:rsidTr="008C05F3">
        <w:tc>
          <w:tcPr>
            <w:tcW w:w="1606" w:type="dxa"/>
            <w:shd w:val="clear" w:color="auto" w:fill="auto"/>
            <w:tcMar>
              <w:left w:w="45" w:type="dxa"/>
              <w:right w:w="45" w:type="dxa"/>
            </w:tcMar>
            <w:vAlign w:val="center"/>
          </w:tcPr>
          <w:p w14:paraId="17C35E0A" w14:textId="6F2F4D07" w:rsidR="00E2297F" w:rsidRPr="00E80F49" w:rsidRDefault="00E2297F" w:rsidP="00E2297F">
            <w:pPr>
              <w:pStyle w:val="TAC"/>
              <w:rPr>
                <w:lang w:eastAsia="en-US"/>
              </w:rPr>
            </w:pPr>
            <w:r>
              <w:t>DC_66A_n5A</w:t>
            </w:r>
          </w:p>
        </w:tc>
        <w:tc>
          <w:tcPr>
            <w:tcW w:w="3052" w:type="dxa"/>
            <w:shd w:val="clear" w:color="auto" w:fill="auto"/>
            <w:tcMar>
              <w:left w:w="45" w:type="dxa"/>
              <w:right w:w="45" w:type="dxa"/>
            </w:tcMar>
            <w:vAlign w:val="center"/>
          </w:tcPr>
          <w:p w14:paraId="3CFB580F" w14:textId="04AB08F9" w:rsidR="00E2297F" w:rsidRPr="00E80F49" w:rsidRDefault="00E2297F" w:rsidP="00E2297F">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Default="00E2297F" w:rsidP="008C05F3">
            <w:pPr>
              <w:pStyle w:val="TAC"/>
            </w:pPr>
            <w:r>
              <w:t>NE</w:t>
            </w:r>
          </w:p>
          <w:p w14:paraId="48016564" w14:textId="24CCDCD5" w:rsidR="00E2297F" w:rsidRPr="00E80F49" w:rsidRDefault="00E2297F" w:rsidP="008C05F3">
            <w:pPr>
              <w:pStyle w:val="TAC"/>
              <w:rPr>
                <w:lang w:eastAsia="en-US"/>
              </w:rPr>
            </w:pPr>
            <w:r>
              <w:t>IMD2</w:t>
            </w:r>
          </w:p>
        </w:tc>
        <w:tc>
          <w:tcPr>
            <w:tcW w:w="3052" w:type="dxa"/>
            <w:shd w:val="clear" w:color="auto" w:fill="auto"/>
            <w:tcMar>
              <w:left w:w="45" w:type="dxa"/>
              <w:right w:w="45" w:type="dxa"/>
            </w:tcMar>
            <w:vAlign w:val="center"/>
          </w:tcPr>
          <w:p w14:paraId="789B764E" w14:textId="6240A5E7" w:rsidR="00E2297F" w:rsidRPr="00E80F49" w:rsidRDefault="00E2297F" w:rsidP="00E2297F">
            <w:pPr>
              <w:pStyle w:val="TAC"/>
              <w:rPr>
                <w:lang w:eastAsia="en-US"/>
              </w:rPr>
            </w:pPr>
            <w:r>
              <w:t>RAN5#97</w:t>
            </w:r>
          </w:p>
        </w:tc>
      </w:tr>
      <w:tr w:rsidR="00E2297F" w:rsidRPr="00E80F49" w14:paraId="5BD64E39" w14:textId="77777777" w:rsidTr="008C05F3">
        <w:tc>
          <w:tcPr>
            <w:tcW w:w="1606" w:type="dxa"/>
            <w:shd w:val="clear" w:color="auto" w:fill="auto"/>
            <w:tcMar>
              <w:left w:w="45" w:type="dxa"/>
              <w:right w:w="45" w:type="dxa"/>
            </w:tcMar>
            <w:vAlign w:val="center"/>
          </w:tcPr>
          <w:p w14:paraId="454B35B6" w14:textId="32304F7B" w:rsidR="00E2297F" w:rsidRDefault="00E2297F" w:rsidP="00E2297F">
            <w:pPr>
              <w:pStyle w:val="TAC"/>
            </w:pPr>
            <w:r>
              <w:t>DC_66A_n25A</w:t>
            </w:r>
          </w:p>
        </w:tc>
        <w:tc>
          <w:tcPr>
            <w:tcW w:w="3052" w:type="dxa"/>
            <w:shd w:val="clear" w:color="auto" w:fill="auto"/>
            <w:tcMar>
              <w:left w:w="45" w:type="dxa"/>
              <w:right w:w="45" w:type="dxa"/>
            </w:tcMar>
            <w:vAlign w:val="center"/>
          </w:tcPr>
          <w:p w14:paraId="71585172" w14:textId="0265EB0B" w:rsidR="00E2297F" w:rsidRDefault="00E2297F" w:rsidP="00E2297F">
            <w:pPr>
              <w:pStyle w:val="TAC"/>
              <w:rPr>
                <w:rFonts w:cs="Arial"/>
                <w:szCs w:val="18"/>
                <w:lang w:eastAsia="fr-FR"/>
              </w:rPr>
            </w:pPr>
            <w:r>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Default="00E2297F" w:rsidP="00E2297F">
            <w:pPr>
              <w:keepNext/>
              <w:keepLines/>
              <w:spacing w:after="0"/>
              <w:jc w:val="center"/>
              <w:rPr>
                <w:rFonts w:ascii="Arial" w:hAnsi="Arial"/>
                <w:sz w:val="18"/>
                <w:lang w:eastAsia="zh-CN"/>
              </w:rPr>
            </w:pPr>
            <w:r>
              <w:rPr>
                <w:rFonts w:ascii="Arial" w:hAnsi="Arial"/>
                <w:sz w:val="18"/>
                <w:lang w:eastAsia="zh-CN"/>
              </w:rPr>
              <w:t>B66, n25 (IMD3)</w:t>
            </w:r>
          </w:p>
          <w:p w14:paraId="64396372" w14:textId="5088FF9C"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Default="00E2297F" w:rsidP="008C05F3">
            <w:pPr>
              <w:pStyle w:val="TAC"/>
            </w:pPr>
            <w:r>
              <w:t>NE</w:t>
            </w:r>
          </w:p>
          <w:p w14:paraId="7C1FB513" w14:textId="77777777" w:rsidR="00E2297F" w:rsidRDefault="00E2297F" w:rsidP="008C05F3">
            <w:pPr>
              <w:pStyle w:val="TAC"/>
            </w:pPr>
            <w:r>
              <w:t>IMD3</w:t>
            </w:r>
          </w:p>
          <w:p w14:paraId="08A8EEF3" w14:textId="67728499" w:rsidR="00E2297F" w:rsidRDefault="00E2297F" w:rsidP="008C05F3">
            <w:pPr>
              <w:pStyle w:val="TAC"/>
            </w:pPr>
            <w:r>
              <w:t>IMD5</w:t>
            </w:r>
          </w:p>
        </w:tc>
        <w:tc>
          <w:tcPr>
            <w:tcW w:w="3052" w:type="dxa"/>
            <w:shd w:val="clear" w:color="auto" w:fill="auto"/>
            <w:tcMar>
              <w:left w:w="45" w:type="dxa"/>
              <w:right w:w="45" w:type="dxa"/>
            </w:tcMar>
            <w:vAlign w:val="center"/>
          </w:tcPr>
          <w:p w14:paraId="53E38E48" w14:textId="2F55D499" w:rsidR="00E2297F" w:rsidRDefault="00E2297F" w:rsidP="00E2297F">
            <w:pPr>
              <w:pStyle w:val="TAC"/>
            </w:pPr>
            <w:r>
              <w:rPr>
                <w:rFonts w:hint="eastAsia"/>
                <w:lang w:eastAsia="zh-CN"/>
              </w:rPr>
              <w:t>R</w:t>
            </w:r>
            <w:r>
              <w:rPr>
                <w:lang w:eastAsia="zh-CN"/>
              </w:rPr>
              <w:t>AN5#99</w:t>
            </w:r>
          </w:p>
        </w:tc>
      </w:tr>
      <w:tr w:rsidR="00E2297F" w:rsidRPr="00E80F49" w14:paraId="3BC3A8FF" w14:textId="77777777" w:rsidTr="008C05F3">
        <w:tc>
          <w:tcPr>
            <w:tcW w:w="1606" w:type="dxa"/>
            <w:shd w:val="clear" w:color="auto" w:fill="auto"/>
            <w:tcMar>
              <w:left w:w="45" w:type="dxa"/>
              <w:right w:w="45" w:type="dxa"/>
            </w:tcMar>
            <w:vAlign w:val="center"/>
          </w:tcPr>
          <w:p w14:paraId="521EAEEE" w14:textId="4B62DAD4" w:rsidR="00E2297F" w:rsidRDefault="00E2297F" w:rsidP="00E2297F">
            <w:pPr>
              <w:pStyle w:val="TAC"/>
            </w:pPr>
            <w:r>
              <w:t>DC_66A_n41A</w:t>
            </w:r>
          </w:p>
        </w:tc>
        <w:tc>
          <w:tcPr>
            <w:tcW w:w="3052" w:type="dxa"/>
            <w:shd w:val="clear" w:color="auto" w:fill="auto"/>
            <w:tcMar>
              <w:left w:w="45" w:type="dxa"/>
              <w:right w:w="45" w:type="dxa"/>
            </w:tcMar>
            <w:vAlign w:val="center"/>
          </w:tcPr>
          <w:p w14:paraId="7E29CB15" w14:textId="2A71C5D8" w:rsidR="00E2297F" w:rsidRDefault="00E2297F" w:rsidP="00E2297F">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E2297F" w:rsidRDefault="00E2297F" w:rsidP="008C05F3">
            <w:pPr>
              <w:pStyle w:val="TAC"/>
            </w:pPr>
            <w:r>
              <w:t>NE</w:t>
            </w:r>
          </w:p>
          <w:p w14:paraId="313253FE" w14:textId="19405A13" w:rsidR="00E2297F" w:rsidRDefault="00E2297F" w:rsidP="008C05F3">
            <w:pPr>
              <w:pStyle w:val="TAC"/>
            </w:pPr>
            <w:r w:rsidRPr="00E80F49">
              <w:t>CBI</w:t>
            </w:r>
          </w:p>
        </w:tc>
        <w:tc>
          <w:tcPr>
            <w:tcW w:w="3052" w:type="dxa"/>
            <w:shd w:val="clear" w:color="auto" w:fill="auto"/>
            <w:tcMar>
              <w:left w:w="45" w:type="dxa"/>
              <w:right w:w="45" w:type="dxa"/>
            </w:tcMar>
            <w:vAlign w:val="center"/>
          </w:tcPr>
          <w:p w14:paraId="72CCF443" w14:textId="54CC4353" w:rsidR="00E2297F" w:rsidRDefault="00E2297F" w:rsidP="00E2297F">
            <w:pPr>
              <w:pStyle w:val="TAC"/>
            </w:pPr>
            <w:r>
              <w:rPr>
                <w:rFonts w:hint="eastAsia"/>
                <w:lang w:eastAsia="zh-CN"/>
              </w:rPr>
              <w:t>R</w:t>
            </w:r>
            <w:r>
              <w:rPr>
                <w:lang w:eastAsia="zh-CN"/>
              </w:rPr>
              <w:t>AN5#98</w:t>
            </w:r>
          </w:p>
        </w:tc>
      </w:tr>
      <w:tr w:rsidR="00E2297F" w:rsidRPr="00E80F49" w14:paraId="64666541" w14:textId="77777777" w:rsidTr="008C05F3">
        <w:tc>
          <w:tcPr>
            <w:tcW w:w="1606" w:type="dxa"/>
            <w:shd w:val="clear" w:color="auto" w:fill="auto"/>
            <w:tcMar>
              <w:left w:w="45" w:type="dxa"/>
              <w:right w:w="45" w:type="dxa"/>
            </w:tcMar>
            <w:vAlign w:val="center"/>
          </w:tcPr>
          <w:p w14:paraId="14EBE5CA" w14:textId="6B33261F" w:rsidR="00E2297F" w:rsidRPr="00E80F49" w:rsidRDefault="00E2297F" w:rsidP="00E2297F">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E2297F" w:rsidRPr="00E80F49" w:rsidRDefault="00E2297F" w:rsidP="00E2297F">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E80F49" w:rsidRDefault="00E2297F" w:rsidP="008C05F3">
            <w:pPr>
              <w:pStyle w:val="TAC"/>
              <w:rPr>
                <w:lang w:eastAsia="en-US"/>
              </w:rPr>
            </w:pPr>
            <w:r w:rsidRPr="00E80F49">
              <w:rPr>
                <w:lang w:eastAsia="en-US"/>
              </w:rPr>
              <w:t>NE (anchor agnostic)</w:t>
            </w:r>
          </w:p>
          <w:p w14:paraId="7041E48C" w14:textId="5321795D" w:rsidR="00E2297F" w:rsidRPr="00E80F49" w:rsidRDefault="00E2297F" w:rsidP="008C05F3">
            <w:pPr>
              <w:pStyle w:val="TAC"/>
              <w:rPr>
                <w:lang w:eastAsia="en-US"/>
              </w:rPr>
            </w:pPr>
            <w:r w:rsidRPr="00E80F49">
              <w:rPr>
                <w:lang w:eastAsia="en-US"/>
              </w:rPr>
              <w:t>IMD4</w:t>
            </w:r>
          </w:p>
        </w:tc>
        <w:tc>
          <w:tcPr>
            <w:tcW w:w="3052" w:type="dxa"/>
            <w:shd w:val="clear" w:color="auto" w:fill="auto"/>
            <w:tcMar>
              <w:left w:w="45" w:type="dxa"/>
              <w:right w:w="45" w:type="dxa"/>
            </w:tcMar>
            <w:vAlign w:val="center"/>
          </w:tcPr>
          <w:p w14:paraId="2AE9BF8E" w14:textId="69910A47" w:rsidR="00E2297F" w:rsidRPr="00E80F49" w:rsidRDefault="00E2297F" w:rsidP="00E2297F">
            <w:pPr>
              <w:pStyle w:val="TAC"/>
              <w:rPr>
                <w:lang w:eastAsia="en-US"/>
              </w:rPr>
            </w:pPr>
            <w:r w:rsidRPr="00E80F49">
              <w:rPr>
                <w:lang w:eastAsia="en-US"/>
              </w:rPr>
              <w:t>RAN5#93-e</w:t>
            </w:r>
          </w:p>
        </w:tc>
      </w:tr>
      <w:tr w:rsidR="00E2297F" w:rsidRPr="00E80F49" w14:paraId="5AD59EB0" w14:textId="77777777" w:rsidTr="008C05F3">
        <w:tc>
          <w:tcPr>
            <w:tcW w:w="1606" w:type="dxa"/>
            <w:shd w:val="clear" w:color="auto" w:fill="auto"/>
            <w:tcMar>
              <w:left w:w="45" w:type="dxa"/>
              <w:right w:w="45" w:type="dxa"/>
            </w:tcMar>
            <w:vAlign w:val="center"/>
          </w:tcPr>
          <w:p w14:paraId="69A74237" w14:textId="279F3EDC" w:rsidR="00E2297F" w:rsidRPr="00E80F49" w:rsidRDefault="00E2297F" w:rsidP="00E2297F">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E2297F" w:rsidRPr="00E80F49" w:rsidRDefault="00E2297F" w:rsidP="00E2297F">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E2297F" w:rsidRPr="00E80F49" w:rsidRDefault="00E2297F" w:rsidP="00E2297F">
            <w:pPr>
              <w:pStyle w:val="TAC"/>
              <w:rPr>
                <w:lang w:eastAsia="en-US"/>
              </w:rPr>
            </w:pPr>
            <w:r w:rsidRPr="00E80F49">
              <w:rPr>
                <w:rFonts w:cs="Arial"/>
                <w:color w:val="222222"/>
                <w:szCs w:val="18"/>
              </w:rPr>
              <w:t>RAN5#94-e</w:t>
            </w:r>
          </w:p>
        </w:tc>
      </w:tr>
      <w:tr w:rsidR="00E2297F" w:rsidRPr="00E80F49" w14:paraId="4C35DE74" w14:textId="77777777" w:rsidTr="008C05F3">
        <w:tc>
          <w:tcPr>
            <w:tcW w:w="1606" w:type="dxa"/>
            <w:shd w:val="clear" w:color="auto" w:fill="auto"/>
            <w:tcMar>
              <w:left w:w="45" w:type="dxa"/>
              <w:right w:w="45" w:type="dxa"/>
            </w:tcMar>
            <w:vAlign w:val="center"/>
          </w:tcPr>
          <w:p w14:paraId="4815E3A8" w14:textId="25464E70" w:rsidR="00E2297F" w:rsidRPr="00E80F49" w:rsidRDefault="00E2297F" w:rsidP="00E2297F">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E2297F" w:rsidRPr="00E80F49" w:rsidRDefault="00E2297F" w:rsidP="00E2297F">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E2297F" w:rsidRPr="00E80F49" w:rsidRDefault="00E2297F" w:rsidP="00E2297F">
            <w:pPr>
              <w:pStyle w:val="TAC"/>
            </w:pPr>
            <w:r w:rsidRPr="00E80F49">
              <w:t>n78 (HD2)</w:t>
            </w:r>
          </w:p>
          <w:p w14:paraId="39E27A1E" w14:textId="65824072" w:rsidR="00E2297F" w:rsidRPr="00E80F49" w:rsidRDefault="00E2297F" w:rsidP="00E2297F">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E2297F" w:rsidRPr="00E80F49" w:rsidRDefault="00E2297F" w:rsidP="00E2297F">
            <w:pPr>
              <w:pStyle w:val="TAC"/>
            </w:pPr>
            <w:r w:rsidRPr="00E80F49">
              <w:t>NE (anchor agnostic)</w:t>
            </w:r>
          </w:p>
          <w:p w14:paraId="07FC685A" w14:textId="77777777" w:rsidR="00E2297F" w:rsidRPr="00E80F49" w:rsidRDefault="00E2297F" w:rsidP="00E2297F">
            <w:pPr>
              <w:pStyle w:val="TAC"/>
            </w:pPr>
            <w:r w:rsidRPr="00E80F49">
              <w:t>HD2</w:t>
            </w:r>
          </w:p>
          <w:p w14:paraId="4073A93D" w14:textId="793BF2EC" w:rsidR="00E2297F" w:rsidRPr="00E80F49" w:rsidRDefault="00E2297F" w:rsidP="00E2297F">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E2297F" w:rsidRPr="00E80F49" w:rsidRDefault="00E2297F" w:rsidP="00E2297F">
            <w:pPr>
              <w:pStyle w:val="TAC"/>
              <w:rPr>
                <w:lang w:eastAsia="en-US"/>
              </w:rPr>
            </w:pPr>
            <w:r w:rsidRPr="00E80F49">
              <w:t>RAN5#93-e</w:t>
            </w:r>
          </w:p>
        </w:tc>
      </w:tr>
      <w:tr w:rsidR="00E2297F" w:rsidRPr="00E80F49" w14:paraId="594C24C7" w14:textId="77777777" w:rsidTr="008C05F3">
        <w:tc>
          <w:tcPr>
            <w:tcW w:w="1606" w:type="dxa"/>
            <w:shd w:val="clear" w:color="auto" w:fill="auto"/>
            <w:tcMar>
              <w:left w:w="45" w:type="dxa"/>
              <w:right w:w="45" w:type="dxa"/>
            </w:tcMar>
            <w:vAlign w:val="center"/>
          </w:tcPr>
          <w:p w14:paraId="61458BA1" w14:textId="7DDEB6AC" w:rsidR="00E2297F" w:rsidRPr="00E80F49" w:rsidRDefault="00E2297F" w:rsidP="00E2297F">
            <w:pPr>
              <w:pStyle w:val="TAC"/>
            </w:pPr>
            <w:r>
              <w:t>DC_71A_n2A</w:t>
            </w:r>
          </w:p>
        </w:tc>
        <w:tc>
          <w:tcPr>
            <w:tcW w:w="3052" w:type="dxa"/>
            <w:shd w:val="clear" w:color="auto" w:fill="auto"/>
            <w:tcMar>
              <w:left w:w="45" w:type="dxa"/>
              <w:right w:w="45" w:type="dxa"/>
            </w:tcMar>
            <w:vAlign w:val="center"/>
          </w:tcPr>
          <w:p w14:paraId="440A8431" w14:textId="6412ED87" w:rsidR="00E2297F" w:rsidRPr="00E80F49" w:rsidRDefault="00E2297F" w:rsidP="00E2297F">
            <w:pPr>
              <w:pStyle w:val="TAC"/>
            </w:pPr>
            <w:r>
              <w:t>No</w:t>
            </w:r>
          </w:p>
        </w:tc>
        <w:tc>
          <w:tcPr>
            <w:tcW w:w="1302" w:type="dxa"/>
            <w:shd w:val="clear" w:color="auto" w:fill="auto"/>
            <w:tcMar>
              <w:left w:w="45" w:type="dxa"/>
              <w:right w:w="45" w:type="dxa"/>
            </w:tcMar>
            <w:vAlign w:val="center"/>
          </w:tcPr>
          <w:p w14:paraId="452F366C" w14:textId="77777777" w:rsidR="00E2297F" w:rsidRDefault="00E2297F" w:rsidP="00E2297F">
            <w:pPr>
              <w:pStyle w:val="TAC"/>
            </w:pPr>
            <w:r>
              <w:t>n78 (HD2)</w:t>
            </w:r>
          </w:p>
          <w:p w14:paraId="627E2A6F" w14:textId="3F47BA08" w:rsidR="00E2297F" w:rsidRPr="00E80F49" w:rsidRDefault="00E2297F" w:rsidP="00E2297F">
            <w:pPr>
              <w:pStyle w:val="TAC"/>
            </w:pPr>
            <w:r>
              <w:t>66 (IMD5)</w:t>
            </w:r>
          </w:p>
        </w:tc>
        <w:tc>
          <w:tcPr>
            <w:tcW w:w="1381" w:type="dxa"/>
            <w:shd w:val="clear" w:color="auto" w:fill="auto"/>
            <w:tcMar>
              <w:left w:w="45" w:type="dxa"/>
              <w:right w:w="45" w:type="dxa"/>
            </w:tcMar>
            <w:vAlign w:val="bottom"/>
          </w:tcPr>
          <w:p w14:paraId="3DB894DB" w14:textId="77777777" w:rsidR="00E2297F" w:rsidRDefault="00E2297F" w:rsidP="00E2297F">
            <w:pPr>
              <w:pStyle w:val="TAC"/>
            </w:pPr>
            <w:r>
              <w:t>NE (anchor agnostic)</w:t>
            </w:r>
          </w:p>
          <w:p w14:paraId="6D336821" w14:textId="77777777" w:rsidR="00E2297F" w:rsidRDefault="00E2297F" w:rsidP="00E2297F">
            <w:pPr>
              <w:pStyle w:val="TAC"/>
            </w:pPr>
            <w:r>
              <w:t>HD</w:t>
            </w:r>
          </w:p>
          <w:p w14:paraId="1D2ECDFA" w14:textId="682E9A45" w:rsidR="00E2297F" w:rsidRPr="00E80F49" w:rsidRDefault="00E2297F" w:rsidP="00E2297F">
            <w:pPr>
              <w:pStyle w:val="TAC"/>
            </w:pPr>
            <w:r>
              <w:t xml:space="preserve">HM </w:t>
            </w:r>
            <w:proofErr w:type="spellStart"/>
            <w:r>
              <w:t>HM</w:t>
            </w:r>
            <w:proofErr w:type="spellEnd"/>
            <w:r>
              <w:t xml:space="preserve"> avoid</w:t>
            </w:r>
          </w:p>
        </w:tc>
        <w:tc>
          <w:tcPr>
            <w:tcW w:w="3052" w:type="dxa"/>
            <w:shd w:val="clear" w:color="auto" w:fill="auto"/>
            <w:tcMar>
              <w:left w:w="45" w:type="dxa"/>
              <w:right w:w="45" w:type="dxa"/>
            </w:tcMar>
            <w:vAlign w:val="center"/>
          </w:tcPr>
          <w:p w14:paraId="27A0A7A5" w14:textId="5EE132A4" w:rsidR="00E2297F" w:rsidRPr="00E80F49" w:rsidRDefault="00E2297F" w:rsidP="00E2297F">
            <w:pPr>
              <w:pStyle w:val="TAC"/>
            </w:pPr>
            <w:r>
              <w:t>RAN5#98</w:t>
            </w:r>
          </w:p>
        </w:tc>
      </w:tr>
      <w:tr w:rsidR="00E2297F" w:rsidRPr="00E80F49" w14:paraId="0C8140F2" w14:textId="77777777" w:rsidTr="008C05F3">
        <w:tc>
          <w:tcPr>
            <w:tcW w:w="1606" w:type="dxa"/>
            <w:shd w:val="clear" w:color="auto" w:fill="auto"/>
            <w:tcMar>
              <w:left w:w="45" w:type="dxa"/>
              <w:right w:w="45" w:type="dxa"/>
            </w:tcMar>
            <w:vAlign w:val="center"/>
          </w:tcPr>
          <w:p w14:paraId="4C65B61D" w14:textId="553FF7F2" w:rsidR="00E2297F" w:rsidRPr="00E80F49" w:rsidRDefault="00E2297F" w:rsidP="00E2297F">
            <w:pPr>
              <w:pStyle w:val="TAC"/>
            </w:pPr>
            <w:r>
              <w:t>DC_71A_n66A</w:t>
            </w:r>
          </w:p>
        </w:tc>
        <w:tc>
          <w:tcPr>
            <w:tcW w:w="3052" w:type="dxa"/>
            <w:shd w:val="clear" w:color="auto" w:fill="auto"/>
            <w:tcMar>
              <w:left w:w="45" w:type="dxa"/>
              <w:right w:w="45" w:type="dxa"/>
            </w:tcMar>
            <w:vAlign w:val="center"/>
          </w:tcPr>
          <w:p w14:paraId="75085BC3" w14:textId="1217D370" w:rsidR="00E2297F" w:rsidRPr="00E80F49" w:rsidRDefault="00E2297F" w:rsidP="00E2297F">
            <w:pPr>
              <w:pStyle w:val="TAC"/>
            </w:pPr>
            <w:r>
              <w:t>No</w:t>
            </w:r>
          </w:p>
        </w:tc>
        <w:tc>
          <w:tcPr>
            <w:tcW w:w="1302" w:type="dxa"/>
            <w:shd w:val="clear" w:color="auto" w:fill="auto"/>
            <w:tcMar>
              <w:left w:w="45" w:type="dxa"/>
              <w:right w:w="45" w:type="dxa"/>
            </w:tcMar>
            <w:vAlign w:val="center"/>
          </w:tcPr>
          <w:p w14:paraId="5CB530E3" w14:textId="37171EF8" w:rsidR="00E2297F" w:rsidRPr="00E80F49" w:rsidRDefault="00E2297F" w:rsidP="00E2297F">
            <w:pPr>
              <w:pStyle w:val="TAC"/>
            </w:pPr>
            <w:r>
              <w:t>n66 (IMD4)</w:t>
            </w:r>
          </w:p>
        </w:tc>
        <w:tc>
          <w:tcPr>
            <w:tcW w:w="1381" w:type="dxa"/>
            <w:shd w:val="clear" w:color="auto" w:fill="auto"/>
            <w:tcMar>
              <w:left w:w="45" w:type="dxa"/>
              <w:right w:w="45" w:type="dxa"/>
            </w:tcMar>
            <w:vAlign w:val="bottom"/>
          </w:tcPr>
          <w:p w14:paraId="0D0BDB2D" w14:textId="77777777" w:rsidR="00E2297F" w:rsidRDefault="00E2297F" w:rsidP="00E2297F">
            <w:pPr>
              <w:pStyle w:val="TAC"/>
            </w:pPr>
            <w:r>
              <w:t>NE (anchor agnostic)</w:t>
            </w:r>
          </w:p>
          <w:p w14:paraId="2E2167C8" w14:textId="1AE400FA" w:rsidR="00E2297F" w:rsidRPr="00E80F49" w:rsidRDefault="00E2297F" w:rsidP="00E2297F">
            <w:pPr>
              <w:pStyle w:val="TAC"/>
            </w:pPr>
            <w:r>
              <w:t>IMD4</w:t>
            </w:r>
          </w:p>
        </w:tc>
        <w:tc>
          <w:tcPr>
            <w:tcW w:w="3052" w:type="dxa"/>
            <w:shd w:val="clear" w:color="auto" w:fill="auto"/>
            <w:tcMar>
              <w:left w:w="45" w:type="dxa"/>
              <w:right w:w="45" w:type="dxa"/>
            </w:tcMar>
            <w:vAlign w:val="center"/>
          </w:tcPr>
          <w:p w14:paraId="52972C09" w14:textId="38063011" w:rsidR="00E2297F" w:rsidRPr="00E80F49" w:rsidRDefault="00E2297F" w:rsidP="00E2297F">
            <w:pPr>
              <w:pStyle w:val="TAC"/>
            </w:pPr>
            <w:r>
              <w:t>RAN5#98</w:t>
            </w:r>
          </w:p>
        </w:tc>
      </w:tr>
      <w:tr w:rsidR="00E2297F" w:rsidRPr="00E80F49" w14:paraId="7811718F" w14:textId="77777777" w:rsidTr="008C05F3">
        <w:tc>
          <w:tcPr>
            <w:tcW w:w="10393" w:type="dxa"/>
            <w:gridSpan w:val="5"/>
          </w:tcPr>
          <w:p w14:paraId="3A56CC60" w14:textId="7F714633" w:rsidR="00E2297F" w:rsidRPr="00E80F49" w:rsidRDefault="00E2297F" w:rsidP="00E2297F">
            <w:pPr>
              <w:pStyle w:val="TAN"/>
            </w:pPr>
            <w:r w:rsidRPr="00E80F49">
              <w:t>NOTE 1:</w:t>
            </w:r>
            <w:r w:rsidRPr="00E80F49">
              <w:tab/>
              <w:t xml:space="preserve">If single UL is allowed in a </w:t>
            </w:r>
            <w:proofErr w:type="spellStart"/>
            <w:r w:rsidRPr="00E80F49">
              <w:t>DC_XA_nYA</w:t>
            </w:r>
            <w:proofErr w:type="spellEnd"/>
            <w:r w:rsidRPr="00E80F49">
              <w:t xml:space="preserve"> configuration the IMD requirements does not apply for UEs supporting UE capability </w:t>
            </w:r>
            <w:proofErr w:type="spellStart"/>
            <w:r w:rsidRPr="00E80F49">
              <w:rPr>
                <w:i/>
              </w:rPr>
              <w:t>singleUL</w:t>
            </w:r>
            <w:proofErr w:type="spellEnd"/>
            <w:r w:rsidRPr="00E80F49">
              <w:rPr>
                <w:i/>
              </w:rPr>
              <w:t>-Transmission.</w:t>
            </w:r>
          </w:p>
          <w:p w14:paraId="0DE43D63" w14:textId="28841ED6" w:rsidR="00E2297F" w:rsidRPr="00E80F49" w:rsidRDefault="00E2297F" w:rsidP="00E2297F">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E2297F" w:rsidRPr="00E80F49" w:rsidRDefault="00E2297F" w:rsidP="00E2297F">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90"/>
        <w:gridCol w:w="1812"/>
        <w:gridCol w:w="1493"/>
        <w:gridCol w:w="1554"/>
        <w:gridCol w:w="1502"/>
        <w:gridCol w:w="1473"/>
        <w:gridCol w:w="1152"/>
      </w:tblGrid>
      <w:tr w:rsidR="004B2214" w:rsidRPr="00E80F49" w14:paraId="2799D7BE" w14:textId="77777777" w:rsidTr="000C2935">
        <w:tc>
          <w:tcPr>
            <w:tcW w:w="1790" w:type="dxa"/>
          </w:tcPr>
          <w:p w14:paraId="6DAE2D92" w14:textId="77777777" w:rsidR="004B2214" w:rsidRPr="00E80F49" w:rsidRDefault="004B2214" w:rsidP="002E5133">
            <w:pPr>
              <w:pStyle w:val="TAH"/>
            </w:pPr>
            <w:r w:rsidRPr="00E80F49">
              <w:t>Band or band configuration</w:t>
            </w:r>
          </w:p>
        </w:tc>
        <w:tc>
          <w:tcPr>
            <w:tcW w:w="1812" w:type="dxa"/>
            <w:shd w:val="clear" w:color="auto" w:fill="auto"/>
          </w:tcPr>
          <w:p w14:paraId="4E172782" w14:textId="77777777" w:rsidR="004B2214" w:rsidRPr="00E80F49" w:rsidRDefault="004B2214" w:rsidP="002E5133">
            <w:pPr>
              <w:pStyle w:val="TAH"/>
            </w:pPr>
            <w:r w:rsidRPr="00E80F49">
              <w:t>Single UL</w:t>
            </w:r>
          </w:p>
        </w:tc>
        <w:tc>
          <w:tcPr>
            <w:tcW w:w="1493" w:type="dxa"/>
          </w:tcPr>
          <w:p w14:paraId="69538E99" w14:textId="77777777" w:rsidR="004B2214" w:rsidRPr="00E80F49" w:rsidRDefault="004B2214" w:rsidP="002E5133">
            <w:pPr>
              <w:pStyle w:val="TAH"/>
            </w:pPr>
            <w:r w:rsidRPr="00E80F49">
              <w:t>UL config</w:t>
            </w:r>
          </w:p>
        </w:tc>
        <w:tc>
          <w:tcPr>
            <w:tcW w:w="1554" w:type="dxa"/>
            <w:shd w:val="clear" w:color="auto" w:fill="auto"/>
          </w:tcPr>
          <w:p w14:paraId="459284C2" w14:textId="77777777" w:rsidR="004B2214" w:rsidRPr="00E80F49" w:rsidRDefault="004B2214" w:rsidP="002E5133">
            <w:pPr>
              <w:pStyle w:val="TAH"/>
            </w:pPr>
            <w:proofErr w:type="spellStart"/>
            <w:r w:rsidRPr="00E80F49">
              <w:t>Refsens</w:t>
            </w:r>
            <w:proofErr w:type="spellEnd"/>
            <w:r w:rsidRPr="00E80F49">
              <w:t xml:space="preserve"> exception, victim band</w:t>
            </w:r>
          </w:p>
        </w:tc>
        <w:tc>
          <w:tcPr>
            <w:tcW w:w="1502"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73"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52"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0C2935">
        <w:tc>
          <w:tcPr>
            <w:tcW w:w="1077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0C2935">
        <w:tc>
          <w:tcPr>
            <w:tcW w:w="1790" w:type="dxa"/>
            <w:vAlign w:val="center"/>
          </w:tcPr>
          <w:p w14:paraId="399AC093" w14:textId="77777777" w:rsidR="003874DD" w:rsidRPr="00E80F49" w:rsidRDefault="003874DD" w:rsidP="003874DD">
            <w:pPr>
              <w:pStyle w:val="TAC"/>
            </w:pPr>
            <w:r w:rsidRPr="00E80F49">
              <w:t>41</w:t>
            </w:r>
          </w:p>
        </w:tc>
        <w:tc>
          <w:tcPr>
            <w:tcW w:w="1812" w:type="dxa"/>
            <w:shd w:val="clear" w:color="auto" w:fill="auto"/>
            <w:vAlign w:val="center"/>
          </w:tcPr>
          <w:p w14:paraId="00DAAAE9" w14:textId="77777777" w:rsidR="003874DD" w:rsidRPr="00E80F49" w:rsidRDefault="003874DD" w:rsidP="003874DD">
            <w:pPr>
              <w:pStyle w:val="TAC"/>
            </w:pPr>
            <w:r w:rsidRPr="00E80F49">
              <w:t>Yes</w:t>
            </w:r>
          </w:p>
        </w:tc>
        <w:tc>
          <w:tcPr>
            <w:tcW w:w="1493" w:type="dxa"/>
          </w:tcPr>
          <w:p w14:paraId="5FDB6883" w14:textId="77777777" w:rsidR="003874DD" w:rsidRPr="00E80F49" w:rsidRDefault="003874DD" w:rsidP="003874DD">
            <w:pPr>
              <w:pStyle w:val="TAC"/>
            </w:pPr>
            <w:r w:rsidRPr="00E80F49">
              <w:t>DC_(n)41AA</w:t>
            </w:r>
          </w:p>
        </w:tc>
        <w:tc>
          <w:tcPr>
            <w:tcW w:w="1554" w:type="dxa"/>
            <w:shd w:val="clear" w:color="auto" w:fill="auto"/>
            <w:vAlign w:val="bottom"/>
          </w:tcPr>
          <w:p w14:paraId="7F454872" w14:textId="77777777" w:rsidR="003874DD" w:rsidRPr="00E80F49" w:rsidRDefault="003874DD" w:rsidP="003874DD">
            <w:pPr>
              <w:pStyle w:val="TAC"/>
            </w:pPr>
            <w:r w:rsidRPr="00E80F49">
              <w:t>N/A</w:t>
            </w:r>
          </w:p>
        </w:tc>
        <w:tc>
          <w:tcPr>
            <w:tcW w:w="1502" w:type="dxa"/>
            <w:shd w:val="clear" w:color="auto" w:fill="auto"/>
          </w:tcPr>
          <w:p w14:paraId="1FF9476F" w14:textId="16E3F8B3" w:rsidR="003874DD" w:rsidRPr="00E80F49" w:rsidRDefault="003874DD" w:rsidP="003874DD">
            <w:pPr>
              <w:pStyle w:val="TAC"/>
            </w:pPr>
            <w:r w:rsidRPr="00E80F49">
              <w:t>NE</w:t>
            </w:r>
          </w:p>
        </w:tc>
        <w:tc>
          <w:tcPr>
            <w:tcW w:w="1473"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52"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0C2935">
        <w:tc>
          <w:tcPr>
            <w:tcW w:w="1790" w:type="dxa"/>
            <w:vAlign w:val="center"/>
          </w:tcPr>
          <w:p w14:paraId="1956D3B5" w14:textId="77777777" w:rsidR="003874DD" w:rsidRPr="00E80F49" w:rsidRDefault="003874DD" w:rsidP="003874DD">
            <w:pPr>
              <w:pStyle w:val="TAC"/>
            </w:pPr>
            <w:r w:rsidRPr="00E80F49">
              <w:t>41</w:t>
            </w:r>
          </w:p>
        </w:tc>
        <w:tc>
          <w:tcPr>
            <w:tcW w:w="1812" w:type="dxa"/>
            <w:shd w:val="clear" w:color="auto" w:fill="auto"/>
            <w:vAlign w:val="center"/>
          </w:tcPr>
          <w:p w14:paraId="3304907C" w14:textId="77777777" w:rsidR="003874DD" w:rsidRPr="00E80F49" w:rsidRDefault="003874DD" w:rsidP="003874DD">
            <w:pPr>
              <w:pStyle w:val="TAC"/>
            </w:pPr>
            <w:r w:rsidRPr="00E80F49">
              <w:t>Yes</w:t>
            </w:r>
          </w:p>
        </w:tc>
        <w:tc>
          <w:tcPr>
            <w:tcW w:w="1493" w:type="dxa"/>
          </w:tcPr>
          <w:p w14:paraId="5127B4B2" w14:textId="77777777" w:rsidR="003874DD" w:rsidRPr="00E80F49" w:rsidRDefault="003874DD" w:rsidP="003874DD">
            <w:pPr>
              <w:pStyle w:val="TAC"/>
            </w:pPr>
            <w:r w:rsidRPr="00E80F49">
              <w:t>DC_41A_n41A</w:t>
            </w:r>
          </w:p>
        </w:tc>
        <w:tc>
          <w:tcPr>
            <w:tcW w:w="1554" w:type="dxa"/>
            <w:shd w:val="clear" w:color="auto" w:fill="auto"/>
            <w:vAlign w:val="bottom"/>
          </w:tcPr>
          <w:p w14:paraId="7B4BEDB9" w14:textId="77777777" w:rsidR="003874DD" w:rsidRPr="00E80F49" w:rsidRDefault="003874DD" w:rsidP="003874DD">
            <w:pPr>
              <w:pStyle w:val="TAC"/>
            </w:pPr>
            <w:r w:rsidRPr="00E80F49">
              <w:t>N/A</w:t>
            </w:r>
          </w:p>
        </w:tc>
        <w:tc>
          <w:tcPr>
            <w:tcW w:w="1502" w:type="dxa"/>
            <w:shd w:val="clear" w:color="auto" w:fill="auto"/>
          </w:tcPr>
          <w:p w14:paraId="2AEBC2FA" w14:textId="42C8A9E4" w:rsidR="003874DD" w:rsidRPr="00E80F49" w:rsidRDefault="003874DD" w:rsidP="003874DD">
            <w:pPr>
              <w:pStyle w:val="TAC"/>
            </w:pPr>
            <w:r w:rsidRPr="00E80F49">
              <w:t>NE</w:t>
            </w:r>
          </w:p>
        </w:tc>
        <w:tc>
          <w:tcPr>
            <w:tcW w:w="1473"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52"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0C2935">
        <w:tc>
          <w:tcPr>
            <w:tcW w:w="1790" w:type="dxa"/>
          </w:tcPr>
          <w:p w14:paraId="38EABCBA" w14:textId="77777777" w:rsidR="003874DD" w:rsidRPr="00E80F49" w:rsidRDefault="003874DD" w:rsidP="003874DD">
            <w:pPr>
              <w:pStyle w:val="TAC"/>
            </w:pPr>
            <w:r w:rsidRPr="00E80F49">
              <w:t>48</w:t>
            </w:r>
          </w:p>
        </w:tc>
        <w:tc>
          <w:tcPr>
            <w:tcW w:w="1812"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93" w:type="dxa"/>
          </w:tcPr>
          <w:p w14:paraId="427AC138" w14:textId="77777777" w:rsidR="003874DD" w:rsidRPr="00E80F49" w:rsidRDefault="003874DD" w:rsidP="003874DD">
            <w:pPr>
              <w:pStyle w:val="TAC"/>
            </w:pPr>
            <w:r w:rsidRPr="00E80F49">
              <w:t>DC_(n)48AA</w:t>
            </w:r>
          </w:p>
        </w:tc>
        <w:tc>
          <w:tcPr>
            <w:tcW w:w="1554" w:type="dxa"/>
            <w:shd w:val="clear" w:color="auto" w:fill="auto"/>
            <w:vAlign w:val="bottom"/>
          </w:tcPr>
          <w:p w14:paraId="7A534A65" w14:textId="77777777" w:rsidR="003874DD" w:rsidRPr="00E80F49" w:rsidRDefault="003874DD" w:rsidP="003874DD">
            <w:pPr>
              <w:pStyle w:val="TAC"/>
            </w:pPr>
            <w:r w:rsidRPr="00E80F49">
              <w:t>N/A</w:t>
            </w:r>
          </w:p>
        </w:tc>
        <w:tc>
          <w:tcPr>
            <w:tcW w:w="1502" w:type="dxa"/>
            <w:shd w:val="clear" w:color="auto" w:fill="auto"/>
          </w:tcPr>
          <w:p w14:paraId="685A08B7" w14:textId="272A78E1" w:rsidR="003874DD" w:rsidRPr="00E80F49" w:rsidRDefault="003874DD" w:rsidP="003874DD">
            <w:pPr>
              <w:pStyle w:val="TAC"/>
            </w:pPr>
            <w:r w:rsidRPr="00E80F49">
              <w:t>NE</w:t>
            </w:r>
          </w:p>
        </w:tc>
        <w:tc>
          <w:tcPr>
            <w:tcW w:w="1473"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52"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0C2935">
        <w:tc>
          <w:tcPr>
            <w:tcW w:w="1790" w:type="dxa"/>
          </w:tcPr>
          <w:p w14:paraId="0691ABFB" w14:textId="77777777" w:rsidR="003874DD" w:rsidRPr="00E80F49" w:rsidRDefault="003874DD" w:rsidP="003874DD">
            <w:pPr>
              <w:pStyle w:val="TAC"/>
            </w:pPr>
            <w:r w:rsidRPr="00E80F49">
              <w:t>48</w:t>
            </w:r>
          </w:p>
        </w:tc>
        <w:tc>
          <w:tcPr>
            <w:tcW w:w="1812"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93" w:type="dxa"/>
          </w:tcPr>
          <w:p w14:paraId="3A9E3294" w14:textId="77777777" w:rsidR="003874DD" w:rsidRPr="00E80F49" w:rsidRDefault="003874DD" w:rsidP="003874DD">
            <w:pPr>
              <w:pStyle w:val="TAC"/>
            </w:pPr>
            <w:r w:rsidRPr="00E80F49">
              <w:t>DC_48A_n48A</w:t>
            </w:r>
          </w:p>
        </w:tc>
        <w:tc>
          <w:tcPr>
            <w:tcW w:w="1554" w:type="dxa"/>
            <w:shd w:val="clear" w:color="auto" w:fill="auto"/>
            <w:vAlign w:val="bottom"/>
          </w:tcPr>
          <w:p w14:paraId="620731FA" w14:textId="77777777" w:rsidR="003874DD" w:rsidRPr="00E80F49" w:rsidRDefault="003874DD" w:rsidP="003874DD">
            <w:pPr>
              <w:pStyle w:val="TAC"/>
            </w:pPr>
            <w:r w:rsidRPr="00E80F49">
              <w:t>N/A</w:t>
            </w:r>
          </w:p>
        </w:tc>
        <w:tc>
          <w:tcPr>
            <w:tcW w:w="1502" w:type="dxa"/>
            <w:shd w:val="clear" w:color="auto" w:fill="auto"/>
          </w:tcPr>
          <w:p w14:paraId="49153855" w14:textId="236C1C8B" w:rsidR="003874DD" w:rsidRPr="00E80F49" w:rsidRDefault="003874DD" w:rsidP="003874DD">
            <w:pPr>
              <w:pStyle w:val="TAC"/>
            </w:pPr>
            <w:r w:rsidRPr="00E80F49">
              <w:t>NE</w:t>
            </w:r>
          </w:p>
        </w:tc>
        <w:tc>
          <w:tcPr>
            <w:tcW w:w="1473"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52"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0C2935">
        <w:tc>
          <w:tcPr>
            <w:tcW w:w="10776" w:type="dxa"/>
            <w:gridSpan w:val="7"/>
          </w:tcPr>
          <w:p w14:paraId="47C39128" w14:textId="058FBAF2" w:rsidR="004B2214" w:rsidRPr="00E80F49" w:rsidRDefault="004B2214" w:rsidP="002E5133">
            <w:pPr>
              <w:pStyle w:val="TAH"/>
            </w:pPr>
            <w:proofErr w:type="spellStart"/>
            <w:r w:rsidRPr="00E80F49">
              <w:t>DC_XA</w:t>
            </w:r>
            <w:r w:rsidR="003874DD" w:rsidRPr="00E80F49">
              <w:t>_</w:t>
            </w:r>
            <w:r w:rsidRPr="00E80F49">
              <w:t>nYC</w:t>
            </w:r>
            <w:proofErr w:type="spellEnd"/>
          </w:p>
        </w:tc>
      </w:tr>
      <w:tr w:rsidR="00695DAD" w:rsidRPr="00E80F49" w14:paraId="1882860E" w14:textId="77777777" w:rsidTr="000C2935">
        <w:tc>
          <w:tcPr>
            <w:tcW w:w="1790"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12"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93"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54"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502"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73" w:type="dxa"/>
            <w:vAlign w:val="center"/>
          </w:tcPr>
          <w:p w14:paraId="3E9D9C3C" w14:textId="77777777" w:rsidR="00695DAD" w:rsidRPr="00E80F49" w:rsidRDefault="00695DAD" w:rsidP="0033227D">
            <w:pPr>
              <w:pStyle w:val="TAC"/>
            </w:pPr>
          </w:p>
        </w:tc>
        <w:tc>
          <w:tcPr>
            <w:tcW w:w="1152"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0C2935">
        <w:tc>
          <w:tcPr>
            <w:tcW w:w="10776" w:type="dxa"/>
            <w:gridSpan w:val="7"/>
          </w:tcPr>
          <w:p w14:paraId="625D8A85" w14:textId="76037D19" w:rsidR="00695DAD" w:rsidRPr="00E80F49" w:rsidRDefault="00695DAD" w:rsidP="00695DAD">
            <w:pPr>
              <w:pStyle w:val="TAH"/>
            </w:pPr>
            <w:proofErr w:type="spellStart"/>
            <w:r w:rsidRPr="00E80F49">
              <w:t>DC_XA_nY</w:t>
            </w:r>
            <w:proofErr w:type="spellEnd"/>
            <w:r w:rsidRPr="00E80F49">
              <w:t>(2A)</w:t>
            </w:r>
          </w:p>
        </w:tc>
      </w:tr>
      <w:tr w:rsidR="00695DAD" w:rsidRPr="00E80F49" w14:paraId="4C99CE40" w14:textId="77777777" w:rsidTr="000C2935">
        <w:tc>
          <w:tcPr>
            <w:tcW w:w="1790" w:type="dxa"/>
          </w:tcPr>
          <w:p w14:paraId="16BC32A7" w14:textId="3678F25A" w:rsidR="00695DAD" w:rsidRPr="00E80F49" w:rsidRDefault="00695DAD" w:rsidP="00695DAD">
            <w:pPr>
              <w:pStyle w:val="TAL"/>
            </w:pPr>
            <w:r w:rsidRPr="00E80F49">
              <w:rPr>
                <w:lang w:eastAsia="ja-JP"/>
              </w:rPr>
              <w:t>FFS</w:t>
            </w:r>
          </w:p>
        </w:tc>
        <w:tc>
          <w:tcPr>
            <w:tcW w:w="1812" w:type="dxa"/>
            <w:shd w:val="clear" w:color="auto" w:fill="auto"/>
            <w:vAlign w:val="center"/>
          </w:tcPr>
          <w:p w14:paraId="4CEFDB9A" w14:textId="77777777" w:rsidR="00695DAD" w:rsidRPr="00E80F49" w:rsidRDefault="00695DAD" w:rsidP="00695DAD">
            <w:pPr>
              <w:pStyle w:val="TAL"/>
              <w:jc w:val="center"/>
            </w:pPr>
          </w:p>
        </w:tc>
        <w:tc>
          <w:tcPr>
            <w:tcW w:w="1493" w:type="dxa"/>
            <w:vAlign w:val="center"/>
          </w:tcPr>
          <w:p w14:paraId="28C87FDC" w14:textId="77777777" w:rsidR="00695DAD" w:rsidRPr="00E80F49" w:rsidRDefault="00695DAD" w:rsidP="00695DAD">
            <w:pPr>
              <w:pStyle w:val="TAL"/>
            </w:pPr>
          </w:p>
        </w:tc>
        <w:tc>
          <w:tcPr>
            <w:tcW w:w="1554" w:type="dxa"/>
            <w:shd w:val="clear" w:color="auto" w:fill="auto"/>
            <w:vAlign w:val="center"/>
          </w:tcPr>
          <w:p w14:paraId="2EDDD764" w14:textId="77777777" w:rsidR="00695DAD" w:rsidRPr="00E80F49" w:rsidRDefault="00695DAD" w:rsidP="00695DAD">
            <w:pPr>
              <w:pStyle w:val="TAL"/>
            </w:pPr>
          </w:p>
        </w:tc>
        <w:tc>
          <w:tcPr>
            <w:tcW w:w="1502" w:type="dxa"/>
            <w:shd w:val="clear" w:color="auto" w:fill="auto"/>
            <w:vAlign w:val="center"/>
          </w:tcPr>
          <w:p w14:paraId="0F9CE136" w14:textId="77777777" w:rsidR="00695DAD" w:rsidRPr="00E80F49" w:rsidRDefault="00695DAD" w:rsidP="00695DAD">
            <w:pPr>
              <w:pStyle w:val="TAL"/>
            </w:pPr>
          </w:p>
        </w:tc>
        <w:tc>
          <w:tcPr>
            <w:tcW w:w="1473" w:type="dxa"/>
          </w:tcPr>
          <w:p w14:paraId="10788BD8" w14:textId="77777777" w:rsidR="00695DAD" w:rsidRPr="00E80F49" w:rsidRDefault="00695DAD" w:rsidP="00695DAD">
            <w:pPr>
              <w:pStyle w:val="TAL"/>
            </w:pPr>
          </w:p>
        </w:tc>
        <w:tc>
          <w:tcPr>
            <w:tcW w:w="1152"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0C2935">
        <w:tc>
          <w:tcPr>
            <w:tcW w:w="10776" w:type="dxa"/>
            <w:gridSpan w:val="7"/>
          </w:tcPr>
          <w:p w14:paraId="438A4E48" w14:textId="37E9B685" w:rsidR="00695DAD" w:rsidRPr="00E80F49" w:rsidRDefault="00695DAD" w:rsidP="00695DAD">
            <w:pPr>
              <w:pStyle w:val="TAH"/>
            </w:pPr>
            <w:bookmarkStart w:id="390" w:name="_Hlk54685506"/>
            <w:proofErr w:type="spellStart"/>
            <w:r w:rsidRPr="00E80F49">
              <w:t>DC_XA_nYA-nZA</w:t>
            </w:r>
            <w:bookmarkEnd w:id="390"/>
            <w:proofErr w:type="spellEnd"/>
          </w:p>
        </w:tc>
      </w:tr>
      <w:tr w:rsidR="00695DAD" w:rsidRPr="00E80F49" w14:paraId="5D2D3D62" w14:textId="77777777" w:rsidTr="000C2935">
        <w:tc>
          <w:tcPr>
            <w:tcW w:w="1790"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12" w:type="dxa"/>
            <w:shd w:val="clear" w:color="auto" w:fill="auto"/>
            <w:vAlign w:val="center"/>
          </w:tcPr>
          <w:p w14:paraId="688C5A88" w14:textId="215ACA72" w:rsidR="00695DAD" w:rsidRPr="00E80F49" w:rsidRDefault="00695DAD" w:rsidP="00695DAD">
            <w:pPr>
              <w:pStyle w:val="TAC"/>
            </w:pPr>
            <w:r w:rsidRPr="00E80F49">
              <w:t>No</w:t>
            </w:r>
          </w:p>
        </w:tc>
        <w:tc>
          <w:tcPr>
            <w:tcW w:w="1493" w:type="dxa"/>
            <w:vAlign w:val="center"/>
          </w:tcPr>
          <w:p w14:paraId="6B7A0239" w14:textId="5300861D" w:rsidR="00695DAD" w:rsidRPr="00E80F49" w:rsidRDefault="00695DAD" w:rsidP="00695DAD">
            <w:pPr>
              <w:pStyle w:val="TAC"/>
            </w:pPr>
            <w:r w:rsidRPr="00E80F49">
              <w:t>DC_1A_n28A</w:t>
            </w:r>
          </w:p>
        </w:tc>
        <w:tc>
          <w:tcPr>
            <w:tcW w:w="1554" w:type="dxa"/>
            <w:shd w:val="clear" w:color="auto" w:fill="auto"/>
            <w:vAlign w:val="center"/>
          </w:tcPr>
          <w:p w14:paraId="42B43759" w14:textId="06FDCA77" w:rsidR="00695DAD" w:rsidRPr="00E80F49" w:rsidRDefault="00695DAD" w:rsidP="00695DAD">
            <w:pPr>
              <w:pStyle w:val="TAC"/>
            </w:pPr>
            <w:r w:rsidRPr="00E80F49">
              <w:t>n78 (3 band IMD3)</w:t>
            </w:r>
          </w:p>
        </w:tc>
        <w:tc>
          <w:tcPr>
            <w:tcW w:w="1502" w:type="dxa"/>
            <w:shd w:val="clear" w:color="auto" w:fill="auto"/>
            <w:vAlign w:val="center"/>
          </w:tcPr>
          <w:p w14:paraId="16BC27E1" w14:textId="0C960D4B" w:rsidR="00695DAD" w:rsidRPr="00E80F49" w:rsidRDefault="00695DAD" w:rsidP="00695DAD">
            <w:pPr>
              <w:pStyle w:val="TAC"/>
            </w:pPr>
            <w:r w:rsidRPr="00E80F49">
              <w:t>NE, IMD3</w:t>
            </w:r>
          </w:p>
        </w:tc>
        <w:tc>
          <w:tcPr>
            <w:tcW w:w="1473" w:type="dxa"/>
            <w:vAlign w:val="center"/>
          </w:tcPr>
          <w:p w14:paraId="392BBB3B" w14:textId="5F9B9095" w:rsidR="00695DAD" w:rsidRPr="00E80F49" w:rsidRDefault="00695DAD" w:rsidP="00695DAD">
            <w:pPr>
              <w:pStyle w:val="TAC"/>
            </w:pPr>
          </w:p>
        </w:tc>
        <w:tc>
          <w:tcPr>
            <w:tcW w:w="1152"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0C2935">
        <w:tc>
          <w:tcPr>
            <w:tcW w:w="1790" w:type="dxa"/>
            <w:tcBorders>
              <w:top w:val="nil"/>
            </w:tcBorders>
            <w:vAlign w:val="center"/>
          </w:tcPr>
          <w:p w14:paraId="2B98BCDB" w14:textId="1EDBE52F" w:rsidR="00695DAD" w:rsidRPr="00E80F49" w:rsidRDefault="00695DAD" w:rsidP="00695DAD">
            <w:pPr>
              <w:pStyle w:val="TAC"/>
            </w:pPr>
          </w:p>
        </w:tc>
        <w:tc>
          <w:tcPr>
            <w:tcW w:w="1812" w:type="dxa"/>
            <w:shd w:val="clear" w:color="auto" w:fill="auto"/>
            <w:vAlign w:val="center"/>
          </w:tcPr>
          <w:p w14:paraId="1D91F8C0" w14:textId="4D596479" w:rsidR="00695DAD" w:rsidRPr="00E80F49" w:rsidRDefault="00695DAD" w:rsidP="00695DAD">
            <w:pPr>
              <w:pStyle w:val="TAC"/>
            </w:pPr>
            <w:r w:rsidRPr="00E80F49">
              <w:t>No</w:t>
            </w:r>
          </w:p>
        </w:tc>
        <w:tc>
          <w:tcPr>
            <w:tcW w:w="1493"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54" w:type="dxa"/>
            <w:shd w:val="clear" w:color="auto" w:fill="auto"/>
            <w:vAlign w:val="center"/>
          </w:tcPr>
          <w:p w14:paraId="25238BFE" w14:textId="05A376B8" w:rsidR="00695DAD" w:rsidRPr="00E80F49" w:rsidRDefault="00695DAD" w:rsidP="00695DAD">
            <w:pPr>
              <w:pStyle w:val="TAC"/>
            </w:pPr>
            <w:r w:rsidRPr="00E80F49">
              <w:t>n28 (3 band IMD5)</w:t>
            </w:r>
          </w:p>
        </w:tc>
        <w:tc>
          <w:tcPr>
            <w:tcW w:w="1502"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73" w:type="dxa"/>
            <w:vAlign w:val="center"/>
          </w:tcPr>
          <w:p w14:paraId="13B19AC1" w14:textId="4EC67AAD" w:rsidR="00695DAD" w:rsidRPr="00E80F49" w:rsidRDefault="00695DAD" w:rsidP="00695DAD">
            <w:pPr>
              <w:pStyle w:val="TAC"/>
            </w:pPr>
          </w:p>
        </w:tc>
        <w:tc>
          <w:tcPr>
            <w:tcW w:w="1152"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0C2935">
        <w:tc>
          <w:tcPr>
            <w:tcW w:w="1790"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12"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93" w:type="dxa"/>
            <w:vAlign w:val="center"/>
          </w:tcPr>
          <w:p w14:paraId="55E72592" w14:textId="77777777" w:rsidR="00695DAD" w:rsidRPr="00E80F49" w:rsidRDefault="00695DAD" w:rsidP="00695DAD">
            <w:pPr>
              <w:pStyle w:val="TAC"/>
            </w:pPr>
            <w:r w:rsidRPr="00E80F49">
              <w:rPr>
                <w:rFonts w:eastAsia="Malgun Gothic"/>
              </w:rPr>
              <w:t>DC_3A_n28A</w:t>
            </w:r>
          </w:p>
        </w:tc>
        <w:tc>
          <w:tcPr>
            <w:tcW w:w="1554" w:type="dxa"/>
            <w:shd w:val="clear" w:color="auto" w:fill="auto"/>
            <w:vAlign w:val="center"/>
          </w:tcPr>
          <w:p w14:paraId="1F993E50" w14:textId="77777777" w:rsidR="00695DAD" w:rsidRPr="00E80F49" w:rsidRDefault="00695DAD" w:rsidP="00695DAD">
            <w:pPr>
              <w:pStyle w:val="TAC"/>
            </w:pPr>
            <w:r w:rsidRPr="00E80F49">
              <w:t>n78 (3 band IMD5)</w:t>
            </w:r>
          </w:p>
        </w:tc>
        <w:tc>
          <w:tcPr>
            <w:tcW w:w="1502"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73" w:type="dxa"/>
          </w:tcPr>
          <w:p w14:paraId="5405DEA3" w14:textId="77777777" w:rsidR="00695DAD" w:rsidRPr="00E80F49" w:rsidRDefault="00695DAD" w:rsidP="00695DAD">
            <w:pPr>
              <w:pStyle w:val="TAC"/>
            </w:pPr>
          </w:p>
        </w:tc>
        <w:tc>
          <w:tcPr>
            <w:tcW w:w="1152"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0C2935">
        <w:tc>
          <w:tcPr>
            <w:tcW w:w="1790" w:type="dxa"/>
            <w:tcBorders>
              <w:top w:val="nil"/>
            </w:tcBorders>
            <w:vAlign w:val="center"/>
          </w:tcPr>
          <w:p w14:paraId="20951B4B" w14:textId="77777777" w:rsidR="00695DAD" w:rsidRPr="00E80F49" w:rsidRDefault="00695DAD" w:rsidP="00695DAD">
            <w:pPr>
              <w:pStyle w:val="TAC"/>
            </w:pPr>
          </w:p>
        </w:tc>
        <w:tc>
          <w:tcPr>
            <w:tcW w:w="1812"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93" w:type="dxa"/>
            <w:vAlign w:val="center"/>
          </w:tcPr>
          <w:p w14:paraId="52C3481D" w14:textId="77777777" w:rsidR="00695DAD" w:rsidRPr="00E80F49" w:rsidRDefault="00695DAD" w:rsidP="00695DAD">
            <w:pPr>
              <w:pStyle w:val="TAC"/>
            </w:pPr>
            <w:r w:rsidRPr="00E80F49">
              <w:rPr>
                <w:rFonts w:eastAsia="Malgun Gothic"/>
              </w:rPr>
              <w:t>DC_3A_n78A</w:t>
            </w:r>
          </w:p>
        </w:tc>
        <w:tc>
          <w:tcPr>
            <w:tcW w:w="1554"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502" w:type="dxa"/>
            <w:shd w:val="clear" w:color="auto" w:fill="auto"/>
            <w:vAlign w:val="center"/>
          </w:tcPr>
          <w:p w14:paraId="60D3FD6B" w14:textId="77777777" w:rsidR="00695DAD" w:rsidRPr="00E80F49" w:rsidRDefault="00695DAD" w:rsidP="00695DAD">
            <w:pPr>
              <w:pStyle w:val="TAC"/>
            </w:pPr>
            <w:r w:rsidRPr="00E80F49">
              <w:t>No test required</w:t>
            </w:r>
          </w:p>
        </w:tc>
        <w:tc>
          <w:tcPr>
            <w:tcW w:w="1473" w:type="dxa"/>
          </w:tcPr>
          <w:p w14:paraId="3FADEB7B" w14:textId="77777777" w:rsidR="00695DAD" w:rsidRPr="00E80F49" w:rsidRDefault="00695DAD" w:rsidP="00695DAD">
            <w:pPr>
              <w:pStyle w:val="TAC"/>
            </w:pPr>
          </w:p>
        </w:tc>
        <w:tc>
          <w:tcPr>
            <w:tcW w:w="1152"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0C2935">
        <w:tc>
          <w:tcPr>
            <w:tcW w:w="1790"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12"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93"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54"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502" w:type="dxa"/>
            <w:shd w:val="clear" w:color="auto" w:fill="auto"/>
            <w:vAlign w:val="center"/>
          </w:tcPr>
          <w:p w14:paraId="117DDD36" w14:textId="1EA4D168" w:rsidR="008F0EC0" w:rsidRPr="00E80F49" w:rsidRDefault="008F0EC0" w:rsidP="008F0EC0">
            <w:pPr>
              <w:pStyle w:val="TAC"/>
            </w:pPr>
            <w:r w:rsidRPr="00E80F49">
              <w:t>No test required</w:t>
            </w:r>
          </w:p>
        </w:tc>
        <w:tc>
          <w:tcPr>
            <w:tcW w:w="1473" w:type="dxa"/>
          </w:tcPr>
          <w:p w14:paraId="249C0DBA" w14:textId="77777777" w:rsidR="008F0EC0" w:rsidRPr="00E80F49" w:rsidRDefault="008F0EC0" w:rsidP="008F0EC0">
            <w:pPr>
              <w:pStyle w:val="TAC"/>
            </w:pPr>
          </w:p>
        </w:tc>
        <w:tc>
          <w:tcPr>
            <w:tcW w:w="1152"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0C2935">
        <w:tc>
          <w:tcPr>
            <w:tcW w:w="1790" w:type="dxa"/>
            <w:tcBorders>
              <w:top w:val="nil"/>
            </w:tcBorders>
            <w:vAlign w:val="center"/>
          </w:tcPr>
          <w:p w14:paraId="4C6598F8" w14:textId="77777777" w:rsidR="008F0EC0" w:rsidRPr="00E80F49" w:rsidRDefault="008F0EC0" w:rsidP="008F0EC0">
            <w:pPr>
              <w:pStyle w:val="TAC"/>
            </w:pPr>
          </w:p>
        </w:tc>
        <w:tc>
          <w:tcPr>
            <w:tcW w:w="1812"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93"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54"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502" w:type="dxa"/>
            <w:shd w:val="clear" w:color="auto" w:fill="auto"/>
            <w:vAlign w:val="center"/>
          </w:tcPr>
          <w:p w14:paraId="0B11950F" w14:textId="6A67A433" w:rsidR="008F0EC0" w:rsidRPr="00E80F49" w:rsidRDefault="008F0EC0" w:rsidP="008F0EC0">
            <w:pPr>
              <w:pStyle w:val="TAC"/>
            </w:pPr>
            <w:r w:rsidRPr="00E80F49">
              <w:t>No test required</w:t>
            </w:r>
          </w:p>
        </w:tc>
        <w:tc>
          <w:tcPr>
            <w:tcW w:w="1473" w:type="dxa"/>
          </w:tcPr>
          <w:p w14:paraId="3C9021B6" w14:textId="77777777" w:rsidR="008F0EC0" w:rsidRPr="00E80F49" w:rsidRDefault="008F0EC0" w:rsidP="008F0EC0">
            <w:pPr>
              <w:pStyle w:val="TAC"/>
            </w:pPr>
          </w:p>
        </w:tc>
        <w:tc>
          <w:tcPr>
            <w:tcW w:w="1152"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0C2935">
        <w:tc>
          <w:tcPr>
            <w:tcW w:w="1790" w:type="dxa"/>
            <w:tcBorders>
              <w:bottom w:val="nil"/>
            </w:tcBorders>
            <w:vAlign w:val="center"/>
          </w:tcPr>
          <w:p w14:paraId="5C5E7425" w14:textId="57F43AD2" w:rsidR="00695DAD" w:rsidRPr="00E80F49" w:rsidRDefault="00695DAD" w:rsidP="00695DAD">
            <w:pPr>
              <w:pStyle w:val="TAC"/>
            </w:pPr>
            <w:r w:rsidRPr="00E80F49">
              <w:t>DC_7A_n28A-n78A</w:t>
            </w:r>
          </w:p>
        </w:tc>
        <w:tc>
          <w:tcPr>
            <w:tcW w:w="1812"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93"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54"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502"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73" w:type="dxa"/>
          </w:tcPr>
          <w:p w14:paraId="7F5488DA" w14:textId="77777777" w:rsidR="00695DAD" w:rsidRPr="00E80F49" w:rsidRDefault="00695DAD" w:rsidP="00695DAD">
            <w:pPr>
              <w:pStyle w:val="TAC"/>
            </w:pPr>
          </w:p>
        </w:tc>
        <w:tc>
          <w:tcPr>
            <w:tcW w:w="1152"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0C2935">
        <w:tc>
          <w:tcPr>
            <w:tcW w:w="1790" w:type="dxa"/>
            <w:tcBorders>
              <w:top w:val="nil"/>
            </w:tcBorders>
            <w:vAlign w:val="center"/>
          </w:tcPr>
          <w:p w14:paraId="67F2A205" w14:textId="77777777" w:rsidR="00695DAD" w:rsidRPr="00E80F49" w:rsidRDefault="00695DAD" w:rsidP="00695DAD">
            <w:pPr>
              <w:pStyle w:val="TAC"/>
            </w:pPr>
          </w:p>
        </w:tc>
        <w:tc>
          <w:tcPr>
            <w:tcW w:w="1812"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93"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54"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502"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73" w:type="dxa"/>
          </w:tcPr>
          <w:p w14:paraId="0A2EF2A0" w14:textId="77777777" w:rsidR="00695DAD" w:rsidRPr="00E80F49" w:rsidRDefault="00695DAD" w:rsidP="00695DAD">
            <w:pPr>
              <w:pStyle w:val="TAC"/>
            </w:pPr>
          </w:p>
        </w:tc>
        <w:tc>
          <w:tcPr>
            <w:tcW w:w="1152"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0C2935">
        <w:tc>
          <w:tcPr>
            <w:tcW w:w="1790"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12"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93"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54"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502"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73" w:type="dxa"/>
            <w:vAlign w:val="center"/>
          </w:tcPr>
          <w:p w14:paraId="733FA4BC" w14:textId="77777777" w:rsidR="00695DAD" w:rsidRPr="00E80F49" w:rsidRDefault="00695DAD" w:rsidP="00695DAD">
            <w:pPr>
              <w:pStyle w:val="TAC"/>
            </w:pPr>
          </w:p>
        </w:tc>
        <w:tc>
          <w:tcPr>
            <w:tcW w:w="1152"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0C2935">
        <w:tc>
          <w:tcPr>
            <w:tcW w:w="1790" w:type="dxa"/>
            <w:tcBorders>
              <w:top w:val="nil"/>
            </w:tcBorders>
            <w:vAlign w:val="center"/>
          </w:tcPr>
          <w:p w14:paraId="2D31B535" w14:textId="77777777" w:rsidR="00695DAD" w:rsidRPr="00E80F49" w:rsidRDefault="00695DAD" w:rsidP="00695DAD">
            <w:pPr>
              <w:pStyle w:val="TAC"/>
            </w:pPr>
          </w:p>
        </w:tc>
        <w:tc>
          <w:tcPr>
            <w:tcW w:w="1812"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93"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54"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502"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73" w:type="dxa"/>
            <w:vAlign w:val="center"/>
          </w:tcPr>
          <w:p w14:paraId="05D12173" w14:textId="77777777" w:rsidR="00695DAD" w:rsidRPr="00E80F49" w:rsidRDefault="00695DAD" w:rsidP="00695DAD">
            <w:pPr>
              <w:pStyle w:val="TAC"/>
            </w:pPr>
          </w:p>
        </w:tc>
        <w:tc>
          <w:tcPr>
            <w:tcW w:w="1152"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0C2935">
        <w:tc>
          <w:tcPr>
            <w:tcW w:w="1790"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12"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93"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54"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502"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73" w:type="dxa"/>
            <w:vAlign w:val="center"/>
          </w:tcPr>
          <w:p w14:paraId="0A615DB4" w14:textId="77777777" w:rsidR="008F0EC0" w:rsidRPr="00E80F49" w:rsidRDefault="008F0EC0" w:rsidP="008F0EC0">
            <w:pPr>
              <w:pStyle w:val="TAC"/>
            </w:pPr>
          </w:p>
        </w:tc>
        <w:tc>
          <w:tcPr>
            <w:tcW w:w="1152"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0C2935">
        <w:tc>
          <w:tcPr>
            <w:tcW w:w="1790" w:type="dxa"/>
            <w:tcBorders>
              <w:top w:val="nil"/>
            </w:tcBorders>
            <w:vAlign w:val="center"/>
          </w:tcPr>
          <w:p w14:paraId="2E73342A" w14:textId="77777777" w:rsidR="008F0EC0" w:rsidRPr="00E80F49" w:rsidRDefault="008F0EC0" w:rsidP="008F0EC0">
            <w:pPr>
              <w:pStyle w:val="TAC"/>
            </w:pPr>
          </w:p>
        </w:tc>
        <w:tc>
          <w:tcPr>
            <w:tcW w:w="1812"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93"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54"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502"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73" w:type="dxa"/>
            <w:vAlign w:val="center"/>
          </w:tcPr>
          <w:p w14:paraId="28B09A02" w14:textId="77777777" w:rsidR="008F0EC0" w:rsidRPr="00E80F49" w:rsidRDefault="008F0EC0" w:rsidP="008F0EC0">
            <w:pPr>
              <w:pStyle w:val="TAC"/>
            </w:pPr>
          </w:p>
        </w:tc>
        <w:tc>
          <w:tcPr>
            <w:tcW w:w="1152"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0C2935">
        <w:tc>
          <w:tcPr>
            <w:tcW w:w="10776" w:type="dxa"/>
            <w:gridSpan w:val="7"/>
          </w:tcPr>
          <w:p w14:paraId="39033778" w14:textId="6B8A6A78" w:rsidR="00695DAD" w:rsidRPr="00E80F49" w:rsidRDefault="00695DAD" w:rsidP="00695DAD">
            <w:pPr>
              <w:pStyle w:val="TAH"/>
            </w:pPr>
            <w:r w:rsidRPr="00E80F49">
              <w:t>DC_XA-</w:t>
            </w:r>
            <w:proofErr w:type="spellStart"/>
            <w:r w:rsidRPr="00E80F49">
              <w:t>YA_nZA</w:t>
            </w:r>
            <w:proofErr w:type="spellEnd"/>
          </w:p>
        </w:tc>
      </w:tr>
      <w:tr w:rsidR="00695DAD" w:rsidRPr="00E80F49" w14:paraId="0FAC1A11" w14:textId="77777777" w:rsidTr="000C2935">
        <w:tc>
          <w:tcPr>
            <w:tcW w:w="1790"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12" w:type="dxa"/>
            <w:shd w:val="clear" w:color="auto" w:fill="auto"/>
            <w:vAlign w:val="center"/>
          </w:tcPr>
          <w:p w14:paraId="6348008A" w14:textId="77777777" w:rsidR="00695DAD" w:rsidRPr="00E80F49" w:rsidRDefault="00695DAD" w:rsidP="00695DAD">
            <w:pPr>
              <w:pStyle w:val="TAC"/>
            </w:pPr>
            <w:r w:rsidRPr="00E80F49">
              <w:t>No</w:t>
            </w:r>
          </w:p>
        </w:tc>
        <w:tc>
          <w:tcPr>
            <w:tcW w:w="1493" w:type="dxa"/>
            <w:vAlign w:val="center"/>
          </w:tcPr>
          <w:p w14:paraId="5C49ABA3" w14:textId="77777777" w:rsidR="00695DAD" w:rsidRPr="00E80F49" w:rsidRDefault="00695DAD" w:rsidP="00695DAD">
            <w:pPr>
              <w:pStyle w:val="TAC"/>
            </w:pPr>
            <w:r w:rsidRPr="00E80F49">
              <w:t>DC_1A_n28A</w:t>
            </w:r>
          </w:p>
        </w:tc>
        <w:tc>
          <w:tcPr>
            <w:tcW w:w="1554"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502" w:type="dxa"/>
            <w:shd w:val="clear" w:color="auto" w:fill="auto"/>
            <w:vAlign w:val="center"/>
          </w:tcPr>
          <w:p w14:paraId="6FA70855" w14:textId="77777777" w:rsidR="00695DAD" w:rsidRPr="00E80F49" w:rsidRDefault="00695DAD" w:rsidP="00695DAD">
            <w:pPr>
              <w:pStyle w:val="TAC"/>
            </w:pPr>
            <w:r w:rsidRPr="00E80F49">
              <w:t>IMD5</w:t>
            </w:r>
          </w:p>
        </w:tc>
        <w:tc>
          <w:tcPr>
            <w:tcW w:w="1473" w:type="dxa"/>
            <w:vAlign w:val="center"/>
          </w:tcPr>
          <w:p w14:paraId="75F78BFA" w14:textId="77777777" w:rsidR="00695DAD" w:rsidRPr="00E80F49" w:rsidRDefault="00695DAD" w:rsidP="00695DAD">
            <w:pPr>
              <w:pStyle w:val="TAC"/>
            </w:pPr>
          </w:p>
        </w:tc>
        <w:tc>
          <w:tcPr>
            <w:tcW w:w="1152"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0C2935">
        <w:tc>
          <w:tcPr>
            <w:tcW w:w="1790" w:type="dxa"/>
            <w:tcBorders>
              <w:top w:val="nil"/>
            </w:tcBorders>
            <w:vAlign w:val="center"/>
          </w:tcPr>
          <w:p w14:paraId="5870C8F4" w14:textId="77777777" w:rsidR="00695DAD" w:rsidRPr="00E80F49" w:rsidRDefault="00695DAD" w:rsidP="00695DAD">
            <w:pPr>
              <w:pStyle w:val="TAC"/>
            </w:pPr>
          </w:p>
        </w:tc>
        <w:tc>
          <w:tcPr>
            <w:tcW w:w="1812" w:type="dxa"/>
            <w:shd w:val="clear" w:color="auto" w:fill="auto"/>
            <w:vAlign w:val="center"/>
          </w:tcPr>
          <w:p w14:paraId="79DA1D1E" w14:textId="77777777" w:rsidR="00695DAD" w:rsidRPr="00E80F49" w:rsidRDefault="00695DAD" w:rsidP="00695DAD">
            <w:pPr>
              <w:pStyle w:val="TAC"/>
            </w:pPr>
            <w:r w:rsidRPr="00E80F49">
              <w:t>No</w:t>
            </w:r>
          </w:p>
        </w:tc>
        <w:tc>
          <w:tcPr>
            <w:tcW w:w="1493" w:type="dxa"/>
            <w:vAlign w:val="center"/>
          </w:tcPr>
          <w:p w14:paraId="3F9BF7FE" w14:textId="77777777" w:rsidR="00695DAD" w:rsidRPr="00E80F49" w:rsidRDefault="00695DAD" w:rsidP="00695DAD">
            <w:pPr>
              <w:pStyle w:val="TAC"/>
            </w:pPr>
            <w:r w:rsidRPr="00E80F49">
              <w:t>DC_3A_n28A</w:t>
            </w:r>
          </w:p>
        </w:tc>
        <w:tc>
          <w:tcPr>
            <w:tcW w:w="1554"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502" w:type="dxa"/>
            <w:shd w:val="clear" w:color="auto" w:fill="auto"/>
            <w:vAlign w:val="center"/>
          </w:tcPr>
          <w:p w14:paraId="69952CCB" w14:textId="77777777" w:rsidR="00695DAD" w:rsidRPr="00E80F49" w:rsidRDefault="00695DAD" w:rsidP="00695DAD">
            <w:pPr>
              <w:pStyle w:val="TAC"/>
            </w:pPr>
            <w:r w:rsidRPr="00E80F49">
              <w:t>IMD4</w:t>
            </w:r>
          </w:p>
        </w:tc>
        <w:tc>
          <w:tcPr>
            <w:tcW w:w="1473" w:type="dxa"/>
            <w:vAlign w:val="center"/>
          </w:tcPr>
          <w:p w14:paraId="1AE45884" w14:textId="77777777" w:rsidR="00695DAD" w:rsidRPr="00E80F49" w:rsidRDefault="00695DAD" w:rsidP="00695DAD">
            <w:pPr>
              <w:pStyle w:val="TAC"/>
            </w:pPr>
          </w:p>
        </w:tc>
        <w:tc>
          <w:tcPr>
            <w:tcW w:w="1152"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0C2935">
        <w:tc>
          <w:tcPr>
            <w:tcW w:w="1790"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812"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93"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54" w:type="dxa"/>
            <w:shd w:val="clear" w:color="auto" w:fill="auto"/>
            <w:vAlign w:val="center"/>
          </w:tcPr>
          <w:p w14:paraId="6EC032BE" w14:textId="1A342EE2" w:rsidR="005D2CEB" w:rsidRPr="00E80F49" w:rsidRDefault="005D2CEB" w:rsidP="005D2CEB">
            <w:pPr>
              <w:pStyle w:val="TAC"/>
            </w:pPr>
            <w:r w:rsidRPr="00E80F49">
              <w:t>No 3CC exception</w:t>
            </w:r>
          </w:p>
        </w:tc>
        <w:tc>
          <w:tcPr>
            <w:tcW w:w="1502" w:type="dxa"/>
            <w:shd w:val="clear" w:color="auto" w:fill="auto"/>
            <w:vAlign w:val="bottom"/>
          </w:tcPr>
          <w:p w14:paraId="5E67A253" w14:textId="5EF7554A" w:rsidR="005D2CEB" w:rsidRPr="00E80F49" w:rsidRDefault="005D2CEB" w:rsidP="005D2CEB">
            <w:pPr>
              <w:pStyle w:val="TAC"/>
            </w:pPr>
            <w:r w:rsidRPr="00E80F49">
              <w:t>No test required</w:t>
            </w:r>
          </w:p>
        </w:tc>
        <w:tc>
          <w:tcPr>
            <w:tcW w:w="1473" w:type="dxa"/>
          </w:tcPr>
          <w:p w14:paraId="48CB3B5E" w14:textId="77777777" w:rsidR="005D2CEB" w:rsidRPr="00E80F49" w:rsidRDefault="005D2CEB" w:rsidP="005D2CEB">
            <w:pPr>
              <w:pStyle w:val="TAC"/>
            </w:pPr>
          </w:p>
        </w:tc>
        <w:tc>
          <w:tcPr>
            <w:tcW w:w="1152"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0C2935">
        <w:tc>
          <w:tcPr>
            <w:tcW w:w="1790" w:type="dxa"/>
            <w:tcBorders>
              <w:top w:val="nil"/>
            </w:tcBorders>
            <w:vAlign w:val="center"/>
          </w:tcPr>
          <w:p w14:paraId="7D2DB629" w14:textId="77777777" w:rsidR="005D2CEB" w:rsidRPr="00E80F49" w:rsidRDefault="005D2CEB" w:rsidP="005D2CEB">
            <w:pPr>
              <w:pStyle w:val="TAC"/>
            </w:pPr>
          </w:p>
        </w:tc>
        <w:tc>
          <w:tcPr>
            <w:tcW w:w="1812"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93"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54" w:type="dxa"/>
            <w:shd w:val="clear" w:color="auto" w:fill="auto"/>
            <w:vAlign w:val="center"/>
          </w:tcPr>
          <w:p w14:paraId="61CAB59F" w14:textId="7F7C3F0C" w:rsidR="005D2CEB" w:rsidRPr="00E80F49" w:rsidRDefault="005D2CEB" w:rsidP="005D2CEB">
            <w:pPr>
              <w:pStyle w:val="TAC"/>
            </w:pPr>
            <w:r w:rsidRPr="00E80F49">
              <w:t>No 3CC exception</w:t>
            </w:r>
          </w:p>
        </w:tc>
        <w:tc>
          <w:tcPr>
            <w:tcW w:w="1502" w:type="dxa"/>
            <w:shd w:val="clear" w:color="auto" w:fill="auto"/>
            <w:vAlign w:val="bottom"/>
          </w:tcPr>
          <w:p w14:paraId="38A6733F" w14:textId="5C8BBCE6" w:rsidR="005D2CEB" w:rsidRPr="00E80F49" w:rsidRDefault="005D2CEB" w:rsidP="005D2CEB">
            <w:pPr>
              <w:pStyle w:val="TAC"/>
            </w:pPr>
            <w:r w:rsidRPr="00E80F49">
              <w:t>No test required</w:t>
            </w:r>
          </w:p>
        </w:tc>
        <w:tc>
          <w:tcPr>
            <w:tcW w:w="1473" w:type="dxa"/>
          </w:tcPr>
          <w:p w14:paraId="64A01399" w14:textId="77777777" w:rsidR="005D2CEB" w:rsidRPr="00E80F49" w:rsidRDefault="005D2CEB" w:rsidP="005D2CEB">
            <w:pPr>
              <w:pStyle w:val="TAC"/>
            </w:pPr>
          </w:p>
        </w:tc>
        <w:tc>
          <w:tcPr>
            <w:tcW w:w="1152"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0C2935">
        <w:tc>
          <w:tcPr>
            <w:tcW w:w="1790"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812"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93"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54"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502"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73" w:type="dxa"/>
          </w:tcPr>
          <w:p w14:paraId="18DDCED1" w14:textId="77777777" w:rsidR="00826579" w:rsidRPr="00E80F49" w:rsidRDefault="00826579" w:rsidP="0068466E">
            <w:pPr>
              <w:pStyle w:val="TAC"/>
            </w:pPr>
          </w:p>
        </w:tc>
        <w:tc>
          <w:tcPr>
            <w:tcW w:w="1152"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0C2935">
        <w:tc>
          <w:tcPr>
            <w:tcW w:w="1790" w:type="dxa"/>
            <w:tcBorders>
              <w:top w:val="nil"/>
            </w:tcBorders>
            <w:vAlign w:val="center"/>
          </w:tcPr>
          <w:p w14:paraId="397AF1D4" w14:textId="77777777" w:rsidR="00826579" w:rsidRPr="00E80F49" w:rsidRDefault="00826579" w:rsidP="0068466E">
            <w:pPr>
              <w:pStyle w:val="TAC"/>
            </w:pPr>
          </w:p>
        </w:tc>
        <w:tc>
          <w:tcPr>
            <w:tcW w:w="1812"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93"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54"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502"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73" w:type="dxa"/>
          </w:tcPr>
          <w:p w14:paraId="46F44536" w14:textId="77777777" w:rsidR="00826579" w:rsidRPr="00E80F49" w:rsidRDefault="00826579" w:rsidP="0068466E">
            <w:pPr>
              <w:pStyle w:val="TAC"/>
            </w:pPr>
          </w:p>
        </w:tc>
        <w:tc>
          <w:tcPr>
            <w:tcW w:w="1152"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0C2935" w14:paraId="4F0809CD" w14:textId="77777777" w:rsidTr="000C2935">
        <w:tc>
          <w:tcPr>
            <w:tcW w:w="1790"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Default="000C2935" w:rsidP="008E62A3">
            <w:pPr>
              <w:pStyle w:val="TAC"/>
            </w:pPr>
            <w:r>
              <w:rPr>
                <w:rFonts w:eastAsia="Malgun Gothic"/>
                <w:szCs w:val="18"/>
                <w:lang w:eastAsia="ko-KR"/>
              </w:rPr>
              <w:t>DC_1A-3A_n79A</w:t>
            </w:r>
          </w:p>
        </w:tc>
        <w:tc>
          <w:tcPr>
            <w:tcW w:w="1812" w:type="dxa"/>
            <w:tcBorders>
              <w:top w:val="single" w:sz="4" w:space="0" w:color="auto"/>
              <w:left w:val="single" w:sz="4" w:space="0" w:color="auto"/>
              <w:bottom w:val="single" w:sz="4" w:space="0" w:color="auto"/>
              <w:right w:val="single" w:sz="4" w:space="0" w:color="auto"/>
            </w:tcBorders>
            <w:hideMark/>
          </w:tcPr>
          <w:p w14:paraId="457B7EC4"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2DBB0C15" w14:textId="77777777" w:rsidR="000C2935" w:rsidRDefault="000C2935" w:rsidP="008E62A3">
            <w:pPr>
              <w:pStyle w:val="TAC"/>
              <w:rPr>
                <w:lang w:eastAsia="ja-JP"/>
              </w:rPr>
            </w:pPr>
            <w:r>
              <w:rPr>
                <w:lang w:eastAsia="ja-JP"/>
              </w:rPr>
              <w:t>DC_1A_n79A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Default="000C2935" w:rsidP="008E62A3">
            <w:pPr>
              <w:pStyle w:val="TAC"/>
              <w:rPr>
                <w:lang w:eastAsia="ja-JP"/>
              </w:rPr>
            </w:pPr>
            <w:r>
              <w:t>No 3CC exception</w:t>
            </w:r>
          </w:p>
        </w:tc>
        <w:tc>
          <w:tcPr>
            <w:tcW w:w="1502"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Default="000C2935" w:rsidP="008E62A3">
            <w:pPr>
              <w:pStyle w:val="TAC"/>
              <w:rPr>
                <w:lang w:eastAsia="ja-JP"/>
              </w:rPr>
            </w:pPr>
            <w:r>
              <w:rPr>
                <w:rFonts w:eastAsia="SimSun"/>
              </w:rPr>
              <w:t>No test required</w:t>
            </w:r>
          </w:p>
        </w:tc>
        <w:tc>
          <w:tcPr>
            <w:tcW w:w="1473" w:type="dxa"/>
            <w:tcBorders>
              <w:top w:val="single" w:sz="4" w:space="0" w:color="auto"/>
              <w:left w:val="single" w:sz="4" w:space="0" w:color="auto"/>
              <w:bottom w:val="single" w:sz="4" w:space="0" w:color="auto"/>
              <w:right w:val="single" w:sz="4" w:space="0" w:color="auto"/>
            </w:tcBorders>
          </w:tcPr>
          <w:p w14:paraId="4A04522C"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Default="000C2935" w:rsidP="008E62A3">
            <w:pPr>
              <w:pStyle w:val="TAC"/>
              <w:rPr>
                <w:lang w:eastAsia="ja-JP"/>
              </w:rPr>
            </w:pPr>
            <w:r>
              <w:rPr>
                <w:lang w:eastAsia="ja-JP"/>
              </w:rPr>
              <w:t>RAN5#101</w:t>
            </w:r>
          </w:p>
        </w:tc>
      </w:tr>
      <w:tr w:rsidR="000C2935" w14:paraId="6F75668D" w14:textId="77777777" w:rsidTr="000C2935">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hideMark/>
          </w:tcPr>
          <w:p w14:paraId="22C3DE4D"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4F33E613" w14:textId="77777777" w:rsidR="000C2935" w:rsidRDefault="000C2935" w:rsidP="008E62A3">
            <w:pPr>
              <w:pStyle w:val="TAC"/>
              <w:rPr>
                <w:lang w:eastAsia="ja-JP"/>
              </w:rPr>
            </w:pPr>
            <w:r>
              <w:rPr>
                <w:lang w:eastAsia="ja-JP"/>
              </w:rPr>
              <w:t>DC_3A_n79A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50E36EE" w14:textId="77777777" w:rsidR="000C2935" w:rsidRDefault="000C2935" w:rsidP="008E62A3">
            <w:pPr>
              <w:pStyle w:val="TAC"/>
              <w:rPr>
                <w:lang w:eastAsia="ja-JP"/>
              </w:rPr>
            </w:pPr>
            <w:r>
              <w:rPr>
                <w:lang w:eastAsia="ja-JP"/>
              </w:rPr>
              <w:t>1(</w:t>
            </w:r>
            <w:r>
              <w:t xml:space="preserve">3 band </w:t>
            </w:r>
            <w:r>
              <w:rPr>
                <w:lang w:eastAsia="ja-JP"/>
              </w:rPr>
              <w:t>IMD5</w:t>
            </w:r>
            <w:r>
              <w:t>)</w:t>
            </w:r>
          </w:p>
        </w:tc>
        <w:tc>
          <w:tcPr>
            <w:tcW w:w="1502" w:type="dxa"/>
            <w:tcBorders>
              <w:top w:val="single" w:sz="4" w:space="0" w:color="auto"/>
              <w:left w:val="single" w:sz="4" w:space="0" w:color="auto"/>
              <w:bottom w:val="single" w:sz="4" w:space="0" w:color="auto"/>
              <w:right w:val="single" w:sz="4" w:space="0" w:color="auto"/>
            </w:tcBorders>
            <w:vAlign w:val="bottom"/>
            <w:hideMark/>
          </w:tcPr>
          <w:p w14:paraId="5D5DFBA3" w14:textId="77777777" w:rsidR="000C2935" w:rsidRDefault="000C2935" w:rsidP="008E62A3">
            <w:pPr>
              <w:pStyle w:val="TAC"/>
              <w:rPr>
                <w:lang w:eastAsia="ja-JP"/>
              </w:rPr>
            </w:pPr>
            <w:r>
              <w:rPr>
                <w:lang w:eastAsia="ja-JP"/>
              </w:rPr>
              <w:t>IMD5</w:t>
            </w:r>
          </w:p>
        </w:tc>
        <w:tc>
          <w:tcPr>
            <w:tcW w:w="1473" w:type="dxa"/>
            <w:tcBorders>
              <w:top w:val="single" w:sz="4" w:space="0" w:color="auto"/>
              <w:left w:val="single" w:sz="4" w:space="0" w:color="auto"/>
              <w:bottom w:val="single" w:sz="4" w:space="0" w:color="auto"/>
              <w:right w:val="single" w:sz="4" w:space="0" w:color="auto"/>
            </w:tcBorders>
          </w:tcPr>
          <w:p w14:paraId="798B7860"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7695E4BF" w14:textId="77777777" w:rsidR="000C2935" w:rsidRDefault="000C2935" w:rsidP="008E62A3">
            <w:pPr>
              <w:pStyle w:val="TAC"/>
              <w:rPr>
                <w:lang w:eastAsia="ja-JP"/>
              </w:rPr>
            </w:pPr>
            <w:r>
              <w:rPr>
                <w:lang w:eastAsia="ja-JP"/>
              </w:rPr>
              <w:t>RAN5#101</w:t>
            </w:r>
          </w:p>
        </w:tc>
      </w:tr>
      <w:tr w:rsidR="00695DAD" w:rsidRPr="00E80F49" w14:paraId="6FEA6BEF" w14:textId="77777777" w:rsidTr="000C2935">
        <w:trPr>
          <w:trHeight w:val="353"/>
        </w:trPr>
        <w:tc>
          <w:tcPr>
            <w:tcW w:w="1790" w:type="dxa"/>
            <w:vMerge w:val="restart"/>
            <w:vAlign w:val="center"/>
          </w:tcPr>
          <w:p w14:paraId="34860A34" w14:textId="77777777" w:rsidR="00695DAD" w:rsidRPr="00E80F49" w:rsidRDefault="00695DAD" w:rsidP="00695DAD">
            <w:pPr>
              <w:pStyle w:val="TAC"/>
            </w:pPr>
            <w:r w:rsidRPr="00E80F49">
              <w:t>DC_1A-7A_n3A</w:t>
            </w:r>
          </w:p>
        </w:tc>
        <w:tc>
          <w:tcPr>
            <w:tcW w:w="1812" w:type="dxa"/>
            <w:shd w:val="clear" w:color="auto" w:fill="auto"/>
          </w:tcPr>
          <w:p w14:paraId="15424C47" w14:textId="77777777" w:rsidR="00695DAD" w:rsidRPr="00E80F49" w:rsidRDefault="00695DAD" w:rsidP="00695DAD">
            <w:pPr>
              <w:pStyle w:val="TAC"/>
            </w:pPr>
            <w:r w:rsidRPr="00E80F49">
              <w:t>Yes</w:t>
            </w:r>
          </w:p>
        </w:tc>
        <w:tc>
          <w:tcPr>
            <w:tcW w:w="1493" w:type="dxa"/>
          </w:tcPr>
          <w:p w14:paraId="2B74FC09" w14:textId="77777777" w:rsidR="00695DAD" w:rsidRPr="00E80F49" w:rsidRDefault="00695DAD" w:rsidP="00695DAD">
            <w:pPr>
              <w:pStyle w:val="TAC"/>
            </w:pPr>
            <w:r w:rsidRPr="00E80F49">
              <w:rPr>
                <w:lang w:eastAsia="fi-FI"/>
              </w:rPr>
              <w:t>DC_1A_n3A</w:t>
            </w:r>
          </w:p>
        </w:tc>
        <w:tc>
          <w:tcPr>
            <w:tcW w:w="1554" w:type="dxa"/>
            <w:shd w:val="clear" w:color="auto" w:fill="auto"/>
            <w:vAlign w:val="center"/>
          </w:tcPr>
          <w:p w14:paraId="41F5C09B" w14:textId="77777777" w:rsidR="00695DAD" w:rsidRPr="00E80F49" w:rsidRDefault="00695DAD" w:rsidP="00695DAD">
            <w:pPr>
              <w:pStyle w:val="TAC"/>
            </w:pPr>
            <w:r w:rsidRPr="00E80F49">
              <w:t>No 3CC exception</w:t>
            </w:r>
          </w:p>
        </w:tc>
        <w:tc>
          <w:tcPr>
            <w:tcW w:w="1502" w:type="dxa"/>
            <w:shd w:val="clear" w:color="auto" w:fill="auto"/>
            <w:vAlign w:val="bottom"/>
          </w:tcPr>
          <w:p w14:paraId="0BEAE443" w14:textId="77777777" w:rsidR="00695DAD" w:rsidRPr="00E80F49" w:rsidRDefault="00695DAD" w:rsidP="00695DAD">
            <w:pPr>
              <w:pStyle w:val="TAC"/>
            </w:pPr>
            <w:r w:rsidRPr="00E80F49">
              <w:t>No test required</w:t>
            </w:r>
          </w:p>
        </w:tc>
        <w:tc>
          <w:tcPr>
            <w:tcW w:w="1473" w:type="dxa"/>
          </w:tcPr>
          <w:p w14:paraId="4D438BAC" w14:textId="77777777" w:rsidR="00695DAD" w:rsidRPr="00E80F49" w:rsidRDefault="00695DAD" w:rsidP="00695DAD">
            <w:pPr>
              <w:pStyle w:val="TAC"/>
            </w:pPr>
          </w:p>
        </w:tc>
        <w:tc>
          <w:tcPr>
            <w:tcW w:w="1152"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0C2935">
        <w:trPr>
          <w:trHeight w:val="353"/>
        </w:trPr>
        <w:tc>
          <w:tcPr>
            <w:tcW w:w="1790" w:type="dxa"/>
            <w:vMerge/>
            <w:vAlign w:val="center"/>
          </w:tcPr>
          <w:p w14:paraId="0F3BAC0F" w14:textId="77777777" w:rsidR="00695DAD" w:rsidRPr="00E80F49" w:rsidRDefault="00695DAD" w:rsidP="00695DAD">
            <w:pPr>
              <w:pStyle w:val="TAC"/>
            </w:pPr>
          </w:p>
        </w:tc>
        <w:tc>
          <w:tcPr>
            <w:tcW w:w="1812" w:type="dxa"/>
            <w:shd w:val="clear" w:color="auto" w:fill="auto"/>
          </w:tcPr>
          <w:p w14:paraId="7F447537" w14:textId="77777777" w:rsidR="00695DAD" w:rsidRPr="00E80F49" w:rsidRDefault="00695DAD" w:rsidP="00695DAD">
            <w:pPr>
              <w:pStyle w:val="TAC"/>
            </w:pPr>
            <w:r w:rsidRPr="00E80F49">
              <w:t>No</w:t>
            </w:r>
          </w:p>
        </w:tc>
        <w:tc>
          <w:tcPr>
            <w:tcW w:w="1493" w:type="dxa"/>
          </w:tcPr>
          <w:p w14:paraId="0051C0E9" w14:textId="77777777" w:rsidR="00695DAD" w:rsidRPr="00E80F49" w:rsidRDefault="00695DAD" w:rsidP="00695DAD">
            <w:pPr>
              <w:pStyle w:val="TAC"/>
            </w:pPr>
            <w:r w:rsidRPr="00E80F49">
              <w:rPr>
                <w:lang w:eastAsia="fi-FI"/>
              </w:rPr>
              <w:t>DC_7A_n3A</w:t>
            </w:r>
          </w:p>
        </w:tc>
        <w:tc>
          <w:tcPr>
            <w:tcW w:w="1554" w:type="dxa"/>
            <w:shd w:val="clear" w:color="auto" w:fill="auto"/>
            <w:vAlign w:val="center"/>
          </w:tcPr>
          <w:p w14:paraId="5B625CEC" w14:textId="77777777" w:rsidR="00695DAD" w:rsidRPr="00E80F49" w:rsidRDefault="00695DAD" w:rsidP="00695DAD">
            <w:pPr>
              <w:pStyle w:val="TAC"/>
            </w:pPr>
          </w:p>
        </w:tc>
        <w:tc>
          <w:tcPr>
            <w:tcW w:w="1502" w:type="dxa"/>
            <w:shd w:val="clear" w:color="auto" w:fill="auto"/>
            <w:vAlign w:val="bottom"/>
          </w:tcPr>
          <w:p w14:paraId="67939F01" w14:textId="77777777" w:rsidR="00695DAD" w:rsidRPr="00E80F49" w:rsidRDefault="00695DAD" w:rsidP="00695DAD">
            <w:pPr>
              <w:pStyle w:val="TAC"/>
            </w:pPr>
          </w:p>
        </w:tc>
        <w:tc>
          <w:tcPr>
            <w:tcW w:w="1473" w:type="dxa"/>
          </w:tcPr>
          <w:p w14:paraId="2547C65A" w14:textId="77777777" w:rsidR="00695DAD" w:rsidRPr="00E80F49" w:rsidRDefault="00695DAD" w:rsidP="00695DAD">
            <w:pPr>
              <w:pStyle w:val="TAC"/>
            </w:pPr>
          </w:p>
        </w:tc>
        <w:tc>
          <w:tcPr>
            <w:tcW w:w="1152"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0C2935">
        <w:tc>
          <w:tcPr>
            <w:tcW w:w="1790"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12" w:type="dxa"/>
            <w:shd w:val="clear" w:color="auto" w:fill="auto"/>
            <w:vAlign w:val="center"/>
          </w:tcPr>
          <w:p w14:paraId="6A11D71B" w14:textId="77777777" w:rsidR="00695DAD" w:rsidRPr="00E80F49" w:rsidRDefault="00695DAD" w:rsidP="00695DAD">
            <w:pPr>
              <w:pStyle w:val="TAC"/>
            </w:pPr>
            <w:r w:rsidRPr="00E80F49">
              <w:t>No</w:t>
            </w:r>
          </w:p>
        </w:tc>
        <w:tc>
          <w:tcPr>
            <w:tcW w:w="1493" w:type="dxa"/>
            <w:vAlign w:val="center"/>
          </w:tcPr>
          <w:p w14:paraId="4976267C" w14:textId="77777777" w:rsidR="00695DAD" w:rsidRPr="00E80F49" w:rsidRDefault="00695DAD" w:rsidP="00695DAD">
            <w:pPr>
              <w:pStyle w:val="TAC"/>
            </w:pPr>
            <w:r w:rsidRPr="00E80F49">
              <w:t>DC_1A_n28A</w:t>
            </w:r>
          </w:p>
        </w:tc>
        <w:tc>
          <w:tcPr>
            <w:tcW w:w="1554" w:type="dxa"/>
            <w:shd w:val="clear" w:color="auto" w:fill="auto"/>
            <w:vAlign w:val="center"/>
          </w:tcPr>
          <w:p w14:paraId="54AF50AB" w14:textId="77777777" w:rsidR="00695DAD" w:rsidRPr="00E80F49" w:rsidRDefault="00695DAD" w:rsidP="00695DAD">
            <w:pPr>
              <w:pStyle w:val="TAC"/>
            </w:pPr>
            <w:r w:rsidRPr="00E80F49">
              <w:t>7 (3 band IMD2)</w:t>
            </w:r>
          </w:p>
        </w:tc>
        <w:tc>
          <w:tcPr>
            <w:tcW w:w="1502" w:type="dxa"/>
            <w:shd w:val="clear" w:color="auto" w:fill="auto"/>
            <w:vAlign w:val="center"/>
          </w:tcPr>
          <w:p w14:paraId="64B67FFE" w14:textId="77777777" w:rsidR="00695DAD" w:rsidRPr="00E80F49" w:rsidRDefault="00695DAD" w:rsidP="00695DAD">
            <w:pPr>
              <w:pStyle w:val="TAC"/>
            </w:pPr>
            <w:r w:rsidRPr="00E80F49">
              <w:t>IMD2</w:t>
            </w:r>
          </w:p>
        </w:tc>
        <w:tc>
          <w:tcPr>
            <w:tcW w:w="1473" w:type="dxa"/>
            <w:vAlign w:val="center"/>
          </w:tcPr>
          <w:p w14:paraId="4859253D" w14:textId="77777777" w:rsidR="00695DAD" w:rsidRPr="00E80F49" w:rsidRDefault="00695DAD" w:rsidP="00695DAD">
            <w:pPr>
              <w:pStyle w:val="TAC"/>
            </w:pPr>
          </w:p>
        </w:tc>
        <w:tc>
          <w:tcPr>
            <w:tcW w:w="1152"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0C2935">
        <w:tc>
          <w:tcPr>
            <w:tcW w:w="1790" w:type="dxa"/>
            <w:tcBorders>
              <w:top w:val="nil"/>
            </w:tcBorders>
            <w:vAlign w:val="center"/>
          </w:tcPr>
          <w:p w14:paraId="230D0676" w14:textId="77777777" w:rsidR="00695DAD" w:rsidRPr="00E80F49" w:rsidRDefault="00695DAD" w:rsidP="00695DAD">
            <w:pPr>
              <w:pStyle w:val="TAC"/>
            </w:pPr>
          </w:p>
        </w:tc>
        <w:tc>
          <w:tcPr>
            <w:tcW w:w="1812" w:type="dxa"/>
            <w:shd w:val="clear" w:color="auto" w:fill="auto"/>
            <w:vAlign w:val="center"/>
          </w:tcPr>
          <w:p w14:paraId="45BD9357" w14:textId="77777777" w:rsidR="00695DAD" w:rsidRPr="00E80F49" w:rsidRDefault="00695DAD" w:rsidP="00695DAD">
            <w:pPr>
              <w:pStyle w:val="TAC"/>
            </w:pPr>
            <w:r w:rsidRPr="00E80F49">
              <w:t>No</w:t>
            </w:r>
          </w:p>
        </w:tc>
        <w:tc>
          <w:tcPr>
            <w:tcW w:w="1493" w:type="dxa"/>
            <w:vAlign w:val="center"/>
          </w:tcPr>
          <w:p w14:paraId="14CA4C78" w14:textId="77777777" w:rsidR="00695DAD" w:rsidRPr="00E80F49" w:rsidRDefault="00695DAD" w:rsidP="00695DAD">
            <w:pPr>
              <w:pStyle w:val="TAC"/>
            </w:pPr>
            <w:r w:rsidRPr="00E80F49">
              <w:t>DC_7A_n28A</w:t>
            </w:r>
          </w:p>
        </w:tc>
        <w:tc>
          <w:tcPr>
            <w:tcW w:w="1554" w:type="dxa"/>
            <w:shd w:val="clear" w:color="auto" w:fill="auto"/>
            <w:vAlign w:val="center"/>
          </w:tcPr>
          <w:p w14:paraId="2FE46598" w14:textId="77777777" w:rsidR="00695DAD" w:rsidRPr="00E80F49" w:rsidRDefault="00695DAD" w:rsidP="00695DAD">
            <w:pPr>
              <w:pStyle w:val="TAC"/>
            </w:pPr>
            <w:r w:rsidRPr="00E80F49">
              <w:t>No 3 band exception</w:t>
            </w:r>
          </w:p>
        </w:tc>
        <w:tc>
          <w:tcPr>
            <w:tcW w:w="1502" w:type="dxa"/>
            <w:shd w:val="clear" w:color="auto" w:fill="auto"/>
            <w:vAlign w:val="center"/>
          </w:tcPr>
          <w:p w14:paraId="681A556D" w14:textId="77777777" w:rsidR="00695DAD" w:rsidRPr="00E80F49" w:rsidRDefault="00695DAD" w:rsidP="00695DAD">
            <w:pPr>
              <w:pStyle w:val="TAC"/>
            </w:pPr>
            <w:r w:rsidRPr="00E80F49">
              <w:t>No test required</w:t>
            </w:r>
          </w:p>
        </w:tc>
        <w:tc>
          <w:tcPr>
            <w:tcW w:w="1473" w:type="dxa"/>
            <w:vAlign w:val="center"/>
          </w:tcPr>
          <w:p w14:paraId="554C354D" w14:textId="77777777" w:rsidR="00695DAD" w:rsidRPr="00E80F49" w:rsidRDefault="00695DAD" w:rsidP="00695DAD">
            <w:pPr>
              <w:pStyle w:val="TAC"/>
            </w:pPr>
          </w:p>
        </w:tc>
        <w:tc>
          <w:tcPr>
            <w:tcW w:w="1152"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0C2935">
        <w:trPr>
          <w:trHeight w:val="353"/>
        </w:trPr>
        <w:tc>
          <w:tcPr>
            <w:tcW w:w="1790" w:type="dxa"/>
            <w:vMerge w:val="restart"/>
            <w:vAlign w:val="center"/>
          </w:tcPr>
          <w:p w14:paraId="7F75D421" w14:textId="77777777" w:rsidR="00695DAD" w:rsidRPr="00E80F49" w:rsidRDefault="00695DAD" w:rsidP="00695DAD">
            <w:pPr>
              <w:pStyle w:val="TAC"/>
            </w:pPr>
            <w:r w:rsidRPr="00E80F49">
              <w:t>DC_1A-7A_n78A</w:t>
            </w:r>
          </w:p>
        </w:tc>
        <w:tc>
          <w:tcPr>
            <w:tcW w:w="1812" w:type="dxa"/>
            <w:shd w:val="clear" w:color="auto" w:fill="auto"/>
            <w:vAlign w:val="center"/>
          </w:tcPr>
          <w:p w14:paraId="6657EDA6" w14:textId="77777777" w:rsidR="00695DAD" w:rsidRPr="00E80F49" w:rsidRDefault="00695DAD" w:rsidP="00695DAD">
            <w:pPr>
              <w:pStyle w:val="TAC"/>
            </w:pPr>
            <w:r w:rsidRPr="00E80F49">
              <w:t>No</w:t>
            </w:r>
          </w:p>
        </w:tc>
        <w:tc>
          <w:tcPr>
            <w:tcW w:w="1493" w:type="dxa"/>
            <w:vAlign w:val="center"/>
          </w:tcPr>
          <w:p w14:paraId="5644D64A" w14:textId="77777777" w:rsidR="00695DAD" w:rsidRPr="00E80F49" w:rsidRDefault="00695DAD" w:rsidP="00695DAD">
            <w:pPr>
              <w:pStyle w:val="TAC"/>
            </w:pPr>
            <w:r w:rsidRPr="00E80F49">
              <w:t>DC_1A_n78A</w:t>
            </w:r>
          </w:p>
        </w:tc>
        <w:tc>
          <w:tcPr>
            <w:tcW w:w="1554"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502" w:type="dxa"/>
            <w:shd w:val="clear" w:color="auto" w:fill="auto"/>
            <w:vAlign w:val="bottom"/>
          </w:tcPr>
          <w:p w14:paraId="3AE90555" w14:textId="77777777" w:rsidR="00695DAD" w:rsidRPr="00E80F49" w:rsidRDefault="00695DAD" w:rsidP="00695DAD">
            <w:pPr>
              <w:pStyle w:val="TAC"/>
            </w:pPr>
            <w:r w:rsidRPr="00E80F49">
              <w:t>IMD4</w:t>
            </w:r>
          </w:p>
        </w:tc>
        <w:tc>
          <w:tcPr>
            <w:tcW w:w="1473" w:type="dxa"/>
          </w:tcPr>
          <w:p w14:paraId="187E6BD7" w14:textId="77777777" w:rsidR="00695DAD" w:rsidRPr="00E80F49" w:rsidRDefault="00695DAD" w:rsidP="00695DAD">
            <w:pPr>
              <w:pStyle w:val="TAC"/>
            </w:pPr>
          </w:p>
        </w:tc>
        <w:tc>
          <w:tcPr>
            <w:tcW w:w="1152"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0C2935">
        <w:tc>
          <w:tcPr>
            <w:tcW w:w="1790" w:type="dxa"/>
            <w:vMerge/>
            <w:vAlign w:val="center"/>
          </w:tcPr>
          <w:p w14:paraId="63BA3D58" w14:textId="77777777" w:rsidR="00695DAD" w:rsidRPr="00E80F49" w:rsidRDefault="00695DAD" w:rsidP="00695DAD">
            <w:pPr>
              <w:pStyle w:val="TAC"/>
            </w:pPr>
          </w:p>
        </w:tc>
        <w:tc>
          <w:tcPr>
            <w:tcW w:w="1812" w:type="dxa"/>
            <w:shd w:val="clear" w:color="auto" w:fill="auto"/>
            <w:vAlign w:val="center"/>
          </w:tcPr>
          <w:p w14:paraId="7AD04935" w14:textId="77777777" w:rsidR="00695DAD" w:rsidRPr="00E80F49" w:rsidRDefault="00695DAD" w:rsidP="00695DAD">
            <w:pPr>
              <w:pStyle w:val="TAC"/>
            </w:pPr>
            <w:r w:rsidRPr="00E80F49">
              <w:t>No</w:t>
            </w:r>
          </w:p>
        </w:tc>
        <w:tc>
          <w:tcPr>
            <w:tcW w:w="1493" w:type="dxa"/>
            <w:vAlign w:val="center"/>
          </w:tcPr>
          <w:p w14:paraId="23957A34" w14:textId="77777777" w:rsidR="00695DAD" w:rsidRPr="00E80F49" w:rsidRDefault="00695DAD" w:rsidP="00695DAD">
            <w:pPr>
              <w:pStyle w:val="TAC"/>
            </w:pPr>
            <w:r w:rsidRPr="00E80F49">
              <w:t>DC_7A_n78A</w:t>
            </w:r>
          </w:p>
        </w:tc>
        <w:tc>
          <w:tcPr>
            <w:tcW w:w="1554"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502" w:type="dxa"/>
            <w:shd w:val="clear" w:color="auto" w:fill="auto"/>
            <w:vAlign w:val="bottom"/>
          </w:tcPr>
          <w:p w14:paraId="52B17E24" w14:textId="77777777" w:rsidR="00695DAD" w:rsidRPr="00E80F49" w:rsidRDefault="00695DAD" w:rsidP="00695DAD">
            <w:pPr>
              <w:pStyle w:val="TAC"/>
            </w:pPr>
            <w:r w:rsidRPr="00E80F49">
              <w:t>IMD4</w:t>
            </w:r>
          </w:p>
        </w:tc>
        <w:tc>
          <w:tcPr>
            <w:tcW w:w="1473" w:type="dxa"/>
          </w:tcPr>
          <w:p w14:paraId="7E4107E9" w14:textId="77777777" w:rsidR="00695DAD" w:rsidRPr="00E80F49" w:rsidRDefault="00695DAD" w:rsidP="00695DAD">
            <w:pPr>
              <w:pStyle w:val="TAC"/>
            </w:pPr>
          </w:p>
        </w:tc>
        <w:tc>
          <w:tcPr>
            <w:tcW w:w="1152"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0C2935">
        <w:tc>
          <w:tcPr>
            <w:tcW w:w="1790"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12" w:type="dxa"/>
            <w:shd w:val="clear" w:color="auto" w:fill="auto"/>
          </w:tcPr>
          <w:p w14:paraId="5CF25A3E" w14:textId="77777777" w:rsidR="00695DAD" w:rsidRPr="00E80F49" w:rsidRDefault="00695DAD" w:rsidP="00695DAD">
            <w:pPr>
              <w:pStyle w:val="TAC"/>
            </w:pPr>
            <w:r w:rsidRPr="00E80F49">
              <w:t>Yes</w:t>
            </w:r>
          </w:p>
        </w:tc>
        <w:tc>
          <w:tcPr>
            <w:tcW w:w="1493" w:type="dxa"/>
          </w:tcPr>
          <w:p w14:paraId="587CEAF7" w14:textId="77777777" w:rsidR="00695DAD" w:rsidRPr="00E80F49" w:rsidRDefault="00695DAD" w:rsidP="00695DAD">
            <w:pPr>
              <w:pStyle w:val="TAC"/>
            </w:pPr>
            <w:r w:rsidRPr="00E80F49">
              <w:rPr>
                <w:lang w:eastAsia="fi-FI"/>
              </w:rPr>
              <w:t>DC_1A_n3A</w:t>
            </w:r>
          </w:p>
        </w:tc>
        <w:tc>
          <w:tcPr>
            <w:tcW w:w="1554" w:type="dxa"/>
            <w:shd w:val="clear" w:color="auto" w:fill="auto"/>
            <w:vAlign w:val="center"/>
          </w:tcPr>
          <w:p w14:paraId="4B4EFBE4" w14:textId="77777777" w:rsidR="00695DAD" w:rsidRPr="00E80F49" w:rsidRDefault="00695DAD" w:rsidP="00695DAD">
            <w:pPr>
              <w:pStyle w:val="TAC"/>
            </w:pPr>
            <w:r w:rsidRPr="00E80F49">
              <w:t>No 3CC exception</w:t>
            </w:r>
          </w:p>
        </w:tc>
        <w:tc>
          <w:tcPr>
            <w:tcW w:w="1502" w:type="dxa"/>
            <w:shd w:val="clear" w:color="auto" w:fill="auto"/>
            <w:vAlign w:val="bottom"/>
          </w:tcPr>
          <w:p w14:paraId="302244D4" w14:textId="77777777" w:rsidR="00695DAD" w:rsidRPr="00E80F49" w:rsidRDefault="00695DAD" w:rsidP="00695DAD">
            <w:pPr>
              <w:pStyle w:val="TAC"/>
            </w:pPr>
            <w:r w:rsidRPr="00E80F49">
              <w:t>No test required</w:t>
            </w:r>
          </w:p>
        </w:tc>
        <w:tc>
          <w:tcPr>
            <w:tcW w:w="1473" w:type="dxa"/>
          </w:tcPr>
          <w:p w14:paraId="2DB73B2E" w14:textId="77777777" w:rsidR="00695DAD" w:rsidRPr="00E80F49" w:rsidRDefault="00695DAD" w:rsidP="00695DAD">
            <w:pPr>
              <w:pStyle w:val="TAC"/>
            </w:pPr>
          </w:p>
        </w:tc>
        <w:tc>
          <w:tcPr>
            <w:tcW w:w="1152"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0C2935">
        <w:tc>
          <w:tcPr>
            <w:tcW w:w="1790" w:type="dxa"/>
            <w:vMerge/>
            <w:shd w:val="clear" w:color="auto" w:fill="auto"/>
            <w:vAlign w:val="center"/>
          </w:tcPr>
          <w:p w14:paraId="6FCAF1CD" w14:textId="77777777" w:rsidR="00695DAD" w:rsidRPr="00E80F49" w:rsidRDefault="00695DAD" w:rsidP="00695DAD">
            <w:pPr>
              <w:pStyle w:val="TAC"/>
            </w:pPr>
          </w:p>
        </w:tc>
        <w:tc>
          <w:tcPr>
            <w:tcW w:w="1812" w:type="dxa"/>
            <w:shd w:val="clear" w:color="auto" w:fill="auto"/>
          </w:tcPr>
          <w:p w14:paraId="57AB37E3" w14:textId="77777777" w:rsidR="00695DAD" w:rsidRPr="00E80F49" w:rsidRDefault="00695DAD" w:rsidP="00695DAD">
            <w:pPr>
              <w:pStyle w:val="TAC"/>
            </w:pPr>
            <w:r w:rsidRPr="00E80F49">
              <w:t>No</w:t>
            </w:r>
          </w:p>
        </w:tc>
        <w:tc>
          <w:tcPr>
            <w:tcW w:w="1493" w:type="dxa"/>
          </w:tcPr>
          <w:p w14:paraId="5E8BE764" w14:textId="77777777" w:rsidR="00695DAD" w:rsidRPr="00E80F49" w:rsidRDefault="00695DAD" w:rsidP="00695DAD">
            <w:pPr>
              <w:pStyle w:val="TAC"/>
            </w:pPr>
            <w:r w:rsidRPr="00E80F49">
              <w:rPr>
                <w:lang w:eastAsia="fi-FI"/>
              </w:rPr>
              <w:t>DC_8A_n3A</w:t>
            </w:r>
          </w:p>
        </w:tc>
        <w:tc>
          <w:tcPr>
            <w:tcW w:w="1554" w:type="dxa"/>
            <w:shd w:val="clear" w:color="auto" w:fill="auto"/>
            <w:vAlign w:val="center"/>
          </w:tcPr>
          <w:p w14:paraId="3838BEB2" w14:textId="77777777" w:rsidR="00695DAD" w:rsidRPr="00E80F49" w:rsidRDefault="00695DAD" w:rsidP="00695DAD">
            <w:pPr>
              <w:pStyle w:val="TAC"/>
            </w:pPr>
          </w:p>
        </w:tc>
        <w:tc>
          <w:tcPr>
            <w:tcW w:w="1502" w:type="dxa"/>
            <w:shd w:val="clear" w:color="auto" w:fill="auto"/>
            <w:vAlign w:val="bottom"/>
          </w:tcPr>
          <w:p w14:paraId="73F8848F" w14:textId="77777777" w:rsidR="00695DAD" w:rsidRPr="00E80F49" w:rsidRDefault="00695DAD" w:rsidP="00695DAD">
            <w:pPr>
              <w:pStyle w:val="TAC"/>
            </w:pPr>
          </w:p>
        </w:tc>
        <w:tc>
          <w:tcPr>
            <w:tcW w:w="1473" w:type="dxa"/>
          </w:tcPr>
          <w:p w14:paraId="2002503F" w14:textId="77777777" w:rsidR="00695DAD" w:rsidRPr="00E80F49" w:rsidRDefault="00695DAD" w:rsidP="00695DAD">
            <w:pPr>
              <w:pStyle w:val="TAC"/>
            </w:pPr>
          </w:p>
        </w:tc>
        <w:tc>
          <w:tcPr>
            <w:tcW w:w="1152"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0C2935">
        <w:tc>
          <w:tcPr>
            <w:tcW w:w="1790"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12" w:type="dxa"/>
            <w:shd w:val="clear" w:color="auto" w:fill="auto"/>
          </w:tcPr>
          <w:p w14:paraId="7EDC74B5" w14:textId="5F527BA5" w:rsidR="00826579" w:rsidRPr="00E80F49" w:rsidRDefault="00826579" w:rsidP="00826579">
            <w:pPr>
              <w:pStyle w:val="TAC"/>
            </w:pPr>
            <w:r w:rsidRPr="004D52A3">
              <w:rPr>
                <w:lang w:eastAsia="ja-JP"/>
              </w:rPr>
              <w:t>No</w:t>
            </w:r>
          </w:p>
        </w:tc>
        <w:tc>
          <w:tcPr>
            <w:tcW w:w="1493"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54"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502"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73" w:type="dxa"/>
          </w:tcPr>
          <w:p w14:paraId="153A0991" w14:textId="77777777" w:rsidR="00826579" w:rsidRPr="00E80F49" w:rsidRDefault="00826579" w:rsidP="00826579">
            <w:pPr>
              <w:pStyle w:val="TAC"/>
            </w:pPr>
          </w:p>
        </w:tc>
        <w:tc>
          <w:tcPr>
            <w:tcW w:w="1152"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0C2935">
        <w:tc>
          <w:tcPr>
            <w:tcW w:w="1790" w:type="dxa"/>
            <w:tcBorders>
              <w:top w:val="nil"/>
            </w:tcBorders>
            <w:shd w:val="clear" w:color="auto" w:fill="auto"/>
            <w:vAlign w:val="center"/>
          </w:tcPr>
          <w:p w14:paraId="44066D59" w14:textId="77777777" w:rsidR="00826579" w:rsidRPr="00E80F49" w:rsidRDefault="00826579" w:rsidP="00826579">
            <w:pPr>
              <w:pStyle w:val="TAC"/>
            </w:pPr>
          </w:p>
        </w:tc>
        <w:tc>
          <w:tcPr>
            <w:tcW w:w="1812" w:type="dxa"/>
            <w:shd w:val="clear" w:color="auto" w:fill="auto"/>
          </w:tcPr>
          <w:p w14:paraId="459DCB92" w14:textId="3F3620D7" w:rsidR="00826579" w:rsidRPr="00E80F49" w:rsidRDefault="00826579" w:rsidP="00826579">
            <w:pPr>
              <w:pStyle w:val="TAC"/>
            </w:pPr>
            <w:r w:rsidRPr="004D52A3">
              <w:rPr>
                <w:lang w:eastAsia="ja-JP"/>
              </w:rPr>
              <w:t>No</w:t>
            </w:r>
          </w:p>
        </w:tc>
        <w:tc>
          <w:tcPr>
            <w:tcW w:w="1493"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54"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502"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73" w:type="dxa"/>
          </w:tcPr>
          <w:p w14:paraId="21B12B6E" w14:textId="77777777" w:rsidR="00826579" w:rsidRPr="00E80F49" w:rsidRDefault="00826579" w:rsidP="00826579">
            <w:pPr>
              <w:pStyle w:val="TAC"/>
            </w:pPr>
          </w:p>
        </w:tc>
        <w:tc>
          <w:tcPr>
            <w:tcW w:w="1152"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0C2935" w14:paraId="729DBA35" w14:textId="77777777" w:rsidTr="000C2935">
        <w:tc>
          <w:tcPr>
            <w:tcW w:w="1790"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Default="000C2935" w:rsidP="008E62A3">
            <w:pPr>
              <w:pStyle w:val="TAC"/>
            </w:pPr>
            <w:r>
              <w:rPr>
                <w:rFonts w:eastAsia="Malgun Gothic"/>
                <w:szCs w:val="18"/>
                <w:lang w:eastAsia="ko-KR"/>
              </w:rPr>
              <w:t>DC_1A-19A_n79A</w:t>
            </w:r>
          </w:p>
        </w:tc>
        <w:tc>
          <w:tcPr>
            <w:tcW w:w="1812" w:type="dxa"/>
            <w:tcBorders>
              <w:top w:val="single" w:sz="4" w:space="0" w:color="auto"/>
              <w:left w:val="single" w:sz="4" w:space="0" w:color="auto"/>
              <w:bottom w:val="single" w:sz="4" w:space="0" w:color="auto"/>
              <w:right w:val="single" w:sz="4" w:space="0" w:color="auto"/>
            </w:tcBorders>
            <w:hideMark/>
          </w:tcPr>
          <w:p w14:paraId="4741C9D9"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41E957AF" w14:textId="77777777" w:rsidR="000C2935" w:rsidRDefault="000C2935" w:rsidP="008E62A3">
            <w:pPr>
              <w:pStyle w:val="TAC"/>
              <w:rPr>
                <w:lang w:eastAsia="ja-JP"/>
              </w:rPr>
            </w:pPr>
            <w:r>
              <w:rPr>
                <w:lang w:eastAsia="ja-JP"/>
              </w:rPr>
              <w:t>DC_1A_n79A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FD5A3DA" w14:textId="77777777" w:rsidR="000C2935" w:rsidRDefault="000C2935" w:rsidP="008E62A3">
            <w:pPr>
              <w:pStyle w:val="TAC"/>
              <w:rPr>
                <w:lang w:eastAsia="ja-JP"/>
              </w:rPr>
            </w:pPr>
            <w:r>
              <w:rPr>
                <w:lang w:eastAsia="ja-JP"/>
              </w:rPr>
              <w:t>19 (</w:t>
            </w:r>
            <w:r>
              <w:t xml:space="preserve">3 band </w:t>
            </w:r>
            <w:r>
              <w:rPr>
                <w:lang w:eastAsia="ja-JP"/>
              </w:rPr>
              <w:t>IMD3)</w:t>
            </w:r>
          </w:p>
        </w:tc>
        <w:tc>
          <w:tcPr>
            <w:tcW w:w="1502" w:type="dxa"/>
            <w:tcBorders>
              <w:top w:val="single" w:sz="4" w:space="0" w:color="auto"/>
              <w:left w:val="single" w:sz="4" w:space="0" w:color="auto"/>
              <w:bottom w:val="single" w:sz="4" w:space="0" w:color="auto"/>
              <w:right w:val="single" w:sz="4" w:space="0" w:color="auto"/>
            </w:tcBorders>
            <w:vAlign w:val="bottom"/>
            <w:hideMark/>
          </w:tcPr>
          <w:p w14:paraId="31FB9C6A" w14:textId="77777777" w:rsidR="000C2935" w:rsidRDefault="000C2935" w:rsidP="008E62A3">
            <w:pPr>
              <w:pStyle w:val="TAC"/>
              <w:rPr>
                <w:lang w:eastAsia="ja-JP"/>
              </w:rPr>
            </w:pPr>
            <w:r>
              <w:rPr>
                <w:lang w:eastAsia="ja-JP"/>
              </w:rPr>
              <w:t>IMD3</w:t>
            </w:r>
          </w:p>
        </w:tc>
        <w:tc>
          <w:tcPr>
            <w:tcW w:w="1473" w:type="dxa"/>
            <w:tcBorders>
              <w:top w:val="single" w:sz="4" w:space="0" w:color="auto"/>
              <w:left w:val="single" w:sz="4" w:space="0" w:color="auto"/>
              <w:bottom w:val="single" w:sz="4" w:space="0" w:color="auto"/>
              <w:right w:val="single" w:sz="4" w:space="0" w:color="auto"/>
            </w:tcBorders>
          </w:tcPr>
          <w:p w14:paraId="1CAC6D85"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1DF24715" w14:textId="77777777" w:rsidR="000C2935" w:rsidRDefault="000C2935" w:rsidP="008E62A3">
            <w:pPr>
              <w:pStyle w:val="TAC"/>
              <w:rPr>
                <w:lang w:eastAsia="ja-JP"/>
              </w:rPr>
            </w:pPr>
            <w:r>
              <w:rPr>
                <w:lang w:eastAsia="ja-JP"/>
              </w:rPr>
              <w:t>RAN5#101</w:t>
            </w:r>
          </w:p>
        </w:tc>
      </w:tr>
      <w:tr w:rsidR="000C2935" w14:paraId="662A4FEB" w14:textId="77777777" w:rsidTr="000C293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hideMark/>
          </w:tcPr>
          <w:p w14:paraId="400B5AE5"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0EAAD3D1" w14:textId="77777777" w:rsidR="000C2935" w:rsidRDefault="000C2935" w:rsidP="008E62A3">
            <w:pPr>
              <w:pStyle w:val="TAC"/>
              <w:rPr>
                <w:lang w:eastAsia="ja-JP"/>
              </w:rPr>
            </w:pPr>
            <w:r>
              <w:rPr>
                <w:lang w:eastAsia="ja-JP"/>
              </w:rPr>
              <w:t>DC_19A_n79A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8CBD7C" w14:textId="77777777" w:rsidR="000C2935" w:rsidRDefault="000C2935" w:rsidP="008E62A3">
            <w:pPr>
              <w:pStyle w:val="TAC"/>
              <w:rPr>
                <w:lang w:eastAsia="ja-JP"/>
              </w:rPr>
            </w:pPr>
            <w:r>
              <w:rPr>
                <w:lang w:eastAsia="ja-JP"/>
              </w:rPr>
              <w:t>1 (</w:t>
            </w:r>
            <w:r>
              <w:t xml:space="preserve">3 band </w:t>
            </w:r>
            <w:r>
              <w:rPr>
                <w:lang w:eastAsia="ja-JP"/>
              </w:rPr>
              <w:t>IMD4)</w:t>
            </w:r>
          </w:p>
        </w:tc>
        <w:tc>
          <w:tcPr>
            <w:tcW w:w="1502" w:type="dxa"/>
            <w:tcBorders>
              <w:top w:val="single" w:sz="4" w:space="0" w:color="auto"/>
              <w:left w:val="single" w:sz="4" w:space="0" w:color="auto"/>
              <w:bottom w:val="single" w:sz="4" w:space="0" w:color="auto"/>
              <w:right w:val="single" w:sz="4" w:space="0" w:color="auto"/>
            </w:tcBorders>
            <w:vAlign w:val="bottom"/>
            <w:hideMark/>
          </w:tcPr>
          <w:p w14:paraId="144E1F9B" w14:textId="77777777" w:rsidR="000C2935" w:rsidRDefault="000C2935" w:rsidP="008E62A3">
            <w:pPr>
              <w:pStyle w:val="TAC"/>
              <w:rPr>
                <w:lang w:eastAsia="ja-JP"/>
              </w:rPr>
            </w:pPr>
            <w:r>
              <w:rPr>
                <w:lang w:eastAsia="ja-JP"/>
              </w:rPr>
              <w:t>IMD4</w:t>
            </w:r>
          </w:p>
        </w:tc>
        <w:tc>
          <w:tcPr>
            <w:tcW w:w="1473" w:type="dxa"/>
            <w:tcBorders>
              <w:top w:val="single" w:sz="4" w:space="0" w:color="auto"/>
              <w:left w:val="single" w:sz="4" w:space="0" w:color="auto"/>
              <w:bottom w:val="single" w:sz="4" w:space="0" w:color="auto"/>
              <w:right w:val="single" w:sz="4" w:space="0" w:color="auto"/>
            </w:tcBorders>
          </w:tcPr>
          <w:p w14:paraId="141F43D2"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0E797FD9" w14:textId="77777777" w:rsidR="000C2935" w:rsidRDefault="000C2935" w:rsidP="008E62A3">
            <w:pPr>
              <w:pStyle w:val="TAC"/>
              <w:rPr>
                <w:lang w:eastAsia="ja-JP"/>
              </w:rPr>
            </w:pPr>
            <w:r>
              <w:rPr>
                <w:lang w:eastAsia="ja-JP"/>
              </w:rPr>
              <w:t>RAN5#101</w:t>
            </w:r>
          </w:p>
        </w:tc>
      </w:tr>
      <w:tr w:rsidR="00695DAD" w:rsidRPr="00E80F49" w14:paraId="5000795D" w14:textId="77777777" w:rsidTr="000C2935">
        <w:tc>
          <w:tcPr>
            <w:tcW w:w="1790" w:type="dxa"/>
            <w:vMerge w:val="restart"/>
            <w:vAlign w:val="center"/>
          </w:tcPr>
          <w:p w14:paraId="78CDBDE6" w14:textId="77777777" w:rsidR="00695DAD" w:rsidRPr="00E80F49" w:rsidRDefault="00695DAD" w:rsidP="00695DAD">
            <w:pPr>
              <w:pStyle w:val="TAC"/>
            </w:pPr>
            <w:r w:rsidRPr="00E80F49">
              <w:lastRenderedPageBreak/>
              <w:t>DC_1A-20A_n3A</w:t>
            </w:r>
          </w:p>
        </w:tc>
        <w:tc>
          <w:tcPr>
            <w:tcW w:w="1812" w:type="dxa"/>
            <w:shd w:val="clear" w:color="auto" w:fill="auto"/>
            <w:vAlign w:val="center"/>
          </w:tcPr>
          <w:p w14:paraId="07FB105A" w14:textId="77777777" w:rsidR="00695DAD" w:rsidRPr="00E80F49" w:rsidRDefault="00695DAD" w:rsidP="00695DAD">
            <w:pPr>
              <w:pStyle w:val="TAC"/>
            </w:pPr>
            <w:r w:rsidRPr="00E80F49">
              <w:t>Yes</w:t>
            </w:r>
          </w:p>
        </w:tc>
        <w:tc>
          <w:tcPr>
            <w:tcW w:w="1493" w:type="dxa"/>
            <w:vAlign w:val="center"/>
          </w:tcPr>
          <w:p w14:paraId="45AF0079" w14:textId="77777777" w:rsidR="00695DAD" w:rsidRPr="00E80F49" w:rsidRDefault="00695DAD" w:rsidP="00695DAD">
            <w:pPr>
              <w:pStyle w:val="TAC"/>
            </w:pPr>
            <w:r w:rsidRPr="00E80F49">
              <w:t>DC_1A_n3A</w:t>
            </w:r>
          </w:p>
        </w:tc>
        <w:tc>
          <w:tcPr>
            <w:tcW w:w="1554" w:type="dxa"/>
            <w:shd w:val="clear" w:color="auto" w:fill="auto"/>
            <w:vAlign w:val="center"/>
          </w:tcPr>
          <w:p w14:paraId="65B1E923" w14:textId="77777777" w:rsidR="00695DAD" w:rsidRPr="00E80F49" w:rsidRDefault="00695DAD" w:rsidP="00695DAD">
            <w:pPr>
              <w:pStyle w:val="TAC"/>
            </w:pPr>
            <w:r w:rsidRPr="00E80F49">
              <w:t>No 3CC exception</w:t>
            </w:r>
          </w:p>
        </w:tc>
        <w:tc>
          <w:tcPr>
            <w:tcW w:w="1502" w:type="dxa"/>
            <w:shd w:val="clear" w:color="auto" w:fill="auto"/>
            <w:vAlign w:val="bottom"/>
          </w:tcPr>
          <w:p w14:paraId="7549D2FB" w14:textId="77777777" w:rsidR="00695DAD" w:rsidRPr="00E80F49" w:rsidRDefault="00695DAD" w:rsidP="00695DAD">
            <w:pPr>
              <w:pStyle w:val="TAC"/>
            </w:pPr>
            <w:r w:rsidRPr="00E80F49">
              <w:t>No test required</w:t>
            </w:r>
          </w:p>
        </w:tc>
        <w:tc>
          <w:tcPr>
            <w:tcW w:w="1473" w:type="dxa"/>
          </w:tcPr>
          <w:p w14:paraId="2C2FDD46" w14:textId="77777777" w:rsidR="00695DAD" w:rsidRPr="00E80F49" w:rsidRDefault="00695DAD" w:rsidP="00695DAD">
            <w:pPr>
              <w:pStyle w:val="TAC"/>
            </w:pPr>
          </w:p>
        </w:tc>
        <w:tc>
          <w:tcPr>
            <w:tcW w:w="1152"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0C2935">
        <w:tc>
          <w:tcPr>
            <w:tcW w:w="1790" w:type="dxa"/>
            <w:vMerge/>
            <w:vAlign w:val="center"/>
          </w:tcPr>
          <w:p w14:paraId="3D3CCD29" w14:textId="77777777" w:rsidR="00695DAD" w:rsidRPr="00E80F49" w:rsidRDefault="00695DAD" w:rsidP="00695DAD">
            <w:pPr>
              <w:pStyle w:val="TAC"/>
            </w:pPr>
          </w:p>
        </w:tc>
        <w:tc>
          <w:tcPr>
            <w:tcW w:w="1812" w:type="dxa"/>
            <w:shd w:val="clear" w:color="auto" w:fill="auto"/>
            <w:vAlign w:val="center"/>
          </w:tcPr>
          <w:p w14:paraId="609778B5" w14:textId="77777777" w:rsidR="00695DAD" w:rsidRPr="00E80F49" w:rsidRDefault="00695DAD" w:rsidP="00695DAD">
            <w:pPr>
              <w:pStyle w:val="TAC"/>
            </w:pPr>
            <w:r w:rsidRPr="00E80F49">
              <w:t>No</w:t>
            </w:r>
          </w:p>
        </w:tc>
        <w:tc>
          <w:tcPr>
            <w:tcW w:w="1493" w:type="dxa"/>
            <w:vAlign w:val="center"/>
          </w:tcPr>
          <w:p w14:paraId="2DFE974A" w14:textId="77777777" w:rsidR="00695DAD" w:rsidRPr="00E80F49" w:rsidRDefault="00695DAD" w:rsidP="00695DAD">
            <w:pPr>
              <w:pStyle w:val="TAC"/>
            </w:pPr>
            <w:r w:rsidRPr="00E80F49">
              <w:t>DC_20A_n3A</w:t>
            </w:r>
          </w:p>
        </w:tc>
        <w:tc>
          <w:tcPr>
            <w:tcW w:w="1554" w:type="dxa"/>
            <w:shd w:val="clear" w:color="auto" w:fill="auto"/>
            <w:vAlign w:val="center"/>
          </w:tcPr>
          <w:p w14:paraId="1AFEBC10" w14:textId="77777777" w:rsidR="00695DAD" w:rsidRPr="00E80F49" w:rsidRDefault="00695DAD" w:rsidP="00695DAD">
            <w:pPr>
              <w:pStyle w:val="TAC"/>
            </w:pPr>
          </w:p>
        </w:tc>
        <w:tc>
          <w:tcPr>
            <w:tcW w:w="1502" w:type="dxa"/>
            <w:shd w:val="clear" w:color="auto" w:fill="auto"/>
            <w:vAlign w:val="bottom"/>
          </w:tcPr>
          <w:p w14:paraId="398184E9" w14:textId="77777777" w:rsidR="00695DAD" w:rsidRPr="00E80F49" w:rsidRDefault="00695DAD" w:rsidP="00695DAD">
            <w:pPr>
              <w:pStyle w:val="TAC"/>
            </w:pPr>
          </w:p>
        </w:tc>
        <w:tc>
          <w:tcPr>
            <w:tcW w:w="1473" w:type="dxa"/>
          </w:tcPr>
          <w:p w14:paraId="38D4A2FB" w14:textId="77777777" w:rsidR="00695DAD" w:rsidRPr="00E80F49" w:rsidRDefault="00695DAD" w:rsidP="00695DAD">
            <w:pPr>
              <w:pStyle w:val="TAC"/>
            </w:pPr>
          </w:p>
        </w:tc>
        <w:tc>
          <w:tcPr>
            <w:tcW w:w="1152"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0C2935">
        <w:tc>
          <w:tcPr>
            <w:tcW w:w="1790" w:type="dxa"/>
            <w:tcBorders>
              <w:bottom w:val="nil"/>
            </w:tcBorders>
            <w:vAlign w:val="center"/>
          </w:tcPr>
          <w:p w14:paraId="33DDB0E5" w14:textId="22EB4238" w:rsidR="00F72C9C" w:rsidRPr="00E80F49" w:rsidRDefault="00F72C9C" w:rsidP="00F72C9C">
            <w:pPr>
              <w:pStyle w:val="TAC"/>
            </w:pPr>
            <w:r w:rsidRPr="00E80F49">
              <w:t>DC_1A-20A_n8A</w:t>
            </w:r>
          </w:p>
        </w:tc>
        <w:tc>
          <w:tcPr>
            <w:tcW w:w="1812" w:type="dxa"/>
            <w:shd w:val="clear" w:color="auto" w:fill="auto"/>
            <w:vAlign w:val="center"/>
          </w:tcPr>
          <w:p w14:paraId="5AD8133D" w14:textId="36581E8F" w:rsidR="00F72C9C" w:rsidRPr="00E80F49" w:rsidRDefault="00F72C9C" w:rsidP="00F72C9C">
            <w:pPr>
              <w:pStyle w:val="TAC"/>
            </w:pPr>
            <w:r w:rsidRPr="00E80F49">
              <w:t>No</w:t>
            </w:r>
          </w:p>
        </w:tc>
        <w:tc>
          <w:tcPr>
            <w:tcW w:w="1493" w:type="dxa"/>
            <w:vAlign w:val="center"/>
          </w:tcPr>
          <w:p w14:paraId="2E66E108" w14:textId="6D9920F9" w:rsidR="00F72C9C" w:rsidRPr="00E80F49" w:rsidRDefault="00F72C9C" w:rsidP="00F72C9C">
            <w:pPr>
              <w:pStyle w:val="TAC"/>
            </w:pPr>
            <w:r w:rsidRPr="00E80F49">
              <w:t>DC_1A_n8A</w:t>
            </w:r>
          </w:p>
        </w:tc>
        <w:tc>
          <w:tcPr>
            <w:tcW w:w="1554" w:type="dxa"/>
            <w:shd w:val="clear" w:color="auto" w:fill="auto"/>
            <w:vAlign w:val="center"/>
          </w:tcPr>
          <w:p w14:paraId="3BD3A987" w14:textId="2692E62C" w:rsidR="00F72C9C" w:rsidRPr="00E80F49" w:rsidRDefault="00F72C9C" w:rsidP="00F72C9C">
            <w:pPr>
              <w:pStyle w:val="TAC"/>
            </w:pPr>
            <w:r w:rsidRPr="00E80F49">
              <w:t>20 (3 band IMD4)</w:t>
            </w:r>
          </w:p>
        </w:tc>
        <w:tc>
          <w:tcPr>
            <w:tcW w:w="1502" w:type="dxa"/>
            <w:shd w:val="clear" w:color="auto" w:fill="auto"/>
            <w:vAlign w:val="center"/>
          </w:tcPr>
          <w:p w14:paraId="421B6DAB" w14:textId="6C94E73F" w:rsidR="00F72C9C" w:rsidRPr="00E80F49" w:rsidRDefault="00F72C9C" w:rsidP="00F72C9C">
            <w:pPr>
              <w:pStyle w:val="TAC"/>
            </w:pPr>
            <w:r w:rsidRPr="00E80F49">
              <w:t>IMD4</w:t>
            </w:r>
          </w:p>
        </w:tc>
        <w:tc>
          <w:tcPr>
            <w:tcW w:w="1473" w:type="dxa"/>
          </w:tcPr>
          <w:p w14:paraId="314B19DB" w14:textId="77777777" w:rsidR="00F72C9C" w:rsidRPr="00E80F49" w:rsidRDefault="00F72C9C" w:rsidP="00F72C9C">
            <w:pPr>
              <w:pStyle w:val="TAC"/>
            </w:pPr>
          </w:p>
        </w:tc>
        <w:tc>
          <w:tcPr>
            <w:tcW w:w="1152"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0C2935">
        <w:tc>
          <w:tcPr>
            <w:tcW w:w="1790" w:type="dxa"/>
            <w:tcBorders>
              <w:top w:val="nil"/>
            </w:tcBorders>
            <w:vAlign w:val="center"/>
          </w:tcPr>
          <w:p w14:paraId="4A590AE4" w14:textId="77777777" w:rsidR="00F72C9C" w:rsidRPr="00E80F49" w:rsidRDefault="00F72C9C" w:rsidP="00F72C9C">
            <w:pPr>
              <w:pStyle w:val="TAC"/>
            </w:pPr>
          </w:p>
        </w:tc>
        <w:tc>
          <w:tcPr>
            <w:tcW w:w="1812" w:type="dxa"/>
            <w:shd w:val="clear" w:color="auto" w:fill="auto"/>
            <w:vAlign w:val="center"/>
          </w:tcPr>
          <w:p w14:paraId="55039D60" w14:textId="4AE5848E" w:rsidR="00F72C9C" w:rsidRPr="00E80F49" w:rsidRDefault="00F72C9C" w:rsidP="00F72C9C">
            <w:pPr>
              <w:pStyle w:val="TAC"/>
            </w:pPr>
            <w:r w:rsidRPr="00E80F49">
              <w:t>Yes</w:t>
            </w:r>
          </w:p>
        </w:tc>
        <w:tc>
          <w:tcPr>
            <w:tcW w:w="1493" w:type="dxa"/>
            <w:vAlign w:val="center"/>
          </w:tcPr>
          <w:p w14:paraId="06B94FD5" w14:textId="621B0FF4" w:rsidR="00F72C9C" w:rsidRPr="00E80F49" w:rsidRDefault="00F72C9C" w:rsidP="00F72C9C">
            <w:pPr>
              <w:pStyle w:val="TAC"/>
            </w:pPr>
            <w:r w:rsidRPr="00E80F49">
              <w:t>DC_20A_n8A</w:t>
            </w:r>
          </w:p>
        </w:tc>
        <w:tc>
          <w:tcPr>
            <w:tcW w:w="1554" w:type="dxa"/>
            <w:shd w:val="clear" w:color="auto" w:fill="auto"/>
            <w:vAlign w:val="center"/>
          </w:tcPr>
          <w:p w14:paraId="0E385DB2" w14:textId="433FF1B6" w:rsidR="00F72C9C" w:rsidRPr="00E80F49" w:rsidRDefault="00F72C9C" w:rsidP="00F72C9C">
            <w:pPr>
              <w:pStyle w:val="TAC"/>
            </w:pPr>
            <w:r w:rsidRPr="00E80F49">
              <w:t>No 3CC exception</w:t>
            </w:r>
          </w:p>
        </w:tc>
        <w:tc>
          <w:tcPr>
            <w:tcW w:w="1502" w:type="dxa"/>
            <w:shd w:val="clear" w:color="auto" w:fill="auto"/>
            <w:vAlign w:val="center"/>
          </w:tcPr>
          <w:p w14:paraId="236F3BCD" w14:textId="0728A671" w:rsidR="00F72C9C" w:rsidRPr="00E80F49" w:rsidRDefault="00F72C9C" w:rsidP="00F72C9C">
            <w:pPr>
              <w:pStyle w:val="TAC"/>
            </w:pPr>
            <w:r w:rsidRPr="00E80F49">
              <w:t>-</w:t>
            </w:r>
          </w:p>
        </w:tc>
        <w:tc>
          <w:tcPr>
            <w:tcW w:w="1473" w:type="dxa"/>
          </w:tcPr>
          <w:p w14:paraId="7D55DB8B" w14:textId="77777777" w:rsidR="00F72C9C" w:rsidRPr="00E80F49" w:rsidRDefault="00F72C9C" w:rsidP="00F72C9C">
            <w:pPr>
              <w:pStyle w:val="TAC"/>
            </w:pPr>
          </w:p>
        </w:tc>
        <w:tc>
          <w:tcPr>
            <w:tcW w:w="1152"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0C2935">
        <w:tc>
          <w:tcPr>
            <w:tcW w:w="1790"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12"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93"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54"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502"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73" w:type="dxa"/>
            <w:vAlign w:val="center"/>
          </w:tcPr>
          <w:p w14:paraId="5B582C94" w14:textId="77777777" w:rsidR="00F72C9C" w:rsidRPr="00E80F49" w:rsidRDefault="00F72C9C" w:rsidP="00F72C9C">
            <w:pPr>
              <w:pStyle w:val="TAC"/>
            </w:pPr>
          </w:p>
        </w:tc>
        <w:tc>
          <w:tcPr>
            <w:tcW w:w="1152"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0C2935">
        <w:tc>
          <w:tcPr>
            <w:tcW w:w="1790" w:type="dxa"/>
            <w:tcBorders>
              <w:top w:val="nil"/>
            </w:tcBorders>
            <w:vAlign w:val="center"/>
          </w:tcPr>
          <w:p w14:paraId="3F1C5BDC" w14:textId="77777777" w:rsidR="00F72C9C" w:rsidRPr="00E80F49" w:rsidRDefault="00F72C9C" w:rsidP="00F72C9C">
            <w:pPr>
              <w:pStyle w:val="TAC"/>
            </w:pPr>
          </w:p>
        </w:tc>
        <w:tc>
          <w:tcPr>
            <w:tcW w:w="1812"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93"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54"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502"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73" w:type="dxa"/>
            <w:vAlign w:val="center"/>
          </w:tcPr>
          <w:p w14:paraId="33B23DEC" w14:textId="77777777" w:rsidR="00F72C9C" w:rsidRPr="00E80F49" w:rsidRDefault="00F72C9C" w:rsidP="00F72C9C">
            <w:pPr>
              <w:pStyle w:val="TAC"/>
            </w:pPr>
          </w:p>
        </w:tc>
        <w:tc>
          <w:tcPr>
            <w:tcW w:w="1152"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0C2935">
        <w:tc>
          <w:tcPr>
            <w:tcW w:w="1790" w:type="dxa"/>
            <w:vMerge w:val="restart"/>
            <w:vAlign w:val="center"/>
          </w:tcPr>
          <w:p w14:paraId="4E1BCBD4" w14:textId="77777777" w:rsidR="00F72C9C" w:rsidRPr="00E80F49" w:rsidRDefault="00F72C9C" w:rsidP="00F72C9C">
            <w:pPr>
              <w:pStyle w:val="TAC"/>
            </w:pPr>
            <w:r w:rsidRPr="00E80F49">
              <w:t>DC_1A-20A_n78A</w:t>
            </w:r>
          </w:p>
        </w:tc>
        <w:tc>
          <w:tcPr>
            <w:tcW w:w="1812" w:type="dxa"/>
            <w:shd w:val="clear" w:color="auto" w:fill="auto"/>
            <w:vAlign w:val="center"/>
          </w:tcPr>
          <w:p w14:paraId="1B675D1C" w14:textId="77777777" w:rsidR="00F72C9C" w:rsidRPr="00E80F49" w:rsidRDefault="00F72C9C" w:rsidP="00F72C9C">
            <w:pPr>
              <w:pStyle w:val="TAC"/>
            </w:pPr>
            <w:r w:rsidRPr="00E80F49">
              <w:t>No</w:t>
            </w:r>
          </w:p>
        </w:tc>
        <w:tc>
          <w:tcPr>
            <w:tcW w:w="1493" w:type="dxa"/>
            <w:vAlign w:val="center"/>
          </w:tcPr>
          <w:p w14:paraId="676BAD86" w14:textId="77777777" w:rsidR="00F72C9C" w:rsidRPr="00E80F49" w:rsidRDefault="00F72C9C" w:rsidP="00F72C9C">
            <w:pPr>
              <w:pStyle w:val="TAC"/>
            </w:pPr>
            <w:r w:rsidRPr="00E80F49">
              <w:t>DC_1A_n78A</w:t>
            </w:r>
          </w:p>
        </w:tc>
        <w:tc>
          <w:tcPr>
            <w:tcW w:w="1554" w:type="dxa"/>
            <w:shd w:val="clear" w:color="auto" w:fill="auto"/>
            <w:vAlign w:val="center"/>
          </w:tcPr>
          <w:p w14:paraId="28ECC9EB" w14:textId="77777777" w:rsidR="00F72C9C" w:rsidRPr="00E80F49" w:rsidRDefault="00F72C9C" w:rsidP="00F72C9C">
            <w:pPr>
              <w:pStyle w:val="TAC"/>
            </w:pPr>
            <w:r w:rsidRPr="00E80F49">
              <w:t>20 (IMD5 |</w:t>
            </w:r>
          </w:p>
        </w:tc>
        <w:tc>
          <w:tcPr>
            <w:tcW w:w="1502" w:type="dxa"/>
            <w:shd w:val="clear" w:color="auto" w:fill="auto"/>
            <w:vAlign w:val="bottom"/>
          </w:tcPr>
          <w:p w14:paraId="1F0B06DA" w14:textId="77777777" w:rsidR="00F72C9C" w:rsidRPr="00E80F49" w:rsidRDefault="00F72C9C" w:rsidP="00F72C9C">
            <w:pPr>
              <w:pStyle w:val="TAC"/>
            </w:pPr>
            <w:r w:rsidRPr="00E80F49">
              <w:t>IMD5</w:t>
            </w:r>
          </w:p>
        </w:tc>
        <w:tc>
          <w:tcPr>
            <w:tcW w:w="1473" w:type="dxa"/>
          </w:tcPr>
          <w:p w14:paraId="0512A1CE" w14:textId="77777777" w:rsidR="00F72C9C" w:rsidRPr="00E80F49" w:rsidRDefault="00F72C9C" w:rsidP="00F72C9C">
            <w:pPr>
              <w:pStyle w:val="TAC"/>
            </w:pPr>
          </w:p>
        </w:tc>
        <w:tc>
          <w:tcPr>
            <w:tcW w:w="1152"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0C2935">
        <w:tc>
          <w:tcPr>
            <w:tcW w:w="1790" w:type="dxa"/>
            <w:vMerge/>
            <w:vAlign w:val="center"/>
          </w:tcPr>
          <w:p w14:paraId="1144B425" w14:textId="77777777" w:rsidR="00F72C9C" w:rsidRPr="00E80F49" w:rsidRDefault="00F72C9C" w:rsidP="00F72C9C">
            <w:pPr>
              <w:pStyle w:val="TAC"/>
            </w:pPr>
          </w:p>
        </w:tc>
        <w:tc>
          <w:tcPr>
            <w:tcW w:w="1812" w:type="dxa"/>
            <w:shd w:val="clear" w:color="auto" w:fill="auto"/>
            <w:vAlign w:val="center"/>
          </w:tcPr>
          <w:p w14:paraId="13BF992E" w14:textId="77777777" w:rsidR="00F72C9C" w:rsidRPr="00E80F49" w:rsidRDefault="00F72C9C" w:rsidP="00F72C9C">
            <w:pPr>
              <w:pStyle w:val="TAC"/>
            </w:pPr>
            <w:r w:rsidRPr="00E80F49">
              <w:t>No</w:t>
            </w:r>
          </w:p>
        </w:tc>
        <w:tc>
          <w:tcPr>
            <w:tcW w:w="1493" w:type="dxa"/>
            <w:vAlign w:val="center"/>
          </w:tcPr>
          <w:p w14:paraId="386433DB" w14:textId="77777777" w:rsidR="00F72C9C" w:rsidRPr="00E80F49" w:rsidRDefault="00F72C9C" w:rsidP="00F72C9C">
            <w:pPr>
              <w:pStyle w:val="TAC"/>
            </w:pPr>
            <w:r w:rsidRPr="00E80F49">
              <w:t>DC_20A_n78A</w:t>
            </w:r>
          </w:p>
        </w:tc>
        <w:tc>
          <w:tcPr>
            <w:tcW w:w="1554"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502" w:type="dxa"/>
            <w:shd w:val="clear" w:color="auto" w:fill="auto"/>
            <w:vAlign w:val="bottom"/>
          </w:tcPr>
          <w:p w14:paraId="0F2347D5" w14:textId="77777777" w:rsidR="00F72C9C" w:rsidRPr="00E80F49" w:rsidRDefault="00F72C9C" w:rsidP="00F72C9C">
            <w:pPr>
              <w:pStyle w:val="TAC"/>
            </w:pPr>
            <w:r w:rsidRPr="00E80F49">
              <w:t>IMD3</w:t>
            </w:r>
          </w:p>
        </w:tc>
        <w:tc>
          <w:tcPr>
            <w:tcW w:w="1473" w:type="dxa"/>
          </w:tcPr>
          <w:p w14:paraId="57877FBC" w14:textId="77777777" w:rsidR="00F72C9C" w:rsidRPr="00E80F49" w:rsidRDefault="00F72C9C" w:rsidP="00F72C9C">
            <w:pPr>
              <w:pStyle w:val="TAC"/>
            </w:pPr>
          </w:p>
        </w:tc>
        <w:tc>
          <w:tcPr>
            <w:tcW w:w="1152" w:type="dxa"/>
            <w:shd w:val="clear" w:color="auto" w:fill="auto"/>
            <w:vAlign w:val="center"/>
          </w:tcPr>
          <w:p w14:paraId="043C2279" w14:textId="77777777" w:rsidR="00F72C9C" w:rsidRPr="00E80F49" w:rsidRDefault="00F72C9C" w:rsidP="00F72C9C">
            <w:pPr>
              <w:pStyle w:val="TAC"/>
            </w:pPr>
          </w:p>
        </w:tc>
      </w:tr>
      <w:tr w:rsidR="000C2935" w14:paraId="5FFD6221" w14:textId="77777777" w:rsidTr="000C2935">
        <w:tc>
          <w:tcPr>
            <w:tcW w:w="1790"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Default="000C2935" w:rsidP="008E62A3">
            <w:pPr>
              <w:pStyle w:val="TAC"/>
            </w:pPr>
            <w:r>
              <w:t>DC_1A-21A_n78A</w:t>
            </w:r>
          </w:p>
        </w:tc>
        <w:tc>
          <w:tcPr>
            <w:tcW w:w="181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Default="000C2935" w:rsidP="008E62A3">
            <w:pPr>
              <w:pStyle w:val="TAC"/>
              <w:rPr>
                <w:lang w:eastAsia="ja-JP"/>
              </w:rPr>
            </w:pPr>
            <w:r>
              <w:rPr>
                <w:lang w:eastAsia="ja-JP"/>
              </w:rPr>
              <w:t>DC_1A_n78A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C5B59C5" w14:textId="77777777" w:rsidR="000C2935" w:rsidRDefault="000C2935" w:rsidP="008E62A3">
            <w:pPr>
              <w:pStyle w:val="TAC"/>
              <w:rPr>
                <w:lang w:eastAsia="ja-JP"/>
              </w:rPr>
            </w:pPr>
            <w:r>
              <w:rPr>
                <w:lang w:eastAsia="ja-JP"/>
              </w:rPr>
              <w:t>21 (</w:t>
            </w:r>
            <w:r>
              <w:t xml:space="preserve">3 band </w:t>
            </w:r>
            <w:r>
              <w:rPr>
                <w:lang w:eastAsia="ja-JP"/>
              </w:rPr>
              <w:t>IMD2)</w:t>
            </w:r>
          </w:p>
        </w:tc>
        <w:tc>
          <w:tcPr>
            <w:tcW w:w="1502" w:type="dxa"/>
            <w:tcBorders>
              <w:top w:val="single" w:sz="4" w:space="0" w:color="auto"/>
              <w:left w:val="single" w:sz="4" w:space="0" w:color="auto"/>
              <w:bottom w:val="single" w:sz="4" w:space="0" w:color="auto"/>
              <w:right w:val="single" w:sz="4" w:space="0" w:color="auto"/>
            </w:tcBorders>
            <w:vAlign w:val="bottom"/>
            <w:hideMark/>
          </w:tcPr>
          <w:p w14:paraId="378FD227" w14:textId="77777777" w:rsidR="000C2935" w:rsidRDefault="000C2935" w:rsidP="008E62A3">
            <w:pPr>
              <w:pStyle w:val="TAC"/>
              <w:rPr>
                <w:lang w:eastAsia="ja-JP"/>
              </w:rPr>
            </w:pPr>
            <w:r>
              <w:rPr>
                <w:lang w:eastAsia="ja-JP"/>
              </w:rPr>
              <w:t>IMD2, IMD5</w:t>
            </w:r>
          </w:p>
        </w:tc>
        <w:tc>
          <w:tcPr>
            <w:tcW w:w="1473" w:type="dxa"/>
            <w:tcBorders>
              <w:top w:val="single" w:sz="4" w:space="0" w:color="auto"/>
              <w:left w:val="single" w:sz="4" w:space="0" w:color="auto"/>
              <w:bottom w:val="single" w:sz="4" w:space="0" w:color="auto"/>
              <w:right w:val="single" w:sz="4" w:space="0" w:color="auto"/>
            </w:tcBorders>
          </w:tcPr>
          <w:p w14:paraId="237DF81D"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32A43120" w14:textId="77777777" w:rsidR="000C2935" w:rsidRDefault="000C2935" w:rsidP="008E62A3">
            <w:pPr>
              <w:pStyle w:val="TAC"/>
            </w:pPr>
            <w:r>
              <w:rPr>
                <w:lang w:eastAsia="ja-JP"/>
              </w:rPr>
              <w:t>RAN5#101</w:t>
            </w:r>
          </w:p>
        </w:tc>
      </w:tr>
      <w:tr w:rsidR="000C2935" w14:paraId="1A47797D" w14:textId="77777777" w:rsidTr="000C293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Default="000C2935" w:rsidP="008E62A3">
            <w:pPr>
              <w:pStyle w:val="TAC"/>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Default="000C2935" w:rsidP="008E62A3">
            <w:pPr>
              <w:pStyle w:val="TAC"/>
            </w:pPr>
            <w:r>
              <w:rPr>
                <w:lang w:eastAsia="ja-JP"/>
              </w:rPr>
              <w:t>DC_21A_n78A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4B53C6A" w14:textId="77777777" w:rsidR="000C2935" w:rsidRDefault="000C2935" w:rsidP="008E62A3">
            <w:pPr>
              <w:pStyle w:val="TAC"/>
            </w:pPr>
            <w:r>
              <w:rPr>
                <w:lang w:eastAsia="ja-JP"/>
              </w:rPr>
              <w:t>1 (</w:t>
            </w:r>
            <w:r>
              <w:t xml:space="preserve">3 band </w:t>
            </w:r>
            <w:r>
              <w:rPr>
                <w:lang w:eastAsia="ja-JP"/>
              </w:rPr>
              <w:t>IMD2)</w:t>
            </w:r>
          </w:p>
        </w:tc>
        <w:tc>
          <w:tcPr>
            <w:tcW w:w="1502" w:type="dxa"/>
            <w:tcBorders>
              <w:top w:val="single" w:sz="4" w:space="0" w:color="auto"/>
              <w:left w:val="single" w:sz="4" w:space="0" w:color="auto"/>
              <w:bottom w:val="single" w:sz="4" w:space="0" w:color="auto"/>
              <w:right w:val="single" w:sz="4" w:space="0" w:color="auto"/>
            </w:tcBorders>
            <w:vAlign w:val="bottom"/>
            <w:hideMark/>
          </w:tcPr>
          <w:p w14:paraId="37DB5792" w14:textId="77777777" w:rsidR="000C2935" w:rsidRDefault="000C2935" w:rsidP="008E62A3">
            <w:pPr>
              <w:pStyle w:val="TAC"/>
              <w:rPr>
                <w:lang w:eastAsia="ja-JP"/>
              </w:rPr>
            </w:pPr>
            <w:r>
              <w:rPr>
                <w:lang w:eastAsia="ja-JP"/>
              </w:rPr>
              <w:t>IMD2, IMD5</w:t>
            </w:r>
          </w:p>
        </w:tc>
        <w:tc>
          <w:tcPr>
            <w:tcW w:w="1473" w:type="dxa"/>
            <w:tcBorders>
              <w:top w:val="single" w:sz="4" w:space="0" w:color="auto"/>
              <w:left w:val="single" w:sz="4" w:space="0" w:color="auto"/>
              <w:bottom w:val="single" w:sz="4" w:space="0" w:color="auto"/>
              <w:right w:val="single" w:sz="4" w:space="0" w:color="auto"/>
            </w:tcBorders>
          </w:tcPr>
          <w:p w14:paraId="74BB4431"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4F3408EE" w14:textId="77777777" w:rsidR="000C2935" w:rsidRDefault="000C2935" w:rsidP="008E62A3">
            <w:pPr>
              <w:pStyle w:val="TAC"/>
            </w:pPr>
            <w:r>
              <w:rPr>
                <w:lang w:eastAsia="ja-JP"/>
              </w:rPr>
              <w:t>RAN5#101</w:t>
            </w:r>
          </w:p>
        </w:tc>
      </w:tr>
      <w:tr w:rsidR="000C2935" w14:paraId="71F9D544" w14:textId="77777777" w:rsidTr="000C2935">
        <w:tc>
          <w:tcPr>
            <w:tcW w:w="1790"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Default="000C2935" w:rsidP="008E62A3">
            <w:pPr>
              <w:pStyle w:val="TAC"/>
            </w:pPr>
            <w:r>
              <w:t>DC_1A-21A_n79A</w:t>
            </w:r>
          </w:p>
        </w:tc>
        <w:tc>
          <w:tcPr>
            <w:tcW w:w="181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Default="000C2935" w:rsidP="008E62A3">
            <w:pPr>
              <w:pStyle w:val="TAC"/>
              <w:rPr>
                <w:lang w:eastAsia="ja-JP"/>
              </w:rPr>
            </w:pPr>
            <w:r>
              <w:rPr>
                <w:lang w:eastAsia="ja-JP"/>
              </w:rPr>
              <w:t>DC_1A_n79A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Default="000C2935" w:rsidP="008E62A3">
            <w:pPr>
              <w:pStyle w:val="TAC"/>
              <w:rPr>
                <w:lang w:eastAsia="ja-JP"/>
              </w:rPr>
            </w:pPr>
            <w:r>
              <w:t>No 3CC exception</w:t>
            </w:r>
          </w:p>
        </w:tc>
        <w:tc>
          <w:tcPr>
            <w:tcW w:w="1502" w:type="dxa"/>
            <w:tcBorders>
              <w:top w:val="single" w:sz="4" w:space="0" w:color="auto"/>
              <w:left w:val="single" w:sz="4" w:space="0" w:color="auto"/>
              <w:bottom w:val="single" w:sz="4" w:space="0" w:color="auto"/>
              <w:right w:val="single" w:sz="4" w:space="0" w:color="auto"/>
            </w:tcBorders>
            <w:vAlign w:val="bottom"/>
            <w:hideMark/>
          </w:tcPr>
          <w:p w14:paraId="14A7C3D4" w14:textId="77777777" w:rsidR="000C2935" w:rsidRDefault="000C2935" w:rsidP="008E62A3">
            <w:pPr>
              <w:pStyle w:val="TAC"/>
              <w:rPr>
                <w:lang w:eastAsia="ja-JP"/>
              </w:rPr>
            </w:pPr>
            <w:r>
              <w:rPr>
                <w:rFonts w:eastAsia="SimSun"/>
              </w:rPr>
              <w:t>No test required</w:t>
            </w:r>
          </w:p>
        </w:tc>
        <w:tc>
          <w:tcPr>
            <w:tcW w:w="1473" w:type="dxa"/>
            <w:tcBorders>
              <w:top w:val="single" w:sz="4" w:space="0" w:color="auto"/>
              <w:left w:val="single" w:sz="4" w:space="0" w:color="auto"/>
              <w:bottom w:val="single" w:sz="4" w:space="0" w:color="auto"/>
              <w:right w:val="single" w:sz="4" w:space="0" w:color="auto"/>
            </w:tcBorders>
          </w:tcPr>
          <w:p w14:paraId="031046F4"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227EB531" w14:textId="77777777" w:rsidR="000C2935" w:rsidRDefault="000C2935" w:rsidP="008E62A3">
            <w:pPr>
              <w:pStyle w:val="TAC"/>
              <w:rPr>
                <w:lang w:eastAsia="ja-JP"/>
              </w:rPr>
            </w:pPr>
            <w:r>
              <w:rPr>
                <w:lang w:eastAsia="ja-JP"/>
              </w:rPr>
              <w:t>RAN5#101</w:t>
            </w:r>
          </w:p>
        </w:tc>
      </w:tr>
      <w:tr w:rsidR="000C2935" w14:paraId="6A553883" w14:textId="77777777" w:rsidTr="000C293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Default="000C2935" w:rsidP="008E62A3">
            <w:pPr>
              <w:pStyle w:val="TAC"/>
              <w:rPr>
                <w:lang w:eastAsia="ja-JP"/>
              </w:rPr>
            </w:pPr>
            <w:r>
              <w:rPr>
                <w:lang w:eastAsia="ja-JP"/>
              </w:rPr>
              <w:t>DC_21A_n79A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Default="000C2935" w:rsidP="008E62A3">
            <w:pPr>
              <w:pStyle w:val="TAC"/>
              <w:rPr>
                <w:lang w:eastAsia="ja-JP"/>
              </w:rPr>
            </w:pPr>
            <w:r>
              <w:t>No 3CC exception</w:t>
            </w:r>
          </w:p>
        </w:tc>
        <w:tc>
          <w:tcPr>
            <w:tcW w:w="1502" w:type="dxa"/>
            <w:tcBorders>
              <w:top w:val="single" w:sz="4" w:space="0" w:color="auto"/>
              <w:left w:val="single" w:sz="4" w:space="0" w:color="auto"/>
              <w:bottom w:val="single" w:sz="4" w:space="0" w:color="auto"/>
              <w:right w:val="single" w:sz="4" w:space="0" w:color="auto"/>
            </w:tcBorders>
            <w:vAlign w:val="bottom"/>
            <w:hideMark/>
          </w:tcPr>
          <w:p w14:paraId="190229FF" w14:textId="77777777" w:rsidR="000C2935" w:rsidRDefault="000C2935" w:rsidP="008E62A3">
            <w:pPr>
              <w:pStyle w:val="TAC"/>
              <w:rPr>
                <w:lang w:eastAsia="ja-JP"/>
              </w:rPr>
            </w:pPr>
            <w:r>
              <w:rPr>
                <w:rFonts w:eastAsia="SimSun"/>
              </w:rPr>
              <w:t>No test required</w:t>
            </w:r>
          </w:p>
        </w:tc>
        <w:tc>
          <w:tcPr>
            <w:tcW w:w="1473" w:type="dxa"/>
            <w:tcBorders>
              <w:top w:val="single" w:sz="4" w:space="0" w:color="auto"/>
              <w:left w:val="single" w:sz="4" w:space="0" w:color="auto"/>
              <w:bottom w:val="single" w:sz="4" w:space="0" w:color="auto"/>
              <w:right w:val="single" w:sz="4" w:space="0" w:color="auto"/>
            </w:tcBorders>
          </w:tcPr>
          <w:p w14:paraId="0311D15E"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5D99A4D4" w14:textId="77777777" w:rsidR="000C2935" w:rsidRDefault="000C2935" w:rsidP="008E62A3">
            <w:pPr>
              <w:pStyle w:val="TAC"/>
              <w:rPr>
                <w:lang w:eastAsia="ja-JP"/>
              </w:rPr>
            </w:pPr>
            <w:r>
              <w:rPr>
                <w:lang w:eastAsia="ja-JP"/>
              </w:rPr>
              <w:t>RAN5#101</w:t>
            </w:r>
          </w:p>
        </w:tc>
      </w:tr>
      <w:tr w:rsidR="00F72C9C" w:rsidRPr="00E80F49" w14:paraId="4A57E2D2" w14:textId="77777777" w:rsidTr="000C2935">
        <w:tc>
          <w:tcPr>
            <w:tcW w:w="1790"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12"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93" w:type="dxa"/>
            <w:vAlign w:val="center"/>
          </w:tcPr>
          <w:p w14:paraId="5DB95621" w14:textId="114E24D1" w:rsidR="00F72C9C" w:rsidRPr="00E80F49" w:rsidRDefault="00F72C9C" w:rsidP="00F72C9C">
            <w:pPr>
              <w:pStyle w:val="TAC"/>
            </w:pPr>
            <w:r w:rsidRPr="00E80F49">
              <w:rPr>
                <w:lang w:eastAsia="en-US"/>
              </w:rPr>
              <w:t>DC_1A_n3A</w:t>
            </w:r>
          </w:p>
        </w:tc>
        <w:tc>
          <w:tcPr>
            <w:tcW w:w="1554"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502"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73" w:type="dxa"/>
            <w:vAlign w:val="center"/>
          </w:tcPr>
          <w:p w14:paraId="3D9A9192" w14:textId="603CB147" w:rsidR="00F72C9C" w:rsidRPr="00E80F49" w:rsidRDefault="00F72C9C" w:rsidP="00F72C9C">
            <w:pPr>
              <w:pStyle w:val="TAC"/>
            </w:pPr>
            <w:r w:rsidRPr="00E80F49">
              <w:rPr>
                <w:lang w:eastAsia="en-US"/>
              </w:rPr>
              <w:t>Yes</w:t>
            </w:r>
          </w:p>
        </w:tc>
        <w:tc>
          <w:tcPr>
            <w:tcW w:w="1152"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0C2935">
        <w:tc>
          <w:tcPr>
            <w:tcW w:w="1790" w:type="dxa"/>
            <w:vMerge/>
            <w:vAlign w:val="center"/>
          </w:tcPr>
          <w:p w14:paraId="28A57AD1" w14:textId="77777777" w:rsidR="00F72C9C" w:rsidRPr="00E80F49" w:rsidRDefault="00F72C9C" w:rsidP="00F72C9C">
            <w:pPr>
              <w:pStyle w:val="TAC"/>
            </w:pPr>
          </w:p>
        </w:tc>
        <w:tc>
          <w:tcPr>
            <w:tcW w:w="1812"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93" w:type="dxa"/>
            <w:vAlign w:val="center"/>
          </w:tcPr>
          <w:p w14:paraId="2012E25B" w14:textId="613864DA" w:rsidR="00F72C9C" w:rsidRPr="00E80F49" w:rsidRDefault="00F72C9C" w:rsidP="00F72C9C">
            <w:pPr>
              <w:pStyle w:val="TAC"/>
            </w:pPr>
            <w:r w:rsidRPr="00E80F49">
              <w:rPr>
                <w:lang w:eastAsia="en-US"/>
              </w:rPr>
              <w:t>DC_28A_n3A</w:t>
            </w:r>
          </w:p>
        </w:tc>
        <w:tc>
          <w:tcPr>
            <w:tcW w:w="1554"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502"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73" w:type="dxa"/>
            <w:vAlign w:val="center"/>
          </w:tcPr>
          <w:p w14:paraId="35E8EF1C" w14:textId="1E370D17" w:rsidR="00F72C9C" w:rsidRPr="00E80F49" w:rsidRDefault="00F72C9C" w:rsidP="00F72C9C">
            <w:pPr>
              <w:pStyle w:val="TAC"/>
            </w:pPr>
            <w:r w:rsidRPr="00E80F49">
              <w:rPr>
                <w:lang w:eastAsia="en-US"/>
              </w:rPr>
              <w:t>No</w:t>
            </w:r>
          </w:p>
        </w:tc>
        <w:tc>
          <w:tcPr>
            <w:tcW w:w="1152"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0C2935">
        <w:tc>
          <w:tcPr>
            <w:tcW w:w="1790" w:type="dxa"/>
            <w:tcBorders>
              <w:bottom w:val="nil"/>
            </w:tcBorders>
            <w:vAlign w:val="center"/>
          </w:tcPr>
          <w:p w14:paraId="49AEBC9D" w14:textId="677EBCD2" w:rsidR="006E74AC" w:rsidRPr="00E80F49" w:rsidRDefault="006E74AC" w:rsidP="006E74AC">
            <w:pPr>
              <w:pStyle w:val="TAC"/>
            </w:pPr>
            <w:r w:rsidRPr="00E80F49">
              <w:t>DC_1A-28A_n5A</w:t>
            </w:r>
          </w:p>
        </w:tc>
        <w:tc>
          <w:tcPr>
            <w:tcW w:w="1812"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93" w:type="dxa"/>
            <w:vAlign w:val="center"/>
          </w:tcPr>
          <w:p w14:paraId="7E6BEA7B" w14:textId="268B1F51" w:rsidR="006E74AC" w:rsidRPr="00E80F49" w:rsidRDefault="006E74AC" w:rsidP="006E74AC">
            <w:pPr>
              <w:pStyle w:val="TAC"/>
              <w:rPr>
                <w:lang w:eastAsia="en-US"/>
              </w:rPr>
            </w:pPr>
            <w:r w:rsidRPr="00E80F49">
              <w:t>DC_1A_n5A</w:t>
            </w:r>
          </w:p>
        </w:tc>
        <w:tc>
          <w:tcPr>
            <w:tcW w:w="1554"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502"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73" w:type="dxa"/>
            <w:vAlign w:val="center"/>
          </w:tcPr>
          <w:p w14:paraId="66BB553E" w14:textId="77777777" w:rsidR="006E74AC" w:rsidRPr="00E80F49" w:rsidRDefault="006E74AC" w:rsidP="006E74AC">
            <w:pPr>
              <w:pStyle w:val="TAC"/>
              <w:rPr>
                <w:lang w:eastAsia="en-US"/>
              </w:rPr>
            </w:pPr>
          </w:p>
        </w:tc>
        <w:tc>
          <w:tcPr>
            <w:tcW w:w="1152"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0C2935">
        <w:tc>
          <w:tcPr>
            <w:tcW w:w="1790" w:type="dxa"/>
            <w:tcBorders>
              <w:top w:val="nil"/>
            </w:tcBorders>
            <w:vAlign w:val="center"/>
          </w:tcPr>
          <w:p w14:paraId="53E9DDA3" w14:textId="77777777" w:rsidR="006E74AC" w:rsidRPr="00E80F49" w:rsidRDefault="006E74AC" w:rsidP="006E74AC">
            <w:pPr>
              <w:pStyle w:val="TAC"/>
            </w:pPr>
          </w:p>
        </w:tc>
        <w:tc>
          <w:tcPr>
            <w:tcW w:w="1812"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93" w:type="dxa"/>
            <w:vAlign w:val="center"/>
          </w:tcPr>
          <w:p w14:paraId="6F190D2D" w14:textId="5CEC55D3" w:rsidR="006E74AC" w:rsidRPr="00E80F49" w:rsidRDefault="006E74AC" w:rsidP="006E74AC">
            <w:pPr>
              <w:pStyle w:val="TAC"/>
              <w:rPr>
                <w:lang w:eastAsia="en-US"/>
              </w:rPr>
            </w:pPr>
            <w:r w:rsidRPr="00E80F49">
              <w:t>DC_28A_n5A</w:t>
            </w:r>
          </w:p>
        </w:tc>
        <w:tc>
          <w:tcPr>
            <w:tcW w:w="1554" w:type="dxa"/>
            <w:shd w:val="clear" w:color="auto" w:fill="auto"/>
            <w:vAlign w:val="center"/>
          </w:tcPr>
          <w:p w14:paraId="2F1B6C63" w14:textId="77777777" w:rsidR="006E74AC" w:rsidRPr="00E80F49" w:rsidRDefault="006E74AC" w:rsidP="006E74AC">
            <w:pPr>
              <w:pStyle w:val="TAC"/>
              <w:rPr>
                <w:lang w:eastAsia="en-US"/>
              </w:rPr>
            </w:pPr>
          </w:p>
        </w:tc>
        <w:tc>
          <w:tcPr>
            <w:tcW w:w="1502" w:type="dxa"/>
            <w:shd w:val="clear" w:color="auto" w:fill="auto"/>
            <w:vAlign w:val="center"/>
          </w:tcPr>
          <w:p w14:paraId="4A19E150" w14:textId="77777777" w:rsidR="006E74AC" w:rsidRPr="00E80F49" w:rsidRDefault="006E74AC" w:rsidP="006E74AC">
            <w:pPr>
              <w:pStyle w:val="TAC"/>
              <w:rPr>
                <w:lang w:eastAsia="en-US"/>
              </w:rPr>
            </w:pPr>
          </w:p>
        </w:tc>
        <w:tc>
          <w:tcPr>
            <w:tcW w:w="1473" w:type="dxa"/>
            <w:vAlign w:val="center"/>
          </w:tcPr>
          <w:p w14:paraId="5DE5A19D" w14:textId="77777777" w:rsidR="006E74AC" w:rsidRPr="00E80F49" w:rsidRDefault="006E74AC" w:rsidP="006E74AC">
            <w:pPr>
              <w:pStyle w:val="TAC"/>
              <w:rPr>
                <w:lang w:eastAsia="en-US"/>
              </w:rPr>
            </w:pPr>
          </w:p>
        </w:tc>
        <w:tc>
          <w:tcPr>
            <w:tcW w:w="1152"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0C2935">
        <w:tc>
          <w:tcPr>
            <w:tcW w:w="1790" w:type="dxa"/>
            <w:vMerge w:val="restart"/>
            <w:vAlign w:val="center"/>
          </w:tcPr>
          <w:p w14:paraId="05D49112" w14:textId="04F6F02B" w:rsidR="006E74AC" w:rsidRPr="00E80F49" w:rsidRDefault="006E74AC" w:rsidP="006E74AC">
            <w:pPr>
              <w:pStyle w:val="TAC"/>
            </w:pPr>
            <w:r w:rsidRPr="00E80F49">
              <w:t>DC_1A-28A_n78A</w:t>
            </w:r>
          </w:p>
        </w:tc>
        <w:tc>
          <w:tcPr>
            <w:tcW w:w="1812" w:type="dxa"/>
            <w:shd w:val="clear" w:color="auto" w:fill="auto"/>
            <w:vAlign w:val="center"/>
          </w:tcPr>
          <w:p w14:paraId="46CE0993" w14:textId="0B568B9F" w:rsidR="006E74AC" w:rsidRPr="00E80F49" w:rsidRDefault="006E74AC" w:rsidP="006E74AC">
            <w:pPr>
              <w:pStyle w:val="TAC"/>
            </w:pPr>
            <w:r w:rsidRPr="00E80F49">
              <w:t>No</w:t>
            </w:r>
          </w:p>
        </w:tc>
        <w:tc>
          <w:tcPr>
            <w:tcW w:w="1493" w:type="dxa"/>
            <w:vAlign w:val="center"/>
          </w:tcPr>
          <w:p w14:paraId="6952226B" w14:textId="66AEC488" w:rsidR="006E74AC" w:rsidRPr="00E80F49" w:rsidRDefault="006E74AC" w:rsidP="006E74AC">
            <w:pPr>
              <w:pStyle w:val="TAC"/>
            </w:pPr>
            <w:r w:rsidRPr="00E80F49">
              <w:t>DC_1A_n78A</w:t>
            </w:r>
          </w:p>
        </w:tc>
        <w:tc>
          <w:tcPr>
            <w:tcW w:w="1554" w:type="dxa"/>
            <w:shd w:val="clear" w:color="auto" w:fill="auto"/>
            <w:vAlign w:val="center"/>
          </w:tcPr>
          <w:p w14:paraId="0EFF50CB" w14:textId="4C8AD3DC" w:rsidR="006E74AC" w:rsidRPr="00E80F49" w:rsidRDefault="006E74AC" w:rsidP="006E74AC">
            <w:pPr>
              <w:pStyle w:val="TAC"/>
            </w:pPr>
            <w:r w:rsidRPr="00E80F49">
              <w:t>28 (3 band IMD3)</w:t>
            </w:r>
          </w:p>
        </w:tc>
        <w:tc>
          <w:tcPr>
            <w:tcW w:w="1502" w:type="dxa"/>
            <w:shd w:val="clear" w:color="auto" w:fill="auto"/>
            <w:vAlign w:val="center"/>
          </w:tcPr>
          <w:p w14:paraId="73CB4120" w14:textId="4E02C6D6" w:rsidR="006E74AC" w:rsidRPr="00E80F49" w:rsidRDefault="006E74AC" w:rsidP="006E74AC">
            <w:pPr>
              <w:pStyle w:val="TAC"/>
            </w:pPr>
            <w:r w:rsidRPr="00E80F49">
              <w:t>IMD3</w:t>
            </w:r>
          </w:p>
        </w:tc>
        <w:tc>
          <w:tcPr>
            <w:tcW w:w="1473" w:type="dxa"/>
            <w:vAlign w:val="center"/>
          </w:tcPr>
          <w:p w14:paraId="578E7078" w14:textId="77777777" w:rsidR="006E74AC" w:rsidRPr="00E80F49" w:rsidRDefault="006E74AC" w:rsidP="006E74AC">
            <w:pPr>
              <w:pStyle w:val="TAC"/>
            </w:pPr>
          </w:p>
        </w:tc>
        <w:tc>
          <w:tcPr>
            <w:tcW w:w="1152"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0C2935">
        <w:tc>
          <w:tcPr>
            <w:tcW w:w="1790" w:type="dxa"/>
            <w:vMerge/>
            <w:vAlign w:val="center"/>
          </w:tcPr>
          <w:p w14:paraId="63454650" w14:textId="77777777" w:rsidR="006E74AC" w:rsidRPr="00E80F49" w:rsidRDefault="006E74AC" w:rsidP="006E74AC">
            <w:pPr>
              <w:pStyle w:val="TAC"/>
            </w:pPr>
          </w:p>
        </w:tc>
        <w:tc>
          <w:tcPr>
            <w:tcW w:w="1812" w:type="dxa"/>
            <w:shd w:val="clear" w:color="auto" w:fill="auto"/>
            <w:vAlign w:val="center"/>
          </w:tcPr>
          <w:p w14:paraId="73A74F9E" w14:textId="65EF63DC" w:rsidR="006E74AC" w:rsidRPr="00E80F49" w:rsidRDefault="006E74AC" w:rsidP="006E74AC">
            <w:pPr>
              <w:pStyle w:val="TAC"/>
            </w:pPr>
            <w:r w:rsidRPr="00E80F49">
              <w:t>No</w:t>
            </w:r>
          </w:p>
        </w:tc>
        <w:tc>
          <w:tcPr>
            <w:tcW w:w="1493" w:type="dxa"/>
            <w:vAlign w:val="center"/>
          </w:tcPr>
          <w:p w14:paraId="74A64819" w14:textId="6DE2E457" w:rsidR="006E74AC" w:rsidRPr="00E80F49" w:rsidRDefault="006E74AC" w:rsidP="006E74AC">
            <w:pPr>
              <w:pStyle w:val="TAC"/>
            </w:pPr>
            <w:r w:rsidRPr="00E80F49">
              <w:t>DC_28A_n78A</w:t>
            </w:r>
          </w:p>
        </w:tc>
        <w:tc>
          <w:tcPr>
            <w:tcW w:w="1554" w:type="dxa"/>
            <w:shd w:val="clear" w:color="auto" w:fill="auto"/>
            <w:vAlign w:val="center"/>
          </w:tcPr>
          <w:p w14:paraId="2A28CFE9" w14:textId="345C57F2" w:rsidR="006E74AC" w:rsidRPr="00E80F49" w:rsidRDefault="006E74AC" w:rsidP="006E74AC">
            <w:pPr>
              <w:pStyle w:val="TAC"/>
            </w:pPr>
            <w:r w:rsidRPr="00E80F49">
              <w:t>1 (3 band IMD5)</w:t>
            </w:r>
          </w:p>
        </w:tc>
        <w:tc>
          <w:tcPr>
            <w:tcW w:w="1502" w:type="dxa"/>
            <w:shd w:val="clear" w:color="auto" w:fill="auto"/>
            <w:vAlign w:val="center"/>
          </w:tcPr>
          <w:p w14:paraId="7ABCD59D" w14:textId="795526E9" w:rsidR="006E74AC" w:rsidRPr="00E80F49" w:rsidRDefault="006E74AC" w:rsidP="006E74AC">
            <w:pPr>
              <w:pStyle w:val="TAC"/>
            </w:pPr>
            <w:r w:rsidRPr="00E80F49">
              <w:t>IMD5</w:t>
            </w:r>
          </w:p>
        </w:tc>
        <w:tc>
          <w:tcPr>
            <w:tcW w:w="1473" w:type="dxa"/>
            <w:vAlign w:val="center"/>
          </w:tcPr>
          <w:p w14:paraId="395BDC2D" w14:textId="52C2AAD6" w:rsidR="006E74AC" w:rsidRPr="00E80F49" w:rsidRDefault="006E74AC" w:rsidP="006E74AC">
            <w:pPr>
              <w:pStyle w:val="TAC"/>
            </w:pPr>
            <w:r w:rsidRPr="00E80F49">
              <w:rPr>
                <w:lang w:eastAsia="zh-CN"/>
              </w:rPr>
              <w:t>DC_28A_n78A</w:t>
            </w:r>
          </w:p>
        </w:tc>
        <w:tc>
          <w:tcPr>
            <w:tcW w:w="1152"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0C2935">
        <w:tc>
          <w:tcPr>
            <w:tcW w:w="1790" w:type="dxa"/>
            <w:tcBorders>
              <w:bottom w:val="nil"/>
            </w:tcBorders>
          </w:tcPr>
          <w:p w14:paraId="3EC78B63" w14:textId="5C80A981" w:rsidR="005D2CEB" w:rsidRPr="00E80F49" w:rsidRDefault="005D2CEB" w:rsidP="005D2CEB">
            <w:pPr>
              <w:pStyle w:val="TAC"/>
            </w:pPr>
            <w:r w:rsidRPr="003E3FDC">
              <w:t>DC_1A-41A_n28A</w:t>
            </w:r>
          </w:p>
        </w:tc>
        <w:tc>
          <w:tcPr>
            <w:tcW w:w="1812" w:type="dxa"/>
            <w:shd w:val="clear" w:color="auto" w:fill="auto"/>
          </w:tcPr>
          <w:p w14:paraId="083B2A3D" w14:textId="4EF39473" w:rsidR="005D2CEB" w:rsidRPr="00E80F49" w:rsidRDefault="005D2CEB" w:rsidP="005D2CEB">
            <w:pPr>
              <w:pStyle w:val="TAC"/>
            </w:pPr>
            <w:r w:rsidRPr="003E3FDC">
              <w:t>No</w:t>
            </w:r>
          </w:p>
        </w:tc>
        <w:tc>
          <w:tcPr>
            <w:tcW w:w="1493" w:type="dxa"/>
          </w:tcPr>
          <w:p w14:paraId="60D00E65" w14:textId="7192F0C4" w:rsidR="005D2CEB" w:rsidRPr="00E80F49" w:rsidRDefault="005D2CEB" w:rsidP="005D2CEB">
            <w:pPr>
              <w:pStyle w:val="TAC"/>
            </w:pPr>
            <w:r w:rsidRPr="003E3FDC">
              <w:t>DC_1A_n28A</w:t>
            </w:r>
          </w:p>
        </w:tc>
        <w:tc>
          <w:tcPr>
            <w:tcW w:w="1554" w:type="dxa"/>
            <w:shd w:val="clear" w:color="auto" w:fill="auto"/>
          </w:tcPr>
          <w:p w14:paraId="28C5274A" w14:textId="2D2B8C1C" w:rsidR="005D2CEB" w:rsidRPr="00E80F49" w:rsidRDefault="005D2CEB" w:rsidP="005D2CEB">
            <w:pPr>
              <w:pStyle w:val="TAC"/>
            </w:pPr>
            <w:r w:rsidRPr="003E3FDC">
              <w:t>41 (IMD2 |1*fB1+1*fn28|)</w:t>
            </w:r>
          </w:p>
        </w:tc>
        <w:tc>
          <w:tcPr>
            <w:tcW w:w="1502" w:type="dxa"/>
            <w:shd w:val="clear" w:color="auto" w:fill="auto"/>
          </w:tcPr>
          <w:p w14:paraId="2E80F942" w14:textId="7AAAE037" w:rsidR="005D2CEB" w:rsidRPr="00E80F49" w:rsidRDefault="005D2CEB" w:rsidP="005D2CEB">
            <w:pPr>
              <w:pStyle w:val="TAC"/>
            </w:pPr>
            <w:r w:rsidRPr="003E3FDC">
              <w:t>IMD2</w:t>
            </w:r>
          </w:p>
        </w:tc>
        <w:tc>
          <w:tcPr>
            <w:tcW w:w="1473" w:type="dxa"/>
          </w:tcPr>
          <w:p w14:paraId="24E7155F" w14:textId="77777777" w:rsidR="005D2CEB" w:rsidRPr="00E80F49" w:rsidRDefault="005D2CEB" w:rsidP="005D2CEB">
            <w:pPr>
              <w:pStyle w:val="TAC"/>
              <w:rPr>
                <w:lang w:eastAsia="zh-CN"/>
              </w:rPr>
            </w:pPr>
          </w:p>
        </w:tc>
        <w:tc>
          <w:tcPr>
            <w:tcW w:w="1152"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0C2935">
        <w:tc>
          <w:tcPr>
            <w:tcW w:w="1790" w:type="dxa"/>
            <w:tcBorders>
              <w:top w:val="nil"/>
            </w:tcBorders>
          </w:tcPr>
          <w:p w14:paraId="6856E249" w14:textId="77777777" w:rsidR="005D2CEB" w:rsidRPr="00E80F49" w:rsidRDefault="005D2CEB" w:rsidP="005D2CEB">
            <w:pPr>
              <w:pStyle w:val="TAC"/>
            </w:pPr>
          </w:p>
        </w:tc>
        <w:tc>
          <w:tcPr>
            <w:tcW w:w="1812" w:type="dxa"/>
            <w:shd w:val="clear" w:color="auto" w:fill="auto"/>
          </w:tcPr>
          <w:p w14:paraId="6833E69B" w14:textId="2FF0E9C0" w:rsidR="005D2CEB" w:rsidRPr="00E80F49" w:rsidRDefault="005D2CEB" w:rsidP="005D2CEB">
            <w:pPr>
              <w:pStyle w:val="TAC"/>
            </w:pPr>
            <w:r w:rsidRPr="003E3FDC">
              <w:t>No</w:t>
            </w:r>
          </w:p>
        </w:tc>
        <w:tc>
          <w:tcPr>
            <w:tcW w:w="1493" w:type="dxa"/>
          </w:tcPr>
          <w:p w14:paraId="2A22AB37" w14:textId="48444650" w:rsidR="005D2CEB" w:rsidRPr="00E80F49" w:rsidRDefault="005D2CEB" w:rsidP="005D2CEB">
            <w:pPr>
              <w:pStyle w:val="TAC"/>
            </w:pPr>
            <w:r w:rsidRPr="003E3FDC">
              <w:t>DC_41A_n28A</w:t>
            </w:r>
          </w:p>
        </w:tc>
        <w:tc>
          <w:tcPr>
            <w:tcW w:w="1554" w:type="dxa"/>
            <w:shd w:val="clear" w:color="auto" w:fill="auto"/>
          </w:tcPr>
          <w:p w14:paraId="0F0F2DD5" w14:textId="7E4A438D" w:rsidR="005D2CEB" w:rsidRPr="00E80F49" w:rsidRDefault="005D2CEB" w:rsidP="005D2CEB">
            <w:pPr>
              <w:pStyle w:val="TAC"/>
            </w:pPr>
            <w:r w:rsidRPr="003E3FDC">
              <w:t>No 3CC exception</w:t>
            </w:r>
          </w:p>
        </w:tc>
        <w:tc>
          <w:tcPr>
            <w:tcW w:w="1502" w:type="dxa"/>
            <w:shd w:val="clear" w:color="auto" w:fill="auto"/>
          </w:tcPr>
          <w:p w14:paraId="545DF77B" w14:textId="020E65EC" w:rsidR="005D2CEB" w:rsidRPr="00E80F49" w:rsidRDefault="005D2CEB" w:rsidP="005D2CEB">
            <w:pPr>
              <w:pStyle w:val="TAC"/>
            </w:pPr>
            <w:r w:rsidRPr="003E3FDC">
              <w:t>No test required</w:t>
            </w:r>
          </w:p>
        </w:tc>
        <w:tc>
          <w:tcPr>
            <w:tcW w:w="1473" w:type="dxa"/>
          </w:tcPr>
          <w:p w14:paraId="33EBFEE1" w14:textId="77777777" w:rsidR="005D2CEB" w:rsidRPr="00E80F49" w:rsidRDefault="005D2CEB" w:rsidP="005D2CEB">
            <w:pPr>
              <w:pStyle w:val="TAC"/>
              <w:rPr>
                <w:lang w:eastAsia="zh-CN"/>
              </w:rPr>
            </w:pPr>
          </w:p>
        </w:tc>
        <w:tc>
          <w:tcPr>
            <w:tcW w:w="1152"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0C2935">
        <w:tc>
          <w:tcPr>
            <w:tcW w:w="1790" w:type="dxa"/>
          </w:tcPr>
          <w:p w14:paraId="1B60E2AA" w14:textId="367C6877" w:rsidR="005D2CEB" w:rsidRPr="00E80F49" w:rsidRDefault="005D2CEB" w:rsidP="005D2CEB">
            <w:pPr>
              <w:pStyle w:val="TAC"/>
            </w:pPr>
            <w:r w:rsidRPr="003E3FDC">
              <w:t>DC_1A-41A_n41A</w:t>
            </w:r>
          </w:p>
        </w:tc>
        <w:tc>
          <w:tcPr>
            <w:tcW w:w="1812" w:type="dxa"/>
            <w:shd w:val="clear" w:color="auto" w:fill="auto"/>
          </w:tcPr>
          <w:p w14:paraId="6EE44BA7" w14:textId="5DC072B9" w:rsidR="005D2CEB" w:rsidRPr="00E80F49" w:rsidRDefault="005D2CEB" w:rsidP="005D2CEB">
            <w:pPr>
              <w:pStyle w:val="TAC"/>
            </w:pPr>
            <w:r w:rsidRPr="003E3FDC">
              <w:t>No</w:t>
            </w:r>
          </w:p>
        </w:tc>
        <w:tc>
          <w:tcPr>
            <w:tcW w:w="1493" w:type="dxa"/>
          </w:tcPr>
          <w:p w14:paraId="473732D7" w14:textId="3AFE06B6" w:rsidR="005D2CEB" w:rsidRPr="00E80F49" w:rsidRDefault="005D2CEB" w:rsidP="005D2CEB">
            <w:pPr>
              <w:pStyle w:val="TAC"/>
            </w:pPr>
            <w:r w:rsidRPr="003E3FDC">
              <w:t>DC_1A_n41A</w:t>
            </w:r>
          </w:p>
        </w:tc>
        <w:tc>
          <w:tcPr>
            <w:tcW w:w="1554" w:type="dxa"/>
            <w:shd w:val="clear" w:color="auto" w:fill="auto"/>
          </w:tcPr>
          <w:p w14:paraId="2BA62E9C" w14:textId="3E545659" w:rsidR="005D2CEB" w:rsidRPr="00E80F49" w:rsidRDefault="005D2CEB" w:rsidP="005D2CEB">
            <w:pPr>
              <w:pStyle w:val="TAC"/>
            </w:pPr>
            <w:r w:rsidRPr="003E3FDC">
              <w:t>No 3CC exception</w:t>
            </w:r>
          </w:p>
        </w:tc>
        <w:tc>
          <w:tcPr>
            <w:tcW w:w="1502" w:type="dxa"/>
            <w:shd w:val="clear" w:color="auto" w:fill="auto"/>
          </w:tcPr>
          <w:p w14:paraId="2156DB9C" w14:textId="44817331" w:rsidR="005D2CEB" w:rsidRPr="00E80F49" w:rsidRDefault="005D2CEB" w:rsidP="005D2CEB">
            <w:pPr>
              <w:pStyle w:val="TAC"/>
            </w:pPr>
            <w:r w:rsidRPr="003E3FDC">
              <w:t>No test required</w:t>
            </w:r>
          </w:p>
        </w:tc>
        <w:tc>
          <w:tcPr>
            <w:tcW w:w="1473" w:type="dxa"/>
          </w:tcPr>
          <w:p w14:paraId="1C33A759" w14:textId="77777777" w:rsidR="005D2CEB" w:rsidRPr="00E80F49" w:rsidRDefault="005D2CEB" w:rsidP="005D2CEB">
            <w:pPr>
              <w:pStyle w:val="TAC"/>
              <w:rPr>
                <w:lang w:eastAsia="zh-CN"/>
              </w:rPr>
            </w:pPr>
          </w:p>
        </w:tc>
        <w:tc>
          <w:tcPr>
            <w:tcW w:w="1152"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0C2935">
        <w:tc>
          <w:tcPr>
            <w:tcW w:w="1790"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12"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93"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54"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502"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73" w:type="dxa"/>
          </w:tcPr>
          <w:p w14:paraId="175A7D53" w14:textId="77777777" w:rsidR="00826579" w:rsidRPr="00E80F49" w:rsidRDefault="00826579" w:rsidP="00773828">
            <w:pPr>
              <w:pStyle w:val="TAC"/>
              <w:rPr>
                <w:lang w:eastAsia="zh-CN"/>
              </w:rPr>
            </w:pPr>
          </w:p>
        </w:tc>
        <w:tc>
          <w:tcPr>
            <w:tcW w:w="1152"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0C2935">
        <w:tc>
          <w:tcPr>
            <w:tcW w:w="1790" w:type="dxa"/>
            <w:tcBorders>
              <w:top w:val="nil"/>
            </w:tcBorders>
            <w:vAlign w:val="center"/>
          </w:tcPr>
          <w:p w14:paraId="483A3F4B" w14:textId="77777777" w:rsidR="00826579" w:rsidRPr="00E80F49" w:rsidRDefault="00826579" w:rsidP="00773828">
            <w:pPr>
              <w:pStyle w:val="TAC"/>
            </w:pPr>
          </w:p>
        </w:tc>
        <w:tc>
          <w:tcPr>
            <w:tcW w:w="1812"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93"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54" w:type="dxa"/>
            <w:shd w:val="clear" w:color="auto" w:fill="auto"/>
            <w:vAlign w:val="center"/>
          </w:tcPr>
          <w:p w14:paraId="0D52902C" w14:textId="77777777" w:rsidR="00826579" w:rsidRPr="00E80F49" w:rsidRDefault="00826579" w:rsidP="00773828">
            <w:pPr>
              <w:pStyle w:val="TAC"/>
            </w:pPr>
            <w:r w:rsidRPr="00E80F49">
              <w:t>No 3CC exception</w:t>
            </w:r>
          </w:p>
        </w:tc>
        <w:tc>
          <w:tcPr>
            <w:tcW w:w="1502" w:type="dxa"/>
            <w:shd w:val="clear" w:color="auto" w:fill="auto"/>
            <w:vAlign w:val="bottom"/>
          </w:tcPr>
          <w:p w14:paraId="3371917F" w14:textId="77777777" w:rsidR="00826579" w:rsidRPr="00E80F49" w:rsidRDefault="00826579" w:rsidP="00773828">
            <w:pPr>
              <w:pStyle w:val="TAC"/>
            </w:pPr>
            <w:r w:rsidRPr="00E80F49">
              <w:t>No test required</w:t>
            </w:r>
          </w:p>
        </w:tc>
        <w:tc>
          <w:tcPr>
            <w:tcW w:w="1473" w:type="dxa"/>
          </w:tcPr>
          <w:p w14:paraId="26E780BE" w14:textId="77777777" w:rsidR="00826579" w:rsidRPr="00E80F49" w:rsidRDefault="00826579" w:rsidP="00773828">
            <w:pPr>
              <w:pStyle w:val="TAC"/>
              <w:rPr>
                <w:lang w:eastAsia="zh-CN"/>
              </w:rPr>
            </w:pPr>
          </w:p>
        </w:tc>
        <w:tc>
          <w:tcPr>
            <w:tcW w:w="1152"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0C2935" w14:paraId="55AF5A01" w14:textId="77777777" w:rsidTr="000C2935">
        <w:tc>
          <w:tcPr>
            <w:tcW w:w="1790" w:type="dxa"/>
            <w:vMerge w:val="restart"/>
            <w:tcBorders>
              <w:top w:val="nil"/>
              <w:left w:val="single" w:sz="4" w:space="0" w:color="auto"/>
              <w:bottom w:val="single" w:sz="4" w:space="0" w:color="auto"/>
              <w:right w:val="single" w:sz="4" w:space="0" w:color="auto"/>
            </w:tcBorders>
            <w:vAlign w:val="center"/>
            <w:hideMark/>
          </w:tcPr>
          <w:p w14:paraId="2348413B" w14:textId="77777777" w:rsidR="000C2935" w:rsidRDefault="000C2935" w:rsidP="008E62A3">
            <w:pPr>
              <w:pStyle w:val="TAC"/>
            </w:pPr>
            <w:r>
              <w:rPr>
                <w:rFonts w:eastAsia="Malgun Gothic"/>
                <w:szCs w:val="18"/>
                <w:lang w:eastAsia="ko-KR"/>
              </w:rPr>
              <w:t>DC_1A-42A_n79A</w:t>
            </w:r>
          </w:p>
        </w:tc>
        <w:tc>
          <w:tcPr>
            <w:tcW w:w="1812" w:type="dxa"/>
            <w:tcBorders>
              <w:top w:val="single" w:sz="4" w:space="0" w:color="auto"/>
              <w:left w:val="single" w:sz="4" w:space="0" w:color="auto"/>
              <w:bottom w:val="single" w:sz="4" w:space="0" w:color="auto"/>
              <w:right w:val="single" w:sz="4" w:space="0" w:color="auto"/>
            </w:tcBorders>
            <w:hideMark/>
          </w:tcPr>
          <w:p w14:paraId="25FB35A0"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3144EFA7" w14:textId="77777777" w:rsidR="000C2935" w:rsidRDefault="000C2935" w:rsidP="008E62A3">
            <w:pPr>
              <w:pStyle w:val="TAC"/>
              <w:rPr>
                <w:lang w:eastAsia="ja-JP"/>
              </w:rPr>
            </w:pPr>
            <w:r>
              <w:rPr>
                <w:lang w:eastAsia="ja-JP"/>
              </w:rPr>
              <w:t>DC_1A_n79A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CAA99CF" w14:textId="77777777" w:rsidR="000C2935" w:rsidRDefault="000C2935" w:rsidP="008E62A3">
            <w:pPr>
              <w:pStyle w:val="TAC"/>
              <w:rPr>
                <w:lang w:eastAsia="ja-JP"/>
              </w:rPr>
            </w:pPr>
            <w:r>
              <w:rPr>
                <w:lang w:eastAsia="ja-JP"/>
              </w:rPr>
              <w:t>42 (3 band IMD5)</w:t>
            </w:r>
          </w:p>
        </w:tc>
        <w:tc>
          <w:tcPr>
            <w:tcW w:w="1502" w:type="dxa"/>
            <w:tcBorders>
              <w:top w:val="single" w:sz="4" w:space="0" w:color="auto"/>
              <w:left w:val="single" w:sz="4" w:space="0" w:color="auto"/>
              <w:bottom w:val="single" w:sz="4" w:space="0" w:color="auto"/>
              <w:right w:val="single" w:sz="4" w:space="0" w:color="auto"/>
            </w:tcBorders>
            <w:vAlign w:val="bottom"/>
            <w:hideMark/>
          </w:tcPr>
          <w:p w14:paraId="77DB6041" w14:textId="77777777" w:rsidR="000C2935" w:rsidRDefault="000C2935" w:rsidP="008E62A3">
            <w:pPr>
              <w:pStyle w:val="TAC"/>
              <w:rPr>
                <w:lang w:eastAsia="ja-JP"/>
              </w:rPr>
            </w:pPr>
            <w:r>
              <w:rPr>
                <w:lang w:eastAsia="ja-JP"/>
              </w:rPr>
              <w:t>IMD5</w:t>
            </w:r>
          </w:p>
        </w:tc>
        <w:tc>
          <w:tcPr>
            <w:tcW w:w="1473" w:type="dxa"/>
            <w:tcBorders>
              <w:top w:val="single" w:sz="4" w:space="0" w:color="auto"/>
              <w:left w:val="single" w:sz="4" w:space="0" w:color="auto"/>
              <w:bottom w:val="single" w:sz="4" w:space="0" w:color="auto"/>
              <w:right w:val="single" w:sz="4" w:space="0" w:color="auto"/>
            </w:tcBorders>
          </w:tcPr>
          <w:p w14:paraId="36089773" w14:textId="77777777" w:rsidR="000C2935" w:rsidRDefault="000C2935" w:rsidP="008E62A3">
            <w:pPr>
              <w:pStyle w:val="TAC"/>
              <w:rPr>
                <w:lang w:eastAsia="zh-CN"/>
              </w:rPr>
            </w:pPr>
          </w:p>
        </w:tc>
        <w:tc>
          <w:tcPr>
            <w:tcW w:w="1152" w:type="dxa"/>
            <w:tcBorders>
              <w:top w:val="single" w:sz="4" w:space="0" w:color="auto"/>
              <w:left w:val="single" w:sz="4" w:space="0" w:color="auto"/>
              <w:bottom w:val="single" w:sz="4" w:space="0" w:color="auto"/>
              <w:right w:val="single" w:sz="4" w:space="0" w:color="auto"/>
            </w:tcBorders>
            <w:vAlign w:val="center"/>
            <w:hideMark/>
          </w:tcPr>
          <w:p w14:paraId="02A6D7BF" w14:textId="77777777" w:rsidR="000C2935" w:rsidRDefault="000C2935" w:rsidP="008E62A3">
            <w:pPr>
              <w:pStyle w:val="TAC"/>
              <w:rPr>
                <w:lang w:eastAsia="ja-JP"/>
              </w:rPr>
            </w:pPr>
            <w:r>
              <w:rPr>
                <w:lang w:eastAsia="ja-JP"/>
              </w:rPr>
              <w:t>RAN5#101</w:t>
            </w:r>
          </w:p>
        </w:tc>
      </w:tr>
      <w:tr w:rsidR="000C2935" w14:paraId="2C9EE368" w14:textId="77777777" w:rsidTr="000C2935">
        <w:tc>
          <w:tcPr>
            <w:tcW w:w="0" w:type="auto"/>
            <w:vMerge/>
            <w:tcBorders>
              <w:top w:val="nil"/>
              <w:left w:val="single" w:sz="4" w:space="0" w:color="auto"/>
              <w:bottom w:val="single" w:sz="4" w:space="0" w:color="auto"/>
              <w:right w:val="single" w:sz="4" w:space="0" w:color="auto"/>
            </w:tcBorders>
            <w:vAlign w:val="center"/>
            <w:hideMark/>
          </w:tcPr>
          <w:p w14:paraId="431CCB3B"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hideMark/>
          </w:tcPr>
          <w:p w14:paraId="42AD725F"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13097B7C" w14:textId="77777777" w:rsidR="000C2935" w:rsidRDefault="000C2935" w:rsidP="008E62A3">
            <w:pPr>
              <w:pStyle w:val="TAC"/>
              <w:rPr>
                <w:lang w:eastAsia="ja-JP"/>
              </w:rPr>
            </w:pPr>
            <w:r>
              <w:rPr>
                <w:lang w:eastAsia="ja-JP"/>
              </w:rPr>
              <w:t>DC_42A_n79A</w:t>
            </w:r>
          </w:p>
        </w:tc>
        <w:tc>
          <w:tcPr>
            <w:tcW w:w="1554" w:type="dxa"/>
            <w:tcBorders>
              <w:top w:val="single" w:sz="4" w:space="0" w:color="auto"/>
              <w:left w:val="single" w:sz="4" w:space="0" w:color="auto"/>
              <w:bottom w:val="single" w:sz="4" w:space="0" w:color="auto"/>
              <w:right w:val="single" w:sz="4" w:space="0" w:color="auto"/>
            </w:tcBorders>
            <w:vAlign w:val="center"/>
          </w:tcPr>
          <w:p w14:paraId="6DD2F6C5" w14:textId="77777777" w:rsidR="000C2935" w:rsidRDefault="000C2935" w:rsidP="008E62A3">
            <w:pPr>
              <w:pStyle w:val="TAC"/>
            </w:pPr>
          </w:p>
        </w:tc>
        <w:tc>
          <w:tcPr>
            <w:tcW w:w="1502" w:type="dxa"/>
            <w:tcBorders>
              <w:top w:val="single" w:sz="4" w:space="0" w:color="auto"/>
              <w:left w:val="single" w:sz="4" w:space="0" w:color="auto"/>
              <w:bottom w:val="single" w:sz="4" w:space="0" w:color="auto"/>
              <w:right w:val="single" w:sz="4" w:space="0" w:color="auto"/>
            </w:tcBorders>
            <w:vAlign w:val="bottom"/>
          </w:tcPr>
          <w:p w14:paraId="5151E2A5" w14:textId="77777777" w:rsidR="000C2935" w:rsidRDefault="000C2935" w:rsidP="008E62A3">
            <w:pPr>
              <w:pStyle w:val="TAC"/>
              <w:rPr>
                <w:lang w:eastAsia="ja-JP"/>
              </w:rPr>
            </w:pPr>
          </w:p>
        </w:tc>
        <w:tc>
          <w:tcPr>
            <w:tcW w:w="1473" w:type="dxa"/>
            <w:tcBorders>
              <w:top w:val="single" w:sz="4" w:space="0" w:color="auto"/>
              <w:left w:val="single" w:sz="4" w:space="0" w:color="auto"/>
              <w:bottom w:val="single" w:sz="4" w:space="0" w:color="auto"/>
              <w:right w:val="single" w:sz="4" w:space="0" w:color="auto"/>
            </w:tcBorders>
          </w:tcPr>
          <w:p w14:paraId="4D70B02D" w14:textId="77777777" w:rsidR="000C2935" w:rsidRDefault="000C2935" w:rsidP="008E62A3">
            <w:pPr>
              <w:pStyle w:val="TAC"/>
              <w:rPr>
                <w:lang w:eastAsia="zh-CN"/>
              </w:rPr>
            </w:pPr>
          </w:p>
        </w:tc>
        <w:tc>
          <w:tcPr>
            <w:tcW w:w="1152" w:type="dxa"/>
            <w:tcBorders>
              <w:top w:val="single" w:sz="4" w:space="0" w:color="auto"/>
              <w:left w:val="single" w:sz="4" w:space="0" w:color="auto"/>
              <w:bottom w:val="single" w:sz="4" w:space="0" w:color="auto"/>
              <w:right w:val="single" w:sz="4" w:space="0" w:color="auto"/>
            </w:tcBorders>
            <w:vAlign w:val="center"/>
            <w:hideMark/>
          </w:tcPr>
          <w:p w14:paraId="77239F30" w14:textId="77777777" w:rsidR="000C2935" w:rsidRDefault="000C2935" w:rsidP="008E62A3">
            <w:pPr>
              <w:pStyle w:val="TAC"/>
              <w:rPr>
                <w:lang w:eastAsia="ja-JP"/>
              </w:rPr>
            </w:pPr>
            <w:r>
              <w:rPr>
                <w:lang w:eastAsia="ja-JP"/>
              </w:rPr>
              <w:t>RAN5#101</w:t>
            </w:r>
          </w:p>
        </w:tc>
      </w:tr>
      <w:tr w:rsidR="00EF0A8F" w:rsidRPr="00E80F49" w14:paraId="1E403395" w14:textId="77777777" w:rsidTr="000C2935">
        <w:tc>
          <w:tcPr>
            <w:tcW w:w="1790"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812"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93"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54"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502" w:type="dxa"/>
            <w:shd w:val="clear" w:color="auto" w:fill="auto"/>
            <w:vAlign w:val="center"/>
          </w:tcPr>
          <w:p w14:paraId="010FA670" w14:textId="77E8FE85" w:rsidR="00EF0A8F" w:rsidRPr="003E3FDC" w:rsidRDefault="00EF0A8F" w:rsidP="00EF0A8F">
            <w:pPr>
              <w:pStyle w:val="TAC"/>
            </w:pPr>
            <w:r w:rsidRPr="00E80F49">
              <w:t>IMD</w:t>
            </w:r>
            <w:r>
              <w:t>4</w:t>
            </w:r>
          </w:p>
        </w:tc>
        <w:tc>
          <w:tcPr>
            <w:tcW w:w="1473" w:type="dxa"/>
            <w:vAlign w:val="center"/>
          </w:tcPr>
          <w:p w14:paraId="5070C73E" w14:textId="77777777" w:rsidR="00EF0A8F" w:rsidRPr="00E80F49" w:rsidRDefault="00EF0A8F" w:rsidP="00EF0A8F">
            <w:pPr>
              <w:pStyle w:val="TAC"/>
              <w:rPr>
                <w:lang w:eastAsia="zh-CN"/>
              </w:rPr>
            </w:pPr>
          </w:p>
        </w:tc>
        <w:tc>
          <w:tcPr>
            <w:tcW w:w="1152"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0C2935">
        <w:tc>
          <w:tcPr>
            <w:tcW w:w="1790" w:type="dxa"/>
            <w:tcBorders>
              <w:top w:val="nil"/>
            </w:tcBorders>
            <w:vAlign w:val="center"/>
          </w:tcPr>
          <w:p w14:paraId="46387FD4" w14:textId="77777777" w:rsidR="00EF0A8F" w:rsidRPr="003E3FDC" w:rsidRDefault="00EF0A8F" w:rsidP="00EF0A8F">
            <w:pPr>
              <w:pStyle w:val="TAC"/>
            </w:pPr>
          </w:p>
        </w:tc>
        <w:tc>
          <w:tcPr>
            <w:tcW w:w="1812"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93"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54" w:type="dxa"/>
            <w:shd w:val="clear" w:color="auto" w:fill="auto"/>
            <w:vAlign w:val="center"/>
          </w:tcPr>
          <w:p w14:paraId="268A0498" w14:textId="4B04B0F2" w:rsidR="00EF0A8F" w:rsidRPr="003E3FDC" w:rsidRDefault="00EF0A8F" w:rsidP="00EF0A8F">
            <w:pPr>
              <w:pStyle w:val="TAC"/>
            </w:pPr>
            <w:r w:rsidRPr="00E80F49">
              <w:t>No 3CC exception</w:t>
            </w:r>
          </w:p>
        </w:tc>
        <w:tc>
          <w:tcPr>
            <w:tcW w:w="1502"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73" w:type="dxa"/>
            <w:vAlign w:val="center"/>
          </w:tcPr>
          <w:p w14:paraId="61A6DFAC" w14:textId="77777777" w:rsidR="00EF0A8F" w:rsidRPr="00E80F49" w:rsidRDefault="00EF0A8F" w:rsidP="00EF0A8F">
            <w:pPr>
              <w:pStyle w:val="TAC"/>
              <w:rPr>
                <w:lang w:eastAsia="zh-CN"/>
              </w:rPr>
            </w:pPr>
          </w:p>
        </w:tc>
        <w:tc>
          <w:tcPr>
            <w:tcW w:w="1152" w:type="dxa"/>
            <w:tcBorders>
              <w:top w:val="nil"/>
            </w:tcBorders>
            <w:shd w:val="clear" w:color="auto" w:fill="auto"/>
            <w:vAlign w:val="center"/>
          </w:tcPr>
          <w:p w14:paraId="59DFA4A2" w14:textId="77777777" w:rsidR="00EF0A8F" w:rsidRPr="003E3FDC" w:rsidRDefault="00EF0A8F" w:rsidP="00EF0A8F">
            <w:pPr>
              <w:pStyle w:val="TAC"/>
            </w:pPr>
          </w:p>
        </w:tc>
      </w:tr>
      <w:tr w:rsidR="00870EBD" w:rsidRPr="003E3FDC" w14:paraId="15EE6212" w14:textId="77777777" w:rsidTr="000C2935">
        <w:tc>
          <w:tcPr>
            <w:tcW w:w="1790" w:type="dxa"/>
            <w:tcBorders>
              <w:top w:val="single" w:sz="4" w:space="0" w:color="auto"/>
              <w:bottom w:val="nil"/>
            </w:tcBorders>
            <w:vAlign w:val="center"/>
          </w:tcPr>
          <w:p w14:paraId="7BCF6F0C" w14:textId="77777777" w:rsidR="00870EBD" w:rsidRPr="003E3FDC" w:rsidRDefault="00870EBD" w:rsidP="008E62A3">
            <w:pPr>
              <w:pStyle w:val="TAC"/>
            </w:pPr>
            <w:r w:rsidRPr="00EF5447">
              <w:rPr>
                <w:lang w:eastAsia="fi-FI"/>
              </w:rPr>
              <w:t>DC_2A_n5A-n77A</w:t>
            </w:r>
          </w:p>
        </w:tc>
        <w:tc>
          <w:tcPr>
            <w:tcW w:w="1812" w:type="dxa"/>
            <w:shd w:val="clear" w:color="auto" w:fill="auto"/>
            <w:vAlign w:val="center"/>
          </w:tcPr>
          <w:p w14:paraId="5FE42076" w14:textId="77777777" w:rsidR="00870EBD" w:rsidRPr="003726A6" w:rsidRDefault="00870EBD" w:rsidP="008E62A3">
            <w:pPr>
              <w:pStyle w:val="TAC"/>
            </w:pPr>
            <w:r>
              <w:t>No</w:t>
            </w:r>
          </w:p>
        </w:tc>
        <w:tc>
          <w:tcPr>
            <w:tcW w:w="1493" w:type="dxa"/>
            <w:vAlign w:val="center"/>
          </w:tcPr>
          <w:p w14:paraId="4DBE2782" w14:textId="77777777" w:rsidR="00870EBD" w:rsidRDefault="00870EBD" w:rsidP="008E62A3">
            <w:pPr>
              <w:pStyle w:val="TAC"/>
              <w:rPr>
                <w:lang w:eastAsia="zh-CN"/>
              </w:rPr>
            </w:pPr>
            <w:r>
              <w:rPr>
                <w:rFonts w:hint="eastAsia"/>
                <w:lang w:eastAsia="zh-CN"/>
              </w:rPr>
              <w:t>D</w:t>
            </w:r>
            <w:r>
              <w:rPr>
                <w:lang w:eastAsia="zh-CN"/>
              </w:rPr>
              <w:t>C_2A_n5A</w:t>
            </w:r>
          </w:p>
        </w:tc>
        <w:tc>
          <w:tcPr>
            <w:tcW w:w="1554" w:type="dxa"/>
            <w:shd w:val="clear" w:color="auto" w:fill="auto"/>
            <w:vAlign w:val="center"/>
          </w:tcPr>
          <w:p w14:paraId="12FE7B7F" w14:textId="77777777" w:rsidR="00870EBD" w:rsidRPr="00E80F49" w:rsidRDefault="00870EBD" w:rsidP="008E62A3">
            <w:pPr>
              <w:pStyle w:val="TAC"/>
            </w:pPr>
            <w:r>
              <w:t>n77 (3 band IMD3)</w:t>
            </w:r>
          </w:p>
        </w:tc>
        <w:tc>
          <w:tcPr>
            <w:tcW w:w="1502" w:type="dxa"/>
            <w:shd w:val="clear" w:color="auto" w:fill="auto"/>
            <w:vAlign w:val="center"/>
          </w:tcPr>
          <w:p w14:paraId="47D485BD" w14:textId="77777777" w:rsidR="00870EBD" w:rsidRPr="00E80F49" w:rsidRDefault="00870EBD" w:rsidP="008E62A3">
            <w:pPr>
              <w:pStyle w:val="TAC"/>
              <w:rPr>
                <w:rFonts w:eastAsia="SimSun"/>
              </w:rPr>
            </w:pPr>
            <w:r>
              <w:rPr>
                <w:rFonts w:eastAsia="SimSun"/>
              </w:rPr>
              <w:t>NE, IMD3</w:t>
            </w:r>
          </w:p>
        </w:tc>
        <w:tc>
          <w:tcPr>
            <w:tcW w:w="1473" w:type="dxa"/>
            <w:vAlign w:val="center"/>
          </w:tcPr>
          <w:p w14:paraId="3F1B6BE4" w14:textId="77777777" w:rsidR="00870EBD" w:rsidRPr="00E80F49" w:rsidRDefault="00870EBD" w:rsidP="008E62A3">
            <w:pPr>
              <w:pStyle w:val="TAC"/>
              <w:rPr>
                <w:lang w:eastAsia="zh-CN"/>
              </w:rPr>
            </w:pPr>
          </w:p>
        </w:tc>
        <w:tc>
          <w:tcPr>
            <w:tcW w:w="1152" w:type="dxa"/>
            <w:tcBorders>
              <w:top w:val="single" w:sz="4" w:space="0" w:color="auto"/>
              <w:bottom w:val="nil"/>
            </w:tcBorders>
            <w:shd w:val="clear" w:color="auto" w:fill="auto"/>
            <w:vAlign w:val="center"/>
          </w:tcPr>
          <w:p w14:paraId="1A06E791" w14:textId="77777777" w:rsidR="00870EBD" w:rsidRPr="003E3FDC" w:rsidRDefault="00870EBD" w:rsidP="008E62A3">
            <w:pPr>
              <w:pStyle w:val="TAC"/>
            </w:pPr>
            <w:r>
              <w:rPr>
                <w:rFonts w:hint="eastAsia"/>
                <w:lang w:eastAsia="zh-CN"/>
              </w:rPr>
              <w:t>R</w:t>
            </w:r>
            <w:r>
              <w:rPr>
                <w:lang w:eastAsia="zh-CN"/>
              </w:rPr>
              <w:t>AN5#101</w:t>
            </w:r>
          </w:p>
        </w:tc>
      </w:tr>
      <w:tr w:rsidR="00870EBD" w:rsidRPr="003E3FDC" w14:paraId="5EE78FE4" w14:textId="77777777" w:rsidTr="000C2935">
        <w:tc>
          <w:tcPr>
            <w:tcW w:w="1790" w:type="dxa"/>
            <w:tcBorders>
              <w:top w:val="nil"/>
              <w:bottom w:val="single" w:sz="4" w:space="0" w:color="auto"/>
            </w:tcBorders>
            <w:vAlign w:val="center"/>
          </w:tcPr>
          <w:p w14:paraId="75350F72" w14:textId="77777777" w:rsidR="00870EBD" w:rsidRPr="003E3FDC" w:rsidRDefault="00870EBD" w:rsidP="008E62A3">
            <w:pPr>
              <w:pStyle w:val="TAC"/>
            </w:pPr>
          </w:p>
        </w:tc>
        <w:tc>
          <w:tcPr>
            <w:tcW w:w="1812" w:type="dxa"/>
            <w:shd w:val="clear" w:color="auto" w:fill="auto"/>
            <w:vAlign w:val="center"/>
          </w:tcPr>
          <w:p w14:paraId="0F9E907D" w14:textId="77777777" w:rsidR="00870EBD" w:rsidRPr="003726A6" w:rsidRDefault="00870EBD" w:rsidP="008E62A3">
            <w:pPr>
              <w:pStyle w:val="TAC"/>
            </w:pPr>
            <w:r>
              <w:t>No</w:t>
            </w:r>
          </w:p>
        </w:tc>
        <w:tc>
          <w:tcPr>
            <w:tcW w:w="1493" w:type="dxa"/>
            <w:vAlign w:val="center"/>
          </w:tcPr>
          <w:p w14:paraId="5119B97E" w14:textId="77777777" w:rsidR="00870EBD" w:rsidRDefault="00870EBD" w:rsidP="008E62A3">
            <w:pPr>
              <w:pStyle w:val="TAC"/>
              <w:rPr>
                <w:lang w:eastAsia="zh-CN"/>
              </w:rPr>
            </w:pPr>
            <w:r>
              <w:rPr>
                <w:rFonts w:hint="eastAsia"/>
                <w:lang w:eastAsia="zh-CN"/>
              </w:rPr>
              <w:t>D</w:t>
            </w:r>
            <w:r>
              <w:rPr>
                <w:lang w:eastAsia="zh-CN"/>
              </w:rPr>
              <w:t>C_2A_n77A</w:t>
            </w:r>
          </w:p>
        </w:tc>
        <w:tc>
          <w:tcPr>
            <w:tcW w:w="1554" w:type="dxa"/>
            <w:shd w:val="clear" w:color="auto" w:fill="auto"/>
            <w:vAlign w:val="center"/>
          </w:tcPr>
          <w:p w14:paraId="62EDE572" w14:textId="77777777" w:rsidR="00870EBD" w:rsidRPr="00E80F49" w:rsidRDefault="00870EBD" w:rsidP="008E62A3">
            <w:pPr>
              <w:pStyle w:val="TAC"/>
            </w:pPr>
            <w:r w:rsidRPr="00E80F49">
              <w:t>No 3CC exception</w:t>
            </w:r>
          </w:p>
        </w:tc>
        <w:tc>
          <w:tcPr>
            <w:tcW w:w="1502" w:type="dxa"/>
            <w:shd w:val="clear" w:color="auto" w:fill="auto"/>
            <w:vAlign w:val="center"/>
          </w:tcPr>
          <w:p w14:paraId="5B883BFA" w14:textId="77777777" w:rsidR="00870EBD" w:rsidRPr="00E80F49" w:rsidRDefault="00870EBD" w:rsidP="008E62A3">
            <w:pPr>
              <w:pStyle w:val="TAC"/>
              <w:rPr>
                <w:rFonts w:eastAsia="SimSun"/>
              </w:rPr>
            </w:pPr>
            <w:r>
              <w:rPr>
                <w:rFonts w:eastAsia="SimSun"/>
              </w:rPr>
              <w:t>NE</w:t>
            </w:r>
          </w:p>
        </w:tc>
        <w:tc>
          <w:tcPr>
            <w:tcW w:w="1473" w:type="dxa"/>
            <w:vAlign w:val="center"/>
          </w:tcPr>
          <w:p w14:paraId="1471BF70" w14:textId="77777777" w:rsidR="00870EBD" w:rsidRPr="00E80F49" w:rsidRDefault="00870EBD" w:rsidP="008E62A3">
            <w:pPr>
              <w:pStyle w:val="TAC"/>
              <w:rPr>
                <w:lang w:eastAsia="zh-CN"/>
              </w:rPr>
            </w:pPr>
          </w:p>
        </w:tc>
        <w:tc>
          <w:tcPr>
            <w:tcW w:w="1152" w:type="dxa"/>
            <w:tcBorders>
              <w:top w:val="nil"/>
              <w:bottom w:val="single" w:sz="4" w:space="0" w:color="auto"/>
            </w:tcBorders>
            <w:shd w:val="clear" w:color="auto" w:fill="auto"/>
            <w:vAlign w:val="center"/>
          </w:tcPr>
          <w:p w14:paraId="6AC9E874" w14:textId="77777777" w:rsidR="00870EBD" w:rsidRPr="003E3FDC" w:rsidRDefault="00870EBD" w:rsidP="008E62A3">
            <w:pPr>
              <w:pStyle w:val="TAC"/>
            </w:pPr>
          </w:p>
        </w:tc>
      </w:tr>
      <w:tr w:rsidR="00870EBD" w:rsidRPr="003E3FDC" w14:paraId="732890AE" w14:textId="77777777" w:rsidTr="000C2935">
        <w:tc>
          <w:tcPr>
            <w:tcW w:w="1790" w:type="dxa"/>
            <w:tcBorders>
              <w:top w:val="single" w:sz="4" w:space="0" w:color="auto"/>
              <w:bottom w:val="nil"/>
            </w:tcBorders>
            <w:vAlign w:val="center"/>
          </w:tcPr>
          <w:p w14:paraId="74881171" w14:textId="77777777" w:rsidR="00870EBD" w:rsidRPr="00877CC8" w:rsidRDefault="00870EBD" w:rsidP="008E62A3">
            <w:pPr>
              <w:pStyle w:val="TAC"/>
              <w:rPr>
                <w:lang w:eastAsia="fi-FI"/>
              </w:rPr>
            </w:pPr>
            <w:r w:rsidRPr="00826C5D">
              <w:rPr>
                <w:lang w:eastAsia="fi-FI"/>
              </w:rPr>
              <w:t>DC_2A-13A_n</w:t>
            </w:r>
            <w:r>
              <w:rPr>
                <w:lang w:eastAsia="fi-FI"/>
              </w:rPr>
              <w:t>77</w:t>
            </w:r>
            <w:r w:rsidRPr="00826C5D">
              <w:rPr>
                <w:lang w:eastAsia="fi-FI"/>
              </w:rPr>
              <w:t>A</w:t>
            </w:r>
          </w:p>
        </w:tc>
        <w:tc>
          <w:tcPr>
            <w:tcW w:w="1812" w:type="dxa"/>
            <w:shd w:val="clear" w:color="auto" w:fill="auto"/>
            <w:vAlign w:val="center"/>
          </w:tcPr>
          <w:p w14:paraId="2312004F" w14:textId="77777777" w:rsidR="00870EBD" w:rsidRDefault="00870EBD" w:rsidP="008E62A3">
            <w:pPr>
              <w:pStyle w:val="TAC"/>
            </w:pPr>
            <w:r>
              <w:t>No</w:t>
            </w:r>
          </w:p>
        </w:tc>
        <w:tc>
          <w:tcPr>
            <w:tcW w:w="1493" w:type="dxa"/>
          </w:tcPr>
          <w:p w14:paraId="04A28BAD" w14:textId="77777777" w:rsidR="00870EBD" w:rsidRPr="003E53EB" w:rsidRDefault="00870EBD" w:rsidP="008E62A3">
            <w:pPr>
              <w:pStyle w:val="TAC"/>
              <w:rPr>
                <w:lang w:eastAsia="fi-FI"/>
              </w:rPr>
            </w:pPr>
            <w:r w:rsidRPr="000257A0">
              <w:t>DC_2A_n77A</w:t>
            </w:r>
          </w:p>
        </w:tc>
        <w:tc>
          <w:tcPr>
            <w:tcW w:w="1554" w:type="dxa"/>
            <w:shd w:val="clear" w:color="auto" w:fill="auto"/>
            <w:vAlign w:val="center"/>
          </w:tcPr>
          <w:p w14:paraId="6AD52F6E" w14:textId="77777777" w:rsidR="00870EBD" w:rsidRDefault="00870EBD" w:rsidP="008E62A3">
            <w:pPr>
              <w:pStyle w:val="TAC"/>
            </w:pPr>
            <w:r w:rsidRPr="00E80F49">
              <w:t>No 3CC exception</w:t>
            </w:r>
          </w:p>
        </w:tc>
        <w:tc>
          <w:tcPr>
            <w:tcW w:w="1502" w:type="dxa"/>
            <w:shd w:val="clear" w:color="auto" w:fill="auto"/>
            <w:vAlign w:val="center"/>
          </w:tcPr>
          <w:p w14:paraId="0F898906" w14:textId="77777777" w:rsidR="00870EBD" w:rsidRDefault="00870EBD" w:rsidP="008E62A3">
            <w:pPr>
              <w:pStyle w:val="TAC"/>
              <w:rPr>
                <w:rFonts w:eastAsia="SimSun"/>
              </w:rPr>
            </w:pPr>
            <w:r>
              <w:rPr>
                <w:rFonts w:eastAsia="SimSun"/>
              </w:rPr>
              <w:t>NE</w:t>
            </w:r>
          </w:p>
        </w:tc>
        <w:tc>
          <w:tcPr>
            <w:tcW w:w="1473" w:type="dxa"/>
            <w:vAlign w:val="center"/>
          </w:tcPr>
          <w:p w14:paraId="2A5A5A9C" w14:textId="77777777" w:rsidR="00870EBD" w:rsidRPr="00E80F49" w:rsidRDefault="00870EBD" w:rsidP="008E62A3">
            <w:pPr>
              <w:pStyle w:val="TAC"/>
              <w:rPr>
                <w:lang w:eastAsia="zh-CN"/>
              </w:rPr>
            </w:pPr>
          </w:p>
        </w:tc>
        <w:tc>
          <w:tcPr>
            <w:tcW w:w="1152" w:type="dxa"/>
            <w:tcBorders>
              <w:top w:val="single" w:sz="4" w:space="0" w:color="auto"/>
              <w:bottom w:val="nil"/>
            </w:tcBorders>
            <w:shd w:val="clear" w:color="auto" w:fill="auto"/>
            <w:vAlign w:val="center"/>
          </w:tcPr>
          <w:p w14:paraId="6752EBAF" w14:textId="77777777" w:rsidR="00870EBD" w:rsidRPr="003E3FDC" w:rsidRDefault="00870EBD" w:rsidP="008E62A3">
            <w:pPr>
              <w:pStyle w:val="TAC"/>
            </w:pPr>
            <w:r>
              <w:rPr>
                <w:rFonts w:hint="eastAsia"/>
                <w:lang w:eastAsia="zh-CN"/>
              </w:rPr>
              <w:t>R</w:t>
            </w:r>
            <w:r>
              <w:rPr>
                <w:lang w:eastAsia="zh-CN"/>
              </w:rPr>
              <w:t>AN5#101</w:t>
            </w:r>
          </w:p>
        </w:tc>
      </w:tr>
      <w:tr w:rsidR="00870EBD" w:rsidRPr="003E3FDC" w14:paraId="490892B4" w14:textId="77777777" w:rsidTr="000C2935">
        <w:tc>
          <w:tcPr>
            <w:tcW w:w="1790" w:type="dxa"/>
            <w:tcBorders>
              <w:top w:val="nil"/>
            </w:tcBorders>
            <w:vAlign w:val="center"/>
          </w:tcPr>
          <w:p w14:paraId="764369EE" w14:textId="77777777" w:rsidR="00870EBD" w:rsidRPr="00877CC8" w:rsidRDefault="00870EBD" w:rsidP="008E62A3">
            <w:pPr>
              <w:pStyle w:val="TAC"/>
              <w:rPr>
                <w:lang w:eastAsia="fi-FI"/>
              </w:rPr>
            </w:pPr>
          </w:p>
        </w:tc>
        <w:tc>
          <w:tcPr>
            <w:tcW w:w="1812" w:type="dxa"/>
            <w:shd w:val="clear" w:color="auto" w:fill="auto"/>
            <w:vAlign w:val="center"/>
          </w:tcPr>
          <w:p w14:paraId="1343C015" w14:textId="77777777" w:rsidR="00870EBD" w:rsidRDefault="00870EBD" w:rsidP="008E62A3">
            <w:pPr>
              <w:pStyle w:val="TAC"/>
            </w:pPr>
            <w:r>
              <w:t>No</w:t>
            </w:r>
          </w:p>
        </w:tc>
        <w:tc>
          <w:tcPr>
            <w:tcW w:w="1493" w:type="dxa"/>
          </w:tcPr>
          <w:p w14:paraId="292C9968" w14:textId="77777777" w:rsidR="00870EBD" w:rsidRPr="003E53EB" w:rsidRDefault="00870EBD" w:rsidP="008E62A3">
            <w:pPr>
              <w:pStyle w:val="TAC"/>
              <w:rPr>
                <w:lang w:eastAsia="fi-FI"/>
              </w:rPr>
            </w:pPr>
            <w:r w:rsidRPr="000257A0">
              <w:t>DC_13A_n77A</w:t>
            </w:r>
          </w:p>
        </w:tc>
        <w:tc>
          <w:tcPr>
            <w:tcW w:w="1554" w:type="dxa"/>
            <w:shd w:val="clear" w:color="auto" w:fill="auto"/>
            <w:vAlign w:val="center"/>
          </w:tcPr>
          <w:p w14:paraId="2F05F1F7" w14:textId="77777777" w:rsidR="00870EBD" w:rsidRDefault="00870EBD" w:rsidP="008E62A3">
            <w:pPr>
              <w:pStyle w:val="TAC"/>
            </w:pPr>
            <w:r>
              <w:t>2 (3 band IMD3)</w:t>
            </w:r>
          </w:p>
        </w:tc>
        <w:tc>
          <w:tcPr>
            <w:tcW w:w="1502" w:type="dxa"/>
            <w:shd w:val="clear" w:color="auto" w:fill="auto"/>
            <w:vAlign w:val="center"/>
          </w:tcPr>
          <w:p w14:paraId="122059A4" w14:textId="77777777" w:rsidR="00870EBD" w:rsidRDefault="00870EBD" w:rsidP="008E62A3">
            <w:pPr>
              <w:pStyle w:val="TAC"/>
              <w:rPr>
                <w:rFonts w:eastAsia="SimSun"/>
              </w:rPr>
            </w:pPr>
            <w:r>
              <w:rPr>
                <w:rFonts w:eastAsia="SimSun"/>
              </w:rPr>
              <w:t>NE, IMD3</w:t>
            </w:r>
          </w:p>
        </w:tc>
        <w:tc>
          <w:tcPr>
            <w:tcW w:w="1473" w:type="dxa"/>
            <w:vAlign w:val="center"/>
          </w:tcPr>
          <w:p w14:paraId="7E1B91EF" w14:textId="77777777" w:rsidR="00870EBD" w:rsidRPr="00E80F49" w:rsidRDefault="00870EBD" w:rsidP="008E62A3">
            <w:pPr>
              <w:pStyle w:val="TAC"/>
              <w:rPr>
                <w:lang w:eastAsia="zh-CN"/>
              </w:rPr>
            </w:pPr>
          </w:p>
        </w:tc>
        <w:tc>
          <w:tcPr>
            <w:tcW w:w="1152" w:type="dxa"/>
            <w:tcBorders>
              <w:top w:val="nil"/>
            </w:tcBorders>
            <w:shd w:val="clear" w:color="auto" w:fill="auto"/>
            <w:vAlign w:val="center"/>
          </w:tcPr>
          <w:p w14:paraId="02BA8839" w14:textId="77777777" w:rsidR="00870EBD" w:rsidRPr="003E3FDC" w:rsidRDefault="00870EBD" w:rsidP="008E62A3">
            <w:pPr>
              <w:pStyle w:val="TAC"/>
            </w:pPr>
          </w:p>
        </w:tc>
      </w:tr>
      <w:tr w:rsidR="003A273C" w:rsidRPr="00E80F49" w14:paraId="7D46D63A" w14:textId="77777777" w:rsidTr="000C2935">
        <w:tc>
          <w:tcPr>
            <w:tcW w:w="1790"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12"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93"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54"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502"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73" w:type="dxa"/>
            <w:vAlign w:val="center"/>
          </w:tcPr>
          <w:p w14:paraId="1B28ADBD" w14:textId="77777777" w:rsidR="003A273C" w:rsidRPr="00E80F49" w:rsidRDefault="003A273C" w:rsidP="003A273C">
            <w:pPr>
              <w:pStyle w:val="TAC"/>
              <w:rPr>
                <w:lang w:eastAsia="zh-CN"/>
              </w:rPr>
            </w:pPr>
          </w:p>
        </w:tc>
        <w:tc>
          <w:tcPr>
            <w:tcW w:w="1152"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0C2935">
        <w:tc>
          <w:tcPr>
            <w:tcW w:w="1790" w:type="dxa"/>
            <w:tcBorders>
              <w:top w:val="nil"/>
            </w:tcBorders>
            <w:vAlign w:val="center"/>
          </w:tcPr>
          <w:p w14:paraId="332494B8" w14:textId="77777777" w:rsidR="003A273C" w:rsidRPr="00E80F49" w:rsidRDefault="003A273C" w:rsidP="003A273C">
            <w:pPr>
              <w:pStyle w:val="TAC"/>
            </w:pPr>
          </w:p>
        </w:tc>
        <w:tc>
          <w:tcPr>
            <w:tcW w:w="1812"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93"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54" w:type="dxa"/>
            <w:shd w:val="clear" w:color="auto" w:fill="auto"/>
            <w:vAlign w:val="center"/>
          </w:tcPr>
          <w:p w14:paraId="0872BF2D" w14:textId="03C119D9" w:rsidR="003A273C" w:rsidRPr="00E80F49" w:rsidRDefault="003A273C" w:rsidP="003A273C">
            <w:pPr>
              <w:pStyle w:val="TAC"/>
            </w:pPr>
            <w:r w:rsidRPr="00E80F49">
              <w:t>No 3CC exception</w:t>
            </w:r>
          </w:p>
        </w:tc>
        <w:tc>
          <w:tcPr>
            <w:tcW w:w="1502" w:type="dxa"/>
            <w:shd w:val="clear" w:color="auto" w:fill="auto"/>
            <w:vAlign w:val="center"/>
          </w:tcPr>
          <w:p w14:paraId="351CC829" w14:textId="77777777" w:rsidR="003A273C" w:rsidRPr="00E80F49" w:rsidRDefault="003A273C" w:rsidP="003A273C">
            <w:pPr>
              <w:pStyle w:val="TAC"/>
            </w:pPr>
          </w:p>
        </w:tc>
        <w:tc>
          <w:tcPr>
            <w:tcW w:w="1473" w:type="dxa"/>
            <w:vAlign w:val="center"/>
          </w:tcPr>
          <w:p w14:paraId="2C37AA2F" w14:textId="77777777" w:rsidR="003A273C" w:rsidRPr="00E80F49" w:rsidRDefault="003A273C" w:rsidP="003A273C">
            <w:pPr>
              <w:pStyle w:val="TAC"/>
              <w:rPr>
                <w:lang w:eastAsia="zh-CN"/>
              </w:rPr>
            </w:pPr>
          </w:p>
        </w:tc>
        <w:tc>
          <w:tcPr>
            <w:tcW w:w="1152" w:type="dxa"/>
            <w:tcBorders>
              <w:top w:val="nil"/>
            </w:tcBorders>
            <w:shd w:val="clear" w:color="auto" w:fill="auto"/>
            <w:vAlign w:val="center"/>
          </w:tcPr>
          <w:p w14:paraId="6E888604" w14:textId="77777777" w:rsidR="003A273C" w:rsidRPr="00E80F49" w:rsidRDefault="003A273C" w:rsidP="003A273C">
            <w:pPr>
              <w:pStyle w:val="TAC"/>
            </w:pPr>
          </w:p>
        </w:tc>
      </w:tr>
      <w:tr w:rsidR="00870EBD" w:rsidRPr="00E80F49" w14:paraId="7B4F71E5" w14:textId="77777777" w:rsidTr="000C2935">
        <w:tc>
          <w:tcPr>
            <w:tcW w:w="1790" w:type="dxa"/>
            <w:tcBorders>
              <w:top w:val="single" w:sz="4" w:space="0" w:color="auto"/>
              <w:bottom w:val="nil"/>
            </w:tcBorders>
            <w:vAlign w:val="center"/>
          </w:tcPr>
          <w:p w14:paraId="39C06134" w14:textId="77777777" w:rsidR="00870EBD" w:rsidRPr="00E80F49" w:rsidRDefault="00870EBD" w:rsidP="008E62A3">
            <w:pPr>
              <w:pStyle w:val="TAC"/>
            </w:pPr>
            <w:r w:rsidRPr="00AC4FBC">
              <w:t>DC_2A-66A_n77A</w:t>
            </w:r>
          </w:p>
        </w:tc>
        <w:tc>
          <w:tcPr>
            <w:tcW w:w="1812" w:type="dxa"/>
            <w:shd w:val="clear" w:color="auto" w:fill="auto"/>
            <w:vAlign w:val="center"/>
          </w:tcPr>
          <w:p w14:paraId="245DD931" w14:textId="77777777" w:rsidR="00870EBD" w:rsidRDefault="00870EBD" w:rsidP="008E62A3">
            <w:pPr>
              <w:pStyle w:val="TAC"/>
              <w:rPr>
                <w:lang w:eastAsia="zh-CN"/>
              </w:rPr>
            </w:pPr>
            <w:r>
              <w:rPr>
                <w:rFonts w:hint="eastAsia"/>
                <w:lang w:eastAsia="zh-CN"/>
              </w:rPr>
              <w:t>N</w:t>
            </w:r>
            <w:r>
              <w:rPr>
                <w:lang w:eastAsia="zh-CN"/>
              </w:rPr>
              <w:t>o</w:t>
            </w:r>
          </w:p>
        </w:tc>
        <w:tc>
          <w:tcPr>
            <w:tcW w:w="1493" w:type="dxa"/>
          </w:tcPr>
          <w:p w14:paraId="3F61E359" w14:textId="77777777" w:rsidR="00870EBD" w:rsidRDefault="00870EBD" w:rsidP="008E62A3">
            <w:pPr>
              <w:pStyle w:val="TAC"/>
              <w:rPr>
                <w:lang w:eastAsia="zh-CN"/>
              </w:rPr>
            </w:pPr>
            <w:r w:rsidRPr="009B384E">
              <w:t>DC_2A_n77A</w:t>
            </w:r>
          </w:p>
        </w:tc>
        <w:tc>
          <w:tcPr>
            <w:tcW w:w="1554" w:type="dxa"/>
            <w:shd w:val="clear" w:color="auto" w:fill="auto"/>
            <w:vAlign w:val="center"/>
          </w:tcPr>
          <w:p w14:paraId="295BB02A" w14:textId="77777777" w:rsidR="00870EBD" w:rsidRPr="00E80F49" w:rsidRDefault="00870EBD" w:rsidP="008E62A3">
            <w:pPr>
              <w:pStyle w:val="TAC"/>
            </w:pPr>
            <w:r>
              <w:t>66 (3 band IMD2, IMD4, IMD5)</w:t>
            </w:r>
          </w:p>
        </w:tc>
        <w:tc>
          <w:tcPr>
            <w:tcW w:w="1502" w:type="dxa"/>
            <w:shd w:val="clear" w:color="auto" w:fill="auto"/>
            <w:vAlign w:val="center"/>
          </w:tcPr>
          <w:p w14:paraId="3D820523" w14:textId="77777777" w:rsidR="00870EBD" w:rsidRPr="00E80F49" w:rsidRDefault="00870EBD" w:rsidP="008E62A3">
            <w:pPr>
              <w:pStyle w:val="TAC"/>
            </w:pPr>
            <w:r>
              <w:t>NE, IMD2, IMD4, IMD5</w:t>
            </w:r>
          </w:p>
        </w:tc>
        <w:tc>
          <w:tcPr>
            <w:tcW w:w="1473" w:type="dxa"/>
            <w:vAlign w:val="center"/>
          </w:tcPr>
          <w:p w14:paraId="400BED4D" w14:textId="77777777" w:rsidR="00870EBD" w:rsidRPr="00E80F49" w:rsidRDefault="00870EBD" w:rsidP="008E62A3">
            <w:pPr>
              <w:pStyle w:val="TAC"/>
              <w:rPr>
                <w:lang w:eastAsia="zh-CN"/>
              </w:rPr>
            </w:pPr>
          </w:p>
        </w:tc>
        <w:tc>
          <w:tcPr>
            <w:tcW w:w="1152" w:type="dxa"/>
            <w:tcBorders>
              <w:top w:val="single" w:sz="4" w:space="0" w:color="auto"/>
              <w:bottom w:val="nil"/>
            </w:tcBorders>
            <w:shd w:val="clear" w:color="auto" w:fill="auto"/>
            <w:vAlign w:val="center"/>
          </w:tcPr>
          <w:p w14:paraId="249B77CB"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3EE389CF" w14:textId="77777777" w:rsidTr="000C2935">
        <w:tc>
          <w:tcPr>
            <w:tcW w:w="1790" w:type="dxa"/>
            <w:tcBorders>
              <w:top w:val="nil"/>
            </w:tcBorders>
            <w:vAlign w:val="center"/>
          </w:tcPr>
          <w:p w14:paraId="31D16583" w14:textId="77777777" w:rsidR="00870EBD" w:rsidRPr="00E80F49" w:rsidRDefault="00870EBD" w:rsidP="008E62A3">
            <w:pPr>
              <w:pStyle w:val="TAC"/>
            </w:pPr>
          </w:p>
        </w:tc>
        <w:tc>
          <w:tcPr>
            <w:tcW w:w="1812" w:type="dxa"/>
            <w:shd w:val="clear" w:color="auto" w:fill="auto"/>
            <w:vAlign w:val="center"/>
          </w:tcPr>
          <w:p w14:paraId="49302E3A" w14:textId="77777777" w:rsidR="00870EBD" w:rsidRDefault="00870EBD" w:rsidP="008E62A3">
            <w:pPr>
              <w:pStyle w:val="TAC"/>
              <w:rPr>
                <w:lang w:eastAsia="zh-CN"/>
              </w:rPr>
            </w:pPr>
            <w:r>
              <w:rPr>
                <w:rFonts w:hint="eastAsia"/>
                <w:lang w:eastAsia="zh-CN"/>
              </w:rPr>
              <w:t>N</w:t>
            </w:r>
            <w:r>
              <w:rPr>
                <w:lang w:eastAsia="zh-CN"/>
              </w:rPr>
              <w:t>o</w:t>
            </w:r>
          </w:p>
        </w:tc>
        <w:tc>
          <w:tcPr>
            <w:tcW w:w="1493" w:type="dxa"/>
          </w:tcPr>
          <w:p w14:paraId="586A4687" w14:textId="77777777" w:rsidR="00870EBD" w:rsidRDefault="00870EBD" w:rsidP="008E62A3">
            <w:pPr>
              <w:pStyle w:val="TAC"/>
              <w:rPr>
                <w:lang w:eastAsia="zh-CN"/>
              </w:rPr>
            </w:pPr>
            <w:r w:rsidRPr="009B384E">
              <w:t>DC_66A_n77A</w:t>
            </w:r>
          </w:p>
        </w:tc>
        <w:tc>
          <w:tcPr>
            <w:tcW w:w="1554" w:type="dxa"/>
            <w:shd w:val="clear" w:color="auto" w:fill="auto"/>
            <w:vAlign w:val="center"/>
          </w:tcPr>
          <w:p w14:paraId="0020929F" w14:textId="77777777" w:rsidR="00870EBD" w:rsidRPr="00E80F49" w:rsidRDefault="00870EBD" w:rsidP="008E62A3">
            <w:pPr>
              <w:pStyle w:val="TAC"/>
            </w:pPr>
            <w:r>
              <w:t>2(3 band IMD2)</w:t>
            </w:r>
          </w:p>
        </w:tc>
        <w:tc>
          <w:tcPr>
            <w:tcW w:w="1502" w:type="dxa"/>
            <w:shd w:val="clear" w:color="auto" w:fill="auto"/>
            <w:vAlign w:val="center"/>
          </w:tcPr>
          <w:p w14:paraId="7CA58E9D" w14:textId="77777777" w:rsidR="00870EBD" w:rsidRPr="00E80F49" w:rsidRDefault="00870EBD" w:rsidP="008E62A3">
            <w:pPr>
              <w:pStyle w:val="TAC"/>
            </w:pPr>
            <w:r>
              <w:t>NE, IMD2</w:t>
            </w:r>
          </w:p>
        </w:tc>
        <w:tc>
          <w:tcPr>
            <w:tcW w:w="1473" w:type="dxa"/>
            <w:vAlign w:val="center"/>
          </w:tcPr>
          <w:p w14:paraId="765D075B" w14:textId="77777777" w:rsidR="00870EBD" w:rsidRPr="00E80F49" w:rsidRDefault="00870EBD" w:rsidP="008E62A3">
            <w:pPr>
              <w:pStyle w:val="TAC"/>
              <w:rPr>
                <w:lang w:eastAsia="zh-CN"/>
              </w:rPr>
            </w:pPr>
          </w:p>
        </w:tc>
        <w:tc>
          <w:tcPr>
            <w:tcW w:w="1152" w:type="dxa"/>
            <w:tcBorders>
              <w:top w:val="nil"/>
            </w:tcBorders>
            <w:shd w:val="clear" w:color="auto" w:fill="auto"/>
            <w:vAlign w:val="center"/>
          </w:tcPr>
          <w:p w14:paraId="69F0330E" w14:textId="77777777" w:rsidR="00870EBD" w:rsidRPr="00E80F49" w:rsidRDefault="00870EBD" w:rsidP="008E62A3">
            <w:pPr>
              <w:pStyle w:val="TAC"/>
            </w:pPr>
          </w:p>
        </w:tc>
      </w:tr>
      <w:tr w:rsidR="003A273C" w:rsidRPr="00E80F49" w14:paraId="1E525885" w14:textId="77777777" w:rsidTr="000C2935">
        <w:tc>
          <w:tcPr>
            <w:tcW w:w="1790"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12"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93" w:type="dxa"/>
            <w:vAlign w:val="center"/>
          </w:tcPr>
          <w:p w14:paraId="40AF79BF" w14:textId="0FC8D112" w:rsidR="003A273C" w:rsidRPr="00E80F49" w:rsidRDefault="003A273C" w:rsidP="003A273C">
            <w:pPr>
              <w:pStyle w:val="TAC"/>
            </w:pPr>
            <w:r w:rsidRPr="00E80F49">
              <w:rPr>
                <w:lang w:eastAsia="en-US"/>
              </w:rPr>
              <w:t>DC_3A_n1A</w:t>
            </w:r>
          </w:p>
        </w:tc>
        <w:tc>
          <w:tcPr>
            <w:tcW w:w="1554"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502"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73" w:type="dxa"/>
            <w:vAlign w:val="center"/>
          </w:tcPr>
          <w:p w14:paraId="4BE4F73D" w14:textId="27E9DF5D" w:rsidR="003A273C" w:rsidRPr="00E80F49" w:rsidRDefault="003A273C" w:rsidP="003A273C">
            <w:pPr>
              <w:pStyle w:val="TAC"/>
            </w:pPr>
          </w:p>
        </w:tc>
        <w:tc>
          <w:tcPr>
            <w:tcW w:w="1152"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0C2935">
        <w:tc>
          <w:tcPr>
            <w:tcW w:w="1790" w:type="dxa"/>
            <w:vMerge/>
            <w:vAlign w:val="center"/>
          </w:tcPr>
          <w:p w14:paraId="581AB8F6" w14:textId="77777777" w:rsidR="003A273C" w:rsidRPr="00E80F49" w:rsidRDefault="003A273C" w:rsidP="003A273C">
            <w:pPr>
              <w:pStyle w:val="TAC"/>
            </w:pPr>
          </w:p>
        </w:tc>
        <w:tc>
          <w:tcPr>
            <w:tcW w:w="1812"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93" w:type="dxa"/>
            <w:vAlign w:val="center"/>
          </w:tcPr>
          <w:p w14:paraId="0E233EC8" w14:textId="55D7AA47" w:rsidR="003A273C" w:rsidRPr="00E80F49" w:rsidRDefault="003A273C" w:rsidP="003A273C">
            <w:pPr>
              <w:pStyle w:val="TAC"/>
            </w:pPr>
            <w:r w:rsidRPr="00E80F49">
              <w:rPr>
                <w:lang w:eastAsia="en-US"/>
              </w:rPr>
              <w:t>DC_7A_n1A</w:t>
            </w:r>
          </w:p>
        </w:tc>
        <w:tc>
          <w:tcPr>
            <w:tcW w:w="1554"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502" w:type="dxa"/>
            <w:shd w:val="clear" w:color="auto" w:fill="auto"/>
            <w:vAlign w:val="center"/>
          </w:tcPr>
          <w:p w14:paraId="2E2A83EF" w14:textId="4552DAC4" w:rsidR="003A273C" w:rsidRPr="00E80F49" w:rsidRDefault="003A273C" w:rsidP="003A273C">
            <w:pPr>
              <w:pStyle w:val="TAC"/>
              <w:rPr>
                <w:lang w:eastAsia="ja-JP"/>
              </w:rPr>
            </w:pPr>
          </w:p>
        </w:tc>
        <w:tc>
          <w:tcPr>
            <w:tcW w:w="1473" w:type="dxa"/>
            <w:vAlign w:val="center"/>
          </w:tcPr>
          <w:p w14:paraId="30142318" w14:textId="4BD1A925" w:rsidR="003A273C" w:rsidRPr="00E80F49" w:rsidRDefault="003A273C" w:rsidP="003A273C">
            <w:pPr>
              <w:pStyle w:val="TAC"/>
            </w:pPr>
          </w:p>
        </w:tc>
        <w:tc>
          <w:tcPr>
            <w:tcW w:w="1152"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0C2935">
        <w:tc>
          <w:tcPr>
            <w:tcW w:w="1790" w:type="dxa"/>
            <w:tcBorders>
              <w:bottom w:val="nil"/>
            </w:tcBorders>
            <w:vAlign w:val="center"/>
          </w:tcPr>
          <w:p w14:paraId="73253481" w14:textId="5DB269E6" w:rsidR="003A273C" w:rsidRPr="00E80F49" w:rsidRDefault="003A273C" w:rsidP="003A273C">
            <w:pPr>
              <w:pStyle w:val="TAC"/>
            </w:pPr>
            <w:r w:rsidRPr="00E80F49">
              <w:t>DC_3A-7A_n5A</w:t>
            </w:r>
          </w:p>
        </w:tc>
        <w:tc>
          <w:tcPr>
            <w:tcW w:w="1812"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93" w:type="dxa"/>
            <w:vAlign w:val="center"/>
          </w:tcPr>
          <w:p w14:paraId="6C3A279D" w14:textId="24F983AE" w:rsidR="003A273C" w:rsidRPr="00E80F49" w:rsidRDefault="003A273C" w:rsidP="003A273C">
            <w:pPr>
              <w:pStyle w:val="TAC"/>
              <w:rPr>
                <w:lang w:eastAsia="en-US"/>
              </w:rPr>
            </w:pPr>
            <w:r w:rsidRPr="00E80F49">
              <w:t>DC_3A_n5A</w:t>
            </w:r>
          </w:p>
        </w:tc>
        <w:tc>
          <w:tcPr>
            <w:tcW w:w="1554"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502"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73" w:type="dxa"/>
            <w:vAlign w:val="center"/>
          </w:tcPr>
          <w:p w14:paraId="1B43BB81" w14:textId="77777777" w:rsidR="003A273C" w:rsidRPr="00E80F49" w:rsidRDefault="003A273C" w:rsidP="003A273C">
            <w:pPr>
              <w:pStyle w:val="TAC"/>
            </w:pPr>
          </w:p>
        </w:tc>
        <w:tc>
          <w:tcPr>
            <w:tcW w:w="1152"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0C2935">
        <w:tc>
          <w:tcPr>
            <w:tcW w:w="1790" w:type="dxa"/>
            <w:tcBorders>
              <w:top w:val="nil"/>
            </w:tcBorders>
            <w:vAlign w:val="center"/>
          </w:tcPr>
          <w:p w14:paraId="1D8EC060" w14:textId="77777777" w:rsidR="003A273C" w:rsidRPr="00E80F49" w:rsidRDefault="003A273C" w:rsidP="003A273C">
            <w:pPr>
              <w:pStyle w:val="TAC"/>
            </w:pPr>
          </w:p>
        </w:tc>
        <w:tc>
          <w:tcPr>
            <w:tcW w:w="1812"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93" w:type="dxa"/>
            <w:vAlign w:val="center"/>
          </w:tcPr>
          <w:p w14:paraId="551AC90F" w14:textId="59599FDE" w:rsidR="003A273C" w:rsidRPr="00E80F49" w:rsidRDefault="003A273C" w:rsidP="003A273C">
            <w:pPr>
              <w:pStyle w:val="TAC"/>
              <w:rPr>
                <w:lang w:eastAsia="en-US"/>
              </w:rPr>
            </w:pPr>
            <w:r w:rsidRPr="00E80F49">
              <w:t>DC_7A_n5A</w:t>
            </w:r>
          </w:p>
        </w:tc>
        <w:tc>
          <w:tcPr>
            <w:tcW w:w="1554"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502"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73" w:type="dxa"/>
            <w:vAlign w:val="center"/>
          </w:tcPr>
          <w:p w14:paraId="535D2FFC" w14:textId="77777777" w:rsidR="003A273C" w:rsidRPr="00E80F49" w:rsidRDefault="003A273C" w:rsidP="003A273C">
            <w:pPr>
              <w:pStyle w:val="TAC"/>
            </w:pPr>
          </w:p>
        </w:tc>
        <w:tc>
          <w:tcPr>
            <w:tcW w:w="1152"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0C2935">
        <w:tc>
          <w:tcPr>
            <w:tcW w:w="1790"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12" w:type="dxa"/>
            <w:shd w:val="clear" w:color="auto" w:fill="auto"/>
            <w:vAlign w:val="center"/>
          </w:tcPr>
          <w:p w14:paraId="3EB5D36F" w14:textId="2EFDCDE6" w:rsidR="003A273C" w:rsidRPr="00E80F49" w:rsidRDefault="003A273C" w:rsidP="003A273C">
            <w:pPr>
              <w:pStyle w:val="TAC"/>
            </w:pPr>
            <w:r w:rsidRPr="003726A6">
              <w:t>No</w:t>
            </w:r>
          </w:p>
        </w:tc>
        <w:tc>
          <w:tcPr>
            <w:tcW w:w="1493"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54" w:type="dxa"/>
            <w:shd w:val="clear" w:color="auto" w:fill="auto"/>
            <w:vAlign w:val="center"/>
          </w:tcPr>
          <w:p w14:paraId="3A0E8733" w14:textId="37D7CE8C" w:rsidR="003A273C" w:rsidRPr="00E80F49" w:rsidRDefault="003A273C" w:rsidP="003A273C">
            <w:pPr>
              <w:pStyle w:val="TAC"/>
            </w:pPr>
            <w:r w:rsidRPr="003726A6">
              <w:t>7 (3 band IMD2, IMD3)</w:t>
            </w:r>
          </w:p>
        </w:tc>
        <w:tc>
          <w:tcPr>
            <w:tcW w:w="1502"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73" w:type="dxa"/>
            <w:vAlign w:val="center"/>
          </w:tcPr>
          <w:p w14:paraId="044B0D36" w14:textId="77777777" w:rsidR="003A273C" w:rsidRPr="00E80F49" w:rsidRDefault="003A273C" w:rsidP="003A273C">
            <w:pPr>
              <w:pStyle w:val="TAC"/>
            </w:pPr>
          </w:p>
        </w:tc>
        <w:tc>
          <w:tcPr>
            <w:tcW w:w="1152"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0C2935">
        <w:tc>
          <w:tcPr>
            <w:tcW w:w="1790" w:type="dxa"/>
            <w:tcBorders>
              <w:top w:val="nil"/>
            </w:tcBorders>
            <w:vAlign w:val="center"/>
          </w:tcPr>
          <w:p w14:paraId="30E5CD81" w14:textId="77777777" w:rsidR="003A273C" w:rsidRPr="00E80F49" w:rsidRDefault="003A273C" w:rsidP="003A273C">
            <w:pPr>
              <w:pStyle w:val="TAC"/>
            </w:pPr>
          </w:p>
        </w:tc>
        <w:tc>
          <w:tcPr>
            <w:tcW w:w="1812" w:type="dxa"/>
            <w:shd w:val="clear" w:color="auto" w:fill="auto"/>
            <w:vAlign w:val="center"/>
          </w:tcPr>
          <w:p w14:paraId="7B099D49" w14:textId="14DADC3B" w:rsidR="003A273C" w:rsidRPr="00E80F49" w:rsidRDefault="003A273C" w:rsidP="003A273C">
            <w:pPr>
              <w:pStyle w:val="TAC"/>
            </w:pPr>
            <w:r w:rsidRPr="003726A6">
              <w:t>No</w:t>
            </w:r>
          </w:p>
        </w:tc>
        <w:tc>
          <w:tcPr>
            <w:tcW w:w="1493"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54" w:type="dxa"/>
            <w:shd w:val="clear" w:color="auto" w:fill="auto"/>
            <w:vAlign w:val="center"/>
          </w:tcPr>
          <w:p w14:paraId="54499E79" w14:textId="3E3FE91E" w:rsidR="003A273C" w:rsidRPr="00E80F49" w:rsidRDefault="003A273C" w:rsidP="003A273C">
            <w:pPr>
              <w:pStyle w:val="TAC"/>
            </w:pPr>
            <w:r w:rsidRPr="003726A6">
              <w:t>No 3CC exception</w:t>
            </w:r>
          </w:p>
        </w:tc>
        <w:tc>
          <w:tcPr>
            <w:tcW w:w="1502" w:type="dxa"/>
            <w:shd w:val="clear" w:color="auto" w:fill="auto"/>
            <w:vAlign w:val="center"/>
          </w:tcPr>
          <w:p w14:paraId="275175CE" w14:textId="34DEF246" w:rsidR="003A273C" w:rsidRPr="00E80F49" w:rsidRDefault="003A273C" w:rsidP="003A273C">
            <w:pPr>
              <w:pStyle w:val="TAC"/>
            </w:pPr>
            <w:r w:rsidRPr="003726A6">
              <w:t>No test required</w:t>
            </w:r>
          </w:p>
        </w:tc>
        <w:tc>
          <w:tcPr>
            <w:tcW w:w="1473" w:type="dxa"/>
            <w:vAlign w:val="center"/>
          </w:tcPr>
          <w:p w14:paraId="7B211E3F" w14:textId="77777777" w:rsidR="003A273C" w:rsidRPr="00E80F49" w:rsidRDefault="003A273C" w:rsidP="003A273C">
            <w:pPr>
              <w:pStyle w:val="TAC"/>
            </w:pPr>
          </w:p>
        </w:tc>
        <w:tc>
          <w:tcPr>
            <w:tcW w:w="1152"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0C2935">
        <w:tc>
          <w:tcPr>
            <w:tcW w:w="1790" w:type="dxa"/>
            <w:tcBorders>
              <w:bottom w:val="nil"/>
            </w:tcBorders>
            <w:vAlign w:val="center"/>
          </w:tcPr>
          <w:p w14:paraId="535085D0" w14:textId="47B2AAFC" w:rsidR="003A273C" w:rsidRPr="00E80F49" w:rsidRDefault="003A273C" w:rsidP="003A273C">
            <w:pPr>
              <w:pStyle w:val="TAC"/>
            </w:pPr>
            <w:r w:rsidRPr="00E80F49">
              <w:t>DC_3A-7A_n28A</w:t>
            </w:r>
          </w:p>
        </w:tc>
        <w:tc>
          <w:tcPr>
            <w:tcW w:w="1812"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93" w:type="dxa"/>
            <w:vAlign w:val="center"/>
          </w:tcPr>
          <w:p w14:paraId="1C104A45" w14:textId="0AC3D18D" w:rsidR="003A273C" w:rsidRPr="00E80F49" w:rsidRDefault="003A273C" w:rsidP="003A273C">
            <w:pPr>
              <w:pStyle w:val="TAC"/>
              <w:rPr>
                <w:lang w:eastAsia="en-US"/>
              </w:rPr>
            </w:pPr>
            <w:r w:rsidRPr="00E80F49">
              <w:t>DC_3A_n28A</w:t>
            </w:r>
          </w:p>
        </w:tc>
        <w:tc>
          <w:tcPr>
            <w:tcW w:w="1554"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502"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73" w:type="dxa"/>
            <w:vAlign w:val="center"/>
          </w:tcPr>
          <w:p w14:paraId="622FBC32" w14:textId="77777777" w:rsidR="003A273C" w:rsidRPr="00E80F49" w:rsidRDefault="003A273C" w:rsidP="003A273C">
            <w:pPr>
              <w:pStyle w:val="TAC"/>
            </w:pPr>
          </w:p>
        </w:tc>
        <w:tc>
          <w:tcPr>
            <w:tcW w:w="1152"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0C2935">
        <w:tc>
          <w:tcPr>
            <w:tcW w:w="1790" w:type="dxa"/>
            <w:tcBorders>
              <w:top w:val="nil"/>
            </w:tcBorders>
            <w:vAlign w:val="center"/>
          </w:tcPr>
          <w:p w14:paraId="1923A87B" w14:textId="77777777" w:rsidR="003A273C" w:rsidRPr="00E80F49" w:rsidRDefault="003A273C" w:rsidP="003A273C">
            <w:pPr>
              <w:pStyle w:val="TAC"/>
            </w:pPr>
          </w:p>
        </w:tc>
        <w:tc>
          <w:tcPr>
            <w:tcW w:w="1812"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93" w:type="dxa"/>
            <w:vAlign w:val="center"/>
          </w:tcPr>
          <w:p w14:paraId="7C07FD7A" w14:textId="65EE46D2" w:rsidR="003A273C" w:rsidRPr="00E80F49" w:rsidRDefault="003A273C" w:rsidP="003A273C">
            <w:pPr>
              <w:pStyle w:val="TAC"/>
              <w:rPr>
                <w:lang w:eastAsia="en-US"/>
              </w:rPr>
            </w:pPr>
            <w:r w:rsidRPr="00E80F49">
              <w:t>DC_7A_n28A</w:t>
            </w:r>
          </w:p>
        </w:tc>
        <w:tc>
          <w:tcPr>
            <w:tcW w:w="1554"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502"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73" w:type="dxa"/>
            <w:vAlign w:val="center"/>
          </w:tcPr>
          <w:p w14:paraId="26A32105" w14:textId="77777777" w:rsidR="003A273C" w:rsidRPr="00E80F49" w:rsidRDefault="003A273C" w:rsidP="003A273C">
            <w:pPr>
              <w:pStyle w:val="TAC"/>
            </w:pPr>
          </w:p>
        </w:tc>
        <w:tc>
          <w:tcPr>
            <w:tcW w:w="1152"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0C2935">
        <w:tc>
          <w:tcPr>
            <w:tcW w:w="1790"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12" w:type="dxa"/>
            <w:shd w:val="clear" w:color="auto" w:fill="auto"/>
            <w:vAlign w:val="center"/>
          </w:tcPr>
          <w:p w14:paraId="082B219A" w14:textId="1DD4D3AF" w:rsidR="003A273C" w:rsidRPr="00E80F49" w:rsidRDefault="003A273C" w:rsidP="003A273C">
            <w:pPr>
              <w:pStyle w:val="TAC"/>
            </w:pPr>
            <w:r w:rsidRPr="00E80F49">
              <w:t>No</w:t>
            </w:r>
          </w:p>
        </w:tc>
        <w:tc>
          <w:tcPr>
            <w:tcW w:w="1493" w:type="dxa"/>
            <w:vAlign w:val="center"/>
          </w:tcPr>
          <w:p w14:paraId="79B4BBBA" w14:textId="08C99913" w:rsidR="003A273C" w:rsidRPr="00E80F49" w:rsidRDefault="003A273C" w:rsidP="003A273C">
            <w:pPr>
              <w:pStyle w:val="TAC"/>
            </w:pPr>
            <w:r w:rsidRPr="00E80F49">
              <w:t>DC_3A_n28A</w:t>
            </w:r>
          </w:p>
        </w:tc>
        <w:tc>
          <w:tcPr>
            <w:tcW w:w="1554" w:type="dxa"/>
            <w:shd w:val="clear" w:color="auto" w:fill="auto"/>
            <w:vAlign w:val="center"/>
          </w:tcPr>
          <w:p w14:paraId="2592C3E9" w14:textId="39021FBB" w:rsidR="003A273C" w:rsidRPr="00E80F49" w:rsidRDefault="003A273C" w:rsidP="003A273C">
            <w:pPr>
              <w:pStyle w:val="TAC"/>
            </w:pPr>
            <w:r w:rsidRPr="00E80F49">
              <w:t>No 3CC exception</w:t>
            </w:r>
          </w:p>
        </w:tc>
        <w:tc>
          <w:tcPr>
            <w:tcW w:w="1502" w:type="dxa"/>
            <w:shd w:val="clear" w:color="auto" w:fill="auto"/>
            <w:vAlign w:val="center"/>
          </w:tcPr>
          <w:p w14:paraId="0A728682" w14:textId="21881AC2" w:rsidR="003A273C" w:rsidRPr="00E80F49" w:rsidRDefault="003A273C" w:rsidP="003A273C">
            <w:pPr>
              <w:pStyle w:val="TAC"/>
            </w:pPr>
            <w:r w:rsidRPr="00E80F49">
              <w:t>No test required</w:t>
            </w:r>
          </w:p>
        </w:tc>
        <w:tc>
          <w:tcPr>
            <w:tcW w:w="1473" w:type="dxa"/>
            <w:vAlign w:val="center"/>
          </w:tcPr>
          <w:p w14:paraId="669ED9EE" w14:textId="77777777" w:rsidR="003A273C" w:rsidRPr="00E80F49" w:rsidRDefault="003A273C" w:rsidP="003A273C">
            <w:pPr>
              <w:pStyle w:val="TAC"/>
            </w:pPr>
          </w:p>
        </w:tc>
        <w:tc>
          <w:tcPr>
            <w:tcW w:w="1152"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0C2935">
        <w:tc>
          <w:tcPr>
            <w:tcW w:w="1790" w:type="dxa"/>
            <w:tcBorders>
              <w:top w:val="nil"/>
            </w:tcBorders>
            <w:vAlign w:val="center"/>
          </w:tcPr>
          <w:p w14:paraId="1FFC8CD5" w14:textId="77777777" w:rsidR="003A273C" w:rsidRPr="00E80F49" w:rsidRDefault="003A273C" w:rsidP="003A273C">
            <w:pPr>
              <w:pStyle w:val="TAC"/>
            </w:pPr>
          </w:p>
        </w:tc>
        <w:tc>
          <w:tcPr>
            <w:tcW w:w="1812" w:type="dxa"/>
            <w:shd w:val="clear" w:color="auto" w:fill="auto"/>
            <w:vAlign w:val="center"/>
          </w:tcPr>
          <w:p w14:paraId="36B39049" w14:textId="63AFC608" w:rsidR="003A273C" w:rsidRPr="00E80F49" w:rsidRDefault="003A273C" w:rsidP="003A273C">
            <w:pPr>
              <w:pStyle w:val="TAC"/>
            </w:pPr>
            <w:r w:rsidRPr="00E80F49">
              <w:t>No</w:t>
            </w:r>
          </w:p>
        </w:tc>
        <w:tc>
          <w:tcPr>
            <w:tcW w:w="1493" w:type="dxa"/>
            <w:vAlign w:val="center"/>
          </w:tcPr>
          <w:p w14:paraId="21B3103F" w14:textId="694D13EB" w:rsidR="003A273C" w:rsidRPr="00E80F49" w:rsidRDefault="003A273C" w:rsidP="003A273C">
            <w:pPr>
              <w:pStyle w:val="TAC"/>
            </w:pPr>
            <w:r w:rsidRPr="00E80F49">
              <w:t>DC_8A_n28A</w:t>
            </w:r>
          </w:p>
        </w:tc>
        <w:tc>
          <w:tcPr>
            <w:tcW w:w="1554" w:type="dxa"/>
            <w:shd w:val="clear" w:color="auto" w:fill="auto"/>
            <w:vAlign w:val="center"/>
          </w:tcPr>
          <w:p w14:paraId="6D82FE8D" w14:textId="77777777" w:rsidR="003A273C" w:rsidRPr="00E80F49" w:rsidRDefault="003A273C" w:rsidP="003A273C">
            <w:pPr>
              <w:pStyle w:val="TAC"/>
            </w:pPr>
          </w:p>
        </w:tc>
        <w:tc>
          <w:tcPr>
            <w:tcW w:w="1502" w:type="dxa"/>
            <w:shd w:val="clear" w:color="auto" w:fill="auto"/>
            <w:vAlign w:val="center"/>
          </w:tcPr>
          <w:p w14:paraId="556C53DE" w14:textId="77777777" w:rsidR="003A273C" w:rsidRPr="00E80F49" w:rsidRDefault="003A273C" w:rsidP="003A273C">
            <w:pPr>
              <w:pStyle w:val="TAC"/>
            </w:pPr>
          </w:p>
        </w:tc>
        <w:tc>
          <w:tcPr>
            <w:tcW w:w="1473" w:type="dxa"/>
            <w:vAlign w:val="center"/>
          </w:tcPr>
          <w:p w14:paraId="37DA542D" w14:textId="77777777" w:rsidR="003A273C" w:rsidRPr="00E80F49" w:rsidRDefault="003A273C" w:rsidP="003A273C">
            <w:pPr>
              <w:pStyle w:val="TAC"/>
            </w:pPr>
          </w:p>
        </w:tc>
        <w:tc>
          <w:tcPr>
            <w:tcW w:w="1152"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0C2935">
        <w:tc>
          <w:tcPr>
            <w:tcW w:w="1790" w:type="dxa"/>
            <w:tcBorders>
              <w:top w:val="nil"/>
              <w:bottom w:val="nil"/>
            </w:tcBorders>
          </w:tcPr>
          <w:p w14:paraId="2E012E5E" w14:textId="336AF2CD" w:rsidR="005D2CEB" w:rsidRPr="00E80F49" w:rsidRDefault="005D2CEB" w:rsidP="005D2CEB">
            <w:pPr>
              <w:pStyle w:val="TAC"/>
            </w:pPr>
            <w:r w:rsidRPr="00101EB2">
              <w:t>DC_3A-18A_n77A</w:t>
            </w:r>
          </w:p>
        </w:tc>
        <w:tc>
          <w:tcPr>
            <w:tcW w:w="1812" w:type="dxa"/>
            <w:shd w:val="clear" w:color="auto" w:fill="auto"/>
          </w:tcPr>
          <w:p w14:paraId="7E5C87F0" w14:textId="28F16EE7" w:rsidR="005D2CEB" w:rsidRPr="00E80F49" w:rsidRDefault="005D2CEB" w:rsidP="005D2CEB">
            <w:pPr>
              <w:pStyle w:val="TAC"/>
            </w:pPr>
            <w:r w:rsidRPr="00101EB2">
              <w:t>Yes</w:t>
            </w:r>
          </w:p>
        </w:tc>
        <w:tc>
          <w:tcPr>
            <w:tcW w:w="1493" w:type="dxa"/>
          </w:tcPr>
          <w:p w14:paraId="3ED80071" w14:textId="513851E2" w:rsidR="005D2CEB" w:rsidRPr="00E80F49" w:rsidRDefault="005D2CEB" w:rsidP="005D2CEB">
            <w:pPr>
              <w:pStyle w:val="TAC"/>
            </w:pPr>
            <w:r w:rsidRPr="00101EB2">
              <w:t>DC_3A_n77A</w:t>
            </w:r>
          </w:p>
        </w:tc>
        <w:tc>
          <w:tcPr>
            <w:tcW w:w="1554" w:type="dxa"/>
            <w:shd w:val="clear" w:color="auto" w:fill="auto"/>
          </w:tcPr>
          <w:p w14:paraId="7F95CB6F" w14:textId="78AA2D41" w:rsidR="005D2CEB" w:rsidRPr="00E80F49" w:rsidRDefault="005D2CEB" w:rsidP="005D2CEB">
            <w:pPr>
              <w:pStyle w:val="TAC"/>
            </w:pPr>
            <w:r w:rsidRPr="00101EB2">
              <w:t>No 3CC exception</w:t>
            </w:r>
          </w:p>
        </w:tc>
        <w:tc>
          <w:tcPr>
            <w:tcW w:w="1502" w:type="dxa"/>
            <w:shd w:val="clear" w:color="auto" w:fill="auto"/>
          </w:tcPr>
          <w:p w14:paraId="30AA601B" w14:textId="339714DE" w:rsidR="005D2CEB" w:rsidRPr="00E80F49" w:rsidRDefault="005D2CEB" w:rsidP="005D2CEB">
            <w:pPr>
              <w:pStyle w:val="TAC"/>
            </w:pPr>
            <w:r w:rsidRPr="00101EB2">
              <w:t>No test required</w:t>
            </w:r>
          </w:p>
        </w:tc>
        <w:tc>
          <w:tcPr>
            <w:tcW w:w="1473" w:type="dxa"/>
          </w:tcPr>
          <w:p w14:paraId="1335AC2D" w14:textId="77777777" w:rsidR="005D2CEB" w:rsidRPr="00E80F49" w:rsidRDefault="005D2CEB" w:rsidP="005D2CEB">
            <w:pPr>
              <w:pStyle w:val="TAC"/>
            </w:pPr>
          </w:p>
        </w:tc>
        <w:tc>
          <w:tcPr>
            <w:tcW w:w="1152"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0C2935">
        <w:tc>
          <w:tcPr>
            <w:tcW w:w="1790" w:type="dxa"/>
            <w:tcBorders>
              <w:top w:val="nil"/>
            </w:tcBorders>
          </w:tcPr>
          <w:p w14:paraId="4D642680" w14:textId="77777777" w:rsidR="005D2CEB" w:rsidRPr="00E80F49" w:rsidRDefault="005D2CEB" w:rsidP="005D2CEB">
            <w:pPr>
              <w:pStyle w:val="TAC"/>
            </w:pPr>
          </w:p>
        </w:tc>
        <w:tc>
          <w:tcPr>
            <w:tcW w:w="1812" w:type="dxa"/>
            <w:shd w:val="clear" w:color="auto" w:fill="auto"/>
          </w:tcPr>
          <w:p w14:paraId="1625EAB9" w14:textId="4B18E2AF" w:rsidR="005D2CEB" w:rsidRPr="00E80F49" w:rsidRDefault="005D2CEB" w:rsidP="005D2CEB">
            <w:pPr>
              <w:pStyle w:val="TAC"/>
            </w:pPr>
            <w:r w:rsidRPr="00101EB2">
              <w:t>No</w:t>
            </w:r>
          </w:p>
        </w:tc>
        <w:tc>
          <w:tcPr>
            <w:tcW w:w="1493" w:type="dxa"/>
          </w:tcPr>
          <w:p w14:paraId="47AA761A" w14:textId="14BD3A4E" w:rsidR="005D2CEB" w:rsidRPr="00E80F49" w:rsidRDefault="005D2CEB" w:rsidP="005D2CEB">
            <w:pPr>
              <w:pStyle w:val="TAC"/>
            </w:pPr>
            <w:r w:rsidRPr="00101EB2">
              <w:t>DC_18A_n77A</w:t>
            </w:r>
          </w:p>
        </w:tc>
        <w:tc>
          <w:tcPr>
            <w:tcW w:w="1554" w:type="dxa"/>
            <w:shd w:val="clear" w:color="auto" w:fill="auto"/>
          </w:tcPr>
          <w:p w14:paraId="71819471" w14:textId="3A7276F0" w:rsidR="005D2CEB" w:rsidRPr="00E80F49" w:rsidRDefault="005D2CEB" w:rsidP="005D2CEB">
            <w:pPr>
              <w:pStyle w:val="TAC"/>
            </w:pPr>
            <w:r w:rsidRPr="00101EB2">
              <w:t>No 3CC exception</w:t>
            </w:r>
          </w:p>
        </w:tc>
        <w:tc>
          <w:tcPr>
            <w:tcW w:w="1502" w:type="dxa"/>
            <w:shd w:val="clear" w:color="auto" w:fill="auto"/>
          </w:tcPr>
          <w:p w14:paraId="13289A74" w14:textId="54499C4B" w:rsidR="005D2CEB" w:rsidRPr="00E80F49" w:rsidRDefault="005D2CEB" w:rsidP="005D2CEB">
            <w:pPr>
              <w:pStyle w:val="TAC"/>
            </w:pPr>
            <w:r w:rsidRPr="00101EB2">
              <w:t>No test required</w:t>
            </w:r>
          </w:p>
        </w:tc>
        <w:tc>
          <w:tcPr>
            <w:tcW w:w="1473" w:type="dxa"/>
          </w:tcPr>
          <w:p w14:paraId="17BA2118" w14:textId="77777777" w:rsidR="005D2CEB" w:rsidRPr="00E80F49" w:rsidRDefault="005D2CEB" w:rsidP="005D2CEB">
            <w:pPr>
              <w:pStyle w:val="TAC"/>
            </w:pPr>
          </w:p>
        </w:tc>
        <w:tc>
          <w:tcPr>
            <w:tcW w:w="1152" w:type="dxa"/>
            <w:shd w:val="clear" w:color="auto" w:fill="auto"/>
          </w:tcPr>
          <w:p w14:paraId="5A945E19" w14:textId="26FDD18C" w:rsidR="005D2CEB" w:rsidRPr="00E80F49" w:rsidRDefault="005D2CEB" w:rsidP="005D2CEB">
            <w:pPr>
              <w:pStyle w:val="TAC"/>
            </w:pPr>
            <w:r w:rsidRPr="00101EB2">
              <w:t>RAN5#98</w:t>
            </w:r>
          </w:p>
        </w:tc>
      </w:tr>
      <w:tr w:rsidR="000C2935" w14:paraId="1B909571" w14:textId="77777777" w:rsidTr="000C2935">
        <w:tc>
          <w:tcPr>
            <w:tcW w:w="1790" w:type="dxa"/>
            <w:vMerge w:val="restart"/>
            <w:tcBorders>
              <w:top w:val="nil"/>
              <w:left w:val="single" w:sz="4" w:space="0" w:color="auto"/>
              <w:bottom w:val="single" w:sz="4" w:space="0" w:color="auto"/>
              <w:right w:val="single" w:sz="4" w:space="0" w:color="auto"/>
            </w:tcBorders>
            <w:hideMark/>
          </w:tcPr>
          <w:p w14:paraId="7F3BBF66" w14:textId="77777777" w:rsidR="000C2935" w:rsidRDefault="000C2935" w:rsidP="008E62A3">
            <w:pPr>
              <w:pStyle w:val="TAC"/>
            </w:pPr>
            <w:r>
              <w:t>DC_3A-19A_n79A</w:t>
            </w:r>
          </w:p>
        </w:tc>
        <w:tc>
          <w:tcPr>
            <w:tcW w:w="1812" w:type="dxa"/>
            <w:tcBorders>
              <w:top w:val="single" w:sz="4" w:space="0" w:color="auto"/>
              <w:left w:val="single" w:sz="4" w:space="0" w:color="auto"/>
              <w:bottom w:val="single" w:sz="4" w:space="0" w:color="auto"/>
              <w:right w:val="single" w:sz="4" w:space="0" w:color="auto"/>
            </w:tcBorders>
            <w:hideMark/>
          </w:tcPr>
          <w:p w14:paraId="322A98C7"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2733D35A" w14:textId="77777777" w:rsidR="000C2935" w:rsidRDefault="000C2935" w:rsidP="008E62A3">
            <w:pPr>
              <w:pStyle w:val="TAC"/>
            </w:pPr>
            <w:r>
              <w:t>DC_3A_n79A</w:t>
            </w:r>
          </w:p>
        </w:tc>
        <w:tc>
          <w:tcPr>
            <w:tcW w:w="1554" w:type="dxa"/>
            <w:tcBorders>
              <w:top w:val="single" w:sz="4" w:space="0" w:color="auto"/>
              <w:left w:val="single" w:sz="4" w:space="0" w:color="auto"/>
              <w:bottom w:val="single" w:sz="4" w:space="0" w:color="auto"/>
              <w:right w:val="single" w:sz="4" w:space="0" w:color="auto"/>
            </w:tcBorders>
            <w:hideMark/>
          </w:tcPr>
          <w:p w14:paraId="0A3FDAFF" w14:textId="77777777" w:rsidR="000C2935" w:rsidRDefault="000C2935" w:rsidP="008E62A3">
            <w:pPr>
              <w:pStyle w:val="TAC"/>
              <w:rPr>
                <w:lang w:eastAsia="ja-JP"/>
              </w:rPr>
            </w:pPr>
            <w:r>
              <w:rPr>
                <w:lang w:eastAsia="ja-JP"/>
              </w:rPr>
              <w:t>19 (</w:t>
            </w:r>
            <w:r>
              <w:t xml:space="preserve">3 band </w:t>
            </w:r>
            <w:r>
              <w:rPr>
                <w:lang w:eastAsia="ja-JP"/>
              </w:rPr>
              <w:t>IMD3)</w:t>
            </w:r>
          </w:p>
        </w:tc>
        <w:tc>
          <w:tcPr>
            <w:tcW w:w="1502" w:type="dxa"/>
            <w:tcBorders>
              <w:top w:val="single" w:sz="4" w:space="0" w:color="auto"/>
              <w:left w:val="single" w:sz="4" w:space="0" w:color="auto"/>
              <w:bottom w:val="single" w:sz="4" w:space="0" w:color="auto"/>
              <w:right w:val="single" w:sz="4" w:space="0" w:color="auto"/>
            </w:tcBorders>
            <w:hideMark/>
          </w:tcPr>
          <w:p w14:paraId="4EC11E0F" w14:textId="77777777" w:rsidR="000C2935" w:rsidRDefault="000C2935" w:rsidP="008E62A3">
            <w:pPr>
              <w:pStyle w:val="TAC"/>
              <w:rPr>
                <w:lang w:eastAsia="ja-JP"/>
              </w:rPr>
            </w:pPr>
            <w:r>
              <w:rPr>
                <w:lang w:eastAsia="ja-JP"/>
              </w:rPr>
              <w:t>IMD3</w:t>
            </w:r>
          </w:p>
        </w:tc>
        <w:tc>
          <w:tcPr>
            <w:tcW w:w="1473" w:type="dxa"/>
            <w:tcBorders>
              <w:top w:val="single" w:sz="4" w:space="0" w:color="auto"/>
              <w:left w:val="single" w:sz="4" w:space="0" w:color="auto"/>
              <w:bottom w:val="single" w:sz="4" w:space="0" w:color="auto"/>
              <w:right w:val="single" w:sz="4" w:space="0" w:color="auto"/>
            </w:tcBorders>
          </w:tcPr>
          <w:p w14:paraId="61AB12D8"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hideMark/>
          </w:tcPr>
          <w:p w14:paraId="7AFEC9CC" w14:textId="77777777" w:rsidR="000C2935" w:rsidRDefault="000C2935" w:rsidP="008E62A3">
            <w:pPr>
              <w:pStyle w:val="TAC"/>
            </w:pPr>
            <w:r>
              <w:rPr>
                <w:lang w:eastAsia="ja-JP"/>
              </w:rPr>
              <w:t>RAN5#101</w:t>
            </w:r>
          </w:p>
        </w:tc>
      </w:tr>
      <w:tr w:rsidR="000C2935" w14:paraId="438256A3" w14:textId="77777777" w:rsidTr="000C293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hideMark/>
          </w:tcPr>
          <w:p w14:paraId="69E6D329"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hideMark/>
          </w:tcPr>
          <w:p w14:paraId="573FAEE0" w14:textId="77777777" w:rsidR="000C2935" w:rsidRDefault="000C2935" w:rsidP="008E62A3">
            <w:pPr>
              <w:pStyle w:val="TAC"/>
            </w:pPr>
            <w:r>
              <w:t>DC_19A_n79A</w:t>
            </w:r>
          </w:p>
        </w:tc>
        <w:tc>
          <w:tcPr>
            <w:tcW w:w="1554" w:type="dxa"/>
            <w:tcBorders>
              <w:top w:val="single" w:sz="4" w:space="0" w:color="auto"/>
              <w:left w:val="single" w:sz="4" w:space="0" w:color="auto"/>
              <w:bottom w:val="single" w:sz="4" w:space="0" w:color="auto"/>
              <w:right w:val="single" w:sz="4" w:space="0" w:color="auto"/>
            </w:tcBorders>
            <w:hideMark/>
          </w:tcPr>
          <w:p w14:paraId="41249F31" w14:textId="77777777" w:rsidR="000C2935" w:rsidRDefault="000C2935" w:rsidP="008E62A3">
            <w:pPr>
              <w:pStyle w:val="TAC"/>
            </w:pPr>
            <w:r>
              <w:rPr>
                <w:lang w:eastAsia="ja-JP"/>
              </w:rPr>
              <w:t>3 (</w:t>
            </w:r>
            <w:r>
              <w:t xml:space="preserve">3 band </w:t>
            </w:r>
            <w:r>
              <w:rPr>
                <w:lang w:eastAsia="ja-JP"/>
              </w:rPr>
              <w:t>IMD4)</w:t>
            </w:r>
          </w:p>
        </w:tc>
        <w:tc>
          <w:tcPr>
            <w:tcW w:w="1502" w:type="dxa"/>
            <w:tcBorders>
              <w:top w:val="single" w:sz="4" w:space="0" w:color="auto"/>
              <w:left w:val="single" w:sz="4" w:space="0" w:color="auto"/>
              <w:bottom w:val="single" w:sz="4" w:space="0" w:color="auto"/>
              <w:right w:val="single" w:sz="4" w:space="0" w:color="auto"/>
            </w:tcBorders>
            <w:hideMark/>
          </w:tcPr>
          <w:p w14:paraId="34FBF025" w14:textId="77777777" w:rsidR="000C2935" w:rsidRDefault="000C2935" w:rsidP="008E62A3">
            <w:pPr>
              <w:pStyle w:val="TAC"/>
              <w:rPr>
                <w:lang w:eastAsia="ja-JP"/>
              </w:rPr>
            </w:pPr>
            <w:r>
              <w:rPr>
                <w:lang w:eastAsia="ja-JP"/>
              </w:rPr>
              <w:t>IMD4</w:t>
            </w:r>
          </w:p>
        </w:tc>
        <w:tc>
          <w:tcPr>
            <w:tcW w:w="1473" w:type="dxa"/>
            <w:tcBorders>
              <w:top w:val="single" w:sz="4" w:space="0" w:color="auto"/>
              <w:left w:val="single" w:sz="4" w:space="0" w:color="auto"/>
              <w:bottom w:val="single" w:sz="4" w:space="0" w:color="auto"/>
              <w:right w:val="single" w:sz="4" w:space="0" w:color="auto"/>
            </w:tcBorders>
          </w:tcPr>
          <w:p w14:paraId="40389103"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hideMark/>
          </w:tcPr>
          <w:p w14:paraId="551FE433" w14:textId="77777777" w:rsidR="000C2935" w:rsidRDefault="000C2935" w:rsidP="008E62A3">
            <w:pPr>
              <w:pStyle w:val="TAC"/>
            </w:pPr>
            <w:r>
              <w:rPr>
                <w:lang w:eastAsia="ja-JP"/>
              </w:rPr>
              <w:t>RAN5#101</w:t>
            </w:r>
          </w:p>
        </w:tc>
      </w:tr>
      <w:tr w:rsidR="003A273C" w:rsidRPr="00E80F49" w14:paraId="6D8E6CA8" w14:textId="77777777" w:rsidTr="000C2935">
        <w:tc>
          <w:tcPr>
            <w:tcW w:w="1790" w:type="dxa"/>
            <w:vMerge w:val="restart"/>
            <w:vAlign w:val="center"/>
          </w:tcPr>
          <w:p w14:paraId="1D11E016" w14:textId="77777777" w:rsidR="003A273C" w:rsidRPr="00E80F49" w:rsidRDefault="003A273C" w:rsidP="003A273C">
            <w:pPr>
              <w:pStyle w:val="TAC"/>
            </w:pPr>
            <w:r w:rsidRPr="00E80F49">
              <w:t>DC_3A-20A_n1</w:t>
            </w:r>
          </w:p>
        </w:tc>
        <w:tc>
          <w:tcPr>
            <w:tcW w:w="1812" w:type="dxa"/>
            <w:shd w:val="clear" w:color="auto" w:fill="auto"/>
            <w:vAlign w:val="center"/>
          </w:tcPr>
          <w:p w14:paraId="51CE7F3D" w14:textId="77777777" w:rsidR="003A273C" w:rsidRPr="00E80F49" w:rsidRDefault="003A273C" w:rsidP="003A273C">
            <w:pPr>
              <w:pStyle w:val="TAC"/>
            </w:pPr>
            <w:r w:rsidRPr="00E80F49">
              <w:t>Yes</w:t>
            </w:r>
          </w:p>
        </w:tc>
        <w:tc>
          <w:tcPr>
            <w:tcW w:w="1493" w:type="dxa"/>
          </w:tcPr>
          <w:p w14:paraId="79F4196E" w14:textId="77777777" w:rsidR="003A273C" w:rsidRPr="00E80F49" w:rsidRDefault="003A273C" w:rsidP="003A273C">
            <w:pPr>
              <w:pStyle w:val="TAC"/>
            </w:pPr>
            <w:r w:rsidRPr="00E80F49">
              <w:rPr>
                <w:lang w:eastAsia="fi-FI"/>
              </w:rPr>
              <w:t>DC_3A_n1A</w:t>
            </w:r>
          </w:p>
        </w:tc>
        <w:tc>
          <w:tcPr>
            <w:tcW w:w="1554" w:type="dxa"/>
            <w:shd w:val="clear" w:color="auto" w:fill="auto"/>
            <w:vAlign w:val="center"/>
          </w:tcPr>
          <w:p w14:paraId="24807BBC" w14:textId="77777777" w:rsidR="003A273C" w:rsidRPr="00E80F49" w:rsidRDefault="003A273C" w:rsidP="003A273C">
            <w:pPr>
              <w:pStyle w:val="TAC"/>
            </w:pPr>
            <w:r w:rsidRPr="00E80F49">
              <w:t>No 3CC exception</w:t>
            </w:r>
          </w:p>
        </w:tc>
        <w:tc>
          <w:tcPr>
            <w:tcW w:w="1502"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73" w:type="dxa"/>
          </w:tcPr>
          <w:p w14:paraId="57A11BFE" w14:textId="77777777" w:rsidR="003A273C" w:rsidRPr="00E80F49" w:rsidRDefault="003A273C" w:rsidP="003A273C">
            <w:pPr>
              <w:pStyle w:val="TAC"/>
            </w:pPr>
          </w:p>
        </w:tc>
        <w:tc>
          <w:tcPr>
            <w:tcW w:w="1152"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0C2935">
        <w:tc>
          <w:tcPr>
            <w:tcW w:w="1790" w:type="dxa"/>
            <w:vMerge/>
            <w:vAlign w:val="center"/>
          </w:tcPr>
          <w:p w14:paraId="0BEB4905" w14:textId="77777777" w:rsidR="003A273C" w:rsidRPr="00E80F49" w:rsidRDefault="003A273C" w:rsidP="003A273C">
            <w:pPr>
              <w:pStyle w:val="TAC"/>
            </w:pPr>
          </w:p>
        </w:tc>
        <w:tc>
          <w:tcPr>
            <w:tcW w:w="1812" w:type="dxa"/>
            <w:shd w:val="clear" w:color="auto" w:fill="auto"/>
            <w:vAlign w:val="center"/>
          </w:tcPr>
          <w:p w14:paraId="5C5CEC27" w14:textId="77777777" w:rsidR="003A273C" w:rsidRPr="00E80F49" w:rsidRDefault="003A273C" w:rsidP="003A273C">
            <w:pPr>
              <w:pStyle w:val="TAC"/>
            </w:pPr>
            <w:r w:rsidRPr="00E80F49">
              <w:t>No</w:t>
            </w:r>
          </w:p>
        </w:tc>
        <w:tc>
          <w:tcPr>
            <w:tcW w:w="1493" w:type="dxa"/>
          </w:tcPr>
          <w:p w14:paraId="73DC7BDE" w14:textId="77777777" w:rsidR="003A273C" w:rsidRPr="00E80F49" w:rsidRDefault="003A273C" w:rsidP="003A273C">
            <w:pPr>
              <w:pStyle w:val="TAC"/>
            </w:pPr>
            <w:r w:rsidRPr="00E80F49">
              <w:rPr>
                <w:lang w:eastAsia="fi-FI"/>
              </w:rPr>
              <w:t>DC_20A_n1A</w:t>
            </w:r>
          </w:p>
        </w:tc>
        <w:tc>
          <w:tcPr>
            <w:tcW w:w="1554" w:type="dxa"/>
            <w:shd w:val="clear" w:color="auto" w:fill="auto"/>
            <w:vAlign w:val="center"/>
          </w:tcPr>
          <w:p w14:paraId="6C88DC79" w14:textId="77777777" w:rsidR="003A273C" w:rsidRPr="00E80F49" w:rsidRDefault="003A273C" w:rsidP="003A273C">
            <w:pPr>
              <w:pStyle w:val="TAC"/>
            </w:pPr>
          </w:p>
        </w:tc>
        <w:tc>
          <w:tcPr>
            <w:tcW w:w="1502" w:type="dxa"/>
            <w:shd w:val="clear" w:color="auto" w:fill="auto"/>
            <w:vAlign w:val="bottom"/>
          </w:tcPr>
          <w:p w14:paraId="597EEC4A" w14:textId="77777777" w:rsidR="003A273C" w:rsidRPr="00E80F49" w:rsidRDefault="003A273C" w:rsidP="003A273C">
            <w:pPr>
              <w:pStyle w:val="TAC"/>
              <w:rPr>
                <w:lang w:eastAsia="ja-JP"/>
              </w:rPr>
            </w:pPr>
          </w:p>
        </w:tc>
        <w:tc>
          <w:tcPr>
            <w:tcW w:w="1473" w:type="dxa"/>
          </w:tcPr>
          <w:p w14:paraId="753BC718" w14:textId="77777777" w:rsidR="003A273C" w:rsidRPr="00E80F49" w:rsidRDefault="003A273C" w:rsidP="003A273C">
            <w:pPr>
              <w:pStyle w:val="TAC"/>
            </w:pPr>
          </w:p>
        </w:tc>
        <w:tc>
          <w:tcPr>
            <w:tcW w:w="1152"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0C2935">
        <w:tc>
          <w:tcPr>
            <w:tcW w:w="1790"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12" w:type="dxa"/>
            <w:shd w:val="clear" w:color="auto" w:fill="auto"/>
            <w:vAlign w:val="center"/>
          </w:tcPr>
          <w:p w14:paraId="422E2933" w14:textId="31024227" w:rsidR="003A273C" w:rsidRPr="00E80F49" w:rsidRDefault="003A273C" w:rsidP="003A273C">
            <w:pPr>
              <w:pStyle w:val="TAC"/>
            </w:pPr>
            <w:r w:rsidRPr="003726A6">
              <w:t>No</w:t>
            </w:r>
          </w:p>
        </w:tc>
        <w:tc>
          <w:tcPr>
            <w:tcW w:w="1493"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54" w:type="dxa"/>
            <w:shd w:val="clear" w:color="auto" w:fill="auto"/>
            <w:vAlign w:val="center"/>
          </w:tcPr>
          <w:p w14:paraId="1F08B035" w14:textId="1B36953A" w:rsidR="003A273C" w:rsidRPr="00E80F49" w:rsidRDefault="003A273C" w:rsidP="003A273C">
            <w:pPr>
              <w:pStyle w:val="TAC"/>
            </w:pPr>
            <w:r w:rsidRPr="003726A6">
              <w:t>No 3CC exception</w:t>
            </w:r>
          </w:p>
        </w:tc>
        <w:tc>
          <w:tcPr>
            <w:tcW w:w="1502"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73" w:type="dxa"/>
          </w:tcPr>
          <w:p w14:paraId="1EA7E339" w14:textId="77777777" w:rsidR="003A273C" w:rsidRPr="00E80F49" w:rsidRDefault="003A273C" w:rsidP="003A273C">
            <w:pPr>
              <w:pStyle w:val="TAC"/>
            </w:pPr>
          </w:p>
        </w:tc>
        <w:tc>
          <w:tcPr>
            <w:tcW w:w="1152"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0C2935">
        <w:tc>
          <w:tcPr>
            <w:tcW w:w="1790" w:type="dxa"/>
            <w:tcBorders>
              <w:top w:val="nil"/>
            </w:tcBorders>
            <w:vAlign w:val="center"/>
          </w:tcPr>
          <w:p w14:paraId="6A5F5B48" w14:textId="77777777" w:rsidR="003A273C" w:rsidRPr="00E80F49" w:rsidRDefault="003A273C" w:rsidP="003A273C">
            <w:pPr>
              <w:pStyle w:val="TAC"/>
            </w:pPr>
          </w:p>
        </w:tc>
        <w:tc>
          <w:tcPr>
            <w:tcW w:w="1812"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93"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54" w:type="dxa"/>
            <w:shd w:val="clear" w:color="auto" w:fill="auto"/>
            <w:vAlign w:val="center"/>
          </w:tcPr>
          <w:p w14:paraId="41DF050E" w14:textId="07205A7E" w:rsidR="003A273C" w:rsidRPr="00E80F49" w:rsidRDefault="003A273C" w:rsidP="003A273C">
            <w:pPr>
              <w:pStyle w:val="TAC"/>
            </w:pPr>
            <w:r w:rsidRPr="003726A6">
              <w:t>3 (3 band IMD4)</w:t>
            </w:r>
          </w:p>
        </w:tc>
        <w:tc>
          <w:tcPr>
            <w:tcW w:w="1502"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73" w:type="dxa"/>
          </w:tcPr>
          <w:p w14:paraId="4264609D" w14:textId="77777777" w:rsidR="003A273C" w:rsidRPr="00E80F49" w:rsidRDefault="003A273C" w:rsidP="003A273C">
            <w:pPr>
              <w:pStyle w:val="TAC"/>
            </w:pPr>
          </w:p>
        </w:tc>
        <w:tc>
          <w:tcPr>
            <w:tcW w:w="1152"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0C2935">
        <w:tc>
          <w:tcPr>
            <w:tcW w:w="1790" w:type="dxa"/>
            <w:tcBorders>
              <w:bottom w:val="nil"/>
            </w:tcBorders>
            <w:vAlign w:val="center"/>
          </w:tcPr>
          <w:p w14:paraId="04237518" w14:textId="797E784C" w:rsidR="003A273C" w:rsidRPr="00E80F49" w:rsidRDefault="003A273C" w:rsidP="003A273C">
            <w:pPr>
              <w:pStyle w:val="TAC"/>
            </w:pPr>
            <w:r w:rsidRPr="00E80F49">
              <w:t>DC_3A-20A_n28A</w:t>
            </w:r>
          </w:p>
        </w:tc>
        <w:tc>
          <w:tcPr>
            <w:tcW w:w="1812" w:type="dxa"/>
            <w:shd w:val="clear" w:color="auto" w:fill="auto"/>
            <w:vAlign w:val="center"/>
          </w:tcPr>
          <w:p w14:paraId="5F4FDCA1" w14:textId="03D9EC3B" w:rsidR="003A273C" w:rsidRPr="00E80F49" w:rsidRDefault="003A273C" w:rsidP="003A273C">
            <w:pPr>
              <w:pStyle w:val="TAC"/>
            </w:pPr>
            <w:r w:rsidRPr="00E80F49">
              <w:t>No</w:t>
            </w:r>
          </w:p>
        </w:tc>
        <w:tc>
          <w:tcPr>
            <w:tcW w:w="1493" w:type="dxa"/>
            <w:vAlign w:val="center"/>
          </w:tcPr>
          <w:p w14:paraId="15CFEE33" w14:textId="5A484735" w:rsidR="003A273C" w:rsidRPr="00E80F49" w:rsidRDefault="003A273C" w:rsidP="003A273C">
            <w:pPr>
              <w:pStyle w:val="TAC"/>
              <w:rPr>
                <w:lang w:eastAsia="fi-FI"/>
              </w:rPr>
            </w:pPr>
            <w:r w:rsidRPr="00E80F49">
              <w:t>DC_3A_n28A</w:t>
            </w:r>
          </w:p>
        </w:tc>
        <w:tc>
          <w:tcPr>
            <w:tcW w:w="1554" w:type="dxa"/>
            <w:shd w:val="clear" w:color="auto" w:fill="auto"/>
            <w:vAlign w:val="center"/>
          </w:tcPr>
          <w:p w14:paraId="64F1C89B" w14:textId="21E0A9CD" w:rsidR="003A273C" w:rsidRPr="00E80F49" w:rsidRDefault="003A273C" w:rsidP="003A273C">
            <w:pPr>
              <w:pStyle w:val="TAC"/>
            </w:pPr>
            <w:r w:rsidRPr="00E80F49">
              <w:t>No 3CC exception</w:t>
            </w:r>
          </w:p>
        </w:tc>
        <w:tc>
          <w:tcPr>
            <w:tcW w:w="1502"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73" w:type="dxa"/>
          </w:tcPr>
          <w:p w14:paraId="50B74088" w14:textId="77777777" w:rsidR="003A273C" w:rsidRPr="00E80F49" w:rsidRDefault="003A273C" w:rsidP="003A273C">
            <w:pPr>
              <w:pStyle w:val="TAC"/>
            </w:pPr>
          </w:p>
        </w:tc>
        <w:tc>
          <w:tcPr>
            <w:tcW w:w="1152"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0C2935">
        <w:tc>
          <w:tcPr>
            <w:tcW w:w="1790" w:type="dxa"/>
            <w:tcBorders>
              <w:top w:val="nil"/>
            </w:tcBorders>
            <w:vAlign w:val="center"/>
          </w:tcPr>
          <w:p w14:paraId="7179B754" w14:textId="77777777" w:rsidR="003A273C" w:rsidRPr="00E80F49" w:rsidRDefault="003A273C" w:rsidP="003A273C">
            <w:pPr>
              <w:pStyle w:val="TAC"/>
            </w:pPr>
          </w:p>
        </w:tc>
        <w:tc>
          <w:tcPr>
            <w:tcW w:w="1812" w:type="dxa"/>
            <w:shd w:val="clear" w:color="auto" w:fill="auto"/>
            <w:vAlign w:val="center"/>
          </w:tcPr>
          <w:p w14:paraId="657AF7A4" w14:textId="2E014F66" w:rsidR="003A273C" w:rsidRPr="00E80F49" w:rsidRDefault="003A273C" w:rsidP="003A273C">
            <w:pPr>
              <w:pStyle w:val="TAC"/>
            </w:pPr>
            <w:r w:rsidRPr="00E80F49">
              <w:t>No</w:t>
            </w:r>
          </w:p>
        </w:tc>
        <w:tc>
          <w:tcPr>
            <w:tcW w:w="1493" w:type="dxa"/>
            <w:vAlign w:val="center"/>
          </w:tcPr>
          <w:p w14:paraId="397B3E99" w14:textId="034FC26B" w:rsidR="003A273C" w:rsidRPr="00E80F49" w:rsidRDefault="003A273C" w:rsidP="003A273C">
            <w:pPr>
              <w:pStyle w:val="TAC"/>
              <w:rPr>
                <w:lang w:eastAsia="fi-FI"/>
              </w:rPr>
            </w:pPr>
            <w:r w:rsidRPr="00E80F49">
              <w:t>DC_20A_n28A</w:t>
            </w:r>
          </w:p>
        </w:tc>
        <w:tc>
          <w:tcPr>
            <w:tcW w:w="1554" w:type="dxa"/>
            <w:shd w:val="clear" w:color="auto" w:fill="auto"/>
            <w:vAlign w:val="center"/>
          </w:tcPr>
          <w:p w14:paraId="481D3C43" w14:textId="25E2257D" w:rsidR="003A273C" w:rsidRPr="00E80F49" w:rsidRDefault="003A273C" w:rsidP="003A273C">
            <w:pPr>
              <w:pStyle w:val="TAC"/>
            </w:pPr>
            <w:r w:rsidRPr="00E80F49">
              <w:t>3 (3 band IMD4)</w:t>
            </w:r>
          </w:p>
        </w:tc>
        <w:tc>
          <w:tcPr>
            <w:tcW w:w="1502"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73" w:type="dxa"/>
          </w:tcPr>
          <w:p w14:paraId="519659B5" w14:textId="77777777" w:rsidR="003A273C" w:rsidRPr="00E80F49" w:rsidRDefault="003A273C" w:rsidP="003A273C">
            <w:pPr>
              <w:pStyle w:val="TAC"/>
            </w:pPr>
          </w:p>
        </w:tc>
        <w:tc>
          <w:tcPr>
            <w:tcW w:w="1152"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0C2935">
        <w:tc>
          <w:tcPr>
            <w:tcW w:w="1790" w:type="dxa"/>
            <w:vMerge w:val="restart"/>
            <w:vAlign w:val="center"/>
          </w:tcPr>
          <w:p w14:paraId="50B72A54" w14:textId="77777777" w:rsidR="003A273C" w:rsidRPr="00E80F49" w:rsidRDefault="003A273C" w:rsidP="003A273C">
            <w:pPr>
              <w:pStyle w:val="TAC"/>
            </w:pPr>
            <w:r w:rsidRPr="00E80F49">
              <w:t>DC_3A-20A_n78</w:t>
            </w:r>
          </w:p>
        </w:tc>
        <w:tc>
          <w:tcPr>
            <w:tcW w:w="1812" w:type="dxa"/>
            <w:shd w:val="clear" w:color="auto" w:fill="auto"/>
            <w:vAlign w:val="center"/>
          </w:tcPr>
          <w:p w14:paraId="1DDFB667" w14:textId="77777777" w:rsidR="003A273C" w:rsidRPr="00E80F49" w:rsidRDefault="003A273C" w:rsidP="003A273C">
            <w:pPr>
              <w:pStyle w:val="TAC"/>
            </w:pPr>
            <w:r w:rsidRPr="00E80F49">
              <w:t>Yes</w:t>
            </w:r>
          </w:p>
        </w:tc>
        <w:tc>
          <w:tcPr>
            <w:tcW w:w="1493" w:type="dxa"/>
            <w:vAlign w:val="center"/>
          </w:tcPr>
          <w:p w14:paraId="2A6557C0" w14:textId="77777777" w:rsidR="003A273C" w:rsidRPr="00E80F49" w:rsidRDefault="003A273C" w:rsidP="003A273C">
            <w:pPr>
              <w:pStyle w:val="TAC"/>
            </w:pPr>
            <w:r w:rsidRPr="00E80F49">
              <w:t>DC_3A_n78A</w:t>
            </w:r>
          </w:p>
        </w:tc>
        <w:tc>
          <w:tcPr>
            <w:tcW w:w="1554" w:type="dxa"/>
            <w:shd w:val="clear" w:color="auto" w:fill="auto"/>
            <w:vAlign w:val="center"/>
          </w:tcPr>
          <w:p w14:paraId="0CE41B6C" w14:textId="77777777" w:rsidR="003A273C" w:rsidRPr="00E80F49" w:rsidRDefault="003A273C" w:rsidP="003A273C">
            <w:pPr>
              <w:pStyle w:val="TAC"/>
            </w:pPr>
            <w:r w:rsidRPr="00E80F49">
              <w:t>No 3CC exception</w:t>
            </w:r>
          </w:p>
        </w:tc>
        <w:tc>
          <w:tcPr>
            <w:tcW w:w="1502" w:type="dxa"/>
            <w:shd w:val="clear" w:color="auto" w:fill="auto"/>
            <w:vAlign w:val="bottom"/>
          </w:tcPr>
          <w:p w14:paraId="25FCBA54" w14:textId="77777777" w:rsidR="003A273C" w:rsidRPr="00E80F49" w:rsidRDefault="003A273C" w:rsidP="003A273C">
            <w:pPr>
              <w:pStyle w:val="TAC"/>
            </w:pPr>
          </w:p>
        </w:tc>
        <w:tc>
          <w:tcPr>
            <w:tcW w:w="1473" w:type="dxa"/>
          </w:tcPr>
          <w:p w14:paraId="6B84F5EA" w14:textId="77777777" w:rsidR="003A273C" w:rsidRPr="00E80F49" w:rsidRDefault="003A273C" w:rsidP="003A273C">
            <w:pPr>
              <w:pStyle w:val="TAC"/>
            </w:pPr>
          </w:p>
        </w:tc>
        <w:tc>
          <w:tcPr>
            <w:tcW w:w="1152"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0C2935">
        <w:tc>
          <w:tcPr>
            <w:tcW w:w="1790" w:type="dxa"/>
            <w:vMerge/>
            <w:vAlign w:val="center"/>
          </w:tcPr>
          <w:p w14:paraId="6B225DB7" w14:textId="77777777" w:rsidR="003A273C" w:rsidRPr="00E80F49" w:rsidRDefault="003A273C" w:rsidP="003A273C">
            <w:pPr>
              <w:pStyle w:val="TAC"/>
            </w:pPr>
          </w:p>
        </w:tc>
        <w:tc>
          <w:tcPr>
            <w:tcW w:w="1812" w:type="dxa"/>
            <w:shd w:val="clear" w:color="auto" w:fill="auto"/>
            <w:vAlign w:val="center"/>
          </w:tcPr>
          <w:p w14:paraId="207230E4" w14:textId="77777777" w:rsidR="003A273C" w:rsidRPr="00E80F49" w:rsidRDefault="003A273C" w:rsidP="003A273C">
            <w:pPr>
              <w:pStyle w:val="TAC"/>
            </w:pPr>
            <w:r w:rsidRPr="00E80F49">
              <w:t>No</w:t>
            </w:r>
          </w:p>
        </w:tc>
        <w:tc>
          <w:tcPr>
            <w:tcW w:w="1493" w:type="dxa"/>
            <w:vAlign w:val="center"/>
          </w:tcPr>
          <w:p w14:paraId="57CA5499" w14:textId="77777777" w:rsidR="003A273C" w:rsidRPr="00E80F49" w:rsidRDefault="003A273C" w:rsidP="003A273C">
            <w:pPr>
              <w:pStyle w:val="TAC"/>
            </w:pPr>
            <w:r w:rsidRPr="00E80F49">
              <w:t>DC_20A_n78A</w:t>
            </w:r>
          </w:p>
        </w:tc>
        <w:tc>
          <w:tcPr>
            <w:tcW w:w="1554" w:type="dxa"/>
            <w:shd w:val="clear" w:color="auto" w:fill="auto"/>
            <w:vAlign w:val="center"/>
          </w:tcPr>
          <w:p w14:paraId="081C4D26" w14:textId="77777777" w:rsidR="003A273C" w:rsidRPr="00E80F49" w:rsidRDefault="003A273C" w:rsidP="003A273C">
            <w:pPr>
              <w:pStyle w:val="TAC"/>
            </w:pPr>
            <w:r w:rsidRPr="00E80F49">
              <w:t>3 (3 band IMD3)</w:t>
            </w:r>
          </w:p>
        </w:tc>
        <w:tc>
          <w:tcPr>
            <w:tcW w:w="1502" w:type="dxa"/>
            <w:shd w:val="clear" w:color="auto" w:fill="auto"/>
            <w:vAlign w:val="bottom"/>
          </w:tcPr>
          <w:p w14:paraId="40C85CEF" w14:textId="77777777" w:rsidR="003A273C" w:rsidRPr="00E80F49" w:rsidRDefault="003A273C" w:rsidP="003A273C">
            <w:pPr>
              <w:pStyle w:val="TAC"/>
            </w:pPr>
            <w:r w:rsidRPr="00E80F49">
              <w:t>IMD3</w:t>
            </w:r>
          </w:p>
        </w:tc>
        <w:tc>
          <w:tcPr>
            <w:tcW w:w="1473" w:type="dxa"/>
          </w:tcPr>
          <w:p w14:paraId="61A20427" w14:textId="77777777" w:rsidR="003A273C" w:rsidRPr="00E80F49" w:rsidRDefault="003A273C" w:rsidP="003A273C">
            <w:pPr>
              <w:pStyle w:val="TAC"/>
            </w:pPr>
          </w:p>
        </w:tc>
        <w:tc>
          <w:tcPr>
            <w:tcW w:w="1152" w:type="dxa"/>
            <w:shd w:val="clear" w:color="auto" w:fill="auto"/>
            <w:vAlign w:val="center"/>
          </w:tcPr>
          <w:p w14:paraId="1F864960" w14:textId="77777777" w:rsidR="003A273C" w:rsidRPr="00E80F49" w:rsidRDefault="003A273C" w:rsidP="003A273C">
            <w:pPr>
              <w:pStyle w:val="TAC"/>
            </w:pPr>
          </w:p>
        </w:tc>
      </w:tr>
      <w:tr w:rsidR="000C2935" w14:paraId="4AE34ED3" w14:textId="77777777" w:rsidTr="000C2935">
        <w:tc>
          <w:tcPr>
            <w:tcW w:w="1790"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Default="000C2935" w:rsidP="008E62A3">
            <w:pPr>
              <w:pStyle w:val="TAC"/>
            </w:pPr>
            <w:r>
              <w:t>DC_3A-21A_n78</w:t>
            </w:r>
          </w:p>
        </w:tc>
        <w:tc>
          <w:tcPr>
            <w:tcW w:w="181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Default="000C2935" w:rsidP="008E62A3">
            <w:pPr>
              <w:pStyle w:val="TAC"/>
              <w:rPr>
                <w:lang w:eastAsia="ja-JP"/>
              </w:rPr>
            </w:pPr>
            <w:r>
              <w:rPr>
                <w:lang w:eastAsia="ja-JP"/>
              </w:rPr>
              <w:t>Yes</w:t>
            </w:r>
          </w:p>
        </w:tc>
        <w:tc>
          <w:tcPr>
            <w:tcW w:w="1493"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Default="000C2935" w:rsidP="008E62A3">
            <w:pPr>
              <w:pStyle w:val="TAC"/>
            </w:pPr>
            <w:r>
              <w:t>DC_3A_n78A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E0F792E" w14:textId="77777777" w:rsidR="000C2935" w:rsidRDefault="000C2935" w:rsidP="008E62A3">
            <w:pPr>
              <w:pStyle w:val="TAC"/>
              <w:rPr>
                <w:lang w:eastAsia="ja-JP"/>
              </w:rPr>
            </w:pPr>
            <w:r>
              <w:rPr>
                <w:lang w:eastAsia="ja-JP"/>
              </w:rPr>
              <w:t>21 (</w:t>
            </w:r>
            <w:r>
              <w:t xml:space="preserve">3 band </w:t>
            </w:r>
            <w:r>
              <w:rPr>
                <w:lang w:eastAsia="ja-JP"/>
              </w:rPr>
              <w:t>IMD4)</w:t>
            </w:r>
          </w:p>
        </w:tc>
        <w:tc>
          <w:tcPr>
            <w:tcW w:w="1502" w:type="dxa"/>
            <w:tcBorders>
              <w:top w:val="single" w:sz="4" w:space="0" w:color="auto"/>
              <w:left w:val="single" w:sz="4" w:space="0" w:color="auto"/>
              <w:bottom w:val="single" w:sz="4" w:space="0" w:color="auto"/>
              <w:right w:val="single" w:sz="4" w:space="0" w:color="auto"/>
            </w:tcBorders>
            <w:vAlign w:val="bottom"/>
            <w:hideMark/>
          </w:tcPr>
          <w:p w14:paraId="02A87F41" w14:textId="77777777" w:rsidR="000C2935" w:rsidRDefault="000C2935" w:rsidP="008E62A3">
            <w:pPr>
              <w:pStyle w:val="TAC"/>
              <w:rPr>
                <w:lang w:eastAsia="ja-JP"/>
              </w:rPr>
            </w:pPr>
            <w:r>
              <w:rPr>
                <w:lang w:eastAsia="ja-JP"/>
              </w:rPr>
              <w:t>IMD4</w:t>
            </w:r>
          </w:p>
        </w:tc>
        <w:tc>
          <w:tcPr>
            <w:tcW w:w="1473" w:type="dxa"/>
            <w:tcBorders>
              <w:top w:val="single" w:sz="4" w:space="0" w:color="auto"/>
              <w:left w:val="single" w:sz="4" w:space="0" w:color="auto"/>
              <w:bottom w:val="single" w:sz="4" w:space="0" w:color="auto"/>
              <w:right w:val="single" w:sz="4" w:space="0" w:color="auto"/>
            </w:tcBorders>
          </w:tcPr>
          <w:p w14:paraId="1526942B"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040EE7E8" w14:textId="77777777" w:rsidR="000C2935" w:rsidRDefault="000C2935" w:rsidP="008E62A3">
            <w:pPr>
              <w:pStyle w:val="TAC"/>
            </w:pPr>
            <w:r>
              <w:rPr>
                <w:lang w:eastAsia="ja-JP"/>
              </w:rPr>
              <w:t>RAN5#101</w:t>
            </w:r>
          </w:p>
        </w:tc>
      </w:tr>
      <w:tr w:rsidR="000C2935" w14:paraId="23BBC6A5" w14:textId="77777777" w:rsidTr="000C293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Default="000C2935" w:rsidP="008E62A3">
            <w:pPr>
              <w:pStyle w:val="TAC"/>
            </w:pPr>
            <w:r>
              <w:t>DC_21A_n78A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Default="000C2935" w:rsidP="008E62A3">
            <w:pPr>
              <w:pStyle w:val="TAC"/>
              <w:rPr>
                <w:lang w:eastAsia="ja-JP"/>
              </w:rPr>
            </w:pPr>
            <w:r>
              <w:rPr>
                <w:lang w:eastAsia="ja-JP"/>
              </w:rPr>
              <w:t>3 (</w:t>
            </w:r>
            <w:r>
              <w:t xml:space="preserve">3 band </w:t>
            </w:r>
            <w:r>
              <w:rPr>
                <w:lang w:eastAsia="ja-JP"/>
              </w:rPr>
              <w:t>IMD2)</w:t>
            </w:r>
          </w:p>
        </w:tc>
        <w:tc>
          <w:tcPr>
            <w:tcW w:w="1502" w:type="dxa"/>
            <w:tcBorders>
              <w:top w:val="single" w:sz="4" w:space="0" w:color="auto"/>
              <w:left w:val="single" w:sz="4" w:space="0" w:color="auto"/>
              <w:bottom w:val="single" w:sz="4" w:space="0" w:color="auto"/>
              <w:right w:val="single" w:sz="4" w:space="0" w:color="auto"/>
            </w:tcBorders>
            <w:vAlign w:val="bottom"/>
            <w:hideMark/>
          </w:tcPr>
          <w:p w14:paraId="55FF557F" w14:textId="77777777" w:rsidR="000C2935" w:rsidRDefault="000C2935" w:rsidP="008E62A3">
            <w:pPr>
              <w:pStyle w:val="TAC"/>
              <w:rPr>
                <w:lang w:eastAsia="ja-JP"/>
              </w:rPr>
            </w:pPr>
            <w:r>
              <w:rPr>
                <w:lang w:eastAsia="ja-JP"/>
              </w:rPr>
              <w:t>IMD2</w:t>
            </w:r>
          </w:p>
        </w:tc>
        <w:tc>
          <w:tcPr>
            <w:tcW w:w="1473" w:type="dxa"/>
            <w:tcBorders>
              <w:top w:val="single" w:sz="4" w:space="0" w:color="auto"/>
              <w:left w:val="single" w:sz="4" w:space="0" w:color="auto"/>
              <w:bottom w:val="single" w:sz="4" w:space="0" w:color="auto"/>
              <w:right w:val="single" w:sz="4" w:space="0" w:color="auto"/>
            </w:tcBorders>
          </w:tcPr>
          <w:p w14:paraId="3F7FBB1C"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Default="000C2935" w:rsidP="008E62A3">
            <w:pPr>
              <w:pStyle w:val="TAC"/>
            </w:pPr>
            <w:r>
              <w:rPr>
                <w:lang w:eastAsia="ja-JP"/>
              </w:rPr>
              <w:t>RAN5#101</w:t>
            </w:r>
          </w:p>
        </w:tc>
      </w:tr>
      <w:tr w:rsidR="000C2935" w14:paraId="2BEB6CEA" w14:textId="77777777" w:rsidTr="000C2935">
        <w:tc>
          <w:tcPr>
            <w:tcW w:w="1790"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Default="000C2935" w:rsidP="008E62A3">
            <w:pPr>
              <w:pStyle w:val="TAC"/>
            </w:pPr>
            <w:r>
              <w:lastRenderedPageBreak/>
              <w:t>DC_3A-21A_n79</w:t>
            </w:r>
          </w:p>
        </w:tc>
        <w:tc>
          <w:tcPr>
            <w:tcW w:w="181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Default="000C2935" w:rsidP="008E62A3">
            <w:pPr>
              <w:pStyle w:val="TAC"/>
            </w:pPr>
            <w:r>
              <w:t>DC_3A_n79A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Default="000C2935" w:rsidP="008E62A3">
            <w:pPr>
              <w:pStyle w:val="TAC"/>
              <w:rPr>
                <w:lang w:eastAsia="ja-JP"/>
              </w:rPr>
            </w:pPr>
            <w:r>
              <w:t>No 3CC exception</w:t>
            </w:r>
          </w:p>
        </w:tc>
        <w:tc>
          <w:tcPr>
            <w:tcW w:w="1502"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Default="000C2935" w:rsidP="008E62A3">
            <w:pPr>
              <w:pStyle w:val="TAC"/>
              <w:rPr>
                <w:lang w:eastAsia="ja-JP"/>
              </w:rPr>
            </w:pPr>
            <w:r>
              <w:rPr>
                <w:rFonts w:eastAsia="SimSun"/>
              </w:rPr>
              <w:t>No test required</w:t>
            </w:r>
          </w:p>
        </w:tc>
        <w:tc>
          <w:tcPr>
            <w:tcW w:w="1473" w:type="dxa"/>
            <w:tcBorders>
              <w:top w:val="single" w:sz="4" w:space="0" w:color="auto"/>
              <w:left w:val="single" w:sz="4" w:space="0" w:color="auto"/>
              <w:bottom w:val="single" w:sz="4" w:space="0" w:color="auto"/>
              <w:right w:val="single" w:sz="4" w:space="0" w:color="auto"/>
            </w:tcBorders>
          </w:tcPr>
          <w:p w14:paraId="2F961D2D"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Default="000C2935" w:rsidP="008E62A3">
            <w:pPr>
              <w:pStyle w:val="TAC"/>
              <w:rPr>
                <w:lang w:eastAsia="ja-JP"/>
              </w:rPr>
            </w:pPr>
            <w:r>
              <w:rPr>
                <w:lang w:eastAsia="ja-JP"/>
              </w:rPr>
              <w:t>RAN5#101</w:t>
            </w:r>
          </w:p>
        </w:tc>
      </w:tr>
      <w:tr w:rsidR="000C2935" w14:paraId="3CB813B3" w14:textId="77777777" w:rsidTr="000C293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Default="000C2935" w:rsidP="008E62A3">
            <w:pPr>
              <w:spacing w:after="0"/>
              <w:rPr>
                <w:rFonts w:ascii="Arial" w:hAnsi="Arial"/>
                <w:sz w:val="18"/>
              </w:rPr>
            </w:pPr>
          </w:p>
        </w:tc>
        <w:tc>
          <w:tcPr>
            <w:tcW w:w="181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Default="000C2935" w:rsidP="008E62A3">
            <w:pPr>
              <w:pStyle w:val="TAC"/>
              <w:rPr>
                <w:lang w:eastAsia="ja-JP"/>
              </w:rPr>
            </w:pPr>
            <w:r>
              <w:rPr>
                <w:lang w:eastAsia="ja-JP"/>
              </w:rPr>
              <w:t>No</w:t>
            </w:r>
          </w:p>
        </w:tc>
        <w:tc>
          <w:tcPr>
            <w:tcW w:w="1493"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Default="000C2935" w:rsidP="008E62A3">
            <w:pPr>
              <w:pStyle w:val="TAC"/>
            </w:pPr>
            <w:r>
              <w:t>DC_21A_n79A</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19025C9" w14:textId="77777777" w:rsidR="000C2935" w:rsidRDefault="000C2935" w:rsidP="008E62A3">
            <w:pPr>
              <w:pStyle w:val="TAC"/>
              <w:rPr>
                <w:lang w:eastAsia="ja-JP"/>
              </w:rPr>
            </w:pPr>
            <w:r>
              <w:rPr>
                <w:lang w:eastAsia="ja-JP"/>
              </w:rPr>
              <w:t>3 (</w:t>
            </w:r>
            <w:r>
              <w:t xml:space="preserve">3 band </w:t>
            </w:r>
            <w:r>
              <w:rPr>
                <w:lang w:eastAsia="ja-JP"/>
              </w:rPr>
              <w:t>IMD3)</w:t>
            </w:r>
          </w:p>
        </w:tc>
        <w:tc>
          <w:tcPr>
            <w:tcW w:w="1502" w:type="dxa"/>
            <w:tcBorders>
              <w:top w:val="single" w:sz="4" w:space="0" w:color="auto"/>
              <w:left w:val="single" w:sz="4" w:space="0" w:color="auto"/>
              <w:bottom w:val="single" w:sz="4" w:space="0" w:color="auto"/>
              <w:right w:val="single" w:sz="4" w:space="0" w:color="auto"/>
            </w:tcBorders>
            <w:vAlign w:val="bottom"/>
            <w:hideMark/>
          </w:tcPr>
          <w:p w14:paraId="32064ED0" w14:textId="77777777" w:rsidR="000C2935" w:rsidRDefault="000C2935" w:rsidP="008E62A3">
            <w:pPr>
              <w:pStyle w:val="TAC"/>
              <w:rPr>
                <w:lang w:eastAsia="ja-JP"/>
              </w:rPr>
            </w:pPr>
            <w:r>
              <w:rPr>
                <w:lang w:eastAsia="ja-JP"/>
              </w:rPr>
              <w:t>IMD3</w:t>
            </w:r>
          </w:p>
        </w:tc>
        <w:tc>
          <w:tcPr>
            <w:tcW w:w="1473" w:type="dxa"/>
            <w:tcBorders>
              <w:top w:val="single" w:sz="4" w:space="0" w:color="auto"/>
              <w:left w:val="single" w:sz="4" w:space="0" w:color="auto"/>
              <w:bottom w:val="single" w:sz="4" w:space="0" w:color="auto"/>
              <w:right w:val="single" w:sz="4" w:space="0" w:color="auto"/>
            </w:tcBorders>
          </w:tcPr>
          <w:p w14:paraId="370A3D48" w14:textId="77777777" w:rsidR="000C2935" w:rsidRDefault="000C2935" w:rsidP="008E62A3">
            <w:pPr>
              <w:pStyle w:val="TAC"/>
            </w:pPr>
          </w:p>
        </w:tc>
        <w:tc>
          <w:tcPr>
            <w:tcW w:w="1152" w:type="dxa"/>
            <w:tcBorders>
              <w:top w:val="single" w:sz="4" w:space="0" w:color="auto"/>
              <w:left w:val="single" w:sz="4" w:space="0" w:color="auto"/>
              <w:bottom w:val="single" w:sz="4" w:space="0" w:color="auto"/>
              <w:right w:val="single" w:sz="4" w:space="0" w:color="auto"/>
            </w:tcBorders>
            <w:vAlign w:val="center"/>
            <w:hideMark/>
          </w:tcPr>
          <w:p w14:paraId="1EDDC415" w14:textId="77777777" w:rsidR="000C2935" w:rsidRDefault="000C2935" w:rsidP="008E62A3">
            <w:pPr>
              <w:pStyle w:val="TAC"/>
              <w:rPr>
                <w:lang w:eastAsia="ja-JP"/>
              </w:rPr>
            </w:pPr>
            <w:r>
              <w:rPr>
                <w:lang w:eastAsia="ja-JP"/>
              </w:rPr>
              <w:t>RAN5#101</w:t>
            </w:r>
          </w:p>
        </w:tc>
      </w:tr>
      <w:tr w:rsidR="003A273C" w:rsidRPr="00E80F49" w14:paraId="6371CD7F" w14:textId="77777777" w:rsidTr="000C2935">
        <w:tc>
          <w:tcPr>
            <w:tcW w:w="1790" w:type="dxa"/>
            <w:vMerge w:val="restart"/>
            <w:vAlign w:val="center"/>
          </w:tcPr>
          <w:p w14:paraId="33A4BC69" w14:textId="23956BFD" w:rsidR="003A273C" w:rsidRPr="00E80F49" w:rsidRDefault="003A273C" w:rsidP="003A273C">
            <w:pPr>
              <w:pStyle w:val="TAC"/>
            </w:pPr>
            <w:r w:rsidRPr="00E80F49">
              <w:t>DC_3A-28A_n78A</w:t>
            </w:r>
          </w:p>
        </w:tc>
        <w:tc>
          <w:tcPr>
            <w:tcW w:w="1812" w:type="dxa"/>
            <w:shd w:val="clear" w:color="auto" w:fill="auto"/>
            <w:vAlign w:val="center"/>
          </w:tcPr>
          <w:p w14:paraId="51DCDBFD" w14:textId="180AF1E3" w:rsidR="003A273C" w:rsidRPr="00E80F49" w:rsidRDefault="003A273C" w:rsidP="003A273C">
            <w:pPr>
              <w:pStyle w:val="TAC"/>
            </w:pPr>
            <w:r w:rsidRPr="00E80F49">
              <w:t>Yes</w:t>
            </w:r>
          </w:p>
        </w:tc>
        <w:tc>
          <w:tcPr>
            <w:tcW w:w="1493" w:type="dxa"/>
            <w:vAlign w:val="center"/>
          </w:tcPr>
          <w:p w14:paraId="20F05C91" w14:textId="2D8FC675" w:rsidR="003A273C" w:rsidRPr="00E80F49" w:rsidRDefault="003A273C" w:rsidP="003A273C">
            <w:pPr>
              <w:pStyle w:val="TAC"/>
            </w:pPr>
            <w:r w:rsidRPr="00E80F49">
              <w:t>DC_3A_n78A</w:t>
            </w:r>
          </w:p>
        </w:tc>
        <w:tc>
          <w:tcPr>
            <w:tcW w:w="1554" w:type="dxa"/>
            <w:shd w:val="clear" w:color="auto" w:fill="auto"/>
            <w:vAlign w:val="center"/>
          </w:tcPr>
          <w:p w14:paraId="401BF07B" w14:textId="1AE2E71C" w:rsidR="003A273C" w:rsidRPr="00E80F49" w:rsidRDefault="003A273C" w:rsidP="003A273C">
            <w:pPr>
              <w:pStyle w:val="TAC"/>
            </w:pPr>
            <w:r w:rsidRPr="00E80F49">
              <w:t>No 3CC exception</w:t>
            </w:r>
          </w:p>
        </w:tc>
        <w:tc>
          <w:tcPr>
            <w:tcW w:w="1502" w:type="dxa"/>
            <w:shd w:val="clear" w:color="auto" w:fill="auto"/>
            <w:vAlign w:val="center"/>
          </w:tcPr>
          <w:p w14:paraId="0AE5754E" w14:textId="77777777" w:rsidR="003A273C" w:rsidRPr="00E80F49" w:rsidRDefault="003A273C" w:rsidP="003A273C">
            <w:pPr>
              <w:pStyle w:val="TAC"/>
            </w:pPr>
          </w:p>
        </w:tc>
        <w:tc>
          <w:tcPr>
            <w:tcW w:w="1473" w:type="dxa"/>
            <w:vAlign w:val="center"/>
          </w:tcPr>
          <w:p w14:paraId="1FD1E3EA" w14:textId="0DC8F01F" w:rsidR="003A273C" w:rsidRPr="00E80F49" w:rsidRDefault="003A273C" w:rsidP="003A273C">
            <w:pPr>
              <w:pStyle w:val="TAC"/>
            </w:pPr>
            <w:r w:rsidRPr="00E80F49">
              <w:rPr>
                <w:lang w:eastAsia="zh-CN"/>
              </w:rPr>
              <w:t>DC_3A_n78A</w:t>
            </w:r>
          </w:p>
        </w:tc>
        <w:tc>
          <w:tcPr>
            <w:tcW w:w="1152"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0C2935">
        <w:tc>
          <w:tcPr>
            <w:tcW w:w="1790" w:type="dxa"/>
            <w:vMerge/>
            <w:vAlign w:val="center"/>
          </w:tcPr>
          <w:p w14:paraId="1FE5713B" w14:textId="77777777" w:rsidR="003A273C" w:rsidRPr="00E80F49" w:rsidRDefault="003A273C" w:rsidP="003A273C">
            <w:pPr>
              <w:pStyle w:val="TAC"/>
            </w:pPr>
          </w:p>
        </w:tc>
        <w:tc>
          <w:tcPr>
            <w:tcW w:w="1812" w:type="dxa"/>
            <w:shd w:val="clear" w:color="auto" w:fill="auto"/>
            <w:vAlign w:val="center"/>
          </w:tcPr>
          <w:p w14:paraId="4035B415" w14:textId="28209415" w:rsidR="003A273C" w:rsidRPr="00E80F49" w:rsidRDefault="003A273C" w:rsidP="003A273C">
            <w:pPr>
              <w:pStyle w:val="TAC"/>
            </w:pPr>
            <w:r w:rsidRPr="00E80F49">
              <w:t>No</w:t>
            </w:r>
          </w:p>
        </w:tc>
        <w:tc>
          <w:tcPr>
            <w:tcW w:w="1493" w:type="dxa"/>
            <w:vAlign w:val="center"/>
          </w:tcPr>
          <w:p w14:paraId="674A66B0" w14:textId="465F3548" w:rsidR="003A273C" w:rsidRPr="00E80F49" w:rsidRDefault="003A273C" w:rsidP="003A273C">
            <w:pPr>
              <w:pStyle w:val="TAC"/>
            </w:pPr>
            <w:r w:rsidRPr="00E80F49">
              <w:t>DC_28A_n78A</w:t>
            </w:r>
          </w:p>
        </w:tc>
        <w:tc>
          <w:tcPr>
            <w:tcW w:w="1554" w:type="dxa"/>
            <w:shd w:val="clear" w:color="auto" w:fill="auto"/>
            <w:vAlign w:val="center"/>
          </w:tcPr>
          <w:p w14:paraId="2C525EB5" w14:textId="09251019" w:rsidR="003A273C" w:rsidRPr="00E80F49" w:rsidRDefault="003A273C" w:rsidP="003A273C">
            <w:pPr>
              <w:pStyle w:val="TAC"/>
            </w:pPr>
            <w:r w:rsidRPr="00E80F49">
              <w:t>3 (3 band IMD3)</w:t>
            </w:r>
          </w:p>
        </w:tc>
        <w:tc>
          <w:tcPr>
            <w:tcW w:w="1502" w:type="dxa"/>
            <w:shd w:val="clear" w:color="auto" w:fill="auto"/>
            <w:vAlign w:val="center"/>
          </w:tcPr>
          <w:p w14:paraId="6F080763" w14:textId="5E60FD8E" w:rsidR="003A273C" w:rsidRPr="00E80F49" w:rsidRDefault="003A273C" w:rsidP="003A273C">
            <w:pPr>
              <w:pStyle w:val="TAC"/>
            </w:pPr>
            <w:r w:rsidRPr="00E80F49">
              <w:t>IMD3</w:t>
            </w:r>
          </w:p>
        </w:tc>
        <w:tc>
          <w:tcPr>
            <w:tcW w:w="1473" w:type="dxa"/>
            <w:vAlign w:val="center"/>
          </w:tcPr>
          <w:p w14:paraId="221065AA" w14:textId="49EC2480" w:rsidR="003A273C" w:rsidRPr="00E80F49" w:rsidRDefault="003A273C" w:rsidP="003A273C">
            <w:pPr>
              <w:pStyle w:val="TAC"/>
            </w:pPr>
            <w:r w:rsidRPr="00E80F49">
              <w:rPr>
                <w:lang w:eastAsia="zh-CN"/>
              </w:rPr>
              <w:t>DC_28A_n78A</w:t>
            </w:r>
          </w:p>
        </w:tc>
        <w:tc>
          <w:tcPr>
            <w:tcW w:w="1152"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0C2935">
        <w:tc>
          <w:tcPr>
            <w:tcW w:w="1790" w:type="dxa"/>
            <w:vMerge w:val="restart"/>
            <w:vAlign w:val="center"/>
          </w:tcPr>
          <w:p w14:paraId="57891AD6" w14:textId="77777777" w:rsidR="003A273C" w:rsidRPr="00E80F49" w:rsidRDefault="003A273C" w:rsidP="003A273C">
            <w:pPr>
              <w:pStyle w:val="TAC"/>
            </w:pPr>
            <w:r w:rsidRPr="00E80F49">
              <w:t>DC_3A-40A_n1A</w:t>
            </w:r>
          </w:p>
        </w:tc>
        <w:tc>
          <w:tcPr>
            <w:tcW w:w="1812" w:type="dxa"/>
            <w:shd w:val="clear" w:color="auto" w:fill="auto"/>
            <w:vAlign w:val="center"/>
          </w:tcPr>
          <w:p w14:paraId="41D7696C" w14:textId="77777777" w:rsidR="003A273C" w:rsidRPr="00E80F49" w:rsidRDefault="003A273C" w:rsidP="003A273C">
            <w:pPr>
              <w:pStyle w:val="TAC"/>
            </w:pPr>
            <w:r w:rsidRPr="00E80F49">
              <w:t>Yes</w:t>
            </w:r>
          </w:p>
        </w:tc>
        <w:tc>
          <w:tcPr>
            <w:tcW w:w="1493" w:type="dxa"/>
            <w:vAlign w:val="center"/>
          </w:tcPr>
          <w:p w14:paraId="7FF41A5D" w14:textId="77777777" w:rsidR="003A273C" w:rsidRPr="00E80F49" w:rsidRDefault="003A273C" w:rsidP="003A273C">
            <w:pPr>
              <w:pStyle w:val="TAC"/>
            </w:pPr>
            <w:r w:rsidRPr="00E80F49">
              <w:t>DC_3A_n1A</w:t>
            </w:r>
          </w:p>
        </w:tc>
        <w:tc>
          <w:tcPr>
            <w:tcW w:w="1554" w:type="dxa"/>
            <w:shd w:val="clear" w:color="auto" w:fill="auto"/>
            <w:vAlign w:val="center"/>
          </w:tcPr>
          <w:p w14:paraId="52A46296" w14:textId="77777777" w:rsidR="003A273C" w:rsidRPr="00E80F49" w:rsidRDefault="003A273C" w:rsidP="003A273C">
            <w:pPr>
              <w:pStyle w:val="TAC"/>
            </w:pPr>
            <w:r w:rsidRPr="00E80F49">
              <w:t>40 (3 band IMD5)</w:t>
            </w:r>
          </w:p>
        </w:tc>
        <w:tc>
          <w:tcPr>
            <w:tcW w:w="1502"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73" w:type="dxa"/>
          </w:tcPr>
          <w:p w14:paraId="14367484" w14:textId="77777777" w:rsidR="003A273C" w:rsidRPr="00E80F49" w:rsidRDefault="003A273C" w:rsidP="003A273C">
            <w:pPr>
              <w:pStyle w:val="TAC"/>
            </w:pPr>
          </w:p>
        </w:tc>
        <w:tc>
          <w:tcPr>
            <w:tcW w:w="1152"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0C2935">
        <w:tc>
          <w:tcPr>
            <w:tcW w:w="1790" w:type="dxa"/>
            <w:vMerge/>
            <w:vAlign w:val="center"/>
          </w:tcPr>
          <w:p w14:paraId="384966D9" w14:textId="77777777" w:rsidR="003A273C" w:rsidRPr="00E80F49" w:rsidRDefault="003A273C" w:rsidP="003A273C">
            <w:pPr>
              <w:pStyle w:val="TAC"/>
            </w:pPr>
          </w:p>
        </w:tc>
        <w:tc>
          <w:tcPr>
            <w:tcW w:w="1812" w:type="dxa"/>
            <w:shd w:val="clear" w:color="auto" w:fill="auto"/>
            <w:vAlign w:val="center"/>
          </w:tcPr>
          <w:p w14:paraId="72FB6E18" w14:textId="77777777" w:rsidR="003A273C" w:rsidRPr="00E80F49" w:rsidRDefault="003A273C" w:rsidP="003A273C">
            <w:pPr>
              <w:pStyle w:val="TAC"/>
            </w:pPr>
            <w:r w:rsidRPr="00E80F49">
              <w:t>No</w:t>
            </w:r>
          </w:p>
        </w:tc>
        <w:tc>
          <w:tcPr>
            <w:tcW w:w="1493" w:type="dxa"/>
            <w:vAlign w:val="center"/>
          </w:tcPr>
          <w:p w14:paraId="32BB71B3" w14:textId="77777777" w:rsidR="003A273C" w:rsidRPr="00E80F49" w:rsidRDefault="003A273C" w:rsidP="003A273C">
            <w:pPr>
              <w:pStyle w:val="TAC"/>
            </w:pPr>
            <w:r w:rsidRPr="00E80F49">
              <w:t>DC_40A_n1A</w:t>
            </w:r>
          </w:p>
        </w:tc>
        <w:tc>
          <w:tcPr>
            <w:tcW w:w="1554" w:type="dxa"/>
            <w:shd w:val="clear" w:color="auto" w:fill="auto"/>
            <w:vAlign w:val="center"/>
          </w:tcPr>
          <w:p w14:paraId="5C05B7EB" w14:textId="77777777" w:rsidR="003A273C" w:rsidRPr="00E80F49" w:rsidRDefault="003A273C" w:rsidP="003A273C">
            <w:pPr>
              <w:pStyle w:val="TAC"/>
            </w:pPr>
            <w:r w:rsidRPr="00E80F49">
              <w:t>No 3CC exception</w:t>
            </w:r>
          </w:p>
        </w:tc>
        <w:tc>
          <w:tcPr>
            <w:tcW w:w="1502" w:type="dxa"/>
            <w:shd w:val="clear" w:color="auto" w:fill="auto"/>
            <w:vAlign w:val="bottom"/>
          </w:tcPr>
          <w:p w14:paraId="626D8EAE" w14:textId="77777777" w:rsidR="003A273C" w:rsidRPr="00E80F49" w:rsidRDefault="003A273C" w:rsidP="003A273C">
            <w:pPr>
              <w:pStyle w:val="TAC"/>
            </w:pPr>
          </w:p>
        </w:tc>
        <w:tc>
          <w:tcPr>
            <w:tcW w:w="1473" w:type="dxa"/>
          </w:tcPr>
          <w:p w14:paraId="2007A106" w14:textId="77777777" w:rsidR="003A273C" w:rsidRPr="00E80F49" w:rsidRDefault="003A273C" w:rsidP="003A273C">
            <w:pPr>
              <w:pStyle w:val="TAC"/>
            </w:pPr>
          </w:p>
        </w:tc>
        <w:tc>
          <w:tcPr>
            <w:tcW w:w="1152"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0C2935">
        <w:tc>
          <w:tcPr>
            <w:tcW w:w="1790"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812"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93"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54"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502"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73" w:type="dxa"/>
          </w:tcPr>
          <w:p w14:paraId="07FDA85B" w14:textId="77777777" w:rsidR="005D2CEB" w:rsidRPr="00E80F49" w:rsidRDefault="005D2CEB" w:rsidP="005D2CEB">
            <w:pPr>
              <w:pStyle w:val="TAC"/>
            </w:pPr>
          </w:p>
        </w:tc>
        <w:tc>
          <w:tcPr>
            <w:tcW w:w="1152"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0C2935">
        <w:tc>
          <w:tcPr>
            <w:tcW w:w="1790" w:type="dxa"/>
            <w:vAlign w:val="center"/>
          </w:tcPr>
          <w:p w14:paraId="5E67D8C6" w14:textId="48372A23" w:rsidR="005D2CEB" w:rsidRPr="00E80F49" w:rsidRDefault="005D2CEB" w:rsidP="005D2CEB">
            <w:pPr>
              <w:pStyle w:val="TAC"/>
            </w:pPr>
          </w:p>
        </w:tc>
        <w:tc>
          <w:tcPr>
            <w:tcW w:w="1812"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93"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54"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502"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73" w:type="dxa"/>
          </w:tcPr>
          <w:p w14:paraId="7D6722B8" w14:textId="77777777" w:rsidR="005D2CEB" w:rsidRPr="00E80F49" w:rsidRDefault="005D2CEB" w:rsidP="005D2CEB">
            <w:pPr>
              <w:pStyle w:val="TAC"/>
            </w:pPr>
          </w:p>
        </w:tc>
        <w:tc>
          <w:tcPr>
            <w:tcW w:w="1152"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0C2935">
        <w:tc>
          <w:tcPr>
            <w:tcW w:w="1790"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812"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93"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54" w:type="dxa"/>
            <w:shd w:val="clear" w:color="auto" w:fill="auto"/>
            <w:vAlign w:val="center"/>
          </w:tcPr>
          <w:p w14:paraId="77EA9AC2" w14:textId="7E5CDFA4" w:rsidR="005D2CEB" w:rsidRPr="00E80F49" w:rsidRDefault="005D2CEB" w:rsidP="005D2CEB">
            <w:pPr>
              <w:pStyle w:val="TAC"/>
            </w:pPr>
            <w:r w:rsidRPr="00E80F49">
              <w:t>No 3CC exception</w:t>
            </w:r>
          </w:p>
        </w:tc>
        <w:tc>
          <w:tcPr>
            <w:tcW w:w="1502" w:type="dxa"/>
            <w:shd w:val="clear" w:color="auto" w:fill="auto"/>
            <w:vAlign w:val="bottom"/>
          </w:tcPr>
          <w:p w14:paraId="7E3FFBC2" w14:textId="4BFCA1B8" w:rsidR="005D2CEB" w:rsidRPr="00E80F49" w:rsidRDefault="005D2CEB" w:rsidP="005D2CEB">
            <w:pPr>
              <w:pStyle w:val="TAC"/>
            </w:pPr>
            <w:r w:rsidRPr="00E80F49">
              <w:t>No test required</w:t>
            </w:r>
          </w:p>
        </w:tc>
        <w:tc>
          <w:tcPr>
            <w:tcW w:w="1473" w:type="dxa"/>
          </w:tcPr>
          <w:p w14:paraId="77AA4845" w14:textId="77777777" w:rsidR="005D2CEB" w:rsidRPr="00E80F49" w:rsidRDefault="005D2CEB" w:rsidP="005D2CEB">
            <w:pPr>
              <w:pStyle w:val="TAC"/>
            </w:pPr>
          </w:p>
        </w:tc>
        <w:tc>
          <w:tcPr>
            <w:tcW w:w="1152"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0C2935">
        <w:tc>
          <w:tcPr>
            <w:tcW w:w="1790"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12"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93"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54"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502"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73" w:type="dxa"/>
          </w:tcPr>
          <w:p w14:paraId="6E59E5FE" w14:textId="77777777" w:rsidR="0091784C" w:rsidRPr="00E80F49" w:rsidRDefault="0091784C" w:rsidP="0091784C">
            <w:pPr>
              <w:pStyle w:val="TAC"/>
            </w:pPr>
          </w:p>
        </w:tc>
        <w:tc>
          <w:tcPr>
            <w:tcW w:w="1152"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0C2935">
        <w:tc>
          <w:tcPr>
            <w:tcW w:w="1790" w:type="dxa"/>
            <w:tcBorders>
              <w:top w:val="nil"/>
            </w:tcBorders>
            <w:vAlign w:val="center"/>
          </w:tcPr>
          <w:p w14:paraId="35CE86C1" w14:textId="77777777" w:rsidR="0091784C" w:rsidRPr="00E80F49" w:rsidRDefault="0091784C" w:rsidP="0091784C">
            <w:pPr>
              <w:pStyle w:val="TAC"/>
            </w:pPr>
          </w:p>
        </w:tc>
        <w:tc>
          <w:tcPr>
            <w:tcW w:w="1812"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93"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54"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502" w:type="dxa"/>
            <w:shd w:val="clear" w:color="auto" w:fill="auto"/>
            <w:vAlign w:val="center"/>
          </w:tcPr>
          <w:p w14:paraId="31FA6440" w14:textId="44D4A46B" w:rsidR="0091784C" w:rsidRPr="00E80F49" w:rsidRDefault="0091784C" w:rsidP="0091784C">
            <w:pPr>
              <w:pStyle w:val="TAC"/>
            </w:pPr>
            <w:r>
              <w:t>IMD3</w:t>
            </w:r>
          </w:p>
        </w:tc>
        <w:tc>
          <w:tcPr>
            <w:tcW w:w="1473" w:type="dxa"/>
          </w:tcPr>
          <w:p w14:paraId="6DE4CBE8" w14:textId="77777777" w:rsidR="0091784C" w:rsidRPr="00E80F49" w:rsidRDefault="0091784C" w:rsidP="0091784C">
            <w:pPr>
              <w:pStyle w:val="TAC"/>
            </w:pPr>
          </w:p>
        </w:tc>
        <w:tc>
          <w:tcPr>
            <w:tcW w:w="1152"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0C2935">
        <w:tc>
          <w:tcPr>
            <w:tcW w:w="1790" w:type="dxa"/>
            <w:tcBorders>
              <w:bottom w:val="nil"/>
            </w:tcBorders>
            <w:vAlign w:val="center"/>
          </w:tcPr>
          <w:p w14:paraId="45608F1D" w14:textId="0723DAE4" w:rsidR="0091784C" w:rsidRPr="00E80F49" w:rsidRDefault="0091784C" w:rsidP="0091784C">
            <w:pPr>
              <w:pStyle w:val="TAC"/>
            </w:pPr>
            <w:r w:rsidRPr="00E80F49">
              <w:t>DC_7A-8A_n3A</w:t>
            </w:r>
          </w:p>
        </w:tc>
        <w:tc>
          <w:tcPr>
            <w:tcW w:w="1812" w:type="dxa"/>
            <w:shd w:val="clear" w:color="auto" w:fill="auto"/>
            <w:vAlign w:val="center"/>
          </w:tcPr>
          <w:p w14:paraId="245F1E2F" w14:textId="059112C8" w:rsidR="0091784C" w:rsidRPr="00E80F49" w:rsidRDefault="0091784C" w:rsidP="0091784C">
            <w:pPr>
              <w:pStyle w:val="TAC"/>
            </w:pPr>
            <w:r w:rsidRPr="00E80F49">
              <w:t>No</w:t>
            </w:r>
          </w:p>
        </w:tc>
        <w:tc>
          <w:tcPr>
            <w:tcW w:w="1493" w:type="dxa"/>
            <w:vAlign w:val="center"/>
          </w:tcPr>
          <w:p w14:paraId="7015B1F6" w14:textId="298A2DBE" w:rsidR="0091784C" w:rsidRPr="00E80F49" w:rsidRDefault="0091784C" w:rsidP="0091784C">
            <w:pPr>
              <w:pStyle w:val="TAC"/>
            </w:pPr>
            <w:r w:rsidRPr="00E80F49">
              <w:rPr>
                <w:lang w:eastAsia="fi-FI"/>
              </w:rPr>
              <w:t>DC_7A_n3A</w:t>
            </w:r>
          </w:p>
        </w:tc>
        <w:tc>
          <w:tcPr>
            <w:tcW w:w="1554" w:type="dxa"/>
            <w:shd w:val="clear" w:color="auto" w:fill="auto"/>
            <w:vAlign w:val="center"/>
          </w:tcPr>
          <w:p w14:paraId="0B590FC0" w14:textId="35099682" w:rsidR="0091784C" w:rsidRPr="00E80F49" w:rsidRDefault="0091784C" w:rsidP="0091784C">
            <w:pPr>
              <w:pStyle w:val="TAC"/>
            </w:pPr>
            <w:r w:rsidRPr="00E80F49">
              <w:t>8 (3 band IMD3)</w:t>
            </w:r>
          </w:p>
        </w:tc>
        <w:tc>
          <w:tcPr>
            <w:tcW w:w="1502" w:type="dxa"/>
            <w:shd w:val="clear" w:color="auto" w:fill="auto"/>
            <w:vAlign w:val="center"/>
          </w:tcPr>
          <w:p w14:paraId="72BDE315" w14:textId="4BDFD3D1" w:rsidR="0091784C" w:rsidRPr="00E80F49" w:rsidRDefault="0091784C" w:rsidP="0091784C">
            <w:pPr>
              <w:pStyle w:val="TAC"/>
            </w:pPr>
            <w:r w:rsidRPr="00E80F49">
              <w:t>IMD3</w:t>
            </w:r>
          </w:p>
        </w:tc>
        <w:tc>
          <w:tcPr>
            <w:tcW w:w="1473" w:type="dxa"/>
          </w:tcPr>
          <w:p w14:paraId="79BD8E84" w14:textId="77777777" w:rsidR="0091784C" w:rsidRPr="00E80F49" w:rsidRDefault="0091784C" w:rsidP="0091784C">
            <w:pPr>
              <w:pStyle w:val="TAC"/>
            </w:pPr>
          </w:p>
        </w:tc>
        <w:tc>
          <w:tcPr>
            <w:tcW w:w="1152"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0C2935">
        <w:tc>
          <w:tcPr>
            <w:tcW w:w="1790" w:type="dxa"/>
            <w:tcBorders>
              <w:top w:val="nil"/>
            </w:tcBorders>
            <w:vAlign w:val="center"/>
          </w:tcPr>
          <w:p w14:paraId="7DF6944A" w14:textId="77777777" w:rsidR="0091784C" w:rsidRPr="00E80F49" w:rsidRDefault="0091784C" w:rsidP="0091784C">
            <w:pPr>
              <w:pStyle w:val="TAC"/>
            </w:pPr>
          </w:p>
        </w:tc>
        <w:tc>
          <w:tcPr>
            <w:tcW w:w="1812" w:type="dxa"/>
            <w:shd w:val="clear" w:color="auto" w:fill="auto"/>
            <w:vAlign w:val="center"/>
          </w:tcPr>
          <w:p w14:paraId="77A3CC3F" w14:textId="44D3F521" w:rsidR="0091784C" w:rsidRPr="00E80F49" w:rsidRDefault="0091784C" w:rsidP="0091784C">
            <w:pPr>
              <w:pStyle w:val="TAC"/>
            </w:pPr>
            <w:r w:rsidRPr="00E80F49">
              <w:t>No</w:t>
            </w:r>
          </w:p>
        </w:tc>
        <w:tc>
          <w:tcPr>
            <w:tcW w:w="1493" w:type="dxa"/>
            <w:vAlign w:val="center"/>
          </w:tcPr>
          <w:p w14:paraId="61DF8658" w14:textId="126FC4F7" w:rsidR="0091784C" w:rsidRPr="00E80F49" w:rsidRDefault="0091784C" w:rsidP="0091784C">
            <w:pPr>
              <w:pStyle w:val="TAC"/>
            </w:pPr>
            <w:r w:rsidRPr="00E80F49">
              <w:rPr>
                <w:lang w:eastAsia="fi-FI"/>
              </w:rPr>
              <w:t>DC_8A_n3A</w:t>
            </w:r>
          </w:p>
        </w:tc>
        <w:tc>
          <w:tcPr>
            <w:tcW w:w="1554"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502" w:type="dxa"/>
            <w:shd w:val="clear" w:color="auto" w:fill="auto"/>
            <w:vAlign w:val="center"/>
          </w:tcPr>
          <w:p w14:paraId="2BEEF4A5" w14:textId="72D0F673" w:rsidR="0091784C" w:rsidRPr="00E80F49" w:rsidRDefault="0091784C" w:rsidP="0091784C">
            <w:pPr>
              <w:pStyle w:val="TAC"/>
            </w:pPr>
            <w:r w:rsidRPr="00E80F49">
              <w:t>IMD2, IMD3</w:t>
            </w:r>
          </w:p>
        </w:tc>
        <w:tc>
          <w:tcPr>
            <w:tcW w:w="1473" w:type="dxa"/>
          </w:tcPr>
          <w:p w14:paraId="092C2CB2" w14:textId="77777777" w:rsidR="0091784C" w:rsidRPr="00E80F49" w:rsidRDefault="0091784C" w:rsidP="0091784C">
            <w:pPr>
              <w:pStyle w:val="TAC"/>
            </w:pPr>
          </w:p>
        </w:tc>
        <w:tc>
          <w:tcPr>
            <w:tcW w:w="1152"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0C2935">
        <w:tc>
          <w:tcPr>
            <w:tcW w:w="1790"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12"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93" w:type="dxa"/>
            <w:vAlign w:val="center"/>
          </w:tcPr>
          <w:p w14:paraId="69B4AB5E" w14:textId="5B578851" w:rsidR="0091784C" w:rsidRPr="00E80F49" w:rsidRDefault="0091784C" w:rsidP="0091784C">
            <w:pPr>
              <w:pStyle w:val="TAC"/>
            </w:pPr>
            <w:r w:rsidRPr="00E80F49">
              <w:rPr>
                <w:lang w:eastAsia="en-US"/>
              </w:rPr>
              <w:t>DC_20A_n1A</w:t>
            </w:r>
          </w:p>
        </w:tc>
        <w:tc>
          <w:tcPr>
            <w:tcW w:w="1554"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502"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73" w:type="dxa"/>
          </w:tcPr>
          <w:p w14:paraId="203E685E" w14:textId="77777777" w:rsidR="0091784C" w:rsidRPr="00E80F49" w:rsidRDefault="0091784C" w:rsidP="0091784C">
            <w:pPr>
              <w:pStyle w:val="TAC"/>
            </w:pPr>
          </w:p>
        </w:tc>
        <w:tc>
          <w:tcPr>
            <w:tcW w:w="1152"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0C2935">
        <w:tc>
          <w:tcPr>
            <w:tcW w:w="1790" w:type="dxa"/>
            <w:vMerge/>
            <w:vAlign w:val="center"/>
          </w:tcPr>
          <w:p w14:paraId="502C1F61" w14:textId="77777777" w:rsidR="0091784C" w:rsidRPr="00E80F49" w:rsidRDefault="0091784C" w:rsidP="0091784C">
            <w:pPr>
              <w:pStyle w:val="TAC"/>
            </w:pPr>
          </w:p>
        </w:tc>
        <w:tc>
          <w:tcPr>
            <w:tcW w:w="1812"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93" w:type="dxa"/>
            <w:vAlign w:val="center"/>
          </w:tcPr>
          <w:p w14:paraId="2E163E17" w14:textId="26060EB5" w:rsidR="0091784C" w:rsidRPr="00E80F49" w:rsidRDefault="0091784C" w:rsidP="0091784C">
            <w:pPr>
              <w:pStyle w:val="TAC"/>
            </w:pPr>
            <w:r w:rsidRPr="00E80F49">
              <w:rPr>
                <w:lang w:eastAsia="en-US"/>
              </w:rPr>
              <w:t>DC_7A_n1A</w:t>
            </w:r>
          </w:p>
        </w:tc>
        <w:tc>
          <w:tcPr>
            <w:tcW w:w="1554"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502"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73" w:type="dxa"/>
          </w:tcPr>
          <w:p w14:paraId="583FA0C0" w14:textId="77777777" w:rsidR="0091784C" w:rsidRPr="00E80F49" w:rsidRDefault="0091784C" w:rsidP="0091784C">
            <w:pPr>
              <w:pStyle w:val="TAC"/>
            </w:pPr>
          </w:p>
        </w:tc>
        <w:tc>
          <w:tcPr>
            <w:tcW w:w="1152"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0C2935">
        <w:tc>
          <w:tcPr>
            <w:tcW w:w="1790" w:type="dxa"/>
            <w:vMerge w:val="restart"/>
            <w:vAlign w:val="center"/>
          </w:tcPr>
          <w:p w14:paraId="1BA943F7" w14:textId="4530CB1C" w:rsidR="0091784C" w:rsidRPr="00E80F49" w:rsidRDefault="0091784C" w:rsidP="0091784C">
            <w:pPr>
              <w:pStyle w:val="TAC"/>
            </w:pPr>
            <w:r w:rsidRPr="00E80F49">
              <w:t>DC_7A-20A_n3A</w:t>
            </w:r>
          </w:p>
        </w:tc>
        <w:tc>
          <w:tcPr>
            <w:tcW w:w="1812" w:type="dxa"/>
            <w:shd w:val="clear" w:color="auto" w:fill="auto"/>
            <w:vAlign w:val="center"/>
          </w:tcPr>
          <w:p w14:paraId="47A10AE9" w14:textId="77777777" w:rsidR="0091784C" w:rsidRPr="00E80F49" w:rsidRDefault="0091784C" w:rsidP="0091784C">
            <w:pPr>
              <w:pStyle w:val="TAC"/>
            </w:pPr>
            <w:r w:rsidRPr="00E80F49">
              <w:t>No</w:t>
            </w:r>
          </w:p>
        </w:tc>
        <w:tc>
          <w:tcPr>
            <w:tcW w:w="1493" w:type="dxa"/>
          </w:tcPr>
          <w:p w14:paraId="082C5E9F" w14:textId="77777777" w:rsidR="0091784C" w:rsidRPr="00E80F49" w:rsidRDefault="0091784C" w:rsidP="0091784C">
            <w:pPr>
              <w:pStyle w:val="TAC"/>
            </w:pPr>
            <w:r w:rsidRPr="00E80F49">
              <w:rPr>
                <w:lang w:eastAsia="fi-FI"/>
              </w:rPr>
              <w:t>DC_7A_n3A</w:t>
            </w:r>
          </w:p>
        </w:tc>
        <w:tc>
          <w:tcPr>
            <w:tcW w:w="1554"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502" w:type="dxa"/>
            <w:shd w:val="clear" w:color="auto" w:fill="auto"/>
            <w:vAlign w:val="bottom"/>
          </w:tcPr>
          <w:p w14:paraId="2FFD21B7" w14:textId="77777777" w:rsidR="0091784C" w:rsidRPr="00E80F49" w:rsidRDefault="0091784C" w:rsidP="0091784C">
            <w:pPr>
              <w:pStyle w:val="TAC"/>
            </w:pPr>
            <w:r w:rsidRPr="00E80F49">
              <w:t>NE, IMD2</w:t>
            </w:r>
          </w:p>
        </w:tc>
        <w:tc>
          <w:tcPr>
            <w:tcW w:w="1473" w:type="dxa"/>
          </w:tcPr>
          <w:p w14:paraId="1D0336BC" w14:textId="77777777" w:rsidR="0091784C" w:rsidRPr="00E80F49" w:rsidRDefault="0091784C" w:rsidP="0091784C">
            <w:pPr>
              <w:pStyle w:val="TAC"/>
            </w:pPr>
          </w:p>
        </w:tc>
        <w:tc>
          <w:tcPr>
            <w:tcW w:w="1152"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0C2935">
        <w:tc>
          <w:tcPr>
            <w:tcW w:w="1790" w:type="dxa"/>
            <w:vMerge/>
            <w:vAlign w:val="center"/>
          </w:tcPr>
          <w:p w14:paraId="1E56FA24" w14:textId="77777777" w:rsidR="0091784C" w:rsidRPr="00E80F49" w:rsidRDefault="0091784C" w:rsidP="0091784C">
            <w:pPr>
              <w:pStyle w:val="TAC"/>
            </w:pPr>
          </w:p>
        </w:tc>
        <w:tc>
          <w:tcPr>
            <w:tcW w:w="1812" w:type="dxa"/>
            <w:shd w:val="clear" w:color="auto" w:fill="auto"/>
            <w:vAlign w:val="center"/>
          </w:tcPr>
          <w:p w14:paraId="09C6ECA8" w14:textId="77777777" w:rsidR="0091784C" w:rsidRPr="00E80F49" w:rsidRDefault="0091784C" w:rsidP="0091784C">
            <w:pPr>
              <w:pStyle w:val="TAC"/>
            </w:pPr>
            <w:r w:rsidRPr="00E80F49">
              <w:t>No</w:t>
            </w:r>
          </w:p>
        </w:tc>
        <w:tc>
          <w:tcPr>
            <w:tcW w:w="1493" w:type="dxa"/>
          </w:tcPr>
          <w:p w14:paraId="2F7197A3" w14:textId="77777777" w:rsidR="0091784C" w:rsidRPr="00E80F49" w:rsidRDefault="0091784C" w:rsidP="0091784C">
            <w:pPr>
              <w:pStyle w:val="TAC"/>
            </w:pPr>
            <w:r w:rsidRPr="00E80F49">
              <w:rPr>
                <w:lang w:eastAsia="fi-FI"/>
              </w:rPr>
              <w:t>DC_20A_n3A</w:t>
            </w:r>
          </w:p>
        </w:tc>
        <w:tc>
          <w:tcPr>
            <w:tcW w:w="1554"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502" w:type="dxa"/>
            <w:shd w:val="clear" w:color="auto" w:fill="auto"/>
            <w:vAlign w:val="bottom"/>
          </w:tcPr>
          <w:p w14:paraId="45B1860D" w14:textId="77777777" w:rsidR="0091784C" w:rsidRPr="00E80F49" w:rsidRDefault="0091784C" w:rsidP="0091784C">
            <w:pPr>
              <w:pStyle w:val="TAC"/>
            </w:pPr>
            <w:r w:rsidRPr="00E80F49">
              <w:t>NE, IMD2</w:t>
            </w:r>
          </w:p>
        </w:tc>
        <w:tc>
          <w:tcPr>
            <w:tcW w:w="1473" w:type="dxa"/>
          </w:tcPr>
          <w:p w14:paraId="46707CF6" w14:textId="77777777" w:rsidR="0091784C" w:rsidRPr="00E80F49" w:rsidRDefault="0091784C" w:rsidP="0091784C">
            <w:pPr>
              <w:pStyle w:val="TAC"/>
            </w:pPr>
          </w:p>
        </w:tc>
        <w:tc>
          <w:tcPr>
            <w:tcW w:w="1152"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0C2935">
        <w:tc>
          <w:tcPr>
            <w:tcW w:w="1790" w:type="dxa"/>
            <w:tcBorders>
              <w:bottom w:val="nil"/>
            </w:tcBorders>
            <w:vAlign w:val="center"/>
          </w:tcPr>
          <w:p w14:paraId="66219EB9" w14:textId="03F4F64C" w:rsidR="0091784C" w:rsidRPr="00E80F49" w:rsidRDefault="0091784C" w:rsidP="0091784C">
            <w:pPr>
              <w:pStyle w:val="TAC"/>
            </w:pPr>
            <w:r w:rsidRPr="00E80F49">
              <w:t>DC_7A-20A_n8A</w:t>
            </w:r>
          </w:p>
        </w:tc>
        <w:tc>
          <w:tcPr>
            <w:tcW w:w="1812" w:type="dxa"/>
            <w:shd w:val="clear" w:color="auto" w:fill="auto"/>
            <w:vAlign w:val="center"/>
          </w:tcPr>
          <w:p w14:paraId="32D3137F" w14:textId="67997874" w:rsidR="0091784C" w:rsidRPr="00E80F49" w:rsidRDefault="0091784C" w:rsidP="0091784C">
            <w:pPr>
              <w:pStyle w:val="TAC"/>
            </w:pPr>
            <w:r w:rsidRPr="00E80F49">
              <w:t>No</w:t>
            </w:r>
          </w:p>
        </w:tc>
        <w:tc>
          <w:tcPr>
            <w:tcW w:w="1493"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54"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502" w:type="dxa"/>
            <w:shd w:val="clear" w:color="auto" w:fill="auto"/>
            <w:vAlign w:val="center"/>
          </w:tcPr>
          <w:p w14:paraId="07FC106A" w14:textId="5D31CE27" w:rsidR="0091784C" w:rsidRPr="00E80F49" w:rsidRDefault="0091784C" w:rsidP="0091784C">
            <w:pPr>
              <w:pStyle w:val="TAC"/>
            </w:pPr>
            <w:r w:rsidRPr="00E80F49">
              <w:t>IMD3</w:t>
            </w:r>
          </w:p>
        </w:tc>
        <w:tc>
          <w:tcPr>
            <w:tcW w:w="1473" w:type="dxa"/>
          </w:tcPr>
          <w:p w14:paraId="6C0E6EBF" w14:textId="77777777" w:rsidR="0091784C" w:rsidRPr="00E80F49" w:rsidRDefault="0091784C" w:rsidP="0091784C">
            <w:pPr>
              <w:pStyle w:val="TAC"/>
            </w:pPr>
          </w:p>
        </w:tc>
        <w:tc>
          <w:tcPr>
            <w:tcW w:w="1152"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0C2935">
        <w:tc>
          <w:tcPr>
            <w:tcW w:w="1790" w:type="dxa"/>
            <w:tcBorders>
              <w:top w:val="nil"/>
            </w:tcBorders>
            <w:vAlign w:val="center"/>
          </w:tcPr>
          <w:p w14:paraId="5DA1368B" w14:textId="77777777" w:rsidR="0091784C" w:rsidRPr="00E80F49" w:rsidRDefault="0091784C" w:rsidP="0091784C">
            <w:pPr>
              <w:pStyle w:val="TAC"/>
            </w:pPr>
          </w:p>
        </w:tc>
        <w:tc>
          <w:tcPr>
            <w:tcW w:w="1812" w:type="dxa"/>
            <w:shd w:val="clear" w:color="auto" w:fill="auto"/>
            <w:vAlign w:val="center"/>
          </w:tcPr>
          <w:p w14:paraId="0CB66943" w14:textId="5D574529" w:rsidR="0091784C" w:rsidRPr="00E80F49" w:rsidRDefault="0091784C" w:rsidP="0091784C">
            <w:pPr>
              <w:pStyle w:val="TAC"/>
            </w:pPr>
            <w:r w:rsidRPr="00E80F49">
              <w:t>Yes</w:t>
            </w:r>
          </w:p>
        </w:tc>
        <w:tc>
          <w:tcPr>
            <w:tcW w:w="1493"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54"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502" w:type="dxa"/>
            <w:shd w:val="clear" w:color="auto" w:fill="auto"/>
            <w:vAlign w:val="center"/>
          </w:tcPr>
          <w:p w14:paraId="6D52D78C" w14:textId="37525C3D" w:rsidR="0091784C" w:rsidRPr="00E80F49" w:rsidRDefault="0091784C" w:rsidP="0091784C">
            <w:pPr>
              <w:pStyle w:val="TAC"/>
            </w:pPr>
            <w:r w:rsidRPr="00E80F49">
              <w:t>IMD3</w:t>
            </w:r>
          </w:p>
        </w:tc>
        <w:tc>
          <w:tcPr>
            <w:tcW w:w="1473" w:type="dxa"/>
          </w:tcPr>
          <w:p w14:paraId="1E23F758" w14:textId="77777777" w:rsidR="0091784C" w:rsidRPr="00E80F49" w:rsidRDefault="0091784C" w:rsidP="0091784C">
            <w:pPr>
              <w:pStyle w:val="TAC"/>
            </w:pPr>
          </w:p>
        </w:tc>
        <w:tc>
          <w:tcPr>
            <w:tcW w:w="1152"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0C2935">
        <w:tc>
          <w:tcPr>
            <w:tcW w:w="1790" w:type="dxa"/>
            <w:vMerge w:val="restart"/>
            <w:vAlign w:val="center"/>
          </w:tcPr>
          <w:p w14:paraId="451DD5DA" w14:textId="59A95F9C" w:rsidR="0091784C" w:rsidRPr="00E80F49" w:rsidRDefault="0091784C" w:rsidP="0091784C">
            <w:pPr>
              <w:pStyle w:val="TAC"/>
            </w:pPr>
            <w:r w:rsidRPr="00E80F49">
              <w:t>DC_7A-20A_n28A</w:t>
            </w:r>
          </w:p>
        </w:tc>
        <w:tc>
          <w:tcPr>
            <w:tcW w:w="1812"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93" w:type="dxa"/>
            <w:vAlign w:val="center"/>
          </w:tcPr>
          <w:p w14:paraId="70116F50" w14:textId="494A1F79" w:rsidR="0091784C" w:rsidRPr="00E80F49" w:rsidRDefault="0091784C" w:rsidP="0091784C">
            <w:pPr>
              <w:pStyle w:val="TAC"/>
            </w:pPr>
            <w:r w:rsidRPr="00E80F49">
              <w:rPr>
                <w:lang w:eastAsia="zh-CN"/>
              </w:rPr>
              <w:t>DC_7A_n28A</w:t>
            </w:r>
          </w:p>
        </w:tc>
        <w:tc>
          <w:tcPr>
            <w:tcW w:w="1554" w:type="dxa"/>
            <w:shd w:val="clear" w:color="auto" w:fill="auto"/>
            <w:vAlign w:val="center"/>
          </w:tcPr>
          <w:p w14:paraId="53E68EB2" w14:textId="617EC05F" w:rsidR="0091784C" w:rsidRPr="00E80F49" w:rsidRDefault="0091784C" w:rsidP="0091784C">
            <w:pPr>
              <w:pStyle w:val="TAC"/>
            </w:pPr>
            <w:r w:rsidRPr="00E80F49">
              <w:t>No 3CC exception</w:t>
            </w:r>
          </w:p>
        </w:tc>
        <w:tc>
          <w:tcPr>
            <w:tcW w:w="1502" w:type="dxa"/>
            <w:shd w:val="clear" w:color="auto" w:fill="auto"/>
            <w:vAlign w:val="bottom"/>
          </w:tcPr>
          <w:p w14:paraId="4EFD3035" w14:textId="59BF0943" w:rsidR="0091784C" w:rsidRPr="00E80F49" w:rsidRDefault="0091784C" w:rsidP="0091784C">
            <w:pPr>
              <w:pStyle w:val="TAC"/>
            </w:pPr>
            <w:r w:rsidRPr="00E80F49">
              <w:t>No test required</w:t>
            </w:r>
          </w:p>
        </w:tc>
        <w:tc>
          <w:tcPr>
            <w:tcW w:w="1473" w:type="dxa"/>
          </w:tcPr>
          <w:p w14:paraId="622F5085" w14:textId="77777777" w:rsidR="0091784C" w:rsidRPr="00E80F49" w:rsidRDefault="0091784C" w:rsidP="0091784C">
            <w:pPr>
              <w:pStyle w:val="TAC"/>
            </w:pPr>
          </w:p>
        </w:tc>
        <w:tc>
          <w:tcPr>
            <w:tcW w:w="1152"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0C2935">
        <w:tc>
          <w:tcPr>
            <w:tcW w:w="1790" w:type="dxa"/>
            <w:vMerge/>
            <w:vAlign w:val="center"/>
          </w:tcPr>
          <w:p w14:paraId="2B4DBD10" w14:textId="77777777" w:rsidR="0091784C" w:rsidRPr="00E80F49" w:rsidRDefault="0091784C" w:rsidP="0091784C">
            <w:pPr>
              <w:pStyle w:val="TAC"/>
            </w:pPr>
          </w:p>
        </w:tc>
        <w:tc>
          <w:tcPr>
            <w:tcW w:w="1812"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93" w:type="dxa"/>
            <w:vAlign w:val="center"/>
          </w:tcPr>
          <w:p w14:paraId="170A0978" w14:textId="4EFB1ABE" w:rsidR="0091784C" w:rsidRPr="00E80F49" w:rsidRDefault="0091784C" w:rsidP="0091784C">
            <w:pPr>
              <w:pStyle w:val="TAC"/>
            </w:pPr>
            <w:r w:rsidRPr="00E80F49">
              <w:t>DC_20A_n28A</w:t>
            </w:r>
          </w:p>
        </w:tc>
        <w:tc>
          <w:tcPr>
            <w:tcW w:w="1554"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502"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73" w:type="dxa"/>
          </w:tcPr>
          <w:p w14:paraId="32BBE8D9" w14:textId="77777777" w:rsidR="0091784C" w:rsidRPr="00E80F49" w:rsidRDefault="0091784C" w:rsidP="0091784C">
            <w:pPr>
              <w:pStyle w:val="TAC"/>
            </w:pPr>
          </w:p>
        </w:tc>
        <w:tc>
          <w:tcPr>
            <w:tcW w:w="1152"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0C2935">
        <w:tc>
          <w:tcPr>
            <w:tcW w:w="1790" w:type="dxa"/>
            <w:vMerge w:val="restart"/>
            <w:vAlign w:val="center"/>
          </w:tcPr>
          <w:p w14:paraId="445A26E7" w14:textId="3823691E" w:rsidR="0091784C" w:rsidRPr="00E80F49" w:rsidRDefault="0091784C" w:rsidP="0091784C">
            <w:pPr>
              <w:pStyle w:val="TAC"/>
            </w:pPr>
            <w:r w:rsidRPr="00E80F49">
              <w:t>DC_7A-20A_n78A</w:t>
            </w:r>
          </w:p>
        </w:tc>
        <w:tc>
          <w:tcPr>
            <w:tcW w:w="1812" w:type="dxa"/>
            <w:shd w:val="clear" w:color="auto" w:fill="auto"/>
            <w:vAlign w:val="center"/>
          </w:tcPr>
          <w:p w14:paraId="51933A11" w14:textId="77777777" w:rsidR="0091784C" w:rsidRPr="00E80F49" w:rsidRDefault="0091784C" w:rsidP="0091784C">
            <w:pPr>
              <w:pStyle w:val="TAC"/>
            </w:pPr>
            <w:r w:rsidRPr="00E80F49">
              <w:t>No</w:t>
            </w:r>
          </w:p>
        </w:tc>
        <w:tc>
          <w:tcPr>
            <w:tcW w:w="1493" w:type="dxa"/>
            <w:vAlign w:val="center"/>
          </w:tcPr>
          <w:p w14:paraId="18278953" w14:textId="77777777" w:rsidR="0091784C" w:rsidRPr="00E80F49" w:rsidRDefault="0091784C" w:rsidP="0091784C">
            <w:pPr>
              <w:pStyle w:val="TAC"/>
            </w:pPr>
            <w:r w:rsidRPr="00E80F49">
              <w:t>DC_7A_n78A</w:t>
            </w:r>
          </w:p>
        </w:tc>
        <w:tc>
          <w:tcPr>
            <w:tcW w:w="1554"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502" w:type="dxa"/>
            <w:shd w:val="clear" w:color="auto" w:fill="auto"/>
            <w:vAlign w:val="bottom"/>
          </w:tcPr>
          <w:p w14:paraId="39DE1285" w14:textId="77777777" w:rsidR="0091784C" w:rsidRPr="00E80F49" w:rsidRDefault="0091784C" w:rsidP="0091784C">
            <w:pPr>
              <w:pStyle w:val="TAC"/>
            </w:pPr>
            <w:r w:rsidRPr="00E80F49">
              <w:t>IMD2, IMD5</w:t>
            </w:r>
          </w:p>
        </w:tc>
        <w:tc>
          <w:tcPr>
            <w:tcW w:w="1473" w:type="dxa"/>
          </w:tcPr>
          <w:p w14:paraId="17793C34" w14:textId="77777777" w:rsidR="0091784C" w:rsidRPr="00E80F49" w:rsidRDefault="0091784C" w:rsidP="0091784C">
            <w:pPr>
              <w:pStyle w:val="TAC"/>
            </w:pPr>
          </w:p>
        </w:tc>
        <w:tc>
          <w:tcPr>
            <w:tcW w:w="1152"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0C2935">
        <w:tc>
          <w:tcPr>
            <w:tcW w:w="1790" w:type="dxa"/>
            <w:vMerge/>
            <w:vAlign w:val="center"/>
          </w:tcPr>
          <w:p w14:paraId="645B4AF8" w14:textId="77777777" w:rsidR="0091784C" w:rsidRPr="00E80F49" w:rsidRDefault="0091784C" w:rsidP="0091784C">
            <w:pPr>
              <w:pStyle w:val="TAC"/>
            </w:pPr>
          </w:p>
        </w:tc>
        <w:tc>
          <w:tcPr>
            <w:tcW w:w="1812" w:type="dxa"/>
            <w:shd w:val="clear" w:color="auto" w:fill="auto"/>
            <w:vAlign w:val="center"/>
          </w:tcPr>
          <w:p w14:paraId="1D57FA3E" w14:textId="77777777" w:rsidR="0091784C" w:rsidRPr="00E80F49" w:rsidRDefault="0091784C" w:rsidP="0091784C">
            <w:pPr>
              <w:pStyle w:val="TAC"/>
            </w:pPr>
            <w:r w:rsidRPr="00E80F49">
              <w:t>No</w:t>
            </w:r>
          </w:p>
        </w:tc>
        <w:tc>
          <w:tcPr>
            <w:tcW w:w="1493" w:type="dxa"/>
            <w:vAlign w:val="center"/>
          </w:tcPr>
          <w:p w14:paraId="5327D073" w14:textId="77777777" w:rsidR="0091784C" w:rsidRPr="00E80F49" w:rsidRDefault="0091784C" w:rsidP="0091784C">
            <w:pPr>
              <w:pStyle w:val="TAC"/>
            </w:pPr>
            <w:r w:rsidRPr="00E80F49">
              <w:t>2 DC_0A_n78A</w:t>
            </w:r>
          </w:p>
        </w:tc>
        <w:tc>
          <w:tcPr>
            <w:tcW w:w="1554" w:type="dxa"/>
            <w:shd w:val="clear" w:color="auto" w:fill="auto"/>
            <w:vAlign w:val="center"/>
          </w:tcPr>
          <w:p w14:paraId="3974A0E6" w14:textId="77777777" w:rsidR="0091784C" w:rsidRPr="00E80F49" w:rsidRDefault="0091784C" w:rsidP="0091784C">
            <w:pPr>
              <w:pStyle w:val="TAC"/>
            </w:pPr>
            <w:r w:rsidRPr="00E80F49">
              <w:t>7 (3 band IMD2)</w:t>
            </w:r>
          </w:p>
        </w:tc>
        <w:tc>
          <w:tcPr>
            <w:tcW w:w="1502"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73" w:type="dxa"/>
          </w:tcPr>
          <w:p w14:paraId="143E2CD2" w14:textId="77777777" w:rsidR="0091784C" w:rsidRPr="00E80F49" w:rsidRDefault="0091784C" w:rsidP="0091784C">
            <w:pPr>
              <w:pStyle w:val="TAC"/>
            </w:pPr>
          </w:p>
        </w:tc>
        <w:tc>
          <w:tcPr>
            <w:tcW w:w="1152"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0C2935">
        <w:tc>
          <w:tcPr>
            <w:tcW w:w="1790"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12"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93" w:type="dxa"/>
            <w:vAlign w:val="center"/>
          </w:tcPr>
          <w:p w14:paraId="18A8956A" w14:textId="5DE2BBB5" w:rsidR="0091784C" w:rsidRPr="00E80F49" w:rsidRDefault="0091784C" w:rsidP="0091784C">
            <w:pPr>
              <w:pStyle w:val="TAC"/>
            </w:pPr>
            <w:r w:rsidRPr="00E80F49">
              <w:rPr>
                <w:lang w:eastAsia="en-US"/>
              </w:rPr>
              <w:t>DC_7A_n3A</w:t>
            </w:r>
          </w:p>
        </w:tc>
        <w:tc>
          <w:tcPr>
            <w:tcW w:w="1554"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502"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73" w:type="dxa"/>
          </w:tcPr>
          <w:p w14:paraId="0587241E" w14:textId="77777777" w:rsidR="0091784C" w:rsidRPr="00E80F49" w:rsidRDefault="0091784C" w:rsidP="0091784C">
            <w:pPr>
              <w:pStyle w:val="TAC"/>
            </w:pPr>
          </w:p>
        </w:tc>
        <w:tc>
          <w:tcPr>
            <w:tcW w:w="1152"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0C2935">
        <w:tc>
          <w:tcPr>
            <w:tcW w:w="1790" w:type="dxa"/>
            <w:vMerge/>
            <w:vAlign w:val="center"/>
          </w:tcPr>
          <w:p w14:paraId="297E2615" w14:textId="77777777" w:rsidR="0091784C" w:rsidRPr="00E80F49" w:rsidRDefault="0091784C" w:rsidP="0091784C">
            <w:pPr>
              <w:pStyle w:val="TAC"/>
            </w:pPr>
          </w:p>
        </w:tc>
        <w:tc>
          <w:tcPr>
            <w:tcW w:w="1812"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93"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54"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502"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73" w:type="dxa"/>
          </w:tcPr>
          <w:p w14:paraId="473613DE" w14:textId="77777777" w:rsidR="0091784C" w:rsidRPr="00E80F49" w:rsidRDefault="0091784C" w:rsidP="0091784C">
            <w:pPr>
              <w:pStyle w:val="TAC"/>
            </w:pPr>
          </w:p>
        </w:tc>
        <w:tc>
          <w:tcPr>
            <w:tcW w:w="1152"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0C2935">
        <w:tc>
          <w:tcPr>
            <w:tcW w:w="1790" w:type="dxa"/>
            <w:tcBorders>
              <w:bottom w:val="nil"/>
            </w:tcBorders>
            <w:vAlign w:val="center"/>
          </w:tcPr>
          <w:p w14:paraId="5789BED3" w14:textId="114A7A70" w:rsidR="0091784C" w:rsidRPr="00E80F49" w:rsidRDefault="0091784C" w:rsidP="0091784C">
            <w:pPr>
              <w:pStyle w:val="TAC"/>
            </w:pPr>
            <w:r w:rsidRPr="00E80F49">
              <w:t>DC_7A-28A_n5A</w:t>
            </w:r>
          </w:p>
        </w:tc>
        <w:tc>
          <w:tcPr>
            <w:tcW w:w="1812"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93" w:type="dxa"/>
            <w:vAlign w:val="center"/>
          </w:tcPr>
          <w:p w14:paraId="468E4AE3" w14:textId="6AB45351" w:rsidR="0091784C" w:rsidRPr="00E80F49" w:rsidRDefault="0091784C" w:rsidP="0091784C">
            <w:pPr>
              <w:pStyle w:val="TAC"/>
              <w:rPr>
                <w:lang w:eastAsia="en-US"/>
              </w:rPr>
            </w:pPr>
            <w:r w:rsidRPr="00E80F49">
              <w:t>DC_7A_n5A</w:t>
            </w:r>
          </w:p>
        </w:tc>
        <w:tc>
          <w:tcPr>
            <w:tcW w:w="1554"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502"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73" w:type="dxa"/>
          </w:tcPr>
          <w:p w14:paraId="7B192266" w14:textId="77777777" w:rsidR="0091784C" w:rsidRPr="00E80F49" w:rsidRDefault="0091784C" w:rsidP="0091784C">
            <w:pPr>
              <w:pStyle w:val="TAC"/>
            </w:pPr>
          </w:p>
        </w:tc>
        <w:tc>
          <w:tcPr>
            <w:tcW w:w="1152"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0C2935">
        <w:tc>
          <w:tcPr>
            <w:tcW w:w="1790" w:type="dxa"/>
            <w:tcBorders>
              <w:top w:val="nil"/>
            </w:tcBorders>
            <w:vAlign w:val="center"/>
          </w:tcPr>
          <w:p w14:paraId="44678677" w14:textId="77777777" w:rsidR="0091784C" w:rsidRPr="00E80F49" w:rsidRDefault="0091784C" w:rsidP="0091784C">
            <w:pPr>
              <w:pStyle w:val="TAC"/>
            </w:pPr>
          </w:p>
        </w:tc>
        <w:tc>
          <w:tcPr>
            <w:tcW w:w="1812"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93"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54"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502"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73" w:type="dxa"/>
          </w:tcPr>
          <w:p w14:paraId="35A23B1F" w14:textId="77777777" w:rsidR="0091784C" w:rsidRPr="00E80F49" w:rsidRDefault="0091784C" w:rsidP="0091784C">
            <w:pPr>
              <w:pStyle w:val="TAC"/>
            </w:pPr>
          </w:p>
        </w:tc>
        <w:tc>
          <w:tcPr>
            <w:tcW w:w="1152"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0C2935">
        <w:tc>
          <w:tcPr>
            <w:tcW w:w="1790" w:type="dxa"/>
            <w:vMerge w:val="restart"/>
            <w:vAlign w:val="center"/>
          </w:tcPr>
          <w:p w14:paraId="1A20D37C" w14:textId="22BCA35D" w:rsidR="0091784C" w:rsidRPr="00E80F49" w:rsidRDefault="0091784C" w:rsidP="0091784C">
            <w:pPr>
              <w:pStyle w:val="TAC"/>
            </w:pPr>
            <w:r w:rsidRPr="00E80F49">
              <w:t>DC_7A-28A_n78A</w:t>
            </w:r>
          </w:p>
        </w:tc>
        <w:tc>
          <w:tcPr>
            <w:tcW w:w="1812"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93" w:type="dxa"/>
            <w:vAlign w:val="center"/>
          </w:tcPr>
          <w:p w14:paraId="49AEB757" w14:textId="74E5ECDC" w:rsidR="0091784C" w:rsidRPr="00E80F49" w:rsidRDefault="0091784C" w:rsidP="0091784C">
            <w:pPr>
              <w:pStyle w:val="TAC"/>
            </w:pPr>
            <w:r w:rsidRPr="00E80F49">
              <w:t>DC_7A_n78A</w:t>
            </w:r>
          </w:p>
        </w:tc>
        <w:tc>
          <w:tcPr>
            <w:tcW w:w="1554"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502"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73" w:type="dxa"/>
          </w:tcPr>
          <w:p w14:paraId="31A77109" w14:textId="77777777" w:rsidR="0091784C" w:rsidRPr="00E80F49" w:rsidRDefault="0091784C" w:rsidP="0091784C">
            <w:pPr>
              <w:pStyle w:val="TAC"/>
            </w:pPr>
          </w:p>
        </w:tc>
        <w:tc>
          <w:tcPr>
            <w:tcW w:w="1152"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0C2935">
        <w:tc>
          <w:tcPr>
            <w:tcW w:w="1790" w:type="dxa"/>
            <w:vMerge/>
            <w:vAlign w:val="center"/>
          </w:tcPr>
          <w:p w14:paraId="55101728" w14:textId="77777777" w:rsidR="0091784C" w:rsidRPr="00E80F49" w:rsidRDefault="0091784C" w:rsidP="0091784C">
            <w:pPr>
              <w:pStyle w:val="TAC"/>
            </w:pPr>
          </w:p>
        </w:tc>
        <w:tc>
          <w:tcPr>
            <w:tcW w:w="1812"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93" w:type="dxa"/>
            <w:vAlign w:val="center"/>
          </w:tcPr>
          <w:p w14:paraId="0F9DE0D3" w14:textId="0C7D3A9C" w:rsidR="0091784C" w:rsidRPr="00E80F49" w:rsidRDefault="0091784C" w:rsidP="0091784C">
            <w:pPr>
              <w:pStyle w:val="TAC"/>
            </w:pPr>
            <w:r w:rsidRPr="00E80F49">
              <w:t xml:space="preserve">DC_28A_n78A </w:t>
            </w:r>
          </w:p>
        </w:tc>
        <w:tc>
          <w:tcPr>
            <w:tcW w:w="1554"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502"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73" w:type="dxa"/>
          </w:tcPr>
          <w:p w14:paraId="5162C10C" w14:textId="48F823AB" w:rsidR="0091784C" w:rsidRPr="00E80F49" w:rsidRDefault="0091784C" w:rsidP="0091784C">
            <w:pPr>
              <w:pStyle w:val="TAC"/>
            </w:pPr>
            <w:r w:rsidRPr="00E80F49">
              <w:rPr>
                <w:lang w:eastAsia="zh-CN"/>
              </w:rPr>
              <w:t>DC_28A_n78A</w:t>
            </w:r>
          </w:p>
        </w:tc>
        <w:tc>
          <w:tcPr>
            <w:tcW w:w="1152" w:type="dxa"/>
            <w:shd w:val="clear" w:color="auto" w:fill="auto"/>
            <w:vAlign w:val="center"/>
          </w:tcPr>
          <w:p w14:paraId="5494C260" w14:textId="77777777" w:rsidR="0091784C" w:rsidRPr="00E80F49" w:rsidRDefault="0091784C" w:rsidP="0091784C">
            <w:pPr>
              <w:pStyle w:val="TAC"/>
            </w:pPr>
          </w:p>
        </w:tc>
      </w:tr>
      <w:tr w:rsidR="00870EBD" w:rsidRPr="00E80F49" w14:paraId="4CB69587" w14:textId="77777777" w:rsidTr="000C2935">
        <w:tc>
          <w:tcPr>
            <w:tcW w:w="1790" w:type="dxa"/>
            <w:tcBorders>
              <w:bottom w:val="nil"/>
            </w:tcBorders>
            <w:vAlign w:val="center"/>
          </w:tcPr>
          <w:p w14:paraId="49746167" w14:textId="77777777" w:rsidR="00870EBD" w:rsidRPr="00E80F49" w:rsidRDefault="00870EBD" w:rsidP="008E62A3">
            <w:pPr>
              <w:pStyle w:val="TAC"/>
            </w:pPr>
            <w:r w:rsidRPr="00877CC8">
              <w:t>DC_13A_n2A-n77A</w:t>
            </w:r>
          </w:p>
        </w:tc>
        <w:tc>
          <w:tcPr>
            <w:tcW w:w="1812" w:type="dxa"/>
            <w:shd w:val="clear" w:color="auto" w:fill="auto"/>
            <w:vAlign w:val="center"/>
          </w:tcPr>
          <w:p w14:paraId="10C98E6D" w14:textId="77777777" w:rsidR="00870EBD" w:rsidRPr="00E80F49" w:rsidRDefault="00870EBD" w:rsidP="008E62A3">
            <w:pPr>
              <w:pStyle w:val="TAC"/>
            </w:pPr>
            <w:r w:rsidRPr="00E80F49">
              <w:rPr>
                <w:lang w:eastAsia="zh-CN"/>
              </w:rPr>
              <w:t>No</w:t>
            </w:r>
          </w:p>
        </w:tc>
        <w:tc>
          <w:tcPr>
            <w:tcW w:w="1493" w:type="dxa"/>
          </w:tcPr>
          <w:p w14:paraId="1F69B58E" w14:textId="77777777" w:rsidR="00870EBD" w:rsidRPr="00E80F49" w:rsidRDefault="00870EBD" w:rsidP="008E62A3">
            <w:pPr>
              <w:pStyle w:val="TAC"/>
            </w:pPr>
            <w:r w:rsidRPr="00B94DA2">
              <w:t>DC_13A_n2A</w:t>
            </w:r>
          </w:p>
        </w:tc>
        <w:tc>
          <w:tcPr>
            <w:tcW w:w="1554" w:type="dxa"/>
            <w:shd w:val="clear" w:color="auto" w:fill="auto"/>
            <w:vAlign w:val="center"/>
          </w:tcPr>
          <w:p w14:paraId="3566C6C7" w14:textId="77777777" w:rsidR="00870EBD" w:rsidRPr="00E80F49" w:rsidRDefault="00870EBD" w:rsidP="008E62A3">
            <w:pPr>
              <w:pStyle w:val="TAC"/>
            </w:pPr>
            <w:r>
              <w:t>n77 (3 band IMD3)</w:t>
            </w:r>
          </w:p>
        </w:tc>
        <w:tc>
          <w:tcPr>
            <w:tcW w:w="1502" w:type="dxa"/>
            <w:shd w:val="clear" w:color="auto" w:fill="auto"/>
            <w:vAlign w:val="center"/>
          </w:tcPr>
          <w:p w14:paraId="42E490FE" w14:textId="77777777" w:rsidR="00870EBD" w:rsidRPr="00E80F49" w:rsidRDefault="00870EBD" w:rsidP="008E62A3">
            <w:pPr>
              <w:pStyle w:val="TAC"/>
            </w:pPr>
            <w:r>
              <w:t>NE, IMD3</w:t>
            </w:r>
          </w:p>
        </w:tc>
        <w:tc>
          <w:tcPr>
            <w:tcW w:w="1473" w:type="dxa"/>
          </w:tcPr>
          <w:p w14:paraId="559B2BCD" w14:textId="77777777" w:rsidR="00870EBD" w:rsidRPr="00E80F49" w:rsidRDefault="00870EBD" w:rsidP="008E62A3">
            <w:pPr>
              <w:pStyle w:val="TAC"/>
              <w:rPr>
                <w:lang w:eastAsia="zh-CN"/>
              </w:rPr>
            </w:pPr>
          </w:p>
        </w:tc>
        <w:tc>
          <w:tcPr>
            <w:tcW w:w="1152" w:type="dxa"/>
            <w:tcBorders>
              <w:bottom w:val="nil"/>
            </w:tcBorders>
            <w:shd w:val="clear" w:color="auto" w:fill="auto"/>
            <w:vAlign w:val="center"/>
          </w:tcPr>
          <w:p w14:paraId="3CEC34E9"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54FE9FB4" w14:textId="77777777" w:rsidTr="000C2935">
        <w:tc>
          <w:tcPr>
            <w:tcW w:w="1790" w:type="dxa"/>
            <w:tcBorders>
              <w:top w:val="nil"/>
              <w:bottom w:val="single" w:sz="4" w:space="0" w:color="auto"/>
            </w:tcBorders>
            <w:vAlign w:val="center"/>
          </w:tcPr>
          <w:p w14:paraId="13932F71" w14:textId="77777777" w:rsidR="00870EBD" w:rsidRPr="00E80F49" w:rsidRDefault="00870EBD" w:rsidP="008E62A3">
            <w:pPr>
              <w:pStyle w:val="TAC"/>
            </w:pPr>
          </w:p>
        </w:tc>
        <w:tc>
          <w:tcPr>
            <w:tcW w:w="1812" w:type="dxa"/>
            <w:shd w:val="clear" w:color="auto" w:fill="auto"/>
            <w:vAlign w:val="center"/>
          </w:tcPr>
          <w:p w14:paraId="108FBBE6" w14:textId="77777777" w:rsidR="00870EBD" w:rsidRPr="00E80F49" w:rsidRDefault="00870EBD" w:rsidP="008E62A3">
            <w:pPr>
              <w:pStyle w:val="TAC"/>
            </w:pPr>
            <w:r w:rsidRPr="00E80F49">
              <w:rPr>
                <w:lang w:eastAsia="zh-CN"/>
              </w:rPr>
              <w:t>No</w:t>
            </w:r>
          </w:p>
        </w:tc>
        <w:tc>
          <w:tcPr>
            <w:tcW w:w="1493" w:type="dxa"/>
          </w:tcPr>
          <w:p w14:paraId="752822B8" w14:textId="77777777" w:rsidR="00870EBD" w:rsidRPr="00E80F49" w:rsidRDefault="00870EBD" w:rsidP="008E62A3">
            <w:pPr>
              <w:pStyle w:val="TAC"/>
            </w:pPr>
            <w:r w:rsidRPr="00B94DA2">
              <w:t>DC_13A_n77A</w:t>
            </w:r>
          </w:p>
        </w:tc>
        <w:tc>
          <w:tcPr>
            <w:tcW w:w="1554" w:type="dxa"/>
            <w:shd w:val="clear" w:color="auto" w:fill="auto"/>
            <w:vAlign w:val="center"/>
          </w:tcPr>
          <w:p w14:paraId="1FC8E794" w14:textId="77777777" w:rsidR="00870EBD" w:rsidRPr="00E80F49" w:rsidRDefault="00870EBD" w:rsidP="008E62A3">
            <w:pPr>
              <w:pStyle w:val="TAC"/>
            </w:pPr>
            <w:r>
              <w:t>n2 (3 band IMD3)</w:t>
            </w:r>
          </w:p>
        </w:tc>
        <w:tc>
          <w:tcPr>
            <w:tcW w:w="1502" w:type="dxa"/>
            <w:shd w:val="clear" w:color="auto" w:fill="auto"/>
            <w:vAlign w:val="center"/>
          </w:tcPr>
          <w:p w14:paraId="7968E09E" w14:textId="77777777" w:rsidR="00870EBD" w:rsidRPr="00E80F49" w:rsidRDefault="00870EBD" w:rsidP="008E62A3">
            <w:pPr>
              <w:pStyle w:val="TAC"/>
            </w:pPr>
            <w:r>
              <w:t>NE, IMD3</w:t>
            </w:r>
          </w:p>
        </w:tc>
        <w:tc>
          <w:tcPr>
            <w:tcW w:w="1473" w:type="dxa"/>
          </w:tcPr>
          <w:p w14:paraId="477E1505" w14:textId="77777777" w:rsidR="00870EBD" w:rsidRPr="00E80F49" w:rsidRDefault="00870EBD" w:rsidP="008E62A3">
            <w:pPr>
              <w:pStyle w:val="TAC"/>
              <w:rPr>
                <w:lang w:eastAsia="zh-CN"/>
              </w:rPr>
            </w:pPr>
          </w:p>
        </w:tc>
        <w:tc>
          <w:tcPr>
            <w:tcW w:w="1152" w:type="dxa"/>
            <w:tcBorders>
              <w:top w:val="nil"/>
              <w:bottom w:val="single" w:sz="4" w:space="0" w:color="auto"/>
            </w:tcBorders>
            <w:shd w:val="clear" w:color="auto" w:fill="auto"/>
            <w:vAlign w:val="center"/>
          </w:tcPr>
          <w:p w14:paraId="4AF931F7" w14:textId="77777777" w:rsidR="00870EBD" w:rsidRPr="00E80F49" w:rsidRDefault="00870EBD" w:rsidP="008E62A3">
            <w:pPr>
              <w:pStyle w:val="TAC"/>
            </w:pPr>
          </w:p>
        </w:tc>
      </w:tr>
      <w:tr w:rsidR="00870EBD" w:rsidRPr="00E80F49" w14:paraId="7043118F" w14:textId="77777777" w:rsidTr="000C2935">
        <w:tc>
          <w:tcPr>
            <w:tcW w:w="1790" w:type="dxa"/>
            <w:tcBorders>
              <w:bottom w:val="nil"/>
            </w:tcBorders>
            <w:vAlign w:val="center"/>
          </w:tcPr>
          <w:p w14:paraId="4741A777" w14:textId="77777777" w:rsidR="00870EBD" w:rsidRPr="00E80F49" w:rsidRDefault="00870EBD" w:rsidP="008E62A3">
            <w:pPr>
              <w:pStyle w:val="TAC"/>
            </w:pPr>
            <w:r w:rsidRPr="00877CC8">
              <w:rPr>
                <w:color w:val="000000"/>
                <w:szCs w:val="18"/>
                <w:lang w:eastAsia="zh-CN"/>
              </w:rPr>
              <w:t>DC_13A-66A_n2A</w:t>
            </w:r>
          </w:p>
        </w:tc>
        <w:tc>
          <w:tcPr>
            <w:tcW w:w="1812" w:type="dxa"/>
            <w:shd w:val="clear" w:color="auto" w:fill="auto"/>
            <w:vAlign w:val="center"/>
          </w:tcPr>
          <w:p w14:paraId="3CC2495C" w14:textId="77777777" w:rsidR="00870EBD" w:rsidRPr="00E80F49" w:rsidRDefault="00870EBD" w:rsidP="008E62A3">
            <w:pPr>
              <w:pStyle w:val="TAC"/>
            </w:pPr>
            <w:r w:rsidRPr="00E80F49">
              <w:t>No</w:t>
            </w:r>
          </w:p>
        </w:tc>
        <w:tc>
          <w:tcPr>
            <w:tcW w:w="1493" w:type="dxa"/>
          </w:tcPr>
          <w:p w14:paraId="0485330E" w14:textId="77777777" w:rsidR="00870EBD" w:rsidRPr="00E80F49" w:rsidRDefault="00870EBD" w:rsidP="008E62A3">
            <w:pPr>
              <w:pStyle w:val="TAC"/>
            </w:pPr>
            <w:r w:rsidRPr="004B26F3">
              <w:rPr>
                <w:color w:val="000000"/>
                <w:szCs w:val="18"/>
                <w:lang w:eastAsia="zh-CN"/>
              </w:rPr>
              <w:t>DC_13A_n2A</w:t>
            </w:r>
          </w:p>
        </w:tc>
        <w:tc>
          <w:tcPr>
            <w:tcW w:w="1554" w:type="dxa"/>
            <w:shd w:val="clear" w:color="auto" w:fill="auto"/>
            <w:vAlign w:val="center"/>
          </w:tcPr>
          <w:p w14:paraId="05045165" w14:textId="77777777" w:rsidR="00870EBD" w:rsidRPr="00E80F49" w:rsidRDefault="00870EBD" w:rsidP="008E62A3">
            <w:pPr>
              <w:pStyle w:val="TAC"/>
            </w:pPr>
            <w:r>
              <w:t>66 (3 band IMD4)</w:t>
            </w:r>
          </w:p>
        </w:tc>
        <w:tc>
          <w:tcPr>
            <w:tcW w:w="1502" w:type="dxa"/>
            <w:shd w:val="clear" w:color="auto" w:fill="auto"/>
            <w:vAlign w:val="center"/>
          </w:tcPr>
          <w:p w14:paraId="11B330BD" w14:textId="77777777" w:rsidR="00870EBD" w:rsidRPr="00E80F49" w:rsidRDefault="00870EBD" w:rsidP="008E62A3">
            <w:pPr>
              <w:pStyle w:val="TAC"/>
            </w:pPr>
            <w:r>
              <w:t>NE, IMD4</w:t>
            </w:r>
          </w:p>
        </w:tc>
        <w:tc>
          <w:tcPr>
            <w:tcW w:w="1473" w:type="dxa"/>
          </w:tcPr>
          <w:p w14:paraId="22617A1C" w14:textId="77777777" w:rsidR="00870EBD" w:rsidRPr="00E80F49" w:rsidRDefault="00870EBD" w:rsidP="008E62A3">
            <w:pPr>
              <w:pStyle w:val="TAC"/>
              <w:rPr>
                <w:lang w:eastAsia="zh-CN"/>
              </w:rPr>
            </w:pPr>
          </w:p>
        </w:tc>
        <w:tc>
          <w:tcPr>
            <w:tcW w:w="1152" w:type="dxa"/>
            <w:tcBorders>
              <w:bottom w:val="nil"/>
            </w:tcBorders>
            <w:shd w:val="clear" w:color="auto" w:fill="auto"/>
            <w:vAlign w:val="center"/>
          </w:tcPr>
          <w:p w14:paraId="10964789"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3F90359E" w14:textId="77777777" w:rsidTr="000C2935">
        <w:tc>
          <w:tcPr>
            <w:tcW w:w="1790" w:type="dxa"/>
            <w:tcBorders>
              <w:top w:val="nil"/>
              <w:bottom w:val="single" w:sz="4" w:space="0" w:color="auto"/>
            </w:tcBorders>
            <w:vAlign w:val="center"/>
          </w:tcPr>
          <w:p w14:paraId="58057D07" w14:textId="77777777" w:rsidR="00870EBD" w:rsidRPr="00E80F49" w:rsidRDefault="00870EBD" w:rsidP="008E62A3">
            <w:pPr>
              <w:pStyle w:val="TAC"/>
            </w:pPr>
          </w:p>
        </w:tc>
        <w:tc>
          <w:tcPr>
            <w:tcW w:w="1812" w:type="dxa"/>
            <w:shd w:val="clear" w:color="auto" w:fill="auto"/>
            <w:vAlign w:val="center"/>
          </w:tcPr>
          <w:p w14:paraId="659A6CE7" w14:textId="77777777" w:rsidR="00870EBD" w:rsidRPr="00E80F49" w:rsidRDefault="00870EBD" w:rsidP="008E62A3">
            <w:pPr>
              <w:pStyle w:val="TAC"/>
            </w:pPr>
            <w:r w:rsidRPr="00E80F49">
              <w:t>No</w:t>
            </w:r>
          </w:p>
        </w:tc>
        <w:tc>
          <w:tcPr>
            <w:tcW w:w="1493" w:type="dxa"/>
          </w:tcPr>
          <w:p w14:paraId="7050C151" w14:textId="77777777" w:rsidR="00870EBD" w:rsidRPr="00E80F49" w:rsidRDefault="00870EBD" w:rsidP="008E62A3">
            <w:pPr>
              <w:pStyle w:val="TAC"/>
            </w:pPr>
            <w:r w:rsidRPr="004B26F3">
              <w:rPr>
                <w:color w:val="000000"/>
                <w:szCs w:val="18"/>
                <w:lang w:eastAsia="zh-CN"/>
              </w:rPr>
              <w:t>DC_66A_n2A</w:t>
            </w:r>
          </w:p>
        </w:tc>
        <w:tc>
          <w:tcPr>
            <w:tcW w:w="1554" w:type="dxa"/>
            <w:shd w:val="clear" w:color="auto" w:fill="auto"/>
            <w:vAlign w:val="center"/>
          </w:tcPr>
          <w:p w14:paraId="651533BD" w14:textId="77777777" w:rsidR="00870EBD" w:rsidRPr="00E80F49" w:rsidRDefault="00870EBD" w:rsidP="008E62A3">
            <w:pPr>
              <w:pStyle w:val="TAC"/>
            </w:pPr>
            <w:r w:rsidRPr="00605797">
              <w:t>No 3CC exception</w:t>
            </w:r>
          </w:p>
        </w:tc>
        <w:tc>
          <w:tcPr>
            <w:tcW w:w="1502" w:type="dxa"/>
            <w:shd w:val="clear" w:color="auto" w:fill="auto"/>
            <w:vAlign w:val="center"/>
          </w:tcPr>
          <w:p w14:paraId="796EC87A" w14:textId="77777777" w:rsidR="00870EBD" w:rsidRPr="00E80F49" w:rsidRDefault="00870EBD" w:rsidP="008E62A3">
            <w:pPr>
              <w:pStyle w:val="TAC"/>
            </w:pPr>
            <w:r>
              <w:t>NE</w:t>
            </w:r>
          </w:p>
        </w:tc>
        <w:tc>
          <w:tcPr>
            <w:tcW w:w="1473" w:type="dxa"/>
          </w:tcPr>
          <w:p w14:paraId="2A0DE2F6" w14:textId="77777777" w:rsidR="00870EBD" w:rsidRPr="00E80F49" w:rsidRDefault="00870EBD" w:rsidP="008E62A3">
            <w:pPr>
              <w:pStyle w:val="TAC"/>
              <w:rPr>
                <w:lang w:eastAsia="zh-CN"/>
              </w:rPr>
            </w:pPr>
          </w:p>
        </w:tc>
        <w:tc>
          <w:tcPr>
            <w:tcW w:w="1152" w:type="dxa"/>
            <w:tcBorders>
              <w:top w:val="nil"/>
              <w:bottom w:val="single" w:sz="4" w:space="0" w:color="auto"/>
            </w:tcBorders>
            <w:shd w:val="clear" w:color="auto" w:fill="auto"/>
            <w:vAlign w:val="center"/>
          </w:tcPr>
          <w:p w14:paraId="71C8CDE8" w14:textId="77777777" w:rsidR="00870EBD" w:rsidRPr="00E80F49" w:rsidRDefault="00870EBD" w:rsidP="008E62A3">
            <w:pPr>
              <w:pStyle w:val="TAC"/>
            </w:pPr>
          </w:p>
        </w:tc>
      </w:tr>
      <w:tr w:rsidR="00870EBD" w:rsidRPr="00E80F49" w14:paraId="17C3287C" w14:textId="77777777" w:rsidTr="000C2935">
        <w:tc>
          <w:tcPr>
            <w:tcW w:w="1790" w:type="dxa"/>
            <w:tcBorders>
              <w:bottom w:val="nil"/>
            </w:tcBorders>
            <w:vAlign w:val="center"/>
          </w:tcPr>
          <w:p w14:paraId="1A65BD73" w14:textId="77777777" w:rsidR="00870EBD" w:rsidRPr="00E80F49" w:rsidRDefault="00870EBD" w:rsidP="008E62A3">
            <w:pPr>
              <w:pStyle w:val="TAC"/>
            </w:pPr>
            <w:r w:rsidRPr="00877CC8">
              <w:rPr>
                <w:lang w:eastAsia="ja-JP"/>
              </w:rPr>
              <w:t>DC_13A-66A_n</w:t>
            </w:r>
            <w:r>
              <w:rPr>
                <w:lang w:eastAsia="ja-JP"/>
              </w:rPr>
              <w:t>77</w:t>
            </w:r>
            <w:r w:rsidRPr="00877CC8">
              <w:rPr>
                <w:lang w:eastAsia="ja-JP"/>
              </w:rPr>
              <w:t>A</w:t>
            </w:r>
          </w:p>
        </w:tc>
        <w:tc>
          <w:tcPr>
            <w:tcW w:w="1812" w:type="dxa"/>
            <w:shd w:val="clear" w:color="auto" w:fill="auto"/>
            <w:vAlign w:val="center"/>
          </w:tcPr>
          <w:p w14:paraId="4C21B074" w14:textId="77777777" w:rsidR="00870EBD" w:rsidRPr="00E80F49" w:rsidRDefault="00870EBD" w:rsidP="008E62A3">
            <w:pPr>
              <w:pStyle w:val="TAC"/>
            </w:pPr>
            <w:r w:rsidRPr="00E80F49">
              <w:t>No</w:t>
            </w:r>
          </w:p>
        </w:tc>
        <w:tc>
          <w:tcPr>
            <w:tcW w:w="1493" w:type="dxa"/>
          </w:tcPr>
          <w:p w14:paraId="437B3D83" w14:textId="77777777" w:rsidR="00870EBD" w:rsidRPr="00E80F49" w:rsidRDefault="00870EBD" w:rsidP="008E62A3">
            <w:pPr>
              <w:pStyle w:val="TAC"/>
            </w:pPr>
            <w:r w:rsidRPr="000E6339">
              <w:rPr>
                <w:lang w:eastAsia="fi-FI"/>
              </w:rPr>
              <w:t>DC_13A_</w:t>
            </w:r>
            <w:r w:rsidRPr="000E6339">
              <w:rPr>
                <w:lang w:eastAsia="ja-JP"/>
              </w:rPr>
              <w:t>n5A</w:t>
            </w:r>
          </w:p>
        </w:tc>
        <w:tc>
          <w:tcPr>
            <w:tcW w:w="1554" w:type="dxa"/>
            <w:shd w:val="clear" w:color="auto" w:fill="auto"/>
            <w:vAlign w:val="center"/>
          </w:tcPr>
          <w:p w14:paraId="69F3AF97" w14:textId="77777777" w:rsidR="00870EBD" w:rsidRPr="00E80F49" w:rsidRDefault="00870EBD" w:rsidP="008E62A3">
            <w:pPr>
              <w:pStyle w:val="TAC"/>
            </w:pPr>
            <w:r>
              <w:t>66 (3 band IMD3)</w:t>
            </w:r>
          </w:p>
        </w:tc>
        <w:tc>
          <w:tcPr>
            <w:tcW w:w="1502" w:type="dxa"/>
            <w:shd w:val="clear" w:color="auto" w:fill="auto"/>
            <w:vAlign w:val="center"/>
          </w:tcPr>
          <w:p w14:paraId="44A42E5D" w14:textId="77777777" w:rsidR="00870EBD" w:rsidRPr="00E80F49" w:rsidRDefault="00870EBD" w:rsidP="008E62A3">
            <w:pPr>
              <w:pStyle w:val="TAC"/>
            </w:pPr>
            <w:r>
              <w:t>NE, IMD3</w:t>
            </w:r>
          </w:p>
        </w:tc>
        <w:tc>
          <w:tcPr>
            <w:tcW w:w="1473" w:type="dxa"/>
          </w:tcPr>
          <w:p w14:paraId="69937EF3" w14:textId="77777777" w:rsidR="00870EBD" w:rsidRPr="00E80F49" w:rsidRDefault="00870EBD" w:rsidP="008E62A3">
            <w:pPr>
              <w:pStyle w:val="TAC"/>
              <w:rPr>
                <w:lang w:eastAsia="zh-CN"/>
              </w:rPr>
            </w:pPr>
          </w:p>
        </w:tc>
        <w:tc>
          <w:tcPr>
            <w:tcW w:w="1152" w:type="dxa"/>
            <w:tcBorders>
              <w:bottom w:val="nil"/>
            </w:tcBorders>
            <w:shd w:val="clear" w:color="auto" w:fill="auto"/>
            <w:vAlign w:val="center"/>
          </w:tcPr>
          <w:p w14:paraId="5A7A0FF6"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72796267" w14:textId="77777777" w:rsidTr="000C2935">
        <w:tc>
          <w:tcPr>
            <w:tcW w:w="1790" w:type="dxa"/>
            <w:tcBorders>
              <w:top w:val="nil"/>
            </w:tcBorders>
            <w:vAlign w:val="center"/>
          </w:tcPr>
          <w:p w14:paraId="34F4E7E7" w14:textId="77777777" w:rsidR="00870EBD" w:rsidRPr="00E80F49" w:rsidRDefault="00870EBD" w:rsidP="008E62A3">
            <w:pPr>
              <w:pStyle w:val="TAC"/>
            </w:pPr>
          </w:p>
        </w:tc>
        <w:tc>
          <w:tcPr>
            <w:tcW w:w="1812" w:type="dxa"/>
            <w:shd w:val="clear" w:color="auto" w:fill="auto"/>
            <w:vAlign w:val="center"/>
          </w:tcPr>
          <w:p w14:paraId="32714E01" w14:textId="77777777" w:rsidR="00870EBD" w:rsidRPr="00E80F49" w:rsidRDefault="00870EBD" w:rsidP="008E62A3">
            <w:pPr>
              <w:pStyle w:val="TAC"/>
            </w:pPr>
            <w:r w:rsidRPr="00E80F49">
              <w:t>No</w:t>
            </w:r>
          </w:p>
        </w:tc>
        <w:tc>
          <w:tcPr>
            <w:tcW w:w="1493" w:type="dxa"/>
          </w:tcPr>
          <w:p w14:paraId="3FCA41F9" w14:textId="77777777" w:rsidR="00870EBD" w:rsidRPr="00E80F49" w:rsidRDefault="00870EBD" w:rsidP="008E62A3">
            <w:pPr>
              <w:pStyle w:val="TAC"/>
            </w:pPr>
            <w:r w:rsidRPr="000E6339">
              <w:rPr>
                <w:lang w:eastAsia="fi-FI"/>
              </w:rPr>
              <w:t>DC_66A_</w:t>
            </w:r>
            <w:r w:rsidRPr="000E6339">
              <w:rPr>
                <w:lang w:eastAsia="ja-JP"/>
              </w:rPr>
              <w:t>n5A</w:t>
            </w:r>
          </w:p>
        </w:tc>
        <w:tc>
          <w:tcPr>
            <w:tcW w:w="1554" w:type="dxa"/>
            <w:shd w:val="clear" w:color="auto" w:fill="auto"/>
            <w:vAlign w:val="center"/>
          </w:tcPr>
          <w:p w14:paraId="4D51BD7B" w14:textId="77777777" w:rsidR="00870EBD" w:rsidRPr="00E80F49" w:rsidRDefault="00870EBD" w:rsidP="008E62A3">
            <w:pPr>
              <w:pStyle w:val="TAC"/>
            </w:pPr>
            <w:r w:rsidRPr="00605797">
              <w:t>No 3CC exception</w:t>
            </w:r>
          </w:p>
        </w:tc>
        <w:tc>
          <w:tcPr>
            <w:tcW w:w="1502" w:type="dxa"/>
            <w:shd w:val="clear" w:color="auto" w:fill="auto"/>
            <w:vAlign w:val="center"/>
          </w:tcPr>
          <w:p w14:paraId="53DEF139" w14:textId="77777777" w:rsidR="00870EBD" w:rsidRPr="00E80F49" w:rsidRDefault="00870EBD" w:rsidP="008E62A3">
            <w:pPr>
              <w:pStyle w:val="TAC"/>
            </w:pPr>
            <w:r>
              <w:t>NE</w:t>
            </w:r>
          </w:p>
        </w:tc>
        <w:tc>
          <w:tcPr>
            <w:tcW w:w="1473" w:type="dxa"/>
          </w:tcPr>
          <w:p w14:paraId="2AD8F3DF" w14:textId="77777777" w:rsidR="00870EBD" w:rsidRPr="00E80F49" w:rsidRDefault="00870EBD" w:rsidP="008E62A3">
            <w:pPr>
              <w:pStyle w:val="TAC"/>
              <w:rPr>
                <w:lang w:eastAsia="zh-CN"/>
              </w:rPr>
            </w:pPr>
          </w:p>
        </w:tc>
        <w:tc>
          <w:tcPr>
            <w:tcW w:w="1152" w:type="dxa"/>
            <w:tcBorders>
              <w:top w:val="nil"/>
            </w:tcBorders>
            <w:shd w:val="clear" w:color="auto" w:fill="auto"/>
            <w:vAlign w:val="center"/>
          </w:tcPr>
          <w:p w14:paraId="60107585" w14:textId="77777777" w:rsidR="00870EBD" w:rsidRPr="00E80F49" w:rsidRDefault="00870EBD" w:rsidP="008E62A3">
            <w:pPr>
              <w:pStyle w:val="TAC"/>
            </w:pPr>
          </w:p>
        </w:tc>
      </w:tr>
      <w:tr w:rsidR="0091784C" w:rsidRPr="00E80F49" w14:paraId="3D7DA4B3" w14:textId="77777777" w:rsidTr="000C2935">
        <w:tc>
          <w:tcPr>
            <w:tcW w:w="1790"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12"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93"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54" w:type="dxa"/>
            <w:shd w:val="clear" w:color="auto" w:fill="auto"/>
            <w:vAlign w:val="center"/>
          </w:tcPr>
          <w:p w14:paraId="13EF7D81" w14:textId="6BA9A599" w:rsidR="0091784C" w:rsidRPr="00E80F49" w:rsidRDefault="0091784C" w:rsidP="0091784C">
            <w:pPr>
              <w:pStyle w:val="TAC"/>
            </w:pPr>
            <w:r w:rsidRPr="00605797">
              <w:t>No 3CC exception</w:t>
            </w:r>
          </w:p>
        </w:tc>
        <w:tc>
          <w:tcPr>
            <w:tcW w:w="1502" w:type="dxa"/>
            <w:shd w:val="clear" w:color="auto" w:fill="auto"/>
            <w:vAlign w:val="center"/>
          </w:tcPr>
          <w:p w14:paraId="65AE6F3D" w14:textId="6642C72E" w:rsidR="0091784C" w:rsidRPr="00E80F49" w:rsidRDefault="0091784C" w:rsidP="0091784C">
            <w:pPr>
              <w:pStyle w:val="TAC"/>
            </w:pPr>
            <w:r w:rsidRPr="00605797">
              <w:t>No test required</w:t>
            </w:r>
          </w:p>
        </w:tc>
        <w:tc>
          <w:tcPr>
            <w:tcW w:w="1473" w:type="dxa"/>
          </w:tcPr>
          <w:p w14:paraId="6FEE6BE5" w14:textId="77777777" w:rsidR="0091784C" w:rsidRPr="00E80F49" w:rsidRDefault="0091784C" w:rsidP="0091784C">
            <w:pPr>
              <w:pStyle w:val="TAC"/>
              <w:rPr>
                <w:lang w:eastAsia="zh-CN"/>
              </w:rPr>
            </w:pPr>
          </w:p>
        </w:tc>
        <w:tc>
          <w:tcPr>
            <w:tcW w:w="1152"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0C2935">
        <w:tc>
          <w:tcPr>
            <w:tcW w:w="1790" w:type="dxa"/>
            <w:tcBorders>
              <w:top w:val="nil"/>
            </w:tcBorders>
            <w:vAlign w:val="center"/>
          </w:tcPr>
          <w:p w14:paraId="0F47E6BC" w14:textId="77777777" w:rsidR="0091784C" w:rsidRPr="00E80F49" w:rsidRDefault="0091784C" w:rsidP="0091784C">
            <w:pPr>
              <w:pStyle w:val="TAC"/>
            </w:pPr>
          </w:p>
        </w:tc>
        <w:tc>
          <w:tcPr>
            <w:tcW w:w="1812"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93"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54"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502"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73" w:type="dxa"/>
          </w:tcPr>
          <w:p w14:paraId="17196B0D" w14:textId="77777777" w:rsidR="0091784C" w:rsidRPr="00E80F49" w:rsidRDefault="0091784C" w:rsidP="0091784C">
            <w:pPr>
              <w:pStyle w:val="TAC"/>
              <w:rPr>
                <w:lang w:eastAsia="zh-CN"/>
              </w:rPr>
            </w:pPr>
          </w:p>
        </w:tc>
        <w:tc>
          <w:tcPr>
            <w:tcW w:w="1152"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0C2935">
        <w:tc>
          <w:tcPr>
            <w:tcW w:w="1790"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12"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93"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54" w:type="dxa"/>
            <w:shd w:val="clear" w:color="auto" w:fill="auto"/>
            <w:vAlign w:val="center"/>
          </w:tcPr>
          <w:p w14:paraId="7FAB15FB" w14:textId="64611DF8" w:rsidR="0091784C" w:rsidRPr="00E80F49" w:rsidRDefault="0091784C" w:rsidP="0091784C">
            <w:pPr>
              <w:pStyle w:val="TAC"/>
            </w:pPr>
            <w:r w:rsidRPr="00605797">
              <w:t>No 3CC exception</w:t>
            </w:r>
          </w:p>
        </w:tc>
        <w:tc>
          <w:tcPr>
            <w:tcW w:w="1502" w:type="dxa"/>
            <w:shd w:val="clear" w:color="auto" w:fill="auto"/>
            <w:vAlign w:val="center"/>
          </w:tcPr>
          <w:p w14:paraId="61773AF0" w14:textId="7CC7B17F" w:rsidR="0091784C" w:rsidRPr="00E80F49" w:rsidRDefault="0091784C" w:rsidP="0091784C">
            <w:pPr>
              <w:pStyle w:val="TAC"/>
            </w:pPr>
            <w:r w:rsidRPr="00605797">
              <w:t>No test required</w:t>
            </w:r>
          </w:p>
        </w:tc>
        <w:tc>
          <w:tcPr>
            <w:tcW w:w="1473" w:type="dxa"/>
          </w:tcPr>
          <w:p w14:paraId="361CF3A9" w14:textId="77777777" w:rsidR="0091784C" w:rsidRPr="00E80F49" w:rsidRDefault="0091784C" w:rsidP="0091784C">
            <w:pPr>
              <w:pStyle w:val="TAC"/>
              <w:rPr>
                <w:lang w:eastAsia="zh-CN"/>
              </w:rPr>
            </w:pPr>
          </w:p>
        </w:tc>
        <w:tc>
          <w:tcPr>
            <w:tcW w:w="1152"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0C2935">
        <w:tc>
          <w:tcPr>
            <w:tcW w:w="1790" w:type="dxa"/>
            <w:tcBorders>
              <w:top w:val="nil"/>
            </w:tcBorders>
            <w:vAlign w:val="center"/>
          </w:tcPr>
          <w:p w14:paraId="43BFA36B" w14:textId="77777777" w:rsidR="0091784C" w:rsidRPr="00E80F49" w:rsidRDefault="0091784C" w:rsidP="0091784C">
            <w:pPr>
              <w:pStyle w:val="TAC"/>
            </w:pPr>
          </w:p>
        </w:tc>
        <w:tc>
          <w:tcPr>
            <w:tcW w:w="1812"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93"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54"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502"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73" w:type="dxa"/>
          </w:tcPr>
          <w:p w14:paraId="2DD96223" w14:textId="77777777" w:rsidR="0091784C" w:rsidRPr="00E80F49" w:rsidRDefault="0091784C" w:rsidP="0091784C">
            <w:pPr>
              <w:pStyle w:val="TAC"/>
              <w:rPr>
                <w:lang w:eastAsia="zh-CN"/>
              </w:rPr>
            </w:pPr>
          </w:p>
        </w:tc>
        <w:tc>
          <w:tcPr>
            <w:tcW w:w="1152" w:type="dxa"/>
            <w:shd w:val="clear" w:color="auto" w:fill="auto"/>
            <w:vAlign w:val="center"/>
          </w:tcPr>
          <w:p w14:paraId="0796A466" w14:textId="77777777" w:rsidR="0091784C" w:rsidRPr="00E80F49" w:rsidRDefault="0091784C" w:rsidP="0091784C">
            <w:pPr>
              <w:pStyle w:val="TAC"/>
            </w:pPr>
          </w:p>
        </w:tc>
      </w:tr>
      <w:tr w:rsidR="000C2935" w14:paraId="7BF2C30E" w14:textId="77777777" w:rsidTr="000C2935">
        <w:tc>
          <w:tcPr>
            <w:tcW w:w="1781"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Default="000C2935" w:rsidP="008E62A3">
            <w:pPr>
              <w:pStyle w:val="TAC"/>
            </w:pPr>
            <w:r>
              <w:rPr>
                <w:rFonts w:eastAsia="MS Mincho"/>
                <w:lang w:eastAsia="ja-JP"/>
              </w:rPr>
              <w:t>DC_19A-21A_n79A</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Default="000C2935" w:rsidP="008E62A3">
            <w:pPr>
              <w:pStyle w:val="TAC"/>
              <w:rPr>
                <w:rFonts w:eastAsia="MS Mincho"/>
                <w:lang w:eastAsia="ja-JP"/>
              </w:rPr>
            </w:pPr>
            <w:r>
              <w:rPr>
                <w:rFonts w:eastAsia="MS Mincho"/>
                <w:lang w:eastAsia="ja-JP"/>
              </w:rPr>
              <w:t>No</w:t>
            </w:r>
          </w:p>
        </w:tc>
        <w:tc>
          <w:tcPr>
            <w:tcW w:w="1486"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Default="000C2935" w:rsidP="008E62A3">
            <w:pPr>
              <w:pStyle w:val="TAC"/>
              <w:rPr>
                <w:rFonts w:eastAsia="MS Mincho"/>
                <w:lang w:eastAsia="ja-JP"/>
              </w:rPr>
            </w:pPr>
            <w:r>
              <w:rPr>
                <w:rFonts w:eastAsia="MS Mincho"/>
                <w:lang w:eastAsia="ja-JP"/>
              </w:rPr>
              <w:t>DC_19A_n79A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4492AAF" w14:textId="77777777" w:rsidR="000C2935" w:rsidRDefault="000C2935" w:rsidP="008E62A3">
            <w:pPr>
              <w:pStyle w:val="TAC"/>
              <w:rPr>
                <w:rFonts w:eastAsia="MS Mincho"/>
                <w:lang w:eastAsia="ja-JP"/>
              </w:rPr>
            </w:pPr>
            <w:r>
              <w:rPr>
                <w:rFonts w:eastAsia="MS Mincho"/>
                <w:lang w:eastAsia="ja-JP"/>
              </w:rPr>
              <w:t>21 (</w:t>
            </w:r>
            <w:r>
              <w:t xml:space="preserve">3 band </w:t>
            </w:r>
            <w:r>
              <w:rPr>
                <w:rFonts w:eastAsia="MS Mincho"/>
                <w:lang w:eastAsia="ja-JP"/>
              </w:rPr>
              <w:t>IMD5)</w:t>
            </w:r>
          </w:p>
        </w:tc>
        <w:tc>
          <w:tcPr>
            <w:tcW w:w="1495" w:type="dxa"/>
            <w:tcBorders>
              <w:top w:val="single" w:sz="4" w:space="0" w:color="auto"/>
              <w:left w:val="single" w:sz="4" w:space="0" w:color="auto"/>
              <w:bottom w:val="single" w:sz="4" w:space="0" w:color="auto"/>
              <w:right w:val="single" w:sz="4" w:space="0" w:color="auto"/>
            </w:tcBorders>
            <w:vAlign w:val="center"/>
            <w:hideMark/>
          </w:tcPr>
          <w:p w14:paraId="75F7484C" w14:textId="77777777" w:rsidR="000C2935" w:rsidRDefault="000C2935" w:rsidP="008E62A3">
            <w:pPr>
              <w:pStyle w:val="TAC"/>
              <w:rPr>
                <w:rFonts w:eastAsia="MS Mincho"/>
                <w:lang w:eastAsia="ja-JP"/>
              </w:rPr>
            </w:pPr>
            <w:r>
              <w:rPr>
                <w:rFonts w:eastAsia="MS Mincho"/>
                <w:lang w:eastAsia="ja-JP"/>
              </w:rPr>
              <w:t>IMD5</w:t>
            </w:r>
          </w:p>
        </w:tc>
        <w:tc>
          <w:tcPr>
            <w:tcW w:w="1466" w:type="dxa"/>
            <w:tcBorders>
              <w:top w:val="single" w:sz="4" w:space="0" w:color="auto"/>
              <w:left w:val="single" w:sz="4" w:space="0" w:color="auto"/>
              <w:bottom w:val="single" w:sz="4" w:space="0" w:color="auto"/>
              <w:right w:val="single" w:sz="4" w:space="0" w:color="auto"/>
            </w:tcBorders>
          </w:tcPr>
          <w:p w14:paraId="2A9D8BD0" w14:textId="77777777" w:rsidR="000C2935" w:rsidRDefault="000C2935" w:rsidP="008E62A3">
            <w:pPr>
              <w:pStyle w:val="TAC"/>
              <w:rPr>
                <w:lang w:eastAsia="zh-CN"/>
              </w:rPr>
            </w:pPr>
          </w:p>
        </w:tc>
        <w:tc>
          <w:tcPr>
            <w:tcW w:w="1147" w:type="dxa"/>
            <w:tcBorders>
              <w:top w:val="single" w:sz="4" w:space="0" w:color="auto"/>
              <w:left w:val="single" w:sz="4" w:space="0" w:color="auto"/>
              <w:bottom w:val="single" w:sz="4" w:space="0" w:color="auto"/>
              <w:right w:val="single" w:sz="4" w:space="0" w:color="auto"/>
            </w:tcBorders>
            <w:vAlign w:val="center"/>
            <w:hideMark/>
          </w:tcPr>
          <w:p w14:paraId="79097C4E" w14:textId="77777777" w:rsidR="000C2935" w:rsidRDefault="000C2935" w:rsidP="008E62A3">
            <w:pPr>
              <w:pStyle w:val="TAC"/>
            </w:pPr>
            <w:r>
              <w:rPr>
                <w:lang w:eastAsia="ja-JP"/>
              </w:rPr>
              <w:t>RAN5#101</w:t>
            </w:r>
          </w:p>
        </w:tc>
      </w:tr>
      <w:tr w:rsidR="000C2935" w14:paraId="4B87F9A0" w14:textId="77777777" w:rsidTr="000C293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Default="000C2935" w:rsidP="008E62A3">
            <w:pPr>
              <w:spacing w:after="0"/>
              <w:rPr>
                <w:rFonts w:ascii="Arial" w:hAnsi="Arial"/>
                <w:sz w:val="18"/>
              </w:rPr>
            </w:pPr>
          </w:p>
        </w:tc>
        <w:tc>
          <w:tcPr>
            <w:tcW w:w="1804"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Default="000C2935" w:rsidP="008E62A3">
            <w:pPr>
              <w:pStyle w:val="TAC"/>
              <w:rPr>
                <w:rFonts w:eastAsia="MS Mincho"/>
                <w:lang w:eastAsia="ja-JP"/>
              </w:rPr>
            </w:pPr>
            <w:r>
              <w:rPr>
                <w:rFonts w:eastAsia="MS Mincho"/>
                <w:lang w:eastAsia="ja-JP"/>
              </w:rPr>
              <w:t>No</w:t>
            </w:r>
          </w:p>
        </w:tc>
        <w:tc>
          <w:tcPr>
            <w:tcW w:w="1486"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Default="000C2935" w:rsidP="008E62A3">
            <w:pPr>
              <w:pStyle w:val="TAC"/>
              <w:rPr>
                <w:rFonts w:eastAsia="MS Mincho"/>
                <w:lang w:eastAsia="ja-JP"/>
              </w:rPr>
            </w:pPr>
            <w:r>
              <w:rPr>
                <w:rFonts w:eastAsia="MS Mincho"/>
                <w:lang w:eastAsia="ja-JP"/>
              </w:rPr>
              <w:t>DC_21A_n79A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Default="000C2935" w:rsidP="008E62A3">
            <w:pPr>
              <w:pStyle w:val="TAC"/>
              <w:rPr>
                <w:rFonts w:eastAsia="MS Mincho"/>
                <w:lang w:eastAsia="ja-JP"/>
              </w:rPr>
            </w:pPr>
            <w:r>
              <w:t>No 3CC exception</w:t>
            </w:r>
          </w:p>
        </w:tc>
        <w:tc>
          <w:tcPr>
            <w:tcW w:w="1495"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Default="000C2935" w:rsidP="008E62A3">
            <w:pPr>
              <w:pStyle w:val="TAC"/>
              <w:rPr>
                <w:rFonts w:eastAsia="MS Mincho"/>
                <w:lang w:eastAsia="ja-JP"/>
              </w:rPr>
            </w:pPr>
            <w:r>
              <w:rPr>
                <w:rFonts w:eastAsia="SimSun"/>
              </w:rPr>
              <w:t>No test required</w:t>
            </w:r>
          </w:p>
        </w:tc>
        <w:tc>
          <w:tcPr>
            <w:tcW w:w="1466" w:type="dxa"/>
            <w:tcBorders>
              <w:top w:val="single" w:sz="4" w:space="0" w:color="auto"/>
              <w:left w:val="single" w:sz="4" w:space="0" w:color="auto"/>
              <w:bottom w:val="single" w:sz="4" w:space="0" w:color="auto"/>
              <w:right w:val="single" w:sz="4" w:space="0" w:color="auto"/>
            </w:tcBorders>
          </w:tcPr>
          <w:p w14:paraId="56E43C57" w14:textId="77777777" w:rsidR="000C2935" w:rsidRDefault="000C2935" w:rsidP="008E62A3">
            <w:pPr>
              <w:pStyle w:val="TAC"/>
              <w:rPr>
                <w:lang w:eastAsia="zh-CN"/>
              </w:rPr>
            </w:pPr>
          </w:p>
        </w:tc>
        <w:tc>
          <w:tcPr>
            <w:tcW w:w="1147"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Default="000C2935" w:rsidP="008E62A3">
            <w:pPr>
              <w:pStyle w:val="TAC"/>
            </w:pPr>
            <w:r>
              <w:rPr>
                <w:lang w:eastAsia="ja-JP"/>
              </w:rPr>
              <w:t>RAN5#101</w:t>
            </w:r>
          </w:p>
        </w:tc>
      </w:tr>
      <w:tr w:rsidR="00870EBD" w:rsidRPr="00E80F49" w14:paraId="20349948" w14:textId="77777777" w:rsidTr="000C2935">
        <w:tc>
          <w:tcPr>
            <w:tcW w:w="1790" w:type="dxa"/>
            <w:tcBorders>
              <w:top w:val="single" w:sz="4" w:space="0" w:color="auto"/>
              <w:bottom w:val="nil"/>
            </w:tcBorders>
            <w:vAlign w:val="center"/>
          </w:tcPr>
          <w:p w14:paraId="29A43F25" w14:textId="77777777" w:rsidR="00870EBD" w:rsidRPr="00E80F49" w:rsidRDefault="00870EBD" w:rsidP="008E62A3">
            <w:pPr>
              <w:pStyle w:val="TAC"/>
            </w:pPr>
            <w:r w:rsidRPr="00877CC8">
              <w:lastRenderedPageBreak/>
              <w:t>DC_66A_n2A-n77A</w:t>
            </w:r>
          </w:p>
        </w:tc>
        <w:tc>
          <w:tcPr>
            <w:tcW w:w="1812" w:type="dxa"/>
            <w:shd w:val="clear" w:color="auto" w:fill="auto"/>
            <w:vAlign w:val="center"/>
          </w:tcPr>
          <w:p w14:paraId="1D17492F"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93" w:type="dxa"/>
          </w:tcPr>
          <w:p w14:paraId="215F4247" w14:textId="77777777" w:rsidR="00870EBD" w:rsidRDefault="00870EBD" w:rsidP="008E62A3">
            <w:pPr>
              <w:pStyle w:val="TAC"/>
              <w:rPr>
                <w:rFonts w:eastAsia="MS Mincho"/>
                <w:lang w:eastAsia="ja-JP"/>
              </w:rPr>
            </w:pPr>
            <w:r w:rsidRPr="00506674">
              <w:t>DC_66A_n2A</w:t>
            </w:r>
          </w:p>
        </w:tc>
        <w:tc>
          <w:tcPr>
            <w:tcW w:w="1554" w:type="dxa"/>
            <w:shd w:val="clear" w:color="auto" w:fill="auto"/>
            <w:vAlign w:val="center"/>
          </w:tcPr>
          <w:p w14:paraId="5E7E6C17" w14:textId="77777777" w:rsidR="00870EBD" w:rsidRDefault="00870EBD" w:rsidP="008E62A3">
            <w:pPr>
              <w:pStyle w:val="TAC"/>
              <w:rPr>
                <w:rFonts w:eastAsia="MS Mincho"/>
                <w:lang w:eastAsia="ja-JP"/>
              </w:rPr>
            </w:pPr>
            <w:r w:rsidRPr="00605797">
              <w:t>No 3CC exception</w:t>
            </w:r>
          </w:p>
        </w:tc>
        <w:tc>
          <w:tcPr>
            <w:tcW w:w="1502" w:type="dxa"/>
            <w:shd w:val="clear" w:color="auto" w:fill="auto"/>
            <w:vAlign w:val="center"/>
          </w:tcPr>
          <w:p w14:paraId="3305A771" w14:textId="77777777" w:rsidR="00870EBD" w:rsidRDefault="00870EBD" w:rsidP="008E62A3">
            <w:pPr>
              <w:pStyle w:val="TAC"/>
              <w:rPr>
                <w:rFonts w:eastAsia="MS Mincho"/>
                <w:lang w:eastAsia="ja-JP"/>
              </w:rPr>
            </w:pPr>
            <w:r>
              <w:t>NE</w:t>
            </w:r>
          </w:p>
        </w:tc>
        <w:tc>
          <w:tcPr>
            <w:tcW w:w="1473" w:type="dxa"/>
          </w:tcPr>
          <w:p w14:paraId="7AF561E7" w14:textId="77777777" w:rsidR="00870EBD" w:rsidRPr="00E80F49" w:rsidRDefault="00870EBD" w:rsidP="008E62A3">
            <w:pPr>
              <w:pStyle w:val="TAC"/>
              <w:rPr>
                <w:lang w:eastAsia="zh-CN"/>
              </w:rPr>
            </w:pPr>
          </w:p>
        </w:tc>
        <w:tc>
          <w:tcPr>
            <w:tcW w:w="1152" w:type="dxa"/>
            <w:tcBorders>
              <w:bottom w:val="nil"/>
            </w:tcBorders>
            <w:shd w:val="clear" w:color="auto" w:fill="auto"/>
            <w:vAlign w:val="center"/>
          </w:tcPr>
          <w:p w14:paraId="32B9E28A"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0447997A" w14:textId="77777777" w:rsidTr="000C2935">
        <w:tc>
          <w:tcPr>
            <w:tcW w:w="1790" w:type="dxa"/>
            <w:tcBorders>
              <w:top w:val="nil"/>
              <w:bottom w:val="single" w:sz="4" w:space="0" w:color="auto"/>
            </w:tcBorders>
            <w:vAlign w:val="center"/>
          </w:tcPr>
          <w:p w14:paraId="1CE92E22" w14:textId="77777777" w:rsidR="00870EBD" w:rsidRPr="00E80F49" w:rsidRDefault="00870EBD" w:rsidP="008E62A3">
            <w:pPr>
              <w:pStyle w:val="TAC"/>
            </w:pPr>
          </w:p>
        </w:tc>
        <w:tc>
          <w:tcPr>
            <w:tcW w:w="1812" w:type="dxa"/>
            <w:shd w:val="clear" w:color="auto" w:fill="auto"/>
            <w:vAlign w:val="center"/>
          </w:tcPr>
          <w:p w14:paraId="389B9310"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93" w:type="dxa"/>
          </w:tcPr>
          <w:p w14:paraId="436595F1" w14:textId="77777777" w:rsidR="00870EBD" w:rsidRDefault="00870EBD" w:rsidP="008E62A3">
            <w:pPr>
              <w:pStyle w:val="TAC"/>
              <w:rPr>
                <w:rFonts w:eastAsia="MS Mincho"/>
                <w:lang w:eastAsia="ja-JP"/>
              </w:rPr>
            </w:pPr>
            <w:r w:rsidRPr="00506674">
              <w:t>DC_66A_n77A</w:t>
            </w:r>
          </w:p>
        </w:tc>
        <w:tc>
          <w:tcPr>
            <w:tcW w:w="1554" w:type="dxa"/>
            <w:shd w:val="clear" w:color="auto" w:fill="auto"/>
            <w:vAlign w:val="center"/>
          </w:tcPr>
          <w:p w14:paraId="2B36232E" w14:textId="77777777" w:rsidR="00870EBD" w:rsidRDefault="00870EBD" w:rsidP="008E62A3">
            <w:pPr>
              <w:pStyle w:val="TAC"/>
              <w:rPr>
                <w:rFonts w:eastAsia="MS Mincho"/>
                <w:lang w:eastAsia="ja-JP"/>
              </w:rPr>
            </w:pPr>
            <w:r>
              <w:rPr>
                <w:rFonts w:eastAsia="MS Mincho"/>
                <w:lang w:eastAsia="ja-JP"/>
              </w:rPr>
              <w:t>n2 (3 band IMD2)</w:t>
            </w:r>
          </w:p>
        </w:tc>
        <w:tc>
          <w:tcPr>
            <w:tcW w:w="1502" w:type="dxa"/>
            <w:shd w:val="clear" w:color="auto" w:fill="auto"/>
            <w:vAlign w:val="center"/>
          </w:tcPr>
          <w:p w14:paraId="56F07360" w14:textId="77777777" w:rsidR="00870EBD" w:rsidRDefault="00870EBD" w:rsidP="008E62A3">
            <w:pPr>
              <w:pStyle w:val="TAC"/>
              <w:rPr>
                <w:rFonts w:eastAsia="MS Mincho"/>
                <w:lang w:eastAsia="ja-JP"/>
              </w:rPr>
            </w:pPr>
            <w:r>
              <w:rPr>
                <w:rFonts w:eastAsia="MS Mincho"/>
                <w:lang w:eastAsia="ja-JP"/>
              </w:rPr>
              <w:t>NE, IMD2</w:t>
            </w:r>
          </w:p>
        </w:tc>
        <w:tc>
          <w:tcPr>
            <w:tcW w:w="1473" w:type="dxa"/>
          </w:tcPr>
          <w:p w14:paraId="618717A5" w14:textId="77777777" w:rsidR="00870EBD" w:rsidRPr="00E80F49" w:rsidRDefault="00870EBD" w:rsidP="008E62A3">
            <w:pPr>
              <w:pStyle w:val="TAC"/>
              <w:rPr>
                <w:lang w:eastAsia="zh-CN"/>
              </w:rPr>
            </w:pPr>
          </w:p>
        </w:tc>
        <w:tc>
          <w:tcPr>
            <w:tcW w:w="1152" w:type="dxa"/>
            <w:tcBorders>
              <w:top w:val="nil"/>
              <w:bottom w:val="single" w:sz="4" w:space="0" w:color="auto"/>
            </w:tcBorders>
            <w:shd w:val="clear" w:color="auto" w:fill="auto"/>
            <w:vAlign w:val="center"/>
          </w:tcPr>
          <w:p w14:paraId="16A2F2C1" w14:textId="77777777" w:rsidR="00870EBD" w:rsidRPr="00E80F49" w:rsidRDefault="00870EBD" w:rsidP="008E62A3">
            <w:pPr>
              <w:pStyle w:val="TAC"/>
            </w:pPr>
          </w:p>
        </w:tc>
      </w:tr>
      <w:tr w:rsidR="00870EBD" w:rsidRPr="00E80F49" w14:paraId="468D0187" w14:textId="77777777" w:rsidTr="000C2935">
        <w:tc>
          <w:tcPr>
            <w:tcW w:w="1790" w:type="dxa"/>
            <w:tcBorders>
              <w:top w:val="single" w:sz="4" w:space="0" w:color="auto"/>
              <w:bottom w:val="nil"/>
            </w:tcBorders>
            <w:vAlign w:val="center"/>
          </w:tcPr>
          <w:p w14:paraId="49D79C1C" w14:textId="77777777" w:rsidR="00870EBD" w:rsidRPr="00E80F49" w:rsidRDefault="00870EBD" w:rsidP="008E62A3">
            <w:pPr>
              <w:pStyle w:val="TAC"/>
            </w:pPr>
            <w:r w:rsidRPr="00877CC8">
              <w:t>DC_66A_n5A-n77A</w:t>
            </w:r>
          </w:p>
        </w:tc>
        <w:tc>
          <w:tcPr>
            <w:tcW w:w="1812" w:type="dxa"/>
            <w:shd w:val="clear" w:color="auto" w:fill="auto"/>
            <w:vAlign w:val="center"/>
          </w:tcPr>
          <w:p w14:paraId="6F8CC040"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93" w:type="dxa"/>
          </w:tcPr>
          <w:p w14:paraId="05B84E8A" w14:textId="77777777" w:rsidR="00870EBD" w:rsidRDefault="00870EBD" w:rsidP="008E62A3">
            <w:pPr>
              <w:pStyle w:val="TAC"/>
              <w:rPr>
                <w:rFonts w:eastAsia="MS Mincho"/>
                <w:lang w:eastAsia="ja-JP"/>
              </w:rPr>
            </w:pPr>
            <w:r w:rsidRPr="0071005E">
              <w:t>DC_66A_n5A</w:t>
            </w:r>
          </w:p>
        </w:tc>
        <w:tc>
          <w:tcPr>
            <w:tcW w:w="1554" w:type="dxa"/>
            <w:shd w:val="clear" w:color="auto" w:fill="auto"/>
            <w:vAlign w:val="center"/>
          </w:tcPr>
          <w:p w14:paraId="0AA9BE35" w14:textId="77777777" w:rsidR="00870EBD" w:rsidRDefault="00870EBD" w:rsidP="008E62A3">
            <w:pPr>
              <w:pStyle w:val="TAC"/>
              <w:rPr>
                <w:rFonts w:eastAsia="MS Mincho"/>
                <w:lang w:eastAsia="ja-JP"/>
              </w:rPr>
            </w:pPr>
            <w:r>
              <w:rPr>
                <w:rFonts w:eastAsia="MS Mincho"/>
                <w:lang w:eastAsia="ja-JP"/>
              </w:rPr>
              <w:t>n77 (3 band IMD3)</w:t>
            </w:r>
          </w:p>
        </w:tc>
        <w:tc>
          <w:tcPr>
            <w:tcW w:w="1502" w:type="dxa"/>
            <w:shd w:val="clear" w:color="auto" w:fill="auto"/>
            <w:vAlign w:val="center"/>
          </w:tcPr>
          <w:p w14:paraId="2CF2A1F7" w14:textId="77777777" w:rsidR="00870EBD" w:rsidRDefault="00870EBD" w:rsidP="008E62A3">
            <w:pPr>
              <w:pStyle w:val="TAC"/>
              <w:rPr>
                <w:rFonts w:eastAsia="MS Mincho"/>
                <w:lang w:eastAsia="ja-JP"/>
              </w:rPr>
            </w:pPr>
            <w:r>
              <w:rPr>
                <w:rFonts w:eastAsia="MS Mincho"/>
                <w:lang w:eastAsia="ja-JP"/>
              </w:rPr>
              <w:t>NE, IMD3</w:t>
            </w:r>
          </w:p>
        </w:tc>
        <w:tc>
          <w:tcPr>
            <w:tcW w:w="1473" w:type="dxa"/>
          </w:tcPr>
          <w:p w14:paraId="733C48BC" w14:textId="77777777" w:rsidR="00870EBD" w:rsidRPr="00E80F49" w:rsidRDefault="00870EBD" w:rsidP="008E62A3">
            <w:pPr>
              <w:pStyle w:val="TAC"/>
              <w:rPr>
                <w:lang w:eastAsia="zh-CN"/>
              </w:rPr>
            </w:pPr>
          </w:p>
        </w:tc>
        <w:tc>
          <w:tcPr>
            <w:tcW w:w="1152" w:type="dxa"/>
            <w:tcBorders>
              <w:bottom w:val="nil"/>
            </w:tcBorders>
            <w:shd w:val="clear" w:color="auto" w:fill="auto"/>
            <w:vAlign w:val="center"/>
          </w:tcPr>
          <w:p w14:paraId="6ABF437D" w14:textId="77777777" w:rsidR="00870EBD" w:rsidRPr="00E80F49" w:rsidRDefault="00870EBD" w:rsidP="008E62A3">
            <w:pPr>
              <w:pStyle w:val="TAC"/>
            </w:pPr>
            <w:r>
              <w:rPr>
                <w:rFonts w:hint="eastAsia"/>
                <w:lang w:eastAsia="zh-CN"/>
              </w:rPr>
              <w:t>R</w:t>
            </w:r>
            <w:r>
              <w:rPr>
                <w:lang w:eastAsia="zh-CN"/>
              </w:rPr>
              <w:t>AN5#101</w:t>
            </w:r>
          </w:p>
        </w:tc>
      </w:tr>
      <w:tr w:rsidR="00870EBD" w:rsidRPr="00E80F49" w14:paraId="79DD1B09" w14:textId="77777777" w:rsidTr="000C2935">
        <w:tc>
          <w:tcPr>
            <w:tcW w:w="1790" w:type="dxa"/>
            <w:tcBorders>
              <w:top w:val="nil"/>
            </w:tcBorders>
            <w:vAlign w:val="center"/>
          </w:tcPr>
          <w:p w14:paraId="2A808032" w14:textId="77777777" w:rsidR="00870EBD" w:rsidRPr="00E80F49" w:rsidRDefault="00870EBD" w:rsidP="008E62A3">
            <w:pPr>
              <w:pStyle w:val="TAC"/>
            </w:pPr>
          </w:p>
        </w:tc>
        <w:tc>
          <w:tcPr>
            <w:tcW w:w="1812" w:type="dxa"/>
            <w:shd w:val="clear" w:color="auto" w:fill="auto"/>
            <w:vAlign w:val="center"/>
          </w:tcPr>
          <w:p w14:paraId="1EC2C413" w14:textId="77777777" w:rsidR="00870EBD" w:rsidRDefault="00870EBD" w:rsidP="008E62A3">
            <w:pPr>
              <w:pStyle w:val="TAC"/>
              <w:rPr>
                <w:rFonts w:eastAsia="MS Mincho"/>
                <w:lang w:eastAsia="ja-JP"/>
              </w:rPr>
            </w:pPr>
            <w:r>
              <w:rPr>
                <w:rFonts w:eastAsia="MS Mincho" w:hint="eastAsia"/>
                <w:lang w:eastAsia="ja-JP"/>
              </w:rPr>
              <w:t>N</w:t>
            </w:r>
            <w:r>
              <w:rPr>
                <w:rFonts w:eastAsia="MS Mincho"/>
                <w:lang w:eastAsia="ja-JP"/>
              </w:rPr>
              <w:t>o</w:t>
            </w:r>
          </w:p>
        </w:tc>
        <w:tc>
          <w:tcPr>
            <w:tcW w:w="1493" w:type="dxa"/>
          </w:tcPr>
          <w:p w14:paraId="30E8D270" w14:textId="77777777" w:rsidR="00870EBD" w:rsidRDefault="00870EBD" w:rsidP="008E62A3">
            <w:pPr>
              <w:pStyle w:val="TAC"/>
              <w:rPr>
                <w:rFonts w:eastAsia="MS Mincho"/>
                <w:lang w:eastAsia="ja-JP"/>
              </w:rPr>
            </w:pPr>
            <w:r w:rsidRPr="0071005E">
              <w:t>DC_66A_n77A</w:t>
            </w:r>
          </w:p>
        </w:tc>
        <w:tc>
          <w:tcPr>
            <w:tcW w:w="1554" w:type="dxa"/>
            <w:shd w:val="clear" w:color="auto" w:fill="auto"/>
            <w:vAlign w:val="center"/>
          </w:tcPr>
          <w:p w14:paraId="6EDDDBBD" w14:textId="77777777" w:rsidR="00870EBD" w:rsidRDefault="00870EBD" w:rsidP="008E62A3">
            <w:pPr>
              <w:pStyle w:val="TAC"/>
              <w:rPr>
                <w:rFonts w:eastAsia="MS Mincho"/>
                <w:lang w:eastAsia="ja-JP"/>
              </w:rPr>
            </w:pPr>
            <w:r w:rsidRPr="00605797">
              <w:t>No 3CC exception</w:t>
            </w:r>
          </w:p>
        </w:tc>
        <w:tc>
          <w:tcPr>
            <w:tcW w:w="1502" w:type="dxa"/>
            <w:shd w:val="clear" w:color="auto" w:fill="auto"/>
            <w:vAlign w:val="center"/>
          </w:tcPr>
          <w:p w14:paraId="5043E5AF" w14:textId="77777777" w:rsidR="00870EBD" w:rsidRDefault="00870EBD" w:rsidP="008E62A3">
            <w:pPr>
              <w:pStyle w:val="TAC"/>
              <w:rPr>
                <w:rFonts w:eastAsia="MS Mincho"/>
                <w:lang w:eastAsia="ja-JP"/>
              </w:rPr>
            </w:pPr>
            <w:r>
              <w:t>NE</w:t>
            </w:r>
          </w:p>
        </w:tc>
        <w:tc>
          <w:tcPr>
            <w:tcW w:w="1473" w:type="dxa"/>
          </w:tcPr>
          <w:p w14:paraId="57CF4683" w14:textId="77777777" w:rsidR="00870EBD" w:rsidRPr="00E80F49" w:rsidRDefault="00870EBD" w:rsidP="008E62A3">
            <w:pPr>
              <w:pStyle w:val="TAC"/>
              <w:rPr>
                <w:lang w:eastAsia="zh-CN"/>
              </w:rPr>
            </w:pPr>
          </w:p>
        </w:tc>
        <w:tc>
          <w:tcPr>
            <w:tcW w:w="1152" w:type="dxa"/>
            <w:tcBorders>
              <w:top w:val="nil"/>
            </w:tcBorders>
            <w:shd w:val="clear" w:color="auto" w:fill="auto"/>
            <w:vAlign w:val="center"/>
          </w:tcPr>
          <w:p w14:paraId="45D0E48F" w14:textId="77777777" w:rsidR="00870EBD" w:rsidRPr="00E80F49" w:rsidRDefault="00870EBD" w:rsidP="008E62A3">
            <w:pPr>
              <w:pStyle w:val="TAC"/>
            </w:pPr>
          </w:p>
        </w:tc>
      </w:tr>
      <w:tr w:rsidR="0091784C" w:rsidRPr="00E80F49" w14:paraId="37C24AF2" w14:textId="77777777" w:rsidTr="000C2935">
        <w:tc>
          <w:tcPr>
            <w:tcW w:w="10776" w:type="dxa"/>
            <w:gridSpan w:val="7"/>
          </w:tcPr>
          <w:p w14:paraId="1632D92D" w14:textId="77777777" w:rsidR="0091784C" w:rsidRPr="00E80F49" w:rsidRDefault="0091784C" w:rsidP="0091784C">
            <w:pPr>
              <w:pStyle w:val="TAH"/>
            </w:pPr>
            <w:r w:rsidRPr="00E80F49">
              <w:t>DC_(n)XAA-</w:t>
            </w:r>
            <w:proofErr w:type="spellStart"/>
            <w:r w:rsidRPr="00E80F49">
              <w:t>nYA</w:t>
            </w:r>
            <w:proofErr w:type="spellEnd"/>
          </w:p>
        </w:tc>
      </w:tr>
      <w:tr w:rsidR="0091784C" w:rsidRPr="00E80F49" w14:paraId="534BB601" w14:textId="77777777" w:rsidTr="000C2935">
        <w:tc>
          <w:tcPr>
            <w:tcW w:w="1790" w:type="dxa"/>
          </w:tcPr>
          <w:p w14:paraId="33C1F736" w14:textId="33F5A7E8" w:rsidR="0091784C" w:rsidRPr="00E80F49" w:rsidRDefault="0091784C" w:rsidP="0091784C">
            <w:pPr>
              <w:pStyle w:val="TAL"/>
            </w:pPr>
            <w:r w:rsidRPr="00E80F49">
              <w:rPr>
                <w:lang w:eastAsia="ja-JP"/>
              </w:rPr>
              <w:t>FFS</w:t>
            </w:r>
          </w:p>
        </w:tc>
        <w:tc>
          <w:tcPr>
            <w:tcW w:w="1812" w:type="dxa"/>
            <w:shd w:val="clear" w:color="auto" w:fill="auto"/>
            <w:vAlign w:val="center"/>
          </w:tcPr>
          <w:p w14:paraId="3335AF88" w14:textId="77777777" w:rsidR="0091784C" w:rsidRPr="00E80F49" w:rsidRDefault="0091784C" w:rsidP="0091784C">
            <w:pPr>
              <w:pStyle w:val="TAL"/>
              <w:jc w:val="center"/>
            </w:pPr>
          </w:p>
        </w:tc>
        <w:tc>
          <w:tcPr>
            <w:tcW w:w="1493" w:type="dxa"/>
          </w:tcPr>
          <w:p w14:paraId="2D9BB0E0" w14:textId="77777777" w:rsidR="0091784C" w:rsidRPr="00E80F49" w:rsidRDefault="0091784C" w:rsidP="0091784C">
            <w:pPr>
              <w:pStyle w:val="TAC"/>
              <w:jc w:val="left"/>
            </w:pPr>
          </w:p>
        </w:tc>
        <w:tc>
          <w:tcPr>
            <w:tcW w:w="1554" w:type="dxa"/>
            <w:shd w:val="clear" w:color="auto" w:fill="auto"/>
            <w:vAlign w:val="bottom"/>
          </w:tcPr>
          <w:p w14:paraId="48DD4B41" w14:textId="77777777" w:rsidR="0091784C" w:rsidRPr="00E80F49" w:rsidRDefault="0091784C" w:rsidP="0091784C">
            <w:pPr>
              <w:pStyle w:val="TAC"/>
              <w:jc w:val="left"/>
            </w:pPr>
          </w:p>
        </w:tc>
        <w:tc>
          <w:tcPr>
            <w:tcW w:w="1502" w:type="dxa"/>
            <w:shd w:val="clear" w:color="auto" w:fill="auto"/>
            <w:vAlign w:val="bottom"/>
          </w:tcPr>
          <w:p w14:paraId="6C9CDA32" w14:textId="77777777" w:rsidR="0091784C" w:rsidRPr="00E80F49" w:rsidRDefault="0091784C" w:rsidP="0091784C">
            <w:pPr>
              <w:pStyle w:val="TAC"/>
              <w:jc w:val="left"/>
            </w:pPr>
          </w:p>
        </w:tc>
        <w:tc>
          <w:tcPr>
            <w:tcW w:w="1473" w:type="dxa"/>
          </w:tcPr>
          <w:p w14:paraId="586BAB58" w14:textId="77777777" w:rsidR="0091784C" w:rsidRPr="00E80F49" w:rsidRDefault="0091784C" w:rsidP="0091784C">
            <w:pPr>
              <w:pStyle w:val="TAL"/>
            </w:pPr>
          </w:p>
        </w:tc>
        <w:tc>
          <w:tcPr>
            <w:tcW w:w="1152"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0C2935">
        <w:tc>
          <w:tcPr>
            <w:tcW w:w="10776" w:type="dxa"/>
            <w:gridSpan w:val="7"/>
          </w:tcPr>
          <w:p w14:paraId="1A921FDA" w14:textId="77777777" w:rsidR="0091784C" w:rsidRPr="00E80F49" w:rsidRDefault="0091784C" w:rsidP="0091784C">
            <w:pPr>
              <w:pStyle w:val="TAH"/>
            </w:pPr>
            <w:proofErr w:type="spellStart"/>
            <w:r w:rsidRPr="00E80F49">
              <w:t>DC_XA_nXA_nYA</w:t>
            </w:r>
            <w:proofErr w:type="spellEnd"/>
          </w:p>
        </w:tc>
      </w:tr>
      <w:tr w:rsidR="0091784C" w:rsidRPr="00E80F49" w14:paraId="03E696E3" w14:textId="77777777" w:rsidTr="000C2935">
        <w:tc>
          <w:tcPr>
            <w:tcW w:w="1790" w:type="dxa"/>
          </w:tcPr>
          <w:p w14:paraId="19B3C14D" w14:textId="6FAF0546" w:rsidR="0091784C" w:rsidRPr="00E80F49" w:rsidRDefault="0091784C" w:rsidP="0091784C">
            <w:pPr>
              <w:pStyle w:val="TAL"/>
            </w:pPr>
            <w:r w:rsidRPr="00E80F49">
              <w:rPr>
                <w:lang w:eastAsia="ja-JP"/>
              </w:rPr>
              <w:t>FFS</w:t>
            </w:r>
          </w:p>
        </w:tc>
        <w:tc>
          <w:tcPr>
            <w:tcW w:w="1812" w:type="dxa"/>
            <w:shd w:val="clear" w:color="auto" w:fill="auto"/>
            <w:vAlign w:val="center"/>
          </w:tcPr>
          <w:p w14:paraId="200B5727" w14:textId="77777777" w:rsidR="0091784C" w:rsidRPr="00E80F49" w:rsidRDefault="0091784C" w:rsidP="0091784C">
            <w:pPr>
              <w:pStyle w:val="TAL"/>
              <w:jc w:val="center"/>
            </w:pPr>
          </w:p>
        </w:tc>
        <w:tc>
          <w:tcPr>
            <w:tcW w:w="1493" w:type="dxa"/>
          </w:tcPr>
          <w:p w14:paraId="6E1B4523" w14:textId="77777777" w:rsidR="0091784C" w:rsidRPr="00E80F49" w:rsidRDefault="0091784C" w:rsidP="0091784C">
            <w:pPr>
              <w:pStyle w:val="TAC"/>
              <w:jc w:val="left"/>
            </w:pPr>
          </w:p>
        </w:tc>
        <w:tc>
          <w:tcPr>
            <w:tcW w:w="1554" w:type="dxa"/>
            <w:shd w:val="clear" w:color="auto" w:fill="auto"/>
            <w:vAlign w:val="bottom"/>
          </w:tcPr>
          <w:p w14:paraId="273844FB" w14:textId="77777777" w:rsidR="0091784C" w:rsidRPr="00E80F49" w:rsidRDefault="0091784C" w:rsidP="0091784C">
            <w:pPr>
              <w:pStyle w:val="TAC"/>
              <w:jc w:val="left"/>
            </w:pPr>
          </w:p>
        </w:tc>
        <w:tc>
          <w:tcPr>
            <w:tcW w:w="1502" w:type="dxa"/>
            <w:shd w:val="clear" w:color="auto" w:fill="auto"/>
            <w:vAlign w:val="bottom"/>
          </w:tcPr>
          <w:p w14:paraId="34BB0F00" w14:textId="77777777" w:rsidR="0091784C" w:rsidRPr="00E80F49" w:rsidRDefault="0091784C" w:rsidP="0091784C">
            <w:pPr>
              <w:pStyle w:val="TAC"/>
              <w:jc w:val="left"/>
            </w:pPr>
          </w:p>
        </w:tc>
        <w:tc>
          <w:tcPr>
            <w:tcW w:w="1473" w:type="dxa"/>
          </w:tcPr>
          <w:p w14:paraId="073B4739" w14:textId="77777777" w:rsidR="0091784C" w:rsidRPr="00E80F49" w:rsidRDefault="0091784C" w:rsidP="0091784C">
            <w:pPr>
              <w:pStyle w:val="TAL"/>
            </w:pPr>
          </w:p>
        </w:tc>
        <w:tc>
          <w:tcPr>
            <w:tcW w:w="1152"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0C2935">
        <w:tc>
          <w:tcPr>
            <w:tcW w:w="10776" w:type="dxa"/>
            <w:gridSpan w:val="7"/>
          </w:tcPr>
          <w:p w14:paraId="40373498" w14:textId="484A0283" w:rsidR="0091784C" w:rsidRPr="00E80F49" w:rsidRDefault="0091784C" w:rsidP="0091784C">
            <w:pPr>
              <w:pStyle w:val="TAN"/>
            </w:pPr>
            <w:r w:rsidRPr="00E80F49">
              <w:t>NOTE 1:</w:t>
            </w:r>
            <w:r w:rsidRPr="00E80F49">
              <w:tab/>
              <w:t xml:space="preserve">If single UL is allowed in a </w:t>
            </w:r>
            <w:proofErr w:type="spellStart"/>
            <w:r w:rsidRPr="00E80F49">
              <w:t>DC_XA_nYA</w:t>
            </w:r>
            <w:proofErr w:type="spellEnd"/>
            <w:r w:rsidRPr="00E80F49">
              <w:t xml:space="preserve"> configuration the IMD requirements does not apply for </w:t>
            </w:r>
            <w:bookmarkStart w:id="391" w:name="OLE_LINK23"/>
            <w:bookmarkStart w:id="392" w:name="OLE_LINK24"/>
            <w:r w:rsidRPr="00E80F49">
              <w:t xml:space="preserve">UEs supporting UE capability </w:t>
            </w:r>
            <w:proofErr w:type="spellStart"/>
            <w:r w:rsidRPr="00E80F49">
              <w:rPr>
                <w:i/>
              </w:rPr>
              <w:t>singleUL</w:t>
            </w:r>
            <w:proofErr w:type="spellEnd"/>
            <w:r w:rsidRPr="00E80F49">
              <w:rPr>
                <w:i/>
              </w:rPr>
              <w:t>-Transmission</w:t>
            </w:r>
            <w:r w:rsidRPr="00E80F49">
              <w:t>.</w:t>
            </w:r>
            <w:bookmarkEnd w:id="391"/>
            <w:bookmarkEnd w:id="392"/>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93" w:name="_Hlk62808586"/>
      <w:r w:rsidRPr="00E80F49">
        <w:t>Table 4.3.3.1-3</w:t>
      </w:r>
      <w:bookmarkEnd w:id="393"/>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proofErr w:type="spellStart"/>
            <w:r w:rsidRPr="00E80F49">
              <w:t>Refsens</w:t>
            </w:r>
            <w:proofErr w:type="spellEnd"/>
            <w:r w:rsidRPr="00E80F49">
              <w:t xml:space="preserve">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w:t>
            </w:r>
            <w:proofErr w:type="spellStart"/>
            <w:r w:rsidRPr="00E80F49">
              <w:t>N</w:t>
            </w:r>
            <w:r w:rsidR="003874DD" w:rsidRPr="00E80F49">
              <w:t>OTE</w:t>
            </w:r>
            <w:r w:rsidRPr="00E80F49">
              <w:t>ote</w:t>
            </w:r>
            <w:proofErr w:type="spellEnd"/>
            <w:r w:rsidRPr="00E80F49">
              <w:t xml:space="preserv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94" w:name="OLE_LINK21"/>
            <w:bookmarkStart w:id="395" w:name="OLE_LINK22"/>
            <w:r w:rsidRPr="00E80F49">
              <w:t>NE</w:t>
            </w:r>
            <w:bookmarkEnd w:id="394"/>
            <w:bookmarkEnd w:id="395"/>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proofErr w:type="spellStart"/>
            <w:r w:rsidRPr="00E80F49">
              <w:t>DC_XA</w:t>
            </w:r>
            <w:r w:rsidR="003874DD" w:rsidRPr="00E80F49">
              <w:t>_</w:t>
            </w:r>
            <w:r w:rsidRPr="00E80F49">
              <w:t>nY</w:t>
            </w:r>
            <w:proofErr w:type="spellEnd"/>
            <w:r w:rsidRPr="00E80F49">
              <w:t>(2A)-</w:t>
            </w:r>
            <w:proofErr w:type="spellStart"/>
            <w:r w:rsidRPr="00E80F49">
              <w:t>nZA</w:t>
            </w:r>
            <w:proofErr w:type="spellEnd"/>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proofErr w:type="spellStart"/>
            <w:r w:rsidRPr="00E80F49">
              <w:t>DC_XA</w:t>
            </w:r>
            <w:r w:rsidR="003874DD" w:rsidRPr="00E80F49">
              <w:t>_</w:t>
            </w:r>
            <w:r w:rsidRPr="00E80F49">
              <w:t>nYA-nZC</w:t>
            </w:r>
            <w:proofErr w:type="spellEnd"/>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 xml:space="preserve">If single UL is allowed in a </w:t>
            </w:r>
            <w:proofErr w:type="spellStart"/>
            <w:r w:rsidRPr="00E80F49">
              <w:t>DC_XA</w:t>
            </w:r>
            <w:r w:rsidR="003874DD" w:rsidRPr="00E80F49">
              <w:t>_</w:t>
            </w:r>
            <w:r w:rsidRPr="00E80F49">
              <w:t>nYA</w:t>
            </w:r>
            <w:proofErr w:type="spellEnd"/>
            <w:r w:rsidRPr="00E80F49">
              <w:t xml:space="preserve"> configuration the IMD requirements does not apply for </w:t>
            </w:r>
            <w:r w:rsidR="003874DD" w:rsidRPr="00E80F49">
              <w:t xml:space="preserve">UEs supporting UE capability </w:t>
            </w:r>
            <w:proofErr w:type="spellStart"/>
            <w:r w:rsidR="003874DD" w:rsidRPr="00E80F49">
              <w:rPr>
                <w:i/>
              </w:rPr>
              <w:t>singleUL</w:t>
            </w:r>
            <w:proofErr w:type="spellEnd"/>
            <w:r w:rsidR="003874DD" w:rsidRPr="00E80F49">
              <w:rPr>
                <w:i/>
              </w:rPr>
              <w:t>-Transmission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F508B8" w14:paraId="1DCF1FBA" w14:textId="77777777" w:rsidTr="008C05F3">
        <w:trPr>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8C05F3">
        <w:trPr>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8C05F3">
        <w:trPr>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8C05F3">
        <w:trPr>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8C05F3">
        <w:trPr>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8C05F3">
        <w:trPr>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8C05F3">
        <w:trPr>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8C05F3">
        <w:trPr>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8C05F3">
        <w:trPr>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8C05F3">
        <w:trPr>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8C05F3">
        <w:trPr>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8C05F3">
        <w:trPr>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8C05F3">
        <w:trPr>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8C05F3">
        <w:trPr>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8C05F3">
        <w:trPr>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8C05F3">
        <w:trPr>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8C05F3">
        <w:trPr>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8C05F3">
        <w:trPr>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8C05F3">
        <w:trPr>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8C05F3">
        <w:trPr>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8C05F3">
        <w:trPr>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8C05F3">
        <w:trPr>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8C05F3">
        <w:trPr>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8C05F3">
        <w:trPr>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8C05F3">
        <w:trPr>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8C05F3">
        <w:trPr>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8C05F3">
        <w:trPr>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8C05F3">
        <w:trPr>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8C05F3">
        <w:trPr>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8C05F3">
        <w:trPr>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8C05F3">
        <w:trPr>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8C05F3">
        <w:trPr>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8C05F3">
        <w:trPr>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8C05F3">
        <w:trPr>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8C05F3">
        <w:trPr>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8C05F3">
        <w:trPr>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8C05F3">
        <w:trPr>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8C05F3">
        <w:trPr>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8C05F3">
        <w:trPr>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E2297F" w:rsidRPr="00F508B8" w14:paraId="59036323" w14:textId="77777777" w:rsidTr="008C05F3">
        <w:trPr>
          <w:trHeight w:val="248"/>
        </w:trPr>
        <w:tc>
          <w:tcPr>
            <w:tcW w:w="1549" w:type="dxa"/>
            <w:tcBorders>
              <w:top w:val="nil"/>
            </w:tcBorders>
            <w:vAlign w:val="center"/>
          </w:tcPr>
          <w:p w14:paraId="380E2395" w14:textId="35F65491"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n66A</w:t>
            </w:r>
          </w:p>
        </w:tc>
        <w:tc>
          <w:tcPr>
            <w:tcW w:w="1704" w:type="dxa"/>
            <w:shd w:val="clear" w:color="auto" w:fill="auto"/>
            <w:vAlign w:val="center"/>
          </w:tcPr>
          <w:p w14:paraId="1177EEB6" w14:textId="46172195" w:rsidR="00E2297F" w:rsidRPr="00F508B8" w:rsidRDefault="00E2297F" w:rsidP="00E2297F">
            <w:pPr>
              <w:pStyle w:val="TAC"/>
              <w:rPr>
                <w:rFonts w:cs="Arial"/>
                <w:szCs w:val="18"/>
              </w:rPr>
            </w:pPr>
            <w:r>
              <w:rPr>
                <w:rFonts w:cs="Arial"/>
                <w:szCs w:val="18"/>
              </w:rPr>
              <w:t>UL2535 MHz/ UL 1730 MHz</w:t>
            </w:r>
          </w:p>
        </w:tc>
        <w:tc>
          <w:tcPr>
            <w:tcW w:w="1843" w:type="dxa"/>
            <w:shd w:val="clear" w:color="auto" w:fill="auto"/>
            <w:vAlign w:val="center"/>
          </w:tcPr>
          <w:p w14:paraId="410D7EF4" w14:textId="007021FB" w:rsidR="00E2297F" w:rsidRPr="00F508B8" w:rsidRDefault="00E2297F" w:rsidP="00E2297F">
            <w:pPr>
              <w:pStyle w:val="TAC"/>
              <w:rPr>
                <w:rFonts w:cs="Arial"/>
                <w:szCs w:val="18"/>
              </w:rPr>
            </w:pPr>
            <w:r>
              <w:t>10/5</w:t>
            </w:r>
          </w:p>
        </w:tc>
        <w:tc>
          <w:tcPr>
            <w:tcW w:w="1984" w:type="dxa"/>
          </w:tcPr>
          <w:p w14:paraId="3DCC3161" w14:textId="68D44D48" w:rsidR="00E2297F" w:rsidRPr="00F508B8" w:rsidRDefault="00E2297F" w:rsidP="00E2297F">
            <w:pPr>
              <w:pStyle w:val="TAC"/>
            </w:pPr>
            <w:r>
              <w:t>Dual UL intermodulation</w:t>
            </w:r>
          </w:p>
        </w:tc>
        <w:tc>
          <w:tcPr>
            <w:tcW w:w="2975" w:type="dxa"/>
          </w:tcPr>
          <w:p w14:paraId="5D8F2ECD" w14:textId="33A5BEB7" w:rsidR="00E2297F" w:rsidRPr="00F508B8" w:rsidRDefault="00E2297F" w:rsidP="008C05F3">
            <w:pPr>
              <w:pStyle w:val="TAL"/>
            </w:pPr>
            <w:r>
              <w:t>Exception in TS 38.101-3 Table 7.3B.2.3.5.1-1</w:t>
            </w:r>
          </w:p>
        </w:tc>
      </w:tr>
      <w:tr w:rsidR="00E2297F" w:rsidRPr="00F508B8" w14:paraId="18ACC2A9" w14:textId="77777777" w:rsidTr="008C05F3">
        <w:trPr>
          <w:trHeight w:val="248"/>
        </w:trPr>
        <w:tc>
          <w:tcPr>
            <w:tcW w:w="1549" w:type="dxa"/>
            <w:tcBorders>
              <w:top w:val="nil"/>
              <w:bottom w:val="nil"/>
            </w:tcBorders>
            <w:vAlign w:val="center"/>
          </w:tcPr>
          <w:p w14:paraId="707197B5" w14:textId="78924593"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n71A</w:t>
            </w:r>
          </w:p>
        </w:tc>
        <w:tc>
          <w:tcPr>
            <w:tcW w:w="1704" w:type="dxa"/>
            <w:shd w:val="clear" w:color="auto" w:fill="auto"/>
            <w:vAlign w:val="center"/>
          </w:tcPr>
          <w:p w14:paraId="50D5FB1B" w14:textId="18776630" w:rsidR="00E2297F" w:rsidRPr="00F508B8" w:rsidRDefault="00E2297F" w:rsidP="00E2297F">
            <w:pPr>
              <w:pStyle w:val="TAC"/>
              <w:rPr>
                <w:rFonts w:cs="Arial"/>
                <w:szCs w:val="18"/>
              </w:rPr>
            </w:pPr>
            <w:r>
              <w:rPr>
                <w:rFonts w:cs="Arial"/>
                <w:szCs w:val="18"/>
              </w:rPr>
              <w:t>UL 668 MHz/ DL 2672 MHz</w:t>
            </w:r>
          </w:p>
        </w:tc>
        <w:tc>
          <w:tcPr>
            <w:tcW w:w="1843" w:type="dxa"/>
            <w:shd w:val="clear" w:color="auto" w:fill="auto"/>
            <w:vAlign w:val="center"/>
          </w:tcPr>
          <w:p w14:paraId="3C0F1A7E" w14:textId="136A96F5" w:rsidR="00E2297F" w:rsidRPr="00F508B8" w:rsidRDefault="00E2297F" w:rsidP="00E2297F">
            <w:pPr>
              <w:pStyle w:val="TAC"/>
              <w:rPr>
                <w:rFonts w:cs="Arial"/>
                <w:szCs w:val="18"/>
              </w:rPr>
            </w:pPr>
            <w:r>
              <w:t>20/5</w:t>
            </w:r>
          </w:p>
        </w:tc>
        <w:tc>
          <w:tcPr>
            <w:tcW w:w="1984" w:type="dxa"/>
          </w:tcPr>
          <w:p w14:paraId="2A782BE4" w14:textId="7B2DE46E" w:rsidR="00E2297F" w:rsidRPr="00F508B8" w:rsidRDefault="00E2297F" w:rsidP="00E2297F">
            <w:pPr>
              <w:pStyle w:val="TAC"/>
            </w:pPr>
            <w:r>
              <w:rPr>
                <w:rFonts w:cs="Arial"/>
                <w:szCs w:val="18"/>
              </w:rPr>
              <w:t>UL Harmonic Interference</w:t>
            </w:r>
          </w:p>
        </w:tc>
        <w:tc>
          <w:tcPr>
            <w:tcW w:w="2975" w:type="dxa"/>
            <w:vAlign w:val="center"/>
          </w:tcPr>
          <w:p w14:paraId="5F3894AE" w14:textId="2AA14F57" w:rsidR="00E2297F" w:rsidRPr="00F508B8" w:rsidRDefault="00E2297F" w:rsidP="008C05F3">
            <w:pPr>
              <w:pStyle w:val="TAL"/>
            </w:pPr>
            <w:r>
              <w:t>Exception Note 6, 7, 17 of TS 38.101-3 table 7.3B.2.3.1-1</w:t>
            </w:r>
          </w:p>
        </w:tc>
      </w:tr>
      <w:tr w:rsidR="00E2297F" w:rsidRPr="00F508B8" w14:paraId="7EA80E8A" w14:textId="77777777" w:rsidTr="008C05F3">
        <w:trPr>
          <w:trHeight w:val="248"/>
        </w:trPr>
        <w:tc>
          <w:tcPr>
            <w:tcW w:w="1549" w:type="dxa"/>
            <w:tcBorders>
              <w:top w:val="nil"/>
            </w:tcBorders>
            <w:vAlign w:val="center"/>
          </w:tcPr>
          <w:p w14:paraId="106E17B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F508B8" w:rsidRDefault="00E2297F" w:rsidP="00E2297F">
            <w:pPr>
              <w:pStyle w:val="TAC"/>
              <w:rPr>
                <w:rFonts w:cs="Arial"/>
                <w:szCs w:val="18"/>
              </w:rPr>
            </w:pPr>
            <w:r>
              <w:rPr>
                <w:rFonts w:cs="Arial"/>
                <w:szCs w:val="18"/>
              </w:rPr>
              <w:t>UL 668 MHz/ DL 2620 MHz</w:t>
            </w:r>
          </w:p>
        </w:tc>
        <w:tc>
          <w:tcPr>
            <w:tcW w:w="1843" w:type="dxa"/>
            <w:shd w:val="clear" w:color="auto" w:fill="auto"/>
            <w:vAlign w:val="center"/>
          </w:tcPr>
          <w:p w14:paraId="5A1699D5" w14:textId="184B2A31" w:rsidR="00E2297F" w:rsidRPr="00F508B8" w:rsidRDefault="00E2297F" w:rsidP="00E2297F">
            <w:pPr>
              <w:pStyle w:val="TAC"/>
              <w:rPr>
                <w:rFonts w:cs="Arial"/>
                <w:szCs w:val="18"/>
              </w:rPr>
            </w:pPr>
            <w:r>
              <w:t>20/5</w:t>
            </w:r>
          </w:p>
        </w:tc>
        <w:tc>
          <w:tcPr>
            <w:tcW w:w="1984" w:type="dxa"/>
          </w:tcPr>
          <w:p w14:paraId="30187318" w14:textId="169E65EE" w:rsidR="00E2297F" w:rsidRPr="00F508B8" w:rsidRDefault="00E2297F" w:rsidP="00E2297F">
            <w:pPr>
              <w:pStyle w:val="TAC"/>
            </w:pPr>
            <w:r>
              <w:rPr>
                <w:rFonts w:cs="Arial"/>
                <w:szCs w:val="18"/>
              </w:rPr>
              <w:t>UL Harmonic avoiding</w:t>
            </w:r>
          </w:p>
        </w:tc>
        <w:tc>
          <w:tcPr>
            <w:tcW w:w="2975" w:type="dxa"/>
          </w:tcPr>
          <w:p w14:paraId="35043D15" w14:textId="55B923EA" w:rsidR="00E2297F" w:rsidRPr="00F508B8" w:rsidRDefault="00E2297F" w:rsidP="008C05F3">
            <w:pPr>
              <w:pStyle w:val="TAL"/>
            </w:pPr>
            <w:r>
              <w:t>HD avoid</w:t>
            </w:r>
          </w:p>
        </w:tc>
      </w:tr>
      <w:tr w:rsidR="00E2297F" w:rsidRPr="00F508B8" w14:paraId="5B4A8BDC" w14:textId="77777777" w:rsidTr="008C05F3">
        <w:trPr>
          <w:trHeight w:val="248"/>
        </w:trPr>
        <w:tc>
          <w:tcPr>
            <w:tcW w:w="1549" w:type="dxa"/>
            <w:tcBorders>
              <w:top w:val="nil"/>
            </w:tcBorders>
            <w:vAlign w:val="center"/>
          </w:tcPr>
          <w:p w14:paraId="305AE2E3" w14:textId="3AA3BAA6"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n77A</w:t>
            </w:r>
          </w:p>
        </w:tc>
        <w:tc>
          <w:tcPr>
            <w:tcW w:w="1704" w:type="dxa"/>
            <w:shd w:val="clear" w:color="auto" w:fill="auto"/>
            <w:vAlign w:val="center"/>
          </w:tcPr>
          <w:p w14:paraId="29BEE20D" w14:textId="363C48B3" w:rsidR="00E2297F" w:rsidRPr="00F508B8" w:rsidRDefault="00E2297F" w:rsidP="00E2297F">
            <w:pPr>
              <w:pStyle w:val="TAC"/>
              <w:rPr>
                <w:rFonts w:cs="Arial"/>
                <w:szCs w:val="18"/>
              </w:rPr>
            </w:pPr>
            <w:r>
              <w:rPr>
                <w:rFonts w:cs="Arial"/>
                <w:szCs w:val="18"/>
              </w:rPr>
              <w:t>UL2540 MHz/ UL 3870 MHz</w:t>
            </w:r>
          </w:p>
        </w:tc>
        <w:tc>
          <w:tcPr>
            <w:tcW w:w="1843" w:type="dxa"/>
            <w:shd w:val="clear" w:color="auto" w:fill="auto"/>
            <w:vAlign w:val="center"/>
          </w:tcPr>
          <w:p w14:paraId="1AF2E06C" w14:textId="41BDBF10" w:rsidR="00E2297F" w:rsidRPr="00F508B8" w:rsidRDefault="00E2297F" w:rsidP="00E2297F">
            <w:pPr>
              <w:pStyle w:val="TAC"/>
              <w:rPr>
                <w:rFonts w:cs="Arial"/>
                <w:szCs w:val="18"/>
              </w:rPr>
            </w:pPr>
            <w:r>
              <w:t>5/10</w:t>
            </w:r>
          </w:p>
        </w:tc>
        <w:tc>
          <w:tcPr>
            <w:tcW w:w="1984" w:type="dxa"/>
          </w:tcPr>
          <w:p w14:paraId="72983E96" w14:textId="27579FF5" w:rsidR="00E2297F" w:rsidRPr="00F508B8" w:rsidRDefault="00E2297F" w:rsidP="00E2297F">
            <w:pPr>
              <w:pStyle w:val="TAC"/>
            </w:pPr>
            <w:r>
              <w:t>Dual UL intermodulation</w:t>
            </w:r>
          </w:p>
        </w:tc>
        <w:tc>
          <w:tcPr>
            <w:tcW w:w="2975" w:type="dxa"/>
          </w:tcPr>
          <w:p w14:paraId="55A5F8E7" w14:textId="67A036FE" w:rsidR="00E2297F" w:rsidRPr="00F508B8" w:rsidRDefault="00E2297F" w:rsidP="008C05F3">
            <w:pPr>
              <w:pStyle w:val="TAL"/>
            </w:pPr>
            <w:r>
              <w:t>Exception in TS 38.101-3 Table 7.3B.2.3.5.1-1</w:t>
            </w:r>
          </w:p>
        </w:tc>
      </w:tr>
      <w:tr w:rsidR="00E2297F" w:rsidRPr="00F508B8" w14:paraId="7A82D1C1" w14:textId="77777777" w:rsidTr="008C05F3">
        <w:trPr>
          <w:trHeight w:val="248"/>
        </w:trPr>
        <w:tc>
          <w:tcPr>
            <w:tcW w:w="1549" w:type="dxa"/>
            <w:tcBorders>
              <w:top w:val="nil"/>
            </w:tcBorders>
            <w:vAlign w:val="center"/>
          </w:tcPr>
          <w:p w14:paraId="6FF9FCB2"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E2297F" w:rsidRPr="00F508B8" w:rsidRDefault="00E2297F" w:rsidP="00E2297F">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E2297F" w:rsidRPr="00F508B8" w:rsidRDefault="00E2297F" w:rsidP="00E2297F">
            <w:pPr>
              <w:pStyle w:val="TAC"/>
              <w:rPr>
                <w:rFonts w:cs="Arial"/>
                <w:szCs w:val="18"/>
              </w:rPr>
            </w:pPr>
            <w:r w:rsidRPr="00F508B8">
              <w:t>20/100</w:t>
            </w:r>
          </w:p>
        </w:tc>
        <w:tc>
          <w:tcPr>
            <w:tcW w:w="1984" w:type="dxa"/>
            <w:vAlign w:val="center"/>
          </w:tcPr>
          <w:p w14:paraId="0353FF66" w14:textId="77777777" w:rsidR="00E2297F" w:rsidRPr="00F508B8" w:rsidRDefault="00E2297F" w:rsidP="00E2297F">
            <w:pPr>
              <w:pStyle w:val="TAC"/>
              <w:rPr>
                <w:rFonts w:cs="Arial"/>
                <w:szCs w:val="18"/>
              </w:rPr>
            </w:pPr>
            <w:r w:rsidRPr="00F508B8">
              <w:t>Cross band isolation</w:t>
            </w:r>
          </w:p>
        </w:tc>
        <w:tc>
          <w:tcPr>
            <w:tcW w:w="2975" w:type="dxa"/>
            <w:vAlign w:val="center"/>
          </w:tcPr>
          <w:p w14:paraId="48798F7F" w14:textId="77777777" w:rsidR="00E2297F" w:rsidRPr="00F508B8" w:rsidRDefault="00E2297F" w:rsidP="00E2297F">
            <w:pPr>
              <w:pStyle w:val="TAL"/>
              <w:rPr>
                <w:rFonts w:cs="Arial"/>
                <w:szCs w:val="18"/>
              </w:rPr>
            </w:pPr>
            <w:r w:rsidRPr="00F508B8">
              <w:t>Exception in TS 38.101-3 table 7.3B.2.3.4-1</w:t>
            </w:r>
          </w:p>
        </w:tc>
      </w:tr>
      <w:tr w:rsidR="00E2297F" w:rsidRPr="00F508B8" w14:paraId="00EE990A" w14:textId="77777777" w:rsidTr="008C05F3">
        <w:trPr>
          <w:trHeight w:val="248"/>
        </w:trPr>
        <w:tc>
          <w:tcPr>
            <w:tcW w:w="1549" w:type="dxa"/>
            <w:vMerge w:val="restart"/>
            <w:tcBorders>
              <w:top w:val="nil"/>
            </w:tcBorders>
            <w:vAlign w:val="center"/>
          </w:tcPr>
          <w:p w14:paraId="07B5C90F" w14:textId="77777777" w:rsidR="00E2297F" w:rsidRPr="00F508B8" w:rsidRDefault="00E2297F" w:rsidP="00E2297F">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E2297F" w:rsidRPr="00F508B8" w:rsidRDefault="00E2297F" w:rsidP="00E2297F">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092199F8" w14:textId="77777777" w:rsidR="00E2297F" w:rsidRPr="00F508B8" w:rsidRDefault="00E2297F" w:rsidP="00E2297F">
            <w:pPr>
              <w:pStyle w:val="TAC"/>
            </w:pPr>
            <w:r w:rsidRPr="00F508B8">
              <w:rPr>
                <w:rFonts w:cs="Arial"/>
                <w:szCs w:val="18"/>
              </w:rPr>
              <w:t>UL Harmonic Interference HD3</w:t>
            </w:r>
          </w:p>
        </w:tc>
        <w:tc>
          <w:tcPr>
            <w:tcW w:w="2975" w:type="dxa"/>
            <w:vAlign w:val="center"/>
          </w:tcPr>
          <w:p w14:paraId="691C6228" w14:textId="77777777" w:rsidR="00E2297F" w:rsidRPr="00F508B8" w:rsidRDefault="00E2297F" w:rsidP="00E2297F">
            <w:pPr>
              <w:pStyle w:val="TAL"/>
            </w:pPr>
            <w:r w:rsidRPr="00F508B8">
              <w:rPr>
                <w:color w:val="000000"/>
              </w:rPr>
              <w:t>Exception Note 9 of TS 38.101-3 Table 7.3B.2.3.1-1</w:t>
            </w:r>
          </w:p>
        </w:tc>
      </w:tr>
      <w:tr w:rsidR="00E2297F" w:rsidRPr="00F508B8" w14:paraId="2DD3B940" w14:textId="77777777" w:rsidTr="008C05F3">
        <w:trPr>
          <w:trHeight w:val="248"/>
        </w:trPr>
        <w:tc>
          <w:tcPr>
            <w:tcW w:w="1549" w:type="dxa"/>
            <w:vMerge/>
            <w:vAlign w:val="center"/>
          </w:tcPr>
          <w:p w14:paraId="5C71B573" w14:textId="77777777" w:rsidR="00E2297F" w:rsidRPr="00F508B8"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F508B8" w:rsidRDefault="00E2297F" w:rsidP="00E2297F">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144DCDE0" w14:textId="77777777" w:rsidR="00E2297F" w:rsidRPr="00F508B8" w:rsidRDefault="00E2297F" w:rsidP="00E2297F">
            <w:pPr>
              <w:pStyle w:val="TAC"/>
            </w:pPr>
            <w:r w:rsidRPr="00F508B8">
              <w:rPr>
                <w:rFonts w:cs="Arial"/>
                <w:szCs w:val="18"/>
              </w:rPr>
              <w:t>UL Harmonic avoiding</w:t>
            </w:r>
          </w:p>
        </w:tc>
        <w:tc>
          <w:tcPr>
            <w:tcW w:w="2975" w:type="dxa"/>
            <w:vAlign w:val="center"/>
          </w:tcPr>
          <w:p w14:paraId="07DFBFF4" w14:textId="77777777" w:rsidR="00E2297F" w:rsidRPr="00F508B8" w:rsidRDefault="00E2297F" w:rsidP="00E2297F">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E2297F" w:rsidRPr="00F508B8" w:rsidDel="00D02FDD" w14:paraId="3EB09C42" w14:textId="77777777" w:rsidTr="008C05F3">
        <w:trPr>
          <w:trHeight w:val="248"/>
        </w:trPr>
        <w:tc>
          <w:tcPr>
            <w:tcW w:w="1549" w:type="dxa"/>
            <w:tcBorders>
              <w:top w:val="nil"/>
              <w:bottom w:val="nil"/>
            </w:tcBorders>
          </w:tcPr>
          <w:p w14:paraId="2E769C46" w14:textId="77777777" w:rsidR="00E2297F" w:rsidRPr="00F508B8" w:rsidRDefault="00E2297F" w:rsidP="00E2297F">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E2297F" w:rsidRPr="00F508B8" w:rsidDel="00D02FDD" w:rsidRDefault="00E2297F" w:rsidP="00E2297F">
            <w:pPr>
              <w:pStyle w:val="TAC"/>
              <w:rPr>
                <w:lang w:eastAsia="en-US"/>
              </w:rPr>
            </w:pPr>
            <w:r w:rsidRPr="00F508B8">
              <w:t>Mid (UL 897.5 MHz) / 3590.01</w:t>
            </w:r>
          </w:p>
        </w:tc>
        <w:tc>
          <w:tcPr>
            <w:tcW w:w="1843" w:type="dxa"/>
            <w:shd w:val="clear" w:color="auto" w:fill="auto"/>
          </w:tcPr>
          <w:p w14:paraId="3928677D" w14:textId="77777777" w:rsidR="00E2297F" w:rsidRPr="00F508B8" w:rsidDel="00D02FDD" w:rsidRDefault="00E2297F" w:rsidP="00E2297F">
            <w:pPr>
              <w:pStyle w:val="TAC"/>
              <w:rPr>
                <w:lang w:eastAsia="en-US"/>
              </w:rPr>
            </w:pPr>
            <w:r w:rsidRPr="00F508B8">
              <w:t>Highest (10 MHz) / Highest (100 MHz)</w:t>
            </w:r>
          </w:p>
        </w:tc>
        <w:tc>
          <w:tcPr>
            <w:tcW w:w="1984" w:type="dxa"/>
          </w:tcPr>
          <w:p w14:paraId="5E16F323" w14:textId="77777777" w:rsidR="00E2297F" w:rsidRPr="00F508B8" w:rsidDel="00D02FDD" w:rsidRDefault="00E2297F" w:rsidP="00E2297F">
            <w:pPr>
              <w:pStyle w:val="TAC"/>
              <w:rPr>
                <w:rFonts w:cs="Arial"/>
                <w:szCs w:val="18"/>
              </w:rPr>
            </w:pPr>
            <w:r w:rsidRPr="00F508B8">
              <w:rPr>
                <w:color w:val="000000"/>
              </w:rPr>
              <w:t>UL Harmonic Interference HD4</w:t>
            </w:r>
          </w:p>
        </w:tc>
        <w:tc>
          <w:tcPr>
            <w:tcW w:w="2975" w:type="dxa"/>
          </w:tcPr>
          <w:p w14:paraId="317A5F8E" w14:textId="77777777" w:rsidR="00E2297F" w:rsidRPr="00F508B8" w:rsidDel="00D02FDD" w:rsidRDefault="00E2297F" w:rsidP="00E2297F">
            <w:pPr>
              <w:pStyle w:val="TAL"/>
              <w:rPr>
                <w:lang w:eastAsia="en-US"/>
              </w:rPr>
            </w:pPr>
            <w:r w:rsidRPr="00F508B8">
              <w:t>Exception Note 7 of TS38.101-3 table 7.3B.2.3.1-1</w:t>
            </w:r>
          </w:p>
        </w:tc>
      </w:tr>
      <w:tr w:rsidR="00E2297F" w:rsidRPr="00F508B8" w:rsidDel="00D02FDD" w14:paraId="3176D60E" w14:textId="77777777" w:rsidTr="008C05F3">
        <w:trPr>
          <w:trHeight w:val="248"/>
        </w:trPr>
        <w:tc>
          <w:tcPr>
            <w:tcW w:w="1549" w:type="dxa"/>
            <w:tcBorders>
              <w:top w:val="nil"/>
              <w:bottom w:val="nil"/>
            </w:tcBorders>
          </w:tcPr>
          <w:p w14:paraId="1867695E"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F508B8" w:rsidDel="00D02FDD" w:rsidRDefault="00E2297F" w:rsidP="00E2297F">
            <w:pPr>
              <w:pStyle w:val="TAC"/>
              <w:rPr>
                <w:lang w:eastAsia="en-US"/>
              </w:rPr>
            </w:pPr>
            <w:r w:rsidRPr="00F508B8">
              <w:t>Mid (UL 897.5 MHz) / 3520.005</w:t>
            </w:r>
          </w:p>
        </w:tc>
        <w:tc>
          <w:tcPr>
            <w:tcW w:w="1843" w:type="dxa"/>
            <w:shd w:val="clear" w:color="auto" w:fill="auto"/>
          </w:tcPr>
          <w:p w14:paraId="4A6E73A1" w14:textId="77777777" w:rsidR="00E2297F" w:rsidRPr="00F508B8" w:rsidDel="00D02FDD" w:rsidRDefault="00E2297F" w:rsidP="00E2297F">
            <w:pPr>
              <w:pStyle w:val="TAC"/>
              <w:rPr>
                <w:lang w:eastAsia="en-US"/>
              </w:rPr>
            </w:pPr>
            <w:r w:rsidRPr="00F508B8">
              <w:t>Highest (10 MHz) / Highest (100 MHz)</w:t>
            </w:r>
          </w:p>
        </w:tc>
        <w:tc>
          <w:tcPr>
            <w:tcW w:w="1984" w:type="dxa"/>
          </w:tcPr>
          <w:p w14:paraId="0A56B378" w14:textId="77777777" w:rsidR="00E2297F" w:rsidRPr="00F508B8" w:rsidDel="00D02FDD" w:rsidRDefault="00E2297F" w:rsidP="00E2297F">
            <w:pPr>
              <w:pStyle w:val="TAC"/>
              <w:rPr>
                <w:rFonts w:cs="Arial"/>
                <w:szCs w:val="18"/>
              </w:rPr>
            </w:pPr>
          </w:p>
        </w:tc>
        <w:tc>
          <w:tcPr>
            <w:tcW w:w="2975" w:type="dxa"/>
          </w:tcPr>
          <w:p w14:paraId="3B2FBD1D" w14:textId="77777777" w:rsidR="00E2297F" w:rsidRPr="00F508B8" w:rsidDel="00D02FDD" w:rsidRDefault="00E2297F" w:rsidP="00E2297F">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E2297F" w:rsidRPr="00F508B8" w:rsidDel="00D02FDD" w14:paraId="68CB29A7" w14:textId="77777777" w:rsidTr="008C05F3">
        <w:trPr>
          <w:trHeight w:val="248"/>
        </w:trPr>
        <w:tc>
          <w:tcPr>
            <w:tcW w:w="1549" w:type="dxa"/>
            <w:tcBorders>
              <w:top w:val="nil"/>
            </w:tcBorders>
          </w:tcPr>
          <w:p w14:paraId="36FEACBB"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F508B8" w:rsidDel="00D02FDD" w:rsidRDefault="00E2297F" w:rsidP="00E2297F">
            <w:pPr>
              <w:pStyle w:val="TAC"/>
              <w:rPr>
                <w:lang w:eastAsia="en-US"/>
              </w:rPr>
            </w:pPr>
            <w:r w:rsidRPr="00F508B8">
              <w:rPr>
                <w:rFonts w:eastAsia="MS Mincho"/>
              </w:rPr>
              <w:t>UL 897.5/ UL 3634.995</w:t>
            </w:r>
          </w:p>
        </w:tc>
        <w:tc>
          <w:tcPr>
            <w:tcW w:w="1843" w:type="dxa"/>
            <w:shd w:val="clear" w:color="auto" w:fill="auto"/>
          </w:tcPr>
          <w:p w14:paraId="0ED84615" w14:textId="77777777" w:rsidR="00E2297F" w:rsidRPr="00F508B8" w:rsidDel="00D02FDD" w:rsidRDefault="00E2297F" w:rsidP="00E2297F">
            <w:pPr>
              <w:pStyle w:val="TAC"/>
              <w:rPr>
                <w:lang w:eastAsia="en-US"/>
              </w:rPr>
            </w:pPr>
            <w:r w:rsidRPr="00F508B8">
              <w:t>5/40</w:t>
            </w:r>
          </w:p>
        </w:tc>
        <w:tc>
          <w:tcPr>
            <w:tcW w:w="1984" w:type="dxa"/>
          </w:tcPr>
          <w:p w14:paraId="1A054CE0" w14:textId="77777777" w:rsidR="00E2297F" w:rsidRPr="00F508B8" w:rsidDel="00D02FDD" w:rsidRDefault="00E2297F" w:rsidP="00E2297F">
            <w:pPr>
              <w:pStyle w:val="TAC"/>
              <w:rPr>
                <w:rFonts w:cs="Arial"/>
                <w:szCs w:val="18"/>
              </w:rPr>
            </w:pPr>
            <w:r w:rsidRPr="00F508B8">
              <w:rPr>
                <w:rFonts w:cs="Arial"/>
                <w:szCs w:val="18"/>
              </w:rPr>
              <w:t>Dual UL intermodulation</w:t>
            </w:r>
          </w:p>
        </w:tc>
        <w:tc>
          <w:tcPr>
            <w:tcW w:w="2975" w:type="dxa"/>
          </w:tcPr>
          <w:p w14:paraId="5862FE85" w14:textId="77777777" w:rsidR="00E2297F" w:rsidRPr="00F508B8" w:rsidDel="00D02FDD" w:rsidRDefault="00E2297F" w:rsidP="00E2297F">
            <w:pPr>
              <w:pStyle w:val="TAL"/>
              <w:rPr>
                <w:lang w:eastAsia="en-US"/>
              </w:rPr>
            </w:pPr>
            <w:r w:rsidRPr="00F508B8">
              <w:rPr>
                <w:rFonts w:cs="Arial"/>
                <w:szCs w:val="18"/>
              </w:rPr>
              <w:t>Exception in TS 38.101-3 Table 7.3B.2.3.5.1-1</w:t>
            </w:r>
          </w:p>
        </w:tc>
      </w:tr>
      <w:tr w:rsidR="00E2297F" w:rsidRPr="00F508B8" w:rsidDel="00D02FDD" w14:paraId="7EF5CCE0" w14:textId="77777777" w:rsidTr="008C05F3">
        <w:trPr>
          <w:trHeight w:val="248"/>
        </w:trPr>
        <w:tc>
          <w:tcPr>
            <w:tcW w:w="1549" w:type="dxa"/>
            <w:tcBorders>
              <w:top w:val="nil"/>
              <w:bottom w:val="nil"/>
            </w:tcBorders>
          </w:tcPr>
          <w:p w14:paraId="5509D6BD"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E2297F" w:rsidRPr="00F508B8" w:rsidRDefault="00E2297F" w:rsidP="00E2297F">
            <w:pPr>
              <w:pStyle w:val="TAC"/>
              <w:rPr>
                <w:rFonts w:eastAsia="MS Mincho"/>
              </w:rPr>
            </w:pPr>
            <w:r w:rsidRPr="00F508B8">
              <w:t>UL 900/DL 4500</w:t>
            </w:r>
          </w:p>
        </w:tc>
        <w:tc>
          <w:tcPr>
            <w:tcW w:w="1843" w:type="dxa"/>
            <w:shd w:val="clear" w:color="auto" w:fill="auto"/>
          </w:tcPr>
          <w:p w14:paraId="4A92BCCC" w14:textId="77777777" w:rsidR="00E2297F" w:rsidRPr="00F508B8" w:rsidRDefault="00E2297F" w:rsidP="00E2297F">
            <w:pPr>
              <w:pStyle w:val="TAC"/>
            </w:pPr>
            <w:r w:rsidRPr="00F508B8">
              <w:t>10/100</w:t>
            </w:r>
          </w:p>
        </w:tc>
        <w:tc>
          <w:tcPr>
            <w:tcW w:w="1984" w:type="dxa"/>
          </w:tcPr>
          <w:p w14:paraId="7A61B5D9"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118A3A93" w14:textId="77777777" w:rsidR="00E2297F" w:rsidRPr="00F508B8" w:rsidRDefault="00E2297F" w:rsidP="00E2297F">
            <w:pPr>
              <w:pStyle w:val="TAL"/>
              <w:rPr>
                <w:rFonts w:cs="Arial"/>
                <w:szCs w:val="18"/>
              </w:rPr>
            </w:pPr>
            <w:r w:rsidRPr="00F508B8">
              <w:rPr>
                <w:color w:val="000000"/>
              </w:rPr>
              <w:t xml:space="preserve">Exception Note 4 </w:t>
            </w:r>
            <w:proofErr w:type="spellStart"/>
            <w:r w:rsidRPr="00F508B8">
              <w:rPr>
                <w:color w:val="000000"/>
              </w:rPr>
              <w:t>nad</w:t>
            </w:r>
            <w:proofErr w:type="spellEnd"/>
            <w:r w:rsidRPr="00F508B8">
              <w:rPr>
                <w:color w:val="000000"/>
              </w:rPr>
              <w:t xml:space="preserve"> 5 of TS38.101-3 table 7.3B.2.3.1-1</w:t>
            </w:r>
          </w:p>
        </w:tc>
      </w:tr>
      <w:tr w:rsidR="00E2297F" w:rsidRPr="00F508B8" w:rsidDel="00D02FDD" w14:paraId="127188F6" w14:textId="77777777" w:rsidTr="008C05F3">
        <w:trPr>
          <w:trHeight w:val="248"/>
        </w:trPr>
        <w:tc>
          <w:tcPr>
            <w:tcW w:w="1549" w:type="dxa"/>
            <w:tcBorders>
              <w:top w:val="nil"/>
              <w:bottom w:val="nil"/>
            </w:tcBorders>
          </w:tcPr>
          <w:p w14:paraId="36C1A569"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F508B8" w:rsidRDefault="00E2297F" w:rsidP="00E2297F">
            <w:pPr>
              <w:pStyle w:val="TAC"/>
              <w:rPr>
                <w:rFonts w:eastAsia="MS Mincho"/>
              </w:rPr>
            </w:pPr>
            <w:r w:rsidRPr="00F508B8">
              <w:t>UL 900/DL 4299.99</w:t>
            </w:r>
          </w:p>
        </w:tc>
        <w:tc>
          <w:tcPr>
            <w:tcW w:w="1843" w:type="dxa"/>
            <w:shd w:val="clear" w:color="auto" w:fill="auto"/>
            <w:vAlign w:val="center"/>
          </w:tcPr>
          <w:p w14:paraId="4282C3BC" w14:textId="77777777" w:rsidR="00E2297F" w:rsidRPr="00F508B8" w:rsidRDefault="00E2297F" w:rsidP="00E2297F">
            <w:pPr>
              <w:pStyle w:val="TAC"/>
            </w:pPr>
            <w:r w:rsidRPr="00F508B8">
              <w:t>10/100</w:t>
            </w:r>
          </w:p>
        </w:tc>
        <w:tc>
          <w:tcPr>
            <w:tcW w:w="1984" w:type="dxa"/>
            <w:vAlign w:val="center"/>
          </w:tcPr>
          <w:p w14:paraId="2D9BED2C" w14:textId="77777777" w:rsidR="00E2297F" w:rsidRPr="00F508B8" w:rsidRDefault="00E2297F" w:rsidP="00E2297F">
            <w:pPr>
              <w:pStyle w:val="TAC"/>
              <w:rPr>
                <w:rFonts w:cs="Arial"/>
                <w:szCs w:val="18"/>
              </w:rPr>
            </w:pPr>
          </w:p>
        </w:tc>
        <w:tc>
          <w:tcPr>
            <w:tcW w:w="2975" w:type="dxa"/>
            <w:vAlign w:val="center"/>
          </w:tcPr>
          <w:p w14:paraId="51E67DB6" w14:textId="77777777" w:rsidR="00E2297F" w:rsidRPr="00F508B8" w:rsidRDefault="00E2297F" w:rsidP="00E2297F">
            <w:pPr>
              <w:pStyle w:val="TAL"/>
              <w:rPr>
                <w:rFonts w:cs="Arial"/>
                <w:szCs w:val="18"/>
              </w:rPr>
            </w:pPr>
            <w:r w:rsidRPr="00F508B8">
              <w:rPr>
                <w:rFonts w:cs="Arial"/>
                <w:szCs w:val="18"/>
              </w:rPr>
              <w:t>HD avoid</w:t>
            </w:r>
          </w:p>
        </w:tc>
      </w:tr>
      <w:tr w:rsidR="00E2297F" w:rsidRPr="00F508B8" w:rsidDel="00D02FDD" w14:paraId="1B797853" w14:textId="77777777" w:rsidTr="008C05F3">
        <w:trPr>
          <w:trHeight w:val="248"/>
        </w:trPr>
        <w:tc>
          <w:tcPr>
            <w:tcW w:w="1549" w:type="dxa"/>
            <w:tcBorders>
              <w:top w:val="nil"/>
            </w:tcBorders>
          </w:tcPr>
          <w:p w14:paraId="289FF0AD"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F508B8" w:rsidRDefault="00E2297F" w:rsidP="00E2297F">
            <w:pPr>
              <w:pStyle w:val="TAC"/>
              <w:rPr>
                <w:rFonts w:eastAsia="MS Mincho"/>
              </w:rPr>
            </w:pPr>
            <w:r w:rsidRPr="00F508B8">
              <w:t>UL 897.5/ UL 4532.505</w:t>
            </w:r>
          </w:p>
        </w:tc>
        <w:tc>
          <w:tcPr>
            <w:tcW w:w="1843" w:type="dxa"/>
            <w:shd w:val="clear" w:color="auto" w:fill="auto"/>
            <w:vAlign w:val="center"/>
          </w:tcPr>
          <w:p w14:paraId="43535063" w14:textId="77777777" w:rsidR="00E2297F" w:rsidRPr="00F508B8" w:rsidRDefault="00E2297F" w:rsidP="00E2297F">
            <w:pPr>
              <w:pStyle w:val="TAC"/>
            </w:pPr>
            <w:r w:rsidRPr="00F508B8">
              <w:t>5/40</w:t>
            </w:r>
          </w:p>
        </w:tc>
        <w:tc>
          <w:tcPr>
            <w:tcW w:w="1984" w:type="dxa"/>
            <w:vAlign w:val="center"/>
          </w:tcPr>
          <w:p w14:paraId="6E3FB1B7" w14:textId="77777777" w:rsidR="00E2297F" w:rsidRPr="00F508B8" w:rsidRDefault="00E2297F" w:rsidP="00E2297F">
            <w:pPr>
              <w:pStyle w:val="TAC"/>
              <w:rPr>
                <w:rFonts w:cs="Arial"/>
                <w:szCs w:val="18"/>
              </w:rPr>
            </w:pPr>
            <w:r w:rsidRPr="00F508B8">
              <w:rPr>
                <w:rFonts w:cs="Arial"/>
                <w:szCs w:val="18"/>
              </w:rPr>
              <w:t>Dual UL intermodulation</w:t>
            </w:r>
          </w:p>
        </w:tc>
        <w:tc>
          <w:tcPr>
            <w:tcW w:w="2975" w:type="dxa"/>
            <w:vAlign w:val="center"/>
          </w:tcPr>
          <w:p w14:paraId="1C91ABD3" w14:textId="77777777" w:rsidR="00E2297F" w:rsidRPr="00F508B8" w:rsidRDefault="00E2297F" w:rsidP="00E2297F">
            <w:pPr>
              <w:pStyle w:val="TAL"/>
              <w:rPr>
                <w:rFonts w:cs="Arial"/>
                <w:szCs w:val="18"/>
              </w:rPr>
            </w:pPr>
            <w:r w:rsidRPr="00F508B8">
              <w:rPr>
                <w:color w:val="000000"/>
              </w:rPr>
              <w:t>Exception in TS 38.101-3 Table 7.3B.2.3.5.1-1</w:t>
            </w:r>
          </w:p>
        </w:tc>
      </w:tr>
      <w:tr w:rsidR="00E2297F" w:rsidRPr="00F508B8" w14:paraId="4086F34C" w14:textId="77777777" w:rsidTr="008C05F3">
        <w:trPr>
          <w:trHeight w:val="248"/>
        </w:trPr>
        <w:tc>
          <w:tcPr>
            <w:tcW w:w="1549" w:type="dxa"/>
            <w:tcBorders>
              <w:top w:val="nil"/>
              <w:bottom w:val="nil"/>
            </w:tcBorders>
            <w:vAlign w:val="center"/>
          </w:tcPr>
          <w:p w14:paraId="1E09C43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E2297F" w:rsidRPr="00F508B8" w:rsidRDefault="00E2297F" w:rsidP="00E2297F">
            <w:pPr>
              <w:pStyle w:val="TAC"/>
              <w:rPr>
                <w:lang w:eastAsia="en-US"/>
              </w:rPr>
            </w:pPr>
            <w:r w:rsidRPr="00F508B8">
              <w:rPr>
                <w:lang w:eastAsia="en-US"/>
              </w:rPr>
              <w:t>Mid (DL 1485.9 MHz) / 4457.7</w:t>
            </w:r>
          </w:p>
        </w:tc>
        <w:tc>
          <w:tcPr>
            <w:tcW w:w="1843" w:type="dxa"/>
            <w:shd w:val="clear" w:color="auto" w:fill="auto"/>
          </w:tcPr>
          <w:p w14:paraId="46BF4CB6"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33EEB510" w14:textId="77777777" w:rsidR="00E2297F" w:rsidRPr="00F508B8" w:rsidRDefault="00E2297F" w:rsidP="00E2297F">
            <w:pPr>
              <w:pStyle w:val="TAC"/>
              <w:rPr>
                <w:rFonts w:cs="Arial"/>
                <w:szCs w:val="18"/>
              </w:rPr>
            </w:pPr>
            <w:r w:rsidRPr="00F508B8">
              <w:rPr>
                <w:color w:val="000000"/>
                <w:lang w:eastAsia="en-US"/>
              </w:rPr>
              <w:t>Receiver Harmonic Mixing HM3</w:t>
            </w:r>
          </w:p>
        </w:tc>
        <w:tc>
          <w:tcPr>
            <w:tcW w:w="2975" w:type="dxa"/>
          </w:tcPr>
          <w:p w14:paraId="67A503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E2297F" w:rsidRPr="00F508B8" w14:paraId="47901C1B" w14:textId="77777777" w:rsidTr="008C05F3">
        <w:trPr>
          <w:trHeight w:val="248"/>
        </w:trPr>
        <w:tc>
          <w:tcPr>
            <w:tcW w:w="1549" w:type="dxa"/>
            <w:tcBorders>
              <w:top w:val="nil"/>
            </w:tcBorders>
            <w:vAlign w:val="center"/>
          </w:tcPr>
          <w:p w14:paraId="14307CB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F508B8" w:rsidRDefault="00E2297F" w:rsidP="00E2297F">
            <w:pPr>
              <w:pStyle w:val="TAC"/>
              <w:rPr>
                <w:lang w:eastAsia="en-US"/>
              </w:rPr>
            </w:pPr>
            <w:r w:rsidRPr="00F508B8">
              <w:rPr>
                <w:lang w:eastAsia="en-US"/>
              </w:rPr>
              <w:t>Mid (DL 1485.9 MHz) / 4512.7 MHz</w:t>
            </w:r>
          </w:p>
        </w:tc>
        <w:tc>
          <w:tcPr>
            <w:tcW w:w="1843" w:type="dxa"/>
            <w:shd w:val="clear" w:color="auto" w:fill="auto"/>
          </w:tcPr>
          <w:p w14:paraId="342DD76E"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5DAE64F6" w14:textId="77777777" w:rsidR="00E2297F" w:rsidRPr="00F508B8" w:rsidRDefault="00E2297F" w:rsidP="00E2297F">
            <w:pPr>
              <w:pStyle w:val="TAC"/>
              <w:rPr>
                <w:rFonts w:cs="Arial"/>
                <w:szCs w:val="18"/>
              </w:rPr>
            </w:pPr>
          </w:p>
        </w:tc>
        <w:tc>
          <w:tcPr>
            <w:tcW w:w="2975" w:type="dxa"/>
          </w:tcPr>
          <w:p w14:paraId="06640E95"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E2297F" w:rsidRPr="00F508B8" w14:paraId="7A6E9362" w14:textId="77777777" w:rsidTr="008C05F3">
        <w:trPr>
          <w:trHeight w:val="248"/>
        </w:trPr>
        <w:tc>
          <w:tcPr>
            <w:tcW w:w="1549" w:type="dxa"/>
            <w:tcBorders>
              <w:top w:val="nil"/>
              <w:bottom w:val="nil"/>
            </w:tcBorders>
            <w:vAlign w:val="center"/>
          </w:tcPr>
          <w:p w14:paraId="7E931790"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E2297F" w:rsidRPr="00F508B8" w:rsidRDefault="00E2297F" w:rsidP="00E2297F">
            <w:pPr>
              <w:pStyle w:val="TAC"/>
              <w:rPr>
                <w:lang w:eastAsia="en-US"/>
              </w:rPr>
            </w:pPr>
            <w:r w:rsidRPr="00F508B8">
              <w:t>UL 710/DL 2130</w:t>
            </w:r>
          </w:p>
        </w:tc>
        <w:tc>
          <w:tcPr>
            <w:tcW w:w="1843" w:type="dxa"/>
            <w:shd w:val="clear" w:color="auto" w:fill="auto"/>
            <w:vAlign w:val="center"/>
          </w:tcPr>
          <w:p w14:paraId="3BE9A3A6" w14:textId="77777777" w:rsidR="00E2297F" w:rsidRPr="00F508B8" w:rsidRDefault="00E2297F" w:rsidP="00E2297F">
            <w:pPr>
              <w:pStyle w:val="TAC"/>
              <w:rPr>
                <w:lang w:eastAsia="en-US"/>
              </w:rPr>
            </w:pPr>
            <w:r w:rsidRPr="00F508B8">
              <w:t>10/40</w:t>
            </w:r>
          </w:p>
        </w:tc>
        <w:tc>
          <w:tcPr>
            <w:tcW w:w="1984" w:type="dxa"/>
          </w:tcPr>
          <w:p w14:paraId="0D37E3CF"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342B4122" w14:textId="77777777" w:rsidR="00E2297F" w:rsidRPr="00F508B8" w:rsidRDefault="00E2297F" w:rsidP="00E2297F">
            <w:pPr>
              <w:keepNext/>
              <w:keepLines/>
              <w:spacing w:after="0"/>
              <w:rPr>
                <w:rFonts w:ascii="Arial" w:hAnsi="Arial"/>
                <w:color w:val="000000"/>
                <w:sz w:val="18"/>
                <w:lang w:eastAsia="en-US"/>
              </w:rPr>
            </w:pPr>
            <w:r w:rsidRPr="00F508B8">
              <w:t xml:space="preserve">Exception Note 4 </w:t>
            </w:r>
            <w:proofErr w:type="spellStart"/>
            <w:r w:rsidRPr="00F508B8">
              <w:t>nad</w:t>
            </w:r>
            <w:proofErr w:type="spellEnd"/>
            <w:r w:rsidRPr="00F508B8">
              <w:t xml:space="preserve"> 5 of TS38.101-3 table 7.3B.2.3.1-1</w:t>
            </w:r>
          </w:p>
        </w:tc>
      </w:tr>
      <w:tr w:rsidR="00E2297F" w:rsidRPr="00F508B8" w14:paraId="64ABC2DD" w14:textId="77777777" w:rsidTr="008C05F3">
        <w:trPr>
          <w:trHeight w:val="248"/>
        </w:trPr>
        <w:tc>
          <w:tcPr>
            <w:tcW w:w="1549" w:type="dxa"/>
            <w:tcBorders>
              <w:top w:val="nil"/>
            </w:tcBorders>
            <w:vAlign w:val="center"/>
          </w:tcPr>
          <w:p w14:paraId="7F19153A"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F508B8" w:rsidRDefault="00E2297F" w:rsidP="00E2297F">
            <w:pPr>
              <w:pStyle w:val="TAC"/>
              <w:rPr>
                <w:lang w:eastAsia="en-US"/>
              </w:rPr>
            </w:pPr>
            <w:r w:rsidRPr="00F508B8">
              <w:t>UL 710/DL 2165</w:t>
            </w:r>
          </w:p>
        </w:tc>
        <w:tc>
          <w:tcPr>
            <w:tcW w:w="1843" w:type="dxa"/>
            <w:shd w:val="clear" w:color="auto" w:fill="auto"/>
            <w:vAlign w:val="center"/>
          </w:tcPr>
          <w:p w14:paraId="244E9ABB" w14:textId="77777777" w:rsidR="00E2297F" w:rsidRPr="00F508B8" w:rsidRDefault="00E2297F" w:rsidP="00E2297F">
            <w:pPr>
              <w:pStyle w:val="TAC"/>
              <w:rPr>
                <w:lang w:eastAsia="en-US"/>
              </w:rPr>
            </w:pPr>
            <w:r w:rsidRPr="00F508B8">
              <w:t>10/40</w:t>
            </w:r>
          </w:p>
        </w:tc>
        <w:tc>
          <w:tcPr>
            <w:tcW w:w="1984" w:type="dxa"/>
            <w:vAlign w:val="center"/>
          </w:tcPr>
          <w:p w14:paraId="7692BD04" w14:textId="77777777" w:rsidR="00E2297F" w:rsidRPr="00F508B8" w:rsidRDefault="00E2297F" w:rsidP="00E2297F">
            <w:pPr>
              <w:pStyle w:val="TAC"/>
              <w:rPr>
                <w:rFonts w:cs="Arial"/>
                <w:szCs w:val="18"/>
              </w:rPr>
            </w:pPr>
            <w:r w:rsidRPr="00F508B8">
              <w:rPr>
                <w:rFonts w:cs="Arial"/>
                <w:szCs w:val="18"/>
              </w:rPr>
              <w:t>UL Harmonic avoid</w:t>
            </w:r>
          </w:p>
        </w:tc>
        <w:tc>
          <w:tcPr>
            <w:tcW w:w="2975" w:type="dxa"/>
          </w:tcPr>
          <w:p w14:paraId="766A3CCF"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E2297F" w:rsidRPr="00F508B8" w14:paraId="7BEDD051" w14:textId="77777777" w:rsidTr="008C05F3">
        <w:trPr>
          <w:trHeight w:val="248"/>
        </w:trPr>
        <w:tc>
          <w:tcPr>
            <w:tcW w:w="1549" w:type="dxa"/>
            <w:vMerge w:val="restart"/>
            <w:tcBorders>
              <w:top w:val="nil"/>
            </w:tcBorders>
            <w:vAlign w:val="center"/>
          </w:tcPr>
          <w:p w14:paraId="2C5F8741"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E2297F" w:rsidRPr="00F508B8" w:rsidRDefault="00E2297F" w:rsidP="00E2297F">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77A3CF67" w14:textId="77777777" w:rsidR="00E2297F" w:rsidRPr="00F508B8" w:rsidRDefault="00E2297F" w:rsidP="00E2297F">
            <w:pPr>
              <w:pStyle w:val="TAC"/>
              <w:rPr>
                <w:rFonts w:cs="Arial"/>
                <w:szCs w:val="18"/>
              </w:rPr>
            </w:pPr>
            <w:r w:rsidRPr="00F508B8">
              <w:rPr>
                <w:rFonts w:cs="Arial"/>
                <w:szCs w:val="18"/>
              </w:rPr>
              <w:t>UL Harmonic Interference HD5</w:t>
            </w:r>
          </w:p>
        </w:tc>
        <w:tc>
          <w:tcPr>
            <w:tcW w:w="2975" w:type="dxa"/>
            <w:vAlign w:val="center"/>
          </w:tcPr>
          <w:p w14:paraId="625898E1"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E2297F" w:rsidRPr="00F508B8" w14:paraId="6C4FD5CD" w14:textId="77777777" w:rsidTr="008C05F3">
        <w:trPr>
          <w:trHeight w:val="248"/>
        </w:trPr>
        <w:tc>
          <w:tcPr>
            <w:tcW w:w="1549" w:type="dxa"/>
            <w:vMerge/>
            <w:vAlign w:val="center"/>
          </w:tcPr>
          <w:p w14:paraId="6D5DB8C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F508B8" w:rsidRDefault="00E2297F" w:rsidP="00E2297F">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2A9F039C" w14:textId="77777777" w:rsidR="00E2297F" w:rsidRPr="00F508B8" w:rsidRDefault="00E2297F" w:rsidP="00E2297F">
            <w:pPr>
              <w:pStyle w:val="TAC"/>
              <w:rPr>
                <w:rFonts w:cs="Arial"/>
                <w:szCs w:val="18"/>
              </w:rPr>
            </w:pPr>
            <w:r w:rsidRPr="00F508B8">
              <w:rPr>
                <w:rFonts w:cs="Arial"/>
                <w:szCs w:val="18"/>
              </w:rPr>
              <w:t>UL Harmonic avoiding</w:t>
            </w:r>
          </w:p>
        </w:tc>
        <w:tc>
          <w:tcPr>
            <w:tcW w:w="2975" w:type="dxa"/>
            <w:vAlign w:val="center"/>
          </w:tcPr>
          <w:p w14:paraId="315A327E"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E2297F" w:rsidRPr="00F508B8" w14:paraId="25477B5C" w14:textId="77777777" w:rsidTr="008C05F3">
        <w:trPr>
          <w:trHeight w:val="248"/>
        </w:trPr>
        <w:tc>
          <w:tcPr>
            <w:tcW w:w="1549" w:type="dxa"/>
            <w:tcBorders>
              <w:top w:val="nil"/>
              <w:bottom w:val="nil"/>
            </w:tcBorders>
            <w:vAlign w:val="center"/>
          </w:tcPr>
          <w:p w14:paraId="4DCA04F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E2297F" w:rsidRPr="00F508B8" w:rsidRDefault="00E2297F" w:rsidP="00E2297F">
            <w:pPr>
              <w:pStyle w:val="TAC"/>
              <w:rPr>
                <w:lang w:eastAsia="en-US"/>
              </w:rPr>
            </w:pPr>
            <w:r w:rsidRPr="00F508B8">
              <w:t>UL 782 MHz / DL 3910 MHz</w:t>
            </w:r>
          </w:p>
        </w:tc>
        <w:tc>
          <w:tcPr>
            <w:tcW w:w="1843" w:type="dxa"/>
            <w:shd w:val="clear" w:color="auto" w:fill="auto"/>
          </w:tcPr>
          <w:p w14:paraId="43A324C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64C5D5E7"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vAlign w:val="center"/>
          </w:tcPr>
          <w:p w14:paraId="14ABFE4D"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E2297F" w:rsidRPr="00F508B8" w14:paraId="6C9A3DF1" w14:textId="77777777" w:rsidTr="008C05F3">
        <w:trPr>
          <w:trHeight w:val="248"/>
        </w:trPr>
        <w:tc>
          <w:tcPr>
            <w:tcW w:w="1549" w:type="dxa"/>
            <w:tcBorders>
              <w:top w:val="nil"/>
              <w:bottom w:val="nil"/>
            </w:tcBorders>
            <w:vAlign w:val="center"/>
          </w:tcPr>
          <w:p w14:paraId="4254326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F508B8" w:rsidRDefault="00E2297F" w:rsidP="00E2297F">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799F08BB" w14:textId="77777777" w:rsidR="00E2297F" w:rsidRPr="00F508B8" w:rsidRDefault="00E2297F" w:rsidP="00E2297F">
            <w:pPr>
              <w:pStyle w:val="TAC"/>
              <w:rPr>
                <w:rFonts w:cs="Arial"/>
                <w:szCs w:val="18"/>
              </w:rPr>
            </w:pPr>
            <w:r w:rsidRPr="00F508B8">
              <w:t>Receiver harmonic mixing</w:t>
            </w:r>
          </w:p>
        </w:tc>
        <w:tc>
          <w:tcPr>
            <w:tcW w:w="2975" w:type="dxa"/>
            <w:vAlign w:val="center"/>
          </w:tcPr>
          <w:p w14:paraId="651EE0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E2297F" w:rsidRPr="00F508B8" w14:paraId="405F2956" w14:textId="77777777" w:rsidTr="008C05F3">
        <w:trPr>
          <w:trHeight w:val="248"/>
        </w:trPr>
        <w:tc>
          <w:tcPr>
            <w:tcW w:w="1549" w:type="dxa"/>
            <w:tcBorders>
              <w:top w:val="nil"/>
              <w:bottom w:val="nil"/>
            </w:tcBorders>
            <w:vAlign w:val="center"/>
          </w:tcPr>
          <w:p w14:paraId="74473EE2"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F508B8" w:rsidRDefault="00E2297F" w:rsidP="00E2297F">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2A2E33CF" w14:textId="77777777" w:rsidR="00E2297F" w:rsidRPr="00F508B8" w:rsidRDefault="00E2297F" w:rsidP="00E2297F">
            <w:pPr>
              <w:pStyle w:val="TAC"/>
              <w:rPr>
                <w:rFonts w:cs="Arial"/>
                <w:szCs w:val="18"/>
              </w:rPr>
            </w:pPr>
          </w:p>
        </w:tc>
        <w:tc>
          <w:tcPr>
            <w:tcW w:w="2975" w:type="dxa"/>
            <w:vAlign w:val="center"/>
          </w:tcPr>
          <w:p w14:paraId="49864DB0"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E2297F" w:rsidRPr="00F508B8" w14:paraId="2F8D1A38" w14:textId="77777777" w:rsidTr="008C05F3">
        <w:trPr>
          <w:trHeight w:val="248"/>
        </w:trPr>
        <w:tc>
          <w:tcPr>
            <w:tcW w:w="1549" w:type="dxa"/>
            <w:tcBorders>
              <w:top w:val="nil"/>
            </w:tcBorders>
            <w:vAlign w:val="center"/>
          </w:tcPr>
          <w:p w14:paraId="1DC19E43"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F508B8" w:rsidRDefault="00E2297F" w:rsidP="00E2297F">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1CB0D3AC" w14:textId="77777777" w:rsidR="00E2297F" w:rsidRPr="00F508B8" w:rsidRDefault="00E2297F" w:rsidP="00E2297F">
            <w:pPr>
              <w:pStyle w:val="TAC"/>
              <w:rPr>
                <w:rFonts w:cs="Arial"/>
                <w:szCs w:val="18"/>
              </w:rPr>
            </w:pPr>
          </w:p>
        </w:tc>
        <w:tc>
          <w:tcPr>
            <w:tcW w:w="2975" w:type="dxa"/>
            <w:vAlign w:val="center"/>
          </w:tcPr>
          <w:p w14:paraId="46B52D06"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HM avoid</w:t>
            </w:r>
          </w:p>
        </w:tc>
      </w:tr>
      <w:tr w:rsidR="00087401" w:rsidRPr="00F508B8" w14:paraId="4E082E7A" w14:textId="77777777" w:rsidTr="008C05F3">
        <w:trPr>
          <w:trHeight w:val="248"/>
        </w:trPr>
        <w:tc>
          <w:tcPr>
            <w:tcW w:w="1549" w:type="dxa"/>
            <w:tcBorders>
              <w:top w:val="nil"/>
              <w:bottom w:val="nil"/>
            </w:tcBorders>
            <w:vAlign w:val="center"/>
          </w:tcPr>
          <w:p w14:paraId="0A37CB1C" w14:textId="15A6B1D8" w:rsidR="00087401" w:rsidRPr="00F508B8" w:rsidRDefault="00087401" w:rsidP="008C05F3">
            <w:pPr>
              <w:pStyle w:val="TAC"/>
              <w:rPr>
                <w:rFonts w:cs="Arial"/>
                <w:szCs w:val="18"/>
              </w:rPr>
            </w:pPr>
            <w:r w:rsidRPr="00207EE4">
              <w:t>18A</w:t>
            </w:r>
            <w:r>
              <w:t>/ n77A</w:t>
            </w:r>
          </w:p>
        </w:tc>
        <w:tc>
          <w:tcPr>
            <w:tcW w:w="1704" w:type="dxa"/>
            <w:shd w:val="clear" w:color="auto" w:fill="auto"/>
            <w:vAlign w:val="center"/>
          </w:tcPr>
          <w:p w14:paraId="370171AD" w14:textId="2BFF1ECB" w:rsidR="00087401" w:rsidRDefault="00087401" w:rsidP="00087401">
            <w:pPr>
              <w:pStyle w:val="TAC"/>
            </w:pPr>
            <w:r>
              <w:t>UL 820MHz/</w:t>
            </w:r>
          </w:p>
          <w:p w14:paraId="19779CC8" w14:textId="4D72DB41" w:rsidR="00087401" w:rsidRPr="00F508B8" w:rsidRDefault="00087401" w:rsidP="00087401">
            <w:pPr>
              <w:pStyle w:val="TAC"/>
              <w:rPr>
                <w:rFonts w:cs="Arial"/>
                <w:szCs w:val="18"/>
              </w:rPr>
            </w:pPr>
            <w:r>
              <w:t>DL 4100 MHz</w:t>
            </w:r>
          </w:p>
        </w:tc>
        <w:tc>
          <w:tcPr>
            <w:tcW w:w="1843" w:type="dxa"/>
            <w:shd w:val="clear" w:color="auto" w:fill="auto"/>
            <w:vAlign w:val="center"/>
          </w:tcPr>
          <w:p w14:paraId="1CC6738F" w14:textId="4A522B8C" w:rsidR="00087401" w:rsidRPr="00F508B8" w:rsidRDefault="00087401" w:rsidP="00087401">
            <w:pPr>
              <w:pStyle w:val="TAC"/>
              <w:rPr>
                <w:rFonts w:cs="Arial"/>
                <w:szCs w:val="18"/>
              </w:rPr>
            </w:pPr>
            <w:r>
              <w:t>10/40</w:t>
            </w:r>
          </w:p>
        </w:tc>
        <w:tc>
          <w:tcPr>
            <w:tcW w:w="1984" w:type="dxa"/>
            <w:vAlign w:val="center"/>
          </w:tcPr>
          <w:p w14:paraId="044BF2B2" w14:textId="4D5D7905"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0AA3D8D" w14:textId="15F88285" w:rsidR="00087401" w:rsidRPr="00F508B8" w:rsidRDefault="00087401" w:rsidP="008C05F3">
            <w:pPr>
              <w:pStyle w:val="TAL"/>
              <w:rPr>
                <w:color w:val="000000"/>
              </w:rPr>
            </w:pPr>
            <w:r>
              <w:t>Exception Note 4, 5 of TS 38.101-3 table 7.3B.2.3.1-1</w:t>
            </w:r>
          </w:p>
        </w:tc>
      </w:tr>
      <w:tr w:rsidR="00087401" w:rsidRPr="00F508B8" w14:paraId="3EA644AF" w14:textId="77777777" w:rsidTr="00087401">
        <w:trPr>
          <w:trHeight w:val="248"/>
        </w:trPr>
        <w:tc>
          <w:tcPr>
            <w:tcW w:w="1549" w:type="dxa"/>
            <w:tcBorders>
              <w:top w:val="nil"/>
            </w:tcBorders>
            <w:vAlign w:val="center"/>
          </w:tcPr>
          <w:p w14:paraId="03355BB3" w14:textId="77777777" w:rsidR="00087401" w:rsidRPr="00F508B8" w:rsidRDefault="00087401" w:rsidP="008C05F3">
            <w:pPr>
              <w:pStyle w:val="TAC"/>
              <w:rPr>
                <w:rFonts w:cs="Arial"/>
                <w:szCs w:val="18"/>
              </w:rPr>
            </w:pPr>
          </w:p>
        </w:tc>
        <w:tc>
          <w:tcPr>
            <w:tcW w:w="1704" w:type="dxa"/>
            <w:shd w:val="clear" w:color="auto" w:fill="auto"/>
            <w:vAlign w:val="center"/>
          </w:tcPr>
          <w:p w14:paraId="79B3E9A7" w14:textId="0F1BA896" w:rsidR="00087401" w:rsidRDefault="00087401" w:rsidP="00087401">
            <w:pPr>
              <w:pStyle w:val="TAC"/>
            </w:pPr>
            <w:r>
              <w:t>UL 820MHz/</w:t>
            </w:r>
          </w:p>
          <w:p w14:paraId="310B98CD" w14:textId="0617947F" w:rsidR="00087401" w:rsidRPr="00F508B8" w:rsidRDefault="00087401" w:rsidP="00087401">
            <w:pPr>
              <w:pStyle w:val="TAC"/>
              <w:rPr>
                <w:rFonts w:cs="Arial"/>
                <w:szCs w:val="18"/>
              </w:rPr>
            </w:pPr>
            <w:r>
              <w:t>DL 4000 MHz</w:t>
            </w:r>
          </w:p>
        </w:tc>
        <w:tc>
          <w:tcPr>
            <w:tcW w:w="1843" w:type="dxa"/>
            <w:shd w:val="clear" w:color="auto" w:fill="auto"/>
            <w:vAlign w:val="center"/>
          </w:tcPr>
          <w:p w14:paraId="24F1C1D9" w14:textId="51A8841B" w:rsidR="00087401" w:rsidRPr="00F508B8" w:rsidRDefault="00087401" w:rsidP="00087401">
            <w:pPr>
              <w:pStyle w:val="TAC"/>
              <w:rPr>
                <w:rFonts w:cs="Arial"/>
                <w:szCs w:val="18"/>
              </w:rPr>
            </w:pPr>
            <w:r>
              <w:t>10/40</w:t>
            </w:r>
          </w:p>
        </w:tc>
        <w:tc>
          <w:tcPr>
            <w:tcW w:w="1984" w:type="dxa"/>
            <w:vAlign w:val="center"/>
          </w:tcPr>
          <w:p w14:paraId="69A67659" w14:textId="48E0F3F2"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32173057" w14:textId="78FB7994" w:rsidR="00087401" w:rsidRPr="00F508B8" w:rsidRDefault="00087401" w:rsidP="008C05F3">
            <w:pPr>
              <w:pStyle w:val="TAL"/>
              <w:rPr>
                <w:color w:val="000000"/>
              </w:rPr>
            </w:pPr>
            <w:r>
              <w:rPr>
                <w:color w:val="000000"/>
              </w:rPr>
              <w:t>HD avoid</w:t>
            </w:r>
          </w:p>
        </w:tc>
      </w:tr>
      <w:tr w:rsidR="00087401" w:rsidRPr="00F508B8" w14:paraId="37FAE2CB" w14:textId="77777777" w:rsidTr="00087401">
        <w:trPr>
          <w:trHeight w:val="248"/>
        </w:trPr>
        <w:tc>
          <w:tcPr>
            <w:tcW w:w="1549" w:type="dxa"/>
            <w:tcBorders>
              <w:top w:val="nil"/>
            </w:tcBorders>
            <w:vAlign w:val="center"/>
          </w:tcPr>
          <w:p w14:paraId="059F9D0E" w14:textId="62742DD5" w:rsidR="00087401" w:rsidRPr="00F508B8" w:rsidRDefault="00087401" w:rsidP="008C05F3">
            <w:pPr>
              <w:pStyle w:val="TAC"/>
              <w:rPr>
                <w:rFonts w:cs="Arial"/>
                <w:szCs w:val="18"/>
              </w:rPr>
            </w:pPr>
            <w:r w:rsidRPr="003F7BF7">
              <w:t>1</w:t>
            </w:r>
            <w:r>
              <w:t>9</w:t>
            </w:r>
            <w:r w:rsidRPr="003F7BF7">
              <w:t>A</w:t>
            </w:r>
            <w:r>
              <w:t>/ n77A</w:t>
            </w:r>
          </w:p>
        </w:tc>
        <w:tc>
          <w:tcPr>
            <w:tcW w:w="1704" w:type="dxa"/>
            <w:shd w:val="clear" w:color="auto" w:fill="auto"/>
            <w:vAlign w:val="center"/>
          </w:tcPr>
          <w:p w14:paraId="1E0F2304" w14:textId="3F031CF0" w:rsidR="00087401" w:rsidRDefault="00087401" w:rsidP="00087401">
            <w:pPr>
              <w:pStyle w:val="TAC"/>
            </w:pPr>
            <w:r>
              <w:t>UL 835MHz/</w:t>
            </w:r>
          </w:p>
          <w:p w14:paraId="5758DCFA" w14:textId="45BF13BD" w:rsidR="00087401" w:rsidRPr="00F508B8" w:rsidRDefault="00087401" w:rsidP="00087401">
            <w:pPr>
              <w:pStyle w:val="TAC"/>
              <w:rPr>
                <w:rFonts w:cs="Arial"/>
                <w:szCs w:val="18"/>
              </w:rPr>
            </w:pPr>
            <w:r>
              <w:t>DL 4175 MHz</w:t>
            </w:r>
          </w:p>
        </w:tc>
        <w:tc>
          <w:tcPr>
            <w:tcW w:w="1843" w:type="dxa"/>
            <w:shd w:val="clear" w:color="auto" w:fill="auto"/>
            <w:vAlign w:val="center"/>
          </w:tcPr>
          <w:p w14:paraId="07225A2F" w14:textId="4E6517D8" w:rsidR="00087401" w:rsidRPr="00F508B8" w:rsidRDefault="00087401" w:rsidP="00087401">
            <w:pPr>
              <w:pStyle w:val="TAC"/>
              <w:rPr>
                <w:rFonts w:cs="Arial"/>
                <w:szCs w:val="18"/>
              </w:rPr>
            </w:pPr>
            <w:r>
              <w:t>10/40</w:t>
            </w:r>
          </w:p>
        </w:tc>
        <w:tc>
          <w:tcPr>
            <w:tcW w:w="1984" w:type="dxa"/>
            <w:vAlign w:val="center"/>
          </w:tcPr>
          <w:p w14:paraId="4BEA7E1D" w14:textId="17509FAC"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DF4EB7C" w14:textId="0B0A5A09" w:rsidR="00087401" w:rsidRPr="00F508B8" w:rsidRDefault="00087401" w:rsidP="008C05F3">
            <w:pPr>
              <w:pStyle w:val="TAL"/>
              <w:rPr>
                <w:color w:val="000000"/>
              </w:rPr>
            </w:pPr>
            <w:r>
              <w:t>Exception Note 4, 5 of TS 38.101-3 table 7.3B.2.3.1-1</w:t>
            </w:r>
          </w:p>
        </w:tc>
      </w:tr>
      <w:tr w:rsidR="00087401" w:rsidRPr="00F508B8" w14:paraId="71F8E564" w14:textId="77777777" w:rsidTr="00087401">
        <w:trPr>
          <w:trHeight w:val="248"/>
        </w:trPr>
        <w:tc>
          <w:tcPr>
            <w:tcW w:w="1549" w:type="dxa"/>
            <w:tcBorders>
              <w:top w:val="nil"/>
            </w:tcBorders>
            <w:vAlign w:val="center"/>
          </w:tcPr>
          <w:p w14:paraId="234C300C" w14:textId="77777777" w:rsidR="00087401" w:rsidRPr="00F508B8" w:rsidRDefault="00087401" w:rsidP="008C05F3">
            <w:pPr>
              <w:pStyle w:val="TAC"/>
              <w:rPr>
                <w:rFonts w:cs="Arial"/>
                <w:szCs w:val="18"/>
              </w:rPr>
            </w:pPr>
          </w:p>
        </w:tc>
        <w:tc>
          <w:tcPr>
            <w:tcW w:w="1704" w:type="dxa"/>
            <w:shd w:val="clear" w:color="auto" w:fill="auto"/>
            <w:vAlign w:val="center"/>
          </w:tcPr>
          <w:p w14:paraId="272CC8DD" w14:textId="4963890C" w:rsidR="00087401" w:rsidRDefault="00087401" w:rsidP="00087401">
            <w:pPr>
              <w:pStyle w:val="TAC"/>
            </w:pPr>
            <w:r>
              <w:t>UL 835MHz/</w:t>
            </w:r>
          </w:p>
          <w:p w14:paraId="3CDBF4B5" w14:textId="7C228599" w:rsidR="00087401" w:rsidRPr="00F508B8" w:rsidRDefault="00087401" w:rsidP="00087401">
            <w:pPr>
              <w:pStyle w:val="TAC"/>
              <w:rPr>
                <w:rFonts w:cs="Arial"/>
                <w:szCs w:val="18"/>
              </w:rPr>
            </w:pPr>
            <w:r>
              <w:t>DL 4100 MHz</w:t>
            </w:r>
          </w:p>
        </w:tc>
        <w:tc>
          <w:tcPr>
            <w:tcW w:w="1843" w:type="dxa"/>
            <w:shd w:val="clear" w:color="auto" w:fill="auto"/>
            <w:vAlign w:val="center"/>
          </w:tcPr>
          <w:p w14:paraId="5D478E02" w14:textId="536C2B14" w:rsidR="00087401" w:rsidRPr="00F508B8" w:rsidRDefault="00087401" w:rsidP="00087401">
            <w:pPr>
              <w:pStyle w:val="TAC"/>
              <w:rPr>
                <w:rFonts w:cs="Arial"/>
                <w:szCs w:val="18"/>
              </w:rPr>
            </w:pPr>
            <w:r>
              <w:t>10/40</w:t>
            </w:r>
          </w:p>
        </w:tc>
        <w:tc>
          <w:tcPr>
            <w:tcW w:w="1984" w:type="dxa"/>
            <w:vAlign w:val="center"/>
          </w:tcPr>
          <w:p w14:paraId="1D1FBCCB" w14:textId="77BD78B3"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659A77F5" w14:textId="3ACC7472" w:rsidR="00087401" w:rsidRPr="00F508B8" w:rsidRDefault="00087401" w:rsidP="008C05F3">
            <w:pPr>
              <w:pStyle w:val="TAL"/>
              <w:rPr>
                <w:color w:val="000000"/>
              </w:rPr>
            </w:pPr>
            <w:r>
              <w:rPr>
                <w:color w:val="000000"/>
              </w:rPr>
              <w:t>HD avoid</w:t>
            </w:r>
          </w:p>
        </w:tc>
      </w:tr>
      <w:tr w:rsidR="00087401" w:rsidRPr="00F508B8" w14:paraId="21D38C35" w14:textId="77777777" w:rsidTr="008C05F3">
        <w:trPr>
          <w:trHeight w:val="248"/>
        </w:trPr>
        <w:tc>
          <w:tcPr>
            <w:tcW w:w="1549" w:type="dxa"/>
            <w:tcBorders>
              <w:bottom w:val="nil"/>
            </w:tcBorders>
            <w:vAlign w:val="center"/>
          </w:tcPr>
          <w:p w14:paraId="5333A46B" w14:textId="77777777" w:rsidR="00087401" w:rsidRPr="00F508B8" w:rsidRDefault="00087401" w:rsidP="0008740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87401" w:rsidRPr="00F508B8" w:rsidRDefault="00087401" w:rsidP="00087401">
            <w:pPr>
              <w:pStyle w:val="TAC"/>
              <w:rPr>
                <w:rFonts w:cs="Arial"/>
                <w:szCs w:val="18"/>
              </w:rPr>
            </w:pPr>
            <w:r w:rsidRPr="00F508B8">
              <w:t>DL 884 MHz / Low (4420.02 MHz)</w:t>
            </w:r>
          </w:p>
        </w:tc>
        <w:tc>
          <w:tcPr>
            <w:tcW w:w="1843" w:type="dxa"/>
            <w:shd w:val="clear" w:color="auto" w:fill="auto"/>
            <w:vAlign w:val="center"/>
          </w:tcPr>
          <w:p w14:paraId="0F5EA3F2" w14:textId="77777777" w:rsidR="00087401" w:rsidRPr="00F508B8" w:rsidRDefault="00087401" w:rsidP="00087401">
            <w:pPr>
              <w:pStyle w:val="TAC"/>
              <w:rPr>
                <w:rFonts w:cs="Arial"/>
                <w:szCs w:val="18"/>
              </w:rPr>
            </w:pPr>
            <w:r w:rsidRPr="00F508B8">
              <w:t>10 MHz / 40 MHz</w:t>
            </w:r>
          </w:p>
        </w:tc>
        <w:tc>
          <w:tcPr>
            <w:tcW w:w="1984" w:type="dxa"/>
            <w:vAlign w:val="center"/>
          </w:tcPr>
          <w:p w14:paraId="3CC434AF" w14:textId="77777777" w:rsidR="00087401" w:rsidRPr="00F508B8" w:rsidRDefault="00087401" w:rsidP="00087401">
            <w:pPr>
              <w:pStyle w:val="TAC"/>
              <w:rPr>
                <w:rFonts w:cs="Arial"/>
                <w:szCs w:val="18"/>
              </w:rPr>
            </w:pPr>
            <w:r w:rsidRPr="00F508B8">
              <w:rPr>
                <w:color w:val="000000"/>
              </w:rPr>
              <w:t>Receiver Harmonic Mixing HM3</w:t>
            </w:r>
          </w:p>
        </w:tc>
        <w:tc>
          <w:tcPr>
            <w:tcW w:w="2975" w:type="dxa"/>
          </w:tcPr>
          <w:p w14:paraId="4E25F923"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67CFB855" w14:textId="77777777" w:rsidTr="008C05F3">
        <w:trPr>
          <w:trHeight w:val="248"/>
        </w:trPr>
        <w:tc>
          <w:tcPr>
            <w:tcW w:w="1549" w:type="dxa"/>
            <w:tcBorders>
              <w:top w:val="nil"/>
            </w:tcBorders>
            <w:vAlign w:val="center"/>
          </w:tcPr>
          <w:p w14:paraId="4BB6949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F508B8" w:rsidRDefault="00087401" w:rsidP="00087401">
            <w:pPr>
              <w:pStyle w:val="TAC"/>
              <w:rPr>
                <w:rFonts w:cs="Arial"/>
                <w:szCs w:val="18"/>
              </w:rPr>
            </w:pPr>
            <w:r w:rsidRPr="00F508B8">
              <w:t>DL 884 MHz / Low (4445.02 MHz)</w:t>
            </w:r>
          </w:p>
        </w:tc>
        <w:tc>
          <w:tcPr>
            <w:tcW w:w="1843" w:type="dxa"/>
            <w:shd w:val="clear" w:color="auto" w:fill="auto"/>
            <w:vAlign w:val="center"/>
          </w:tcPr>
          <w:p w14:paraId="5E924BB9" w14:textId="77777777" w:rsidR="00087401" w:rsidRPr="00F508B8" w:rsidRDefault="00087401" w:rsidP="00087401">
            <w:pPr>
              <w:pStyle w:val="TAC"/>
              <w:rPr>
                <w:rFonts w:cs="Arial"/>
                <w:szCs w:val="18"/>
              </w:rPr>
            </w:pPr>
            <w:r w:rsidRPr="00F508B8">
              <w:t>10 MHz / 40 MHz</w:t>
            </w:r>
          </w:p>
        </w:tc>
        <w:tc>
          <w:tcPr>
            <w:tcW w:w="1984" w:type="dxa"/>
            <w:vAlign w:val="center"/>
          </w:tcPr>
          <w:p w14:paraId="2D6FDCFD" w14:textId="77777777" w:rsidR="00087401" w:rsidRPr="00F508B8" w:rsidRDefault="00087401" w:rsidP="00087401">
            <w:pPr>
              <w:pStyle w:val="TAC"/>
              <w:rPr>
                <w:rFonts w:cs="Arial"/>
                <w:szCs w:val="18"/>
              </w:rPr>
            </w:pPr>
          </w:p>
        </w:tc>
        <w:tc>
          <w:tcPr>
            <w:tcW w:w="2975" w:type="dxa"/>
          </w:tcPr>
          <w:p w14:paraId="377D9527" w14:textId="77777777" w:rsidR="00087401" w:rsidRPr="00F508B8" w:rsidRDefault="00087401" w:rsidP="0008740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87401" w:rsidRPr="00F508B8" w14:paraId="39BF0C74" w14:textId="77777777" w:rsidTr="008C05F3">
        <w:trPr>
          <w:trHeight w:val="248"/>
        </w:trPr>
        <w:tc>
          <w:tcPr>
            <w:tcW w:w="1549" w:type="dxa"/>
            <w:vMerge w:val="restart"/>
            <w:vAlign w:val="center"/>
          </w:tcPr>
          <w:p w14:paraId="26DF7371" w14:textId="77777777" w:rsidR="00087401" w:rsidRPr="00F508B8" w:rsidRDefault="00087401" w:rsidP="0008740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87401" w:rsidRPr="00F508B8" w:rsidRDefault="00087401" w:rsidP="0008740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5879E1F8"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56DEBB2A"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65D50F22" w14:textId="77777777" w:rsidTr="008C05F3">
        <w:trPr>
          <w:trHeight w:val="248"/>
        </w:trPr>
        <w:tc>
          <w:tcPr>
            <w:tcW w:w="1549" w:type="dxa"/>
            <w:vMerge/>
            <w:vAlign w:val="center"/>
          </w:tcPr>
          <w:p w14:paraId="714DA1F1"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F508B8" w:rsidRDefault="00087401" w:rsidP="0008740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69F6D657" w14:textId="77777777" w:rsidR="00087401" w:rsidRPr="00F508B8" w:rsidRDefault="00087401" w:rsidP="00087401">
            <w:pPr>
              <w:pStyle w:val="TAC"/>
              <w:rPr>
                <w:rFonts w:cs="Arial"/>
                <w:szCs w:val="18"/>
              </w:rPr>
            </w:pPr>
            <w:r w:rsidRPr="00F508B8">
              <w:rPr>
                <w:rFonts w:cs="Arial"/>
                <w:szCs w:val="18"/>
              </w:rPr>
              <w:t>UL Harmonic Interference</w:t>
            </w:r>
          </w:p>
        </w:tc>
        <w:tc>
          <w:tcPr>
            <w:tcW w:w="2975" w:type="dxa"/>
            <w:vAlign w:val="center"/>
          </w:tcPr>
          <w:p w14:paraId="3D89AD95" w14:textId="77777777" w:rsidR="00087401" w:rsidRPr="00F508B8" w:rsidRDefault="00087401" w:rsidP="00087401">
            <w:pPr>
              <w:pStyle w:val="TAL"/>
              <w:rPr>
                <w:rFonts w:cs="Arial"/>
                <w:szCs w:val="18"/>
              </w:rPr>
            </w:pPr>
            <w:r w:rsidRPr="00F508B8">
              <w:rPr>
                <w:rFonts w:cs="Arial"/>
                <w:szCs w:val="18"/>
              </w:rPr>
              <w:t>Exception Note 7 of TS 38.101-3 table 7.3B.2.3.1-1</w:t>
            </w:r>
          </w:p>
        </w:tc>
      </w:tr>
      <w:tr w:rsidR="00087401" w:rsidRPr="00F508B8" w14:paraId="59F8074D" w14:textId="77777777" w:rsidTr="008C05F3">
        <w:trPr>
          <w:trHeight w:val="248"/>
        </w:trPr>
        <w:tc>
          <w:tcPr>
            <w:tcW w:w="1549" w:type="dxa"/>
            <w:tcBorders>
              <w:bottom w:val="nil"/>
            </w:tcBorders>
            <w:vAlign w:val="center"/>
          </w:tcPr>
          <w:p w14:paraId="39B27BAB" w14:textId="77777777" w:rsidR="00087401" w:rsidRPr="00F508B8" w:rsidRDefault="00087401" w:rsidP="0008740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87401" w:rsidRPr="00F508B8" w:rsidRDefault="00087401" w:rsidP="0008740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66887A63" w14:textId="77777777" w:rsidR="00087401" w:rsidRPr="00F508B8" w:rsidRDefault="00087401" w:rsidP="00087401">
            <w:pPr>
              <w:pStyle w:val="TAC"/>
              <w:rPr>
                <w:rFonts w:cs="Arial"/>
                <w:szCs w:val="18"/>
              </w:rPr>
            </w:pPr>
            <w:r w:rsidRPr="00F508B8">
              <w:rPr>
                <w:color w:val="000000"/>
              </w:rPr>
              <w:t>Receiver Harmonic Mixing HM3</w:t>
            </w:r>
          </w:p>
        </w:tc>
        <w:tc>
          <w:tcPr>
            <w:tcW w:w="2975" w:type="dxa"/>
            <w:vAlign w:val="center"/>
          </w:tcPr>
          <w:p w14:paraId="1CCC0567"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232B51B1" w14:textId="77777777" w:rsidTr="008C05F3">
        <w:trPr>
          <w:trHeight w:val="248"/>
        </w:trPr>
        <w:tc>
          <w:tcPr>
            <w:tcW w:w="1549" w:type="dxa"/>
            <w:tcBorders>
              <w:top w:val="nil"/>
              <w:bottom w:val="nil"/>
            </w:tcBorders>
            <w:vAlign w:val="center"/>
          </w:tcPr>
          <w:p w14:paraId="1B3CE85F"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F508B8" w:rsidRDefault="00087401" w:rsidP="0008740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72BD7439" w14:textId="77777777" w:rsidR="00087401" w:rsidRPr="00F508B8" w:rsidRDefault="00087401" w:rsidP="00087401">
            <w:pPr>
              <w:pStyle w:val="TAC"/>
              <w:rPr>
                <w:rFonts w:cs="Arial"/>
                <w:szCs w:val="18"/>
              </w:rPr>
            </w:pPr>
          </w:p>
        </w:tc>
        <w:tc>
          <w:tcPr>
            <w:tcW w:w="2975" w:type="dxa"/>
            <w:vAlign w:val="center"/>
          </w:tcPr>
          <w:p w14:paraId="69209CC6" w14:textId="77777777" w:rsidR="00087401" w:rsidRPr="00F508B8" w:rsidRDefault="00087401" w:rsidP="00087401">
            <w:pPr>
              <w:pStyle w:val="TAL"/>
              <w:rPr>
                <w:rFonts w:cs="Arial"/>
                <w:szCs w:val="18"/>
              </w:rPr>
            </w:pPr>
            <w:r w:rsidRPr="00F508B8">
              <w:rPr>
                <w:color w:val="000000"/>
              </w:rPr>
              <w:t>Receiver Harmonic Mixing avoid</w:t>
            </w:r>
          </w:p>
        </w:tc>
      </w:tr>
      <w:tr w:rsidR="00087401" w:rsidRPr="00F508B8" w14:paraId="5B5BCD49" w14:textId="77777777" w:rsidTr="008C05F3">
        <w:trPr>
          <w:trHeight w:val="248"/>
        </w:trPr>
        <w:tc>
          <w:tcPr>
            <w:tcW w:w="1549" w:type="dxa"/>
            <w:tcBorders>
              <w:top w:val="nil"/>
            </w:tcBorders>
            <w:vAlign w:val="center"/>
          </w:tcPr>
          <w:p w14:paraId="4FE9AD25"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F508B8" w:rsidRDefault="00087401" w:rsidP="0008740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87401" w:rsidRPr="00F508B8" w:rsidRDefault="00087401" w:rsidP="00087401">
            <w:pPr>
              <w:pStyle w:val="TAC"/>
              <w:rPr>
                <w:rFonts w:cs="Arial"/>
                <w:szCs w:val="18"/>
              </w:rPr>
            </w:pPr>
            <w:r w:rsidRPr="00F508B8">
              <w:rPr>
                <w:rFonts w:cs="Arial"/>
                <w:szCs w:val="18"/>
              </w:rPr>
              <w:t>5/40</w:t>
            </w:r>
          </w:p>
        </w:tc>
        <w:tc>
          <w:tcPr>
            <w:tcW w:w="1984" w:type="dxa"/>
            <w:vAlign w:val="center"/>
          </w:tcPr>
          <w:p w14:paraId="526496B9" w14:textId="77777777" w:rsidR="00087401" w:rsidRPr="00F508B8" w:rsidRDefault="00087401" w:rsidP="00087401">
            <w:pPr>
              <w:pStyle w:val="TAC"/>
              <w:rPr>
                <w:rFonts w:cs="Arial"/>
                <w:szCs w:val="18"/>
              </w:rPr>
            </w:pPr>
            <w:r w:rsidRPr="00F508B8">
              <w:rPr>
                <w:rFonts w:cs="Arial"/>
                <w:szCs w:val="18"/>
              </w:rPr>
              <w:t>Dual UL intermodulation</w:t>
            </w:r>
          </w:p>
        </w:tc>
        <w:tc>
          <w:tcPr>
            <w:tcW w:w="2975" w:type="dxa"/>
            <w:vAlign w:val="center"/>
          </w:tcPr>
          <w:p w14:paraId="77F70A87" w14:textId="77777777" w:rsidR="00087401" w:rsidRPr="00F508B8" w:rsidRDefault="00087401" w:rsidP="00087401">
            <w:pPr>
              <w:pStyle w:val="TAL"/>
              <w:rPr>
                <w:rFonts w:cs="Arial"/>
                <w:szCs w:val="18"/>
              </w:rPr>
            </w:pPr>
            <w:r w:rsidRPr="00F508B8">
              <w:rPr>
                <w:color w:val="000000"/>
              </w:rPr>
              <w:t>Exception in TS 38.101-3 Table 7.3B.2.3.5.1-1</w:t>
            </w:r>
          </w:p>
        </w:tc>
      </w:tr>
      <w:tr w:rsidR="00087401" w:rsidRPr="00F508B8" w14:paraId="7EB1829B" w14:textId="77777777" w:rsidTr="008C05F3">
        <w:trPr>
          <w:trHeight w:val="248"/>
        </w:trPr>
        <w:tc>
          <w:tcPr>
            <w:tcW w:w="1549" w:type="dxa"/>
            <w:tcBorders>
              <w:bottom w:val="nil"/>
            </w:tcBorders>
          </w:tcPr>
          <w:p w14:paraId="6BDF4741"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87401" w:rsidRPr="00F508B8" w:rsidRDefault="00087401" w:rsidP="0008740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5E8376C1" w14:textId="77777777" w:rsidR="00087401" w:rsidRPr="00F508B8" w:rsidRDefault="00087401" w:rsidP="00087401">
            <w:pPr>
              <w:pStyle w:val="TAC"/>
              <w:rPr>
                <w:rFonts w:cs="Arial"/>
                <w:szCs w:val="18"/>
              </w:rPr>
            </w:pPr>
            <w:r w:rsidRPr="00F508B8">
              <w:rPr>
                <w:color w:val="000000"/>
                <w:lang w:eastAsia="en-US"/>
              </w:rPr>
              <w:t>UL Harmonic Interference HD3</w:t>
            </w:r>
          </w:p>
        </w:tc>
        <w:tc>
          <w:tcPr>
            <w:tcW w:w="2975" w:type="dxa"/>
          </w:tcPr>
          <w:p w14:paraId="746FC3A5" w14:textId="77777777" w:rsidR="00087401" w:rsidRPr="00F508B8" w:rsidRDefault="00087401" w:rsidP="00087401">
            <w:pPr>
              <w:pStyle w:val="TAL"/>
              <w:rPr>
                <w:rFonts w:cs="Arial"/>
                <w:szCs w:val="18"/>
              </w:rPr>
            </w:pPr>
            <w:r w:rsidRPr="00F508B8">
              <w:rPr>
                <w:color w:val="000000"/>
                <w:lang w:eastAsia="en-US"/>
              </w:rPr>
              <w:t>Exception Note 9 of TS38.101-3 table 7.3B.2.3.1-1</w:t>
            </w:r>
          </w:p>
        </w:tc>
      </w:tr>
      <w:tr w:rsidR="00087401" w:rsidRPr="00F508B8" w14:paraId="41EB115F" w14:textId="77777777" w:rsidTr="008C05F3">
        <w:trPr>
          <w:trHeight w:val="248"/>
        </w:trPr>
        <w:tc>
          <w:tcPr>
            <w:tcW w:w="1549" w:type="dxa"/>
            <w:tcBorders>
              <w:top w:val="nil"/>
            </w:tcBorders>
            <w:vAlign w:val="center"/>
          </w:tcPr>
          <w:p w14:paraId="7AEC6346" w14:textId="77777777" w:rsidR="00087401" w:rsidRPr="00F508B8" w:rsidRDefault="00087401" w:rsidP="00087401">
            <w:pPr>
              <w:pStyle w:val="TAL"/>
              <w:jc w:val="center"/>
              <w:rPr>
                <w:rFonts w:cs="Arial"/>
                <w:szCs w:val="18"/>
              </w:rPr>
            </w:pPr>
          </w:p>
        </w:tc>
        <w:tc>
          <w:tcPr>
            <w:tcW w:w="1704" w:type="dxa"/>
            <w:shd w:val="clear" w:color="auto" w:fill="auto"/>
          </w:tcPr>
          <w:p w14:paraId="59A97515" w14:textId="77777777" w:rsidR="00087401" w:rsidRPr="00F508B8" w:rsidRDefault="00087401" w:rsidP="0008740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1B841549" w14:textId="77777777" w:rsidR="00087401" w:rsidRPr="00F508B8" w:rsidRDefault="00087401" w:rsidP="00087401">
            <w:pPr>
              <w:pStyle w:val="TAC"/>
              <w:rPr>
                <w:rFonts w:cs="Arial"/>
                <w:szCs w:val="18"/>
              </w:rPr>
            </w:pPr>
          </w:p>
        </w:tc>
        <w:tc>
          <w:tcPr>
            <w:tcW w:w="2975" w:type="dxa"/>
          </w:tcPr>
          <w:p w14:paraId="35315DDF" w14:textId="77777777" w:rsidR="00087401" w:rsidRPr="00F508B8" w:rsidRDefault="00087401" w:rsidP="0008740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87401" w:rsidRPr="00F508B8" w14:paraId="6FD38D0B" w14:textId="77777777" w:rsidTr="008C05F3">
        <w:trPr>
          <w:trHeight w:val="248"/>
        </w:trPr>
        <w:tc>
          <w:tcPr>
            <w:tcW w:w="1549" w:type="dxa"/>
            <w:tcBorders>
              <w:top w:val="nil"/>
              <w:bottom w:val="nil"/>
            </w:tcBorders>
          </w:tcPr>
          <w:p w14:paraId="72064FC9" w14:textId="77777777" w:rsidR="00087401" w:rsidRPr="00F508B8" w:rsidRDefault="00087401" w:rsidP="0008740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87401" w:rsidRPr="00F508B8" w:rsidRDefault="00087401" w:rsidP="00087401">
            <w:pPr>
              <w:pStyle w:val="TAC"/>
              <w:rPr>
                <w:lang w:eastAsia="en-US"/>
              </w:rPr>
            </w:pPr>
            <w:r w:rsidRPr="00F508B8">
              <w:rPr>
                <w:lang w:eastAsia="en-US"/>
              </w:rPr>
              <w:t>High (UL 841.5 MHz) / 3366 MHz</w:t>
            </w:r>
          </w:p>
        </w:tc>
        <w:tc>
          <w:tcPr>
            <w:tcW w:w="1843" w:type="dxa"/>
            <w:shd w:val="clear" w:color="auto" w:fill="auto"/>
          </w:tcPr>
          <w:p w14:paraId="5394DE17"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1119084E" w14:textId="77777777" w:rsidR="00087401" w:rsidRPr="00F508B8" w:rsidRDefault="00087401" w:rsidP="00087401">
            <w:pPr>
              <w:pStyle w:val="TAC"/>
              <w:rPr>
                <w:rFonts w:cs="Arial"/>
                <w:szCs w:val="18"/>
              </w:rPr>
            </w:pPr>
            <w:r w:rsidRPr="00F508B8">
              <w:rPr>
                <w:color w:val="000000"/>
                <w:lang w:eastAsia="en-US"/>
              </w:rPr>
              <w:t>UL Harmonic Interference HD4</w:t>
            </w:r>
          </w:p>
        </w:tc>
        <w:tc>
          <w:tcPr>
            <w:tcW w:w="2975" w:type="dxa"/>
          </w:tcPr>
          <w:p w14:paraId="08604213" w14:textId="77777777" w:rsidR="00087401" w:rsidRPr="00F508B8" w:rsidRDefault="00087401" w:rsidP="00087401">
            <w:pPr>
              <w:pStyle w:val="TAL"/>
              <w:rPr>
                <w:color w:val="000000"/>
                <w:lang w:eastAsia="en-US"/>
              </w:rPr>
            </w:pPr>
            <w:r w:rsidRPr="00F508B8">
              <w:rPr>
                <w:color w:val="000000"/>
                <w:lang w:eastAsia="en-US"/>
              </w:rPr>
              <w:t>Exception Note 7 of TS38.101-3 table 7.3B.2.3.1-1</w:t>
            </w:r>
          </w:p>
        </w:tc>
      </w:tr>
      <w:tr w:rsidR="00087401" w:rsidRPr="00F508B8" w14:paraId="61E69CD5" w14:textId="77777777" w:rsidTr="008C05F3">
        <w:trPr>
          <w:trHeight w:val="248"/>
        </w:trPr>
        <w:tc>
          <w:tcPr>
            <w:tcW w:w="1549" w:type="dxa"/>
            <w:tcBorders>
              <w:top w:val="nil"/>
            </w:tcBorders>
            <w:vAlign w:val="center"/>
          </w:tcPr>
          <w:p w14:paraId="21D6DD67" w14:textId="77777777" w:rsidR="00087401" w:rsidRPr="00F508B8" w:rsidRDefault="00087401" w:rsidP="00087401">
            <w:pPr>
              <w:pStyle w:val="TAL"/>
              <w:jc w:val="center"/>
              <w:rPr>
                <w:rFonts w:cs="Arial"/>
                <w:szCs w:val="18"/>
              </w:rPr>
            </w:pPr>
          </w:p>
        </w:tc>
        <w:tc>
          <w:tcPr>
            <w:tcW w:w="1704" w:type="dxa"/>
            <w:shd w:val="clear" w:color="auto" w:fill="auto"/>
          </w:tcPr>
          <w:p w14:paraId="4AF87C61" w14:textId="77777777" w:rsidR="00087401" w:rsidRPr="00F508B8" w:rsidRDefault="00087401" w:rsidP="00087401">
            <w:pPr>
              <w:pStyle w:val="TAC"/>
              <w:rPr>
                <w:lang w:eastAsia="en-US"/>
              </w:rPr>
            </w:pPr>
            <w:r w:rsidRPr="00F508B8">
              <w:rPr>
                <w:lang w:eastAsia="en-US"/>
              </w:rPr>
              <w:t>High (UL 841.5 MHz) / 3446 MHz</w:t>
            </w:r>
          </w:p>
        </w:tc>
        <w:tc>
          <w:tcPr>
            <w:tcW w:w="1843" w:type="dxa"/>
            <w:shd w:val="clear" w:color="auto" w:fill="auto"/>
          </w:tcPr>
          <w:p w14:paraId="39C8656A"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57E7549F" w14:textId="77777777" w:rsidR="00087401" w:rsidRPr="00F508B8" w:rsidRDefault="00087401" w:rsidP="00087401">
            <w:pPr>
              <w:pStyle w:val="TAC"/>
              <w:rPr>
                <w:rFonts w:cs="Arial"/>
                <w:szCs w:val="18"/>
              </w:rPr>
            </w:pPr>
          </w:p>
        </w:tc>
        <w:tc>
          <w:tcPr>
            <w:tcW w:w="2975" w:type="dxa"/>
          </w:tcPr>
          <w:p w14:paraId="60A62BAE"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87401" w:rsidRPr="00F508B8" w14:paraId="5E0A681D" w14:textId="77777777" w:rsidTr="008C05F3">
        <w:trPr>
          <w:trHeight w:val="248"/>
        </w:trPr>
        <w:tc>
          <w:tcPr>
            <w:tcW w:w="1549" w:type="dxa"/>
            <w:tcBorders>
              <w:top w:val="nil"/>
              <w:bottom w:val="nil"/>
            </w:tcBorders>
          </w:tcPr>
          <w:p w14:paraId="671B836C" w14:textId="77777777" w:rsidR="00087401" w:rsidRPr="00F508B8" w:rsidRDefault="00087401" w:rsidP="0008740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87401" w:rsidRPr="00F508B8" w:rsidRDefault="00087401" w:rsidP="00087401">
            <w:pPr>
              <w:pStyle w:val="TAC"/>
              <w:rPr>
                <w:lang w:eastAsia="en-US"/>
              </w:rPr>
            </w:pPr>
            <w:r w:rsidRPr="00F508B8">
              <w:rPr>
                <w:lang w:eastAsia="en-US"/>
              </w:rPr>
              <w:t>High (DL 886.5 MHz) / 4432.5 MHz)</w:t>
            </w:r>
          </w:p>
        </w:tc>
        <w:tc>
          <w:tcPr>
            <w:tcW w:w="1843" w:type="dxa"/>
            <w:shd w:val="clear" w:color="auto" w:fill="auto"/>
          </w:tcPr>
          <w:p w14:paraId="4A954D46"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5CC252F7" w14:textId="77777777" w:rsidR="00087401" w:rsidRPr="00F508B8" w:rsidRDefault="00087401" w:rsidP="00087401">
            <w:pPr>
              <w:pStyle w:val="TAC"/>
              <w:rPr>
                <w:rFonts w:cs="Arial"/>
                <w:szCs w:val="18"/>
              </w:rPr>
            </w:pPr>
            <w:r w:rsidRPr="00F508B8">
              <w:rPr>
                <w:color w:val="000000"/>
                <w:lang w:eastAsia="en-US"/>
              </w:rPr>
              <w:t>Receiver Harmonic Mixing HM5</w:t>
            </w:r>
          </w:p>
        </w:tc>
        <w:tc>
          <w:tcPr>
            <w:tcW w:w="2975" w:type="dxa"/>
          </w:tcPr>
          <w:p w14:paraId="25F5B416" w14:textId="77777777" w:rsidR="00087401" w:rsidRPr="00F508B8" w:rsidRDefault="00087401" w:rsidP="00087401">
            <w:pPr>
              <w:pStyle w:val="TAL"/>
              <w:rPr>
                <w:color w:val="000000"/>
                <w:lang w:eastAsia="en-US"/>
              </w:rPr>
            </w:pPr>
            <w:r w:rsidRPr="00F508B8">
              <w:rPr>
                <w:color w:val="000000"/>
                <w:lang w:eastAsia="en-US"/>
              </w:rPr>
              <w:t>Receiver Harmonic Mixing Exception in TS38.101-3 Table 7.3B.2.3.2-1</w:t>
            </w:r>
          </w:p>
        </w:tc>
      </w:tr>
      <w:tr w:rsidR="00087401" w:rsidRPr="00F508B8" w14:paraId="6806C88A" w14:textId="77777777" w:rsidTr="008C05F3">
        <w:trPr>
          <w:trHeight w:val="248"/>
        </w:trPr>
        <w:tc>
          <w:tcPr>
            <w:tcW w:w="1549" w:type="dxa"/>
            <w:tcBorders>
              <w:top w:val="nil"/>
            </w:tcBorders>
          </w:tcPr>
          <w:p w14:paraId="5048FC3F" w14:textId="77777777" w:rsidR="00087401" w:rsidRPr="00F508B8" w:rsidRDefault="00087401" w:rsidP="00087401">
            <w:pPr>
              <w:pStyle w:val="TAL"/>
              <w:jc w:val="center"/>
              <w:rPr>
                <w:rFonts w:cs="Arial"/>
                <w:szCs w:val="18"/>
              </w:rPr>
            </w:pPr>
          </w:p>
        </w:tc>
        <w:tc>
          <w:tcPr>
            <w:tcW w:w="1704" w:type="dxa"/>
            <w:shd w:val="clear" w:color="auto" w:fill="auto"/>
          </w:tcPr>
          <w:p w14:paraId="1B01E351" w14:textId="77777777" w:rsidR="00087401" w:rsidRPr="00F508B8" w:rsidRDefault="00087401" w:rsidP="00087401">
            <w:pPr>
              <w:pStyle w:val="TAC"/>
              <w:rPr>
                <w:lang w:eastAsia="en-US"/>
              </w:rPr>
            </w:pPr>
            <w:r w:rsidRPr="00F508B8">
              <w:rPr>
                <w:lang w:eastAsia="en-US"/>
              </w:rPr>
              <w:t>High (DL 886.5 MHz) / 4470.5 MHz)</w:t>
            </w:r>
          </w:p>
        </w:tc>
        <w:tc>
          <w:tcPr>
            <w:tcW w:w="1843" w:type="dxa"/>
            <w:shd w:val="clear" w:color="auto" w:fill="auto"/>
          </w:tcPr>
          <w:p w14:paraId="327A5984"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1AC8F48C" w14:textId="77777777" w:rsidR="00087401" w:rsidRPr="00F508B8" w:rsidRDefault="00087401" w:rsidP="00087401">
            <w:pPr>
              <w:pStyle w:val="TAC"/>
              <w:rPr>
                <w:rFonts w:cs="Arial"/>
                <w:szCs w:val="18"/>
              </w:rPr>
            </w:pPr>
          </w:p>
        </w:tc>
        <w:tc>
          <w:tcPr>
            <w:tcW w:w="2975" w:type="dxa"/>
          </w:tcPr>
          <w:p w14:paraId="2A5A5F4D"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87401" w:rsidRPr="00F508B8" w14:paraId="5D595428" w14:textId="77777777" w:rsidTr="008C05F3">
        <w:trPr>
          <w:trHeight w:val="248"/>
        </w:trPr>
        <w:tc>
          <w:tcPr>
            <w:tcW w:w="1549" w:type="dxa"/>
            <w:tcBorders>
              <w:top w:val="nil"/>
            </w:tcBorders>
            <w:vAlign w:val="center"/>
          </w:tcPr>
          <w:p w14:paraId="67483F7B" w14:textId="77777777" w:rsidR="00087401" w:rsidRPr="00F508B8" w:rsidRDefault="00087401" w:rsidP="0008740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87401" w:rsidRPr="00F508B8" w:rsidRDefault="00087401" w:rsidP="00087401">
            <w:pPr>
              <w:pStyle w:val="TAC"/>
              <w:rPr>
                <w:lang w:eastAsia="en-US"/>
              </w:rPr>
            </w:pPr>
            <w:r w:rsidRPr="00F508B8">
              <w:t>Low/High</w:t>
            </w:r>
          </w:p>
        </w:tc>
        <w:tc>
          <w:tcPr>
            <w:tcW w:w="1843" w:type="dxa"/>
            <w:shd w:val="clear" w:color="auto" w:fill="auto"/>
            <w:vAlign w:val="center"/>
          </w:tcPr>
          <w:p w14:paraId="0BA3ABC0" w14:textId="77777777" w:rsidR="00087401" w:rsidRPr="00F508B8" w:rsidRDefault="00087401" w:rsidP="00087401">
            <w:pPr>
              <w:pStyle w:val="TAC"/>
              <w:rPr>
                <w:lang w:eastAsia="en-US"/>
              </w:rPr>
            </w:pPr>
            <w:r w:rsidRPr="00F508B8">
              <w:t>10/40</w:t>
            </w:r>
          </w:p>
        </w:tc>
        <w:tc>
          <w:tcPr>
            <w:tcW w:w="1984" w:type="dxa"/>
            <w:vAlign w:val="center"/>
          </w:tcPr>
          <w:p w14:paraId="21008D70" w14:textId="77777777" w:rsidR="00087401" w:rsidRPr="00F508B8" w:rsidRDefault="00087401" w:rsidP="00087401">
            <w:pPr>
              <w:pStyle w:val="TAC"/>
              <w:rPr>
                <w:rFonts w:cs="Arial"/>
                <w:szCs w:val="18"/>
              </w:rPr>
            </w:pPr>
            <w:r w:rsidRPr="00F508B8">
              <w:rPr>
                <w:color w:val="000000"/>
              </w:rPr>
              <w:t>Cross band isolation</w:t>
            </w:r>
          </w:p>
        </w:tc>
        <w:tc>
          <w:tcPr>
            <w:tcW w:w="2975" w:type="dxa"/>
          </w:tcPr>
          <w:p w14:paraId="2D3ECD5E" w14:textId="77777777" w:rsidR="00087401" w:rsidRPr="00F508B8" w:rsidRDefault="00087401" w:rsidP="00087401">
            <w:pPr>
              <w:pStyle w:val="TAL"/>
              <w:rPr>
                <w:color w:val="000000"/>
                <w:lang w:eastAsia="en-US"/>
              </w:rPr>
            </w:pPr>
            <w:r w:rsidRPr="00F508B8">
              <w:t>Exception in TS 38.101-3 table 7.3B.2.3.4-1</w:t>
            </w:r>
          </w:p>
        </w:tc>
      </w:tr>
      <w:tr w:rsidR="00087401" w:rsidRPr="00F508B8" w14:paraId="38E21F97" w14:textId="77777777" w:rsidTr="008C05F3">
        <w:trPr>
          <w:trHeight w:val="248"/>
        </w:trPr>
        <w:tc>
          <w:tcPr>
            <w:tcW w:w="1549" w:type="dxa"/>
            <w:tcBorders>
              <w:top w:val="nil"/>
            </w:tcBorders>
            <w:vAlign w:val="center"/>
          </w:tcPr>
          <w:p w14:paraId="60734747" w14:textId="65DA1DF2" w:rsidR="00087401" w:rsidRPr="00F508B8" w:rsidRDefault="00087401" w:rsidP="00087401">
            <w:pPr>
              <w:pStyle w:val="TAL"/>
              <w:jc w:val="center"/>
              <w:rPr>
                <w:rFonts w:cs="Arial"/>
                <w:szCs w:val="18"/>
              </w:rPr>
            </w:pPr>
            <w:r>
              <w:rPr>
                <w:rFonts w:cs="Arial"/>
                <w:b/>
                <w:bCs/>
                <w:szCs w:val="18"/>
              </w:rPr>
              <w:t>38A/</w:t>
            </w:r>
            <w:r w:rsidRPr="00207EE4">
              <w:rPr>
                <w:rFonts w:cs="Arial"/>
                <w:szCs w:val="18"/>
              </w:rPr>
              <w:t>n78A</w:t>
            </w:r>
          </w:p>
        </w:tc>
        <w:tc>
          <w:tcPr>
            <w:tcW w:w="1704" w:type="dxa"/>
            <w:shd w:val="clear" w:color="auto" w:fill="auto"/>
            <w:vAlign w:val="center"/>
          </w:tcPr>
          <w:p w14:paraId="41825EA9" w14:textId="7BBBC95E" w:rsidR="00087401" w:rsidRPr="00F508B8" w:rsidRDefault="00087401" w:rsidP="00087401">
            <w:pPr>
              <w:pStyle w:val="TAC"/>
            </w:pPr>
            <w:r>
              <w:rPr>
                <w:rFonts w:cs="Arial"/>
                <w:szCs w:val="18"/>
              </w:rPr>
              <w:t>DL High/UL Low</w:t>
            </w:r>
          </w:p>
        </w:tc>
        <w:tc>
          <w:tcPr>
            <w:tcW w:w="1843" w:type="dxa"/>
            <w:shd w:val="clear" w:color="auto" w:fill="auto"/>
            <w:vAlign w:val="center"/>
          </w:tcPr>
          <w:p w14:paraId="41765A80" w14:textId="6E291009" w:rsidR="00087401" w:rsidRPr="00F508B8" w:rsidRDefault="00087401" w:rsidP="00087401">
            <w:pPr>
              <w:pStyle w:val="TAC"/>
            </w:pPr>
            <w:r>
              <w:rPr>
                <w:rFonts w:cs="Arial"/>
                <w:szCs w:val="18"/>
              </w:rPr>
              <w:t>10/20</w:t>
            </w:r>
          </w:p>
        </w:tc>
        <w:tc>
          <w:tcPr>
            <w:tcW w:w="1984" w:type="dxa"/>
            <w:vAlign w:val="center"/>
          </w:tcPr>
          <w:p w14:paraId="747AC9EC" w14:textId="385910E5" w:rsidR="00087401" w:rsidRPr="00F508B8" w:rsidRDefault="00087401" w:rsidP="00087401">
            <w:pPr>
              <w:pStyle w:val="TAC"/>
              <w:rPr>
                <w:color w:val="000000"/>
              </w:rPr>
            </w:pPr>
            <w:r>
              <w:rPr>
                <w:color w:val="000000"/>
              </w:rPr>
              <w:t>Cross band isolation</w:t>
            </w:r>
          </w:p>
        </w:tc>
        <w:tc>
          <w:tcPr>
            <w:tcW w:w="2975" w:type="dxa"/>
            <w:vAlign w:val="center"/>
          </w:tcPr>
          <w:p w14:paraId="25A15261" w14:textId="4BEA031F" w:rsidR="00087401" w:rsidRPr="00F508B8" w:rsidRDefault="00087401" w:rsidP="00087401">
            <w:pPr>
              <w:pStyle w:val="TAL"/>
            </w:pPr>
            <w:r>
              <w:rPr>
                <w:rFonts w:cs="Arial"/>
                <w:szCs w:val="18"/>
              </w:rPr>
              <w:t>Exception in TS 38.101-3 table 7.3B.2.3.4-1</w:t>
            </w:r>
          </w:p>
        </w:tc>
      </w:tr>
      <w:tr w:rsidR="00087401" w:rsidRPr="00F508B8" w14:paraId="6DC42E03" w14:textId="77777777" w:rsidTr="008C05F3">
        <w:trPr>
          <w:trHeight w:val="248"/>
        </w:trPr>
        <w:tc>
          <w:tcPr>
            <w:tcW w:w="1549" w:type="dxa"/>
            <w:vMerge w:val="restart"/>
            <w:vAlign w:val="center"/>
          </w:tcPr>
          <w:p w14:paraId="46FE6789" w14:textId="77777777" w:rsidR="00087401" w:rsidRPr="00F508B8" w:rsidRDefault="00087401" w:rsidP="0008740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87401" w:rsidRPr="00F508B8" w:rsidRDefault="00087401" w:rsidP="0008740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7306EFAA"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6C254B3C"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2D60D880" w14:textId="77777777" w:rsidTr="008C05F3">
        <w:trPr>
          <w:trHeight w:val="248"/>
        </w:trPr>
        <w:tc>
          <w:tcPr>
            <w:tcW w:w="1549" w:type="dxa"/>
            <w:vMerge/>
            <w:vAlign w:val="center"/>
          </w:tcPr>
          <w:p w14:paraId="1A26149D"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F508B8" w:rsidRDefault="00087401" w:rsidP="0008740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15FF93FF" w14:textId="77777777" w:rsidR="00087401" w:rsidRPr="00F508B8" w:rsidRDefault="00087401" w:rsidP="00087401">
            <w:pPr>
              <w:pStyle w:val="TAC"/>
              <w:rPr>
                <w:rFonts w:cs="Arial"/>
                <w:szCs w:val="18"/>
              </w:rPr>
            </w:pPr>
            <w:r w:rsidRPr="00F508B8">
              <w:rPr>
                <w:rFonts w:cs="Arial"/>
                <w:szCs w:val="18"/>
              </w:rPr>
              <w:t>Receiver Harmonic Mixing</w:t>
            </w:r>
          </w:p>
        </w:tc>
        <w:tc>
          <w:tcPr>
            <w:tcW w:w="2975" w:type="dxa"/>
            <w:vAlign w:val="center"/>
          </w:tcPr>
          <w:p w14:paraId="08DD505E" w14:textId="77777777" w:rsidR="00087401" w:rsidRPr="00F508B8" w:rsidRDefault="00087401" w:rsidP="00087401">
            <w:pPr>
              <w:pStyle w:val="TAL"/>
              <w:rPr>
                <w:rFonts w:cs="Arial"/>
                <w:szCs w:val="18"/>
              </w:rPr>
            </w:pPr>
            <w:r w:rsidRPr="00F508B8">
              <w:rPr>
                <w:rFonts w:cs="Arial"/>
                <w:szCs w:val="18"/>
              </w:rPr>
              <w:t>Receiver Harmonic Mixing Exception Note 8 in TS38.101-3 Table 7.3B.2.3.2-1</w:t>
            </w:r>
          </w:p>
        </w:tc>
      </w:tr>
      <w:tr w:rsidR="00087401" w:rsidRPr="00F508B8" w14:paraId="10AD44A1" w14:textId="77777777" w:rsidTr="008C05F3">
        <w:trPr>
          <w:trHeight w:val="248"/>
        </w:trPr>
        <w:tc>
          <w:tcPr>
            <w:tcW w:w="1549" w:type="dxa"/>
            <w:tcBorders>
              <w:bottom w:val="nil"/>
            </w:tcBorders>
            <w:vAlign w:val="center"/>
          </w:tcPr>
          <w:p w14:paraId="775E82BC" w14:textId="77777777" w:rsidR="00087401" w:rsidRPr="00F508B8" w:rsidRDefault="00087401" w:rsidP="0008740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87401" w:rsidRPr="00F508B8" w:rsidRDefault="00087401" w:rsidP="0008740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87401" w:rsidRPr="00F508B8" w:rsidRDefault="00087401" w:rsidP="0008740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2928B630" w14:textId="77777777" w:rsidR="00087401" w:rsidRPr="00F508B8" w:rsidRDefault="00087401" w:rsidP="00087401">
            <w:pPr>
              <w:pStyle w:val="TAC"/>
              <w:rPr>
                <w:rFonts w:cs="Arial"/>
                <w:szCs w:val="18"/>
              </w:rPr>
            </w:pPr>
            <w:r w:rsidRPr="00F508B8">
              <w:rPr>
                <w:color w:val="000000"/>
                <w:lang w:eastAsia="en-US"/>
              </w:rPr>
              <w:t>Receiver Harmonic Mixing HM4</w:t>
            </w:r>
          </w:p>
        </w:tc>
        <w:tc>
          <w:tcPr>
            <w:tcW w:w="2975" w:type="dxa"/>
          </w:tcPr>
          <w:p w14:paraId="19E210DA" w14:textId="77777777" w:rsidR="00087401" w:rsidRPr="00F508B8" w:rsidRDefault="00087401" w:rsidP="00087401">
            <w:pPr>
              <w:pStyle w:val="TAL"/>
              <w:rPr>
                <w:rFonts w:cs="Arial"/>
                <w:szCs w:val="18"/>
              </w:rPr>
            </w:pPr>
            <w:r w:rsidRPr="00F508B8">
              <w:rPr>
                <w:color w:val="000000"/>
                <w:lang w:eastAsia="en-US"/>
              </w:rPr>
              <w:t>Receiver Harmonic Mixing Exception in TS38.101-3 Table 7.3B.2.3.2-1</w:t>
            </w:r>
          </w:p>
        </w:tc>
      </w:tr>
      <w:tr w:rsidR="00087401" w:rsidRPr="00F508B8" w14:paraId="30C4444D" w14:textId="77777777" w:rsidTr="008C05F3">
        <w:trPr>
          <w:trHeight w:val="248"/>
        </w:trPr>
        <w:tc>
          <w:tcPr>
            <w:tcW w:w="1549" w:type="dxa"/>
            <w:tcBorders>
              <w:top w:val="nil"/>
              <w:bottom w:val="nil"/>
            </w:tcBorders>
            <w:vAlign w:val="center"/>
          </w:tcPr>
          <w:p w14:paraId="622E8843" w14:textId="77777777" w:rsidR="00087401" w:rsidRPr="00F508B8" w:rsidRDefault="00087401" w:rsidP="00087401">
            <w:pPr>
              <w:pStyle w:val="TAL"/>
              <w:jc w:val="center"/>
              <w:rPr>
                <w:rFonts w:cs="Arial"/>
                <w:b/>
                <w:bCs/>
                <w:szCs w:val="18"/>
              </w:rPr>
            </w:pPr>
          </w:p>
        </w:tc>
        <w:tc>
          <w:tcPr>
            <w:tcW w:w="1704" w:type="dxa"/>
            <w:shd w:val="clear" w:color="auto" w:fill="auto"/>
          </w:tcPr>
          <w:p w14:paraId="2E2E5FE3" w14:textId="77777777" w:rsidR="00087401" w:rsidRPr="00F508B8" w:rsidRDefault="00087401" w:rsidP="0008740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4D151C3C" w14:textId="77777777" w:rsidR="00087401" w:rsidRPr="00F508B8" w:rsidRDefault="00087401" w:rsidP="00087401">
            <w:pPr>
              <w:pStyle w:val="TAC"/>
              <w:rPr>
                <w:rFonts w:cs="Arial"/>
                <w:szCs w:val="18"/>
              </w:rPr>
            </w:pPr>
            <w:r w:rsidRPr="00F508B8">
              <w:rPr>
                <w:color w:val="000000"/>
                <w:lang w:eastAsia="en-US"/>
              </w:rPr>
              <w:t>Cross band isolation</w:t>
            </w:r>
          </w:p>
        </w:tc>
        <w:tc>
          <w:tcPr>
            <w:tcW w:w="2975" w:type="dxa"/>
          </w:tcPr>
          <w:p w14:paraId="3DE90DD4" w14:textId="77777777" w:rsidR="00087401" w:rsidRPr="00F508B8" w:rsidRDefault="00087401" w:rsidP="0008740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87401" w:rsidRPr="00F508B8" w14:paraId="1149EE15" w14:textId="77777777" w:rsidTr="008C05F3">
        <w:trPr>
          <w:trHeight w:val="248"/>
        </w:trPr>
        <w:tc>
          <w:tcPr>
            <w:tcW w:w="1549" w:type="dxa"/>
            <w:tcBorders>
              <w:top w:val="nil"/>
            </w:tcBorders>
            <w:vAlign w:val="center"/>
          </w:tcPr>
          <w:p w14:paraId="747CFFFB" w14:textId="77777777" w:rsidR="00087401" w:rsidRPr="00F508B8" w:rsidRDefault="00087401" w:rsidP="00087401">
            <w:pPr>
              <w:pStyle w:val="TAL"/>
              <w:jc w:val="center"/>
              <w:rPr>
                <w:rFonts w:cs="Arial"/>
                <w:b/>
                <w:bCs/>
                <w:szCs w:val="18"/>
              </w:rPr>
            </w:pPr>
          </w:p>
        </w:tc>
        <w:tc>
          <w:tcPr>
            <w:tcW w:w="1704" w:type="dxa"/>
            <w:shd w:val="clear" w:color="auto" w:fill="auto"/>
          </w:tcPr>
          <w:p w14:paraId="7A75415B" w14:textId="77777777" w:rsidR="00087401" w:rsidRPr="00F508B8" w:rsidRDefault="00087401" w:rsidP="00087401">
            <w:pPr>
              <w:pStyle w:val="TAC"/>
              <w:rPr>
                <w:rFonts w:cs="Arial"/>
                <w:szCs w:val="18"/>
              </w:rPr>
            </w:pPr>
            <w:r w:rsidRPr="00F508B8">
              <w:rPr>
                <w:lang w:eastAsia="en-US"/>
              </w:rPr>
              <w:t>Mid / Mid</w:t>
            </w:r>
          </w:p>
        </w:tc>
        <w:tc>
          <w:tcPr>
            <w:tcW w:w="1843" w:type="dxa"/>
            <w:shd w:val="clear" w:color="auto" w:fill="auto"/>
          </w:tcPr>
          <w:p w14:paraId="7F5945F4" w14:textId="77777777" w:rsidR="00087401" w:rsidRPr="00F508B8" w:rsidRDefault="00087401" w:rsidP="00087401">
            <w:pPr>
              <w:pStyle w:val="TAC"/>
              <w:rPr>
                <w:rFonts w:cs="Arial"/>
                <w:szCs w:val="18"/>
              </w:rPr>
            </w:pPr>
            <w:r w:rsidRPr="00F508B8">
              <w:rPr>
                <w:lang w:eastAsia="en-US"/>
              </w:rPr>
              <w:t>Highest / Highest</w:t>
            </w:r>
          </w:p>
        </w:tc>
        <w:tc>
          <w:tcPr>
            <w:tcW w:w="1984" w:type="dxa"/>
          </w:tcPr>
          <w:p w14:paraId="1EDD9243" w14:textId="77777777" w:rsidR="00087401" w:rsidRPr="00F508B8" w:rsidRDefault="00087401" w:rsidP="00087401">
            <w:pPr>
              <w:pStyle w:val="TAC"/>
              <w:rPr>
                <w:rFonts w:cs="Arial"/>
                <w:szCs w:val="18"/>
              </w:rPr>
            </w:pPr>
            <w:r w:rsidRPr="00F508B8">
              <w:rPr>
                <w:rFonts w:cs="Arial"/>
                <w:szCs w:val="18"/>
                <w:lang w:eastAsia="en-US"/>
              </w:rPr>
              <w:t>-</w:t>
            </w:r>
          </w:p>
        </w:tc>
        <w:tc>
          <w:tcPr>
            <w:tcW w:w="2975" w:type="dxa"/>
          </w:tcPr>
          <w:p w14:paraId="3540C81E" w14:textId="77777777" w:rsidR="00087401" w:rsidRPr="00F508B8" w:rsidRDefault="00087401" w:rsidP="00087401">
            <w:pPr>
              <w:pStyle w:val="TAL"/>
              <w:rPr>
                <w:rFonts w:cs="Arial"/>
                <w:szCs w:val="18"/>
              </w:rPr>
            </w:pPr>
            <w:r w:rsidRPr="00F508B8">
              <w:rPr>
                <w:color w:val="000000"/>
                <w:lang w:eastAsia="en-US"/>
              </w:rPr>
              <w:t>Non-Exception only possible with 1UL in band 41</w:t>
            </w:r>
          </w:p>
        </w:tc>
      </w:tr>
      <w:tr w:rsidR="00087401" w:rsidRPr="00F508B8" w14:paraId="43A8C43E" w14:textId="77777777" w:rsidTr="008C05F3">
        <w:trPr>
          <w:trHeight w:val="248"/>
        </w:trPr>
        <w:tc>
          <w:tcPr>
            <w:tcW w:w="1549" w:type="dxa"/>
            <w:tcBorders>
              <w:top w:val="nil"/>
              <w:bottom w:val="nil"/>
            </w:tcBorders>
            <w:vAlign w:val="center"/>
          </w:tcPr>
          <w:p w14:paraId="5C3F6488" w14:textId="77777777" w:rsidR="00087401" w:rsidRPr="00F508B8" w:rsidRDefault="00087401" w:rsidP="0008740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87401" w:rsidRPr="00F508B8" w:rsidRDefault="00087401" w:rsidP="0008740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87401" w:rsidRPr="00F508B8" w:rsidRDefault="00087401" w:rsidP="00087401">
            <w:pPr>
              <w:pStyle w:val="TAC"/>
              <w:rPr>
                <w:lang w:eastAsia="en-US"/>
              </w:rPr>
            </w:pPr>
            <w:r w:rsidRPr="00F508B8">
              <w:t>10/20</w:t>
            </w:r>
          </w:p>
        </w:tc>
        <w:tc>
          <w:tcPr>
            <w:tcW w:w="1984" w:type="dxa"/>
            <w:vAlign w:val="center"/>
          </w:tcPr>
          <w:p w14:paraId="3FB9791E"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87401" w:rsidRPr="00F508B8" w:rsidRDefault="00087401" w:rsidP="00087401">
            <w:pPr>
              <w:pStyle w:val="TAL"/>
              <w:rPr>
                <w:color w:val="000000"/>
                <w:lang w:eastAsia="en-US"/>
              </w:rPr>
            </w:pPr>
            <w:r w:rsidRPr="00F508B8">
              <w:rPr>
                <w:color w:val="000000"/>
              </w:rPr>
              <w:t>Exception Note 2, 13 of TS38.101-3 table 7.3B.2.3.1-1</w:t>
            </w:r>
          </w:p>
        </w:tc>
      </w:tr>
      <w:tr w:rsidR="00087401" w:rsidRPr="00F508B8" w14:paraId="14DCEBFF" w14:textId="77777777" w:rsidTr="008C05F3">
        <w:trPr>
          <w:trHeight w:val="248"/>
        </w:trPr>
        <w:tc>
          <w:tcPr>
            <w:tcW w:w="1549" w:type="dxa"/>
            <w:tcBorders>
              <w:top w:val="nil"/>
            </w:tcBorders>
            <w:vAlign w:val="center"/>
          </w:tcPr>
          <w:p w14:paraId="3C7D5E0F"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F508B8" w:rsidRDefault="00087401" w:rsidP="0008740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87401" w:rsidRPr="00F508B8" w:rsidRDefault="00087401" w:rsidP="00087401">
            <w:pPr>
              <w:pStyle w:val="TAC"/>
              <w:rPr>
                <w:lang w:eastAsia="en-US"/>
              </w:rPr>
            </w:pPr>
            <w:r w:rsidRPr="00F508B8">
              <w:t>10/20</w:t>
            </w:r>
          </w:p>
        </w:tc>
        <w:tc>
          <w:tcPr>
            <w:tcW w:w="1984" w:type="dxa"/>
            <w:vAlign w:val="center"/>
          </w:tcPr>
          <w:p w14:paraId="1CF76CD4"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87401" w:rsidRPr="00F508B8" w:rsidRDefault="00087401" w:rsidP="00087401">
            <w:pPr>
              <w:pStyle w:val="TAL"/>
              <w:rPr>
                <w:color w:val="000000"/>
                <w:lang w:eastAsia="en-US"/>
              </w:rPr>
            </w:pPr>
            <w:r w:rsidRPr="00F508B8">
              <w:rPr>
                <w:color w:val="000000"/>
              </w:rPr>
              <w:t>Exception Note 3 of TS38.101-3 table 7.3B.2.3.1-1</w:t>
            </w:r>
          </w:p>
        </w:tc>
      </w:tr>
      <w:tr w:rsidR="00087401" w:rsidRPr="00F508B8" w14:paraId="5D53A3D6" w14:textId="77777777" w:rsidTr="00087401">
        <w:trPr>
          <w:trHeight w:val="248"/>
        </w:trPr>
        <w:tc>
          <w:tcPr>
            <w:tcW w:w="1549" w:type="dxa"/>
            <w:tcBorders>
              <w:top w:val="nil"/>
            </w:tcBorders>
            <w:vAlign w:val="center"/>
          </w:tcPr>
          <w:p w14:paraId="1F9C049A" w14:textId="6B11BDE7" w:rsidR="00087401" w:rsidRPr="00E2297F" w:rsidRDefault="00087401" w:rsidP="00087401">
            <w:pPr>
              <w:pStyle w:val="TAL"/>
              <w:jc w:val="center"/>
              <w:rPr>
                <w:rFonts w:cs="Arial"/>
                <w:b/>
                <w:szCs w:val="18"/>
              </w:rPr>
            </w:pPr>
            <w:r w:rsidRPr="00207EE4">
              <w:rPr>
                <w:rFonts w:cs="Arial"/>
                <w:szCs w:val="18"/>
              </w:rPr>
              <w:t>66A</w:t>
            </w:r>
            <w:r>
              <w:rPr>
                <w:rFonts w:cs="Arial"/>
                <w:b/>
                <w:bCs/>
                <w:szCs w:val="18"/>
              </w:rPr>
              <w:t>/</w:t>
            </w:r>
            <w:r w:rsidRPr="00207EE4">
              <w:rPr>
                <w:rFonts w:cs="Arial"/>
                <w:b/>
                <w:szCs w:val="18"/>
              </w:rPr>
              <w:t>n25A</w:t>
            </w:r>
          </w:p>
        </w:tc>
        <w:tc>
          <w:tcPr>
            <w:tcW w:w="1704" w:type="dxa"/>
            <w:shd w:val="clear" w:color="auto" w:fill="auto"/>
            <w:vAlign w:val="center"/>
          </w:tcPr>
          <w:p w14:paraId="3F694529" w14:textId="6F25EF23" w:rsidR="00087401" w:rsidRPr="00F508B8" w:rsidRDefault="00087401" w:rsidP="00087401">
            <w:pPr>
              <w:pStyle w:val="TAC"/>
            </w:pPr>
            <w:r>
              <w:rPr>
                <w:rFonts w:eastAsia="MS Mincho"/>
              </w:rPr>
              <w:t>UL 1775 MHz / UL 1855 MHz</w:t>
            </w:r>
          </w:p>
        </w:tc>
        <w:tc>
          <w:tcPr>
            <w:tcW w:w="1843" w:type="dxa"/>
            <w:shd w:val="clear" w:color="auto" w:fill="auto"/>
            <w:vAlign w:val="center"/>
          </w:tcPr>
          <w:p w14:paraId="448F1F18" w14:textId="6F18433D" w:rsidR="00087401" w:rsidRPr="00F508B8" w:rsidRDefault="00087401" w:rsidP="00087401">
            <w:pPr>
              <w:pStyle w:val="TAC"/>
            </w:pPr>
            <w:r>
              <w:t>5/5</w:t>
            </w:r>
          </w:p>
        </w:tc>
        <w:tc>
          <w:tcPr>
            <w:tcW w:w="1984" w:type="dxa"/>
            <w:vAlign w:val="center"/>
          </w:tcPr>
          <w:p w14:paraId="41A8B675" w14:textId="10D87B11" w:rsidR="00087401" w:rsidRPr="00F508B8" w:rsidRDefault="00087401" w:rsidP="00087401">
            <w:pPr>
              <w:pStyle w:val="TAC"/>
              <w:rPr>
                <w:color w:val="000000"/>
              </w:rPr>
            </w:pPr>
            <w:r>
              <w:rPr>
                <w:rFonts w:cs="Arial"/>
                <w:szCs w:val="18"/>
              </w:rPr>
              <w:t>Dual UL intermodulation</w:t>
            </w:r>
          </w:p>
        </w:tc>
        <w:tc>
          <w:tcPr>
            <w:tcW w:w="2975" w:type="dxa"/>
            <w:vAlign w:val="center"/>
          </w:tcPr>
          <w:p w14:paraId="006C7F13" w14:textId="5BF5F10C" w:rsidR="00087401" w:rsidRPr="00F508B8" w:rsidRDefault="00087401" w:rsidP="00087401">
            <w:pPr>
              <w:pStyle w:val="TAL"/>
              <w:rPr>
                <w:color w:val="000000"/>
              </w:rPr>
            </w:pPr>
            <w:r>
              <w:rPr>
                <w:color w:val="000000"/>
              </w:rPr>
              <w:t>Exception in TS 38.101-3 Table 7.3B.2.3.5.1-1</w:t>
            </w:r>
          </w:p>
        </w:tc>
      </w:tr>
      <w:tr w:rsidR="00087401" w:rsidRPr="00F508B8" w14:paraId="029EB25C" w14:textId="77777777" w:rsidTr="00087401">
        <w:trPr>
          <w:trHeight w:val="248"/>
        </w:trPr>
        <w:tc>
          <w:tcPr>
            <w:tcW w:w="1549" w:type="dxa"/>
            <w:tcBorders>
              <w:top w:val="nil"/>
            </w:tcBorders>
            <w:vAlign w:val="center"/>
          </w:tcPr>
          <w:p w14:paraId="32F2B97B" w14:textId="1CD7B8FE" w:rsidR="00087401" w:rsidRPr="008C05F3" w:rsidRDefault="00087401" w:rsidP="00087401">
            <w:pPr>
              <w:pStyle w:val="TAL"/>
              <w:jc w:val="center"/>
              <w:rPr>
                <w:rFonts w:cs="Arial"/>
                <w:bCs/>
                <w:szCs w:val="18"/>
              </w:rPr>
            </w:pPr>
            <w:r w:rsidRPr="00207EE4">
              <w:rPr>
                <w:rFonts w:cs="Arial"/>
                <w:b/>
                <w:bCs/>
                <w:szCs w:val="18"/>
              </w:rPr>
              <w:t>66A</w:t>
            </w:r>
            <w:r>
              <w:rPr>
                <w:rFonts w:cs="Arial"/>
                <w:b/>
                <w:bCs/>
                <w:szCs w:val="18"/>
              </w:rPr>
              <w:t>/</w:t>
            </w:r>
            <w:r w:rsidRPr="00207EE4">
              <w:rPr>
                <w:rFonts w:cs="Arial"/>
                <w:bCs/>
                <w:szCs w:val="18"/>
              </w:rPr>
              <w:t>n25A</w:t>
            </w:r>
          </w:p>
        </w:tc>
        <w:tc>
          <w:tcPr>
            <w:tcW w:w="1704" w:type="dxa"/>
            <w:shd w:val="clear" w:color="auto" w:fill="auto"/>
            <w:vAlign w:val="center"/>
          </w:tcPr>
          <w:p w14:paraId="24C26F5D" w14:textId="2CC675B6" w:rsidR="00087401" w:rsidRPr="00F508B8" w:rsidRDefault="00087401" w:rsidP="00087401">
            <w:pPr>
              <w:pStyle w:val="TAC"/>
            </w:pPr>
            <w:r>
              <w:rPr>
                <w:rFonts w:eastAsia="MS Mincho"/>
              </w:rPr>
              <w:t>UL 1712.5 MHz / UL 1912.5 MHz</w:t>
            </w:r>
          </w:p>
        </w:tc>
        <w:tc>
          <w:tcPr>
            <w:tcW w:w="1843" w:type="dxa"/>
            <w:shd w:val="clear" w:color="auto" w:fill="auto"/>
            <w:vAlign w:val="center"/>
          </w:tcPr>
          <w:p w14:paraId="523707CB" w14:textId="359C635A" w:rsidR="00087401" w:rsidRPr="00F508B8" w:rsidRDefault="00087401" w:rsidP="00087401">
            <w:pPr>
              <w:pStyle w:val="TAC"/>
            </w:pPr>
            <w:r>
              <w:t>5/5</w:t>
            </w:r>
          </w:p>
        </w:tc>
        <w:tc>
          <w:tcPr>
            <w:tcW w:w="1984" w:type="dxa"/>
            <w:vAlign w:val="center"/>
          </w:tcPr>
          <w:p w14:paraId="2432DBC0" w14:textId="4B9C41D8" w:rsidR="00087401" w:rsidRPr="00F508B8" w:rsidRDefault="00087401" w:rsidP="00087401">
            <w:pPr>
              <w:pStyle w:val="TAC"/>
              <w:rPr>
                <w:color w:val="000000"/>
              </w:rPr>
            </w:pPr>
            <w:r>
              <w:rPr>
                <w:rFonts w:cs="Arial"/>
                <w:szCs w:val="18"/>
              </w:rPr>
              <w:t>Dual UL intermodulation</w:t>
            </w:r>
          </w:p>
        </w:tc>
        <w:tc>
          <w:tcPr>
            <w:tcW w:w="2975" w:type="dxa"/>
            <w:vAlign w:val="center"/>
          </w:tcPr>
          <w:p w14:paraId="4E2528E5" w14:textId="4496E69E" w:rsidR="00087401" w:rsidRPr="00F508B8" w:rsidRDefault="00087401" w:rsidP="00087401">
            <w:pPr>
              <w:pStyle w:val="TAL"/>
              <w:rPr>
                <w:color w:val="000000"/>
              </w:rPr>
            </w:pPr>
            <w:r>
              <w:rPr>
                <w:color w:val="000000"/>
              </w:rPr>
              <w:t>Exception in TS 38.101-3 Table 7.3B.2.3.5.1-1</w:t>
            </w:r>
          </w:p>
        </w:tc>
      </w:tr>
      <w:tr w:rsidR="00087401" w:rsidRPr="00F508B8" w14:paraId="7B498EAE" w14:textId="77777777" w:rsidTr="00087401">
        <w:trPr>
          <w:trHeight w:val="248"/>
        </w:trPr>
        <w:tc>
          <w:tcPr>
            <w:tcW w:w="1549" w:type="dxa"/>
            <w:tcBorders>
              <w:top w:val="nil"/>
            </w:tcBorders>
            <w:vAlign w:val="center"/>
          </w:tcPr>
          <w:p w14:paraId="4B0261F0" w14:textId="25D369B1" w:rsidR="00087401" w:rsidRPr="00F508B8" w:rsidRDefault="00087401" w:rsidP="00087401">
            <w:pPr>
              <w:pStyle w:val="TAL"/>
              <w:jc w:val="center"/>
              <w:rPr>
                <w:rFonts w:cs="Arial"/>
                <w:b/>
                <w:bCs/>
                <w:szCs w:val="18"/>
              </w:rPr>
            </w:pPr>
            <w:r w:rsidRPr="003F7BF7">
              <w:rPr>
                <w:rFonts w:cs="Arial"/>
                <w:b/>
                <w:bCs/>
                <w:szCs w:val="18"/>
              </w:rPr>
              <w:t>66A</w:t>
            </w:r>
            <w:r>
              <w:rPr>
                <w:rFonts w:cs="Arial"/>
                <w:b/>
                <w:bCs/>
                <w:szCs w:val="18"/>
              </w:rPr>
              <w:t>/</w:t>
            </w:r>
            <w:r w:rsidRPr="003F7BF7">
              <w:rPr>
                <w:rFonts w:cs="Arial"/>
                <w:bCs/>
                <w:szCs w:val="18"/>
              </w:rPr>
              <w:t>n25A</w:t>
            </w:r>
          </w:p>
        </w:tc>
        <w:tc>
          <w:tcPr>
            <w:tcW w:w="1704" w:type="dxa"/>
            <w:shd w:val="clear" w:color="auto" w:fill="auto"/>
            <w:vAlign w:val="center"/>
          </w:tcPr>
          <w:p w14:paraId="3574014A" w14:textId="0F704CB5" w:rsidR="00087401" w:rsidRPr="00F508B8" w:rsidRDefault="00087401" w:rsidP="00087401">
            <w:pPr>
              <w:pStyle w:val="TAC"/>
            </w:pPr>
            <w:r>
              <w:rPr>
                <w:rFonts w:eastAsia="MS Mincho"/>
              </w:rPr>
              <w:t xml:space="preserve">UL 1750 MHz / UL </w:t>
            </w:r>
            <w:r>
              <w:rPr>
                <w:rFonts w:eastAsia="MS Mincho"/>
              </w:rPr>
              <w:lastRenderedPageBreak/>
              <w:t>1883.3 MHz</w:t>
            </w:r>
          </w:p>
        </w:tc>
        <w:tc>
          <w:tcPr>
            <w:tcW w:w="1843" w:type="dxa"/>
            <w:shd w:val="clear" w:color="auto" w:fill="auto"/>
            <w:vAlign w:val="center"/>
          </w:tcPr>
          <w:p w14:paraId="3E624A33" w14:textId="01BE7CFC" w:rsidR="00087401" w:rsidRPr="00F508B8" w:rsidRDefault="00087401" w:rsidP="00087401">
            <w:pPr>
              <w:pStyle w:val="TAC"/>
            </w:pPr>
            <w:r>
              <w:lastRenderedPageBreak/>
              <w:t>5/5</w:t>
            </w:r>
          </w:p>
        </w:tc>
        <w:tc>
          <w:tcPr>
            <w:tcW w:w="1984" w:type="dxa"/>
            <w:vAlign w:val="center"/>
          </w:tcPr>
          <w:p w14:paraId="5BC569F5" w14:textId="03CD9370" w:rsidR="00087401" w:rsidRPr="00F508B8" w:rsidRDefault="00087401" w:rsidP="00087401">
            <w:pPr>
              <w:pStyle w:val="TAC"/>
              <w:rPr>
                <w:color w:val="000000"/>
              </w:rPr>
            </w:pPr>
            <w:r>
              <w:rPr>
                <w:rFonts w:cs="Arial"/>
                <w:szCs w:val="18"/>
              </w:rPr>
              <w:t xml:space="preserve">Dual UL </w:t>
            </w:r>
            <w:r>
              <w:rPr>
                <w:rFonts w:cs="Arial"/>
                <w:szCs w:val="18"/>
              </w:rPr>
              <w:lastRenderedPageBreak/>
              <w:t>intermodulation</w:t>
            </w:r>
          </w:p>
        </w:tc>
        <w:tc>
          <w:tcPr>
            <w:tcW w:w="2975" w:type="dxa"/>
            <w:vAlign w:val="center"/>
          </w:tcPr>
          <w:p w14:paraId="3F7EB744" w14:textId="009DD289" w:rsidR="00087401" w:rsidRPr="00F508B8" w:rsidRDefault="00087401" w:rsidP="00087401">
            <w:pPr>
              <w:pStyle w:val="TAL"/>
              <w:rPr>
                <w:color w:val="000000"/>
              </w:rPr>
            </w:pPr>
            <w:r>
              <w:rPr>
                <w:color w:val="000000"/>
              </w:rPr>
              <w:lastRenderedPageBreak/>
              <w:t xml:space="preserve">Exception in TS 38.101-3 Table </w:t>
            </w:r>
            <w:r>
              <w:rPr>
                <w:color w:val="000000"/>
              </w:rPr>
              <w:lastRenderedPageBreak/>
              <w:t>7.3B.2.3.5.1-1</w:t>
            </w:r>
          </w:p>
        </w:tc>
      </w:tr>
      <w:tr w:rsidR="00087401" w:rsidRPr="00F508B8" w14:paraId="461893A5" w14:textId="77777777" w:rsidTr="008C05F3">
        <w:trPr>
          <w:trHeight w:val="248"/>
        </w:trPr>
        <w:tc>
          <w:tcPr>
            <w:tcW w:w="1549" w:type="dxa"/>
            <w:tcBorders>
              <w:bottom w:val="nil"/>
            </w:tcBorders>
            <w:vAlign w:val="center"/>
          </w:tcPr>
          <w:p w14:paraId="7A564510" w14:textId="77777777" w:rsidR="00087401" w:rsidRPr="00F508B8" w:rsidRDefault="00087401" w:rsidP="00087401">
            <w:pPr>
              <w:pStyle w:val="TAL"/>
              <w:jc w:val="center"/>
              <w:rPr>
                <w:rFonts w:cs="Arial"/>
                <w:b/>
                <w:bCs/>
                <w:szCs w:val="18"/>
              </w:rPr>
            </w:pPr>
            <w:r w:rsidRPr="00F508B8">
              <w:rPr>
                <w:rFonts w:cs="Arial"/>
                <w:b/>
                <w:bCs/>
                <w:szCs w:val="18"/>
              </w:rPr>
              <w:lastRenderedPageBreak/>
              <w:t>66A/</w:t>
            </w:r>
            <w:r w:rsidRPr="00F508B8">
              <w:rPr>
                <w:rFonts w:cs="Arial"/>
                <w:bCs/>
                <w:szCs w:val="18"/>
              </w:rPr>
              <w:t>n77A</w:t>
            </w:r>
          </w:p>
        </w:tc>
        <w:tc>
          <w:tcPr>
            <w:tcW w:w="1704" w:type="dxa"/>
            <w:shd w:val="clear" w:color="auto" w:fill="auto"/>
            <w:vAlign w:val="center"/>
          </w:tcPr>
          <w:p w14:paraId="5AA47630" w14:textId="77777777" w:rsidR="00087401" w:rsidRPr="00F508B8" w:rsidRDefault="00087401" w:rsidP="0008740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87401" w:rsidRPr="00F508B8" w:rsidRDefault="00087401" w:rsidP="00087401">
            <w:pPr>
              <w:pStyle w:val="TAC"/>
            </w:pPr>
            <w:r w:rsidRPr="00F508B8">
              <w:t>20/100</w:t>
            </w:r>
          </w:p>
        </w:tc>
        <w:tc>
          <w:tcPr>
            <w:tcW w:w="1984" w:type="dxa"/>
            <w:vAlign w:val="center"/>
          </w:tcPr>
          <w:p w14:paraId="0FC96638"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3C633C99" w14:textId="77777777" w:rsidR="00087401" w:rsidRPr="00F508B8" w:rsidRDefault="00087401" w:rsidP="00087401">
            <w:pPr>
              <w:pStyle w:val="TAL"/>
              <w:rPr>
                <w:color w:val="000000"/>
              </w:rPr>
            </w:pPr>
            <w:r w:rsidRPr="00F508B8">
              <w:rPr>
                <w:color w:val="000000"/>
              </w:rPr>
              <w:t>Exception Note 2, 13 of TS38.101-3 table 7.3B.2.3.1-1</w:t>
            </w:r>
          </w:p>
        </w:tc>
      </w:tr>
      <w:tr w:rsidR="00087401" w:rsidRPr="00F508B8" w14:paraId="145B6E42" w14:textId="77777777" w:rsidTr="008C05F3">
        <w:trPr>
          <w:trHeight w:val="248"/>
        </w:trPr>
        <w:tc>
          <w:tcPr>
            <w:tcW w:w="1549" w:type="dxa"/>
            <w:tcBorders>
              <w:top w:val="nil"/>
              <w:bottom w:val="nil"/>
            </w:tcBorders>
            <w:vAlign w:val="center"/>
          </w:tcPr>
          <w:p w14:paraId="37E50785"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F508B8" w:rsidRDefault="00087401" w:rsidP="0008740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87401" w:rsidRPr="00F508B8" w:rsidRDefault="00087401" w:rsidP="00087401">
            <w:pPr>
              <w:pStyle w:val="TAC"/>
            </w:pPr>
            <w:r w:rsidRPr="00F508B8">
              <w:t>20/20</w:t>
            </w:r>
          </w:p>
        </w:tc>
        <w:tc>
          <w:tcPr>
            <w:tcW w:w="1984" w:type="dxa"/>
            <w:vAlign w:val="center"/>
          </w:tcPr>
          <w:p w14:paraId="1517A3FB"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6FA88B5" w14:textId="77777777" w:rsidR="00087401" w:rsidRPr="00F508B8" w:rsidRDefault="00087401" w:rsidP="00087401">
            <w:pPr>
              <w:pStyle w:val="TAL"/>
              <w:rPr>
                <w:color w:val="000000"/>
              </w:rPr>
            </w:pPr>
            <w:r w:rsidRPr="00F508B8">
              <w:rPr>
                <w:color w:val="000000"/>
              </w:rPr>
              <w:t>Exception Note 3 of TS38.101-3 table 7.3B.2.3.1-1</w:t>
            </w:r>
          </w:p>
        </w:tc>
      </w:tr>
      <w:tr w:rsidR="00087401" w:rsidRPr="00F508B8" w14:paraId="7CB5EA30" w14:textId="77777777" w:rsidTr="008C05F3">
        <w:trPr>
          <w:trHeight w:val="248"/>
        </w:trPr>
        <w:tc>
          <w:tcPr>
            <w:tcW w:w="1549" w:type="dxa"/>
            <w:tcBorders>
              <w:top w:val="nil"/>
              <w:bottom w:val="single" w:sz="4" w:space="0" w:color="auto"/>
            </w:tcBorders>
            <w:vAlign w:val="center"/>
          </w:tcPr>
          <w:p w14:paraId="12A1A00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F508B8" w:rsidRDefault="00087401" w:rsidP="00087401">
            <w:pPr>
              <w:pStyle w:val="TAC"/>
              <w:rPr>
                <w:rFonts w:eastAsia="MS Mincho"/>
              </w:rPr>
            </w:pPr>
            <w:r w:rsidRPr="00F508B8">
              <w:rPr>
                <w:rFonts w:eastAsia="MS Mincho"/>
              </w:rPr>
              <w:t>UL Mid</w:t>
            </w:r>
            <w:r>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87401" w:rsidRPr="00F508B8" w:rsidRDefault="00087401" w:rsidP="00087401">
            <w:pPr>
              <w:pStyle w:val="TAC"/>
            </w:pPr>
            <w:r w:rsidRPr="00F508B8">
              <w:t>20/100</w:t>
            </w:r>
          </w:p>
        </w:tc>
        <w:tc>
          <w:tcPr>
            <w:tcW w:w="1984" w:type="dxa"/>
            <w:vAlign w:val="center"/>
          </w:tcPr>
          <w:p w14:paraId="22615127" w14:textId="77777777" w:rsidR="00087401" w:rsidRPr="00F508B8" w:rsidRDefault="00087401" w:rsidP="00087401">
            <w:pPr>
              <w:pStyle w:val="TAC"/>
              <w:rPr>
                <w:color w:val="000000"/>
              </w:rPr>
            </w:pPr>
          </w:p>
        </w:tc>
        <w:tc>
          <w:tcPr>
            <w:tcW w:w="2975" w:type="dxa"/>
            <w:vAlign w:val="center"/>
          </w:tcPr>
          <w:p w14:paraId="0A7319EA" w14:textId="77777777" w:rsidR="00087401" w:rsidRPr="00F508B8" w:rsidRDefault="00087401" w:rsidP="00087401">
            <w:pPr>
              <w:pStyle w:val="TAL"/>
              <w:rPr>
                <w:color w:val="000000"/>
              </w:rPr>
            </w:pPr>
            <w:r w:rsidRPr="00F508B8">
              <w:rPr>
                <w:color w:val="000000"/>
              </w:rPr>
              <w:t>HD avoid</w:t>
            </w:r>
          </w:p>
        </w:tc>
      </w:tr>
      <w:tr w:rsidR="00087401" w:rsidRPr="00F508B8" w14:paraId="78062D55" w14:textId="77777777" w:rsidTr="008C05F3">
        <w:trPr>
          <w:trHeight w:val="248"/>
        </w:trPr>
        <w:tc>
          <w:tcPr>
            <w:tcW w:w="1549" w:type="dxa"/>
            <w:tcBorders>
              <w:bottom w:val="nil"/>
            </w:tcBorders>
            <w:vAlign w:val="center"/>
          </w:tcPr>
          <w:p w14:paraId="69E63EE0" w14:textId="77777777" w:rsidR="00087401" w:rsidRPr="00F508B8" w:rsidRDefault="00087401" w:rsidP="0008740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87401" w:rsidRPr="00F508B8" w:rsidRDefault="00087401" w:rsidP="0008740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87401" w:rsidRPr="00F508B8" w:rsidRDefault="00087401" w:rsidP="0008740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87401" w:rsidRPr="00F508B8" w:rsidRDefault="00087401" w:rsidP="00087401">
            <w:pPr>
              <w:pStyle w:val="TAC"/>
            </w:pPr>
            <w:r w:rsidRPr="00F508B8">
              <w:rPr>
                <w:lang w:eastAsia="en-US"/>
              </w:rPr>
              <w:t>Highest (20 MHz) / Highest (100 MHz)</w:t>
            </w:r>
          </w:p>
        </w:tc>
        <w:tc>
          <w:tcPr>
            <w:tcW w:w="1984" w:type="dxa"/>
            <w:vAlign w:val="center"/>
          </w:tcPr>
          <w:p w14:paraId="4015F524"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256A3F2B" w14:textId="77777777" w:rsidR="00087401" w:rsidRPr="00F508B8" w:rsidRDefault="00087401" w:rsidP="00087401">
            <w:pPr>
              <w:pStyle w:val="TAL"/>
              <w:rPr>
                <w:color w:val="000000"/>
              </w:rPr>
            </w:pPr>
            <w:r w:rsidRPr="00F508B8">
              <w:rPr>
                <w:color w:val="000000"/>
                <w:lang w:eastAsia="en-US"/>
              </w:rPr>
              <w:t>Exception Note 2, 13 of TS38.101-3 table 7.3B.2.3.1-1</w:t>
            </w:r>
          </w:p>
        </w:tc>
      </w:tr>
      <w:tr w:rsidR="00087401" w:rsidRPr="00F508B8" w14:paraId="1E438826" w14:textId="77777777" w:rsidTr="008C05F3">
        <w:trPr>
          <w:trHeight w:val="248"/>
        </w:trPr>
        <w:tc>
          <w:tcPr>
            <w:tcW w:w="1549" w:type="dxa"/>
            <w:tcBorders>
              <w:top w:val="nil"/>
              <w:bottom w:val="single" w:sz="4" w:space="0" w:color="auto"/>
            </w:tcBorders>
            <w:vAlign w:val="center"/>
          </w:tcPr>
          <w:p w14:paraId="2006187B"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F508B8" w:rsidRDefault="00087401" w:rsidP="0008740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87401" w:rsidRPr="00F508B8" w:rsidRDefault="00087401" w:rsidP="0008740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87401" w:rsidRPr="00F508B8" w:rsidRDefault="00087401" w:rsidP="00087401">
            <w:pPr>
              <w:pStyle w:val="TAC"/>
            </w:pPr>
            <w:r w:rsidRPr="00F508B8">
              <w:rPr>
                <w:lang w:eastAsia="en-US"/>
              </w:rPr>
              <w:t>Highest (20 MHz) / Highest (100 MHz)</w:t>
            </w:r>
          </w:p>
        </w:tc>
        <w:tc>
          <w:tcPr>
            <w:tcW w:w="1984" w:type="dxa"/>
            <w:vAlign w:val="center"/>
          </w:tcPr>
          <w:p w14:paraId="54B604DA"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65E506D2" w14:textId="77777777" w:rsidR="00087401" w:rsidRPr="00F508B8" w:rsidRDefault="00087401" w:rsidP="00087401">
            <w:pPr>
              <w:pStyle w:val="TAL"/>
              <w:rPr>
                <w:color w:val="000000"/>
              </w:rPr>
            </w:pPr>
            <w:r w:rsidRPr="00F508B8">
              <w:rPr>
                <w:color w:val="000000"/>
                <w:lang w:eastAsia="en-US"/>
              </w:rPr>
              <w:t>Exception Note 3 of TS38.101-3 table 7.3B.2.3.1-1</w:t>
            </w:r>
          </w:p>
        </w:tc>
      </w:tr>
      <w:tr w:rsidR="00087401" w:rsidRPr="00F508B8" w14:paraId="4756AC12" w14:textId="77777777" w:rsidTr="008C05F3">
        <w:trPr>
          <w:trHeight w:val="248"/>
        </w:trPr>
        <w:tc>
          <w:tcPr>
            <w:tcW w:w="1549" w:type="dxa"/>
            <w:tcBorders>
              <w:top w:val="single" w:sz="4" w:space="0" w:color="auto"/>
              <w:bottom w:val="single" w:sz="4" w:space="0" w:color="auto"/>
            </w:tcBorders>
            <w:vAlign w:val="center"/>
          </w:tcPr>
          <w:p w14:paraId="1FCAD5D3" w14:textId="77777777" w:rsidR="00087401" w:rsidRPr="00F508B8" w:rsidRDefault="00087401" w:rsidP="00087401">
            <w:pPr>
              <w:pStyle w:val="TAL"/>
              <w:jc w:val="center"/>
              <w:rPr>
                <w:rFonts w:cs="Arial"/>
                <w:b/>
                <w:bCs/>
                <w:szCs w:val="18"/>
                <w:lang w:eastAsia="zh-CN"/>
              </w:rPr>
            </w:pPr>
            <w:bookmarkStart w:id="396"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87401" w:rsidRPr="00F508B8" w:rsidRDefault="00087401" w:rsidP="00087401">
            <w:pPr>
              <w:pStyle w:val="TAC"/>
              <w:rPr>
                <w:lang w:eastAsia="zh-CN"/>
              </w:rPr>
            </w:pPr>
            <w:r w:rsidRPr="00F508B8">
              <w:rPr>
                <w:lang w:eastAsia="zh-CN"/>
              </w:rPr>
              <w:t>High/Low</w:t>
            </w:r>
          </w:p>
        </w:tc>
        <w:tc>
          <w:tcPr>
            <w:tcW w:w="1843" w:type="dxa"/>
            <w:shd w:val="clear" w:color="auto" w:fill="auto"/>
            <w:vAlign w:val="center"/>
          </w:tcPr>
          <w:p w14:paraId="31B109F1" w14:textId="77777777" w:rsidR="00087401" w:rsidRPr="00F508B8" w:rsidRDefault="00087401" w:rsidP="00087401">
            <w:pPr>
              <w:pStyle w:val="TAC"/>
              <w:rPr>
                <w:lang w:eastAsia="zh-CN"/>
              </w:rPr>
            </w:pPr>
            <w:r w:rsidRPr="00F508B8">
              <w:rPr>
                <w:lang w:eastAsia="zh-CN"/>
              </w:rPr>
              <w:t>20/100</w:t>
            </w:r>
          </w:p>
        </w:tc>
        <w:tc>
          <w:tcPr>
            <w:tcW w:w="1984" w:type="dxa"/>
            <w:vAlign w:val="center"/>
          </w:tcPr>
          <w:p w14:paraId="6FD7351F" w14:textId="77777777" w:rsidR="00087401" w:rsidRPr="00F508B8" w:rsidRDefault="00087401" w:rsidP="00087401">
            <w:pPr>
              <w:pStyle w:val="TAC"/>
              <w:rPr>
                <w:color w:val="000000"/>
              </w:rPr>
            </w:pPr>
            <w:r w:rsidRPr="00F508B8">
              <w:rPr>
                <w:color w:val="000000"/>
              </w:rPr>
              <w:t>Cross band isolation</w:t>
            </w:r>
          </w:p>
        </w:tc>
        <w:tc>
          <w:tcPr>
            <w:tcW w:w="2975" w:type="dxa"/>
            <w:vAlign w:val="center"/>
          </w:tcPr>
          <w:p w14:paraId="2E1DC68C" w14:textId="77777777" w:rsidR="00087401" w:rsidRPr="00F508B8" w:rsidRDefault="00087401" w:rsidP="00087401">
            <w:pPr>
              <w:pStyle w:val="TAL"/>
              <w:rPr>
                <w:color w:val="000000"/>
              </w:rPr>
            </w:pPr>
            <w:r w:rsidRPr="00F508B8">
              <w:t>Exception in TS 38.101-3 table 7.3B.2.3.4-1</w:t>
            </w:r>
          </w:p>
        </w:tc>
      </w:tr>
      <w:bookmarkEnd w:id="396"/>
      <w:tr w:rsidR="00087401" w:rsidRPr="00F508B8" w14:paraId="3A04AD07" w14:textId="77777777" w:rsidTr="008C05F3">
        <w:trPr>
          <w:trHeight w:val="248"/>
        </w:trPr>
        <w:tc>
          <w:tcPr>
            <w:tcW w:w="1549" w:type="dxa"/>
            <w:tcBorders>
              <w:top w:val="single" w:sz="4" w:space="0" w:color="auto"/>
              <w:bottom w:val="nil"/>
            </w:tcBorders>
            <w:vAlign w:val="center"/>
          </w:tcPr>
          <w:p w14:paraId="631405C1" w14:textId="77777777" w:rsidR="00087401" w:rsidRPr="00F508B8" w:rsidRDefault="00087401" w:rsidP="0008740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87401" w:rsidRPr="00F508B8" w:rsidRDefault="00087401" w:rsidP="0008740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87401" w:rsidRPr="00F508B8" w:rsidRDefault="00087401" w:rsidP="00087401">
            <w:pPr>
              <w:pStyle w:val="TAC"/>
            </w:pPr>
            <w:r w:rsidRPr="00F508B8">
              <w:rPr>
                <w:rFonts w:cs="Arial"/>
                <w:szCs w:val="18"/>
              </w:rPr>
              <w:t>5/5</w:t>
            </w:r>
          </w:p>
        </w:tc>
        <w:tc>
          <w:tcPr>
            <w:tcW w:w="1984" w:type="dxa"/>
            <w:vAlign w:val="center"/>
          </w:tcPr>
          <w:p w14:paraId="6CA13665"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7FB0BB0C" w14:textId="77777777" w:rsidR="00087401" w:rsidRPr="00F508B8" w:rsidRDefault="00087401" w:rsidP="00087401">
            <w:pPr>
              <w:pStyle w:val="TAL"/>
              <w:rPr>
                <w:color w:val="000000"/>
              </w:rPr>
            </w:pPr>
            <w:r w:rsidRPr="00F508B8">
              <w:rPr>
                <w:color w:val="000000"/>
              </w:rPr>
              <w:t>Exception Note 11 of TS 38.101-3 table 7.3B.2.3.1-1</w:t>
            </w:r>
          </w:p>
        </w:tc>
      </w:tr>
      <w:tr w:rsidR="00087401" w:rsidRPr="00F508B8" w14:paraId="6330BDFD" w14:textId="77777777" w:rsidTr="008C05F3">
        <w:trPr>
          <w:trHeight w:val="248"/>
        </w:trPr>
        <w:tc>
          <w:tcPr>
            <w:tcW w:w="1549" w:type="dxa"/>
            <w:tcBorders>
              <w:top w:val="nil"/>
              <w:bottom w:val="nil"/>
            </w:tcBorders>
            <w:vAlign w:val="center"/>
          </w:tcPr>
          <w:p w14:paraId="606EAE2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F508B8" w:rsidRDefault="00087401" w:rsidP="0008740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87401" w:rsidRPr="00F508B8" w:rsidRDefault="00087401" w:rsidP="00087401">
            <w:pPr>
              <w:pStyle w:val="TAC"/>
            </w:pPr>
            <w:r w:rsidRPr="00F508B8">
              <w:rPr>
                <w:rFonts w:cs="Arial"/>
                <w:szCs w:val="18"/>
              </w:rPr>
              <w:t>20/10</w:t>
            </w:r>
          </w:p>
        </w:tc>
        <w:tc>
          <w:tcPr>
            <w:tcW w:w="1984" w:type="dxa"/>
            <w:vAlign w:val="center"/>
          </w:tcPr>
          <w:p w14:paraId="1D1179E1"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27D7CFD" w14:textId="77777777" w:rsidR="00087401" w:rsidRPr="00F508B8" w:rsidRDefault="00087401" w:rsidP="00087401">
            <w:pPr>
              <w:pStyle w:val="TAL"/>
              <w:rPr>
                <w:color w:val="000000"/>
              </w:rPr>
            </w:pPr>
            <w:r w:rsidRPr="00F508B8">
              <w:rPr>
                <w:color w:val="000000"/>
              </w:rPr>
              <w:t>Exception Note 12 of TS 38.101-3 table 7.3B.2.3.1-1</w:t>
            </w:r>
          </w:p>
        </w:tc>
      </w:tr>
      <w:tr w:rsidR="00087401" w:rsidRPr="00F508B8" w14:paraId="2F8D4154" w14:textId="77777777" w:rsidTr="008C05F3">
        <w:trPr>
          <w:trHeight w:val="248"/>
        </w:trPr>
        <w:tc>
          <w:tcPr>
            <w:tcW w:w="1549" w:type="dxa"/>
            <w:tcBorders>
              <w:top w:val="nil"/>
              <w:bottom w:val="nil"/>
            </w:tcBorders>
            <w:vAlign w:val="center"/>
          </w:tcPr>
          <w:p w14:paraId="5FF58912"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F508B8" w:rsidRDefault="00087401" w:rsidP="00087401">
            <w:pPr>
              <w:pStyle w:val="TAC"/>
            </w:pPr>
            <w:r w:rsidRPr="00F508B8">
              <w:t>DL Low /</w:t>
            </w:r>
          </w:p>
          <w:p w14:paraId="16090A4C" w14:textId="77777777" w:rsidR="00087401" w:rsidRPr="00F508B8" w:rsidRDefault="00087401" w:rsidP="00087401">
            <w:pPr>
              <w:pStyle w:val="TAC"/>
              <w:rPr>
                <w:rFonts w:eastAsia="MS Mincho"/>
              </w:rPr>
            </w:pPr>
            <w:r w:rsidRPr="00F508B8">
              <w:t>UL1881 MHz</w:t>
            </w:r>
          </w:p>
        </w:tc>
        <w:tc>
          <w:tcPr>
            <w:tcW w:w="1843" w:type="dxa"/>
            <w:shd w:val="clear" w:color="auto" w:fill="auto"/>
            <w:vAlign w:val="center"/>
          </w:tcPr>
          <w:p w14:paraId="73DCC7FE" w14:textId="77777777" w:rsidR="00087401" w:rsidRPr="00F508B8" w:rsidRDefault="00087401" w:rsidP="00087401">
            <w:pPr>
              <w:pStyle w:val="TAC"/>
            </w:pPr>
            <w:r w:rsidRPr="00F508B8">
              <w:rPr>
                <w:rFonts w:cs="Arial"/>
                <w:szCs w:val="18"/>
              </w:rPr>
              <w:t>20/20</w:t>
            </w:r>
          </w:p>
        </w:tc>
        <w:tc>
          <w:tcPr>
            <w:tcW w:w="1984" w:type="dxa"/>
            <w:vAlign w:val="center"/>
          </w:tcPr>
          <w:p w14:paraId="77F158ED" w14:textId="77777777" w:rsidR="00087401" w:rsidRPr="00F508B8" w:rsidRDefault="00087401" w:rsidP="00087401">
            <w:pPr>
              <w:pStyle w:val="TAC"/>
              <w:rPr>
                <w:color w:val="000000"/>
              </w:rPr>
            </w:pPr>
            <w:r w:rsidRPr="00F508B8">
              <w:rPr>
                <w:rFonts w:cs="Arial"/>
                <w:szCs w:val="18"/>
              </w:rPr>
              <w:t>Receiver Harmonic Mixing</w:t>
            </w:r>
          </w:p>
        </w:tc>
        <w:tc>
          <w:tcPr>
            <w:tcW w:w="2975" w:type="dxa"/>
            <w:vAlign w:val="center"/>
          </w:tcPr>
          <w:p w14:paraId="00ED6D78" w14:textId="77777777" w:rsidR="00087401" w:rsidRPr="00F508B8" w:rsidRDefault="00087401" w:rsidP="0008740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87401" w:rsidRPr="00F508B8" w14:paraId="4DE363A0" w14:textId="77777777" w:rsidTr="008C05F3">
        <w:trPr>
          <w:trHeight w:val="248"/>
        </w:trPr>
        <w:tc>
          <w:tcPr>
            <w:tcW w:w="1549" w:type="dxa"/>
            <w:tcBorders>
              <w:top w:val="nil"/>
            </w:tcBorders>
            <w:vAlign w:val="center"/>
          </w:tcPr>
          <w:p w14:paraId="590FF7D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F508B8" w:rsidRDefault="00087401" w:rsidP="00087401">
            <w:pPr>
              <w:pStyle w:val="TAC"/>
            </w:pPr>
            <w:r w:rsidRPr="00F508B8">
              <w:t>DL High /</w:t>
            </w:r>
          </w:p>
          <w:p w14:paraId="3BF8BDE4" w14:textId="77777777" w:rsidR="00087401" w:rsidRPr="00F508B8" w:rsidRDefault="00087401" w:rsidP="00087401">
            <w:pPr>
              <w:pStyle w:val="TAC"/>
            </w:pPr>
            <w:r w:rsidRPr="00F508B8">
              <w:t>UL1881 MHz</w:t>
            </w:r>
          </w:p>
        </w:tc>
        <w:tc>
          <w:tcPr>
            <w:tcW w:w="1843" w:type="dxa"/>
            <w:shd w:val="clear" w:color="auto" w:fill="auto"/>
            <w:vAlign w:val="center"/>
          </w:tcPr>
          <w:p w14:paraId="50999A56"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2FC2AC29" w14:textId="77777777" w:rsidR="00087401" w:rsidRPr="00F508B8" w:rsidRDefault="00087401" w:rsidP="00087401">
            <w:pPr>
              <w:pStyle w:val="TAC"/>
              <w:rPr>
                <w:rFonts w:cs="Arial"/>
                <w:szCs w:val="18"/>
              </w:rPr>
            </w:pPr>
            <w:r w:rsidRPr="00F508B8">
              <w:rPr>
                <w:rFonts w:cs="Arial"/>
                <w:szCs w:val="18"/>
              </w:rPr>
              <w:t>HM avoid</w:t>
            </w:r>
          </w:p>
        </w:tc>
        <w:tc>
          <w:tcPr>
            <w:tcW w:w="2975" w:type="dxa"/>
            <w:vAlign w:val="center"/>
          </w:tcPr>
          <w:p w14:paraId="5A536F58" w14:textId="77777777" w:rsidR="00087401" w:rsidRPr="00F508B8" w:rsidRDefault="00087401" w:rsidP="0008740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87401" w:rsidRPr="00F508B8" w14:paraId="75D6EB45" w14:textId="77777777" w:rsidTr="008C05F3">
        <w:trPr>
          <w:trHeight w:val="248"/>
        </w:trPr>
        <w:tc>
          <w:tcPr>
            <w:tcW w:w="10069" w:type="dxa"/>
            <w:gridSpan w:val="5"/>
          </w:tcPr>
          <w:p w14:paraId="2771D71B" w14:textId="77777777" w:rsidR="00087401" w:rsidRPr="00F508B8" w:rsidRDefault="00087401" w:rsidP="00087401">
            <w:pPr>
              <w:pStyle w:val="TAN"/>
            </w:pPr>
            <w:r w:rsidRPr="00F508B8">
              <w:t>NOTE 1:</w:t>
            </w:r>
            <w:r w:rsidRPr="00F508B8">
              <w:tab/>
              <w:t>This selection is used in test case 7.3B.2.3 unless otherwise stated</w:t>
            </w:r>
          </w:p>
          <w:p w14:paraId="5555E273" w14:textId="77777777" w:rsidR="00087401" w:rsidRPr="00F508B8" w:rsidRDefault="00087401" w:rsidP="00087401">
            <w:pPr>
              <w:pStyle w:val="TAN"/>
            </w:pPr>
            <w:r w:rsidRPr="00F508B8">
              <w:t>NOTE 2:</w:t>
            </w:r>
            <w:r w:rsidRPr="00F508B8">
              <w:tab/>
              <w:t>Aggressor band in bold</w:t>
            </w:r>
          </w:p>
          <w:p w14:paraId="5ADD4618" w14:textId="524E00B5" w:rsidR="00087401" w:rsidRPr="00F508B8" w:rsidRDefault="00087401" w:rsidP="00087401">
            <w:pPr>
              <w:pStyle w:val="TAN"/>
            </w:pPr>
            <w:r w:rsidRPr="00F508B8">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97" w:name="_Toc68073935"/>
      <w:bookmarkStart w:id="398" w:name="_Toc75371797"/>
      <w:bookmarkStart w:id="399" w:name="_Toc83727865"/>
      <w:bookmarkStart w:id="400" w:name="_Toc100005966"/>
      <w:bookmarkStart w:id="401" w:name="_Toc106703514"/>
      <w:bookmarkStart w:id="402" w:name="_Toc155086285"/>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64"/>
      <w:bookmarkEnd w:id="365"/>
      <w:bookmarkEnd w:id="366"/>
      <w:bookmarkEnd w:id="389"/>
      <w:bookmarkEnd w:id="397"/>
      <w:bookmarkEnd w:id="398"/>
      <w:bookmarkEnd w:id="399"/>
      <w:bookmarkEnd w:id="400"/>
      <w:bookmarkEnd w:id="401"/>
      <w:bookmarkEnd w:id="402"/>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403"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E80F49" w14:paraId="4C29DDC4" w14:textId="77777777" w:rsidTr="00822785">
        <w:tc>
          <w:tcPr>
            <w:tcW w:w="1657"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4" w:name="_Hlk83802432"/>
            <w:r w:rsidRPr="00E80F49">
              <w:rPr>
                <w:rFonts w:ascii="Arial" w:eastAsia="SimSun" w:hAnsi="Arial"/>
                <w:b/>
                <w:sz w:val="18"/>
                <w:lang w:eastAsia="en-US"/>
              </w:rPr>
              <w:t>EN-DC config</w:t>
            </w:r>
          </w:p>
        </w:tc>
        <w:tc>
          <w:tcPr>
            <w:tcW w:w="4765"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25"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822785">
        <w:tc>
          <w:tcPr>
            <w:tcW w:w="1657"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765"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25"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822785">
        <w:tc>
          <w:tcPr>
            <w:tcW w:w="1657"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765"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25"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822785">
        <w:tc>
          <w:tcPr>
            <w:tcW w:w="1657"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765"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25"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822785">
        <w:tc>
          <w:tcPr>
            <w:tcW w:w="1657"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765"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25"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822785">
        <w:tc>
          <w:tcPr>
            <w:tcW w:w="1657"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765"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25"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822785">
        <w:tc>
          <w:tcPr>
            <w:tcW w:w="1657"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765"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25"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822785">
        <w:tc>
          <w:tcPr>
            <w:tcW w:w="1657"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765"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25"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822785">
        <w:tc>
          <w:tcPr>
            <w:tcW w:w="1657"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765"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25"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822785">
        <w:tc>
          <w:tcPr>
            <w:tcW w:w="1657"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765"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25"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822785">
        <w:tc>
          <w:tcPr>
            <w:tcW w:w="1657"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765" w:type="dxa"/>
            <w:shd w:val="clear" w:color="auto" w:fill="auto"/>
          </w:tcPr>
          <w:p w14:paraId="0B7A3C93" w14:textId="0A23D095"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w:t>
            </w:r>
            <w:r w:rsidR="00B853D3" w:rsidRPr="00B853D3">
              <w:rPr>
                <w:rFonts w:ascii="Arial" w:eastAsia="Malgun Gothic" w:hAnsi="Arial"/>
                <w:sz w:val="18"/>
                <w:lang w:eastAsia="ja-JP"/>
              </w:rPr>
              <w:t>_v1</w:t>
            </w:r>
            <w:r w:rsidRPr="00E80F49">
              <w:rPr>
                <w:rFonts w:ascii="Arial" w:eastAsia="Malgun Gothic" w:hAnsi="Arial"/>
                <w:sz w:val="18"/>
                <w:lang w:eastAsia="ja-JP"/>
              </w:rPr>
              <w:t>.zip</w:t>
            </w:r>
          </w:p>
        </w:tc>
        <w:tc>
          <w:tcPr>
            <w:tcW w:w="2225" w:type="dxa"/>
            <w:shd w:val="clear" w:color="auto" w:fill="auto"/>
          </w:tcPr>
          <w:p w14:paraId="6B727F15" w14:textId="10D6DEBE"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00B853D3" w:rsidRPr="00B853D3">
              <w:rPr>
                <w:rFonts w:ascii="Arial" w:eastAsia="Malgun Gothic" w:hAnsi="Arial"/>
                <w:sz w:val="18"/>
                <w:lang w:eastAsia="zh-CN"/>
              </w:rPr>
              <w:t>100</w:t>
            </w:r>
          </w:p>
        </w:tc>
      </w:tr>
      <w:tr w:rsidR="0028383A" w:rsidRPr="00E80F49" w14:paraId="6262DB6D" w14:textId="77777777" w:rsidTr="00822785">
        <w:tc>
          <w:tcPr>
            <w:tcW w:w="1657"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765" w:type="dxa"/>
            <w:shd w:val="clear" w:color="auto" w:fill="auto"/>
          </w:tcPr>
          <w:p w14:paraId="4445114F" w14:textId="1E2BD247"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w:t>
            </w:r>
            <w:r w:rsidR="00B853D3" w:rsidRPr="00B853D3">
              <w:rPr>
                <w:lang w:eastAsia="ja-JP"/>
              </w:rPr>
              <w:t>2</w:t>
            </w:r>
            <w:r w:rsidRPr="00E80F49">
              <w:rPr>
                <w:lang w:eastAsia="ja-JP"/>
              </w:rPr>
              <w:t>.zip</w:t>
            </w:r>
          </w:p>
        </w:tc>
        <w:tc>
          <w:tcPr>
            <w:tcW w:w="2225" w:type="dxa"/>
            <w:shd w:val="clear" w:color="auto" w:fill="auto"/>
          </w:tcPr>
          <w:p w14:paraId="28B5D2C0" w14:textId="235215B4" w:rsidR="0028383A" w:rsidRPr="00E80F49" w:rsidRDefault="0028383A" w:rsidP="0028383A">
            <w:pPr>
              <w:pStyle w:val="TAL"/>
              <w:rPr>
                <w:rFonts w:eastAsia="Malgun Gothic"/>
                <w:lang w:eastAsia="zh-CN"/>
              </w:rPr>
            </w:pPr>
            <w:r w:rsidRPr="00E80F49">
              <w:rPr>
                <w:lang w:eastAsia="zh-CN"/>
              </w:rPr>
              <w:t>RAN5#</w:t>
            </w:r>
            <w:r w:rsidR="00B853D3" w:rsidRPr="00B853D3">
              <w:rPr>
                <w:lang w:eastAsia="zh-CN"/>
              </w:rPr>
              <w:t>100</w:t>
            </w:r>
          </w:p>
        </w:tc>
      </w:tr>
      <w:tr w:rsidR="00B853D3" w:rsidRPr="00E80F49" w14:paraId="0D1CF37A" w14:textId="77777777" w:rsidTr="00822785">
        <w:tc>
          <w:tcPr>
            <w:tcW w:w="1657" w:type="dxa"/>
            <w:shd w:val="clear" w:color="auto" w:fill="auto"/>
          </w:tcPr>
          <w:p w14:paraId="70975C43" w14:textId="703277AA" w:rsidR="00B853D3" w:rsidRPr="00E80F49" w:rsidRDefault="00B853D3" w:rsidP="00B853D3">
            <w:pPr>
              <w:pStyle w:val="TAL"/>
              <w:rPr>
                <w:lang w:eastAsia="zh-CN"/>
              </w:rPr>
            </w:pPr>
            <w:r w:rsidRPr="00E80F49">
              <w:rPr>
                <w:lang w:eastAsia="zh-CN"/>
              </w:rPr>
              <w:t>DC_2A_n4</w:t>
            </w:r>
            <w:r>
              <w:rPr>
                <w:lang w:eastAsia="zh-CN"/>
              </w:rPr>
              <w:t>8</w:t>
            </w:r>
            <w:r w:rsidRPr="00E80F49">
              <w:rPr>
                <w:lang w:eastAsia="zh-CN"/>
              </w:rPr>
              <w:t>A</w:t>
            </w:r>
          </w:p>
        </w:tc>
        <w:tc>
          <w:tcPr>
            <w:tcW w:w="4765" w:type="dxa"/>
            <w:shd w:val="clear" w:color="auto" w:fill="auto"/>
          </w:tcPr>
          <w:p w14:paraId="79BB6F6C" w14:textId="5B25A812" w:rsidR="00B853D3" w:rsidRPr="00E80F49" w:rsidRDefault="00B853D3" w:rsidP="00B853D3">
            <w:pPr>
              <w:pStyle w:val="TAL"/>
              <w:rPr>
                <w:lang w:eastAsia="ja-JP"/>
              </w:rPr>
            </w:pPr>
            <w:r w:rsidRPr="00E80F49">
              <w:rPr>
                <w:lang w:eastAsia="ja-JP"/>
              </w:rPr>
              <w:t>38.521-3_TpAnalysisSpur(DC_2A_n4</w:t>
            </w:r>
            <w:r>
              <w:rPr>
                <w:lang w:eastAsia="ja-JP"/>
              </w:rPr>
              <w:t>8</w:t>
            </w:r>
            <w:r w:rsidRPr="00E80F49">
              <w:rPr>
                <w:lang w:eastAsia="ja-JP"/>
              </w:rPr>
              <w:t>A).zip</w:t>
            </w:r>
          </w:p>
        </w:tc>
        <w:tc>
          <w:tcPr>
            <w:tcW w:w="2225" w:type="dxa"/>
            <w:shd w:val="clear" w:color="auto" w:fill="auto"/>
          </w:tcPr>
          <w:p w14:paraId="26AE7075" w14:textId="4EADA95C" w:rsidR="00B853D3" w:rsidRPr="00E80F49" w:rsidRDefault="00B853D3" w:rsidP="00B853D3">
            <w:pPr>
              <w:pStyle w:val="TAL"/>
              <w:rPr>
                <w:lang w:eastAsia="zh-CN"/>
              </w:rPr>
            </w:pPr>
            <w:r w:rsidRPr="00E80F49">
              <w:rPr>
                <w:lang w:eastAsia="zh-CN"/>
              </w:rPr>
              <w:t>RAN5#</w:t>
            </w:r>
            <w:r>
              <w:rPr>
                <w:lang w:eastAsia="zh-CN"/>
              </w:rPr>
              <w:t>100</w:t>
            </w:r>
          </w:p>
        </w:tc>
      </w:tr>
      <w:tr w:rsidR="00B853D3" w:rsidRPr="00E80F49" w14:paraId="5C71412E" w14:textId="77777777" w:rsidTr="00822785">
        <w:tc>
          <w:tcPr>
            <w:tcW w:w="1657" w:type="dxa"/>
            <w:shd w:val="clear" w:color="auto" w:fill="auto"/>
          </w:tcPr>
          <w:p w14:paraId="7A988C0D" w14:textId="77777777" w:rsidR="00B853D3" w:rsidRPr="00E80F49" w:rsidRDefault="00B853D3" w:rsidP="00B853D3">
            <w:pPr>
              <w:pStyle w:val="TAL"/>
              <w:rPr>
                <w:b/>
              </w:rPr>
            </w:pPr>
            <w:r w:rsidRPr="00E80F49">
              <w:rPr>
                <w:lang w:eastAsia="zh-CN"/>
              </w:rPr>
              <w:t>DC_2A_n66A</w:t>
            </w:r>
          </w:p>
        </w:tc>
        <w:tc>
          <w:tcPr>
            <w:tcW w:w="4765" w:type="dxa"/>
            <w:shd w:val="clear" w:color="auto" w:fill="auto"/>
          </w:tcPr>
          <w:p w14:paraId="4941D0A6" w14:textId="77777777" w:rsidR="00B853D3" w:rsidRPr="00E80F49" w:rsidRDefault="00B853D3" w:rsidP="00B853D3">
            <w:pPr>
              <w:pStyle w:val="TAL"/>
              <w:rPr>
                <w:b/>
              </w:rPr>
            </w:pPr>
            <w:r w:rsidRPr="00E80F49">
              <w:rPr>
                <w:lang w:eastAsia="ja-JP"/>
              </w:rPr>
              <w:t>38.521-3_TpAnalysisSpur(DC_2A_n66A).zip</w:t>
            </w:r>
          </w:p>
        </w:tc>
        <w:tc>
          <w:tcPr>
            <w:tcW w:w="2225" w:type="dxa"/>
            <w:shd w:val="clear" w:color="auto" w:fill="auto"/>
          </w:tcPr>
          <w:p w14:paraId="7CEE48F1" w14:textId="341147E5" w:rsidR="00B853D3" w:rsidRPr="00E80F49" w:rsidRDefault="00B853D3" w:rsidP="00B853D3">
            <w:pPr>
              <w:pStyle w:val="TAL"/>
              <w:rPr>
                <w:b/>
              </w:rPr>
            </w:pPr>
            <w:r w:rsidRPr="00E80F49">
              <w:rPr>
                <w:lang w:eastAsia="zh-CN"/>
              </w:rPr>
              <w:t>RAN5#88-e</w:t>
            </w:r>
          </w:p>
        </w:tc>
      </w:tr>
      <w:tr w:rsidR="00B853D3" w:rsidRPr="00E80F49" w14:paraId="1B6EEA10" w14:textId="77777777" w:rsidTr="00822785">
        <w:tc>
          <w:tcPr>
            <w:tcW w:w="1657" w:type="dxa"/>
            <w:shd w:val="clear" w:color="auto" w:fill="auto"/>
          </w:tcPr>
          <w:p w14:paraId="6224624B" w14:textId="08E3417D" w:rsidR="00B853D3" w:rsidRPr="00E80F49" w:rsidRDefault="00B853D3" w:rsidP="00B853D3">
            <w:pPr>
              <w:pStyle w:val="TAL"/>
              <w:rPr>
                <w:lang w:eastAsia="zh-CN"/>
              </w:rPr>
            </w:pPr>
            <w:r w:rsidRPr="00E80F49">
              <w:rPr>
                <w:lang w:eastAsia="zh-CN"/>
              </w:rPr>
              <w:t>DC_2A_n71A</w:t>
            </w:r>
          </w:p>
        </w:tc>
        <w:tc>
          <w:tcPr>
            <w:tcW w:w="4765" w:type="dxa"/>
            <w:shd w:val="clear" w:color="auto" w:fill="auto"/>
          </w:tcPr>
          <w:p w14:paraId="28DBBB6D" w14:textId="1F17677F" w:rsidR="00B853D3" w:rsidRPr="00E80F49" w:rsidRDefault="00B853D3" w:rsidP="00B853D3">
            <w:pPr>
              <w:pStyle w:val="TAL"/>
              <w:rPr>
                <w:lang w:eastAsia="ja-JP"/>
              </w:rPr>
            </w:pPr>
            <w:r w:rsidRPr="00E80F49">
              <w:rPr>
                <w:lang w:eastAsia="ja-JP"/>
              </w:rPr>
              <w:t>38.521-3_TpAnalysisSpur(DC_2A_n71A)_v</w:t>
            </w:r>
            <w:r w:rsidRPr="00B853D3">
              <w:rPr>
                <w:lang w:eastAsia="ja-JP"/>
              </w:rPr>
              <w:t>3</w:t>
            </w:r>
            <w:r w:rsidRPr="00E80F49">
              <w:rPr>
                <w:lang w:eastAsia="ja-JP"/>
              </w:rPr>
              <w:t>.zip</w:t>
            </w:r>
          </w:p>
        </w:tc>
        <w:tc>
          <w:tcPr>
            <w:tcW w:w="2225" w:type="dxa"/>
            <w:shd w:val="clear" w:color="auto" w:fill="auto"/>
          </w:tcPr>
          <w:p w14:paraId="10B218D2" w14:textId="5FEA2317"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12038948" w14:textId="77777777" w:rsidTr="00822785">
        <w:tc>
          <w:tcPr>
            <w:tcW w:w="1657" w:type="dxa"/>
            <w:shd w:val="clear" w:color="auto" w:fill="auto"/>
          </w:tcPr>
          <w:p w14:paraId="7CF3C08F" w14:textId="7EB08392" w:rsidR="00B853D3" w:rsidRPr="00E80F49" w:rsidRDefault="00B853D3" w:rsidP="00B853D3">
            <w:pPr>
              <w:pStyle w:val="TAL"/>
              <w:rPr>
                <w:lang w:eastAsia="zh-CN"/>
              </w:rPr>
            </w:pPr>
            <w:r w:rsidRPr="00E80F49">
              <w:rPr>
                <w:lang w:eastAsia="zh-CN"/>
              </w:rPr>
              <w:t>DC_2A_n77A</w:t>
            </w:r>
          </w:p>
        </w:tc>
        <w:tc>
          <w:tcPr>
            <w:tcW w:w="4765" w:type="dxa"/>
            <w:shd w:val="clear" w:color="auto" w:fill="auto"/>
          </w:tcPr>
          <w:p w14:paraId="2E2F387E" w14:textId="3C308A3D" w:rsidR="00B853D3" w:rsidRPr="00E80F49" w:rsidRDefault="00B853D3" w:rsidP="00B853D3">
            <w:pPr>
              <w:pStyle w:val="TAL"/>
              <w:rPr>
                <w:lang w:eastAsia="ja-JP"/>
              </w:rPr>
            </w:pPr>
            <w:r w:rsidRPr="00E80F49">
              <w:rPr>
                <w:lang w:eastAsia="ja-JP"/>
              </w:rPr>
              <w:t>38.521-3_TpAnalysisSpur(DC_2A_n77A)</w:t>
            </w:r>
            <w:r w:rsidRPr="00B853D3">
              <w:rPr>
                <w:lang w:eastAsia="ja-JP"/>
              </w:rPr>
              <w:t>_v3</w:t>
            </w:r>
            <w:r w:rsidRPr="00E80F49">
              <w:rPr>
                <w:lang w:eastAsia="ja-JP"/>
              </w:rPr>
              <w:t>.zip</w:t>
            </w:r>
          </w:p>
        </w:tc>
        <w:tc>
          <w:tcPr>
            <w:tcW w:w="2225" w:type="dxa"/>
            <w:shd w:val="clear" w:color="auto" w:fill="auto"/>
          </w:tcPr>
          <w:p w14:paraId="64970E11" w14:textId="34510CC9"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EC9F6E7" w14:textId="77777777" w:rsidTr="00822785">
        <w:tc>
          <w:tcPr>
            <w:tcW w:w="1657" w:type="dxa"/>
            <w:shd w:val="clear" w:color="auto" w:fill="auto"/>
          </w:tcPr>
          <w:p w14:paraId="7FDE76D2" w14:textId="77777777" w:rsidR="00B853D3" w:rsidRPr="00E80F49" w:rsidRDefault="00B853D3" w:rsidP="00B853D3">
            <w:pPr>
              <w:pStyle w:val="TAL"/>
              <w:rPr>
                <w:b/>
              </w:rPr>
            </w:pPr>
            <w:r w:rsidRPr="00E80F49">
              <w:rPr>
                <w:lang w:eastAsia="zh-CN"/>
              </w:rPr>
              <w:t>DC_2A_n78A</w:t>
            </w:r>
          </w:p>
        </w:tc>
        <w:tc>
          <w:tcPr>
            <w:tcW w:w="4765" w:type="dxa"/>
            <w:shd w:val="clear" w:color="auto" w:fill="auto"/>
          </w:tcPr>
          <w:p w14:paraId="148152D3" w14:textId="77777777" w:rsidR="00B853D3" w:rsidRPr="00E80F49" w:rsidRDefault="00B853D3" w:rsidP="00B853D3">
            <w:pPr>
              <w:pStyle w:val="TAL"/>
              <w:rPr>
                <w:b/>
              </w:rPr>
            </w:pPr>
            <w:r w:rsidRPr="00E80F49">
              <w:rPr>
                <w:lang w:eastAsia="ja-JP"/>
              </w:rPr>
              <w:t>38.521-3_TpAnalysisSpur(DC_2A_n78A).zip</w:t>
            </w:r>
          </w:p>
        </w:tc>
        <w:tc>
          <w:tcPr>
            <w:tcW w:w="2225" w:type="dxa"/>
            <w:shd w:val="clear" w:color="auto" w:fill="auto"/>
          </w:tcPr>
          <w:p w14:paraId="405317EF" w14:textId="1B09A6F5" w:rsidR="00B853D3" w:rsidRPr="00E80F49" w:rsidRDefault="00B853D3" w:rsidP="00B853D3">
            <w:pPr>
              <w:pStyle w:val="TAL"/>
              <w:rPr>
                <w:b/>
              </w:rPr>
            </w:pPr>
            <w:r w:rsidRPr="00E80F49">
              <w:rPr>
                <w:lang w:eastAsia="zh-CN"/>
              </w:rPr>
              <w:t>RAN5#88-e</w:t>
            </w:r>
          </w:p>
        </w:tc>
      </w:tr>
      <w:tr w:rsidR="00B853D3" w:rsidRPr="00E80F49" w14:paraId="1C0498CC" w14:textId="77777777" w:rsidTr="00822785">
        <w:tc>
          <w:tcPr>
            <w:tcW w:w="1657" w:type="dxa"/>
            <w:shd w:val="clear" w:color="auto" w:fill="auto"/>
          </w:tcPr>
          <w:p w14:paraId="3511D5E8" w14:textId="77777777" w:rsidR="00B853D3" w:rsidRPr="00E80F49" w:rsidRDefault="00B853D3" w:rsidP="00B853D3">
            <w:pPr>
              <w:pStyle w:val="TAL"/>
              <w:rPr>
                <w:b/>
              </w:rPr>
            </w:pPr>
            <w:r w:rsidRPr="00E80F49">
              <w:rPr>
                <w:lang w:eastAsia="zh-CN"/>
              </w:rPr>
              <w:t>DC_3A_n1A</w:t>
            </w:r>
          </w:p>
        </w:tc>
        <w:tc>
          <w:tcPr>
            <w:tcW w:w="4765" w:type="dxa"/>
            <w:shd w:val="clear" w:color="auto" w:fill="auto"/>
          </w:tcPr>
          <w:p w14:paraId="084804E5" w14:textId="77777777" w:rsidR="00B853D3" w:rsidRPr="00E80F49" w:rsidRDefault="00B853D3" w:rsidP="00B853D3">
            <w:pPr>
              <w:pStyle w:val="TAL"/>
              <w:rPr>
                <w:b/>
              </w:rPr>
            </w:pPr>
            <w:r w:rsidRPr="00E80F49">
              <w:rPr>
                <w:lang w:eastAsia="ja-JP"/>
              </w:rPr>
              <w:t>38.521-3_TpAnalysisSpur(DC_3A_n1A).zip</w:t>
            </w:r>
          </w:p>
        </w:tc>
        <w:tc>
          <w:tcPr>
            <w:tcW w:w="2225" w:type="dxa"/>
            <w:shd w:val="clear" w:color="auto" w:fill="auto"/>
          </w:tcPr>
          <w:p w14:paraId="4DF06FFA" w14:textId="5C56C8F6" w:rsidR="00B853D3" w:rsidRPr="00E80F49" w:rsidRDefault="00B853D3" w:rsidP="00B853D3">
            <w:pPr>
              <w:pStyle w:val="TAL"/>
              <w:rPr>
                <w:b/>
              </w:rPr>
            </w:pPr>
            <w:r w:rsidRPr="00E80F49">
              <w:rPr>
                <w:lang w:eastAsia="zh-CN"/>
              </w:rPr>
              <w:t>RAN5#88-e</w:t>
            </w:r>
          </w:p>
        </w:tc>
      </w:tr>
      <w:tr w:rsidR="00B853D3" w:rsidRPr="00E80F49" w14:paraId="1A32EE9D" w14:textId="77777777" w:rsidTr="00822785">
        <w:tc>
          <w:tcPr>
            <w:tcW w:w="1657" w:type="dxa"/>
            <w:shd w:val="clear" w:color="auto" w:fill="auto"/>
          </w:tcPr>
          <w:p w14:paraId="0AD129D8" w14:textId="2E08503A" w:rsidR="00B853D3" w:rsidRPr="00E80F49" w:rsidRDefault="00B853D3" w:rsidP="00B853D3">
            <w:pPr>
              <w:pStyle w:val="TAL"/>
              <w:rPr>
                <w:lang w:eastAsia="zh-CN"/>
              </w:rPr>
            </w:pPr>
            <w:r w:rsidRPr="00E80F49">
              <w:rPr>
                <w:rFonts w:eastAsia="SimSun"/>
              </w:rPr>
              <w:t>DC_3A_n5A</w:t>
            </w:r>
          </w:p>
        </w:tc>
        <w:tc>
          <w:tcPr>
            <w:tcW w:w="4765" w:type="dxa"/>
            <w:shd w:val="clear" w:color="auto" w:fill="auto"/>
          </w:tcPr>
          <w:p w14:paraId="153F0795" w14:textId="0FFA9C30" w:rsidR="00B853D3" w:rsidRPr="00E80F49" w:rsidRDefault="00B853D3" w:rsidP="00B853D3">
            <w:pPr>
              <w:pStyle w:val="TAL"/>
              <w:rPr>
                <w:lang w:eastAsia="ja-JP"/>
              </w:rPr>
            </w:pPr>
            <w:r w:rsidRPr="00E80F49">
              <w:rPr>
                <w:rFonts w:eastAsia="SimSun"/>
                <w:lang w:eastAsia="ja-JP"/>
              </w:rPr>
              <w:t>38.521-3_TpAnalysisSpur(DC_3A_n5A).zip</w:t>
            </w:r>
          </w:p>
        </w:tc>
        <w:tc>
          <w:tcPr>
            <w:tcW w:w="2225" w:type="dxa"/>
            <w:shd w:val="clear" w:color="auto" w:fill="auto"/>
          </w:tcPr>
          <w:p w14:paraId="2E1296E1" w14:textId="08687BE8" w:rsidR="00B853D3" w:rsidRPr="00E80F49" w:rsidRDefault="00B853D3" w:rsidP="00B853D3">
            <w:pPr>
              <w:pStyle w:val="TAL"/>
              <w:rPr>
                <w:lang w:eastAsia="zh-CN"/>
              </w:rPr>
            </w:pPr>
            <w:r w:rsidRPr="00E80F49">
              <w:rPr>
                <w:rFonts w:eastAsia="SimSun"/>
              </w:rPr>
              <w:t>RAN5#94-e</w:t>
            </w:r>
          </w:p>
        </w:tc>
      </w:tr>
      <w:tr w:rsidR="00B853D3" w:rsidRPr="00E80F49" w14:paraId="3E7CEE2B" w14:textId="77777777" w:rsidTr="00822785">
        <w:tc>
          <w:tcPr>
            <w:tcW w:w="1657" w:type="dxa"/>
            <w:shd w:val="clear" w:color="auto" w:fill="auto"/>
          </w:tcPr>
          <w:p w14:paraId="77668ED1" w14:textId="77777777" w:rsidR="00B853D3" w:rsidRPr="00E80F49" w:rsidRDefault="00B853D3" w:rsidP="00B853D3">
            <w:pPr>
              <w:pStyle w:val="TAL"/>
              <w:rPr>
                <w:b/>
              </w:rPr>
            </w:pPr>
            <w:r w:rsidRPr="00E80F49">
              <w:rPr>
                <w:lang w:eastAsia="zh-CN"/>
              </w:rPr>
              <w:t>DC_3A_n7A</w:t>
            </w:r>
          </w:p>
        </w:tc>
        <w:tc>
          <w:tcPr>
            <w:tcW w:w="4765" w:type="dxa"/>
            <w:shd w:val="clear" w:color="auto" w:fill="auto"/>
          </w:tcPr>
          <w:p w14:paraId="3481D76C" w14:textId="3A756156" w:rsidR="00B853D3" w:rsidRPr="00E80F49" w:rsidRDefault="00B853D3" w:rsidP="00B853D3">
            <w:pPr>
              <w:pStyle w:val="TAL"/>
              <w:rPr>
                <w:b/>
              </w:rPr>
            </w:pPr>
            <w:r w:rsidRPr="00E80F49">
              <w:rPr>
                <w:lang w:eastAsia="ja-JP"/>
              </w:rPr>
              <w:t>38.521-3_TpAnalysisSpur(DC_3A_n7A)_v1.zip</w:t>
            </w:r>
          </w:p>
        </w:tc>
        <w:tc>
          <w:tcPr>
            <w:tcW w:w="2225" w:type="dxa"/>
            <w:shd w:val="clear" w:color="auto" w:fill="auto"/>
          </w:tcPr>
          <w:p w14:paraId="7432087F" w14:textId="2B663465" w:rsidR="00B853D3" w:rsidRPr="00E80F49" w:rsidRDefault="00B853D3" w:rsidP="00B853D3">
            <w:pPr>
              <w:pStyle w:val="TAL"/>
              <w:rPr>
                <w:b/>
              </w:rPr>
            </w:pPr>
            <w:r w:rsidRPr="00E80F49">
              <w:rPr>
                <w:lang w:eastAsia="zh-CN"/>
              </w:rPr>
              <w:t>RAN5#91-e</w:t>
            </w:r>
          </w:p>
        </w:tc>
      </w:tr>
      <w:tr w:rsidR="00B853D3" w:rsidRPr="00E80F49" w14:paraId="09FF753E" w14:textId="77777777" w:rsidTr="00822785">
        <w:tc>
          <w:tcPr>
            <w:tcW w:w="1657" w:type="dxa"/>
            <w:shd w:val="clear" w:color="auto" w:fill="auto"/>
          </w:tcPr>
          <w:p w14:paraId="3E2B9F4A" w14:textId="2E35B96C" w:rsidR="00B853D3" w:rsidRPr="00E80F49" w:rsidRDefault="00B853D3" w:rsidP="00B853D3">
            <w:pPr>
              <w:pStyle w:val="TAL"/>
              <w:rPr>
                <w:lang w:eastAsia="zh-CN"/>
              </w:rPr>
            </w:pPr>
            <w:r w:rsidRPr="00843710">
              <w:rPr>
                <w:rFonts w:eastAsia="SimSun"/>
                <w:lang w:eastAsia="en-US"/>
              </w:rPr>
              <w:t>DC_3A_n8A</w:t>
            </w:r>
          </w:p>
        </w:tc>
        <w:tc>
          <w:tcPr>
            <w:tcW w:w="4765" w:type="dxa"/>
            <w:shd w:val="clear" w:color="auto" w:fill="auto"/>
          </w:tcPr>
          <w:p w14:paraId="2A8ABA05" w14:textId="5E171F0D" w:rsidR="00B853D3" w:rsidRPr="00E80F49" w:rsidRDefault="00B853D3" w:rsidP="00B853D3">
            <w:pPr>
              <w:pStyle w:val="TAL"/>
              <w:rPr>
                <w:lang w:eastAsia="ja-JP"/>
              </w:rPr>
            </w:pPr>
            <w:r w:rsidRPr="00843710">
              <w:rPr>
                <w:rFonts w:eastAsia="SimSun"/>
                <w:lang w:eastAsia="ja-JP"/>
              </w:rPr>
              <w:t>38.521-3_TpAnalysisSpur(DC_3A_n8A).zip</w:t>
            </w:r>
          </w:p>
        </w:tc>
        <w:tc>
          <w:tcPr>
            <w:tcW w:w="2225" w:type="dxa"/>
            <w:shd w:val="clear" w:color="auto" w:fill="auto"/>
          </w:tcPr>
          <w:p w14:paraId="270F1E05" w14:textId="380F261E" w:rsidR="00B853D3" w:rsidRPr="00E80F49" w:rsidDel="000D0E61" w:rsidRDefault="00B853D3" w:rsidP="00B853D3">
            <w:pPr>
              <w:pStyle w:val="TAL"/>
              <w:rPr>
                <w:lang w:eastAsia="zh-CN"/>
              </w:rPr>
            </w:pPr>
            <w:r w:rsidRPr="00843710">
              <w:rPr>
                <w:rFonts w:eastAsia="SimSun"/>
                <w:lang w:eastAsia="en-US"/>
              </w:rPr>
              <w:t>Added at RAN5#96-e</w:t>
            </w:r>
          </w:p>
        </w:tc>
      </w:tr>
      <w:tr w:rsidR="00B853D3" w:rsidRPr="00E80F49" w14:paraId="0E631976" w14:textId="77777777" w:rsidTr="00822785">
        <w:tc>
          <w:tcPr>
            <w:tcW w:w="1657" w:type="dxa"/>
            <w:shd w:val="clear" w:color="auto" w:fill="auto"/>
          </w:tcPr>
          <w:p w14:paraId="3996EB7A" w14:textId="07614E18" w:rsidR="00B853D3" w:rsidRPr="00E80F49" w:rsidRDefault="00B853D3" w:rsidP="00B853D3">
            <w:pPr>
              <w:pStyle w:val="TAL"/>
              <w:rPr>
                <w:lang w:eastAsia="zh-CN"/>
              </w:rPr>
            </w:pPr>
            <w:r w:rsidRPr="00E80F49">
              <w:rPr>
                <w:rFonts w:eastAsia="SimSun"/>
                <w:lang w:eastAsia="en-US"/>
              </w:rPr>
              <w:t>DC_3A_n28A</w:t>
            </w:r>
          </w:p>
        </w:tc>
        <w:tc>
          <w:tcPr>
            <w:tcW w:w="4765" w:type="dxa"/>
            <w:shd w:val="clear" w:color="auto" w:fill="auto"/>
          </w:tcPr>
          <w:p w14:paraId="6DD46DC0" w14:textId="3AFDB228" w:rsidR="00B853D3" w:rsidRPr="00E80F49" w:rsidRDefault="00B853D3" w:rsidP="00B853D3">
            <w:pPr>
              <w:pStyle w:val="TAL"/>
              <w:rPr>
                <w:lang w:eastAsia="ja-JP"/>
              </w:rPr>
            </w:pPr>
            <w:r w:rsidRPr="00E80F49">
              <w:rPr>
                <w:rFonts w:eastAsia="SimSun"/>
                <w:lang w:eastAsia="ja-JP"/>
              </w:rPr>
              <w:t>38.521-3_TpAnalysisSpur(DC_3A_n28A).zip</w:t>
            </w:r>
          </w:p>
        </w:tc>
        <w:tc>
          <w:tcPr>
            <w:tcW w:w="2225" w:type="dxa"/>
            <w:shd w:val="clear" w:color="auto" w:fill="auto"/>
          </w:tcPr>
          <w:p w14:paraId="09835511" w14:textId="0AF4DA9D" w:rsidR="00B853D3" w:rsidRPr="00E80F49" w:rsidRDefault="00B853D3" w:rsidP="00B853D3">
            <w:pPr>
              <w:pStyle w:val="TAL"/>
              <w:rPr>
                <w:lang w:eastAsia="zh-CN"/>
              </w:rPr>
            </w:pPr>
            <w:r w:rsidRPr="00E80F49">
              <w:rPr>
                <w:rFonts w:eastAsia="SimSun"/>
                <w:lang w:eastAsia="en-US"/>
              </w:rPr>
              <w:t>RAN5#92-e</w:t>
            </w:r>
          </w:p>
        </w:tc>
      </w:tr>
      <w:tr w:rsidR="00B853D3" w:rsidRPr="00E80F49" w14:paraId="0DC7C16F" w14:textId="77777777" w:rsidTr="00822785">
        <w:tc>
          <w:tcPr>
            <w:tcW w:w="1657" w:type="dxa"/>
            <w:shd w:val="clear" w:color="auto" w:fill="auto"/>
          </w:tcPr>
          <w:p w14:paraId="59C9AF2D" w14:textId="77777777" w:rsidR="00B853D3" w:rsidRPr="00E80F49" w:rsidRDefault="00B853D3" w:rsidP="00B853D3">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765" w:type="dxa"/>
            <w:shd w:val="clear" w:color="auto" w:fill="auto"/>
          </w:tcPr>
          <w:p w14:paraId="29523D19" w14:textId="05726E30" w:rsidR="00B853D3" w:rsidRPr="00E80F49" w:rsidRDefault="00B853D3" w:rsidP="00B853D3">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25" w:type="dxa"/>
            <w:shd w:val="clear" w:color="auto" w:fill="auto"/>
          </w:tcPr>
          <w:p w14:paraId="52FEA333" w14:textId="6E737D4B"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464DEED2" w14:textId="77777777" w:rsidTr="00822785">
        <w:tc>
          <w:tcPr>
            <w:tcW w:w="1657" w:type="dxa"/>
            <w:shd w:val="clear" w:color="auto" w:fill="auto"/>
          </w:tcPr>
          <w:p w14:paraId="40DF99F4" w14:textId="3D7D0B89" w:rsidR="00B853D3" w:rsidRPr="00E80F49" w:rsidRDefault="00B853D3" w:rsidP="00B853D3">
            <w:pPr>
              <w:pStyle w:val="TAL"/>
              <w:rPr>
                <w:rFonts w:eastAsia="SimSun"/>
                <w:lang w:eastAsia="en-US"/>
              </w:rPr>
            </w:pPr>
            <w:r w:rsidRPr="00E80F49">
              <w:rPr>
                <w:rFonts w:eastAsia="SimSun"/>
                <w:lang w:eastAsia="en-US"/>
              </w:rPr>
              <w:t>DC_3A_n77A</w:t>
            </w:r>
          </w:p>
        </w:tc>
        <w:tc>
          <w:tcPr>
            <w:tcW w:w="4765" w:type="dxa"/>
            <w:shd w:val="clear" w:color="auto" w:fill="auto"/>
          </w:tcPr>
          <w:p w14:paraId="5D21F7B0" w14:textId="01305ED0" w:rsidR="00B853D3" w:rsidRPr="00E80F49" w:rsidRDefault="00B853D3" w:rsidP="00B853D3">
            <w:pPr>
              <w:pStyle w:val="TAL"/>
              <w:rPr>
                <w:rFonts w:eastAsia="SimSun"/>
                <w:lang w:eastAsia="ja-JP"/>
              </w:rPr>
            </w:pPr>
            <w:r w:rsidRPr="00E80F49">
              <w:rPr>
                <w:rFonts w:eastAsia="SimSun"/>
                <w:lang w:eastAsia="ja-JP"/>
              </w:rPr>
              <w:t>38.521-3_TpAnalysisSpur(DC_3A_n77A).zip</w:t>
            </w:r>
          </w:p>
        </w:tc>
        <w:tc>
          <w:tcPr>
            <w:tcW w:w="2225" w:type="dxa"/>
            <w:shd w:val="clear" w:color="auto" w:fill="auto"/>
          </w:tcPr>
          <w:p w14:paraId="7B27F0CD" w14:textId="5F9A924B"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103FA4DA" w14:textId="77777777" w:rsidTr="00822785">
        <w:tc>
          <w:tcPr>
            <w:tcW w:w="1657" w:type="dxa"/>
            <w:shd w:val="clear" w:color="auto" w:fill="auto"/>
          </w:tcPr>
          <w:p w14:paraId="43547400" w14:textId="77777777" w:rsidR="00B853D3" w:rsidRPr="00E80F49" w:rsidRDefault="00B853D3" w:rsidP="00B853D3">
            <w:pPr>
              <w:pStyle w:val="TAL"/>
              <w:rPr>
                <w:b/>
              </w:rPr>
            </w:pPr>
            <w:r w:rsidRPr="00E80F49">
              <w:rPr>
                <w:lang w:eastAsia="zh-CN"/>
              </w:rPr>
              <w:t>DC_3A_n78A</w:t>
            </w:r>
          </w:p>
        </w:tc>
        <w:tc>
          <w:tcPr>
            <w:tcW w:w="4765" w:type="dxa"/>
            <w:shd w:val="clear" w:color="auto" w:fill="auto"/>
          </w:tcPr>
          <w:p w14:paraId="19F2F214" w14:textId="0F49794C" w:rsidR="00B853D3" w:rsidRPr="00E80F49" w:rsidRDefault="00B853D3" w:rsidP="00B853D3">
            <w:pPr>
              <w:pStyle w:val="TAL"/>
              <w:rPr>
                <w:b/>
              </w:rPr>
            </w:pPr>
            <w:r w:rsidRPr="00E80F49">
              <w:rPr>
                <w:lang w:eastAsia="ja-JP"/>
              </w:rPr>
              <w:t>38.521-3_TpAnalysisSpur(DC_3A_n78A)_v1.zip</w:t>
            </w:r>
          </w:p>
        </w:tc>
        <w:tc>
          <w:tcPr>
            <w:tcW w:w="2225" w:type="dxa"/>
            <w:shd w:val="clear" w:color="auto" w:fill="auto"/>
          </w:tcPr>
          <w:p w14:paraId="183DA716" w14:textId="47EB1E63" w:rsidR="00B853D3" w:rsidRPr="00E80F49" w:rsidRDefault="00B853D3" w:rsidP="00B853D3">
            <w:pPr>
              <w:pStyle w:val="TAL"/>
              <w:rPr>
                <w:b/>
              </w:rPr>
            </w:pPr>
            <w:r w:rsidRPr="00E80F49">
              <w:rPr>
                <w:lang w:eastAsia="zh-CN"/>
              </w:rPr>
              <w:t>RAN5#91-e</w:t>
            </w:r>
          </w:p>
        </w:tc>
      </w:tr>
      <w:tr w:rsidR="00B853D3" w:rsidRPr="00E80F49" w14:paraId="5BCB69BB" w14:textId="77777777" w:rsidTr="00822785">
        <w:tc>
          <w:tcPr>
            <w:tcW w:w="1657" w:type="dxa"/>
            <w:shd w:val="clear" w:color="auto" w:fill="auto"/>
          </w:tcPr>
          <w:p w14:paraId="74A3F8F6" w14:textId="77777777" w:rsidR="00B853D3" w:rsidRPr="00E80F49" w:rsidRDefault="00B853D3" w:rsidP="00B853D3">
            <w:pPr>
              <w:pStyle w:val="TAL"/>
              <w:rPr>
                <w:rFonts w:eastAsia="SimSun"/>
                <w:lang w:eastAsia="en-US"/>
              </w:rPr>
            </w:pPr>
            <w:r w:rsidRPr="00E80F49">
              <w:rPr>
                <w:rFonts w:eastAsia="SimSun"/>
                <w:lang w:eastAsia="en-US"/>
              </w:rPr>
              <w:t>DC_3A_n79A</w:t>
            </w:r>
          </w:p>
        </w:tc>
        <w:tc>
          <w:tcPr>
            <w:tcW w:w="4765" w:type="dxa"/>
            <w:shd w:val="clear" w:color="auto" w:fill="auto"/>
          </w:tcPr>
          <w:p w14:paraId="5192F74B" w14:textId="0A62F06C" w:rsidR="00B853D3" w:rsidRPr="00E80F49" w:rsidRDefault="00B853D3" w:rsidP="00B853D3">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25" w:type="dxa"/>
            <w:shd w:val="clear" w:color="auto" w:fill="auto"/>
          </w:tcPr>
          <w:p w14:paraId="0E25D0E4" w14:textId="21F99F52" w:rsidR="00B853D3" w:rsidRPr="00E80F49" w:rsidRDefault="00B853D3" w:rsidP="00B853D3">
            <w:pPr>
              <w:pStyle w:val="TAL"/>
              <w:rPr>
                <w:rFonts w:eastAsia="SimSun"/>
                <w:lang w:eastAsia="en-US"/>
              </w:rPr>
            </w:pPr>
            <w:r w:rsidRPr="00E80F49">
              <w:rPr>
                <w:rFonts w:eastAsia="SimSun"/>
                <w:lang w:eastAsia="en-US"/>
              </w:rPr>
              <w:t>RAN5#83</w:t>
            </w:r>
          </w:p>
        </w:tc>
      </w:tr>
      <w:tr w:rsidR="00B853D3" w:rsidRPr="00E80F49" w14:paraId="37FF24E1" w14:textId="77777777" w:rsidTr="00822785">
        <w:tc>
          <w:tcPr>
            <w:tcW w:w="1657" w:type="dxa"/>
            <w:shd w:val="clear" w:color="auto" w:fill="auto"/>
          </w:tcPr>
          <w:p w14:paraId="1C1A39B4" w14:textId="400A6ADE" w:rsidR="00B853D3" w:rsidRPr="00E80F49" w:rsidRDefault="00B853D3" w:rsidP="00B853D3">
            <w:pPr>
              <w:pStyle w:val="TAL"/>
              <w:rPr>
                <w:rFonts w:eastAsia="SimSun"/>
                <w:lang w:eastAsia="en-US"/>
              </w:rPr>
            </w:pPr>
            <w:r w:rsidRPr="00E80F49">
              <w:rPr>
                <w:lang w:eastAsia="zh-CN"/>
              </w:rPr>
              <w:t>DC_5A_n2A</w:t>
            </w:r>
          </w:p>
        </w:tc>
        <w:tc>
          <w:tcPr>
            <w:tcW w:w="4765" w:type="dxa"/>
            <w:shd w:val="clear" w:color="auto" w:fill="auto"/>
          </w:tcPr>
          <w:p w14:paraId="352475F3" w14:textId="24645649" w:rsidR="00B853D3" w:rsidRPr="00E80F49" w:rsidRDefault="00B853D3" w:rsidP="00B853D3">
            <w:pPr>
              <w:pStyle w:val="TAL"/>
              <w:rPr>
                <w:rFonts w:eastAsia="SimSun"/>
                <w:lang w:eastAsia="ja-JP"/>
              </w:rPr>
            </w:pPr>
            <w:r>
              <w:rPr>
                <w:lang w:eastAsia="ja-JP"/>
              </w:rPr>
              <w:t>38.521-3_TpAnalysisSpur(DC_5A_n2A)_v</w:t>
            </w:r>
            <w:r w:rsidRPr="00B853D3">
              <w:rPr>
                <w:lang w:eastAsia="ja-JP"/>
              </w:rPr>
              <w:t>3</w:t>
            </w:r>
            <w:r>
              <w:rPr>
                <w:lang w:eastAsia="ja-JP"/>
              </w:rPr>
              <w:t>.zip</w:t>
            </w:r>
          </w:p>
        </w:tc>
        <w:tc>
          <w:tcPr>
            <w:tcW w:w="2225" w:type="dxa"/>
            <w:shd w:val="clear" w:color="auto" w:fill="auto"/>
          </w:tcPr>
          <w:p w14:paraId="52CDB0A9" w14:textId="469F7588" w:rsidR="00B853D3" w:rsidRPr="00E80F49" w:rsidRDefault="00B853D3" w:rsidP="00B853D3">
            <w:pPr>
              <w:pStyle w:val="TAL"/>
              <w:rPr>
                <w:rFonts w:eastAsia="SimSun"/>
                <w:lang w:eastAsia="en-US"/>
              </w:rPr>
            </w:pPr>
            <w:r w:rsidRPr="00E80F49">
              <w:rPr>
                <w:rFonts w:eastAsia="SimSun"/>
              </w:rPr>
              <w:t>RAN5#</w:t>
            </w:r>
            <w:r w:rsidRPr="00B853D3">
              <w:rPr>
                <w:rFonts w:eastAsia="SimSun"/>
              </w:rPr>
              <w:t>100</w:t>
            </w:r>
          </w:p>
        </w:tc>
      </w:tr>
      <w:tr w:rsidR="00B853D3" w:rsidRPr="00E80F49" w14:paraId="17376CDF" w14:textId="77777777" w:rsidTr="00822785">
        <w:tc>
          <w:tcPr>
            <w:tcW w:w="1657" w:type="dxa"/>
            <w:shd w:val="clear" w:color="auto" w:fill="auto"/>
          </w:tcPr>
          <w:p w14:paraId="25A41FE6" w14:textId="77777777" w:rsidR="00B853D3" w:rsidRPr="00E80F49" w:rsidRDefault="00B853D3" w:rsidP="00B853D3">
            <w:pPr>
              <w:pStyle w:val="TAL"/>
              <w:rPr>
                <w:lang w:eastAsia="zh-CN"/>
              </w:rPr>
            </w:pPr>
            <w:r w:rsidRPr="00E80F49">
              <w:rPr>
                <w:lang w:eastAsia="zh-CN"/>
              </w:rPr>
              <w:t>DC_5A_n66A</w:t>
            </w:r>
          </w:p>
        </w:tc>
        <w:tc>
          <w:tcPr>
            <w:tcW w:w="4765" w:type="dxa"/>
            <w:shd w:val="clear" w:color="auto" w:fill="auto"/>
          </w:tcPr>
          <w:p w14:paraId="246882CA" w14:textId="777A6D43" w:rsidR="00B853D3" w:rsidRPr="00E80F49" w:rsidRDefault="00B853D3" w:rsidP="00B853D3">
            <w:pPr>
              <w:pStyle w:val="TAL"/>
              <w:rPr>
                <w:lang w:eastAsia="ja-JP"/>
              </w:rPr>
            </w:pPr>
            <w:r w:rsidRPr="00E80F49">
              <w:rPr>
                <w:lang w:eastAsia="ja-JP"/>
              </w:rPr>
              <w:t>38.521-3_TpAnalysisSpur(DC_5A_n66A)_v2.zip</w:t>
            </w:r>
          </w:p>
        </w:tc>
        <w:tc>
          <w:tcPr>
            <w:tcW w:w="2225" w:type="dxa"/>
            <w:shd w:val="clear" w:color="auto" w:fill="auto"/>
          </w:tcPr>
          <w:p w14:paraId="586E36C1" w14:textId="02E86421" w:rsidR="00B853D3" w:rsidRPr="00E80F49" w:rsidRDefault="00B853D3" w:rsidP="00B853D3">
            <w:pPr>
              <w:pStyle w:val="TAL"/>
              <w:rPr>
                <w:lang w:eastAsia="zh-CN"/>
              </w:rPr>
            </w:pPr>
            <w:r w:rsidRPr="00E80F49">
              <w:rPr>
                <w:lang w:eastAsia="zh-CN"/>
              </w:rPr>
              <w:t>RAN5#92-e</w:t>
            </w:r>
          </w:p>
        </w:tc>
      </w:tr>
      <w:tr w:rsidR="00B853D3" w:rsidRPr="00E80F49" w14:paraId="7783BCA9" w14:textId="77777777" w:rsidTr="00822785">
        <w:tc>
          <w:tcPr>
            <w:tcW w:w="1657" w:type="dxa"/>
            <w:shd w:val="clear" w:color="auto" w:fill="auto"/>
          </w:tcPr>
          <w:p w14:paraId="5A5DFF55" w14:textId="0F06728B" w:rsidR="00B853D3" w:rsidRPr="00E80F49" w:rsidRDefault="00B853D3" w:rsidP="00B853D3">
            <w:pPr>
              <w:pStyle w:val="TAL"/>
              <w:rPr>
                <w:lang w:eastAsia="zh-CN"/>
              </w:rPr>
            </w:pPr>
            <w:r w:rsidRPr="00E80F49">
              <w:rPr>
                <w:lang w:eastAsia="zh-CN"/>
              </w:rPr>
              <w:t>DC_5A_n77A</w:t>
            </w:r>
          </w:p>
        </w:tc>
        <w:tc>
          <w:tcPr>
            <w:tcW w:w="4765" w:type="dxa"/>
            <w:shd w:val="clear" w:color="auto" w:fill="auto"/>
          </w:tcPr>
          <w:p w14:paraId="631950F2" w14:textId="51FEB817" w:rsidR="00B853D3" w:rsidRPr="00E80F49" w:rsidRDefault="00B853D3" w:rsidP="00B853D3">
            <w:pPr>
              <w:pStyle w:val="TAL"/>
              <w:rPr>
                <w:lang w:eastAsia="ja-JP"/>
              </w:rPr>
            </w:pPr>
            <w:r w:rsidRPr="00E80F49">
              <w:rPr>
                <w:lang w:eastAsia="ja-JP"/>
              </w:rPr>
              <w:t>38.521-3_TpAnalysisSpur(DC_5A_n77A)</w:t>
            </w:r>
            <w:r w:rsidRPr="00B853D3">
              <w:rPr>
                <w:lang w:eastAsia="ja-JP"/>
              </w:rPr>
              <w:t>_v3</w:t>
            </w:r>
            <w:r w:rsidRPr="00E80F49">
              <w:rPr>
                <w:lang w:eastAsia="ja-JP"/>
              </w:rPr>
              <w:t>.zip</w:t>
            </w:r>
          </w:p>
        </w:tc>
        <w:tc>
          <w:tcPr>
            <w:tcW w:w="2225" w:type="dxa"/>
            <w:shd w:val="clear" w:color="auto" w:fill="auto"/>
          </w:tcPr>
          <w:p w14:paraId="5D433CE3" w14:textId="6E6CB7BF" w:rsidR="00B853D3" w:rsidRPr="00E80F49" w:rsidRDefault="00B853D3" w:rsidP="00B853D3">
            <w:pPr>
              <w:pStyle w:val="TAL"/>
              <w:rPr>
                <w:lang w:eastAsia="zh-CN"/>
              </w:rPr>
            </w:pPr>
            <w:r w:rsidRPr="00E80F49">
              <w:rPr>
                <w:lang w:eastAsia="zh-CN"/>
              </w:rPr>
              <w:t>RAN5#</w:t>
            </w:r>
            <w:r w:rsidRPr="00B853D3">
              <w:rPr>
                <w:lang w:eastAsia="zh-CN"/>
              </w:rPr>
              <w:t>100</w:t>
            </w:r>
          </w:p>
        </w:tc>
      </w:tr>
      <w:tr w:rsidR="00B853D3" w:rsidRPr="00E80F49" w14:paraId="4B0831D0" w14:textId="77777777" w:rsidTr="00822785">
        <w:tc>
          <w:tcPr>
            <w:tcW w:w="1657" w:type="dxa"/>
            <w:shd w:val="clear" w:color="auto" w:fill="auto"/>
          </w:tcPr>
          <w:p w14:paraId="445869EC"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DC_5A_n78A</w:t>
            </w:r>
          </w:p>
        </w:tc>
        <w:tc>
          <w:tcPr>
            <w:tcW w:w="4765" w:type="dxa"/>
            <w:shd w:val="clear" w:color="auto" w:fill="auto"/>
          </w:tcPr>
          <w:p w14:paraId="0EE46472" w14:textId="635B343E"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25" w:type="dxa"/>
            <w:shd w:val="clear" w:color="auto" w:fill="auto"/>
          </w:tcPr>
          <w:p w14:paraId="6AEE177E" w14:textId="070AC7FE"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69D1F339" w14:textId="77777777" w:rsidTr="00822785">
        <w:tc>
          <w:tcPr>
            <w:tcW w:w="1657" w:type="dxa"/>
            <w:shd w:val="clear" w:color="auto" w:fill="auto"/>
          </w:tcPr>
          <w:p w14:paraId="146BC7EA" w14:textId="77777777" w:rsidR="00B853D3" w:rsidRPr="00E80F49" w:rsidRDefault="00B853D3" w:rsidP="00B853D3">
            <w:pPr>
              <w:pStyle w:val="TAL"/>
              <w:rPr>
                <w:lang w:eastAsia="zh-CN"/>
              </w:rPr>
            </w:pPr>
            <w:r w:rsidRPr="00E80F49">
              <w:rPr>
                <w:lang w:eastAsia="zh-CN"/>
              </w:rPr>
              <w:t>DC_7A_n1A</w:t>
            </w:r>
          </w:p>
        </w:tc>
        <w:tc>
          <w:tcPr>
            <w:tcW w:w="4765" w:type="dxa"/>
            <w:shd w:val="clear" w:color="auto" w:fill="auto"/>
          </w:tcPr>
          <w:p w14:paraId="05E11D33" w14:textId="77777777" w:rsidR="00B853D3" w:rsidRPr="00E80F49" w:rsidRDefault="00B853D3" w:rsidP="00B853D3">
            <w:pPr>
              <w:pStyle w:val="TAL"/>
              <w:rPr>
                <w:lang w:eastAsia="ja-JP"/>
              </w:rPr>
            </w:pPr>
            <w:r w:rsidRPr="00E80F49">
              <w:rPr>
                <w:lang w:eastAsia="ja-JP"/>
              </w:rPr>
              <w:t>38.521-3_TpAnalysisSpur(DC_7A_n1A).zip</w:t>
            </w:r>
          </w:p>
        </w:tc>
        <w:tc>
          <w:tcPr>
            <w:tcW w:w="2225" w:type="dxa"/>
            <w:shd w:val="clear" w:color="auto" w:fill="auto"/>
          </w:tcPr>
          <w:p w14:paraId="2829E20E" w14:textId="43A71079" w:rsidR="00B853D3" w:rsidRPr="00E80F49" w:rsidRDefault="00B853D3" w:rsidP="00B853D3">
            <w:pPr>
              <w:pStyle w:val="TAL"/>
              <w:rPr>
                <w:lang w:eastAsia="zh-CN"/>
              </w:rPr>
            </w:pPr>
            <w:r w:rsidRPr="00E80F49">
              <w:rPr>
                <w:lang w:eastAsia="zh-CN"/>
              </w:rPr>
              <w:t>RAN5#88-e</w:t>
            </w:r>
          </w:p>
        </w:tc>
      </w:tr>
      <w:tr w:rsidR="00B853D3" w:rsidRPr="00E80F49" w14:paraId="34964F1D" w14:textId="77777777" w:rsidTr="00822785">
        <w:tc>
          <w:tcPr>
            <w:tcW w:w="1657" w:type="dxa"/>
            <w:shd w:val="clear" w:color="auto" w:fill="auto"/>
          </w:tcPr>
          <w:p w14:paraId="36E38F06" w14:textId="47D0E571" w:rsidR="00B853D3" w:rsidRPr="00E80F49" w:rsidRDefault="00B853D3" w:rsidP="00B853D3">
            <w:pPr>
              <w:pStyle w:val="TAL"/>
              <w:rPr>
                <w:lang w:eastAsia="zh-CN"/>
              </w:rPr>
            </w:pPr>
            <w:r w:rsidRPr="00E80F49">
              <w:rPr>
                <w:lang w:eastAsia="zh-CN"/>
              </w:rPr>
              <w:t>DC_7A_n3A</w:t>
            </w:r>
          </w:p>
        </w:tc>
        <w:tc>
          <w:tcPr>
            <w:tcW w:w="4765" w:type="dxa"/>
            <w:shd w:val="clear" w:color="auto" w:fill="auto"/>
          </w:tcPr>
          <w:p w14:paraId="52F2B6EA" w14:textId="7D430D91" w:rsidR="00B853D3" w:rsidRPr="00E80F49" w:rsidRDefault="00B853D3" w:rsidP="00B853D3">
            <w:pPr>
              <w:pStyle w:val="TAL"/>
              <w:rPr>
                <w:lang w:eastAsia="ja-JP"/>
              </w:rPr>
            </w:pPr>
            <w:r w:rsidRPr="00E80F49">
              <w:rPr>
                <w:lang w:eastAsia="ja-JP"/>
              </w:rPr>
              <w:t>38.521-3_TpAnalysisSpur(DC_7A_n3A)</w:t>
            </w:r>
            <w:r>
              <w:rPr>
                <w:lang w:eastAsia="ja-JP"/>
              </w:rPr>
              <w:t>_v1</w:t>
            </w:r>
            <w:r w:rsidRPr="00E80F49">
              <w:rPr>
                <w:lang w:eastAsia="ja-JP"/>
              </w:rPr>
              <w:t>.zip</w:t>
            </w:r>
          </w:p>
        </w:tc>
        <w:tc>
          <w:tcPr>
            <w:tcW w:w="2225" w:type="dxa"/>
            <w:shd w:val="clear" w:color="auto" w:fill="auto"/>
          </w:tcPr>
          <w:p w14:paraId="446011C3" w14:textId="7376651B"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06750FCB" w14:textId="77777777" w:rsidTr="00822785">
        <w:tc>
          <w:tcPr>
            <w:tcW w:w="1657" w:type="dxa"/>
            <w:shd w:val="clear" w:color="auto" w:fill="auto"/>
          </w:tcPr>
          <w:p w14:paraId="3D95EDCB" w14:textId="52EB973E" w:rsidR="00B853D3" w:rsidRPr="00E80F49" w:rsidRDefault="00B853D3" w:rsidP="00B853D3">
            <w:pPr>
              <w:pStyle w:val="TAL"/>
              <w:rPr>
                <w:lang w:eastAsia="zh-CN"/>
              </w:rPr>
            </w:pPr>
            <w:r w:rsidRPr="00E80F49">
              <w:rPr>
                <w:rFonts w:eastAsia="SimSun"/>
              </w:rPr>
              <w:t>DC_7A_5A</w:t>
            </w:r>
          </w:p>
        </w:tc>
        <w:tc>
          <w:tcPr>
            <w:tcW w:w="4765" w:type="dxa"/>
            <w:shd w:val="clear" w:color="auto" w:fill="auto"/>
          </w:tcPr>
          <w:p w14:paraId="3BD064A8" w14:textId="33160E59" w:rsidR="00B853D3" w:rsidRPr="00E80F49" w:rsidRDefault="00B853D3" w:rsidP="00B853D3">
            <w:pPr>
              <w:pStyle w:val="TAL"/>
              <w:rPr>
                <w:lang w:eastAsia="ja-JP"/>
              </w:rPr>
            </w:pPr>
            <w:r w:rsidRPr="00E80F49">
              <w:rPr>
                <w:rFonts w:eastAsia="SimSun"/>
                <w:lang w:eastAsia="ja-JP"/>
              </w:rPr>
              <w:t>38.521-3_TpAnalysisSpur(DC_7A_n5A).zip</w:t>
            </w:r>
          </w:p>
        </w:tc>
        <w:tc>
          <w:tcPr>
            <w:tcW w:w="2225" w:type="dxa"/>
            <w:shd w:val="clear" w:color="auto" w:fill="auto"/>
          </w:tcPr>
          <w:p w14:paraId="44B247B0" w14:textId="2011BA04" w:rsidR="00B853D3" w:rsidRPr="00E80F49" w:rsidRDefault="00B853D3" w:rsidP="00B853D3">
            <w:pPr>
              <w:pStyle w:val="TAL"/>
              <w:rPr>
                <w:lang w:eastAsia="zh-CN"/>
              </w:rPr>
            </w:pPr>
            <w:r w:rsidRPr="00E80F49">
              <w:rPr>
                <w:rFonts w:eastAsia="SimSun"/>
              </w:rPr>
              <w:t>RAN5#94-e</w:t>
            </w:r>
          </w:p>
        </w:tc>
      </w:tr>
      <w:tr w:rsidR="00B853D3" w:rsidRPr="00E80F49" w14:paraId="7E4B10BB" w14:textId="77777777" w:rsidTr="00822785">
        <w:tc>
          <w:tcPr>
            <w:tcW w:w="1657" w:type="dxa"/>
            <w:shd w:val="clear" w:color="auto" w:fill="auto"/>
          </w:tcPr>
          <w:p w14:paraId="0715CCBD" w14:textId="0EE5796A" w:rsidR="00B853D3" w:rsidRPr="00E80F49" w:rsidRDefault="00B853D3" w:rsidP="00B853D3">
            <w:pPr>
              <w:pStyle w:val="TAL"/>
              <w:rPr>
                <w:rFonts w:eastAsia="SimSun"/>
              </w:rPr>
            </w:pPr>
            <w:r w:rsidRPr="00E80F49">
              <w:rPr>
                <w:rFonts w:eastAsia="SimSun"/>
              </w:rPr>
              <w:t>DC_7A_n8A</w:t>
            </w:r>
          </w:p>
        </w:tc>
        <w:tc>
          <w:tcPr>
            <w:tcW w:w="4765" w:type="dxa"/>
            <w:shd w:val="clear" w:color="auto" w:fill="auto"/>
          </w:tcPr>
          <w:p w14:paraId="6A5C2D86" w14:textId="146FA210" w:rsidR="00B853D3" w:rsidRPr="00E80F49" w:rsidRDefault="00B853D3" w:rsidP="00B853D3">
            <w:pPr>
              <w:pStyle w:val="TAL"/>
              <w:rPr>
                <w:rFonts w:eastAsia="SimSun"/>
                <w:lang w:eastAsia="ja-JP"/>
              </w:rPr>
            </w:pPr>
            <w:r w:rsidRPr="00E80F49">
              <w:rPr>
                <w:rFonts w:eastAsia="SimSun"/>
                <w:lang w:eastAsia="ja-JP"/>
              </w:rPr>
              <w:t>38.521-3_TpAnalysisSpur(DC_7A_n8A).zip</w:t>
            </w:r>
          </w:p>
        </w:tc>
        <w:tc>
          <w:tcPr>
            <w:tcW w:w="2225" w:type="dxa"/>
            <w:shd w:val="clear" w:color="auto" w:fill="auto"/>
          </w:tcPr>
          <w:p w14:paraId="6D4B56BA" w14:textId="6319F302" w:rsidR="00B853D3" w:rsidRPr="00E80F49" w:rsidRDefault="00B853D3" w:rsidP="00B853D3">
            <w:pPr>
              <w:pStyle w:val="TAL"/>
              <w:rPr>
                <w:rFonts w:eastAsia="SimSun"/>
              </w:rPr>
            </w:pPr>
            <w:r w:rsidRPr="00E80F49">
              <w:rPr>
                <w:rFonts w:eastAsia="SimSun"/>
              </w:rPr>
              <w:t>RAN5#95-e</w:t>
            </w:r>
          </w:p>
        </w:tc>
      </w:tr>
      <w:tr w:rsidR="00B853D3" w:rsidRPr="00E80F49" w14:paraId="7B239B18" w14:textId="77777777" w:rsidTr="00822785">
        <w:tc>
          <w:tcPr>
            <w:tcW w:w="1657" w:type="dxa"/>
            <w:shd w:val="clear" w:color="auto" w:fill="auto"/>
          </w:tcPr>
          <w:p w14:paraId="72DD59A3" w14:textId="3B54313B" w:rsidR="00B853D3" w:rsidRPr="00E80F49" w:rsidRDefault="00B853D3" w:rsidP="00B853D3">
            <w:pPr>
              <w:pStyle w:val="TAL"/>
              <w:rPr>
                <w:lang w:eastAsia="zh-CN"/>
              </w:rPr>
            </w:pPr>
            <w:r w:rsidRPr="00E80F49">
              <w:rPr>
                <w:rFonts w:eastAsia="SimSun"/>
                <w:lang w:eastAsia="en-US"/>
              </w:rPr>
              <w:t>DC_7A_n28A</w:t>
            </w:r>
          </w:p>
        </w:tc>
        <w:tc>
          <w:tcPr>
            <w:tcW w:w="4765" w:type="dxa"/>
            <w:shd w:val="clear" w:color="auto" w:fill="auto"/>
          </w:tcPr>
          <w:p w14:paraId="30C4B947" w14:textId="27F18A30" w:rsidR="00B853D3" w:rsidRPr="00E80F49" w:rsidRDefault="00B853D3" w:rsidP="00B853D3">
            <w:pPr>
              <w:pStyle w:val="TAL"/>
              <w:rPr>
                <w:lang w:eastAsia="ja-JP"/>
              </w:rPr>
            </w:pPr>
            <w:r w:rsidRPr="00E80F49">
              <w:rPr>
                <w:rFonts w:eastAsia="SimSun"/>
                <w:lang w:eastAsia="ja-JP"/>
              </w:rPr>
              <w:t>38.521-3_TpAnalysisSpur(DC_7A_n28A).zip</w:t>
            </w:r>
          </w:p>
        </w:tc>
        <w:tc>
          <w:tcPr>
            <w:tcW w:w="2225" w:type="dxa"/>
            <w:shd w:val="clear" w:color="auto" w:fill="auto"/>
          </w:tcPr>
          <w:p w14:paraId="0604A466" w14:textId="758C7F78" w:rsidR="00B853D3" w:rsidRPr="00E80F49" w:rsidRDefault="00B853D3" w:rsidP="00B853D3">
            <w:pPr>
              <w:pStyle w:val="TAL"/>
              <w:rPr>
                <w:lang w:eastAsia="zh-CN"/>
              </w:rPr>
            </w:pPr>
            <w:r w:rsidRPr="00E80F49">
              <w:rPr>
                <w:rFonts w:eastAsia="SimSun"/>
                <w:lang w:eastAsia="en-US"/>
              </w:rPr>
              <w:t>RAN5#92-e</w:t>
            </w:r>
          </w:p>
        </w:tc>
      </w:tr>
      <w:tr w:rsidR="00B853D3" w:rsidRPr="00E80F49" w14:paraId="72A3A79E" w14:textId="77777777" w:rsidTr="00822785">
        <w:tc>
          <w:tcPr>
            <w:tcW w:w="1657" w:type="dxa"/>
            <w:shd w:val="clear" w:color="auto" w:fill="auto"/>
          </w:tcPr>
          <w:p w14:paraId="366CBE21" w14:textId="77777777"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DC_7A_n66A</w:t>
            </w:r>
          </w:p>
        </w:tc>
        <w:tc>
          <w:tcPr>
            <w:tcW w:w="4765" w:type="dxa"/>
            <w:shd w:val="clear" w:color="auto" w:fill="auto"/>
          </w:tcPr>
          <w:p w14:paraId="04C6CB76" w14:textId="77777777"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25" w:type="dxa"/>
            <w:shd w:val="clear" w:color="auto" w:fill="auto"/>
          </w:tcPr>
          <w:p w14:paraId="59782EAE" w14:textId="2A032671"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RAN5#88-e</w:t>
            </w:r>
          </w:p>
        </w:tc>
      </w:tr>
      <w:tr w:rsidR="00B853D3" w:rsidRPr="00E80F49" w14:paraId="314062B6" w14:textId="77777777" w:rsidTr="00822785">
        <w:tc>
          <w:tcPr>
            <w:tcW w:w="1657" w:type="dxa"/>
            <w:shd w:val="clear" w:color="auto" w:fill="auto"/>
          </w:tcPr>
          <w:p w14:paraId="0B625382" w14:textId="77777777" w:rsidR="00B853D3" w:rsidRPr="00E80F49" w:rsidRDefault="00B853D3" w:rsidP="00B853D3">
            <w:pPr>
              <w:pStyle w:val="TAL"/>
              <w:rPr>
                <w:b/>
              </w:rPr>
            </w:pPr>
            <w:r w:rsidRPr="00E80F49">
              <w:rPr>
                <w:lang w:eastAsia="zh-CN"/>
              </w:rPr>
              <w:t>DC_7A_n78A</w:t>
            </w:r>
          </w:p>
        </w:tc>
        <w:tc>
          <w:tcPr>
            <w:tcW w:w="4765" w:type="dxa"/>
            <w:shd w:val="clear" w:color="auto" w:fill="auto"/>
          </w:tcPr>
          <w:p w14:paraId="562A667C" w14:textId="1A0E5D17" w:rsidR="00B853D3" w:rsidRPr="00E80F49" w:rsidRDefault="00B853D3" w:rsidP="00B853D3">
            <w:pPr>
              <w:pStyle w:val="TAL"/>
              <w:rPr>
                <w:b/>
              </w:rPr>
            </w:pPr>
            <w:r w:rsidRPr="00E80F49">
              <w:rPr>
                <w:lang w:eastAsia="ja-JP"/>
              </w:rPr>
              <w:t>38.521-3_TpAnalysisSpur(DC_7A_n78A)_v1.zip</w:t>
            </w:r>
          </w:p>
        </w:tc>
        <w:tc>
          <w:tcPr>
            <w:tcW w:w="2225" w:type="dxa"/>
            <w:shd w:val="clear" w:color="auto" w:fill="auto"/>
          </w:tcPr>
          <w:p w14:paraId="33AA8F18" w14:textId="55E67CAA" w:rsidR="00B853D3" w:rsidRPr="00E80F49" w:rsidRDefault="00B853D3" w:rsidP="00B853D3">
            <w:pPr>
              <w:pStyle w:val="TAL"/>
              <w:rPr>
                <w:b/>
              </w:rPr>
            </w:pPr>
            <w:r w:rsidRPr="00E80F49">
              <w:rPr>
                <w:lang w:eastAsia="zh-CN"/>
              </w:rPr>
              <w:t>RAN5#92-e</w:t>
            </w:r>
          </w:p>
        </w:tc>
      </w:tr>
      <w:tr w:rsidR="00B853D3" w:rsidRPr="00E80F49" w14:paraId="2443C96D" w14:textId="77777777" w:rsidTr="00822785">
        <w:tc>
          <w:tcPr>
            <w:tcW w:w="1657" w:type="dxa"/>
            <w:shd w:val="clear" w:color="auto" w:fill="auto"/>
          </w:tcPr>
          <w:p w14:paraId="0E17B58A" w14:textId="77777777" w:rsidR="00B853D3" w:rsidRPr="00E80F49" w:rsidRDefault="00B853D3" w:rsidP="00B853D3">
            <w:pPr>
              <w:pStyle w:val="TAL"/>
              <w:rPr>
                <w:lang w:eastAsia="zh-CN"/>
              </w:rPr>
            </w:pPr>
            <w:r w:rsidRPr="00E80F49">
              <w:rPr>
                <w:lang w:eastAsia="zh-CN"/>
              </w:rPr>
              <w:t>DC_8A_n1A</w:t>
            </w:r>
          </w:p>
        </w:tc>
        <w:tc>
          <w:tcPr>
            <w:tcW w:w="4765" w:type="dxa"/>
            <w:shd w:val="clear" w:color="auto" w:fill="auto"/>
          </w:tcPr>
          <w:p w14:paraId="3E9C254E" w14:textId="77777777" w:rsidR="00B853D3" w:rsidRPr="00E80F49" w:rsidRDefault="00B853D3" w:rsidP="00B853D3">
            <w:pPr>
              <w:pStyle w:val="TAL"/>
              <w:rPr>
                <w:lang w:eastAsia="ja-JP"/>
              </w:rPr>
            </w:pPr>
            <w:r w:rsidRPr="00E80F49">
              <w:rPr>
                <w:lang w:eastAsia="ja-JP"/>
              </w:rPr>
              <w:t>38.521-3_TpAnalysisSpur(DC_8A_n1A).zip</w:t>
            </w:r>
          </w:p>
        </w:tc>
        <w:tc>
          <w:tcPr>
            <w:tcW w:w="2225" w:type="dxa"/>
            <w:shd w:val="clear" w:color="auto" w:fill="auto"/>
          </w:tcPr>
          <w:p w14:paraId="075007B1" w14:textId="064967C5" w:rsidR="00B853D3" w:rsidRPr="00E80F49" w:rsidRDefault="00B853D3" w:rsidP="00B853D3">
            <w:pPr>
              <w:pStyle w:val="TAL"/>
              <w:rPr>
                <w:lang w:eastAsia="zh-CN"/>
              </w:rPr>
            </w:pPr>
            <w:r w:rsidRPr="00E80F49">
              <w:rPr>
                <w:lang w:eastAsia="zh-CN"/>
              </w:rPr>
              <w:t>RAN5#88-e</w:t>
            </w:r>
          </w:p>
        </w:tc>
      </w:tr>
      <w:tr w:rsidR="00B853D3" w:rsidRPr="00E80F49" w14:paraId="3E21FC57" w14:textId="77777777" w:rsidTr="00822785">
        <w:tc>
          <w:tcPr>
            <w:tcW w:w="1657" w:type="dxa"/>
            <w:shd w:val="clear" w:color="auto" w:fill="auto"/>
          </w:tcPr>
          <w:p w14:paraId="6D60C025" w14:textId="08D93B12" w:rsidR="00B853D3" w:rsidRPr="00E80F49" w:rsidRDefault="00B853D3" w:rsidP="00B853D3">
            <w:pPr>
              <w:pStyle w:val="TAL"/>
              <w:rPr>
                <w:lang w:eastAsia="zh-CN"/>
              </w:rPr>
            </w:pPr>
            <w:r w:rsidRPr="00E80F49">
              <w:rPr>
                <w:lang w:eastAsia="zh-CN"/>
              </w:rPr>
              <w:t>DC_8A_n3A</w:t>
            </w:r>
          </w:p>
        </w:tc>
        <w:tc>
          <w:tcPr>
            <w:tcW w:w="4765" w:type="dxa"/>
            <w:shd w:val="clear" w:color="auto" w:fill="auto"/>
          </w:tcPr>
          <w:p w14:paraId="33B84E44" w14:textId="491E9428" w:rsidR="00B853D3" w:rsidRPr="00E80F49" w:rsidRDefault="00B853D3" w:rsidP="00B853D3">
            <w:pPr>
              <w:pStyle w:val="TAL"/>
              <w:rPr>
                <w:lang w:eastAsia="ja-JP"/>
              </w:rPr>
            </w:pPr>
            <w:r w:rsidRPr="00E80F49">
              <w:rPr>
                <w:lang w:eastAsia="ja-JP"/>
              </w:rPr>
              <w:t>38.521-3_TpAnalysisSpur(DC_8A_n3A)_</w:t>
            </w:r>
            <w:r>
              <w:rPr>
                <w:lang w:eastAsia="ja-JP"/>
              </w:rPr>
              <w:t>v2</w:t>
            </w:r>
            <w:r w:rsidRPr="00E80F49">
              <w:rPr>
                <w:lang w:eastAsia="ja-JP"/>
              </w:rPr>
              <w:t>.zip</w:t>
            </w:r>
          </w:p>
        </w:tc>
        <w:tc>
          <w:tcPr>
            <w:tcW w:w="2225" w:type="dxa"/>
            <w:shd w:val="clear" w:color="auto" w:fill="auto"/>
          </w:tcPr>
          <w:p w14:paraId="409F663D" w14:textId="26E4C7B1"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7CC35614" w14:textId="77777777" w:rsidTr="00822785">
        <w:tc>
          <w:tcPr>
            <w:tcW w:w="1657" w:type="dxa"/>
            <w:shd w:val="clear" w:color="auto" w:fill="auto"/>
          </w:tcPr>
          <w:p w14:paraId="7A1C5909" w14:textId="4E72D031" w:rsidR="00B853D3" w:rsidRPr="00E80F49" w:rsidRDefault="00B853D3" w:rsidP="00B853D3">
            <w:pPr>
              <w:pStyle w:val="TAL"/>
              <w:rPr>
                <w:lang w:eastAsia="zh-CN"/>
              </w:rPr>
            </w:pPr>
            <w:r w:rsidRPr="00E80F49">
              <w:rPr>
                <w:lang w:eastAsia="zh-CN"/>
              </w:rPr>
              <w:t>DC_8A_n20A</w:t>
            </w:r>
          </w:p>
        </w:tc>
        <w:tc>
          <w:tcPr>
            <w:tcW w:w="4765" w:type="dxa"/>
            <w:shd w:val="clear" w:color="auto" w:fill="auto"/>
          </w:tcPr>
          <w:p w14:paraId="2C909BBE" w14:textId="081C0AEB" w:rsidR="00B853D3" w:rsidRPr="00E80F49" w:rsidRDefault="00B853D3" w:rsidP="00B853D3">
            <w:pPr>
              <w:pStyle w:val="TAL"/>
              <w:rPr>
                <w:lang w:eastAsia="ja-JP"/>
              </w:rPr>
            </w:pPr>
            <w:r w:rsidRPr="00E80F49">
              <w:rPr>
                <w:lang w:eastAsia="ja-JP"/>
              </w:rPr>
              <w:t>38.521-3_TpAnalysisSpur(DC_8A_n20A)</w:t>
            </w:r>
            <w:r>
              <w:rPr>
                <w:lang w:eastAsia="ja-JP"/>
              </w:rPr>
              <w:t>_v1</w:t>
            </w:r>
            <w:r w:rsidRPr="00E80F49">
              <w:rPr>
                <w:lang w:eastAsia="ja-JP"/>
              </w:rPr>
              <w:t>.zip</w:t>
            </w:r>
          </w:p>
        </w:tc>
        <w:tc>
          <w:tcPr>
            <w:tcW w:w="2225" w:type="dxa"/>
            <w:shd w:val="clear" w:color="auto" w:fill="auto"/>
          </w:tcPr>
          <w:p w14:paraId="42B38A09" w14:textId="38064E74" w:rsidR="00B853D3" w:rsidRPr="00E80F49" w:rsidRDefault="00B853D3" w:rsidP="00B853D3">
            <w:pPr>
              <w:pStyle w:val="TAL"/>
              <w:rPr>
                <w:lang w:eastAsia="zh-CN"/>
              </w:rPr>
            </w:pPr>
            <w:r w:rsidRPr="00E80F49">
              <w:rPr>
                <w:lang w:eastAsia="zh-CN"/>
              </w:rPr>
              <w:t>RAN5#</w:t>
            </w:r>
            <w:r>
              <w:rPr>
                <w:lang w:eastAsia="zh-CN"/>
              </w:rPr>
              <w:t>96-e</w:t>
            </w:r>
          </w:p>
        </w:tc>
      </w:tr>
      <w:tr w:rsidR="00B853D3" w:rsidRPr="00E80F49" w14:paraId="2F7D5AA4" w14:textId="77777777" w:rsidTr="00822785">
        <w:tc>
          <w:tcPr>
            <w:tcW w:w="1657" w:type="dxa"/>
            <w:shd w:val="clear" w:color="auto" w:fill="auto"/>
          </w:tcPr>
          <w:p w14:paraId="066597D7" w14:textId="34DF348F" w:rsidR="00B853D3" w:rsidRPr="00E80F49" w:rsidRDefault="00B853D3" w:rsidP="00B853D3">
            <w:pPr>
              <w:pStyle w:val="TAL"/>
              <w:rPr>
                <w:lang w:eastAsia="zh-CN"/>
              </w:rPr>
            </w:pPr>
            <w:r w:rsidRPr="00E80F49">
              <w:rPr>
                <w:lang w:eastAsia="zh-CN"/>
              </w:rPr>
              <w:t>DC_8A_n28A</w:t>
            </w:r>
          </w:p>
        </w:tc>
        <w:tc>
          <w:tcPr>
            <w:tcW w:w="4765" w:type="dxa"/>
            <w:shd w:val="clear" w:color="auto" w:fill="auto"/>
          </w:tcPr>
          <w:p w14:paraId="027EBD25" w14:textId="71F02B43" w:rsidR="00B853D3" w:rsidRPr="00E80F49" w:rsidRDefault="00B853D3" w:rsidP="00B853D3">
            <w:pPr>
              <w:pStyle w:val="TAL"/>
              <w:rPr>
                <w:lang w:eastAsia="ja-JP"/>
              </w:rPr>
            </w:pPr>
            <w:r w:rsidRPr="00E80F49">
              <w:rPr>
                <w:lang w:eastAsia="ja-JP"/>
              </w:rPr>
              <w:t>38.521-3_TpAnalysisSpur(DC_8A_n28A).zip</w:t>
            </w:r>
          </w:p>
        </w:tc>
        <w:tc>
          <w:tcPr>
            <w:tcW w:w="2225" w:type="dxa"/>
            <w:shd w:val="clear" w:color="auto" w:fill="auto"/>
          </w:tcPr>
          <w:p w14:paraId="532AE418" w14:textId="64FC7F05" w:rsidR="00B853D3" w:rsidRPr="00E80F49" w:rsidRDefault="00B853D3" w:rsidP="00B853D3">
            <w:pPr>
              <w:pStyle w:val="TAL"/>
              <w:rPr>
                <w:lang w:eastAsia="zh-CN"/>
              </w:rPr>
            </w:pPr>
            <w:r w:rsidRPr="00E80F49">
              <w:rPr>
                <w:lang w:eastAsia="zh-CN"/>
              </w:rPr>
              <w:t>RAN5#95-e</w:t>
            </w:r>
          </w:p>
        </w:tc>
      </w:tr>
      <w:tr w:rsidR="00B853D3" w:rsidRPr="00E80F49"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E80F49" w:rsidRDefault="00B853D3" w:rsidP="00B853D3">
            <w:pPr>
              <w:pStyle w:val="TAL"/>
              <w:rPr>
                <w:rFonts w:eastAsia="SimSun"/>
                <w:lang w:eastAsia="en-US"/>
              </w:rPr>
            </w:pPr>
            <w:r w:rsidRPr="00E80F49">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E80F49" w:rsidRDefault="00B853D3" w:rsidP="00B853D3">
            <w:pPr>
              <w:pStyle w:val="TAL"/>
              <w:rPr>
                <w:rFonts w:eastAsia="SimSun"/>
                <w:lang w:eastAsia="ja-JP"/>
              </w:rPr>
            </w:pPr>
            <w:r w:rsidRPr="00E80F49">
              <w:rPr>
                <w:rFonts w:eastAsia="SimSun"/>
                <w:lang w:eastAsia="ja-JP"/>
              </w:rPr>
              <w:t>38.521-3_TpAnalysisSpur(DC_8A_n41A)_v</w:t>
            </w:r>
            <w:r w:rsidRPr="00B853D3">
              <w:rPr>
                <w:rFonts w:eastAsia="SimSun"/>
                <w:lang w:eastAsia="ja-JP"/>
              </w:rPr>
              <w:t>4</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E80F49" w:rsidRDefault="00B853D3" w:rsidP="00B853D3">
            <w:pPr>
              <w:pStyle w:val="TAL"/>
              <w:rPr>
                <w:rFonts w:eastAsia="SimSun"/>
                <w:lang w:eastAsia="en-US"/>
              </w:rPr>
            </w:pPr>
            <w:r w:rsidRPr="00E80F49">
              <w:rPr>
                <w:rFonts w:eastAsia="SimSun"/>
                <w:lang w:eastAsia="en-US"/>
              </w:rPr>
              <w:t>RAN5#</w:t>
            </w:r>
            <w:r w:rsidRPr="00B853D3">
              <w:rPr>
                <w:rFonts w:eastAsia="SimSun"/>
                <w:lang w:eastAsia="en-US"/>
              </w:rPr>
              <w:t>100</w:t>
            </w:r>
          </w:p>
        </w:tc>
      </w:tr>
      <w:tr w:rsidR="00B853D3" w:rsidRPr="00E80F49"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E80F49" w:rsidRDefault="00B853D3" w:rsidP="00B853D3">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E80F49" w:rsidRDefault="00B853D3" w:rsidP="00B853D3">
            <w:pPr>
              <w:pStyle w:val="TAL"/>
              <w:rPr>
                <w:rFonts w:eastAsia="SimSun"/>
                <w:lang w:eastAsia="ja-JP"/>
              </w:rPr>
            </w:pPr>
            <w:r w:rsidRPr="00E80F49">
              <w:rPr>
                <w:rFonts w:eastAsia="Malgun Gothic"/>
                <w:lang w:eastAsia="ja-JP"/>
              </w:rPr>
              <w:t>38.521-3_TpAnalysisSpur(DC_8A_n77A)_v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B853D3" w:rsidRPr="00E80F49"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w:t>
            </w:r>
            <w:r w:rsidRPr="00B853D3">
              <w:rPr>
                <w:rFonts w:ascii="Arial" w:eastAsia="Malgun Gothic" w:hAnsi="Arial"/>
                <w:sz w:val="18"/>
                <w:lang w:eastAsia="ja-JP"/>
              </w:rPr>
              <w:t>_v1</w:t>
            </w:r>
            <w:r>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70EBD" w:rsidRPr="00E80F49"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12A_n77</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RAN5#101</w:t>
            </w:r>
          </w:p>
        </w:tc>
      </w:tr>
      <w:tr w:rsidR="00B853D3" w:rsidRPr="00E80F49"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E80F49" w:rsidRDefault="00B853D3" w:rsidP="00B853D3">
            <w:pPr>
              <w:pStyle w:val="TAL"/>
            </w:pPr>
            <w:r w:rsidRPr="00E80F49">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E80F49" w:rsidRDefault="00B853D3" w:rsidP="00B853D3">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E80F49" w:rsidRDefault="00B853D3" w:rsidP="00B853D3">
            <w:pPr>
              <w:pStyle w:val="TAL"/>
            </w:pPr>
            <w:r w:rsidRPr="00E80F49">
              <w:rPr>
                <w:lang w:eastAsia="zh-CN"/>
              </w:rPr>
              <w:t>RAN5#92-e</w:t>
            </w:r>
          </w:p>
        </w:tc>
      </w:tr>
      <w:tr w:rsidR="00B853D3" w:rsidRPr="00E80F49"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E80F49" w:rsidRDefault="00B853D3" w:rsidP="00B853D3">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E80F49" w:rsidRDefault="00B853D3" w:rsidP="00B853D3">
            <w:pPr>
              <w:pStyle w:val="TAL"/>
              <w:rPr>
                <w:lang w:eastAsia="ja-JP"/>
              </w:rPr>
            </w:pPr>
            <w:r w:rsidRPr="00E80F49">
              <w:rPr>
                <w:rFonts w:eastAsia="Malgun Gothic"/>
                <w:lang w:eastAsia="ja-JP"/>
              </w:rPr>
              <w:t>38.521-3_TpAnalysisSpur(DC_13A_n2A)_</w:t>
            </w:r>
            <w:r>
              <w:rPr>
                <w:rFonts w:eastAsia="Malgun Gothic"/>
                <w:lang w:eastAsia="ja-JP"/>
              </w:rPr>
              <w:t>v</w:t>
            </w:r>
            <w:r w:rsidRPr="00B853D3">
              <w:rPr>
                <w:rFonts w:eastAsia="Malgun Gothic"/>
                <w:lang w:eastAsia="ja-JP"/>
              </w:rPr>
              <w:t>4</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E80F49" w:rsidRDefault="00B853D3" w:rsidP="00B853D3">
            <w:pPr>
              <w:pStyle w:val="TAL"/>
              <w:rPr>
                <w:lang w:eastAsia="zh-CN"/>
              </w:rPr>
            </w:pPr>
            <w:r w:rsidRPr="00E80F49">
              <w:rPr>
                <w:rFonts w:eastAsia="Malgun Gothic"/>
                <w:lang w:eastAsia="zh-CN"/>
              </w:rPr>
              <w:t>RAN5#</w:t>
            </w:r>
            <w:r w:rsidRPr="00B853D3">
              <w:rPr>
                <w:rFonts w:eastAsia="Malgun Gothic"/>
                <w:lang w:eastAsia="zh-CN"/>
              </w:rPr>
              <w:t>100</w:t>
            </w:r>
          </w:p>
        </w:tc>
      </w:tr>
      <w:tr w:rsidR="00B853D3" w:rsidRPr="00E80F49"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B853D3" w:rsidRPr="00E80F49"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E80F49" w:rsidRDefault="00B853D3" w:rsidP="00B853D3">
            <w:pPr>
              <w:pStyle w:val="TAL"/>
              <w:rPr>
                <w:rFonts w:eastAsia="Malgun Gothic"/>
                <w:lang w:eastAsia="zh-CN"/>
              </w:rPr>
            </w:pPr>
            <w:r w:rsidRPr="00E80F49">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E80F49" w:rsidRDefault="00B853D3" w:rsidP="00B853D3">
            <w:pPr>
              <w:pStyle w:val="TAL"/>
              <w:rPr>
                <w:rFonts w:eastAsia="Malgun Gothic"/>
                <w:lang w:eastAsia="ja-JP"/>
              </w:rPr>
            </w:pPr>
            <w:r w:rsidRPr="00E80F49">
              <w:rPr>
                <w:lang w:eastAsia="ja-JP"/>
              </w:rPr>
              <w:t>38.521-3_TpAnalysisSpur(DC_13A_n77A)</w:t>
            </w:r>
            <w:r w:rsidRPr="00B853D3">
              <w:rPr>
                <w:lang w:eastAsia="ja-JP"/>
              </w:rPr>
              <w:t>_v3</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E80F49" w:rsidRDefault="00B853D3" w:rsidP="00B853D3">
            <w:pPr>
              <w:pStyle w:val="TAL"/>
              <w:rPr>
                <w:rFonts w:eastAsia="Malgun Gothic"/>
                <w:lang w:eastAsia="zh-CN"/>
              </w:rPr>
            </w:pPr>
            <w:r w:rsidRPr="00E80F49">
              <w:rPr>
                <w:lang w:eastAsia="zh-CN"/>
              </w:rPr>
              <w:t>RAN5#</w:t>
            </w:r>
            <w:r w:rsidRPr="00B853D3">
              <w:rPr>
                <w:lang w:eastAsia="zh-CN"/>
              </w:rPr>
              <w:t>100</w:t>
            </w:r>
          </w:p>
        </w:tc>
      </w:tr>
      <w:tr w:rsidR="00B853D3" w:rsidRPr="00E80F49"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w:t>
            </w:r>
            <w:r w:rsidRPr="00B853D3">
              <w:rPr>
                <w:rFonts w:ascii="Arial" w:eastAsia="Malgun Gothic" w:hAnsi="Arial"/>
                <w:sz w:val="18"/>
                <w:lang w:eastAsia="ja-JP"/>
              </w:rPr>
              <w:t>5</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70EBD" w:rsidRPr="00E80F49"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14A_n77</w:t>
            </w:r>
            <w:r>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E80F49" w:rsidRDefault="00870EBD" w:rsidP="00870EBD">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RAN5#101</w:t>
            </w:r>
          </w:p>
        </w:tc>
      </w:tr>
      <w:tr w:rsidR="00B853D3" w:rsidRPr="00E80F49"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B853D3" w:rsidRPr="00E80F49"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Default="00B853D3" w:rsidP="00B853D3">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B853D3" w:rsidRPr="00E80F49"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B853D3" w:rsidRPr="00E80F49"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B853D3" w:rsidRPr="00E80F49"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05" w:name="_Hlk83802221"/>
            <w:r w:rsidRPr="00E80F49">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B853D3" w:rsidRPr="00E80F49" w14:paraId="0570EF8D" w14:textId="77777777" w:rsidTr="00822785">
        <w:tc>
          <w:tcPr>
            <w:tcW w:w="1657" w:type="dxa"/>
            <w:shd w:val="clear" w:color="auto" w:fill="auto"/>
          </w:tcPr>
          <w:p w14:paraId="71B482FC"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765" w:type="dxa"/>
            <w:shd w:val="clear" w:color="auto" w:fill="auto"/>
          </w:tcPr>
          <w:p w14:paraId="3511E878" w14:textId="524F4689"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25" w:type="dxa"/>
            <w:shd w:val="clear" w:color="auto" w:fill="auto"/>
          </w:tcPr>
          <w:p w14:paraId="0B10253B" w14:textId="4C42DD95"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B853D3" w:rsidRPr="00E80F49" w14:paraId="0DA75C22" w14:textId="77777777" w:rsidTr="00822785">
        <w:tc>
          <w:tcPr>
            <w:tcW w:w="1657" w:type="dxa"/>
            <w:shd w:val="clear" w:color="auto" w:fill="auto"/>
          </w:tcPr>
          <w:p w14:paraId="5B679F67" w14:textId="24931AB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765" w:type="dxa"/>
            <w:shd w:val="clear" w:color="auto" w:fill="auto"/>
          </w:tcPr>
          <w:p w14:paraId="315B280E" w14:textId="3A74F23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25" w:type="dxa"/>
            <w:shd w:val="clear" w:color="auto" w:fill="auto"/>
          </w:tcPr>
          <w:p w14:paraId="111C81AC" w14:textId="3C3B8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405"/>
      <w:tr w:rsidR="00B853D3" w:rsidRPr="00E80F49" w14:paraId="1A7F193B" w14:textId="77777777" w:rsidTr="00822785">
        <w:tc>
          <w:tcPr>
            <w:tcW w:w="1657" w:type="dxa"/>
            <w:shd w:val="clear" w:color="auto" w:fill="auto"/>
          </w:tcPr>
          <w:p w14:paraId="2E6A8423" w14:textId="74C14D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765" w:type="dxa"/>
            <w:shd w:val="clear" w:color="auto" w:fill="auto"/>
          </w:tcPr>
          <w:p w14:paraId="475BEF2F" w14:textId="36D30C3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25" w:type="dxa"/>
            <w:shd w:val="clear" w:color="auto" w:fill="auto"/>
          </w:tcPr>
          <w:p w14:paraId="2CF3A7F4" w14:textId="536EF5D0"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B853D3" w:rsidRPr="00E80F49" w14:paraId="0AD49E6E" w14:textId="77777777" w:rsidTr="00822785">
        <w:tc>
          <w:tcPr>
            <w:tcW w:w="1657" w:type="dxa"/>
            <w:shd w:val="clear" w:color="auto" w:fill="auto"/>
          </w:tcPr>
          <w:p w14:paraId="64110A94" w14:textId="7437C1A9"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765" w:type="dxa"/>
            <w:shd w:val="clear" w:color="auto" w:fill="auto"/>
          </w:tcPr>
          <w:p w14:paraId="7CCFC10E" w14:textId="1A0D719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25" w:type="dxa"/>
            <w:shd w:val="clear" w:color="auto" w:fill="auto"/>
          </w:tcPr>
          <w:p w14:paraId="492E2880" w14:textId="62D90B3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6BDC274" w14:textId="77777777" w:rsidTr="00822785">
        <w:tc>
          <w:tcPr>
            <w:tcW w:w="1657" w:type="dxa"/>
            <w:shd w:val="clear" w:color="auto" w:fill="auto"/>
          </w:tcPr>
          <w:p w14:paraId="7EC9D023" w14:textId="46A45BC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765" w:type="dxa"/>
            <w:shd w:val="clear" w:color="auto" w:fill="auto"/>
          </w:tcPr>
          <w:p w14:paraId="1F42BA50" w14:textId="2A627063"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25" w:type="dxa"/>
            <w:shd w:val="clear" w:color="auto" w:fill="auto"/>
          </w:tcPr>
          <w:p w14:paraId="5DF2629B" w14:textId="3B8F66D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3B77612E" w14:textId="77777777" w:rsidTr="00822785">
        <w:tc>
          <w:tcPr>
            <w:tcW w:w="1657" w:type="dxa"/>
            <w:shd w:val="clear" w:color="auto" w:fill="auto"/>
          </w:tcPr>
          <w:p w14:paraId="13DF9C54" w14:textId="0C3436FA"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765" w:type="dxa"/>
            <w:shd w:val="clear" w:color="auto" w:fill="auto"/>
          </w:tcPr>
          <w:p w14:paraId="047CFA31" w14:textId="4A2DDC2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25" w:type="dxa"/>
            <w:shd w:val="clear" w:color="auto" w:fill="auto"/>
          </w:tcPr>
          <w:p w14:paraId="4996DBB4" w14:textId="076817C0"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853D3" w:rsidRPr="00E80F49" w14:paraId="456B9515" w14:textId="77777777" w:rsidTr="00822785">
        <w:tc>
          <w:tcPr>
            <w:tcW w:w="1657" w:type="dxa"/>
            <w:shd w:val="clear" w:color="auto" w:fill="auto"/>
          </w:tcPr>
          <w:p w14:paraId="49C20505" w14:textId="702FF597"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765" w:type="dxa"/>
            <w:shd w:val="clear" w:color="auto" w:fill="auto"/>
          </w:tcPr>
          <w:p w14:paraId="334772AD" w14:textId="6CD284E6"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w:t>
            </w:r>
            <w:r w:rsidRPr="00DA050A">
              <w:rPr>
                <w:rFonts w:ascii="Arial" w:eastAsia="SimSun" w:hAnsi="Arial"/>
                <w:sz w:val="18"/>
                <w:lang w:eastAsia="ja-JP"/>
              </w:rPr>
              <w:t>_v2</w:t>
            </w:r>
            <w:r w:rsidRPr="00E80F49">
              <w:rPr>
                <w:rFonts w:ascii="Arial" w:eastAsia="SimSun" w:hAnsi="Arial"/>
                <w:sz w:val="18"/>
                <w:lang w:eastAsia="ja-JP"/>
              </w:rPr>
              <w:t>.zip</w:t>
            </w:r>
          </w:p>
        </w:tc>
        <w:tc>
          <w:tcPr>
            <w:tcW w:w="2225" w:type="dxa"/>
            <w:shd w:val="clear" w:color="auto" w:fill="auto"/>
          </w:tcPr>
          <w:p w14:paraId="570712DD" w14:textId="52718C6D" w:rsidR="00B853D3" w:rsidRPr="00E80F49" w:rsidRDefault="00B853D3" w:rsidP="00B853D3">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Pr>
                <w:rFonts w:ascii="Arial" w:eastAsia="SimSun" w:hAnsi="Arial"/>
                <w:sz w:val="18"/>
              </w:rPr>
              <w:t>9</w:t>
            </w:r>
          </w:p>
        </w:tc>
      </w:tr>
      <w:tr w:rsidR="00B853D3" w:rsidRPr="00E80F49" w14:paraId="23F3F627" w14:textId="77777777" w:rsidTr="00822785">
        <w:tc>
          <w:tcPr>
            <w:tcW w:w="1657" w:type="dxa"/>
            <w:shd w:val="clear" w:color="auto" w:fill="auto"/>
          </w:tcPr>
          <w:p w14:paraId="3716DD72" w14:textId="4625D13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765" w:type="dxa"/>
            <w:shd w:val="clear" w:color="auto" w:fill="auto"/>
          </w:tcPr>
          <w:p w14:paraId="033A217B" w14:textId="33D93302"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25" w:type="dxa"/>
            <w:shd w:val="clear" w:color="auto" w:fill="auto"/>
          </w:tcPr>
          <w:p w14:paraId="68230E99" w14:textId="3F63E09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6C17110C" w14:textId="77777777" w:rsidTr="00822785">
        <w:tc>
          <w:tcPr>
            <w:tcW w:w="1657" w:type="dxa"/>
            <w:shd w:val="clear" w:color="auto" w:fill="auto"/>
          </w:tcPr>
          <w:p w14:paraId="47938479" w14:textId="28B4268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765" w:type="dxa"/>
            <w:shd w:val="clear" w:color="auto" w:fill="auto"/>
          </w:tcPr>
          <w:p w14:paraId="014DF62C" w14:textId="22375FA4"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25" w:type="dxa"/>
            <w:shd w:val="clear" w:color="auto" w:fill="auto"/>
          </w:tcPr>
          <w:p w14:paraId="26E9A2CB" w14:textId="75ABD16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5694C05F" w14:textId="77777777" w:rsidTr="00822785">
        <w:tc>
          <w:tcPr>
            <w:tcW w:w="1657" w:type="dxa"/>
            <w:shd w:val="clear" w:color="auto" w:fill="auto"/>
          </w:tcPr>
          <w:p w14:paraId="3774B68A" w14:textId="00E9C0FC"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765" w:type="dxa"/>
            <w:shd w:val="clear" w:color="auto" w:fill="auto"/>
          </w:tcPr>
          <w:p w14:paraId="138B9C62" w14:textId="229D4290"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25" w:type="dxa"/>
            <w:shd w:val="clear" w:color="auto" w:fill="auto"/>
          </w:tcPr>
          <w:p w14:paraId="6DFB23AE" w14:textId="5B8D405F"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265A701B" w14:textId="77777777" w:rsidTr="00822785">
        <w:tc>
          <w:tcPr>
            <w:tcW w:w="1657" w:type="dxa"/>
            <w:shd w:val="clear" w:color="auto" w:fill="auto"/>
          </w:tcPr>
          <w:p w14:paraId="63BEEA68" w14:textId="12FE75E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2E338B66" w14:textId="0210232D"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0A7785F3" w14:textId="40223842"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2BB7573E" w14:textId="77777777" w:rsidTr="00822785">
        <w:tc>
          <w:tcPr>
            <w:tcW w:w="1657" w:type="dxa"/>
            <w:shd w:val="clear" w:color="auto" w:fill="auto"/>
          </w:tcPr>
          <w:p w14:paraId="5ACB20A3" w14:textId="01CC7AF5"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DC_25</w:t>
            </w:r>
            <w:r w:rsidRPr="00E80F49">
              <w:rPr>
                <w:rFonts w:ascii="Arial" w:eastAsia="Malgun Gothic" w:hAnsi="Arial"/>
                <w:sz w:val="18"/>
                <w:lang w:eastAsia="ja-JP"/>
              </w:rPr>
              <w:t>A_n</w:t>
            </w:r>
            <w:r>
              <w:rPr>
                <w:rFonts w:ascii="Arial" w:eastAsia="Malgun Gothic" w:hAnsi="Arial"/>
                <w:sz w:val="18"/>
                <w:lang w:eastAsia="ja-JP"/>
              </w:rPr>
              <w:t>77</w:t>
            </w:r>
            <w:r w:rsidRPr="00E80F49">
              <w:rPr>
                <w:rFonts w:ascii="Arial" w:eastAsia="Malgun Gothic" w:hAnsi="Arial"/>
                <w:sz w:val="18"/>
                <w:lang w:eastAsia="zh-CN"/>
              </w:rPr>
              <w:t>A</w:t>
            </w:r>
          </w:p>
        </w:tc>
        <w:tc>
          <w:tcPr>
            <w:tcW w:w="4765" w:type="dxa"/>
            <w:shd w:val="clear" w:color="auto" w:fill="auto"/>
          </w:tcPr>
          <w:p w14:paraId="3DB004F3" w14:textId="1C95C64C"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38.521-3_TpAnalysisSpur(DC_25A_n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shd w:val="clear" w:color="auto" w:fill="auto"/>
          </w:tcPr>
          <w:p w14:paraId="24BAC229" w14:textId="38E51B6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76C1FC52" w14:textId="77777777" w:rsidTr="00822785">
        <w:tc>
          <w:tcPr>
            <w:tcW w:w="1657" w:type="dxa"/>
            <w:shd w:val="clear" w:color="auto" w:fill="auto"/>
          </w:tcPr>
          <w:p w14:paraId="21FF47AB" w14:textId="6DE6EDD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765" w:type="dxa"/>
            <w:shd w:val="clear" w:color="auto" w:fill="auto"/>
          </w:tcPr>
          <w:p w14:paraId="596D2C15" w14:textId="7BD51DA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w:t>
            </w:r>
            <w:r w:rsidRPr="00B853D3">
              <w:rPr>
                <w:rFonts w:ascii="Arial" w:eastAsia="Malgun Gothic" w:hAnsi="Arial"/>
                <w:sz w:val="18"/>
                <w:lang w:eastAsia="ja-JP"/>
              </w:rPr>
              <w:t>3</w:t>
            </w:r>
            <w:r w:rsidRPr="00E80F49">
              <w:rPr>
                <w:rFonts w:ascii="Arial" w:eastAsia="Malgun Gothic" w:hAnsi="Arial"/>
                <w:sz w:val="18"/>
                <w:lang w:eastAsia="ja-JP"/>
              </w:rPr>
              <w:t>.zip</w:t>
            </w:r>
          </w:p>
        </w:tc>
        <w:tc>
          <w:tcPr>
            <w:tcW w:w="2225" w:type="dxa"/>
            <w:shd w:val="clear" w:color="auto" w:fill="auto"/>
          </w:tcPr>
          <w:p w14:paraId="4C410DFA" w14:textId="39E0AE0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16A683FF" w14:textId="77777777" w:rsidTr="00822785">
        <w:tc>
          <w:tcPr>
            <w:tcW w:w="1657" w:type="dxa"/>
            <w:shd w:val="clear" w:color="auto" w:fill="auto"/>
          </w:tcPr>
          <w:p w14:paraId="70F0B80A" w14:textId="596890D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765" w:type="dxa"/>
            <w:shd w:val="clear" w:color="auto" w:fill="auto"/>
          </w:tcPr>
          <w:p w14:paraId="5DD14F5E" w14:textId="7B80E1E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shd w:val="clear" w:color="auto" w:fill="auto"/>
          </w:tcPr>
          <w:p w14:paraId="41DEAD2E" w14:textId="1A68922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35EE4915" w14:textId="77777777" w:rsidTr="00822785">
        <w:tc>
          <w:tcPr>
            <w:tcW w:w="1657" w:type="dxa"/>
            <w:shd w:val="clear" w:color="auto" w:fill="auto"/>
          </w:tcPr>
          <w:p w14:paraId="717B2492" w14:textId="3F238E3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765" w:type="dxa"/>
            <w:shd w:val="clear" w:color="auto" w:fill="auto"/>
          </w:tcPr>
          <w:p w14:paraId="1C36E2E3" w14:textId="6E9CECA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B853D3" w:rsidRPr="00E80F49" w14:paraId="72A52618" w14:textId="77777777" w:rsidTr="00822785">
        <w:tc>
          <w:tcPr>
            <w:tcW w:w="1657" w:type="dxa"/>
            <w:shd w:val="clear" w:color="auto" w:fill="auto"/>
          </w:tcPr>
          <w:p w14:paraId="429D4AD9" w14:textId="03ED00F6"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765" w:type="dxa"/>
            <w:shd w:val="clear" w:color="auto" w:fill="auto"/>
          </w:tcPr>
          <w:p w14:paraId="274D2BFE" w14:textId="292DCB92"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B853D3" w:rsidRPr="00E80F49"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E80F49" w:rsidRDefault="00B853D3" w:rsidP="00B853D3">
            <w:pPr>
              <w:pStyle w:val="TAL"/>
            </w:pPr>
            <w:r w:rsidRPr="00E80F49">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E80F49" w:rsidRDefault="00B853D3" w:rsidP="00B853D3">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E80F49" w:rsidRDefault="00B853D3" w:rsidP="00B853D3">
            <w:pPr>
              <w:pStyle w:val="TAL"/>
            </w:pPr>
            <w:r w:rsidRPr="00E80F49">
              <w:rPr>
                <w:lang w:eastAsia="zh-CN"/>
              </w:rPr>
              <w:t>RAN5#92-e</w:t>
            </w:r>
          </w:p>
        </w:tc>
      </w:tr>
      <w:tr w:rsidR="00B853D3" w:rsidRPr="00E80F49"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E80F49" w:rsidRDefault="00B853D3" w:rsidP="00B853D3">
            <w:pPr>
              <w:pStyle w:val="TAL"/>
              <w:rPr>
                <w:lang w:eastAsia="zh-CN"/>
              </w:rPr>
            </w:pPr>
            <w:r w:rsidRPr="00E80F49">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E80F49" w:rsidRDefault="00B853D3" w:rsidP="00B853D3">
            <w:pPr>
              <w:pStyle w:val="TAL"/>
              <w:rPr>
                <w:lang w:eastAsia="ja-JP"/>
              </w:rPr>
            </w:pPr>
            <w:r w:rsidRPr="00E80F49">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E80F49" w:rsidRDefault="00B853D3" w:rsidP="00B853D3">
            <w:pPr>
              <w:pStyle w:val="TAL"/>
              <w:rPr>
                <w:lang w:eastAsia="zh-CN"/>
              </w:rPr>
            </w:pPr>
            <w:r w:rsidRPr="00E80F49">
              <w:rPr>
                <w:lang w:eastAsia="zh-CN"/>
              </w:rPr>
              <w:t>RAN5#94-e</w:t>
            </w:r>
          </w:p>
        </w:tc>
      </w:tr>
      <w:tr w:rsidR="00B853D3" w:rsidRPr="00E80F49"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E80F49" w:rsidRDefault="00B853D3" w:rsidP="00B853D3">
            <w:pPr>
              <w:pStyle w:val="TAL"/>
              <w:rPr>
                <w:lang w:eastAsia="zh-CN"/>
              </w:rPr>
            </w:pPr>
            <w:r w:rsidRPr="00E80F49">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E80F49" w:rsidRDefault="00B853D3" w:rsidP="00B853D3">
            <w:pPr>
              <w:pStyle w:val="TAL"/>
              <w:rPr>
                <w:lang w:eastAsia="ja-JP"/>
              </w:rPr>
            </w:pPr>
            <w:r w:rsidRPr="00E80F49">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E80F49" w:rsidRDefault="00B853D3" w:rsidP="00B853D3">
            <w:pPr>
              <w:pStyle w:val="TAL"/>
              <w:rPr>
                <w:lang w:eastAsia="zh-CN"/>
              </w:rPr>
            </w:pPr>
            <w:r w:rsidRPr="00E80F49">
              <w:rPr>
                <w:rFonts w:eastAsia="SimSun"/>
              </w:rPr>
              <w:t>RAN5#94-e</w:t>
            </w:r>
          </w:p>
        </w:tc>
      </w:tr>
      <w:tr w:rsidR="00B853D3" w:rsidRPr="00E80F49"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E80F49" w:rsidRDefault="00B853D3" w:rsidP="00B853D3">
            <w:pPr>
              <w:pStyle w:val="TAL"/>
              <w:rPr>
                <w:lang w:eastAsia="zh-CN"/>
              </w:rPr>
            </w:pPr>
            <w:r w:rsidRPr="00E80F49">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E80F49" w:rsidRDefault="00B853D3" w:rsidP="00B853D3">
            <w:pPr>
              <w:pStyle w:val="TAL"/>
              <w:rPr>
                <w:lang w:eastAsia="ja-JP"/>
              </w:rPr>
            </w:pPr>
            <w:r w:rsidRPr="00E80F49">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E80F49" w:rsidRDefault="00B853D3" w:rsidP="00B853D3">
            <w:pPr>
              <w:pStyle w:val="TAL"/>
              <w:rPr>
                <w:lang w:eastAsia="zh-CN"/>
              </w:rPr>
            </w:pPr>
            <w:r w:rsidRPr="00E80F49">
              <w:rPr>
                <w:rFonts w:eastAsia="SimSun"/>
              </w:rPr>
              <w:t>RAN5#92-e</w:t>
            </w:r>
          </w:p>
        </w:tc>
      </w:tr>
      <w:tr w:rsidR="00B853D3" w:rsidRPr="00E80F49" w14:paraId="65F03E64" w14:textId="77777777" w:rsidTr="00822785">
        <w:tc>
          <w:tcPr>
            <w:tcW w:w="1657" w:type="dxa"/>
            <w:shd w:val="clear" w:color="auto" w:fill="auto"/>
          </w:tcPr>
          <w:p w14:paraId="03C91F4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765" w:type="dxa"/>
            <w:shd w:val="clear" w:color="auto" w:fill="auto"/>
          </w:tcPr>
          <w:p w14:paraId="55C08110" w14:textId="77777777"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25" w:type="dxa"/>
            <w:shd w:val="clear" w:color="auto" w:fill="auto"/>
          </w:tcPr>
          <w:p w14:paraId="55242019" w14:textId="4D0ABAC3"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B853D3" w:rsidRPr="00E80F49" w14:paraId="437E4080" w14:textId="77777777" w:rsidTr="00822785">
        <w:tc>
          <w:tcPr>
            <w:tcW w:w="1657" w:type="dxa"/>
            <w:shd w:val="clear" w:color="auto" w:fill="auto"/>
          </w:tcPr>
          <w:p w14:paraId="722B5008" w14:textId="70B4A8B8"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765" w:type="dxa"/>
            <w:shd w:val="clear" w:color="auto" w:fill="auto"/>
          </w:tcPr>
          <w:p w14:paraId="02AA2B49" w14:textId="5DB98085" w:rsidR="00B853D3" w:rsidRPr="00E80F49" w:rsidRDefault="00B853D3" w:rsidP="00B853D3">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25" w:type="dxa"/>
            <w:shd w:val="clear" w:color="auto" w:fill="auto"/>
          </w:tcPr>
          <w:p w14:paraId="554B440B" w14:textId="2FABA49B" w:rsidR="00B853D3" w:rsidRPr="00E80F49" w:rsidRDefault="00B853D3" w:rsidP="00B853D3">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870EBD" w:rsidRPr="00E80F49" w14:paraId="4E2215C4" w14:textId="77777777" w:rsidTr="00822785">
        <w:tc>
          <w:tcPr>
            <w:tcW w:w="1657" w:type="dxa"/>
            <w:shd w:val="clear" w:color="auto" w:fill="auto"/>
          </w:tcPr>
          <w:p w14:paraId="152B529C" w14:textId="14B29870" w:rsidR="00870EBD" w:rsidRPr="00E80F49" w:rsidRDefault="00870EBD" w:rsidP="00870EBD">
            <w:pPr>
              <w:keepNext/>
              <w:keepLines/>
              <w:overflowPunct/>
              <w:autoSpaceDE/>
              <w:autoSpaceDN/>
              <w:adjustRightInd/>
              <w:spacing w:after="0"/>
              <w:textAlignment w:val="auto"/>
              <w:rPr>
                <w:rFonts w:ascii="Arial" w:eastAsia="SimSun" w:hAnsi="Arial"/>
                <w:sz w:val="18"/>
                <w:lang w:eastAsia="en-US"/>
              </w:rPr>
            </w:pPr>
            <w:r>
              <w:rPr>
                <w:rFonts w:ascii="Arial" w:eastAsia="Malgun Gothic" w:hAnsi="Arial"/>
                <w:sz w:val="18"/>
                <w:lang w:eastAsia="zh-CN"/>
              </w:rPr>
              <w:t>DC_</w:t>
            </w:r>
            <w:r>
              <w:rPr>
                <w:rFonts w:ascii="Arial" w:eastAsia="Malgun Gothic" w:hAnsi="Arial"/>
                <w:sz w:val="18"/>
                <w:lang w:eastAsia="ja-JP"/>
              </w:rPr>
              <w:t>30A_n2</w:t>
            </w:r>
            <w:r>
              <w:rPr>
                <w:rFonts w:ascii="Arial" w:eastAsia="Malgun Gothic" w:hAnsi="Arial"/>
                <w:sz w:val="18"/>
                <w:lang w:eastAsia="zh-CN"/>
              </w:rPr>
              <w:t>A</w:t>
            </w:r>
          </w:p>
        </w:tc>
        <w:tc>
          <w:tcPr>
            <w:tcW w:w="4765" w:type="dxa"/>
            <w:shd w:val="clear" w:color="auto" w:fill="auto"/>
          </w:tcPr>
          <w:p w14:paraId="3A0CF35A" w14:textId="228EC7B9" w:rsidR="00870EBD" w:rsidRPr="00E80F49" w:rsidRDefault="00870EBD" w:rsidP="00870EBD">
            <w:pPr>
              <w:keepNext/>
              <w:keepLines/>
              <w:overflowPunct/>
              <w:autoSpaceDE/>
              <w:autoSpaceDN/>
              <w:adjustRightInd/>
              <w:spacing w:after="0"/>
              <w:textAlignment w:val="auto"/>
              <w:rPr>
                <w:rFonts w:ascii="Arial" w:eastAsia="SimSun" w:hAnsi="Arial"/>
                <w:sz w:val="18"/>
                <w:lang w:eastAsia="ja-JP"/>
              </w:rPr>
            </w:pPr>
            <w:r>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E80F49" w:rsidRDefault="00870EBD" w:rsidP="00870EBD">
            <w:pPr>
              <w:keepNext/>
              <w:keepLines/>
              <w:overflowPunct/>
              <w:autoSpaceDE/>
              <w:autoSpaceDN/>
              <w:adjustRightInd/>
              <w:spacing w:after="0"/>
              <w:textAlignment w:val="auto"/>
              <w:rPr>
                <w:rFonts w:ascii="Arial" w:eastAsia="SimSun" w:hAnsi="Arial"/>
                <w:sz w:val="18"/>
                <w:lang w:eastAsia="en-US"/>
              </w:rPr>
            </w:pPr>
            <w:r>
              <w:rPr>
                <w:rFonts w:ascii="Arial" w:eastAsia="Malgun Gothic" w:hAnsi="Arial"/>
                <w:sz w:val="18"/>
                <w:lang w:eastAsia="zh-CN"/>
              </w:rPr>
              <w:t>RAN5#101</w:t>
            </w:r>
          </w:p>
        </w:tc>
      </w:tr>
      <w:tr w:rsidR="00B853D3" w:rsidRPr="00E80F49"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w:t>
            </w:r>
            <w:r w:rsidRPr="00B853D3">
              <w:rPr>
                <w:rFonts w:ascii="Arial" w:eastAsia="Malgun Gothic" w:hAnsi="Arial"/>
                <w:sz w:val="18"/>
                <w:lang w:eastAsia="ja-JP"/>
              </w:rPr>
              <w:t>2</w:t>
            </w:r>
            <w:r w:rsidRPr="00E80F49">
              <w:rPr>
                <w:rFonts w:ascii="Arial" w:eastAsia="Malgun Gothic"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sidRPr="00B853D3">
              <w:rPr>
                <w:rFonts w:ascii="Arial" w:eastAsia="Malgun Gothic" w:hAnsi="Arial"/>
                <w:sz w:val="18"/>
                <w:lang w:eastAsia="zh-CN"/>
              </w:rPr>
              <w:t>100</w:t>
            </w:r>
          </w:p>
        </w:tc>
      </w:tr>
      <w:tr w:rsidR="00B853D3" w:rsidRPr="00E80F49"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w:t>
            </w:r>
            <w:r>
              <w:rPr>
                <w:rFonts w:ascii="Arial" w:eastAsia="Malgun Gothic" w:hAnsi="Arial"/>
                <w:sz w:val="18"/>
                <w:lang w:eastAsia="zh-CN"/>
              </w:rPr>
              <w:t>77</w:t>
            </w:r>
            <w:r w:rsidRPr="00E80F49">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w:t>
            </w:r>
            <w:r>
              <w:rPr>
                <w:rFonts w:ascii="Arial" w:eastAsia="Malgun Gothic" w:hAnsi="Arial"/>
                <w:sz w:val="18"/>
                <w:lang w:eastAsia="ja-JP"/>
              </w:rPr>
              <w:t>77</w:t>
            </w:r>
            <w:r w:rsidRPr="00E80F49">
              <w:rPr>
                <w:rFonts w:ascii="Arial" w:eastAsia="Malgun Gothic" w:hAnsi="Arial"/>
                <w:sz w:val="18"/>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E80F49" w:rsidRDefault="00B853D3" w:rsidP="00B853D3">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w:t>
            </w:r>
            <w:r>
              <w:rPr>
                <w:rFonts w:ascii="Arial" w:eastAsia="Malgun Gothic" w:hAnsi="Arial"/>
                <w:sz w:val="18"/>
                <w:lang w:eastAsia="zh-CN"/>
              </w:rPr>
              <w:t>100</w:t>
            </w:r>
          </w:p>
        </w:tc>
      </w:tr>
      <w:tr w:rsidR="00B853D3" w:rsidRPr="00E80F49"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E80F49" w:rsidRDefault="00B853D3" w:rsidP="00B853D3">
            <w:pPr>
              <w:pStyle w:val="TAL"/>
              <w:rPr>
                <w:rFonts w:eastAsia="SimSun"/>
                <w:lang w:eastAsia="en-US"/>
              </w:rPr>
            </w:pPr>
            <w:r w:rsidRPr="00E80F49">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E80F49" w:rsidRDefault="00B853D3" w:rsidP="00B853D3">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E80F49" w:rsidRDefault="00B853D3" w:rsidP="00B853D3">
            <w:pPr>
              <w:pStyle w:val="TAL"/>
              <w:rPr>
                <w:rFonts w:eastAsia="SimSun"/>
                <w:lang w:eastAsia="en-US"/>
              </w:rPr>
            </w:pPr>
            <w:r w:rsidRPr="00E80F49">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E80F49" w:rsidRDefault="00B853D3" w:rsidP="00B853D3">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E80F49" w:rsidRDefault="00B853D3" w:rsidP="00B853D3">
            <w:pPr>
              <w:pStyle w:val="TAL"/>
              <w:rPr>
                <w:rFonts w:eastAsia="SimSun"/>
              </w:rPr>
            </w:pPr>
            <w:r w:rsidRPr="00E80F49">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E80F49" w:rsidRDefault="00B853D3" w:rsidP="00B853D3">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E80F49" w:rsidRDefault="00B853D3" w:rsidP="00B853D3">
            <w:pPr>
              <w:pStyle w:val="TAL"/>
              <w:rPr>
                <w:rFonts w:eastAsia="SimSun"/>
              </w:rPr>
            </w:pPr>
            <w:r w:rsidRPr="00E80F49">
              <w:rPr>
                <w:rFonts w:eastAsia="SimSun"/>
              </w:rPr>
              <w:t>RAN5#92-e</w:t>
            </w:r>
          </w:p>
        </w:tc>
      </w:tr>
      <w:tr w:rsidR="00B853D3" w:rsidRPr="00E80F49"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E80F49" w:rsidRDefault="00B853D3" w:rsidP="00B853D3">
            <w:pPr>
              <w:pStyle w:val="TAL"/>
              <w:rPr>
                <w:rFonts w:eastAsia="SimSun"/>
                <w:lang w:eastAsia="en-US"/>
              </w:rPr>
            </w:pPr>
            <w:r w:rsidRPr="00E80F49">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E80F49" w:rsidRDefault="00B853D3" w:rsidP="00B853D3">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E80F49" w:rsidRDefault="00B853D3" w:rsidP="00B853D3">
            <w:pPr>
              <w:pStyle w:val="TAL"/>
              <w:rPr>
                <w:rFonts w:eastAsia="SimSun"/>
                <w:lang w:eastAsia="en-US"/>
              </w:rPr>
            </w:pPr>
            <w:r w:rsidRPr="00E80F49">
              <w:rPr>
                <w:rFonts w:eastAsia="SimSun"/>
                <w:lang w:eastAsia="en-US"/>
              </w:rPr>
              <w:t>RAN5#94-e</w:t>
            </w:r>
          </w:p>
        </w:tc>
      </w:tr>
      <w:tr w:rsidR="00B853D3" w:rsidRPr="00E80F49"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E80F49" w:rsidRDefault="00B853D3" w:rsidP="00B853D3">
            <w:pPr>
              <w:pStyle w:val="TAL"/>
              <w:rPr>
                <w:rFonts w:eastAsia="SimSun"/>
              </w:rPr>
            </w:pPr>
            <w:r w:rsidRPr="00E80F49">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E80F49" w:rsidRDefault="00B853D3" w:rsidP="00B853D3">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E80F49" w:rsidRDefault="00B853D3" w:rsidP="00B853D3">
            <w:pPr>
              <w:pStyle w:val="TAL"/>
              <w:rPr>
                <w:rFonts w:eastAsia="SimSun"/>
              </w:rPr>
            </w:pPr>
            <w:r w:rsidRPr="00E80F49">
              <w:rPr>
                <w:rFonts w:eastAsia="SimSun"/>
              </w:rPr>
              <w:t>RAN5#92-e</w:t>
            </w:r>
          </w:p>
        </w:tc>
      </w:tr>
      <w:tr w:rsidR="00B853D3" w:rsidRPr="00E80F49"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E80F49" w:rsidRDefault="00B853D3" w:rsidP="00B853D3">
            <w:pPr>
              <w:pStyle w:val="TAL"/>
              <w:rPr>
                <w:rFonts w:eastAsia="SimSun"/>
              </w:rPr>
            </w:pPr>
            <w:r w:rsidRPr="00E80F49">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E80F49" w:rsidRDefault="00B853D3" w:rsidP="00B853D3">
            <w:pPr>
              <w:pStyle w:val="TAL"/>
              <w:rPr>
                <w:rFonts w:eastAsia="SimSun"/>
                <w:lang w:eastAsia="ja-JP"/>
              </w:rPr>
            </w:pPr>
            <w:r w:rsidRPr="00E80F49">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E80F49" w:rsidRDefault="00B853D3" w:rsidP="00B853D3">
            <w:pPr>
              <w:pStyle w:val="TAL"/>
              <w:rPr>
                <w:rFonts w:eastAsia="SimSun"/>
              </w:rPr>
            </w:pPr>
            <w:r w:rsidRPr="00E80F49">
              <w:rPr>
                <w:rFonts w:eastAsia="SimSun"/>
              </w:rPr>
              <w:t>RAN5#94-e</w:t>
            </w:r>
          </w:p>
        </w:tc>
      </w:tr>
      <w:tr w:rsidR="00B853D3" w:rsidRPr="00E80F49"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E80F49" w:rsidRDefault="00B853D3" w:rsidP="00B853D3">
            <w:pPr>
              <w:pStyle w:val="TAL"/>
              <w:rPr>
                <w:rFonts w:eastAsia="SimSun"/>
              </w:rPr>
            </w:pPr>
            <w:r>
              <w:rPr>
                <w:rFonts w:hint="eastAsia"/>
                <w:lang w:eastAsia="ja-JP"/>
              </w:rPr>
              <w:t>D</w:t>
            </w:r>
            <w:r>
              <w:rPr>
                <w:lang w:eastAsia="ja-JP"/>
              </w:rPr>
              <w:t>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E80F49" w:rsidRDefault="00B853D3" w:rsidP="00B853D3">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E80F49" w:rsidRDefault="00B853D3" w:rsidP="00B853D3">
            <w:pPr>
              <w:pStyle w:val="TAL"/>
              <w:rPr>
                <w:rFonts w:eastAsia="SimSun"/>
              </w:rPr>
            </w:pPr>
            <w:r>
              <w:rPr>
                <w:rFonts w:eastAsia="Malgun Gothic"/>
                <w:lang w:eastAsia="zh-CN"/>
              </w:rPr>
              <w:t>RAN5#98</w:t>
            </w:r>
          </w:p>
        </w:tc>
      </w:tr>
      <w:tr w:rsidR="00B853D3" w:rsidRPr="00E80F49"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E80F49" w:rsidRDefault="00B853D3" w:rsidP="00B853D3">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E80F49" w:rsidRDefault="00B853D3" w:rsidP="00B853D3">
            <w:pPr>
              <w:pStyle w:val="TAL"/>
              <w:rPr>
                <w:rFonts w:eastAsia="SimSun"/>
                <w:lang w:eastAsia="ja-JP"/>
              </w:rPr>
            </w:pPr>
            <w:r w:rsidRPr="00E80F49">
              <w:rPr>
                <w:rFonts w:eastAsia="Malgun Gothic"/>
                <w:lang w:eastAsia="ja-JP"/>
              </w:rPr>
              <w:t>38.521-3_TpAnalysisSpur(DC_41A_n77A)_v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E80F49" w:rsidRDefault="00B853D3" w:rsidP="00B853D3">
            <w:pPr>
              <w:pStyle w:val="TAL"/>
              <w:rPr>
                <w:rFonts w:eastAsia="SimSun"/>
              </w:rPr>
            </w:pPr>
            <w:r w:rsidRPr="00E80F49">
              <w:rPr>
                <w:rFonts w:eastAsia="Malgun Gothic"/>
                <w:lang w:eastAsia="zh-CN"/>
              </w:rPr>
              <w:t>RAN5#</w:t>
            </w:r>
            <w:r w:rsidRPr="00B853D3">
              <w:rPr>
                <w:rFonts w:eastAsia="Malgun Gothic"/>
                <w:lang w:eastAsia="zh-CN"/>
              </w:rPr>
              <w:t>100</w:t>
            </w:r>
          </w:p>
        </w:tc>
      </w:tr>
      <w:tr w:rsidR="00B853D3" w:rsidRPr="00E80F49"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E80F49" w:rsidRDefault="00B853D3" w:rsidP="00B853D3">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E80F49" w:rsidRDefault="00B853D3" w:rsidP="00B853D3">
            <w:pPr>
              <w:pStyle w:val="TAL"/>
              <w:rPr>
                <w:rFonts w:eastAsia="Malgun Gothic"/>
                <w:lang w:eastAsia="ja-JP"/>
              </w:rPr>
            </w:pPr>
            <w:r w:rsidRPr="00E80F49">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E80F49" w:rsidRDefault="00B853D3" w:rsidP="00B853D3">
            <w:pPr>
              <w:pStyle w:val="TAL"/>
              <w:rPr>
                <w:rFonts w:eastAsia="Malgun Gothic"/>
                <w:lang w:eastAsia="zh-CN"/>
              </w:rPr>
            </w:pPr>
            <w:r w:rsidRPr="00E80F49">
              <w:rPr>
                <w:rFonts w:eastAsia="Malgun Gothic"/>
                <w:lang w:eastAsia="zh-CN"/>
              </w:rPr>
              <w:t>RAN5#92-e</w:t>
            </w:r>
          </w:p>
        </w:tc>
      </w:tr>
      <w:tr w:rsidR="00B853D3" w:rsidRPr="00E80F49"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E80F49" w:rsidRDefault="00B853D3" w:rsidP="00B853D3">
            <w:pPr>
              <w:pStyle w:val="TAL"/>
              <w:rPr>
                <w:rFonts w:eastAsia="SimSun"/>
                <w:lang w:eastAsia="en-US"/>
              </w:rPr>
            </w:pPr>
            <w:r w:rsidRPr="00E80F49">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E80F49" w:rsidRDefault="00B853D3" w:rsidP="00B853D3">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E80F49" w:rsidRDefault="00B853D3" w:rsidP="00B853D3">
            <w:pPr>
              <w:pStyle w:val="TAL"/>
              <w:rPr>
                <w:rFonts w:eastAsia="SimSun"/>
                <w:lang w:eastAsia="en-US"/>
              </w:rPr>
            </w:pPr>
            <w:r w:rsidRPr="00E80F49">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E80F49" w:rsidRDefault="00B853D3" w:rsidP="00B853D3">
            <w:pPr>
              <w:pStyle w:val="TAL"/>
              <w:rPr>
                <w:rFonts w:eastAsia="SimSun"/>
                <w:lang w:eastAsia="ja-JP"/>
              </w:rPr>
            </w:pPr>
            <w:r w:rsidRPr="00E80F49">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E80F49" w:rsidRDefault="00B853D3" w:rsidP="00B853D3">
            <w:pPr>
              <w:pStyle w:val="TAL"/>
              <w:rPr>
                <w:rFonts w:eastAsia="SimSun"/>
                <w:lang w:eastAsia="en-US"/>
              </w:rPr>
            </w:pPr>
            <w:r w:rsidRPr="00E80F49">
              <w:rPr>
                <w:rFonts w:eastAsia="SimSun"/>
                <w:lang w:eastAsia="en-US"/>
              </w:rPr>
              <w:t>RAN5#92-e</w:t>
            </w:r>
          </w:p>
        </w:tc>
      </w:tr>
      <w:tr w:rsidR="00B853D3" w:rsidRPr="00E80F49"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E80F49" w:rsidRDefault="00B853D3" w:rsidP="00B853D3">
            <w:pPr>
              <w:pStyle w:val="TAL"/>
              <w:rPr>
                <w:rFonts w:eastAsia="SimSun"/>
                <w:lang w:eastAsia="en-US"/>
              </w:rPr>
            </w:pPr>
            <w:r w:rsidRPr="00E80F49">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E80F49" w:rsidRDefault="00B853D3" w:rsidP="00B853D3">
            <w:pPr>
              <w:pStyle w:val="TAL"/>
              <w:rPr>
                <w:rFonts w:eastAsia="SimSun"/>
                <w:lang w:eastAsia="ja-JP"/>
              </w:rPr>
            </w:pPr>
            <w:r w:rsidRPr="00E80F49">
              <w:rPr>
                <w:rFonts w:eastAsia="Malgun Gothic"/>
                <w:lang w:eastAsia="ja-JP"/>
              </w:rPr>
              <w:t>38.521-3_TpAnalysisSpur(DC_48A_n5A)</w:t>
            </w:r>
            <w:r>
              <w:rPr>
                <w:rFonts w:eastAsia="Malgun Gothic"/>
                <w:lang w:eastAsia="ja-JP"/>
              </w:rPr>
              <w:t>_v</w:t>
            </w:r>
            <w:r w:rsidRPr="00B853D3">
              <w:rPr>
                <w:rFonts w:eastAsia="Malgun Gothic"/>
                <w:lang w:eastAsia="ja-JP"/>
              </w:rPr>
              <w:t>2</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E80F49" w:rsidRDefault="00B853D3" w:rsidP="00B853D3">
            <w:pPr>
              <w:pStyle w:val="TAL"/>
              <w:rPr>
                <w:rFonts w:eastAsia="SimSun"/>
                <w:lang w:eastAsia="en-US"/>
              </w:rPr>
            </w:pPr>
            <w:r w:rsidRPr="00E80F49">
              <w:rPr>
                <w:rFonts w:eastAsia="Malgun Gothic"/>
                <w:lang w:eastAsia="zh-CN"/>
              </w:rPr>
              <w:t>RAN5#</w:t>
            </w:r>
            <w:r w:rsidRPr="00B853D3">
              <w:rPr>
                <w:rFonts w:eastAsia="Malgun Gothic"/>
                <w:lang w:eastAsia="zh-CN"/>
              </w:rPr>
              <w:t>100</w:t>
            </w:r>
          </w:p>
        </w:tc>
      </w:tr>
      <w:tr w:rsidR="00B853D3" w:rsidRPr="00E80F49"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E80F49" w:rsidRDefault="00B853D3" w:rsidP="00B853D3">
            <w:pPr>
              <w:pStyle w:val="TAL"/>
              <w:rPr>
                <w:rFonts w:eastAsia="Malgun Gothic"/>
                <w:lang w:eastAsia="zh-CN"/>
              </w:rPr>
            </w:pPr>
            <w:r w:rsidRPr="00E80F49">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E80F49" w:rsidRDefault="00B853D3" w:rsidP="00B853D3">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E80F49" w:rsidRDefault="00B853D3" w:rsidP="00B853D3">
            <w:pPr>
              <w:pStyle w:val="TAL"/>
              <w:rPr>
                <w:rFonts w:eastAsia="Malgun Gothic"/>
                <w:lang w:eastAsia="zh-CN"/>
              </w:rPr>
            </w:pPr>
            <w:r w:rsidRPr="00E80F49">
              <w:rPr>
                <w:rFonts w:eastAsia="Malgun Gothic"/>
                <w:lang w:eastAsia="zh-CN"/>
              </w:rPr>
              <w:t>RAN5#</w:t>
            </w:r>
            <w:r>
              <w:rPr>
                <w:rFonts w:eastAsia="Malgun Gothic"/>
                <w:lang w:eastAsia="zh-CN"/>
              </w:rPr>
              <w:t>96-e</w:t>
            </w:r>
          </w:p>
        </w:tc>
      </w:tr>
      <w:tr w:rsidR="00B853D3" w:rsidRPr="00E80F49"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E80F49" w:rsidRDefault="00B853D3" w:rsidP="00B853D3">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E80F49" w:rsidRDefault="00B853D3" w:rsidP="00B853D3">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E80F49" w:rsidRDefault="00B853D3" w:rsidP="00B853D3">
            <w:pPr>
              <w:pStyle w:val="TAL"/>
              <w:rPr>
                <w:rFonts w:eastAsia="SimSun"/>
              </w:rPr>
            </w:pPr>
            <w:r w:rsidRPr="00E80F49">
              <w:rPr>
                <w:lang w:eastAsia="zh-CN"/>
              </w:rPr>
              <w:t>RAN5#8</w:t>
            </w:r>
            <w:r w:rsidRPr="00E80F49">
              <w:rPr>
                <w:lang w:eastAsia="zh-TW"/>
              </w:rPr>
              <w:t>8</w:t>
            </w:r>
            <w:r w:rsidRPr="00E80F49">
              <w:rPr>
                <w:lang w:eastAsia="zh-CN"/>
              </w:rPr>
              <w:t>-e</w:t>
            </w:r>
          </w:p>
        </w:tc>
      </w:tr>
      <w:tr w:rsidR="00B853D3" w:rsidRPr="00E80F49"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B853D3" w:rsidRPr="00E80F49"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E80F49" w:rsidRDefault="00B853D3" w:rsidP="00B853D3">
            <w:pPr>
              <w:keepNext/>
              <w:keepLines/>
              <w:spacing w:after="0"/>
              <w:rPr>
                <w:rFonts w:ascii="Arial" w:hAnsi="Arial"/>
                <w:sz w:val="18"/>
                <w:lang w:eastAsia="zh-CN"/>
              </w:rPr>
            </w:pPr>
            <w:r w:rsidRPr="00E80F49">
              <w:rPr>
                <w:rFonts w:ascii="Arial" w:hAnsi="Arial"/>
                <w:sz w:val="18"/>
                <w:lang w:eastAsia="zh-CN"/>
              </w:rPr>
              <w:t>RAN5#92-e</w:t>
            </w:r>
          </w:p>
        </w:tc>
      </w:tr>
      <w:tr w:rsidR="00B853D3" w:rsidRPr="00E80F49"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E80F49" w:rsidRDefault="00B853D3" w:rsidP="00B853D3">
            <w:pPr>
              <w:pStyle w:val="TAL"/>
              <w:rPr>
                <w:lang w:eastAsia="zh-CN"/>
              </w:rPr>
            </w:pPr>
            <w:r w:rsidRPr="00E80F49">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C46B3C" w:rsidRDefault="00B853D3" w:rsidP="00B853D3">
            <w:pPr>
              <w:pStyle w:val="TAL"/>
              <w:rPr>
                <w:lang w:eastAsia="ja-JP"/>
              </w:rPr>
            </w:pPr>
            <w:r w:rsidRPr="000D0E61">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E80F49" w:rsidRDefault="00B853D3" w:rsidP="00B853D3">
            <w:pPr>
              <w:pStyle w:val="TAL"/>
              <w:rPr>
                <w:lang w:eastAsia="zh-CN"/>
              </w:rPr>
            </w:pPr>
            <w:r w:rsidRPr="00E80F49">
              <w:rPr>
                <w:lang w:eastAsia="zh-CN"/>
              </w:rPr>
              <w:t>RAN5#94-e</w:t>
            </w:r>
          </w:p>
        </w:tc>
      </w:tr>
      <w:tr w:rsidR="00B853D3" w:rsidRPr="00E80F49"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E80F49" w:rsidRDefault="00B853D3" w:rsidP="00B853D3">
            <w:pPr>
              <w:keepNext/>
              <w:keepLines/>
              <w:spacing w:after="0"/>
              <w:rPr>
                <w:rFonts w:ascii="Arial" w:hAnsi="Arial"/>
                <w:sz w:val="18"/>
              </w:rPr>
            </w:pPr>
            <w:r w:rsidRPr="00E80F49">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E80F49" w:rsidRDefault="00B853D3" w:rsidP="00B853D3">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E80F49" w:rsidRDefault="00B853D3" w:rsidP="00B853D3">
            <w:pPr>
              <w:keepNext/>
              <w:keepLines/>
              <w:spacing w:after="0"/>
              <w:rPr>
                <w:rFonts w:ascii="Arial" w:hAnsi="Arial"/>
                <w:sz w:val="18"/>
              </w:rPr>
            </w:pPr>
            <w:r w:rsidRPr="00E80F49">
              <w:rPr>
                <w:rFonts w:ascii="Arial" w:hAnsi="Arial"/>
                <w:sz w:val="18"/>
                <w:lang w:eastAsia="zh-CN"/>
              </w:rPr>
              <w:t>RAN5#92-e</w:t>
            </w:r>
          </w:p>
        </w:tc>
      </w:tr>
      <w:tr w:rsidR="00B853D3" w:rsidRPr="00E80F49"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Default="00B853D3" w:rsidP="00B853D3">
            <w:pPr>
              <w:keepNext/>
              <w:keepLines/>
              <w:spacing w:after="0"/>
              <w:rPr>
                <w:rFonts w:ascii="Arial" w:hAnsi="Arial"/>
                <w:sz w:val="18"/>
                <w:lang w:eastAsia="zh-CN"/>
              </w:rPr>
            </w:pPr>
            <w:r>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Default="00B853D3" w:rsidP="00B853D3">
            <w:pPr>
              <w:keepNext/>
              <w:keepLines/>
              <w:spacing w:after="0"/>
              <w:rPr>
                <w:rFonts w:ascii="Arial" w:hAnsi="Arial"/>
                <w:sz w:val="18"/>
                <w:lang w:eastAsia="ja-JP"/>
              </w:rPr>
            </w:pPr>
            <w:r>
              <w:rPr>
                <w:rFonts w:ascii="Arial" w:hAnsi="Arial"/>
                <w:sz w:val="18"/>
                <w:lang w:eastAsia="ja-JP"/>
              </w:rPr>
              <w:t>38.521-3_TpAnalysisSpur(DC_71A_n2A)</w:t>
            </w:r>
            <w:r w:rsidRPr="00B853D3">
              <w:rPr>
                <w:rFonts w:ascii="Arial" w:hAnsi="Arial"/>
                <w:sz w:val="18"/>
                <w:lang w:eastAsia="ja-JP"/>
              </w:rPr>
              <w:t>_v1</w:t>
            </w:r>
            <w:r>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Default="00B853D3" w:rsidP="00B853D3">
            <w:pPr>
              <w:keepNext/>
              <w:keepLines/>
              <w:spacing w:after="0"/>
              <w:rPr>
                <w:rFonts w:ascii="Arial" w:hAnsi="Arial"/>
                <w:sz w:val="18"/>
                <w:lang w:eastAsia="zh-CN"/>
              </w:rPr>
            </w:pPr>
            <w:r>
              <w:rPr>
                <w:rFonts w:ascii="Arial" w:hAnsi="Arial"/>
                <w:sz w:val="18"/>
                <w:lang w:eastAsia="zh-CN"/>
              </w:rPr>
              <w:t>RAN5#</w:t>
            </w:r>
            <w:r w:rsidRPr="00B853D3">
              <w:rPr>
                <w:rFonts w:ascii="Arial" w:hAnsi="Arial"/>
                <w:sz w:val="18"/>
                <w:lang w:eastAsia="zh-CN"/>
              </w:rPr>
              <w:t>100</w:t>
            </w:r>
          </w:p>
        </w:tc>
      </w:tr>
      <w:tr w:rsidR="00B853D3" w:rsidRPr="00E80F49"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E80F49" w:rsidRDefault="00B853D3" w:rsidP="00B853D3">
            <w:pPr>
              <w:keepNext/>
              <w:keepLines/>
              <w:spacing w:after="0"/>
              <w:rPr>
                <w:rFonts w:ascii="Arial" w:hAnsi="Arial"/>
                <w:sz w:val="18"/>
                <w:lang w:eastAsia="zh-CN"/>
              </w:rPr>
            </w:pPr>
            <w:r>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E80F49" w:rsidRDefault="00B853D3" w:rsidP="00B853D3">
            <w:pPr>
              <w:keepNext/>
              <w:keepLines/>
              <w:spacing w:after="0"/>
              <w:rPr>
                <w:rFonts w:ascii="Arial" w:hAnsi="Arial"/>
                <w:sz w:val="18"/>
                <w:lang w:eastAsia="ja-JP"/>
              </w:rPr>
            </w:pPr>
            <w:r>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E80F49" w:rsidRDefault="00B853D3" w:rsidP="00B853D3">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406" w:name="_Toc155086286"/>
      <w:r w:rsidRPr="00E80F49">
        <w:t>4.</w:t>
      </w:r>
      <w:r>
        <w:t>4</w:t>
      </w:r>
      <w:r w:rsidRPr="00E80F49">
        <w:tab/>
        <w:t xml:space="preserve">Test point analysis for </w:t>
      </w:r>
      <w:r>
        <w:t>satellite access</w:t>
      </w:r>
      <w:r w:rsidRPr="00E80F49">
        <w:t xml:space="preserve"> test cases in TS 38.521-</w:t>
      </w:r>
      <w:r>
        <w:t>5</w:t>
      </w:r>
      <w:bookmarkEnd w:id="406"/>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4EA488CE"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p>
    <w:p w14:paraId="0953087B" w14:textId="600CB5A1"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w:t>
      </w:r>
      <w:r w:rsidR="00E2297F" w:rsidRPr="00E2297F">
        <w:rPr>
          <w:lang w:val="en-US" w:eastAsia="fr-FR"/>
        </w:rPr>
        <w:t xml:space="preserve"> or Rx</w:t>
      </w:r>
      <w:r>
        <w:rPr>
          <w:lang w:val="en-US" w:eastAsia="fr-FR"/>
        </w:rPr>
        <w:t xml:space="preserve">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E80F49" w14:paraId="586561F1" w14:textId="77777777" w:rsidTr="00DB228E">
        <w:trPr>
          <w:trHeight w:val="248"/>
        </w:trPr>
        <w:tc>
          <w:tcPr>
            <w:tcW w:w="2148" w:type="dxa"/>
            <w:vAlign w:val="center"/>
          </w:tcPr>
          <w:p w14:paraId="2A73A4FC" w14:textId="77777777" w:rsidR="004F34D4" w:rsidRPr="00E80F49" w:rsidRDefault="004F34D4" w:rsidP="00135A41">
            <w:pPr>
              <w:pStyle w:val="TAH"/>
              <w:rPr>
                <w:rFonts w:cs="Arial"/>
              </w:rPr>
            </w:pPr>
            <w:r w:rsidRPr="00E80F49">
              <w:t>Subclause</w:t>
            </w:r>
          </w:p>
        </w:tc>
        <w:tc>
          <w:tcPr>
            <w:tcW w:w="1470"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63" w:type="dxa"/>
            <w:shd w:val="clear" w:color="auto" w:fill="auto"/>
            <w:vAlign w:val="center"/>
          </w:tcPr>
          <w:p w14:paraId="0CA762F0" w14:textId="77777777" w:rsidR="004F34D4" w:rsidRPr="00E80F49" w:rsidRDefault="004F34D4" w:rsidP="00135A41">
            <w:pPr>
              <w:pStyle w:val="TAH"/>
            </w:pPr>
            <w:r w:rsidRPr="00E80F49">
              <w:t>Justification</w:t>
            </w:r>
          </w:p>
        </w:tc>
        <w:tc>
          <w:tcPr>
            <w:tcW w:w="1845"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DB228E">
        <w:trPr>
          <w:trHeight w:val="248"/>
        </w:trPr>
        <w:tc>
          <w:tcPr>
            <w:tcW w:w="2148" w:type="dxa"/>
            <w:vAlign w:val="center"/>
          </w:tcPr>
          <w:p w14:paraId="446B476C" w14:textId="4D25B78E" w:rsidR="004F34D4" w:rsidRPr="00E80F49" w:rsidRDefault="004F34D4" w:rsidP="00135A41">
            <w:pPr>
              <w:pStyle w:val="TAL"/>
            </w:pPr>
            <w:r w:rsidRPr="00E80F49">
              <w:t>6.2.1</w:t>
            </w:r>
            <w:r w:rsidR="00EE16B0">
              <w:t xml:space="preserve"> </w:t>
            </w:r>
            <w:r w:rsidRPr="00E80F49">
              <w:t>UE maximum output power</w:t>
            </w:r>
          </w:p>
        </w:tc>
        <w:tc>
          <w:tcPr>
            <w:tcW w:w="1470" w:type="dxa"/>
            <w:shd w:val="clear" w:color="auto" w:fill="auto"/>
            <w:vAlign w:val="center"/>
          </w:tcPr>
          <w:p w14:paraId="629FD126" w14:textId="77777777" w:rsidR="004F34D4" w:rsidRPr="00E80F49" w:rsidRDefault="004F34D4" w:rsidP="00135A41">
            <w:pPr>
              <w:pStyle w:val="TAC"/>
            </w:pPr>
            <w:r w:rsidRPr="00E80F49">
              <w:t>540</w:t>
            </w:r>
          </w:p>
        </w:tc>
        <w:tc>
          <w:tcPr>
            <w:tcW w:w="4563"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45"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DB228E">
        <w:trPr>
          <w:trHeight w:val="248"/>
        </w:trPr>
        <w:tc>
          <w:tcPr>
            <w:tcW w:w="2148" w:type="dxa"/>
            <w:vAlign w:val="center"/>
          </w:tcPr>
          <w:p w14:paraId="448347D2" w14:textId="3AFF8FD7" w:rsidR="004F34D4" w:rsidRPr="00E80F49" w:rsidRDefault="004F34D4" w:rsidP="00135A41">
            <w:pPr>
              <w:pStyle w:val="TAL"/>
            </w:pPr>
            <w:r w:rsidRPr="00E80F49">
              <w:t>6.2.2</w:t>
            </w:r>
            <w:r w:rsidR="00EE16B0">
              <w:t xml:space="preserve"> </w:t>
            </w:r>
            <w:r w:rsidRPr="00E80F49">
              <w:t>Maximum Output Power Reduction (MPR)</w:t>
            </w:r>
          </w:p>
        </w:tc>
        <w:tc>
          <w:tcPr>
            <w:tcW w:w="1470"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63"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45"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FE19E7" w:rsidRPr="00E80F49" w14:paraId="0AE6D568" w14:textId="77777777" w:rsidTr="00DB228E">
        <w:trPr>
          <w:trHeight w:val="248"/>
        </w:trPr>
        <w:tc>
          <w:tcPr>
            <w:tcW w:w="2148" w:type="dxa"/>
            <w:vAlign w:val="center"/>
          </w:tcPr>
          <w:p w14:paraId="110ABE53" w14:textId="574990E5" w:rsidR="00FE19E7" w:rsidRPr="00E80F49" w:rsidRDefault="00FE19E7" w:rsidP="00FE19E7">
            <w:pPr>
              <w:pStyle w:val="TAL"/>
            </w:pPr>
            <w:r w:rsidRPr="00DC6B01">
              <w:t>6.2.3</w:t>
            </w:r>
            <w:r>
              <w:t xml:space="preserve"> </w:t>
            </w:r>
            <w:r w:rsidRPr="00DC6B01">
              <w:t>UE additional maximum output power reduction</w:t>
            </w:r>
          </w:p>
        </w:tc>
        <w:tc>
          <w:tcPr>
            <w:tcW w:w="1470" w:type="dxa"/>
            <w:shd w:val="clear" w:color="auto" w:fill="auto"/>
            <w:vAlign w:val="center"/>
          </w:tcPr>
          <w:p w14:paraId="3C487603" w14:textId="77777777" w:rsidR="00FE19E7" w:rsidRDefault="00FE19E7" w:rsidP="00FE19E7">
            <w:pPr>
              <w:pStyle w:val="TAC"/>
              <w:rPr>
                <w:lang w:eastAsia="zh-CN"/>
              </w:rPr>
            </w:pPr>
            <w:r>
              <w:rPr>
                <w:lang w:eastAsia="zh-CN"/>
              </w:rPr>
              <w:t>216 for NS_100;</w:t>
            </w:r>
          </w:p>
          <w:p w14:paraId="64343610" w14:textId="42E41C3E" w:rsidR="00FE19E7" w:rsidRPr="00E80F49" w:rsidRDefault="00FE19E7" w:rsidP="00FE19E7">
            <w:pPr>
              <w:pStyle w:val="TAC"/>
              <w:rPr>
                <w:lang w:eastAsia="zh-CN"/>
              </w:rPr>
            </w:pPr>
            <w:r>
              <w:rPr>
                <w:lang w:eastAsia="zh-CN"/>
              </w:rPr>
              <w:t>264 for NS_24</w:t>
            </w:r>
          </w:p>
        </w:tc>
        <w:tc>
          <w:tcPr>
            <w:tcW w:w="4563" w:type="dxa"/>
            <w:shd w:val="clear" w:color="auto" w:fill="auto"/>
            <w:vAlign w:val="center"/>
          </w:tcPr>
          <w:p w14:paraId="420B01B1" w14:textId="441C577B" w:rsidR="00FE19E7" w:rsidRDefault="00FE19E7" w:rsidP="00FE19E7">
            <w:pPr>
              <w:pStyle w:val="TAL"/>
            </w:pPr>
            <w:r>
              <w:t>General rules of test point selection apply. AMPR t</w:t>
            </w:r>
            <w:r w:rsidRPr="00CF6C2D">
              <w:t>est points</w:t>
            </w:r>
            <w:r>
              <w:t xml:space="preserve"> for NS_100 and NS_24</w:t>
            </w:r>
            <w:r w:rsidRPr="00CF6C2D">
              <w:t xml:space="preserve"> </w:t>
            </w:r>
            <w:r>
              <w:t>in</w:t>
            </w:r>
            <w:r w:rsidRPr="00CF6C2D">
              <w:t xml:space="preserve"> TC 6.2.</w:t>
            </w:r>
            <w:r>
              <w:t>3</w:t>
            </w:r>
            <w:r w:rsidRPr="00CF6C2D">
              <w:t xml:space="preserve"> </w:t>
            </w:r>
            <w:r>
              <w:t>of</w:t>
            </w:r>
            <w:r w:rsidRPr="00CF6C2D">
              <w:t xml:space="preserve"> TS 38.521-1 can be leveraged.</w:t>
            </w:r>
          </w:p>
        </w:tc>
        <w:tc>
          <w:tcPr>
            <w:tcW w:w="1845" w:type="dxa"/>
            <w:vAlign w:val="center"/>
          </w:tcPr>
          <w:p w14:paraId="3B4CC322" w14:textId="0E54E52D" w:rsidR="00FE19E7" w:rsidRPr="00E80F49" w:rsidRDefault="00FE19E7" w:rsidP="00FE19E7">
            <w:pPr>
              <w:pStyle w:val="TAL"/>
            </w:pPr>
            <w:r>
              <w:t>RAN5#100</w:t>
            </w:r>
          </w:p>
        </w:tc>
      </w:tr>
      <w:tr w:rsidR="00FE19E7" w:rsidRPr="00E80F49" w14:paraId="1D149536" w14:textId="77777777" w:rsidTr="00DB228E">
        <w:trPr>
          <w:trHeight w:val="248"/>
        </w:trPr>
        <w:tc>
          <w:tcPr>
            <w:tcW w:w="2148" w:type="dxa"/>
            <w:vAlign w:val="center"/>
          </w:tcPr>
          <w:p w14:paraId="1484849C" w14:textId="3A1807F9" w:rsidR="00FE19E7" w:rsidRPr="00E80F49" w:rsidRDefault="00FE19E7" w:rsidP="00FE19E7">
            <w:pPr>
              <w:pStyle w:val="TAL"/>
            </w:pPr>
            <w:r>
              <w:t xml:space="preserve">6.2.4 </w:t>
            </w:r>
            <w:r w:rsidRPr="0070523C">
              <w:t>Configured transmitted power</w:t>
            </w:r>
          </w:p>
        </w:tc>
        <w:tc>
          <w:tcPr>
            <w:tcW w:w="1470" w:type="dxa"/>
            <w:shd w:val="clear" w:color="auto" w:fill="auto"/>
            <w:vAlign w:val="center"/>
          </w:tcPr>
          <w:p w14:paraId="3AE01A35" w14:textId="46F6B931" w:rsidR="00FE19E7" w:rsidRPr="00E80F49" w:rsidRDefault="00FE19E7" w:rsidP="00FE19E7">
            <w:pPr>
              <w:pStyle w:val="TAC"/>
              <w:rPr>
                <w:lang w:eastAsia="zh-CN"/>
              </w:rPr>
            </w:pPr>
            <w:r>
              <w:rPr>
                <w:lang w:eastAsia="zh-CN"/>
              </w:rPr>
              <w:t>30</w:t>
            </w:r>
          </w:p>
        </w:tc>
        <w:tc>
          <w:tcPr>
            <w:tcW w:w="4563" w:type="dxa"/>
            <w:shd w:val="clear" w:color="auto" w:fill="auto"/>
            <w:vAlign w:val="center"/>
          </w:tcPr>
          <w:p w14:paraId="425A2C4F" w14:textId="022B6F8F" w:rsidR="00FE19E7" w:rsidRDefault="00FE19E7" w:rsidP="00FE19E7">
            <w:pPr>
              <w:pStyle w:val="TAL"/>
            </w:pPr>
            <w:r>
              <w:t xml:space="preserve">General rules of test point selection apply. Test points of TC 6.2.4 from TS 38.521-1 can be </w:t>
            </w:r>
            <w:proofErr w:type="spellStart"/>
            <w:r>
              <w:t>levereage</w:t>
            </w:r>
            <w:proofErr w:type="spellEnd"/>
            <w:r>
              <w:t xml:space="preserve"> except for Test ID 3, which applies to TDD bands only.</w:t>
            </w:r>
          </w:p>
        </w:tc>
        <w:tc>
          <w:tcPr>
            <w:tcW w:w="1845" w:type="dxa"/>
            <w:vAlign w:val="center"/>
          </w:tcPr>
          <w:p w14:paraId="1862B05D" w14:textId="576383DC" w:rsidR="00FE19E7" w:rsidRPr="00E80F49" w:rsidRDefault="00FE19E7" w:rsidP="00FE19E7">
            <w:pPr>
              <w:pStyle w:val="TAL"/>
            </w:pPr>
            <w:r>
              <w:t>RAN5#99</w:t>
            </w:r>
          </w:p>
        </w:tc>
      </w:tr>
      <w:tr w:rsidR="00FE19E7" w:rsidRPr="00E80F49" w14:paraId="7760A6AA" w14:textId="77777777" w:rsidTr="00DB228E">
        <w:trPr>
          <w:trHeight w:val="248"/>
        </w:trPr>
        <w:tc>
          <w:tcPr>
            <w:tcW w:w="2148" w:type="dxa"/>
            <w:vAlign w:val="center"/>
          </w:tcPr>
          <w:p w14:paraId="0EC73E77" w14:textId="77777777" w:rsidR="00FE19E7" w:rsidRPr="00E80F49" w:rsidRDefault="00FE19E7" w:rsidP="00FE19E7">
            <w:pPr>
              <w:pStyle w:val="TAL"/>
            </w:pPr>
            <w:r w:rsidRPr="002D2378">
              <w:t>6.3.1 Minimum output power</w:t>
            </w:r>
          </w:p>
        </w:tc>
        <w:tc>
          <w:tcPr>
            <w:tcW w:w="1470" w:type="dxa"/>
            <w:shd w:val="clear" w:color="auto" w:fill="auto"/>
            <w:vAlign w:val="center"/>
          </w:tcPr>
          <w:p w14:paraId="0CB4123B" w14:textId="77777777" w:rsidR="00FE19E7" w:rsidRPr="00E80F49" w:rsidRDefault="00FE19E7" w:rsidP="00FE19E7">
            <w:pPr>
              <w:pStyle w:val="TAC"/>
              <w:rPr>
                <w:lang w:eastAsia="zh-CN"/>
              </w:rPr>
            </w:pPr>
            <w:r w:rsidRPr="002D2378">
              <w:rPr>
                <w:lang w:eastAsia="zh-CN"/>
              </w:rPr>
              <w:t>45</w:t>
            </w:r>
          </w:p>
        </w:tc>
        <w:tc>
          <w:tcPr>
            <w:tcW w:w="4563" w:type="dxa"/>
            <w:shd w:val="clear" w:color="auto" w:fill="auto"/>
            <w:vAlign w:val="center"/>
          </w:tcPr>
          <w:p w14:paraId="732C2158" w14:textId="77777777" w:rsidR="00FE19E7" w:rsidRDefault="00FE19E7" w:rsidP="00FE19E7">
            <w:pPr>
              <w:pStyle w:val="TAL"/>
            </w:pPr>
            <w:r>
              <w:t xml:space="preserve">General rules of test point selection apply. </w:t>
            </w:r>
            <w:r w:rsidRPr="00CF6C2D">
              <w:t>Test points of TC 6.</w:t>
            </w:r>
            <w:r>
              <w:t>3</w:t>
            </w:r>
            <w:r w:rsidRPr="00CF6C2D">
              <w:t>.1 from TS 38.521-1 can be leveraged.</w:t>
            </w:r>
          </w:p>
        </w:tc>
        <w:tc>
          <w:tcPr>
            <w:tcW w:w="1845" w:type="dxa"/>
            <w:vAlign w:val="center"/>
          </w:tcPr>
          <w:p w14:paraId="7F082AD8" w14:textId="77777777" w:rsidR="00FE19E7" w:rsidRPr="00E80F49" w:rsidRDefault="00FE19E7" w:rsidP="00FE19E7">
            <w:pPr>
              <w:pStyle w:val="TAL"/>
            </w:pPr>
            <w:r w:rsidRPr="00E80F49">
              <w:t>RAN5#</w:t>
            </w:r>
            <w:r w:rsidRPr="00E80F49">
              <w:rPr>
                <w:lang w:eastAsia="zh-CN"/>
              </w:rPr>
              <w:t>9</w:t>
            </w:r>
            <w:r>
              <w:rPr>
                <w:lang w:eastAsia="zh-CN"/>
              </w:rPr>
              <w:t>8</w:t>
            </w:r>
          </w:p>
        </w:tc>
      </w:tr>
      <w:tr w:rsidR="00FE19E7" w:rsidRPr="00E80F49" w14:paraId="06E16F4B" w14:textId="77777777" w:rsidTr="00DB228E">
        <w:trPr>
          <w:trHeight w:val="248"/>
        </w:trPr>
        <w:tc>
          <w:tcPr>
            <w:tcW w:w="2148" w:type="dxa"/>
            <w:vAlign w:val="center"/>
          </w:tcPr>
          <w:p w14:paraId="19B1FC1D" w14:textId="0F260DBE" w:rsidR="00FE19E7" w:rsidRPr="002D2378" w:rsidRDefault="00FE19E7" w:rsidP="00FE19E7">
            <w:pPr>
              <w:pStyle w:val="TAL"/>
            </w:pPr>
            <w:r>
              <w:t>6.3.3 Transmit On/OFF Time Mask</w:t>
            </w:r>
          </w:p>
        </w:tc>
        <w:tc>
          <w:tcPr>
            <w:tcW w:w="1470" w:type="dxa"/>
            <w:shd w:val="clear" w:color="auto" w:fill="auto"/>
            <w:vAlign w:val="center"/>
          </w:tcPr>
          <w:p w14:paraId="5C219370" w14:textId="41E9DF21" w:rsidR="00FE19E7" w:rsidRPr="002D2378" w:rsidRDefault="00FE19E7" w:rsidP="00FE19E7">
            <w:pPr>
              <w:pStyle w:val="TAC"/>
              <w:rPr>
                <w:lang w:eastAsia="zh-CN"/>
              </w:rPr>
            </w:pPr>
            <w:r w:rsidRPr="00E80F49">
              <w:t>40</w:t>
            </w:r>
          </w:p>
        </w:tc>
        <w:tc>
          <w:tcPr>
            <w:tcW w:w="4563" w:type="dxa"/>
            <w:shd w:val="clear" w:color="auto" w:fill="auto"/>
            <w:vAlign w:val="center"/>
          </w:tcPr>
          <w:p w14:paraId="0F2224A7" w14:textId="4421DC2A" w:rsidR="00FE19E7" w:rsidRDefault="00FE19E7" w:rsidP="00FE19E7">
            <w:pPr>
              <w:pStyle w:val="TAL"/>
            </w:pPr>
            <w:r>
              <w:t xml:space="preserve">General rules of test point selection apply. </w:t>
            </w:r>
            <w:r w:rsidRPr="00CF6C2D">
              <w:t>Test points of TC 6.</w:t>
            </w:r>
            <w:r>
              <w:t>3.3</w:t>
            </w:r>
            <w:r w:rsidRPr="00CF6C2D">
              <w:t xml:space="preserve"> from TS 38.521-1 can be leveraged.</w:t>
            </w:r>
          </w:p>
        </w:tc>
        <w:tc>
          <w:tcPr>
            <w:tcW w:w="1845" w:type="dxa"/>
            <w:vAlign w:val="center"/>
          </w:tcPr>
          <w:p w14:paraId="2BE4E2E7" w14:textId="620815AA" w:rsidR="00FE19E7" w:rsidRPr="00E80F49" w:rsidRDefault="00FE19E7" w:rsidP="00FE19E7">
            <w:pPr>
              <w:pStyle w:val="TAL"/>
            </w:pPr>
            <w:r w:rsidRPr="00E80F49">
              <w:t>RAN5#</w:t>
            </w:r>
            <w:r>
              <w:rPr>
                <w:lang w:eastAsia="zh-CN"/>
              </w:rPr>
              <w:t>100</w:t>
            </w:r>
          </w:p>
        </w:tc>
      </w:tr>
      <w:tr w:rsidR="001E5BB1" w:rsidRPr="00E80F49" w14:paraId="2788D720" w14:textId="77777777" w:rsidTr="00DB228E">
        <w:trPr>
          <w:trHeight w:val="248"/>
        </w:trPr>
        <w:tc>
          <w:tcPr>
            <w:tcW w:w="2148" w:type="dxa"/>
            <w:vAlign w:val="center"/>
          </w:tcPr>
          <w:p w14:paraId="564EFAA3" w14:textId="389FDDC6" w:rsidR="001E5BB1" w:rsidRDefault="001E5BB1" w:rsidP="001E5BB1">
            <w:pPr>
              <w:pStyle w:val="TAL"/>
            </w:pPr>
            <w:r>
              <w:t>6.4.1 Frequency error</w:t>
            </w:r>
          </w:p>
        </w:tc>
        <w:tc>
          <w:tcPr>
            <w:tcW w:w="1470" w:type="dxa"/>
            <w:shd w:val="clear" w:color="auto" w:fill="auto"/>
            <w:vAlign w:val="center"/>
          </w:tcPr>
          <w:p w14:paraId="2EF2300F" w14:textId="680BCA45" w:rsidR="001E5BB1" w:rsidRPr="00E80F49" w:rsidRDefault="001E5BB1" w:rsidP="001E5BB1">
            <w:pPr>
              <w:pStyle w:val="TAC"/>
            </w:pPr>
            <w:r>
              <w:t>15</w:t>
            </w:r>
          </w:p>
        </w:tc>
        <w:tc>
          <w:tcPr>
            <w:tcW w:w="4563" w:type="dxa"/>
            <w:shd w:val="clear" w:color="auto" w:fill="auto"/>
            <w:vAlign w:val="center"/>
          </w:tcPr>
          <w:p w14:paraId="1C2A780F" w14:textId="275BB500" w:rsidR="001E5BB1" w:rsidRDefault="001E5BB1" w:rsidP="001E5BB1">
            <w:pPr>
              <w:pStyle w:val="TAL"/>
            </w:pPr>
            <w:r w:rsidRPr="00D60B13">
              <w:t>38.521-5_TPanalysis_6.4.1_FreqErr_v1.zip</w:t>
            </w:r>
          </w:p>
        </w:tc>
        <w:tc>
          <w:tcPr>
            <w:tcW w:w="1845" w:type="dxa"/>
            <w:vAlign w:val="center"/>
          </w:tcPr>
          <w:p w14:paraId="244C8B4D" w14:textId="043B851D" w:rsidR="001E5BB1" w:rsidRPr="00E80F49" w:rsidRDefault="001E5BB1" w:rsidP="001E5BB1">
            <w:pPr>
              <w:pStyle w:val="TAL"/>
            </w:pPr>
            <w:r>
              <w:t>RAN5#101</w:t>
            </w:r>
          </w:p>
        </w:tc>
      </w:tr>
      <w:tr w:rsidR="001E5BB1" w:rsidRPr="00E80F49" w14:paraId="7575BEBB" w14:textId="77777777" w:rsidTr="00DB228E">
        <w:trPr>
          <w:trHeight w:val="248"/>
        </w:trPr>
        <w:tc>
          <w:tcPr>
            <w:tcW w:w="2148" w:type="dxa"/>
            <w:vAlign w:val="center"/>
          </w:tcPr>
          <w:p w14:paraId="6DBC59BB" w14:textId="6B3415DD" w:rsidR="001E5BB1" w:rsidRPr="002D2378" w:rsidRDefault="001E5BB1" w:rsidP="001E5BB1">
            <w:pPr>
              <w:pStyle w:val="TAL"/>
            </w:pPr>
            <w:r>
              <w:t xml:space="preserve">6.5.2.2 </w:t>
            </w:r>
            <w:r w:rsidRPr="00B34928">
              <w:t>Spectrum emission mask</w:t>
            </w:r>
          </w:p>
        </w:tc>
        <w:tc>
          <w:tcPr>
            <w:tcW w:w="1470" w:type="dxa"/>
            <w:shd w:val="clear" w:color="auto" w:fill="auto"/>
            <w:vAlign w:val="center"/>
          </w:tcPr>
          <w:p w14:paraId="6DCB5B0F" w14:textId="4837A9D5" w:rsidR="001E5BB1" w:rsidRPr="002D2378" w:rsidRDefault="001E5BB1" w:rsidP="001E5BB1">
            <w:pPr>
              <w:pStyle w:val="TAC"/>
              <w:rPr>
                <w:lang w:eastAsia="zh-CN"/>
              </w:rPr>
            </w:pPr>
            <w:r w:rsidRPr="00E80F49">
              <w:rPr>
                <w:lang w:eastAsia="zh-CN"/>
              </w:rPr>
              <w:t>contiguous allocation: 144</w:t>
            </w:r>
          </w:p>
        </w:tc>
        <w:tc>
          <w:tcPr>
            <w:tcW w:w="4563" w:type="dxa"/>
            <w:shd w:val="clear" w:color="auto" w:fill="auto"/>
            <w:vAlign w:val="center"/>
          </w:tcPr>
          <w:p w14:paraId="1A7B359C" w14:textId="77777777" w:rsidR="001E5BB1" w:rsidRDefault="001E5BB1" w:rsidP="001E5BB1">
            <w:pPr>
              <w:pStyle w:val="TAL"/>
            </w:pPr>
            <w:r>
              <w:t xml:space="preserve">General rules of test point selection apply. </w:t>
            </w:r>
            <w:r w:rsidRPr="00CF6C2D">
              <w:t>Test points</w:t>
            </w:r>
            <w:r>
              <w:t xml:space="preserve"> applicable to PC3</w:t>
            </w:r>
            <w:r w:rsidRPr="00CF6C2D">
              <w:t xml:space="preserve"> </w:t>
            </w:r>
            <w:r>
              <w:t>from</w:t>
            </w:r>
            <w:r w:rsidRPr="00CF6C2D">
              <w:t xml:space="preserve"> TC 6.</w:t>
            </w:r>
            <w:r>
              <w:t>5</w:t>
            </w:r>
            <w:r w:rsidRPr="00CF6C2D">
              <w:t>.</w:t>
            </w:r>
            <w:r>
              <w:t>2.2</w:t>
            </w:r>
            <w:r w:rsidRPr="00CF6C2D">
              <w:t xml:space="preserve"> </w:t>
            </w:r>
            <w:r>
              <w:t xml:space="preserve">of TS 38.521-1 </w:t>
            </w:r>
            <w:r w:rsidRPr="00CF6C2D">
              <w:t>can be leveraged</w:t>
            </w:r>
            <w:r>
              <w:t xml:space="preserve">  except for:</w:t>
            </w:r>
          </w:p>
          <w:p w14:paraId="03C4645D" w14:textId="77777777" w:rsidR="001E5BB1" w:rsidRDefault="001E5BB1" w:rsidP="001E5BB1">
            <w:pPr>
              <w:pStyle w:val="TAL"/>
            </w:pPr>
          </w:p>
          <w:p w14:paraId="204AEA3A" w14:textId="77777777" w:rsidR="001E5BB1" w:rsidRDefault="001E5BB1" w:rsidP="001E5BB1">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75086D83" w14:textId="77777777" w:rsidR="001E5BB1" w:rsidRDefault="001E5BB1" w:rsidP="001E5BB1">
            <w:pPr>
              <w:pStyle w:val="TAL"/>
            </w:pPr>
            <w:r>
              <w:t xml:space="preserve">- Test IDs that are specified with NOTE 3 in Table </w:t>
            </w:r>
            <w:r w:rsidRPr="00500E12">
              <w:t>6.</w:t>
            </w:r>
            <w:r>
              <w:t>5.</w:t>
            </w:r>
            <w:r w:rsidRPr="00500E12">
              <w:t>2.2.4.1-1</w:t>
            </w:r>
            <w:r>
              <w:t xml:space="preserve"> of TS 38.521-1, which applies to TDD bands only</w:t>
            </w:r>
          </w:p>
          <w:p w14:paraId="2D713FAB" w14:textId="5F5E2E81" w:rsidR="001E5BB1" w:rsidRDefault="001E5BB1" w:rsidP="001E5BB1">
            <w:pPr>
              <w:pStyle w:val="TAL"/>
            </w:pPr>
            <w:r>
              <w:t>- [Test IDs listed as a</w:t>
            </w:r>
            <w:r w:rsidRPr="00500E12">
              <w:t xml:space="preserve">pplicable to UEs indicating support for UE capability </w:t>
            </w:r>
            <w:r w:rsidRPr="00500E12">
              <w:rPr>
                <w:i/>
              </w:rPr>
              <w:t>lowPAPR-DMRS-PUSCHwithPrecoding-r16</w:t>
            </w:r>
            <w:r>
              <w:rPr>
                <w:i/>
              </w:rPr>
              <w:t>]</w:t>
            </w:r>
          </w:p>
        </w:tc>
        <w:tc>
          <w:tcPr>
            <w:tcW w:w="1845" w:type="dxa"/>
            <w:vAlign w:val="center"/>
          </w:tcPr>
          <w:p w14:paraId="6CA44847" w14:textId="3B2AE4B4" w:rsidR="001E5BB1" w:rsidRPr="00E80F49" w:rsidRDefault="001E5BB1" w:rsidP="001E5BB1">
            <w:pPr>
              <w:pStyle w:val="TAL"/>
            </w:pPr>
            <w:r w:rsidRPr="00E80F49">
              <w:t>RAN5#</w:t>
            </w:r>
            <w:r>
              <w:rPr>
                <w:lang w:eastAsia="zh-CN"/>
              </w:rPr>
              <w:t>100</w:t>
            </w:r>
          </w:p>
        </w:tc>
      </w:tr>
      <w:tr w:rsidR="001E5BB1" w:rsidRPr="00E80F49" w14:paraId="127BD3E5" w14:textId="77777777" w:rsidTr="00DB228E">
        <w:trPr>
          <w:trHeight w:val="248"/>
        </w:trPr>
        <w:tc>
          <w:tcPr>
            <w:tcW w:w="2148" w:type="dxa"/>
            <w:vAlign w:val="center"/>
          </w:tcPr>
          <w:p w14:paraId="1A8867AE" w14:textId="3B3D576D" w:rsidR="001E5BB1" w:rsidRPr="002D2378" w:rsidRDefault="001E5BB1" w:rsidP="001E5BB1">
            <w:pPr>
              <w:pStyle w:val="TAL"/>
            </w:pPr>
            <w:r>
              <w:t>6.5.2.4 Adjacent channel leakage ratio</w:t>
            </w:r>
          </w:p>
        </w:tc>
        <w:tc>
          <w:tcPr>
            <w:tcW w:w="1470" w:type="dxa"/>
            <w:shd w:val="clear" w:color="auto" w:fill="auto"/>
            <w:vAlign w:val="center"/>
          </w:tcPr>
          <w:p w14:paraId="7DFE2BC4" w14:textId="3B4FC21F" w:rsidR="001E5BB1" w:rsidRPr="002D2378" w:rsidRDefault="001E5BB1" w:rsidP="001E5BB1">
            <w:pPr>
              <w:pStyle w:val="TAC"/>
              <w:rPr>
                <w:lang w:eastAsia="zh-CN"/>
              </w:rPr>
            </w:pPr>
            <w:r w:rsidRPr="00E80F49">
              <w:t xml:space="preserve">contiguous allocation: </w:t>
            </w:r>
            <w:r>
              <w:t>1000</w:t>
            </w:r>
          </w:p>
        </w:tc>
        <w:tc>
          <w:tcPr>
            <w:tcW w:w="4563" w:type="dxa"/>
            <w:shd w:val="clear" w:color="auto" w:fill="auto"/>
            <w:vAlign w:val="center"/>
          </w:tcPr>
          <w:p w14:paraId="7DD6EAB6" w14:textId="77777777" w:rsidR="001E5BB1" w:rsidRDefault="001E5BB1" w:rsidP="001E5BB1">
            <w:pPr>
              <w:pStyle w:val="TAL"/>
            </w:pPr>
            <w:r>
              <w:t xml:space="preserve">General rules of test point selection apply. </w:t>
            </w:r>
            <w:r w:rsidRPr="00CF6C2D">
              <w:t>Test points of TC 6.</w:t>
            </w:r>
            <w:r>
              <w:t>5</w:t>
            </w:r>
            <w:r w:rsidRPr="00CF6C2D">
              <w:t>.</w:t>
            </w:r>
            <w:r>
              <w:t>2.4</w:t>
            </w:r>
            <w:r w:rsidRPr="00CF6C2D">
              <w:t xml:space="preserve"> </w:t>
            </w:r>
            <w:r>
              <w:t>which are derived from Table 6.2.2.4.1-1 of</w:t>
            </w:r>
            <w:r w:rsidRPr="00CF6C2D">
              <w:t xml:space="preserve"> TS 38.521-1</w:t>
            </w:r>
            <w:r>
              <w:t>,</w:t>
            </w:r>
            <w:r w:rsidRPr="00CF6C2D">
              <w:t xml:space="preserve"> </w:t>
            </w:r>
            <w:r>
              <w:t xml:space="preserve">applicable to PC3, </w:t>
            </w:r>
            <w:r w:rsidRPr="00CF6C2D">
              <w:t>can be leveraged</w:t>
            </w:r>
            <w:r>
              <w:t xml:space="preserve"> except for:</w:t>
            </w:r>
          </w:p>
          <w:p w14:paraId="38F744F3" w14:textId="77777777" w:rsidR="001E5BB1" w:rsidRDefault="001E5BB1" w:rsidP="001E5BB1">
            <w:pPr>
              <w:pStyle w:val="TAL"/>
            </w:pPr>
          </w:p>
          <w:p w14:paraId="011CE96F" w14:textId="77777777" w:rsidR="001E5BB1" w:rsidRDefault="001E5BB1" w:rsidP="001E5BB1">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1AE1E8D4" w14:textId="4D3401EB" w:rsidR="001E5BB1" w:rsidRDefault="001E5BB1" w:rsidP="001E5BB1">
            <w:pPr>
              <w:pStyle w:val="TAL"/>
            </w:pPr>
            <w:r>
              <w:t xml:space="preserve">- Test IDs that are specified with NOTE 3 in Table </w:t>
            </w:r>
            <w:r w:rsidRPr="00500E12">
              <w:t>6.2.2.4.1-1</w:t>
            </w:r>
            <w:r>
              <w:t xml:space="preserve"> of TS 38.521-1, which applies to TDD bands only</w:t>
            </w:r>
          </w:p>
        </w:tc>
        <w:tc>
          <w:tcPr>
            <w:tcW w:w="1845" w:type="dxa"/>
            <w:vAlign w:val="center"/>
          </w:tcPr>
          <w:p w14:paraId="67ADD2C6" w14:textId="5F3A6FDC" w:rsidR="001E5BB1" w:rsidRPr="00E80F49" w:rsidRDefault="001E5BB1" w:rsidP="001E5BB1">
            <w:pPr>
              <w:pStyle w:val="TAL"/>
            </w:pPr>
            <w:r w:rsidRPr="00E80F49">
              <w:t>RAN5#</w:t>
            </w:r>
            <w:r>
              <w:t>100</w:t>
            </w:r>
          </w:p>
        </w:tc>
      </w:tr>
      <w:tr w:rsidR="001E5BB1" w:rsidRPr="00E80F49" w14:paraId="04B8851B" w14:textId="77777777" w:rsidTr="00DB228E">
        <w:trPr>
          <w:trHeight w:val="248"/>
        </w:trPr>
        <w:tc>
          <w:tcPr>
            <w:tcW w:w="2148" w:type="dxa"/>
            <w:vAlign w:val="center"/>
          </w:tcPr>
          <w:p w14:paraId="45CED0D3" w14:textId="6D293287" w:rsidR="001E5BB1" w:rsidRPr="002D2378" w:rsidRDefault="001E5BB1" w:rsidP="001E5BB1">
            <w:pPr>
              <w:pStyle w:val="TAL"/>
            </w:pPr>
            <w:r w:rsidRPr="00332F1D">
              <w:t>6.5.3.1</w:t>
            </w:r>
            <w:r>
              <w:t xml:space="preserve"> </w:t>
            </w:r>
            <w:r w:rsidRPr="00332F1D">
              <w:t>General spurious emission</w:t>
            </w:r>
          </w:p>
        </w:tc>
        <w:tc>
          <w:tcPr>
            <w:tcW w:w="1470" w:type="dxa"/>
            <w:shd w:val="clear" w:color="auto" w:fill="auto"/>
            <w:vAlign w:val="center"/>
          </w:tcPr>
          <w:p w14:paraId="2A2E19E0" w14:textId="6084641F" w:rsidR="001E5BB1" w:rsidRPr="002D2378" w:rsidRDefault="001E5BB1" w:rsidP="001E5BB1">
            <w:pPr>
              <w:pStyle w:val="TAC"/>
              <w:rPr>
                <w:lang w:eastAsia="zh-CN"/>
              </w:rPr>
            </w:pPr>
            <w:r>
              <w:t>27</w:t>
            </w:r>
          </w:p>
        </w:tc>
        <w:tc>
          <w:tcPr>
            <w:tcW w:w="4563" w:type="dxa"/>
            <w:shd w:val="clear" w:color="auto" w:fill="auto"/>
            <w:vAlign w:val="center"/>
          </w:tcPr>
          <w:p w14:paraId="45A37D71" w14:textId="5201D57F" w:rsidR="001E5BB1" w:rsidRDefault="001E5BB1" w:rsidP="001E5BB1">
            <w:pPr>
              <w:pStyle w:val="TAL"/>
            </w:pPr>
            <w:r>
              <w:t xml:space="preserve">General rules of test point selection apply. </w:t>
            </w:r>
            <w:r w:rsidRPr="00CF6C2D">
              <w:t>Test points of TC 6.</w:t>
            </w:r>
            <w:r>
              <w:t>5.3</w:t>
            </w:r>
            <w:r w:rsidRPr="00CF6C2D">
              <w:t>.1 from TS 38.521-1 can be leveraged</w:t>
            </w:r>
          </w:p>
        </w:tc>
        <w:tc>
          <w:tcPr>
            <w:tcW w:w="1845" w:type="dxa"/>
            <w:vAlign w:val="center"/>
          </w:tcPr>
          <w:p w14:paraId="2C103470" w14:textId="2B6859FB" w:rsidR="001E5BB1" w:rsidRPr="00E80F49" w:rsidRDefault="001E5BB1" w:rsidP="001E5BB1">
            <w:pPr>
              <w:pStyle w:val="TAL"/>
            </w:pPr>
            <w:r w:rsidRPr="00E80F49">
              <w:t>RAN5#</w:t>
            </w:r>
            <w:r>
              <w:t>100</w:t>
            </w:r>
          </w:p>
        </w:tc>
      </w:tr>
      <w:tr w:rsidR="001E5BB1" w:rsidRPr="00E80F49" w14:paraId="0B68162F" w14:textId="77777777" w:rsidTr="00DB228E">
        <w:trPr>
          <w:trHeight w:val="248"/>
        </w:trPr>
        <w:tc>
          <w:tcPr>
            <w:tcW w:w="2148" w:type="dxa"/>
            <w:vAlign w:val="center"/>
          </w:tcPr>
          <w:p w14:paraId="22B671A9" w14:textId="5D50BACA" w:rsidR="001E5BB1" w:rsidRPr="002D2378" w:rsidRDefault="001E5BB1" w:rsidP="001E5BB1">
            <w:pPr>
              <w:pStyle w:val="TAL"/>
            </w:pPr>
            <w:r w:rsidRPr="00184881">
              <w:t>6.5.3.2</w:t>
            </w:r>
            <w:r>
              <w:t xml:space="preserve"> </w:t>
            </w:r>
            <w:r w:rsidRPr="00184881">
              <w:t>Spurious emissions for UE co-existence</w:t>
            </w:r>
          </w:p>
        </w:tc>
        <w:tc>
          <w:tcPr>
            <w:tcW w:w="1470" w:type="dxa"/>
            <w:shd w:val="clear" w:color="auto" w:fill="auto"/>
            <w:vAlign w:val="center"/>
          </w:tcPr>
          <w:p w14:paraId="4C331F69" w14:textId="7D1AB198" w:rsidR="001E5BB1" w:rsidRPr="002D2378" w:rsidRDefault="001E5BB1" w:rsidP="001E5BB1">
            <w:pPr>
              <w:pStyle w:val="TAC"/>
              <w:rPr>
                <w:lang w:eastAsia="zh-CN"/>
              </w:rPr>
            </w:pPr>
            <w:r>
              <w:t>27</w:t>
            </w:r>
          </w:p>
        </w:tc>
        <w:tc>
          <w:tcPr>
            <w:tcW w:w="4563" w:type="dxa"/>
            <w:shd w:val="clear" w:color="auto" w:fill="auto"/>
            <w:vAlign w:val="center"/>
          </w:tcPr>
          <w:p w14:paraId="6048CFC4" w14:textId="041C08BC" w:rsidR="001E5BB1" w:rsidRDefault="001E5BB1" w:rsidP="001E5BB1">
            <w:pPr>
              <w:pStyle w:val="TAL"/>
            </w:pPr>
            <w:r>
              <w:t xml:space="preserve">General rules of test point selection apply. </w:t>
            </w:r>
            <w:r w:rsidRPr="00CF6C2D">
              <w:t>Test points of TC 6.</w:t>
            </w:r>
            <w:r>
              <w:t>5.3</w:t>
            </w:r>
            <w:r w:rsidRPr="00CF6C2D">
              <w:t>.</w:t>
            </w:r>
            <w:r>
              <w:t>2</w:t>
            </w:r>
            <w:r w:rsidRPr="00CF6C2D">
              <w:t xml:space="preserve"> from TS 38.521-1 can be leveraged</w:t>
            </w:r>
          </w:p>
        </w:tc>
        <w:tc>
          <w:tcPr>
            <w:tcW w:w="1845" w:type="dxa"/>
            <w:vAlign w:val="center"/>
          </w:tcPr>
          <w:p w14:paraId="64577D20" w14:textId="4287D928" w:rsidR="001E5BB1" w:rsidRPr="00E80F49" w:rsidRDefault="001E5BB1" w:rsidP="001E5BB1">
            <w:pPr>
              <w:pStyle w:val="TAL"/>
            </w:pPr>
            <w:r w:rsidRPr="00E80F49">
              <w:t>RAN5#</w:t>
            </w:r>
            <w:r>
              <w:t>100</w:t>
            </w:r>
          </w:p>
        </w:tc>
      </w:tr>
      <w:tr w:rsidR="001E5BB1" w:rsidRPr="00E80F49" w14:paraId="155D8D74" w14:textId="77777777" w:rsidTr="00DB228E">
        <w:trPr>
          <w:trHeight w:val="248"/>
        </w:trPr>
        <w:tc>
          <w:tcPr>
            <w:tcW w:w="2148" w:type="dxa"/>
            <w:vAlign w:val="center"/>
          </w:tcPr>
          <w:p w14:paraId="70CBB1DC" w14:textId="70A2AA98" w:rsidR="001E5BB1" w:rsidRPr="002D2378" w:rsidRDefault="001E5BB1" w:rsidP="001E5BB1">
            <w:pPr>
              <w:pStyle w:val="TAL"/>
            </w:pPr>
            <w:r w:rsidRPr="00C354A3">
              <w:t>6.5.4</w:t>
            </w:r>
            <w:r>
              <w:t xml:space="preserve"> </w:t>
            </w:r>
            <w:r w:rsidRPr="00C354A3">
              <w:t>Transmit intermodulation</w:t>
            </w:r>
          </w:p>
        </w:tc>
        <w:tc>
          <w:tcPr>
            <w:tcW w:w="1470" w:type="dxa"/>
            <w:shd w:val="clear" w:color="auto" w:fill="auto"/>
            <w:vAlign w:val="center"/>
          </w:tcPr>
          <w:p w14:paraId="517340DA" w14:textId="2B778BF8" w:rsidR="001E5BB1" w:rsidRPr="002D2378" w:rsidRDefault="001E5BB1" w:rsidP="001E5BB1">
            <w:pPr>
              <w:pStyle w:val="TAC"/>
              <w:rPr>
                <w:lang w:eastAsia="zh-CN"/>
              </w:rPr>
            </w:pPr>
            <w:r>
              <w:t>8</w:t>
            </w:r>
          </w:p>
        </w:tc>
        <w:tc>
          <w:tcPr>
            <w:tcW w:w="4563" w:type="dxa"/>
            <w:shd w:val="clear" w:color="auto" w:fill="auto"/>
            <w:vAlign w:val="center"/>
          </w:tcPr>
          <w:p w14:paraId="4D8BD5D1" w14:textId="24418196" w:rsidR="001E5BB1" w:rsidRDefault="001E5BB1" w:rsidP="001E5BB1">
            <w:pPr>
              <w:pStyle w:val="TAL"/>
            </w:pPr>
            <w:r>
              <w:t xml:space="preserve">General rules of test point selection apply. </w:t>
            </w:r>
            <w:r w:rsidRPr="00CF6C2D">
              <w:t>Test points of TC 6.</w:t>
            </w:r>
            <w:r>
              <w:t>5.4</w:t>
            </w:r>
            <w:r w:rsidRPr="00CF6C2D">
              <w:t xml:space="preserve"> from TS 38.521-1 can be leveraged</w:t>
            </w:r>
          </w:p>
        </w:tc>
        <w:tc>
          <w:tcPr>
            <w:tcW w:w="1845" w:type="dxa"/>
            <w:vAlign w:val="center"/>
          </w:tcPr>
          <w:p w14:paraId="08969EFA" w14:textId="00151ED4" w:rsidR="001E5BB1" w:rsidRPr="00E80F49" w:rsidRDefault="001E5BB1" w:rsidP="001E5BB1">
            <w:pPr>
              <w:pStyle w:val="TAL"/>
            </w:pPr>
            <w:r w:rsidRPr="00E80F49">
              <w:t>RAN5#</w:t>
            </w:r>
            <w:r>
              <w:t>100</w:t>
            </w:r>
          </w:p>
        </w:tc>
      </w:tr>
    </w:tbl>
    <w:p w14:paraId="3EB728E2" w14:textId="271E2CBB" w:rsidR="004F34D4" w:rsidRDefault="004F34D4" w:rsidP="00DA44F7"/>
    <w:p w14:paraId="244A4554" w14:textId="77777777" w:rsidR="00E2297F" w:rsidRPr="00E80F49" w:rsidRDefault="00E2297F" w:rsidP="00E2297F">
      <w:pPr>
        <w:pStyle w:val="TH"/>
      </w:pPr>
      <w:r w:rsidRPr="00E80F49">
        <w:lastRenderedPageBreak/>
        <w:t>Table 4.</w:t>
      </w:r>
      <w:r>
        <w:t>4</w:t>
      </w:r>
      <w:r w:rsidRPr="00E80F49">
        <w:t>-</w:t>
      </w:r>
      <w:r>
        <w:t>2</w:t>
      </w:r>
      <w:r w:rsidRPr="00E80F49">
        <w:t xml:space="preserve">: NR UE </w:t>
      </w:r>
      <w:r>
        <w:t>receiver</w:t>
      </w:r>
      <w:r w:rsidRPr="00E80F49">
        <w:t xml:space="preserve">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E80F49" w14:paraId="5558794C" w14:textId="77777777" w:rsidTr="001E5BB1">
        <w:trPr>
          <w:trHeight w:val="248"/>
        </w:trPr>
        <w:tc>
          <w:tcPr>
            <w:tcW w:w="2160" w:type="dxa"/>
            <w:vAlign w:val="center"/>
          </w:tcPr>
          <w:p w14:paraId="50526495" w14:textId="77777777" w:rsidR="00E2297F" w:rsidRPr="00E80F49" w:rsidRDefault="00E2297F" w:rsidP="00207EE4">
            <w:pPr>
              <w:pStyle w:val="TAH"/>
              <w:rPr>
                <w:rFonts w:cs="Arial"/>
              </w:rPr>
            </w:pPr>
            <w:r w:rsidRPr="00E80F49">
              <w:t>Subclause</w:t>
            </w:r>
          </w:p>
        </w:tc>
        <w:tc>
          <w:tcPr>
            <w:tcW w:w="1477" w:type="dxa"/>
            <w:shd w:val="clear" w:color="auto" w:fill="auto"/>
            <w:vAlign w:val="center"/>
          </w:tcPr>
          <w:p w14:paraId="03E98365" w14:textId="77777777" w:rsidR="00E2297F" w:rsidRPr="00E80F49" w:rsidRDefault="00E2297F" w:rsidP="00207EE4">
            <w:pPr>
              <w:pStyle w:val="TAH"/>
            </w:pPr>
            <w:r w:rsidRPr="00E80F49">
              <w:t>Number of test points</w:t>
            </w:r>
          </w:p>
        </w:tc>
        <w:tc>
          <w:tcPr>
            <w:tcW w:w="4588" w:type="dxa"/>
            <w:shd w:val="clear" w:color="auto" w:fill="auto"/>
            <w:vAlign w:val="center"/>
          </w:tcPr>
          <w:p w14:paraId="3062764F" w14:textId="77777777" w:rsidR="00E2297F" w:rsidRPr="00E80F49" w:rsidRDefault="00E2297F" w:rsidP="00207EE4">
            <w:pPr>
              <w:pStyle w:val="TAH"/>
            </w:pPr>
            <w:r w:rsidRPr="00E80F49">
              <w:t>Justification</w:t>
            </w:r>
          </w:p>
        </w:tc>
        <w:tc>
          <w:tcPr>
            <w:tcW w:w="1855" w:type="dxa"/>
            <w:vAlign w:val="center"/>
          </w:tcPr>
          <w:p w14:paraId="4C618C84" w14:textId="77777777" w:rsidR="00E2297F" w:rsidRPr="00E80F49" w:rsidRDefault="00E2297F" w:rsidP="00207EE4">
            <w:pPr>
              <w:pStyle w:val="TAH"/>
            </w:pPr>
            <w:r w:rsidRPr="00E80F49">
              <w:t>Comments</w:t>
            </w:r>
          </w:p>
        </w:tc>
      </w:tr>
      <w:tr w:rsidR="00822785" w:rsidRPr="00E80F49" w14:paraId="43D07588" w14:textId="77777777" w:rsidTr="001E5BB1">
        <w:trPr>
          <w:trHeight w:val="248"/>
        </w:trPr>
        <w:tc>
          <w:tcPr>
            <w:tcW w:w="2160" w:type="dxa"/>
            <w:vAlign w:val="center"/>
          </w:tcPr>
          <w:p w14:paraId="64A13D0C" w14:textId="4450DF82" w:rsidR="00822785" w:rsidRPr="00E80F49" w:rsidRDefault="00822785" w:rsidP="00822785">
            <w:pPr>
              <w:pStyle w:val="TAL"/>
            </w:pPr>
            <w:r w:rsidRPr="00841278">
              <w:t>7.3.2</w:t>
            </w:r>
            <w:r>
              <w:t xml:space="preserve"> </w:t>
            </w:r>
            <w:r w:rsidRPr="00841278">
              <w:t>Reference sensitivity power level</w:t>
            </w:r>
          </w:p>
        </w:tc>
        <w:tc>
          <w:tcPr>
            <w:tcW w:w="1477" w:type="dxa"/>
            <w:shd w:val="clear" w:color="auto" w:fill="auto"/>
            <w:vAlign w:val="center"/>
          </w:tcPr>
          <w:p w14:paraId="18AFE322" w14:textId="6D9B6853" w:rsidR="00822785" w:rsidRDefault="00822785" w:rsidP="00822785">
            <w:pPr>
              <w:pStyle w:val="TAC"/>
            </w:pPr>
            <w:r>
              <w:t>45</w:t>
            </w:r>
          </w:p>
        </w:tc>
        <w:tc>
          <w:tcPr>
            <w:tcW w:w="4588" w:type="dxa"/>
            <w:shd w:val="clear" w:color="auto" w:fill="auto"/>
            <w:vAlign w:val="center"/>
          </w:tcPr>
          <w:p w14:paraId="2EA946CD" w14:textId="7DFE19C8" w:rsidR="00822785" w:rsidRDefault="00822785" w:rsidP="00822785">
            <w:pPr>
              <w:pStyle w:val="TAL"/>
            </w:pPr>
            <w:r>
              <w:t xml:space="preserve">General rules of test point selection apply. </w:t>
            </w:r>
            <w:r w:rsidRPr="00CF6C2D">
              <w:t xml:space="preserve">Test points of TC </w:t>
            </w:r>
            <w:r>
              <w:t>7.3.2</w:t>
            </w:r>
            <w:r w:rsidRPr="00CF6C2D">
              <w:t xml:space="preserve"> from TS 38.521-1 can be leveraged</w:t>
            </w:r>
          </w:p>
        </w:tc>
        <w:tc>
          <w:tcPr>
            <w:tcW w:w="1855" w:type="dxa"/>
            <w:vAlign w:val="center"/>
          </w:tcPr>
          <w:p w14:paraId="2F0DE9D6" w14:textId="18300193" w:rsidR="00822785" w:rsidRPr="00E80F49" w:rsidRDefault="00822785" w:rsidP="00822785">
            <w:pPr>
              <w:pStyle w:val="TAL"/>
            </w:pPr>
            <w:r w:rsidRPr="00E80F49">
              <w:t>RAN5#</w:t>
            </w:r>
            <w:r>
              <w:rPr>
                <w:lang w:eastAsia="zh-CN"/>
              </w:rPr>
              <w:t>100</w:t>
            </w:r>
          </w:p>
        </w:tc>
      </w:tr>
      <w:tr w:rsidR="00822785" w:rsidRPr="00E80F49" w14:paraId="0E3FA17D" w14:textId="77777777" w:rsidTr="001E5BB1">
        <w:trPr>
          <w:trHeight w:val="248"/>
        </w:trPr>
        <w:tc>
          <w:tcPr>
            <w:tcW w:w="2160" w:type="dxa"/>
            <w:vAlign w:val="center"/>
          </w:tcPr>
          <w:p w14:paraId="175F4916" w14:textId="04B917E2" w:rsidR="00822785" w:rsidRPr="00E80F49" w:rsidRDefault="00822785" w:rsidP="00822785">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7" w:type="dxa"/>
            <w:shd w:val="clear" w:color="auto" w:fill="auto"/>
            <w:vAlign w:val="center"/>
          </w:tcPr>
          <w:p w14:paraId="3D83843E" w14:textId="4BD5E469" w:rsidR="00822785" w:rsidRDefault="00822785" w:rsidP="00822785">
            <w:pPr>
              <w:pStyle w:val="TAC"/>
            </w:pPr>
            <w:r>
              <w:t>3</w:t>
            </w:r>
          </w:p>
        </w:tc>
        <w:tc>
          <w:tcPr>
            <w:tcW w:w="4588" w:type="dxa"/>
            <w:shd w:val="clear" w:color="auto" w:fill="auto"/>
            <w:vAlign w:val="center"/>
          </w:tcPr>
          <w:p w14:paraId="797521A6" w14:textId="67A86988" w:rsidR="00822785" w:rsidRDefault="00822785" w:rsidP="00822785">
            <w:pPr>
              <w:pStyle w:val="TAL"/>
            </w:pPr>
            <w:r>
              <w:t xml:space="preserve">General rules of test point selection apply. </w:t>
            </w:r>
            <w:r w:rsidRPr="00CF6C2D">
              <w:t xml:space="preserve">Test points of TC </w:t>
            </w:r>
            <w:r>
              <w:t>7.4</w:t>
            </w:r>
            <w:r w:rsidRPr="00CF6C2D">
              <w:t xml:space="preserve"> from TS 38.521-1 can be leveraged</w:t>
            </w:r>
            <w:r>
              <w:t xml:space="preserve"> limiting the modulation to 64QAM</w:t>
            </w:r>
            <w:r w:rsidRPr="00CF6C2D">
              <w:t>.</w:t>
            </w:r>
          </w:p>
        </w:tc>
        <w:tc>
          <w:tcPr>
            <w:tcW w:w="1855" w:type="dxa"/>
            <w:vAlign w:val="center"/>
          </w:tcPr>
          <w:p w14:paraId="1D98E96C" w14:textId="42E57AFF" w:rsidR="00822785" w:rsidRPr="00E80F49" w:rsidRDefault="00822785" w:rsidP="00822785">
            <w:pPr>
              <w:pStyle w:val="TAL"/>
            </w:pPr>
            <w:r w:rsidRPr="00E80F49">
              <w:t>RAN5#</w:t>
            </w:r>
            <w:r>
              <w:t>99</w:t>
            </w:r>
          </w:p>
        </w:tc>
      </w:tr>
      <w:tr w:rsidR="001E5BB1" w:rsidRPr="00E80F49"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E80F49" w:rsidRDefault="001E5BB1" w:rsidP="008E62A3">
            <w:pPr>
              <w:pStyle w:val="TAL"/>
            </w:pPr>
            <w:bookmarkStart w:id="407" w:name="_Toc137543615"/>
            <w:r>
              <w:t>7.5 Adjacent channel selectivity</w:t>
            </w:r>
            <w:bookmarkEnd w:id="407"/>
            <w:r>
              <w:t>7.5</w:t>
            </w:r>
            <w:r>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Default="001E5BB1" w:rsidP="008E62A3">
            <w:pPr>
              <w:pStyle w:val="TAL"/>
            </w:pPr>
            <w:r>
              <w:t xml:space="preserve">General rules of test point selection apply. </w:t>
            </w:r>
            <w:r w:rsidRPr="00CF6C2D">
              <w:t xml:space="preserve">Test points of TC </w:t>
            </w:r>
            <w:r>
              <w:t>7.5</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E80F49" w:rsidRDefault="001E5BB1" w:rsidP="008E62A3">
            <w:pPr>
              <w:pStyle w:val="TAL"/>
            </w:pPr>
            <w:r w:rsidRPr="00E80F49">
              <w:t>RAN5#</w:t>
            </w:r>
            <w:r>
              <w:t>101</w:t>
            </w:r>
          </w:p>
        </w:tc>
      </w:tr>
      <w:tr w:rsidR="001E5BB1" w:rsidRPr="00E80F49"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E80F49" w:rsidRDefault="001E5BB1" w:rsidP="008E62A3">
            <w:pPr>
              <w:pStyle w:val="TAL"/>
            </w:pPr>
            <w:bookmarkStart w:id="408" w:name="_Toc97562315"/>
            <w:bookmarkStart w:id="409" w:name="_Toc104122549"/>
            <w:bookmarkStart w:id="410" w:name="_Toc104205500"/>
            <w:bookmarkStart w:id="411" w:name="_Toc104206707"/>
            <w:bookmarkStart w:id="412" w:name="_Toc104503667"/>
            <w:bookmarkStart w:id="413" w:name="_Toc106127598"/>
            <w:bookmarkStart w:id="414" w:name="_Toc124256656"/>
            <w:bookmarkStart w:id="415" w:name="_Toc123057963"/>
            <w:bookmarkStart w:id="416" w:name="_Toc137543618"/>
            <w:r>
              <w:t>7.6.2 In-band blocking</w:t>
            </w:r>
            <w:bookmarkEnd w:id="408"/>
            <w:bookmarkEnd w:id="409"/>
            <w:bookmarkEnd w:id="410"/>
            <w:bookmarkEnd w:id="411"/>
            <w:bookmarkEnd w:id="412"/>
            <w:bookmarkEnd w:id="413"/>
            <w:bookmarkEnd w:id="414"/>
            <w:bookmarkEnd w:id="415"/>
            <w:bookmarkEnd w:id="41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Default="001E5BB1" w:rsidP="008E62A3">
            <w:pPr>
              <w:pStyle w:val="TAL"/>
            </w:pPr>
            <w:r>
              <w:t xml:space="preserve">General rules of test point selection apply. </w:t>
            </w:r>
            <w:r w:rsidRPr="00CF6C2D">
              <w:t xml:space="preserve">Test points of TC </w:t>
            </w:r>
            <w:r>
              <w:t>7.6.2</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E80F49" w:rsidRDefault="001E5BB1" w:rsidP="008E62A3">
            <w:pPr>
              <w:pStyle w:val="TAL"/>
            </w:pPr>
            <w:r w:rsidRPr="00E80F49">
              <w:t>RAN5#</w:t>
            </w:r>
            <w:r>
              <w:t>101</w:t>
            </w:r>
          </w:p>
        </w:tc>
      </w:tr>
      <w:tr w:rsidR="001E5BB1" w:rsidRPr="00E80F49"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E80F49" w:rsidRDefault="001E5BB1" w:rsidP="008E62A3">
            <w:pPr>
              <w:pStyle w:val="TAL"/>
            </w:pPr>
            <w:bookmarkStart w:id="417" w:name="_Toc137543619"/>
            <w:r>
              <w:t>7.6.3 Out of Band Blocking</w:t>
            </w:r>
            <w:bookmarkEnd w:id="41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Default="001E5BB1" w:rsidP="008E62A3">
            <w:pPr>
              <w:pStyle w:val="TAL"/>
            </w:pPr>
            <w:r>
              <w:t xml:space="preserve">General rules of test point selection apply. </w:t>
            </w:r>
            <w:r w:rsidRPr="00CF6C2D">
              <w:t xml:space="preserve">Test points of TC </w:t>
            </w:r>
            <w:r>
              <w:t>7.6.3</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E80F49" w:rsidRDefault="001E5BB1" w:rsidP="008E62A3">
            <w:pPr>
              <w:pStyle w:val="TAL"/>
            </w:pPr>
            <w:r w:rsidRPr="00E80F49">
              <w:t>RAN5#</w:t>
            </w:r>
            <w:r>
              <w:t>101</w:t>
            </w:r>
          </w:p>
        </w:tc>
      </w:tr>
      <w:tr w:rsidR="001E5BB1" w:rsidRPr="00E80F49"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E80F49" w:rsidRDefault="001E5BB1" w:rsidP="008E62A3">
            <w:pPr>
              <w:pStyle w:val="TAL"/>
            </w:pPr>
            <w:bookmarkStart w:id="418" w:name="_Toc104205502"/>
            <w:bookmarkStart w:id="419" w:name="_Toc104206709"/>
            <w:bookmarkStart w:id="420" w:name="_Toc106127600"/>
            <w:bookmarkStart w:id="421" w:name="_Toc123057965"/>
            <w:bookmarkStart w:id="422" w:name="_Toc104122551"/>
            <w:bookmarkStart w:id="423" w:name="_Toc97562317"/>
            <w:bookmarkStart w:id="424" w:name="_Toc124256658"/>
            <w:bookmarkStart w:id="425" w:name="_Toc104503669"/>
            <w:bookmarkStart w:id="426" w:name="_Toc137543620"/>
            <w:r>
              <w:t>7.6.4 Narrow band blocking</w:t>
            </w:r>
            <w:bookmarkEnd w:id="418"/>
            <w:bookmarkEnd w:id="419"/>
            <w:bookmarkEnd w:id="420"/>
            <w:bookmarkEnd w:id="421"/>
            <w:bookmarkEnd w:id="422"/>
            <w:bookmarkEnd w:id="423"/>
            <w:bookmarkEnd w:id="424"/>
            <w:bookmarkEnd w:id="425"/>
            <w:bookmarkEnd w:id="426"/>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Default="001E5BB1" w:rsidP="008E62A3">
            <w:pPr>
              <w:pStyle w:val="TAL"/>
            </w:pPr>
            <w:r>
              <w:t xml:space="preserve">General rules of test point selection apply. </w:t>
            </w:r>
            <w:r w:rsidRPr="00CF6C2D">
              <w:t xml:space="preserve">Test points of TC </w:t>
            </w:r>
            <w:r>
              <w:t>7.6.4</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E80F49" w:rsidRDefault="001E5BB1" w:rsidP="008E62A3">
            <w:pPr>
              <w:pStyle w:val="TAL"/>
            </w:pPr>
            <w:r w:rsidRPr="00E80F49">
              <w:t>RAN5#</w:t>
            </w:r>
            <w:r>
              <w:t>101</w:t>
            </w:r>
          </w:p>
        </w:tc>
      </w:tr>
      <w:tr w:rsidR="001E5BB1" w:rsidRPr="00E80F49"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E80F49" w:rsidRDefault="001E5BB1" w:rsidP="008E62A3">
            <w:pPr>
              <w:pStyle w:val="TAL"/>
            </w:pPr>
            <w:bookmarkStart w:id="427" w:name="_Toc97562318"/>
            <w:bookmarkStart w:id="428" w:name="_Toc104122552"/>
            <w:bookmarkStart w:id="429" w:name="_Toc104503670"/>
            <w:bookmarkStart w:id="430" w:name="_Toc124256659"/>
            <w:bookmarkStart w:id="431" w:name="_Toc106127601"/>
            <w:bookmarkStart w:id="432" w:name="_Toc123057966"/>
            <w:bookmarkStart w:id="433" w:name="_Toc104205503"/>
            <w:bookmarkStart w:id="434" w:name="_Toc104206710"/>
            <w:bookmarkStart w:id="435" w:name="_Toc137543621"/>
            <w:r>
              <w:t>7.7 Spurious response</w:t>
            </w:r>
            <w:bookmarkEnd w:id="427"/>
            <w:bookmarkEnd w:id="428"/>
            <w:bookmarkEnd w:id="429"/>
            <w:bookmarkEnd w:id="430"/>
            <w:bookmarkEnd w:id="431"/>
            <w:bookmarkEnd w:id="432"/>
            <w:bookmarkEnd w:id="433"/>
            <w:bookmarkEnd w:id="434"/>
            <w:bookmarkEnd w:id="435"/>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Default="001E5BB1" w:rsidP="008E62A3">
            <w:pPr>
              <w:pStyle w:val="TAL"/>
            </w:pPr>
            <w:r>
              <w:t xml:space="preserve">Same test points as TC </w:t>
            </w:r>
            <w:r w:rsidRPr="00294AB6">
              <w:t>7.6.</w:t>
            </w:r>
            <w:r>
              <w:t>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E80F49" w:rsidRDefault="001E5BB1" w:rsidP="008E62A3">
            <w:pPr>
              <w:pStyle w:val="TAL"/>
            </w:pPr>
            <w:r w:rsidRPr="00E80F49">
              <w:t>RAN5#</w:t>
            </w:r>
            <w:r>
              <w:t>101</w:t>
            </w:r>
          </w:p>
        </w:tc>
      </w:tr>
      <w:tr w:rsidR="001E5BB1" w:rsidRPr="00E80F49"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E80F49" w:rsidRDefault="001E5BB1" w:rsidP="008E62A3">
            <w:pPr>
              <w:pStyle w:val="TAL"/>
            </w:pPr>
            <w:bookmarkStart w:id="436" w:name="_Toc106127602"/>
            <w:bookmarkStart w:id="437" w:name="_Toc123057967"/>
            <w:bookmarkStart w:id="438" w:name="_Toc124256660"/>
            <w:bookmarkStart w:id="439" w:name="_Toc104122553"/>
            <w:bookmarkStart w:id="440" w:name="_Toc104205504"/>
            <w:bookmarkStart w:id="441" w:name="_Toc104206711"/>
            <w:bookmarkStart w:id="442" w:name="_Toc104503671"/>
            <w:bookmarkStart w:id="443" w:name="_Toc97562319"/>
            <w:bookmarkStart w:id="444" w:name="_Toc137543622"/>
            <w:r>
              <w:t xml:space="preserve">7.8.2 </w:t>
            </w:r>
            <w:bookmarkEnd w:id="436"/>
            <w:bookmarkEnd w:id="437"/>
            <w:bookmarkEnd w:id="438"/>
            <w:bookmarkEnd w:id="439"/>
            <w:bookmarkEnd w:id="440"/>
            <w:bookmarkEnd w:id="441"/>
            <w:bookmarkEnd w:id="442"/>
            <w:bookmarkEnd w:id="443"/>
            <w:bookmarkEnd w:id="444"/>
            <w:r w:rsidRPr="00771DE2">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Default="001E5BB1" w:rsidP="008E62A3">
            <w:pPr>
              <w:pStyle w:val="TAL"/>
            </w:pPr>
            <w:r>
              <w:t xml:space="preserve">General rules of test point selection apply. </w:t>
            </w:r>
            <w:r w:rsidRPr="00CF6C2D">
              <w:t xml:space="preserve">Test points of TC </w:t>
            </w:r>
            <w:r>
              <w:t>7.8.2</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E80F49" w:rsidRDefault="001E5BB1" w:rsidP="008E62A3">
            <w:pPr>
              <w:pStyle w:val="TAL"/>
            </w:pPr>
            <w:r w:rsidRPr="00E80F49">
              <w:t>RAN5#</w:t>
            </w:r>
            <w:r>
              <w:t>101</w:t>
            </w:r>
          </w:p>
        </w:tc>
      </w:tr>
      <w:tr w:rsidR="001E5BB1" w:rsidRPr="00E80F49"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Default="001E5BB1" w:rsidP="008E62A3">
            <w:pPr>
              <w:pStyle w:val="TAL"/>
            </w:pPr>
            <w:bookmarkStart w:id="445" w:name="_Toc124256661"/>
            <w:bookmarkStart w:id="446" w:name="_Toc123057968"/>
            <w:bookmarkStart w:id="447" w:name="_Toc137543623"/>
            <w:r>
              <w:t>7.9 Spurious emissions</w:t>
            </w:r>
            <w:bookmarkEnd w:id="445"/>
            <w:bookmarkEnd w:id="446"/>
            <w:bookmarkEnd w:id="447"/>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Default="001E5BB1" w:rsidP="008E62A3">
            <w:pPr>
              <w:pStyle w:val="TAC"/>
            </w:pPr>
            <w:r>
              <w:rPr>
                <w:rFonts w:hint="eastAsia"/>
              </w:rPr>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Default="001E5BB1" w:rsidP="008E62A3">
            <w:pPr>
              <w:pStyle w:val="TAL"/>
            </w:pPr>
            <w:r>
              <w:t xml:space="preserve">General rules of test point selection apply. </w:t>
            </w:r>
            <w:r w:rsidRPr="00CF6C2D">
              <w:t xml:space="preserve">Test points of TC </w:t>
            </w:r>
            <w:r>
              <w:t>7.9</w:t>
            </w:r>
            <w:r w:rsidRPr="00CF6C2D">
              <w:t xml:space="preserve"> from TS 38.521-1 can be leveraged</w:t>
            </w:r>
            <w:r>
              <w:t>.</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E80F49" w:rsidRDefault="001E5BB1" w:rsidP="008E62A3">
            <w:pPr>
              <w:pStyle w:val="TAL"/>
            </w:pPr>
            <w:r w:rsidRPr="00E80F49">
              <w:t>RAN5#</w:t>
            </w:r>
            <w:r>
              <w:t>101</w:t>
            </w:r>
          </w:p>
        </w:tc>
      </w:tr>
    </w:tbl>
    <w:p w14:paraId="4BA6D0E8" w14:textId="77777777" w:rsidR="00E2297F" w:rsidRPr="00E80F49" w:rsidRDefault="00E2297F" w:rsidP="00DA44F7"/>
    <w:bookmarkEnd w:id="403"/>
    <w:bookmarkEnd w:id="404"/>
    <w:p w14:paraId="11CC62F5" w14:textId="77777777" w:rsidR="00E547C9" w:rsidRPr="00E80F49" w:rsidRDefault="00E547C9" w:rsidP="00E23678">
      <w:pPr>
        <w:pStyle w:val="Heading9"/>
      </w:pPr>
      <w:r w:rsidRPr="00E80F49">
        <w:br w:type="page"/>
      </w:r>
      <w:bookmarkStart w:id="448" w:name="_Toc27418764"/>
      <w:bookmarkStart w:id="449" w:name="_Toc36042419"/>
      <w:bookmarkStart w:id="450" w:name="_Toc43899747"/>
      <w:bookmarkStart w:id="451" w:name="_Toc51767659"/>
      <w:bookmarkStart w:id="452" w:name="_Toc59039997"/>
      <w:bookmarkStart w:id="453" w:name="_Toc68073936"/>
      <w:bookmarkStart w:id="454" w:name="_Toc75371798"/>
      <w:bookmarkStart w:id="455" w:name="_Toc83727866"/>
      <w:bookmarkStart w:id="456" w:name="_Toc100005967"/>
      <w:bookmarkStart w:id="457" w:name="_Toc106703515"/>
      <w:bookmarkStart w:id="458" w:name="_Toc155086287"/>
      <w:r w:rsidRPr="00E80F49">
        <w:lastRenderedPageBreak/>
        <w:t>Annex A: Derivation documents</w:t>
      </w:r>
      <w:bookmarkEnd w:id="448"/>
      <w:bookmarkEnd w:id="449"/>
      <w:bookmarkEnd w:id="450"/>
      <w:bookmarkEnd w:id="451"/>
      <w:bookmarkEnd w:id="452"/>
      <w:bookmarkEnd w:id="453"/>
      <w:bookmarkEnd w:id="454"/>
      <w:bookmarkEnd w:id="455"/>
      <w:bookmarkEnd w:id="456"/>
      <w:bookmarkEnd w:id="457"/>
      <w:bookmarkEnd w:id="458"/>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822785">
      <w:pPr>
        <w:pStyle w:val="Heading9"/>
      </w:pPr>
      <w:bookmarkStart w:id="459" w:name="_Toc68073937"/>
      <w:bookmarkStart w:id="460" w:name="_Toc75371799"/>
      <w:bookmarkStart w:id="461" w:name="_Toc83727867"/>
      <w:bookmarkStart w:id="462" w:name="_Toc100005968"/>
      <w:bookmarkStart w:id="463" w:name="_Toc106703516"/>
      <w:bookmarkStart w:id="464" w:name="_Toc155086288"/>
      <w:r w:rsidRPr="00E80F49">
        <w:t>Annex B: Principles for test point selection for NR CA reference sensitivity test cases</w:t>
      </w:r>
      <w:bookmarkEnd w:id="459"/>
      <w:bookmarkEnd w:id="460"/>
      <w:bookmarkEnd w:id="461"/>
      <w:bookmarkEnd w:id="462"/>
      <w:bookmarkEnd w:id="463"/>
      <w:bookmarkEnd w:id="464"/>
    </w:p>
    <w:p w14:paraId="613E14EF" w14:textId="77777777" w:rsidR="006060A9" w:rsidRPr="00E80F49" w:rsidRDefault="006060A9" w:rsidP="006060A9">
      <w:pPr>
        <w:pStyle w:val="Heading1"/>
      </w:pPr>
      <w:bookmarkStart w:id="465" w:name="_Toc68073938"/>
      <w:bookmarkStart w:id="466" w:name="_Toc75371800"/>
      <w:bookmarkStart w:id="467" w:name="_Toc83727868"/>
      <w:bookmarkStart w:id="468" w:name="_Toc100005969"/>
      <w:bookmarkStart w:id="469" w:name="_Toc106703517"/>
      <w:bookmarkStart w:id="470" w:name="_Toc155086289"/>
      <w:r w:rsidRPr="00E80F49">
        <w:t>B.1</w:t>
      </w:r>
      <w:r w:rsidRPr="00E80F49">
        <w:tab/>
        <w:t>General</w:t>
      </w:r>
      <w:bookmarkEnd w:id="465"/>
      <w:bookmarkEnd w:id="466"/>
      <w:bookmarkEnd w:id="467"/>
      <w:bookmarkEnd w:id="468"/>
      <w:bookmarkEnd w:id="469"/>
      <w:bookmarkEnd w:id="470"/>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 xml:space="preserve">Low range, </w:t>
            </w:r>
            <w:proofErr w:type="spellStart"/>
            <w:r w:rsidRPr="00E80F49">
              <w:t>Mid range</w:t>
            </w:r>
            <w:proofErr w:type="spellEnd"/>
            <w:r w:rsidRPr="00E80F49">
              <w:t>,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 xml:space="preserve">5 MHz CH BW with DL @ low range, UL @ </w:t>
            </w:r>
            <w:proofErr w:type="spellStart"/>
            <w:r w:rsidRPr="00E80F49">
              <w:t>mid range</w:t>
            </w:r>
            <w:proofErr w:type="spellEnd"/>
            <w:r w:rsidRPr="00E80F49">
              <w:br/>
              <w:t xml:space="preserve">5 MHz CH BW with DL @ </w:t>
            </w:r>
            <w:proofErr w:type="spellStart"/>
            <w:r w:rsidRPr="00E80F49">
              <w:t>mid range</w:t>
            </w:r>
            <w:proofErr w:type="spellEnd"/>
            <w:r w:rsidRPr="00E80F49">
              <w:t>,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w:t>
            </w:r>
            <w:proofErr w:type="spellStart"/>
            <w:r w:rsidRPr="00E80F49">
              <w:t>N</w:t>
            </w:r>
            <w:r w:rsidRPr="00E80F49">
              <w:rPr>
                <w:vertAlign w:val="subscript"/>
              </w:rPr>
              <w:t>RB_agg</w:t>
            </w:r>
            <w:proofErr w:type="spellEnd"/>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 xml:space="preserve">Lowest </w:t>
            </w:r>
            <w:proofErr w:type="spellStart"/>
            <w:r w:rsidRPr="00E80F49">
              <w:t>N</w:t>
            </w:r>
            <w:r w:rsidRPr="00E80F49">
              <w:rPr>
                <w:vertAlign w:val="subscript"/>
              </w:rPr>
              <w:t>RB_agg</w:t>
            </w:r>
            <w:proofErr w:type="spellEnd"/>
            <w:r w:rsidRPr="00E80F49">
              <w:t xml:space="preserve">, Highest </w:t>
            </w:r>
            <w:proofErr w:type="spellStart"/>
            <w:r w:rsidRPr="00E80F49">
              <w:t>N</w:t>
            </w:r>
            <w:r w:rsidRPr="00E80F49">
              <w:rPr>
                <w:vertAlign w:val="subscript"/>
              </w:rPr>
              <w:t>RB_agg</w:t>
            </w:r>
            <w:proofErr w:type="spellEnd"/>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 xml:space="preserve">CA Configuration / </w:t>
            </w:r>
            <w:proofErr w:type="spellStart"/>
            <w:r w:rsidRPr="00E80F49">
              <w:t>N</w:t>
            </w:r>
            <w:r w:rsidRPr="00E80F49">
              <w:rPr>
                <w:vertAlign w:val="subscript"/>
              </w:rPr>
              <w:t>RB_agg</w:t>
            </w:r>
            <w:proofErr w:type="spellEnd"/>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proofErr w:type="spellStart"/>
            <w:r w:rsidRPr="00E80F49">
              <w:t>N</w:t>
            </w:r>
            <w:r w:rsidRPr="00E80F49">
              <w:rPr>
                <w:vertAlign w:val="subscript"/>
              </w:rPr>
              <w:t>RB_alloc</w:t>
            </w:r>
            <w:proofErr w:type="spellEnd"/>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w:t>
            </w:r>
            <w:proofErr w:type="spellStart"/>
            <w:r w:rsidRPr="00E80F49">
              <w:rPr>
                <w:rFonts w:cs="Arial"/>
                <w:bCs/>
              </w:rPr>
              <w:t>RB</w:t>
            </w:r>
            <w:r w:rsidRPr="00E80F49">
              <w:rPr>
                <w:rFonts w:cs="Arial"/>
                <w:bCs/>
                <w:vertAlign w:val="subscript"/>
              </w:rPr>
              <w:t>start</w:t>
            </w:r>
            <w:proofErr w:type="spellEnd"/>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71" w:name="_Hlk63151569"/>
      <w:bookmarkStart w:id="472" w:name="_Toc68073939"/>
      <w:bookmarkStart w:id="473" w:name="_Toc75371801"/>
      <w:bookmarkStart w:id="474" w:name="_Toc83727869"/>
      <w:bookmarkStart w:id="475" w:name="_Toc100005970"/>
      <w:bookmarkStart w:id="476" w:name="_Toc106703518"/>
      <w:bookmarkStart w:id="477" w:name="_Toc155086290"/>
      <w:r w:rsidRPr="00E80F49">
        <w:t>B.2</w:t>
      </w:r>
      <w:bookmarkEnd w:id="471"/>
      <w:r w:rsidRPr="00E80F49">
        <w:tab/>
        <w:t>Test case structure</w:t>
      </w:r>
      <w:bookmarkEnd w:id="472"/>
      <w:bookmarkEnd w:id="473"/>
      <w:bookmarkEnd w:id="474"/>
      <w:bookmarkEnd w:id="475"/>
      <w:bookmarkEnd w:id="476"/>
      <w:bookmarkEnd w:id="477"/>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w:t>
      </w:r>
      <w:proofErr w:type="gramStart"/>
      <w:r w:rsidRPr="00E80F49">
        <w:t>similar to</w:t>
      </w:r>
      <w:proofErr w:type="gramEnd"/>
      <w:r w:rsidRPr="00E80F49">
        <w:t xml:space="preserve">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 xml:space="preserve">fallback configuration needs to be tested to ensure test coverage of the single carrier requirement for the victim band that applies in this case. </w:t>
      </w:r>
      <w:proofErr w:type="gramStart"/>
      <w:r w:rsidRPr="00E80F49">
        <w:t>In order to</w:t>
      </w:r>
      <w:proofErr w:type="gramEnd"/>
      <w:r w:rsidRPr="00E80F49">
        <w:t xml:space="preserve">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 xml:space="preserve">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w:t>
      </w:r>
      <w:proofErr w:type="gramStart"/>
      <w:r w:rsidRPr="00E80F49">
        <w:t>In order to</w:t>
      </w:r>
      <w:proofErr w:type="gramEnd"/>
      <w:r w:rsidRPr="00E80F49">
        <w:t xml:space="preserve">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 xml:space="preserve">To ensure that it has been checked that the CA configuration has been fully analysed </w:t>
      </w:r>
      <w:proofErr w:type="gramStart"/>
      <w:r w:rsidRPr="00E80F49">
        <w:t>with regard to</w:t>
      </w:r>
      <w:proofErr w:type="gramEnd"/>
      <w:r w:rsidRPr="00E80F49">
        <w:t xml:space="preserve"> test configuration and fallback testing, the CA configuration is listed in TR 38.905.</w:t>
      </w:r>
    </w:p>
    <w:p w14:paraId="39047F04" w14:textId="77777777" w:rsidR="006060A9" w:rsidRPr="00E80F49" w:rsidRDefault="006060A9" w:rsidP="006060A9">
      <w:pPr>
        <w:pStyle w:val="Heading1"/>
      </w:pPr>
      <w:bookmarkStart w:id="478" w:name="_Toc68073940"/>
      <w:bookmarkStart w:id="479" w:name="_Toc75371802"/>
      <w:bookmarkStart w:id="480" w:name="_Toc83727870"/>
      <w:bookmarkStart w:id="481" w:name="_Toc100005971"/>
      <w:bookmarkStart w:id="482" w:name="_Toc106703519"/>
      <w:bookmarkStart w:id="483" w:name="_Toc155086291"/>
      <w:r w:rsidRPr="00E80F49">
        <w:t>B.3</w:t>
      </w:r>
      <w:r w:rsidRPr="00E80F49">
        <w:tab/>
        <w:t>Test Environment</w:t>
      </w:r>
      <w:bookmarkEnd w:id="478"/>
      <w:bookmarkEnd w:id="479"/>
      <w:bookmarkEnd w:id="480"/>
      <w:bookmarkEnd w:id="481"/>
      <w:bookmarkEnd w:id="482"/>
      <w:bookmarkEnd w:id="483"/>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84" w:name="_Toc68073941"/>
      <w:bookmarkStart w:id="485" w:name="_Toc75371803"/>
      <w:bookmarkStart w:id="486" w:name="_Toc83727871"/>
      <w:bookmarkStart w:id="487" w:name="_Toc100005972"/>
      <w:bookmarkStart w:id="488" w:name="_Toc106703520"/>
      <w:bookmarkStart w:id="489" w:name="_Toc155086292"/>
      <w:r w:rsidRPr="00E80F49">
        <w:t>B.4</w:t>
      </w:r>
      <w:r w:rsidRPr="00E80F49">
        <w:tab/>
        <w:t>Test Frequencies selection</w:t>
      </w:r>
      <w:bookmarkEnd w:id="484"/>
      <w:bookmarkEnd w:id="485"/>
      <w:bookmarkEnd w:id="486"/>
      <w:bookmarkEnd w:id="487"/>
      <w:bookmarkEnd w:id="488"/>
      <w:bookmarkEnd w:id="489"/>
    </w:p>
    <w:p w14:paraId="350F76AC" w14:textId="77777777"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proofErr w:type="spellStart"/>
      <w:r w:rsidRPr="00E80F49">
        <w:rPr>
          <w:rFonts w:eastAsia="MS Mincho"/>
          <w:lang w:eastAsia="ja-JP"/>
        </w:rPr>
        <w:t>Mid range</w:t>
      </w:r>
      <w:proofErr w:type="spellEnd"/>
      <w:r w:rsidRPr="00E80F49">
        <w:rPr>
          <w:rFonts w:eastAsia="MS Mincho"/>
          <w:lang w:eastAsia="ja-JP"/>
        </w:rPr>
        <w:t xml:space="preserv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 xml:space="preserve">It is proposed that Low and High Range are tested as default for intra-band and </w:t>
      </w:r>
      <w:proofErr w:type="spellStart"/>
      <w:r w:rsidRPr="00E80F49">
        <w:t>mid range</w:t>
      </w:r>
      <w:proofErr w:type="spellEnd"/>
      <w:r w:rsidRPr="00E80F49">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w:t>
      </w:r>
      <w:proofErr w:type="spellStart"/>
      <w:r w:rsidRPr="00E80F49">
        <w:t>mid range</w:t>
      </w:r>
      <w:proofErr w:type="spellEnd"/>
      <w:r w:rsidRPr="00E80F49">
        <w:t xml:space="preserv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490" w:name="_Toc68073942"/>
      <w:bookmarkStart w:id="491" w:name="_Toc75371804"/>
      <w:bookmarkStart w:id="492" w:name="_Toc83727872"/>
      <w:bookmarkStart w:id="493" w:name="_Toc100005973"/>
      <w:bookmarkStart w:id="494" w:name="_Toc106703521"/>
      <w:bookmarkStart w:id="495" w:name="_Toc155086293"/>
      <w:r w:rsidRPr="00F508B8">
        <w:rPr>
          <w:rStyle w:val="Heading1Char"/>
        </w:rPr>
        <w:t>B.4A</w:t>
      </w:r>
      <w:r w:rsidRPr="00F508B8">
        <w:rPr>
          <w:rStyle w:val="Heading1Char"/>
        </w:rPr>
        <w:tab/>
        <w:t>Frequency relation for exception requirements</w:t>
      </w:r>
      <w:bookmarkEnd w:id="495"/>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 xml:space="preserve">There are 4 different types of interference related to inter-band operation that results in </w:t>
      </w:r>
      <w:proofErr w:type="spellStart"/>
      <w:r w:rsidRPr="00F508B8">
        <w:t>refsens</w:t>
      </w:r>
      <w:proofErr w:type="spellEnd"/>
      <w:r w:rsidRPr="00F508B8">
        <w:t xml:space="preserve">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w:t>
            </w:r>
            <w:proofErr w:type="spellStart"/>
            <w:r w:rsidRPr="00F508B8">
              <w:t>f</w:t>
            </w:r>
            <w:r w:rsidRPr="00F508B8">
              <w:rPr>
                <w:vertAlign w:val="subscript"/>
              </w:rPr>
              <w:t>UL_LB</w:t>
            </w:r>
            <w:proofErr w:type="spellEnd"/>
            <w:r w:rsidRPr="00F508B8">
              <w:t xml:space="preserve"> = </w:t>
            </w:r>
            <w:proofErr w:type="spellStart"/>
            <w:r w:rsidRPr="00F508B8">
              <w:t>f</w:t>
            </w:r>
            <w:r w:rsidRPr="00F508B8">
              <w:rPr>
                <w:vertAlign w:val="subscript"/>
              </w:rPr>
              <w:t>DL_HB</w:t>
            </w:r>
            <w:proofErr w:type="spellEnd"/>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w:t>
            </w:r>
            <w:proofErr w:type="spellStart"/>
            <w:r w:rsidRPr="00F508B8">
              <w:t>f</w:t>
            </w:r>
            <w:r w:rsidRPr="00F508B8">
              <w:rPr>
                <w:vertAlign w:val="subscript"/>
              </w:rPr>
              <w:t>DL_LB</w:t>
            </w:r>
            <w:proofErr w:type="spellEnd"/>
            <w:r w:rsidR="00D44BD4">
              <w:rPr>
                <w:vertAlign w:val="subscript"/>
              </w:rPr>
              <w:t xml:space="preserve"> </w:t>
            </w:r>
            <w:r w:rsidRPr="00F508B8">
              <w:t>+ c*</w:t>
            </w:r>
            <w:proofErr w:type="spellStart"/>
            <w:r w:rsidRPr="00F508B8">
              <w:t>f</w:t>
            </w:r>
            <w:r w:rsidRPr="00F508B8">
              <w:rPr>
                <w:vertAlign w:val="subscript"/>
              </w:rPr>
              <w:t>UL_HB</w:t>
            </w:r>
            <w:proofErr w:type="spellEnd"/>
            <w:r w:rsidRPr="00F508B8">
              <w:t xml:space="preserve"> = </w:t>
            </w:r>
            <w:proofErr w:type="spellStart"/>
            <w:r w:rsidRPr="00F508B8">
              <w:t>f</w:t>
            </w:r>
            <w:r w:rsidRPr="00F508B8">
              <w:rPr>
                <w:vertAlign w:val="subscript"/>
              </w:rPr>
              <w:t>DL_LB</w:t>
            </w:r>
            <w:proofErr w:type="spellEnd"/>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w:t>
            </w:r>
            <w:proofErr w:type="spellStart"/>
            <w:r w:rsidRPr="00F508B8">
              <w:t>f</w:t>
            </w:r>
            <w:r w:rsidRPr="00F508B8">
              <w:rPr>
                <w:vertAlign w:val="subscript"/>
              </w:rPr>
              <w:t>UL_LB</w:t>
            </w:r>
            <w:proofErr w:type="spellEnd"/>
            <w:r w:rsidRPr="00F508B8">
              <w:rPr>
                <w:vertAlign w:val="subscript"/>
              </w:rPr>
              <w:t xml:space="preserve"> </w:t>
            </w:r>
            <w:r w:rsidRPr="00F508B8">
              <w:t>+ c*</w:t>
            </w:r>
            <w:proofErr w:type="spellStart"/>
            <w:r w:rsidRPr="00F508B8">
              <w:t>f</w:t>
            </w:r>
            <w:r w:rsidRPr="00F508B8">
              <w:rPr>
                <w:vertAlign w:val="subscript"/>
              </w:rPr>
              <w:t>UL_HB</w:t>
            </w:r>
            <w:proofErr w:type="spellEnd"/>
            <w:r w:rsidRPr="00F508B8">
              <w:t xml:space="preserve"> = </w:t>
            </w:r>
            <w:proofErr w:type="spellStart"/>
            <w:r w:rsidRPr="00F508B8">
              <w:t>f</w:t>
            </w:r>
            <w:r w:rsidRPr="00F508B8">
              <w:rPr>
                <w:vertAlign w:val="subscript"/>
              </w:rPr>
              <w:t>DL_LB</w:t>
            </w:r>
            <w:proofErr w:type="spellEnd"/>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w:t>
            </w:r>
            <w:proofErr w:type="spellStart"/>
            <w:r w:rsidRPr="00F508B8">
              <w:t>f</w:t>
            </w:r>
            <w:r w:rsidRPr="00F508B8">
              <w:rPr>
                <w:vertAlign w:val="subscript"/>
              </w:rPr>
              <w:t>UL_LB</w:t>
            </w:r>
            <w:proofErr w:type="spellEnd"/>
            <w:r w:rsidRPr="00F508B8">
              <w:rPr>
                <w:vertAlign w:val="subscript"/>
              </w:rPr>
              <w:t xml:space="preserve"> </w:t>
            </w:r>
            <w:r w:rsidRPr="00F508B8">
              <w:t>+ c*</w:t>
            </w:r>
            <w:proofErr w:type="spellStart"/>
            <w:r w:rsidRPr="00F508B8">
              <w:t>f</w:t>
            </w:r>
            <w:r w:rsidRPr="00F508B8">
              <w:rPr>
                <w:vertAlign w:val="subscript"/>
              </w:rPr>
              <w:t>UL_HB</w:t>
            </w:r>
            <w:proofErr w:type="spellEnd"/>
            <w:r w:rsidRPr="00F508B8">
              <w:t xml:space="preserve"> = </w:t>
            </w:r>
            <w:proofErr w:type="spellStart"/>
            <w:r w:rsidRPr="00F508B8">
              <w:t>f</w:t>
            </w:r>
            <w:r w:rsidRPr="00F508B8">
              <w:rPr>
                <w:vertAlign w:val="subscript"/>
              </w:rPr>
              <w:t>DL_HB</w:t>
            </w:r>
            <w:proofErr w:type="spellEnd"/>
            <w:r w:rsidRPr="00F508B8">
              <w:rPr>
                <w:vertAlign w:val="subscript"/>
              </w:rPr>
              <w:t xml:space="preserve">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w:t>
      </w:r>
      <w:proofErr w:type="spellStart"/>
      <w:r w:rsidRPr="00F508B8">
        <w:t>BW</w:t>
      </w:r>
      <w:r w:rsidRPr="00F508B8">
        <w:rPr>
          <w:vertAlign w:val="subscript"/>
        </w:rPr>
        <w:t>INT</w:t>
      </w:r>
      <w:r w:rsidRPr="00F508B8">
        <w:t>+BW</w:t>
      </w:r>
      <w:r w:rsidRPr="00F508B8">
        <w:rPr>
          <w:vertAlign w:val="subscript"/>
        </w:rPr>
        <w:t>victim</w:t>
      </w:r>
      <w:proofErr w:type="spellEnd"/>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496" w:name="_Toc155086294"/>
      <w:r w:rsidRPr="00E80F49">
        <w:t>B.5</w:t>
      </w:r>
      <w:r w:rsidRPr="00E80F49">
        <w:tab/>
        <w:t>Test Channel Bandwidth selection</w:t>
      </w:r>
      <w:bookmarkEnd w:id="490"/>
      <w:bookmarkEnd w:id="491"/>
      <w:bookmarkEnd w:id="492"/>
      <w:bookmarkEnd w:id="493"/>
      <w:bookmarkEnd w:id="494"/>
      <w:bookmarkEnd w:id="496"/>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w:t>
      </w:r>
      <w:proofErr w:type="spellStart"/>
      <w:r w:rsidRPr="00E80F49">
        <w:t>NRB_agg</w:t>
      </w:r>
      <w:proofErr w:type="spellEnd"/>
      <w:r w:rsidRPr="00E80F49">
        <w:t xml:space="preserve"> Highest </w:t>
      </w:r>
      <w:proofErr w:type="spellStart"/>
      <w:r w:rsidRPr="00E80F49">
        <w:t>NRB_agg</w:t>
      </w:r>
      <w:proofErr w:type="spellEnd"/>
      <w:r w:rsidRPr="00E80F49">
        <w:t xml:space="preserve"> are selected. Highest </w:t>
      </w:r>
      <w:proofErr w:type="spellStart"/>
      <w:r w:rsidRPr="00E80F49">
        <w:t>NRB_agg</w:t>
      </w:r>
      <w:proofErr w:type="spellEnd"/>
      <w:r w:rsidRPr="00E80F49">
        <w:t xml:space="preserve">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w:t>
      </w:r>
      <w:proofErr w:type="spellStart"/>
      <w:r w:rsidRPr="00E80F49">
        <w:t>NRB_agg</w:t>
      </w:r>
      <w:proofErr w:type="spellEnd"/>
      <w:r w:rsidRPr="00E80F49">
        <w:t>).</w:t>
      </w:r>
    </w:p>
    <w:p w14:paraId="758DA52F" w14:textId="77777777" w:rsidR="006060A9" w:rsidRPr="00E80F49" w:rsidRDefault="006060A9" w:rsidP="006060A9">
      <w:pPr>
        <w:pStyle w:val="Heading1"/>
      </w:pPr>
      <w:bookmarkStart w:id="497" w:name="_Toc68073943"/>
      <w:bookmarkStart w:id="498" w:name="_Toc75371805"/>
      <w:bookmarkStart w:id="499" w:name="_Toc83727873"/>
      <w:bookmarkStart w:id="500" w:name="_Toc100005974"/>
      <w:bookmarkStart w:id="501" w:name="_Toc106703522"/>
      <w:bookmarkStart w:id="502" w:name="_Toc155086295"/>
      <w:r w:rsidRPr="00E80F49">
        <w:t>B.6</w:t>
      </w:r>
      <w:r w:rsidRPr="00E80F49">
        <w:tab/>
        <w:t>Modulation selections</w:t>
      </w:r>
      <w:bookmarkEnd w:id="497"/>
      <w:bookmarkEnd w:id="498"/>
      <w:bookmarkEnd w:id="499"/>
      <w:bookmarkEnd w:id="500"/>
      <w:bookmarkEnd w:id="501"/>
      <w:bookmarkEnd w:id="502"/>
    </w:p>
    <w:p w14:paraId="56070006" w14:textId="77777777" w:rsidR="006060A9" w:rsidRPr="00E80F49" w:rsidRDefault="006060A9" w:rsidP="006060A9">
      <w:pPr>
        <w:rPr>
          <w:lang w:eastAsia="ja-JP"/>
        </w:rPr>
      </w:pPr>
      <w:r w:rsidRPr="00E80F49">
        <w:rPr>
          <w:lang w:eastAsia="ja-JP"/>
        </w:rPr>
        <w:t xml:space="preserve">QPSK is used for both uplink and downlink modulations for E-UTRA reference sensitivity measurement which is the same as for E-UTRA standalone reference sensitivity testing. There is no </w:t>
      </w:r>
      <w:proofErr w:type="gramStart"/>
      <w:r w:rsidRPr="00E80F49">
        <w:rPr>
          <w:lang w:eastAsia="ja-JP"/>
        </w:rPr>
        <w:t>particular reason</w:t>
      </w:r>
      <w:proofErr w:type="gramEnd"/>
      <w:r w:rsidRPr="00E80F49">
        <w:rPr>
          <w:lang w:eastAsia="ja-JP"/>
        </w:rPr>
        <w:t xml:space="preserve">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503" w:name="_Toc68073944"/>
      <w:bookmarkStart w:id="504" w:name="_Toc75371806"/>
      <w:bookmarkStart w:id="505" w:name="_Toc83727874"/>
      <w:bookmarkStart w:id="506" w:name="_Toc100005975"/>
      <w:bookmarkStart w:id="507" w:name="_Toc106703523"/>
      <w:bookmarkStart w:id="508" w:name="_Toc155086296"/>
      <w:r w:rsidRPr="00E80F49">
        <w:t>B.7</w:t>
      </w:r>
      <w:r w:rsidRPr="00E80F49">
        <w:tab/>
        <w:t>Examples</w:t>
      </w:r>
      <w:bookmarkEnd w:id="503"/>
      <w:bookmarkEnd w:id="504"/>
      <w:bookmarkEnd w:id="505"/>
      <w:bookmarkEnd w:id="506"/>
      <w:bookmarkEnd w:id="507"/>
      <w:bookmarkEnd w:id="508"/>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 xml:space="preserve">CA_X-Y has an exception if testing </w:t>
      </w:r>
      <w:proofErr w:type="spellStart"/>
      <w:r w:rsidRPr="00E80F49">
        <w:t>Low+Low</w:t>
      </w:r>
      <w:proofErr w:type="spellEnd"/>
      <w:r w:rsidRPr="00E80F49">
        <w:t xml:space="preserve"> </w:t>
      </w:r>
      <w:proofErr w:type="spellStart"/>
      <w:r w:rsidRPr="00E80F49">
        <w:t>freq</w:t>
      </w:r>
      <w:proofErr w:type="spellEnd"/>
    </w:p>
    <w:p w14:paraId="4CF38F6D" w14:textId="1E2FB384" w:rsidR="006060A9" w:rsidRPr="00E80F49" w:rsidRDefault="006060A9" w:rsidP="00CF3F9A">
      <w:pPr>
        <w:overflowPunct/>
        <w:autoSpaceDE/>
        <w:autoSpaceDN/>
        <w:adjustRightInd/>
        <w:ind w:left="720"/>
        <w:textAlignment w:val="auto"/>
      </w:pPr>
      <w:r w:rsidRPr="00E80F49">
        <w:t>-</w:t>
      </w:r>
      <w:r w:rsidRPr="00E80F49">
        <w:tab/>
        <w:t xml:space="preserve">CA_X-Y has no exception if testing </w:t>
      </w:r>
      <w:proofErr w:type="spellStart"/>
      <w:r w:rsidRPr="00E80F49">
        <w:t>Mid+Mid</w:t>
      </w:r>
      <w:proofErr w:type="spellEnd"/>
      <w:r w:rsidRPr="00E80F49">
        <w:t xml:space="preserve"> </w:t>
      </w:r>
      <w:proofErr w:type="spellStart"/>
      <w:r w:rsidRPr="00E80F49">
        <w:t>freq</w:t>
      </w:r>
      <w:proofErr w:type="spellEnd"/>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 xml:space="preserve">Test CA_XA-YA-ZA-RA in </w:t>
      </w:r>
      <w:proofErr w:type="spellStart"/>
      <w:r w:rsidRPr="00E80F49">
        <w:t>Mid+Mid</w:t>
      </w:r>
      <w:proofErr w:type="spellEnd"/>
      <w:r w:rsidRPr="00E80F49">
        <w:t xml:space="preserve"> </w:t>
      </w:r>
      <w:proofErr w:type="spellStart"/>
      <w:r w:rsidRPr="00E80F49">
        <w:t>freq</w:t>
      </w:r>
      <w:proofErr w:type="spellEnd"/>
      <w:r w:rsidRPr="00E80F49">
        <w:t xml:space="preserve">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 xml:space="preserve">Test CA_X-Y in </w:t>
      </w:r>
      <w:proofErr w:type="spellStart"/>
      <w:r w:rsidRPr="00E80F49">
        <w:t>Low+Low</w:t>
      </w:r>
      <w:proofErr w:type="spellEnd"/>
      <w:r w:rsidRPr="00E80F49">
        <w:t xml:space="preserve"> </w:t>
      </w:r>
      <w:proofErr w:type="spellStart"/>
      <w:r w:rsidRPr="00E80F49">
        <w:t>freq</w:t>
      </w:r>
      <w:proofErr w:type="spellEnd"/>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509" w:name="_Toc68073945"/>
      <w:bookmarkStart w:id="510" w:name="_Toc75371807"/>
      <w:bookmarkStart w:id="511" w:name="_Toc83727875"/>
      <w:bookmarkStart w:id="512" w:name="_Toc100005976"/>
      <w:bookmarkStart w:id="513" w:name="_Toc106703524"/>
      <w:bookmarkStart w:id="514" w:name="_Toc155086297"/>
      <w:r w:rsidRPr="00E80F49">
        <w:t>B.8</w:t>
      </w:r>
      <w:r w:rsidRPr="00E80F49">
        <w:tab/>
        <w:t>Current test completion status per CA configuration</w:t>
      </w:r>
      <w:bookmarkEnd w:id="509"/>
      <w:bookmarkEnd w:id="510"/>
      <w:bookmarkEnd w:id="511"/>
      <w:bookmarkEnd w:id="512"/>
      <w:bookmarkEnd w:id="513"/>
      <w:bookmarkEnd w:id="514"/>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515" w:name="_Toc100005977"/>
      <w:bookmarkStart w:id="516" w:name="_Toc106703525"/>
      <w:bookmarkStart w:id="517" w:name="_Toc155086298"/>
      <w:r w:rsidRPr="00E80F49">
        <w:t>B.9</w:t>
      </w:r>
      <w:r w:rsidRPr="00E80F49">
        <w:tab/>
        <w:t>Reference Sensitivity checklist for CA</w:t>
      </w:r>
      <w:bookmarkEnd w:id="515"/>
      <w:bookmarkEnd w:id="516"/>
      <w:bookmarkEnd w:id="517"/>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518" w:name="_Toc100005978"/>
      <w:bookmarkStart w:id="519" w:name="_Toc106703526"/>
      <w:bookmarkStart w:id="520" w:name="_Toc155086299"/>
      <w:r w:rsidRPr="00E80F49">
        <w:rPr>
          <w:rStyle w:val="jlqj4b"/>
        </w:rPr>
        <w:t>B.9.1</w:t>
      </w:r>
      <w:r w:rsidRPr="00E80F49">
        <w:rPr>
          <w:rStyle w:val="jlqj4b"/>
        </w:rPr>
        <w:tab/>
      </w:r>
      <w:r w:rsidRPr="00E80F49">
        <w:rPr>
          <w:lang w:eastAsia="ja-JP"/>
        </w:rPr>
        <w:t>Checklist for two bands</w:t>
      </w:r>
      <w:bookmarkEnd w:id="518"/>
      <w:bookmarkEnd w:id="519"/>
      <w:bookmarkEnd w:id="520"/>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2EEDBA18" w14:textId="454C39F4" w:rsidR="00D20444" w:rsidRPr="00E80F49" w:rsidRDefault="00D20444" w:rsidP="0089486E">
      <w:pPr>
        <w:pStyle w:val="B2"/>
        <w:rPr>
          <w:lang w:eastAsia="ja-JP"/>
        </w:rPr>
      </w:pPr>
      <w:r w:rsidRPr="00E80F49">
        <w:rPr>
          <w:lang w:eastAsia="ja-JP"/>
        </w:rPr>
        <w:t>-</w:t>
      </w:r>
      <w:r w:rsidRPr="00E80F49">
        <w:rPr>
          <w:lang w:eastAsia="ja-JP"/>
        </w:rPr>
        <w:tab/>
        <w:t xml:space="preserve">Add test frequencies for HD, </w:t>
      </w:r>
      <w:proofErr w:type="gramStart"/>
      <w:r w:rsidRPr="00E80F49">
        <w:rPr>
          <w:lang w:eastAsia="ja-JP"/>
        </w:rPr>
        <w:t>HM</w:t>
      </w:r>
      <w:proofErr w:type="gramEnd"/>
      <w:r w:rsidRPr="00E80F49">
        <w:rPr>
          <w:lang w:eastAsia="ja-JP"/>
        </w:rPr>
        <w:t xml:space="preserve"> and CBI to Table 4.1.3.1-6</w:t>
      </w:r>
      <w:r w:rsidR="009E013D" w:rsidRPr="009E013D">
        <w:rPr>
          <w:lang w:eastAsia="ja-JP"/>
        </w:rPr>
        <w:t>.</w:t>
      </w:r>
      <w:r w:rsidRPr="00E80F49">
        <w:rPr>
          <w:lang w:eastAsia="ja-JP"/>
        </w:rPr>
        <w:t xml:space="preserve">. </w:t>
      </w:r>
    </w:p>
    <w:p w14:paraId="1C5B96FD" w14:textId="77777777" w:rsidR="009E013D" w:rsidRDefault="009E013D" w:rsidP="009E013D">
      <w:pPr>
        <w:pStyle w:val="B1"/>
        <w:rPr>
          <w:lang w:eastAsia="ja-JP"/>
        </w:rPr>
      </w:pPr>
      <w:r w:rsidRPr="009E013D">
        <w:rPr>
          <w:lang w:eastAsia="ja-JP"/>
        </w:rPr>
        <w:t>-</w:t>
      </w:r>
      <w:r w:rsidRPr="009E013D">
        <w:rPr>
          <w:lang w:eastAsia="ja-JP"/>
        </w:rPr>
        <w:tab/>
      </w:r>
      <w:r w:rsidR="00D20444" w:rsidRPr="00E80F49">
        <w:rPr>
          <w:lang w:eastAsia="ja-JP"/>
        </w:rPr>
        <w:t>Add two band test points to test case in TS 38.521-1 [2] Table 7.3A.1_1.4.1-1.</w:t>
      </w:r>
    </w:p>
    <w:p w14:paraId="00BC1D60" w14:textId="77777777" w:rsidR="009E013D" w:rsidRDefault="009E013D" w:rsidP="009E013D">
      <w:pPr>
        <w:pStyle w:val="B1"/>
        <w:rPr>
          <w:lang w:eastAsia="ja-JP"/>
        </w:rPr>
      </w:pPr>
      <w:r>
        <w:rPr>
          <w:lang w:eastAsia="ja-JP"/>
        </w:rPr>
        <w:t>3)</w:t>
      </w:r>
      <w:r>
        <w:rPr>
          <w:lang w:eastAsia="ja-JP"/>
        </w:rPr>
        <w:tab/>
        <w:t>Add the result from the check to Table 4.1.3.1-2 for 2CC if they do not already exist.</w:t>
      </w:r>
    </w:p>
    <w:p w14:paraId="4BBFA336" w14:textId="4DAF7640" w:rsidR="009E013D" w:rsidRDefault="009E013D" w:rsidP="009E013D">
      <w:pPr>
        <w:pStyle w:val="B1"/>
        <w:rPr>
          <w:lang w:eastAsia="ja-JP"/>
        </w:rPr>
      </w:pPr>
      <w:r>
        <w:rPr>
          <w:lang w:eastAsia="ja-JP"/>
        </w:rPr>
        <w:t>-</w:t>
      </w:r>
      <w:r>
        <w:rPr>
          <w:lang w:eastAsia="ja-JP"/>
        </w:rPr>
        <w:tab/>
        <w:t>If there are no sensitivity exceptions then still add the band configuration to Table 4.1.3.1-2 with</w:t>
      </w:r>
    </w:p>
    <w:p w14:paraId="1D3E7569" w14:textId="2AD8E62F" w:rsidR="009E013D" w:rsidRDefault="009E013D" w:rsidP="009E013D">
      <w:pPr>
        <w:pStyle w:val="B1"/>
        <w:rPr>
          <w:lang w:eastAsia="ja-JP"/>
        </w:rPr>
      </w:pPr>
      <w:r>
        <w:rPr>
          <w:lang w:eastAsia="ja-JP"/>
        </w:rPr>
        <w:t>NE: (Non-exception as defined in TS 38.101-1 [5], meaning single carrier NR requirements apply).</w:t>
      </w:r>
    </w:p>
    <w:p w14:paraId="013D3C6B" w14:textId="002B06F4" w:rsidR="00D20444" w:rsidRPr="00E80F49" w:rsidRDefault="009E013D" w:rsidP="009E013D">
      <w:pPr>
        <w:pStyle w:val="B1"/>
        <w:rPr>
          <w:lang w:eastAsia="ja-JP"/>
        </w:rPr>
      </w:pPr>
      <w:r>
        <w:rPr>
          <w:lang w:eastAsia="ja-JP"/>
        </w:rPr>
        <w:t>4)</w:t>
      </w:r>
      <w:r>
        <w:rPr>
          <w:lang w:eastAsia="ja-JP"/>
        </w:rPr>
        <w:tab/>
        <w:t>Add the 2 DL band configuration in TS 38.521-1 [2] Table 7.3A.1.5-1</w:t>
      </w:r>
    </w:p>
    <w:p w14:paraId="254393BD" w14:textId="77777777" w:rsidR="00D20444" w:rsidRPr="00E80F49" w:rsidRDefault="00D20444" w:rsidP="00D20444">
      <w:pPr>
        <w:pStyle w:val="Heading2"/>
        <w:rPr>
          <w:lang w:eastAsia="ja-JP"/>
        </w:rPr>
      </w:pPr>
      <w:bookmarkStart w:id="521" w:name="_Toc100005979"/>
      <w:bookmarkStart w:id="522" w:name="_Toc106703527"/>
      <w:bookmarkStart w:id="523" w:name="_Toc155086300"/>
      <w:r w:rsidRPr="00E80F49">
        <w:rPr>
          <w:rStyle w:val="jlqj4b"/>
        </w:rPr>
        <w:t>B.9.2</w:t>
      </w:r>
      <w:r w:rsidRPr="00E80F49">
        <w:rPr>
          <w:rStyle w:val="jlqj4b"/>
        </w:rPr>
        <w:tab/>
      </w:r>
      <w:r w:rsidRPr="00E80F49">
        <w:rPr>
          <w:lang w:eastAsia="ja-JP"/>
        </w:rPr>
        <w:t>Checklist for three bands</w:t>
      </w:r>
      <w:bookmarkEnd w:id="521"/>
      <w:bookmarkEnd w:id="522"/>
      <w:bookmarkEnd w:id="523"/>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 xml:space="preserve">Check all three band fallback configurations in accordance </w:t>
      </w:r>
      <w:proofErr w:type="gramStart"/>
      <w:r w:rsidRPr="00E80F49">
        <w:rPr>
          <w:lang w:eastAsia="ja-JP"/>
        </w:rPr>
        <w:t>to</w:t>
      </w:r>
      <w:proofErr w:type="gramEnd"/>
      <w:r w:rsidRPr="00E80F49">
        <w:rPr>
          <w:lang w:eastAsia="ja-JP"/>
        </w:rPr>
        <w:t xml:space="preserve">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248F22F0" w14:textId="08605BFD" w:rsidR="009E013D" w:rsidRDefault="00D20444" w:rsidP="009E013D">
      <w:pPr>
        <w:pStyle w:val="B2"/>
        <w:rPr>
          <w:lang w:eastAsia="ja-JP"/>
        </w:rPr>
      </w:pPr>
      <w:r w:rsidRPr="00E80F49">
        <w:rPr>
          <w:lang w:eastAsia="ja-JP"/>
        </w:rPr>
        <w:t>-</w:t>
      </w:r>
      <w:r w:rsidRPr="00E80F49">
        <w:rPr>
          <w:lang w:eastAsia="ja-JP"/>
        </w:rPr>
        <w:tab/>
        <w:t xml:space="preserve">Add three band test points to test case in TS 38.521-1 [2] Table </w:t>
      </w:r>
      <w:r w:rsidR="009E013D" w:rsidRPr="009E013D">
        <w:rPr>
          <w:lang w:eastAsia="ja-JP"/>
        </w:rPr>
        <w:t>7.3A.2_1.4.1-1</w:t>
      </w:r>
      <w:r w:rsidRPr="00E80F49">
        <w:rPr>
          <w:lang w:eastAsia="ja-JP"/>
        </w:rPr>
        <w:t>.</w:t>
      </w:r>
    </w:p>
    <w:p w14:paraId="76D319AA" w14:textId="77777777" w:rsidR="009E013D" w:rsidRDefault="009E013D" w:rsidP="009E013D">
      <w:pPr>
        <w:pStyle w:val="B2"/>
        <w:rPr>
          <w:lang w:eastAsia="ja-JP"/>
        </w:rPr>
      </w:pPr>
      <w:r>
        <w:rPr>
          <w:lang w:eastAsia="ja-JP"/>
        </w:rPr>
        <w:t>4) Add the result from the check to Table 4.1.3.1.3-3 for the three bands if they not already exist.</w:t>
      </w:r>
    </w:p>
    <w:p w14:paraId="1B8C806D" w14:textId="77777777" w:rsidR="009E013D" w:rsidRDefault="009E013D" w:rsidP="009E013D">
      <w:pPr>
        <w:pStyle w:val="B2"/>
        <w:rPr>
          <w:lang w:eastAsia="ja-JP"/>
        </w:rPr>
      </w:pPr>
      <w:r>
        <w:rPr>
          <w:lang w:eastAsia="ja-JP"/>
        </w:rPr>
        <w:t>-</w:t>
      </w:r>
      <w:r>
        <w:rPr>
          <w:lang w:eastAsia="ja-JP"/>
        </w:rPr>
        <w:tab/>
        <w:t xml:space="preserve">If there are no sensitivity exceptions then still add the band configuration to Table 4.1.3.1-3 with </w:t>
      </w:r>
    </w:p>
    <w:p w14:paraId="78279E33" w14:textId="77777777" w:rsidR="009E013D" w:rsidRDefault="009E013D" w:rsidP="009E013D">
      <w:pPr>
        <w:pStyle w:val="B2"/>
        <w:rPr>
          <w:lang w:eastAsia="ja-JP"/>
        </w:rPr>
      </w:pPr>
      <w:r>
        <w:rPr>
          <w:lang w:eastAsia="ja-JP"/>
        </w:rPr>
        <w:t>NE: (Non-exception as defined in TS 38.101-1 [5], meaning single carrier NR requirements apply).</w:t>
      </w:r>
    </w:p>
    <w:p w14:paraId="4710AE9C" w14:textId="41059FF5" w:rsidR="00D20444" w:rsidRPr="00E80F49" w:rsidRDefault="009E013D" w:rsidP="0089486E">
      <w:pPr>
        <w:pStyle w:val="B2"/>
        <w:rPr>
          <w:lang w:eastAsia="ja-JP"/>
        </w:rPr>
      </w:pPr>
      <w:r>
        <w:rPr>
          <w:lang w:eastAsia="ja-JP"/>
        </w:rPr>
        <w:t>5)</w:t>
      </w:r>
      <w:r>
        <w:rPr>
          <w:lang w:eastAsia="ja-JP"/>
        </w:rPr>
        <w:tab/>
        <w:t>Add the 3 DL band configuration in TS 38.521-1 [2] Table 7.3A.2.5-1</w:t>
      </w:r>
    </w:p>
    <w:p w14:paraId="66077634" w14:textId="77777777" w:rsidR="00D20444" w:rsidRPr="00E80F49" w:rsidRDefault="00D20444" w:rsidP="00D20444">
      <w:pPr>
        <w:pStyle w:val="Heading2"/>
        <w:rPr>
          <w:lang w:eastAsia="ja-JP"/>
        </w:rPr>
      </w:pPr>
      <w:bookmarkStart w:id="524" w:name="_Toc100005980"/>
      <w:bookmarkStart w:id="525" w:name="_Toc106703528"/>
      <w:bookmarkStart w:id="526" w:name="_Toc155086301"/>
      <w:r w:rsidRPr="00E80F49">
        <w:rPr>
          <w:rStyle w:val="jlqj4b"/>
        </w:rPr>
        <w:t>B.9.3</w:t>
      </w:r>
      <w:r w:rsidRPr="00E80F49">
        <w:rPr>
          <w:rStyle w:val="jlqj4b"/>
        </w:rPr>
        <w:tab/>
      </w:r>
      <w:r w:rsidRPr="00E80F49">
        <w:rPr>
          <w:lang w:eastAsia="ja-JP"/>
        </w:rPr>
        <w:t>Checklist for four bands and five bands</w:t>
      </w:r>
      <w:bookmarkEnd w:id="524"/>
      <w:bookmarkEnd w:id="525"/>
      <w:bookmarkEnd w:id="526"/>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 xml:space="preserve">Check all two band and three band fall backs in accordance </w:t>
      </w:r>
      <w:proofErr w:type="gramStart"/>
      <w:r w:rsidRPr="00E80F49">
        <w:rPr>
          <w:lang w:eastAsia="ja-JP"/>
        </w:rPr>
        <w:t>to</w:t>
      </w:r>
      <w:proofErr w:type="gramEnd"/>
      <w:r w:rsidRPr="00E80F49">
        <w:rPr>
          <w:lang w:eastAsia="ja-JP"/>
        </w:rPr>
        <w:t xml:space="preserve">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527" w:name="_Toc68073946"/>
      <w:bookmarkStart w:id="528" w:name="_Toc75371808"/>
      <w:bookmarkStart w:id="529" w:name="_Toc83727876"/>
      <w:bookmarkStart w:id="530" w:name="_Toc100005981"/>
      <w:bookmarkStart w:id="531" w:name="_Toc106703529"/>
      <w:bookmarkStart w:id="532" w:name="_Toc155086302"/>
      <w:r w:rsidRPr="00E80F49">
        <w:t>Annex C: Principles for test point selection for FR2 NR CA reference sensitivity test cases</w:t>
      </w:r>
      <w:bookmarkEnd w:id="527"/>
      <w:bookmarkEnd w:id="528"/>
      <w:bookmarkEnd w:id="529"/>
      <w:bookmarkEnd w:id="530"/>
      <w:bookmarkEnd w:id="531"/>
      <w:bookmarkEnd w:id="532"/>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533" w:name="_Toc68073947"/>
      <w:bookmarkStart w:id="534" w:name="_Toc75371809"/>
      <w:bookmarkStart w:id="535" w:name="_Toc83727877"/>
      <w:bookmarkStart w:id="536" w:name="_Toc100005982"/>
      <w:bookmarkStart w:id="537" w:name="_Toc106703530"/>
      <w:bookmarkStart w:id="538" w:name="_Toc155086303"/>
      <w:r w:rsidRPr="00E80F49">
        <w:t>Annex D: Principles for test point selection for EN-DC reference sensitivity test cases</w:t>
      </w:r>
      <w:bookmarkEnd w:id="533"/>
      <w:bookmarkEnd w:id="534"/>
      <w:bookmarkEnd w:id="535"/>
      <w:bookmarkEnd w:id="536"/>
      <w:bookmarkEnd w:id="537"/>
      <w:bookmarkEnd w:id="538"/>
    </w:p>
    <w:p w14:paraId="3191C8F6" w14:textId="77777777" w:rsidR="006060A9" w:rsidRPr="00E80F49" w:rsidRDefault="006060A9" w:rsidP="006060A9">
      <w:pPr>
        <w:pStyle w:val="Heading1"/>
      </w:pPr>
      <w:bookmarkStart w:id="539" w:name="_Toc68073948"/>
      <w:bookmarkStart w:id="540" w:name="_Toc75371810"/>
      <w:bookmarkStart w:id="541" w:name="_Toc83727878"/>
      <w:bookmarkStart w:id="542" w:name="_Toc100005983"/>
      <w:bookmarkStart w:id="543" w:name="_Toc106703531"/>
      <w:bookmarkStart w:id="544" w:name="_Toc155086304"/>
      <w:r w:rsidRPr="00E80F49">
        <w:t>D.1</w:t>
      </w:r>
      <w:r w:rsidRPr="00E80F49">
        <w:tab/>
        <w:t>General</w:t>
      </w:r>
      <w:bookmarkEnd w:id="539"/>
      <w:bookmarkEnd w:id="540"/>
      <w:bookmarkEnd w:id="541"/>
      <w:bookmarkEnd w:id="542"/>
      <w:bookmarkEnd w:id="543"/>
      <w:bookmarkEnd w:id="544"/>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lastRenderedPageBreak/>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 xml:space="preserve">Low range, </w:t>
            </w:r>
            <w:proofErr w:type="spellStart"/>
            <w:r w:rsidRPr="00E80F49">
              <w:t>Mid range</w:t>
            </w:r>
            <w:proofErr w:type="spellEnd"/>
            <w:r w:rsidRPr="00E80F49">
              <w:t>,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545" w:name="_Toc68073949"/>
      <w:bookmarkStart w:id="546" w:name="_Toc75371811"/>
      <w:bookmarkStart w:id="547" w:name="_Toc83727879"/>
      <w:bookmarkStart w:id="548" w:name="_Toc100005984"/>
      <w:bookmarkStart w:id="549" w:name="_Toc106703532"/>
      <w:bookmarkStart w:id="550" w:name="_Toc155086305"/>
      <w:r w:rsidRPr="00E80F49">
        <w:t>D.2</w:t>
      </w:r>
      <w:r w:rsidRPr="00E80F49">
        <w:tab/>
        <w:t>Requirements</w:t>
      </w:r>
      <w:bookmarkEnd w:id="545"/>
      <w:bookmarkEnd w:id="546"/>
      <w:bookmarkEnd w:id="547"/>
      <w:bookmarkEnd w:id="548"/>
      <w:bookmarkEnd w:id="549"/>
      <w:bookmarkEnd w:id="550"/>
    </w:p>
    <w:p w14:paraId="5A15000B" w14:textId="77777777" w:rsidR="006060A9" w:rsidRPr="00E80F49" w:rsidRDefault="006060A9" w:rsidP="006060A9">
      <w:pPr>
        <w:pStyle w:val="Heading2"/>
      </w:pPr>
      <w:bookmarkStart w:id="551" w:name="_Hlk63087402"/>
      <w:bookmarkStart w:id="552" w:name="_Toc68073950"/>
      <w:bookmarkStart w:id="553" w:name="_Toc75371812"/>
      <w:bookmarkStart w:id="554" w:name="_Toc83727880"/>
      <w:bookmarkStart w:id="555" w:name="_Toc100005985"/>
      <w:bookmarkStart w:id="556" w:name="_Toc106703533"/>
      <w:bookmarkStart w:id="557" w:name="_Toc155086306"/>
      <w:r w:rsidRPr="00E80F49">
        <w:t>D.2.1</w:t>
      </w:r>
      <w:bookmarkEnd w:id="551"/>
      <w:r w:rsidRPr="00E80F49">
        <w:tab/>
        <w:t>Defined EN-DC configurations</w:t>
      </w:r>
      <w:bookmarkEnd w:id="552"/>
      <w:bookmarkEnd w:id="553"/>
      <w:bookmarkEnd w:id="554"/>
      <w:bookmarkEnd w:id="555"/>
      <w:bookmarkEnd w:id="556"/>
      <w:bookmarkEnd w:id="557"/>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w:t>
      </w:r>
      <w:proofErr w:type="spellStart"/>
      <w:r w:rsidRPr="00E80F49">
        <w:t>nXC</w:t>
      </w:r>
      <w:proofErr w:type="spellEnd"/>
      <w:r w:rsidRPr="00E80F49">
        <w:t xml:space="preserve"> or </w:t>
      </w:r>
      <w:proofErr w:type="spellStart"/>
      <w:r w:rsidRPr="00E80F49">
        <w:t>nX</w:t>
      </w:r>
      <w:proofErr w:type="spellEnd"/>
      <w:r w:rsidRPr="00E80F49">
        <w:t>(2A))</w:t>
      </w:r>
    </w:p>
    <w:p w14:paraId="467FE069" w14:textId="5BE43042" w:rsidR="006060A9" w:rsidRPr="00E80F49" w:rsidRDefault="006060A9" w:rsidP="00605797">
      <w:pPr>
        <w:pStyle w:val="B2"/>
      </w:pPr>
      <w:r w:rsidRPr="00E80F49">
        <w:t>-</w:t>
      </w:r>
      <w:r w:rsidRPr="00E80F49">
        <w:tab/>
        <w:t>4 NR CCs in 2 bands (</w:t>
      </w:r>
      <w:proofErr w:type="spellStart"/>
      <w:r w:rsidRPr="00E80F49">
        <w:t>nXA-nYA</w:t>
      </w:r>
      <w:proofErr w:type="spellEnd"/>
      <w:r w:rsidRPr="00E80F49">
        <w:t xml:space="preserve">, </w:t>
      </w:r>
      <w:proofErr w:type="spellStart"/>
      <w:r w:rsidRPr="00E80F49">
        <w:t>nXA-nYC</w:t>
      </w:r>
      <w:proofErr w:type="spellEnd"/>
      <w:r w:rsidRPr="00E80F49">
        <w:t xml:space="preserve">, </w:t>
      </w:r>
      <w:proofErr w:type="spellStart"/>
      <w:r w:rsidRPr="00E80F49">
        <w:t>nXA-nY</w:t>
      </w:r>
      <w:proofErr w:type="spellEnd"/>
      <w:r w:rsidRPr="00E80F49">
        <w:t xml:space="preserve">(2A), </w:t>
      </w:r>
      <w:proofErr w:type="spellStart"/>
      <w:r w:rsidRPr="00E80F49">
        <w:t>nX</w:t>
      </w:r>
      <w:proofErr w:type="spellEnd"/>
      <w:r w:rsidRPr="00E80F49">
        <w:t>(2A)-</w:t>
      </w:r>
      <w:proofErr w:type="spellStart"/>
      <w:r w:rsidRPr="00E80F49">
        <w:t>nY</w:t>
      </w:r>
      <w:proofErr w:type="spellEnd"/>
      <w:r w:rsidRPr="00E80F49">
        <w:t>(2A))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w:t>
      </w:r>
      <w:proofErr w:type="spellStart"/>
      <w:r w:rsidRPr="00E80F49">
        <w:t>nYC</w:t>
      </w:r>
      <w:proofErr w:type="spellEnd"/>
      <w:r w:rsidRPr="00E80F49">
        <w:t xml:space="preserve"> or DC_XC-</w:t>
      </w:r>
      <w:proofErr w:type="spellStart"/>
      <w:r w:rsidRPr="00E80F49">
        <w:t>nYA</w:t>
      </w:r>
      <w:proofErr w:type="spellEnd"/>
      <w:r w:rsidRPr="00E80F49">
        <w:t>).</w:t>
      </w:r>
    </w:p>
    <w:p w14:paraId="71A0258D" w14:textId="77777777" w:rsidR="006060A9" w:rsidRPr="00E80F49" w:rsidRDefault="006060A9" w:rsidP="006060A9">
      <w:pPr>
        <w:pStyle w:val="Heading2"/>
      </w:pPr>
      <w:bookmarkStart w:id="558" w:name="_Toc68073951"/>
      <w:bookmarkStart w:id="559" w:name="_Toc75371813"/>
      <w:bookmarkStart w:id="560" w:name="_Toc83727881"/>
      <w:bookmarkStart w:id="561" w:name="_Toc100005986"/>
      <w:bookmarkStart w:id="562" w:name="_Toc106703534"/>
      <w:bookmarkStart w:id="563" w:name="_Toc155086307"/>
      <w:r w:rsidRPr="00E80F49">
        <w:t>D.2.2</w:t>
      </w:r>
      <w:r w:rsidRPr="00E80F49">
        <w:tab/>
        <w:t>Definition of exception requirements</w:t>
      </w:r>
      <w:bookmarkEnd w:id="558"/>
      <w:bookmarkEnd w:id="559"/>
      <w:bookmarkEnd w:id="560"/>
      <w:bookmarkEnd w:id="561"/>
      <w:bookmarkEnd w:id="562"/>
      <w:bookmarkEnd w:id="563"/>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lastRenderedPageBreak/>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64" w:name="_Hlk63085735"/>
      <w:bookmarkStart w:id="565" w:name="_Toc68073952"/>
      <w:bookmarkStart w:id="566" w:name="_Toc75371814"/>
      <w:bookmarkStart w:id="567" w:name="_Toc83727882"/>
      <w:bookmarkStart w:id="568" w:name="_Toc100005987"/>
      <w:bookmarkStart w:id="569" w:name="_Toc106703535"/>
      <w:bookmarkStart w:id="570" w:name="_Toc155086308"/>
      <w:r w:rsidRPr="00E80F49">
        <w:t>D.2.3</w:t>
      </w:r>
      <w:bookmarkEnd w:id="564"/>
      <w:r w:rsidRPr="00E80F49">
        <w:tab/>
        <w:t>Reference sensitivity</w:t>
      </w:r>
      <w:bookmarkEnd w:id="565"/>
      <w:bookmarkEnd w:id="566"/>
      <w:bookmarkEnd w:id="567"/>
      <w:bookmarkEnd w:id="568"/>
      <w:bookmarkEnd w:id="569"/>
      <w:bookmarkEnd w:id="570"/>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 xml:space="preserve">The exceptions in band 3 is due to 2UL intermodulation interference making it </w:t>
      </w:r>
      <w:proofErr w:type="gramStart"/>
      <w:r w:rsidRPr="00E80F49">
        <w:t>similar to</w:t>
      </w:r>
      <w:proofErr w:type="gramEnd"/>
      <w:r w:rsidRPr="00E80F49">
        <w:t xml:space="preserve">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 xml:space="preserve">For both SA and NSA there are 4 different types of interference related to inter-band operation that results in </w:t>
      </w:r>
      <w:proofErr w:type="spellStart"/>
      <w:r w:rsidRPr="00E80F49">
        <w:t>refsens</w:t>
      </w:r>
      <w:proofErr w:type="spellEnd"/>
      <w:r w:rsidRPr="00E80F49">
        <w:t xml:space="preserve">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w:t>
            </w:r>
            <w:proofErr w:type="spellStart"/>
            <w:r w:rsidRPr="00E80F49">
              <w:t>f</w:t>
            </w:r>
            <w:r w:rsidRPr="00E80F49">
              <w:rPr>
                <w:vertAlign w:val="subscript"/>
              </w:rPr>
              <w:t>UL_LB</w:t>
            </w:r>
            <w:proofErr w:type="spellEnd"/>
            <w:r w:rsidRPr="00E80F49">
              <w:t xml:space="preserve"> = </w:t>
            </w:r>
            <w:proofErr w:type="spellStart"/>
            <w:r w:rsidRPr="00E80F49">
              <w:t>f</w:t>
            </w:r>
            <w:r w:rsidRPr="00E80F49">
              <w:rPr>
                <w:vertAlign w:val="subscript"/>
              </w:rPr>
              <w:t>DL_HB</w:t>
            </w:r>
            <w:proofErr w:type="spellEnd"/>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w:t>
            </w:r>
            <w:proofErr w:type="spellStart"/>
            <w:r w:rsidRPr="00E80F49">
              <w:t>f</w:t>
            </w:r>
            <w:r w:rsidRPr="00E80F49">
              <w:rPr>
                <w:vertAlign w:val="subscript"/>
              </w:rPr>
              <w:t>DL_LB</w:t>
            </w:r>
            <w:proofErr w:type="spellEnd"/>
            <w:r w:rsidR="00D44BD4">
              <w:rPr>
                <w:vertAlign w:val="subscript"/>
              </w:rPr>
              <w:t xml:space="preserve"> </w:t>
            </w:r>
            <w:r w:rsidRPr="00E80F49">
              <w:t>+ c*</w:t>
            </w:r>
            <w:proofErr w:type="spellStart"/>
            <w:r w:rsidRPr="00E80F49">
              <w:t>f</w:t>
            </w:r>
            <w:r w:rsidRPr="00E80F49">
              <w:rPr>
                <w:vertAlign w:val="subscript"/>
              </w:rPr>
              <w:t>UL_HB</w:t>
            </w:r>
            <w:proofErr w:type="spellEnd"/>
            <w:r w:rsidRPr="00E80F49">
              <w:t xml:space="preserve"> = </w:t>
            </w:r>
            <w:proofErr w:type="spellStart"/>
            <w:r w:rsidRPr="00E80F49">
              <w:t>f</w:t>
            </w:r>
            <w:r w:rsidRPr="00E80F49">
              <w:rPr>
                <w:vertAlign w:val="subscript"/>
              </w:rPr>
              <w:t>DL_LB</w:t>
            </w:r>
            <w:proofErr w:type="spellEnd"/>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w:t>
            </w:r>
            <w:proofErr w:type="spellStart"/>
            <w:r w:rsidRPr="00E80F49">
              <w:t>f</w:t>
            </w:r>
            <w:r w:rsidRPr="00E80F49">
              <w:rPr>
                <w:vertAlign w:val="subscript"/>
              </w:rPr>
              <w:t>UL_LB</w:t>
            </w:r>
            <w:proofErr w:type="spellEnd"/>
            <w:r w:rsidRPr="00E80F49">
              <w:rPr>
                <w:vertAlign w:val="subscript"/>
              </w:rPr>
              <w:t xml:space="preserve"> </w:t>
            </w:r>
            <w:r w:rsidRPr="00E80F49">
              <w:t>+ c*</w:t>
            </w:r>
            <w:proofErr w:type="spellStart"/>
            <w:r w:rsidRPr="00E80F49">
              <w:t>f</w:t>
            </w:r>
            <w:r w:rsidRPr="00E80F49">
              <w:rPr>
                <w:vertAlign w:val="subscript"/>
              </w:rPr>
              <w:t>UL_HB</w:t>
            </w:r>
            <w:proofErr w:type="spellEnd"/>
            <w:r w:rsidRPr="00E80F49">
              <w:t xml:space="preserve"> = </w:t>
            </w:r>
            <w:proofErr w:type="spellStart"/>
            <w:r w:rsidRPr="00E80F49">
              <w:t>f</w:t>
            </w:r>
            <w:r w:rsidRPr="00E80F49">
              <w:rPr>
                <w:vertAlign w:val="subscript"/>
              </w:rPr>
              <w:t>DL_LB</w:t>
            </w:r>
            <w:proofErr w:type="spellEnd"/>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w:t>
            </w:r>
            <w:proofErr w:type="spellStart"/>
            <w:r w:rsidRPr="00E80F49">
              <w:t>f</w:t>
            </w:r>
            <w:r w:rsidRPr="00E80F49">
              <w:rPr>
                <w:vertAlign w:val="subscript"/>
              </w:rPr>
              <w:t>UL_LB</w:t>
            </w:r>
            <w:proofErr w:type="spellEnd"/>
            <w:r w:rsidRPr="00E80F49">
              <w:rPr>
                <w:vertAlign w:val="subscript"/>
              </w:rPr>
              <w:t xml:space="preserve"> </w:t>
            </w:r>
            <w:r w:rsidRPr="00E80F49">
              <w:t>+ c*</w:t>
            </w:r>
            <w:proofErr w:type="spellStart"/>
            <w:r w:rsidRPr="00E80F49">
              <w:t>f</w:t>
            </w:r>
            <w:r w:rsidRPr="00E80F49">
              <w:rPr>
                <w:vertAlign w:val="subscript"/>
              </w:rPr>
              <w:t>UL_HB</w:t>
            </w:r>
            <w:proofErr w:type="spellEnd"/>
            <w:r w:rsidRPr="00E80F49">
              <w:t xml:space="preserve"> = </w:t>
            </w:r>
            <w:proofErr w:type="spellStart"/>
            <w:r w:rsidRPr="00E80F49">
              <w:t>f</w:t>
            </w:r>
            <w:r w:rsidRPr="00E80F49">
              <w:rPr>
                <w:vertAlign w:val="subscript"/>
              </w:rPr>
              <w:t>DL_HB</w:t>
            </w:r>
            <w:proofErr w:type="spellEnd"/>
            <w:r w:rsidRPr="00E80F49">
              <w:rPr>
                <w:vertAlign w:val="subscript"/>
              </w:rPr>
              <w:t xml:space="preserve">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w:t>
      </w:r>
      <w:proofErr w:type="spellStart"/>
      <w:r w:rsidRPr="00E80F49">
        <w:t>BW</w:t>
      </w:r>
      <w:r w:rsidRPr="00E80F49">
        <w:rPr>
          <w:vertAlign w:val="subscript"/>
        </w:rPr>
        <w:t>INT</w:t>
      </w:r>
      <w:r w:rsidRPr="00E80F49">
        <w:t>+BW</w:t>
      </w:r>
      <w:r w:rsidRPr="00E80F49">
        <w:rPr>
          <w:vertAlign w:val="subscript"/>
        </w:rPr>
        <w:t>victim</w:t>
      </w:r>
      <w:proofErr w:type="spellEnd"/>
      <w:r w:rsidRPr="00E80F49">
        <w:t>)/2 the interference is not overlapping the victim carrier and exception requirements do not apply.</w:t>
      </w:r>
    </w:p>
    <w:p w14:paraId="1AFEF5E1" w14:textId="4AD1A5FA" w:rsidR="006060A9" w:rsidRPr="00E80F49" w:rsidRDefault="00670C2F" w:rsidP="006060A9">
      <w:r w:rsidRPr="00E80F49">
        <w:lastRenderedPageBreak/>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71" w:name="_Toc68073953"/>
      <w:bookmarkStart w:id="572" w:name="_Toc75371815"/>
      <w:bookmarkStart w:id="573" w:name="_Toc83727883"/>
      <w:bookmarkStart w:id="574" w:name="_Toc100005988"/>
      <w:bookmarkStart w:id="575" w:name="_Toc106703536"/>
      <w:bookmarkStart w:id="576" w:name="_Toc155086309"/>
      <w:r w:rsidRPr="00E80F49">
        <w:t>D.2.4</w:t>
      </w:r>
      <w:r w:rsidRPr="00E80F49">
        <w:tab/>
        <w:t>Rx requirements other than reference sensitivity</w:t>
      </w:r>
      <w:bookmarkEnd w:id="571"/>
      <w:bookmarkEnd w:id="572"/>
      <w:bookmarkEnd w:id="573"/>
      <w:bookmarkEnd w:id="574"/>
      <w:bookmarkEnd w:id="575"/>
      <w:bookmarkEnd w:id="576"/>
    </w:p>
    <w:p w14:paraId="2419B5EE" w14:textId="77777777" w:rsidR="006060A9" w:rsidRPr="00E80F49" w:rsidRDefault="006060A9" w:rsidP="006060A9">
      <w:r w:rsidRPr="00E80F49">
        <w:t xml:space="preserve">The requirements are in some cases </w:t>
      </w:r>
      <w:proofErr w:type="gramStart"/>
      <w:r w:rsidRPr="00E80F49">
        <w:t>referring back</w:t>
      </w:r>
      <w:proofErr w:type="gramEnd"/>
      <w:r w:rsidRPr="00E80F49">
        <w:t xml:space="preserve">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77" w:name="_Hlk63084791"/>
      <w:bookmarkStart w:id="578" w:name="_Toc68073954"/>
      <w:bookmarkStart w:id="579" w:name="_Toc75371816"/>
      <w:bookmarkStart w:id="580" w:name="_Toc83727884"/>
      <w:bookmarkStart w:id="581" w:name="_Toc100005989"/>
      <w:bookmarkStart w:id="582" w:name="_Toc106703537"/>
      <w:bookmarkStart w:id="583" w:name="_Toc155086310"/>
      <w:r w:rsidRPr="00E80F49">
        <w:t>D.2.5</w:t>
      </w:r>
      <w:bookmarkEnd w:id="577"/>
      <w:r w:rsidRPr="00E80F49">
        <w:tab/>
        <w:t>Test case structure and test coverage</w:t>
      </w:r>
      <w:bookmarkEnd w:id="578"/>
      <w:bookmarkEnd w:id="579"/>
      <w:bookmarkEnd w:id="580"/>
      <w:bookmarkEnd w:id="581"/>
      <w:bookmarkEnd w:id="582"/>
      <w:bookmarkEnd w:id="583"/>
    </w:p>
    <w:p w14:paraId="7B8CB66B" w14:textId="67D93EA9" w:rsidR="006060A9" w:rsidRPr="00E80F49" w:rsidRDefault="006060A9" w:rsidP="006060A9">
      <w:r w:rsidRPr="00E80F49">
        <w:t xml:space="preserve">As seen above, the EN-DC requirements are </w:t>
      </w:r>
      <w:proofErr w:type="gramStart"/>
      <w:r w:rsidRPr="00E80F49">
        <w:t>similar to</w:t>
      </w:r>
      <w:proofErr w:type="gramEnd"/>
      <w:r w:rsidRPr="00E80F49">
        <w:t xml:space="preserve">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lastRenderedPageBreak/>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 xml:space="preserve">NOTE 2: Other than </w:t>
            </w:r>
            <w:proofErr w:type="spellStart"/>
            <w:r w:rsidRPr="00E80F49">
              <w:rPr>
                <w:lang w:eastAsia="zh-CN"/>
              </w:rPr>
              <w:t>refsens</w:t>
            </w:r>
            <w:proofErr w:type="spellEnd"/>
            <w:r w:rsidRPr="00E80F49">
              <w:rPr>
                <w:lang w:eastAsia="zh-CN"/>
              </w:rPr>
              <w:t xml:space="preserve">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84" w:name="_Toc68073955"/>
      <w:bookmarkStart w:id="585" w:name="_Toc75371817"/>
      <w:bookmarkStart w:id="586" w:name="_Toc83727885"/>
      <w:bookmarkStart w:id="587" w:name="_Toc100005990"/>
      <w:bookmarkStart w:id="588" w:name="_Toc106703538"/>
      <w:bookmarkStart w:id="589" w:name="_Toc155086311"/>
      <w:r w:rsidRPr="00E80F49">
        <w:t>D.2.6</w:t>
      </w:r>
      <w:r w:rsidRPr="00E80F49">
        <w:tab/>
        <w:t>EN-DC configurations to test</w:t>
      </w:r>
      <w:bookmarkEnd w:id="584"/>
      <w:bookmarkEnd w:id="585"/>
      <w:bookmarkEnd w:id="586"/>
      <w:bookmarkEnd w:id="587"/>
      <w:bookmarkEnd w:id="588"/>
      <w:bookmarkEnd w:id="589"/>
    </w:p>
    <w:p w14:paraId="50DD7230" w14:textId="77777777" w:rsidR="006060A9" w:rsidRPr="00E80F49" w:rsidRDefault="006060A9" w:rsidP="006060A9">
      <w:pPr>
        <w:pStyle w:val="Heading3"/>
      </w:pPr>
      <w:bookmarkStart w:id="590" w:name="_Toc68073956"/>
      <w:bookmarkStart w:id="591" w:name="_Toc75371818"/>
      <w:bookmarkStart w:id="592" w:name="_Toc83727886"/>
      <w:bookmarkStart w:id="593" w:name="_Toc100005991"/>
      <w:bookmarkStart w:id="594" w:name="_Toc106703539"/>
      <w:bookmarkStart w:id="595" w:name="_Toc155086312"/>
      <w:r w:rsidRPr="00E80F49">
        <w:t>D.2.6.1</w:t>
      </w:r>
      <w:r w:rsidRPr="00E80F49">
        <w:tab/>
        <w:t>Lower order fallbacks</w:t>
      </w:r>
      <w:bookmarkEnd w:id="590"/>
      <w:bookmarkEnd w:id="591"/>
      <w:bookmarkEnd w:id="592"/>
      <w:bookmarkEnd w:id="593"/>
      <w:bookmarkEnd w:id="594"/>
      <w:bookmarkEnd w:id="595"/>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 xml:space="preserve">E-UTRA CA fallback in inter-band contiguous EN-DC can result in change of EN-DC config to intra-band contiguous (e.g. DC_1A-(n)41AA-&gt;DC_(n)41AA). This change means requirements are different, implying that </w:t>
      </w:r>
      <w:proofErr w:type="gramStart"/>
      <w:r w:rsidRPr="00E80F49">
        <w:t>both EN</w:t>
      </w:r>
      <w:proofErr w:type="gramEnd"/>
      <w:r w:rsidRPr="00E80F49">
        <w:t>-DC config types may need to be tested. See clause D.2.6.2.</w:t>
      </w:r>
    </w:p>
    <w:p w14:paraId="44415CC1" w14:textId="77777777" w:rsidR="006060A9" w:rsidRPr="00E80F49" w:rsidRDefault="006060A9" w:rsidP="006060A9">
      <w:pPr>
        <w:rPr>
          <w:u w:val="single"/>
        </w:rPr>
      </w:pPr>
      <w:r w:rsidRPr="00E80F49">
        <w:rPr>
          <w:u w:val="single"/>
        </w:rPr>
        <w:lastRenderedPageBreak/>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 xml:space="preserve">Intra-band </w:t>
            </w:r>
            <w:proofErr w:type="spellStart"/>
            <w:r w:rsidRPr="00E80F49">
              <w:t>cont</w:t>
            </w:r>
            <w:proofErr w:type="spellEnd"/>
            <w:r w:rsidRPr="00E80F49">
              <w:t xml:space="preserve">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w:t>
            </w:r>
            <w:proofErr w:type="spellStart"/>
            <w:r w:rsidRPr="00E80F49">
              <w:t>cont</w:t>
            </w:r>
            <w:proofErr w:type="spellEnd"/>
            <w:r w:rsidRPr="00E80F49">
              <w:t xml:space="preserve">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 xml:space="preserve">NOTE 1: This is needed for other than </w:t>
            </w:r>
            <w:proofErr w:type="spellStart"/>
            <w:r w:rsidRPr="00E80F49">
              <w:rPr>
                <w:lang w:eastAsia="zh-CN"/>
              </w:rPr>
              <w:t>refsens</w:t>
            </w:r>
            <w:proofErr w:type="spellEnd"/>
            <w:r w:rsidRPr="00E80F49">
              <w:rPr>
                <w:lang w:eastAsia="zh-CN"/>
              </w:rPr>
              <w:t xml:space="preserve"> Rx test case that </w:t>
            </w:r>
            <w:proofErr w:type="gramStart"/>
            <w:r w:rsidRPr="00E80F49">
              <w:rPr>
                <w:lang w:eastAsia="zh-CN"/>
              </w:rPr>
              <w:t>refers back</w:t>
            </w:r>
            <w:proofErr w:type="gramEnd"/>
            <w:r w:rsidRPr="00E80F49">
              <w:rPr>
                <w:lang w:eastAsia="zh-CN"/>
              </w:rPr>
              <w:t xml:space="preserve"> to </w:t>
            </w:r>
            <w:proofErr w:type="spellStart"/>
            <w:r w:rsidRPr="00E80F49">
              <w:rPr>
                <w:lang w:eastAsia="zh-CN"/>
              </w:rPr>
              <w:t>refsens</w:t>
            </w:r>
            <w:proofErr w:type="spellEnd"/>
            <w:r w:rsidRPr="00E80F49">
              <w:rPr>
                <w:lang w:eastAsia="zh-CN"/>
              </w:rPr>
              <w:t xml:space="preserve">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96" w:name="_Hlk63086493"/>
      <w:bookmarkStart w:id="597" w:name="_Toc68073957"/>
      <w:bookmarkStart w:id="598" w:name="_Toc75371819"/>
      <w:bookmarkStart w:id="599" w:name="_Toc83727887"/>
      <w:bookmarkStart w:id="600" w:name="_Toc100005992"/>
      <w:bookmarkStart w:id="601" w:name="_Toc106703540"/>
      <w:bookmarkStart w:id="602" w:name="_Toc155086313"/>
      <w:r w:rsidRPr="00E80F49">
        <w:t>D.2.6.2</w:t>
      </w:r>
      <w:bookmarkEnd w:id="596"/>
      <w:r w:rsidRPr="00E80F49">
        <w:tab/>
        <w:t>EN-DC configurations requiring testing and max number of CCs</w:t>
      </w:r>
      <w:bookmarkEnd w:id="597"/>
      <w:bookmarkEnd w:id="598"/>
      <w:bookmarkEnd w:id="599"/>
      <w:bookmarkEnd w:id="600"/>
      <w:bookmarkEnd w:id="601"/>
      <w:bookmarkEnd w:id="602"/>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603" w:name="_Toc68073958"/>
      <w:bookmarkStart w:id="604" w:name="_Toc75371820"/>
      <w:bookmarkStart w:id="605" w:name="_Toc83727888"/>
      <w:bookmarkStart w:id="606" w:name="_Toc100005993"/>
      <w:bookmarkStart w:id="607" w:name="_Toc106703541"/>
      <w:bookmarkStart w:id="608" w:name="_Toc155086314"/>
      <w:r w:rsidRPr="00E80F49">
        <w:t>D.2.6.3</w:t>
      </w:r>
      <w:r w:rsidRPr="00E80F49">
        <w:tab/>
        <w:t>Test coverage</w:t>
      </w:r>
      <w:bookmarkEnd w:id="603"/>
      <w:bookmarkEnd w:id="604"/>
      <w:bookmarkEnd w:id="605"/>
      <w:bookmarkEnd w:id="606"/>
      <w:bookmarkEnd w:id="607"/>
      <w:bookmarkEnd w:id="608"/>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lastRenderedPageBreak/>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609" w:name="_Hlk54366883"/>
      <w:r w:rsidRPr="00E80F49">
        <w:t>Table D.2.6.3-1</w:t>
      </w:r>
      <w:bookmarkEnd w:id="609"/>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 xml:space="preserve">Test needed due to other than </w:t>
            </w:r>
            <w:proofErr w:type="spellStart"/>
            <w:r w:rsidRPr="00E80F49">
              <w:t>refsens</w:t>
            </w:r>
            <w:proofErr w:type="spellEnd"/>
            <w:r w:rsidRPr="00E80F49">
              <w:t xml:space="preserve">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w:t>
            </w:r>
            <w:proofErr w:type="spellStart"/>
            <w:r w:rsidRPr="00E80F49">
              <w:t>cont</w:t>
            </w:r>
            <w:proofErr w:type="spellEnd"/>
            <w:r w:rsidRPr="00E80F49">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proofErr w:type="spellStart"/>
            <w:r w:rsidRPr="00E80F49">
              <w:rPr>
                <w:lang w:eastAsia="zh-TW"/>
              </w:rPr>
              <w:t>DC_XC_nXA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w:t>
            </w:r>
            <w:proofErr w:type="spellStart"/>
            <w:r w:rsidRPr="00E80F49">
              <w:t>cont</w:t>
            </w:r>
            <w:proofErr w:type="spellEnd"/>
            <w:r w:rsidRPr="00E80F49">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w:t>
            </w:r>
            <w:proofErr w:type="spellStart"/>
            <w:r w:rsidRPr="00E80F49">
              <w:rPr>
                <w:lang w:eastAsia="zh-TW"/>
              </w:rPr>
              <w:t>XA_nXA</w:t>
            </w:r>
            <w:proofErr w:type="spellEnd"/>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w:t>
            </w:r>
            <w:proofErr w:type="spellStart"/>
            <w:r w:rsidRPr="00E80F49">
              <w:t>cont</w:t>
            </w:r>
            <w:proofErr w:type="spellEnd"/>
            <w:r w:rsidRPr="00E80F49">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w:t>
            </w:r>
            <w:proofErr w:type="spellStart"/>
            <w:r w:rsidRPr="00E80F49">
              <w:t>cont</w:t>
            </w:r>
            <w:proofErr w:type="spellEnd"/>
            <w:r w:rsidRPr="00E80F49">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w:t>
            </w:r>
            <w:proofErr w:type="spellStart"/>
            <w:r w:rsidRPr="00E80F49">
              <w:t>cont</w:t>
            </w:r>
            <w:proofErr w:type="spellEnd"/>
            <w:r w:rsidRPr="00E80F49">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proofErr w:type="spellStart"/>
            <w:r w:rsidRPr="00E80F49">
              <w:t>DC_X</w:t>
            </w:r>
            <w:r w:rsidRPr="00E80F49">
              <w:rPr>
                <w:lang w:eastAsia="zh-TW"/>
              </w:rPr>
              <w:t>A_nYC</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w:t>
            </w:r>
            <w:proofErr w:type="spellStart"/>
            <w:r w:rsidRPr="00E80F49">
              <w:t>cont</w:t>
            </w:r>
            <w:proofErr w:type="spellEnd"/>
            <w:r w:rsidRPr="00E80F49">
              <w: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proofErr w:type="spellStart"/>
            <w:r w:rsidRPr="00E80F49">
              <w:t>DC_X</w:t>
            </w:r>
            <w:r w:rsidRPr="00E80F49">
              <w:rPr>
                <w:lang w:eastAsia="zh-TW"/>
              </w:rPr>
              <w:t>A_nY</w:t>
            </w:r>
            <w:proofErr w:type="spellEnd"/>
            <w:r w:rsidRPr="00E80F49">
              <w:rPr>
                <w:lang w:eastAsia="zh-TW"/>
              </w:rPr>
              <w:t>(2A)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proofErr w:type="spellStart"/>
            <w:r w:rsidRPr="00E80F49">
              <w:t>DC_X</w:t>
            </w:r>
            <w:r w:rsidRPr="00E80F49">
              <w:rPr>
                <w:lang w:eastAsia="zh-TW"/>
              </w:rPr>
              <w:t>A_nYA-nZA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w:t>
            </w:r>
            <w:proofErr w:type="spellStart"/>
            <w:r w:rsidRPr="00E80F49">
              <w:t>cont</w:t>
            </w:r>
            <w:proofErr w:type="spellEnd"/>
            <w:r w:rsidRPr="00E80F49">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proofErr w:type="spellStart"/>
            <w:r w:rsidRPr="00E80F49">
              <w:t>DC_X</w:t>
            </w:r>
            <w:r w:rsidRPr="00E80F49">
              <w:rPr>
                <w:lang w:eastAsia="zh-TW"/>
              </w:rPr>
              <w:t>C_nYA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w:t>
            </w:r>
            <w:proofErr w:type="spellStart"/>
            <w:r w:rsidRPr="00E80F49">
              <w:t>cont</w:t>
            </w:r>
            <w:proofErr w:type="spellEnd"/>
            <w:r w:rsidRPr="00E80F49">
              <w: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w:t>
            </w:r>
            <w:proofErr w:type="spellStart"/>
            <w:r w:rsidRPr="00E80F49">
              <w:rPr>
                <w:lang w:eastAsia="zh-TW"/>
              </w:rPr>
              <w:t>XA_nYA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w:t>
            </w:r>
            <w:proofErr w:type="spellStart"/>
            <w:r w:rsidRPr="00E80F49">
              <w:rPr>
                <w:lang w:eastAsia="zh-TW"/>
              </w:rPr>
              <w:t>YA_nZA</w:t>
            </w:r>
            <w:proofErr w:type="spellEnd"/>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w:t>
            </w:r>
            <w:proofErr w:type="spellStart"/>
            <w:r w:rsidRPr="00E80F49">
              <w:t>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proofErr w:type="spellStart"/>
            <w:r w:rsidRPr="00E80F49">
              <w:t>DC_XA_nXA-nYA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w:t>
            </w:r>
            <w:proofErr w:type="spellStart"/>
            <w:r w:rsidRPr="00E80F49">
              <w:t>YA_nYA</w:t>
            </w:r>
            <w:proofErr w:type="spellEnd"/>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 xml:space="preserve">Test needed due to other than </w:t>
            </w:r>
            <w:proofErr w:type="spellStart"/>
            <w:r w:rsidRPr="00E80F49">
              <w:t>refsens</w:t>
            </w:r>
            <w:proofErr w:type="spellEnd"/>
            <w:r w:rsidRPr="00E80F49">
              <w:t xml:space="preserve">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w:t>
            </w:r>
            <w:proofErr w:type="spellStart"/>
            <w:r w:rsidRPr="00E80F49">
              <w:t>cont</w:t>
            </w:r>
            <w:proofErr w:type="spellEnd"/>
            <w:r w:rsidRPr="00E80F49">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proofErr w:type="spellStart"/>
            <w:r w:rsidRPr="00E80F49">
              <w:t>DC_XD_nXA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w:t>
            </w:r>
            <w:proofErr w:type="spellStart"/>
            <w:r w:rsidRPr="00E80F49">
              <w:t>cont</w:t>
            </w:r>
            <w:proofErr w:type="spellEnd"/>
            <w:r w:rsidRPr="00E80F49">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w:t>
            </w:r>
            <w:proofErr w:type="spellStart"/>
            <w:r w:rsidRPr="00E80F49">
              <w:t>cont</w:t>
            </w:r>
            <w:proofErr w:type="spellEnd"/>
            <w:r w:rsidRPr="00E80F49">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w:t>
            </w:r>
            <w:proofErr w:type="spellStart"/>
            <w:r w:rsidRPr="00E80F49">
              <w:t>cont</w:t>
            </w:r>
            <w:proofErr w:type="spellEnd"/>
            <w:r w:rsidRPr="00E80F49">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w:t>
            </w:r>
            <w:proofErr w:type="spellStart"/>
            <w:r w:rsidRPr="00E80F49">
              <w:t>cont</w:t>
            </w:r>
            <w:proofErr w:type="spellEnd"/>
            <w:r w:rsidRPr="00E80F49">
              <w: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proofErr w:type="spellStart"/>
            <w:r w:rsidRPr="00E80F49">
              <w:t>DC_XA_nY</w:t>
            </w:r>
            <w:proofErr w:type="spellEnd"/>
            <w:r w:rsidRPr="00E80F49">
              <w:t>(2A)-</w:t>
            </w:r>
            <w:proofErr w:type="spellStart"/>
            <w:r w:rsidRPr="00E80F49">
              <w:t>nZA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proofErr w:type="spellStart"/>
            <w:r w:rsidRPr="00E80F49">
              <w:t>DC_XA_nYA-nZC</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proofErr w:type="spellStart"/>
            <w:r w:rsidRPr="00E80F49">
              <w:t>DC_XD_nYA</w:t>
            </w:r>
            <w:proofErr w:type="spellEnd"/>
            <w:r w:rsidRPr="00E80F49">
              <w:t>,</w:t>
            </w:r>
          </w:p>
          <w:p w14:paraId="7ADAFAB5" w14:textId="77777777" w:rsidR="00CE50D5" w:rsidRPr="00E80F49" w:rsidRDefault="00CE50D5">
            <w:pPr>
              <w:pStyle w:val="TAC"/>
            </w:pPr>
            <w:r w:rsidRPr="00E80F49">
              <w:t>DC_XA-</w:t>
            </w:r>
            <w:proofErr w:type="spellStart"/>
            <w:r w:rsidRPr="00E80F49">
              <w:t>YC_nZA</w:t>
            </w:r>
            <w:proofErr w:type="spellEnd"/>
            <w:r w:rsidRPr="00E80F49">
              <w:t>,</w:t>
            </w:r>
          </w:p>
          <w:p w14:paraId="3DD0F69A" w14:textId="77777777" w:rsidR="00CE50D5" w:rsidRPr="00E80F49" w:rsidRDefault="00CE50D5">
            <w:pPr>
              <w:pStyle w:val="TAC"/>
            </w:pPr>
            <w:r w:rsidRPr="00E80F49">
              <w:t>DC_XA-XA-</w:t>
            </w:r>
            <w:proofErr w:type="spellStart"/>
            <w:r w:rsidRPr="00E80F49">
              <w:t>YA_nZA</w:t>
            </w:r>
            <w:proofErr w:type="spellEnd"/>
            <w:r w:rsidRPr="00E80F49">
              <w:t>,</w:t>
            </w:r>
          </w:p>
          <w:p w14:paraId="14914DBC" w14:textId="77777777" w:rsidR="00CE50D5" w:rsidRPr="00E80F49" w:rsidRDefault="00CE50D5">
            <w:pPr>
              <w:pStyle w:val="TAC"/>
            </w:pPr>
            <w:r w:rsidRPr="00E80F49">
              <w:t>DC_XA-YA-</w:t>
            </w:r>
            <w:proofErr w:type="spellStart"/>
            <w:r w:rsidRPr="00E80F49">
              <w:t>ZA_nRA</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w:t>
            </w:r>
            <w:proofErr w:type="spellStart"/>
            <w:r w:rsidRPr="00E80F49">
              <w:t>cont</w:t>
            </w:r>
            <w:proofErr w:type="spellEnd"/>
            <w:r w:rsidRPr="00E80F49">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proofErr w:type="spellStart"/>
            <w:r w:rsidRPr="00E80F49">
              <w:t>DC_XC_nYC</w:t>
            </w:r>
            <w:proofErr w:type="spellEnd"/>
            <w:r w:rsidRPr="00E80F49">
              <w:t>,</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w:t>
            </w:r>
            <w:proofErr w:type="spellStart"/>
            <w:r w:rsidRPr="00E80F49">
              <w:t>YA_nYC</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w:t>
            </w:r>
            <w:proofErr w:type="spellStart"/>
            <w:r w:rsidRPr="00E80F49">
              <w:t>cont</w:t>
            </w:r>
            <w:proofErr w:type="spellEnd"/>
            <w:r w:rsidRPr="00E80F49">
              <w: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proofErr w:type="spellStart"/>
            <w:r w:rsidRPr="00E80F49">
              <w:t>DC_XC_nY</w:t>
            </w:r>
            <w:proofErr w:type="spellEnd"/>
            <w:r w:rsidRPr="00E80F49">
              <w:t>(2A),</w:t>
            </w:r>
          </w:p>
          <w:p w14:paraId="414B2278" w14:textId="77777777" w:rsidR="00CE50D5" w:rsidRPr="00E80F49" w:rsidRDefault="00CE50D5">
            <w:pPr>
              <w:pStyle w:val="TAC"/>
            </w:pPr>
            <w:r w:rsidRPr="00E80F49">
              <w:t>DC_XA-</w:t>
            </w:r>
            <w:proofErr w:type="spellStart"/>
            <w:r w:rsidRPr="00E80F49">
              <w:t>YA_nY</w:t>
            </w:r>
            <w:proofErr w:type="spellEnd"/>
            <w:r w:rsidRPr="00E80F49">
              <w:t>(2A)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proofErr w:type="spellStart"/>
            <w:r w:rsidRPr="00E80F49">
              <w:t>DC_XC_nYA-nZA</w:t>
            </w:r>
            <w:proofErr w:type="spellEnd"/>
            <w:r w:rsidRPr="00E80F49">
              <w:t>, DC_XA-</w:t>
            </w:r>
            <w:proofErr w:type="spellStart"/>
            <w:r w:rsidRPr="00E80F49">
              <w:t>XA_nYA</w:t>
            </w:r>
            <w:proofErr w:type="spellEnd"/>
            <w:r w:rsidRPr="00E80F49">
              <w:t>-</w:t>
            </w:r>
            <w:proofErr w:type="spellStart"/>
            <w:r w:rsidRPr="00E80F49">
              <w:t>nZA</w:t>
            </w:r>
            <w:proofErr w:type="spellEnd"/>
            <w:r w:rsidRPr="00E80F49">
              <w:t>,</w:t>
            </w:r>
          </w:p>
          <w:p w14:paraId="5DA8A974" w14:textId="77777777" w:rsidR="00CE50D5" w:rsidRPr="00E80F49" w:rsidRDefault="00CE50D5">
            <w:pPr>
              <w:pStyle w:val="TAC"/>
            </w:pPr>
            <w:r w:rsidRPr="00E80F49">
              <w:t>DC_XA-</w:t>
            </w:r>
            <w:proofErr w:type="spellStart"/>
            <w:r w:rsidRPr="00E80F49">
              <w:t>YA_nZA</w:t>
            </w:r>
            <w:proofErr w:type="spellEnd"/>
            <w:r w:rsidRPr="00E80F49">
              <w:t>-</w:t>
            </w:r>
            <w:proofErr w:type="spellStart"/>
            <w:r w:rsidRPr="00E80F49">
              <w:t>nRA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w:t>
            </w:r>
            <w:proofErr w:type="spellStart"/>
            <w:r w:rsidRPr="00E80F49">
              <w:t>nYA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w:t>
            </w:r>
            <w:proofErr w:type="spellStart"/>
            <w:r w:rsidRPr="00E80F49">
              <w:t>ZA_nZA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w:t>
            </w:r>
            <w:proofErr w:type="spellStart"/>
            <w:r w:rsidRPr="00E80F49">
              <w:t>YA_nYA</w:t>
            </w:r>
            <w:proofErr w:type="spellEnd"/>
            <w:r w:rsidRPr="00E80F49">
              <w:t>-</w:t>
            </w:r>
            <w:proofErr w:type="spellStart"/>
            <w:r w:rsidRPr="00E80F49">
              <w:t>nZA</w:t>
            </w:r>
            <w:proofErr w:type="spellEnd"/>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610" w:name="_Toc68073959"/>
      <w:bookmarkStart w:id="611" w:name="_Toc75371821"/>
      <w:bookmarkStart w:id="612" w:name="_Toc83727889"/>
      <w:bookmarkStart w:id="613" w:name="_Toc100005994"/>
      <w:bookmarkStart w:id="614" w:name="_Toc106703542"/>
    </w:p>
    <w:p w14:paraId="10BCF8E8" w14:textId="17FA4A9E" w:rsidR="006060A9" w:rsidRPr="00E80F49" w:rsidRDefault="006060A9" w:rsidP="006060A9">
      <w:pPr>
        <w:pStyle w:val="Heading2"/>
      </w:pPr>
      <w:bookmarkStart w:id="615" w:name="_Toc155086315"/>
      <w:r w:rsidRPr="00E80F49">
        <w:t>D.2.7</w:t>
      </w:r>
      <w:r w:rsidRPr="00E80F49">
        <w:tab/>
        <w:t>Test Environment</w:t>
      </w:r>
      <w:bookmarkEnd w:id="610"/>
      <w:bookmarkEnd w:id="611"/>
      <w:bookmarkEnd w:id="612"/>
      <w:bookmarkEnd w:id="613"/>
      <w:bookmarkEnd w:id="614"/>
      <w:bookmarkEnd w:id="615"/>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616" w:name="_Toc68073960"/>
      <w:bookmarkStart w:id="617" w:name="_Toc75371822"/>
      <w:bookmarkStart w:id="618" w:name="_Toc83727890"/>
      <w:bookmarkStart w:id="619" w:name="_Toc100005995"/>
      <w:bookmarkStart w:id="620" w:name="_Toc106703543"/>
      <w:bookmarkStart w:id="621" w:name="_Toc155086316"/>
      <w:r w:rsidRPr="00E80F49">
        <w:t>D.2.8</w:t>
      </w:r>
      <w:r w:rsidRPr="00E80F49">
        <w:tab/>
        <w:t>Test Frequencies selections for EN-DC</w:t>
      </w:r>
      <w:bookmarkEnd w:id="616"/>
      <w:bookmarkEnd w:id="617"/>
      <w:bookmarkEnd w:id="618"/>
      <w:bookmarkEnd w:id="619"/>
      <w:bookmarkEnd w:id="620"/>
      <w:bookmarkEnd w:id="621"/>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622" w:name="_Toc83727891"/>
      <w:bookmarkStart w:id="623" w:name="_Toc100005996"/>
      <w:bookmarkStart w:id="624" w:name="_Toc106703544"/>
      <w:bookmarkStart w:id="625" w:name="_Toc68073961"/>
      <w:bookmarkStart w:id="626" w:name="_Toc75371823"/>
      <w:bookmarkStart w:id="627" w:name="_Toc155086317"/>
      <w:r w:rsidRPr="00E80F49">
        <w:t>D.2.9</w:t>
      </w:r>
      <w:r w:rsidRPr="00E80F49">
        <w:tab/>
        <w:t xml:space="preserve">Test EN-DC </w:t>
      </w:r>
      <w:r w:rsidRPr="00E80F49">
        <w:rPr>
          <w:bCs/>
        </w:rPr>
        <w:t>channel bandwidth</w:t>
      </w:r>
      <w:bookmarkEnd w:id="622"/>
      <w:bookmarkEnd w:id="623"/>
      <w:bookmarkEnd w:id="624"/>
      <w:bookmarkEnd w:id="627"/>
    </w:p>
    <w:p w14:paraId="0BE737D7" w14:textId="0D001E45" w:rsidR="006060A9" w:rsidRPr="00E80F49" w:rsidRDefault="006060A9" w:rsidP="006060A9">
      <w:pPr>
        <w:pStyle w:val="Heading3"/>
      </w:pPr>
      <w:bookmarkStart w:id="628" w:name="_Toc83727892"/>
      <w:bookmarkStart w:id="629" w:name="_Toc100005997"/>
      <w:bookmarkStart w:id="630" w:name="_Toc106703545"/>
      <w:bookmarkStart w:id="631" w:name="_Toc155086318"/>
      <w:r w:rsidRPr="00E80F49">
        <w:t>D.2.</w:t>
      </w:r>
      <w:r w:rsidR="00CE50D5" w:rsidRPr="00E80F49">
        <w:t>9</w:t>
      </w:r>
      <w:r w:rsidRPr="00E80F49">
        <w:t>.1</w:t>
      </w:r>
      <w:r w:rsidRPr="00E80F49">
        <w:tab/>
        <w:t>Test point selection EN-DC configuration without exception</w:t>
      </w:r>
      <w:bookmarkEnd w:id="625"/>
      <w:bookmarkEnd w:id="626"/>
      <w:bookmarkEnd w:id="628"/>
      <w:bookmarkEnd w:id="629"/>
      <w:bookmarkEnd w:id="630"/>
      <w:bookmarkEnd w:id="631"/>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632" w:name="_Toc68073962"/>
      <w:bookmarkStart w:id="633" w:name="_Toc75371824"/>
      <w:bookmarkStart w:id="634" w:name="_Toc83727893"/>
      <w:bookmarkStart w:id="635" w:name="_Toc100005998"/>
      <w:bookmarkStart w:id="636" w:name="_Toc106703546"/>
      <w:bookmarkStart w:id="637" w:name="_Toc155086319"/>
      <w:r w:rsidRPr="00E80F49">
        <w:t>D.2.</w:t>
      </w:r>
      <w:r w:rsidR="00CE50D5" w:rsidRPr="00E80F49">
        <w:t>9</w:t>
      </w:r>
      <w:r w:rsidRPr="00E80F49">
        <w:t>.2</w:t>
      </w:r>
      <w:r w:rsidRPr="00E80F49">
        <w:tab/>
        <w:t>Test point selection EN-DC configuration with exception</w:t>
      </w:r>
      <w:bookmarkEnd w:id="632"/>
      <w:bookmarkEnd w:id="633"/>
      <w:bookmarkEnd w:id="634"/>
      <w:bookmarkEnd w:id="635"/>
      <w:bookmarkEnd w:id="636"/>
      <w:bookmarkEnd w:id="637"/>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638" w:name="_Hlk63090331"/>
      <w:bookmarkStart w:id="639" w:name="_Toc68073963"/>
      <w:bookmarkStart w:id="640" w:name="_Toc75371825"/>
      <w:bookmarkStart w:id="641" w:name="_Toc83727894"/>
      <w:bookmarkStart w:id="642" w:name="_Toc100005999"/>
      <w:bookmarkStart w:id="643" w:name="_Toc106703547"/>
      <w:bookmarkStart w:id="644" w:name="_Toc155086320"/>
      <w:r w:rsidRPr="00E80F49">
        <w:lastRenderedPageBreak/>
        <w:t>D.2.</w:t>
      </w:r>
      <w:r w:rsidR="00CE50D5" w:rsidRPr="00E80F49">
        <w:t>10</w:t>
      </w:r>
      <w:bookmarkEnd w:id="638"/>
      <w:r w:rsidRPr="00E80F49">
        <w:tab/>
        <w:t>RB allocation and RB location selections</w:t>
      </w:r>
      <w:bookmarkEnd w:id="639"/>
      <w:bookmarkEnd w:id="640"/>
      <w:bookmarkEnd w:id="641"/>
      <w:bookmarkEnd w:id="642"/>
      <w:bookmarkEnd w:id="643"/>
      <w:bookmarkEnd w:id="644"/>
    </w:p>
    <w:p w14:paraId="23F3F107" w14:textId="1AB07E2A" w:rsidR="006060A9" w:rsidRPr="00E80F49" w:rsidRDefault="006060A9" w:rsidP="006060A9">
      <w:pPr>
        <w:pStyle w:val="Heading3"/>
      </w:pPr>
      <w:bookmarkStart w:id="645" w:name="_Hlk63090373"/>
      <w:bookmarkStart w:id="646" w:name="_Toc68073964"/>
      <w:bookmarkStart w:id="647" w:name="_Toc75371826"/>
      <w:bookmarkStart w:id="648" w:name="_Toc83727895"/>
      <w:bookmarkStart w:id="649" w:name="_Toc100006000"/>
      <w:bookmarkStart w:id="650" w:name="_Toc106703548"/>
      <w:bookmarkStart w:id="651" w:name="_Toc155086321"/>
      <w:r w:rsidRPr="00E80F49">
        <w:t>D.2.</w:t>
      </w:r>
      <w:r w:rsidR="00CE50D5" w:rsidRPr="00E80F49">
        <w:t>10</w:t>
      </w:r>
      <w:r w:rsidRPr="00E80F49">
        <w:t>.1</w:t>
      </w:r>
      <w:bookmarkEnd w:id="645"/>
      <w:r w:rsidRPr="00E80F49">
        <w:tab/>
        <w:t xml:space="preserve">Test point selection </w:t>
      </w:r>
      <w:r w:rsidRPr="00E80F49">
        <w:rPr>
          <w:lang w:eastAsia="ja-JP"/>
        </w:rPr>
        <w:t>EN-DC configuration without exception</w:t>
      </w:r>
      <w:bookmarkEnd w:id="646"/>
      <w:bookmarkEnd w:id="647"/>
      <w:bookmarkEnd w:id="648"/>
      <w:bookmarkEnd w:id="649"/>
      <w:bookmarkEnd w:id="650"/>
      <w:bookmarkEnd w:id="651"/>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652" w:name="_Toc68073965"/>
      <w:bookmarkStart w:id="653" w:name="_Toc75371827"/>
      <w:bookmarkStart w:id="654" w:name="_Toc83727896"/>
      <w:bookmarkStart w:id="655" w:name="_Toc100006001"/>
      <w:bookmarkStart w:id="656" w:name="_Toc106703549"/>
      <w:bookmarkStart w:id="657" w:name="_Toc155086322"/>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652"/>
      <w:bookmarkEnd w:id="653"/>
      <w:bookmarkEnd w:id="654"/>
      <w:bookmarkEnd w:id="655"/>
      <w:bookmarkEnd w:id="656"/>
      <w:bookmarkEnd w:id="657"/>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58" w:name="_Toc68073966"/>
      <w:bookmarkStart w:id="659" w:name="_Toc75371828"/>
      <w:bookmarkStart w:id="660" w:name="_Toc83727897"/>
      <w:bookmarkStart w:id="661" w:name="_Toc100006002"/>
      <w:bookmarkStart w:id="662" w:name="_Toc106703550"/>
      <w:bookmarkStart w:id="663" w:name="_Toc155086323"/>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58"/>
      <w:bookmarkEnd w:id="659"/>
      <w:bookmarkEnd w:id="660"/>
      <w:bookmarkEnd w:id="661"/>
      <w:bookmarkEnd w:id="662"/>
      <w:bookmarkEnd w:id="663"/>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 xml:space="preserve">Exception applies for any frequency separation </w:t>
      </w:r>
      <w:proofErr w:type="gramStart"/>
      <w:r w:rsidRPr="00E80F49">
        <w:rPr>
          <w:lang w:eastAsia="ja-JP"/>
        </w:rPr>
        <w:t>as long as</w:t>
      </w:r>
      <w:proofErr w:type="gramEnd"/>
      <w:r w:rsidRPr="00E80F49">
        <w:rPr>
          <w:lang w:eastAsia="ja-JP"/>
        </w:rPr>
        <w:t xml:space="preserve">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64"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65" w:name="OLE_LINK192"/>
      <w:bookmarkStart w:id="666" w:name="OLE_LINK193"/>
      <w:r w:rsidR="00CE50D5" w:rsidRPr="00E80F49">
        <w:rPr>
          <w:rFonts w:eastAsia="SimSun"/>
          <w:lang w:eastAsia="zh-CN"/>
        </w:rPr>
        <w:t>MSD exceptions due to IMD interference</w:t>
      </w:r>
      <w:bookmarkEnd w:id="665"/>
      <w:bookmarkEnd w:id="666"/>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64"/>
    </w:p>
    <w:p w14:paraId="5FDEA627" w14:textId="015DF1B6" w:rsidR="006060A9" w:rsidRPr="00E80F49" w:rsidRDefault="006060A9" w:rsidP="006060A9">
      <w:pPr>
        <w:pStyle w:val="Heading3"/>
      </w:pPr>
      <w:bookmarkStart w:id="667" w:name="_Toc68073967"/>
      <w:bookmarkStart w:id="668" w:name="_Toc75371829"/>
      <w:bookmarkStart w:id="669" w:name="_Toc83727898"/>
      <w:bookmarkStart w:id="670" w:name="_Toc100006003"/>
      <w:bookmarkStart w:id="671" w:name="_Toc106703551"/>
      <w:bookmarkStart w:id="672" w:name="_Toc155086324"/>
      <w:r w:rsidRPr="00E80F49">
        <w:t>D.2.1</w:t>
      </w:r>
      <w:r w:rsidR="00CE50D5" w:rsidRPr="00E80F49">
        <w:t>1</w:t>
      </w:r>
      <w:r w:rsidRPr="00E80F49">
        <w:tab/>
        <w:t>Modulation scheme selections</w:t>
      </w:r>
      <w:bookmarkEnd w:id="667"/>
      <w:bookmarkEnd w:id="668"/>
      <w:bookmarkEnd w:id="669"/>
      <w:bookmarkEnd w:id="670"/>
      <w:bookmarkEnd w:id="671"/>
      <w:bookmarkEnd w:id="672"/>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73" w:name="_Toc68073968"/>
      <w:bookmarkStart w:id="674" w:name="_Toc75371830"/>
      <w:bookmarkStart w:id="675" w:name="_Toc83727899"/>
      <w:bookmarkStart w:id="676" w:name="_Toc100006004"/>
      <w:bookmarkStart w:id="677" w:name="_Toc106703552"/>
      <w:bookmarkStart w:id="678" w:name="_Toc155086325"/>
      <w:r w:rsidRPr="00E80F49">
        <w:lastRenderedPageBreak/>
        <w:t>D.2.1</w:t>
      </w:r>
      <w:r w:rsidR="00CE50D5" w:rsidRPr="00E80F49">
        <w:t>2</w:t>
      </w:r>
      <w:r w:rsidRPr="00E80F49">
        <w:tab/>
        <w:t>Current test completion status per EN-DC configuration</w:t>
      </w:r>
      <w:bookmarkEnd w:id="673"/>
      <w:bookmarkEnd w:id="674"/>
      <w:bookmarkEnd w:id="675"/>
      <w:bookmarkEnd w:id="676"/>
      <w:bookmarkEnd w:id="677"/>
      <w:bookmarkEnd w:id="678"/>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0F1F63CF" w:rsidR="00131FB6" w:rsidRPr="00E80F49" w:rsidRDefault="00131FB6" w:rsidP="000D3896">
      <w:pPr>
        <w:pStyle w:val="Heading9"/>
      </w:pPr>
      <w:bookmarkStart w:id="679" w:name="_Toc27418765"/>
      <w:bookmarkStart w:id="680" w:name="_Toc36042420"/>
      <w:bookmarkStart w:id="681" w:name="_Toc43899748"/>
      <w:bookmarkStart w:id="682" w:name="_Toc51767660"/>
      <w:bookmarkStart w:id="683" w:name="_Toc59039998"/>
      <w:bookmarkStart w:id="684" w:name="_Toc68073969"/>
      <w:bookmarkStart w:id="685" w:name="_Toc75371831"/>
      <w:bookmarkStart w:id="686" w:name="_Toc83727900"/>
      <w:bookmarkStart w:id="687" w:name="_Toc100006005"/>
      <w:bookmarkStart w:id="688" w:name="_Toc106703553"/>
      <w:bookmarkStart w:id="689" w:name="historyclause"/>
      <w:bookmarkStart w:id="690" w:name="_Toc155086326"/>
      <w:r w:rsidRPr="00E80F49">
        <w:lastRenderedPageBreak/>
        <w:t xml:space="preserve">Annex </w:t>
      </w:r>
      <w:r w:rsidR="00822785">
        <w:t>E</w:t>
      </w:r>
      <w:r w:rsidRPr="00E80F49">
        <w:t>: Change history</w:t>
      </w:r>
      <w:bookmarkEnd w:id="679"/>
      <w:bookmarkEnd w:id="680"/>
      <w:bookmarkEnd w:id="681"/>
      <w:bookmarkEnd w:id="682"/>
      <w:bookmarkEnd w:id="683"/>
      <w:bookmarkEnd w:id="684"/>
      <w:bookmarkEnd w:id="685"/>
      <w:bookmarkEnd w:id="686"/>
      <w:bookmarkEnd w:id="687"/>
      <w:bookmarkEnd w:id="688"/>
      <w:bookmarkEnd w:id="6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89"/>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proofErr w:type="spellStart"/>
            <w:r w:rsidRPr="00E80F49">
              <w:rPr>
                <w:b/>
                <w:sz w:val="16"/>
              </w:rPr>
              <w:t>TDoc</w:t>
            </w:r>
            <w:proofErr w:type="spellEnd"/>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 xml:space="preserve">RAN5#2-5G-NR </w:t>
            </w:r>
            <w:proofErr w:type="spellStart"/>
            <w:r w:rsidRPr="00E80F49">
              <w:rPr>
                <w:sz w:val="16"/>
                <w:szCs w:val="16"/>
              </w:rPr>
              <w:t>Adhoc</w:t>
            </w:r>
            <w:proofErr w:type="spellEnd"/>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w:t>
            </w:r>
            <w:proofErr w:type="spellStart"/>
            <w:r w:rsidRPr="00E80F49">
              <w:rPr>
                <w:sz w:val="16"/>
                <w:szCs w:val="16"/>
              </w:rPr>
              <w:t>Adhoc</w:t>
            </w:r>
            <w:proofErr w:type="spellEnd"/>
            <w:r w:rsidRPr="00E80F49">
              <w:rPr>
                <w:sz w:val="16"/>
                <w:szCs w:val="16"/>
              </w:rPr>
              <w:t xml:space="preserve">: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w:t>
            </w:r>
            <w:proofErr w:type="spellStart"/>
            <w:r w:rsidRPr="00E80F49">
              <w:rPr>
                <w:sz w:val="16"/>
                <w:szCs w:val="16"/>
              </w:rPr>
              <w:t>Adhoc</w:t>
            </w:r>
            <w:proofErr w:type="spellEnd"/>
            <w:r w:rsidRPr="00E80F49">
              <w:rPr>
                <w:sz w:val="16"/>
                <w:szCs w:val="16"/>
              </w:rPr>
              <w:t xml:space="preserve">: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xml:space="preserve">, "Test Point analysis for FR1 </w:t>
            </w:r>
            <w:proofErr w:type="spellStart"/>
            <w:r w:rsidRPr="00E80F49">
              <w:rPr>
                <w:sz w:val="16"/>
                <w:szCs w:val="16"/>
              </w:rPr>
              <w:t>RefSens</w:t>
            </w:r>
            <w:proofErr w:type="spellEnd"/>
            <w:r w:rsidRPr="00E80F49">
              <w:rPr>
                <w:sz w:val="16"/>
                <w:szCs w:val="16"/>
              </w:rPr>
              <w:t xml:space="preserve">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xml:space="preserve">, “Test Point analysis for FR2 </w:t>
            </w:r>
            <w:proofErr w:type="spellStart"/>
            <w:r w:rsidRPr="00E80F49">
              <w:rPr>
                <w:sz w:val="16"/>
                <w:szCs w:val="16"/>
              </w:rPr>
              <w:t>RefSense</w:t>
            </w:r>
            <w:proofErr w:type="spellEnd"/>
            <w:r w:rsidRPr="00E80F49">
              <w:rPr>
                <w:sz w:val="16"/>
                <w:szCs w:val="16"/>
              </w:rPr>
              <w:t xml:space="preserv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xml:space="preserve">, “Test Point analysis for FR2 </w:t>
            </w:r>
            <w:proofErr w:type="spellStart"/>
            <w:r w:rsidRPr="00E80F49">
              <w:rPr>
                <w:sz w:val="16"/>
                <w:szCs w:val="16"/>
              </w:rPr>
              <w:t>TxSpurious</w:t>
            </w:r>
            <w:proofErr w:type="spellEnd"/>
            <w:r w:rsidRPr="00E80F49">
              <w:rPr>
                <w:sz w:val="16"/>
                <w:szCs w:val="16"/>
              </w:rPr>
              <w:t xml:space="preserve">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proofErr w:type="spellStart"/>
            <w:r w:rsidRPr="00E80F49">
              <w:rPr>
                <w:sz w:val="16"/>
                <w:szCs w:val="16"/>
              </w:rPr>
              <w:t>TP_analysis</w:t>
            </w:r>
            <w:proofErr w:type="spellEnd"/>
            <w:r w:rsidRPr="00E80F49">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 xml:space="preserve">TP analysis OBW </w:t>
            </w:r>
            <w:proofErr w:type="spellStart"/>
            <w:r w:rsidRPr="00E80F49">
              <w:rPr>
                <w:sz w:val="16"/>
                <w:szCs w:val="16"/>
              </w:rPr>
              <w:t>intraband</w:t>
            </w:r>
            <w:proofErr w:type="spellEnd"/>
            <w:r w:rsidRPr="00E80F49">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 xml:space="preserve">TP analysis SEM </w:t>
            </w:r>
            <w:proofErr w:type="spellStart"/>
            <w:r w:rsidRPr="00E80F49">
              <w:rPr>
                <w:sz w:val="16"/>
                <w:szCs w:val="16"/>
              </w:rPr>
              <w:t>intraband</w:t>
            </w:r>
            <w:proofErr w:type="spellEnd"/>
            <w:r w:rsidRPr="00E80F49">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 xml:space="preserve">Test Point analysis update for FR2 </w:t>
            </w:r>
            <w:proofErr w:type="spellStart"/>
            <w:r w:rsidRPr="00E80F49">
              <w:rPr>
                <w:sz w:val="16"/>
                <w:szCs w:val="16"/>
              </w:rPr>
              <w:t>TxSpurious</w:t>
            </w:r>
            <w:proofErr w:type="spellEnd"/>
            <w:r w:rsidRPr="00E80F49">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w:t>
            </w:r>
            <w:proofErr w:type="spellStart"/>
            <w:r w:rsidRPr="00E80F49">
              <w:rPr>
                <w:sz w:val="16"/>
                <w:szCs w:val="16"/>
              </w:rPr>
              <w:t>Tp</w:t>
            </w:r>
            <w:proofErr w:type="spellEnd"/>
            <w:r w:rsidRPr="00E80F49">
              <w:rPr>
                <w:sz w:val="16"/>
                <w:szCs w:val="16"/>
              </w:rPr>
              <w:t xml:space="preserve">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 xml:space="preserve">Introduction of new section for </w:t>
            </w:r>
            <w:proofErr w:type="spellStart"/>
            <w:r w:rsidRPr="00E80F49">
              <w:rPr>
                <w:sz w:val="16"/>
                <w:szCs w:val="16"/>
              </w:rPr>
              <w:t>Tp</w:t>
            </w:r>
            <w:proofErr w:type="spellEnd"/>
            <w:r w:rsidRPr="00E80F49">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 xml:space="preserve">Test Point analysis update for FR2 </w:t>
            </w:r>
            <w:proofErr w:type="spellStart"/>
            <w:r w:rsidRPr="00E80F49">
              <w:rPr>
                <w:sz w:val="16"/>
                <w:szCs w:val="16"/>
              </w:rPr>
              <w:t>TxSpurious</w:t>
            </w:r>
            <w:proofErr w:type="spellEnd"/>
            <w:r w:rsidRPr="00E80F49">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 xml:space="preserve">Addition of TP analysis for ACS for 2DL CA </w:t>
            </w:r>
            <w:proofErr w:type="spellStart"/>
            <w:r w:rsidRPr="00E80F49">
              <w:rPr>
                <w:sz w:val="16"/>
                <w:szCs w:val="16"/>
              </w:rPr>
              <w:t>in</w:t>
            </w:r>
            <w:proofErr w:type="spellEnd"/>
            <w:r w:rsidRPr="00E80F49">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 xml:space="preserve">Update SCS test points for FR2 ACS and </w:t>
            </w:r>
            <w:proofErr w:type="spellStart"/>
            <w:r w:rsidRPr="00E80F49">
              <w:rPr>
                <w:sz w:val="16"/>
                <w:szCs w:val="16"/>
              </w:rPr>
              <w:t>Inband</w:t>
            </w:r>
            <w:proofErr w:type="spellEnd"/>
            <w:r w:rsidRPr="00E80F49">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proofErr w:type="spellStart"/>
            <w:r w:rsidRPr="00E80F49">
              <w:rPr>
                <w:sz w:val="16"/>
                <w:szCs w:val="16"/>
              </w:rPr>
              <w:t>TPanalysis</w:t>
            </w:r>
            <w:proofErr w:type="spellEnd"/>
            <w:r w:rsidRPr="00E80F49">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 xml:space="preserve">tion of TP analysis for FR1 </w:t>
            </w:r>
            <w:proofErr w:type="spellStart"/>
            <w:r w:rsidRPr="00E80F49">
              <w:rPr>
                <w:sz w:val="16"/>
                <w:szCs w:val="16"/>
              </w:rPr>
              <w:t>ConfigTP</w:t>
            </w:r>
            <w:proofErr w:type="spellEnd"/>
            <w:r w:rsidRPr="00E80F49">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 xml:space="preserve">Addition of TP analysis of FR1 6.4D.2.3 </w:t>
            </w:r>
            <w:proofErr w:type="spellStart"/>
            <w:r w:rsidRPr="00E80F49">
              <w:rPr>
                <w:sz w:val="16"/>
                <w:szCs w:val="16"/>
              </w:rPr>
              <w:t>Inband</w:t>
            </w:r>
            <w:proofErr w:type="spellEnd"/>
            <w:r w:rsidRPr="00E80F49">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 xml:space="preserve">Test Point analysis for Occupied bandwidth for 2UL CA </w:t>
            </w:r>
            <w:proofErr w:type="spellStart"/>
            <w:r w:rsidRPr="00E80F49">
              <w:rPr>
                <w:sz w:val="16"/>
                <w:szCs w:val="16"/>
              </w:rPr>
              <w:t>in</w:t>
            </w:r>
            <w:proofErr w:type="spellEnd"/>
            <w:r w:rsidRPr="00E80F49">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proofErr w:type="spellStart"/>
            <w:r w:rsidRPr="00E80F49">
              <w:rPr>
                <w:sz w:val="16"/>
                <w:szCs w:val="16"/>
              </w:rPr>
              <w:t>TPanalysis</w:t>
            </w:r>
            <w:proofErr w:type="spellEnd"/>
            <w:r w:rsidRPr="00E80F49">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 xml:space="preserve">Addition of TP analysis for ACS for 3DL CA </w:t>
            </w:r>
            <w:proofErr w:type="spellStart"/>
            <w:r w:rsidRPr="00E80F49">
              <w:rPr>
                <w:sz w:val="16"/>
                <w:szCs w:val="16"/>
              </w:rPr>
              <w:t>in</w:t>
            </w:r>
            <w:proofErr w:type="spellEnd"/>
            <w:r w:rsidRPr="00E80F49">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 xml:space="preserve">Test Point analysis for FR2 ref </w:t>
            </w:r>
            <w:proofErr w:type="spellStart"/>
            <w:r w:rsidRPr="00E80F49">
              <w:rPr>
                <w:sz w:val="16"/>
                <w:szCs w:val="16"/>
              </w:rPr>
              <w:t>sens</w:t>
            </w:r>
            <w:proofErr w:type="spellEnd"/>
            <w:r w:rsidRPr="00E80F49">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 xml:space="preserve">Addition of </w:t>
            </w:r>
            <w:proofErr w:type="spellStart"/>
            <w:r w:rsidRPr="00E80F49">
              <w:rPr>
                <w:sz w:val="16"/>
                <w:szCs w:val="16"/>
              </w:rPr>
              <w:t>TPanalysis</w:t>
            </w:r>
            <w:proofErr w:type="spellEnd"/>
            <w:r w:rsidRPr="00E80F49">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proofErr w:type="spellStart"/>
            <w:r w:rsidRPr="00E80F49">
              <w:rPr>
                <w:sz w:val="16"/>
                <w:szCs w:val="16"/>
              </w:rPr>
              <w:t>Add_TP_analysis_table</w:t>
            </w:r>
            <w:proofErr w:type="spellEnd"/>
            <w:r w:rsidRPr="00E80F49">
              <w:rPr>
                <w:sz w:val="16"/>
                <w:szCs w:val="16"/>
              </w:rPr>
              <w:t xml:space="preserve"> for </w:t>
            </w:r>
            <w:proofErr w:type="spellStart"/>
            <w:r w:rsidRPr="00E80F49">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 xml:space="preserve">TP analysis 6.5B.3 TX </w:t>
            </w:r>
            <w:proofErr w:type="spellStart"/>
            <w:r w:rsidRPr="00E80F49">
              <w:rPr>
                <w:sz w:val="16"/>
                <w:szCs w:val="16"/>
              </w:rPr>
              <w:t>SpurEmission</w:t>
            </w:r>
            <w:proofErr w:type="spellEnd"/>
            <w:r w:rsidRPr="00E80F49">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 xml:space="preserve">Update of </w:t>
            </w:r>
            <w:proofErr w:type="spellStart"/>
            <w:r w:rsidRPr="00E80F49">
              <w:rPr>
                <w:sz w:val="16"/>
                <w:szCs w:val="16"/>
              </w:rPr>
              <w:t>TPanalysis</w:t>
            </w:r>
            <w:proofErr w:type="spellEnd"/>
            <w:r w:rsidRPr="00E80F49">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 xml:space="preserve">Updating TP analysis for </w:t>
            </w:r>
            <w:proofErr w:type="spellStart"/>
            <w:r w:rsidRPr="00E80F49">
              <w:rPr>
                <w:sz w:val="16"/>
                <w:szCs w:val="16"/>
              </w:rPr>
              <w:t>Inband</w:t>
            </w:r>
            <w:proofErr w:type="spellEnd"/>
            <w:r w:rsidRPr="00E80F49">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 xml:space="preserve">TP analysis for 6.2.4 updated for </w:t>
            </w:r>
            <w:proofErr w:type="spellStart"/>
            <w:r w:rsidRPr="00E80F49">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 xml:space="preserve">General TP analysis update for NR CA </w:t>
            </w:r>
            <w:proofErr w:type="spellStart"/>
            <w:r w:rsidRPr="00E80F49">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proofErr w:type="spellStart"/>
            <w:r w:rsidRPr="00E80F49">
              <w:rPr>
                <w:sz w:val="16"/>
                <w:szCs w:val="16"/>
              </w:rPr>
              <w:t>Update_TP_analysis</w:t>
            </w:r>
            <w:proofErr w:type="spellEnd"/>
            <w:r w:rsidRPr="00E80F49">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proofErr w:type="spellStart"/>
            <w:r w:rsidRPr="00E80F49">
              <w:rPr>
                <w:sz w:val="16"/>
                <w:szCs w:val="16"/>
              </w:rPr>
              <w:t>Update_TP_analysis</w:t>
            </w:r>
            <w:proofErr w:type="spellEnd"/>
            <w:r w:rsidRPr="00E80F49">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proofErr w:type="spellStart"/>
            <w:r w:rsidRPr="00E80F49">
              <w:rPr>
                <w:sz w:val="16"/>
                <w:szCs w:val="16"/>
              </w:rPr>
              <w:t>Update_TP_analysis</w:t>
            </w:r>
            <w:proofErr w:type="spellEnd"/>
            <w:r w:rsidRPr="00E80F49">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proofErr w:type="spellStart"/>
            <w:r w:rsidRPr="00E80F49">
              <w:rPr>
                <w:sz w:val="16"/>
                <w:szCs w:val="16"/>
              </w:rPr>
              <w:t>Update_TP_analysis</w:t>
            </w:r>
            <w:proofErr w:type="spellEnd"/>
            <w:r w:rsidRPr="00E80F49">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proofErr w:type="spellStart"/>
            <w:r w:rsidRPr="00E80F49">
              <w:rPr>
                <w:sz w:val="16"/>
                <w:szCs w:val="16"/>
              </w:rPr>
              <w:t>Update_TP_analysis</w:t>
            </w:r>
            <w:proofErr w:type="spellEnd"/>
            <w:r w:rsidRPr="00E80F49">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 xml:space="preserve">Test Point analysis for FR2 Tx spur emission </w:t>
            </w:r>
            <w:proofErr w:type="spellStart"/>
            <w:r w:rsidRPr="00E80F49">
              <w:rPr>
                <w:sz w:val="16"/>
                <w:szCs w:val="16"/>
              </w:rPr>
              <w:t>coex</w:t>
            </w:r>
            <w:proofErr w:type="spellEnd"/>
            <w:r w:rsidRPr="00E80F49">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proofErr w:type="spellStart"/>
            <w:r w:rsidRPr="00E80F49">
              <w:rPr>
                <w:sz w:val="16"/>
                <w:szCs w:val="16"/>
              </w:rPr>
              <w:t>Update_TP_analysis</w:t>
            </w:r>
            <w:proofErr w:type="spellEnd"/>
            <w:r w:rsidRPr="00E80F49">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proofErr w:type="spellStart"/>
            <w:r w:rsidRPr="00E80F49">
              <w:rPr>
                <w:sz w:val="16"/>
                <w:szCs w:val="16"/>
              </w:rPr>
              <w:t>Update_TP_analysis</w:t>
            </w:r>
            <w:proofErr w:type="spellEnd"/>
            <w:r w:rsidRPr="00E80F49">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proofErr w:type="spellStart"/>
            <w:r w:rsidRPr="00E80F49">
              <w:rPr>
                <w:sz w:val="16"/>
                <w:szCs w:val="16"/>
              </w:rPr>
              <w:t>Update_TP_analysis</w:t>
            </w:r>
            <w:proofErr w:type="spellEnd"/>
            <w:r w:rsidRPr="00E80F49">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 xml:space="preserve">Update of test points analysis for CA_n1A-n3A </w:t>
            </w:r>
            <w:proofErr w:type="spellStart"/>
            <w:r w:rsidRPr="00E80F49">
              <w:rPr>
                <w:sz w:val="16"/>
                <w:szCs w:val="16"/>
              </w:rPr>
              <w:t>refsens</w:t>
            </w:r>
            <w:proofErr w:type="spellEnd"/>
            <w:r w:rsidRPr="00E80F49">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 xml:space="preserve">Addition of TP analysis for FR1 </w:t>
            </w:r>
            <w:proofErr w:type="spellStart"/>
            <w:r w:rsidRPr="00E80F49">
              <w:rPr>
                <w:sz w:val="16"/>
                <w:szCs w:val="16"/>
              </w:rPr>
              <w:t>RedCap</w:t>
            </w:r>
            <w:proofErr w:type="spellEnd"/>
            <w:r w:rsidRPr="00E80F49">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proofErr w:type="spellStart"/>
            <w:r w:rsidRPr="00E80F49">
              <w:rPr>
                <w:sz w:val="16"/>
                <w:szCs w:val="16"/>
              </w:rPr>
              <w:t>Update_TP_analysis</w:t>
            </w:r>
            <w:proofErr w:type="spellEnd"/>
            <w:r w:rsidRPr="00E80F49">
              <w:rPr>
                <w:sz w:val="16"/>
                <w:szCs w:val="16"/>
              </w:rPr>
              <w:t xml:space="preserve">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 xml:space="preserve">Addition of test point analysis for </w:t>
            </w:r>
            <w:proofErr w:type="spellStart"/>
            <w:r w:rsidRPr="00C46B3C">
              <w:rPr>
                <w:sz w:val="16"/>
                <w:szCs w:val="16"/>
              </w:rPr>
              <w:t>TxD</w:t>
            </w:r>
            <w:proofErr w:type="spellEnd"/>
            <w:r w:rsidRPr="00C46B3C">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 xml:space="preserve">tion of </w:t>
            </w:r>
            <w:proofErr w:type="spellStart"/>
            <w:r w:rsidRPr="007D18AF">
              <w:rPr>
                <w:sz w:val="16"/>
                <w:szCs w:val="16"/>
              </w:rPr>
              <w:t>refsence</w:t>
            </w:r>
            <w:proofErr w:type="spellEnd"/>
            <w:r w:rsidRPr="007D18AF">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 xml:space="preserve">Editorial corrections on </w:t>
            </w:r>
            <w:proofErr w:type="spellStart"/>
            <w:r w:rsidRPr="007D18AF">
              <w:rPr>
                <w:sz w:val="16"/>
                <w:szCs w:val="16"/>
              </w:rPr>
              <w:t>TpAnalysisSpur</w:t>
            </w:r>
            <w:proofErr w:type="spellEnd"/>
            <w:r w:rsidRPr="007D18AF">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proofErr w:type="spellStart"/>
            <w:r w:rsidRPr="007D18AF">
              <w:rPr>
                <w:sz w:val="16"/>
                <w:szCs w:val="16"/>
              </w:rPr>
              <w:t>Spur_TpAnalysis</w:t>
            </w:r>
            <w:proofErr w:type="spellEnd"/>
            <w:r w:rsidRPr="007D18AF">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proofErr w:type="spellStart"/>
            <w:r w:rsidRPr="007D18AF">
              <w:rPr>
                <w:sz w:val="16"/>
                <w:szCs w:val="16"/>
              </w:rPr>
              <w:t>Spur_TpAnalysis</w:t>
            </w:r>
            <w:proofErr w:type="spellEnd"/>
            <w:r w:rsidRPr="007D18AF">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proofErr w:type="spellStart"/>
            <w:r w:rsidRPr="007D18AF">
              <w:rPr>
                <w:sz w:val="16"/>
                <w:szCs w:val="16"/>
              </w:rPr>
              <w:t>Ref_sense_TpAnalysis</w:t>
            </w:r>
            <w:proofErr w:type="spellEnd"/>
            <w:r w:rsidRPr="007D18AF">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 xml:space="preserve">Addition of </w:t>
            </w:r>
            <w:proofErr w:type="spellStart"/>
            <w:r w:rsidRPr="007D18AF">
              <w:rPr>
                <w:sz w:val="16"/>
                <w:szCs w:val="16"/>
              </w:rPr>
              <w:t>refsence</w:t>
            </w:r>
            <w:proofErr w:type="spellEnd"/>
            <w:r w:rsidRPr="007D18AF">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 xml:space="preserve">Test point analysis for </w:t>
            </w:r>
            <w:proofErr w:type="spellStart"/>
            <w:r w:rsidRPr="007D18AF">
              <w:rPr>
                <w:sz w:val="16"/>
                <w:szCs w:val="16"/>
              </w:rPr>
              <w:t>mpr-PowerBoost</w:t>
            </w:r>
            <w:proofErr w:type="spellEnd"/>
            <w:r w:rsidRPr="007D18AF">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proofErr w:type="spellStart"/>
            <w:r w:rsidRPr="008C05F3">
              <w:rPr>
                <w:sz w:val="16"/>
                <w:szCs w:val="16"/>
              </w:rPr>
              <w:t>Spur_TpAnalysis</w:t>
            </w:r>
            <w:proofErr w:type="spellEnd"/>
            <w:r w:rsidRPr="008C05F3">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B12A5A" w:rsidRPr="00B12A5A"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361C31" w:rsidRDefault="00B12A5A" w:rsidP="00822785">
            <w:pPr>
              <w:pStyle w:val="TAC"/>
              <w:jc w:val="left"/>
              <w:rPr>
                <w:sz w:val="16"/>
                <w:szCs w:val="16"/>
              </w:rPr>
            </w:pPr>
            <w:r w:rsidRPr="00822785">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361C31" w:rsidRDefault="00B12A5A" w:rsidP="00822785">
            <w:pPr>
              <w:pStyle w:val="TAC"/>
              <w:jc w:val="left"/>
              <w:rPr>
                <w:sz w:val="16"/>
                <w:szCs w:val="16"/>
              </w:rPr>
            </w:pPr>
            <w:r w:rsidRPr="00822785">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361C31" w:rsidRDefault="00B12A5A" w:rsidP="00B12A5A">
            <w:pPr>
              <w:pStyle w:val="TAL"/>
              <w:rPr>
                <w:sz w:val="16"/>
                <w:szCs w:val="16"/>
              </w:rPr>
            </w:pPr>
            <w:r w:rsidRPr="00822785">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361C31" w:rsidRDefault="00B12A5A" w:rsidP="00822785">
            <w:pPr>
              <w:pStyle w:val="TAC"/>
              <w:jc w:val="left"/>
              <w:rPr>
                <w:sz w:val="16"/>
                <w:szCs w:val="16"/>
              </w:rPr>
            </w:pPr>
            <w:r w:rsidRPr="00822785">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361C31" w:rsidRDefault="00B12A5A" w:rsidP="00822785">
            <w:pPr>
              <w:pStyle w:val="TAC"/>
              <w:jc w:val="left"/>
              <w:rPr>
                <w:sz w:val="16"/>
                <w:szCs w:val="16"/>
              </w:rPr>
            </w:pPr>
            <w:r w:rsidRPr="00822785">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361C31" w:rsidRDefault="00B12A5A" w:rsidP="00B12A5A">
            <w:pPr>
              <w:pStyle w:val="TAL"/>
              <w:rPr>
                <w:sz w:val="16"/>
                <w:szCs w:val="16"/>
              </w:rPr>
            </w:pPr>
            <w:r w:rsidRPr="00822785">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361C31" w:rsidRDefault="00B12A5A" w:rsidP="00822785">
            <w:pPr>
              <w:pStyle w:val="TAC"/>
              <w:jc w:val="left"/>
              <w:rPr>
                <w:sz w:val="16"/>
                <w:szCs w:val="16"/>
              </w:rPr>
            </w:pPr>
            <w:r w:rsidRPr="00822785">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361C31" w:rsidRDefault="00B12A5A" w:rsidP="00822785">
            <w:pPr>
              <w:pStyle w:val="TAC"/>
              <w:jc w:val="left"/>
              <w:rPr>
                <w:sz w:val="16"/>
                <w:szCs w:val="16"/>
              </w:rPr>
            </w:pPr>
            <w:r w:rsidRPr="00822785">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361C31" w:rsidRDefault="00B12A5A" w:rsidP="00B12A5A">
            <w:pPr>
              <w:pStyle w:val="TAL"/>
              <w:rPr>
                <w:sz w:val="16"/>
                <w:szCs w:val="16"/>
              </w:rPr>
            </w:pPr>
            <w:r w:rsidRPr="00822785">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361C31" w:rsidRDefault="00B12A5A" w:rsidP="00822785">
            <w:pPr>
              <w:pStyle w:val="TAC"/>
              <w:jc w:val="left"/>
              <w:rPr>
                <w:sz w:val="16"/>
                <w:szCs w:val="16"/>
              </w:rPr>
            </w:pPr>
            <w:r w:rsidRPr="00822785">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361C31" w:rsidRDefault="00B12A5A" w:rsidP="00822785">
            <w:pPr>
              <w:pStyle w:val="TAC"/>
              <w:jc w:val="left"/>
              <w:rPr>
                <w:sz w:val="16"/>
                <w:szCs w:val="16"/>
              </w:rPr>
            </w:pPr>
            <w:r w:rsidRPr="00822785">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361C31" w:rsidRDefault="00B12A5A" w:rsidP="00B12A5A">
            <w:pPr>
              <w:pStyle w:val="TAL"/>
              <w:rPr>
                <w:sz w:val="16"/>
                <w:szCs w:val="16"/>
              </w:rPr>
            </w:pPr>
            <w:r w:rsidRPr="00822785">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361C31" w:rsidRDefault="00B12A5A" w:rsidP="00822785">
            <w:pPr>
              <w:pStyle w:val="TAC"/>
              <w:jc w:val="left"/>
              <w:rPr>
                <w:sz w:val="16"/>
                <w:szCs w:val="16"/>
              </w:rPr>
            </w:pPr>
            <w:r w:rsidRPr="00822785">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361C31" w:rsidRDefault="00B12A5A" w:rsidP="00822785">
            <w:pPr>
              <w:pStyle w:val="TAC"/>
              <w:jc w:val="left"/>
              <w:rPr>
                <w:sz w:val="16"/>
                <w:szCs w:val="16"/>
              </w:rPr>
            </w:pPr>
            <w:r w:rsidRPr="00822785">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361C31" w:rsidRDefault="00B12A5A" w:rsidP="00B12A5A">
            <w:pPr>
              <w:pStyle w:val="TAL"/>
              <w:rPr>
                <w:sz w:val="16"/>
                <w:szCs w:val="16"/>
              </w:rPr>
            </w:pPr>
            <w:r w:rsidRPr="00822785">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361C31" w:rsidRDefault="00B12A5A" w:rsidP="00822785">
            <w:pPr>
              <w:pStyle w:val="TAC"/>
              <w:jc w:val="left"/>
              <w:rPr>
                <w:sz w:val="16"/>
                <w:szCs w:val="16"/>
              </w:rPr>
            </w:pPr>
            <w:r w:rsidRPr="00822785">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361C31" w:rsidRDefault="00B12A5A" w:rsidP="00822785">
            <w:pPr>
              <w:pStyle w:val="TAC"/>
              <w:jc w:val="left"/>
              <w:rPr>
                <w:sz w:val="16"/>
                <w:szCs w:val="16"/>
              </w:rPr>
            </w:pPr>
            <w:r w:rsidRPr="00822785">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361C31" w:rsidRDefault="00B12A5A" w:rsidP="00B12A5A">
            <w:pPr>
              <w:pStyle w:val="TAL"/>
              <w:rPr>
                <w:sz w:val="16"/>
                <w:szCs w:val="16"/>
              </w:rPr>
            </w:pPr>
            <w:r w:rsidRPr="00822785">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361C31" w:rsidRDefault="00B12A5A" w:rsidP="00822785">
            <w:pPr>
              <w:pStyle w:val="TAC"/>
              <w:jc w:val="left"/>
              <w:rPr>
                <w:sz w:val="16"/>
                <w:szCs w:val="16"/>
              </w:rPr>
            </w:pPr>
            <w:r w:rsidRPr="00822785">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361C31" w:rsidRDefault="00B12A5A" w:rsidP="00822785">
            <w:pPr>
              <w:pStyle w:val="TAC"/>
              <w:jc w:val="left"/>
              <w:rPr>
                <w:sz w:val="16"/>
                <w:szCs w:val="16"/>
              </w:rPr>
            </w:pPr>
            <w:r w:rsidRPr="00822785">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361C31" w:rsidRDefault="00B12A5A" w:rsidP="00B12A5A">
            <w:pPr>
              <w:pStyle w:val="TAL"/>
              <w:rPr>
                <w:sz w:val="16"/>
                <w:szCs w:val="16"/>
              </w:rPr>
            </w:pPr>
            <w:r w:rsidRPr="00822785">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361C31" w:rsidRDefault="00B12A5A" w:rsidP="00822785">
            <w:pPr>
              <w:pStyle w:val="TAC"/>
              <w:jc w:val="left"/>
              <w:rPr>
                <w:sz w:val="16"/>
                <w:szCs w:val="16"/>
              </w:rPr>
            </w:pPr>
            <w:r w:rsidRPr="00822785">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361C31" w:rsidRDefault="00B12A5A" w:rsidP="00822785">
            <w:pPr>
              <w:pStyle w:val="TAC"/>
              <w:jc w:val="left"/>
              <w:rPr>
                <w:sz w:val="16"/>
                <w:szCs w:val="16"/>
              </w:rPr>
            </w:pPr>
            <w:r w:rsidRPr="00822785">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361C31" w:rsidRDefault="00B12A5A" w:rsidP="00B12A5A">
            <w:pPr>
              <w:pStyle w:val="TAL"/>
              <w:rPr>
                <w:sz w:val="16"/>
                <w:szCs w:val="16"/>
              </w:rPr>
            </w:pPr>
            <w:r w:rsidRPr="00822785">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361C31" w:rsidRDefault="00B12A5A" w:rsidP="00822785">
            <w:pPr>
              <w:pStyle w:val="TAC"/>
              <w:jc w:val="left"/>
              <w:rPr>
                <w:sz w:val="16"/>
                <w:szCs w:val="16"/>
              </w:rPr>
            </w:pPr>
            <w:r w:rsidRPr="00822785">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361C31" w:rsidRDefault="00B12A5A" w:rsidP="00822785">
            <w:pPr>
              <w:pStyle w:val="TAC"/>
              <w:jc w:val="left"/>
              <w:rPr>
                <w:sz w:val="16"/>
                <w:szCs w:val="16"/>
              </w:rPr>
            </w:pPr>
            <w:r w:rsidRPr="00822785">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361C31" w:rsidRDefault="00B12A5A" w:rsidP="00B12A5A">
            <w:pPr>
              <w:pStyle w:val="TAL"/>
              <w:rPr>
                <w:sz w:val="16"/>
                <w:szCs w:val="16"/>
              </w:rPr>
            </w:pPr>
            <w:r w:rsidRPr="00822785">
              <w:rPr>
                <w:sz w:val="16"/>
                <w:szCs w:val="16"/>
              </w:rPr>
              <w:t>Addition of TP analysis of SE-</w:t>
            </w:r>
            <w:proofErr w:type="spellStart"/>
            <w:r w:rsidRPr="00822785">
              <w:rPr>
                <w:sz w:val="16"/>
                <w:szCs w:val="16"/>
              </w:rPr>
              <w:t>coex</w:t>
            </w:r>
            <w:proofErr w:type="spellEnd"/>
            <w:r w:rsidRPr="00822785">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361C31" w:rsidRDefault="00B12A5A" w:rsidP="00822785">
            <w:pPr>
              <w:pStyle w:val="TAC"/>
              <w:jc w:val="left"/>
              <w:rPr>
                <w:sz w:val="16"/>
                <w:szCs w:val="16"/>
              </w:rPr>
            </w:pPr>
            <w:r w:rsidRPr="00822785">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361C31" w:rsidRDefault="00B12A5A" w:rsidP="00822785">
            <w:pPr>
              <w:pStyle w:val="TAC"/>
              <w:jc w:val="left"/>
              <w:rPr>
                <w:sz w:val="16"/>
                <w:szCs w:val="16"/>
              </w:rPr>
            </w:pPr>
            <w:r w:rsidRPr="00822785">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361C31" w:rsidRDefault="00B12A5A" w:rsidP="00B12A5A">
            <w:pPr>
              <w:pStyle w:val="TAL"/>
              <w:rPr>
                <w:sz w:val="16"/>
                <w:szCs w:val="16"/>
              </w:rPr>
            </w:pPr>
            <w:r w:rsidRPr="00822785">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361C31" w:rsidRDefault="00B12A5A" w:rsidP="00822785">
            <w:pPr>
              <w:pStyle w:val="TAC"/>
              <w:jc w:val="left"/>
              <w:rPr>
                <w:sz w:val="16"/>
                <w:szCs w:val="16"/>
              </w:rPr>
            </w:pPr>
            <w:r w:rsidRPr="00822785">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361C31" w:rsidRDefault="00B12A5A" w:rsidP="00822785">
            <w:pPr>
              <w:pStyle w:val="TAC"/>
              <w:jc w:val="left"/>
              <w:rPr>
                <w:sz w:val="16"/>
                <w:szCs w:val="16"/>
              </w:rPr>
            </w:pPr>
            <w:r w:rsidRPr="00822785">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361C31" w:rsidRDefault="00B12A5A" w:rsidP="00B12A5A">
            <w:pPr>
              <w:pStyle w:val="TAL"/>
              <w:rPr>
                <w:sz w:val="16"/>
                <w:szCs w:val="16"/>
              </w:rPr>
            </w:pPr>
            <w:r w:rsidRPr="00822785">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361C31" w:rsidRDefault="00B12A5A" w:rsidP="00822785">
            <w:pPr>
              <w:pStyle w:val="TAC"/>
              <w:jc w:val="left"/>
              <w:rPr>
                <w:sz w:val="16"/>
                <w:szCs w:val="16"/>
              </w:rPr>
            </w:pPr>
            <w:r w:rsidRPr="00822785">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361C31" w:rsidRDefault="00B12A5A" w:rsidP="00822785">
            <w:pPr>
              <w:pStyle w:val="TAC"/>
              <w:jc w:val="left"/>
              <w:rPr>
                <w:sz w:val="16"/>
                <w:szCs w:val="16"/>
              </w:rPr>
            </w:pPr>
            <w:r w:rsidRPr="00822785">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361C31" w:rsidRDefault="00B12A5A" w:rsidP="00B12A5A">
            <w:pPr>
              <w:pStyle w:val="TAL"/>
              <w:rPr>
                <w:sz w:val="16"/>
                <w:szCs w:val="16"/>
              </w:rPr>
            </w:pPr>
            <w:r w:rsidRPr="00822785">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361C31" w:rsidRDefault="00B12A5A" w:rsidP="00822785">
            <w:pPr>
              <w:pStyle w:val="TAC"/>
              <w:jc w:val="left"/>
              <w:rPr>
                <w:sz w:val="16"/>
                <w:szCs w:val="16"/>
              </w:rPr>
            </w:pPr>
            <w:r w:rsidRPr="00822785">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361C31" w:rsidRDefault="00B12A5A" w:rsidP="00822785">
            <w:pPr>
              <w:pStyle w:val="TAC"/>
              <w:jc w:val="left"/>
              <w:rPr>
                <w:sz w:val="16"/>
                <w:szCs w:val="16"/>
              </w:rPr>
            </w:pPr>
            <w:r w:rsidRPr="00822785">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361C31" w:rsidRDefault="00B12A5A" w:rsidP="00822785">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361C31" w:rsidRDefault="00B12A5A" w:rsidP="00B12A5A">
            <w:pPr>
              <w:pStyle w:val="TAL"/>
              <w:rPr>
                <w:sz w:val="16"/>
                <w:szCs w:val="16"/>
              </w:rPr>
            </w:pPr>
            <w:r w:rsidRPr="00822785">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361C31" w:rsidRDefault="00B12A5A" w:rsidP="00822785">
            <w:pPr>
              <w:pStyle w:val="TAC"/>
              <w:jc w:val="left"/>
              <w:rPr>
                <w:sz w:val="16"/>
                <w:szCs w:val="16"/>
              </w:rPr>
            </w:pPr>
            <w:r w:rsidRPr="00822785">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361C31" w:rsidRDefault="00B12A5A" w:rsidP="00822785">
            <w:pPr>
              <w:pStyle w:val="TAC"/>
              <w:jc w:val="left"/>
              <w:rPr>
                <w:sz w:val="16"/>
                <w:szCs w:val="16"/>
              </w:rPr>
            </w:pPr>
            <w:r w:rsidRPr="00822785">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361C31" w:rsidRDefault="00B12A5A" w:rsidP="00B12A5A">
            <w:pPr>
              <w:pStyle w:val="TAL"/>
              <w:rPr>
                <w:sz w:val="16"/>
                <w:szCs w:val="16"/>
              </w:rPr>
            </w:pPr>
            <w:r w:rsidRPr="00822785">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361C31" w:rsidRDefault="00B12A5A" w:rsidP="00822785">
            <w:pPr>
              <w:pStyle w:val="TAC"/>
              <w:jc w:val="left"/>
              <w:rPr>
                <w:sz w:val="16"/>
                <w:szCs w:val="16"/>
              </w:rPr>
            </w:pPr>
            <w:r w:rsidRPr="00822785">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361C31" w:rsidRDefault="00B12A5A" w:rsidP="00822785">
            <w:pPr>
              <w:pStyle w:val="TAC"/>
              <w:jc w:val="left"/>
              <w:rPr>
                <w:sz w:val="16"/>
                <w:szCs w:val="16"/>
              </w:rPr>
            </w:pPr>
            <w:r w:rsidRPr="00822785">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361C31" w:rsidRDefault="00B12A5A" w:rsidP="00B12A5A">
            <w:pPr>
              <w:pStyle w:val="TAL"/>
              <w:rPr>
                <w:sz w:val="16"/>
                <w:szCs w:val="16"/>
              </w:rPr>
            </w:pPr>
            <w:r w:rsidRPr="00822785">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361C31" w:rsidRDefault="00B12A5A" w:rsidP="00822785">
            <w:pPr>
              <w:pStyle w:val="TAC"/>
              <w:jc w:val="left"/>
              <w:rPr>
                <w:sz w:val="16"/>
                <w:szCs w:val="16"/>
              </w:rPr>
            </w:pPr>
            <w:r w:rsidRPr="00822785">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361C31" w:rsidRDefault="00B12A5A" w:rsidP="00822785">
            <w:pPr>
              <w:pStyle w:val="TAC"/>
              <w:jc w:val="left"/>
              <w:rPr>
                <w:sz w:val="16"/>
                <w:szCs w:val="16"/>
              </w:rPr>
            </w:pPr>
            <w:r w:rsidRPr="00822785">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74948A10" w:rsidR="00B12A5A" w:rsidRPr="00361C31" w:rsidRDefault="00B12A5A" w:rsidP="00B12A5A">
            <w:pPr>
              <w:pStyle w:val="TAL"/>
              <w:rPr>
                <w:sz w:val="16"/>
                <w:szCs w:val="16"/>
              </w:rPr>
            </w:pPr>
            <w:r w:rsidRPr="00822785">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361C31" w:rsidRDefault="00B12A5A" w:rsidP="00822785">
            <w:pPr>
              <w:pStyle w:val="TAC"/>
              <w:jc w:val="left"/>
              <w:rPr>
                <w:sz w:val="16"/>
                <w:szCs w:val="16"/>
              </w:rPr>
            </w:pPr>
            <w:r w:rsidRPr="00822785">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361C31" w:rsidRDefault="00B12A5A" w:rsidP="00822785">
            <w:pPr>
              <w:pStyle w:val="TAC"/>
              <w:jc w:val="left"/>
              <w:rPr>
                <w:sz w:val="16"/>
                <w:szCs w:val="16"/>
              </w:rPr>
            </w:pPr>
            <w:r w:rsidRPr="00822785">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361C31" w:rsidRDefault="00B12A5A" w:rsidP="00B12A5A">
            <w:pPr>
              <w:pStyle w:val="TAL"/>
              <w:rPr>
                <w:sz w:val="16"/>
                <w:szCs w:val="16"/>
              </w:rPr>
            </w:pPr>
            <w:r w:rsidRPr="00822785">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361C31" w:rsidRDefault="00B12A5A" w:rsidP="00822785">
            <w:pPr>
              <w:pStyle w:val="TAC"/>
              <w:jc w:val="left"/>
              <w:rPr>
                <w:sz w:val="16"/>
                <w:szCs w:val="16"/>
              </w:rPr>
            </w:pPr>
            <w:r w:rsidRPr="00822785">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361C31" w:rsidRDefault="00B12A5A" w:rsidP="00822785">
            <w:pPr>
              <w:pStyle w:val="TAC"/>
              <w:jc w:val="left"/>
              <w:rPr>
                <w:sz w:val="16"/>
                <w:szCs w:val="16"/>
              </w:rPr>
            </w:pPr>
            <w:r w:rsidRPr="00822785">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361C31" w:rsidRDefault="00B12A5A" w:rsidP="00B12A5A">
            <w:pPr>
              <w:pStyle w:val="TAL"/>
              <w:rPr>
                <w:sz w:val="16"/>
                <w:szCs w:val="16"/>
              </w:rPr>
            </w:pPr>
            <w:r w:rsidRPr="00822785">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361C31" w:rsidRDefault="00B12A5A" w:rsidP="00822785">
            <w:pPr>
              <w:pStyle w:val="TAC"/>
              <w:jc w:val="left"/>
              <w:rPr>
                <w:sz w:val="16"/>
                <w:szCs w:val="16"/>
              </w:rPr>
            </w:pPr>
            <w:r w:rsidRPr="00822785">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361C31" w:rsidRDefault="00B12A5A" w:rsidP="00822785">
            <w:pPr>
              <w:pStyle w:val="TAC"/>
              <w:jc w:val="left"/>
              <w:rPr>
                <w:sz w:val="16"/>
                <w:szCs w:val="16"/>
              </w:rPr>
            </w:pPr>
            <w:r w:rsidRPr="00822785">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361C31" w:rsidRDefault="00B12A5A" w:rsidP="00B12A5A">
            <w:pPr>
              <w:pStyle w:val="TAL"/>
              <w:rPr>
                <w:sz w:val="16"/>
                <w:szCs w:val="16"/>
              </w:rPr>
            </w:pPr>
            <w:r w:rsidRPr="00822785">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361C31" w:rsidRDefault="00B12A5A" w:rsidP="00822785">
            <w:pPr>
              <w:pStyle w:val="TAC"/>
              <w:jc w:val="left"/>
              <w:rPr>
                <w:sz w:val="16"/>
                <w:szCs w:val="16"/>
              </w:rPr>
            </w:pPr>
            <w:r w:rsidRPr="00822785">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361C31" w:rsidRDefault="00B12A5A" w:rsidP="00822785">
            <w:pPr>
              <w:pStyle w:val="TAC"/>
              <w:jc w:val="left"/>
              <w:rPr>
                <w:sz w:val="16"/>
                <w:szCs w:val="16"/>
              </w:rPr>
            </w:pPr>
            <w:r w:rsidRPr="00822785">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361C31" w:rsidRDefault="00B12A5A" w:rsidP="00B12A5A">
            <w:pPr>
              <w:pStyle w:val="TAL"/>
              <w:rPr>
                <w:sz w:val="16"/>
                <w:szCs w:val="16"/>
              </w:rPr>
            </w:pPr>
            <w:r w:rsidRPr="00822785">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361C31" w:rsidRDefault="00B12A5A" w:rsidP="00822785">
            <w:pPr>
              <w:pStyle w:val="TAC"/>
              <w:jc w:val="left"/>
              <w:rPr>
                <w:sz w:val="16"/>
                <w:szCs w:val="16"/>
              </w:rPr>
            </w:pPr>
            <w:r w:rsidRPr="00822785">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361C31" w:rsidRDefault="00B12A5A" w:rsidP="00822785">
            <w:pPr>
              <w:pStyle w:val="TAC"/>
              <w:jc w:val="left"/>
              <w:rPr>
                <w:sz w:val="16"/>
                <w:szCs w:val="16"/>
              </w:rPr>
            </w:pPr>
            <w:r w:rsidRPr="00822785">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361C31" w:rsidRDefault="00B12A5A" w:rsidP="00B12A5A">
            <w:pPr>
              <w:pStyle w:val="TAL"/>
              <w:rPr>
                <w:sz w:val="16"/>
                <w:szCs w:val="16"/>
              </w:rPr>
            </w:pPr>
            <w:r w:rsidRPr="00822785">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361C31" w:rsidRDefault="00B12A5A" w:rsidP="00822785">
            <w:pPr>
              <w:pStyle w:val="TAC"/>
              <w:jc w:val="left"/>
              <w:rPr>
                <w:sz w:val="16"/>
                <w:szCs w:val="16"/>
              </w:rPr>
            </w:pPr>
            <w:r w:rsidRPr="00822785">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361C31" w:rsidRDefault="00B12A5A" w:rsidP="00822785">
            <w:pPr>
              <w:pStyle w:val="TAC"/>
              <w:jc w:val="left"/>
              <w:rPr>
                <w:sz w:val="16"/>
                <w:szCs w:val="16"/>
              </w:rPr>
            </w:pPr>
            <w:r w:rsidRPr="00822785">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361C31" w:rsidRDefault="00B12A5A" w:rsidP="00B12A5A">
            <w:pPr>
              <w:pStyle w:val="TAL"/>
              <w:rPr>
                <w:sz w:val="16"/>
                <w:szCs w:val="16"/>
              </w:rPr>
            </w:pPr>
            <w:r w:rsidRPr="00822785">
              <w:rPr>
                <w:sz w:val="16"/>
                <w:szCs w:val="16"/>
              </w:rPr>
              <w:t>Introduction of reference sensitivity test point analysis for CA_n20A-</w:t>
            </w:r>
            <w:r w:rsidRPr="00822785">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361C31" w:rsidRDefault="00B12A5A" w:rsidP="00822785">
            <w:pPr>
              <w:pStyle w:val="TAC"/>
              <w:jc w:val="left"/>
              <w:rPr>
                <w:sz w:val="16"/>
                <w:szCs w:val="16"/>
              </w:rPr>
            </w:pPr>
            <w:r w:rsidRPr="00361C31">
              <w:rPr>
                <w:sz w:val="16"/>
                <w:szCs w:val="16"/>
              </w:rPr>
              <w:lastRenderedPageBreak/>
              <w:t>17.</w:t>
            </w:r>
            <w:r>
              <w:rPr>
                <w:sz w:val="16"/>
                <w:szCs w:val="16"/>
              </w:rPr>
              <w:t>10</w:t>
            </w:r>
            <w:r w:rsidRPr="00361C31">
              <w:rPr>
                <w:sz w:val="16"/>
                <w:szCs w:val="16"/>
              </w:rPr>
              <w:t>.0</w:t>
            </w:r>
          </w:p>
        </w:tc>
      </w:tr>
      <w:tr w:rsidR="00B12A5A" w:rsidRPr="00B12A5A"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361C31" w:rsidRDefault="00B12A5A" w:rsidP="00822785">
            <w:pPr>
              <w:pStyle w:val="TAC"/>
              <w:jc w:val="left"/>
              <w:rPr>
                <w:sz w:val="16"/>
                <w:szCs w:val="16"/>
              </w:rPr>
            </w:pPr>
            <w:r w:rsidRPr="00822785">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361C31" w:rsidRDefault="00B12A5A" w:rsidP="00822785">
            <w:pPr>
              <w:pStyle w:val="TAC"/>
              <w:jc w:val="left"/>
              <w:rPr>
                <w:sz w:val="16"/>
                <w:szCs w:val="16"/>
              </w:rPr>
            </w:pPr>
            <w:r w:rsidRPr="00822785">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361C31" w:rsidRDefault="00B12A5A" w:rsidP="00B12A5A">
            <w:pPr>
              <w:pStyle w:val="TAL"/>
              <w:rPr>
                <w:sz w:val="16"/>
                <w:szCs w:val="16"/>
              </w:rPr>
            </w:pPr>
            <w:r w:rsidRPr="00822785">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361C31" w:rsidRDefault="00B12A5A" w:rsidP="00822785">
            <w:pPr>
              <w:pStyle w:val="TAC"/>
              <w:jc w:val="left"/>
              <w:rPr>
                <w:sz w:val="16"/>
                <w:szCs w:val="16"/>
              </w:rPr>
            </w:pPr>
            <w:r w:rsidRPr="00822785">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361C31" w:rsidRDefault="00B12A5A" w:rsidP="00822785">
            <w:pPr>
              <w:pStyle w:val="TAC"/>
              <w:jc w:val="left"/>
              <w:rPr>
                <w:sz w:val="16"/>
                <w:szCs w:val="16"/>
              </w:rPr>
            </w:pPr>
            <w:r w:rsidRPr="00822785">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361C31" w:rsidRDefault="00B12A5A" w:rsidP="00B12A5A">
            <w:pPr>
              <w:pStyle w:val="TAL"/>
              <w:rPr>
                <w:sz w:val="16"/>
                <w:szCs w:val="16"/>
              </w:rPr>
            </w:pPr>
            <w:r w:rsidRPr="00822785">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361C31" w:rsidRDefault="00B12A5A" w:rsidP="00822785">
            <w:pPr>
              <w:pStyle w:val="TAC"/>
              <w:jc w:val="left"/>
              <w:rPr>
                <w:sz w:val="16"/>
                <w:szCs w:val="16"/>
              </w:rPr>
            </w:pPr>
            <w:r w:rsidRPr="00822785">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361C31" w:rsidRDefault="00B12A5A" w:rsidP="00822785">
            <w:pPr>
              <w:pStyle w:val="TAC"/>
              <w:jc w:val="left"/>
              <w:rPr>
                <w:sz w:val="16"/>
                <w:szCs w:val="16"/>
              </w:rPr>
            </w:pPr>
            <w:r w:rsidRPr="00822785">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361C31" w:rsidRDefault="00B12A5A" w:rsidP="00B12A5A">
            <w:pPr>
              <w:pStyle w:val="TAL"/>
              <w:rPr>
                <w:sz w:val="16"/>
                <w:szCs w:val="16"/>
              </w:rPr>
            </w:pPr>
            <w:r w:rsidRPr="00822785">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361C31" w:rsidRDefault="00B12A5A" w:rsidP="00822785">
            <w:pPr>
              <w:pStyle w:val="TAC"/>
              <w:jc w:val="left"/>
              <w:rPr>
                <w:sz w:val="16"/>
                <w:szCs w:val="16"/>
              </w:rPr>
            </w:pPr>
            <w:r w:rsidRPr="00822785">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361C31" w:rsidRDefault="00B12A5A" w:rsidP="00822785">
            <w:pPr>
              <w:pStyle w:val="TAC"/>
              <w:jc w:val="left"/>
              <w:rPr>
                <w:sz w:val="16"/>
                <w:szCs w:val="16"/>
              </w:rPr>
            </w:pPr>
            <w:r w:rsidRPr="00822785">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361C31" w:rsidRDefault="00B12A5A" w:rsidP="00B12A5A">
            <w:pPr>
              <w:pStyle w:val="TAL"/>
              <w:rPr>
                <w:sz w:val="16"/>
                <w:szCs w:val="16"/>
              </w:rPr>
            </w:pPr>
            <w:r w:rsidRPr="00822785">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361C31" w:rsidRDefault="00B12A5A" w:rsidP="00822785">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361C31" w:rsidRDefault="00B12A5A" w:rsidP="00822785">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361C31" w:rsidRDefault="00B12A5A" w:rsidP="00822785">
            <w:pPr>
              <w:pStyle w:val="TAC"/>
              <w:jc w:val="left"/>
              <w:rPr>
                <w:sz w:val="16"/>
                <w:szCs w:val="16"/>
              </w:rPr>
            </w:pPr>
            <w:r w:rsidRPr="00822785">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361C31" w:rsidRDefault="00B12A5A" w:rsidP="00822785">
            <w:pPr>
              <w:pStyle w:val="TAC"/>
              <w:jc w:val="left"/>
              <w:rPr>
                <w:sz w:val="16"/>
                <w:szCs w:val="16"/>
              </w:rPr>
            </w:pPr>
            <w:r w:rsidRPr="00822785">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361C31" w:rsidRDefault="00B12A5A" w:rsidP="00822785">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361C31" w:rsidRDefault="00B12A5A" w:rsidP="00822785">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361C31" w:rsidRDefault="00B12A5A" w:rsidP="00B12A5A">
            <w:pPr>
              <w:pStyle w:val="TAL"/>
              <w:rPr>
                <w:sz w:val="16"/>
                <w:szCs w:val="16"/>
              </w:rPr>
            </w:pPr>
            <w:r w:rsidRPr="00822785">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361C31" w:rsidRDefault="00B12A5A" w:rsidP="00822785">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14362E"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822785" w:rsidRDefault="00B12A5A" w:rsidP="0014362E">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822785" w:rsidRDefault="00B12A5A" w:rsidP="0014362E">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822785" w:rsidRDefault="00B12A5A" w:rsidP="0014362E">
            <w:pPr>
              <w:pStyle w:val="TAC"/>
              <w:jc w:val="left"/>
              <w:rPr>
                <w:sz w:val="16"/>
                <w:szCs w:val="16"/>
              </w:rPr>
            </w:pPr>
            <w:r w:rsidRPr="00822785">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822785" w:rsidRDefault="00B12A5A" w:rsidP="0014362E">
            <w:pPr>
              <w:pStyle w:val="TAC"/>
              <w:jc w:val="left"/>
              <w:rPr>
                <w:sz w:val="16"/>
                <w:szCs w:val="16"/>
              </w:rPr>
            </w:pPr>
            <w:r w:rsidRPr="00822785">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822785" w:rsidRDefault="00B12A5A" w:rsidP="0014362E">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822785" w:rsidRDefault="00B12A5A" w:rsidP="0014362E">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822785" w:rsidRDefault="00B12A5A" w:rsidP="0014362E">
            <w:pPr>
              <w:pStyle w:val="TAL"/>
              <w:rPr>
                <w:sz w:val="16"/>
                <w:szCs w:val="16"/>
              </w:rPr>
            </w:pPr>
            <w:r w:rsidRPr="00822785">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822785" w:rsidRDefault="00B12A5A" w:rsidP="0014362E">
            <w:pPr>
              <w:pStyle w:val="TAC"/>
              <w:jc w:val="left"/>
              <w:rPr>
                <w:sz w:val="16"/>
                <w:szCs w:val="16"/>
              </w:rPr>
            </w:pPr>
            <w:r w:rsidRPr="00822785">
              <w:rPr>
                <w:sz w:val="16"/>
                <w:szCs w:val="16"/>
              </w:rPr>
              <w:t>18.0.0</w:t>
            </w:r>
          </w:p>
        </w:tc>
      </w:tr>
      <w:tr w:rsidR="00B12A5A" w:rsidRPr="0038159B"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822785" w:rsidRDefault="00B12A5A" w:rsidP="0038159B">
            <w:pPr>
              <w:pStyle w:val="TAC"/>
              <w:jc w:val="left"/>
              <w:rPr>
                <w:sz w:val="16"/>
                <w:szCs w:val="16"/>
              </w:rPr>
            </w:pPr>
            <w:r w:rsidRPr="00822785">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822785" w:rsidRDefault="00B12A5A" w:rsidP="0038159B">
            <w:pPr>
              <w:pStyle w:val="TAC"/>
              <w:jc w:val="left"/>
              <w:rPr>
                <w:sz w:val="16"/>
                <w:szCs w:val="16"/>
              </w:rPr>
            </w:pPr>
            <w:r w:rsidRPr="00822785">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822785" w:rsidRDefault="00B12A5A" w:rsidP="0038159B">
            <w:pPr>
              <w:pStyle w:val="TAC"/>
              <w:jc w:val="left"/>
              <w:rPr>
                <w:sz w:val="16"/>
                <w:szCs w:val="16"/>
              </w:rPr>
            </w:pPr>
            <w:r w:rsidRPr="00822785">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822785" w:rsidRDefault="00B12A5A" w:rsidP="0038159B">
            <w:pPr>
              <w:pStyle w:val="TAC"/>
              <w:jc w:val="left"/>
              <w:rPr>
                <w:sz w:val="16"/>
                <w:szCs w:val="16"/>
              </w:rPr>
            </w:pPr>
            <w:r w:rsidRPr="00822785">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822785" w:rsidRDefault="00B12A5A" w:rsidP="0038159B">
            <w:pPr>
              <w:pStyle w:val="TAC"/>
              <w:jc w:val="left"/>
              <w:rPr>
                <w:sz w:val="16"/>
                <w:szCs w:val="16"/>
              </w:rPr>
            </w:pPr>
            <w:r w:rsidRPr="008227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822785" w:rsidRDefault="00B12A5A" w:rsidP="0038159B">
            <w:pPr>
              <w:pStyle w:val="TAC"/>
              <w:jc w:val="left"/>
              <w:rPr>
                <w:sz w:val="16"/>
                <w:szCs w:val="16"/>
              </w:rPr>
            </w:pPr>
            <w:r w:rsidRPr="008227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822785" w:rsidRDefault="00B12A5A" w:rsidP="0038159B">
            <w:pPr>
              <w:pStyle w:val="TAL"/>
              <w:rPr>
                <w:sz w:val="16"/>
                <w:szCs w:val="16"/>
              </w:rPr>
            </w:pPr>
            <w:r w:rsidRPr="00822785">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822785" w:rsidRDefault="00B12A5A" w:rsidP="0038159B">
            <w:pPr>
              <w:pStyle w:val="TAC"/>
              <w:jc w:val="left"/>
              <w:rPr>
                <w:sz w:val="16"/>
                <w:szCs w:val="16"/>
              </w:rPr>
            </w:pPr>
            <w:r w:rsidRPr="00822785">
              <w:rPr>
                <w:sz w:val="16"/>
                <w:szCs w:val="16"/>
              </w:rPr>
              <w:t>18.0.0</w:t>
            </w:r>
          </w:p>
        </w:tc>
      </w:tr>
      <w:tr w:rsidR="002D2BA4" w:rsidRPr="002D2BA4"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822785" w:rsidRDefault="002D2BA4" w:rsidP="002D2BA4">
            <w:pPr>
              <w:pStyle w:val="TAC"/>
              <w:jc w:val="left"/>
              <w:rPr>
                <w:sz w:val="16"/>
                <w:szCs w:val="16"/>
              </w:rPr>
            </w:pPr>
            <w:r w:rsidRPr="00DB228E">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822785" w:rsidRDefault="002D2BA4" w:rsidP="002D2BA4">
            <w:pPr>
              <w:pStyle w:val="TAC"/>
              <w:jc w:val="left"/>
              <w:rPr>
                <w:sz w:val="16"/>
                <w:szCs w:val="16"/>
              </w:rPr>
            </w:pPr>
            <w:r w:rsidRPr="00DB228E">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822785" w:rsidRDefault="002D2BA4" w:rsidP="002D2BA4">
            <w:pPr>
              <w:pStyle w:val="TAL"/>
              <w:rPr>
                <w:sz w:val="16"/>
                <w:szCs w:val="16"/>
              </w:rPr>
            </w:pPr>
            <w:r w:rsidRPr="00DB228E">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822785" w:rsidRDefault="002D2BA4" w:rsidP="002D2BA4">
            <w:pPr>
              <w:pStyle w:val="TAC"/>
              <w:jc w:val="left"/>
              <w:rPr>
                <w:sz w:val="16"/>
                <w:szCs w:val="16"/>
              </w:rPr>
            </w:pPr>
            <w:r w:rsidRPr="00DB228E">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822785" w:rsidRDefault="002D2BA4" w:rsidP="002D2BA4">
            <w:pPr>
              <w:pStyle w:val="TAC"/>
              <w:jc w:val="left"/>
              <w:rPr>
                <w:sz w:val="16"/>
                <w:szCs w:val="16"/>
              </w:rPr>
            </w:pPr>
            <w:r w:rsidRPr="00DB228E">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822785" w:rsidRDefault="002D2BA4" w:rsidP="002D2BA4">
            <w:pPr>
              <w:pStyle w:val="TAL"/>
              <w:rPr>
                <w:sz w:val="16"/>
                <w:szCs w:val="16"/>
              </w:rPr>
            </w:pPr>
            <w:r w:rsidRPr="00DB228E">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822785" w:rsidRDefault="002D2BA4" w:rsidP="002D2BA4">
            <w:pPr>
              <w:pStyle w:val="TAC"/>
              <w:jc w:val="left"/>
              <w:rPr>
                <w:sz w:val="16"/>
                <w:szCs w:val="16"/>
              </w:rPr>
            </w:pPr>
            <w:r w:rsidRPr="00DB228E">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822785" w:rsidRDefault="002D2BA4" w:rsidP="002D2BA4">
            <w:pPr>
              <w:pStyle w:val="TAC"/>
              <w:jc w:val="left"/>
              <w:rPr>
                <w:sz w:val="16"/>
                <w:szCs w:val="16"/>
              </w:rPr>
            </w:pPr>
            <w:r w:rsidRPr="00DB228E">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822785" w:rsidRDefault="002D2BA4" w:rsidP="002D2BA4">
            <w:pPr>
              <w:pStyle w:val="TAL"/>
              <w:rPr>
                <w:sz w:val="16"/>
                <w:szCs w:val="16"/>
              </w:rPr>
            </w:pPr>
            <w:r w:rsidRPr="00DB228E">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822785" w:rsidRDefault="002D2BA4" w:rsidP="002D2BA4">
            <w:pPr>
              <w:pStyle w:val="TAC"/>
              <w:jc w:val="left"/>
              <w:rPr>
                <w:sz w:val="16"/>
                <w:szCs w:val="16"/>
              </w:rPr>
            </w:pPr>
            <w:r w:rsidRPr="00DB228E">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822785" w:rsidRDefault="002D2BA4" w:rsidP="002D2BA4">
            <w:pPr>
              <w:pStyle w:val="TAC"/>
              <w:jc w:val="left"/>
              <w:rPr>
                <w:sz w:val="16"/>
                <w:szCs w:val="16"/>
              </w:rPr>
            </w:pPr>
            <w:r w:rsidRPr="00DB228E">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822785" w:rsidRDefault="002D2BA4" w:rsidP="002D2BA4">
            <w:pPr>
              <w:pStyle w:val="TAL"/>
              <w:rPr>
                <w:sz w:val="16"/>
                <w:szCs w:val="16"/>
              </w:rPr>
            </w:pPr>
            <w:r w:rsidRPr="00DB228E">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822785" w:rsidRDefault="002D2BA4" w:rsidP="002D2BA4">
            <w:pPr>
              <w:pStyle w:val="TAC"/>
              <w:jc w:val="left"/>
              <w:rPr>
                <w:sz w:val="16"/>
                <w:szCs w:val="16"/>
              </w:rPr>
            </w:pPr>
            <w:r w:rsidRPr="00DB228E">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822785" w:rsidRDefault="002D2BA4" w:rsidP="002D2BA4">
            <w:pPr>
              <w:pStyle w:val="TAC"/>
              <w:jc w:val="left"/>
              <w:rPr>
                <w:sz w:val="16"/>
                <w:szCs w:val="16"/>
              </w:rPr>
            </w:pPr>
            <w:r w:rsidRPr="00DB228E">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822785" w:rsidRDefault="002D2BA4" w:rsidP="002D2BA4">
            <w:pPr>
              <w:pStyle w:val="TAL"/>
              <w:rPr>
                <w:sz w:val="16"/>
                <w:szCs w:val="16"/>
              </w:rPr>
            </w:pPr>
            <w:r w:rsidRPr="00DB228E">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822785" w:rsidRDefault="002D2BA4" w:rsidP="002D2BA4">
            <w:pPr>
              <w:pStyle w:val="TAC"/>
              <w:jc w:val="left"/>
              <w:rPr>
                <w:sz w:val="16"/>
                <w:szCs w:val="16"/>
              </w:rPr>
            </w:pPr>
            <w:r w:rsidRPr="00DB228E">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822785" w:rsidRDefault="002D2BA4" w:rsidP="002D2BA4">
            <w:pPr>
              <w:pStyle w:val="TAC"/>
              <w:jc w:val="left"/>
              <w:rPr>
                <w:sz w:val="16"/>
                <w:szCs w:val="16"/>
              </w:rPr>
            </w:pPr>
            <w:r w:rsidRPr="00DB228E">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822785" w:rsidRDefault="002D2BA4" w:rsidP="002D2BA4">
            <w:pPr>
              <w:pStyle w:val="TAL"/>
              <w:rPr>
                <w:sz w:val="16"/>
                <w:szCs w:val="16"/>
              </w:rPr>
            </w:pPr>
            <w:r w:rsidRPr="00DB228E">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822785" w:rsidRDefault="002D2BA4" w:rsidP="002D2BA4">
            <w:pPr>
              <w:pStyle w:val="TAC"/>
              <w:jc w:val="left"/>
              <w:rPr>
                <w:sz w:val="16"/>
                <w:szCs w:val="16"/>
              </w:rPr>
            </w:pPr>
            <w:r w:rsidRPr="00DB228E">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822785" w:rsidRDefault="002D2BA4" w:rsidP="002D2BA4">
            <w:pPr>
              <w:pStyle w:val="TAC"/>
              <w:jc w:val="left"/>
              <w:rPr>
                <w:sz w:val="16"/>
                <w:szCs w:val="16"/>
              </w:rPr>
            </w:pPr>
            <w:r w:rsidRPr="00DB228E">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822785" w:rsidRDefault="002D2BA4" w:rsidP="002D2BA4">
            <w:pPr>
              <w:pStyle w:val="TAL"/>
              <w:rPr>
                <w:sz w:val="16"/>
                <w:szCs w:val="16"/>
              </w:rPr>
            </w:pPr>
            <w:r w:rsidRPr="00DB228E">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822785" w:rsidRDefault="002D2BA4" w:rsidP="002D2BA4">
            <w:pPr>
              <w:pStyle w:val="TAC"/>
              <w:jc w:val="left"/>
              <w:rPr>
                <w:sz w:val="16"/>
                <w:szCs w:val="16"/>
              </w:rPr>
            </w:pPr>
            <w:r w:rsidRPr="00DB228E">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822785" w:rsidRDefault="002D2BA4" w:rsidP="002D2BA4">
            <w:pPr>
              <w:pStyle w:val="TAC"/>
              <w:jc w:val="left"/>
              <w:rPr>
                <w:sz w:val="16"/>
                <w:szCs w:val="16"/>
              </w:rPr>
            </w:pPr>
            <w:r w:rsidRPr="00DB228E">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822785" w:rsidRDefault="002D2BA4" w:rsidP="002D2BA4">
            <w:pPr>
              <w:pStyle w:val="TAL"/>
              <w:rPr>
                <w:sz w:val="16"/>
                <w:szCs w:val="16"/>
              </w:rPr>
            </w:pPr>
            <w:r w:rsidRPr="00DB228E">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822785" w:rsidRDefault="002D2BA4" w:rsidP="002D2BA4">
            <w:pPr>
              <w:pStyle w:val="TAC"/>
              <w:jc w:val="left"/>
              <w:rPr>
                <w:sz w:val="16"/>
                <w:szCs w:val="16"/>
              </w:rPr>
            </w:pPr>
            <w:r w:rsidRPr="00DB228E">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822785" w:rsidRDefault="002D2BA4" w:rsidP="002D2BA4">
            <w:pPr>
              <w:pStyle w:val="TAC"/>
              <w:jc w:val="left"/>
              <w:rPr>
                <w:sz w:val="16"/>
                <w:szCs w:val="16"/>
              </w:rPr>
            </w:pPr>
            <w:r w:rsidRPr="00DB228E">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822785" w:rsidRDefault="002D2BA4" w:rsidP="002D2BA4">
            <w:pPr>
              <w:pStyle w:val="TAL"/>
              <w:rPr>
                <w:sz w:val="16"/>
                <w:szCs w:val="16"/>
              </w:rPr>
            </w:pPr>
            <w:r w:rsidRPr="00DB228E">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822785" w:rsidRDefault="002D2BA4" w:rsidP="002D2BA4">
            <w:pPr>
              <w:pStyle w:val="TAC"/>
              <w:jc w:val="left"/>
              <w:rPr>
                <w:sz w:val="16"/>
                <w:szCs w:val="16"/>
              </w:rPr>
            </w:pPr>
            <w:r w:rsidRPr="00DB228E">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822785" w:rsidRDefault="002D2BA4" w:rsidP="002D2BA4">
            <w:pPr>
              <w:pStyle w:val="TAC"/>
              <w:jc w:val="left"/>
              <w:rPr>
                <w:sz w:val="16"/>
                <w:szCs w:val="16"/>
              </w:rPr>
            </w:pPr>
            <w:r w:rsidRPr="00DB228E">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822785" w:rsidRDefault="002D2BA4" w:rsidP="002D2BA4">
            <w:pPr>
              <w:pStyle w:val="TAL"/>
              <w:rPr>
                <w:sz w:val="16"/>
                <w:szCs w:val="16"/>
              </w:rPr>
            </w:pPr>
            <w:r w:rsidRPr="00DB228E">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822785" w:rsidRDefault="002D2BA4" w:rsidP="002D2BA4">
            <w:pPr>
              <w:pStyle w:val="TAC"/>
              <w:jc w:val="left"/>
              <w:rPr>
                <w:sz w:val="16"/>
                <w:szCs w:val="16"/>
              </w:rPr>
            </w:pPr>
            <w:r w:rsidRPr="00DB228E">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822785" w:rsidRDefault="002D2BA4" w:rsidP="002D2BA4">
            <w:pPr>
              <w:pStyle w:val="TAC"/>
              <w:jc w:val="left"/>
              <w:rPr>
                <w:sz w:val="16"/>
                <w:szCs w:val="16"/>
              </w:rPr>
            </w:pPr>
            <w:r w:rsidRPr="00DB228E">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822785" w:rsidRDefault="002D2BA4" w:rsidP="002D2BA4">
            <w:pPr>
              <w:pStyle w:val="TAL"/>
              <w:rPr>
                <w:sz w:val="16"/>
                <w:szCs w:val="16"/>
              </w:rPr>
            </w:pPr>
            <w:r w:rsidRPr="00DB228E">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822785" w:rsidRDefault="002D2BA4" w:rsidP="002D2BA4">
            <w:pPr>
              <w:pStyle w:val="TAC"/>
              <w:jc w:val="left"/>
              <w:rPr>
                <w:sz w:val="16"/>
                <w:szCs w:val="16"/>
              </w:rPr>
            </w:pPr>
            <w:r w:rsidRPr="00DB228E">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822785" w:rsidRDefault="002D2BA4" w:rsidP="002D2BA4">
            <w:pPr>
              <w:pStyle w:val="TAC"/>
              <w:jc w:val="left"/>
              <w:rPr>
                <w:sz w:val="16"/>
                <w:szCs w:val="16"/>
              </w:rPr>
            </w:pPr>
            <w:r w:rsidRPr="00DB228E">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822785" w:rsidRDefault="002D2BA4" w:rsidP="002D2BA4">
            <w:pPr>
              <w:pStyle w:val="TAL"/>
              <w:rPr>
                <w:sz w:val="16"/>
                <w:szCs w:val="16"/>
              </w:rPr>
            </w:pPr>
            <w:r w:rsidRPr="00DB228E">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822785" w:rsidRDefault="002D2BA4" w:rsidP="002D2BA4">
            <w:pPr>
              <w:pStyle w:val="TAC"/>
              <w:jc w:val="left"/>
              <w:rPr>
                <w:sz w:val="16"/>
                <w:szCs w:val="16"/>
              </w:rPr>
            </w:pPr>
            <w:r w:rsidRPr="00DB228E">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822785" w:rsidRDefault="002D2BA4" w:rsidP="002D2BA4">
            <w:pPr>
              <w:pStyle w:val="TAC"/>
              <w:jc w:val="left"/>
              <w:rPr>
                <w:sz w:val="16"/>
                <w:szCs w:val="16"/>
              </w:rPr>
            </w:pPr>
            <w:r w:rsidRPr="00DB228E">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822785" w:rsidRDefault="002D2BA4" w:rsidP="002D2BA4">
            <w:pPr>
              <w:pStyle w:val="TAL"/>
              <w:rPr>
                <w:sz w:val="16"/>
                <w:szCs w:val="16"/>
              </w:rPr>
            </w:pPr>
            <w:r w:rsidRPr="00DB228E">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822785" w:rsidRDefault="002D2BA4" w:rsidP="002D2BA4">
            <w:pPr>
              <w:pStyle w:val="TAC"/>
              <w:jc w:val="left"/>
              <w:rPr>
                <w:sz w:val="16"/>
                <w:szCs w:val="16"/>
              </w:rPr>
            </w:pPr>
            <w:r w:rsidRPr="00DB228E">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822785" w:rsidRDefault="002D2BA4" w:rsidP="002D2BA4">
            <w:pPr>
              <w:pStyle w:val="TAC"/>
              <w:jc w:val="left"/>
              <w:rPr>
                <w:sz w:val="16"/>
                <w:szCs w:val="16"/>
              </w:rPr>
            </w:pPr>
            <w:r w:rsidRPr="00DB228E">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822785" w:rsidRDefault="002D2BA4" w:rsidP="002D2BA4">
            <w:pPr>
              <w:pStyle w:val="TAL"/>
              <w:rPr>
                <w:sz w:val="16"/>
                <w:szCs w:val="16"/>
              </w:rPr>
            </w:pPr>
            <w:r w:rsidRPr="00DB228E">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822785" w:rsidRDefault="002D2BA4" w:rsidP="002D2BA4">
            <w:pPr>
              <w:pStyle w:val="TAC"/>
              <w:jc w:val="left"/>
              <w:rPr>
                <w:sz w:val="16"/>
                <w:szCs w:val="16"/>
              </w:rPr>
            </w:pPr>
            <w:r w:rsidRPr="00DB228E">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822785" w:rsidRDefault="002D2BA4" w:rsidP="002D2BA4">
            <w:pPr>
              <w:pStyle w:val="TAC"/>
              <w:jc w:val="left"/>
              <w:rPr>
                <w:sz w:val="16"/>
                <w:szCs w:val="16"/>
              </w:rPr>
            </w:pPr>
            <w:r w:rsidRPr="00DB228E">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822785" w:rsidRDefault="002D2BA4" w:rsidP="002D2BA4">
            <w:pPr>
              <w:pStyle w:val="TAL"/>
              <w:rPr>
                <w:sz w:val="16"/>
                <w:szCs w:val="16"/>
              </w:rPr>
            </w:pPr>
            <w:r w:rsidRPr="00DB228E">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822785" w:rsidRDefault="002D2BA4" w:rsidP="002D2BA4">
            <w:pPr>
              <w:pStyle w:val="TAC"/>
              <w:jc w:val="left"/>
              <w:rPr>
                <w:sz w:val="16"/>
                <w:szCs w:val="16"/>
              </w:rPr>
            </w:pPr>
            <w:r w:rsidRPr="00DB228E">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822785" w:rsidRDefault="002D2BA4" w:rsidP="002D2BA4">
            <w:pPr>
              <w:pStyle w:val="TAC"/>
              <w:jc w:val="left"/>
              <w:rPr>
                <w:sz w:val="16"/>
                <w:szCs w:val="16"/>
              </w:rPr>
            </w:pPr>
            <w:r w:rsidRPr="00DB228E">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822785" w:rsidRDefault="002D2BA4" w:rsidP="002D2BA4">
            <w:pPr>
              <w:pStyle w:val="TAL"/>
              <w:rPr>
                <w:sz w:val="16"/>
                <w:szCs w:val="16"/>
              </w:rPr>
            </w:pPr>
            <w:r w:rsidRPr="00DB228E">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822785" w:rsidRDefault="002D2BA4" w:rsidP="002D2BA4">
            <w:pPr>
              <w:pStyle w:val="TAC"/>
              <w:jc w:val="left"/>
              <w:rPr>
                <w:sz w:val="16"/>
                <w:szCs w:val="16"/>
              </w:rPr>
            </w:pPr>
            <w:r w:rsidRPr="00DB228E">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822785" w:rsidRDefault="002D2BA4" w:rsidP="002D2BA4">
            <w:pPr>
              <w:pStyle w:val="TAC"/>
              <w:jc w:val="left"/>
              <w:rPr>
                <w:sz w:val="16"/>
                <w:szCs w:val="16"/>
              </w:rPr>
            </w:pPr>
            <w:r w:rsidRPr="00DB228E">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822785" w:rsidRDefault="002D2BA4" w:rsidP="002D2BA4">
            <w:pPr>
              <w:pStyle w:val="TAL"/>
              <w:rPr>
                <w:sz w:val="16"/>
                <w:szCs w:val="16"/>
              </w:rPr>
            </w:pPr>
            <w:r w:rsidRPr="00DB228E">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822785" w:rsidRDefault="002D2BA4" w:rsidP="002D2BA4">
            <w:pPr>
              <w:pStyle w:val="TAC"/>
              <w:jc w:val="left"/>
              <w:rPr>
                <w:sz w:val="16"/>
                <w:szCs w:val="16"/>
              </w:rPr>
            </w:pPr>
            <w:r w:rsidRPr="00DB228E">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822785" w:rsidRDefault="002D2BA4" w:rsidP="002D2BA4">
            <w:pPr>
              <w:pStyle w:val="TAC"/>
              <w:jc w:val="left"/>
              <w:rPr>
                <w:sz w:val="16"/>
                <w:szCs w:val="16"/>
              </w:rPr>
            </w:pPr>
            <w:r w:rsidRPr="00DB228E">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822785" w:rsidRDefault="002D2BA4" w:rsidP="002D2BA4">
            <w:pPr>
              <w:pStyle w:val="TAL"/>
              <w:rPr>
                <w:sz w:val="16"/>
                <w:szCs w:val="16"/>
              </w:rPr>
            </w:pPr>
            <w:r w:rsidRPr="00DB228E">
              <w:rPr>
                <w:sz w:val="16"/>
                <w:szCs w:val="16"/>
              </w:rPr>
              <w:t xml:space="preserve">Updating TP analysis for FR1 test case </w:t>
            </w:r>
            <w:proofErr w:type="spellStart"/>
            <w:r w:rsidRPr="00DB228E">
              <w:rPr>
                <w:sz w:val="16"/>
                <w:szCs w:val="16"/>
              </w:rPr>
              <w:t>Inband</w:t>
            </w:r>
            <w:proofErr w:type="spellEnd"/>
            <w:r w:rsidRPr="00DB228E">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822785" w:rsidRDefault="002D2BA4" w:rsidP="002D2BA4">
            <w:pPr>
              <w:pStyle w:val="TAC"/>
              <w:jc w:val="left"/>
              <w:rPr>
                <w:sz w:val="16"/>
                <w:szCs w:val="16"/>
              </w:rPr>
            </w:pPr>
            <w:r w:rsidRPr="00DB228E">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822785" w:rsidRDefault="002D2BA4" w:rsidP="002D2BA4">
            <w:pPr>
              <w:pStyle w:val="TAC"/>
              <w:jc w:val="left"/>
              <w:rPr>
                <w:sz w:val="16"/>
                <w:szCs w:val="16"/>
              </w:rPr>
            </w:pPr>
            <w:r w:rsidRPr="00DB228E">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822785" w:rsidRDefault="002D2BA4" w:rsidP="002D2BA4">
            <w:pPr>
              <w:pStyle w:val="TAC"/>
              <w:jc w:val="left"/>
              <w:rPr>
                <w:sz w:val="16"/>
                <w:szCs w:val="16"/>
              </w:rPr>
            </w:pPr>
            <w:r w:rsidRPr="00822785">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822785" w:rsidRDefault="002D2BA4" w:rsidP="002D2BA4">
            <w:pPr>
              <w:pStyle w:val="TAL"/>
              <w:rPr>
                <w:sz w:val="16"/>
                <w:szCs w:val="16"/>
              </w:rPr>
            </w:pPr>
            <w:r w:rsidRPr="00DB228E">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822785" w:rsidRDefault="002D2BA4" w:rsidP="002D2BA4">
            <w:pPr>
              <w:pStyle w:val="TAC"/>
              <w:jc w:val="left"/>
              <w:rPr>
                <w:sz w:val="16"/>
                <w:szCs w:val="16"/>
              </w:rPr>
            </w:pPr>
            <w:r w:rsidRPr="00DB228E">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822785" w:rsidRDefault="002D2BA4" w:rsidP="002D2BA4">
            <w:pPr>
              <w:pStyle w:val="TAC"/>
              <w:jc w:val="left"/>
              <w:rPr>
                <w:sz w:val="16"/>
                <w:szCs w:val="16"/>
              </w:rPr>
            </w:pPr>
            <w:r w:rsidRPr="00DB228E">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822785" w:rsidRDefault="002D2BA4" w:rsidP="002D2BA4">
            <w:pPr>
              <w:pStyle w:val="TAL"/>
              <w:rPr>
                <w:sz w:val="16"/>
                <w:szCs w:val="16"/>
              </w:rPr>
            </w:pPr>
            <w:r w:rsidRPr="00DB228E">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822785" w:rsidRDefault="002D2BA4" w:rsidP="002D2BA4">
            <w:pPr>
              <w:pStyle w:val="TAC"/>
              <w:jc w:val="left"/>
              <w:rPr>
                <w:sz w:val="16"/>
                <w:szCs w:val="16"/>
              </w:rPr>
            </w:pPr>
            <w:r w:rsidRPr="00DB228E">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822785" w:rsidRDefault="002D2BA4" w:rsidP="002D2BA4">
            <w:pPr>
              <w:pStyle w:val="TAC"/>
              <w:jc w:val="left"/>
              <w:rPr>
                <w:sz w:val="16"/>
                <w:szCs w:val="16"/>
              </w:rPr>
            </w:pPr>
            <w:r w:rsidRPr="00DB228E">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822785" w:rsidRDefault="002D2BA4" w:rsidP="002D2BA4">
            <w:pPr>
              <w:pStyle w:val="TAL"/>
              <w:rPr>
                <w:sz w:val="16"/>
                <w:szCs w:val="16"/>
              </w:rPr>
            </w:pPr>
            <w:r w:rsidRPr="00DB228E">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822785" w:rsidRDefault="002D2BA4" w:rsidP="002D2BA4">
            <w:pPr>
              <w:pStyle w:val="TAC"/>
              <w:jc w:val="left"/>
              <w:rPr>
                <w:sz w:val="16"/>
                <w:szCs w:val="16"/>
              </w:rPr>
            </w:pPr>
            <w:r w:rsidRPr="00DB228E">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822785" w:rsidRDefault="002D2BA4" w:rsidP="002D2BA4">
            <w:pPr>
              <w:pStyle w:val="TAC"/>
              <w:jc w:val="left"/>
              <w:rPr>
                <w:sz w:val="16"/>
                <w:szCs w:val="16"/>
              </w:rPr>
            </w:pPr>
            <w:r w:rsidRPr="00DB228E">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822785" w:rsidRDefault="002D2BA4" w:rsidP="002D2BA4">
            <w:pPr>
              <w:pStyle w:val="TAL"/>
              <w:rPr>
                <w:sz w:val="16"/>
                <w:szCs w:val="16"/>
              </w:rPr>
            </w:pPr>
            <w:r w:rsidRPr="00DB228E">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822785" w:rsidRDefault="002D2BA4" w:rsidP="002D2BA4">
            <w:pPr>
              <w:pStyle w:val="TAC"/>
              <w:jc w:val="left"/>
              <w:rPr>
                <w:sz w:val="16"/>
                <w:szCs w:val="16"/>
              </w:rPr>
            </w:pPr>
            <w:r w:rsidRPr="00DB228E">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822785" w:rsidRDefault="002D2BA4" w:rsidP="002D2BA4">
            <w:pPr>
              <w:pStyle w:val="TAC"/>
              <w:jc w:val="left"/>
              <w:rPr>
                <w:sz w:val="16"/>
                <w:szCs w:val="16"/>
              </w:rPr>
            </w:pPr>
            <w:r w:rsidRPr="00DB228E">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822785" w:rsidRDefault="002D2BA4" w:rsidP="002D2BA4">
            <w:pPr>
              <w:pStyle w:val="TAL"/>
              <w:rPr>
                <w:sz w:val="16"/>
                <w:szCs w:val="16"/>
              </w:rPr>
            </w:pPr>
            <w:r w:rsidRPr="00DB228E">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822785" w:rsidRDefault="002D2BA4" w:rsidP="002D2BA4">
            <w:pPr>
              <w:pStyle w:val="TAC"/>
              <w:jc w:val="left"/>
              <w:rPr>
                <w:sz w:val="16"/>
                <w:szCs w:val="16"/>
              </w:rPr>
            </w:pPr>
            <w:r w:rsidRPr="00DB228E">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822785" w:rsidRDefault="002D2BA4" w:rsidP="002D2BA4">
            <w:pPr>
              <w:pStyle w:val="TAC"/>
              <w:jc w:val="left"/>
              <w:rPr>
                <w:sz w:val="16"/>
                <w:szCs w:val="16"/>
              </w:rPr>
            </w:pPr>
            <w:r w:rsidRPr="00DB228E">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822785" w:rsidRDefault="002D2BA4" w:rsidP="002D2BA4">
            <w:pPr>
              <w:pStyle w:val="TAL"/>
              <w:rPr>
                <w:sz w:val="16"/>
                <w:szCs w:val="16"/>
              </w:rPr>
            </w:pPr>
            <w:r w:rsidRPr="00DB228E">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822785" w:rsidRDefault="002D2BA4" w:rsidP="002D2BA4">
            <w:pPr>
              <w:pStyle w:val="TAC"/>
              <w:jc w:val="left"/>
              <w:rPr>
                <w:sz w:val="16"/>
                <w:szCs w:val="16"/>
              </w:rPr>
            </w:pPr>
            <w:r w:rsidRPr="00DB228E">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822785" w:rsidRDefault="002D2BA4" w:rsidP="002D2BA4">
            <w:pPr>
              <w:pStyle w:val="TAC"/>
              <w:jc w:val="left"/>
              <w:rPr>
                <w:sz w:val="16"/>
                <w:szCs w:val="16"/>
              </w:rPr>
            </w:pPr>
            <w:r w:rsidRPr="00DB228E">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822785" w:rsidRDefault="002D2BA4" w:rsidP="002D2BA4">
            <w:pPr>
              <w:pStyle w:val="TAL"/>
              <w:rPr>
                <w:sz w:val="16"/>
                <w:szCs w:val="16"/>
              </w:rPr>
            </w:pPr>
            <w:r w:rsidRPr="00DB228E">
              <w:rPr>
                <w:sz w:val="16"/>
                <w:szCs w:val="16"/>
              </w:rPr>
              <w:t xml:space="preserve">TP </w:t>
            </w:r>
            <w:proofErr w:type="spellStart"/>
            <w:r w:rsidRPr="00DB228E">
              <w:rPr>
                <w:sz w:val="16"/>
                <w:szCs w:val="16"/>
              </w:rPr>
              <w:t>analyze</w:t>
            </w:r>
            <w:proofErr w:type="spellEnd"/>
            <w:r w:rsidRPr="00DB228E">
              <w:rPr>
                <w:sz w:val="16"/>
                <w:szCs w:val="16"/>
              </w:rPr>
              <w:t xml:space="preserv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822785" w:rsidRDefault="002D2BA4" w:rsidP="002D2BA4">
            <w:pPr>
              <w:pStyle w:val="TAC"/>
              <w:jc w:val="left"/>
              <w:rPr>
                <w:sz w:val="16"/>
                <w:szCs w:val="16"/>
              </w:rPr>
            </w:pPr>
            <w:r w:rsidRPr="00DB228E">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822785" w:rsidRDefault="002D2BA4" w:rsidP="002D2BA4">
            <w:pPr>
              <w:pStyle w:val="TAC"/>
              <w:jc w:val="left"/>
              <w:rPr>
                <w:sz w:val="16"/>
                <w:szCs w:val="16"/>
              </w:rPr>
            </w:pPr>
            <w:r w:rsidRPr="00DB228E">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822785" w:rsidRDefault="002D2BA4" w:rsidP="002D2BA4">
            <w:pPr>
              <w:pStyle w:val="TAL"/>
              <w:rPr>
                <w:sz w:val="16"/>
                <w:szCs w:val="16"/>
              </w:rPr>
            </w:pPr>
            <w:r w:rsidRPr="00DB228E">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822785" w:rsidRDefault="002D2BA4" w:rsidP="002D2BA4">
            <w:pPr>
              <w:pStyle w:val="TAC"/>
              <w:jc w:val="left"/>
              <w:rPr>
                <w:sz w:val="16"/>
                <w:szCs w:val="16"/>
              </w:rPr>
            </w:pPr>
            <w:r w:rsidRPr="00DB228E">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822785" w:rsidRDefault="002D2BA4" w:rsidP="002D2BA4">
            <w:pPr>
              <w:pStyle w:val="TAC"/>
              <w:jc w:val="left"/>
              <w:rPr>
                <w:sz w:val="16"/>
                <w:szCs w:val="16"/>
              </w:rPr>
            </w:pPr>
            <w:r w:rsidRPr="00DB228E">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822785" w:rsidRDefault="002D2BA4" w:rsidP="002D2BA4">
            <w:pPr>
              <w:pStyle w:val="TAL"/>
              <w:rPr>
                <w:sz w:val="16"/>
                <w:szCs w:val="16"/>
              </w:rPr>
            </w:pPr>
            <w:r w:rsidRPr="00DB228E">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822785" w:rsidRDefault="002D2BA4" w:rsidP="002D2BA4">
            <w:pPr>
              <w:pStyle w:val="TAC"/>
              <w:jc w:val="left"/>
              <w:rPr>
                <w:sz w:val="16"/>
                <w:szCs w:val="16"/>
              </w:rPr>
            </w:pPr>
            <w:r w:rsidRPr="00DB228E">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822785" w:rsidRDefault="002D2BA4" w:rsidP="002D2BA4">
            <w:pPr>
              <w:pStyle w:val="TAC"/>
              <w:jc w:val="left"/>
              <w:rPr>
                <w:sz w:val="16"/>
                <w:szCs w:val="16"/>
              </w:rPr>
            </w:pPr>
            <w:r w:rsidRPr="00DB228E">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822785" w:rsidRDefault="002D2BA4" w:rsidP="002D2BA4">
            <w:pPr>
              <w:pStyle w:val="TAL"/>
              <w:rPr>
                <w:sz w:val="16"/>
                <w:szCs w:val="16"/>
              </w:rPr>
            </w:pPr>
            <w:r w:rsidRPr="00DB228E">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822785" w:rsidRDefault="002D2BA4" w:rsidP="002D2BA4">
            <w:pPr>
              <w:pStyle w:val="TAC"/>
              <w:jc w:val="left"/>
              <w:rPr>
                <w:sz w:val="16"/>
                <w:szCs w:val="16"/>
              </w:rPr>
            </w:pPr>
            <w:r w:rsidRPr="00DB228E">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822785" w:rsidRDefault="002D2BA4" w:rsidP="002D2BA4">
            <w:pPr>
              <w:pStyle w:val="TAC"/>
              <w:jc w:val="left"/>
              <w:rPr>
                <w:sz w:val="16"/>
                <w:szCs w:val="16"/>
              </w:rPr>
            </w:pPr>
            <w:r w:rsidRPr="00DB228E">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822785" w:rsidRDefault="002D2BA4" w:rsidP="002D2BA4">
            <w:pPr>
              <w:pStyle w:val="TAL"/>
              <w:rPr>
                <w:sz w:val="16"/>
                <w:szCs w:val="16"/>
              </w:rPr>
            </w:pPr>
            <w:r w:rsidRPr="00DB228E">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r w:rsidR="002D2BA4" w:rsidRPr="002D2BA4"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822785" w:rsidRDefault="002D2BA4" w:rsidP="002D2BA4">
            <w:pPr>
              <w:pStyle w:val="TAC"/>
              <w:jc w:val="left"/>
              <w:rPr>
                <w:sz w:val="16"/>
                <w:szCs w:val="16"/>
              </w:rPr>
            </w:pPr>
            <w:r w:rsidRPr="00822785">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822785" w:rsidRDefault="002D2BA4" w:rsidP="002D2BA4">
            <w:pPr>
              <w:pStyle w:val="TAC"/>
              <w:jc w:val="left"/>
              <w:rPr>
                <w:sz w:val="16"/>
                <w:szCs w:val="16"/>
              </w:rPr>
            </w:pPr>
            <w:r w:rsidRPr="00822785">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822785" w:rsidRDefault="002D2BA4" w:rsidP="002D2BA4">
            <w:pPr>
              <w:pStyle w:val="TAC"/>
              <w:jc w:val="left"/>
              <w:rPr>
                <w:sz w:val="16"/>
                <w:szCs w:val="16"/>
              </w:rPr>
            </w:pPr>
            <w:r w:rsidRPr="00DB228E">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822785" w:rsidRDefault="002D2BA4" w:rsidP="002D2BA4">
            <w:pPr>
              <w:pStyle w:val="TAC"/>
              <w:jc w:val="left"/>
              <w:rPr>
                <w:sz w:val="16"/>
                <w:szCs w:val="16"/>
              </w:rPr>
            </w:pPr>
            <w:r w:rsidRPr="00DB228E">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822785" w:rsidRDefault="002D2BA4" w:rsidP="002D2BA4">
            <w:pPr>
              <w:pStyle w:val="TAC"/>
              <w:jc w:val="left"/>
              <w:rPr>
                <w:sz w:val="16"/>
                <w:szCs w:val="16"/>
              </w:rPr>
            </w:pPr>
            <w:r w:rsidRPr="00DB22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822785" w:rsidRDefault="002D2BA4" w:rsidP="002D2BA4">
            <w:pPr>
              <w:pStyle w:val="TAC"/>
              <w:jc w:val="left"/>
              <w:rPr>
                <w:sz w:val="16"/>
                <w:szCs w:val="16"/>
              </w:rPr>
            </w:pPr>
            <w:r w:rsidRPr="00DB22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822785" w:rsidRDefault="002D2BA4" w:rsidP="002D2BA4">
            <w:pPr>
              <w:pStyle w:val="TAL"/>
              <w:rPr>
                <w:sz w:val="16"/>
                <w:szCs w:val="16"/>
              </w:rPr>
            </w:pPr>
            <w:r w:rsidRPr="00DB228E">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822785" w:rsidRDefault="002D2BA4" w:rsidP="002D2BA4">
            <w:pPr>
              <w:pStyle w:val="TAC"/>
              <w:jc w:val="left"/>
              <w:rPr>
                <w:sz w:val="16"/>
                <w:szCs w:val="16"/>
              </w:rPr>
            </w:pPr>
            <w:r w:rsidRPr="00822785">
              <w:rPr>
                <w:sz w:val="16"/>
                <w:szCs w:val="16"/>
              </w:rPr>
              <w:t>18.</w:t>
            </w:r>
            <w:r>
              <w:rPr>
                <w:sz w:val="16"/>
                <w:szCs w:val="16"/>
              </w:rPr>
              <w:t>1</w:t>
            </w:r>
            <w:r w:rsidRPr="00822785">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CE685" w14:textId="77777777" w:rsidR="009B040A" w:rsidRDefault="009B040A">
      <w:r>
        <w:separator/>
      </w:r>
    </w:p>
  </w:endnote>
  <w:endnote w:type="continuationSeparator" w:id="0">
    <w:p w14:paraId="1B4DE295" w14:textId="77777777" w:rsidR="009B040A" w:rsidRDefault="009B04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moder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8D28B" w14:textId="77777777" w:rsidR="009B040A" w:rsidRDefault="009B040A">
      <w:r>
        <w:separator/>
      </w:r>
    </w:p>
  </w:footnote>
  <w:footnote w:type="continuationSeparator" w:id="0">
    <w:p w14:paraId="7BBC73A7" w14:textId="77777777" w:rsidR="009B040A" w:rsidRDefault="009B04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5C3BD400"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09A6">
      <w:rPr>
        <w:rFonts w:ascii="Arial" w:hAnsi="Arial" w:cs="Arial"/>
        <w:b/>
        <w:noProof/>
        <w:sz w:val="18"/>
        <w:szCs w:val="18"/>
      </w:rPr>
      <w:t>3GPP TR 38.905 V18.1.0 (2023-12)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1A90E703"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09A6">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935"/>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E5BB1"/>
    <w:rsid w:val="001E5F8C"/>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4E0B"/>
    <w:rsid w:val="00256C82"/>
    <w:rsid w:val="00261B2D"/>
    <w:rsid w:val="002652CF"/>
    <w:rsid w:val="00270B0C"/>
    <w:rsid w:val="00272CDA"/>
    <w:rsid w:val="00283130"/>
    <w:rsid w:val="0028383A"/>
    <w:rsid w:val="00285EE6"/>
    <w:rsid w:val="002972BF"/>
    <w:rsid w:val="002A2124"/>
    <w:rsid w:val="002A358D"/>
    <w:rsid w:val="002A3D21"/>
    <w:rsid w:val="002A5095"/>
    <w:rsid w:val="002B1B34"/>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4022"/>
    <w:rsid w:val="003768B1"/>
    <w:rsid w:val="00376C60"/>
    <w:rsid w:val="00380CC0"/>
    <w:rsid w:val="00381D50"/>
    <w:rsid w:val="00382BE3"/>
    <w:rsid w:val="00382E0E"/>
    <w:rsid w:val="003874DD"/>
    <w:rsid w:val="00392464"/>
    <w:rsid w:val="00393186"/>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5755F"/>
    <w:rsid w:val="00463916"/>
    <w:rsid w:val="00463995"/>
    <w:rsid w:val="004640C8"/>
    <w:rsid w:val="00464CB6"/>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67782"/>
    <w:rsid w:val="00572DF6"/>
    <w:rsid w:val="005741F2"/>
    <w:rsid w:val="00577DF9"/>
    <w:rsid w:val="00580880"/>
    <w:rsid w:val="005811E3"/>
    <w:rsid w:val="0058251C"/>
    <w:rsid w:val="005849EA"/>
    <w:rsid w:val="0059005C"/>
    <w:rsid w:val="005916E6"/>
    <w:rsid w:val="0059590A"/>
    <w:rsid w:val="0059696E"/>
    <w:rsid w:val="005A4099"/>
    <w:rsid w:val="005A4748"/>
    <w:rsid w:val="005B16FB"/>
    <w:rsid w:val="005B5CF1"/>
    <w:rsid w:val="005C241E"/>
    <w:rsid w:val="005C43D7"/>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90280"/>
    <w:rsid w:val="006929C7"/>
    <w:rsid w:val="00692ACD"/>
    <w:rsid w:val="00692FC6"/>
    <w:rsid w:val="00695DAD"/>
    <w:rsid w:val="006A3C21"/>
    <w:rsid w:val="006A4190"/>
    <w:rsid w:val="006A6737"/>
    <w:rsid w:val="006A7027"/>
    <w:rsid w:val="006B0616"/>
    <w:rsid w:val="006B1BAE"/>
    <w:rsid w:val="006C0C9F"/>
    <w:rsid w:val="006C41D8"/>
    <w:rsid w:val="006C4B6F"/>
    <w:rsid w:val="006C6332"/>
    <w:rsid w:val="006C681C"/>
    <w:rsid w:val="006D4700"/>
    <w:rsid w:val="006D5D21"/>
    <w:rsid w:val="006E1657"/>
    <w:rsid w:val="006E197A"/>
    <w:rsid w:val="006E661B"/>
    <w:rsid w:val="006E712D"/>
    <w:rsid w:val="006E74AC"/>
    <w:rsid w:val="006F1CEC"/>
    <w:rsid w:val="006F2EDA"/>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29A3"/>
    <w:rsid w:val="007A4F24"/>
    <w:rsid w:val="007B1506"/>
    <w:rsid w:val="007B6846"/>
    <w:rsid w:val="007B68C9"/>
    <w:rsid w:val="007C284F"/>
    <w:rsid w:val="007C50C2"/>
    <w:rsid w:val="007C7624"/>
    <w:rsid w:val="007D18AF"/>
    <w:rsid w:val="007D1E4E"/>
    <w:rsid w:val="007D4343"/>
    <w:rsid w:val="007E21C7"/>
    <w:rsid w:val="007E22A7"/>
    <w:rsid w:val="007E41AB"/>
    <w:rsid w:val="007E65DC"/>
    <w:rsid w:val="007E7277"/>
    <w:rsid w:val="007F1256"/>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2785"/>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0EBD"/>
    <w:rsid w:val="00871170"/>
    <w:rsid w:val="008768CA"/>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C013C"/>
    <w:rsid w:val="008C05F3"/>
    <w:rsid w:val="008C1AAC"/>
    <w:rsid w:val="008C1EF3"/>
    <w:rsid w:val="008C2A8D"/>
    <w:rsid w:val="008C3E68"/>
    <w:rsid w:val="008C5D13"/>
    <w:rsid w:val="008D2741"/>
    <w:rsid w:val="008D2C7C"/>
    <w:rsid w:val="008D3970"/>
    <w:rsid w:val="008D7125"/>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801"/>
    <w:rsid w:val="00942EC2"/>
    <w:rsid w:val="00946295"/>
    <w:rsid w:val="00947725"/>
    <w:rsid w:val="00956202"/>
    <w:rsid w:val="0096133F"/>
    <w:rsid w:val="00965D4F"/>
    <w:rsid w:val="0097312C"/>
    <w:rsid w:val="00994695"/>
    <w:rsid w:val="009A22EF"/>
    <w:rsid w:val="009A2EB1"/>
    <w:rsid w:val="009A4093"/>
    <w:rsid w:val="009A6B44"/>
    <w:rsid w:val="009B040A"/>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155D"/>
    <w:rsid w:val="00A164B4"/>
    <w:rsid w:val="00A16D5C"/>
    <w:rsid w:val="00A20405"/>
    <w:rsid w:val="00A21798"/>
    <w:rsid w:val="00A26069"/>
    <w:rsid w:val="00A31C29"/>
    <w:rsid w:val="00A42DAF"/>
    <w:rsid w:val="00A43652"/>
    <w:rsid w:val="00A461D8"/>
    <w:rsid w:val="00A51F60"/>
    <w:rsid w:val="00A53724"/>
    <w:rsid w:val="00A55593"/>
    <w:rsid w:val="00A61AED"/>
    <w:rsid w:val="00A62511"/>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C3CCC"/>
    <w:rsid w:val="00AC4578"/>
    <w:rsid w:val="00AD5DFF"/>
    <w:rsid w:val="00AD5E0E"/>
    <w:rsid w:val="00AE17B2"/>
    <w:rsid w:val="00AE7F12"/>
    <w:rsid w:val="00B00D1E"/>
    <w:rsid w:val="00B07FB6"/>
    <w:rsid w:val="00B10124"/>
    <w:rsid w:val="00B12A5A"/>
    <w:rsid w:val="00B13401"/>
    <w:rsid w:val="00B13BB6"/>
    <w:rsid w:val="00B15449"/>
    <w:rsid w:val="00B177E3"/>
    <w:rsid w:val="00B27696"/>
    <w:rsid w:val="00B43D77"/>
    <w:rsid w:val="00B43D91"/>
    <w:rsid w:val="00B453D4"/>
    <w:rsid w:val="00B501D8"/>
    <w:rsid w:val="00B54864"/>
    <w:rsid w:val="00B55C85"/>
    <w:rsid w:val="00B55FC5"/>
    <w:rsid w:val="00B63315"/>
    <w:rsid w:val="00B63E96"/>
    <w:rsid w:val="00B853D3"/>
    <w:rsid w:val="00B9034F"/>
    <w:rsid w:val="00B9376F"/>
    <w:rsid w:val="00B95A6D"/>
    <w:rsid w:val="00B9668B"/>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050A"/>
    <w:rsid w:val="00DA44F7"/>
    <w:rsid w:val="00DA54C1"/>
    <w:rsid w:val="00DA636D"/>
    <w:rsid w:val="00DA7A03"/>
    <w:rsid w:val="00DB050C"/>
    <w:rsid w:val="00DB1818"/>
    <w:rsid w:val="00DB228E"/>
    <w:rsid w:val="00DB2FCC"/>
    <w:rsid w:val="00DB470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8D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E16B0"/>
    <w:rsid w:val="00EF0A8F"/>
    <w:rsid w:val="00EF1121"/>
    <w:rsid w:val="00EF2794"/>
    <w:rsid w:val="00EF346F"/>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81F25"/>
    <w:rsid w:val="00F8267B"/>
    <w:rsid w:val="00F84BF9"/>
    <w:rsid w:val="00F924F7"/>
    <w:rsid w:val="00F9301B"/>
    <w:rsid w:val="00FA1266"/>
    <w:rsid w:val="00FA529A"/>
    <w:rsid w:val="00FA6715"/>
    <w:rsid w:val="00FB3F9F"/>
    <w:rsid w:val="00FB608E"/>
    <w:rsid w:val="00FC1192"/>
    <w:rsid w:val="00FC351D"/>
    <w:rsid w:val="00FC495E"/>
    <w:rsid w:val="00FC7C56"/>
    <w:rsid w:val="00FC7D4D"/>
    <w:rsid w:val="00FD1A51"/>
    <w:rsid w:val="00FD3C0C"/>
    <w:rsid w:val="00FD649B"/>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uiPriority w:val="99"/>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10255</TotalTime>
  <Pages>88</Pages>
  <Words>37708</Words>
  <Characters>214940</Characters>
  <Application>Microsoft Office Word</Application>
  <DocSecurity>0</DocSecurity>
  <Lines>1791</Lines>
  <Paragraphs>504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252144</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7478</cp:lastModifiedBy>
  <cp:revision>289</cp:revision>
  <dcterms:created xsi:type="dcterms:W3CDTF">2020-12-02T23:34:00Z</dcterms:created>
  <dcterms:modified xsi:type="dcterms:W3CDTF">2024-01-02T10:19:00Z</dcterms:modified>
</cp:coreProperties>
</file>