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4D852D8A"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58251C">
        <w:rPr>
          <w:noProof w:val="0"/>
        </w:rPr>
        <w:t>8</w:t>
      </w:r>
      <w:r w:rsidR="00272CDA" w:rsidRPr="00E80F49">
        <w:rPr>
          <w:noProof w:val="0"/>
        </w:rPr>
        <w:t>.</w:t>
      </w:r>
      <w:r w:rsidR="00361C31">
        <w:rPr>
          <w:noProof w:val="0"/>
        </w:rPr>
        <w:t>0</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861E8F">
        <w:rPr>
          <w:noProof w:val="0"/>
          <w:sz w:val="32"/>
          <w:lang w:eastAsia="ja-JP"/>
        </w:rPr>
        <w:t>3</w:t>
      </w:r>
      <w:r w:rsidRPr="00E80F49">
        <w:rPr>
          <w:noProof w:val="0"/>
          <w:sz w:val="32"/>
        </w:rPr>
        <w:t>-</w:t>
      </w:r>
      <w:r w:rsidR="00861E8F">
        <w:rPr>
          <w:noProof w:val="0"/>
          <w:sz w:val="32"/>
        </w:rPr>
        <w:t>0</w:t>
      </w:r>
      <w:r w:rsidR="00361C31">
        <w:rPr>
          <w:noProof w:val="0"/>
          <w:sz w:val="32"/>
        </w:rPr>
        <w:t>9</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71161575"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58251C">
        <w:rPr>
          <w:rStyle w:val="ZGSM"/>
          <w:szCs w:val="34"/>
          <w:lang w:eastAsia="ja-JP"/>
        </w:rPr>
        <w:t>8</w:t>
      </w:r>
      <w:r w:rsidRPr="00E80F49">
        <w:rPr>
          <w:szCs w:val="34"/>
        </w:rPr>
        <w:t>)</w:t>
      </w:r>
    </w:p>
    <w:p w14:paraId="32989CBE" w14:textId="77777777" w:rsidR="00FC1192" w:rsidRPr="00E80F49" w:rsidRDefault="00567782"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E80F49">
        <w:rPr>
          <w:noProof w:val="0"/>
          <w:color w:val="0000FF"/>
        </w:rPr>
        <w:tab/>
      </w:r>
      <w:r>
        <w:rPr>
          <w:noProof w:val="0"/>
        </w:rPr>
        <w:pict w14:anchorId="51B6C932">
          <v:shape id="_x0000_i1026" type="#_x0000_t75" style="width:128pt;height:74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5F1D9BD7"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861E8F">
        <w:rPr>
          <w:sz w:val="18"/>
        </w:rPr>
        <w:t>3</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2DC09A8B" w14:textId="483DA4C8" w:rsidR="00822785" w:rsidRDefault="00C46B3C">
      <w:pPr>
        <w:pStyle w:val="TOC1"/>
        <w:rPr>
          <w:rFonts w:ascii="Calibri" w:hAnsi="Calibri"/>
          <w:noProof/>
          <w:kern w:val="2"/>
          <w:szCs w:val="22"/>
        </w:rPr>
      </w:pPr>
      <w:r>
        <w:fldChar w:fldCharType="begin" w:fldLock="1"/>
      </w:r>
      <w:r>
        <w:instrText xml:space="preserve"> TOC \o "1-9" </w:instrText>
      </w:r>
      <w:r>
        <w:fldChar w:fldCharType="separate"/>
      </w:r>
      <w:r w:rsidR="00822785">
        <w:rPr>
          <w:noProof/>
        </w:rPr>
        <w:t>Foreword</w:t>
      </w:r>
      <w:r w:rsidR="00822785">
        <w:rPr>
          <w:noProof/>
        </w:rPr>
        <w:tab/>
      </w:r>
      <w:r w:rsidR="00822785">
        <w:rPr>
          <w:noProof/>
        </w:rPr>
        <w:fldChar w:fldCharType="begin" w:fldLock="1"/>
      </w:r>
      <w:r w:rsidR="00822785">
        <w:rPr>
          <w:noProof/>
        </w:rPr>
        <w:instrText xml:space="preserve"> PAGEREF _Toc146406476 \h </w:instrText>
      </w:r>
      <w:r w:rsidR="00822785">
        <w:rPr>
          <w:noProof/>
        </w:rPr>
      </w:r>
      <w:r w:rsidR="00822785">
        <w:rPr>
          <w:noProof/>
        </w:rPr>
        <w:fldChar w:fldCharType="separate"/>
      </w:r>
      <w:r w:rsidR="00822785">
        <w:rPr>
          <w:noProof/>
        </w:rPr>
        <w:t>5</w:t>
      </w:r>
      <w:r w:rsidR="00822785">
        <w:rPr>
          <w:noProof/>
        </w:rPr>
        <w:fldChar w:fldCharType="end"/>
      </w:r>
    </w:p>
    <w:p w14:paraId="50F592A9" w14:textId="249D462E" w:rsidR="00822785" w:rsidRDefault="00822785">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_Toc146406477 \h </w:instrText>
      </w:r>
      <w:r>
        <w:rPr>
          <w:noProof/>
        </w:rPr>
      </w:r>
      <w:r>
        <w:rPr>
          <w:noProof/>
        </w:rPr>
        <w:fldChar w:fldCharType="separate"/>
      </w:r>
      <w:r>
        <w:rPr>
          <w:noProof/>
        </w:rPr>
        <w:t>6</w:t>
      </w:r>
      <w:r>
        <w:rPr>
          <w:noProof/>
        </w:rPr>
        <w:fldChar w:fldCharType="end"/>
      </w:r>
    </w:p>
    <w:p w14:paraId="78083C83" w14:textId="0F8FD3D4" w:rsidR="00822785" w:rsidRDefault="00822785">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_Toc146406478 \h </w:instrText>
      </w:r>
      <w:r>
        <w:rPr>
          <w:noProof/>
        </w:rPr>
      </w:r>
      <w:r>
        <w:rPr>
          <w:noProof/>
        </w:rPr>
        <w:fldChar w:fldCharType="separate"/>
      </w:r>
      <w:r>
        <w:rPr>
          <w:noProof/>
        </w:rPr>
        <w:t>6</w:t>
      </w:r>
      <w:r>
        <w:rPr>
          <w:noProof/>
        </w:rPr>
        <w:fldChar w:fldCharType="end"/>
      </w:r>
    </w:p>
    <w:p w14:paraId="6F067150" w14:textId="219D29E6" w:rsidR="00822785" w:rsidRDefault="00822785">
      <w:pPr>
        <w:pStyle w:val="TOC1"/>
        <w:rPr>
          <w:rFonts w:ascii="Calibri" w:hAnsi="Calibri"/>
          <w:noProof/>
          <w:kern w:val="2"/>
          <w:szCs w:val="22"/>
        </w:rPr>
      </w:pPr>
      <w:r>
        <w:rPr>
          <w:noProof/>
        </w:rPr>
        <w:t>3</w:t>
      </w:r>
      <w:r>
        <w:rPr>
          <w:rFonts w:ascii="Calibri" w:hAnsi="Calibri"/>
          <w:noProof/>
          <w:kern w:val="2"/>
          <w:szCs w:val="22"/>
        </w:rPr>
        <w:tab/>
      </w:r>
      <w:r>
        <w:rPr>
          <w:noProof/>
        </w:rPr>
        <w:t>Definitions, symbols and abbreviations</w:t>
      </w:r>
      <w:r>
        <w:rPr>
          <w:noProof/>
        </w:rPr>
        <w:tab/>
      </w:r>
      <w:r>
        <w:rPr>
          <w:noProof/>
        </w:rPr>
        <w:fldChar w:fldCharType="begin" w:fldLock="1"/>
      </w:r>
      <w:r>
        <w:rPr>
          <w:noProof/>
        </w:rPr>
        <w:instrText xml:space="preserve"> PAGEREF _Toc146406479 \h </w:instrText>
      </w:r>
      <w:r>
        <w:rPr>
          <w:noProof/>
        </w:rPr>
      </w:r>
      <w:r>
        <w:rPr>
          <w:noProof/>
        </w:rPr>
        <w:fldChar w:fldCharType="separate"/>
      </w:r>
      <w:r>
        <w:rPr>
          <w:noProof/>
        </w:rPr>
        <w:t>7</w:t>
      </w:r>
      <w:r>
        <w:rPr>
          <w:noProof/>
        </w:rPr>
        <w:fldChar w:fldCharType="end"/>
      </w:r>
    </w:p>
    <w:p w14:paraId="6535F07D" w14:textId="3D250797" w:rsidR="00822785" w:rsidRDefault="00822785">
      <w:pPr>
        <w:pStyle w:val="TOC2"/>
        <w:rPr>
          <w:rFonts w:ascii="Calibri" w:hAnsi="Calibri"/>
          <w:noProof/>
          <w:kern w:val="2"/>
          <w:sz w:val="22"/>
          <w:szCs w:val="22"/>
        </w:rPr>
      </w:pPr>
      <w:r>
        <w:rPr>
          <w:noProof/>
        </w:rPr>
        <w:t>3.1</w:t>
      </w:r>
      <w:r>
        <w:rPr>
          <w:rFonts w:ascii="Calibri" w:hAnsi="Calibri"/>
          <w:noProof/>
          <w:kern w:val="2"/>
          <w:sz w:val="22"/>
          <w:szCs w:val="22"/>
        </w:rPr>
        <w:tab/>
      </w:r>
      <w:r>
        <w:rPr>
          <w:noProof/>
        </w:rPr>
        <w:t>Definitions</w:t>
      </w:r>
      <w:r>
        <w:rPr>
          <w:noProof/>
        </w:rPr>
        <w:tab/>
      </w:r>
      <w:r>
        <w:rPr>
          <w:noProof/>
        </w:rPr>
        <w:fldChar w:fldCharType="begin" w:fldLock="1"/>
      </w:r>
      <w:r>
        <w:rPr>
          <w:noProof/>
        </w:rPr>
        <w:instrText xml:space="preserve"> PAGEREF _Toc146406480 \h </w:instrText>
      </w:r>
      <w:r>
        <w:rPr>
          <w:noProof/>
        </w:rPr>
      </w:r>
      <w:r>
        <w:rPr>
          <w:noProof/>
        </w:rPr>
        <w:fldChar w:fldCharType="separate"/>
      </w:r>
      <w:r>
        <w:rPr>
          <w:noProof/>
        </w:rPr>
        <w:t>7</w:t>
      </w:r>
      <w:r>
        <w:rPr>
          <w:noProof/>
        </w:rPr>
        <w:fldChar w:fldCharType="end"/>
      </w:r>
    </w:p>
    <w:p w14:paraId="6157D0F0" w14:textId="0FCE60FD" w:rsidR="00822785" w:rsidRDefault="00822785">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_Toc146406481 \h </w:instrText>
      </w:r>
      <w:r>
        <w:rPr>
          <w:noProof/>
        </w:rPr>
      </w:r>
      <w:r>
        <w:rPr>
          <w:noProof/>
        </w:rPr>
        <w:fldChar w:fldCharType="separate"/>
      </w:r>
      <w:r>
        <w:rPr>
          <w:noProof/>
        </w:rPr>
        <w:t>7</w:t>
      </w:r>
      <w:r>
        <w:rPr>
          <w:noProof/>
        </w:rPr>
        <w:fldChar w:fldCharType="end"/>
      </w:r>
    </w:p>
    <w:p w14:paraId="00F765C0" w14:textId="282A73D2" w:rsidR="00822785" w:rsidRDefault="00822785">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_Toc146406482 \h </w:instrText>
      </w:r>
      <w:r>
        <w:rPr>
          <w:noProof/>
        </w:rPr>
      </w:r>
      <w:r>
        <w:rPr>
          <w:noProof/>
        </w:rPr>
        <w:fldChar w:fldCharType="separate"/>
      </w:r>
      <w:r>
        <w:rPr>
          <w:noProof/>
        </w:rPr>
        <w:t>7</w:t>
      </w:r>
      <w:r>
        <w:rPr>
          <w:noProof/>
        </w:rPr>
        <w:fldChar w:fldCharType="end"/>
      </w:r>
    </w:p>
    <w:p w14:paraId="2E073312" w14:textId="3AC880C8" w:rsidR="00822785" w:rsidRDefault="00822785">
      <w:pPr>
        <w:pStyle w:val="TOC1"/>
        <w:rPr>
          <w:rFonts w:ascii="Calibri" w:hAnsi="Calibri"/>
          <w:noProof/>
          <w:kern w:val="2"/>
          <w:szCs w:val="22"/>
        </w:rPr>
      </w:pPr>
      <w:r>
        <w:rPr>
          <w:noProof/>
        </w:rPr>
        <w:t>4</w:t>
      </w:r>
      <w:r>
        <w:rPr>
          <w:rFonts w:ascii="Calibri" w:hAnsi="Calibri"/>
          <w:noProof/>
          <w:kern w:val="2"/>
          <w:szCs w:val="22"/>
        </w:rPr>
        <w:tab/>
      </w:r>
      <w:r>
        <w:rPr>
          <w:noProof/>
        </w:rPr>
        <w:t>Test coverage analysis</w:t>
      </w:r>
      <w:r>
        <w:rPr>
          <w:noProof/>
        </w:rPr>
        <w:tab/>
      </w:r>
      <w:r>
        <w:rPr>
          <w:noProof/>
        </w:rPr>
        <w:fldChar w:fldCharType="begin" w:fldLock="1"/>
      </w:r>
      <w:r>
        <w:rPr>
          <w:noProof/>
        </w:rPr>
        <w:instrText xml:space="preserve"> PAGEREF _Toc146406483 \h </w:instrText>
      </w:r>
      <w:r>
        <w:rPr>
          <w:noProof/>
        </w:rPr>
      </w:r>
      <w:r>
        <w:rPr>
          <w:noProof/>
        </w:rPr>
        <w:fldChar w:fldCharType="separate"/>
      </w:r>
      <w:r>
        <w:rPr>
          <w:noProof/>
        </w:rPr>
        <w:t>7</w:t>
      </w:r>
      <w:r>
        <w:rPr>
          <w:noProof/>
        </w:rPr>
        <w:fldChar w:fldCharType="end"/>
      </w:r>
    </w:p>
    <w:p w14:paraId="653EF57B" w14:textId="509ABBFB" w:rsidR="00822785" w:rsidRDefault="00822785">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point analysis for FR1 test cases in TS 38.521-1</w:t>
      </w:r>
      <w:r>
        <w:rPr>
          <w:noProof/>
        </w:rPr>
        <w:tab/>
      </w:r>
      <w:r>
        <w:rPr>
          <w:noProof/>
        </w:rPr>
        <w:fldChar w:fldCharType="begin" w:fldLock="1"/>
      </w:r>
      <w:r>
        <w:rPr>
          <w:noProof/>
        </w:rPr>
        <w:instrText xml:space="preserve"> PAGEREF _Toc146406484 \h </w:instrText>
      </w:r>
      <w:r>
        <w:rPr>
          <w:noProof/>
        </w:rPr>
      </w:r>
      <w:r>
        <w:rPr>
          <w:noProof/>
        </w:rPr>
        <w:fldChar w:fldCharType="separate"/>
      </w:r>
      <w:r>
        <w:rPr>
          <w:noProof/>
        </w:rPr>
        <w:t>8</w:t>
      </w:r>
      <w:r>
        <w:rPr>
          <w:noProof/>
        </w:rPr>
        <w:fldChar w:fldCharType="end"/>
      </w:r>
    </w:p>
    <w:p w14:paraId="3B5C6103" w14:textId="461DB0CA" w:rsidR="00822785" w:rsidRDefault="00822785">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_Toc146406485 \h </w:instrText>
      </w:r>
      <w:r>
        <w:rPr>
          <w:noProof/>
        </w:rPr>
      </w:r>
      <w:r>
        <w:rPr>
          <w:noProof/>
        </w:rPr>
        <w:fldChar w:fldCharType="separate"/>
      </w:r>
      <w:r>
        <w:rPr>
          <w:noProof/>
        </w:rPr>
        <w:t>8</w:t>
      </w:r>
      <w:r>
        <w:rPr>
          <w:noProof/>
        </w:rPr>
        <w:fldChar w:fldCharType="end"/>
      </w:r>
    </w:p>
    <w:p w14:paraId="620292D8" w14:textId="0B7DB3E9" w:rsidR="00822785" w:rsidRDefault="00822785">
      <w:pPr>
        <w:pStyle w:val="TOC4"/>
        <w:rPr>
          <w:rFonts w:ascii="Calibri" w:hAnsi="Calibri"/>
          <w:noProof/>
          <w:kern w:val="2"/>
          <w:sz w:val="22"/>
          <w:szCs w:val="22"/>
        </w:rPr>
      </w:pPr>
      <w:r>
        <w:rPr>
          <w:noProof/>
        </w:rPr>
        <w:t>4.1.1.1</w:t>
      </w:r>
      <w:r>
        <w:rPr>
          <w:rFonts w:ascii="Calibri" w:hAnsi="Calibri"/>
          <w:noProof/>
          <w:kern w:val="2"/>
          <w:sz w:val="22"/>
          <w:szCs w:val="22"/>
        </w:rPr>
        <w:tab/>
      </w:r>
      <w:r>
        <w:rPr>
          <w:noProof/>
        </w:rPr>
        <w:t>FR1 single carrier, NR CA and UL MIMO test cases</w:t>
      </w:r>
      <w:r>
        <w:rPr>
          <w:noProof/>
        </w:rPr>
        <w:tab/>
      </w:r>
      <w:r>
        <w:rPr>
          <w:noProof/>
        </w:rPr>
        <w:fldChar w:fldCharType="begin" w:fldLock="1"/>
      </w:r>
      <w:r>
        <w:rPr>
          <w:noProof/>
        </w:rPr>
        <w:instrText xml:space="preserve"> PAGEREF _Toc146406486 \h </w:instrText>
      </w:r>
      <w:r>
        <w:rPr>
          <w:noProof/>
        </w:rPr>
      </w:r>
      <w:r>
        <w:rPr>
          <w:noProof/>
        </w:rPr>
        <w:fldChar w:fldCharType="separate"/>
      </w:r>
      <w:r>
        <w:rPr>
          <w:noProof/>
        </w:rPr>
        <w:t>8</w:t>
      </w:r>
      <w:r>
        <w:rPr>
          <w:noProof/>
        </w:rPr>
        <w:fldChar w:fldCharType="end"/>
      </w:r>
    </w:p>
    <w:p w14:paraId="17C851BF" w14:textId="334D57A5" w:rsidR="00822785" w:rsidRDefault="00822785">
      <w:pPr>
        <w:pStyle w:val="TOC4"/>
        <w:rPr>
          <w:rFonts w:ascii="Calibri" w:hAnsi="Calibri"/>
          <w:noProof/>
          <w:kern w:val="2"/>
          <w:sz w:val="22"/>
          <w:szCs w:val="22"/>
        </w:rPr>
      </w:pPr>
      <w:r>
        <w:rPr>
          <w:noProof/>
        </w:rPr>
        <w:t>4.1.1.2</w:t>
      </w:r>
      <w:r>
        <w:rPr>
          <w:rFonts w:ascii="Calibri" w:hAnsi="Calibri"/>
          <w:noProof/>
          <w:kern w:val="2"/>
          <w:sz w:val="22"/>
          <w:szCs w:val="22"/>
        </w:rPr>
        <w:tab/>
      </w:r>
      <w:r>
        <w:rPr>
          <w:noProof/>
        </w:rPr>
        <w:t>FR1 SUL test cases</w:t>
      </w:r>
      <w:r>
        <w:rPr>
          <w:noProof/>
        </w:rPr>
        <w:tab/>
      </w:r>
      <w:r>
        <w:rPr>
          <w:noProof/>
        </w:rPr>
        <w:fldChar w:fldCharType="begin" w:fldLock="1"/>
      </w:r>
      <w:r>
        <w:rPr>
          <w:noProof/>
        </w:rPr>
        <w:instrText xml:space="preserve"> PAGEREF _Toc146406487 \h </w:instrText>
      </w:r>
      <w:r>
        <w:rPr>
          <w:noProof/>
        </w:rPr>
      </w:r>
      <w:r>
        <w:rPr>
          <w:noProof/>
        </w:rPr>
        <w:fldChar w:fldCharType="separate"/>
      </w:r>
      <w:r>
        <w:rPr>
          <w:noProof/>
        </w:rPr>
        <w:t>15</w:t>
      </w:r>
      <w:r>
        <w:rPr>
          <w:noProof/>
        </w:rPr>
        <w:fldChar w:fldCharType="end"/>
      </w:r>
    </w:p>
    <w:p w14:paraId="7AF4C7BA" w14:textId="14C7C85F" w:rsidR="00822785" w:rsidRDefault="00822785">
      <w:pPr>
        <w:pStyle w:val="TOC4"/>
        <w:rPr>
          <w:rFonts w:ascii="Calibri" w:hAnsi="Calibri"/>
          <w:noProof/>
          <w:kern w:val="2"/>
          <w:sz w:val="22"/>
          <w:szCs w:val="22"/>
        </w:rPr>
      </w:pPr>
      <w:r>
        <w:rPr>
          <w:noProof/>
        </w:rPr>
        <w:t>4.1.1.3</w:t>
      </w:r>
      <w:r>
        <w:rPr>
          <w:rFonts w:ascii="Calibri" w:hAnsi="Calibri"/>
          <w:noProof/>
          <w:kern w:val="2"/>
          <w:sz w:val="22"/>
          <w:szCs w:val="22"/>
        </w:rPr>
        <w:tab/>
      </w:r>
      <w:r>
        <w:rPr>
          <w:noProof/>
        </w:rPr>
        <w:t>FR1 V2X test cases</w:t>
      </w:r>
      <w:r>
        <w:rPr>
          <w:noProof/>
        </w:rPr>
        <w:tab/>
      </w:r>
      <w:r>
        <w:rPr>
          <w:noProof/>
        </w:rPr>
        <w:fldChar w:fldCharType="begin" w:fldLock="1"/>
      </w:r>
      <w:r>
        <w:rPr>
          <w:noProof/>
        </w:rPr>
        <w:instrText xml:space="preserve"> PAGEREF _Toc146406488 \h </w:instrText>
      </w:r>
      <w:r>
        <w:rPr>
          <w:noProof/>
        </w:rPr>
      </w:r>
      <w:r>
        <w:rPr>
          <w:noProof/>
        </w:rPr>
        <w:fldChar w:fldCharType="separate"/>
      </w:r>
      <w:r>
        <w:rPr>
          <w:noProof/>
        </w:rPr>
        <w:t>17</w:t>
      </w:r>
      <w:r>
        <w:rPr>
          <w:noProof/>
        </w:rPr>
        <w:fldChar w:fldCharType="end"/>
      </w:r>
    </w:p>
    <w:p w14:paraId="1B9F2561" w14:textId="205058D4" w:rsidR="00822785" w:rsidRDefault="00822785">
      <w:pPr>
        <w:pStyle w:val="TOC4"/>
        <w:rPr>
          <w:rFonts w:ascii="Calibri" w:hAnsi="Calibri"/>
          <w:noProof/>
          <w:kern w:val="2"/>
          <w:sz w:val="22"/>
          <w:szCs w:val="22"/>
        </w:rPr>
      </w:pPr>
      <w:r>
        <w:rPr>
          <w:noProof/>
        </w:rPr>
        <w:t>4.1.1.4</w:t>
      </w:r>
      <w:r>
        <w:rPr>
          <w:rFonts w:ascii="Calibri" w:hAnsi="Calibri"/>
          <w:noProof/>
          <w:kern w:val="2"/>
          <w:sz w:val="22"/>
          <w:szCs w:val="22"/>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_Toc146406489 \h </w:instrText>
      </w:r>
      <w:r>
        <w:rPr>
          <w:noProof/>
        </w:rPr>
      </w:r>
      <w:r>
        <w:rPr>
          <w:noProof/>
        </w:rPr>
        <w:fldChar w:fldCharType="separate"/>
      </w:r>
      <w:r>
        <w:rPr>
          <w:noProof/>
        </w:rPr>
        <w:t>17</w:t>
      </w:r>
      <w:r>
        <w:rPr>
          <w:noProof/>
        </w:rPr>
        <w:fldChar w:fldCharType="end"/>
      </w:r>
    </w:p>
    <w:p w14:paraId="4369C8FD" w14:textId="69F29B40" w:rsidR="00822785" w:rsidRDefault="00822785">
      <w:pPr>
        <w:pStyle w:val="TOC4"/>
        <w:rPr>
          <w:rFonts w:ascii="Calibri" w:hAnsi="Calibri"/>
          <w:noProof/>
          <w:kern w:val="2"/>
          <w:sz w:val="22"/>
          <w:szCs w:val="22"/>
        </w:rPr>
      </w:pPr>
      <w:r>
        <w:rPr>
          <w:noProof/>
        </w:rPr>
        <w:t>4.1.1.5</w:t>
      </w:r>
      <w:r>
        <w:rPr>
          <w:rFonts w:ascii="Calibri" w:hAnsi="Calibri"/>
          <w:noProof/>
          <w:kern w:val="2"/>
          <w:sz w:val="22"/>
          <w:szCs w:val="22"/>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_Toc146406490 \h </w:instrText>
      </w:r>
      <w:r>
        <w:rPr>
          <w:noProof/>
        </w:rPr>
      </w:r>
      <w:r>
        <w:rPr>
          <w:noProof/>
        </w:rPr>
        <w:fldChar w:fldCharType="separate"/>
      </w:r>
      <w:r>
        <w:rPr>
          <w:noProof/>
        </w:rPr>
        <w:t>17</w:t>
      </w:r>
      <w:r>
        <w:rPr>
          <w:noProof/>
        </w:rPr>
        <w:fldChar w:fldCharType="end"/>
      </w:r>
    </w:p>
    <w:p w14:paraId="4C506814" w14:textId="0581A1FC" w:rsidR="00822785" w:rsidRDefault="00822785">
      <w:pPr>
        <w:pStyle w:val="TOC4"/>
        <w:rPr>
          <w:rFonts w:ascii="Calibri" w:hAnsi="Calibri"/>
          <w:noProof/>
          <w:kern w:val="2"/>
          <w:sz w:val="22"/>
          <w:szCs w:val="22"/>
        </w:rPr>
      </w:pPr>
      <w:r>
        <w:rPr>
          <w:noProof/>
        </w:rPr>
        <w:t>4.1.1.6</w:t>
      </w:r>
      <w:r>
        <w:rPr>
          <w:rFonts w:ascii="Calibri" w:hAnsi="Calibri"/>
          <w:noProof/>
          <w:kern w:val="2"/>
          <w:sz w:val="22"/>
          <w:szCs w:val="22"/>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_Toc146406491 \h </w:instrText>
      </w:r>
      <w:r>
        <w:rPr>
          <w:noProof/>
        </w:rPr>
      </w:r>
      <w:r>
        <w:rPr>
          <w:noProof/>
        </w:rPr>
        <w:fldChar w:fldCharType="separate"/>
      </w:r>
      <w:r>
        <w:rPr>
          <w:noProof/>
        </w:rPr>
        <w:t>18</w:t>
      </w:r>
      <w:r>
        <w:rPr>
          <w:noProof/>
        </w:rPr>
        <w:fldChar w:fldCharType="end"/>
      </w:r>
    </w:p>
    <w:p w14:paraId="43B59CC2" w14:textId="4F07BEB0" w:rsidR="00822785" w:rsidRDefault="00822785">
      <w:pPr>
        <w:pStyle w:val="TOC3"/>
        <w:rPr>
          <w:rFonts w:ascii="Calibri" w:hAnsi="Calibri"/>
          <w:noProof/>
          <w:kern w:val="2"/>
          <w:sz w:val="22"/>
          <w:szCs w:val="22"/>
        </w:rPr>
      </w:pPr>
      <w:r>
        <w:rPr>
          <w:noProof/>
        </w:rPr>
        <w:t>4.1.2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_Toc146406492 \h </w:instrText>
      </w:r>
      <w:r>
        <w:rPr>
          <w:noProof/>
        </w:rPr>
      </w:r>
      <w:r>
        <w:rPr>
          <w:noProof/>
        </w:rPr>
        <w:fldChar w:fldCharType="separate"/>
      </w:r>
      <w:r>
        <w:rPr>
          <w:noProof/>
        </w:rPr>
        <w:t>19</w:t>
      </w:r>
      <w:r>
        <w:rPr>
          <w:noProof/>
        </w:rPr>
        <w:fldChar w:fldCharType="end"/>
      </w:r>
    </w:p>
    <w:p w14:paraId="294BA1FC" w14:textId="72F0D5C3" w:rsidR="00822785" w:rsidRDefault="00822785">
      <w:pPr>
        <w:pStyle w:val="TOC4"/>
        <w:rPr>
          <w:rFonts w:ascii="Calibri" w:hAnsi="Calibri"/>
          <w:noProof/>
          <w:kern w:val="2"/>
          <w:sz w:val="22"/>
          <w:szCs w:val="22"/>
        </w:rPr>
      </w:pPr>
      <w:r>
        <w:rPr>
          <w:noProof/>
        </w:rPr>
        <w:t>4.1.2.1</w:t>
      </w:r>
      <w:r>
        <w:rPr>
          <w:rFonts w:ascii="Calibri" w:hAnsi="Calibri"/>
          <w:noProof/>
          <w:kern w:val="2"/>
          <w:sz w:val="22"/>
          <w:szCs w:val="22"/>
        </w:rPr>
        <w:tab/>
      </w:r>
      <w:r>
        <w:rPr>
          <w:noProof/>
        </w:rPr>
        <w:t>A-MPR, A-SEM and A-SE FR1 test cases for single carrier and UL MIMO</w:t>
      </w:r>
      <w:r>
        <w:rPr>
          <w:noProof/>
        </w:rPr>
        <w:tab/>
      </w:r>
      <w:r>
        <w:rPr>
          <w:noProof/>
        </w:rPr>
        <w:fldChar w:fldCharType="begin" w:fldLock="1"/>
      </w:r>
      <w:r>
        <w:rPr>
          <w:noProof/>
        </w:rPr>
        <w:instrText xml:space="preserve"> PAGEREF _Toc146406493 \h </w:instrText>
      </w:r>
      <w:r>
        <w:rPr>
          <w:noProof/>
        </w:rPr>
      </w:r>
      <w:r>
        <w:rPr>
          <w:noProof/>
        </w:rPr>
        <w:fldChar w:fldCharType="separate"/>
      </w:r>
      <w:r>
        <w:rPr>
          <w:noProof/>
        </w:rPr>
        <w:t>19</w:t>
      </w:r>
      <w:r>
        <w:rPr>
          <w:noProof/>
        </w:rPr>
        <w:fldChar w:fldCharType="end"/>
      </w:r>
    </w:p>
    <w:p w14:paraId="5591FC6A" w14:textId="33C36D5D" w:rsidR="00822785" w:rsidRDefault="00822785">
      <w:pPr>
        <w:pStyle w:val="TOC4"/>
        <w:rPr>
          <w:rFonts w:ascii="Calibri" w:hAnsi="Calibri"/>
          <w:noProof/>
          <w:kern w:val="2"/>
          <w:sz w:val="22"/>
          <w:szCs w:val="22"/>
        </w:rPr>
      </w:pPr>
      <w:r>
        <w:rPr>
          <w:noProof/>
        </w:rPr>
        <w:t>4.1.2.2</w:t>
      </w:r>
      <w:r>
        <w:rPr>
          <w:rFonts w:ascii="Calibri" w:hAnsi="Calibri"/>
          <w:noProof/>
          <w:kern w:val="2"/>
          <w:sz w:val="22"/>
          <w:szCs w:val="22"/>
        </w:rPr>
        <w:tab/>
      </w:r>
      <w:r>
        <w:rPr>
          <w:noProof/>
        </w:rPr>
        <w:t>A-MPR test cases for FR1 UL CA</w:t>
      </w:r>
      <w:r>
        <w:rPr>
          <w:noProof/>
        </w:rPr>
        <w:tab/>
      </w:r>
      <w:r>
        <w:rPr>
          <w:noProof/>
        </w:rPr>
        <w:fldChar w:fldCharType="begin" w:fldLock="1"/>
      </w:r>
      <w:r>
        <w:rPr>
          <w:noProof/>
        </w:rPr>
        <w:instrText xml:space="preserve"> PAGEREF _Toc146406494 \h </w:instrText>
      </w:r>
      <w:r>
        <w:rPr>
          <w:noProof/>
        </w:rPr>
      </w:r>
      <w:r>
        <w:rPr>
          <w:noProof/>
        </w:rPr>
        <w:fldChar w:fldCharType="separate"/>
      </w:r>
      <w:r>
        <w:rPr>
          <w:noProof/>
        </w:rPr>
        <w:t>22</w:t>
      </w:r>
      <w:r>
        <w:rPr>
          <w:noProof/>
        </w:rPr>
        <w:fldChar w:fldCharType="end"/>
      </w:r>
    </w:p>
    <w:p w14:paraId="5C8D4D5E" w14:textId="03D1CB09" w:rsidR="00822785" w:rsidRDefault="00822785">
      <w:pPr>
        <w:pStyle w:val="TOC3"/>
        <w:rPr>
          <w:rFonts w:ascii="Calibri" w:hAnsi="Calibri"/>
          <w:noProof/>
          <w:kern w:val="2"/>
          <w:sz w:val="22"/>
          <w:szCs w:val="22"/>
        </w:rPr>
      </w:pPr>
      <w:r>
        <w:rPr>
          <w:noProof/>
        </w:rPr>
        <w:t>4.1.3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_Toc146406495 \h </w:instrText>
      </w:r>
      <w:r>
        <w:rPr>
          <w:noProof/>
        </w:rPr>
      </w:r>
      <w:r>
        <w:rPr>
          <w:noProof/>
        </w:rPr>
        <w:fldChar w:fldCharType="separate"/>
      </w:r>
      <w:r>
        <w:rPr>
          <w:noProof/>
        </w:rPr>
        <w:t>23</w:t>
      </w:r>
      <w:r>
        <w:rPr>
          <w:noProof/>
        </w:rPr>
        <w:fldChar w:fldCharType="end"/>
      </w:r>
    </w:p>
    <w:p w14:paraId="33DDE757" w14:textId="6798D473" w:rsidR="00822785" w:rsidRDefault="00822785">
      <w:pPr>
        <w:pStyle w:val="TOC4"/>
        <w:rPr>
          <w:rFonts w:ascii="Calibri" w:hAnsi="Calibri"/>
          <w:noProof/>
          <w:kern w:val="2"/>
          <w:sz w:val="22"/>
          <w:szCs w:val="22"/>
        </w:rPr>
      </w:pPr>
      <w:r>
        <w:rPr>
          <w:noProof/>
        </w:rPr>
        <w:t>4.1.3.2</w:t>
      </w:r>
      <w:r>
        <w:rPr>
          <w:rFonts w:ascii="Calibri" w:hAnsi="Calibri"/>
          <w:noProof/>
          <w:kern w:val="2"/>
          <w:sz w:val="22"/>
          <w:szCs w:val="22"/>
        </w:rPr>
        <w:tab/>
      </w:r>
      <w:r>
        <w:rPr>
          <w:noProof/>
        </w:rPr>
        <w:t>Spurious emissions test cases for FR1 UL CA</w:t>
      </w:r>
      <w:r>
        <w:rPr>
          <w:noProof/>
        </w:rPr>
        <w:tab/>
      </w:r>
      <w:r>
        <w:rPr>
          <w:noProof/>
        </w:rPr>
        <w:fldChar w:fldCharType="begin" w:fldLock="1"/>
      </w:r>
      <w:r>
        <w:rPr>
          <w:noProof/>
        </w:rPr>
        <w:instrText xml:space="preserve"> PAGEREF _Toc146406496 \h </w:instrText>
      </w:r>
      <w:r>
        <w:rPr>
          <w:noProof/>
        </w:rPr>
      </w:r>
      <w:r>
        <w:rPr>
          <w:noProof/>
        </w:rPr>
        <w:fldChar w:fldCharType="separate"/>
      </w:r>
      <w:r>
        <w:rPr>
          <w:noProof/>
        </w:rPr>
        <w:t>28</w:t>
      </w:r>
      <w:r>
        <w:rPr>
          <w:noProof/>
        </w:rPr>
        <w:fldChar w:fldCharType="end"/>
      </w:r>
    </w:p>
    <w:p w14:paraId="6300C66D" w14:textId="0CEBAD18" w:rsidR="00822785" w:rsidRDefault="00822785">
      <w:pPr>
        <w:pStyle w:val="TOC2"/>
        <w:rPr>
          <w:rFonts w:ascii="Calibri" w:hAnsi="Calibri"/>
          <w:noProof/>
          <w:kern w:val="2"/>
          <w:sz w:val="22"/>
          <w:szCs w:val="22"/>
        </w:rPr>
      </w:pPr>
      <w:r>
        <w:rPr>
          <w:noProof/>
        </w:rPr>
        <w:t>4.2</w:t>
      </w:r>
      <w:r>
        <w:rPr>
          <w:rFonts w:ascii="Calibri" w:hAnsi="Calibri"/>
          <w:noProof/>
          <w:kern w:val="2"/>
          <w:sz w:val="22"/>
          <w:szCs w:val="22"/>
        </w:rPr>
        <w:tab/>
      </w:r>
      <w:r>
        <w:rPr>
          <w:noProof/>
        </w:rPr>
        <w:t>Test point analysis for FR2 test cases in TS 38.521-2</w:t>
      </w:r>
      <w:r>
        <w:rPr>
          <w:noProof/>
        </w:rPr>
        <w:tab/>
      </w:r>
      <w:r>
        <w:rPr>
          <w:noProof/>
        </w:rPr>
        <w:fldChar w:fldCharType="begin" w:fldLock="1"/>
      </w:r>
      <w:r>
        <w:rPr>
          <w:noProof/>
        </w:rPr>
        <w:instrText xml:space="preserve"> PAGEREF _Toc146406497 \h </w:instrText>
      </w:r>
      <w:r>
        <w:rPr>
          <w:noProof/>
        </w:rPr>
      </w:r>
      <w:r>
        <w:rPr>
          <w:noProof/>
        </w:rPr>
        <w:fldChar w:fldCharType="separate"/>
      </w:r>
      <w:r>
        <w:rPr>
          <w:noProof/>
        </w:rPr>
        <w:t>29</w:t>
      </w:r>
      <w:r>
        <w:rPr>
          <w:noProof/>
        </w:rPr>
        <w:fldChar w:fldCharType="end"/>
      </w:r>
    </w:p>
    <w:p w14:paraId="2FC92AED" w14:textId="5412F6BE" w:rsidR="00822785" w:rsidRDefault="00822785">
      <w:pPr>
        <w:pStyle w:val="TOC3"/>
        <w:rPr>
          <w:rFonts w:ascii="Calibri" w:hAnsi="Calibri"/>
          <w:noProof/>
          <w:kern w:val="2"/>
          <w:sz w:val="22"/>
          <w:szCs w:val="22"/>
        </w:rPr>
      </w:pPr>
      <w:r>
        <w:rPr>
          <w:noProof/>
        </w:rPr>
        <w:t>4.2.2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_Toc146406498 \h </w:instrText>
      </w:r>
      <w:r>
        <w:rPr>
          <w:noProof/>
        </w:rPr>
      </w:r>
      <w:r>
        <w:rPr>
          <w:noProof/>
        </w:rPr>
        <w:fldChar w:fldCharType="separate"/>
      </w:r>
      <w:r>
        <w:rPr>
          <w:noProof/>
        </w:rPr>
        <w:t>33</w:t>
      </w:r>
      <w:r>
        <w:rPr>
          <w:noProof/>
        </w:rPr>
        <w:fldChar w:fldCharType="end"/>
      </w:r>
    </w:p>
    <w:p w14:paraId="53808C14" w14:textId="5DE9F08E" w:rsidR="00822785" w:rsidRDefault="00822785">
      <w:pPr>
        <w:pStyle w:val="TOC4"/>
        <w:rPr>
          <w:rFonts w:ascii="Calibri" w:hAnsi="Calibri"/>
          <w:noProof/>
          <w:kern w:val="2"/>
          <w:sz w:val="22"/>
          <w:szCs w:val="22"/>
        </w:rPr>
      </w:pPr>
      <w:r>
        <w:rPr>
          <w:noProof/>
        </w:rPr>
        <w:t>4.2.2.1</w:t>
      </w:r>
      <w:r>
        <w:rPr>
          <w:rFonts w:ascii="Calibri" w:hAnsi="Calibri"/>
          <w:noProof/>
          <w:kern w:val="2"/>
          <w:sz w:val="22"/>
          <w:szCs w:val="22"/>
        </w:rPr>
        <w:tab/>
      </w:r>
      <w:r>
        <w:rPr>
          <w:noProof/>
        </w:rPr>
        <w:t>A-MPR and A-SE FR2 test cases for single carrier</w:t>
      </w:r>
      <w:r>
        <w:rPr>
          <w:noProof/>
        </w:rPr>
        <w:tab/>
      </w:r>
      <w:r>
        <w:rPr>
          <w:noProof/>
        </w:rPr>
        <w:fldChar w:fldCharType="begin" w:fldLock="1"/>
      </w:r>
      <w:r>
        <w:rPr>
          <w:noProof/>
        </w:rPr>
        <w:instrText xml:space="preserve"> PAGEREF _Toc146406499 \h </w:instrText>
      </w:r>
      <w:r>
        <w:rPr>
          <w:noProof/>
        </w:rPr>
      </w:r>
      <w:r>
        <w:rPr>
          <w:noProof/>
        </w:rPr>
        <w:fldChar w:fldCharType="separate"/>
      </w:r>
      <w:r>
        <w:rPr>
          <w:noProof/>
        </w:rPr>
        <w:t>33</w:t>
      </w:r>
      <w:r>
        <w:rPr>
          <w:noProof/>
        </w:rPr>
        <w:fldChar w:fldCharType="end"/>
      </w:r>
    </w:p>
    <w:p w14:paraId="058ACE22" w14:textId="3CD44025" w:rsidR="00822785" w:rsidRDefault="00822785">
      <w:pPr>
        <w:pStyle w:val="TOC4"/>
        <w:rPr>
          <w:rFonts w:ascii="Calibri" w:hAnsi="Calibri"/>
          <w:noProof/>
          <w:kern w:val="2"/>
          <w:sz w:val="22"/>
          <w:szCs w:val="22"/>
        </w:rPr>
      </w:pPr>
      <w:r>
        <w:rPr>
          <w:noProof/>
        </w:rPr>
        <w:t>4.2.2.2</w:t>
      </w:r>
      <w:r>
        <w:rPr>
          <w:rFonts w:ascii="Calibri" w:hAnsi="Calibri"/>
          <w:noProof/>
          <w:kern w:val="2"/>
          <w:sz w:val="22"/>
          <w:szCs w:val="22"/>
        </w:rPr>
        <w:tab/>
      </w:r>
      <w:r>
        <w:rPr>
          <w:noProof/>
        </w:rPr>
        <w:t>A-MPR and A-SE FR2 test cases for CA</w:t>
      </w:r>
      <w:r>
        <w:rPr>
          <w:noProof/>
        </w:rPr>
        <w:tab/>
      </w:r>
      <w:r>
        <w:rPr>
          <w:noProof/>
        </w:rPr>
        <w:fldChar w:fldCharType="begin" w:fldLock="1"/>
      </w:r>
      <w:r>
        <w:rPr>
          <w:noProof/>
        </w:rPr>
        <w:instrText xml:space="preserve"> PAGEREF _Toc146406500 \h </w:instrText>
      </w:r>
      <w:r>
        <w:rPr>
          <w:noProof/>
        </w:rPr>
      </w:r>
      <w:r>
        <w:rPr>
          <w:noProof/>
        </w:rPr>
        <w:fldChar w:fldCharType="separate"/>
      </w:r>
      <w:r>
        <w:rPr>
          <w:noProof/>
        </w:rPr>
        <w:t>34</w:t>
      </w:r>
      <w:r>
        <w:rPr>
          <w:noProof/>
        </w:rPr>
        <w:fldChar w:fldCharType="end"/>
      </w:r>
    </w:p>
    <w:p w14:paraId="3912B349" w14:textId="41AE873B" w:rsidR="00822785" w:rsidRDefault="00822785">
      <w:pPr>
        <w:pStyle w:val="TOC3"/>
        <w:rPr>
          <w:rFonts w:ascii="Calibri" w:hAnsi="Calibri"/>
          <w:noProof/>
          <w:kern w:val="2"/>
          <w:sz w:val="22"/>
          <w:szCs w:val="22"/>
        </w:rPr>
      </w:pPr>
      <w:r>
        <w:rPr>
          <w:noProof/>
        </w:rPr>
        <w:t>4.2.3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_Toc146406501 \h </w:instrText>
      </w:r>
      <w:r>
        <w:rPr>
          <w:noProof/>
        </w:rPr>
      </w:r>
      <w:r>
        <w:rPr>
          <w:noProof/>
        </w:rPr>
        <w:fldChar w:fldCharType="separate"/>
      </w:r>
      <w:r>
        <w:rPr>
          <w:noProof/>
        </w:rPr>
        <w:t>34</w:t>
      </w:r>
      <w:r>
        <w:rPr>
          <w:noProof/>
        </w:rPr>
        <w:fldChar w:fldCharType="end"/>
      </w:r>
    </w:p>
    <w:p w14:paraId="1D74D58F" w14:textId="33E2F8ED" w:rsidR="00822785" w:rsidRDefault="00822785">
      <w:pPr>
        <w:pStyle w:val="TOC4"/>
        <w:rPr>
          <w:rFonts w:ascii="Calibri" w:hAnsi="Calibri"/>
          <w:noProof/>
          <w:kern w:val="2"/>
          <w:sz w:val="22"/>
          <w:szCs w:val="22"/>
        </w:rPr>
      </w:pPr>
      <w:r>
        <w:rPr>
          <w:noProof/>
        </w:rPr>
        <w:t>4.2.3.1</w:t>
      </w:r>
      <w:r>
        <w:rPr>
          <w:rFonts w:ascii="Calibri" w:hAnsi="Calibri"/>
          <w:noProof/>
          <w:kern w:val="2"/>
          <w:sz w:val="22"/>
          <w:szCs w:val="22"/>
        </w:rPr>
        <w:tab/>
      </w:r>
      <w:r>
        <w:rPr>
          <w:noProof/>
        </w:rPr>
        <w:t>Reference Sensitivity test cases for FR2 NR CA</w:t>
      </w:r>
      <w:r>
        <w:rPr>
          <w:noProof/>
        </w:rPr>
        <w:tab/>
      </w:r>
      <w:r>
        <w:rPr>
          <w:noProof/>
        </w:rPr>
        <w:fldChar w:fldCharType="begin" w:fldLock="1"/>
      </w:r>
      <w:r>
        <w:rPr>
          <w:noProof/>
        </w:rPr>
        <w:instrText xml:space="preserve"> PAGEREF _Toc146406502 \h </w:instrText>
      </w:r>
      <w:r>
        <w:rPr>
          <w:noProof/>
        </w:rPr>
      </w:r>
      <w:r>
        <w:rPr>
          <w:noProof/>
        </w:rPr>
        <w:fldChar w:fldCharType="separate"/>
      </w:r>
      <w:r>
        <w:rPr>
          <w:noProof/>
        </w:rPr>
        <w:t>34</w:t>
      </w:r>
      <w:r>
        <w:rPr>
          <w:noProof/>
        </w:rPr>
        <w:fldChar w:fldCharType="end"/>
      </w:r>
    </w:p>
    <w:p w14:paraId="263180DA" w14:textId="75CF98B8" w:rsidR="00822785" w:rsidRDefault="00822785">
      <w:pPr>
        <w:pStyle w:val="TOC2"/>
        <w:rPr>
          <w:rFonts w:ascii="Calibri" w:hAnsi="Calibri"/>
          <w:noProof/>
          <w:kern w:val="2"/>
          <w:sz w:val="22"/>
          <w:szCs w:val="22"/>
        </w:rPr>
      </w:pPr>
      <w:r>
        <w:rPr>
          <w:noProof/>
        </w:rPr>
        <w:t>4.3</w:t>
      </w:r>
      <w:r>
        <w:rPr>
          <w:rFonts w:ascii="Calibri" w:hAnsi="Calibri"/>
          <w:noProof/>
          <w:kern w:val="2"/>
          <w:sz w:val="22"/>
          <w:szCs w:val="22"/>
        </w:rPr>
        <w:tab/>
      </w:r>
      <w:r>
        <w:rPr>
          <w:noProof/>
        </w:rPr>
        <w:t>Test point analysis for test cases in TS 38.521-3</w:t>
      </w:r>
      <w:r>
        <w:rPr>
          <w:noProof/>
        </w:rPr>
        <w:tab/>
      </w:r>
      <w:r>
        <w:rPr>
          <w:noProof/>
        </w:rPr>
        <w:fldChar w:fldCharType="begin" w:fldLock="1"/>
      </w:r>
      <w:r>
        <w:rPr>
          <w:noProof/>
        </w:rPr>
        <w:instrText xml:space="preserve"> PAGEREF _Toc146406503 \h </w:instrText>
      </w:r>
      <w:r>
        <w:rPr>
          <w:noProof/>
        </w:rPr>
      </w:r>
      <w:r>
        <w:rPr>
          <w:noProof/>
        </w:rPr>
        <w:fldChar w:fldCharType="separate"/>
      </w:r>
      <w:r>
        <w:rPr>
          <w:noProof/>
        </w:rPr>
        <w:t>35</w:t>
      </w:r>
      <w:r>
        <w:rPr>
          <w:noProof/>
        </w:rPr>
        <w:fldChar w:fldCharType="end"/>
      </w:r>
    </w:p>
    <w:p w14:paraId="542903FC" w14:textId="7CE73C37" w:rsidR="00822785" w:rsidRDefault="00822785">
      <w:pPr>
        <w:pStyle w:val="TOC3"/>
        <w:rPr>
          <w:rFonts w:ascii="Calibri" w:hAnsi="Calibri"/>
          <w:noProof/>
          <w:kern w:val="2"/>
          <w:sz w:val="22"/>
          <w:szCs w:val="22"/>
        </w:rPr>
      </w:pPr>
      <w:r>
        <w:rPr>
          <w:noProof/>
        </w:rPr>
        <w:t>4.3.1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_Toc146406504 \h </w:instrText>
      </w:r>
      <w:r>
        <w:rPr>
          <w:noProof/>
        </w:rPr>
      </w:r>
      <w:r>
        <w:rPr>
          <w:noProof/>
        </w:rPr>
        <w:fldChar w:fldCharType="separate"/>
      </w:r>
      <w:r>
        <w:rPr>
          <w:noProof/>
        </w:rPr>
        <w:t>35</w:t>
      </w:r>
      <w:r>
        <w:rPr>
          <w:noProof/>
        </w:rPr>
        <w:fldChar w:fldCharType="end"/>
      </w:r>
    </w:p>
    <w:p w14:paraId="448ABDC1" w14:textId="26083CED" w:rsidR="00822785" w:rsidRDefault="00822785">
      <w:pPr>
        <w:pStyle w:val="TOC4"/>
        <w:rPr>
          <w:rFonts w:ascii="Calibri" w:hAnsi="Calibri"/>
          <w:noProof/>
          <w:kern w:val="2"/>
          <w:sz w:val="22"/>
          <w:szCs w:val="22"/>
        </w:rPr>
      </w:pPr>
      <w:r>
        <w:rPr>
          <w:noProof/>
        </w:rPr>
        <w:t>4.3.1.1</w:t>
      </w:r>
      <w:r>
        <w:rPr>
          <w:rFonts w:ascii="Calibri" w:hAnsi="Calibri"/>
          <w:noProof/>
          <w:kern w:val="2"/>
          <w:sz w:val="22"/>
          <w:szCs w:val="22"/>
        </w:rPr>
        <w:tab/>
      </w:r>
      <w:r>
        <w:rPr>
          <w:noProof/>
        </w:rPr>
        <w:t>EN-DC test cases</w:t>
      </w:r>
      <w:r>
        <w:rPr>
          <w:noProof/>
        </w:rPr>
        <w:tab/>
      </w:r>
      <w:r>
        <w:rPr>
          <w:noProof/>
        </w:rPr>
        <w:fldChar w:fldCharType="begin" w:fldLock="1"/>
      </w:r>
      <w:r>
        <w:rPr>
          <w:noProof/>
        </w:rPr>
        <w:instrText xml:space="preserve"> PAGEREF _Toc146406505 \h </w:instrText>
      </w:r>
      <w:r>
        <w:rPr>
          <w:noProof/>
        </w:rPr>
      </w:r>
      <w:r>
        <w:rPr>
          <w:noProof/>
        </w:rPr>
        <w:fldChar w:fldCharType="separate"/>
      </w:r>
      <w:r>
        <w:rPr>
          <w:noProof/>
        </w:rPr>
        <w:t>35</w:t>
      </w:r>
      <w:r>
        <w:rPr>
          <w:noProof/>
        </w:rPr>
        <w:fldChar w:fldCharType="end"/>
      </w:r>
    </w:p>
    <w:p w14:paraId="199E5B79" w14:textId="6D0C2CAD" w:rsidR="00822785" w:rsidRDefault="00822785">
      <w:pPr>
        <w:pStyle w:val="TOC4"/>
        <w:rPr>
          <w:rFonts w:ascii="Calibri" w:hAnsi="Calibri"/>
          <w:noProof/>
          <w:kern w:val="2"/>
          <w:sz w:val="22"/>
          <w:szCs w:val="22"/>
        </w:rPr>
      </w:pPr>
      <w:r>
        <w:rPr>
          <w:noProof/>
        </w:rPr>
        <w:t>4.3.1.2</w:t>
      </w:r>
      <w:r>
        <w:rPr>
          <w:rFonts w:ascii="Calibri" w:hAnsi="Calibri"/>
          <w:noProof/>
          <w:kern w:val="2"/>
          <w:sz w:val="22"/>
          <w:szCs w:val="22"/>
        </w:rPr>
        <w:tab/>
      </w:r>
      <w:r>
        <w:rPr>
          <w:noProof/>
        </w:rPr>
        <w:t>V2X test cases</w:t>
      </w:r>
      <w:r>
        <w:rPr>
          <w:noProof/>
        </w:rPr>
        <w:tab/>
      </w:r>
      <w:r>
        <w:rPr>
          <w:noProof/>
        </w:rPr>
        <w:fldChar w:fldCharType="begin" w:fldLock="1"/>
      </w:r>
      <w:r>
        <w:rPr>
          <w:noProof/>
        </w:rPr>
        <w:instrText xml:space="preserve"> PAGEREF _Toc146406506 \h </w:instrText>
      </w:r>
      <w:r>
        <w:rPr>
          <w:noProof/>
        </w:rPr>
      </w:r>
      <w:r>
        <w:rPr>
          <w:noProof/>
        </w:rPr>
        <w:fldChar w:fldCharType="separate"/>
      </w:r>
      <w:r>
        <w:rPr>
          <w:noProof/>
        </w:rPr>
        <w:t>38</w:t>
      </w:r>
      <w:r>
        <w:rPr>
          <w:noProof/>
        </w:rPr>
        <w:fldChar w:fldCharType="end"/>
      </w:r>
    </w:p>
    <w:p w14:paraId="6B27F9EF" w14:textId="67B11FE8" w:rsidR="00822785" w:rsidRDefault="00822785">
      <w:pPr>
        <w:pStyle w:val="TOC3"/>
        <w:rPr>
          <w:rFonts w:ascii="Calibri" w:hAnsi="Calibri"/>
          <w:noProof/>
          <w:kern w:val="2"/>
          <w:sz w:val="22"/>
          <w:szCs w:val="22"/>
        </w:rPr>
      </w:pPr>
      <w:r>
        <w:rPr>
          <w:noProof/>
        </w:rPr>
        <w:t>4.3.2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_Toc146406507 \h </w:instrText>
      </w:r>
      <w:r>
        <w:rPr>
          <w:noProof/>
        </w:rPr>
      </w:r>
      <w:r>
        <w:rPr>
          <w:noProof/>
        </w:rPr>
        <w:fldChar w:fldCharType="separate"/>
      </w:r>
      <w:r>
        <w:rPr>
          <w:noProof/>
        </w:rPr>
        <w:t>38</w:t>
      </w:r>
      <w:r>
        <w:rPr>
          <w:noProof/>
        </w:rPr>
        <w:fldChar w:fldCharType="end"/>
      </w:r>
    </w:p>
    <w:p w14:paraId="77AC42E0" w14:textId="1BD6D654" w:rsidR="00822785" w:rsidRDefault="00822785">
      <w:pPr>
        <w:pStyle w:val="TOC4"/>
        <w:rPr>
          <w:rFonts w:ascii="Calibri" w:hAnsi="Calibri"/>
          <w:noProof/>
          <w:kern w:val="2"/>
          <w:sz w:val="22"/>
          <w:szCs w:val="22"/>
        </w:rPr>
      </w:pPr>
      <w:r>
        <w:rPr>
          <w:noProof/>
        </w:rPr>
        <w:t>4.3.2.1</w:t>
      </w:r>
      <w:r>
        <w:rPr>
          <w:rFonts w:ascii="Calibri" w:hAnsi="Calibri"/>
          <w:noProof/>
          <w:kern w:val="2"/>
          <w:sz w:val="22"/>
          <w:szCs w:val="22"/>
        </w:rPr>
        <w:tab/>
      </w:r>
      <w:r>
        <w:rPr>
          <w:noProof/>
        </w:rPr>
        <w:t>A-MPR and A-SE test cases for EN-DC</w:t>
      </w:r>
      <w:r>
        <w:rPr>
          <w:noProof/>
        </w:rPr>
        <w:tab/>
      </w:r>
      <w:r>
        <w:rPr>
          <w:noProof/>
        </w:rPr>
        <w:fldChar w:fldCharType="begin" w:fldLock="1"/>
      </w:r>
      <w:r>
        <w:rPr>
          <w:noProof/>
        </w:rPr>
        <w:instrText xml:space="preserve"> PAGEREF _Toc146406508 \h </w:instrText>
      </w:r>
      <w:r>
        <w:rPr>
          <w:noProof/>
        </w:rPr>
      </w:r>
      <w:r>
        <w:rPr>
          <w:noProof/>
        </w:rPr>
        <w:fldChar w:fldCharType="separate"/>
      </w:r>
      <w:r>
        <w:rPr>
          <w:noProof/>
        </w:rPr>
        <w:t>38</w:t>
      </w:r>
      <w:r>
        <w:rPr>
          <w:noProof/>
        </w:rPr>
        <w:fldChar w:fldCharType="end"/>
      </w:r>
    </w:p>
    <w:p w14:paraId="268E91B9" w14:textId="75A555BC" w:rsidR="00822785" w:rsidRDefault="00822785">
      <w:pPr>
        <w:pStyle w:val="TOC3"/>
        <w:rPr>
          <w:rFonts w:ascii="Calibri" w:hAnsi="Calibri"/>
          <w:noProof/>
          <w:kern w:val="2"/>
          <w:sz w:val="22"/>
          <w:szCs w:val="22"/>
        </w:rPr>
      </w:pPr>
      <w:r>
        <w:rPr>
          <w:noProof/>
        </w:rPr>
        <w:t>4.3.3</w:t>
      </w:r>
      <w:r>
        <w:rPr>
          <w:rFonts w:ascii="Calibri" w:hAnsi="Calibri"/>
          <w:noProof/>
          <w:kern w:val="2"/>
          <w:sz w:val="22"/>
          <w:szCs w:val="22"/>
        </w:rPr>
        <w:tab/>
      </w:r>
      <w:r>
        <w:rPr>
          <w:noProof/>
        </w:rPr>
        <w:t>Test point analysis per EN-DC configuration</w:t>
      </w:r>
      <w:r>
        <w:rPr>
          <w:noProof/>
        </w:rPr>
        <w:tab/>
      </w:r>
      <w:r>
        <w:rPr>
          <w:noProof/>
        </w:rPr>
        <w:fldChar w:fldCharType="begin" w:fldLock="1"/>
      </w:r>
      <w:r>
        <w:rPr>
          <w:noProof/>
        </w:rPr>
        <w:instrText xml:space="preserve"> PAGEREF _Toc146406509 \h </w:instrText>
      </w:r>
      <w:r>
        <w:rPr>
          <w:noProof/>
        </w:rPr>
      </w:r>
      <w:r>
        <w:rPr>
          <w:noProof/>
        </w:rPr>
        <w:fldChar w:fldCharType="separate"/>
      </w:r>
      <w:r>
        <w:rPr>
          <w:noProof/>
        </w:rPr>
        <w:t>38</w:t>
      </w:r>
      <w:r>
        <w:rPr>
          <w:noProof/>
        </w:rPr>
        <w:fldChar w:fldCharType="end"/>
      </w:r>
    </w:p>
    <w:p w14:paraId="467933E8" w14:textId="153FFF4E" w:rsidR="00822785" w:rsidRDefault="00822785">
      <w:pPr>
        <w:pStyle w:val="TOC4"/>
        <w:rPr>
          <w:rFonts w:ascii="Calibri" w:hAnsi="Calibri"/>
          <w:noProof/>
          <w:kern w:val="2"/>
          <w:sz w:val="22"/>
          <w:szCs w:val="22"/>
        </w:rPr>
      </w:pPr>
      <w:r>
        <w:rPr>
          <w:noProof/>
        </w:rPr>
        <w:t>4.3.3.1</w:t>
      </w:r>
      <w:r>
        <w:rPr>
          <w:rFonts w:ascii="Calibri" w:hAnsi="Calibri"/>
          <w:noProof/>
          <w:kern w:val="2"/>
          <w:sz w:val="22"/>
          <w:szCs w:val="22"/>
        </w:rPr>
        <w:tab/>
      </w:r>
      <w:r>
        <w:rPr>
          <w:noProof/>
        </w:rPr>
        <w:t>Reference sensitivity test cases for EN-DC</w:t>
      </w:r>
      <w:r>
        <w:rPr>
          <w:noProof/>
        </w:rPr>
        <w:tab/>
      </w:r>
      <w:r>
        <w:rPr>
          <w:noProof/>
        </w:rPr>
        <w:fldChar w:fldCharType="begin" w:fldLock="1"/>
      </w:r>
      <w:r>
        <w:rPr>
          <w:noProof/>
        </w:rPr>
        <w:instrText xml:space="preserve"> PAGEREF _Toc146406510 \h </w:instrText>
      </w:r>
      <w:r>
        <w:rPr>
          <w:noProof/>
        </w:rPr>
      </w:r>
      <w:r>
        <w:rPr>
          <w:noProof/>
        </w:rPr>
        <w:fldChar w:fldCharType="separate"/>
      </w:r>
      <w:r>
        <w:rPr>
          <w:noProof/>
        </w:rPr>
        <w:t>38</w:t>
      </w:r>
      <w:r>
        <w:rPr>
          <w:noProof/>
        </w:rPr>
        <w:fldChar w:fldCharType="end"/>
      </w:r>
    </w:p>
    <w:p w14:paraId="32C932FC" w14:textId="3E3A5A40" w:rsidR="00822785" w:rsidRDefault="00822785">
      <w:pPr>
        <w:pStyle w:val="TOC4"/>
        <w:rPr>
          <w:rFonts w:ascii="Calibri" w:hAnsi="Calibri"/>
          <w:noProof/>
          <w:kern w:val="2"/>
          <w:sz w:val="22"/>
          <w:szCs w:val="22"/>
        </w:rPr>
      </w:pPr>
      <w:r w:rsidRPr="00090FDB">
        <w:rPr>
          <w:rFonts w:eastAsia="SimSun"/>
          <w:noProof/>
          <w:lang w:eastAsia="en-US"/>
        </w:rPr>
        <w:t>4.</w:t>
      </w:r>
      <w:r>
        <w:rPr>
          <w:noProof/>
        </w:rPr>
        <w:t>3.3.2</w:t>
      </w:r>
      <w:r>
        <w:rPr>
          <w:rFonts w:ascii="Calibri" w:hAnsi="Calibri"/>
          <w:noProof/>
          <w:kern w:val="2"/>
          <w:sz w:val="22"/>
          <w:szCs w:val="22"/>
        </w:rPr>
        <w:tab/>
      </w:r>
      <w:r w:rsidRPr="00090FDB">
        <w:rPr>
          <w:rFonts w:eastAsia="SimSun"/>
          <w:noProof/>
          <w:lang w:eastAsia="en-US"/>
        </w:rPr>
        <w:t>Spurious emissions test cases for EN-DC</w:t>
      </w:r>
      <w:r>
        <w:rPr>
          <w:noProof/>
        </w:rPr>
        <w:tab/>
      </w:r>
      <w:r>
        <w:rPr>
          <w:noProof/>
        </w:rPr>
        <w:fldChar w:fldCharType="begin" w:fldLock="1"/>
      </w:r>
      <w:r>
        <w:rPr>
          <w:noProof/>
        </w:rPr>
        <w:instrText xml:space="preserve"> PAGEREF _Toc146406511 \h </w:instrText>
      </w:r>
      <w:r>
        <w:rPr>
          <w:noProof/>
        </w:rPr>
      </w:r>
      <w:r>
        <w:rPr>
          <w:noProof/>
        </w:rPr>
        <w:fldChar w:fldCharType="separate"/>
      </w:r>
      <w:r>
        <w:rPr>
          <w:noProof/>
        </w:rPr>
        <w:t>50</w:t>
      </w:r>
      <w:r>
        <w:rPr>
          <w:noProof/>
        </w:rPr>
        <w:fldChar w:fldCharType="end"/>
      </w:r>
    </w:p>
    <w:p w14:paraId="6BB5B002" w14:textId="3F6E6C33" w:rsidR="00822785" w:rsidRDefault="00822785">
      <w:pPr>
        <w:pStyle w:val="TOC2"/>
        <w:rPr>
          <w:rFonts w:ascii="Calibri" w:hAnsi="Calibri"/>
          <w:noProof/>
          <w:kern w:val="2"/>
          <w:sz w:val="22"/>
          <w:szCs w:val="22"/>
        </w:rPr>
      </w:pPr>
      <w:r>
        <w:rPr>
          <w:noProof/>
        </w:rPr>
        <w:t>4.4</w:t>
      </w:r>
      <w:r>
        <w:rPr>
          <w:rFonts w:ascii="Calibri" w:hAnsi="Calibri"/>
          <w:noProof/>
          <w:kern w:val="2"/>
          <w:sz w:val="22"/>
          <w:szCs w:val="22"/>
        </w:rPr>
        <w:tab/>
      </w:r>
      <w:r>
        <w:rPr>
          <w:noProof/>
        </w:rPr>
        <w:t>Test point analysis for satellite access test cases in TS 38.521-5</w:t>
      </w:r>
      <w:r>
        <w:rPr>
          <w:noProof/>
        </w:rPr>
        <w:tab/>
      </w:r>
      <w:r>
        <w:rPr>
          <w:noProof/>
        </w:rPr>
        <w:fldChar w:fldCharType="begin" w:fldLock="1"/>
      </w:r>
      <w:r>
        <w:rPr>
          <w:noProof/>
        </w:rPr>
        <w:instrText xml:space="preserve"> PAGEREF _Toc146406512 \h </w:instrText>
      </w:r>
      <w:r>
        <w:rPr>
          <w:noProof/>
        </w:rPr>
      </w:r>
      <w:r>
        <w:rPr>
          <w:noProof/>
        </w:rPr>
        <w:fldChar w:fldCharType="separate"/>
      </w:r>
      <w:r>
        <w:rPr>
          <w:noProof/>
        </w:rPr>
        <w:t>52</w:t>
      </w:r>
      <w:r>
        <w:rPr>
          <w:noProof/>
        </w:rPr>
        <w:fldChar w:fldCharType="end"/>
      </w:r>
    </w:p>
    <w:p w14:paraId="342E1AFD" w14:textId="71A0DDF5" w:rsidR="00822785" w:rsidRDefault="00822785">
      <w:pPr>
        <w:pStyle w:val="TOC9"/>
        <w:rPr>
          <w:rFonts w:ascii="Calibri" w:hAnsi="Calibri"/>
          <w:b w:val="0"/>
          <w:noProof/>
          <w:kern w:val="2"/>
          <w:szCs w:val="22"/>
        </w:rPr>
      </w:pPr>
      <w:r>
        <w:rPr>
          <w:noProof/>
        </w:rPr>
        <w:lastRenderedPageBreak/>
        <w:t>Annex A: Derivation documents</w:t>
      </w:r>
      <w:r>
        <w:rPr>
          <w:noProof/>
        </w:rPr>
        <w:tab/>
      </w:r>
      <w:r>
        <w:rPr>
          <w:noProof/>
        </w:rPr>
        <w:fldChar w:fldCharType="begin" w:fldLock="1"/>
      </w:r>
      <w:r>
        <w:rPr>
          <w:noProof/>
        </w:rPr>
        <w:instrText xml:space="preserve"> PAGEREF _Toc146406513 \h </w:instrText>
      </w:r>
      <w:r>
        <w:rPr>
          <w:noProof/>
        </w:rPr>
      </w:r>
      <w:r>
        <w:rPr>
          <w:noProof/>
        </w:rPr>
        <w:fldChar w:fldCharType="separate"/>
      </w:r>
      <w:r>
        <w:rPr>
          <w:noProof/>
        </w:rPr>
        <w:t>55</w:t>
      </w:r>
      <w:r>
        <w:rPr>
          <w:noProof/>
        </w:rPr>
        <w:fldChar w:fldCharType="end"/>
      </w:r>
    </w:p>
    <w:p w14:paraId="67CE22DD" w14:textId="47986E93" w:rsidR="00822785" w:rsidRDefault="00822785">
      <w:pPr>
        <w:pStyle w:val="TOC1"/>
        <w:rPr>
          <w:rFonts w:ascii="Calibri" w:hAnsi="Calibri"/>
          <w:b/>
          <w:bCs/>
          <w:noProof/>
          <w:kern w:val="2"/>
          <w:szCs w:val="22"/>
        </w:rPr>
      </w:pPr>
      <w:r w:rsidRPr="00822785">
        <w:rPr>
          <w:b/>
          <w:bCs/>
          <w:noProof/>
        </w:rPr>
        <w:t>Annex B: Principles for test point selection for NR CA reference sensitivity test cases</w:t>
      </w:r>
      <w:r w:rsidRPr="00822785">
        <w:rPr>
          <w:b/>
          <w:bCs/>
          <w:noProof/>
        </w:rPr>
        <w:tab/>
      </w:r>
      <w:r w:rsidRPr="00822785">
        <w:rPr>
          <w:b/>
          <w:bCs/>
          <w:noProof/>
        </w:rPr>
        <w:fldChar w:fldCharType="begin" w:fldLock="1"/>
      </w:r>
      <w:r w:rsidRPr="00822785">
        <w:rPr>
          <w:b/>
          <w:bCs/>
          <w:noProof/>
        </w:rPr>
        <w:instrText xml:space="preserve"> PAGEREF _Toc146406514 \h </w:instrText>
      </w:r>
      <w:r w:rsidRPr="00822785">
        <w:rPr>
          <w:b/>
          <w:bCs/>
          <w:noProof/>
        </w:rPr>
      </w:r>
      <w:r w:rsidRPr="00822785">
        <w:rPr>
          <w:b/>
          <w:bCs/>
          <w:noProof/>
        </w:rPr>
        <w:fldChar w:fldCharType="separate"/>
      </w:r>
      <w:r w:rsidRPr="00822785">
        <w:rPr>
          <w:b/>
          <w:bCs/>
          <w:noProof/>
        </w:rPr>
        <w:t>5</w:t>
      </w:r>
      <w:r w:rsidRPr="00822785">
        <w:rPr>
          <w:b/>
          <w:bCs/>
          <w:noProof/>
        </w:rPr>
        <w:t>5</w:t>
      </w:r>
      <w:r w:rsidRPr="00822785">
        <w:rPr>
          <w:b/>
          <w:bCs/>
          <w:noProof/>
        </w:rPr>
        <w:fldChar w:fldCharType="end"/>
      </w:r>
    </w:p>
    <w:p w14:paraId="6A1C7902" w14:textId="70A50A58" w:rsidR="00822785" w:rsidRDefault="00822785">
      <w:pPr>
        <w:pStyle w:val="TOC1"/>
        <w:rPr>
          <w:rFonts w:ascii="Calibri" w:hAnsi="Calibri"/>
          <w:noProof/>
          <w:kern w:val="2"/>
          <w:szCs w:val="22"/>
        </w:rPr>
      </w:pPr>
      <w:r>
        <w:rPr>
          <w:noProof/>
        </w:rPr>
        <w:t>B.1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_Toc146406515 \h </w:instrText>
      </w:r>
      <w:r>
        <w:rPr>
          <w:noProof/>
        </w:rPr>
      </w:r>
      <w:r>
        <w:rPr>
          <w:noProof/>
        </w:rPr>
        <w:fldChar w:fldCharType="separate"/>
      </w:r>
      <w:r>
        <w:rPr>
          <w:noProof/>
        </w:rPr>
        <w:t>55</w:t>
      </w:r>
      <w:r>
        <w:rPr>
          <w:noProof/>
        </w:rPr>
        <w:fldChar w:fldCharType="end"/>
      </w:r>
    </w:p>
    <w:p w14:paraId="615B442D" w14:textId="52CF7906" w:rsidR="00822785" w:rsidRDefault="00822785">
      <w:pPr>
        <w:pStyle w:val="TOC1"/>
        <w:rPr>
          <w:rFonts w:ascii="Calibri" w:hAnsi="Calibri"/>
          <w:noProof/>
          <w:kern w:val="2"/>
          <w:szCs w:val="22"/>
        </w:rPr>
      </w:pPr>
      <w:r>
        <w:rPr>
          <w:noProof/>
        </w:rPr>
        <w:t>B.2</w:t>
      </w:r>
      <w:r>
        <w:rPr>
          <w:rFonts w:ascii="Calibri" w:hAnsi="Calibri"/>
          <w:noProof/>
          <w:kern w:val="2"/>
          <w:szCs w:val="22"/>
        </w:rPr>
        <w:tab/>
      </w:r>
      <w:r>
        <w:rPr>
          <w:noProof/>
        </w:rPr>
        <w:t>Test case structure</w:t>
      </w:r>
      <w:r>
        <w:rPr>
          <w:noProof/>
        </w:rPr>
        <w:tab/>
      </w:r>
      <w:r>
        <w:rPr>
          <w:noProof/>
        </w:rPr>
        <w:fldChar w:fldCharType="begin" w:fldLock="1"/>
      </w:r>
      <w:r>
        <w:rPr>
          <w:noProof/>
        </w:rPr>
        <w:instrText xml:space="preserve"> PAGEREF _Toc146406516 \h </w:instrText>
      </w:r>
      <w:r>
        <w:rPr>
          <w:noProof/>
        </w:rPr>
      </w:r>
      <w:r>
        <w:rPr>
          <w:noProof/>
        </w:rPr>
        <w:fldChar w:fldCharType="separate"/>
      </w:r>
      <w:r>
        <w:rPr>
          <w:noProof/>
        </w:rPr>
        <w:t>56</w:t>
      </w:r>
      <w:r>
        <w:rPr>
          <w:noProof/>
        </w:rPr>
        <w:fldChar w:fldCharType="end"/>
      </w:r>
    </w:p>
    <w:p w14:paraId="05535542" w14:textId="4AF92488" w:rsidR="00822785" w:rsidRDefault="00822785">
      <w:pPr>
        <w:pStyle w:val="TOC1"/>
        <w:rPr>
          <w:rFonts w:ascii="Calibri" w:hAnsi="Calibri"/>
          <w:noProof/>
          <w:kern w:val="2"/>
          <w:szCs w:val="22"/>
        </w:rPr>
      </w:pPr>
      <w:r>
        <w:rPr>
          <w:noProof/>
        </w:rPr>
        <w:t>B.3</w:t>
      </w:r>
      <w:r>
        <w:rPr>
          <w:rFonts w:ascii="Calibri" w:hAnsi="Calibri"/>
          <w:noProof/>
          <w:kern w:val="2"/>
          <w:szCs w:val="22"/>
        </w:rPr>
        <w:tab/>
      </w:r>
      <w:r>
        <w:rPr>
          <w:noProof/>
        </w:rPr>
        <w:t>Test Environment</w:t>
      </w:r>
      <w:r>
        <w:rPr>
          <w:noProof/>
        </w:rPr>
        <w:tab/>
      </w:r>
      <w:r>
        <w:rPr>
          <w:noProof/>
        </w:rPr>
        <w:fldChar w:fldCharType="begin" w:fldLock="1"/>
      </w:r>
      <w:r>
        <w:rPr>
          <w:noProof/>
        </w:rPr>
        <w:instrText xml:space="preserve"> PAGEREF _Toc146406517 \h </w:instrText>
      </w:r>
      <w:r>
        <w:rPr>
          <w:noProof/>
        </w:rPr>
      </w:r>
      <w:r>
        <w:rPr>
          <w:noProof/>
        </w:rPr>
        <w:fldChar w:fldCharType="separate"/>
      </w:r>
      <w:r>
        <w:rPr>
          <w:noProof/>
        </w:rPr>
        <w:t>57</w:t>
      </w:r>
      <w:r>
        <w:rPr>
          <w:noProof/>
        </w:rPr>
        <w:fldChar w:fldCharType="end"/>
      </w:r>
    </w:p>
    <w:p w14:paraId="68FA6F75" w14:textId="3A2919C7" w:rsidR="00822785" w:rsidRDefault="00822785">
      <w:pPr>
        <w:pStyle w:val="TOC1"/>
        <w:rPr>
          <w:rFonts w:ascii="Calibri" w:hAnsi="Calibri"/>
          <w:noProof/>
          <w:kern w:val="2"/>
          <w:szCs w:val="22"/>
        </w:rPr>
      </w:pPr>
      <w:r>
        <w:rPr>
          <w:noProof/>
        </w:rPr>
        <w:t>B.4</w:t>
      </w:r>
      <w:r>
        <w:rPr>
          <w:rFonts w:ascii="Calibri" w:hAnsi="Calibri"/>
          <w:noProof/>
          <w:kern w:val="2"/>
          <w:szCs w:val="22"/>
        </w:rPr>
        <w:tab/>
      </w:r>
      <w:r>
        <w:rPr>
          <w:noProof/>
        </w:rPr>
        <w:t>Test Frequencies selection</w:t>
      </w:r>
      <w:r>
        <w:rPr>
          <w:noProof/>
        </w:rPr>
        <w:tab/>
      </w:r>
      <w:r>
        <w:rPr>
          <w:noProof/>
        </w:rPr>
        <w:fldChar w:fldCharType="begin" w:fldLock="1"/>
      </w:r>
      <w:r>
        <w:rPr>
          <w:noProof/>
        </w:rPr>
        <w:instrText xml:space="preserve"> PAGEREF _Toc146406518 \h </w:instrText>
      </w:r>
      <w:r>
        <w:rPr>
          <w:noProof/>
        </w:rPr>
      </w:r>
      <w:r>
        <w:rPr>
          <w:noProof/>
        </w:rPr>
        <w:fldChar w:fldCharType="separate"/>
      </w:r>
      <w:r>
        <w:rPr>
          <w:noProof/>
        </w:rPr>
        <w:t>57</w:t>
      </w:r>
      <w:r>
        <w:rPr>
          <w:noProof/>
        </w:rPr>
        <w:fldChar w:fldCharType="end"/>
      </w:r>
    </w:p>
    <w:p w14:paraId="6A92DB54" w14:textId="120044B8" w:rsidR="00822785" w:rsidRDefault="00822785">
      <w:pPr>
        <w:pStyle w:val="TOC1"/>
        <w:rPr>
          <w:rFonts w:ascii="Calibri" w:hAnsi="Calibri"/>
          <w:noProof/>
          <w:kern w:val="2"/>
          <w:szCs w:val="22"/>
        </w:rPr>
      </w:pPr>
      <w:r>
        <w:rPr>
          <w:noProof/>
          <w:lang w:eastAsia="en-US"/>
        </w:rPr>
        <w:t>B.4A</w:t>
      </w:r>
      <w:r>
        <w:rPr>
          <w:rFonts w:ascii="Calibri" w:hAnsi="Calibri"/>
          <w:noProof/>
          <w:kern w:val="2"/>
          <w:szCs w:val="22"/>
        </w:rPr>
        <w:tab/>
      </w:r>
      <w:r>
        <w:rPr>
          <w:noProof/>
          <w:lang w:eastAsia="en-US"/>
        </w:rPr>
        <w:t>Frequency relation for exception requirements</w:t>
      </w:r>
      <w:r>
        <w:rPr>
          <w:noProof/>
        </w:rPr>
        <w:tab/>
      </w:r>
      <w:r>
        <w:rPr>
          <w:noProof/>
        </w:rPr>
        <w:fldChar w:fldCharType="begin" w:fldLock="1"/>
      </w:r>
      <w:r>
        <w:rPr>
          <w:noProof/>
        </w:rPr>
        <w:instrText xml:space="preserve"> PAGEREF _Toc146406519 \h </w:instrText>
      </w:r>
      <w:r>
        <w:rPr>
          <w:noProof/>
        </w:rPr>
      </w:r>
      <w:r>
        <w:rPr>
          <w:noProof/>
        </w:rPr>
        <w:fldChar w:fldCharType="separate"/>
      </w:r>
      <w:r>
        <w:rPr>
          <w:noProof/>
        </w:rPr>
        <w:t>57</w:t>
      </w:r>
      <w:r>
        <w:rPr>
          <w:noProof/>
        </w:rPr>
        <w:fldChar w:fldCharType="end"/>
      </w:r>
    </w:p>
    <w:p w14:paraId="1EF52113" w14:textId="692E72B2" w:rsidR="00822785" w:rsidRDefault="00822785">
      <w:pPr>
        <w:pStyle w:val="TOC1"/>
        <w:rPr>
          <w:rFonts w:ascii="Calibri" w:hAnsi="Calibri"/>
          <w:noProof/>
          <w:kern w:val="2"/>
          <w:szCs w:val="22"/>
        </w:rPr>
      </w:pPr>
      <w:r>
        <w:rPr>
          <w:noProof/>
        </w:rPr>
        <w:t>B.5</w:t>
      </w:r>
      <w:r>
        <w:rPr>
          <w:rFonts w:ascii="Calibri" w:hAnsi="Calibri"/>
          <w:noProof/>
          <w:kern w:val="2"/>
          <w:szCs w:val="22"/>
        </w:rPr>
        <w:tab/>
      </w:r>
      <w:r>
        <w:rPr>
          <w:noProof/>
        </w:rPr>
        <w:t>Test Channel Bandwidth selection</w:t>
      </w:r>
      <w:r>
        <w:rPr>
          <w:noProof/>
        </w:rPr>
        <w:tab/>
      </w:r>
      <w:r>
        <w:rPr>
          <w:noProof/>
        </w:rPr>
        <w:fldChar w:fldCharType="begin" w:fldLock="1"/>
      </w:r>
      <w:r>
        <w:rPr>
          <w:noProof/>
        </w:rPr>
        <w:instrText xml:space="preserve"> PAGEREF _Toc146406520 \h </w:instrText>
      </w:r>
      <w:r>
        <w:rPr>
          <w:noProof/>
        </w:rPr>
      </w:r>
      <w:r>
        <w:rPr>
          <w:noProof/>
        </w:rPr>
        <w:fldChar w:fldCharType="separate"/>
      </w:r>
      <w:r>
        <w:rPr>
          <w:noProof/>
        </w:rPr>
        <w:t>58</w:t>
      </w:r>
      <w:r>
        <w:rPr>
          <w:noProof/>
        </w:rPr>
        <w:fldChar w:fldCharType="end"/>
      </w:r>
    </w:p>
    <w:p w14:paraId="3D029D89" w14:textId="7843994D" w:rsidR="00822785" w:rsidRDefault="00822785">
      <w:pPr>
        <w:pStyle w:val="TOC1"/>
        <w:rPr>
          <w:rFonts w:ascii="Calibri" w:hAnsi="Calibri"/>
          <w:noProof/>
          <w:kern w:val="2"/>
          <w:szCs w:val="22"/>
        </w:rPr>
      </w:pPr>
      <w:r>
        <w:rPr>
          <w:noProof/>
        </w:rPr>
        <w:t>B.6</w:t>
      </w:r>
      <w:r>
        <w:rPr>
          <w:rFonts w:ascii="Calibri" w:hAnsi="Calibri"/>
          <w:noProof/>
          <w:kern w:val="2"/>
          <w:szCs w:val="22"/>
        </w:rPr>
        <w:tab/>
      </w:r>
      <w:r>
        <w:rPr>
          <w:noProof/>
        </w:rPr>
        <w:t>Modulation selections</w:t>
      </w:r>
      <w:r>
        <w:rPr>
          <w:noProof/>
        </w:rPr>
        <w:tab/>
      </w:r>
      <w:r>
        <w:rPr>
          <w:noProof/>
        </w:rPr>
        <w:fldChar w:fldCharType="begin" w:fldLock="1"/>
      </w:r>
      <w:r>
        <w:rPr>
          <w:noProof/>
        </w:rPr>
        <w:instrText xml:space="preserve"> PAGEREF _Toc146406521 \h </w:instrText>
      </w:r>
      <w:r>
        <w:rPr>
          <w:noProof/>
        </w:rPr>
      </w:r>
      <w:r>
        <w:rPr>
          <w:noProof/>
        </w:rPr>
        <w:fldChar w:fldCharType="separate"/>
      </w:r>
      <w:r>
        <w:rPr>
          <w:noProof/>
        </w:rPr>
        <w:t>58</w:t>
      </w:r>
      <w:r>
        <w:rPr>
          <w:noProof/>
        </w:rPr>
        <w:fldChar w:fldCharType="end"/>
      </w:r>
    </w:p>
    <w:p w14:paraId="28625D20" w14:textId="72801DBB" w:rsidR="00822785" w:rsidRDefault="00822785">
      <w:pPr>
        <w:pStyle w:val="TOC1"/>
        <w:rPr>
          <w:rFonts w:ascii="Calibri" w:hAnsi="Calibri"/>
          <w:noProof/>
          <w:kern w:val="2"/>
          <w:szCs w:val="22"/>
        </w:rPr>
      </w:pPr>
      <w:r>
        <w:rPr>
          <w:noProof/>
        </w:rPr>
        <w:t>B.7</w:t>
      </w:r>
      <w:r>
        <w:rPr>
          <w:rFonts w:ascii="Calibri" w:hAnsi="Calibri"/>
          <w:noProof/>
          <w:kern w:val="2"/>
          <w:szCs w:val="22"/>
        </w:rPr>
        <w:tab/>
      </w:r>
      <w:r>
        <w:rPr>
          <w:noProof/>
        </w:rPr>
        <w:t>Examples</w:t>
      </w:r>
      <w:r>
        <w:rPr>
          <w:noProof/>
        </w:rPr>
        <w:tab/>
      </w:r>
      <w:r>
        <w:rPr>
          <w:noProof/>
        </w:rPr>
        <w:fldChar w:fldCharType="begin" w:fldLock="1"/>
      </w:r>
      <w:r>
        <w:rPr>
          <w:noProof/>
        </w:rPr>
        <w:instrText xml:space="preserve"> PAGEREF _Toc146406522 \h </w:instrText>
      </w:r>
      <w:r>
        <w:rPr>
          <w:noProof/>
        </w:rPr>
      </w:r>
      <w:r>
        <w:rPr>
          <w:noProof/>
        </w:rPr>
        <w:fldChar w:fldCharType="separate"/>
      </w:r>
      <w:r>
        <w:rPr>
          <w:noProof/>
        </w:rPr>
        <w:t>58</w:t>
      </w:r>
      <w:r>
        <w:rPr>
          <w:noProof/>
        </w:rPr>
        <w:fldChar w:fldCharType="end"/>
      </w:r>
    </w:p>
    <w:p w14:paraId="609B4B9F" w14:textId="65DBBD7A" w:rsidR="00822785" w:rsidRDefault="00822785">
      <w:pPr>
        <w:pStyle w:val="TOC1"/>
        <w:rPr>
          <w:rFonts w:ascii="Calibri" w:hAnsi="Calibri"/>
          <w:noProof/>
          <w:kern w:val="2"/>
          <w:szCs w:val="22"/>
        </w:rPr>
      </w:pPr>
      <w:r>
        <w:rPr>
          <w:noProof/>
        </w:rPr>
        <w:t>B.8</w:t>
      </w:r>
      <w:r>
        <w:rPr>
          <w:rFonts w:ascii="Calibri" w:hAnsi="Calibri"/>
          <w:noProof/>
          <w:kern w:val="2"/>
          <w:szCs w:val="22"/>
        </w:rPr>
        <w:tab/>
      </w:r>
      <w:r>
        <w:rPr>
          <w:noProof/>
        </w:rPr>
        <w:t>Current test completion status per CA configuration</w:t>
      </w:r>
      <w:r>
        <w:rPr>
          <w:noProof/>
        </w:rPr>
        <w:tab/>
      </w:r>
      <w:r>
        <w:rPr>
          <w:noProof/>
        </w:rPr>
        <w:fldChar w:fldCharType="begin" w:fldLock="1"/>
      </w:r>
      <w:r>
        <w:rPr>
          <w:noProof/>
        </w:rPr>
        <w:instrText xml:space="preserve"> PAGEREF _Toc146406523 \h </w:instrText>
      </w:r>
      <w:r>
        <w:rPr>
          <w:noProof/>
        </w:rPr>
      </w:r>
      <w:r>
        <w:rPr>
          <w:noProof/>
        </w:rPr>
        <w:fldChar w:fldCharType="separate"/>
      </w:r>
      <w:r>
        <w:rPr>
          <w:noProof/>
        </w:rPr>
        <w:t>59</w:t>
      </w:r>
      <w:r>
        <w:rPr>
          <w:noProof/>
        </w:rPr>
        <w:fldChar w:fldCharType="end"/>
      </w:r>
    </w:p>
    <w:p w14:paraId="40B0F90A" w14:textId="2F4AEC4B" w:rsidR="00822785" w:rsidRDefault="00822785">
      <w:pPr>
        <w:pStyle w:val="TOC1"/>
        <w:rPr>
          <w:rFonts w:ascii="Calibri" w:hAnsi="Calibri"/>
          <w:noProof/>
          <w:kern w:val="2"/>
          <w:szCs w:val="22"/>
        </w:rPr>
      </w:pPr>
      <w:r>
        <w:rPr>
          <w:noProof/>
        </w:rPr>
        <w:t>B.9</w:t>
      </w:r>
      <w:r>
        <w:rPr>
          <w:rFonts w:ascii="Calibri" w:hAnsi="Calibri"/>
          <w:noProof/>
          <w:kern w:val="2"/>
          <w:szCs w:val="22"/>
        </w:rPr>
        <w:tab/>
      </w:r>
      <w:r>
        <w:rPr>
          <w:noProof/>
        </w:rPr>
        <w:t>Reference Sensitivity checklist for CA</w:t>
      </w:r>
      <w:r>
        <w:rPr>
          <w:noProof/>
        </w:rPr>
        <w:tab/>
      </w:r>
      <w:r>
        <w:rPr>
          <w:noProof/>
        </w:rPr>
        <w:fldChar w:fldCharType="begin" w:fldLock="1"/>
      </w:r>
      <w:r>
        <w:rPr>
          <w:noProof/>
        </w:rPr>
        <w:instrText xml:space="preserve"> PAGEREF _Toc146406524 \h </w:instrText>
      </w:r>
      <w:r>
        <w:rPr>
          <w:noProof/>
        </w:rPr>
      </w:r>
      <w:r>
        <w:rPr>
          <w:noProof/>
        </w:rPr>
        <w:fldChar w:fldCharType="separate"/>
      </w:r>
      <w:r>
        <w:rPr>
          <w:noProof/>
        </w:rPr>
        <w:t>59</w:t>
      </w:r>
      <w:r>
        <w:rPr>
          <w:noProof/>
        </w:rPr>
        <w:fldChar w:fldCharType="end"/>
      </w:r>
    </w:p>
    <w:p w14:paraId="604ECC26" w14:textId="600DCE2F" w:rsidR="00822785" w:rsidRDefault="00822785">
      <w:pPr>
        <w:pStyle w:val="TOC2"/>
        <w:rPr>
          <w:rFonts w:ascii="Calibri" w:hAnsi="Calibri"/>
          <w:noProof/>
          <w:kern w:val="2"/>
          <w:sz w:val="22"/>
          <w:szCs w:val="22"/>
        </w:rPr>
      </w:pPr>
      <w:r>
        <w:rPr>
          <w:noProof/>
        </w:rPr>
        <w:t>B.9.1</w:t>
      </w:r>
      <w:r>
        <w:rPr>
          <w:rFonts w:ascii="Calibri" w:hAnsi="Calibri"/>
          <w:noProof/>
          <w:kern w:val="2"/>
          <w:sz w:val="22"/>
          <w:szCs w:val="22"/>
        </w:rPr>
        <w:tab/>
      </w:r>
      <w:r>
        <w:rPr>
          <w:noProof/>
          <w:lang w:eastAsia="ja-JP"/>
        </w:rPr>
        <w:t>Checklist for two bands</w:t>
      </w:r>
      <w:r>
        <w:rPr>
          <w:noProof/>
        </w:rPr>
        <w:tab/>
      </w:r>
      <w:r>
        <w:rPr>
          <w:noProof/>
        </w:rPr>
        <w:fldChar w:fldCharType="begin" w:fldLock="1"/>
      </w:r>
      <w:r>
        <w:rPr>
          <w:noProof/>
        </w:rPr>
        <w:instrText xml:space="preserve"> PAGEREF _Toc146406525 \h </w:instrText>
      </w:r>
      <w:r>
        <w:rPr>
          <w:noProof/>
        </w:rPr>
      </w:r>
      <w:r>
        <w:rPr>
          <w:noProof/>
        </w:rPr>
        <w:fldChar w:fldCharType="separate"/>
      </w:r>
      <w:r>
        <w:rPr>
          <w:noProof/>
        </w:rPr>
        <w:t>59</w:t>
      </w:r>
      <w:r>
        <w:rPr>
          <w:noProof/>
        </w:rPr>
        <w:fldChar w:fldCharType="end"/>
      </w:r>
    </w:p>
    <w:p w14:paraId="49FAADA3" w14:textId="4128AECC" w:rsidR="00822785" w:rsidRDefault="00822785">
      <w:pPr>
        <w:pStyle w:val="TOC2"/>
        <w:rPr>
          <w:rFonts w:ascii="Calibri" w:hAnsi="Calibri"/>
          <w:noProof/>
          <w:kern w:val="2"/>
          <w:sz w:val="22"/>
          <w:szCs w:val="22"/>
        </w:rPr>
      </w:pPr>
      <w:r>
        <w:rPr>
          <w:noProof/>
        </w:rPr>
        <w:t>B.9.2</w:t>
      </w:r>
      <w:r>
        <w:rPr>
          <w:rFonts w:ascii="Calibri" w:hAnsi="Calibri"/>
          <w:noProof/>
          <w:kern w:val="2"/>
          <w:sz w:val="22"/>
          <w:szCs w:val="22"/>
        </w:rPr>
        <w:tab/>
      </w:r>
      <w:r>
        <w:rPr>
          <w:noProof/>
          <w:lang w:eastAsia="ja-JP"/>
        </w:rPr>
        <w:t>Checklist for three bands</w:t>
      </w:r>
      <w:r>
        <w:rPr>
          <w:noProof/>
        </w:rPr>
        <w:tab/>
      </w:r>
      <w:r>
        <w:rPr>
          <w:noProof/>
        </w:rPr>
        <w:fldChar w:fldCharType="begin" w:fldLock="1"/>
      </w:r>
      <w:r>
        <w:rPr>
          <w:noProof/>
        </w:rPr>
        <w:instrText xml:space="preserve"> PAGEREF _Toc146406526 \h </w:instrText>
      </w:r>
      <w:r>
        <w:rPr>
          <w:noProof/>
        </w:rPr>
      </w:r>
      <w:r>
        <w:rPr>
          <w:noProof/>
        </w:rPr>
        <w:fldChar w:fldCharType="separate"/>
      </w:r>
      <w:r>
        <w:rPr>
          <w:noProof/>
        </w:rPr>
        <w:t>60</w:t>
      </w:r>
      <w:r>
        <w:rPr>
          <w:noProof/>
        </w:rPr>
        <w:fldChar w:fldCharType="end"/>
      </w:r>
    </w:p>
    <w:p w14:paraId="30E42C45" w14:textId="68ED858E" w:rsidR="00822785" w:rsidRDefault="00822785">
      <w:pPr>
        <w:pStyle w:val="TOC2"/>
        <w:rPr>
          <w:rFonts w:ascii="Calibri" w:hAnsi="Calibri"/>
          <w:noProof/>
          <w:kern w:val="2"/>
          <w:sz w:val="22"/>
          <w:szCs w:val="22"/>
        </w:rPr>
      </w:pPr>
      <w:r>
        <w:rPr>
          <w:noProof/>
        </w:rPr>
        <w:t>B.9.3</w:t>
      </w:r>
      <w:r>
        <w:rPr>
          <w:rFonts w:ascii="Calibri" w:hAnsi="Calibri"/>
          <w:noProof/>
          <w:kern w:val="2"/>
          <w:sz w:val="22"/>
          <w:szCs w:val="22"/>
        </w:rPr>
        <w:tab/>
      </w:r>
      <w:r>
        <w:rPr>
          <w:noProof/>
          <w:lang w:eastAsia="ja-JP"/>
        </w:rPr>
        <w:t>Checklist for four bands and five bands</w:t>
      </w:r>
      <w:r>
        <w:rPr>
          <w:noProof/>
        </w:rPr>
        <w:tab/>
      </w:r>
      <w:r>
        <w:rPr>
          <w:noProof/>
        </w:rPr>
        <w:fldChar w:fldCharType="begin" w:fldLock="1"/>
      </w:r>
      <w:r>
        <w:rPr>
          <w:noProof/>
        </w:rPr>
        <w:instrText xml:space="preserve"> PAGEREF _Toc146406527 \h </w:instrText>
      </w:r>
      <w:r>
        <w:rPr>
          <w:noProof/>
        </w:rPr>
      </w:r>
      <w:r>
        <w:rPr>
          <w:noProof/>
        </w:rPr>
        <w:fldChar w:fldCharType="separate"/>
      </w:r>
      <w:r>
        <w:rPr>
          <w:noProof/>
        </w:rPr>
        <w:t>60</w:t>
      </w:r>
      <w:r>
        <w:rPr>
          <w:noProof/>
        </w:rPr>
        <w:fldChar w:fldCharType="end"/>
      </w:r>
    </w:p>
    <w:p w14:paraId="3C8315AE" w14:textId="6F4B6DCE" w:rsidR="00822785" w:rsidRDefault="00822785">
      <w:pPr>
        <w:pStyle w:val="TOC1"/>
        <w:rPr>
          <w:rFonts w:ascii="Calibri" w:hAnsi="Calibri"/>
          <w:b/>
          <w:bCs/>
          <w:noProof/>
          <w:kern w:val="2"/>
          <w:szCs w:val="22"/>
        </w:rPr>
      </w:pPr>
      <w:r w:rsidRPr="00822785">
        <w:rPr>
          <w:b/>
          <w:bCs/>
          <w:noProof/>
        </w:rPr>
        <w:t>Annex C: Principles for test point selection for FR2 NR CA reference sensitivity test cases</w:t>
      </w:r>
      <w:r w:rsidRPr="00822785">
        <w:rPr>
          <w:b/>
          <w:bCs/>
          <w:noProof/>
        </w:rPr>
        <w:tab/>
      </w:r>
      <w:r w:rsidRPr="00822785">
        <w:rPr>
          <w:b/>
          <w:bCs/>
          <w:noProof/>
        </w:rPr>
        <w:fldChar w:fldCharType="begin" w:fldLock="1"/>
      </w:r>
      <w:r w:rsidRPr="00822785">
        <w:rPr>
          <w:b/>
          <w:bCs/>
          <w:noProof/>
        </w:rPr>
        <w:instrText xml:space="preserve"> PAGEREF _Toc146406528 \h </w:instrText>
      </w:r>
      <w:r w:rsidRPr="00822785">
        <w:rPr>
          <w:b/>
          <w:bCs/>
          <w:noProof/>
        </w:rPr>
      </w:r>
      <w:r w:rsidRPr="00822785">
        <w:rPr>
          <w:b/>
          <w:bCs/>
          <w:noProof/>
        </w:rPr>
        <w:fldChar w:fldCharType="separate"/>
      </w:r>
      <w:r w:rsidRPr="00822785">
        <w:rPr>
          <w:b/>
          <w:bCs/>
          <w:noProof/>
        </w:rPr>
        <w:t>60</w:t>
      </w:r>
      <w:r w:rsidRPr="00822785">
        <w:rPr>
          <w:b/>
          <w:bCs/>
          <w:noProof/>
        </w:rPr>
        <w:fldChar w:fldCharType="end"/>
      </w:r>
    </w:p>
    <w:p w14:paraId="0BE37A0C" w14:textId="3DDE7202" w:rsidR="00822785" w:rsidRDefault="00822785">
      <w:pPr>
        <w:pStyle w:val="TOC1"/>
        <w:rPr>
          <w:rFonts w:ascii="Calibri" w:hAnsi="Calibri"/>
          <w:b/>
          <w:bCs/>
          <w:noProof/>
          <w:kern w:val="2"/>
          <w:szCs w:val="22"/>
        </w:rPr>
      </w:pPr>
      <w:r w:rsidRPr="00822785">
        <w:rPr>
          <w:b/>
          <w:bCs/>
          <w:noProof/>
        </w:rPr>
        <w:t>Annex D: Principles for test point selection for EN-DC reference sensitivity test cases</w:t>
      </w:r>
      <w:r w:rsidRPr="00822785">
        <w:rPr>
          <w:b/>
          <w:bCs/>
          <w:noProof/>
        </w:rPr>
        <w:tab/>
      </w:r>
      <w:r w:rsidRPr="00822785">
        <w:rPr>
          <w:b/>
          <w:bCs/>
          <w:noProof/>
        </w:rPr>
        <w:fldChar w:fldCharType="begin" w:fldLock="1"/>
      </w:r>
      <w:r w:rsidRPr="00822785">
        <w:rPr>
          <w:b/>
          <w:bCs/>
          <w:noProof/>
        </w:rPr>
        <w:instrText xml:space="preserve"> PAGEREF _Toc146406529 \h </w:instrText>
      </w:r>
      <w:r w:rsidRPr="00822785">
        <w:rPr>
          <w:b/>
          <w:bCs/>
          <w:noProof/>
        </w:rPr>
      </w:r>
      <w:r w:rsidRPr="00822785">
        <w:rPr>
          <w:b/>
          <w:bCs/>
          <w:noProof/>
        </w:rPr>
        <w:fldChar w:fldCharType="separate"/>
      </w:r>
      <w:r w:rsidRPr="00822785">
        <w:rPr>
          <w:b/>
          <w:bCs/>
          <w:noProof/>
        </w:rPr>
        <w:t>60</w:t>
      </w:r>
      <w:r w:rsidRPr="00822785">
        <w:rPr>
          <w:b/>
          <w:bCs/>
          <w:noProof/>
        </w:rPr>
        <w:fldChar w:fldCharType="end"/>
      </w:r>
    </w:p>
    <w:p w14:paraId="30CDDCED" w14:textId="7E0EA06E" w:rsidR="00822785" w:rsidRDefault="00822785">
      <w:pPr>
        <w:pStyle w:val="TOC1"/>
        <w:rPr>
          <w:rFonts w:ascii="Calibri" w:hAnsi="Calibri"/>
          <w:noProof/>
          <w:kern w:val="2"/>
          <w:szCs w:val="22"/>
        </w:rPr>
      </w:pPr>
      <w:r>
        <w:rPr>
          <w:noProof/>
        </w:rPr>
        <w:t>D.1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_Toc146406530 \h </w:instrText>
      </w:r>
      <w:r>
        <w:rPr>
          <w:noProof/>
        </w:rPr>
      </w:r>
      <w:r>
        <w:rPr>
          <w:noProof/>
        </w:rPr>
        <w:fldChar w:fldCharType="separate"/>
      </w:r>
      <w:r>
        <w:rPr>
          <w:noProof/>
        </w:rPr>
        <w:t>60</w:t>
      </w:r>
      <w:r>
        <w:rPr>
          <w:noProof/>
        </w:rPr>
        <w:fldChar w:fldCharType="end"/>
      </w:r>
    </w:p>
    <w:p w14:paraId="64A13D46" w14:textId="2F80F621" w:rsidR="00822785" w:rsidRDefault="00822785">
      <w:pPr>
        <w:pStyle w:val="TOC1"/>
        <w:rPr>
          <w:rFonts w:ascii="Calibri" w:hAnsi="Calibri"/>
          <w:noProof/>
          <w:kern w:val="2"/>
          <w:szCs w:val="22"/>
        </w:rPr>
      </w:pPr>
      <w:r>
        <w:rPr>
          <w:noProof/>
        </w:rPr>
        <w:t>D.2</w:t>
      </w:r>
      <w:r>
        <w:rPr>
          <w:rFonts w:ascii="Calibri" w:hAnsi="Calibri"/>
          <w:noProof/>
          <w:kern w:val="2"/>
          <w:szCs w:val="22"/>
        </w:rPr>
        <w:tab/>
      </w:r>
      <w:r>
        <w:rPr>
          <w:noProof/>
        </w:rPr>
        <w:t>Requirements</w:t>
      </w:r>
      <w:r>
        <w:rPr>
          <w:noProof/>
        </w:rPr>
        <w:tab/>
      </w:r>
      <w:r>
        <w:rPr>
          <w:noProof/>
        </w:rPr>
        <w:fldChar w:fldCharType="begin" w:fldLock="1"/>
      </w:r>
      <w:r>
        <w:rPr>
          <w:noProof/>
        </w:rPr>
        <w:instrText xml:space="preserve"> PAGEREF _Toc146406531 \h </w:instrText>
      </w:r>
      <w:r>
        <w:rPr>
          <w:noProof/>
        </w:rPr>
      </w:r>
      <w:r>
        <w:rPr>
          <w:noProof/>
        </w:rPr>
        <w:fldChar w:fldCharType="separate"/>
      </w:r>
      <w:r>
        <w:rPr>
          <w:noProof/>
        </w:rPr>
        <w:t>61</w:t>
      </w:r>
      <w:r>
        <w:rPr>
          <w:noProof/>
        </w:rPr>
        <w:fldChar w:fldCharType="end"/>
      </w:r>
    </w:p>
    <w:p w14:paraId="18B883B8" w14:textId="185CABD4" w:rsidR="00822785" w:rsidRDefault="00822785">
      <w:pPr>
        <w:pStyle w:val="TOC2"/>
        <w:rPr>
          <w:rFonts w:ascii="Calibri" w:hAnsi="Calibri"/>
          <w:noProof/>
          <w:kern w:val="2"/>
          <w:sz w:val="22"/>
          <w:szCs w:val="22"/>
        </w:rPr>
      </w:pPr>
      <w:r>
        <w:rPr>
          <w:noProof/>
        </w:rPr>
        <w:t>D.2.1</w:t>
      </w:r>
      <w:r>
        <w:rPr>
          <w:rFonts w:ascii="Calibri" w:hAnsi="Calibri"/>
          <w:noProof/>
          <w:kern w:val="2"/>
          <w:sz w:val="22"/>
          <w:szCs w:val="22"/>
        </w:rPr>
        <w:tab/>
      </w:r>
      <w:r>
        <w:rPr>
          <w:noProof/>
        </w:rPr>
        <w:t>Defined EN-DC configurations</w:t>
      </w:r>
      <w:r>
        <w:rPr>
          <w:noProof/>
        </w:rPr>
        <w:tab/>
      </w:r>
      <w:r>
        <w:rPr>
          <w:noProof/>
        </w:rPr>
        <w:fldChar w:fldCharType="begin" w:fldLock="1"/>
      </w:r>
      <w:r>
        <w:rPr>
          <w:noProof/>
        </w:rPr>
        <w:instrText xml:space="preserve"> PAGEREF _Toc146406532 \h </w:instrText>
      </w:r>
      <w:r>
        <w:rPr>
          <w:noProof/>
        </w:rPr>
      </w:r>
      <w:r>
        <w:rPr>
          <w:noProof/>
        </w:rPr>
        <w:fldChar w:fldCharType="separate"/>
      </w:r>
      <w:r>
        <w:rPr>
          <w:noProof/>
        </w:rPr>
        <w:t>61</w:t>
      </w:r>
      <w:r>
        <w:rPr>
          <w:noProof/>
        </w:rPr>
        <w:fldChar w:fldCharType="end"/>
      </w:r>
    </w:p>
    <w:p w14:paraId="79A1E2C9" w14:textId="28857F85" w:rsidR="00822785" w:rsidRDefault="00822785">
      <w:pPr>
        <w:pStyle w:val="TOC2"/>
        <w:rPr>
          <w:rFonts w:ascii="Calibri" w:hAnsi="Calibri"/>
          <w:noProof/>
          <w:kern w:val="2"/>
          <w:sz w:val="22"/>
          <w:szCs w:val="22"/>
        </w:rPr>
      </w:pPr>
      <w:r>
        <w:rPr>
          <w:noProof/>
        </w:rPr>
        <w:t>D.2.2</w:t>
      </w:r>
      <w:r>
        <w:rPr>
          <w:rFonts w:ascii="Calibri" w:hAnsi="Calibri"/>
          <w:noProof/>
          <w:kern w:val="2"/>
          <w:sz w:val="22"/>
          <w:szCs w:val="22"/>
        </w:rPr>
        <w:tab/>
      </w:r>
      <w:r>
        <w:rPr>
          <w:noProof/>
        </w:rPr>
        <w:t>Definition of exception requirements</w:t>
      </w:r>
      <w:r>
        <w:rPr>
          <w:noProof/>
        </w:rPr>
        <w:tab/>
      </w:r>
      <w:r>
        <w:rPr>
          <w:noProof/>
        </w:rPr>
        <w:fldChar w:fldCharType="begin" w:fldLock="1"/>
      </w:r>
      <w:r>
        <w:rPr>
          <w:noProof/>
        </w:rPr>
        <w:instrText xml:space="preserve"> PAGEREF _Toc146406533 \h </w:instrText>
      </w:r>
      <w:r>
        <w:rPr>
          <w:noProof/>
        </w:rPr>
      </w:r>
      <w:r>
        <w:rPr>
          <w:noProof/>
        </w:rPr>
        <w:fldChar w:fldCharType="separate"/>
      </w:r>
      <w:r>
        <w:rPr>
          <w:noProof/>
        </w:rPr>
        <w:t>61</w:t>
      </w:r>
      <w:r>
        <w:rPr>
          <w:noProof/>
        </w:rPr>
        <w:fldChar w:fldCharType="end"/>
      </w:r>
    </w:p>
    <w:p w14:paraId="52863B05" w14:textId="764D7F75" w:rsidR="00822785" w:rsidRDefault="00822785">
      <w:pPr>
        <w:pStyle w:val="TOC2"/>
        <w:rPr>
          <w:rFonts w:ascii="Calibri" w:hAnsi="Calibri"/>
          <w:noProof/>
          <w:kern w:val="2"/>
          <w:sz w:val="22"/>
          <w:szCs w:val="22"/>
        </w:rPr>
      </w:pPr>
      <w:r>
        <w:rPr>
          <w:noProof/>
        </w:rPr>
        <w:t>D.2.3</w:t>
      </w:r>
      <w:r>
        <w:rPr>
          <w:rFonts w:ascii="Calibri" w:hAnsi="Calibri"/>
          <w:noProof/>
          <w:kern w:val="2"/>
          <w:sz w:val="22"/>
          <w:szCs w:val="22"/>
        </w:rPr>
        <w:tab/>
      </w:r>
      <w:r>
        <w:rPr>
          <w:noProof/>
        </w:rPr>
        <w:t>Reference sensitivity</w:t>
      </w:r>
      <w:r>
        <w:rPr>
          <w:noProof/>
        </w:rPr>
        <w:tab/>
      </w:r>
      <w:r>
        <w:rPr>
          <w:noProof/>
        </w:rPr>
        <w:fldChar w:fldCharType="begin" w:fldLock="1"/>
      </w:r>
      <w:r>
        <w:rPr>
          <w:noProof/>
        </w:rPr>
        <w:instrText xml:space="preserve"> PAGEREF _Toc146406534 \h </w:instrText>
      </w:r>
      <w:r>
        <w:rPr>
          <w:noProof/>
        </w:rPr>
      </w:r>
      <w:r>
        <w:rPr>
          <w:noProof/>
        </w:rPr>
        <w:fldChar w:fldCharType="separate"/>
      </w:r>
      <w:r>
        <w:rPr>
          <w:noProof/>
        </w:rPr>
        <w:t>62</w:t>
      </w:r>
      <w:r>
        <w:rPr>
          <w:noProof/>
        </w:rPr>
        <w:fldChar w:fldCharType="end"/>
      </w:r>
    </w:p>
    <w:p w14:paraId="02930E5B" w14:textId="3B46A4A5" w:rsidR="00822785" w:rsidRDefault="00822785">
      <w:pPr>
        <w:pStyle w:val="TOC2"/>
        <w:rPr>
          <w:rFonts w:ascii="Calibri" w:hAnsi="Calibri"/>
          <w:noProof/>
          <w:kern w:val="2"/>
          <w:sz w:val="22"/>
          <w:szCs w:val="22"/>
        </w:rPr>
      </w:pPr>
      <w:r>
        <w:rPr>
          <w:noProof/>
        </w:rPr>
        <w:t>D.2.4</w:t>
      </w:r>
      <w:r>
        <w:rPr>
          <w:rFonts w:ascii="Calibri" w:hAnsi="Calibri"/>
          <w:noProof/>
          <w:kern w:val="2"/>
          <w:sz w:val="22"/>
          <w:szCs w:val="22"/>
        </w:rPr>
        <w:tab/>
      </w:r>
      <w:r>
        <w:rPr>
          <w:noProof/>
        </w:rPr>
        <w:t>Rx requirements other than reference sensitivity</w:t>
      </w:r>
      <w:r>
        <w:rPr>
          <w:noProof/>
        </w:rPr>
        <w:tab/>
      </w:r>
      <w:r>
        <w:rPr>
          <w:noProof/>
        </w:rPr>
        <w:fldChar w:fldCharType="begin" w:fldLock="1"/>
      </w:r>
      <w:r>
        <w:rPr>
          <w:noProof/>
        </w:rPr>
        <w:instrText xml:space="preserve"> PAGEREF _Toc146406535 \h </w:instrText>
      </w:r>
      <w:r>
        <w:rPr>
          <w:noProof/>
        </w:rPr>
      </w:r>
      <w:r>
        <w:rPr>
          <w:noProof/>
        </w:rPr>
        <w:fldChar w:fldCharType="separate"/>
      </w:r>
      <w:r>
        <w:rPr>
          <w:noProof/>
        </w:rPr>
        <w:t>63</w:t>
      </w:r>
      <w:r>
        <w:rPr>
          <w:noProof/>
        </w:rPr>
        <w:fldChar w:fldCharType="end"/>
      </w:r>
    </w:p>
    <w:p w14:paraId="5E9A5CDF" w14:textId="0F5BA8C8" w:rsidR="00822785" w:rsidRDefault="00822785">
      <w:pPr>
        <w:pStyle w:val="TOC2"/>
        <w:rPr>
          <w:rFonts w:ascii="Calibri" w:hAnsi="Calibri"/>
          <w:noProof/>
          <w:kern w:val="2"/>
          <w:sz w:val="22"/>
          <w:szCs w:val="22"/>
        </w:rPr>
      </w:pPr>
      <w:r>
        <w:rPr>
          <w:noProof/>
        </w:rPr>
        <w:t>D.2.5</w:t>
      </w:r>
      <w:r>
        <w:rPr>
          <w:rFonts w:ascii="Calibri" w:hAnsi="Calibri"/>
          <w:noProof/>
          <w:kern w:val="2"/>
          <w:sz w:val="22"/>
          <w:szCs w:val="22"/>
        </w:rPr>
        <w:tab/>
      </w:r>
      <w:r>
        <w:rPr>
          <w:noProof/>
        </w:rPr>
        <w:t>Test case structure and test coverage</w:t>
      </w:r>
      <w:r>
        <w:rPr>
          <w:noProof/>
        </w:rPr>
        <w:tab/>
      </w:r>
      <w:r>
        <w:rPr>
          <w:noProof/>
        </w:rPr>
        <w:fldChar w:fldCharType="begin" w:fldLock="1"/>
      </w:r>
      <w:r>
        <w:rPr>
          <w:noProof/>
        </w:rPr>
        <w:instrText xml:space="preserve"> PAGEREF _Toc146406536 \h </w:instrText>
      </w:r>
      <w:r>
        <w:rPr>
          <w:noProof/>
        </w:rPr>
      </w:r>
      <w:r>
        <w:rPr>
          <w:noProof/>
        </w:rPr>
        <w:fldChar w:fldCharType="separate"/>
      </w:r>
      <w:r>
        <w:rPr>
          <w:noProof/>
        </w:rPr>
        <w:t>63</w:t>
      </w:r>
      <w:r>
        <w:rPr>
          <w:noProof/>
        </w:rPr>
        <w:fldChar w:fldCharType="end"/>
      </w:r>
    </w:p>
    <w:p w14:paraId="62E9D079" w14:textId="57FFD7E5" w:rsidR="00822785" w:rsidRDefault="00822785">
      <w:pPr>
        <w:pStyle w:val="TOC2"/>
        <w:rPr>
          <w:rFonts w:ascii="Calibri" w:hAnsi="Calibri"/>
          <w:noProof/>
          <w:kern w:val="2"/>
          <w:sz w:val="22"/>
          <w:szCs w:val="22"/>
        </w:rPr>
      </w:pPr>
      <w:r>
        <w:rPr>
          <w:noProof/>
        </w:rPr>
        <w:t>D.2.6</w:t>
      </w:r>
      <w:r>
        <w:rPr>
          <w:rFonts w:ascii="Calibri" w:hAnsi="Calibri"/>
          <w:noProof/>
          <w:kern w:val="2"/>
          <w:sz w:val="22"/>
          <w:szCs w:val="22"/>
        </w:rPr>
        <w:tab/>
      </w:r>
      <w:r>
        <w:rPr>
          <w:noProof/>
        </w:rPr>
        <w:t>EN-DC configurations to test</w:t>
      </w:r>
      <w:r>
        <w:rPr>
          <w:noProof/>
        </w:rPr>
        <w:tab/>
      </w:r>
      <w:r>
        <w:rPr>
          <w:noProof/>
        </w:rPr>
        <w:fldChar w:fldCharType="begin" w:fldLock="1"/>
      </w:r>
      <w:r>
        <w:rPr>
          <w:noProof/>
        </w:rPr>
        <w:instrText xml:space="preserve"> PAGEREF _Toc146406537 \h </w:instrText>
      </w:r>
      <w:r>
        <w:rPr>
          <w:noProof/>
        </w:rPr>
      </w:r>
      <w:r>
        <w:rPr>
          <w:noProof/>
        </w:rPr>
        <w:fldChar w:fldCharType="separate"/>
      </w:r>
      <w:r>
        <w:rPr>
          <w:noProof/>
        </w:rPr>
        <w:t>64</w:t>
      </w:r>
      <w:r>
        <w:rPr>
          <w:noProof/>
        </w:rPr>
        <w:fldChar w:fldCharType="end"/>
      </w:r>
    </w:p>
    <w:p w14:paraId="3EEF8D4C" w14:textId="62A2E7C3" w:rsidR="00822785" w:rsidRDefault="00822785">
      <w:pPr>
        <w:pStyle w:val="TOC3"/>
        <w:rPr>
          <w:rFonts w:ascii="Calibri" w:hAnsi="Calibri"/>
          <w:noProof/>
          <w:kern w:val="2"/>
          <w:sz w:val="22"/>
          <w:szCs w:val="22"/>
        </w:rPr>
      </w:pPr>
      <w:r>
        <w:rPr>
          <w:noProof/>
        </w:rPr>
        <w:t>D.2.6.1</w:t>
      </w:r>
      <w:r>
        <w:rPr>
          <w:rFonts w:ascii="Calibri" w:hAnsi="Calibri"/>
          <w:noProof/>
          <w:kern w:val="2"/>
          <w:sz w:val="22"/>
          <w:szCs w:val="22"/>
        </w:rPr>
        <w:tab/>
      </w:r>
      <w:r>
        <w:rPr>
          <w:noProof/>
        </w:rPr>
        <w:t>Lower order fallbacks</w:t>
      </w:r>
      <w:r>
        <w:rPr>
          <w:noProof/>
        </w:rPr>
        <w:tab/>
      </w:r>
      <w:r>
        <w:rPr>
          <w:noProof/>
        </w:rPr>
        <w:fldChar w:fldCharType="begin" w:fldLock="1"/>
      </w:r>
      <w:r>
        <w:rPr>
          <w:noProof/>
        </w:rPr>
        <w:instrText xml:space="preserve"> PAGEREF _Toc146406538 \h </w:instrText>
      </w:r>
      <w:r>
        <w:rPr>
          <w:noProof/>
        </w:rPr>
      </w:r>
      <w:r>
        <w:rPr>
          <w:noProof/>
        </w:rPr>
        <w:fldChar w:fldCharType="separate"/>
      </w:r>
      <w:r>
        <w:rPr>
          <w:noProof/>
        </w:rPr>
        <w:t>64</w:t>
      </w:r>
      <w:r>
        <w:rPr>
          <w:noProof/>
        </w:rPr>
        <w:fldChar w:fldCharType="end"/>
      </w:r>
    </w:p>
    <w:p w14:paraId="070C6033" w14:textId="555A0C6A" w:rsidR="00822785" w:rsidRDefault="00822785">
      <w:pPr>
        <w:pStyle w:val="TOC3"/>
        <w:rPr>
          <w:rFonts w:ascii="Calibri" w:hAnsi="Calibri"/>
          <w:noProof/>
          <w:kern w:val="2"/>
          <w:sz w:val="22"/>
          <w:szCs w:val="22"/>
        </w:rPr>
      </w:pPr>
      <w:r>
        <w:rPr>
          <w:noProof/>
        </w:rPr>
        <w:t>D.2.6.2</w:t>
      </w:r>
      <w:r>
        <w:rPr>
          <w:rFonts w:ascii="Calibri" w:hAnsi="Calibri"/>
          <w:noProof/>
          <w:kern w:val="2"/>
          <w:sz w:val="22"/>
          <w:szCs w:val="22"/>
        </w:rPr>
        <w:tab/>
      </w:r>
      <w:r>
        <w:rPr>
          <w:noProof/>
        </w:rPr>
        <w:t>EN-DC configurations requiring testing and max number of CCs</w:t>
      </w:r>
      <w:r>
        <w:rPr>
          <w:noProof/>
        </w:rPr>
        <w:tab/>
      </w:r>
      <w:r>
        <w:rPr>
          <w:noProof/>
        </w:rPr>
        <w:fldChar w:fldCharType="begin" w:fldLock="1"/>
      </w:r>
      <w:r>
        <w:rPr>
          <w:noProof/>
        </w:rPr>
        <w:instrText xml:space="preserve"> PAGEREF _Toc146406539 \h </w:instrText>
      </w:r>
      <w:r>
        <w:rPr>
          <w:noProof/>
        </w:rPr>
      </w:r>
      <w:r>
        <w:rPr>
          <w:noProof/>
        </w:rPr>
        <w:fldChar w:fldCharType="separate"/>
      </w:r>
      <w:r>
        <w:rPr>
          <w:noProof/>
        </w:rPr>
        <w:t>65</w:t>
      </w:r>
      <w:r>
        <w:rPr>
          <w:noProof/>
        </w:rPr>
        <w:fldChar w:fldCharType="end"/>
      </w:r>
    </w:p>
    <w:p w14:paraId="00D331DD" w14:textId="297A8E77" w:rsidR="00822785" w:rsidRDefault="00822785">
      <w:pPr>
        <w:pStyle w:val="TOC3"/>
        <w:rPr>
          <w:rFonts w:ascii="Calibri" w:hAnsi="Calibri"/>
          <w:noProof/>
          <w:kern w:val="2"/>
          <w:sz w:val="22"/>
          <w:szCs w:val="22"/>
        </w:rPr>
      </w:pPr>
      <w:r>
        <w:rPr>
          <w:noProof/>
        </w:rPr>
        <w:t>D.2.6.3</w:t>
      </w:r>
      <w:r>
        <w:rPr>
          <w:rFonts w:ascii="Calibri" w:hAnsi="Calibri"/>
          <w:noProof/>
          <w:kern w:val="2"/>
          <w:sz w:val="22"/>
          <w:szCs w:val="22"/>
        </w:rPr>
        <w:tab/>
      </w:r>
      <w:r>
        <w:rPr>
          <w:noProof/>
        </w:rPr>
        <w:t>Test coverage</w:t>
      </w:r>
      <w:r>
        <w:rPr>
          <w:noProof/>
        </w:rPr>
        <w:tab/>
      </w:r>
      <w:r>
        <w:rPr>
          <w:noProof/>
        </w:rPr>
        <w:fldChar w:fldCharType="begin" w:fldLock="1"/>
      </w:r>
      <w:r>
        <w:rPr>
          <w:noProof/>
        </w:rPr>
        <w:instrText xml:space="preserve"> PAGEREF _Toc146406540 \h </w:instrText>
      </w:r>
      <w:r>
        <w:rPr>
          <w:noProof/>
        </w:rPr>
      </w:r>
      <w:r>
        <w:rPr>
          <w:noProof/>
        </w:rPr>
        <w:fldChar w:fldCharType="separate"/>
      </w:r>
      <w:r>
        <w:rPr>
          <w:noProof/>
        </w:rPr>
        <w:t>65</w:t>
      </w:r>
      <w:r>
        <w:rPr>
          <w:noProof/>
        </w:rPr>
        <w:fldChar w:fldCharType="end"/>
      </w:r>
    </w:p>
    <w:p w14:paraId="412C9AA4" w14:textId="78F1CD6A" w:rsidR="00822785" w:rsidRDefault="00822785">
      <w:pPr>
        <w:pStyle w:val="TOC2"/>
        <w:rPr>
          <w:rFonts w:ascii="Calibri" w:hAnsi="Calibri"/>
          <w:noProof/>
          <w:kern w:val="2"/>
          <w:sz w:val="22"/>
          <w:szCs w:val="22"/>
        </w:rPr>
      </w:pPr>
      <w:r>
        <w:rPr>
          <w:noProof/>
        </w:rPr>
        <w:t>D.2.7</w:t>
      </w:r>
      <w:r>
        <w:rPr>
          <w:rFonts w:ascii="Calibri" w:hAnsi="Calibri"/>
          <w:noProof/>
          <w:kern w:val="2"/>
          <w:sz w:val="22"/>
          <w:szCs w:val="22"/>
        </w:rPr>
        <w:tab/>
      </w:r>
      <w:r>
        <w:rPr>
          <w:noProof/>
        </w:rPr>
        <w:t>Test Environment</w:t>
      </w:r>
      <w:r>
        <w:rPr>
          <w:noProof/>
        </w:rPr>
        <w:tab/>
      </w:r>
      <w:r>
        <w:rPr>
          <w:noProof/>
        </w:rPr>
        <w:fldChar w:fldCharType="begin" w:fldLock="1"/>
      </w:r>
      <w:r>
        <w:rPr>
          <w:noProof/>
        </w:rPr>
        <w:instrText xml:space="preserve"> PAGEREF _Toc146406541 \h </w:instrText>
      </w:r>
      <w:r>
        <w:rPr>
          <w:noProof/>
        </w:rPr>
      </w:r>
      <w:r>
        <w:rPr>
          <w:noProof/>
        </w:rPr>
        <w:fldChar w:fldCharType="separate"/>
      </w:r>
      <w:r>
        <w:rPr>
          <w:noProof/>
        </w:rPr>
        <w:t>69</w:t>
      </w:r>
      <w:r>
        <w:rPr>
          <w:noProof/>
        </w:rPr>
        <w:fldChar w:fldCharType="end"/>
      </w:r>
    </w:p>
    <w:p w14:paraId="673557A0" w14:textId="6477B0C8" w:rsidR="00822785" w:rsidRDefault="00822785">
      <w:pPr>
        <w:pStyle w:val="TOC2"/>
        <w:rPr>
          <w:rFonts w:ascii="Calibri" w:hAnsi="Calibri"/>
          <w:noProof/>
          <w:kern w:val="2"/>
          <w:sz w:val="22"/>
          <w:szCs w:val="22"/>
        </w:rPr>
      </w:pPr>
      <w:r>
        <w:rPr>
          <w:noProof/>
        </w:rPr>
        <w:t>D.2.8</w:t>
      </w:r>
      <w:r>
        <w:rPr>
          <w:rFonts w:ascii="Calibri" w:hAnsi="Calibri"/>
          <w:noProof/>
          <w:kern w:val="2"/>
          <w:sz w:val="22"/>
          <w:szCs w:val="22"/>
        </w:rPr>
        <w:tab/>
      </w:r>
      <w:r>
        <w:rPr>
          <w:noProof/>
        </w:rPr>
        <w:t>Test Frequencies selections for EN-DC</w:t>
      </w:r>
      <w:r>
        <w:rPr>
          <w:noProof/>
        </w:rPr>
        <w:tab/>
      </w:r>
      <w:r>
        <w:rPr>
          <w:noProof/>
        </w:rPr>
        <w:fldChar w:fldCharType="begin" w:fldLock="1"/>
      </w:r>
      <w:r>
        <w:rPr>
          <w:noProof/>
        </w:rPr>
        <w:instrText xml:space="preserve"> PAGEREF _Toc146406542 \h </w:instrText>
      </w:r>
      <w:r>
        <w:rPr>
          <w:noProof/>
        </w:rPr>
      </w:r>
      <w:r>
        <w:rPr>
          <w:noProof/>
        </w:rPr>
        <w:fldChar w:fldCharType="separate"/>
      </w:r>
      <w:r>
        <w:rPr>
          <w:noProof/>
        </w:rPr>
        <w:t>69</w:t>
      </w:r>
      <w:r>
        <w:rPr>
          <w:noProof/>
        </w:rPr>
        <w:fldChar w:fldCharType="end"/>
      </w:r>
    </w:p>
    <w:p w14:paraId="046F7676" w14:textId="7AC714B2" w:rsidR="00822785" w:rsidRDefault="00822785">
      <w:pPr>
        <w:pStyle w:val="TOC2"/>
        <w:rPr>
          <w:rFonts w:ascii="Calibri" w:hAnsi="Calibri"/>
          <w:noProof/>
          <w:kern w:val="2"/>
          <w:sz w:val="22"/>
          <w:szCs w:val="22"/>
        </w:rPr>
      </w:pPr>
      <w:r>
        <w:rPr>
          <w:noProof/>
        </w:rPr>
        <w:t>D.2.9</w:t>
      </w:r>
      <w:r>
        <w:rPr>
          <w:rFonts w:ascii="Calibri" w:hAnsi="Calibri"/>
          <w:noProof/>
          <w:kern w:val="2"/>
          <w:sz w:val="22"/>
          <w:szCs w:val="22"/>
        </w:rPr>
        <w:tab/>
      </w:r>
      <w:r>
        <w:rPr>
          <w:noProof/>
        </w:rPr>
        <w:t xml:space="preserve">Test EN-DC </w:t>
      </w:r>
      <w:r w:rsidRPr="00090FDB">
        <w:rPr>
          <w:bCs/>
          <w:noProof/>
        </w:rPr>
        <w:t>channel bandwidth</w:t>
      </w:r>
      <w:r>
        <w:rPr>
          <w:noProof/>
        </w:rPr>
        <w:tab/>
      </w:r>
      <w:r>
        <w:rPr>
          <w:noProof/>
        </w:rPr>
        <w:fldChar w:fldCharType="begin" w:fldLock="1"/>
      </w:r>
      <w:r>
        <w:rPr>
          <w:noProof/>
        </w:rPr>
        <w:instrText xml:space="preserve"> PAGEREF _Toc146406543 \h </w:instrText>
      </w:r>
      <w:r>
        <w:rPr>
          <w:noProof/>
        </w:rPr>
      </w:r>
      <w:r>
        <w:rPr>
          <w:noProof/>
        </w:rPr>
        <w:fldChar w:fldCharType="separate"/>
      </w:r>
      <w:r>
        <w:rPr>
          <w:noProof/>
        </w:rPr>
        <w:t>69</w:t>
      </w:r>
      <w:r>
        <w:rPr>
          <w:noProof/>
        </w:rPr>
        <w:fldChar w:fldCharType="end"/>
      </w:r>
    </w:p>
    <w:p w14:paraId="43203E78" w14:textId="17C59F8F" w:rsidR="00822785" w:rsidRDefault="00822785">
      <w:pPr>
        <w:pStyle w:val="TOC3"/>
        <w:rPr>
          <w:rFonts w:ascii="Calibri" w:hAnsi="Calibri"/>
          <w:noProof/>
          <w:kern w:val="2"/>
          <w:sz w:val="22"/>
          <w:szCs w:val="22"/>
        </w:rPr>
      </w:pPr>
      <w:r>
        <w:rPr>
          <w:noProof/>
        </w:rPr>
        <w:t>D.2.9.1</w:t>
      </w:r>
      <w:r>
        <w:rPr>
          <w:rFonts w:ascii="Calibri" w:hAnsi="Calibri"/>
          <w:noProof/>
          <w:kern w:val="2"/>
          <w:sz w:val="22"/>
          <w:szCs w:val="22"/>
        </w:rPr>
        <w:tab/>
      </w:r>
      <w:r>
        <w:rPr>
          <w:noProof/>
        </w:rPr>
        <w:t>Test point selection EN-DC configuration without exception</w:t>
      </w:r>
      <w:r>
        <w:rPr>
          <w:noProof/>
        </w:rPr>
        <w:tab/>
      </w:r>
      <w:r>
        <w:rPr>
          <w:noProof/>
        </w:rPr>
        <w:fldChar w:fldCharType="begin" w:fldLock="1"/>
      </w:r>
      <w:r>
        <w:rPr>
          <w:noProof/>
        </w:rPr>
        <w:instrText xml:space="preserve"> PAGEREF _Toc146406544 \h </w:instrText>
      </w:r>
      <w:r>
        <w:rPr>
          <w:noProof/>
        </w:rPr>
      </w:r>
      <w:r>
        <w:rPr>
          <w:noProof/>
        </w:rPr>
        <w:fldChar w:fldCharType="separate"/>
      </w:r>
      <w:r>
        <w:rPr>
          <w:noProof/>
        </w:rPr>
        <w:t>69</w:t>
      </w:r>
      <w:r>
        <w:rPr>
          <w:noProof/>
        </w:rPr>
        <w:fldChar w:fldCharType="end"/>
      </w:r>
    </w:p>
    <w:p w14:paraId="470964E0" w14:textId="6929A2ED" w:rsidR="00822785" w:rsidRDefault="00822785">
      <w:pPr>
        <w:pStyle w:val="TOC3"/>
        <w:rPr>
          <w:rFonts w:ascii="Calibri" w:hAnsi="Calibri"/>
          <w:noProof/>
          <w:kern w:val="2"/>
          <w:sz w:val="22"/>
          <w:szCs w:val="22"/>
        </w:rPr>
      </w:pPr>
      <w:r>
        <w:rPr>
          <w:noProof/>
        </w:rPr>
        <w:t>D.2.9.2</w:t>
      </w:r>
      <w:r>
        <w:rPr>
          <w:rFonts w:ascii="Calibri" w:hAnsi="Calibri"/>
          <w:noProof/>
          <w:kern w:val="2"/>
          <w:sz w:val="22"/>
          <w:szCs w:val="22"/>
        </w:rPr>
        <w:tab/>
      </w:r>
      <w:r>
        <w:rPr>
          <w:noProof/>
        </w:rPr>
        <w:t>Test point selection EN-DC configuration with exception</w:t>
      </w:r>
      <w:r>
        <w:rPr>
          <w:noProof/>
        </w:rPr>
        <w:tab/>
      </w:r>
      <w:r>
        <w:rPr>
          <w:noProof/>
        </w:rPr>
        <w:fldChar w:fldCharType="begin" w:fldLock="1"/>
      </w:r>
      <w:r>
        <w:rPr>
          <w:noProof/>
        </w:rPr>
        <w:instrText xml:space="preserve"> PAGEREF _Toc146406545 \h </w:instrText>
      </w:r>
      <w:r>
        <w:rPr>
          <w:noProof/>
        </w:rPr>
      </w:r>
      <w:r>
        <w:rPr>
          <w:noProof/>
        </w:rPr>
        <w:fldChar w:fldCharType="separate"/>
      </w:r>
      <w:r>
        <w:rPr>
          <w:noProof/>
        </w:rPr>
        <w:t>69</w:t>
      </w:r>
      <w:r>
        <w:rPr>
          <w:noProof/>
        </w:rPr>
        <w:fldChar w:fldCharType="end"/>
      </w:r>
    </w:p>
    <w:p w14:paraId="4E6FB2B3" w14:textId="7F3BDCB0" w:rsidR="00822785" w:rsidRDefault="00822785">
      <w:pPr>
        <w:pStyle w:val="TOC2"/>
        <w:rPr>
          <w:rFonts w:ascii="Calibri" w:hAnsi="Calibri"/>
          <w:noProof/>
          <w:kern w:val="2"/>
          <w:sz w:val="22"/>
          <w:szCs w:val="22"/>
        </w:rPr>
      </w:pPr>
      <w:r>
        <w:rPr>
          <w:noProof/>
        </w:rPr>
        <w:t>D.2.10</w:t>
      </w:r>
      <w:r>
        <w:rPr>
          <w:rFonts w:ascii="Calibri" w:hAnsi="Calibri"/>
          <w:noProof/>
          <w:kern w:val="2"/>
          <w:sz w:val="22"/>
          <w:szCs w:val="22"/>
        </w:rPr>
        <w:tab/>
      </w:r>
      <w:r>
        <w:rPr>
          <w:noProof/>
        </w:rPr>
        <w:t>RB allocation and RB location selections</w:t>
      </w:r>
      <w:r>
        <w:rPr>
          <w:noProof/>
        </w:rPr>
        <w:tab/>
      </w:r>
      <w:r>
        <w:rPr>
          <w:noProof/>
        </w:rPr>
        <w:fldChar w:fldCharType="begin" w:fldLock="1"/>
      </w:r>
      <w:r>
        <w:rPr>
          <w:noProof/>
        </w:rPr>
        <w:instrText xml:space="preserve"> PAGEREF _Toc146406546 \h </w:instrText>
      </w:r>
      <w:r>
        <w:rPr>
          <w:noProof/>
        </w:rPr>
      </w:r>
      <w:r>
        <w:rPr>
          <w:noProof/>
        </w:rPr>
        <w:fldChar w:fldCharType="separate"/>
      </w:r>
      <w:r>
        <w:rPr>
          <w:noProof/>
        </w:rPr>
        <w:t>70</w:t>
      </w:r>
      <w:r>
        <w:rPr>
          <w:noProof/>
        </w:rPr>
        <w:fldChar w:fldCharType="end"/>
      </w:r>
    </w:p>
    <w:p w14:paraId="2E276840" w14:textId="131BB969" w:rsidR="00822785" w:rsidRDefault="00822785">
      <w:pPr>
        <w:pStyle w:val="TOC3"/>
        <w:rPr>
          <w:rFonts w:ascii="Calibri" w:hAnsi="Calibri"/>
          <w:noProof/>
          <w:kern w:val="2"/>
          <w:sz w:val="22"/>
          <w:szCs w:val="22"/>
        </w:rPr>
      </w:pPr>
      <w:r>
        <w:rPr>
          <w:noProof/>
        </w:rPr>
        <w:t>D.2.10.1</w:t>
      </w:r>
      <w:r>
        <w:rPr>
          <w:rFonts w:ascii="Calibri" w:hAnsi="Calibri"/>
          <w:noProof/>
          <w:kern w:val="2"/>
          <w:sz w:val="22"/>
          <w:szCs w:val="22"/>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_Toc146406547 \h </w:instrText>
      </w:r>
      <w:r>
        <w:rPr>
          <w:noProof/>
        </w:rPr>
      </w:r>
      <w:r>
        <w:rPr>
          <w:noProof/>
        </w:rPr>
        <w:fldChar w:fldCharType="separate"/>
      </w:r>
      <w:r>
        <w:rPr>
          <w:noProof/>
        </w:rPr>
        <w:t>70</w:t>
      </w:r>
      <w:r>
        <w:rPr>
          <w:noProof/>
        </w:rPr>
        <w:fldChar w:fldCharType="end"/>
      </w:r>
    </w:p>
    <w:p w14:paraId="38D73651" w14:textId="6F082501" w:rsidR="00822785" w:rsidRDefault="00822785">
      <w:pPr>
        <w:pStyle w:val="TOC3"/>
        <w:rPr>
          <w:rFonts w:ascii="Calibri" w:hAnsi="Calibri"/>
          <w:noProof/>
          <w:kern w:val="2"/>
          <w:sz w:val="22"/>
          <w:szCs w:val="22"/>
        </w:rPr>
      </w:pPr>
      <w:r>
        <w:rPr>
          <w:noProof/>
        </w:rPr>
        <w:t>D.2.10.2</w:t>
      </w:r>
      <w:r>
        <w:rPr>
          <w:rFonts w:ascii="Calibri" w:hAnsi="Calibri"/>
          <w:noProof/>
          <w:kern w:val="2"/>
          <w:sz w:val="22"/>
          <w:szCs w:val="22"/>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_Toc146406548 \h </w:instrText>
      </w:r>
      <w:r>
        <w:rPr>
          <w:noProof/>
        </w:rPr>
      </w:r>
      <w:r>
        <w:rPr>
          <w:noProof/>
        </w:rPr>
        <w:fldChar w:fldCharType="separate"/>
      </w:r>
      <w:r>
        <w:rPr>
          <w:noProof/>
        </w:rPr>
        <w:t>70</w:t>
      </w:r>
      <w:r>
        <w:rPr>
          <w:noProof/>
        </w:rPr>
        <w:fldChar w:fldCharType="end"/>
      </w:r>
    </w:p>
    <w:p w14:paraId="334B9DD0" w14:textId="1A9CAAD1" w:rsidR="00822785" w:rsidRDefault="00822785">
      <w:pPr>
        <w:pStyle w:val="TOC3"/>
        <w:rPr>
          <w:rFonts w:ascii="Calibri" w:hAnsi="Calibri"/>
          <w:noProof/>
          <w:kern w:val="2"/>
          <w:sz w:val="22"/>
          <w:szCs w:val="22"/>
        </w:rPr>
      </w:pPr>
      <w:r>
        <w:rPr>
          <w:noProof/>
        </w:rPr>
        <w:t>D.2.10.3</w:t>
      </w:r>
      <w:r>
        <w:rPr>
          <w:rFonts w:ascii="Calibri" w:hAnsi="Calibri"/>
          <w:noProof/>
          <w:kern w:val="2"/>
          <w:sz w:val="22"/>
          <w:szCs w:val="22"/>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_Toc146406549 \h </w:instrText>
      </w:r>
      <w:r>
        <w:rPr>
          <w:noProof/>
        </w:rPr>
      </w:r>
      <w:r>
        <w:rPr>
          <w:noProof/>
        </w:rPr>
        <w:fldChar w:fldCharType="separate"/>
      </w:r>
      <w:r>
        <w:rPr>
          <w:noProof/>
        </w:rPr>
        <w:t>70</w:t>
      </w:r>
      <w:r>
        <w:rPr>
          <w:noProof/>
        </w:rPr>
        <w:fldChar w:fldCharType="end"/>
      </w:r>
    </w:p>
    <w:p w14:paraId="76F20CFA" w14:textId="2C417488" w:rsidR="00822785" w:rsidRDefault="00822785">
      <w:pPr>
        <w:pStyle w:val="TOC3"/>
        <w:rPr>
          <w:rFonts w:ascii="Calibri" w:hAnsi="Calibri"/>
          <w:noProof/>
          <w:kern w:val="2"/>
          <w:sz w:val="22"/>
          <w:szCs w:val="22"/>
        </w:rPr>
      </w:pPr>
      <w:r>
        <w:rPr>
          <w:noProof/>
        </w:rPr>
        <w:t>D.2.11</w:t>
      </w:r>
      <w:r>
        <w:rPr>
          <w:rFonts w:ascii="Calibri" w:hAnsi="Calibri"/>
          <w:noProof/>
          <w:kern w:val="2"/>
          <w:sz w:val="22"/>
          <w:szCs w:val="22"/>
        </w:rPr>
        <w:tab/>
      </w:r>
      <w:r>
        <w:rPr>
          <w:noProof/>
        </w:rPr>
        <w:t>Modulation scheme selections</w:t>
      </w:r>
      <w:r>
        <w:rPr>
          <w:noProof/>
        </w:rPr>
        <w:tab/>
      </w:r>
      <w:r>
        <w:rPr>
          <w:noProof/>
        </w:rPr>
        <w:fldChar w:fldCharType="begin" w:fldLock="1"/>
      </w:r>
      <w:r>
        <w:rPr>
          <w:noProof/>
        </w:rPr>
        <w:instrText xml:space="preserve"> PAGEREF _Toc146406550 \h </w:instrText>
      </w:r>
      <w:r>
        <w:rPr>
          <w:noProof/>
        </w:rPr>
      </w:r>
      <w:r>
        <w:rPr>
          <w:noProof/>
        </w:rPr>
        <w:fldChar w:fldCharType="separate"/>
      </w:r>
      <w:r>
        <w:rPr>
          <w:noProof/>
        </w:rPr>
        <w:t>70</w:t>
      </w:r>
      <w:r>
        <w:rPr>
          <w:noProof/>
        </w:rPr>
        <w:fldChar w:fldCharType="end"/>
      </w:r>
    </w:p>
    <w:p w14:paraId="3EE8B98C" w14:textId="0BE07330" w:rsidR="00822785" w:rsidRDefault="00822785">
      <w:pPr>
        <w:pStyle w:val="TOC3"/>
        <w:rPr>
          <w:rFonts w:ascii="Calibri" w:hAnsi="Calibri"/>
          <w:noProof/>
          <w:kern w:val="2"/>
          <w:sz w:val="22"/>
          <w:szCs w:val="22"/>
        </w:rPr>
      </w:pPr>
      <w:r>
        <w:rPr>
          <w:noProof/>
        </w:rPr>
        <w:t>D.2.12</w:t>
      </w:r>
      <w:r>
        <w:rPr>
          <w:rFonts w:ascii="Calibri" w:hAnsi="Calibri"/>
          <w:noProof/>
          <w:kern w:val="2"/>
          <w:sz w:val="22"/>
          <w:szCs w:val="22"/>
        </w:rPr>
        <w:tab/>
      </w:r>
      <w:r>
        <w:rPr>
          <w:noProof/>
        </w:rPr>
        <w:t>Current test completion status per EN-DC configuration</w:t>
      </w:r>
      <w:r>
        <w:rPr>
          <w:noProof/>
        </w:rPr>
        <w:tab/>
      </w:r>
      <w:r>
        <w:rPr>
          <w:noProof/>
        </w:rPr>
        <w:fldChar w:fldCharType="begin" w:fldLock="1"/>
      </w:r>
      <w:r>
        <w:rPr>
          <w:noProof/>
        </w:rPr>
        <w:instrText xml:space="preserve"> PAGEREF _Toc146406551 \h </w:instrText>
      </w:r>
      <w:r>
        <w:rPr>
          <w:noProof/>
        </w:rPr>
      </w:r>
      <w:r>
        <w:rPr>
          <w:noProof/>
        </w:rPr>
        <w:fldChar w:fldCharType="separate"/>
      </w:r>
      <w:r>
        <w:rPr>
          <w:noProof/>
        </w:rPr>
        <w:t>71</w:t>
      </w:r>
      <w:r>
        <w:rPr>
          <w:noProof/>
        </w:rPr>
        <w:fldChar w:fldCharType="end"/>
      </w:r>
    </w:p>
    <w:p w14:paraId="01230AE7" w14:textId="1C7A52DC" w:rsidR="00822785" w:rsidRDefault="00822785">
      <w:pPr>
        <w:pStyle w:val="TOC9"/>
        <w:rPr>
          <w:rFonts w:ascii="Calibri" w:hAnsi="Calibri"/>
          <w:b w:val="0"/>
          <w:noProof/>
          <w:kern w:val="2"/>
          <w:szCs w:val="22"/>
        </w:rPr>
      </w:pPr>
      <w:r>
        <w:rPr>
          <w:noProof/>
        </w:rPr>
        <w:t>Annex E: Change history</w:t>
      </w:r>
      <w:r>
        <w:rPr>
          <w:noProof/>
        </w:rPr>
        <w:tab/>
      </w:r>
      <w:r>
        <w:rPr>
          <w:noProof/>
        </w:rPr>
        <w:fldChar w:fldCharType="begin" w:fldLock="1"/>
      </w:r>
      <w:r>
        <w:rPr>
          <w:noProof/>
        </w:rPr>
        <w:instrText xml:space="preserve"> PAGEREF _Toc146406552 \h </w:instrText>
      </w:r>
      <w:r>
        <w:rPr>
          <w:noProof/>
        </w:rPr>
      </w:r>
      <w:r>
        <w:rPr>
          <w:noProof/>
        </w:rPr>
        <w:fldChar w:fldCharType="separate"/>
      </w:r>
      <w:r>
        <w:rPr>
          <w:noProof/>
        </w:rPr>
        <w:t>72</w:t>
      </w:r>
      <w:r>
        <w:rPr>
          <w:noProof/>
        </w:rPr>
        <w:fldChar w:fldCharType="end"/>
      </w:r>
    </w:p>
    <w:p w14:paraId="7E488E1F" w14:textId="3865E7A1"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46406476"/>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46406477"/>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46406478"/>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08384F9A" w14:textId="77777777" w:rsidR="004F34D4" w:rsidRDefault="006060A9" w:rsidP="004F34D4">
      <w:pPr>
        <w:keepLines/>
        <w:overflowPunct/>
        <w:autoSpaceDE/>
        <w:autoSpaceDN/>
        <w:adjustRightInd/>
        <w:ind w:left="1702" w:hanging="1418"/>
        <w:textAlignment w:val="auto"/>
        <w:rPr>
          <w:lang w:eastAsia="ja-JP"/>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62B6F783" w14:textId="735272ED" w:rsidR="00B07FB6" w:rsidRPr="00E80F49" w:rsidRDefault="004F34D4" w:rsidP="004F34D4">
      <w:pPr>
        <w:keepLines/>
        <w:overflowPunct/>
        <w:autoSpaceDE/>
        <w:autoSpaceDN/>
        <w:adjustRightInd/>
        <w:ind w:left="1702" w:hanging="1418"/>
        <w:textAlignment w:val="auto"/>
        <w:rPr>
          <w:rFonts w:eastAsia="Malgun Gothic"/>
          <w:lang w:eastAsia="en-US"/>
        </w:rPr>
      </w:pPr>
      <w:r>
        <w:rPr>
          <w:lang w:eastAsia="ja-JP"/>
        </w:rPr>
        <w:t>[10]</w:t>
      </w:r>
      <w:r>
        <w:rPr>
          <w:lang w:eastAsia="ja-JP"/>
        </w:rPr>
        <w:tab/>
        <w:t>3GPP TS 38.521-5: “NR; UE conformance specification; Radio transmission and reception; Part 5: Satellite access Radio Frequency (RF) and performance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46406479"/>
      <w:bookmarkEnd w:id="38"/>
      <w:bookmarkEnd w:id="39"/>
      <w:bookmarkEnd w:id="40"/>
      <w:bookmarkEnd w:id="41"/>
      <w:r w:rsidRPr="00E80F49">
        <w:lastRenderedPageBreak/>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46406480"/>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46406481"/>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46406482"/>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46406483"/>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46406484"/>
      <w:r w:rsidRPr="00E80F49">
        <w:lastRenderedPageBreak/>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46406485"/>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46406486"/>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6"/>
        <w:gridCol w:w="1461"/>
        <w:gridCol w:w="4537"/>
        <w:gridCol w:w="1834"/>
        <w:gridCol w:w="112"/>
        <w:tblGridChange w:id="125">
          <w:tblGrid>
            <w:gridCol w:w="2136"/>
            <w:gridCol w:w="1461"/>
            <w:gridCol w:w="4537"/>
            <w:gridCol w:w="1834"/>
            <w:gridCol w:w="112"/>
          </w:tblGrid>
        </w:tblGridChange>
      </w:tblGrid>
      <w:tr w:rsidR="00915D89" w:rsidRPr="00E80F49" w14:paraId="6233B7E4" w14:textId="77777777" w:rsidTr="00822785">
        <w:trPr>
          <w:gridAfter w:val="1"/>
          <w:wAfter w:w="112" w:type="dxa"/>
          <w:trHeight w:val="248"/>
        </w:trPr>
        <w:tc>
          <w:tcPr>
            <w:tcW w:w="2136" w:type="dxa"/>
            <w:vAlign w:val="center"/>
          </w:tcPr>
          <w:p w14:paraId="50AC2CD8" w14:textId="77777777" w:rsidR="00915D89" w:rsidRPr="00E80F49" w:rsidRDefault="00915D89" w:rsidP="00750578">
            <w:pPr>
              <w:pStyle w:val="TAH"/>
              <w:rPr>
                <w:rFonts w:cs="Arial"/>
              </w:rPr>
            </w:pPr>
            <w:r w:rsidRPr="00E80F49">
              <w:t>Subclause</w:t>
            </w:r>
          </w:p>
        </w:tc>
        <w:tc>
          <w:tcPr>
            <w:tcW w:w="1461"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37"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3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822785">
        <w:trPr>
          <w:gridAfter w:val="1"/>
          <w:wAfter w:w="112" w:type="dxa"/>
          <w:trHeight w:val="248"/>
        </w:trPr>
        <w:tc>
          <w:tcPr>
            <w:tcW w:w="2136"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61" w:type="dxa"/>
            <w:shd w:val="clear" w:color="auto" w:fill="auto"/>
            <w:vAlign w:val="center"/>
          </w:tcPr>
          <w:p w14:paraId="47913468" w14:textId="77777777" w:rsidR="00915D89" w:rsidRPr="00E80F49" w:rsidRDefault="00915D89" w:rsidP="00E201E9">
            <w:pPr>
              <w:pStyle w:val="TAC"/>
            </w:pPr>
            <w:r w:rsidRPr="00E80F49">
              <w:t>540</w:t>
            </w:r>
          </w:p>
        </w:tc>
        <w:tc>
          <w:tcPr>
            <w:tcW w:w="4537"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3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822785">
        <w:trPr>
          <w:gridAfter w:val="1"/>
          <w:wAfter w:w="112" w:type="dxa"/>
          <w:trHeight w:val="248"/>
        </w:trPr>
        <w:tc>
          <w:tcPr>
            <w:tcW w:w="2136"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61"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37" w:type="dxa"/>
            <w:shd w:val="clear" w:color="auto" w:fill="auto"/>
            <w:vAlign w:val="center"/>
          </w:tcPr>
          <w:p w14:paraId="6CA09C4B" w14:textId="72B4C026" w:rsidR="00915D89" w:rsidRPr="00E80F49" w:rsidRDefault="00C03937" w:rsidP="00DA636D">
            <w:pPr>
              <w:pStyle w:val="TAL"/>
            </w:pPr>
            <w:r w:rsidRPr="00E80F49">
              <w:t>”</w:t>
            </w:r>
            <w:r w:rsidR="008251A6" w:rsidRPr="00E80F49">
              <w:t>38.521-1_TPanalysis_6.2.2_MPR_6.5.2.2_SEM_6.5.2.4.1_NR_ACLR</w:t>
            </w:r>
            <w:r w:rsidR="002A3D21" w:rsidRPr="00E80F49">
              <w:t>_</w:t>
            </w:r>
            <w:r w:rsidR="00EE0433" w:rsidRPr="00EE0433">
              <w:t>v5</w:t>
            </w:r>
            <w:r w:rsidR="008251A6" w:rsidRPr="00E80F49">
              <w:t>.zip</w:t>
            </w:r>
            <w:r w:rsidR="00915D89" w:rsidRPr="00E80F49">
              <w:t>”</w:t>
            </w:r>
          </w:p>
        </w:tc>
        <w:tc>
          <w:tcPr>
            <w:tcW w:w="1834" w:type="dxa"/>
            <w:vAlign w:val="center"/>
          </w:tcPr>
          <w:p w14:paraId="6898E600" w14:textId="4116C46A" w:rsidR="00915D89" w:rsidRPr="00E80F49" w:rsidRDefault="00915D89" w:rsidP="00DA636D">
            <w:pPr>
              <w:pStyle w:val="TAL"/>
              <w:rPr>
                <w:lang w:eastAsia="zh-CN"/>
              </w:rPr>
            </w:pPr>
            <w:r w:rsidRPr="00E80F49">
              <w:t>RAN5#</w:t>
            </w:r>
            <w:r w:rsidR="00EE0433" w:rsidRPr="00EE0433">
              <w:rPr>
                <w:lang w:eastAsia="zh-CN"/>
              </w:rPr>
              <w:t>99</w:t>
            </w:r>
          </w:p>
        </w:tc>
      </w:tr>
      <w:tr w:rsidR="00915D89" w:rsidRPr="00E80F49" w14:paraId="26234A0A" w14:textId="77777777" w:rsidTr="00822785">
        <w:trPr>
          <w:gridAfter w:val="1"/>
          <w:wAfter w:w="112" w:type="dxa"/>
          <w:trHeight w:val="248"/>
        </w:trPr>
        <w:tc>
          <w:tcPr>
            <w:tcW w:w="2136" w:type="dxa"/>
            <w:vAlign w:val="center"/>
          </w:tcPr>
          <w:p w14:paraId="75669810" w14:textId="77777777" w:rsidR="00915D89" w:rsidRPr="00E80F49" w:rsidRDefault="00915D89" w:rsidP="002B27A8">
            <w:pPr>
              <w:pStyle w:val="TAL"/>
            </w:pPr>
            <w:r w:rsidRPr="00E80F49">
              <w:t>6.2.3</w:t>
            </w:r>
            <w:r w:rsidRPr="00E80F49">
              <w:tab/>
              <w:t>UE A-MPR</w:t>
            </w:r>
          </w:p>
        </w:tc>
        <w:tc>
          <w:tcPr>
            <w:tcW w:w="1461" w:type="dxa"/>
            <w:shd w:val="clear" w:color="auto" w:fill="auto"/>
          </w:tcPr>
          <w:p w14:paraId="7BE4A368" w14:textId="77777777" w:rsidR="00915D89" w:rsidRPr="00E80F49" w:rsidRDefault="00EE0740" w:rsidP="002B27A8">
            <w:pPr>
              <w:pStyle w:val="TAC"/>
            </w:pPr>
            <w:r w:rsidRPr="00E80F49">
              <w:t>See clause 4.1.2.1</w:t>
            </w:r>
          </w:p>
        </w:tc>
        <w:tc>
          <w:tcPr>
            <w:tcW w:w="4537" w:type="dxa"/>
            <w:shd w:val="clear" w:color="auto" w:fill="auto"/>
          </w:tcPr>
          <w:p w14:paraId="0D5DC7E4" w14:textId="77777777" w:rsidR="00915D89" w:rsidRPr="00E80F49" w:rsidRDefault="00EE0740" w:rsidP="002B27A8">
            <w:pPr>
              <w:pStyle w:val="TAL"/>
            </w:pPr>
            <w:r w:rsidRPr="00E80F49">
              <w:t>See clause 4.1.2.1</w:t>
            </w:r>
          </w:p>
        </w:tc>
        <w:tc>
          <w:tcPr>
            <w:tcW w:w="183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822785">
        <w:trPr>
          <w:gridAfter w:val="1"/>
          <w:wAfter w:w="112" w:type="dxa"/>
          <w:trHeight w:val="248"/>
        </w:trPr>
        <w:tc>
          <w:tcPr>
            <w:tcW w:w="2136"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61"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37"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3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822785">
        <w:trPr>
          <w:gridAfter w:val="1"/>
          <w:wAfter w:w="112" w:type="dxa"/>
          <w:trHeight w:val="248"/>
        </w:trPr>
        <w:tc>
          <w:tcPr>
            <w:tcW w:w="2136"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61"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37"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3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822785">
        <w:trPr>
          <w:gridAfter w:val="1"/>
          <w:wAfter w:w="112" w:type="dxa"/>
          <w:trHeight w:val="248"/>
        </w:trPr>
        <w:tc>
          <w:tcPr>
            <w:tcW w:w="2136"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61" w:type="dxa"/>
            <w:shd w:val="clear" w:color="auto" w:fill="auto"/>
            <w:vAlign w:val="center"/>
          </w:tcPr>
          <w:p w14:paraId="23898E8C" w14:textId="4EA20F08"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w:t>
            </w:r>
            <w:r w:rsidR="005741F2" w:rsidRPr="005741F2">
              <w:rPr>
                <w:rFonts w:ascii="Arial" w:hAnsi="Arial" w:cs="Arial"/>
                <w:sz w:val="18"/>
                <w:lang w:eastAsia="zh-CN"/>
              </w:rPr>
              <w:t>80</w:t>
            </w:r>
          </w:p>
          <w:p w14:paraId="333AF8E6" w14:textId="1AC649FE"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0DF1814D" w:rsidR="008F0EC0" w:rsidRPr="00E80F49" w:rsidRDefault="005741F2" w:rsidP="008F0EC0">
            <w:pPr>
              <w:keepNext/>
              <w:keepLines/>
              <w:spacing w:after="0"/>
              <w:jc w:val="center"/>
              <w:rPr>
                <w:rFonts w:ascii="Arial" w:hAnsi="Arial" w:cs="Arial"/>
                <w:sz w:val="18"/>
                <w:lang w:eastAsia="zh-CN"/>
              </w:rPr>
            </w:pPr>
            <w:r w:rsidRPr="005741F2">
              <w:rPr>
                <w:rFonts w:ascii="Arial" w:hAnsi="Arial" w:cs="Arial"/>
                <w:sz w:val="18"/>
                <w:lang w:eastAsia="zh-CN"/>
              </w:rPr>
              <w:t>1080</w:t>
            </w:r>
            <w:r w:rsidR="008F0EC0" w:rsidRPr="00E80F49">
              <w:rPr>
                <w:rFonts w:ascii="Arial" w:hAnsi="Arial" w:cs="Arial"/>
                <w:sz w:val="18"/>
                <w:lang w:eastAsia="zh-CN"/>
              </w:rPr>
              <w:t xml:space="preserve"> (non-contiguous RB allocation)</w:t>
            </w:r>
          </w:p>
          <w:p w14:paraId="6F2E4F6C" w14:textId="7D74120A"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w:t>
            </w:r>
            <w:r w:rsidR="005741F2" w:rsidRPr="005741F2">
              <w:rPr>
                <w:rFonts w:ascii="Arial" w:hAnsi="Arial" w:cs="Arial"/>
                <w:sz w:val="18"/>
                <w:lang w:eastAsia="zh-CN"/>
              </w:rPr>
              <w:t>880</w:t>
            </w:r>
          </w:p>
        </w:tc>
        <w:tc>
          <w:tcPr>
            <w:tcW w:w="4537" w:type="dxa"/>
            <w:shd w:val="clear" w:color="auto" w:fill="auto"/>
            <w:vAlign w:val="center"/>
          </w:tcPr>
          <w:p w14:paraId="5EA9D5C6" w14:textId="697AB061" w:rsidR="00D03BE6" w:rsidRPr="00E80F49" w:rsidRDefault="005741F2" w:rsidP="005F258C">
            <w:pPr>
              <w:keepNext/>
              <w:keepLines/>
              <w:spacing w:after="0"/>
              <w:rPr>
                <w:rFonts w:ascii="Arial" w:hAnsi="Arial"/>
                <w:sz w:val="18"/>
              </w:rPr>
            </w:pPr>
            <w:r w:rsidRPr="005741F2">
              <w:rPr>
                <w:rFonts w:ascii="Arial" w:hAnsi="Arial"/>
                <w:sz w:val="18"/>
              </w:rPr>
              <w:t>“38.521-1_TPanalysis_6.2A.2_MPR_6.5A.2.4.1_ACLR_6.5A.2.2.1_SEM”</w:t>
            </w:r>
          </w:p>
        </w:tc>
        <w:tc>
          <w:tcPr>
            <w:tcW w:w="1834" w:type="dxa"/>
            <w:vAlign w:val="center"/>
          </w:tcPr>
          <w:p w14:paraId="347AEA5E" w14:textId="0EB97AB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5741F2" w:rsidRPr="005741F2">
              <w:rPr>
                <w:rFonts w:ascii="Arial" w:hAnsi="Arial"/>
                <w:sz w:val="18"/>
              </w:rPr>
              <w:t>8</w:t>
            </w:r>
          </w:p>
        </w:tc>
      </w:tr>
      <w:tr w:rsidR="00D03BE6" w:rsidRPr="00E80F49" w14:paraId="05F2BCC5" w14:textId="77777777" w:rsidTr="00822785">
        <w:trPr>
          <w:gridAfter w:val="1"/>
          <w:wAfter w:w="112" w:type="dxa"/>
          <w:trHeight w:val="248"/>
        </w:trPr>
        <w:tc>
          <w:tcPr>
            <w:tcW w:w="2136"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61"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37"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3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822785">
        <w:trPr>
          <w:gridAfter w:val="1"/>
          <w:wAfter w:w="112" w:type="dxa"/>
          <w:trHeight w:val="248"/>
        </w:trPr>
        <w:tc>
          <w:tcPr>
            <w:tcW w:w="2136"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61" w:type="dxa"/>
            <w:shd w:val="clear" w:color="auto" w:fill="auto"/>
            <w:vAlign w:val="center"/>
          </w:tcPr>
          <w:p w14:paraId="6234290E" w14:textId="77777777" w:rsidR="00915D89" w:rsidRPr="00E80F49" w:rsidRDefault="00915D89" w:rsidP="00E201E9">
            <w:pPr>
              <w:pStyle w:val="TAC"/>
            </w:pPr>
            <w:r w:rsidRPr="00E80F49">
              <w:t>270</w:t>
            </w:r>
          </w:p>
        </w:tc>
        <w:tc>
          <w:tcPr>
            <w:tcW w:w="4537"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3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822785">
        <w:trPr>
          <w:gridAfter w:val="1"/>
          <w:wAfter w:w="112" w:type="dxa"/>
          <w:trHeight w:val="248"/>
        </w:trPr>
        <w:tc>
          <w:tcPr>
            <w:tcW w:w="2136"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61"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37"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3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822785">
        <w:trPr>
          <w:gridAfter w:val="1"/>
          <w:wAfter w:w="112" w:type="dxa"/>
          <w:trHeight w:val="248"/>
        </w:trPr>
        <w:tc>
          <w:tcPr>
            <w:tcW w:w="2136"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61" w:type="dxa"/>
            <w:shd w:val="clear" w:color="auto" w:fill="auto"/>
            <w:vAlign w:val="center"/>
          </w:tcPr>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37" w:type="dxa"/>
            <w:shd w:val="clear" w:color="auto" w:fill="auto"/>
            <w:vAlign w:val="center"/>
          </w:tcPr>
          <w:p w14:paraId="7A739D67" w14:textId="4A6AD3ED" w:rsidR="009C1AAC" w:rsidRPr="00E80F49" w:rsidRDefault="009C1AAC" w:rsidP="009C1AAC">
            <w:pPr>
              <w:pStyle w:val="TAL"/>
            </w:pPr>
            <w:r w:rsidRPr="00E80F49">
              <w:t>“38.521-1_TPanalysis_6.2.2_MPR_6.5.2.2_SEM_6.5.2.4.1_NR_ACLR_</w:t>
            </w:r>
            <w:r w:rsidR="00EE0433" w:rsidRPr="00EE0433">
              <w:t>v5</w:t>
            </w:r>
            <w:r w:rsidR="00C845BB" w:rsidRPr="00E80F49">
              <w:t>.zip</w:t>
            </w:r>
          </w:p>
        </w:tc>
        <w:tc>
          <w:tcPr>
            <w:tcW w:w="1834" w:type="dxa"/>
            <w:vAlign w:val="center"/>
          </w:tcPr>
          <w:p w14:paraId="406A8163" w14:textId="7F510F6C" w:rsidR="009C1AAC" w:rsidRPr="00E80F49" w:rsidRDefault="009C1AAC" w:rsidP="009C1AAC">
            <w:pPr>
              <w:pStyle w:val="TAL"/>
            </w:pPr>
            <w:r w:rsidRPr="00E80F49">
              <w:t>RAN5#</w:t>
            </w:r>
            <w:r w:rsidR="00EE0433" w:rsidRPr="00EE0433">
              <w:rPr>
                <w:lang w:eastAsia="zh-CN"/>
              </w:rPr>
              <w:t>99</w:t>
            </w:r>
          </w:p>
        </w:tc>
      </w:tr>
      <w:tr w:rsidR="00915D89" w:rsidRPr="00E80F49" w14:paraId="1750D1D9" w14:textId="77777777" w:rsidTr="00822785">
        <w:trPr>
          <w:gridAfter w:val="1"/>
          <w:wAfter w:w="112" w:type="dxa"/>
          <w:trHeight w:val="248"/>
        </w:trPr>
        <w:tc>
          <w:tcPr>
            <w:tcW w:w="2136"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61"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37"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3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822785">
        <w:trPr>
          <w:gridAfter w:val="1"/>
          <w:wAfter w:w="112" w:type="dxa"/>
          <w:trHeight w:val="248"/>
        </w:trPr>
        <w:tc>
          <w:tcPr>
            <w:tcW w:w="2136"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61" w:type="dxa"/>
            <w:shd w:val="clear" w:color="auto" w:fill="auto"/>
            <w:vAlign w:val="center"/>
          </w:tcPr>
          <w:p w14:paraId="1982CEC5" w14:textId="77777777" w:rsidR="00915D89" w:rsidRPr="00E80F49" w:rsidRDefault="00915D89" w:rsidP="00066F97">
            <w:pPr>
              <w:pStyle w:val="TAC"/>
            </w:pPr>
            <w:r w:rsidRPr="00E80F49">
              <w:t>15</w:t>
            </w:r>
          </w:p>
        </w:tc>
        <w:tc>
          <w:tcPr>
            <w:tcW w:w="4537"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3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822785">
        <w:trPr>
          <w:gridAfter w:val="1"/>
          <w:wAfter w:w="112" w:type="dxa"/>
          <w:trHeight w:val="248"/>
        </w:trPr>
        <w:tc>
          <w:tcPr>
            <w:tcW w:w="2136" w:type="dxa"/>
            <w:vAlign w:val="center"/>
          </w:tcPr>
          <w:p w14:paraId="46BAF178" w14:textId="77777777" w:rsidR="00D26D0A" w:rsidRPr="00E80F49" w:rsidRDefault="00D26D0A" w:rsidP="00D26D0A">
            <w:pPr>
              <w:pStyle w:val="TAL"/>
            </w:pPr>
            <w:r w:rsidRPr="00E80F49">
              <w:t>6.3.1</w:t>
            </w:r>
            <w:r w:rsidRPr="00E80F49">
              <w:tab/>
              <w:t>Minimum output power</w:t>
            </w:r>
          </w:p>
        </w:tc>
        <w:tc>
          <w:tcPr>
            <w:tcW w:w="1461" w:type="dxa"/>
            <w:shd w:val="clear" w:color="auto" w:fill="auto"/>
            <w:vAlign w:val="center"/>
          </w:tcPr>
          <w:p w14:paraId="0CCE69A1" w14:textId="77777777" w:rsidR="00D26D0A" w:rsidRPr="00E80F49" w:rsidRDefault="00D26D0A" w:rsidP="00D26D0A">
            <w:pPr>
              <w:pStyle w:val="TAC"/>
            </w:pPr>
            <w:r w:rsidRPr="00E80F49">
              <w:t>45</w:t>
            </w:r>
          </w:p>
        </w:tc>
        <w:tc>
          <w:tcPr>
            <w:tcW w:w="4537"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3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822785">
        <w:trPr>
          <w:gridAfter w:val="1"/>
          <w:wAfter w:w="112" w:type="dxa"/>
          <w:trHeight w:val="248"/>
        </w:trPr>
        <w:tc>
          <w:tcPr>
            <w:tcW w:w="2136"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61" w:type="dxa"/>
            <w:shd w:val="clear" w:color="auto" w:fill="auto"/>
            <w:vAlign w:val="center"/>
          </w:tcPr>
          <w:p w14:paraId="0581B0CA" w14:textId="66628657" w:rsidR="00D26D0A" w:rsidRPr="00E80F49" w:rsidRDefault="00F57674" w:rsidP="00D26D0A">
            <w:pPr>
              <w:pStyle w:val="TAC"/>
            </w:pPr>
            <w:r>
              <w:t>180</w:t>
            </w:r>
          </w:p>
        </w:tc>
        <w:tc>
          <w:tcPr>
            <w:tcW w:w="4537"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3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822785">
        <w:trPr>
          <w:gridAfter w:val="1"/>
          <w:wAfter w:w="112" w:type="dxa"/>
          <w:trHeight w:val="248"/>
        </w:trPr>
        <w:tc>
          <w:tcPr>
            <w:tcW w:w="2136"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61" w:type="dxa"/>
            <w:shd w:val="clear" w:color="auto" w:fill="auto"/>
            <w:vAlign w:val="center"/>
          </w:tcPr>
          <w:p w14:paraId="1F11D85D" w14:textId="77777777" w:rsidR="00F57674" w:rsidRDefault="00F57674" w:rsidP="00F57674">
            <w:pPr>
              <w:pStyle w:val="TAC"/>
            </w:pPr>
          </w:p>
        </w:tc>
        <w:tc>
          <w:tcPr>
            <w:tcW w:w="4537"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3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822785">
        <w:trPr>
          <w:gridAfter w:val="1"/>
          <w:wAfter w:w="112" w:type="dxa"/>
          <w:trHeight w:val="248"/>
        </w:trPr>
        <w:tc>
          <w:tcPr>
            <w:tcW w:w="2136" w:type="dxa"/>
            <w:vAlign w:val="center"/>
          </w:tcPr>
          <w:p w14:paraId="30C7FA84" w14:textId="77777777" w:rsidR="00F57674" w:rsidRPr="00E80F49" w:rsidRDefault="00F57674" w:rsidP="00F57674">
            <w:pPr>
              <w:pStyle w:val="TAL"/>
            </w:pPr>
            <w:r w:rsidRPr="00E80F49">
              <w:t>6.3.3.6</w:t>
            </w:r>
            <w:r w:rsidRPr="00E80F49">
              <w:tab/>
              <w:t>SRS time mask</w:t>
            </w:r>
          </w:p>
        </w:tc>
        <w:tc>
          <w:tcPr>
            <w:tcW w:w="1461"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37"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3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822785">
        <w:trPr>
          <w:gridAfter w:val="1"/>
          <w:wAfter w:w="112" w:type="dxa"/>
          <w:trHeight w:val="113"/>
        </w:trPr>
        <w:tc>
          <w:tcPr>
            <w:tcW w:w="2136"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61" w:type="dxa"/>
            <w:vAlign w:val="center"/>
          </w:tcPr>
          <w:p w14:paraId="352752D7" w14:textId="77777777" w:rsidR="00F57674" w:rsidRPr="00E80F49" w:rsidRDefault="00F57674" w:rsidP="00F57674">
            <w:pPr>
              <w:pStyle w:val="TAC"/>
            </w:pPr>
            <w:r w:rsidRPr="00E80F49">
              <w:t>6</w:t>
            </w:r>
          </w:p>
        </w:tc>
        <w:tc>
          <w:tcPr>
            <w:tcW w:w="4537"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3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822785">
        <w:trPr>
          <w:gridAfter w:val="1"/>
          <w:wAfter w:w="112" w:type="dxa"/>
          <w:trHeight w:val="113"/>
        </w:trPr>
        <w:tc>
          <w:tcPr>
            <w:tcW w:w="2136" w:type="dxa"/>
            <w:vAlign w:val="center"/>
          </w:tcPr>
          <w:p w14:paraId="1F5B1F5E" w14:textId="77777777" w:rsidR="00F57674" w:rsidRPr="00E80F49" w:rsidRDefault="00F57674" w:rsidP="00F57674">
            <w:pPr>
              <w:pStyle w:val="TAL"/>
            </w:pPr>
            <w:r w:rsidRPr="00E80F49">
              <w:t>6.3.4.3</w:t>
            </w:r>
            <w:r w:rsidRPr="00E80F49">
              <w:tab/>
              <w:t>Relative power tolerance</w:t>
            </w:r>
          </w:p>
        </w:tc>
        <w:tc>
          <w:tcPr>
            <w:tcW w:w="1461" w:type="dxa"/>
            <w:vAlign w:val="center"/>
          </w:tcPr>
          <w:p w14:paraId="05CF0B6E" w14:textId="77777777" w:rsidR="00F57674" w:rsidRPr="00E80F49" w:rsidRDefault="00F57674" w:rsidP="00F57674">
            <w:pPr>
              <w:pStyle w:val="TAC"/>
            </w:pPr>
            <w:r w:rsidRPr="00E80F49">
              <w:t>TBD</w:t>
            </w:r>
          </w:p>
        </w:tc>
        <w:tc>
          <w:tcPr>
            <w:tcW w:w="4537"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3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822785">
        <w:trPr>
          <w:gridAfter w:val="1"/>
          <w:wAfter w:w="112" w:type="dxa"/>
          <w:trHeight w:val="113"/>
        </w:trPr>
        <w:tc>
          <w:tcPr>
            <w:tcW w:w="2136" w:type="dxa"/>
            <w:vAlign w:val="center"/>
          </w:tcPr>
          <w:p w14:paraId="2667674B" w14:textId="77777777" w:rsidR="00F57674" w:rsidRPr="00E80F49" w:rsidRDefault="00F57674" w:rsidP="00F57674">
            <w:pPr>
              <w:pStyle w:val="TAL"/>
            </w:pPr>
            <w:r w:rsidRPr="00E80F49">
              <w:t>6.3.4.4</w:t>
            </w:r>
            <w:r w:rsidRPr="00E80F49">
              <w:tab/>
              <w:t xml:space="preserve">Aggregate </w:t>
            </w:r>
            <w:r w:rsidRPr="00E80F49">
              <w:lastRenderedPageBreak/>
              <w:t>power tolerance</w:t>
            </w:r>
          </w:p>
        </w:tc>
        <w:tc>
          <w:tcPr>
            <w:tcW w:w="1461" w:type="dxa"/>
            <w:vAlign w:val="center"/>
          </w:tcPr>
          <w:p w14:paraId="67F26084" w14:textId="77777777" w:rsidR="00F57674" w:rsidRPr="00E80F49" w:rsidRDefault="00F57674" w:rsidP="00F57674">
            <w:pPr>
              <w:pStyle w:val="TAC"/>
            </w:pPr>
            <w:r w:rsidRPr="00E80F49">
              <w:lastRenderedPageBreak/>
              <w:t>PUCCH: 6</w:t>
            </w:r>
          </w:p>
          <w:p w14:paraId="586D919A" w14:textId="77777777" w:rsidR="00F57674" w:rsidRPr="00E80F49" w:rsidRDefault="00F57674" w:rsidP="00F57674">
            <w:pPr>
              <w:pStyle w:val="TAC"/>
            </w:pPr>
            <w:r w:rsidRPr="00E80F49">
              <w:lastRenderedPageBreak/>
              <w:t>PUSCH: 6</w:t>
            </w:r>
          </w:p>
        </w:tc>
        <w:tc>
          <w:tcPr>
            <w:tcW w:w="4537" w:type="dxa"/>
            <w:vAlign w:val="center"/>
          </w:tcPr>
          <w:p w14:paraId="7E779F20" w14:textId="77777777" w:rsidR="00F57674" w:rsidRPr="00E80F49" w:rsidRDefault="00F57674" w:rsidP="00F57674">
            <w:pPr>
              <w:pStyle w:val="TAL"/>
            </w:pPr>
            <w:r w:rsidRPr="00E80F49">
              <w:lastRenderedPageBreak/>
              <w:t>“38.521-1_TPanalysis_6.3.4.4_AggPtol</w:t>
            </w:r>
            <w:r w:rsidRPr="00E80F49">
              <w:rPr>
                <w:lang w:eastAsia="zh-CN"/>
              </w:rPr>
              <w:t>_v2</w:t>
            </w:r>
            <w:r w:rsidRPr="00E80F49">
              <w:t>.zip”</w:t>
            </w:r>
          </w:p>
        </w:tc>
        <w:tc>
          <w:tcPr>
            <w:tcW w:w="183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822785">
        <w:trPr>
          <w:gridAfter w:val="1"/>
          <w:wAfter w:w="112" w:type="dxa"/>
          <w:trHeight w:val="113"/>
        </w:trPr>
        <w:tc>
          <w:tcPr>
            <w:tcW w:w="2136"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61" w:type="dxa"/>
            <w:vAlign w:val="center"/>
          </w:tcPr>
          <w:p w14:paraId="15515733" w14:textId="77777777" w:rsidR="00F57674" w:rsidRPr="00E80F49" w:rsidRDefault="00F57674" w:rsidP="00F57674">
            <w:pPr>
              <w:pStyle w:val="TAC"/>
            </w:pPr>
            <w:r w:rsidRPr="00E80F49">
              <w:t>20</w:t>
            </w:r>
          </w:p>
        </w:tc>
        <w:tc>
          <w:tcPr>
            <w:tcW w:w="4537" w:type="dxa"/>
            <w:vAlign w:val="center"/>
          </w:tcPr>
          <w:p w14:paraId="6C8B05BC" w14:textId="77777777" w:rsidR="00F57674" w:rsidRPr="00E80F49" w:rsidRDefault="00F57674" w:rsidP="00F57674">
            <w:pPr>
              <w:pStyle w:val="TAL"/>
            </w:pPr>
            <w:r w:rsidRPr="00E80F49">
              <w:rPr>
                <w:rFonts w:eastAsia="??"/>
                <w:szCs w:val="32"/>
              </w:rPr>
              <w:t>38.521-1_TPanalysis_6.3A.1.1_MinOP_CA.zip</w:t>
            </w:r>
          </w:p>
        </w:tc>
        <w:tc>
          <w:tcPr>
            <w:tcW w:w="1834" w:type="dxa"/>
            <w:vAlign w:val="center"/>
          </w:tcPr>
          <w:p w14:paraId="2C67DEB5" w14:textId="77777777" w:rsidR="00F57674" w:rsidRPr="00E80F49" w:rsidRDefault="00F57674" w:rsidP="00F57674">
            <w:pPr>
              <w:pStyle w:val="TAL"/>
            </w:pPr>
            <w:r w:rsidRPr="00E80F49">
              <w:t>RAN5#83</w:t>
            </w:r>
          </w:p>
        </w:tc>
      </w:tr>
      <w:tr w:rsidR="00F57674" w:rsidRPr="00E80F49" w14:paraId="19224A44" w14:textId="77777777" w:rsidTr="00822785">
        <w:trPr>
          <w:gridAfter w:val="1"/>
          <w:wAfter w:w="112" w:type="dxa"/>
          <w:trHeight w:val="113"/>
        </w:trPr>
        <w:tc>
          <w:tcPr>
            <w:tcW w:w="2136"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61" w:type="dxa"/>
            <w:vAlign w:val="center"/>
          </w:tcPr>
          <w:p w14:paraId="173C6BC4" w14:textId="77777777" w:rsidR="00F57674" w:rsidRPr="00E80F49" w:rsidRDefault="00F57674" w:rsidP="00F57674">
            <w:pPr>
              <w:pStyle w:val="TAC"/>
            </w:pPr>
            <w:r w:rsidRPr="00E80F49">
              <w:t>40</w:t>
            </w:r>
          </w:p>
        </w:tc>
        <w:tc>
          <w:tcPr>
            <w:tcW w:w="4537" w:type="dxa"/>
            <w:vAlign w:val="center"/>
          </w:tcPr>
          <w:p w14:paraId="03FEFF8B" w14:textId="260051FF"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w:t>
            </w:r>
            <w:r w:rsidR="00502249" w:rsidRPr="00502249">
              <w:rPr>
                <w:rFonts w:eastAsia="??"/>
                <w:szCs w:val="32"/>
              </w:rPr>
              <w:t>_v1</w:t>
            </w:r>
            <w:r w:rsidRPr="00E80F49">
              <w:rPr>
                <w:rFonts w:eastAsia="??"/>
                <w:szCs w:val="32"/>
              </w:rPr>
              <w:t>.zip</w:t>
            </w:r>
            <w:r w:rsidRPr="00E80F49">
              <w:t>”</w:t>
            </w:r>
          </w:p>
        </w:tc>
        <w:tc>
          <w:tcPr>
            <w:tcW w:w="1834" w:type="dxa"/>
            <w:vAlign w:val="center"/>
          </w:tcPr>
          <w:p w14:paraId="689E39F5" w14:textId="63C9AAC0" w:rsidR="00F57674" w:rsidRPr="00E80F49" w:rsidRDefault="00F57674" w:rsidP="00F57674">
            <w:pPr>
              <w:pStyle w:val="TAL"/>
            </w:pPr>
            <w:r w:rsidRPr="00E80F49">
              <w:t>RAN5#</w:t>
            </w:r>
            <w:r w:rsidR="00502249" w:rsidRPr="00502249">
              <w:t>99</w:t>
            </w:r>
          </w:p>
        </w:tc>
      </w:tr>
      <w:tr w:rsidR="00F57674" w:rsidRPr="00E80F49" w14:paraId="128DE0AF" w14:textId="77777777" w:rsidTr="00822785">
        <w:trPr>
          <w:gridAfter w:val="1"/>
          <w:wAfter w:w="112" w:type="dxa"/>
          <w:trHeight w:val="113"/>
        </w:trPr>
        <w:tc>
          <w:tcPr>
            <w:tcW w:w="2136" w:type="dxa"/>
            <w:vAlign w:val="center"/>
          </w:tcPr>
          <w:p w14:paraId="3851EAAE" w14:textId="23B85669" w:rsidR="00F57674" w:rsidRPr="00E80F49" w:rsidRDefault="00F57674" w:rsidP="00F57674">
            <w:pPr>
              <w:pStyle w:val="TAL"/>
            </w:pPr>
            <w:r w:rsidRPr="00E80F49">
              <w:rPr>
                <w:lang w:eastAsia="zh-CN"/>
              </w:rPr>
              <w:t>6.3A.3.</w:t>
            </w:r>
            <w:r w:rsidR="00704BC8">
              <w:rPr>
                <w:lang w:eastAsia="zh-CN"/>
              </w:rPr>
              <w:t>2</w:t>
            </w:r>
            <w:r w:rsidRPr="00E80F49">
              <w:rPr>
                <w:lang w:eastAsia="zh-CN"/>
              </w:rPr>
              <w:tab/>
              <w:t>Time mask for switching between two uplink carriers</w:t>
            </w:r>
          </w:p>
        </w:tc>
        <w:tc>
          <w:tcPr>
            <w:tcW w:w="1461" w:type="dxa"/>
            <w:vAlign w:val="center"/>
          </w:tcPr>
          <w:p w14:paraId="39A4EFBA" w14:textId="19F49842" w:rsidR="00F57674" w:rsidRPr="00E80F49" w:rsidRDefault="00F57674" w:rsidP="00F57674">
            <w:pPr>
              <w:pStyle w:val="TAC"/>
            </w:pPr>
            <w:r w:rsidRPr="00E80F49">
              <w:rPr>
                <w:lang w:eastAsia="zh-CN"/>
              </w:rPr>
              <w:t>1</w:t>
            </w:r>
          </w:p>
        </w:tc>
        <w:tc>
          <w:tcPr>
            <w:tcW w:w="4537" w:type="dxa"/>
            <w:vAlign w:val="center"/>
          </w:tcPr>
          <w:p w14:paraId="078D763C" w14:textId="7D17DCCE" w:rsidR="00F57674" w:rsidRPr="00E80F49" w:rsidRDefault="00F57674" w:rsidP="00F57674">
            <w:pPr>
              <w:pStyle w:val="TAL"/>
            </w:pPr>
            <w:r w:rsidRPr="00E80F49">
              <w:rPr>
                <w:lang w:eastAsia="zh-CN"/>
              </w:rPr>
              <w:t>“38.521-1_TPanalysis_6.3A.3.</w:t>
            </w:r>
            <w:r w:rsidR="00704BC8" w:rsidRPr="00704BC8">
              <w:rPr>
                <w:lang w:eastAsia="zh-CN"/>
              </w:rPr>
              <w:t>2_6.3A.3.3</w:t>
            </w:r>
            <w:r w:rsidRPr="00E80F49">
              <w:rPr>
                <w:lang w:eastAsia="zh-CN"/>
              </w:rPr>
              <w:t>_TxSwitch_M.zip”</w:t>
            </w:r>
          </w:p>
        </w:tc>
        <w:tc>
          <w:tcPr>
            <w:tcW w:w="1834" w:type="dxa"/>
            <w:vAlign w:val="center"/>
          </w:tcPr>
          <w:p w14:paraId="58FD9018" w14:textId="5B8E7619" w:rsidR="00F57674" w:rsidRPr="00E80F49" w:rsidRDefault="00F57674" w:rsidP="00F57674">
            <w:pPr>
              <w:pStyle w:val="TAL"/>
            </w:pPr>
            <w:r w:rsidRPr="00E80F49">
              <w:t>RAN5#</w:t>
            </w:r>
            <w:r w:rsidR="00704BC8" w:rsidRPr="00704BC8">
              <w:t>100</w:t>
            </w:r>
          </w:p>
        </w:tc>
      </w:tr>
      <w:tr w:rsidR="00704BC8" w:rsidRPr="00E80F49" w14:paraId="6E224BDF" w14:textId="77777777" w:rsidTr="00822785">
        <w:trPr>
          <w:trHeight w:val="113"/>
        </w:trPr>
        <w:tc>
          <w:tcPr>
            <w:tcW w:w="2136" w:type="dxa"/>
            <w:vAlign w:val="center"/>
          </w:tcPr>
          <w:p w14:paraId="6B651C66" w14:textId="5842E489" w:rsidR="00704BC8" w:rsidRPr="00E80F49" w:rsidRDefault="00704BC8" w:rsidP="00704BC8">
            <w:pPr>
              <w:pStyle w:val="TAL"/>
              <w:rPr>
                <w:lang w:eastAsia="zh-CN"/>
              </w:rPr>
            </w:pPr>
            <w:r w:rsidRPr="00E80F49">
              <w:rPr>
                <w:lang w:eastAsia="zh-CN"/>
              </w:rPr>
              <w:t>6.3A.3.</w:t>
            </w:r>
            <w:r>
              <w:rPr>
                <w:lang w:eastAsia="zh-CN"/>
              </w:rPr>
              <w:t>3</w:t>
            </w:r>
            <w:r w:rsidRPr="00E80F49">
              <w:rPr>
                <w:lang w:eastAsia="zh-CN"/>
              </w:rPr>
              <w:tab/>
              <w:t>Time mask for switching between two uplink carriers</w:t>
            </w:r>
          </w:p>
        </w:tc>
        <w:tc>
          <w:tcPr>
            <w:tcW w:w="1461" w:type="dxa"/>
            <w:vAlign w:val="center"/>
          </w:tcPr>
          <w:p w14:paraId="20FF6214" w14:textId="19464C2A" w:rsidR="00704BC8" w:rsidRPr="00E80F49" w:rsidRDefault="00704BC8" w:rsidP="00704BC8">
            <w:pPr>
              <w:pStyle w:val="TAC"/>
              <w:rPr>
                <w:lang w:eastAsia="zh-CN"/>
              </w:rPr>
            </w:pPr>
            <w:r w:rsidRPr="00E80F49">
              <w:rPr>
                <w:lang w:eastAsia="zh-CN"/>
              </w:rPr>
              <w:t>1</w:t>
            </w:r>
          </w:p>
        </w:tc>
        <w:tc>
          <w:tcPr>
            <w:tcW w:w="4537" w:type="dxa"/>
            <w:vAlign w:val="center"/>
          </w:tcPr>
          <w:p w14:paraId="006257D6" w14:textId="38E4AC6B" w:rsidR="00704BC8" w:rsidRPr="00E80F49" w:rsidRDefault="00704BC8" w:rsidP="00704BC8">
            <w:pPr>
              <w:pStyle w:val="TAL"/>
              <w:rPr>
                <w:lang w:eastAsia="zh-CN"/>
              </w:rPr>
            </w:pPr>
            <w:r w:rsidRPr="00E80F49">
              <w:rPr>
                <w:lang w:eastAsia="zh-CN"/>
              </w:rPr>
              <w:t>“38.521-1_TPanalysis_6.3A.3.</w:t>
            </w:r>
            <w:r>
              <w:rPr>
                <w:lang w:eastAsia="zh-CN"/>
              </w:rPr>
              <w:t>2_6.3A.3.3</w:t>
            </w:r>
            <w:r w:rsidRPr="00E80F49">
              <w:rPr>
                <w:lang w:eastAsia="zh-CN"/>
              </w:rPr>
              <w:t>_TxSwitch_M.zip”</w:t>
            </w:r>
          </w:p>
        </w:tc>
        <w:tc>
          <w:tcPr>
            <w:tcW w:w="1946" w:type="dxa"/>
            <w:gridSpan w:val="2"/>
            <w:vAlign w:val="center"/>
          </w:tcPr>
          <w:p w14:paraId="57D0538E" w14:textId="37B75173" w:rsidR="00704BC8" w:rsidRPr="00E80F49" w:rsidRDefault="00704BC8" w:rsidP="00704BC8">
            <w:pPr>
              <w:pStyle w:val="TAL"/>
            </w:pPr>
            <w:r w:rsidRPr="00E80F49">
              <w:t>RAN5#</w:t>
            </w:r>
            <w:r>
              <w:t>100</w:t>
            </w:r>
          </w:p>
        </w:tc>
      </w:tr>
      <w:tr w:rsidR="00F57674" w:rsidRPr="00E80F49" w14:paraId="4DC2A974" w14:textId="77777777" w:rsidTr="00822785">
        <w:trPr>
          <w:gridAfter w:val="1"/>
          <w:wAfter w:w="112" w:type="dxa"/>
          <w:trHeight w:val="113"/>
        </w:trPr>
        <w:tc>
          <w:tcPr>
            <w:tcW w:w="2136"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61"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37"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E80F49">
              <w:rPr>
                <w:rFonts w:ascii="Arial" w:eastAsia="Malgun Gothic" w:hAnsi="Arial"/>
                <w:sz w:val="18"/>
                <w:lang w:eastAsia="en-US"/>
              </w:rPr>
              <w:t>“38.521-1_TPanalysis_6.3A.4.1_Abs_PTol_CA_v3.zip”</w:t>
            </w:r>
            <w:bookmarkEnd w:id="126"/>
          </w:p>
        </w:tc>
        <w:tc>
          <w:tcPr>
            <w:tcW w:w="183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822785">
        <w:trPr>
          <w:gridAfter w:val="1"/>
          <w:wAfter w:w="112" w:type="dxa"/>
          <w:trHeight w:val="113"/>
        </w:trPr>
        <w:tc>
          <w:tcPr>
            <w:tcW w:w="2136"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61"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37"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3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822785">
        <w:trPr>
          <w:gridAfter w:val="1"/>
          <w:wAfter w:w="112" w:type="dxa"/>
          <w:trHeight w:val="113"/>
        </w:trPr>
        <w:tc>
          <w:tcPr>
            <w:tcW w:w="2136"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61"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37"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3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7"/>
      <w:tr w:rsidR="00F57674" w:rsidRPr="00E80F49" w14:paraId="25F5CC5E" w14:textId="77777777" w:rsidTr="00822785">
        <w:trPr>
          <w:gridAfter w:val="1"/>
          <w:wAfter w:w="112" w:type="dxa"/>
          <w:trHeight w:val="248"/>
        </w:trPr>
        <w:tc>
          <w:tcPr>
            <w:tcW w:w="2136"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61"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37"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3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822785">
        <w:trPr>
          <w:gridAfter w:val="1"/>
          <w:wAfter w:w="112" w:type="dxa"/>
          <w:trHeight w:val="248"/>
        </w:trPr>
        <w:tc>
          <w:tcPr>
            <w:tcW w:w="2136"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61"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37"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3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822785">
        <w:trPr>
          <w:gridAfter w:val="1"/>
          <w:wAfter w:w="112" w:type="dxa"/>
          <w:trHeight w:val="248"/>
        </w:trPr>
        <w:tc>
          <w:tcPr>
            <w:tcW w:w="2136"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61"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37"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3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822785">
        <w:trPr>
          <w:gridAfter w:val="1"/>
          <w:wAfter w:w="112" w:type="dxa"/>
          <w:trHeight w:val="248"/>
        </w:trPr>
        <w:tc>
          <w:tcPr>
            <w:tcW w:w="2136"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61"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37"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3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822785">
        <w:trPr>
          <w:gridAfter w:val="1"/>
          <w:wAfter w:w="112" w:type="dxa"/>
          <w:trHeight w:val="248"/>
        </w:trPr>
        <w:tc>
          <w:tcPr>
            <w:tcW w:w="2136"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61"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37"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3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822785">
        <w:trPr>
          <w:gridAfter w:val="1"/>
          <w:wAfter w:w="112" w:type="dxa"/>
          <w:trHeight w:val="113"/>
        </w:trPr>
        <w:tc>
          <w:tcPr>
            <w:tcW w:w="2136" w:type="dxa"/>
            <w:vAlign w:val="center"/>
          </w:tcPr>
          <w:p w14:paraId="14F94CA2" w14:textId="77777777" w:rsidR="00F57674" w:rsidRPr="00E80F49" w:rsidRDefault="00F57674" w:rsidP="00F57674">
            <w:pPr>
              <w:pStyle w:val="TAL"/>
            </w:pPr>
            <w:r w:rsidRPr="00E80F49">
              <w:t>6.4.1</w:t>
            </w:r>
            <w:r w:rsidRPr="00E80F49">
              <w:tab/>
              <w:t>Frequency error</w:t>
            </w:r>
          </w:p>
        </w:tc>
        <w:tc>
          <w:tcPr>
            <w:tcW w:w="1461" w:type="dxa"/>
            <w:vAlign w:val="center"/>
          </w:tcPr>
          <w:p w14:paraId="3AFDB127" w14:textId="77777777" w:rsidR="00F57674" w:rsidRPr="00E80F49" w:rsidRDefault="00F57674" w:rsidP="00F57674">
            <w:pPr>
              <w:pStyle w:val="TAC"/>
            </w:pPr>
            <w:r w:rsidRPr="00E80F49">
              <w:t>5</w:t>
            </w:r>
          </w:p>
        </w:tc>
        <w:tc>
          <w:tcPr>
            <w:tcW w:w="4537" w:type="dxa"/>
            <w:vAlign w:val="center"/>
          </w:tcPr>
          <w:p w14:paraId="3181F7E4" w14:textId="77777777" w:rsidR="00F57674" w:rsidRPr="00E80F49" w:rsidRDefault="00F57674" w:rsidP="00F57674">
            <w:pPr>
              <w:pStyle w:val="TAL"/>
            </w:pPr>
            <w:r w:rsidRPr="00E80F49">
              <w:t>“38.521-1_TPanalysis_6.4.1_FreqErr_v3.zip”</w:t>
            </w:r>
          </w:p>
        </w:tc>
        <w:tc>
          <w:tcPr>
            <w:tcW w:w="183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822785">
        <w:trPr>
          <w:gridAfter w:val="1"/>
          <w:wAfter w:w="112" w:type="dxa"/>
          <w:trHeight w:val="113"/>
        </w:trPr>
        <w:tc>
          <w:tcPr>
            <w:tcW w:w="2136"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61"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37" w:type="dxa"/>
            <w:vAlign w:val="center"/>
          </w:tcPr>
          <w:p w14:paraId="7F7D6ABE" w14:textId="42DEC2D2" w:rsidR="00F57674" w:rsidRPr="00E80F49" w:rsidRDefault="00F57674" w:rsidP="00F57674">
            <w:pPr>
              <w:pStyle w:val="TAL"/>
            </w:pPr>
            <w:r w:rsidRPr="00E80F49">
              <w:t>“38.521-1_TPanalysis_6.4.2.1_EVM_v3.zip”</w:t>
            </w:r>
          </w:p>
        </w:tc>
        <w:tc>
          <w:tcPr>
            <w:tcW w:w="183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822785">
        <w:trPr>
          <w:gridAfter w:val="1"/>
          <w:wAfter w:w="112" w:type="dxa"/>
          <w:trHeight w:val="113"/>
        </w:trPr>
        <w:tc>
          <w:tcPr>
            <w:tcW w:w="2136"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61" w:type="dxa"/>
            <w:vAlign w:val="center"/>
          </w:tcPr>
          <w:p w14:paraId="7A94336E" w14:textId="78328626" w:rsidR="00F57674" w:rsidRPr="00E80F49" w:rsidRDefault="00F57674" w:rsidP="00F57674">
            <w:pPr>
              <w:pStyle w:val="TAC"/>
            </w:pPr>
            <w:r w:rsidRPr="00E80F49">
              <w:t xml:space="preserve">PUSCH: 36 </w:t>
            </w:r>
          </w:p>
        </w:tc>
        <w:tc>
          <w:tcPr>
            <w:tcW w:w="4537" w:type="dxa"/>
            <w:vAlign w:val="center"/>
          </w:tcPr>
          <w:p w14:paraId="2285EEB6" w14:textId="455150CC" w:rsidR="00F57674" w:rsidRPr="00E80F49" w:rsidRDefault="00F57674" w:rsidP="00F57674">
            <w:pPr>
              <w:pStyle w:val="TAL"/>
            </w:pPr>
            <w:r w:rsidRPr="00E80F49">
              <w:t>“38.521-1_TPanalysis_6.4.2.1_EVM_v3.zip”</w:t>
            </w:r>
          </w:p>
        </w:tc>
        <w:tc>
          <w:tcPr>
            <w:tcW w:w="183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822785">
        <w:trPr>
          <w:gridAfter w:val="1"/>
          <w:wAfter w:w="112" w:type="dxa"/>
          <w:trHeight w:val="113"/>
        </w:trPr>
        <w:tc>
          <w:tcPr>
            <w:tcW w:w="2136" w:type="dxa"/>
            <w:vAlign w:val="center"/>
          </w:tcPr>
          <w:p w14:paraId="61C97850" w14:textId="77777777" w:rsidR="00F57674" w:rsidRPr="00E80F49" w:rsidRDefault="00F57674" w:rsidP="00F57674">
            <w:pPr>
              <w:pStyle w:val="TAL"/>
            </w:pPr>
            <w:r w:rsidRPr="00E80F49">
              <w:t>6.4.2.2</w:t>
            </w:r>
            <w:r w:rsidRPr="00E80F49">
              <w:tab/>
              <w:t>Carrier leakage</w:t>
            </w:r>
          </w:p>
        </w:tc>
        <w:tc>
          <w:tcPr>
            <w:tcW w:w="1461" w:type="dxa"/>
            <w:vAlign w:val="center"/>
          </w:tcPr>
          <w:p w14:paraId="0919744D" w14:textId="77777777" w:rsidR="00F57674" w:rsidRPr="00E80F49" w:rsidRDefault="00F57674" w:rsidP="00F57674">
            <w:pPr>
              <w:pStyle w:val="TAC"/>
            </w:pPr>
            <w:r w:rsidRPr="00E80F49">
              <w:t>3</w:t>
            </w:r>
          </w:p>
        </w:tc>
        <w:tc>
          <w:tcPr>
            <w:tcW w:w="4537" w:type="dxa"/>
            <w:vAlign w:val="center"/>
          </w:tcPr>
          <w:p w14:paraId="308F5C48" w14:textId="77777777" w:rsidR="00F57674" w:rsidRPr="00E80F49" w:rsidRDefault="00F57674" w:rsidP="00F57674">
            <w:pPr>
              <w:pStyle w:val="TAL"/>
            </w:pPr>
            <w:r w:rsidRPr="00E80F49">
              <w:t>“38.521-1_TPanalysis_6.4.2.2_CarrLeak_v2.zip”</w:t>
            </w:r>
          </w:p>
        </w:tc>
        <w:tc>
          <w:tcPr>
            <w:tcW w:w="183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822785">
        <w:trPr>
          <w:gridAfter w:val="1"/>
          <w:wAfter w:w="112" w:type="dxa"/>
          <w:trHeight w:val="113"/>
        </w:trPr>
        <w:tc>
          <w:tcPr>
            <w:tcW w:w="2136" w:type="dxa"/>
            <w:vAlign w:val="center"/>
          </w:tcPr>
          <w:p w14:paraId="1F535CDC" w14:textId="77777777" w:rsidR="00F57674" w:rsidRPr="00E80F49" w:rsidRDefault="00F57674" w:rsidP="00F57674">
            <w:pPr>
              <w:pStyle w:val="TAL"/>
            </w:pPr>
            <w:r w:rsidRPr="00E80F49">
              <w:t>6.4.2.3</w:t>
            </w:r>
            <w:r w:rsidRPr="00E80F49">
              <w:tab/>
              <w:t>In-band emissions</w:t>
            </w:r>
          </w:p>
        </w:tc>
        <w:tc>
          <w:tcPr>
            <w:tcW w:w="1461" w:type="dxa"/>
            <w:vAlign w:val="center"/>
          </w:tcPr>
          <w:p w14:paraId="5C1E161F" w14:textId="77777777" w:rsidR="00F57674" w:rsidRPr="00E80F49" w:rsidRDefault="00F57674" w:rsidP="00F57674">
            <w:pPr>
              <w:pStyle w:val="TAC"/>
            </w:pPr>
            <w:r w:rsidRPr="00E80F49">
              <w:t>36</w:t>
            </w:r>
          </w:p>
        </w:tc>
        <w:tc>
          <w:tcPr>
            <w:tcW w:w="4537" w:type="dxa"/>
            <w:vAlign w:val="center"/>
          </w:tcPr>
          <w:p w14:paraId="094397EE" w14:textId="77777777" w:rsidR="00F57674" w:rsidRPr="00E80F49" w:rsidRDefault="00F57674" w:rsidP="00F57674">
            <w:pPr>
              <w:pStyle w:val="TAL"/>
            </w:pPr>
            <w:r w:rsidRPr="00E80F49">
              <w:t>“38.521-1_TPanalysis_6.4.2.3_IE_2.zip”</w:t>
            </w:r>
          </w:p>
        </w:tc>
        <w:tc>
          <w:tcPr>
            <w:tcW w:w="183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822785">
        <w:trPr>
          <w:gridAfter w:val="1"/>
          <w:wAfter w:w="112" w:type="dxa"/>
          <w:trHeight w:val="113"/>
        </w:trPr>
        <w:tc>
          <w:tcPr>
            <w:tcW w:w="2136"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61" w:type="dxa"/>
            <w:vAlign w:val="center"/>
          </w:tcPr>
          <w:p w14:paraId="3CF02090" w14:textId="77777777" w:rsidR="00F57674" w:rsidRPr="00E80F49" w:rsidRDefault="00F57674" w:rsidP="00F57674">
            <w:pPr>
              <w:pStyle w:val="TAC"/>
            </w:pPr>
            <w:r w:rsidRPr="00E80F49">
              <w:t>90</w:t>
            </w:r>
          </w:p>
        </w:tc>
        <w:tc>
          <w:tcPr>
            <w:tcW w:w="4537"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3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822785">
        <w:trPr>
          <w:gridAfter w:val="1"/>
          <w:wAfter w:w="112" w:type="dxa"/>
          <w:trHeight w:val="113"/>
        </w:trPr>
        <w:tc>
          <w:tcPr>
            <w:tcW w:w="2136"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61" w:type="dxa"/>
            <w:vAlign w:val="center"/>
          </w:tcPr>
          <w:p w14:paraId="76DC0C28" w14:textId="490DF695" w:rsidR="00F57674" w:rsidRPr="00E80F49" w:rsidDel="00CB1913" w:rsidRDefault="00F57674" w:rsidP="00F57674">
            <w:pPr>
              <w:pStyle w:val="TAC"/>
            </w:pPr>
            <w:r w:rsidRPr="00E80F49">
              <w:t>9</w:t>
            </w:r>
          </w:p>
        </w:tc>
        <w:tc>
          <w:tcPr>
            <w:tcW w:w="4537"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34" w:type="dxa"/>
            <w:vAlign w:val="center"/>
          </w:tcPr>
          <w:p w14:paraId="7E0E73EC" w14:textId="4AC71EB4" w:rsidR="00F57674" w:rsidRPr="00E80F49" w:rsidRDefault="00F57674" w:rsidP="00F57674">
            <w:pPr>
              <w:pStyle w:val="TAL"/>
            </w:pPr>
            <w:r w:rsidRPr="00E80F49">
              <w:t>RAN5#92-e</w:t>
            </w:r>
          </w:p>
        </w:tc>
      </w:tr>
      <w:tr w:rsidR="00567782" w:rsidRPr="00E80F49" w14:paraId="0B1E81AE" w14:textId="77777777" w:rsidTr="00567782">
        <w:trPr>
          <w:gridAfter w:val="1"/>
          <w:wAfter w:w="112" w:type="dxa"/>
          <w:trHeight w:val="113"/>
        </w:trPr>
        <w:tc>
          <w:tcPr>
            <w:tcW w:w="2136" w:type="dxa"/>
            <w:vAlign w:val="center"/>
          </w:tcPr>
          <w:p w14:paraId="6F4F4001" w14:textId="096B035C" w:rsidR="00567782" w:rsidRPr="00E80F49" w:rsidRDefault="00567782" w:rsidP="00567782">
            <w:pPr>
              <w:pStyle w:val="TAL"/>
            </w:pPr>
            <w:r>
              <w:t>6.4.2.6</w:t>
            </w:r>
            <w:r>
              <w:tab/>
            </w:r>
          </w:p>
        </w:tc>
        <w:tc>
          <w:tcPr>
            <w:tcW w:w="1461" w:type="dxa"/>
            <w:vAlign w:val="center"/>
          </w:tcPr>
          <w:p w14:paraId="4E574A3E" w14:textId="696CA235" w:rsidR="00567782" w:rsidRPr="00E80F49" w:rsidRDefault="00567782" w:rsidP="00567782">
            <w:pPr>
              <w:pStyle w:val="TAC"/>
            </w:pPr>
            <w:r>
              <w:t>90</w:t>
            </w:r>
          </w:p>
        </w:tc>
        <w:tc>
          <w:tcPr>
            <w:tcW w:w="4537" w:type="dxa"/>
            <w:vAlign w:val="center"/>
          </w:tcPr>
          <w:p w14:paraId="05C80B50" w14:textId="0797B787" w:rsidR="00567782" w:rsidRPr="00E80F49" w:rsidRDefault="00567782" w:rsidP="00567782">
            <w:pPr>
              <w:pStyle w:val="TAL"/>
            </w:pPr>
            <w:r w:rsidRPr="00BE5FDB">
              <w:t>38.521-1_TPanalysis_6.4.2.6_Phase_Continuity_v1.zip</w:t>
            </w:r>
          </w:p>
        </w:tc>
        <w:tc>
          <w:tcPr>
            <w:tcW w:w="1834" w:type="dxa"/>
            <w:vAlign w:val="center"/>
          </w:tcPr>
          <w:p w14:paraId="6666A6EB" w14:textId="62687B93" w:rsidR="00567782" w:rsidRPr="00E80F49" w:rsidRDefault="00567782" w:rsidP="00567782">
            <w:pPr>
              <w:pStyle w:val="TAL"/>
            </w:pPr>
            <w:r>
              <w:t>RAN5#100</w:t>
            </w:r>
          </w:p>
        </w:tc>
      </w:tr>
      <w:tr w:rsidR="00567782" w:rsidRPr="00E80F49" w14:paraId="7DE43990" w14:textId="77777777" w:rsidTr="00822785">
        <w:trPr>
          <w:gridAfter w:val="1"/>
          <w:wAfter w:w="112" w:type="dxa"/>
          <w:trHeight w:val="347"/>
        </w:trPr>
        <w:tc>
          <w:tcPr>
            <w:tcW w:w="2136" w:type="dxa"/>
            <w:vAlign w:val="center"/>
          </w:tcPr>
          <w:p w14:paraId="1754C507" w14:textId="77777777" w:rsidR="00567782" w:rsidRPr="00E80F49" w:rsidRDefault="00567782" w:rsidP="00567782">
            <w:pPr>
              <w:pStyle w:val="TAL"/>
            </w:pPr>
            <w:r w:rsidRPr="00E80F49">
              <w:t>6.4A.1.1</w:t>
            </w:r>
            <w:r w:rsidRPr="00E80F49">
              <w:tab/>
              <w:t>Frequency error for CA (2UL CA)</w:t>
            </w:r>
          </w:p>
        </w:tc>
        <w:tc>
          <w:tcPr>
            <w:tcW w:w="1461" w:type="dxa"/>
            <w:vAlign w:val="center"/>
          </w:tcPr>
          <w:p w14:paraId="2A176314" w14:textId="77777777" w:rsidR="00567782" w:rsidRPr="00E80F49" w:rsidRDefault="00567782" w:rsidP="00567782">
            <w:pPr>
              <w:pStyle w:val="TAC"/>
              <w:rPr>
                <w:rFonts w:eastAsia="SimSun" w:cs="Arial"/>
                <w:lang w:eastAsia="zh-CN"/>
              </w:rPr>
            </w:pPr>
            <w:r w:rsidRPr="00E80F49">
              <w:rPr>
                <w:rFonts w:eastAsia="SimSun" w:cs="Arial"/>
                <w:lang w:eastAsia="zh-CN"/>
              </w:rPr>
              <w:t>5</w:t>
            </w:r>
          </w:p>
        </w:tc>
        <w:tc>
          <w:tcPr>
            <w:tcW w:w="4537" w:type="dxa"/>
            <w:vAlign w:val="center"/>
          </w:tcPr>
          <w:p w14:paraId="5E40BF52" w14:textId="77777777" w:rsidR="00567782" w:rsidRPr="00E80F49" w:rsidRDefault="00567782" w:rsidP="00567782">
            <w:pPr>
              <w:pStyle w:val="TAL"/>
            </w:pPr>
            <w:r w:rsidRPr="00E80F49">
              <w:rPr>
                <w:rFonts w:eastAsia="SimSun"/>
                <w:lang w:eastAsia="zh-CN"/>
              </w:rPr>
              <w:t>“38.521-1_TPanalysis on 6.4A.1.1_FreqErr.zip”</w:t>
            </w:r>
          </w:p>
        </w:tc>
        <w:tc>
          <w:tcPr>
            <w:tcW w:w="1834" w:type="dxa"/>
            <w:vAlign w:val="center"/>
          </w:tcPr>
          <w:p w14:paraId="74F88A72" w14:textId="77777777" w:rsidR="00567782" w:rsidRPr="00E80F49" w:rsidRDefault="00567782" w:rsidP="00567782">
            <w:pPr>
              <w:pStyle w:val="TAL"/>
              <w:rPr>
                <w:szCs w:val="18"/>
              </w:rPr>
            </w:pPr>
            <w:r w:rsidRPr="00E80F49">
              <w:rPr>
                <w:szCs w:val="18"/>
              </w:rPr>
              <w:t>RAN5#8</w:t>
            </w:r>
            <w:r w:rsidRPr="00E80F49">
              <w:rPr>
                <w:rFonts w:eastAsia="SimSun"/>
                <w:szCs w:val="18"/>
                <w:lang w:eastAsia="zh-CN"/>
              </w:rPr>
              <w:t>2</w:t>
            </w:r>
          </w:p>
        </w:tc>
      </w:tr>
      <w:tr w:rsidR="00567782" w:rsidRPr="00E80F49" w14:paraId="522F6D6B" w14:textId="77777777" w:rsidTr="00822785">
        <w:trPr>
          <w:gridAfter w:val="1"/>
          <w:wAfter w:w="112" w:type="dxa"/>
          <w:trHeight w:val="113"/>
        </w:trPr>
        <w:tc>
          <w:tcPr>
            <w:tcW w:w="2136" w:type="dxa"/>
            <w:vAlign w:val="center"/>
          </w:tcPr>
          <w:p w14:paraId="378136C9" w14:textId="77777777" w:rsidR="00567782" w:rsidRPr="00E80F49" w:rsidRDefault="00567782" w:rsidP="00567782">
            <w:pPr>
              <w:pStyle w:val="TAL"/>
            </w:pPr>
            <w:r w:rsidRPr="00E80F49">
              <w:t>6.4A.2.1.1</w:t>
            </w:r>
            <w:r w:rsidRPr="00E80F49">
              <w:tab/>
              <w:t>Error Vector Magnitude for CA (2UL CA)</w:t>
            </w:r>
          </w:p>
        </w:tc>
        <w:tc>
          <w:tcPr>
            <w:tcW w:w="1461" w:type="dxa"/>
            <w:vAlign w:val="center"/>
          </w:tcPr>
          <w:p w14:paraId="731F7F07" w14:textId="77777777" w:rsidR="00567782" w:rsidRPr="00E80F49" w:rsidRDefault="00567782" w:rsidP="00567782">
            <w:pPr>
              <w:pStyle w:val="TAC"/>
            </w:pPr>
            <w:r w:rsidRPr="00E80F49">
              <w:rPr>
                <w:rFonts w:eastAsia="SimSun" w:cs="Arial"/>
                <w:lang w:eastAsia="zh-CN"/>
              </w:rPr>
              <w:t>168</w:t>
            </w:r>
          </w:p>
        </w:tc>
        <w:tc>
          <w:tcPr>
            <w:tcW w:w="4537" w:type="dxa"/>
            <w:vAlign w:val="center"/>
          </w:tcPr>
          <w:p w14:paraId="1A5930B9" w14:textId="77777777" w:rsidR="00567782" w:rsidRPr="00E80F49" w:rsidRDefault="00567782" w:rsidP="00567782">
            <w:pPr>
              <w:pStyle w:val="TAL"/>
            </w:pPr>
            <w:r w:rsidRPr="00E80F49">
              <w:rPr>
                <w:rFonts w:eastAsia="SimSun"/>
                <w:lang w:eastAsia="zh-CN"/>
              </w:rPr>
              <w:t>“38.521-1_TPanalysis on 6.4A.2.1.1_EVM.zip”</w:t>
            </w:r>
          </w:p>
        </w:tc>
        <w:tc>
          <w:tcPr>
            <w:tcW w:w="1834" w:type="dxa"/>
            <w:vAlign w:val="center"/>
          </w:tcPr>
          <w:p w14:paraId="6AAEE260" w14:textId="77777777" w:rsidR="00567782" w:rsidRPr="00E80F49" w:rsidRDefault="00567782" w:rsidP="00567782">
            <w:pPr>
              <w:pStyle w:val="TAL"/>
            </w:pPr>
            <w:r w:rsidRPr="00E80F49">
              <w:rPr>
                <w:szCs w:val="18"/>
              </w:rPr>
              <w:t>RAN5#8</w:t>
            </w:r>
            <w:r w:rsidRPr="00E80F49">
              <w:rPr>
                <w:rFonts w:eastAsia="SimSun"/>
                <w:szCs w:val="18"/>
                <w:lang w:eastAsia="zh-CN"/>
              </w:rPr>
              <w:t>2</w:t>
            </w:r>
          </w:p>
        </w:tc>
      </w:tr>
      <w:tr w:rsidR="00567782" w:rsidRPr="00E80F49" w14:paraId="51020D2F" w14:textId="77777777" w:rsidTr="00822785">
        <w:trPr>
          <w:gridAfter w:val="1"/>
          <w:wAfter w:w="112" w:type="dxa"/>
          <w:trHeight w:val="113"/>
        </w:trPr>
        <w:tc>
          <w:tcPr>
            <w:tcW w:w="2136" w:type="dxa"/>
            <w:vAlign w:val="center"/>
          </w:tcPr>
          <w:p w14:paraId="008574F9" w14:textId="77777777" w:rsidR="00567782" w:rsidRPr="00E80F49" w:rsidRDefault="00567782" w:rsidP="00567782">
            <w:pPr>
              <w:keepNext/>
              <w:keepLines/>
              <w:spacing w:after="0"/>
              <w:rPr>
                <w:rFonts w:ascii="Arial" w:hAnsi="Arial"/>
                <w:sz w:val="18"/>
              </w:rPr>
            </w:pPr>
            <w:r w:rsidRPr="00E80F49">
              <w:rPr>
                <w:rFonts w:ascii="Arial" w:hAnsi="Arial"/>
                <w:sz w:val="18"/>
              </w:rPr>
              <w:t>6.4A.2.2.1</w:t>
            </w:r>
            <w:r w:rsidRPr="00E80F49">
              <w:rPr>
                <w:rFonts w:ascii="Arial" w:hAnsi="Arial"/>
                <w:sz w:val="18"/>
              </w:rPr>
              <w:tab/>
              <w:t>Carrier leakage for CA (2UL CA)</w:t>
            </w:r>
          </w:p>
        </w:tc>
        <w:tc>
          <w:tcPr>
            <w:tcW w:w="1461" w:type="dxa"/>
            <w:vAlign w:val="center"/>
          </w:tcPr>
          <w:p w14:paraId="1AE5126E" w14:textId="77777777" w:rsidR="00567782" w:rsidRPr="00E80F49" w:rsidRDefault="00567782" w:rsidP="00567782">
            <w:pPr>
              <w:keepNext/>
              <w:keepLines/>
              <w:spacing w:after="0"/>
              <w:jc w:val="center"/>
              <w:rPr>
                <w:rFonts w:ascii="Arial" w:hAnsi="Arial"/>
                <w:sz w:val="18"/>
              </w:rPr>
            </w:pPr>
            <w:r w:rsidRPr="00E80F49">
              <w:rPr>
                <w:rFonts w:ascii="Arial" w:eastAsia="SimSun" w:hAnsi="Arial" w:cs="Arial"/>
                <w:sz w:val="18"/>
                <w:lang w:eastAsia="zh-CN"/>
              </w:rPr>
              <w:t>2</w:t>
            </w:r>
          </w:p>
        </w:tc>
        <w:tc>
          <w:tcPr>
            <w:tcW w:w="4537" w:type="dxa"/>
            <w:vAlign w:val="center"/>
          </w:tcPr>
          <w:p w14:paraId="6100D29D" w14:textId="77777777" w:rsidR="00567782" w:rsidRPr="00E80F49" w:rsidRDefault="00567782" w:rsidP="00567782">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34" w:type="dxa"/>
            <w:vAlign w:val="center"/>
          </w:tcPr>
          <w:p w14:paraId="779CAF67" w14:textId="77777777" w:rsidR="00567782" w:rsidRPr="00E80F49" w:rsidRDefault="00567782" w:rsidP="00567782">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567782" w:rsidRPr="00E80F49" w14:paraId="5D8A0003" w14:textId="77777777" w:rsidTr="00822785">
        <w:trPr>
          <w:gridAfter w:val="1"/>
          <w:wAfter w:w="112" w:type="dxa"/>
          <w:trHeight w:val="347"/>
        </w:trPr>
        <w:tc>
          <w:tcPr>
            <w:tcW w:w="2136" w:type="dxa"/>
            <w:vAlign w:val="center"/>
          </w:tcPr>
          <w:p w14:paraId="56C0AD33" w14:textId="77777777" w:rsidR="00567782" w:rsidRPr="00E80F49" w:rsidRDefault="00567782" w:rsidP="00567782">
            <w:pPr>
              <w:keepNext/>
              <w:keepLines/>
              <w:spacing w:after="0"/>
              <w:rPr>
                <w:rFonts w:ascii="Arial" w:hAnsi="Arial"/>
                <w:sz w:val="18"/>
              </w:rPr>
            </w:pPr>
            <w:r w:rsidRPr="00E80F49">
              <w:rPr>
                <w:rFonts w:ascii="Arial" w:hAnsi="Arial"/>
                <w:sz w:val="18"/>
              </w:rPr>
              <w:t>6.4A.2.3.1</w:t>
            </w:r>
            <w:r w:rsidRPr="00E80F49">
              <w:rPr>
                <w:rFonts w:ascii="Arial" w:hAnsi="Arial"/>
                <w:sz w:val="18"/>
              </w:rPr>
              <w:tab/>
              <w:t xml:space="preserve">In-band </w:t>
            </w:r>
            <w:r w:rsidRPr="00E80F49">
              <w:rPr>
                <w:rFonts w:ascii="Arial" w:hAnsi="Arial"/>
                <w:sz w:val="18"/>
              </w:rPr>
              <w:lastRenderedPageBreak/>
              <w:t>emissions for CA (2UL CA)</w:t>
            </w:r>
          </w:p>
        </w:tc>
        <w:tc>
          <w:tcPr>
            <w:tcW w:w="1461" w:type="dxa"/>
            <w:vAlign w:val="center"/>
          </w:tcPr>
          <w:p w14:paraId="38C1514C" w14:textId="77777777" w:rsidR="00567782" w:rsidRPr="00E80F49" w:rsidRDefault="00567782" w:rsidP="00567782">
            <w:pPr>
              <w:keepNext/>
              <w:keepLines/>
              <w:spacing w:after="0"/>
              <w:jc w:val="center"/>
              <w:rPr>
                <w:rFonts w:ascii="Arial" w:eastAsia="SimSun" w:hAnsi="Arial" w:cs="Arial"/>
                <w:sz w:val="18"/>
                <w:lang w:eastAsia="zh-CN"/>
              </w:rPr>
            </w:pPr>
          </w:p>
        </w:tc>
        <w:tc>
          <w:tcPr>
            <w:tcW w:w="4537" w:type="dxa"/>
            <w:vAlign w:val="center"/>
          </w:tcPr>
          <w:p w14:paraId="6B58AD4B" w14:textId="77777777" w:rsidR="00567782" w:rsidRPr="00E80F49" w:rsidRDefault="00567782" w:rsidP="00567782">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34" w:type="dxa"/>
            <w:vAlign w:val="center"/>
          </w:tcPr>
          <w:p w14:paraId="43FD0A89" w14:textId="77777777" w:rsidR="00567782" w:rsidRPr="00E80F49" w:rsidRDefault="00567782" w:rsidP="00567782">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567782" w:rsidRPr="00E80F49" w14:paraId="4DA350EB" w14:textId="77777777" w:rsidTr="00822785">
        <w:trPr>
          <w:gridAfter w:val="1"/>
          <w:wAfter w:w="112" w:type="dxa"/>
          <w:trHeight w:val="347"/>
        </w:trPr>
        <w:tc>
          <w:tcPr>
            <w:tcW w:w="2136" w:type="dxa"/>
            <w:vAlign w:val="center"/>
          </w:tcPr>
          <w:p w14:paraId="122F4F8E" w14:textId="77777777" w:rsidR="00567782" w:rsidRPr="00E80F49" w:rsidRDefault="00567782" w:rsidP="00567782">
            <w:pPr>
              <w:pStyle w:val="TAL"/>
            </w:pPr>
            <w:r w:rsidRPr="00E80F49">
              <w:t>6.4D.1</w:t>
            </w:r>
            <w:r w:rsidRPr="00E80F49">
              <w:tab/>
              <w:t>Frequency error</w:t>
            </w:r>
          </w:p>
        </w:tc>
        <w:tc>
          <w:tcPr>
            <w:tcW w:w="1461" w:type="dxa"/>
            <w:vAlign w:val="center"/>
          </w:tcPr>
          <w:p w14:paraId="3C0BB39B" w14:textId="77777777" w:rsidR="00567782" w:rsidRPr="00E80F49" w:rsidRDefault="00567782" w:rsidP="00567782">
            <w:pPr>
              <w:pStyle w:val="TAC"/>
              <w:rPr>
                <w:rFonts w:cs="Arial"/>
                <w:lang w:eastAsia="zh-CN"/>
              </w:rPr>
            </w:pPr>
            <w:r w:rsidRPr="00E80F49">
              <w:t>5</w:t>
            </w:r>
          </w:p>
        </w:tc>
        <w:tc>
          <w:tcPr>
            <w:tcW w:w="4537" w:type="dxa"/>
            <w:vAlign w:val="center"/>
          </w:tcPr>
          <w:p w14:paraId="27F623EB" w14:textId="77777777" w:rsidR="00567782" w:rsidRPr="00E80F49" w:rsidRDefault="00567782" w:rsidP="00567782">
            <w:pPr>
              <w:pStyle w:val="TAL"/>
              <w:rPr>
                <w:rFonts w:eastAsia="Yu Mincho"/>
                <w:lang w:eastAsia="ja-JP"/>
              </w:rPr>
            </w:pPr>
            <w:r w:rsidRPr="00E80F49">
              <w:t>“38.521-1_TPanalysis_6.4.1_FreqErr_v3.zip”</w:t>
            </w:r>
          </w:p>
        </w:tc>
        <w:tc>
          <w:tcPr>
            <w:tcW w:w="1834" w:type="dxa"/>
            <w:vAlign w:val="center"/>
          </w:tcPr>
          <w:p w14:paraId="28CCA359" w14:textId="77777777" w:rsidR="00567782" w:rsidRPr="00E80F49" w:rsidRDefault="00567782" w:rsidP="00567782">
            <w:pPr>
              <w:pStyle w:val="TAL"/>
              <w:rPr>
                <w:szCs w:val="18"/>
              </w:rPr>
            </w:pPr>
            <w:r w:rsidRPr="00E80F49">
              <w:t>RAN5#84</w:t>
            </w:r>
          </w:p>
        </w:tc>
      </w:tr>
      <w:tr w:rsidR="00567782" w:rsidRPr="00E80F49" w14:paraId="0AAB2988" w14:textId="77777777" w:rsidTr="00822785">
        <w:trPr>
          <w:gridAfter w:val="1"/>
          <w:wAfter w:w="112" w:type="dxa"/>
          <w:trHeight w:val="347"/>
        </w:trPr>
        <w:tc>
          <w:tcPr>
            <w:tcW w:w="2136" w:type="dxa"/>
            <w:vAlign w:val="center"/>
          </w:tcPr>
          <w:p w14:paraId="0D641B12" w14:textId="77777777" w:rsidR="00567782" w:rsidRPr="00E80F49" w:rsidRDefault="00567782" w:rsidP="00567782">
            <w:pPr>
              <w:pStyle w:val="TAL"/>
            </w:pPr>
            <w:r w:rsidRPr="00E80F49">
              <w:t>6.4D.2.1</w:t>
            </w:r>
            <w:r w:rsidRPr="00E80F49">
              <w:tab/>
              <w:t>Error Vector Magnitude for UL MIMO</w:t>
            </w:r>
          </w:p>
        </w:tc>
        <w:tc>
          <w:tcPr>
            <w:tcW w:w="1461" w:type="dxa"/>
            <w:vAlign w:val="center"/>
          </w:tcPr>
          <w:p w14:paraId="546F30E5" w14:textId="77777777" w:rsidR="00567782" w:rsidRPr="00E80F49" w:rsidRDefault="00567782" w:rsidP="00567782">
            <w:pPr>
              <w:pStyle w:val="TAC"/>
              <w:rPr>
                <w:lang w:eastAsia="zh-CN"/>
              </w:rPr>
            </w:pPr>
            <w:r w:rsidRPr="00E80F49">
              <w:t>PUSCH: 108</w:t>
            </w:r>
          </w:p>
        </w:tc>
        <w:tc>
          <w:tcPr>
            <w:tcW w:w="4537" w:type="dxa"/>
            <w:vAlign w:val="center"/>
          </w:tcPr>
          <w:p w14:paraId="48B3933D" w14:textId="40C8B30F" w:rsidR="00567782" w:rsidRPr="00E80F49" w:rsidRDefault="00567782" w:rsidP="00567782">
            <w:pPr>
              <w:pStyle w:val="TAL"/>
              <w:rPr>
                <w:rFonts w:eastAsia="Yu Mincho"/>
                <w:lang w:eastAsia="ja-JP"/>
              </w:rPr>
            </w:pPr>
            <w:r w:rsidRPr="00E80F49">
              <w:rPr>
                <w:lang w:eastAsia="zh-CN"/>
              </w:rPr>
              <w:t>“38.521-1_TPanalysis on 6.4.2.1_EVM_v3.zip”</w:t>
            </w:r>
          </w:p>
        </w:tc>
        <w:tc>
          <w:tcPr>
            <w:tcW w:w="1834" w:type="dxa"/>
            <w:vAlign w:val="center"/>
          </w:tcPr>
          <w:p w14:paraId="2C246108" w14:textId="6E8A242F" w:rsidR="00567782" w:rsidRPr="00E80F49" w:rsidRDefault="00567782" w:rsidP="00567782">
            <w:pPr>
              <w:pStyle w:val="TAL"/>
            </w:pPr>
            <w:r w:rsidRPr="00E80F49">
              <w:t>RAN5#94-e</w:t>
            </w:r>
          </w:p>
        </w:tc>
      </w:tr>
      <w:tr w:rsidR="00567782" w:rsidRPr="00E80F49" w14:paraId="0B251D10" w14:textId="77777777" w:rsidTr="00822785">
        <w:trPr>
          <w:gridAfter w:val="1"/>
          <w:wAfter w:w="112" w:type="dxa"/>
          <w:trHeight w:val="347"/>
        </w:trPr>
        <w:tc>
          <w:tcPr>
            <w:tcW w:w="2136" w:type="dxa"/>
            <w:vAlign w:val="center"/>
          </w:tcPr>
          <w:p w14:paraId="6364EDAB"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61" w:type="dxa"/>
            <w:vAlign w:val="center"/>
          </w:tcPr>
          <w:p w14:paraId="31FE99DB"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37" w:type="dxa"/>
            <w:vAlign w:val="center"/>
          </w:tcPr>
          <w:p w14:paraId="0F612D25"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34" w:type="dxa"/>
            <w:vAlign w:val="center"/>
          </w:tcPr>
          <w:p w14:paraId="1E0D9BF7"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4E103668" w14:textId="77777777" w:rsidTr="00822785">
        <w:trPr>
          <w:gridAfter w:val="1"/>
          <w:wAfter w:w="112" w:type="dxa"/>
          <w:trHeight w:val="347"/>
        </w:trPr>
        <w:tc>
          <w:tcPr>
            <w:tcW w:w="2136" w:type="dxa"/>
            <w:vAlign w:val="center"/>
          </w:tcPr>
          <w:p w14:paraId="29D8A97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61" w:type="dxa"/>
            <w:vAlign w:val="center"/>
          </w:tcPr>
          <w:p w14:paraId="77EAB623"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37" w:type="dxa"/>
            <w:vAlign w:val="center"/>
          </w:tcPr>
          <w:p w14:paraId="025A507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34" w:type="dxa"/>
            <w:vAlign w:val="center"/>
          </w:tcPr>
          <w:p w14:paraId="5DCE4A96"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485336E2" w14:textId="77777777" w:rsidTr="00822785">
        <w:trPr>
          <w:gridAfter w:val="1"/>
          <w:wAfter w:w="112" w:type="dxa"/>
          <w:trHeight w:val="347"/>
        </w:trPr>
        <w:tc>
          <w:tcPr>
            <w:tcW w:w="2136" w:type="dxa"/>
            <w:vAlign w:val="center"/>
          </w:tcPr>
          <w:p w14:paraId="5F04236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61" w:type="dxa"/>
            <w:vAlign w:val="center"/>
          </w:tcPr>
          <w:p w14:paraId="3CCFD8CD"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37" w:type="dxa"/>
            <w:vAlign w:val="center"/>
          </w:tcPr>
          <w:p w14:paraId="0CBCFFE6" w14:textId="77777777" w:rsidR="00567782" w:rsidRPr="00E80F49" w:rsidRDefault="00567782" w:rsidP="00567782">
            <w:pPr>
              <w:pStyle w:val="TAL"/>
              <w:rPr>
                <w:rFonts w:eastAsia="SimSun"/>
                <w:lang w:eastAsia="en-US"/>
              </w:rPr>
            </w:pPr>
            <w:r w:rsidRPr="00E80F49">
              <w:rPr>
                <w:rFonts w:eastAsia="SimSun"/>
                <w:lang w:eastAsia="en-US"/>
              </w:rPr>
              <w:t>“38.521-1_TPanalysis_6.4.2.4_EVMequalizerSpectrumFlatness_v3.zip”</w:t>
            </w:r>
          </w:p>
        </w:tc>
        <w:tc>
          <w:tcPr>
            <w:tcW w:w="1834" w:type="dxa"/>
            <w:vAlign w:val="center"/>
          </w:tcPr>
          <w:p w14:paraId="49B1E2B6"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7220B19A" w14:textId="77777777" w:rsidTr="00822785">
        <w:trPr>
          <w:gridAfter w:val="1"/>
          <w:wAfter w:w="112" w:type="dxa"/>
          <w:trHeight w:val="113"/>
        </w:trPr>
        <w:tc>
          <w:tcPr>
            <w:tcW w:w="2136" w:type="dxa"/>
            <w:vAlign w:val="center"/>
          </w:tcPr>
          <w:p w14:paraId="3B6D62FB" w14:textId="77777777" w:rsidR="00567782" w:rsidRPr="00E80F49" w:rsidRDefault="00567782" w:rsidP="00567782">
            <w:pPr>
              <w:pStyle w:val="TAL"/>
            </w:pPr>
            <w:r w:rsidRPr="00E80F49">
              <w:t>6.4D.3</w:t>
            </w:r>
            <w:r w:rsidRPr="00E80F49">
              <w:tab/>
              <w:t>Time alignment error for UL-MIMO</w:t>
            </w:r>
          </w:p>
        </w:tc>
        <w:tc>
          <w:tcPr>
            <w:tcW w:w="1461" w:type="dxa"/>
            <w:vAlign w:val="center"/>
          </w:tcPr>
          <w:p w14:paraId="6E7AF9B8" w14:textId="77777777" w:rsidR="00567782" w:rsidRPr="00E80F49" w:rsidRDefault="00567782" w:rsidP="00567782">
            <w:pPr>
              <w:pStyle w:val="TAC"/>
            </w:pPr>
            <w:r w:rsidRPr="00E80F49">
              <w:t>6</w:t>
            </w:r>
          </w:p>
        </w:tc>
        <w:tc>
          <w:tcPr>
            <w:tcW w:w="4537" w:type="dxa"/>
            <w:vAlign w:val="center"/>
          </w:tcPr>
          <w:p w14:paraId="7ECAED12" w14:textId="77777777" w:rsidR="00567782" w:rsidRPr="00E80F49" w:rsidRDefault="00567782" w:rsidP="00567782">
            <w:pPr>
              <w:pStyle w:val="TAL"/>
            </w:pPr>
            <w:r w:rsidRPr="00E80F49">
              <w:t>“</w:t>
            </w:r>
            <w:r w:rsidRPr="00E80F49">
              <w:rPr>
                <w:rFonts w:eastAsia="??"/>
                <w:szCs w:val="32"/>
              </w:rPr>
              <w:t>38.521-1_TPanalysis_6.4D.3_TAE_MIMO.zip</w:t>
            </w:r>
            <w:r w:rsidRPr="00E80F49">
              <w:t>”</w:t>
            </w:r>
          </w:p>
        </w:tc>
        <w:tc>
          <w:tcPr>
            <w:tcW w:w="1834" w:type="dxa"/>
            <w:vAlign w:val="center"/>
          </w:tcPr>
          <w:p w14:paraId="49F5B4AA" w14:textId="77777777" w:rsidR="00567782" w:rsidRPr="00E80F49" w:rsidRDefault="00567782" w:rsidP="00567782">
            <w:pPr>
              <w:pStyle w:val="TAL"/>
            </w:pPr>
            <w:r w:rsidRPr="00E80F49">
              <w:t>RAN5#82</w:t>
            </w:r>
          </w:p>
        </w:tc>
      </w:tr>
      <w:tr w:rsidR="00567782" w:rsidRPr="00E80F49" w14:paraId="04626B6F" w14:textId="77777777" w:rsidTr="00822785">
        <w:trPr>
          <w:gridAfter w:val="1"/>
          <w:wAfter w:w="112" w:type="dxa"/>
          <w:trHeight w:val="113"/>
        </w:trPr>
        <w:tc>
          <w:tcPr>
            <w:tcW w:w="2136" w:type="dxa"/>
            <w:vAlign w:val="center"/>
          </w:tcPr>
          <w:p w14:paraId="6B4A4499" w14:textId="77777777" w:rsidR="00567782" w:rsidRPr="00E80F49" w:rsidRDefault="00567782" w:rsidP="00567782">
            <w:pPr>
              <w:pStyle w:val="TAL"/>
            </w:pPr>
            <w:r w:rsidRPr="00E80F49">
              <w:t>6.5.1</w:t>
            </w:r>
            <w:r w:rsidRPr="00E80F49">
              <w:tab/>
              <w:t>Occupied bandwidth</w:t>
            </w:r>
          </w:p>
        </w:tc>
        <w:tc>
          <w:tcPr>
            <w:tcW w:w="1461" w:type="dxa"/>
            <w:vAlign w:val="center"/>
          </w:tcPr>
          <w:p w14:paraId="1B3691E7" w14:textId="77777777" w:rsidR="00567782" w:rsidRPr="00E80F49" w:rsidRDefault="00567782" w:rsidP="00567782">
            <w:pPr>
              <w:pStyle w:val="TAC"/>
            </w:pPr>
            <w:r w:rsidRPr="00E80F49">
              <w:t>10</w:t>
            </w:r>
          </w:p>
        </w:tc>
        <w:tc>
          <w:tcPr>
            <w:tcW w:w="4537" w:type="dxa"/>
            <w:vAlign w:val="center"/>
          </w:tcPr>
          <w:p w14:paraId="17880930" w14:textId="53F1C238" w:rsidR="00567782" w:rsidRPr="00E80F49" w:rsidRDefault="00567782" w:rsidP="00567782">
            <w:pPr>
              <w:pStyle w:val="TAL"/>
            </w:pPr>
            <w:r w:rsidRPr="00E80F49">
              <w:t>“38.521-1_TPanalysis_6.5.1_OccBW_v3.zip</w:t>
            </w:r>
          </w:p>
        </w:tc>
        <w:tc>
          <w:tcPr>
            <w:tcW w:w="1834" w:type="dxa"/>
            <w:vAlign w:val="center"/>
          </w:tcPr>
          <w:p w14:paraId="58D527BD" w14:textId="7CB4CE95" w:rsidR="00567782" w:rsidRPr="00E80F49" w:rsidRDefault="00567782" w:rsidP="00567782">
            <w:pPr>
              <w:pStyle w:val="TAL"/>
            </w:pPr>
            <w:r w:rsidRPr="00E80F49">
              <w:t>RAN5#92-e</w:t>
            </w:r>
          </w:p>
        </w:tc>
      </w:tr>
      <w:tr w:rsidR="00567782" w:rsidRPr="00E80F49" w14:paraId="59953CD4" w14:textId="77777777" w:rsidTr="00822785">
        <w:trPr>
          <w:gridAfter w:val="1"/>
          <w:wAfter w:w="112" w:type="dxa"/>
          <w:trHeight w:val="113"/>
        </w:trPr>
        <w:tc>
          <w:tcPr>
            <w:tcW w:w="2136" w:type="dxa"/>
            <w:vAlign w:val="center"/>
          </w:tcPr>
          <w:p w14:paraId="4EC038C5" w14:textId="77777777" w:rsidR="00567782" w:rsidRPr="00E80F49" w:rsidRDefault="00567782" w:rsidP="00567782">
            <w:pPr>
              <w:pStyle w:val="TAL"/>
            </w:pPr>
            <w:r w:rsidRPr="00E80F49">
              <w:t>6.5.2.2</w:t>
            </w:r>
            <w:r w:rsidRPr="00E80F49">
              <w:tab/>
              <w:t>Spectrum Emission Mask</w:t>
            </w:r>
          </w:p>
        </w:tc>
        <w:tc>
          <w:tcPr>
            <w:tcW w:w="1461" w:type="dxa"/>
            <w:vAlign w:val="center"/>
          </w:tcPr>
          <w:p w14:paraId="3F4EC74A" w14:textId="77777777" w:rsidR="00567782" w:rsidRPr="00E80F49" w:rsidRDefault="00567782" w:rsidP="00567782">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567782" w:rsidRPr="00E80F49" w:rsidRDefault="00567782" w:rsidP="00567782">
            <w:pPr>
              <w:pStyle w:val="TAC"/>
            </w:pPr>
            <w:r w:rsidRPr="00E80F49">
              <w:rPr>
                <w:lang w:eastAsia="zh-CN"/>
              </w:rPr>
              <w:t>almost contiguous allocation: 24</w:t>
            </w:r>
          </w:p>
        </w:tc>
        <w:tc>
          <w:tcPr>
            <w:tcW w:w="4537" w:type="dxa"/>
            <w:vAlign w:val="center"/>
          </w:tcPr>
          <w:p w14:paraId="58F20659" w14:textId="4AA88627" w:rsidR="00567782" w:rsidRPr="00E80F49" w:rsidRDefault="00567782" w:rsidP="00567782">
            <w:pPr>
              <w:pStyle w:val="TAL"/>
            </w:pPr>
            <w:r w:rsidRPr="00E80F49">
              <w:t>“38.521-1_TPanalysis_6.2.2_MPR_6.5.2.2_SEM_6.5.2.4.1_NR_ACLR_</w:t>
            </w:r>
            <w:r w:rsidRPr="00EE0433">
              <w:t>v5</w:t>
            </w:r>
            <w:r w:rsidRPr="00E80F49">
              <w:t>.zip”</w:t>
            </w:r>
          </w:p>
        </w:tc>
        <w:tc>
          <w:tcPr>
            <w:tcW w:w="1834" w:type="dxa"/>
            <w:vAlign w:val="center"/>
          </w:tcPr>
          <w:p w14:paraId="57EA7B9E" w14:textId="3E2F706B" w:rsidR="00567782" w:rsidRPr="00E80F49" w:rsidRDefault="00567782" w:rsidP="00567782">
            <w:pPr>
              <w:pStyle w:val="TAL"/>
            </w:pPr>
            <w:r w:rsidRPr="00E80F49">
              <w:t>RAN5#</w:t>
            </w:r>
            <w:r w:rsidRPr="00EE0433">
              <w:t>99</w:t>
            </w:r>
          </w:p>
        </w:tc>
      </w:tr>
      <w:tr w:rsidR="00567782" w:rsidRPr="00E80F49" w14:paraId="1DF0F73F" w14:textId="77777777" w:rsidTr="00822785">
        <w:trPr>
          <w:gridAfter w:val="1"/>
          <w:wAfter w:w="112" w:type="dxa"/>
          <w:trHeight w:val="113"/>
        </w:trPr>
        <w:tc>
          <w:tcPr>
            <w:tcW w:w="2136" w:type="dxa"/>
            <w:vAlign w:val="center"/>
          </w:tcPr>
          <w:p w14:paraId="4D4B8873" w14:textId="77777777" w:rsidR="00567782" w:rsidRPr="00E80F49" w:rsidRDefault="00567782" w:rsidP="00567782">
            <w:pPr>
              <w:pStyle w:val="TAL"/>
            </w:pPr>
            <w:r w:rsidRPr="00E80F49">
              <w:t>6.5D.2.3 Additional spectrum emission mask for UL-MIMO</w:t>
            </w:r>
          </w:p>
        </w:tc>
        <w:tc>
          <w:tcPr>
            <w:tcW w:w="1461" w:type="dxa"/>
            <w:vAlign w:val="center"/>
          </w:tcPr>
          <w:p w14:paraId="65BE9225" w14:textId="77777777" w:rsidR="00567782" w:rsidRPr="00E80F49" w:rsidRDefault="00567782" w:rsidP="00567782">
            <w:pPr>
              <w:pStyle w:val="TAC"/>
            </w:pPr>
            <w:r w:rsidRPr="00E80F49">
              <w:t>Table 4.1.2.1-1</w:t>
            </w:r>
          </w:p>
        </w:tc>
        <w:tc>
          <w:tcPr>
            <w:tcW w:w="4537" w:type="dxa"/>
            <w:vAlign w:val="center"/>
          </w:tcPr>
          <w:p w14:paraId="5AF984A2" w14:textId="77777777" w:rsidR="00567782" w:rsidRPr="00E80F49" w:rsidRDefault="00567782" w:rsidP="00567782">
            <w:pPr>
              <w:pStyle w:val="TAL"/>
            </w:pPr>
            <w:r w:rsidRPr="00E80F49">
              <w:t>Table 4.1.2.1-1</w:t>
            </w:r>
          </w:p>
        </w:tc>
        <w:tc>
          <w:tcPr>
            <w:tcW w:w="1834" w:type="dxa"/>
            <w:vAlign w:val="center"/>
          </w:tcPr>
          <w:p w14:paraId="316229F9" w14:textId="77777777" w:rsidR="00567782" w:rsidRPr="00E80F49" w:rsidRDefault="00567782" w:rsidP="00567782">
            <w:pPr>
              <w:pStyle w:val="TAL"/>
            </w:pPr>
            <w:r w:rsidRPr="00E80F49">
              <w:t>See Table 4.1.2.1-1</w:t>
            </w:r>
          </w:p>
        </w:tc>
      </w:tr>
      <w:tr w:rsidR="00567782" w:rsidRPr="00E80F49" w14:paraId="1088BF21" w14:textId="77777777" w:rsidTr="00822785">
        <w:trPr>
          <w:gridAfter w:val="1"/>
          <w:wAfter w:w="112" w:type="dxa"/>
          <w:trHeight w:val="113"/>
        </w:trPr>
        <w:tc>
          <w:tcPr>
            <w:tcW w:w="2136" w:type="dxa"/>
            <w:vAlign w:val="center"/>
          </w:tcPr>
          <w:p w14:paraId="4049F1CC" w14:textId="77777777" w:rsidR="00567782" w:rsidRPr="00E80F49" w:rsidRDefault="00567782" w:rsidP="00567782">
            <w:pPr>
              <w:pStyle w:val="TAL"/>
            </w:pPr>
            <w:r w:rsidRPr="00E80F49">
              <w:t>6.5.2.4.1</w:t>
            </w:r>
            <w:r w:rsidRPr="00E80F49">
              <w:tab/>
              <w:t>NR Adjacent channel leakage ratio</w:t>
            </w:r>
          </w:p>
        </w:tc>
        <w:tc>
          <w:tcPr>
            <w:tcW w:w="1461" w:type="dxa"/>
            <w:vAlign w:val="center"/>
          </w:tcPr>
          <w:p w14:paraId="6FCDE4A4" w14:textId="77777777" w:rsidR="00567782" w:rsidRPr="00E80F49" w:rsidRDefault="00567782" w:rsidP="00567782">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567782" w:rsidRPr="00E80F49" w:rsidRDefault="00567782" w:rsidP="00567782">
            <w:pPr>
              <w:pStyle w:val="TAC"/>
            </w:pPr>
            <w:r w:rsidRPr="00E80F49">
              <w:rPr>
                <w:lang w:eastAsia="zh-CN"/>
              </w:rPr>
              <w:t>almost contiguous allocation: 120</w:t>
            </w:r>
          </w:p>
        </w:tc>
        <w:tc>
          <w:tcPr>
            <w:tcW w:w="4537" w:type="dxa"/>
            <w:vAlign w:val="center"/>
          </w:tcPr>
          <w:p w14:paraId="6F1B525F" w14:textId="3CF88214" w:rsidR="00567782" w:rsidRPr="00E80F49" w:rsidRDefault="00567782" w:rsidP="00567782">
            <w:pPr>
              <w:pStyle w:val="TAL"/>
            </w:pPr>
            <w:r w:rsidRPr="00E80F49">
              <w:t>“38.521-1_TPanalysis_6.2.2_MPR_6.5.2.2_SEM_6.5.2.4.1_NR_ACLR_</w:t>
            </w:r>
            <w:r w:rsidRPr="00EE0433">
              <w:t>v5</w:t>
            </w:r>
            <w:r w:rsidRPr="00E80F49">
              <w:t>.zip”</w:t>
            </w:r>
          </w:p>
        </w:tc>
        <w:tc>
          <w:tcPr>
            <w:tcW w:w="1834" w:type="dxa"/>
            <w:vAlign w:val="center"/>
          </w:tcPr>
          <w:p w14:paraId="0633E945" w14:textId="24A2FE80" w:rsidR="00567782" w:rsidRPr="00E80F49" w:rsidRDefault="00567782" w:rsidP="00567782">
            <w:pPr>
              <w:pStyle w:val="TAL"/>
            </w:pPr>
            <w:r w:rsidRPr="00E80F49">
              <w:t>RAN5#</w:t>
            </w:r>
            <w:r w:rsidRPr="00EE0433">
              <w:t>99</w:t>
            </w:r>
          </w:p>
        </w:tc>
      </w:tr>
      <w:tr w:rsidR="00567782" w:rsidRPr="00E80F49" w14:paraId="7B60E939" w14:textId="77777777" w:rsidTr="00822785">
        <w:trPr>
          <w:gridAfter w:val="1"/>
          <w:wAfter w:w="112" w:type="dxa"/>
          <w:trHeight w:val="113"/>
        </w:trPr>
        <w:tc>
          <w:tcPr>
            <w:tcW w:w="2136" w:type="dxa"/>
            <w:vAlign w:val="center"/>
          </w:tcPr>
          <w:p w14:paraId="69191E44" w14:textId="77777777" w:rsidR="00567782" w:rsidRPr="00E80F49" w:rsidRDefault="00567782" w:rsidP="00567782">
            <w:pPr>
              <w:pStyle w:val="TAL"/>
            </w:pPr>
            <w:r w:rsidRPr="00E80F49">
              <w:t>6.5.2.4.2</w:t>
            </w:r>
            <w:r w:rsidRPr="00E80F49">
              <w:tab/>
            </w:r>
            <w:r w:rsidRPr="00E80F49">
              <w:rPr>
                <w:snapToGrid w:val="0"/>
              </w:rPr>
              <w:t>UTRA ACLR</w:t>
            </w:r>
          </w:p>
        </w:tc>
        <w:tc>
          <w:tcPr>
            <w:tcW w:w="1461" w:type="dxa"/>
            <w:vAlign w:val="center"/>
          </w:tcPr>
          <w:p w14:paraId="03AB0946" w14:textId="67439945" w:rsidR="00567782" w:rsidRPr="00E80F49" w:rsidRDefault="00567782" w:rsidP="00567782">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37" w:type="dxa"/>
            <w:vAlign w:val="center"/>
          </w:tcPr>
          <w:p w14:paraId="538F6B7D" w14:textId="4BAB949B" w:rsidR="00567782" w:rsidRPr="00E80F49" w:rsidRDefault="00567782" w:rsidP="00567782">
            <w:pPr>
              <w:pStyle w:val="TAL"/>
            </w:pPr>
            <w:r w:rsidRPr="00E80F49">
              <w:t>“38.521-1_TPanalysis_6.5.2.4.2_UTRA ACLR_v</w:t>
            </w:r>
            <w:r w:rsidRPr="00E80F49">
              <w:rPr>
                <w:lang w:eastAsia="zh-CN"/>
              </w:rPr>
              <w:t>3</w:t>
            </w:r>
            <w:r w:rsidRPr="00E80F49">
              <w:t>.zip”</w:t>
            </w:r>
          </w:p>
        </w:tc>
        <w:tc>
          <w:tcPr>
            <w:tcW w:w="1834" w:type="dxa"/>
            <w:vAlign w:val="center"/>
          </w:tcPr>
          <w:p w14:paraId="401B88EE" w14:textId="72534EBF" w:rsidR="00567782" w:rsidRPr="00E80F49" w:rsidRDefault="00567782" w:rsidP="00567782">
            <w:pPr>
              <w:pStyle w:val="TAL"/>
            </w:pPr>
            <w:r w:rsidRPr="00E80F49">
              <w:t>RAN5#91-e</w:t>
            </w:r>
          </w:p>
        </w:tc>
      </w:tr>
      <w:tr w:rsidR="00567782" w:rsidRPr="00E80F49" w14:paraId="57E0DD54" w14:textId="77777777" w:rsidTr="00822785">
        <w:trPr>
          <w:gridAfter w:val="1"/>
          <w:wAfter w:w="112" w:type="dxa"/>
          <w:trHeight w:val="113"/>
        </w:trPr>
        <w:tc>
          <w:tcPr>
            <w:tcW w:w="2136" w:type="dxa"/>
            <w:vAlign w:val="center"/>
          </w:tcPr>
          <w:p w14:paraId="4FE03CF2" w14:textId="77777777" w:rsidR="00567782" w:rsidRPr="00E80F49" w:rsidRDefault="00567782" w:rsidP="00567782">
            <w:pPr>
              <w:pStyle w:val="TAL"/>
            </w:pPr>
            <w:r w:rsidRPr="00E80F49">
              <w:t>6.5.3.1</w:t>
            </w:r>
            <w:r w:rsidRPr="00E80F49">
              <w:tab/>
              <w:t>General spurious emissions</w:t>
            </w:r>
          </w:p>
        </w:tc>
        <w:tc>
          <w:tcPr>
            <w:tcW w:w="1461" w:type="dxa"/>
            <w:vAlign w:val="center"/>
          </w:tcPr>
          <w:p w14:paraId="688EF8E3" w14:textId="77777777" w:rsidR="00567782" w:rsidRPr="00E80F49" w:rsidRDefault="00567782" w:rsidP="00567782">
            <w:pPr>
              <w:pStyle w:val="TAC"/>
            </w:pPr>
            <w:r w:rsidRPr="00E80F49">
              <w:t>27</w:t>
            </w:r>
          </w:p>
        </w:tc>
        <w:tc>
          <w:tcPr>
            <w:tcW w:w="4537" w:type="dxa"/>
            <w:vAlign w:val="center"/>
          </w:tcPr>
          <w:p w14:paraId="4FEF08A9" w14:textId="77777777" w:rsidR="00567782" w:rsidRPr="00E80F49" w:rsidRDefault="00567782" w:rsidP="00567782">
            <w:pPr>
              <w:pStyle w:val="TAL"/>
            </w:pPr>
            <w:r w:rsidRPr="00E80F49">
              <w:t>“38.521-1_TP analysis_6.5.3.1_TX_Spurious_Emission_v1.zip”</w:t>
            </w:r>
          </w:p>
        </w:tc>
        <w:tc>
          <w:tcPr>
            <w:tcW w:w="1834" w:type="dxa"/>
            <w:vAlign w:val="center"/>
          </w:tcPr>
          <w:p w14:paraId="202C2053" w14:textId="77777777" w:rsidR="00567782" w:rsidRPr="00E80F49" w:rsidRDefault="00567782" w:rsidP="00567782">
            <w:pPr>
              <w:pStyle w:val="TAL"/>
            </w:pPr>
            <w:r w:rsidRPr="00E80F49">
              <w:t>RAN5#89-e</w:t>
            </w:r>
          </w:p>
        </w:tc>
      </w:tr>
      <w:tr w:rsidR="00567782" w:rsidRPr="00E80F49" w14:paraId="218CF1F7" w14:textId="77777777" w:rsidTr="00822785">
        <w:trPr>
          <w:gridAfter w:val="1"/>
          <w:wAfter w:w="112" w:type="dxa"/>
          <w:trHeight w:val="113"/>
        </w:trPr>
        <w:tc>
          <w:tcPr>
            <w:tcW w:w="2136" w:type="dxa"/>
            <w:vAlign w:val="center"/>
          </w:tcPr>
          <w:p w14:paraId="6897BCCD" w14:textId="77777777" w:rsidR="00567782" w:rsidRPr="00E80F49" w:rsidRDefault="00567782" w:rsidP="00567782">
            <w:pPr>
              <w:pStyle w:val="TAL"/>
            </w:pPr>
            <w:r w:rsidRPr="00E80F49">
              <w:t>6.5.3.2</w:t>
            </w:r>
            <w:r w:rsidRPr="00E80F49">
              <w:tab/>
              <w:t>Spurious emissions for UE co-existence</w:t>
            </w:r>
          </w:p>
        </w:tc>
        <w:tc>
          <w:tcPr>
            <w:tcW w:w="1461" w:type="dxa"/>
            <w:vAlign w:val="center"/>
          </w:tcPr>
          <w:p w14:paraId="2032E3C9" w14:textId="77777777" w:rsidR="00567782" w:rsidRPr="00E80F49" w:rsidRDefault="00567782" w:rsidP="00567782">
            <w:pPr>
              <w:pStyle w:val="TAC"/>
            </w:pPr>
            <w:r w:rsidRPr="00E80F49">
              <w:t>27</w:t>
            </w:r>
          </w:p>
        </w:tc>
        <w:tc>
          <w:tcPr>
            <w:tcW w:w="4537" w:type="dxa"/>
            <w:vAlign w:val="center"/>
          </w:tcPr>
          <w:p w14:paraId="5B594B4B" w14:textId="77777777" w:rsidR="00567782" w:rsidRPr="00E80F49" w:rsidRDefault="00567782" w:rsidP="00567782">
            <w:pPr>
              <w:pStyle w:val="TAL"/>
            </w:pPr>
            <w:r w:rsidRPr="00E80F49">
              <w:t>“38.521-1_TP analysis_6.5.3.1_TX_Spurious_Emission_v1.zip”</w:t>
            </w:r>
          </w:p>
        </w:tc>
        <w:tc>
          <w:tcPr>
            <w:tcW w:w="1834" w:type="dxa"/>
            <w:vAlign w:val="center"/>
          </w:tcPr>
          <w:p w14:paraId="0BAA5BB5" w14:textId="77777777" w:rsidR="00567782" w:rsidRPr="00E80F49" w:rsidRDefault="00567782" w:rsidP="00567782">
            <w:pPr>
              <w:pStyle w:val="TAL"/>
            </w:pPr>
            <w:r w:rsidRPr="00E80F49">
              <w:t>RAN5#89-e</w:t>
            </w:r>
          </w:p>
        </w:tc>
      </w:tr>
      <w:tr w:rsidR="00567782" w:rsidRPr="00E80F49" w14:paraId="05E99C0F" w14:textId="77777777" w:rsidTr="00822785">
        <w:trPr>
          <w:gridAfter w:val="1"/>
          <w:wAfter w:w="112" w:type="dxa"/>
          <w:trHeight w:val="113"/>
        </w:trPr>
        <w:tc>
          <w:tcPr>
            <w:tcW w:w="2136" w:type="dxa"/>
            <w:vAlign w:val="center"/>
          </w:tcPr>
          <w:p w14:paraId="372B67F3" w14:textId="77777777" w:rsidR="00567782" w:rsidRPr="00E80F49" w:rsidRDefault="00567782" w:rsidP="00567782">
            <w:pPr>
              <w:pStyle w:val="TAL"/>
            </w:pPr>
            <w:r w:rsidRPr="00E80F49">
              <w:t>6.5.3.3</w:t>
            </w:r>
            <w:r w:rsidRPr="00E80F49">
              <w:tab/>
              <w:t>Additional spurious emissions</w:t>
            </w:r>
          </w:p>
        </w:tc>
        <w:tc>
          <w:tcPr>
            <w:tcW w:w="1461" w:type="dxa"/>
            <w:vAlign w:val="center"/>
          </w:tcPr>
          <w:p w14:paraId="173F993D" w14:textId="77777777" w:rsidR="00567782" w:rsidRPr="00E80F49" w:rsidRDefault="00567782" w:rsidP="00567782">
            <w:pPr>
              <w:pStyle w:val="TAC"/>
            </w:pPr>
            <w:r w:rsidRPr="00E80F49">
              <w:t>See Table 4.1. 2.1-1</w:t>
            </w:r>
          </w:p>
        </w:tc>
        <w:tc>
          <w:tcPr>
            <w:tcW w:w="4537" w:type="dxa"/>
            <w:vAlign w:val="center"/>
          </w:tcPr>
          <w:p w14:paraId="7DE68954" w14:textId="77777777" w:rsidR="00567782" w:rsidRPr="00E80F49" w:rsidRDefault="00567782" w:rsidP="00567782">
            <w:pPr>
              <w:pStyle w:val="TAL"/>
            </w:pPr>
            <w:r w:rsidRPr="00E80F49">
              <w:t>See Table 4.1.2.1-1</w:t>
            </w:r>
          </w:p>
        </w:tc>
        <w:tc>
          <w:tcPr>
            <w:tcW w:w="1834" w:type="dxa"/>
            <w:vAlign w:val="center"/>
          </w:tcPr>
          <w:p w14:paraId="102F695C" w14:textId="77777777" w:rsidR="00567782" w:rsidRPr="00E80F49" w:rsidRDefault="00567782" w:rsidP="00567782">
            <w:pPr>
              <w:pStyle w:val="TAL"/>
            </w:pPr>
            <w:r w:rsidRPr="00E80F49">
              <w:t>See Table 4.1.2.1-1</w:t>
            </w:r>
          </w:p>
        </w:tc>
      </w:tr>
      <w:tr w:rsidR="00567782" w:rsidRPr="00E80F49" w14:paraId="38FDC620" w14:textId="77777777" w:rsidTr="00822785">
        <w:trPr>
          <w:gridAfter w:val="1"/>
          <w:wAfter w:w="112" w:type="dxa"/>
          <w:trHeight w:val="113"/>
        </w:trPr>
        <w:tc>
          <w:tcPr>
            <w:tcW w:w="2136" w:type="dxa"/>
            <w:vAlign w:val="center"/>
          </w:tcPr>
          <w:p w14:paraId="6E149050" w14:textId="77777777" w:rsidR="00567782" w:rsidRPr="00E80F49" w:rsidRDefault="00567782" w:rsidP="00567782">
            <w:pPr>
              <w:pStyle w:val="TAL"/>
            </w:pPr>
            <w:r w:rsidRPr="00E80F49">
              <w:t>6.5.4</w:t>
            </w:r>
            <w:r w:rsidRPr="00E80F49">
              <w:tab/>
              <w:t>Transmit intermodulation</w:t>
            </w:r>
          </w:p>
        </w:tc>
        <w:tc>
          <w:tcPr>
            <w:tcW w:w="1461" w:type="dxa"/>
            <w:vAlign w:val="center"/>
          </w:tcPr>
          <w:p w14:paraId="25F134FD" w14:textId="77777777" w:rsidR="00567782" w:rsidRPr="00E80F49" w:rsidRDefault="00567782" w:rsidP="00567782">
            <w:pPr>
              <w:pStyle w:val="TAC"/>
            </w:pPr>
            <w:r w:rsidRPr="00E80F49">
              <w:t>8</w:t>
            </w:r>
          </w:p>
        </w:tc>
        <w:tc>
          <w:tcPr>
            <w:tcW w:w="4537" w:type="dxa"/>
            <w:vAlign w:val="center"/>
          </w:tcPr>
          <w:p w14:paraId="318AA55A" w14:textId="21F5E47B" w:rsidR="00567782" w:rsidRPr="00E80F49" w:rsidRDefault="00567782" w:rsidP="00567782">
            <w:pPr>
              <w:pStyle w:val="TAL"/>
            </w:pPr>
            <w:r w:rsidRPr="00E80F49">
              <w:t>“</w:t>
            </w:r>
            <w:r w:rsidRPr="00EE16B0">
              <w:t>38.521-1_TPanalysis_6.5.4_TxIm_v3</w:t>
            </w:r>
            <w:r w:rsidRPr="00E80F49">
              <w:t>.zip”</w:t>
            </w:r>
          </w:p>
        </w:tc>
        <w:tc>
          <w:tcPr>
            <w:tcW w:w="1834" w:type="dxa"/>
            <w:vAlign w:val="center"/>
          </w:tcPr>
          <w:p w14:paraId="2EF64690" w14:textId="714B060B" w:rsidR="00567782" w:rsidRPr="00E80F49" w:rsidRDefault="00567782" w:rsidP="00567782">
            <w:pPr>
              <w:pStyle w:val="TAL"/>
            </w:pPr>
            <w:r w:rsidRPr="00E80F49">
              <w:t>RAN5#</w:t>
            </w:r>
            <w:r w:rsidRPr="00EE16B0">
              <w:t>100</w:t>
            </w:r>
          </w:p>
        </w:tc>
      </w:tr>
      <w:tr w:rsidR="00567782" w:rsidRPr="00E80F49" w14:paraId="1D37DAED" w14:textId="77777777" w:rsidTr="00822785">
        <w:trPr>
          <w:gridAfter w:val="1"/>
          <w:wAfter w:w="112" w:type="dxa"/>
          <w:trHeight w:val="113"/>
        </w:trPr>
        <w:tc>
          <w:tcPr>
            <w:tcW w:w="2136" w:type="dxa"/>
            <w:vAlign w:val="center"/>
          </w:tcPr>
          <w:p w14:paraId="7AA67BDC" w14:textId="77777777" w:rsidR="00567782" w:rsidRPr="00E80F49" w:rsidRDefault="00567782" w:rsidP="00567782">
            <w:pPr>
              <w:pStyle w:val="TAL"/>
              <w:rPr>
                <w:lang w:eastAsia="ko-KR"/>
              </w:rPr>
            </w:pPr>
            <w:r w:rsidRPr="00E80F49">
              <w:rPr>
                <w:lang w:eastAsia="ko-KR"/>
              </w:rPr>
              <w:t>6.5A.1.1</w:t>
            </w:r>
            <w:r w:rsidRPr="00E80F49">
              <w:rPr>
                <w:lang w:eastAsia="ko-KR"/>
              </w:rPr>
              <w:tab/>
              <w:t>Occupied bandwidth for CA (2UL CA)</w:t>
            </w:r>
          </w:p>
        </w:tc>
        <w:tc>
          <w:tcPr>
            <w:tcW w:w="1461" w:type="dxa"/>
            <w:vAlign w:val="center"/>
          </w:tcPr>
          <w:p w14:paraId="5FEA96A3" w14:textId="77777777" w:rsidR="00567782" w:rsidRPr="00E80F49" w:rsidRDefault="00567782" w:rsidP="00567782">
            <w:pPr>
              <w:pStyle w:val="TAC"/>
            </w:pPr>
            <w:r w:rsidRPr="00E80F49">
              <w:t>Inter-band: 2</w:t>
            </w:r>
          </w:p>
          <w:p w14:paraId="100182E6" w14:textId="77777777" w:rsidR="00567782" w:rsidRPr="00E80F49" w:rsidRDefault="00567782" w:rsidP="00567782">
            <w:pPr>
              <w:pStyle w:val="TAC"/>
            </w:pPr>
            <w:r w:rsidRPr="00E80F49">
              <w:t>Intra-band contiguous: 1</w:t>
            </w:r>
          </w:p>
          <w:p w14:paraId="45A1E4D3" w14:textId="25075ED0" w:rsidR="00567782" w:rsidRPr="00E80F49" w:rsidRDefault="00567782" w:rsidP="00567782">
            <w:pPr>
              <w:pStyle w:val="TAC"/>
            </w:pPr>
            <w:r w:rsidRPr="00E80F49">
              <w:t>Intra-band non-contiguous: 1</w:t>
            </w:r>
          </w:p>
        </w:tc>
        <w:tc>
          <w:tcPr>
            <w:tcW w:w="4537" w:type="dxa"/>
            <w:vAlign w:val="center"/>
          </w:tcPr>
          <w:p w14:paraId="6ED444EC" w14:textId="399B71BF" w:rsidR="00567782" w:rsidRPr="00E80F49" w:rsidRDefault="00567782" w:rsidP="00567782">
            <w:pPr>
              <w:pStyle w:val="TAL"/>
              <w:rPr>
                <w:lang w:eastAsia="ko-KR"/>
              </w:rPr>
            </w:pPr>
            <w:r w:rsidRPr="00E80F49">
              <w:rPr>
                <w:lang w:eastAsia="ko-KR"/>
              </w:rPr>
              <w:t>“38.521-1_TPanalysis_6.5A.1.1_OccBW_v2.zip”</w:t>
            </w:r>
          </w:p>
        </w:tc>
        <w:tc>
          <w:tcPr>
            <w:tcW w:w="1834" w:type="dxa"/>
            <w:vAlign w:val="center"/>
          </w:tcPr>
          <w:p w14:paraId="6064FC81" w14:textId="1B677A64" w:rsidR="00567782" w:rsidRPr="00E80F49" w:rsidRDefault="00567782" w:rsidP="00567782">
            <w:pPr>
              <w:pStyle w:val="TAL"/>
              <w:rPr>
                <w:lang w:eastAsia="ko-KR"/>
              </w:rPr>
            </w:pPr>
            <w:r w:rsidRPr="00E80F49">
              <w:rPr>
                <w:lang w:eastAsia="ko-KR"/>
              </w:rPr>
              <w:t>RAN5#92-e</w:t>
            </w:r>
          </w:p>
        </w:tc>
      </w:tr>
      <w:tr w:rsidR="00567782" w:rsidRPr="00E80F49" w14:paraId="10A1B796" w14:textId="77777777" w:rsidTr="00822785">
        <w:trPr>
          <w:gridAfter w:val="1"/>
          <w:wAfter w:w="112" w:type="dxa"/>
          <w:trHeight w:val="113"/>
        </w:trPr>
        <w:tc>
          <w:tcPr>
            <w:tcW w:w="2136" w:type="dxa"/>
            <w:vAlign w:val="center"/>
          </w:tcPr>
          <w:p w14:paraId="02D66575" w14:textId="77777777" w:rsidR="00567782" w:rsidRPr="00E80F49" w:rsidRDefault="00567782" w:rsidP="00567782">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61" w:type="dxa"/>
            <w:vAlign w:val="center"/>
          </w:tcPr>
          <w:p w14:paraId="1FEBBBE6" w14:textId="77777777" w:rsidR="00567782" w:rsidRPr="00E80F49"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CD27FF7" w14:textId="77777777" w:rsidR="00567782" w:rsidRPr="005741F2"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Intra-band</w:t>
            </w:r>
            <w:r w:rsidRPr="005741F2">
              <w:rPr>
                <w:rFonts w:ascii="Arial" w:eastAsia="SimSun" w:hAnsi="Arial" w:cs="Arial"/>
                <w:sz w:val="18"/>
                <w:lang w:eastAsia="zh-CN"/>
              </w:rPr>
              <w:t xml:space="preserve"> contiguous</w:t>
            </w:r>
            <w:r w:rsidRPr="00E80F49">
              <w:rPr>
                <w:rFonts w:ascii="Arial" w:eastAsia="SimSun" w:hAnsi="Arial" w:cs="Arial"/>
                <w:sz w:val="18"/>
                <w:lang w:eastAsia="zh-CN"/>
              </w:rPr>
              <w:t xml:space="preserve"> CA:72</w:t>
            </w:r>
          </w:p>
          <w:p w14:paraId="75FEE52F" w14:textId="328429C8" w:rsidR="00567782" w:rsidRPr="00E80F49" w:rsidRDefault="00567782" w:rsidP="00567782">
            <w:pPr>
              <w:keepNext/>
              <w:keepLines/>
              <w:spacing w:after="0"/>
              <w:jc w:val="center"/>
              <w:rPr>
                <w:rFonts w:ascii="Arial" w:hAnsi="Arial" w:cs="Arial"/>
                <w:sz w:val="18"/>
              </w:rPr>
            </w:pPr>
            <w:r w:rsidRPr="005741F2">
              <w:rPr>
                <w:rFonts w:ascii="Arial" w:eastAsia="SimSun" w:hAnsi="Arial" w:cs="Arial"/>
                <w:sz w:val="18"/>
                <w:lang w:eastAsia="zh-CN"/>
              </w:rPr>
              <w:t>Intra-band non-contiguous CA:72</w:t>
            </w:r>
          </w:p>
        </w:tc>
        <w:tc>
          <w:tcPr>
            <w:tcW w:w="4537" w:type="dxa"/>
            <w:vAlign w:val="center"/>
          </w:tcPr>
          <w:p w14:paraId="4EAB384F" w14:textId="7C80F6F3" w:rsidR="00567782" w:rsidRPr="00E80F49" w:rsidRDefault="00567782" w:rsidP="00567782">
            <w:pPr>
              <w:pStyle w:val="TAL"/>
            </w:pPr>
            <w:r w:rsidRPr="005741F2">
              <w:rPr>
                <w:rFonts w:eastAsia="SimSun"/>
              </w:rPr>
              <w:t>“38.521-1_TPanalysis_6.2A.2_MPR_6.5A.2.4.1_ACLR_6.5A.2.2.1_SEM”</w:t>
            </w:r>
          </w:p>
        </w:tc>
        <w:tc>
          <w:tcPr>
            <w:tcW w:w="1834" w:type="dxa"/>
            <w:vAlign w:val="center"/>
          </w:tcPr>
          <w:p w14:paraId="199BFF66" w14:textId="4ECE0B76" w:rsidR="00567782" w:rsidRPr="00E80F49" w:rsidRDefault="00567782" w:rsidP="00567782">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w:t>
            </w:r>
            <w:r w:rsidRPr="005741F2">
              <w:rPr>
                <w:rFonts w:ascii="Arial" w:eastAsia="SimSun" w:hAnsi="Arial"/>
                <w:sz w:val="18"/>
                <w:szCs w:val="18"/>
                <w:lang w:eastAsia="zh-CN"/>
              </w:rPr>
              <w:t>8</w:t>
            </w:r>
          </w:p>
        </w:tc>
      </w:tr>
      <w:tr w:rsidR="00567782" w:rsidRPr="00E80F49" w14:paraId="32CE6AE1" w14:textId="77777777" w:rsidTr="00822785">
        <w:trPr>
          <w:gridAfter w:val="1"/>
          <w:wAfter w:w="112" w:type="dxa"/>
          <w:trHeight w:val="113"/>
        </w:trPr>
        <w:tc>
          <w:tcPr>
            <w:tcW w:w="2136" w:type="dxa"/>
            <w:vAlign w:val="center"/>
          </w:tcPr>
          <w:p w14:paraId="270CAC91" w14:textId="77777777" w:rsidR="00567782" w:rsidRPr="00E80F49" w:rsidRDefault="00567782" w:rsidP="00567782">
            <w:pPr>
              <w:pStyle w:val="TAL"/>
            </w:pPr>
            <w:r w:rsidRPr="00E80F49">
              <w:t>6.5A.2.4.1.1</w:t>
            </w:r>
            <w:r w:rsidRPr="00E80F49">
              <w:tab/>
              <w:t>NR ACLR for CA (2UL CA)</w:t>
            </w:r>
          </w:p>
        </w:tc>
        <w:tc>
          <w:tcPr>
            <w:tcW w:w="1461" w:type="dxa"/>
            <w:vAlign w:val="center"/>
          </w:tcPr>
          <w:p w14:paraId="3280B7BA" w14:textId="5A33DD40" w:rsidR="00567782" w:rsidRPr="00E80F49" w:rsidRDefault="00567782" w:rsidP="00567782">
            <w:pPr>
              <w:pStyle w:val="TAC"/>
              <w:rPr>
                <w:rFonts w:eastAsia="SimSun" w:cs="Arial"/>
                <w:lang w:eastAsia="zh-CN"/>
              </w:rPr>
            </w:pPr>
            <w:r w:rsidRPr="00E80F49">
              <w:rPr>
                <w:rFonts w:eastAsia="SimSun" w:cs="Arial"/>
                <w:lang w:eastAsia="zh-CN"/>
              </w:rPr>
              <w:t>For inter-band CA:14</w:t>
            </w:r>
            <w:r w:rsidRPr="005741F2">
              <w:rPr>
                <w:rFonts w:eastAsia="SimSun" w:cs="Arial"/>
                <w:lang w:eastAsia="zh-CN"/>
              </w:rPr>
              <w:t>80</w:t>
            </w:r>
          </w:p>
          <w:p w14:paraId="0F151970" w14:textId="621ED6A0" w:rsidR="00567782" w:rsidRPr="00E80F49" w:rsidRDefault="00567782" w:rsidP="00567782">
            <w:pPr>
              <w:pStyle w:val="TAC"/>
              <w:rPr>
                <w:rFonts w:eastAsia="SimSun" w:cs="Arial"/>
                <w:lang w:eastAsia="zh-CN"/>
              </w:rPr>
            </w:pPr>
            <w:r w:rsidRPr="00E80F49">
              <w:rPr>
                <w:rFonts w:eastAsia="SimSun" w:cs="Arial"/>
                <w:lang w:eastAsia="zh-CN"/>
              </w:rPr>
              <w:t xml:space="preserve">For intra-band contiguous CA: 720 (contiguous RB </w:t>
            </w:r>
            <w:r w:rsidRPr="00E80F49">
              <w:rPr>
                <w:rFonts w:eastAsia="SimSun" w:cs="Arial"/>
                <w:lang w:eastAsia="zh-CN"/>
              </w:rPr>
              <w:lastRenderedPageBreak/>
              <w:t>allocation)</w:t>
            </w:r>
          </w:p>
          <w:p w14:paraId="377DA060" w14:textId="38FD4C78" w:rsidR="00567782" w:rsidRPr="00E80F49" w:rsidRDefault="00567782" w:rsidP="00567782">
            <w:pPr>
              <w:pStyle w:val="TAC"/>
              <w:rPr>
                <w:rFonts w:eastAsia="SimSun" w:cs="Arial"/>
                <w:lang w:eastAsia="zh-CN"/>
              </w:rPr>
            </w:pPr>
            <w:r w:rsidRPr="005741F2">
              <w:rPr>
                <w:rFonts w:eastAsia="SimSun" w:cs="Arial"/>
                <w:lang w:eastAsia="zh-CN"/>
              </w:rPr>
              <w:t>1080</w:t>
            </w:r>
            <w:r w:rsidRPr="00E80F49">
              <w:rPr>
                <w:rFonts w:eastAsia="SimSun" w:cs="Arial"/>
                <w:lang w:eastAsia="zh-CN"/>
              </w:rPr>
              <w:t xml:space="preserve"> (non-contiguous RB allocation)</w:t>
            </w:r>
          </w:p>
          <w:p w14:paraId="2C44FD8F" w14:textId="7466E29A" w:rsidR="00567782" w:rsidRPr="00E80F49" w:rsidRDefault="00567782" w:rsidP="00567782">
            <w:pPr>
              <w:pStyle w:val="TAC"/>
              <w:rPr>
                <w:rFonts w:eastAsia="SimSun" w:cs="Arial"/>
                <w:lang w:eastAsia="zh-CN"/>
              </w:rPr>
            </w:pPr>
            <w:r w:rsidRPr="00E80F49">
              <w:rPr>
                <w:rFonts w:eastAsia="SimSun" w:cs="Arial"/>
                <w:lang w:eastAsia="zh-CN"/>
              </w:rPr>
              <w:t>For intra-band non-contiguous CA: 2</w:t>
            </w:r>
            <w:r w:rsidRPr="005741F2">
              <w:rPr>
                <w:rFonts w:eastAsia="SimSun" w:cs="Arial"/>
                <w:lang w:eastAsia="zh-CN"/>
              </w:rPr>
              <w:t>880</w:t>
            </w:r>
          </w:p>
        </w:tc>
        <w:tc>
          <w:tcPr>
            <w:tcW w:w="4537" w:type="dxa"/>
            <w:vAlign w:val="center"/>
          </w:tcPr>
          <w:p w14:paraId="6DC02A58" w14:textId="1A498592" w:rsidR="00567782" w:rsidRPr="00E80F49" w:rsidRDefault="00567782" w:rsidP="00567782">
            <w:pPr>
              <w:pStyle w:val="TAL"/>
            </w:pPr>
            <w:r w:rsidRPr="005741F2">
              <w:rPr>
                <w:rFonts w:eastAsia="Yu Mincho"/>
                <w:lang w:eastAsia="ja-JP"/>
              </w:rPr>
              <w:lastRenderedPageBreak/>
              <w:t>“38.521-1_TPanalysis_6.2A.2_MPR_6.5A.2.4.1_ACLR_6.5A.2.2.1_SEM”</w:t>
            </w:r>
          </w:p>
        </w:tc>
        <w:tc>
          <w:tcPr>
            <w:tcW w:w="1834" w:type="dxa"/>
            <w:vAlign w:val="center"/>
          </w:tcPr>
          <w:p w14:paraId="0025522E" w14:textId="42674C18" w:rsidR="00567782" w:rsidRPr="00E80F49" w:rsidRDefault="00567782" w:rsidP="00567782">
            <w:pPr>
              <w:pStyle w:val="TAL"/>
              <w:rPr>
                <w:rFonts w:eastAsia="SimSun"/>
                <w:szCs w:val="18"/>
                <w:lang w:eastAsia="zh-CN"/>
              </w:rPr>
            </w:pPr>
            <w:r w:rsidRPr="00E80F49">
              <w:rPr>
                <w:rFonts w:eastAsia="SimSun"/>
                <w:szCs w:val="18"/>
                <w:lang w:eastAsia="zh-CN"/>
              </w:rPr>
              <w:t>RAN5#9</w:t>
            </w:r>
            <w:r w:rsidRPr="005741F2">
              <w:rPr>
                <w:rFonts w:eastAsia="SimSun"/>
                <w:szCs w:val="18"/>
                <w:lang w:eastAsia="zh-CN"/>
              </w:rPr>
              <w:t>8</w:t>
            </w:r>
          </w:p>
        </w:tc>
      </w:tr>
      <w:tr w:rsidR="00567782" w:rsidRPr="00E80F49" w14:paraId="2ABA9386" w14:textId="77777777" w:rsidTr="00822785">
        <w:trPr>
          <w:gridAfter w:val="1"/>
          <w:wAfter w:w="112" w:type="dxa"/>
          <w:trHeight w:val="113"/>
        </w:trPr>
        <w:tc>
          <w:tcPr>
            <w:tcW w:w="2136" w:type="dxa"/>
            <w:vAlign w:val="center"/>
          </w:tcPr>
          <w:p w14:paraId="33E70E1C" w14:textId="77777777" w:rsidR="00567782" w:rsidRPr="00E80F49" w:rsidRDefault="00567782" w:rsidP="00567782">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61" w:type="dxa"/>
            <w:vAlign w:val="center"/>
          </w:tcPr>
          <w:p w14:paraId="42151E44" w14:textId="77777777" w:rsidR="00567782" w:rsidRPr="00E80F49"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37" w:type="dxa"/>
            <w:vAlign w:val="center"/>
          </w:tcPr>
          <w:p w14:paraId="3F36E53A" w14:textId="77777777" w:rsidR="00567782" w:rsidRPr="00E80F49" w:rsidRDefault="00567782" w:rsidP="00567782">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34" w:type="dxa"/>
            <w:vAlign w:val="center"/>
          </w:tcPr>
          <w:p w14:paraId="3804C9B2" w14:textId="77777777" w:rsidR="00567782" w:rsidRPr="00E80F49" w:rsidRDefault="00567782" w:rsidP="00567782">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567782" w:rsidRPr="00E80F49" w14:paraId="3FEDCE6B" w14:textId="77777777" w:rsidTr="00822785">
        <w:trPr>
          <w:gridAfter w:val="1"/>
          <w:wAfter w:w="112" w:type="dxa"/>
          <w:trHeight w:val="113"/>
        </w:trPr>
        <w:tc>
          <w:tcPr>
            <w:tcW w:w="2136" w:type="dxa"/>
            <w:vAlign w:val="center"/>
          </w:tcPr>
          <w:p w14:paraId="52BA37B2" w14:textId="77777777" w:rsidR="00567782" w:rsidRPr="00E80F49" w:rsidRDefault="00567782" w:rsidP="00567782">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61" w:type="dxa"/>
            <w:vAlign w:val="center"/>
          </w:tcPr>
          <w:p w14:paraId="0F69852D" w14:textId="77777777" w:rsidR="00567782" w:rsidRPr="007D4343" w:rsidRDefault="00567782" w:rsidP="00567782">
            <w:pPr>
              <w:keepNext/>
              <w:keepLines/>
              <w:spacing w:after="0"/>
              <w:jc w:val="center"/>
              <w:rPr>
                <w:rFonts w:ascii="Arial" w:hAnsi="Arial" w:cs="Arial"/>
                <w:sz w:val="18"/>
                <w:lang w:eastAsia="zh-CN"/>
              </w:rPr>
            </w:pPr>
            <w:r w:rsidRPr="007D4343">
              <w:rPr>
                <w:rFonts w:ascii="Arial" w:hAnsi="Arial" w:cs="Arial"/>
                <w:sz w:val="18"/>
                <w:lang w:eastAsia="zh-CN"/>
              </w:rPr>
              <w:t xml:space="preserve">For inter-band CA: </w:t>
            </w:r>
            <w:r w:rsidRPr="00E80F49">
              <w:rPr>
                <w:rFonts w:ascii="Arial" w:hAnsi="Arial" w:cs="Arial"/>
                <w:sz w:val="18"/>
                <w:lang w:eastAsia="zh-CN"/>
              </w:rPr>
              <w:t>12</w:t>
            </w:r>
          </w:p>
          <w:p w14:paraId="4CF79476" w14:textId="5E26C811" w:rsidR="00567782" w:rsidRPr="00E80F49" w:rsidRDefault="00567782" w:rsidP="00567782">
            <w:pPr>
              <w:keepNext/>
              <w:keepLines/>
              <w:spacing w:after="0"/>
              <w:jc w:val="center"/>
              <w:rPr>
                <w:rFonts w:ascii="Arial" w:hAnsi="Arial" w:cs="Arial"/>
                <w:sz w:val="18"/>
                <w:lang w:eastAsia="zh-CN"/>
              </w:rPr>
            </w:pPr>
            <w:r w:rsidRPr="007D4343">
              <w:rPr>
                <w:rFonts w:ascii="Arial" w:hAnsi="Arial" w:cs="Arial"/>
                <w:sz w:val="18"/>
                <w:lang w:eastAsia="zh-CN"/>
              </w:rPr>
              <w:t>For intra-band contiguous CA: 20</w:t>
            </w:r>
          </w:p>
        </w:tc>
        <w:tc>
          <w:tcPr>
            <w:tcW w:w="4537" w:type="dxa"/>
            <w:vAlign w:val="center"/>
          </w:tcPr>
          <w:p w14:paraId="510742D1" w14:textId="00887620" w:rsidR="00567782" w:rsidRPr="00E80F49" w:rsidRDefault="00567782" w:rsidP="00567782">
            <w:pPr>
              <w:pStyle w:val="TAL"/>
              <w:rPr>
                <w:rFonts w:eastAsia="Yu Mincho"/>
                <w:lang w:eastAsia="ja-JP"/>
              </w:rPr>
            </w:pPr>
            <w:r w:rsidRPr="00E80F49">
              <w:rPr>
                <w:rFonts w:cs="Arial"/>
                <w:lang w:eastAsia="zh-CN"/>
              </w:rPr>
              <w:t>“</w:t>
            </w:r>
            <w:r w:rsidRPr="007D4343">
              <w:rPr>
                <w:rFonts w:cs="Arial"/>
                <w:lang w:eastAsia="zh-CN"/>
              </w:rPr>
              <w:t>38.521-1_TPanalysis_6.5A.3.1.1_Spurious_v2.zip</w:t>
            </w:r>
            <w:r w:rsidRPr="00E80F49">
              <w:rPr>
                <w:rFonts w:cs="Arial"/>
                <w:lang w:eastAsia="zh-CN"/>
              </w:rPr>
              <w:t>”</w:t>
            </w:r>
          </w:p>
        </w:tc>
        <w:tc>
          <w:tcPr>
            <w:tcW w:w="1834" w:type="dxa"/>
            <w:vAlign w:val="center"/>
          </w:tcPr>
          <w:p w14:paraId="1E9B1E80" w14:textId="3EFDDAE8" w:rsidR="00567782" w:rsidRPr="00E80F49" w:rsidRDefault="00567782" w:rsidP="00567782">
            <w:pPr>
              <w:keepNext/>
              <w:keepLines/>
              <w:spacing w:after="0"/>
              <w:rPr>
                <w:rFonts w:ascii="Arial" w:hAnsi="Arial"/>
                <w:sz w:val="18"/>
                <w:szCs w:val="18"/>
                <w:lang w:eastAsia="zh-CN"/>
              </w:rPr>
            </w:pPr>
            <w:r w:rsidRPr="00E80F49">
              <w:rPr>
                <w:rFonts w:ascii="Arial" w:hAnsi="Arial"/>
                <w:sz w:val="18"/>
                <w:szCs w:val="18"/>
                <w:lang w:eastAsia="zh-CN"/>
              </w:rPr>
              <w:t>RAN5#9</w:t>
            </w:r>
            <w:r w:rsidRPr="007D4343">
              <w:rPr>
                <w:rFonts w:ascii="Arial" w:hAnsi="Arial"/>
                <w:sz w:val="18"/>
                <w:szCs w:val="18"/>
                <w:lang w:eastAsia="zh-CN"/>
              </w:rPr>
              <w:t>8</w:t>
            </w:r>
          </w:p>
        </w:tc>
      </w:tr>
      <w:tr w:rsidR="00567782" w:rsidRPr="00E80F49" w14:paraId="12614873" w14:textId="77777777" w:rsidTr="00822785">
        <w:trPr>
          <w:gridAfter w:val="1"/>
          <w:wAfter w:w="112" w:type="dxa"/>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E80F49" w:rsidRDefault="00567782" w:rsidP="00567782">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61"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C45BB9" w:rsidRDefault="00567782" w:rsidP="00567782">
            <w:pPr>
              <w:keepNext/>
              <w:keepLines/>
              <w:spacing w:after="0"/>
              <w:jc w:val="center"/>
              <w:rPr>
                <w:rFonts w:ascii="Arial" w:hAnsi="Arial"/>
                <w:sz w:val="18"/>
              </w:rPr>
            </w:pPr>
            <w:r w:rsidRPr="00C45BB9">
              <w:rPr>
                <w:rFonts w:ascii="Arial" w:hAnsi="Arial"/>
                <w:sz w:val="18"/>
              </w:rPr>
              <w:t xml:space="preserve">For inter-band CA </w:t>
            </w:r>
            <w:r w:rsidRPr="00E80F49">
              <w:rPr>
                <w:rFonts w:ascii="Arial" w:hAnsi="Arial"/>
                <w:sz w:val="18"/>
              </w:rPr>
              <w:t>See table 4.1.3.2-1</w:t>
            </w:r>
          </w:p>
          <w:p w14:paraId="1D06BBD4" w14:textId="77777777" w:rsidR="00567782" w:rsidRPr="00704BC8" w:rsidRDefault="00567782" w:rsidP="00567782">
            <w:pPr>
              <w:keepNext/>
              <w:keepLines/>
              <w:spacing w:after="0"/>
              <w:jc w:val="center"/>
              <w:rPr>
                <w:rFonts w:ascii="Arial" w:hAnsi="Arial"/>
                <w:sz w:val="18"/>
              </w:rPr>
            </w:pPr>
            <w:r w:rsidRPr="00C45BB9">
              <w:rPr>
                <w:rFonts w:ascii="Arial" w:hAnsi="Arial"/>
                <w:sz w:val="18"/>
              </w:rPr>
              <w:t>For intra-band contiguous CA: 8</w:t>
            </w:r>
          </w:p>
          <w:p w14:paraId="00BE64ED" w14:textId="26607E7F" w:rsidR="00567782" w:rsidRPr="00E80F49" w:rsidRDefault="00567782" w:rsidP="00567782">
            <w:pPr>
              <w:keepNext/>
              <w:keepLines/>
              <w:spacing w:after="0"/>
              <w:jc w:val="center"/>
              <w:rPr>
                <w:rFonts w:ascii="Arial" w:hAnsi="Arial"/>
                <w:sz w:val="18"/>
              </w:rPr>
            </w:pPr>
            <w:r w:rsidRPr="00704BC8">
              <w:rPr>
                <w:rFonts w:ascii="Arial" w:hAnsi="Arial"/>
                <w:sz w:val="18"/>
              </w:rPr>
              <w:t>For intra-band non-contiguous CA: 4</w:t>
            </w:r>
          </w:p>
        </w:tc>
        <w:tc>
          <w:tcPr>
            <w:tcW w:w="4537"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E80F49" w:rsidRDefault="00567782" w:rsidP="00567782">
            <w:pPr>
              <w:keepNext/>
              <w:keepLines/>
              <w:spacing w:after="0"/>
              <w:rPr>
                <w:rFonts w:ascii="Arial" w:hAnsi="Arial"/>
                <w:sz w:val="18"/>
              </w:rPr>
            </w:pPr>
            <w:r w:rsidRPr="00E80F49">
              <w:rPr>
                <w:rFonts w:ascii="Arial" w:hAnsi="Arial"/>
                <w:sz w:val="18"/>
              </w:rPr>
              <w:t>“</w:t>
            </w:r>
            <w:r w:rsidRPr="00C45BB9">
              <w:rPr>
                <w:rFonts w:ascii="Arial" w:hAnsi="Arial"/>
                <w:sz w:val="18"/>
              </w:rPr>
              <w:t>38.521-1_TPanalysis_6.5A.3.2.1_SECoex_v</w:t>
            </w:r>
            <w:r w:rsidRPr="00704BC8">
              <w:rPr>
                <w:rFonts w:ascii="Arial" w:hAnsi="Arial"/>
                <w:sz w:val="18"/>
              </w:rPr>
              <w:t>3</w:t>
            </w:r>
            <w:r w:rsidRPr="00C45BB9">
              <w:rPr>
                <w:rFonts w:ascii="Arial" w:hAnsi="Arial"/>
                <w:sz w:val="18"/>
              </w:rPr>
              <w:t>.zip</w:t>
            </w:r>
            <w:r w:rsidRPr="00E80F49">
              <w:rPr>
                <w:rFonts w:ascii="Arial" w:hAnsi="Arial"/>
                <w:sz w:val="18"/>
              </w:rPr>
              <w:t>”</w:t>
            </w:r>
          </w:p>
        </w:tc>
        <w:tc>
          <w:tcPr>
            <w:tcW w:w="1834"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E80F49" w:rsidRDefault="00567782" w:rsidP="00567782">
            <w:pPr>
              <w:keepNext/>
              <w:keepLines/>
              <w:spacing w:after="0"/>
              <w:rPr>
                <w:rFonts w:ascii="Arial" w:hAnsi="Arial"/>
                <w:sz w:val="18"/>
              </w:rPr>
            </w:pPr>
            <w:r w:rsidRPr="00E80F49">
              <w:rPr>
                <w:rFonts w:ascii="Arial" w:hAnsi="Arial"/>
                <w:sz w:val="18"/>
              </w:rPr>
              <w:t>RAN5#</w:t>
            </w:r>
            <w:r w:rsidRPr="00704BC8">
              <w:rPr>
                <w:rFonts w:ascii="Arial" w:hAnsi="Arial"/>
                <w:sz w:val="18"/>
              </w:rPr>
              <w:t>100</w:t>
            </w:r>
          </w:p>
        </w:tc>
      </w:tr>
      <w:tr w:rsidR="00567782" w:rsidRPr="00E80F49" w14:paraId="4D150397" w14:textId="77777777" w:rsidTr="00822785">
        <w:trPr>
          <w:gridAfter w:val="1"/>
          <w:wAfter w:w="112" w:type="dxa"/>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E80F49" w:rsidRDefault="00567782" w:rsidP="00567782">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61" w:type="dxa"/>
            <w:tcBorders>
              <w:top w:val="single" w:sz="4" w:space="0" w:color="auto"/>
              <w:left w:val="single" w:sz="4" w:space="0" w:color="auto"/>
              <w:bottom w:val="single" w:sz="4" w:space="0" w:color="auto"/>
              <w:right w:val="single" w:sz="4" w:space="0" w:color="auto"/>
            </w:tcBorders>
            <w:vAlign w:val="center"/>
          </w:tcPr>
          <w:p w14:paraId="5DA9996A" w14:textId="77777777" w:rsidR="00567782" w:rsidRPr="00E80F49" w:rsidRDefault="00567782" w:rsidP="00567782">
            <w:pPr>
              <w:keepNext/>
              <w:keepLines/>
              <w:spacing w:after="0"/>
              <w:jc w:val="center"/>
              <w:rPr>
                <w:rFonts w:ascii="Arial" w:hAnsi="Arial"/>
                <w:sz w:val="18"/>
              </w:rPr>
            </w:pPr>
            <w:r w:rsidRPr="00E80F49">
              <w:rPr>
                <w:rFonts w:ascii="Arial" w:hAnsi="Arial"/>
                <w:sz w:val="18"/>
              </w:rPr>
              <w:t>840</w:t>
            </w:r>
          </w:p>
        </w:tc>
        <w:tc>
          <w:tcPr>
            <w:tcW w:w="4537" w:type="dxa"/>
            <w:tcBorders>
              <w:top w:val="single" w:sz="4" w:space="0" w:color="auto"/>
              <w:left w:val="single" w:sz="4" w:space="0" w:color="auto"/>
              <w:bottom w:val="single" w:sz="4" w:space="0" w:color="auto"/>
              <w:right w:val="single" w:sz="4" w:space="0" w:color="auto"/>
            </w:tcBorders>
            <w:vAlign w:val="center"/>
          </w:tcPr>
          <w:p w14:paraId="4E6F66B3" w14:textId="77777777" w:rsidR="00567782" w:rsidRPr="00E80F49" w:rsidRDefault="00567782" w:rsidP="00567782">
            <w:pPr>
              <w:keepNext/>
              <w:keepLines/>
              <w:spacing w:after="0"/>
              <w:rPr>
                <w:rFonts w:ascii="Arial" w:hAnsi="Arial"/>
                <w:sz w:val="18"/>
              </w:rPr>
            </w:pPr>
            <w:r w:rsidRPr="00E80F49">
              <w:rPr>
                <w:rFonts w:ascii="Arial" w:hAnsi="Arial"/>
                <w:sz w:val="18"/>
              </w:rPr>
              <w:t>“38.521-1_TPanalysis on 6.5A.4.1_TxIM.zip”</w:t>
            </w:r>
          </w:p>
        </w:tc>
        <w:tc>
          <w:tcPr>
            <w:tcW w:w="1834" w:type="dxa"/>
            <w:tcBorders>
              <w:top w:val="single" w:sz="4" w:space="0" w:color="auto"/>
              <w:left w:val="single" w:sz="4" w:space="0" w:color="auto"/>
              <w:bottom w:val="single" w:sz="4" w:space="0" w:color="auto"/>
              <w:right w:val="single" w:sz="4" w:space="0" w:color="auto"/>
            </w:tcBorders>
            <w:vAlign w:val="center"/>
          </w:tcPr>
          <w:p w14:paraId="22C3D026" w14:textId="77777777" w:rsidR="00567782" w:rsidRPr="00E80F49" w:rsidRDefault="00567782" w:rsidP="00567782">
            <w:pPr>
              <w:keepNext/>
              <w:keepLines/>
              <w:spacing w:after="0"/>
              <w:rPr>
                <w:rFonts w:ascii="Arial" w:hAnsi="Arial"/>
                <w:sz w:val="18"/>
              </w:rPr>
            </w:pPr>
            <w:r w:rsidRPr="00E80F49">
              <w:rPr>
                <w:rFonts w:ascii="Arial" w:hAnsi="Arial"/>
                <w:sz w:val="18"/>
              </w:rPr>
              <w:t>RAN5#82</w:t>
            </w:r>
          </w:p>
        </w:tc>
      </w:tr>
      <w:tr w:rsidR="00567782" w:rsidRPr="00E80F49" w14:paraId="211FD3CB" w14:textId="77777777" w:rsidTr="00822785">
        <w:trPr>
          <w:gridAfter w:val="1"/>
          <w:wAfter w:w="112" w:type="dxa"/>
          <w:trHeight w:val="113"/>
        </w:trPr>
        <w:tc>
          <w:tcPr>
            <w:tcW w:w="2136" w:type="dxa"/>
            <w:vAlign w:val="center"/>
          </w:tcPr>
          <w:p w14:paraId="3A37A421" w14:textId="77777777" w:rsidR="00567782" w:rsidRPr="00E80F49" w:rsidRDefault="00567782" w:rsidP="00567782">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61" w:type="dxa"/>
            <w:vAlign w:val="center"/>
          </w:tcPr>
          <w:p w14:paraId="03A04B87" w14:textId="50D8699E" w:rsidR="00567782" w:rsidRPr="00E80F49" w:rsidRDefault="00567782" w:rsidP="00567782">
            <w:pPr>
              <w:keepNext/>
              <w:keepLines/>
              <w:spacing w:after="0"/>
              <w:jc w:val="center"/>
              <w:rPr>
                <w:rFonts w:ascii="Arial" w:hAnsi="Arial"/>
                <w:sz w:val="18"/>
              </w:rPr>
            </w:pPr>
            <w:r w:rsidRPr="00E80F49">
              <w:rPr>
                <w:rFonts w:ascii="Arial" w:hAnsi="Arial"/>
                <w:sz w:val="18"/>
              </w:rPr>
              <w:t>10</w:t>
            </w:r>
          </w:p>
        </w:tc>
        <w:tc>
          <w:tcPr>
            <w:tcW w:w="4537" w:type="dxa"/>
            <w:vAlign w:val="center"/>
          </w:tcPr>
          <w:p w14:paraId="377E1CBC" w14:textId="6BCF052C" w:rsidR="00567782" w:rsidRPr="00E80F49" w:rsidRDefault="00567782" w:rsidP="00567782">
            <w:pPr>
              <w:keepNext/>
              <w:keepLines/>
              <w:spacing w:after="0"/>
              <w:rPr>
                <w:rFonts w:ascii="Arial" w:hAnsi="Arial"/>
                <w:sz w:val="18"/>
              </w:rPr>
            </w:pPr>
            <w:r w:rsidRPr="00E80F49">
              <w:rPr>
                <w:rFonts w:ascii="Arial" w:hAnsi="Arial"/>
                <w:sz w:val="18"/>
              </w:rPr>
              <w:t>38.521-1_TPanalysis_6.5.1_OBW_v3.zip</w:t>
            </w:r>
          </w:p>
        </w:tc>
        <w:tc>
          <w:tcPr>
            <w:tcW w:w="1834" w:type="dxa"/>
            <w:vAlign w:val="center"/>
          </w:tcPr>
          <w:p w14:paraId="7C2135F4" w14:textId="000667B1" w:rsidR="00567782" w:rsidRPr="00E80F49" w:rsidRDefault="00567782" w:rsidP="00567782">
            <w:pPr>
              <w:keepNext/>
              <w:keepLines/>
              <w:spacing w:after="0"/>
              <w:rPr>
                <w:rFonts w:ascii="Arial" w:hAnsi="Arial"/>
                <w:sz w:val="18"/>
              </w:rPr>
            </w:pPr>
            <w:r w:rsidRPr="00E80F49">
              <w:rPr>
                <w:rFonts w:ascii="Arial" w:hAnsi="Arial"/>
                <w:sz w:val="18"/>
              </w:rPr>
              <w:t>RAN5#92-e</w:t>
            </w:r>
          </w:p>
        </w:tc>
      </w:tr>
      <w:tr w:rsidR="00567782" w:rsidRPr="00E80F49" w:rsidDel="00717E2A" w14:paraId="69CA70CB" w14:textId="77777777" w:rsidTr="00822785">
        <w:trPr>
          <w:gridAfter w:val="1"/>
          <w:wAfter w:w="112" w:type="dxa"/>
          <w:trHeight w:val="113"/>
        </w:trPr>
        <w:tc>
          <w:tcPr>
            <w:tcW w:w="2136" w:type="dxa"/>
            <w:vAlign w:val="center"/>
          </w:tcPr>
          <w:p w14:paraId="6EAB8D56" w14:textId="543E14A9" w:rsidR="00567782" w:rsidRPr="00E80F49" w:rsidDel="00717E2A" w:rsidRDefault="00567782" w:rsidP="00567782">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61" w:type="dxa"/>
            <w:vAlign w:val="center"/>
          </w:tcPr>
          <w:p w14:paraId="56B4D53B" w14:textId="77777777" w:rsidR="00567782" w:rsidRPr="00E80F49" w:rsidRDefault="00567782" w:rsidP="00567782">
            <w:pPr>
              <w:pStyle w:val="TAL"/>
            </w:pPr>
            <w:r w:rsidRPr="00E80F49">
              <w:t>UL MIMO with 2-layer: 64</w:t>
            </w:r>
          </w:p>
          <w:p w14:paraId="465A0BE3" w14:textId="7265278D" w:rsidR="00567782" w:rsidRPr="00E80F49" w:rsidDel="00717E2A" w:rsidRDefault="00567782" w:rsidP="00567782">
            <w:pPr>
              <w:keepNext/>
              <w:keepLines/>
              <w:spacing w:after="0"/>
              <w:jc w:val="center"/>
              <w:rPr>
                <w:rFonts w:ascii="Arial" w:hAnsi="Arial"/>
                <w:sz w:val="18"/>
              </w:rPr>
            </w:pPr>
            <w:r w:rsidRPr="00E80F49">
              <w:rPr>
                <w:rFonts w:ascii="Arial" w:hAnsi="Arial"/>
                <w:sz w:val="18"/>
              </w:rPr>
              <w:t>UL MIMO with ULFPTx: 144</w:t>
            </w:r>
          </w:p>
        </w:tc>
        <w:tc>
          <w:tcPr>
            <w:tcW w:w="4537" w:type="dxa"/>
            <w:vAlign w:val="center"/>
          </w:tcPr>
          <w:p w14:paraId="0786CFD2" w14:textId="1C0A480C" w:rsidR="00567782" w:rsidRPr="00E80F49" w:rsidDel="00717E2A" w:rsidRDefault="00567782" w:rsidP="00567782">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v5</w:t>
            </w:r>
            <w:r w:rsidRPr="00E80F49">
              <w:rPr>
                <w:rFonts w:ascii="Arial" w:hAnsi="Arial"/>
                <w:sz w:val="18"/>
              </w:rPr>
              <w:t>.zip”</w:t>
            </w:r>
          </w:p>
        </w:tc>
        <w:tc>
          <w:tcPr>
            <w:tcW w:w="1834" w:type="dxa"/>
            <w:vAlign w:val="center"/>
          </w:tcPr>
          <w:p w14:paraId="59DF6249" w14:textId="517ABC24" w:rsidR="00567782" w:rsidRPr="00E80F49" w:rsidDel="00717E2A" w:rsidRDefault="00567782" w:rsidP="00567782">
            <w:pPr>
              <w:keepNext/>
              <w:keepLines/>
              <w:spacing w:after="0"/>
              <w:rPr>
                <w:rFonts w:ascii="Arial" w:hAnsi="Arial"/>
                <w:sz w:val="18"/>
              </w:rPr>
            </w:pPr>
            <w:r w:rsidRPr="00E80F49">
              <w:rPr>
                <w:rFonts w:ascii="Arial" w:hAnsi="Arial"/>
                <w:sz w:val="18"/>
              </w:rPr>
              <w:t>RAN5#</w:t>
            </w:r>
            <w:r w:rsidRPr="00EE0433">
              <w:rPr>
                <w:rFonts w:ascii="Arial" w:hAnsi="Arial"/>
                <w:sz w:val="18"/>
              </w:rPr>
              <w:t>99</w:t>
            </w:r>
          </w:p>
        </w:tc>
      </w:tr>
      <w:tr w:rsidR="00567782" w:rsidRPr="00E80F49" w14:paraId="3FBF7CE9" w14:textId="77777777" w:rsidTr="00822785">
        <w:trPr>
          <w:gridAfter w:val="1"/>
          <w:wAfter w:w="112" w:type="dxa"/>
          <w:trHeight w:val="113"/>
        </w:trPr>
        <w:tc>
          <w:tcPr>
            <w:tcW w:w="2136" w:type="dxa"/>
            <w:vAlign w:val="center"/>
          </w:tcPr>
          <w:p w14:paraId="5D0CD9DA" w14:textId="77777777" w:rsidR="00567782" w:rsidRPr="00E80F49" w:rsidRDefault="00567782" w:rsidP="00567782">
            <w:pPr>
              <w:keepNext/>
              <w:keepLines/>
              <w:spacing w:after="0"/>
              <w:rPr>
                <w:rFonts w:ascii="Arial" w:hAnsi="Arial"/>
                <w:sz w:val="18"/>
              </w:rPr>
            </w:pPr>
            <w:bookmarkStart w:id="128" w:name="_Hlk105749824"/>
            <w:r w:rsidRPr="00E80F49">
              <w:rPr>
                <w:rFonts w:ascii="Arial" w:hAnsi="Arial"/>
                <w:sz w:val="18"/>
              </w:rPr>
              <w:t>6.5D.2.4.1</w:t>
            </w:r>
            <w:bookmarkEnd w:id="128"/>
            <w:r w:rsidRPr="00E80F49">
              <w:rPr>
                <w:rFonts w:ascii="Arial" w:hAnsi="Arial"/>
                <w:sz w:val="18"/>
              </w:rPr>
              <w:tab/>
              <w:t>NR ACLR for UL-MIMO</w:t>
            </w:r>
          </w:p>
        </w:tc>
        <w:tc>
          <w:tcPr>
            <w:tcW w:w="1461" w:type="dxa"/>
            <w:vAlign w:val="center"/>
          </w:tcPr>
          <w:p w14:paraId="6694A3A2" w14:textId="77777777" w:rsidR="00567782" w:rsidRPr="00E80F49" w:rsidRDefault="00567782" w:rsidP="00567782">
            <w:pPr>
              <w:pStyle w:val="TAL"/>
            </w:pPr>
            <w:r w:rsidRPr="00E80F49">
              <w:t>UL MIMO with 2-layer: 400</w:t>
            </w:r>
          </w:p>
          <w:p w14:paraId="510E687F" w14:textId="6F5669F8" w:rsidR="00567782" w:rsidRPr="00E80F49" w:rsidRDefault="00567782" w:rsidP="00567782">
            <w:pPr>
              <w:pStyle w:val="TAL"/>
            </w:pPr>
            <w:r w:rsidRPr="00E80F49">
              <w:t>UL MIMO with ULFPTx: 920</w:t>
            </w:r>
          </w:p>
        </w:tc>
        <w:tc>
          <w:tcPr>
            <w:tcW w:w="4537" w:type="dxa"/>
            <w:vAlign w:val="center"/>
          </w:tcPr>
          <w:p w14:paraId="30CBA3FC" w14:textId="673D0DF1" w:rsidR="00567782" w:rsidRPr="00E80F49" w:rsidRDefault="00567782" w:rsidP="00567782">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 xml:space="preserve"> v5</w:t>
            </w:r>
            <w:r w:rsidRPr="00E80F49">
              <w:rPr>
                <w:rFonts w:ascii="Arial" w:hAnsi="Arial"/>
                <w:sz w:val="18"/>
              </w:rPr>
              <w:t>.zip</w:t>
            </w:r>
          </w:p>
        </w:tc>
        <w:tc>
          <w:tcPr>
            <w:tcW w:w="1834" w:type="dxa"/>
            <w:vAlign w:val="center"/>
          </w:tcPr>
          <w:p w14:paraId="0F5EB7D7" w14:textId="2C4CD1E2" w:rsidR="00567782" w:rsidRPr="00E80F49" w:rsidRDefault="00567782" w:rsidP="00567782">
            <w:pPr>
              <w:keepNext/>
              <w:keepLines/>
              <w:spacing w:after="0"/>
              <w:rPr>
                <w:rFonts w:ascii="Arial" w:hAnsi="Arial"/>
                <w:sz w:val="18"/>
              </w:rPr>
            </w:pPr>
            <w:r w:rsidRPr="00E80F49">
              <w:rPr>
                <w:rFonts w:ascii="Arial" w:hAnsi="Arial"/>
                <w:sz w:val="18"/>
              </w:rPr>
              <w:t>RAN5#</w:t>
            </w:r>
            <w:r w:rsidRPr="00EE0433">
              <w:rPr>
                <w:rFonts w:ascii="Arial" w:hAnsi="Arial"/>
                <w:sz w:val="18"/>
                <w:lang w:eastAsia="zh-CN"/>
              </w:rPr>
              <w:t>99</w:t>
            </w:r>
          </w:p>
        </w:tc>
      </w:tr>
      <w:tr w:rsidR="00567782" w:rsidRPr="00E80F49" w14:paraId="46335211" w14:textId="77777777" w:rsidTr="00822785">
        <w:trPr>
          <w:gridAfter w:val="1"/>
          <w:wAfter w:w="112" w:type="dxa"/>
          <w:trHeight w:val="113"/>
        </w:trPr>
        <w:tc>
          <w:tcPr>
            <w:tcW w:w="2136" w:type="dxa"/>
            <w:vAlign w:val="center"/>
          </w:tcPr>
          <w:p w14:paraId="3027CD43"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61" w:type="dxa"/>
            <w:vAlign w:val="center"/>
          </w:tcPr>
          <w:p w14:paraId="01FA5C49"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37" w:type="dxa"/>
            <w:vAlign w:val="center"/>
          </w:tcPr>
          <w:p w14:paraId="0C58EB79" w14:textId="77777777" w:rsidR="00567782" w:rsidRPr="00E80F49" w:rsidRDefault="00567782" w:rsidP="00567782">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34" w:type="dxa"/>
            <w:vAlign w:val="center"/>
          </w:tcPr>
          <w:p w14:paraId="7A37B54D"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567782" w:rsidRPr="00E80F49" w14:paraId="6A8C256C" w14:textId="77777777" w:rsidTr="00822785">
        <w:trPr>
          <w:gridAfter w:val="1"/>
          <w:wAfter w:w="112" w:type="dxa"/>
          <w:trHeight w:val="113"/>
        </w:trPr>
        <w:tc>
          <w:tcPr>
            <w:tcW w:w="2136" w:type="dxa"/>
            <w:vAlign w:val="center"/>
          </w:tcPr>
          <w:p w14:paraId="06E02BFF" w14:textId="5D49AD41"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61" w:type="dxa"/>
            <w:vAlign w:val="center"/>
          </w:tcPr>
          <w:p w14:paraId="61048AAF" w14:textId="6592900A"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37" w:type="dxa"/>
            <w:vAlign w:val="center"/>
          </w:tcPr>
          <w:p w14:paraId="45AAD310" w14:textId="77777777" w:rsidR="00567782" w:rsidRPr="00E80F49" w:rsidRDefault="00567782" w:rsidP="00567782">
            <w:pPr>
              <w:keepNext/>
              <w:keepLines/>
              <w:spacing w:after="0"/>
              <w:rPr>
                <w:rFonts w:ascii="Arial" w:eastAsia="Malgun Gothic" w:hAnsi="Arial"/>
                <w:sz w:val="18"/>
              </w:rPr>
            </w:pPr>
            <w:r w:rsidRPr="00E80F49">
              <w:rPr>
                <w:rFonts w:ascii="Arial" w:eastAsia="Malgun Gothic" w:hAnsi="Arial"/>
                <w:sz w:val="18"/>
              </w:rPr>
              <w:t>“</w:t>
            </w:r>
            <w:bookmarkStart w:id="129" w:name="_Hlk62817045"/>
            <w:r w:rsidRPr="00E80F49">
              <w:rPr>
                <w:rFonts w:ascii="Arial" w:eastAsia="Malgun Gothic" w:hAnsi="Arial"/>
                <w:sz w:val="18"/>
              </w:rPr>
              <w:t>38.521-1_TPanalysis_6.5D.2.4.2_UTRA ALCR_NS_3U_v1.zip</w:t>
            </w:r>
            <w:bookmarkEnd w:id="129"/>
            <w:r w:rsidRPr="00E80F49">
              <w:rPr>
                <w:rFonts w:ascii="Arial" w:eastAsia="Malgun Gothic" w:hAnsi="Arial"/>
                <w:sz w:val="18"/>
              </w:rPr>
              <w:t>”</w:t>
            </w:r>
          </w:p>
          <w:p w14:paraId="06494C7F" w14:textId="456FEAB3"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34" w:type="dxa"/>
            <w:vAlign w:val="center"/>
          </w:tcPr>
          <w:p w14:paraId="45084D59" w14:textId="203259AB"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567782" w:rsidRPr="00E80F49" w14:paraId="17075C60" w14:textId="77777777" w:rsidTr="00822785">
        <w:trPr>
          <w:gridAfter w:val="1"/>
          <w:wAfter w:w="112" w:type="dxa"/>
          <w:trHeight w:val="113"/>
        </w:trPr>
        <w:tc>
          <w:tcPr>
            <w:tcW w:w="2136" w:type="dxa"/>
            <w:vAlign w:val="center"/>
          </w:tcPr>
          <w:p w14:paraId="39E04332" w14:textId="77777777" w:rsidR="00567782" w:rsidRPr="00E80F49" w:rsidRDefault="00567782" w:rsidP="00567782">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61" w:type="dxa"/>
          </w:tcPr>
          <w:p w14:paraId="6B7EBA04" w14:textId="77777777" w:rsidR="00567782" w:rsidRPr="00E80F49" w:rsidRDefault="00567782" w:rsidP="00567782">
            <w:pPr>
              <w:keepNext/>
              <w:keepLines/>
              <w:spacing w:after="0"/>
              <w:jc w:val="center"/>
              <w:rPr>
                <w:rFonts w:ascii="Arial" w:hAnsi="Arial"/>
                <w:sz w:val="18"/>
              </w:rPr>
            </w:pPr>
            <w:r w:rsidRPr="00E80F49">
              <w:rPr>
                <w:rFonts w:ascii="Arial" w:hAnsi="Arial"/>
                <w:sz w:val="18"/>
                <w:lang w:eastAsia="zh-CN"/>
              </w:rPr>
              <w:t>27</w:t>
            </w:r>
          </w:p>
        </w:tc>
        <w:tc>
          <w:tcPr>
            <w:tcW w:w="4537" w:type="dxa"/>
            <w:vAlign w:val="center"/>
          </w:tcPr>
          <w:p w14:paraId="77B31805" w14:textId="77777777" w:rsidR="00567782" w:rsidRPr="00E80F49" w:rsidRDefault="00567782" w:rsidP="00567782">
            <w:pPr>
              <w:keepNext/>
              <w:keepLines/>
              <w:spacing w:after="0"/>
              <w:rPr>
                <w:rFonts w:ascii="Arial" w:hAnsi="Arial"/>
                <w:sz w:val="18"/>
              </w:rPr>
            </w:pPr>
            <w:r w:rsidRPr="00E80F49">
              <w:rPr>
                <w:rFonts w:ascii="Arial" w:hAnsi="Arial"/>
                <w:sz w:val="18"/>
              </w:rPr>
              <w:t>“38.521-1_TP analysis_6.5.3.1_TX_Spurious_Emission_v1.zip”</w:t>
            </w:r>
          </w:p>
        </w:tc>
        <w:tc>
          <w:tcPr>
            <w:tcW w:w="1834" w:type="dxa"/>
            <w:vAlign w:val="center"/>
          </w:tcPr>
          <w:p w14:paraId="2CAD7FAA" w14:textId="77777777" w:rsidR="00567782" w:rsidRPr="00E80F49" w:rsidRDefault="00567782" w:rsidP="00567782">
            <w:pPr>
              <w:keepNext/>
              <w:keepLines/>
              <w:spacing w:after="0"/>
              <w:rPr>
                <w:rFonts w:ascii="Arial" w:hAnsi="Arial"/>
                <w:sz w:val="18"/>
              </w:rPr>
            </w:pPr>
            <w:r w:rsidRPr="00E80F49">
              <w:rPr>
                <w:rFonts w:ascii="Arial" w:hAnsi="Arial"/>
                <w:sz w:val="18"/>
              </w:rPr>
              <w:t>RAN5#89-e</w:t>
            </w:r>
          </w:p>
        </w:tc>
      </w:tr>
      <w:tr w:rsidR="00567782" w:rsidRPr="00E80F49" w14:paraId="238BA366" w14:textId="77777777" w:rsidTr="00822785">
        <w:trPr>
          <w:gridAfter w:val="1"/>
          <w:wAfter w:w="112" w:type="dxa"/>
          <w:trHeight w:val="113"/>
        </w:trPr>
        <w:tc>
          <w:tcPr>
            <w:tcW w:w="2136" w:type="dxa"/>
            <w:vAlign w:val="center"/>
          </w:tcPr>
          <w:p w14:paraId="106F8A85" w14:textId="77777777" w:rsidR="00567782" w:rsidRPr="00E80F49" w:rsidRDefault="00567782" w:rsidP="00567782">
            <w:pPr>
              <w:pStyle w:val="TAL"/>
            </w:pPr>
            <w:r w:rsidRPr="00E80F49">
              <w:t>6.5D.3.2</w:t>
            </w:r>
            <w:r w:rsidRPr="00E80F49">
              <w:tab/>
              <w:t>Spurious emissions for UE co-existence for UL-MIMO</w:t>
            </w:r>
          </w:p>
        </w:tc>
        <w:tc>
          <w:tcPr>
            <w:tcW w:w="1461" w:type="dxa"/>
          </w:tcPr>
          <w:p w14:paraId="2221DA46" w14:textId="77777777" w:rsidR="00567782" w:rsidRPr="00E80F49" w:rsidRDefault="00567782" w:rsidP="00567782">
            <w:pPr>
              <w:pStyle w:val="TAC"/>
            </w:pPr>
            <w:r w:rsidRPr="00E80F49">
              <w:rPr>
                <w:lang w:eastAsia="zh-CN"/>
              </w:rPr>
              <w:t>27</w:t>
            </w:r>
          </w:p>
        </w:tc>
        <w:tc>
          <w:tcPr>
            <w:tcW w:w="4537" w:type="dxa"/>
            <w:vAlign w:val="center"/>
          </w:tcPr>
          <w:p w14:paraId="07BF6DA0" w14:textId="77777777" w:rsidR="00567782" w:rsidRPr="00E80F49" w:rsidRDefault="00567782" w:rsidP="00567782">
            <w:pPr>
              <w:pStyle w:val="TAL"/>
            </w:pPr>
            <w:r w:rsidRPr="00E80F49">
              <w:t>“38.521-1_TP analysis_6.5.3.1_TX_Spurious_Emission_v1.zip”</w:t>
            </w:r>
          </w:p>
        </w:tc>
        <w:tc>
          <w:tcPr>
            <w:tcW w:w="1834" w:type="dxa"/>
            <w:vAlign w:val="center"/>
          </w:tcPr>
          <w:p w14:paraId="55DD3D75" w14:textId="77777777" w:rsidR="00567782" w:rsidRPr="00E80F49" w:rsidRDefault="00567782" w:rsidP="00567782">
            <w:pPr>
              <w:pStyle w:val="TAL"/>
            </w:pPr>
            <w:r w:rsidRPr="00E80F49">
              <w:t>RAN5#89-e</w:t>
            </w:r>
          </w:p>
        </w:tc>
      </w:tr>
      <w:tr w:rsidR="00567782" w:rsidRPr="00E80F49" w14:paraId="15EA7A72" w14:textId="77777777" w:rsidTr="00822785">
        <w:trPr>
          <w:gridAfter w:val="1"/>
          <w:wAfter w:w="112" w:type="dxa"/>
          <w:trHeight w:val="113"/>
        </w:trPr>
        <w:tc>
          <w:tcPr>
            <w:tcW w:w="2136" w:type="dxa"/>
            <w:vAlign w:val="center"/>
          </w:tcPr>
          <w:p w14:paraId="3F083721" w14:textId="77777777" w:rsidR="00567782" w:rsidRPr="00E80F49" w:rsidRDefault="00567782" w:rsidP="00567782">
            <w:pPr>
              <w:pStyle w:val="TAL"/>
            </w:pPr>
            <w:r w:rsidRPr="00E80F49">
              <w:t>6.5D.3.3</w:t>
            </w:r>
            <w:r w:rsidRPr="00E80F49">
              <w:tab/>
              <w:t>Additional spurious emissions for UL-MIMO</w:t>
            </w:r>
          </w:p>
        </w:tc>
        <w:tc>
          <w:tcPr>
            <w:tcW w:w="1461" w:type="dxa"/>
            <w:vAlign w:val="center"/>
          </w:tcPr>
          <w:p w14:paraId="3937B3DF" w14:textId="77777777" w:rsidR="00567782" w:rsidRPr="00E80F49" w:rsidRDefault="00567782" w:rsidP="00567782">
            <w:pPr>
              <w:pStyle w:val="TAC"/>
              <w:jc w:val="left"/>
            </w:pPr>
            <w:r w:rsidRPr="00E80F49">
              <w:t>Table 4.1.2.1-1</w:t>
            </w:r>
          </w:p>
        </w:tc>
        <w:tc>
          <w:tcPr>
            <w:tcW w:w="4537" w:type="dxa"/>
            <w:vAlign w:val="center"/>
          </w:tcPr>
          <w:p w14:paraId="28FC4569" w14:textId="77777777" w:rsidR="00567782" w:rsidRPr="00E80F49" w:rsidRDefault="00567782" w:rsidP="00567782">
            <w:pPr>
              <w:pStyle w:val="TAL"/>
            </w:pPr>
            <w:r w:rsidRPr="00E80F49">
              <w:t>Table 4.1.2.1-1</w:t>
            </w:r>
          </w:p>
        </w:tc>
        <w:tc>
          <w:tcPr>
            <w:tcW w:w="1834" w:type="dxa"/>
          </w:tcPr>
          <w:p w14:paraId="70FF86FD" w14:textId="77777777" w:rsidR="00567782" w:rsidRPr="00E80F49" w:rsidRDefault="00567782" w:rsidP="00567782">
            <w:pPr>
              <w:pStyle w:val="TAL"/>
            </w:pPr>
            <w:r w:rsidRPr="00E80F49">
              <w:t>RAN5#5-5G-NR Adhoc</w:t>
            </w:r>
          </w:p>
        </w:tc>
      </w:tr>
      <w:tr w:rsidR="00567782" w:rsidRPr="00E80F49" w14:paraId="38676C46" w14:textId="77777777" w:rsidTr="00822785">
        <w:trPr>
          <w:gridAfter w:val="1"/>
          <w:wAfter w:w="112" w:type="dxa"/>
          <w:trHeight w:val="113"/>
        </w:trPr>
        <w:tc>
          <w:tcPr>
            <w:tcW w:w="2136" w:type="dxa"/>
            <w:vAlign w:val="center"/>
          </w:tcPr>
          <w:p w14:paraId="5F68157E"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61" w:type="dxa"/>
            <w:vAlign w:val="center"/>
          </w:tcPr>
          <w:p w14:paraId="370D77D0"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37" w:type="dxa"/>
            <w:vAlign w:val="center"/>
          </w:tcPr>
          <w:p w14:paraId="1ABA35C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34" w:type="dxa"/>
            <w:vAlign w:val="center"/>
          </w:tcPr>
          <w:p w14:paraId="74AD537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7812FEEC" w14:textId="77777777" w:rsidTr="00822785">
        <w:trPr>
          <w:gridAfter w:val="1"/>
          <w:wAfter w:w="112" w:type="dxa"/>
          <w:trHeight w:val="113"/>
        </w:trPr>
        <w:tc>
          <w:tcPr>
            <w:tcW w:w="2136" w:type="dxa"/>
            <w:vAlign w:val="center"/>
          </w:tcPr>
          <w:p w14:paraId="72B178E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61" w:type="dxa"/>
            <w:vAlign w:val="center"/>
          </w:tcPr>
          <w:p w14:paraId="1D77BD43"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37" w:type="dxa"/>
            <w:vAlign w:val="center"/>
          </w:tcPr>
          <w:p w14:paraId="15A485B0"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34" w:type="dxa"/>
            <w:vAlign w:val="center"/>
          </w:tcPr>
          <w:p w14:paraId="63A97C50"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0AE7279D" w14:textId="77777777" w:rsidTr="00822785">
        <w:trPr>
          <w:gridAfter w:val="1"/>
          <w:wAfter w:w="112" w:type="dxa"/>
          <w:trHeight w:val="113"/>
        </w:trPr>
        <w:tc>
          <w:tcPr>
            <w:tcW w:w="2136" w:type="dxa"/>
            <w:vAlign w:val="center"/>
          </w:tcPr>
          <w:p w14:paraId="0BCA993A"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61" w:type="dxa"/>
            <w:vAlign w:val="center"/>
          </w:tcPr>
          <w:p w14:paraId="7664F25A"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37" w:type="dxa"/>
            <w:vAlign w:val="center"/>
          </w:tcPr>
          <w:p w14:paraId="19B24DF3"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34" w:type="dxa"/>
            <w:vAlign w:val="center"/>
          </w:tcPr>
          <w:p w14:paraId="68652271"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1F192931" w14:textId="77777777" w:rsidTr="00822785">
        <w:trPr>
          <w:gridAfter w:val="1"/>
          <w:wAfter w:w="112" w:type="dxa"/>
          <w:trHeight w:val="113"/>
        </w:trPr>
        <w:tc>
          <w:tcPr>
            <w:tcW w:w="2136" w:type="dxa"/>
            <w:vAlign w:val="center"/>
          </w:tcPr>
          <w:p w14:paraId="60E76E5A" w14:textId="77777777" w:rsidR="00567782" w:rsidRPr="00E80F49" w:rsidRDefault="00567782" w:rsidP="00567782">
            <w:pPr>
              <w:pStyle w:val="TAL"/>
            </w:pPr>
            <w:r w:rsidRPr="00E80F49">
              <w:t>6.5D.4</w:t>
            </w:r>
            <w:r w:rsidRPr="00E80F49">
              <w:tab/>
              <w:t>Transmit intermodulation for UL-MIMO</w:t>
            </w:r>
          </w:p>
        </w:tc>
        <w:tc>
          <w:tcPr>
            <w:tcW w:w="1461" w:type="dxa"/>
            <w:vAlign w:val="center"/>
          </w:tcPr>
          <w:p w14:paraId="29815501" w14:textId="77777777" w:rsidR="00567782" w:rsidRPr="00E80F49" w:rsidRDefault="00567782" w:rsidP="00567782">
            <w:pPr>
              <w:pStyle w:val="TAC"/>
            </w:pPr>
          </w:p>
        </w:tc>
        <w:tc>
          <w:tcPr>
            <w:tcW w:w="4537" w:type="dxa"/>
            <w:vAlign w:val="center"/>
          </w:tcPr>
          <w:p w14:paraId="61A6C6D3" w14:textId="77777777" w:rsidR="00567782" w:rsidRPr="00E80F49" w:rsidRDefault="00567782" w:rsidP="00567782">
            <w:pPr>
              <w:pStyle w:val="TAL"/>
            </w:pPr>
            <w:r w:rsidRPr="00E80F49">
              <w:t>“38.521-1_TPanalysis_6.5.4_TxIm_v2.zip”</w:t>
            </w:r>
          </w:p>
        </w:tc>
        <w:tc>
          <w:tcPr>
            <w:tcW w:w="1834" w:type="dxa"/>
            <w:vAlign w:val="center"/>
          </w:tcPr>
          <w:p w14:paraId="56268716" w14:textId="77777777" w:rsidR="00567782" w:rsidRPr="00E80F49" w:rsidRDefault="00567782" w:rsidP="00567782">
            <w:pPr>
              <w:pStyle w:val="TAL"/>
            </w:pPr>
            <w:r w:rsidRPr="00E80F49">
              <w:t>RAN5#82</w:t>
            </w:r>
          </w:p>
        </w:tc>
      </w:tr>
      <w:tr w:rsidR="00567782" w:rsidRPr="00E80F49" w14:paraId="1491F93E" w14:textId="77777777" w:rsidTr="00822785">
        <w:trPr>
          <w:gridAfter w:val="1"/>
          <w:wAfter w:w="112" w:type="dxa"/>
          <w:trHeight w:val="113"/>
        </w:trPr>
        <w:tc>
          <w:tcPr>
            <w:tcW w:w="9968" w:type="dxa"/>
            <w:gridSpan w:val="4"/>
            <w:vAlign w:val="center"/>
          </w:tcPr>
          <w:p w14:paraId="234DFA3E" w14:textId="77777777" w:rsidR="00567782" w:rsidRPr="00E80F49" w:rsidRDefault="00567782" w:rsidP="00567782">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567782" w:rsidRPr="00E80F49" w:rsidRDefault="00567782" w:rsidP="00567782">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E80F49" w:rsidRDefault="00567782" w:rsidP="00567782">
            <w:pPr>
              <w:pStyle w:val="TAN"/>
              <w:rPr>
                <w:lang w:eastAsia="zh-CN"/>
              </w:rPr>
            </w:pPr>
            <w:r w:rsidRPr="00E80F49">
              <w:rPr>
                <w:lang w:eastAsia="zh-CN"/>
              </w:rPr>
              <w:t>NOTE 3: UEs supporting pi/2 BPSK DMRS and the corresponding IE [DMRSPi2BPSK] is set to 1.</w:t>
            </w:r>
          </w:p>
          <w:p w14:paraId="7F950FF4" w14:textId="77777777" w:rsidR="00567782" w:rsidRPr="00E80F49" w:rsidRDefault="00567782" w:rsidP="00567782">
            <w:pPr>
              <w:pStyle w:val="TAN"/>
            </w:pPr>
            <w:r w:rsidRPr="00E80F49">
              <w:lastRenderedPageBreak/>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2DE431BC" w:rsidR="00FB608E" w:rsidRDefault="00FB608E" w:rsidP="00FB608E">
            <w:pPr>
              <w:pStyle w:val="TAC"/>
            </w:pPr>
            <w:r w:rsidRPr="0028364B">
              <w:t>symmetric channel bandwidths</w:t>
            </w:r>
            <w:r>
              <w:t xml:space="preserve">: </w:t>
            </w:r>
            <w:r w:rsidR="001E5F8C" w:rsidRPr="001E5F8C">
              <w:rPr>
                <w:lang w:eastAsia="zh-CN"/>
              </w:rPr>
              <w:t>9</w:t>
            </w:r>
          </w:p>
          <w:p w14:paraId="6299B101" w14:textId="2654BF48" w:rsidR="00F42A19" w:rsidRPr="00E80F49" w:rsidRDefault="00FB608E" w:rsidP="00FB608E">
            <w:pPr>
              <w:pStyle w:val="TAC"/>
              <w:rPr>
                <w:lang w:eastAsia="zh-CN"/>
              </w:rPr>
            </w:pPr>
            <w:r w:rsidRPr="0028364B">
              <w:t>asymmetric channel bandwidths</w:t>
            </w:r>
            <w:r>
              <w:t xml:space="preserve">: </w:t>
            </w:r>
            <w:r w:rsidR="001E5F8C" w:rsidRPr="001E5F8C">
              <w:t>6</w:t>
            </w:r>
          </w:p>
        </w:tc>
        <w:tc>
          <w:tcPr>
            <w:tcW w:w="4590" w:type="dxa"/>
            <w:vAlign w:val="center"/>
          </w:tcPr>
          <w:p w14:paraId="3D285FEF" w14:textId="3B214E6B" w:rsidR="00F42A19" w:rsidRPr="00E80F49" w:rsidRDefault="001E5F8C" w:rsidP="00DA636D">
            <w:pPr>
              <w:pStyle w:val="TAL"/>
            </w:pPr>
            <w:r w:rsidRPr="001E5F8C">
              <w:t>38.521-1_TPanalysis_7.4_Maximun input level_v4.zip</w:t>
            </w:r>
            <w:r w:rsidR="00F42A19" w:rsidRPr="00E80F49">
              <w:t>“”</w:t>
            </w:r>
          </w:p>
        </w:tc>
        <w:tc>
          <w:tcPr>
            <w:tcW w:w="1854" w:type="dxa"/>
            <w:vAlign w:val="center"/>
          </w:tcPr>
          <w:p w14:paraId="50F5353B" w14:textId="07CA3C9C" w:rsidR="00F42A19" w:rsidRPr="00E80F49" w:rsidRDefault="00F42A19" w:rsidP="00DA636D">
            <w:pPr>
              <w:pStyle w:val="TAL"/>
              <w:rPr>
                <w:lang w:eastAsia="zh-CN"/>
              </w:rPr>
            </w:pPr>
            <w:r w:rsidRPr="00E80F49">
              <w:t>RAN5#</w:t>
            </w:r>
            <w:r w:rsidR="001E5F8C" w:rsidRPr="001E5F8C">
              <w:t>100</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483E910"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w:t>
            </w:r>
            <w:r w:rsidR="001E5F8C" w:rsidRPr="001E5F8C">
              <w:rPr>
                <w:rFonts w:ascii="Arial" w:eastAsia="Malgun Gothic" w:hAnsi="Arial"/>
                <w:sz w:val="18"/>
                <w:lang w:eastAsia="zh-CN"/>
              </w:rPr>
              <w:t>3</w:t>
            </w:r>
          </w:p>
          <w:p w14:paraId="7592F4C1" w14:textId="0390F41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001E5F8C" w:rsidRPr="001E5F8C">
              <w:rPr>
                <w:rFonts w:ascii="Arial" w:eastAsia="Malgun Gothic" w:hAnsi="Arial" w:cs="Arial"/>
                <w:sz w:val="18"/>
                <w:lang w:eastAsia="zh-CN"/>
              </w:rPr>
              <w:t>3</w:t>
            </w:r>
          </w:p>
        </w:tc>
        <w:tc>
          <w:tcPr>
            <w:tcW w:w="4590" w:type="dxa"/>
            <w:vAlign w:val="center"/>
          </w:tcPr>
          <w:p w14:paraId="21C478F1" w14:textId="6AF0D1C5"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w:t>
            </w:r>
            <w:r w:rsidR="001E5F8C" w:rsidRPr="001E5F8C">
              <w:rPr>
                <w:rFonts w:ascii="Arial" w:eastAsia="Malgun Gothic" w:hAnsi="Arial"/>
                <w:sz w:val="18"/>
                <w:lang w:eastAsia="zh-CN"/>
              </w:rPr>
              <w:t>2</w:t>
            </w:r>
            <w:r w:rsidRPr="00E80F49">
              <w:rPr>
                <w:rFonts w:ascii="Arial" w:eastAsia="Malgun Gothic" w:hAnsi="Arial"/>
                <w:sz w:val="18"/>
                <w:lang w:eastAsia="zh-CN"/>
              </w:rPr>
              <w:t>.zip”</w:t>
            </w:r>
          </w:p>
        </w:tc>
        <w:tc>
          <w:tcPr>
            <w:tcW w:w="1854" w:type="dxa"/>
            <w:vAlign w:val="center"/>
          </w:tcPr>
          <w:p w14:paraId="09606D87" w14:textId="33AC7458"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w:t>
            </w:r>
            <w:r w:rsidR="001E5F8C" w:rsidRPr="001E5F8C">
              <w:rPr>
                <w:rFonts w:ascii="Arial" w:eastAsia="Malgun Gothic" w:hAnsi="Arial"/>
                <w:sz w:val="18"/>
                <w:lang w:eastAsia="en-US"/>
              </w:rPr>
              <w:t>100</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fldSimple w:instr=" DOCPROPERTY  CrTitle  \* MERGEFORMAT ">
              <w:r w:rsidR="00A07E68" w:rsidRPr="00E80F49">
                <w:t>7.5A</w:t>
              </w:r>
              <w:r w:rsidR="009F1B03" w:rsidRPr="00E80F49">
                <w:t xml:space="preserve"> </w:t>
              </w:r>
              <w:r w:rsidR="00A07E68" w:rsidRPr="00E80F49">
                <w:t>Adjacent channel selectivity for DL CA</w:t>
              </w:r>
            </w:fldSimple>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30" w:name="_Hlk8715857"/>
            <w:r w:rsidRPr="00E80F49">
              <w:rPr>
                <w:lang w:eastAsia="zh-CN"/>
              </w:rPr>
              <w:t>38.521-1_TPanalysis_7.5A.1_ACS_2CA</w:t>
            </w:r>
            <w:bookmarkEnd w:id="130"/>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1" w:name="OLE_LINK12"/>
            <w:bookmarkStart w:id="132" w:name="OLE_LINK13"/>
            <w:r w:rsidRPr="00E80F49">
              <w:rPr>
                <w:rFonts w:eastAsia="SimSun"/>
                <w:kern w:val="2"/>
              </w:rPr>
              <w:t>_v</w:t>
            </w:r>
            <w:r>
              <w:rPr>
                <w:rFonts w:eastAsia="SimSun"/>
                <w:kern w:val="2"/>
              </w:rPr>
              <w:t>3</w:t>
            </w:r>
            <w:bookmarkEnd w:id="131"/>
            <w:bookmarkEnd w:id="132"/>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146406487"/>
      <w:r w:rsidRPr="00E80F49">
        <w:t>4.1.1.2</w:t>
      </w:r>
      <w:r w:rsidRPr="00E80F49">
        <w:tab/>
        <w:t>FR1 SUL test cases</w:t>
      </w:r>
      <w:bookmarkEnd w:id="133"/>
      <w:bookmarkEnd w:id="134"/>
      <w:bookmarkEnd w:id="135"/>
      <w:bookmarkEnd w:id="136"/>
      <w:bookmarkEnd w:id="137"/>
      <w:bookmarkEnd w:id="138"/>
      <w:bookmarkEnd w:id="139"/>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40" w:name="OLE_LINK210"/>
      <w:r w:rsidRPr="00E80F49">
        <w:t>costing too much testing time.</w:t>
      </w:r>
      <w:bookmarkEnd w:id="140"/>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E80F49">
        <w:t>For the Non-SUL carrier the SCS should be selected following the same rule as single carrier testing.</w:t>
      </w:r>
      <w:bookmarkEnd w:id="141"/>
      <w:bookmarkEnd w:id="142"/>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E80F49">
              <w:t>6.4C.2.3</w:t>
            </w:r>
            <w:r w:rsidRPr="00E80F49">
              <w:tab/>
              <w:t>In-band emissions for SUL</w:t>
            </w:r>
            <w:bookmarkEnd w:id="143"/>
            <w:bookmarkEnd w:id="144"/>
            <w:bookmarkEnd w:id="145"/>
            <w:bookmarkEnd w:id="146"/>
            <w:bookmarkEnd w:id="147"/>
            <w:bookmarkEnd w:id="148"/>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9" w:name="_Toc75371779"/>
      <w:bookmarkStart w:id="150" w:name="_Toc83727847"/>
      <w:bookmarkStart w:id="151" w:name="_Toc100005947"/>
      <w:bookmarkStart w:id="152" w:name="_Toc106703494"/>
      <w:bookmarkStart w:id="153" w:name="_Toc146406488"/>
      <w:r w:rsidRPr="00E80F49">
        <w:lastRenderedPageBreak/>
        <w:t>4.1.1.3</w:t>
      </w:r>
      <w:r w:rsidRPr="00E80F49">
        <w:tab/>
        <w:t>FR1 V2X test cases</w:t>
      </w:r>
      <w:bookmarkEnd w:id="149"/>
      <w:bookmarkEnd w:id="150"/>
      <w:bookmarkEnd w:id="151"/>
      <w:bookmarkEnd w:id="152"/>
      <w:bookmarkEnd w:id="153"/>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4" w:name="_Toc106703495"/>
      <w:bookmarkStart w:id="155" w:name="_Toc146406489"/>
      <w:r w:rsidRPr="00E80F49">
        <w:t>4.1.1.4</w:t>
      </w:r>
      <w:r w:rsidRPr="00E80F49">
        <w:tab/>
        <w:t xml:space="preserve">FR1 </w:t>
      </w:r>
      <w:r w:rsidRPr="00E80F49">
        <w:rPr>
          <w:lang w:eastAsia="zh-CN"/>
        </w:rPr>
        <w:t>RedCap</w:t>
      </w:r>
      <w:r w:rsidRPr="00E80F49">
        <w:t xml:space="preserve"> test cases</w:t>
      </w:r>
      <w:bookmarkEnd w:id="154"/>
      <w:bookmarkEnd w:id="155"/>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6" w:name="_Toc27418757"/>
      <w:bookmarkStart w:id="157" w:name="_Toc36042410"/>
      <w:bookmarkStart w:id="158" w:name="_Toc43899737"/>
      <w:bookmarkStart w:id="159" w:name="_Toc51767648"/>
      <w:bookmarkStart w:id="160" w:name="_Toc59039979"/>
      <w:bookmarkStart w:id="161" w:name="_Toc68073918"/>
      <w:bookmarkStart w:id="162" w:name="_Toc75371780"/>
      <w:bookmarkStart w:id="163" w:name="_Toc83727848"/>
      <w:bookmarkStart w:id="164" w:name="_Toc100005948"/>
      <w:bookmarkStart w:id="165" w:name="_Toc106703496"/>
      <w:bookmarkStart w:id="166" w:name="_Toc146406490"/>
      <w:r w:rsidRPr="00E80F49">
        <w:t>4.1.1.</w:t>
      </w:r>
      <w:r>
        <w:t>5</w:t>
      </w:r>
      <w:r w:rsidRPr="00E80F49">
        <w:tab/>
        <w:t xml:space="preserve">FR1 </w:t>
      </w:r>
      <w:r>
        <w:rPr>
          <w:lang w:eastAsia="zh-CN"/>
        </w:rPr>
        <w:t>TxD</w:t>
      </w:r>
      <w:r w:rsidRPr="00E80F49">
        <w:t xml:space="preserve"> test cases</w:t>
      </w:r>
      <w:bookmarkEnd w:id="166"/>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lastRenderedPageBreak/>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7" w:name="_Toc146406491"/>
      <w:r>
        <w:t>4.1.1.6</w:t>
      </w:r>
      <w:r>
        <w:tab/>
        <w:t xml:space="preserve">FR1 </w:t>
      </w:r>
      <w:r>
        <w:rPr>
          <w:lang w:eastAsia="zh-CN"/>
        </w:rPr>
        <w:t>shared spectrum channel access</w:t>
      </w:r>
      <w:r>
        <w:t xml:space="preserve"> test cases</w:t>
      </w:r>
      <w:bookmarkEnd w:id="167"/>
    </w:p>
    <w:p w14:paraId="1D55DE6E" w14:textId="5D123081" w:rsidR="00FF7B8D" w:rsidRDefault="00FF7B8D" w:rsidP="00FF7B8D">
      <w:r>
        <w:t>This section contains information on test point selection for shared spectrum channel access test cases in TS 38.521-1[2].</w:t>
      </w:r>
      <w:r w:rsidR="00D44BD4">
        <w:t xml:space="preserve"> </w:t>
      </w:r>
      <w:r>
        <w:t>The general rule in this section apply to all test cases for shared spectrum channel access test cases.</w:t>
      </w:r>
      <w:r w:rsidR="00D44BD4">
        <w:t xml:space="preserve"> </w:t>
      </w:r>
      <w:r>
        <w:t xml:space="preserve">Separate analysis for each FR1 </w:t>
      </w:r>
      <w:r>
        <w:rPr>
          <w:lang w:eastAsia="zh-CN"/>
        </w:rPr>
        <w:t>shared spectrum channel access</w:t>
      </w:r>
      <w:r>
        <w:t xml:space="preserve"> test case is not provided</w:t>
      </w:r>
      <w:r w:rsidR="00393186" w:rsidRPr="00393186">
        <w:t>, unless deemed necessary</w:t>
      </w:r>
      <w:r>
        <w:t>.</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Default="00FF7B8D" w:rsidP="00FF7B8D">
      <w:r>
        <w:t>For all Tx and Rx test requirements of NR unlicensed band,</w:t>
      </w:r>
      <w:r w:rsidR="00D44BD4">
        <w:t xml:space="preserve"> </w:t>
      </w:r>
      <w:r>
        <w:t xml:space="preserve">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rsidR="00393186" w:rsidRPr="00393186">
        <w:rPr>
          <w:lang w:eastAsia="en-US"/>
        </w:rPr>
        <w:t>, unless shared spectrum channel access configuration specific test points are over-ruling</w:t>
      </w:r>
      <w:r>
        <w:t>.</w:t>
      </w:r>
    </w:p>
    <w:p w14:paraId="3BDF9950" w14:textId="77777777" w:rsidR="00393186" w:rsidRPr="00E80F49" w:rsidRDefault="00393186" w:rsidP="00393186">
      <w:pPr>
        <w:pStyle w:val="TH"/>
      </w:pPr>
      <w:r w:rsidRPr="00E80F49">
        <w:lastRenderedPageBreak/>
        <w:t>Table 4.</w:t>
      </w:r>
      <w:r>
        <w:t>1.1.6</w:t>
      </w:r>
      <w:r w:rsidRPr="00E80F49">
        <w:t xml:space="preserve">-1: UE transmitter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64F29CD4" w14:textId="77777777" w:rsidTr="0097135C">
        <w:trPr>
          <w:trHeight w:val="248"/>
          <w:jc w:val="center"/>
        </w:trPr>
        <w:tc>
          <w:tcPr>
            <w:tcW w:w="2830" w:type="dxa"/>
            <w:vAlign w:val="center"/>
          </w:tcPr>
          <w:p w14:paraId="0C0974BF"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61D07F54" w14:textId="77777777" w:rsidR="00393186" w:rsidRPr="00E80F49" w:rsidRDefault="00393186" w:rsidP="0097135C">
            <w:pPr>
              <w:pStyle w:val="TAH"/>
            </w:pPr>
            <w:r w:rsidRPr="00E80F49">
              <w:t>Number of test points</w:t>
            </w:r>
          </w:p>
        </w:tc>
        <w:tc>
          <w:tcPr>
            <w:tcW w:w="4962" w:type="dxa"/>
            <w:shd w:val="clear" w:color="auto" w:fill="auto"/>
            <w:vAlign w:val="center"/>
          </w:tcPr>
          <w:p w14:paraId="16B19F59" w14:textId="77777777" w:rsidR="00393186" w:rsidRPr="00E80F49" w:rsidRDefault="00393186" w:rsidP="0097135C">
            <w:pPr>
              <w:pStyle w:val="TAH"/>
            </w:pPr>
            <w:r w:rsidRPr="00E80F49">
              <w:t>Justification</w:t>
            </w:r>
          </w:p>
        </w:tc>
        <w:tc>
          <w:tcPr>
            <w:tcW w:w="1154" w:type="dxa"/>
            <w:vAlign w:val="center"/>
          </w:tcPr>
          <w:p w14:paraId="373AC70A" w14:textId="77777777" w:rsidR="00393186" w:rsidRPr="00E80F49" w:rsidRDefault="00393186" w:rsidP="0097135C">
            <w:pPr>
              <w:pStyle w:val="TAH"/>
            </w:pPr>
            <w:r w:rsidRPr="00E80F49">
              <w:t>Comments</w:t>
            </w:r>
          </w:p>
        </w:tc>
      </w:tr>
      <w:tr w:rsidR="00393186" w:rsidRPr="00E80F49" w14:paraId="2D466C92" w14:textId="77777777" w:rsidTr="0097135C">
        <w:trPr>
          <w:trHeight w:val="248"/>
          <w:jc w:val="center"/>
        </w:trPr>
        <w:tc>
          <w:tcPr>
            <w:tcW w:w="2830" w:type="dxa"/>
            <w:vAlign w:val="center"/>
          </w:tcPr>
          <w:p w14:paraId="4A7754D2" w14:textId="21A248CD" w:rsidR="00393186" w:rsidRPr="00E80F49" w:rsidRDefault="00393186" w:rsidP="0097135C">
            <w:pPr>
              <w:pStyle w:val="TAL"/>
            </w:pPr>
            <w:r w:rsidRPr="00E80F49">
              <w:t>6.2</w:t>
            </w:r>
            <w:r>
              <w:t>F</w:t>
            </w:r>
            <w:r w:rsidRPr="00E80F49">
              <w:t>.1</w:t>
            </w:r>
            <w:r>
              <w:t xml:space="preserve"> </w:t>
            </w:r>
            <w:r w:rsidRPr="00553C0A">
              <w:t>UE maximum output power for shared spectrum channel access</w:t>
            </w:r>
          </w:p>
        </w:tc>
        <w:tc>
          <w:tcPr>
            <w:tcW w:w="1134" w:type="dxa"/>
            <w:shd w:val="clear" w:color="auto" w:fill="auto"/>
            <w:vAlign w:val="center"/>
          </w:tcPr>
          <w:p w14:paraId="5EFDD407" w14:textId="77777777" w:rsidR="00393186" w:rsidRPr="00E80F49" w:rsidRDefault="00393186" w:rsidP="0097135C">
            <w:pPr>
              <w:pStyle w:val="TAC"/>
            </w:pPr>
            <w:r>
              <w:t>800</w:t>
            </w:r>
          </w:p>
        </w:tc>
        <w:tc>
          <w:tcPr>
            <w:tcW w:w="4962" w:type="dxa"/>
            <w:shd w:val="clear" w:color="auto" w:fill="auto"/>
            <w:vAlign w:val="center"/>
          </w:tcPr>
          <w:p w14:paraId="4ABC0548" w14:textId="77777777" w:rsidR="00393186" w:rsidRPr="00E80F49" w:rsidRDefault="00393186" w:rsidP="0097135C">
            <w:pPr>
              <w:pStyle w:val="TAL"/>
            </w:pPr>
            <w:r>
              <w:t>Same as 6.2.1</w:t>
            </w:r>
          </w:p>
        </w:tc>
        <w:tc>
          <w:tcPr>
            <w:tcW w:w="1154" w:type="dxa"/>
            <w:vAlign w:val="center"/>
          </w:tcPr>
          <w:p w14:paraId="2A2374D9" w14:textId="77777777" w:rsidR="00393186" w:rsidRPr="00E80F49" w:rsidRDefault="00393186" w:rsidP="0097135C">
            <w:pPr>
              <w:pStyle w:val="TAL"/>
            </w:pPr>
            <w:r w:rsidRPr="00E80F49">
              <w:t>RAN5#</w:t>
            </w:r>
            <w:r>
              <w:t>98</w:t>
            </w:r>
          </w:p>
        </w:tc>
      </w:tr>
      <w:tr w:rsidR="00393186" w:rsidRPr="00E80F49" w14:paraId="221C9D23" w14:textId="77777777" w:rsidTr="0097135C">
        <w:trPr>
          <w:trHeight w:val="248"/>
          <w:jc w:val="center"/>
        </w:trPr>
        <w:tc>
          <w:tcPr>
            <w:tcW w:w="2830" w:type="dxa"/>
            <w:vAlign w:val="center"/>
          </w:tcPr>
          <w:p w14:paraId="01BFD850" w14:textId="7DE17550" w:rsidR="00393186" w:rsidRPr="00E80F49" w:rsidRDefault="00393186" w:rsidP="0097135C">
            <w:pPr>
              <w:pStyle w:val="TAL"/>
            </w:pPr>
            <w:r w:rsidRPr="00E80F49">
              <w:t>6.2</w:t>
            </w:r>
            <w:r>
              <w:t>F</w:t>
            </w:r>
            <w:r w:rsidRPr="00E80F49">
              <w:t>.2</w:t>
            </w:r>
            <w:r>
              <w:t xml:space="preserve"> </w:t>
            </w:r>
            <w:r w:rsidRPr="00E80F49">
              <w:t>Maximum Output Power Reduction</w:t>
            </w:r>
          </w:p>
        </w:tc>
        <w:tc>
          <w:tcPr>
            <w:tcW w:w="1134" w:type="dxa"/>
            <w:shd w:val="clear" w:color="auto" w:fill="auto"/>
            <w:vAlign w:val="center"/>
          </w:tcPr>
          <w:p w14:paraId="37DA1C2D" w14:textId="77777777" w:rsidR="00393186" w:rsidRPr="00E80F49" w:rsidRDefault="00393186" w:rsidP="0097135C">
            <w:pPr>
              <w:pStyle w:val="TAC"/>
              <w:rPr>
                <w:lang w:eastAsia="zh-CN"/>
              </w:rPr>
            </w:pPr>
            <w:r>
              <w:rPr>
                <w:lang w:eastAsia="zh-CN"/>
              </w:rPr>
              <w:t>800</w:t>
            </w:r>
          </w:p>
        </w:tc>
        <w:tc>
          <w:tcPr>
            <w:tcW w:w="4962" w:type="dxa"/>
            <w:shd w:val="clear" w:color="auto" w:fill="auto"/>
            <w:vAlign w:val="center"/>
          </w:tcPr>
          <w:p w14:paraId="4577BD25" w14:textId="77777777" w:rsidR="00393186" w:rsidRPr="00E80F49" w:rsidRDefault="00393186" w:rsidP="0097135C">
            <w:pPr>
              <w:pStyle w:val="TAL"/>
            </w:pPr>
            <w:r w:rsidRPr="00DB6B87">
              <w:t>38.521-1_TP analysis_NR-U_6.2F.3_MPR_6.5F.2.2_SEM_6.5F.2.4.1_ACLR</w:t>
            </w:r>
            <w:r>
              <w:t>.zip</w:t>
            </w:r>
          </w:p>
        </w:tc>
        <w:tc>
          <w:tcPr>
            <w:tcW w:w="1154" w:type="dxa"/>
            <w:vAlign w:val="center"/>
          </w:tcPr>
          <w:p w14:paraId="1DA01A45" w14:textId="77777777" w:rsidR="00393186" w:rsidRPr="00E80F49" w:rsidRDefault="00393186" w:rsidP="0097135C">
            <w:pPr>
              <w:pStyle w:val="TAL"/>
              <w:rPr>
                <w:lang w:eastAsia="zh-CN"/>
              </w:rPr>
            </w:pPr>
            <w:r w:rsidRPr="00E80F49">
              <w:t>RAN5#</w:t>
            </w:r>
            <w:r>
              <w:rPr>
                <w:lang w:eastAsia="zh-CN"/>
              </w:rPr>
              <w:t>100</w:t>
            </w:r>
          </w:p>
        </w:tc>
      </w:tr>
      <w:tr w:rsidR="00393186" w:rsidRPr="00E80F49" w14:paraId="546F05FD" w14:textId="77777777" w:rsidTr="0097135C">
        <w:trPr>
          <w:trHeight w:val="248"/>
          <w:jc w:val="center"/>
        </w:trPr>
        <w:tc>
          <w:tcPr>
            <w:tcW w:w="2830" w:type="dxa"/>
            <w:vAlign w:val="center"/>
          </w:tcPr>
          <w:p w14:paraId="3EC519E9" w14:textId="77777777" w:rsidR="00393186" w:rsidRPr="00E80F49" w:rsidRDefault="00393186" w:rsidP="0097135C">
            <w:pPr>
              <w:pStyle w:val="TAL"/>
            </w:pPr>
            <w:r w:rsidRPr="000601C8">
              <w:t>6.4F.2.2</w:t>
            </w:r>
            <w:r>
              <w:t xml:space="preserve"> </w:t>
            </w:r>
            <w:r w:rsidRPr="000601C8">
              <w:t>Carrier leakage</w:t>
            </w:r>
          </w:p>
        </w:tc>
        <w:tc>
          <w:tcPr>
            <w:tcW w:w="1134" w:type="dxa"/>
            <w:shd w:val="clear" w:color="auto" w:fill="auto"/>
            <w:vAlign w:val="center"/>
          </w:tcPr>
          <w:p w14:paraId="2A7FE373" w14:textId="77777777" w:rsidR="00393186" w:rsidRPr="00E80F49" w:rsidRDefault="00393186" w:rsidP="0097135C">
            <w:pPr>
              <w:pStyle w:val="TAC"/>
              <w:rPr>
                <w:lang w:eastAsia="zh-CN"/>
              </w:rPr>
            </w:pPr>
            <w:r>
              <w:rPr>
                <w:lang w:eastAsia="zh-CN"/>
              </w:rPr>
              <w:t>3</w:t>
            </w:r>
          </w:p>
        </w:tc>
        <w:tc>
          <w:tcPr>
            <w:tcW w:w="4962" w:type="dxa"/>
            <w:shd w:val="clear" w:color="auto" w:fill="auto"/>
            <w:vAlign w:val="center"/>
          </w:tcPr>
          <w:p w14:paraId="07458A86" w14:textId="77777777" w:rsidR="00393186" w:rsidRDefault="00393186" w:rsidP="0097135C">
            <w:pPr>
              <w:pStyle w:val="TAL"/>
            </w:pPr>
            <w:r>
              <w:t xml:space="preserve">General rules of test point selection apply. </w:t>
            </w:r>
            <w:r w:rsidRPr="00CF6C2D">
              <w:t xml:space="preserve">Test points of TC </w:t>
            </w:r>
            <w:r>
              <w:t>6.4.2.2</w:t>
            </w:r>
            <w:r w:rsidRPr="00CF6C2D">
              <w:t xml:space="preserve"> from TS 38.521-1</w:t>
            </w:r>
            <w:r>
              <w:t xml:space="preserve"> </w:t>
            </w:r>
            <w:r w:rsidRPr="00CF6C2D">
              <w:t>can be leveraged</w:t>
            </w:r>
            <w:r>
              <w:t>.</w:t>
            </w:r>
          </w:p>
        </w:tc>
        <w:tc>
          <w:tcPr>
            <w:tcW w:w="1154" w:type="dxa"/>
            <w:vAlign w:val="center"/>
          </w:tcPr>
          <w:p w14:paraId="11DFDEB2" w14:textId="77777777" w:rsidR="00393186" w:rsidRPr="00E80F49" w:rsidRDefault="00393186" w:rsidP="0097135C">
            <w:pPr>
              <w:pStyle w:val="TAL"/>
            </w:pPr>
            <w:r w:rsidRPr="00E80F49">
              <w:t>RAN5#</w:t>
            </w:r>
            <w:r>
              <w:t>97</w:t>
            </w:r>
          </w:p>
        </w:tc>
      </w:tr>
      <w:tr w:rsidR="00393186" w:rsidRPr="00E80F49" w14:paraId="50528E98" w14:textId="77777777" w:rsidTr="0097135C">
        <w:trPr>
          <w:trHeight w:val="248"/>
          <w:jc w:val="center"/>
        </w:trPr>
        <w:tc>
          <w:tcPr>
            <w:tcW w:w="2830" w:type="dxa"/>
            <w:vAlign w:val="center"/>
          </w:tcPr>
          <w:p w14:paraId="4245A502" w14:textId="77777777" w:rsidR="00393186" w:rsidRPr="00E80F49" w:rsidRDefault="00393186" w:rsidP="0097135C">
            <w:pPr>
              <w:pStyle w:val="TAL"/>
            </w:pPr>
            <w:r w:rsidRPr="00B366B5">
              <w:t>6.4F.2.4</w:t>
            </w:r>
            <w:r>
              <w:t xml:space="preserve"> </w:t>
            </w:r>
            <w:r w:rsidRPr="00B366B5">
              <w:t>EVM equalizer spectrum flatness</w:t>
            </w:r>
          </w:p>
        </w:tc>
        <w:tc>
          <w:tcPr>
            <w:tcW w:w="1134" w:type="dxa"/>
            <w:shd w:val="clear" w:color="auto" w:fill="auto"/>
            <w:vAlign w:val="center"/>
          </w:tcPr>
          <w:p w14:paraId="04D81F5D" w14:textId="77777777" w:rsidR="00393186" w:rsidRPr="00E80F49" w:rsidRDefault="00393186" w:rsidP="0097135C">
            <w:pPr>
              <w:pStyle w:val="TAC"/>
              <w:rPr>
                <w:lang w:eastAsia="zh-CN"/>
              </w:rPr>
            </w:pPr>
            <w:r>
              <w:rPr>
                <w:lang w:eastAsia="zh-CN"/>
              </w:rPr>
              <w:t>90</w:t>
            </w:r>
          </w:p>
        </w:tc>
        <w:tc>
          <w:tcPr>
            <w:tcW w:w="4962" w:type="dxa"/>
            <w:shd w:val="clear" w:color="auto" w:fill="auto"/>
            <w:vAlign w:val="center"/>
          </w:tcPr>
          <w:p w14:paraId="7237D9E5" w14:textId="77777777" w:rsidR="00393186" w:rsidRDefault="00393186" w:rsidP="0097135C">
            <w:pPr>
              <w:pStyle w:val="TAL"/>
            </w:pPr>
            <w:r>
              <w:t xml:space="preserve">General rules of test point selection apply. </w:t>
            </w:r>
            <w:r w:rsidRPr="00CF6C2D">
              <w:t xml:space="preserve">Test points of TC </w:t>
            </w:r>
            <w:r>
              <w:t>6.4.2.4</w:t>
            </w:r>
            <w:r w:rsidRPr="00CF6C2D">
              <w:t xml:space="preserve"> from TS 38.521-1</w:t>
            </w:r>
            <w:r>
              <w:t xml:space="preserve"> </w:t>
            </w:r>
            <w:r w:rsidRPr="00CF6C2D">
              <w:t>can be leveraged</w:t>
            </w:r>
            <w:r>
              <w:t>.</w:t>
            </w:r>
          </w:p>
        </w:tc>
        <w:tc>
          <w:tcPr>
            <w:tcW w:w="1154" w:type="dxa"/>
            <w:vAlign w:val="center"/>
          </w:tcPr>
          <w:p w14:paraId="63AF1F59" w14:textId="77777777" w:rsidR="00393186" w:rsidRPr="00E80F49" w:rsidRDefault="00393186" w:rsidP="0097135C">
            <w:pPr>
              <w:pStyle w:val="TAL"/>
            </w:pPr>
            <w:r w:rsidRPr="00E80F49">
              <w:t>RAN5#</w:t>
            </w:r>
            <w:r>
              <w:t>97</w:t>
            </w:r>
          </w:p>
        </w:tc>
      </w:tr>
      <w:tr w:rsidR="00393186" w:rsidRPr="00E80F49" w14:paraId="3C608C7F" w14:textId="77777777" w:rsidTr="0097135C">
        <w:trPr>
          <w:trHeight w:val="248"/>
          <w:jc w:val="center"/>
        </w:trPr>
        <w:tc>
          <w:tcPr>
            <w:tcW w:w="2830" w:type="dxa"/>
            <w:vAlign w:val="center"/>
          </w:tcPr>
          <w:p w14:paraId="0A354154" w14:textId="5DA6B90A" w:rsidR="00393186" w:rsidRPr="00B366B5" w:rsidRDefault="00393186" w:rsidP="0097135C">
            <w:pPr>
              <w:pStyle w:val="TAL"/>
            </w:pPr>
            <w:r w:rsidRPr="002528D7">
              <w:t>6.5F.1</w:t>
            </w:r>
            <w:r>
              <w:t xml:space="preserve"> </w:t>
            </w:r>
            <w:r w:rsidRPr="002528D7">
              <w:t>Occupied bandwidth</w:t>
            </w:r>
            <w:r>
              <w:t xml:space="preserve"> </w:t>
            </w:r>
            <w:r w:rsidRPr="00C572C9">
              <w:t>for shared spectrum channel access</w:t>
            </w:r>
          </w:p>
        </w:tc>
        <w:tc>
          <w:tcPr>
            <w:tcW w:w="1134" w:type="dxa"/>
            <w:shd w:val="clear" w:color="auto" w:fill="auto"/>
            <w:vAlign w:val="center"/>
          </w:tcPr>
          <w:p w14:paraId="3817DA67" w14:textId="77777777" w:rsidR="00393186" w:rsidRPr="00E80F49" w:rsidRDefault="00393186" w:rsidP="0097135C">
            <w:pPr>
              <w:pStyle w:val="TAC"/>
              <w:rPr>
                <w:lang w:eastAsia="zh-CN"/>
              </w:rPr>
            </w:pPr>
          </w:p>
        </w:tc>
        <w:tc>
          <w:tcPr>
            <w:tcW w:w="4962" w:type="dxa"/>
            <w:shd w:val="clear" w:color="auto" w:fill="auto"/>
            <w:vAlign w:val="center"/>
          </w:tcPr>
          <w:p w14:paraId="062285AD" w14:textId="77777777" w:rsidR="00393186" w:rsidRDefault="00393186" w:rsidP="0097135C">
            <w:pPr>
              <w:pStyle w:val="TAL"/>
            </w:pPr>
            <w:r>
              <w:t>TBD</w:t>
            </w:r>
          </w:p>
        </w:tc>
        <w:tc>
          <w:tcPr>
            <w:tcW w:w="1154" w:type="dxa"/>
            <w:vAlign w:val="center"/>
          </w:tcPr>
          <w:p w14:paraId="756EF2AB" w14:textId="77777777" w:rsidR="00393186" w:rsidRPr="00E80F49" w:rsidRDefault="00393186" w:rsidP="0097135C">
            <w:pPr>
              <w:pStyle w:val="TAL"/>
            </w:pPr>
          </w:p>
        </w:tc>
      </w:tr>
      <w:tr w:rsidR="00393186" w:rsidRPr="00E80F49" w14:paraId="73508C21" w14:textId="77777777" w:rsidTr="0097135C">
        <w:trPr>
          <w:trHeight w:val="248"/>
          <w:jc w:val="center"/>
        </w:trPr>
        <w:tc>
          <w:tcPr>
            <w:tcW w:w="2830" w:type="dxa"/>
            <w:vAlign w:val="center"/>
          </w:tcPr>
          <w:p w14:paraId="5EFAC012" w14:textId="77777777" w:rsidR="00393186" w:rsidRPr="00B366B5" w:rsidRDefault="00393186" w:rsidP="0097135C">
            <w:pPr>
              <w:pStyle w:val="TAL"/>
            </w:pPr>
            <w:r w:rsidRPr="004B6DB2">
              <w:t>6.5F.2.2</w:t>
            </w:r>
            <w:r>
              <w:t xml:space="preserve"> </w:t>
            </w:r>
            <w:r w:rsidRPr="004B6DB2">
              <w:t>Spectrum emission mask for operation with shared spectrum channel access</w:t>
            </w:r>
            <w:r>
              <w:t xml:space="preserve"> </w:t>
            </w:r>
          </w:p>
        </w:tc>
        <w:tc>
          <w:tcPr>
            <w:tcW w:w="1134" w:type="dxa"/>
            <w:shd w:val="clear" w:color="auto" w:fill="auto"/>
            <w:vAlign w:val="center"/>
          </w:tcPr>
          <w:p w14:paraId="54A76DDF" w14:textId="77777777" w:rsidR="00393186" w:rsidRPr="00E80F49" w:rsidRDefault="00393186" w:rsidP="0097135C">
            <w:pPr>
              <w:pStyle w:val="TAC"/>
              <w:rPr>
                <w:lang w:eastAsia="zh-CN"/>
              </w:rPr>
            </w:pPr>
            <w:r>
              <w:rPr>
                <w:lang w:eastAsia="zh-CN"/>
              </w:rPr>
              <w:t>800</w:t>
            </w:r>
          </w:p>
        </w:tc>
        <w:tc>
          <w:tcPr>
            <w:tcW w:w="4962" w:type="dxa"/>
            <w:shd w:val="clear" w:color="auto" w:fill="auto"/>
            <w:vAlign w:val="center"/>
          </w:tcPr>
          <w:p w14:paraId="362EDD1A" w14:textId="77777777" w:rsidR="00393186" w:rsidRDefault="00393186" w:rsidP="0097135C">
            <w:pPr>
              <w:pStyle w:val="TAL"/>
            </w:pPr>
            <w:r w:rsidRPr="00DB6B87">
              <w:t>38.521-1_TP analysis_NR-U_6.2F.3_MPR_6.5F.2.2_SEM_6.5F.2.4.1_ACLR</w:t>
            </w:r>
            <w:r>
              <w:t>.zip</w:t>
            </w:r>
          </w:p>
        </w:tc>
        <w:tc>
          <w:tcPr>
            <w:tcW w:w="1154" w:type="dxa"/>
            <w:vAlign w:val="center"/>
          </w:tcPr>
          <w:p w14:paraId="3EE50729" w14:textId="77777777" w:rsidR="00393186" w:rsidRPr="00E80F49" w:rsidRDefault="00393186" w:rsidP="0097135C">
            <w:pPr>
              <w:pStyle w:val="TAL"/>
            </w:pPr>
            <w:r w:rsidRPr="00E80F49">
              <w:t>RAN5#</w:t>
            </w:r>
            <w:r>
              <w:rPr>
                <w:lang w:eastAsia="zh-CN"/>
              </w:rPr>
              <w:t>100</w:t>
            </w:r>
          </w:p>
        </w:tc>
      </w:tr>
      <w:tr w:rsidR="00393186" w:rsidRPr="00E80F49" w14:paraId="1F80EF5B" w14:textId="77777777" w:rsidTr="0097135C">
        <w:trPr>
          <w:trHeight w:val="248"/>
          <w:jc w:val="center"/>
        </w:trPr>
        <w:tc>
          <w:tcPr>
            <w:tcW w:w="2830" w:type="dxa"/>
            <w:vAlign w:val="center"/>
          </w:tcPr>
          <w:p w14:paraId="741CBED4" w14:textId="5581EEB2" w:rsidR="00393186" w:rsidRPr="00B366B5" w:rsidRDefault="00393186" w:rsidP="0097135C">
            <w:pPr>
              <w:pStyle w:val="TAL"/>
            </w:pPr>
            <w:r w:rsidRPr="004B6DB2">
              <w:t>6.5F.2.3</w:t>
            </w:r>
            <w:r>
              <w:t xml:space="preserve"> </w:t>
            </w:r>
            <w:r w:rsidRPr="004B6DB2">
              <w:t>Additional spectrum emission mask</w:t>
            </w:r>
          </w:p>
        </w:tc>
        <w:tc>
          <w:tcPr>
            <w:tcW w:w="1134" w:type="dxa"/>
            <w:shd w:val="clear" w:color="auto" w:fill="auto"/>
            <w:vAlign w:val="center"/>
          </w:tcPr>
          <w:p w14:paraId="0DD1BA23" w14:textId="77777777" w:rsidR="00393186" w:rsidRPr="00E80F49" w:rsidRDefault="00393186" w:rsidP="0097135C">
            <w:pPr>
              <w:pStyle w:val="TAC"/>
              <w:rPr>
                <w:lang w:eastAsia="zh-CN"/>
              </w:rPr>
            </w:pPr>
          </w:p>
        </w:tc>
        <w:tc>
          <w:tcPr>
            <w:tcW w:w="4962" w:type="dxa"/>
            <w:shd w:val="clear" w:color="auto" w:fill="auto"/>
            <w:vAlign w:val="center"/>
          </w:tcPr>
          <w:p w14:paraId="41DE9294" w14:textId="77777777" w:rsidR="00393186" w:rsidRDefault="00393186" w:rsidP="0097135C">
            <w:pPr>
              <w:pStyle w:val="TAL"/>
            </w:pPr>
            <w:r>
              <w:t>TBD</w:t>
            </w:r>
          </w:p>
        </w:tc>
        <w:tc>
          <w:tcPr>
            <w:tcW w:w="1154" w:type="dxa"/>
            <w:vAlign w:val="center"/>
          </w:tcPr>
          <w:p w14:paraId="12AA04A5" w14:textId="77777777" w:rsidR="00393186" w:rsidRPr="00E80F49" w:rsidRDefault="00393186" w:rsidP="0097135C">
            <w:pPr>
              <w:pStyle w:val="TAL"/>
            </w:pPr>
          </w:p>
        </w:tc>
      </w:tr>
      <w:tr w:rsidR="00393186" w:rsidRPr="00E80F49" w14:paraId="293DD5AA" w14:textId="77777777" w:rsidTr="0097135C">
        <w:trPr>
          <w:trHeight w:val="248"/>
          <w:jc w:val="center"/>
        </w:trPr>
        <w:tc>
          <w:tcPr>
            <w:tcW w:w="2830" w:type="dxa"/>
            <w:vAlign w:val="center"/>
          </w:tcPr>
          <w:p w14:paraId="306B3F7D" w14:textId="7340FB89" w:rsidR="00393186" w:rsidRPr="00B366B5" w:rsidRDefault="00393186" w:rsidP="0097135C">
            <w:pPr>
              <w:pStyle w:val="TAL"/>
            </w:pPr>
            <w:r w:rsidRPr="004B6DB2">
              <w:t>6.5F.2.4.1</w:t>
            </w:r>
            <w:r>
              <w:t xml:space="preserve"> </w:t>
            </w:r>
            <w:r w:rsidRPr="004B6DB2">
              <w:t>Shared spectrum channel access ACLR</w:t>
            </w:r>
          </w:p>
        </w:tc>
        <w:tc>
          <w:tcPr>
            <w:tcW w:w="1134" w:type="dxa"/>
            <w:shd w:val="clear" w:color="auto" w:fill="auto"/>
            <w:vAlign w:val="center"/>
          </w:tcPr>
          <w:p w14:paraId="1D6F788D" w14:textId="77777777" w:rsidR="00393186" w:rsidRPr="00E80F49" w:rsidRDefault="00393186" w:rsidP="0097135C">
            <w:pPr>
              <w:pStyle w:val="TAC"/>
              <w:rPr>
                <w:lang w:eastAsia="zh-CN"/>
              </w:rPr>
            </w:pPr>
            <w:r>
              <w:rPr>
                <w:lang w:eastAsia="zh-CN"/>
              </w:rPr>
              <w:t>800</w:t>
            </w:r>
          </w:p>
        </w:tc>
        <w:tc>
          <w:tcPr>
            <w:tcW w:w="4962" w:type="dxa"/>
            <w:shd w:val="clear" w:color="auto" w:fill="auto"/>
            <w:vAlign w:val="center"/>
          </w:tcPr>
          <w:p w14:paraId="58708067" w14:textId="77777777" w:rsidR="00393186" w:rsidRDefault="00393186" w:rsidP="0097135C">
            <w:pPr>
              <w:pStyle w:val="TAL"/>
            </w:pPr>
            <w:r w:rsidRPr="00DB6B87">
              <w:t>38.521-1_TP analysis_NR-U_6.2F.3_MPR_6.5F.2.2_SEM_6.5F.2.4.1_ACLR</w:t>
            </w:r>
            <w:r>
              <w:t>.zip</w:t>
            </w:r>
          </w:p>
        </w:tc>
        <w:tc>
          <w:tcPr>
            <w:tcW w:w="1154" w:type="dxa"/>
            <w:vAlign w:val="center"/>
          </w:tcPr>
          <w:p w14:paraId="6EFADEAF" w14:textId="77777777" w:rsidR="00393186" w:rsidRPr="00E80F49" w:rsidRDefault="00393186" w:rsidP="0097135C">
            <w:pPr>
              <w:pStyle w:val="TAL"/>
            </w:pPr>
            <w:r w:rsidRPr="00E80F49">
              <w:t>RAN5#</w:t>
            </w:r>
            <w:r>
              <w:rPr>
                <w:lang w:eastAsia="zh-CN"/>
              </w:rPr>
              <w:t>100</w:t>
            </w:r>
          </w:p>
        </w:tc>
      </w:tr>
      <w:tr w:rsidR="00393186" w:rsidRPr="00E80F49" w14:paraId="6E4EFBDE" w14:textId="77777777" w:rsidTr="0097135C">
        <w:trPr>
          <w:trHeight w:val="248"/>
          <w:jc w:val="center"/>
        </w:trPr>
        <w:tc>
          <w:tcPr>
            <w:tcW w:w="2830" w:type="dxa"/>
            <w:vAlign w:val="center"/>
          </w:tcPr>
          <w:p w14:paraId="443A986D" w14:textId="18458B15" w:rsidR="00393186" w:rsidRPr="00B366B5" w:rsidRDefault="00393186" w:rsidP="0097135C">
            <w:pPr>
              <w:pStyle w:val="TAL"/>
            </w:pPr>
            <w:r w:rsidRPr="00F619ED">
              <w:t>6.5F.2.4.2</w:t>
            </w:r>
            <w:r>
              <w:t xml:space="preserve"> </w:t>
            </w:r>
            <w:r w:rsidRPr="00F619ED">
              <w:t>Additional requirements for network signalled value "NS_29"</w:t>
            </w:r>
          </w:p>
        </w:tc>
        <w:tc>
          <w:tcPr>
            <w:tcW w:w="1134" w:type="dxa"/>
            <w:shd w:val="clear" w:color="auto" w:fill="auto"/>
            <w:vAlign w:val="center"/>
          </w:tcPr>
          <w:p w14:paraId="16F653E2" w14:textId="77777777" w:rsidR="00393186" w:rsidRPr="00E80F49" w:rsidRDefault="00393186" w:rsidP="0097135C">
            <w:pPr>
              <w:pStyle w:val="TAC"/>
              <w:rPr>
                <w:lang w:eastAsia="zh-CN"/>
              </w:rPr>
            </w:pPr>
          </w:p>
        </w:tc>
        <w:tc>
          <w:tcPr>
            <w:tcW w:w="4962" w:type="dxa"/>
            <w:shd w:val="clear" w:color="auto" w:fill="auto"/>
            <w:vAlign w:val="center"/>
          </w:tcPr>
          <w:p w14:paraId="02FCC71E" w14:textId="77777777" w:rsidR="00393186" w:rsidRDefault="00393186" w:rsidP="0097135C">
            <w:pPr>
              <w:pStyle w:val="TAL"/>
            </w:pPr>
            <w:r>
              <w:t>TBD</w:t>
            </w:r>
          </w:p>
        </w:tc>
        <w:tc>
          <w:tcPr>
            <w:tcW w:w="1154" w:type="dxa"/>
            <w:vAlign w:val="center"/>
          </w:tcPr>
          <w:p w14:paraId="366F7E59" w14:textId="77777777" w:rsidR="00393186" w:rsidRPr="00E80F49" w:rsidRDefault="00393186" w:rsidP="0097135C">
            <w:pPr>
              <w:pStyle w:val="TAL"/>
            </w:pPr>
          </w:p>
        </w:tc>
      </w:tr>
      <w:tr w:rsidR="00393186" w:rsidRPr="00E80F49" w14:paraId="6BB09F1C" w14:textId="77777777" w:rsidTr="0097135C">
        <w:trPr>
          <w:trHeight w:val="248"/>
          <w:jc w:val="center"/>
        </w:trPr>
        <w:tc>
          <w:tcPr>
            <w:tcW w:w="2830" w:type="dxa"/>
            <w:vAlign w:val="center"/>
          </w:tcPr>
          <w:p w14:paraId="672154D4" w14:textId="77777777" w:rsidR="00393186" w:rsidRPr="00F619ED" w:rsidRDefault="00393186" w:rsidP="0097135C">
            <w:pPr>
              <w:pStyle w:val="TAL"/>
            </w:pPr>
            <w:r w:rsidRPr="00F619ED">
              <w:t>6.5F.3.1</w:t>
            </w:r>
            <w:r>
              <w:t xml:space="preserve"> </w:t>
            </w:r>
            <w:r w:rsidRPr="00F619ED">
              <w:t>General spurious emissions</w:t>
            </w:r>
          </w:p>
        </w:tc>
        <w:tc>
          <w:tcPr>
            <w:tcW w:w="1134" w:type="dxa"/>
            <w:shd w:val="clear" w:color="auto" w:fill="auto"/>
            <w:vAlign w:val="center"/>
          </w:tcPr>
          <w:p w14:paraId="04C0397D" w14:textId="77777777" w:rsidR="00393186" w:rsidRPr="00E80F49" w:rsidRDefault="00393186" w:rsidP="0097135C">
            <w:pPr>
              <w:pStyle w:val="TAC"/>
              <w:rPr>
                <w:lang w:eastAsia="zh-CN"/>
              </w:rPr>
            </w:pPr>
            <w:r>
              <w:rPr>
                <w:lang w:eastAsia="zh-CN"/>
              </w:rPr>
              <w:t>27</w:t>
            </w:r>
          </w:p>
        </w:tc>
        <w:tc>
          <w:tcPr>
            <w:tcW w:w="4962" w:type="dxa"/>
            <w:shd w:val="clear" w:color="auto" w:fill="auto"/>
            <w:vAlign w:val="center"/>
          </w:tcPr>
          <w:p w14:paraId="5D6A162C" w14:textId="77777777" w:rsidR="00393186" w:rsidRDefault="00393186" w:rsidP="0097135C">
            <w:pPr>
              <w:pStyle w:val="TAL"/>
            </w:pPr>
            <w:r w:rsidRPr="00CF6C2D">
              <w:t xml:space="preserve">Test points of TC </w:t>
            </w:r>
            <w:r>
              <w:t>6.5.3.1</w:t>
            </w:r>
            <w:r w:rsidRPr="00CF6C2D">
              <w:t xml:space="preserve"> from TS 38.521-1</w:t>
            </w:r>
            <w:r>
              <w:t xml:space="preserve"> </w:t>
            </w:r>
            <w:r w:rsidRPr="00CF6C2D">
              <w:t>can be leveraged</w:t>
            </w:r>
            <w:r>
              <w:t>.</w:t>
            </w:r>
          </w:p>
        </w:tc>
        <w:tc>
          <w:tcPr>
            <w:tcW w:w="1154" w:type="dxa"/>
            <w:vAlign w:val="center"/>
          </w:tcPr>
          <w:p w14:paraId="49E184CE" w14:textId="77777777" w:rsidR="00393186" w:rsidRPr="00E80F49" w:rsidRDefault="00393186" w:rsidP="0097135C">
            <w:pPr>
              <w:pStyle w:val="TAL"/>
            </w:pPr>
            <w:r w:rsidRPr="00E80F49">
              <w:t>RAN5#</w:t>
            </w:r>
            <w:r>
              <w:t>97</w:t>
            </w:r>
          </w:p>
        </w:tc>
      </w:tr>
      <w:tr w:rsidR="00393186" w:rsidRPr="00E80F49" w14:paraId="5A964931" w14:textId="77777777" w:rsidTr="0097135C">
        <w:trPr>
          <w:trHeight w:val="248"/>
          <w:jc w:val="center"/>
        </w:trPr>
        <w:tc>
          <w:tcPr>
            <w:tcW w:w="2830" w:type="dxa"/>
            <w:vAlign w:val="center"/>
          </w:tcPr>
          <w:p w14:paraId="71D4F1ED" w14:textId="77777777" w:rsidR="00393186" w:rsidRPr="00F619ED" w:rsidRDefault="00393186" w:rsidP="0097135C">
            <w:pPr>
              <w:pStyle w:val="TAL"/>
            </w:pPr>
            <w:r w:rsidRPr="00B42AF7">
              <w:t>6.5F.3.3</w:t>
            </w:r>
            <w:r>
              <w:t xml:space="preserve"> </w:t>
            </w:r>
            <w:r w:rsidRPr="00B42AF7">
              <w:t>Additional spurious emissions</w:t>
            </w:r>
          </w:p>
        </w:tc>
        <w:tc>
          <w:tcPr>
            <w:tcW w:w="1134" w:type="dxa"/>
            <w:shd w:val="clear" w:color="auto" w:fill="auto"/>
            <w:vAlign w:val="center"/>
          </w:tcPr>
          <w:p w14:paraId="1151FB93" w14:textId="77777777" w:rsidR="00393186" w:rsidRPr="00E80F49" w:rsidRDefault="00393186" w:rsidP="0097135C">
            <w:pPr>
              <w:pStyle w:val="TAC"/>
              <w:rPr>
                <w:lang w:eastAsia="zh-CN"/>
              </w:rPr>
            </w:pPr>
          </w:p>
        </w:tc>
        <w:tc>
          <w:tcPr>
            <w:tcW w:w="4962" w:type="dxa"/>
            <w:shd w:val="clear" w:color="auto" w:fill="auto"/>
            <w:vAlign w:val="center"/>
          </w:tcPr>
          <w:p w14:paraId="112CEE3A" w14:textId="77777777" w:rsidR="00393186" w:rsidRDefault="00393186" w:rsidP="0097135C">
            <w:pPr>
              <w:pStyle w:val="TAL"/>
            </w:pPr>
            <w:r>
              <w:t>TBD</w:t>
            </w:r>
          </w:p>
        </w:tc>
        <w:tc>
          <w:tcPr>
            <w:tcW w:w="1154" w:type="dxa"/>
            <w:vAlign w:val="center"/>
          </w:tcPr>
          <w:p w14:paraId="03BBE6EA" w14:textId="77777777" w:rsidR="00393186" w:rsidRPr="00E80F49" w:rsidRDefault="00393186" w:rsidP="0097135C">
            <w:pPr>
              <w:pStyle w:val="TAL"/>
            </w:pPr>
          </w:p>
        </w:tc>
      </w:tr>
      <w:tr w:rsidR="00393186" w:rsidRPr="00E80F49" w14:paraId="19D8F968" w14:textId="77777777" w:rsidTr="0097135C">
        <w:trPr>
          <w:trHeight w:val="248"/>
          <w:jc w:val="center"/>
        </w:trPr>
        <w:tc>
          <w:tcPr>
            <w:tcW w:w="2830" w:type="dxa"/>
            <w:vAlign w:val="center"/>
          </w:tcPr>
          <w:p w14:paraId="5282C0C1" w14:textId="79F81E85" w:rsidR="00393186" w:rsidRPr="00B42AF7" w:rsidRDefault="00393186" w:rsidP="0097135C">
            <w:pPr>
              <w:pStyle w:val="TAL"/>
            </w:pPr>
            <w:r w:rsidRPr="00BD4186">
              <w:t>6.5F.4</w:t>
            </w:r>
            <w:r>
              <w:t xml:space="preserve"> </w:t>
            </w:r>
            <w:r w:rsidRPr="00BD4186">
              <w:t>Transmit intermodulation</w:t>
            </w:r>
            <w:r>
              <w:t xml:space="preserve"> </w:t>
            </w:r>
            <w:r w:rsidRPr="004C7FA0">
              <w:t>for shared spectrum channel access</w:t>
            </w:r>
          </w:p>
        </w:tc>
        <w:tc>
          <w:tcPr>
            <w:tcW w:w="1134" w:type="dxa"/>
            <w:shd w:val="clear" w:color="auto" w:fill="auto"/>
            <w:vAlign w:val="center"/>
          </w:tcPr>
          <w:p w14:paraId="7D2991CA" w14:textId="77777777" w:rsidR="00393186" w:rsidRPr="00E80F49" w:rsidRDefault="00393186" w:rsidP="0097135C">
            <w:pPr>
              <w:pStyle w:val="TAC"/>
              <w:rPr>
                <w:lang w:eastAsia="zh-CN"/>
              </w:rPr>
            </w:pPr>
            <w:r>
              <w:rPr>
                <w:lang w:eastAsia="zh-CN"/>
              </w:rPr>
              <w:t>8</w:t>
            </w:r>
          </w:p>
        </w:tc>
        <w:tc>
          <w:tcPr>
            <w:tcW w:w="4962" w:type="dxa"/>
            <w:shd w:val="clear" w:color="auto" w:fill="auto"/>
            <w:vAlign w:val="center"/>
          </w:tcPr>
          <w:p w14:paraId="3ECADEE1" w14:textId="77777777" w:rsidR="00393186" w:rsidRDefault="00393186" w:rsidP="0097135C">
            <w:pPr>
              <w:pStyle w:val="TAL"/>
            </w:pPr>
            <w:r w:rsidRPr="00E80F49">
              <w:t>“38.521-1_TPanalysis_6.5.4_TxIm</w:t>
            </w:r>
            <w:r>
              <w:t>_v3</w:t>
            </w:r>
            <w:r w:rsidRPr="00E80F49">
              <w:t>.zip”</w:t>
            </w:r>
          </w:p>
        </w:tc>
        <w:tc>
          <w:tcPr>
            <w:tcW w:w="1154" w:type="dxa"/>
            <w:vAlign w:val="center"/>
          </w:tcPr>
          <w:p w14:paraId="07D5382E" w14:textId="77777777" w:rsidR="00393186" w:rsidRPr="00E80F49" w:rsidRDefault="00393186" w:rsidP="0097135C">
            <w:pPr>
              <w:pStyle w:val="TAL"/>
            </w:pPr>
            <w:r w:rsidRPr="00E80F49">
              <w:t>RAN5#</w:t>
            </w:r>
            <w:r>
              <w:rPr>
                <w:lang w:eastAsia="zh-CN"/>
              </w:rPr>
              <w:t>100</w:t>
            </w:r>
          </w:p>
        </w:tc>
      </w:tr>
    </w:tbl>
    <w:p w14:paraId="33E4C334" w14:textId="77777777" w:rsidR="00393186" w:rsidRDefault="00393186" w:rsidP="00393186"/>
    <w:p w14:paraId="6A21731C" w14:textId="77777777" w:rsidR="00393186" w:rsidRPr="00E80F49" w:rsidRDefault="00393186" w:rsidP="00393186">
      <w:pPr>
        <w:pStyle w:val="TH"/>
      </w:pPr>
      <w:r w:rsidRPr="00E80F49">
        <w:t>Table 4.</w:t>
      </w:r>
      <w:r>
        <w:t>4</w:t>
      </w:r>
      <w:r w:rsidRPr="00E80F49">
        <w:t>-</w:t>
      </w:r>
      <w:r>
        <w:t>2</w:t>
      </w:r>
      <w:r w:rsidRPr="00E80F49">
        <w:t xml:space="preserve">: UE </w:t>
      </w:r>
      <w:r>
        <w:t>receiver</w:t>
      </w:r>
      <w:r w:rsidRPr="00E80F49">
        <w:t xml:space="preserve">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4362C6E3" w14:textId="77777777" w:rsidTr="0097135C">
        <w:trPr>
          <w:trHeight w:val="248"/>
          <w:jc w:val="center"/>
        </w:trPr>
        <w:tc>
          <w:tcPr>
            <w:tcW w:w="2830" w:type="dxa"/>
            <w:vAlign w:val="center"/>
          </w:tcPr>
          <w:p w14:paraId="2049F57B"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505B3045" w14:textId="77777777" w:rsidR="00393186" w:rsidRPr="00E80F49" w:rsidRDefault="00393186" w:rsidP="0097135C">
            <w:pPr>
              <w:pStyle w:val="TAH"/>
            </w:pPr>
            <w:r w:rsidRPr="00E80F49">
              <w:t>Number of test points</w:t>
            </w:r>
          </w:p>
        </w:tc>
        <w:tc>
          <w:tcPr>
            <w:tcW w:w="4962" w:type="dxa"/>
            <w:shd w:val="clear" w:color="auto" w:fill="auto"/>
            <w:vAlign w:val="center"/>
          </w:tcPr>
          <w:p w14:paraId="5557B6EF" w14:textId="77777777" w:rsidR="00393186" w:rsidRPr="00E80F49" w:rsidRDefault="00393186" w:rsidP="0097135C">
            <w:pPr>
              <w:pStyle w:val="TAH"/>
            </w:pPr>
            <w:r w:rsidRPr="00E80F49">
              <w:t>Justification</w:t>
            </w:r>
          </w:p>
        </w:tc>
        <w:tc>
          <w:tcPr>
            <w:tcW w:w="1154" w:type="dxa"/>
            <w:vAlign w:val="center"/>
          </w:tcPr>
          <w:p w14:paraId="2111CFEF" w14:textId="77777777" w:rsidR="00393186" w:rsidRPr="00E80F49" w:rsidRDefault="00393186" w:rsidP="0097135C">
            <w:pPr>
              <w:pStyle w:val="TAH"/>
            </w:pPr>
            <w:r w:rsidRPr="00E80F49">
              <w:t>Comments</w:t>
            </w:r>
          </w:p>
        </w:tc>
      </w:tr>
      <w:tr w:rsidR="00393186" w:rsidRPr="00E80F49" w14:paraId="34C88FD5" w14:textId="77777777" w:rsidTr="0097135C">
        <w:trPr>
          <w:trHeight w:val="248"/>
          <w:jc w:val="center"/>
        </w:trPr>
        <w:tc>
          <w:tcPr>
            <w:tcW w:w="2830" w:type="dxa"/>
            <w:vAlign w:val="center"/>
          </w:tcPr>
          <w:p w14:paraId="3F74BBBF" w14:textId="77777777" w:rsidR="00393186" w:rsidRPr="00E80F49" w:rsidRDefault="00393186" w:rsidP="0097135C">
            <w:pPr>
              <w:pStyle w:val="TAL"/>
            </w:pPr>
            <w:r w:rsidRPr="002F7A9A">
              <w:t>7.3F.2</w:t>
            </w:r>
            <w:r>
              <w:t xml:space="preserve"> </w:t>
            </w:r>
            <w:r w:rsidRPr="002F7A9A">
              <w:t xml:space="preserve">Reference sensitivity power level </w:t>
            </w:r>
          </w:p>
        </w:tc>
        <w:tc>
          <w:tcPr>
            <w:tcW w:w="1134" w:type="dxa"/>
            <w:shd w:val="clear" w:color="auto" w:fill="auto"/>
            <w:vAlign w:val="center"/>
          </w:tcPr>
          <w:p w14:paraId="7C535A96" w14:textId="77777777" w:rsidR="00393186" w:rsidRDefault="00393186" w:rsidP="0097135C">
            <w:pPr>
              <w:pStyle w:val="TAC"/>
            </w:pPr>
            <w:r>
              <w:rPr>
                <w:rFonts w:cs="Arial"/>
                <w:szCs w:val="18"/>
                <w:lang w:val="en-US" w:eastAsia="fr-FR"/>
              </w:rPr>
              <w:t>45</w:t>
            </w:r>
          </w:p>
        </w:tc>
        <w:tc>
          <w:tcPr>
            <w:tcW w:w="4962" w:type="dxa"/>
            <w:shd w:val="clear" w:color="auto" w:fill="auto"/>
            <w:vAlign w:val="center"/>
          </w:tcPr>
          <w:p w14:paraId="24C72248" w14:textId="77777777" w:rsidR="00393186" w:rsidRDefault="00393186" w:rsidP="0097135C">
            <w:pPr>
              <w:pStyle w:val="TAL"/>
            </w:pPr>
            <w:r>
              <w:t xml:space="preserve">General rules of test point selection apply. </w:t>
            </w:r>
            <w:r w:rsidRPr="00CF6C2D">
              <w:t xml:space="preserve">Test points of TC </w:t>
            </w:r>
            <w:r>
              <w:t>7.3.2</w:t>
            </w:r>
            <w:r w:rsidRPr="00CF6C2D">
              <w:t xml:space="preserve"> from TS 38.521-1</w:t>
            </w:r>
            <w:r>
              <w:t xml:space="preserve"> </w:t>
            </w:r>
            <w:r w:rsidRPr="00CF6C2D">
              <w:t>can be leveraged</w:t>
            </w:r>
            <w:r>
              <w:t>.</w:t>
            </w:r>
          </w:p>
        </w:tc>
        <w:tc>
          <w:tcPr>
            <w:tcW w:w="1154" w:type="dxa"/>
            <w:vAlign w:val="center"/>
          </w:tcPr>
          <w:p w14:paraId="067AEC51" w14:textId="77777777" w:rsidR="00393186" w:rsidRPr="00E80F49" w:rsidRDefault="00393186" w:rsidP="0097135C">
            <w:pPr>
              <w:pStyle w:val="TAL"/>
            </w:pPr>
            <w:r w:rsidRPr="00E80F49">
              <w:t>RAN5#</w:t>
            </w:r>
            <w:r>
              <w:t>97</w:t>
            </w:r>
          </w:p>
        </w:tc>
      </w:tr>
      <w:tr w:rsidR="00393186" w:rsidRPr="00E80F49" w14:paraId="6E8EE1D8" w14:textId="77777777" w:rsidTr="0097135C">
        <w:trPr>
          <w:trHeight w:val="248"/>
          <w:jc w:val="center"/>
        </w:trPr>
        <w:tc>
          <w:tcPr>
            <w:tcW w:w="2830" w:type="dxa"/>
            <w:vAlign w:val="center"/>
          </w:tcPr>
          <w:p w14:paraId="0D429EE5" w14:textId="77777777" w:rsidR="00393186" w:rsidRPr="00E80F49" w:rsidRDefault="00393186" w:rsidP="0097135C">
            <w:pPr>
              <w:pStyle w:val="TAL"/>
            </w:pPr>
            <w:r w:rsidRPr="00E80F49">
              <w:t>7.</w:t>
            </w:r>
            <w:r>
              <w:rPr>
                <w:lang w:eastAsia="zh-CN"/>
              </w:rPr>
              <w:t>5F.1</w:t>
            </w:r>
            <w:r w:rsidRPr="00E80F49">
              <w:t xml:space="preserve"> </w:t>
            </w:r>
            <w:r w:rsidRPr="00535969">
              <w:rPr>
                <w:lang w:eastAsia="zh-CN"/>
              </w:rPr>
              <w:t>Adjacent channel selectivity for shared spectrum channel access</w:t>
            </w:r>
          </w:p>
        </w:tc>
        <w:tc>
          <w:tcPr>
            <w:tcW w:w="1134" w:type="dxa"/>
            <w:shd w:val="clear" w:color="auto" w:fill="auto"/>
            <w:vAlign w:val="center"/>
          </w:tcPr>
          <w:p w14:paraId="4FD679BA" w14:textId="77777777" w:rsidR="00393186" w:rsidRPr="00E80F49" w:rsidRDefault="00393186" w:rsidP="0097135C">
            <w:pPr>
              <w:pStyle w:val="TAC"/>
            </w:pPr>
            <w:r>
              <w:t>3</w:t>
            </w:r>
          </w:p>
        </w:tc>
        <w:tc>
          <w:tcPr>
            <w:tcW w:w="4962" w:type="dxa"/>
            <w:shd w:val="clear" w:color="auto" w:fill="auto"/>
            <w:vAlign w:val="center"/>
          </w:tcPr>
          <w:p w14:paraId="7208B9CC" w14:textId="77777777" w:rsidR="00393186" w:rsidRPr="00E80F49" w:rsidRDefault="00393186" w:rsidP="0097135C">
            <w:pPr>
              <w:pStyle w:val="TAL"/>
            </w:pPr>
            <w:r>
              <w:t xml:space="preserve">General rules of test point selection apply. </w:t>
            </w:r>
            <w:r w:rsidRPr="00CF6C2D">
              <w:t xml:space="preserve">Test points of TC </w:t>
            </w:r>
            <w:r>
              <w:t>7.5</w:t>
            </w:r>
            <w:r w:rsidRPr="00CF6C2D">
              <w:t xml:space="preserve"> from TS 38.521-1</w:t>
            </w:r>
            <w:r>
              <w:t xml:space="preserve"> </w:t>
            </w:r>
            <w:r w:rsidRPr="00CF6C2D">
              <w:t>can be leveraged</w:t>
            </w:r>
            <w:r>
              <w:t>.</w:t>
            </w:r>
          </w:p>
        </w:tc>
        <w:tc>
          <w:tcPr>
            <w:tcW w:w="1154" w:type="dxa"/>
            <w:vAlign w:val="center"/>
          </w:tcPr>
          <w:p w14:paraId="53CCB028" w14:textId="77777777" w:rsidR="00393186" w:rsidRPr="00E80F49" w:rsidRDefault="00393186" w:rsidP="0097135C">
            <w:pPr>
              <w:pStyle w:val="TAL"/>
            </w:pPr>
            <w:r w:rsidRPr="00E80F49">
              <w:t>RAN5#</w:t>
            </w:r>
            <w:r>
              <w:t>97</w:t>
            </w:r>
          </w:p>
        </w:tc>
      </w:tr>
      <w:tr w:rsidR="00393186" w:rsidRPr="00E80F49" w14:paraId="7EF31F70" w14:textId="77777777" w:rsidTr="0097135C">
        <w:trPr>
          <w:trHeight w:val="248"/>
          <w:jc w:val="center"/>
        </w:trPr>
        <w:tc>
          <w:tcPr>
            <w:tcW w:w="2830" w:type="dxa"/>
            <w:vAlign w:val="center"/>
          </w:tcPr>
          <w:p w14:paraId="7A7B0A36" w14:textId="77777777" w:rsidR="00393186" w:rsidRPr="00E80F49" w:rsidRDefault="00393186" w:rsidP="0097135C">
            <w:pPr>
              <w:pStyle w:val="TAL"/>
            </w:pPr>
            <w:r w:rsidRPr="006516C4">
              <w:t>7.6F.2.1</w:t>
            </w:r>
            <w:r>
              <w:t xml:space="preserve"> </w:t>
            </w:r>
            <w:r w:rsidRPr="0004292F">
              <w:t>In-band blocking for shared spectrum channel access</w:t>
            </w:r>
          </w:p>
        </w:tc>
        <w:tc>
          <w:tcPr>
            <w:tcW w:w="1134" w:type="dxa"/>
            <w:shd w:val="clear" w:color="auto" w:fill="auto"/>
            <w:vAlign w:val="center"/>
          </w:tcPr>
          <w:p w14:paraId="5D43A570" w14:textId="77777777" w:rsidR="00393186" w:rsidRDefault="00393186" w:rsidP="0097135C">
            <w:pPr>
              <w:pStyle w:val="TAC"/>
            </w:pPr>
            <w:r>
              <w:t>3</w:t>
            </w:r>
          </w:p>
        </w:tc>
        <w:tc>
          <w:tcPr>
            <w:tcW w:w="4962" w:type="dxa"/>
            <w:shd w:val="clear" w:color="auto" w:fill="auto"/>
            <w:vAlign w:val="center"/>
          </w:tcPr>
          <w:p w14:paraId="072EA237" w14:textId="77777777" w:rsidR="00393186" w:rsidRDefault="00393186" w:rsidP="0097135C">
            <w:pPr>
              <w:pStyle w:val="TAL"/>
            </w:pPr>
            <w:r>
              <w:t xml:space="preserve">General rules of test point selection apply. </w:t>
            </w:r>
            <w:r w:rsidRPr="00CF6C2D">
              <w:t xml:space="preserve">Test points of TC </w:t>
            </w:r>
            <w:r>
              <w:t>7.6.2</w:t>
            </w:r>
            <w:r w:rsidRPr="00CF6C2D">
              <w:t xml:space="preserve"> from TS 38.521-1</w:t>
            </w:r>
            <w:r>
              <w:t xml:space="preserve"> </w:t>
            </w:r>
            <w:r w:rsidRPr="00CF6C2D">
              <w:t>can be leveraged</w:t>
            </w:r>
            <w:r>
              <w:t>.</w:t>
            </w:r>
          </w:p>
        </w:tc>
        <w:tc>
          <w:tcPr>
            <w:tcW w:w="1154" w:type="dxa"/>
            <w:vAlign w:val="center"/>
          </w:tcPr>
          <w:p w14:paraId="2311DA5E" w14:textId="77777777" w:rsidR="00393186" w:rsidRPr="00E80F49" w:rsidRDefault="00393186" w:rsidP="0097135C">
            <w:pPr>
              <w:pStyle w:val="TAL"/>
            </w:pPr>
            <w:r w:rsidRPr="00E80F49">
              <w:t>RAN5#</w:t>
            </w:r>
            <w:r>
              <w:t>97</w:t>
            </w:r>
          </w:p>
        </w:tc>
      </w:tr>
      <w:tr w:rsidR="00393186" w:rsidRPr="00E80F49" w14:paraId="2AC95569" w14:textId="77777777" w:rsidTr="0097135C">
        <w:trPr>
          <w:trHeight w:val="248"/>
          <w:jc w:val="center"/>
        </w:trPr>
        <w:tc>
          <w:tcPr>
            <w:tcW w:w="2830" w:type="dxa"/>
            <w:vAlign w:val="center"/>
          </w:tcPr>
          <w:p w14:paraId="5009FCFA" w14:textId="1019D43B" w:rsidR="00393186" w:rsidRPr="00E80F49" w:rsidRDefault="00393186" w:rsidP="0097135C">
            <w:pPr>
              <w:pStyle w:val="TAL"/>
            </w:pPr>
            <w:r w:rsidRPr="0027061C">
              <w:t>7.6F.3</w:t>
            </w:r>
            <w:r>
              <w:t xml:space="preserve"> </w:t>
            </w:r>
            <w:r w:rsidRPr="0027061C">
              <w:t>Out of band blocking</w:t>
            </w:r>
          </w:p>
        </w:tc>
        <w:tc>
          <w:tcPr>
            <w:tcW w:w="1134" w:type="dxa"/>
            <w:shd w:val="clear" w:color="auto" w:fill="auto"/>
            <w:vAlign w:val="center"/>
          </w:tcPr>
          <w:p w14:paraId="2A3AF53D" w14:textId="77777777" w:rsidR="00393186" w:rsidRDefault="00393186" w:rsidP="0097135C">
            <w:pPr>
              <w:pStyle w:val="TAC"/>
            </w:pPr>
            <w:r>
              <w:t>3</w:t>
            </w:r>
          </w:p>
        </w:tc>
        <w:tc>
          <w:tcPr>
            <w:tcW w:w="4962" w:type="dxa"/>
            <w:shd w:val="clear" w:color="auto" w:fill="auto"/>
            <w:vAlign w:val="center"/>
          </w:tcPr>
          <w:p w14:paraId="32DEE6A6" w14:textId="77777777" w:rsidR="00393186" w:rsidRDefault="00393186" w:rsidP="0097135C">
            <w:pPr>
              <w:pStyle w:val="TAL"/>
            </w:pPr>
            <w:r>
              <w:t xml:space="preserve">General rules of test point selection apply. </w:t>
            </w:r>
            <w:r w:rsidRPr="00CF6C2D">
              <w:t xml:space="preserve">Test points of TC </w:t>
            </w:r>
            <w:r>
              <w:t>7.6.3</w:t>
            </w:r>
            <w:r w:rsidRPr="00CF6C2D">
              <w:t xml:space="preserve"> from TS 38.521-1</w:t>
            </w:r>
            <w:r>
              <w:t xml:space="preserve"> </w:t>
            </w:r>
            <w:r w:rsidRPr="00CF6C2D">
              <w:t>can be leveraged</w:t>
            </w:r>
            <w:r>
              <w:t>.</w:t>
            </w:r>
          </w:p>
        </w:tc>
        <w:tc>
          <w:tcPr>
            <w:tcW w:w="1154" w:type="dxa"/>
            <w:vAlign w:val="center"/>
          </w:tcPr>
          <w:p w14:paraId="2C433EB4" w14:textId="77777777" w:rsidR="00393186" w:rsidRPr="00E80F49" w:rsidRDefault="00393186" w:rsidP="0097135C">
            <w:pPr>
              <w:pStyle w:val="TAL"/>
            </w:pPr>
            <w:r w:rsidRPr="00E80F49">
              <w:t>RAN5#</w:t>
            </w:r>
            <w:r>
              <w:t>97</w:t>
            </w:r>
          </w:p>
        </w:tc>
      </w:tr>
      <w:tr w:rsidR="00393186" w:rsidRPr="00E80F49" w14:paraId="0C059067" w14:textId="77777777" w:rsidTr="0097135C">
        <w:trPr>
          <w:trHeight w:val="248"/>
          <w:jc w:val="center"/>
        </w:trPr>
        <w:tc>
          <w:tcPr>
            <w:tcW w:w="2830" w:type="dxa"/>
            <w:vAlign w:val="center"/>
          </w:tcPr>
          <w:p w14:paraId="08DE64B4" w14:textId="3EB7CA41" w:rsidR="00393186" w:rsidRPr="0027061C" w:rsidRDefault="00393186" w:rsidP="0097135C">
            <w:pPr>
              <w:pStyle w:val="TAL"/>
            </w:pPr>
            <w:r w:rsidRPr="0097135C">
              <w:rPr>
                <w:lang w:eastAsia="en-US"/>
              </w:rPr>
              <w:t>7.7F.1 Spurious response for shared spectrum channel access</w:t>
            </w:r>
          </w:p>
        </w:tc>
        <w:tc>
          <w:tcPr>
            <w:tcW w:w="1134" w:type="dxa"/>
            <w:shd w:val="clear" w:color="auto" w:fill="auto"/>
            <w:vAlign w:val="center"/>
          </w:tcPr>
          <w:p w14:paraId="56CA12C6" w14:textId="77777777" w:rsidR="00393186" w:rsidRDefault="00393186" w:rsidP="0097135C">
            <w:pPr>
              <w:pStyle w:val="TAC"/>
            </w:pPr>
            <w:r>
              <w:t>7</w:t>
            </w:r>
          </w:p>
        </w:tc>
        <w:tc>
          <w:tcPr>
            <w:tcW w:w="4962" w:type="dxa"/>
            <w:shd w:val="clear" w:color="auto" w:fill="auto"/>
            <w:vAlign w:val="center"/>
          </w:tcPr>
          <w:p w14:paraId="213F176A" w14:textId="77777777" w:rsidR="00393186" w:rsidRDefault="00393186" w:rsidP="0097135C">
            <w:pPr>
              <w:pStyle w:val="TAL"/>
            </w:pPr>
            <w:r>
              <w:t xml:space="preserve">General rules of test point selection apply. </w:t>
            </w:r>
            <w:r w:rsidRPr="00CF6C2D">
              <w:t xml:space="preserve">Test points of TC </w:t>
            </w:r>
            <w:r>
              <w:t>7.</w:t>
            </w:r>
            <w:r w:rsidRPr="00CF6C2D">
              <w:t xml:space="preserve"> from TS 38.521-1</w:t>
            </w:r>
            <w:r>
              <w:t xml:space="preserve"> </w:t>
            </w:r>
            <w:r w:rsidRPr="00CF6C2D">
              <w:t>can be leveraged</w:t>
            </w:r>
            <w:r>
              <w:t>.</w:t>
            </w:r>
          </w:p>
        </w:tc>
        <w:tc>
          <w:tcPr>
            <w:tcW w:w="1154" w:type="dxa"/>
            <w:vAlign w:val="center"/>
          </w:tcPr>
          <w:p w14:paraId="0C71FD0D" w14:textId="77777777" w:rsidR="00393186" w:rsidRPr="00E80F49" w:rsidRDefault="00393186" w:rsidP="0097135C">
            <w:pPr>
              <w:pStyle w:val="TAL"/>
            </w:pPr>
            <w:r w:rsidRPr="00E80F49">
              <w:t>RAN5#</w:t>
            </w:r>
            <w:r>
              <w:t>97</w:t>
            </w:r>
          </w:p>
        </w:tc>
      </w:tr>
    </w:tbl>
    <w:p w14:paraId="178276B3" w14:textId="77777777" w:rsidR="00393186" w:rsidRPr="00E80F49" w:rsidRDefault="00393186" w:rsidP="00393186"/>
    <w:p w14:paraId="6E2A9D67" w14:textId="0519EA7A" w:rsidR="001F6A9B" w:rsidRPr="00E80F49" w:rsidRDefault="001F6A9B" w:rsidP="00EC7A0E">
      <w:pPr>
        <w:pStyle w:val="Heading3"/>
      </w:pPr>
      <w:bookmarkStart w:id="168" w:name="_Toc146406492"/>
      <w:r w:rsidRPr="00E80F49">
        <w:t>4.1.</w:t>
      </w:r>
      <w:r w:rsidR="00486BD4" w:rsidRPr="00E80F49">
        <w:t>2</w:t>
      </w:r>
      <w:r w:rsidRPr="00E80F49">
        <w:tab/>
      </w:r>
      <w:r w:rsidR="00486BD4" w:rsidRPr="00E80F49">
        <w:t>Test point analysis per NS value</w:t>
      </w:r>
      <w:bookmarkEnd w:id="156"/>
      <w:bookmarkEnd w:id="157"/>
      <w:bookmarkEnd w:id="158"/>
      <w:bookmarkEnd w:id="159"/>
      <w:bookmarkEnd w:id="160"/>
      <w:bookmarkEnd w:id="161"/>
      <w:bookmarkEnd w:id="162"/>
      <w:bookmarkEnd w:id="163"/>
      <w:bookmarkEnd w:id="164"/>
      <w:bookmarkEnd w:id="165"/>
      <w:bookmarkEnd w:id="168"/>
    </w:p>
    <w:p w14:paraId="73E5777E" w14:textId="77777777" w:rsidR="001F6A9B" w:rsidRPr="00E80F49" w:rsidRDefault="001F6A9B" w:rsidP="00443738">
      <w:pPr>
        <w:pStyle w:val="Heading4"/>
      </w:pPr>
      <w:bookmarkStart w:id="169" w:name="_Toc27418758"/>
      <w:bookmarkStart w:id="170" w:name="_Toc36042411"/>
      <w:bookmarkStart w:id="171" w:name="_Toc43899738"/>
      <w:bookmarkStart w:id="172" w:name="_Toc51767649"/>
      <w:bookmarkStart w:id="173" w:name="_Toc59039980"/>
      <w:bookmarkStart w:id="174" w:name="_Toc68073919"/>
      <w:bookmarkStart w:id="175" w:name="_Toc75371781"/>
      <w:bookmarkStart w:id="176" w:name="_Toc83727849"/>
      <w:bookmarkStart w:id="177" w:name="_Toc100005949"/>
      <w:bookmarkStart w:id="178" w:name="_Toc106703497"/>
      <w:bookmarkStart w:id="179" w:name="_Toc146406493"/>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69"/>
      <w:bookmarkEnd w:id="170"/>
      <w:bookmarkEnd w:id="171"/>
      <w:bookmarkEnd w:id="172"/>
      <w:r w:rsidR="00486BD4" w:rsidRPr="00E80F49">
        <w:t xml:space="preserve"> and UL MIMO</w:t>
      </w:r>
      <w:bookmarkEnd w:id="173"/>
      <w:bookmarkEnd w:id="174"/>
      <w:bookmarkEnd w:id="175"/>
      <w:bookmarkEnd w:id="176"/>
      <w:bookmarkEnd w:id="177"/>
      <w:bookmarkEnd w:id="178"/>
      <w:bookmarkEnd w:id="179"/>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lastRenderedPageBreak/>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7E41AB" w:rsidRPr="00E80F49"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E80F49" w:rsidRDefault="007E41AB" w:rsidP="007E41AB">
            <w:pPr>
              <w:pStyle w:val="TAC"/>
            </w:pPr>
            <w:r w:rsidRPr="00E80F49">
              <w:t>NS_0</w:t>
            </w:r>
            <w:r>
              <w:t>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E80F49" w:rsidRDefault="007E41AB" w:rsidP="007E41AB">
            <w:pPr>
              <w:pStyle w:val="TAC"/>
              <w:rPr>
                <w:rFonts w:cs="Arial"/>
                <w:lang w:eastAsia="ko-KR"/>
              </w:rPr>
            </w:pPr>
            <w:r>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E80F49" w:rsidRDefault="007E41AB" w:rsidP="007E41AB">
            <w:pPr>
              <w:pStyle w:val="TAL"/>
            </w:pPr>
            <w:r>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E80F49" w:rsidRDefault="007E41AB" w:rsidP="007E41AB">
            <w:pPr>
              <w:pStyle w:val="TAL"/>
            </w:pPr>
            <w:r>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E80F49" w:rsidRDefault="007E41AB" w:rsidP="007E41AB">
            <w:pPr>
              <w:pStyle w:val="TAL"/>
            </w:pPr>
            <w:r w:rsidRPr="00E80F49">
              <w:t>“38.521-1_TPanalysis_6.2.3_AMPR_NS_0</w:t>
            </w:r>
            <w:r>
              <w:t>7</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E80F49" w:rsidRDefault="007E41AB" w:rsidP="007E41AB">
            <w:pPr>
              <w:pStyle w:val="TAL"/>
              <w:rPr>
                <w:rFonts w:cs="Arial"/>
                <w:lang w:eastAsia="ko-KR"/>
              </w:rPr>
            </w:pPr>
            <w:r w:rsidRPr="00E80F49">
              <w:rPr>
                <w:rFonts w:cs="Arial"/>
                <w:lang w:eastAsia="ko-KR"/>
              </w:rPr>
              <w:t>RAN5#9</w:t>
            </w:r>
            <w:r>
              <w:rPr>
                <w:rFonts w:cs="Arial"/>
                <w:lang w:eastAsia="ko-KR"/>
              </w:rPr>
              <w:t>9</w:t>
            </w:r>
          </w:p>
        </w:tc>
      </w:tr>
      <w:tr w:rsidR="007E41AB" w:rsidRPr="00E80F49"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E80F49" w:rsidRDefault="007E41AB" w:rsidP="007E41AB">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E80F49" w:rsidRDefault="007E41AB" w:rsidP="007E41AB">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E80F49" w:rsidRDefault="007E41AB" w:rsidP="007E41AB">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E80F49" w:rsidRDefault="007E41AB" w:rsidP="007E41AB">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E80F49" w:rsidRDefault="007E41AB" w:rsidP="007E41AB">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Default="007E41AB" w:rsidP="007E41AB">
            <w:pPr>
              <w:pStyle w:val="TAC"/>
            </w:pPr>
            <w:r>
              <w:t xml:space="preserve">6.2.3: </w:t>
            </w:r>
            <w:r w:rsidRPr="00E80F49">
              <w:t>50</w:t>
            </w:r>
          </w:p>
          <w:p w14:paraId="292858BC" w14:textId="5C6310B0" w:rsidR="007E41AB" w:rsidRPr="00E80F49" w:rsidRDefault="007E41AB" w:rsidP="007E41AB">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E80F49" w:rsidRDefault="007E41AB" w:rsidP="007E41AB">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Default="007E41AB" w:rsidP="007E41AB">
            <w:pPr>
              <w:pStyle w:val="TAL"/>
            </w:pPr>
            <w:r w:rsidRPr="00E80F49">
              <w:t>“38.521-1_TPanalysis_6.2.3_AMPR_NS_12_13_14_15.zip”</w:t>
            </w:r>
          </w:p>
          <w:p w14:paraId="4BD50A84" w14:textId="59ED6368" w:rsidR="007E41AB" w:rsidRPr="00E80F49" w:rsidRDefault="007E41AB" w:rsidP="007E41AB">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Default="007E41AB" w:rsidP="007E41AB">
            <w:pPr>
              <w:pStyle w:val="TAL"/>
              <w:rPr>
                <w:rFonts w:cs="Arial"/>
                <w:lang w:eastAsia="ko-KR"/>
              </w:rPr>
            </w:pPr>
            <w:r w:rsidRPr="00E80F49">
              <w:rPr>
                <w:rFonts w:cs="Arial"/>
                <w:lang w:eastAsia="ko-KR"/>
              </w:rPr>
              <w:t>RAN5#90-e</w:t>
            </w:r>
          </w:p>
          <w:p w14:paraId="007D893A" w14:textId="77777777" w:rsidR="007E41AB" w:rsidRDefault="007E41AB" w:rsidP="007E41AB">
            <w:pPr>
              <w:pStyle w:val="TAL"/>
              <w:rPr>
                <w:rFonts w:cs="Arial"/>
                <w:lang w:eastAsia="ko-KR"/>
              </w:rPr>
            </w:pPr>
          </w:p>
          <w:p w14:paraId="4701407F" w14:textId="68BF1726" w:rsidR="007E41AB" w:rsidRPr="00E80F49" w:rsidRDefault="007E41AB" w:rsidP="007E41AB">
            <w:pPr>
              <w:pStyle w:val="TAL"/>
              <w:rPr>
                <w:rFonts w:cs="Arial"/>
                <w:lang w:eastAsia="ko-KR"/>
              </w:rPr>
            </w:pPr>
            <w:r>
              <w:rPr>
                <w:rFonts w:cs="Arial"/>
                <w:lang w:eastAsia="ko-KR"/>
              </w:rPr>
              <w:t>RAN5#96-e</w:t>
            </w:r>
          </w:p>
        </w:tc>
      </w:tr>
      <w:tr w:rsidR="007E41AB" w:rsidRPr="00E80F49"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E80F49" w:rsidRDefault="007E41AB" w:rsidP="007E41AB">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E80F49" w:rsidRDefault="007E41AB" w:rsidP="007E41AB">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“38.521-1_TPanalysis_6.5.3.3_TX_Additional_Spurious_Emission_NS_17_v2.zip”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RAN5#92-e</w:t>
            </w:r>
          </w:p>
        </w:tc>
      </w:tr>
      <w:tr w:rsidR="007E41AB" w:rsidRPr="00E80F49"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E80F49" w:rsidRDefault="007E41AB" w:rsidP="007E41AB">
            <w:pPr>
              <w:keepNext/>
              <w:keepLines/>
              <w:spacing w:after="0"/>
              <w:jc w:val="center"/>
              <w:rPr>
                <w:rFonts w:ascii="Arial" w:hAnsi="Arial"/>
                <w:sz w:val="18"/>
              </w:rPr>
            </w:pPr>
            <w:r w:rsidRPr="00E80F49">
              <w:rPr>
                <w:rFonts w:ascii="Arial" w:hAnsi="Arial"/>
                <w:sz w:val="18"/>
              </w:rPr>
              <w:t>88</w:t>
            </w:r>
          </w:p>
          <w:p w14:paraId="2C91C0C7"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7E41AB" w:rsidRPr="00E80F49" w:rsidRDefault="007E41AB" w:rsidP="007E41AB">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RAN5#89-e</w:t>
            </w:r>
          </w:p>
        </w:tc>
      </w:tr>
      <w:tr w:rsidR="007E41AB" w:rsidRPr="00E80F49"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E80F49" w:rsidRDefault="007E41AB" w:rsidP="007E41AB">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E80F49" w:rsidRDefault="007E41AB" w:rsidP="007E41AB">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E80F49" w:rsidRDefault="007E41AB" w:rsidP="007E41AB">
            <w:pPr>
              <w:pStyle w:val="TAL"/>
            </w:pPr>
            <w:r w:rsidRPr="00850D1B">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E80F49" w:rsidRDefault="007E41AB" w:rsidP="007E41AB">
            <w:pPr>
              <w:pStyle w:val="TAL"/>
            </w:pPr>
            <w:r w:rsidRPr="00850D1B">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E80F49" w:rsidRDefault="007E41AB" w:rsidP="007E41AB">
            <w:pPr>
              <w:pStyle w:val="TAL"/>
            </w:pPr>
            <w:r w:rsidRPr="00E80F49">
              <w:rPr>
                <w:rFonts w:eastAsia="Malgun Gothic"/>
                <w:lang w:eastAsia="en-US"/>
              </w:rPr>
              <w:t>“38.521-1_TPanalysis_6.2.3_AMPR_NS_21</w:t>
            </w:r>
            <w:r w:rsidRPr="008C5D13">
              <w:rPr>
                <w:rFonts w:eastAsia="Malgun Gothic"/>
                <w:lang w:eastAsia="en-US"/>
              </w:rPr>
              <w:t>_v1</w:t>
            </w:r>
            <w:r w:rsidRPr="00E80F49">
              <w:rPr>
                <w:rFonts w:eastAsia="Malgun Gothic"/>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E80F49" w:rsidRDefault="007E41AB" w:rsidP="007E41AB">
            <w:pPr>
              <w:pStyle w:val="TAC"/>
            </w:pPr>
            <w:r w:rsidRPr="00E80F49">
              <w:rPr>
                <w:rFonts w:eastAsia="Malgun Gothic"/>
                <w:lang w:eastAsia="ko-KR"/>
              </w:rPr>
              <w:t>RAN5#</w:t>
            </w:r>
            <w:r w:rsidRPr="008C5D13">
              <w:rPr>
                <w:rFonts w:eastAsia="Malgun Gothic"/>
                <w:lang w:eastAsia="ko-KR"/>
              </w:rPr>
              <w:t>98</w:t>
            </w:r>
          </w:p>
        </w:tc>
      </w:tr>
      <w:tr w:rsidR="007E41AB" w:rsidRPr="00E80F49"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E80F49" w:rsidRDefault="007E41AB" w:rsidP="007E41AB">
            <w:pPr>
              <w:keepNext/>
              <w:keepLines/>
              <w:spacing w:after="0"/>
              <w:rPr>
                <w:rFonts w:ascii="Arial" w:hAnsi="Arial"/>
                <w:sz w:val="18"/>
              </w:rPr>
            </w:pPr>
            <w:r w:rsidRPr="00E80F49">
              <w:rPr>
                <w:rFonts w:ascii="Arial" w:hAnsi="Arial"/>
                <w:sz w:val="18"/>
              </w:rPr>
              <w:t>“38.521-1_TPanalysis_6.2.3_AMPR_NS_27_v</w:t>
            </w:r>
            <w:r w:rsidRPr="00C45BB9">
              <w:rPr>
                <w:rFonts w:ascii="Arial" w:hAnsi="Arial"/>
                <w:sz w:val="18"/>
              </w:rPr>
              <w:t>5</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sidRPr="00C45BB9">
              <w:rPr>
                <w:rFonts w:ascii="Arial" w:hAnsi="Arial" w:cs="Arial"/>
                <w:sz w:val="18"/>
                <w:lang w:eastAsia="ko-KR"/>
              </w:rPr>
              <w:t>8</w:t>
            </w:r>
          </w:p>
        </w:tc>
      </w:tr>
      <w:tr w:rsidR="007E41AB" w:rsidRPr="00E80F49"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E80F49" w:rsidRDefault="007E41AB" w:rsidP="007E41AB">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E80F49" w:rsidRDefault="007E41AB" w:rsidP="007E41AB">
            <w:pPr>
              <w:pStyle w:val="TAC"/>
            </w:pPr>
            <w:r w:rsidRPr="00E80F49">
              <w:rPr>
                <w:rFonts w:cs="Arial"/>
                <w:lang w:eastAsia="ko-KR"/>
              </w:rPr>
              <w:t xml:space="preserve">6.2.3: </w:t>
            </w:r>
            <w:r w:rsidRPr="00E80F49">
              <w:t>144</w:t>
            </w:r>
          </w:p>
          <w:p w14:paraId="0D7A435E"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7E41AB" w:rsidRPr="00E80F49" w:rsidRDefault="007E41AB" w:rsidP="007E41AB">
            <w:pPr>
              <w:pStyle w:val="TAL"/>
            </w:pPr>
            <w:r w:rsidRPr="00E80F49">
              <w:t>“</w:t>
            </w:r>
            <w:bookmarkStart w:id="180" w:name="_Hlk522701143"/>
            <w:r w:rsidRPr="00E80F49">
              <w:t>38.521-1_TPanalysis_6.2.3_AMPR_NS_35_v2.zip”</w:t>
            </w:r>
            <w:bookmarkEnd w:id="180"/>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7E41AB" w:rsidRPr="00E80F49" w:rsidRDefault="007E41AB" w:rsidP="007E41AB">
            <w:pPr>
              <w:pStyle w:val="TAL"/>
            </w:pPr>
            <w:r w:rsidRPr="00E80F49">
              <w:rPr>
                <w:rFonts w:cs="Arial"/>
                <w:lang w:eastAsia="ko-KR"/>
              </w:rPr>
              <w:t>RAN5#5-5G-NR-Adhoc</w:t>
            </w:r>
          </w:p>
        </w:tc>
      </w:tr>
      <w:tr w:rsidR="007E41AB" w:rsidRPr="00E80F49"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E80F49" w:rsidRDefault="007E41AB" w:rsidP="007E41AB">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E80F49" w:rsidRDefault="007E41AB" w:rsidP="007E41AB">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E80F49" w:rsidRDefault="007E41AB" w:rsidP="007E41AB">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E80F49" w:rsidRDefault="007E41AB" w:rsidP="007E41AB">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E80F49" w:rsidRDefault="007E41AB" w:rsidP="007E41AB">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E80F49" w:rsidRDefault="007E41AB" w:rsidP="007E41AB">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E80F49" w:rsidRDefault="007E41AB" w:rsidP="007E41AB">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RAN5#86</w:t>
            </w:r>
          </w:p>
        </w:tc>
      </w:tr>
      <w:tr w:rsidR="007E41AB" w:rsidRPr="00E80F49"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E80F49" w:rsidRDefault="007E41AB" w:rsidP="007E41AB">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E80F49" w:rsidRDefault="007E41AB" w:rsidP="007E41AB">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E80F49" w:rsidRDefault="007E41AB" w:rsidP="007E41AB">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E80F49"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E80F49"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E80F49" w:rsidRDefault="007E41AB" w:rsidP="007E41AB">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E80F49" w:rsidRDefault="007E41AB" w:rsidP="007E41AB">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7E41AB" w:rsidRPr="00E80F49"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E80F49" w:rsidRDefault="007E41AB" w:rsidP="007E41AB">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7E41AB" w:rsidRPr="00E80F49" w:rsidRDefault="007E41AB" w:rsidP="007E41AB">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7E41AB" w:rsidRPr="00E80F49" w:rsidRDefault="007E41AB" w:rsidP="007E41AB">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E80F49"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E80F49" w:rsidRDefault="007E41AB" w:rsidP="007E41AB">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E80F49" w:rsidRDefault="007E41AB" w:rsidP="007E41AB">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E80F49" w:rsidRDefault="007E41AB" w:rsidP="007E41AB">
            <w:pPr>
              <w:pStyle w:val="TAL"/>
              <w:rPr>
                <w:rFonts w:cs="Arial"/>
                <w:lang w:eastAsia="ko-KR"/>
              </w:rPr>
            </w:pPr>
            <w:r w:rsidRPr="00E80F49">
              <w:t>RAN5#87-e</w:t>
            </w:r>
          </w:p>
        </w:tc>
      </w:tr>
      <w:tr w:rsidR="007E41AB" w:rsidRPr="00E80F49"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E80F49" w:rsidRDefault="007E41AB" w:rsidP="007E41AB">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E80F49" w:rsidRDefault="007E41AB" w:rsidP="007E41AB">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E80F49" w:rsidRDefault="007E41AB" w:rsidP="007E41AB">
            <w:pPr>
              <w:pStyle w:val="TAL"/>
              <w:rPr>
                <w:rFonts w:cs="Arial"/>
                <w:lang w:eastAsia="ko-KR"/>
              </w:rPr>
            </w:pPr>
            <w:r w:rsidRPr="00E80F49">
              <w:rPr>
                <w:rFonts w:cs="Arial"/>
                <w:lang w:eastAsia="ko-KR"/>
              </w:rPr>
              <w:t>RAN5#85</w:t>
            </w:r>
          </w:p>
        </w:tc>
      </w:tr>
      <w:tr w:rsidR="007E41AB" w:rsidRPr="00E80F49"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w:t>
            </w:r>
            <w:r w:rsidRPr="00E80F49">
              <w:rPr>
                <w:rFonts w:ascii="Arial" w:eastAsia="Malgun Gothic" w:hAnsi="Arial"/>
                <w:sz w:val="18"/>
                <w:lang w:eastAsia="en-US"/>
              </w:rPr>
              <w:lastRenderedPageBreak/>
              <w:t>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lastRenderedPageBreak/>
              <w:t>RAN5#90-e</w:t>
            </w:r>
          </w:p>
        </w:tc>
      </w:tr>
      <w:tr w:rsidR="007E41AB" w:rsidRPr="00E80F49"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7E41AB" w:rsidRPr="00E80F49"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7E41AB" w:rsidRPr="00E80F49"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E80F49" w:rsidRDefault="007E41AB" w:rsidP="007E41AB">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7E41AB" w:rsidRPr="00E80F49" w:rsidRDefault="007E41AB" w:rsidP="007E41AB">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7E41AB" w:rsidRPr="00E80F49" w:rsidRDefault="007E41AB" w:rsidP="007E41AB">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7E41AB" w:rsidRPr="00E80F49" w:rsidRDefault="007E41AB" w:rsidP="007E41AB">
            <w:pPr>
              <w:pStyle w:val="TAL"/>
              <w:rPr>
                <w:rFonts w:cs="Arial"/>
                <w:lang w:eastAsia="ko-KR"/>
              </w:rPr>
            </w:pPr>
            <w:r w:rsidRPr="00E80F49">
              <w:rPr>
                <w:rFonts w:cs="Arial"/>
                <w:lang w:eastAsia="ko-KR"/>
              </w:rPr>
              <w:t>RAN5#87</w:t>
            </w:r>
          </w:p>
        </w:tc>
      </w:tr>
      <w:tr w:rsidR="007E41AB" w:rsidRPr="00E80F49"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240</w:t>
            </w:r>
            <w:r>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E80F49" w:rsidRDefault="007E41AB" w:rsidP="007E41AB">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7E41AB" w:rsidRPr="00E80F49"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F5EBE" w:rsidRDefault="007E41AB" w:rsidP="007E41AB">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06A02F5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w:t>
            </w:r>
            <w:r>
              <w:rPr>
                <w:rFonts w:ascii="Arial" w:hAnsi="Arial"/>
                <w:sz w:val="18"/>
                <w:lang w:eastAsia="zh-CN"/>
              </w:rPr>
              <w:t>92</w:t>
            </w:r>
            <w:r w:rsidRPr="006F5EBE">
              <w:rPr>
                <w:rFonts w:ascii="Arial" w:hAnsi="Arial"/>
                <w:sz w:val="18"/>
                <w:lang w:eastAsia="zh-CN"/>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1B7A72"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140 for PC3</w:t>
            </w:r>
          </w:p>
          <w:p w14:paraId="36ED0BAB" w14:textId="61BC478E"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Pr>
                <w:rFonts w:ascii="Arial" w:hAnsi="Arial" w:hint="eastAsia"/>
                <w:sz w:val="18"/>
                <w:lang w:eastAsia="zh-CN"/>
              </w:rPr>
              <w:t>_</w:t>
            </w:r>
            <w:r>
              <w:rPr>
                <w:rFonts w:ascii="Arial" w:hAnsi="Arial"/>
                <w:sz w:val="18"/>
                <w:lang w:eastAsia="zh-CN"/>
              </w:rPr>
              <w:t>v</w:t>
            </w:r>
            <w:r w:rsidRPr="001B7A72">
              <w:rPr>
                <w:rFonts w:ascii="Arial" w:hAnsi="Arial"/>
                <w:sz w:val="18"/>
                <w:lang w:eastAsia="zh-CN"/>
              </w:rPr>
              <w:t>2</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sidRPr="001B7A72">
              <w:rPr>
                <w:rFonts w:ascii="Arial" w:hAnsi="Arial" w:cs="Arial"/>
                <w:sz w:val="18"/>
                <w:lang w:eastAsia="ko-KR"/>
              </w:rPr>
              <w:t>8</w:t>
            </w:r>
            <w:r w:rsidRPr="00E80F49">
              <w:rPr>
                <w:rFonts w:ascii="Arial" w:hAnsi="Arial" w:cs="Arial"/>
                <w:sz w:val="18"/>
                <w:lang w:eastAsia="ko-KR"/>
              </w:rPr>
              <w:t>-e</w:t>
            </w:r>
          </w:p>
        </w:tc>
      </w:tr>
      <w:tr w:rsidR="006758C1" w:rsidRPr="00E80F49"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E80F49" w:rsidRDefault="006758C1" w:rsidP="006758C1">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N</w:t>
            </w:r>
            <w:r>
              <w:rPr>
                <w:rFonts w:ascii="Arial" w:hAnsi="Arial"/>
                <w:sz w:val="18"/>
                <w:lang w:eastAsia="zh-CN"/>
              </w:rPr>
              <w:t>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Default="006758C1" w:rsidP="006758C1">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6D257BE9" w14:textId="534A14F2" w:rsidR="006758C1" w:rsidRDefault="006758C1" w:rsidP="006758C1">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88 for PC2</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E80F49"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Default="006758C1" w:rsidP="006758C1">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38690FCA" w14:textId="4AC69D8F" w:rsidR="006758C1" w:rsidRPr="001B7A72" w:rsidRDefault="006758C1" w:rsidP="006758C1">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2</w:t>
            </w:r>
            <w:r>
              <w:rPr>
                <w:rFonts w:ascii="Arial" w:hAnsi="Arial"/>
                <w:sz w:val="18"/>
                <w:lang w:eastAsia="zh-CN"/>
              </w:rPr>
              <w:t>88 for PC2</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409745B3" w:rsidR="006758C1" w:rsidRPr="00E80F49" w:rsidRDefault="006758C1" w:rsidP="006758C1">
            <w:pPr>
              <w:keepNext/>
              <w:keepLines/>
              <w:overflowPunct/>
              <w:autoSpaceDE/>
              <w:autoSpaceDN/>
              <w:adjustRightInd/>
              <w:spacing w:after="0"/>
              <w:textAlignment w:val="auto"/>
              <w:rPr>
                <w:rFonts w:ascii="Arial" w:hAnsi="Arial"/>
                <w:sz w:val="18"/>
              </w:rPr>
            </w:pPr>
            <w:r>
              <w:rPr>
                <w:rFonts w:ascii="Arial" w:hAnsi="Arial"/>
                <w:sz w:val="18"/>
                <w:lang w:eastAsia="zh-CN"/>
              </w:rPr>
              <w:t>“38.521-1_TPanalysis_6.2.3_AMPR_6.5.3.3_ASE_NS_50.zip”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659BA33" w:rsidR="006758C1" w:rsidRPr="00E80F49" w:rsidRDefault="006758C1" w:rsidP="006758C1">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9</w:t>
            </w:r>
          </w:p>
        </w:tc>
      </w:tr>
      <w:tr w:rsidR="007E41AB" w:rsidRPr="00E80F49"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E80F49"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E80F49" w:rsidRDefault="007E41AB" w:rsidP="007E41AB">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7E41AB" w:rsidRPr="00E80F49"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E80F49" w:rsidRDefault="007E41AB" w:rsidP="007E41AB">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Default="007E41AB" w:rsidP="007E41AB">
            <w:pPr>
              <w:pStyle w:val="TAC"/>
            </w:pPr>
            <w:r>
              <w:t xml:space="preserve">144 </w:t>
            </w:r>
            <w:r w:rsidRPr="0053369F">
              <w:t xml:space="preserve">for Non-SUL </w:t>
            </w:r>
            <w:r w:rsidRPr="00E80F49">
              <w:t>testing</w:t>
            </w:r>
          </w:p>
          <w:p w14:paraId="3F3C226E" w14:textId="77777777" w:rsidR="007E41AB" w:rsidRDefault="007E41AB" w:rsidP="007E41AB">
            <w:pPr>
              <w:pStyle w:val="TAC"/>
            </w:pPr>
          </w:p>
          <w:p w14:paraId="08ABB732" w14:textId="0BAA629E" w:rsidR="007E41AB" w:rsidRPr="00E80F49" w:rsidRDefault="007E41AB" w:rsidP="007E41AB">
            <w:pPr>
              <w:pStyle w:val="TAC"/>
            </w:pPr>
            <w:r w:rsidRPr="00E80F49">
              <w:t>72</w:t>
            </w:r>
            <w:r>
              <w:t xml:space="preserve"> </w:t>
            </w:r>
            <w:r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E80F49" w:rsidRDefault="007E41AB" w:rsidP="007E41AB">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E80F49" w:rsidRDefault="007E41AB" w:rsidP="007E41AB">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81" w:name="_Toc43899739"/>
      <w:bookmarkStart w:id="182" w:name="_Toc51767650"/>
      <w:bookmarkStart w:id="183" w:name="_Toc59039981"/>
      <w:bookmarkStart w:id="184" w:name="_Toc68073920"/>
      <w:bookmarkStart w:id="185" w:name="_Toc75371782"/>
      <w:bookmarkStart w:id="186" w:name="_Toc83727850"/>
      <w:bookmarkStart w:id="187" w:name="_Toc100005950"/>
      <w:bookmarkStart w:id="188" w:name="_Toc106703498"/>
      <w:bookmarkStart w:id="189" w:name="_Toc36042412"/>
      <w:bookmarkStart w:id="190" w:name="_Toc27418759"/>
      <w:bookmarkStart w:id="191" w:name="_Toc146406494"/>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81"/>
      <w:bookmarkEnd w:id="182"/>
      <w:bookmarkEnd w:id="183"/>
      <w:bookmarkEnd w:id="184"/>
      <w:bookmarkEnd w:id="185"/>
      <w:bookmarkEnd w:id="186"/>
      <w:bookmarkEnd w:id="187"/>
      <w:bookmarkEnd w:id="188"/>
      <w:bookmarkEnd w:id="191"/>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92" w:name="OLE_LINK51"/>
            <w:r w:rsidRPr="00E80F49">
              <w:t>38.521-1_TPanalysis 6.2A.3 NS_100+NS_01.zip</w:t>
            </w:r>
            <w:bookmarkEnd w:id="192"/>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F013C2" w:rsidRPr="00E80F49" w14:paraId="4827F65E" w14:textId="77777777" w:rsidTr="00C46B3C">
        <w:tc>
          <w:tcPr>
            <w:tcW w:w="1438" w:type="dxa"/>
            <w:shd w:val="clear" w:color="auto" w:fill="auto"/>
          </w:tcPr>
          <w:p w14:paraId="1A5C856D" w14:textId="270DF477"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CA_n28-n78</w:t>
            </w:r>
          </w:p>
        </w:tc>
        <w:tc>
          <w:tcPr>
            <w:tcW w:w="1174" w:type="dxa"/>
            <w:shd w:val="clear" w:color="auto" w:fill="auto"/>
          </w:tcPr>
          <w:p w14:paraId="6A775D98" w14:textId="5D684D00"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04E7680" w14:textId="055ED5B1"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026" w:type="dxa"/>
            <w:shd w:val="clear" w:color="auto" w:fill="auto"/>
          </w:tcPr>
          <w:p w14:paraId="5D24BDA7" w14:textId="22388EDD"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12</w:t>
            </w:r>
          </w:p>
        </w:tc>
        <w:tc>
          <w:tcPr>
            <w:tcW w:w="994" w:type="dxa"/>
            <w:shd w:val="clear" w:color="auto" w:fill="auto"/>
          </w:tcPr>
          <w:p w14:paraId="658C8F80" w14:textId="6ECD8A86"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5C6A15F0" w14:textId="5E483981"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17</w:t>
            </w:r>
            <w:r w:rsidRPr="00E80F49">
              <w:rPr>
                <w:rFonts w:ascii="Arial" w:hAnsi="Arial"/>
                <w:sz w:val="18"/>
              </w:rPr>
              <w:t>+NS_</w:t>
            </w:r>
            <w:r>
              <w:rPr>
                <w:rFonts w:ascii="Arial" w:hAnsi="Arial"/>
                <w:sz w:val="18"/>
              </w:rPr>
              <w:t>01</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6CD87C5D" w14:textId="13D2E966"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9</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lastRenderedPageBreak/>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93" w:name="OLE_LINK94"/>
      <w:r w:rsidRPr="00E80F49">
        <w:t>minimum Total power backoff</w:t>
      </w:r>
      <w:bookmarkEnd w:id="193"/>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194" w:name="_Toc51767652"/>
      <w:bookmarkStart w:id="195" w:name="_Toc59039982"/>
      <w:bookmarkStart w:id="196" w:name="_Toc68073921"/>
      <w:bookmarkStart w:id="197" w:name="_Toc75371783"/>
      <w:bookmarkStart w:id="198" w:name="_Toc83727851"/>
      <w:bookmarkStart w:id="199" w:name="_Toc100005951"/>
      <w:bookmarkStart w:id="200" w:name="_Toc106703499"/>
      <w:bookmarkStart w:id="201" w:name="_Toc36042413"/>
      <w:bookmarkStart w:id="202" w:name="_Toc43899741"/>
      <w:bookmarkStart w:id="203" w:name="_Toc146406495"/>
      <w:bookmarkEnd w:id="189"/>
      <w:r w:rsidRPr="00E80F49">
        <w:t>4.1.3</w:t>
      </w:r>
      <w:r w:rsidRPr="00E80F49">
        <w:tab/>
      </w:r>
      <w:r w:rsidR="009E5560" w:rsidRPr="00E80F49">
        <w:t>Test point analysis per NR CA configuration</w:t>
      </w:r>
      <w:bookmarkEnd w:id="194"/>
      <w:bookmarkEnd w:id="195"/>
      <w:bookmarkEnd w:id="196"/>
      <w:bookmarkEnd w:id="197"/>
      <w:bookmarkEnd w:id="198"/>
      <w:bookmarkEnd w:id="199"/>
      <w:bookmarkEnd w:id="200"/>
      <w:bookmarkEnd w:id="203"/>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
        <w:gridCol w:w="2517"/>
        <w:gridCol w:w="62"/>
        <w:gridCol w:w="3019"/>
        <w:gridCol w:w="62"/>
        <w:gridCol w:w="2363"/>
        <w:gridCol w:w="62"/>
        <w:gridCol w:w="1473"/>
        <w:gridCol w:w="62"/>
      </w:tblGrid>
      <w:tr w:rsidR="00D20444" w:rsidRPr="00E80F49" w14:paraId="5B0A87DA"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EE16B0" w:rsidRPr="00E80F49" w14:paraId="7FE16ACB" w14:textId="77777777" w:rsidTr="00EE16B0">
        <w:trPr>
          <w:gridBefore w:val="1"/>
          <w:wBefore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tcPr>
          <w:p w14:paraId="73699A9D" w14:textId="77777777" w:rsidR="00EE16B0" w:rsidRPr="00E80F49" w:rsidRDefault="00EE16B0" w:rsidP="0097135C">
            <w:pPr>
              <w:pStyle w:val="TAC"/>
              <w:rPr>
                <w:rFonts w:eastAsia="SimSun"/>
              </w:rPr>
            </w:pPr>
            <w:r w:rsidRPr="00E80F49">
              <w:rPr>
                <w:rFonts w:eastAsia="SimSun"/>
              </w:rPr>
              <w:t>CA_</w:t>
            </w:r>
            <w:r w:rsidRPr="00E80F49">
              <w:rPr>
                <w:rFonts w:eastAsia="SimSun"/>
                <w:lang w:eastAsia="zh-CN"/>
              </w:rPr>
              <w:t>n</w:t>
            </w:r>
            <w:r>
              <w:rPr>
                <w:rFonts w:eastAsia="SimSun"/>
                <w:lang w:eastAsia="zh-CN"/>
              </w:rPr>
              <w:t>2</w:t>
            </w:r>
            <w:r w:rsidRPr="00E80F49">
              <w:rPr>
                <w:rFonts w:eastAsia="SimSun"/>
                <w:lang w:eastAsia="zh-CN"/>
              </w:rPr>
              <w:t>(2A)</w:t>
            </w:r>
          </w:p>
        </w:tc>
        <w:tc>
          <w:tcPr>
            <w:tcW w:w="3081" w:type="dxa"/>
            <w:gridSpan w:val="2"/>
            <w:tcBorders>
              <w:top w:val="single" w:sz="4" w:space="0" w:color="auto"/>
              <w:left w:val="single" w:sz="4" w:space="0" w:color="auto"/>
              <w:bottom w:val="single" w:sz="4" w:space="0" w:color="auto"/>
              <w:right w:val="single" w:sz="4" w:space="0" w:color="auto"/>
            </w:tcBorders>
            <w:vAlign w:val="center"/>
          </w:tcPr>
          <w:p w14:paraId="355D6143" w14:textId="77777777" w:rsidR="00EE16B0" w:rsidRPr="00E80F49" w:rsidRDefault="00EE16B0" w:rsidP="0097135C">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tcPr>
          <w:p w14:paraId="5A69144A" w14:textId="77777777" w:rsidR="00EE16B0" w:rsidRPr="00E80F49" w:rsidRDefault="00EE16B0" w:rsidP="0097135C">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0C3C49A1" w14:textId="77777777" w:rsidR="00EE16B0" w:rsidRPr="00E80F49" w:rsidRDefault="00EE16B0" w:rsidP="0097135C">
            <w:pPr>
              <w:pStyle w:val="TAC"/>
              <w:rPr>
                <w:rFonts w:eastAsia="SimSun"/>
                <w:lang w:eastAsia="zh-CN"/>
              </w:rPr>
            </w:pPr>
            <w:r w:rsidRPr="00E80F49">
              <w:rPr>
                <w:rFonts w:eastAsia="SimSun"/>
                <w:lang w:eastAsia="zh-CN"/>
              </w:rPr>
              <w:t>RAN5#</w:t>
            </w:r>
            <w:r>
              <w:rPr>
                <w:rFonts w:eastAsia="SimSun"/>
                <w:lang w:eastAsia="zh-CN"/>
              </w:rPr>
              <w:t>100</w:t>
            </w:r>
          </w:p>
        </w:tc>
      </w:tr>
      <w:tr w:rsidR="00D20444" w:rsidRPr="00E80F49" w14:paraId="58E50EF8"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EE16B0" w:rsidRPr="00E80F49" w14:paraId="3286EE41" w14:textId="77777777" w:rsidTr="00EE16B0">
        <w:trPr>
          <w:gridBefore w:val="1"/>
          <w:wBefore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tcPr>
          <w:p w14:paraId="3F7EA686" w14:textId="77777777" w:rsidR="00EE16B0" w:rsidRPr="00E80F49" w:rsidRDefault="00EE16B0" w:rsidP="0097135C">
            <w:pPr>
              <w:pStyle w:val="TAC"/>
              <w:rPr>
                <w:rFonts w:eastAsia="SimSun"/>
              </w:rPr>
            </w:pPr>
            <w:r w:rsidRPr="00E80F49">
              <w:rPr>
                <w:rFonts w:eastAsia="SimSun"/>
              </w:rPr>
              <w:t>CA_</w:t>
            </w:r>
            <w:r w:rsidRPr="00E80F49">
              <w:rPr>
                <w:rFonts w:eastAsia="SimSun"/>
                <w:lang w:eastAsia="zh-CN"/>
              </w:rPr>
              <w:t>n66(</w:t>
            </w:r>
            <w:r>
              <w:rPr>
                <w:rFonts w:eastAsia="SimSun"/>
                <w:lang w:eastAsia="zh-CN"/>
              </w:rPr>
              <w:t>3</w:t>
            </w:r>
            <w:r w:rsidRPr="00E80F49">
              <w:rPr>
                <w:rFonts w:eastAsia="SimSun"/>
                <w:lang w:eastAsia="zh-CN"/>
              </w:rPr>
              <w:t>A)</w:t>
            </w:r>
          </w:p>
        </w:tc>
        <w:tc>
          <w:tcPr>
            <w:tcW w:w="3081" w:type="dxa"/>
            <w:gridSpan w:val="2"/>
            <w:tcBorders>
              <w:top w:val="single" w:sz="4" w:space="0" w:color="auto"/>
              <w:left w:val="single" w:sz="4" w:space="0" w:color="auto"/>
              <w:bottom w:val="single" w:sz="4" w:space="0" w:color="auto"/>
              <w:right w:val="single" w:sz="4" w:space="0" w:color="auto"/>
            </w:tcBorders>
            <w:vAlign w:val="center"/>
          </w:tcPr>
          <w:p w14:paraId="78C72F54" w14:textId="77777777" w:rsidR="00EE16B0" w:rsidRPr="00E80F49" w:rsidRDefault="00EE16B0" w:rsidP="0097135C">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tcPr>
          <w:p w14:paraId="0C6FA2C1" w14:textId="77777777" w:rsidR="00EE16B0" w:rsidRPr="00E80F49" w:rsidRDefault="00EE16B0" w:rsidP="0097135C">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31C375B2" w14:textId="77777777" w:rsidR="00EE16B0" w:rsidRPr="00E80F49" w:rsidRDefault="00EE16B0" w:rsidP="0097135C">
            <w:pPr>
              <w:pStyle w:val="TAC"/>
              <w:rPr>
                <w:rFonts w:eastAsia="SimSun"/>
                <w:lang w:eastAsia="zh-CN"/>
              </w:rPr>
            </w:pPr>
            <w:r w:rsidRPr="00E80F49">
              <w:rPr>
                <w:rFonts w:eastAsia="SimSun"/>
                <w:lang w:eastAsia="zh-CN"/>
              </w:rPr>
              <w:t>RAN5#</w:t>
            </w:r>
            <w:r>
              <w:rPr>
                <w:rFonts w:eastAsia="SimSun"/>
                <w:lang w:eastAsia="zh-CN"/>
              </w:rPr>
              <w:t>100</w:t>
            </w:r>
          </w:p>
        </w:tc>
      </w:tr>
      <w:tr w:rsidR="00D20444" w:rsidRPr="00E80F49" w14:paraId="2379599D"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EE16B0" w:rsidRPr="00E80F49" w14:paraId="7B3176EC" w14:textId="77777777" w:rsidTr="00EE16B0">
        <w:trPr>
          <w:gridBefore w:val="1"/>
          <w:wBefore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tcPr>
          <w:p w14:paraId="57797DC9" w14:textId="77777777" w:rsidR="00EE16B0" w:rsidRPr="00E80F49" w:rsidRDefault="00EE16B0" w:rsidP="0097135C">
            <w:pPr>
              <w:pStyle w:val="TAC"/>
              <w:rPr>
                <w:rFonts w:eastAsia="SimSun"/>
              </w:rPr>
            </w:pPr>
            <w:r w:rsidRPr="00E80F49">
              <w:rPr>
                <w:rFonts w:eastAsia="SimSun"/>
              </w:rPr>
              <w:t>CA_</w:t>
            </w:r>
            <w:r w:rsidRPr="00E80F49">
              <w:rPr>
                <w:rFonts w:eastAsia="SimSun"/>
                <w:lang w:eastAsia="zh-CN"/>
              </w:rPr>
              <w:t>n</w:t>
            </w:r>
            <w:r>
              <w:rPr>
                <w:rFonts w:eastAsia="SimSun"/>
                <w:lang w:eastAsia="zh-CN"/>
              </w:rPr>
              <w:t>77</w:t>
            </w:r>
            <w:r w:rsidRPr="00E80F49">
              <w:rPr>
                <w:rFonts w:eastAsia="SimSun"/>
                <w:lang w:eastAsia="zh-CN"/>
              </w:rPr>
              <w:t>(2A)</w:t>
            </w:r>
          </w:p>
        </w:tc>
        <w:tc>
          <w:tcPr>
            <w:tcW w:w="3081" w:type="dxa"/>
            <w:gridSpan w:val="2"/>
            <w:tcBorders>
              <w:top w:val="single" w:sz="4" w:space="0" w:color="auto"/>
              <w:left w:val="single" w:sz="4" w:space="0" w:color="auto"/>
              <w:bottom w:val="single" w:sz="4" w:space="0" w:color="auto"/>
              <w:right w:val="single" w:sz="4" w:space="0" w:color="auto"/>
            </w:tcBorders>
            <w:vAlign w:val="center"/>
          </w:tcPr>
          <w:p w14:paraId="6ADB7470" w14:textId="77777777" w:rsidR="00EE16B0" w:rsidRPr="00E80F49" w:rsidRDefault="00EE16B0" w:rsidP="0097135C">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tcPr>
          <w:p w14:paraId="000EE686" w14:textId="77777777" w:rsidR="00EE16B0" w:rsidRPr="00E80F49" w:rsidRDefault="00EE16B0" w:rsidP="0097135C">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56AE63A4" w14:textId="77777777" w:rsidR="00EE16B0" w:rsidRPr="00E80F49" w:rsidRDefault="00EE16B0" w:rsidP="0097135C">
            <w:pPr>
              <w:pStyle w:val="TAC"/>
              <w:rPr>
                <w:rFonts w:eastAsia="SimSun"/>
                <w:lang w:eastAsia="zh-CN"/>
              </w:rPr>
            </w:pPr>
            <w:r w:rsidRPr="00E80F49">
              <w:rPr>
                <w:rFonts w:eastAsia="SimSun"/>
                <w:lang w:eastAsia="zh-CN"/>
              </w:rPr>
              <w:t>RAN5#</w:t>
            </w:r>
            <w:r>
              <w:rPr>
                <w:rFonts w:eastAsia="SimSun"/>
                <w:lang w:eastAsia="zh-CN"/>
              </w:rPr>
              <w:t>100</w:t>
            </w:r>
          </w:p>
        </w:tc>
      </w:tr>
      <w:tr w:rsidR="00D20444" w:rsidRPr="00E80F49" w14:paraId="14CCDFAA"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EE16B0">
        <w:trPr>
          <w:gridAfter w:val="1"/>
          <w:wAfter w:w="62" w:type="dxa"/>
          <w:trHeight w:val="54"/>
          <w:jc w:val="center"/>
        </w:trPr>
        <w:tc>
          <w:tcPr>
            <w:tcW w:w="9620" w:type="dxa"/>
            <w:gridSpan w:val="8"/>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
        <w:gridCol w:w="3115"/>
        <w:gridCol w:w="67"/>
        <w:gridCol w:w="3217"/>
        <w:gridCol w:w="70"/>
        <w:gridCol w:w="1743"/>
        <w:gridCol w:w="71"/>
        <w:gridCol w:w="1785"/>
        <w:gridCol w:w="131"/>
        <w:tblGridChange w:id="204">
          <w:tblGrid>
            <w:gridCol w:w="61"/>
            <w:gridCol w:w="3115"/>
            <w:gridCol w:w="67"/>
            <w:gridCol w:w="3217"/>
            <w:gridCol w:w="70"/>
            <w:gridCol w:w="1743"/>
            <w:gridCol w:w="71"/>
            <w:gridCol w:w="1785"/>
            <w:gridCol w:w="131"/>
          </w:tblGrid>
        </w:tblGridChange>
      </w:tblGrid>
      <w:tr w:rsidR="00D20444" w:rsidRPr="00E80F49" w14:paraId="7351D78E"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28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8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4823E2" w:rsidRPr="00E80F49" w14:paraId="205B7886"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3EE4287B" w14:textId="77777777" w:rsidR="004823E2" w:rsidRPr="00E80F49" w:rsidRDefault="004823E2" w:rsidP="00E71846">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51F1C881" w14:textId="77777777" w:rsidR="004823E2" w:rsidRPr="00E80F49" w:rsidRDefault="004823E2" w:rsidP="00E71846">
            <w:pPr>
              <w:pStyle w:val="TAC"/>
            </w:pPr>
            <w:r>
              <w:t>n48 (HD2), n2(IMD4)</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43A5E431" w14:textId="77777777" w:rsidR="004823E2" w:rsidRPr="00E80F49" w:rsidRDefault="004823E2" w:rsidP="00E71846">
            <w:pPr>
              <w:pStyle w:val="TAC"/>
            </w:pPr>
            <w:r>
              <w:t>HD, 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4E2FF1C9"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086491" w14:paraId="29A6B158"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74E756C2" w14:textId="77777777" w:rsidR="00086491" w:rsidRDefault="00086491" w:rsidP="007A19F6">
            <w:pPr>
              <w:pStyle w:val="TAC"/>
              <w:rPr>
                <w:rFonts w:eastAsia="SimSun"/>
              </w:rPr>
            </w:pPr>
            <w:r>
              <w:rPr>
                <w:rFonts w:eastAsia="SimSun"/>
              </w:rPr>
              <w:t>CA_</w:t>
            </w:r>
            <w:r>
              <w:rPr>
                <w:rFonts w:eastAsia="SimSun"/>
                <w:lang w:eastAsia="zh-CN"/>
              </w:rPr>
              <w:t>n2A-n5A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69F845AA" w14:textId="77777777" w:rsidR="00086491" w:rsidRDefault="00086491" w:rsidP="007A19F6">
            <w:pPr>
              <w:pStyle w:val="TAC"/>
            </w:pPr>
            <w:r>
              <w:t>-</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749567E4" w14:textId="77777777" w:rsidR="00086491" w:rsidRDefault="00086491" w:rsidP="007A19F6">
            <w:pPr>
              <w:pStyle w:val="TAC"/>
            </w:pPr>
            <w:r>
              <w:t>NE</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22BF8D91" w14:textId="77777777" w:rsidR="00086491" w:rsidRDefault="00086491" w:rsidP="007A19F6">
            <w:pPr>
              <w:pStyle w:val="TAC"/>
              <w:rPr>
                <w:rFonts w:eastAsia="SimSun"/>
                <w:lang w:eastAsia="zh-CN"/>
              </w:rPr>
            </w:pPr>
            <w:r>
              <w:rPr>
                <w:rFonts w:eastAsia="SimSun"/>
                <w:lang w:eastAsia="zh-CN"/>
              </w:rPr>
              <w:t>RAN5#97</w:t>
            </w:r>
          </w:p>
        </w:tc>
      </w:tr>
      <w:tr w:rsidR="00567782" w14:paraId="5985552A" w14:textId="77777777" w:rsidTr="00567782">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6A1AF2EA" w14:textId="72EB329A" w:rsidR="00567782" w:rsidRDefault="00567782" w:rsidP="00567782">
            <w:pPr>
              <w:pStyle w:val="TAC"/>
              <w:rPr>
                <w:rFonts w:eastAsia="SimSun"/>
              </w:rPr>
            </w:pPr>
            <w:r>
              <w:rPr>
                <w:rFonts w:eastAsia="SimSun"/>
              </w:rPr>
              <w:t>CA_</w:t>
            </w:r>
            <w:r>
              <w:rPr>
                <w:rFonts w:eastAsia="SimSun"/>
                <w:lang w:eastAsia="zh-CN"/>
              </w:rPr>
              <w:t>n2A-n14A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26E5D84C" w14:textId="44013D79" w:rsidR="00567782" w:rsidRDefault="00567782" w:rsidP="00567782">
            <w:pPr>
              <w:pStyle w:val="TAC"/>
            </w:pPr>
            <w:r>
              <w:t>-</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5AA7948E" w14:textId="7EA02AC9" w:rsidR="00567782" w:rsidRDefault="00567782" w:rsidP="00567782">
            <w:pPr>
              <w:pStyle w:val="TAC"/>
            </w:pPr>
            <w:r>
              <w:t>NE</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69FAE739" w14:textId="61966D6F" w:rsidR="00567782" w:rsidRDefault="00567782" w:rsidP="00567782">
            <w:pPr>
              <w:pStyle w:val="TAC"/>
              <w:rPr>
                <w:rFonts w:eastAsia="SimSun"/>
                <w:lang w:eastAsia="zh-CN"/>
              </w:rPr>
            </w:pPr>
            <w:r>
              <w:rPr>
                <w:rFonts w:eastAsia="SimSun"/>
                <w:lang w:eastAsia="zh-CN"/>
              </w:rPr>
              <w:t>RAN5#100</w:t>
            </w:r>
          </w:p>
        </w:tc>
      </w:tr>
      <w:tr w:rsidR="00567782" w:rsidRPr="00E80F49" w14:paraId="77185638"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702B719C" w14:textId="77777777" w:rsidR="00567782" w:rsidRPr="00E80F49" w:rsidRDefault="00567782" w:rsidP="00567782">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4DB27212" w14:textId="77777777" w:rsidR="00567782" w:rsidRPr="00E80F49" w:rsidRDefault="00567782" w:rsidP="00567782">
            <w:pPr>
              <w:pStyle w:val="TAC"/>
            </w:pPr>
            <w:r>
              <w:t>n2(IMD3), n66(IMD5)</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51CEF4E1" w14:textId="77777777" w:rsidR="00567782" w:rsidRPr="00E80F49" w:rsidRDefault="00567782" w:rsidP="00567782">
            <w:pPr>
              <w:pStyle w:val="TAC"/>
            </w:pPr>
            <w:r>
              <w:t>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0B953B80" w14:textId="77777777" w:rsidR="00567782" w:rsidRPr="00E80F49" w:rsidRDefault="00567782" w:rsidP="00567782">
            <w:pPr>
              <w:pStyle w:val="TAC"/>
              <w:rPr>
                <w:rFonts w:eastAsia="SimSun"/>
                <w:lang w:eastAsia="zh-CN"/>
              </w:rPr>
            </w:pPr>
            <w:r>
              <w:rPr>
                <w:rFonts w:eastAsia="SimSun"/>
                <w:lang w:eastAsia="zh-CN"/>
              </w:rPr>
              <w:t>RAN5#96</w:t>
            </w:r>
            <w:r w:rsidRPr="00E80F49">
              <w:rPr>
                <w:rFonts w:eastAsia="SimSun"/>
                <w:lang w:eastAsia="zh-CN"/>
              </w:rPr>
              <w:t>-e</w:t>
            </w:r>
          </w:p>
        </w:tc>
      </w:tr>
      <w:tr w:rsidR="00567782" w:rsidRPr="00E80F49" w14:paraId="387F39CB"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7BB08F70" w14:textId="108CF6C3" w:rsidR="00567782" w:rsidRPr="00E80F49" w:rsidRDefault="00567782" w:rsidP="00567782">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sidRPr="00BA79A7">
              <w:rPr>
                <w:rFonts w:eastAsia="SimSun"/>
                <w:lang w:eastAsia="zh-CN"/>
              </w:rPr>
              <w:t xml:space="preserve"> PC3</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3F7BA782" w14:textId="77777777" w:rsidR="00567782" w:rsidRPr="00E80F49" w:rsidRDefault="00567782" w:rsidP="00567782">
            <w:pPr>
              <w:pStyle w:val="TAC"/>
            </w:pPr>
            <w:r w:rsidRPr="00E80F49">
              <w:t>n77 (HD2)</w:t>
            </w:r>
            <w:r>
              <w:t>, n2 (HM), n2(IMD2), n2(IMD4), n2(IMD5), n2(IMD7)</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05D60EC1" w14:textId="470E4E8F" w:rsidR="00567782" w:rsidRPr="00E80F49" w:rsidRDefault="00567782" w:rsidP="00567782">
            <w:pPr>
              <w:pStyle w:val="TAC"/>
            </w:pPr>
            <w:r>
              <w:t>HD, HM, IMD</w:t>
            </w:r>
            <w:r w:rsidRPr="00BA79A7">
              <w:t>,</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0000C481" w14:textId="57D3C484" w:rsidR="00567782" w:rsidRPr="00E80F49" w:rsidRDefault="00567782" w:rsidP="00567782">
            <w:pPr>
              <w:pStyle w:val="TAC"/>
              <w:rPr>
                <w:rFonts w:eastAsia="SimSun"/>
                <w:lang w:eastAsia="zh-CN"/>
              </w:rPr>
            </w:pPr>
            <w:r w:rsidRPr="00BA79A7">
              <w:rPr>
                <w:rFonts w:eastAsia="SimSun"/>
                <w:lang w:eastAsia="zh-CN"/>
              </w:rPr>
              <w:t>RAN5#99</w:t>
            </w:r>
          </w:p>
        </w:tc>
      </w:tr>
      <w:tr w:rsidR="00567782" w:rsidRPr="00E80F49" w14:paraId="2140D667"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633876E7" w14:textId="2DA01586" w:rsidR="00567782" w:rsidRPr="00E80F49" w:rsidRDefault="00567782" w:rsidP="00567782">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Pr>
                <w:rFonts w:eastAsia="SimSun"/>
                <w:lang w:eastAsia="zh-CN"/>
              </w:rPr>
              <w:t xml:space="preserve"> PC2</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083660DA" w14:textId="2C213234" w:rsidR="00567782" w:rsidRPr="00E80F49" w:rsidRDefault="00567782" w:rsidP="00567782">
            <w:pPr>
              <w:pStyle w:val="TAC"/>
            </w:pPr>
            <w:r w:rsidRPr="000E0534">
              <w:t>n77 (HD2), n2 (HM), n2(IMD2), n2(IMD4)</w:t>
            </w:r>
            <w:r>
              <w:t xml:space="preserve"> n2(CBI)</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292E3203" w14:textId="108FB136" w:rsidR="00567782" w:rsidRDefault="00567782" w:rsidP="00567782">
            <w:pPr>
              <w:pStyle w:val="TAC"/>
            </w:pPr>
            <w:r>
              <w:t>HD, HM, IMD, CBI</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6C415403" w14:textId="245EC8AF" w:rsidR="00567782" w:rsidDel="00BA79A7" w:rsidRDefault="00567782" w:rsidP="00567782">
            <w:pPr>
              <w:pStyle w:val="TAC"/>
              <w:rPr>
                <w:rFonts w:eastAsia="SimSun"/>
                <w:lang w:eastAsia="zh-CN"/>
              </w:rPr>
            </w:pPr>
            <w:r>
              <w:rPr>
                <w:rFonts w:eastAsia="SimSun"/>
                <w:lang w:eastAsia="zh-CN"/>
              </w:rPr>
              <w:t>RAN5#99</w:t>
            </w:r>
          </w:p>
        </w:tc>
      </w:tr>
      <w:tr w:rsidR="00567782" w:rsidRPr="00E80F49" w14:paraId="3035098D"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567782" w:rsidRPr="00E80F49" w:rsidRDefault="00567782" w:rsidP="00567782">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567782" w:rsidRPr="00E80F49" w:rsidRDefault="00567782" w:rsidP="00567782">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567782" w:rsidRPr="00E80F49" w:rsidRDefault="00567782" w:rsidP="00567782">
            <w:pPr>
              <w:pStyle w:val="TAC"/>
            </w:pPr>
            <w:r w:rsidRPr="00E80F49">
              <w:t>IMD</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567782" w:rsidRPr="00E80F49" w:rsidRDefault="00567782" w:rsidP="00567782">
            <w:pPr>
              <w:pStyle w:val="TAC"/>
              <w:rPr>
                <w:rFonts w:eastAsia="SimSun"/>
                <w:lang w:eastAsia="zh-CN"/>
              </w:rPr>
            </w:pPr>
            <w:r w:rsidRPr="00E80F49">
              <w:rPr>
                <w:rFonts w:eastAsia="SimSun"/>
                <w:lang w:eastAsia="zh-CN"/>
              </w:rPr>
              <w:t>RAN5#95-e</w:t>
            </w:r>
          </w:p>
        </w:tc>
      </w:tr>
      <w:tr w:rsidR="00567782" w:rsidRPr="00E80F49" w14:paraId="288CADDD"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7EFBC270" w14:textId="7ED250B8" w:rsidR="00567782" w:rsidRPr="00E80F49" w:rsidRDefault="00567782" w:rsidP="00567782">
            <w:pPr>
              <w:pStyle w:val="TAC"/>
              <w:rPr>
                <w:rFonts w:eastAsia="SimSun"/>
              </w:rPr>
            </w:pPr>
            <w:r>
              <w:rPr>
                <w:rFonts w:eastAsia="SimSun"/>
              </w:rPr>
              <w:t>CA_</w:t>
            </w:r>
            <w:r>
              <w:t>n3A-n</w:t>
            </w:r>
            <w:r>
              <w:rPr>
                <w:rFonts w:eastAsia="SimSun" w:hint="eastAsia"/>
                <w:lang w:val="en-US" w:eastAsia="zh-CN"/>
              </w:rPr>
              <w:t>8</w:t>
            </w:r>
            <w:r>
              <w:t>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1B5F40A5" w14:textId="656F9C73" w:rsidR="00567782" w:rsidRPr="00E80F49" w:rsidRDefault="00567782" w:rsidP="00567782">
            <w:pPr>
              <w:pStyle w:val="TAC"/>
            </w:pPr>
            <w:r>
              <w:rPr>
                <w:rFonts w:eastAsia="SimSun" w:hint="eastAsia"/>
                <w:lang w:val="en-US" w:eastAsia="zh-CN"/>
              </w:rPr>
              <w:t>n8(IMD4), n3(IMD5)</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303FBA75" w14:textId="05D1E07E" w:rsidR="00567782" w:rsidRPr="00E80F49" w:rsidRDefault="00567782" w:rsidP="00567782">
            <w:pPr>
              <w:pStyle w:val="TAC"/>
            </w:pPr>
            <w:r>
              <w:rPr>
                <w:rFonts w:eastAsia="SimSun" w:hint="eastAsia"/>
                <w:lang w:val="en-US" w:eastAsia="zh-CN"/>
              </w:rPr>
              <w:t>IMD</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17E0DD0B" w14:textId="5F9DE6C9" w:rsidR="00567782" w:rsidRPr="00E80F49" w:rsidRDefault="00567782" w:rsidP="00567782">
            <w:pPr>
              <w:pStyle w:val="TAC"/>
              <w:rPr>
                <w:rFonts w:eastAsia="SimSun"/>
                <w:lang w:eastAsia="zh-CN"/>
              </w:rPr>
            </w:pPr>
            <w:r>
              <w:rPr>
                <w:rFonts w:eastAsia="SimSun"/>
                <w:lang w:eastAsia="zh-CN"/>
              </w:rPr>
              <w:t>RAN5#</w:t>
            </w:r>
            <w:r>
              <w:rPr>
                <w:rFonts w:eastAsia="SimSun" w:hint="eastAsia"/>
                <w:lang w:val="en-US" w:eastAsia="zh-CN"/>
              </w:rPr>
              <w:t>100</w:t>
            </w:r>
          </w:p>
        </w:tc>
      </w:tr>
      <w:tr w:rsidR="00567782" w:rsidRPr="00E80F49" w14:paraId="67DC3D5E"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665839F6" w14:textId="47ABA2E2" w:rsidR="00567782" w:rsidRPr="00E80F49" w:rsidRDefault="00567782" w:rsidP="00567782">
            <w:pPr>
              <w:pStyle w:val="TAC"/>
              <w:rPr>
                <w:rFonts w:eastAsia="SimSun"/>
              </w:rPr>
            </w:pPr>
            <w:r>
              <w:rPr>
                <w:rFonts w:eastAsia="SimSun"/>
              </w:rPr>
              <w:t>CA_</w:t>
            </w:r>
            <w:r>
              <w:t>n3A-</w:t>
            </w:r>
            <w:r>
              <w:rPr>
                <w:rFonts w:eastAsia="SimSun"/>
                <w:lang w:eastAsia="zh-CN"/>
              </w:rPr>
              <w:t>n41</w:t>
            </w:r>
            <w:r>
              <w:t>A</w:t>
            </w:r>
            <w:r>
              <w:rPr>
                <w:rFonts w:eastAsia="SimSun" w:hint="eastAsia"/>
                <w:lang w:val="en-US" w:eastAsia="zh-CN"/>
              </w:rPr>
              <w:t xml:space="preserve"> PC2</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61B489B0" w14:textId="1E94873A" w:rsidR="00567782" w:rsidRPr="00E80F49" w:rsidRDefault="00567782" w:rsidP="00567782">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CBI)</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66131C12" w14:textId="43148EB7" w:rsidR="00567782" w:rsidRPr="00E80F49" w:rsidRDefault="00567782" w:rsidP="00567782">
            <w:pPr>
              <w:pStyle w:val="TAC"/>
            </w:pPr>
            <w:r>
              <w:rPr>
                <w:rFonts w:eastAsia="SimSun" w:hint="eastAsia"/>
                <w:lang w:val="en-US" w:eastAsia="zh-CN"/>
              </w:rPr>
              <w:t>IMD, CBI</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0628D767" w14:textId="06B3E9BC" w:rsidR="00567782" w:rsidRPr="00E80F49" w:rsidRDefault="00567782" w:rsidP="00567782">
            <w:pPr>
              <w:pStyle w:val="TAC"/>
              <w:rPr>
                <w:rFonts w:eastAsia="SimSun"/>
                <w:lang w:eastAsia="zh-CN"/>
              </w:rPr>
            </w:pPr>
            <w:r>
              <w:rPr>
                <w:rFonts w:eastAsia="SimSun"/>
                <w:lang w:eastAsia="zh-CN"/>
              </w:rPr>
              <w:t>RAN5#</w:t>
            </w:r>
            <w:r>
              <w:rPr>
                <w:rFonts w:eastAsia="SimSun" w:hint="eastAsia"/>
                <w:lang w:val="en-US" w:eastAsia="zh-CN"/>
              </w:rPr>
              <w:t>100</w:t>
            </w:r>
          </w:p>
        </w:tc>
      </w:tr>
      <w:tr w:rsidR="00567782" w:rsidRPr="00E80F49" w14:paraId="4E99B5C2"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6FC6B4DB" w14:textId="3F1A9050" w:rsidR="00567782" w:rsidRPr="00E80F49" w:rsidRDefault="00567782" w:rsidP="00567782">
            <w:pPr>
              <w:pStyle w:val="TAC"/>
              <w:rPr>
                <w:rFonts w:eastAsia="SimSun"/>
              </w:rPr>
            </w:pPr>
            <w:r>
              <w:rPr>
                <w:rFonts w:eastAsia="SimSun"/>
              </w:rPr>
              <w:t>CA_</w:t>
            </w:r>
            <w:r>
              <w:t>n3A-n</w:t>
            </w:r>
            <w:r>
              <w:rPr>
                <w:rFonts w:eastAsia="SimSun" w:hint="eastAsia"/>
                <w:lang w:val="en-US" w:eastAsia="zh-CN"/>
              </w:rPr>
              <w:t>41</w:t>
            </w:r>
            <w:r>
              <w:t>A</w:t>
            </w:r>
            <w:r>
              <w:rPr>
                <w:rFonts w:eastAsia="SimSun" w:hint="eastAsia"/>
                <w:lang w:val="en-US" w:eastAsia="zh-CN"/>
              </w:rPr>
              <w:t xml:space="preserve"> PC3</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3515249A" w14:textId="791F1DAF" w:rsidR="00567782" w:rsidRPr="00E80F49" w:rsidRDefault="00567782" w:rsidP="00567782">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 xml:space="preserve">CBI), </w:t>
            </w:r>
            <w:r>
              <w:t>n</w:t>
            </w:r>
            <w:r>
              <w:rPr>
                <w:rFonts w:eastAsia="SimSun" w:hint="eastAsia"/>
                <w:lang w:val="en-US" w:eastAsia="zh-CN"/>
              </w:rPr>
              <w:t>41</w:t>
            </w:r>
            <w:r>
              <w:t xml:space="preserve"> (</w:t>
            </w:r>
            <w:r>
              <w:rPr>
                <w:rFonts w:eastAsia="SimSun" w:hint="eastAsia"/>
                <w:lang w:val="en-US" w:eastAsia="zh-CN"/>
              </w:rPr>
              <w:t>CBI)</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072A0948" w14:textId="39C2AD7F" w:rsidR="00567782" w:rsidRPr="00E80F49" w:rsidRDefault="00567782" w:rsidP="00567782">
            <w:pPr>
              <w:pStyle w:val="TAC"/>
            </w:pPr>
            <w:r>
              <w:rPr>
                <w:rFonts w:eastAsia="SimSun" w:hint="eastAsia"/>
                <w:lang w:val="en-US" w:eastAsia="zh-CN"/>
              </w:rPr>
              <w:t>IMD, CBI</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72B2C0C2" w14:textId="7C86C2C4" w:rsidR="00567782" w:rsidRPr="00E80F49" w:rsidRDefault="00567782" w:rsidP="00567782">
            <w:pPr>
              <w:pStyle w:val="TAC"/>
              <w:rPr>
                <w:rFonts w:eastAsia="SimSun"/>
                <w:lang w:eastAsia="zh-CN"/>
              </w:rPr>
            </w:pPr>
            <w:r>
              <w:rPr>
                <w:rFonts w:eastAsia="SimSun"/>
                <w:lang w:eastAsia="zh-CN"/>
              </w:rPr>
              <w:t>RAN5#</w:t>
            </w:r>
            <w:r>
              <w:rPr>
                <w:rFonts w:eastAsia="SimSun" w:hint="eastAsia"/>
                <w:lang w:val="en-US" w:eastAsia="zh-CN"/>
              </w:rPr>
              <w:t>100</w:t>
            </w:r>
          </w:p>
        </w:tc>
      </w:tr>
      <w:tr w:rsidR="00567782" w:rsidRPr="00E80F49" w14:paraId="5458F9C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567782" w:rsidRPr="00E80F49" w:rsidRDefault="00567782" w:rsidP="00567782">
            <w:pPr>
              <w:pStyle w:val="TAC"/>
              <w:rPr>
                <w:rFonts w:eastAsia="SimSun"/>
                <w:lang w:eastAsia="sv-SE"/>
              </w:rPr>
            </w:pPr>
            <w:r w:rsidRPr="00E80F49">
              <w:rPr>
                <w:rFonts w:eastAsia="SimSun"/>
              </w:rPr>
              <w:t>CA_</w:t>
            </w:r>
            <w:r w:rsidRPr="00E80F49">
              <w:t>n3A-n77A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226D830" w:rsidR="00567782" w:rsidRPr="00E80F49" w:rsidRDefault="00567782" w:rsidP="00567782">
            <w:pPr>
              <w:pStyle w:val="TAC"/>
            </w:pPr>
            <w:r w:rsidRPr="00E80F49">
              <w:t>n7</w:t>
            </w:r>
            <w:r w:rsidRPr="0045755F">
              <w:t>7</w:t>
            </w:r>
            <w:r w:rsidRPr="00E80F49">
              <w:t xml:space="preserve"> (HD2)</w:t>
            </w:r>
            <w:r w:rsidRPr="0045755F">
              <w:t>, n3 (IMD2), n3 (IMD4)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83F36F5" w14:textId="4B8B0735" w:rsidR="00567782" w:rsidRPr="00E80F49" w:rsidRDefault="00567782" w:rsidP="00567782">
            <w:pPr>
              <w:pStyle w:val="TAC"/>
            </w:pPr>
            <w:r w:rsidRPr="00E80F49">
              <w:t>HD</w:t>
            </w:r>
            <w:r>
              <w:t>, 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4C2C2374" w14:textId="57409A47" w:rsidR="00567782" w:rsidRPr="00E80F49" w:rsidRDefault="00567782" w:rsidP="00567782">
            <w:pPr>
              <w:pStyle w:val="TAC"/>
              <w:rPr>
                <w:rFonts w:eastAsia="SimSun"/>
                <w:lang w:eastAsia="zh-CN"/>
              </w:rPr>
            </w:pPr>
            <w:r w:rsidRPr="00E80F49">
              <w:rPr>
                <w:rFonts w:eastAsia="SimSun"/>
                <w:lang w:eastAsia="zh-CN"/>
              </w:rPr>
              <w:t>RAN5#</w:t>
            </w:r>
            <w:r w:rsidRPr="0045755F">
              <w:rPr>
                <w:rFonts w:eastAsia="SimSun"/>
                <w:lang w:eastAsia="zh-CN"/>
              </w:rPr>
              <w:t>99</w:t>
            </w:r>
          </w:p>
        </w:tc>
      </w:tr>
      <w:tr w:rsidR="00567782" w:rsidRPr="00E80F49" w14:paraId="641903D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567782" w:rsidRPr="00E80F49" w:rsidRDefault="00567782" w:rsidP="00567782">
            <w:pPr>
              <w:pStyle w:val="TAC"/>
              <w:rPr>
                <w:rFonts w:eastAsia="SimSun"/>
                <w:lang w:eastAsia="sv-SE"/>
              </w:rPr>
            </w:pPr>
            <w:r w:rsidRPr="00E80F49">
              <w:rPr>
                <w:bCs/>
              </w:rPr>
              <w:t>CA_n3A-n78A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567782" w:rsidRPr="00E80F49" w:rsidRDefault="00567782" w:rsidP="00567782">
            <w:pPr>
              <w:pStyle w:val="TAC"/>
            </w:pPr>
            <w:r w:rsidRPr="00E80F49">
              <w:t>n3 (IMD2 |fn78-fn3|)</w:t>
            </w:r>
            <w:r w:rsidRPr="00E80F49">
              <w:br/>
              <w:t>n3 (IMD4 |fn78-3*fn3|)</w:t>
            </w:r>
            <w:r w:rsidRPr="00E80F49">
              <w:br/>
              <w:t xml:space="preserve"> n78 (HD2)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567782" w:rsidRPr="00E80F49" w:rsidRDefault="00567782" w:rsidP="00567782">
            <w:pPr>
              <w:pStyle w:val="TAC"/>
            </w:pPr>
            <w:r w:rsidRPr="00E80F49">
              <w:t>HD, 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567782" w:rsidRPr="00E80F49" w:rsidRDefault="00567782" w:rsidP="00567782">
            <w:pPr>
              <w:pStyle w:val="TAC"/>
              <w:rPr>
                <w:rFonts w:eastAsia="SimSun"/>
                <w:lang w:eastAsia="zh-CN"/>
              </w:rPr>
            </w:pPr>
            <w:r w:rsidRPr="00E80F49">
              <w:rPr>
                <w:rFonts w:eastAsia="SimSun"/>
                <w:lang w:eastAsia="zh-CN"/>
              </w:rPr>
              <w:t>RAN5#87-e</w:t>
            </w:r>
          </w:p>
        </w:tc>
      </w:tr>
      <w:tr w:rsidR="00567782" w:rsidRPr="00E80F49" w14:paraId="63B8349C"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0795F7E4" w14:textId="77777777" w:rsidR="00567782" w:rsidRPr="00E80F49" w:rsidRDefault="00567782" w:rsidP="00567782">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1F538B72" w14:textId="77777777" w:rsidR="00567782" w:rsidRPr="00E80F49" w:rsidRDefault="00567782" w:rsidP="00567782">
            <w:pPr>
              <w:pStyle w:val="TAC"/>
            </w:pPr>
            <w:r>
              <w:t>n5(IMD2)</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3194EEE" w14:textId="77777777" w:rsidR="00567782" w:rsidRPr="00E80F49" w:rsidRDefault="00567782" w:rsidP="00567782">
            <w:pPr>
              <w:pStyle w:val="TAC"/>
            </w:pPr>
            <w:r>
              <w:t xml:space="preserve"> 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5CF5FB58" w14:textId="77777777" w:rsidR="00567782" w:rsidRPr="00E80F49" w:rsidRDefault="00567782" w:rsidP="00567782">
            <w:pPr>
              <w:pStyle w:val="TAC"/>
              <w:rPr>
                <w:rFonts w:eastAsia="SimSun"/>
                <w:lang w:eastAsia="zh-CN"/>
              </w:rPr>
            </w:pPr>
            <w:r>
              <w:rPr>
                <w:rFonts w:eastAsia="SimSun"/>
                <w:lang w:eastAsia="zh-CN"/>
              </w:rPr>
              <w:t>RAN5#96</w:t>
            </w:r>
            <w:r w:rsidRPr="00E80F49">
              <w:rPr>
                <w:rFonts w:eastAsia="SimSun"/>
                <w:lang w:eastAsia="zh-CN"/>
              </w:rPr>
              <w:t>-e</w:t>
            </w:r>
          </w:p>
        </w:tc>
      </w:tr>
      <w:tr w:rsidR="00567782" w:rsidRPr="00E80F49" w14:paraId="4DF3EDE2"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2CC7361D" w14:textId="53197F36" w:rsidR="00567782" w:rsidRPr="00E80F49" w:rsidRDefault="00567782" w:rsidP="00567782">
            <w:pPr>
              <w:pStyle w:val="TAC"/>
              <w:rPr>
                <w:bCs/>
              </w:rPr>
            </w:pPr>
            <w:r w:rsidRPr="00E80F49">
              <w:rPr>
                <w:rFonts w:eastAsia="SimSun"/>
              </w:rPr>
              <w:t>CA_</w:t>
            </w:r>
            <w:r>
              <w:rPr>
                <w:rFonts w:eastAsia="SimSun"/>
                <w:lang w:eastAsia="zh-CN"/>
              </w:rPr>
              <w:t>n5A-n77</w:t>
            </w:r>
            <w:r w:rsidRPr="00E80F49">
              <w:rPr>
                <w:rFonts w:eastAsia="SimSun"/>
                <w:lang w:eastAsia="zh-CN"/>
              </w:rPr>
              <w:t>A</w:t>
            </w:r>
            <w:r w:rsidRPr="00BA79A7">
              <w:rPr>
                <w:rFonts w:eastAsia="SimSun"/>
                <w:lang w:eastAsia="zh-CN"/>
              </w:rPr>
              <w:t xml:space="preserve"> PC3</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7173D085" w14:textId="77777777" w:rsidR="00567782" w:rsidRPr="00E80F49" w:rsidRDefault="00567782" w:rsidP="00567782">
            <w:pPr>
              <w:pStyle w:val="TAC"/>
            </w:pPr>
            <w:r w:rsidRPr="00E80F49">
              <w:t>n77 (HD</w:t>
            </w:r>
            <w:r>
              <w:t>4</w:t>
            </w:r>
            <w:r w:rsidRPr="00E80F49">
              <w:t>)</w:t>
            </w:r>
            <w:r>
              <w:t>, n77 (HD5</w:t>
            </w:r>
            <w:r w:rsidRPr="00E80F49">
              <w:t>)</w:t>
            </w:r>
            <w:r>
              <w:t>, n5 (HM), n5(IMD4), n5(IMD5)</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0313844B" w14:textId="646B84E9" w:rsidR="00567782" w:rsidRPr="00E80F49" w:rsidRDefault="00567782" w:rsidP="00567782">
            <w:pPr>
              <w:pStyle w:val="TAC"/>
            </w:pPr>
            <w:r>
              <w:t>HD, HM, 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1EC6DC08" w14:textId="49954604" w:rsidR="00567782" w:rsidRPr="00E80F49" w:rsidRDefault="00567782" w:rsidP="00567782">
            <w:pPr>
              <w:pStyle w:val="TAC"/>
              <w:rPr>
                <w:rFonts w:eastAsia="SimSun"/>
                <w:lang w:eastAsia="zh-CN"/>
              </w:rPr>
            </w:pPr>
            <w:r w:rsidRPr="00BA79A7">
              <w:rPr>
                <w:rFonts w:eastAsia="SimSun"/>
                <w:lang w:eastAsia="zh-CN"/>
              </w:rPr>
              <w:t>RAN5#99</w:t>
            </w:r>
          </w:p>
        </w:tc>
      </w:tr>
      <w:tr w:rsidR="00567782" w:rsidRPr="00E80F49" w14:paraId="28EB84EE"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2D2102A2" w14:textId="275A04B7" w:rsidR="00567782" w:rsidRPr="00E80F49" w:rsidRDefault="00567782" w:rsidP="00567782">
            <w:pPr>
              <w:pStyle w:val="TAC"/>
              <w:rPr>
                <w:rFonts w:eastAsia="SimSun"/>
              </w:rPr>
            </w:pPr>
            <w:r w:rsidRPr="00E80F49">
              <w:rPr>
                <w:rFonts w:eastAsia="SimSun"/>
              </w:rPr>
              <w:t>CA_</w:t>
            </w:r>
            <w:r>
              <w:rPr>
                <w:rFonts w:eastAsia="SimSun"/>
                <w:lang w:eastAsia="zh-CN"/>
              </w:rPr>
              <w:t>n5A-n77</w:t>
            </w:r>
            <w:r w:rsidRPr="00E80F49">
              <w:rPr>
                <w:rFonts w:eastAsia="SimSun"/>
                <w:lang w:eastAsia="zh-CN"/>
              </w:rPr>
              <w:t>A</w:t>
            </w:r>
            <w:r>
              <w:rPr>
                <w:rFonts w:eastAsia="SimSun"/>
                <w:lang w:eastAsia="zh-CN"/>
              </w:rPr>
              <w:t xml:space="preserve"> PC2</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666EC183" w14:textId="43739887" w:rsidR="00567782" w:rsidRPr="00E80F49" w:rsidRDefault="00567782" w:rsidP="00567782">
            <w:pPr>
              <w:pStyle w:val="TAC"/>
            </w:pPr>
            <w:r w:rsidRPr="00E80F49">
              <w:t>n77 (HD</w:t>
            </w:r>
            <w:r>
              <w:t>4</w:t>
            </w:r>
            <w:r w:rsidRPr="00E80F49">
              <w:t>)</w:t>
            </w:r>
            <w:r>
              <w:t>, n77 (HD5</w:t>
            </w:r>
            <w:r w:rsidRPr="00E80F49">
              <w:t>)</w:t>
            </w:r>
            <w:r>
              <w:t>, n5 (HM), n5(IMD4)</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4202B56D" w14:textId="44AF47C9" w:rsidR="00567782" w:rsidRDefault="00567782" w:rsidP="00567782">
            <w:pPr>
              <w:pStyle w:val="TAC"/>
            </w:pPr>
            <w:r>
              <w:t>HD, HM, 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7CF6F395" w14:textId="1361D492" w:rsidR="00567782" w:rsidRPr="00BA79A7" w:rsidRDefault="00567782" w:rsidP="00567782">
            <w:pPr>
              <w:pStyle w:val="TAC"/>
              <w:rPr>
                <w:rFonts w:eastAsia="SimSun"/>
                <w:lang w:eastAsia="zh-CN"/>
              </w:rPr>
            </w:pPr>
            <w:r>
              <w:rPr>
                <w:rFonts w:eastAsia="SimSun"/>
                <w:lang w:eastAsia="zh-CN"/>
              </w:rPr>
              <w:t>RAN5#99</w:t>
            </w:r>
          </w:p>
        </w:tc>
      </w:tr>
      <w:tr w:rsidR="00567782" w:rsidRPr="00E80F49" w14:paraId="050BD859"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567782" w:rsidRPr="00E80F49" w:rsidRDefault="00567782" w:rsidP="00567782">
            <w:pPr>
              <w:pStyle w:val="TAC"/>
              <w:rPr>
                <w:bCs/>
                <w:lang w:eastAsia="sv-SE"/>
              </w:rPr>
            </w:pPr>
            <w:r w:rsidRPr="00E80F49">
              <w:rPr>
                <w:bCs/>
              </w:rPr>
              <w:t>CA_n5A-n78A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567782" w:rsidRPr="00E80F49" w:rsidRDefault="00567782" w:rsidP="00567782">
            <w:pPr>
              <w:pStyle w:val="TAC"/>
            </w:pPr>
            <w:r w:rsidRPr="00E80F49">
              <w:t>n78 (HD2)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567782" w:rsidRPr="00E80F49" w:rsidRDefault="00567782" w:rsidP="00567782">
            <w:pPr>
              <w:pStyle w:val="TAC"/>
            </w:pPr>
            <w:r w:rsidRPr="00E80F49">
              <w:t>HD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567782" w:rsidRPr="00E80F49" w:rsidRDefault="00567782" w:rsidP="00567782">
            <w:pPr>
              <w:pStyle w:val="TAC"/>
              <w:rPr>
                <w:rFonts w:eastAsia="SimSun"/>
                <w:lang w:eastAsia="zh-CN"/>
              </w:rPr>
            </w:pPr>
            <w:r w:rsidRPr="00E80F49">
              <w:t>RAN5#94-e</w:t>
            </w:r>
          </w:p>
        </w:tc>
      </w:tr>
      <w:tr w:rsidR="00567782" w:rsidRPr="00E80F49" w14:paraId="7361287F"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567782" w:rsidRPr="00E80F49" w:rsidRDefault="00567782" w:rsidP="00567782">
            <w:pPr>
              <w:pStyle w:val="TAC"/>
              <w:rPr>
                <w:bCs/>
                <w:lang w:eastAsia="sv-SE"/>
              </w:rPr>
            </w:pPr>
            <w:r w:rsidRPr="00E80F49">
              <w:rPr>
                <w:bCs/>
              </w:rPr>
              <w:t>CA_n7A-n78A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567782" w:rsidRPr="00E80F49" w:rsidRDefault="00567782" w:rsidP="00567782">
            <w:pPr>
              <w:pStyle w:val="TAC"/>
            </w:pPr>
            <w:r w:rsidRPr="00E80F49">
              <w:t>n7 and n78 (CBI)</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567782" w:rsidRPr="00E80F49" w:rsidRDefault="00567782" w:rsidP="00567782">
            <w:pPr>
              <w:pStyle w:val="TAC"/>
            </w:pPr>
            <w:r w:rsidRPr="00E80F49">
              <w:t>CBI</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567782" w:rsidRPr="00E80F49" w:rsidRDefault="00567782" w:rsidP="00567782">
            <w:pPr>
              <w:pStyle w:val="TAC"/>
            </w:pPr>
            <w:r w:rsidRPr="00E80F49">
              <w:t>RAN5#94-e</w:t>
            </w:r>
          </w:p>
        </w:tc>
      </w:tr>
      <w:tr w:rsidR="00567782" w:rsidRPr="00E80F49" w14:paraId="02285059"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567782" w:rsidRPr="00E80F49" w:rsidRDefault="00567782" w:rsidP="00567782">
            <w:pPr>
              <w:pStyle w:val="TAC"/>
              <w:rPr>
                <w:rFonts w:eastAsia="SimSun"/>
              </w:rPr>
            </w:pPr>
            <w:r w:rsidRPr="00E80F49">
              <w:rPr>
                <w:bCs/>
              </w:rPr>
              <w:t>CA_n8A-n78A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567782" w:rsidRPr="00E80F49" w:rsidRDefault="00567782" w:rsidP="00567782">
            <w:pPr>
              <w:pStyle w:val="TAC"/>
            </w:pPr>
            <w:r w:rsidRPr="00E80F49">
              <w:t>n8 (IMD4 |fn78-3*fn8|)</w:t>
            </w:r>
            <w:r w:rsidRPr="00E80F49">
              <w:br/>
              <w:t xml:space="preserve"> n78 (HD4)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567782" w:rsidRPr="00E80F49" w:rsidRDefault="00567782" w:rsidP="00567782">
            <w:pPr>
              <w:pStyle w:val="TAC"/>
            </w:pPr>
            <w:r w:rsidRPr="00E80F49">
              <w:t>HD, 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567782" w:rsidRPr="00E80F49" w:rsidRDefault="00567782" w:rsidP="00567782">
            <w:pPr>
              <w:pStyle w:val="TAC"/>
              <w:rPr>
                <w:rFonts w:eastAsia="SimSun"/>
                <w:lang w:eastAsia="zh-CN"/>
              </w:rPr>
            </w:pPr>
            <w:r w:rsidRPr="00E80F49">
              <w:rPr>
                <w:rFonts w:eastAsia="SimSun"/>
                <w:lang w:eastAsia="zh-CN"/>
              </w:rPr>
              <w:t>RAN5#87-e</w:t>
            </w:r>
          </w:p>
        </w:tc>
      </w:tr>
      <w:tr w:rsidR="00567782" w:rsidRPr="00E80F49" w14:paraId="02C6DBFB"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1380C9B3" w14:textId="39BC2607" w:rsidR="00567782" w:rsidRPr="00E80F49" w:rsidRDefault="00567782" w:rsidP="00567782">
            <w:pPr>
              <w:pStyle w:val="TAC"/>
              <w:rPr>
                <w:bCs/>
              </w:rPr>
            </w:pPr>
            <w:r>
              <w:rPr>
                <w:rFonts w:eastAsia="SimSun"/>
              </w:rPr>
              <w:t>CA_</w:t>
            </w:r>
            <w:r>
              <w:rPr>
                <w:rFonts w:eastAsia="SimSun"/>
                <w:lang w:eastAsia="zh-CN"/>
              </w:rPr>
              <w:t>n14A-n30A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4EC6A2BB" w14:textId="020BAB52" w:rsidR="00567782" w:rsidRPr="00E80F49" w:rsidRDefault="00567782" w:rsidP="00567782">
            <w:pPr>
              <w:pStyle w:val="TAC"/>
            </w:pPr>
            <w:r>
              <w:t>-</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355DBD72" w14:textId="14B814ED" w:rsidR="00567782" w:rsidRPr="00E80F49" w:rsidRDefault="00567782" w:rsidP="00567782">
            <w:pPr>
              <w:pStyle w:val="TAC"/>
            </w:pPr>
            <w:r>
              <w:t>NE</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68398C43" w14:textId="75077B0C" w:rsidR="00567782" w:rsidRPr="00E80F49" w:rsidRDefault="00567782" w:rsidP="00567782">
            <w:pPr>
              <w:pStyle w:val="TAC"/>
              <w:rPr>
                <w:rFonts w:eastAsia="SimSun"/>
                <w:lang w:eastAsia="zh-CN"/>
              </w:rPr>
            </w:pPr>
            <w:r>
              <w:rPr>
                <w:rFonts w:eastAsia="SimSun"/>
                <w:lang w:eastAsia="zh-CN"/>
              </w:rPr>
              <w:t>RAN5#100</w:t>
            </w:r>
          </w:p>
        </w:tc>
      </w:tr>
      <w:tr w:rsidR="00567782" w:rsidRPr="00E80F49" w14:paraId="67300E8B"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4D668D87" w14:textId="3B087FFC" w:rsidR="00567782" w:rsidRPr="00E80F49" w:rsidRDefault="00567782" w:rsidP="00567782">
            <w:pPr>
              <w:pStyle w:val="TAC"/>
              <w:rPr>
                <w:bCs/>
              </w:rPr>
            </w:pPr>
            <w:r>
              <w:rPr>
                <w:rFonts w:eastAsia="SimSun"/>
              </w:rPr>
              <w:t>CA_</w:t>
            </w:r>
            <w:r>
              <w:rPr>
                <w:rFonts w:eastAsia="SimSun"/>
                <w:lang w:eastAsia="zh-CN"/>
              </w:rPr>
              <w:t>n14A-n66A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72504124" w14:textId="5022AD81" w:rsidR="00567782" w:rsidRPr="00E80F49" w:rsidRDefault="00567782" w:rsidP="00567782">
            <w:pPr>
              <w:pStyle w:val="TAC"/>
            </w:pPr>
            <w:r>
              <w:t>-</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0BDFFEC3" w14:textId="5D67083A" w:rsidR="00567782" w:rsidRPr="00E80F49" w:rsidRDefault="00567782" w:rsidP="00567782">
            <w:pPr>
              <w:pStyle w:val="TAC"/>
            </w:pPr>
            <w:r>
              <w:t>NE</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B3D3BE8" w14:textId="54B37528" w:rsidR="00567782" w:rsidRPr="00E80F49" w:rsidRDefault="00567782" w:rsidP="00567782">
            <w:pPr>
              <w:pStyle w:val="TAC"/>
              <w:rPr>
                <w:rFonts w:eastAsia="SimSun"/>
                <w:lang w:eastAsia="zh-CN"/>
              </w:rPr>
            </w:pPr>
            <w:r>
              <w:rPr>
                <w:rFonts w:eastAsia="SimSun"/>
                <w:lang w:eastAsia="zh-CN"/>
              </w:rPr>
              <w:t>RAN5#100</w:t>
            </w:r>
          </w:p>
        </w:tc>
      </w:tr>
      <w:tr w:rsidR="00567782" w:rsidRPr="00E80F49" w14:paraId="78603502"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027BAD7D" w14:textId="03A26271" w:rsidR="00567782" w:rsidRPr="00E80F49" w:rsidRDefault="00567782" w:rsidP="00567782">
            <w:pPr>
              <w:pStyle w:val="TAC"/>
              <w:rPr>
                <w:bCs/>
              </w:rPr>
            </w:pPr>
            <w:r>
              <w:rPr>
                <w:rFonts w:eastAsia="SimSun"/>
              </w:rPr>
              <w:t>CA_</w:t>
            </w:r>
            <w:r>
              <w:rPr>
                <w:rFonts w:eastAsia="SimSun"/>
                <w:lang w:eastAsia="zh-CN"/>
              </w:rPr>
              <w:t>n14A-n77A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5DBB4291" w14:textId="07A7338A" w:rsidR="00567782" w:rsidRPr="00E80F49" w:rsidRDefault="00567782" w:rsidP="00567782">
            <w:pPr>
              <w:pStyle w:val="TAC"/>
            </w:pPr>
            <w:r>
              <w:t>n77 (HD5</w:t>
            </w:r>
            <w:r w:rsidRPr="00E80F49">
              <w:t>)</w:t>
            </w:r>
            <w:r>
              <w:t>, n14 (HM), n14 (IMD5)</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73F58A51" w14:textId="3470E83C" w:rsidR="00567782" w:rsidRPr="00E80F49" w:rsidRDefault="00567782" w:rsidP="00567782">
            <w:pPr>
              <w:pStyle w:val="TAC"/>
            </w:pPr>
            <w:r>
              <w:t>HD, HM, IMD</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DC84DDF" w14:textId="6A8A1AFD" w:rsidR="00567782" w:rsidRPr="00E80F49" w:rsidRDefault="00567782" w:rsidP="00567782">
            <w:pPr>
              <w:pStyle w:val="TAC"/>
              <w:rPr>
                <w:rFonts w:eastAsia="SimSun"/>
                <w:lang w:eastAsia="zh-CN"/>
              </w:rPr>
            </w:pPr>
            <w:r>
              <w:rPr>
                <w:rFonts w:eastAsia="SimSun"/>
                <w:lang w:eastAsia="zh-CN"/>
              </w:rPr>
              <w:t>RAN5#100</w:t>
            </w:r>
          </w:p>
        </w:tc>
      </w:tr>
      <w:tr w:rsidR="00567782" w:rsidRPr="00E80F49" w14:paraId="275C14EE"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6D78CD1B" w14:textId="4F3A49E7" w:rsidR="00567782" w:rsidRPr="00E80F49" w:rsidRDefault="00567782" w:rsidP="00567782">
            <w:pPr>
              <w:pStyle w:val="TAC"/>
              <w:rPr>
                <w:bCs/>
              </w:rPr>
            </w:pPr>
            <w:r w:rsidRPr="007D601E">
              <w:t>CA_n2</w:t>
            </w:r>
            <w:r>
              <w:t>0</w:t>
            </w:r>
            <w:r w:rsidRPr="007D601E">
              <w:t>A-n78A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4E618469" w14:textId="0A3215A3" w:rsidR="00567782" w:rsidRPr="00E80F49" w:rsidRDefault="00567782" w:rsidP="00567782">
            <w:pPr>
              <w:pStyle w:val="TAC"/>
            </w:pPr>
            <w:r>
              <w:t>n78 (HD4), n20 (IMD4)</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0E2196E0" w14:textId="3E74C536" w:rsidR="00567782" w:rsidRPr="00E80F49" w:rsidRDefault="00567782" w:rsidP="00567782">
            <w:pPr>
              <w:pStyle w:val="TAC"/>
            </w:pPr>
            <w:r w:rsidRPr="007D601E">
              <w:t>HD, IMD</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39A5C3FA" w14:textId="20BE8EE6" w:rsidR="00567782" w:rsidRPr="00E80F49" w:rsidRDefault="00567782" w:rsidP="00567782">
            <w:pPr>
              <w:pStyle w:val="TAC"/>
              <w:rPr>
                <w:rFonts w:eastAsia="SimSun"/>
                <w:lang w:eastAsia="zh-CN"/>
              </w:rPr>
            </w:pPr>
            <w:r w:rsidRPr="007D601E">
              <w:rPr>
                <w:rFonts w:eastAsia="SimSun"/>
                <w:lang w:eastAsia="zh-CN"/>
              </w:rPr>
              <w:t>RAN5#</w:t>
            </w:r>
            <w:r>
              <w:rPr>
                <w:rFonts w:eastAsia="SimSun"/>
                <w:lang w:eastAsia="zh-CN"/>
              </w:rPr>
              <w:t>100</w:t>
            </w:r>
          </w:p>
        </w:tc>
      </w:tr>
      <w:tr w:rsidR="00567782" w:rsidRPr="00E80F49" w14:paraId="40C6F3AD"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567782" w:rsidRPr="00E80F49" w:rsidRDefault="00567782" w:rsidP="00567782">
            <w:pPr>
              <w:pStyle w:val="TAC"/>
              <w:rPr>
                <w:bCs/>
                <w:lang w:eastAsia="sv-SE"/>
              </w:rPr>
            </w:pPr>
            <w:r w:rsidRPr="00E80F49">
              <w:rPr>
                <w:rFonts w:eastAsia="SimSun"/>
              </w:rPr>
              <w:t>CA_</w:t>
            </w:r>
            <w:r w:rsidRPr="00E80F49">
              <w:rPr>
                <w:rFonts w:eastAsia="SimSun"/>
                <w:lang w:eastAsia="zh-CN"/>
              </w:rPr>
              <w:t>n26A-n66A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567782" w:rsidRPr="00E80F49" w:rsidRDefault="00567782" w:rsidP="00567782">
            <w:pPr>
              <w:pStyle w:val="TAC"/>
            </w:pPr>
            <w:r w:rsidRPr="00E80F49">
              <w:rPr>
                <w:rFonts w:eastAsia="SimSun"/>
              </w:rPr>
              <w:t>n26 (IMD2)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567782" w:rsidRPr="00E80F49" w:rsidRDefault="00567782" w:rsidP="00567782">
            <w:pPr>
              <w:pStyle w:val="TAC"/>
            </w:pPr>
            <w:r w:rsidRPr="00E80F49">
              <w:t>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567782" w:rsidRPr="00E80F49" w:rsidRDefault="00567782" w:rsidP="00567782">
            <w:pPr>
              <w:pStyle w:val="TAC"/>
              <w:rPr>
                <w:rFonts w:eastAsia="SimSun"/>
                <w:lang w:eastAsia="zh-CN"/>
              </w:rPr>
            </w:pPr>
            <w:r w:rsidRPr="00E80F49">
              <w:t>RAN5#94-e</w:t>
            </w:r>
          </w:p>
        </w:tc>
      </w:tr>
      <w:tr w:rsidR="00567782" w:rsidRPr="00E80F49" w14:paraId="206CC605"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567782" w:rsidRPr="00E80F49" w:rsidRDefault="00567782" w:rsidP="00567782">
            <w:pPr>
              <w:pStyle w:val="TAC"/>
              <w:rPr>
                <w:rFonts w:eastAsia="SimSun"/>
                <w:lang w:eastAsia="sv-SE"/>
              </w:rPr>
            </w:pPr>
            <w:r w:rsidRPr="00E80F49">
              <w:rPr>
                <w:rFonts w:eastAsia="SimSun"/>
              </w:rPr>
              <w:t>CA_</w:t>
            </w:r>
            <w:r w:rsidRPr="00E80F49">
              <w:rPr>
                <w:rFonts w:eastAsia="SimSun"/>
                <w:lang w:eastAsia="zh-CN"/>
              </w:rPr>
              <w:t>n26A-n70A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567782" w:rsidRPr="00E80F49" w:rsidRDefault="00567782" w:rsidP="00567782">
            <w:pPr>
              <w:pStyle w:val="TAC"/>
              <w:rPr>
                <w:rFonts w:eastAsia="SimSun"/>
              </w:rPr>
            </w:pPr>
            <w:r w:rsidRPr="00E80F49">
              <w:rPr>
                <w:rFonts w:eastAsia="SimSun"/>
              </w:rPr>
              <w:t>n26 (IMD2)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567782" w:rsidRPr="00E80F49" w:rsidRDefault="00567782" w:rsidP="00567782">
            <w:pPr>
              <w:pStyle w:val="TAC"/>
            </w:pPr>
            <w:r w:rsidRPr="00E80F49">
              <w:t>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567782" w:rsidRPr="00E80F49" w:rsidRDefault="00567782" w:rsidP="00567782">
            <w:pPr>
              <w:pStyle w:val="TAC"/>
            </w:pPr>
            <w:r w:rsidRPr="00E80F49">
              <w:t>RAN5#94-e</w:t>
            </w:r>
          </w:p>
        </w:tc>
      </w:tr>
      <w:tr w:rsidR="00567782" w:rsidRPr="00E80F49" w14:paraId="7390D3C7"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567782" w:rsidRPr="00E80F49" w:rsidRDefault="00567782" w:rsidP="00567782">
            <w:pPr>
              <w:pStyle w:val="TAC"/>
              <w:rPr>
                <w:bCs/>
              </w:rPr>
            </w:pPr>
            <w:r w:rsidRPr="00E80F49">
              <w:rPr>
                <w:bCs/>
                <w:lang w:eastAsia="zh-CN"/>
              </w:rPr>
              <w:t>CA_n28A-n41A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567782" w:rsidRPr="00E80F49" w:rsidRDefault="00567782" w:rsidP="00567782">
            <w:pPr>
              <w:pStyle w:val="TAC"/>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567782" w:rsidRPr="00E80F49" w:rsidRDefault="00567782" w:rsidP="00567782">
            <w:pPr>
              <w:pStyle w:val="TAC"/>
              <w:rPr>
                <w:rFonts w:eastAsia="SimSun"/>
                <w:lang w:eastAsia="zh-CN"/>
              </w:rPr>
            </w:pPr>
            <w:r w:rsidRPr="00E80F49">
              <w:rPr>
                <w:rFonts w:eastAsia="SimSun"/>
                <w:lang w:eastAsia="zh-CN"/>
              </w:rPr>
              <w:t>RAN5#91-e</w:t>
            </w:r>
          </w:p>
        </w:tc>
      </w:tr>
      <w:tr w:rsidR="00567782" w:rsidRPr="00E80F49" w14:paraId="6DD46E3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36709C7C" w14:textId="6EB5ECC8" w:rsidR="00567782" w:rsidRPr="00E80F49" w:rsidRDefault="00567782" w:rsidP="00567782">
            <w:pPr>
              <w:pStyle w:val="TAC"/>
              <w:rPr>
                <w:bCs/>
                <w:lang w:eastAsia="zh-CN"/>
              </w:rPr>
            </w:pPr>
            <w:r>
              <w:rPr>
                <w:rFonts w:hint="eastAsia"/>
                <w:bCs/>
                <w:lang w:eastAsia="ja-JP"/>
              </w:rPr>
              <w:t>C</w:t>
            </w:r>
            <w:r>
              <w:rPr>
                <w:bCs/>
                <w:lang w:eastAsia="ja-JP"/>
              </w:rPr>
              <w:t>A_n28A-n77A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19300AB4" w14:textId="544994A3" w:rsidR="00567782" w:rsidRPr="00E80F49" w:rsidRDefault="00567782" w:rsidP="00567782">
            <w:pPr>
              <w:pStyle w:val="TAC"/>
            </w:pPr>
            <w:r>
              <w:rPr>
                <w:lang w:eastAsia="ja-JP"/>
              </w:rPr>
              <w:t>n77 (HD5), n28 (IMD5)</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63176412" w14:textId="25D82548" w:rsidR="00567782" w:rsidRPr="00E80F49" w:rsidRDefault="00567782" w:rsidP="00567782">
            <w:pPr>
              <w:pStyle w:val="TAC"/>
            </w:pPr>
            <w:r>
              <w:rPr>
                <w:rFonts w:hint="eastAsia"/>
                <w:lang w:eastAsia="ja-JP"/>
              </w:rPr>
              <w:t>H</w:t>
            </w:r>
            <w:r>
              <w:rPr>
                <w:lang w:eastAsia="ja-JP"/>
              </w:rPr>
              <w:t>D, IMD</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1366E7B9" w14:textId="701AFC7E" w:rsidR="00567782" w:rsidRPr="00E80F49" w:rsidRDefault="00567782" w:rsidP="00567782">
            <w:pPr>
              <w:pStyle w:val="TAC"/>
              <w:rPr>
                <w:rFonts w:eastAsia="SimSun"/>
                <w:lang w:eastAsia="zh-CN"/>
              </w:rPr>
            </w:pPr>
            <w:r>
              <w:rPr>
                <w:rFonts w:hint="eastAsia"/>
                <w:lang w:eastAsia="ja-JP"/>
              </w:rPr>
              <w:t>R</w:t>
            </w:r>
            <w:r>
              <w:rPr>
                <w:lang w:eastAsia="ja-JP"/>
              </w:rPr>
              <w:t>AN5#99</w:t>
            </w:r>
          </w:p>
        </w:tc>
      </w:tr>
      <w:tr w:rsidR="00567782" w:rsidRPr="00E80F49" w14:paraId="08B966D3"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0C8DC027" w14:textId="1DDBB51A" w:rsidR="00567782" w:rsidRPr="00E80F49" w:rsidRDefault="00567782" w:rsidP="00567782">
            <w:pPr>
              <w:pStyle w:val="TAC"/>
              <w:rPr>
                <w:bCs/>
                <w:lang w:eastAsia="zh-CN"/>
              </w:rPr>
            </w:pPr>
            <w:r w:rsidRPr="00802343">
              <w:t>CA_n28A-n78A</w:t>
            </w:r>
          </w:p>
        </w:tc>
        <w:tc>
          <w:tcPr>
            <w:tcW w:w="3284" w:type="dxa"/>
            <w:gridSpan w:val="2"/>
            <w:tcBorders>
              <w:top w:val="single" w:sz="4" w:space="0" w:color="auto"/>
              <w:left w:val="single" w:sz="4" w:space="0" w:color="auto"/>
              <w:bottom w:val="single" w:sz="4" w:space="0" w:color="auto"/>
              <w:right w:val="single" w:sz="4" w:space="0" w:color="auto"/>
            </w:tcBorders>
          </w:tcPr>
          <w:p w14:paraId="35114EF1" w14:textId="10BF57FA" w:rsidR="00567782" w:rsidRPr="00E80F49" w:rsidRDefault="00567782" w:rsidP="00567782">
            <w:pPr>
              <w:pStyle w:val="TAC"/>
            </w:pPr>
            <w:r w:rsidRPr="00802343">
              <w:t>n78 (HD5)</w:t>
            </w:r>
          </w:p>
        </w:tc>
        <w:tc>
          <w:tcPr>
            <w:tcW w:w="1813" w:type="dxa"/>
            <w:gridSpan w:val="2"/>
            <w:tcBorders>
              <w:top w:val="single" w:sz="4" w:space="0" w:color="auto"/>
              <w:left w:val="single" w:sz="4" w:space="0" w:color="auto"/>
              <w:bottom w:val="single" w:sz="4" w:space="0" w:color="auto"/>
              <w:right w:val="single" w:sz="4" w:space="0" w:color="auto"/>
            </w:tcBorders>
          </w:tcPr>
          <w:p w14:paraId="740E44EC" w14:textId="179EC7C5" w:rsidR="00567782" w:rsidRPr="00E80F49" w:rsidRDefault="00567782" w:rsidP="00567782">
            <w:pPr>
              <w:pStyle w:val="TAC"/>
            </w:pPr>
            <w:r w:rsidRPr="00802343">
              <w:t>HD</w:t>
            </w:r>
          </w:p>
        </w:tc>
        <w:tc>
          <w:tcPr>
            <w:tcW w:w="1856" w:type="dxa"/>
            <w:gridSpan w:val="2"/>
            <w:tcBorders>
              <w:top w:val="single" w:sz="4" w:space="0" w:color="auto"/>
              <w:left w:val="single" w:sz="4" w:space="0" w:color="auto"/>
              <w:bottom w:val="single" w:sz="4" w:space="0" w:color="auto"/>
              <w:right w:val="single" w:sz="4" w:space="0" w:color="auto"/>
            </w:tcBorders>
          </w:tcPr>
          <w:p w14:paraId="6276F59D" w14:textId="4162A204" w:rsidR="00567782" w:rsidRPr="00E80F49" w:rsidRDefault="00567782" w:rsidP="00567782">
            <w:pPr>
              <w:pStyle w:val="TAC"/>
              <w:rPr>
                <w:rFonts w:eastAsia="SimSun"/>
                <w:lang w:eastAsia="zh-CN"/>
              </w:rPr>
            </w:pPr>
            <w:r w:rsidRPr="00802343">
              <w:t>RAN5#99</w:t>
            </w:r>
          </w:p>
        </w:tc>
      </w:tr>
      <w:tr w:rsidR="00567782" w:rsidRPr="00E80F49" w14:paraId="64524E1D"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567782" w:rsidRPr="00E80F49" w:rsidRDefault="00567782" w:rsidP="00567782">
            <w:pPr>
              <w:pStyle w:val="TAC"/>
              <w:rPr>
                <w:bCs/>
                <w:lang w:eastAsia="sv-SE"/>
              </w:rPr>
            </w:pPr>
            <w:r w:rsidRPr="00E80F49">
              <w:rPr>
                <w:bCs/>
                <w:lang w:eastAsia="zh-CN"/>
              </w:rPr>
              <w:t>CA_n28A-n79A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567782" w:rsidRPr="00E80F49" w:rsidRDefault="00567782" w:rsidP="00567782">
            <w:pPr>
              <w:pStyle w:val="TAC"/>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567782" w:rsidRPr="00E80F49" w:rsidRDefault="00567782" w:rsidP="00567782">
            <w:pPr>
              <w:pStyle w:val="TAC"/>
              <w:rPr>
                <w:rFonts w:eastAsia="SimSun"/>
                <w:lang w:eastAsia="zh-CN"/>
              </w:rPr>
            </w:pPr>
            <w:r w:rsidRPr="00E80F49">
              <w:rPr>
                <w:rFonts w:eastAsia="SimSun"/>
                <w:lang w:eastAsia="zh-CN"/>
              </w:rPr>
              <w:t>RAN5#91-e</w:t>
            </w:r>
          </w:p>
        </w:tc>
      </w:tr>
      <w:tr w:rsidR="00567782" w:rsidRPr="00E80F49" w14:paraId="54F9103A"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567782" w:rsidRPr="00E80F49" w:rsidRDefault="00567782" w:rsidP="00567782">
            <w:pPr>
              <w:pStyle w:val="TAC"/>
              <w:rPr>
                <w:bCs/>
                <w:lang w:eastAsia="zh-CN"/>
              </w:rPr>
            </w:pPr>
            <w:r w:rsidRPr="00E80F49">
              <w:rPr>
                <w:bCs/>
                <w:lang w:eastAsia="zh-CN"/>
              </w:rPr>
              <w:t>CA_n29A-n66A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567782" w:rsidRPr="00E80F49" w:rsidRDefault="00567782" w:rsidP="00567782">
            <w:pPr>
              <w:pStyle w:val="TAC"/>
              <w:rPr>
                <w:lang w:eastAsia="sv-SE"/>
              </w:rPr>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567782" w:rsidRPr="00E80F49" w:rsidRDefault="00567782" w:rsidP="00567782">
            <w:pPr>
              <w:pStyle w:val="TAC"/>
              <w:rPr>
                <w:rFonts w:eastAsia="SimSun"/>
                <w:lang w:eastAsia="zh-CN"/>
              </w:rPr>
            </w:pPr>
            <w:r w:rsidRPr="00E80F49">
              <w:rPr>
                <w:rFonts w:eastAsia="SimSun"/>
                <w:lang w:eastAsia="zh-CN"/>
              </w:rPr>
              <w:t>RAN5#94-e</w:t>
            </w:r>
          </w:p>
        </w:tc>
      </w:tr>
      <w:tr w:rsidR="00567782" w:rsidRPr="00E80F49" w14:paraId="500DED2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567782" w:rsidRPr="00E80F49" w:rsidRDefault="00567782" w:rsidP="00567782">
            <w:pPr>
              <w:pStyle w:val="TAC"/>
              <w:rPr>
                <w:bCs/>
                <w:lang w:eastAsia="zh-CN"/>
              </w:rPr>
            </w:pPr>
            <w:r w:rsidRPr="00E80F49">
              <w:rPr>
                <w:bCs/>
                <w:lang w:eastAsia="zh-CN"/>
              </w:rPr>
              <w:t>CA_n29A-n70A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567782" w:rsidRPr="00E80F49" w:rsidRDefault="00567782" w:rsidP="00567782">
            <w:pPr>
              <w:pStyle w:val="TAC"/>
              <w:rPr>
                <w:lang w:eastAsia="sv-SE"/>
              </w:rPr>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567782" w:rsidRPr="00E80F49" w:rsidRDefault="00567782" w:rsidP="00567782">
            <w:pPr>
              <w:pStyle w:val="TAC"/>
              <w:rPr>
                <w:rFonts w:eastAsia="SimSun"/>
                <w:lang w:eastAsia="zh-CN"/>
              </w:rPr>
            </w:pPr>
            <w:r w:rsidRPr="00E80F49">
              <w:rPr>
                <w:rFonts w:eastAsia="SimSun"/>
                <w:lang w:eastAsia="zh-CN"/>
              </w:rPr>
              <w:t>RAN5#94-e</w:t>
            </w:r>
          </w:p>
        </w:tc>
      </w:tr>
      <w:tr w:rsidR="00567782" w:rsidRPr="00E80F49" w14:paraId="002E6395"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567782" w:rsidRPr="00E80F49" w:rsidRDefault="00567782" w:rsidP="00567782">
            <w:pPr>
              <w:pStyle w:val="TAC"/>
              <w:rPr>
                <w:bCs/>
                <w:lang w:eastAsia="zh-CN"/>
              </w:rPr>
            </w:pPr>
            <w:r w:rsidRPr="00E80F49">
              <w:rPr>
                <w:bCs/>
                <w:lang w:eastAsia="zh-CN"/>
              </w:rPr>
              <w:t>CA_n29A-n71A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567782" w:rsidRPr="00E80F49" w:rsidRDefault="00567782" w:rsidP="00567782">
            <w:pPr>
              <w:pStyle w:val="TAC"/>
            </w:pPr>
            <w:r w:rsidRPr="00E80F49">
              <w:t>n29 (CBI)</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567782" w:rsidRPr="00E80F49" w:rsidRDefault="00567782" w:rsidP="00567782">
            <w:pPr>
              <w:pStyle w:val="TAC"/>
            </w:pPr>
            <w:r w:rsidRPr="00E80F49">
              <w:t>CBI</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567782" w:rsidRPr="00E80F49" w:rsidRDefault="00567782" w:rsidP="00567782">
            <w:pPr>
              <w:pStyle w:val="TAC"/>
              <w:rPr>
                <w:rFonts w:eastAsia="SimSun"/>
                <w:lang w:eastAsia="zh-CN"/>
              </w:rPr>
            </w:pPr>
            <w:r w:rsidRPr="00E80F49">
              <w:rPr>
                <w:rFonts w:eastAsia="SimSun"/>
                <w:lang w:eastAsia="zh-CN"/>
              </w:rPr>
              <w:t>RAN5#95-e</w:t>
            </w:r>
          </w:p>
        </w:tc>
      </w:tr>
      <w:tr w:rsidR="00567782" w:rsidRPr="00E80F49" w14:paraId="2DAAE736"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53A99CDC" w14:textId="696CA502" w:rsidR="00567782" w:rsidRPr="00E80F49" w:rsidRDefault="00567782" w:rsidP="00567782">
            <w:pPr>
              <w:pStyle w:val="TAC"/>
              <w:rPr>
                <w:bCs/>
                <w:lang w:eastAsia="zh-CN"/>
              </w:rPr>
            </w:pPr>
            <w:r>
              <w:t>CA_n39A-n41A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2CF3833B" w14:textId="08033F6E" w:rsidR="00567782" w:rsidRPr="00E80F49" w:rsidRDefault="00567782" w:rsidP="00567782">
            <w:pPr>
              <w:pStyle w:val="TAC"/>
            </w:pPr>
            <w:r>
              <w:rPr>
                <w:rFonts w:hint="eastAsia"/>
                <w:lang w:eastAsia="zh-CN"/>
              </w:rPr>
              <w:t>-</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14FE4A13" w14:textId="7FA5228B" w:rsidR="00567782" w:rsidRPr="00E80F49" w:rsidRDefault="00567782" w:rsidP="00567782">
            <w:pPr>
              <w:pStyle w:val="TAC"/>
            </w:pPr>
            <w:r>
              <w:rPr>
                <w:rFonts w:hint="eastAsia"/>
                <w:lang w:eastAsia="zh-CN"/>
              </w:rPr>
              <w:t>N</w:t>
            </w:r>
            <w:r>
              <w:rPr>
                <w:lang w:eastAsia="zh-CN"/>
              </w:rPr>
              <w:t>E</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7A6C73FF" w14:textId="7D2B288D" w:rsidR="00567782" w:rsidRPr="00E80F49" w:rsidRDefault="00567782" w:rsidP="00567782">
            <w:pPr>
              <w:pStyle w:val="TAC"/>
              <w:rPr>
                <w:rFonts w:eastAsia="SimSun"/>
                <w:lang w:eastAsia="zh-CN"/>
              </w:rPr>
            </w:pPr>
            <w:r>
              <w:rPr>
                <w:rFonts w:eastAsia="SimSun"/>
                <w:lang w:eastAsia="zh-CN"/>
              </w:rPr>
              <w:t>RAN5#100</w:t>
            </w:r>
          </w:p>
        </w:tc>
      </w:tr>
      <w:tr w:rsidR="00567782" w:rsidRPr="00E80F49" w14:paraId="14D97F4C"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27ACC03D" w14:textId="7EABF359" w:rsidR="00567782" w:rsidRPr="00E80F49" w:rsidRDefault="00567782" w:rsidP="00567782">
            <w:pPr>
              <w:pStyle w:val="TAC"/>
              <w:rPr>
                <w:rFonts w:eastAsia="SimSun"/>
              </w:rPr>
            </w:pPr>
            <w:r w:rsidRPr="00E80F49">
              <w:rPr>
                <w:rFonts w:eastAsia="SimSun"/>
              </w:rPr>
              <w:t>CA_</w:t>
            </w:r>
            <w:r w:rsidRPr="00E80F49">
              <w:rPr>
                <w:rFonts w:eastAsia="SimSun"/>
                <w:lang w:eastAsia="zh-CN"/>
              </w:rPr>
              <w:t>n41A-n</w:t>
            </w:r>
            <w:r>
              <w:rPr>
                <w:rFonts w:eastAsia="SimSun"/>
                <w:lang w:eastAsia="zh-CN"/>
              </w:rPr>
              <w:t>66</w:t>
            </w:r>
            <w:r w:rsidRPr="00E80F49">
              <w:rPr>
                <w:rFonts w:eastAsia="SimSun"/>
                <w:lang w:eastAsia="zh-CN"/>
              </w:rPr>
              <w:t>A</w:t>
            </w:r>
            <w:r>
              <w:rPr>
                <w:vertAlign w:val="superscript"/>
                <w:lang w:val="en-US" w:eastAsia="zh-CN"/>
              </w:rPr>
              <w:t>3</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2957A580" w14:textId="7AE99A9D" w:rsidR="00567782" w:rsidRPr="00E80F49" w:rsidRDefault="00567782" w:rsidP="00567782">
            <w:pPr>
              <w:pStyle w:val="TAC"/>
            </w:pPr>
            <w:r>
              <w:t>n66 (CBI)</w:t>
            </w:r>
            <w:r w:rsidRPr="00C8466E">
              <w:t>, n66 (IMD5)</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2274E1F7" w14:textId="77777777" w:rsidR="00567782" w:rsidRPr="00E80F49" w:rsidRDefault="00567782" w:rsidP="00567782">
            <w:pPr>
              <w:pStyle w:val="TAC"/>
            </w:pPr>
            <w:r>
              <w:t>CBI</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790D78A0" w14:textId="77777777" w:rsidR="00567782" w:rsidRPr="00E80F49" w:rsidRDefault="00567782" w:rsidP="00567782">
            <w:pPr>
              <w:pStyle w:val="TAC"/>
              <w:rPr>
                <w:rFonts w:eastAsia="SimSun"/>
                <w:lang w:eastAsia="zh-CN"/>
              </w:rPr>
            </w:pPr>
            <w:r>
              <w:rPr>
                <w:rFonts w:eastAsia="SimSun"/>
                <w:lang w:eastAsia="zh-CN"/>
              </w:rPr>
              <w:t>RAN#97</w:t>
            </w:r>
          </w:p>
        </w:tc>
      </w:tr>
      <w:tr w:rsidR="00567782" w:rsidRPr="00E80F49" w14:paraId="323F529A"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124B0AB6" w14:textId="25A38CC1" w:rsidR="00567782" w:rsidRPr="00E80F49" w:rsidRDefault="00567782" w:rsidP="00567782">
            <w:pPr>
              <w:pStyle w:val="TAC"/>
              <w:rPr>
                <w:rFonts w:eastAsia="SimSun"/>
              </w:rPr>
            </w:pPr>
            <w:r w:rsidRPr="00E80F49">
              <w:rPr>
                <w:rFonts w:eastAsia="SimSun"/>
              </w:rPr>
              <w:t>CA_</w:t>
            </w:r>
            <w:r w:rsidRPr="00E80F49">
              <w:rPr>
                <w:rFonts w:eastAsia="SimSun"/>
                <w:lang w:eastAsia="zh-CN"/>
              </w:rPr>
              <w:t>n41A-n</w:t>
            </w:r>
            <w:r>
              <w:rPr>
                <w:rFonts w:eastAsia="SimSun"/>
                <w:lang w:eastAsia="zh-CN"/>
              </w:rPr>
              <w:t>71</w:t>
            </w:r>
            <w:r w:rsidRPr="00E80F49">
              <w:rPr>
                <w:rFonts w:eastAsia="SimSun"/>
                <w:lang w:eastAsia="zh-CN"/>
              </w:rPr>
              <w:t>A</w:t>
            </w:r>
            <w:r>
              <w:rPr>
                <w:vertAlign w:val="superscript"/>
                <w:lang w:val="en-US" w:eastAsia="zh-CN"/>
              </w:rPr>
              <w:t>3</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63E6B225" w14:textId="520B75DF" w:rsidR="00567782" w:rsidRDefault="00567782" w:rsidP="00567782">
            <w:pPr>
              <w:pStyle w:val="TAC"/>
            </w:pPr>
            <w:r>
              <w:t>n41(HD4), n71 (IMD4)</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244D20F7" w14:textId="1CB5D883" w:rsidR="00567782" w:rsidRDefault="00567782" w:rsidP="00567782">
            <w:pPr>
              <w:pStyle w:val="TAC"/>
            </w:pPr>
            <w:r>
              <w:t>HD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3DF6704F" w14:textId="073FCDAB" w:rsidR="00567782" w:rsidRDefault="00567782" w:rsidP="00567782">
            <w:pPr>
              <w:pStyle w:val="TAC"/>
              <w:rPr>
                <w:rFonts w:eastAsia="SimSun"/>
                <w:lang w:eastAsia="zh-CN"/>
              </w:rPr>
            </w:pPr>
            <w:r>
              <w:rPr>
                <w:rFonts w:eastAsia="SimSun"/>
                <w:lang w:eastAsia="zh-CN"/>
              </w:rPr>
              <w:t>RAN5#98</w:t>
            </w:r>
          </w:p>
        </w:tc>
      </w:tr>
      <w:tr w:rsidR="00567782" w:rsidRPr="00E80F49" w14:paraId="3EBEA75D"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FD1FDF9" w:rsidR="00567782" w:rsidRPr="00E80F49" w:rsidRDefault="00567782" w:rsidP="00567782">
            <w:pPr>
              <w:pStyle w:val="TAC"/>
              <w:rPr>
                <w:rFonts w:eastAsia="SimSun"/>
                <w:lang w:eastAsia="sv-SE"/>
              </w:rPr>
            </w:pPr>
            <w:r w:rsidRPr="00E80F49">
              <w:rPr>
                <w:rFonts w:eastAsia="SimSun"/>
              </w:rPr>
              <w:t>CA_</w:t>
            </w:r>
            <w:r w:rsidRPr="00E80F49">
              <w:rPr>
                <w:rFonts w:eastAsia="SimSun"/>
                <w:lang w:eastAsia="zh-CN"/>
              </w:rPr>
              <w:t>n41A-n79A</w:t>
            </w:r>
            <w:r w:rsidRPr="00393186">
              <w:rPr>
                <w:rFonts w:eastAsia="SimSun"/>
                <w:lang w:eastAsia="zh-CN"/>
              </w:rPr>
              <w:t xml:space="preserve"> PC3</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567782" w:rsidRPr="00E80F49" w:rsidRDefault="00567782" w:rsidP="00567782">
            <w:pPr>
              <w:pStyle w:val="TAC"/>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567782" w:rsidRPr="00E80F49" w:rsidRDefault="00567782" w:rsidP="00567782">
            <w:pPr>
              <w:pStyle w:val="TAC"/>
              <w:rPr>
                <w:rFonts w:eastAsia="SimSun"/>
                <w:lang w:eastAsia="zh-CN"/>
              </w:rPr>
            </w:pPr>
            <w:r w:rsidRPr="00E80F49">
              <w:rPr>
                <w:rFonts w:eastAsia="SimSun"/>
                <w:lang w:eastAsia="zh-CN"/>
              </w:rPr>
              <w:t>RAN5#83</w:t>
            </w:r>
          </w:p>
        </w:tc>
      </w:tr>
      <w:tr w:rsidR="00567782" w:rsidRPr="00E80F49" w14:paraId="05ADEECB" w14:textId="77777777" w:rsidTr="00567782">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00B4ED83" w14:textId="3D6ADC3F" w:rsidR="00567782" w:rsidRPr="00E80F49" w:rsidRDefault="00567782" w:rsidP="00567782">
            <w:pPr>
              <w:pStyle w:val="TAC"/>
              <w:rPr>
                <w:rFonts w:eastAsia="SimSun"/>
              </w:rPr>
            </w:pPr>
            <w:r>
              <w:rPr>
                <w:rFonts w:eastAsia="SimSun"/>
              </w:rPr>
              <w:t>CA_</w:t>
            </w:r>
            <w:r>
              <w:rPr>
                <w:rFonts w:eastAsia="SimSun"/>
                <w:lang w:eastAsia="zh-CN"/>
              </w:rPr>
              <w:t>n41A-n79A</w:t>
            </w:r>
            <w:r>
              <w:rPr>
                <w:rFonts w:eastAsia="SimSun" w:hint="eastAsia"/>
                <w:lang w:val="en-US" w:eastAsia="zh-CN"/>
              </w:rPr>
              <w:t xml:space="preserve"> PC2</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3808599C" w14:textId="47903214" w:rsidR="00567782" w:rsidRPr="00E80F49" w:rsidRDefault="00567782" w:rsidP="00567782">
            <w:pPr>
              <w:pStyle w:val="TAC"/>
            </w:pPr>
            <w:r>
              <w:rPr>
                <w:rFonts w:eastAsia="SimSun" w:hint="eastAsia"/>
                <w:lang w:val="en-US" w:eastAsia="zh-CN"/>
              </w:rPr>
              <w:t>n41</w:t>
            </w:r>
            <w:r>
              <w:t xml:space="preserve"> (CBI)</w:t>
            </w:r>
            <w:r>
              <w:rPr>
                <w:rFonts w:eastAsia="SimSun" w:hint="eastAsia"/>
                <w:lang w:val="en-US" w:eastAsia="zh-CN"/>
              </w:rPr>
              <w:t>, n79</w:t>
            </w:r>
            <w:r>
              <w:t xml:space="preserve"> (CBI)</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33629728" w14:textId="01DE1744" w:rsidR="00567782" w:rsidRPr="00E80F49" w:rsidRDefault="00567782" w:rsidP="00567782">
            <w:pPr>
              <w:pStyle w:val="TAC"/>
            </w:pPr>
            <w:r>
              <w:t>CBI</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684DA488" w14:textId="402F31B1" w:rsidR="00567782" w:rsidRPr="00E80F49" w:rsidRDefault="00567782" w:rsidP="00567782">
            <w:pPr>
              <w:pStyle w:val="TAC"/>
              <w:rPr>
                <w:rFonts w:eastAsia="SimSun"/>
                <w:lang w:eastAsia="zh-CN"/>
              </w:rPr>
            </w:pPr>
            <w:r>
              <w:rPr>
                <w:rFonts w:eastAsia="SimSun"/>
                <w:lang w:eastAsia="zh-CN"/>
              </w:rPr>
              <w:t>RAN5#</w:t>
            </w:r>
            <w:r>
              <w:rPr>
                <w:rFonts w:eastAsia="SimSun" w:hint="eastAsia"/>
                <w:lang w:val="en-US" w:eastAsia="zh-CN"/>
              </w:rPr>
              <w:t>100</w:t>
            </w:r>
          </w:p>
        </w:tc>
      </w:tr>
      <w:tr w:rsidR="00567782" w:rsidRPr="00E80F49" w14:paraId="3F270534"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567782" w:rsidRPr="00E80F49" w:rsidRDefault="00567782" w:rsidP="00567782">
            <w:pPr>
              <w:pStyle w:val="TAC"/>
              <w:rPr>
                <w:rFonts w:eastAsia="SimSun"/>
                <w:lang w:eastAsia="sv-SE"/>
              </w:rPr>
            </w:pPr>
            <w:r w:rsidRPr="00E80F49">
              <w:rPr>
                <w:rFonts w:eastAsia="SimSun"/>
              </w:rPr>
              <w:t>CA_</w:t>
            </w:r>
            <w:r w:rsidRPr="00E80F49">
              <w:rPr>
                <w:rFonts w:eastAsia="SimSun"/>
                <w:lang w:eastAsia="zh-CN"/>
              </w:rPr>
              <w:t>n48A-n66A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567782" w:rsidRPr="00E80F49" w:rsidRDefault="00567782" w:rsidP="00567782">
            <w:pPr>
              <w:pStyle w:val="TAC"/>
            </w:pPr>
            <w:r w:rsidRPr="00E80F49">
              <w:t>n48 (HD2), n66 (IMD5)</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567782" w:rsidRPr="00E80F49" w:rsidRDefault="00567782" w:rsidP="00567782">
            <w:pPr>
              <w:pStyle w:val="TAC"/>
            </w:pPr>
            <w:r w:rsidRPr="00E80F49">
              <w:t>HD, 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567782" w:rsidRPr="00E80F49" w:rsidRDefault="00567782" w:rsidP="00567782">
            <w:pPr>
              <w:pStyle w:val="TAC"/>
              <w:rPr>
                <w:rFonts w:eastAsia="SimSun"/>
                <w:lang w:eastAsia="zh-CN"/>
              </w:rPr>
            </w:pPr>
            <w:r w:rsidRPr="00E80F49">
              <w:t>RAN5#94-e</w:t>
            </w:r>
          </w:p>
        </w:tc>
      </w:tr>
      <w:tr w:rsidR="00567782" w:rsidRPr="00E80F49" w14:paraId="07C05145"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567782" w:rsidRPr="00E80F49" w:rsidRDefault="00567782" w:rsidP="00567782">
            <w:pPr>
              <w:pStyle w:val="TAC"/>
              <w:rPr>
                <w:rFonts w:eastAsia="SimSun"/>
              </w:rPr>
            </w:pPr>
            <w:r w:rsidRPr="00E80F49">
              <w:rPr>
                <w:rFonts w:eastAsia="SimSun"/>
              </w:rPr>
              <w:t>CA_</w:t>
            </w:r>
            <w:r w:rsidRPr="00E80F49">
              <w:rPr>
                <w:rFonts w:eastAsia="SimSun"/>
                <w:lang w:eastAsia="zh-CN"/>
              </w:rPr>
              <w:t>n48A-n66(2A)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567782" w:rsidRPr="00E80F49" w:rsidRDefault="00567782" w:rsidP="00567782">
            <w:pPr>
              <w:pStyle w:val="TAC"/>
            </w:pPr>
            <w:r w:rsidRPr="00E80F49">
              <w:t>(NOTE 2)</w:t>
            </w:r>
          </w:p>
        </w:tc>
        <w:tc>
          <w:tcPr>
            <w:tcW w:w="1813"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567782" w:rsidRPr="00E80F49" w:rsidRDefault="00567782" w:rsidP="00567782">
            <w:pPr>
              <w:pStyle w:val="TAC"/>
            </w:pPr>
            <w:r w:rsidRPr="00E80F49">
              <w:rPr>
                <w:rFonts w:eastAsia="SimSun"/>
                <w:lang w:eastAsia="zh-CN"/>
              </w:rPr>
              <w:t>RAN5#95-e</w:t>
            </w:r>
          </w:p>
        </w:tc>
      </w:tr>
      <w:tr w:rsidR="00567782" w:rsidRPr="00E80F49" w14:paraId="15DDF036"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567782" w:rsidRPr="00E80F49" w:rsidRDefault="00567782" w:rsidP="00567782">
            <w:pPr>
              <w:pStyle w:val="TAC"/>
              <w:rPr>
                <w:rFonts w:eastAsia="SimSun"/>
                <w:lang w:eastAsia="sv-SE"/>
              </w:rPr>
            </w:pPr>
            <w:r w:rsidRPr="00E80F49">
              <w:rPr>
                <w:rFonts w:eastAsia="SimSun"/>
              </w:rPr>
              <w:t>CA_</w:t>
            </w:r>
            <w:r w:rsidRPr="00E80F49">
              <w:rPr>
                <w:rFonts w:eastAsia="SimSun"/>
                <w:lang w:eastAsia="zh-CN"/>
              </w:rPr>
              <w:t>n48A-n70A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567782" w:rsidRPr="00E80F49" w:rsidRDefault="00567782" w:rsidP="00567782">
            <w:pPr>
              <w:pStyle w:val="TAC"/>
            </w:pPr>
            <w:r w:rsidRPr="00E80F49">
              <w:rPr>
                <w:rFonts w:eastAsia="SimSun"/>
              </w:rPr>
              <w:t>n70 (IMD2)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567782" w:rsidRPr="00E80F49" w:rsidRDefault="00567782" w:rsidP="00567782">
            <w:pPr>
              <w:pStyle w:val="TAC"/>
            </w:pPr>
            <w:r w:rsidRPr="00E80F49">
              <w:t>IMD</w:t>
            </w:r>
          </w:p>
        </w:tc>
        <w:tc>
          <w:tcPr>
            <w:tcW w:w="1856" w:type="dxa"/>
            <w:gridSpan w:val="2"/>
            <w:tcBorders>
              <w:top w:val="single" w:sz="4" w:space="0" w:color="auto"/>
              <w:left w:val="single" w:sz="4" w:space="0" w:color="auto"/>
              <w:bottom w:val="single" w:sz="4" w:space="0" w:color="auto"/>
              <w:right w:val="single" w:sz="4" w:space="0" w:color="auto"/>
            </w:tcBorders>
            <w:hideMark/>
          </w:tcPr>
          <w:p w14:paraId="29C56C71" w14:textId="77777777" w:rsidR="00567782" w:rsidRPr="00E80F49" w:rsidRDefault="00567782" w:rsidP="00567782">
            <w:pPr>
              <w:pStyle w:val="TAC"/>
            </w:pPr>
            <w:r w:rsidRPr="00E80F49">
              <w:t>RAN5#94-e</w:t>
            </w:r>
          </w:p>
        </w:tc>
      </w:tr>
      <w:tr w:rsidR="00567782" w:rsidRPr="00E80F49" w14:paraId="3E7C33C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567782" w:rsidRPr="00E80F49" w:rsidRDefault="00567782" w:rsidP="00567782">
            <w:pPr>
              <w:pStyle w:val="TAC"/>
              <w:rPr>
                <w:rFonts w:eastAsia="SimSun"/>
              </w:rPr>
            </w:pPr>
            <w:r w:rsidRPr="00E80F49">
              <w:rPr>
                <w:rFonts w:eastAsia="SimSun"/>
              </w:rPr>
              <w:t>CA_</w:t>
            </w:r>
            <w:r w:rsidRPr="00E80F49">
              <w:rPr>
                <w:rFonts w:eastAsia="SimSun"/>
                <w:lang w:eastAsia="zh-CN"/>
              </w:rPr>
              <w:t>n48A-n71A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567782" w:rsidRPr="00E80F49" w:rsidRDefault="00567782" w:rsidP="00567782">
            <w:pPr>
              <w:pStyle w:val="TAC"/>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hideMark/>
          </w:tcPr>
          <w:p w14:paraId="17A8B6DE" w14:textId="77777777" w:rsidR="00567782" w:rsidRPr="00E80F49" w:rsidRDefault="00567782" w:rsidP="00567782">
            <w:pPr>
              <w:pStyle w:val="TAC"/>
            </w:pPr>
            <w:r w:rsidRPr="00E80F49">
              <w:t>RAN5#94-e</w:t>
            </w:r>
          </w:p>
        </w:tc>
      </w:tr>
      <w:tr w:rsidR="00567782" w:rsidRPr="00E80F49" w14:paraId="4436202E"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54F32A7A" w14:textId="72D41EA3" w:rsidR="00567782" w:rsidRPr="00E80F49" w:rsidRDefault="00567782" w:rsidP="00567782">
            <w:pPr>
              <w:pStyle w:val="TAC"/>
              <w:rPr>
                <w:rFonts w:eastAsia="SimSun"/>
              </w:rPr>
            </w:pPr>
            <w:r w:rsidRPr="00E80F49">
              <w:rPr>
                <w:rFonts w:cs="Arial"/>
                <w:szCs w:val="18"/>
                <w:lang w:eastAsia="zh-CN"/>
              </w:rPr>
              <w:t>CA_n48A-n71(2A)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567782" w:rsidRPr="00E80F49" w:rsidRDefault="00567782" w:rsidP="00567782">
            <w:pPr>
              <w:pStyle w:val="TAC"/>
            </w:pPr>
            <w:r w:rsidRPr="00E80F49">
              <w:t xml:space="preserve">- </w:t>
            </w:r>
          </w:p>
        </w:tc>
        <w:tc>
          <w:tcPr>
            <w:tcW w:w="1813" w:type="dxa"/>
            <w:gridSpan w:val="2"/>
            <w:tcBorders>
              <w:top w:val="single" w:sz="4" w:space="0" w:color="auto"/>
              <w:left w:val="single" w:sz="4" w:space="0" w:color="auto"/>
              <w:bottom w:val="single" w:sz="4" w:space="0" w:color="auto"/>
              <w:right w:val="single" w:sz="4" w:space="0" w:color="auto"/>
            </w:tcBorders>
          </w:tcPr>
          <w:p w14:paraId="2755DCC9" w14:textId="2AD15ED4"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2403E35D" w14:textId="3D2FBA97" w:rsidR="00567782" w:rsidRPr="00E80F49" w:rsidRDefault="00567782" w:rsidP="00567782">
            <w:pPr>
              <w:pStyle w:val="TAC"/>
            </w:pPr>
            <w:r w:rsidRPr="00E80F49">
              <w:rPr>
                <w:rFonts w:eastAsia="SimSun"/>
                <w:lang w:eastAsia="zh-CN"/>
              </w:rPr>
              <w:t>RAN5#95-e</w:t>
            </w:r>
          </w:p>
        </w:tc>
      </w:tr>
      <w:tr w:rsidR="00567782" w:rsidRPr="008D5211" w14:paraId="52B41C70"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tcPr>
          <w:p w14:paraId="6075D631" w14:textId="77777777" w:rsidR="00567782" w:rsidRPr="008D5211" w:rsidRDefault="00567782" w:rsidP="00567782">
            <w:pPr>
              <w:pStyle w:val="TAC"/>
              <w:rPr>
                <w:rFonts w:cs="Arial"/>
                <w:szCs w:val="18"/>
                <w:lang w:eastAsia="zh-CN"/>
              </w:rPr>
            </w:pPr>
            <w:r w:rsidRPr="008D5211">
              <w:rPr>
                <w:rFonts w:eastAsia="SimSun"/>
              </w:rPr>
              <w:t>CA_</w:t>
            </w:r>
            <w:r w:rsidRPr="008D5211">
              <w:rPr>
                <w:rFonts w:eastAsia="SimSun"/>
                <w:lang w:eastAsia="zh-CN"/>
              </w:rPr>
              <w:t>n48A-n77A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23A6F09E" w14:textId="77777777" w:rsidR="00567782" w:rsidRPr="008D5211" w:rsidRDefault="00567782" w:rsidP="00567782">
            <w:pPr>
              <w:pStyle w:val="TAC"/>
            </w:pPr>
            <w:r w:rsidRPr="008D5211">
              <w:t>-</w:t>
            </w:r>
          </w:p>
        </w:tc>
        <w:tc>
          <w:tcPr>
            <w:tcW w:w="1814" w:type="dxa"/>
            <w:gridSpan w:val="2"/>
            <w:tcBorders>
              <w:top w:val="single" w:sz="4" w:space="0" w:color="auto"/>
              <w:left w:val="single" w:sz="4" w:space="0" w:color="auto"/>
              <w:bottom w:val="single" w:sz="4" w:space="0" w:color="auto"/>
              <w:right w:val="single" w:sz="4" w:space="0" w:color="auto"/>
            </w:tcBorders>
          </w:tcPr>
          <w:p w14:paraId="56699691" w14:textId="77777777" w:rsidR="00567782" w:rsidRPr="008D5211" w:rsidRDefault="00567782" w:rsidP="00567782">
            <w:pPr>
              <w:pStyle w:val="TAC"/>
            </w:pPr>
            <w:r w:rsidRPr="008D5211">
              <w:t>NE</w:t>
            </w:r>
          </w:p>
        </w:tc>
        <w:tc>
          <w:tcPr>
            <w:tcW w:w="1855" w:type="dxa"/>
            <w:gridSpan w:val="2"/>
            <w:tcBorders>
              <w:top w:val="single" w:sz="4" w:space="0" w:color="auto"/>
              <w:left w:val="single" w:sz="4" w:space="0" w:color="auto"/>
              <w:bottom w:val="single" w:sz="4" w:space="0" w:color="auto"/>
              <w:right w:val="single" w:sz="4" w:space="0" w:color="auto"/>
            </w:tcBorders>
          </w:tcPr>
          <w:p w14:paraId="2BC22938" w14:textId="77777777" w:rsidR="00567782" w:rsidRPr="008D5211" w:rsidRDefault="00567782" w:rsidP="00567782">
            <w:pPr>
              <w:pStyle w:val="TAC"/>
              <w:rPr>
                <w:rFonts w:eastAsia="SimSun"/>
                <w:lang w:eastAsia="zh-CN"/>
              </w:rPr>
            </w:pPr>
            <w:r w:rsidRPr="008D5211">
              <w:rPr>
                <w:rFonts w:eastAsia="SimSun"/>
                <w:lang w:eastAsia="zh-CN"/>
              </w:rPr>
              <w:t>RAN5#97-e</w:t>
            </w:r>
          </w:p>
        </w:tc>
      </w:tr>
      <w:tr w:rsidR="00567782" w:rsidRPr="00E80F49" w14:paraId="78990EC1"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7F67150A" w14:textId="6B1608F2" w:rsidR="00567782" w:rsidRPr="00E80F49" w:rsidRDefault="00567782" w:rsidP="00567782">
            <w:pPr>
              <w:pStyle w:val="TAC"/>
              <w:rPr>
                <w:rFonts w:eastAsia="SimSun"/>
              </w:rPr>
            </w:pPr>
            <w:r w:rsidRPr="00E80F49">
              <w:rPr>
                <w:rFonts w:cs="Arial"/>
                <w:szCs w:val="18"/>
                <w:lang w:eastAsia="zh-CN"/>
              </w:rPr>
              <w:t>CA_n48B-n66A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567782" w:rsidRPr="00E80F49" w:rsidRDefault="00567782" w:rsidP="00567782">
            <w:pPr>
              <w:pStyle w:val="TAC"/>
            </w:pPr>
            <w:r w:rsidRPr="00E80F49">
              <w:t>(NOTE 2)</w:t>
            </w:r>
          </w:p>
        </w:tc>
        <w:tc>
          <w:tcPr>
            <w:tcW w:w="1813" w:type="dxa"/>
            <w:gridSpan w:val="2"/>
            <w:tcBorders>
              <w:top w:val="single" w:sz="4" w:space="0" w:color="auto"/>
              <w:left w:val="single" w:sz="4" w:space="0" w:color="auto"/>
              <w:bottom w:val="single" w:sz="4" w:space="0" w:color="auto"/>
              <w:right w:val="single" w:sz="4" w:space="0" w:color="auto"/>
            </w:tcBorders>
          </w:tcPr>
          <w:p w14:paraId="64E6760A" w14:textId="1A91401A"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784B3765" w14:textId="5154E0F0" w:rsidR="00567782" w:rsidRPr="00E80F49" w:rsidRDefault="00567782" w:rsidP="00567782">
            <w:pPr>
              <w:pStyle w:val="TAC"/>
            </w:pPr>
            <w:r w:rsidRPr="00E80F49">
              <w:rPr>
                <w:rFonts w:eastAsia="SimSun"/>
                <w:lang w:eastAsia="zh-CN"/>
              </w:rPr>
              <w:t>RAN5#95-e</w:t>
            </w:r>
          </w:p>
        </w:tc>
      </w:tr>
      <w:tr w:rsidR="00567782" w:rsidRPr="00E80F49" w14:paraId="3C212776"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7108D14A" w14:textId="40463992" w:rsidR="00567782" w:rsidRPr="00E80F49" w:rsidRDefault="00567782" w:rsidP="00567782">
            <w:pPr>
              <w:pStyle w:val="TAC"/>
              <w:rPr>
                <w:rFonts w:eastAsia="SimSun"/>
              </w:rPr>
            </w:pPr>
            <w:r w:rsidRPr="00E80F49">
              <w:rPr>
                <w:rFonts w:cs="Arial"/>
                <w:szCs w:val="18"/>
                <w:lang w:eastAsia="zh-CN"/>
              </w:rPr>
              <w:t>CA_n48B-n70A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567782" w:rsidRPr="00E80F49" w:rsidRDefault="00567782" w:rsidP="00567782">
            <w:pPr>
              <w:pStyle w:val="TAC"/>
            </w:pPr>
            <w:r w:rsidRPr="00E80F49">
              <w:t>(NOTE 2)</w:t>
            </w:r>
          </w:p>
        </w:tc>
        <w:tc>
          <w:tcPr>
            <w:tcW w:w="1813" w:type="dxa"/>
            <w:gridSpan w:val="2"/>
            <w:tcBorders>
              <w:top w:val="single" w:sz="4" w:space="0" w:color="auto"/>
              <w:left w:val="single" w:sz="4" w:space="0" w:color="auto"/>
              <w:bottom w:val="single" w:sz="4" w:space="0" w:color="auto"/>
              <w:right w:val="single" w:sz="4" w:space="0" w:color="auto"/>
            </w:tcBorders>
          </w:tcPr>
          <w:p w14:paraId="341DD83A" w14:textId="71B75DE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77FCE66F" w14:textId="229A5FDB" w:rsidR="00567782" w:rsidRPr="00E80F49" w:rsidRDefault="00567782" w:rsidP="00567782">
            <w:pPr>
              <w:pStyle w:val="TAC"/>
            </w:pPr>
            <w:r w:rsidRPr="00E80F49">
              <w:rPr>
                <w:rFonts w:eastAsia="SimSun"/>
                <w:lang w:eastAsia="zh-CN"/>
              </w:rPr>
              <w:t>RAN5#95-e</w:t>
            </w:r>
          </w:p>
        </w:tc>
      </w:tr>
      <w:tr w:rsidR="00567782" w:rsidRPr="00E80F49" w14:paraId="0B2C2404"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1E83878A" w14:textId="175C0EA1" w:rsidR="00567782" w:rsidRPr="00E80F49" w:rsidRDefault="00567782" w:rsidP="00567782">
            <w:pPr>
              <w:pStyle w:val="TAC"/>
              <w:rPr>
                <w:rFonts w:eastAsia="SimSun"/>
              </w:rPr>
            </w:pPr>
            <w:r w:rsidRPr="00E80F49">
              <w:rPr>
                <w:rFonts w:cs="Arial"/>
                <w:szCs w:val="18"/>
                <w:lang w:eastAsia="zh-CN"/>
              </w:rPr>
              <w:t>CA_n48B-n71A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567782" w:rsidRPr="00E80F49" w:rsidRDefault="00567782" w:rsidP="00567782">
            <w:pPr>
              <w:pStyle w:val="TAC"/>
            </w:pPr>
            <w:r w:rsidRPr="00E80F49">
              <w:t>-</w:t>
            </w:r>
          </w:p>
        </w:tc>
        <w:tc>
          <w:tcPr>
            <w:tcW w:w="1813" w:type="dxa"/>
            <w:gridSpan w:val="2"/>
            <w:tcBorders>
              <w:top w:val="single" w:sz="4" w:space="0" w:color="auto"/>
              <w:left w:val="single" w:sz="4" w:space="0" w:color="auto"/>
              <w:bottom w:val="single" w:sz="4" w:space="0" w:color="auto"/>
              <w:right w:val="single" w:sz="4" w:space="0" w:color="auto"/>
            </w:tcBorders>
          </w:tcPr>
          <w:p w14:paraId="35E4D3F6" w14:textId="32F0E752"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26A4610E" w14:textId="5EE6FD9E" w:rsidR="00567782" w:rsidRPr="00E80F49" w:rsidRDefault="00567782" w:rsidP="00567782">
            <w:pPr>
              <w:pStyle w:val="TAC"/>
            </w:pPr>
            <w:r w:rsidRPr="00E80F49">
              <w:rPr>
                <w:rFonts w:eastAsia="SimSun"/>
                <w:lang w:eastAsia="zh-CN"/>
              </w:rPr>
              <w:t>RAN5#95-e</w:t>
            </w:r>
          </w:p>
        </w:tc>
      </w:tr>
      <w:tr w:rsidR="00567782" w:rsidRPr="00E80F49" w14:paraId="72B7B9C0"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50E580A9" w14:textId="5E9C8584" w:rsidR="00567782" w:rsidRPr="00E80F49" w:rsidRDefault="00567782" w:rsidP="00567782">
            <w:pPr>
              <w:pStyle w:val="TAC"/>
              <w:rPr>
                <w:rFonts w:eastAsia="SimSun"/>
              </w:rPr>
            </w:pPr>
            <w:r w:rsidRPr="00E80F49">
              <w:rPr>
                <w:rFonts w:cs="Arial"/>
                <w:szCs w:val="18"/>
                <w:lang w:eastAsia="zh-CN"/>
              </w:rPr>
              <w:t>CA_n48(2A)-n66A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567782" w:rsidRPr="00E80F49" w:rsidRDefault="00567782" w:rsidP="00567782">
            <w:pPr>
              <w:pStyle w:val="TAC"/>
            </w:pPr>
            <w:r w:rsidRPr="00E80F49">
              <w:t>(NOTE 2)</w:t>
            </w:r>
          </w:p>
        </w:tc>
        <w:tc>
          <w:tcPr>
            <w:tcW w:w="1813" w:type="dxa"/>
            <w:gridSpan w:val="2"/>
            <w:tcBorders>
              <w:top w:val="single" w:sz="4" w:space="0" w:color="auto"/>
              <w:left w:val="single" w:sz="4" w:space="0" w:color="auto"/>
              <w:bottom w:val="single" w:sz="4" w:space="0" w:color="auto"/>
              <w:right w:val="single" w:sz="4" w:space="0" w:color="auto"/>
            </w:tcBorders>
          </w:tcPr>
          <w:p w14:paraId="17E056A0" w14:textId="62262EB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1467F1E6" w14:textId="6DDB0E60" w:rsidR="00567782" w:rsidRPr="00E80F49" w:rsidRDefault="00567782" w:rsidP="00567782">
            <w:pPr>
              <w:pStyle w:val="TAC"/>
            </w:pPr>
            <w:r w:rsidRPr="00E80F49">
              <w:rPr>
                <w:rFonts w:eastAsia="SimSun"/>
                <w:lang w:eastAsia="zh-CN"/>
              </w:rPr>
              <w:t>RAN5#95-e</w:t>
            </w:r>
          </w:p>
        </w:tc>
      </w:tr>
      <w:tr w:rsidR="00567782" w:rsidRPr="00AE4EAF" w14:paraId="44D01E5C"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tcPr>
          <w:p w14:paraId="0269EFDC" w14:textId="77777777" w:rsidR="00567782" w:rsidRPr="00AE4EAF" w:rsidRDefault="00567782" w:rsidP="00567782">
            <w:pPr>
              <w:pStyle w:val="TAC"/>
              <w:rPr>
                <w:rFonts w:cs="Arial"/>
                <w:szCs w:val="18"/>
                <w:lang w:eastAsia="zh-CN"/>
              </w:rPr>
            </w:pPr>
            <w:r w:rsidRPr="00AE4EAF">
              <w:rPr>
                <w:rFonts w:cs="Arial"/>
                <w:szCs w:val="18"/>
                <w:lang w:eastAsia="zh-CN"/>
              </w:rPr>
              <w:t>CA_n48(2A)-n66(2A)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35238B23" w14:textId="77777777" w:rsidR="00567782" w:rsidRPr="00AE4EAF" w:rsidRDefault="00567782" w:rsidP="00567782">
            <w:pPr>
              <w:pStyle w:val="TAC"/>
            </w:pPr>
            <w:r w:rsidRPr="00AE4EAF">
              <w:t>(NOTE 2)</w:t>
            </w:r>
          </w:p>
        </w:tc>
        <w:tc>
          <w:tcPr>
            <w:tcW w:w="1814" w:type="dxa"/>
            <w:gridSpan w:val="2"/>
            <w:tcBorders>
              <w:top w:val="single" w:sz="4" w:space="0" w:color="auto"/>
              <w:left w:val="single" w:sz="4" w:space="0" w:color="auto"/>
              <w:bottom w:val="single" w:sz="4" w:space="0" w:color="auto"/>
              <w:right w:val="single" w:sz="4" w:space="0" w:color="auto"/>
            </w:tcBorders>
          </w:tcPr>
          <w:p w14:paraId="2F9D8ABF" w14:textId="77777777" w:rsidR="00567782" w:rsidRPr="00AE4EAF" w:rsidRDefault="00567782" w:rsidP="00567782">
            <w:pPr>
              <w:pStyle w:val="TAC"/>
            </w:pPr>
            <w:r w:rsidRPr="00AE4EAF">
              <w:t>NE</w:t>
            </w:r>
          </w:p>
        </w:tc>
        <w:tc>
          <w:tcPr>
            <w:tcW w:w="1855" w:type="dxa"/>
            <w:gridSpan w:val="2"/>
            <w:tcBorders>
              <w:top w:val="single" w:sz="4" w:space="0" w:color="auto"/>
              <w:left w:val="single" w:sz="4" w:space="0" w:color="auto"/>
              <w:bottom w:val="single" w:sz="4" w:space="0" w:color="auto"/>
              <w:right w:val="single" w:sz="4" w:space="0" w:color="auto"/>
            </w:tcBorders>
          </w:tcPr>
          <w:p w14:paraId="49E08160"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E80F49" w14:paraId="10913B5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08E29C2A" w14:textId="07C3684C" w:rsidR="00567782" w:rsidRPr="00E80F49" w:rsidRDefault="00567782" w:rsidP="00567782">
            <w:pPr>
              <w:pStyle w:val="TAC"/>
              <w:rPr>
                <w:rFonts w:eastAsia="SimSun"/>
              </w:rPr>
            </w:pPr>
            <w:r w:rsidRPr="00E80F49">
              <w:rPr>
                <w:rFonts w:cs="Arial"/>
                <w:szCs w:val="18"/>
                <w:lang w:eastAsia="zh-CN"/>
              </w:rPr>
              <w:t>CA_n48(2A)-n70A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567782" w:rsidRPr="00E80F49" w:rsidRDefault="00567782" w:rsidP="00567782">
            <w:pPr>
              <w:pStyle w:val="TAC"/>
            </w:pPr>
            <w:r w:rsidRPr="00E80F49">
              <w:t>(NOTE 2)</w:t>
            </w:r>
          </w:p>
        </w:tc>
        <w:tc>
          <w:tcPr>
            <w:tcW w:w="1813" w:type="dxa"/>
            <w:gridSpan w:val="2"/>
            <w:tcBorders>
              <w:top w:val="single" w:sz="4" w:space="0" w:color="auto"/>
              <w:left w:val="single" w:sz="4" w:space="0" w:color="auto"/>
              <w:bottom w:val="single" w:sz="4" w:space="0" w:color="auto"/>
              <w:right w:val="single" w:sz="4" w:space="0" w:color="auto"/>
            </w:tcBorders>
          </w:tcPr>
          <w:p w14:paraId="6F93A32C" w14:textId="7B0499F0"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0DE7CC31" w14:textId="7A92759C" w:rsidR="00567782" w:rsidRPr="00E80F49" w:rsidRDefault="00567782" w:rsidP="00567782">
            <w:pPr>
              <w:pStyle w:val="TAC"/>
            </w:pPr>
            <w:r w:rsidRPr="00E80F49">
              <w:rPr>
                <w:rFonts w:eastAsia="SimSun"/>
                <w:lang w:eastAsia="zh-CN"/>
              </w:rPr>
              <w:t>RAN5#95-e</w:t>
            </w:r>
          </w:p>
        </w:tc>
      </w:tr>
      <w:tr w:rsidR="00567782" w:rsidRPr="00E80F49" w14:paraId="37935262"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tcPr>
          <w:p w14:paraId="12EECE25" w14:textId="2CE1BA8B" w:rsidR="00567782" w:rsidRPr="00E80F49" w:rsidRDefault="00567782" w:rsidP="00567782">
            <w:pPr>
              <w:pStyle w:val="TAC"/>
              <w:rPr>
                <w:rFonts w:eastAsia="SimSun"/>
              </w:rPr>
            </w:pPr>
            <w:r w:rsidRPr="00E80F49">
              <w:rPr>
                <w:rFonts w:cs="Arial"/>
                <w:szCs w:val="18"/>
                <w:lang w:eastAsia="zh-CN"/>
              </w:rPr>
              <w:t>CA_n48(2A)-n71A</w:t>
            </w:r>
          </w:p>
        </w:tc>
        <w:tc>
          <w:tcPr>
            <w:tcW w:w="3284"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567782" w:rsidRPr="00E80F49" w:rsidRDefault="00567782" w:rsidP="00567782">
            <w:pPr>
              <w:pStyle w:val="TAC"/>
            </w:pPr>
            <w:r w:rsidRPr="00E80F49">
              <w:t>-</w:t>
            </w:r>
          </w:p>
        </w:tc>
        <w:tc>
          <w:tcPr>
            <w:tcW w:w="1813" w:type="dxa"/>
            <w:gridSpan w:val="2"/>
            <w:tcBorders>
              <w:top w:val="single" w:sz="4" w:space="0" w:color="auto"/>
              <w:left w:val="single" w:sz="4" w:space="0" w:color="auto"/>
              <w:bottom w:val="single" w:sz="4" w:space="0" w:color="auto"/>
              <w:right w:val="single" w:sz="4" w:space="0" w:color="auto"/>
            </w:tcBorders>
          </w:tcPr>
          <w:p w14:paraId="05B9949B" w14:textId="22CE25AD"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tcPr>
          <w:p w14:paraId="3B86A5CC" w14:textId="59882242" w:rsidR="00567782" w:rsidRPr="00E80F49" w:rsidRDefault="00567782" w:rsidP="00567782">
            <w:pPr>
              <w:pStyle w:val="TAC"/>
            </w:pPr>
            <w:r w:rsidRPr="00E80F49">
              <w:rPr>
                <w:rFonts w:eastAsia="SimSun"/>
                <w:lang w:eastAsia="zh-CN"/>
              </w:rPr>
              <w:t>RAN5#95-e</w:t>
            </w:r>
          </w:p>
        </w:tc>
      </w:tr>
      <w:tr w:rsidR="00567782" w:rsidRPr="00AE4EAF" w14:paraId="492EB895"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tcPr>
          <w:p w14:paraId="3D25657B" w14:textId="77777777" w:rsidR="00567782" w:rsidRPr="00AE4EAF" w:rsidRDefault="00567782" w:rsidP="00567782">
            <w:pPr>
              <w:pStyle w:val="TAC"/>
              <w:rPr>
                <w:rFonts w:cs="Arial"/>
                <w:szCs w:val="18"/>
                <w:lang w:eastAsia="zh-CN"/>
              </w:rPr>
            </w:pPr>
            <w:r w:rsidRPr="00AE4EAF">
              <w:rPr>
                <w:rFonts w:cs="Arial"/>
                <w:szCs w:val="18"/>
                <w:lang w:eastAsia="zh-CN"/>
              </w:rPr>
              <w:lastRenderedPageBreak/>
              <w:t>CA_n48(2A)-n71(2A)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5EB2F88C" w14:textId="77777777" w:rsidR="00567782" w:rsidRPr="00AE4EAF" w:rsidRDefault="00567782" w:rsidP="00567782">
            <w:pPr>
              <w:pStyle w:val="TAC"/>
            </w:pPr>
            <w:r w:rsidRPr="00AE4EAF">
              <w:t>-</w:t>
            </w:r>
          </w:p>
        </w:tc>
        <w:tc>
          <w:tcPr>
            <w:tcW w:w="1814" w:type="dxa"/>
            <w:gridSpan w:val="2"/>
            <w:tcBorders>
              <w:top w:val="single" w:sz="4" w:space="0" w:color="auto"/>
              <w:left w:val="single" w:sz="4" w:space="0" w:color="auto"/>
              <w:bottom w:val="single" w:sz="4" w:space="0" w:color="auto"/>
              <w:right w:val="single" w:sz="4" w:space="0" w:color="auto"/>
            </w:tcBorders>
          </w:tcPr>
          <w:p w14:paraId="12F5FD09" w14:textId="77777777" w:rsidR="00567782" w:rsidRPr="00AE4EAF" w:rsidRDefault="00567782" w:rsidP="00567782">
            <w:pPr>
              <w:pStyle w:val="TAC"/>
            </w:pPr>
            <w:r w:rsidRPr="00AE4EAF">
              <w:t>NE</w:t>
            </w:r>
          </w:p>
        </w:tc>
        <w:tc>
          <w:tcPr>
            <w:tcW w:w="1855" w:type="dxa"/>
            <w:gridSpan w:val="2"/>
            <w:tcBorders>
              <w:top w:val="single" w:sz="4" w:space="0" w:color="auto"/>
              <w:left w:val="single" w:sz="4" w:space="0" w:color="auto"/>
              <w:bottom w:val="single" w:sz="4" w:space="0" w:color="auto"/>
              <w:right w:val="single" w:sz="4" w:space="0" w:color="auto"/>
            </w:tcBorders>
          </w:tcPr>
          <w:p w14:paraId="01F90483"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E80F49" w14:paraId="7E6B6F94"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567782" w:rsidRPr="00E80F49" w:rsidRDefault="00567782" w:rsidP="00567782">
            <w:pPr>
              <w:pStyle w:val="TAC"/>
              <w:rPr>
                <w:rFonts w:eastAsia="SimSun"/>
              </w:rPr>
            </w:pPr>
            <w:r w:rsidRPr="00E80F49">
              <w:rPr>
                <w:rFonts w:eastAsia="SimSun"/>
              </w:rPr>
              <w:t>CA_n66A-n70A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567782" w:rsidRPr="00E80F49" w:rsidRDefault="00567782" w:rsidP="00567782">
            <w:pPr>
              <w:pStyle w:val="TAC"/>
            </w:pPr>
            <w:r w:rsidRPr="00E80F49">
              <w:sym w:font="Symbol" w:char="F02D"/>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567782" w:rsidRPr="00E80F49" w:rsidRDefault="00567782" w:rsidP="00567782">
            <w:pPr>
              <w:pStyle w:val="TAC"/>
            </w:pPr>
            <w:r w:rsidRPr="00E80F49">
              <w:t>NE</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567782" w:rsidRPr="00E80F49" w:rsidRDefault="00567782" w:rsidP="00567782">
            <w:pPr>
              <w:pStyle w:val="TAC"/>
              <w:rPr>
                <w:rFonts w:eastAsia="SimSun"/>
                <w:lang w:eastAsia="zh-CN"/>
              </w:rPr>
            </w:pPr>
            <w:r w:rsidRPr="00E80F49">
              <w:rPr>
                <w:rFonts w:eastAsia="SimSun"/>
                <w:lang w:eastAsia="zh-CN"/>
              </w:rPr>
              <w:t>RAN5#94-e</w:t>
            </w:r>
          </w:p>
        </w:tc>
      </w:tr>
      <w:tr w:rsidR="00567782" w:rsidRPr="00E80F49" w14:paraId="5E89267C"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567782" w:rsidRPr="00E80F49" w:rsidRDefault="00567782" w:rsidP="00567782">
            <w:pPr>
              <w:pStyle w:val="TAC"/>
              <w:rPr>
                <w:rFonts w:eastAsia="SimSun"/>
                <w:lang w:eastAsia="sv-SE"/>
              </w:rPr>
            </w:pPr>
            <w:r w:rsidRPr="00E80F49">
              <w:t>CA_n66A-n71A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567782" w:rsidRPr="00E80F49" w:rsidRDefault="00567782" w:rsidP="00567782">
            <w:pPr>
              <w:pStyle w:val="TAC"/>
            </w:pPr>
            <w:r w:rsidRPr="00E80F49">
              <w:t>n66 (IMD4)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567782" w:rsidRPr="00E80F49" w:rsidRDefault="00567782" w:rsidP="00567782">
            <w:pPr>
              <w:pStyle w:val="TAC"/>
            </w:pPr>
            <w:r w:rsidRPr="00E80F49">
              <w:t>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567782" w:rsidRPr="00E80F49" w:rsidRDefault="00567782" w:rsidP="00567782">
            <w:pPr>
              <w:pStyle w:val="TAC"/>
              <w:rPr>
                <w:rFonts w:eastAsia="SimSun"/>
                <w:lang w:eastAsia="zh-CN"/>
              </w:rPr>
            </w:pPr>
            <w:r w:rsidRPr="00E80F49">
              <w:rPr>
                <w:rFonts w:eastAsia="SimSun"/>
                <w:lang w:eastAsia="zh-CN"/>
              </w:rPr>
              <w:t>RAN5#87-e</w:t>
            </w:r>
          </w:p>
        </w:tc>
      </w:tr>
      <w:tr w:rsidR="00567782" w:rsidRPr="00E80F49" w14:paraId="5149CC56"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22E7971E" w14:textId="776CDA2D" w:rsidR="00567782" w:rsidRPr="00E80F49" w:rsidRDefault="00567782" w:rsidP="00567782">
            <w:pPr>
              <w:pStyle w:val="TAC"/>
            </w:pPr>
            <w:r w:rsidRPr="00E80F49">
              <w:rPr>
                <w:rFonts w:eastAsia="SimSun"/>
              </w:rPr>
              <w:t>CA_</w:t>
            </w:r>
            <w:r>
              <w:rPr>
                <w:rFonts w:eastAsia="SimSun"/>
                <w:lang w:eastAsia="zh-CN"/>
              </w:rPr>
              <w:t>n66A-n77</w:t>
            </w:r>
            <w:r w:rsidRPr="00E80F49">
              <w:rPr>
                <w:rFonts w:eastAsia="SimSun"/>
                <w:lang w:eastAsia="zh-CN"/>
              </w:rPr>
              <w:t>A</w:t>
            </w:r>
            <w:r w:rsidRPr="00BA79A7">
              <w:rPr>
                <w:rFonts w:eastAsia="SimSun"/>
                <w:lang w:eastAsia="zh-CN"/>
              </w:rPr>
              <w:t xml:space="preserve"> PC3</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299D2A26" w14:textId="77777777" w:rsidR="00567782" w:rsidRPr="00E80F49" w:rsidRDefault="00567782" w:rsidP="00567782">
            <w:pPr>
              <w:pStyle w:val="TAC"/>
            </w:pPr>
            <w:r w:rsidRPr="00E80F49">
              <w:t>n77 (HD2)</w:t>
            </w:r>
            <w:r>
              <w:t>, n66(IMD2), n66(IMD5)</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0D66BBE4" w14:textId="77777777" w:rsidR="00567782" w:rsidRPr="00E80F49" w:rsidRDefault="00567782" w:rsidP="00567782">
            <w:pPr>
              <w:pStyle w:val="TAC"/>
            </w:pPr>
            <w:r>
              <w:t>HD, IMD</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3942C344" w14:textId="0E5B7F7D" w:rsidR="00567782" w:rsidRPr="00E80F49" w:rsidRDefault="00567782" w:rsidP="00567782">
            <w:pPr>
              <w:pStyle w:val="TAC"/>
              <w:rPr>
                <w:rFonts w:eastAsia="SimSun"/>
                <w:lang w:eastAsia="zh-CN"/>
              </w:rPr>
            </w:pPr>
            <w:r w:rsidRPr="00BA79A7">
              <w:rPr>
                <w:rFonts w:eastAsia="SimSun"/>
                <w:lang w:eastAsia="zh-CN"/>
              </w:rPr>
              <w:t>RAN5#99</w:t>
            </w:r>
          </w:p>
        </w:tc>
      </w:tr>
      <w:tr w:rsidR="00567782" w:rsidRPr="00E80F49" w14:paraId="3C5301FD"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vAlign w:val="center"/>
          </w:tcPr>
          <w:p w14:paraId="219C996A" w14:textId="5048C1F9" w:rsidR="00567782" w:rsidRPr="00E80F49" w:rsidRDefault="00567782" w:rsidP="00567782">
            <w:pPr>
              <w:pStyle w:val="TAC"/>
              <w:rPr>
                <w:rFonts w:eastAsia="SimSun"/>
              </w:rPr>
            </w:pPr>
            <w:r w:rsidRPr="00E80F49">
              <w:rPr>
                <w:rFonts w:eastAsia="SimSun"/>
              </w:rPr>
              <w:t>CA_</w:t>
            </w:r>
            <w:r>
              <w:rPr>
                <w:rFonts w:eastAsia="SimSun"/>
                <w:lang w:eastAsia="zh-CN"/>
              </w:rPr>
              <w:t>n66A-n77</w:t>
            </w:r>
            <w:r w:rsidRPr="00E80F49">
              <w:rPr>
                <w:rFonts w:eastAsia="SimSun"/>
                <w:lang w:eastAsia="zh-CN"/>
              </w:rPr>
              <w:t>A</w:t>
            </w:r>
            <w:r>
              <w:rPr>
                <w:rFonts w:eastAsia="SimSun"/>
                <w:lang w:eastAsia="zh-CN"/>
              </w:rPr>
              <w:t xml:space="preserve"> PC2</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0FB64270" w14:textId="738E208F" w:rsidR="00567782" w:rsidRPr="00E80F49" w:rsidRDefault="00567782" w:rsidP="00567782">
            <w:pPr>
              <w:pStyle w:val="TAC"/>
            </w:pPr>
            <w:r w:rsidRPr="000E0534">
              <w:t>n77 (HD2),</w:t>
            </w:r>
            <w:r>
              <w:t xml:space="preserve"> n66(IMD2), n66(IMD5), n66(CBI)</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5E1F8EBD" w14:textId="2E83F3C7" w:rsidR="00567782" w:rsidRDefault="00567782" w:rsidP="00567782">
            <w:pPr>
              <w:pStyle w:val="TAC"/>
            </w:pPr>
            <w:r>
              <w:t>HD, IMD, CBI</w:t>
            </w:r>
          </w:p>
        </w:tc>
        <w:tc>
          <w:tcPr>
            <w:tcW w:w="1855" w:type="dxa"/>
            <w:gridSpan w:val="2"/>
            <w:tcBorders>
              <w:top w:val="single" w:sz="4" w:space="0" w:color="auto"/>
              <w:left w:val="single" w:sz="4" w:space="0" w:color="auto"/>
              <w:bottom w:val="single" w:sz="4" w:space="0" w:color="auto"/>
              <w:right w:val="single" w:sz="4" w:space="0" w:color="auto"/>
            </w:tcBorders>
            <w:vAlign w:val="center"/>
          </w:tcPr>
          <w:p w14:paraId="7BB3D082" w14:textId="5622F892" w:rsidR="00567782" w:rsidDel="00BA79A7" w:rsidRDefault="00567782" w:rsidP="00567782">
            <w:pPr>
              <w:pStyle w:val="TAC"/>
              <w:rPr>
                <w:rFonts w:eastAsia="SimSun"/>
                <w:lang w:eastAsia="zh-CN"/>
              </w:rPr>
            </w:pPr>
            <w:r>
              <w:rPr>
                <w:rFonts w:eastAsia="SimSun"/>
                <w:lang w:eastAsia="zh-CN"/>
              </w:rPr>
              <w:t>RAN5#99</w:t>
            </w:r>
          </w:p>
        </w:tc>
      </w:tr>
      <w:tr w:rsidR="00567782" w:rsidRPr="00E80F49" w14:paraId="2E865ADB" w14:textId="77777777" w:rsidTr="00822785">
        <w:trPr>
          <w:gridAfter w:val="1"/>
          <w:wAfter w:w="131" w:type="dxa"/>
          <w:jc w:val="center"/>
        </w:trPr>
        <w:tc>
          <w:tcPr>
            <w:tcW w:w="3176"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567782" w:rsidRPr="00E80F49" w:rsidRDefault="00567782" w:rsidP="00567782">
            <w:pPr>
              <w:pStyle w:val="TAC"/>
              <w:rPr>
                <w:rFonts w:eastAsia="SimSun"/>
                <w:lang w:eastAsia="sv-SE"/>
              </w:rPr>
            </w:pPr>
            <w:r w:rsidRPr="00E80F49">
              <w:rPr>
                <w:rFonts w:eastAsia="SimSun"/>
              </w:rPr>
              <w:t>CA_</w:t>
            </w:r>
            <w:r w:rsidRPr="00E80F49">
              <w:t>n70A-n71A</w:t>
            </w:r>
          </w:p>
        </w:tc>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567782" w:rsidRPr="00E80F49" w:rsidRDefault="00567782" w:rsidP="00567782">
            <w:pPr>
              <w:pStyle w:val="TAC"/>
            </w:pPr>
            <w:r w:rsidRPr="00E80F49">
              <w:t>n70 (HD3), n70 (IMD4)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567782" w:rsidRPr="00E80F49" w:rsidRDefault="00567782" w:rsidP="00567782">
            <w:pPr>
              <w:pStyle w:val="TAC"/>
            </w:pPr>
            <w:r w:rsidRPr="00E80F49">
              <w:t>HD, IMD</w:t>
            </w:r>
          </w:p>
        </w:tc>
        <w:tc>
          <w:tcPr>
            <w:tcW w:w="1856"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567782" w:rsidRPr="00E80F49" w:rsidRDefault="00567782" w:rsidP="00567782">
            <w:pPr>
              <w:pStyle w:val="TAC"/>
              <w:rPr>
                <w:rFonts w:eastAsia="SimSun"/>
                <w:lang w:eastAsia="zh-CN"/>
              </w:rPr>
            </w:pPr>
            <w:r w:rsidRPr="00E80F49">
              <w:rPr>
                <w:rFonts w:eastAsia="SimSun"/>
                <w:lang w:eastAsia="zh-CN"/>
              </w:rPr>
              <w:t>RAN5#85</w:t>
            </w:r>
          </w:p>
        </w:tc>
      </w:tr>
      <w:tr w:rsidR="00567782" w:rsidRPr="008D5211" w14:paraId="1841D3FF" w14:textId="77777777" w:rsidTr="00822785">
        <w:trPr>
          <w:gridBefore w:val="1"/>
          <w:wBefore w:w="61" w:type="dxa"/>
          <w:jc w:val="center"/>
        </w:trPr>
        <w:tc>
          <w:tcPr>
            <w:tcW w:w="3182" w:type="dxa"/>
            <w:gridSpan w:val="2"/>
            <w:tcBorders>
              <w:top w:val="single" w:sz="4" w:space="0" w:color="auto"/>
              <w:left w:val="single" w:sz="4" w:space="0" w:color="auto"/>
              <w:bottom w:val="single" w:sz="4" w:space="0" w:color="auto"/>
              <w:right w:val="single" w:sz="4" w:space="0" w:color="auto"/>
            </w:tcBorders>
          </w:tcPr>
          <w:p w14:paraId="1BB1D3A1" w14:textId="77777777" w:rsidR="00567782" w:rsidRPr="008D5211" w:rsidRDefault="00567782" w:rsidP="00567782">
            <w:pPr>
              <w:pStyle w:val="TAC"/>
              <w:rPr>
                <w:rFonts w:eastAsia="SimSun"/>
              </w:rPr>
            </w:pPr>
            <w:r w:rsidRPr="008D5211">
              <w:rPr>
                <w:rFonts w:eastAsia="SimSun"/>
              </w:rPr>
              <w:t>CA_</w:t>
            </w:r>
            <w:r w:rsidRPr="008D5211">
              <w:rPr>
                <w:rFonts w:eastAsia="SimSun"/>
                <w:lang w:eastAsia="zh-CN"/>
              </w:rPr>
              <w:t>n71A-n77A</w:t>
            </w:r>
          </w:p>
        </w:tc>
        <w:tc>
          <w:tcPr>
            <w:tcW w:w="3287" w:type="dxa"/>
            <w:gridSpan w:val="2"/>
            <w:tcBorders>
              <w:top w:val="single" w:sz="4" w:space="0" w:color="auto"/>
              <w:left w:val="single" w:sz="4" w:space="0" w:color="auto"/>
              <w:bottom w:val="single" w:sz="4" w:space="0" w:color="auto"/>
              <w:right w:val="single" w:sz="4" w:space="0" w:color="auto"/>
            </w:tcBorders>
            <w:vAlign w:val="center"/>
          </w:tcPr>
          <w:p w14:paraId="10108A54" w14:textId="77777777" w:rsidR="00567782" w:rsidRPr="008D5211" w:rsidRDefault="00567782" w:rsidP="00567782">
            <w:pPr>
              <w:pStyle w:val="TAC"/>
            </w:pPr>
            <w:r w:rsidRPr="008D5211">
              <w:t>n71 (IMD5)</w:t>
            </w:r>
          </w:p>
        </w:tc>
        <w:tc>
          <w:tcPr>
            <w:tcW w:w="1814" w:type="dxa"/>
            <w:gridSpan w:val="2"/>
            <w:tcBorders>
              <w:top w:val="single" w:sz="4" w:space="0" w:color="auto"/>
              <w:left w:val="single" w:sz="4" w:space="0" w:color="auto"/>
              <w:bottom w:val="single" w:sz="4" w:space="0" w:color="auto"/>
              <w:right w:val="single" w:sz="4" w:space="0" w:color="auto"/>
            </w:tcBorders>
          </w:tcPr>
          <w:p w14:paraId="65976CE3" w14:textId="77777777" w:rsidR="00567782" w:rsidRPr="008D5211" w:rsidRDefault="00567782" w:rsidP="00567782">
            <w:pPr>
              <w:pStyle w:val="TAC"/>
            </w:pPr>
            <w:r w:rsidRPr="008D5211">
              <w:t>IMD</w:t>
            </w:r>
          </w:p>
        </w:tc>
        <w:tc>
          <w:tcPr>
            <w:tcW w:w="1855" w:type="dxa"/>
            <w:gridSpan w:val="2"/>
            <w:tcBorders>
              <w:top w:val="single" w:sz="4" w:space="0" w:color="auto"/>
              <w:left w:val="single" w:sz="4" w:space="0" w:color="auto"/>
              <w:bottom w:val="single" w:sz="4" w:space="0" w:color="auto"/>
              <w:right w:val="single" w:sz="4" w:space="0" w:color="auto"/>
            </w:tcBorders>
          </w:tcPr>
          <w:p w14:paraId="7D393F64" w14:textId="77777777" w:rsidR="00567782" w:rsidRPr="008D5211" w:rsidRDefault="00567782" w:rsidP="00567782">
            <w:pPr>
              <w:pStyle w:val="TAC"/>
              <w:rPr>
                <w:rFonts w:eastAsia="SimSun"/>
                <w:lang w:eastAsia="zh-CN"/>
              </w:rPr>
            </w:pPr>
            <w:r w:rsidRPr="008D5211">
              <w:rPr>
                <w:rFonts w:eastAsia="SimSun"/>
                <w:lang w:eastAsia="zh-CN"/>
              </w:rPr>
              <w:t>RAN5#97-e</w:t>
            </w:r>
          </w:p>
        </w:tc>
      </w:tr>
      <w:tr w:rsidR="00567782" w:rsidRPr="00E80F49" w14:paraId="007382EF" w14:textId="77777777" w:rsidTr="00822785">
        <w:trPr>
          <w:gridAfter w:val="1"/>
          <w:wAfter w:w="131" w:type="dxa"/>
          <w:jc w:val="center"/>
        </w:trPr>
        <w:tc>
          <w:tcPr>
            <w:tcW w:w="10129"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567782" w:rsidRPr="00E80F49" w:rsidRDefault="00567782" w:rsidP="00567782">
            <w:pPr>
              <w:pStyle w:val="TAN"/>
              <w:rPr>
                <w:lang w:eastAsia="sv-SE"/>
              </w:rPr>
            </w:pPr>
            <w:r w:rsidRPr="00E80F49">
              <w:t>NOTE 1:</w:t>
            </w:r>
            <w:r w:rsidRPr="00E80F49">
              <w:tab/>
              <w:t>Notations used</w:t>
            </w:r>
          </w:p>
          <w:p w14:paraId="1E015AE1" w14:textId="77777777" w:rsidR="00567782" w:rsidRPr="00E80F49" w:rsidRDefault="00567782" w:rsidP="00567782">
            <w:pPr>
              <w:pStyle w:val="TAN"/>
            </w:pPr>
            <w:r w:rsidRPr="00E80F49">
              <w:t>NE: Non-exception as defined in TS 38.101-1 [5], meaning single carrier NR requirements apply.</w:t>
            </w:r>
          </w:p>
          <w:p w14:paraId="3508259B" w14:textId="77777777" w:rsidR="00567782" w:rsidRPr="00E80F49" w:rsidRDefault="00567782" w:rsidP="00567782">
            <w:pPr>
              <w:pStyle w:val="TAN"/>
            </w:pPr>
            <w:r w:rsidRPr="00E80F49">
              <w:t>HD: UL Harmonic Distortion, as defined in TS 38.101-1 [5], 7.3A.4</w:t>
            </w:r>
          </w:p>
          <w:p w14:paraId="14978A2C" w14:textId="77777777" w:rsidR="00567782" w:rsidRPr="00E80F49" w:rsidRDefault="00567782" w:rsidP="00567782">
            <w:pPr>
              <w:pStyle w:val="TAN"/>
            </w:pPr>
            <w:r w:rsidRPr="00E80F49">
              <w:t>HM: RX Harmonic Mixing, as defined in TS 38.101-1 [5], 7.3A.4</w:t>
            </w:r>
          </w:p>
          <w:p w14:paraId="149C6BD1" w14:textId="77777777" w:rsidR="00567782" w:rsidRPr="00E80F49" w:rsidRDefault="00567782" w:rsidP="00567782">
            <w:pPr>
              <w:pStyle w:val="TAN"/>
            </w:pPr>
            <w:r w:rsidRPr="00E80F49">
              <w:t>IMD: Intermodulation Distortion, as defined in TS 38.101-1 [5], 7.3A.5</w:t>
            </w:r>
          </w:p>
          <w:p w14:paraId="487D6A0E" w14:textId="77777777" w:rsidR="00567782" w:rsidRPr="00E80F49" w:rsidRDefault="00567782" w:rsidP="00567782">
            <w:pPr>
              <w:pStyle w:val="TAN"/>
            </w:pPr>
            <w:r w:rsidRPr="00E80F49">
              <w:t>CBI: Cross Band Isolation, as defined in TS 38.101-1 [5], 7.3A.6</w:t>
            </w:r>
          </w:p>
          <w:p w14:paraId="0601A17B" w14:textId="77777777" w:rsidR="00567782" w:rsidRDefault="00567782" w:rsidP="00567782">
            <w:pPr>
              <w:pStyle w:val="TAN"/>
            </w:pPr>
            <w:r w:rsidRPr="00E80F49">
              <w:t>NOTE 2: Exception for this band is tested with two carrier case</w:t>
            </w:r>
            <w:r>
              <w:t>.</w:t>
            </w:r>
          </w:p>
          <w:p w14:paraId="4FE0DC62" w14:textId="079CAEC0" w:rsidR="00567782" w:rsidRPr="00E80F49" w:rsidRDefault="00567782" w:rsidP="00567782">
            <w:pPr>
              <w:pStyle w:val="TAN"/>
            </w:pPr>
            <w:r>
              <w:t>NOTE 3: Only single uplink analysed. IMD exception not yet covered.</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t>Table 4.1.3.1-3: Reference Sensitivity test cases per CA configuration (three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
        <w:gridCol w:w="3171"/>
        <w:gridCol w:w="62"/>
        <w:gridCol w:w="3315"/>
        <w:gridCol w:w="62"/>
        <w:gridCol w:w="1773"/>
        <w:gridCol w:w="62"/>
        <w:gridCol w:w="1633"/>
        <w:gridCol w:w="124"/>
      </w:tblGrid>
      <w:tr w:rsidR="00E638D8" w:rsidRPr="00E80F49" w14:paraId="134CFC4B"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567782" w:rsidRPr="00E80F49" w14:paraId="4D391AAE"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567782" w:rsidRDefault="00567782" w:rsidP="00567782">
            <w:pPr>
              <w:pStyle w:val="TAH"/>
              <w:rPr>
                <w:b w:val="0"/>
              </w:rPr>
            </w:pPr>
            <w:r>
              <w:rPr>
                <w:b w:val="0"/>
              </w:rPr>
              <w:t>CA_n2A-n5A-n48A</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567782" w:rsidRDefault="00567782" w:rsidP="00567782">
            <w:pPr>
              <w:pStyle w:val="TAH"/>
              <w:rPr>
                <w:b w:val="0"/>
              </w:rPr>
            </w:pPr>
            <w:r>
              <w:rPr>
                <w:b w:val="0"/>
              </w:rPr>
              <w:t>n2(IMD3), n48(IMD3)</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567782" w:rsidRPr="0028136D" w:rsidRDefault="00567782" w:rsidP="00567782">
            <w:pPr>
              <w:pStyle w:val="TAH"/>
              <w:rPr>
                <w:b w:val="0"/>
              </w:rPr>
            </w:pPr>
            <w:r w:rsidRPr="00CE0EAB">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567782" w:rsidRPr="00494D88" w:rsidRDefault="00567782" w:rsidP="00567782">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67782" w:rsidRPr="00E80F49" w14:paraId="4B3CA57C"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567782" w:rsidRDefault="00567782" w:rsidP="00567782">
            <w:pPr>
              <w:pStyle w:val="TAH"/>
              <w:rPr>
                <w:b w:val="0"/>
              </w:rPr>
            </w:pPr>
            <w:r>
              <w:rPr>
                <w:b w:val="0"/>
              </w:rPr>
              <w:t>CA_n2A-n5A-n77A</w:t>
            </w:r>
            <w:r w:rsidRPr="0028136D">
              <w:rPr>
                <w:b w:val="0"/>
              </w:rPr>
              <w:t xml:space="preserve"> </w:t>
            </w:r>
            <w:r w:rsidRPr="00FC495E">
              <w:rPr>
                <w:b w:val="0"/>
              </w:rPr>
              <w:t>PC3</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567782" w:rsidRDefault="00567782" w:rsidP="00567782">
            <w:pPr>
              <w:pStyle w:val="TAH"/>
              <w:rPr>
                <w:b w:val="0"/>
              </w:rPr>
            </w:pPr>
            <w:r>
              <w:rPr>
                <w:b w:val="0"/>
              </w:rPr>
              <w:t>n2(IMD3), n</w:t>
            </w:r>
            <w:r w:rsidRPr="0028136D">
              <w:rPr>
                <w:b w:val="0"/>
              </w:rPr>
              <w:t>5 (IMD5)</w:t>
            </w:r>
            <w:r>
              <w:rPr>
                <w:b w:val="0"/>
              </w:rPr>
              <w:t>, n77(IMD3)</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567782" w:rsidRPr="0028136D" w:rsidRDefault="00567782" w:rsidP="00567782">
            <w:pPr>
              <w:pStyle w:val="TAH"/>
              <w:rPr>
                <w:b w:val="0"/>
              </w:rPr>
            </w:pPr>
            <w:r w:rsidRPr="0028136D">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567782" w:rsidRPr="00494D88" w:rsidRDefault="00567782" w:rsidP="00567782">
            <w:pPr>
              <w:pStyle w:val="TAH"/>
              <w:rPr>
                <w:rFonts w:eastAsia="SimSun"/>
                <w:b w:val="0"/>
                <w:lang w:eastAsia="zh-CN"/>
              </w:rPr>
            </w:pPr>
            <w:r w:rsidRPr="00494D88">
              <w:rPr>
                <w:rFonts w:eastAsia="SimSun"/>
                <w:b w:val="0"/>
                <w:lang w:eastAsia="zh-CN"/>
              </w:rPr>
              <w:t>RAN5#98</w:t>
            </w:r>
          </w:p>
        </w:tc>
      </w:tr>
      <w:tr w:rsidR="00567782" w:rsidRPr="00E80F49" w14:paraId="5D1A255C"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567782" w:rsidRDefault="00567782" w:rsidP="00567782">
            <w:pPr>
              <w:pStyle w:val="TAH"/>
              <w:rPr>
                <w:b w:val="0"/>
              </w:rPr>
            </w:pPr>
            <w:r>
              <w:rPr>
                <w:b w:val="0"/>
              </w:rPr>
              <w:t>CA_n2A-n5A-n77A</w:t>
            </w:r>
            <w:r w:rsidRPr="0028136D">
              <w:rPr>
                <w:b w:val="0"/>
              </w:rPr>
              <w:t xml:space="preserve"> </w:t>
            </w:r>
            <w:r>
              <w:rPr>
                <w:b w:val="0"/>
              </w:rPr>
              <w:t>PC2</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567782" w:rsidRDefault="00567782" w:rsidP="00567782">
            <w:pPr>
              <w:pStyle w:val="TAH"/>
              <w:rPr>
                <w:b w:val="0"/>
              </w:rPr>
            </w:pPr>
            <w:r>
              <w:rPr>
                <w:b w:val="0"/>
              </w:rPr>
              <w:t>n2(IMD3), n</w:t>
            </w:r>
            <w:r w:rsidRPr="0028136D">
              <w:rPr>
                <w:b w:val="0"/>
              </w:rPr>
              <w:t>5 (IMD5)</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567782" w:rsidRPr="0028136D" w:rsidRDefault="00567782" w:rsidP="00567782">
            <w:pPr>
              <w:pStyle w:val="TAH"/>
              <w:rPr>
                <w:b w:val="0"/>
              </w:rPr>
            </w:pPr>
            <w:r w:rsidRPr="0028136D">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567782" w:rsidRPr="00494D88" w:rsidRDefault="00567782" w:rsidP="00567782">
            <w:pPr>
              <w:pStyle w:val="TAH"/>
              <w:rPr>
                <w:rFonts w:eastAsia="SimSun"/>
                <w:b w:val="0"/>
                <w:lang w:eastAsia="zh-CN"/>
              </w:rPr>
            </w:pPr>
            <w:r>
              <w:rPr>
                <w:rFonts w:eastAsia="SimSun"/>
                <w:b w:val="0"/>
                <w:lang w:eastAsia="zh-CN"/>
              </w:rPr>
              <w:t>RAN5#100</w:t>
            </w:r>
          </w:p>
        </w:tc>
      </w:tr>
      <w:tr w:rsidR="00567782" w:rsidRPr="00E80F49" w14:paraId="400A4313"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567782" w:rsidRDefault="00567782" w:rsidP="00567782">
            <w:pPr>
              <w:pStyle w:val="TAH"/>
              <w:rPr>
                <w:b w:val="0"/>
              </w:rPr>
            </w:pPr>
            <w:r>
              <w:rPr>
                <w:b w:val="0"/>
              </w:rPr>
              <w:t>CA_n2A-n48A-n66A</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567782" w:rsidRDefault="00567782" w:rsidP="00567782">
            <w:pPr>
              <w:pStyle w:val="TAH"/>
              <w:rPr>
                <w:b w:val="0"/>
              </w:rPr>
            </w:pPr>
            <w:r>
              <w:rPr>
                <w:b w:val="0"/>
              </w:rPr>
              <w:t>n48(IMD2), n66 (IMD4</w:t>
            </w:r>
            <w:r w:rsidRPr="0028136D">
              <w:rPr>
                <w:b w:val="0"/>
              </w:rPr>
              <w:t>)</w:t>
            </w:r>
            <w:r>
              <w:rPr>
                <w:b w:val="0"/>
              </w:rPr>
              <w:t>, n2(IMD2)</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567782" w:rsidRPr="0028136D" w:rsidRDefault="00567782" w:rsidP="00567782">
            <w:pPr>
              <w:pStyle w:val="TAH"/>
              <w:rPr>
                <w:b w:val="0"/>
              </w:rPr>
            </w:pPr>
            <w:r>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567782" w:rsidRPr="00494D88" w:rsidRDefault="00567782" w:rsidP="00567782">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67782" w:rsidRPr="00E80F49" w14:paraId="68F9EDE3"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16AD3D00" w:rsidR="00567782" w:rsidRDefault="00567782" w:rsidP="00567782">
            <w:pPr>
              <w:pStyle w:val="TAH"/>
              <w:rPr>
                <w:b w:val="0"/>
              </w:rPr>
            </w:pPr>
            <w:r>
              <w:rPr>
                <w:b w:val="0"/>
              </w:rPr>
              <w:t>CA_n2A-n48A-n77A</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567782" w:rsidRDefault="00567782" w:rsidP="00567782">
            <w:pPr>
              <w:pStyle w:val="TAH"/>
              <w:rPr>
                <w:b w:val="0"/>
              </w:rPr>
            </w:pPr>
            <w:r>
              <w:rPr>
                <w:b w:val="0"/>
              </w:rPr>
              <w:t>-</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567782" w:rsidRPr="0028136D" w:rsidRDefault="00567782" w:rsidP="00567782">
            <w:pPr>
              <w:pStyle w:val="TAH"/>
              <w:rPr>
                <w:b w:val="0"/>
              </w:rPr>
            </w:pPr>
            <w:r>
              <w:rPr>
                <w:b w:val="0"/>
              </w:rPr>
              <w:t>NE</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567782" w:rsidRPr="00494D88" w:rsidRDefault="00567782" w:rsidP="00567782">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67782" w:rsidRPr="00E80F49" w14:paraId="708A4821"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567782" w:rsidRDefault="00567782" w:rsidP="00567782">
            <w:pPr>
              <w:pStyle w:val="TAH"/>
              <w:rPr>
                <w:b w:val="0"/>
              </w:rPr>
            </w:pPr>
            <w:r>
              <w:rPr>
                <w:b w:val="0"/>
              </w:rPr>
              <w:t>CA_</w:t>
            </w:r>
            <w:r w:rsidRPr="0028136D">
              <w:rPr>
                <w:b w:val="0"/>
              </w:rPr>
              <w:t>n2A-n66A-n77A</w:t>
            </w:r>
            <w:r w:rsidRPr="00FC495E">
              <w:rPr>
                <w:b w:val="0"/>
              </w:rPr>
              <w:t xml:space="preserve"> PC3</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567782" w:rsidRDefault="00567782" w:rsidP="00567782">
            <w:pPr>
              <w:pStyle w:val="TAH"/>
              <w:rPr>
                <w:b w:val="0"/>
              </w:rPr>
            </w:pPr>
            <w:r>
              <w:rPr>
                <w:b w:val="0"/>
              </w:rPr>
              <w:t>n2(IMD2, IMD4, IMD5), n66 (IMD2, IMD4, IMD5</w:t>
            </w:r>
            <w:r w:rsidRPr="0028136D">
              <w:rPr>
                <w:b w:val="0"/>
              </w:rPr>
              <w:t>)</w:t>
            </w:r>
            <w:r>
              <w:rPr>
                <w:b w:val="0"/>
              </w:rPr>
              <w:t>, n77(IMD2, IMD4)</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567782" w:rsidRPr="0028136D" w:rsidRDefault="00567782" w:rsidP="00567782">
            <w:pPr>
              <w:pStyle w:val="TAH"/>
              <w:rPr>
                <w:b w:val="0"/>
              </w:rPr>
            </w:pPr>
            <w:r w:rsidRPr="0028136D">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567782" w:rsidRPr="00494D88" w:rsidRDefault="00567782" w:rsidP="00567782">
            <w:pPr>
              <w:pStyle w:val="TAH"/>
              <w:rPr>
                <w:rFonts w:eastAsia="SimSun"/>
                <w:b w:val="0"/>
                <w:lang w:eastAsia="zh-CN"/>
              </w:rPr>
            </w:pPr>
            <w:r w:rsidRPr="00494D88">
              <w:rPr>
                <w:rFonts w:eastAsia="SimSun"/>
                <w:b w:val="0"/>
                <w:lang w:eastAsia="zh-CN"/>
              </w:rPr>
              <w:t>RAN5#98</w:t>
            </w:r>
          </w:p>
        </w:tc>
      </w:tr>
      <w:tr w:rsidR="00567782" w:rsidRPr="00E80F49" w14:paraId="1292BFA5"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567782" w:rsidRDefault="00567782" w:rsidP="00567782">
            <w:pPr>
              <w:pStyle w:val="TAH"/>
              <w:rPr>
                <w:b w:val="0"/>
              </w:rPr>
            </w:pPr>
            <w:r>
              <w:rPr>
                <w:b w:val="0"/>
              </w:rPr>
              <w:t>CA_</w:t>
            </w:r>
            <w:r w:rsidRPr="0028136D">
              <w:rPr>
                <w:b w:val="0"/>
              </w:rPr>
              <w:t>n2A-n66A-n77A</w:t>
            </w:r>
            <w:r>
              <w:rPr>
                <w:b w:val="0"/>
              </w:rPr>
              <w:t xml:space="preserve"> PC2</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567782" w:rsidRDefault="00567782" w:rsidP="00567782">
            <w:pPr>
              <w:pStyle w:val="TAH"/>
              <w:rPr>
                <w:b w:val="0"/>
              </w:rPr>
            </w:pPr>
            <w:r>
              <w:rPr>
                <w:b w:val="0"/>
              </w:rPr>
              <w:t>n2(IMD2), n66 (IMD2</w:t>
            </w:r>
            <w:r w:rsidRPr="0028136D">
              <w:rPr>
                <w:b w:val="0"/>
              </w:rPr>
              <w:t>)</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567782" w:rsidRPr="0028136D" w:rsidRDefault="00567782" w:rsidP="00567782">
            <w:pPr>
              <w:pStyle w:val="TAH"/>
              <w:rPr>
                <w:b w:val="0"/>
              </w:rPr>
            </w:pPr>
            <w:r w:rsidRPr="0028136D">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567782" w:rsidRPr="00494D88" w:rsidRDefault="00567782" w:rsidP="00567782">
            <w:pPr>
              <w:pStyle w:val="TAH"/>
              <w:rPr>
                <w:rFonts w:eastAsia="SimSun"/>
                <w:b w:val="0"/>
                <w:lang w:eastAsia="zh-CN"/>
              </w:rPr>
            </w:pPr>
            <w:r>
              <w:rPr>
                <w:rFonts w:eastAsia="SimSun"/>
                <w:b w:val="0"/>
                <w:lang w:eastAsia="zh-CN"/>
              </w:rPr>
              <w:t>RAN5#100</w:t>
            </w:r>
          </w:p>
        </w:tc>
      </w:tr>
      <w:tr w:rsidR="00567782" w:rsidRPr="00E80F49" w14:paraId="0158737B"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567782" w:rsidRDefault="00567782" w:rsidP="00567782">
            <w:pPr>
              <w:pStyle w:val="TAH"/>
              <w:rPr>
                <w:b w:val="0"/>
              </w:rPr>
            </w:pPr>
            <w:r>
              <w:rPr>
                <w:b w:val="0"/>
              </w:rPr>
              <w:t>CA_n5A-n48A-n66A</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567782" w:rsidRDefault="00567782" w:rsidP="00567782">
            <w:pPr>
              <w:pStyle w:val="TAH"/>
              <w:rPr>
                <w:b w:val="0"/>
              </w:rPr>
            </w:pPr>
            <w:r>
              <w:rPr>
                <w:b w:val="0"/>
              </w:rPr>
              <w:t>n48(IMD5)</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567782" w:rsidRPr="0028136D" w:rsidRDefault="00567782" w:rsidP="00567782">
            <w:pPr>
              <w:pStyle w:val="TAH"/>
              <w:rPr>
                <w:b w:val="0"/>
              </w:rPr>
            </w:pPr>
            <w:r>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567782" w:rsidRPr="00494D88" w:rsidRDefault="00567782" w:rsidP="00567782">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67782" w:rsidRPr="00E80F49" w14:paraId="55475351"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7D86CFA4" w:rsidR="00567782" w:rsidRDefault="00567782" w:rsidP="00567782">
            <w:pPr>
              <w:pStyle w:val="TAH"/>
              <w:rPr>
                <w:b w:val="0"/>
              </w:rPr>
            </w:pPr>
            <w:r>
              <w:rPr>
                <w:b w:val="0"/>
              </w:rPr>
              <w:t>CA_n5A-n48A-n77A</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567782" w:rsidRDefault="00567782" w:rsidP="00567782">
            <w:pPr>
              <w:pStyle w:val="TAH"/>
              <w:rPr>
                <w:b w:val="0"/>
              </w:rPr>
            </w:pPr>
            <w:r>
              <w:rPr>
                <w:b w:val="0"/>
              </w:rPr>
              <w:t>-</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567782" w:rsidRPr="0028136D" w:rsidRDefault="00567782" w:rsidP="00567782">
            <w:pPr>
              <w:pStyle w:val="TAH"/>
              <w:rPr>
                <w:b w:val="0"/>
              </w:rPr>
            </w:pPr>
            <w:r>
              <w:rPr>
                <w:b w:val="0"/>
              </w:rPr>
              <w:t>NE</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567782" w:rsidRPr="00494D88" w:rsidRDefault="00567782" w:rsidP="00567782">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67782" w:rsidRPr="00E80F49" w14:paraId="0E87D49A"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6B27AF1A" w:rsidR="00567782" w:rsidRDefault="00567782" w:rsidP="00567782">
            <w:pPr>
              <w:pStyle w:val="TAH"/>
              <w:rPr>
                <w:b w:val="0"/>
              </w:rPr>
            </w:pPr>
            <w:r>
              <w:rPr>
                <w:b w:val="0"/>
              </w:rPr>
              <w:t>CA_</w:t>
            </w:r>
            <w:r w:rsidRPr="0028136D">
              <w:rPr>
                <w:b w:val="0"/>
              </w:rPr>
              <w:t>n5A-n66A-n77A</w:t>
            </w:r>
            <w:r w:rsidRPr="00770384">
              <w:rPr>
                <w:b w:val="0"/>
              </w:rPr>
              <w:t xml:space="preserve"> PC3</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567782" w:rsidRDefault="00567782" w:rsidP="00567782">
            <w:pPr>
              <w:pStyle w:val="TAH"/>
              <w:rPr>
                <w:b w:val="0"/>
              </w:rPr>
            </w:pPr>
            <w:r>
              <w:rPr>
                <w:b w:val="0"/>
              </w:rPr>
              <w:t>n66 (IMD3</w:t>
            </w:r>
            <w:r w:rsidRPr="0028136D">
              <w:rPr>
                <w:b w:val="0"/>
              </w:rPr>
              <w:t>)</w:t>
            </w:r>
            <w:r>
              <w:rPr>
                <w:b w:val="0"/>
              </w:rPr>
              <w:t>, n77(IMD3, IMD4, IMD5)</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567782" w:rsidRPr="0028136D" w:rsidRDefault="00567782" w:rsidP="00567782">
            <w:pPr>
              <w:pStyle w:val="TAH"/>
              <w:rPr>
                <w:b w:val="0"/>
              </w:rPr>
            </w:pPr>
            <w:r w:rsidRPr="0028136D">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567782" w:rsidRPr="00494D88" w:rsidRDefault="00567782" w:rsidP="00567782">
            <w:pPr>
              <w:pStyle w:val="TAH"/>
              <w:rPr>
                <w:rFonts w:eastAsia="SimSun"/>
                <w:b w:val="0"/>
                <w:lang w:eastAsia="zh-CN"/>
              </w:rPr>
            </w:pPr>
            <w:r w:rsidRPr="00494D88">
              <w:rPr>
                <w:rFonts w:eastAsia="SimSun"/>
                <w:b w:val="0"/>
                <w:lang w:eastAsia="zh-CN"/>
              </w:rPr>
              <w:t>RAN5#98</w:t>
            </w:r>
          </w:p>
        </w:tc>
      </w:tr>
      <w:tr w:rsidR="00567782" w:rsidRPr="00E80F49" w14:paraId="0EF8BCB7"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EA7143" w14:textId="77777777" w:rsidR="00567782" w:rsidRDefault="00567782" w:rsidP="00567782">
            <w:pPr>
              <w:pStyle w:val="TAH"/>
              <w:rPr>
                <w:b w:val="0"/>
              </w:rPr>
            </w:pPr>
            <w:r>
              <w:rPr>
                <w:b w:val="0"/>
              </w:rPr>
              <w:t>CA_</w:t>
            </w:r>
            <w:r w:rsidRPr="0028136D">
              <w:rPr>
                <w:b w:val="0"/>
              </w:rPr>
              <w:t>n5A-n66A-n77A</w:t>
            </w:r>
            <w:r>
              <w:rPr>
                <w:b w:val="0"/>
              </w:rPr>
              <w:t xml:space="preserve"> PC3</w:t>
            </w:r>
          </w:p>
          <w:p w14:paraId="0C2085F9" w14:textId="61081119" w:rsidR="00567782" w:rsidRDefault="00567782" w:rsidP="00567782">
            <w:pPr>
              <w:pStyle w:val="TAH"/>
              <w:rPr>
                <w:b w:val="0"/>
              </w:rPr>
            </w:pPr>
            <w:r w:rsidRPr="00E60CBA">
              <w:rPr>
                <w:b w:val="0"/>
                <w:color w:val="FF0000"/>
              </w:rPr>
              <w:t>Editor's note: shall be PC2</w:t>
            </w:r>
          </w:p>
        </w:tc>
        <w:tc>
          <w:tcPr>
            <w:tcW w:w="337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567782" w:rsidRDefault="00567782" w:rsidP="00567782">
            <w:pPr>
              <w:pStyle w:val="TAH"/>
              <w:rPr>
                <w:b w:val="0"/>
              </w:rPr>
            </w:pPr>
            <w:r>
              <w:rPr>
                <w:b w:val="0"/>
              </w:rPr>
              <w:t>n66 (IMD3</w:t>
            </w:r>
            <w:r w:rsidRPr="0028136D">
              <w:rPr>
                <w:b w:val="0"/>
              </w:rPr>
              <w:t>)</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567782" w:rsidRPr="0028136D" w:rsidRDefault="00567782" w:rsidP="00567782">
            <w:pPr>
              <w:pStyle w:val="TAH"/>
              <w:rPr>
                <w:b w:val="0"/>
              </w:rPr>
            </w:pPr>
            <w:r w:rsidRPr="0028136D">
              <w:rPr>
                <w:b w:val="0"/>
              </w:rPr>
              <w:t>IMD</w:t>
            </w:r>
          </w:p>
        </w:tc>
        <w:tc>
          <w:tcPr>
            <w:tcW w:w="169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567782" w:rsidRPr="00494D88" w:rsidRDefault="00567782" w:rsidP="00567782">
            <w:pPr>
              <w:pStyle w:val="TAH"/>
              <w:rPr>
                <w:rFonts w:eastAsia="SimSun"/>
                <w:b w:val="0"/>
                <w:lang w:eastAsia="zh-CN"/>
              </w:rPr>
            </w:pPr>
            <w:r>
              <w:rPr>
                <w:rFonts w:eastAsia="SimSun"/>
                <w:b w:val="0"/>
                <w:lang w:eastAsia="zh-CN"/>
              </w:rPr>
              <w:t>RAN5#100</w:t>
            </w:r>
          </w:p>
        </w:tc>
      </w:tr>
      <w:tr w:rsidR="00567782" w:rsidRPr="00E80F49" w14:paraId="06D70325"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567782" w:rsidRPr="00E80F49" w:rsidRDefault="00567782" w:rsidP="00567782">
            <w:pPr>
              <w:pStyle w:val="TAC"/>
              <w:rPr>
                <w:color w:val="000000"/>
              </w:rPr>
            </w:pPr>
            <w:r w:rsidRPr="00E80F49">
              <w:rPr>
                <w:rFonts w:eastAsia="SimSun"/>
                <w:lang w:eastAsia="zh-CN"/>
              </w:rPr>
              <w:t>CA_n26A-n66A-n70A</w:t>
            </w:r>
          </w:p>
        </w:tc>
        <w:tc>
          <w:tcPr>
            <w:tcW w:w="3377"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567782" w:rsidRPr="00E80F49" w:rsidRDefault="00567782" w:rsidP="00567782">
            <w:pPr>
              <w:pStyle w:val="TAC"/>
            </w:pPr>
            <w:r w:rsidRPr="00E80F49">
              <w:sym w:font="Symbol" w:char="F02D"/>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567782" w:rsidRPr="00E80F49" w:rsidRDefault="00567782" w:rsidP="00567782">
            <w:pPr>
              <w:pStyle w:val="TAC"/>
            </w:pPr>
            <w:r w:rsidRPr="00E80F49">
              <w:t>NE</w:t>
            </w:r>
          </w:p>
        </w:tc>
        <w:tc>
          <w:tcPr>
            <w:tcW w:w="1695"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567782" w:rsidRPr="00E80F49" w:rsidRDefault="00567782" w:rsidP="00567782">
            <w:pPr>
              <w:pStyle w:val="TAC"/>
              <w:rPr>
                <w:color w:val="000000"/>
              </w:rPr>
            </w:pPr>
            <w:r w:rsidRPr="00E80F49">
              <w:rPr>
                <w:rFonts w:eastAsia="SimSun"/>
                <w:lang w:eastAsia="zh-CN"/>
              </w:rPr>
              <w:t>RAN5#94-e</w:t>
            </w:r>
          </w:p>
        </w:tc>
      </w:tr>
      <w:tr w:rsidR="00567782" w:rsidRPr="00AE4EAF" w14:paraId="524460FA"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vAlign w:val="center"/>
          </w:tcPr>
          <w:p w14:paraId="0848E650" w14:textId="77777777" w:rsidR="00567782" w:rsidRPr="00AE4EAF" w:rsidRDefault="00567782" w:rsidP="00567782">
            <w:pPr>
              <w:pStyle w:val="TAC"/>
              <w:rPr>
                <w:rFonts w:eastAsia="SimSun"/>
                <w:lang w:eastAsia="zh-CN"/>
              </w:rPr>
            </w:pPr>
            <w:r w:rsidRPr="00AE4EAF">
              <w:rPr>
                <w:rFonts w:eastAsia="SimSun"/>
                <w:lang w:eastAsia="zh-CN"/>
              </w:rPr>
              <w:t>CA_n26A-n66(2A)-n70A</w:t>
            </w:r>
          </w:p>
        </w:tc>
        <w:tc>
          <w:tcPr>
            <w:tcW w:w="3377" w:type="dxa"/>
            <w:gridSpan w:val="2"/>
            <w:tcBorders>
              <w:top w:val="single" w:sz="4" w:space="0" w:color="auto"/>
              <w:left w:val="single" w:sz="4" w:space="0" w:color="auto"/>
              <w:bottom w:val="single" w:sz="4" w:space="0" w:color="auto"/>
              <w:right w:val="single" w:sz="4" w:space="0" w:color="auto"/>
            </w:tcBorders>
            <w:vAlign w:val="center"/>
          </w:tcPr>
          <w:p w14:paraId="6FB84F18" w14:textId="77777777" w:rsidR="00567782" w:rsidRPr="00AE4EAF" w:rsidRDefault="00567782" w:rsidP="00567782">
            <w:pPr>
              <w:pStyle w:val="TAC"/>
            </w:pPr>
            <w:r w:rsidRPr="00AE4EAF">
              <w:sym w:font="Symbol" w:char="F02D"/>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CBF493A"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2168F324"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442872B5"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vAlign w:val="center"/>
          </w:tcPr>
          <w:p w14:paraId="01922287" w14:textId="72E2AFAB" w:rsidR="00567782" w:rsidRPr="00AE4EAF" w:rsidRDefault="00567782" w:rsidP="00567782">
            <w:pPr>
              <w:pStyle w:val="TAC"/>
              <w:rPr>
                <w:rFonts w:eastAsia="SimSun"/>
                <w:lang w:eastAsia="zh-CN"/>
              </w:rPr>
            </w:pPr>
            <w:r>
              <w:rPr>
                <w:rFonts w:hint="eastAsia"/>
              </w:rPr>
              <w:t>CA_n28A-n41A-n79A</w:t>
            </w:r>
          </w:p>
        </w:tc>
        <w:tc>
          <w:tcPr>
            <w:tcW w:w="3377" w:type="dxa"/>
            <w:gridSpan w:val="2"/>
            <w:tcBorders>
              <w:top w:val="single" w:sz="4" w:space="0" w:color="auto"/>
              <w:left w:val="single" w:sz="4" w:space="0" w:color="auto"/>
              <w:bottom w:val="single" w:sz="4" w:space="0" w:color="auto"/>
              <w:right w:val="single" w:sz="4" w:space="0" w:color="auto"/>
            </w:tcBorders>
            <w:vAlign w:val="center"/>
          </w:tcPr>
          <w:p w14:paraId="5E4345AB" w14:textId="7D7A150D" w:rsidR="00567782" w:rsidRPr="00AE4EAF" w:rsidRDefault="00567782" w:rsidP="00567782">
            <w:pPr>
              <w:pStyle w:val="TAC"/>
            </w:pPr>
            <w:r>
              <w:t>n2</w:t>
            </w:r>
            <w:r>
              <w:rPr>
                <w:rFonts w:eastAsia="SimSun" w:hint="eastAsia"/>
                <w:lang w:val="en-US" w:eastAsia="zh-CN"/>
              </w:rPr>
              <w:t>8</w:t>
            </w:r>
            <w:r>
              <w:t>(IMD3), n</w:t>
            </w:r>
            <w:r>
              <w:rPr>
                <w:rFonts w:eastAsia="SimSun" w:hint="eastAsia"/>
                <w:lang w:val="en-US" w:eastAsia="zh-CN"/>
              </w:rPr>
              <w:t>41</w:t>
            </w:r>
            <w:r>
              <w:t xml:space="preserve"> (IMD</w:t>
            </w:r>
            <w:r>
              <w:rPr>
                <w:rFonts w:eastAsia="SimSun" w:hint="eastAsia"/>
                <w:lang w:val="en-US" w:eastAsia="zh-CN"/>
              </w:rPr>
              <w:t>4</w:t>
            </w:r>
            <w:r>
              <w:t>), n7</w:t>
            </w:r>
            <w:r>
              <w:rPr>
                <w:rFonts w:eastAsia="SimSun" w:hint="eastAsia"/>
                <w:lang w:val="en-US" w:eastAsia="zh-CN"/>
              </w:rPr>
              <w:t>9</w:t>
            </w:r>
            <w:r>
              <w:t>(IMD3)</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5D4ACE7" w14:textId="4F867D25" w:rsidR="00567782" w:rsidRPr="00AE4EAF" w:rsidRDefault="00567782" w:rsidP="00567782">
            <w:pPr>
              <w:pStyle w:val="TAC"/>
            </w:pPr>
            <w:r>
              <w:t>IMD</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5AFA01EB" w14:textId="757BE428" w:rsidR="00567782" w:rsidRPr="00AE4EAF" w:rsidRDefault="00567782" w:rsidP="00567782">
            <w:pPr>
              <w:pStyle w:val="TAC"/>
              <w:rPr>
                <w:rFonts w:eastAsia="SimSun"/>
                <w:lang w:eastAsia="zh-CN"/>
              </w:rPr>
            </w:pPr>
            <w:r>
              <w:rPr>
                <w:rFonts w:eastAsia="SimSun"/>
                <w:lang w:eastAsia="zh-CN"/>
              </w:rPr>
              <w:t>RAN5#</w:t>
            </w:r>
            <w:r>
              <w:rPr>
                <w:rFonts w:eastAsia="SimSun" w:hint="eastAsia"/>
                <w:lang w:val="en-US" w:eastAsia="zh-CN"/>
              </w:rPr>
              <w:t>100</w:t>
            </w:r>
          </w:p>
        </w:tc>
      </w:tr>
      <w:tr w:rsidR="00567782" w:rsidRPr="00E80F49" w14:paraId="60303780"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vAlign w:val="center"/>
            <w:hideMark/>
          </w:tcPr>
          <w:p w14:paraId="01A05C37" w14:textId="77777777" w:rsidR="00567782" w:rsidRPr="00E80F49" w:rsidRDefault="00567782" w:rsidP="00567782">
            <w:pPr>
              <w:pStyle w:val="TAC"/>
            </w:pPr>
            <w:r w:rsidRPr="00E80F49">
              <w:rPr>
                <w:rFonts w:eastAsia="SimSun"/>
                <w:lang w:eastAsia="zh-CN"/>
              </w:rPr>
              <w:t>CA_n29A-n66A-n70A</w:t>
            </w:r>
          </w:p>
        </w:tc>
        <w:tc>
          <w:tcPr>
            <w:tcW w:w="3377" w:type="dxa"/>
            <w:gridSpan w:val="2"/>
            <w:tcBorders>
              <w:top w:val="single" w:sz="4" w:space="0" w:color="auto"/>
              <w:left w:val="single" w:sz="4" w:space="0" w:color="auto"/>
              <w:bottom w:val="single" w:sz="4" w:space="0" w:color="auto"/>
              <w:right w:val="single" w:sz="4" w:space="0" w:color="auto"/>
            </w:tcBorders>
            <w:vAlign w:val="center"/>
            <w:hideMark/>
          </w:tcPr>
          <w:p w14:paraId="7FFE5F2D" w14:textId="77777777" w:rsidR="00567782" w:rsidRPr="00E80F49" w:rsidRDefault="00567782" w:rsidP="00567782">
            <w:pPr>
              <w:pStyle w:val="TAC"/>
              <w:rPr>
                <w:lang w:eastAsia="ja-JP"/>
              </w:rPr>
            </w:pPr>
            <w:r w:rsidRPr="00E80F49">
              <w:sym w:font="Symbol" w:char="F02D"/>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C964033" w14:textId="77777777" w:rsidR="00567782" w:rsidRPr="00E80F49" w:rsidRDefault="00567782" w:rsidP="00567782">
            <w:pPr>
              <w:pStyle w:val="TAC"/>
              <w:rPr>
                <w:lang w:eastAsia="ja-JP"/>
              </w:rPr>
            </w:pPr>
            <w:r w:rsidRPr="00E80F49">
              <w:t>NE</w:t>
            </w:r>
          </w:p>
        </w:tc>
        <w:tc>
          <w:tcPr>
            <w:tcW w:w="1695" w:type="dxa"/>
            <w:gridSpan w:val="2"/>
            <w:tcBorders>
              <w:top w:val="single" w:sz="4" w:space="0" w:color="auto"/>
              <w:left w:val="single" w:sz="4" w:space="0" w:color="auto"/>
              <w:bottom w:val="single" w:sz="4" w:space="0" w:color="auto"/>
              <w:right w:val="single" w:sz="4" w:space="0" w:color="auto"/>
            </w:tcBorders>
            <w:vAlign w:val="center"/>
            <w:hideMark/>
          </w:tcPr>
          <w:p w14:paraId="0B29DDD7" w14:textId="77777777" w:rsidR="00567782" w:rsidRPr="00E80F49" w:rsidRDefault="00567782" w:rsidP="00567782">
            <w:pPr>
              <w:pStyle w:val="TAC"/>
              <w:rPr>
                <w:lang w:eastAsia="sv-SE"/>
              </w:rPr>
            </w:pPr>
            <w:r w:rsidRPr="00E80F49">
              <w:rPr>
                <w:rFonts w:eastAsia="SimSun"/>
                <w:lang w:eastAsia="zh-CN"/>
              </w:rPr>
              <w:t>RAN5#89-e</w:t>
            </w:r>
          </w:p>
        </w:tc>
      </w:tr>
      <w:tr w:rsidR="00567782" w:rsidRPr="00E80F49" w14:paraId="6BCA7B41"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vAlign w:val="center"/>
          </w:tcPr>
          <w:p w14:paraId="14C8A2C5" w14:textId="14192A0E" w:rsidR="00567782" w:rsidRPr="00E80F49" w:rsidRDefault="00567782" w:rsidP="00567782">
            <w:pPr>
              <w:pStyle w:val="TAC"/>
              <w:rPr>
                <w:rFonts w:eastAsia="SimSun"/>
                <w:lang w:eastAsia="zh-CN"/>
              </w:rPr>
            </w:pPr>
            <w:r w:rsidRPr="00E80F49">
              <w:rPr>
                <w:rFonts w:eastAsia="SimSun"/>
                <w:lang w:eastAsia="zh-CN"/>
              </w:rPr>
              <w:t>CA_n</w:t>
            </w:r>
            <w:r>
              <w:rPr>
                <w:rFonts w:eastAsia="SimSun"/>
                <w:lang w:eastAsia="zh-CN"/>
              </w:rPr>
              <w:t>41</w:t>
            </w:r>
            <w:r w:rsidRPr="00E80F49">
              <w:rPr>
                <w:rFonts w:eastAsia="SimSun"/>
                <w:lang w:eastAsia="zh-CN"/>
              </w:rPr>
              <w:t>A-n66A-n7</w:t>
            </w:r>
            <w:r>
              <w:rPr>
                <w:rFonts w:eastAsia="SimSun"/>
                <w:lang w:eastAsia="zh-CN"/>
              </w:rPr>
              <w:t>1</w:t>
            </w:r>
            <w:r w:rsidRPr="00E80F49">
              <w:rPr>
                <w:rFonts w:eastAsia="SimSun"/>
                <w:lang w:eastAsia="zh-CN"/>
              </w:rPr>
              <w:t>A</w:t>
            </w:r>
          </w:p>
        </w:tc>
        <w:tc>
          <w:tcPr>
            <w:tcW w:w="3377" w:type="dxa"/>
            <w:gridSpan w:val="2"/>
            <w:tcBorders>
              <w:top w:val="single" w:sz="4" w:space="0" w:color="auto"/>
              <w:left w:val="single" w:sz="4" w:space="0" w:color="auto"/>
              <w:bottom w:val="single" w:sz="4" w:space="0" w:color="auto"/>
              <w:right w:val="single" w:sz="4" w:space="0" w:color="auto"/>
            </w:tcBorders>
            <w:vAlign w:val="center"/>
          </w:tcPr>
          <w:p w14:paraId="701927F2" w14:textId="246F25B7" w:rsidR="00567782" w:rsidRPr="00E80F49" w:rsidRDefault="00567782" w:rsidP="00567782">
            <w:pPr>
              <w:pStyle w:val="TAC"/>
            </w:pPr>
            <w:r w:rsidRPr="00E80F49">
              <w:sym w:font="Symbol" w:char="F02D"/>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01E5A97" w14:textId="5706B406" w:rsidR="00567782" w:rsidRPr="00E80F49" w:rsidRDefault="00567782" w:rsidP="00567782">
            <w:pPr>
              <w:pStyle w:val="TAC"/>
            </w:pPr>
            <w:r w:rsidRPr="00E80F49">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77860714" w14:textId="5B397910" w:rsidR="00567782" w:rsidRPr="00E80F49" w:rsidRDefault="00567782" w:rsidP="00567782">
            <w:pPr>
              <w:pStyle w:val="TAC"/>
              <w:rPr>
                <w:rFonts w:eastAsia="SimSun"/>
                <w:lang w:eastAsia="zh-CN"/>
              </w:rPr>
            </w:pPr>
            <w:r w:rsidRPr="00E80F49">
              <w:rPr>
                <w:rFonts w:eastAsia="SimSun"/>
                <w:lang w:eastAsia="zh-CN"/>
              </w:rPr>
              <w:t>RAN5#</w:t>
            </w:r>
            <w:r>
              <w:rPr>
                <w:rFonts w:eastAsia="SimSun"/>
                <w:lang w:eastAsia="zh-CN"/>
              </w:rPr>
              <w:t>99</w:t>
            </w:r>
          </w:p>
        </w:tc>
      </w:tr>
      <w:tr w:rsidR="00567782" w:rsidRPr="00AE4EAF" w14:paraId="0AA5DE23"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56929F11" w14:textId="77777777" w:rsidR="00567782" w:rsidRPr="00AE4EAF" w:rsidRDefault="00567782" w:rsidP="00567782">
            <w:pPr>
              <w:pStyle w:val="TAC"/>
              <w:rPr>
                <w:rFonts w:eastAsia="SimSun"/>
                <w:lang w:eastAsia="zh-CN"/>
              </w:rPr>
            </w:pPr>
            <w:r w:rsidRPr="00AE4EAF">
              <w:t>CA_n48A-n66A-n71(2A)</w:t>
            </w:r>
          </w:p>
        </w:tc>
        <w:tc>
          <w:tcPr>
            <w:tcW w:w="3377" w:type="dxa"/>
            <w:gridSpan w:val="2"/>
            <w:tcBorders>
              <w:top w:val="single" w:sz="4" w:space="0" w:color="auto"/>
              <w:left w:val="single" w:sz="4" w:space="0" w:color="auto"/>
              <w:bottom w:val="single" w:sz="4" w:space="0" w:color="auto"/>
              <w:right w:val="single" w:sz="4" w:space="0" w:color="auto"/>
            </w:tcBorders>
          </w:tcPr>
          <w:p w14:paraId="51ED251E"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1B5D6DA"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080032B4"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5A524274"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1847A7C7" w14:textId="77777777" w:rsidR="00567782" w:rsidRPr="00AE4EAF" w:rsidRDefault="00567782" w:rsidP="00567782">
            <w:pPr>
              <w:pStyle w:val="TAC"/>
              <w:rPr>
                <w:rFonts w:eastAsia="SimSun"/>
                <w:lang w:eastAsia="zh-CN"/>
              </w:rPr>
            </w:pPr>
            <w:r w:rsidRPr="00AE4EAF">
              <w:t>CA_n48A-n66(2A)-n70A</w:t>
            </w:r>
          </w:p>
        </w:tc>
        <w:tc>
          <w:tcPr>
            <w:tcW w:w="3377" w:type="dxa"/>
            <w:gridSpan w:val="2"/>
            <w:tcBorders>
              <w:top w:val="single" w:sz="4" w:space="0" w:color="auto"/>
              <w:left w:val="single" w:sz="4" w:space="0" w:color="auto"/>
              <w:bottom w:val="single" w:sz="4" w:space="0" w:color="auto"/>
              <w:right w:val="single" w:sz="4" w:space="0" w:color="auto"/>
            </w:tcBorders>
          </w:tcPr>
          <w:p w14:paraId="0FFC4693"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C2C419A"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28DDA6BC"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45E1DF7D"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20CC32E9" w14:textId="77777777" w:rsidR="00567782" w:rsidRPr="00AE4EAF" w:rsidRDefault="00567782" w:rsidP="00567782">
            <w:pPr>
              <w:pStyle w:val="TAC"/>
              <w:rPr>
                <w:rFonts w:eastAsia="SimSun"/>
                <w:lang w:eastAsia="zh-CN"/>
              </w:rPr>
            </w:pPr>
            <w:r w:rsidRPr="00AE4EAF">
              <w:t>CA_n48A-n66(2A)-n71A</w:t>
            </w:r>
          </w:p>
        </w:tc>
        <w:tc>
          <w:tcPr>
            <w:tcW w:w="3377" w:type="dxa"/>
            <w:gridSpan w:val="2"/>
            <w:tcBorders>
              <w:top w:val="single" w:sz="4" w:space="0" w:color="auto"/>
              <w:left w:val="single" w:sz="4" w:space="0" w:color="auto"/>
              <w:bottom w:val="single" w:sz="4" w:space="0" w:color="auto"/>
              <w:right w:val="single" w:sz="4" w:space="0" w:color="auto"/>
            </w:tcBorders>
          </w:tcPr>
          <w:p w14:paraId="54C9D528"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E03486E"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3EFE8930"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64B6F8BE"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05478B37" w14:textId="77777777" w:rsidR="00567782" w:rsidRPr="00AE4EAF" w:rsidRDefault="00567782" w:rsidP="00567782">
            <w:pPr>
              <w:pStyle w:val="TAC"/>
              <w:rPr>
                <w:rFonts w:eastAsia="SimSun"/>
                <w:lang w:eastAsia="zh-CN"/>
              </w:rPr>
            </w:pPr>
            <w:r w:rsidRPr="00AE4EAF">
              <w:t>CA_n48A-n70A-n71(2A)</w:t>
            </w:r>
          </w:p>
        </w:tc>
        <w:tc>
          <w:tcPr>
            <w:tcW w:w="3377" w:type="dxa"/>
            <w:gridSpan w:val="2"/>
            <w:tcBorders>
              <w:top w:val="single" w:sz="4" w:space="0" w:color="auto"/>
              <w:left w:val="single" w:sz="4" w:space="0" w:color="auto"/>
              <w:bottom w:val="single" w:sz="4" w:space="0" w:color="auto"/>
              <w:right w:val="single" w:sz="4" w:space="0" w:color="auto"/>
            </w:tcBorders>
          </w:tcPr>
          <w:p w14:paraId="24B4776D"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565E26"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1E66B192"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5FD4B134"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5A716E88" w14:textId="77777777" w:rsidR="00567782" w:rsidRPr="00AE4EAF" w:rsidRDefault="00567782" w:rsidP="00567782">
            <w:pPr>
              <w:pStyle w:val="TAC"/>
              <w:rPr>
                <w:rFonts w:eastAsia="SimSun"/>
                <w:lang w:eastAsia="zh-CN"/>
              </w:rPr>
            </w:pPr>
            <w:r w:rsidRPr="00AE4EAF">
              <w:t>CA_n48B-n66A-n70A</w:t>
            </w:r>
          </w:p>
        </w:tc>
        <w:tc>
          <w:tcPr>
            <w:tcW w:w="3377" w:type="dxa"/>
            <w:gridSpan w:val="2"/>
            <w:tcBorders>
              <w:top w:val="single" w:sz="4" w:space="0" w:color="auto"/>
              <w:left w:val="single" w:sz="4" w:space="0" w:color="auto"/>
              <w:bottom w:val="single" w:sz="4" w:space="0" w:color="auto"/>
              <w:right w:val="single" w:sz="4" w:space="0" w:color="auto"/>
            </w:tcBorders>
          </w:tcPr>
          <w:p w14:paraId="4CAA4B9F"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23E209"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47A353DA"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5AD0B1D0"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7D9EFE04" w14:textId="77777777" w:rsidR="00567782" w:rsidRPr="00AE4EAF" w:rsidRDefault="00567782" w:rsidP="00567782">
            <w:pPr>
              <w:pStyle w:val="TAC"/>
              <w:rPr>
                <w:rFonts w:eastAsia="SimSun"/>
                <w:lang w:eastAsia="zh-CN"/>
              </w:rPr>
            </w:pPr>
            <w:r w:rsidRPr="00AE4EAF">
              <w:t>CA_n48B-n66A-n71A</w:t>
            </w:r>
          </w:p>
        </w:tc>
        <w:tc>
          <w:tcPr>
            <w:tcW w:w="3377" w:type="dxa"/>
            <w:gridSpan w:val="2"/>
            <w:tcBorders>
              <w:top w:val="single" w:sz="4" w:space="0" w:color="auto"/>
              <w:left w:val="single" w:sz="4" w:space="0" w:color="auto"/>
              <w:bottom w:val="single" w:sz="4" w:space="0" w:color="auto"/>
              <w:right w:val="single" w:sz="4" w:space="0" w:color="auto"/>
            </w:tcBorders>
          </w:tcPr>
          <w:p w14:paraId="5783CF65"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B83DEA"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152C2D40"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42D0724A"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4DAD36B4" w14:textId="45DDFFD8" w:rsidR="00567782" w:rsidRPr="00AE4EAF" w:rsidRDefault="00567782" w:rsidP="00567782">
            <w:pPr>
              <w:pStyle w:val="TAC"/>
            </w:pPr>
            <w:r>
              <w:t>CA_n48A-n66A-n77</w:t>
            </w:r>
            <w:r w:rsidRPr="00AE4EAF">
              <w:t>A</w:t>
            </w:r>
          </w:p>
        </w:tc>
        <w:tc>
          <w:tcPr>
            <w:tcW w:w="3377" w:type="dxa"/>
            <w:gridSpan w:val="2"/>
            <w:tcBorders>
              <w:top w:val="single" w:sz="4" w:space="0" w:color="auto"/>
              <w:left w:val="single" w:sz="4" w:space="0" w:color="auto"/>
              <w:bottom w:val="single" w:sz="4" w:space="0" w:color="auto"/>
              <w:right w:val="single" w:sz="4" w:space="0" w:color="auto"/>
            </w:tcBorders>
          </w:tcPr>
          <w:p w14:paraId="09187A4D" w14:textId="70ACDCE1"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B188676" w14:textId="32A294A8"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46EB0FF8" w14:textId="222DC0AF" w:rsidR="00567782" w:rsidRPr="00AE4EAF" w:rsidRDefault="00567782" w:rsidP="00567782">
            <w:pPr>
              <w:pStyle w:val="TAC"/>
              <w:rPr>
                <w:rFonts w:eastAsia="SimSun"/>
                <w:lang w:eastAsia="zh-CN"/>
              </w:rPr>
            </w:pPr>
            <w:r>
              <w:rPr>
                <w:rFonts w:eastAsia="SimSun"/>
                <w:lang w:eastAsia="zh-CN"/>
              </w:rPr>
              <w:t>RAN5#100</w:t>
            </w:r>
          </w:p>
        </w:tc>
      </w:tr>
      <w:tr w:rsidR="00567782" w:rsidRPr="00AE4EAF" w14:paraId="5645429C"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13424FEF" w14:textId="77777777" w:rsidR="00567782" w:rsidRPr="00AE4EAF" w:rsidRDefault="00567782" w:rsidP="00567782">
            <w:pPr>
              <w:pStyle w:val="TAC"/>
              <w:rPr>
                <w:rFonts w:eastAsia="SimSun"/>
                <w:lang w:eastAsia="zh-CN"/>
              </w:rPr>
            </w:pPr>
            <w:r w:rsidRPr="00AE4EAF">
              <w:t>CA_n48B-n70A-n71A</w:t>
            </w:r>
          </w:p>
        </w:tc>
        <w:tc>
          <w:tcPr>
            <w:tcW w:w="3377" w:type="dxa"/>
            <w:gridSpan w:val="2"/>
            <w:tcBorders>
              <w:top w:val="single" w:sz="4" w:space="0" w:color="auto"/>
              <w:left w:val="single" w:sz="4" w:space="0" w:color="auto"/>
              <w:bottom w:val="single" w:sz="4" w:space="0" w:color="auto"/>
              <w:right w:val="single" w:sz="4" w:space="0" w:color="auto"/>
            </w:tcBorders>
          </w:tcPr>
          <w:p w14:paraId="72012F5B"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82A45B"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58E7F8EB"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1DC83D3A"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3A194273" w14:textId="77777777" w:rsidR="00567782" w:rsidRPr="00AE4EAF" w:rsidRDefault="00567782" w:rsidP="00567782">
            <w:pPr>
              <w:pStyle w:val="TAC"/>
              <w:rPr>
                <w:rFonts w:eastAsia="SimSun"/>
                <w:lang w:eastAsia="zh-CN"/>
              </w:rPr>
            </w:pPr>
            <w:r w:rsidRPr="00AE4EAF">
              <w:t>CA_n48(2A)-n66A-n70A</w:t>
            </w:r>
          </w:p>
        </w:tc>
        <w:tc>
          <w:tcPr>
            <w:tcW w:w="3377" w:type="dxa"/>
            <w:gridSpan w:val="2"/>
            <w:tcBorders>
              <w:top w:val="single" w:sz="4" w:space="0" w:color="auto"/>
              <w:left w:val="single" w:sz="4" w:space="0" w:color="auto"/>
              <w:bottom w:val="single" w:sz="4" w:space="0" w:color="auto"/>
              <w:right w:val="single" w:sz="4" w:space="0" w:color="auto"/>
            </w:tcBorders>
          </w:tcPr>
          <w:p w14:paraId="7616FF34"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B496E64"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7B1CDFF2"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2A4A2B80"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25E1ACB8" w14:textId="77777777" w:rsidR="00567782" w:rsidRPr="00AE4EAF" w:rsidRDefault="00567782" w:rsidP="00567782">
            <w:pPr>
              <w:pStyle w:val="TAC"/>
              <w:rPr>
                <w:rFonts w:eastAsia="SimSun"/>
                <w:lang w:eastAsia="zh-CN"/>
              </w:rPr>
            </w:pPr>
            <w:r w:rsidRPr="00AE4EAF">
              <w:t>CA_n48(2A)-n66A-n71A</w:t>
            </w:r>
          </w:p>
        </w:tc>
        <w:tc>
          <w:tcPr>
            <w:tcW w:w="3377" w:type="dxa"/>
            <w:gridSpan w:val="2"/>
            <w:tcBorders>
              <w:top w:val="single" w:sz="4" w:space="0" w:color="auto"/>
              <w:left w:val="single" w:sz="4" w:space="0" w:color="auto"/>
              <w:bottom w:val="single" w:sz="4" w:space="0" w:color="auto"/>
              <w:right w:val="single" w:sz="4" w:space="0" w:color="auto"/>
            </w:tcBorders>
          </w:tcPr>
          <w:p w14:paraId="5DABCFBB"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34D1E50"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6090B3AF"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AE4EAF" w14:paraId="36C241B3" w14:textId="77777777" w:rsidTr="00567782">
        <w:trPr>
          <w:gridBefore w:val="1"/>
          <w:wBefore w:w="61" w:type="dxa"/>
          <w:jc w:val="center"/>
        </w:trPr>
        <w:tc>
          <w:tcPr>
            <w:tcW w:w="3233" w:type="dxa"/>
            <w:gridSpan w:val="2"/>
            <w:tcBorders>
              <w:top w:val="single" w:sz="4" w:space="0" w:color="auto"/>
              <w:left w:val="single" w:sz="4" w:space="0" w:color="auto"/>
              <w:bottom w:val="single" w:sz="4" w:space="0" w:color="auto"/>
              <w:right w:val="single" w:sz="4" w:space="0" w:color="auto"/>
            </w:tcBorders>
          </w:tcPr>
          <w:p w14:paraId="7A7388B1" w14:textId="77777777" w:rsidR="00567782" w:rsidRPr="00AE4EAF" w:rsidRDefault="00567782" w:rsidP="00567782">
            <w:pPr>
              <w:pStyle w:val="TAC"/>
              <w:rPr>
                <w:rFonts w:eastAsia="SimSun"/>
                <w:lang w:eastAsia="zh-CN"/>
              </w:rPr>
            </w:pPr>
            <w:r w:rsidRPr="00AE4EAF">
              <w:t>CA_n48(2A)-n70A-n71A</w:t>
            </w:r>
          </w:p>
        </w:tc>
        <w:tc>
          <w:tcPr>
            <w:tcW w:w="3377" w:type="dxa"/>
            <w:gridSpan w:val="2"/>
            <w:tcBorders>
              <w:top w:val="single" w:sz="4" w:space="0" w:color="auto"/>
              <w:left w:val="single" w:sz="4" w:space="0" w:color="auto"/>
              <w:bottom w:val="single" w:sz="4" w:space="0" w:color="auto"/>
              <w:right w:val="single" w:sz="4" w:space="0" w:color="auto"/>
            </w:tcBorders>
          </w:tcPr>
          <w:p w14:paraId="3D4FDB2C" w14:textId="77777777" w:rsidR="00567782" w:rsidRPr="00AE4EAF" w:rsidRDefault="00567782" w:rsidP="00567782">
            <w:pPr>
              <w:pStyle w:val="TAC"/>
            </w:pPr>
            <w:r w:rsidRPr="00AE4EAF">
              <w:t>-</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B97FDFA" w14:textId="77777777" w:rsidR="00567782" w:rsidRPr="00AE4EAF" w:rsidRDefault="00567782" w:rsidP="00567782">
            <w:pPr>
              <w:pStyle w:val="TAC"/>
            </w:pPr>
            <w:r w:rsidRPr="00AE4EAF">
              <w:t>NE</w:t>
            </w:r>
          </w:p>
        </w:tc>
        <w:tc>
          <w:tcPr>
            <w:tcW w:w="1695" w:type="dxa"/>
            <w:gridSpan w:val="2"/>
            <w:tcBorders>
              <w:top w:val="single" w:sz="4" w:space="0" w:color="auto"/>
              <w:left w:val="single" w:sz="4" w:space="0" w:color="auto"/>
              <w:bottom w:val="single" w:sz="4" w:space="0" w:color="auto"/>
              <w:right w:val="single" w:sz="4" w:space="0" w:color="auto"/>
            </w:tcBorders>
            <w:vAlign w:val="center"/>
          </w:tcPr>
          <w:p w14:paraId="50F7353D" w14:textId="77777777" w:rsidR="00567782" w:rsidRPr="00AE4EAF" w:rsidRDefault="00567782" w:rsidP="00567782">
            <w:pPr>
              <w:pStyle w:val="TAC"/>
              <w:rPr>
                <w:rFonts w:eastAsia="SimSun"/>
                <w:lang w:eastAsia="zh-CN"/>
              </w:rPr>
            </w:pPr>
            <w:r w:rsidRPr="00AE4EAF">
              <w:rPr>
                <w:rFonts w:eastAsia="SimSun"/>
                <w:lang w:eastAsia="zh-CN"/>
              </w:rPr>
              <w:t>RAN5#96-e</w:t>
            </w:r>
          </w:p>
        </w:tc>
      </w:tr>
      <w:tr w:rsidR="00567782" w:rsidRPr="00E80F49" w14:paraId="6A74404C" w14:textId="77777777" w:rsidTr="00567782">
        <w:trPr>
          <w:gridAfter w:val="1"/>
          <w:wAfter w:w="124" w:type="dxa"/>
          <w:jc w:val="center"/>
        </w:trPr>
        <w:tc>
          <w:tcPr>
            <w:tcW w:w="3232" w:type="dxa"/>
            <w:gridSpan w:val="2"/>
            <w:tcBorders>
              <w:top w:val="single" w:sz="4" w:space="0" w:color="auto"/>
              <w:left w:val="single" w:sz="4" w:space="0" w:color="auto"/>
              <w:bottom w:val="single" w:sz="4" w:space="0" w:color="auto"/>
              <w:right w:val="single" w:sz="4" w:space="0" w:color="auto"/>
            </w:tcBorders>
            <w:vAlign w:val="center"/>
            <w:hideMark/>
          </w:tcPr>
          <w:p w14:paraId="34CE24C2" w14:textId="5318232D" w:rsidR="00567782" w:rsidRPr="00E80F49" w:rsidRDefault="00567782" w:rsidP="00567782">
            <w:pPr>
              <w:pStyle w:val="TAC"/>
              <w:rPr>
                <w:rFonts w:eastAsia="SimSun"/>
                <w:lang w:eastAsia="zh-CN"/>
              </w:rPr>
            </w:pPr>
            <w:r w:rsidRPr="00E80F49">
              <w:rPr>
                <w:color w:val="000000"/>
              </w:rPr>
              <w:t>CA_n66A-n70A-n71A</w:t>
            </w:r>
          </w:p>
        </w:tc>
        <w:tc>
          <w:tcPr>
            <w:tcW w:w="3377" w:type="dxa"/>
            <w:gridSpan w:val="2"/>
            <w:tcBorders>
              <w:top w:val="single" w:sz="4" w:space="0" w:color="auto"/>
              <w:left w:val="single" w:sz="4" w:space="0" w:color="auto"/>
              <w:bottom w:val="single" w:sz="4" w:space="0" w:color="auto"/>
              <w:right w:val="single" w:sz="4" w:space="0" w:color="auto"/>
            </w:tcBorders>
            <w:vAlign w:val="center"/>
            <w:hideMark/>
          </w:tcPr>
          <w:p w14:paraId="6364F899" w14:textId="77777777" w:rsidR="00567782" w:rsidRPr="00E80F49" w:rsidRDefault="00567782" w:rsidP="00567782">
            <w:pPr>
              <w:pStyle w:val="TAC"/>
              <w:rPr>
                <w:lang w:eastAsia="sv-SE"/>
              </w:rPr>
            </w:pPr>
            <w:r w:rsidRPr="00E80F49">
              <w:sym w:font="Symbol" w:char="F02D"/>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33A1E26B" w14:textId="77777777" w:rsidR="00567782" w:rsidRPr="00E80F49" w:rsidRDefault="00567782" w:rsidP="00567782">
            <w:pPr>
              <w:pStyle w:val="TAC"/>
            </w:pPr>
            <w:r w:rsidRPr="00E80F49">
              <w:t>NE</w:t>
            </w:r>
          </w:p>
        </w:tc>
        <w:tc>
          <w:tcPr>
            <w:tcW w:w="1695" w:type="dxa"/>
            <w:gridSpan w:val="2"/>
            <w:tcBorders>
              <w:top w:val="single" w:sz="4" w:space="0" w:color="auto"/>
              <w:left w:val="single" w:sz="4" w:space="0" w:color="auto"/>
              <w:bottom w:val="single" w:sz="4" w:space="0" w:color="auto"/>
              <w:right w:val="single" w:sz="4" w:space="0" w:color="auto"/>
            </w:tcBorders>
            <w:vAlign w:val="center"/>
            <w:hideMark/>
          </w:tcPr>
          <w:p w14:paraId="6477FEBB" w14:textId="77777777" w:rsidR="00567782" w:rsidRPr="00E80F49" w:rsidRDefault="00567782" w:rsidP="00567782">
            <w:pPr>
              <w:pStyle w:val="TAC"/>
              <w:rPr>
                <w:rFonts w:eastAsia="SimSun"/>
                <w:lang w:eastAsia="zh-CN"/>
              </w:rPr>
            </w:pPr>
            <w:r w:rsidRPr="00E80F49">
              <w:rPr>
                <w:color w:val="000000"/>
              </w:rPr>
              <w:t>RAN5#87-e</w:t>
            </w:r>
          </w:p>
        </w:tc>
      </w:tr>
      <w:tr w:rsidR="00567782" w:rsidRPr="00E80F49" w14:paraId="51CC7F6D" w14:textId="77777777" w:rsidTr="00567782">
        <w:trPr>
          <w:gridAfter w:val="1"/>
          <w:wAfter w:w="124" w:type="dxa"/>
          <w:jc w:val="center"/>
        </w:trPr>
        <w:tc>
          <w:tcPr>
            <w:tcW w:w="10139"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567782" w:rsidRPr="00E80F49" w:rsidRDefault="00567782" w:rsidP="00567782">
            <w:pPr>
              <w:pStyle w:val="TAN"/>
              <w:rPr>
                <w:lang w:eastAsia="sv-SE"/>
              </w:rPr>
            </w:pPr>
            <w:r w:rsidRPr="00E80F49">
              <w:t>NOTE 1:</w:t>
            </w:r>
            <w:r w:rsidRPr="00E80F49">
              <w:tab/>
              <w:t>Notations used</w:t>
            </w:r>
          </w:p>
          <w:p w14:paraId="3501D0A1" w14:textId="77777777" w:rsidR="00567782" w:rsidRPr="00E80F49" w:rsidRDefault="00567782" w:rsidP="00567782">
            <w:pPr>
              <w:pStyle w:val="TAN"/>
              <w:ind w:left="993" w:firstLine="0"/>
            </w:pPr>
            <w:r w:rsidRPr="00E80F49">
              <w:t>NE: Non-exception as defined in TS 38.101-1 [5], meaning single carrier NR requirements apply.</w:t>
            </w:r>
          </w:p>
          <w:p w14:paraId="21AD9040" w14:textId="77777777" w:rsidR="00567782" w:rsidRPr="00E80F49" w:rsidRDefault="00567782" w:rsidP="00567782">
            <w:pPr>
              <w:pStyle w:val="TAN"/>
              <w:ind w:left="993" w:firstLine="0"/>
            </w:pPr>
            <w:r w:rsidRPr="00E80F49">
              <w:t>HD: UL Harmonic Distortion, as defined in TS 38.101-1 [5], 7.3A.4</w:t>
            </w:r>
          </w:p>
          <w:p w14:paraId="1A839FF9" w14:textId="77777777" w:rsidR="00567782" w:rsidRPr="00E80F49" w:rsidRDefault="00567782" w:rsidP="00567782">
            <w:pPr>
              <w:pStyle w:val="TAN"/>
              <w:ind w:left="993" w:firstLine="0"/>
            </w:pPr>
            <w:r w:rsidRPr="00E80F49">
              <w:t>HM: RX Harmonic Mixing, as defined in TS 38.101-1 [5], 7.3A.4</w:t>
            </w:r>
          </w:p>
          <w:p w14:paraId="469CDA30" w14:textId="77777777" w:rsidR="00567782" w:rsidRPr="00E80F49" w:rsidRDefault="00567782" w:rsidP="00567782">
            <w:pPr>
              <w:pStyle w:val="TAN"/>
              <w:ind w:left="993" w:firstLine="0"/>
            </w:pPr>
            <w:r w:rsidRPr="00E80F49">
              <w:t>IMD: Intermodulation Distortion, as defined in TS 38.101-1 [5], 7.3A.5</w:t>
            </w:r>
          </w:p>
          <w:p w14:paraId="0A6B4F43" w14:textId="77777777" w:rsidR="00567782" w:rsidRPr="00E80F49" w:rsidRDefault="00567782" w:rsidP="00567782">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lastRenderedPageBreak/>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38FF34D7"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3B73335F"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219DA59B" w14:textId="29D8C7BB" w:rsidR="00D20444" w:rsidRPr="00E80F49" w:rsidRDefault="00D20444">
            <w:pPr>
              <w:pStyle w:val="TAC"/>
              <w:rPr>
                <w:lang w:eastAsia="sv-SE"/>
              </w:rPr>
            </w:pPr>
            <w:r w:rsidRPr="00E80F49">
              <w:rPr>
                <w:color w:val="000000"/>
              </w:rPr>
              <w:t>TBD</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1CA174B4" w14:textId="5E6DBBA0" w:rsidR="000D5725" w:rsidRPr="00F508B8" w:rsidRDefault="000D5725" w:rsidP="000D5725">
      <w:r w:rsidRPr="00F508B8">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942801">
        <w:t xml:space="preserve">and 7.3A.6 (cross band isolation) </w:t>
      </w:r>
      <w:r w:rsidRPr="00F508B8">
        <w:t>are not specified since the test frequency and channel bandwidth is already specified in TS 38.101-1 [5].</w:t>
      </w:r>
    </w:p>
    <w:p w14:paraId="2793169B" w14:textId="172BED71"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w:t>
      </w:r>
      <w:r w:rsidR="000D5725" w:rsidRPr="000D5725">
        <w:t>bands and test points with exceptions avoidable by test frequency setting (UL harmonics, Rx mixing)</w:t>
      </w:r>
    </w:p>
    <w:tbl>
      <w:tblPr>
        <w:tblW w:w="9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
        <w:gridCol w:w="1307"/>
        <w:gridCol w:w="112"/>
        <w:gridCol w:w="1448"/>
        <w:gridCol w:w="112"/>
        <w:gridCol w:w="1431"/>
        <w:gridCol w:w="112"/>
        <w:gridCol w:w="4922"/>
        <w:gridCol w:w="9"/>
        <w:gridCol w:w="224"/>
      </w:tblGrid>
      <w:tr w:rsidR="00D20444" w:rsidRPr="00E80F49" w14:paraId="1521E9DE" w14:textId="77777777" w:rsidTr="00567782">
        <w:trPr>
          <w:gridAfter w:val="1"/>
          <w:wAfter w:w="224" w:type="dxa"/>
          <w:trHeight w:val="388"/>
          <w:jc w:val="center"/>
        </w:trPr>
        <w:tc>
          <w:tcPr>
            <w:tcW w:w="1418" w:type="dxa"/>
            <w:gridSpan w:val="2"/>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60" w:type="dxa"/>
            <w:gridSpan w:val="2"/>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43" w:type="dxa"/>
            <w:gridSpan w:val="2"/>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043" w:type="dxa"/>
            <w:gridSpan w:val="3"/>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1DF1397B" w14:textId="6BBB88C8" w:rsidR="00D20444" w:rsidRPr="00E80F49" w:rsidRDefault="00D20444">
            <w:pPr>
              <w:pStyle w:val="TAC"/>
              <w:rPr>
                <w:rFonts w:eastAsia="SimSun"/>
                <w:lang w:eastAsia="zh-CN"/>
              </w:rPr>
            </w:pPr>
            <w:r w:rsidRPr="00E80F49">
              <w:t>Highest</w:t>
            </w:r>
            <w:r w:rsidR="000D5725" w:rsidRPr="000D5725">
              <w:t>(50)</w:t>
            </w:r>
            <w:r w:rsidRPr="00E80F49">
              <w:t>/</w:t>
            </w:r>
            <w:r w:rsidR="008C05F3">
              <w:t xml:space="preserve"> </w:t>
            </w:r>
            <w:r w:rsidRPr="00E80F49">
              <w:t>Highest</w:t>
            </w:r>
            <w:r w:rsidR="000D5725" w:rsidRPr="000D5725">
              <w:t>(100)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4A36E3F9" w14:textId="4E59B4D0" w:rsidR="00D20444" w:rsidRPr="00E80F49" w:rsidRDefault="00D20444">
            <w:pPr>
              <w:pStyle w:val="TAL"/>
              <w:rPr>
                <w:lang w:eastAsia="sv-SE"/>
              </w:rPr>
            </w:pPr>
            <w:r w:rsidRPr="00E80F49">
              <w:t xml:space="preserve">Non-exception. </w:t>
            </w:r>
            <w:r w:rsidR="000D5725" w:rsidRPr="000D5725">
              <w:t>Not overlapping interference since BWINT=2*50 MHz, FINT (550) ≥ (100+100)/2.</w:t>
            </w:r>
          </w:p>
        </w:tc>
      </w:tr>
      <w:tr w:rsidR="00D20444" w:rsidRPr="00E80F49" w14:paraId="2528B5AA"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06BB5246" w14:textId="0B40BADB" w:rsidR="00D20444" w:rsidRPr="00E80F49" w:rsidRDefault="00942801">
            <w:pPr>
              <w:pStyle w:val="TAC"/>
            </w:pPr>
            <w:r w:rsidRPr="00942801">
              <w:t>5/10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567782" w:rsidRPr="00E80F49" w14:paraId="0A29234E"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7617787" w14:textId="77777777" w:rsidR="00567782" w:rsidRPr="00E80F49" w:rsidRDefault="00567782" w:rsidP="00567782">
            <w:pPr>
              <w:pStyle w:val="TAC"/>
              <w:rPr>
                <w:rFonts w:eastAsia="SimSun"/>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1337EA2" w14:textId="5BF3D5BC" w:rsidR="00567782" w:rsidRPr="00E80F49" w:rsidRDefault="00567782" w:rsidP="00567782">
            <w:pPr>
              <w:pStyle w:val="TAC"/>
              <w:rPr>
                <w:rFonts w:eastAsia="SimSun"/>
              </w:rPr>
            </w:pPr>
            <w:r w:rsidRPr="00E80F49">
              <w:rPr>
                <w:rFonts w:eastAsia="SimSun"/>
              </w:rPr>
              <w:t>Mid / 3900</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5F8E1226" w14:textId="345B6C62" w:rsidR="00567782" w:rsidRPr="00E80F49" w:rsidDel="00942801" w:rsidRDefault="00567782" w:rsidP="00567782">
            <w:pPr>
              <w:pStyle w:val="TAC"/>
            </w:pPr>
            <w:r>
              <w:rPr>
                <w:rFonts w:hint="eastAsia"/>
                <w:lang w:eastAsia="zh-CN"/>
              </w:rPr>
              <w:t>2</w:t>
            </w:r>
            <w:r>
              <w:rPr>
                <w:lang w:eastAsia="zh-CN"/>
              </w:rPr>
              <w:t>0/100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685B1B09" w14:textId="3259B256" w:rsidR="00567782" w:rsidRPr="00E80F49" w:rsidRDefault="00567782" w:rsidP="00567782">
            <w:pPr>
              <w:pStyle w:val="TAL"/>
            </w:pPr>
            <w:r w:rsidRPr="00E80F49">
              <w:t>Exception Note 2 of TS 38.101 table 7.3A.4-1</w:t>
            </w:r>
          </w:p>
        </w:tc>
      </w:tr>
      <w:tr w:rsidR="00567782" w:rsidRPr="00E80F49" w14:paraId="566F7887"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25CDFC9F"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A612CA3" w14:textId="4D4D1CE1" w:rsidR="00567782" w:rsidRPr="00E80F49" w:rsidRDefault="00567782" w:rsidP="00567782">
            <w:pPr>
              <w:pStyle w:val="TAC"/>
            </w:pPr>
            <w:r w:rsidRPr="00E80F49">
              <w:t xml:space="preserve">Mid / </w:t>
            </w:r>
            <w:r w:rsidRPr="00942801">
              <w:t>3875</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2CFA50FE" w14:textId="2259BBDB" w:rsidR="00567782" w:rsidRPr="00E80F49" w:rsidRDefault="00567782" w:rsidP="00567782">
            <w:pPr>
              <w:pStyle w:val="TAC"/>
            </w:pPr>
            <w:r w:rsidRPr="00942801">
              <w:t>5/10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1A01E9B5" w14:textId="67888B69" w:rsidR="00567782" w:rsidRPr="00E80F49" w:rsidRDefault="00567782" w:rsidP="00567782">
            <w:pPr>
              <w:pStyle w:val="TAL"/>
            </w:pPr>
            <w:r w:rsidRPr="00E80F49">
              <w:t xml:space="preserve">Exception Note </w:t>
            </w:r>
            <w:r w:rsidRPr="00942801">
              <w:t xml:space="preserve">6 </w:t>
            </w:r>
            <w:r w:rsidRPr="00E80F49">
              <w:t>of TS 38.101 table 7.3A.4-1</w:t>
            </w:r>
          </w:p>
        </w:tc>
      </w:tr>
      <w:tr w:rsidR="00567782" w:rsidRPr="00E80F49" w14:paraId="6F54A51A"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0DF11299" w14:textId="6420C155" w:rsidR="00567782" w:rsidRPr="00E80F49" w:rsidRDefault="00567782" w:rsidP="00567782">
            <w:pPr>
              <w:pStyle w:val="TAC"/>
            </w:pPr>
            <w:r w:rsidRPr="0079184A">
              <w:rPr>
                <w:b/>
              </w:rPr>
              <w:t>n2A</w:t>
            </w:r>
            <w:r>
              <w:t>/n48A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4632EE0" w14:textId="57A5BEBB" w:rsidR="00567782" w:rsidRPr="00E80F49" w:rsidRDefault="00567782" w:rsidP="00567782">
            <w:pPr>
              <w:pStyle w:val="TAC"/>
            </w:pPr>
            <w:r>
              <w:t>Mid/Mid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1C0A4987" w14:textId="58F77B4F" w:rsidR="00567782" w:rsidRPr="00E80F49" w:rsidRDefault="00567782" w:rsidP="00567782">
            <w:pPr>
              <w:pStyle w:val="TAC"/>
            </w:pPr>
            <w:r w:rsidRPr="000D5725">
              <w:t>Highest(40)/</w:t>
            </w:r>
            <w:r>
              <w:t xml:space="preserve"> </w:t>
            </w:r>
            <w:r w:rsidRPr="000D5725">
              <w:t>Highest(40)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51B38726" w14:textId="7F400460" w:rsidR="00567782" w:rsidRPr="00E80F49" w:rsidRDefault="00567782" w:rsidP="00567782">
            <w:pPr>
              <w:pStyle w:val="TAL"/>
            </w:pPr>
            <w:r w:rsidRPr="00E80F49">
              <w:t xml:space="preserve">Non-exception. </w:t>
            </w:r>
            <w:r w:rsidRPr="000D5725">
              <w:t>Not overlapping interference since BWINT=2*40 MHz, FINT (135) ≥ (80+40)/2.</w:t>
            </w:r>
          </w:p>
        </w:tc>
      </w:tr>
      <w:tr w:rsidR="00567782" w:rsidRPr="00E80F49" w14:paraId="3F1CDF69"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56C46D08" w14:textId="77777777" w:rsidR="00567782" w:rsidRPr="00E80F49" w:rsidRDefault="00567782" w:rsidP="00567782">
            <w:pPr>
              <w:pStyle w:val="TAC"/>
            </w:pPr>
            <w:r w:rsidRPr="0079184A">
              <w:rPr>
                <w:b/>
              </w:rPr>
              <w:t>n2A</w:t>
            </w:r>
            <w:r>
              <w:t>/n48A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4897AB4A" w14:textId="326C395A" w:rsidR="00567782" w:rsidRPr="00E80F49" w:rsidRDefault="00567782" w:rsidP="00567782">
            <w:pPr>
              <w:pStyle w:val="TAC"/>
            </w:pPr>
            <w:r>
              <w:rPr>
                <w:rFonts w:cs="Arial"/>
                <w:szCs w:val="18"/>
              </w:rPr>
              <w:t>UL 1860 MHz / DL 3690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D93187C" w14:textId="7C592697" w:rsidR="00567782" w:rsidRPr="00E80F49" w:rsidRDefault="00567782" w:rsidP="00567782">
            <w:pPr>
              <w:pStyle w:val="TAC"/>
            </w:pPr>
            <w:r w:rsidRPr="00942801">
              <w:rPr>
                <w:rFonts w:cs="Arial"/>
                <w:szCs w:val="18"/>
              </w:rP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0F1F4EC0" w14:textId="032A5AD5" w:rsidR="00567782" w:rsidRPr="00E80F49" w:rsidRDefault="00567782" w:rsidP="00567782">
            <w:pPr>
              <w:pStyle w:val="TAL"/>
            </w:pPr>
            <w:r>
              <w:t xml:space="preserve">Exception Note </w:t>
            </w:r>
            <w:r w:rsidRPr="00942801">
              <w:t xml:space="preserve">6 </w:t>
            </w:r>
            <w:r>
              <w:t>of TS 38.521</w:t>
            </w:r>
            <w:r w:rsidRPr="00E80F49">
              <w:t xml:space="preserve"> </w:t>
            </w:r>
            <w:r w:rsidRPr="00044FAF">
              <w:t>Table 7.3A.0.4-1</w:t>
            </w:r>
          </w:p>
        </w:tc>
      </w:tr>
      <w:tr w:rsidR="00567782" w:rsidRPr="00E80F49" w14:paraId="4A1D7B58"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50C6BF53" w14:textId="356CD33C" w:rsidR="00567782" w:rsidRPr="0079184A" w:rsidRDefault="00567782" w:rsidP="00567782">
            <w:pPr>
              <w:pStyle w:val="TAC"/>
              <w:rPr>
                <w:b/>
              </w:rPr>
            </w:pPr>
            <w:r w:rsidRPr="0079184A">
              <w:rPr>
                <w:b/>
              </w:rPr>
              <w:t>n2A</w:t>
            </w:r>
            <w:r>
              <w:t>/</w:t>
            </w:r>
            <w:r w:rsidRPr="00E44DDB">
              <w:rPr>
                <w:b/>
              </w:rPr>
              <w:t>n77A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3A6BE5F" w14:textId="2AF08801" w:rsidR="00567782" w:rsidRDefault="00567782" w:rsidP="00567782">
            <w:pPr>
              <w:pStyle w:val="TAC"/>
              <w:rPr>
                <w:rFonts w:cs="Arial"/>
                <w:szCs w:val="18"/>
              </w:rPr>
            </w:pPr>
            <w:r w:rsidRPr="004B5B98">
              <w:rPr>
                <w:rFonts w:cs="Arial"/>
                <w:szCs w:val="18"/>
              </w:rPr>
              <w:t xml:space="preserve">Mid </w:t>
            </w:r>
            <w:r>
              <w:rPr>
                <w:rFonts w:cs="Arial"/>
                <w:szCs w:val="18"/>
              </w:rPr>
              <w:t>/ 3850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5EE23FF1" w14:textId="689E54B8" w:rsidR="00567782" w:rsidRDefault="00567782" w:rsidP="00567782">
            <w:pPr>
              <w:pStyle w:val="TAC"/>
              <w:rPr>
                <w:rFonts w:cs="Arial"/>
                <w:szCs w:val="18"/>
              </w:rPr>
            </w:pPr>
            <w:r>
              <w:rPr>
                <w:rFonts w:cs="Arial"/>
                <w:szCs w:val="18"/>
              </w:rPr>
              <w:t>20/100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28BBDD17" w14:textId="388EF5A5" w:rsidR="00567782" w:rsidRDefault="00567782" w:rsidP="00567782">
            <w:pPr>
              <w:pStyle w:val="TAL"/>
            </w:pPr>
            <w:r w:rsidRPr="00E80F49">
              <w:t xml:space="preserve">Non-exception. </w:t>
            </w:r>
            <w:r w:rsidRPr="000D5725">
              <w:t>Not overlapping interference since BWINT=2*20 MHz, FINT (90) ≥ (40+100)/2.</w:t>
            </w:r>
          </w:p>
        </w:tc>
      </w:tr>
      <w:tr w:rsidR="00567782" w:rsidRPr="00E80F49" w14:paraId="2BEB70F4"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78A68645" w14:textId="5E8D4F12" w:rsidR="00567782"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779FA8E" w14:textId="7F14040B" w:rsidR="00567782" w:rsidRPr="00E80F49" w:rsidRDefault="00567782" w:rsidP="00567782">
            <w:pPr>
              <w:pStyle w:val="TAC"/>
            </w:pPr>
            <w:r>
              <w:rPr>
                <w:rFonts w:cs="Arial"/>
                <w:szCs w:val="18"/>
              </w:rPr>
              <w:t xml:space="preserve">UL </w:t>
            </w:r>
            <w:r w:rsidRPr="00942801">
              <w:rPr>
                <w:rFonts w:cs="Arial"/>
                <w:szCs w:val="18"/>
              </w:rPr>
              <w:t xml:space="preserve">1880 </w:t>
            </w:r>
            <w:r>
              <w:rPr>
                <w:rFonts w:cs="Arial"/>
                <w:szCs w:val="18"/>
              </w:rPr>
              <w:t xml:space="preserve">MHz / DL </w:t>
            </w:r>
            <w:r w:rsidRPr="00942801">
              <w:rPr>
                <w:rFonts w:cs="Arial"/>
                <w:szCs w:val="18"/>
              </w:rPr>
              <w:t xml:space="preserve">3760 </w:t>
            </w:r>
            <w:r>
              <w:rPr>
                <w:rFonts w:cs="Arial"/>
                <w:szCs w:val="18"/>
              </w:rPr>
              <w:t>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0D8DEC3C" w14:textId="3DEC0908" w:rsidR="00567782" w:rsidRPr="00E80F49" w:rsidRDefault="00567782" w:rsidP="00567782">
            <w:pPr>
              <w:pStyle w:val="TAC"/>
            </w:pPr>
            <w:r w:rsidRPr="00942801">
              <w:rPr>
                <w:rFonts w:cs="Arial"/>
                <w:szCs w:val="18"/>
              </w:rP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18AC7AB0" w14:textId="77777777" w:rsidR="00567782" w:rsidRPr="00E80F49" w:rsidRDefault="00567782" w:rsidP="00567782">
            <w:pPr>
              <w:pStyle w:val="TAL"/>
            </w:pPr>
            <w:r>
              <w:t>Exception Note 2 of TS 38.101 T</w:t>
            </w:r>
            <w:r w:rsidRPr="00E80F49">
              <w:t>able 7.3A.4-1</w:t>
            </w:r>
          </w:p>
        </w:tc>
      </w:tr>
      <w:tr w:rsidR="00567782" w:rsidRPr="00E80F49" w14:paraId="4AD21D7E"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3CCDAA7F" w14:textId="77777777" w:rsidR="00567782"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3912AF11" w14:textId="0A83A60F" w:rsidR="00567782" w:rsidRDefault="00567782" w:rsidP="00567782">
            <w:pPr>
              <w:pStyle w:val="TAC"/>
              <w:rPr>
                <w:rFonts w:cs="Arial"/>
                <w:szCs w:val="18"/>
              </w:rPr>
            </w:pPr>
            <w:r>
              <w:rPr>
                <w:rFonts w:cs="Arial"/>
                <w:szCs w:val="18"/>
              </w:rPr>
              <w:t>UL 1880 MHz / DL 3760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1CD2EC5B" w14:textId="77864F3C" w:rsidR="00567782" w:rsidDel="00942801" w:rsidRDefault="00567782" w:rsidP="00567782">
            <w:pPr>
              <w:pStyle w:val="TAC"/>
              <w:rPr>
                <w:rFonts w:cs="Arial"/>
                <w:szCs w:val="18"/>
              </w:rPr>
            </w:pPr>
            <w:r>
              <w:rPr>
                <w:rFonts w:cs="Arial" w:hint="eastAsia"/>
                <w:szCs w:val="18"/>
                <w:lang w:eastAsia="zh-CN"/>
              </w:rPr>
              <w:t>1</w:t>
            </w:r>
            <w:r>
              <w:rPr>
                <w:rFonts w:cs="Arial"/>
                <w:szCs w:val="18"/>
                <w:lang w:eastAsia="zh-CN"/>
              </w:rPr>
              <w:t>0/100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62C215FB" w14:textId="769A9D11" w:rsidR="00567782" w:rsidRDefault="00567782" w:rsidP="00567782">
            <w:pPr>
              <w:pStyle w:val="TAL"/>
            </w:pPr>
            <w:r>
              <w:t>Exception Note 2 of TS 38.101 T</w:t>
            </w:r>
            <w:r w:rsidRPr="00E80F49">
              <w:t>able 7.3A.4-1</w:t>
            </w:r>
          </w:p>
        </w:tc>
      </w:tr>
      <w:tr w:rsidR="00567782" w:rsidRPr="00E80F49" w14:paraId="02372C8C"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6C8C6781" w14:textId="77777777" w:rsidR="00567782"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16BB174" w14:textId="24888126" w:rsidR="00567782" w:rsidRDefault="00567782" w:rsidP="00567782">
            <w:pPr>
              <w:pStyle w:val="TAC"/>
              <w:rPr>
                <w:rFonts w:cs="Arial"/>
                <w:szCs w:val="18"/>
              </w:rPr>
            </w:pPr>
            <w:r>
              <w:rPr>
                <w:rFonts w:cs="Arial"/>
                <w:szCs w:val="18"/>
              </w:rPr>
              <w:t>UL 1880 MHz / DL 3735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B839710" w14:textId="23CF5EE8" w:rsidR="00567782" w:rsidDel="00942801" w:rsidRDefault="00567782" w:rsidP="00567782">
            <w:pPr>
              <w:pStyle w:val="TAC"/>
              <w:rPr>
                <w:rFonts w:cs="Arial"/>
                <w:szCs w:val="18"/>
              </w:rPr>
            </w:pPr>
            <w:r>
              <w:rPr>
                <w:rFonts w:cs="Arial"/>
                <w:szCs w:val="18"/>
              </w:rP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02473E8C" w14:textId="6578A46C" w:rsidR="00567782" w:rsidRDefault="00567782" w:rsidP="00567782">
            <w:pPr>
              <w:pStyle w:val="TAL"/>
            </w:pPr>
            <w:r>
              <w:t>Exception Note 6 of TS 38.101 T</w:t>
            </w:r>
            <w:r w:rsidRPr="00E80F49">
              <w:t>able 7.3A.4-1</w:t>
            </w:r>
          </w:p>
        </w:tc>
      </w:tr>
      <w:tr w:rsidR="00567782" w:rsidRPr="00E80F49" w14:paraId="21C806C1"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4AF0CD75" w14:textId="77777777" w:rsidR="00567782"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1306DC3F" w14:textId="6048C1A3" w:rsidR="00567782" w:rsidRDefault="00567782" w:rsidP="00567782">
            <w:pPr>
              <w:pStyle w:val="TAC"/>
              <w:rPr>
                <w:rFonts w:cs="Arial"/>
                <w:szCs w:val="18"/>
              </w:rPr>
            </w:pPr>
            <w:r>
              <w:rPr>
                <w:rFonts w:cs="Arial"/>
                <w:szCs w:val="18"/>
              </w:rPr>
              <w:t>UL 3920 MHz/ M</w:t>
            </w:r>
            <w:r>
              <w:rPr>
                <w:rFonts w:cs="Arial" w:hint="eastAsia"/>
                <w:szCs w:val="18"/>
                <w:lang w:eastAsia="zh-CN"/>
              </w:rPr>
              <w:t>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093C0F18" w14:textId="62397476" w:rsidR="00567782" w:rsidDel="00942801" w:rsidRDefault="00567782" w:rsidP="00567782">
            <w:pPr>
              <w:pStyle w:val="TAC"/>
              <w:rPr>
                <w:rFonts w:cs="Arial"/>
                <w:szCs w:val="18"/>
              </w:rPr>
            </w:pPr>
            <w:r>
              <w:rPr>
                <w:rFonts w:cs="Arial" w:hint="eastAsia"/>
                <w:szCs w:val="18"/>
                <w:lang w:eastAsia="zh-CN"/>
              </w:rPr>
              <w:t>1</w:t>
            </w:r>
            <w:r>
              <w:rPr>
                <w:rFonts w:cs="Arial"/>
                <w:szCs w:val="18"/>
                <w:lang w:eastAsia="zh-CN"/>
              </w:rPr>
              <w:t>0/5</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601BB3A7" w14:textId="5135C26F" w:rsidR="00567782" w:rsidRDefault="00567782" w:rsidP="00567782">
            <w:pPr>
              <w:pStyle w:val="TAL"/>
            </w:pPr>
            <w:r>
              <w:t>Exception Note 7 of TS 38.101 T</w:t>
            </w:r>
            <w:r w:rsidRPr="00E80F49">
              <w:t>able 7.3A.4-</w:t>
            </w:r>
            <w:r>
              <w:t>4</w:t>
            </w:r>
          </w:p>
        </w:tc>
      </w:tr>
      <w:tr w:rsidR="00567782" w:rsidRPr="00E80F49" w14:paraId="41E09000" w14:textId="77777777" w:rsidTr="00567782">
        <w:trPr>
          <w:gridBefore w:val="1"/>
          <w:wBefore w:w="111" w:type="dxa"/>
          <w:trHeight w:val="397"/>
          <w:jc w:val="center"/>
        </w:trPr>
        <w:tc>
          <w:tcPr>
            <w:tcW w:w="1419" w:type="dxa"/>
            <w:gridSpan w:val="2"/>
            <w:tcBorders>
              <w:top w:val="single" w:sz="4" w:space="0" w:color="auto"/>
              <w:left w:val="single" w:sz="4" w:space="0" w:color="auto"/>
              <w:right w:val="single" w:sz="4" w:space="0" w:color="auto"/>
            </w:tcBorders>
            <w:vAlign w:val="center"/>
          </w:tcPr>
          <w:p w14:paraId="1CF482E3" w14:textId="77777777" w:rsidR="00567782"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B4E04AC" w14:textId="167107ED" w:rsidR="00567782" w:rsidRDefault="00567782" w:rsidP="00567782">
            <w:pPr>
              <w:pStyle w:val="TAC"/>
              <w:rPr>
                <w:rFonts w:cs="Arial"/>
                <w:szCs w:val="18"/>
              </w:rPr>
            </w:pPr>
            <w:r>
              <w:rPr>
                <w:rFonts w:cs="Arial"/>
                <w:szCs w:val="18"/>
              </w:rPr>
              <w:t>UL 3920 MHz/ M</w:t>
            </w:r>
            <w:r>
              <w:rPr>
                <w:rFonts w:cs="Arial" w:hint="eastAsia"/>
                <w:szCs w:val="18"/>
                <w:lang w:eastAsia="zh-CN"/>
              </w:rPr>
              <w:t>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2B161BE5" w14:textId="0949BC48" w:rsidR="00567782" w:rsidDel="00942801" w:rsidRDefault="00567782" w:rsidP="00567782">
            <w:pPr>
              <w:pStyle w:val="TAC"/>
              <w:rPr>
                <w:rFonts w:cs="Arial"/>
                <w:szCs w:val="18"/>
              </w:rPr>
            </w:pPr>
            <w:r>
              <w:rPr>
                <w:rFonts w:cs="Arial"/>
                <w:szCs w:val="18"/>
                <w:lang w:eastAsia="zh-CN"/>
              </w:rPr>
              <w:t>20/20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0A38D8C4" w14:textId="6CC8DDEF" w:rsidR="00567782" w:rsidRDefault="00567782" w:rsidP="00567782">
            <w:pPr>
              <w:pStyle w:val="TAL"/>
            </w:pPr>
            <w:r>
              <w:t>Exception Note 7 of TS 38.101 T</w:t>
            </w:r>
            <w:r w:rsidRPr="00E80F49">
              <w:t>able 7.3A.4-</w:t>
            </w:r>
            <w:r>
              <w:t>4</w:t>
            </w:r>
          </w:p>
        </w:tc>
      </w:tr>
      <w:tr w:rsidR="00567782" w:rsidRPr="00E80F49" w14:paraId="138CA341"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0D6FC097" w14:textId="77777777" w:rsidR="00567782" w:rsidRPr="00E80F49" w:rsidRDefault="00567782" w:rsidP="00567782">
            <w:pPr>
              <w:pStyle w:val="TAC"/>
            </w:pPr>
            <w:r w:rsidRPr="00E80F49">
              <w:rPr>
                <w:b/>
                <w:bCs/>
              </w:rPr>
              <w:t>n3A</w:t>
            </w:r>
            <w:r w:rsidRPr="00E80F49">
              <w:t xml:space="preserve"> / n77A</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33C29C4" w14:textId="34DD93BF" w:rsidR="00567782" w:rsidRPr="00E80F49" w:rsidRDefault="00567782" w:rsidP="00567782">
            <w:pPr>
              <w:pStyle w:val="TAC"/>
            </w:pPr>
            <w:r w:rsidRPr="00DC32DC">
              <w:t>Mid</w:t>
            </w:r>
            <w:r w:rsidRPr="00E80F49">
              <w:t>/</w:t>
            </w:r>
            <w:r w:rsidRPr="00DC32DC">
              <w:t>High</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061AED91" w14:textId="77777777" w:rsidR="00567782" w:rsidRPr="00E80F49" w:rsidRDefault="00567782" w:rsidP="00567782">
            <w:pPr>
              <w:pStyle w:val="TAC"/>
            </w:pPr>
            <w:r w:rsidRPr="00E80F49">
              <w:t>Highest/Highest</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52189157" w14:textId="68F0C0F6" w:rsidR="00567782" w:rsidRPr="00E80F49" w:rsidRDefault="00567782" w:rsidP="00567782">
            <w:pPr>
              <w:pStyle w:val="TAL"/>
              <w:rPr>
                <w:b/>
              </w:rPr>
            </w:pPr>
            <w:r w:rsidRPr="00E80F49">
              <w:t xml:space="preserve">Non-exception. </w:t>
            </w:r>
          </w:p>
        </w:tc>
      </w:tr>
      <w:tr w:rsidR="00567782" w:rsidRPr="00E80F49" w14:paraId="4C51000F"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155FB6A1"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3EDF2F1" w14:textId="66C9B529" w:rsidR="00567782" w:rsidRPr="00E80F49" w:rsidRDefault="00567782" w:rsidP="00567782">
            <w:pPr>
              <w:pStyle w:val="TAC"/>
            </w:pPr>
            <w:r w:rsidRPr="00DC32DC">
              <w:t>Mid</w:t>
            </w:r>
            <w:r w:rsidRPr="00E80F49">
              <w:t>/</w:t>
            </w:r>
            <w:r w:rsidRPr="00DC32DC">
              <w:t>3495 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2A8DC0B9" w14:textId="70D6D205" w:rsidR="00567782" w:rsidRPr="00E80F49" w:rsidRDefault="00567782" w:rsidP="00567782">
            <w:pPr>
              <w:pStyle w:val="TAC"/>
            </w:pPr>
            <w:r w:rsidRPr="00DC32DC">
              <w:t>5</w:t>
            </w:r>
            <w:r w:rsidRPr="00E80F49">
              <w:t>/</w:t>
            </w:r>
            <w:r w:rsidRPr="00DC32DC">
              <w:t>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1B274363" w14:textId="77777777" w:rsidR="00567782" w:rsidRPr="00E80F49" w:rsidRDefault="00567782" w:rsidP="00567782">
            <w:pPr>
              <w:pStyle w:val="TAL"/>
              <w:rPr>
                <w:b/>
              </w:rPr>
            </w:pPr>
            <w:r w:rsidRPr="00E80F49">
              <w:t>Exception Note 2 of TS38.101 table 7.3A.4-1</w:t>
            </w:r>
          </w:p>
        </w:tc>
      </w:tr>
      <w:tr w:rsidR="00567782" w:rsidRPr="00E80F49" w14:paraId="76601E16"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2546FCB"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C51C35F" w14:textId="2044A302" w:rsidR="00567782" w:rsidRPr="00E80F49" w:rsidDel="00DC32DC" w:rsidRDefault="00567782" w:rsidP="00567782">
            <w:pPr>
              <w:pStyle w:val="TAC"/>
            </w:pPr>
            <w:r>
              <w:rPr>
                <w:rFonts w:hint="eastAsia"/>
                <w:lang w:eastAsia="ja-JP"/>
              </w:rPr>
              <w:t>M</w:t>
            </w:r>
            <w:r>
              <w:rPr>
                <w:lang w:eastAsia="ja-JP"/>
              </w:rPr>
              <w:t>id/3495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57C0DA78" w14:textId="1BD8EB83" w:rsidR="00567782" w:rsidRPr="00DC32DC" w:rsidRDefault="00567782" w:rsidP="00567782">
            <w:pPr>
              <w:pStyle w:val="TAC"/>
            </w:pPr>
            <w:r w:rsidRPr="00942801">
              <w:rPr>
                <w:lang w:eastAsia="ja-JP"/>
              </w:rPr>
              <w:t>10</w:t>
            </w:r>
            <w:r>
              <w:rPr>
                <w:lang w:eastAsia="ja-JP"/>
              </w:rPr>
              <w:t>/100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1C8A07F6" w14:textId="00BFE140" w:rsidR="00567782" w:rsidRPr="00E80F49" w:rsidRDefault="00567782" w:rsidP="00567782">
            <w:pPr>
              <w:pStyle w:val="TAL"/>
            </w:pPr>
            <w:r w:rsidRPr="003114FD">
              <w:t>Exception Note 2 of TS38.101 table 7.3A.4-1</w:t>
            </w:r>
          </w:p>
        </w:tc>
      </w:tr>
      <w:tr w:rsidR="00567782" w:rsidRPr="00E80F49" w14:paraId="7F6F0422"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A7C2A25"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869C074" w14:textId="593893E0" w:rsidR="00567782" w:rsidRPr="00E80F49" w:rsidRDefault="00567782" w:rsidP="00567782">
            <w:pPr>
              <w:pStyle w:val="TAC"/>
            </w:pPr>
            <w:r w:rsidRPr="00DC32DC">
              <w:t>Mid</w:t>
            </w:r>
            <w:r w:rsidRPr="00E80F49">
              <w:t>/</w:t>
            </w:r>
            <w:r w:rsidRPr="00DC32DC">
              <w:t>3470 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3C091B60" w14:textId="5F9244F5" w:rsidR="00567782" w:rsidRPr="00E80F49" w:rsidRDefault="00567782" w:rsidP="00567782">
            <w:pPr>
              <w:pStyle w:val="TAC"/>
            </w:pPr>
            <w:r w:rsidRPr="00DC32DC">
              <w:t>5</w:t>
            </w:r>
            <w:r w:rsidRPr="00E80F49">
              <w:t>/</w:t>
            </w:r>
            <w:r w:rsidRPr="00DC32DC">
              <w:t>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446C07AB" w14:textId="096C6391" w:rsidR="00567782" w:rsidRPr="00E80F49" w:rsidRDefault="00567782" w:rsidP="00567782">
            <w:pPr>
              <w:pStyle w:val="TAL"/>
              <w:rPr>
                <w:b/>
              </w:rPr>
            </w:pPr>
            <w:r w:rsidRPr="00E80F49">
              <w:t xml:space="preserve">Exception Note </w:t>
            </w:r>
            <w:r w:rsidRPr="00DC32DC">
              <w:t>6</w:t>
            </w:r>
            <w:r w:rsidRPr="00E80F49">
              <w:t xml:space="preserve"> of TS38.101 table 7.3A.4-1</w:t>
            </w:r>
          </w:p>
        </w:tc>
      </w:tr>
      <w:tr w:rsidR="00567782" w:rsidRPr="00E80F49" w14:paraId="1AE3A4FB"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0FE8476" w14:textId="77777777" w:rsidR="00567782" w:rsidRPr="00E80F49" w:rsidRDefault="00567782" w:rsidP="00567782">
            <w:pPr>
              <w:pStyle w:val="TAC"/>
            </w:pPr>
            <w:r w:rsidRPr="00E80F49">
              <w:rPr>
                <w:b/>
                <w:bCs/>
              </w:rPr>
              <w:t>n3A</w:t>
            </w:r>
            <w:r w:rsidRPr="00E80F49">
              <w:t xml:space="preserve"> / n78A</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F2C834D" w14:textId="77777777" w:rsidR="00567782" w:rsidRPr="00E80F49" w:rsidRDefault="00567782" w:rsidP="00567782">
            <w:pPr>
              <w:pStyle w:val="TAC"/>
              <w:rPr>
                <w:rFonts w:eastAsia="Malgun Gothic"/>
                <w:lang w:eastAsia="ko-KR"/>
              </w:rPr>
            </w:pPr>
            <w:r w:rsidRPr="00E80F49">
              <w:t>Mid/High</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09B5F20C" w14:textId="2F02059C" w:rsidR="00567782" w:rsidRPr="00E80F49" w:rsidRDefault="00567782" w:rsidP="00567782">
            <w:pPr>
              <w:pStyle w:val="TAC"/>
              <w:rPr>
                <w:rFonts w:eastAsia="Malgun Gothic"/>
                <w:lang w:eastAsia="ko-KR"/>
              </w:rPr>
            </w:pPr>
            <w:r w:rsidRPr="00E80F49">
              <w:t>Highest</w:t>
            </w:r>
            <w:r w:rsidRPr="000D5725">
              <w:t>(50)</w:t>
            </w:r>
            <w:r w:rsidRPr="00E80F49">
              <w:t>/</w:t>
            </w:r>
            <w:r>
              <w:t xml:space="preserve"> </w:t>
            </w:r>
            <w:r w:rsidRPr="00E80F49">
              <w:t>Highest</w:t>
            </w:r>
            <w:r w:rsidRPr="000D5725">
              <w:t>(100)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24137E5E" w14:textId="4C249BBB" w:rsidR="00567782" w:rsidRPr="00E80F49" w:rsidRDefault="00567782" w:rsidP="00567782">
            <w:pPr>
              <w:pStyle w:val="TAL"/>
              <w:rPr>
                <w:lang w:eastAsia="sv-SE"/>
              </w:rPr>
            </w:pPr>
            <w:r w:rsidRPr="00E80F49">
              <w:t xml:space="preserve">Non-exception. </w:t>
            </w:r>
            <w:r w:rsidRPr="000D5725">
              <w:t>Not overlapping interference since BWINT=2*50 MHz, FINT (255) ≥ (100+100)/2.</w:t>
            </w:r>
          </w:p>
        </w:tc>
      </w:tr>
      <w:tr w:rsidR="00567782" w:rsidRPr="00E80F49" w14:paraId="3819F6DA"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2A3CF9F1"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4D5458" w14:textId="77777777" w:rsidR="00567782" w:rsidRPr="00E80F49" w:rsidRDefault="00567782" w:rsidP="00567782">
            <w:pPr>
              <w:pStyle w:val="TAC"/>
            </w:pPr>
            <w:r w:rsidRPr="00E80F49">
              <w:t>Mid/3495 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31A95384" w14:textId="6BCFBA35" w:rsidR="00567782" w:rsidRPr="00E80F49" w:rsidRDefault="00567782" w:rsidP="00567782">
            <w:pPr>
              <w:pStyle w:val="TAC"/>
            </w:pPr>
            <w:r w:rsidRPr="00942801">
              <w:t>5/10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47F5B47D" w14:textId="77777777" w:rsidR="00567782" w:rsidRPr="00E80F49" w:rsidRDefault="00567782" w:rsidP="00567782">
            <w:pPr>
              <w:pStyle w:val="TAL"/>
            </w:pPr>
            <w:r w:rsidRPr="00E80F49">
              <w:t>Exception Note 2 of TS38.101 table 7.3A.4-1</w:t>
            </w:r>
          </w:p>
        </w:tc>
      </w:tr>
      <w:tr w:rsidR="00567782" w:rsidRPr="00E80F49" w14:paraId="3EF2582A"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FA4A87A"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AE04AAD" w14:textId="4ACF4DAE" w:rsidR="00567782" w:rsidRPr="00E80F49" w:rsidRDefault="00567782" w:rsidP="00567782">
            <w:pPr>
              <w:pStyle w:val="TAC"/>
            </w:pPr>
            <w:r>
              <w:rPr>
                <w:lang w:eastAsia="zh-CN"/>
              </w:rPr>
              <w:t>Mid/3465</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399DC084" w14:textId="0DE3DB90" w:rsidR="00567782" w:rsidRPr="00E80F49" w:rsidDel="00942801" w:rsidRDefault="00567782" w:rsidP="00567782">
            <w:pPr>
              <w:pStyle w:val="TAC"/>
            </w:pPr>
            <w:r>
              <w:rPr>
                <w:rFonts w:hint="eastAsia"/>
                <w:lang w:eastAsia="zh-CN"/>
              </w:rPr>
              <w:t>1</w:t>
            </w:r>
            <w:r>
              <w:rPr>
                <w:lang w:eastAsia="zh-CN"/>
              </w:rPr>
              <w:t>0/100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73EF508E" w14:textId="796AE47F" w:rsidR="00567782" w:rsidRPr="00E80F49" w:rsidRDefault="00567782" w:rsidP="00567782">
            <w:pPr>
              <w:pStyle w:val="TAL"/>
            </w:pPr>
            <w:r w:rsidRPr="00E80F49">
              <w:t>Exception Note 2 of TS38.101 table 7.3A.4-1</w:t>
            </w:r>
          </w:p>
        </w:tc>
      </w:tr>
      <w:tr w:rsidR="00567782" w:rsidRPr="00E80F49" w14:paraId="7D2A583F"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71FE20F"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D30439F" w14:textId="1B27773F" w:rsidR="00567782" w:rsidRPr="00E80F49" w:rsidRDefault="00567782" w:rsidP="00567782">
            <w:pPr>
              <w:pStyle w:val="TAC"/>
              <w:rPr>
                <w:rFonts w:eastAsia="Malgun Gothic"/>
                <w:lang w:eastAsia="ko-KR"/>
              </w:rPr>
            </w:pPr>
            <w:r w:rsidRPr="00E80F49">
              <w:t>Mid/</w:t>
            </w:r>
            <w:r w:rsidRPr="00942801">
              <w:t xml:space="preserve">3470 </w:t>
            </w:r>
            <w:r w:rsidRPr="00E80F49">
              <w:t>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3F9F135D" w14:textId="54166641" w:rsidR="00567782" w:rsidRPr="00E80F49" w:rsidRDefault="00567782" w:rsidP="00567782">
            <w:pPr>
              <w:pStyle w:val="TAC"/>
              <w:rPr>
                <w:rFonts w:eastAsia="Malgun Gothic"/>
                <w:lang w:eastAsia="ko-KR"/>
              </w:rPr>
            </w:pPr>
            <w:r w:rsidRPr="00942801">
              <w:t>5/10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54B6A024" w14:textId="7A5DB88E" w:rsidR="00567782" w:rsidRPr="00E80F49" w:rsidRDefault="00567782" w:rsidP="00567782">
            <w:pPr>
              <w:pStyle w:val="TAL"/>
              <w:rPr>
                <w:rFonts w:eastAsia="Malgun Gothic"/>
                <w:lang w:eastAsia="ko-KR"/>
              </w:rPr>
            </w:pPr>
            <w:r w:rsidRPr="00E80F49">
              <w:t xml:space="preserve">Exception Note </w:t>
            </w:r>
            <w:r w:rsidRPr="00942801">
              <w:t xml:space="preserve">6 </w:t>
            </w:r>
            <w:r w:rsidRPr="00E80F49">
              <w:t>of TS38.101 table 7.3A.4-1</w:t>
            </w:r>
          </w:p>
        </w:tc>
      </w:tr>
      <w:tr w:rsidR="00567782" w:rsidRPr="00E80F49" w14:paraId="4B64E379"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3800B20" w14:textId="2F318B4C" w:rsidR="00567782" w:rsidRPr="00E80F49" w:rsidRDefault="00567782" w:rsidP="00567782">
            <w:pPr>
              <w:pStyle w:val="TAC"/>
            </w:pPr>
            <w:r w:rsidRPr="00844510">
              <w:rPr>
                <w:b/>
                <w:lang w:eastAsia="en-US"/>
              </w:rPr>
              <w:t>n5A</w:t>
            </w:r>
            <w:r w:rsidRPr="00844510">
              <w:rPr>
                <w:lang w:eastAsia="en-US"/>
              </w:rPr>
              <w:t>/n77A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237ADE7" w14:textId="1AB9BC4D" w:rsidR="00567782" w:rsidRPr="00E80F49" w:rsidRDefault="00567782" w:rsidP="00567782">
            <w:pPr>
              <w:pStyle w:val="TAC"/>
            </w:pPr>
            <w:r w:rsidRPr="00844510">
              <w:rPr>
                <w:lang w:eastAsia="en-US"/>
              </w:rPr>
              <w:t>Mid/Mid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5D176A9B" w14:textId="7C5DCA9A" w:rsidR="00567782" w:rsidRPr="00E80F49" w:rsidRDefault="00567782" w:rsidP="00567782">
            <w:pPr>
              <w:pStyle w:val="TAC"/>
            </w:pPr>
            <w:r w:rsidRPr="000D5725">
              <w:rPr>
                <w:lang w:eastAsia="en-US"/>
              </w:rPr>
              <w:t>Highest(</w:t>
            </w:r>
            <w:r w:rsidRPr="00844510">
              <w:rPr>
                <w:lang w:eastAsia="en-US"/>
              </w:rPr>
              <w:t>20</w:t>
            </w:r>
            <w:r w:rsidRPr="000D5725">
              <w:rPr>
                <w:lang w:eastAsia="en-US"/>
              </w:rPr>
              <w:t>)</w:t>
            </w:r>
            <w:r w:rsidRPr="00844510">
              <w:rPr>
                <w:lang w:eastAsia="en-US"/>
              </w:rPr>
              <w:t>/</w:t>
            </w:r>
            <w:r w:rsidRPr="000D5725">
              <w:rPr>
                <w:lang w:eastAsia="en-US"/>
              </w:rPr>
              <w:t xml:space="preserve"> Highest(</w:t>
            </w:r>
            <w:r w:rsidRPr="00844510">
              <w:rPr>
                <w:lang w:eastAsia="en-US"/>
              </w:rPr>
              <w:t>100</w:t>
            </w:r>
            <w:r w:rsidRPr="000D5725">
              <w:rPr>
                <w:lang w:eastAsia="en-US"/>
              </w:rPr>
              <w:t>)</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6661A787" w14:textId="384ED4B2" w:rsidR="00567782" w:rsidRPr="00E80F49" w:rsidRDefault="00567782" w:rsidP="00567782">
            <w:pPr>
              <w:pStyle w:val="TAL"/>
            </w:pPr>
            <w:r w:rsidRPr="00844510">
              <w:rPr>
                <w:lang w:eastAsia="en-US"/>
              </w:rPr>
              <w:t xml:space="preserve">Non-exception. </w:t>
            </w:r>
            <w:r w:rsidRPr="000D5725">
              <w:rPr>
                <w:lang w:eastAsia="en-US"/>
              </w:rPr>
              <w:t>Not overlapping interference since BWINT=5*20 MHz, FINT (432.5) ≥ (100+100)/2 for HD5 and BWINT=4*20+100 MHz, FINT (224) ≥ (180+100)/2 for HM4.</w:t>
            </w:r>
          </w:p>
        </w:tc>
      </w:tr>
      <w:tr w:rsidR="00567782" w:rsidRPr="00E80F49" w14:paraId="03D819CA"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3F473BC0"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ACC0D8B" w14:textId="1A319326" w:rsidR="00567782" w:rsidRPr="00E80F49" w:rsidRDefault="00567782" w:rsidP="00567782">
            <w:pPr>
              <w:pStyle w:val="TAC"/>
            </w:pPr>
            <w:r w:rsidRPr="00844510">
              <w:rPr>
                <w:rFonts w:cs="Arial"/>
                <w:szCs w:val="18"/>
                <w:lang w:eastAsia="en-US"/>
              </w:rPr>
              <w:t xml:space="preserve">UL </w:t>
            </w:r>
            <w:r w:rsidRPr="00942801">
              <w:rPr>
                <w:rFonts w:cs="Arial"/>
                <w:szCs w:val="18"/>
                <w:lang w:eastAsia="en-US"/>
              </w:rPr>
              <w:t>836.5</w:t>
            </w:r>
            <w:r w:rsidRPr="00844510">
              <w:rPr>
                <w:rFonts w:cs="Arial"/>
                <w:szCs w:val="18"/>
                <w:lang w:eastAsia="en-US"/>
              </w:rPr>
              <w:t xml:space="preserve"> MHz / DL </w:t>
            </w:r>
            <w:r w:rsidRPr="00942801">
              <w:rPr>
                <w:rFonts w:cs="Arial"/>
                <w:szCs w:val="18"/>
                <w:lang w:eastAsia="en-US"/>
              </w:rPr>
              <w:t xml:space="preserve">3346 </w:t>
            </w:r>
            <w:r w:rsidRPr="00844510">
              <w:rPr>
                <w:rFonts w:cs="Arial"/>
                <w:szCs w:val="18"/>
                <w:lang w:eastAsia="en-US"/>
              </w:rPr>
              <w:t>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1304A56" w14:textId="7AE6DA83" w:rsidR="00567782" w:rsidRPr="00E80F49" w:rsidRDefault="00567782" w:rsidP="00567782">
            <w:pPr>
              <w:pStyle w:val="TAC"/>
            </w:pPr>
            <w:r w:rsidRPr="00942801">
              <w:rPr>
                <w:lang w:eastAsia="en-US"/>
              </w:rP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64A0B1F6" w14:textId="3A171966" w:rsidR="00567782" w:rsidRPr="00E80F49" w:rsidRDefault="00567782" w:rsidP="00567782">
            <w:pPr>
              <w:pStyle w:val="TAL"/>
            </w:pPr>
            <w:r w:rsidRPr="00844510">
              <w:rPr>
                <w:rFonts w:cs="Arial"/>
                <w:szCs w:val="18"/>
                <w:lang w:eastAsia="en-US"/>
              </w:rPr>
              <w:t>Exception Note 4 of TS 38.101-1 table 7.3A.4-1</w:t>
            </w:r>
          </w:p>
        </w:tc>
      </w:tr>
      <w:tr w:rsidR="00567782" w:rsidRPr="00E80F49" w14:paraId="2EBB597C"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71E1511"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381B0511" w14:textId="5C7FB3BB" w:rsidR="00567782" w:rsidRPr="00844510" w:rsidRDefault="00567782" w:rsidP="00567782">
            <w:pPr>
              <w:pStyle w:val="TAC"/>
              <w:rPr>
                <w:rFonts w:cs="Arial"/>
                <w:szCs w:val="18"/>
                <w:lang w:eastAsia="en-US"/>
              </w:rPr>
            </w:pPr>
            <w:r w:rsidRPr="00844510">
              <w:rPr>
                <w:rFonts w:cs="Arial"/>
                <w:szCs w:val="18"/>
              </w:rPr>
              <w:t xml:space="preserve">UL </w:t>
            </w:r>
            <w:r>
              <w:rPr>
                <w:rFonts w:eastAsia="SimSun"/>
              </w:rPr>
              <w:t>846.5</w:t>
            </w:r>
            <w:r w:rsidRPr="00771DE2">
              <w:rPr>
                <w:rFonts w:eastAsia="SimSun"/>
              </w:rPr>
              <w:t xml:space="preserve"> </w:t>
            </w:r>
            <w:r w:rsidRPr="00844510">
              <w:rPr>
                <w:rFonts w:cs="Arial"/>
                <w:szCs w:val="18"/>
              </w:rPr>
              <w:t xml:space="preserve">MHz / DL </w:t>
            </w:r>
            <w:r>
              <w:rPr>
                <w:rFonts w:cs="Arial"/>
                <w:szCs w:val="18"/>
              </w:rPr>
              <w:t>3386</w:t>
            </w:r>
            <w:r w:rsidRPr="00844510">
              <w:rPr>
                <w:rFonts w:cs="Arial"/>
                <w:szCs w:val="18"/>
              </w:rPr>
              <w:t xml:space="preserve">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F9E397C" w14:textId="2A1EE55A" w:rsidR="00567782" w:rsidRPr="00844510" w:rsidDel="00942801" w:rsidRDefault="00567782" w:rsidP="00567782">
            <w:pPr>
              <w:pStyle w:val="TAC"/>
              <w:rPr>
                <w:lang w:eastAsia="en-US"/>
              </w:rPr>
            </w:pPr>
            <w:r>
              <w:t>5/100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741041DB" w14:textId="7E516E0E" w:rsidR="00567782" w:rsidRPr="00844510" w:rsidRDefault="00567782" w:rsidP="00567782">
            <w:pPr>
              <w:pStyle w:val="TAL"/>
              <w:rPr>
                <w:rFonts w:cs="Arial"/>
                <w:szCs w:val="18"/>
                <w:lang w:eastAsia="en-US"/>
              </w:rPr>
            </w:pPr>
            <w:r w:rsidRPr="00844510">
              <w:rPr>
                <w:rFonts w:cs="Arial"/>
                <w:szCs w:val="18"/>
              </w:rPr>
              <w:t>Exception Note 4 of TS 38.101-1 table 7.3A.4-1</w:t>
            </w:r>
          </w:p>
        </w:tc>
      </w:tr>
      <w:tr w:rsidR="00567782" w:rsidRPr="00E80F49" w14:paraId="26975AAB"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A344CD8"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43750084" w14:textId="63D6B0A1" w:rsidR="00567782" w:rsidRPr="00E80F49" w:rsidRDefault="00567782" w:rsidP="00567782">
            <w:pPr>
              <w:pStyle w:val="TAC"/>
            </w:pPr>
            <w:r w:rsidRPr="00844510">
              <w:rPr>
                <w:rFonts w:cs="Arial"/>
                <w:szCs w:val="18"/>
                <w:lang w:eastAsia="en-US"/>
              </w:rPr>
              <w:t xml:space="preserve">UL </w:t>
            </w:r>
            <w:r w:rsidRPr="00942801">
              <w:rPr>
                <w:rFonts w:cs="Arial"/>
                <w:szCs w:val="18"/>
                <w:lang w:eastAsia="en-US"/>
              </w:rPr>
              <w:t xml:space="preserve">826.5 </w:t>
            </w:r>
            <w:r w:rsidRPr="00844510">
              <w:rPr>
                <w:rFonts w:cs="Arial"/>
                <w:szCs w:val="18"/>
                <w:lang w:eastAsia="en-US"/>
              </w:rPr>
              <w:t xml:space="preserve">MHz / DL </w:t>
            </w:r>
            <w:r w:rsidRPr="00942801">
              <w:rPr>
                <w:rFonts w:cs="Arial"/>
                <w:szCs w:val="18"/>
                <w:lang w:eastAsia="en-US"/>
              </w:rPr>
              <w:t xml:space="preserve">4132.5 </w:t>
            </w:r>
            <w:r w:rsidRPr="00844510">
              <w:rPr>
                <w:rFonts w:cs="Arial"/>
                <w:szCs w:val="18"/>
                <w:lang w:eastAsia="en-US"/>
              </w:rPr>
              <w:t>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AA1A024" w14:textId="3E42FF88" w:rsidR="00567782" w:rsidRPr="00E80F49" w:rsidRDefault="00567782" w:rsidP="00567782">
            <w:pPr>
              <w:pStyle w:val="TAC"/>
            </w:pPr>
            <w:r w:rsidRPr="00942801">
              <w:rPr>
                <w:lang w:eastAsia="en-US"/>
              </w:rP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25897D44" w14:textId="415E33E4" w:rsidR="00567782" w:rsidRPr="00E80F49" w:rsidRDefault="00567782" w:rsidP="00567782">
            <w:pPr>
              <w:pStyle w:val="TAL"/>
            </w:pPr>
            <w:r w:rsidRPr="00844510">
              <w:rPr>
                <w:rFonts w:cs="Arial"/>
                <w:szCs w:val="18"/>
                <w:lang w:eastAsia="en-US"/>
              </w:rPr>
              <w:t>Exception Note 5 TS 38.101-1 table 7.3A.4-1</w:t>
            </w:r>
          </w:p>
        </w:tc>
      </w:tr>
      <w:tr w:rsidR="00567782" w:rsidRPr="00E80F49" w14:paraId="229B8681"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02EC92A6"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48C2AEA4" w14:textId="297B4BE7" w:rsidR="00567782" w:rsidRPr="00844510" w:rsidRDefault="00567782" w:rsidP="00567782">
            <w:pPr>
              <w:pStyle w:val="TAC"/>
              <w:rPr>
                <w:rFonts w:cs="Arial"/>
                <w:szCs w:val="18"/>
                <w:lang w:eastAsia="en-US"/>
              </w:rPr>
            </w:pPr>
            <w:r w:rsidRPr="00844510">
              <w:rPr>
                <w:rFonts w:cs="Arial"/>
                <w:szCs w:val="18"/>
              </w:rPr>
              <w:t xml:space="preserve">UL </w:t>
            </w:r>
            <w:r>
              <w:rPr>
                <w:rFonts w:cs="Arial"/>
                <w:szCs w:val="18"/>
              </w:rPr>
              <w:t>826.5</w:t>
            </w:r>
            <w:r w:rsidRPr="00844510">
              <w:rPr>
                <w:rFonts w:cs="Arial"/>
                <w:szCs w:val="18"/>
              </w:rPr>
              <w:t xml:space="preserve"> MHz / DL </w:t>
            </w:r>
            <w:r>
              <w:rPr>
                <w:rFonts w:cs="Arial"/>
                <w:szCs w:val="18"/>
              </w:rPr>
              <w:t>4132.5</w:t>
            </w:r>
            <w:r w:rsidRPr="00844510">
              <w:rPr>
                <w:rFonts w:cs="Arial"/>
                <w:szCs w:val="18"/>
              </w:rPr>
              <w:t xml:space="preserve">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6FB2963B" w14:textId="7A1BB003" w:rsidR="00567782" w:rsidRPr="00844510" w:rsidDel="00942801" w:rsidRDefault="00567782" w:rsidP="00567782">
            <w:pPr>
              <w:pStyle w:val="TAC"/>
              <w:rPr>
                <w:lang w:eastAsia="en-US"/>
              </w:rPr>
            </w:pPr>
            <w:r>
              <w:rPr>
                <w:rFonts w:hint="eastAsia"/>
                <w:lang w:eastAsia="zh-CN"/>
              </w:rPr>
              <w:t>5</w:t>
            </w:r>
            <w:r>
              <w:rPr>
                <w:lang w:eastAsia="zh-CN"/>
              </w:rPr>
              <w:t>/100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313A3F4F" w14:textId="133C4DCA" w:rsidR="00567782" w:rsidRPr="00844510" w:rsidRDefault="00567782" w:rsidP="00567782">
            <w:pPr>
              <w:pStyle w:val="TAL"/>
              <w:rPr>
                <w:rFonts w:cs="Arial"/>
                <w:szCs w:val="18"/>
                <w:lang w:eastAsia="en-US"/>
              </w:rPr>
            </w:pPr>
            <w:r w:rsidRPr="00844510">
              <w:rPr>
                <w:rFonts w:cs="Arial"/>
                <w:szCs w:val="18"/>
              </w:rPr>
              <w:t xml:space="preserve">Exception Note </w:t>
            </w:r>
            <w:r>
              <w:rPr>
                <w:rFonts w:cs="Arial"/>
                <w:szCs w:val="18"/>
              </w:rPr>
              <w:t>5</w:t>
            </w:r>
            <w:r w:rsidRPr="00844510">
              <w:rPr>
                <w:rFonts w:cs="Arial"/>
                <w:szCs w:val="18"/>
              </w:rPr>
              <w:t xml:space="preserve"> of TS 38.101-1 table 7.3A.4-1</w:t>
            </w:r>
          </w:p>
        </w:tc>
      </w:tr>
      <w:tr w:rsidR="00567782" w:rsidRPr="00E80F49" w14:paraId="4E62F71C"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15D3B1B2" w14:textId="0B810B0A" w:rsidR="00567782" w:rsidRPr="00E80F49" w:rsidRDefault="00567782" w:rsidP="00567782">
            <w:pPr>
              <w:pStyle w:val="TAC"/>
            </w:pPr>
            <w:r>
              <w:rPr>
                <w:rFonts w:hint="eastAsia"/>
                <w:lang w:eastAsia="zh-CN"/>
              </w:rPr>
              <w:t>n</w:t>
            </w:r>
            <w:r>
              <w:rPr>
                <w:lang w:eastAsia="zh-CN"/>
              </w:rPr>
              <w:t>5A/</w:t>
            </w:r>
            <w:r w:rsidRPr="00572765">
              <w:rPr>
                <w:b/>
                <w:lang w:eastAsia="zh-CN"/>
              </w:rPr>
              <w:t>n77A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554B0CF" w14:textId="70912B23" w:rsidR="00567782" w:rsidRPr="00844510" w:rsidRDefault="00567782" w:rsidP="00567782">
            <w:pPr>
              <w:pStyle w:val="TAC"/>
              <w:rPr>
                <w:rFonts w:cs="Arial"/>
                <w:szCs w:val="18"/>
                <w:lang w:eastAsia="en-US"/>
              </w:rPr>
            </w:pPr>
            <w:r w:rsidRPr="00844510">
              <w:rPr>
                <w:rFonts w:cs="Arial"/>
                <w:szCs w:val="18"/>
              </w:rPr>
              <w:t xml:space="preserve">UL </w:t>
            </w:r>
            <w:r w:rsidRPr="00771DE2">
              <w:rPr>
                <w:rFonts w:eastAsia="SimSun"/>
              </w:rPr>
              <w:t>3526</w:t>
            </w:r>
            <w:r w:rsidRPr="00844510">
              <w:rPr>
                <w:rFonts w:cs="Arial"/>
                <w:szCs w:val="18"/>
              </w:rPr>
              <w:t xml:space="preserve"> MHz / DL </w:t>
            </w:r>
            <w:r>
              <w:rPr>
                <w:rFonts w:cs="Arial"/>
                <w:szCs w:val="18"/>
              </w:rPr>
              <w:t>Mid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4D0FE96A" w14:textId="0C30D9E0" w:rsidR="00567782" w:rsidRPr="00844510" w:rsidDel="00942801" w:rsidRDefault="00567782" w:rsidP="00567782">
            <w:pPr>
              <w:pStyle w:val="TAC"/>
              <w:rPr>
                <w:lang w:eastAsia="en-US"/>
              </w:rPr>
            </w:pPr>
            <w:r>
              <w:rPr>
                <w:lang w:eastAsia="zh-CN"/>
              </w:rPr>
              <w:t>20/20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767A56DB" w14:textId="4923191A" w:rsidR="00567782" w:rsidRPr="00844510" w:rsidRDefault="00567782" w:rsidP="00567782">
            <w:pPr>
              <w:pStyle w:val="TAL"/>
              <w:rPr>
                <w:rFonts w:cs="Arial"/>
                <w:szCs w:val="18"/>
                <w:lang w:eastAsia="en-US"/>
              </w:rPr>
            </w:pPr>
            <w:r>
              <w:t>Exception Note 5 of TS 38.101 T</w:t>
            </w:r>
            <w:r w:rsidRPr="00E80F49">
              <w:t>able 7.3A.4-</w:t>
            </w:r>
            <w:r>
              <w:t>4</w:t>
            </w:r>
          </w:p>
        </w:tc>
      </w:tr>
      <w:tr w:rsidR="00567782" w:rsidRPr="00E80F49" w14:paraId="2C0E3202"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80DE060"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4765B631" w14:textId="6286D329" w:rsidR="00567782" w:rsidRPr="00844510" w:rsidRDefault="00567782" w:rsidP="00567782">
            <w:pPr>
              <w:pStyle w:val="TAC"/>
              <w:rPr>
                <w:rFonts w:cs="Arial"/>
                <w:szCs w:val="18"/>
                <w:lang w:eastAsia="en-US"/>
              </w:rPr>
            </w:pPr>
            <w:r w:rsidRPr="00844510">
              <w:rPr>
                <w:rFonts w:cs="Arial"/>
                <w:szCs w:val="18"/>
              </w:rPr>
              <w:t xml:space="preserve">UL </w:t>
            </w:r>
            <w:r w:rsidRPr="00771DE2">
              <w:rPr>
                <w:rFonts w:eastAsia="SimSun"/>
              </w:rPr>
              <w:t>3526</w:t>
            </w:r>
            <w:r w:rsidRPr="00844510">
              <w:rPr>
                <w:rFonts w:cs="Arial"/>
                <w:szCs w:val="18"/>
              </w:rPr>
              <w:t xml:space="preserve"> MHz / DL </w:t>
            </w:r>
            <w:r>
              <w:rPr>
                <w:rFonts w:cs="Arial"/>
                <w:szCs w:val="18"/>
              </w:rPr>
              <w:t>Mid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240B3E42" w14:textId="695FA821" w:rsidR="00567782" w:rsidRPr="00844510" w:rsidDel="00942801" w:rsidRDefault="00567782" w:rsidP="00567782">
            <w:pPr>
              <w:pStyle w:val="TAC"/>
              <w:rPr>
                <w:lang w:eastAsia="en-US"/>
              </w:rPr>
            </w:pPr>
            <w:r>
              <w:rPr>
                <w:rFonts w:hint="eastAsia"/>
                <w:lang w:eastAsia="zh-CN"/>
              </w:rPr>
              <w:t>1</w:t>
            </w:r>
            <w:r>
              <w:rPr>
                <w:lang w:eastAsia="zh-CN"/>
              </w:rPr>
              <w:t>0/10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5E603641" w14:textId="15C1EAD5" w:rsidR="00567782" w:rsidRPr="00844510" w:rsidRDefault="00567782" w:rsidP="00567782">
            <w:pPr>
              <w:pStyle w:val="TAL"/>
              <w:rPr>
                <w:rFonts w:cs="Arial"/>
                <w:szCs w:val="18"/>
                <w:lang w:eastAsia="en-US"/>
              </w:rPr>
            </w:pPr>
            <w:r>
              <w:t>Exception Note 5 of TS 38.101 T</w:t>
            </w:r>
            <w:r w:rsidRPr="00E80F49">
              <w:t>able 7.3A.4-</w:t>
            </w:r>
            <w:r>
              <w:t>4</w:t>
            </w:r>
          </w:p>
        </w:tc>
      </w:tr>
      <w:tr w:rsidR="00567782" w:rsidRPr="00E80F49" w14:paraId="61C3762A"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5C885A8D" w14:textId="77777777" w:rsidR="00567782" w:rsidRPr="00E80F49" w:rsidRDefault="00567782" w:rsidP="00567782">
            <w:pPr>
              <w:pStyle w:val="TAC"/>
              <w:rPr>
                <w:lang w:eastAsia="sv-SE"/>
              </w:rPr>
            </w:pPr>
            <w:r w:rsidRPr="00E80F49">
              <w:rPr>
                <w:b/>
                <w:bCs/>
              </w:rPr>
              <w:t xml:space="preserve">n5A / </w:t>
            </w:r>
            <w:r w:rsidRPr="00E80F49">
              <w:t>n78A</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606C230" w14:textId="77777777" w:rsidR="00567782" w:rsidRPr="00E80F49" w:rsidRDefault="00567782" w:rsidP="00567782">
            <w:pPr>
              <w:pStyle w:val="TAC"/>
            </w:pPr>
            <w:r w:rsidRPr="00E80F49">
              <w:t>Mid/High</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7C54AC03" w14:textId="62AAE226" w:rsidR="00567782" w:rsidRPr="00E80F49" w:rsidRDefault="00567782" w:rsidP="00567782">
            <w:pPr>
              <w:pStyle w:val="TAC"/>
            </w:pPr>
            <w:r w:rsidRPr="00E80F49">
              <w:t>Highest</w:t>
            </w:r>
            <w:r w:rsidRPr="000D5725">
              <w:t>(20)</w:t>
            </w:r>
            <w:r w:rsidRPr="00E80F49">
              <w:t>/</w:t>
            </w:r>
            <w:r>
              <w:t xml:space="preserve"> </w:t>
            </w:r>
            <w:r w:rsidRPr="00E80F49">
              <w:t>Highest</w:t>
            </w:r>
            <w:r w:rsidRPr="000D5725">
              <w:t>(100)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5757E39A" w14:textId="45598025" w:rsidR="00567782" w:rsidRPr="00E80F49" w:rsidRDefault="00567782" w:rsidP="00567782">
            <w:pPr>
              <w:pStyle w:val="TAL"/>
            </w:pPr>
            <w:r w:rsidRPr="00E80F49">
              <w:t xml:space="preserve">Non-exception. </w:t>
            </w:r>
            <w:r w:rsidRPr="000D5725">
              <w:t>Not overlapping interference since BWINT=5*20 MHz, FINT (432.5) ≥ (100+100)/2 for HD5 and BWINT=4*20+100 MHz, FINT (224) ≥ (180+100)/2 for HM4.</w:t>
            </w:r>
          </w:p>
        </w:tc>
      </w:tr>
      <w:tr w:rsidR="00567782" w:rsidRPr="00E80F49" w14:paraId="038E8163"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229926B1"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86E0A52" w14:textId="77777777" w:rsidR="00567782" w:rsidRPr="00E80F49" w:rsidRDefault="00567782" w:rsidP="00567782">
            <w:pPr>
              <w:pStyle w:val="TAC"/>
            </w:pPr>
            <w:r w:rsidRPr="00E80F49">
              <w:t>Mid/3346 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608EEA91" w14:textId="0D2618A1" w:rsidR="00567782" w:rsidRPr="00E80F49" w:rsidRDefault="00567782" w:rsidP="00567782">
            <w:pPr>
              <w:pStyle w:val="TAC"/>
            </w:pPr>
            <w:r w:rsidRPr="00942801">
              <w:t xml:space="preserve">5/10846.5 </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65C9A367" w14:textId="77777777" w:rsidR="00567782" w:rsidRPr="00E80F49" w:rsidRDefault="00567782" w:rsidP="00567782">
            <w:pPr>
              <w:pStyle w:val="TAL"/>
            </w:pPr>
            <w:r w:rsidRPr="00E80F49">
              <w:t>Exception Note 4 of TS 38.101 [5] table 7.3A.4-1</w:t>
            </w:r>
          </w:p>
        </w:tc>
      </w:tr>
      <w:tr w:rsidR="00567782" w:rsidRPr="00E80F49" w14:paraId="7B5315B3"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0D0653B6" w14:textId="77777777" w:rsidR="00567782" w:rsidRPr="00E80F49" w:rsidRDefault="00567782" w:rsidP="00567782">
            <w:pPr>
              <w:pStyle w:val="TAC"/>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6C62F0E" w14:textId="478B6B2A" w:rsidR="00567782" w:rsidRPr="00E80F49" w:rsidRDefault="00567782" w:rsidP="00567782">
            <w:pPr>
              <w:pStyle w:val="TAC"/>
            </w:pPr>
            <w:r w:rsidRPr="00E80F49">
              <w:t>/</w:t>
            </w:r>
            <w:r w:rsidRPr="00942801">
              <w:t xml:space="preserve">3386 </w:t>
            </w:r>
            <w:r w:rsidRPr="00E80F49">
              <w:t>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3C07FFEE" w14:textId="4A9B000D" w:rsidR="00567782" w:rsidRPr="00E80F49" w:rsidRDefault="00567782" w:rsidP="00567782">
            <w:pPr>
              <w:pStyle w:val="TAC"/>
            </w:pPr>
            <w:r w:rsidRPr="00942801">
              <w:t>5/100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19F2311E" w14:textId="375DCBBD" w:rsidR="00567782" w:rsidRPr="00E80F49" w:rsidRDefault="00567782" w:rsidP="00567782">
            <w:pPr>
              <w:pStyle w:val="TAL"/>
            </w:pPr>
            <w:r w:rsidRPr="00E80F49">
              <w:t xml:space="preserve">Exception Note </w:t>
            </w:r>
            <w:r w:rsidRPr="00942801">
              <w:t xml:space="preserve">4 </w:t>
            </w:r>
            <w:r w:rsidRPr="00E80F49">
              <w:t>of TS 38.101 [5] table 7.3A.4-1</w:t>
            </w:r>
          </w:p>
        </w:tc>
      </w:tr>
      <w:tr w:rsidR="00567782" w:rsidRPr="00E80F49" w14:paraId="3706C300"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3D747102" w14:textId="77777777" w:rsidR="00567782" w:rsidRPr="00E80F49" w:rsidRDefault="00567782" w:rsidP="00567782">
            <w:pPr>
              <w:pStyle w:val="TAC"/>
            </w:pPr>
            <w:r w:rsidRPr="00E80F49">
              <w:rPr>
                <w:b/>
                <w:bCs/>
              </w:rPr>
              <w:t>n8A</w:t>
            </w:r>
            <w:r w:rsidRPr="00E80F49">
              <w:t xml:space="preserve"> / n78A</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372032AB" w14:textId="77777777" w:rsidR="00567782" w:rsidRPr="00E80F49" w:rsidRDefault="00567782" w:rsidP="00567782">
            <w:pPr>
              <w:pStyle w:val="TAC"/>
            </w:pPr>
            <w:r w:rsidRPr="00E80F49">
              <w:t>Mid/High</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694494E6" w14:textId="4F985532" w:rsidR="00567782" w:rsidRPr="00E80F49" w:rsidRDefault="00567782" w:rsidP="00567782">
            <w:pPr>
              <w:pStyle w:val="TAC"/>
            </w:pPr>
            <w:r w:rsidRPr="00E80F49">
              <w:t>Highest</w:t>
            </w:r>
            <w:r w:rsidRPr="000D5725">
              <w:t>(20)</w:t>
            </w:r>
            <w:r w:rsidRPr="00E80F49">
              <w:t>/</w:t>
            </w:r>
            <w:r>
              <w:t xml:space="preserve"> </w:t>
            </w:r>
            <w:r w:rsidRPr="00E80F49">
              <w:t>Highest</w:t>
            </w:r>
            <w:r w:rsidRPr="000D5725">
              <w:t>(100)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0711200A" w14:textId="3D45E07C" w:rsidR="00567782" w:rsidRPr="00E80F49" w:rsidRDefault="00567782" w:rsidP="00567782">
            <w:pPr>
              <w:pStyle w:val="TAL"/>
            </w:pPr>
            <w:r w:rsidRPr="00E80F49">
              <w:t xml:space="preserve">Non-exception. </w:t>
            </w:r>
            <w:r w:rsidRPr="000D5725">
              <w:t>Not overlapping interference since BWINT=4*20 MHz, FINT (160) ≥ (80+100)/2.</w:t>
            </w:r>
          </w:p>
        </w:tc>
      </w:tr>
      <w:tr w:rsidR="00567782" w:rsidRPr="00E80F49" w14:paraId="1CDBC50B"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1973A6A7" w14:textId="77777777" w:rsidR="00567782" w:rsidRPr="00E80F49" w:rsidRDefault="00567782" w:rsidP="00567782">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4CD0B5F" w14:textId="77777777" w:rsidR="00567782" w:rsidRPr="00E80F49" w:rsidRDefault="00567782" w:rsidP="00567782">
            <w:pPr>
              <w:pStyle w:val="TAC"/>
            </w:pPr>
            <w:r w:rsidRPr="00E80F49">
              <w:t>Mid/3590 MHz</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4939DF8D" w14:textId="245DE369" w:rsidR="00567782" w:rsidRPr="00E80F49" w:rsidRDefault="00567782" w:rsidP="00567782">
            <w:pPr>
              <w:pStyle w:val="TAC"/>
            </w:pPr>
            <w:r w:rsidRPr="00942801">
              <w:t>5/10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4C420C39" w14:textId="0F2AC882" w:rsidR="00567782" w:rsidRPr="00E80F49" w:rsidRDefault="00567782" w:rsidP="00567782">
            <w:pPr>
              <w:pStyle w:val="TAL"/>
            </w:pPr>
            <w:r w:rsidRPr="00E80F49">
              <w:t xml:space="preserve">Exception Note </w:t>
            </w:r>
            <w:r w:rsidRPr="000D5725">
              <w:t xml:space="preserve">4 </w:t>
            </w:r>
            <w:r w:rsidRPr="00E80F49">
              <w:t>of TS38.101 table 7.3A.4-1</w:t>
            </w:r>
          </w:p>
        </w:tc>
      </w:tr>
      <w:tr w:rsidR="008D7125" w:rsidRPr="00E80F49" w14:paraId="6AE3ABED"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2367C637"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5F2C0119" w14:textId="1C45AA29" w:rsidR="008D7125" w:rsidRPr="00E80F49" w:rsidRDefault="008D7125" w:rsidP="008D7125">
            <w:pPr>
              <w:pStyle w:val="TAC"/>
            </w:pPr>
            <w:r w:rsidRPr="00E80F49">
              <w:t>Mid/3590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3633031C" w14:textId="379DAEAD" w:rsidR="008D7125" w:rsidRPr="00E80F49" w:rsidDel="00942801" w:rsidRDefault="008D7125" w:rsidP="008D7125">
            <w:pPr>
              <w:pStyle w:val="TAC"/>
            </w:pPr>
            <w:r>
              <w:t>5/100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5E0B19A5" w14:textId="3742FD23" w:rsidR="008D7125" w:rsidRPr="00E80F49" w:rsidRDefault="008D7125" w:rsidP="008D7125">
            <w:pPr>
              <w:pStyle w:val="TAL"/>
            </w:pPr>
            <w:r w:rsidRPr="00E80F49">
              <w:t xml:space="preserve">Exception Note </w:t>
            </w:r>
            <w:r w:rsidRPr="000D5725">
              <w:t xml:space="preserve">4 </w:t>
            </w:r>
            <w:r w:rsidRPr="00E80F49">
              <w:t>of TS38.101 table 7.3A.4-1</w:t>
            </w:r>
          </w:p>
        </w:tc>
      </w:tr>
      <w:tr w:rsidR="008D7125" w:rsidRPr="00E80F49" w14:paraId="560D5658"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4D4B64C3" w14:textId="1FF5FCD6" w:rsidR="008D7125" w:rsidRPr="00E80F49" w:rsidRDefault="008D7125" w:rsidP="008D7125">
            <w:pPr>
              <w:pStyle w:val="TAC"/>
              <w:rPr>
                <w:b/>
                <w:bCs/>
              </w:rPr>
            </w:pPr>
            <w:r w:rsidRPr="00EF4190">
              <w:rPr>
                <w:b/>
                <w:bCs/>
                <w:lang w:eastAsia="ja-JP"/>
              </w:rPr>
              <w:t>n2</w:t>
            </w:r>
            <w:r>
              <w:rPr>
                <w:b/>
                <w:bCs/>
                <w:lang w:eastAsia="ja-JP"/>
              </w:rPr>
              <w:t>0</w:t>
            </w:r>
            <w:r w:rsidRPr="00EF4190">
              <w:rPr>
                <w:bCs/>
                <w:lang w:eastAsia="ja-JP"/>
              </w:rPr>
              <w:t xml:space="preserve"> / n7</w:t>
            </w:r>
            <w:r>
              <w:rPr>
                <w:bCs/>
                <w:lang w:eastAsia="ja-JP"/>
              </w:rPr>
              <w:t>8</w:t>
            </w:r>
            <w:r w:rsidRPr="00EF4190">
              <w:rPr>
                <w:bCs/>
                <w:lang w:eastAsia="ja-JP"/>
              </w:rPr>
              <w:t>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065700B" w14:textId="3AF15E68" w:rsidR="008D7125" w:rsidRPr="00E80F49" w:rsidRDefault="008D7125" w:rsidP="008D7125">
            <w:pPr>
              <w:pStyle w:val="TAC"/>
            </w:pPr>
            <w:r w:rsidRPr="00EF4190">
              <w:t>Mid/High</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2E8842B8" w14:textId="58BF8C41" w:rsidR="008D7125" w:rsidRPr="00E80F49" w:rsidDel="00942801" w:rsidRDefault="008D7125" w:rsidP="008D7125">
            <w:pPr>
              <w:pStyle w:val="TAC"/>
            </w:pPr>
            <w: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3C7455D3" w14:textId="47747699" w:rsidR="008D7125" w:rsidRPr="00E80F49" w:rsidRDefault="008D7125" w:rsidP="008D7125">
            <w:pPr>
              <w:pStyle w:val="TAL"/>
            </w:pPr>
            <w:r w:rsidRPr="00B109B7">
              <w:t>Exception Note 4 of TS38.101 table 7.3A.4-1</w:t>
            </w:r>
          </w:p>
        </w:tc>
      </w:tr>
      <w:tr w:rsidR="008D7125" w:rsidRPr="00E80F49" w14:paraId="5DF35B8D"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80AED31"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363A604C" w14:textId="59F6B561" w:rsidR="008D7125" w:rsidRPr="00E80F49" w:rsidRDefault="008D7125" w:rsidP="008D7125">
            <w:pPr>
              <w:pStyle w:val="TAC"/>
            </w:pPr>
            <w:r w:rsidRPr="00EF4190">
              <w:t>Mid/3</w:t>
            </w:r>
            <w:r>
              <w:t>388</w:t>
            </w:r>
            <w:r w:rsidRPr="00EF4190">
              <w:t xml:space="preserve">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88D01DF" w14:textId="6899365C" w:rsidR="008D7125" w:rsidRPr="00E80F49" w:rsidDel="00942801" w:rsidRDefault="008D7125" w:rsidP="008D7125">
            <w:pPr>
              <w:pStyle w:val="TAC"/>
            </w:pPr>
            <w:r>
              <w:t>5/100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548DC60A" w14:textId="58C74561" w:rsidR="008D7125" w:rsidRPr="00E80F49" w:rsidRDefault="008D7125" w:rsidP="008D7125">
            <w:pPr>
              <w:pStyle w:val="TAL"/>
            </w:pPr>
            <w:r w:rsidRPr="00B109B7">
              <w:t>Exception Note 4 of TS38.101 table 7.3A.4-1</w:t>
            </w:r>
          </w:p>
        </w:tc>
      </w:tr>
      <w:tr w:rsidR="008D7125" w:rsidRPr="00207EE4" w14:paraId="516F0C7D" w14:textId="77777777" w:rsidTr="00567782">
        <w:trPr>
          <w:gridBefore w:val="1"/>
          <w:wBefore w:w="111" w:type="dxa"/>
          <w:trHeight w:val="397"/>
          <w:jc w:val="center"/>
        </w:trPr>
        <w:tc>
          <w:tcPr>
            <w:tcW w:w="1419" w:type="dxa"/>
            <w:gridSpan w:val="2"/>
            <w:tcBorders>
              <w:top w:val="single" w:sz="4" w:space="0" w:color="auto"/>
              <w:left w:val="single" w:sz="4" w:space="0" w:color="auto"/>
              <w:bottom w:val="single" w:sz="4" w:space="0" w:color="auto"/>
              <w:right w:val="single" w:sz="4" w:space="0" w:color="auto"/>
            </w:tcBorders>
            <w:vAlign w:val="center"/>
          </w:tcPr>
          <w:p w14:paraId="0DE8757B" w14:textId="77777777" w:rsidR="008D7125" w:rsidRPr="00207EE4" w:rsidRDefault="008D7125" w:rsidP="008D7125">
            <w:pPr>
              <w:keepNext/>
              <w:keepLines/>
              <w:spacing w:after="0"/>
              <w:jc w:val="center"/>
              <w:rPr>
                <w:rFonts w:ascii="Arial" w:eastAsia="MS Mincho" w:hAnsi="Arial"/>
                <w:bCs/>
                <w:sz w:val="18"/>
                <w:lang w:eastAsia="ja-JP"/>
              </w:rPr>
            </w:pPr>
            <w:r w:rsidRPr="00207EE4">
              <w:rPr>
                <w:rFonts w:ascii="Arial" w:hAnsi="Arial"/>
                <w:b/>
                <w:bCs/>
                <w:sz w:val="18"/>
                <w:lang w:eastAsia="ja-JP"/>
              </w:rPr>
              <w:t>n28</w:t>
            </w:r>
            <w:r>
              <w:rPr>
                <w:rFonts w:ascii="Arial" w:hAnsi="Arial"/>
                <w:bCs/>
                <w:sz w:val="18"/>
                <w:lang w:eastAsia="ja-JP"/>
              </w:rPr>
              <w:t xml:space="preserve"> / n77A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9EF9AB2" w14:textId="77777777" w:rsidR="008D7125" w:rsidRPr="00207EE4" w:rsidRDefault="008D7125" w:rsidP="008D7125">
            <w:pPr>
              <w:keepNext/>
              <w:keepLines/>
              <w:spacing w:after="0"/>
              <w:jc w:val="center"/>
              <w:rPr>
                <w:rFonts w:ascii="Arial" w:eastAsia="MS Mincho" w:hAnsi="Arial"/>
                <w:sz w:val="18"/>
                <w:lang w:eastAsia="ja-JP"/>
              </w:rPr>
            </w:pPr>
            <w:r>
              <w:rPr>
                <w:rFonts w:ascii="Arial" w:hAnsi="Arial"/>
                <w:sz w:val="18"/>
                <w:lang w:eastAsia="ja-JP"/>
              </w:rPr>
              <w:t>Low / Low</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680E5C2E" w14:textId="77777777" w:rsidR="008D7125" w:rsidRPr="00207EE4" w:rsidRDefault="008D7125" w:rsidP="008D7125">
            <w:pPr>
              <w:keepNext/>
              <w:keepLines/>
              <w:spacing w:after="0"/>
              <w:jc w:val="center"/>
              <w:rPr>
                <w:rFonts w:ascii="Arial" w:eastAsia="MS Mincho" w:hAnsi="Arial"/>
                <w:sz w:val="18"/>
                <w:lang w:eastAsia="ja-JP"/>
              </w:rPr>
            </w:pPr>
            <w:r>
              <w:rPr>
                <w:rFonts w:ascii="Arial" w:hAnsi="Arial" w:hint="eastAsia"/>
                <w:sz w:val="18"/>
                <w:lang w:eastAsia="ja-JP"/>
              </w:rPr>
              <w:t>H</w:t>
            </w:r>
            <w:r>
              <w:rPr>
                <w:rFonts w:ascii="Arial" w:hAnsi="Arial"/>
                <w:sz w:val="18"/>
                <w:lang w:eastAsia="ja-JP"/>
              </w:rPr>
              <w:t>ighest/Highest</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09F32F6D" w14:textId="77777777" w:rsidR="008D7125" w:rsidRPr="00207EE4" w:rsidRDefault="008D7125" w:rsidP="008D7125">
            <w:pPr>
              <w:keepNext/>
              <w:keepLines/>
              <w:spacing w:after="0"/>
              <w:rPr>
                <w:rFonts w:ascii="Arial" w:eastAsia="MS Mincho" w:hAnsi="Arial"/>
                <w:sz w:val="18"/>
                <w:lang w:eastAsia="ja-JP"/>
              </w:rPr>
            </w:pPr>
            <w:r>
              <w:rPr>
                <w:rFonts w:ascii="Arial" w:hAnsi="Arial" w:hint="eastAsia"/>
                <w:sz w:val="18"/>
                <w:lang w:eastAsia="ja-JP"/>
              </w:rPr>
              <w:t>N</w:t>
            </w:r>
            <w:r>
              <w:rPr>
                <w:rFonts w:ascii="Arial" w:hAnsi="Arial"/>
                <w:sz w:val="18"/>
                <w:lang w:eastAsia="ja-JP"/>
              </w:rPr>
              <w:t>on-exception</w:t>
            </w:r>
          </w:p>
        </w:tc>
      </w:tr>
      <w:tr w:rsidR="008D7125" w:rsidRPr="003114FD" w14:paraId="6EAA8A0D" w14:textId="77777777" w:rsidTr="00567782">
        <w:trPr>
          <w:gridBefore w:val="1"/>
          <w:wBefore w:w="111" w:type="dxa"/>
          <w:trHeight w:val="397"/>
          <w:jc w:val="center"/>
        </w:trPr>
        <w:tc>
          <w:tcPr>
            <w:tcW w:w="1419" w:type="dxa"/>
            <w:gridSpan w:val="2"/>
            <w:tcBorders>
              <w:top w:val="single" w:sz="4" w:space="0" w:color="auto"/>
              <w:left w:val="single" w:sz="4" w:space="0" w:color="auto"/>
              <w:bottom w:val="single" w:sz="4" w:space="0" w:color="auto"/>
              <w:right w:val="single" w:sz="4" w:space="0" w:color="auto"/>
            </w:tcBorders>
            <w:vAlign w:val="center"/>
          </w:tcPr>
          <w:p w14:paraId="2C3EF17A" w14:textId="77777777" w:rsidR="008D7125" w:rsidRPr="003114FD" w:rsidRDefault="008D7125" w:rsidP="008D7125">
            <w:pPr>
              <w:keepNext/>
              <w:keepLines/>
              <w:spacing w:after="0"/>
              <w:jc w:val="center"/>
              <w:rPr>
                <w:rFonts w:ascii="Arial" w:hAnsi="Arial"/>
                <w:bCs/>
                <w:sz w:val="18"/>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05C2958A" w14:textId="77777777" w:rsidR="008D7125" w:rsidRPr="00207EE4" w:rsidRDefault="008D7125" w:rsidP="008D7125">
            <w:pPr>
              <w:keepNext/>
              <w:keepLines/>
              <w:spacing w:after="0"/>
              <w:jc w:val="center"/>
              <w:rPr>
                <w:rFonts w:ascii="Arial" w:eastAsia="MS Mincho" w:hAnsi="Arial"/>
                <w:sz w:val="18"/>
                <w:lang w:eastAsia="ja-JP"/>
              </w:rPr>
            </w:pPr>
            <w:r>
              <w:rPr>
                <w:rFonts w:ascii="Arial" w:hAnsi="Arial"/>
                <w:sz w:val="18"/>
                <w:lang w:eastAsia="ja-JP"/>
              </w:rPr>
              <w:t xml:space="preserve">UL </w:t>
            </w:r>
            <w:r>
              <w:rPr>
                <w:rFonts w:ascii="Arial" w:hAnsi="Arial" w:hint="eastAsia"/>
                <w:sz w:val="18"/>
                <w:lang w:eastAsia="ja-JP"/>
              </w:rPr>
              <w:t>7</w:t>
            </w:r>
            <w:r>
              <w:rPr>
                <w:rFonts w:ascii="Arial" w:hAnsi="Arial"/>
                <w:sz w:val="18"/>
                <w:lang w:eastAsia="ja-JP"/>
              </w:rPr>
              <w:t>05.5 MHz / DL 3527.5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14EF75CC" w14:textId="77777777" w:rsidR="008D7125" w:rsidRPr="00207EE4" w:rsidRDefault="008D7125" w:rsidP="008D7125">
            <w:pPr>
              <w:keepNext/>
              <w:keepLines/>
              <w:spacing w:after="0"/>
              <w:jc w:val="center"/>
              <w:rPr>
                <w:rFonts w:ascii="Arial" w:eastAsia="MS Mincho" w:hAnsi="Arial"/>
                <w:sz w:val="18"/>
                <w:lang w:eastAsia="ja-JP"/>
              </w:rPr>
            </w:pPr>
            <w:r>
              <w:rPr>
                <w:rFonts w:ascii="Arial" w:hAnsi="Arial" w:hint="eastAsia"/>
                <w:sz w:val="18"/>
                <w:lang w:eastAsia="ja-JP"/>
              </w:rPr>
              <w:t>5</w:t>
            </w:r>
            <w:r>
              <w:rPr>
                <w:rFonts w:ascii="Arial" w:hAnsi="Arial"/>
                <w:sz w:val="18"/>
                <w:lang w:eastAsia="ja-JP"/>
              </w:rPr>
              <w:t>/10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4186E275" w14:textId="77777777" w:rsidR="008D7125" w:rsidRPr="003114FD" w:rsidRDefault="008D7125" w:rsidP="008D7125">
            <w:pPr>
              <w:keepNext/>
              <w:keepLines/>
              <w:spacing w:after="0"/>
              <w:rPr>
                <w:rFonts w:ascii="Arial" w:hAnsi="Arial"/>
                <w:sz w:val="18"/>
              </w:rPr>
            </w:pPr>
            <w:r w:rsidRPr="003114FD">
              <w:rPr>
                <w:rFonts w:ascii="Arial" w:hAnsi="Arial"/>
                <w:sz w:val="18"/>
              </w:rPr>
              <w:t xml:space="preserve">Exception Note </w:t>
            </w:r>
            <w:r>
              <w:rPr>
                <w:rFonts w:ascii="Arial" w:hAnsi="Arial"/>
                <w:sz w:val="18"/>
              </w:rPr>
              <w:t>5</w:t>
            </w:r>
            <w:r w:rsidRPr="003114FD">
              <w:rPr>
                <w:rFonts w:ascii="Arial" w:hAnsi="Arial"/>
                <w:sz w:val="18"/>
              </w:rPr>
              <w:t xml:space="preserve"> of TS38.101 table 7.3A.4-1</w:t>
            </w:r>
          </w:p>
        </w:tc>
      </w:tr>
      <w:tr w:rsidR="008D7125" w:rsidRPr="003114FD" w14:paraId="24B7D68F" w14:textId="77777777" w:rsidTr="00567782">
        <w:trPr>
          <w:gridBefore w:val="1"/>
          <w:wBefore w:w="111" w:type="dxa"/>
          <w:trHeight w:val="397"/>
          <w:jc w:val="center"/>
        </w:trPr>
        <w:tc>
          <w:tcPr>
            <w:tcW w:w="1419" w:type="dxa"/>
            <w:gridSpan w:val="2"/>
            <w:tcBorders>
              <w:top w:val="single" w:sz="4" w:space="0" w:color="auto"/>
              <w:left w:val="single" w:sz="4" w:space="0" w:color="auto"/>
              <w:bottom w:val="single" w:sz="4" w:space="0" w:color="auto"/>
              <w:right w:val="single" w:sz="4" w:space="0" w:color="auto"/>
            </w:tcBorders>
            <w:vAlign w:val="center"/>
          </w:tcPr>
          <w:p w14:paraId="1F7F15FA" w14:textId="77777777" w:rsidR="008D7125" w:rsidRPr="003114FD" w:rsidRDefault="008D7125" w:rsidP="008D7125">
            <w:pPr>
              <w:keepNext/>
              <w:keepLines/>
              <w:spacing w:after="0"/>
              <w:jc w:val="center"/>
              <w:rPr>
                <w:rFonts w:ascii="Arial" w:hAnsi="Arial"/>
                <w:bCs/>
                <w:sz w:val="18"/>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97AD808" w14:textId="77777777" w:rsidR="008D7125" w:rsidRPr="003114FD" w:rsidRDefault="008D7125" w:rsidP="008D7125">
            <w:pPr>
              <w:keepNext/>
              <w:keepLines/>
              <w:spacing w:after="0"/>
              <w:jc w:val="center"/>
              <w:rPr>
                <w:rFonts w:ascii="Arial" w:hAnsi="Arial"/>
                <w:sz w:val="18"/>
              </w:rPr>
            </w:pPr>
            <w:r>
              <w:rPr>
                <w:rFonts w:ascii="Arial" w:hAnsi="Arial"/>
                <w:sz w:val="18"/>
                <w:lang w:eastAsia="ja-JP"/>
              </w:rPr>
              <w:t xml:space="preserve">UL </w:t>
            </w:r>
            <w:r>
              <w:rPr>
                <w:rFonts w:ascii="Arial" w:hAnsi="Arial" w:hint="eastAsia"/>
                <w:sz w:val="18"/>
                <w:lang w:eastAsia="ja-JP"/>
              </w:rPr>
              <w:t>7</w:t>
            </w:r>
            <w:r>
              <w:rPr>
                <w:rFonts w:ascii="Arial" w:hAnsi="Arial"/>
                <w:sz w:val="18"/>
                <w:lang w:eastAsia="ja-JP"/>
              </w:rPr>
              <w:t>05.5 MHz / DL 3527.5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28BE9E4C" w14:textId="77777777" w:rsidR="008D7125" w:rsidRPr="00207EE4" w:rsidRDefault="008D7125" w:rsidP="008D7125">
            <w:pPr>
              <w:keepNext/>
              <w:keepLines/>
              <w:spacing w:after="0"/>
              <w:jc w:val="center"/>
              <w:rPr>
                <w:rFonts w:ascii="Arial" w:eastAsia="MS Mincho" w:hAnsi="Arial"/>
                <w:sz w:val="18"/>
                <w:lang w:eastAsia="ja-JP"/>
              </w:rPr>
            </w:pPr>
            <w:r>
              <w:rPr>
                <w:rFonts w:ascii="Arial" w:hAnsi="Arial" w:hint="eastAsia"/>
                <w:sz w:val="18"/>
                <w:lang w:eastAsia="ja-JP"/>
              </w:rPr>
              <w:t>5</w:t>
            </w:r>
            <w:r>
              <w:rPr>
                <w:rFonts w:ascii="Arial" w:hAnsi="Arial"/>
                <w:sz w:val="18"/>
                <w:lang w:eastAsia="ja-JP"/>
              </w:rPr>
              <w:t>/100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33CB98F6" w14:textId="77777777" w:rsidR="008D7125" w:rsidRPr="003114FD" w:rsidRDefault="008D7125" w:rsidP="008D7125">
            <w:pPr>
              <w:keepNext/>
              <w:keepLines/>
              <w:spacing w:after="0"/>
              <w:rPr>
                <w:rFonts w:ascii="Arial" w:hAnsi="Arial"/>
                <w:sz w:val="18"/>
              </w:rPr>
            </w:pPr>
            <w:r w:rsidRPr="003114FD">
              <w:rPr>
                <w:rFonts w:ascii="Arial" w:hAnsi="Arial"/>
                <w:sz w:val="18"/>
              </w:rPr>
              <w:t xml:space="preserve">Exception Note </w:t>
            </w:r>
            <w:r>
              <w:rPr>
                <w:rFonts w:ascii="Arial" w:hAnsi="Arial"/>
                <w:sz w:val="18"/>
              </w:rPr>
              <w:t>5</w:t>
            </w:r>
            <w:r w:rsidRPr="003114FD">
              <w:rPr>
                <w:rFonts w:ascii="Arial" w:hAnsi="Arial"/>
                <w:sz w:val="18"/>
              </w:rPr>
              <w:t xml:space="preserve"> of TS38.101 table 7.3A.4-1</w:t>
            </w:r>
          </w:p>
        </w:tc>
      </w:tr>
      <w:tr w:rsidR="008D7125" w:rsidRPr="00E80F49" w14:paraId="773A879D" w14:textId="77777777" w:rsidTr="00567782">
        <w:trPr>
          <w:gridBefore w:val="1"/>
          <w:wBefore w:w="111" w:type="dxa"/>
          <w:trHeight w:val="397"/>
          <w:jc w:val="center"/>
        </w:trPr>
        <w:tc>
          <w:tcPr>
            <w:tcW w:w="1419" w:type="dxa"/>
            <w:gridSpan w:val="2"/>
            <w:tcBorders>
              <w:top w:val="single" w:sz="4" w:space="0" w:color="auto"/>
              <w:left w:val="single" w:sz="4" w:space="0" w:color="auto"/>
              <w:bottom w:val="single" w:sz="4" w:space="0" w:color="auto"/>
              <w:right w:val="single" w:sz="4" w:space="0" w:color="auto"/>
            </w:tcBorders>
            <w:vAlign w:val="center"/>
          </w:tcPr>
          <w:p w14:paraId="390A9240" w14:textId="77777777" w:rsidR="008D7125" w:rsidRPr="00E80F49" w:rsidRDefault="008D7125" w:rsidP="008D7125">
            <w:pPr>
              <w:pStyle w:val="TAC"/>
              <w:rPr>
                <w:b/>
                <w:bCs/>
              </w:rPr>
            </w:pPr>
            <w:r w:rsidRPr="00E80F49">
              <w:rPr>
                <w:b/>
                <w:bCs/>
              </w:rPr>
              <w:t>n</w:t>
            </w:r>
            <w:r>
              <w:rPr>
                <w:b/>
                <w:bCs/>
              </w:rPr>
              <w:t>2</w:t>
            </w:r>
            <w:r w:rsidRPr="00E80F49">
              <w:rPr>
                <w:b/>
                <w:bCs/>
              </w:rPr>
              <w:t>8A</w:t>
            </w:r>
            <w:r w:rsidRPr="00E80F49">
              <w:t xml:space="preserve"> / n78A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5997F95" w14:textId="77777777" w:rsidR="008D7125" w:rsidRPr="00E80F49" w:rsidRDefault="008D7125" w:rsidP="008D7125">
            <w:pPr>
              <w:pStyle w:val="TAC"/>
            </w:pPr>
            <w:r>
              <w:t>Mid</w:t>
            </w:r>
            <w:r w:rsidRPr="00E80F49">
              <w:t>/</w:t>
            </w:r>
            <w:r>
              <w:t>High</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0CDFFE60" w14:textId="43EA496D" w:rsidR="008D7125" w:rsidRPr="00E80F49" w:rsidRDefault="008D7125" w:rsidP="008D7125">
            <w:pPr>
              <w:pStyle w:val="TAC"/>
            </w:pPr>
            <w:r w:rsidRPr="00E80F49">
              <w:t>Highest</w:t>
            </w:r>
            <w:r w:rsidRPr="000D5725">
              <w:t>(20)</w:t>
            </w:r>
            <w:r w:rsidRPr="00E80F49">
              <w:t>/</w:t>
            </w:r>
            <w:r>
              <w:t xml:space="preserve"> </w:t>
            </w:r>
            <w:r w:rsidRPr="00E80F49">
              <w:t>Highest</w:t>
            </w:r>
            <w:r w:rsidRPr="000D5725">
              <w:t>(100)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082E6738" w14:textId="77777777" w:rsidR="008D7125" w:rsidRPr="00E80F49" w:rsidRDefault="008D7125" w:rsidP="008D7125">
            <w:pPr>
              <w:pStyle w:val="TAL"/>
            </w:pPr>
            <w:r w:rsidRPr="00E80F49">
              <w:t xml:space="preserve">Non-exception. </w:t>
            </w:r>
            <w:r w:rsidRPr="000D5725">
              <w:t>Not overlapping interference since BWINT=5*20 MHz, FINT (</w:t>
            </w:r>
            <w:r>
              <w:t>110</w:t>
            </w:r>
            <w:r w:rsidRPr="000D5725">
              <w:t>) ≥ (100+100)/2 for HD5</w:t>
            </w:r>
          </w:p>
        </w:tc>
      </w:tr>
      <w:tr w:rsidR="008D7125" w:rsidRPr="00E80F49" w14:paraId="13846395" w14:textId="77777777" w:rsidTr="00567782">
        <w:trPr>
          <w:gridBefore w:val="1"/>
          <w:wBefore w:w="111" w:type="dxa"/>
          <w:trHeight w:val="397"/>
          <w:jc w:val="center"/>
        </w:trPr>
        <w:tc>
          <w:tcPr>
            <w:tcW w:w="1419" w:type="dxa"/>
            <w:gridSpan w:val="2"/>
            <w:tcBorders>
              <w:top w:val="single" w:sz="4" w:space="0" w:color="auto"/>
              <w:left w:val="single" w:sz="4" w:space="0" w:color="auto"/>
              <w:bottom w:val="single" w:sz="4" w:space="0" w:color="auto"/>
              <w:right w:val="single" w:sz="4" w:space="0" w:color="auto"/>
            </w:tcBorders>
            <w:vAlign w:val="center"/>
          </w:tcPr>
          <w:p w14:paraId="1B717BB0"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BA2C6E8" w14:textId="77777777" w:rsidR="008D7125" w:rsidRPr="00E80F49" w:rsidRDefault="008D7125" w:rsidP="008D7125">
            <w:pPr>
              <w:pStyle w:val="TAC"/>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565</w:t>
            </w:r>
            <w:r w:rsidRPr="00844510">
              <w:rPr>
                <w:rFonts w:cs="Arial"/>
                <w:szCs w:val="18"/>
              </w:rPr>
              <w:t xml:space="preserve">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5EB5A66B" w14:textId="77777777" w:rsidR="008D7125" w:rsidRPr="00E80F49" w:rsidRDefault="008D7125" w:rsidP="008D7125">
            <w:pPr>
              <w:pStyle w:val="TAC"/>
            </w:pPr>
            <w:r w:rsidRPr="00844510">
              <w:t>20/100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79BE45B0" w14:textId="77777777" w:rsidR="008D7125" w:rsidRPr="00E80F49" w:rsidRDefault="008D7125" w:rsidP="008D7125">
            <w:pPr>
              <w:pStyle w:val="TAL"/>
            </w:pPr>
            <w:r w:rsidRPr="00E80F49">
              <w:t xml:space="preserve">Exception Note </w:t>
            </w:r>
            <w:r>
              <w:t>6</w:t>
            </w:r>
            <w:r w:rsidRPr="00E80F49">
              <w:t xml:space="preserve"> of TS 38.101 [5] table 7.3A.4-1</w:t>
            </w:r>
          </w:p>
        </w:tc>
      </w:tr>
      <w:tr w:rsidR="008D7125" w:rsidRPr="00E80F49" w14:paraId="197B8402" w14:textId="77777777" w:rsidTr="00567782">
        <w:trPr>
          <w:gridBefore w:val="1"/>
          <w:wBefore w:w="111" w:type="dxa"/>
          <w:trHeight w:val="397"/>
          <w:jc w:val="center"/>
        </w:trPr>
        <w:tc>
          <w:tcPr>
            <w:tcW w:w="1419" w:type="dxa"/>
            <w:gridSpan w:val="2"/>
            <w:tcBorders>
              <w:top w:val="single" w:sz="4" w:space="0" w:color="auto"/>
              <w:left w:val="single" w:sz="4" w:space="0" w:color="auto"/>
              <w:bottom w:val="single" w:sz="4" w:space="0" w:color="auto"/>
              <w:right w:val="single" w:sz="4" w:space="0" w:color="auto"/>
            </w:tcBorders>
            <w:vAlign w:val="center"/>
          </w:tcPr>
          <w:p w14:paraId="58ECFB4E"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1671D7AC" w14:textId="77777777" w:rsidR="008D7125" w:rsidRPr="00E80F49" w:rsidRDefault="008D7125" w:rsidP="008D7125">
            <w:pPr>
              <w:pStyle w:val="TAC"/>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535</w:t>
            </w:r>
            <w:r w:rsidRPr="00844510">
              <w:rPr>
                <w:rFonts w:cs="Arial"/>
                <w:szCs w:val="18"/>
              </w:rPr>
              <w:t xml:space="preserve">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286BB063" w14:textId="77777777" w:rsidR="008D7125" w:rsidRPr="00E80F49" w:rsidRDefault="008D7125" w:rsidP="008D7125">
            <w:pPr>
              <w:pStyle w:val="TAC"/>
            </w:pPr>
            <w:r w:rsidRPr="00844510">
              <w:t>20/</w:t>
            </w:r>
            <w:r>
              <w:t>20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465A83B5" w14:textId="77777777" w:rsidR="008D7125" w:rsidRPr="00E80F49" w:rsidRDefault="008D7125" w:rsidP="008D7125">
            <w:pPr>
              <w:pStyle w:val="TAL"/>
            </w:pPr>
            <w:r w:rsidRPr="00E80F49">
              <w:t xml:space="preserve">Exception Note </w:t>
            </w:r>
            <w:r>
              <w:t>7</w:t>
            </w:r>
            <w:r w:rsidRPr="00E80F49">
              <w:t xml:space="preserve"> of TS 38.101 [5] table 7.3A.4-1</w:t>
            </w:r>
          </w:p>
        </w:tc>
      </w:tr>
      <w:tr w:rsidR="008D7125" w:rsidRPr="00E80F49" w14:paraId="2BBAC893"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FDC0909" w14:textId="3E217D45" w:rsidR="008D7125" w:rsidRPr="00E80F49" w:rsidRDefault="008D7125" w:rsidP="008D7125">
            <w:pPr>
              <w:pStyle w:val="TAC"/>
              <w:rPr>
                <w:b/>
                <w:bCs/>
              </w:rPr>
            </w:pPr>
            <w:r w:rsidRPr="005C26A9">
              <w:rPr>
                <w:bCs/>
              </w:rPr>
              <w:t>n41A/</w:t>
            </w:r>
            <w:r w:rsidRPr="005C26A9">
              <w:rPr>
                <w:b/>
              </w:rPr>
              <w:t>n71A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17539748" w14:textId="25CF96FC" w:rsidR="008D7125" w:rsidRPr="00E80F49" w:rsidRDefault="008D7125" w:rsidP="008D7125">
            <w:pPr>
              <w:pStyle w:val="TAC"/>
            </w:pPr>
            <w:r>
              <w:t>UL Low/DL Low</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CDF660A" w14:textId="0F2C19FC" w:rsidR="008D7125" w:rsidRPr="00E80F49" w:rsidRDefault="008D7125" w:rsidP="008D7125">
            <w:pPr>
              <w:pStyle w:val="TAC"/>
            </w:pPr>
            <w:r w:rsidRPr="00E80F49">
              <w:t>Highest/Highest</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215A9960" w14:textId="59D28A4B" w:rsidR="008D7125" w:rsidRPr="00E80F49" w:rsidRDefault="008D7125" w:rsidP="008D7125">
            <w:pPr>
              <w:pStyle w:val="TAL"/>
            </w:pPr>
            <w:r w:rsidRPr="00E80F49">
              <w:t>Non-exception</w:t>
            </w:r>
            <w:r w:rsidRPr="000D14AC">
              <w:t xml:space="preserve">. </w:t>
            </w:r>
            <w:r w:rsidRPr="000D14AC">
              <w:rPr>
                <w:color w:val="000000"/>
              </w:rPr>
              <w:t>Not overlapping interference since BW</w:t>
            </w:r>
            <w:r w:rsidRPr="000D14AC">
              <w:rPr>
                <w:color w:val="000000"/>
                <w:vertAlign w:val="subscript"/>
              </w:rPr>
              <w:t>INT</w:t>
            </w:r>
            <w:r w:rsidRPr="000D14AC">
              <w:rPr>
                <w:color w:val="000000"/>
              </w:rPr>
              <w:t>=4*20 MHz, F</w:t>
            </w:r>
            <w:r w:rsidRPr="000D14AC">
              <w:rPr>
                <w:color w:val="000000"/>
                <w:vertAlign w:val="subscript"/>
              </w:rPr>
              <w:t>INT</w:t>
            </w:r>
            <w:r w:rsidRPr="000D14AC">
              <w:rPr>
                <w:color w:val="000000"/>
              </w:rPr>
              <w:t xml:space="preserve"> (146) </w:t>
            </w:r>
            <w:r w:rsidRPr="000D14AC">
              <w:t>≥</w:t>
            </w:r>
            <w:r w:rsidRPr="000D14AC">
              <w:rPr>
                <w:color w:val="000000"/>
              </w:rPr>
              <w:t xml:space="preserve"> (80+100)/2 for HD4.</w:t>
            </w:r>
            <w:r w:rsidRPr="00E80F49">
              <w:t xml:space="preserve"> To be used in test cases 7.3A.1 to 7.3A.4</w:t>
            </w:r>
          </w:p>
        </w:tc>
      </w:tr>
      <w:tr w:rsidR="008D7125" w:rsidRPr="00E80F49" w14:paraId="3873F676"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0C1895F"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BBFDC1A" w14:textId="7D104538" w:rsidR="008D7125" w:rsidRPr="00E80F49" w:rsidRDefault="008D7125" w:rsidP="008D7125">
            <w:pPr>
              <w:pStyle w:val="TAC"/>
            </w:pPr>
            <w:r>
              <w:t>UL Low / DL 2662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A6B9C12" w14:textId="23F43631" w:rsidR="008D7125" w:rsidRPr="00E80F49" w:rsidRDefault="008D7125" w:rsidP="008D7125">
            <w:pPr>
              <w:pStyle w:val="TAC"/>
            </w:pPr>
            <w:r>
              <w:t>UL 5 / DL 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0D4F5B73" w14:textId="4FAF9F6F" w:rsidR="008D7125" w:rsidRPr="00E80F49" w:rsidRDefault="008D7125" w:rsidP="008D7125">
            <w:pPr>
              <w:pStyle w:val="TAL"/>
            </w:pPr>
            <w:r>
              <w:t>Exception Note 4 of TS 38.101 T</w:t>
            </w:r>
            <w:r w:rsidRPr="00E80F49">
              <w:t>able 7.3A.4-1</w:t>
            </w:r>
          </w:p>
        </w:tc>
      </w:tr>
      <w:tr w:rsidR="008D7125" w:rsidRPr="00E80F49" w14:paraId="06D0D63D"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657D313"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2497F6F" w14:textId="1F8449F5" w:rsidR="008D7125" w:rsidRPr="00E80F49" w:rsidRDefault="008D7125" w:rsidP="008D7125">
            <w:pPr>
              <w:pStyle w:val="TAC"/>
            </w:pPr>
            <w:r>
              <w:t>UL Low / DL High</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8AA7ECB" w14:textId="3115ED4F" w:rsidR="008D7125" w:rsidRPr="00E80F49" w:rsidRDefault="008D7125" w:rsidP="008D7125">
            <w:pPr>
              <w:pStyle w:val="TAC"/>
            </w:pPr>
            <w:r>
              <w:t>UL 5 / DL 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3FCF17CC" w14:textId="313DB71B" w:rsidR="008D7125" w:rsidRPr="00E80F49" w:rsidRDefault="008D7125" w:rsidP="008D7125">
            <w:pPr>
              <w:pStyle w:val="TAL"/>
            </w:pPr>
            <w:r>
              <w:t>Exception Note 4 of TS 38.101 T</w:t>
            </w:r>
            <w:r w:rsidRPr="00E80F49">
              <w:t>able 7.3A.4-1</w:t>
            </w:r>
          </w:p>
        </w:tc>
      </w:tr>
      <w:tr w:rsidR="008D7125" w:rsidRPr="00E80F49" w14:paraId="510AA6D4"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0B51CA0E" w14:textId="1FF987B1" w:rsidR="008D7125" w:rsidRPr="00E80F49" w:rsidRDefault="008D7125" w:rsidP="008D7125">
            <w:pPr>
              <w:pStyle w:val="TAC"/>
              <w:rPr>
                <w:b/>
                <w:bCs/>
              </w:rPr>
            </w:pPr>
            <w:r w:rsidRPr="00637B69">
              <w:rPr>
                <w:b/>
              </w:rPr>
              <w:t>n66A</w:t>
            </w:r>
            <w:r>
              <w:t>/n77A</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5BC1298A" w14:textId="75EA632E" w:rsidR="008D7125" w:rsidRPr="00E80F49" w:rsidRDefault="008D7125" w:rsidP="008D7125">
            <w:pPr>
              <w:pStyle w:val="TAC"/>
            </w:pPr>
            <w:r>
              <w:t>Mid/Mid</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1C6384A7" w14:textId="15EC78AB" w:rsidR="008D7125" w:rsidRPr="00E80F49" w:rsidRDefault="008D7125" w:rsidP="008D7125">
            <w:pPr>
              <w:pStyle w:val="TAC"/>
            </w:pPr>
            <w:r w:rsidRPr="000D5725">
              <w:t>Highest(45)/</w:t>
            </w:r>
            <w:r>
              <w:t xml:space="preserve"> </w:t>
            </w:r>
            <w:r w:rsidRPr="000D5725">
              <w:t>Highest(100)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30E4B543" w14:textId="097BFEB8" w:rsidR="008D7125" w:rsidRPr="00E80F49" w:rsidRDefault="008D7125" w:rsidP="008D7125">
            <w:pPr>
              <w:pStyle w:val="TAL"/>
            </w:pPr>
            <w:r w:rsidRPr="00E80F49">
              <w:t xml:space="preserve">Non-exception. </w:t>
            </w:r>
            <w:r w:rsidRPr="000D5725">
              <w:t>Not overlapping interference since BWINT=2*45 MHz, FINT (260) ≥ (90+100)/2.</w:t>
            </w:r>
          </w:p>
        </w:tc>
      </w:tr>
      <w:tr w:rsidR="008D7125" w:rsidRPr="00E80F49" w14:paraId="65E36AFB"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1DD95F11"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3720C07B" w14:textId="0586C8B5" w:rsidR="008D7125" w:rsidRPr="00E80F49" w:rsidRDefault="008D7125" w:rsidP="008D7125">
            <w:pPr>
              <w:pStyle w:val="TAC"/>
            </w:pPr>
            <w:r>
              <w:rPr>
                <w:rFonts w:eastAsia="MS Mincho"/>
              </w:rPr>
              <w:t>UL 1750 MHz / DL 3500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7E84F616" w14:textId="1ECE86D9" w:rsidR="008D7125" w:rsidRPr="00E80F49" w:rsidRDefault="008D7125" w:rsidP="008D7125">
            <w:pPr>
              <w:pStyle w:val="TAC"/>
            </w:pPr>
            <w: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4DE1AE2A" w14:textId="7417E40F" w:rsidR="008D7125" w:rsidRPr="00E80F49" w:rsidRDefault="008D7125" w:rsidP="008D7125">
            <w:pPr>
              <w:pStyle w:val="TAL"/>
            </w:pPr>
            <w:r>
              <w:t>Exception Note 2 of TS 38.101 T</w:t>
            </w:r>
            <w:r w:rsidRPr="00E80F49">
              <w:t>able 7.3A.4-1</w:t>
            </w:r>
          </w:p>
        </w:tc>
      </w:tr>
      <w:tr w:rsidR="008D7125" w:rsidRPr="00E80F49" w14:paraId="12C42495"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944F177"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44F05279" w14:textId="5394FA40" w:rsidR="008D7125" w:rsidRPr="00E80F49" w:rsidRDefault="008D7125" w:rsidP="008D7125">
            <w:pPr>
              <w:pStyle w:val="TAC"/>
            </w:pPr>
            <w:r>
              <w:rPr>
                <w:rFonts w:eastAsia="MS Mincho"/>
              </w:rPr>
              <w:t>UL 1750 MHz / DL 3500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5298C98B" w14:textId="15514B2F" w:rsidR="008D7125" w:rsidRPr="00E80F49" w:rsidRDefault="008D7125" w:rsidP="008D7125">
            <w:pPr>
              <w:pStyle w:val="TAC"/>
            </w:pPr>
            <w:r>
              <w:t>20/100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4A78AE51" w14:textId="6ABE0D0F" w:rsidR="008D7125" w:rsidRPr="00E80F49" w:rsidRDefault="008D7125" w:rsidP="008D7125">
            <w:pPr>
              <w:pStyle w:val="TAL"/>
            </w:pPr>
            <w:r>
              <w:t>Exception Note 2 of TS 38.101 T</w:t>
            </w:r>
            <w:r w:rsidRPr="00E80F49">
              <w:t>able 7.3A.4-1</w:t>
            </w:r>
          </w:p>
        </w:tc>
      </w:tr>
      <w:tr w:rsidR="008D7125" w:rsidRPr="00E80F49" w14:paraId="7E014EE7"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558BD616" w14:textId="77777777" w:rsidR="008D7125" w:rsidRPr="00E80F49" w:rsidRDefault="008D7125" w:rsidP="008D7125">
            <w:pPr>
              <w:pStyle w:val="TAC"/>
              <w:rPr>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0A0DB10" w14:textId="1807E120" w:rsidR="008D7125" w:rsidRPr="00E80F49" w:rsidRDefault="008D7125" w:rsidP="008D7125">
            <w:pPr>
              <w:pStyle w:val="TAC"/>
            </w:pPr>
            <w:r>
              <w:rPr>
                <w:rFonts w:eastAsia="MS Mincho"/>
              </w:rPr>
              <w:t>UL 1712.5 MHz / DL 3400 MHz</w:t>
            </w:r>
          </w:p>
        </w:tc>
        <w:tc>
          <w:tcPr>
            <w:tcW w:w="1543" w:type="dxa"/>
            <w:gridSpan w:val="2"/>
            <w:tcBorders>
              <w:top w:val="single" w:sz="4" w:space="0" w:color="auto"/>
              <w:left w:val="single" w:sz="4" w:space="0" w:color="auto"/>
              <w:bottom w:val="single" w:sz="4" w:space="0" w:color="auto"/>
              <w:right w:val="single" w:sz="4" w:space="0" w:color="auto"/>
            </w:tcBorders>
            <w:vAlign w:val="center"/>
          </w:tcPr>
          <w:p w14:paraId="6600E32E" w14:textId="015458F4" w:rsidR="008D7125" w:rsidRPr="00E80F49" w:rsidRDefault="008D7125" w:rsidP="008D7125">
            <w:pPr>
              <w:pStyle w:val="TAC"/>
            </w:pPr>
            <w:r>
              <w:t>5/10</w:t>
            </w:r>
          </w:p>
        </w:tc>
        <w:tc>
          <w:tcPr>
            <w:tcW w:w="5043" w:type="dxa"/>
            <w:gridSpan w:val="3"/>
            <w:tcBorders>
              <w:top w:val="single" w:sz="4" w:space="0" w:color="auto"/>
              <w:left w:val="single" w:sz="4" w:space="0" w:color="auto"/>
              <w:bottom w:val="single" w:sz="4" w:space="0" w:color="auto"/>
              <w:right w:val="single" w:sz="4" w:space="0" w:color="auto"/>
            </w:tcBorders>
            <w:vAlign w:val="center"/>
          </w:tcPr>
          <w:p w14:paraId="4B184AFB" w14:textId="1BE53154" w:rsidR="008D7125" w:rsidRPr="00E80F49" w:rsidRDefault="008D7125" w:rsidP="008D7125">
            <w:pPr>
              <w:pStyle w:val="TAL"/>
            </w:pPr>
            <w:r>
              <w:t>Exception Note 6 of TS 38.101 T</w:t>
            </w:r>
            <w:r w:rsidRPr="00E80F49">
              <w:t>able 7.3A.4-1</w:t>
            </w:r>
          </w:p>
        </w:tc>
      </w:tr>
      <w:tr w:rsidR="008D7125" w:rsidRPr="00E80F49" w14:paraId="5953B500" w14:textId="77777777" w:rsidTr="00567782">
        <w:trPr>
          <w:gridAfter w:val="1"/>
          <w:wAfter w:w="224" w:type="dxa"/>
          <w:trHeight w:val="397"/>
          <w:jc w:val="center"/>
        </w:trPr>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362304C6" w14:textId="77777777" w:rsidR="008D7125" w:rsidRPr="00E80F49" w:rsidRDefault="008D7125" w:rsidP="008D7125">
            <w:pPr>
              <w:pStyle w:val="TAC"/>
            </w:pPr>
            <w:r w:rsidRPr="00E80F49">
              <w:t xml:space="preserve">n70A / </w:t>
            </w:r>
            <w:r w:rsidRPr="00E80F49">
              <w:rPr>
                <w:b/>
                <w:bCs/>
              </w:rPr>
              <w:t>n71A</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87AE83B" w14:textId="77777777" w:rsidR="008D7125" w:rsidRPr="00E80F49" w:rsidRDefault="008D7125" w:rsidP="008D7125">
            <w:pPr>
              <w:pStyle w:val="TAC"/>
              <w:rPr>
                <w:rFonts w:eastAsia="Malgun Gothic"/>
                <w:lang w:eastAsia="ko-KR"/>
              </w:rPr>
            </w:pPr>
            <w:r w:rsidRPr="00E80F49">
              <w:t>Mid/High</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1E2C2A81" w14:textId="06A51C65" w:rsidR="008D7125" w:rsidRPr="00E80F49" w:rsidRDefault="008D7125" w:rsidP="008D7125">
            <w:pPr>
              <w:pStyle w:val="TAC"/>
              <w:rPr>
                <w:rFonts w:eastAsia="Malgun Gothic"/>
                <w:lang w:eastAsia="ko-KR"/>
              </w:rPr>
            </w:pPr>
            <w:r w:rsidRPr="00E80F49">
              <w:t>Highest</w:t>
            </w:r>
            <w:r w:rsidRPr="000D5725">
              <w:t>(25</w:t>
            </w:r>
            <w:r>
              <w:t>)</w:t>
            </w:r>
            <w:r w:rsidRPr="000D5725">
              <w:t xml:space="preserve"> </w:t>
            </w:r>
            <w:r w:rsidRPr="00E80F49">
              <w:t>/Highest</w:t>
            </w:r>
            <w:r w:rsidRPr="000D5725">
              <w:t>(20)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1F674F23" w14:textId="52378A7B" w:rsidR="008D7125" w:rsidRPr="00E80F49" w:rsidRDefault="008D7125" w:rsidP="008D7125">
            <w:pPr>
              <w:pStyle w:val="TAL"/>
              <w:rPr>
                <w:rFonts w:eastAsia="Malgun Gothic"/>
                <w:lang w:eastAsia="ko-KR"/>
              </w:rPr>
            </w:pPr>
            <w:r w:rsidRPr="00E80F49">
              <w:t xml:space="preserve">Non-exception. </w:t>
            </w:r>
            <w:r w:rsidRPr="000D5725">
              <w:t xml:space="preserve">Not overlapping interference since BWINT=3*20 MHz, FINT (56.5) ≥ (60+25)/2. </w:t>
            </w:r>
          </w:p>
        </w:tc>
      </w:tr>
      <w:tr w:rsidR="008D7125" w:rsidRPr="00E80F49" w14:paraId="2BC55AA0" w14:textId="77777777" w:rsidTr="00567782">
        <w:trPr>
          <w:gridAfter w:val="1"/>
          <w:wAfter w:w="224" w:type="dxa"/>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7B539F2E" w14:textId="77777777" w:rsidR="008D7125" w:rsidRPr="00E80F49" w:rsidRDefault="008D7125" w:rsidP="008D7125">
            <w:pPr>
              <w:pStyle w:val="TAC"/>
              <w:rPr>
                <w:lang w:eastAsia="sv-SE"/>
              </w:rPr>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20EB447" w14:textId="77777777" w:rsidR="008D7125" w:rsidRPr="00E80F49" w:rsidRDefault="008D7125" w:rsidP="008D7125">
            <w:pPr>
              <w:pStyle w:val="TAC"/>
              <w:rPr>
                <w:rFonts w:eastAsia="Malgun Gothic"/>
                <w:lang w:eastAsia="ko-KR"/>
              </w:rPr>
            </w:pPr>
            <w:r w:rsidRPr="00E80F49">
              <w:rPr>
                <w:rFonts w:eastAsia="Malgun Gothic"/>
                <w:lang w:eastAsia="ko-KR"/>
              </w:rPr>
              <w:t>Low/Low</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1926D858" w14:textId="77777777" w:rsidR="008D7125" w:rsidRPr="00E80F49" w:rsidRDefault="008D7125" w:rsidP="008D7125">
            <w:pPr>
              <w:pStyle w:val="TAC"/>
              <w:rPr>
                <w:rFonts w:eastAsia="Malgun Gothic"/>
                <w:lang w:eastAsia="ko-KR"/>
              </w:rPr>
            </w:pPr>
            <w:r w:rsidRPr="00E80F49">
              <w:rPr>
                <w:rFonts w:eastAsia="Malgun Gothic"/>
                <w:lang w:eastAsia="ko-KR"/>
              </w:rPr>
              <w:t>Highest / 10</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02466590" w14:textId="77777777" w:rsidR="008D7125" w:rsidRPr="00E80F49" w:rsidRDefault="008D7125" w:rsidP="008D7125">
            <w:pPr>
              <w:pStyle w:val="TAL"/>
              <w:rPr>
                <w:lang w:eastAsia="sv-SE"/>
              </w:rPr>
            </w:pPr>
            <w:r w:rsidRPr="00E80F49">
              <w:t>Exception Note 9 of TS38.101 table 7.3A.4-1</w:t>
            </w:r>
          </w:p>
          <w:p w14:paraId="61B304A0" w14:textId="77777777" w:rsidR="008D7125" w:rsidRPr="00E80F49" w:rsidRDefault="008D7125" w:rsidP="008D7125">
            <w:pPr>
              <w:pStyle w:val="TAL"/>
              <w:rPr>
                <w:rFonts w:eastAsia="Malgun Gothic"/>
                <w:lang w:eastAsia="ko-KR"/>
              </w:rPr>
            </w:pPr>
            <w:r w:rsidRPr="00E80F49">
              <w:t>n71 UL RB allocation 20@10</w:t>
            </w:r>
          </w:p>
        </w:tc>
      </w:tr>
      <w:tr w:rsidR="008D7125" w:rsidRPr="00E80F49" w14:paraId="7DB3E21A" w14:textId="77777777" w:rsidTr="00567782">
        <w:trPr>
          <w:gridAfter w:val="1"/>
          <w:wAfter w:w="224" w:type="dxa"/>
          <w:jc w:val="center"/>
        </w:trPr>
        <w:tc>
          <w:tcPr>
            <w:tcW w:w="1418" w:type="dxa"/>
            <w:gridSpan w:val="2"/>
            <w:tcBorders>
              <w:top w:val="single" w:sz="4" w:space="0" w:color="auto"/>
              <w:left w:val="single" w:sz="4" w:space="0" w:color="auto"/>
              <w:bottom w:val="single" w:sz="4" w:space="0" w:color="auto"/>
              <w:right w:val="single" w:sz="4" w:space="0" w:color="auto"/>
            </w:tcBorders>
            <w:vAlign w:val="center"/>
          </w:tcPr>
          <w:p w14:paraId="4D327734" w14:textId="77777777" w:rsidR="008D7125" w:rsidRPr="00E80F49" w:rsidRDefault="008D7125" w:rsidP="008D7125">
            <w:pPr>
              <w:pStyle w:val="TAC"/>
              <w:rPr>
                <w:lang w:eastAsia="sv-SE"/>
              </w:rPr>
            </w:pP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413DFE2" w14:textId="77777777" w:rsidR="008D7125" w:rsidRPr="00E80F49" w:rsidRDefault="008D7125" w:rsidP="008D7125">
            <w:pPr>
              <w:pStyle w:val="TAC"/>
              <w:rPr>
                <w:rFonts w:eastAsia="Malgun Gothic"/>
                <w:lang w:eastAsia="ko-KR"/>
              </w:rPr>
            </w:pPr>
            <w:r w:rsidRPr="00E80F49">
              <w:rPr>
                <w:rFonts w:eastAsia="Malgun Gothic"/>
                <w:lang w:eastAsia="ko-KR"/>
              </w:rPr>
              <w:t>Low/Low</w:t>
            </w:r>
          </w:p>
        </w:tc>
        <w:tc>
          <w:tcPr>
            <w:tcW w:w="1543" w:type="dxa"/>
            <w:gridSpan w:val="2"/>
            <w:tcBorders>
              <w:top w:val="single" w:sz="4" w:space="0" w:color="auto"/>
              <w:left w:val="single" w:sz="4" w:space="0" w:color="auto"/>
              <w:bottom w:val="single" w:sz="4" w:space="0" w:color="auto"/>
              <w:right w:val="single" w:sz="4" w:space="0" w:color="auto"/>
            </w:tcBorders>
            <w:vAlign w:val="center"/>
            <w:hideMark/>
          </w:tcPr>
          <w:p w14:paraId="29809A59" w14:textId="77777777" w:rsidR="008D7125" w:rsidRPr="00E80F49" w:rsidRDefault="008D7125" w:rsidP="008D7125">
            <w:pPr>
              <w:pStyle w:val="TAC"/>
              <w:rPr>
                <w:rFonts w:eastAsia="Malgun Gothic"/>
                <w:lang w:eastAsia="ko-KR"/>
              </w:rPr>
            </w:pPr>
            <w:r w:rsidRPr="00E80F49">
              <w:rPr>
                <w:rFonts w:eastAsia="Malgun Gothic"/>
                <w:lang w:eastAsia="ko-KR"/>
              </w:rPr>
              <w:t>5 / 5</w:t>
            </w:r>
          </w:p>
        </w:tc>
        <w:tc>
          <w:tcPr>
            <w:tcW w:w="5043" w:type="dxa"/>
            <w:gridSpan w:val="3"/>
            <w:tcBorders>
              <w:top w:val="single" w:sz="4" w:space="0" w:color="auto"/>
              <w:left w:val="single" w:sz="4" w:space="0" w:color="auto"/>
              <w:bottom w:val="single" w:sz="4" w:space="0" w:color="auto"/>
              <w:right w:val="single" w:sz="4" w:space="0" w:color="auto"/>
            </w:tcBorders>
            <w:vAlign w:val="center"/>
            <w:hideMark/>
          </w:tcPr>
          <w:p w14:paraId="45AE197B" w14:textId="77777777" w:rsidR="008D7125" w:rsidRPr="00E80F49" w:rsidRDefault="008D7125" w:rsidP="008D7125">
            <w:pPr>
              <w:pStyle w:val="TAL"/>
              <w:rPr>
                <w:lang w:eastAsia="sv-SE"/>
              </w:rPr>
            </w:pPr>
            <w:r w:rsidRPr="00E80F49">
              <w:t>Exception Note 9 of TS38.101 table 7.3A.4-1</w:t>
            </w:r>
          </w:p>
          <w:p w14:paraId="431452A8" w14:textId="77777777" w:rsidR="008D7125" w:rsidRPr="00E80F49" w:rsidRDefault="008D7125" w:rsidP="008D7125">
            <w:pPr>
              <w:pStyle w:val="TAL"/>
              <w:rPr>
                <w:rFonts w:eastAsia="Malgun Gothic"/>
                <w:lang w:eastAsia="ko-KR"/>
              </w:rPr>
            </w:pPr>
            <w:r w:rsidRPr="00E80F49">
              <w:t>n71 UL RB allocation 8@10</w:t>
            </w:r>
          </w:p>
        </w:tc>
      </w:tr>
      <w:tr w:rsidR="008D7125" w:rsidRPr="00E80F49" w14:paraId="583B96AA" w14:textId="77777777" w:rsidTr="00567782">
        <w:trPr>
          <w:gridAfter w:val="2"/>
          <w:wAfter w:w="233" w:type="dxa"/>
          <w:jc w:val="center"/>
        </w:trPr>
        <w:tc>
          <w:tcPr>
            <w:tcW w:w="9555" w:type="dxa"/>
            <w:gridSpan w:val="8"/>
            <w:tcBorders>
              <w:top w:val="single" w:sz="4" w:space="0" w:color="auto"/>
              <w:left w:val="single" w:sz="4" w:space="0" w:color="auto"/>
              <w:bottom w:val="single" w:sz="4" w:space="0" w:color="auto"/>
              <w:right w:val="single" w:sz="4" w:space="0" w:color="auto"/>
            </w:tcBorders>
            <w:hideMark/>
          </w:tcPr>
          <w:p w14:paraId="78F5EEEF" w14:textId="77777777" w:rsidR="008D7125" w:rsidRPr="00E80F49" w:rsidRDefault="008D7125" w:rsidP="008D7125">
            <w:pPr>
              <w:pStyle w:val="TAN"/>
              <w:rPr>
                <w:lang w:eastAsia="sv-SE"/>
              </w:rPr>
            </w:pPr>
            <w:r w:rsidRPr="00E80F49">
              <w:t>NOTE 1:</w:t>
            </w:r>
            <w:r w:rsidRPr="00E80F49">
              <w:tab/>
              <w:t>This selection is used in test case 7.3A.1_1 unless otherwise stated.</w:t>
            </w:r>
          </w:p>
          <w:p w14:paraId="2143EE7B" w14:textId="77777777" w:rsidR="008D7125" w:rsidRDefault="008D7125" w:rsidP="008D7125">
            <w:pPr>
              <w:pStyle w:val="TAN"/>
            </w:pPr>
            <w:r w:rsidRPr="00E80F49">
              <w:t>NOTE 2:</w:t>
            </w:r>
            <w:r w:rsidRPr="00E80F49">
              <w:tab/>
              <w:t>Aggressor band in bold.</w:t>
            </w:r>
          </w:p>
          <w:p w14:paraId="0DDC51D2" w14:textId="55E1D9E8" w:rsidR="008D7125" w:rsidRPr="00E80F49" w:rsidRDefault="008D7125" w:rsidP="008D7125">
            <w:pPr>
              <w:pStyle w:val="TAN"/>
            </w:pPr>
            <w:r>
              <w:t>NOTE 3:</w:t>
            </w:r>
            <w:r>
              <w:tab/>
              <w:t>Non-exception test frequencies are required to be used in test cases 7.3A.1, 7.3A.2, 7.3A.3, 7.3A.4 which are also referred to in other Rx test cases under chapter 7 of TS38.521-1 [2]</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05" w:name="_Toc59039983"/>
      <w:bookmarkStart w:id="206" w:name="_Toc68073922"/>
      <w:bookmarkStart w:id="207" w:name="_Toc75371784"/>
      <w:bookmarkStart w:id="208" w:name="_Toc83727852"/>
      <w:bookmarkStart w:id="209" w:name="_Toc100005952"/>
      <w:bookmarkStart w:id="210" w:name="_Toc106703500"/>
      <w:bookmarkStart w:id="211" w:name="_Toc146406496"/>
      <w:r w:rsidRPr="00E80F49">
        <w:t>4.1.3.2</w:t>
      </w:r>
      <w:r w:rsidRPr="00E80F49">
        <w:tab/>
        <w:t>Spurious emissions test cases for FR1 UL CA</w:t>
      </w:r>
      <w:bookmarkEnd w:id="205"/>
      <w:bookmarkEnd w:id="206"/>
      <w:bookmarkEnd w:id="207"/>
      <w:bookmarkEnd w:id="208"/>
      <w:bookmarkEnd w:id="209"/>
      <w:bookmarkEnd w:id="210"/>
      <w:bookmarkEnd w:id="211"/>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E80F49" w14:paraId="27686087" w14:textId="77777777" w:rsidTr="00822785">
        <w:tc>
          <w:tcPr>
            <w:tcW w:w="1514" w:type="dxa"/>
            <w:shd w:val="clear" w:color="auto" w:fill="auto"/>
          </w:tcPr>
          <w:p w14:paraId="1676D84D" w14:textId="77777777" w:rsidR="000F2329" w:rsidRPr="00E80F49" w:rsidRDefault="000F2329" w:rsidP="008D2C7C">
            <w:pPr>
              <w:pStyle w:val="TAH"/>
            </w:pPr>
            <w:r w:rsidRPr="00E80F49">
              <w:t>CA config</w:t>
            </w:r>
          </w:p>
        </w:tc>
        <w:tc>
          <w:tcPr>
            <w:tcW w:w="1595"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393" w:type="dxa"/>
            <w:shd w:val="clear" w:color="auto" w:fill="auto"/>
          </w:tcPr>
          <w:p w14:paraId="17820EC4" w14:textId="77777777" w:rsidR="000F2329" w:rsidRPr="00E80F49" w:rsidRDefault="000F2329" w:rsidP="008D2C7C">
            <w:pPr>
              <w:pStyle w:val="TAH"/>
            </w:pPr>
            <w:r w:rsidRPr="00E80F49">
              <w:t>Justification</w:t>
            </w:r>
          </w:p>
        </w:tc>
        <w:tc>
          <w:tcPr>
            <w:tcW w:w="2355" w:type="dxa"/>
            <w:shd w:val="clear" w:color="auto" w:fill="auto"/>
          </w:tcPr>
          <w:p w14:paraId="737D4260" w14:textId="77777777" w:rsidR="000F2329" w:rsidRPr="00E80F49" w:rsidRDefault="000F2329" w:rsidP="008D2C7C">
            <w:pPr>
              <w:pStyle w:val="TAH"/>
            </w:pPr>
            <w:r w:rsidRPr="00E80F49">
              <w:t>Comments</w:t>
            </w:r>
          </w:p>
        </w:tc>
      </w:tr>
      <w:tr w:rsidR="00E2297F" w:rsidRPr="00E80F49" w14:paraId="0430E282" w14:textId="77777777" w:rsidTr="00822785">
        <w:tc>
          <w:tcPr>
            <w:tcW w:w="1514" w:type="dxa"/>
            <w:shd w:val="clear" w:color="auto" w:fill="auto"/>
          </w:tcPr>
          <w:p w14:paraId="385259B5" w14:textId="112A51A6" w:rsidR="00E2297F" w:rsidRPr="00E80F49" w:rsidRDefault="00E2297F" w:rsidP="00E2297F">
            <w:pPr>
              <w:pStyle w:val="TAH"/>
            </w:pPr>
            <w:r>
              <w:rPr>
                <w:b w:val="0"/>
                <w:bCs/>
              </w:rPr>
              <w:t>CA_n1A-n</w:t>
            </w:r>
            <w:r>
              <w:rPr>
                <w:rFonts w:hint="eastAsia"/>
                <w:b w:val="0"/>
                <w:bCs/>
                <w:lang w:val="en-US" w:eastAsia="zh-CN"/>
              </w:rPr>
              <w:t>3</w:t>
            </w:r>
            <w:r>
              <w:rPr>
                <w:b w:val="0"/>
                <w:bCs/>
              </w:rPr>
              <w:t>A</w:t>
            </w:r>
          </w:p>
        </w:tc>
        <w:tc>
          <w:tcPr>
            <w:tcW w:w="1595" w:type="dxa"/>
            <w:shd w:val="clear" w:color="auto" w:fill="auto"/>
          </w:tcPr>
          <w:p w14:paraId="4A484201" w14:textId="77777777" w:rsidR="00E2297F" w:rsidRPr="00E80F49" w:rsidRDefault="00E2297F" w:rsidP="00E2297F">
            <w:pPr>
              <w:pStyle w:val="TAH"/>
              <w:rPr>
                <w:lang w:eastAsia="zh-CN"/>
              </w:rPr>
            </w:pPr>
          </w:p>
        </w:tc>
        <w:tc>
          <w:tcPr>
            <w:tcW w:w="4393" w:type="dxa"/>
            <w:shd w:val="clear" w:color="auto" w:fill="auto"/>
          </w:tcPr>
          <w:p w14:paraId="5119049E" w14:textId="1F8AF911" w:rsidR="00E2297F" w:rsidRPr="00E80F49" w:rsidRDefault="00E2297F" w:rsidP="00E2297F">
            <w:pPr>
              <w:pStyle w:val="TAH"/>
            </w:pPr>
            <w:r>
              <w:rPr>
                <w:b w:val="0"/>
                <w:bCs/>
                <w:lang w:eastAsia="ja-JP"/>
              </w:rPr>
              <w:t>38.521-1_TpAnalysisSpur(CA_n1A-n</w:t>
            </w:r>
            <w:r>
              <w:rPr>
                <w:rFonts w:hint="eastAsia"/>
                <w:b w:val="0"/>
                <w:bCs/>
                <w:lang w:val="en-US" w:eastAsia="zh-CN"/>
              </w:rPr>
              <w:t>3</w:t>
            </w:r>
            <w:r>
              <w:rPr>
                <w:b w:val="0"/>
                <w:bCs/>
                <w:lang w:eastAsia="ja-JP"/>
              </w:rPr>
              <w:t>A).zip</w:t>
            </w:r>
          </w:p>
        </w:tc>
        <w:tc>
          <w:tcPr>
            <w:tcW w:w="2355" w:type="dxa"/>
            <w:shd w:val="clear" w:color="auto" w:fill="auto"/>
          </w:tcPr>
          <w:p w14:paraId="47D2FC96" w14:textId="3181B7A6" w:rsidR="00E2297F" w:rsidRPr="00E80F49" w:rsidRDefault="00E2297F" w:rsidP="00E2297F">
            <w:pPr>
              <w:pStyle w:val="TAH"/>
            </w:pPr>
            <w:r>
              <w:rPr>
                <w:b w:val="0"/>
                <w:bCs/>
              </w:rPr>
              <w:t>RAN5#9</w:t>
            </w:r>
            <w:r>
              <w:rPr>
                <w:rFonts w:hint="eastAsia"/>
                <w:b w:val="0"/>
                <w:bCs/>
                <w:lang w:val="en-US" w:eastAsia="zh-CN"/>
              </w:rPr>
              <w:t>9</w:t>
            </w:r>
          </w:p>
        </w:tc>
      </w:tr>
      <w:tr w:rsidR="00E2297F" w:rsidRPr="00E80F49" w14:paraId="26539AFD" w14:textId="77777777" w:rsidTr="00822785">
        <w:tc>
          <w:tcPr>
            <w:tcW w:w="1514" w:type="dxa"/>
            <w:shd w:val="clear" w:color="auto" w:fill="auto"/>
          </w:tcPr>
          <w:p w14:paraId="4C4328F1" w14:textId="78EBA160" w:rsidR="00E2297F" w:rsidRPr="00D44BD4" w:rsidRDefault="00E2297F" w:rsidP="00E2297F">
            <w:pPr>
              <w:pStyle w:val="TAH"/>
              <w:rPr>
                <w:b w:val="0"/>
                <w:bCs/>
              </w:rPr>
            </w:pPr>
            <w:r w:rsidRPr="00D44BD4">
              <w:rPr>
                <w:b w:val="0"/>
                <w:bCs/>
              </w:rPr>
              <w:t>CA_n1A-n8A</w:t>
            </w:r>
          </w:p>
        </w:tc>
        <w:tc>
          <w:tcPr>
            <w:tcW w:w="1595" w:type="dxa"/>
            <w:shd w:val="clear" w:color="auto" w:fill="auto"/>
          </w:tcPr>
          <w:p w14:paraId="4786804A" w14:textId="029ACA94" w:rsidR="00E2297F" w:rsidRPr="00D44BD4" w:rsidRDefault="00E2297F" w:rsidP="00E2297F">
            <w:pPr>
              <w:pStyle w:val="TAH"/>
              <w:rPr>
                <w:b w:val="0"/>
                <w:bCs/>
                <w:lang w:eastAsia="zh-CN"/>
              </w:rPr>
            </w:pPr>
            <w:r w:rsidRPr="00D44BD4">
              <w:rPr>
                <w:b w:val="0"/>
                <w:bCs/>
                <w:lang w:eastAsia="zh-CN"/>
              </w:rPr>
              <w:t>1</w:t>
            </w:r>
          </w:p>
        </w:tc>
        <w:tc>
          <w:tcPr>
            <w:tcW w:w="4393" w:type="dxa"/>
            <w:shd w:val="clear" w:color="auto" w:fill="auto"/>
          </w:tcPr>
          <w:p w14:paraId="0DF46F74" w14:textId="075A360F" w:rsidR="00E2297F" w:rsidRPr="00D44BD4" w:rsidRDefault="00E2297F" w:rsidP="00E2297F">
            <w:pPr>
              <w:pStyle w:val="TAH"/>
              <w:rPr>
                <w:b w:val="0"/>
                <w:bCs/>
              </w:rPr>
            </w:pPr>
            <w:r w:rsidRPr="00D44BD4">
              <w:rPr>
                <w:b w:val="0"/>
                <w:bCs/>
                <w:lang w:eastAsia="ja-JP"/>
              </w:rPr>
              <w:t>38.521-1_TpAnalysisSpur(CA_n1A-n8A).zip</w:t>
            </w:r>
          </w:p>
        </w:tc>
        <w:tc>
          <w:tcPr>
            <w:tcW w:w="2355" w:type="dxa"/>
            <w:shd w:val="clear" w:color="auto" w:fill="auto"/>
          </w:tcPr>
          <w:p w14:paraId="75645D13" w14:textId="2AD889F6" w:rsidR="00E2297F" w:rsidRPr="00D44BD4" w:rsidRDefault="00E2297F" w:rsidP="00E2297F">
            <w:pPr>
              <w:pStyle w:val="TAH"/>
              <w:rPr>
                <w:b w:val="0"/>
                <w:bCs/>
              </w:rPr>
            </w:pPr>
            <w:r w:rsidRPr="00D44BD4">
              <w:rPr>
                <w:b w:val="0"/>
                <w:bCs/>
              </w:rPr>
              <w:t>RAN5#98</w:t>
            </w:r>
          </w:p>
        </w:tc>
      </w:tr>
      <w:tr w:rsidR="00E2297F" w:rsidRPr="00E80F49" w14:paraId="5DF08D74" w14:textId="77777777" w:rsidTr="00822785">
        <w:tc>
          <w:tcPr>
            <w:tcW w:w="1514" w:type="dxa"/>
            <w:shd w:val="clear" w:color="auto" w:fill="auto"/>
          </w:tcPr>
          <w:p w14:paraId="6A4BD410" w14:textId="77777777" w:rsidR="00E2297F" w:rsidRPr="00E80F49" w:rsidRDefault="00E2297F" w:rsidP="00E2297F">
            <w:pPr>
              <w:pStyle w:val="TAC"/>
            </w:pPr>
            <w:r w:rsidRPr="00E80F49">
              <w:t>CA_n1A-n78A</w:t>
            </w:r>
          </w:p>
        </w:tc>
        <w:tc>
          <w:tcPr>
            <w:tcW w:w="1595" w:type="dxa"/>
            <w:shd w:val="clear" w:color="auto" w:fill="auto"/>
          </w:tcPr>
          <w:p w14:paraId="7A134C6A" w14:textId="445889AA" w:rsidR="00E2297F" w:rsidRPr="00E80F49" w:rsidRDefault="00E2297F" w:rsidP="00E2297F">
            <w:pPr>
              <w:pStyle w:val="TAC"/>
              <w:rPr>
                <w:lang w:eastAsia="zh-CN"/>
              </w:rPr>
            </w:pPr>
            <w:r w:rsidRPr="00512A19">
              <w:rPr>
                <w:lang w:eastAsia="zh-CN"/>
              </w:rPr>
              <w:t>3</w:t>
            </w:r>
          </w:p>
        </w:tc>
        <w:tc>
          <w:tcPr>
            <w:tcW w:w="4393" w:type="dxa"/>
            <w:shd w:val="clear" w:color="auto" w:fill="auto"/>
          </w:tcPr>
          <w:p w14:paraId="51678035" w14:textId="13A60904" w:rsidR="00E2297F" w:rsidRPr="00E80F49" w:rsidRDefault="00E2297F" w:rsidP="00E2297F">
            <w:pPr>
              <w:pStyle w:val="TAC"/>
            </w:pPr>
            <w:r w:rsidRPr="00E80F49">
              <w:rPr>
                <w:lang w:eastAsia="ja-JP"/>
              </w:rPr>
              <w:t>38.521-1_TpAnalysisSpur(CA_n1A-n78A)</w:t>
            </w:r>
            <w:r w:rsidRPr="00512A19">
              <w:rPr>
                <w:lang w:eastAsia="ja-JP"/>
              </w:rPr>
              <w:t xml:space="preserve"> </w:t>
            </w:r>
            <w:r w:rsidRPr="00E80F49">
              <w:rPr>
                <w:lang w:eastAsia="ja-JP"/>
              </w:rPr>
              <w:t>v</w:t>
            </w:r>
            <w:r w:rsidRPr="00512A19">
              <w:rPr>
                <w:lang w:eastAsia="ja-JP"/>
              </w:rPr>
              <w:t>3</w:t>
            </w:r>
            <w:r w:rsidRPr="00E80F49">
              <w:rPr>
                <w:lang w:eastAsia="ja-JP"/>
              </w:rPr>
              <w:t>.zip</w:t>
            </w:r>
          </w:p>
        </w:tc>
        <w:tc>
          <w:tcPr>
            <w:tcW w:w="2355" w:type="dxa"/>
            <w:shd w:val="clear" w:color="auto" w:fill="auto"/>
          </w:tcPr>
          <w:p w14:paraId="0AAE5B48" w14:textId="63B49227" w:rsidR="00E2297F" w:rsidRPr="00E80F49" w:rsidRDefault="00E2297F" w:rsidP="00E2297F">
            <w:pPr>
              <w:pStyle w:val="TAC"/>
            </w:pPr>
            <w:r w:rsidRPr="00512A19">
              <w:t>RAN5#97</w:t>
            </w:r>
          </w:p>
        </w:tc>
      </w:tr>
      <w:tr w:rsidR="00E2297F" w:rsidRPr="00E80F49" w14:paraId="6C4639FF" w14:textId="77777777" w:rsidTr="00822785">
        <w:tc>
          <w:tcPr>
            <w:tcW w:w="1514" w:type="dxa"/>
            <w:shd w:val="clear" w:color="auto" w:fill="auto"/>
          </w:tcPr>
          <w:p w14:paraId="064217B5" w14:textId="46F8EA8F" w:rsidR="00E2297F" w:rsidRPr="00E80F49" w:rsidRDefault="00E2297F" w:rsidP="00E2297F">
            <w:pPr>
              <w:pStyle w:val="TAC"/>
            </w:pPr>
            <w:r w:rsidRPr="009B287A">
              <w:t>CA_n1A-n79A</w:t>
            </w:r>
          </w:p>
        </w:tc>
        <w:tc>
          <w:tcPr>
            <w:tcW w:w="1595" w:type="dxa"/>
            <w:shd w:val="clear" w:color="auto" w:fill="auto"/>
          </w:tcPr>
          <w:p w14:paraId="30943FB0" w14:textId="564B5BC5" w:rsidR="00E2297F" w:rsidRPr="00E80F49" w:rsidDel="00931B05" w:rsidRDefault="00E2297F" w:rsidP="00E2297F">
            <w:pPr>
              <w:pStyle w:val="TAC"/>
              <w:rPr>
                <w:lang w:eastAsia="zh-CN"/>
              </w:rPr>
            </w:pPr>
            <w:r w:rsidRPr="009B287A">
              <w:rPr>
                <w:lang w:eastAsia="zh-CN"/>
              </w:rPr>
              <w:t>4</w:t>
            </w:r>
          </w:p>
        </w:tc>
        <w:tc>
          <w:tcPr>
            <w:tcW w:w="4393" w:type="dxa"/>
            <w:shd w:val="clear" w:color="auto" w:fill="auto"/>
          </w:tcPr>
          <w:p w14:paraId="425C20F9" w14:textId="240C7D05" w:rsidR="00E2297F" w:rsidRPr="00E80F49" w:rsidRDefault="00E2297F" w:rsidP="00E2297F">
            <w:pPr>
              <w:pStyle w:val="TAC"/>
              <w:rPr>
                <w:lang w:eastAsia="ja-JP"/>
              </w:rPr>
            </w:pPr>
            <w:r w:rsidRPr="009B287A">
              <w:rPr>
                <w:lang w:eastAsia="ja-JP"/>
              </w:rPr>
              <w:t>38.521-1_TpAnalysisSpur(CA_n1A-n79A).zip</w:t>
            </w:r>
          </w:p>
        </w:tc>
        <w:tc>
          <w:tcPr>
            <w:tcW w:w="2355" w:type="dxa"/>
            <w:shd w:val="clear" w:color="auto" w:fill="auto"/>
          </w:tcPr>
          <w:p w14:paraId="6369C8B9" w14:textId="0E24E43D" w:rsidR="00E2297F" w:rsidRPr="00E80F49" w:rsidDel="00931B05" w:rsidRDefault="00E2297F" w:rsidP="00E2297F">
            <w:pPr>
              <w:pStyle w:val="TAC"/>
            </w:pPr>
            <w:r w:rsidRPr="009B287A">
              <w:t>RAN5#97</w:t>
            </w:r>
          </w:p>
        </w:tc>
      </w:tr>
      <w:tr w:rsidR="00E2297F" w:rsidRPr="00E80F49" w14:paraId="67BD61F3" w14:textId="77777777" w:rsidTr="00822785">
        <w:tc>
          <w:tcPr>
            <w:tcW w:w="1514" w:type="dxa"/>
            <w:shd w:val="clear" w:color="auto" w:fill="auto"/>
          </w:tcPr>
          <w:p w14:paraId="7B645F73" w14:textId="5D2519A4" w:rsidR="00E2297F" w:rsidRPr="00E80F49" w:rsidRDefault="00E2297F" w:rsidP="00E2297F">
            <w:pPr>
              <w:pStyle w:val="TAC"/>
            </w:pPr>
            <w:r>
              <w:t>CA_n2A-n77</w:t>
            </w:r>
            <w:r w:rsidRPr="00E80F49">
              <w:t>A</w:t>
            </w:r>
          </w:p>
        </w:tc>
        <w:tc>
          <w:tcPr>
            <w:tcW w:w="1595" w:type="dxa"/>
            <w:shd w:val="clear" w:color="auto" w:fill="auto"/>
          </w:tcPr>
          <w:p w14:paraId="54AEC041" w14:textId="73558676" w:rsidR="00E2297F" w:rsidRPr="00E80F49" w:rsidRDefault="00E2297F" w:rsidP="00E2297F">
            <w:pPr>
              <w:pStyle w:val="TAC"/>
              <w:rPr>
                <w:lang w:eastAsia="zh-CN"/>
              </w:rPr>
            </w:pPr>
            <w:r>
              <w:rPr>
                <w:lang w:eastAsia="zh-CN"/>
              </w:rPr>
              <w:t>3</w:t>
            </w:r>
          </w:p>
        </w:tc>
        <w:tc>
          <w:tcPr>
            <w:tcW w:w="4393" w:type="dxa"/>
            <w:shd w:val="clear" w:color="auto" w:fill="auto"/>
          </w:tcPr>
          <w:p w14:paraId="4F1252A8" w14:textId="693B482E" w:rsidR="00E2297F" w:rsidRPr="00E80F49" w:rsidRDefault="00E2297F" w:rsidP="00E2297F">
            <w:pPr>
              <w:pStyle w:val="TAC"/>
              <w:rPr>
                <w:lang w:eastAsia="ja-JP"/>
              </w:rPr>
            </w:pPr>
            <w:r>
              <w:rPr>
                <w:lang w:eastAsia="ja-JP"/>
              </w:rPr>
              <w:t>38.521-1_TpAnalysisSpur(CA_n2A-</w:t>
            </w:r>
            <w:r w:rsidRPr="00351C1E">
              <w:rPr>
                <w:lang w:eastAsia="ja-JP"/>
              </w:rPr>
              <w:t>n77A)</w:t>
            </w:r>
            <w:r w:rsidR="0058251C" w:rsidRPr="0058251C">
              <w:rPr>
                <w:lang w:eastAsia="ja-JP"/>
              </w:rPr>
              <w:t>_</w:t>
            </w:r>
            <w:r w:rsidRPr="00695170">
              <w:rPr>
                <w:lang w:eastAsia="ja-JP"/>
              </w:rPr>
              <w:t>v</w:t>
            </w:r>
            <w:r w:rsidR="00B853D3">
              <w:rPr>
                <w:lang w:eastAsia="ja-JP"/>
              </w:rPr>
              <w:t>3</w:t>
            </w:r>
            <w:r>
              <w:rPr>
                <w:lang w:eastAsia="ja-JP"/>
              </w:rPr>
              <w:t>.zip</w:t>
            </w:r>
          </w:p>
        </w:tc>
        <w:tc>
          <w:tcPr>
            <w:tcW w:w="2355" w:type="dxa"/>
            <w:shd w:val="clear" w:color="auto" w:fill="auto"/>
          </w:tcPr>
          <w:p w14:paraId="0CF9D718" w14:textId="7EE73658" w:rsidR="00E2297F" w:rsidRPr="00E80F49" w:rsidDel="00AD5E0E" w:rsidRDefault="00E2297F" w:rsidP="00E2297F">
            <w:pPr>
              <w:pStyle w:val="TAC"/>
            </w:pPr>
            <w:r>
              <w:t>RAN5#</w:t>
            </w:r>
            <w:r w:rsidR="00B853D3">
              <w:t>100</w:t>
            </w:r>
          </w:p>
        </w:tc>
      </w:tr>
      <w:tr w:rsidR="00E2297F" w:rsidRPr="00E80F49" w14:paraId="09E7759B" w14:textId="77777777" w:rsidTr="00822785">
        <w:tc>
          <w:tcPr>
            <w:tcW w:w="1514" w:type="dxa"/>
            <w:shd w:val="clear" w:color="auto" w:fill="auto"/>
          </w:tcPr>
          <w:p w14:paraId="1695DB91" w14:textId="638F0D5C" w:rsidR="00E2297F" w:rsidRDefault="00E2297F" w:rsidP="00E2297F">
            <w:pPr>
              <w:pStyle w:val="TAC"/>
            </w:pPr>
            <w:r>
              <w:t>CA_n2A-n5A</w:t>
            </w:r>
          </w:p>
        </w:tc>
        <w:tc>
          <w:tcPr>
            <w:tcW w:w="1595" w:type="dxa"/>
            <w:shd w:val="clear" w:color="auto" w:fill="auto"/>
          </w:tcPr>
          <w:p w14:paraId="0E150912" w14:textId="02006495" w:rsidR="00E2297F" w:rsidRDefault="00E2297F" w:rsidP="00E2297F">
            <w:pPr>
              <w:pStyle w:val="TAC"/>
              <w:rPr>
                <w:lang w:eastAsia="zh-CN"/>
              </w:rPr>
            </w:pPr>
            <w:r>
              <w:rPr>
                <w:lang w:eastAsia="zh-CN"/>
              </w:rPr>
              <w:t>3</w:t>
            </w:r>
          </w:p>
        </w:tc>
        <w:tc>
          <w:tcPr>
            <w:tcW w:w="4393" w:type="dxa"/>
            <w:shd w:val="clear" w:color="auto" w:fill="auto"/>
          </w:tcPr>
          <w:p w14:paraId="58099E47" w14:textId="4DE0D70F" w:rsidR="00E2297F" w:rsidRDefault="00E2297F" w:rsidP="00E2297F">
            <w:pPr>
              <w:pStyle w:val="TAC"/>
              <w:rPr>
                <w:lang w:eastAsia="ja-JP"/>
              </w:rPr>
            </w:pPr>
            <w:r>
              <w:rPr>
                <w:lang w:eastAsia="ja-JP"/>
              </w:rPr>
              <w:t>38.521-1_TpAnalysisSpur(CA_n2A_n5A)</w:t>
            </w:r>
            <w:r w:rsidR="00B853D3" w:rsidRPr="00B853D3">
              <w:rPr>
                <w:lang w:eastAsia="ja-JP"/>
              </w:rPr>
              <w:t>_v1</w:t>
            </w:r>
            <w:r>
              <w:rPr>
                <w:lang w:eastAsia="ja-JP"/>
              </w:rPr>
              <w:t>.zip</w:t>
            </w:r>
          </w:p>
        </w:tc>
        <w:tc>
          <w:tcPr>
            <w:tcW w:w="2355" w:type="dxa"/>
            <w:shd w:val="clear" w:color="auto" w:fill="auto"/>
          </w:tcPr>
          <w:p w14:paraId="0409E01D" w14:textId="071CC09D" w:rsidR="00E2297F" w:rsidDel="00093DAD" w:rsidRDefault="00E2297F" w:rsidP="00E2297F">
            <w:pPr>
              <w:pStyle w:val="TAC"/>
            </w:pPr>
            <w:r>
              <w:t>RAN5#</w:t>
            </w:r>
            <w:r w:rsidR="00B853D3">
              <w:t>100</w:t>
            </w:r>
          </w:p>
        </w:tc>
      </w:tr>
      <w:tr w:rsidR="00E2297F" w:rsidRPr="00E80F49" w14:paraId="57D55243" w14:textId="77777777" w:rsidTr="00822785">
        <w:tc>
          <w:tcPr>
            <w:tcW w:w="1514" w:type="dxa"/>
            <w:shd w:val="clear" w:color="auto" w:fill="auto"/>
          </w:tcPr>
          <w:p w14:paraId="676F46C6" w14:textId="4884D2D2" w:rsidR="00E2297F" w:rsidRDefault="00E2297F" w:rsidP="00E2297F">
            <w:pPr>
              <w:pStyle w:val="TAC"/>
            </w:pPr>
            <w:r>
              <w:t>CA_n2A-n48A</w:t>
            </w:r>
          </w:p>
        </w:tc>
        <w:tc>
          <w:tcPr>
            <w:tcW w:w="1595" w:type="dxa"/>
            <w:shd w:val="clear" w:color="auto" w:fill="auto"/>
          </w:tcPr>
          <w:p w14:paraId="32FB09E0" w14:textId="2A98A38C" w:rsidR="00E2297F" w:rsidRDefault="00E2297F" w:rsidP="00E2297F">
            <w:pPr>
              <w:pStyle w:val="TAC"/>
              <w:rPr>
                <w:lang w:eastAsia="zh-CN"/>
              </w:rPr>
            </w:pPr>
            <w:r>
              <w:rPr>
                <w:lang w:eastAsia="zh-CN"/>
              </w:rPr>
              <w:t>3</w:t>
            </w:r>
          </w:p>
        </w:tc>
        <w:tc>
          <w:tcPr>
            <w:tcW w:w="4393" w:type="dxa"/>
            <w:shd w:val="clear" w:color="auto" w:fill="auto"/>
          </w:tcPr>
          <w:p w14:paraId="63B69816" w14:textId="187C1541" w:rsidR="00E2297F" w:rsidRDefault="00E2297F" w:rsidP="00E2297F">
            <w:pPr>
              <w:pStyle w:val="TAC"/>
              <w:rPr>
                <w:lang w:eastAsia="ja-JP"/>
              </w:rPr>
            </w:pPr>
            <w:r>
              <w:rPr>
                <w:lang w:eastAsia="ja-JP"/>
              </w:rPr>
              <w:t>38.521-1_TpAnalysisSpur(CA_n2A_n48A)</w:t>
            </w:r>
            <w:r w:rsidR="00B853D3" w:rsidRPr="00B853D3">
              <w:rPr>
                <w:lang w:eastAsia="ja-JP"/>
              </w:rPr>
              <w:t>_v1</w:t>
            </w:r>
            <w:r>
              <w:rPr>
                <w:lang w:eastAsia="ja-JP"/>
              </w:rPr>
              <w:t>.zip</w:t>
            </w:r>
          </w:p>
        </w:tc>
        <w:tc>
          <w:tcPr>
            <w:tcW w:w="2355" w:type="dxa"/>
            <w:shd w:val="clear" w:color="auto" w:fill="auto"/>
          </w:tcPr>
          <w:p w14:paraId="6EF5694B" w14:textId="7515F736" w:rsidR="00E2297F" w:rsidRDefault="00E2297F" w:rsidP="00E2297F">
            <w:pPr>
              <w:pStyle w:val="TAC"/>
            </w:pPr>
            <w:r>
              <w:t>RAN5#</w:t>
            </w:r>
            <w:r w:rsidR="00B853D3">
              <w:t>100</w:t>
            </w:r>
          </w:p>
        </w:tc>
      </w:tr>
      <w:tr w:rsidR="00704BC8" w:rsidRPr="00E80F49" w14:paraId="6EC1CBE6" w14:textId="77777777" w:rsidTr="00822785">
        <w:tc>
          <w:tcPr>
            <w:tcW w:w="1514" w:type="dxa"/>
            <w:shd w:val="clear" w:color="auto" w:fill="auto"/>
          </w:tcPr>
          <w:p w14:paraId="63722594" w14:textId="4625083C" w:rsidR="00704BC8" w:rsidRDefault="00704BC8" w:rsidP="00704BC8">
            <w:pPr>
              <w:pStyle w:val="TAC"/>
            </w:pPr>
            <w:r>
              <w:rPr>
                <w:bCs/>
              </w:rPr>
              <w:t>CA_n</w:t>
            </w:r>
            <w:r>
              <w:rPr>
                <w:rFonts w:eastAsia="SimSun" w:hint="eastAsia"/>
                <w:bCs/>
                <w:lang w:val="en-US" w:eastAsia="zh-CN"/>
              </w:rPr>
              <w:t>3</w:t>
            </w:r>
            <w:r>
              <w:rPr>
                <w:bCs/>
              </w:rPr>
              <w:t>A-n8A</w:t>
            </w:r>
          </w:p>
        </w:tc>
        <w:tc>
          <w:tcPr>
            <w:tcW w:w="1595" w:type="dxa"/>
            <w:shd w:val="clear" w:color="auto" w:fill="auto"/>
          </w:tcPr>
          <w:p w14:paraId="2D189B13" w14:textId="15B9CAA7" w:rsidR="00704BC8" w:rsidRDefault="00704BC8" w:rsidP="00704BC8">
            <w:pPr>
              <w:pStyle w:val="TAC"/>
              <w:rPr>
                <w:lang w:eastAsia="zh-CN"/>
              </w:rPr>
            </w:pPr>
            <w:r>
              <w:rPr>
                <w:rFonts w:hint="eastAsia"/>
                <w:lang w:val="en-US" w:eastAsia="zh-CN"/>
              </w:rPr>
              <w:t>3</w:t>
            </w:r>
          </w:p>
        </w:tc>
        <w:tc>
          <w:tcPr>
            <w:tcW w:w="4393" w:type="dxa"/>
            <w:shd w:val="clear" w:color="auto" w:fill="auto"/>
          </w:tcPr>
          <w:p w14:paraId="2401E87E" w14:textId="13A02EE1" w:rsidR="00704BC8" w:rsidRDefault="00704BC8" w:rsidP="00704BC8">
            <w:pPr>
              <w:pStyle w:val="TAC"/>
              <w:rPr>
                <w:lang w:eastAsia="ja-JP"/>
              </w:rPr>
            </w:pPr>
            <w:r>
              <w:rPr>
                <w:bCs/>
                <w:lang w:eastAsia="ja-JP"/>
              </w:rPr>
              <w:t>38.521-1_TpAnalysisSpur(CA_n</w:t>
            </w:r>
            <w:r>
              <w:rPr>
                <w:rFonts w:eastAsia="SimSun" w:hint="eastAsia"/>
                <w:bCs/>
                <w:lang w:val="en-US" w:eastAsia="zh-CN"/>
              </w:rPr>
              <w:t>3</w:t>
            </w:r>
            <w:r>
              <w:rPr>
                <w:bCs/>
                <w:lang w:eastAsia="ja-JP"/>
              </w:rPr>
              <w:t>A-n8A).zip</w:t>
            </w:r>
          </w:p>
        </w:tc>
        <w:tc>
          <w:tcPr>
            <w:tcW w:w="2355" w:type="dxa"/>
            <w:shd w:val="clear" w:color="auto" w:fill="auto"/>
          </w:tcPr>
          <w:p w14:paraId="7840F346" w14:textId="033328C9" w:rsidR="00704BC8" w:rsidRDefault="00704BC8" w:rsidP="00704BC8">
            <w:pPr>
              <w:pStyle w:val="TAC"/>
            </w:pPr>
            <w:r>
              <w:t>RAN5#</w:t>
            </w:r>
            <w:r>
              <w:rPr>
                <w:rFonts w:eastAsia="SimSun" w:hint="eastAsia"/>
                <w:lang w:val="en-US" w:eastAsia="zh-CN"/>
              </w:rPr>
              <w:t>100</w:t>
            </w:r>
          </w:p>
        </w:tc>
      </w:tr>
      <w:tr w:rsidR="00704BC8" w:rsidRPr="00E80F49" w14:paraId="36A48BEC" w14:textId="77777777" w:rsidTr="00822785">
        <w:tc>
          <w:tcPr>
            <w:tcW w:w="1514" w:type="dxa"/>
            <w:shd w:val="clear" w:color="auto" w:fill="auto"/>
          </w:tcPr>
          <w:p w14:paraId="2D4C4A5D" w14:textId="446C664B" w:rsidR="00704BC8" w:rsidRDefault="00704BC8" w:rsidP="00704BC8">
            <w:pPr>
              <w:pStyle w:val="TAC"/>
            </w:pPr>
            <w:r w:rsidRPr="00B0170B">
              <w:rPr>
                <w:lang w:eastAsia="zh-CN"/>
              </w:rPr>
              <w:t>CA_n3A-n41A</w:t>
            </w:r>
          </w:p>
        </w:tc>
        <w:tc>
          <w:tcPr>
            <w:tcW w:w="1595" w:type="dxa"/>
            <w:shd w:val="clear" w:color="auto" w:fill="auto"/>
          </w:tcPr>
          <w:p w14:paraId="62CD9059" w14:textId="0D9D308D" w:rsidR="00704BC8" w:rsidRDefault="00704BC8" w:rsidP="00704BC8">
            <w:pPr>
              <w:pStyle w:val="TAC"/>
              <w:rPr>
                <w:lang w:eastAsia="zh-CN"/>
              </w:rPr>
            </w:pPr>
            <w:r w:rsidRPr="00B0170B">
              <w:rPr>
                <w:lang w:eastAsia="zh-CN"/>
              </w:rPr>
              <w:t>6</w:t>
            </w:r>
          </w:p>
        </w:tc>
        <w:tc>
          <w:tcPr>
            <w:tcW w:w="4393" w:type="dxa"/>
            <w:shd w:val="clear" w:color="auto" w:fill="auto"/>
          </w:tcPr>
          <w:p w14:paraId="032799E0" w14:textId="625C5AE0" w:rsidR="00704BC8" w:rsidRDefault="00704BC8" w:rsidP="00704BC8">
            <w:pPr>
              <w:pStyle w:val="TAC"/>
              <w:rPr>
                <w:lang w:eastAsia="ja-JP"/>
              </w:rPr>
            </w:pPr>
            <w:r w:rsidRPr="00B0170B">
              <w:rPr>
                <w:lang w:eastAsia="ja-JP"/>
              </w:rPr>
              <w:t>38.521-1_TpAnalysisSpur(CA_n3A-n41A).zip</w:t>
            </w:r>
          </w:p>
        </w:tc>
        <w:tc>
          <w:tcPr>
            <w:tcW w:w="2355" w:type="dxa"/>
            <w:shd w:val="clear" w:color="auto" w:fill="auto"/>
          </w:tcPr>
          <w:p w14:paraId="2146DD4D" w14:textId="0C17326C" w:rsidR="00704BC8" w:rsidRDefault="00704BC8" w:rsidP="00704BC8">
            <w:pPr>
              <w:pStyle w:val="TAC"/>
            </w:pPr>
            <w:r w:rsidRPr="00B0170B">
              <w:t>RAN5#97</w:t>
            </w:r>
          </w:p>
        </w:tc>
      </w:tr>
      <w:tr w:rsidR="00393186" w:rsidRPr="00E80F49" w14:paraId="5BC0E8AE" w14:textId="77777777" w:rsidTr="00822785">
        <w:tc>
          <w:tcPr>
            <w:tcW w:w="1514" w:type="dxa"/>
            <w:shd w:val="clear" w:color="auto" w:fill="auto"/>
          </w:tcPr>
          <w:p w14:paraId="6D669A8B" w14:textId="77A47624" w:rsidR="00393186" w:rsidRPr="00B0170B" w:rsidRDefault="00393186" w:rsidP="00393186">
            <w:pPr>
              <w:pStyle w:val="TAC"/>
              <w:rPr>
                <w:lang w:eastAsia="zh-CN"/>
              </w:rPr>
            </w:pPr>
            <w:r>
              <w:rPr>
                <w:rFonts w:hint="eastAsia"/>
                <w:lang w:eastAsia="ja-JP"/>
              </w:rPr>
              <w:t>C</w:t>
            </w:r>
            <w:r>
              <w:rPr>
                <w:lang w:eastAsia="ja-JP"/>
              </w:rPr>
              <w:t>A_n3A-n77A</w:t>
            </w:r>
          </w:p>
        </w:tc>
        <w:tc>
          <w:tcPr>
            <w:tcW w:w="1595" w:type="dxa"/>
            <w:shd w:val="clear" w:color="auto" w:fill="auto"/>
          </w:tcPr>
          <w:p w14:paraId="1443BE76" w14:textId="7B554154" w:rsidR="00393186" w:rsidRPr="00B0170B" w:rsidRDefault="00393186" w:rsidP="00393186">
            <w:pPr>
              <w:pStyle w:val="TAC"/>
              <w:rPr>
                <w:lang w:eastAsia="zh-CN"/>
              </w:rPr>
            </w:pPr>
            <w:r>
              <w:rPr>
                <w:rFonts w:hint="eastAsia"/>
                <w:lang w:eastAsia="ja-JP"/>
              </w:rPr>
              <w:t>1</w:t>
            </w:r>
          </w:p>
        </w:tc>
        <w:tc>
          <w:tcPr>
            <w:tcW w:w="4393" w:type="dxa"/>
            <w:shd w:val="clear" w:color="auto" w:fill="auto"/>
          </w:tcPr>
          <w:p w14:paraId="05EE6101" w14:textId="10B83645" w:rsidR="00393186" w:rsidRPr="00B0170B" w:rsidRDefault="00393186" w:rsidP="00393186">
            <w:pPr>
              <w:pStyle w:val="TAC"/>
              <w:rPr>
                <w:lang w:eastAsia="ja-JP"/>
              </w:rPr>
            </w:pPr>
            <w:r w:rsidRPr="00B0170B">
              <w:rPr>
                <w:lang w:eastAsia="ja-JP"/>
              </w:rPr>
              <w:t>38.521-1_TpAnalysisSpur(CA_n3A-n</w:t>
            </w:r>
            <w:r>
              <w:rPr>
                <w:lang w:eastAsia="ja-JP"/>
              </w:rPr>
              <w:t>77</w:t>
            </w:r>
            <w:r w:rsidRPr="00B0170B">
              <w:rPr>
                <w:lang w:eastAsia="ja-JP"/>
              </w:rPr>
              <w:t>A).zip</w:t>
            </w:r>
          </w:p>
        </w:tc>
        <w:tc>
          <w:tcPr>
            <w:tcW w:w="2355" w:type="dxa"/>
            <w:shd w:val="clear" w:color="auto" w:fill="auto"/>
          </w:tcPr>
          <w:p w14:paraId="250C1651" w14:textId="0606A733" w:rsidR="00393186" w:rsidRPr="00B0170B" w:rsidRDefault="00393186" w:rsidP="00393186">
            <w:pPr>
              <w:pStyle w:val="TAC"/>
            </w:pPr>
            <w:r>
              <w:rPr>
                <w:rFonts w:hint="eastAsia"/>
                <w:lang w:eastAsia="ja-JP"/>
              </w:rPr>
              <w:t>R</w:t>
            </w:r>
            <w:r>
              <w:rPr>
                <w:lang w:eastAsia="ja-JP"/>
              </w:rPr>
              <w:t>AN5#100</w:t>
            </w:r>
          </w:p>
        </w:tc>
      </w:tr>
      <w:tr w:rsidR="00393186" w:rsidRPr="00E80F49" w14:paraId="50D5FEF4" w14:textId="77777777" w:rsidTr="00822785">
        <w:tc>
          <w:tcPr>
            <w:tcW w:w="1514" w:type="dxa"/>
            <w:shd w:val="clear" w:color="auto" w:fill="auto"/>
          </w:tcPr>
          <w:p w14:paraId="706F9319" w14:textId="77777777" w:rsidR="00393186" w:rsidRPr="00E80F49" w:rsidRDefault="00393186" w:rsidP="00393186">
            <w:pPr>
              <w:pStyle w:val="TAC"/>
            </w:pPr>
            <w:r w:rsidRPr="00E80F49">
              <w:t>CA_n3A-n78A</w:t>
            </w:r>
          </w:p>
        </w:tc>
        <w:tc>
          <w:tcPr>
            <w:tcW w:w="1595" w:type="dxa"/>
            <w:shd w:val="clear" w:color="auto" w:fill="auto"/>
          </w:tcPr>
          <w:p w14:paraId="036B1EDF" w14:textId="3DA89F0F" w:rsidR="00393186" w:rsidRPr="00E80F49" w:rsidRDefault="00393186" w:rsidP="00393186">
            <w:pPr>
              <w:pStyle w:val="TAC"/>
              <w:rPr>
                <w:lang w:eastAsia="zh-CN"/>
              </w:rPr>
            </w:pPr>
            <w:r>
              <w:rPr>
                <w:lang w:eastAsia="zh-CN"/>
              </w:rPr>
              <w:t>4</w:t>
            </w:r>
          </w:p>
        </w:tc>
        <w:tc>
          <w:tcPr>
            <w:tcW w:w="4393" w:type="dxa"/>
            <w:shd w:val="clear" w:color="auto" w:fill="auto"/>
          </w:tcPr>
          <w:p w14:paraId="3F8BFCFF" w14:textId="0C683B4A"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2355" w:type="dxa"/>
            <w:shd w:val="clear" w:color="auto" w:fill="auto"/>
          </w:tcPr>
          <w:p w14:paraId="78758E03" w14:textId="08EAE8F4" w:rsidR="00393186" w:rsidRPr="00E80F49" w:rsidRDefault="00393186" w:rsidP="00393186">
            <w:pPr>
              <w:pStyle w:val="TAC"/>
            </w:pPr>
            <w:r w:rsidRPr="00E80F49">
              <w:t>RAN5#</w:t>
            </w:r>
            <w:r>
              <w:t>97</w:t>
            </w:r>
          </w:p>
        </w:tc>
      </w:tr>
      <w:tr w:rsidR="00393186" w:rsidRPr="00E80F49" w14:paraId="1EFBB1E8" w14:textId="77777777" w:rsidTr="00822785">
        <w:tc>
          <w:tcPr>
            <w:tcW w:w="1514" w:type="dxa"/>
            <w:shd w:val="clear" w:color="auto" w:fill="auto"/>
          </w:tcPr>
          <w:p w14:paraId="29A2FD29" w14:textId="0E0C2A88" w:rsidR="00393186" w:rsidRPr="00E80F49" w:rsidRDefault="00393186" w:rsidP="00393186">
            <w:pPr>
              <w:pStyle w:val="TAC"/>
            </w:pPr>
            <w:r>
              <w:t>CA_n5A-n48A</w:t>
            </w:r>
          </w:p>
        </w:tc>
        <w:tc>
          <w:tcPr>
            <w:tcW w:w="1595" w:type="dxa"/>
            <w:shd w:val="clear" w:color="auto" w:fill="auto"/>
          </w:tcPr>
          <w:p w14:paraId="6CD6DBD1" w14:textId="03C86D97" w:rsidR="00393186" w:rsidRDefault="00393186" w:rsidP="00393186">
            <w:pPr>
              <w:pStyle w:val="TAC"/>
              <w:rPr>
                <w:lang w:eastAsia="zh-CN"/>
              </w:rPr>
            </w:pPr>
            <w:r>
              <w:rPr>
                <w:lang w:eastAsia="zh-CN"/>
              </w:rPr>
              <w:t>7</w:t>
            </w:r>
          </w:p>
        </w:tc>
        <w:tc>
          <w:tcPr>
            <w:tcW w:w="4393" w:type="dxa"/>
            <w:shd w:val="clear" w:color="auto" w:fill="auto"/>
          </w:tcPr>
          <w:p w14:paraId="09BBDD89" w14:textId="00ABC1B2" w:rsidR="00393186" w:rsidRDefault="00393186" w:rsidP="00393186">
            <w:pPr>
              <w:pStyle w:val="TAC"/>
              <w:rPr>
                <w:lang w:eastAsia="ja-JP"/>
              </w:rPr>
            </w:pPr>
            <w:r>
              <w:rPr>
                <w:lang w:eastAsia="ja-JP"/>
              </w:rPr>
              <w:t>38.521-1_TpAnalysisSpur(CA_n5A-n48A)</w:t>
            </w:r>
            <w:r w:rsidR="00B853D3" w:rsidRPr="00B853D3">
              <w:rPr>
                <w:lang w:eastAsia="ja-JP"/>
              </w:rPr>
              <w:t>_</w:t>
            </w:r>
            <w:r>
              <w:rPr>
                <w:lang w:eastAsia="ja-JP"/>
              </w:rPr>
              <w:t>v</w:t>
            </w:r>
            <w:r w:rsidR="00B853D3">
              <w:rPr>
                <w:lang w:eastAsia="ja-JP"/>
              </w:rPr>
              <w:t>1</w:t>
            </w:r>
            <w:r>
              <w:rPr>
                <w:lang w:eastAsia="ja-JP"/>
              </w:rPr>
              <w:t>.zip</w:t>
            </w:r>
          </w:p>
        </w:tc>
        <w:tc>
          <w:tcPr>
            <w:tcW w:w="2355" w:type="dxa"/>
            <w:shd w:val="clear" w:color="auto" w:fill="auto"/>
          </w:tcPr>
          <w:p w14:paraId="072E86F2" w14:textId="58326EFA" w:rsidR="00393186" w:rsidRPr="00E80F49" w:rsidRDefault="00393186" w:rsidP="00393186">
            <w:pPr>
              <w:pStyle w:val="TAC"/>
            </w:pPr>
            <w:r>
              <w:t>RAN5#</w:t>
            </w:r>
            <w:r w:rsidR="00B853D3">
              <w:t>100</w:t>
            </w:r>
          </w:p>
        </w:tc>
      </w:tr>
      <w:tr w:rsidR="00393186" w:rsidRPr="00E80F49" w14:paraId="6D2E3CC2" w14:textId="77777777" w:rsidTr="00822785">
        <w:tc>
          <w:tcPr>
            <w:tcW w:w="1514" w:type="dxa"/>
            <w:shd w:val="clear" w:color="auto" w:fill="auto"/>
          </w:tcPr>
          <w:p w14:paraId="551067FE" w14:textId="05D27ACD" w:rsidR="00393186" w:rsidRDefault="00393186" w:rsidP="00393186">
            <w:pPr>
              <w:pStyle w:val="TAC"/>
            </w:pPr>
            <w:r>
              <w:t>CA_n5A-n66A</w:t>
            </w:r>
          </w:p>
        </w:tc>
        <w:tc>
          <w:tcPr>
            <w:tcW w:w="1595" w:type="dxa"/>
            <w:shd w:val="clear" w:color="auto" w:fill="auto"/>
          </w:tcPr>
          <w:p w14:paraId="717266CB" w14:textId="76BDACC9" w:rsidR="00393186" w:rsidRDefault="00393186" w:rsidP="00393186">
            <w:pPr>
              <w:pStyle w:val="TAC"/>
              <w:rPr>
                <w:lang w:eastAsia="zh-CN"/>
              </w:rPr>
            </w:pPr>
            <w:r>
              <w:rPr>
                <w:lang w:eastAsia="zh-CN"/>
              </w:rPr>
              <w:t>3</w:t>
            </w:r>
          </w:p>
        </w:tc>
        <w:tc>
          <w:tcPr>
            <w:tcW w:w="4393" w:type="dxa"/>
            <w:shd w:val="clear" w:color="auto" w:fill="auto"/>
          </w:tcPr>
          <w:p w14:paraId="4CDE6CB0" w14:textId="659AA290" w:rsidR="00393186" w:rsidRDefault="00393186" w:rsidP="00393186">
            <w:pPr>
              <w:pStyle w:val="TAC"/>
              <w:rPr>
                <w:lang w:eastAsia="ja-JP"/>
              </w:rPr>
            </w:pPr>
            <w:r>
              <w:rPr>
                <w:lang w:eastAsia="ja-JP"/>
              </w:rPr>
              <w:t>38.521-1_</w:t>
            </w:r>
            <w:r w:rsidRPr="00E80F49">
              <w:rPr>
                <w:lang w:eastAsia="ja-JP"/>
              </w:rPr>
              <w:t>TpAnalysisSpur(</w:t>
            </w:r>
            <w:r>
              <w:rPr>
                <w:lang w:eastAsia="ja-JP"/>
              </w:rPr>
              <w:t>CA_</w:t>
            </w:r>
            <w:r w:rsidRPr="00E80F49">
              <w:rPr>
                <w:lang w:eastAsia="ja-JP"/>
              </w:rPr>
              <w:t>n</w:t>
            </w:r>
            <w:r>
              <w:rPr>
                <w:lang w:eastAsia="ja-JP"/>
              </w:rPr>
              <w:t>5</w:t>
            </w:r>
            <w:r w:rsidRPr="00E80F49">
              <w:rPr>
                <w:lang w:eastAsia="ja-JP"/>
              </w:rPr>
              <w:t>A-n</w:t>
            </w:r>
            <w:r>
              <w:rPr>
                <w:lang w:eastAsia="ja-JP"/>
              </w:rPr>
              <w:t>66</w:t>
            </w:r>
            <w:r w:rsidRPr="00E80F49">
              <w:rPr>
                <w:lang w:eastAsia="ja-JP"/>
              </w:rPr>
              <w:t>A).zip</w:t>
            </w:r>
          </w:p>
        </w:tc>
        <w:tc>
          <w:tcPr>
            <w:tcW w:w="2355" w:type="dxa"/>
            <w:shd w:val="clear" w:color="auto" w:fill="auto"/>
          </w:tcPr>
          <w:p w14:paraId="0BFC67FE" w14:textId="785B5EC7" w:rsidR="00393186" w:rsidRDefault="00393186" w:rsidP="00393186">
            <w:pPr>
              <w:pStyle w:val="TAC"/>
            </w:pPr>
            <w:r>
              <w:t>RAN5#100</w:t>
            </w:r>
          </w:p>
        </w:tc>
      </w:tr>
      <w:tr w:rsidR="00393186" w:rsidRPr="00E80F49" w14:paraId="5F1F5F8F" w14:textId="77777777" w:rsidTr="00822785">
        <w:tc>
          <w:tcPr>
            <w:tcW w:w="1514" w:type="dxa"/>
            <w:shd w:val="clear" w:color="auto" w:fill="auto"/>
          </w:tcPr>
          <w:p w14:paraId="56D01444" w14:textId="77777777" w:rsidR="00393186" w:rsidRDefault="00393186" w:rsidP="00393186">
            <w:pPr>
              <w:pStyle w:val="TAC"/>
            </w:pPr>
            <w:r>
              <w:t>CA_n5A-n77</w:t>
            </w:r>
            <w:r w:rsidRPr="00E80F49">
              <w:t>A</w:t>
            </w:r>
          </w:p>
        </w:tc>
        <w:tc>
          <w:tcPr>
            <w:tcW w:w="1595" w:type="dxa"/>
            <w:shd w:val="clear" w:color="auto" w:fill="auto"/>
          </w:tcPr>
          <w:p w14:paraId="07A64FBF" w14:textId="77777777" w:rsidR="00393186" w:rsidRDefault="00393186" w:rsidP="00393186">
            <w:pPr>
              <w:pStyle w:val="TAC"/>
              <w:rPr>
                <w:lang w:eastAsia="zh-CN"/>
              </w:rPr>
            </w:pPr>
            <w:r>
              <w:rPr>
                <w:lang w:eastAsia="zh-CN"/>
              </w:rPr>
              <w:t>7</w:t>
            </w:r>
          </w:p>
        </w:tc>
        <w:tc>
          <w:tcPr>
            <w:tcW w:w="4393" w:type="dxa"/>
            <w:shd w:val="clear" w:color="auto" w:fill="auto"/>
          </w:tcPr>
          <w:p w14:paraId="124DFA1A" w14:textId="03BC4046" w:rsidR="00393186" w:rsidRDefault="00393186" w:rsidP="00393186">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00B853D3" w:rsidRPr="00B853D3">
              <w:rPr>
                <w:lang w:eastAsia="ja-JP"/>
              </w:rPr>
              <w:t>_</w:t>
            </w:r>
            <w:r w:rsidRPr="00775706">
              <w:rPr>
                <w:lang w:eastAsia="ja-JP"/>
              </w:rPr>
              <w:t>v</w:t>
            </w:r>
            <w:r w:rsidR="00B853D3">
              <w:rPr>
                <w:lang w:eastAsia="ja-JP"/>
              </w:rPr>
              <w:t>3</w:t>
            </w:r>
            <w:r>
              <w:rPr>
                <w:lang w:eastAsia="ja-JP"/>
              </w:rPr>
              <w:t>.zip</w:t>
            </w:r>
          </w:p>
        </w:tc>
        <w:tc>
          <w:tcPr>
            <w:tcW w:w="2355" w:type="dxa"/>
            <w:shd w:val="clear" w:color="auto" w:fill="auto"/>
          </w:tcPr>
          <w:p w14:paraId="54807543" w14:textId="0BBC3DA0" w:rsidR="00393186" w:rsidRDefault="00393186" w:rsidP="00393186">
            <w:pPr>
              <w:pStyle w:val="TAC"/>
            </w:pPr>
            <w:r>
              <w:t>RAN5#</w:t>
            </w:r>
            <w:r w:rsidR="00B853D3">
              <w:t>100</w:t>
            </w:r>
          </w:p>
        </w:tc>
      </w:tr>
      <w:tr w:rsidR="00393186" w:rsidRPr="00E80F49" w14:paraId="3DD069DE" w14:textId="77777777" w:rsidTr="00822785">
        <w:tc>
          <w:tcPr>
            <w:tcW w:w="1514" w:type="dxa"/>
            <w:shd w:val="clear" w:color="auto" w:fill="auto"/>
          </w:tcPr>
          <w:p w14:paraId="3CA2A5D7" w14:textId="77777777" w:rsidR="00393186" w:rsidRPr="00E80F49" w:rsidRDefault="00393186" w:rsidP="00393186">
            <w:pPr>
              <w:pStyle w:val="TAC"/>
            </w:pPr>
            <w:r w:rsidRPr="00E80F49">
              <w:t>CA_n8A-n78A</w:t>
            </w:r>
          </w:p>
        </w:tc>
        <w:tc>
          <w:tcPr>
            <w:tcW w:w="1595" w:type="dxa"/>
            <w:shd w:val="clear" w:color="auto" w:fill="auto"/>
          </w:tcPr>
          <w:p w14:paraId="46C102B8" w14:textId="685E68B3" w:rsidR="00393186" w:rsidRPr="00E80F49" w:rsidRDefault="00393186" w:rsidP="00393186">
            <w:pPr>
              <w:pStyle w:val="TAC"/>
              <w:rPr>
                <w:lang w:eastAsia="zh-CN"/>
              </w:rPr>
            </w:pPr>
            <w:r>
              <w:rPr>
                <w:lang w:eastAsia="zh-CN"/>
              </w:rPr>
              <w:t>5</w:t>
            </w:r>
          </w:p>
        </w:tc>
        <w:tc>
          <w:tcPr>
            <w:tcW w:w="4393" w:type="dxa"/>
            <w:shd w:val="clear" w:color="auto" w:fill="auto"/>
          </w:tcPr>
          <w:p w14:paraId="75922FF9" w14:textId="097298F0"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2355" w:type="dxa"/>
            <w:shd w:val="clear" w:color="auto" w:fill="auto"/>
          </w:tcPr>
          <w:p w14:paraId="04474937" w14:textId="08E38594" w:rsidR="00393186" w:rsidRPr="00E80F49" w:rsidRDefault="00393186" w:rsidP="00393186">
            <w:pPr>
              <w:pStyle w:val="TAC"/>
            </w:pPr>
            <w:r w:rsidRPr="00E80F49">
              <w:t>RAN5#</w:t>
            </w:r>
            <w:r>
              <w:t>97</w:t>
            </w:r>
          </w:p>
        </w:tc>
      </w:tr>
      <w:tr w:rsidR="00393186" w:rsidRPr="00E80F49" w14:paraId="78F1A16E" w14:textId="77777777" w:rsidTr="00822785">
        <w:tc>
          <w:tcPr>
            <w:tcW w:w="1514" w:type="dxa"/>
            <w:shd w:val="clear" w:color="auto" w:fill="auto"/>
          </w:tcPr>
          <w:p w14:paraId="7249D6F2" w14:textId="4A1A5771" w:rsidR="00393186" w:rsidRPr="00E80F49" w:rsidRDefault="00393186" w:rsidP="00393186">
            <w:pPr>
              <w:pStyle w:val="TAC"/>
            </w:pPr>
            <w:r w:rsidRPr="009B141C">
              <w:t>CA_n2</w:t>
            </w:r>
            <w:r>
              <w:t>0</w:t>
            </w:r>
            <w:r w:rsidRPr="009B141C">
              <w:t>A-n78A</w:t>
            </w:r>
          </w:p>
        </w:tc>
        <w:tc>
          <w:tcPr>
            <w:tcW w:w="1595" w:type="dxa"/>
            <w:shd w:val="clear" w:color="auto" w:fill="auto"/>
          </w:tcPr>
          <w:p w14:paraId="15C7F90E" w14:textId="6F995DD1" w:rsidR="00393186" w:rsidRDefault="00393186" w:rsidP="00393186">
            <w:pPr>
              <w:pStyle w:val="TAC"/>
              <w:rPr>
                <w:lang w:eastAsia="zh-CN"/>
              </w:rPr>
            </w:pPr>
            <w:r>
              <w:t>5</w:t>
            </w:r>
          </w:p>
        </w:tc>
        <w:tc>
          <w:tcPr>
            <w:tcW w:w="4393" w:type="dxa"/>
            <w:shd w:val="clear" w:color="auto" w:fill="auto"/>
          </w:tcPr>
          <w:p w14:paraId="33AA3A5F" w14:textId="69B11DF9" w:rsidR="00393186" w:rsidRDefault="00393186" w:rsidP="00393186">
            <w:pPr>
              <w:pStyle w:val="TAC"/>
              <w:rPr>
                <w:lang w:eastAsia="ja-JP"/>
              </w:rPr>
            </w:pPr>
            <w:r w:rsidRPr="009B141C">
              <w:t>38.521-1_TpAnalysisSpur(CA_n2</w:t>
            </w:r>
            <w:r>
              <w:t>0</w:t>
            </w:r>
            <w:r w:rsidRPr="009B141C">
              <w:t>A-n78A).zip</w:t>
            </w:r>
          </w:p>
        </w:tc>
        <w:tc>
          <w:tcPr>
            <w:tcW w:w="2355" w:type="dxa"/>
            <w:shd w:val="clear" w:color="auto" w:fill="auto"/>
          </w:tcPr>
          <w:p w14:paraId="248E0F67" w14:textId="4AD7CDD2" w:rsidR="00393186" w:rsidRPr="00E80F49" w:rsidRDefault="00393186" w:rsidP="00393186">
            <w:pPr>
              <w:pStyle w:val="TAC"/>
            </w:pPr>
            <w:r w:rsidRPr="009B141C">
              <w:t>RAN5#</w:t>
            </w:r>
            <w:r>
              <w:t>100</w:t>
            </w:r>
          </w:p>
        </w:tc>
      </w:tr>
      <w:tr w:rsidR="00393186" w:rsidRPr="00E80F49" w14:paraId="248071CC" w14:textId="77777777" w:rsidTr="00822785">
        <w:tc>
          <w:tcPr>
            <w:tcW w:w="1514" w:type="dxa"/>
            <w:shd w:val="clear" w:color="auto" w:fill="auto"/>
          </w:tcPr>
          <w:p w14:paraId="177968FA" w14:textId="46591457" w:rsidR="00393186" w:rsidRPr="00E80F49" w:rsidRDefault="00393186" w:rsidP="00393186">
            <w:pPr>
              <w:pStyle w:val="TAC"/>
            </w:pPr>
            <w:r w:rsidRPr="00E80F49">
              <w:t>CA_n24A-n41A</w:t>
            </w:r>
          </w:p>
        </w:tc>
        <w:tc>
          <w:tcPr>
            <w:tcW w:w="1595" w:type="dxa"/>
            <w:shd w:val="clear" w:color="auto" w:fill="auto"/>
          </w:tcPr>
          <w:p w14:paraId="27BCEA6E" w14:textId="626E1B87" w:rsidR="00393186" w:rsidRPr="00E80F49" w:rsidRDefault="00393186" w:rsidP="00393186">
            <w:pPr>
              <w:pStyle w:val="TAC"/>
              <w:rPr>
                <w:lang w:eastAsia="zh-CN"/>
              </w:rPr>
            </w:pPr>
            <w:r w:rsidRPr="00E80F49">
              <w:rPr>
                <w:lang w:eastAsia="zh-CN"/>
              </w:rPr>
              <w:t>5</w:t>
            </w:r>
          </w:p>
        </w:tc>
        <w:tc>
          <w:tcPr>
            <w:tcW w:w="4393" w:type="dxa"/>
            <w:shd w:val="clear" w:color="auto" w:fill="auto"/>
          </w:tcPr>
          <w:p w14:paraId="157A4CDD" w14:textId="352306A6" w:rsidR="00393186" w:rsidRPr="00E80F49" w:rsidRDefault="00393186" w:rsidP="00393186">
            <w:pPr>
              <w:pStyle w:val="TAC"/>
              <w:rPr>
                <w:lang w:eastAsia="ja-JP"/>
              </w:rPr>
            </w:pPr>
            <w:r w:rsidRPr="00E80F49">
              <w:rPr>
                <w:lang w:eastAsia="ja-JP"/>
              </w:rPr>
              <w:t>38.521-1_TpAnalysisSpur(CA_n24A-n41A).zip</w:t>
            </w:r>
          </w:p>
        </w:tc>
        <w:tc>
          <w:tcPr>
            <w:tcW w:w="2355" w:type="dxa"/>
            <w:shd w:val="clear" w:color="auto" w:fill="auto"/>
          </w:tcPr>
          <w:p w14:paraId="0FE37808" w14:textId="1DC2FC3E" w:rsidR="00393186" w:rsidRPr="00E80F49" w:rsidRDefault="00393186" w:rsidP="00393186">
            <w:pPr>
              <w:pStyle w:val="TAC"/>
            </w:pPr>
            <w:r w:rsidRPr="00E80F49">
              <w:t>RAN5#95e</w:t>
            </w:r>
          </w:p>
        </w:tc>
      </w:tr>
      <w:tr w:rsidR="00393186" w:rsidRPr="00E80F49" w14:paraId="7E0DF534" w14:textId="77777777" w:rsidTr="00822785">
        <w:tc>
          <w:tcPr>
            <w:tcW w:w="1514" w:type="dxa"/>
            <w:shd w:val="clear" w:color="auto" w:fill="auto"/>
          </w:tcPr>
          <w:p w14:paraId="63B33ABC" w14:textId="632D0753" w:rsidR="00393186" w:rsidRPr="00E80F49" w:rsidRDefault="00393186" w:rsidP="00393186">
            <w:pPr>
              <w:pStyle w:val="TAC"/>
            </w:pPr>
            <w:r w:rsidRPr="00E80F49">
              <w:t>CA_n24A-n48A</w:t>
            </w:r>
          </w:p>
        </w:tc>
        <w:tc>
          <w:tcPr>
            <w:tcW w:w="1595" w:type="dxa"/>
            <w:shd w:val="clear" w:color="auto" w:fill="auto"/>
          </w:tcPr>
          <w:p w14:paraId="6DE12D30" w14:textId="517EF80F" w:rsidR="00393186" w:rsidRPr="00E80F49" w:rsidRDefault="00393186" w:rsidP="00393186">
            <w:pPr>
              <w:pStyle w:val="TAC"/>
              <w:rPr>
                <w:lang w:eastAsia="zh-CN"/>
              </w:rPr>
            </w:pPr>
            <w:r w:rsidRPr="00E80F49">
              <w:rPr>
                <w:lang w:eastAsia="zh-CN"/>
              </w:rPr>
              <w:t>2</w:t>
            </w:r>
          </w:p>
        </w:tc>
        <w:tc>
          <w:tcPr>
            <w:tcW w:w="4393" w:type="dxa"/>
            <w:shd w:val="clear" w:color="auto" w:fill="auto"/>
          </w:tcPr>
          <w:p w14:paraId="728F840B" w14:textId="0EFF296D" w:rsidR="00393186" w:rsidRPr="00E80F49" w:rsidRDefault="00393186" w:rsidP="00393186">
            <w:pPr>
              <w:pStyle w:val="TAC"/>
              <w:rPr>
                <w:lang w:eastAsia="ja-JP"/>
              </w:rPr>
            </w:pPr>
            <w:r w:rsidRPr="00E80F49">
              <w:rPr>
                <w:lang w:eastAsia="ja-JP"/>
              </w:rPr>
              <w:t>38.521-1_TpAnalysisSpur(CA_n24A-n48A).zip</w:t>
            </w:r>
          </w:p>
        </w:tc>
        <w:tc>
          <w:tcPr>
            <w:tcW w:w="2355" w:type="dxa"/>
            <w:shd w:val="clear" w:color="auto" w:fill="auto"/>
          </w:tcPr>
          <w:p w14:paraId="06C992B6" w14:textId="5C538AAC" w:rsidR="00393186" w:rsidRPr="00E80F49" w:rsidRDefault="00393186" w:rsidP="00393186">
            <w:pPr>
              <w:pStyle w:val="TAC"/>
            </w:pPr>
            <w:r w:rsidRPr="00E80F49">
              <w:t>RAN5#95e</w:t>
            </w:r>
          </w:p>
        </w:tc>
      </w:tr>
      <w:tr w:rsidR="00393186" w:rsidRPr="00E80F49" w14:paraId="1627E216" w14:textId="77777777" w:rsidTr="00822785">
        <w:tc>
          <w:tcPr>
            <w:tcW w:w="1514" w:type="dxa"/>
            <w:shd w:val="clear" w:color="auto" w:fill="auto"/>
          </w:tcPr>
          <w:p w14:paraId="27E82391" w14:textId="54DED206" w:rsidR="00393186" w:rsidRPr="00E80F49" w:rsidRDefault="00393186" w:rsidP="00393186">
            <w:pPr>
              <w:pStyle w:val="TAC"/>
            </w:pPr>
            <w:r w:rsidRPr="00E80F49">
              <w:t>CA_n24A-n77A</w:t>
            </w:r>
          </w:p>
        </w:tc>
        <w:tc>
          <w:tcPr>
            <w:tcW w:w="1595" w:type="dxa"/>
            <w:shd w:val="clear" w:color="auto" w:fill="auto"/>
          </w:tcPr>
          <w:p w14:paraId="0FA938A3" w14:textId="032C18DC" w:rsidR="00393186" w:rsidRPr="00E80F49" w:rsidRDefault="00393186" w:rsidP="00393186">
            <w:pPr>
              <w:pStyle w:val="TAC"/>
              <w:rPr>
                <w:lang w:eastAsia="zh-CN"/>
              </w:rPr>
            </w:pPr>
            <w:r w:rsidRPr="00E80F49">
              <w:rPr>
                <w:lang w:eastAsia="zh-CN"/>
              </w:rPr>
              <w:t>4</w:t>
            </w:r>
          </w:p>
        </w:tc>
        <w:tc>
          <w:tcPr>
            <w:tcW w:w="4393" w:type="dxa"/>
            <w:shd w:val="clear" w:color="auto" w:fill="auto"/>
          </w:tcPr>
          <w:p w14:paraId="69EE7936" w14:textId="4DC259E2" w:rsidR="00393186" w:rsidRPr="00E80F49" w:rsidRDefault="00393186" w:rsidP="00393186">
            <w:pPr>
              <w:pStyle w:val="TAC"/>
              <w:rPr>
                <w:lang w:eastAsia="ja-JP"/>
              </w:rPr>
            </w:pPr>
            <w:r w:rsidRPr="00E80F49">
              <w:rPr>
                <w:lang w:eastAsia="ja-JP"/>
              </w:rPr>
              <w:t>38.521-1_TpAnalysisSpur(CA_n24A-n77A).zip</w:t>
            </w:r>
          </w:p>
        </w:tc>
        <w:tc>
          <w:tcPr>
            <w:tcW w:w="2355" w:type="dxa"/>
            <w:shd w:val="clear" w:color="auto" w:fill="auto"/>
          </w:tcPr>
          <w:p w14:paraId="7CAD0F10" w14:textId="0BFBD283" w:rsidR="00393186" w:rsidRPr="00E80F49" w:rsidRDefault="00393186" w:rsidP="00393186">
            <w:pPr>
              <w:pStyle w:val="TAC"/>
            </w:pPr>
            <w:r w:rsidRPr="00E80F49">
              <w:t>RAN5#95e</w:t>
            </w:r>
          </w:p>
        </w:tc>
      </w:tr>
      <w:tr w:rsidR="00393186" w:rsidRPr="00E80F49" w14:paraId="7D44DFE6" w14:textId="77777777" w:rsidTr="00822785">
        <w:tc>
          <w:tcPr>
            <w:tcW w:w="1514" w:type="dxa"/>
            <w:shd w:val="clear" w:color="auto" w:fill="auto"/>
          </w:tcPr>
          <w:p w14:paraId="294F706C" w14:textId="74698CD8" w:rsidR="00393186" w:rsidRPr="00E80F49" w:rsidRDefault="00393186" w:rsidP="00393186">
            <w:pPr>
              <w:pStyle w:val="TAC"/>
            </w:pPr>
            <w:r w:rsidRPr="00D532DB">
              <w:t>CA_n26A-n66A</w:t>
            </w:r>
          </w:p>
        </w:tc>
        <w:tc>
          <w:tcPr>
            <w:tcW w:w="1595" w:type="dxa"/>
            <w:shd w:val="clear" w:color="auto" w:fill="auto"/>
          </w:tcPr>
          <w:p w14:paraId="6798A6F0" w14:textId="104D2120" w:rsidR="00393186" w:rsidRPr="00E80F49" w:rsidRDefault="00393186" w:rsidP="00393186">
            <w:pPr>
              <w:pStyle w:val="TAC"/>
              <w:rPr>
                <w:lang w:eastAsia="zh-CN"/>
              </w:rPr>
            </w:pPr>
            <w:r w:rsidRPr="00D532DB">
              <w:rPr>
                <w:lang w:eastAsia="zh-CN"/>
              </w:rPr>
              <w:t>1</w:t>
            </w:r>
          </w:p>
        </w:tc>
        <w:tc>
          <w:tcPr>
            <w:tcW w:w="4393" w:type="dxa"/>
            <w:shd w:val="clear" w:color="auto" w:fill="auto"/>
          </w:tcPr>
          <w:p w14:paraId="66493EDE" w14:textId="79FC7667" w:rsidR="00393186" w:rsidRPr="00E80F49" w:rsidRDefault="00393186" w:rsidP="00393186">
            <w:pPr>
              <w:pStyle w:val="TAC"/>
              <w:rPr>
                <w:lang w:eastAsia="ja-JP"/>
              </w:rPr>
            </w:pPr>
            <w:r w:rsidRPr="00D532DB">
              <w:t>38.521-1_TpAnalysisSpur(CA_n26A-n66A).zip</w:t>
            </w:r>
          </w:p>
        </w:tc>
        <w:tc>
          <w:tcPr>
            <w:tcW w:w="2355" w:type="dxa"/>
            <w:shd w:val="clear" w:color="auto" w:fill="auto"/>
          </w:tcPr>
          <w:p w14:paraId="22FDCA41" w14:textId="1B883D7C" w:rsidR="00393186" w:rsidRPr="00E80F49" w:rsidDel="00AD5E0E" w:rsidRDefault="00393186" w:rsidP="00393186">
            <w:pPr>
              <w:pStyle w:val="TAC"/>
            </w:pPr>
            <w:r w:rsidRPr="00D532DB">
              <w:t>RAN5#96e</w:t>
            </w:r>
          </w:p>
        </w:tc>
      </w:tr>
      <w:tr w:rsidR="00393186" w:rsidRPr="00E80F49" w14:paraId="140E7D3F" w14:textId="77777777" w:rsidTr="00822785">
        <w:tc>
          <w:tcPr>
            <w:tcW w:w="1514" w:type="dxa"/>
            <w:shd w:val="clear" w:color="auto" w:fill="auto"/>
          </w:tcPr>
          <w:p w14:paraId="07884D77" w14:textId="612FBFBF" w:rsidR="00393186" w:rsidRPr="00E80F49" w:rsidRDefault="00393186" w:rsidP="00393186">
            <w:pPr>
              <w:pStyle w:val="TAC"/>
            </w:pPr>
            <w:r w:rsidRPr="00D532DB">
              <w:t>CA_n26A-n70A</w:t>
            </w:r>
          </w:p>
        </w:tc>
        <w:tc>
          <w:tcPr>
            <w:tcW w:w="1595" w:type="dxa"/>
            <w:shd w:val="clear" w:color="auto" w:fill="auto"/>
          </w:tcPr>
          <w:p w14:paraId="13108801" w14:textId="7FDBE86F" w:rsidR="00393186" w:rsidRPr="00E80F49" w:rsidRDefault="00393186" w:rsidP="00393186">
            <w:pPr>
              <w:pStyle w:val="TAC"/>
              <w:rPr>
                <w:lang w:eastAsia="zh-CN"/>
              </w:rPr>
            </w:pPr>
            <w:r w:rsidRPr="00D532DB">
              <w:rPr>
                <w:lang w:eastAsia="zh-CN"/>
              </w:rPr>
              <w:t>1</w:t>
            </w:r>
          </w:p>
        </w:tc>
        <w:tc>
          <w:tcPr>
            <w:tcW w:w="4393" w:type="dxa"/>
            <w:shd w:val="clear" w:color="auto" w:fill="auto"/>
          </w:tcPr>
          <w:p w14:paraId="7C3E438F" w14:textId="3270F9AA" w:rsidR="00393186" w:rsidRPr="00E80F49" w:rsidRDefault="00393186" w:rsidP="00393186">
            <w:pPr>
              <w:pStyle w:val="TAC"/>
              <w:rPr>
                <w:lang w:eastAsia="ja-JP"/>
              </w:rPr>
            </w:pPr>
            <w:r w:rsidRPr="00D532DB">
              <w:t>38.521-1_TpAnalysisSpur(CA_n26A-n70A).zip</w:t>
            </w:r>
          </w:p>
        </w:tc>
        <w:tc>
          <w:tcPr>
            <w:tcW w:w="2355" w:type="dxa"/>
            <w:shd w:val="clear" w:color="auto" w:fill="auto"/>
          </w:tcPr>
          <w:p w14:paraId="7BB2C3CD" w14:textId="54AB72CC" w:rsidR="00393186" w:rsidRPr="00E80F49" w:rsidDel="00AD5E0E" w:rsidRDefault="00393186" w:rsidP="00393186">
            <w:pPr>
              <w:pStyle w:val="TAC"/>
            </w:pPr>
            <w:r w:rsidRPr="00D532DB">
              <w:t>RAN5#96e</w:t>
            </w:r>
          </w:p>
        </w:tc>
      </w:tr>
      <w:tr w:rsidR="00393186" w:rsidRPr="00E80F49" w14:paraId="52080CEE" w14:textId="77777777" w:rsidTr="00822785">
        <w:tc>
          <w:tcPr>
            <w:tcW w:w="1514" w:type="dxa"/>
            <w:shd w:val="clear" w:color="auto" w:fill="auto"/>
          </w:tcPr>
          <w:p w14:paraId="7F7A4DE6" w14:textId="77777777" w:rsidR="00393186" w:rsidRPr="00E80F49" w:rsidRDefault="00393186" w:rsidP="00393186">
            <w:pPr>
              <w:pStyle w:val="TAC"/>
            </w:pPr>
            <w:r w:rsidRPr="00E80F49">
              <w:rPr>
                <w:lang w:eastAsia="zh-CN"/>
              </w:rPr>
              <w:t>CA_n28A-n41A</w:t>
            </w:r>
          </w:p>
        </w:tc>
        <w:tc>
          <w:tcPr>
            <w:tcW w:w="1595" w:type="dxa"/>
            <w:shd w:val="clear" w:color="auto" w:fill="auto"/>
          </w:tcPr>
          <w:p w14:paraId="120B721C" w14:textId="77777777" w:rsidR="00393186" w:rsidRPr="00E80F49" w:rsidRDefault="00393186" w:rsidP="00393186">
            <w:pPr>
              <w:pStyle w:val="TAC"/>
              <w:rPr>
                <w:lang w:eastAsia="zh-CN"/>
              </w:rPr>
            </w:pPr>
            <w:r w:rsidRPr="00E80F49">
              <w:rPr>
                <w:lang w:eastAsia="zh-CN"/>
              </w:rPr>
              <w:t>4</w:t>
            </w:r>
          </w:p>
        </w:tc>
        <w:tc>
          <w:tcPr>
            <w:tcW w:w="4393" w:type="dxa"/>
            <w:shd w:val="clear" w:color="auto" w:fill="auto"/>
          </w:tcPr>
          <w:p w14:paraId="5C2551E5" w14:textId="693619D3" w:rsidR="00393186" w:rsidRPr="00E80F49" w:rsidRDefault="00393186" w:rsidP="00393186">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2355" w:type="dxa"/>
            <w:shd w:val="clear" w:color="auto" w:fill="auto"/>
          </w:tcPr>
          <w:p w14:paraId="1EC3A119" w14:textId="505FD127" w:rsidR="00393186" w:rsidRPr="00E80F49" w:rsidRDefault="00393186" w:rsidP="00393186">
            <w:pPr>
              <w:pStyle w:val="TAC"/>
            </w:pPr>
            <w:r w:rsidRPr="00E80F49">
              <w:t>RAN5#9</w:t>
            </w:r>
            <w:r w:rsidRPr="00806A84">
              <w:t>7</w:t>
            </w:r>
          </w:p>
        </w:tc>
      </w:tr>
      <w:tr w:rsidR="00393186" w:rsidRPr="00E80F49" w14:paraId="73009C93" w14:textId="77777777" w:rsidTr="00822785">
        <w:tc>
          <w:tcPr>
            <w:tcW w:w="1514" w:type="dxa"/>
            <w:shd w:val="clear" w:color="auto" w:fill="auto"/>
          </w:tcPr>
          <w:p w14:paraId="203D2C1A" w14:textId="7F7F15F1" w:rsidR="00393186" w:rsidRPr="00E80F49" w:rsidRDefault="00393186" w:rsidP="00393186">
            <w:pPr>
              <w:pStyle w:val="TAC"/>
              <w:rPr>
                <w:lang w:eastAsia="zh-CN"/>
              </w:rPr>
            </w:pPr>
            <w:r>
              <w:rPr>
                <w:rFonts w:hint="eastAsia"/>
                <w:lang w:eastAsia="ja-JP"/>
              </w:rPr>
              <w:t>C</w:t>
            </w:r>
            <w:r>
              <w:rPr>
                <w:lang w:eastAsia="ja-JP"/>
              </w:rPr>
              <w:t>A_n28A-n77A</w:t>
            </w:r>
          </w:p>
        </w:tc>
        <w:tc>
          <w:tcPr>
            <w:tcW w:w="1595" w:type="dxa"/>
            <w:shd w:val="clear" w:color="auto" w:fill="auto"/>
          </w:tcPr>
          <w:p w14:paraId="65D1A9C0" w14:textId="4979A9B3" w:rsidR="00393186" w:rsidRPr="00E80F49" w:rsidRDefault="00393186" w:rsidP="00393186">
            <w:pPr>
              <w:pStyle w:val="TAC"/>
              <w:rPr>
                <w:lang w:eastAsia="zh-CN"/>
              </w:rPr>
            </w:pPr>
            <w:r>
              <w:rPr>
                <w:rFonts w:hint="eastAsia"/>
                <w:lang w:eastAsia="ja-JP"/>
              </w:rPr>
              <w:t>1</w:t>
            </w:r>
          </w:p>
        </w:tc>
        <w:tc>
          <w:tcPr>
            <w:tcW w:w="4393" w:type="dxa"/>
            <w:shd w:val="clear" w:color="auto" w:fill="auto"/>
          </w:tcPr>
          <w:p w14:paraId="376A0F74" w14:textId="5B700846" w:rsidR="00393186" w:rsidRPr="00E80F49" w:rsidRDefault="00393186" w:rsidP="00393186">
            <w:pPr>
              <w:pStyle w:val="TAC"/>
              <w:rPr>
                <w:lang w:eastAsia="ja-JP"/>
              </w:rPr>
            </w:pPr>
            <w:r w:rsidRPr="00B0170B">
              <w:rPr>
                <w:lang w:eastAsia="ja-JP"/>
              </w:rPr>
              <w:t>38.521-1_TpAnalysisSpur(CA_n</w:t>
            </w:r>
            <w:r>
              <w:rPr>
                <w:lang w:eastAsia="ja-JP"/>
              </w:rPr>
              <w:t>28</w:t>
            </w:r>
            <w:r w:rsidRPr="00B0170B">
              <w:rPr>
                <w:lang w:eastAsia="ja-JP"/>
              </w:rPr>
              <w:t>A-n</w:t>
            </w:r>
            <w:r>
              <w:rPr>
                <w:lang w:eastAsia="ja-JP"/>
              </w:rPr>
              <w:t>77</w:t>
            </w:r>
            <w:r w:rsidRPr="00B0170B">
              <w:rPr>
                <w:lang w:eastAsia="ja-JP"/>
              </w:rPr>
              <w:t>A).zip</w:t>
            </w:r>
          </w:p>
        </w:tc>
        <w:tc>
          <w:tcPr>
            <w:tcW w:w="2355" w:type="dxa"/>
            <w:shd w:val="clear" w:color="auto" w:fill="auto"/>
          </w:tcPr>
          <w:p w14:paraId="7ADFB3C6" w14:textId="73FA53DF" w:rsidR="00393186" w:rsidRPr="00E80F49" w:rsidRDefault="00393186" w:rsidP="00393186">
            <w:pPr>
              <w:pStyle w:val="TAC"/>
            </w:pPr>
            <w:r>
              <w:rPr>
                <w:rFonts w:hint="eastAsia"/>
                <w:lang w:eastAsia="ja-JP"/>
              </w:rPr>
              <w:t>R</w:t>
            </w:r>
            <w:r>
              <w:rPr>
                <w:lang w:eastAsia="ja-JP"/>
              </w:rPr>
              <w:t>AN5#100</w:t>
            </w:r>
          </w:p>
        </w:tc>
      </w:tr>
      <w:tr w:rsidR="00393186" w:rsidRPr="00E80F49" w14:paraId="3D26BDB7" w14:textId="77777777" w:rsidTr="00822785">
        <w:tc>
          <w:tcPr>
            <w:tcW w:w="1514" w:type="dxa"/>
            <w:shd w:val="clear" w:color="auto" w:fill="auto"/>
          </w:tcPr>
          <w:p w14:paraId="0977B4A8" w14:textId="56ABBF01" w:rsidR="00393186" w:rsidRPr="00E80F49" w:rsidRDefault="00393186" w:rsidP="00393186">
            <w:pPr>
              <w:pStyle w:val="TAC"/>
              <w:rPr>
                <w:lang w:eastAsia="zh-CN"/>
              </w:rPr>
            </w:pPr>
            <w:r w:rsidRPr="009B141C">
              <w:t>CA_n28A-n78A</w:t>
            </w:r>
          </w:p>
        </w:tc>
        <w:tc>
          <w:tcPr>
            <w:tcW w:w="1595" w:type="dxa"/>
            <w:shd w:val="clear" w:color="auto" w:fill="auto"/>
          </w:tcPr>
          <w:p w14:paraId="505A4EB2" w14:textId="15CB654E" w:rsidR="00393186" w:rsidRPr="00E80F49" w:rsidRDefault="00393186" w:rsidP="00393186">
            <w:pPr>
              <w:pStyle w:val="TAC"/>
              <w:rPr>
                <w:lang w:eastAsia="zh-CN"/>
              </w:rPr>
            </w:pPr>
            <w:r w:rsidRPr="009B141C">
              <w:t>6</w:t>
            </w:r>
          </w:p>
        </w:tc>
        <w:tc>
          <w:tcPr>
            <w:tcW w:w="4393" w:type="dxa"/>
            <w:shd w:val="clear" w:color="auto" w:fill="auto"/>
          </w:tcPr>
          <w:p w14:paraId="3389EF50" w14:textId="36FA0FF1" w:rsidR="00393186" w:rsidRPr="00E80F49" w:rsidRDefault="00393186" w:rsidP="00393186">
            <w:pPr>
              <w:pStyle w:val="TAC"/>
              <w:rPr>
                <w:lang w:eastAsia="ja-JP"/>
              </w:rPr>
            </w:pPr>
            <w:r w:rsidRPr="009B141C">
              <w:t>38.521-1_TpAnalysisSpur(CA_n28A-n78A).zip</w:t>
            </w:r>
          </w:p>
        </w:tc>
        <w:tc>
          <w:tcPr>
            <w:tcW w:w="2355" w:type="dxa"/>
            <w:shd w:val="clear" w:color="auto" w:fill="auto"/>
          </w:tcPr>
          <w:p w14:paraId="4DAE9213" w14:textId="324269A4" w:rsidR="00393186" w:rsidRPr="00E80F49" w:rsidRDefault="00393186" w:rsidP="00393186">
            <w:pPr>
              <w:pStyle w:val="TAC"/>
            </w:pPr>
            <w:r w:rsidRPr="009B141C">
              <w:t>RAN5#99</w:t>
            </w:r>
          </w:p>
        </w:tc>
      </w:tr>
      <w:tr w:rsidR="00393186" w:rsidRPr="00E80F49" w14:paraId="05917375" w14:textId="77777777" w:rsidTr="00822785">
        <w:tc>
          <w:tcPr>
            <w:tcW w:w="1514" w:type="dxa"/>
            <w:shd w:val="clear" w:color="auto" w:fill="auto"/>
          </w:tcPr>
          <w:p w14:paraId="2AAA55A7" w14:textId="359FA32F" w:rsidR="00393186" w:rsidRPr="009B141C" w:rsidRDefault="00393186" w:rsidP="00393186">
            <w:pPr>
              <w:pStyle w:val="TAC"/>
            </w:pPr>
            <w:r w:rsidRPr="009B141C">
              <w:t>CA_n28A-n7</w:t>
            </w:r>
            <w:r>
              <w:t>9</w:t>
            </w:r>
            <w:r w:rsidRPr="009B141C">
              <w:t>A</w:t>
            </w:r>
          </w:p>
        </w:tc>
        <w:tc>
          <w:tcPr>
            <w:tcW w:w="1595" w:type="dxa"/>
            <w:shd w:val="clear" w:color="auto" w:fill="auto"/>
          </w:tcPr>
          <w:p w14:paraId="63A4A40F" w14:textId="48441B77" w:rsidR="00393186" w:rsidRPr="009B141C" w:rsidRDefault="00393186" w:rsidP="00393186">
            <w:pPr>
              <w:pStyle w:val="TAC"/>
            </w:pPr>
            <w:r>
              <w:rPr>
                <w:rFonts w:hint="eastAsia"/>
                <w:lang w:eastAsia="zh-CN"/>
              </w:rPr>
              <w:t>1</w:t>
            </w:r>
          </w:p>
        </w:tc>
        <w:tc>
          <w:tcPr>
            <w:tcW w:w="4393" w:type="dxa"/>
            <w:shd w:val="clear" w:color="auto" w:fill="auto"/>
          </w:tcPr>
          <w:p w14:paraId="3E36BCB9" w14:textId="77DE7274" w:rsidR="00393186" w:rsidRPr="009B141C" w:rsidRDefault="00393186" w:rsidP="00393186">
            <w:pPr>
              <w:pStyle w:val="TAC"/>
            </w:pPr>
            <w:r w:rsidRPr="009B141C">
              <w:t>38.521-1_TpAnalysisSpur(CA_n28A-n7</w:t>
            </w:r>
            <w:r>
              <w:t>9</w:t>
            </w:r>
            <w:r w:rsidRPr="009B141C">
              <w:t>A).zip</w:t>
            </w:r>
          </w:p>
        </w:tc>
        <w:tc>
          <w:tcPr>
            <w:tcW w:w="2355" w:type="dxa"/>
            <w:shd w:val="clear" w:color="auto" w:fill="auto"/>
          </w:tcPr>
          <w:p w14:paraId="54F2E6EA" w14:textId="2BD9BE42" w:rsidR="00393186" w:rsidRPr="009B141C" w:rsidRDefault="00393186" w:rsidP="00393186">
            <w:pPr>
              <w:pStyle w:val="TAC"/>
            </w:pPr>
            <w:r w:rsidRPr="009B141C">
              <w:t>RAN5#</w:t>
            </w:r>
            <w:r>
              <w:t>100</w:t>
            </w:r>
          </w:p>
        </w:tc>
      </w:tr>
      <w:tr w:rsidR="00393186" w:rsidRPr="00E80F49" w14:paraId="13B8A39B" w14:textId="77777777" w:rsidTr="00822785">
        <w:tc>
          <w:tcPr>
            <w:tcW w:w="1514" w:type="dxa"/>
            <w:shd w:val="clear" w:color="auto" w:fill="auto"/>
          </w:tcPr>
          <w:p w14:paraId="05A32A5C" w14:textId="74C6CC64" w:rsidR="00393186" w:rsidRPr="00E80F49" w:rsidRDefault="00393186" w:rsidP="00393186">
            <w:pPr>
              <w:pStyle w:val="TAC"/>
              <w:rPr>
                <w:lang w:eastAsia="zh-CN"/>
              </w:rPr>
            </w:pPr>
            <w:r w:rsidRPr="00E80F49">
              <w:rPr>
                <w:lang w:eastAsia="zh-CN"/>
              </w:rPr>
              <w:t>CA_n</w:t>
            </w:r>
            <w:r>
              <w:rPr>
                <w:lang w:eastAsia="zh-CN"/>
              </w:rPr>
              <w:t>39</w:t>
            </w:r>
            <w:r w:rsidRPr="00E80F49">
              <w:rPr>
                <w:lang w:eastAsia="zh-CN"/>
              </w:rPr>
              <w:t>A-n41A</w:t>
            </w:r>
          </w:p>
        </w:tc>
        <w:tc>
          <w:tcPr>
            <w:tcW w:w="1595" w:type="dxa"/>
            <w:shd w:val="clear" w:color="auto" w:fill="auto"/>
          </w:tcPr>
          <w:p w14:paraId="5F9CAC3D" w14:textId="099C0FB1" w:rsidR="00393186" w:rsidRPr="00E80F49" w:rsidRDefault="00393186" w:rsidP="00393186">
            <w:pPr>
              <w:pStyle w:val="TAC"/>
              <w:rPr>
                <w:lang w:eastAsia="zh-CN"/>
              </w:rPr>
            </w:pPr>
            <w:r>
              <w:rPr>
                <w:lang w:eastAsia="zh-CN"/>
              </w:rPr>
              <w:t>1</w:t>
            </w:r>
          </w:p>
        </w:tc>
        <w:tc>
          <w:tcPr>
            <w:tcW w:w="4393" w:type="dxa"/>
            <w:shd w:val="clear" w:color="auto" w:fill="auto"/>
          </w:tcPr>
          <w:p w14:paraId="18888F6E" w14:textId="4312BA6A" w:rsidR="00393186" w:rsidRPr="00E80F49" w:rsidRDefault="00393186" w:rsidP="00393186">
            <w:pPr>
              <w:pStyle w:val="TAC"/>
              <w:rPr>
                <w:lang w:eastAsia="ja-JP"/>
              </w:rPr>
            </w:pPr>
            <w:r w:rsidRPr="00E80F49">
              <w:rPr>
                <w:lang w:eastAsia="ja-JP"/>
              </w:rPr>
              <w:t>38.521-1_TpAnalysisSpur(CA_n</w:t>
            </w:r>
            <w:r>
              <w:rPr>
                <w:lang w:eastAsia="ja-JP"/>
              </w:rPr>
              <w:t>39</w:t>
            </w:r>
            <w:r w:rsidRPr="00E80F49">
              <w:rPr>
                <w:lang w:eastAsia="ja-JP"/>
              </w:rPr>
              <w:t>A-n41A).zip</w:t>
            </w:r>
          </w:p>
        </w:tc>
        <w:tc>
          <w:tcPr>
            <w:tcW w:w="2355" w:type="dxa"/>
            <w:shd w:val="clear" w:color="auto" w:fill="auto"/>
          </w:tcPr>
          <w:p w14:paraId="49F33EAF" w14:textId="4086486E" w:rsidR="00393186" w:rsidRPr="00E80F49" w:rsidRDefault="00393186" w:rsidP="00393186">
            <w:pPr>
              <w:pStyle w:val="TAC"/>
            </w:pPr>
            <w:r w:rsidRPr="00E80F49">
              <w:t>RAN5#9</w:t>
            </w:r>
            <w:r>
              <w:t>7</w:t>
            </w:r>
          </w:p>
        </w:tc>
      </w:tr>
      <w:tr w:rsidR="00393186" w:rsidRPr="00E80F49" w14:paraId="216A33B8" w14:textId="77777777" w:rsidTr="00822785">
        <w:tc>
          <w:tcPr>
            <w:tcW w:w="1514" w:type="dxa"/>
            <w:shd w:val="clear" w:color="auto" w:fill="auto"/>
          </w:tcPr>
          <w:p w14:paraId="19E4DFEE" w14:textId="77777777" w:rsidR="00393186" w:rsidRPr="00E80F49" w:rsidRDefault="00393186" w:rsidP="00393186">
            <w:pPr>
              <w:pStyle w:val="TAC"/>
            </w:pPr>
            <w:r w:rsidRPr="00E80F49">
              <w:t>CA_n</w:t>
            </w:r>
            <w:r w:rsidRPr="00E80F49">
              <w:rPr>
                <w:lang w:eastAsia="zh-CN"/>
              </w:rPr>
              <w:t>41</w:t>
            </w:r>
            <w:r w:rsidRPr="00E80F49">
              <w:t>A-n7</w:t>
            </w:r>
            <w:r w:rsidRPr="00E80F49">
              <w:rPr>
                <w:lang w:eastAsia="zh-CN"/>
              </w:rPr>
              <w:t>9</w:t>
            </w:r>
            <w:r w:rsidRPr="00E80F49">
              <w:t>A</w:t>
            </w:r>
          </w:p>
        </w:tc>
        <w:tc>
          <w:tcPr>
            <w:tcW w:w="1595" w:type="dxa"/>
            <w:shd w:val="clear" w:color="auto" w:fill="auto"/>
          </w:tcPr>
          <w:p w14:paraId="7C6F5C4A" w14:textId="06E7A53B" w:rsidR="00393186" w:rsidRPr="00E80F49" w:rsidRDefault="00393186" w:rsidP="00393186">
            <w:pPr>
              <w:pStyle w:val="TAC"/>
              <w:rPr>
                <w:lang w:eastAsia="zh-CN"/>
              </w:rPr>
            </w:pPr>
            <w:r w:rsidRPr="000A2CAA">
              <w:rPr>
                <w:lang w:eastAsia="zh-CN"/>
              </w:rPr>
              <w:t>8</w:t>
            </w:r>
          </w:p>
        </w:tc>
        <w:tc>
          <w:tcPr>
            <w:tcW w:w="4393" w:type="dxa"/>
            <w:shd w:val="clear" w:color="auto" w:fill="auto"/>
          </w:tcPr>
          <w:p w14:paraId="573470E0" w14:textId="0F0FD744"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2355" w:type="dxa"/>
            <w:shd w:val="clear" w:color="auto" w:fill="auto"/>
          </w:tcPr>
          <w:p w14:paraId="11DB3418" w14:textId="2F67345F" w:rsidR="00393186" w:rsidRPr="00E80F49" w:rsidRDefault="00393186" w:rsidP="00393186">
            <w:pPr>
              <w:pStyle w:val="TAC"/>
            </w:pPr>
            <w:r w:rsidRPr="00E80F49">
              <w:t>RAN5#</w:t>
            </w:r>
            <w:r>
              <w:rPr>
                <w:lang w:eastAsia="zh-CN"/>
              </w:rPr>
              <w:t>97</w:t>
            </w:r>
          </w:p>
        </w:tc>
      </w:tr>
      <w:tr w:rsidR="00393186" w:rsidRPr="00E80F49" w14:paraId="6F71848D" w14:textId="77777777" w:rsidTr="00822785">
        <w:tc>
          <w:tcPr>
            <w:tcW w:w="1514" w:type="dxa"/>
            <w:shd w:val="clear" w:color="auto" w:fill="auto"/>
          </w:tcPr>
          <w:p w14:paraId="22AF31EE" w14:textId="5AF645F6" w:rsidR="00393186" w:rsidRPr="00E80F49" w:rsidRDefault="00393186" w:rsidP="00393186">
            <w:pPr>
              <w:pStyle w:val="TAC"/>
            </w:pPr>
            <w:r w:rsidRPr="00D532DB">
              <w:t>CA_n48A-n66A</w:t>
            </w:r>
          </w:p>
        </w:tc>
        <w:tc>
          <w:tcPr>
            <w:tcW w:w="1595" w:type="dxa"/>
            <w:shd w:val="clear" w:color="auto" w:fill="auto"/>
          </w:tcPr>
          <w:p w14:paraId="361B379A" w14:textId="34E6CEF3" w:rsidR="00393186" w:rsidRPr="00E80F49" w:rsidRDefault="00393186" w:rsidP="00393186">
            <w:pPr>
              <w:pStyle w:val="TAC"/>
              <w:rPr>
                <w:lang w:eastAsia="zh-CN"/>
              </w:rPr>
            </w:pPr>
            <w:r w:rsidRPr="00D532DB">
              <w:rPr>
                <w:lang w:eastAsia="zh-CN"/>
              </w:rPr>
              <w:t>1</w:t>
            </w:r>
          </w:p>
        </w:tc>
        <w:tc>
          <w:tcPr>
            <w:tcW w:w="4393" w:type="dxa"/>
            <w:shd w:val="clear" w:color="auto" w:fill="auto"/>
          </w:tcPr>
          <w:p w14:paraId="4D30D501" w14:textId="6C1B135F" w:rsidR="00393186" w:rsidRPr="00E80F49" w:rsidRDefault="00393186" w:rsidP="00393186">
            <w:pPr>
              <w:pStyle w:val="TAC"/>
              <w:rPr>
                <w:lang w:eastAsia="ja-JP"/>
              </w:rPr>
            </w:pPr>
            <w:r w:rsidRPr="00D532DB">
              <w:t>38.521-1_TpAnalysisSpur(CA_n48A-n66A)</w:t>
            </w:r>
            <w:r w:rsidRPr="00255367">
              <w:t xml:space="preserve"> v1</w:t>
            </w:r>
            <w:r w:rsidRPr="00D532DB">
              <w:t>.zip</w:t>
            </w:r>
          </w:p>
        </w:tc>
        <w:tc>
          <w:tcPr>
            <w:tcW w:w="2355" w:type="dxa"/>
            <w:shd w:val="clear" w:color="auto" w:fill="auto"/>
          </w:tcPr>
          <w:p w14:paraId="65685AD5" w14:textId="2BCCC0F5" w:rsidR="00393186" w:rsidRPr="00E80F49" w:rsidDel="00AD5E0E" w:rsidRDefault="00393186" w:rsidP="00393186">
            <w:pPr>
              <w:pStyle w:val="TAC"/>
            </w:pPr>
            <w:r w:rsidRPr="00D532DB">
              <w:t>RAN5#</w:t>
            </w:r>
            <w:r w:rsidRPr="00255367">
              <w:t>97</w:t>
            </w:r>
          </w:p>
        </w:tc>
      </w:tr>
      <w:tr w:rsidR="00393186" w:rsidRPr="00E80F49" w14:paraId="5463E72C" w14:textId="77777777" w:rsidTr="00822785">
        <w:tc>
          <w:tcPr>
            <w:tcW w:w="1514" w:type="dxa"/>
            <w:shd w:val="clear" w:color="auto" w:fill="auto"/>
          </w:tcPr>
          <w:p w14:paraId="5CC7093E" w14:textId="3F10FDCD" w:rsidR="00393186" w:rsidRPr="00D532DB" w:rsidRDefault="00393186" w:rsidP="00393186">
            <w:pPr>
              <w:pStyle w:val="TAC"/>
            </w:pPr>
            <w:r w:rsidRPr="00605797">
              <w:t>CA_n</w:t>
            </w:r>
            <w:r w:rsidRPr="00605797">
              <w:rPr>
                <w:lang w:eastAsia="zh-CN"/>
              </w:rPr>
              <w:t>4</w:t>
            </w:r>
            <w:r>
              <w:rPr>
                <w:lang w:eastAsia="zh-CN"/>
              </w:rPr>
              <w:t>8</w:t>
            </w:r>
            <w:r w:rsidRPr="00605797">
              <w:t>A-n7</w:t>
            </w:r>
            <w:r>
              <w:t>0</w:t>
            </w:r>
            <w:r w:rsidRPr="00605797">
              <w:t>A</w:t>
            </w:r>
          </w:p>
        </w:tc>
        <w:tc>
          <w:tcPr>
            <w:tcW w:w="1595" w:type="dxa"/>
            <w:shd w:val="clear" w:color="auto" w:fill="auto"/>
          </w:tcPr>
          <w:p w14:paraId="5ABA88AE" w14:textId="09E58069" w:rsidR="00393186" w:rsidRPr="00D532DB" w:rsidRDefault="00393186" w:rsidP="00393186">
            <w:pPr>
              <w:pStyle w:val="TAC"/>
              <w:rPr>
                <w:lang w:eastAsia="zh-CN"/>
              </w:rPr>
            </w:pPr>
            <w:r>
              <w:rPr>
                <w:lang w:eastAsia="zh-CN"/>
              </w:rPr>
              <w:t>2</w:t>
            </w:r>
          </w:p>
        </w:tc>
        <w:tc>
          <w:tcPr>
            <w:tcW w:w="4393" w:type="dxa"/>
            <w:shd w:val="clear" w:color="auto" w:fill="auto"/>
          </w:tcPr>
          <w:p w14:paraId="411A7066" w14:textId="447BF4F1" w:rsidR="00393186" w:rsidRPr="00D532DB" w:rsidRDefault="00393186" w:rsidP="00393186">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2355" w:type="dxa"/>
            <w:shd w:val="clear" w:color="auto" w:fill="auto"/>
          </w:tcPr>
          <w:p w14:paraId="2E56D631" w14:textId="69135317" w:rsidR="00393186" w:rsidRPr="00D532DB" w:rsidRDefault="00393186" w:rsidP="00393186">
            <w:pPr>
              <w:pStyle w:val="TAC"/>
            </w:pPr>
            <w:r w:rsidRPr="00605797">
              <w:t>RAN5#</w:t>
            </w:r>
            <w:r>
              <w:t>96e</w:t>
            </w:r>
          </w:p>
        </w:tc>
      </w:tr>
      <w:tr w:rsidR="00393186" w:rsidRPr="00E80F49" w14:paraId="7BB04020" w14:textId="77777777" w:rsidTr="00822785">
        <w:tc>
          <w:tcPr>
            <w:tcW w:w="1514" w:type="dxa"/>
            <w:shd w:val="clear" w:color="auto" w:fill="auto"/>
          </w:tcPr>
          <w:p w14:paraId="74469B1F" w14:textId="539BBEE2" w:rsidR="00393186" w:rsidRPr="00E80F49" w:rsidRDefault="00393186" w:rsidP="00393186">
            <w:pPr>
              <w:pStyle w:val="TAC"/>
            </w:pPr>
            <w:r w:rsidRPr="00D532DB">
              <w:t>CA_n48A-n71A</w:t>
            </w:r>
          </w:p>
        </w:tc>
        <w:tc>
          <w:tcPr>
            <w:tcW w:w="1595" w:type="dxa"/>
            <w:shd w:val="clear" w:color="auto" w:fill="auto"/>
          </w:tcPr>
          <w:p w14:paraId="53B9E747" w14:textId="18F6CC54" w:rsidR="00393186" w:rsidRPr="00E80F49" w:rsidRDefault="00393186" w:rsidP="00393186">
            <w:pPr>
              <w:pStyle w:val="TAC"/>
              <w:rPr>
                <w:lang w:eastAsia="zh-CN"/>
              </w:rPr>
            </w:pPr>
            <w:r w:rsidRPr="00D532DB">
              <w:rPr>
                <w:lang w:eastAsia="zh-CN"/>
              </w:rPr>
              <w:t>2</w:t>
            </w:r>
          </w:p>
        </w:tc>
        <w:tc>
          <w:tcPr>
            <w:tcW w:w="4393" w:type="dxa"/>
            <w:shd w:val="clear" w:color="auto" w:fill="auto"/>
          </w:tcPr>
          <w:p w14:paraId="1DEA61BE" w14:textId="19F15B07" w:rsidR="00393186" w:rsidRPr="00E80F49" w:rsidRDefault="00393186" w:rsidP="00393186">
            <w:pPr>
              <w:pStyle w:val="TAC"/>
              <w:rPr>
                <w:lang w:eastAsia="ja-JP"/>
              </w:rPr>
            </w:pPr>
            <w:r w:rsidRPr="00D532DB">
              <w:t>38.521-1_TpAnalysisSpur(CA_n48A-n71A)</w:t>
            </w:r>
            <w:r w:rsidR="00B853D3" w:rsidRPr="00B853D3">
              <w:t>_</w:t>
            </w:r>
            <w:r>
              <w:t>v</w:t>
            </w:r>
            <w:r w:rsidR="00B853D3" w:rsidRPr="00B853D3">
              <w:t>2</w:t>
            </w:r>
            <w:r w:rsidRPr="00D532DB">
              <w:t>.zip</w:t>
            </w:r>
          </w:p>
        </w:tc>
        <w:tc>
          <w:tcPr>
            <w:tcW w:w="2355" w:type="dxa"/>
            <w:shd w:val="clear" w:color="auto" w:fill="auto"/>
          </w:tcPr>
          <w:p w14:paraId="43B46C6C" w14:textId="6FB707E8" w:rsidR="00393186" w:rsidRPr="00E80F49" w:rsidDel="00AD5E0E" w:rsidRDefault="00393186" w:rsidP="00393186">
            <w:pPr>
              <w:pStyle w:val="TAC"/>
            </w:pPr>
            <w:r w:rsidRPr="00D532DB">
              <w:t>RAN5#</w:t>
            </w:r>
            <w:r w:rsidR="00B853D3">
              <w:t>100</w:t>
            </w:r>
          </w:p>
        </w:tc>
      </w:tr>
      <w:tr w:rsidR="00393186" w:rsidRPr="00E80F49" w14:paraId="1D29B7E2" w14:textId="77777777" w:rsidTr="00822785">
        <w:tc>
          <w:tcPr>
            <w:tcW w:w="1514" w:type="dxa"/>
            <w:shd w:val="clear" w:color="auto" w:fill="auto"/>
          </w:tcPr>
          <w:p w14:paraId="375EFE42" w14:textId="6A42603C" w:rsidR="00393186" w:rsidRPr="00E80F49" w:rsidRDefault="00393186" w:rsidP="00393186">
            <w:pPr>
              <w:pStyle w:val="TAC"/>
            </w:pPr>
            <w:r w:rsidRPr="00D532DB">
              <w:t>CA_n66A-n71A</w:t>
            </w:r>
          </w:p>
        </w:tc>
        <w:tc>
          <w:tcPr>
            <w:tcW w:w="1595" w:type="dxa"/>
            <w:shd w:val="clear" w:color="auto" w:fill="auto"/>
          </w:tcPr>
          <w:p w14:paraId="524CFE58" w14:textId="0F72DE4D" w:rsidR="00393186" w:rsidRPr="00E80F49" w:rsidRDefault="00393186" w:rsidP="00393186">
            <w:pPr>
              <w:pStyle w:val="TAC"/>
              <w:rPr>
                <w:lang w:eastAsia="zh-CN"/>
              </w:rPr>
            </w:pPr>
            <w:r w:rsidRPr="00D532DB">
              <w:rPr>
                <w:lang w:eastAsia="zh-CN"/>
              </w:rPr>
              <w:t>1</w:t>
            </w:r>
          </w:p>
        </w:tc>
        <w:tc>
          <w:tcPr>
            <w:tcW w:w="4393" w:type="dxa"/>
            <w:shd w:val="clear" w:color="auto" w:fill="auto"/>
          </w:tcPr>
          <w:p w14:paraId="6EC66409" w14:textId="6A30C439" w:rsidR="00393186" w:rsidRPr="00E80F49" w:rsidRDefault="00393186" w:rsidP="00393186">
            <w:pPr>
              <w:pStyle w:val="TAC"/>
              <w:rPr>
                <w:lang w:eastAsia="ja-JP"/>
              </w:rPr>
            </w:pPr>
            <w:r w:rsidRPr="00D532DB">
              <w:t>38.521-1_TpAnalysisSpur(CA_n66A-n71A)</w:t>
            </w:r>
            <w:r w:rsidRPr="0048315F">
              <w:t>_v1</w:t>
            </w:r>
            <w:r w:rsidRPr="00D532DB">
              <w:t>.zip</w:t>
            </w:r>
          </w:p>
        </w:tc>
        <w:tc>
          <w:tcPr>
            <w:tcW w:w="2355" w:type="dxa"/>
            <w:shd w:val="clear" w:color="auto" w:fill="auto"/>
          </w:tcPr>
          <w:p w14:paraId="4BF8A6F4" w14:textId="1E346F1F" w:rsidR="00393186" w:rsidRPr="00E80F49" w:rsidDel="00AD5E0E" w:rsidRDefault="00393186" w:rsidP="00393186">
            <w:pPr>
              <w:pStyle w:val="TAC"/>
            </w:pPr>
            <w:r w:rsidRPr="00D532DB">
              <w:t>RAN5#9</w:t>
            </w:r>
            <w:r w:rsidRPr="0048315F">
              <w:t>9</w:t>
            </w:r>
          </w:p>
        </w:tc>
      </w:tr>
      <w:tr w:rsidR="00393186" w:rsidRPr="00E80F49" w14:paraId="2C5478C3" w14:textId="77777777" w:rsidTr="00822785">
        <w:tc>
          <w:tcPr>
            <w:tcW w:w="1514" w:type="dxa"/>
            <w:shd w:val="clear" w:color="auto" w:fill="auto"/>
          </w:tcPr>
          <w:p w14:paraId="32FE80DE" w14:textId="0A17FAF8" w:rsidR="00393186" w:rsidRPr="00E80F49" w:rsidRDefault="00393186" w:rsidP="00393186">
            <w:pPr>
              <w:pStyle w:val="TAC"/>
            </w:pPr>
            <w:r>
              <w:t>CA_n66A-n77</w:t>
            </w:r>
            <w:r w:rsidRPr="00E80F49">
              <w:t>A</w:t>
            </w:r>
          </w:p>
        </w:tc>
        <w:tc>
          <w:tcPr>
            <w:tcW w:w="1595" w:type="dxa"/>
            <w:shd w:val="clear" w:color="auto" w:fill="auto"/>
          </w:tcPr>
          <w:p w14:paraId="68A29173" w14:textId="3C79741D" w:rsidR="00393186" w:rsidRPr="00E80F49" w:rsidRDefault="00393186" w:rsidP="00393186">
            <w:pPr>
              <w:pStyle w:val="TAC"/>
              <w:rPr>
                <w:lang w:eastAsia="zh-CN"/>
              </w:rPr>
            </w:pPr>
            <w:r>
              <w:rPr>
                <w:lang w:eastAsia="zh-CN"/>
              </w:rPr>
              <w:t>9</w:t>
            </w:r>
          </w:p>
        </w:tc>
        <w:tc>
          <w:tcPr>
            <w:tcW w:w="4393" w:type="dxa"/>
            <w:shd w:val="clear" w:color="auto" w:fill="auto"/>
          </w:tcPr>
          <w:p w14:paraId="3FB2C996" w14:textId="1A68442B" w:rsidR="00393186" w:rsidRPr="00E80F49" w:rsidRDefault="00393186" w:rsidP="00393186">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2355" w:type="dxa"/>
            <w:shd w:val="clear" w:color="auto" w:fill="auto"/>
          </w:tcPr>
          <w:p w14:paraId="48EC4D0B" w14:textId="6D61CA33" w:rsidR="00393186" w:rsidRPr="00E80F49" w:rsidDel="00AD5E0E" w:rsidRDefault="00393186" w:rsidP="00393186">
            <w:pPr>
              <w:pStyle w:val="TAC"/>
            </w:pPr>
            <w:r>
              <w:t>RAN5#97</w:t>
            </w:r>
          </w:p>
        </w:tc>
      </w:tr>
      <w:tr w:rsidR="00393186" w:rsidRPr="00E80F49"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E80F49" w:rsidRDefault="00393186" w:rsidP="00393186">
            <w:pPr>
              <w:pStyle w:val="TAC"/>
            </w:pPr>
            <w:r w:rsidRPr="00D532DB">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E80F49" w:rsidRDefault="00393186" w:rsidP="00393186">
            <w:pPr>
              <w:pStyle w:val="TAC"/>
              <w:rPr>
                <w:lang w:eastAsia="zh-CN"/>
              </w:rPr>
            </w:pPr>
            <w:r w:rsidRPr="00D532DB">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E80F49" w:rsidRDefault="00393186" w:rsidP="00393186">
            <w:pPr>
              <w:pStyle w:val="TAC"/>
              <w:rPr>
                <w:lang w:eastAsia="ja-JP"/>
              </w:rPr>
            </w:pPr>
            <w:r w:rsidRPr="00D532DB">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E80F49" w:rsidDel="00AD5E0E" w:rsidRDefault="00393186" w:rsidP="00393186">
            <w:pPr>
              <w:pStyle w:val="TAC"/>
            </w:pPr>
            <w:r w:rsidRPr="00D532DB">
              <w:t>RAN5#96e</w:t>
            </w:r>
          </w:p>
        </w:tc>
      </w:tr>
      <w:tr w:rsidR="00393186" w:rsidRPr="00E80F49"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D532DB" w:rsidRDefault="00393186" w:rsidP="00393186">
            <w:pPr>
              <w:pStyle w:val="TAC"/>
            </w:pPr>
            <w:r w:rsidRPr="008D5211">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D532DB" w:rsidRDefault="00393186" w:rsidP="00393186">
            <w:pPr>
              <w:pStyle w:val="TAC"/>
              <w:rPr>
                <w:lang w:eastAsia="zh-CN"/>
              </w:rPr>
            </w:pPr>
            <w:r w:rsidRPr="008D5211">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D532DB" w:rsidRDefault="00393186" w:rsidP="00393186">
            <w:pPr>
              <w:pStyle w:val="TAC"/>
              <w:rPr>
                <w:lang w:eastAsia="ja-JP"/>
              </w:rPr>
            </w:pPr>
            <w:r w:rsidRPr="008D5211">
              <w:rPr>
                <w:lang w:eastAsia="ja-JP"/>
              </w:rPr>
              <w:t>38.521-1_TpAnalysisSpur(CA_n71A-n77A)</w:t>
            </w:r>
            <w:r w:rsidR="00B853D3" w:rsidRPr="00B853D3">
              <w:rPr>
                <w:lang w:eastAsia="ja-JP"/>
              </w:rPr>
              <w:t>_v1</w:t>
            </w:r>
            <w:r w:rsidRPr="008D5211">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D532DB" w:rsidDel="00C71E07" w:rsidRDefault="00393186" w:rsidP="00393186">
            <w:pPr>
              <w:pStyle w:val="TAC"/>
            </w:pPr>
            <w:r w:rsidRPr="008D5211">
              <w:t>RAN5#</w:t>
            </w:r>
            <w:r w:rsidR="00B853D3" w:rsidRPr="00B853D3">
              <w:t>100</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12" w:name="_Toc51767653"/>
      <w:bookmarkStart w:id="213" w:name="_Toc59039984"/>
      <w:bookmarkStart w:id="214" w:name="_Toc68073923"/>
      <w:bookmarkStart w:id="215" w:name="_Toc75371785"/>
      <w:bookmarkStart w:id="216" w:name="_Toc83727853"/>
      <w:bookmarkStart w:id="217" w:name="_Toc100005953"/>
      <w:bookmarkStart w:id="218" w:name="_Toc106703501"/>
      <w:bookmarkStart w:id="219" w:name="_Toc146406497"/>
      <w:r w:rsidRPr="00E80F49">
        <w:t>4.2</w:t>
      </w:r>
      <w:r w:rsidRPr="00E80F49">
        <w:tab/>
        <w:t>Test point analysis for FR2</w:t>
      </w:r>
      <w:bookmarkEnd w:id="190"/>
      <w:bookmarkEnd w:id="201"/>
      <w:bookmarkEnd w:id="202"/>
      <w:bookmarkEnd w:id="212"/>
      <w:r w:rsidR="00010953" w:rsidRPr="00E80F49">
        <w:t xml:space="preserve"> test cases in TS 38.521-2</w:t>
      </w:r>
      <w:bookmarkEnd w:id="213"/>
      <w:bookmarkEnd w:id="214"/>
      <w:bookmarkEnd w:id="215"/>
      <w:bookmarkEnd w:id="216"/>
      <w:bookmarkEnd w:id="217"/>
      <w:bookmarkEnd w:id="218"/>
      <w:bookmarkEnd w:id="219"/>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lastRenderedPageBreak/>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Change w:id="220">
          <w:tblGrid>
            <w:gridCol w:w="2160"/>
            <w:gridCol w:w="1477"/>
            <w:gridCol w:w="4552"/>
            <w:gridCol w:w="1891"/>
          </w:tblGrid>
        </w:tblGridChange>
      </w:tblGrid>
      <w:tr w:rsidR="00397292" w:rsidRPr="00E80F49" w14:paraId="6CD323A1" w14:textId="77777777" w:rsidTr="00822785">
        <w:trPr>
          <w:trHeight w:val="248"/>
        </w:trPr>
        <w:tc>
          <w:tcPr>
            <w:tcW w:w="2136" w:type="dxa"/>
            <w:vAlign w:val="center"/>
          </w:tcPr>
          <w:p w14:paraId="6D6EEA8B" w14:textId="77777777" w:rsidR="00397292" w:rsidRPr="00E80F49" w:rsidRDefault="00397292" w:rsidP="00750578">
            <w:pPr>
              <w:pStyle w:val="TAH"/>
              <w:rPr>
                <w:rFonts w:cs="Arial"/>
              </w:rPr>
            </w:pPr>
            <w:r w:rsidRPr="00E80F49">
              <w:t>Subclause</w:t>
            </w:r>
          </w:p>
        </w:tc>
        <w:tc>
          <w:tcPr>
            <w:tcW w:w="1461"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01"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7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822785">
        <w:trPr>
          <w:trHeight w:val="248"/>
        </w:trPr>
        <w:tc>
          <w:tcPr>
            <w:tcW w:w="2136"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61" w:type="dxa"/>
            <w:shd w:val="clear" w:color="auto" w:fill="auto"/>
            <w:vAlign w:val="center"/>
          </w:tcPr>
          <w:p w14:paraId="68C26153" w14:textId="77777777" w:rsidR="00392464" w:rsidRPr="00E80F49" w:rsidRDefault="00392464" w:rsidP="00F35FC0">
            <w:pPr>
              <w:pStyle w:val="TAC"/>
            </w:pPr>
            <w:r w:rsidRPr="00E80F49">
              <w:t>x</w:t>
            </w:r>
          </w:p>
        </w:tc>
        <w:tc>
          <w:tcPr>
            <w:tcW w:w="4501"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7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822785">
        <w:trPr>
          <w:trHeight w:val="248"/>
        </w:trPr>
        <w:tc>
          <w:tcPr>
            <w:tcW w:w="2136"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61"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01" w:type="dxa"/>
            <w:shd w:val="clear" w:color="auto" w:fill="auto"/>
            <w:vAlign w:val="center"/>
          </w:tcPr>
          <w:p w14:paraId="4C2FDF56" w14:textId="1534210D" w:rsidR="008C2A8D" w:rsidRPr="00E80F49" w:rsidRDefault="008C2A8D" w:rsidP="008C2A8D">
            <w:pPr>
              <w:pStyle w:val="TAL"/>
              <w:rPr>
                <w:lang w:eastAsia="zh-CN"/>
              </w:rPr>
            </w:pPr>
            <w:r w:rsidRPr="00E80F49">
              <w:rPr>
                <w:lang w:eastAsia="zh-CN"/>
              </w:rPr>
              <w:t>”38.521-2_TPanalysis_6.2.2_MPR_6.5.2.1_SEM_6.5.2.3_NR_ACLR_</w:t>
            </w:r>
            <w:r w:rsidR="002C61AB" w:rsidRPr="002C61AB">
              <w:rPr>
                <w:lang w:eastAsia="zh-TW"/>
              </w:rPr>
              <w:t>v6</w:t>
            </w:r>
            <w:r w:rsidRPr="00E80F49">
              <w:rPr>
                <w:lang w:eastAsia="zh-CN"/>
              </w:rPr>
              <w:t>.zip”</w:t>
            </w:r>
          </w:p>
        </w:tc>
        <w:tc>
          <w:tcPr>
            <w:tcW w:w="187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36C6A70B" w14:textId="77777777" w:rsidR="002C61AB" w:rsidRDefault="008C2A8D" w:rsidP="002C61AB">
            <w:pPr>
              <w:pStyle w:val="TAL"/>
              <w:rPr>
                <w:lang w:eastAsia="zh-CN"/>
              </w:rPr>
            </w:pPr>
            <w:r w:rsidRPr="00E80F49">
              <w:rPr>
                <w:lang w:eastAsia="zh-CN"/>
              </w:rPr>
              <w:t>RAN5#95-e</w:t>
            </w:r>
          </w:p>
          <w:p w14:paraId="6397C241" w14:textId="7E03219E" w:rsidR="008C2A8D" w:rsidRPr="00E80F49" w:rsidRDefault="002C61AB" w:rsidP="002C61AB">
            <w:pPr>
              <w:pStyle w:val="TAL"/>
              <w:rPr>
                <w:lang w:eastAsia="zh-CN"/>
              </w:rPr>
            </w:pPr>
            <w:r>
              <w:rPr>
                <w:lang w:eastAsia="zh-CN"/>
              </w:rPr>
              <w:t>RAN5#98</w:t>
            </w:r>
          </w:p>
        </w:tc>
      </w:tr>
      <w:tr w:rsidR="00044BE0" w:rsidRPr="00E80F49" w14:paraId="414EC30F" w14:textId="77777777" w:rsidTr="00822785">
        <w:trPr>
          <w:trHeight w:val="248"/>
        </w:trPr>
        <w:tc>
          <w:tcPr>
            <w:tcW w:w="2136"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61" w:type="dxa"/>
            <w:shd w:val="clear" w:color="auto" w:fill="auto"/>
            <w:vAlign w:val="center"/>
          </w:tcPr>
          <w:p w14:paraId="6C2B80E6" w14:textId="7BCDDE3B" w:rsidR="00044BE0" w:rsidRPr="00E80F49" w:rsidRDefault="00044BE0" w:rsidP="00044BE0">
            <w:pPr>
              <w:pStyle w:val="TAC"/>
            </w:pPr>
            <w:r w:rsidRPr="00EA5E73">
              <w:t>x</w:t>
            </w:r>
          </w:p>
        </w:tc>
        <w:tc>
          <w:tcPr>
            <w:tcW w:w="4501"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7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2652CF" w:rsidRPr="00E80F49" w14:paraId="1015D722" w14:textId="77777777" w:rsidTr="00822785">
        <w:trPr>
          <w:trHeight w:val="248"/>
        </w:trPr>
        <w:tc>
          <w:tcPr>
            <w:tcW w:w="2136" w:type="dxa"/>
            <w:vAlign w:val="center"/>
          </w:tcPr>
          <w:p w14:paraId="6A13CF5B" w14:textId="2E097388" w:rsidR="002652CF" w:rsidRPr="00EA5E73" w:rsidRDefault="002652CF" w:rsidP="002652CF">
            <w:pPr>
              <w:pStyle w:val="TAL"/>
              <w:rPr>
                <w:rFonts w:cs="v4.2.0"/>
              </w:rPr>
            </w:pPr>
            <w:r>
              <w:rPr>
                <w:lang w:eastAsia="zh-TW"/>
              </w:rPr>
              <w:t xml:space="preserve">6.2.5 </w:t>
            </w:r>
            <w:r w:rsidRPr="00032011">
              <w:t>UE Maximum Output Power – EIRP with UL Gaps</w:t>
            </w:r>
          </w:p>
        </w:tc>
        <w:tc>
          <w:tcPr>
            <w:tcW w:w="1461" w:type="dxa"/>
            <w:shd w:val="clear" w:color="auto" w:fill="auto"/>
            <w:vAlign w:val="center"/>
          </w:tcPr>
          <w:p w14:paraId="1506CC00" w14:textId="3BA204A5" w:rsidR="002652CF" w:rsidRPr="00EA5E73" w:rsidRDefault="002652CF" w:rsidP="002652CF">
            <w:pPr>
              <w:pStyle w:val="TAC"/>
            </w:pPr>
            <w:r>
              <w:rPr>
                <w:lang w:eastAsia="zh-TW"/>
              </w:rPr>
              <w:t>x</w:t>
            </w:r>
          </w:p>
        </w:tc>
        <w:tc>
          <w:tcPr>
            <w:tcW w:w="4501" w:type="dxa"/>
            <w:shd w:val="clear" w:color="auto" w:fill="auto"/>
            <w:vAlign w:val="center"/>
          </w:tcPr>
          <w:p w14:paraId="40CCCBBB" w14:textId="5198F86B" w:rsidR="002652CF" w:rsidRPr="00EA5E73" w:rsidRDefault="002652CF" w:rsidP="002652CF">
            <w:pPr>
              <w:pStyle w:val="TAL"/>
            </w:pPr>
            <w:r w:rsidRPr="00EA5E73">
              <w:t>“38.521-2_TPanalysis_6.2.</w:t>
            </w:r>
            <w:r>
              <w:t>5</w:t>
            </w:r>
            <w:r w:rsidRPr="00EA5E73">
              <w:t>_</w:t>
            </w:r>
            <w:r>
              <w:t>EIRP_UL-Gaps</w:t>
            </w:r>
            <w:r w:rsidRPr="00EA5E73">
              <w:t>_v</w:t>
            </w:r>
            <w:r>
              <w:t>1</w:t>
            </w:r>
            <w:r w:rsidRPr="00EA5E73">
              <w:t>.zip”</w:t>
            </w:r>
          </w:p>
        </w:tc>
        <w:tc>
          <w:tcPr>
            <w:tcW w:w="1870" w:type="dxa"/>
            <w:vAlign w:val="center"/>
          </w:tcPr>
          <w:p w14:paraId="0BB09376" w14:textId="747F0FD6" w:rsidR="002652CF" w:rsidRPr="00EA5E73" w:rsidRDefault="002652CF" w:rsidP="002652CF">
            <w:pPr>
              <w:pStyle w:val="TAL"/>
              <w:rPr>
                <w:lang w:eastAsia="zh-CN"/>
              </w:rPr>
            </w:pPr>
            <w:r>
              <w:t>RAN5#99</w:t>
            </w:r>
          </w:p>
        </w:tc>
      </w:tr>
      <w:tr w:rsidR="00044BE0" w:rsidRPr="00E80F49" w14:paraId="45627932" w14:textId="77777777" w:rsidTr="00822785">
        <w:trPr>
          <w:trHeight w:val="248"/>
        </w:trPr>
        <w:tc>
          <w:tcPr>
            <w:tcW w:w="2136"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61"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01"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7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822785">
        <w:trPr>
          <w:trHeight w:val="248"/>
        </w:trPr>
        <w:tc>
          <w:tcPr>
            <w:tcW w:w="2136"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61"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01"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7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822785">
        <w:trPr>
          <w:trHeight w:val="248"/>
        </w:trPr>
        <w:tc>
          <w:tcPr>
            <w:tcW w:w="2136"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61"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01" w:type="dxa"/>
            <w:shd w:val="clear" w:color="auto" w:fill="auto"/>
            <w:vAlign w:val="center"/>
          </w:tcPr>
          <w:p w14:paraId="723ECD38" w14:textId="442B6D99"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w:t>
            </w:r>
            <w:r w:rsidR="00941277">
              <w:rPr>
                <w:rFonts w:eastAsia="SimSun"/>
                <w:lang w:val="sv-SE"/>
              </w:rPr>
              <w:t>3</w:t>
            </w:r>
            <w:r w:rsidR="003D4219" w:rsidRPr="00C46B3C">
              <w:rPr>
                <w:rFonts w:eastAsia="SimSun"/>
                <w:lang w:val="sv-SE"/>
              </w:rPr>
              <w:t>.zip</w:t>
            </w:r>
            <w:r w:rsidRPr="00E80F49">
              <w:rPr>
                <w:rFonts w:eastAsia="SimSun"/>
                <w:lang w:eastAsia="zh-CN"/>
              </w:rPr>
              <w:t>”</w:t>
            </w:r>
          </w:p>
        </w:tc>
        <w:tc>
          <w:tcPr>
            <w:tcW w:w="187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5DEB8871" w14:textId="77777777" w:rsidR="00941277" w:rsidRDefault="003D4219" w:rsidP="00941277">
            <w:pPr>
              <w:pStyle w:val="TAL"/>
              <w:rPr>
                <w:lang w:eastAsia="zh-CN"/>
              </w:rPr>
            </w:pPr>
            <w:r w:rsidRPr="00BD573A">
              <w:rPr>
                <w:lang w:eastAsia="zh-CN"/>
              </w:rPr>
              <w:t>RAN5#96-e</w:t>
            </w:r>
          </w:p>
          <w:p w14:paraId="6E53CA70" w14:textId="2FDE45F2" w:rsidR="00044BE0" w:rsidRPr="00E80F49" w:rsidRDefault="00941277" w:rsidP="00941277">
            <w:pPr>
              <w:pStyle w:val="TAL"/>
              <w:rPr>
                <w:rFonts w:eastAsia="SimSun"/>
                <w:lang w:eastAsia="en-US"/>
              </w:rPr>
            </w:pPr>
            <w:r>
              <w:rPr>
                <w:lang w:eastAsia="zh-CN"/>
              </w:rPr>
              <w:t>RAN5#99</w:t>
            </w:r>
          </w:p>
        </w:tc>
      </w:tr>
      <w:tr w:rsidR="00044BE0" w:rsidRPr="00E80F49" w14:paraId="56048676" w14:textId="77777777" w:rsidTr="00822785">
        <w:trPr>
          <w:trHeight w:val="248"/>
        </w:trPr>
        <w:tc>
          <w:tcPr>
            <w:tcW w:w="2136"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61"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01"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7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822785">
        <w:trPr>
          <w:trHeight w:val="248"/>
        </w:trPr>
        <w:tc>
          <w:tcPr>
            <w:tcW w:w="2136"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61"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01" w:type="dxa"/>
            <w:shd w:val="clear" w:color="auto" w:fill="auto"/>
            <w:vAlign w:val="center"/>
          </w:tcPr>
          <w:p w14:paraId="13992FB2" w14:textId="3A108265" w:rsidR="00044BE0" w:rsidRPr="00E80F49" w:rsidRDefault="00044BE0" w:rsidP="00044BE0">
            <w:pPr>
              <w:pStyle w:val="TAL"/>
              <w:rPr>
                <w:rFonts w:eastAsia="SimSun"/>
                <w:lang w:eastAsia="zh-CN"/>
              </w:rPr>
            </w:pPr>
            <w:r w:rsidRPr="00E80F49">
              <w:rPr>
                <w:lang w:eastAsia="zh-CN"/>
              </w:rPr>
              <w:t>”38.521-2_TPanalysis_6.2.2_MPR_6.5.2.1_SEM_6.5.2.3_NR_ACLR_</w:t>
            </w:r>
            <w:r w:rsidR="002C61AB" w:rsidRPr="002C61AB">
              <w:rPr>
                <w:lang w:eastAsia="zh-CN"/>
              </w:rPr>
              <w:t>v6</w:t>
            </w:r>
            <w:r w:rsidRPr="00E80F49">
              <w:rPr>
                <w:lang w:eastAsia="zh-CN"/>
              </w:rPr>
              <w:t>.zip”</w:t>
            </w:r>
          </w:p>
        </w:tc>
        <w:tc>
          <w:tcPr>
            <w:tcW w:w="187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21FF8F16" w14:textId="77777777" w:rsidR="002C61AB" w:rsidRPr="002C61AB" w:rsidRDefault="00044BE0" w:rsidP="002C6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RAN5#95-e</w:t>
            </w:r>
          </w:p>
          <w:p w14:paraId="76C782A6" w14:textId="64210F2A" w:rsidR="00044BE0" w:rsidRPr="00E80F49" w:rsidRDefault="002C61AB" w:rsidP="002C61AB">
            <w:pPr>
              <w:keepNext/>
              <w:keepLines/>
              <w:overflowPunct/>
              <w:autoSpaceDE/>
              <w:autoSpaceDN/>
              <w:adjustRightInd/>
              <w:spacing w:after="0"/>
              <w:textAlignment w:val="auto"/>
              <w:rPr>
                <w:rFonts w:ascii="Arial" w:eastAsia="SimSun" w:hAnsi="Arial"/>
                <w:sz w:val="18"/>
                <w:lang w:eastAsia="en-US"/>
              </w:rPr>
            </w:pPr>
            <w:r w:rsidRPr="002C61AB">
              <w:rPr>
                <w:rFonts w:ascii="Arial" w:hAnsi="Arial"/>
                <w:sz w:val="18"/>
                <w:lang w:eastAsia="zh-CN"/>
              </w:rPr>
              <w:t>RAN5#98</w:t>
            </w:r>
          </w:p>
        </w:tc>
      </w:tr>
      <w:tr w:rsidR="00044BE0" w:rsidRPr="00E80F49" w14:paraId="2CB6DAE7" w14:textId="77777777" w:rsidTr="00822785">
        <w:trPr>
          <w:trHeight w:val="248"/>
        </w:trPr>
        <w:tc>
          <w:tcPr>
            <w:tcW w:w="2136" w:type="dxa"/>
            <w:vAlign w:val="center"/>
          </w:tcPr>
          <w:p w14:paraId="0F8E61C1" w14:textId="77777777" w:rsidR="00044BE0" w:rsidRPr="00E80F49" w:rsidRDefault="00044BE0" w:rsidP="00044BE0">
            <w:pPr>
              <w:pStyle w:val="TAL"/>
            </w:pPr>
            <w:r w:rsidRPr="00E80F49">
              <w:t>6.3.1 Minimum output power</w:t>
            </w:r>
          </w:p>
        </w:tc>
        <w:tc>
          <w:tcPr>
            <w:tcW w:w="1461" w:type="dxa"/>
            <w:shd w:val="clear" w:color="auto" w:fill="auto"/>
            <w:vAlign w:val="center"/>
          </w:tcPr>
          <w:p w14:paraId="6448EB7F" w14:textId="77777777" w:rsidR="00044BE0" w:rsidRPr="00E80F49" w:rsidRDefault="00044BE0" w:rsidP="00044BE0">
            <w:pPr>
              <w:pStyle w:val="TAC"/>
            </w:pPr>
            <w:r w:rsidRPr="00E80F49">
              <w:t>9</w:t>
            </w:r>
          </w:p>
        </w:tc>
        <w:tc>
          <w:tcPr>
            <w:tcW w:w="4501"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7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822785">
        <w:trPr>
          <w:trHeight w:val="248"/>
        </w:trPr>
        <w:tc>
          <w:tcPr>
            <w:tcW w:w="2136"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61"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01"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7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822785">
        <w:trPr>
          <w:trHeight w:val="248"/>
        </w:trPr>
        <w:tc>
          <w:tcPr>
            <w:tcW w:w="2136"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61"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01"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7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822785">
        <w:trPr>
          <w:trHeight w:val="248"/>
        </w:trPr>
        <w:tc>
          <w:tcPr>
            <w:tcW w:w="2136"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61"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01"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7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822785">
        <w:trPr>
          <w:trHeight w:val="248"/>
        </w:trPr>
        <w:tc>
          <w:tcPr>
            <w:tcW w:w="2136"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61"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01"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7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822785">
        <w:trPr>
          <w:trHeight w:val="248"/>
        </w:trPr>
        <w:tc>
          <w:tcPr>
            <w:tcW w:w="2136"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61"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01"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7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822785">
        <w:trPr>
          <w:trHeight w:val="248"/>
        </w:trPr>
        <w:tc>
          <w:tcPr>
            <w:tcW w:w="2136"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61"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01"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7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822785">
        <w:trPr>
          <w:trHeight w:val="248"/>
        </w:trPr>
        <w:tc>
          <w:tcPr>
            <w:tcW w:w="2136"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61"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01"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7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822785">
        <w:trPr>
          <w:trHeight w:val="248"/>
        </w:trPr>
        <w:tc>
          <w:tcPr>
            <w:tcW w:w="2136"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61" w:type="dxa"/>
            <w:shd w:val="clear" w:color="auto" w:fill="auto"/>
            <w:vAlign w:val="center"/>
          </w:tcPr>
          <w:p w14:paraId="15DF2C10" w14:textId="77777777" w:rsidR="00044BE0" w:rsidRPr="00E80F49" w:rsidRDefault="00044BE0" w:rsidP="00044BE0">
            <w:pPr>
              <w:pStyle w:val="TAC"/>
            </w:pPr>
            <w:r w:rsidRPr="00E80F49">
              <w:t>6</w:t>
            </w:r>
          </w:p>
        </w:tc>
        <w:tc>
          <w:tcPr>
            <w:tcW w:w="4501"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7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822785">
        <w:trPr>
          <w:trHeight w:val="248"/>
        </w:trPr>
        <w:tc>
          <w:tcPr>
            <w:tcW w:w="2136" w:type="dxa"/>
            <w:vAlign w:val="center"/>
          </w:tcPr>
          <w:p w14:paraId="37A14FF2" w14:textId="77777777" w:rsidR="00044BE0" w:rsidRPr="00E80F49" w:rsidRDefault="00044BE0" w:rsidP="00044BE0">
            <w:pPr>
              <w:pStyle w:val="TAL"/>
            </w:pPr>
            <w:r w:rsidRPr="00E80F49">
              <w:t>6.3A.4.2.2 Absolute power tolerance for CA (3UL CA)</w:t>
            </w:r>
          </w:p>
        </w:tc>
        <w:tc>
          <w:tcPr>
            <w:tcW w:w="1461" w:type="dxa"/>
            <w:shd w:val="clear" w:color="auto" w:fill="auto"/>
            <w:vAlign w:val="center"/>
          </w:tcPr>
          <w:p w14:paraId="4284C2E4" w14:textId="77777777" w:rsidR="00044BE0" w:rsidRPr="00E80F49" w:rsidRDefault="00044BE0" w:rsidP="00044BE0">
            <w:pPr>
              <w:pStyle w:val="TAC"/>
            </w:pPr>
            <w:r w:rsidRPr="00E80F49">
              <w:t>6</w:t>
            </w:r>
          </w:p>
        </w:tc>
        <w:tc>
          <w:tcPr>
            <w:tcW w:w="4501"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7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822785">
        <w:trPr>
          <w:trHeight w:val="248"/>
        </w:trPr>
        <w:tc>
          <w:tcPr>
            <w:tcW w:w="2136" w:type="dxa"/>
            <w:vAlign w:val="center"/>
          </w:tcPr>
          <w:p w14:paraId="2524C014" w14:textId="77777777" w:rsidR="00044BE0" w:rsidRPr="00E80F49" w:rsidRDefault="00044BE0" w:rsidP="00044BE0">
            <w:pPr>
              <w:pStyle w:val="TAL"/>
            </w:pPr>
            <w:r w:rsidRPr="00E80F49">
              <w:t>6.3A.4.2.3 Absolute power tolerance for CA (4UL CA)</w:t>
            </w:r>
          </w:p>
        </w:tc>
        <w:tc>
          <w:tcPr>
            <w:tcW w:w="1461" w:type="dxa"/>
            <w:shd w:val="clear" w:color="auto" w:fill="auto"/>
            <w:vAlign w:val="center"/>
          </w:tcPr>
          <w:p w14:paraId="0DE979DD" w14:textId="77777777" w:rsidR="00044BE0" w:rsidRPr="00E80F49" w:rsidRDefault="00044BE0" w:rsidP="00044BE0">
            <w:pPr>
              <w:pStyle w:val="TAC"/>
            </w:pPr>
            <w:r w:rsidRPr="00E80F49">
              <w:t>6</w:t>
            </w:r>
          </w:p>
        </w:tc>
        <w:tc>
          <w:tcPr>
            <w:tcW w:w="4501"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7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822785">
        <w:trPr>
          <w:trHeight w:val="248"/>
        </w:trPr>
        <w:tc>
          <w:tcPr>
            <w:tcW w:w="2136" w:type="dxa"/>
            <w:vAlign w:val="center"/>
          </w:tcPr>
          <w:p w14:paraId="658559DE" w14:textId="77777777" w:rsidR="00044BE0" w:rsidRPr="00E80F49" w:rsidRDefault="00044BE0" w:rsidP="00044BE0">
            <w:pPr>
              <w:pStyle w:val="TAL"/>
            </w:pPr>
            <w:r w:rsidRPr="00E80F49">
              <w:t>6.3A.4.2.4 Absolute power tolerance for CA (5UL CA)</w:t>
            </w:r>
          </w:p>
        </w:tc>
        <w:tc>
          <w:tcPr>
            <w:tcW w:w="1461" w:type="dxa"/>
            <w:shd w:val="clear" w:color="auto" w:fill="auto"/>
            <w:vAlign w:val="center"/>
          </w:tcPr>
          <w:p w14:paraId="47D58B04" w14:textId="77777777" w:rsidR="00044BE0" w:rsidRPr="00E80F49" w:rsidRDefault="00044BE0" w:rsidP="00044BE0">
            <w:pPr>
              <w:pStyle w:val="TAC"/>
            </w:pPr>
            <w:r w:rsidRPr="00E80F49">
              <w:t>6</w:t>
            </w:r>
          </w:p>
        </w:tc>
        <w:tc>
          <w:tcPr>
            <w:tcW w:w="4501"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7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822785">
        <w:trPr>
          <w:trHeight w:val="248"/>
        </w:trPr>
        <w:tc>
          <w:tcPr>
            <w:tcW w:w="2136" w:type="dxa"/>
            <w:vAlign w:val="center"/>
          </w:tcPr>
          <w:p w14:paraId="2E770C9D" w14:textId="77777777" w:rsidR="00044BE0" w:rsidRPr="00E80F49" w:rsidRDefault="00044BE0" w:rsidP="00044BE0">
            <w:pPr>
              <w:pStyle w:val="TAL"/>
            </w:pPr>
            <w:r w:rsidRPr="00E80F49">
              <w:t>6.3A.4.2.5 Absolute power tolerance for CA (6UL CA)</w:t>
            </w:r>
          </w:p>
        </w:tc>
        <w:tc>
          <w:tcPr>
            <w:tcW w:w="1461" w:type="dxa"/>
            <w:shd w:val="clear" w:color="auto" w:fill="auto"/>
            <w:vAlign w:val="center"/>
          </w:tcPr>
          <w:p w14:paraId="282BBC5A" w14:textId="77777777" w:rsidR="00044BE0" w:rsidRPr="00E80F49" w:rsidRDefault="00044BE0" w:rsidP="00044BE0">
            <w:pPr>
              <w:pStyle w:val="TAC"/>
            </w:pPr>
            <w:r w:rsidRPr="00E80F49">
              <w:t>6</w:t>
            </w:r>
          </w:p>
        </w:tc>
        <w:tc>
          <w:tcPr>
            <w:tcW w:w="4501"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7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822785">
        <w:trPr>
          <w:trHeight w:val="248"/>
        </w:trPr>
        <w:tc>
          <w:tcPr>
            <w:tcW w:w="2136" w:type="dxa"/>
            <w:vAlign w:val="center"/>
          </w:tcPr>
          <w:p w14:paraId="62A1BE10" w14:textId="77777777" w:rsidR="00044BE0" w:rsidRPr="00E80F49" w:rsidRDefault="00044BE0" w:rsidP="00044BE0">
            <w:pPr>
              <w:pStyle w:val="TAL"/>
            </w:pPr>
            <w:r w:rsidRPr="00E80F49">
              <w:t>6.3A.4.2.6 Absolute power tolerance for CA (7UL CA)</w:t>
            </w:r>
          </w:p>
        </w:tc>
        <w:tc>
          <w:tcPr>
            <w:tcW w:w="1461" w:type="dxa"/>
            <w:shd w:val="clear" w:color="auto" w:fill="auto"/>
            <w:vAlign w:val="center"/>
          </w:tcPr>
          <w:p w14:paraId="72055BE7" w14:textId="77777777" w:rsidR="00044BE0" w:rsidRPr="00E80F49" w:rsidRDefault="00044BE0" w:rsidP="00044BE0">
            <w:pPr>
              <w:pStyle w:val="TAC"/>
            </w:pPr>
            <w:r w:rsidRPr="00E80F49">
              <w:t>6</w:t>
            </w:r>
          </w:p>
        </w:tc>
        <w:tc>
          <w:tcPr>
            <w:tcW w:w="4501"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7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822785">
        <w:trPr>
          <w:trHeight w:val="248"/>
        </w:trPr>
        <w:tc>
          <w:tcPr>
            <w:tcW w:w="2136" w:type="dxa"/>
            <w:vAlign w:val="center"/>
          </w:tcPr>
          <w:p w14:paraId="24E8A386" w14:textId="77777777" w:rsidR="00044BE0" w:rsidRPr="00E80F49" w:rsidRDefault="00044BE0" w:rsidP="00044BE0">
            <w:pPr>
              <w:pStyle w:val="TAL"/>
            </w:pPr>
            <w:r w:rsidRPr="00E80F49">
              <w:t>6.3A.4.2.7 Absolute power tolerance for CA (8UL CA)</w:t>
            </w:r>
          </w:p>
        </w:tc>
        <w:tc>
          <w:tcPr>
            <w:tcW w:w="1461" w:type="dxa"/>
            <w:shd w:val="clear" w:color="auto" w:fill="auto"/>
            <w:vAlign w:val="center"/>
          </w:tcPr>
          <w:p w14:paraId="0BD60407" w14:textId="77777777" w:rsidR="00044BE0" w:rsidRPr="00E80F49" w:rsidRDefault="00044BE0" w:rsidP="00044BE0">
            <w:pPr>
              <w:pStyle w:val="TAC"/>
            </w:pPr>
            <w:r w:rsidRPr="00E80F49">
              <w:t>6</w:t>
            </w:r>
          </w:p>
        </w:tc>
        <w:tc>
          <w:tcPr>
            <w:tcW w:w="4501"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7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822785">
        <w:trPr>
          <w:trHeight w:val="248"/>
        </w:trPr>
        <w:tc>
          <w:tcPr>
            <w:tcW w:w="2136" w:type="dxa"/>
            <w:vAlign w:val="center"/>
          </w:tcPr>
          <w:p w14:paraId="2CBA6B51" w14:textId="7005E7FC" w:rsidR="00044BE0" w:rsidRPr="00E80F49" w:rsidRDefault="00044BE0" w:rsidP="00044BE0">
            <w:pPr>
              <w:pStyle w:val="TAL"/>
            </w:pPr>
            <w:r w:rsidRPr="00E80F49">
              <w:t>6.3A.4.4 Aggregate power tolerance for CA</w:t>
            </w:r>
          </w:p>
        </w:tc>
        <w:tc>
          <w:tcPr>
            <w:tcW w:w="1461" w:type="dxa"/>
            <w:shd w:val="clear" w:color="auto" w:fill="auto"/>
            <w:vAlign w:val="center"/>
          </w:tcPr>
          <w:p w14:paraId="06B3BBAD" w14:textId="2DA19114" w:rsidR="00044BE0" w:rsidRPr="00E80F49" w:rsidRDefault="00044BE0" w:rsidP="00044BE0">
            <w:pPr>
              <w:pStyle w:val="TAC"/>
            </w:pPr>
            <w:r w:rsidRPr="00E80F49">
              <w:t>1</w:t>
            </w:r>
          </w:p>
        </w:tc>
        <w:tc>
          <w:tcPr>
            <w:tcW w:w="4501"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7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822785">
        <w:trPr>
          <w:trHeight w:val="248"/>
        </w:trPr>
        <w:tc>
          <w:tcPr>
            <w:tcW w:w="2136" w:type="dxa"/>
            <w:vAlign w:val="center"/>
          </w:tcPr>
          <w:p w14:paraId="4B896557" w14:textId="77777777" w:rsidR="00044BE0" w:rsidRPr="00E80F49" w:rsidRDefault="00044BE0" w:rsidP="00044BE0">
            <w:pPr>
              <w:pStyle w:val="TAL"/>
            </w:pPr>
            <w:r w:rsidRPr="00E80F49">
              <w:t>6.3D.1 Minimum output power for UL MIMO</w:t>
            </w:r>
          </w:p>
        </w:tc>
        <w:tc>
          <w:tcPr>
            <w:tcW w:w="1461"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01"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7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822785">
        <w:tc>
          <w:tcPr>
            <w:tcW w:w="2136" w:type="dxa"/>
            <w:vAlign w:val="center"/>
          </w:tcPr>
          <w:p w14:paraId="392F69E4" w14:textId="77777777" w:rsidR="00044BE0" w:rsidRPr="00E80F49" w:rsidRDefault="00044BE0" w:rsidP="00044BE0">
            <w:pPr>
              <w:pStyle w:val="TAL"/>
            </w:pPr>
            <w:r w:rsidRPr="00E80F49">
              <w:t>6.3D.3.4 SRS time mask for UL-MIMO</w:t>
            </w:r>
          </w:p>
        </w:tc>
        <w:tc>
          <w:tcPr>
            <w:tcW w:w="1461" w:type="dxa"/>
            <w:vAlign w:val="center"/>
          </w:tcPr>
          <w:p w14:paraId="6AFE240C" w14:textId="77777777" w:rsidR="00044BE0" w:rsidRPr="00E80F49" w:rsidRDefault="00044BE0" w:rsidP="00044BE0">
            <w:pPr>
              <w:pStyle w:val="TAC"/>
            </w:pPr>
            <w:r w:rsidRPr="00E80F49">
              <w:t>18</w:t>
            </w:r>
          </w:p>
        </w:tc>
        <w:tc>
          <w:tcPr>
            <w:tcW w:w="4501"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7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822785">
        <w:tc>
          <w:tcPr>
            <w:tcW w:w="2136" w:type="dxa"/>
            <w:vAlign w:val="center"/>
          </w:tcPr>
          <w:p w14:paraId="4C9F7185" w14:textId="77777777" w:rsidR="00044BE0" w:rsidRPr="00E80F49" w:rsidRDefault="00044BE0" w:rsidP="00044BE0">
            <w:pPr>
              <w:pStyle w:val="TAL"/>
            </w:pPr>
            <w:r w:rsidRPr="00E80F49">
              <w:t>6.4.1 Frequency error</w:t>
            </w:r>
          </w:p>
        </w:tc>
        <w:tc>
          <w:tcPr>
            <w:tcW w:w="1461" w:type="dxa"/>
            <w:vAlign w:val="center"/>
          </w:tcPr>
          <w:p w14:paraId="1BD2D289" w14:textId="77777777" w:rsidR="00044BE0" w:rsidRPr="00E80F49" w:rsidRDefault="00044BE0" w:rsidP="00044BE0">
            <w:pPr>
              <w:pStyle w:val="TAC"/>
            </w:pPr>
            <w:r w:rsidRPr="00E80F49">
              <w:t>1</w:t>
            </w:r>
          </w:p>
        </w:tc>
        <w:tc>
          <w:tcPr>
            <w:tcW w:w="4501" w:type="dxa"/>
            <w:vAlign w:val="center"/>
          </w:tcPr>
          <w:p w14:paraId="01E395BC" w14:textId="77777777" w:rsidR="00044BE0" w:rsidRPr="00E80F49" w:rsidRDefault="00044BE0" w:rsidP="00044BE0">
            <w:pPr>
              <w:pStyle w:val="TAL"/>
            </w:pPr>
            <w:r w:rsidRPr="00E80F49">
              <w:t>“38.521-2_TPanalysis_6.4.1_FreqErr.zip”</w:t>
            </w:r>
          </w:p>
        </w:tc>
        <w:tc>
          <w:tcPr>
            <w:tcW w:w="187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822785">
        <w:tc>
          <w:tcPr>
            <w:tcW w:w="2136" w:type="dxa"/>
            <w:vAlign w:val="center"/>
          </w:tcPr>
          <w:p w14:paraId="3C3A1171" w14:textId="77777777" w:rsidR="00044BE0" w:rsidRPr="00E80F49" w:rsidRDefault="00044BE0" w:rsidP="00044BE0">
            <w:pPr>
              <w:pStyle w:val="TAL"/>
            </w:pPr>
            <w:r w:rsidRPr="00E80F49">
              <w:t>6.4.2.1 Error Vector Magnitude</w:t>
            </w:r>
          </w:p>
        </w:tc>
        <w:tc>
          <w:tcPr>
            <w:tcW w:w="1461"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01" w:type="dxa"/>
            <w:vAlign w:val="center"/>
          </w:tcPr>
          <w:p w14:paraId="62936DF0" w14:textId="77777777" w:rsidR="00044BE0" w:rsidRPr="00E80F49" w:rsidRDefault="00044BE0" w:rsidP="00044BE0">
            <w:pPr>
              <w:pStyle w:val="TAL"/>
            </w:pPr>
            <w:r w:rsidRPr="00E80F49">
              <w:rPr>
                <w:rFonts w:cs="Arial"/>
              </w:rPr>
              <w:t>“38.521-2_TPanalysis_6.4.2.1_EVM.zip”</w:t>
            </w:r>
          </w:p>
        </w:tc>
        <w:tc>
          <w:tcPr>
            <w:tcW w:w="1870"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3E0B85" w:rsidRPr="00E80F49" w14:paraId="317D0AD0" w14:textId="77777777" w:rsidTr="00822785">
        <w:tc>
          <w:tcPr>
            <w:tcW w:w="2136"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61"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01"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70"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822785">
        <w:tc>
          <w:tcPr>
            <w:tcW w:w="2136" w:type="dxa"/>
            <w:vAlign w:val="center"/>
          </w:tcPr>
          <w:p w14:paraId="74C49B6B" w14:textId="77777777" w:rsidR="003E0B85" w:rsidRPr="00E80F49" w:rsidRDefault="003E0B85" w:rsidP="003E0B85">
            <w:pPr>
              <w:pStyle w:val="TAL"/>
            </w:pPr>
            <w:r w:rsidRPr="00E80F49">
              <w:t>6.4.2.2 Carrier leakage</w:t>
            </w:r>
          </w:p>
        </w:tc>
        <w:tc>
          <w:tcPr>
            <w:tcW w:w="1461" w:type="dxa"/>
            <w:vAlign w:val="center"/>
          </w:tcPr>
          <w:p w14:paraId="358B4831" w14:textId="77777777" w:rsidR="003E0B85" w:rsidRPr="00E80F49" w:rsidRDefault="003E0B85" w:rsidP="003E0B85">
            <w:pPr>
              <w:pStyle w:val="TAC"/>
            </w:pPr>
            <w:r w:rsidRPr="00E80F49">
              <w:rPr>
                <w:rFonts w:cs="Arial"/>
              </w:rPr>
              <w:t>3</w:t>
            </w:r>
          </w:p>
        </w:tc>
        <w:tc>
          <w:tcPr>
            <w:tcW w:w="4501"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70"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822785">
        <w:tc>
          <w:tcPr>
            <w:tcW w:w="2136" w:type="dxa"/>
            <w:vAlign w:val="center"/>
          </w:tcPr>
          <w:p w14:paraId="4180D130" w14:textId="77777777" w:rsidR="003E0B85" w:rsidRPr="00E80F49" w:rsidRDefault="003E0B85" w:rsidP="003E0B85">
            <w:pPr>
              <w:pStyle w:val="TAL"/>
            </w:pPr>
            <w:r w:rsidRPr="00E80F49">
              <w:t>6.4.2.3 In-band emissions</w:t>
            </w:r>
          </w:p>
        </w:tc>
        <w:tc>
          <w:tcPr>
            <w:tcW w:w="1461"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01"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70"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822785">
        <w:tc>
          <w:tcPr>
            <w:tcW w:w="2136" w:type="dxa"/>
            <w:vAlign w:val="center"/>
          </w:tcPr>
          <w:p w14:paraId="400B09FD" w14:textId="77777777" w:rsidR="003E0B85" w:rsidRPr="00E80F49" w:rsidRDefault="003E0B85" w:rsidP="003E0B85">
            <w:pPr>
              <w:pStyle w:val="TAL"/>
            </w:pPr>
            <w:r w:rsidRPr="00E80F49">
              <w:t>6.4.2.4 EVM equalizer spectrum flatness</w:t>
            </w:r>
          </w:p>
        </w:tc>
        <w:tc>
          <w:tcPr>
            <w:tcW w:w="1461" w:type="dxa"/>
            <w:vAlign w:val="center"/>
          </w:tcPr>
          <w:p w14:paraId="028AF86C" w14:textId="77777777" w:rsidR="003E0B85" w:rsidRPr="00E80F49" w:rsidRDefault="003E0B85" w:rsidP="003E0B85">
            <w:pPr>
              <w:pStyle w:val="TAC"/>
            </w:pPr>
            <w:r w:rsidRPr="00E80F49">
              <w:rPr>
                <w:rFonts w:cs="Arial"/>
              </w:rPr>
              <w:t>18</w:t>
            </w:r>
          </w:p>
        </w:tc>
        <w:tc>
          <w:tcPr>
            <w:tcW w:w="4501"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70" w:type="dxa"/>
            <w:vAlign w:val="center"/>
          </w:tcPr>
          <w:p w14:paraId="5B75CBAC" w14:textId="77777777" w:rsidR="003E0B85" w:rsidRPr="00E80F49" w:rsidRDefault="003E0B85" w:rsidP="003E0B85">
            <w:pPr>
              <w:pStyle w:val="TAL"/>
              <w:rPr>
                <w:szCs w:val="18"/>
              </w:rPr>
            </w:pPr>
            <w:r w:rsidRPr="00E80F49">
              <w:rPr>
                <w:szCs w:val="18"/>
              </w:rPr>
              <w:t>RAN5#3-5G-NR Adhoc</w:t>
            </w:r>
          </w:p>
        </w:tc>
      </w:tr>
      <w:tr w:rsidR="003E0B85" w:rsidRPr="00E80F49" w14:paraId="11822AC3" w14:textId="77777777" w:rsidTr="00822785">
        <w:tc>
          <w:tcPr>
            <w:tcW w:w="2136"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61" w:type="dxa"/>
            <w:vAlign w:val="center"/>
          </w:tcPr>
          <w:p w14:paraId="127CC90B" w14:textId="77777777" w:rsidR="003E0B85" w:rsidRPr="00E80F49" w:rsidRDefault="003E0B85" w:rsidP="003E0B85">
            <w:pPr>
              <w:pStyle w:val="TAC"/>
            </w:pPr>
            <w:r w:rsidRPr="00E80F49">
              <w:rPr>
                <w:rFonts w:cs="Arial"/>
              </w:rPr>
              <w:t>9</w:t>
            </w:r>
          </w:p>
        </w:tc>
        <w:tc>
          <w:tcPr>
            <w:tcW w:w="4501"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70" w:type="dxa"/>
            <w:vAlign w:val="center"/>
          </w:tcPr>
          <w:p w14:paraId="2DFB01D6" w14:textId="77777777" w:rsidR="003E0B85" w:rsidRPr="00E80F49" w:rsidRDefault="003E0B85" w:rsidP="003E0B85">
            <w:pPr>
              <w:pStyle w:val="TAL"/>
              <w:rPr>
                <w:szCs w:val="18"/>
              </w:rPr>
            </w:pPr>
            <w:r w:rsidRPr="00E80F49">
              <w:rPr>
                <w:szCs w:val="18"/>
              </w:rPr>
              <w:t>RAN5#3-5G-NR Adhoc</w:t>
            </w:r>
          </w:p>
        </w:tc>
      </w:tr>
      <w:tr w:rsidR="008D7125" w:rsidRPr="00E80F49" w14:paraId="292F4C5F" w14:textId="77777777" w:rsidTr="008D7125">
        <w:tc>
          <w:tcPr>
            <w:tcW w:w="2136" w:type="dxa"/>
            <w:vAlign w:val="center"/>
          </w:tcPr>
          <w:p w14:paraId="6A564DB7" w14:textId="1334B786" w:rsidR="008D7125" w:rsidRPr="00E80F49" w:rsidRDefault="008D7125" w:rsidP="008D7125">
            <w:pPr>
              <w:pStyle w:val="TAL"/>
            </w:pPr>
            <w:r>
              <w:t>6.4.2.6 Phase continuity requirements for DMRS bundling</w:t>
            </w:r>
          </w:p>
        </w:tc>
        <w:tc>
          <w:tcPr>
            <w:tcW w:w="1461" w:type="dxa"/>
            <w:vAlign w:val="center"/>
          </w:tcPr>
          <w:p w14:paraId="0BF06456" w14:textId="68714301" w:rsidR="008D7125" w:rsidRPr="00E80F49" w:rsidRDefault="008D7125" w:rsidP="008D7125">
            <w:pPr>
              <w:pStyle w:val="TAC"/>
              <w:rPr>
                <w:rFonts w:cs="Arial"/>
              </w:rPr>
            </w:pPr>
            <w:r>
              <w:rPr>
                <w:rFonts w:cs="Arial"/>
              </w:rPr>
              <w:t>90</w:t>
            </w:r>
          </w:p>
        </w:tc>
        <w:tc>
          <w:tcPr>
            <w:tcW w:w="4501" w:type="dxa"/>
            <w:vAlign w:val="center"/>
          </w:tcPr>
          <w:p w14:paraId="2045FE94" w14:textId="5C246776" w:rsidR="008D7125" w:rsidRPr="00E80F49" w:rsidRDefault="008D7125" w:rsidP="008D7125">
            <w:pPr>
              <w:pStyle w:val="TAL"/>
            </w:pPr>
            <w:r>
              <w:t>“</w:t>
            </w:r>
            <w:r w:rsidRPr="00DE0742">
              <w:t>38.521-2_TPanalysis_6.4.2.6_Phase_Continuity_v1</w:t>
            </w:r>
            <w:r>
              <w:t>.zip”</w:t>
            </w:r>
          </w:p>
        </w:tc>
        <w:tc>
          <w:tcPr>
            <w:tcW w:w="1870" w:type="dxa"/>
            <w:vAlign w:val="center"/>
          </w:tcPr>
          <w:p w14:paraId="3844243F" w14:textId="7BA1FB7F" w:rsidR="008D7125" w:rsidRPr="00E80F49" w:rsidRDefault="008D7125" w:rsidP="008D7125">
            <w:pPr>
              <w:pStyle w:val="TAL"/>
              <w:rPr>
                <w:szCs w:val="18"/>
              </w:rPr>
            </w:pPr>
            <w:r>
              <w:rPr>
                <w:szCs w:val="18"/>
              </w:rPr>
              <w:t>RAN5#100</w:t>
            </w:r>
          </w:p>
        </w:tc>
      </w:tr>
      <w:tr w:rsidR="008D7125" w:rsidRPr="00E80F49" w14:paraId="5B908E2E" w14:textId="77777777" w:rsidTr="00822785">
        <w:tc>
          <w:tcPr>
            <w:tcW w:w="2136" w:type="dxa"/>
            <w:vAlign w:val="center"/>
          </w:tcPr>
          <w:p w14:paraId="49AF4146" w14:textId="77777777" w:rsidR="008D7125" w:rsidRPr="00E80F49" w:rsidRDefault="008D7125" w:rsidP="008D7125">
            <w:pPr>
              <w:pStyle w:val="TAL"/>
              <w:keepNext w:val="0"/>
              <w:keepLines w:val="0"/>
              <w:widowControl w:val="0"/>
              <w:rPr>
                <w:lang w:eastAsia="ja-JP"/>
              </w:rPr>
            </w:pPr>
            <w:r w:rsidRPr="00E80F49">
              <w:rPr>
                <w:lang w:eastAsia="ja-JP"/>
              </w:rPr>
              <w:t>6.4A.1 Frequency error for CA</w:t>
            </w:r>
          </w:p>
        </w:tc>
        <w:tc>
          <w:tcPr>
            <w:tcW w:w="1461" w:type="dxa"/>
            <w:vAlign w:val="center"/>
          </w:tcPr>
          <w:p w14:paraId="6367EA60" w14:textId="42CD04A1" w:rsidR="008D7125" w:rsidRPr="00E80F49" w:rsidRDefault="008D7125" w:rsidP="008D7125">
            <w:pPr>
              <w:pStyle w:val="TAC"/>
              <w:keepNext w:val="0"/>
              <w:keepLines w:val="0"/>
              <w:widowControl w:val="0"/>
              <w:rPr>
                <w:rFonts w:cs="Arial"/>
                <w:lang w:eastAsia="ja-JP"/>
              </w:rPr>
            </w:pPr>
            <w:r w:rsidRPr="00E80F49">
              <w:rPr>
                <w:rFonts w:eastAsia="Malgun Gothic"/>
                <w:lang w:eastAsia="ko-KR"/>
              </w:rPr>
              <w:t>N (1 test point per UL carrier)</w:t>
            </w:r>
          </w:p>
        </w:tc>
        <w:tc>
          <w:tcPr>
            <w:tcW w:w="4501" w:type="dxa"/>
            <w:vAlign w:val="center"/>
          </w:tcPr>
          <w:p w14:paraId="24975DD0" w14:textId="4EA35D02" w:rsidR="008D7125" w:rsidRPr="00E80F49" w:rsidRDefault="008D7125" w:rsidP="008D7125">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70" w:type="dxa"/>
            <w:vAlign w:val="center"/>
          </w:tcPr>
          <w:p w14:paraId="49C00DA1" w14:textId="77777777" w:rsidR="008D7125" w:rsidRPr="00E80F49" w:rsidRDefault="008D7125" w:rsidP="008D7125">
            <w:pPr>
              <w:pStyle w:val="TAL"/>
              <w:keepNext w:val="0"/>
              <w:keepLines w:val="0"/>
              <w:widowControl w:val="0"/>
              <w:rPr>
                <w:lang w:eastAsia="ja-JP"/>
              </w:rPr>
            </w:pPr>
            <w:r w:rsidRPr="00E80F49">
              <w:rPr>
                <w:lang w:eastAsia="ja-JP"/>
              </w:rPr>
              <w:t>RAN5#87-e</w:t>
            </w:r>
          </w:p>
          <w:p w14:paraId="5DF6AE7B" w14:textId="67D7B8F2" w:rsidR="008D7125" w:rsidRPr="00E80F49" w:rsidRDefault="008D7125" w:rsidP="008D7125">
            <w:pPr>
              <w:pStyle w:val="TAL"/>
              <w:keepNext w:val="0"/>
              <w:keepLines w:val="0"/>
              <w:widowControl w:val="0"/>
              <w:rPr>
                <w:lang w:eastAsia="ja-JP"/>
              </w:rPr>
            </w:pPr>
            <w:r w:rsidRPr="00E80F49">
              <w:rPr>
                <w:lang w:eastAsia="ja-JP"/>
              </w:rPr>
              <w:t>RAN5#90-e</w:t>
            </w:r>
          </w:p>
        </w:tc>
      </w:tr>
      <w:tr w:rsidR="008D7125" w:rsidRPr="00E80F49" w14:paraId="3C4D6B85" w14:textId="77777777" w:rsidTr="00822785">
        <w:tc>
          <w:tcPr>
            <w:tcW w:w="2136" w:type="dxa"/>
            <w:vAlign w:val="center"/>
          </w:tcPr>
          <w:p w14:paraId="3B186AE0" w14:textId="51DC3B6E" w:rsidR="008D7125" w:rsidRPr="00E80F49" w:rsidRDefault="008D7125" w:rsidP="008D7125">
            <w:pPr>
              <w:pStyle w:val="TAL"/>
              <w:keepNext w:val="0"/>
              <w:keepLines w:val="0"/>
              <w:widowControl w:val="0"/>
              <w:rPr>
                <w:lang w:eastAsia="ja-JP"/>
              </w:rPr>
            </w:pPr>
            <w:r w:rsidRPr="00E80F49">
              <w:t>6.4A.2.1 Error Vector Magnitude for CA</w:t>
            </w:r>
          </w:p>
        </w:tc>
        <w:tc>
          <w:tcPr>
            <w:tcW w:w="1461" w:type="dxa"/>
            <w:vAlign w:val="center"/>
          </w:tcPr>
          <w:p w14:paraId="32C8E38D" w14:textId="08E0BF8F" w:rsidR="008D7125" w:rsidRPr="00E80F49" w:rsidRDefault="008D7125" w:rsidP="008D7125">
            <w:pPr>
              <w:pStyle w:val="TAC"/>
              <w:keepNext w:val="0"/>
              <w:keepLines w:val="0"/>
              <w:widowControl w:val="0"/>
              <w:rPr>
                <w:rFonts w:eastAsia="Malgun Gothic"/>
                <w:lang w:eastAsia="ko-KR"/>
              </w:rPr>
            </w:pPr>
            <w:r w:rsidRPr="00E80F49">
              <w:rPr>
                <w:rFonts w:eastAsia="Malgun Gothic"/>
                <w:lang w:eastAsia="ko-KR"/>
              </w:rPr>
              <w:t>224</w:t>
            </w:r>
          </w:p>
        </w:tc>
        <w:tc>
          <w:tcPr>
            <w:tcW w:w="4501" w:type="dxa"/>
            <w:vAlign w:val="center"/>
          </w:tcPr>
          <w:p w14:paraId="5FCE5955" w14:textId="31218733" w:rsidR="008D7125" w:rsidRPr="00E80F49" w:rsidRDefault="008D7125" w:rsidP="008D7125">
            <w:pPr>
              <w:pStyle w:val="TAL"/>
              <w:keepNext w:val="0"/>
              <w:keepLines w:val="0"/>
              <w:widowControl w:val="0"/>
            </w:pPr>
            <w:r w:rsidRPr="00E80F49">
              <w:rPr>
                <w:rFonts w:cs="Arial"/>
              </w:rPr>
              <w:t>“38.521-2_TPanalysis_6.4A.2.1_EVM_CA.zip”</w:t>
            </w:r>
          </w:p>
        </w:tc>
        <w:tc>
          <w:tcPr>
            <w:tcW w:w="1870" w:type="dxa"/>
            <w:vAlign w:val="center"/>
          </w:tcPr>
          <w:p w14:paraId="0A460C2A" w14:textId="6E4C767B" w:rsidR="008D7125" w:rsidRPr="00E80F49" w:rsidRDefault="008D7125" w:rsidP="008D7125">
            <w:pPr>
              <w:pStyle w:val="TAL"/>
              <w:keepNext w:val="0"/>
              <w:keepLines w:val="0"/>
              <w:widowControl w:val="0"/>
              <w:rPr>
                <w:lang w:eastAsia="ja-JP"/>
              </w:rPr>
            </w:pPr>
            <w:r w:rsidRPr="00E80F49">
              <w:rPr>
                <w:lang w:eastAsia="ko-KR"/>
              </w:rPr>
              <w:t>RAN5#91-e</w:t>
            </w:r>
          </w:p>
        </w:tc>
      </w:tr>
      <w:tr w:rsidR="008D7125" w:rsidRPr="00E80F49" w14:paraId="5F9EFE60" w14:textId="77777777" w:rsidTr="00822785">
        <w:tc>
          <w:tcPr>
            <w:tcW w:w="2136" w:type="dxa"/>
            <w:vAlign w:val="center"/>
          </w:tcPr>
          <w:p w14:paraId="53AB7152" w14:textId="77777777" w:rsidR="008D7125" w:rsidRPr="00E80F49" w:rsidRDefault="008D7125" w:rsidP="008D7125">
            <w:pPr>
              <w:pStyle w:val="TAL"/>
              <w:rPr>
                <w:lang w:eastAsia="zh-TW"/>
              </w:rPr>
            </w:pPr>
            <w:r w:rsidRPr="00E80F49">
              <w:rPr>
                <w:lang w:eastAsia="zh-TW"/>
              </w:rPr>
              <w:lastRenderedPageBreak/>
              <w:t>6.4A.2.2 Carrier leakage for CA</w:t>
            </w:r>
          </w:p>
        </w:tc>
        <w:tc>
          <w:tcPr>
            <w:tcW w:w="1461" w:type="dxa"/>
            <w:vAlign w:val="center"/>
          </w:tcPr>
          <w:p w14:paraId="7327453B" w14:textId="77777777" w:rsidR="008D7125" w:rsidRPr="00E80F49" w:rsidRDefault="008D7125" w:rsidP="008D7125">
            <w:pPr>
              <w:pStyle w:val="TAC"/>
              <w:rPr>
                <w:rFonts w:cs="Arial"/>
                <w:lang w:eastAsia="zh-TW"/>
              </w:rPr>
            </w:pPr>
            <w:r w:rsidRPr="00E80F49">
              <w:rPr>
                <w:rFonts w:cs="Arial"/>
                <w:lang w:eastAsia="zh-TW"/>
              </w:rPr>
              <w:t>2</w:t>
            </w:r>
          </w:p>
        </w:tc>
        <w:tc>
          <w:tcPr>
            <w:tcW w:w="4501" w:type="dxa"/>
            <w:vAlign w:val="center"/>
          </w:tcPr>
          <w:p w14:paraId="4497DE98" w14:textId="2274F8E1" w:rsidR="008D7125" w:rsidRPr="00E80F49" w:rsidRDefault="008D7125" w:rsidP="008D7125">
            <w:pPr>
              <w:pStyle w:val="TAL"/>
              <w:rPr>
                <w:lang w:eastAsia="zh-TW"/>
              </w:rPr>
            </w:pPr>
            <w:r w:rsidRPr="00E80F49">
              <w:rPr>
                <w:lang w:eastAsia="zh-TW"/>
              </w:rPr>
              <w:t>“38.521-2_TPanalysis_6.4A.2.2_CarrLeak_CA_v3.zip”</w:t>
            </w:r>
          </w:p>
        </w:tc>
        <w:tc>
          <w:tcPr>
            <w:tcW w:w="1870" w:type="dxa"/>
            <w:vAlign w:val="center"/>
          </w:tcPr>
          <w:p w14:paraId="1143584B" w14:textId="7C7C9B90" w:rsidR="008D7125" w:rsidRPr="00E80F49" w:rsidRDefault="008D7125" w:rsidP="008D7125">
            <w:pPr>
              <w:pStyle w:val="TAL"/>
              <w:rPr>
                <w:szCs w:val="18"/>
                <w:lang w:eastAsia="zh-TW"/>
              </w:rPr>
            </w:pPr>
            <w:r w:rsidRPr="00E80F49">
              <w:t>RAN5#</w:t>
            </w:r>
            <w:r w:rsidRPr="00E80F49">
              <w:rPr>
                <w:lang w:eastAsia="zh-TW"/>
              </w:rPr>
              <w:t>93-e</w:t>
            </w:r>
          </w:p>
        </w:tc>
      </w:tr>
      <w:tr w:rsidR="008D7125" w:rsidRPr="00E80F49" w14:paraId="60630241" w14:textId="77777777" w:rsidTr="00822785">
        <w:tc>
          <w:tcPr>
            <w:tcW w:w="2136" w:type="dxa"/>
            <w:vAlign w:val="center"/>
          </w:tcPr>
          <w:p w14:paraId="204B2ABD" w14:textId="074783C4" w:rsidR="008D7125" w:rsidRPr="00E80F49" w:rsidRDefault="008D7125" w:rsidP="008D7125">
            <w:pPr>
              <w:pStyle w:val="TAL"/>
              <w:rPr>
                <w:lang w:eastAsia="zh-TW"/>
              </w:rPr>
            </w:pPr>
            <w:r w:rsidRPr="00E80F49">
              <w:rPr>
                <w:lang w:eastAsia="ko-KR"/>
              </w:rPr>
              <w:t>6.4D.3 Time alignment error for UL MIMO</w:t>
            </w:r>
          </w:p>
        </w:tc>
        <w:tc>
          <w:tcPr>
            <w:tcW w:w="1461" w:type="dxa"/>
            <w:vAlign w:val="center"/>
          </w:tcPr>
          <w:p w14:paraId="7EB3504D" w14:textId="5D96B451" w:rsidR="008D7125" w:rsidRPr="00E80F49" w:rsidRDefault="008D7125" w:rsidP="008D7125">
            <w:pPr>
              <w:pStyle w:val="TAC"/>
              <w:rPr>
                <w:rFonts w:cs="Arial"/>
                <w:lang w:eastAsia="zh-TW"/>
              </w:rPr>
            </w:pPr>
            <w:r w:rsidRPr="00E80F49">
              <w:rPr>
                <w:rFonts w:cs="Arial"/>
                <w:lang w:eastAsia="ko-KR"/>
              </w:rPr>
              <w:t>6</w:t>
            </w:r>
          </w:p>
        </w:tc>
        <w:tc>
          <w:tcPr>
            <w:tcW w:w="4501" w:type="dxa"/>
            <w:vAlign w:val="center"/>
          </w:tcPr>
          <w:p w14:paraId="401C8A4A" w14:textId="79907784" w:rsidR="008D7125" w:rsidRPr="00E80F49" w:rsidRDefault="008D7125" w:rsidP="008D7125">
            <w:pPr>
              <w:pStyle w:val="TAL"/>
              <w:rPr>
                <w:lang w:eastAsia="zh-TW"/>
              </w:rPr>
            </w:pPr>
            <w:r w:rsidRPr="00E80F49">
              <w:rPr>
                <w:rFonts w:eastAsia="??"/>
              </w:rPr>
              <w:t>“38.521-2_TPanalysis_6.4D.3_TAE_MIMO.zip”</w:t>
            </w:r>
          </w:p>
        </w:tc>
        <w:tc>
          <w:tcPr>
            <w:tcW w:w="1870" w:type="dxa"/>
            <w:vAlign w:val="center"/>
          </w:tcPr>
          <w:p w14:paraId="21F21D83" w14:textId="3645F8F7" w:rsidR="008D7125" w:rsidRPr="00E80F49" w:rsidRDefault="008D7125" w:rsidP="008D7125">
            <w:pPr>
              <w:pStyle w:val="TAL"/>
            </w:pPr>
            <w:r w:rsidRPr="00E80F49">
              <w:rPr>
                <w:lang w:eastAsia="ko-KR"/>
              </w:rPr>
              <w:t>RAN5#92-e</w:t>
            </w:r>
          </w:p>
        </w:tc>
      </w:tr>
      <w:tr w:rsidR="008D7125" w:rsidRPr="00E80F49" w14:paraId="55207FE3" w14:textId="77777777" w:rsidTr="00822785">
        <w:tc>
          <w:tcPr>
            <w:tcW w:w="2136" w:type="dxa"/>
            <w:vAlign w:val="center"/>
          </w:tcPr>
          <w:p w14:paraId="71918D80" w14:textId="77777777" w:rsidR="008D7125" w:rsidRPr="00E80F49" w:rsidRDefault="008D7125" w:rsidP="008D7125">
            <w:pPr>
              <w:pStyle w:val="TAL"/>
            </w:pPr>
            <w:r w:rsidRPr="00E80F49">
              <w:t>6.5.1 Occupied Bandwidth</w:t>
            </w:r>
          </w:p>
        </w:tc>
        <w:tc>
          <w:tcPr>
            <w:tcW w:w="1461" w:type="dxa"/>
            <w:vAlign w:val="center"/>
          </w:tcPr>
          <w:p w14:paraId="77EE6587" w14:textId="77777777" w:rsidR="008D7125" w:rsidRPr="00E80F49" w:rsidRDefault="008D7125" w:rsidP="008D7125">
            <w:pPr>
              <w:pStyle w:val="TAC"/>
            </w:pPr>
            <w:r w:rsidRPr="00E80F49">
              <w:t>12</w:t>
            </w:r>
          </w:p>
        </w:tc>
        <w:tc>
          <w:tcPr>
            <w:tcW w:w="4501" w:type="dxa"/>
            <w:vAlign w:val="center"/>
          </w:tcPr>
          <w:p w14:paraId="0FB9D9F7" w14:textId="72C4BE6B" w:rsidR="008D7125" w:rsidRPr="00E80F49" w:rsidRDefault="008D7125" w:rsidP="008D7125">
            <w:pPr>
              <w:pStyle w:val="TAL"/>
            </w:pPr>
            <w:r w:rsidRPr="00E80F49">
              <w:t>“38.521-2_TPanalysis_6.5.1_OccBW_v3.zip”</w:t>
            </w:r>
          </w:p>
        </w:tc>
        <w:tc>
          <w:tcPr>
            <w:tcW w:w="1870" w:type="dxa"/>
            <w:vAlign w:val="center"/>
          </w:tcPr>
          <w:p w14:paraId="592E342D" w14:textId="77777777" w:rsidR="008D7125" w:rsidRPr="00E80F49" w:rsidRDefault="008D7125" w:rsidP="008D7125">
            <w:pPr>
              <w:pStyle w:val="TAL"/>
              <w:rPr>
                <w:szCs w:val="18"/>
              </w:rPr>
            </w:pPr>
            <w:r w:rsidRPr="00E80F49">
              <w:rPr>
                <w:szCs w:val="18"/>
              </w:rPr>
              <w:t>RAN5#89-e</w:t>
            </w:r>
          </w:p>
          <w:p w14:paraId="67EB9E30" w14:textId="5C948C38" w:rsidR="008D7125" w:rsidRPr="00E80F49" w:rsidRDefault="008D7125" w:rsidP="008D7125">
            <w:pPr>
              <w:pStyle w:val="TAL"/>
              <w:rPr>
                <w:szCs w:val="18"/>
              </w:rPr>
            </w:pPr>
            <w:r w:rsidRPr="00E80F49">
              <w:rPr>
                <w:szCs w:val="18"/>
              </w:rPr>
              <w:t>RAN5#91-e</w:t>
            </w:r>
          </w:p>
        </w:tc>
      </w:tr>
      <w:tr w:rsidR="008D7125" w:rsidRPr="00E80F49" w14:paraId="6077F4A7" w14:textId="77777777" w:rsidTr="00822785">
        <w:trPr>
          <w:trHeight w:val="347"/>
        </w:trPr>
        <w:tc>
          <w:tcPr>
            <w:tcW w:w="2136" w:type="dxa"/>
            <w:vAlign w:val="center"/>
          </w:tcPr>
          <w:p w14:paraId="5AD7093F" w14:textId="77777777" w:rsidR="008D7125" w:rsidRPr="00E80F49" w:rsidRDefault="008D7125" w:rsidP="008D7125">
            <w:pPr>
              <w:pStyle w:val="TAL"/>
            </w:pPr>
            <w:r w:rsidRPr="00E80F49">
              <w:t>6.5.2.1 Spectrum Emission Mask</w:t>
            </w:r>
          </w:p>
        </w:tc>
        <w:tc>
          <w:tcPr>
            <w:tcW w:w="1461" w:type="dxa"/>
            <w:vAlign w:val="center"/>
          </w:tcPr>
          <w:p w14:paraId="068A914E" w14:textId="77777777" w:rsidR="008D7125" w:rsidRPr="00E80F49" w:rsidRDefault="008D7125" w:rsidP="008D7125">
            <w:pPr>
              <w:pStyle w:val="TAC"/>
            </w:pPr>
            <w:r w:rsidRPr="00E80F49">
              <w:t>90</w:t>
            </w:r>
          </w:p>
        </w:tc>
        <w:tc>
          <w:tcPr>
            <w:tcW w:w="4501" w:type="dxa"/>
            <w:vAlign w:val="center"/>
          </w:tcPr>
          <w:p w14:paraId="0CF50188" w14:textId="7FF1196E" w:rsidR="008D7125" w:rsidRPr="00E80F49" w:rsidRDefault="008D7125" w:rsidP="008D7125">
            <w:pPr>
              <w:pStyle w:val="TAL"/>
            </w:pPr>
            <w:r w:rsidRPr="00E80F49">
              <w:t>”38.521-2_TPanalysis_6.2.2_MPR_6.5.2.1_SEM_6.5.2.3_NR_ACLR_</w:t>
            </w:r>
            <w:r w:rsidRPr="002C61AB">
              <w:rPr>
                <w:lang w:eastAsia="zh-TW"/>
              </w:rPr>
              <w:t>v6</w:t>
            </w:r>
            <w:r w:rsidRPr="00E80F49">
              <w:t>.zip”</w:t>
            </w:r>
          </w:p>
        </w:tc>
        <w:tc>
          <w:tcPr>
            <w:tcW w:w="1870" w:type="dxa"/>
            <w:vAlign w:val="center"/>
          </w:tcPr>
          <w:p w14:paraId="2E48679E" w14:textId="77777777" w:rsidR="008D7125" w:rsidRPr="00E80F49" w:rsidRDefault="008D7125" w:rsidP="008D7125">
            <w:pPr>
              <w:pStyle w:val="TAL"/>
              <w:rPr>
                <w:szCs w:val="18"/>
              </w:rPr>
            </w:pPr>
            <w:r w:rsidRPr="00E80F49">
              <w:rPr>
                <w:szCs w:val="18"/>
              </w:rPr>
              <w:t>RAN5#2-5G-NR Adhoc</w:t>
            </w:r>
          </w:p>
          <w:p w14:paraId="2ABBEE7E" w14:textId="77777777" w:rsidR="008D7125" w:rsidRPr="00E80F49" w:rsidRDefault="008D7125" w:rsidP="008D7125">
            <w:pPr>
              <w:pStyle w:val="TAL"/>
              <w:rPr>
                <w:szCs w:val="18"/>
              </w:rPr>
            </w:pPr>
            <w:r w:rsidRPr="00E80F49">
              <w:rPr>
                <w:szCs w:val="18"/>
              </w:rPr>
              <w:t>RAN5#79</w:t>
            </w:r>
          </w:p>
          <w:p w14:paraId="06B9264D" w14:textId="77777777" w:rsidR="008D7125" w:rsidRPr="00E80F49" w:rsidRDefault="008D7125" w:rsidP="008D7125">
            <w:pPr>
              <w:pStyle w:val="TAL"/>
              <w:rPr>
                <w:szCs w:val="18"/>
              </w:rPr>
            </w:pPr>
            <w:r w:rsidRPr="00E80F49">
              <w:rPr>
                <w:szCs w:val="18"/>
              </w:rPr>
              <w:t>RAN5#80</w:t>
            </w:r>
          </w:p>
          <w:p w14:paraId="0BF0C7D1" w14:textId="77777777" w:rsidR="008D7125" w:rsidRPr="00E80F49" w:rsidRDefault="008D7125" w:rsidP="008D7125">
            <w:pPr>
              <w:pStyle w:val="TAL"/>
              <w:rPr>
                <w:szCs w:val="18"/>
              </w:rPr>
            </w:pPr>
            <w:r w:rsidRPr="00E80F49">
              <w:rPr>
                <w:szCs w:val="18"/>
              </w:rPr>
              <w:t>RAN5#89-e</w:t>
            </w:r>
          </w:p>
          <w:p w14:paraId="5EAEF1B9" w14:textId="77777777" w:rsidR="008D7125" w:rsidRPr="00E80F49" w:rsidRDefault="008D7125" w:rsidP="008D7125">
            <w:pPr>
              <w:pStyle w:val="TAL"/>
              <w:rPr>
                <w:szCs w:val="18"/>
                <w:lang w:eastAsia="zh-TW"/>
              </w:rPr>
            </w:pPr>
            <w:r w:rsidRPr="00E80F49">
              <w:rPr>
                <w:szCs w:val="18"/>
              </w:rPr>
              <w:t>RAN5#90-e</w:t>
            </w:r>
          </w:p>
          <w:p w14:paraId="13F131E3" w14:textId="77777777" w:rsidR="008D7125" w:rsidRPr="00E80F49" w:rsidRDefault="008D7125" w:rsidP="008D7125">
            <w:pPr>
              <w:pStyle w:val="TAL"/>
              <w:rPr>
                <w:szCs w:val="18"/>
                <w:lang w:eastAsia="zh-TW"/>
              </w:rPr>
            </w:pPr>
            <w:r w:rsidRPr="00E80F49">
              <w:rPr>
                <w:szCs w:val="18"/>
                <w:lang w:eastAsia="zh-TW"/>
              </w:rPr>
              <w:t>RAN5#91-e</w:t>
            </w:r>
          </w:p>
          <w:p w14:paraId="0A769B63" w14:textId="77777777" w:rsidR="008D7125" w:rsidRPr="00E80F49" w:rsidRDefault="008D7125" w:rsidP="008D7125">
            <w:pPr>
              <w:pStyle w:val="TAL"/>
              <w:rPr>
                <w:szCs w:val="18"/>
                <w:lang w:eastAsia="zh-TW"/>
              </w:rPr>
            </w:pPr>
            <w:r w:rsidRPr="00E80F49">
              <w:rPr>
                <w:szCs w:val="18"/>
                <w:lang w:eastAsia="zh-TW"/>
              </w:rPr>
              <w:t>RAN5#92-e</w:t>
            </w:r>
          </w:p>
          <w:p w14:paraId="0333CC15" w14:textId="77777777" w:rsidR="008D7125" w:rsidRPr="00E80F49" w:rsidRDefault="008D7125" w:rsidP="008D7125">
            <w:pPr>
              <w:pStyle w:val="TAL"/>
              <w:rPr>
                <w:szCs w:val="18"/>
                <w:lang w:eastAsia="zh-TW"/>
              </w:rPr>
            </w:pPr>
            <w:r w:rsidRPr="00E80F49">
              <w:rPr>
                <w:szCs w:val="18"/>
                <w:lang w:eastAsia="zh-TW"/>
              </w:rPr>
              <w:t>RAN5#94-e</w:t>
            </w:r>
          </w:p>
          <w:p w14:paraId="0F7C028C" w14:textId="77777777" w:rsidR="008D7125" w:rsidRPr="002C61AB" w:rsidRDefault="008D7125" w:rsidP="008D7125">
            <w:pPr>
              <w:pStyle w:val="TAL"/>
              <w:rPr>
                <w:szCs w:val="18"/>
                <w:lang w:eastAsia="zh-TW"/>
              </w:rPr>
            </w:pPr>
            <w:r w:rsidRPr="00E80F49">
              <w:rPr>
                <w:szCs w:val="18"/>
                <w:lang w:eastAsia="zh-TW"/>
              </w:rPr>
              <w:t>RAN5#95-e</w:t>
            </w:r>
          </w:p>
          <w:p w14:paraId="07FF193D" w14:textId="237A5B4D" w:rsidR="008D7125" w:rsidRPr="00E80F49" w:rsidRDefault="008D7125" w:rsidP="008D7125">
            <w:pPr>
              <w:pStyle w:val="TAL"/>
              <w:rPr>
                <w:szCs w:val="18"/>
              </w:rPr>
            </w:pPr>
            <w:r w:rsidRPr="002C61AB">
              <w:rPr>
                <w:szCs w:val="18"/>
                <w:lang w:eastAsia="zh-TW"/>
              </w:rPr>
              <w:t>RAN5#98</w:t>
            </w:r>
          </w:p>
        </w:tc>
      </w:tr>
      <w:tr w:rsidR="008D7125" w:rsidRPr="00E80F49" w14:paraId="602EBB53" w14:textId="77777777" w:rsidTr="00822785">
        <w:trPr>
          <w:trHeight w:val="347"/>
        </w:trPr>
        <w:tc>
          <w:tcPr>
            <w:tcW w:w="2136" w:type="dxa"/>
            <w:vAlign w:val="center"/>
          </w:tcPr>
          <w:p w14:paraId="6BA1CA84" w14:textId="76BFC803" w:rsidR="008D7125" w:rsidRPr="00E80F49" w:rsidRDefault="008D7125" w:rsidP="008D7125">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61" w:type="dxa"/>
            <w:vAlign w:val="center"/>
          </w:tcPr>
          <w:p w14:paraId="38E30A03" w14:textId="366910F4" w:rsidR="008D7125" w:rsidRPr="00E80F49" w:rsidRDefault="008D7125" w:rsidP="008D7125">
            <w:pPr>
              <w:pStyle w:val="TAC"/>
            </w:pPr>
            <w:r>
              <w:t>x</w:t>
            </w:r>
          </w:p>
        </w:tc>
        <w:tc>
          <w:tcPr>
            <w:tcW w:w="4501" w:type="dxa"/>
            <w:vAlign w:val="center"/>
          </w:tcPr>
          <w:p w14:paraId="7903E9D5" w14:textId="77BC2FD6" w:rsidR="008D7125" w:rsidRPr="00E80F49" w:rsidRDefault="008D7125" w:rsidP="008D7125">
            <w:pPr>
              <w:pStyle w:val="TAL"/>
            </w:pPr>
            <w:r w:rsidRPr="00D414D5">
              <w:t>“38.521-2_TPanalysis_6.5.2.1_1 SEM with Power Boost_v1.zip</w:t>
            </w:r>
            <w:r w:rsidRPr="00EA5E73">
              <w:t>”</w:t>
            </w:r>
          </w:p>
        </w:tc>
        <w:tc>
          <w:tcPr>
            <w:tcW w:w="1870" w:type="dxa"/>
            <w:vAlign w:val="center"/>
          </w:tcPr>
          <w:p w14:paraId="262E7AEE" w14:textId="098424B9" w:rsidR="008D7125" w:rsidRPr="00E80F49" w:rsidRDefault="008D7125" w:rsidP="008D7125">
            <w:pPr>
              <w:pStyle w:val="TAL"/>
              <w:rPr>
                <w:szCs w:val="18"/>
              </w:rPr>
            </w:pPr>
            <w:r>
              <w:rPr>
                <w:szCs w:val="18"/>
              </w:rPr>
              <w:t>RAN5#97</w:t>
            </w:r>
          </w:p>
        </w:tc>
      </w:tr>
      <w:tr w:rsidR="008D7125" w:rsidRPr="00E80F49" w14:paraId="3C722E74" w14:textId="77777777" w:rsidTr="00822785">
        <w:trPr>
          <w:trHeight w:val="347"/>
        </w:trPr>
        <w:tc>
          <w:tcPr>
            <w:tcW w:w="2136" w:type="dxa"/>
            <w:vAlign w:val="center"/>
          </w:tcPr>
          <w:p w14:paraId="74F18D0C" w14:textId="77777777" w:rsidR="008D7125" w:rsidRPr="00E80F49" w:rsidRDefault="008D7125" w:rsidP="008D7125">
            <w:pPr>
              <w:pStyle w:val="TAL"/>
              <w:rPr>
                <w:highlight w:val="green"/>
              </w:rPr>
            </w:pPr>
            <w:r w:rsidRPr="00E80F49">
              <w:t>6.5.2.3 Adjacent Channel Leakage Ratio</w:t>
            </w:r>
          </w:p>
        </w:tc>
        <w:tc>
          <w:tcPr>
            <w:tcW w:w="1461" w:type="dxa"/>
            <w:vAlign w:val="center"/>
          </w:tcPr>
          <w:p w14:paraId="71BCF227" w14:textId="77777777" w:rsidR="008D7125" w:rsidRPr="00E80F49" w:rsidRDefault="008D7125" w:rsidP="008D7125">
            <w:pPr>
              <w:pStyle w:val="TAC"/>
            </w:pPr>
            <w:r w:rsidRPr="00E80F49">
              <w:t>TBD</w:t>
            </w:r>
          </w:p>
        </w:tc>
        <w:tc>
          <w:tcPr>
            <w:tcW w:w="4501" w:type="dxa"/>
            <w:vAlign w:val="center"/>
          </w:tcPr>
          <w:p w14:paraId="78A2B87A" w14:textId="1DE5D628" w:rsidR="008D7125" w:rsidRPr="00E80F49" w:rsidRDefault="008D7125" w:rsidP="008D7125">
            <w:pPr>
              <w:pStyle w:val="TAL"/>
            </w:pPr>
            <w:r w:rsidRPr="00E80F49">
              <w:t>”38.521-2_TPanalysis_6.2.2_MPR_6.5.2.1_SEM_6.5.2.3_NR_ACLR_</w:t>
            </w:r>
            <w:r w:rsidRPr="002C61AB">
              <w:rPr>
                <w:lang w:eastAsia="zh-TW"/>
              </w:rPr>
              <w:t>v6</w:t>
            </w:r>
            <w:r w:rsidRPr="00E80F49">
              <w:t>.zip”</w:t>
            </w:r>
          </w:p>
        </w:tc>
        <w:tc>
          <w:tcPr>
            <w:tcW w:w="1870" w:type="dxa"/>
            <w:vAlign w:val="center"/>
          </w:tcPr>
          <w:p w14:paraId="158C1955" w14:textId="77777777" w:rsidR="008D7125" w:rsidRPr="00E80F49" w:rsidRDefault="008D7125" w:rsidP="008D7125">
            <w:pPr>
              <w:pStyle w:val="TAL"/>
              <w:rPr>
                <w:szCs w:val="18"/>
              </w:rPr>
            </w:pPr>
            <w:r w:rsidRPr="00E80F49">
              <w:rPr>
                <w:szCs w:val="18"/>
              </w:rPr>
              <w:t>RAN5#2-5G-NR Adhoc</w:t>
            </w:r>
          </w:p>
          <w:p w14:paraId="78981DE0" w14:textId="77777777" w:rsidR="008D7125" w:rsidRPr="00E80F49" w:rsidRDefault="008D7125" w:rsidP="008D7125">
            <w:pPr>
              <w:pStyle w:val="TAL"/>
              <w:rPr>
                <w:szCs w:val="18"/>
              </w:rPr>
            </w:pPr>
            <w:r w:rsidRPr="00E80F49">
              <w:rPr>
                <w:szCs w:val="18"/>
              </w:rPr>
              <w:t>RAN5#89-e</w:t>
            </w:r>
          </w:p>
          <w:p w14:paraId="187C5963" w14:textId="77777777" w:rsidR="008D7125" w:rsidRPr="00E80F49" w:rsidRDefault="008D7125" w:rsidP="008D7125">
            <w:pPr>
              <w:pStyle w:val="TAL"/>
              <w:rPr>
                <w:szCs w:val="18"/>
                <w:lang w:eastAsia="zh-TW"/>
              </w:rPr>
            </w:pPr>
            <w:r w:rsidRPr="00E80F49">
              <w:rPr>
                <w:szCs w:val="18"/>
              </w:rPr>
              <w:t>RAN5#90-e</w:t>
            </w:r>
          </w:p>
          <w:p w14:paraId="3EF29B61" w14:textId="77777777" w:rsidR="008D7125" w:rsidRPr="00E80F49" w:rsidRDefault="008D7125" w:rsidP="008D7125">
            <w:pPr>
              <w:pStyle w:val="TAL"/>
              <w:rPr>
                <w:szCs w:val="18"/>
                <w:lang w:eastAsia="zh-TW"/>
              </w:rPr>
            </w:pPr>
            <w:r w:rsidRPr="00E80F49">
              <w:rPr>
                <w:szCs w:val="18"/>
                <w:lang w:eastAsia="zh-TW"/>
              </w:rPr>
              <w:t>RAN5#91-e</w:t>
            </w:r>
          </w:p>
          <w:p w14:paraId="15FDEC24" w14:textId="77777777" w:rsidR="008D7125" w:rsidRPr="00E80F49" w:rsidRDefault="008D7125" w:rsidP="008D7125">
            <w:pPr>
              <w:pStyle w:val="TAL"/>
              <w:rPr>
                <w:szCs w:val="18"/>
                <w:lang w:eastAsia="zh-TW"/>
              </w:rPr>
            </w:pPr>
            <w:r w:rsidRPr="00E80F49">
              <w:rPr>
                <w:szCs w:val="18"/>
                <w:lang w:eastAsia="zh-TW"/>
              </w:rPr>
              <w:t>RAN5#92-e</w:t>
            </w:r>
          </w:p>
          <w:p w14:paraId="4958E7F6" w14:textId="77777777" w:rsidR="008D7125" w:rsidRPr="00E80F49" w:rsidRDefault="008D7125" w:rsidP="008D7125">
            <w:pPr>
              <w:pStyle w:val="TAL"/>
              <w:rPr>
                <w:szCs w:val="18"/>
                <w:lang w:eastAsia="zh-TW"/>
              </w:rPr>
            </w:pPr>
            <w:r w:rsidRPr="00E80F49">
              <w:rPr>
                <w:szCs w:val="18"/>
                <w:lang w:eastAsia="zh-TW"/>
              </w:rPr>
              <w:t>RAN5#94-e</w:t>
            </w:r>
          </w:p>
          <w:p w14:paraId="0F639EB5" w14:textId="77777777" w:rsidR="008D7125" w:rsidRPr="002C61AB" w:rsidRDefault="008D7125" w:rsidP="008D7125">
            <w:pPr>
              <w:pStyle w:val="TAL"/>
              <w:rPr>
                <w:szCs w:val="18"/>
                <w:lang w:eastAsia="zh-TW"/>
              </w:rPr>
            </w:pPr>
            <w:r w:rsidRPr="00E80F49">
              <w:rPr>
                <w:szCs w:val="18"/>
                <w:lang w:eastAsia="zh-TW"/>
              </w:rPr>
              <w:t>RAN5#95-e</w:t>
            </w:r>
          </w:p>
          <w:p w14:paraId="3AB492D8" w14:textId="7BCC2DEA" w:rsidR="008D7125" w:rsidRPr="00E80F49" w:rsidRDefault="008D7125" w:rsidP="008D7125">
            <w:pPr>
              <w:pStyle w:val="TAL"/>
              <w:rPr>
                <w:szCs w:val="18"/>
              </w:rPr>
            </w:pPr>
            <w:r w:rsidRPr="002C61AB">
              <w:rPr>
                <w:szCs w:val="18"/>
                <w:lang w:eastAsia="zh-TW"/>
              </w:rPr>
              <w:t>RAN5#98</w:t>
            </w:r>
          </w:p>
        </w:tc>
      </w:tr>
      <w:tr w:rsidR="008D7125" w:rsidRPr="00E80F49" w14:paraId="6AAC19EF" w14:textId="77777777" w:rsidTr="00822785">
        <w:trPr>
          <w:trHeight w:val="113"/>
        </w:trPr>
        <w:tc>
          <w:tcPr>
            <w:tcW w:w="2136" w:type="dxa"/>
            <w:vAlign w:val="center"/>
          </w:tcPr>
          <w:p w14:paraId="036CE4A5" w14:textId="77777777" w:rsidR="008D7125" w:rsidRPr="00E80F49" w:rsidRDefault="008D7125" w:rsidP="008D7125">
            <w:pPr>
              <w:pStyle w:val="TAL"/>
            </w:pPr>
            <w:r w:rsidRPr="00E80F49">
              <w:t>6.5.3.1 Spurious emissions</w:t>
            </w:r>
          </w:p>
        </w:tc>
        <w:tc>
          <w:tcPr>
            <w:tcW w:w="1461" w:type="dxa"/>
            <w:vAlign w:val="center"/>
          </w:tcPr>
          <w:p w14:paraId="038C52E1" w14:textId="17145729" w:rsidR="008D7125" w:rsidRPr="00E80F49" w:rsidRDefault="008D7125" w:rsidP="008D7125">
            <w:pPr>
              <w:pStyle w:val="TAC"/>
              <w:rPr>
                <w:rFonts w:cs="Arial"/>
              </w:rPr>
            </w:pPr>
            <w:r w:rsidRPr="00E80F49">
              <w:rPr>
                <w:rFonts w:cs="Arial"/>
              </w:rPr>
              <w:t>4</w:t>
            </w:r>
          </w:p>
        </w:tc>
        <w:tc>
          <w:tcPr>
            <w:tcW w:w="4501" w:type="dxa"/>
            <w:vAlign w:val="center"/>
          </w:tcPr>
          <w:p w14:paraId="39543969" w14:textId="026078D8" w:rsidR="008D7125" w:rsidRPr="00E80F49" w:rsidRDefault="008D7125" w:rsidP="008D7125">
            <w:pPr>
              <w:pStyle w:val="TAL"/>
            </w:pPr>
            <w:r w:rsidRPr="00E80F49">
              <w:t>“38.521-2_TPanalysis_6.5.3_TxSpurious_v3.zip”</w:t>
            </w:r>
          </w:p>
        </w:tc>
        <w:tc>
          <w:tcPr>
            <w:tcW w:w="1870" w:type="dxa"/>
            <w:vAlign w:val="center"/>
          </w:tcPr>
          <w:p w14:paraId="6F2B4968" w14:textId="4A08ABBE" w:rsidR="008D7125" w:rsidRPr="00E80F49" w:rsidRDefault="008D7125" w:rsidP="008D7125">
            <w:pPr>
              <w:pStyle w:val="TAL"/>
              <w:rPr>
                <w:rFonts w:cs="Arial"/>
              </w:rPr>
            </w:pPr>
            <w:r w:rsidRPr="00E80F49">
              <w:rPr>
                <w:szCs w:val="18"/>
              </w:rPr>
              <w:t>RAN5#94-e</w:t>
            </w:r>
          </w:p>
        </w:tc>
      </w:tr>
      <w:tr w:rsidR="008D7125" w:rsidRPr="00E80F49" w14:paraId="0D550E35" w14:textId="77777777" w:rsidTr="00822785">
        <w:trPr>
          <w:trHeight w:val="113"/>
        </w:trPr>
        <w:tc>
          <w:tcPr>
            <w:tcW w:w="2136" w:type="dxa"/>
            <w:vAlign w:val="center"/>
          </w:tcPr>
          <w:p w14:paraId="609FB3D2" w14:textId="7959DC67" w:rsidR="008D7125" w:rsidRPr="00E80F49" w:rsidRDefault="008D7125" w:rsidP="008D7125">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61" w:type="dxa"/>
            <w:vAlign w:val="center"/>
          </w:tcPr>
          <w:p w14:paraId="69C25800" w14:textId="07695C39" w:rsidR="008D7125" w:rsidRPr="00E80F49" w:rsidRDefault="008D7125" w:rsidP="008D7125">
            <w:pPr>
              <w:pStyle w:val="TAC"/>
              <w:rPr>
                <w:rFonts w:cs="Arial"/>
              </w:rPr>
            </w:pPr>
            <w:r>
              <w:t>x</w:t>
            </w:r>
          </w:p>
        </w:tc>
        <w:tc>
          <w:tcPr>
            <w:tcW w:w="4501" w:type="dxa"/>
            <w:vAlign w:val="center"/>
          </w:tcPr>
          <w:p w14:paraId="5FB6FA99" w14:textId="7003B379" w:rsidR="008D7125" w:rsidRPr="00E80F49" w:rsidRDefault="008D7125" w:rsidP="008D7125">
            <w:pPr>
              <w:pStyle w:val="TAL"/>
            </w:pPr>
            <w:r w:rsidRPr="00D414D5">
              <w:t>“38.521-2_TPanalysis_6.5.3.1_1_6.5.3.2.1_1_6.5.3.3_1_TxSpurious with Power Boost_v1.zip”</w:t>
            </w:r>
          </w:p>
        </w:tc>
        <w:tc>
          <w:tcPr>
            <w:tcW w:w="1870" w:type="dxa"/>
            <w:vAlign w:val="center"/>
          </w:tcPr>
          <w:p w14:paraId="09B8B06D" w14:textId="59090EB5" w:rsidR="008D7125" w:rsidRPr="00E80F49" w:rsidRDefault="008D7125" w:rsidP="008D7125">
            <w:pPr>
              <w:pStyle w:val="TAL"/>
              <w:rPr>
                <w:szCs w:val="18"/>
              </w:rPr>
            </w:pPr>
            <w:r>
              <w:rPr>
                <w:szCs w:val="18"/>
              </w:rPr>
              <w:t>RAN5#97</w:t>
            </w:r>
          </w:p>
        </w:tc>
      </w:tr>
      <w:tr w:rsidR="008D7125" w:rsidRPr="00E80F49" w14:paraId="66D32EFA"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E80F49" w:rsidRDefault="008D7125" w:rsidP="008D7125">
            <w:pPr>
              <w:pStyle w:val="TAL"/>
            </w:pPr>
            <w:r w:rsidRPr="00E80F49">
              <w:t>6.5.3.2 Spurious emissions UE band co-existence</w:t>
            </w:r>
          </w:p>
        </w:tc>
        <w:tc>
          <w:tcPr>
            <w:tcW w:w="1461"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E80F49" w:rsidRDefault="008D7125" w:rsidP="008D7125">
            <w:pPr>
              <w:pStyle w:val="TAC"/>
              <w:rPr>
                <w:rFonts w:cs="Arial"/>
              </w:rPr>
            </w:pPr>
            <w:r w:rsidRPr="00E80F49">
              <w:rPr>
                <w:rFonts w:cs="Arial"/>
              </w:rPr>
              <w:t>4</w:t>
            </w:r>
          </w:p>
        </w:tc>
        <w:tc>
          <w:tcPr>
            <w:tcW w:w="4501"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E80F49" w:rsidRDefault="008D7125" w:rsidP="008D7125">
            <w:pPr>
              <w:pStyle w:val="TAL"/>
            </w:pPr>
            <w:r w:rsidRPr="00E80F49">
              <w:t xml:space="preserve">“38.521-2_TPanalysis_6.5.3_TxSpurious_v3.zip” </w:t>
            </w:r>
          </w:p>
        </w:tc>
        <w:tc>
          <w:tcPr>
            <w:tcW w:w="1870"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E80F49" w:rsidRDefault="008D7125" w:rsidP="008D7125">
            <w:pPr>
              <w:pStyle w:val="TAL"/>
              <w:rPr>
                <w:szCs w:val="18"/>
              </w:rPr>
            </w:pPr>
            <w:r w:rsidRPr="00E80F49">
              <w:rPr>
                <w:szCs w:val="18"/>
              </w:rPr>
              <w:t>RAN5#94-e</w:t>
            </w:r>
          </w:p>
        </w:tc>
      </w:tr>
      <w:tr w:rsidR="008D7125" w:rsidRPr="00E80F49" w14:paraId="6CFC6135"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E80F49" w:rsidRDefault="008D7125" w:rsidP="008D7125">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61"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E80F49" w:rsidRDefault="008D7125" w:rsidP="008D7125">
            <w:pPr>
              <w:pStyle w:val="TAC"/>
              <w:rPr>
                <w:rFonts w:cs="Arial"/>
              </w:rPr>
            </w:pPr>
            <w:r>
              <w:t>x</w:t>
            </w:r>
          </w:p>
        </w:tc>
        <w:tc>
          <w:tcPr>
            <w:tcW w:w="4501"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E80F49" w:rsidRDefault="008D7125" w:rsidP="008D7125">
            <w:pPr>
              <w:pStyle w:val="TAL"/>
            </w:pPr>
            <w:r w:rsidRPr="00D414D5">
              <w:t>“38.521-2_TPanalysis_6.5.3.1_1_6.5.3.2.1_1_6.5.3.3_1_TxSpurious with Power Boost_v1.zip”</w:t>
            </w:r>
          </w:p>
        </w:tc>
        <w:tc>
          <w:tcPr>
            <w:tcW w:w="1870"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E80F49" w:rsidRDefault="008D7125" w:rsidP="008D7125">
            <w:pPr>
              <w:pStyle w:val="TAL"/>
              <w:rPr>
                <w:szCs w:val="18"/>
              </w:rPr>
            </w:pPr>
            <w:r>
              <w:rPr>
                <w:szCs w:val="18"/>
              </w:rPr>
              <w:t>RAN5#97</w:t>
            </w:r>
          </w:p>
        </w:tc>
      </w:tr>
      <w:tr w:rsidR="008D7125" w:rsidRPr="00E80F49" w14:paraId="238A3E54"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E80F49" w:rsidRDefault="008D7125" w:rsidP="008D7125">
            <w:pPr>
              <w:pStyle w:val="TAL"/>
            </w:pPr>
            <w:r w:rsidRPr="00E80F49">
              <w:t>6.5.3.3 Additional spurious emission</w:t>
            </w:r>
          </w:p>
        </w:tc>
        <w:tc>
          <w:tcPr>
            <w:tcW w:w="1461"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E80F49" w:rsidRDefault="008D7125" w:rsidP="008D7125">
            <w:pPr>
              <w:pStyle w:val="TAC"/>
              <w:rPr>
                <w:rFonts w:cs="Arial"/>
              </w:rPr>
            </w:pPr>
            <w:r w:rsidRPr="00E80F49">
              <w:rPr>
                <w:rFonts w:cs="Arial"/>
              </w:rPr>
              <w:t>NS202: 4</w:t>
            </w:r>
          </w:p>
          <w:p w14:paraId="709B734E" w14:textId="2F815E19" w:rsidR="008D7125" w:rsidRPr="00E80F49" w:rsidRDefault="008D7125" w:rsidP="008D7125">
            <w:pPr>
              <w:pStyle w:val="TAC"/>
              <w:rPr>
                <w:rFonts w:cs="Arial"/>
              </w:rPr>
            </w:pPr>
            <w:r w:rsidRPr="00E80F49">
              <w:rPr>
                <w:rFonts w:cs="Arial"/>
              </w:rPr>
              <w:t>NS203: 4</w:t>
            </w:r>
          </w:p>
        </w:tc>
        <w:tc>
          <w:tcPr>
            <w:tcW w:w="4501"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E80F49" w:rsidRDefault="008D7125" w:rsidP="008D7125">
            <w:pPr>
              <w:pStyle w:val="TAL"/>
            </w:pPr>
            <w:r w:rsidRPr="00E80F49">
              <w:t>“38.521-2_TPanalysis_6.2.3_AMPR_NS_202.zip”</w:t>
            </w:r>
          </w:p>
          <w:p w14:paraId="16A378AA" w14:textId="2A3B5A31" w:rsidR="008D7125" w:rsidRPr="00E80F49" w:rsidRDefault="008D7125" w:rsidP="008D7125">
            <w:pPr>
              <w:pStyle w:val="TAL"/>
            </w:pPr>
            <w:r w:rsidRPr="00E80F49">
              <w:t>“38.521-2_TPanalysis_6.2.3_AMPR_NS_203.zip”</w:t>
            </w:r>
          </w:p>
        </w:tc>
        <w:tc>
          <w:tcPr>
            <w:tcW w:w="1870"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E80F49" w:rsidRDefault="008D7125" w:rsidP="008D7125">
            <w:pPr>
              <w:pStyle w:val="TAL"/>
              <w:rPr>
                <w:szCs w:val="18"/>
              </w:rPr>
            </w:pPr>
            <w:r w:rsidRPr="00E80F49">
              <w:rPr>
                <w:szCs w:val="18"/>
              </w:rPr>
              <w:t xml:space="preserve">RAN5#90-e </w:t>
            </w:r>
          </w:p>
        </w:tc>
      </w:tr>
      <w:tr w:rsidR="008D7125" w:rsidRPr="00E80F49" w14:paraId="10571C85"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E80F49" w:rsidRDefault="008D7125" w:rsidP="008D7125">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61"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E80F49" w:rsidRDefault="008D7125" w:rsidP="008D7125">
            <w:pPr>
              <w:pStyle w:val="TAC"/>
              <w:rPr>
                <w:rFonts w:cs="Arial"/>
              </w:rPr>
            </w:pPr>
            <w:r>
              <w:t>x</w:t>
            </w:r>
          </w:p>
        </w:tc>
        <w:tc>
          <w:tcPr>
            <w:tcW w:w="4501"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E80F49" w:rsidRDefault="008D7125" w:rsidP="008D7125">
            <w:pPr>
              <w:pStyle w:val="TAL"/>
            </w:pPr>
            <w:r w:rsidRPr="00D414D5">
              <w:t>“38.521-2_TPanalysis_6.5.3.1_1_6.5.3.2.1_1_6.5.3.3_1_TxSpurious with Power Boost_v1.zip”</w:t>
            </w:r>
          </w:p>
        </w:tc>
        <w:tc>
          <w:tcPr>
            <w:tcW w:w="1870"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E80F49" w:rsidRDefault="008D7125" w:rsidP="008D7125">
            <w:pPr>
              <w:pStyle w:val="TAL"/>
              <w:rPr>
                <w:szCs w:val="18"/>
              </w:rPr>
            </w:pPr>
            <w:r>
              <w:rPr>
                <w:szCs w:val="18"/>
              </w:rPr>
              <w:t>RAN5#97</w:t>
            </w:r>
          </w:p>
        </w:tc>
      </w:tr>
      <w:tr w:rsidR="008D7125" w:rsidRPr="00E80F49" w14:paraId="625413D3"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E80F49" w:rsidRDefault="008D7125" w:rsidP="008D712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61"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E80F49"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01"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E80F49" w:rsidRDefault="008D7125" w:rsidP="008D712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en-US"/>
              </w:rPr>
              <w:t>.zip”</w:t>
            </w:r>
          </w:p>
        </w:tc>
        <w:tc>
          <w:tcPr>
            <w:tcW w:w="1870"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94127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p w14:paraId="0C9F9CEE" w14:textId="41852599" w:rsidR="008D7125" w:rsidRPr="00E80F49"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en-US"/>
              </w:rPr>
              <w:t>RAN5#99</w:t>
            </w:r>
          </w:p>
        </w:tc>
      </w:tr>
      <w:tr w:rsidR="008D7125" w:rsidRPr="00E80F49" w14:paraId="224FE7D8"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E80F49" w:rsidRDefault="008D7125" w:rsidP="008D712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61"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E80F49"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01"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E80F49" w:rsidRDefault="008D7125" w:rsidP="008D712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70"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94127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RAN5#89-e</w:t>
            </w:r>
          </w:p>
          <w:p w14:paraId="57DF0857" w14:textId="4F891CF9" w:rsidR="008D7125" w:rsidRPr="00E80F49"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ja-JP"/>
              </w:rPr>
              <w:t>RAN5#99</w:t>
            </w:r>
          </w:p>
        </w:tc>
      </w:tr>
      <w:tr w:rsidR="008D7125" w:rsidRPr="00E80F49" w14:paraId="6C5741D1"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E80F49" w:rsidRDefault="008D7125" w:rsidP="008D7125">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61"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E80F49" w:rsidRDefault="008D7125" w:rsidP="008D7125">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E80F49" w:rsidRDefault="008D7125" w:rsidP="008D7125">
            <w:pPr>
              <w:widowControl w:val="0"/>
              <w:spacing w:after="0"/>
              <w:rPr>
                <w:rFonts w:ascii="Arial" w:eastAsia="Malgun Gothic" w:hAnsi="Arial"/>
                <w:sz w:val="18"/>
              </w:rPr>
            </w:pPr>
            <w:r w:rsidRPr="00E80F49">
              <w:rPr>
                <w:rFonts w:ascii="Arial" w:eastAsia="Malgun Gothic" w:hAnsi="Arial"/>
                <w:sz w:val="18"/>
              </w:rPr>
              <w:t>38.521-2_TPanalysis_6.5A.3_Spur_CA</w:t>
            </w:r>
            <w:r w:rsidRPr="00941277">
              <w:rPr>
                <w:rFonts w:ascii="Arial" w:eastAsia="Malgun Gothic" w:hAnsi="Arial"/>
                <w:sz w:val="18"/>
              </w:rPr>
              <w:t>_v2</w:t>
            </w:r>
            <w:r w:rsidRPr="00E80F49">
              <w:rPr>
                <w:rFonts w:ascii="Arial" w:eastAsia="Malgun Gothic" w:hAnsi="Arial"/>
                <w:sz w:val="18"/>
                <w:lang w:eastAsia="ja-JP"/>
              </w:rPr>
              <w:t>.zip</w:t>
            </w:r>
          </w:p>
        </w:tc>
        <w:tc>
          <w:tcPr>
            <w:tcW w:w="1870"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941277" w:rsidRDefault="008D7125" w:rsidP="008D7125">
            <w:pPr>
              <w:pStyle w:val="TAL"/>
            </w:pPr>
            <w:r w:rsidRPr="00E80F49">
              <w:rPr>
                <w:rFonts w:eastAsia="Malgun Gothic"/>
                <w:lang w:eastAsia="ja-JP"/>
              </w:rPr>
              <w:t>RAN5#91-e</w:t>
            </w:r>
          </w:p>
          <w:p w14:paraId="3FD5136E" w14:textId="3771D917" w:rsidR="008D7125" w:rsidRPr="00E80F49" w:rsidRDefault="008D7125" w:rsidP="008D7125">
            <w:pPr>
              <w:pStyle w:val="TAL"/>
              <w:rPr>
                <w:rFonts w:eastAsia="Malgun Gothic"/>
                <w:lang w:eastAsia="ja-JP"/>
              </w:rPr>
            </w:pPr>
            <w:r w:rsidRPr="00941277">
              <w:t>RAN5#99</w:t>
            </w:r>
          </w:p>
        </w:tc>
      </w:tr>
      <w:tr w:rsidR="008D7125" w:rsidRPr="00E80F49" w14:paraId="052DB7CC"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E80F49" w:rsidRDefault="008D7125" w:rsidP="008D712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61"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E80F49"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E80F49" w:rsidRDefault="008D7125" w:rsidP="008D712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941277">
              <w:rPr>
                <w:rFonts w:ascii="Arial" w:eastAsia="Malgun Gothic" w:hAnsi="Arial"/>
                <w:sz w:val="18"/>
                <w:lang w:eastAsia="en-US"/>
              </w:rPr>
              <w:t>_v2</w:t>
            </w:r>
            <w:r w:rsidRPr="00E80F49">
              <w:rPr>
                <w:rFonts w:ascii="Arial" w:eastAsia="Malgun Gothic" w:hAnsi="Arial"/>
                <w:sz w:val="18"/>
                <w:lang w:eastAsia="ja-JP"/>
              </w:rPr>
              <w:t>.zip</w:t>
            </w:r>
          </w:p>
        </w:tc>
        <w:tc>
          <w:tcPr>
            <w:tcW w:w="1870"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941277" w:rsidRDefault="008D7125" w:rsidP="008D7125">
            <w:pPr>
              <w:pStyle w:val="TAL"/>
              <w:rPr>
                <w:lang w:eastAsia="en-US"/>
              </w:rPr>
            </w:pPr>
            <w:r w:rsidRPr="00E80F49">
              <w:rPr>
                <w:rFonts w:eastAsia="Malgun Gothic"/>
                <w:lang w:eastAsia="ja-JP"/>
              </w:rPr>
              <w:t>RAN5#93-e</w:t>
            </w:r>
          </w:p>
          <w:p w14:paraId="58EC8817" w14:textId="3552C358" w:rsidR="008D7125" w:rsidRPr="00E80F49" w:rsidRDefault="008D7125" w:rsidP="008D7125">
            <w:pPr>
              <w:pStyle w:val="TAL"/>
              <w:rPr>
                <w:rFonts w:eastAsia="Malgun Gothic"/>
                <w:lang w:eastAsia="ja-JP"/>
              </w:rPr>
            </w:pPr>
            <w:r w:rsidRPr="00941277">
              <w:rPr>
                <w:lang w:eastAsia="en-US"/>
              </w:rPr>
              <w:t>RAN5#99</w:t>
            </w:r>
          </w:p>
        </w:tc>
      </w:tr>
      <w:tr w:rsidR="008D7125" w:rsidRPr="00E80F49" w14:paraId="65A659CB"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E80F49" w:rsidRDefault="008D7125" w:rsidP="008D7125">
            <w:pPr>
              <w:pStyle w:val="TAL"/>
              <w:rPr>
                <w:rFonts w:eastAsia="Malgun Gothic"/>
                <w:lang w:eastAsia="ja-JP"/>
              </w:rPr>
            </w:pPr>
            <w:r w:rsidRPr="00E80F49">
              <w:lastRenderedPageBreak/>
              <w:t>6.5D.1 Occupied Bandwidth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E80F49" w:rsidRDefault="008D7125" w:rsidP="008D7125">
            <w:pPr>
              <w:pStyle w:val="TAC"/>
              <w:rPr>
                <w:rFonts w:eastAsia="Malgun Gothic" w:cs="Arial"/>
                <w:lang w:eastAsia="ja-JP"/>
              </w:rPr>
            </w:pPr>
            <w:r w:rsidRPr="00E80F49">
              <w:rPr>
                <w:rFonts w:cs="Arial"/>
              </w:rPr>
              <w:t>12</w:t>
            </w:r>
          </w:p>
        </w:tc>
        <w:tc>
          <w:tcPr>
            <w:tcW w:w="4501"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E80F49" w:rsidRDefault="008D7125" w:rsidP="008D7125">
            <w:pPr>
              <w:pStyle w:val="TAC"/>
              <w:jc w:val="left"/>
              <w:rPr>
                <w:rFonts w:eastAsia="Malgun Gothic"/>
                <w:lang w:eastAsia="en-US"/>
              </w:rPr>
            </w:pPr>
            <w:r w:rsidRPr="00E80F49">
              <w:t>“38.521-2_TPanalysis_6.5.1_OccBW_v3.zip”</w:t>
            </w:r>
          </w:p>
        </w:tc>
        <w:tc>
          <w:tcPr>
            <w:tcW w:w="1870"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E80F49" w:rsidRDefault="008D7125" w:rsidP="008D7125">
            <w:pPr>
              <w:pStyle w:val="TAC"/>
              <w:jc w:val="left"/>
              <w:rPr>
                <w:rFonts w:eastAsia="Malgun Gothic"/>
                <w:szCs w:val="18"/>
                <w:lang w:eastAsia="ja-JP"/>
              </w:rPr>
            </w:pPr>
            <w:r w:rsidRPr="00E80F49">
              <w:rPr>
                <w:szCs w:val="18"/>
              </w:rPr>
              <w:t>RAN5#91-e</w:t>
            </w:r>
          </w:p>
        </w:tc>
      </w:tr>
      <w:tr w:rsidR="008D7125" w:rsidRPr="00E80F49" w14:paraId="33E1B373"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E80F49" w:rsidRDefault="008D7125" w:rsidP="008D7125">
            <w:pPr>
              <w:pStyle w:val="TAL"/>
            </w:pPr>
            <w:r w:rsidRPr="00E80F49">
              <w:t>6.5D.2.1 Spectrum Emission Mask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E80F49" w:rsidRDefault="008D7125" w:rsidP="008D7125">
            <w:pPr>
              <w:pStyle w:val="TAC"/>
              <w:rPr>
                <w:rFonts w:cs="Arial"/>
              </w:rPr>
            </w:pPr>
            <w:r w:rsidRPr="00E80F49">
              <w:rPr>
                <w:rFonts w:cs="Arial"/>
              </w:rPr>
              <w:t>x</w:t>
            </w:r>
          </w:p>
        </w:tc>
        <w:tc>
          <w:tcPr>
            <w:tcW w:w="4501"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E80F49" w:rsidRDefault="008D7125" w:rsidP="008D7125">
            <w:pPr>
              <w:pStyle w:val="TAC"/>
              <w:jc w:val="left"/>
            </w:pPr>
            <w:r w:rsidRPr="00E80F49">
              <w:t>”38.521-2_TPanalysis_6.2.2_MPR_6.5.2.1_SEM_6.5.2.3_NR_ACLR_</w:t>
            </w:r>
            <w:r w:rsidRPr="002C61AB">
              <w:rPr>
                <w:lang w:eastAsia="zh-TW"/>
              </w:rPr>
              <w:t>v6</w:t>
            </w:r>
            <w:r w:rsidRPr="00E80F49">
              <w:t>.zip”</w:t>
            </w:r>
          </w:p>
        </w:tc>
        <w:tc>
          <w:tcPr>
            <w:tcW w:w="1870"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E80F49" w:rsidRDefault="008D7125" w:rsidP="008D7125">
            <w:pPr>
              <w:pStyle w:val="TAC"/>
              <w:jc w:val="left"/>
              <w:rPr>
                <w:szCs w:val="18"/>
                <w:lang w:eastAsia="zh-TW"/>
              </w:rPr>
            </w:pPr>
            <w:r w:rsidRPr="00E80F49">
              <w:rPr>
                <w:szCs w:val="18"/>
                <w:lang w:eastAsia="zh-TW"/>
              </w:rPr>
              <w:t>RAN5#91-e</w:t>
            </w:r>
          </w:p>
          <w:p w14:paraId="2604BF06" w14:textId="77777777" w:rsidR="008D7125" w:rsidRPr="00E80F49" w:rsidRDefault="008D7125" w:rsidP="008D7125">
            <w:pPr>
              <w:pStyle w:val="TAC"/>
              <w:jc w:val="left"/>
              <w:rPr>
                <w:szCs w:val="18"/>
                <w:lang w:eastAsia="zh-TW"/>
              </w:rPr>
            </w:pPr>
            <w:r w:rsidRPr="00E80F49">
              <w:rPr>
                <w:szCs w:val="18"/>
                <w:lang w:eastAsia="zh-TW"/>
              </w:rPr>
              <w:t>RAN5#92-e</w:t>
            </w:r>
          </w:p>
          <w:p w14:paraId="1F210593" w14:textId="77777777" w:rsidR="008D7125" w:rsidRPr="00E80F49" w:rsidRDefault="008D7125" w:rsidP="008D7125">
            <w:pPr>
              <w:pStyle w:val="TAC"/>
              <w:jc w:val="left"/>
              <w:rPr>
                <w:szCs w:val="18"/>
                <w:lang w:eastAsia="zh-TW"/>
              </w:rPr>
            </w:pPr>
            <w:r w:rsidRPr="00E80F49">
              <w:rPr>
                <w:szCs w:val="18"/>
                <w:lang w:eastAsia="zh-TW"/>
              </w:rPr>
              <w:t>RAN5#94-e</w:t>
            </w:r>
          </w:p>
          <w:p w14:paraId="6E004300" w14:textId="77777777" w:rsidR="008D7125" w:rsidRPr="002C61AB" w:rsidRDefault="008D7125" w:rsidP="008D7125">
            <w:pPr>
              <w:pStyle w:val="TAL"/>
              <w:rPr>
                <w:lang w:eastAsia="zh-TW"/>
              </w:rPr>
            </w:pPr>
            <w:r w:rsidRPr="00E80F49">
              <w:rPr>
                <w:lang w:eastAsia="zh-TW"/>
              </w:rPr>
              <w:t>RAN5#95-e</w:t>
            </w:r>
          </w:p>
          <w:p w14:paraId="5C794890" w14:textId="1B174AB1" w:rsidR="008D7125" w:rsidRPr="00E80F49" w:rsidRDefault="008D7125" w:rsidP="008D7125">
            <w:pPr>
              <w:pStyle w:val="TAC"/>
              <w:jc w:val="left"/>
              <w:rPr>
                <w:szCs w:val="18"/>
              </w:rPr>
            </w:pPr>
            <w:r w:rsidRPr="002C61AB">
              <w:rPr>
                <w:szCs w:val="18"/>
                <w:lang w:eastAsia="zh-TW"/>
              </w:rPr>
              <w:t>RAN5#98</w:t>
            </w:r>
          </w:p>
        </w:tc>
      </w:tr>
      <w:tr w:rsidR="008D7125" w:rsidRPr="00E80F49" w14:paraId="0D83B57E"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E80F49" w:rsidRDefault="008D7125" w:rsidP="008D7125">
            <w:pPr>
              <w:pStyle w:val="TAL"/>
            </w:pPr>
            <w:r w:rsidRPr="00E80F49">
              <w:t>6.5D.2.2 Adjacent channel leakage ratio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E80F49" w:rsidRDefault="008D7125" w:rsidP="008D7125">
            <w:pPr>
              <w:pStyle w:val="TAC"/>
              <w:rPr>
                <w:rFonts w:cs="Arial"/>
              </w:rPr>
            </w:pPr>
            <w:r w:rsidRPr="00E80F49">
              <w:t>x</w:t>
            </w:r>
          </w:p>
        </w:tc>
        <w:tc>
          <w:tcPr>
            <w:tcW w:w="4501"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E80F49" w:rsidRDefault="008D7125" w:rsidP="008D7125">
            <w:pPr>
              <w:pStyle w:val="TAC"/>
              <w:jc w:val="left"/>
            </w:pPr>
            <w:r w:rsidRPr="00E80F49">
              <w:t>”38.521-2_TPanalysis_6.2.2_MPR_6.5.2.1_SEM_6.5.2.3_NR_ACLR_</w:t>
            </w:r>
            <w:r w:rsidRPr="002C61AB">
              <w:rPr>
                <w:lang w:eastAsia="zh-TW"/>
              </w:rPr>
              <w:t>v6</w:t>
            </w:r>
            <w:r w:rsidRPr="00E80F49">
              <w:t>.zip”</w:t>
            </w:r>
          </w:p>
        </w:tc>
        <w:tc>
          <w:tcPr>
            <w:tcW w:w="1870"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E80F49" w:rsidRDefault="008D7125" w:rsidP="008D7125">
            <w:pPr>
              <w:pStyle w:val="TAC"/>
              <w:jc w:val="left"/>
              <w:rPr>
                <w:szCs w:val="18"/>
                <w:lang w:eastAsia="zh-TW"/>
              </w:rPr>
            </w:pPr>
            <w:r w:rsidRPr="00E80F49">
              <w:rPr>
                <w:szCs w:val="18"/>
                <w:lang w:eastAsia="zh-TW"/>
              </w:rPr>
              <w:t>RAN5#91-e</w:t>
            </w:r>
          </w:p>
          <w:p w14:paraId="0DAE48C5" w14:textId="77777777" w:rsidR="008D7125" w:rsidRPr="00E80F49" w:rsidRDefault="008D7125" w:rsidP="008D7125">
            <w:pPr>
              <w:pStyle w:val="TAC"/>
              <w:jc w:val="left"/>
              <w:rPr>
                <w:szCs w:val="18"/>
                <w:lang w:eastAsia="zh-TW"/>
              </w:rPr>
            </w:pPr>
            <w:r w:rsidRPr="00E80F49">
              <w:rPr>
                <w:szCs w:val="18"/>
                <w:lang w:eastAsia="zh-TW"/>
              </w:rPr>
              <w:t>RAN5#92-e</w:t>
            </w:r>
          </w:p>
          <w:p w14:paraId="722A5666" w14:textId="77777777" w:rsidR="008D7125" w:rsidRPr="00E80F49" w:rsidRDefault="008D7125" w:rsidP="008D7125">
            <w:pPr>
              <w:pStyle w:val="TAC"/>
              <w:jc w:val="left"/>
              <w:rPr>
                <w:szCs w:val="18"/>
                <w:lang w:eastAsia="zh-TW"/>
              </w:rPr>
            </w:pPr>
            <w:r w:rsidRPr="00E80F49">
              <w:rPr>
                <w:szCs w:val="18"/>
                <w:lang w:eastAsia="zh-TW"/>
              </w:rPr>
              <w:t>RAN5#94-e</w:t>
            </w:r>
          </w:p>
          <w:p w14:paraId="23EAB7C3" w14:textId="77777777" w:rsidR="008D7125" w:rsidRPr="002C61AB" w:rsidRDefault="008D7125" w:rsidP="008D7125">
            <w:pPr>
              <w:pStyle w:val="TAL"/>
              <w:rPr>
                <w:lang w:eastAsia="zh-TW"/>
              </w:rPr>
            </w:pPr>
            <w:r w:rsidRPr="00E80F49">
              <w:rPr>
                <w:lang w:eastAsia="zh-TW"/>
              </w:rPr>
              <w:t>RAN5#95-e</w:t>
            </w:r>
          </w:p>
          <w:p w14:paraId="37889332" w14:textId="7E986D02" w:rsidR="008D7125" w:rsidRPr="00E80F49" w:rsidRDefault="008D7125" w:rsidP="008D7125">
            <w:pPr>
              <w:pStyle w:val="TAC"/>
              <w:jc w:val="left"/>
              <w:rPr>
                <w:szCs w:val="18"/>
              </w:rPr>
            </w:pPr>
            <w:r w:rsidRPr="002C61AB">
              <w:rPr>
                <w:szCs w:val="18"/>
                <w:lang w:eastAsia="zh-TW"/>
              </w:rPr>
              <w:t>RAN5#98</w:t>
            </w:r>
          </w:p>
        </w:tc>
      </w:tr>
      <w:tr w:rsidR="008D7125" w:rsidRPr="00E80F49" w14:paraId="3D8ECDCA"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E80F49" w:rsidRDefault="008D7125" w:rsidP="008D7125">
            <w:pPr>
              <w:pStyle w:val="TAL"/>
            </w:pPr>
            <w:r w:rsidRPr="00E80F49">
              <w:rPr>
                <w:rFonts w:eastAsia="Malgun Gothic"/>
                <w:lang w:eastAsia="ja-JP"/>
              </w:rPr>
              <w:t>6.5D.3.1 Transmitter Spurious emissions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E80F49" w:rsidRDefault="008D7125" w:rsidP="008D7125">
            <w:pPr>
              <w:pStyle w:val="TAC"/>
            </w:pPr>
            <w:r w:rsidRPr="00E80F49">
              <w:rPr>
                <w:rFonts w:eastAsia="Malgun Gothic"/>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E80F49" w:rsidRDefault="008D7125" w:rsidP="008D7125">
            <w:pPr>
              <w:pStyle w:val="TAC"/>
              <w:jc w:val="left"/>
            </w:pPr>
            <w:r w:rsidRPr="00E80F49">
              <w:t>“38.521-2_TPanalysis_6.5.3_TxSpurious_v3.zip”</w:t>
            </w:r>
          </w:p>
        </w:tc>
        <w:tc>
          <w:tcPr>
            <w:tcW w:w="1870"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603CEDA6"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E80F49" w:rsidRDefault="008D7125" w:rsidP="008D7125">
            <w:pPr>
              <w:pStyle w:val="TAL"/>
            </w:pPr>
            <w:r w:rsidRPr="00E80F49">
              <w:rPr>
                <w:rFonts w:eastAsia="Malgun Gothic"/>
                <w:lang w:eastAsia="ja-JP"/>
              </w:rPr>
              <w:t>6.5D.3.2 Spurious emission band UE co-existence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E80F49" w:rsidRDefault="008D7125" w:rsidP="008D7125">
            <w:pPr>
              <w:pStyle w:val="TAC"/>
            </w:pPr>
            <w:r w:rsidRPr="00E80F49">
              <w:rPr>
                <w:rFonts w:eastAsia="Malgun Gothic"/>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3026A426" w14:textId="5A9F7A43" w:rsidR="008D7125" w:rsidRPr="00E80F49" w:rsidRDefault="008D7125" w:rsidP="008D7125">
            <w:pPr>
              <w:pStyle w:val="TAC"/>
              <w:jc w:val="left"/>
            </w:pPr>
            <w:r w:rsidRPr="00E80F49">
              <w:t xml:space="preserve">“38.521-2_TPanalysis_6.5.3_TxSpurious_v3.zip” </w:t>
            </w:r>
          </w:p>
        </w:tc>
        <w:tc>
          <w:tcPr>
            <w:tcW w:w="1870"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36A8A099"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E80F49" w:rsidRDefault="008D7125" w:rsidP="008D7125">
            <w:pPr>
              <w:pStyle w:val="TAL"/>
            </w:pPr>
            <w:r w:rsidRPr="00E80F49">
              <w:rPr>
                <w:rFonts w:eastAsia="Malgun Gothic"/>
                <w:lang w:eastAsia="ja-JP"/>
              </w:rPr>
              <w:t>6.5D.3.3 Additional spurious emissions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E80F49" w:rsidRDefault="008D7125" w:rsidP="008D7125">
            <w:pPr>
              <w:pStyle w:val="TAC"/>
              <w:rPr>
                <w:rFonts w:eastAsia="Malgun Gothic"/>
                <w:lang w:eastAsia="ja-JP"/>
              </w:rPr>
            </w:pPr>
            <w:r w:rsidRPr="00E80F49">
              <w:rPr>
                <w:rFonts w:eastAsia="Malgun Gothic"/>
                <w:lang w:eastAsia="ja-JP"/>
              </w:rPr>
              <w:t>NS202: 4</w:t>
            </w:r>
          </w:p>
          <w:p w14:paraId="5408A29A" w14:textId="5FBFC92C" w:rsidR="008D7125" w:rsidRPr="00E80F49" w:rsidRDefault="008D7125" w:rsidP="008D7125">
            <w:pPr>
              <w:pStyle w:val="TAC"/>
            </w:pPr>
            <w:r w:rsidRPr="00E80F49">
              <w:rPr>
                <w:rFonts w:eastAsia="Malgun Gothic"/>
                <w:lang w:eastAsia="ja-JP"/>
              </w:rPr>
              <w:t>NS203: 4</w:t>
            </w:r>
          </w:p>
        </w:tc>
        <w:tc>
          <w:tcPr>
            <w:tcW w:w="4501"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E80F49" w:rsidRDefault="008D7125" w:rsidP="008D7125">
            <w:pPr>
              <w:pStyle w:val="TAL"/>
              <w:rPr>
                <w:lang w:eastAsia="en-US"/>
              </w:rPr>
            </w:pPr>
            <w:r w:rsidRPr="00E80F49">
              <w:t>“38.521-2_TPanalysis_6.2.3_AMPR_NS_202.zip”</w:t>
            </w:r>
          </w:p>
          <w:p w14:paraId="6A52C550" w14:textId="10134D4B" w:rsidR="008D7125" w:rsidRPr="00E80F49" w:rsidRDefault="008D7125" w:rsidP="008D7125">
            <w:pPr>
              <w:pStyle w:val="TAC"/>
              <w:jc w:val="left"/>
            </w:pPr>
            <w:r w:rsidRPr="00E80F49">
              <w:t>“38.521-2_TPanalysis_6.2.3_AMPR_NS_203.zip”</w:t>
            </w:r>
          </w:p>
        </w:tc>
        <w:tc>
          <w:tcPr>
            <w:tcW w:w="1870"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2386F2F5"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E80F49" w:rsidRDefault="008D7125" w:rsidP="008D7125">
            <w:pPr>
              <w:pStyle w:val="TAL"/>
            </w:pPr>
            <w:r w:rsidRPr="00E80F49">
              <w:t>6.6 Beam Correspondence</w:t>
            </w:r>
          </w:p>
        </w:tc>
        <w:tc>
          <w:tcPr>
            <w:tcW w:w="1461"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E80F49" w:rsidRDefault="008D7125" w:rsidP="008D7125">
            <w:pPr>
              <w:pStyle w:val="TAC"/>
              <w:rPr>
                <w:rFonts w:cs="Arial"/>
              </w:rPr>
            </w:pPr>
            <w:r w:rsidRPr="00E80F49">
              <w:rPr>
                <w:rFonts w:cs="Arial"/>
              </w:rPr>
              <w:t>6</w:t>
            </w:r>
          </w:p>
        </w:tc>
        <w:tc>
          <w:tcPr>
            <w:tcW w:w="4501"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E80F49" w:rsidRDefault="008D7125" w:rsidP="008D7125">
            <w:pPr>
              <w:pStyle w:val="TAL"/>
            </w:pPr>
            <w:r w:rsidRPr="00E80F49">
              <w:t>“38.521-2_TPanalysis_6.6_Beam_Correspond_v1.zip”</w:t>
            </w:r>
          </w:p>
        </w:tc>
        <w:tc>
          <w:tcPr>
            <w:tcW w:w="1870"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E80F49" w:rsidRDefault="008D7125" w:rsidP="008D7125">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21" w:name="_Toc27418760"/>
      <w:bookmarkStart w:id="222" w:name="_Toc36042414"/>
      <w:bookmarkStart w:id="223" w:name="_Toc43899742"/>
      <w:bookmarkStart w:id="224" w:name="_Toc51767654"/>
      <w:bookmarkStart w:id="225" w:name="_Toc59039985"/>
      <w:bookmarkStart w:id="226" w:name="_Toc68073924"/>
      <w:bookmarkStart w:id="227" w:name="_Toc75371786"/>
      <w:bookmarkStart w:id="228" w:name="_Toc83727854"/>
      <w:bookmarkStart w:id="229" w:name="_Toc100005954"/>
      <w:bookmarkStart w:id="230" w:name="_Toc106703502"/>
      <w:bookmarkStart w:id="231" w:name="_Toc146406498"/>
      <w:r w:rsidRPr="00E80F49">
        <w:t>4.2.</w:t>
      </w:r>
      <w:r w:rsidR="002410C6" w:rsidRPr="00E80F49">
        <w:t>2</w:t>
      </w:r>
      <w:r w:rsidRPr="00E80F49">
        <w:tab/>
      </w:r>
      <w:r w:rsidR="002410C6" w:rsidRPr="00E80F49">
        <w:t>Test point analysis per NS value</w:t>
      </w:r>
      <w:bookmarkEnd w:id="221"/>
      <w:bookmarkEnd w:id="222"/>
      <w:bookmarkEnd w:id="223"/>
      <w:bookmarkEnd w:id="224"/>
      <w:bookmarkEnd w:id="225"/>
      <w:bookmarkEnd w:id="226"/>
      <w:bookmarkEnd w:id="227"/>
      <w:bookmarkEnd w:id="228"/>
      <w:bookmarkEnd w:id="229"/>
      <w:bookmarkEnd w:id="230"/>
      <w:bookmarkEnd w:id="231"/>
    </w:p>
    <w:p w14:paraId="1D2A7E43" w14:textId="77777777" w:rsidR="006301E5" w:rsidRPr="00E80F49" w:rsidRDefault="006301E5" w:rsidP="006301E5">
      <w:pPr>
        <w:pStyle w:val="Heading4"/>
      </w:pPr>
      <w:bookmarkStart w:id="232" w:name="_Toc27418761"/>
      <w:bookmarkStart w:id="233" w:name="_Toc36042415"/>
      <w:bookmarkStart w:id="234" w:name="_Toc43899743"/>
      <w:bookmarkStart w:id="235" w:name="_Toc51767655"/>
      <w:bookmarkStart w:id="236" w:name="_Toc59039986"/>
      <w:bookmarkStart w:id="237" w:name="_Toc68073925"/>
      <w:bookmarkStart w:id="238" w:name="_Toc75371787"/>
      <w:bookmarkStart w:id="239" w:name="_Toc83727855"/>
      <w:bookmarkStart w:id="240" w:name="_Toc100005955"/>
      <w:bookmarkStart w:id="241" w:name="_Toc106703503"/>
      <w:bookmarkStart w:id="242" w:name="_Toc146406499"/>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32"/>
      <w:bookmarkEnd w:id="233"/>
      <w:bookmarkEnd w:id="234"/>
      <w:bookmarkEnd w:id="235"/>
      <w:bookmarkEnd w:id="236"/>
      <w:bookmarkEnd w:id="237"/>
      <w:bookmarkEnd w:id="238"/>
      <w:bookmarkEnd w:id="239"/>
      <w:bookmarkEnd w:id="240"/>
      <w:bookmarkEnd w:id="241"/>
      <w:bookmarkEnd w:id="242"/>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lastRenderedPageBreak/>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7C7AAF0" w14:textId="77777777" w:rsidR="002652CF" w:rsidRDefault="002652CF" w:rsidP="002652CF"/>
    <w:p w14:paraId="31F56E63" w14:textId="77777777" w:rsidR="002652CF" w:rsidRPr="00E80F49" w:rsidRDefault="002652CF" w:rsidP="002652CF">
      <w:pPr>
        <w:pStyle w:val="Heading4"/>
      </w:pPr>
      <w:bookmarkStart w:id="243" w:name="_Toc146406500"/>
      <w:r w:rsidRPr="00E80F49">
        <w:t>4.</w:t>
      </w:r>
      <w:r>
        <w:t>2</w:t>
      </w:r>
      <w:r w:rsidRPr="00E80F49">
        <w:t>.2.2</w:t>
      </w:r>
      <w:r w:rsidRPr="00E80F49">
        <w:tab/>
        <w:t xml:space="preserve">A-MPR </w:t>
      </w:r>
      <w:r>
        <w:t xml:space="preserve">and A-SE FR2 </w:t>
      </w:r>
      <w:r w:rsidRPr="00E80F49">
        <w:t>test cases for CA</w:t>
      </w:r>
      <w:bookmarkEnd w:id="243"/>
    </w:p>
    <w:p w14:paraId="2F98A475" w14:textId="77777777" w:rsidR="002652CF" w:rsidRDefault="002652CF" w:rsidP="002652CF">
      <w:pPr>
        <w:rPr>
          <w:rFonts w:eastAsia="Malgun Gothic"/>
        </w:rPr>
      </w:pPr>
      <w:r w:rsidRPr="00E80F49">
        <w:t>This section contains information on test point selection for test case</w:t>
      </w:r>
      <w:r>
        <w:t>s</w:t>
      </w:r>
      <w:r w:rsidRPr="00E80F49">
        <w:t xml:space="preserve"> 6.2A.3.1</w:t>
      </w:r>
      <w:r>
        <w:t xml:space="preserve">, </w:t>
      </w:r>
      <w:r w:rsidRPr="00E80F49">
        <w:t>6.2A.3.</w:t>
      </w:r>
      <w:r>
        <w:t xml:space="preserve">2, and </w:t>
      </w:r>
      <w:r w:rsidRPr="00E80F49">
        <w:t>6.2A.3.</w:t>
      </w:r>
      <w:r>
        <w:t>3</w:t>
      </w:r>
      <w:r w:rsidRPr="00E80F49">
        <w:t xml:space="preserve"> in [</w:t>
      </w:r>
      <w:r>
        <w:t>3</w:t>
      </w:r>
      <w:r w:rsidRPr="00E80F49">
        <w:t xml:space="preserve">], </w:t>
      </w:r>
      <w:r w:rsidRPr="00E80F49">
        <w:rPr>
          <w:rFonts w:eastAsia="Malgun Gothic"/>
        </w:rPr>
        <w:t>UE additional maximum output power reduction for CA</w:t>
      </w:r>
      <w:r>
        <w:rPr>
          <w:rFonts w:eastAsia="Malgun Gothic"/>
        </w:rPr>
        <w:t xml:space="preserve"> </w:t>
      </w:r>
      <w:r w:rsidRPr="00E80F49">
        <w:t>as well as the related spectrum emissions test case 6.5</w:t>
      </w:r>
      <w:r>
        <w:t>A</w:t>
      </w:r>
      <w:r w:rsidRPr="00E80F49">
        <w:t>.3.3</w:t>
      </w:r>
      <w:r>
        <w:t xml:space="preserve">.1, </w:t>
      </w:r>
      <w:r w:rsidRPr="00E80F49">
        <w:t>6.5</w:t>
      </w:r>
      <w:r>
        <w:t>A</w:t>
      </w:r>
      <w:r w:rsidRPr="00E80F49">
        <w:t>.3.3</w:t>
      </w:r>
      <w:r>
        <w:t xml:space="preserve">.2, and </w:t>
      </w:r>
      <w:r w:rsidRPr="00E80F49">
        <w:t>6.5</w:t>
      </w:r>
      <w:r>
        <w:t>A</w:t>
      </w:r>
      <w:r w:rsidRPr="00E80F49">
        <w:t>.3.3</w:t>
      </w:r>
      <w:r>
        <w:t>.3</w:t>
      </w:r>
      <w:r w:rsidRPr="00E80F49">
        <w:t xml:space="preserve"> in [3] Additional Spurious emission (A-SE)</w:t>
      </w:r>
      <w:r>
        <w:t xml:space="preserve"> for CA</w:t>
      </w:r>
      <w:r w:rsidRPr="00E80F49">
        <w:rPr>
          <w:rFonts w:eastAsia="Malgun Gothic"/>
        </w:rPr>
        <w:t>.</w:t>
      </w:r>
    </w:p>
    <w:p w14:paraId="0DE9E3D7" w14:textId="77777777" w:rsidR="002652CF" w:rsidRDefault="002652CF" w:rsidP="002652CF">
      <w:r w:rsidRPr="00E80F49">
        <w:t xml:space="preserve">Selection of test points should include some possible worst combinations based on the A-MPR and spectrum emissions characteristics specified for each </w:t>
      </w:r>
      <w:r>
        <w:t>CA_</w:t>
      </w:r>
      <w:r w:rsidRPr="00E80F49">
        <w:t>NS value. The number of test points should be realistic.</w:t>
      </w:r>
    </w:p>
    <w:p w14:paraId="60D65F95" w14:textId="77777777" w:rsidR="002652CF" w:rsidRPr="00E80F49" w:rsidRDefault="002652CF" w:rsidP="002652CF">
      <w:r w:rsidRPr="00E80F49">
        <w:t>Since A-MPR is defined by RAN4 together with A-Spurious requirements, a combined analysis is required. In general, the following non-compliant UE behaviours need to be checked:</w:t>
      </w:r>
    </w:p>
    <w:p w14:paraId="1B1DC4FA" w14:textId="77777777" w:rsidR="002652CF" w:rsidRPr="00E80F49" w:rsidRDefault="002652CF" w:rsidP="002652CF">
      <w:pPr>
        <w:pStyle w:val="B1"/>
      </w:pPr>
      <w:r w:rsidRPr="00E80F49">
        <w:t>a) UE apply too much A-MPR (more than RAN4 allow)</w:t>
      </w:r>
    </w:p>
    <w:p w14:paraId="601A693C" w14:textId="77777777" w:rsidR="002652CF" w:rsidRPr="00E80F49" w:rsidRDefault="002652CF" w:rsidP="002652CF">
      <w:pPr>
        <w:pStyle w:val="B1"/>
      </w:pPr>
      <w:r w:rsidRPr="00E80F49">
        <w:t>b) UE apply to little A-MPR (causing too much spectrum emissions)</w:t>
      </w:r>
    </w:p>
    <w:p w14:paraId="70440866" w14:textId="77777777" w:rsidR="002652CF" w:rsidRPr="00E80F49" w:rsidRDefault="002652CF" w:rsidP="002652CF">
      <w:r w:rsidRPr="00E80F49">
        <w:t>Case A can be verified in A-MPR test case</w:t>
      </w:r>
    </w:p>
    <w:p w14:paraId="7D031694" w14:textId="77777777" w:rsidR="002652CF" w:rsidRPr="00E80F49" w:rsidRDefault="002652CF" w:rsidP="002652CF">
      <w:r w:rsidRPr="00E80F49">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E80F49" w:rsidRDefault="002652CF" w:rsidP="002652CF">
      <w:pPr>
        <w:pStyle w:val="NO"/>
      </w:pPr>
      <w:r w:rsidRPr="00E80F49">
        <w:t>Note: Even if there are identical test points in the MPR test case the A-MPR test case is still needed to verify UE output power when NS-value is signalled.</w:t>
      </w:r>
    </w:p>
    <w:p w14:paraId="09099291" w14:textId="77777777" w:rsidR="002652CF" w:rsidRPr="00E80F49" w:rsidRDefault="002652CF" w:rsidP="002652CF">
      <w:pPr>
        <w:pStyle w:val="TH"/>
        <w:rPr>
          <w:lang w:eastAsia="x-none"/>
        </w:rPr>
      </w:pPr>
      <w:r w:rsidRPr="00E80F49">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E80F49"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E80F49" w:rsidRDefault="002652CF" w:rsidP="00207EE4">
            <w:pPr>
              <w:pStyle w:val="TAH"/>
            </w:pPr>
            <w:r w:rsidRPr="00E80F49">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E80F49" w:rsidRDefault="002652CF" w:rsidP="00207EE4">
            <w:pPr>
              <w:pStyle w:val="TAH"/>
            </w:pPr>
            <w:r w:rsidRPr="00E80F49">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E80F49" w:rsidRDefault="002652CF" w:rsidP="00207EE4">
            <w:pPr>
              <w:pStyle w:val="TAH"/>
            </w:pPr>
            <w:r w:rsidRPr="00E80F49">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E80F49" w:rsidRDefault="002652CF" w:rsidP="00207EE4">
            <w:pPr>
              <w:pStyle w:val="TAH"/>
            </w:pPr>
            <w:r w:rsidRPr="00E80F49">
              <w:t>Comments</w:t>
            </w:r>
          </w:p>
        </w:tc>
      </w:tr>
      <w:tr w:rsidR="002652CF" w:rsidRPr="00E80F49"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77777777" w:rsidR="002652CF" w:rsidRPr="00E80F49" w:rsidRDefault="002652CF" w:rsidP="00207EE4">
            <w:pPr>
              <w:pStyle w:val="TAC"/>
            </w:pPr>
            <w:r>
              <w:t xml:space="preserve">CA_ </w:t>
            </w:r>
            <w:r w:rsidRPr="00E80F49">
              <w:t>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Default="002652CF" w:rsidP="00207EE4">
            <w:pPr>
              <w:pStyle w:val="TAC"/>
            </w:pPr>
            <w:r w:rsidRPr="00E80F49">
              <w:t>6.2</w:t>
            </w:r>
            <w:r>
              <w:t>A</w:t>
            </w:r>
            <w:r w:rsidRPr="00E80F49">
              <w:t>.3</w:t>
            </w:r>
            <w:r>
              <w:t>.1</w:t>
            </w:r>
            <w:r w:rsidRPr="00E80F49">
              <w:t xml:space="preserve">: </w:t>
            </w:r>
            <w:r>
              <w:t>4</w:t>
            </w:r>
          </w:p>
          <w:p w14:paraId="1BC4BDEB" w14:textId="77777777" w:rsidR="002652CF" w:rsidRPr="00E80F49" w:rsidRDefault="002652CF" w:rsidP="00207EE4">
            <w:pPr>
              <w:pStyle w:val="TAC"/>
            </w:pPr>
            <w:r w:rsidRPr="00E80F49">
              <w:t>6.2</w:t>
            </w:r>
            <w:r>
              <w:t>A</w:t>
            </w:r>
            <w:r w:rsidRPr="00E80F49">
              <w:t>.3</w:t>
            </w:r>
            <w:r>
              <w:t>.2</w:t>
            </w:r>
            <w:r w:rsidRPr="00E80F49">
              <w:t xml:space="preserve">: </w:t>
            </w:r>
            <w:r>
              <w:t>4</w:t>
            </w:r>
          </w:p>
          <w:p w14:paraId="65B6AE38" w14:textId="77777777" w:rsidR="002652CF" w:rsidRPr="00E80F49" w:rsidRDefault="002652CF" w:rsidP="00207EE4">
            <w:pPr>
              <w:pStyle w:val="TAC"/>
            </w:pPr>
            <w:r w:rsidRPr="00E80F49">
              <w:t>6.2</w:t>
            </w:r>
            <w:r>
              <w:t>A</w:t>
            </w:r>
            <w:r w:rsidRPr="00E80F49">
              <w:t>.3</w:t>
            </w:r>
            <w:r>
              <w:t>.3</w:t>
            </w:r>
            <w:r w:rsidRPr="00E80F49">
              <w:t xml:space="preserve">: </w:t>
            </w:r>
            <w:r>
              <w:t>4</w:t>
            </w:r>
          </w:p>
          <w:p w14:paraId="2C468FFC" w14:textId="77777777" w:rsidR="002652CF" w:rsidRDefault="002652CF" w:rsidP="00207EE4">
            <w:pPr>
              <w:pStyle w:val="TAC"/>
            </w:pPr>
            <w:r w:rsidRPr="00E80F49">
              <w:t>6.5</w:t>
            </w:r>
            <w:r>
              <w:t>A</w:t>
            </w:r>
            <w:r w:rsidRPr="00E80F49">
              <w:t>.3.3</w:t>
            </w:r>
            <w:r>
              <w:t>.1</w:t>
            </w:r>
            <w:r w:rsidRPr="00E80F49">
              <w:t>:</w:t>
            </w:r>
            <w:r>
              <w:t>4</w:t>
            </w:r>
          </w:p>
          <w:p w14:paraId="2A0E70C5" w14:textId="77777777" w:rsidR="002652CF" w:rsidRDefault="002652CF" w:rsidP="00207EE4">
            <w:pPr>
              <w:pStyle w:val="TAC"/>
            </w:pPr>
            <w:r w:rsidRPr="00E80F49">
              <w:t>6.5</w:t>
            </w:r>
            <w:r>
              <w:t>A</w:t>
            </w:r>
            <w:r w:rsidRPr="00E80F49">
              <w:t>.3.3</w:t>
            </w:r>
            <w:r>
              <w:t>.2</w:t>
            </w:r>
            <w:r w:rsidRPr="00E80F49">
              <w:t>:</w:t>
            </w:r>
            <w:r>
              <w:t>4</w:t>
            </w:r>
          </w:p>
          <w:p w14:paraId="0708EE37" w14:textId="77777777" w:rsidR="002652CF" w:rsidRPr="00E80F49" w:rsidRDefault="002652CF" w:rsidP="00207EE4">
            <w:pPr>
              <w:pStyle w:val="TAC"/>
            </w:pPr>
            <w:r w:rsidRPr="00E80F49">
              <w:t>6.5</w:t>
            </w:r>
            <w:r>
              <w:t>A</w:t>
            </w:r>
            <w:r w:rsidRPr="00E80F49">
              <w:t>.3.3</w:t>
            </w:r>
            <w:r>
              <w:t>.2</w:t>
            </w:r>
            <w:r w:rsidRPr="00E80F49">
              <w:t>:</w:t>
            </w:r>
            <w:r>
              <w:t>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77777777" w:rsidR="002652CF" w:rsidRPr="00E80F49" w:rsidRDefault="002652CF" w:rsidP="00207EE4">
            <w:pPr>
              <w:pStyle w:val="TAL"/>
            </w:pPr>
            <w:r w:rsidRPr="00E80F49">
              <w:t>“38.521-2_TPanalysis_6.2.3_AMPR_</w:t>
            </w:r>
            <w:r>
              <w:t>CA_</w:t>
            </w:r>
            <w:r w:rsidRPr="00E80F49">
              <w:t>NS_202.zip”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77777777" w:rsidR="002652CF" w:rsidRPr="00E80F49" w:rsidRDefault="002652CF" w:rsidP="00207EE4">
            <w:pPr>
              <w:pStyle w:val="TAL"/>
              <w:rPr>
                <w:rFonts w:cs="Arial"/>
                <w:lang w:eastAsia="ko-KR"/>
              </w:rPr>
            </w:pPr>
            <w:r w:rsidRPr="00E80F49">
              <w:rPr>
                <w:rFonts w:cs="Arial"/>
                <w:lang w:eastAsia="ko-KR"/>
              </w:rPr>
              <w:t>RAN5#9</w:t>
            </w:r>
            <w:r>
              <w:rPr>
                <w:rFonts w:cs="Arial"/>
                <w:lang w:eastAsia="ko-KR"/>
              </w:rPr>
              <w:t>9</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44" w:name="_Toc59039987"/>
      <w:bookmarkStart w:id="245" w:name="_Toc68073926"/>
      <w:bookmarkStart w:id="246" w:name="_Toc75371788"/>
      <w:bookmarkStart w:id="247" w:name="_Toc83727856"/>
      <w:bookmarkStart w:id="248" w:name="_Toc100005956"/>
      <w:bookmarkStart w:id="249" w:name="_Toc106703504"/>
      <w:bookmarkStart w:id="250" w:name="_Toc146406501"/>
      <w:r w:rsidRPr="00E80F49">
        <w:t>4.2.3</w:t>
      </w:r>
      <w:r w:rsidRPr="00E80F49">
        <w:tab/>
        <w:t>Test point analysis per NR CA configuration</w:t>
      </w:r>
      <w:bookmarkEnd w:id="244"/>
      <w:bookmarkEnd w:id="245"/>
      <w:bookmarkEnd w:id="246"/>
      <w:bookmarkEnd w:id="247"/>
      <w:bookmarkEnd w:id="248"/>
      <w:bookmarkEnd w:id="249"/>
      <w:bookmarkEnd w:id="250"/>
    </w:p>
    <w:p w14:paraId="7E347543" w14:textId="77777777" w:rsidR="002410C6" w:rsidRPr="00E80F49" w:rsidRDefault="002410C6" w:rsidP="002410C6">
      <w:pPr>
        <w:pStyle w:val="Heading4"/>
      </w:pPr>
      <w:bookmarkStart w:id="251" w:name="_Toc59039988"/>
      <w:bookmarkStart w:id="252" w:name="_Toc68073927"/>
      <w:bookmarkStart w:id="253" w:name="_Toc75371789"/>
      <w:bookmarkStart w:id="254" w:name="_Toc83727857"/>
      <w:bookmarkStart w:id="255" w:name="_Toc100005957"/>
      <w:bookmarkStart w:id="256" w:name="_Toc106703505"/>
      <w:bookmarkStart w:id="257" w:name="_Toc146406502"/>
      <w:r w:rsidRPr="00E80F49">
        <w:t>4.2.3.1</w:t>
      </w:r>
      <w:r w:rsidRPr="00E80F49">
        <w:tab/>
        <w:t>Reference Sensitivity test cases for FR2 NR CA</w:t>
      </w:r>
      <w:bookmarkEnd w:id="251"/>
      <w:bookmarkEnd w:id="252"/>
      <w:bookmarkEnd w:id="253"/>
      <w:bookmarkEnd w:id="254"/>
      <w:bookmarkEnd w:id="255"/>
      <w:bookmarkEnd w:id="256"/>
      <w:bookmarkEnd w:id="257"/>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58" w:name="_Toc27418762"/>
      <w:bookmarkStart w:id="259" w:name="_Toc36042416"/>
      <w:bookmarkStart w:id="260" w:name="_Toc43899744"/>
      <w:bookmarkStart w:id="261" w:name="_Toc51767656"/>
      <w:bookmarkStart w:id="262" w:name="_Toc59039989"/>
      <w:bookmarkStart w:id="263" w:name="_Toc68073928"/>
      <w:bookmarkStart w:id="264" w:name="_Toc75371790"/>
      <w:bookmarkStart w:id="265" w:name="_Toc83727858"/>
      <w:bookmarkStart w:id="266" w:name="_Toc100005958"/>
      <w:bookmarkStart w:id="267" w:name="_Toc106703506"/>
      <w:bookmarkStart w:id="268" w:name="_Toc146406503"/>
      <w:r w:rsidRPr="00E80F49">
        <w:lastRenderedPageBreak/>
        <w:t>4.3</w:t>
      </w:r>
      <w:r w:rsidRPr="00E80F49">
        <w:tab/>
      </w:r>
      <w:r w:rsidR="002410C6" w:rsidRPr="00E80F49">
        <w:t>Test point analysis for test cases in TS 38.521-3</w:t>
      </w:r>
      <w:bookmarkEnd w:id="258"/>
      <w:bookmarkEnd w:id="259"/>
      <w:bookmarkEnd w:id="260"/>
      <w:bookmarkEnd w:id="261"/>
      <w:bookmarkEnd w:id="262"/>
      <w:bookmarkEnd w:id="263"/>
      <w:bookmarkEnd w:id="264"/>
      <w:bookmarkEnd w:id="265"/>
      <w:bookmarkEnd w:id="266"/>
      <w:bookmarkEnd w:id="267"/>
      <w:bookmarkEnd w:id="268"/>
    </w:p>
    <w:p w14:paraId="4F579BEF" w14:textId="77777777" w:rsidR="002410C6" w:rsidRPr="00E80F49" w:rsidRDefault="002410C6" w:rsidP="002410C6">
      <w:pPr>
        <w:pStyle w:val="Heading3"/>
      </w:pPr>
      <w:bookmarkStart w:id="269" w:name="_Toc59039990"/>
      <w:bookmarkStart w:id="270" w:name="_Toc68073929"/>
      <w:bookmarkStart w:id="271" w:name="_Toc75371791"/>
      <w:bookmarkStart w:id="272" w:name="_Toc83727859"/>
      <w:bookmarkStart w:id="273" w:name="_Toc100005959"/>
      <w:bookmarkStart w:id="274" w:name="_Toc106703507"/>
      <w:bookmarkStart w:id="275" w:name="_Toc146406504"/>
      <w:r w:rsidRPr="00E80F49">
        <w:t>4.3.1</w:t>
      </w:r>
      <w:r w:rsidRPr="00E80F49">
        <w:tab/>
        <w:t>Test point analysis per test case</w:t>
      </w:r>
      <w:bookmarkEnd w:id="269"/>
      <w:bookmarkEnd w:id="270"/>
      <w:bookmarkEnd w:id="271"/>
      <w:bookmarkEnd w:id="272"/>
      <w:bookmarkEnd w:id="273"/>
      <w:bookmarkEnd w:id="274"/>
      <w:bookmarkEnd w:id="275"/>
    </w:p>
    <w:p w14:paraId="6F060ABF" w14:textId="77777777" w:rsidR="002410C6" w:rsidRPr="00E80F49" w:rsidRDefault="002410C6" w:rsidP="002410C6">
      <w:pPr>
        <w:pStyle w:val="Heading4"/>
      </w:pPr>
      <w:bookmarkStart w:id="276" w:name="_Toc59039991"/>
      <w:bookmarkStart w:id="277" w:name="_Toc68073930"/>
      <w:bookmarkStart w:id="278" w:name="_Toc75371792"/>
      <w:bookmarkStart w:id="279" w:name="_Toc83727860"/>
      <w:bookmarkStart w:id="280" w:name="_Toc100005960"/>
      <w:bookmarkStart w:id="281" w:name="_Toc106703508"/>
      <w:bookmarkStart w:id="282" w:name="_Toc146406505"/>
      <w:r w:rsidRPr="00E80F49">
        <w:t>4.3.1.1</w:t>
      </w:r>
      <w:r w:rsidRPr="00E80F49">
        <w:tab/>
        <w:t>EN-DC test cases</w:t>
      </w:r>
      <w:bookmarkEnd w:id="276"/>
      <w:bookmarkEnd w:id="277"/>
      <w:bookmarkEnd w:id="278"/>
      <w:bookmarkEnd w:id="279"/>
      <w:bookmarkEnd w:id="280"/>
      <w:bookmarkEnd w:id="281"/>
      <w:bookmarkEnd w:id="282"/>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0CEF9A6C" w:rsidR="002410C6" w:rsidRPr="00E80F49" w:rsidRDefault="002410C6" w:rsidP="006E661B">
            <w:pPr>
              <w:pStyle w:val="TAL"/>
            </w:pPr>
            <w:r w:rsidRPr="00E80F49">
              <w:t>“38.521-3_TPanalysis_6.2B.1.1</w:t>
            </w:r>
            <w:r w:rsidR="00D44BD4">
              <w:t>_</w:t>
            </w:r>
            <w:r w:rsidRPr="00E80F49">
              <w:t>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275E4136" w:rsidR="002410C6" w:rsidRPr="00E80F49" w:rsidRDefault="002410C6" w:rsidP="006E661B">
            <w:pPr>
              <w:keepNext/>
              <w:keepLines/>
              <w:spacing w:after="0"/>
              <w:rPr>
                <w:rFonts w:ascii="Arial" w:hAnsi="Arial"/>
                <w:sz w:val="18"/>
              </w:rPr>
            </w:pPr>
            <w:r w:rsidRPr="00E80F49">
              <w:rPr>
                <w:rFonts w:ascii="Arial" w:hAnsi="Arial"/>
                <w:sz w:val="18"/>
              </w:rPr>
              <w:t>“38.521-3_TPanalysis_6.2B.1.3</w:t>
            </w:r>
            <w:r w:rsidR="00D44BD4">
              <w:rPr>
                <w:rFonts w:ascii="Arial" w:hAnsi="Arial"/>
                <w:sz w:val="18"/>
              </w:rPr>
              <w:t>_</w:t>
            </w:r>
            <w:r w:rsidRPr="00E80F49">
              <w:rPr>
                <w:rFonts w:ascii="Arial" w:hAnsi="Arial"/>
                <w:sz w:val="18"/>
              </w:rPr>
              <w:t>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83" w:name="_Toc27476000"/>
            <w:bookmarkStart w:id="284" w:name="_Toc29495462"/>
            <w:bookmarkStart w:id="285" w:name="_Toc36116512"/>
            <w:bookmarkStart w:id="286" w:name="_Toc36118561"/>
            <w:bookmarkStart w:id="287" w:name="_Toc36560676"/>
            <w:r w:rsidRPr="00E80F49">
              <w:t>7.6B.2.1</w:t>
            </w:r>
            <w:r w:rsidRPr="00E80F49">
              <w:rPr>
                <w:lang w:eastAsia="zh-CN"/>
              </w:rPr>
              <w:t xml:space="preserve"> </w:t>
            </w:r>
            <w:r w:rsidRPr="00E80F49">
              <w:t>Inband blocking for intra-band contiguous EN-DC in FR1 (2 CCs)</w:t>
            </w:r>
            <w:bookmarkEnd w:id="283"/>
            <w:bookmarkEnd w:id="284"/>
            <w:bookmarkEnd w:id="285"/>
            <w:bookmarkEnd w:id="286"/>
            <w:bookmarkEnd w:id="287"/>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88" w:name="_Toc27476002"/>
            <w:bookmarkStart w:id="289" w:name="_Toc29495463"/>
            <w:bookmarkStart w:id="290" w:name="_Toc36116513"/>
            <w:bookmarkStart w:id="291" w:name="_Toc36118562"/>
            <w:bookmarkStart w:id="292" w:name="_Toc36560677"/>
            <w:r w:rsidRPr="00E80F49">
              <w:t>7.6B.2.2</w:t>
            </w:r>
            <w:r w:rsidRPr="00E80F49">
              <w:rPr>
                <w:lang w:eastAsia="zh-CN"/>
              </w:rPr>
              <w:t xml:space="preserve"> </w:t>
            </w:r>
            <w:r w:rsidRPr="00E80F49">
              <w:t>Inband blocking for intra-band non-contiguous EN-DC in FR1 (2 CCs)</w:t>
            </w:r>
            <w:bookmarkEnd w:id="288"/>
            <w:bookmarkEnd w:id="289"/>
            <w:bookmarkEnd w:id="290"/>
            <w:bookmarkEnd w:id="291"/>
            <w:bookmarkEnd w:id="292"/>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93" w:name="_Toc27476004"/>
            <w:bookmarkStart w:id="294" w:name="_Toc29495464"/>
            <w:bookmarkStart w:id="295" w:name="_Toc36116514"/>
            <w:bookmarkStart w:id="296" w:name="_Toc36118563"/>
            <w:bookmarkStart w:id="297" w:name="_Toc36560678"/>
            <w:r w:rsidRPr="00E80F49">
              <w:t>7.6B.2.3</w:t>
            </w:r>
            <w:r w:rsidRPr="00E80F49">
              <w:rPr>
                <w:lang w:eastAsia="zh-CN"/>
              </w:rPr>
              <w:t xml:space="preserve"> </w:t>
            </w:r>
            <w:r w:rsidRPr="00E80F49">
              <w:t>Inband blocking for inter-band EN-DC within FR1 (2 CCs)</w:t>
            </w:r>
            <w:bookmarkEnd w:id="293"/>
            <w:bookmarkEnd w:id="294"/>
            <w:bookmarkEnd w:id="295"/>
            <w:bookmarkEnd w:id="296"/>
            <w:bookmarkEnd w:id="297"/>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98" w:name="_Toc27476025"/>
            <w:bookmarkStart w:id="299" w:name="_Toc29495484"/>
            <w:bookmarkStart w:id="300" w:name="_Toc36116535"/>
            <w:bookmarkStart w:id="301" w:name="_Toc36118584"/>
            <w:bookmarkStart w:id="302" w:name="_Toc36560699"/>
            <w:r w:rsidRPr="00E80F49">
              <w:t>7.6B.3.1</w:t>
            </w:r>
            <w:r w:rsidRPr="00E80F49">
              <w:rPr>
                <w:lang w:eastAsia="zh-CN"/>
              </w:rPr>
              <w:t xml:space="preserve"> </w:t>
            </w:r>
            <w:r w:rsidRPr="00E80F49">
              <w:t>Out-of-band blocking for intra-band contiguous EN-DC in FR1 (2 CCs)</w:t>
            </w:r>
            <w:bookmarkEnd w:id="298"/>
            <w:bookmarkEnd w:id="299"/>
            <w:bookmarkEnd w:id="300"/>
            <w:bookmarkEnd w:id="301"/>
            <w:bookmarkEnd w:id="302"/>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303" w:name="_Toc27476027"/>
            <w:bookmarkStart w:id="304" w:name="_Toc29495485"/>
            <w:bookmarkStart w:id="305" w:name="_Toc36116536"/>
            <w:bookmarkStart w:id="306" w:name="_Toc36118585"/>
            <w:bookmarkStart w:id="307" w:name="_Toc36560700"/>
            <w:r w:rsidRPr="00E80F49">
              <w:t>7.6B.3.2</w:t>
            </w:r>
            <w:r w:rsidRPr="00E80F49">
              <w:rPr>
                <w:lang w:eastAsia="zh-CN"/>
              </w:rPr>
              <w:t xml:space="preserve"> </w:t>
            </w:r>
            <w:r w:rsidRPr="00E80F49">
              <w:t>Out-of-band blocking for intra-band non-contiguous EN-DC in FR1 (2 CCs)</w:t>
            </w:r>
            <w:bookmarkEnd w:id="303"/>
            <w:bookmarkEnd w:id="304"/>
            <w:bookmarkEnd w:id="305"/>
            <w:bookmarkEnd w:id="306"/>
            <w:bookmarkEnd w:id="307"/>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08" w:name="_Toc27476029"/>
            <w:bookmarkStart w:id="309" w:name="_Toc29495486"/>
            <w:bookmarkStart w:id="310" w:name="_Toc36116537"/>
            <w:bookmarkStart w:id="311" w:name="_Toc36118586"/>
            <w:bookmarkStart w:id="312" w:name="_Toc36560701"/>
            <w:r w:rsidRPr="00E80F49">
              <w:t>7.6B.3.3</w:t>
            </w:r>
            <w:r w:rsidRPr="00E80F49">
              <w:rPr>
                <w:lang w:eastAsia="zh-CN"/>
              </w:rPr>
              <w:t xml:space="preserve"> </w:t>
            </w:r>
            <w:r w:rsidRPr="00E80F49">
              <w:t>Out-of-band blocking for inter-band EN-DC within FR1 (2 CCs)</w:t>
            </w:r>
            <w:bookmarkEnd w:id="308"/>
            <w:bookmarkEnd w:id="309"/>
            <w:bookmarkEnd w:id="310"/>
            <w:bookmarkEnd w:id="311"/>
            <w:bookmarkEnd w:id="312"/>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13" w:name="_Toc27476039"/>
            <w:bookmarkStart w:id="314" w:name="_Toc29495495"/>
            <w:bookmarkStart w:id="315" w:name="_Toc36116546"/>
            <w:bookmarkStart w:id="316" w:name="_Toc36118595"/>
            <w:bookmarkStart w:id="317" w:name="_Toc36560710"/>
            <w:r w:rsidRPr="00E80F49">
              <w:t>7.6B.4.1</w:t>
            </w:r>
            <w:r w:rsidRPr="00E80F49">
              <w:rPr>
                <w:lang w:eastAsia="zh-CN"/>
              </w:rPr>
              <w:t xml:space="preserve"> </w:t>
            </w:r>
            <w:r w:rsidRPr="00E80F49">
              <w:t>Narrow band blocking for intra-band contiguous EN-DC in FR1 (2 CCs)</w:t>
            </w:r>
            <w:bookmarkEnd w:id="313"/>
            <w:bookmarkEnd w:id="314"/>
            <w:bookmarkEnd w:id="315"/>
            <w:bookmarkEnd w:id="316"/>
            <w:bookmarkEnd w:id="317"/>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18" w:name="_Toc27476041"/>
            <w:bookmarkStart w:id="319" w:name="_Toc29495496"/>
            <w:bookmarkStart w:id="320" w:name="_Toc36116547"/>
            <w:bookmarkStart w:id="321" w:name="_Toc36118596"/>
            <w:bookmarkStart w:id="322" w:name="_Toc36560711"/>
            <w:r w:rsidRPr="00E80F49">
              <w:t>7.6B.4.2</w:t>
            </w:r>
            <w:r w:rsidRPr="00E80F49">
              <w:rPr>
                <w:lang w:eastAsia="zh-CN"/>
              </w:rPr>
              <w:t xml:space="preserve"> </w:t>
            </w:r>
            <w:r w:rsidRPr="00E80F49">
              <w:t>Narrow band blocking for intra-band non-contiguous EN-DC in FR1 (2 CCs)</w:t>
            </w:r>
            <w:bookmarkEnd w:id="318"/>
            <w:bookmarkEnd w:id="319"/>
            <w:bookmarkEnd w:id="320"/>
            <w:bookmarkEnd w:id="321"/>
            <w:bookmarkEnd w:id="322"/>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23" w:name="_Toc27476043"/>
            <w:bookmarkStart w:id="324" w:name="_Toc29495497"/>
            <w:bookmarkStart w:id="325" w:name="_Toc36116548"/>
            <w:bookmarkStart w:id="326" w:name="_Toc36118597"/>
            <w:bookmarkStart w:id="327" w:name="_Toc36560712"/>
            <w:r w:rsidRPr="00E80F49">
              <w:t>7.6B.4.3</w:t>
            </w:r>
            <w:r w:rsidRPr="00E80F49">
              <w:rPr>
                <w:lang w:eastAsia="zh-CN"/>
              </w:rPr>
              <w:t xml:space="preserve"> </w:t>
            </w:r>
            <w:r w:rsidRPr="00E80F49">
              <w:t>Narrow band blocking for inter-band EN-DC within FR1 (2 CCs)</w:t>
            </w:r>
            <w:bookmarkEnd w:id="323"/>
            <w:bookmarkEnd w:id="324"/>
            <w:bookmarkEnd w:id="325"/>
            <w:bookmarkEnd w:id="326"/>
            <w:bookmarkEnd w:id="327"/>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28" w:name="_Toc27476062"/>
            <w:bookmarkStart w:id="329" w:name="_Toc29495513"/>
            <w:bookmarkStart w:id="330" w:name="_Toc36116564"/>
            <w:bookmarkStart w:id="331" w:name="_Toc36118613"/>
            <w:bookmarkStart w:id="332" w:name="_Toc36560728"/>
            <w:r w:rsidRPr="00E80F49">
              <w:t>7.7B.1</w:t>
            </w:r>
            <w:r w:rsidRPr="00E80F49">
              <w:rPr>
                <w:lang w:eastAsia="zh-CN"/>
              </w:rPr>
              <w:t xml:space="preserve"> </w:t>
            </w:r>
            <w:r w:rsidRPr="00E80F49">
              <w:t>Spurious Response for intra-band contiguous EN-DC in FR1 (2 CCs)</w:t>
            </w:r>
            <w:bookmarkEnd w:id="328"/>
            <w:bookmarkEnd w:id="329"/>
            <w:bookmarkEnd w:id="330"/>
            <w:bookmarkEnd w:id="331"/>
            <w:bookmarkEnd w:id="332"/>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33" w:name="_Toc27476064"/>
            <w:bookmarkStart w:id="334" w:name="_Toc29495514"/>
            <w:bookmarkStart w:id="335" w:name="_Toc36116565"/>
            <w:bookmarkStart w:id="336" w:name="_Toc36118614"/>
            <w:bookmarkStart w:id="337"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33"/>
            <w:bookmarkEnd w:id="334"/>
            <w:bookmarkEnd w:id="335"/>
            <w:bookmarkEnd w:id="336"/>
            <w:bookmarkEnd w:id="337"/>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38" w:name="_Toc27476066"/>
            <w:bookmarkStart w:id="339" w:name="_Toc29495515"/>
            <w:bookmarkStart w:id="340" w:name="_Toc36116566"/>
            <w:bookmarkStart w:id="341" w:name="_Toc36118615"/>
            <w:bookmarkStart w:id="342" w:name="_Toc36560730"/>
            <w:r w:rsidRPr="00E80F49">
              <w:t>7.7B.3</w:t>
            </w:r>
            <w:r w:rsidRPr="00E80F49">
              <w:rPr>
                <w:lang w:eastAsia="zh-CN"/>
              </w:rPr>
              <w:t xml:space="preserve"> </w:t>
            </w:r>
            <w:r w:rsidRPr="00E80F49">
              <w:t>Spurious Response for inter-band EN-DC within FR1 (2 CCs)</w:t>
            </w:r>
            <w:bookmarkEnd w:id="338"/>
            <w:bookmarkEnd w:id="339"/>
            <w:bookmarkEnd w:id="340"/>
            <w:bookmarkEnd w:id="341"/>
            <w:bookmarkEnd w:id="342"/>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43" w:name="_Toc100005961"/>
      <w:bookmarkStart w:id="344" w:name="_Toc106703509"/>
      <w:bookmarkStart w:id="345" w:name="_Toc146406506"/>
      <w:r w:rsidRPr="00E80F49">
        <w:t>4.3.1.2</w:t>
      </w:r>
      <w:r w:rsidRPr="00E80F49">
        <w:tab/>
        <w:t>V2X test cases</w:t>
      </w:r>
      <w:bookmarkEnd w:id="343"/>
      <w:bookmarkEnd w:id="344"/>
      <w:bookmarkEnd w:id="345"/>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46"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46"/>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47" w:name="_Toc59039992"/>
      <w:bookmarkStart w:id="348" w:name="_Toc68073931"/>
      <w:bookmarkStart w:id="349" w:name="_Toc75371793"/>
      <w:bookmarkStart w:id="350" w:name="_Toc83727861"/>
      <w:bookmarkStart w:id="351" w:name="_Toc100005962"/>
      <w:bookmarkStart w:id="352" w:name="_Toc106703510"/>
      <w:bookmarkStart w:id="353" w:name="_Toc36042418"/>
      <w:bookmarkStart w:id="354" w:name="_Toc43899746"/>
      <w:bookmarkStart w:id="355" w:name="_Toc51767658"/>
      <w:bookmarkStart w:id="356" w:name="_Toc146406507"/>
      <w:r w:rsidRPr="00E80F49">
        <w:t>4.3.2</w:t>
      </w:r>
      <w:r w:rsidRPr="00E80F49">
        <w:tab/>
        <w:t>Test point analysis per NS value</w:t>
      </w:r>
      <w:bookmarkEnd w:id="347"/>
      <w:bookmarkEnd w:id="348"/>
      <w:bookmarkEnd w:id="349"/>
      <w:bookmarkEnd w:id="350"/>
      <w:bookmarkEnd w:id="351"/>
      <w:bookmarkEnd w:id="352"/>
      <w:bookmarkEnd w:id="356"/>
    </w:p>
    <w:p w14:paraId="49F4BE81" w14:textId="5C4F5F48" w:rsidR="0092472A" w:rsidRPr="00E80F49" w:rsidRDefault="002410C6" w:rsidP="0092472A">
      <w:pPr>
        <w:pStyle w:val="Heading4"/>
      </w:pPr>
      <w:bookmarkStart w:id="357" w:name="_Toc59039993"/>
      <w:bookmarkStart w:id="358" w:name="_Toc68073932"/>
      <w:bookmarkStart w:id="359" w:name="_Toc75371794"/>
      <w:bookmarkStart w:id="360" w:name="_Toc83727862"/>
      <w:bookmarkStart w:id="361" w:name="_Toc100005963"/>
      <w:bookmarkStart w:id="362" w:name="_Toc106703511"/>
      <w:bookmarkStart w:id="363" w:name="_Toc146406508"/>
      <w:r w:rsidRPr="00E80F49">
        <w:t>4.3.2.1</w:t>
      </w:r>
      <w:r w:rsidRPr="00E80F49">
        <w:tab/>
        <w:t>A-MPR and A-SE test cases for EN-DC</w:t>
      </w:r>
      <w:bookmarkEnd w:id="357"/>
      <w:bookmarkEnd w:id="358"/>
      <w:bookmarkEnd w:id="359"/>
      <w:bookmarkEnd w:id="360"/>
      <w:bookmarkEnd w:id="361"/>
      <w:bookmarkEnd w:id="362"/>
      <w:bookmarkEnd w:id="363"/>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64" w:name="_Toc59039994"/>
      <w:bookmarkStart w:id="365" w:name="_Toc68073933"/>
      <w:bookmarkStart w:id="366" w:name="_Toc75371795"/>
      <w:bookmarkStart w:id="367" w:name="_Toc83727863"/>
      <w:bookmarkStart w:id="368" w:name="_Toc100005964"/>
      <w:bookmarkStart w:id="369" w:name="_Toc106703512"/>
      <w:bookmarkStart w:id="370" w:name="_Toc146406509"/>
      <w:r w:rsidRPr="00E80F49">
        <w:t>4.3.3</w:t>
      </w:r>
      <w:r w:rsidRPr="00E80F49">
        <w:tab/>
        <w:t>Test point analysis per EN-DC configuration</w:t>
      </w:r>
      <w:bookmarkEnd w:id="364"/>
      <w:bookmarkEnd w:id="365"/>
      <w:bookmarkEnd w:id="366"/>
      <w:bookmarkEnd w:id="367"/>
      <w:bookmarkEnd w:id="368"/>
      <w:bookmarkEnd w:id="369"/>
      <w:bookmarkEnd w:id="370"/>
    </w:p>
    <w:p w14:paraId="55E56752" w14:textId="77777777" w:rsidR="002410C6" w:rsidRPr="00E80F49" w:rsidRDefault="002410C6" w:rsidP="002410C6">
      <w:pPr>
        <w:pStyle w:val="Heading4"/>
      </w:pPr>
      <w:bookmarkStart w:id="371" w:name="_Toc59039995"/>
      <w:bookmarkStart w:id="372" w:name="_Toc68073934"/>
      <w:bookmarkStart w:id="373" w:name="_Toc75371796"/>
      <w:bookmarkStart w:id="374" w:name="_Toc83727864"/>
      <w:bookmarkStart w:id="375" w:name="_Toc100005965"/>
      <w:bookmarkStart w:id="376" w:name="_Toc106703513"/>
      <w:bookmarkStart w:id="377" w:name="_Toc146406510"/>
      <w:r w:rsidRPr="00E80F49">
        <w:t>4.3.3.1</w:t>
      </w:r>
      <w:r w:rsidRPr="00E80F49">
        <w:tab/>
        <w:t>Reference sensitivity test cases for EN-DC</w:t>
      </w:r>
      <w:bookmarkEnd w:id="371"/>
      <w:bookmarkEnd w:id="372"/>
      <w:bookmarkEnd w:id="373"/>
      <w:bookmarkEnd w:id="374"/>
      <w:bookmarkEnd w:id="375"/>
      <w:bookmarkEnd w:id="376"/>
      <w:bookmarkEnd w:id="377"/>
    </w:p>
    <w:p w14:paraId="5158516A" w14:textId="20037B17" w:rsidR="004B2214" w:rsidRPr="00E80F49" w:rsidRDefault="004B2214" w:rsidP="003874DD">
      <w:bookmarkStart w:id="378"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8C05F3">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8C05F3">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8C05F3">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8C05F3">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8C05F3">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8C05F3">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8C05F3">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8C05F3">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8C05F3">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8C05F3">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8C05F3">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8C05F3">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8C05F3">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8C05F3">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8C05F3">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8C05F3">
        <w:tc>
          <w:tcPr>
            <w:tcW w:w="10393" w:type="dxa"/>
            <w:gridSpan w:val="5"/>
            <w:tcMar>
              <w:left w:w="45" w:type="dxa"/>
              <w:right w:w="45" w:type="dxa"/>
            </w:tcMar>
          </w:tcPr>
          <w:p w14:paraId="338078E8" w14:textId="78A064E3" w:rsidR="002E5133" w:rsidRPr="00E80F49" w:rsidRDefault="002E5133" w:rsidP="002E5133">
            <w:pPr>
              <w:pStyle w:val="TAH"/>
              <w:ind w:left="360"/>
            </w:pPr>
            <w:r w:rsidRPr="00E80F49">
              <w:t>DC_XA</w:t>
            </w:r>
            <w:r w:rsidR="001635FB" w:rsidRPr="001635FB">
              <w:t>_</w:t>
            </w:r>
            <w:r w:rsidRPr="00E80F49">
              <w:t>nYA (N</w:t>
            </w:r>
            <w:r w:rsidR="003874DD" w:rsidRPr="00E80F49">
              <w:t>OTE</w:t>
            </w:r>
            <w:r w:rsidRPr="00E80F49">
              <w:t xml:space="preserve"> 1)</w:t>
            </w:r>
          </w:p>
        </w:tc>
      </w:tr>
      <w:tr w:rsidR="002E5133" w:rsidRPr="00E80F49" w14:paraId="4DAAD1B3" w14:textId="77777777" w:rsidTr="008C05F3">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8C05F3">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8C05F3">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1635FB" w:rsidRPr="00E80F49" w14:paraId="024DC7D5" w14:textId="77777777" w:rsidTr="008C05F3">
        <w:tc>
          <w:tcPr>
            <w:tcW w:w="1606" w:type="dxa"/>
            <w:shd w:val="clear" w:color="auto" w:fill="auto"/>
            <w:tcMar>
              <w:left w:w="45" w:type="dxa"/>
              <w:right w:w="45" w:type="dxa"/>
            </w:tcMar>
            <w:vAlign w:val="center"/>
          </w:tcPr>
          <w:p w14:paraId="6B46B0CE" w14:textId="77777777" w:rsidR="001635FB" w:rsidRDefault="001635FB" w:rsidP="00992DFB">
            <w:pPr>
              <w:pStyle w:val="TAC"/>
              <w:rPr>
                <w:lang w:eastAsia="ja-JP"/>
              </w:rPr>
            </w:pPr>
            <w:r w:rsidRPr="00E80F49">
              <w:t>DC_1A_n</w:t>
            </w:r>
            <w:r>
              <w:t>2</w:t>
            </w:r>
            <w:r w:rsidRPr="00E80F49">
              <w:t>8A</w:t>
            </w:r>
          </w:p>
        </w:tc>
        <w:tc>
          <w:tcPr>
            <w:tcW w:w="3052" w:type="dxa"/>
            <w:shd w:val="clear" w:color="auto" w:fill="auto"/>
            <w:tcMar>
              <w:left w:w="45" w:type="dxa"/>
              <w:right w:w="45" w:type="dxa"/>
            </w:tcMar>
            <w:vAlign w:val="center"/>
          </w:tcPr>
          <w:p w14:paraId="11F9CFA4" w14:textId="77777777" w:rsidR="001635FB" w:rsidRDefault="001635FB" w:rsidP="00992DFB">
            <w:pPr>
              <w:pStyle w:val="TAC"/>
              <w:rPr>
                <w:lang w:eastAsia="ja-JP"/>
              </w:rPr>
            </w:pPr>
            <w:r>
              <w:t>No</w:t>
            </w:r>
          </w:p>
        </w:tc>
        <w:tc>
          <w:tcPr>
            <w:tcW w:w="1302" w:type="dxa"/>
            <w:shd w:val="clear" w:color="auto" w:fill="auto"/>
            <w:tcMar>
              <w:left w:w="45" w:type="dxa"/>
              <w:right w:w="45" w:type="dxa"/>
            </w:tcMar>
            <w:vAlign w:val="center"/>
          </w:tcPr>
          <w:p w14:paraId="379F8359" w14:textId="77777777" w:rsidR="001635FB" w:rsidRDefault="001635FB" w:rsidP="00992DFB">
            <w:pPr>
              <w:pStyle w:val="TAC"/>
              <w:rPr>
                <w:lang w:eastAsia="ja-JP"/>
              </w:rPr>
            </w:pPr>
            <w:r>
              <w:rPr>
                <w:rFonts w:hint="eastAsia"/>
                <w:lang w:eastAsia="zh-CN"/>
              </w:rPr>
              <w:t>1</w:t>
            </w:r>
            <w:r>
              <w:rPr>
                <w:lang w:eastAsia="zh-CN"/>
              </w:rPr>
              <w:t xml:space="preserve"> (HD3)</w:t>
            </w:r>
          </w:p>
        </w:tc>
        <w:tc>
          <w:tcPr>
            <w:tcW w:w="1381" w:type="dxa"/>
            <w:shd w:val="clear" w:color="auto" w:fill="auto"/>
            <w:tcMar>
              <w:left w:w="45" w:type="dxa"/>
              <w:right w:w="45" w:type="dxa"/>
            </w:tcMar>
            <w:vAlign w:val="bottom"/>
          </w:tcPr>
          <w:p w14:paraId="7D7EACB8" w14:textId="77777777" w:rsidR="001635FB" w:rsidRDefault="001635FB" w:rsidP="00992DFB">
            <w:pPr>
              <w:pStyle w:val="TAC"/>
              <w:rPr>
                <w:lang w:eastAsia="zh-CN"/>
              </w:rPr>
            </w:pPr>
            <w:r>
              <w:rPr>
                <w:rFonts w:hint="eastAsia"/>
                <w:lang w:eastAsia="zh-CN"/>
              </w:rPr>
              <w:t>N</w:t>
            </w:r>
            <w:r>
              <w:rPr>
                <w:lang w:eastAsia="zh-CN"/>
              </w:rPr>
              <w:t>E</w:t>
            </w:r>
          </w:p>
          <w:p w14:paraId="7FB5024E" w14:textId="77777777" w:rsidR="001635FB" w:rsidRDefault="001635FB" w:rsidP="00992DFB">
            <w:pPr>
              <w:pStyle w:val="TAC"/>
              <w:rPr>
                <w:lang w:eastAsia="ja-JP"/>
              </w:rPr>
            </w:pPr>
            <w:r>
              <w:rPr>
                <w:lang w:eastAsia="zh-CN"/>
              </w:rPr>
              <w:t>HD, HD avoid</w:t>
            </w:r>
          </w:p>
        </w:tc>
        <w:tc>
          <w:tcPr>
            <w:tcW w:w="3052" w:type="dxa"/>
            <w:shd w:val="clear" w:color="auto" w:fill="auto"/>
            <w:tcMar>
              <w:left w:w="45" w:type="dxa"/>
              <w:right w:w="45" w:type="dxa"/>
            </w:tcMar>
            <w:vAlign w:val="center"/>
          </w:tcPr>
          <w:p w14:paraId="5E266717" w14:textId="77777777" w:rsidR="001635FB" w:rsidRDefault="001635FB" w:rsidP="00992DFB">
            <w:pPr>
              <w:pStyle w:val="TAC"/>
              <w:rPr>
                <w:lang w:eastAsia="ja-JP"/>
              </w:rPr>
            </w:pPr>
            <w:r>
              <w:t>RAN5#98</w:t>
            </w:r>
          </w:p>
        </w:tc>
      </w:tr>
      <w:tr w:rsidR="005D2CEB" w:rsidRPr="00E80F49" w14:paraId="2B2026CF" w14:textId="77777777" w:rsidTr="008C05F3">
        <w:tc>
          <w:tcPr>
            <w:tcW w:w="1606" w:type="dxa"/>
            <w:shd w:val="clear" w:color="auto" w:fill="auto"/>
            <w:tcMar>
              <w:left w:w="45" w:type="dxa"/>
              <w:right w:w="45" w:type="dxa"/>
            </w:tcMar>
            <w:vAlign w:val="center"/>
          </w:tcPr>
          <w:p w14:paraId="7E0DBFDB" w14:textId="2A088815" w:rsidR="005D2CEB" w:rsidRPr="00E80F49" w:rsidRDefault="005D2CEB" w:rsidP="005D2CEB">
            <w:pPr>
              <w:pStyle w:val="TAC"/>
            </w:pPr>
            <w:r>
              <w:rPr>
                <w:rFonts w:hint="eastAsia"/>
                <w:lang w:eastAsia="ja-JP"/>
              </w:rPr>
              <w:t>D</w:t>
            </w:r>
            <w:r>
              <w:rPr>
                <w:lang w:eastAsia="ja-JP"/>
              </w:rPr>
              <w:t>C_1A_n41A</w:t>
            </w:r>
          </w:p>
        </w:tc>
        <w:tc>
          <w:tcPr>
            <w:tcW w:w="3052" w:type="dxa"/>
            <w:shd w:val="clear" w:color="auto" w:fill="auto"/>
            <w:tcMar>
              <w:left w:w="45" w:type="dxa"/>
              <w:right w:w="45" w:type="dxa"/>
            </w:tcMar>
            <w:vAlign w:val="center"/>
          </w:tcPr>
          <w:p w14:paraId="70862A91" w14:textId="24594993"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bottom"/>
          </w:tcPr>
          <w:p w14:paraId="10684BDF" w14:textId="77777777" w:rsidR="005D2CEB" w:rsidRDefault="005D2CEB" w:rsidP="005D2CEB">
            <w:pPr>
              <w:pStyle w:val="TAC"/>
              <w:rPr>
                <w:lang w:eastAsia="ja-JP"/>
              </w:rPr>
            </w:pPr>
            <w:r>
              <w:rPr>
                <w:lang w:eastAsia="ja-JP"/>
              </w:rPr>
              <w:t>1 (</w:t>
            </w:r>
            <w:r>
              <w:rPr>
                <w:rFonts w:hint="eastAsia"/>
                <w:lang w:eastAsia="ja-JP"/>
              </w:rPr>
              <w:t>C</w:t>
            </w:r>
            <w:r>
              <w:rPr>
                <w:lang w:eastAsia="ja-JP"/>
              </w:rPr>
              <w:t>BI)</w:t>
            </w:r>
          </w:p>
          <w:p w14:paraId="661C002C" w14:textId="0C3357B9" w:rsidR="005D2CEB" w:rsidRPr="00E80F49" w:rsidRDefault="005D2CEB" w:rsidP="005D2CEB">
            <w:pPr>
              <w:pStyle w:val="TAC"/>
            </w:pPr>
            <w:r>
              <w:rPr>
                <w:lang w:eastAsia="ja-JP"/>
              </w:rPr>
              <w:t>n41 (CBI)</w:t>
            </w:r>
          </w:p>
        </w:tc>
        <w:tc>
          <w:tcPr>
            <w:tcW w:w="1381" w:type="dxa"/>
            <w:shd w:val="clear" w:color="auto" w:fill="auto"/>
            <w:tcMar>
              <w:left w:w="45" w:type="dxa"/>
              <w:right w:w="45" w:type="dxa"/>
            </w:tcMar>
            <w:vAlign w:val="center"/>
          </w:tcPr>
          <w:p w14:paraId="28B9000B" w14:textId="77777777" w:rsidR="005D2CEB" w:rsidRDefault="005D2CEB" w:rsidP="005D2CEB">
            <w:pPr>
              <w:pStyle w:val="TAC"/>
              <w:rPr>
                <w:lang w:eastAsia="ja-JP"/>
              </w:rPr>
            </w:pPr>
            <w:r>
              <w:rPr>
                <w:rFonts w:hint="eastAsia"/>
                <w:lang w:eastAsia="ja-JP"/>
              </w:rPr>
              <w:t>N</w:t>
            </w:r>
            <w:r>
              <w:rPr>
                <w:lang w:eastAsia="ja-JP"/>
              </w:rPr>
              <w:t>E</w:t>
            </w:r>
          </w:p>
          <w:p w14:paraId="5B3F8FCB" w14:textId="5C436370" w:rsidR="005D2CEB" w:rsidRPr="00E80F49" w:rsidRDefault="005D2CEB" w:rsidP="005D2CEB">
            <w:pPr>
              <w:pStyle w:val="TAC"/>
              <w:rPr>
                <w:lang w:eastAsia="zh-CN"/>
              </w:rPr>
            </w:pPr>
            <w:r>
              <w:rPr>
                <w:rFonts w:hint="eastAsia"/>
                <w:lang w:eastAsia="ja-JP"/>
              </w:rPr>
              <w:t>C</w:t>
            </w:r>
            <w:r>
              <w:rPr>
                <w:lang w:eastAsia="ja-JP"/>
              </w:rPr>
              <w:t>BI</w:t>
            </w:r>
          </w:p>
        </w:tc>
        <w:tc>
          <w:tcPr>
            <w:tcW w:w="3052" w:type="dxa"/>
            <w:shd w:val="clear" w:color="auto" w:fill="auto"/>
            <w:tcMar>
              <w:left w:w="45" w:type="dxa"/>
              <w:right w:w="45" w:type="dxa"/>
            </w:tcMar>
            <w:vAlign w:val="center"/>
          </w:tcPr>
          <w:p w14:paraId="307C4998" w14:textId="204A976E" w:rsidR="005D2CEB" w:rsidRPr="00E80F49" w:rsidRDefault="005D2CEB" w:rsidP="005D2CEB">
            <w:pPr>
              <w:pStyle w:val="TAC"/>
            </w:pPr>
            <w:r>
              <w:rPr>
                <w:rFonts w:hint="eastAsia"/>
                <w:lang w:eastAsia="ja-JP"/>
              </w:rPr>
              <w:t>R</w:t>
            </w:r>
            <w:r>
              <w:rPr>
                <w:lang w:eastAsia="ja-JP"/>
              </w:rPr>
              <w:t>AN5#98</w:t>
            </w:r>
          </w:p>
        </w:tc>
      </w:tr>
      <w:tr w:rsidR="00D02FDD" w:rsidRPr="00E80F49" w14:paraId="21DAC639" w14:textId="77777777" w:rsidTr="008C05F3">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8C05F3">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8C05F3">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8C05F3">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8C05F3">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8C05F3">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8C05F3">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8C05F3">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8C05F3">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8C05F3">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lastRenderedPageBreak/>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lastRenderedPageBreak/>
              <w:t>RAN5#96-e</w:t>
            </w:r>
          </w:p>
        </w:tc>
      </w:tr>
      <w:tr w:rsidR="00D02FDD" w:rsidRPr="00E80F49" w14:paraId="32892379" w14:textId="77777777" w:rsidTr="008C05F3">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8C05F3">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8C05F3">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8C05F3">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8C05F3">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8C05F3">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8C05F3">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8C05F3">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8C05F3">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8C05F3">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8C05F3">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E2297F" w:rsidRPr="00E80F49" w14:paraId="4980F519" w14:textId="77777777" w:rsidTr="008C05F3">
        <w:tc>
          <w:tcPr>
            <w:tcW w:w="1606" w:type="dxa"/>
            <w:shd w:val="clear" w:color="auto" w:fill="auto"/>
            <w:tcMar>
              <w:left w:w="45" w:type="dxa"/>
              <w:right w:w="45" w:type="dxa"/>
            </w:tcMar>
            <w:vAlign w:val="center"/>
          </w:tcPr>
          <w:p w14:paraId="0A0DCF23" w14:textId="38CC9862" w:rsidR="00E2297F" w:rsidRPr="00E80F49" w:rsidRDefault="00E2297F" w:rsidP="00E2297F">
            <w:pPr>
              <w:pStyle w:val="TAC"/>
              <w:rPr>
                <w:szCs w:val="18"/>
                <w:lang w:eastAsia="zh-TW"/>
              </w:rPr>
            </w:pPr>
            <w:r>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E80F49" w:rsidRDefault="00E2297F" w:rsidP="00E2297F">
            <w:pPr>
              <w:pStyle w:val="TAC"/>
            </w:pPr>
            <w:r>
              <w:t>No</w:t>
            </w:r>
          </w:p>
        </w:tc>
        <w:tc>
          <w:tcPr>
            <w:tcW w:w="1302" w:type="dxa"/>
            <w:shd w:val="clear" w:color="auto" w:fill="auto"/>
            <w:tcMar>
              <w:left w:w="45" w:type="dxa"/>
              <w:right w:w="45" w:type="dxa"/>
            </w:tcMar>
            <w:vAlign w:val="bottom"/>
          </w:tcPr>
          <w:p w14:paraId="22497950" w14:textId="15E88DE4"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15982744" w14:textId="77777777" w:rsidR="00E2297F" w:rsidRDefault="00E2297F" w:rsidP="00E2297F">
            <w:pPr>
              <w:pStyle w:val="TAC"/>
            </w:pPr>
            <w:r>
              <w:t>NE</w:t>
            </w:r>
          </w:p>
          <w:p w14:paraId="77BFA65C" w14:textId="09272177" w:rsidR="00E2297F" w:rsidRPr="00E80F49" w:rsidRDefault="00E2297F" w:rsidP="00E2297F">
            <w:pPr>
              <w:pStyle w:val="TAC"/>
            </w:pPr>
            <w:r>
              <w:t>IMD4</w:t>
            </w:r>
          </w:p>
        </w:tc>
        <w:tc>
          <w:tcPr>
            <w:tcW w:w="3052" w:type="dxa"/>
            <w:shd w:val="clear" w:color="auto" w:fill="auto"/>
            <w:tcMar>
              <w:left w:w="45" w:type="dxa"/>
              <w:right w:w="45" w:type="dxa"/>
            </w:tcMar>
            <w:vAlign w:val="center"/>
          </w:tcPr>
          <w:p w14:paraId="0E5E0F63" w14:textId="3D3B89D4" w:rsidR="00E2297F" w:rsidRPr="00E80F49" w:rsidRDefault="00E2297F" w:rsidP="00E2297F">
            <w:pPr>
              <w:pStyle w:val="TAC"/>
            </w:pPr>
            <w:r>
              <w:t>RAN5#99</w:t>
            </w:r>
          </w:p>
        </w:tc>
      </w:tr>
      <w:tr w:rsidR="00E2297F" w:rsidRPr="00E80F49" w14:paraId="5FDD4955" w14:textId="77777777" w:rsidTr="008C05F3">
        <w:tc>
          <w:tcPr>
            <w:tcW w:w="1606" w:type="dxa"/>
            <w:shd w:val="clear" w:color="auto" w:fill="auto"/>
            <w:tcMar>
              <w:left w:w="45" w:type="dxa"/>
              <w:right w:w="45" w:type="dxa"/>
            </w:tcMar>
            <w:vAlign w:val="center"/>
          </w:tcPr>
          <w:p w14:paraId="6EE26F42" w14:textId="30235B50" w:rsidR="00E2297F" w:rsidRPr="00E80F49" w:rsidRDefault="00E2297F" w:rsidP="00E2297F">
            <w:pPr>
              <w:pStyle w:val="TAC"/>
              <w:rPr>
                <w:szCs w:val="18"/>
                <w:lang w:eastAsia="zh-TW"/>
              </w:rPr>
            </w:pPr>
            <w:r>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E80F49" w:rsidRDefault="00E2297F" w:rsidP="00E2297F">
            <w:pPr>
              <w:pStyle w:val="TAC"/>
            </w:pPr>
            <w:r>
              <w:t>No</w:t>
            </w:r>
          </w:p>
        </w:tc>
        <w:tc>
          <w:tcPr>
            <w:tcW w:w="1302" w:type="dxa"/>
            <w:shd w:val="clear" w:color="auto" w:fill="auto"/>
            <w:tcMar>
              <w:left w:w="45" w:type="dxa"/>
              <w:right w:w="45" w:type="dxa"/>
            </w:tcMar>
            <w:vAlign w:val="bottom"/>
          </w:tcPr>
          <w:p w14:paraId="62A88C19" w14:textId="6E607B49" w:rsidR="00E2297F" w:rsidRPr="00E80F49" w:rsidRDefault="00E2297F" w:rsidP="00E2297F">
            <w:pPr>
              <w:pStyle w:val="TAC"/>
            </w:pPr>
            <w:r>
              <w:t>B7 (HD)</w:t>
            </w:r>
          </w:p>
        </w:tc>
        <w:tc>
          <w:tcPr>
            <w:tcW w:w="1381" w:type="dxa"/>
            <w:shd w:val="clear" w:color="auto" w:fill="auto"/>
            <w:tcMar>
              <w:left w:w="45" w:type="dxa"/>
              <w:right w:w="45" w:type="dxa"/>
            </w:tcMar>
            <w:vAlign w:val="bottom"/>
          </w:tcPr>
          <w:p w14:paraId="06668FC4" w14:textId="77777777" w:rsidR="00E2297F" w:rsidRDefault="00E2297F" w:rsidP="00E2297F">
            <w:pPr>
              <w:pStyle w:val="TAC"/>
            </w:pPr>
            <w:r>
              <w:t>NE</w:t>
            </w:r>
          </w:p>
          <w:p w14:paraId="77138075" w14:textId="27A60994"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4233FF7D" w14:textId="27CA2F29" w:rsidR="00E2297F" w:rsidRPr="00E80F49" w:rsidRDefault="00E2297F" w:rsidP="00E2297F">
            <w:pPr>
              <w:pStyle w:val="TAC"/>
            </w:pPr>
            <w:r>
              <w:t>RAN5#99</w:t>
            </w:r>
          </w:p>
        </w:tc>
      </w:tr>
      <w:tr w:rsidR="00E2297F" w:rsidRPr="00E80F49" w14:paraId="35617951" w14:textId="77777777" w:rsidTr="008C05F3">
        <w:tc>
          <w:tcPr>
            <w:tcW w:w="1606" w:type="dxa"/>
            <w:shd w:val="clear" w:color="auto" w:fill="auto"/>
            <w:tcMar>
              <w:left w:w="45" w:type="dxa"/>
              <w:right w:w="45" w:type="dxa"/>
            </w:tcMar>
            <w:vAlign w:val="center"/>
          </w:tcPr>
          <w:p w14:paraId="61CC2008" w14:textId="127FFACF" w:rsidR="00E2297F" w:rsidRPr="00E80F49" w:rsidRDefault="00E2297F" w:rsidP="00E2297F">
            <w:pPr>
              <w:pStyle w:val="TAC"/>
              <w:rPr>
                <w:szCs w:val="18"/>
                <w:lang w:eastAsia="zh-TW"/>
              </w:rPr>
            </w:pPr>
            <w:r>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E80F49" w:rsidRDefault="00E2297F" w:rsidP="00E2297F">
            <w:pPr>
              <w:pStyle w:val="TAC"/>
            </w:pPr>
            <w:r>
              <w:t>No</w:t>
            </w:r>
          </w:p>
        </w:tc>
        <w:tc>
          <w:tcPr>
            <w:tcW w:w="1302" w:type="dxa"/>
            <w:shd w:val="clear" w:color="auto" w:fill="auto"/>
            <w:tcMar>
              <w:left w:w="45" w:type="dxa"/>
              <w:right w:w="45" w:type="dxa"/>
            </w:tcMar>
            <w:vAlign w:val="bottom"/>
          </w:tcPr>
          <w:p w14:paraId="621EEAFD" w14:textId="0093B2F2"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3D44963A" w14:textId="77777777" w:rsidR="00E2297F" w:rsidRDefault="00E2297F" w:rsidP="00E2297F">
            <w:pPr>
              <w:pStyle w:val="TAC"/>
            </w:pPr>
            <w:r>
              <w:t>NE</w:t>
            </w:r>
          </w:p>
          <w:p w14:paraId="5729D03D" w14:textId="0B43FE46" w:rsidR="00E2297F" w:rsidRPr="00E80F49" w:rsidRDefault="00E2297F" w:rsidP="00E2297F">
            <w:pPr>
              <w:pStyle w:val="TAC"/>
            </w:pPr>
            <w:r>
              <w:t>IMD4</w:t>
            </w:r>
          </w:p>
        </w:tc>
        <w:tc>
          <w:tcPr>
            <w:tcW w:w="3052" w:type="dxa"/>
            <w:shd w:val="clear" w:color="auto" w:fill="auto"/>
            <w:tcMar>
              <w:left w:w="45" w:type="dxa"/>
              <w:right w:w="45" w:type="dxa"/>
            </w:tcMar>
            <w:vAlign w:val="center"/>
          </w:tcPr>
          <w:p w14:paraId="7A269650" w14:textId="4A7E8225" w:rsidR="00E2297F" w:rsidRPr="00E80F49" w:rsidRDefault="00E2297F" w:rsidP="00E2297F">
            <w:pPr>
              <w:pStyle w:val="TAC"/>
            </w:pPr>
            <w:r>
              <w:t>RAN5#99</w:t>
            </w:r>
          </w:p>
        </w:tc>
      </w:tr>
      <w:tr w:rsidR="00E2297F" w:rsidRPr="00E80F49" w14:paraId="112F344B" w14:textId="77777777" w:rsidTr="008C05F3">
        <w:tc>
          <w:tcPr>
            <w:tcW w:w="1606" w:type="dxa"/>
            <w:shd w:val="clear" w:color="auto" w:fill="auto"/>
            <w:tcMar>
              <w:left w:w="45" w:type="dxa"/>
              <w:right w:w="45" w:type="dxa"/>
            </w:tcMar>
            <w:vAlign w:val="center"/>
          </w:tcPr>
          <w:p w14:paraId="12DD3A43" w14:textId="77777777" w:rsidR="00E2297F" w:rsidRPr="00E80F49" w:rsidRDefault="00E2297F" w:rsidP="00E2297F">
            <w:pPr>
              <w:pStyle w:val="TAC"/>
            </w:pPr>
            <w:r w:rsidRPr="00E80F49">
              <w:t>DC_7A_n78A</w:t>
            </w:r>
          </w:p>
        </w:tc>
        <w:tc>
          <w:tcPr>
            <w:tcW w:w="3052" w:type="dxa"/>
            <w:shd w:val="clear" w:color="auto" w:fill="auto"/>
            <w:tcMar>
              <w:left w:w="45" w:type="dxa"/>
              <w:right w:w="45" w:type="dxa"/>
            </w:tcMar>
            <w:vAlign w:val="center"/>
          </w:tcPr>
          <w:p w14:paraId="4C10D5E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CEA2C1F" w14:textId="6FF336E0" w:rsidR="00E2297F" w:rsidRPr="00E80F49" w:rsidRDefault="00E2297F" w:rsidP="00E2297F">
            <w:pPr>
              <w:pStyle w:val="TAC"/>
            </w:pPr>
            <w:r w:rsidRPr="00E80F49">
              <w:t>CBI</w:t>
            </w:r>
          </w:p>
        </w:tc>
        <w:tc>
          <w:tcPr>
            <w:tcW w:w="1381" w:type="dxa"/>
            <w:shd w:val="clear" w:color="auto" w:fill="auto"/>
            <w:tcMar>
              <w:left w:w="45" w:type="dxa"/>
              <w:right w:w="45" w:type="dxa"/>
            </w:tcMar>
            <w:vAlign w:val="bottom"/>
          </w:tcPr>
          <w:p w14:paraId="7EAB861D" w14:textId="56657FAC" w:rsidR="00E2297F" w:rsidRPr="00E80F49" w:rsidRDefault="00E2297F" w:rsidP="00E2297F">
            <w:pPr>
              <w:pStyle w:val="TAC"/>
            </w:pPr>
            <w:r w:rsidRPr="00E80F49">
              <w:t>NE, CBI</w:t>
            </w:r>
          </w:p>
        </w:tc>
        <w:tc>
          <w:tcPr>
            <w:tcW w:w="3052" w:type="dxa"/>
            <w:shd w:val="clear" w:color="auto" w:fill="auto"/>
            <w:tcMar>
              <w:left w:w="45" w:type="dxa"/>
              <w:right w:w="45" w:type="dxa"/>
            </w:tcMar>
            <w:vAlign w:val="center"/>
          </w:tcPr>
          <w:p w14:paraId="1544F31C" w14:textId="48F375C6" w:rsidR="00E2297F" w:rsidRPr="00E80F49" w:rsidRDefault="00E2297F" w:rsidP="00E2297F">
            <w:pPr>
              <w:pStyle w:val="TAC"/>
            </w:pPr>
            <w:r w:rsidRPr="00E80F49">
              <w:t>RAN5#94-e</w:t>
            </w:r>
          </w:p>
        </w:tc>
      </w:tr>
      <w:tr w:rsidR="00E2297F" w:rsidRPr="00E80F49" w14:paraId="323AB415" w14:textId="77777777" w:rsidTr="008C05F3">
        <w:tc>
          <w:tcPr>
            <w:tcW w:w="1606" w:type="dxa"/>
            <w:shd w:val="clear" w:color="auto" w:fill="auto"/>
            <w:tcMar>
              <w:left w:w="45" w:type="dxa"/>
              <w:right w:w="45" w:type="dxa"/>
            </w:tcMar>
            <w:vAlign w:val="center"/>
          </w:tcPr>
          <w:p w14:paraId="5AF5E0C9" w14:textId="77777777" w:rsidR="00E2297F" w:rsidRPr="00E80F49" w:rsidRDefault="00E2297F" w:rsidP="00E2297F">
            <w:pPr>
              <w:pStyle w:val="TAC"/>
            </w:pPr>
            <w:r w:rsidRPr="00E80F49">
              <w:t>DC_8A_n1A</w:t>
            </w:r>
          </w:p>
        </w:tc>
        <w:tc>
          <w:tcPr>
            <w:tcW w:w="3052" w:type="dxa"/>
            <w:shd w:val="clear" w:color="auto" w:fill="auto"/>
            <w:tcMar>
              <w:left w:w="45" w:type="dxa"/>
              <w:right w:w="45" w:type="dxa"/>
            </w:tcMar>
            <w:vAlign w:val="center"/>
          </w:tcPr>
          <w:p w14:paraId="25BD5A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C34BF86" w14:textId="77777777" w:rsidR="00E2297F" w:rsidRPr="00E80F49" w:rsidRDefault="00E2297F" w:rsidP="00E2297F">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E2297F" w:rsidRPr="00E80F49" w:rsidRDefault="00E2297F" w:rsidP="00E2297F">
            <w:pPr>
              <w:pStyle w:val="TAC"/>
            </w:pPr>
            <w:r w:rsidRPr="00E80F49">
              <w:t>NE, IMD4</w:t>
            </w:r>
          </w:p>
        </w:tc>
        <w:tc>
          <w:tcPr>
            <w:tcW w:w="3052" w:type="dxa"/>
            <w:shd w:val="clear" w:color="auto" w:fill="auto"/>
            <w:tcMar>
              <w:left w:w="45" w:type="dxa"/>
              <w:right w:w="45" w:type="dxa"/>
            </w:tcMar>
            <w:vAlign w:val="center"/>
          </w:tcPr>
          <w:p w14:paraId="4264DB37" w14:textId="3EF9F8FB" w:rsidR="00E2297F" w:rsidRPr="00E80F49" w:rsidRDefault="00E2297F" w:rsidP="00E2297F">
            <w:pPr>
              <w:pStyle w:val="TAC"/>
            </w:pPr>
            <w:r w:rsidRPr="00E80F49">
              <w:t>RAN5#90-e</w:t>
            </w:r>
          </w:p>
        </w:tc>
      </w:tr>
      <w:tr w:rsidR="00E2297F" w:rsidRPr="00E80F49" w14:paraId="46EBC0B6" w14:textId="77777777" w:rsidTr="008C05F3">
        <w:tc>
          <w:tcPr>
            <w:tcW w:w="1606" w:type="dxa"/>
            <w:shd w:val="clear" w:color="auto" w:fill="auto"/>
            <w:tcMar>
              <w:left w:w="45" w:type="dxa"/>
              <w:right w:w="45" w:type="dxa"/>
            </w:tcMar>
            <w:vAlign w:val="center"/>
          </w:tcPr>
          <w:p w14:paraId="111B6113" w14:textId="77777777" w:rsidR="00E2297F" w:rsidRPr="00E80F49" w:rsidRDefault="00E2297F" w:rsidP="00E2297F">
            <w:pPr>
              <w:pStyle w:val="TAC"/>
            </w:pPr>
            <w:r w:rsidRPr="00E80F49">
              <w:t>DC_8A_n3A</w:t>
            </w:r>
          </w:p>
        </w:tc>
        <w:tc>
          <w:tcPr>
            <w:tcW w:w="3052" w:type="dxa"/>
            <w:shd w:val="clear" w:color="auto" w:fill="auto"/>
            <w:tcMar>
              <w:left w:w="45" w:type="dxa"/>
              <w:right w:w="45" w:type="dxa"/>
            </w:tcMar>
            <w:vAlign w:val="center"/>
          </w:tcPr>
          <w:p w14:paraId="6267C86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2800197" w14:textId="77777777" w:rsidR="00E2297F" w:rsidRPr="00E80F49" w:rsidRDefault="00E2297F" w:rsidP="00E2297F">
            <w:pPr>
              <w:pStyle w:val="TAC"/>
            </w:pPr>
            <w:r w:rsidRPr="00E80F49">
              <w:t xml:space="preserve">8 (IMD4 </w:t>
            </w:r>
            <w:r w:rsidRPr="00E80F49">
              <w:rPr>
                <w:rFonts w:cs="Arial"/>
                <w:lang w:eastAsia="ja-JP"/>
              </w:rPr>
              <w:t>|3*fB8-1*fB3|</w:t>
            </w:r>
            <w:r w:rsidRPr="00E80F49">
              <w:t>),</w:t>
            </w:r>
          </w:p>
          <w:p w14:paraId="43C9E675" w14:textId="7C3967B8" w:rsidR="00E2297F" w:rsidRPr="00E80F49" w:rsidRDefault="00E2297F" w:rsidP="00E2297F">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E2297F" w:rsidRPr="00E80F49" w:rsidRDefault="00E2297F" w:rsidP="00E2297F">
            <w:pPr>
              <w:pStyle w:val="TAC"/>
            </w:pPr>
            <w:r w:rsidRPr="00E80F49">
              <w:t>NE, IMD4, IMD5</w:t>
            </w:r>
          </w:p>
        </w:tc>
        <w:tc>
          <w:tcPr>
            <w:tcW w:w="3052" w:type="dxa"/>
            <w:shd w:val="clear" w:color="auto" w:fill="auto"/>
            <w:tcMar>
              <w:left w:w="45" w:type="dxa"/>
              <w:right w:w="45" w:type="dxa"/>
            </w:tcMar>
            <w:vAlign w:val="center"/>
          </w:tcPr>
          <w:p w14:paraId="03113A07" w14:textId="16D19D09" w:rsidR="00E2297F" w:rsidRPr="00E80F49" w:rsidRDefault="00E2297F" w:rsidP="00E2297F">
            <w:pPr>
              <w:pStyle w:val="TAC"/>
            </w:pPr>
            <w:r w:rsidRPr="00E80F49">
              <w:t>RAN5#90-e</w:t>
            </w:r>
          </w:p>
        </w:tc>
      </w:tr>
      <w:tr w:rsidR="00E2297F" w:rsidRPr="00E80F49" w14:paraId="250B34A8" w14:textId="77777777" w:rsidTr="008C05F3">
        <w:tc>
          <w:tcPr>
            <w:tcW w:w="1606" w:type="dxa"/>
            <w:shd w:val="clear" w:color="auto" w:fill="auto"/>
            <w:tcMar>
              <w:left w:w="45" w:type="dxa"/>
              <w:right w:w="45" w:type="dxa"/>
            </w:tcMar>
            <w:vAlign w:val="center"/>
          </w:tcPr>
          <w:p w14:paraId="6E9A6741" w14:textId="4DB1C22E" w:rsidR="00E2297F" w:rsidRPr="00E80F49" w:rsidRDefault="00E2297F" w:rsidP="00E2297F">
            <w:pPr>
              <w:pStyle w:val="TAC"/>
            </w:pPr>
            <w:r w:rsidRPr="00E80F49">
              <w:t>DC_8A_n20A</w:t>
            </w:r>
          </w:p>
        </w:tc>
        <w:tc>
          <w:tcPr>
            <w:tcW w:w="3052" w:type="dxa"/>
            <w:shd w:val="clear" w:color="auto" w:fill="auto"/>
            <w:tcMar>
              <w:left w:w="45" w:type="dxa"/>
              <w:right w:w="45" w:type="dxa"/>
            </w:tcMar>
            <w:vAlign w:val="center"/>
          </w:tcPr>
          <w:p w14:paraId="34781DE1" w14:textId="37734417" w:rsidR="00E2297F" w:rsidRPr="00E80F49" w:rsidRDefault="00E2297F" w:rsidP="00E2297F">
            <w:pPr>
              <w:pStyle w:val="TAC"/>
            </w:pPr>
            <w:r w:rsidRPr="00E80F49">
              <w:t>Yes</w:t>
            </w:r>
          </w:p>
        </w:tc>
        <w:tc>
          <w:tcPr>
            <w:tcW w:w="1302" w:type="dxa"/>
            <w:shd w:val="clear" w:color="auto" w:fill="auto"/>
            <w:tcMar>
              <w:left w:w="45" w:type="dxa"/>
              <w:right w:w="45" w:type="dxa"/>
            </w:tcMar>
            <w:vAlign w:val="bottom"/>
          </w:tcPr>
          <w:p w14:paraId="5C07F6F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(IMD3)</w:t>
            </w:r>
          </w:p>
          <w:p w14:paraId="7F1EFE8D" w14:textId="389ABFBE" w:rsidR="00E2297F" w:rsidRPr="00E80F49" w:rsidRDefault="00E2297F" w:rsidP="00E2297F">
            <w:pPr>
              <w:pStyle w:val="TAC"/>
            </w:pPr>
            <w:r w:rsidRPr="00E80F49">
              <w:t>n20 (IMD3)</w:t>
            </w:r>
          </w:p>
        </w:tc>
        <w:tc>
          <w:tcPr>
            <w:tcW w:w="1381" w:type="dxa"/>
            <w:shd w:val="clear" w:color="auto" w:fill="auto"/>
            <w:tcMar>
              <w:left w:w="45" w:type="dxa"/>
              <w:right w:w="45" w:type="dxa"/>
            </w:tcMar>
            <w:vAlign w:val="bottom"/>
          </w:tcPr>
          <w:p w14:paraId="23BABD95" w14:textId="77777777" w:rsidR="00E2297F" w:rsidRPr="00E80F49" w:rsidRDefault="00E2297F" w:rsidP="00E2297F">
            <w:pPr>
              <w:pStyle w:val="TAC"/>
              <w:rPr>
                <w:lang w:eastAsia="zh-CN"/>
              </w:rPr>
            </w:pPr>
            <w:r w:rsidRPr="00E80F49">
              <w:rPr>
                <w:lang w:eastAsia="zh-CN"/>
              </w:rPr>
              <w:t>NE</w:t>
            </w:r>
          </w:p>
          <w:p w14:paraId="631861CE" w14:textId="4E07C3A3" w:rsidR="00E2297F" w:rsidRPr="00E80F49" w:rsidRDefault="00E2297F" w:rsidP="00E2297F">
            <w:pPr>
              <w:pStyle w:val="TAC"/>
            </w:pPr>
            <w:r w:rsidRPr="00E80F49">
              <w:t>IMD3</w:t>
            </w:r>
          </w:p>
        </w:tc>
        <w:tc>
          <w:tcPr>
            <w:tcW w:w="3052" w:type="dxa"/>
            <w:shd w:val="clear" w:color="auto" w:fill="auto"/>
            <w:tcMar>
              <w:left w:w="45" w:type="dxa"/>
              <w:right w:w="45" w:type="dxa"/>
            </w:tcMar>
            <w:vAlign w:val="center"/>
          </w:tcPr>
          <w:p w14:paraId="396CFBF8" w14:textId="028232AC" w:rsidR="00E2297F" w:rsidRPr="00E80F49" w:rsidRDefault="00E2297F" w:rsidP="00E2297F">
            <w:pPr>
              <w:pStyle w:val="TAC"/>
            </w:pPr>
            <w:r w:rsidRPr="00E80F49">
              <w:t>RAN5#94-e</w:t>
            </w:r>
          </w:p>
        </w:tc>
      </w:tr>
      <w:tr w:rsidR="00E2297F" w:rsidRPr="00E80F49" w14:paraId="0DF9DF51" w14:textId="77777777" w:rsidTr="008C05F3">
        <w:tc>
          <w:tcPr>
            <w:tcW w:w="1606" w:type="dxa"/>
            <w:shd w:val="clear" w:color="auto" w:fill="auto"/>
            <w:tcMar>
              <w:left w:w="45" w:type="dxa"/>
              <w:right w:w="45" w:type="dxa"/>
            </w:tcMar>
            <w:vAlign w:val="center"/>
          </w:tcPr>
          <w:p w14:paraId="5CC96354" w14:textId="50499336" w:rsidR="00E2297F" w:rsidRPr="00E80F49" w:rsidRDefault="00E2297F" w:rsidP="00E2297F">
            <w:pPr>
              <w:pStyle w:val="TAC"/>
            </w:pPr>
            <w:r w:rsidRPr="00E80F49">
              <w:t>DC_8A_n28A</w:t>
            </w:r>
          </w:p>
        </w:tc>
        <w:tc>
          <w:tcPr>
            <w:tcW w:w="3052" w:type="dxa"/>
            <w:shd w:val="clear" w:color="auto" w:fill="auto"/>
            <w:tcMar>
              <w:left w:w="45" w:type="dxa"/>
              <w:right w:w="45" w:type="dxa"/>
            </w:tcMar>
            <w:vAlign w:val="center"/>
          </w:tcPr>
          <w:p w14:paraId="34F46808" w14:textId="31A16D1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F47BE92" w14:textId="18E1CE9D" w:rsidR="00E2297F" w:rsidRPr="00E80F49" w:rsidRDefault="00E2297F" w:rsidP="00E2297F">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E80F49" w:rsidRDefault="00E2297F" w:rsidP="00E2297F">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E2297F" w:rsidRPr="00E80F49" w:rsidRDefault="00E2297F" w:rsidP="00E2297F">
            <w:pPr>
              <w:pStyle w:val="TAC"/>
            </w:pPr>
            <w:r w:rsidRPr="00E80F49">
              <w:t>RAN5#95-e</w:t>
            </w:r>
          </w:p>
        </w:tc>
      </w:tr>
      <w:tr w:rsidR="00E2297F" w:rsidRPr="00E80F49" w14:paraId="3BDDA46E" w14:textId="77777777" w:rsidTr="008C05F3">
        <w:tc>
          <w:tcPr>
            <w:tcW w:w="1606" w:type="dxa"/>
            <w:shd w:val="clear" w:color="auto" w:fill="auto"/>
            <w:tcMar>
              <w:left w:w="45" w:type="dxa"/>
              <w:right w:w="45" w:type="dxa"/>
            </w:tcMar>
            <w:vAlign w:val="center"/>
          </w:tcPr>
          <w:p w14:paraId="75A4997A" w14:textId="444B839F" w:rsidR="00E2297F" w:rsidRPr="00E80F49" w:rsidRDefault="00E2297F" w:rsidP="00E2297F">
            <w:pPr>
              <w:pStyle w:val="TAC"/>
            </w:pPr>
            <w:r>
              <w:t>DC_8A_n41</w:t>
            </w:r>
            <w:r w:rsidRPr="00E80F49">
              <w:t>A</w:t>
            </w:r>
          </w:p>
        </w:tc>
        <w:tc>
          <w:tcPr>
            <w:tcW w:w="3052" w:type="dxa"/>
            <w:shd w:val="clear" w:color="auto" w:fill="auto"/>
            <w:tcMar>
              <w:left w:w="45" w:type="dxa"/>
              <w:right w:w="45" w:type="dxa"/>
            </w:tcMar>
            <w:vAlign w:val="center"/>
          </w:tcPr>
          <w:p w14:paraId="46A0CB51" w14:textId="20054E7E"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06A1088D" w14:textId="77777777" w:rsidR="00E2297F" w:rsidRPr="00E80F49" w:rsidRDefault="00E2297F" w:rsidP="00E2297F">
            <w:pPr>
              <w:pStyle w:val="TAC"/>
            </w:pPr>
            <w:r>
              <w:t>n41</w:t>
            </w:r>
            <w:r w:rsidRPr="00E80F49">
              <w:t xml:space="preserve"> (HD</w:t>
            </w:r>
            <w:r>
              <w:t>3</w:t>
            </w:r>
            <w:r w:rsidRPr="00E80F49">
              <w:t>),</w:t>
            </w:r>
          </w:p>
          <w:p w14:paraId="21A4AEC8" w14:textId="6AD1B55A" w:rsidR="00E2297F" w:rsidRPr="00E80F49" w:rsidRDefault="00E2297F" w:rsidP="00E2297F">
            <w:pPr>
              <w:keepNext/>
              <w:keepLines/>
              <w:spacing w:after="0"/>
              <w:jc w:val="center"/>
              <w:rPr>
                <w:rFonts w:ascii="Arial" w:hAnsi="Arial"/>
                <w:sz w:val="18"/>
              </w:rPr>
            </w:pPr>
            <w:r>
              <w:t>8 (IMD3</w:t>
            </w:r>
            <w:r w:rsidRPr="00E80F49">
              <w:t>)</w:t>
            </w:r>
          </w:p>
        </w:tc>
        <w:tc>
          <w:tcPr>
            <w:tcW w:w="1381" w:type="dxa"/>
            <w:shd w:val="clear" w:color="auto" w:fill="auto"/>
            <w:tcMar>
              <w:left w:w="45" w:type="dxa"/>
              <w:right w:w="45" w:type="dxa"/>
            </w:tcMar>
            <w:vAlign w:val="bottom"/>
          </w:tcPr>
          <w:p w14:paraId="0A273D60" w14:textId="77777777" w:rsidR="00E2297F" w:rsidRDefault="00E2297F" w:rsidP="00E2297F">
            <w:pPr>
              <w:pStyle w:val="TAC"/>
            </w:pPr>
            <w:r w:rsidRPr="00E80F49">
              <w:t>NE</w:t>
            </w:r>
          </w:p>
          <w:p w14:paraId="1E6A5322" w14:textId="77777777" w:rsidR="00E2297F" w:rsidRPr="00E80F49" w:rsidRDefault="00E2297F" w:rsidP="00E2297F">
            <w:pPr>
              <w:pStyle w:val="TAC"/>
            </w:pPr>
            <w:r w:rsidRPr="00E80F49">
              <w:t>HD, HD avoid</w:t>
            </w:r>
          </w:p>
          <w:p w14:paraId="45D1E5A7" w14:textId="70040F39" w:rsidR="00E2297F" w:rsidRPr="00E80F49" w:rsidRDefault="00E2297F" w:rsidP="00E2297F">
            <w:pPr>
              <w:pStyle w:val="TAC"/>
            </w:pPr>
            <w:r w:rsidRPr="00E80F49">
              <w:t>IMD</w:t>
            </w:r>
            <w:r>
              <w:t>3</w:t>
            </w:r>
          </w:p>
        </w:tc>
        <w:tc>
          <w:tcPr>
            <w:tcW w:w="3052" w:type="dxa"/>
            <w:shd w:val="clear" w:color="auto" w:fill="auto"/>
            <w:tcMar>
              <w:left w:w="45" w:type="dxa"/>
              <w:right w:w="45" w:type="dxa"/>
            </w:tcMar>
            <w:vAlign w:val="center"/>
          </w:tcPr>
          <w:p w14:paraId="20641DF3" w14:textId="66C8EFAC" w:rsidR="00E2297F" w:rsidRPr="00E80F49" w:rsidRDefault="00E2297F" w:rsidP="00E2297F">
            <w:pPr>
              <w:pStyle w:val="TAC"/>
            </w:pPr>
            <w:r w:rsidRPr="00E80F49">
              <w:t>RAN5#9</w:t>
            </w:r>
            <w:r>
              <w:t>8</w:t>
            </w:r>
          </w:p>
        </w:tc>
      </w:tr>
      <w:tr w:rsidR="00E2297F" w:rsidRPr="00E80F49" w14:paraId="4AC390BC" w14:textId="77777777" w:rsidTr="008C05F3">
        <w:tc>
          <w:tcPr>
            <w:tcW w:w="1606" w:type="dxa"/>
            <w:shd w:val="clear" w:color="auto" w:fill="auto"/>
            <w:tcMar>
              <w:left w:w="45" w:type="dxa"/>
              <w:right w:w="45" w:type="dxa"/>
            </w:tcMar>
            <w:vAlign w:val="center"/>
          </w:tcPr>
          <w:p w14:paraId="58E202EA" w14:textId="449F4E61" w:rsidR="00E2297F" w:rsidRPr="00E80F49" w:rsidRDefault="00E2297F" w:rsidP="00E2297F">
            <w:pPr>
              <w:pStyle w:val="TAC"/>
            </w:pPr>
            <w:r w:rsidRPr="00E80F49">
              <w:t>DC_8A_n77A</w:t>
            </w:r>
          </w:p>
        </w:tc>
        <w:tc>
          <w:tcPr>
            <w:tcW w:w="3052" w:type="dxa"/>
            <w:shd w:val="clear" w:color="auto" w:fill="auto"/>
            <w:tcMar>
              <w:left w:w="45" w:type="dxa"/>
              <w:right w:w="45" w:type="dxa"/>
            </w:tcMar>
            <w:vAlign w:val="center"/>
          </w:tcPr>
          <w:p w14:paraId="7196A3A5" w14:textId="2E8EBC4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DAA061"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(HD4),</w:t>
            </w:r>
          </w:p>
          <w:p w14:paraId="3B10EC93" w14:textId="42476AE0" w:rsidR="00E2297F" w:rsidRPr="00E80F49" w:rsidRDefault="00E2297F" w:rsidP="00E2297F">
            <w:pPr>
              <w:pStyle w:val="TAC"/>
            </w:pPr>
            <w:r w:rsidRPr="00E80F49">
              <w:t>8 (IMD4)</w:t>
            </w:r>
          </w:p>
        </w:tc>
        <w:tc>
          <w:tcPr>
            <w:tcW w:w="1381" w:type="dxa"/>
            <w:shd w:val="clear" w:color="auto" w:fill="auto"/>
            <w:tcMar>
              <w:left w:w="45" w:type="dxa"/>
              <w:right w:w="45" w:type="dxa"/>
            </w:tcMar>
            <w:vAlign w:val="center"/>
          </w:tcPr>
          <w:p w14:paraId="48DBF1B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8D4A0E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13509228" w14:textId="502D397F"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1503B857" w14:textId="12B24CA4" w:rsidR="00E2297F" w:rsidRPr="00E80F49" w:rsidRDefault="00E2297F" w:rsidP="00E2297F">
            <w:pPr>
              <w:pStyle w:val="TAC"/>
            </w:pPr>
            <w:r w:rsidRPr="00E80F49">
              <w:t>RAN5#92-e</w:t>
            </w:r>
          </w:p>
        </w:tc>
      </w:tr>
      <w:tr w:rsidR="00E2297F" w:rsidRPr="00E80F49" w14:paraId="2E5F96A1" w14:textId="77777777" w:rsidTr="008C05F3">
        <w:tc>
          <w:tcPr>
            <w:tcW w:w="1606" w:type="dxa"/>
            <w:shd w:val="clear" w:color="auto" w:fill="auto"/>
            <w:tcMar>
              <w:left w:w="45" w:type="dxa"/>
              <w:right w:w="45" w:type="dxa"/>
            </w:tcMar>
            <w:vAlign w:val="center"/>
          </w:tcPr>
          <w:p w14:paraId="75B65707" w14:textId="1108E193" w:rsidR="00E2297F" w:rsidRPr="00E80F49" w:rsidRDefault="00E2297F" w:rsidP="00E2297F">
            <w:pPr>
              <w:pStyle w:val="TAC"/>
            </w:pPr>
            <w:r>
              <w:t>DC_8A_n78A</w:t>
            </w:r>
          </w:p>
        </w:tc>
        <w:tc>
          <w:tcPr>
            <w:tcW w:w="3052" w:type="dxa"/>
            <w:shd w:val="clear" w:color="auto" w:fill="auto"/>
            <w:tcMar>
              <w:left w:w="45" w:type="dxa"/>
              <w:right w:w="45" w:type="dxa"/>
            </w:tcMar>
            <w:vAlign w:val="center"/>
          </w:tcPr>
          <w:p w14:paraId="6F359EFA" w14:textId="1CC2848B" w:rsidR="00E2297F" w:rsidRPr="00E80F49" w:rsidRDefault="00E2297F" w:rsidP="00E2297F">
            <w:pPr>
              <w:pStyle w:val="TAC"/>
            </w:pPr>
            <w:r>
              <w:t>No</w:t>
            </w:r>
          </w:p>
        </w:tc>
        <w:tc>
          <w:tcPr>
            <w:tcW w:w="1302" w:type="dxa"/>
            <w:shd w:val="clear" w:color="auto" w:fill="auto"/>
            <w:tcMar>
              <w:left w:w="45" w:type="dxa"/>
              <w:right w:w="45" w:type="dxa"/>
            </w:tcMar>
            <w:vAlign w:val="center"/>
          </w:tcPr>
          <w:p w14:paraId="6D638E8D" w14:textId="77777777" w:rsidR="00E2297F" w:rsidRDefault="00E2297F" w:rsidP="00E2297F">
            <w:pPr>
              <w:keepNext/>
              <w:keepLines/>
              <w:spacing w:after="0"/>
              <w:jc w:val="center"/>
              <w:rPr>
                <w:rFonts w:ascii="Arial" w:hAnsi="Arial"/>
                <w:sz w:val="18"/>
              </w:rPr>
            </w:pPr>
            <w:r>
              <w:rPr>
                <w:rFonts w:ascii="Arial" w:hAnsi="Arial"/>
                <w:sz w:val="18"/>
              </w:rPr>
              <w:t>N78 (HD4),</w:t>
            </w:r>
          </w:p>
          <w:p w14:paraId="7720CB56" w14:textId="1F60B10F" w:rsidR="00E2297F" w:rsidRPr="00E80F49" w:rsidRDefault="00E2297F" w:rsidP="00E2297F">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Default="00E2297F" w:rsidP="00E2297F">
            <w:pPr>
              <w:keepNext/>
              <w:keepLines/>
              <w:spacing w:after="0"/>
              <w:jc w:val="center"/>
              <w:rPr>
                <w:rFonts w:ascii="Arial" w:hAnsi="Arial"/>
                <w:sz w:val="18"/>
              </w:rPr>
            </w:pPr>
            <w:r>
              <w:rPr>
                <w:rFonts w:ascii="Arial" w:hAnsi="Arial"/>
                <w:sz w:val="18"/>
              </w:rPr>
              <w:t>NE</w:t>
            </w:r>
          </w:p>
          <w:p w14:paraId="3E27A17E" w14:textId="77777777" w:rsidR="00E2297F" w:rsidRDefault="00E2297F" w:rsidP="00E2297F">
            <w:pPr>
              <w:keepNext/>
              <w:keepLines/>
              <w:spacing w:after="0"/>
              <w:jc w:val="center"/>
              <w:rPr>
                <w:rFonts w:ascii="Arial" w:hAnsi="Arial"/>
                <w:sz w:val="18"/>
              </w:rPr>
            </w:pPr>
            <w:r>
              <w:rPr>
                <w:rFonts w:ascii="Arial" w:hAnsi="Arial"/>
                <w:sz w:val="18"/>
              </w:rPr>
              <w:t>HD, HD avoid</w:t>
            </w:r>
          </w:p>
          <w:p w14:paraId="40259F73" w14:textId="116B2B47" w:rsidR="00E2297F" w:rsidRPr="00E80F49" w:rsidRDefault="00E2297F" w:rsidP="00E2297F">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E80F49" w:rsidDel="00AD5E0E" w:rsidRDefault="00E2297F" w:rsidP="00E2297F">
            <w:pPr>
              <w:pStyle w:val="TAC"/>
            </w:pPr>
            <w:r>
              <w:t>Added at RAN5#96-e</w:t>
            </w:r>
          </w:p>
        </w:tc>
      </w:tr>
      <w:tr w:rsidR="00E2297F" w:rsidRPr="00E80F49" w14:paraId="5CBB9603" w14:textId="77777777" w:rsidTr="008C05F3">
        <w:tc>
          <w:tcPr>
            <w:tcW w:w="1606" w:type="dxa"/>
            <w:shd w:val="clear" w:color="auto" w:fill="auto"/>
            <w:tcMar>
              <w:left w:w="45" w:type="dxa"/>
              <w:right w:w="45" w:type="dxa"/>
            </w:tcMar>
            <w:vAlign w:val="center"/>
          </w:tcPr>
          <w:p w14:paraId="7C5065E8" w14:textId="7ED36D32" w:rsidR="00E2297F" w:rsidRDefault="00E2297F" w:rsidP="00E2297F">
            <w:pPr>
              <w:pStyle w:val="TAC"/>
            </w:pPr>
            <w:r>
              <w:t>DC_8A_n79A</w:t>
            </w:r>
          </w:p>
        </w:tc>
        <w:tc>
          <w:tcPr>
            <w:tcW w:w="3052" w:type="dxa"/>
            <w:shd w:val="clear" w:color="auto" w:fill="auto"/>
            <w:tcMar>
              <w:left w:w="45" w:type="dxa"/>
              <w:right w:w="45" w:type="dxa"/>
            </w:tcMar>
            <w:vAlign w:val="center"/>
          </w:tcPr>
          <w:p w14:paraId="33627A21" w14:textId="101102B0" w:rsidR="00E2297F" w:rsidRDefault="00E2297F" w:rsidP="00E2297F">
            <w:pPr>
              <w:pStyle w:val="TAC"/>
            </w:pPr>
            <w:r>
              <w:t>No</w:t>
            </w:r>
          </w:p>
        </w:tc>
        <w:tc>
          <w:tcPr>
            <w:tcW w:w="1302" w:type="dxa"/>
            <w:shd w:val="clear" w:color="auto" w:fill="auto"/>
            <w:tcMar>
              <w:left w:w="45" w:type="dxa"/>
              <w:right w:w="45" w:type="dxa"/>
            </w:tcMar>
            <w:vAlign w:val="center"/>
          </w:tcPr>
          <w:p w14:paraId="77A0E696" w14:textId="77777777" w:rsidR="00E2297F" w:rsidRDefault="00E2297F" w:rsidP="00E2297F">
            <w:pPr>
              <w:keepNext/>
              <w:keepLines/>
              <w:spacing w:after="0"/>
              <w:jc w:val="center"/>
              <w:rPr>
                <w:rFonts w:ascii="Arial" w:hAnsi="Arial"/>
                <w:sz w:val="18"/>
              </w:rPr>
            </w:pPr>
            <w:r>
              <w:rPr>
                <w:rFonts w:ascii="Arial" w:hAnsi="Arial"/>
                <w:sz w:val="18"/>
              </w:rPr>
              <w:t>n79 (HD5),</w:t>
            </w:r>
          </w:p>
          <w:p w14:paraId="63F41FC6" w14:textId="72BB01B9" w:rsidR="00E2297F" w:rsidRDefault="00E2297F" w:rsidP="00E2297F">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E2297F" w:rsidRDefault="00E2297F" w:rsidP="00E2297F">
            <w:pPr>
              <w:keepNext/>
              <w:keepLines/>
              <w:spacing w:after="0"/>
              <w:jc w:val="center"/>
              <w:rPr>
                <w:rFonts w:ascii="Arial" w:hAnsi="Arial"/>
                <w:sz w:val="18"/>
              </w:rPr>
            </w:pPr>
            <w:r>
              <w:rPr>
                <w:rFonts w:ascii="Arial" w:hAnsi="Arial"/>
                <w:sz w:val="18"/>
              </w:rPr>
              <w:t>NE</w:t>
            </w:r>
          </w:p>
          <w:p w14:paraId="6759129D" w14:textId="77777777" w:rsidR="00E2297F" w:rsidRDefault="00E2297F" w:rsidP="00E2297F">
            <w:pPr>
              <w:keepNext/>
              <w:keepLines/>
              <w:spacing w:after="0"/>
              <w:jc w:val="center"/>
              <w:rPr>
                <w:rFonts w:ascii="Arial" w:hAnsi="Arial"/>
                <w:sz w:val="18"/>
              </w:rPr>
            </w:pPr>
            <w:r>
              <w:rPr>
                <w:rFonts w:ascii="Arial" w:hAnsi="Arial"/>
                <w:sz w:val="18"/>
              </w:rPr>
              <w:t>HD, HD avoid</w:t>
            </w:r>
          </w:p>
          <w:p w14:paraId="2773DC54" w14:textId="5F2C07DF" w:rsidR="00E2297F" w:rsidRDefault="00E2297F" w:rsidP="00E2297F">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E2297F" w:rsidRDefault="00E2297F" w:rsidP="00E2297F">
            <w:pPr>
              <w:pStyle w:val="TAC"/>
            </w:pPr>
            <w:r>
              <w:t>Added at RAN5#96-e</w:t>
            </w:r>
          </w:p>
        </w:tc>
      </w:tr>
      <w:tr w:rsidR="00E2297F" w:rsidRPr="00E80F49" w14:paraId="11FC89BA" w14:textId="77777777" w:rsidTr="008C05F3">
        <w:tc>
          <w:tcPr>
            <w:tcW w:w="1606" w:type="dxa"/>
            <w:shd w:val="clear" w:color="auto" w:fill="auto"/>
            <w:tcMar>
              <w:left w:w="45" w:type="dxa"/>
              <w:right w:w="45" w:type="dxa"/>
            </w:tcMar>
            <w:vAlign w:val="center"/>
          </w:tcPr>
          <w:p w14:paraId="1FBB0C95" w14:textId="77777777" w:rsidR="00E2297F" w:rsidRPr="00E80F49" w:rsidRDefault="00E2297F" w:rsidP="00E2297F">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20CF4557"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AA3D400"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0A08E316" w14:textId="5D32E59A" w:rsidR="00E2297F" w:rsidRPr="00E80F49" w:rsidRDefault="00E2297F" w:rsidP="00E2297F">
            <w:pPr>
              <w:pStyle w:val="TAC"/>
            </w:pPr>
            <w:r w:rsidRPr="00E80F49">
              <w:t>RAN5#91-e</w:t>
            </w:r>
          </w:p>
        </w:tc>
      </w:tr>
      <w:tr w:rsidR="00E2297F" w:rsidRPr="00E80F49" w14:paraId="50AE8C25" w14:textId="77777777" w:rsidTr="008C05F3">
        <w:tc>
          <w:tcPr>
            <w:tcW w:w="1606" w:type="dxa"/>
            <w:shd w:val="clear" w:color="auto" w:fill="auto"/>
            <w:tcMar>
              <w:left w:w="45" w:type="dxa"/>
              <w:right w:w="45" w:type="dxa"/>
            </w:tcMar>
            <w:vAlign w:val="center"/>
          </w:tcPr>
          <w:p w14:paraId="249170FF" w14:textId="0B0BC353" w:rsidR="00E2297F" w:rsidRPr="00E80F49" w:rsidRDefault="00E2297F" w:rsidP="00E2297F">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52F4E0A" w14:textId="06BD0363"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72D1A1AF" w14:textId="1C37ADA1"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6F349E6C" w14:textId="049F1D5D" w:rsidR="00E2297F" w:rsidRPr="00E80F49" w:rsidRDefault="00E2297F" w:rsidP="00E2297F">
            <w:pPr>
              <w:pStyle w:val="TAC"/>
            </w:pPr>
            <w:r w:rsidRPr="00E80F49">
              <w:t>RAN5#91-e</w:t>
            </w:r>
          </w:p>
        </w:tc>
      </w:tr>
      <w:tr w:rsidR="00E2297F" w:rsidRPr="00E80F49" w14:paraId="34BE8FB6" w14:textId="77777777" w:rsidTr="008C05F3">
        <w:tc>
          <w:tcPr>
            <w:tcW w:w="1606" w:type="dxa"/>
            <w:shd w:val="clear" w:color="auto" w:fill="auto"/>
            <w:tcMar>
              <w:left w:w="45" w:type="dxa"/>
              <w:right w:w="45" w:type="dxa"/>
            </w:tcMar>
            <w:vAlign w:val="center"/>
          </w:tcPr>
          <w:p w14:paraId="4BAEC099" w14:textId="14C29E3C" w:rsidR="00E2297F" w:rsidRPr="00E80F49" w:rsidRDefault="00E2297F" w:rsidP="00E2297F">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7810BB17" w14:textId="07650D99" w:rsidR="00E2297F" w:rsidRPr="00E80F49" w:rsidRDefault="00E2297F" w:rsidP="00E2297F">
            <w:pPr>
              <w:pStyle w:val="TAC"/>
            </w:pPr>
            <w:r w:rsidRPr="00E80F49">
              <w:t>11 (HM)</w:t>
            </w:r>
          </w:p>
        </w:tc>
        <w:tc>
          <w:tcPr>
            <w:tcW w:w="1381" w:type="dxa"/>
            <w:shd w:val="clear" w:color="auto" w:fill="auto"/>
            <w:tcMar>
              <w:left w:w="45" w:type="dxa"/>
              <w:right w:w="45" w:type="dxa"/>
            </w:tcMar>
            <w:vAlign w:val="center"/>
          </w:tcPr>
          <w:p w14:paraId="4AC755C9"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4E66275" w14:textId="5C32EA7E"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055BFB26" w14:textId="67363926" w:rsidR="00E2297F" w:rsidRPr="00E80F49" w:rsidRDefault="00E2297F" w:rsidP="00E2297F">
            <w:pPr>
              <w:pStyle w:val="TAC"/>
            </w:pPr>
            <w:r w:rsidRPr="00E80F49">
              <w:t>RAN5#92-e</w:t>
            </w:r>
          </w:p>
        </w:tc>
      </w:tr>
      <w:tr w:rsidR="00E2297F" w:rsidRPr="00E80F49" w14:paraId="7A881920" w14:textId="77777777" w:rsidTr="008C05F3">
        <w:tc>
          <w:tcPr>
            <w:tcW w:w="1606" w:type="dxa"/>
            <w:shd w:val="clear" w:color="auto" w:fill="auto"/>
            <w:tcMar>
              <w:left w:w="45" w:type="dxa"/>
              <w:right w:w="45" w:type="dxa"/>
            </w:tcMar>
            <w:vAlign w:val="center"/>
          </w:tcPr>
          <w:p w14:paraId="7FEFF3B3" w14:textId="20E5DCF7" w:rsidR="00E2297F" w:rsidRPr="00E80F49" w:rsidRDefault="00E2297F" w:rsidP="00E2297F">
            <w:pPr>
              <w:pStyle w:val="TAC"/>
            </w:pPr>
            <w:r>
              <w:t>DC_12A_n2A</w:t>
            </w:r>
          </w:p>
        </w:tc>
        <w:tc>
          <w:tcPr>
            <w:tcW w:w="3052" w:type="dxa"/>
            <w:shd w:val="clear" w:color="auto" w:fill="auto"/>
            <w:tcMar>
              <w:left w:w="45" w:type="dxa"/>
              <w:right w:w="45" w:type="dxa"/>
            </w:tcMar>
            <w:vAlign w:val="center"/>
          </w:tcPr>
          <w:p w14:paraId="33652818" w14:textId="2D5AB125" w:rsidR="00E2297F" w:rsidRPr="00E80F49" w:rsidRDefault="00E2297F" w:rsidP="00E2297F">
            <w:pPr>
              <w:pStyle w:val="TAC"/>
            </w:pPr>
            <w:r>
              <w:t>No</w:t>
            </w:r>
          </w:p>
        </w:tc>
        <w:tc>
          <w:tcPr>
            <w:tcW w:w="1302" w:type="dxa"/>
            <w:shd w:val="clear" w:color="auto" w:fill="auto"/>
            <w:tcMar>
              <w:left w:w="45" w:type="dxa"/>
              <w:right w:w="45" w:type="dxa"/>
            </w:tcMar>
            <w:vAlign w:val="center"/>
          </w:tcPr>
          <w:p w14:paraId="4ABFE32E" w14:textId="0B4AA1E0" w:rsidR="00E2297F" w:rsidRPr="00E80F49" w:rsidRDefault="00E2297F" w:rsidP="00E2297F">
            <w:pPr>
              <w:pStyle w:val="TAC"/>
            </w:pPr>
            <w:r>
              <w:t>N/A</w:t>
            </w:r>
          </w:p>
        </w:tc>
        <w:tc>
          <w:tcPr>
            <w:tcW w:w="1381" w:type="dxa"/>
            <w:shd w:val="clear" w:color="auto" w:fill="auto"/>
            <w:tcMar>
              <w:left w:w="45" w:type="dxa"/>
              <w:right w:w="45" w:type="dxa"/>
            </w:tcMar>
            <w:vAlign w:val="bottom"/>
          </w:tcPr>
          <w:p w14:paraId="3E7B39F9" w14:textId="4930C226" w:rsidR="00E2297F" w:rsidRPr="00E80F49" w:rsidRDefault="00E2297F" w:rsidP="00E2297F">
            <w:pPr>
              <w:pStyle w:val="TAC"/>
            </w:pPr>
            <w:r>
              <w:t>NE</w:t>
            </w:r>
          </w:p>
        </w:tc>
        <w:tc>
          <w:tcPr>
            <w:tcW w:w="3052" w:type="dxa"/>
            <w:shd w:val="clear" w:color="auto" w:fill="auto"/>
            <w:tcMar>
              <w:left w:w="45" w:type="dxa"/>
              <w:right w:w="45" w:type="dxa"/>
            </w:tcMar>
            <w:vAlign w:val="center"/>
          </w:tcPr>
          <w:p w14:paraId="186BCC44" w14:textId="6E951959" w:rsidR="00E2297F" w:rsidRPr="00E80F49" w:rsidRDefault="00E2297F" w:rsidP="00E2297F">
            <w:pPr>
              <w:pStyle w:val="TAC"/>
            </w:pPr>
            <w:r>
              <w:t>RAN5#98</w:t>
            </w:r>
          </w:p>
        </w:tc>
      </w:tr>
      <w:tr w:rsidR="00E2297F" w:rsidRPr="00E80F49" w14:paraId="4CC292BA" w14:textId="77777777" w:rsidTr="008C05F3">
        <w:tc>
          <w:tcPr>
            <w:tcW w:w="1606" w:type="dxa"/>
            <w:shd w:val="clear" w:color="auto" w:fill="auto"/>
            <w:tcMar>
              <w:left w:w="45" w:type="dxa"/>
              <w:right w:w="45" w:type="dxa"/>
            </w:tcMar>
            <w:vAlign w:val="center"/>
          </w:tcPr>
          <w:p w14:paraId="4BE9148E" w14:textId="21116E52" w:rsidR="00E2297F" w:rsidRPr="00E80F49" w:rsidRDefault="00E2297F" w:rsidP="00E2297F">
            <w:pPr>
              <w:pStyle w:val="TAC"/>
            </w:pPr>
            <w:r>
              <w:t>DC_12A_n66A</w:t>
            </w:r>
          </w:p>
        </w:tc>
        <w:tc>
          <w:tcPr>
            <w:tcW w:w="3052" w:type="dxa"/>
            <w:shd w:val="clear" w:color="auto" w:fill="auto"/>
            <w:tcMar>
              <w:left w:w="45" w:type="dxa"/>
              <w:right w:w="45" w:type="dxa"/>
            </w:tcMar>
            <w:vAlign w:val="center"/>
          </w:tcPr>
          <w:p w14:paraId="47C6716A" w14:textId="34C1F464" w:rsidR="00E2297F" w:rsidRPr="00E80F49" w:rsidRDefault="00E2297F" w:rsidP="00E2297F">
            <w:pPr>
              <w:pStyle w:val="TAC"/>
            </w:pPr>
            <w:r>
              <w:t>No</w:t>
            </w:r>
          </w:p>
        </w:tc>
        <w:tc>
          <w:tcPr>
            <w:tcW w:w="1302" w:type="dxa"/>
            <w:shd w:val="clear" w:color="auto" w:fill="auto"/>
            <w:tcMar>
              <w:left w:w="45" w:type="dxa"/>
              <w:right w:w="45" w:type="dxa"/>
            </w:tcMar>
            <w:vAlign w:val="center"/>
          </w:tcPr>
          <w:p w14:paraId="22F9C394" w14:textId="0FC96770" w:rsidR="00E2297F" w:rsidRPr="00E80F49" w:rsidRDefault="00E2297F" w:rsidP="00E2297F">
            <w:pPr>
              <w:pStyle w:val="TAC"/>
            </w:pPr>
            <w:r>
              <w:t>N66 (HD3)</w:t>
            </w:r>
          </w:p>
        </w:tc>
        <w:tc>
          <w:tcPr>
            <w:tcW w:w="1381" w:type="dxa"/>
            <w:shd w:val="clear" w:color="auto" w:fill="auto"/>
            <w:tcMar>
              <w:left w:w="45" w:type="dxa"/>
              <w:right w:w="45" w:type="dxa"/>
            </w:tcMar>
            <w:vAlign w:val="center"/>
          </w:tcPr>
          <w:p w14:paraId="3C91F5A0" w14:textId="77777777" w:rsidR="00E2297F" w:rsidRDefault="00E2297F" w:rsidP="00E2297F">
            <w:pPr>
              <w:pStyle w:val="TAC"/>
            </w:pPr>
            <w:r>
              <w:t>NE</w:t>
            </w:r>
          </w:p>
          <w:p w14:paraId="62D0D6F6" w14:textId="4688CEF8"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00D37F2D" w14:textId="0978E3C1" w:rsidR="00E2297F" w:rsidRPr="00E80F49" w:rsidRDefault="00E2297F" w:rsidP="00E2297F">
            <w:pPr>
              <w:pStyle w:val="TAC"/>
            </w:pPr>
            <w:r>
              <w:t>RAN5#97</w:t>
            </w:r>
          </w:p>
        </w:tc>
      </w:tr>
      <w:tr w:rsidR="00E2297F" w:rsidRPr="00E80F49" w14:paraId="011D5D46" w14:textId="77777777" w:rsidTr="008C05F3">
        <w:tc>
          <w:tcPr>
            <w:tcW w:w="1606" w:type="dxa"/>
            <w:shd w:val="clear" w:color="auto" w:fill="auto"/>
            <w:tcMar>
              <w:left w:w="45" w:type="dxa"/>
              <w:right w:w="45" w:type="dxa"/>
            </w:tcMar>
            <w:vAlign w:val="center"/>
          </w:tcPr>
          <w:p w14:paraId="04E5E33A" w14:textId="4A228564" w:rsidR="00E2297F" w:rsidRDefault="00E2297F" w:rsidP="00E2297F">
            <w:pPr>
              <w:pStyle w:val="TAC"/>
            </w:pPr>
            <w:r>
              <w:t>DC_12A_n78A</w:t>
            </w:r>
          </w:p>
        </w:tc>
        <w:tc>
          <w:tcPr>
            <w:tcW w:w="3052" w:type="dxa"/>
            <w:shd w:val="clear" w:color="auto" w:fill="auto"/>
            <w:tcMar>
              <w:left w:w="45" w:type="dxa"/>
              <w:right w:w="45" w:type="dxa"/>
            </w:tcMar>
            <w:vAlign w:val="center"/>
          </w:tcPr>
          <w:p w14:paraId="024AED02" w14:textId="296428F8" w:rsidR="00E2297F" w:rsidRDefault="00E2297F" w:rsidP="00E2297F">
            <w:pPr>
              <w:pStyle w:val="TAC"/>
            </w:pPr>
            <w:r>
              <w:rPr>
                <w:lang w:eastAsia="zh-CN"/>
              </w:rPr>
              <w:t>Yes (</w:t>
            </w:r>
            <w:r>
              <w:rPr>
                <w:lang w:eastAsia="ja-JP"/>
              </w:rPr>
              <w:t>DC_12</w:t>
            </w:r>
            <w:r w:rsidRPr="00E80F49">
              <w:rPr>
                <w:lang w:eastAsia="ja-JP"/>
              </w:rPr>
              <w:t>_n7</w:t>
            </w:r>
            <w:r>
              <w:rPr>
                <w:lang w:eastAsia="ja-JP"/>
              </w:rPr>
              <w:t>8</w:t>
            </w:r>
            <w:r>
              <w:rPr>
                <w:lang w:eastAsia="zh-CN"/>
              </w:rPr>
              <w:t>)</w:t>
            </w:r>
          </w:p>
        </w:tc>
        <w:tc>
          <w:tcPr>
            <w:tcW w:w="1302" w:type="dxa"/>
            <w:shd w:val="clear" w:color="auto" w:fill="auto"/>
            <w:tcMar>
              <w:left w:w="45" w:type="dxa"/>
              <w:right w:w="45" w:type="dxa"/>
            </w:tcMar>
            <w:vAlign w:val="center"/>
          </w:tcPr>
          <w:p w14:paraId="02846B31" w14:textId="77777777" w:rsidR="00E2297F" w:rsidRDefault="00E2297F" w:rsidP="00E2297F">
            <w:pPr>
              <w:pStyle w:val="TAC"/>
            </w:pPr>
            <w:r>
              <w:t>n78 (HD5)</w:t>
            </w:r>
          </w:p>
          <w:p w14:paraId="0F731D67" w14:textId="2D10FA03" w:rsidR="00E2297F" w:rsidRDefault="00E2297F" w:rsidP="00E2297F">
            <w:pPr>
              <w:pStyle w:val="TAC"/>
            </w:pPr>
            <w:r>
              <w:lastRenderedPageBreak/>
              <w:t>12 (IMD5)</w:t>
            </w:r>
          </w:p>
        </w:tc>
        <w:tc>
          <w:tcPr>
            <w:tcW w:w="1381" w:type="dxa"/>
            <w:shd w:val="clear" w:color="auto" w:fill="auto"/>
            <w:tcMar>
              <w:left w:w="45" w:type="dxa"/>
              <w:right w:w="45" w:type="dxa"/>
            </w:tcMar>
            <w:vAlign w:val="center"/>
          </w:tcPr>
          <w:p w14:paraId="7F541C4E" w14:textId="77777777" w:rsidR="00E2297F" w:rsidRDefault="00E2297F" w:rsidP="00E2297F">
            <w:pPr>
              <w:pStyle w:val="TAC"/>
              <w:rPr>
                <w:lang w:eastAsia="zh-CN"/>
              </w:rPr>
            </w:pPr>
            <w:r>
              <w:rPr>
                <w:rFonts w:hint="eastAsia"/>
                <w:lang w:eastAsia="zh-CN"/>
              </w:rPr>
              <w:lastRenderedPageBreak/>
              <w:t>N</w:t>
            </w:r>
            <w:r>
              <w:rPr>
                <w:lang w:eastAsia="zh-CN"/>
              </w:rPr>
              <w:t>E</w:t>
            </w:r>
          </w:p>
          <w:p w14:paraId="58CEDDA9" w14:textId="77777777" w:rsidR="00E2297F" w:rsidRDefault="00E2297F" w:rsidP="00E2297F">
            <w:pPr>
              <w:pStyle w:val="TAC"/>
              <w:rPr>
                <w:lang w:eastAsia="zh-CN"/>
              </w:rPr>
            </w:pPr>
            <w:r>
              <w:rPr>
                <w:lang w:eastAsia="zh-CN"/>
              </w:rPr>
              <w:lastRenderedPageBreak/>
              <w:t>HD, HD avoid</w:t>
            </w:r>
          </w:p>
          <w:p w14:paraId="4E3BAA52" w14:textId="131A8A05" w:rsidR="00E2297F" w:rsidRDefault="00E2297F" w:rsidP="00E2297F">
            <w:pPr>
              <w:pStyle w:val="TAC"/>
            </w:pPr>
            <w:r>
              <w:rPr>
                <w:lang w:eastAsia="zh-CN"/>
              </w:rPr>
              <w:t>IMD5</w:t>
            </w:r>
          </w:p>
        </w:tc>
        <w:tc>
          <w:tcPr>
            <w:tcW w:w="3052" w:type="dxa"/>
            <w:shd w:val="clear" w:color="auto" w:fill="auto"/>
            <w:tcMar>
              <w:left w:w="45" w:type="dxa"/>
              <w:right w:w="45" w:type="dxa"/>
            </w:tcMar>
            <w:vAlign w:val="center"/>
          </w:tcPr>
          <w:p w14:paraId="6201FB95" w14:textId="7C2D8B53" w:rsidR="00E2297F" w:rsidRDefault="00E2297F" w:rsidP="00E2297F">
            <w:pPr>
              <w:pStyle w:val="TAC"/>
            </w:pPr>
            <w:r>
              <w:lastRenderedPageBreak/>
              <w:t>RAN5#98</w:t>
            </w:r>
          </w:p>
        </w:tc>
      </w:tr>
      <w:tr w:rsidR="00E2297F" w:rsidRPr="00E80F49" w14:paraId="0B21688A" w14:textId="77777777" w:rsidTr="008C05F3">
        <w:tc>
          <w:tcPr>
            <w:tcW w:w="1606" w:type="dxa"/>
            <w:shd w:val="clear" w:color="auto" w:fill="auto"/>
            <w:tcMar>
              <w:left w:w="45" w:type="dxa"/>
              <w:right w:w="45" w:type="dxa"/>
            </w:tcMar>
            <w:vAlign w:val="center"/>
          </w:tcPr>
          <w:p w14:paraId="1797D337" w14:textId="0318E649" w:rsidR="00E2297F" w:rsidRPr="00E80F49" w:rsidRDefault="00E2297F" w:rsidP="00E2297F">
            <w:pPr>
              <w:pStyle w:val="TAC"/>
            </w:pPr>
            <w:r w:rsidRPr="00E80F49">
              <w:t>DC_13A_n77A</w:t>
            </w:r>
          </w:p>
        </w:tc>
        <w:tc>
          <w:tcPr>
            <w:tcW w:w="3052" w:type="dxa"/>
            <w:shd w:val="clear" w:color="auto" w:fill="auto"/>
            <w:tcMar>
              <w:left w:w="45" w:type="dxa"/>
              <w:right w:w="45" w:type="dxa"/>
            </w:tcMar>
            <w:vAlign w:val="center"/>
          </w:tcPr>
          <w:p w14:paraId="368EAD70" w14:textId="6D473BA9" w:rsidR="00E2297F" w:rsidRPr="00E80F49" w:rsidRDefault="00E2297F" w:rsidP="00E2297F">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E80F49" w:rsidRDefault="00E2297F" w:rsidP="00E2297F">
            <w:pPr>
              <w:pStyle w:val="TAC"/>
              <w:rPr>
                <w:rFonts w:cs="Arial"/>
                <w:color w:val="222222"/>
                <w:szCs w:val="18"/>
              </w:rPr>
            </w:pPr>
            <w:r w:rsidRPr="00E80F49">
              <w:rPr>
                <w:rFonts w:cs="Arial"/>
                <w:color w:val="222222"/>
                <w:szCs w:val="18"/>
              </w:rPr>
              <w:t>n77 (HD)</w:t>
            </w:r>
          </w:p>
          <w:p w14:paraId="1AA06DF8" w14:textId="0C6083FE" w:rsidR="00E2297F" w:rsidRPr="00E80F49" w:rsidRDefault="00E2297F" w:rsidP="00E2297F">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E80F49" w:rsidRDefault="00E2297F" w:rsidP="00E2297F">
            <w:pPr>
              <w:pStyle w:val="TAC"/>
              <w:rPr>
                <w:rFonts w:cs="Arial"/>
                <w:color w:val="222222"/>
                <w:szCs w:val="18"/>
              </w:rPr>
            </w:pPr>
            <w:r w:rsidRPr="00E80F49">
              <w:rPr>
                <w:rFonts w:cs="Arial"/>
                <w:color w:val="222222"/>
                <w:szCs w:val="18"/>
              </w:rPr>
              <w:t>NE</w:t>
            </w:r>
            <w:r w:rsidRPr="00E80F49">
              <w:rPr>
                <w:rFonts w:cs="Arial"/>
                <w:color w:val="222222"/>
                <w:szCs w:val="18"/>
              </w:rPr>
              <w:br/>
              <w:t>HD, HD avoid</w:t>
            </w:r>
          </w:p>
          <w:p w14:paraId="17A77320" w14:textId="396F3BEB" w:rsidR="00E2297F" w:rsidRPr="00E80F49" w:rsidRDefault="00E2297F" w:rsidP="00E2297F">
            <w:pPr>
              <w:pStyle w:val="TAC"/>
            </w:pPr>
            <w:r w:rsidRPr="00E80F49">
              <w:rPr>
                <w:rFonts w:cs="Arial"/>
                <w:color w:val="222222"/>
                <w:szCs w:val="18"/>
              </w:rPr>
              <w:t>HM, HM avoid</w:t>
            </w:r>
            <w:r w:rsidRPr="00E80F49">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E80F49" w:rsidRDefault="00E2297F" w:rsidP="00E2297F">
            <w:pPr>
              <w:pStyle w:val="TAC"/>
            </w:pPr>
            <w:r w:rsidRPr="00E80F49">
              <w:rPr>
                <w:rFonts w:cs="Arial"/>
                <w:color w:val="222222"/>
                <w:szCs w:val="18"/>
              </w:rPr>
              <w:t>RAN5#94-e</w:t>
            </w:r>
          </w:p>
        </w:tc>
      </w:tr>
      <w:tr w:rsidR="00E2297F" w:rsidRPr="00E80F49" w14:paraId="3C5BF55D" w14:textId="77777777" w:rsidTr="008C05F3">
        <w:tc>
          <w:tcPr>
            <w:tcW w:w="1606" w:type="dxa"/>
            <w:shd w:val="clear" w:color="auto" w:fill="auto"/>
            <w:tcMar>
              <w:left w:w="45" w:type="dxa"/>
              <w:right w:w="45" w:type="dxa"/>
            </w:tcMar>
            <w:vAlign w:val="center"/>
          </w:tcPr>
          <w:p w14:paraId="7A01567A" w14:textId="77777777" w:rsidR="00E2297F" w:rsidRDefault="00E2297F" w:rsidP="00E2297F">
            <w:pPr>
              <w:pStyle w:val="TAC"/>
            </w:pPr>
            <w:r>
              <w:t>DC_14A_n2A</w:t>
            </w:r>
          </w:p>
        </w:tc>
        <w:tc>
          <w:tcPr>
            <w:tcW w:w="3052" w:type="dxa"/>
            <w:shd w:val="clear" w:color="auto" w:fill="auto"/>
            <w:tcMar>
              <w:left w:w="45" w:type="dxa"/>
              <w:right w:w="45" w:type="dxa"/>
            </w:tcMar>
            <w:vAlign w:val="center"/>
          </w:tcPr>
          <w:p w14:paraId="205F6CC0" w14:textId="77777777" w:rsidR="00E2297F" w:rsidRDefault="00E2297F" w:rsidP="00E2297F">
            <w:pPr>
              <w:pStyle w:val="TAC"/>
              <w:rPr>
                <w:lang w:eastAsia="zh-CN"/>
              </w:rPr>
            </w:pPr>
            <w:r>
              <w:t>No</w:t>
            </w:r>
          </w:p>
        </w:tc>
        <w:tc>
          <w:tcPr>
            <w:tcW w:w="1302" w:type="dxa"/>
            <w:shd w:val="clear" w:color="auto" w:fill="auto"/>
            <w:tcMar>
              <w:left w:w="45" w:type="dxa"/>
              <w:right w:w="45" w:type="dxa"/>
            </w:tcMar>
            <w:vAlign w:val="center"/>
          </w:tcPr>
          <w:p w14:paraId="07DBC0EB" w14:textId="77777777" w:rsidR="00E2297F" w:rsidRDefault="00E2297F" w:rsidP="00E2297F">
            <w:pPr>
              <w:pStyle w:val="TAC"/>
            </w:pPr>
            <w:r>
              <w:t>N/A</w:t>
            </w:r>
          </w:p>
        </w:tc>
        <w:tc>
          <w:tcPr>
            <w:tcW w:w="1381" w:type="dxa"/>
            <w:shd w:val="clear" w:color="auto" w:fill="auto"/>
            <w:tcMar>
              <w:left w:w="45" w:type="dxa"/>
              <w:right w:w="45" w:type="dxa"/>
            </w:tcMar>
            <w:vAlign w:val="bottom"/>
          </w:tcPr>
          <w:p w14:paraId="1484AF92" w14:textId="77777777" w:rsidR="00E2297F" w:rsidRDefault="00E2297F" w:rsidP="00E2297F">
            <w:pPr>
              <w:pStyle w:val="TAC"/>
              <w:rPr>
                <w:lang w:eastAsia="zh-CN"/>
              </w:rPr>
            </w:pPr>
            <w:r>
              <w:t>NE</w:t>
            </w:r>
          </w:p>
        </w:tc>
        <w:tc>
          <w:tcPr>
            <w:tcW w:w="3052" w:type="dxa"/>
            <w:shd w:val="clear" w:color="auto" w:fill="auto"/>
            <w:tcMar>
              <w:left w:w="45" w:type="dxa"/>
              <w:right w:w="45" w:type="dxa"/>
            </w:tcMar>
            <w:vAlign w:val="center"/>
          </w:tcPr>
          <w:p w14:paraId="4150305B" w14:textId="77777777" w:rsidR="00E2297F" w:rsidRDefault="00E2297F" w:rsidP="00E2297F">
            <w:pPr>
              <w:pStyle w:val="TAC"/>
            </w:pPr>
            <w:r>
              <w:t>RAN5#98</w:t>
            </w:r>
          </w:p>
        </w:tc>
      </w:tr>
      <w:tr w:rsidR="00E2297F" w:rsidRPr="00E80F49" w14:paraId="25B572C4" w14:textId="77777777" w:rsidTr="008C05F3">
        <w:tc>
          <w:tcPr>
            <w:tcW w:w="1606" w:type="dxa"/>
            <w:shd w:val="clear" w:color="auto" w:fill="auto"/>
            <w:tcMar>
              <w:left w:w="45" w:type="dxa"/>
              <w:right w:w="45" w:type="dxa"/>
            </w:tcMar>
            <w:vAlign w:val="center"/>
          </w:tcPr>
          <w:p w14:paraId="196EB7E3" w14:textId="6F3C1A87" w:rsidR="00E2297F" w:rsidRPr="00E80F49" w:rsidRDefault="00E2297F" w:rsidP="00E2297F">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E2297F" w:rsidRPr="00E80F49" w:rsidRDefault="00E2297F" w:rsidP="00E2297F">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E2297F" w:rsidRDefault="00E2297F" w:rsidP="00E2297F">
            <w:pPr>
              <w:pStyle w:val="TAC"/>
              <w:rPr>
                <w:lang w:eastAsia="zh-CN"/>
              </w:rPr>
            </w:pPr>
            <w:r>
              <w:rPr>
                <w:lang w:eastAsia="zh-CN"/>
              </w:rPr>
              <w:t>NE</w:t>
            </w:r>
          </w:p>
          <w:p w14:paraId="21805631" w14:textId="1298A784" w:rsidR="00E2297F" w:rsidRPr="00E80F49" w:rsidRDefault="00E2297F" w:rsidP="00E2297F">
            <w:pPr>
              <w:pStyle w:val="TAC"/>
              <w:rPr>
                <w:rFonts w:cs="Arial"/>
                <w:color w:val="222222"/>
                <w:szCs w:val="18"/>
              </w:rPr>
            </w:pPr>
            <w:r>
              <w:rPr>
                <w:lang w:eastAsia="zh-CN"/>
              </w:rPr>
              <w:t>HD</w:t>
            </w:r>
          </w:p>
        </w:tc>
        <w:tc>
          <w:tcPr>
            <w:tcW w:w="3052" w:type="dxa"/>
            <w:shd w:val="clear" w:color="auto" w:fill="auto"/>
            <w:tcMar>
              <w:left w:w="45" w:type="dxa"/>
              <w:right w:w="45" w:type="dxa"/>
            </w:tcMar>
            <w:vAlign w:val="center"/>
          </w:tcPr>
          <w:p w14:paraId="53776047" w14:textId="055F2276"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E2297F" w:rsidRPr="00E80F49" w14:paraId="40E986A6" w14:textId="77777777" w:rsidTr="008C05F3">
        <w:tc>
          <w:tcPr>
            <w:tcW w:w="1606" w:type="dxa"/>
            <w:shd w:val="clear" w:color="auto" w:fill="auto"/>
            <w:tcMar>
              <w:left w:w="45" w:type="dxa"/>
              <w:right w:w="45" w:type="dxa"/>
            </w:tcMar>
            <w:vAlign w:val="center"/>
          </w:tcPr>
          <w:p w14:paraId="48E30951" w14:textId="2DB9C27D" w:rsidR="00E2297F" w:rsidRPr="00E80F49" w:rsidRDefault="00E2297F" w:rsidP="00E2297F">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E2297F" w:rsidRPr="00E80F49" w:rsidRDefault="00E2297F" w:rsidP="00E2297F">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E2297F" w:rsidRPr="00E80F49" w:rsidRDefault="00E2297F" w:rsidP="00E2297F">
            <w:pPr>
              <w:pStyle w:val="TAC"/>
              <w:rPr>
                <w:rFonts w:cs="Arial"/>
                <w:color w:val="222222"/>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087401" w:rsidRPr="00E80F49" w14:paraId="168FC972" w14:textId="77777777" w:rsidTr="00E2297F">
        <w:tc>
          <w:tcPr>
            <w:tcW w:w="1606" w:type="dxa"/>
            <w:shd w:val="clear" w:color="auto" w:fill="auto"/>
            <w:tcMar>
              <w:left w:w="45" w:type="dxa"/>
              <w:right w:w="45" w:type="dxa"/>
            </w:tcMar>
            <w:vAlign w:val="center"/>
          </w:tcPr>
          <w:p w14:paraId="23D3B913" w14:textId="61888242" w:rsidR="00087401" w:rsidRDefault="00087401" w:rsidP="00087401">
            <w:pPr>
              <w:pStyle w:val="TAC"/>
              <w:rPr>
                <w:lang w:eastAsia="ja-JP"/>
              </w:rPr>
            </w:pPr>
            <w:r>
              <w:rPr>
                <w:rFonts w:hint="eastAsia"/>
                <w:lang w:eastAsia="ja-JP"/>
              </w:rPr>
              <w:t>D</w:t>
            </w:r>
            <w:r>
              <w:rPr>
                <w:lang w:eastAsia="ja-JP"/>
              </w:rPr>
              <w:t>C_19A_n77A</w:t>
            </w:r>
          </w:p>
        </w:tc>
        <w:tc>
          <w:tcPr>
            <w:tcW w:w="3052" w:type="dxa"/>
            <w:shd w:val="clear" w:color="auto" w:fill="auto"/>
            <w:tcMar>
              <w:left w:w="45" w:type="dxa"/>
              <w:right w:w="45" w:type="dxa"/>
            </w:tcMar>
            <w:vAlign w:val="center"/>
          </w:tcPr>
          <w:p w14:paraId="0C6FD9A9" w14:textId="4CF9FB30" w:rsidR="00087401" w:rsidRDefault="00087401" w:rsidP="00087401">
            <w:pPr>
              <w:pStyle w:val="TAC"/>
              <w:rPr>
                <w:lang w:eastAsia="ja-JP"/>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9FDCE02" w14:textId="2D2638C8" w:rsidR="00087401" w:rsidRDefault="00087401" w:rsidP="00087401">
            <w:pPr>
              <w:pStyle w:val="TAC"/>
              <w:rPr>
                <w:lang w:eastAsia="ja-JP"/>
              </w:rPr>
            </w:pPr>
            <w:r>
              <w:rPr>
                <w:lang w:eastAsia="ja-JP"/>
              </w:rPr>
              <w:t>n77 (HD5)</w:t>
            </w:r>
          </w:p>
        </w:tc>
        <w:tc>
          <w:tcPr>
            <w:tcW w:w="1381" w:type="dxa"/>
            <w:shd w:val="clear" w:color="auto" w:fill="auto"/>
            <w:tcMar>
              <w:left w:w="45" w:type="dxa"/>
              <w:right w:w="45" w:type="dxa"/>
            </w:tcMar>
            <w:vAlign w:val="bottom"/>
          </w:tcPr>
          <w:p w14:paraId="2E5D0A0D" w14:textId="77777777" w:rsidR="00087401" w:rsidRDefault="00087401" w:rsidP="00087401">
            <w:pPr>
              <w:pStyle w:val="TAC"/>
              <w:rPr>
                <w:lang w:eastAsia="zh-CN"/>
              </w:rPr>
            </w:pPr>
            <w:r>
              <w:rPr>
                <w:lang w:eastAsia="zh-CN"/>
              </w:rPr>
              <w:t>NE</w:t>
            </w:r>
          </w:p>
          <w:p w14:paraId="58D5039C" w14:textId="425773CF" w:rsidR="00087401" w:rsidRDefault="00087401" w:rsidP="00087401">
            <w:pPr>
              <w:pStyle w:val="TAC"/>
              <w:rPr>
                <w:lang w:eastAsia="ja-JP"/>
              </w:rPr>
            </w:pPr>
            <w:r>
              <w:rPr>
                <w:lang w:eastAsia="zh-CN"/>
              </w:rPr>
              <w:t>HD</w:t>
            </w:r>
          </w:p>
        </w:tc>
        <w:tc>
          <w:tcPr>
            <w:tcW w:w="3052" w:type="dxa"/>
            <w:shd w:val="clear" w:color="auto" w:fill="auto"/>
            <w:tcMar>
              <w:left w:w="45" w:type="dxa"/>
              <w:right w:w="45" w:type="dxa"/>
            </w:tcMar>
            <w:vAlign w:val="center"/>
          </w:tcPr>
          <w:p w14:paraId="7EF84C30" w14:textId="300292EF" w:rsidR="00087401" w:rsidRDefault="00087401" w:rsidP="00087401">
            <w:pPr>
              <w:pStyle w:val="TAC"/>
              <w:rPr>
                <w:lang w:eastAsia="ja-JP"/>
              </w:rPr>
            </w:pPr>
            <w:r>
              <w:rPr>
                <w:rFonts w:hint="eastAsia"/>
                <w:lang w:eastAsia="ja-JP"/>
              </w:rPr>
              <w:t>R</w:t>
            </w:r>
            <w:r>
              <w:rPr>
                <w:lang w:eastAsia="ja-JP"/>
              </w:rPr>
              <w:t>AN5#99</w:t>
            </w:r>
          </w:p>
        </w:tc>
      </w:tr>
      <w:tr w:rsidR="00E2297F" w:rsidRPr="00E80F49" w14:paraId="666FD4D6" w14:textId="77777777" w:rsidTr="008C05F3">
        <w:tc>
          <w:tcPr>
            <w:tcW w:w="1606" w:type="dxa"/>
            <w:shd w:val="clear" w:color="auto" w:fill="auto"/>
            <w:tcMar>
              <w:left w:w="45" w:type="dxa"/>
              <w:right w:w="45" w:type="dxa"/>
            </w:tcMar>
            <w:vAlign w:val="center"/>
          </w:tcPr>
          <w:p w14:paraId="393A184B" w14:textId="77777777" w:rsidR="00E2297F" w:rsidRPr="00E80F49" w:rsidRDefault="00E2297F" w:rsidP="00E2297F">
            <w:pPr>
              <w:pStyle w:val="TAC"/>
            </w:pPr>
            <w:r w:rsidRPr="00E80F49">
              <w:t>DC_19A_n79A</w:t>
            </w:r>
          </w:p>
        </w:tc>
        <w:tc>
          <w:tcPr>
            <w:tcW w:w="3052" w:type="dxa"/>
            <w:shd w:val="clear" w:color="auto" w:fill="auto"/>
            <w:tcMar>
              <w:left w:w="45" w:type="dxa"/>
              <w:right w:w="45" w:type="dxa"/>
            </w:tcMar>
            <w:vAlign w:val="center"/>
          </w:tcPr>
          <w:p w14:paraId="04C2C1E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E95676D" w14:textId="77777777" w:rsidR="00E2297F" w:rsidRPr="00E80F49" w:rsidRDefault="00E2297F" w:rsidP="00E2297F">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E2297F" w:rsidRPr="00E80F49" w:rsidRDefault="00E2297F" w:rsidP="00E2297F">
            <w:pPr>
              <w:pStyle w:val="TAC"/>
            </w:pPr>
            <w:r w:rsidRPr="00E80F49">
              <w:t>NE,</w:t>
            </w:r>
          </w:p>
          <w:p w14:paraId="126F5359" w14:textId="5CEEE561"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3DD28B7" w14:textId="4A56E9AC" w:rsidR="00E2297F" w:rsidRPr="00E80F49" w:rsidRDefault="00E2297F" w:rsidP="00E2297F">
            <w:pPr>
              <w:pStyle w:val="TAC"/>
            </w:pPr>
            <w:r w:rsidRPr="00E80F49">
              <w:t>RAN5#90-e</w:t>
            </w:r>
          </w:p>
        </w:tc>
      </w:tr>
      <w:tr w:rsidR="00E2297F" w:rsidRPr="00E80F49" w14:paraId="2F407D56" w14:textId="77777777" w:rsidTr="008C05F3">
        <w:tc>
          <w:tcPr>
            <w:tcW w:w="1606" w:type="dxa"/>
            <w:shd w:val="clear" w:color="auto" w:fill="auto"/>
            <w:tcMar>
              <w:left w:w="45" w:type="dxa"/>
              <w:right w:w="45" w:type="dxa"/>
            </w:tcMar>
            <w:vAlign w:val="center"/>
          </w:tcPr>
          <w:p w14:paraId="5D4CD95D" w14:textId="77777777" w:rsidR="00E2297F" w:rsidRPr="00E80F49" w:rsidRDefault="00E2297F" w:rsidP="00E2297F">
            <w:pPr>
              <w:pStyle w:val="TAC"/>
            </w:pPr>
            <w:r w:rsidRPr="00E80F49">
              <w:t>DC_20A_n1A</w:t>
            </w:r>
          </w:p>
        </w:tc>
        <w:tc>
          <w:tcPr>
            <w:tcW w:w="3052" w:type="dxa"/>
            <w:shd w:val="clear" w:color="auto" w:fill="auto"/>
            <w:tcMar>
              <w:left w:w="45" w:type="dxa"/>
              <w:right w:w="45" w:type="dxa"/>
            </w:tcMar>
            <w:vAlign w:val="center"/>
          </w:tcPr>
          <w:p w14:paraId="683BAE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54915728"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66C96DF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588CDE7E" w14:textId="034F53CA" w:rsidR="00E2297F" w:rsidRPr="00E80F49" w:rsidRDefault="00E2297F" w:rsidP="00E2297F">
            <w:pPr>
              <w:pStyle w:val="TAC"/>
            </w:pPr>
            <w:r w:rsidRPr="00E80F49">
              <w:t>RAN5#90-e</w:t>
            </w:r>
          </w:p>
        </w:tc>
      </w:tr>
      <w:tr w:rsidR="00E2297F" w:rsidRPr="00E80F49" w14:paraId="20BDC15D" w14:textId="77777777" w:rsidTr="008C05F3">
        <w:tc>
          <w:tcPr>
            <w:tcW w:w="1606" w:type="dxa"/>
            <w:shd w:val="clear" w:color="auto" w:fill="auto"/>
            <w:tcMar>
              <w:left w:w="45" w:type="dxa"/>
              <w:right w:w="45" w:type="dxa"/>
            </w:tcMar>
            <w:vAlign w:val="center"/>
          </w:tcPr>
          <w:p w14:paraId="581525DB" w14:textId="77777777" w:rsidR="00E2297F" w:rsidRPr="00E80F49" w:rsidRDefault="00E2297F" w:rsidP="00E2297F">
            <w:pPr>
              <w:pStyle w:val="TAC"/>
            </w:pPr>
            <w:r w:rsidRPr="00E80F49">
              <w:t>DC_20A_n3A</w:t>
            </w:r>
          </w:p>
        </w:tc>
        <w:tc>
          <w:tcPr>
            <w:tcW w:w="3052" w:type="dxa"/>
            <w:shd w:val="clear" w:color="auto" w:fill="auto"/>
            <w:tcMar>
              <w:left w:w="45" w:type="dxa"/>
              <w:right w:w="45" w:type="dxa"/>
            </w:tcMar>
            <w:vAlign w:val="center"/>
          </w:tcPr>
          <w:p w14:paraId="3E5A25B0"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2364B6B1" w14:textId="77777777" w:rsidR="00E2297F" w:rsidRPr="00E80F49" w:rsidRDefault="00E2297F" w:rsidP="00E2297F">
            <w:pPr>
              <w:pStyle w:val="TAC"/>
            </w:pPr>
            <w:r w:rsidRPr="00E80F49">
              <w:t>n3 (IMD4),</w:t>
            </w:r>
          </w:p>
          <w:p w14:paraId="69C17166" w14:textId="77777777" w:rsidR="00E2297F" w:rsidRPr="00E80F49" w:rsidRDefault="00E2297F" w:rsidP="00E2297F">
            <w:pPr>
              <w:pStyle w:val="TAC"/>
            </w:pPr>
            <w:r w:rsidRPr="00E80F49">
              <w:t>20 (IMD4)</w:t>
            </w:r>
          </w:p>
        </w:tc>
        <w:tc>
          <w:tcPr>
            <w:tcW w:w="1381" w:type="dxa"/>
            <w:shd w:val="clear" w:color="auto" w:fill="auto"/>
            <w:tcMar>
              <w:left w:w="45" w:type="dxa"/>
              <w:right w:w="45" w:type="dxa"/>
            </w:tcMar>
            <w:vAlign w:val="bottom"/>
          </w:tcPr>
          <w:p w14:paraId="60B7A9D4" w14:textId="77777777" w:rsidR="00E2297F" w:rsidRPr="00E80F49" w:rsidRDefault="00E2297F" w:rsidP="00E2297F">
            <w:pPr>
              <w:pStyle w:val="TAC"/>
              <w:rPr>
                <w:lang w:eastAsia="zh-CN"/>
              </w:rPr>
            </w:pPr>
            <w:r w:rsidRPr="00E80F49">
              <w:rPr>
                <w:lang w:eastAsia="zh-CN"/>
              </w:rPr>
              <w:t>NE</w:t>
            </w:r>
          </w:p>
          <w:p w14:paraId="4EFAD9BA" w14:textId="5532DAB2"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087F8FD6" w14:textId="154E19DE" w:rsidR="00E2297F" w:rsidRPr="00E80F49" w:rsidRDefault="00E2297F" w:rsidP="00E2297F">
            <w:pPr>
              <w:pStyle w:val="TAC"/>
            </w:pPr>
            <w:r w:rsidRPr="00E80F49">
              <w:t>RAN5#89-e</w:t>
            </w:r>
          </w:p>
        </w:tc>
      </w:tr>
      <w:tr w:rsidR="00E2297F" w:rsidRPr="00E80F49" w14:paraId="7F173067" w14:textId="77777777" w:rsidTr="008C05F3">
        <w:tc>
          <w:tcPr>
            <w:tcW w:w="1606" w:type="dxa"/>
            <w:shd w:val="clear" w:color="auto" w:fill="auto"/>
            <w:tcMar>
              <w:left w:w="45" w:type="dxa"/>
              <w:right w:w="45" w:type="dxa"/>
            </w:tcMar>
            <w:vAlign w:val="center"/>
          </w:tcPr>
          <w:p w14:paraId="2EFE1C09" w14:textId="7C28B7E9" w:rsidR="00E2297F" w:rsidRPr="00E80F49" w:rsidRDefault="00E2297F" w:rsidP="00E2297F">
            <w:pPr>
              <w:pStyle w:val="TAC"/>
            </w:pPr>
            <w:r w:rsidRPr="00E80F49">
              <w:t>DC_20A_n7A</w:t>
            </w:r>
          </w:p>
        </w:tc>
        <w:tc>
          <w:tcPr>
            <w:tcW w:w="3052" w:type="dxa"/>
            <w:shd w:val="clear" w:color="auto" w:fill="auto"/>
            <w:tcMar>
              <w:left w:w="45" w:type="dxa"/>
              <w:right w:w="45" w:type="dxa"/>
            </w:tcMar>
            <w:vAlign w:val="center"/>
          </w:tcPr>
          <w:p w14:paraId="65865D3C" w14:textId="41245D61" w:rsidR="00E2297F" w:rsidRPr="00E80F49" w:rsidRDefault="00E2297F" w:rsidP="00E2297F">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E2297F" w:rsidRPr="00E80F49" w:rsidRDefault="00E2297F" w:rsidP="00E2297F">
            <w:pPr>
              <w:pStyle w:val="TAC"/>
            </w:pPr>
            <w:r w:rsidRPr="00E80F49">
              <w:t>20 (IMD3)</w:t>
            </w:r>
          </w:p>
        </w:tc>
        <w:tc>
          <w:tcPr>
            <w:tcW w:w="1381" w:type="dxa"/>
            <w:shd w:val="clear" w:color="auto" w:fill="auto"/>
            <w:tcMar>
              <w:left w:w="45" w:type="dxa"/>
              <w:right w:w="45" w:type="dxa"/>
            </w:tcMar>
            <w:vAlign w:val="bottom"/>
          </w:tcPr>
          <w:p w14:paraId="6771BB59" w14:textId="77777777" w:rsidR="00E2297F" w:rsidRPr="00E80F49" w:rsidRDefault="00E2297F" w:rsidP="00E2297F">
            <w:pPr>
              <w:pStyle w:val="TAC"/>
              <w:rPr>
                <w:lang w:eastAsia="zh-CN"/>
              </w:rPr>
            </w:pPr>
            <w:r w:rsidRPr="00E80F49">
              <w:rPr>
                <w:lang w:eastAsia="zh-CN"/>
              </w:rPr>
              <w:t>NE</w:t>
            </w:r>
          </w:p>
          <w:p w14:paraId="7D908E97" w14:textId="112D2DB6"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E2297F" w:rsidRPr="00E80F49" w:rsidRDefault="00E2297F" w:rsidP="00E2297F">
            <w:pPr>
              <w:pStyle w:val="TAC"/>
            </w:pPr>
            <w:r w:rsidRPr="00E80F49">
              <w:t>RAN5#94-e</w:t>
            </w:r>
          </w:p>
        </w:tc>
      </w:tr>
      <w:tr w:rsidR="00E2297F" w:rsidRPr="00E80F49" w14:paraId="0EFE288F" w14:textId="77777777" w:rsidTr="008C05F3">
        <w:tc>
          <w:tcPr>
            <w:tcW w:w="1606" w:type="dxa"/>
            <w:shd w:val="clear" w:color="auto" w:fill="auto"/>
            <w:tcMar>
              <w:left w:w="45" w:type="dxa"/>
              <w:right w:w="45" w:type="dxa"/>
            </w:tcMar>
            <w:vAlign w:val="center"/>
          </w:tcPr>
          <w:p w14:paraId="139D1A81" w14:textId="490AAFDD" w:rsidR="00E2297F" w:rsidRPr="00E80F49" w:rsidRDefault="00E2297F" w:rsidP="00E2297F">
            <w:pPr>
              <w:pStyle w:val="TAC"/>
            </w:pPr>
            <w:r w:rsidRPr="00E80F49">
              <w:t>DC_20A_n8A</w:t>
            </w:r>
          </w:p>
        </w:tc>
        <w:tc>
          <w:tcPr>
            <w:tcW w:w="3052" w:type="dxa"/>
            <w:shd w:val="clear" w:color="auto" w:fill="auto"/>
            <w:tcMar>
              <w:left w:w="45" w:type="dxa"/>
              <w:right w:w="45" w:type="dxa"/>
            </w:tcMar>
            <w:vAlign w:val="center"/>
          </w:tcPr>
          <w:p w14:paraId="0D0E93E5" w14:textId="3A0991A5" w:rsidR="00E2297F" w:rsidRPr="00E80F49" w:rsidRDefault="00E2297F" w:rsidP="00E2297F">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E2297F" w:rsidRPr="00E80F49" w:rsidRDefault="00E2297F" w:rsidP="00E2297F">
            <w:pPr>
              <w:keepNext/>
              <w:keepLines/>
              <w:spacing w:after="0"/>
              <w:jc w:val="center"/>
              <w:rPr>
                <w:rFonts w:ascii="Arial" w:hAnsi="Arial"/>
                <w:sz w:val="18"/>
              </w:rPr>
            </w:pPr>
            <w:r w:rsidRPr="00E80F49">
              <w:rPr>
                <w:rFonts w:ascii="Arial" w:hAnsi="Arial"/>
                <w:sz w:val="18"/>
              </w:rPr>
              <w:t>20 (IMD3)</w:t>
            </w:r>
          </w:p>
          <w:p w14:paraId="034C612E" w14:textId="59D7657C" w:rsidR="00E2297F" w:rsidRPr="00E80F49" w:rsidRDefault="00E2297F" w:rsidP="00E2297F">
            <w:pPr>
              <w:pStyle w:val="TAC"/>
            </w:pPr>
            <w:r w:rsidRPr="00E80F49">
              <w:t>n8 (IMD3)</w:t>
            </w:r>
          </w:p>
        </w:tc>
        <w:tc>
          <w:tcPr>
            <w:tcW w:w="1381" w:type="dxa"/>
            <w:shd w:val="clear" w:color="auto" w:fill="auto"/>
            <w:tcMar>
              <w:left w:w="45" w:type="dxa"/>
              <w:right w:w="45" w:type="dxa"/>
            </w:tcMar>
            <w:vAlign w:val="bottom"/>
          </w:tcPr>
          <w:p w14:paraId="375D34DE" w14:textId="77777777" w:rsidR="00E2297F" w:rsidRPr="00E80F49" w:rsidRDefault="00E2297F" w:rsidP="00E2297F">
            <w:pPr>
              <w:pStyle w:val="TAC"/>
              <w:rPr>
                <w:lang w:eastAsia="zh-CN"/>
              </w:rPr>
            </w:pPr>
            <w:r w:rsidRPr="00E80F49">
              <w:rPr>
                <w:lang w:eastAsia="zh-CN"/>
              </w:rPr>
              <w:t>NE</w:t>
            </w:r>
          </w:p>
          <w:p w14:paraId="2438E2E7" w14:textId="0DC1F4EE"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E2297F" w:rsidRPr="00E80F49" w:rsidRDefault="00E2297F" w:rsidP="00E2297F">
            <w:pPr>
              <w:pStyle w:val="TAC"/>
            </w:pPr>
            <w:r w:rsidRPr="00E80F49">
              <w:t>RAN5#95-e</w:t>
            </w:r>
          </w:p>
        </w:tc>
      </w:tr>
      <w:tr w:rsidR="00E2297F" w:rsidRPr="00E80F49" w14:paraId="088B42DB" w14:textId="77777777" w:rsidTr="008C05F3">
        <w:tc>
          <w:tcPr>
            <w:tcW w:w="1606" w:type="dxa"/>
            <w:shd w:val="clear" w:color="auto" w:fill="auto"/>
            <w:tcMar>
              <w:left w:w="45" w:type="dxa"/>
              <w:right w:w="45" w:type="dxa"/>
            </w:tcMar>
            <w:vAlign w:val="center"/>
          </w:tcPr>
          <w:p w14:paraId="2AAFBE3D" w14:textId="77777777" w:rsidR="00E2297F" w:rsidRPr="00E80F49" w:rsidRDefault="00E2297F" w:rsidP="00E2297F">
            <w:pPr>
              <w:pStyle w:val="TAC"/>
            </w:pPr>
            <w:r w:rsidRPr="00E80F49">
              <w:t>DC_20A_n78A</w:t>
            </w:r>
          </w:p>
        </w:tc>
        <w:tc>
          <w:tcPr>
            <w:tcW w:w="3052" w:type="dxa"/>
            <w:shd w:val="clear" w:color="auto" w:fill="auto"/>
            <w:tcMar>
              <w:left w:w="45" w:type="dxa"/>
              <w:right w:w="45" w:type="dxa"/>
            </w:tcMar>
            <w:vAlign w:val="center"/>
          </w:tcPr>
          <w:p w14:paraId="3321FF81"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A53CD6F" w14:textId="77777777" w:rsidR="00E2297F" w:rsidRPr="00E80F49" w:rsidRDefault="00E2297F" w:rsidP="00E2297F">
            <w:pPr>
              <w:pStyle w:val="TAC"/>
            </w:pPr>
            <w:r w:rsidRPr="00E80F49">
              <w:t>20 (IMD4),</w:t>
            </w:r>
          </w:p>
          <w:p w14:paraId="3BFCDF6F" w14:textId="1AFCCD7C" w:rsidR="00E2297F" w:rsidRPr="00E80F49" w:rsidRDefault="00E2297F" w:rsidP="00E2297F">
            <w:pPr>
              <w:pStyle w:val="TAC"/>
            </w:pPr>
            <w:r w:rsidRPr="00E80F49">
              <w:t>n78 (HD)</w:t>
            </w:r>
          </w:p>
        </w:tc>
        <w:tc>
          <w:tcPr>
            <w:tcW w:w="1381" w:type="dxa"/>
            <w:shd w:val="clear" w:color="auto" w:fill="auto"/>
            <w:tcMar>
              <w:left w:w="45" w:type="dxa"/>
              <w:right w:w="45" w:type="dxa"/>
            </w:tcMar>
            <w:vAlign w:val="bottom"/>
          </w:tcPr>
          <w:p w14:paraId="64BFDF0D" w14:textId="77777777" w:rsidR="00E2297F" w:rsidRPr="00E80F49" w:rsidRDefault="00E2297F" w:rsidP="00E2297F">
            <w:pPr>
              <w:pStyle w:val="TAC"/>
              <w:rPr>
                <w:lang w:eastAsia="zh-CN"/>
              </w:rPr>
            </w:pPr>
            <w:r w:rsidRPr="00E80F49">
              <w:rPr>
                <w:lang w:eastAsia="zh-CN"/>
              </w:rPr>
              <w:t>NE</w:t>
            </w:r>
          </w:p>
          <w:p w14:paraId="6F14836E" w14:textId="6F63DA52" w:rsidR="00E2297F" w:rsidRPr="00E80F49" w:rsidRDefault="00E2297F" w:rsidP="00E2297F">
            <w:pPr>
              <w:pStyle w:val="TAC"/>
            </w:pPr>
            <w:r w:rsidRPr="00E80F49">
              <w:t>IMD4,</w:t>
            </w:r>
          </w:p>
          <w:p w14:paraId="01031890" w14:textId="733A49C2" w:rsidR="00E2297F" w:rsidRPr="00E80F49" w:rsidRDefault="00E2297F" w:rsidP="00E2297F">
            <w:pPr>
              <w:pStyle w:val="TAC"/>
            </w:pPr>
            <w:r w:rsidRPr="00E80F49">
              <w:t>HD, HD avoid</w:t>
            </w:r>
          </w:p>
        </w:tc>
        <w:tc>
          <w:tcPr>
            <w:tcW w:w="3052" w:type="dxa"/>
            <w:shd w:val="clear" w:color="auto" w:fill="auto"/>
            <w:tcMar>
              <w:left w:w="45" w:type="dxa"/>
              <w:right w:w="45" w:type="dxa"/>
            </w:tcMar>
            <w:vAlign w:val="center"/>
          </w:tcPr>
          <w:p w14:paraId="6ED1FAB1" w14:textId="578522F9" w:rsidR="00E2297F" w:rsidRPr="00E80F49" w:rsidRDefault="00E2297F" w:rsidP="00E2297F">
            <w:pPr>
              <w:pStyle w:val="TAC"/>
            </w:pPr>
            <w:r w:rsidRPr="00E80F49">
              <w:t>RAN5#88-e</w:t>
            </w:r>
          </w:p>
        </w:tc>
      </w:tr>
      <w:tr w:rsidR="00A95C9C" w:rsidRPr="00E80F49" w14:paraId="5EC5D18A" w14:textId="77777777" w:rsidTr="00E2297F">
        <w:tc>
          <w:tcPr>
            <w:tcW w:w="1606" w:type="dxa"/>
            <w:shd w:val="clear" w:color="auto" w:fill="auto"/>
            <w:tcMar>
              <w:left w:w="45" w:type="dxa"/>
              <w:right w:w="45" w:type="dxa"/>
            </w:tcMar>
            <w:vAlign w:val="center"/>
          </w:tcPr>
          <w:p w14:paraId="57F61963" w14:textId="7CD92BF9" w:rsidR="00A95C9C" w:rsidRPr="00E80F49" w:rsidRDefault="00A95C9C" w:rsidP="00A95C9C">
            <w:pPr>
              <w:pStyle w:val="TAC"/>
            </w:pPr>
            <w:r>
              <w:t>DC_21A_n28A</w:t>
            </w:r>
          </w:p>
        </w:tc>
        <w:tc>
          <w:tcPr>
            <w:tcW w:w="3052" w:type="dxa"/>
            <w:shd w:val="clear" w:color="auto" w:fill="auto"/>
            <w:tcMar>
              <w:left w:w="45" w:type="dxa"/>
              <w:right w:w="45" w:type="dxa"/>
            </w:tcMar>
            <w:vAlign w:val="center"/>
          </w:tcPr>
          <w:p w14:paraId="1738C52E" w14:textId="3278F581" w:rsidR="00A95C9C" w:rsidRPr="00E80F49" w:rsidRDefault="00A95C9C" w:rsidP="00A95C9C">
            <w:pPr>
              <w:pStyle w:val="TAC"/>
            </w:pPr>
            <w:r>
              <w:t>Yes</w:t>
            </w:r>
          </w:p>
        </w:tc>
        <w:tc>
          <w:tcPr>
            <w:tcW w:w="1302" w:type="dxa"/>
            <w:shd w:val="clear" w:color="auto" w:fill="auto"/>
            <w:tcMar>
              <w:left w:w="45" w:type="dxa"/>
              <w:right w:w="45" w:type="dxa"/>
            </w:tcMar>
            <w:vAlign w:val="bottom"/>
          </w:tcPr>
          <w:p w14:paraId="77F143DC" w14:textId="656F2E0D" w:rsidR="00A95C9C" w:rsidRPr="00E80F49" w:rsidRDefault="00A95C9C" w:rsidP="00A95C9C">
            <w:pPr>
              <w:pStyle w:val="TAC"/>
            </w:pPr>
            <w:r w:rsidRPr="007E491C">
              <w:t>21 (IMD5)</w:t>
            </w:r>
          </w:p>
        </w:tc>
        <w:tc>
          <w:tcPr>
            <w:tcW w:w="1381" w:type="dxa"/>
            <w:shd w:val="clear" w:color="auto" w:fill="auto"/>
            <w:tcMar>
              <w:left w:w="45" w:type="dxa"/>
              <w:right w:w="45" w:type="dxa"/>
            </w:tcMar>
            <w:vAlign w:val="bottom"/>
          </w:tcPr>
          <w:p w14:paraId="7DC53A11" w14:textId="7546A0E8" w:rsidR="00A95C9C" w:rsidRPr="00E80F49" w:rsidRDefault="00A95C9C" w:rsidP="00A95C9C">
            <w:pPr>
              <w:pStyle w:val="TAC"/>
              <w:rPr>
                <w:lang w:eastAsia="zh-CN"/>
              </w:rPr>
            </w:pPr>
            <w:r w:rsidRPr="007E491C">
              <w:rPr>
                <w:lang w:eastAsia="zh-CN"/>
              </w:rPr>
              <w:t>NE, IMD5</w:t>
            </w:r>
          </w:p>
        </w:tc>
        <w:tc>
          <w:tcPr>
            <w:tcW w:w="3052" w:type="dxa"/>
            <w:shd w:val="clear" w:color="auto" w:fill="auto"/>
            <w:tcMar>
              <w:left w:w="45" w:type="dxa"/>
              <w:right w:w="45" w:type="dxa"/>
            </w:tcMar>
            <w:vAlign w:val="center"/>
          </w:tcPr>
          <w:p w14:paraId="125194CA" w14:textId="3197CB9C" w:rsidR="00A95C9C" w:rsidRPr="00E80F49" w:rsidRDefault="00A95C9C" w:rsidP="00A95C9C">
            <w:pPr>
              <w:pStyle w:val="TAC"/>
            </w:pPr>
            <w:r>
              <w:t>RAN5#99</w:t>
            </w:r>
          </w:p>
        </w:tc>
      </w:tr>
      <w:tr w:rsidR="00E2297F" w:rsidRPr="00E80F49" w14:paraId="3BBA358D" w14:textId="77777777" w:rsidTr="008C05F3">
        <w:tc>
          <w:tcPr>
            <w:tcW w:w="1606" w:type="dxa"/>
            <w:shd w:val="clear" w:color="auto" w:fill="auto"/>
            <w:tcMar>
              <w:left w:w="45" w:type="dxa"/>
              <w:right w:w="45" w:type="dxa"/>
            </w:tcMar>
            <w:vAlign w:val="center"/>
          </w:tcPr>
          <w:p w14:paraId="03210C5C" w14:textId="208D227F" w:rsidR="00E2297F" w:rsidRPr="00E80F49" w:rsidRDefault="00E2297F" w:rsidP="00E2297F">
            <w:pPr>
              <w:pStyle w:val="TAC"/>
            </w:pPr>
            <w:r>
              <w:t>DC_21A_n79A</w:t>
            </w:r>
          </w:p>
        </w:tc>
        <w:tc>
          <w:tcPr>
            <w:tcW w:w="3052" w:type="dxa"/>
            <w:shd w:val="clear" w:color="auto" w:fill="auto"/>
            <w:tcMar>
              <w:left w:w="45" w:type="dxa"/>
              <w:right w:w="45" w:type="dxa"/>
            </w:tcMar>
            <w:vAlign w:val="center"/>
          </w:tcPr>
          <w:p w14:paraId="25E3CD10" w14:textId="61711DDA" w:rsidR="00E2297F" w:rsidRPr="00E80F49" w:rsidRDefault="00E2297F" w:rsidP="00E2297F">
            <w:pPr>
              <w:pStyle w:val="TAC"/>
            </w:pPr>
            <w:r>
              <w:t>No</w:t>
            </w:r>
          </w:p>
        </w:tc>
        <w:tc>
          <w:tcPr>
            <w:tcW w:w="1302" w:type="dxa"/>
            <w:shd w:val="clear" w:color="auto" w:fill="auto"/>
            <w:tcMar>
              <w:left w:w="45" w:type="dxa"/>
              <w:right w:w="45" w:type="dxa"/>
            </w:tcMar>
            <w:vAlign w:val="bottom"/>
          </w:tcPr>
          <w:p w14:paraId="4B932B7B" w14:textId="77777777" w:rsidR="00E2297F" w:rsidRDefault="00E2297F" w:rsidP="00E2297F">
            <w:pPr>
              <w:pStyle w:val="TAC"/>
            </w:pPr>
            <w:r>
              <w:t>B21 HM</w:t>
            </w:r>
          </w:p>
          <w:p w14:paraId="2F3EACA9" w14:textId="67F7EE1D" w:rsidR="00E2297F" w:rsidRPr="00E80F49" w:rsidRDefault="00E2297F" w:rsidP="00E2297F">
            <w:pPr>
              <w:pStyle w:val="TAC"/>
            </w:pPr>
            <w:r>
              <w:t>B21 IMD3</w:t>
            </w:r>
          </w:p>
        </w:tc>
        <w:tc>
          <w:tcPr>
            <w:tcW w:w="1381" w:type="dxa"/>
            <w:shd w:val="clear" w:color="auto" w:fill="auto"/>
            <w:tcMar>
              <w:left w:w="45" w:type="dxa"/>
              <w:right w:w="45" w:type="dxa"/>
            </w:tcMar>
            <w:vAlign w:val="bottom"/>
          </w:tcPr>
          <w:p w14:paraId="2D76C5F9" w14:textId="77777777" w:rsidR="00E2297F" w:rsidRDefault="00E2297F" w:rsidP="00E2297F">
            <w:pPr>
              <w:pStyle w:val="TAC"/>
              <w:rPr>
                <w:lang w:eastAsia="zh-CN"/>
              </w:rPr>
            </w:pPr>
            <w:r>
              <w:rPr>
                <w:lang w:eastAsia="zh-CN"/>
              </w:rPr>
              <w:t>NE</w:t>
            </w:r>
          </w:p>
          <w:p w14:paraId="4095A977" w14:textId="717730B3" w:rsidR="00E2297F" w:rsidRDefault="00E2297F" w:rsidP="00E2297F">
            <w:pPr>
              <w:pStyle w:val="TAC"/>
            </w:pPr>
            <w:r>
              <w:t>HM, H</w:t>
            </w:r>
            <w:r w:rsidRPr="0059590A">
              <w:t>M</w:t>
            </w:r>
            <w:r>
              <w:t xml:space="preserve"> avoid</w:t>
            </w:r>
          </w:p>
          <w:p w14:paraId="12729707" w14:textId="48930310" w:rsidR="00E2297F" w:rsidRPr="00E80F49" w:rsidRDefault="00E2297F" w:rsidP="00E2297F">
            <w:pPr>
              <w:pStyle w:val="TAC"/>
              <w:rPr>
                <w:lang w:eastAsia="zh-CN"/>
              </w:rPr>
            </w:pPr>
            <w:r>
              <w:t>IMD3</w:t>
            </w:r>
          </w:p>
        </w:tc>
        <w:tc>
          <w:tcPr>
            <w:tcW w:w="3052" w:type="dxa"/>
            <w:shd w:val="clear" w:color="auto" w:fill="auto"/>
            <w:tcMar>
              <w:left w:w="45" w:type="dxa"/>
              <w:right w:w="45" w:type="dxa"/>
            </w:tcMar>
            <w:vAlign w:val="center"/>
          </w:tcPr>
          <w:p w14:paraId="5118B3E5" w14:textId="4AE94591" w:rsidR="00E2297F" w:rsidRPr="00E80F49" w:rsidDel="00AD5E0E" w:rsidRDefault="00E2297F" w:rsidP="00E2297F">
            <w:pPr>
              <w:pStyle w:val="TAC"/>
            </w:pPr>
            <w:r>
              <w:t>Added at RAN5#96-e</w:t>
            </w:r>
          </w:p>
        </w:tc>
      </w:tr>
      <w:tr w:rsidR="00E2297F" w:rsidRPr="00E80F49" w14:paraId="2FE3E856" w14:textId="77777777" w:rsidTr="008C05F3">
        <w:tc>
          <w:tcPr>
            <w:tcW w:w="1606" w:type="dxa"/>
            <w:shd w:val="clear" w:color="auto" w:fill="auto"/>
            <w:tcMar>
              <w:left w:w="45" w:type="dxa"/>
              <w:right w:w="45" w:type="dxa"/>
            </w:tcMar>
            <w:vAlign w:val="center"/>
          </w:tcPr>
          <w:p w14:paraId="2154C2D5" w14:textId="77777777" w:rsidR="00E2297F" w:rsidRPr="00E80F49" w:rsidRDefault="00E2297F" w:rsidP="00E2297F">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9B6B78A" w14:textId="160F6FAD" w:rsidR="00E2297F" w:rsidRPr="00E80F49" w:rsidRDefault="00E2297F" w:rsidP="00E2297F">
            <w:pPr>
              <w:pStyle w:val="TAC"/>
            </w:pPr>
            <w:r w:rsidRPr="00DC4534">
              <w:t>B25</w:t>
            </w:r>
          </w:p>
        </w:tc>
        <w:tc>
          <w:tcPr>
            <w:tcW w:w="1381" w:type="dxa"/>
            <w:shd w:val="clear" w:color="auto" w:fill="auto"/>
            <w:tcMar>
              <w:left w:w="45" w:type="dxa"/>
              <w:right w:w="45" w:type="dxa"/>
            </w:tcMar>
            <w:vAlign w:val="bottom"/>
          </w:tcPr>
          <w:p w14:paraId="11ABE9A6" w14:textId="26FC3BE2" w:rsidR="00E2297F" w:rsidRPr="00E80F49" w:rsidRDefault="00E2297F" w:rsidP="00E2297F">
            <w:pPr>
              <w:pStyle w:val="TAC"/>
            </w:pPr>
            <w:r w:rsidRPr="00DC4534">
              <w:t>CBI</w:t>
            </w:r>
          </w:p>
        </w:tc>
        <w:tc>
          <w:tcPr>
            <w:tcW w:w="3052" w:type="dxa"/>
            <w:shd w:val="clear" w:color="auto" w:fill="auto"/>
            <w:tcMar>
              <w:left w:w="45" w:type="dxa"/>
              <w:right w:w="45" w:type="dxa"/>
            </w:tcMar>
            <w:vAlign w:val="center"/>
          </w:tcPr>
          <w:p w14:paraId="0B2F47D8" w14:textId="6F2DBC52" w:rsidR="00E2297F" w:rsidRPr="00E80F49" w:rsidRDefault="00E2297F" w:rsidP="00E2297F">
            <w:pPr>
              <w:pStyle w:val="TAC"/>
            </w:pPr>
            <w:r w:rsidRPr="00E80F49">
              <w:t>RAN5#9</w:t>
            </w:r>
            <w:r w:rsidRPr="00DC4534">
              <w:t>8</w:t>
            </w:r>
          </w:p>
        </w:tc>
      </w:tr>
      <w:tr w:rsidR="00E2297F" w:rsidRPr="00E80F49" w14:paraId="7362D39B" w14:textId="77777777" w:rsidTr="008C05F3">
        <w:tc>
          <w:tcPr>
            <w:tcW w:w="1606" w:type="dxa"/>
            <w:shd w:val="clear" w:color="auto" w:fill="auto"/>
            <w:tcMar>
              <w:left w:w="45" w:type="dxa"/>
              <w:right w:w="45" w:type="dxa"/>
            </w:tcMar>
            <w:vAlign w:val="center"/>
          </w:tcPr>
          <w:p w14:paraId="79314D4C" w14:textId="53382DCE" w:rsidR="00E2297F" w:rsidRPr="00E80F49" w:rsidRDefault="00E2297F" w:rsidP="00E2297F">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AE38910"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n41 (HD3),</w:t>
            </w:r>
          </w:p>
          <w:p w14:paraId="1156F42D" w14:textId="660E02A0" w:rsidR="00E2297F" w:rsidRPr="00E80F49" w:rsidRDefault="00E2297F" w:rsidP="00E2297F">
            <w:pPr>
              <w:pStyle w:val="TAC"/>
            </w:pPr>
            <w:r w:rsidRPr="00E80F49">
              <w:t>26 (IMD3)</w:t>
            </w:r>
          </w:p>
        </w:tc>
        <w:tc>
          <w:tcPr>
            <w:tcW w:w="1381" w:type="dxa"/>
            <w:shd w:val="clear" w:color="auto" w:fill="auto"/>
            <w:tcMar>
              <w:left w:w="45" w:type="dxa"/>
              <w:right w:w="45" w:type="dxa"/>
            </w:tcMar>
            <w:vAlign w:val="center"/>
          </w:tcPr>
          <w:p w14:paraId="4287AFD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6A7153F2"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4FE21D51" w14:textId="18AE5564"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08B8465" w14:textId="4E2C4969" w:rsidR="00E2297F" w:rsidRPr="00E80F49" w:rsidRDefault="00E2297F" w:rsidP="00E2297F">
            <w:pPr>
              <w:pStyle w:val="TAC"/>
            </w:pPr>
            <w:r w:rsidRPr="00E80F49">
              <w:t>RAN5#92-e</w:t>
            </w:r>
          </w:p>
        </w:tc>
      </w:tr>
      <w:tr w:rsidR="00E2297F" w:rsidRPr="00E80F49" w14:paraId="6EA3B97A" w14:textId="77777777" w:rsidTr="008C05F3">
        <w:tc>
          <w:tcPr>
            <w:tcW w:w="1606" w:type="dxa"/>
            <w:shd w:val="clear" w:color="auto" w:fill="auto"/>
            <w:tcMar>
              <w:left w:w="45" w:type="dxa"/>
              <w:right w:w="45" w:type="dxa"/>
            </w:tcMar>
            <w:vAlign w:val="center"/>
          </w:tcPr>
          <w:p w14:paraId="0432EDB6" w14:textId="1179D924" w:rsidR="00E2297F" w:rsidRPr="00E80F49" w:rsidRDefault="00E2297F" w:rsidP="00E2297F">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61BB0E"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n77 (HD4),</w:t>
            </w:r>
          </w:p>
          <w:p w14:paraId="20A256BC" w14:textId="2451C6CE"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7044819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0F2C2C8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EE63FF1" w14:textId="2CB563E7"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22FCBA1" w14:textId="14091EA8" w:rsidR="00E2297F" w:rsidRPr="00E80F49" w:rsidRDefault="00E2297F" w:rsidP="00E2297F">
            <w:pPr>
              <w:pStyle w:val="TAC"/>
            </w:pPr>
            <w:r w:rsidRPr="00E80F49">
              <w:t>RAN5#92-e</w:t>
            </w:r>
          </w:p>
        </w:tc>
      </w:tr>
      <w:tr w:rsidR="00E2297F" w:rsidRPr="00E80F49" w14:paraId="6A50948D" w14:textId="77777777" w:rsidTr="008C05F3">
        <w:tc>
          <w:tcPr>
            <w:tcW w:w="1606" w:type="dxa"/>
            <w:shd w:val="clear" w:color="auto" w:fill="auto"/>
            <w:tcMar>
              <w:left w:w="45" w:type="dxa"/>
              <w:right w:w="45" w:type="dxa"/>
            </w:tcMar>
            <w:vAlign w:val="center"/>
          </w:tcPr>
          <w:p w14:paraId="72103BC4" w14:textId="68D5F72C" w:rsidR="00E2297F" w:rsidRPr="00E80F49" w:rsidRDefault="00E2297F" w:rsidP="00E2297F">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7562A0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n78 (HD4),</w:t>
            </w:r>
          </w:p>
          <w:p w14:paraId="532D3A6C" w14:textId="6F9822A4"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3A75D953"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561F26C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92731DB" w14:textId="041FBA80"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FB05242" w14:textId="3CE9E0E2" w:rsidR="00E2297F" w:rsidRPr="00E80F49" w:rsidRDefault="00E2297F" w:rsidP="00E2297F">
            <w:pPr>
              <w:pStyle w:val="TAC"/>
            </w:pPr>
            <w:r w:rsidRPr="00E80F49">
              <w:t>RAN5#92-e</w:t>
            </w:r>
          </w:p>
        </w:tc>
      </w:tr>
      <w:tr w:rsidR="00E2297F" w:rsidRPr="00E80F49" w14:paraId="7EB83211" w14:textId="77777777" w:rsidTr="008C05F3">
        <w:tc>
          <w:tcPr>
            <w:tcW w:w="1606" w:type="dxa"/>
            <w:shd w:val="clear" w:color="auto" w:fill="auto"/>
            <w:tcMar>
              <w:left w:w="45" w:type="dxa"/>
              <w:right w:w="45" w:type="dxa"/>
            </w:tcMar>
            <w:vAlign w:val="center"/>
          </w:tcPr>
          <w:p w14:paraId="288920B4" w14:textId="1F59DBA7" w:rsidR="00E2297F" w:rsidRPr="00E80F49" w:rsidRDefault="00E2297F" w:rsidP="00E2297F">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4EF914D5" w14:textId="6B1D5C6C" w:rsidR="00E2297F" w:rsidRPr="00E80F49" w:rsidRDefault="00E2297F" w:rsidP="00E2297F">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44A11C40" w14:textId="306C5A52"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73C59A2A" w14:textId="73650D5F" w:rsidR="00E2297F" w:rsidRPr="00E80F49" w:rsidRDefault="00E2297F" w:rsidP="00E2297F">
            <w:pPr>
              <w:pStyle w:val="TAC"/>
            </w:pPr>
            <w:r w:rsidRPr="00E80F49">
              <w:t>RAN5#92-e</w:t>
            </w:r>
          </w:p>
        </w:tc>
      </w:tr>
      <w:tr w:rsidR="00E2297F" w:rsidRPr="00E80F49" w14:paraId="2AE59010" w14:textId="77777777" w:rsidTr="008C05F3">
        <w:tc>
          <w:tcPr>
            <w:tcW w:w="1606" w:type="dxa"/>
            <w:shd w:val="clear" w:color="auto" w:fill="auto"/>
            <w:tcMar>
              <w:left w:w="45" w:type="dxa"/>
              <w:right w:w="45" w:type="dxa"/>
            </w:tcMar>
            <w:vAlign w:val="center"/>
          </w:tcPr>
          <w:p w14:paraId="00773D6F" w14:textId="2A632DAE" w:rsidR="00E2297F" w:rsidRPr="00E80F49" w:rsidRDefault="00E2297F" w:rsidP="00E2297F">
            <w:pPr>
              <w:pStyle w:val="TAC"/>
            </w:pPr>
            <w:r w:rsidRPr="00E80F49">
              <w:t>DC_28A_n5A</w:t>
            </w:r>
          </w:p>
        </w:tc>
        <w:tc>
          <w:tcPr>
            <w:tcW w:w="3052" w:type="dxa"/>
            <w:shd w:val="clear" w:color="auto" w:fill="auto"/>
            <w:tcMar>
              <w:left w:w="45" w:type="dxa"/>
              <w:right w:w="45" w:type="dxa"/>
            </w:tcMar>
            <w:vAlign w:val="center"/>
          </w:tcPr>
          <w:p w14:paraId="797C7774" w14:textId="39DC2F4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6FF9CD2" w14:textId="4F0E59B5" w:rsidR="00E2297F" w:rsidRPr="00E80F49" w:rsidRDefault="00E2297F" w:rsidP="00E2297F">
            <w:pPr>
              <w:pStyle w:val="TAC"/>
            </w:pPr>
            <w:r w:rsidRPr="00E80F49">
              <w:t>CBI</w:t>
            </w:r>
          </w:p>
        </w:tc>
        <w:tc>
          <w:tcPr>
            <w:tcW w:w="1381" w:type="dxa"/>
            <w:shd w:val="clear" w:color="auto" w:fill="auto"/>
            <w:tcMar>
              <w:left w:w="45" w:type="dxa"/>
              <w:right w:w="45" w:type="dxa"/>
            </w:tcMar>
            <w:vAlign w:val="center"/>
          </w:tcPr>
          <w:p w14:paraId="74946751" w14:textId="77777777" w:rsidR="00E2297F" w:rsidRPr="00E80F49" w:rsidRDefault="00E2297F" w:rsidP="00E2297F">
            <w:pPr>
              <w:pStyle w:val="TAC"/>
            </w:pPr>
            <w:r w:rsidRPr="00E80F49">
              <w:t>NE</w:t>
            </w:r>
          </w:p>
          <w:p w14:paraId="072FF717" w14:textId="7C4C8436" w:rsidR="00E2297F" w:rsidRPr="00E80F49" w:rsidRDefault="00E2297F" w:rsidP="00E2297F">
            <w:pPr>
              <w:pStyle w:val="TAC"/>
            </w:pPr>
            <w:r w:rsidRPr="00E80F49">
              <w:t>CBI, CBI avoid</w:t>
            </w:r>
          </w:p>
        </w:tc>
        <w:tc>
          <w:tcPr>
            <w:tcW w:w="3052" w:type="dxa"/>
            <w:shd w:val="clear" w:color="auto" w:fill="auto"/>
            <w:tcMar>
              <w:left w:w="45" w:type="dxa"/>
              <w:right w:w="45" w:type="dxa"/>
            </w:tcMar>
            <w:vAlign w:val="center"/>
          </w:tcPr>
          <w:p w14:paraId="5626D5D1" w14:textId="06BEFC76" w:rsidR="00E2297F" w:rsidRPr="00E80F49" w:rsidRDefault="00E2297F" w:rsidP="00E2297F">
            <w:pPr>
              <w:pStyle w:val="TAC"/>
            </w:pPr>
            <w:r w:rsidRPr="00E80F49">
              <w:t>RAN5#94-e</w:t>
            </w:r>
          </w:p>
        </w:tc>
      </w:tr>
      <w:tr w:rsidR="00E2297F" w:rsidRPr="00E80F49" w14:paraId="704E0E81" w14:textId="77777777" w:rsidTr="008C05F3">
        <w:tc>
          <w:tcPr>
            <w:tcW w:w="1606" w:type="dxa"/>
            <w:shd w:val="clear" w:color="auto" w:fill="auto"/>
            <w:tcMar>
              <w:left w:w="45" w:type="dxa"/>
              <w:right w:w="45" w:type="dxa"/>
            </w:tcMar>
            <w:vAlign w:val="center"/>
          </w:tcPr>
          <w:p w14:paraId="4E399261" w14:textId="77777777" w:rsidR="00E2297F" w:rsidRPr="00E80F49" w:rsidRDefault="00E2297F" w:rsidP="00E2297F">
            <w:pPr>
              <w:pStyle w:val="TAC"/>
            </w:pPr>
            <w:r w:rsidRPr="00E80F49">
              <w:t>DC_28A_n7A</w:t>
            </w:r>
          </w:p>
        </w:tc>
        <w:tc>
          <w:tcPr>
            <w:tcW w:w="3052" w:type="dxa"/>
            <w:shd w:val="clear" w:color="auto" w:fill="auto"/>
            <w:tcMar>
              <w:left w:w="45" w:type="dxa"/>
              <w:right w:w="45" w:type="dxa"/>
            </w:tcMar>
            <w:vAlign w:val="center"/>
          </w:tcPr>
          <w:p w14:paraId="11B1788C"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06A419D"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center"/>
          </w:tcPr>
          <w:p w14:paraId="67640B0F"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E80F49" w:rsidRDefault="00E2297F" w:rsidP="00E2297F">
            <w:pPr>
              <w:pStyle w:val="TAC"/>
            </w:pPr>
            <w:r w:rsidRPr="00E80F49">
              <w:t>RAN5#94-e</w:t>
            </w:r>
          </w:p>
        </w:tc>
      </w:tr>
      <w:tr w:rsidR="00E2297F" w:rsidRPr="00E80F49" w14:paraId="50A310DB" w14:textId="77777777" w:rsidTr="008C05F3">
        <w:tc>
          <w:tcPr>
            <w:tcW w:w="1606" w:type="dxa"/>
            <w:shd w:val="clear" w:color="auto" w:fill="auto"/>
            <w:tcMar>
              <w:left w:w="45" w:type="dxa"/>
              <w:right w:w="45" w:type="dxa"/>
            </w:tcMar>
            <w:vAlign w:val="center"/>
          </w:tcPr>
          <w:p w14:paraId="034CB8E6" w14:textId="7B2A33C9" w:rsidR="00E2297F" w:rsidRPr="00E80F49" w:rsidRDefault="00E2297F" w:rsidP="00E2297F">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78A7CD1" w14:textId="77777777" w:rsidR="00E2297F" w:rsidRPr="00E80F49" w:rsidRDefault="00E2297F" w:rsidP="00E2297F">
            <w:pPr>
              <w:pStyle w:val="TAC"/>
            </w:pPr>
            <w:r w:rsidRPr="00E80F49">
              <w:rPr>
                <w:lang w:eastAsia="zh-CN"/>
              </w:rPr>
              <w:t>n</w:t>
            </w:r>
            <w:r w:rsidRPr="00E80F49">
              <w:t>77 (HD),</w:t>
            </w:r>
          </w:p>
          <w:p w14:paraId="26E34807" w14:textId="77777777" w:rsidR="00E2297F" w:rsidRPr="00E80F49" w:rsidRDefault="00E2297F" w:rsidP="00E2297F">
            <w:pPr>
              <w:pStyle w:val="TAC"/>
            </w:pPr>
            <w:r w:rsidRPr="00E80F49">
              <w:rPr>
                <w:lang w:eastAsia="zh-CN"/>
              </w:rPr>
              <w:t>n</w:t>
            </w:r>
            <w:r w:rsidRPr="00E80F49">
              <w:t>77 (HM),</w:t>
            </w:r>
          </w:p>
          <w:p w14:paraId="7E4B1FB7" w14:textId="784EEFCF"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0752CC0B" w14:textId="77777777" w:rsidR="00E2297F" w:rsidRPr="00E80F49" w:rsidRDefault="00E2297F" w:rsidP="00E2297F">
            <w:pPr>
              <w:pStyle w:val="TAC"/>
            </w:pPr>
            <w:r w:rsidRPr="00E80F49">
              <w:t>NE (HD avoid),</w:t>
            </w:r>
          </w:p>
          <w:p w14:paraId="230CB0A9" w14:textId="0E6A6E95" w:rsidR="00E2297F" w:rsidRPr="00E80F49" w:rsidRDefault="00E2297F" w:rsidP="00E2297F">
            <w:pPr>
              <w:pStyle w:val="TAC"/>
            </w:pPr>
            <w:r w:rsidRPr="00E80F49">
              <w:t>HD, HM, IMD5</w:t>
            </w:r>
          </w:p>
        </w:tc>
        <w:tc>
          <w:tcPr>
            <w:tcW w:w="3052" w:type="dxa"/>
            <w:shd w:val="clear" w:color="auto" w:fill="auto"/>
            <w:tcMar>
              <w:left w:w="45" w:type="dxa"/>
              <w:right w:w="45" w:type="dxa"/>
            </w:tcMar>
            <w:vAlign w:val="center"/>
          </w:tcPr>
          <w:p w14:paraId="38E1FC91" w14:textId="4878AE96" w:rsidR="00E2297F" w:rsidRPr="00E80F49" w:rsidRDefault="00E2297F" w:rsidP="00E2297F">
            <w:pPr>
              <w:pStyle w:val="TAC"/>
            </w:pPr>
            <w:r w:rsidRPr="00E80F49">
              <w:t>RAN5#92-e</w:t>
            </w:r>
          </w:p>
        </w:tc>
      </w:tr>
      <w:tr w:rsidR="00E2297F" w:rsidRPr="00E80F49" w14:paraId="65743B42" w14:textId="77777777" w:rsidTr="008C05F3">
        <w:tc>
          <w:tcPr>
            <w:tcW w:w="1606" w:type="dxa"/>
            <w:shd w:val="clear" w:color="auto" w:fill="auto"/>
            <w:tcMar>
              <w:left w:w="45" w:type="dxa"/>
              <w:right w:w="45" w:type="dxa"/>
            </w:tcMar>
            <w:vAlign w:val="center"/>
          </w:tcPr>
          <w:p w14:paraId="4E119ACB" w14:textId="211E0FF0" w:rsidR="00E2297F" w:rsidRPr="00E80F49" w:rsidRDefault="00E2297F" w:rsidP="00E2297F">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1C547F8A" w14:textId="233ED453" w:rsidR="00E2297F" w:rsidRPr="00E80F49" w:rsidRDefault="00E2297F" w:rsidP="00E2297F">
            <w:pPr>
              <w:pStyle w:val="TAC"/>
            </w:pPr>
            <w:r w:rsidRPr="00E80F49">
              <w:rPr>
                <w:lang w:eastAsia="zh-CN"/>
              </w:rPr>
              <w:t>n</w:t>
            </w:r>
            <w:r w:rsidRPr="00E80F49">
              <w:t>78 (HD),</w:t>
            </w:r>
          </w:p>
          <w:p w14:paraId="17975BEA" w14:textId="70AD86A1"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4C12C2DA" w14:textId="77777777" w:rsidR="00E2297F" w:rsidRPr="00E80F49" w:rsidRDefault="00E2297F" w:rsidP="00E2297F">
            <w:pPr>
              <w:pStyle w:val="TAC"/>
            </w:pPr>
            <w:r w:rsidRPr="00E80F49">
              <w:t>NE (HD avoid),</w:t>
            </w:r>
          </w:p>
          <w:p w14:paraId="24ADEC23" w14:textId="06CA027C" w:rsidR="00E2297F" w:rsidRPr="00E80F49" w:rsidRDefault="00E2297F" w:rsidP="00E2297F">
            <w:pPr>
              <w:pStyle w:val="TAC"/>
            </w:pPr>
            <w:r w:rsidRPr="00E80F49">
              <w:t>HD, IMD5</w:t>
            </w:r>
          </w:p>
        </w:tc>
        <w:tc>
          <w:tcPr>
            <w:tcW w:w="3052" w:type="dxa"/>
            <w:shd w:val="clear" w:color="auto" w:fill="auto"/>
            <w:tcMar>
              <w:left w:w="45" w:type="dxa"/>
              <w:right w:w="45" w:type="dxa"/>
            </w:tcMar>
            <w:vAlign w:val="center"/>
          </w:tcPr>
          <w:p w14:paraId="3F48C32C" w14:textId="58CE9C50" w:rsidR="00E2297F" w:rsidRPr="00E80F49" w:rsidRDefault="00E2297F" w:rsidP="00E2297F">
            <w:pPr>
              <w:pStyle w:val="TAC"/>
            </w:pPr>
            <w:r w:rsidRPr="00E80F49">
              <w:t>RAN5#92-e</w:t>
            </w:r>
          </w:p>
        </w:tc>
      </w:tr>
      <w:tr w:rsidR="00E2297F" w:rsidRPr="00E80F49" w14:paraId="1FAB1D9C" w14:textId="77777777" w:rsidTr="008C05F3">
        <w:tc>
          <w:tcPr>
            <w:tcW w:w="1606" w:type="dxa"/>
            <w:shd w:val="clear" w:color="auto" w:fill="auto"/>
            <w:tcMar>
              <w:left w:w="45" w:type="dxa"/>
              <w:right w:w="45" w:type="dxa"/>
            </w:tcMar>
            <w:vAlign w:val="center"/>
          </w:tcPr>
          <w:p w14:paraId="4DE03A0E" w14:textId="1D9D01F8" w:rsidR="00E2297F" w:rsidRPr="00E80F49" w:rsidRDefault="00E2297F" w:rsidP="00E2297F">
            <w:pPr>
              <w:pStyle w:val="TAC"/>
            </w:pPr>
            <w:r>
              <w:t>DC_30A_n66A</w:t>
            </w:r>
          </w:p>
        </w:tc>
        <w:tc>
          <w:tcPr>
            <w:tcW w:w="3052" w:type="dxa"/>
            <w:shd w:val="clear" w:color="auto" w:fill="auto"/>
            <w:tcMar>
              <w:left w:w="45" w:type="dxa"/>
              <w:right w:w="45" w:type="dxa"/>
            </w:tcMar>
            <w:vAlign w:val="center"/>
          </w:tcPr>
          <w:p w14:paraId="2E20126A" w14:textId="2B61401E" w:rsidR="00E2297F" w:rsidRPr="00E80F49" w:rsidRDefault="00E2297F" w:rsidP="00E2297F">
            <w:pPr>
              <w:pStyle w:val="TAC"/>
            </w:pPr>
            <w:r>
              <w:t>No</w:t>
            </w:r>
          </w:p>
        </w:tc>
        <w:tc>
          <w:tcPr>
            <w:tcW w:w="1302" w:type="dxa"/>
            <w:shd w:val="clear" w:color="auto" w:fill="auto"/>
            <w:tcMar>
              <w:left w:w="45" w:type="dxa"/>
              <w:right w:w="45" w:type="dxa"/>
            </w:tcMar>
            <w:vAlign w:val="bottom"/>
          </w:tcPr>
          <w:p w14:paraId="1F6F327E" w14:textId="4CE57B24" w:rsidR="00E2297F" w:rsidRPr="00E80F49" w:rsidRDefault="00E2297F" w:rsidP="00E2297F">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E2297F" w:rsidRDefault="00E2297F" w:rsidP="00E2297F">
            <w:pPr>
              <w:pStyle w:val="TAC"/>
            </w:pPr>
            <w:r>
              <w:t>NE</w:t>
            </w:r>
          </w:p>
          <w:p w14:paraId="07F0D847" w14:textId="373A9F75" w:rsidR="00E2297F" w:rsidRPr="00E80F49" w:rsidRDefault="00E2297F" w:rsidP="00E2297F">
            <w:pPr>
              <w:pStyle w:val="TAC"/>
            </w:pPr>
            <w:r>
              <w:t>CBI</w:t>
            </w:r>
          </w:p>
        </w:tc>
        <w:tc>
          <w:tcPr>
            <w:tcW w:w="3052" w:type="dxa"/>
            <w:shd w:val="clear" w:color="auto" w:fill="auto"/>
            <w:tcMar>
              <w:left w:w="45" w:type="dxa"/>
              <w:right w:w="45" w:type="dxa"/>
            </w:tcMar>
            <w:vAlign w:val="center"/>
          </w:tcPr>
          <w:p w14:paraId="3DA5E0BA" w14:textId="5F041F32" w:rsidR="00E2297F" w:rsidRPr="00E80F49" w:rsidRDefault="00E2297F" w:rsidP="00E2297F">
            <w:pPr>
              <w:pStyle w:val="TAC"/>
            </w:pPr>
            <w:r>
              <w:t>RAN5#97</w:t>
            </w:r>
          </w:p>
        </w:tc>
      </w:tr>
      <w:tr w:rsidR="00087401" w:rsidRPr="00E80F49" w14:paraId="314B642B" w14:textId="77777777" w:rsidTr="00E2297F">
        <w:tc>
          <w:tcPr>
            <w:tcW w:w="1606" w:type="dxa"/>
            <w:shd w:val="clear" w:color="auto" w:fill="auto"/>
            <w:tcMar>
              <w:left w:w="45" w:type="dxa"/>
              <w:right w:w="45" w:type="dxa"/>
            </w:tcMar>
            <w:vAlign w:val="center"/>
          </w:tcPr>
          <w:p w14:paraId="4327A386" w14:textId="6FF1AD54" w:rsidR="00087401" w:rsidRDefault="00087401" w:rsidP="00087401">
            <w:pPr>
              <w:pStyle w:val="TAC"/>
            </w:pPr>
            <w:r>
              <w:t>DC_38A_n78A</w:t>
            </w:r>
          </w:p>
        </w:tc>
        <w:tc>
          <w:tcPr>
            <w:tcW w:w="3052" w:type="dxa"/>
            <w:shd w:val="clear" w:color="auto" w:fill="auto"/>
            <w:tcMar>
              <w:left w:w="45" w:type="dxa"/>
              <w:right w:w="45" w:type="dxa"/>
            </w:tcMar>
            <w:vAlign w:val="center"/>
          </w:tcPr>
          <w:p w14:paraId="62B932B4" w14:textId="259351D3" w:rsidR="00087401" w:rsidRDefault="00087401" w:rsidP="00087401">
            <w:pPr>
              <w:pStyle w:val="TAC"/>
            </w:pPr>
            <w:r>
              <w:t>No</w:t>
            </w:r>
          </w:p>
        </w:tc>
        <w:tc>
          <w:tcPr>
            <w:tcW w:w="1302" w:type="dxa"/>
            <w:shd w:val="clear" w:color="auto" w:fill="auto"/>
            <w:tcMar>
              <w:left w:w="45" w:type="dxa"/>
              <w:right w:w="45" w:type="dxa"/>
            </w:tcMar>
            <w:vAlign w:val="bottom"/>
          </w:tcPr>
          <w:p w14:paraId="75DB1A39" w14:textId="1FB6CB1E" w:rsidR="00087401" w:rsidRDefault="00087401" w:rsidP="00087401">
            <w:pPr>
              <w:pStyle w:val="TAC"/>
              <w:rPr>
                <w:lang w:eastAsia="zh-CN"/>
              </w:rPr>
            </w:pPr>
            <w:r>
              <w:t>B38 (CBI)</w:t>
            </w:r>
          </w:p>
        </w:tc>
        <w:tc>
          <w:tcPr>
            <w:tcW w:w="1381" w:type="dxa"/>
            <w:shd w:val="clear" w:color="auto" w:fill="auto"/>
            <w:tcMar>
              <w:left w:w="45" w:type="dxa"/>
              <w:right w:w="45" w:type="dxa"/>
            </w:tcMar>
            <w:vAlign w:val="bottom"/>
          </w:tcPr>
          <w:p w14:paraId="429B11F8" w14:textId="77777777" w:rsidR="00087401" w:rsidRDefault="00087401" w:rsidP="00087401">
            <w:pPr>
              <w:pStyle w:val="TAC"/>
            </w:pPr>
            <w:r>
              <w:t>NE</w:t>
            </w:r>
          </w:p>
          <w:p w14:paraId="718A000E" w14:textId="520D294A" w:rsidR="00087401" w:rsidRDefault="00087401" w:rsidP="00087401">
            <w:pPr>
              <w:pStyle w:val="TAC"/>
            </w:pPr>
            <w:r>
              <w:t>CBI</w:t>
            </w:r>
          </w:p>
        </w:tc>
        <w:tc>
          <w:tcPr>
            <w:tcW w:w="3052" w:type="dxa"/>
            <w:shd w:val="clear" w:color="auto" w:fill="auto"/>
            <w:tcMar>
              <w:left w:w="45" w:type="dxa"/>
              <w:right w:w="45" w:type="dxa"/>
            </w:tcMar>
            <w:vAlign w:val="center"/>
          </w:tcPr>
          <w:p w14:paraId="563102F5" w14:textId="5DF5DFB0" w:rsidR="00087401" w:rsidRDefault="00087401" w:rsidP="00087401">
            <w:pPr>
              <w:pStyle w:val="TAC"/>
            </w:pPr>
            <w:r>
              <w:t>RAN5#99</w:t>
            </w:r>
          </w:p>
        </w:tc>
      </w:tr>
      <w:tr w:rsidR="00E2297F" w:rsidRPr="00E80F49" w14:paraId="09BD1990" w14:textId="77777777" w:rsidTr="008C05F3">
        <w:tc>
          <w:tcPr>
            <w:tcW w:w="1606" w:type="dxa"/>
            <w:shd w:val="clear" w:color="auto" w:fill="auto"/>
            <w:tcMar>
              <w:left w:w="45" w:type="dxa"/>
              <w:right w:w="45" w:type="dxa"/>
            </w:tcMar>
            <w:vAlign w:val="center"/>
          </w:tcPr>
          <w:p w14:paraId="61906F73" w14:textId="77777777" w:rsidR="00E2297F" w:rsidRPr="00E80F49" w:rsidRDefault="00E2297F" w:rsidP="00E2297F">
            <w:pPr>
              <w:pStyle w:val="TAC"/>
            </w:pPr>
            <w:r w:rsidRPr="00E80F49">
              <w:t>DC_40A_n1A</w:t>
            </w:r>
          </w:p>
        </w:tc>
        <w:tc>
          <w:tcPr>
            <w:tcW w:w="3052" w:type="dxa"/>
            <w:shd w:val="clear" w:color="auto" w:fill="auto"/>
            <w:tcMar>
              <w:left w:w="45" w:type="dxa"/>
              <w:right w:w="45" w:type="dxa"/>
            </w:tcMar>
            <w:vAlign w:val="center"/>
          </w:tcPr>
          <w:p w14:paraId="7D1068D6"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92E6AE"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13A894AE"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55C873D" w14:textId="094F9184" w:rsidR="00E2297F" w:rsidRPr="00E80F49" w:rsidRDefault="00E2297F" w:rsidP="00E2297F">
            <w:pPr>
              <w:pStyle w:val="TAC"/>
            </w:pPr>
            <w:r w:rsidRPr="00E80F49">
              <w:t>RAN5#89-e</w:t>
            </w:r>
          </w:p>
        </w:tc>
      </w:tr>
      <w:tr w:rsidR="00E2297F" w:rsidRPr="00E80F49" w14:paraId="12CC1538" w14:textId="77777777" w:rsidTr="008C05F3">
        <w:tc>
          <w:tcPr>
            <w:tcW w:w="1606" w:type="dxa"/>
            <w:shd w:val="clear" w:color="auto" w:fill="auto"/>
            <w:tcMar>
              <w:left w:w="45" w:type="dxa"/>
              <w:right w:w="45" w:type="dxa"/>
            </w:tcMar>
            <w:vAlign w:val="center"/>
          </w:tcPr>
          <w:p w14:paraId="368A5A17" w14:textId="77777777" w:rsidR="00E2297F" w:rsidRPr="00E80F49" w:rsidRDefault="00E2297F" w:rsidP="00E2297F">
            <w:pPr>
              <w:pStyle w:val="TAC"/>
            </w:pPr>
            <w:r w:rsidRPr="00E80F49">
              <w:t>DC_40A_n78A</w:t>
            </w:r>
          </w:p>
        </w:tc>
        <w:tc>
          <w:tcPr>
            <w:tcW w:w="3052" w:type="dxa"/>
            <w:shd w:val="clear" w:color="auto" w:fill="auto"/>
            <w:tcMar>
              <w:left w:w="45" w:type="dxa"/>
              <w:right w:w="45" w:type="dxa"/>
            </w:tcMar>
            <w:vAlign w:val="center"/>
          </w:tcPr>
          <w:p w14:paraId="74AF07B5"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C7A569" w14:textId="64BB788B" w:rsidR="00E2297F" w:rsidRPr="00E80F49" w:rsidRDefault="00E2297F" w:rsidP="00E2297F">
            <w:pPr>
              <w:pStyle w:val="TAC"/>
            </w:pPr>
            <w:r w:rsidRPr="00E80F49">
              <w:t>40 (HM)</w:t>
            </w:r>
          </w:p>
        </w:tc>
        <w:tc>
          <w:tcPr>
            <w:tcW w:w="1381" w:type="dxa"/>
            <w:shd w:val="clear" w:color="auto" w:fill="auto"/>
            <w:tcMar>
              <w:left w:w="45" w:type="dxa"/>
              <w:right w:w="45" w:type="dxa"/>
            </w:tcMar>
            <w:vAlign w:val="bottom"/>
          </w:tcPr>
          <w:p w14:paraId="5C43D782" w14:textId="77777777" w:rsidR="00E2297F" w:rsidRPr="00E80F49" w:rsidRDefault="00E2297F" w:rsidP="00E2297F">
            <w:pPr>
              <w:pStyle w:val="TAC"/>
            </w:pPr>
            <w:r w:rsidRPr="00E80F49">
              <w:t>NE</w:t>
            </w:r>
          </w:p>
          <w:p w14:paraId="7B219451" w14:textId="67993BF6"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243EC46" w14:textId="4C8E305F" w:rsidR="00E2297F" w:rsidRPr="00E80F49" w:rsidRDefault="00E2297F" w:rsidP="00E2297F">
            <w:pPr>
              <w:pStyle w:val="TAC"/>
            </w:pPr>
            <w:r w:rsidRPr="00E80F49">
              <w:t>RAN5#89-e</w:t>
            </w:r>
          </w:p>
        </w:tc>
      </w:tr>
      <w:tr w:rsidR="00E2297F" w:rsidRPr="00E80F49" w14:paraId="153FD1B2" w14:textId="77777777" w:rsidTr="008C05F3">
        <w:tc>
          <w:tcPr>
            <w:tcW w:w="1606" w:type="dxa"/>
            <w:shd w:val="clear" w:color="auto" w:fill="auto"/>
            <w:tcMar>
              <w:left w:w="45" w:type="dxa"/>
              <w:right w:w="45" w:type="dxa"/>
            </w:tcMar>
            <w:vAlign w:val="center"/>
          </w:tcPr>
          <w:p w14:paraId="36F29FD0" w14:textId="5BDC679F" w:rsidR="00E2297F" w:rsidRPr="00E80F49" w:rsidRDefault="00E2297F" w:rsidP="00E2297F">
            <w:pPr>
              <w:pStyle w:val="TAC"/>
            </w:pPr>
            <w:r w:rsidRPr="00E80F49">
              <w:t>DC_40A_n79A</w:t>
            </w:r>
          </w:p>
        </w:tc>
        <w:tc>
          <w:tcPr>
            <w:tcW w:w="3052" w:type="dxa"/>
            <w:shd w:val="clear" w:color="auto" w:fill="auto"/>
            <w:tcMar>
              <w:left w:w="45" w:type="dxa"/>
              <w:right w:w="45" w:type="dxa"/>
            </w:tcMar>
            <w:vAlign w:val="center"/>
          </w:tcPr>
          <w:p w14:paraId="14E9C99A" w14:textId="31801DD9"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7E7E705" w14:textId="1B05D491"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6968EFF" w14:textId="49B88422"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18F8A0DC" w14:textId="05E287EE" w:rsidR="00E2297F" w:rsidRPr="00E80F49" w:rsidRDefault="00E2297F" w:rsidP="00E2297F">
            <w:pPr>
              <w:pStyle w:val="TAC"/>
            </w:pPr>
            <w:r w:rsidRPr="00E80F49">
              <w:t>RAN5#94-e</w:t>
            </w:r>
          </w:p>
        </w:tc>
      </w:tr>
      <w:tr w:rsidR="00E2297F" w:rsidRPr="00E80F49" w14:paraId="7271F5A8" w14:textId="77777777" w:rsidTr="008C05F3">
        <w:tc>
          <w:tcPr>
            <w:tcW w:w="1606" w:type="dxa"/>
            <w:shd w:val="clear" w:color="auto" w:fill="auto"/>
            <w:tcMar>
              <w:left w:w="45" w:type="dxa"/>
              <w:right w:w="45" w:type="dxa"/>
            </w:tcMar>
            <w:vAlign w:val="center"/>
          </w:tcPr>
          <w:p w14:paraId="7D4BBA20" w14:textId="2D2BC2C1" w:rsidR="00E2297F" w:rsidRPr="00E80F49" w:rsidRDefault="00E2297F" w:rsidP="00E2297F">
            <w:pPr>
              <w:pStyle w:val="TAC"/>
            </w:pPr>
            <w:r>
              <w:rPr>
                <w:rFonts w:hint="eastAsia"/>
                <w:lang w:eastAsia="ja-JP"/>
              </w:rPr>
              <w:t>D</w:t>
            </w:r>
            <w:r>
              <w:rPr>
                <w:lang w:eastAsia="ja-JP"/>
              </w:rPr>
              <w:t>C_41A_n28A</w:t>
            </w:r>
          </w:p>
        </w:tc>
        <w:tc>
          <w:tcPr>
            <w:tcW w:w="3052" w:type="dxa"/>
            <w:shd w:val="clear" w:color="auto" w:fill="auto"/>
            <w:tcMar>
              <w:left w:w="45" w:type="dxa"/>
              <w:right w:w="45" w:type="dxa"/>
            </w:tcMar>
            <w:vAlign w:val="center"/>
          </w:tcPr>
          <w:p w14:paraId="5D3048D9" w14:textId="02DB26C8" w:rsidR="00E2297F" w:rsidRPr="00E80F49" w:rsidRDefault="00E2297F" w:rsidP="00E2297F">
            <w:pPr>
              <w:pStyle w:val="TAC"/>
            </w:pPr>
            <w:r>
              <w:rPr>
                <w:rFonts w:hint="eastAsia"/>
                <w:lang w:eastAsia="ja-JP"/>
              </w:rPr>
              <w:t>N</w:t>
            </w:r>
            <w:r>
              <w:rPr>
                <w:lang w:eastAsia="ja-JP"/>
              </w:rPr>
              <w:t>o</w:t>
            </w:r>
          </w:p>
        </w:tc>
        <w:tc>
          <w:tcPr>
            <w:tcW w:w="1302" w:type="dxa"/>
            <w:shd w:val="clear" w:color="auto" w:fill="auto"/>
            <w:tcMar>
              <w:left w:w="45" w:type="dxa"/>
              <w:right w:w="45" w:type="dxa"/>
            </w:tcMar>
            <w:vAlign w:val="center"/>
          </w:tcPr>
          <w:p w14:paraId="206783FA" w14:textId="2C6B70C4" w:rsidR="00E2297F" w:rsidRPr="00E80F49" w:rsidRDefault="00E2297F" w:rsidP="00E2297F">
            <w:pPr>
              <w:pStyle w:val="TAC"/>
            </w:pPr>
            <w:r>
              <w:rPr>
                <w:rFonts w:hint="eastAsia"/>
                <w:lang w:eastAsia="ja-JP"/>
              </w:rPr>
              <w:t>N</w:t>
            </w:r>
            <w:r>
              <w:rPr>
                <w:lang w:eastAsia="ja-JP"/>
              </w:rPr>
              <w:t>/A</w:t>
            </w:r>
          </w:p>
        </w:tc>
        <w:tc>
          <w:tcPr>
            <w:tcW w:w="1381" w:type="dxa"/>
            <w:shd w:val="clear" w:color="auto" w:fill="auto"/>
            <w:tcMar>
              <w:left w:w="45" w:type="dxa"/>
              <w:right w:w="45" w:type="dxa"/>
            </w:tcMar>
            <w:vAlign w:val="center"/>
          </w:tcPr>
          <w:p w14:paraId="3E3ECAD0" w14:textId="30D1EC31" w:rsidR="00E2297F" w:rsidRPr="00E80F49" w:rsidRDefault="00E2297F" w:rsidP="00E2297F">
            <w:pPr>
              <w:pStyle w:val="TAC"/>
            </w:pPr>
            <w:r>
              <w:rPr>
                <w:rFonts w:hint="eastAsia"/>
                <w:lang w:eastAsia="ja-JP"/>
              </w:rPr>
              <w:t>N</w:t>
            </w:r>
            <w:r>
              <w:rPr>
                <w:lang w:eastAsia="ja-JP"/>
              </w:rPr>
              <w:t>E</w:t>
            </w:r>
          </w:p>
        </w:tc>
        <w:tc>
          <w:tcPr>
            <w:tcW w:w="3052" w:type="dxa"/>
            <w:shd w:val="clear" w:color="auto" w:fill="auto"/>
            <w:tcMar>
              <w:left w:w="45" w:type="dxa"/>
              <w:right w:w="45" w:type="dxa"/>
            </w:tcMar>
            <w:vAlign w:val="center"/>
          </w:tcPr>
          <w:p w14:paraId="09F761DC" w14:textId="005EEE3E" w:rsidR="00E2297F" w:rsidRPr="00E80F49" w:rsidRDefault="00E2297F" w:rsidP="00E2297F">
            <w:pPr>
              <w:pStyle w:val="TAC"/>
            </w:pPr>
            <w:r>
              <w:rPr>
                <w:rFonts w:hint="eastAsia"/>
                <w:lang w:eastAsia="ja-JP"/>
              </w:rPr>
              <w:t>R</w:t>
            </w:r>
            <w:r>
              <w:rPr>
                <w:lang w:eastAsia="ja-JP"/>
              </w:rPr>
              <w:t>AN5#98</w:t>
            </w:r>
          </w:p>
        </w:tc>
      </w:tr>
      <w:tr w:rsidR="00E2297F" w:rsidRPr="00E80F49" w14:paraId="1837E94C" w14:textId="77777777" w:rsidTr="008C05F3">
        <w:tc>
          <w:tcPr>
            <w:tcW w:w="1606" w:type="dxa"/>
            <w:shd w:val="clear" w:color="auto" w:fill="auto"/>
            <w:tcMar>
              <w:left w:w="45" w:type="dxa"/>
              <w:right w:w="45" w:type="dxa"/>
            </w:tcMar>
            <w:vAlign w:val="center"/>
          </w:tcPr>
          <w:p w14:paraId="698CD24A" w14:textId="722E6962" w:rsidR="00E2297F" w:rsidRPr="00E80F49" w:rsidRDefault="00E2297F" w:rsidP="00E2297F">
            <w:pPr>
              <w:pStyle w:val="TAC"/>
            </w:pPr>
            <w:r w:rsidRPr="00E80F49">
              <w:t>DC_41A_n77A (NOTE 3)</w:t>
            </w:r>
          </w:p>
        </w:tc>
        <w:tc>
          <w:tcPr>
            <w:tcW w:w="3052" w:type="dxa"/>
            <w:shd w:val="clear" w:color="auto" w:fill="auto"/>
            <w:tcMar>
              <w:left w:w="45" w:type="dxa"/>
              <w:right w:w="45" w:type="dxa"/>
            </w:tcMar>
            <w:vAlign w:val="center"/>
          </w:tcPr>
          <w:p w14:paraId="5A6C5AB7" w14:textId="798DD57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143935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E2297F" w:rsidRPr="00E80F49" w:rsidRDefault="00E2297F" w:rsidP="00E2297F">
            <w:pPr>
              <w:pStyle w:val="TAC"/>
            </w:pPr>
            <w:r w:rsidRPr="00E80F49">
              <w:t>41 (CBI), n77 (CBI)</w:t>
            </w:r>
          </w:p>
        </w:tc>
        <w:tc>
          <w:tcPr>
            <w:tcW w:w="1381" w:type="dxa"/>
            <w:shd w:val="clear" w:color="auto" w:fill="auto"/>
            <w:tcMar>
              <w:left w:w="45" w:type="dxa"/>
              <w:right w:w="45" w:type="dxa"/>
            </w:tcMar>
            <w:vAlign w:val="center"/>
          </w:tcPr>
          <w:p w14:paraId="2FAF0552" w14:textId="77777777" w:rsidR="00E2297F" w:rsidRPr="00E80F49" w:rsidRDefault="00E2297F" w:rsidP="00E2297F">
            <w:pPr>
              <w:pStyle w:val="TAC"/>
            </w:pPr>
            <w:r w:rsidRPr="00E80F49">
              <w:t>NE</w:t>
            </w:r>
          </w:p>
          <w:p w14:paraId="686BE91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18A2DC72" w14:textId="0ED9EA14"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3AEFAFCC" w14:textId="5E8559A6" w:rsidR="00E2297F" w:rsidRPr="00E80F49" w:rsidRDefault="00E2297F" w:rsidP="00E2297F">
            <w:pPr>
              <w:pStyle w:val="TAC"/>
            </w:pPr>
            <w:r w:rsidRPr="00E80F49">
              <w:t>RAN5#92-e</w:t>
            </w:r>
          </w:p>
        </w:tc>
      </w:tr>
      <w:tr w:rsidR="00E2297F" w:rsidRPr="00E80F49" w14:paraId="06F85A48" w14:textId="77777777" w:rsidTr="008C05F3">
        <w:tc>
          <w:tcPr>
            <w:tcW w:w="1606" w:type="dxa"/>
            <w:shd w:val="clear" w:color="auto" w:fill="auto"/>
            <w:tcMar>
              <w:left w:w="45" w:type="dxa"/>
              <w:right w:w="45" w:type="dxa"/>
            </w:tcMar>
            <w:vAlign w:val="center"/>
          </w:tcPr>
          <w:p w14:paraId="4B137FEA" w14:textId="68318B84" w:rsidR="00E2297F" w:rsidRPr="00E80F49" w:rsidRDefault="00E2297F" w:rsidP="00E2297F">
            <w:pPr>
              <w:pStyle w:val="TAC"/>
            </w:pPr>
            <w:r w:rsidRPr="00E80F49">
              <w:t>DC_41A_n78A (NOTE 3)</w:t>
            </w:r>
          </w:p>
        </w:tc>
        <w:tc>
          <w:tcPr>
            <w:tcW w:w="3052" w:type="dxa"/>
            <w:shd w:val="clear" w:color="auto" w:fill="auto"/>
            <w:tcMar>
              <w:left w:w="45" w:type="dxa"/>
              <w:right w:w="45" w:type="dxa"/>
            </w:tcMar>
            <w:vAlign w:val="center"/>
          </w:tcPr>
          <w:p w14:paraId="461F1B55" w14:textId="4FC23E5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9DD6A7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w:t>
            </w:r>
            <w:r w:rsidRPr="00E80F49">
              <w:rPr>
                <w:rFonts w:ascii="Arial" w:hAnsi="Arial" w:cs="Arial"/>
                <w:sz w:val="18"/>
                <w:lang w:eastAsia="ja-JP"/>
              </w:rPr>
              <w:lastRenderedPageBreak/>
              <w:t>2*fB77|</w:t>
            </w:r>
            <w:r w:rsidRPr="00E80F49">
              <w:rPr>
                <w:rFonts w:ascii="Arial" w:hAnsi="Arial"/>
                <w:sz w:val="18"/>
              </w:rPr>
              <w:t>),</w:t>
            </w:r>
          </w:p>
          <w:p w14:paraId="3268783A" w14:textId="6E4A242E" w:rsidR="00E2297F" w:rsidRPr="00E80F49" w:rsidRDefault="00E2297F" w:rsidP="00E2297F">
            <w:pPr>
              <w:pStyle w:val="TAC"/>
            </w:pPr>
            <w:r w:rsidRPr="00E80F49">
              <w:t>41 (CBI), n78 (CBI)</w:t>
            </w:r>
          </w:p>
        </w:tc>
        <w:tc>
          <w:tcPr>
            <w:tcW w:w="1381" w:type="dxa"/>
            <w:shd w:val="clear" w:color="auto" w:fill="auto"/>
            <w:tcMar>
              <w:left w:w="45" w:type="dxa"/>
              <w:right w:w="45" w:type="dxa"/>
            </w:tcMar>
            <w:vAlign w:val="center"/>
          </w:tcPr>
          <w:p w14:paraId="2D5AE775" w14:textId="77777777" w:rsidR="00E2297F" w:rsidRPr="00E80F49" w:rsidRDefault="00E2297F" w:rsidP="00E2297F">
            <w:pPr>
              <w:pStyle w:val="TAC"/>
            </w:pPr>
            <w:r w:rsidRPr="00E80F49">
              <w:lastRenderedPageBreak/>
              <w:t>NE</w:t>
            </w:r>
          </w:p>
          <w:p w14:paraId="136E38F7"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6CD91592" w14:textId="068C1DD2" w:rsidR="00E2297F" w:rsidRPr="00E80F49" w:rsidRDefault="00E2297F" w:rsidP="00E2297F">
            <w:pPr>
              <w:pStyle w:val="TAC"/>
            </w:pPr>
            <w:r w:rsidRPr="00E80F49">
              <w:lastRenderedPageBreak/>
              <w:t>CBI</w:t>
            </w:r>
          </w:p>
        </w:tc>
        <w:tc>
          <w:tcPr>
            <w:tcW w:w="3052" w:type="dxa"/>
            <w:shd w:val="clear" w:color="auto" w:fill="auto"/>
            <w:tcMar>
              <w:left w:w="45" w:type="dxa"/>
              <w:right w:w="45" w:type="dxa"/>
            </w:tcMar>
            <w:vAlign w:val="center"/>
          </w:tcPr>
          <w:p w14:paraId="5F1D6D56" w14:textId="3CCD2B3E" w:rsidR="00E2297F" w:rsidRPr="00E80F49" w:rsidRDefault="00E2297F" w:rsidP="00E2297F">
            <w:pPr>
              <w:pStyle w:val="TAC"/>
            </w:pPr>
            <w:r w:rsidRPr="00E80F49">
              <w:lastRenderedPageBreak/>
              <w:t>RAN5#92-e</w:t>
            </w:r>
          </w:p>
        </w:tc>
      </w:tr>
      <w:tr w:rsidR="00E2297F" w:rsidRPr="00E80F49" w14:paraId="039F5BB8" w14:textId="77777777" w:rsidTr="008C05F3">
        <w:tc>
          <w:tcPr>
            <w:tcW w:w="1606" w:type="dxa"/>
            <w:shd w:val="clear" w:color="auto" w:fill="auto"/>
            <w:tcMar>
              <w:left w:w="45" w:type="dxa"/>
              <w:right w:w="45" w:type="dxa"/>
            </w:tcMar>
            <w:vAlign w:val="center"/>
          </w:tcPr>
          <w:p w14:paraId="352A8DC8" w14:textId="77777777" w:rsidR="00E2297F" w:rsidRPr="00E80F49" w:rsidRDefault="00E2297F" w:rsidP="00E2297F">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E2297F" w:rsidRPr="00E80F49" w:rsidRDefault="00E2297F" w:rsidP="00E2297F">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21C2D32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A2B8BCF" w14:textId="2600BF9E" w:rsidR="00E2297F" w:rsidRPr="00E80F49" w:rsidRDefault="00E2297F" w:rsidP="00E2297F">
            <w:pPr>
              <w:pStyle w:val="TAC"/>
            </w:pPr>
            <w:r w:rsidRPr="00E80F49">
              <w:t>RAN5#91-e</w:t>
            </w:r>
          </w:p>
        </w:tc>
      </w:tr>
      <w:tr w:rsidR="00E2297F" w:rsidRPr="00E80F49" w14:paraId="372A154A" w14:textId="77777777" w:rsidTr="008C05F3">
        <w:tc>
          <w:tcPr>
            <w:tcW w:w="1606" w:type="dxa"/>
            <w:shd w:val="clear" w:color="auto" w:fill="auto"/>
            <w:tcMar>
              <w:left w:w="45" w:type="dxa"/>
              <w:right w:w="45" w:type="dxa"/>
            </w:tcMar>
            <w:vAlign w:val="center"/>
          </w:tcPr>
          <w:p w14:paraId="4E1D0487" w14:textId="6DCA8C66" w:rsidR="00E2297F" w:rsidRPr="00E80F49" w:rsidRDefault="00E2297F" w:rsidP="00E2297F">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777B3A8" w14:textId="77777777" w:rsidR="00E2297F" w:rsidRPr="00E80F49" w:rsidRDefault="00E2297F" w:rsidP="00E2297F">
            <w:pPr>
              <w:pStyle w:val="TAC"/>
            </w:pPr>
            <w:r w:rsidRPr="00E80F49">
              <w:t>48 (HD2)</w:t>
            </w:r>
          </w:p>
          <w:p w14:paraId="1A9F6685" w14:textId="26340A80" w:rsidR="00E2297F" w:rsidRPr="00E80F49" w:rsidRDefault="00E2297F" w:rsidP="00E2297F">
            <w:pPr>
              <w:pStyle w:val="TAC"/>
            </w:pPr>
            <w:r w:rsidRPr="00E80F49">
              <w:t>66 (IMD5)</w:t>
            </w:r>
          </w:p>
        </w:tc>
        <w:tc>
          <w:tcPr>
            <w:tcW w:w="1381" w:type="dxa"/>
            <w:shd w:val="clear" w:color="auto" w:fill="auto"/>
            <w:tcMar>
              <w:left w:w="45" w:type="dxa"/>
              <w:right w:w="45" w:type="dxa"/>
            </w:tcMar>
            <w:vAlign w:val="bottom"/>
          </w:tcPr>
          <w:p w14:paraId="35839B81" w14:textId="77777777" w:rsidR="00E2297F" w:rsidRPr="00E80F49" w:rsidRDefault="00E2297F" w:rsidP="00E2297F">
            <w:pPr>
              <w:pStyle w:val="TAC"/>
            </w:pPr>
            <w:r w:rsidRPr="00E80F49">
              <w:t>NE (anchor agnostic)</w:t>
            </w:r>
          </w:p>
          <w:p w14:paraId="14F176E3" w14:textId="77777777" w:rsidR="00E2297F" w:rsidRPr="00E80F49" w:rsidRDefault="00E2297F" w:rsidP="00E2297F">
            <w:pPr>
              <w:pStyle w:val="TAC"/>
            </w:pPr>
            <w:r w:rsidRPr="00E80F49">
              <w:t>HD2</w:t>
            </w:r>
          </w:p>
          <w:p w14:paraId="702CB8C8" w14:textId="0E6A9FD6" w:rsidR="00E2297F" w:rsidRPr="00E80F49" w:rsidRDefault="00E2297F" w:rsidP="00E2297F">
            <w:pPr>
              <w:pStyle w:val="TAC"/>
            </w:pPr>
            <w:r w:rsidRPr="00E80F49">
              <w:t>IMD5</w:t>
            </w:r>
          </w:p>
        </w:tc>
        <w:tc>
          <w:tcPr>
            <w:tcW w:w="3052" w:type="dxa"/>
            <w:shd w:val="clear" w:color="auto" w:fill="auto"/>
            <w:tcMar>
              <w:left w:w="45" w:type="dxa"/>
              <w:right w:w="45" w:type="dxa"/>
            </w:tcMar>
            <w:vAlign w:val="center"/>
          </w:tcPr>
          <w:p w14:paraId="7EB9C0E5" w14:textId="05C3DEED" w:rsidR="00E2297F" w:rsidRPr="00E80F49" w:rsidRDefault="00E2297F" w:rsidP="00E2297F">
            <w:pPr>
              <w:pStyle w:val="TAC"/>
            </w:pPr>
            <w:r w:rsidRPr="00E80F49">
              <w:t>RAN5#92-e</w:t>
            </w:r>
          </w:p>
        </w:tc>
      </w:tr>
      <w:tr w:rsidR="00E2297F" w:rsidRPr="00E80F49" w14:paraId="7A81A9DA" w14:textId="77777777" w:rsidTr="008C05F3">
        <w:tc>
          <w:tcPr>
            <w:tcW w:w="1606" w:type="dxa"/>
            <w:shd w:val="clear" w:color="auto" w:fill="auto"/>
            <w:tcMar>
              <w:left w:w="45" w:type="dxa"/>
              <w:right w:w="45" w:type="dxa"/>
            </w:tcMar>
            <w:vAlign w:val="center"/>
          </w:tcPr>
          <w:p w14:paraId="4A5302D2" w14:textId="0B702E2F" w:rsidR="00E2297F" w:rsidRPr="00E80F49" w:rsidRDefault="00E2297F" w:rsidP="00E2297F">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E2297F" w:rsidRPr="00E80F49" w:rsidRDefault="00E2297F" w:rsidP="00E2297F">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E2297F" w:rsidRPr="00E80F49" w:rsidRDefault="00E2297F" w:rsidP="00E2297F">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E2297F" w:rsidRPr="00E80F49" w:rsidRDefault="00E2297F" w:rsidP="00E2297F">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E2297F" w:rsidRPr="00E80F49" w:rsidRDefault="00E2297F" w:rsidP="00E2297F">
            <w:pPr>
              <w:pStyle w:val="TAC"/>
            </w:pPr>
            <w:r w:rsidRPr="00E80F49">
              <w:rPr>
                <w:lang w:eastAsia="en-US"/>
              </w:rPr>
              <w:t>RAN5#93-e</w:t>
            </w:r>
          </w:p>
        </w:tc>
      </w:tr>
      <w:tr w:rsidR="00E2297F" w:rsidRPr="00E80F49" w14:paraId="7F168B63" w14:textId="77777777" w:rsidTr="008C05F3">
        <w:tc>
          <w:tcPr>
            <w:tcW w:w="1606" w:type="dxa"/>
            <w:shd w:val="clear" w:color="auto" w:fill="auto"/>
            <w:tcMar>
              <w:left w:w="45" w:type="dxa"/>
              <w:right w:w="45" w:type="dxa"/>
            </w:tcMar>
            <w:vAlign w:val="center"/>
          </w:tcPr>
          <w:p w14:paraId="17C35E0A" w14:textId="6F2F4D07" w:rsidR="00E2297F" w:rsidRPr="00E80F49" w:rsidRDefault="00E2297F" w:rsidP="00E2297F">
            <w:pPr>
              <w:pStyle w:val="TAC"/>
              <w:rPr>
                <w:lang w:eastAsia="en-US"/>
              </w:rPr>
            </w:pPr>
            <w:r>
              <w:t>DC_66A_n5A</w:t>
            </w:r>
          </w:p>
        </w:tc>
        <w:tc>
          <w:tcPr>
            <w:tcW w:w="3052" w:type="dxa"/>
            <w:shd w:val="clear" w:color="auto" w:fill="auto"/>
            <w:tcMar>
              <w:left w:w="45" w:type="dxa"/>
              <w:right w:w="45" w:type="dxa"/>
            </w:tcMar>
            <w:vAlign w:val="center"/>
          </w:tcPr>
          <w:p w14:paraId="3CFB580F" w14:textId="04AB08F9" w:rsidR="00E2297F" w:rsidRPr="00E80F49" w:rsidRDefault="00E2297F" w:rsidP="00E2297F">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Default="00E2297F" w:rsidP="008C05F3">
            <w:pPr>
              <w:pStyle w:val="TAC"/>
            </w:pPr>
            <w:r>
              <w:t>NE</w:t>
            </w:r>
          </w:p>
          <w:p w14:paraId="48016564" w14:textId="24CCDCD5" w:rsidR="00E2297F" w:rsidRPr="00E80F49" w:rsidRDefault="00E2297F" w:rsidP="008C05F3">
            <w:pPr>
              <w:pStyle w:val="TAC"/>
              <w:rPr>
                <w:lang w:eastAsia="en-US"/>
              </w:rPr>
            </w:pPr>
            <w:r>
              <w:t>IMD2</w:t>
            </w:r>
          </w:p>
        </w:tc>
        <w:tc>
          <w:tcPr>
            <w:tcW w:w="3052" w:type="dxa"/>
            <w:shd w:val="clear" w:color="auto" w:fill="auto"/>
            <w:tcMar>
              <w:left w:w="45" w:type="dxa"/>
              <w:right w:w="45" w:type="dxa"/>
            </w:tcMar>
            <w:vAlign w:val="center"/>
          </w:tcPr>
          <w:p w14:paraId="789B764E" w14:textId="6240A5E7" w:rsidR="00E2297F" w:rsidRPr="00E80F49" w:rsidRDefault="00E2297F" w:rsidP="00E2297F">
            <w:pPr>
              <w:pStyle w:val="TAC"/>
              <w:rPr>
                <w:lang w:eastAsia="en-US"/>
              </w:rPr>
            </w:pPr>
            <w:r>
              <w:t>RAN5#97</w:t>
            </w:r>
          </w:p>
        </w:tc>
      </w:tr>
      <w:tr w:rsidR="00E2297F" w:rsidRPr="00E80F49" w14:paraId="5BD64E39" w14:textId="77777777" w:rsidTr="008C05F3">
        <w:tc>
          <w:tcPr>
            <w:tcW w:w="1606" w:type="dxa"/>
            <w:shd w:val="clear" w:color="auto" w:fill="auto"/>
            <w:tcMar>
              <w:left w:w="45" w:type="dxa"/>
              <w:right w:w="45" w:type="dxa"/>
            </w:tcMar>
            <w:vAlign w:val="center"/>
          </w:tcPr>
          <w:p w14:paraId="454B35B6" w14:textId="32304F7B" w:rsidR="00E2297F" w:rsidRDefault="00E2297F" w:rsidP="00E2297F">
            <w:pPr>
              <w:pStyle w:val="TAC"/>
            </w:pPr>
            <w:r>
              <w:t>DC_66A_n25A</w:t>
            </w:r>
          </w:p>
        </w:tc>
        <w:tc>
          <w:tcPr>
            <w:tcW w:w="3052" w:type="dxa"/>
            <w:shd w:val="clear" w:color="auto" w:fill="auto"/>
            <w:tcMar>
              <w:left w:w="45" w:type="dxa"/>
              <w:right w:w="45" w:type="dxa"/>
            </w:tcMar>
            <w:vAlign w:val="center"/>
          </w:tcPr>
          <w:p w14:paraId="71585172" w14:textId="0265EB0B" w:rsidR="00E2297F" w:rsidRDefault="00E2297F" w:rsidP="00E2297F">
            <w:pPr>
              <w:pStyle w:val="TAC"/>
              <w:rPr>
                <w:rFonts w:cs="Arial"/>
                <w:szCs w:val="18"/>
                <w:lang w:eastAsia="fr-FR"/>
              </w:rPr>
            </w:pPr>
            <w:r>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Default="00E2297F" w:rsidP="00E2297F">
            <w:pPr>
              <w:keepNext/>
              <w:keepLines/>
              <w:spacing w:after="0"/>
              <w:jc w:val="center"/>
              <w:rPr>
                <w:rFonts w:ascii="Arial" w:hAnsi="Arial"/>
                <w:sz w:val="18"/>
                <w:lang w:eastAsia="zh-CN"/>
              </w:rPr>
            </w:pPr>
            <w:r>
              <w:rPr>
                <w:rFonts w:ascii="Arial" w:hAnsi="Arial"/>
                <w:sz w:val="18"/>
                <w:lang w:eastAsia="zh-CN"/>
              </w:rPr>
              <w:t>B66, n25 (IMD3)</w:t>
            </w:r>
          </w:p>
          <w:p w14:paraId="64396372" w14:textId="5088FF9C"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Default="00E2297F" w:rsidP="008C05F3">
            <w:pPr>
              <w:pStyle w:val="TAC"/>
            </w:pPr>
            <w:r>
              <w:t>NE</w:t>
            </w:r>
          </w:p>
          <w:p w14:paraId="7C1FB513" w14:textId="77777777" w:rsidR="00E2297F" w:rsidRDefault="00E2297F" w:rsidP="008C05F3">
            <w:pPr>
              <w:pStyle w:val="TAC"/>
            </w:pPr>
            <w:r>
              <w:t>IMD3</w:t>
            </w:r>
          </w:p>
          <w:p w14:paraId="08A8EEF3" w14:textId="67728499" w:rsidR="00E2297F" w:rsidRDefault="00E2297F" w:rsidP="008C05F3">
            <w:pPr>
              <w:pStyle w:val="TAC"/>
            </w:pPr>
            <w:r>
              <w:t>IMD5</w:t>
            </w:r>
          </w:p>
        </w:tc>
        <w:tc>
          <w:tcPr>
            <w:tcW w:w="3052" w:type="dxa"/>
            <w:shd w:val="clear" w:color="auto" w:fill="auto"/>
            <w:tcMar>
              <w:left w:w="45" w:type="dxa"/>
              <w:right w:w="45" w:type="dxa"/>
            </w:tcMar>
            <w:vAlign w:val="center"/>
          </w:tcPr>
          <w:p w14:paraId="53E38E48" w14:textId="2F55D499" w:rsidR="00E2297F" w:rsidRDefault="00E2297F" w:rsidP="00E2297F">
            <w:pPr>
              <w:pStyle w:val="TAC"/>
            </w:pPr>
            <w:r>
              <w:rPr>
                <w:rFonts w:hint="eastAsia"/>
                <w:lang w:eastAsia="zh-CN"/>
              </w:rPr>
              <w:t>R</w:t>
            </w:r>
            <w:r>
              <w:rPr>
                <w:lang w:eastAsia="zh-CN"/>
              </w:rPr>
              <w:t>AN5#99</w:t>
            </w:r>
          </w:p>
        </w:tc>
      </w:tr>
      <w:tr w:rsidR="00E2297F" w:rsidRPr="00E80F49" w14:paraId="3BC3A8FF" w14:textId="77777777" w:rsidTr="008C05F3">
        <w:tc>
          <w:tcPr>
            <w:tcW w:w="1606" w:type="dxa"/>
            <w:shd w:val="clear" w:color="auto" w:fill="auto"/>
            <w:tcMar>
              <w:left w:w="45" w:type="dxa"/>
              <w:right w:w="45" w:type="dxa"/>
            </w:tcMar>
            <w:vAlign w:val="center"/>
          </w:tcPr>
          <w:p w14:paraId="521EAEEE" w14:textId="4B62DAD4" w:rsidR="00E2297F" w:rsidRDefault="00E2297F" w:rsidP="00E2297F">
            <w:pPr>
              <w:pStyle w:val="TAC"/>
            </w:pPr>
            <w:r>
              <w:t>DC_66A_n41A</w:t>
            </w:r>
          </w:p>
        </w:tc>
        <w:tc>
          <w:tcPr>
            <w:tcW w:w="3052" w:type="dxa"/>
            <w:shd w:val="clear" w:color="auto" w:fill="auto"/>
            <w:tcMar>
              <w:left w:w="45" w:type="dxa"/>
              <w:right w:w="45" w:type="dxa"/>
            </w:tcMar>
            <w:vAlign w:val="center"/>
          </w:tcPr>
          <w:p w14:paraId="7E29CB15" w14:textId="2A71C5D8" w:rsidR="00E2297F" w:rsidRDefault="00E2297F" w:rsidP="00E2297F">
            <w:pPr>
              <w:pStyle w:val="TAC"/>
              <w:rPr>
                <w:rFonts w:cs="Arial"/>
                <w:szCs w:val="18"/>
                <w:lang w:eastAsia="fr-FR"/>
              </w:rPr>
            </w:pPr>
            <w:r>
              <w:rPr>
                <w:rFonts w:cs="Arial" w:hint="eastAsia"/>
                <w:szCs w:val="18"/>
                <w:lang w:eastAsia="zh-CN"/>
              </w:rPr>
              <w:t>N</w:t>
            </w:r>
            <w:r>
              <w:rPr>
                <w:rFonts w:cs="Arial"/>
                <w:szCs w:val="18"/>
                <w:lang w:eastAsia="zh-CN"/>
              </w:rPr>
              <w:t>o</w:t>
            </w:r>
          </w:p>
        </w:tc>
        <w:tc>
          <w:tcPr>
            <w:tcW w:w="1302" w:type="dxa"/>
            <w:shd w:val="clear" w:color="auto" w:fill="auto"/>
            <w:tcMar>
              <w:left w:w="45" w:type="dxa"/>
              <w:right w:w="45" w:type="dxa"/>
            </w:tcMar>
            <w:vAlign w:val="center"/>
          </w:tcPr>
          <w:p w14:paraId="2460D0AD" w14:textId="69BFA63D"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6</w:t>
            </w:r>
            <w:r>
              <w:rPr>
                <w:rFonts w:ascii="Arial" w:hAnsi="Arial"/>
                <w:sz w:val="18"/>
                <w:lang w:eastAsia="zh-CN"/>
              </w:rPr>
              <w:t>6 (CBI)</w:t>
            </w:r>
          </w:p>
        </w:tc>
        <w:tc>
          <w:tcPr>
            <w:tcW w:w="1381" w:type="dxa"/>
            <w:shd w:val="clear" w:color="auto" w:fill="auto"/>
            <w:tcMar>
              <w:left w:w="45" w:type="dxa"/>
              <w:right w:w="45" w:type="dxa"/>
            </w:tcMar>
            <w:vAlign w:val="bottom"/>
          </w:tcPr>
          <w:p w14:paraId="785969E4" w14:textId="77777777" w:rsidR="00E2297F" w:rsidRDefault="00E2297F" w:rsidP="008C05F3">
            <w:pPr>
              <w:pStyle w:val="TAC"/>
            </w:pPr>
            <w:r>
              <w:t>NE</w:t>
            </w:r>
          </w:p>
          <w:p w14:paraId="313253FE" w14:textId="19405A13" w:rsidR="00E2297F" w:rsidRDefault="00E2297F" w:rsidP="008C05F3">
            <w:pPr>
              <w:pStyle w:val="TAC"/>
            </w:pPr>
            <w:r w:rsidRPr="00E80F49">
              <w:t>CBI</w:t>
            </w:r>
          </w:p>
        </w:tc>
        <w:tc>
          <w:tcPr>
            <w:tcW w:w="3052" w:type="dxa"/>
            <w:shd w:val="clear" w:color="auto" w:fill="auto"/>
            <w:tcMar>
              <w:left w:w="45" w:type="dxa"/>
              <w:right w:w="45" w:type="dxa"/>
            </w:tcMar>
            <w:vAlign w:val="center"/>
          </w:tcPr>
          <w:p w14:paraId="72CCF443" w14:textId="54CC4353" w:rsidR="00E2297F" w:rsidRDefault="00E2297F" w:rsidP="00E2297F">
            <w:pPr>
              <w:pStyle w:val="TAC"/>
            </w:pPr>
            <w:r>
              <w:rPr>
                <w:rFonts w:hint="eastAsia"/>
                <w:lang w:eastAsia="zh-CN"/>
              </w:rPr>
              <w:t>R</w:t>
            </w:r>
            <w:r>
              <w:rPr>
                <w:lang w:eastAsia="zh-CN"/>
              </w:rPr>
              <w:t>AN5#98</w:t>
            </w:r>
          </w:p>
        </w:tc>
      </w:tr>
      <w:tr w:rsidR="00E2297F" w:rsidRPr="00E80F49" w14:paraId="64666541" w14:textId="77777777" w:rsidTr="008C05F3">
        <w:tc>
          <w:tcPr>
            <w:tcW w:w="1606" w:type="dxa"/>
            <w:shd w:val="clear" w:color="auto" w:fill="auto"/>
            <w:tcMar>
              <w:left w:w="45" w:type="dxa"/>
              <w:right w:w="45" w:type="dxa"/>
            </w:tcMar>
            <w:vAlign w:val="center"/>
          </w:tcPr>
          <w:p w14:paraId="14EBE5CA" w14:textId="6B33261F" w:rsidR="00E2297F" w:rsidRPr="00E80F49" w:rsidRDefault="00E2297F" w:rsidP="00E2297F">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E2297F" w:rsidRPr="00E80F49" w:rsidRDefault="00E2297F" w:rsidP="00E2297F">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E80F49" w:rsidRDefault="00E2297F" w:rsidP="008C05F3">
            <w:pPr>
              <w:pStyle w:val="TAC"/>
              <w:rPr>
                <w:lang w:eastAsia="en-US"/>
              </w:rPr>
            </w:pPr>
            <w:r w:rsidRPr="00E80F49">
              <w:rPr>
                <w:lang w:eastAsia="en-US"/>
              </w:rPr>
              <w:t>NE (anchor agnostic)</w:t>
            </w:r>
          </w:p>
          <w:p w14:paraId="7041E48C" w14:textId="5321795D" w:rsidR="00E2297F" w:rsidRPr="00E80F49" w:rsidRDefault="00E2297F" w:rsidP="008C05F3">
            <w:pPr>
              <w:pStyle w:val="TAC"/>
              <w:rPr>
                <w:lang w:eastAsia="en-US"/>
              </w:rPr>
            </w:pPr>
            <w:r w:rsidRPr="00E80F49">
              <w:rPr>
                <w:lang w:eastAsia="en-US"/>
              </w:rPr>
              <w:t>IMD4</w:t>
            </w:r>
          </w:p>
        </w:tc>
        <w:tc>
          <w:tcPr>
            <w:tcW w:w="3052" w:type="dxa"/>
            <w:shd w:val="clear" w:color="auto" w:fill="auto"/>
            <w:tcMar>
              <w:left w:w="45" w:type="dxa"/>
              <w:right w:w="45" w:type="dxa"/>
            </w:tcMar>
            <w:vAlign w:val="center"/>
          </w:tcPr>
          <w:p w14:paraId="2AE9BF8E" w14:textId="69910A47" w:rsidR="00E2297F" w:rsidRPr="00E80F49" w:rsidRDefault="00E2297F" w:rsidP="00E2297F">
            <w:pPr>
              <w:pStyle w:val="TAC"/>
              <w:rPr>
                <w:lang w:eastAsia="en-US"/>
              </w:rPr>
            </w:pPr>
            <w:r w:rsidRPr="00E80F49">
              <w:rPr>
                <w:lang w:eastAsia="en-US"/>
              </w:rPr>
              <w:t>RAN5#93-e</w:t>
            </w:r>
          </w:p>
        </w:tc>
      </w:tr>
      <w:tr w:rsidR="00E2297F" w:rsidRPr="00E80F49" w14:paraId="5AD59EB0" w14:textId="77777777" w:rsidTr="008C05F3">
        <w:tc>
          <w:tcPr>
            <w:tcW w:w="1606" w:type="dxa"/>
            <w:shd w:val="clear" w:color="auto" w:fill="auto"/>
            <w:tcMar>
              <w:left w:w="45" w:type="dxa"/>
              <w:right w:w="45" w:type="dxa"/>
            </w:tcMar>
            <w:vAlign w:val="center"/>
          </w:tcPr>
          <w:p w14:paraId="69A74237" w14:textId="279F3EDC" w:rsidR="00E2297F" w:rsidRPr="00E80F49" w:rsidRDefault="00E2297F" w:rsidP="00E2297F">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E2297F" w:rsidRPr="00E80F49" w:rsidRDefault="00E2297F" w:rsidP="00E2297F">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E2297F" w:rsidRPr="00E80F49" w:rsidRDefault="00E2297F" w:rsidP="00E2297F">
            <w:pPr>
              <w:pStyle w:val="TAC"/>
              <w:rPr>
                <w:lang w:eastAsia="en-US"/>
              </w:rPr>
            </w:pPr>
            <w:r w:rsidRPr="00E80F49">
              <w:rPr>
                <w:rFonts w:cs="Arial"/>
                <w:color w:val="222222"/>
                <w:szCs w:val="18"/>
              </w:rPr>
              <w:t>RAN5#94-e</w:t>
            </w:r>
          </w:p>
        </w:tc>
      </w:tr>
      <w:tr w:rsidR="00E2297F" w:rsidRPr="00E80F49" w14:paraId="4C35DE74" w14:textId="77777777" w:rsidTr="008C05F3">
        <w:tc>
          <w:tcPr>
            <w:tcW w:w="1606" w:type="dxa"/>
            <w:shd w:val="clear" w:color="auto" w:fill="auto"/>
            <w:tcMar>
              <w:left w:w="45" w:type="dxa"/>
              <w:right w:w="45" w:type="dxa"/>
            </w:tcMar>
            <w:vAlign w:val="center"/>
          </w:tcPr>
          <w:p w14:paraId="4815E3A8" w14:textId="25464E70" w:rsidR="00E2297F" w:rsidRPr="00E80F49" w:rsidRDefault="00E2297F" w:rsidP="00E2297F">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E2297F" w:rsidRPr="00E80F49" w:rsidRDefault="00E2297F" w:rsidP="00E2297F">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E2297F" w:rsidRPr="00E80F49" w:rsidRDefault="00E2297F" w:rsidP="00E2297F">
            <w:pPr>
              <w:pStyle w:val="TAC"/>
            </w:pPr>
            <w:r w:rsidRPr="00E80F49">
              <w:t>n78 (HD2)</w:t>
            </w:r>
          </w:p>
          <w:p w14:paraId="39E27A1E" w14:textId="65824072" w:rsidR="00E2297F" w:rsidRPr="00E80F49" w:rsidRDefault="00E2297F" w:rsidP="00E2297F">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E2297F" w:rsidRPr="00E80F49" w:rsidRDefault="00E2297F" w:rsidP="00E2297F">
            <w:pPr>
              <w:pStyle w:val="TAC"/>
            </w:pPr>
            <w:r w:rsidRPr="00E80F49">
              <w:t>NE (anchor agnostic)</w:t>
            </w:r>
          </w:p>
          <w:p w14:paraId="07FC685A" w14:textId="77777777" w:rsidR="00E2297F" w:rsidRPr="00E80F49" w:rsidRDefault="00E2297F" w:rsidP="00E2297F">
            <w:pPr>
              <w:pStyle w:val="TAC"/>
            </w:pPr>
            <w:r w:rsidRPr="00E80F49">
              <w:t>HD2</w:t>
            </w:r>
          </w:p>
          <w:p w14:paraId="4073A93D" w14:textId="793BF2EC" w:rsidR="00E2297F" w:rsidRPr="00E80F49" w:rsidRDefault="00E2297F" w:rsidP="00E2297F">
            <w:pPr>
              <w:pStyle w:val="TAC"/>
              <w:rPr>
                <w:lang w:eastAsia="en-US"/>
              </w:rPr>
            </w:pPr>
            <w:r w:rsidRPr="00E80F49">
              <w:t>IMD5</w:t>
            </w:r>
          </w:p>
        </w:tc>
        <w:tc>
          <w:tcPr>
            <w:tcW w:w="3052" w:type="dxa"/>
            <w:shd w:val="clear" w:color="auto" w:fill="auto"/>
            <w:tcMar>
              <w:left w:w="45" w:type="dxa"/>
              <w:right w:w="45" w:type="dxa"/>
            </w:tcMar>
            <w:vAlign w:val="center"/>
          </w:tcPr>
          <w:p w14:paraId="303068EB" w14:textId="5DC60CC7" w:rsidR="00E2297F" w:rsidRPr="00E80F49" w:rsidRDefault="00E2297F" w:rsidP="00E2297F">
            <w:pPr>
              <w:pStyle w:val="TAC"/>
              <w:rPr>
                <w:lang w:eastAsia="en-US"/>
              </w:rPr>
            </w:pPr>
            <w:r w:rsidRPr="00E80F49">
              <w:t>RAN5#93-e</w:t>
            </w:r>
          </w:p>
        </w:tc>
      </w:tr>
      <w:tr w:rsidR="00E2297F" w:rsidRPr="00E80F49" w14:paraId="594C24C7" w14:textId="77777777" w:rsidTr="008C05F3">
        <w:tc>
          <w:tcPr>
            <w:tcW w:w="1606" w:type="dxa"/>
            <w:shd w:val="clear" w:color="auto" w:fill="auto"/>
            <w:tcMar>
              <w:left w:w="45" w:type="dxa"/>
              <w:right w:w="45" w:type="dxa"/>
            </w:tcMar>
            <w:vAlign w:val="center"/>
          </w:tcPr>
          <w:p w14:paraId="61458BA1" w14:textId="7DDEB6AC" w:rsidR="00E2297F" w:rsidRPr="00E80F49" w:rsidRDefault="00E2297F" w:rsidP="00E2297F">
            <w:pPr>
              <w:pStyle w:val="TAC"/>
            </w:pPr>
            <w:r>
              <w:t>DC_71A_n2A</w:t>
            </w:r>
          </w:p>
        </w:tc>
        <w:tc>
          <w:tcPr>
            <w:tcW w:w="3052" w:type="dxa"/>
            <w:shd w:val="clear" w:color="auto" w:fill="auto"/>
            <w:tcMar>
              <w:left w:w="45" w:type="dxa"/>
              <w:right w:w="45" w:type="dxa"/>
            </w:tcMar>
            <w:vAlign w:val="center"/>
          </w:tcPr>
          <w:p w14:paraId="440A8431" w14:textId="6412ED87" w:rsidR="00E2297F" w:rsidRPr="00E80F49" w:rsidRDefault="00E2297F" w:rsidP="00E2297F">
            <w:pPr>
              <w:pStyle w:val="TAC"/>
            </w:pPr>
            <w:r>
              <w:t>No</w:t>
            </w:r>
          </w:p>
        </w:tc>
        <w:tc>
          <w:tcPr>
            <w:tcW w:w="1302" w:type="dxa"/>
            <w:shd w:val="clear" w:color="auto" w:fill="auto"/>
            <w:tcMar>
              <w:left w:w="45" w:type="dxa"/>
              <w:right w:w="45" w:type="dxa"/>
            </w:tcMar>
            <w:vAlign w:val="center"/>
          </w:tcPr>
          <w:p w14:paraId="452F366C" w14:textId="77777777" w:rsidR="00E2297F" w:rsidRDefault="00E2297F" w:rsidP="00E2297F">
            <w:pPr>
              <w:pStyle w:val="TAC"/>
            </w:pPr>
            <w:r>
              <w:t>n78 (HD2)</w:t>
            </w:r>
          </w:p>
          <w:p w14:paraId="627E2A6F" w14:textId="3F47BA08" w:rsidR="00E2297F" w:rsidRPr="00E80F49" w:rsidRDefault="00E2297F" w:rsidP="00E2297F">
            <w:pPr>
              <w:pStyle w:val="TAC"/>
            </w:pPr>
            <w:r>
              <w:t>66 (IMD5)</w:t>
            </w:r>
          </w:p>
        </w:tc>
        <w:tc>
          <w:tcPr>
            <w:tcW w:w="1381" w:type="dxa"/>
            <w:shd w:val="clear" w:color="auto" w:fill="auto"/>
            <w:tcMar>
              <w:left w:w="45" w:type="dxa"/>
              <w:right w:w="45" w:type="dxa"/>
            </w:tcMar>
            <w:vAlign w:val="bottom"/>
          </w:tcPr>
          <w:p w14:paraId="3DB894DB" w14:textId="77777777" w:rsidR="00E2297F" w:rsidRDefault="00E2297F" w:rsidP="00E2297F">
            <w:pPr>
              <w:pStyle w:val="TAC"/>
            </w:pPr>
            <w:r>
              <w:t>NE (anchor agnostic)</w:t>
            </w:r>
          </w:p>
          <w:p w14:paraId="6D336821" w14:textId="77777777" w:rsidR="00E2297F" w:rsidRDefault="00E2297F" w:rsidP="00E2297F">
            <w:pPr>
              <w:pStyle w:val="TAC"/>
            </w:pPr>
            <w:r>
              <w:t>HD</w:t>
            </w:r>
          </w:p>
          <w:p w14:paraId="1D2ECDFA" w14:textId="682E9A45" w:rsidR="00E2297F" w:rsidRPr="00E80F49" w:rsidRDefault="00E2297F" w:rsidP="00E2297F">
            <w:pPr>
              <w:pStyle w:val="TAC"/>
            </w:pPr>
            <w:r>
              <w:t>HM HM avoid</w:t>
            </w:r>
          </w:p>
        </w:tc>
        <w:tc>
          <w:tcPr>
            <w:tcW w:w="3052" w:type="dxa"/>
            <w:shd w:val="clear" w:color="auto" w:fill="auto"/>
            <w:tcMar>
              <w:left w:w="45" w:type="dxa"/>
              <w:right w:w="45" w:type="dxa"/>
            </w:tcMar>
            <w:vAlign w:val="center"/>
          </w:tcPr>
          <w:p w14:paraId="27A0A7A5" w14:textId="5EE132A4" w:rsidR="00E2297F" w:rsidRPr="00E80F49" w:rsidRDefault="00E2297F" w:rsidP="00E2297F">
            <w:pPr>
              <w:pStyle w:val="TAC"/>
            </w:pPr>
            <w:r>
              <w:t>RAN5#98</w:t>
            </w:r>
          </w:p>
        </w:tc>
      </w:tr>
      <w:tr w:rsidR="00E2297F" w:rsidRPr="00E80F49" w14:paraId="0C8140F2" w14:textId="77777777" w:rsidTr="008C05F3">
        <w:tc>
          <w:tcPr>
            <w:tcW w:w="1606" w:type="dxa"/>
            <w:shd w:val="clear" w:color="auto" w:fill="auto"/>
            <w:tcMar>
              <w:left w:w="45" w:type="dxa"/>
              <w:right w:w="45" w:type="dxa"/>
            </w:tcMar>
            <w:vAlign w:val="center"/>
          </w:tcPr>
          <w:p w14:paraId="4C65B61D" w14:textId="553FF7F2" w:rsidR="00E2297F" w:rsidRPr="00E80F49" w:rsidRDefault="00E2297F" w:rsidP="00E2297F">
            <w:pPr>
              <w:pStyle w:val="TAC"/>
            </w:pPr>
            <w:r>
              <w:t>DC_71A_n66A</w:t>
            </w:r>
          </w:p>
        </w:tc>
        <w:tc>
          <w:tcPr>
            <w:tcW w:w="3052" w:type="dxa"/>
            <w:shd w:val="clear" w:color="auto" w:fill="auto"/>
            <w:tcMar>
              <w:left w:w="45" w:type="dxa"/>
              <w:right w:w="45" w:type="dxa"/>
            </w:tcMar>
            <w:vAlign w:val="center"/>
          </w:tcPr>
          <w:p w14:paraId="75085BC3" w14:textId="1217D370" w:rsidR="00E2297F" w:rsidRPr="00E80F49" w:rsidRDefault="00E2297F" w:rsidP="00E2297F">
            <w:pPr>
              <w:pStyle w:val="TAC"/>
            </w:pPr>
            <w:r>
              <w:t>No</w:t>
            </w:r>
          </w:p>
        </w:tc>
        <w:tc>
          <w:tcPr>
            <w:tcW w:w="1302" w:type="dxa"/>
            <w:shd w:val="clear" w:color="auto" w:fill="auto"/>
            <w:tcMar>
              <w:left w:w="45" w:type="dxa"/>
              <w:right w:w="45" w:type="dxa"/>
            </w:tcMar>
            <w:vAlign w:val="center"/>
          </w:tcPr>
          <w:p w14:paraId="5CB530E3" w14:textId="37171EF8" w:rsidR="00E2297F" w:rsidRPr="00E80F49" w:rsidRDefault="00E2297F" w:rsidP="00E2297F">
            <w:pPr>
              <w:pStyle w:val="TAC"/>
            </w:pPr>
            <w:r>
              <w:t>n66 (IMD4)</w:t>
            </w:r>
          </w:p>
        </w:tc>
        <w:tc>
          <w:tcPr>
            <w:tcW w:w="1381" w:type="dxa"/>
            <w:shd w:val="clear" w:color="auto" w:fill="auto"/>
            <w:tcMar>
              <w:left w:w="45" w:type="dxa"/>
              <w:right w:w="45" w:type="dxa"/>
            </w:tcMar>
            <w:vAlign w:val="bottom"/>
          </w:tcPr>
          <w:p w14:paraId="0D0BDB2D" w14:textId="77777777" w:rsidR="00E2297F" w:rsidRDefault="00E2297F" w:rsidP="00E2297F">
            <w:pPr>
              <w:pStyle w:val="TAC"/>
            </w:pPr>
            <w:r>
              <w:t>NE (anchor agnostic)</w:t>
            </w:r>
          </w:p>
          <w:p w14:paraId="2E2167C8" w14:textId="1AE400FA" w:rsidR="00E2297F" w:rsidRPr="00E80F49" w:rsidRDefault="00E2297F" w:rsidP="00E2297F">
            <w:pPr>
              <w:pStyle w:val="TAC"/>
            </w:pPr>
            <w:r>
              <w:t>IMD4</w:t>
            </w:r>
          </w:p>
        </w:tc>
        <w:tc>
          <w:tcPr>
            <w:tcW w:w="3052" w:type="dxa"/>
            <w:shd w:val="clear" w:color="auto" w:fill="auto"/>
            <w:tcMar>
              <w:left w:w="45" w:type="dxa"/>
              <w:right w:w="45" w:type="dxa"/>
            </w:tcMar>
            <w:vAlign w:val="center"/>
          </w:tcPr>
          <w:p w14:paraId="52972C09" w14:textId="38063011" w:rsidR="00E2297F" w:rsidRPr="00E80F49" w:rsidRDefault="00E2297F" w:rsidP="00E2297F">
            <w:pPr>
              <w:pStyle w:val="TAC"/>
            </w:pPr>
            <w:r>
              <w:t>RAN5#98</w:t>
            </w:r>
          </w:p>
        </w:tc>
      </w:tr>
      <w:tr w:rsidR="00E2297F" w:rsidRPr="00E80F49" w14:paraId="7811718F" w14:textId="77777777" w:rsidTr="008C05F3">
        <w:tc>
          <w:tcPr>
            <w:tcW w:w="10393" w:type="dxa"/>
            <w:gridSpan w:val="5"/>
          </w:tcPr>
          <w:p w14:paraId="3A56CC60" w14:textId="7F714633" w:rsidR="00E2297F" w:rsidRPr="00E80F49" w:rsidRDefault="00E2297F" w:rsidP="00E2297F">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E2297F" w:rsidRPr="00E80F49" w:rsidRDefault="00E2297F" w:rsidP="00E2297F">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E2297F" w:rsidRPr="00E80F49" w:rsidRDefault="00E2297F" w:rsidP="00E2297F">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91784C">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91784C">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91784C">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91784C">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91784C">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91784C">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91784C">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91784C">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91784C">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91784C">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91784C">
        <w:tc>
          <w:tcPr>
            <w:tcW w:w="10726" w:type="dxa"/>
            <w:gridSpan w:val="7"/>
          </w:tcPr>
          <w:p w14:paraId="438A4E48" w14:textId="37E9B685" w:rsidR="00695DAD" w:rsidRPr="00E80F49" w:rsidRDefault="00695DAD" w:rsidP="00695DAD">
            <w:pPr>
              <w:pStyle w:val="TAH"/>
            </w:pPr>
            <w:bookmarkStart w:id="379" w:name="_Hlk54685506"/>
            <w:r w:rsidRPr="00E80F49">
              <w:t>DC_XA_nYA-nZA</w:t>
            </w:r>
            <w:bookmarkEnd w:id="379"/>
          </w:p>
        </w:tc>
      </w:tr>
      <w:tr w:rsidR="00695DAD" w:rsidRPr="00E80F49" w14:paraId="5D2D3D62" w14:textId="77777777" w:rsidTr="0091784C">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91784C">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91784C">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91784C">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91784C">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91784C">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91784C">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91784C">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91784C">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91784C">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91784C">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91784C">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91784C">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91784C">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91784C">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26D66CAF" w:rsidR="00695DAD" w:rsidRPr="00E80F49" w:rsidRDefault="00695DAD" w:rsidP="00695DAD">
            <w:pPr>
              <w:pStyle w:val="TAC"/>
            </w:pPr>
            <w:r w:rsidRPr="00E80F49">
              <w:t>RAN5#92-e</w:t>
            </w:r>
          </w:p>
        </w:tc>
      </w:tr>
      <w:tr w:rsidR="005D2CEB" w:rsidRPr="00E80F49" w14:paraId="2D396331" w14:textId="77777777" w:rsidTr="00D44BD4">
        <w:tc>
          <w:tcPr>
            <w:tcW w:w="1781" w:type="dxa"/>
            <w:tcBorders>
              <w:top w:val="nil"/>
              <w:bottom w:val="nil"/>
            </w:tcBorders>
            <w:vAlign w:val="center"/>
          </w:tcPr>
          <w:p w14:paraId="5515B765" w14:textId="0174484C" w:rsidR="005D2CEB" w:rsidRPr="00E80F49" w:rsidRDefault="005D2CEB" w:rsidP="005D2CEB">
            <w:pPr>
              <w:pStyle w:val="TAC"/>
            </w:pPr>
            <w:r w:rsidRPr="00E80F49">
              <w:rPr>
                <w:rFonts w:eastAsia="Malgun Gothic"/>
                <w:szCs w:val="18"/>
                <w:lang w:eastAsia="ko-KR"/>
              </w:rPr>
              <w:t>DC_1A-3A_n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2971FC" w14:textId="650645C0" w:rsidR="005D2CEB" w:rsidRPr="00E80F49" w:rsidRDefault="005D2CEB" w:rsidP="005D2CEB">
            <w:pPr>
              <w:pStyle w:val="TAC"/>
            </w:pPr>
            <w:r>
              <w:rPr>
                <w:rFonts w:hint="eastAsia"/>
                <w:lang w:eastAsia="ja-JP"/>
              </w:rPr>
              <w:t>N</w:t>
            </w:r>
            <w:r>
              <w:rPr>
                <w:lang w:eastAsia="ja-JP"/>
              </w:rPr>
              <w:t>o</w:t>
            </w:r>
          </w:p>
        </w:tc>
        <w:tc>
          <w:tcPr>
            <w:tcW w:w="1486" w:type="dxa"/>
          </w:tcPr>
          <w:p w14:paraId="7A06B7A5" w14:textId="3CAED528" w:rsidR="005D2CEB" w:rsidRPr="00E80F49" w:rsidRDefault="005D2CEB" w:rsidP="005D2CEB">
            <w:pPr>
              <w:pStyle w:val="TAC"/>
            </w:pPr>
            <w:r>
              <w:rPr>
                <w:rFonts w:hint="eastAsia"/>
                <w:lang w:eastAsia="ja-JP"/>
              </w:rPr>
              <w:t>D</w:t>
            </w:r>
            <w:r>
              <w:rPr>
                <w:lang w:eastAsia="ja-JP"/>
              </w:rPr>
              <w:t>C_1A_n41A</w:t>
            </w:r>
          </w:p>
        </w:tc>
        <w:tc>
          <w:tcPr>
            <w:tcW w:w="1547" w:type="dxa"/>
            <w:shd w:val="clear" w:color="auto" w:fill="auto"/>
            <w:vAlign w:val="center"/>
          </w:tcPr>
          <w:p w14:paraId="6EC032BE" w14:textId="1A342EE2" w:rsidR="005D2CEB" w:rsidRPr="00E80F49" w:rsidRDefault="005D2CEB" w:rsidP="005D2CEB">
            <w:pPr>
              <w:pStyle w:val="TAC"/>
            </w:pPr>
            <w:r w:rsidRPr="00E80F49">
              <w:t>No 3CC exception</w:t>
            </w:r>
          </w:p>
        </w:tc>
        <w:tc>
          <w:tcPr>
            <w:tcW w:w="1495" w:type="dxa"/>
            <w:shd w:val="clear" w:color="auto" w:fill="auto"/>
            <w:vAlign w:val="bottom"/>
          </w:tcPr>
          <w:p w14:paraId="5E67A253" w14:textId="5EF7554A" w:rsidR="005D2CEB" w:rsidRPr="00E80F49" w:rsidRDefault="005D2CEB" w:rsidP="005D2CEB">
            <w:pPr>
              <w:pStyle w:val="TAC"/>
            </w:pPr>
            <w:r w:rsidRPr="00E80F49">
              <w:t>No test required</w:t>
            </w:r>
          </w:p>
        </w:tc>
        <w:tc>
          <w:tcPr>
            <w:tcW w:w="1466" w:type="dxa"/>
          </w:tcPr>
          <w:p w14:paraId="48CB3B5E" w14:textId="77777777" w:rsidR="005D2CEB" w:rsidRPr="00E80F49" w:rsidRDefault="005D2CEB" w:rsidP="005D2CEB">
            <w:pPr>
              <w:pStyle w:val="TAC"/>
            </w:pPr>
          </w:p>
        </w:tc>
        <w:tc>
          <w:tcPr>
            <w:tcW w:w="1147" w:type="dxa"/>
            <w:shd w:val="clear" w:color="auto" w:fill="auto"/>
            <w:vAlign w:val="center"/>
          </w:tcPr>
          <w:p w14:paraId="37B17099" w14:textId="518FD2C5" w:rsidR="005D2CEB" w:rsidRPr="00E80F49" w:rsidRDefault="005D2CEB" w:rsidP="005D2CEB">
            <w:pPr>
              <w:pStyle w:val="TAC"/>
            </w:pPr>
            <w:r>
              <w:rPr>
                <w:rFonts w:hint="eastAsia"/>
                <w:lang w:eastAsia="ja-JP"/>
              </w:rPr>
              <w:t>R</w:t>
            </w:r>
            <w:r>
              <w:rPr>
                <w:lang w:eastAsia="ja-JP"/>
              </w:rPr>
              <w:t>AN5#98</w:t>
            </w:r>
          </w:p>
        </w:tc>
      </w:tr>
      <w:tr w:rsidR="005D2CEB" w:rsidRPr="00E80F49" w14:paraId="253F212E" w14:textId="77777777" w:rsidTr="00D44BD4">
        <w:tc>
          <w:tcPr>
            <w:tcW w:w="1781" w:type="dxa"/>
            <w:tcBorders>
              <w:top w:val="nil"/>
            </w:tcBorders>
            <w:vAlign w:val="center"/>
          </w:tcPr>
          <w:p w14:paraId="7D2DB629" w14:textId="77777777" w:rsidR="005D2CEB" w:rsidRPr="00E80F49" w:rsidRDefault="005D2CEB" w:rsidP="005D2CEB">
            <w:pPr>
              <w:pStyle w:val="TAC"/>
            </w:pPr>
          </w:p>
        </w:tc>
        <w:tc>
          <w:tcPr>
            <w:tcW w:w="1804" w:type="dxa"/>
            <w:shd w:val="clear" w:color="auto" w:fill="auto"/>
          </w:tcPr>
          <w:p w14:paraId="5DB23F80" w14:textId="1595B612" w:rsidR="005D2CEB" w:rsidRPr="00E80F49" w:rsidRDefault="005D2CEB" w:rsidP="005D2CEB">
            <w:pPr>
              <w:pStyle w:val="TAC"/>
            </w:pPr>
            <w:r>
              <w:rPr>
                <w:rFonts w:hint="eastAsia"/>
                <w:lang w:eastAsia="ja-JP"/>
              </w:rPr>
              <w:t>N</w:t>
            </w:r>
            <w:r>
              <w:rPr>
                <w:lang w:eastAsia="ja-JP"/>
              </w:rPr>
              <w:t>o</w:t>
            </w:r>
          </w:p>
        </w:tc>
        <w:tc>
          <w:tcPr>
            <w:tcW w:w="1486" w:type="dxa"/>
          </w:tcPr>
          <w:p w14:paraId="1A3AEE0A" w14:textId="2B769699"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61CAB59F" w14:textId="7F7C3F0C" w:rsidR="005D2CEB" w:rsidRPr="00E80F49" w:rsidRDefault="005D2CEB" w:rsidP="005D2CEB">
            <w:pPr>
              <w:pStyle w:val="TAC"/>
            </w:pPr>
            <w:r w:rsidRPr="00E80F49">
              <w:t>No 3CC exception</w:t>
            </w:r>
          </w:p>
        </w:tc>
        <w:tc>
          <w:tcPr>
            <w:tcW w:w="1495" w:type="dxa"/>
            <w:shd w:val="clear" w:color="auto" w:fill="auto"/>
            <w:vAlign w:val="bottom"/>
          </w:tcPr>
          <w:p w14:paraId="38A6733F" w14:textId="5C8BBCE6" w:rsidR="005D2CEB" w:rsidRPr="00E80F49" w:rsidRDefault="005D2CEB" w:rsidP="005D2CEB">
            <w:pPr>
              <w:pStyle w:val="TAC"/>
            </w:pPr>
            <w:r w:rsidRPr="00E80F49">
              <w:t>No test required</w:t>
            </w:r>
          </w:p>
        </w:tc>
        <w:tc>
          <w:tcPr>
            <w:tcW w:w="1466" w:type="dxa"/>
          </w:tcPr>
          <w:p w14:paraId="64A01399" w14:textId="77777777" w:rsidR="005D2CEB" w:rsidRPr="00E80F49" w:rsidRDefault="005D2CEB" w:rsidP="005D2CEB">
            <w:pPr>
              <w:pStyle w:val="TAC"/>
            </w:pPr>
          </w:p>
        </w:tc>
        <w:tc>
          <w:tcPr>
            <w:tcW w:w="1147" w:type="dxa"/>
            <w:shd w:val="clear" w:color="auto" w:fill="auto"/>
            <w:vAlign w:val="center"/>
          </w:tcPr>
          <w:p w14:paraId="6C1CBB02" w14:textId="77DAA209" w:rsidR="005D2CEB" w:rsidRPr="00E80F49" w:rsidRDefault="005D2CEB" w:rsidP="005D2CEB">
            <w:pPr>
              <w:pStyle w:val="TAC"/>
            </w:pPr>
            <w:r>
              <w:rPr>
                <w:rFonts w:hint="eastAsia"/>
                <w:lang w:eastAsia="ja-JP"/>
              </w:rPr>
              <w:t>R</w:t>
            </w:r>
            <w:r>
              <w:rPr>
                <w:lang w:eastAsia="ja-JP"/>
              </w:rPr>
              <w:t>AN5#98</w:t>
            </w:r>
          </w:p>
        </w:tc>
      </w:tr>
      <w:tr w:rsidR="00826579" w:rsidRPr="00E80F49" w14:paraId="7D4E21FD" w14:textId="77777777" w:rsidTr="0068466E">
        <w:tc>
          <w:tcPr>
            <w:tcW w:w="1781" w:type="dxa"/>
            <w:tcBorders>
              <w:top w:val="nil"/>
              <w:bottom w:val="nil"/>
            </w:tcBorders>
            <w:vAlign w:val="center"/>
          </w:tcPr>
          <w:p w14:paraId="3EF447FF" w14:textId="77777777" w:rsidR="00826579" w:rsidRPr="00E80F49" w:rsidRDefault="00826579" w:rsidP="0068466E">
            <w:pPr>
              <w:pStyle w:val="TAC"/>
            </w:pPr>
            <w:r w:rsidRPr="00E80F49">
              <w:rPr>
                <w:rFonts w:eastAsia="Malgun Gothic"/>
                <w:szCs w:val="18"/>
                <w:lang w:eastAsia="ko-KR"/>
              </w:rPr>
              <w:t>DC_1A-3A_n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3C7AD209" w14:textId="77777777" w:rsidR="00826579" w:rsidRPr="00E80F49" w:rsidRDefault="00826579" w:rsidP="0068466E">
            <w:pPr>
              <w:pStyle w:val="TAC"/>
            </w:pPr>
            <w:r>
              <w:rPr>
                <w:rFonts w:hint="eastAsia"/>
                <w:lang w:eastAsia="ja-JP"/>
              </w:rPr>
              <w:t>Y</w:t>
            </w:r>
            <w:r>
              <w:rPr>
                <w:lang w:eastAsia="ja-JP"/>
              </w:rPr>
              <w:t>es</w:t>
            </w:r>
          </w:p>
        </w:tc>
        <w:tc>
          <w:tcPr>
            <w:tcW w:w="1486" w:type="dxa"/>
          </w:tcPr>
          <w:p w14:paraId="4ED87949" w14:textId="77777777" w:rsidR="00826579" w:rsidRPr="00E80F49" w:rsidRDefault="00826579" w:rsidP="0068466E">
            <w:pPr>
              <w:pStyle w:val="TAC"/>
            </w:pPr>
            <w:r>
              <w:rPr>
                <w:rFonts w:hint="eastAsia"/>
                <w:lang w:eastAsia="ja-JP"/>
              </w:rPr>
              <w:t>D</w:t>
            </w:r>
            <w:r>
              <w:rPr>
                <w:lang w:eastAsia="ja-JP"/>
              </w:rPr>
              <w:t>C_1A_n77A</w:t>
            </w:r>
          </w:p>
        </w:tc>
        <w:tc>
          <w:tcPr>
            <w:tcW w:w="1547" w:type="dxa"/>
            <w:shd w:val="clear" w:color="auto" w:fill="auto"/>
            <w:vAlign w:val="center"/>
          </w:tcPr>
          <w:p w14:paraId="61B1D370" w14:textId="77777777" w:rsidR="00826579" w:rsidRDefault="00826579" w:rsidP="0068466E">
            <w:pPr>
              <w:pStyle w:val="TAC"/>
              <w:rPr>
                <w:lang w:eastAsia="ja-JP"/>
              </w:rPr>
            </w:pPr>
            <w:r>
              <w:rPr>
                <w:rFonts w:hint="eastAsia"/>
                <w:lang w:eastAsia="ja-JP"/>
              </w:rPr>
              <w:t>3</w:t>
            </w:r>
            <w:r>
              <w:rPr>
                <w:lang w:eastAsia="ja-JP"/>
              </w:rPr>
              <w:t xml:space="preserve"> (3 band IMD2)</w:t>
            </w:r>
          </w:p>
          <w:p w14:paraId="7E095B6E" w14:textId="77777777" w:rsidR="00826579" w:rsidRPr="00E80F49" w:rsidRDefault="00826579" w:rsidP="0068466E">
            <w:pPr>
              <w:pStyle w:val="TAC"/>
            </w:pPr>
            <w:r>
              <w:rPr>
                <w:rFonts w:hint="eastAsia"/>
                <w:lang w:eastAsia="ja-JP"/>
              </w:rPr>
              <w:t>3</w:t>
            </w:r>
            <w:r>
              <w:rPr>
                <w:lang w:eastAsia="ja-JP"/>
              </w:rPr>
              <w:t xml:space="preserve"> (3 band IMD4)</w:t>
            </w:r>
          </w:p>
        </w:tc>
        <w:tc>
          <w:tcPr>
            <w:tcW w:w="1495" w:type="dxa"/>
            <w:shd w:val="clear" w:color="auto" w:fill="auto"/>
            <w:vAlign w:val="bottom"/>
          </w:tcPr>
          <w:p w14:paraId="480592CE" w14:textId="77777777" w:rsidR="00826579" w:rsidRPr="00E80F49" w:rsidRDefault="00826579" w:rsidP="0068466E">
            <w:pPr>
              <w:pStyle w:val="TAC"/>
            </w:pPr>
            <w:r>
              <w:rPr>
                <w:rFonts w:hint="eastAsia"/>
                <w:lang w:eastAsia="ja-JP"/>
              </w:rPr>
              <w:t>I</w:t>
            </w:r>
            <w:r>
              <w:rPr>
                <w:lang w:eastAsia="ja-JP"/>
              </w:rPr>
              <w:t>MD2, IMD4</w:t>
            </w:r>
          </w:p>
        </w:tc>
        <w:tc>
          <w:tcPr>
            <w:tcW w:w="1466" w:type="dxa"/>
          </w:tcPr>
          <w:p w14:paraId="18DDCED1" w14:textId="77777777" w:rsidR="00826579" w:rsidRPr="00E80F49" w:rsidRDefault="00826579" w:rsidP="0068466E">
            <w:pPr>
              <w:pStyle w:val="TAC"/>
            </w:pPr>
          </w:p>
        </w:tc>
        <w:tc>
          <w:tcPr>
            <w:tcW w:w="1147" w:type="dxa"/>
            <w:shd w:val="clear" w:color="auto" w:fill="auto"/>
            <w:vAlign w:val="center"/>
          </w:tcPr>
          <w:p w14:paraId="1053E392" w14:textId="77777777" w:rsidR="00826579" w:rsidRPr="00E80F49" w:rsidRDefault="00826579" w:rsidP="0068466E">
            <w:pPr>
              <w:pStyle w:val="TAC"/>
            </w:pPr>
            <w:r>
              <w:rPr>
                <w:rFonts w:hint="eastAsia"/>
                <w:lang w:eastAsia="ja-JP"/>
              </w:rPr>
              <w:t>R</w:t>
            </w:r>
            <w:r>
              <w:rPr>
                <w:lang w:eastAsia="ja-JP"/>
              </w:rPr>
              <w:t>AN5#98</w:t>
            </w:r>
          </w:p>
        </w:tc>
      </w:tr>
      <w:tr w:rsidR="00826579" w:rsidRPr="00E80F49" w14:paraId="15C22E1A" w14:textId="77777777" w:rsidTr="0068466E">
        <w:tc>
          <w:tcPr>
            <w:tcW w:w="1781" w:type="dxa"/>
            <w:tcBorders>
              <w:top w:val="nil"/>
            </w:tcBorders>
            <w:vAlign w:val="center"/>
          </w:tcPr>
          <w:p w14:paraId="397AF1D4" w14:textId="77777777" w:rsidR="00826579" w:rsidRPr="00E80F49" w:rsidRDefault="00826579" w:rsidP="0068466E">
            <w:pPr>
              <w:pStyle w:val="TAC"/>
            </w:pPr>
          </w:p>
        </w:tc>
        <w:tc>
          <w:tcPr>
            <w:tcW w:w="1804" w:type="dxa"/>
            <w:shd w:val="clear" w:color="auto" w:fill="auto"/>
          </w:tcPr>
          <w:p w14:paraId="3C9C22DD" w14:textId="77777777" w:rsidR="00826579" w:rsidRPr="00E80F49" w:rsidRDefault="00826579" w:rsidP="0068466E">
            <w:pPr>
              <w:pStyle w:val="TAC"/>
            </w:pPr>
            <w:r>
              <w:rPr>
                <w:rFonts w:hint="eastAsia"/>
                <w:lang w:eastAsia="ja-JP"/>
              </w:rPr>
              <w:t>Y</w:t>
            </w:r>
            <w:r>
              <w:rPr>
                <w:lang w:eastAsia="ja-JP"/>
              </w:rPr>
              <w:t>es</w:t>
            </w:r>
          </w:p>
        </w:tc>
        <w:tc>
          <w:tcPr>
            <w:tcW w:w="1486" w:type="dxa"/>
          </w:tcPr>
          <w:p w14:paraId="4CF251C0" w14:textId="77777777" w:rsidR="00826579" w:rsidRPr="00E80F49" w:rsidRDefault="00826579" w:rsidP="0068466E">
            <w:pPr>
              <w:pStyle w:val="TAC"/>
            </w:pPr>
            <w:r>
              <w:rPr>
                <w:rFonts w:hint="eastAsia"/>
                <w:lang w:eastAsia="ja-JP"/>
              </w:rPr>
              <w:t>D</w:t>
            </w:r>
            <w:r>
              <w:rPr>
                <w:lang w:eastAsia="ja-JP"/>
              </w:rPr>
              <w:t>C_3A_n77A</w:t>
            </w:r>
          </w:p>
        </w:tc>
        <w:tc>
          <w:tcPr>
            <w:tcW w:w="1547" w:type="dxa"/>
            <w:shd w:val="clear" w:color="auto" w:fill="auto"/>
            <w:vAlign w:val="center"/>
          </w:tcPr>
          <w:p w14:paraId="073707F2" w14:textId="77777777" w:rsidR="00826579" w:rsidRPr="00E80F49" w:rsidRDefault="00826579" w:rsidP="0068466E">
            <w:pPr>
              <w:pStyle w:val="TAC"/>
            </w:pPr>
            <w:r>
              <w:rPr>
                <w:rFonts w:hint="eastAsia"/>
                <w:lang w:eastAsia="ja-JP"/>
              </w:rPr>
              <w:t>1</w:t>
            </w:r>
            <w:r>
              <w:rPr>
                <w:lang w:eastAsia="ja-JP"/>
              </w:rPr>
              <w:t xml:space="preserve"> (3 band IMD2)</w:t>
            </w:r>
          </w:p>
        </w:tc>
        <w:tc>
          <w:tcPr>
            <w:tcW w:w="1495" w:type="dxa"/>
            <w:shd w:val="clear" w:color="auto" w:fill="auto"/>
            <w:vAlign w:val="bottom"/>
          </w:tcPr>
          <w:p w14:paraId="6538968B" w14:textId="77777777" w:rsidR="00826579" w:rsidRPr="00E80F49" w:rsidRDefault="00826579" w:rsidP="0068466E">
            <w:pPr>
              <w:pStyle w:val="TAC"/>
            </w:pPr>
            <w:r>
              <w:rPr>
                <w:rFonts w:hint="eastAsia"/>
                <w:lang w:eastAsia="ja-JP"/>
              </w:rPr>
              <w:t>I</w:t>
            </w:r>
            <w:r>
              <w:rPr>
                <w:lang w:eastAsia="ja-JP"/>
              </w:rPr>
              <w:t>MD2</w:t>
            </w:r>
          </w:p>
        </w:tc>
        <w:tc>
          <w:tcPr>
            <w:tcW w:w="1466" w:type="dxa"/>
          </w:tcPr>
          <w:p w14:paraId="46F44536" w14:textId="77777777" w:rsidR="00826579" w:rsidRPr="00E80F49" w:rsidRDefault="00826579" w:rsidP="0068466E">
            <w:pPr>
              <w:pStyle w:val="TAC"/>
            </w:pPr>
          </w:p>
        </w:tc>
        <w:tc>
          <w:tcPr>
            <w:tcW w:w="1147" w:type="dxa"/>
            <w:shd w:val="clear" w:color="auto" w:fill="auto"/>
            <w:vAlign w:val="center"/>
          </w:tcPr>
          <w:p w14:paraId="241005FB" w14:textId="77777777" w:rsidR="00826579" w:rsidRPr="00E80F49" w:rsidRDefault="00826579" w:rsidP="0068466E">
            <w:pPr>
              <w:pStyle w:val="TAC"/>
            </w:pPr>
            <w:r>
              <w:rPr>
                <w:rFonts w:hint="eastAsia"/>
                <w:lang w:eastAsia="ja-JP"/>
              </w:rPr>
              <w:t>R</w:t>
            </w:r>
            <w:r>
              <w:rPr>
                <w:lang w:eastAsia="ja-JP"/>
              </w:rPr>
              <w:t>AN5#98</w:t>
            </w:r>
          </w:p>
        </w:tc>
      </w:tr>
      <w:tr w:rsidR="00695DAD" w:rsidRPr="00E80F49" w14:paraId="6FEA6BEF" w14:textId="77777777" w:rsidTr="0091784C">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91784C">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91784C">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91784C">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91784C">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91784C">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91784C">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91784C">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826579" w:rsidRPr="00E80F49" w14:paraId="4DE507EA" w14:textId="77777777" w:rsidTr="00D44BD4">
        <w:tc>
          <w:tcPr>
            <w:tcW w:w="1781" w:type="dxa"/>
            <w:tcBorders>
              <w:bottom w:val="nil"/>
            </w:tcBorders>
            <w:shd w:val="clear" w:color="auto" w:fill="auto"/>
            <w:vAlign w:val="center"/>
          </w:tcPr>
          <w:p w14:paraId="62DE2273" w14:textId="7446E880" w:rsidR="00826579" w:rsidRPr="00E80F49" w:rsidRDefault="00826579" w:rsidP="00826579">
            <w:pPr>
              <w:pStyle w:val="TAC"/>
            </w:pPr>
            <w:r w:rsidRPr="00E80F49">
              <w:rPr>
                <w:rFonts w:eastAsia="Malgun Gothic"/>
                <w:szCs w:val="18"/>
                <w:lang w:eastAsia="ko-KR"/>
              </w:rPr>
              <w:t>DC_1A-</w:t>
            </w:r>
            <w:r>
              <w:rPr>
                <w:rFonts w:eastAsia="Malgun Gothic"/>
                <w:szCs w:val="18"/>
                <w:lang w:eastAsia="ko-KR"/>
              </w:rPr>
              <w:t>18</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7EDC74B5" w14:textId="5F527BA5" w:rsidR="00826579" w:rsidRPr="00E80F49" w:rsidRDefault="00826579" w:rsidP="00826579">
            <w:pPr>
              <w:pStyle w:val="TAC"/>
            </w:pPr>
            <w:r w:rsidRPr="004D52A3">
              <w:rPr>
                <w:lang w:eastAsia="ja-JP"/>
              </w:rPr>
              <w:t>No</w:t>
            </w:r>
          </w:p>
        </w:tc>
        <w:tc>
          <w:tcPr>
            <w:tcW w:w="1486" w:type="dxa"/>
          </w:tcPr>
          <w:p w14:paraId="6A764946" w14:textId="7A5E6099" w:rsidR="00826579" w:rsidRPr="00E80F49" w:rsidRDefault="00826579" w:rsidP="00826579">
            <w:pPr>
              <w:pStyle w:val="TAC"/>
              <w:rPr>
                <w:lang w:eastAsia="fi-FI"/>
              </w:rPr>
            </w:pPr>
            <w:r>
              <w:rPr>
                <w:rFonts w:hint="eastAsia"/>
                <w:lang w:eastAsia="ja-JP"/>
              </w:rPr>
              <w:t>D</w:t>
            </w:r>
            <w:r>
              <w:rPr>
                <w:lang w:eastAsia="ja-JP"/>
              </w:rPr>
              <w:t>C_1A_n77A</w:t>
            </w:r>
          </w:p>
        </w:tc>
        <w:tc>
          <w:tcPr>
            <w:tcW w:w="1547" w:type="dxa"/>
            <w:shd w:val="clear" w:color="auto" w:fill="auto"/>
            <w:vAlign w:val="center"/>
          </w:tcPr>
          <w:p w14:paraId="56E5F6A4" w14:textId="11ACD0DC" w:rsidR="00826579" w:rsidRPr="00E80F49" w:rsidRDefault="00826579" w:rsidP="00826579">
            <w:pPr>
              <w:pStyle w:val="TAC"/>
            </w:pPr>
            <w:r>
              <w:rPr>
                <w:rFonts w:hint="eastAsia"/>
                <w:lang w:eastAsia="ja-JP"/>
              </w:rPr>
              <w:t>1</w:t>
            </w:r>
            <w:r>
              <w:rPr>
                <w:lang w:eastAsia="ja-JP"/>
              </w:rPr>
              <w:t>8 (3 band IMD5)</w:t>
            </w:r>
          </w:p>
        </w:tc>
        <w:tc>
          <w:tcPr>
            <w:tcW w:w="1495" w:type="dxa"/>
            <w:shd w:val="clear" w:color="auto" w:fill="auto"/>
            <w:vAlign w:val="bottom"/>
          </w:tcPr>
          <w:p w14:paraId="4F33E737" w14:textId="2DD54464" w:rsidR="00826579" w:rsidRPr="00E80F49" w:rsidRDefault="00826579" w:rsidP="00826579">
            <w:pPr>
              <w:pStyle w:val="TAC"/>
            </w:pPr>
            <w:r>
              <w:rPr>
                <w:rFonts w:hint="eastAsia"/>
                <w:lang w:eastAsia="ja-JP"/>
              </w:rPr>
              <w:t>I</w:t>
            </w:r>
            <w:r>
              <w:rPr>
                <w:lang w:eastAsia="ja-JP"/>
              </w:rPr>
              <w:t>MD5</w:t>
            </w:r>
          </w:p>
        </w:tc>
        <w:tc>
          <w:tcPr>
            <w:tcW w:w="1466" w:type="dxa"/>
          </w:tcPr>
          <w:p w14:paraId="153A0991" w14:textId="77777777" w:rsidR="00826579" w:rsidRPr="00E80F49" w:rsidRDefault="00826579" w:rsidP="00826579">
            <w:pPr>
              <w:pStyle w:val="TAC"/>
            </w:pPr>
          </w:p>
        </w:tc>
        <w:tc>
          <w:tcPr>
            <w:tcW w:w="1147" w:type="dxa"/>
            <w:shd w:val="clear" w:color="auto" w:fill="auto"/>
            <w:vAlign w:val="center"/>
          </w:tcPr>
          <w:p w14:paraId="6E8DB852" w14:textId="69AD7A35" w:rsidR="00826579" w:rsidRPr="00E80F49" w:rsidRDefault="00826579" w:rsidP="00826579">
            <w:pPr>
              <w:pStyle w:val="TAC"/>
            </w:pPr>
            <w:r>
              <w:rPr>
                <w:rFonts w:hint="eastAsia"/>
                <w:lang w:eastAsia="ja-JP"/>
              </w:rPr>
              <w:t>R</w:t>
            </w:r>
            <w:r>
              <w:rPr>
                <w:lang w:eastAsia="ja-JP"/>
              </w:rPr>
              <w:t>AN5#98</w:t>
            </w:r>
          </w:p>
        </w:tc>
      </w:tr>
      <w:tr w:rsidR="00826579" w:rsidRPr="00E80F49" w14:paraId="2223727D" w14:textId="77777777" w:rsidTr="00D44BD4">
        <w:tc>
          <w:tcPr>
            <w:tcW w:w="1781" w:type="dxa"/>
            <w:tcBorders>
              <w:top w:val="nil"/>
            </w:tcBorders>
            <w:shd w:val="clear" w:color="auto" w:fill="auto"/>
            <w:vAlign w:val="center"/>
          </w:tcPr>
          <w:p w14:paraId="44066D59" w14:textId="77777777" w:rsidR="00826579" w:rsidRPr="00E80F49" w:rsidRDefault="00826579" w:rsidP="00826579">
            <w:pPr>
              <w:pStyle w:val="TAC"/>
            </w:pPr>
          </w:p>
        </w:tc>
        <w:tc>
          <w:tcPr>
            <w:tcW w:w="1804" w:type="dxa"/>
            <w:shd w:val="clear" w:color="auto" w:fill="auto"/>
          </w:tcPr>
          <w:p w14:paraId="459DCB92" w14:textId="3F3620D7" w:rsidR="00826579" w:rsidRPr="00E80F49" w:rsidRDefault="00826579" w:rsidP="00826579">
            <w:pPr>
              <w:pStyle w:val="TAC"/>
            </w:pPr>
            <w:r w:rsidRPr="004D52A3">
              <w:rPr>
                <w:lang w:eastAsia="ja-JP"/>
              </w:rPr>
              <w:t>No</w:t>
            </w:r>
          </w:p>
        </w:tc>
        <w:tc>
          <w:tcPr>
            <w:tcW w:w="1486" w:type="dxa"/>
          </w:tcPr>
          <w:p w14:paraId="51976A84" w14:textId="1A96ACED" w:rsidR="00826579" w:rsidRPr="00E80F49" w:rsidRDefault="00826579" w:rsidP="00826579">
            <w:pPr>
              <w:pStyle w:val="TAC"/>
              <w:rPr>
                <w:lang w:eastAsia="fi-FI"/>
              </w:rPr>
            </w:pPr>
            <w:r>
              <w:rPr>
                <w:rFonts w:hint="eastAsia"/>
                <w:lang w:eastAsia="ja-JP"/>
              </w:rPr>
              <w:t>D</w:t>
            </w:r>
            <w:r>
              <w:rPr>
                <w:lang w:eastAsia="ja-JP"/>
              </w:rPr>
              <w:t>C_18A_n77A</w:t>
            </w:r>
          </w:p>
        </w:tc>
        <w:tc>
          <w:tcPr>
            <w:tcW w:w="1547" w:type="dxa"/>
            <w:shd w:val="clear" w:color="auto" w:fill="auto"/>
            <w:vAlign w:val="center"/>
          </w:tcPr>
          <w:p w14:paraId="38DE38EC" w14:textId="2174CB41" w:rsidR="00826579" w:rsidRPr="00E80F49" w:rsidRDefault="00826579" w:rsidP="00826579">
            <w:pPr>
              <w:pStyle w:val="TAC"/>
            </w:pPr>
            <w:r>
              <w:rPr>
                <w:rFonts w:hint="eastAsia"/>
                <w:lang w:eastAsia="ja-JP"/>
              </w:rPr>
              <w:t>1</w:t>
            </w:r>
            <w:r>
              <w:rPr>
                <w:lang w:eastAsia="ja-JP"/>
              </w:rPr>
              <w:t xml:space="preserve"> (3 band IMD3)</w:t>
            </w:r>
          </w:p>
        </w:tc>
        <w:tc>
          <w:tcPr>
            <w:tcW w:w="1495" w:type="dxa"/>
            <w:shd w:val="clear" w:color="auto" w:fill="auto"/>
            <w:vAlign w:val="bottom"/>
          </w:tcPr>
          <w:p w14:paraId="403A8FF3" w14:textId="18A63736" w:rsidR="00826579" w:rsidRPr="00E80F49" w:rsidRDefault="00826579" w:rsidP="00826579">
            <w:pPr>
              <w:pStyle w:val="TAC"/>
            </w:pPr>
            <w:r>
              <w:rPr>
                <w:rFonts w:hint="eastAsia"/>
                <w:lang w:eastAsia="ja-JP"/>
              </w:rPr>
              <w:t>I</w:t>
            </w:r>
            <w:r>
              <w:rPr>
                <w:lang w:eastAsia="ja-JP"/>
              </w:rPr>
              <w:t>MD3</w:t>
            </w:r>
          </w:p>
        </w:tc>
        <w:tc>
          <w:tcPr>
            <w:tcW w:w="1466" w:type="dxa"/>
          </w:tcPr>
          <w:p w14:paraId="21B12B6E" w14:textId="77777777" w:rsidR="00826579" w:rsidRPr="00E80F49" w:rsidRDefault="00826579" w:rsidP="00826579">
            <w:pPr>
              <w:pStyle w:val="TAC"/>
            </w:pPr>
          </w:p>
        </w:tc>
        <w:tc>
          <w:tcPr>
            <w:tcW w:w="1147" w:type="dxa"/>
            <w:shd w:val="clear" w:color="auto" w:fill="auto"/>
            <w:vAlign w:val="center"/>
          </w:tcPr>
          <w:p w14:paraId="24DBDFBF" w14:textId="3BA0C7BE" w:rsidR="00826579" w:rsidRPr="00E80F49" w:rsidRDefault="00826579" w:rsidP="00826579">
            <w:pPr>
              <w:pStyle w:val="TAC"/>
            </w:pPr>
            <w:r>
              <w:rPr>
                <w:rFonts w:hint="eastAsia"/>
                <w:lang w:eastAsia="ja-JP"/>
              </w:rPr>
              <w:t>R</w:t>
            </w:r>
            <w:r>
              <w:rPr>
                <w:lang w:eastAsia="ja-JP"/>
              </w:rPr>
              <w:t>AN5#98</w:t>
            </w:r>
          </w:p>
        </w:tc>
      </w:tr>
      <w:tr w:rsidR="00695DAD" w:rsidRPr="00E80F49" w14:paraId="5000795D" w14:textId="77777777" w:rsidTr="0091784C">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91784C">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91784C">
        <w:tc>
          <w:tcPr>
            <w:tcW w:w="1781" w:type="dxa"/>
            <w:tcBorders>
              <w:bottom w:val="nil"/>
            </w:tcBorders>
            <w:vAlign w:val="center"/>
          </w:tcPr>
          <w:p w14:paraId="33DDB0E5" w14:textId="22EB4238" w:rsidR="00F72C9C" w:rsidRPr="00E80F49" w:rsidRDefault="00F72C9C" w:rsidP="00F72C9C">
            <w:pPr>
              <w:pStyle w:val="TAC"/>
            </w:pPr>
            <w:r w:rsidRPr="00E80F49">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91784C">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91784C">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91784C">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91784C">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91784C">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91784C">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91784C">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91784C">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91784C">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91784C">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91784C">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5D2CEB" w:rsidRPr="00E80F49" w14:paraId="34B630F1" w14:textId="77777777" w:rsidTr="00D44BD4">
        <w:tc>
          <w:tcPr>
            <w:tcW w:w="1781" w:type="dxa"/>
            <w:tcBorders>
              <w:bottom w:val="nil"/>
            </w:tcBorders>
          </w:tcPr>
          <w:p w14:paraId="3EC78B63" w14:textId="5C80A981" w:rsidR="005D2CEB" w:rsidRPr="00E80F49" w:rsidRDefault="005D2CEB" w:rsidP="005D2CEB">
            <w:pPr>
              <w:pStyle w:val="TAC"/>
            </w:pPr>
            <w:r w:rsidRPr="003E3FDC">
              <w:t>DC_1A-41A_n28A</w:t>
            </w:r>
          </w:p>
        </w:tc>
        <w:tc>
          <w:tcPr>
            <w:tcW w:w="1804" w:type="dxa"/>
            <w:shd w:val="clear" w:color="auto" w:fill="auto"/>
          </w:tcPr>
          <w:p w14:paraId="083B2A3D" w14:textId="4EF39473" w:rsidR="005D2CEB" w:rsidRPr="00E80F49" w:rsidRDefault="005D2CEB" w:rsidP="005D2CEB">
            <w:pPr>
              <w:pStyle w:val="TAC"/>
            </w:pPr>
            <w:r w:rsidRPr="003E3FDC">
              <w:t>No</w:t>
            </w:r>
          </w:p>
        </w:tc>
        <w:tc>
          <w:tcPr>
            <w:tcW w:w="1486" w:type="dxa"/>
          </w:tcPr>
          <w:p w14:paraId="60D00E65" w14:textId="7192F0C4" w:rsidR="005D2CEB" w:rsidRPr="00E80F49" w:rsidRDefault="005D2CEB" w:rsidP="005D2CEB">
            <w:pPr>
              <w:pStyle w:val="TAC"/>
            </w:pPr>
            <w:r w:rsidRPr="003E3FDC">
              <w:t>DC_1A_n28A</w:t>
            </w:r>
          </w:p>
        </w:tc>
        <w:tc>
          <w:tcPr>
            <w:tcW w:w="1547" w:type="dxa"/>
            <w:shd w:val="clear" w:color="auto" w:fill="auto"/>
          </w:tcPr>
          <w:p w14:paraId="28C5274A" w14:textId="2D2B8C1C" w:rsidR="005D2CEB" w:rsidRPr="00E80F49" w:rsidRDefault="005D2CEB" w:rsidP="005D2CEB">
            <w:pPr>
              <w:pStyle w:val="TAC"/>
            </w:pPr>
            <w:r w:rsidRPr="003E3FDC">
              <w:t>41 (IMD2 |1*fB1+1*fn28|)</w:t>
            </w:r>
          </w:p>
        </w:tc>
        <w:tc>
          <w:tcPr>
            <w:tcW w:w="1495" w:type="dxa"/>
            <w:shd w:val="clear" w:color="auto" w:fill="auto"/>
          </w:tcPr>
          <w:p w14:paraId="2E80F942" w14:textId="7AAAE037" w:rsidR="005D2CEB" w:rsidRPr="00E80F49" w:rsidRDefault="005D2CEB" w:rsidP="005D2CEB">
            <w:pPr>
              <w:pStyle w:val="TAC"/>
            </w:pPr>
            <w:r w:rsidRPr="003E3FDC">
              <w:t>IMD2</w:t>
            </w:r>
          </w:p>
        </w:tc>
        <w:tc>
          <w:tcPr>
            <w:tcW w:w="1466" w:type="dxa"/>
          </w:tcPr>
          <w:p w14:paraId="24E7155F" w14:textId="77777777" w:rsidR="005D2CEB" w:rsidRPr="00E80F49" w:rsidRDefault="005D2CEB" w:rsidP="005D2CEB">
            <w:pPr>
              <w:pStyle w:val="TAC"/>
              <w:rPr>
                <w:lang w:eastAsia="zh-CN"/>
              </w:rPr>
            </w:pPr>
          </w:p>
        </w:tc>
        <w:tc>
          <w:tcPr>
            <w:tcW w:w="1147" w:type="dxa"/>
            <w:shd w:val="clear" w:color="auto" w:fill="auto"/>
          </w:tcPr>
          <w:p w14:paraId="502BA06C" w14:textId="08689A37" w:rsidR="005D2CEB" w:rsidRPr="00E80F49" w:rsidRDefault="005D2CEB" w:rsidP="005D2CEB">
            <w:pPr>
              <w:pStyle w:val="TAC"/>
            </w:pPr>
            <w:r w:rsidRPr="003E3FDC">
              <w:t>RAN5#98</w:t>
            </w:r>
          </w:p>
        </w:tc>
      </w:tr>
      <w:tr w:rsidR="005D2CEB" w:rsidRPr="00E80F49" w14:paraId="62A999DD" w14:textId="77777777" w:rsidTr="00D44BD4">
        <w:tc>
          <w:tcPr>
            <w:tcW w:w="1781" w:type="dxa"/>
            <w:tcBorders>
              <w:top w:val="nil"/>
            </w:tcBorders>
          </w:tcPr>
          <w:p w14:paraId="6856E249" w14:textId="77777777" w:rsidR="005D2CEB" w:rsidRPr="00E80F49" w:rsidRDefault="005D2CEB" w:rsidP="005D2CEB">
            <w:pPr>
              <w:pStyle w:val="TAC"/>
            </w:pPr>
          </w:p>
        </w:tc>
        <w:tc>
          <w:tcPr>
            <w:tcW w:w="1804" w:type="dxa"/>
            <w:shd w:val="clear" w:color="auto" w:fill="auto"/>
          </w:tcPr>
          <w:p w14:paraId="6833E69B" w14:textId="2FF0E9C0" w:rsidR="005D2CEB" w:rsidRPr="00E80F49" w:rsidRDefault="005D2CEB" w:rsidP="005D2CEB">
            <w:pPr>
              <w:pStyle w:val="TAC"/>
            </w:pPr>
            <w:r w:rsidRPr="003E3FDC">
              <w:t>No</w:t>
            </w:r>
          </w:p>
        </w:tc>
        <w:tc>
          <w:tcPr>
            <w:tcW w:w="1486" w:type="dxa"/>
          </w:tcPr>
          <w:p w14:paraId="2A22AB37" w14:textId="48444650" w:rsidR="005D2CEB" w:rsidRPr="00E80F49" w:rsidRDefault="005D2CEB" w:rsidP="005D2CEB">
            <w:pPr>
              <w:pStyle w:val="TAC"/>
            </w:pPr>
            <w:r w:rsidRPr="003E3FDC">
              <w:t>DC_41A_n28A</w:t>
            </w:r>
          </w:p>
        </w:tc>
        <w:tc>
          <w:tcPr>
            <w:tcW w:w="1547" w:type="dxa"/>
            <w:shd w:val="clear" w:color="auto" w:fill="auto"/>
          </w:tcPr>
          <w:p w14:paraId="0F0F2DD5" w14:textId="7E4A438D" w:rsidR="005D2CEB" w:rsidRPr="00E80F49" w:rsidRDefault="005D2CEB" w:rsidP="005D2CEB">
            <w:pPr>
              <w:pStyle w:val="TAC"/>
            </w:pPr>
            <w:r w:rsidRPr="003E3FDC">
              <w:t>No 3CC exception</w:t>
            </w:r>
          </w:p>
        </w:tc>
        <w:tc>
          <w:tcPr>
            <w:tcW w:w="1495" w:type="dxa"/>
            <w:shd w:val="clear" w:color="auto" w:fill="auto"/>
          </w:tcPr>
          <w:p w14:paraId="545DF77B" w14:textId="020E65EC" w:rsidR="005D2CEB" w:rsidRPr="00E80F49" w:rsidRDefault="005D2CEB" w:rsidP="005D2CEB">
            <w:pPr>
              <w:pStyle w:val="TAC"/>
            </w:pPr>
            <w:r w:rsidRPr="003E3FDC">
              <w:t>No test required</w:t>
            </w:r>
          </w:p>
        </w:tc>
        <w:tc>
          <w:tcPr>
            <w:tcW w:w="1466" w:type="dxa"/>
          </w:tcPr>
          <w:p w14:paraId="33EBFEE1" w14:textId="77777777" w:rsidR="005D2CEB" w:rsidRPr="00E80F49" w:rsidRDefault="005D2CEB" w:rsidP="005D2CEB">
            <w:pPr>
              <w:pStyle w:val="TAC"/>
              <w:rPr>
                <w:lang w:eastAsia="zh-CN"/>
              </w:rPr>
            </w:pPr>
          </w:p>
        </w:tc>
        <w:tc>
          <w:tcPr>
            <w:tcW w:w="1147" w:type="dxa"/>
            <w:shd w:val="clear" w:color="auto" w:fill="auto"/>
          </w:tcPr>
          <w:p w14:paraId="7F9DC55E" w14:textId="7D68BF36" w:rsidR="005D2CEB" w:rsidRPr="00E80F49" w:rsidRDefault="005D2CEB" w:rsidP="005D2CEB">
            <w:pPr>
              <w:pStyle w:val="TAC"/>
            </w:pPr>
            <w:r w:rsidRPr="003E3FDC">
              <w:t>RAN5#98</w:t>
            </w:r>
          </w:p>
        </w:tc>
      </w:tr>
      <w:tr w:rsidR="005D2CEB" w:rsidRPr="00E80F49" w14:paraId="3093DD97" w14:textId="77777777" w:rsidTr="00D44BD4">
        <w:tc>
          <w:tcPr>
            <w:tcW w:w="1781" w:type="dxa"/>
          </w:tcPr>
          <w:p w14:paraId="1B60E2AA" w14:textId="367C6877" w:rsidR="005D2CEB" w:rsidRPr="00E80F49" w:rsidRDefault="005D2CEB" w:rsidP="005D2CEB">
            <w:pPr>
              <w:pStyle w:val="TAC"/>
            </w:pPr>
            <w:r w:rsidRPr="003E3FDC">
              <w:t>DC_1A-41A_n41A</w:t>
            </w:r>
          </w:p>
        </w:tc>
        <w:tc>
          <w:tcPr>
            <w:tcW w:w="1804" w:type="dxa"/>
            <w:shd w:val="clear" w:color="auto" w:fill="auto"/>
          </w:tcPr>
          <w:p w14:paraId="6EE44BA7" w14:textId="5DC072B9" w:rsidR="005D2CEB" w:rsidRPr="00E80F49" w:rsidRDefault="005D2CEB" w:rsidP="005D2CEB">
            <w:pPr>
              <w:pStyle w:val="TAC"/>
            </w:pPr>
            <w:r w:rsidRPr="003E3FDC">
              <w:t>No</w:t>
            </w:r>
          </w:p>
        </w:tc>
        <w:tc>
          <w:tcPr>
            <w:tcW w:w="1486" w:type="dxa"/>
          </w:tcPr>
          <w:p w14:paraId="473732D7" w14:textId="3AFE06B6" w:rsidR="005D2CEB" w:rsidRPr="00E80F49" w:rsidRDefault="005D2CEB" w:rsidP="005D2CEB">
            <w:pPr>
              <w:pStyle w:val="TAC"/>
            </w:pPr>
            <w:r w:rsidRPr="003E3FDC">
              <w:t>DC_1A_n41A</w:t>
            </w:r>
          </w:p>
        </w:tc>
        <w:tc>
          <w:tcPr>
            <w:tcW w:w="1547" w:type="dxa"/>
            <w:shd w:val="clear" w:color="auto" w:fill="auto"/>
          </w:tcPr>
          <w:p w14:paraId="2BA62E9C" w14:textId="3E545659" w:rsidR="005D2CEB" w:rsidRPr="00E80F49" w:rsidRDefault="005D2CEB" w:rsidP="005D2CEB">
            <w:pPr>
              <w:pStyle w:val="TAC"/>
            </w:pPr>
            <w:r w:rsidRPr="003E3FDC">
              <w:t>No 3CC exception</w:t>
            </w:r>
          </w:p>
        </w:tc>
        <w:tc>
          <w:tcPr>
            <w:tcW w:w="1495" w:type="dxa"/>
            <w:shd w:val="clear" w:color="auto" w:fill="auto"/>
          </w:tcPr>
          <w:p w14:paraId="2156DB9C" w14:textId="44817331" w:rsidR="005D2CEB" w:rsidRPr="00E80F49" w:rsidRDefault="005D2CEB" w:rsidP="005D2CEB">
            <w:pPr>
              <w:pStyle w:val="TAC"/>
            </w:pPr>
            <w:r w:rsidRPr="003E3FDC">
              <w:t>No test required</w:t>
            </w:r>
          </w:p>
        </w:tc>
        <w:tc>
          <w:tcPr>
            <w:tcW w:w="1466" w:type="dxa"/>
          </w:tcPr>
          <w:p w14:paraId="1C33A759" w14:textId="77777777" w:rsidR="005D2CEB" w:rsidRPr="00E80F49" w:rsidRDefault="005D2CEB" w:rsidP="005D2CEB">
            <w:pPr>
              <w:pStyle w:val="TAC"/>
              <w:rPr>
                <w:lang w:eastAsia="zh-CN"/>
              </w:rPr>
            </w:pPr>
          </w:p>
        </w:tc>
        <w:tc>
          <w:tcPr>
            <w:tcW w:w="1147" w:type="dxa"/>
            <w:shd w:val="clear" w:color="auto" w:fill="auto"/>
          </w:tcPr>
          <w:p w14:paraId="04A7B33D" w14:textId="352CF6FE" w:rsidR="005D2CEB" w:rsidRPr="00E80F49" w:rsidRDefault="005D2CEB" w:rsidP="005D2CEB">
            <w:pPr>
              <w:pStyle w:val="TAC"/>
            </w:pPr>
            <w:r w:rsidRPr="003E3FDC">
              <w:t>RAN5#98</w:t>
            </w:r>
          </w:p>
        </w:tc>
      </w:tr>
      <w:tr w:rsidR="00826579" w:rsidRPr="00E80F49" w14:paraId="17F5B555" w14:textId="77777777" w:rsidTr="00D44BD4">
        <w:tc>
          <w:tcPr>
            <w:tcW w:w="1781" w:type="dxa"/>
            <w:tcBorders>
              <w:bottom w:val="nil"/>
            </w:tcBorders>
            <w:vAlign w:val="center"/>
          </w:tcPr>
          <w:p w14:paraId="17F5A780" w14:textId="77777777" w:rsidR="00826579" w:rsidRPr="00E80F49" w:rsidRDefault="00826579" w:rsidP="00773828">
            <w:pPr>
              <w:pStyle w:val="TAC"/>
            </w:pPr>
            <w:r w:rsidRPr="00E80F49">
              <w:rPr>
                <w:rFonts w:eastAsia="Malgun Gothic"/>
                <w:szCs w:val="18"/>
                <w:lang w:eastAsia="ko-KR"/>
              </w:rPr>
              <w:t>DC_1A-</w:t>
            </w:r>
            <w:r>
              <w:rPr>
                <w:rFonts w:eastAsia="Malgun Gothic"/>
                <w:szCs w:val="18"/>
                <w:lang w:eastAsia="ko-KR"/>
              </w:rPr>
              <w:t>41</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46278748" w14:textId="77777777" w:rsidR="00826579" w:rsidRPr="00E80F49" w:rsidRDefault="00826579" w:rsidP="00773828">
            <w:pPr>
              <w:pStyle w:val="TAC"/>
            </w:pPr>
            <w:r>
              <w:rPr>
                <w:rFonts w:hint="eastAsia"/>
                <w:lang w:eastAsia="ja-JP"/>
              </w:rPr>
              <w:t>N</w:t>
            </w:r>
            <w:r>
              <w:rPr>
                <w:lang w:eastAsia="ja-JP"/>
              </w:rPr>
              <w:t>o</w:t>
            </w:r>
          </w:p>
        </w:tc>
        <w:tc>
          <w:tcPr>
            <w:tcW w:w="1486" w:type="dxa"/>
          </w:tcPr>
          <w:p w14:paraId="757DAE51" w14:textId="77777777" w:rsidR="00826579" w:rsidRPr="00E80F49" w:rsidRDefault="00826579" w:rsidP="00773828">
            <w:pPr>
              <w:pStyle w:val="TAC"/>
            </w:pPr>
            <w:r>
              <w:rPr>
                <w:rFonts w:hint="eastAsia"/>
                <w:lang w:eastAsia="ja-JP"/>
              </w:rPr>
              <w:t>D</w:t>
            </w:r>
            <w:r>
              <w:rPr>
                <w:lang w:eastAsia="ja-JP"/>
              </w:rPr>
              <w:t>C_1A_n77A</w:t>
            </w:r>
          </w:p>
        </w:tc>
        <w:tc>
          <w:tcPr>
            <w:tcW w:w="1547" w:type="dxa"/>
            <w:shd w:val="clear" w:color="auto" w:fill="auto"/>
            <w:vAlign w:val="center"/>
          </w:tcPr>
          <w:p w14:paraId="71955F78" w14:textId="77777777" w:rsidR="00826579" w:rsidRDefault="00826579" w:rsidP="00773828">
            <w:pPr>
              <w:pStyle w:val="TAC"/>
              <w:rPr>
                <w:lang w:eastAsia="ja-JP"/>
              </w:rPr>
            </w:pPr>
            <w:r>
              <w:rPr>
                <w:rFonts w:hint="eastAsia"/>
                <w:lang w:eastAsia="ja-JP"/>
              </w:rPr>
              <w:t>4</w:t>
            </w:r>
            <w:r>
              <w:rPr>
                <w:lang w:eastAsia="ja-JP"/>
              </w:rPr>
              <w:t>1 (IMD4 |1*fn77-3*fB1|)</w:t>
            </w:r>
          </w:p>
          <w:p w14:paraId="0A7C7D27" w14:textId="77777777" w:rsidR="00826579" w:rsidRPr="00E80F49" w:rsidRDefault="00826579" w:rsidP="00773828">
            <w:pPr>
              <w:pStyle w:val="TAC"/>
            </w:pPr>
            <w:r>
              <w:rPr>
                <w:rFonts w:hint="eastAsia"/>
                <w:lang w:eastAsia="ja-JP"/>
              </w:rPr>
              <w:t>4</w:t>
            </w:r>
            <w:r>
              <w:rPr>
                <w:lang w:eastAsia="ja-JP"/>
              </w:rPr>
              <w:t>1 (IMD5 |3*fB1-2*fn77|)</w:t>
            </w:r>
          </w:p>
        </w:tc>
        <w:tc>
          <w:tcPr>
            <w:tcW w:w="1495" w:type="dxa"/>
            <w:shd w:val="clear" w:color="auto" w:fill="auto"/>
            <w:vAlign w:val="bottom"/>
          </w:tcPr>
          <w:p w14:paraId="64D9ECB3" w14:textId="77777777" w:rsidR="00826579" w:rsidRPr="00E80F49" w:rsidRDefault="00826579" w:rsidP="00773828">
            <w:pPr>
              <w:pStyle w:val="TAC"/>
            </w:pPr>
            <w:r>
              <w:rPr>
                <w:rFonts w:hint="eastAsia"/>
                <w:lang w:eastAsia="ja-JP"/>
              </w:rPr>
              <w:t>I</w:t>
            </w:r>
            <w:r>
              <w:rPr>
                <w:lang w:eastAsia="ja-JP"/>
              </w:rPr>
              <w:t xml:space="preserve">MD4, </w:t>
            </w:r>
            <w:r>
              <w:rPr>
                <w:rFonts w:hint="eastAsia"/>
                <w:lang w:eastAsia="ja-JP"/>
              </w:rPr>
              <w:t>I</w:t>
            </w:r>
            <w:r>
              <w:rPr>
                <w:lang w:eastAsia="ja-JP"/>
              </w:rPr>
              <w:t>MD5</w:t>
            </w:r>
          </w:p>
        </w:tc>
        <w:tc>
          <w:tcPr>
            <w:tcW w:w="1466" w:type="dxa"/>
          </w:tcPr>
          <w:p w14:paraId="175A7D53" w14:textId="77777777" w:rsidR="00826579" w:rsidRPr="00E80F49" w:rsidRDefault="00826579" w:rsidP="00773828">
            <w:pPr>
              <w:pStyle w:val="TAC"/>
              <w:rPr>
                <w:lang w:eastAsia="zh-CN"/>
              </w:rPr>
            </w:pPr>
          </w:p>
        </w:tc>
        <w:tc>
          <w:tcPr>
            <w:tcW w:w="1147" w:type="dxa"/>
            <w:shd w:val="clear" w:color="auto" w:fill="auto"/>
            <w:vAlign w:val="center"/>
          </w:tcPr>
          <w:p w14:paraId="05869B05" w14:textId="77777777" w:rsidR="00826579" w:rsidRPr="00E80F49" w:rsidRDefault="00826579" w:rsidP="00773828">
            <w:pPr>
              <w:pStyle w:val="TAC"/>
            </w:pPr>
            <w:r>
              <w:rPr>
                <w:rFonts w:hint="eastAsia"/>
                <w:lang w:eastAsia="ja-JP"/>
              </w:rPr>
              <w:t>R</w:t>
            </w:r>
            <w:r>
              <w:rPr>
                <w:lang w:eastAsia="ja-JP"/>
              </w:rPr>
              <w:t>AN5#98</w:t>
            </w:r>
          </w:p>
        </w:tc>
      </w:tr>
      <w:tr w:rsidR="00826579" w:rsidRPr="00E80F49" w14:paraId="0C75C9F1" w14:textId="77777777" w:rsidTr="00D44BD4">
        <w:tc>
          <w:tcPr>
            <w:tcW w:w="1781" w:type="dxa"/>
            <w:tcBorders>
              <w:top w:val="nil"/>
            </w:tcBorders>
            <w:vAlign w:val="center"/>
          </w:tcPr>
          <w:p w14:paraId="483A3F4B" w14:textId="77777777" w:rsidR="00826579" w:rsidRPr="00E80F49" w:rsidRDefault="00826579" w:rsidP="00773828">
            <w:pPr>
              <w:pStyle w:val="TAC"/>
            </w:pPr>
          </w:p>
        </w:tc>
        <w:tc>
          <w:tcPr>
            <w:tcW w:w="1804" w:type="dxa"/>
            <w:shd w:val="clear" w:color="auto" w:fill="auto"/>
          </w:tcPr>
          <w:p w14:paraId="7D9AE9AC" w14:textId="77777777" w:rsidR="00826579" w:rsidRPr="00E80F49" w:rsidRDefault="00826579" w:rsidP="00773828">
            <w:pPr>
              <w:pStyle w:val="TAC"/>
            </w:pPr>
            <w:r>
              <w:rPr>
                <w:rFonts w:hint="eastAsia"/>
                <w:lang w:eastAsia="ja-JP"/>
              </w:rPr>
              <w:t>N</w:t>
            </w:r>
            <w:r>
              <w:rPr>
                <w:lang w:eastAsia="ja-JP"/>
              </w:rPr>
              <w:t>o</w:t>
            </w:r>
          </w:p>
        </w:tc>
        <w:tc>
          <w:tcPr>
            <w:tcW w:w="1486" w:type="dxa"/>
          </w:tcPr>
          <w:p w14:paraId="3B036BFD" w14:textId="77777777" w:rsidR="00826579" w:rsidRPr="00E80F49" w:rsidRDefault="00826579" w:rsidP="00773828">
            <w:pPr>
              <w:pStyle w:val="TAC"/>
            </w:pPr>
            <w:r>
              <w:rPr>
                <w:rFonts w:hint="eastAsia"/>
                <w:lang w:eastAsia="ja-JP"/>
              </w:rPr>
              <w:t>D</w:t>
            </w:r>
            <w:r>
              <w:rPr>
                <w:lang w:eastAsia="ja-JP"/>
              </w:rPr>
              <w:t>C_41A_n77A</w:t>
            </w:r>
          </w:p>
        </w:tc>
        <w:tc>
          <w:tcPr>
            <w:tcW w:w="1547" w:type="dxa"/>
            <w:shd w:val="clear" w:color="auto" w:fill="auto"/>
            <w:vAlign w:val="center"/>
          </w:tcPr>
          <w:p w14:paraId="0D52902C" w14:textId="77777777" w:rsidR="00826579" w:rsidRPr="00E80F49" w:rsidRDefault="00826579" w:rsidP="00773828">
            <w:pPr>
              <w:pStyle w:val="TAC"/>
            </w:pPr>
            <w:r w:rsidRPr="00E80F49">
              <w:t>No 3CC exception</w:t>
            </w:r>
          </w:p>
        </w:tc>
        <w:tc>
          <w:tcPr>
            <w:tcW w:w="1495" w:type="dxa"/>
            <w:shd w:val="clear" w:color="auto" w:fill="auto"/>
            <w:vAlign w:val="bottom"/>
          </w:tcPr>
          <w:p w14:paraId="3371917F" w14:textId="77777777" w:rsidR="00826579" w:rsidRPr="00E80F49" w:rsidRDefault="00826579" w:rsidP="00773828">
            <w:pPr>
              <w:pStyle w:val="TAC"/>
            </w:pPr>
            <w:r w:rsidRPr="00E80F49">
              <w:t>No test required</w:t>
            </w:r>
          </w:p>
        </w:tc>
        <w:tc>
          <w:tcPr>
            <w:tcW w:w="1466" w:type="dxa"/>
          </w:tcPr>
          <w:p w14:paraId="26E780BE" w14:textId="77777777" w:rsidR="00826579" w:rsidRPr="00E80F49" w:rsidRDefault="00826579" w:rsidP="00773828">
            <w:pPr>
              <w:pStyle w:val="TAC"/>
              <w:rPr>
                <w:lang w:eastAsia="zh-CN"/>
              </w:rPr>
            </w:pPr>
          </w:p>
        </w:tc>
        <w:tc>
          <w:tcPr>
            <w:tcW w:w="1147" w:type="dxa"/>
            <w:shd w:val="clear" w:color="auto" w:fill="auto"/>
            <w:vAlign w:val="center"/>
          </w:tcPr>
          <w:p w14:paraId="1A42B711" w14:textId="77777777" w:rsidR="00826579" w:rsidRPr="00E80F49" w:rsidRDefault="00826579" w:rsidP="00773828">
            <w:pPr>
              <w:pStyle w:val="TAC"/>
            </w:pPr>
            <w:r>
              <w:rPr>
                <w:rFonts w:hint="eastAsia"/>
                <w:lang w:eastAsia="ja-JP"/>
              </w:rPr>
              <w:t>R</w:t>
            </w:r>
            <w:r>
              <w:rPr>
                <w:lang w:eastAsia="ja-JP"/>
              </w:rPr>
              <w:t>AN5#98</w:t>
            </w:r>
          </w:p>
        </w:tc>
      </w:tr>
      <w:tr w:rsidR="00EF0A8F" w:rsidRPr="00E80F49" w14:paraId="1E403395" w14:textId="77777777" w:rsidTr="00D44BD4">
        <w:tc>
          <w:tcPr>
            <w:tcW w:w="1781" w:type="dxa"/>
            <w:tcBorders>
              <w:bottom w:val="nil"/>
            </w:tcBorders>
            <w:vAlign w:val="center"/>
          </w:tcPr>
          <w:p w14:paraId="6F1C3922" w14:textId="0967891C" w:rsidR="00EF0A8F" w:rsidRPr="003E3FDC" w:rsidRDefault="00EF0A8F" w:rsidP="00EF0A8F">
            <w:pPr>
              <w:pStyle w:val="TAC"/>
            </w:pPr>
            <w:r>
              <w:rPr>
                <w:rFonts w:hint="eastAsia"/>
                <w:lang w:eastAsia="zh-CN"/>
              </w:rPr>
              <w:t>D</w:t>
            </w:r>
            <w:r>
              <w:rPr>
                <w:lang w:eastAsia="zh-CN"/>
              </w:rPr>
              <w:t>C_2A-66A_n5A</w:t>
            </w:r>
          </w:p>
        </w:tc>
        <w:tc>
          <w:tcPr>
            <w:tcW w:w="1804" w:type="dxa"/>
            <w:shd w:val="clear" w:color="auto" w:fill="auto"/>
            <w:vAlign w:val="center"/>
          </w:tcPr>
          <w:p w14:paraId="28C8C457" w14:textId="6403B596" w:rsidR="00EF0A8F" w:rsidRPr="003E3FDC" w:rsidRDefault="00EF0A8F" w:rsidP="00EF0A8F">
            <w:pPr>
              <w:pStyle w:val="TAC"/>
            </w:pPr>
            <w:r>
              <w:rPr>
                <w:rFonts w:hint="eastAsia"/>
                <w:lang w:eastAsia="zh-CN"/>
              </w:rPr>
              <w:t>N</w:t>
            </w:r>
            <w:r>
              <w:rPr>
                <w:lang w:eastAsia="zh-CN"/>
              </w:rPr>
              <w:t>o</w:t>
            </w:r>
          </w:p>
        </w:tc>
        <w:tc>
          <w:tcPr>
            <w:tcW w:w="1486" w:type="dxa"/>
            <w:vAlign w:val="center"/>
          </w:tcPr>
          <w:p w14:paraId="3921022A" w14:textId="7D5A2117" w:rsidR="00EF0A8F" w:rsidRPr="003E3FDC" w:rsidRDefault="00EF0A8F" w:rsidP="00EF0A8F">
            <w:pPr>
              <w:pStyle w:val="TAC"/>
            </w:pPr>
            <w:r>
              <w:rPr>
                <w:rFonts w:hint="eastAsia"/>
                <w:lang w:eastAsia="zh-CN"/>
              </w:rPr>
              <w:t>D</w:t>
            </w:r>
            <w:r>
              <w:rPr>
                <w:lang w:eastAsia="zh-CN"/>
              </w:rPr>
              <w:t>C_2A_n5A</w:t>
            </w:r>
          </w:p>
        </w:tc>
        <w:tc>
          <w:tcPr>
            <w:tcW w:w="1547" w:type="dxa"/>
            <w:shd w:val="clear" w:color="auto" w:fill="auto"/>
            <w:vAlign w:val="center"/>
          </w:tcPr>
          <w:p w14:paraId="425CE6D1" w14:textId="05B47B40" w:rsidR="00EF0A8F" w:rsidRPr="003E3FDC" w:rsidRDefault="00EF0A8F" w:rsidP="00EF0A8F">
            <w:pPr>
              <w:pStyle w:val="TAC"/>
            </w:pPr>
            <w:r>
              <w:t xml:space="preserve">66 </w:t>
            </w:r>
            <w:r w:rsidRPr="00E80F49">
              <w:t>(3 band IMD</w:t>
            </w:r>
            <w:r>
              <w:t>4</w:t>
            </w:r>
            <w:r w:rsidRPr="00E80F49">
              <w:t>)</w:t>
            </w:r>
          </w:p>
        </w:tc>
        <w:tc>
          <w:tcPr>
            <w:tcW w:w="1495" w:type="dxa"/>
            <w:shd w:val="clear" w:color="auto" w:fill="auto"/>
            <w:vAlign w:val="center"/>
          </w:tcPr>
          <w:p w14:paraId="010FA670" w14:textId="77E8FE85" w:rsidR="00EF0A8F" w:rsidRPr="003E3FDC" w:rsidRDefault="00EF0A8F" w:rsidP="00EF0A8F">
            <w:pPr>
              <w:pStyle w:val="TAC"/>
            </w:pPr>
            <w:r w:rsidRPr="00E80F49">
              <w:t>IMD</w:t>
            </w:r>
            <w:r>
              <w:t>4</w:t>
            </w:r>
          </w:p>
        </w:tc>
        <w:tc>
          <w:tcPr>
            <w:tcW w:w="1466" w:type="dxa"/>
            <w:vAlign w:val="center"/>
          </w:tcPr>
          <w:p w14:paraId="5070C73E" w14:textId="77777777" w:rsidR="00EF0A8F" w:rsidRPr="00E80F49" w:rsidRDefault="00EF0A8F" w:rsidP="00EF0A8F">
            <w:pPr>
              <w:pStyle w:val="TAC"/>
              <w:rPr>
                <w:lang w:eastAsia="zh-CN"/>
              </w:rPr>
            </w:pPr>
          </w:p>
        </w:tc>
        <w:tc>
          <w:tcPr>
            <w:tcW w:w="1147" w:type="dxa"/>
            <w:tcBorders>
              <w:bottom w:val="nil"/>
            </w:tcBorders>
            <w:shd w:val="clear" w:color="auto" w:fill="auto"/>
            <w:vAlign w:val="center"/>
          </w:tcPr>
          <w:p w14:paraId="119863FA" w14:textId="40791DF7" w:rsidR="00EF0A8F" w:rsidRPr="003E3FDC" w:rsidRDefault="00EF0A8F" w:rsidP="00EF0A8F">
            <w:pPr>
              <w:pStyle w:val="TAC"/>
            </w:pPr>
            <w:r>
              <w:rPr>
                <w:rFonts w:hint="eastAsia"/>
                <w:lang w:eastAsia="zh-CN"/>
              </w:rPr>
              <w:t>R</w:t>
            </w:r>
            <w:r>
              <w:rPr>
                <w:lang w:eastAsia="zh-CN"/>
              </w:rPr>
              <w:t>AN5#98</w:t>
            </w:r>
          </w:p>
        </w:tc>
      </w:tr>
      <w:tr w:rsidR="00EF0A8F" w:rsidRPr="00E80F49" w14:paraId="73BBC698" w14:textId="77777777" w:rsidTr="00D44BD4">
        <w:tc>
          <w:tcPr>
            <w:tcW w:w="1781" w:type="dxa"/>
            <w:tcBorders>
              <w:top w:val="nil"/>
            </w:tcBorders>
            <w:vAlign w:val="center"/>
          </w:tcPr>
          <w:p w14:paraId="46387FD4" w14:textId="77777777" w:rsidR="00EF0A8F" w:rsidRPr="003E3FDC" w:rsidRDefault="00EF0A8F" w:rsidP="00EF0A8F">
            <w:pPr>
              <w:pStyle w:val="TAC"/>
            </w:pPr>
          </w:p>
        </w:tc>
        <w:tc>
          <w:tcPr>
            <w:tcW w:w="1804" w:type="dxa"/>
            <w:shd w:val="clear" w:color="auto" w:fill="auto"/>
            <w:vAlign w:val="center"/>
          </w:tcPr>
          <w:p w14:paraId="008CC621" w14:textId="017F6B12" w:rsidR="00EF0A8F" w:rsidRPr="003E3FDC" w:rsidRDefault="00EF0A8F" w:rsidP="00EF0A8F">
            <w:pPr>
              <w:pStyle w:val="TAC"/>
            </w:pPr>
            <w:r w:rsidRPr="003726A6">
              <w:t>Yes (</w:t>
            </w:r>
            <w:r>
              <w:rPr>
                <w:lang w:eastAsia="ja-JP"/>
              </w:rPr>
              <w:t>DC_66</w:t>
            </w:r>
            <w:r w:rsidRPr="003726A6">
              <w:rPr>
                <w:lang w:eastAsia="ja-JP"/>
              </w:rPr>
              <w:t>_n</w:t>
            </w:r>
            <w:r>
              <w:rPr>
                <w:lang w:eastAsia="ja-JP"/>
              </w:rPr>
              <w:t>5</w:t>
            </w:r>
            <w:r w:rsidRPr="003726A6">
              <w:rPr>
                <w:lang w:eastAsia="ja-JP"/>
              </w:rPr>
              <w:t>)</w:t>
            </w:r>
          </w:p>
        </w:tc>
        <w:tc>
          <w:tcPr>
            <w:tcW w:w="1486" w:type="dxa"/>
            <w:vAlign w:val="center"/>
          </w:tcPr>
          <w:p w14:paraId="339998DC" w14:textId="103B38F4" w:rsidR="00EF0A8F" w:rsidRPr="003E3FDC" w:rsidRDefault="00EF0A8F" w:rsidP="00EF0A8F">
            <w:pPr>
              <w:pStyle w:val="TAC"/>
            </w:pPr>
            <w:r>
              <w:rPr>
                <w:rFonts w:hint="eastAsia"/>
                <w:lang w:eastAsia="zh-CN"/>
              </w:rPr>
              <w:t>D</w:t>
            </w:r>
            <w:r>
              <w:rPr>
                <w:lang w:eastAsia="zh-CN"/>
              </w:rPr>
              <w:t>C_66A_n5A</w:t>
            </w:r>
          </w:p>
        </w:tc>
        <w:tc>
          <w:tcPr>
            <w:tcW w:w="1547" w:type="dxa"/>
            <w:shd w:val="clear" w:color="auto" w:fill="auto"/>
            <w:vAlign w:val="center"/>
          </w:tcPr>
          <w:p w14:paraId="268A0498" w14:textId="4B04B0F2" w:rsidR="00EF0A8F" w:rsidRPr="003E3FDC" w:rsidRDefault="00EF0A8F" w:rsidP="00EF0A8F">
            <w:pPr>
              <w:pStyle w:val="TAC"/>
            </w:pPr>
            <w:r w:rsidRPr="00E80F49">
              <w:t>No 3CC exception</w:t>
            </w:r>
          </w:p>
        </w:tc>
        <w:tc>
          <w:tcPr>
            <w:tcW w:w="1495" w:type="dxa"/>
            <w:shd w:val="clear" w:color="auto" w:fill="auto"/>
            <w:vAlign w:val="center"/>
          </w:tcPr>
          <w:p w14:paraId="17DF03F0" w14:textId="0E05241F" w:rsidR="00EF0A8F" w:rsidRPr="003E3FDC" w:rsidRDefault="00EF0A8F" w:rsidP="00EF0A8F">
            <w:pPr>
              <w:pStyle w:val="TAC"/>
            </w:pPr>
            <w:r w:rsidRPr="00E80F49">
              <w:rPr>
                <w:rFonts w:eastAsia="SimSun"/>
              </w:rPr>
              <w:t>No test required</w:t>
            </w:r>
          </w:p>
        </w:tc>
        <w:tc>
          <w:tcPr>
            <w:tcW w:w="1466" w:type="dxa"/>
            <w:vAlign w:val="center"/>
          </w:tcPr>
          <w:p w14:paraId="61A6DFAC" w14:textId="77777777" w:rsidR="00EF0A8F" w:rsidRPr="00E80F49" w:rsidRDefault="00EF0A8F" w:rsidP="00EF0A8F">
            <w:pPr>
              <w:pStyle w:val="TAC"/>
              <w:rPr>
                <w:lang w:eastAsia="zh-CN"/>
              </w:rPr>
            </w:pPr>
          </w:p>
        </w:tc>
        <w:tc>
          <w:tcPr>
            <w:tcW w:w="1147" w:type="dxa"/>
            <w:tcBorders>
              <w:top w:val="nil"/>
            </w:tcBorders>
            <w:shd w:val="clear" w:color="auto" w:fill="auto"/>
            <w:vAlign w:val="center"/>
          </w:tcPr>
          <w:p w14:paraId="59DFA4A2" w14:textId="77777777" w:rsidR="00EF0A8F" w:rsidRPr="003E3FDC" w:rsidRDefault="00EF0A8F" w:rsidP="00EF0A8F">
            <w:pPr>
              <w:pStyle w:val="TAC"/>
            </w:pPr>
          </w:p>
        </w:tc>
      </w:tr>
      <w:tr w:rsidR="003A273C" w:rsidRPr="00E80F49" w14:paraId="7D46D63A" w14:textId="77777777" w:rsidTr="0091784C">
        <w:tc>
          <w:tcPr>
            <w:tcW w:w="1781"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04"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6"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47"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95"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6" w:type="dxa"/>
            <w:vAlign w:val="center"/>
          </w:tcPr>
          <w:p w14:paraId="1B28ADBD" w14:textId="77777777" w:rsidR="003A273C" w:rsidRPr="00E80F49" w:rsidRDefault="003A273C" w:rsidP="003A273C">
            <w:pPr>
              <w:pStyle w:val="TAC"/>
              <w:rPr>
                <w:lang w:eastAsia="zh-CN"/>
              </w:rPr>
            </w:pPr>
          </w:p>
        </w:tc>
        <w:tc>
          <w:tcPr>
            <w:tcW w:w="1147"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91784C">
        <w:tc>
          <w:tcPr>
            <w:tcW w:w="1781" w:type="dxa"/>
            <w:tcBorders>
              <w:top w:val="nil"/>
            </w:tcBorders>
            <w:vAlign w:val="center"/>
          </w:tcPr>
          <w:p w14:paraId="332494B8" w14:textId="77777777" w:rsidR="003A273C" w:rsidRPr="00E80F49" w:rsidRDefault="003A273C" w:rsidP="003A273C">
            <w:pPr>
              <w:pStyle w:val="TAC"/>
            </w:pPr>
          </w:p>
        </w:tc>
        <w:tc>
          <w:tcPr>
            <w:tcW w:w="1804"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6"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47" w:type="dxa"/>
            <w:shd w:val="clear" w:color="auto" w:fill="auto"/>
            <w:vAlign w:val="center"/>
          </w:tcPr>
          <w:p w14:paraId="0872BF2D" w14:textId="03C119D9" w:rsidR="003A273C" w:rsidRPr="00E80F49" w:rsidRDefault="003A273C" w:rsidP="003A273C">
            <w:pPr>
              <w:pStyle w:val="TAC"/>
            </w:pPr>
            <w:r w:rsidRPr="00E80F49">
              <w:t>No 3CC exception</w:t>
            </w:r>
          </w:p>
        </w:tc>
        <w:tc>
          <w:tcPr>
            <w:tcW w:w="1495" w:type="dxa"/>
            <w:shd w:val="clear" w:color="auto" w:fill="auto"/>
            <w:vAlign w:val="center"/>
          </w:tcPr>
          <w:p w14:paraId="351CC829" w14:textId="77777777" w:rsidR="003A273C" w:rsidRPr="00E80F49" w:rsidRDefault="003A273C" w:rsidP="003A273C">
            <w:pPr>
              <w:pStyle w:val="TAC"/>
            </w:pPr>
          </w:p>
        </w:tc>
        <w:tc>
          <w:tcPr>
            <w:tcW w:w="1466" w:type="dxa"/>
            <w:vAlign w:val="center"/>
          </w:tcPr>
          <w:p w14:paraId="2C37AA2F" w14:textId="77777777" w:rsidR="003A273C" w:rsidRPr="00E80F49" w:rsidRDefault="003A273C" w:rsidP="003A273C">
            <w:pPr>
              <w:pStyle w:val="TAC"/>
              <w:rPr>
                <w:lang w:eastAsia="zh-CN"/>
              </w:rPr>
            </w:pPr>
          </w:p>
        </w:tc>
        <w:tc>
          <w:tcPr>
            <w:tcW w:w="1147" w:type="dxa"/>
            <w:tcBorders>
              <w:top w:val="nil"/>
            </w:tcBorders>
            <w:shd w:val="clear" w:color="auto" w:fill="auto"/>
            <w:vAlign w:val="center"/>
          </w:tcPr>
          <w:p w14:paraId="6E888604" w14:textId="77777777" w:rsidR="003A273C" w:rsidRPr="00E80F49" w:rsidRDefault="003A273C" w:rsidP="003A273C">
            <w:pPr>
              <w:pStyle w:val="TAC"/>
            </w:pPr>
          </w:p>
        </w:tc>
      </w:tr>
      <w:tr w:rsidR="003A273C" w:rsidRPr="00E80F49" w14:paraId="1E525885" w14:textId="77777777" w:rsidTr="0091784C">
        <w:tc>
          <w:tcPr>
            <w:tcW w:w="1781"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04"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6" w:type="dxa"/>
            <w:vAlign w:val="center"/>
          </w:tcPr>
          <w:p w14:paraId="40AF79BF" w14:textId="0FC8D112" w:rsidR="003A273C" w:rsidRPr="00E80F49" w:rsidRDefault="003A273C" w:rsidP="003A273C">
            <w:pPr>
              <w:pStyle w:val="TAC"/>
            </w:pPr>
            <w:r w:rsidRPr="00E80F49">
              <w:rPr>
                <w:lang w:eastAsia="en-US"/>
              </w:rPr>
              <w:t>DC_3A_n1A</w:t>
            </w:r>
          </w:p>
        </w:tc>
        <w:tc>
          <w:tcPr>
            <w:tcW w:w="1547"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6" w:type="dxa"/>
            <w:vAlign w:val="center"/>
          </w:tcPr>
          <w:p w14:paraId="4BE4F73D" w14:textId="27E9DF5D" w:rsidR="003A273C" w:rsidRPr="00E80F49" w:rsidRDefault="003A273C" w:rsidP="003A273C">
            <w:pPr>
              <w:pStyle w:val="TAC"/>
            </w:pPr>
          </w:p>
        </w:tc>
        <w:tc>
          <w:tcPr>
            <w:tcW w:w="1147"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91784C">
        <w:tc>
          <w:tcPr>
            <w:tcW w:w="1781" w:type="dxa"/>
            <w:vMerge/>
            <w:vAlign w:val="center"/>
          </w:tcPr>
          <w:p w14:paraId="581AB8F6" w14:textId="77777777" w:rsidR="003A273C" w:rsidRPr="00E80F49" w:rsidRDefault="003A273C" w:rsidP="003A273C">
            <w:pPr>
              <w:pStyle w:val="TAC"/>
            </w:pPr>
          </w:p>
        </w:tc>
        <w:tc>
          <w:tcPr>
            <w:tcW w:w="1804"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6" w:type="dxa"/>
            <w:vAlign w:val="center"/>
          </w:tcPr>
          <w:p w14:paraId="0E233EC8" w14:textId="55D7AA47" w:rsidR="003A273C" w:rsidRPr="00E80F49" w:rsidRDefault="003A273C" w:rsidP="003A273C">
            <w:pPr>
              <w:pStyle w:val="TAC"/>
            </w:pPr>
            <w:r w:rsidRPr="00E80F49">
              <w:rPr>
                <w:lang w:eastAsia="en-US"/>
              </w:rPr>
              <w:t>DC_7A_n1A</w:t>
            </w:r>
          </w:p>
        </w:tc>
        <w:tc>
          <w:tcPr>
            <w:tcW w:w="1547"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2E2A83EF" w14:textId="4552DAC4" w:rsidR="003A273C" w:rsidRPr="00E80F49" w:rsidRDefault="003A273C" w:rsidP="003A273C">
            <w:pPr>
              <w:pStyle w:val="TAC"/>
              <w:rPr>
                <w:lang w:eastAsia="ja-JP"/>
              </w:rPr>
            </w:pPr>
          </w:p>
        </w:tc>
        <w:tc>
          <w:tcPr>
            <w:tcW w:w="1466" w:type="dxa"/>
            <w:vAlign w:val="center"/>
          </w:tcPr>
          <w:p w14:paraId="30142318" w14:textId="4BD1A925" w:rsidR="003A273C" w:rsidRPr="00E80F49" w:rsidRDefault="003A273C" w:rsidP="003A273C">
            <w:pPr>
              <w:pStyle w:val="TAC"/>
            </w:pPr>
          </w:p>
        </w:tc>
        <w:tc>
          <w:tcPr>
            <w:tcW w:w="1147"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91784C">
        <w:tc>
          <w:tcPr>
            <w:tcW w:w="1781" w:type="dxa"/>
            <w:tcBorders>
              <w:bottom w:val="nil"/>
            </w:tcBorders>
            <w:vAlign w:val="center"/>
          </w:tcPr>
          <w:p w14:paraId="73253481" w14:textId="5DB269E6" w:rsidR="003A273C" w:rsidRPr="00E80F49" w:rsidRDefault="003A273C" w:rsidP="003A273C">
            <w:pPr>
              <w:pStyle w:val="TAC"/>
            </w:pPr>
            <w:r w:rsidRPr="00E80F49">
              <w:t>DC_3A-7A_n5A</w:t>
            </w:r>
          </w:p>
        </w:tc>
        <w:tc>
          <w:tcPr>
            <w:tcW w:w="1804"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6" w:type="dxa"/>
            <w:vAlign w:val="center"/>
          </w:tcPr>
          <w:p w14:paraId="6C3A279D" w14:textId="24F983AE" w:rsidR="003A273C" w:rsidRPr="00E80F49" w:rsidRDefault="003A273C" w:rsidP="003A273C">
            <w:pPr>
              <w:pStyle w:val="TAC"/>
              <w:rPr>
                <w:lang w:eastAsia="en-US"/>
              </w:rPr>
            </w:pPr>
            <w:r w:rsidRPr="00E80F49">
              <w:t>DC_3A_n5A</w:t>
            </w:r>
          </w:p>
        </w:tc>
        <w:tc>
          <w:tcPr>
            <w:tcW w:w="1547"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95"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6" w:type="dxa"/>
            <w:vAlign w:val="center"/>
          </w:tcPr>
          <w:p w14:paraId="1B43BB81" w14:textId="77777777" w:rsidR="003A273C" w:rsidRPr="00E80F49" w:rsidRDefault="003A273C" w:rsidP="003A273C">
            <w:pPr>
              <w:pStyle w:val="TAC"/>
            </w:pPr>
          </w:p>
        </w:tc>
        <w:tc>
          <w:tcPr>
            <w:tcW w:w="1147"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91784C">
        <w:tc>
          <w:tcPr>
            <w:tcW w:w="1781" w:type="dxa"/>
            <w:tcBorders>
              <w:top w:val="nil"/>
            </w:tcBorders>
            <w:vAlign w:val="center"/>
          </w:tcPr>
          <w:p w14:paraId="1D8EC060" w14:textId="77777777" w:rsidR="003A273C" w:rsidRPr="00E80F49" w:rsidRDefault="003A273C" w:rsidP="003A273C">
            <w:pPr>
              <w:pStyle w:val="TAC"/>
            </w:pPr>
          </w:p>
        </w:tc>
        <w:tc>
          <w:tcPr>
            <w:tcW w:w="1804"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6" w:type="dxa"/>
            <w:vAlign w:val="center"/>
          </w:tcPr>
          <w:p w14:paraId="551AC90F" w14:textId="59599FDE" w:rsidR="003A273C" w:rsidRPr="00E80F49" w:rsidRDefault="003A273C" w:rsidP="003A273C">
            <w:pPr>
              <w:pStyle w:val="TAC"/>
              <w:rPr>
                <w:lang w:eastAsia="en-US"/>
              </w:rPr>
            </w:pPr>
            <w:r w:rsidRPr="00E80F49">
              <w:t>DC_7A_n5A</w:t>
            </w:r>
          </w:p>
        </w:tc>
        <w:tc>
          <w:tcPr>
            <w:tcW w:w="1547"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95"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6" w:type="dxa"/>
            <w:vAlign w:val="center"/>
          </w:tcPr>
          <w:p w14:paraId="535D2FFC" w14:textId="77777777" w:rsidR="003A273C" w:rsidRPr="00E80F49" w:rsidRDefault="003A273C" w:rsidP="003A273C">
            <w:pPr>
              <w:pStyle w:val="TAC"/>
            </w:pPr>
          </w:p>
        </w:tc>
        <w:tc>
          <w:tcPr>
            <w:tcW w:w="1147"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91784C">
        <w:tc>
          <w:tcPr>
            <w:tcW w:w="1781"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04" w:type="dxa"/>
            <w:shd w:val="clear" w:color="auto" w:fill="auto"/>
            <w:vAlign w:val="center"/>
          </w:tcPr>
          <w:p w14:paraId="3EB5D36F" w14:textId="2EFDCDE6" w:rsidR="003A273C" w:rsidRPr="00E80F49" w:rsidRDefault="003A273C" w:rsidP="003A273C">
            <w:pPr>
              <w:pStyle w:val="TAC"/>
            </w:pPr>
            <w:r w:rsidRPr="003726A6">
              <w:t>No</w:t>
            </w:r>
          </w:p>
        </w:tc>
        <w:tc>
          <w:tcPr>
            <w:tcW w:w="1486"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47" w:type="dxa"/>
            <w:shd w:val="clear" w:color="auto" w:fill="auto"/>
            <w:vAlign w:val="center"/>
          </w:tcPr>
          <w:p w14:paraId="3A0E8733" w14:textId="37D7CE8C" w:rsidR="003A273C" w:rsidRPr="00E80F49" w:rsidRDefault="003A273C" w:rsidP="003A273C">
            <w:pPr>
              <w:pStyle w:val="TAC"/>
            </w:pPr>
            <w:r w:rsidRPr="003726A6">
              <w:t>7 (3 band IMD2, IMD3)</w:t>
            </w:r>
          </w:p>
        </w:tc>
        <w:tc>
          <w:tcPr>
            <w:tcW w:w="1495"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6" w:type="dxa"/>
            <w:vAlign w:val="center"/>
          </w:tcPr>
          <w:p w14:paraId="044B0D36" w14:textId="77777777" w:rsidR="003A273C" w:rsidRPr="00E80F49" w:rsidRDefault="003A273C" w:rsidP="003A273C">
            <w:pPr>
              <w:pStyle w:val="TAC"/>
            </w:pPr>
          </w:p>
        </w:tc>
        <w:tc>
          <w:tcPr>
            <w:tcW w:w="1147"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91784C">
        <w:tc>
          <w:tcPr>
            <w:tcW w:w="1781" w:type="dxa"/>
            <w:tcBorders>
              <w:top w:val="nil"/>
            </w:tcBorders>
            <w:vAlign w:val="center"/>
          </w:tcPr>
          <w:p w14:paraId="30E5CD81" w14:textId="77777777" w:rsidR="003A273C" w:rsidRPr="00E80F49" w:rsidRDefault="003A273C" w:rsidP="003A273C">
            <w:pPr>
              <w:pStyle w:val="TAC"/>
            </w:pPr>
          </w:p>
        </w:tc>
        <w:tc>
          <w:tcPr>
            <w:tcW w:w="1804" w:type="dxa"/>
            <w:shd w:val="clear" w:color="auto" w:fill="auto"/>
            <w:vAlign w:val="center"/>
          </w:tcPr>
          <w:p w14:paraId="7B099D49" w14:textId="14DADC3B" w:rsidR="003A273C" w:rsidRPr="00E80F49" w:rsidRDefault="003A273C" w:rsidP="003A273C">
            <w:pPr>
              <w:pStyle w:val="TAC"/>
            </w:pPr>
            <w:r w:rsidRPr="003726A6">
              <w:t>No</w:t>
            </w:r>
          </w:p>
        </w:tc>
        <w:tc>
          <w:tcPr>
            <w:tcW w:w="1486"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47" w:type="dxa"/>
            <w:shd w:val="clear" w:color="auto" w:fill="auto"/>
            <w:vAlign w:val="center"/>
          </w:tcPr>
          <w:p w14:paraId="54499E79" w14:textId="3E3FE91E" w:rsidR="003A273C" w:rsidRPr="00E80F49" w:rsidRDefault="003A273C" w:rsidP="003A273C">
            <w:pPr>
              <w:pStyle w:val="TAC"/>
            </w:pPr>
            <w:r w:rsidRPr="003726A6">
              <w:t>No 3CC exception</w:t>
            </w:r>
          </w:p>
        </w:tc>
        <w:tc>
          <w:tcPr>
            <w:tcW w:w="1495" w:type="dxa"/>
            <w:shd w:val="clear" w:color="auto" w:fill="auto"/>
            <w:vAlign w:val="center"/>
          </w:tcPr>
          <w:p w14:paraId="275175CE" w14:textId="34DEF246" w:rsidR="003A273C" w:rsidRPr="00E80F49" w:rsidRDefault="003A273C" w:rsidP="003A273C">
            <w:pPr>
              <w:pStyle w:val="TAC"/>
            </w:pPr>
            <w:r w:rsidRPr="003726A6">
              <w:t>No test required</w:t>
            </w:r>
          </w:p>
        </w:tc>
        <w:tc>
          <w:tcPr>
            <w:tcW w:w="1466" w:type="dxa"/>
            <w:vAlign w:val="center"/>
          </w:tcPr>
          <w:p w14:paraId="7B211E3F" w14:textId="77777777" w:rsidR="003A273C" w:rsidRPr="00E80F49" w:rsidRDefault="003A273C" w:rsidP="003A273C">
            <w:pPr>
              <w:pStyle w:val="TAC"/>
            </w:pPr>
          </w:p>
        </w:tc>
        <w:tc>
          <w:tcPr>
            <w:tcW w:w="1147"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91784C">
        <w:tc>
          <w:tcPr>
            <w:tcW w:w="1781" w:type="dxa"/>
            <w:tcBorders>
              <w:bottom w:val="nil"/>
            </w:tcBorders>
            <w:vAlign w:val="center"/>
          </w:tcPr>
          <w:p w14:paraId="535085D0" w14:textId="47B2AAFC" w:rsidR="003A273C" w:rsidRPr="00E80F49" w:rsidRDefault="003A273C" w:rsidP="003A273C">
            <w:pPr>
              <w:pStyle w:val="TAC"/>
            </w:pPr>
            <w:r w:rsidRPr="00E80F49">
              <w:t>DC_3A-7A_n28A</w:t>
            </w:r>
          </w:p>
        </w:tc>
        <w:tc>
          <w:tcPr>
            <w:tcW w:w="1804"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6" w:type="dxa"/>
            <w:vAlign w:val="center"/>
          </w:tcPr>
          <w:p w14:paraId="1C104A45" w14:textId="0AC3D18D" w:rsidR="003A273C" w:rsidRPr="00E80F49" w:rsidRDefault="003A273C" w:rsidP="003A273C">
            <w:pPr>
              <w:pStyle w:val="TAC"/>
              <w:rPr>
                <w:lang w:eastAsia="en-US"/>
              </w:rPr>
            </w:pPr>
            <w:r w:rsidRPr="00E80F49">
              <w:t>DC_3A_n28A</w:t>
            </w:r>
          </w:p>
        </w:tc>
        <w:tc>
          <w:tcPr>
            <w:tcW w:w="1547"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95"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6" w:type="dxa"/>
            <w:vAlign w:val="center"/>
          </w:tcPr>
          <w:p w14:paraId="622FBC32" w14:textId="77777777" w:rsidR="003A273C" w:rsidRPr="00E80F49" w:rsidRDefault="003A273C" w:rsidP="003A273C">
            <w:pPr>
              <w:pStyle w:val="TAC"/>
            </w:pPr>
          </w:p>
        </w:tc>
        <w:tc>
          <w:tcPr>
            <w:tcW w:w="1147"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91784C">
        <w:tc>
          <w:tcPr>
            <w:tcW w:w="1781" w:type="dxa"/>
            <w:tcBorders>
              <w:top w:val="nil"/>
            </w:tcBorders>
            <w:vAlign w:val="center"/>
          </w:tcPr>
          <w:p w14:paraId="1923A87B" w14:textId="77777777" w:rsidR="003A273C" w:rsidRPr="00E80F49" w:rsidRDefault="003A273C" w:rsidP="003A273C">
            <w:pPr>
              <w:pStyle w:val="TAC"/>
            </w:pPr>
          </w:p>
        </w:tc>
        <w:tc>
          <w:tcPr>
            <w:tcW w:w="1804"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6" w:type="dxa"/>
            <w:vAlign w:val="center"/>
          </w:tcPr>
          <w:p w14:paraId="7C07FD7A" w14:textId="65EE46D2" w:rsidR="003A273C" w:rsidRPr="00E80F49" w:rsidRDefault="003A273C" w:rsidP="003A273C">
            <w:pPr>
              <w:pStyle w:val="TAC"/>
              <w:rPr>
                <w:lang w:eastAsia="en-US"/>
              </w:rPr>
            </w:pPr>
            <w:r w:rsidRPr="00E80F49">
              <w:t>DC_7A_n28A</w:t>
            </w:r>
          </w:p>
        </w:tc>
        <w:tc>
          <w:tcPr>
            <w:tcW w:w="1547"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95"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6" w:type="dxa"/>
            <w:vAlign w:val="center"/>
          </w:tcPr>
          <w:p w14:paraId="26A32105" w14:textId="77777777" w:rsidR="003A273C" w:rsidRPr="00E80F49" w:rsidRDefault="003A273C" w:rsidP="003A273C">
            <w:pPr>
              <w:pStyle w:val="TAC"/>
            </w:pPr>
          </w:p>
        </w:tc>
        <w:tc>
          <w:tcPr>
            <w:tcW w:w="1147"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91784C">
        <w:tc>
          <w:tcPr>
            <w:tcW w:w="1781"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04" w:type="dxa"/>
            <w:shd w:val="clear" w:color="auto" w:fill="auto"/>
            <w:vAlign w:val="center"/>
          </w:tcPr>
          <w:p w14:paraId="082B219A" w14:textId="1DD4D3AF" w:rsidR="003A273C" w:rsidRPr="00E80F49" w:rsidRDefault="003A273C" w:rsidP="003A273C">
            <w:pPr>
              <w:pStyle w:val="TAC"/>
            </w:pPr>
            <w:r w:rsidRPr="00E80F49">
              <w:t>No</w:t>
            </w:r>
          </w:p>
        </w:tc>
        <w:tc>
          <w:tcPr>
            <w:tcW w:w="1486" w:type="dxa"/>
            <w:vAlign w:val="center"/>
          </w:tcPr>
          <w:p w14:paraId="79B4BBBA" w14:textId="08C99913" w:rsidR="003A273C" w:rsidRPr="00E80F49" w:rsidRDefault="003A273C" w:rsidP="003A273C">
            <w:pPr>
              <w:pStyle w:val="TAC"/>
            </w:pPr>
            <w:r w:rsidRPr="00E80F49">
              <w:t>DC_3A_n28A</w:t>
            </w:r>
          </w:p>
        </w:tc>
        <w:tc>
          <w:tcPr>
            <w:tcW w:w="1547" w:type="dxa"/>
            <w:shd w:val="clear" w:color="auto" w:fill="auto"/>
            <w:vAlign w:val="center"/>
          </w:tcPr>
          <w:p w14:paraId="2592C3E9" w14:textId="39021FBB" w:rsidR="003A273C" w:rsidRPr="00E80F49" w:rsidRDefault="003A273C" w:rsidP="003A273C">
            <w:pPr>
              <w:pStyle w:val="TAC"/>
            </w:pPr>
            <w:r w:rsidRPr="00E80F49">
              <w:t>No 3CC exception</w:t>
            </w:r>
          </w:p>
        </w:tc>
        <w:tc>
          <w:tcPr>
            <w:tcW w:w="1495" w:type="dxa"/>
            <w:shd w:val="clear" w:color="auto" w:fill="auto"/>
            <w:vAlign w:val="center"/>
          </w:tcPr>
          <w:p w14:paraId="0A728682" w14:textId="21881AC2" w:rsidR="003A273C" w:rsidRPr="00E80F49" w:rsidRDefault="003A273C" w:rsidP="003A273C">
            <w:pPr>
              <w:pStyle w:val="TAC"/>
            </w:pPr>
            <w:r w:rsidRPr="00E80F49">
              <w:t>No test required</w:t>
            </w:r>
          </w:p>
        </w:tc>
        <w:tc>
          <w:tcPr>
            <w:tcW w:w="1466" w:type="dxa"/>
            <w:vAlign w:val="center"/>
          </w:tcPr>
          <w:p w14:paraId="669ED9EE" w14:textId="77777777" w:rsidR="003A273C" w:rsidRPr="00E80F49" w:rsidRDefault="003A273C" w:rsidP="003A273C">
            <w:pPr>
              <w:pStyle w:val="TAC"/>
            </w:pPr>
          </w:p>
        </w:tc>
        <w:tc>
          <w:tcPr>
            <w:tcW w:w="1147"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91784C">
        <w:tc>
          <w:tcPr>
            <w:tcW w:w="1781" w:type="dxa"/>
            <w:tcBorders>
              <w:top w:val="nil"/>
            </w:tcBorders>
            <w:vAlign w:val="center"/>
          </w:tcPr>
          <w:p w14:paraId="1FFC8CD5" w14:textId="77777777" w:rsidR="003A273C" w:rsidRPr="00E80F49" w:rsidRDefault="003A273C" w:rsidP="003A273C">
            <w:pPr>
              <w:pStyle w:val="TAC"/>
            </w:pPr>
          </w:p>
        </w:tc>
        <w:tc>
          <w:tcPr>
            <w:tcW w:w="1804" w:type="dxa"/>
            <w:shd w:val="clear" w:color="auto" w:fill="auto"/>
            <w:vAlign w:val="center"/>
          </w:tcPr>
          <w:p w14:paraId="36B39049" w14:textId="63AFC608" w:rsidR="003A273C" w:rsidRPr="00E80F49" w:rsidRDefault="003A273C" w:rsidP="003A273C">
            <w:pPr>
              <w:pStyle w:val="TAC"/>
            </w:pPr>
            <w:r w:rsidRPr="00E80F49">
              <w:t>No</w:t>
            </w:r>
          </w:p>
        </w:tc>
        <w:tc>
          <w:tcPr>
            <w:tcW w:w="1486" w:type="dxa"/>
            <w:vAlign w:val="center"/>
          </w:tcPr>
          <w:p w14:paraId="21B3103F" w14:textId="694D13EB" w:rsidR="003A273C" w:rsidRPr="00E80F49" w:rsidRDefault="003A273C" w:rsidP="003A273C">
            <w:pPr>
              <w:pStyle w:val="TAC"/>
            </w:pPr>
            <w:r w:rsidRPr="00E80F49">
              <w:t>DC_8A_n28A</w:t>
            </w:r>
          </w:p>
        </w:tc>
        <w:tc>
          <w:tcPr>
            <w:tcW w:w="1547" w:type="dxa"/>
            <w:shd w:val="clear" w:color="auto" w:fill="auto"/>
            <w:vAlign w:val="center"/>
          </w:tcPr>
          <w:p w14:paraId="6D82FE8D" w14:textId="77777777" w:rsidR="003A273C" w:rsidRPr="00E80F49" w:rsidRDefault="003A273C" w:rsidP="003A273C">
            <w:pPr>
              <w:pStyle w:val="TAC"/>
            </w:pPr>
          </w:p>
        </w:tc>
        <w:tc>
          <w:tcPr>
            <w:tcW w:w="1495" w:type="dxa"/>
            <w:shd w:val="clear" w:color="auto" w:fill="auto"/>
            <w:vAlign w:val="center"/>
          </w:tcPr>
          <w:p w14:paraId="556C53DE" w14:textId="77777777" w:rsidR="003A273C" w:rsidRPr="00E80F49" w:rsidRDefault="003A273C" w:rsidP="003A273C">
            <w:pPr>
              <w:pStyle w:val="TAC"/>
            </w:pPr>
          </w:p>
        </w:tc>
        <w:tc>
          <w:tcPr>
            <w:tcW w:w="1466" w:type="dxa"/>
            <w:vAlign w:val="center"/>
          </w:tcPr>
          <w:p w14:paraId="37DA542D" w14:textId="77777777" w:rsidR="003A273C" w:rsidRPr="00E80F49" w:rsidRDefault="003A273C" w:rsidP="003A273C">
            <w:pPr>
              <w:pStyle w:val="TAC"/>
            </w:pPr>
          </w:p>
        </w:tc>
        <w:tc>
          <w:tcPr>
            <w:tcW w:w="1147" w:type="dxa"/>
            <w:shd w:val="clear" w:color="auto" w:fill="auto"/>
            <w:vAlign w:val="center"/>
          </w:tcPr>
          <w:p w14:paraId="4DDC04BC" w14:textId="77777777" w:rsidR="003A273C" w:rsidRPr="00E80F49" w:rsidRDefault="003A273C" w:rsidP="003A273C">
            <w:pPr>
              <w:pStyle w:val="TAC"/>
            </w:pPr>
          </w:p>
        </w:tc>
      </w:tr>
      <w:tr w:rsidR="005D2CEB" w:rsidRPr="00E80F49" w14:paraId="5D4DA762" w14:textId="77777777" w:rsidTr="00D44BD4">
        <w:tc>
          <w:tcPr>
            <w:tcW w:w="1781" w:type="dxa"/>
            <w:tcBorders>
              <w:top w:val="nil"/>
              <w:bottom w:val="nil"/>
            </w:tcBorders>
          </w:tcPr>
          <w:p w14:paraId="2E012E5E" w14:textId="336AF2CD" w:rsidR="005D2CEB" w:rsidRPr="00E80F49" w:rsidRDefault="005D2CEB" w:rsidP="005D2CEB">
            <w:pPr>
              <w:pStyle w:val="TAC"/>
            </w:pPr>
            <w:r w:rsidRPr="00101EB2">
              <w:t>DC_3A-18A_n77A</w:t>
            </w:r>
          </w:p>
        </w:tc>
        <w:tc>
          <w:tcPr>
            <w:tcW w:w="1804" w:type="dxa"/>
            <w:shd w:val="clear" w:color="auto" w:fill="auto"/>
          </w:tcPr>
          <w:p w14:paraId="7E5C87F0" w14:textId="28F16EE7" w:rsidR="005D2CEB" w:rsidRPr="00E80F49" w:rsidRDefault="005D2CEB" w:rsidP="005D2CEB">
            <w:pPr>
              <w:pStyle w:val="TAC"/>
            </w:pPr>
            <w:r w:rsidRPr="00101EB2">
              <w:t>Yes</w:t>
            </w:r>
          </w:p>
        </w:tc>
        <w:tc>
          <w:tcPr>
            <w:tcW w:w="1486" w:type="dxa"/>
          </w:tcPr>
          <w:p w14:paraId="3ED80071" w14:textId="513851E2" w:rsidR="005D2CEB" w:rsidRPr="00E80F49" w:rsidRDefault="005D2CEB" w:rsidP="005D2CEB">
            <w:pPr>
              <w:pStyle w:val="TAC"/>
            </w:pPr>
            <w:r w:rsidRPr="00101EB2">
              <w:t>DC_3A_n77A</w:t>
            </w:r>
          </w:p>
        </w:tc>
        <w:tc>
          <w:tcPr>
            <w:tcW w:w="1547" w:type="dxa"/>
            <w:shd w:val="clear" w:color="auto" w:fill="auto"/>
          </w:tcPr>
          <w:p w14:paraId="7F95CB6F" w14:textId="78AA2D41" w:rsidR="005D2CEB" w:rsidRPr="00E80F49" w:rsidRDefault="005D2CEB" w:rsidP="005D2CEB">
            <w:pPr>
              <w:pStyle w:val="TAC"/>
            </w:pPr>
            <w:r w:rsidRPr="00101EB2">
              <w:t>No 3CC exception</w:t>
            </w:r>
          </w:p>
        </w:tc>
        <w:tc>
          <w:tcPr>
            <w:tcW w:w="1495" w:type="dxa"/>
            <w:shd w:val="clear" w:color="auto" w:fill="auto"/>
          </w:tcPr>
          <w:p w14:paraId="30AA601B" w14:textId="339714DE" w:rsidR="005D2CEB" w:rsidRPr="00E80F49" w:rsidRDefault="005D2CEB" w:rsidP="005D2CEB">
            <w:pPr>
              <w:pStyle w:val="TAC"/>
            </w:pPr>
            <w:r w:rsidRPr="00101EB2">
              <w:t>No test required</w:t>
            </w:r>
          </w:p>
        </w:tc>
        <w:tc>
          <w:tcPr>
            <w:tcW w:w="1466" w:type="dxa"/>
          </w:tcPr>
          <w:p w14:paraId="1335AC2D" w14:textId="77777777" w:rsidR="005D2CEB" w:rsidRPr="00E80F49" w:rsidRDefault="005D2CEB" w:rsidP="005D2CEB">
            <w:pPr>
              <w:pStyle w:val="TAC"/>
            </w:pPr>
          </w:p>
        </w:tc>
        <w:tc>
          <w:tcPr>
            <w:tcW w:w="1147" w:type="dxa"/>
            <w:shd w:val="clear" w:color="auto" w:fill="auto"/>
          </w:tcPr>
          <w:p w14:paraId="0D1AEEF3" w14:textId="46086509" w:rsidR="005D2CEB" w:rsidRPr="00E80F49" w:rsidRDefault="005D2CEB" w:rsidP="005D2CEB">
            <w:pPr>
              <w:pStyle w:val="TAC"/>
            </w:pPr>
            <w:r w:rsidRPr="00101EB2">
              <w:t>RAN5#98</w:t>
            </w:r>
          </w:p>
        </w:tc>
      </w:tr>
      <w:tr w:rsidR="005D2CEB" w:rsidRPr="00E80F49" w14:paraId="08EAD0C2" w14:textId="77777777" w:rsidTr="00D44BD4">
        <w:tc>
          <w:tcPr>
            <w:tcW w:w="1781" w:type="dxa"/>
            <w:tcBorders>
              <w:top w:val="nil"/>
            </w:tcBorders>
          </w:tcPr>
          <w:p w14:paraId="4D642680" w14:textId="77777777" w:rsidR="005D2CEB" w:rsidRPr="00E80F49" w:rsidRDefault="005D2CEB" w:rsidP="005D2CEB">
            <w:pPr>
              <w:pStyle w:val="TAC"/>
            </w:pPr>
          </w:p>
        </w:tc>
        <w:tc>
          <w:tcPr>
            <w:tcW w:w="1804" w:type="dxa"/>
            <w:shd w:val="clear" w:color="auto" w:fill="auto"/>
          </w:tcPr>
          <w:p w14:paraId="1625EAB9" w14:textId="4B18E2AF" w:rsidR="005D2CEB" w:rsidRPr="00E80F49" w:rsidRDefault="005D2CEB" w:rsidP="005D2CEB">
            <w:pPr>
              <w:pStyle w:val="TAC"/>
            </w:pPr>
            <w:r w:rsidRPr="00101EB2">
              <w:t>No</w:t>
            </w:r>
          </w:p>
        </w:tc>
        <w:tc>
          <w:tcPr>
            <w:tcW w:w="1486" w:type="dxa"/>
          </w:tcPr>
          <w:p w14:paraId="47AA761A" w14:textId="14BD3A4E" w:rsidR="005D2CEB" w:rsidRPr="00E80F49" w:rsidRDefault="005D2CEB" w:rsidP="005D2CEB">
            <w:pPr>
              <w:pStyle w:val="TAC"/>
            </w:pPr>
            <w:r w:rsidRPr="00101EB2">
              <w:t>DC_18A_n77A</w:t>
            </w:r>
          </w:p>
        </w:tc>
        <w:tc>
          <w:tcPr>
            <w:tcW w:w="1547" w:type="dxa"/>
            <w:shd w:val="clear" w:color="auto" w:fill="auto"/>
          </w:tcPr>
          <w:p w14:paraId="71819471" w14:textId="3A7276F0" w:rsidR="005D2CEB" w:rsidRPr="00E80F49" w:rsidRDefault="005D2CEB" w:rsidP="005D2CEB">
            <w:pPr>
              <w:pStyle w:val="TAC"/>
            </w:pPr>
            <w:r w:rsidRPr="00101EB2">
              <w:t>No 3CC exception</w:t>
            </w:r>
          </w:p>
        </w:tc>
        <w:tc>
          <w:tcPr>
            <w:tcW w:w="1495" w:type="dxa"/>
            <w:shd w:val="clear" w:color="auto" w:fill="auto"/>
          </w:tcPr>
          <w:p w14:paraId="13289A74" w14:textId="54499C4B" w:rsidR="005D2CEB" w:rsidRPr="00E80F49" w:rsidRDefault="005D2CEB" w:rsidP="005D2CEB">
            <w:pPr>
              <w:pStyle w:val="TAC"/>
            </w:pPr>
            <w:r w:rsidRPr="00101EB2">
              <w:t>No test required</w:t>
            </w:r>
          </w:p>
        </w:tc>
        <w:tc>
          <w:tcPr>
            <w:tcW w:w="1466" w:type="dxa"/>
          </w:tcPr>
          <w:p w14:paraId="17BA2118" w14:textId="77777777" w:rsidR="005D2CEB" w:rsidRPr="00E80F49" w:rsidRDefault="005D2CEB" w:rsidP="005D2CEB">
            <w:pPr>
              <w:pStyle w:val="TAC"/>
            </w:pPr>
          </w:p>
        </w:tc>
        <w:tc>
          <w:tcPr>
            <w:tcW w:w="1147" w:type="dxa"/>
            <w:shd w:val="clear" w:color="auto" w:fill="auto"/>
          </w:tcPr>
          <w:p w14:paraId="5A945E19" w14:textId="26FDD18C" w:rsidR="005D2CEB" w:rsidRPr="00E80F49" w:rsidRDefault="005D2CEB" w:rsidP="005D2CEB">
            <w:pPr>
              <w:pStyle w:val="TAC"/>
            </w:pPr>
            <w:r w:rsidRPr="00101EB2">
              <w:t>RAN5#98</w:t>
            </w:r>
          </w:p>
        </w:tc>
      </w:tr>
      <w:tr w:rsidR="003A273C" w:rsidRPr="00E80F49" w14:paraId="6D8E6CA8" w14:textId="77777777" w:rsidTr="0091784C">
        <w:tc>
          <w:tcPr>
            <w:tcW w:w="1781" w:type="dxa"/>
            <w:vMerge w:val="restart"/>
            <w:vAlign w:val="center"/>
          </w:tcPr>
          <w:p w14:paraId="1D11E016" w14:textId="77777777" w:rsidR="003A273C" w:rsidRPr="00E80F49" w:rsidRDefault="003A273C" w:rsidP="003A273C">
            <w:pPr>
              <w:pStyle w:val="TAC"/>
            </w:pPr>
            <w:r w:rsidRPr="00E80F49">
              <w:t>DC_3A-20A_n1</w:t>
            </w:r>
          </w:p>
        </w:tc>
        <w:tc>
          <w:tcPr>
            <w:tcW w:w="1804" w:type="dxa"/>
            <w:shd w:val="clear" w:color="auto" w:fill="auto"/>
            <w:vAlign w:val="center"/>
          </w:tcPr>
          <w:p w14:paraId="51CE7F3D" w14:textId="77777777" w:rsidR="003A273C" w:rsidRPr="00E80F49" w:rsidRDefault="003A273C" w:rsidP="003A273C">
            <w:pPr>
              <w:pStyle w:val="TAC"/>
            </w:pPr>
            <w:r w:rsidRPr="00E80F49">
              <w:t>Yes</w:t>
            </w:r>
          </w:p>
        </w:tc>
        <w:tc>
          <w:tcPr>
            <w:tcW w:w="1486" w:type="dxa"/>
          </w:tcPr>
          <w:p w14:paraId="79F4196E" w14:textId="77777777" w:rsidR="003A273C" w:rsidRPr="00E80F49" w:rsidRDefault="003A273C" w:rsidP="003A273C">
            <w:pPr>
              <w:pStyle w:val="TAC"/>
            </w:pPr>
            <w:r w:rsidRPr="00E80F49">
              <w:rPr>
                <w:lang w:eastAsia="fi-FI"/>
              </w:rPr>
              <w:t>DC_3A_n1A</w:t>
            </w:r>
          </w:p>
        </w:tc>
        <w:tc>
          <w:tcPr>
            <w:tcW w:w="1547" w:type="dxa"/>
            <w:shd w:val="clear" w:color="auto" w:fill="auto"/>
            <w:vAlign w:val="center"/>
          </w:tcPr>
          <w:p w14:paraId="24807BBC" w14:textId="77777777" w:rsidR="003A273C" w:rsidRPr="00E80F49" w:rsidRDefault="003A273C" w:rsidP="003A273C">
            <w:pPr>
              <w:pStyle w:val="TAC"/>
            </w:pPr>
            <w:r w:rsidRPr="00E80F49">
              <w:t>No 3CC exception</w:t>
            </w:r>
          </w:p>
        </w:tc>
        <w:tc>
          <w:tcPr>
            <w:tcW w:w="1495"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6" w:type="dxa"/>
          </w:tcPr>
          <w:p w14:paraId="57A11BFE" w14:textId="77777777" w:rsidR="003A273C" w:rsidRPr="00E80F49" w:rsidRDefault="003A273C" w:rsidP="003A273C">
            <w:pPr>
              <w:pStyle w:val="TAC"/>
            </w:pPr>
          </w:p>
        </w:tc>
        <w:tc>
          <w:tcPr>
            <w:tcW w:w="1147"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91784C">
        <w:tc>
          <w:tcPr>
            <w:tcW w:w="1781" w:type="dxa"/>
            <w:vMerge/>
            <w:vAlign w:val="center"/>
          </w:tcPr>
          <w:p w14:paraId="0BEB4905" w14:textId="77777777" w:rsidR="003A273C" w:rsidRPr="00E80F49" w:rsidRDefault="003A273C" w:rsidP="003A273C">
            <w:pPr>
              <w:pStyle w:val="TAC"/>
            </w:pPr>
          </w:p>
        </w:tc>
        <w:tc>
          <w:tcPr>
            <w:tcW w:w="1804" w:type="dxa"/>
            <w:shd w:val="clear" w:color="auto" w:fill="auto"/>
            <w:vAlign w:val="center"/>
          </w:tcPr>
          <w:p w14:paraId="5C5CEC27" w14:textId="77777777" w:rsidR="003A273C" w:rsidRPr="00E80F49" w:rsidRDefault="003A273C" w:rsidP="003A273C">
            <w:pPr>
              <w:pStyle w:val="TAC"/>
            </w:pPr>
            <w:r w:rsidRPr="00E80F49">
              <w:t>No</w:t>
            </w:r>
          </w:p>
        </w:tc>
        <w:tc>
          <w:tcPr>
            <w:tcW w:w="1486" w:type="dxa"/>
          </w:tcPr>
          <w:p w14:paraId="73DC7BDE" w14:textId="77777777" w:rsidR="003A273C" w:rsidRPr="00E80F49" w:rsidRDefault="003A273C" w:rsidP="003A273C">
            <w:pPr>
              <w:pStyle w:val="TAC"/>
            </w:pPr>
            <w:r w:rsidRPr="00E80F49">
              <w:rPr>
                <w:lang w:eastAsia="fi-FI"/>
              </w:rPr>
              <w:t>DC_20A_n1A</w:t>
            </w:r>
          </w:p>
        </w:tc>
        <w:tc>
          <w:tcPr>
            <w:tcW w:w="1547" w:type="dxa"/>
            <w:shd w:val="clear" w:color="auto" w:fill="auto"/>
            <w:vAlign w:val="center"/>
          </w:tcPr>
          <w:p w14:paraId="6C88DC79" w14:textId="77777777" w:rsidR="003A273C" w:rsidRPr="00E80F49" w:rsidRDefault="003A273C" w:rsidP="003A273C">
            <w:pPr>
              <w:pStyle w:val="TAC"/>
            </w:pPr>
          </w:p>
        </w:tc>
        <w:tc>
          <w:tcPr>
            <w:tcW w:w="1495" w:type="dxa"/>
            <w:shd w:val="clear" w:color="auto" w:fill="auto"/>
            <w:vAlign w:val="bottom"/>
          </w:tcPr>
          <w:p w14:paraId="597EEC4A" w14:textId="77777777" w:rsidR="003A273C" w:rsidRPr="00E80F49" w:rsidRDefault="003A273C" w:rsidP="003A273C">
            <w:pPr>
              <w:pStyle w:val="TAC"/>
              <w:rPr>
                <w:lang w:eastAsia="ja-JP"/>
              </w:rPr>
            </w:pPr>
          </w:p>
        </w:tc>
        <w:tc>
          <w:tcPr>
            <w:tcW w:w="1466" w:type="dxa"/>
          </w:tcPr>
          <w:p w14:paraId="753BC718" w14:textId="77777777" w:rsidR="003A273C" w:rsidRPr="00E80F49" w:rsidRDefault="003A273C" w:rsidP="003A273C">
            <w:pPr>
              <w:pStyle w:val="TAC"/>
            </w:pPr>
          </w:p>
        </w:tc>
        <w:tc>
          <w:tcPr>
            <w:tcW w:w="1147"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91784C">
        <w:tc>
          <w:tcPr>
            <w:tcW w:w="1781"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04" w:type="dxa"/>
            <w:shd w:val="clear" w:color="auto" w:fill="auto"/>
            <w:vAlign w:val="center"/>
          </w:tcPr>
          <w:p w14:paraId="422E2933" w14:textId="31024227" w:rsidR="003A273C" w:rsidRPr="00E80F49" w:rsidRDefault="003A273C" w:rsidP="003A273C">
            <w:pPr>
              <w:pStyle w:val="TAC"/>
            </w:pPr>
            <w:r w:rsidRPr="003726A6">
              <w:t>No</w:t>
            </w:r>
          </w:p>
        </w:tc>
        <w:tc>
          <w:tcPr>
            <w:tcW w:w="1486"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47" w:type="dxa"/>
            <w:shd w:val="clear" w:color="auto" w:fill="auto"/>
            <w:vAlign w:val="center"/>
          </w:tcPr>
          <w:p w14:paraId="1F08B035" w14:textId="1B36953A" w:rsidR="003A273C" w:rsidRPr="00E80F49" w:rsidRDefault="003A273C" w:rsidP="003A273C">
            <w:pPr>
              <w:pStyle w:val="TAC"/>
            </w:pPr>
            <w:r w:rsidRPr="003726A6">
              <w:t>No 3CC exception</w:t>
            </w:r>
          </w:p>
        </w:tc>
        <w:tc>
          <w:tcPr>
            <w:tcW w:w="1495"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6" w:type="dxa"/>
          </w:tcPr>
          <w:p w14:paraId="1EA7E339" w14:textId="77777777" w:rsidR="003A273C" w:rsidRPr="00E80F49" w:rsidRDefault="003A273C" w:rsidP="003A273C">
            <w:pPr>
              <w:pStyle w:val="TAC"/>
            </w:pPr>
          </w:p>
        </w:tc>
        <w:tc>
          <w:tcPr>
            <w:tcW w:w="1147"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91784C">
        <w:tc>
          <w:tcPr>
            <w:tcW w:w="1781" w:type="dxa"/>
            <w:tcBorders>
              <w:top w:val="nil"/>
            </w:tcBorders>
            <w:vAlign w:val="center"/>
          </w:tcPr>
          <w:p w14:paraId="6A5F5B48" w14:textId="77777777" w:rsidR="003A273C" w:rsidRPr="00E80F49" w:rsidRDefault="003A273C" w:rsidP="003A273C">
            <w:pPr>
              <w:pStyle w:val="TAC"/>
            </w:pPr>
          </w:p>
        </w:tc>
        <w:tc>
          <w:tcPr>
            <w:tcW w:w="1804"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6"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47" w:type="dxa"/>
            <w:shd w:val="clear" w:color="auto" w:fill="auto"/>
            <w:vAlign w:val="center"/>
          </w:tcPr>
          <w:p w14:paraId="41DF050E" w14:textId="07205A7E" w:rsidR="003A273C" w:rsidRPr="00E80F49" w:rsidRDefault="003A273C" w:rsidP="003A273C">
            <w:pPr>
              <w:pStyle w:val="TAC"/>
            </w:pPr>
            <w:r w:rsidRPr="003726A6">
              <w:t>3 (3 band IMD4)</w:t>
            </w:r>
          </w:p>
        </w:tc>
        <w:tc>
          <w:tcPr>
            <w:tcW w:w="1495"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6" w:type="dxa"/>
          </w:tcPr>
          <w:p w14:paraId="4264609D" w14:textId="77777777" w:rsidR="003A273C" w:rsidRPr="00E80F49" w:rsidRDefault="003A273C" w:rsidP="003A273C">
            <w:pPr>
              <w:pStyle w:val="TAC"/>
            </w:pPr>
          </w:p>
        </w:tc>
        <w:tc>
          <w:tcPr>
            <w:tcW w:w="1147"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91784C">
        <w:tc>
          <w:tcPr>
            <w:tcW w:w="1781" w:type="dxa"/>
            <w:tcBorders>
              <w:bottom w:val="nil"/>
            </w:tcBorders>
            <w:vAlign w:val="center"/>
          </w:tcPr>
          <w:p w14:paraId="04237518" w14:textId="797E784C" w:rsidR="003A273C" w:rsidRPr="00E80F49" w:rsidRDefault="003A273C" w:rsidP="003A273C">
            <w:pPr>
              <w:pStyle w:val="TAC"/>
            </w:pPr>
            <w:r w:rsidRPr="00E80F49">
              <w:t>DC_3A-20A_n28A</w:t>
            </w:r>
          </w:p>
        </w:tc>
        <w:tc>
          <w:tcPr>
            <w:tcW w:w="1804" w:type="dxa"/>
            <w:shd w:val="clear" w:color="auto" w:fill="auto"/>
            <w:vAlign w:val="center"/>
          </w:tcPr>
          <w:p w14:paraId="5F4FDCA1" w14:textId="03D9EC3B" w:rsidR="003A273C" w:rsidRPr="00E80F49" w:rsidRDefault="003A273C" w:rsidP="003A273C">
            <w:pPr>
              <w:pStyle w:val="TAC"/>
            </w:pPr>
            <w:r w:rsidRPr="00E80F49">
              <w:t>No</w:t>
            </w:r>
          </w:p>
        </w:tc>
        <w:tc>
          <w:tcPr>
            <w:tcW w:w="1486" w:type="dxa"/>
            <w:vAlign w:val="center"/>
          </w:tcPr>
          <w:p w14:paraId="15CFEE33" w14:textId="5A484735" w:rsidR="003A273C" w:rsidRPr="00E80F49" w:rsidRDefault="003A273C" w:rsidP="003A273C">
            <w:pPr>
              <w:pStyle w:val="TAC"/>
              <w:rPr>
                <w:lang w:eastAsia="fi-FI"/>
              </w:rPr>
            </w:pPr>
            <w:r w:rsidRPr="00E80F49">
              <w:t>DC_3A_n28A</w:t>
            </w:r>
          </w:p>
        </w:tc>
        <w:tc>
          <w:tcPr>
            <w:tcW w:w="1547" w:type="dxa"/>
            <w:shd w:val="clear" w:color="auto" w:fill="auto"/>
            <w:vAlign w:val="center"/>
          </w:tcPr>
          <w:p w14:paraId="64F1C89B" w14:textId="21E0A9CD" w:rsidR="003A273C" w:rsidRPr="00E80F49" w:rsidRDefault="003A273C" w:rsidP="003A273C">
            <w:pPr>
              <w:pStyle w:val="TAC"/>
            </w:pPr>
            <w:r w:rsidRPr="00E80F49">
              <w:t>No 3CC exception</w:t>
            </w:r>
          </w:p>
        </w:tc>
        <w:tc>
          <w:tcPr>
            <w:tcW w:w="1495"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6" w:type="dxa"/>
          </w:tcPr>
          <w:p w14:paraId="50B74088" w14:textId="77777777" w:rsidR="003A273C" w:rsidRPr="00E80F49" w:rsidRDefault="003A273C" w:rsidP="003A273C">
            <w:pPr>
              <w:pStyle w:val="TAC"/>
            </w:pPr>
          </w:p>
        </w:tc>
        <w:tc>
          <w:tcPr>
            <w:tcW w:w="1147"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91784C">
        <w:tc>
          <w:tcPr>
            <w:tcW w:w="1781" w:type="dxa"/>
            <w:tcBorders>
              <w:top w:val="nil"/>
            </w:tcBorders>
            <w:vAlign w:val="center"/>
          </w:tcPr>
          <w:p w14:paraId="7179B754" w14:textId="77777777" w:rsidR="003A273C" w:rsidRPr="00E80F49" w:rsidRDefault="003A273C" w:rsidP="003A273C">
            <w:pPr>
              <w:pStyle w:val="TAC"/>
            </w:pPr>
          </w:p>
        </w:tc>
        <w:tc>
          <w:tcPr>
            <w:tcW w:w="1804" w:type="dxa"/>
            <w:shd w:val="clear" w:color="auto" w:fill="auto"/>
            <w:vAlign w:val="center"/>
          </w:tcPr>
          <w:p w14:paraId="657AF7A4" w14:textId="2E014F66" w:rsidR="003A273C" w:rsidRPr="00E80F49" w:rsidRDefault="003A273C" w:rsidP="003A273C">
            <w:pPr>
              <w:pStyle w:val="TAC"/>
            </w:pPr>
            <w:r w:rsidRPr="00E80F49">
              <w:t>No</w:t>
            </w:r>
          </w:p>
        </w:tc>
        <w:tc>
          <w:tcPr>
            <w:tcW w:w="1486" w:type="dxa"/>
            <w:vAlign w:val="center"/>
          </w:tcPr>
          <w:p w14:paraId="397B3E99" w14:textId="034FC26B" w:rsidR="003A273C" w:rsidRPr="00E80F49" w:rsidRDefault="003A273C" w:rsidP="003A273C">
            <w:pPr>
              <w:pStyle w:val="TAC"/>
              <w:rPr>
                <w:lang w:eastAsia="fi-FI"/>
              </w:rPr>
            </w:pPr>
            <w:r w:rsidRPr="00E80F49">
              <w:t>DC_20A_n28A</w:t>
            </w:r>
          </w:p>
        </w:tc>
        <w:tc>
          <w:tcPr>
            <w:tcW w:w="1547" w:type="dxa"/>
            <w:shd w:val="clear" w:color="auto" w:fill="auto"/>
            <w:vAlign w:val="center"/>
          </w:tcPr>
          <w:p w14:paraId="481D3C43" w14:textId="25E2257D" w:rsidR="003A273C" w:rsidRPr="00E80F49" w:rsidRDefault="003A273C" w:rsidP="003A273C">
            <w:pPr>
              <w:pStyle w:val="TAC"/>
            </w:pPr>
            <w:r w:rsidRPr="00E80F49">
              <w:t>3 (3 band IMD4)</w:t>
            </w:r>
          </w:p>
        </w:tc>
        <w:tc>
          <w:tcPr>
            <w:tcW w:w="1495"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6" w:type="dxa"/>
          </w:tcPr>
          <w:p w14:paraId="519659B5" w14:textId="77777777" w:rsidR="003A273C" w:rsidRPr="00E80F49" w:rsidRDefault="003A273C" w:rsidP="003A273C">
            <w:pPr>
              <w:pStyle w:val="TAC"/>
            </w:pPr>
          </w:p>
        </w:tc>
        <w:tc>
          <w:tcPr>
            <w:tcW w:w="1147"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91784C">
        <w:tc>
          <w:tcPr>
            <w:tcW w:w="1781" w:type="dxa"/>
            <w:vMerge w:val="restart"/>
            <w:vAlign w:val="center"/>
          </w:tcPr>
          <w:p w14:paraId="50B72A54" w14:textId="77777777" w:rsidR="003A273C" w:rsidRPr="00E80F49" w:rsidRDefault="003A273C" w:rsidP="003A273C">
            <w:pPr>
              <w:pStyle w:val="TAC"/>
            </w:pPr>
            <w:r w:rsidRPr="00E80F49">
              <w:t>DC_3A-20A_n78</w:t>
            </w:r>
          </w:p>
        </w:tc>
        <w:tc>
          <w:tcPr>
            <w:tcW w:w="1804" w:type="dxa"/>
            <w:shd w:val="clear" w:color="auto" w:fill="auto"/>
            <w:vAlign w:val="center"/>
          </w:tcPr>
          <w:p w14:paraId="1DDFB667" w14:textId="77777777" w:rsidR="003A273C" w:rsidRPr="00E80F49" w:rsidRDefault="003A273C" w:rsidP="003A273C">
            <w:pPr>
              <w:pStyle w:val="TAC"/>
            </w:pPr>
            <w:r w:rsidRPr="00E80F49">
              <w:t>Yes</w:t>
            </w:r>
          </w:p>
        </w:tc>
        <w:tc>
          <w:tcPr>
            <w:tcW w:w="1486" w:type="dxa"/>
            <w:vAlign w:val="center"/>
          </w:tcPr>
          <w:p w14:paraId="2A6557C0" w14:textId="77777777" w:rsidR="003A273C" w:rsidRPr="00E80F49" w:rsidRDefault="003A273C" w:rsidP="003A273C">
            <w:pPr>
              <w:pStyle w:val="TAC"/>
            </w:pPr>
            <w:r w:rsidRPr="00E80F49">
              <w:t>DC_3A_n78A</w:t>
            </w:r>
          </w:p>
        </w:tc>
        <w:tc>
          <w:tcPr>
            <w:tcW w:w="1547" w:type="dxa"/>
            <w:shd w:val="clear" w:color="auto" w:fill="auto"/>
            <w:vAlign w:val="center"/>
          </w:tcPr>
          <w:p w14:paraId="0CE41B6C" w14:textId="77777777" w:rsidR="003A273C" w:rsidRPr="00E80F49" w:rsidRDefault="003A273C" w:rsidP="003A273C">
            <w:pPr>
              <w:pStyle w:val="TAC"/>
            </w:pPr>
            <w:r w:rsidRPr="00E80F49">
              <w:t>No 3CC exception</w:t>
            </w:r>
          </w:p>
        </w:tc>
        <w:tc>
          <w:tcPr>
            <w:tcW w:w="1495" w:type="dxa"/>
            <w:shd w:val="clear" w:color="auto" w:fill="auto"/>
            <w:vAlign w:val="bottom"/>
          </w:tcPr>
          <w:p w14:paraId="25FCBA54" w14:textId="77777777" w:rsidR="003A273C" w:rsidRPr="00E80F49" w:rsidRDefault="003A273C" w:rsidP="003A273C">
            <w:pPr>
              <w:pStyle w:val="TAC"/>
            </w:pPr>
          </w:p>
        </w:tc>
        <w:tc>
          <w:tcPr>
            <w:tcW w:w="1466" w:type="dxa"/>
          </w:tcPr>
          <w:p w14:paraId="6B84F5EA" w14:textId="77777777" w:rsidR="003A273C" w:rsidRPr="00E80F49" w:rsidRDefault="003A273C" w:rsidP="003A273C">
            <w:pPr>
              <w:pStyle w:val="TAC"/>
            </w:pPr>
          </w:p>
        </w:tc>
        <w:tc>
          <w:tcPr>
            <w:tcW w:w="1147"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91784C">
        <w:tc>
          <w:tcPr>
            <w:tcW w:w="1781" w:type="dxa"/>
            <w:vMerge/>
            <w:vAlign w:val="center"/>
          </w:tcPr>
          <w:p w14:paraId="6B225DB7" w14:textId="77777777" w:rsidR="003A273C" w:rsidRPr="00E80F49" w:rsidRDefault="003A273C" w:rsidP="003A273C">
            <w:pPr>
              <w:pStyle w:val="TAC"/>
            </w:pPr>
          </w:p>
        </w:tc>
        <w:tc>
          <w:tcPr>
            <w:tcW w:w="1804" w:type="dxa"/>
            <w:shd w:val="clear" w:color="auto" w:fill="auto"/>
            <w:vAlign w:val="center"/>
          </w:tcPr>
          <w:p w14:paraId="207230E4" w14:textId="77777777" w:rsidR="003A273C" w:rsidRPr="00E80F49" w:rsidRDefault="003A273C" w:rsidP="003A273C">
            <w:pPr>
              <w:pStyle w:val="TAC"/>
            </w:pPr>
            <w:r w:rsidRPr="00E80F49">
              <w:t>No</w:t>
            </w:r>
          </w:p>
        </w:tc>
        <w:tc>
          <w:tcPr>
            <w:tcW w:w="1486" w:type="dxa"/>
            <w:vAlign w:val="center"/>
          </w:tcPr>
          <w:p w14:paraId="57CA5499" w14:textId="77777777" w:rsidR="003A273C" w:rsidRPr="00E80F49" w:rsidRDefault="003A273C" w:rsidP="003A273C">
            <w:pPr>
              <w:pStyle w:val="TAC"/>
            </w:pPr>
            <w:r w:rsidRPr="00E80F49">
              <w:t>DC_20A_n78A</w:t>
            </w:r>
          </w:p>
        </w:tc>
        <w:tc>
          <w:tcPr>
            <w:tcW w:w="1547" w:type="dxa"/>
            <w:shd w:val="clear" w:color="auto" w:fill="auto"/>
            <w:vAlign w:val="center"/>
          </w:tcPr>
          <w:p w14:paraId="081C4D26" w14:textId="77777777" w:rsidR="003A273C" w:rsidRPr="00E80F49" w:rsidRDefault="003A273C" w:rsidP="003A273C">
            <w:pPr>
              <w:pStyle w:val="TAC"/>
            </w:pPr>
            <w:r w:rsidRPr="00E80F49">
              <w:t>3 (3 band IMD3)</w:t>
            </w:r>
          </w:p>
        </w:tc>
        <w:tc>
          <w:tcPr>
            <w:tcW w:w="1495" w:type="dxa"/>
            <w:shd w:val="clear" w:color="auto" w:fill="auto"/>
            <w:vAlign w:val="bottom"/>
          </w:tcPr>
          <w:p w14:paraId="40C85CEF" w14:textId="77777777" w:rsidR="003A273C" w:rsidRPr="00E80F49" w:rsidRDefault="003A273C" w:rsidP="003A273C">
            <w:pPr>
              <w:pStyle w:val="TAC"/>
            </w:pPr>
            <w:r w:rsidRPr="00E80F49">
              <w:t>IMD3</w:t>
            </w:r>
          </w:p>
        </w:tc>
        <w:tc>
          <w:tcPr>
            <w:tcW w:w="1466" w:type="dxa"/>
          </w:tcPr>
          <w:p w14:paraId="61A20427" w14:textId="77777777" w:rsidR="003A273C" w:rsidRPr="00E80F49" w:rsidRDefault="003A273C" w:rsidP="003A273C">
            <w:pPr>
              <w:pStyle w:val="TAC"/>
            </w:pPr>
          </w:p>
        </w:tc>
        <w:tc>
          <w:tcPr>
            <w:tcW w:w="1147" w:type="dxa"/>
            <w:shd w:val="clear" w:color="auto" w:fill="auto"/>
            <w:vAlign w:val="center"/>
          </w:tcPr>
          <w:p w14:paraId="1F864960" w14:textId="77777777" w:rsidR="003A273C" w:rsidRPr="00E80F49" w:rsidRDefault="003A273C" w:rsidP="003A273C">
            <w:pPr>
              <w:pStyle w:val="TAC"/>
            </w:pPr>
          </w:p>
        </w:tc>
      </w:tr>
      <w:tr w:rsidR="003A273C" w:rsidRPr="00E80F49" w14:paraId="6371CD7F" w14:textId="77777777" w:rsidTr="0091784C">
        <w:tc>
          <w:tcPr>
            <w:tcW w:w="1781" w:type="dxa"/>
            <w:vMerge w:val="restart"/>
            <w:vAlign w:val="center"/>
          </w:tcPr>
          <w:p w14:paraId="33A4BC69" w14:textId="23956BFD" w:rsidR="003A273C" w:rsidRPr="00E80F49" w:rsidRDefault="003A273C" w:rsidP="003A273C">
            <w:pPr>
              <w:pStyle w:val="TAC"/>
            </w:pPr>
            <w:r w:rsidRPr="00E80F49">
              <w:t>DC_3A-28A_n78A</w:t>
            </w:r>
          </w:p>
        </w:tc>
        <w:tc>
          <w:tcPr>
            <w:tcW w:w="1804" w:type="dxa"/>
            <w:shd w:val="clear" w:color="auto" w:fill="auto"/>
            <w:vAlign w:val="center"/>
          </w:tcPr>
          <w:p w14:paraId="51DCDBFD" w14:textId="180AF1E3" w:rsidR="003A273C" w:rsidRPr="00E80F49" w:rsidRDefault="003A273C" w:rsidP="003A273C">
            <w:pPr>
              <w:pStyle w:val="TAC"/>
            </w:pPr>
            <w:r w:rsidRPr="00E80F49">
              <w:t>Yes</w:t>
            </w:r>
          </w:p>
        </w:tc>
        <w:tc>
          <w:tcPr>
            <w:tcW w:w="1486" w:type="dxa"/>
            <w:vAlign w:val="center"/>
          </w:tcPr>
          <w:p w14:paraId="20F05C91" w14:textId="2D8FC675" w:rsidR="003A273C" w:rsidRPr="00E80F49" w:rsidRDefault="003A273C" w:rsidP="003A273C">
            <w:pPr>
              <w:pStyle w:val="TAC"/>
            </w:pPr>
            <w:r w:rsidRPr="00E80F49">
              <w:t>DC_3A_n78A</w:t>
            </w:r>
          </w:p>
        </w:tc>
        <w:tc>
          <w:tcPr>
            <w:tcW w:w="1547" w:type="dxa"/>
            <w:shd w:val="clear" w:color="auto" w:fill="auto"/>
            <w:vAlign w:val="center"/>
          </w:tcPr>
          <w:p w14:paraId="401BF07B" w14:textId="1AE2E71C" w:rsidR="003A273C" w:rsidRPr="00E80F49" w:rsidRDefault="003A273C" w:rsidP="003A273C">
            <w:pPr>
              <w:pStyle w:val="TAC"/>
            </w:pPr>
            <w:r w:rsidRPr="00E80F49">
              <w:t>No 3CC exception</w:t>
            </w:r>
          </w:p>
        </w:tc>
        <w:tc>
          <w:tcPr>
            <w:tcW w:w="1495" w:type="dxa"/>
            <w:shd w:val="clear" w:color="auto" w:fill="auto"/>
            <w:vAlign w:val="center"/>
          </w:tcPr>
          <w:p w14:paraId="0AE5754E" w14:textId="77777777" w:rsidR="003A273C" w:rsidRPr="00E80F49" w:rsidRDefault="003A273C" w:rsidP="003A273C">
            <w:pPr>
              <w:pStyle w:val="TAC"/>
            </w:pPr>
          </w:p>
        </w:tc>
        <w:tc>
          <w:tcPr>
            <w:tcW w:w="1466" w:type="dxa"/>
            <w:vAlign w:val="center"/>
          </w:tcPr>
          <w:p w14:paraId="1FD1E3EA" w14:textId="0DC8F01F" w:rsidR="003A273C" w:rsidRPr="00E80F49" w:rsidRDefault="003A273C" w:rsidP="003A273C">
            <w:pPr>
              <w:pStyle w:val="TAC"/>
            </w:pPr>
            <w:r w:rsidRPr="00E80F49">
              <w:rPr>
                <w:lang w:eastAsia="zh-CN"/>
              </w:rPr>
              <w:t>DC_3A_n78A</w:t>
            </w:r>
          </w:p>
        </w:tc>
        <w:tc>
          <w:tcPr>
            <w:tcW w:w="1147"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91784C">
        <w:tc>
          <w:tcPr>
            <w:tcW w:w="1781" w:type="dxa"/>
            <w:vMerge/>
            <w:vAlign w:val="center"/>
          </w:tcPr>
          <w:p w14:paraId="1FE5713B" w14:textId="77777777" w:rsidR="003A273C" w:rsidRPr="00E80F49" w:rsidRDefault="003A273C" w:rsidP="003A273C">
            <w:pPr>
              <w:pStyle w:val="TAC"/>
            </w:pPr>
          </w:p>
        </w:tc>
        <w:tc>
          <w:tcPr>
            <w:tcW w:w="1804" w:type="dxa"/>
            <w:shd w:val="clear" w:color="auto" w:fill="auto"/>
            <w:vAlign w:val="center"/>
          </w:tcPr>
          <w:p w14:paraId="4035B415" w14:textId="28209415" w:rsidR="003A273C" w:rsidRPr="00E80F49" w:rsidRDefault="003A273C" w:rsidP="003A273C">
            <w:pPr>
              <w:pStyle w:val="TAC"/>
            </w:pPr>
            <w:r w:rsidRPr="00E80F49">
              <w:t>No</w:t>
            </w:r>
          </w:p>
        </w:tc>
        <w:tc>
          <w:tcPr>
            <w:tcW w:w="1486" w:type="dxa"/>
            <w:vAlign w:val="center"/>
          </w:tcPr>
          <w:p w14:paraId="674A66B0" w14:textId="465F3548" w:rsidR="003A273C" w:rsidRPr="00E80F49" w:rsidRDefault="003A273C" w:rsidP="003A273C">
            <w:pPr>
              <w:pStyle w:val="TAC"/>
            </w:pPr>
            <w:r w:rsidRPr="00E80F49">
              <w:t>DC_28A_n78A</w:t>
            </w:r>
          </w:p>
        </w:tc>
        <w:tc>
          <w:tcPr>
            <w:tcW w:w="1547" w:type="dxa"/>
            <w:shd w:val="clear" w:color="auto" w:fill="auto"/>
            <w:vAlign w:val="center"/>
          </w:tcPr>
          <w:p w14:paraId="2C525EB5" w14:textId="09251019" w:rsidR="003A273C" w:rsidRPr="00E80F49" w:rsidRDefault="003A273C" w:rsidP="003A273C">
            <w:pPr>
              <w:pStyle w:val="TAC"/>
            </w:pPr>
            <w:r w:rsidRPr="00E80F49">
              <w:t>3 (3 band IMD3)</w:t>
            </w:r>
          </w:p>
        </w:tc>
        <w:tc>
          <w:tcPr>
            <w:tcW w:w="1495" w:type="dxa"/>
            <w:shd w:val="clear" w:color="auto" w:fill="auto"/>
            <w:vAlign w:val="center"/>
          </w:tcPr>
          <w:p w14:paraId="6F080763" w14:textId="5E60FD8E" w:rsidR="003A273C" w:rsidRPr="00E80F49" w:rsidRDefault="003A273C" w:rsidP="003A273C">
            <w:pPr>
              <w:pStyle w:val="TAC"/>
            </w:pPr>
            <w:r w:rsidRPr="00E80F49">
              <w:t>IMD3</w:t>
            </w:r>
          </w:p>
        </w:tc>
        <w:tc>
          <w:tcPr>
            <w:tcW w:w="1466" w:type="dxa"/>
            <w:vAlign w:val="center"/>
          </w:tcPr>
          <w:p w14:paraId="221065AA" w14:textId="49EC2480" w:rsidR="003A273C" w:rsidRPr="00E80F49" w:rsidRDefault="003A273C" w:rsidP="003A273C">
            <w:pPr>
              <w:pStyle w:val="TAC"/>
            </w:pPr>
            <w:r w:rsidRPr="00E80F49">
              <w:rPr>
                <w:lang w:eastAsia="zh-CN"/>
              </w:rPr>
              <w:t>DC_28A_n78A</w:t>
            </w:r>
          </w:p>
        </w:tc>
        <w:tc>
          <w:tcPr>
            <w:tcW w:w="1147"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91784C">
        <w:tc>
          <w:tcPr>
            <w:tcW w:w="1781" w:type="dxa"/>
            <w:vMerge w:val="restart"/>
            <w:vAlign w:val="center"/>
          </w:tcPr>
          <w:p w14:paraId="57891AD6" w14:textId="77777777" w:rsidR="003A273C" w:rsidRPr="00E80F49" w:rsidRDefault="003A273C" w:rsidP="003A273C">
            <w:pPr>
              <w:pStyle w:val="TAC"/>
            </w:pPr>
            <w:r w:rsidRPr="00E80F49">
              <w:t>DC_3A-40A_n1A</w:t>
            </w:r>
          </w:p>
        </w:tc>
        <w:tc>
          <w:tcPr>
            <w:tcW w:w="1804" w:type="dxa"/>
            <w:shd w:val="clear" w:color="auto" w:fill="auto"/>
            <w:vAlign w:val="center"/>
          </w:tcPr>
          <w:p w14:paraId="41D7696C" w14:textId="77777777" w:rsidR="003A273C" w:rsidRPr="00E80F49" w:rsidRDefault="003A273C" w:rsidP="003A273C">
            <w:pPr>
              <w:pStyle w:val="TAC"/>
            </w:pPr>
            <w:r w:rsidRPr="00E80F49">
              <w:t>Yes</w:t>
            </w:r>
          </w:p>
        </w:tc>
        <w:tc>
          <w:tcPr>
            <w:tcW w:w="1486" w:type="dxa"/>
            <w:vAlign w:val="center"/>
          </w:tcPr>
          <w:p w14:paraId="7FF41A5D" w14:textId="77777777" w:rsidR="003A273C" w:rsidRPr="00E80F49" w:rsidRDefault="003A273C" w:rsidP="003A273C">
            <w:pPr>
              <w:pStyle w:val="TAC"/>
            </w:pPr>
            <w:r w:rsidRPr="00E80F49">
              <w:t>DC_3A_n1A</w:t>
            </w:r>
          </w:p>
        </w:tc>
        <w:tc>
          <w:tcPr>
            <w:tcW w:w="1547" w:type="dxa"/>
            <w:shd w:val="clear" w:color="auto" w:fill="auto"/>
            <w:vAlign w:val="center"/>
          </w:tcPr>
          <w:p w14:paraId="52A46296" w14:textId="77777777" w:rsidR="003A273C" w:rsidRPr="00E80F49" w:rsidRDefault="003A273C" w:rsidP="003A273C">
            <w:pPr>
              <w:pStyle w:val="TAC"/>
            </w:pPr>
            <w:r w:rsidRPr="00E80F49">
              <w:t>40 (3 band IMD5)</w:t>
            </w:r>
          </w:p>
        </w:tc>
        <w:tc>
          <w:tcPr>
            <w:tcW w:w="1495"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6" w:type="dxa"/>
          </w:tcPr>
          <w:p w14:paraId="14367484" w14:textId="77777777" w:rsidR="003A273C" w:rsidRPr="00E80F49" w:rsidRDefault="003A273C" w:rsidP="003A273C">
            <w:pPr>
              <w:pStyle w:val="TAC"/>
            </w:pPr>
          </w:p>
        </w:tc>
        <w:tc>
          <w:tcPr>
            <w:tcW w:w="1147"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91784C">
        <w:tc>
          <w:tcPr>
            <w:tcW w:w="1781" w:type="dxa"/>
            <w:vMerge/>
            <w:vAlign w:val="center"/>
          </w:tcPr>
          <w:p w14:paraId="384966D9" w14:textId="77777777" w:rsidR="003A273C" w:rsidRPr="00E80F49" w:rsidRDefault="003A273C" w:rsidP="003A273C">
            <w:pPr>
              <w:pStyle w:val="TAC"/>
            </w:pPr>
          </w:p>
        </w:tc>
        <w:tc>
          <w:tcPr>
            <w:tcW w:w="1804" w:type="dxa"/>
            <w:shd w:val="clear" w:color="auto" w:fill="auto"/>
            <w:vAlign w:val="center"/>
          </w:tcPr>
          <w:p w14:paraId="72FB6E18" w14:textId="77777777" w:rsidR="003A273C" w:rsidRPr="00E80F49" w:rsidRDefault="003A273C" w:rsidP="003A273C">
            <w:pPr>
              <w:pStyle w:val="TAC"/>
            </w:pPr>
            <w:r w:rsidRPr="00E80F49">
              <w:t>No</w:t>
            </w:r>
          </w:p>
        </w:tc>
        <w:tc>
          <w:tcPr>
            <w:tcW w:w="1486" w:type="dxa"/>
            <w:vAlign w:val="center"/>
          </w:tcPr>
          <w:p w14:paraId="32BB71B3" w14:textId="77777777" w:rsidR="003A273C" w:rsidRPr="00E80F49" w:rsidRDefault="003A273C" w:rsidP="003A273C">
            <w:pPr>
              <w:pStyle w:val="TAC"/>
            </w:pPr>
            <w:r w:rsidRPr="00E80F49">
              <w:t>DC_40A_n1A</w:t>
            </w:r>
          </w:p>
        </w:tc>
        <w:tc>
          <w:tcPr>
            <w:tcW w:w="1547" w:type="dxa"/>
            <w:shd w:val="clear" w:color="auto" w:fill="auto"/>
            <w:vAlign w:val="center"/>
          </w:tcPr>
          <w:p w14:paraId="5C05B7EB" w14:textId="77777777" w:rsidR="003A273C" w:rsidRPr="00E80F49" w:rsidRDefault="003A273C" w:rsidP="003A273C">
            <w:pPr>
              <w:pStyle w:val="TAC"/>
            </w:pPr>
            <w:r w:rsidRPr="00E80F49">
              <w:t>No 3CC exception</w:t>
            </w:r>
          </w:p>
        </w:tc>
        <w:tc>
          <w:tcPr>
            <w:tcW w:w="1495" w:type="dxa"/>
            <w:shd w:val="clear" w:color="auto" w:fill="auto"/>
            <w:vAlign w:val="bottom"/>
          </w:tcPr>
          <w:p w14:paraId="626D8EAE" w14:textId="77777777" w:rsidR="003A273C" w:rsidRPr="00E80F49" w:rsidRDefault="003A273C" w:rsidP="003A273C">
            <w:pPr>
              <w:pStyle w:val="TAC"/>
            </w:pPr>
          </w:p>
        </w:tc>
        <w:tc>
          <w:tcPr>
            <w:tcW w:w="1466" w:type="dxa"/>
          </w:tcPr>
          <w:p w14:paraId="2007A106" w14:textId="77777777" w:rsidR="003A273C" w:rsidRPr="00E80F49" w:rsidRDefault="003A273C" w:rsidP="003A273C">
            <w:pPr>
              <w:pStyle w:val="TAC"/>
            </w:pPr>
          </w:p>
        </w:tc>
        <w:tc>
          <w:tcPr>
            <w:tcW w:w="1147" w:type="dxa"/>
            <w:shd w:val="clear" w:color="auto" w:fill="auto"/>
            <w:vAlign w:val="center"/>
          </w:tcPr>
          <w:p w14:paraId="5FB927AA" w14:textId="77777777" w:rsidR="003A273C" w:rsidRPr="00E80F49" w:rsidRDefault="003A273C" w:rsidP="003A273C">
            <w:pPr>
              <w:pStyle w:val="TAC"/>
            </w:pPr>
          </w:p>
        </w:tc>
      </w:tr>
      <w:tr w:rsidR="005D2CEB" w:rsidRPr="00E80F49" w14:paraId="3DD5D465" w14:textId="77777777" w:rsidTr="00D44BD4">
        <w:tc>
          <w:tcPr>
            <w:tcW w:w="1781" w:type="dxa"/>
            <w:vAlign w:val="center"/>
          </w:tcPr>
          <w:p w14:paraId="6DBBFF93" w14:textId="4FA04692"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28</w:t>
            </w:r>
            <w:r w:rsidRPr="00E80F49">
              <w:rPr>
                <w:rFonts w:eastAsia="Malgun Gothic"/>
                <w:szCs w:val="18"/>
                <w:lang w:eastAsia="ko-KR"/>
              </w:rPr>
              <w:t>A</w:t>
            </w:r>
          </w:p>
        </w:tc>
        <w:tc>
          <w:tcPr>
            <w:tcW w:w="1804" w:type="dxa"/>
            <w:shd w:val="clear" w:color="auto" w:fill="auto"/>
          </w:tcPr>
          <w:p w14:paraId="6048A61C" w14:textId="52C033D1" w:rsidR="005D2CEB" w:rsidRPr="00E80F49" w:rsidRDefault="005D2CEB" w:rsidP="005D2CEB">
            <w:pPr>
              <w:pStyle w:val="TAC"/>
            </w:pPr>
            <w:r>
              <w:rPr>
                <w:rFonts w:hint="eastAsia"/>
                <w:lang w:eastAsia="ja-JP"/>
              </w:rPr>
              <w:t>N</w:t>
            </w:r>
            <w:r>
              <w:rPr>
                <w:lang w:eastAsia="ja-JP"/>
              </w:rPr>
              <w:t>o</w:t>
            </w:r>
          </w:p>
        </w:tc>
        <w:tc>
          <w:tcPr>
            <w:tcW w:w="1486" w:type="dxa"/>
          </w:tcPr>
          <w:p w14:paraId="5E196CBE" w14:textId="3290BE88" w:rsidR="005D2CEB" w:rsidRPr="00E80F49" w:rsidRDefault="005D2CEB" w:rsidP="005D2CEB">
            <w:pPr>
              <w:pStyle w:val="TAC"/>
            </w:pPr>
            <w:r>
              <w:rPr>
                <w:rFonts w:hint="eastAsia"/>
                <w:lang w:eastAsia="ja-JP"/>
              </w:rPr>
              <w:t>D</w:t>
            </w:r>
            <w:r>
              <w:rPr>
                <w:lang w:eastAsia="ja-JP"/>
              </w:rPr>
              <w:t>C_3A_n28A</w:t>
            </w:r>
          </w:p>
        </w:tc>
        <w:tc>
          <w:tcPr>
            <w:tcW w:w="1547" w:type="dxa"/>
            <w:shd w:val="clear" w:color="auto" w:fill="auto"/>
            <w:vAlign w:val="center"/>
          </w:tcPr>
          <w:p w14:paraId="75EA2691" w14:textId="77777777" w:rsidR="005D2CEB" w:rsidRDefault="005D2CEB" w:rsidP="005D2CEB">
            <w:pPr>
              <w:pStyle w:val="TAC"/>
              <w:rPr>
                <w:rFonts w:eastAsia="MS Mincho"/>
                <w:lang w:eastAsia="ja-JP"/>
              </w:rPr>
            </w:pPr>
            <w:r>
              <w:rPr>
                <w:rFonts w:eastAsia="MS Mincho" w:hint="eastAsia"/>
                <w:lang w:eastAsia="ja-JP"/>
              </w:rPr>
              <w:t>4</w:t>
            </w:r>
            <w:r>
              <w:rPr>
                <w:rFonts w:eastAsia="MS Mincho"/>
                <w:lang w:eastAsia="ja-JP"/>
              </w:rPr>
              <w:t>1 (IMD2 |1*fB3+1*fn28|)</w:t>
            </w:r>
          </w:p>
          <w:p w14:paraId="106D966F" w14:textId="32D68D9A" w:rsidR="005D2CEB" w:rsidRPr="00E80F49" w:rsidRDefault="005D2CEB" w:rsidP="005D2CEB">
            <w:pPr>
              <w:pStyle w:val="TAC"/>
            </w:pPr>
            <w:r>
              <w:rPr>
                <w:rFonts w:eastAsia="MS Mincho" w:hint="eastAsia"/>
                <w:lang w:eastAsia="ja-JP"/>
              </w:rPr>
              <w:t>4</w:t>
            </w:r>
            <w:r>
              <w:rPr>
                <w:rFonts w:eastAsia="MS Mincho"/>
                <w:lang w:eastAsia="ja-JP"/>
              </w:rPr>
              <w:t>1 (IMD3 |2*fB3-fn28|)</w:t>
            </w:r>
          </w:p>
        </w:tc>
        <w:tc>
          <w:tcPr>
            <w:tcW w:w="1495" w:type="dxa"/>
            <w:shd w:val="clear" w:color="auto" w:fill="auto"/>
            <w:vAlign w:val="bottom"/>
          </w:tcPr>
          <w:p w14:paraId="5730D8E5" w14:textId="6C030969" w:rsidR="005D2CEB" w:rsidRPr="00E80F49" w:rsidRDefault="005D2CEB" w:rsidP="005D2CEB">
            <w:pPr>
              <w:pStyle w:val="TAC"/>
            </w:pPr>
            <w:r>
              <w:rPr>
                <w:rFonts w:eastAsia="MS Mincho" w:hint="eastAsia"/>
                <w:lang w:eastAsia="ja-JP"/>
              </w:rPr>
              <w:t>I</w:t>
            </w:r>
            <w:r>
              <w:rPr>
                <w:rFonts w:eastAsia="MS Mincho"/>
                <w:lang w:eastAsia="ja-JP"/>
              </w:rPr>
              <w:t xml:space="preserve">MD2, </w:t>
            </w:r>
            <w:r>
              <w:rPr>
                <w:rFonts w:eastAsia="MS Mincho" w:hint="eastAsia"/>
                <w:lang w:eastAsia="ja-JP"/>
              </w:rPr>
              <w:t>I</w:t>
            </w:r>
            <w:r>
              <w:rPr>
                <w:rFonts w:eastAsia="MS Mincho"/>
                <w:lang w:eastAsia="ja-JP"/>
              </w:rPr>
              <w:t>MD3</w:t>
            </w:r>
          </w:p>
        </w:tc>
        <w:tc>
          <w:tcPr>
            <w:tcW w:w="1466" w:type="dxa"/>
          </w:tcPr>
          <w:p w14:paraId="07FDA85B" w14:textId="77777777" w:rsidR="005D2CEB" w:rsidRPr="00E80F49" w:rsidRDefault="005D2CEB" w:rsidP="005D2CEB">
            <w:pPr>
              <w:pStyle w:val="TAC"/>
            </w:pPr>
          </w:p>
        </w:tc>
        <w:tc>
          <w:tcPr>
            <w:tcW w:w="1147" w:type="dxa"/>
            <w:shd w:val="clear" w:color="auto" w:fill="auto"/>
            <w:vAlign w:val="center"/>
          </w:tcPr>
          <w:p w14:paraId="29305266" w14:textId="4B8CF163" w:rsidR="005D2CEB" w:rsidRPr="00E80F49" w:rsidRDefault="005D2CEB" w:rsidP="005D2CEB">
            <w:pPr>
              <w:pStyle w:val="TAC"/>
            </w:pPr>
            <w:r>
              <w:rPr>
                <w:rFonts w:hint="eastAsia"/>
                <w:lang w:eastAsia="ja-JP"/>
              </w:rPr>
              <w:t>R</w:t>
            </w:r>
            <w:r>
              <w:rPr>
                <w:lang w:eastAsia="ja-JP"/>
              </w:rPr>
              <w:t>AN5#98</w:t>
            </w:r>
          </w:p>
        </w:tc>
      </w:tr>
      <w:tr w:rsidR="005D2CEB" w:rsidRPr="00E80F49" w14:paraId="75BA823A" w14:textId="77777777" w:rsidTr="00D44BD4">
        <w:tc>
          <w:tcPr>
            <w:tcW w:w="1781" w:type="dxa"/>
            <w:vAlign w:val="center"/>
          </w:tcPr>
          <w:p w14:paraId="5E67D8C6" w14:textId="48372A23" w:rsidR="005D2CEB" w:rsidRPr="00E80F49" w:rsidRDefault="005D2CEB" w:rsidP="005D2CEB">
            <w:pPr>
              <w:pStyle w:val="TAC"/>
            </w:pPr>
          </w:p>
        </w:tc>
        <w:tc>
          <w:tcPr>
            <w:tcW w:w="1804" w:type="dxa"/>
            <w:shd w:val="clear" w:color="auto" w:fill="auto"/>
          </w:tcPr>
          <w:p w14:paraId="50F41DB0" w14:textId="791540B2" w:rsidR="005D2CEB" w:rsidRPr="00E80F49" w:rsidRDefault="005D2CEB" w:rsidP="005D2CEB">
            <w:pPr>
              <w:pStyle w:val="TAC"/>
            </w:pPr>
            <w:r>
              <w:rPr>
                <w:rFonts w:hint="eastAsia"/>
                <w:lang w:eastAsia="ja-JP"/>
              </w:rPr>
              <w:t>N</w:t>
            </w:r>
            <w:r>
              <w:rPr>
                <w:lang w:eastAsia="ja-JP"/>
              </w:rPr>
              <w:t>o</w:t>
            </w:r>
          </w:p>
        </w:tc>
        <w:tc>
          <w:tcPr>
            <w:tcW w:w="1486" w:type="dxa"/>
          </w:tcPr>
          <w:p w14:paraId="4023C925" w14:textId="3F5FF5C9" w:rsidR="005D2CEB" w:rsidRPr="00E80F49" w:rsidRDefault="005D2CEB" w:rsidP="005D2CEB">
            <w:pPr>
              <w:pStyle w:val="TAC"/>
            </w:pPr>
            <w:r>
              <w:rPr>
                <w:rFonts w:hint="eastAsia"/>
                <w:lang w:eastAsia="ja-JP"/>
              </w:rPr>
              <w:t>D</w:t>
            </w:r>
            <w:r>
              <w:rPr>
                <w:lang w:eastAsia="ja-JP"/>
              </w:rPr>
              <w:t>C_41A_n28A</w:t>
            </w:r>
          </w:p>
        </w:tc>
        <w:tc>
          <w:tcPr>
            <w:tcW w:w="1547" w:type="dxa"/>
            <w:shd w:val="clear" w:color="auto" w:fill="auto"/>
            <w:vAlign w:val="center"/>
          </w:tcPr>
          <w:p w14:paraId="37E872F9" w14:textId="5F64E314" w:rsidR="005D2CEB" w:rsidRPr="00E80F49" w:rsidRDefault="005D2CEB" w:rsidP="005D2CEB">
            <w:pPr>
              <w:pStyle w:val="TAC"/>
            </w:pPr>
            <w:r>
              <w:rPr>
                <w:rFonts w:eastAsia="MS Mincho" w:hint="eastAsia"/>
                <w:lang w:eastAsia="ja-JP"/>
              </w:rPr>
              <w:t>3</w:t>
            </w:r>
            <w:r>
              <w:rPr>
                <w:rFonts w:eastAsia="MS Mincho"/>
                <w:lang w:eastAsia="ja-JP"/>
              </w:rPr>
              <w:t xml:space="preserve"> (IMD2 |1*fB41-1*fn28|)</w:t>
            </w:r>
          </w:p>
        </w:tc>
        <w:tc>
          <w:tcPr>
            <w:tcW w:w="1495" w:type="dxa"/>
            <w:shd w:val="clear" w:color="auto" w:fill="auto"/>
            <w:vAlign w:val="bottom"/>
          </w:tcPr>
          <w:p w14:paraId="6B8F8ED3" w14:textId="3C6865E9" w:rsidR="005D2CEB" w:rsidRPr="00E80F49" w:rsidRDefault="005D2CEB" w:rsidP="005D2CEB">
            <w:pPr>
              <w:pStyle w:val="TAC"/>
            </w:pPr>
            <w:r>
              <w:rPr>
                <w:rFonts w:eastAsia="MS Mincho" w:hint="eastAsia"/>
                <w:lang w:eastAsia="ja-JP"/>
              </w:rPr>
              <w:t>I</w:t>
            </w:r>
            <w:r>
              <w:rPr>
                <w:rFonts w:eastAsia="MS Mincho"/>
                <w:lang w:eastAsia="ja-JP"/>
              </w:rPr>
              <w:t>MD2</w:t>
            </w:r>
          </w:p>
        </w:tc>
        <w:tc>
          <w:tcPr>
            <w:tcW w:w="1466" w:type="dxa"/>
          </w:tcPr>
          <w:p w14:paraId="7D6722B8" w14:textId="77777777" w:rsidR="005D2CEB" w:rsidRPr="00E80F49" w:rsidRDefault="005D2CEB" w:rsidP="005D2CEB">
            <w:pPr>
              <w:pStyle w:val="TAC"/>
            </w:pPr>
          </w:p>
        </w:tc>
        <w:tc>
          <w:tcPr>
            <w:tcW w:w="1147" w:type="dxa"/>
            <w:shd w:val="clear" w:color="auto" w:fill="auto"/>
            <w:vAlign w:val="center"/>
          </w:tcPr>
          <w:p w14:paraId="78ABE699" w14:textId="0C1A67DA" w:rsidR="005D2CEB" w:rsidRPr="00E80F49" w:rsidRDefault="005D2CEB" w:rsidP="005D2CEB">
            <w:pPr>
              <w:pStyle w:val="TAC"/>
            </w:pPr>
            <w:r>
              <w:rPr>
                <w:rFonts w:hint="eastAsia"/>
                <w:lang w:eastAsia="ja-JP"/>
              </w:rPr>
              <w:t>R</w:t>
            </w:r>
            <w:r>
              <w:rPr>
                <w:lang w:eastAsia="ja-JP"/>
              </w:rPr>
              <w:t>AN5#98</w:t>
            </w:r>
          </w:p>
        </w:tc>
      </w:tr>
      <w:tr w:rsidR="005D2CEB" w:rsidRPr="00E80F49" w14:paraId="4C08DAD1" w14:textId="77777777" w:rsidTr="00D44BD4">
        <w:tc>
          <w:tcPr>
            <w:tcW w:w="1781" w:type="dxa"/>
            <w:vAlign w:val="center"/>
          </w:tcPr>
          <w:p w14:paraId="581874DA" w14:textId="6C0EBF41"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47B8EB" w14:textId="0CCC0F23" w:rsidR="005D2CEB" w:rsidRPr="00E80F49" w:rsidRDefault="005D2CEB" w:rsidP="005D2CEB">
            <w:pPr>
              <w:pStyle w:val="TAC"/>
            </w:pPr>
            <w:r>
              <w:rPr>
                <w:rFonts w:hint="eastAsia"/>
                <w:lang w:eastAsia="ja-JP"/>
              </w:rPr>
              <w:t>N</w:t>
            </w:r>
            <w:r>
              <w:rPr>
                <w:lang w:eastAsia="ja-JP"/>
              </w:rPr>
              <w:t>o</w:t>
            </w:r>
          </w:p>
        </w:tc>
        <w:tc>
          <w:tcPr>
            <w:tcW w:w="1486" w:type="dxa"/>
          </w:tcPr>
          <w:p w14:paraId="038DF487" w14:textId="0B6D6232"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77EA9AC2" w14:textId="7E5CDFA4" w:rsidR="005D2CEB" w:rsidRPr="00E80F49" w:rsidRDefault="005D2CEB" w:rsidP="005D2CEB">
            <w:pPr>
              <w:pStyle w:val="TAC"/>
            </w:pPr>
            <w:r w:rsidRPr="00E80F49">
              <w:t>No 3CC exception</w:t>
            </w:r>
          </w:p>
        </w:tc>
        <w:tc>
          <w:tcPr>
            <w:tcW w:w="1495" w:type="dxa"/>
            <w:shd w:val="clear" w:color="auto" w:fill="auto"/>
            <w:vAlign w:val="bottom"/>
          </w:tcPr>
          <w:p w14:paraId="7E3FFBC2" w14:textId="4BFCA1B8" w:rsidR="005D2CEB" w:rsidRPr="00E80F49" w:rsidRDefault="005D2CEB" w:rsidP="005D2CEB">
            <w:pPr>
              <w:pStyle w:val="TAC"/>
            </w:pPr>
            <w:r w:rsidRPr="00E80F49">
              <w:t>No test required</w:t>
            </w:r>
          </w:p>
        </w:tc>
        <w:tc>
          <w:tcPr>
            <w:tcW w:w="1466" w:type="dxa"/>
          </w:tcPr>
          <w:p w14:paraId="77AA4845" w14:textId="77777777" w:rsidR="005D2CEB" w:rsidRPr="00E80F49" w:rsidRDefault="005D2CEB" w:rsidP="005D2CEB">
            <w:pPr>
              <w:pStyle w:val="TAC"/>
            </w:pPr>
          </w:p>
        </w:tc>
        <w:tc>
          <w:tcPr>
            <w:tcW w:w="1147" w:type="dxa"/>
            <w:shd w:val="clear" w:color="auto" w:fill="auto"/>
            <w:vAlign w:val="center"/>
          </w:tcPr>
          <w:p w14:paraId="5AA37693" w14:textId="35D4F586" w:rsidR="005D2CEB" w:rsidRPr="00E80F49" w:rsidRDefault="005D2CEB" w:rsidP="005D2CEB">
            <w:pPr>
              <w:pStyle w:val="TAC"/>
            </w:pPr>
            <w:r>
              <w:rPr>
                <w:rFonts w:hint="eastAsia"/>
                <w:lang w:eastAsia="ja-JP"/>
              </w:rPr>
              <w:t>R</w:t>
            </w:r>
            <w:r>
              <w:rPr>
                <w:lang w:eastAsia="ja-JP"/>
              </w:rPr>
              <w:t>AN5#98</w:t>
            </w:r>
          </w:p>
        </w:tc>
      </w:tr>
      <w:tr w:rsidR="0091784C" w:rsidRPr="00E80F49" w14:paraId="6CE00C04" w14:textId="77777777" w:rsidTr="007D18AF">
        <w:tc>
          <w:tcPr>
            <w:tcW w:w="1781"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804"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86"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47"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495"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6E59E5FE" w14:textId="77777777" w:rsidR="0091784C" w:rsidRPr="00E80F49" w:rsidRDefault="0091784C" w:rsidP="0091784C">
            <w:pPr>
              <w:pStyle w:val="TAC"/>
            </w:pPr>
          </w:p>
        </w:tc>
        <w:tc>
          <w:tcPr>
            <w:tcW w:w="1147"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7D18AF">
        <w:tc>
          <w:tcPr>
            <w:tcW w:w="1781" w:type="dxa"/>
            <w:tcBorders>
              <w:top w:val="nil"/>
            </w:tcBorders>
            <w:vAlign w:val="center"/>
          </w:tcPr>
          <w:p w14:paraId="35CE86C1" w14:textId="77777777" w:rsidR="0091784C" w:rsidRPr="00E80F49" w:rsidRDefault="0091784C" w:rsidP="0091784C">
            <w:pPr>
              <w:pStyle w:val="TAC"/>
            </w:pPr>
          </w:p>
        </w:tc>
        <w:tc>
          <w:tcPr>
            <w:tcW w:w="1804"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495" w:type="dxa"/>
            <w:shd w:val="clear" w:color="auto" w:fill="auto"/>
            <w:vAlign w:val="center"/>
          </w:tcPr>
          <w:p w14:paraId="31FA6440" w14:textId="44D4A46B" w:rsidR="0091784C" w:rsidRPr="00E80F49" w:rsidRDefault="0091784C" w:rsidP="0091784C">
            <w:pPr>
              <w:pStyle w:val="TAC"/>
            </w:pPr>
            <w:r>
              <w:t>IMD3</w:t>
            </w:r>
          </w:p>
        </w:tc>
        <w:tc>
          <w:tcPr>
            <w:tcW w:w="1466" w:type="dxa"/>
          </w:tcPr>
          <w:p w14:paraId="6DE4CBE8" w14:textId="77777777" w:rsidR="0091784C" w:rsidRPr="00E80F49" w:rsidRDefault="0091784C" w:rsidP="0091784C">
            <w:pPr>
              <w:pStyle w:val="TAC"/>
            </w:pPr>
          </w:p>
        </w:tc>
        <w:tc>
          <w:tcPr>
            <w:tcW w:w="1147"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91784C">
        <w:tc>
          <w:tcPr>
            <w:tcW w:w="1781" w:type="dxa"/>
            <w:tcBorders>
              <w:bottom w:val="nil"/>
            </w:tcBorders>
            <w:vAlign w:val="center"/>
          </w:tcPr>
          <w:p w14:paraId="45608F1D" w14:textId="0723DAE4" w:rsidR="0091784C" w:rsidRPr="00E80F49" w:rsidRDefault="0091784C" w:rsidP="0091784C">
            <w:pPr>
              <w:pStyle w:val="TAC"/>
            </w:pPr>
            <w:r w:rsidRPr="00E80F49">
              <w:t>DC_7A-8A_n3A</w:t>
            </w:r>
          </w:p>
        </w:tc>
        <w:tc>
          <w:tcPr>
            <w:tcW w:w="1804" w:type="dxa"/>
            <w:shd w:val="clear" w:color="auto" w:fill="auto"/>
            <w:vAlign w:val="center"/>
          </w:tcPr>
          <w:p w14:paraId="245F1E2F" w14:textId="059112C8" w:rsidR="0091784C" w:rsidRPr="00E80F49" w:rsidRDefault="0091784C" w:rsidP="0091784C">
            <w:pPr>
              <w:pStyle w:val="TAC"/>
            </w:pPr>
            <w:r w:rsidRPr="00E80F49">
              <w:t>No</w:t>
            </w:r>
          </w:p>
        </w:tc>
        <w:tc>
          <w:tcPr>
            <w:tcW w:w="1486" w:type="dxa"/>
            <w:vAlign w:val="center"/>
          </w:tcPr>
          <w:p w14:paraId="7015B1F6" w14:textId="298A2DBE" w:rsidR="0091784C" w:rsidRPr="00E80F49" w:rsidRDefault="0091784C" w:rsidP="0091784C">
            <w:pPr>
              <w:pStyle w:val="TAC"/>
            </w:pPr>
            <w:r w:rsidRPr="00E80F49">
              <w:rPr>
                <w:lang w:eastAsia="fi-FI"/>
              </w:rPr>
              <w:t>DC_7A_n3A</w:t>
            </w:r>
          </w:p>
        </w:tc>
        <w:tc>
          <w:tcPr>
            <w:tcW w:w="1547" w:type="dxa"/>
            <w:shd w:val="clear" w:color="auto" w:fill="auto"/>
            <w:vAlign w:val="center"/>
          </w:tcPr>
          <w:p w14:paraId="0B590FC0" w14:textId="35099682" w:rsidR="0091784C" w:rsidRPr="00E80F49" w:rsidRDefault="0091784C" w:rsidP="0091784C">
            <w:pPr>
              <w:pStyle w:val="TAC"/>
            </w:pPr>
            <w:r w:rsidRPr="00E80F49">
              <w:t>8 (3 band IMD3)</w:t>
            </w:r>
          </w:p>
        </w:tc>
        <w:tc>
          <w:tcPr>
            <w:tcW w:w="1495" w:type="dxa"/>
            <w:shd w:val="clear" w:color="auto" w:fill="auto"/>
            <w:vAlign w:val="center"/>
          </w:tcPr>
          <w:p w14:paraId="72BDE315" w14:textId="4BDFD3D1" w:rsidR="0091784C" w:rsidRPr="00E80F49" w:rsidRDefault="0091784C" w:rsidP="0091784C">
            <w:pPr>
              <w:pStyle w:val="TAC"/>
            </w:pPr>
            <w:r w:rsidRPr="00E80F49">
              <w:t>IMD3</w:t>
            </w:r>
          </w:p>
        </w:tc>
        <w:tc>
          <w:tcPr>
            <w:tcW w:w="1466" w:type="dxa"/>
          </w:tcPr>
          <w:p w14:paraId="79BD8E84" w14:textId="77777777" w:rsidR="0091784C" w:rsidRPr="00E80F49" w:rsidRDefault="0091784C" w:rsidP="0091784C">
            <w:pPr>
              <w:pStyle w:val="TAC"/>
            </w:pPr>
          </w:p>
        </w:tc>
        <w:tc>
          <w:tcPr>
            <w:tcW w:w="1147"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91784C">
        <w:tc>
          <w:tcPr>
            <w:tcW w:w="1781" w:type="dxa"/>
            <w:tcBorders>
              <w:top w:val="nil"/>
            </w:tcBorders>
            <w:vAlign w:val="center"/>
          </w:tcPr>
          <w:p w14:paraId="7DF6944A" w14:textId="77777777" w:rsidR="0091784C" w:rsidRPr="00E80F49" w:rsidRDefault="0091784C" w:rsidP="0091784C">
            <w:pPr>
              <w:pStyle w:val="TAC"/>
            </w:pPr>
          </w:p>
        </w:tc>
        <w:tc>
          <w:tcPr>
            <w:tcW w:w="1804" w:type="dxa"/>
            <w:shd w:val="clear" w:color="auto" w:fill="auto"/>
            <w:vAlign w:val="center"/>
          </w:tcPr>
          <w:p w14:paraId="77A3CC3F" w14:textId="44D3F521" w:rsidR="0091784C" w:rsidRPr="00E80F49" w:rsidRDefault="0091784C" w:rsidP="0091784C">
            <w:pPr>
              <w:pStyle w:val="TAC"/>
            </w:pPr>
            <w:r w:rsidRPr="00E80F49">
              <w:t>No</w:t>
            </w:r>
          </w:p>
        </w:tc>
        <w:tc>
          <w:tcPr>
            <w:tcW w:w="1486" w:type="dxa"/>
            <w:vAlign w:val="center"/>
          </w:tcPr>
          <w:p w14:paraId="61DF8658" w14:textId="126FC4F7" w:rsidR="0091784C" w:rsidRPr="00E80F49" w:rsidRDefault="0091784C" w:rsidP="0091784C">
            <w:pPr>
              <w:pStyle w:val="TAC"/>
            </w:pPr>
            <w:r w:rsidRPr="00E80F49">
              <w:rPr>
                <w:lang w:eastAsia="fi-FI"/>
              </w:rPr>
              <w:t>DC_8A_n3A</w:t>
            </w:r>
          </w:p>
        </w:tc>
        <w:tc>
          <w:tcPr>
            <w:tcW w:w="1547"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495" w:type="dxa"/>
            <w:shd w:val="clear" w:color="auto" w:fill="auto"/>
            <w:vAlign w:val="center"/>
          </w:tcPr>
          <w:p w14:paraId="2BEEF4A5" w14:textId="72D0F673" w:rsidR="0091784C" w:rsidRPr="00E80F49" w:rsidRDefault="0091784C" w:rsidP="0091784C">
            <w:pPr>
              <w:pStyle w:val="TAC"/>
            </w:pPr>
            <w:r w:rsidRPr="00E80F49">
              <w:t>IMD2, IMD3</w:t>
            </w:r>
          </w:p>
        </w:tc>
        <w:tc>
          <w:tcPr>
            <w:tcW w:w="1466" w:type="dxa"/>
          </w:tcPr>
          <w:p w14:paraId="092C2CB2" w14:textId="77777777" w:rsidR="0091784C" w:rsidRPr="00E80F49" w:rsidRDefault="0091784C" w:rsidP="0091784C">
            <w:pPr>
              <w:pStyle w:val="TAC"/>
            </w:pPr>
          </w:p>
        </w:tc>
        <w:tc>
          <w:tcPr>
            <w:tcW w:w="1147"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91784C">
        <w:tc>
          <w:tcPr>
            <w:tcW w:w="1781"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804"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86" w:type="dxa"/>
            <w:vAlign w:val="center"/>
          </w:tcPr>
          <w:p w14:paraId="69B4AB5E" w14:textId="5B578851" w:rsidR="0091784C" w:rsidRPr="00E80F49" w:rsidRDefault="0091784C" w:rsidP="0091784C">
            <w:pPr>
              <w:pStyle w:val="TAC"/>
            </w:pPr>
            <w:r w:rsidRPr="00E80F49">
              <w:rPr>
                <w:lang w:eastAsia="en-US"/>
              </w:rPr>
              <w:t>DC_20A_n1A</w:t>
            </w:r>
          </w:p>
        </w:tc>
        <w:tc>
          <w:tcPr>
            <w:tcW w:w="1547"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495"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66" w:type="dxa"/>
          </w:tcPr>
          <w:p w14:paraId="203E685E" w14:textId="77777777" w:rsidR="0091784C" w:rsidRPr="00E80F49" w:rsidRDefault="0091784C" w:rsidP="0091784C">
            <w:pPr>
              <w:pStyle w:val="TAC"/>
            </w:pPr>
          </w:p>
        </w:tc>
        <w:tc>
          <w:tcPr>
            <w:tcW w:w="1147"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91784C">
        <w:tc>
          <w:tcPr>
            <w:tcW w:w="1781" w:type="dxa"/>
            <w:vMerge/>
            <w:vAlign w:val="center"/>
          </w:tcPr>
          <w:p w14:paraId="502C1F61" w14:textId="77777777" w:rsidR="0091784C" w:rsidRPr="00E80F49" w:rsidRDefault="0091784C" w:rsidP="0091784C">
            <w:pPr>
              <w:pStyle w:val="TAC"/>
            </w:pPr>
          </w:p>
        </w:tc>
        <w:tc>
          <w:tcPr>
            <w:tcW w:w="1804"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86" w:type="dxa"/>
            <w:vAlign w:val="center"/>
          </w:tcPr>
          <w:p w14:paraId="2E163E17" w14:textId="26060EB5" w:rsidR="0091784C" w:rsidRPr="00E80F49" w:rsidRDefault="0091784C" w:rsidP="0091784C">
            <w:pPr>
              <w:pStyle w:val="TAC"/>
            </w:pPr>
            <w:r w:rsidRPr="00E80F49">
              <w:rPr>
                <w:lang w:eastAsia="en-US"/>
              </w:rPr>
              <w:t>DC_7A_n1A</w:t>
            </w:r>
          </w:p>
        </w:tc>
        <w:tc>
          <w:tcPr>
            <w:tcW w:w="1547"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495"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66" w:type="dxa"/>
          </w:tcPr>
          <w:p w14:paraId="583FA0C0" w14:textId="77777777" w:rsidR="0091784C" w:rsidRPr="00E80F49" w:rsidRDefault="0091784C" w:rsidP="0091784C">
            <w:pPr>
              <w:pStyle w:val="TAC"/>
            </w:pPr>
          </w:p>
        </w:tc>
        <w:tc>
          <w:tcPr>
            <w:tcW w:w="1147"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91784C">
        <w:tc>
          <w:tcPr>
            <w:tcW w:w="1781" w:type="dxa"/>
            <w:vMerge w:val="restart"/>
            <w:vAlign w:val="center"/>
          </w:tcPr>
          <w:p w14:paraId="1BA943F7" w14:textId="4530CB1C" w:rsidR="0091784C" w:rsidRPr="00E80F49" w:rsidRDefault="0091784C" w:rsidP="0091784C">
            <w:pPr>
              <w:pStyle w:val="TAC"/>
            </w:pPr>
            <w:r w:rsidRPr="00E80F49">
              <w:t>DC_7A-20A_n3A</w:t>
            </w:r>
          </w:p>
        </w:tc>
        <w:tc>
          <w:tcPr>
            <w:tcW w:w="1804" w:type="dxa"/>
            <w:shd w:val="clear" w:color="auto" w:fill="auto"/>
            <w:vAlign w:val="center"/>
          </w:tcPr>
          <w:p w14:paraId="47A10AE9" w14:textId="77777777" w:rsidR="0091784C" w:rsidRPr="00E80F49" w:rsidRDefault="0091784C" w:rsidP="0091784C">
            <w:pPr>
              <w:pStyle w:val="TAC"/>
            </w:pPr>
            <w:r w:rsidRPr="00E80F49">
              <w:t>No</w:t>
            </w:r>
          </w:p>
        </w:tc>
        <w:tc>
          <w:tcPr>
            <w:tcW w:w="1486" w:type="dxa"/>
          </w:tcPr>
          <w:p w14:paraId="082C5E9F" w14:textId="77777777" w:rsidR="0091784C" w:rsidRPr="00E80F49" w:rsidRDefault="0091784C" w:rsidP="0091784C">
            <w:pPr>
              <w:pStyle w:val="TAC"/>
            </w:pPr>
            <w:r w:rsidRPr="00E80F49">
              <w:rPr>
                <w:lang w:eastAsia="fi-FI"/>
              </w:rPr>
              <w:t>DC_7A_n3A</w:t>
            </w:r>
          </w:p>
        </w:tc>
        <w:tc>
          <w:tcPr>
            <w:tcW w:w="1547"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91784C" w:rsidRPr="00E80F49" w:rsidRDefault="0091784C" w:rsidP="0091784C">
            <w:pPr>
              <w:pStyle w:val="TAC"/>
            </w:pPr>
            <w:r w:rsidRPr="00E80F49">
              <w:t>NE, IMD2</w:t>
            </w:r>
          </w:p>
        </w:tc>
        <w:tc>
          <w:tcPr>
            <w:tcW w:w="1466" w:type="dxa"/>
          </w:tcPr>
          <w:p w14:paraId="1D0336BC" w14:textId="77777777" w:rsidR="0091784C" w:rsidRPr="00E80F49" w:rsidRDefault="0091784C" w:rsidP="0091784C">
            <w:pPr>
              <w:pStyle w:val="TAC"/>
            </w:pPr>
          </w:p>
        </w:tc>
        <w:tc>
          <w:tcPr>
            <w:tcW w:w="1147"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91784C">
        <w:tc>
          <w:tcPr>
            <w:tcW w:w="1781" w:type="dxa"/>
            <w:vMerge/>
            <w:vAlign w:val="center"/>
          </w:tcPr>
          <w:p w14:paraId="1E56FA24" w14:textId="77777777" w:rsidR="0091784C" w:rsidRPr="00E80F49" w:rsidRDefault="0091784C" w:rsidP="0091784C">
            <w:pPr>
              <w:pStyle w:val="TAC"/>
            </w:pPr>
          </w:p>
        </w:tc>
        <w:tc>
          <w:tcPr>
            <w:tcW w:w="1804" w:type="dxa"/>
            <w:shd w:val="clear" w:color="auto" w:fill="auto"/>
            <w:vAlign w:val="center"/>
          </w:tcPr>
          <w:p w14:paraId="09C6ECA8" w14:textId="77777777" w:rsidR="0091784C" w:rsidRPr="00E80F49" w:rsidRDefault="0091784C" w:rsidP="0091784C">
            <w:pPr>
              <w:pStyle w:val="TAC"/>
            </w:pPr>
            <w:r w:rsidRPr="00E80F49">
              <w:t>No</w:t>
            </w:r>
          </w:p>
        </w:tc>
        <w:tc>
          <w:tcPr>
            <w:tcW w:w="1486" w:type="dxa"/>
          </w:tcPr>
          <w:p w14:paraId="2F7197A3" w14:textId="77777777" w:rsidR="0091784C" w:rsidRPr="00E80F49" w:rsidRDefault="0091784C" w:rsidP="0091784C">
            <w:pPr>
              <w:pStyle w:val="TAC"/>
            </w:pPr>
            <w:r w:rsidRPr="00E80F49">
              <w:rPr>
                <w:lang w:eastAsia="fi-FI"/>
              </w:rPr>
              <w:t>DC_20A_n3A</w:t>
            </w:r>
          </w:p>
        </w:tc>
        <w:tc>
          <w:tcPr>
            <w:tcW w:w="1547"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91784C" w:rsidRPr="00E80F49" w:rsidRDefault="0091784C" w:rsidP="0091784C">
            <w:pPr>
              <w:pStyle w:val="TAC"/>
            </w:pPr>
            <w:r w:rsidRPr="00E80F49">
              <w:t>NE, IMD2</w:t>
            </w:r>
          </w:p>
        </w:tc>
        <w:tc>
          <w:tcPr>
            <w:tcW w:w="1466" w:type="dxa"/>
          </w:tcPr>
          <w:p w14:paraId="46707CF6" w14:textId="77777777" w:rsidR="0091784C" w:rsidRPr="00E80F49" w:rsidRDefault="0091784C" w:rsidP="0091784C">
            <w:pPr>
              <w:pStyle w:val="TAC"/>
            </w:pPr>
          </w:p>
        </w:tc>
        <w:tc>
          <w:tcPr>
            <w:tcW w:w="1147"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91784C">
        <w:tc>
          <w:tcPr>
            <w:tcW w:w="1781" w:type="dxa"/>
            <w:tcBorders>
              <w:bottom w:val="nil"/>
            </w:tcBorders>
            <w:vAlign w:val="center"/>
          </w:tcPr>
          <w:p w14:paraId="66219EB9" w14:textId="03F4F64C" w:rsidR="0091784C" w:rsidRPr="00E80F49" w:rsidRDefault="0091784C" w:rsidP="0091784C">
            <w:pPr>
              <w:pStyle w:val="TAC"/>
            </w:pPr>
            <w:r w:rsidRPr="00E80F49">
              <w:t>DC_7A-20A_n8A</w:t>
            </w:r>
          </w:p>
        </w:tc>
        <w:tc>
          <w:tcPr>
            <w:tcW w:w="1804" w:type="dxa"/>
            <w:shd w:val="clear" w:color="auto" w:fill="auto"/>
            <w:vAlign w:val="center"/>
          </w:tcPr>
          <w:p w14:paraId="32D3137F" w14:textId="67997874" w:rsidR="0091784C" w:rsidRPr="00E80F49" w:rsidRDefault="0091784C" w:rsidP="0091784C">
            <w:pPr>
              <w:pStyle w:val="TAC"/>
            </w:pPr>
            <w:r w:rsidRPr="00E80F49">
              <w:t>No</w:t>
            </w:r>
          </w:p>
        </w:tc>
        <w:tc>
          <w:tcPr>
            <w:tcW w:w="1486"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47"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91784C" w:rsidRPr="00E80F49" w:rsidRDefault="0091784C" w:rsidP="0091784C">
            <w:pPr>
              <w:pStyle w:val="TAC"/>
            </w:pPr>
            <w:r w:rsidRPr="00E80F49">
              <w:t>IMD3</w:t>
            </w:r>
          </w:p>
        </w:tc>
        <w:tc>
          <w:tcPr>
            <w:tcW w:w="1466" w:type="dxa"/>
          </w:tcPr>
          <w:p w14:paraId="6C0E6EBF" w14:textId="77777777" w:rsidR="0091784C" w:rsidRPr="00E80F49" w:rsidRDefault="0091784C" w:rsidP="0091784C">
            <w:pPr>
              <w:pStyle w:val="TAC"/>
            </w:pPr>
          </w:p>
        </w:tc>
        <w:tc>
          <w:tcPr>
            <w:tcW w:w="1147"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91784C">
        <w:tc>
          <w:tcPr>
            <w:tcW w:w="1781" w:type="dxa"/>
            <w:tcBorders>
              <w:top w:val="nil"/>
            </w:tcBorders>
            <w:vAlign w:val="center"/>
          </w:tcPr>
          <w:p w14:paraId="5DA1368B" w14:textId="77777777" w:rsidR="0091784C" w:rsidRPr="00E80F49" w:rsidRDefault="0091784C" w:rsidP="0091784C">
            <w:pPr>
              <w:pStyle w:val="TAC"/>
            </w:pPr>
          </w:p>
        </w:tc>
        <w:tc>
          <w:tcPr>
            <w:tcW w:w="1804" w:type="dxa"/>
            <w:shd w:val="clear" w:color="auto" w:fill="auto"/>
            <w:vAlign w:val="center"/>
          </w:tcPr>
          <w:p w14:paraId="0CB66943" w14:textId="5D574529" w:rsidR="0091784C" w:rsidRPr="00E80F49" w:rsidRDefault="0091784C" w:rsidP="0091784C">
            <w:pPr>
              <w:pStyle w:val="TAC"/>
            </w:pPr>
            <w:r w:rsidRPr="00E80F49">
              <w:t>Yes</w:t>
            </w:r>
          </w:p>
        </w:tc>
        <w:tc>
          <w:tcPr>
            <w:tcW w:w="1486"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47"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91784C" w:rsidRPr="00E80F49" w:rsidRDefault="0091784C" w:rsidP="0091784C">
            <w:pPr>
              <w:pStyle w:val="TAC"/>
            </w:pPr>
            <w:r w:rsidRPr="00E80F49">
              <w:t>IMD3</w:t>
            </w:r>
          </w:p>
        </w:tc>
        <w:tc>
          <w:tcPr>
            <w:tcW w:w="1466" w:type="dxa"/>
          </w:tcPr>
          <w:p w14:paraId="1E23F758" w14:textId="77777777" w:rsidR="0091784C" w:rsidRPr="00E80F49" w:rsidRDefault="0091784C" w:rsidP="0091784C">
            <w:pPr>
              <w:pStyle w:val="TAC"/>
            </w:pPr>
          </w:p>
        </w:tc>
        <w:tc>
          <w:tcPr>
            <w:tcW w:w="1147"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91784C">
        <w:tc>
          <w:tcPr>
            <w:tcW w:w="1781" w:type="dxa"/>
            <w:vMerge w:val="restart"/>
            <w:vAlign w:val="center"/>
          </w:tcPr>
          <w:p w14:paraId="451DD5DA" w14:textId="59A95F9C" w:rsidR="0091784C" w:rsidRPr="00E80F49" w:rsidRDefault="0091784C" w:rsidP="0091784C">
            <w:pPr>
              <w:pStyle w:val="TAC"/>
            </w:pPr>
            <w:r w:rsidRPr="00E80F49">
              <w:t>DC_7A-20A_n28A</w:t>
            </w:r>
          </w:p>
        </w:tc>
        <w:tc>
          <w:tcPr>
            <w:tcW w:w="1804"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86" w:type="dxa"/>
            <w:vAlign w:val="center"/>
          </w:tcPr>
          <w:p w14:paraId="70116F50" w14:textId="494A1F79" w:rsidR="0091784C" w:rsidRPr="00E80F49" w:rsidRDefault="0091784C" w:rsidP="0091784C">
            <w:pPr>
              <w:pStyle w:val="TAC"/>
            </w:pPr>
            <w:r w:rsidRPr="00E80F49">
              <w:rPr>
                <w:lang w:eastAsia="zh-CN"/>
              </w:rPr>
              <w:t>DC_7A_n28A</w:t>
            </w:r>
          </w:p>
        </w:tc>
        <w:tc>
          <w:tcPr>
            <w:tcW w:w="1547" w:type="dxa"/>
            <w:shd w:val="clear" w:color="auto" w:fill="auto"/>
            <w:vAlign w:val="center"/>
          </w:tcPr>
          <w:p w14:paraId="53E68EB2" w14:textId="617EC05F" w:rsidR="0091784C" w:rsidRPr="00E80F49" w:rsidRDefault="0091784C" w:rsidP="0091784C">
            <w:pPr>
              <w:pStyle w:val="TAC"/>
            </w:pPr>
            <w:r w:rsidRPr="00E80F49">
              <w:t>No 3CC exception</w:t>
            </w:r>
          </w:p>
        </w:tc>
        <w:tc>
          <w:tcPr>
            <w:tcW w:w="1495" w:type="dxa"/>
            <w:shd w:val="clear" w:color="auto" w:fill="auto"/>
            <w:vAlign w:val="bottom"/>
          </w:tcPr>
          <w:p w14:paraId="4EFD3035" w14:textId="59BF0943" w:rsidR="0091784C" w:rsidRPr="00E80F49" w:rsidRDefault="0091784C" w:rsidP="0091784C">
            <w:pPr>
              <w:pStyle w:val="TAC"/>
            </w:pPr>
            <w:r w:rsidRPr="00E80F49">
              <w:t>No test required</w:t>
            </w:r>
          </w:p>
        </w:tc>
        <w:tc>
          <w:tcPr>
            <w:tcW w:w="1466" w:type="dxa"/>
          </w:tcPr>
          <w:p w14:paraId="622F5085" w14:textId="77777777" w:rsidR="0091784C" w:rsidRPr="00E80F49" w:rsidRDefault="0091784C" w:rsidP="0091784C">
            <w:pPr>
              <w:pStyle w:val="TAC"/>
            </w:pPr>
          </w:p>
        </w:tc>
        <w:tc>
          <w:tcPr>
            <w:tcW w:w="1147"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91784C">
        <w:tc>
          <w:tcPr>
            <w:tcW w:w="1781" w:type="dxa"/>
            <w:vMerge/>
            <w:vAlign w:val="center"/>
          </w:tcPr>
          <w:p w14:paraId="2B4DBD10" w14:textId="77777777" w:rsidR="0091784C" w:rsidRPr="00E80F49" w:rsidRDefault="0091784C" w:rsidP="0091784C">
            <w:pPr>
              <w:pStyle w:val="TAC"/>
            </w:pPr>
          </w:p>
        </w:tc>
        <w:tc>
          <w:tcPr>
            <w:tcW w:w="1804"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86" w:type="dxa"/>
            <w:vAlign w:val="center"/>
          </w:tcPr>
          <w:p w14:paraId="170A0978" w14:textId="4EFB1ABE" w:rsidR="0091784C" w:rsidRPr="00E80F49" w:rsidRDefault="0091784C" w:rsidP="0091784C">
            <w:pPr>
              <w:pStyle w:val="TAC"/>
            </w:pPr>
            <w:r w:rsidRPr="00E80F49">
              <w:t>DC_20A_n28A</w:t>
            </w:r>
          </w:p>
        </w:tc>
        <w:tc>
          <w:tcPr>
            <w:tcW w:w="1547"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66" w:type="dxa"/>
          </w:tcPr>
          <w:p w14:paraId="32BBE8D9" w14:textId="77777777" w:rsidR="0091784C" w:rsidRPr="00E80F49" w:rsidRDefault="0091784C" w:rsidP="0091784C">
            <w:pPr>
              <w:pStyle w:val="TAC"/>
            </w:pPr>
          </w:p>
        </w:tc>
        <w:tc>
          <w:tcPr>
            <w:tcW w:w="1147"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91784C">
        <w:tc>
          <w:tcPr>
            <w:tcW w:w="1781" w:type="dxa"/>
            <w:vMerge w:val="restart"/>
            <w:vAlign w:val="center"/>
          </w:tcPr>
          <w:p w14:paraId="445A26E7" w14:textId="3823691E" w:rsidR="0091784C" w:rsidRPr="00E80F49" w:rsidRDefault="0091784C" w:rsidP="0091784C">
            <w:pPr>
              <w:pStyle w:val="TAC"/>
            </w:pPr>
            <w:r w:rsidRPr="00E80F49">
              <w:t>DC_7A-20A_n78A</w:t>
            </w:r>
          </w:p>
        </w:tc>
        <w:tc>
          <w:tcPr>
            <w:tcW w:w="1804" w:type="dxa"/>
            <w:shd w:val="clear" w:color="auto" w:fill="auto"/>
            <w:vAlign w:val="center"/>
          </w:tcPr>
          <w:p w14:paraId="51933A11" w14:textId="77777777" w:rsidR="0091784C" w:rsidRPr="00E80F49" w:rsidRDefault="0091784C" w:rsidP="0091784C">
            <w:pPr>
              <w:pStyle w:val="TAC"/>
            </w:pPr>
            <w:r w:rsidRPr="00E80F49">
              <w:t>No</w:t>
            </w:r>
          </w:p>
        </w:tc>
        <w:tc>
          <w:tcPr>
            <w:tcW w:w="1486" w:type="dxa"/>
            <w:vAlign w:val="center"/>
          </w:tcPr>
          <w:p w14:paraId="18278953" w14:textId="77777777" w:rsidR="0091784C" w:rsidRPr="00E80F49" w:rsidRDefault="0091784C" w:rsidP="0091784C">
            <w:pPr>
              <w:pStyle w:val="TAC"/>
            </w:pPr>
            <w:r w:rsidRPr="00E80F49">
              <w:t>DC_7A_n78A</w:t>
            </w:r>
          </w:p>
        </w:tc>
        <w:tc>
          <w:tcPr>
            <w:tcW w:w="1547"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495" w:type="dxa"/>
            <w:shd w:val="clear" w:color="auto" w:fill="auto"/>
            <w:vAlign w:val="bottom"/>
          </w:tcPr>
          <w:p w14:paraId="39DE1285" w14:textId="77777777" w:rsidR="0091784C" w:rsidRPr="00E80F49" w:rsidRDefault="0091784C" w:rsidP="0091784C">
            <w:pPr>
              <w:pStyle w:val="TAC"/>
            </w:pPr>
            <w:r w:rsidRPr="00E80F49">
              <w:t>IMD2, IMD5</w:t>
            </w:r>
          </w:p>
        </w:tc>
        <w:tc>
          <w:tcPr>
            <w:tcW w:w="1466" w:type="dxa"/>
          </w:tcPr>
          <w:p w14:paraId="17793C34" w14:textId="77777777" w:rsidR="0091784C" w:rsidRPr="00E80F49" w:rsidRDefault="0091784C" w:rsidP="0091784C">
            <w:pPr>
              <w:pStyle w:val="TAC"/>
            </w:pPr>
          </w:p>
        </w:tc>
        <w:tc>
          <w:tcPr>
            <w:tcW w:w="1147"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91784C">
        <w:tc>
          <w:tcPr>
            <w:tcW w:w="1781" w:type="dxa"/>
            <w:vMerge/>
            <w:vAlign w:val="center"/>
          </w:tcPr>
          <w:p w14:paraId="645B4AF8" w14:textId="77777777" w:rsidR="0091784C" w:rsidRPr="00E80F49" w:rsidRDefault="0091784C" w:rsidP="0091784C">
            <w:pPr>
              <w:pStyle w:val="TAC"/>
            </w:pPr>
          </w:p>
        </w:tc>
        <w:tc>
          <w:tcPr>
            <w:tcW w:w="1804" w:type="dxa"/>
            <w:shd w:val="clear" w:color="auto" w:fill="auto"/>
            <w:vAlign w:val="center"/>
          </w:tcPr>
          <w:p w14:paraId="1D57FA3E" w14:textId="77777777" w:rsidR="0091784C" w:rsidRPr="00E80F49" w:rsidRDefault="0091784C" w:rsidP="0091784C">
            <w:pPr>
              <w:pStyle w:val="TAC"/>
            </w:pPr>
            <w:r w:rsidRPr="00E80F49">
              <w:t>No</w:t>
            </w:r>
          </w:p>
        </w:tc>
        <w:tc>
          <w:tcPr>
            <w:tcW w:w="1486" w:type="dxa"/>
            <w:vAlign w:val="center"/>
          </w:tcPr>
          <w:p w14:paraId="5327D073" w14:textId="77777777" w:rsidR="0091784C" w:rsidRPr="00E80F49" w:rsidRDefault="0091784C" w:rsidP="0091784C">
            <w:pPr>
              <w:pStyle w:val="TAC"/>
            </w:pPr>
            <w:r w:rsidRPr="00E80F49">
              <w:t>2 DC_0A_n78A</w:t>
            </w:r>
          </w:p>
        </w:tc>
        <w:tc>
          <w:tcPr>
            <w:tcW w:w="1547" w:type="dxa"/>
            <w:shd w:val="clear" w:color="auto" w:fill="auto"/>
            <w:vAlign w:val="center"/>
          </w:tcPr>
          <w:p w14:paraId="3974A0E6" w14:textId="77777777" w:rsidR="0091784C" w:rsidRPr="00E80F49" w:rsidRDefault="0091784C" w:rsidP="0091784C">
            <w:pPr>
              <w:pStyle w:val="TAC"/>
            </w:pPr>
            <w:r w:rsidRPr="00E80F49">
              <w:t>7 (3 band IMD2)</w:t>
            </w:r>
          </w:p>
        </w:tc>
        <w:tc>
          <w:tcPr>
            <w:tcW w:w="1495"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66" w:type="dxa"/>
          </w:tcPr>
          <w:p w14:paraId="143E2CD2" w14:textId="77777777" w:rsidR="0091784C" w:rsidRPr="00E80F49" w:rsidRDefault="0091784C" w:rsidP="0091784C">
            <w:pPr>
              <w:pStyle w:val="TAC"/>
            </w:pPr>
          </w:p>
        </w:tc>
        <w:tc>
          <w:tcPr>
            <w:tcW w:w="1147"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91784C">
        <w:tc>
          <w:tcPr>
            <w:tcW w:w="1781"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804"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86" w:type="dxa"/>
            <w:vAlign w:val="center"/>
          </w:tcPr>
          <w:p w14:paraId="18A8956A" w14:textId="5DE2BBB5" w:rsidR="0091784C" w:rsidRPr="00E80F49" w:rsidRDefault="0091784C" w:rsidP="0091784C">
            <w:pPr>
              <w:pStyle w:val="TAC"/>
            </w:pPr>
            <w:r w:rsidRPr="00E80F49">
              <w:rPr>
                <w:lang w:eastAsia="en-US"/>
              </w:rPr>
              <w:t>DC_7A_n3A</w:t>
            </w:r>
          </w:p>
        </w:tc>
        <w:tc>
          <w:tcPr>
            <w:tcW w:w="1547"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495"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66" w:type="dxa"/>
          </w:tcPr>
          <w:p w14:paraId="0587241E" w14:textId="77777777" w:rsidR="0091784C" w:rsidRPr="00E80F49" w:rsidRDefault="0091784C" w:rsidP="0091784C">
            <w:pPr>
              <w:pStyle w:val="TAC"/>
            </w:pPr>
          </w:p>
        </w:tc>
        <w:tc>
          <w:tcPr>
            <w:tcW w:w="1147"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91784C">
        <w:tc>
          <w:tcPr>
            <w:tcW w:w="1781" w:type="dxa"/>
            <w:vMerge/>
            <w:vAlign w:val="center"/>
          </w:tcPr>
          <w:p w14:paraId="297E2615" w14:textId="77777777" w:rsidR="0091784C" w:rsidRPr="00E80F49" w:rsidRDefault="0091784C" w:rsidP="0091784C">
            <w:pPr>
              <w:pStyle w:val="TAC"/>
            </w:pPr>
          </w:p>
        </w:tc>
        <w:tc>
          <w:tcPr>
            <w:tcW w:w="1804"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86"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47"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495"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66" w:type="dxa"/>
          </w:tcPr>
          <w:p w14:paraId="473613DE" w14:textId="77777777" w:rsidR="0091784C" w:rsidRPr="00E80F49" w:rsidRDefault="0091784C" w:rsidP="0091784C">
            <w:pPr>
              <w:pStyle w:val="TAC"/>
            </w:pPr>
          </w:p>
        </w:tc>
        <w:tc>
          <w:tcPr>
            <w:tcW w:w="1147"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91784C">
        <w:tc>
          <w:tcPr>
            <w:tcW w:w="1781" w:type="dxa"/>
            <w:tcBorders>
              <w:bottom w:val="nil"/>
            </w:tcBorders>
            <w:vAlign w:val="center"/>
          </w:tcPr>
          <w:p w14:paraId="5789BED3" w14:textId="114A7A70" w:rsidR="0091784C" w:rsidRPr="00E80F49" w:rsidRDefault="0091784C" w:rsidP="0091784C">
            <w:pPr>
              <w:pStyle w:val="TAC"/>
            </w:pPr>
            <w:r w:rsidRPr="00E80F49">
              <w:t>DC_7A-28A_n5A</w:t>
            </w:r>
          </w:p>
        </w:tc>
        <w:tc>
          <w:tcPr>
            <w:tcW w:w="1804"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86" w:type="dxa"/>
            <w:vAlign w:val="center"/>
          </w:tcPr>
          <w:p w14:paraId="468E4AE3" w14:textId="6AB45351" w:rsidR="0091784C" w:rsidRPr="00E80F49" w:rsidRDefault="0091784C" w:rsidP="0091784C">
            <w:pPr>
              <w:pStyle w:val="TAC"/>
              <w:rPr>
                <w:lang w:eastAsia="en-US"/>
              </w:rPr>
            </w:pPr>
            <w:r w:rsidRPr="00E80F49">
              <w:t>DC_7A_n5A</w:t>
            </w:r>
          </w:p>
        </w:tc>
        <w:tc>
          <w:tcPr>
            <w:tcW w:w="1547"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495"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66" w:type="dxa"/>
          </w:tcPr>
          <w:p w14:paraId="7B192266" w14:textId="77777777" w:rsidR="0091784C" w:rsidRPr="00E80F49" w:rsidRDefault="0091784C" w:rsidP="0091784C">
            <w:pPr>
              <w:pStyle w:val="TAC"/>
            </w:pPr>
          </w:p>
        </w:tc>
        <w:tc>
          <w:tcPr>
            <w:tcW w:w="1147"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91784C">
        <w:tc>
          <w:tcPr>
            <w:tcW w:w="1781" w:type="dxa"/>
            <w:tcBorders>
              <w:top w:val="nil"/>
            </w:tcBorders>
            <w:vAlign w:val="center"/>
          </w:tcPr>
          <w:p w14:paraId="44678677" w14:textId="77777777" w:rsidR="0091784C" w:rsidRPr="00E80F49" w:rsidRDefault="0091784C" w:rsidP="0091784C">
            <w:pPr>
              <w:pStyle w:val="TAC"/>
            </w:pPr>
          </w:p>
        </w:tc>
        <w:tc>
          <w:tcPr>
            <w:tcW w:w="1804"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86"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47"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495"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66" w:type="dxa"/>
          </w:tcPr>
          <w:p w14:paraId="35A23B1F" w14:textId="77777777" w:rsidR="0091784C" w:rsidRPr="00E80F49" w:rsidRDefault="0091784C" w:rsidP="0091784C">
            <w:pPr>
              <w:pStyle w:val="TAC"/>
            </w:pPr>
          </w:p>
        </w:tc>
        <w:tc>
          <w:tcPr>
            <w:tcW w:w="1147"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91784C">
        <w:tc>
          <w:tcPr>
            <w:tcW w:w="1781" w:type="dxa"/>
            <w:vMerge w:val="restart"/>
            <w:vAlign w:val="center"/>
          </w:tcPr>
          <w:p w14:paraId="1A20D37C" w14:textId="22BCA35D" w:rsidR="0091784C" w:rsidRPr="00E80F49" w:rsidRDefault="0091784C" w:rsidP="0091784C">
            <w:pPr>
              <w:pStyle w:val="TAC"/>
            </w:pPr>
            <w:r w:rsidRPr="00E80F49">
              <w:t>DC_7A-28A_n78A</w:t>
            </w:r>
          </w:p>
        </w:tc>
        <w:tc>
          <w:tcPr>
            <w:tcW w:w="1804"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86" w:type="dxa"/>
            <w:vAlign w:val="center"/>
          </w:tcPr>
          <w:p w14:paraId="49AEB757" w14:textId="74E5ECDC" w:rsidR="0091784C" w:rsidRPr="00E80F49" w:rsidRDefault="0091784C" w:rsidP="0091784C">
            <w:pPr>
              <w:pStyle w:val="TAC"/>
            </w:pPr>
            <w:r w:rsidRPr="00E80F49">
              <w:t>DC_7A_n78A</w:t>
            </w:r>
          </w:p>
        </w:tc>
        <w:tc>
          <w:tcPr>
            <w:tcW w:w="1547"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495"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66" w:type="dxa"/>
          </w:tcPr>
          <w:p w14:paraId="31A77109" w14:textId="77777777" w:rsidR="0091784C" w:rsidRPr="00E80F49" w:rsidRDefault="0091784C" w:rsidP="0091784C">
            <w:pPr>
              <w:pStyle w:val="TAC"/>
            </w:pPr>
          </w:p>
        </w:tc>
        <w:tc>
          <w:tcPr>
            <w:tcW w:w="1147"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91784C">
        <w:tc>
          <w:tcPr>
            <w:tcW w:w="1781" w:type="dxa"/>
            <w:vMerge/>
            <w:vAlign w:val="center"/>
          </w:tcPr>
          <w:p w14:paraId="55101728" w14:textId="77777777" w:rsidR="0091784C" w:rsidRPr="00E80F49" w:rsidRDefault="0091784C" w:rsidP="0091784C">
            <w:pPr>
              <w:pStyle w:val="TAC"/>
            </w:pPr>
          </w:p>
        </w:tc>
        <w:tc>
          <w:tcPr>
            <w:tcW w:w="1804"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86" w:type="dxa"/>
            <w:vAlign w:val="center"/>
          </w:tcPr>
          <w:p w14:paraId="0F9DE0D3" w14:textId="0C7D3A9C" w:rsidR="0091784C" w:rsidRPr="00E80F49" w:rsidRDefault="0091784C" w:rsidP="0091784C">
            <w:pPr>
              <w:pStyle w:val="TAC"/>
            </w:pPr>
            <w:r w:rsidRPr="00E80F49">
              <w:t xml:space="preserve">DC_28A_n78A </w:t>
            </w:r>
          </w:p>
        </w:tc>
        <w:tc>
          <w:tcPr>
            <w:tcW w:w="1547"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495"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66" w:type="dxa"/>
          </w:tcPr>
          <w:p w14:paraId="5162C10C" w14:textId="48F823AB" w:rsidR="0091784C" w:rsidRPr="00E80F49" w:rsidRDefault="0091784C" w:rsidP="0091784C">
            <w:pPr>
              <w:pStyle w:val="TAC"/>
            </w:pPr>
            <w:r w:rsidRPr="00E80F49">
              <w:rPr>
                <w:lang w:eastAsia="zh-CN"/>
              </w:rPr>
              <w:t>DC_28A_n78A</w:t>
            </w:r>
          </w:p>
        </w:tc>
        <w:tc>
          <w:tcPr>
            <w:tcW w:w="1147" w:type="dxa"/>
            <w:shd w:val="clear" w:color="auto" w:fill="auto"/>
            <w:vAlign w:val="center"/>
          </w:tcPr>
          <w:p w14:paraId="5494C260" w14:textId="77777777" w:rsidR="0091784C" w:rsidRPr="00E80F49" w:rsidRDefault="0091784C" w:rsidP="0091784C">
            <w:pPr>
              <w:pStyle w:val="TAC"/>
            </w:pPr>
          </w:p>
        </w:tc>
      </w:tr>
      <w:tr w:rsidR="0091784C" w:rsidRPr="00E80F49" w14:paraId="3D7DA4B3" w14:textId="77777777" w:rsidTr="007D18AF">
        <w:tc>
          <w:tcPr>
            <w:tcW w:w="1781"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804"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47" w:type="dxa"/>
            <w:shd w:val="clear" w:color="auto" w:fill="auto"/>
            <w:vAlign w:val="center"/>
          </w:tcPr>
          <w:p w14:paraId="13EF7D81" w14:textId="6BA9A599" w:rsidR="0091784C" w:rsidRPr="00E80F49" w:rsidRDefault="0091784C" w:rsidP="0091784C">
            <w:pPr>
              <w:pStyle w:val="TAC"/>
            </w:pPr>
            <w:r w:rsidRPr="00605797">
              <w:t>No 3CC exception</w:t>
            </w:r>
          </w:p>
        </w:tc>
        <w:tc>
          <w:tcPr>
            <w:tcW w:w="1495" w:type="dxa"/>
            <w:shd w:val="clear" w:color="auto" w:fill="auto"/>
            <w:vAlign w:val="center"/>
          </w:tcPr>
          <w:p w14:paraId="65AE6F3D" w14:textId="6642C72E" w:rsidR="0091784C" w:rsidRPr="00E80F49" w:rsidRDefault="0091784C" w:rsidP="0091784C">
            <w:pPr>
              <w:pStyle w:val="TAC"/>
            </w:pPr>
            <w:r w:rsidRPr="00605797">
              <w:t>No test required</w:t>
            </w:r>
          </w:p>
        </w:tc>
        <w:tc>
          <w:tcPr>
            <w:tcW w:w="1466" w:type="dxa"/>
          </w:tcPr>
          <w:p w14:paraId="6FEE6BE5" w14:textId="77777777" w:rsidR="0091784C" w:rsidRPr="00E80F49" w:rsidRDefault="0091784C" w:rsidP="0091784C">
            <w:pPr>
              <w:pStyle w:val="TAC"/>
              <w:rPr>
                <w:lang w:eastAsia="zh-CN"/>
              </w:rPr>
            </w:pPr>
          </w:p>
        </w:tc>
        <w:tc>
          <w:tcPr>
            <w:tcW w:w="1147"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7D18AF">
        <w:tc>
          <w:tcPr>
            <w:tcW w:w="1781" w:type="dxa"/>
            <w:tcBorders>
              <w:top w:val="nil"/>
            </w:tcBorders>
            <w:vAlign w:val="center"/>
          </w:tcPr>
          <w:p w14:paraId="0F47E6BC" w14:textId="77777777" w:rsidR="0091784C" w:rsidRPr="00E80F49" w:rsidRDefault="0091784C" w:rsidP="0091784C">
            <w:pPr>
              <w:pStyle w:val="TAC"/>
            </w:pPr>
          </w:p>
        </w:tc>
        <w:tc>
          <w:tcPr>
            <w:tcW w:w="1804"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495"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17196B0D" w14:textId="77777777" w:rsidR="0091784C" w:rsidRPr="00E80F49" w:rsidRDefault="0091784C" w:rsidP="0091784C">
            <w:pPr>
              <w:pStyle w:val="TAC"/>
              <w:rPr>
                <w:lang w:eastAsia="zh-CN"/>
              </w:rPr>
            </w:pPr>
          </w:p>
        </w:tc>
        <w:tc>
          <w:tcPr>
            <w:tcW w:w="1147"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7D18AF">
        <w:tc>
          <w:tcPr>
            <w:tcW w:w="1781"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804"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47" w:type="dxa"/>
            <w:shd w:val="clear" w:color="auto" w:fill="auto"/>
            <w:vAlign w:val="center"/>
          </w:tcPr>
          <w:p w14:paraId="7FAB15FB" w14:textId="64611DF8" w:rsidR="0091784C" w:rsidRPr="00E80F49" w:rsidRDefault="0091784C" w:rsidP="0091784C">
            <w:pPr>
              <w:pStyle w:val="TAC"/>
            </w:pPr>
            <w:r w:rsidRPr="00605797">
              <w:t>No 3CC exception</w:t>
            </w:r>
          </w:p>
        </w:tc>
        <w:tc>
          <w:tcPr>
            <w:tcW w:w="1495" w:type="dxa"/>
            <w:shd w:val="clear" w:color="auto" w:fill="auto"/>
            <w:vAlign w:val="center"/>
          </w:tcPr>
          <w:p w14:paraId="61773AF0" w14:textId="7CC7B17F" w:rsidR="0091784C" w:rsidRPr="00E80F49" w:rsidRDefault="0091784C" w:rsidP="0091784C">
            <w:pPr>
              <w:pStyle w:val="TAC"/>
            </w:pPr>
            <w:r w:rsidRPr="00605797">
              <w:t>No test required</w:t>
            </w:r>
          </w:p>
        </w:tc>
        <w:tc>
          <w:tcPr>
            <w:tcW w:w="1466" w:type="dxa"/>
          </w:tcPr>
          <w:p w14:paraId="361CF3A9" w14:textId="77777777" w:rsidR="0091784C" w:rsidRPr="00E80F49" w:rsidRDefault="0091784C" w:rsidP="0091784C">
            <w:pPr>
              <w:pStyle w:val="TAC"/>
              <w:rPr>
                <w:lang w:eastAsia="zh-CN"/>
              </w:rPr>
            </w:pPr>
          </w:p>
        </w:tc>
        <w:tc>
          <w:tcPr>
            <w:tcW w:w="1147"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7D18AF">
        <w:tc>
          <w:tcPr>
            <w:tcW w:w="1781" w:type="dxa"/>
            <w:tcBorders>
              <w:top w:val="nil"/>
            </w:tcBorders>
            <w:vAlign w:val="center"/>
          </w:tcPr>
          <w:p w14:paraId="43BFA36B" w14:textId="77777777" w:rsidR="0091784C" w:rsidRPr="00E80F49" w:rsidRDefault="0091784C" w:rsidP="0091784C">
            <w:pPr>
              <w:pStyle w:val="TAC"/>
            </w:pPr>
          </w:p>
        </w:tc>
        <w:tc>
          <w:tcPr>
            <w:tcW w:w="1804"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47"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495"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2DD96223" w14:textId="77777777" w:rsidR="0091784C" w:rsidRPr="00E80F49" w:rsidRDefault="0091784C" w:rsidP="0091784C">
            <w:pPr>
              <w:pStyle w:val="TAC"/>
              <w:rPr>
                <w:lang w:eastAsia="zh-CN"/>
              </w:rPr>
            </w:pPr>
          </w:p>
        </w:tc>
        <w:tc>
          <w:tcPr>
            <w:tcW w:w="1147" w:type="dxa"/>
            <w:shd w:val="clear" w:color="auto" w:fill="auto"/>
            <w:vAlign w:val="center"/>
          </w:tcPr>
          <w:p w14:paraId="0796A466" w14:textId="77777777" w:rsidR="0091784C" w:rsidRPr="00E80F49" w:rsidRDefault="0091784C" w:rsidP="0091784C">
            <w:pPr>
              <w:pStyle w:val="TAC"/>
            </w:pPr>
          </w:p>
        </w:tc>
      </w:tr>
      <w:tr w:rsidR="0091784C" w:rsidRPr="00E80F49" w14:paraId="37C24AF2" w14:textId="77777777" w:rsidTr="0091784C">
        <w:tc>
          <w:tcPr>
            <w:tcW w:w="10726" w:type="dxa"/>
            <w:gridSpan w:val="7"/>
          </w:tcPr>
          <w:p w14:paraId="1632D92D" w14:textId="77777777" w:rsidR="0091784C" w:rsidRPr="00E80F49" w:rsidRDefault="0091784C" w:rsidP="0091784C">
            <w:pPr>
              <w:pStyle w:val="TAH"/>
            </w:pPr>
            <w:r w:rsidRPr="00E80F49">
              <w:t>DC_(n)XAA-nYA</w:t>
            </w:r>
          </w:p>
        </w:tc>
      </w:tr>
      <w:tr w:rsidR="0091784C" w:rsidRPr="00E80F49" w14:paraId="534BB601" w14:textId="77777777" w:rsidTr="0091784C">
        <w:tc>
          <w:tcPr>
            <w:tcW w:w="1781" w:type="dxa"/>
          </w:tcPr>
          <w:p w14:paraId="33C1F736" w14:textId="33F5A7E8" w:rsidR="0091784C" w:rsidRPr="00E80F49" w:rsidRDefault="0091784C" w:rsidP="0091784C">
            <w:pPr>
              <w:pStyle w:val="TAL"/>
            </w:pPr>
            <w:r w:rsidRPr="00E80F49">
              <w:rPr>
                <w:lang w:eastAsia="ja-JP"/>
              </w:rPr>
              <w:t>FFS</w:t>
            </w:r>
          </w:p>
        </w:tc>
        <w:tc>
          <w:tcPr>
            <w:tcW w:w="1804" w:type="dxa"/>
            <w:shd w:val="clear" w:color="auto" w:fill="auto"/>
            <w:vAlign w:val="center"/>
          </w:tcPr>
          <w:p w14:paraId="3335AF88" w14:textId="77777777" w:rsidR="0091784C" w:rsidRPr="00E80F49" w:rsidRDefault="0091784C" w:rsidP="0091784C">
            <w:pPr>
              <w:pStyle w:val="TAL"/>
              <w:jc w:val="center"/>
            </w:pPr>
          </w:p>
        </w:tc>
        <w:tc>
          <w:tcPr>
            <w:tcW w:w="1486" w:type="dxa"/>
          </w:tcPr>
          <w:p w14:paraId="2D9BB0E0" w14:textId="77777777" w:rsidR="0091784C" w:rsidRPr="00E80F49" w:rsidRDefault="0091784C" w:rsidP="0091784C">
            <w:pPr>
              <w:pStyle w:val="TAC"/>
              <w:jc w:val="left"/>
            </w:pPr>
          </w:p>
        </w:tc>
        <w:tc>
          <w:tcPr>
            <w:tcW w:w="1547" w:type="dxa"/>
            <w:shd w:val="clear" w:color="auto" w:fill="auto"/>
            <w:vAlign w:val="bottom"/>
          </w:tcPr>
          <w:p w14:paraId="48DD4B41" w14:textId="77777777" w:rsidR="0091784C" w:rsidRPr="00E80F49" w:rsidRDefault="0091784C" w:rsidP="0091784C">
            <w:pPr>
              <w:pStyle w:val="TAC"/>
              <w:jc w:val="left"/>
            </w:pPr>
          </w:p>
        </w:tc>
        <w:tc>
          <w:tcPr>
            <w:tcW w:w="1495" w:type="dxa"/>
            <w:shd w:val="clear" w:color="auto" w:fill="auto"/>
            <w:vAlign w:val="bottom"/>
          </w:tcPr>
          <w:p w14:paraId="6C9CDA32" w14:textId="77777777" w:rsidR="0091784C" w:rsidRPr="00E80F49" w:rsidRDefault="0091784C" w:rsidP="0091784C">
            <w:pPr>
              <w:pStyle w:val="TAC"/>
              <w:jc w:val="left"/>
            </w:pPr>
          </w:p>
        </w:tc>
        <w:tc>
          <w:tcPr>
            <w:tcW w:w="1466" w:type="dxa"/>
          </w:tcPr>
          <w:p w14:paraId="586BAB58" w14:textId="77777777" w:rsidR="0091784C" w:rsidRPr="00E80F49" w:rsidRDefault="0091784C" w:rsidP="0091784C">
            <w:pPr>
              <w:pStyle w:val="TAL"/>
            </w:pPr>
          </w:p>
        </w:tc>
        <w:tc>
          <w:tcPr>
            <w:tcW w:w="1147"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91784C">
        <w:tc>
          <w:tcPr>
            <w:tcW w:w="10726" w:type="dxa"/>
            <w:gridSpan w:val="7"/>
          </w:tcPr>
          <w:p w14:paraId="1A921FDA" w14:textId="77777777" w:rsidR="0091784C" w:rsidRPr="00E80F49" w:rsidRDefault="0091784C" w:rsidP="0091784C">
            <w:pPr>
              <w:pStyle w:val="TAH"/>
            </w:pPr>
            <w:r w:rsidRPr="00E80F49">
              <w:t>DC_XA_nXA_nYA</w:t>
            </w:r>
          </w:p>
        </w:tc>
      </w:tr>
      <w:tr w:rsidR="0091784C" w:rsidRPr="00E80F49" w14:paraId="03E696E3" w14:textId="77777777" w:rsidTr="0091784C">
        <w:tc>
          <w:tcPr>
            <w:tcW w:w="1781" w:type="dxa"/>
          </w:tcPr>
          <w:p w14:paraId="19B3C14D" w14:textId="6FAF0546" w:rsidR="0091784C" w:rsidRPr="00E80F49" w:rsidRDefault="0091784C" w:rsidP="0091784C">
            <w:pPr>
              <w:pStyle w:val="TAL"/>
            </w:pPr>
            <w:r w:rsidRPr="00E80F49">
              <w:rPr>
                <w:lang w:eastAsia="ja-JP"/>
              </w:rPr>
              <w:t>FFS</w:t>
            </w:r>
          </w:p>
        </w:tc>
        <w:tc>
          <w:tcPr>
            <w:tcW w:w="1804" w:type="dxa"/>
            <w:shd w:val="clear" w:color="auto" w:fill="auto"/>
            <w:vAlign w:val="center"/>
          </w:tcPr>
          <w:p w14:paraId="200B5727" w14:textId="77777777" w:rsidR="0091784C" w:rsidRPr="00E80F49" w:rsidRDefault="0091784C" w:rsidP="0091784C">
            <w:pPr>
              <w:pStyle w:val="TAL"/>
              <w:jc w:val="center"/>
            </w:pPr>
          </w:p>
        </w:tc>
        <w:tc>
          <w:tcPr>
            <w:tcW w:w="1486" w:type="dxa"/>
          </w:tcPr>
          <w:p w14:paraId="6E1B4523" w14:textId="77777777" w:rsidR="0091784C" w:rsidRPr="00E80F49" w:rsidRDefault="0091784C" w:rsidP="0091784C">
            <w:pPr>
              <w:pStyle w:val="TAC"/>
              <w:jc w:val="left"/>
            </w:pPr>
          </w:p>
        </w:tc>
        <w:tc>
          <w:tcPr>
            <w:tcW w:w="1547" w:type="dxa"/>
            <w:shd w:val="clear" w:color="auto" w:fill="auto"/>
            <w:vAlign w:val="bottom"/>
          </w:tcPr>
          <w:p w14:paraId="273844FB" w14:textId="77777777" w:rsidR="0091784C" w:rsidRPr="00E80F49" w:rsidRDefault="0091784C" w:rsidP="0091784C">
            <w:pPr>
              <w:pStyle w:val="TAC"/>
              <w:jc w:val="left"/>
            </w:pPr>
          </w:p>
        </w:tc>
        <w:tc>
          <w:tcPr>
            <w:tcW w:w="1495" w:type="dxa"/>
            <w:shd w:val="clear" w:color="auto" w:fill="auto"/>
            <w:vAlign w:val="bottom"/>
          </w:tcPr>
          <w:p w14:paraId="34BB0F00" w14:textId="77777777" w:rsidR="0091784C" w:rsidRPr="00E80F49" w:rsidRDefault="0091784C" w:rsidP="0091784C">
            <w:pPr>
              <w:pStyle w:val="TAC"/>
              <w:jc w:val="left"/>
            </w:pPr>
          </w:p>
        </w:tc>
        <w:tc>
          <w:tcPr>
            <w:tcW w:w="1466" w:type="dxa"/>
          </w:tcPr>
          <w:p w14:paraId="073B4739" w14:textId="77777777" w:rsidR="0091784C" w:rsidRPr="00E80F49" w:rsidRDefault="0091784C" w:rsidP="0091784C">
            <w:pPr>
              <w:pStyle w:val="TAL"/>
            </w:pPr>
          </w:p>
        </w:tc>
        <w:tc>
          <w:tcPr>
            <w:tcW w:w="1147"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91784C">
        <w:tc>
          <w:tcPr>
            <w:tcW w:w="10726" w:type="dxa"/>
            <w:gridSpan w:val="7"/>
          </w:tcPr>
          <w:p w14:paraId="40373498" w14:textId="484A0283" w:rsidR="0091784C" w:rsidRPr="00E80F49" w:rsidRDefault="0091784C" w:rsidP="0091784C">
            <w:pPr>
              <w:pStyle w:val="TAN"/>
            </w:pPr>
            <w:r w:rsidRPr="00E80F49">
              <w:t>NOTE 1:</w:t>
            </w:r>
            <w:r w:rsidRPr="00E80F49">
              <w:tab/>
              <w:t xml:space="preserve">If single UL is allowed in a DC_XA_nYA configuration the IMD requirements does not apply for </w:t>
            </w:r>
            <w:bookmarkStart w:id="380" w:name="OLE_LINK23"/>
            <w:bookmarkStart w:id="381" w:name="OLE_LINK24"/>
            <w:r w:rsidRPr="00E80F49">
              <w:t xml:space="preserve">UEs supporting UE capability </w:t>
            </w:r>
            <w:r w:rsidRPr="00E80F49">
              <w:rPr>
                <w:i/>
              </w:rPr>
              <w:t>singleUL-Transmission</w:t>
            </w:r>
            <w:r w:rsidRPr="00E80F49">
              <w:t>.</w:t>
            </w:r>
            <w:bookmarkEnd w:id="380"/>
            <w:bookmarkEnd w:id="381"/>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lastRenderedPageBreak/>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82" w:name="_Hlk62808586"/>
      <w:r w:rsidRPr="00E80F49">
        <w:t>Table 4.3.3.1-3</w:t>
      </w:r>
      <w:bookmarkEnd w:id="382"/>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83" w:name="OLE_LINK21"/>
            <w:bookmarkStart w:id="384" w:name="OLE_LINK22"/>
            <w:r w:rsidRPr="00E80F49">
              <w:t>NE</w:t>
            </w:r>
            <w:bookmarkEnd w:id="383"/>
            <w:bookmarkEnd w:id="384"/>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10FB2D0B" w:rsidR="00D9202D" w:rsidRDefault="00D9202D" w:rsidP="00D9202D"/>
    <w:p w14:paraId="0020BDFA" w14:textId="7D3E2B92" w:rsidR="000D5725" w:rsidRPr="00F508B8" w:rsidRDefault="000D5725" w:rsidP="000D5725">
      <w:r w:rsidRPr="00F508B8">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F508B8" w:rsidRDefault="000D5725" w:rsidP="000D5725">
      <w:pPr>
        <w:pStyle w:val="TH"/>
      </w:pPr>
      <w:r w:rsidRPr="00F508B8">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0D5725" w:rsidRPr="00F508B8" w14:paraId="1DCF1FBA" w14:textId="77777777" w:rsidTr="008C05F3">
        <w:trPr>
          <w:gridAfter w:val="1"/>
          <w:wAfter w:w="14" w:type="dxa"/>
          <w:trHeight w:val="248"/>
        </w:trPr>
        <w:tc>
          <w:tcPr>
            <w:tcW w:w="1549" w:type="dxa"/>
          </w:tcPr>
          <w:p w14:paraId="6045F2D8" w14:textId="77777777" w:rsidR="000D5725" w:rsidRPr="00F508B8" w:rsidRDefault="000D5725" w:rsidP="00135A41">
            <w:pPr>
              <w:pStyle w:val="TAH"/>
              <w:rPr>
                <w:rFonts w:cs="Arial"/>
              </w:rPr>
            </w:pPr>
            <w:r w:rsidRPr="00F508B8">
              <w:t xml:space="preserve">Band set </w:t>
            </w:r>
            <w:r w:rsidRPr="00F508B8">
              <w:br/>
              <w:t>(Note 2)</w:t>
            </w:r>
          </w:p>
        </w:tc>
        <w:tc>
          <w:tcPr>
            <w:tcW w:w="1704" w:type="dxa"/>
            <w:shd w:val="clear" w:color="auto" w:fill="auto"/>
          </w:tcPr>
          <w:p w14:paraId="76823111" w14:textId="77777777" w:rsidR="000D5725" w:rsidRPr="00F508B8" w:rsidRDefault="000D5725" w:rsidP="00135A41">
            <w:pPr>
              <w:pStyle w:val="TAH"/>
            </w:pPr>
            <w:r w:rsidRPr="00F508B8">
              <w:t>Frequency</w:t>
            </w:r>
          </w:p>
        </w:tc>
        <w:tc>
          <w:tcPr>
            <w:tcW w:w="1843" w:type="dxa"/>
            <w:shd w:val="clear" w:color="auto" w:fill="auto"/>
          </w:tcPr>
          <w:p w14:paraId="7BA148E4" w14:textId="77777777" w:rsidR="000D5725" w:rsidRPr="00F508B8" w:rsidRDefault="000D5725" w:rsidP="00135A41">
            <w:pPr>
              <w:pStyle w:val="TAH"/>
            </w:pPr>
            <w:r w:rsidRPr="00F508B8">
              <w:t>Channel BW [MHz]</w:t>
            </w:r>
          </w:p>
        </w:tc>
        <w:tc>
          <w:tcPr>
            <w:tcW w:w="1984" w:type="dxa"/>
          </w:tcPr>
          <w:p w14:paraId="75764C6F" w14:textId="77777777" w:rsidR="000D5725" w:rsidRPr="00F508B8" w:rsidRDefault="000D5725" w:rsidP="00135A41">
            <w:pPr>
              <w:pStyle w:val="TAH"/>
            </w:pPr>
            <w:r w:rsidRPr="00F508B8">
              <w:t>Exception type</w:t>
            </w:r>
          </w:p>
        </w:tc>
        <w:tc>
          <w:tcPr>
            <w:tcW w:w="2975" w:type="dxa"/>
            <w:vAlign w:val="center"/>
          </w:tcPr>
          <w:p w14:paraId="565F3708" w14:textId="77777777" w:rsidR="000D5725" w:rsidRPr="00F508B8" w:rsidRDefault="000D5725" w:rsidP="00135A41">
            <w:pPr>
              <w:pStyle w:val="TAH"/>
            </w:pPr>
            <w:r w:rsidRPr="00F508B8">
              <w:t>Comments</w:t>
            </w:r>
          </w:p>
        </w:tc>
      </w:tr>
      <w:tr w:rsidR="000D5725" w:rsidRPr="00F508B8" w14:paraId="5F812B53" w14:textId="77777777" w:rsidTr="008C05F3">
        <w:trPr>
          <w:gridAfter w:val="1"/>
          <w:wAfter w:w="14" w:type="dxa"/>
          <w:trHeight w:val="248"/>
        </w:trPr>
        <w:tc>
          <w:tcPr>
            <w:tcW w:w="1549" w:type="dxa"/>
            <w:vMerge w:val="restart"/>
            <w:vAlign w:val="center"/>
          </w:tcPr>
          <w:p w14:paraId="2E00D2AD"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n3A</w:t>
            </w:r>
          </w:p>
        </w:tc>
        <w:tc>
          <w:tcPr>
            <w:tcW w:w="1704" w:type="dxa"/>
            <w:shd w:val="clear" w:color="auto" w:fill="auto"/>
            <w:vAlign w:val="center"/>
          </w:tcPr>
          <w:p w14:paraId="709F01D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1F16DB38"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4AE4B0B6"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425C06E4"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74CDAC02" w14:textId="77777777" w:rsidTr="008C05F3">
        <w:trPr>
          <w:gridAfter w:val="1"/>
          <w:wAfter w:w="14" w:type="dxa"/>
          <w:trHeight w:val="248"/>
        </w:trPr>
        <w:tc>
          <w:tcPr>
            <w:tcW w:w="1549" w:type="dxa"/>
            <w:vMerge/>
            <w:vAlign w:val="center"/>
          </w:tcPr>
          <w:p w14:paraId="7967E877"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F508B8" w:rsidRDefault="000D5725" w:rsidP="00135A41">
            <w:pPr>
              <w:pStyle w:val="TAC"/>
              <w:rPr>
                <w:rFonts w:cs="Arial"/>
                <w:szCs w:val="18"/>
              </w:rPr>
            </w:pPr>
            <w:r w:rsidRPr="00F508B8">
              <w:rPr>
                <w:rFonts w:cs="Arial"/>
                <w:szCs w:val="18"/>
              </w:rPr>
              <w:t>Low/High</w:t>
            </w:r>
          </w:p>
        </w:tc>
        <w:tc>
          <w:tcPr>
            <w:tcW w:w="1843" w:type="dxa"/>
            <w:shd w:val="clear" w:color="auto" w:fill="auto"/>
            <w:vAlign w:val="center"/>
          </w:tcPr>
          <w:p w14:paraId="27031D25" w14:textId="77777777" w:rsidR="000D5725" w:rsidRPr="00F508B8" w:rsidRDefault="000D5725" w:rsidP="00135A41">
            <w:pPr>
              <w:pStyle w:val="TAC"/>
              <w:rPr>
                <w:rFonts w:cs="Arial"/>
                <w:szCs w:val="18"/>
              </w:rPr>
            </w:pPr>
            <w:r w:rsidRPr="00F508B8">
              <w:rPr>
                <w:rFonts w:cs="Arial"/>
                <w:szCs w:val="18"/>
              </w:rPr>
              <w:t>20 / 40</w:t>
            </w:r>
          </w:p>
        </w:tc>
        <w:tc>
          <w:tcPr>
            <w:tcW w:w="1984" w:type="dxa"/>
            <w:vAlign w:val="center"/>
          </w:tcPr>
          <w:p w14:paraId="3D81E703" w14:textId="77777777" w:rsidR="000D5725" w:rsidRPr="00F508B8" w:rsidRDefault="000D5725" w:rsidP="00135A41">
            <w:pPr>
              <w:pStyle w:val="TAC"/>
              <w:rPr>
                <w:rFonts w:cs="Arial"/>
                <w:szCs w:val="18"/>
                <w:lang w:eastAsia="zh-CN"/>
              </w:rPr>
            </w:pPr>
            <w:r w:rsidRPr="00F508B8">
              <w:rPr>
                <w:rFonts w:cs="Arial"/>
                <w:szCs w:val="18"/>
              </w:rPr>
              <w:t>Cross band isolation</w:t>
            </w:r>
          </w:p>
        </w:tc>
        <w:tc>
          <w:tcPr>
            <w:tcW w:w="2975" w:type="dxa"/>
            <w:vAlign w:val="center"/>
          </w:tcPr>
          <w:p w14:paraId="3B883E60" w14:textId="77777777" w:rsidR="000D5725" w:rsidRPr="00F508B8" w:rsidRDefault="000D5725" w:rsidP="00135A41">
            <w:pPr>
              <w:pStyle w:val="TAL"/>
              <w:rPr>
                <w:rFonts w:cs="Arial"/>
                <w:szCs w:val="18"/>
                <w:lang w:eastAsia="zh-CN"/>
              </w:rPr>
            </w:pPr>
            <w:r w:rsidRPr="00F508B8">
              <w:rPr>
                <w:rFonts w:cs="Arial"/>
                <w:szCs w:val="18"/>
              </w:rPr>
              <w:t>Exception in TS 38.101-3 table 7.3B.2.3.4-1</w:t>
            </w:r>
          </w:p>
        </w:tc>
      </w:tr>
      <w:tr w:rsidR="000D5725" w:rsidRPr="00F508B8" w14:paraId="184424B0" w14:textId="77777777" w:rsidTr="008C05F3">
        <w:trPr>
          <w:gridAfter w:val="1"/>
          <w:wAfter w:w="14" w:type="dxa"/>
          <w:trHeight w:val="248"/>
        </w:trPr>
        <w:tc>
          <w:tcPr>
            <w:tcW w:w="1549" w:type="dxa"/>
            <w:vMerge w:val="restart"/>
            <w:vAlign w:val="center"/>
          </w:tcPr>
          <w:p w14:paraId="114CBF57"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n28A</w:t>
            </w:r>
          </w:p>
        </w:tc>
        <w:tc>
          <w:tcPr>
            <w:tcW w:w="1704" w:type="dxa"/>
            <w:shd w:val="clear" w:color="auto" w:fill="auto"/>
            <w:vAlign w:val="center"/>
          </w:tcPr>
          <w:p w14:paraId="485534C3" w14:textId="77777777" w:rsidR="000D5725" w:rsidRPr="00F508B8" w:rsidRDefault="000D5725" w:rsidP="00135A41">
            <w:pPr>
              <w:pStyle w:val="TAC"/>
              <w:rPr>
                <w:rFonts w:cs="Arial"/>
                <w:szCs w:val="18"/>
                <w:lang w:eastAsia="zh-CN"/>
              </w:rPr>
            </w:pPr>
            <w:r w:rsidRPr="00F508B8">
              <w:rPr>
                <w:rFonts w:cs="Arial"/>
                <w:szCs w:val="18"/>
                <w:lang w:eastAsia="zh-CN"/>
              </w:rPr>
              <w:t>DL 2140 / UL 713 MHz</w:t>
            </w:r>
          </w:p>
        </w:tc>
        <w:tc>
          <w:tcPr>
            <w:tcW w:w="1843" w:type="dxa"/>
            <w:shd w:val="clear" w:color="auto" w:fill="auto"/>
            <w:vAlign w:val="center"/>
          </w:tcPr>
          <w:p w14:paraId="07D5F39C" w14:textId="77777777" w:rsidR="000D5725" w:rsidRPr="00F508B8" w:rsidRDefault="000D5725" w:rsidP="00135A41">
            <w:pPr>
              <w:pStyle w:val="TAC"/>
              <w:rPr>
                <w:rFonts w:cs="Arial"/>
                <w:szCs w:val="18"/>
                <w:lang w:eastAsia="zh-CN"/>
              </w:rPr>
            </w:pPr>
            <w:r w:rsidRPr="00F508B8">
              <w:rPr>
                <w:rFonts w:cs="Arial"/>
                <w:szCs w:val="18"/>
                <w:lang w:eastAsia="zh-CN"/>
              </w:rPr>
              <w:t>20/10</w:t>
            </w:r>
          </w:p>
        </w:tc>
        <w:tc>
          <w:tcPr>
            <w:tcW w:w="1984" w:type="dxa"/>
            <w:vAlign w:val="center"/>
          </w:tcPr>
          <w:p w14:paraId="35EF6830" w14:textId="77777777" w:rsidR="000D5725" w:rsidRPr="00F508B8" w:rsidRDefault="000D5725" w:rsidP="00135A41">
            <w:pPr>
              <w:pStyle w:val="TAC"/>
              <w:rPr>
                <w:rFonts w:cs="Arial"/>
                <w:szCs w:val="18"/>
              </w:rPr>
            </w:pPr>
            <w:r w:rsidRPr="00F508B8">
              <w:rPr>
                <w:rFonts w:cs="Arial"/>
                <w:szCs w:val="18"/>
              </w:rPr>
              <w:t>UL Harmonic Interference HD3</w:t>
            </w:r>
          </w:p>
        </w:tc>
        <w:tc>
          <w:tcPr>
            <w:tcW w:w="2975" w:type="dxa"/>
            <w:vAlign w:val="center"/>
          </w:tcPr>
          <w:p w14:paraId="3C7CBBF9" w14:textId="77777777" w:rsidR="000D5725" w:rsidRPr="00F508B8" w:rsidRDefault="000D5725" w:rsidP="00135A41">
            <w:pPr>
              <w:pStyle w:val="TAL"/>
              <w:rPr>
                <w:rFonts w:cs="Arial"/>
                <w:szCs w:val="18"/>
              </w:rPr>
            </w:pPr>
            <w:r w:rsidRPr="00F508B8">
              <w:rPr>
                <w:color w:val="000000"/>
              </w:rPr>
              <w:t>Exception Note 9 of TS 38.101-3 Table 7.3B.2.3.1-1</w:t>
            </w:r>
          </w:p>
        </w:tc>
      </w:tr>
      <w:tr w:rsidR="000D5725" w:rsidRPr="00F508B8" w14:paraId="27D55826" w14:textId="77777777" w:rsidTr="008C05F3">
        <w:trPr>
          <w:gridAfter w:val="1"/>
          <w:wAfter w:w="14" w:type="dxa"/>
          <w:trHeight w:val="248"/>
        </w:trPr>
        <w:tc>
          <w:tcPr>
            <w:tcW w:w="1549" w:type="dxa"/>
            <w:vMerge/>
            <w:vAlign w:val="center"/>
          </w:tcPr>
          <w:p w14:paraId="094036A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F508B8" w:rsidRDefault="000D5725" w:rsidP="00135A41">
            <w:pPr>
              <w:pStyle w:val="TAC"/>
              <w:rPr>
                <w:rFonts w:cs="Arial"/>
                <w:szCs w:val="18"/>
              </w:rPr>
            </w:pPr>
            <w:r w:rsidRPr="00F508B8">
              <w:rPr>
                <w:rFonts w:cs="Arial"/>
                <w:szCs w:val="18"/>
                <w:lang w:eastAsia="zh-CN"/>
              </w:rPr>
              <w:t>DL 2160 / UL 708 MHz</w:t>
            </w:r>
          </w:p>
        </w:tc>
        <w:tc>
          <w:tcPr>
            <w:tcW w:w="1843" w:type="dxa"/>
            <w:shd w:val="clear" w:color="auto" w:fill="auto"/>
            <w:vAlign w:val="center"/>
          </w:tcPr>
          <w:p w14:paraId="6238B8E7" w14:textId="77777777" w:rsidR="000D5725" w:rsidRPr="00F508B8" w:rsidRDefault="000D5725" w:rsidP="00135A41">
            <w:pPr>
              <w:pStyle w:val="TAC"/>
              <w:rPr>
                <w:rFonts w:cs="Arial"/>
                <w:szCs w:val="18"/>
              </w:rPr>
            </w:pPr>
            <w:r w:rsidRPr="00F508B8">
              <w:rPr>
                <w:rFonts w:cs="Arial"/>
                <w:szCs w:val="18"/>
                <w:lang w:eastAsia="zh-CN"/>
              </w:rPr>
              <w:t>20/10</w:t>
            </w:r>
          </w:p>
        </w:tc>
        <w:tc>
          <w:tcPr>
            <w:tcW w:w="1984" w:type="dxa"/>
            <w:vAlign w:val="center"/>
          </w:tcPr>
          <w:p w14:paraId="351A69D5"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515AEA24" w14:textId="77777777" w:rsidR="000D5725" w:rsidRPr="00F508B8" w:rsidRDefault="000D5725" w:rsidP="00135A41">
            <w:pPr>
              <w:pStyle w:val="TAL"/>
              <w:rPr>
                <w:lang w:eastAsia="zh-CN"/>
              </w:rPr>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36, |F</w:t>
            </w:r>
            <w:r w:rsidRPr="00F508B8">
              <w:rPr>
                <w:vertAlign w:val="subscript"/>
              </w:rPr>
              <w:t>INT</w:t>
            </w:r>
            <w:r w:rsidRPr="00F508B8">
              <w:t>| &gt; (30+20)/2</w:t>
            </w:r>
          </w:p>
        </w:tc>
      </w:tr>
      <w:tr w:rsidR="000D5725" w:rsidRPr="00F508B8" w14:paraId="5D9CFF13" w14:textId="77777777" w:rsidTr="008C05F3">
        <w:trPr>
          <w:gridAfter w:val="1"/>
          <w:wAfter w:w="14" w:type="dxa"/>
          <w:trHeight w:val="248"/>
        </w:trPr>
        <w:tc>
          <w:tcPr>
            <w:tcW w:w="1549" w:type="dxa"/>
            <w:tcBorders>
              <w:bottom w:val="nil"/>
            </w:tcBorders>
            <w:vAlign w:val="center"/>
          </w:tcPr>
          <w:p w14:paraId="3EA360F4" w14:textId="77777777" w:rsidR="000D5725" w:rsidRPr="00F508B8" w:rsidRDefault="000D5725" w:rsidP="00135A41">
            <w:pPr>
              <w:pStyle w:val="TAL"/>
              <w:jc w:val="center"/>
              <w:rPr>
                <w:rFonts w:cs="Arial"/>
                <w:szCs w:val="18"/>
              </w:rPr>
            </w:pPr>
            <w:r w:rsidRPr="00F508B8">
              <w:rPr>
                <w:rFonts w:cs="Arial"/>
                <w:b/>
                <w:bCs/>
                <w:szCs w:val="18"/>
              </w:rPr>
              <w:t>1A/77A</w:t>
            </w:r>
          </w:p>
        </w:tc>
        <w:tc>
          <w:tcPr>
            <w:tcW w:w="1704" w:type="dxa"/>
            <w:shd w:val="clear" w:color="auto" w:fill="auto"/>
            <w:vAlign w:val="center"/>
          </w:tcPr>
          <w:p w14:paraId="1CCB3E7E"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3900</w:t>
            </w:r>
          </w:p>
        </w:tc>
        <w:tc>
          <w:tcPr>
            <w:tcW w:w="1843" w:type="dxa"/>
            <w:shd w:val="clear" w:color="auto" w:fill="auto"/>
            <w:vAlign w:val="center"/>
          </w:tcPr>
          <w:p w14:paraId="3C29370C"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1431A7F2"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004A78F" w14:textId="77777777" w:rsidR="000D5725" w:rsidRPr="00F508B8" w:rsidRDefault="000D5725" w:rsidP="00135A41">
            <w:pPr>
              <w:pStyle w:val="TAL"/>
              <w:rPr>
                <w:rFonts w:cs="Arial"/>
                <w:szCs w:val="18"/>
              </w:rPr>
            </w:pPr>
            <w:r w:rsidRPr="00F508B8">
              <w:rPr>
                <w:color w:val="000000"/>
              </w:rPr>
              <w:t>Exception Note 2 and 13 of TS 38.101-3 table 7.3B.2.3.1-1</w:t>
            </w:r>
          </w:p>
        </w:tc>
      </w:tr>
      <w:tr w:rsidR="000D5725" w:rsidRPr="00F508B8" w14:paraId="3B3D9145" w14:textId="77777777" w:rsidTr="008C05F3">
        <w:trPr>
          <w:gridAfter w:val="1"/>
          <w:wAfter w:w="14" w:type="dxa"/>
          <w:trHeight w:val="248"/>
        </w:trPr>
        <w:tc>
          <w:tcPr>
            <w:tcW w:w="1549" w:type="dxa"/>
            <w:tcBorders>
              <w:top w:val="nil"/>
              <w:bottom w:val="nil"/>
            </w:tcBorders>
            <w:vAlign w:val="center"/>
          </w:tcPr>
          <w:p w14:paraId="6AF26BD8"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3870</w:t>
            </w:r>
          </w:p>
        </w:tc>
        <w:tc>
          <w:tcPr>
            <w:tcW w:w="1843" w:type="dxa"/>
            <w:shd w:val="clear" w:color="auto" w:fill="auto"/>
            <w:vAlign w:val="center"/>
          </w:tcPr>
          <w:p w14:paraId="794D2ADF"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072A41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690D3881" w14:textId="77777777" w:rsidR="000D5725" w:rsidRPr="00F508B8" w:rsidRDefault="000D5725" w:rsidP="00135A41">
            <w:pPr>
              <w:pStyle w:val="TAL"/>
              <w:rPr>
                <w:rFonts w:cs="Arial"/>
                <w:szCs w:val="18"/>
              </w:rPr>
            </w:pPr>
            <w:r w:rsidRPr="00F508B8">
              <w:rPr>
                <w:color w:val="000000"/>
              </w:rPr>
              <w:t>Exception Note 3 and 13 of TS 38.101-3 table 7.3B.2.3.1-1</w:t>
            </w:r>
          </w:p>
        </w:tc>
      </w:tr>
      <w:tr w:rsidR="000D5725" w:rsidRPr="00F508B8" w14:paraId="283945AE" w14:textId="77777777" w:rsidTr="008C05F3">
        <w:trPr>
          <w:gridAfter w:val="1"/>
          <w:wAfter w:w="14" w:type="dxa"/>
          <w:trHeight w:val="248"/>
        </w:trPr>
        <w:tc>
          <w:tcPr>
            <w:tcW w:w="1549" w:type="dxa"/>
            <w:tcBorders>
              <w:top w:val="nil"/>
              <w:bottom w:val="nil"/>
            </w:tcBorders>
            <w:vAlign w:val="center"/>
          </w:tcPr>
          <w:p w14:paraId="43FAC6D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F508B8" w:rsidRDefault="000D5725" w:rsidP="00135A41">
            <w:pPr>
              <w:pStyle w:val="TAC"/>
              <w:rPr>
                <w:rFonts w:cs="Arial"/>
                <w:szCs w:val="18"/>
              </w:rPr>
            </w:pPr>
            <w:r w:rsidRPr="00F508B8">
              <w:rPr>
                <w:rFonts w:cs="Arial"/>
                <w:szCs w:val="18"/>
                <w:lang w:eastAsia="fr-FR"/>
              </w:rPr>
              <w:t>UL 1950/UL 4090.005</w:t>
            </w:r>
          </w:p>
        </w:tc>
        <w:tc>
          <w:tcPr>
            <w:tcW w:w="1843" w:type="dxa"/>
            <w:shd w:val="clear" w:color="auto" w:fill="auto"/>
            <w:vAlign w:val="center"/>
          </w:tcPr>
          <w:p w14:paraId="5701A9B4"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75D852AD"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06E8B375"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3F288851" w14:textId="77777777" w:rsidTr="008C05F3">
        <w:trPr>
          <w:gridAfter w:val="1"/>
          <w:wAfter w:w="14" w:type="dxa"/>
          <w:trHeight w:val="248"/>
        </w:trPr>
        <w:tc>
          <w:tcPr>
            <w:tcW w:w="1549" w:type="dxa"/>
            <w:tcBorders>
              <w:top w:val="nil"/>
            </w:tcBorders>
            <w:vAlign w:val="center"/>
          </w:tcPr>
          <w:p w14:paraId="3832E433"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F508B8" w:rsidRDefault="000D5725" w:rsidP="00135A41">
            <w:pPr>
              <w:pStyle w:val="TAC"/>
              <w:rPr>
                <w:rFonts w:cs="Arial"/>
                <w:szCs w:val="18"/>
              </w:rPr>
            </w:pPr>
            <w:r w:rsidRPr="00F508B8">
              <w:rPr>
                <w:rFonts w:cs="Arial"/>
                <w:szCs w:val="18"/>
                <w:lang w:eastAsia="fr-FR"/>
              </w:rPr>
              <w:t>UL 1950/ UL3709.005</w:t>
            </w:r>
          </w:p>
        </w:tc>
        <w:tc>
          <w:tcPr>
            <w:tcW w:w="1843" w:type="dxa"/>
            <w:shd w:val="clear" w:color="auto" w:fill="auto"/>
            <w:vAlign w:val="center"/>
          </w:tcPr>
          <w:p w14:paraId="4B3BE9CD"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548543E6"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78AB40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6444DBC5" w14:textId="77777777" w:rsidTr="008C05F3">
        <w:trPr>
          <w:gridAfter w:val="1"/>
          <w:wAfter w:w="14" w:type="dxa"/>
          <w:trHeight w:val="248"/>
        </w:trPr>
        <w:tc>
          <w:tcPr>
            <w:tcW w:w="1549" w:type="dxa"/>
            <w:vAlign w:val="center"/>
          </w:tcPr>
          <w:p w14:paraId="1102723B" w14:textId="77777777" w:rsidR="000D5725" w:rsidRPr="00F508B8" w:rsidRDefault="000D5725" w:rsidP="00135A41">
            <w:pPr>
              <w:pStyle w:val="TAL"/>
              <w:jc w:val="center"/>
              <w:rPr>
                <w:rFonts w:cs="Arial"/>
                <w:szCs w:val="18"/>
              </w:rPr>
            </w:pPr>
            <w:r w:rsidRPr="00F508B8">
              <w:rPr>
                <w:rFonts w:cs="Arial"/>
                <w:b/>
                <w:bCs/>
                <w:szCs w:val="18"/>
              </w:rPr>
              <w:t xml:space="preserve">2A </w:t>
            </w:r>
            <w:r w:rsidRPr="00F508B8">
              <w:rPr>
                <w:rFonts w:cs="Arial"/>
                <w:szCs w:val="18"/>
              </w:rPr>
              <w:t>/ n41A</w:t>
            </w:r>
          </w:p>
        </w:tc>
        <w:tc>
          <w:tcPr>
            <w:tcW w:w="1704" w:type="dxa"/>
            <w:shd w:val="clear" w:color="auto" w:fill="auto"/>
            <w:vAlign w:val="center"/>
          </w:tcPr>
          <w:p w14:paraId="25E4FD01" w14:textId="77777777" w:rsidR="000D5725" w:rsidRPr="00F508B8" w:rsidRDefault="000D5725" w:rsidP="00135A41">
            <w:pPr>
              <w:pStyle w:val="TAC"/>
              <w:rPr>
                <w:rFonts w:cs="Arial"/>
                <w:szCs w:val="18"/>
              </w:rPr>
            </w:pPr>
            <w:r w:rsidRPr="00F508B8">
              <w:rPr>
                <w:rFonts w:cs="Arial"/>
                <w:szCs w:val="18"/>
                <w:lang w:eastAsia="fr-FR"/>
              </w:rPr>
              <w:t>High/Low</w:t>
            </w:r>
          </w:p>
        </w:tc>
        <w:tc>
          <w:tcPr>
            <w:tcW w:w="1843" w:type="dxa"/>
            <w:shd w:val="clear" w:color="auto" w:fill="auto"/>
            <w:vAlign w:val="center"/>
          </w:tcPr>
          <w:p w14:paraId="5CCAD259"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BF4890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1F38E20D"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3F067611" w14:textId="77777777" w:rsidTr="008C05F3">
        <w:trPr>
          <w:gridAfter w:val="1"/>
          <w:wAfter w:w="14" w:type="dxa"/>
          <w:trHeight w:val="248"/>
        </w:trPr>
        <w:tc>
          <w:tcPr>
            <w:tcW w:w="1549" w:type="dxa"/>
            <w:tcBorders>
              <w:bottom w:val="nil"/>
            </w:tcBorders>
            <w:vAlign w:val="center"/>
          </w:tcPr>
          <w:p w14:paraId="40B0069C" w14:textId="77777777" w:rsidR="000D5725" w:rsidRPr="00F508B8" w:rsidRDefault="000D5725" w:rsidP="00135A41">
            <w:pPr>
              <w:pStyle w:val="TAL"/>
              <w:jc w:val="center"/>
              <w:rPr>
                <w:rFonts w:cs="Arial"/>
                <w:szCs w:val="18"/>
              </w:rPr>
            </w:pPr>
            <w:r w:rsidRPr="00F508B8">
              <w:rPr>
                <w:rFonts w:cs="Arial"/>
                <w:b/>
                <w:bCs/>
                <w:szCs w:val="18"/>
                <w:lang w:eastAsia="en-US"/>
              </w:rPr>
              <w:t>2A/71A</w:t>
            </w:r>
          </w:p>
        </w:tc>
        <w:tc>
          <w:tcPr>
            <w:tcW w:w="1704" w:type="dxa"/>
            <w:shd w:val="clear" w:color="auto" w:fill="auto"/>
            <w:vAlign w:val="center"/>
          </w:tcPr>
          <w:p w14:paraId="3BFA53AE"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eastAsia="MS Mincho"/>
                <w:lang w:eastAsia="en-US"/>
              </w:rPr>
              <w:t xml:space="preserve">665.5 </w:t>
            </w:r>
            <w:r w:rsidRPr="00F508B8">
              <w:rPr>
                <w:rFonts w:cs="Arial"/>
                <w:szCs w:val="18"/>
                <w:lang w:eastAsia="en-US"/>
              </w:rPr>
              <w:t>MHz</w:t>
            </w:r>
          </w:p>
        </w:tc>
        <w:tc>
          <w:tcPr>
            <w:tcW w:w="1843" w:type="dxa"/>
            <w:shd w:val="clear" w:color="auto" w:fill="auto"/>
            <w:vAlign w:val="center"/>
          </w:tcPr>
          <w:p w14:paraId="0D691F38" w14:textId="77777777" w:rsidR="000D5725" w:rsidRPr="00F508B8" w:rsidRDefault="000D5725" w:rsidP="00135A41">
            <w:pPr>
              <w:pStyle w:val="TAC"/>
              <w:rPr>
                <w:rFonts w:cs="Arial"/>
                <w:szCs w:val="18"/>
              </w:rPr>
            </w:pPr>
            <w:r w:rsidRPr="00F508B8">
              <w:rPr>
                <w:rFonts w:cs="Arial"/>
                <w:szCs w:val="18"/>
                <w:lang w:eastAsia="en-US"/>
              </w:rPr>
              <w:t>20/5</w:t>
            </w:r>
          </w:p>
        </w:tc>
        <w:tc>
          <w:tcPr>
            <w:tcW w:w="1984" w:type="dxa"/>
            <w:vAlign w:val="center"/>
          </w:tcPr>
          <w:p w14:paraId="14DF5521"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56D185CA" w14:textId="77777777" w:rsidR="000D5725" w:rsidRPr="00F508B8" w:rsidRDefault="000D5725" w:rsidP="00135A41">
            <w:pPr>
              <w:pStyle w:val="TAL"/>
              <w:rPr>
                <w:rFonts w:cs="Arial"/>
                <w:szCs w:val="18"/>
              </w:rPr>
            </w:pPr>
            <w:r w:rsidRPr="00F508B8">
              <w:rPr>
                <w:color w:val="000000"/>
                <w:lang w:eastAsia="en-US"/>
              </w:rPr>
              <w:t>Exception Note 11 of TS 38.101-3 table 7.3B.2.3.1-1</w:t>
            </w:r>
          </w:p>
        </w:tc>
      </w:tr>
      <w:tr w:rsidR="000D5725" w:rsidRPr="00F508B8" w14:paraId="4BDE2A10" w14:textId="77777777" w:rsidTr="008C05F3">
        <w:trPr>
          <w:gridAfter w:val="1"/>
          <w:wAfter w:w="14" w:type="dxa"/>
          <w:trHeight w:val="248"/>
        </w:trPr>
        <w:tc>
          <w:tcPr>
            <w:tcW w:w="1549" w:type="dxa"/>
            <w:tcBorders>
              <w:top w:val="nil"/>
              <w:bottom w:val="nil"/>
            </w:tcBorders>
            <w:vAlign w:val="center"/>
          </w:tcPr>
          <w:p w14:paraId="75EC424A"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cs="Arial"/>
                <w:szCs w:val="18"/>
                <w:lang w:eastAsia="en-US"/>
              </w:rPr>
              <w:t>673 MHz</w:t>
            </w:r>
          </w:p>
        </w:tc>
        <w:tc>
          <w:tcPr>
            <w:tcW w:w="1843" w:type="dxa"/>
            <w:shd w:val="clear" w:color="auto" w:fill="auto"/>
            <w:vAlign w:val="center"/>
          </w:tcPr>
          <w:p w14:paraId="4535649B" w14:textId="77777777" w:rsidR="000D5725" w:rsidRPr="00F508B8" w:rsidRDefault="000D5725" w:rsidP="00135A41">
            <w:pPr>
              <w:pStyle w:val="TAC"/>
              <w:rPr>
                <w:rFonts w:cs="Arial"/>
                <w:szCs w:val="18"/>
              </w:rPr>
            </w:pPr>
            <w:r w:rsidRPr="00F508B8">
              <w:rPr>
                <w:rFonts w:cs="Arial"/>
                <w:szCs w:val="18"/>
                <w:lang w:eastAsia="en-US"/>
              </w:rPr>
              <w:t>20/10</w:t>
            </w:r>
          </w:p>
        </w:tc>
        <w:tc>
          <w:tcPr>
            <w:tcW w:w="1984" w:type="dxa"/>
            <w:vAlign w:val="center"/>
          </w:tcPr>
          <w:p w14:paraId="2C615AE3"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2DE8825E" w14:textId="77777777" w:rsidR="000D5725" w:rsidRPr="00F508B8" w:rsidRDefault="000D5725" w:rsidP="00135A41">
            <w:pPr>
              <w:pStyle w:val="TAL"/>
              <w:rPr>
                <w:rFonts w:cs="Arial"/>
                <w:szCs w:val="18"/>
              </w:rPr>
            </w:pPr>
            <w:r w:rsidRPr="00F508B8">
              <w:rPr>
                <w:color w:val="000000"/>
                <w:lang w:eastAsia="en-US"/>
              </w:rPr>
              <w:t>Exception Note 12 of TS 38.101-3 table 7.3B.2.3.1-1</w:t>
            </w:r>
          </w:p>
        </w:tc>
      </w:tr>
      <w:tr w:rsidR="000D5725" w:rsidRPr="00F508B8" w14:paraId="7E28722E" w14:textId="77777777" w:rsidTr="008C05F3">
        <w:trPr>
          <w:gridAfter w:val="1"/>
          <w:wAfter w:w="14" w:type="dxa"/>
          <w:trHeight w:val="248"/>
        </w:trPr>
        <w:tc>
          <w:tcPr>
            <w:tcW w:w="1549" w:type="dxa"/>
            <w:tcBorders>
              <w:top w:val="nil"/>
            </w:tcBorders>
            <w:vAlign w:val="center"/>
          </w:tcPr>
          <w:p w14:paraId="2500807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F508B8" w:rsidRDefault="000D5725" w:rsidP="00135A41">
            <w:pPr>
              <w:pStyle w:val="TAC"/>
              <w:rPr>
                <w:rFonts w:cs="Arial"/>
                <w:szCs w:val="18"/>
              </w:rPr>
            </w:pPr>
            <w:r w:rsidRPr="00F508B8">
              <w:rPr>
                <w:rFonts w:cs="Arial"/>
                <w:szCs w:val="18"/>
                <w:lang w:eastAsia="en-US"/>
              </w:rPr>
              <w:t>UL1881 MHz/UL Low</w:t>
            </w:r>
          </w:p>
        </w:tc>
        <w:tc>
          <w:tcPr>
            <w:tcW w:w="1843" w:type="dxa"/>
            <w:shd w:val="clear" w:color="auto" w:fill="auto"/>
            <w:vAlign w:val="center"/>
          </w:tcPr>
          <w:p w14:paraId="5D2505BE" w14:textId="77777777" w:rsidR="000D5725" w:rsidRPr="00F508B8" w:rsidRDefault="000D5725" w:rsidP="00135A41">
            <w:pPr>
              <w:pStyle w:val="TAC"/>
              <w:rPr>
                <w:rFonts w:cs="Arial"/>
                <w:szCs w:val="18"/>
              </w:rPr>
            </w:pPr>
            <w:r w:rsidRPr="00F508B8">
              <w:rPr>
                <w:rFonts w:cs="Arial"/>
                <w:szCs w:val="18"/>
                <w:lang w:eastAsia="en-US"/>
              </w:rPr>
              <w:t>20/20</w:t>
            </w:r>
          </w:p>
        </w:tc>
        <w:tc>
          <w:tcPr>
            <w:tcW w:w="1984" w:type="dxa"/>
            <w:vAlign w:val="center"/>
          </w:tcPr>
          <w:p w14:paraId="705A389D" w14:textId="77777777" w:rsidR="000D5725" w:rsidRPr="00F508B8" w:rsidRDefault="000D5725" w:rsidP="00135A41">
            <w:pPr>
              <w:pStyle w:val="TAC"/>
              <w:rPr>
                <w:rFonts w:cs="Arial"/>
                <w:szCs w:val="18"/>
              </w:rPr>
            </w:pPr>
            <w:r w:rsidRPr="00F508B8">
              <w:rPr>
                <w:rFonts w:cs="Arial"/>
                <w:szCs w:val="18"/>
                <w:lang w:eastAsia="en-US"/>
              </w:rPr>
              <w:t>Receiver Harmonic Mixing</w:t>
            </w:r>
          </w:p>
        </w:tc>
        <w:tc>
          <w:tcPr>
            <w:tcW w:w="2975" w:type="dxa"/>
            <w:vAlign w:val="center"/>
          </w:tcPr>
          <w:p w14:paraId="503AE322" w14:textId="77777777" w:rsidR="000D5725" w:rsidRPr="00F508B8" w:rsidRDefault="000D5725" w:rsidP="00135A41">
            <w:pPr>
              <w:pStyle w:val="TAL"/>
              <w:rPr>
                <w:rFonts w:cs="Arial"/>
                <w:szCs w:val="18"/>
              </w:rPr>
            </w:pPr>
            <w:r w:rsidRPr="00F508B8">
              <w:rPr>
                <w:rFonts w:cs="Arial"/>
                <w:szCs w:val="18"/>
                <w:lang w:eastAsia="en-US"/>
              </w:rPr>
              <w:t xml:space="preserve">Exception </w:t>
            </w:r>
            <w:r w:rsidRPr="00F508B8">
              <w:rPr>
                <w:color w:val="000000"/>
                <w:lang w:eastAsia="en-US"/>
              </w:rPr>
              <w:t xml:space="preserve">Note 4 </w:t>
            </w:r>
            <w:r w:rsidRPr="00F508B8">
              <w:rPr>
                <w:rFonts w:cs="Arial"/>
                <w:szCs w:val="18"/>
                <w:lang w:eastAsia="en-US"/>
              </w:rPr>
              <w:t>in TS 38.101-3 Table 7.3B.2.3.2-1</w:t>
            </w:r>
          </w:p>
        </w:tc>
      </w:tr>
      <w:tr w:rsidR="000D5725" w:rsidRPr="00F508B8" w14:paraId="47FA2F82" w14:textId="77777777" w:rsidTr="008C05F3">
        <w:trPr>
          <w:gridAfter w:val="1"/>
          <w:wAfter w:w="14" w:type="dxa"/>
          <w:trHeight w:val="248"/>
        </w:trPr>
        <w:tc>
          <w:tcPr>
            <w:tcW w:w="1549" w:type="dxa"/>
            <w:tcBorders>
              <w:top w:val="nil"/>
              <w:bottom w:val="nil"/>
            </w:tcBorders>
            <w:vAlign w:val="center"/>
          </w:tcPr>
          <w:p w14:paraId="70B13EF3" w14:textId="77777777" w:rsidR="000D5725" w:rsidRPr="00F508B8" w:rsidRDefault="000D5725" w:rsidP="00135A41">
            <w:pPr>
              <w:pStyle w:val="TAL"/>
              <w:jc w:val="center"/>
              <w:rPr>
                <w:rFonts w:cs="Arial"/>
                <w:szCs w:val="18"/>
              </w:rPr>
            </w:pPr>
            <w:r w:rsidRPr="00F508B8">
              <w:rPr>
                <w:rFonts w:cs="Arial"/>
                <w:b/>
                <w:szCs w:val="18"/>
              </w:rPr>
              <w:t>2A</w:t>
            </w:r>
            <w:r w:rsidRPr="00F508B8">
              <w:rPr>
                <w:rFonts w:cs="Arial"/>
                <w:szCs w:val="18"/>
              </w:rPr>
              <w:t>/</w:t>
            </w:r>
            <w:r w:rsidRPr="00F508B8">
              <w:rPr>
                <w:rFonts w:cs="Arial"/>
                <w:b/>
                <w:szCs w:val="18"/>
              </w:rPr>
              <w:t>n77A</w:t>
            </w:r>
          </w:p>
        </w:tc>
        <w:tc>
          <w:tcPr>
            <w:tcW w:w="1704" w:type="dxa"/>
            <w:shd w:val="clear" w:color="auto" w:fill="auto"/>
            <w:vAlign w:val="center"/>
          </w:tcPr>
          <w:p w14:paraId="5AC8F460" w14:textId="77777777" w:rsidR="000D5725" w:rsidRPr="00F508B8" w:rsidRDefault="000D5725" w:rsidP="00135A41">
            <w:pPr>
              <w:pStyle w:val="TAC"/>
              <w:rPr>
                <w:rFonts w:cs="Arial"/>
                <w:szCs w:val="18"/>
                <w:lang w:eastAsia="en-US"/>
              </w:rPr>
            </w:pPr>
            <w:r w:rsidRPr="00F508B8">
              <w:rPr>
                <w:rFonts w:cs="Arial"/>
                <w:szCs w:val="18"/>
              </w:rPr>
              <w:t>UL 1860 MHz / DL 3720 MHz</w:t>
            </w:r>
          </w:p>
        </w:tc>
        <w:tc>
          <w:tcPr>
            <w:tcW w:w="1843" w:type="dxa"/>
            <w:shd w:val="clear" w:color="auto" w:fill="auto"/>
            <w:vAlign w:val="center"/>
          </w:tcPr>
          <w:p w14:paraId="6A53E9B4"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30398EA2"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2B21BA70" w14:textId="77777777" w:rsidR="000D5725" w:rsidRPr="00F508B8" w:rsidRDefault="000D5725" w:rsidP="00135A41">
            <w:pPr>
              <w:pStyle w:val="TAL"/>
              <w:rPr>
                <w:rFonts w:cs="Arial"/>
                <w:szCs w:val="18"/>
                <w:lang w:eastAsia="en-US"/>
              </w:rPr>
            </w:pPr>
            <w:r w:rsidRPr="00F508B8">
              <w:rPr>
                <w:rFonts w:cs="Arial"/>
                <w:szCs w:val="18"/>
              </w:rPr>
              <w:t>Exception Note 2, 13 of TS 38.101-3 table 7.3B.2.3.1-1</w:t>
            </w:r>
          </w:p>
        </w:tc>
      </w:tr>
      <w:tr w:rsidR="000D5725" w:rsidRPr="00F508B8" w14:paraId="25A48F15" w14:textId="77777777" w:rsidTr="008C05F3">
        <w:trPr>
          <w:gridAfter w:val="1"/>
          <w:wAfter w:w="14" w:type="dxa"/>
          <w:trHeight w:val="248"/>
        </w:trPr>
        <w:tc>
          <w:tcPr>
            <w:tcW w:w="1549" w:type="dxa"/>
            <w:tcBorders>
              <w:top w:val="nil"/>
              <w:bottom w:val="nil"/>
            </w:tcBorders>
            <w:vAlign w:val="center"/>
          </w:tcPr>
          <w:p w14:paraId="63FD59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F508B8" w:rsidRDefault="000D5725" w:rsidP="00135A41">
            <w:pPr>
              <w:pStyle w:val="TAC"/>
              <w:rPr>
                <w:rFonts w:cs="Arial"/>
                <w:szCs w:val="18"/>
                <w:lang w:eastAsia="en-US"/>
              </w:rPr>
            </w:pPr>
            <w:r w:rsidRPr="00F508B8">
              <w:rPr>
                <w:rFonts w:cs="Arial"/>
                <w:szCs w:val="18"/>
              </w:rPr>
              <w:t>UL 1860 MHz / DL 3690 MHz</w:t>
            </w:r>
          </w:p>
        </w:tc>
        <w:tc>
          <w:tcPr>
            <w:tcW w:w="1843" w:type="dxa"/>
            <w:shd w:val="clear" w:color="auto" w:fill="auto"/>
            <w:vAlign w:val="center"/>
          </w:tcPr>
          <w:p w14:paraId="7965BCA6" w14:textId="77777777" w:rsidR="000D5725" w:rsidRPr="00F508B8" w:rsidRDefault="000D5725" w:rsidP="00135A41">
            <w:pPr>
              <w:pStyle w:val="TAC"/>
              <w:rPr>
                <w:rFonts w:cs="Arial"/>
                <w:szCs w:val="18"/>
                <w:lang w:eastAsia="en-US"/>
              </w:rPr>
            </w:pPr>
            <w:r w:rsidRPr="00F508B8">
              <w:rPr>
                <w:rFonts w:cs="Arial"/>
                <w:szCs w:val="18"/>
              </w:rPr>
              <w:t>20/20</w:t>
            </w:r>
          </w:p>
        </w:tc>
        <w:tc>
          <w:tcPr>
            <w:tcW w:w="1984" w:type="dxa"/>
            <w:vAlign w:val="center"/>
          </w:tcPr>
          <w:p w14:paraId="4F032430"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46903741" w14:textId="77777777" w:rsidR="000D5725" w:rsidRPr="00F508B8" w:rsidRDefault="000D5725" w:rsidP="00135A41">
            <w:pPr>
              <w:pStyle w:val="TAL"/>
              <w:rPr>
                <w:rFonts w:cs="Arial"/>
                <w:szCs w:val="18"/>
                <w:lang w:eastAsia="en-US"/>
              </w:rPr>
            </w:pPr>
            <w:r w:rsidRPr="00F508B8">
              <w:rPr>
                <w:rFonts w:cs="Arial"/>
                <w:szCs w:val="18"/>
              </w:rPr>
              <w:t>Exception Note 3 of TS 38.101-3 table 7.3B.2.3.1-1</w:t>
            </w:r>
          </w:p>
        </w:tc>
      </w:tr>
      <w:tr w:rsidR="000D5725" w:rsidRPr="00F508B8" w14:paraId="7381CE9F" w14:textId="77777777" w:rsidTr="008C05F3">
        <w:trPr>
          <w:gridAfter w:val="1"/>
          <w:wAfter w:w="14" w:type="dxa"/>
          <w:trHeight w:val="248"/>
        </w:trPr>
        <w:tc>
          <w:tcPr>
            <w:tcW w:w="1549" w:type="dxa"/>
            <w:tcBorders>
              <w:top w:val="nil"/>
              <w:bottom w:val="nil"/>
            </w:tcBorders>
            <w:vAlign w:val="center"/>
          </w:tcPr>
          <w:p w14:paraId="3511E3A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F508B8" w:rsidRDefault="000D5725" w:rsidP="00135A41">
            <w:pPr>
              <w:pStyle w:val="TAC"/>
              <w:rPr>
                <w:rFonts w:cs="Arial"/>
                <w:szCs w:val="18"/>
                <w:lang w:eastAsia="en-US"/>
              </w:rPr>
            </w:pPr>
            <w:r w:rsidRPr="00F508B8">
              <w:rPr>
                <w:rFonts w:cs="Arial"/>
                <w:szCs w:val="18"/>
              </w:rPr>
              <w:t>DL Mid (1960) / UL 3920</w:t>
            </w:r>
          </w:p>
        </w:tc>
        <w:tc>
          <w:tcPr>
            <w:tcW w:w="1843" w:type="dxa"/>
            <w:shd w:val="clear" w:color="auto" w:fill="auto"/>
            <w:vAlign w:val="center"/>
          </w:tcPr>
          <w:p w14:paraId="36009EBE"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50D6AFCC" w14:textId="77777777" w:rsidR="000D5725" w:rsidRPr="00F508B8" w:rsidRDefault="000D5725" w:rsidP="00135A41">
            <w:pPr>
              <w:pStyle w:val="TAC"/>
              <w:rPr>
                <w:rFonts w:cs="Arial"/>
                <w:szCs w:val="18"/>
                <w:lang w:eastAsia="en-US"/>
              </w:rPr>
            </w:pPr>
            <w:r w:rsidRPr="00F508B8">
              <w:t>Receiver harmonic mixing HM2</w:t>
            </w:r>
          </w:p>
        </w:tc>
        <w:tc>
          <w:tcPr>
            <w:tcW w:w="2975" w:type="dxa"/>
            <w:vAlign w:val="center"/>
          </w:tcPr>
          <w:p w14:paraId="5722F79B" w14:textId="77777777" w:rsidR="000D5725" w:rsidRPr="00F508B8" w:rsidRDefault="000D5725" w:rsidP="00135A41">
            <w:pPr>
              <w:pStyle w:val="TAL"/>
              <w:rPr>
                <w:rFonts w:cs="Arial"/>
                <w:szCs w:val="18"/>
                <w:lang w:eastAsia="en-US"/>
              </w:rPr>
            </w:pPr>
            <w:r w:rsidRPr="00F508B8">
              <w:t>Receiver Harmonic Mixing Exception in TS38.101-3 Table 7.3B.2.3.2-1</w:t>
            </w:r>
          </w:p>
        </w:tc>
      </w:tr>
      <w:tr w:rsidR="000D5725" w:rsidRPr="00F508B8" w14:paraId="7B9F9930" w14:textId="77777777" w:rsidTr="008C05F3">
        <w:trPr>
          <w:gridAfter w:val="1"/>
          <w:wAfter w:w="14" w:type="dxa"/>
          <w:trHeight w:val="248"/>
        </w:trPr>
        <w:tc>
          <w:tcPr>
            <w:tcW w:w="1549" w:type="dxa"/>
            <w:tcBorders>
              <w:top w:val="nil"/>
              <w:bottom w:val="nil"/>
            </w:tcBorders>
            <w:vAlign w:val="center"/>
          </w:tcPr>
          <w:p w14:paraId="55E097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F508B8" w:rsidRDefault="000D5725" w:rsidP="00135A41">
            <w:pPr>
              <w:pStyle w:val="TAC"/>
              <w:rPr>
                <w:rFonts w:cs="Arial"/>
                <w:szCs w:val="18"/>
                <w:lang w:eastAsia="en-US"/>
              </w:rPr>
            </w:pPr>
            <w:r w:rsidRPr="00F508B8">
              <w:rPr>
                <w:rFonts w:cs="Arial"/>
                <w:szCs w:val="18"/>
              </w:rPr>
              <w:t>UL 1860 MHz / DL 3850 MHz</w:t>
            </w:r>
          </w:p>
        </w:tc>
        <w:tc>
          <w:tcPr>
            <w:tcW w:w="1843" w:type="dxa"/>
            <w:shd w:val="clear" w:color="auto" w:fill="auto"/>
            <w:vAlign w:val="center"/>
          </w:tcPr>
          <w:p w14:paraId="6ECAA5CB"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6F473D07" w14:textId="77777777" w:rsidR="000D5725" w:rsidRPr="00F508B8" w:rsidRDefault="000D5725" w:rsidP="00135A41">
            <w:pPr>
              <w:pStyle w:val="TAC"/>
              <w:rPr>
                <w:rFonts w:cs="Arial"/>
                <w:szCs w:val="18"/>
                <w:lang w:eastAsia="en-US"/>
              </w:rPr>
            </w:pPr>
          </w:p>
        </w:tc>
        <w:tc>
          <w:tcPr>
            <w:tcW w:w="2975" w:type="dxa"/>
            <w:vAlign w:val="center"/>
          </w:tcPr>
          <w:p w14:paraId="1AFD1F1F" w14:textId="77777777" w:rsidR="000D5725" w:rsidRPr="00F508B8" w:rsidRDefault="000D5725" w:rsidP="00135A41">
            <w:pPr>
              <w:pStyle w:val="TAL"/>
              <w:rPr>
                <w:rFonts w:cs="Arial"/>
                <w:szCs w:val="18"/>
                <w:lang w:eastAsia="en-US"/>
              </w:rPr>
            </w:pPr>
            <w:r w:rsidRPr="00F508B8">
              <w:rPr>
                <w:rFonts w:cs="Arial"/>
                <w:szCs w:val="18"/>
              </w:rPr>
              <w:t>HD avoid</w:t>
            </w:r>
          </w:p>
        </w:tc>
      </w:tr>
      <w:tr w:rsidR="000D5725" w:rsidRPr="00F508B8" w14:paraId="75EF1C61" w14:textId="77777777" w:rsidTr="008C05F3">
        <w:trPr>
          <w:gridAfter w:val="1"/>
          <w:wAfter w:w="14" w:type="dxa"/>
          <w:trHeight w:val="248"/>
        </w:trPr>
        <w:tc>
          <w:tcPr>
            <w:tcW w:w="1549" w:type="dxa"/>
            <w:tcBorders>
              <w:top w:val="nil"/>
            </w:tcBorders>
            <w:vAlign w:val="center"/>
          </w:tcPr>
          <w:p w14:paraId="34C4B7BB"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F508B8" w:rsidRDefault="000D5725" w:rsidP="00135A41">
            <w:pPr>
              <w:pStyle w:val="TAC"/>
              <w:rPr>
                <w:rFonts w:cs="Arial"/>
                <w:szCs w:val="18"/>
                <w:lang w:eastAsia="en-US"/>
              </w:rPr>
            </w:pPr>
            <w:r w:rsidRPr="00F508B8">
              <w:rPr>
                <w:rFonts w:cs="Arial"/>
                <w:szCs w:val="18"/>
              </w:rPr>
              <w:t>DL Mid</w:t>
            </w:r>
            <w:r w:rsidR="00D44BD4">
              <w:rPr>
                <w:rFonts w:cs="Arial"/>
                <w:szCs w:val="18"/>
              </w:rPr>
              <w:t xml:space="preserve"> </w:t>
            </w:r>
            <w:r w:rsidRPr="00F508B8">
              <w:rPr>
                <w:rFonts w:cs="Arial"/>
                <w:szCs w:val="18"/>
              </w:rPr>
              <w:t xml:space="preserve">/ UL Mid </w:t>
            </w:r>
          </w:p>
        </w:tc>
        <w:tc>
          <w:tcPr>
            <w:tcW w:w="1843" w:type="dxa"/>
            <w:shd w:val="clear" w:color="auto" w:fill="auto"/>
            <w:vAlign w:val="center"/>
          </w:tcPr>
          <w:p w14:paraId="3A9B4766"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720EE49A" w14:textId="77777777" w:rsidR="000D5725" w:rsidRPr="00F508B8" w:rsidRDefault="000D5725" w:rsidP="00135A41">
            <w:pPr>
              <w:pStyle w:val="TAC"/>
              <w:rPr>
                <w:rFonts w:cs="Arial"/>
                <w:szCs w:val="18"/>
                <w:lang w:eastAsia="en-US"/>
              </w:rPr>
            </w:pPr>
          </w:p>
        </w:tc>
        <w:tc>
          <w:tcPr>
            <w:tcW w:w="2975" w:type="dxa"/>
            <w:vAlign w:val="center"/>
          </w:tcPr>
          <w:p w14:paraId="4064CBE6" w14:textId="77777777" w:rsidR="000D5725" w:rsidRPr="00F508B8" w:rsidRDefault="000D5725" w:rsidP="00135A41">
            <w:pPr>
              <w:pStyle w:val="TAL"/>
              <w:rPr>
                <w:rFonts w:cs="Arial"/>
                <w:szCs w:val="18"/>
                <w:lang w:eastAsia="en-US"/>
              </w:rPr>
            </w:pPr>
            <w:r w:rsidRPr="00F508B8">
              <w:rPr>
                <w:rFonts w:cs="Arial"/>
                <w:szCs w:val="18"/>
              </w:rPr>
              <w:t>HM avoid</w:t>
            </w:r>
          </w:p>
        </w:tc>
      </w:tr>
      <w:tr w:rsidR="000D5725" w:rsidRPr="00F508B8" w14:paraId="6B7CC9C3" w14:textId="77777777" w:rsidTr="008C05F3">
        <w:trPr>
          <w:gridAfter w:val="1"/>
          <w:wAfter w:w="14" w:type="dxa"/>
          <w:trHeight w:val="248"/>
        </w:trPr>
        <w:tc>
          <w:tcPr>
            <w:tcW w:w="1549" w:type="dxa"/>
            <w:tcBorders>
              <w:top w:val="nil"/>
              <w:bottom w:val="nil"/>
            </w:tcBorders>
            <w:vAlign w:val="center"/>
          </w:tcPr>
          <w:p w14:paraId="7120AFAB" w14:textId="77777777" w:rsidR="000D5725" w:rsidRPr="00F508B8" w:rsidRDefault="000D5725" w:rsidP="00135A41">
            <w:pPr>
              <w:pStyle w:val="TAL"/>
              <w:jc w:val="center"/>
              <w:rPr>
                <w:rFonts w:cs="Arial"/>
                <w:szCs w:val="18"/>
              </w:rPr>
            </w:pPr>
            <w:r w:rsidRPr="00F508B8">
              <w:rPr>
                <w:rFonts w:cs="Arial"/>
                <w:b/>
                <w:bCs/>
                <w:szCs w:val="18"/>
              </w:rPr>
              <w:t>2A</w:t>
            </w:r>
            <w:r w:rsidRPr="00F508B8">
              <w:rPr>
                <w:rFonts w:cs="Arial"/>
                <w:szCs w:val="18"/>
              </w:rPr>
              <w:t>/78A</w:t>
            </w:r>
          </w:p>
        </w:tc>
        <w:tc>
          <w:tcPr>
            <w:tcW w:w="1704" w:type="dxa"/>
            <w:shd w:val="clear" w:color="auto" w:fill="auto"/>
            <w:vAlign w:val="center"/>
          </w:tcPr>
          <w:p w14:paraId="0E002BD5" w14:textId="77777777" w:rsidR="000D5725" w:rsidRPr="00F508B8" w:rsidRDefault="000D5725" w:rsidP="00135A41">
            <w:pPr>
              <w:pStyle w:val="TAC"/>
              <w:rPr>
                <w:rFonts w:cs="Arial"/>
                <w:szCs w:val="18"/>
              </w:rPr>
            </w:pPr>
            <w:r w:rsidRPr="00F508B8">
              <w:t xml:space="preserve">DL 3740 MHz / UL </w:t>
            </w:r>
            <w:r w:rsidRPr="00F508B8">
              <w:rPr>
                <w:rFonts w:eastAsia="MS Mincho"/>
              </w:rPr>
              <w:t>1870 MHZ</w:t>
            </w:r>
          </w:p>
        </w:tc>
        <w:tc>
          <w:tcPr>
            <w:tcW w:w="1843" w:type="dxa"/>
            <w:shd w:val="clear" w:color="auto" w:fill="auto"/>
            <w:vAlign w:val="center"/>
          </w:tcPr>
          <w:p w14:paraId="379E55D5" w14:textId="77777777" w:rsidR="000D5725" w:rsidRPr="00F508B8" w:rsidRDefault="000D5725" w:rsidP="00135A41">
            <w:pPr>
              <w:pStyle w:val="TAL"/>
              <w:rPr>
                <w:rFonts w:cs="Arial"/>
                <w:szCs w:val="18"/>
              </w:rPr>
            </w:pPr>
            <w:r w:rsidRPr="00F508B8">
              <w:t>Highest (20 MHz) / Highest (100 MHz)</w:t>
            </w:r>
          </w:p>
        </w:tc>
        <w:tc>
          <w:tcPr>
            <w:tcW w:w="1984" w:type="dxa"/>
            <w:vAlign w:val="center"/>
          </w:tcPr>
          <w:p w14:paraId="504FA2D8"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1A2729D6" w14:textId="77777777" w:rsidR="000D5725" w:rsidRPr="00F508B8" w:rsidRDefault="000D5725" w:rsidP="00135A41">
            <w:pPr>
              <w:pStyle w:val="TAL"/>
              <w:rPr>
                <w:rFonts w:cs="Arial"/>
                <w:szCs w:val="18"/>
              </w:rPr>
            </w:pPr>
            <w:r w:rsidRPr="00F508B8">
              <w:rPr>
                <w:color w:val="000000"/>
              </w:rPr>
              <w:t>Exception Note 2, 13 of TS38.101-3 table 7.3B.2.3.1-1</w:t>
            </w:r>
          </w:p>
        </w:tc>
      </w:tr>
      <w:tr w:rsidR="000D5725" w:rsidRPr="00F508B8" w14:paraId="7426001C" w14:textId="77777777" w:rsidTr="008C05F3">
        <w:trPr>
          <w:gridAfter w:val="1"/>
          <w:wAfter w:w="14" w:type="dxa"/>
          <w:trHeight w:val="248"/>
        </w:trPr>
        <w:tc>
          <w:tcPr>
            <w:tcW w:w="1549" w:type="dxa"/>
            <w:tcBorders>
              <w:top w:val="nil"/>
            </w:tcBorders>
            <w:vAlign w:val="center"/>
          </w:tcPr>
          <w:p w14:paraId="2D55219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F508B8" w:rsidRDefault="000D5725" w:rsidP="00135A41">
            <w:pPr>
              <w:pStyle w:val="TAL"/>
              <w:jc w:val="center"/>
              <w:rPr>
                <w:rFonts w:cs="Arial"/>
                <w:szCs w:val="18"/>
              </w:rPr>
            </w:pPr>
            <w:r w:rsidRPr="00F508B8">
              <w:rPr>
                <w:rFonts w:eastAsia="MS Mincho"/>
              </w:rPr>
              <w:t>DL 3740 MHz / UL 1885 MHz</w:t>
            </w:r>
          </w:p>
        </w:tc>
        <w:tc>
          <w:tcPr>
            <w:tcW w:w="1843" w:type="dxa"/>
            <w:shd w:val="clear" w:color="auto" w:fill="auto"/>
            <w:vAlign w:val="center"/>
          </w:tcPr>
          <w:p w14:paraId="2D4313EE" w14:textId="77777777" w:rsidR="000D5725" w:rsidRPr="00F508B8" w:rsidRDefault="000D5725" w:rsidP="00135A41">
            <w:pPr>
              <w:pStyle w:val="TAL"/>
              <w:jc w:val="center"/>
              <w:rPr>
                <w:rFonts w:cs="Arial"/>
                <w:szCs w:val="18"/>
              </w:rPr>
            </w:pPr>
            <w:r w:rsidRPr="00F508B8">
              <w:t>20 MHz) / Highest (20 MHz)</w:t>
            </w:r>
          </w:p>
        </w:tc>
        <w:tc>
          <w:tcPr>
            <w:tcW w:w="1984" w:type="dxa"/>
            <w:vAlign w:val="center"/>
          </w:tcPr>
          <w:p w14:paraId="016066A9"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6A4F02A9" w14:textId="77777777" w:rsidR="000D5725" w:rsidRPr="00F508B8" w:rsidRDefault="000D5725" w:rsidP="00135A41">
            <w:pPr>
              <w:pStyle w:val="TAL"/>
              <w:rPr>
                <w:rFonts w:cs="Arial"/>
                <w:szCs w:val="18"/>
              </w:rPr>
            </w:pPr>
            <w:r w:rsidRPr="00F508B8">
              <w:rPr>
                <w:color w:val="000000"/>
              </w:rPr>
              <w:t>Exception Note 3 of TS38.101-3 table 7.3B.2.3.1-1</w:t>
            </w:r>
          </w:p>
        </w:tc>
      </w:tr>
      <w:tr w:rsidR="000D5725" w:rsidRPr="00F508B8" w14:paraId="2F87B4A5" w14:textId="77777777" w:rsidTr="008C05F3">
        <w:trPr>
          <w:gridAfter w:val="1"/>
          <w:wAfter w:w="14" w:type="dxa"/>
          <w:trHeight w:val="248"/>
        </w:trPr>
        <w:tc>
          <w:tcPr>
            <w:tcW w:w="1549" w:type="dxa"/>
            <w:vMerge w:val="restart"/>
            <w:vAlign w:val="center"/>
          </w:tcPr>
          <w:p w14:paraId="70DF1AFE" w14:textId="77777777" w:rsidR="000D5725" w:rsidRPr="00F508B8" w:rsidRDefault="000D5725" w:rsidP="00135A41">
            <w:pPr>
              <w:pStyle w:val="TAL"/>
              <w:jc w:val="center"/>
              <w:rPr>
                <w:rFonts w:cs="Arial"/>
                <w:szCs w:val="18"/>
              </w:rPr>
            </w:pPr>
            <w:r w:rsidRPr="00F508B8">
              <w:rPr>
                <w:rFonts w:cs="Arial"/>
                <w:b/>
                <w:bCs/>
                <w:szCs w:val="18"/>
              </w:rPr>
              <w:t xml:space="preserve">3A </w:t>
            </w:r>
            <w:r w:rsidRPr="00F508B8">
              <w:rPr>
                <w:rFonts w:cs="Arial"/>
                <w:szCs w:val="18"/>
              </w:rPr>
              <w:t>/ n1A</w:t>
            </w:r>
          </w:p>
        </w:tc>
        <w:tc>
          <w:tcPr>
            <w:tcW w:w="1704" w:type="dxa"/>
            <w:shd w:val="clear" w:color="auto" w:fill="auto"/>
            <w:vAlign w:val="center"/>
          </w:tcPr>
          <w:p w14:paraId="3A1B86F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4D15CC4F"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4BC1F9"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D5D4E0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511A45B8" w14:textId="77777777" w:rsidTr="008C05F3">
        <w:trPr>
          <w:gridAfter w:val="1"/>
          <w:wAfter w:w="14" w:type="dxa"/>
          <w:trHeight w:val="248"/>
        </w:trPr>
        <w:tc>
          <w:tcPr>
            <w:tcW w:w="1549" w:type="dxa"/>
            <w:vMerge/>
            <w:vAlign w:val="center"/>
          </w:tcPr>
          <w:p w14:paraId="0429DDB6"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7536CEF4" w14:textId="77777777" w:rsidR="000D5725" w:rsidRPr="00F508B8" w:rsidRDefault="000D5725" w:rsidP="00135A41">
            <w:pPr>
              <w:pStyle w:val="TAC"/>
              <w:rPr>
                <w:rFonts w:cs="Arial"/>
                <w:szCs w:val="18"/>
              </w:rPr>
            </w:pPr>
            <w:r w:rsidRPr="00F508B8">
              <w:rPr>
                <w:rFonts w:cs="Arial"/>
                <w:szCs w:val="18"/>
              </w:rPr>
              <w:t>20 / 20</w:t>
            </w:r>
          </w:p>
        </w:tc>
        <w:tc>
          <w:tcPr>
            <w:tcW w:w="1984" w:type="dxa"/>
            <w:vAlign w:val="center"/>
          </w:tcPr>
          <w:p w14:paraId="52AE4BF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03A44C93"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535170D9" w14:textId="77777777" w:rsidTr="008C05F3">
        <w:trPr>
          <w:gridAfter w:val="1"/>
          <w:wAfter w:w="14" w:type="dxa"/>
          <w:trHeight w:val="248"/>
        </w:trPr>
        <w:tc>
          <w:tcPr>
            <w:tcW w:w="1549" w:type="dxa"/>
            <w:vAlign w:val="center"/>
          </w:tcPr>
          <w:p w14:paraId="77F18506" w14:textId="77777777" w:rsidR="000D5725" w:rsidRPr="00F508B8" w:rsidRDefault="000D5725" w:rsidP="00135A41">
            <w:pPr>
              <w:pStyle w:val="TAL"/>
              <w:jc w:val="center"/>
              <w:rPr>
                <w:rFonts w:cs="Arial"/>
                <w:szCs w:val="18"/>
                <w:lang w:eastAsia="zh-CN"/>
              </w:rPr>
            </w:pPr>
            <w:r w:rsidRPr="00F508B8">
              <w:rPr>
                <w:rFonts w:cs="Arial"/>
                <w:b/>
                <w:bCs/>
                <w:szCs w:val="18"/>
              </w:rPr>
              <w:t>3A</w:t>
            </w:r>
            <w:r w:rsidRPr="00F508B8">
              <w:rPr>
                <w:rFonts w:cs="Arial"/>
                <w:szCs w:val="18"/>
              </w:rPr>
              <w:t xml:space="preserve"> / n41A</w:t>
            </w:r>
          </w:p>
        </w:tc>
        <w:tc>
          <w:tcPr>
            <w:tcW w:w="1704" w:type="dxa"/>
            <w:shd w:val="clear" w:color="auto" w:fill="auto"/>
            <w:vAlign w:val="center"/>
          </w:tcPr>
          <w:p w14:paraId="07892793" w14:textId="77777777" w:rsidR="000D5725" w:rsidRPr="00F508B8"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F508B8" w:rsidRDefault="000D5725" w:rsidP="00135A41">
            <w:pPr>
              <w:pStyle w:val="TAC"/>
              <w:rPr>
                <w:rFonts w:cs="Arial"/>
                <w:szCs w:val="18"/>
              </w:rPr>
            </w:pPr>
          </w:p>
        </w:tc>
        <w:tc>
          <w:tcPr>
            <w:tcW w:w="1984" w:type="dxa"/>
            <w:vAlign w:val="center"/>
          </w:tcPr>
          <w:p w14:paraId="66891BE3" w14:textId="77777777" w:rsidR="000D5725" w:rsidRPr="00F508B8" w:rsidRDefault="000D5725" w:rsidP="00135A41">
            <w:pPr>
              <w:pStyle w:val="TAC"/>
              <w:rPr>
                <w:rFonts w:cs="Arial"/>
                <w:szCs w:val="18"/>
              </w:rPr>
            </w:pPr>
          </w:p>
        </w:tc>
        <w:tc>
          <w:tcPr>
            <w:tcW w:w="2975" w:type="dxa"/>
            <w:vAlign w:val="center"/>
          </w:tcPr>
          <w:p w14:paraId="34FFC5BB" w14:textId="77777777" w:rsidR="000D5725" w:rsidRPr="00F508B8" w:rsidRDefault="000D5725" w:rsidP="00135A41">
            <w:pPr>
              <w:pStyle w:val="TAL"/>
              <w:rPr>
                <w:rFonts w:cs="Arial"/>
                <w:szCs w:val="18"/>
              </w:rPr>
            </w:pPr>
            <w:r w:rsidRPr="00F508B8">
              <w:rPr>
                <w:rFonts w:cs="Arial"/>
                <w:szCs w:val="18"/>
              </w:rPr>
              <w:t>CMCC CR R5-205929</w:t>
            </w:r>
          </w:p>
        </w:tc>
      </w:tr>
      <w:tr w:rsidR="000D5725" w:rsidRPr="00F508B8" w14:paraId="42BFC32E" w14:textId="77777777" w:rsidTr="008C05F3">
        <w:trPr>
          <w:gridAfter w:val="1"/>
          <w:wAfter w:w="14" w:type="dxa"/>
          <w:trHeight w:val="248"/>
        </w:trPr>
        <w:tc>
          <w:tcPr>
            <w:tcW w:w="1549" w:type="dxa"/>
            <w:tcBorders>
              <w:bottom w:val="nil"/>
            </w:tcBorders>
            <w:vAlign w:val="center"/>
          </w:tcPr>
          <w:p w14:paraId="76630D78"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3A</w:t>
            </w:r>
            <w:r w:rsidRPr="00F508B8">
              <w:rPr>
                <w:rFonts w:ascii="Arial" w:hAnsi="Arial" w:cs="Arial"/>
                <w:sz w:val="18"/>
                <w:szCs w:val="18"/>
              </w:rPr>
              <w:t xml:space="preserve"> / n77A</w:t>
            </w:r>
          </w:p>
          <w:p w14:paraId="5108B03A" w14:textId="77777777" w:rsidR="000D5725" w:rsidRPr="00F508B8" w:rsidRDefault="000D5725" w:rsidP="00135A41">
            <w:pPr>
              <w:pStyle w:val="TAL"/>
              <w:jc w:val="center"/>
              <w:rPr>
                <w:rFonts w:cs="Arial"/>
                <w:b/>
                <w:bCs/>
                <w:szCs w:val="18"/>
              </w:rPr>
            </w:pPr>
            <w:r w:rsidRPr="00F508B8">
              <w:rPr>
                <w:rFonts w:cs="Arial"/>
                <w:b/>
                <w:bCs/>
                <w:szCs w:val="18"/>
              </w:rPr>
              <w:t>3A</w:t>
            </w:r>
            <w:r w:rsidRPr="00F508B8">
              <w:rPr>
                <w:rFonts w:cs="Arial"/>
                <w:szCs w:val="18"/>
              </w:rPr>
              <w:t xml:space="preserve"> / n78A</w:t>
            </w:r>
          </w:p>
        </w:tc>
        <w:tc>
          <w:tcPr>
            <w:tcW w:w="1704" w:type="dxa"/>
            <w:shd w:val="clear" w:color="auto" w:fill="auto"/>
            <w:vAlign w:val="center"/>
          </w:tcPr>
          <w:p w14:paraId="555D6FD2" w14:textId="77777777" w:rsidR="000D5725" w:rsidRPr="00F508B8" w:rsidRDefault="000D5725" w:rsidP="00135A41">
            <w:pPr>
              <w:pStyle w:val="TAC"/>
              <w:rPr>
                <w:rFonts w:cs="Arial"/>
                <w:szCs w:val="18"/>
                <w:lang w:eastAsia="zh-CN"/>
              </w:rPr>
            </w:pPr>
            <w:r w:rsidRPr="00F508B8">
              <w:rPr>
                <w:rFonts w:cs="Arial"/>
                <w:szCs w:val="18"/>
              </w:rPr>
              <w:t>Mid/High</w:t>
            </w:r>
          </w:p>
        </w:tc>
        <w:tc>
          <w:tcPr>
            <w:tcW w:w="1843" w:type="dxa"/>
            <w:shd w:val="clear" w:color="auto" w:fill="auto"/>
            <w:vAlign w:val="center"/>
          </w:tcPr>
          <w:p w14:paraId="7C97A174"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019DAFF"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AF34C37"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465E176B" w14:textId="77777777" w:rsidTr="008C05F3">
        <w:trPr>
          <w:gridAfter w:val="1"/>
          <w:wAfter w:w="14" w:type="dxa"/>
          <w:trHeight w:val="248"/>
        </w:trPr>
        <w:tc>
          <w:tcPr>
            <w:tcW w:w="1549" w:type="dxa"/>
            <w:tcBorders>
              <w:top w:val="nil"/>
              <w:bottom w:val="nil"/>
            </w:tcBorders>
            <w:vAlign w:val="center"/>
          </w:tcPr>
          <w:p w14:paraId="51AF9673"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F508B8" w:rsidRDefault="000D5725" w:rsidP="00135A41">
            <w:pPr>
              <w:pStyle w:val="TAC"/>
              <w:rPr>
                <w:rFonts w:cs="Arial"/>
                <w:szCs w:val="18"/>
                <w:lang w:eastAsia="zh-CN"/>
              </w:rPr>
            </w:pPr>
            <w:r w:rsidRPr="00F508B8">
              <w:rPr>
                <w:rFonts w:cs="Arial"/>
                <w:szCs w:val="18"/>
              </w:rPr>
              <w:t>Mid/3495</w:t>
            </w:r>
          </w:p>
        </w:tc>
        <w:tc>
          <w:tcPr>
            <w:tcW w:w="1843" w:type="dxa"/>
            <w:shd w:val="clear" w:color="auto" w:fill="auto"/>
            <w:vAlign w:val="center"/>
          </w:tcPr>
          <w:p w14:paraId="1A9A084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223C11CA"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75833A3C" w14:textId="77777777" w:rsidR="000D5725" w:rsidRPr="00F508B8" w:rsidRDefault="000D5725" w:rsidP="00135A41">
            <w:pPr>
              <w:pStyle w:val="TAL"/>
              <w:rPr>
                <w:rFonts w:cs="Arial"/>
                <w:szCs w:val="18"/>
              </w:rPr>
            </w:pPr>
            <w:r w:rsidRPr="00F508B8">
              <w:rPr>
                <w:rFonts w:cs="Arial"/>
                <w:szCs w:val="18"/>
              </w:rPr>
              <w:t>Exception Note 2 of TS 38.101-3 table 7.3B.2.3.1-1</w:t>
            </w:r>
          </w:p>
        </w:tc>
      </w:tr>
      <w:tr w:rsidR="000D5725" w:rsidRPr="00F508B8" w14:paraId="71D56D59" w14:textId="77777777" w:rsidTr="008C05F3">
        <w:trPr>
          <w:gridAfter w:val="1"/>
          <w:wAfter w:w="14" w:type="dxa"/>
          <w:trHeight w:val="248"/>
        </w:trPr>
        <w:tc>
          <w:tcPr>
            <w:tcW w:w="1549" w:type="dxa"/>
            <w:tcBorders>
              <w:top w:val="nil"/>
              <w:bottom w:val="nil"/>
            </w:tcBorders>
            <w:vAlign w:val="center"/>
          </w:tcPr>
          <w:p w14:paraId="22B5350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F508B8" w:rsidRDefault="000D5725" w:rsidP="00135A41">
            <w:pPr>
              <w:pStyle w:val="TAC"/>
              <w:rPr>
                <w:rFonts w:cs="Arial"/>
                <w:szCs w:val="18"/>
                <w:lang w:eastAsia="zh-CN"/>
              </w:rPr>
            </w:pPr>
            <w:r w:rsidRPr="00F508B8">
              <w:rPr>
                <w:rFonts w:cs="Arial"/>
                <w:szCs w:val="18"/>
              </w:rPr>
              <w:t>Mid/3525</w:t>
            </w:r>
          </w:p>
        </w:tc>
        <w:tc>
          <w:tcPr>
            <w:tcW w:w="1843" w:type="dxa"/>
            <w:shd w:val="clear" w:color="auto" w:fill="auto"/>
            <w:vAlign w:val="center"/>
          </w:tcPr>
          <w:p w14:paraId="0593637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025B48A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02FE537C" w14:textId="77777777" w:rsidR="000D5725" w:rsidRPr="00F508B8" w:rsidRDefault="000D5725" w:rsidP="00135A41">
            <w:pPr>
              <w:pStyle w:val="TAL"/>
              <w:rPr>
                <w:rFonts w:cs="Arial"/>
                <w:szCs w:val="18"/>
              </w:rPr>
            </w:pPr>
            <w:r w:rsidRPr="00F508B8">
              <w:rPr>
                <w:rFonts w:cs="Arial"/>
                <w:szCs w:val="18"/>
              </w:rPr>
              <w:t>Exception Note 3 of TS 38.101-3 table 7.3B.2.3.1-1</w:t>
            </w:r>
          </w:p>
        </w:tc>
      </w:tr>
      <w:tr w:rsidR="000D5725" w:rsidRPr="00F508B8" w14:paraId="75AB664D" w14:textId="77777777" w:rsidTr="008C05F3">
        <w:trPr>
          <w:gridAfter w:val="1"/>
          <w:wAfter w:w="14" w:type="dxa"/>
          <w:trHeight w:val="248"/>
        </w:trPr>
        <w:tc>
          <w:tcPr>
            <w:tcW w:w="1549" w:type="dxa"/>
            <w:tcBorders>
              <w:top w:val="nil"/>
            </w:tcBorders>
            <w:vAlign w:val="center"/>
          </w:tcPr>
          <w:p w14:paraId="23D0F41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F508B8" w:rsidRDefault="000D5725" w:rsidP="00135A41">
            <w:pPr>
              <w:pStyle w:val="TAC"/>
              <w:rPr>
                <w:rFonts w:cs="Arial"/>
                <w:szCs w:val="18"/>
                <w:lang w:eastAsia="zh-CN"/>
              </w:rPr>
            </w:pPr>
            <w:r w:rsidRPr="00F508B8">
              <w:rPr>
                <w:rFonts w:cs="Arial"/>
                <w:szCs w:val="18"/>
              </w:rPr>
              <w:t>Mid /3685.005</w:t>
            </w:r>
          </w:p>
        </w:tc>
        <w:tc>
          <w:tcPr>
            <w:tcW w:w="1843" w:type="dxa"/>
            <w:shd w:val="clear" w:color="auto" w:fill="auto"/>
            <w:vAlign w:val="center"/>
          </w:tcPr>
          <w:p w14:paraId="59D7CEEB"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4729E88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2DCB91F6" w14:textId="77777777" w:rsidR="000D5725" w:rsidRPr="00F508B8" w:rsidRDefault="000D5725" w:rsidP="00135A41">
            <w:pPr>
              <w:pStyle w:val="TAL"/>
              <w:rPr>
                <w:rFonts w:cs="Arial"/>
                <w:szCs w:val="18"/>
              </w:rPr>
            </w:pPr>
            <w:r w:rsidRPr="00F508B8">
              <w:rPr>
                <w:rFonts w:cs="Arial"/>
                <w:szCs w:val="18"/>
              </w:rPr>
              <w:t>Receiver Harmonic Mixing Exception in TS 38.101-3 Table 7.3B.2.3.2-1</w:t>
            </w:r>
          </w:p>
        </w:tc>
      </w:tr>
      <w:tr w:rsidR="000D5725" w:rsidRPr="00F508B8" w14:paraId="3A0D745B" w14:textId="77777777" w:rsidTr="008C05F3">
        <w:trPr>
          <w:gridAfter w:val="1"/>
          <w:wAfter w:w="14" w:type="dxa"/>
          <w:trHeight w:val="248"/>
        </w:trPr>
        <w:tc>
          <w:tcPr>
            <w:tcW w:w="1549" w:type="dxa"/>
            <w:tcBorders>
              <w:bottom w:val="nil"/>
            </w:tcBorders>
            <w:vAlign w:val="center"/>
          </w:tcPr>
          <w:p w14:paraId="4B8093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F508B8" w:rsidRDefault="000D5725" w:rsidP="00135A41">
            <w:pPr>
              <w:pStyle w:val="TAC"/>
              <w:rPr>
                <w:rFonts w:cs="Arial"/>
                <w:szCs w:val="18"/>
                <w:lang w:eastAsia="zh-CN"/>
              </w:rPr>
            </w:pPr>
            <w:r w:rsidRPr="00F508B8">
              <w:rPr>
                <w:rFonts w:cs="Arial"/>
                <w:szCs w:val="18"/>
              </w:rPr>
              <w:t>Low/High</w:t>
            </w:r>
          </w:p>
        </w:tc>
        <w:tc>
          <w:tcPr>
            <w:tcW w:w="1843" w:type="dxa"/>
            <w:shd w:val="clear" w:color="auto" w:fill="auto"/>
            <w:vAlign w:val="center"/>
          </w:tcPr>
          <w:p w14:paraId="78DD1E0D"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55D6D314" w14:textId="77777777" w:rsidR="000D5725" w:rsidRPr="00F508B8" w:rsidRDefault="000D5725" w:rsidP="00135A41">
            <w:pPr>
              <w:pStyle w:val="TAC"/>
              <w:rPr>
                <w:rFonts w:cs="Arial"/>
                <w:szCs w:val="18"/>
              </w:rPr>
            </w:pPr>
          </w:p>
        </w:tc>
        <w:tc>
          <w:tcPr>
            <w:tcW w:w="2975" w:type="dxa"/>
            <w:vAlign w:val="center"/>
          </w:tcPr>
          <w:p w14:paraId="2D6C97EF" w14:textId="77777777" w:rsidR="000D5725" w:rsidRPr="00F508B8" w:rsidRDefault="000D5725" w:rsidP="00135A41">
            <w:pPr>
              <w:pStyle w:val="TAL"/>
              <w:rPr>
                <w:rFonts w:cs="Arial"/>
                <w:szCs w:val="18"/>
              </w:rPr>
            </w:pPr>
            <w:r w:rsidRPr="00F508B8">
              <w:rPr>
                <w:rFonts w:cs="Arial"/>
                <w:szCs w:val="18"/>
              </w:rPr>
              <w:t>Receiver Harmonic Mixing avoided</w:t>
            </w:r>
          </w:p>
        </w:tc>
      </w:tr>
      <w:tr w:rsidR="000D5725" w:rsidRPr="00F508B8" w14:paraId="1B9E3C10" w14:textId="77777777" w:rsidTr="008C05F3">
        <w:trPr>
          <w:gridAfter w:val="1"/>
          <w:wAfter w:w="14" w:type="dxa"/>
          <w:trHeight w:val="248"/>
        </w:trPr>
        <w:tc>
          <w:tcPr>
            <w:tcW w:w="1549" w:type="dxa"/>
            <w:tcBorders>
              <w:top w:val="nil"/>
              <w:bottom w:val="nil"/>
            </w:tcBorders>
            <w:vAlign w:val="center"/>
          </w:tcPr>
          <w:p w14:paraId="31359A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F508B8" w:rsidRDefault="000D5725" w:rsidP="00135A41">
            <w:pPr>
              <w:pStyle w:val="TAC"/>
              <w:rPr>
                <w:rFonts w:cs="Arial"/>
                <w:szCs w:val="18"/>
                <w:lang w:eastAsia="zh-CN"/>
              </w:rPr>
            </w:pPr>
            <w:r w:rsidRPr="00F508B8">
              <w:rPr>
                <w:rFonts w:eastAsia="MS Mincho"/>
              </w:rPr>
              <w:t>UL 1740/ UL3574.995</w:t>
            </w:r>
          </w:p>
        </w:tc>
        <w:tc>
          <w:tcPr>
            <w:tcW w:w="1843" w:type="dxa"/>
            <w:shd w:val="clear" w:color="auto" w:fill="auto"/>
            <w:vAlign w:val="center"/>
          </w:tcPr>
          <w:p w14:paraId="321F491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75437E52"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9520BDF"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14:paraId="6D3CB878" w14:textId="77777777" w:rsidTr="008C05F3">
        <w:trPr>
          <w:gridAfter w:val="1"/>
          <w:wAfter w:w="14" w:type="dxa"/>
          <w:trHeight w:val="248"/>
        </w:trPr>
        <w:tc>
          <w:tcPr>
            <w:tcW w:w="1549" w:type="dxa"/>
            <w:tcBorders>
              <w:top w:val="nil"/>
            </w:tcBorders>
            <w:vAlign w:val="center"/>
          </w:tcPr>
          <w:p w14:paraId="2072E15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F508B8" w:rsidRDefault="000D5725" w:rsidP="00135A41">
            <w:pPr>
              <w:pStyle w:val="TAC"/>
              <w:rPr>
                <w:rFonts w:cs="Arial"/>
                <w:szCs w:val="18"/>
                <w:lang w:eastAsia="zh-CN"/>
              </w:rPr>
            </w:pPr>
            <w:r w:rsidRPr="00F508B8">
              <w:rPr>
                <w:rFonts w:eastAsia="MS Mincho"/>
              </w:rPr>
              <w:t>UL 1765/ UL 3435</w:t>
            </w:r>
          </w:p>
        </w:tc>
        <w:tc>
          <w:tcPr>
            <w:tcW w:w="1843" w:type="dxa"/>
            <w:shd w:val="clear" w:color="auto" w:fill="auto"/>
            <w:vAlign w:val="center"/>
          </w:tcPr>
          <w:p w14:paraId="52F449C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00BEEB4E"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755AF8E"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rsidDel="00F17F6D" w14:paraId="0419934A" w14:textId="77777777" w:rsidTr="008C05F3">
        <w:trPr>
          <w:gridAfter w:val="1"/>
          <w:wAfter w:w="14" w:type="dxa"/>
          <w:trHeight w:val="248"/>
        </w:trPr>
        <w:tc>
          <w:tcPr>
            <w:tcW w:w="1549" w:type="dxa"/>
            <w:tcBorders>
              <w:top w:val="nil"/>
              <w:bottom w:val="nil"/>
            </w:tcBorders>
            <w:vAlign w:val="center"/>
          </w:tcPr>
          <w:p w14:paraId="4D7DCFC0" w14:textId="77777777" w:rsidR="000D5725" w:rsidRPr="00F508B8" w:rsidDel="00F17F6D"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/n77A</w:t>
            </w:r>
          </w:p>
        </w:tc>
        <w:tc>
          <w:tcPr>
            <w:tcW w:w="1704" w:type="dxa"/>
            <w:shd w:val="clear" w:color="auto" w:fill="auto"/>
            <w:vAlign w:val="center"/>
          </w:tcPr>
          <w:p w14:paraId="6E97D1D6" w14:textId="77777777" w:rsidR="000D5725" w:rsidRPr="00F508B8" w:rsidDel="00F17F6D" w:rsidRDefault="000D5725" w:rsidP="00135A41">
            <w:pPr>
              <w:pStyle w:val="TAC"/>
              <w:rPr>
                <w:rFonts w:cs="Arial"/>
                <w:szCs w:val="18"/>
              </w:rPr>
            </w:pPr>
            <w:r w:rsidRPr="00F508B8">
              <w:rPr>
                <w:rFonts w:cs="Arial"/>
                <w:szCs w:val="18"/>
              </w:rPr>
              <w:t>UL 837.5 MHz / DL 3350.01 MHz</w:t>
            </w:r>
          </w:p>
        </w:tc>
        <w:tc>
          <w:tcPr>
            <w:tcW w:w="1843" w:type="dxa"/>
            <w:shd w:val="clear" w:color="auto" w:fill="auto"/>
            <w:vAlign w:val="center"/>
          </w:tcPr>
          <w:p w14:paraId="5159FDD2"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046B3D88" w14:textId="77777777" w:rsidR="000D5725" w:rsidRPr="00F508B8" w:rsidDel="00F17F6D" w:rsidRDefault="000D5725" w:rsidP="00135A41">
            <w:pPr>
              <w:pStyle w:val="TAC"/>
              <w:rPr>
                <w:rFonts w:cs="Arial"/>
                <w:szCs w:val="18"/>
              </w:rPr>
            </w:pPr>
            <w:r w:rsidRPr="00F508B8">
              <w:rPr>
                <w:rFonts w:cs="Arial"/>
                <w:szCs w:val="18"/>
              </w:rPr>
              <w:t>UL Harmonic Interference</w:t>
            </w:r>
          </w:p>
        </w:tc>
        <w:tc>
          <w:tcPr>
            <w:tcW w:w="2975" w:type="dxa"/>
            <w:vAlign w:val="center"/>
          </w:tcPr>
          <w:p w14:paraId="21242E86"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rsidDel="00F17F6D" w14:paraId="487485B5" w14:textId="77777777" w:rsidTr="008C05F3">
        <w:trPr>
          <w:gridAfter w:val="1"/>
          <w:wAfter w:w="14" w:type="dxa"/>
          <w:trHeight w:val="248"/>
        </w:trPr>
        <w:tc>
          <w:tcPr>
            <w:tcW w:w="1549" w:type="dxa"/>
            <w:tcBorders>
              <w:top w:val="nil"/>
              <w:bottom w:val="nil"/>
            </w:tcBorders>
            <w:vAlign w:val="center"/>
          </w:tcPr>
          <w:p w14:paraId="643431BB"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F508B8" w:rsidDel="00F17F6D" w:rsidRDefault="000D5725" w:rsidP="00135A41">
            <w:pPr>
              <w:pStyle w:val="TAC"/>
              <w:rPr>
                <w:rFonts w:cs="Arial"/>
                <w:szCs w:val="18"/>
              </w:rPr>
            </w:pPr>
            <w:r w:rsidRPr="00F508B8">
              <w:rPr>
                <w:rFonts w:cs="Arial"/>
                <w:szCs w:val="18"/>
              </w:rPr>
              <w:t xml:space="preserve">UL 829 MHz / DL </w:t>
            </w:r>
            <w:r w:rsidRPr="00F508B8">
              <w:rPr>
                <w:rFonts w:cs="Arial"/>
                <w:szCs w:val="18"/>
              </w:rPr>
              <w:lastRenderedPageBreak/>
              <w:t>4145.01 MHz</w:t>
            </w:r>
          </w:p>
        </w:tc>
        <w:tc>
          <w:tcPr>
            <w:tcW w:w="1843" w:type="dxa"/>
            <w:shd w:val="clear" w:color="auto" w:fill="auto"/>
            <w:vAlign w:val="center"/>
          </w:tcPr>
          <w:p w14:paraId="52444B90" w14:textId="77777777" w:rsidR="000D5725" w:rsidRPr="00F508B8" w:rsidDel="00F17F6D" w:rsidRDefault="000D5725" w:rsidP="00135A41">
            <w:pPr>
              <w:pStyle w:val="TAC"/>
              <w:rPr>
                <w:rFonts w:cs="Arial"/>
                <w:szCs w:val="18"/>
              </w:rPr>
            </w:pPr>
            <w:r w:rsidRPr="00F508B8">
              <w:rPr>
                <w:rFonts w:cs="Arial"/>
                <w:szCs w:val="18"/>
              </w:rPr>
              <w:lastRenderedPageBreak/>
              <w:t>10/100</w:t>
            </w:r>
          </w:p>
        </w:tc>
        <w:tc>
          <w:tcPr>
            <w:tcW w:w="1984" w:type="dxa"/>
            <w:vAlign w:val="center"/>
          </w:tcPr>
          <w:p w14:paraId="2113A36A" w14:textId="77777777" w:rsidR="000D5725" w:rsidRPr="00F508B8" w:rsidDel="00F17F6D" w:rsidRDefault="000D5725" w:rsidP="00135A41">
            <w:pPr>
              <w:pStyle w:val="TAC"/>
              <w:rPr>
                <w:rFonts w:cs="Arial"/>
                <w:szCs w:val="18"/>
              </w:rPr>
            </w:pPr>
            <w:r w:rsidRPr="00F508B8">
              <w:rPr>
                <w:rFonts w:cs="Arial"/>
                <w:szCs w:val="18"/>
              </w:rPr>
              <w:t xml:space="preserve">UL Harmonic </w:t>
            </w:r>
            <w:r w:rsidRPr="00F508B8">
              <w:rPr>
                <w:rFonts w:cs="Arial"/>
                <w:szCs w:val="18"/>
              </w:rPr>
              <w:lastRenderedPageBreak/>
              <w:t>Interference</w:t>
            </w:r>
          </w:p>
        </w:tc>
        <w:tc>
          <w:tcPr>
            <w:tcW w:w="2975" w:type="dxa"/>
            <w:vAlign w:val="center"/>
          </w:tcPr>
          <w:p w14:paraId="0970D3A8"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lastRenderedPageBreak/>
              <w:t xml:space="preserve">Exception Note 4, 5, 17 of TS </w:t>
            </w:r>
            <w:r w:rsidRPr="00F508B8">
              <w:rPr>
                <w:rFonts w:ascii="Arial" w:hAnsi="Arial" w:cs="Arial"/>
                <w:sz w:val="18"/>
                <w:szCs w:val="18"/>
              </w:rPr>
              <w:lastRenderedPageBreak/>
              <w:t>38.101-3 table 7.3B.2.3.1-1</w:t>
            </w:r>
          </w:p>
        </w:tc>
      </w:tr>
      <w:tr w:rsidR="000D5725" w:rsidRPr="00F508B8" w:rsidDel="00F17F6D" w14:paraId="61E5E062" w14:textId="77777777" w:rsidTr="008C05F3">
        <w:trPr>
          <w:gridAfter w:val="1"/>
          <w:wAfter w:w="14" w:type="dxa"/>
          <w:trHeight w:val="248"/>
        </w:trPr>
        <w:tc>
          <w:tcPr>
            <w:tcW w:w="1549" w:type="dxa"/>
            <w:tcBorders>
              <w:top w:val="nil"/>
              <w:bottom w:val="nil"/>
            </w:tcBorders>
            <w:vAlign w:val="center"/>
          </w:tcPr>
          <w:p w14:paraId="393A5B01"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F508B8" w:rsidDel="00F17F6D" w:rsidRDefault="000D5725" w:rsidP="00135A41">
            <w:pPr>
              <w:pStyle w:val="TAC"/>
              <w:rPr>
                <w:rFonts w:cs="Arial"/>
                <w:szCs w:val="18"/>
              </w:rPr>
            </w:pPr>
            <w:r w:rsidRPr="00F508B8">
              <w:rPr>
                <w:rFonts w:cs="Arial"/>
                <w:szCs w:val="18"/>
              </w:rPr>
              <w:t>UL Mid/DL Mid</w:t>
            </w:r>
          </w:p>
        </w:tc>
        <w:tc>
          <w:tcPr>
            <w:tcW w:w="1843" w:type="dxa"/>
            <w:shd w:val="clear" w:color="auto" w:fill="auto"/>
            <w:vAlign w:val="center"/>
          </w:tcPr>
          <w:p w14:paraId="434FEC46"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6C280CF9" w14:textId="77777777" w:rsidR="000D5725" w:rsidRPr="00F508B8" w:rsidDel="00F17F6D" w:rsidRDefault="000D5725" w:rsidP="00135A41">
            <w:pPr>
              <w:pStyle w:val="TAC"/>
              <w:rPr>
                <w:rFonts w:cs="Arial"/>
                <w:szCs w:val="18"/>
              </w:rPr>
            </w:pPr>
          </w:p>
        </w:tc>
        <w:tc>
          <w:tcPr>
            <w:tcW w:w="2975" w:type="dxa"/>
            <w:vAlign w:val="center"/>
          </w:tcPr>
          <w:p w14:paraId="57869A9A"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rsidDel="00F17F6D" w14:paraId="492C3442" w14:textId="77777777" w:rsidTr="008C05F3">
        <w:trPr>
          <w:gridAfter w:val="1"/>
          <w:wAfter w:w="14" w:type="dxa"/>
          <w:trHeight w:val="248"/>
        </w:trPr>
        <w:tc>
          <w:tcPr>
            <w:tcW w:w="1549" w:type="dxa"/>
            <w:tcBorders>
              <w:top w:val="nil"/>
              <w:bottom w:val="nil"/>
            </w:tcBorders>
            <w:vAlign w:val="center"/>
          </w:tcPr>
          <w:p w14:paraId="4ADDF2A8"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F508B8" w:rsidDel="00F17F6D" w:rsidRDefault="000D5725" w:rsidP="00135A41">
            <w:pPr>
              <w:pStyle w:val="TAC"/>
              <w:rPr>
                <w:rFonts w:cs="Arial"/>
                <w:szCs w:val="18"/>
              </w:rPr>
            </w:pPr>
            <w:r w:rsidRPr="00F508B8">
              <w:rPr>
                <w:rFonts w:cs="Arial"/>
                <w:szCs w:val="18"/>
              </w:rPr>
              <w:t>UL 844 MHz/DL 3421.005 MHz</w:t>
            </w:r>
          </w:p>
        </w:tc>
        <w:tc>
          <w:tcPr>
            <w:tcW w:w="1843" w:type="dxa"/>
            <w:shd w:val="clear" w:color="auto" w:fill="auto"/>
            <w:vAlign w:val="center"/>
          </w:tcPr>
          <w:p w14:paraId="4F8D2426"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74B09BBF"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3653D557"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567A3604" w14:textId="77777777" w:rsidTr="008C05F3">
        <w:trPr>
          <w:gridAfter w:val="1"/>
          <w:wAfter w:w="14" w:type="dxa"/>
          <w:trHeight w:val="248"/>
        </w:trPr>
        <w:tc>
          <w:tcPr>
            <w:tcW w:w="1549" w:type="dxa"/>
            <w:tcBorders>
              <w:top w:val="nil"/>
              <w:bottom w:val="nil"/>
            </w:tcBorders>
            <w:vAlign w:val="center"/>
          </w:tcPr>
          <w:p w14:paraId="3FDDB705"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F508B8" w:rsidDel="00F17F6D" w:rsidRDefault="000D5725" w:rsidP="00135A41">
            <w:pPr>
              <w:pStyle w:val="TAC"/>
              <w:rPr>
                <w:rFonts w:cs="Arial"/>
                <w:szCs w:val="18"/>
              </w:rPr>
            </w:pPr>
            <w:r w:rsidRPr="00F508B8">
              <w:rPr>
                <w:rFonts w:cs="Arial"/>
                <w:szCs w:val="18"/>
              </w:rPr>
              <w:t>UL 826.5 MHz/DL 4177.5 MHz</w:t>
            </w:r>
          </w:p>
        </w:tc>
        <w:tc>
          <w:tcPr>
            <w:tcW w:w="1843" w:type="dxa"/>
            <w:shd w:val="clear" w:color="auto" w:fill="auto"/>
            <w:vAlign w:val="center"/>
          </w:tcPr>
          <w:p w14:paraId="5315F607"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0C8C5612"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7ECE96C0"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0E109154" w14:textId="77777777" w:rsidTr="008C05F3">
        <w:trPr>
          <w:gridAfter w:val="1"/>
          <w:wAfter w:w="14" w:type="dxa"/>
          <w:trHeight w:val="248"/>
        </w:trPr>
        <w:tc>
          <w:tcPr>
            <w:tcW w:w="1549" w:type="dxa"/>
            <w:tcBorders>
              <w:top w:val="nil"/>
            </w:tcBorders>
            <w:vAlign w:val="center"/>
          </w:tcPr>
          <w:p w14:paraId="29771172"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F508B8"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F508B8" w:rsidDel="00F17F6D" w:rsidRDefault="000D5725" w:rsidP="00135A41">
            <w:pPr>
              <w:pStyle w:val="TAC"/>
              <w:rPr>
                <w:rFonts w:cs="Arial"/>
                <w:szCs w:val="18"/>
              </w:rPr>
            </w:pPr>
          </w:p>
        </w:tc>
        <w:tc>
          <w:tcPr>
            <w:tcW w:w="1984" w:type="dxa"/>
            <w:vAlign w:val="center"/>
          </w:tcPr>
          <w:p w14:paraId="766CCA78" w14:textId="77777777" w:rsidR="000D5725" w:rsidRPr="00F508B8" w:rsidDel="00F17F6D" w:rsidRDefault="000D5725" w:rsidP="00135A41">
            <w:pPr>
              <w:pStyle w:val="TAC"/>
              <w:rPr>
                <w:rFonts w:cs="Arial"/>
                <w:szCs w:val="18"/>
              </w:rPr>
            </w:pPr>
          </w:p>
        </w:tc>
        <w:tc>
          <w:tcPr>
            <w:tcW w:w="2975" w:type="dxa"/>
            <w:vAlign w:val="center"/>
          </w:tcPr>
          <w:p w14:paraId="46A048AB" w14:textId="77777777" w:rsidR="000D5725" w:rsidRPr="00F508B8" w:rsidDel="00F17F6D" w:rsidRDefault="000D5725" w:rsidP="00135A41">
            <w:pPr>
              <w:keepNext/>
              <w:keepLines/>
              <w:spacing w:after="0"/>
              <w:rPr>
                <w:rFonts w:ascii="Arial" w:hAnsi="Arial" w:cs="Arial"/>
                <w:sz w:val="18"/>
                <w:szCs w:val="18"/>
              </w:rPr>
            </w:pPr>
          </w:p>
        </w:tc>
      </w:tr>
      <w:tr w:rsidR="000D5725" w:rsidRPr="00F508B8" w14:paraId="7FDA16FA" w14:textId="77777777" w:rsidTr="008C05F3">
        <w:trPr>
          <w:gridAfter w:val="1"/>
          <w:wAfter w:w="14" w:type="dxa"/>
          <w:trHeight w:val="248"/>
        </w:trPr>
        <w:tc>
          <w:tcPr>
            <w:tcW w:w="1549" w:type="dxa"/>
            <w:tcBorders>
              <w:top w:val="nil"/>
              <w:bottom w:val="nil"/>
            </w:tcBorders>
            <w:vAlign w:val="center"/>
          </w:tcPr>
          <w:p w14:paraId="2CA408C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/n78A</w:t>
            </w:r>
          </w:p>
        </w:tc>
        <w:tc>
          <w:tcPr>
            <w:tcW w:w="1704" w:type="dxa"/>
            <w:shd w:val="clear" w:color="auto" w:fill="auto"/>
            <w:vAlign w:val="center"/>
          </w:tcPr>
          <w:p w14:paraId="2BF0814C" w14:textId="77777777" w:rsidR="000D5725" w:rsidRPr="00F508B8" w:rsidRDefault="000D5725" w:rsidP="00135A41">
            <w:pPr>
              <w:pStyle w:val="TAC"/>
              <w:rPr>
                <w:rFonts w:cs="Arial"/>
                <w:szCs w:val="18"/>
              </w:rPr>
            </w:pPr>
            <w:r w:rsidRPr="00F508B8">
              <w:rPr>
                <w:rFonts w:cs="Arial"/>
                <w:szCs w:val="18"/>
              </w:rPr>
              <w:t>UL 840 MHz / DL 3360 MHz</w:t>
            </w:r>
          </w:p>
        </w:tc>
        <w:tc>
          <w:tcPr>
            <w:tcW w:w="1843" w:type="dxa"/>
            <w:shd w:val="clear" w:color="auto" w:fill="auto"/>
            <w:vAlign w:val="center"/>
          </w:tcPr>
          <w:p w14:paraId="449D0864"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5757BE9E"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C388884"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14:paraId="595C0732" w14:textId="77777777" w:rsidTr="008C05F3">
        <w:trPr>
          <w:gridAfter w:val="1"/>
          <w:wAfter w:w="14" w:type="dxa"/>
          <w:trHeight w:val="248"/>
        </w:trPr>
        <w:tc>
          <w:tcPr>
            <w:tcW w:w="1549" w:type="dxa"/>
            <w:tcBorders>
              <w:top w:val="nil"/>
              <w:bottom w:val="nil"/>
            </w:tcBorders>
            <w:vAlign w:val="center"/>
          </w:tcPr>
          <w:p w14:paraId="6CB06BA7"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F508B8" w:rsidRDefault="000D5725" w:rsidP="00135A41">
            <w:pPr>
              <w:pStyle w:val="TAC"/>
              <w:rPr>
                <w:rFonts w:cs="Arial"/>
                <w:szCs w:val="18"/>
              </w:rPr>
            </w:pPr>
            <w:r w:rsidRPr="00F508B8">
              <w:rPr>
                <w:rFonts w:cs="Arial"/>
                <w:szCs w:val="18"/>
              </w:rPr>
              <w:t>UL 840 MHz / DL 3560.01 MHz</w:t>
            </w:r>
          </w:p>
        </w:tc>
        <w:tc>
          <w:tcPr>
            <w:tcW w:w="1843" w:type="dxa"/>
            <w:shd w:val="clear" w:color="auto" w:fill="auto"/>
            <w:vAlign w:val="center"/>
          </w:tcPr>
          <w:p w14:paraId="07E3E812"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4D4ABF06" w14:textId="77777777" w:rsidR="000D5725" w:rsidRPr="00F508B8" w:rsidRDefault="000D5725" w:rsidP="00135A41">
            <w:pPr>
              <w:pStyle w:val="TAC"/>
              <w:rPr>
                <w:rFonts w:cs="Arial"/>
                <w:szCs w:val="18"/>
              </w:rPr>
            </w:pPr>
          </w:p>
        </w:tc>
        <w:tc>
          <w:tcPr>
            <w:tcW w:w="2975" w:type="dxa"/>
            <w:vAlign w:val="center"/>
          </w:tcPr>
          <w:p w14:paraId="478F23C5"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14:paraId="2299590D" w14:textId="77777777" w:rsidTr="008C05F3">
        <w:trPr>
          <w:gridAfter w:val="1"/>
          <w:wAfter w:w="14" w:type="dxa"/>
          <w:trHeight w:val="248"/>
        </w:trPr>
        <w:tc>
          <w:tcPr>
            <w:tcW w:w="1549" w:type="dxa"/>
            <w:tcBorders>
              <w:top w:val="nil"/>
            </w:tcBorders>
            <w:vAlign w:val="center"/>
          </w:tcPr>
          <w:p w14:paraId="3A8CDFB5"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F508B8" w:rsidRDefault="000D5725" w:rsidP="00135A41">
            <w:pPr>
              <w:pStyle w:val="TAC"/>
              <w:rPr>
                <w:rFonts w:cs="Arial"/>
                <w:szCs w:val="18"/>
              </w:rPr>
            </w:pPr>
            <w:r w:rsidRPr="00F508B8">
              <w:rPr>
                <w:rFonts w:cs="Arial"/>
                <w:szCs w:val="18"/>
              </w:rPr>
              <w:t>UL 844 MHz/UL 3421.005 MHz</w:t>
            </w:r>
          </w:p>
        </w:tc>
        <w:tc>
          <w:tcPr>
            <w:tcW w:w="1843" w:type="dxa"/>
            <w:shd w:val="clear" w:color="auto" w:fill="auto"/>
            <w:vAlign w:val="center"/>
          </w:tcPr>
          <w:p w14:paraId="40AF5278" w14:textId="77777777" w:rsidR="000D5725" w:rsidRPr="00F508B8" w:rsidRDefault="000D5725" w:rsidP="00135A41">
            <w:pPr>
              <w:pStyle w:val="TAC"/>
              <w:rPr>
                <w:rFonts w:cs="Arial"/>
                <w:szCs w:val="18"/>
              </w:rPr>
            </w:pPr>
            <w:r w:rsidRPr="00F508B8">
              <w:rPr>
                <w:rFonts w:cs="Arial"/>
                <w:szCs w:val="18"/>
              </w:rPr>
              <w:t>5/10</w:t>
            </w:r>
          </w:p>
        </w:tc>
        <w:tc>
          <w:tcPr>
            <w:tcW w:w="1984" w:type="dxa"/>
          </w:tcPr>
          <w:p w14:paraId="20FBA9B3" w14:textId="77777777" w:rsidR="000D5725" w:rsidRPr="00F508B8" w:rsidRDefault="000D5725" w:rsidP="00135A41">
            <w:pPr>
              <w:pStyle w:val="TAC"/>
              <w:rPr>
                <w:rFonts w:cs="Arial"/>
                <w:szCs w:val="18"/>
              </w:rPr>
            </w:pPr>
            <w:r w:rsidRPr="00F508B8">
              <w:t>Dual UL intermodulation</w:t>
            </w:r>
          </w:p>
        </w:tc>
        <w:tc>
          <w:tcPr>
            <w:tcW w:w="2975" w:type="dxa"/>
          </w:tcPr>
          <w:p w14:paraId="71AA0547"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E2297F" w:rsidRPr="00F508B8" w14:paraId="59036323" w14:textId="77777777" w:rsidTr="008C05F3">
        <w:trPr>
          <w:gridAfter w:val="1"/>
          <w:wAfter w:w="14" w:type="dxa"/>
          <w:trHeight w:val="248"/>
        </w:trPr>
        <w:tc>
          <w:tcPr>
            <w:tcW w:w="1549" w:type="dxa"/>
            <w:tcBorders>
              <w:top w:val="nil"/>
            </w:tcBorders>
            <w:vAlign w:val="center"/>
          </w:tcPr>
          <w:p w14:paraId="380E2395" w14:textId="35F65491"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n66A</w:t>
            </w:r>
          </w:p>
        </w:tc>
        <w:tc>
          <w:tcPr>
            <w:tcW w:w="1704" w:type="dxa"/>
            <w:shd w:val="clear" w:color="auto" w:fill="auto"/>
            <w:vAlign w:val="center"/>
          </w:tcPr>
          <w:p w14:paraId="1177EEB6" w14:textId="46172195" w:rsidR="00E2297F" w:rsidRPr="00F508B8" w:rsidRDefault="00E2297F" w:rsidP="00E2297F">
            <w:pPr>
              <w:pStyle w:val="TAC"/>
              <w:rPr>
                <w:rFonts w:cs="Arial"/>
                <w:szCs w:val="18"/>
              </w:rPr>
            </w:pPr>
            <w:r>
              <w:rPr>
                <w:rFonts w:cs="Arial"/>
                <w:szCs w:val="18"/>
              </w:rPr>
              <w:t>UL2535 MHz/ UL 1730 MHz</w:t>
            </w:r>
          </w:p>
        </w:tc>
        <w:tc>
          <w:tcPr>
            <w:tcW w:w="1843" w:type="dxa"/>
            <w:shd w:val="clear" w:color="auto" w:fill="auto"/>
            <w:vAlign w:val="center"/>
          </w:tcPr>
          <w:p w14:paraId="410D7EF4" w14:textId="007021FB" w:rsidR="00E2297F" w:rsidRPr="00F508B8" w:rsidRDefault="00E2297F" w:rsidP="00E2297F">
            <w:pPr>
              <w:pStyle w:val="TAC"/>
              <w:rPr>
                <w:rFonts w:cs="Arial"/>
                <w:szCs w:val="18"/>
              </w:rPr>
            </w:pPr>
            <w:r>
              <w:t>10/5</w:t>
            </w:r>
          </w:p>
        </w:tc>
        <w:tc>
          <w:tcPr>
            <w:tcW w:w="1984" w:type="dxa"/>
          </w:tcPr>
          <w:p w14:paraId="3DCC3161" w14:textId="68D44D48" w:rsidR="00E2297F" w:rsidRPr="00F508B8" w:rsidRDefault="00E2297F" w:rsidP="00E2297F">
            <w:pPr>
              <w:pStyle w:val="TAC"/>
            </w:pPr>
            <w:r>
              <w:t>Dual UL intermodulation</w:t>
            </w:r>
          </w:p>
        </w:tc>
        <w:tc>
          <w:tcPr>
            <w:tcW w:w="2975" w:type="dxa"/>
          </w:tcPr>
          <w:p w14:paraId="5D8F2ECD" w14:textId="33A5BEB7" w:rsidR="00E2297F" w:rsidRPr="00F508B8" w:rsidRDefault="00E2297F" w:rsidP="008C05F3">
            <w:pPr>
              <w:pStyle w:val="TAL"/>
            </w:pPr>
            <w:r>
              <w:t>Exception in TS 38.101-3 Table 7.3B.2.3.5.1-1</w:t>
            </w:r>
          </w:p>
        </w:tc>
      </w:tr>
      <w:tr w:rsidR="00E2297F" w:rsidRPr="00F508B8" w14:paraId="18ACC2A9" w14:textId="77777777" w:rsidTr="008C05F3">
        <w:trPr>
          <w:gridAfter w:val="1"/>
          <w:wAfter w:w="14" w:type="dxa"/>
          <w:trHeight w:val="248"/>
        </w:trPr>
        <w:tc>
          <w:tcPr>
            <w:tcW w:w="1549" w:type="dxa"/>
            <w:tcBorders>
              <w:top w:val="nil"/>
              <w:bottom w:val="nil"/>
            </w:tcBorders>
            <w:vAlign w:val="center"/>
          </w:tcPr>
          <w:p w14:paraId="707197B5" w14:textId="78924593"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n71A</w:t>
            </w:r>
          </w:p>
        </w:tc>
        <w:tc>
          <w:tcPr>
            <w:tcW w:w="1704" w:type="dxa"/>
            <w:shd w:val="clear" w:color="auto" w:fill="auto"/>
            <w:vAlign w:val="center"/>
          </w:tcPr>
          <w:p w14:paraId="50D5FB1B" w14:textId="18776630" w:rsidR="00E2297F" w:rsidRPr="00F508B8" w:rsidRDefault="00E2297F" w:rsidP="00E2297F">
            <w:pPr>
              <w:pStyle w:val="TAC"/>
              <w:rPr>
                <w:rFonts w:cs="Arial"/>
                <w:szCs w:val="18"/>
              </w:rPr>
            </w:pPr>
            <w:r>
              <w:rPr>
                <w:rFonts w:cs="Arial"/>
                <w:szCs w:val="18"/>
              </w:rPr>
              <w:t>UL 668 MHz/ DL 2672 MHz</w:t>
            </w:r>
          </w:p>
        </w:tc>
        <w:tc>
          <w:tcPr>
            <w:tcW w:w="1843" w:type="dxa"/>
            <w:shd w:val="clear" w:color="auto" w:fill="auto"/>
            <w:vAlign w:val="center"/>
          </w:tcPr>
          <w:p w14:paraId="3C0F1A7E" w14:textId="136A96F5" w:rsidR="00E2297F" w:rsidRPr="00F508B8" w:rsidRDefault="00E2297F" w:rsidP="00E2297F">
            <w:pPr>
              <w:pStyle w:val="TAC"/>
              <w:rPr>
                <w:rFonts w:cs="Arial"/>
                <w:szCs w:val="18"/>
              </w:rPr>
            </w:pPr>
            <w:r>
              <w:t>20/5</w:t>
            </w:r>
          </w:p>
        </w:tc>
        <w:tc>
          <w:tcPr>
            <w:tcW w:w="1984" w:type="dxa"/>
          </w:tcPr>
          <w:p w14:paraId="2A782BE4" w14:textId="7B2DE46E" w:rsidR="00E2297F" w:rsidRPr="00F508B8" w:rsidRDefault="00E2297F" w:rsidP="00E2297F">
            <w:pPr>
              <w:pStyle w:val="TAC"/>
            </w:pPr>
            <w:r>
              <w:rPr>
                <w:rFonts w:cs="Arial"/>
                <w:szCs w:val="18"/>
              </w:rPr>
              <w:t>UL Harmonic Interference</w:t>
            </w:r>
          </w:p>
        </w:tc>
        <w:tc>
          <w:tcPr>
            <w:tcW w:w="2975" w:type="dxa"/>
            <w:vAlign w:val="center"/>
          </w:tcPr>
          <w:p w14:paraId="5F3894AE" w14:textId="2AA14F57" w:rsidR="00E2297F" w:rsidRPr="00F508B8" w:rsidRDefault="00E2297F" w:rsidP="008C05F3">
            <w:pPr>
              <w:pStyle w:val="TAL"/>
            </w:pPr>
            <w:r>
              <w:t>Exception Note 6, 7, 17 of TS 38.101-3 table 7.3B.2.3.1-1</w:t>
            </w:r>
          </w:p>
        </w:tc>
      </w:tr>
      <w:tr w:rsidR="00E2297F" w:rsidRPr="00F508B8" w14:paraId="7EA80E8A" w14:textId="77777777" w:rsidTr="008C05F3">
        <w:trPr>
          <w:gridAfter w:val="1"/>
          <w:wAfter w:w="14" w:type="dxa"/>
          <w:trHeight w:val="248"/>
        </w:trPr>
        <w:tc>
          <w:tcPr>
            <w:tcW w:w="1549" w:type="dxa"/>
            <w:tcBorders>
              <w:top w:val="nil"/>
            </w:tcBorders>
            <w:vAlign w:val="center"/>
          </w:tcPr>
          <w:p w14:paraId="106E17B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F508B8" w:rsidRDefault="00E2297F" w:rsidP="00E2297F">
            <w:pPr>
              <w:pStyle w:val="TAC"/>
              <w:rPr>
                <w:rFonts w:cs="Arial"/>
                <w:szCs w:val="18"/>
              </w:rPr>
            </w:pPr>
            <w:r>
              <w:rPr>
                <w:rFonts w:cs="Arial"/>
                <w:szCs w:val="18"/>
              </w:rPr>
              <w:t>UL 668 MHz/ DL 2620 MHz</w:t>
            </w:r>
          </w:p>
        </w:tc>
        <w:tc>
          <w:tcPr>
            <w:tcW w:w="1843" w:type="dxa"/>
            <w:shd w:val="clear" w:color="auto" w:fill="auto"/>
            <w:vAlign w:val="center"/>
          </w:tcPr>
          <w:p w14:paraId="5A1699D5" w14:textId="184B2A31" w:rsidR="00E2297F" w:rsidRPr="00F508B8" w:rsidRDefault="00E2297F" w:rsidP="00E2297F">
            <w:pPr>
              <w:pStyle w:val="TAC"/>
              <w:rPr>
                <w:rFonts w:cs="Arial"/>
                <w:szCs w:val="18"/>
              </w:rPr>
            </w:pPr>
            <w:r>
              <w:t>20/5</w:t>
            </w:r>
          </w:p>
        </w:tc>
        <w:tc>
          <w:tcPr>
            <w:tcW w:w="1984" w:type="dxa"/>
          </w:tcPr>
          <w:p w14:paraId="30187318" w14:textId="169E65EE" w:rsidR="00E2297F" w:rsidRPr="00F508B8" w:rsidRDefault="00E2297F" w:rsidP="00E2297F">
            <w:pPr>
              <w:pStyle w:val="TAC"/>
            </w:pPr>
            <w:r>
              <w:rPr>
                <w:rFonts w:cs="Arial"/>
                <w:szCs w:val="18"/>
              </w:rPr>
              <w:t>UL Harmonic avoiding</w:t>
            </w:r>
          </w:p>
        </w:tc>
        <w:tc>
          <w:tcPr>
            <w:tcW w:w="2975" w:type="dxa"/>
          </w:tcPr>
          <w:p w14:paraId="35043D15" w14:textId="55B923EA" w:rsidR="00E2297F" w:rsidRPr="00F508B8" w:rsidRDefault="00E2297F" w:rsidP="008C05F3">
            <w:pPr>
              <w:pStyle w:val="TAL"/>
            </w:pPr>
            <w:r>
              <w:t>HD avoid</w:t>
            </w:r>
          </w:p>
        </w:tc>
      </w:tr>
      <w:tr w:rsidR="00E2297F" w:rsidRPr="00F508B8" w14:paraId="5B4A8BDC" w14:textId="77777777" w:rsidTr="008C05F3">
        <w:trPr>
          <w:gridAfter w:val="1"/>
          <w:wAfter w:w="14" w:type="dxa"/>
          <w:trHeight w:val="248"/>
        </w:trPr>
        <w:tc>
          <w:tcPr>
            <w:tcW w:w="1549" w:type="dxa"/>
            <w:tcBorders>
              <w:top w:val="nil"/>
            </w:tcBorders>
            <w:vAlign w:val="center"/>
          </w:tcPr>
          <w:p w14:paraId="305AE2E3" w14:textId="3AA3BAA6"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n77A</w:t>
            </w:r>
          </w:p>
        </w:tc>
        <w:tc>
          <w:tcPr>
            <w:tcW w:w="1704" w:type="dxa"/>
            <w:shd w:val="clear" w:color="auto" w:fill="auto"/>
            <w:vAlign w:val="center"/>
          </w:tcPr>
          <w:p w14:paraId="29BEE20D" w14:textId="363C48B3" w:rsidR="00E2297F" w:rsidRPr="00F508B8" w:rsidRDefault="00E2297F" w:rsidP="00E2297F">
            <w:pPr>
              <w:pStyle w:val="TAC"/>
              <w:rPr>
                <w:rFonts w:cs="Arial"/>
                <w:szCs w:val="18"/>
              </w:rPr>
            </w:pPr>
            <w:r>
              <w:rPr>
                <w:rFonts w:cs="Arial"/>
                <w:szCs w:val="18"/>
              </w:rPr>
              <w:t>UL2540 MHz/ UL 3870 MHz</w:t>
            </w:r>
          </w:p>
        </w:tc>
        <w:tc>
          <w:tcPr>
            <w:tcW w:w="1843" w:type="dxa"/>
            <w:shd w:val="clear" w:color="auto" w:fill="auto"/>
            <w:vAlign w:val="center"/>
          </w:tcPr>
          <w:p w14:paraId="1AF2E06C" w14:textId="41BDBF10" w:rsidR="00E2297F" w:rsidRPr="00F508B8" w:rsidRDefault="00E2297F" w:rsidP="00E2297F">
            <w:pPr>
              <w:pStyle w:val="TAC"/>
              <w:rPr>
                <w:rFonts w:cs="Arial"/>
                <w:szCs w:val="18"/>
              </w:rPr>
            </w:pPr>
            <w:r>
              <w:t>5/10</w:t>
            </w:r>
          </w:p>
        </w:tc>
        <w:tc>
          <w:tcPr>
            <w:tcW w:w="1984" w:type="dxa"/>
          </w:tcPr>
          <w:p w14:paraId="72983E96" w14:textId="27579FF5" w:rsidR="00E2297F" w:rsidRPr="00F508B8" w:rsidRDefault="00E2297F" w:rsidP="00E2297F">
            <w:pPr>
              <w:pStyle w:val="TAC"/>
            </w:pPr>
            <w:r>
              <w:t>Dual UL intermodulation</w:t>
            </w:r>
          </w:p>
        </w:tc>
        <w:tc>
          <w:tcPr>
            <w:tcW w:w="2975" w:type="dxa"/>
          </w:tcPr>
          <w:p w14:paraId="55A5F8E7" w14:textId="67A036FE" w:rsidR="00E2297F" w:rsidRPr="00F508B8" w:rsidRDefault="00E2297F" w:rsidP="008C05F3">
            <w:pPr>
              <w:pStyle w:val="TAL"/>
            </w:pPr>
            <w:r>
              <w:t>Exception in TS 38.101-3 Table 7.3B.2.3.5.1-1</w:t>
            </w:r>
          </w:p>
        </w:tc>
      </w:tr>
      <w:tr w:rsidR="00E2297F" w:rsidRPr="00F508B8" w14:paraId="7A82D1C1" w14:textId="77777777" w:rsidTr="008C05F3">
        <w:trPr>
          <w:gridAfter w:val="1"/>
          <w:wAfter w:w="14" w:type="dxa"/>
          <w:trHeight w:val="248"/>
        </w:trPr>
        <w:tc>
          <w:tcPr>
            <w:tcW w:w="1549" w:type="dxa"/>
            <w:tcBorders>
              <w:top w:val="nil"/>
            </w:tcBorders>
            <w:vAlign w:val="center"/>
          </w:tcPr>
          <w:p w14:paraId="6FF9FCB2"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7A</w:t>
            </w:r>
            <w:r w:rsidRPr="00F508B8">
              <w:rPr>
                <w:rFonts w:ascii="Arial" w:hAnsi="Arial" w:cs="Arial"/>
                <w:sz w:val="18"/>
                <w:szCs w:val="18"/>
              </w:rPr>
              <w:t xml:space="preserve"> / n78A</w:t>
            </w:r>
          </w:p>
        </w:tc>
        <w:tc>
          <w:tcPr>
            <w:tcW w:w="1704" w:type="dxa"/>
            <w:shd w:val="clear" w:color="auto" w:fill="auto"/>
            <w:vAlign w:val="center"/>
          </w:tcPr>
          <w:p w14:paraId="6460229C" w14:textId="77777777" w:rsidR="00E2297F" w:rsidRPr="00F508B8" w:rsidRDefault="00E2297F" w:rsidP="00E2297F">
            <w:pPr>
              <w:pStyle w:val="TAC"/>
              <w:rPr>
                <w:rFonts w:cs="Arial"/>
                <w:szCs w:val="18"/>
              </w:rPr>
            </w:pPr>
            <w:r w:rsidRPr="00F508B8">
              <w:rPr>
                <w:rFonts w:cs="Arial"/>
                <w:szCs w:val="18"/>
              </w:rPr>
              <w:t>High/Low</w:t>
            </w:r>
          </w:p>
        </w:tc>
        <w:tc>
          <w:tcPr>
            <w:tcW w:w="1843" w:type="dxa"/>
            <w:shd w:val="clear" w:color="auto" w:fill="auto"/>
            <w:vAlign w:val="center"/>
          </w:tcPr>
          <w:p w14:paraId="571CB4E1" w14:textId="77777777" w:rsidR="00E2297F" w:rsidRPr="00F508B8" w:rsidRDefault="00E2297F" w:rsidP="00E2297F">
            <w:pPr>
              <w:pStyle w:val="TAC"/>
              <w:rPr>
                <w:rFonts w:cs="Arial"/>
                <w:szCs w:val="18"/>
              </w:rPr>
            </w:pPr>
            <w:r w:rsidRPr="00F508B8">
              <w:t>20/100</w:t>
            </w:r>
          </w:p>
        </w:tc>
        <w:tc>
          <w:tcPr>
            <w:tcW w:w="1984" w:type="dxa"/>
            <w:vAlign w:val="center"/>
          </w:tcPr>
          <w:p w14:paraId="0353FF66" w14:textId="77777777" w:rsidR="00E2297F" w:rsidRPr="00F508B8" w:rsidRDefault="00E2297F" w:rsidP="00E2297F">
            <w:pPr>
              <w:pStyle w:val="TAC"/>
              <w:rPr>
                <w:rFonts w:cs="Arial"/>
                <w:szCs w:val="18"/>
              </w:rPr>
            </w:pPr>
            <w:r w:rsidRPr="00F508B8">
              <w:t>Cross band isolation</w:t>
            </w:r>
          </w:p>
        </w:tc>
        <w:tc>
          <w:tcPr>
            <w:tcW w:w="2975" w:type="dxa"/>
            <w:vAlign w:val="center"/>
          </w:tcPr>
          <w:p w14:paraId="48798F7F" w14:textId="77777777" w:rsidR="00E2297F" w:rsidRPr="00F508B8" w:rsidRDefault="00E2297F" w:rsidP="00E2297F">
            <w:pPr>
              <w:pStyle w:val="TAL"/>
              <w:rPr>
                <w:rFonts w:cs="Arial"/>
                <w:szCs w:val="18"/>
              </w:rPr>
            </w:pPr>
            <w:r w:rsidRPr="00F508B8">
              <w:t>Exception in TS 38.101-3 table 7.3B.2.3.4-1</w:t>
            </w:r>
          </w:p>
        </w:tc>
      </w:tr>
      <w:tr w:rsidR="00E2297F" w:rsidRPr="00F508B8" w14:paraId="00EE990A" w14:textId="77777777" w:rsidTr="008C05F3">
        <w:trPr>
          <w:gridAfter w:val="1"/>
          <w:wAfter w:w="14" w:type="dxa"/>
          <w:trHeight w:val="248"/>
        </w:trPr>
        <w:tc>
          <w:tcPr>
            <w:tcW w:w="1549" w:type="dxa"/>
            <w:vMerge w:val="restart"/>
            <w:tcBorders>
              <w:top w:val="nil"/>
            </w:tcBorders>
            <w:vAlign w:val="center"/>
          </w:tcPr>
          <w:p w14:paraId="07B5C90F" w14:textId="77777777" w:rsidR="00E2297F" w:rsidRPr="00F508B8" w:rsidRDefault="00E2297F" w:rsidP="00E2297F">
            <w:pPr>
              <w:keepNext/>
              <w:keepLines/>
              <w:spacing w:after="0"/>
              <w:jc w:val="center"/>
              <w:rPr>
                <w:rFonts w:ascii="Arial" w:hAnsi="Arial" w:cs="Arial"/>
                <w:b/>
                <w:bCs/>
                <w:sz w:val="18"/>
                <w:szCs w:val="18"/>
              </w:rPr>
            </w:pPr>
            <w:r w:rsidRPr="00F508B8">
              <w:rPr>
                <w:rFonts w:ascii="Arial" w:hAnsi="Arial" w:cs="Arial"/>
                <w:b/>
                <w:bCs/>
                <w:sz w:val="18"/>
                <w:szCs w:val="18"/>
              </w:rPr>
              <w:t>8A</w:t>
            </w:r>
            <w:r w:rsidRPr="00F508B8">
              <w:rPr>
                <w:rFonts w:ascii="Arial" w:hAnsi="Arial" w:cs="Arial"/>
                <w:sz w:val="18"/>
                <w:szCs w:val="18"/>
              </w:rPr>
              <w:t xml:space="preserve"> / n41A</w:t>
            </w:r>
          </w:p>
        </w:tc>
        <w:tc>
          <w:tcPr>
            <w:tcW w:w="1704" w:type="dxa"/>
            <w:shd w:val="clear" w:color="auto" w:fill="auto"/>
            <w:vAlign w:val="center"/>
          </w:tcPr>
          <w:p w14:paraId="63EF064F" w14:textId="77777777" w:rsidR="00E2297F" w:rsidRPr="00F508B8" w:rsidRDefault="00E2297F" w:rsidP="00E2297F">
            <w:pPr>
              <w:pStyle w:val="TAC"/>
              <w:rPr>
                <w:rFonts w:cs="Arial"/>
                <w:szCs w:val="18"/>
              </w:rPr>
            </w:pPr>
            <w:r w:rsidRPr="00F508B8">
              <w:rPr>
                <w:rFonts w:cs="Arial"/>
                <w:szCs w:val="18"/>
                <w:lang w:eastAsia="zh-CN"/>
              </w:rPr>
              <w:t>UL 885 / DL 2655 MHz</w:t>
            </w:r>
          </w:p>
        </w:tc>
        <w:tc>
          <w:tcPr>
            <w:tcW w:w="1843" w:type="dxa"/>
            <w:shd w:val="clear" w:color="auto" w:fill="auto"/>
            <w:vAlign w:val="center"/>
          </w:tcPr>
          <w:p w14:paraId="63D1F7F0"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092199F8" w14:textId="77777777" w:rsidR="00E2297F" w:rsidRPr="00F508B8" w:rsidRDefault="00E2297F" w:rsidP="00E2297F">
            <w:pPr>
              <w:pStyle w:val="TAC"/>
            </w:pPr>
            <w:r w:rsidRPr="00F508B8">
              <w:rPr>
                <w:rFonts w:cs="Arial"/>
                <w:szCs w:val="18"/>
              </w:rPr>
              <w:t>UL Harmonic Interference HD3</w:t>
            </w:r>
          </w:p>
        </w:tc>
        <w:tc>
          <w:tcPr>
            <w:tcW w:w="2975" w:type="dxa"/>
            <w:vAlign w:val="center"/>
          </w:tcPr>
          <w:p w14:paraId="691C6228" w14:textId="77777777" w:rsidR="00E2297F" w:rsidRPr="00F508B8" w:rsidRDefault="00E2297F" w:rsidP="00E2297F">
            <w:pPr>
              <w:pStyle w:val="TAL"/>
            </w:pPr>
            <w:r w:rsidRPr="00F508B8">
              <w:rPr>
                <w:color w:val="000000"/>
              </w:rPr>
              <w:t>Exception Note 9 of TS 38.101-3 Table 7.3B.2.3.1-1</w:t>
            </w:r>
          </w:p>
        </w:tc>
      </w:tr>
      <w:tr w:rsidR="00E2297F" w:rsidRPr="00F508B8" w14:paraId="2DD3B940" w14:textId="77777777" w:rsidTr="008C05F3">
        <w:trPr>
          <w:gridAfter w:val="1"/>
          <w:wAfter w:w="14" w:type="dxa"/>
          <w:trHeight w:val="248"/>
        </w:trPr>
        <w:tc>
          <w:tcPr>
            <w:tcW w:w="1549" w:type="dxa"/>
            <w:vMerge/>
            <w:vAlign w:val="center"/>
          </w:tcPr>
          <w:p w14:paraId="5C71B573" w14:textId="77777777" w:rsidR="00E2297F" w:rsidRPr="00F508B8"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F508B8" w:rsidRDefault="00E2297F" w:rsidP="00E2297F">
            <w:pPr>
              <w:pStyle w:val="TAC"/>
              <w:rPr>
                <w:rFonts w:cs="Arial"/>
                <w:szCs w:val="18"/>
              </w:rPr>
            </w:pPr>
            <w:r w:rsidRPr="00F508B8">
              <w:rPr>
                <w:rFonts w:cs="Arial"/>
                <w:szCs w:val="18"/>
                <w:lang w:eastAsia="zh-CN"/>
              </w:rPr>
              <w:t>UL 885 / DL 2546 MHz</w:t>
            </w:r>
          </w:p>
        </w:tc>
        <w:tc>
          <w:tcPr>
            <w:tcW w:w="1843" w:type="dxa"/>
            <w:shd w:val="clear" w:color="auto" w:fill="auto"/>
            <w:vAlign w:val="center"/>
          </w:tcPr>
          <w:p w14:paraId="024E638D"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144DCDE0" w14:textId="77777777" w:rsidR="00E2297F" w:rsidRPr="00F508B8" w:rsidRDefault="00E2297F" w:rsidP="00E2297F">
            <w:pPr>
              <w:pStyle w:val="TAC"/>
            </w:pPr>
            <w:r w:rsidRPr="00F508B8">
              <w:rPr>
                <w:rFonts w:cs="Arial"/>
                <w:szCs w:val="18"/>
              </w:rPr>
              <w:t>UL Harmonic avoiding</w:t>
            </w:r>
          </w:p>
        </w:tc>
        <w:tc>
          <w:tcPr>
            <w:tcW w:w="2975" w:type="dxa"/>
            <w:vAlign w:val="center"/>
          </w:tcPr>
          <w:p w14:paraId="07DFBFF4" w14:textId="77777777" w:rsidR="00E2297F" w:rsidRPr="00F508B8" w:rsidRDefault="00E2297F" w:rsidP="00E2297F">
            <w:pPr>
              <w:pStyle w:val="TAL"/>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109, |F</w:t>
            </w:r>
            <w:r w:rsidRPr="00F508B8">
              <w:rPr>
                <w:vertAlign w:val="subscript"/>
              </w:rPr>
              <w:t>INT</w:t>
            </w:r>
            <w:r w:rsidRPr="00F508B8">
              <w:t>| &gt; (30+100)/2</w:t>
            </w:r>
          </w:p>
        </w:tc>
      </w:tr>
      <w:tr w:rsidR="00E2297F" w:rsidRPr="00F508B8" w:rsidDel="00D02FDD" w14:paraId="3EB09C42" w14:textId="77777777" w:rsidTr="008C05F3">
        <w:trPr>
          <w:gridAfter w:val="1"/>
          <w:wAfter w:w="14" w:type="dxa"/>
          <w:trHeight w:val="248"/>
        </w:trPr>
        <w:tc>
          <w:tcPr>
            <w:tcW w:w="1549" w:type="dxa"/>
            <w:tcBorders>
              <w:top w:val="nil"/>
              <w:bottom w:val="nil"/>
            </w:tcBorders>
          </w:tcPr>
          <w:p w14:paraId="2E769C46" w14:textId="77777777" w:rsidR="00E2297F" w:rsidRPr="00F508B8" w:rsidRDefault="00E2297F" w:rsidP="00E2297F">
            <w:pPr>
              <w:keepNext/>
              <w:keepLines/>
              <w:spacing w:after="0"/>
              <w:jc w:val="center"/>
              <w:rPr>
                <w:rFonts w:ascii="Arial" w:hAnsi="Arial"/>
                <w:sz w:val="18"/>
              </w:rPr>
            </w:pPr>
            <w:r w:rsidRPr="00F508B8">
              <w:rPr>
                <w:rFonts w:ascii="Arial" w:hAnsi="Arial"/>
                <w:b/>
                <w:bCs/>
                <w:sz w:val="18"/>
              </w:rPr>
              <w:t>8A</w:t>
            </w:r>
            <w:r w:rsidRPr="00F508B8">
              <w:rPr>
                <w:rFonts w:ascii="Arial" w:hAnsi="Arial"/>
                <w:sz w:val="18"/>
              </w:rPr>
              <w:t xml:space="preserve"> /n77A</w:t>
            </w:r>
          </w:p>
          <w:p w14:paraId="175602F9"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/n78A</w:t>
            </w:r>
          </w:p>
        </w:tc>
        <w:tc>
          <w:tcPr>
            <w:tcW w:w="1704" w:type="dxa"/>
            <w:shd w:val="clear" w:color="auto" w:fill="auto"/>
          </w:tcPr>
          <w:p w14:paraId="59BCC041" w14:textId="77777777" w:rsidR="00E2297F" w:rsidRPr="00F508B8" w:rsidDel="00D02FDD" w:rsidRDefault="00E2297F" w:rsidP="00E2297F">
            <w:pPr>
              <w:pStyle w:val="TAC"/>
              <w:rPr>
                <w:lang w:eastAsia="en-US"/>
              </w:rPr>
            </w:pPr>
            <w:r w:rsidRPr="00F508B8">
              <w:t>Mid (UL 897.5 MHz) / 3590.01</w:t>
            </w:r>
          </w:p>
        </w:tc>
        <w:tc>
          <w:tcPr>
            <w:tcW w:w="1843" w:type="dxa"/>
            <w:shd w:val="clear" w:color="auto" w:fill="auto"/>
          </w:tcPr>
          <w:p w14:paraId="3928677D" w14:textId="77777777" w:rsidR="00E2297F" w:rsidRPr="00F508B8" w:rsidDel="00D02FDD" w:rsidRDefault="00E2297F" w:rsidP="00E2297F">
            <w:pPr>
              <w:pStyle w:val="TAC"/>
              <w:rPr>
                <w:lang w:eastAsia="en-US"/>
              </w:rPr>
            </w:pPr>
            <w:r w:rsidRPr="00F508B8">
              <w:t>Highest (10 MHz) / Highest (100 MHz)</w:t>
            </w:r>
          </w:p>
        </w:tc>
        <w:tc>
          <w:tcPr>
            <w:tcW w:w="1984" w:type="dxa"/>
          </w:tcPr>
          <w:p w14:paraId="5E16F323" w14:textId="77777777" w:rsidR="00E2297F" w:rsidRPr="00F508B8" w:rsidDel="00D02FDD" w:rsidRDefault="00E2297F" w:rsidP="00E2297F">
            <w:pPr>
              <w:pStyle w:val="TAC"/>
              <w:rPr>
                <w:rFonts w:cs="Arial"/>
                <w:szCs w:val="18"/>
              </w:rPr>
            </w:pPr>
            <w:r w:rsidRPr="00F508B8">
              <w:rPr>
                <w:color w:val="000000"/>
              </w:rPr>
              <w:t>UL Harmonic Interference HD4</w:t>
            </w:r>
          </w:p>
        </w:tc>
        <w:tc>
          <w:tcPr>
            <w:tcW w:w="2975" w:type="dxa"/>
          </w:tcPr>
          <w:p w14:paraId="317A5F8E" w14:textId="77777777" w:rsidR="00E2297F" w:rsidRPr="00F508B8" w:rsidDel="00D02FDD" w:rsidRDefault="00E2297F" w:rsidP="00E2297F">
            <w:pPr>
              <w:pStyle w:val="TAL"/>
              <w:rPr>
                <w:lang w:eastAsia="en-US"/>
              </w:rPr>
            </w:pPr>
            <w:r w:rsidRPr="00F508B8">
              <w:t>Exception Note 7 of TS38.101-3 table 7.3B.2.3.1-1</w:t>
            </w:r>
          </w:p>
        </w:tc>
      </w:tr>
      <w:tr w:rsidR="00E2297F" w:rsidRPr="00F508B8" w:rsidDel="00D02FDD" w14:paraId="3176D60E" w14:textId="77777777" w:rsidTr="008C05F3">
        <w:trPr>
          <w:gridAfter w:val="1"/>
          <w:wAfter w:w="14" w:type="dxa"/>
          <w:trHeight w:val="248"/>
        </w:trPr>
        <w:tc>
          <w:tcPr>
            <w:tcW w:w="1549" w:type="dxa"/>
            <w:tcBorders>
              <w:top w:val="nil"/>
              <w:bottom w:val="nil"/>
            </w:tcBorders>
          </w:tcPr>
          <w:p w14:paraId="1867695E"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F508B8" w:rsidDel="00D02FDD" w:rsidRDefault="00E2297F" w:rsidP="00E2297F">
            <w:pPr>
              <w:pStyle w:val="TAC"/>
              <w:rPr>
                <w:lang w:eastAsia="en-US"/>
              </w:rPr>
            </w:pPr>
            <w:r w:rsidRPr="00F508B8">
              <w:t>Mid (UL 897.5 MHz) / 3520.005</w:t>
            </w:r>
          </w:p>
        </w:tc>
        <w:tc>
          <w:tcPr>
            <w:tcW w:w="1843" w:type="dxa"/>
            <w:shd w:val="clear" w:color="auto" w:fill="auto"/>
          </w:tcPr>
          <w:p w14:paraId="4A6E73A1" w14:textId="77777777" w:rsidR="00E2297F" w:rsidRPr="00F508B8" w:rsidDel="00D02FDD" w:rsidRDefault="00E2297F" w:rsidP="00E2297F">
            <w:pPr>
              <w:pStyle w:val="TAC"/>
              <w:rPr>
                <w:lang w:eastAsia="en-US"/>
              </w:rPr>
            </w:pPr>
            <w:r w:rsidRPr="00F508B8">
              <w:t>Highest (10 MHz) / Highest (100 MHz)</w:t>
            </w:r>
          </w:p>
        </w:tc>
        <w:tc>
          <w:tcPr>
            <w:tcW w:w="1984" w:type="dxa"/>
          </w:tcPr>
          <w:p w14:paraId="0A56B378" w14:textId="77777777" w:rsidR="00E2297F" w:rsidRPr="00F508B8" w:rsidDel="00D02FDD" w:rsidRDefault="00E2297F" w:rsidP="00E2297F">
            <w:pPr>
              <w:pStyle w:val="TAC"/>
              <w:rPr>
                <w:rFonts w:cs="Arial"/>
                <w:szCs w:val="18"/>
              </w:rPr>
            </w:pPr>
          </w:p>
        </w:tc>
        <w:tc>
          <w:tcPr>
            <w:tcW w:w="2975" w:type="dxa"/>
          </w:tcPr>
          <w:p w14:paraId="3B2FBD1D" w14:textId="77777777" w:rsidR="00E2297F" w:rsidRPr="00F508B8" w:rsidDel="00D02FDD" w:rsidRDefault="00E2297F" w:rsidP="00E2297F">
            <w:pPr>
              <w:pStyle w:val="TAL"/>
              <w:rPr>
                <w:lang w:eastAsia="en-US"/>
              </w:rPr>
            </w:pPr>
            <w:r w:rsidRPr="00F508B8">
              <w:t>Non-Exception. Not overlapping interference since BW</w:t>
            </w:r>
            <w:r w:rsidRPr="00F508B8">
              <w:rPr>
                <w:vertAlign w:val="subscript"/>
              </w:rPr>
              <w:t>INT</w:t>
            </w:r>
            <w:r w:rsidRPr="00F508B8">
              <w:t>=40 MHz, F</w:t>
            </w:r>
            <w:r w:rsidRPr="00F508B8">
              <w:rPr>
                <w:vertAlign w:val="subscript"/>
              </w:rPr>
              <w:t>INT</w:t>
            </w:r>
            <w:r w:rsidRPr="00F508B8">
              <w:t xml:space="preserve"> = (40+100)/2 = 70 </w:t>
            </w:r>
          </w:p>
        </w:tc>
      </w:tr>
      <w:tr w:rsidR="00E2297F" w:rsidRPr="00F508B8" w:rsidDel="00D02FDD" w14:paraId="68CB29A7" w14:textId="77777777" w:rsidTr="008C05F3">
        <w:trPr>
          <w:gridAfter w:val="1"/>
          <w:wAfter w:w="14" w:type="dxa"/>
          <w:trHeight w:val="248"/>
        </w:trPr>
        <w:tc>
          <w:tcPr>
            <w:tcW w:w="1549" w:type="dxa"/>
            <w:tcBorders>
              <w:top w:val="nil"/>
            </w:tcBorders>
          </w:tcPr>
          <w:p w14:paraId="36FEACBB"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F508B8" w:rsidDel="00D02FDD" w:rsidRDefault="00E2297F" w:rsidP="00E2297F">
            <w:pPr>
              <w:pStyle w:val="TAC"/>
              <w:rPr>
                <w:lang w:eastAsia="en-US"/>
              </w:rPr>
            </w:pPr>
            <w:r w:rsidRPr="00F508B8">
              <w:rPr>
                <w:rFonts w:eastAsia="MS Mincho"/>
              </w:rPr>
              <w:t>UL 897.5/ UL 3634.995</w:t>
            </w:r>
          </w:p>
        </w:tc>
        <w:tc>
          <w:tcPr>
            <w:tcW w:w="1843" w:type="dxa"/>
            <w:shd w:val="clear" w:color="auto" w:fill="auto"/>
          </w:tcPr>
          <w:p w14:paraId="0ED84615" w14:textId="77777777" w:rsidR="00E2297F" w:rsidRPr="00F508B8" w:rsidDel="00D02FDD" w:rsidRDefault="00E2297F" w:rsidP="00E2297F">
            <w:pPr>
              <w:pStyle w:val="TAC"/>
              <w:rPr>
                <w:lang w:eastAsia="en-US"/>
              </w:rPr>
            </w:pPr>
            <w:r w:rsidRPr="00F508B8">
              <w:t>5/40</w:t>
            </w:r>
          </w:p>
        </w:tc>
        <w:tc>
          <w:tcPr>
            <w:tcW w:w="1984" w:type="dxa"/>
          </w:tcPr>
          <w:p w14:paraId="1A054CE0" w14:textId="77777777" w:rsidR="00E2297F" w:rsidRPr="00F508B8" w:rsidDel="00D02FDD" w:rsidRDefault="00E2297F" w:rsidP="00E2297F">
            <w:pPr>
              <w:pStyle w:val="TAC"/>
              <w:rPr>
                <w:rFonts w:cs="Arial"/>
                <w:szCs w:val="18"/>
              </w:rPr>
            </w:pPr>
            <w:r w:rsidRPr="00F508B8">
              <w:rPr>
                <w:rFonts w:cs="Arial"/>
                <w:szCs w:val="18"/>
              </w:rPr>
              <w:t>Dual UL intermodulation</w:t>
            </w:r>
          </w:p>
        </w:tc>
        <w:tc>
          <w:tcPr>
            <w:tcW w:w="2975" w:type="dxa"/>
          </w:tcPr>
          <w:p w14:paraId="5862FE85" w14:textId="77777777" w:rsidR="00E2297F" w:rsidRPr="00F508B8" w:rsidDel="00D02FDD" w:rsidRDefault="00E2297F" w:rsidP="00E2297F">
            <w:pPr>
              <w:pStyle w:val="TAL"/>
              <w:rPr>
                <w:lang w:eastAsia="en-US"/>
              </w:rPr>
            </w:pPr>
            <w:r w:rsidRPr="00F508B8">
              <w:rPr>
                <w:rFonts w:cs="Arial"/>
                <w:szCs w:val="18"/>
              </w:rPr>
              <w:t>Exception in TS 38.101-3 Table 7.3B.2.3.5.1-1</w:t>
            </w:r>
          </w:p>
        </w:tc>
      </w:tr>
      <w:tr w:rsidR="00E2297F" w:rsidRPr="00F508B8" w:rsidDel="00D02FDD" w14:paraId="7EF5CCE0" w14:textId="77777777" w:rsidTr="008C05F3">
        <w:trPr>
          <w:gridAfter w:val="1"/>
          <w:wAfter w:w="14" w:type="dxa"/>
          <w:trHeight w:val="248"/>
        </w:trPr>
        <w:tc>
          <w:tcPr>
            <w:tcW w:w="1549" w:type="dxa"/>
            <w:tcBorders>
              <w:top w:val="nil"/>
              <w:bottom w:val="nil"/>
            </w:tcBorders>
          </w:tcPr>
          <w:p w14:paraId="5509D6BD"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 xml:space="preserve"> / </w:t>
            </w:r>
            <w:r w:rsidRPr="00F508B8">
              <w:rPr>
                <w:rFonts w:ascii="Arial" w:hAnsi="Arial"/>
                <w:b/>
                <w:bCs/>
                <w:sz w:val="18"/>
              </w:rPr>
              <w:t>n79A</w:t>
            </w:r>
          </w:p>
        </w:tc>
        <w:tc>
          <w:tcPr>
            <w:tcW w:w="1704" w:type="dxa"/>
            <w:shd w:val="clear" w:color="auto" w:fill="auto"/>
          </w:tcPr>
          <w:p w14:paraId="75800027" w14:textId="77777777" w:rsidR="00E2297F" w:rsidRPr="00F508B8" w:rsidRDefault="00E2297F" w:rsidP="00E2297F">
            <w:pPr>
              <w:pStyle w:val="TAC"/>
              <w:rPr>
                <w:rFonts w:eastAsia="MS Mincho"/>
              </w:rPr>
            </w:pPr>
            <w:r w:rsidRPr="00F508B8">
              <w:t>UL 900/DL 4500</w:t>
            </w:r>
          </w:p>
        </w:tc>
        <w:tc>
          <w:tcPr>
            <w:tcW w:w="1843" w:type="dxa"/>
            <w:shd w:val="clear" w:color="auto" w:fill="auto"/>
          </w:tcPr>
          <w:p w14:paraId="4A92BCCC" w14:textId="77777777" w:rsidR="00E2297F" w:rsidRPr="00F508B8" w:rsidRDefault="00E2297F" w:rsidP="00E2297F">
            <w:pPr>
              <w:pStyle w:val="TAC"/>
            </w:pPr>
            <w:r w:rsidRPr="00F508B8">
              <w:t>10/100</w:t>
            </w:r>
          </w:p>
        </w:tc>
        <w:tc>
          <w:tcPr>
            <w:tcW w:w="1984" w:type="dxa"/>
          </w:tcPr>
          <w:p w14:paraId="7A61B5D9"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118A3A93" w14:textId="77777777" w:rsidR="00E2297F" w:rsidRPr="00F508B8" w:rsidRDefault="00E2297F" w:rsidP="00E2297F">
            <w:pPr>
              <w:pStyle w:val="TAL"/>
              <w:rPr>
                <w:rFonts w:cs="Arial"/>
                <w:szCs w:val="18"/>
              </w:rPr>
            </w:pPr>
            <w:r w:rsidRPr="00F508B8">
              <w:rPr>
                <w:color w:val="000000"/>
              </w:rPr>
              <w:t>Exception Note 4 nad 5 of TS38.101-3 table 7.3B.2.3.1-1</w:t>
            </w:r>
          </w:p>
        </w:tc>
      </w:tr>
      <w:tr w:rsidR="00E2297F" w:rsidRPr="00F508B8" w:rsidDel="00D02FDD" w14:paraId="127188F6" w14:textId="77777777" w:rsidTr="008C05F3">
        <w:trPr>
          <w:gridAfter w:val="1"/>
          <w:wAfter w:w="14" w:type="dxa"/>
          <w:trHeight w:val="248"/>
        </w:trPr>
        <w:tc>
          <w:tcPr>
            <w:tcW w:w="1549" w:type="dxa"/>
            <w:tcBorders>
              <w:top w:val="nil"/>
              <w:bottom w:val="nil"/>
            </w:tcBorders>
          </w:tcPr>
          <w:p w14:paraId="36C1A569"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F508B8" w:rsidRDefault="00E2297F" w:rsidP="00E2297F">
            <w:pPr>
              <w:pStyle w:val="TAC"/>
              <w:rPr>
                <w:rFonts w:eastAsia="MS Mincho"/>
              </w:rPr>
            </w:pPr>
            <w:r w:rsidRPr="00F508B8">
              <w:t>UL 900/DL 4299.99</w:t>
            </w:r>
          </w:p>
        </w:tc>
        <w:tc>
          <w:tcPr>
            <w:tcW w:w="1843" w:type="dxa"/>
            <w:shd w:val="clear" w:color="auto" w:fill="auto"/>
            <w:vAlign w:val="center"/>
          </w:tcPr>
          <w:p w14:paraId="4282C3BC" w14:textId="77777777" w:rsidR="00E2297F" w:rsidRPr="00F508B8" w:rsidRDefault="00E2297F" w:rsidP="00E2297F">
            <w:pPr>
              <w:pStyle w:val="TAC"/>
            </w:pPr>
            <w:r w:rsidRPr="00F508B8">
              <w:t>10/100</w:t>
            </w:r>
          </w:p>
        </w:tc>
        <w:tc>
          <w:tcPr>
            <w:tcW w:w="1984" w:type="dxa"/>
            <w:vAlign w:val="center"/>
          </w:tcPr>
          <w:p w14:paraId="2D9BED2C" w14:textId="77777777" w:rsidR="00E2297F" w:rsidRPr="00F508B8" w:rsidRDefault="00E2297F" w:rsidP="00E2297F">
            <w:pPr>
              <w:pStyle w:val="TAC"/>
              <w:rPr>
                <w:rFonts w:cs="Arial"/>
                <w:szCs w:val="18"/>
              </w:rPr>
            </w:pPr>
          </w:p>
        </w:tc>
        <w:tc>
          <w:tcPr>
            <w:tcW w:w="2975" w:type="dxa"/>
            <w:vAlign w:val="center"/>
          </w:tcPr>
          <w:p w14:paraId="51E67DB6" w14:textId="77777777" w:rsidR="00E2297F" w:rsidRPr="00F508B8" w:rsidRDefault="00E2297F" w:rsidP="00E2297F">
            <w:pPr>
              <w:pStyle w:val="TAL"/>
              <w:rPr>
                <w:rFonts w:cs="Arial"/>
                <w:szCs w:val="18"/>
              </w:rPr>
            </w:pPr>
            <w:r w:rsidRPr="00F508B8">
              <w:rPr>
                <w:rFonts w:cs="Arial"/>
                <w:szCs w:val="18"/>
              </w:rPr>
              <w:t>HD avoid</w:t>
            </w:r>
          </w:p>
        </w:tc>
      </w:tr>
      <w:tr w:rsidR="00E2297F" w:rsidRPr="00F508B8" w:rsidDel="00D02FDD" w14:paraId="1B797853" w14:textId="77777777" w:rsidTr="008C05F3">
        <w:trPr>
          <w:gridAfter w:val="1"/>
          <w:wAfter w:w="14" w:type="dxa"/>
          <w:trHeight w:val="248"/>
        </w:trPr>
        <w:tc>
          <w:tcPr>
            <w:tcW w:w="1549" w:type="dxa"/>
            <w:tcBorders>
              <w:top w:val="nil"/>
            </w:tcBorders>
          </w:tcPr>
          <w:p w14:paraId="289FF0AD"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F508B8" w:rsidRDefault="00E2297F" w:rsidP="00E2297F">
            <w:pPr>
              <w:pStyle w:val="TAC"/>
              <w:rPr>
                <w:rFonts w:eastAsia="MS Mincho"/>
              </w:rPr>
            </w:pPr>
            <w:r w:rsidRPr="00F508B8">
              <w:t>UL 897.5/ UL 4532.505</w:t>
            </w:r>
          </w:p>
        </w:tc>
        <w:tc>
          <w:tcPr>
            <w:tcW w:w="1843" w:type="dxa"/>
            <w:shd w:val="clear" w:color="auto" w:fill="auto"/>
            <w:vAlign w:val="center"/>
          </w:tcPr>
          <w:p w14:paraId="43535063" w14:textId="77777777" w:rsidR="00E2297F" w:rsidRPr="00F508B8" w:rsidRDefault="00E2297F" w:rsidP="00E2297F">
            <w:pPr>
              <w:pStyle w:val="TAC"/>
            </w:pPr>
            <w:r w:rsidRPr="00F508B8">
              <w:t>5/40</w:t>
            </w:r>
          </w:p>
        </w:tc>
        <w:tc>
          <w:tcPr>
            <w:tcW w:w="1984" w:type="dxa"/>
            <w:vAlign w:val="center"/>
          </w:tcPr>
          <w:p w14:paraId="6E3FB1B7" w14:textId="77777777" w:rsidR="00E2297F" w:rsidRPr="00F508B8" w:rsidRDefault="00E2297F" w:rsidP="00E2297F">
            <w:pPr>
              <w:pStyle w:val="TAC"/>
              <w:rPr>
                <w:rFonts w:cs="Arial"/>
                <w:szCs w:val="18"/>
              </w:rPr>
            </w:pPr>
            <w:r w:rsidRPr="00F508B8">
              <w:rPr>
                <w:rFonts w:cs="Arial"/>
                <w:szCs w:val="18"/>
              </w:rPr>
              <w:t>Dual UL intermodulation</w:t>
            </w:r>
          </w:p>
        </w:tc>
        <w:tc>
          <w:tcPr>
            <w:tcW w:w="2975" w:type="dxa"/>
            <w:vAlign w:val="center"/>
          </w:tcPr>
          <w:p w14:paraId="1C91ABD3" w14:textId="77777777" w:rsidR="00E2297F" w:rsidRPr="00F508B8" w:rsidRDefault="00E2297F" w:rsidP="00E2297F">
            <w:pPr>
              <w:pStyle w:val="TAL"/>
              <w:rPr>
                <w:rFonts w:cs="Arial"/>
                <w:szCs w:val="18"/>
              </w:rPr>
            </w:pPr>
            <w:r w:rsidRPr="00F508B8">
              <w:rPr>
                <w:color w:val="000000"/>
              </w:rPr>
              <w:t>Exception in TS 38.101-3 Table 7.3B.2.3.5.1-1</w:t>
            </w:r>
          </w:p>
        </w:tc>
      </w:tr>
      <w:tr w:rsidR="00E2297F" w:rsidRPr="00F508B8" w14:paraId="4086F34C" w14:textId="77777777" w:rsidTr="008C05F3">
        <w:trPr>
          <w:gridAfter w:val="1"/>
          <w:wAfter w:w="14" w:type="dxa"/>
          <w:trHeight w:val="248"/>
        </w:trPr>
        <w:tc>
          <w:tcPr>
            <w:tcW w:w="1549" w:type="dxa"/>
            <w:tcBorders>
              <w:top w:val="nil"/>
              <w:bottom w:val="nil"/>
            </w:tcBorders>
            <w:vAlign w:val="center"/>
          </w:tcPr>
          <w:p w14:paraId="1E09C43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b/>
                <w:bCs/>
                <w:sz w:val="18"/>
                <w:lang w:eastAsia="en-US"/>
              </w:rPr>
              <w:t>11A / n79A</w:t>
            </w:r>
          </w:p>
        </w:tc>
        <w:tc>
          <w:tcPr>
            <w:tcW w:w="1704" w:type="dxa"/>
            <w:shd w:val="clear" w:color="auto" w:fill="auto"/>
          </w:tcPr>
          <w:p w14:paraId="77BA7249" w14:textId="77777777" w:rsidR="00E2297F" w:rsidRPr="00F508B8" w:rsidRDefault="00E2297F" w:rsidP="00E2297F">
            <w:pPr>
              <w:pStyle w:val="TAC"/>
              <w:rPr>
                <w:lang w:eastAsia="en-US"/>
              </w:rPr>
            </w:pPr>
            <w:r w:rsidRPr="00F508B8">
              <w:rPr>
                <w:lang w:eastAsia="en-US"/>
              </w:rPr>
              <w:t>Mid (DL 1485.9 MHz) / 4457.7</w:t>
            </w:r>
          </w:p>
        </w:tc>
        <w:tc>
          <w:tcPr>
            <w:tcW w:w="1843" w:type="dxa"/>
            <w:shd w:val="clear" w:color="auto" w:fill="auto"/>
          </w:tcPr>
          <w:p w14:paraId="46BF4CB6"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33EEB510" w14:textId="77777777" w:rsidR="00E2297F" w:rsidRPr="00F508B8" w:rsidRDefault="00E2297F" w:rsidP="00E2297F">
            <w:pPr>
              <w:pStyle w:val="TAC"/>
              <w:rPr>
                <w:rFonts w:cs="Arial"/>
                <w:szCs w:val="18"/>
              </w:rPr>
            </w:pPr>
            <w:r w:rsidRPr="00F508B8">
              <w:rPr>
                <w:color w:val="000000"/>
                <w:lang w:eastAsia="en-US"/>
              </w:rPr>
              <w:t>Receiver Harmonic Mixing HM3</w:t>
            </w:r>
          </w:p>
        </w:tc>
        <w:tc>
          <w:tcPr>
            <w:tcW w:w="2975" w:type="dxa"/>
          </w:tcPr>
          <w:p w14:paraId="67A503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Receiver Harmonic Mixing Exception in TS38.101-3 Table 7.3B.2.3.2-1</w:t>
            </w:r>
          </w:p>
        </w:tc>
      </w:tr>
      <w:tr w:rsidR="00E2297F" w:rsidRPr="00F508B8" w14:paraId="47901C1B" w14:textId="77777777" w:rsidTr="008C05F3">
        <w:trPr>
          <w:gridAfter w:val="1"/>
          <w:wAfter w:w="14" w:type="dxa"/>
          <w:trHeight w:val="248"/>
        </w:trPr>
        <w:tc>
          <w:tcPr>
            <w:tcW w:w="1549" w:type="dxa"/>
            <w:tcBorders>
              <w:top w:val="nil"/>
            </w:tcBorders>
            <w:vAlign w:val="center"/>
          </w:tcPr>
          <w:p w14:paraId="14307CB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F508B8" w:rsidRDefault="00E2297F" w:rsidP="00E2297F">
            <w:pPr>
              <w:pStyle w:val="TAC"/>
              <w:rPr>
                <w:lang w:eastAsia="en-US"/>
              </w:rPr>
            </w:pPr>
            <w:r w:rsidRPr="00F508B8">
              <w:rPr>
                <w:lang w:eastAsia="en-US"/>
              </w:rPr>
              <w:t>Mid (DL 1485.9 MHz) / 4512.7 MHz</w:t>
            </w:r>
          </w:p>
        </w:tc>
        <w:tc>
          <w:tcPr>
            <w:tcW w:w="1843" w:type="dxa"/>
            <w:shd w:val="clear" w:color="auto" w:fill="auto"/>
          </w:tcPr>
          <w:p w14:paraId="342DD76E"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5DAE64F6" w14:textId="77777777" w:rsidR="00E2297F" w:rsidRPr="00F508B8" w:rsidRDefault="00E2297F" w:rsidP="00E2297F">
            <w:pPr>
              <w:pStyle w:val="TAC"/>
              <w:rPr>
                <w:rFonts w:cs="Arial"/>
                <w:szCs w:val="18"/>
              </w:rPr>
            </w:pPr>
          </w:p>
        </w:tc>
        <w:tc>
          <w:tcPr>
            <w:tcW w:w="2975" w:type="dxa"/>
          </w:tcPr>
          <w:p w14:paraId="06640E95"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Non-Exception. Not overlapping interference since BW</w:t>
            </w:r>
            <w:r w:rsidRPr="00F508B8">
              <w:rPr>
                <w:rFonts w:ascii="Arial" w:hAnsi="Arial"/>
                <w:color w:val="000000"/>
                <w:sz w:val="18"/>
                <w:vertAlign w:val="subscript"/>
                <w:lang w:eastAsia="en-US"/>
              </w:rPr>
              <w:t>INT</w:t>
            </w:r>
            <w:r w:rsidRPr="00F508B8">
              <w:rPr>
                <w:rFonts w:ascii="Arial" w:hAnsi="Arial"/>
                <w:color w:val="000000"/>
                <w:sz w:val="18"/>
                <w:lang w:eastAsia="en-US"/>
              </w:rPr>
              <w:t>=100 MHz, F</w:t>
            </w:r>
            <w:r w:rsidRPr="00F508B8">
              <w:rPr>
                <w:rFonts w:ascii="Arial" w:hAnsi="Arial"/>
                <w:color w:val="000000"/>
                <w:sz w:val="18"/>
                <w:vertAlign w:val="subscript"/>
                <w:lang w:eastAsia="en-US"/>
              </w:rPr>
              <w:t>INT</w:t>
            </w:r>
            <w:r w:rsidRPr="00F508B8">
              <w:rPr>
                <w:rFonts w:ascii="Arial" w:hAnsi="Arial"/>
                <w:color w:val="000000"/>
                <w:sz w:val="18"/>
                <w:lang w:eastAsia="en-US"/>
              </w:rPr>
              <w:t xml:space="preserve"> = (100+10)/2 = 55 </w:t>
            </w:r>
          </w:p>
        </w:tc>
      </w:tr>
      <w:tr w:rsidR="00E2297F" w:rsidRPr="00F508B8" w14:paraId="7A6E9362" w14:textId="77777777" w:rsidTr="008C05F3">
        <w:trPr>
          <w:gridAfter w:val="1"/>
          <w:wAfter w:w="14" w:type="dxa"/>
          <w:trHeight w:val="248"/>
        </w:trPr>
        <w:tc>
          <w:tcPr>
            <w:tcW w:w="1549" w:type="dxa"/>
            <w:tcBorders>
              <w:top w:val="nil"/>
              <w:bottom w:val="nil"/>
            </w:tcBorders>
            <w:vAlign w:val="center"/>
          </w:tcPr>
          <w:p w14:paraId="7E931790"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sz w:val="18"/>
                <w:szCs w:val="18"/>
              </w:rPr>
              <w:t>12A/</w:t>
            </w:r>
            <w:r w:rsidRPr="00F508B8">
              <w:rPr>
                <w:rFonts w:ascii="Arial" w:hAnsi="Arial" w:cs="Arial"/>
                <w:b/>
                <w:bCs/>
                <w:sz w:val="18"/>
                <w:szCs w:val="18"/>
              </w:rPr>
              <w:t>n66A</w:t>
            </w:r>
          </w:p>
        </w:tc>
        <w:tc>
          <w:tcPr>
            <w:tcW w:w="1704" w:type="dxa"/>
            <w:shd w:val="clear" w:color="auto" w:fill="auto"/>
            <w:vAlign w:val="center"/>
          </w:tcPr>
          <w:p w14:paraId="6BFBF4C2" w14:textId="77777777" w:rsidR="00E2297F" w:rsidRPr="00F508B8" w:rsidRDefault="00E2297F" w:rsidP="00E2297F">
            <w:pPr>
              <w:pStyle w:val="TAC"/>
              <w:rPr>
                <w:lang w:eastAsia="en-US"/>
              </w:rPr>
            </w:pPr>
            <w:r w:rsidRPr="00F508B8">
              <w:t>UL 710/DL 2130</w:t>
            </w:r>
          </w:p>
        </w:tc>
        <w:tc>
          <w:tcPr>
            <w:tcW w:w="1843" w:type="dxa"/>
            <w:shd w:val="clear" w:color="auto" w:fill="auto"/>
            <w:vAlign w:val="center"/>
          </w:tcPr>
          <w:p w14:paraId="3BE9A3A6" w14:textId="77777777" w:rsidR="00E2297F" w:rsidRPr="00F508B8" w:rsidRDefault="00E2297F" w:rsidP="00E2297F">
            <w:pPr>
              <w:pStyle w:val="TAC"/>
              <w:rPr>
                <w:lang w:eastAsia="en-US"/>
              </w:rPr>
            </w:pPr>
            <w:r w:rsidRPr="00F508B8">
              <w:t>10/40</w:t>
            </w:r>
          </w:p>
        </w:tc>
        <w:tc>
          <w:tcPr>
            <w:tcW w:w="1984" w:type="dxa"/>
          </w:tcPr>
          <w:p w14:paraId="0D37E3CF"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342B4122" w14:textId="77777777" w:rsidR="00E2297F" w:rsidRPr="00F508B8" w:rsidRDefault="00E2297F" w:rsidP="00E2297F">
            <w:pPr>
              <w:keepNext/>
              <w:keepLines/>
              <w:spacing w:after="0"/>
              <w:rPr>
                <w:rFonts w:ascii="Arial" w:hAnsi="Arial"/>
                <w:color w:val="000000"/>
                <w:sz w:val="18"/>
                <w:lang w:eastAsia="en-US"/>
              </w:rPr>
            </w:pPr>
            <w:r w:rsidRPr="00F508B8">
              <w:t>Exception Note 4 nad 5 of TS38.101-3 table 7.3B.2.3.1-1</w:t>
            </w:r>
          </w:p>
        </w:tc>
      </w:tr>
      <w:tr w:rsidR="00E2297F" w:rsidRPr="00F508B8" w14:paraId="64ABC2DD" w14:textId="77777777" w:rsidTr="008C05F3">
        <w:trPr>
          <w:gridAfter w:val="1"/>
          <w:wAfter w:w="14" w:type="dxa"/>
          <w:trHeight w:val="248"/>
        </w:trPr>
        <w:tc>
          <w:tcPr>
            <w:tcW w:w="1549" w:type="dxa"/>
            <w:tcBorders>
              <w:top w:val="nil"/>
            </w:tcBorders>
            <w:vAlign w:val="center"/>
          </w:tcPr>
          <w:p w14:paraId="7F19153A"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F508B8" w:rsidRDefault="00E2297F" w:rsidP="00E2297F">
            <w:pPr>
              <w:pStyle w:val="TAC"/>
              <w:rPr>
                <w:lang w:eastAsia="en-US"/>
              </w:rPr>
            </w:pPr>
            <w:r w:rsidRPr="00F508B8">
              <w:t>UL 710/DL 2165</w:t>
            </w:r>
          </w:p>
        </w:tc>
        <w:tc>
          <w:tcPr>
            <w:tcW w:w="1843" w:type="dxa"/>
            <w:shd w:val="clear" w:color="auto" w:fill="auto"/>
            <w:vAlign w:val="center"/>
          </w:tcPr>
          <w:p w14:paraId="244E9ABB" w14:textId="77777777" w:rsidR="00E2297F" w:rsidRPr="00F508B8" w:rsidRDefault="00E2297F" w:rsidP="00E2297F">
            <w:pPr>
              <w:pStyle w:val="TAC"/>
              <w:rPr>
                <w:lang w:eastAsia="en-US"/>
              </w:rPr>
            </w:pPr>
            <w:r w:rsidRPr="00F508B8">
              <w:t>10/40</w:t>
            </w:r>
          </w:p>
        </w:tc>
        <w:tc>
          <w:tcPr>
            <w:tcW w:w="1984" w:type="dxa"/>
            <w:vAlign w:val="center"/>
          </w:tcPr>
          <w:p w14:paraId="7692BD04" w14:textId="77777777" w:rsidR="00E2297F" w:rsidRPr="00F508B8" w:rsidRDefault="00E2297F" w:rsidP="00E2297F">
            <w:pPr>
              <w:pStyle w:val="TAC"/>
              <w:rPr>
                <w:rFonts w:cs="Arial"/>
                <w:szCs w:val="18"/>
              </w:rPr>
            </w:pPr>
            <w:r w:rsidRPr="00F508B8">
              <w:rPr>
                <w:rFonts w:cs="Arial"/>
                <w:szCs w:val="18"/>
              </w:rPr>
              <w:t>UL Harmonic avoid</w:t>
            </w:r>
          </w:p>
        </w:tc>
        <w:tc>
          <w:tcPr>
            <w:tcW w:w="2975" w:type="dxa"/>
          </w:tcPr>
          <w:p w14:paraId="766A3CCF"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Non-Exception. Not overlapping interference since BWINT=30 MHz, FINT = (30+40)/2 = 35</w:t>
            </w:r>
          </w:p>
        </w:tc>
      </w:tr>
      <w:tr w:rsidR="00E2297F" w:rsidRPr="00F508B8" w14:paraId="7BEDD051" w14:textId="77777777" w:rsidTr="008C05F3">
        <w:trPr>
          <w:gridAfter w:val="1"/>
          <w:wAfter w:w="14" w:type="dxa"/>
          <w:trHeight w:val="248"/>
        </w:trPr>
        <w:tc>
          <w:tcPr>
            <w:tcW w:w="1549" w:type="dxa"/>
            <w:vMerge w:val="restart"/>
            <w:tcBorders>
              <w:top w:val="nil"/>
            </w:tcBorders>
            <w:vAlign w:val="center"/>
          </w:tcPr>
          <w:p w14:paraId="2C5F8741"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12A</w:t>
            </w:r>
            <w:r w:rsidRPr="00F508B8">
              <w:rPr>
                <w:rFonts w:ascii="Arial" w:hAnsi="Arial" w:cs="Arial"/>
                <w:sz w:val="18"/>
                <w:szCs w:val="18"/>
              </w:rPr>
              <w:t xml:space="preserve"> / n78A</w:t>
            </w:r>
          </w:p>
        </w:tc>
        <w:tc>
          <w:tcPr>
            <w:tcW w:w="1704" w:type="dxa"/>
            <w:shd w:val="clear" w:color="auto" w:fill="auto"/>
            <w:vAlign w:val="center"/>
          </w:tcPr>
          <w:p w14:paraId="67D4A2D3" w14:textId="77777777" w:rsidR="00E2297F" w:rsidRPr="00F508B8" w:rsidRDefault="00E2297F" w:rsidP="00E2297F">
            <w:pPr>
              <w:pStyle w:val="TAC"/>
            </w:pPr>
            <w:r w:rsidRPr="00F508B8">
              <w:rPr>
                <w:rFonts w:cs="Arial"/>
                <w:szCs w:val="18"/>
                <w:lang w:eastAsia="zh-CN"/>
              </w:rPr>
              <w:t>UL 707 / DL 3535 MHz</w:t>
            </w:r>
          </w:p>
        </w:tc>
        <w:tc>
          <w:tcPr>
            <w:tcW w:w="1843" w:type="dxa"/>
            <w:shd w:val="clear" w:color="auto" w:fill="auto"/>
            <w:vAlign w:val="center"/>
          </w:tcPr>
          <w:p w14:paraId="63776D2A"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77A3CF67" w14:textId="77777777" w:rsidR="00E2297F" w:rsidRPr="00F508B8" w:rsidRDefault="00E2297F" w:rsidP="00E2297F">
            <w:pPr>
              <w:pStyle w:val="TAC"/>
              <w:rPr>
                <w:rFonts w:cs="Arial"/>
                <w:szCs w:val="18"/>
              </w:rPr>
            </w:pPr>
            <w:r w:rsidRPr="00F508B8">
              <w:rPr>
                <w:rFonts w:cs="Arial"/>
                <w:szCs w:val="18"/>
              </w:rPr>
              <w:t>UL Harmonic Interference HD5</w:t>
            </w:r>
          </w:p>
        </w:tc>
        <w:tc>
          <w:tcPr>
            <w:tcW w:w="2975" w:type="dxa"/>
            <w:vAlign w:val="center"/>
          </w:tcPr>
          <w:p w14:paraId="625898E1"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color w:val="000000"/>
                <w:sz w:val="18"/>
              </w:rPr>
              <w:t>Exception Note 5 of TS 38.101-3 Table 7.3B.2.3.1-1</w:t>
            </w:r>
          </w:p>
        </w:tc>
      </w:tr>
      <w:tr w:rsidR="00E2297F" w:rsidRPr="00F508B8" w14:paraId="6C4FD5CD" w14:textId="77777777" w:rsidTr="008C05F3">
        <w:trPr>
          <w:gridAfter w:val="1"/>
          <w:wAfter w:w="14" w:type="dxa"/>
          <w:trHeight w:val="248"/>
        </w:trPr>
        <w:tc>
          <w:tcPr>
            <w:tcW w:w="1549" w:type="dxa"/>
            <w:vMerge/>
            <w:vAlign w:val="center"/>
          </w:tcPr>
          <w:p w14:paraId="6D5DB8C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F508B8" w:rsidRDefault="00E2297F" w:rsidP="00E2297F">
            <w:pPr>
              <w:pStyle w:val="TAC"/>
            </w:pPr>
            <w:r w:rsidRPr="00F508B8">
              <w:rPr>
                <w:rFonts w:cs="Arial"/>
                <w:szCs w:val="18"/>
                <w:lang w:eastAsia="zh-CN"/>
              </w:rPr>
              <w:t>UL 707 / DL 3750 MHz</w:t>
            </w:r>
          </w:p>
        </w:tc>
        <w:tc>
          <w:tcPr>
            <w:tcW w:w="1843" w:type="dxa"/>
            <w:shd w:val="clear" w:color="auto" w:fill="auto"/>
            <w:vAlign w:val="center"/>
          </w:tcPr>
          <w:p w14:paraId="451DFDD1"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2A9F039C" w14:textId="77777777" w:rsidR="00E2297F" w:rsidRPr="00F508B8" w:rsidRDefault="00E2297F" w:rsidP="00E2297F">
            <w:pPr>
              <w:pStyle w:val="TAC"/>
              <w:rPr>
                <w:rFonts w:cs="Arial"/>
                <w:szCs w:val="18"/>
              </w:rPr>
            </w:pPr>
            <w:r w:rsidRPr="00F508B8">
              <w:rPr>
                <w:rFonts w:cs="Arial"/>
                <w:szCs w:val="18"/>
              </w:rPr>
              <w:t>UL Harmonic avoiding</w:t>
            </w:r>
          </w:p>
        </w:tc>
        <w:tc>
          <w:tcPr>
            <w:tcW w:w="2975" w:type="dxa"/>
            <w:vAlign w:val="center"/>
          </w:tcPr>
          <w:p w14:paraId="315A327E"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sz w:val="18"/>
              </w:rPr>
              <w:t>Exception avoiding. Not overlapping interference since BW</w:t>
            </w:r>
            <w:r w:rsidRPr="00F508B8">
              <w:rPr>
                <w:rFonts w:ascii="Arial" w:hAnsi="Arial" w:cs="Arial"/>
                <w:sz w:val="18"/>
                <w:vertAlign w:val="subscript"/>
              </w:rPr>
              <w:t>INT</w:t>
            </w:r>
            <w:r w:rsidRPr="00F508B8">
              <w:rPr>
                <w:rFonts w:ascii="Arial" w:hAnsi="Arial" w:cs="Arial"/>
                <w:sz w:val="18"/>
              </w:rPr>
              <w:t>=50 MHz, |F</w:t>
            </w:r>
            <w:r w:rsidRPr="00F508B8">
              <w:rPr>
                <w:rFonts w:ascii="Arial" w:hAnsi="Arial" w:cs="Arial"/>
                <w:sz w:val="18"/>
                <w:vertAlign w:val="subscript"/>
              </w:rPr>
              <w:t>INT</w:t>
            </w:r>
            <w:r w:rsidRPr="00F508B8">
              <w:rPr>
                <w:rFonts w:ascii="Arial" w:hAnsi="Arial" w:cs="Arial"/>
                <w:sz w:val="18"/>
              </w:rPr>
              <w:t>| = 215, |F</w:t>
            </w:r>
            <w:r w:rsidRPr="00F508B8">
              <w:rPr>
                <w:rFonts w:ascii="Arial" w:hAnsi="Arial" w:cs="Arial"/>
                <w:sz w:val="18"/>
                <w:vertAlign w:val="subscript"/>
              </w:rPr>
              <w:t>INT</w:t>
            </w:r>
            <w:r w:rsidRPr="00F508B8">
              <w:rPr>
                <w:rFonts w:ascii="Arial" w:hAnsi="Arial" w:cs="Arial"/>
                <w:sz w:val="18"/>
              </w:rPr>
              <w:t>| &gt; (50+100)/2</w:t>
            </w:r>
          </w:p>
        </w:tc>
      </w:tr>
      <w:tr w:rsidR="00E2297F" w:rsidRPr="00F508B8" w14:paraId="25477B5C" w14:textId="77777777" w:rsidTr="008C05F3">
        <w:trPr>
          <w:gridAfter w:val="1"/>
          <w:wAfter w:w="14" w:type="dxa"/>
          <w:trHeight w:val="248"/>
        </w:trPr>
        <w:tc>
          <w:tcPr>
            <w:tcW w:w="1549" w:type="dxa"/>
            <w:tcBorders>
              <w:top w:val="nil"/>
              <w:bottom w:val="nil"/>
            </w:tcBorders>
            <w:vAlign w:val="center"/>
          </w:tcPr>
          <w:p w14:paraId="4DCA04F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sz w:val="18"/>
                <w:szCs w:val="18"/>
              </w:rPr>
              <w:t>13A</w:t>
            </w:r>
            <w:r w:rsidRPr="00F508B8">
              <w:rPr>
                <w:rFonts w:ascii="Arial" w:hAnsi="Arial" w:cs="Arial"/>
                <w:sz w:val="18"/>
                <w:szCs w:val="18"/>
              </w:rPr>
              <w:t>/n77A</w:t>
            </w:r>
          </w:p>
        </w:tc>
        <w:tc>
          <w:tcPr>
            <w:tcW w:w="1704" w:type="dxa"/>
            <w:shd w:val="clear" w:color="auto" w:fill="auto"/>
          </w:tcPr>
          <w:p w14:paraId="5A2E7749" w14:textId="77777777" w:rsidR="00E2297F" w:rsidRPr="00F508B8" w:rsidRDefault="00E2297F" w:rsidP="00E2297F">
            <w:pPr>
              <w:pStyle w:val="TAC"/>
              <w:rPr>
                <w:lang w:eastAsia="en-US"/>
              </w:rPr>
            </w:pPr>
            <w:r w:rsidRPr="00F508B8">
              <w:t>UL 782 MHz / DL 3910 MHz</w:t>
            </w:r>
          </w:p>
        </w:tc>
        <w:tc>
          <w:tcPr>
            <w:tcW w:w="1843" w:type="dxa"/>
            <w:shd w:val="clear" w:color="auto" w:fill="auto"/>
          </w:tcPr>
          <w:p w14:paraId="43A324C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64C5D5E7"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vAlign w:val="center"/>
          </w:tcPr>
          <w:p w14:paraId="14ABFE4D"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sz w:val="18"/>
                <w:szCs w:val="18"/>
              </w:rPr>
              <w:t>Exception Note 4, 5 of TS 38.101-3 table 7.3B.2.3.1-1</w:t>
            </w:r>
          </w:p>
        </w:tc>
      </w:tr>
      <w:tr w:rsidR="00E2297F" w:rsidRPr="00F508B8" w14:paraId="6C9A3DF1" w14:textId="77777777" w:rsidTr="008C05F3">
        <w:trPr>
          <w:gridAfter w:val="1"/>
          <w:wAfter w:w="14" w:type="dxa"/>
          <w:trHeight w:val="248"/>
        </w:trPr>
        <w:tc>
          <w:tcPr>
            <w:tcW w:w="1549" w:type="dxa"/>
            <w:tcBorders>
              <w:top w:val="nil"/>
              <w:bottom w:val="nil"/>
            </w:tcBorders>
            <w:vAlign w:val="center"/>
          </w:tcPr>
          <w:p w14:paraId="4254326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F508B8" w:rsidRDefault="00E2297F" w:rsidP="00E2297F">
            <w:pPr>
              <w:pStyle w:val="TAC"/>
              <w:rPr>
                <w:lang w:eastAsia="en-US"/>
              </w:rPr>
            </w:pPr>
            <w:r w:rsidRPr="00F508B8">
              <w:rPr>
                <w:rFonts w:cs="Arial"/>
                <w:szCs w:val="18"/>
              </w:rPr>
              <w:t>DL Mid (751) / UL 3755</w:t>
            </w:r>
          </w:p>
        </w:tc>
        <w:tc>
          <w:tcPr>
            <w:tcW w:w="1843" w:type="dxa"/>
            <w:shd w:val="clear" w:color="auto" w:fill="auto"/>
            <w:vAlign w:val="center"/>
          </w:tcPr>
          <w:p w14:paraId="46DBCEF3"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799F08BB" w14:textId="77777777" w:rsidR="00E2297F" w:rsidRPr="00F508B8" w:rsidRDefault="00E2297F" w:rsidP="00E2297F">
            <w:pPr>
              <w:pStyle w:val="TAC"/>
              <w:rPr>
                <w:rFonts w:cs="Arial"/>
                <w:szCs w:val="18"/>
              </w:rPr>
            </w:pPr>
            <w:r w:rsidRPr="00F508B8">
              <w:t>Receiver harmonic mixing</w:t>
            </w:r>
          </w:p>
        </w:tc>
        <w:tc>
          <w:tcPr>
            <w:tcW w:w="2975" w:type="dxa"/>
            <w:vAlign w:val="center"/>
          </w:tcPr>
          <w:p w14:paraId="651EE0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Receiver Harmonic Mixing Exception in TS38.101-3 Table 7.3B.2.3.2-1</w:t>
            </w:r>
          </w:p>
        </w:tc>
      </w:tr>
      <w:tr w:rsidR="00E2297F" w:rsidRPr="00F508B8" w14:paraId="405F2956" w14:textId="77777777" w:rsidTr="008C05F3">
        <w:trPr>
          <w:gridAfter w:val="1"/>
          <w:wAfter w:w="14" w:type="dxa"/>
          <w:trHeight w:val="248"/>
        </w:trPr>
        <w:tc>
          <w:tcPr>
            <w:tcW w:w="1549" w:type="dxa"/>
            <w:tcBorders>
              <w:top w:val="nil"/>
              <w:bottom w:val="nil"/>
            </w:tcBorders>
            <w:vAlign w:val="center"/>
          </w:tcPr>
          <w:p w14:paraId="74473EE2"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F508B8" w:rsidRDefault="00E2297F" w:rsidP="00E2297F">
            <w:pPr>
              <w:pStyle w:val="TAC"/>
              <w:rPr>
                <w:lang w:eastAsia="en-US"/>
              </w:rPr>
            </w:pPr>
            <w:r w:rsidRPr="00F508B8">
              <w:rPr>
                <w:rFonts w:cs="Arial"/>
                <w:szCs w:val="18"/>
              </w:rPr>
              <w:t>UL 782 MHz /DL Mid</w:t>
            </w:r>
          </w:p>
        </w:tc>
        <w:tc>
          <w:tcPr>
            <w:tcW w:w="1843" w:type="dxa"/>
            <w:shd w:val="clear" w:color="auto" w:fill="auto"/>
            <w:vAlign w:val="center"/>
          </w:tcPr>
          <w:p w14:paraId="152AE8B5"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2A2E33CF" w14:textId="77777777" w:rsidR="00E2297F" w:rsidRPr="00F508B8" w:rsidRDefault="00E2297F" w:rsidP="00E2297F">
            <w:pPr>
              <w:pStyle w:val="TAC"/>
              <w:rPr>
                <w:rFonts w:cs="Arial"/>
                <w:szCs w:val="18"/>
              </w:rPr>
            </w:pPr>
          </w:p>
        </w:tc>
        <w:tc>
          <w:tcPr>
            <w:tcW w:w="2975" w:type="dxa"/>
            <w:vAlign w:val="center"/>
          </w:tcPr>
          <w:p w14:paraId="49864DB0"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HD avoid</w:t>
            </w:r>
          </w:p>
        </w:tc>
      </w:tr>
      <w:tr w:rsidR="00E2297F" w:rsidRPr="00F508B8" w14:paraId="2F8D1A38" w14:textId="77777777" w:rsidTr="008C05F3">
        <w:trPr>
          <w:gridAfter w:val="1"/>
          <w:wAfter w:w="14" w:type="dxa"/>
          <w:trHeight w:val="248"/>
        </w:trPr>
        <w:tc>
          <w:tcPr>
            <w:tcW w:w="1549" w:type="dxa"/>
            <w:tcBorders>
              <w:top w:val="nil"/>
            </w:tcBorders>
            <w:vAlign w:val="center"/>
          </w:tcPr>
          <w:p w14:paraId="1DC19E43"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F508B8" w:rsidRDefault="00E2297F" w:rsidP="00E2297F">
            <w:pPr>
              <w:pStyle w:val="TAC"/>
              <w:rPr>
                <w:lang w:eastAsia="en-US"/>
              </w:rPr>
            </w:pPr>
            <w:r w:rsidRPr="00F508B8">
              <w:rPr>
                <w:rFonts w:cs="Arial"/>
                <w:szCs w:val="18"/>
              </w:rPr>
              <w:t>DL Mid / UL 3850</w:t>
            </w:r>
          </w:p>
        </w:tc>
        <w:tc>
          <w:tcPr>
            <w:tcW w:w="1843" w:type="dxa"/>
            <w:shd w:val="clear" w:color="auto" w:fill="auto"/>
            <w:vAlign w:val="center"/>
          </w:tcPr>
          <w:p w14:paraId="062A37F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1CB0D3AC" w14:textId="77777777" w:rsidR="00E2297F" w:rsidRPr="00F508B8" w:rsidRDefault="00E2297F" w:rsidP="00E2297F">
            <w:pPr>
              <w:pStyle w:val="TAC"/>
              <w:rPr>
                <w:rFonts w:cs="Arial"/>
                <w:szCs w:val="18"/>
              </w:rPr>
            </w:pPr>
          </w:p>
        </w:tc>
        <w:tc>
          <w:tcPr>
            <w:tcW w:w="2975" w:type="dxa"/>
            <w:vAlign w:val="center"/>
          </w:tcPr>
          <w:p w14:paraId="46B52D06"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HM avoid</w:t>
            </w:r>
          </w:p>
        </w:tc>
      </w:tr>
      <w:tr w:rsidR="00087401" w:rsidRPr="00F508B8" w14:paraId="4E082E7A" w14:textId="77777777" w:rsidTr="008C05F3">
        <w:trPr>
          <w:gridAfter w:val="1"/>
          <w:wAfter w:w="14" w:type="dxa"/>
          <w:trHeight w:val="248"/>
        </w:trPr>
        <w:tc>
          <w:tcPr>
            <w:tcW w:w="1549" w:type="dxa"/>
            <w:tcBorders>
              <w:top w:val="nil"/>
              <w:bottom w:val="nil"/>
            </w:tcBorders>
            <w:vAlign w:val="center"/>
          </w:tcPr>
          <w:p w14:paraId="0A37CB1C" w14:textId="15A6B1D8" w:rsidR="00087401" w:rsidRPr="00F508B8" w:rsidRDefault="00087401" w:rsidP="008C05F3">
            <w:pPr>
              <w:pStyle w:val="TAC"/>
              <w:rPr>
                <w:rFonts w:cs="Arial"/>
                <w:szCs w:val="18"/>
              </w:rPr>
            </w:pPr>
            <w:r w:rsidRPr="00207EE4">
              <w:t>18A</w:t>
            </w:r>
            <w:r>
              <w:t>/ n77A</w:t>
            </w:r>
          </w:p>
        </w:tc>
        <w:tc>
          <w:tcPr>
            <w:tcW w:w="1704" w:type="dxa"/>
            <w:shd w:val="clear" w:color="auto" w:fill="auto"/>
            <w:vAlign w:val="center"/>
          </w:tcPr>
          <w:p w14:paraId="370171AD" w14:textId="2BFF1ECB" w:rsidR="00087401" w:rsidRDefault="00087401" w:rsidP="00087401">
            <w:pPr>
              <w:pStyle w:val="TAC"/>
            </w:pPr>
            <w:r>
              <w:t>UL 820MHz/</w:t>
            </w:r>
          </w:p>
          <w:p w14:paraId="19779CC8" w14:textId="4D72DB41" w:rsidR="00087401" w:rsidRPr="00F508B8" w:rsidRDefault="00087401" w:rsidP="00087401">
            <w:pPr>
              <w:pStyle w:val="TAC"/>
              <w:rPr>
                <w:rFonts w:cs="Arial"/>
                <w:szCs w:val="18"/>
              </w:rPr>
            </w:pPr>
            <w:r>
              <w:t>DL 4100 MHz</w:t>
            </w:r>
          </w:p>
        </w:tc>
        <w:tc>
          <w:tcPr>
            <w:tcW w:w="1843" w:type="dxa"/>
            <w:shd w:val="clear" w:color="auto" w:fill="auto"/>
            <w:vAlign w:val="center"/>
          </w:tcPr>
          <w:p w14:paraId="1CC6738F" w14:textId="4A522B8C" w:rsidR="00087401" w:rsidRPr="00F508B8" w:rsidRDefault="00087401" w:rsidP="00087401">
            <w:pPr>
              <w:pStyle w:val="TAC"/>
              <w:rPr>
                <w:rFonts w:cs="Arial"/>
                <w:szCs w:val="18"/>
              </w:rPr>
            </w:pPr>
            <w:r>
              <w:t>10/40</w:t>
            </w:r>
          </w:p>
        </w:tc>
        <w:tc>
          <w:tcPr>
            <w:tcW w:w="1984" w:type="dxa"/>
            <w:vAlign w:val="center"/>
          </w:tcPr>
          <w:p w14:paraId="044BF2B2" w14:textId="4D5D7905"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0AA3D8D" w14:textId="15F88285" w:rsidR="00087401" w:rsidRPr="00F508B8" w:rsidRDefault="00087401" w:rsidP="008C05F3">
            <w:pPr>
              <w:pStyle w:val="TAL"/>
              <w:rPr>
                <w:color w:val="000000"/>
              </w:rPr>
            </w:pPr>
            <w:r>
              <w:t>Exception Note 4, 5 of TS 38.101-3 table 7.3B.2.3.1-1</w:t>
            </w:r>
          </w:p>
        </w:tc>
      </w:tr>
      <w:tr w:rsidR="00087401" w:rsidRPr="00F508B8" w14:paraId="3EA644AF" w14:textId="77777777" w:rsidTr="00087401">
        <w:trPr>
          <w:gridAfter w:val="1"/>
          <w:wAfter w:w="14" w:type="dxa"/>
          <w:trHeight w:val="248"/>
        </w:trPr>
        <w:tc>
          <w:tcPr>
            <w:tcW w:w="1549" w:type="dxa"/>
            <w:tcBorders>
              <w:top w:val="nil"/>
            </w:tcBorders>
            <w:vAlign w:val="center"/>
          </w:tcPr>
          <w:p w14:paraId="03355BB3" w14:textId="77777777" w:rsidR="00087401" w:rsidRPr="00F508B8" w:rsidRDefault="00087401" w:rsidP="008C05F3">
            <w:pPr>
              <w:pStyle w:val="TAC"/>
              <w:rPr>
                <w:rFonts w:cs="Arial"/>
                <w:szCs w:val="18"/>
              </w:rPr>
            </w:pPr>
          </w:p>
        </w:tc>
        <w:tc>
          <w:tcPr>
            <w:tcW w:w="1704" w:type="dxa"/>
            <w:shd w:val="clear" w:color="auto" w:fill="auto"/>
            <w:vAlign w:val="center"/>
          </w:tcPr>
          <w:p w14:paraId="79B3E9A7" w14:textId="0F1BA896" w:rsidR="00087401" w:rsidRDefault="00087401" w:rsidP="00087401">
            <w:pPr>
              <w:pStyle w:val="TAC"/>
            </w:pPr>
            <w:r>
              <w:t>UL 820MHz/</w:t>
            </w:r>
          </w:p>
          <w:p w14:paraId="310B98CD" w14:textId="0617947F" w:rsidR="00087401" w:rsidRPr="00F508B8" w:rsidRDefault="00087401" w:rsidP="00087401">
            <w:pPr>
              <w:pStyle w:val="TAC"/>
              <w:rPr>
                <w:rFonts w:cs="Arial"/>
                <w:szCs w:val="18"/>
              </w:rPr>
            </w:pPr>
            <w:r>
              <w:t>DL 4000 MHz</w:t>
            </w:r>
          </w:p>
        </w:tc>
        <w:tc>
          <w:tcPr>
            <w:tcW w:w="1843" w:type="dxa"/>
            <w:shd w:val="clear" w:color="auto" w:fill="auto"/>
            <w:vAlign w:val="center"/>
          </w:tcPr>
          <w:p w14:paraId="24F1C1D9" w14:textId="51A8841B" w:rsidR="00087401" w:rsidRPr="00F508B8" w:rsidRDefault="00087401" w:rsidP="00087401">
            <w:pPr>
              <w:pStyle w:val="TAC"/>
              <w:rPr>
                <w:rFonts w:cs="Arial"/>
                <w:szCs w:val="18"/>
              </w:rPr>
            </w:pPr>
            <w:r>
              <w:t>10/40</w:t>
            </w:r>
          </w:p>
        </w:tc>
        <w:tc>
          <w:tcPr>
            <w:tcW w:w="1984" w:type="dxa"/>
            <w:vAlign w:val="center"/>
          </w:tcPr>
          <w:p w14:paraId="69A67659" w14:textId="48E0F3F2"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32173057" w14:textId="78FB7994" w:rsidR="00087401" w:rsidRPr="00F508B8" w:rsidRDefault="00087401" w:rsidP="008C05F3">
            <w:pPr>
              <w:pStyle w:val="TAL"/>
              <w:rPr>
                <w:color w:val="000000"/>
              </w:rPr>
            </w:pPr>
            <w:r>
              <w:rPr>
                <w:color w:val="000000"/>
              </w:rPr>
              <w:t>HD avoid</w:t>
            </w:r>
          </w:p>
        </w:tc>
      </w:tr>
      <w:tr w:rsidR="00087401" w:rsidRPr="00F508B8" w14:paraId="37FAE2CB" w14:textId="77777777" w:rsidTr="00087401">
        <w:trPr>
          <w:gridAfter w:val="1"/>
          <w:wAfter w:w="14" w:type="dxa"/>
          <w:trHeight w:val="248"/>
        </w:trPr>
        <w:tc>
          <w:tcPr>
            <w:tcW w:w="1549" w:type="dxa"/>
            <w:tcBorders>
              <w:top w:val="nil"/>
            </w:tcBorders>
            <w:vAlign w:val="center"/>
          </w:tcPr>
          <w:p w14:paraId="059F9D0E" w14:textId="62742DD5" w:rsidR="00087401" w:rsidRPr="00F508B8" w:rsidRDefault="00087401" w:rsidP="008C05F3">
            <w:pPr>
              <w:pStyle w:val="TAC"/>
              <w:rPr>
                <w:rFonts w:cs="Arial"/>
                <w:szCs w:val="18"/>
              </w:rPr>
            </w:pPr>
            <w:r w:rsidRPr="003F7BF7">
              <w:t>1</w:t>
            </w:r>
            <w:r>
              <w:t>9</w:t>
            </w:r>
            <w:r w:rsidRPr="003F7BF7">
              <w:t>A</w:t>
            </w:r>
            <w:r>
              <w:t>/ n77A</w:t>
            </w:r>
          </w:p>
        </w:tc>
        <w:tc>
          <w:tcPr>
            <w:tcW w:w="1704" w:type="dxa"/>
            <w:shd w:val="clear" w:color="auto" w:fill="auto"/>
            <w:vAlign w:val="center"/>
          </w:tcPr>
          <w:p w14:paraId="1E0F2304" w14:textId="3F031CF0" w:rsidR="00087401" w:rsidRDefault="00087401" w:rsidP="00087401">
            <w:pPr>
              <w:pStyle w:val="TAC"/>
            </w:pPr>
            <w:r>
              <w:t>UL 835MHz/</w:t>
            </w:r>
          </w:p>
          <w:p w14:paraId="5758DCFA" w14:textId="45BF13BD" w:rsidR="00087401" w:rsidRPr="00F508B8" w:rsidRDefault="00087401" w:rsidP="00087401">
            <w:pPr>
              <w:pStyle w:val="TAC"/>
              <w:rPr>
                <w:rFonts w:cs="Arial"/>
                <w:szCs w:val="18"/>
              </w:rPr>
            </w:pPr>
            <w:r>
              <w:t>DL 4175 MHz</w:t>
            </w:r>
          </w:p>
        </w:tc>
        <w:tc>
          <w:tcPr>
            <w:tcW w:w="1843" w:type="dxa"/>
            <w:shd w:val="clear" w:color="auto" w:fill="auto"/>
            <w:vAlign w:val="center"/>
          </w:tcPr>
          <w:p w14:paraId="07225A2F" w14:textId="4E6517D8" w:rsidR="00087401" w:rsidRPr="00F508B8" w:rsidRDefault="00087401" w:rsidP="00087401">
            <w:pPr>
              <w:pStyle w:val="TAC"/>
              <w:rPr>
                <w:rFonts w:cs="Arial"/>
                <w:szCs w:val="18"/>
              </w:rPr>
            </w:pPr>
            <w:r>
              <w:t>10/40</w:t>
            </w:r>
          </w:p>
        </w:tc>
        <w:tc>
          <w:tcPr>
            <w:tcW w:w="1984" w:type="dxa"/>
            <w:vAlign w:val="center"/>
          </w:tcPr>
          <w:p w14:paraId="4BEA7E1D" w14:textId="17509FAC"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DF4EB7C" w14:textId="0B0A5A09" w:rsidR="00087401" w:rsidRPr="00F508B8" w:rsidRDefault="00087401" w:rsidP="008C05F3">
            <w:pPr>
              <w:pStyle w:val="TAL"/>
              <w:rPr>
                <w:color w:val="000000"/>
              </w:rPr>
            </w:pPr>
            <w:r>
              <w:t>Exception Note 4, 5 of TS 38.101-3 table 7.3B.2.3.1-1</w:t>
            </w:r>
          </w:p>
        </w:tc>
      </w:tr>
      <w:tr w:rsidR="00087401" w:rsidRPr="00F508B8" w14:paraId="71F8E564" w14:textId="77777777" w:rsidTr="00087401">
        <w:trPr>
          <w:gridAfter w:val="1"/>
          <w:wAfter w:w="14" w:type="dxa"/>
          <w:trHeight w:val="248"/>
        </w:trPr>
        <w:tc>
          <w:tcPr>
            <w:tcW w:w="1549" w:type="dxa"/>
            <w:tcBorders>
              <w:top w:val="nil"/>
            </w:tcBorders>
            <w:vAlign w:val="center"/>
          </w:tcPr>
          <w:p w14:paraId="234C300C" w14:textId="77777777" w:rsidR="00087401" w:rsidRPr="00F508B8" w:rsidRDefault="00087401" w:rsidP="008C05F3">
            <w:pPr>
              <w:pStyle w:val="TAC"/>
              <w:rPr>
                <w:rFonts w:cs="Arial"/>
                <w:szCs w:val="18"/>
              </w:rPr>
            </w:pPr>
          </w:p>
        </w:tc>
        <w:tc>
          <w:tcPr>
            <w:tcW w:w="1704" w:type="dxa"/>
            <w:shd w:val="clear" w:color="auto" w:fill="auto"/>
            <w:vAlign w:val="center"/>
          </w:tcPr>
          <w:p w14:paraId="272CC8DD" w14:textId="4963890C" w:rsidR="00087401" w:rsidRDefault="00087401" w:rsidP="00087401">
            <w:pPr>
              <w:pStyle w:val="TAC"/>
            </w:pPr>
            <w:r>
              <w:t>UL 835MHz/</w:t>
            </w:r>
          </w:p>
          <w:p w14:paraId="3CDBF4B5" w14:textId="7C228599" w:rsidR="00087401" w:rsidRPr="00F508B8" w:rsidRDefault="00087401" w:rsidP="00087401">
            <w:pPr>
              <w:pStyle w:val="TAC"/>
              <w:rPr>
                <w:rFonts w:cs="Arial"/>
                <w:szCs w:val="18"/>
              </w:rPr>
            </w:pPr>
            <w:r>
              <w:t>DL 4100 MHz</w:t>
            </w:r>
          </w:p>
        </w:tc>
        <w:tc>
          <w:tcPr>
            <w:tcW w:w="1843" w:type="dxa"/>
            <w:shd w:val="clear" w:color="auto" w:fill="auto"/>
            <w:vAlign w:val="center"/>
          </w:tcPr>
          <w:p w14:paraId="5D478E02" w14:textId="536C2B14" w:rsidR="00087401" w:rsidRPr="00F508B8" w:rsidRDefault="00087401" w:rsidP="00087401">
            <w:pPr>
              <w:pStyle w:val="TAC"/>
              <w:rPr>
                <w:rFonts w:cs="Arial"/>
                <w:szCs w:val="18"/>
              </w:rPr>
            </w:pPr>
            <w:r>
              <w:t>10/40</w:t>
            </w:r>
          </w:p>
        </w:tc>
        <w:tc>
          <w:tcPr>
            <w:tcW w:w="1984" w:type="dxa"/>
            <w:vAlign w:val="center"/>
          </w:tcPr>
          <w:p w14:paraId="1D1FBCCB" w14:textId="77BD78B3"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659A77F5" w14:textId="3ACC7472" w:rsidR="00087401" w:rsidRPr="00F508B8" w:rsidRDefault="00087401" w:rsidP="008C05F3">
            <w:pPr>
              <w:pStyle w:val="TAL"/>
              <w:rPr>
                <w:color w:val="000000"/>
              </w:rPr>
            </w:pPr>
            <w:r>
              <w:rPr>
                <w:color w:val="000000"/>
              </w:rPr>
              <w:t>HD avoid</w:t>
            </w:r>
          </w:p>
        </w:tc>
      </w:tr>
      <w:tr w:rsidR="00087401" w:rsidRPr="00F508B8" w14:paraId="21D38C35" w14:textId="77777777" w:rsidTr="008C05F3">
        <w:trPr>
          <w:gridAfter w:val="1"/>
          <w:wAfter w:w="14" w:type="dxa"/>
          <w:trHeight w:val="248"/>
        </w:trPr>
        <w:tc>
          <w:tcPr>
            <w:tcW w:w="1549" w:type="dxa"/>
            <w:tcBorders>
              <w:bottom w:val="nil"/>
            </w:tcBorders>
            <w:vAlign w:val="center"/>
          </w:tcPr>
          <w:p w14:paraId="5333A46B" w14:textId="77777777" w:rsidR="00087401" w:rsidRPr="00F508B8" w:rsidRDefault="00087401" w:rsidP="00087401">
            <w:pPr>
              <w:pStyle w:val="TAL"/>
              <w:jc w:val="center"/>
              <w:rPr>
                <w:rFonts w:cs="Arial"/>
                <w:b/>
                <w:bCs/>
                <w:szCs w:val="18"/>
              </w:rPr>
            </w:pPr>
            <w:r w:rsidRPr="00F508B8">
              <w:rPr>
                <w:b/>
                <w:bCs/>
              </w:rPr>
              <w:t>19A / n79A</w:t>
            </w:r>
          </w:p>
        </w:tc>
        <w:tc>
          <w:tcPr>
            <w:tcW w:w="1704" w:type="dxa"/>
            <w:shd w:val="clear" w:color="auto" w:fill="auto"/>
            <w:vAlign w:val="center"/>
          </w:tcPr>
          <w:p w14:paraId="7F37810C" w14:textId="77777777" w:rsidR="00087401" w:rsidRPr="00F508B8" w:rsidRDefault="00087401" w:rsidP="00087401">
            <w:pPr>
              <w:pStyle w:val="TAC"/>
              <w:rPr>
                <w:rFonts w:cs="Arial"/>
                <w:szCs w:val="18"/>
              </w:rPr>
            </w:pPr>
            <w:r w:rsidRPr="00F508B8">
              <w:t>DL 884 MHz / Low (4420.02 MHz)</w:t>
            </w:r>
          </w:p>
        </w:tc>
        <w:tc>
          <w:tcPr>
            <w:tcW w:w="1843" w:type="dxa"/>
            <w:shd w:val="clear" w:color="auto" w:fill="auto"/>
            <w:vAlign w:val="center"/>
          </w:tcPr>
          <w:p w14:paraId="0F5EA3F2" w14:textId="77777777" w:rsidR="00087401" w:rsidRPr="00F508B8" w:rsidRDefault="00087401" w:rsidP="00087401">
            <w:pPr>
              <w:pStyle w:val="TAC"/>
              <w:rPr>
                <w:rFonts w:cs="Arial"/>
                <w:szCs w:val="18"/>
              </w:rPr>
            </w:pPr>
            <w:r w:rsidRPr="00F508B8">
              <w:t>10 MHz / 40 MHz</w:t>
            </w:r>
          </w:p>
        </w:tc>
        <w:tc>
          <w:tcPr>
            <w:tcW w:w="1984" w:type="dxa"/>
            <w:vAlign w:val="center"/>
          </w:tcPr>
          <w:p w14:paraId="3CC434AF" w14:textId="77777777" w:rsidR="00087401" w:rsidRPr="00F508B8" w:rsidRDefault="00087401" w:rsidP="00087401">
            <w:pPr>
              <w:pStyle w:val="TAC"/>
              <w:rPr>
                <w:rFonts w:cs="Arial"/>
                <w:szCs w:val="18"/>
              </w:rPr>
            </w:pPr>
            <w:r w:rsidRPr="00F508B8">
              <w:rPr>
                <w:color w:val="000000"/>
              </w:rPr>
              <w:t>Receiver Harmonic Mixing HM3</w:t>
            </w:r>
          </w:p>
        </w:tc>
        <w:tc>
          <w:tcPr>
            <w:tcW w:w="2975" w:type="dxa"/>
          </w:tcPr>
          <w:p w14:paraId="4E25F923"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67CFB855" w14:textId="77777777" w:rsidTr="008C05F3">
        <w:trPr>
          <w:gridAfter w:val="1"/>
          <w:wAfter w:w="14" w:type="dxa"/>
          <w:trHeight w:val="248"/>
        </w:trPr>
        <w:tc>
          <w:tcPr>
            <w:tcW w:w="1549" w:type="dxa"/>
            <w:tcBorders>
              <w:top w:val="nil"/>
            </w:tcBorders>
            <w:vAlign w:val="center"/>
          </w:tcPr>
          <w:p w14:paraId="4BB6949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F508B8" w:rsidRDefault="00087401" w:rsidP="00087401">
            <w:pPr>
              <w:pStyle w:val="TAC"/>
              <w:rPr>
                <w:rFonts w:cs="Arial"/>
                <w:szCs w:val="18"/>
              </w:rPr>
            </w:pPr>
            <w:r w:rsidRPr="00F508B8">
              <w:t>DL 884 MHz / Low (4445.02 MHz)</w:t>
            </w:r>
          </w:p>
        </w:tc>
        <w:tc>
          <w:tcPr>
            <w:tcW w:w="1843" w:type="dxa"/>
            <w:shd w:val="clear" w:color="auto" w:fill="auto"/>
            <w:vAlign w:val="center"/>
          </w:tcPr>
          <w:p w14:paraId="5E924BB9" w14:textId="77777777" w:rsidR="00087401" w:rsidRPr="00F508B8" w:rsidRDefault="00087401" w:rsidP="00087401">
            <w:pPr>
              <w:pStyle w:val="TAC"/>
              <w:rPr>
                <w:rFonts w:cs="Arial"/>
                <w:szCs w:val="18"/>
              </w:rPr>
            </w:pPr>
            <w:r w:rsidRPr="00F508B8">
              <w:t>10 MHz / 40 MHz</w:t>
            </w:r>
          </w:p>
        </w:tc>
        <w:tc>
          <w:tcPr>
            <w:tcW w:w="1984" w:type="dxa"/>
            <w:vAlign w:val="center"/>
          </w:tcPr>
          <w:p w14:paraId="2D6FDCFD" w14:textId="77777777" w:rsidR="00087401" w:rsidRPr="00F508B8" w:rsidRDefault="00087401" w:rsidP="00087401">
            <w:pPr>
              <w:pStyle w:val="TAC"/>
              <w:rPr>
                <w:rFonts w:cs="Arial"/>
                <w:szCs w:val="18"/>
              </w:rPr>
            </w:pPr>
          </w:p>
        </w:tc>
        <w:tc>
          <w:tcPr>
            <w:tcW w:w="2975" w:type="dxa"/>
          </w:tcPr>
          <w:p w14:paraId="377D9527" w14:textId="77777777" w:rsidR="00087401" w:rsidRPr="00F508B8" w:rsidRDefault="00087401" w:rsidP="00087401">
            <w:pPr>
              <w:pStyle w:val="TAL"/>
              <w:rPr>
                <w:rFonts w:cs="Arial"/>
                <w:szCs w:val="18"/>
              </w:rPr>
            </w:pPr>
            <w:r w:rsidRPr="00F508B8">
              <w:rPr>
                <w:color w:val="000000"/>
              </w:rPr>
              <w:t>Non-Exception. Not overlapping interference since BW</w:t>
            </w:r>
            <w:r w:rsidRPr="00F508B8">
              <w:rPr>
                <w:color w:val="000000"/>
                <w:vertAlign w:val="subscript"/>
              </w:rPr>
              <w:t>INT</w:t>
            </w:r>
            <w:r w:rsidRPr="00F508B8">
              <w:rPr>
                <w:color w:val="000000"/>
              </w:rPr>
              <w:t>=40 MHz, F</w:t>
            </w:r>
            <w:r w:rsidRPr="00F508B8">
              <w:rPr>
                <w:color w:val="000000"/>
                <w:vertAlign w:val="subscript"/>
              </w:rPr>
              <w:t>INT</w:t>
            </w:r>
            <w:r w:rsidRPr="00F508B8">
              <w:rPr>
                <w:color w:val="000000"/>
              </w:rPr>
              <w:t xml:space="preserve"> = (40+10)/2 = 25 </w:t>
            </w:r>
          </w:p>
        </w:tc>
      </w:tr>
      <w:tr w:rsidR="00087401" w:rsidRPr="00F508B8" w14:paraId="39BF0C74" w14:textId="77777777" w:rsidTr="008C05F3">
        <w:trPr>
          <w:gridAfter w:val="1"/>
          <w:wAfter w:w="14" w:type="dxa"/>
          <w:trHeight w:val="248"/>
        </w:trPr>
        <w:tc>
          <w:tcPr>
            <w:tcW w:w="1549" w:type="dxa"/>
            <w:vMerge w:val="restart"/>
            <w:vAlign w:val="center"/>
          </w:tcPr>
          <w:p w14:paraId="26DF7371" w14:textId="77777777" w:rsidR="00087401" w:rsidRPr="00F508B8" w:rsidRDefault="00087401" w:rsidP="00087401">
            <w:pPr>
              <w:pStyle w:val="TAL"/>
              <w:jc w:val="center"/>
              <w:rPr>
                <w:rFonts w:cs="Arial"/>
                <w:szCs w:val="18"/>
              </w:rPr>
            </w:pPr>
            <w:r w:rsidRPr="00F508B8">
              <w:rPr>
                <w:rFonts w:cs="Arial"/>
                <w:b/>
                <w:bCs/>
                <w:szCs w:val="18"/>
              </w:rPr>
              <w:t>20A</w:t>
            </w:r>
            <w:r w:rsidRPr="00F508B8">
              <w:rPr>
                <w:rFonts w:cs="Arial"/>
                <w:szCs w:val="18"/>
              </w:rPr>
              <w:t xml:space="preserve"> / n78A</w:t>
            </w:r>
          </w:p>
        </w:tc>
        <w:tc>
          <w:tcPr>
            <w:tcW w:w="1704" w:type="dxa"/>
            <w:shd w:val="clear" w:color="auto" w:fill="auto"/>
            <w:vAlign w:val="center"/>
          </w:tcPr>
          <w:p w14:paraId="655C725E" w14:textId="77777777" w:rsidR="00087401" w:rsidRPr="00F508B8" w:rsidRDefault="00087401" w:rsidP="00087401">
            <w:pPr>
              <w:pStyle w:val="TAC"/>
              <w:rPr>
                <w:rFonts w:cs="Arial"/>
                <w:szCs w:val="18"/>
              </w:rPr>
            </w:pPr>
            <w:r w:rsidRPr="00F508B8">
              <w:rPr>
                <w:rFonts w:cs="Arial"/>
                <w:szCs w:val="18"/>
              </w:rPr>
              <w:t>Mid/Mid</w:t>
            </w:r>
          </w:p>
        </w:tc>
        <w:tc>
          <w:tcPr>
            <w:tcW w:w="1843" w:type="dxa"/>
            <w:shd w:val="clear" w:color="auto" w:fill="auto"/>
            <w:vAlign w:val="center"/>
          </w:tcPr>
          <w:p w14:paraId="269C6275"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5879E1F8"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56DEBB2A"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65D50F22" w14:textId="77777777" w:rsidTr="008C05F3">
        <w:trPr>
          <w:gridAfter w:val="1"/>
          <w:wAfter w:w="14" w:type="dxa"/>
          <w:trHeight w:val="248"/>
        </w:trPr>
        <w:tc>
          <w:tcPr>
            <w:tcW w:w="1549" w:type="dxa"/>
            <w:vMerge/>
            <w:vAlign w:val="center"/>
          </w:tcPr>
          <w:p w14:paraId="714DA1F1"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F508B8" w:rsidRDefault="00087401" w:rsidP="00087401">
            <w:pPr>
              <w:pStyle w:val="TAC"/>
              <w:rPr>
                <w:rFonts w:cs="Arial"/>
                <w:szCs w:val="18"/>
              </w:rPr>
            </w:pPr>
            <w:r w:rsidRPr="00F508B8">
              <w:rPr>
                <w:rFonts w:cs="Arial"/>
                <w:szCs w:val="18"/>
              </w:rPr>
              <w:t>Mid/3388</w:t>
            </w:r>
          </w:p>
        </w:tc>
        <w:tc>
          <w:tcPr>
            <w:tcW w:w="1843" w:type="dxa"/>
            <w:shd w:val="clear" w:color="auto" w:fill="auto"/>
            <w:vAlign w:val="center"/>
          </w:tcPr>
          <w:p w14:paraId="2ACF337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69F6D657" w14:textId="77777777" w:rsidR="00087401" w:rsidRPr="00F508B8" w:rsidRDefault="00087401" w:rsidP="00087401">
            <w:pPr>
              <w:pStyle w:val="TAC"/>
              <w:rPr>
                <w:rFonts w:cs="Arial"/>
                <w:szCs w:val="18"/>
              </w:rPr>
            </w:pPr>
            <w:r w:rsidRPr="00F508B8">
              <w:rPr>
                <w:rFonts w:cs="Arial"/>
                <w:szCs w:val="18"/>
              </w:rPr>
              <w:t>UL Harmonic Interference</w:t>
            </w:r>
          </w:p>
        </w:tc>
        <w:tc>
          <w:tcPr>
            <w:tcW w:w="2975" w:type="dxa"/>
            <w:vAlign w:val="center"/>
          </w:tcPr>
          <w:p w14:paraId="3D89AD95" w14:textId="77777777" w:rsidR="00087401" w:rsidRPr="00F508B8" w:rsidRDefault="00087401" w:rsidP="00087401">
            <w:pPr>
              <w:pStyle w:val="TAL"/>
              <w:rPr>
                <w:rFonts w:cs="Arial"/>
                <w:szCs w:val="18"/>
              </w:rPr>
            </w:pPr>
            <w:r w:rsidRPr="00F508B8">
              <w:rPr>
                <w:rFonts w:cs="Arial"/>
                <w:szCs w:val="18"/>
              </w:rPr>
              <w:t>Exception Note 7 of TS 38.101-3 table 7.3B.2.3.1-1</w:t>
            </w:r>
          </w:p>
        </w:tc>
      </w:tr>
      <w:tr w:rsidR="00087401" w:rsidRPr="00F508B8" w14:paraId="59F8074D" w14:textId="77777777" w:rsidTr="008C05F3">
        <w:trPr>
          <w:gridAfter w:val="1"/>
          <w:wAfter w:w="14" w:type="dxa"/>
          <w:trHeight w:val="248"/>
        </w:trPr>
        <w:tc>
          <w:tcPr>
            <w:tcW w:w="1549" w:type="dxa"/>
            <w:tcBorders>
              <w:bottom w:val="nil"/>
            </w:tcBorders>
            <w:vAlign w:val="center"/>
          </w:tcPr>
          <w:p w14:paraId="39B27BAB" w14:textId="77777777" w:rsidR="00087401" w:rsidRPr="00F508B8" w:rsidRDefault="00087401" w:rsidP="00087401">
            <w:pPr>
              <w:pStyle w:val="TAL"/>
              <w:jc w:val="center"/>
              <w:rPr>
                <w:rFonts w:cs="Arial"/>
                <w:szCs w:val="18"/>
              </w:rPr>
            </w:pPr>
            <w:r w:rsidRPr="00F508B8">
              <w:rPr>
                <w:rFonts w:cs="Arial"/>
                <w:b/>
                <w:bCs/>
                <w:szCs w:val="18"/>
              </w:rPr>
              <w:t>21A</w:t>
            </w:r>
            <w:r w:rsidRPr="00F508B8">
              <w:rPr>
                <w:rFonts w:cs="Arial"/>
                <w:szCs w:val="18"/>
              </w:rPr>
              <w:t xml:space="preserve"> / n79A</w:t>
            </w:r>
          </w:p>
        </w:tc>
        <w:tc>
          <w:tcPr>
            <w:tcW w:w="1704" w:type="dxa"/>
            <w:shd w:val="clear" w:color="auto" w:fill="auto"/>
            <w:vAlign w:val="center"/>
          </w:tcPr>
          <w:p w14:paraId="0F3F33AE" w14:textId="77777777" w:rsidR="00087401" w:rsidRPr="00F508B8" w:rsidRDefault="00087401" w:rsidP="00087401">
            <w:pPr>
              <w:pStyle w:val="TAC"/>
              <w:rPr>
                <w:rFonts w:cs="Arial"/>
                <w:szCs w:val="18"/>
              </w:rPr>
            </w:pPr>
            <w:r w:rsidRPr="00F508B8">
              <w:rPr>
                <w:rFonts w:cs="Arial"/>
                <w:szCs w:val="18"/>
              </w:rPr>
              <w:t>DL 1506/UL4518</w:t>
            </w:r>
          </w:p>
        </w:tc>
        <w:tc>
          <w:tcPr>
            <w:tcW w:w="1843" w:type="dxa"/>
            <w:shd w:val="clear" w:color="auto" w:fill="auto"/>
            <w:vAlign w:val="center"/>
          </w:tcPr>
          <w:p w14:paraId="06AE448D"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66887A63" w14:textId="77777777" w:rsidR="00087401" w:rsidRPr="00F508B8" w:rsidRDefault="00087401" w:rsidP="00087401">
            <w:pPr>
              <w:pStyle w:val="TAC"/>
              <w:rPr>
                <w:rFonts w:cs="Arial"/>
                <w:szCs w:val="18"/>
              </w:rPr>
            </w:pPr>
            <w:r w:rsidRPr="00F508B8">
              <w:rPr>
                <w:color w:val="000000"/>
              </w:rPr>
              <w:t>Receiver Harmonic Mixing HM3</w:t>
            </w:r>
          </w:p>
        </w:tc>
        <w:tc>
          <w:tcPr>
            <w:tcW w:w="2975" w:type="dxa"/>
            <w:vAlign w:val="center"/>
          </w:tcPr>
          <w:p w14:paraId="1CCC0567"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232B51B1" w14:textId="77777777" w:rsidTr="008C05F3">
        <w:trPr>
          <w:gridAfter w:val="1"/>
          <w:wAfter w:w="14" w:type="dxa"/>
          <w:trHeight w:val="248"/>
        </w:trPr>
        <w:tc>
          <w:tcPr>
            <w:tcW w:w="1549" w:type="dxa"/>
            <w:tcBorders>
              <w:top w:val="nil"/>
              <w:bottom w:val="nil"/>
            </w:tcBorders>
            <w:vAlign w:val="center"/>
          </w:tcPr>
          <w:p w14:paraId="1B3CE85F"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F508B8" w:rsidRDefault="00087401" w:rsidP="00087401">
            <w:pPr>
              <w:pStyle w:val="TAC"/>
              <w:rPr>
                <w:rFonts w:cs="Arial"/>
                <w:szCs w:val="18"/>
              </w:rPr>
            </w:pPr>
            <w:r w:rsidRPr="00F508B8">
              <w:rPr>
                <w:rFonts w:cs="Arial"/>
                <w:szCs w:val="18"/>
              </w:rPr>
              <w:t>DL 1506/ UL 4800</w:t>
            </w:r>
          </w:p>
        </w:tc>
        <w:tc>
          <w:tcPr>
            <w:tcW w:w="1843" w:type="dxa"/>
            <w:shd w:val="clear" w:color="auto" w:fill="auto"/>
            <w:vAlign w:val="center"/>
          </w:tcPr>
          <w:p w14:paraId="66840B96"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72BD7439" w14:textId="77777777" w:rsidR="00087401" w:rsidRPr="00F508B8" w:rsidRDefault="00087401" w:rsidP="00087401">
            <w:pPr>
              <w:pStyle w:val="TAC"/>
              <w:rPr>
                <w:rFonts w:cs="Arial"/>
                <w:szCs w:val="18"/>
              </w:rPr>
            </w:pPr>
          </w:p>
        </w:tc>
        <w:tc>
          <w:tcPr>
            <w:tcW w:w="2975" w:type="dxa"/>
            <w:vAlign w:val="center"/>
          </w:tcPr>
          <w:p w14:paraId="69209CC6" w14:textId="77777777" w:rsidR="00087401" w:rsidRPr="00F508B8" w:rsidRDefault="00087401" w:rsidP="00087401">
            <w:pPr>
              <w:pStyle w:val="TAL"/>
              <w:rPr>
                <w:rFonts w:cs="Arial"/>
                <w:szCs w:val="18"/>
              </w:rPr>
            </w:pPr>
            <w:r w:rsidRPr="00F508B8">
              <w:rPr>
                <w:color w:val="000000"/>
              </w:rPr>
              <w:t>Receiver Harmonic Mixing avoid</w:t>
            </w:r>
          </w:p>
        </w:tc>
      </w:tr>
      <w:tr w:rsidR="00087401" w:rsidRPr="00F508B8" w14:paraId="5B5BCD49" w14:textId="77777777" w:rsidTr="008C05F3">
        <w:trPr>
          <w:gridAfter w:val="1"/>
          <w:wAfter w:w="14" w:type="dxa"/>
          <w:trHeight w:val="248"/>
        </w:trPr>
        <w:tc>
          <w:tcPr>
            <w:tcW w:w="1549" w:type="dxa"/>
            <w:tcBorders>
              <w:top w:val="nil"/>
            </w:tcBorders>
            <w:vAlign w:val="center"/>
          </w:tcPr>
          <w:p w14:paraId="4FE9AD25"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F508B8" w:rsidRDefault="00087401" w:rsidP="00087401">
            <w:pPr>
              <w:pStyle w:val="TAC"/>
              <w:rPr>
                <w:rFonts w:cs="Arial"/>
                <w:szCs w:val="18"/>
              </w:rPr>
            </w:pPr>
            <w:r w:rsidRPr="00F508B8">
              <w:rPr>
                <w:rFonts w:cs="Arial"/>
                <w:szCs w:val="18"/>
              </w:rPr>
              <w:t>UL 1457.5/UL 4420.5</w:t>
            </w:r>
          </w:p>
        </w:tc>
        <w:tc>
          <w:tcPr>
            <w:tcW w:w="1843" w:type="dxa"/>
            <w:shd w:val="clear" w:color="auto" w:fill="auto"/>
            <w:vAlign w:val="center"/>
          </w:tcPr>
          <w:p w14:paraId="034392D5" w14:textId="77777777" w:rsidR="00087401" w:rsidRPr="00F508B8" w:rsidRDefault="00087401" w:rsidP="00087401">
            <w:pPr>
              <w:pStyle w:val="TAC"/>
              <w:rPr>
                <w:rFonts w:cs="Arial"/>
                <w:szCs w:val="18"/>
              </w:rPr>
            </w:pPr>
            <w:r w:rsidRPr="00F508B8">
              <w:rPr>
                <w:rFonts w:cs="Arial"/>
                <w:szCs w:val="18"/>
              </w:rPr>
              <w:t>5/40</w:t>
            </w:r>
          </w:p>
        </w:tc>
        <w:tc>
          <w:tcPr>
            <w:tcW w:w="1984" w:type="dxa"/>
            <w:vAlign w:val="center"/>
          </w:tcPr>
          <w:p w14:paraId="526496B9" w14:textId="77777777" w:rsidR="00087401" w:rsidRPr="00F508B8" w:rsidRDefault="00087401" w:rsidP="00087401">
            <w:pPr>
              <w:pStyle w:val="TAC"/>
              <w:rPr>
                <w:rFonts w:cs="Arial"/>
                <w:szCs w:val="18"/>
              </w:rPr>
            </w:pPr>
            <w:r w:rsidRPr="00F508B8">
              <w:rPr>
                <w:rFonts w:cs="Arial"/>
                <w:szCs w:val="18"/>
              </w:rPr>
              <w:t>Dual UL intermodulation</w:t>
            </w:r>
          </w:p>
        </w:tc>
        <w:tc>
          <w:tcPr>
            <w:tcW w:w="2975" w:type="dxa"/>
            <w:vAlign w:val="center"/>
          </w:tcPr>
          <w:p w14:paraId="77F70A87" w14:textId="77777777" w:rsidR="00087401" w:rsidRPr="00F508B8" w:rsidRDefault="00087401" w:rsidP="00087401">
            <w:pPr>
              <w:pStyle w:val="TAL"/>
              <w:rPr>
                <w:rFonts w:cs="Arial"/>
                <w:szCs w:val="18"/>
              </w:rPr>
            </w:pPr>
            <w:r w:rsidRPr="00F508B8">
              <w:rPr>
                <w:color w:val="000000"/>
              </w:rPr>
              <w:t>Exception in TS 38.101-3 Table 7.3B.2.3.5.1-1</w:t>
            </w:r>
          </w:p>
        </w:tc>
      </w:tr>
      <w:tr w:rsidR="00087401" w:rsidRPr="00F508B8" w14:paraId="7EB1829B" w14:textId="77777777" w:rsidTr="008C05F3">
        <w:trPr>
          <w:gridAfter w:val="1"/>
          <w:wAfter w:w="14" w:type="dxa"/>
          <w:trHeight w:val="248"/>
        </w:trPr>
        <w:tc>
          <w:tcPr>
            <w:tcW w:w="1549" w:type="dxa"/>
            <w:tcBorders>
              <w:bottom w:val="nil"/>
            </w:tcBorders>
          </w:tcPr>
          <w:p w14:paraId="6BDF4741"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n41A</w:t>
            </w:r>
          </w:p>
        </w:tc>
        <w:tc>
          <w:tcPr>
            <w:tcW w:w="1704" w:type="dxa"/>
            <w:shd w:val="clear" w:color="auto" w:fill="auto"/>
          </w:tcPr>
          <w:p w14:paraId="6FBD6B5E" w14:textId="77777777" w:rsidR="00087401" w:rsidRPr="00F508B8" w:rsidRDefault="00087401" w:rsidP="00087401">
            <w:pPr>
              <w:pStyle w:val="TAC"/>
              <w:rPr>
                <w:rFonts w:cs="Arial"/>
                <w:szCs w:val="18"/>
              </w:rPr>
            </w:pPr>
            <w:r w:rsidRPr="00F508B8">
              <w:rPr>
                <w:lang w:eastAsia="en-US"/>
              </w:rPr>
              <w:t>High (UL 841.5 MHz) / 2524.5 MHz)</w:t>
            </w:r>
          </w:p>
        </w:tc>
        <w:tc>
          <w:tcPr>
            <w:tcW w:w="1843" w:type="dxa"/>
            <w:shd w:val="clear" w:color="auto" w:fill="auto"/>
          </w:tcPr>
          <w:p w14:paraId="50CCDE9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5E8376C1" w14:textId="77777777" w:rsidR="00087401" w:rsidRPr="00F508B8" w:rsidRDefault="00087401" w:rsidP="00087401">
            <w:pPr>
              <w:pStyle w:val="TAC"/>
              <w:rPr>
                <w:rFonts w:cs="Arial"/>
                <w:szCs w:val="18"/>
              </w:rPr>
            </w:pPr>
            <w:r w:rsidRPr="00F508B8">
              <w:rPr>
                <w:color w:val="000000"/>
                <w:lang w:eastAsia="en-US"/>
              </w:rPr>
              <w:t>UL Harmonic Interference HD3</w:t>
            </w:r>
          </w:p>
        </w:tc>
        <w:tc>
          <w:tcPr>
            <w:tcW w:w="2975" w:type="dxa"/>
          </w:tcPr>
          <w:p w14:paraId="746FC3A5" w14:textId="77777777" w:rsidR="00087401" w:rsidRPr="00F508B8" w:rsidRDefault="00087401" w:rsidP="00087401">
            <w:pPr>
              <w:pStyle w:val="TAL"/>
              <w:rPr>
                <w:rFonts w:cs="Arial"/>
                <w:szCs w:val="18"/>
              </w:rPr>
            </w:pPr>
            <w:r w:rsidRPr="00F508B8">
              <w:rPr>
                <w:color w:val="000000"/>
                <w:lang w:eastAsia="en-US"/>
              </w:rPr>
              <w:t>Exception Note 9 of TS38.101-3 table 7.3B.2.3.1-1</w:t>
            </w:r>
          </w:p>
        </w:tc>
      </w:tr>
      <w:tr w:rsidR="00087401" w:rsidRPr="00F508B8" w14:paraId="41EB115F" w14:textId="77777777" w:rsidTr="008C05F3">
        <w:trPr>
          <w:gridAfter w:val="1"/>
          <w:wAfter w:w="14" w:type="dxa"/>
          <w:trHeight w:val="248"/>
        </w:trPr>
        <w:tc>
          <w:tcPr>
            <w:tcW w:w="1549" w:type="dxa"/>
            <w:tcBorders>
              <w:top w:val="nil"/>
            </w:tcBorders>
            <w:vAlign w:val="center"/>
          </w:tcPr>
          <w:p w14:paraId="7AEC6346" w14:textId="77777777" w:rsidR="00087401" w:rsidRPr="00F508B8" w:rsidRDefault="00087401" w:rsidP="00087401">
            <w:pPr>
              <w:pStyle w:val="TAL"/>
              <w:jc w:val="center"/>
              <w:rPr>
                <w:rFonts w:cs="Arial"/>
                <w:szCs w:val="18"/>
              </w:rPr>
            </w:pPr>
          </w:p>
        </w:tc>
        <w:tc>
          <w:tcPr>
            <w:tcW w:w="1704" w:type="dxa"/>
            <w:shd w:val="clear" w:color="auto" w:fill="auto"/>
          </w:tcPr>
          <w:p w14:paraId="59A97515" w14:textId="77777777" w:rsidR="00087401" w:rsidRPr="00F508B8" w:rsidRDefault="00087401" w:rsidP="00087401">
            <w:pPr>
              <w:pStyle w:val="TAC"/>
              <w:rPr>
                <w:rFonts w:cs="Arial"/>
                <w:szCs w:val="18"/>
              </w:rPr>
            </w:pPr>
            <w:r w:rsidRPr="00F508B8">
              <w:rPr>
                <w:lang w:eastAsia="en-US"/>
              </w:rPr>
              <w:t>High (UL 841.5 MHz) / 2572 MHz</w:t>
            </w:r>
          </w:p>
        </w:tc>
        <w:tc>
          <w:tcPr>
            <w:tcW w:w="1843" w:type="dxa"/>
            <w:shd w:val="clear" w:color="auto" w:fill="auto"/>
          </w:tcPr>
          <w:p w14:paraId="54FD7BD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1B841549" w14:textId="77777777" w:rsidR="00087401" w:rsidRPr="00F508B8" w:rsidRDefault="00087401" w:rsidP="00087401">
            <w:pPr>
              <w:pStyle w:val="TAC"/>
              <w:rPr>
                <w:rFonts w:cs="Arial"/>
                <w:szCs w:val="18"/>
              </w:rPr>
            </w:pPr>
          </w:p>
        </w:tc>
        <w:tc>
          <w:tcPr>
            <w:tcW w:w="2975" w:type="dxa"/>
          </w:tcPr>
          <w:p w14:paraId="35315DDF" w14:textId="77777777" w:rsidR="00087401" w:rsidRPr="00F508B8" w:rsidRDefault="00087401" w:rsidP="00087401">
            <w:pPr>
              <w:pStyle w:val="TAL"/>
              <w:rPr>
                <w:rFonts w:cs="Arial"/>
                <w:szCs w:val="18"/>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=45 MHz, F</w:t>
            </w:r>
            <w:r w:rsidRPr="00F508B8">
              <w:rPr>
                <w:color w:val="000000"/>
                <w:vertAlign w:val="subscript"/>
                <w:lang w:eastAsia="en-US"/>
              </w:rPr>
              <w:t>INT</w:t>
            </w:r>
            <w:r w:rsidRPr="00F508B8">
              <w:rPr>
                <w:color w:val="000000"/>
                <w:lang w:eastAsia="en-US"/>
              </w:rPr>
              <w:t xml:space="preserve"> = (45+50)/2 = 47.5</w:t>
            </w:r>
          </w:p>
        </w:tc>
      </w:tr>
      <w:tr w:rsidR="00087401" w:rsidRPr="00F508B8" w14:paraId="6FD38D0B" w14:textId="77777777" w:rsidTr="008C05F3">
        <w:trPr>
          <w:gridAfter w:val="1"/>
          <w:wAfter w:w="14" w:type="dxa"/>
          <w:trHeight w:val="248"/>
        </w:trPr>
        <w:tc>
          <w:tcPr>
            <w:tcW w:w="1549" w:type="dxa"/>
            <w:tcBorders>
              <w:top w:val="nil"/>
              <w:bottom w:val="nil"/>
            </w:tcBorders>
          </w:tcPr>
          <w:p w14:paraId="72064FC9" w14:textId="77777777" w:rsidR="00087401" w:rsidRPr="00F508B8" w:rsidRDefault="00087401" w:rsidP="00087401">
            <w:pPr>
              <w:keepNext/>
              <w:keepLines/>
              <w:overflowPunct/>
              <w:autoSpaceDE/>
              <w:autoSpaceDN/>
              <w:adjustRightInd/>
              <w:spacing w:after="0"/>
              <w:jc w:val="center"/>
              <w:textAlignment w:val="auto"/>
              <w:rPr>
                <w:rFonts w:ascii="Arial" w:hAnsi="Arial"/>
                <w:sz w:val="18"/>
                <w:lang w:eastAsia="en-US"/>
              </w:rPr>
            </w:pPr>
            <w:r w:rsidRPr="00F508B8">
              <w:rPr>
                <w:rFonts w:ascii="Arial" w:hAnsi="Arial"/>
                <w:b/>
                <w:bCs/>
                <w:sz w:val="18"/>
                <w:lang w:eastAsia="en-US"/>
              </w:rPr>
              <w:t xml:space="preserve">26A </w:t>
            </w:r>
            <w:r w:rsidRPr="00F508B8">
              <w:rPr>
                <w:rFonts w:ascii="Arial" w:hAnsi="Arial"/>
                <w:sz w:val="18"/>
                <w:lang w:eastAsia="en-US"/>
              </w:rPr>
              <w:t>/ n77A</w:t>
            </w:r>
          </w:p>
          <w:p w14:paraId="772FCFE5"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n78A</w:t>
            </w:r>
          </w:p>
        </w:tc>
        <w:tc>
          <w:tcPr>
            <w:tcW w:w="1704" w:type="dxa"/>
            <w:shd w:val="clear" w:color="auto" w:fill="auto"/>
          </w:tcPr>
          <w:p w14:paraId="00478A64" w14:textId="77777777" w:rsidR="00087401" w:rsidRPr="00F508B8" w:rsidRDefault="00087401" w:rsidP="00087401">
            <w:pPr>
              <w:pStyle w:val="TAC"/>
              <w:rPr>
                <w:lang w:eastAsia="en-US"/>
              </w:rPr>
            </w:pPr>
            <w:r w:rsidRPr="00F508B8">
              <w:rPr>
                <w:lang w:eastAsia="en-US"/>
              </w:rPr>
              <w:t>High (UL 841.5 MHz) / 3366 MHz</w:t>
            </w:r>
          </w:p>
        </w:tc>
        <w:tc>
          <w:tcPr>
            <w:tcW w:w="1843" w:type="dxa"/>
            <w:shd w:val="clear" w:color="auto" w:fill="auto"/>
          </w:tcPr>
          <w:p w14:paraId="5394DE17"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1119084E" w14:textId="77777777" w:rsidR="00087401" w:rsidRPr="00F508B8" w:rsidRDefault="00087401" w:rsidP="00087401">
            <w:pPr>
              <w:pStyle w:val="TAC"/>
              <w:rPr>
                <w:rFonts w:cs="Arial"/>
                <w:szCs w:val="18"/>
              </w:rPr>
            </w:pPr>
            <w:r w:rsidRPr="00F508B8">
              <w:rPr>
                <w:color w:val="000000"/>
                <w:lang w:eastAsia="en-US"/>
              </w:rPr>
              <w:t>UL Harmonic Interference HD4</w:t>
            </w:r>
          </w:p>
        </w:tc>
        <w:tc>
          <w:tcPr>
            <w:tcW w:w="2975" w:type="dxa"/>
          </w:tcPr>
          <w:p w14:paraId="08604213" w14:textId="77777777" w:rsidR="00087401" w:rsidRPr="00F508B8" w:rsidRDefault="00087401" w:rsidP="00087401">
            <w:pPr>
              <w:pStyle w:val="TAL"/>
              <w:rPr>
                <w:color w:val="000000"/>
                <w:lang w:eastAsia="en-US"/>
              </w:rPr>
            </w:pPr>
            <w:r w:rsidRPr="00F508B8">
              <w:rPr>
                <w:color w:val="000000"/>
                <w:lang w:eastAsia="en-US"/>
              </w:rPr>
              <w:t>Exception Note 7 of TS38.101-3 table 7.3B.2.3.1-1</w:t>
            </w:r>
          </w:p>
        </w:tc>
      </w:tr>
      <w:tr w:rsidR="00087401" w:rsidRPr="00F508B8" w14:paraId="61E69CD5" w14:textId="77777777" w:rsidTr="008C05F3">
        <w:trPr>
          <w:gridAfter w:val="1"/>
          <w:wAfter w:w="14" w:type="dxa"/>
          <w:trHeight w:val="248"/>
        </w:trPr>
        <w:tc>
          <w:tcPr>
            <w:tcW w:w="1549" w:type="dxa"/>
            <w:tcBorders>
              <w:top w:val="nil"/>
            </w:tcBorders>
            <w:vAlign w:val="center"/>
          </w:tcPr>
          <w:p w14:paraId="21D6DD67" w14:textId="77777777" w:rsidR="00087401" w:rsidRPr="00F508B8" w:rsidRDefault="00087401" w:rsidP="00087401">
            <w:pPr>
              <w:pStyle w:val="TAL"/>
              <w:jc w:val="center"/>
              <w:rPr>
                <w:rFonts w:cs="Arial"/>
                <w:szCs w:val="18"/>
              </w:rPr>
            </w:pPr>
          </w:p>
        </w:tc>
        <w:tc>
          <w:tcPr>
            <w:tcW w:w="1704" w:type="dxa"/>
            <w:shd w:val="clear" w:color="auto" w:fill="auto"/>
          </w:tcPr>
          <w:p w14:paraId="4AF87C61" w14:textId="77777777" w:rsidR="00087401" w:rsidRPr="00F508B8" w:rsidRDefault="00087401" w:rsidP="00087401">
            <w:pPr>
              <w:pStyle w:val="TAC"/>
              <w:rPr>
                <w:lang w:eastAsia="en-US"/>
              </w:rPr>
            </w:pPr>
            <w:r w:rsidRPr="00F508B8">
              <w:rPr>
                <w:lang w:eastAsia="en-US"/>
              </w:rPr>
              <w:t>High (UL 841.5 MHz) / 3446 MHz</w:t>
            </w:r>
          </w:p>
        </w:tc>
        <w:tc>
          <w:tcPr>
            <w:tcW w:w="1843" w:type="dxa"/>
            <w:shd w:val="clear" w:color="auto" w:fill="auto"/>
          </w:tcPr>
          <w:p w14:paraId="39C8656A"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57E7549F" w14:textId="77777777" w:rsidR="00087401" w:rsidRPr="00F508B8" w:rsidRDefault="00087401" w:rsidP="00087401">
            <w:pPr>
              <w:pStyle w:val="TAC"/>
              <w:rPr>
                <w:rFonts w:cs="Arial"/>
                <w:szCs w:val="18"/>
              </w:rPr>
            </w:pPr>
          </w:p>
        </w:tc>
        <w:tc>
          <w:tcPr>
            <w:tcW w:w="2975" w:type="dxa"/>
          </w:tcPr>
          <w:p w14:paraId="60A62BAE"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(60+100)/2 = 80 </w:t>
            </w:r>
          </w:p>
        </w:tc>
      </w:tr>
      <w:tr w:rsidR="00087401" w:rsidRPr="00F508B8" w14:paraId="5E0A681D" w14:textId="77777777" w:rsidTr="008C05F3">
        <w:trPr>
          <w:gridAfter w:val="1"/>
          <w:wAfter w:w="14" w:type="dxa"/>
          <w:trHeight w:val="248"/>
        </w:trPr>
        <w:tc>
          <w:tcPr>
            <w:tcW w:w="1549" w:type="dxa"/>
            <w:tcBorders>
              <w:top w:val="nil"/>
              <w:bottom w:val="nil"/>
            </w:tcBorders>
          </w:tcPr>
          <w:p w14:paraId="671B836C" w14:textId="77777777" w:rsidR="00087401" w:rsidRPr="00F508B8" w:rsidRDefault="00087401" w:rsidP="00087401">
            <w:pPr>
              <w:pStyle w:val="TAL"/>
              <w:jc w:val="center"/>
              <w:rPr>
                <w:rFonts w:cs="Arial"/>
                <w:szCs w:val="18"/>
              </w:rPr>
            </w:pPr>
            <w:r w:rsidRPr="00F508B8">
              <w:rPr>
                <w:b/>
                <w:bCs/>
                <w:lang w:eastAsia="en-US"/>
              </w:rPr>
              <w:t>26A / n79A</w:t>
            </w:r>
          </w:p>
        </w:tc>
        <w:tc>
          <w:tcPr>
            <w:tcW w:w="1704" w:type="dxa"/>
            <w:shd w:val="clear" w:color="auto" w:fill="auto"/>
          </w:tcPr>
          <w:p w14:paraId="258DC397" w14:textId="77777777" w:rsidR="00087401" w:rsidRPr="00F508B8" w:rsidRDefault="00087401" w:rsidP="00087401">
            <w:pPr>
              <w:pStyle w:val="TAC"/>
              <w:rPr>
                <w:lang w:eastAsia="en-US"/>
              </w:rPr>
            </w:pPr>
            <w:r w:rsidRPr="00F508B8">
              <w:rPr>
                <w:lang w:eastAsia="en-US"/>
              </w:rPr>
              <w:t>High (DL 886.5 MHz) / 4432.5 MHz)</w:t>
            </w:r>
          </w:p>
        </w:tc>
        <w:tc>
          <w:tcPr>
            <w:tcW w:w="1843" w:type="dxa"/>
            <w:shd w:val="clear" w:color="auto" w:fill="auto"/>
          </w:tcPr>
          <w:p w14:paraId="4A954D46"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5CC252F7" w14:textId="77777777" w:rsidR="00087401" w:rsidRPr="00F508B8" w:rsidRDefault="00087401" w:rsidP="00087401">
            <w:pPr>
              <w:pStyle w:val="TAC"/>
              <w:rPr>
                <w:rFonts w:cs="Arial"/>
                <w:szCs w:val="18"/>
              </w:rPr>
            </w:pPr>
            <w:r w:rsidRPr="00F508B8">
              <w:rPr>
                <w:color w:val="000000"/>
                <w:lang w:eastAsia="en-US"/>
              </w:rPr>
              <w:t>Receiver Harmonic Mixing HM5</w:t>
            </w:r>
          </w:p>
        </w:tc>
        <w:tc>
          <w:tcPr>
            <w:tcW w:w="2975" w:type="dxa"/>
          </w:tcPr>
          <w:p w14:paraId="25F5B416" w14:textId="77777777" w:rsidR="00087401" w:rsidRPr="00F508B8" w:rsidRDefault="00087401" w:rsidP="00087401">
            <w:pPr>
              <w:pStyle w:val="TAL"/>
              <w:rPr>
                <w:color w:val="000000"/>
                <w:lang w:eastAsia="en-US"/>
              </w:rPr>
            </w:pPr>
            <w:r w:rsidRPr="00F508B8">
              <w:rPr>
                <w:color w:val="000000"/>
                <w:lang w:eastAsia="en-US"/>
              </w:rPr>
              <w:t>Receiver Harmonic Mixing Exception in TS38.101-3 Table 7.3B.2.3.2-1</w:t>
            </w:r>
          </w:p>
        </w:tc>
      </w:tr>
      <w:tr w:rsidR="00087401" w:rsidRPr="00F508B8" w14:paraId="6806C88A" w14:textId="77777777" w:rsidTr="008C05F3">
        <w:trPr>
          <w:gridAfter w:val="1"/>
          <w:wAfter w:w="14" w:type="dxa"/>
          <w:trHeight w:val="248"/>
        </w:trPr>
        <w:tc>
          <w:tcPr>
            <w:tcW w:w="1549" w:type="dxa"/>
            <w:tcBorders>
              <w:top w:val="nil"/>
            </w:tcBorders>
          </w:tcPr>
          <w:p w14:paraId="5048FC3F" w14:textId="77777777" w:rsidR="00087401" w:rsidRPr="00F508B8" w:rsidRDefault="00087401" w:rsidP="00087401">
            <w:pPr>
              <w:pStyle w:val="TAL"/>
              <w:jc w:val="center"/>
              <w:rPr>
                <w:rFonts w:cs="Arial"/>
                <w:szCs w:val="18"/>
              </w:rPr>
            </w:pPr>
          </w:p>
        </w:tc>
        <w:tc>
          <w:tcPr>
            <w:tcW w:w="1704" w:type="dxa"/>
            <w:shd w:val="clear" w:color="auto" w:fill="auto"/>
          </w:tcPr>
          <w:p w14:paraId="1B01E351" w14:textId="77777777" w:rsidR="00087401" w:rsidRPr="00F508B8" w:rsidRDefault="00087401" w:rsidP="00087401">
            <w:pPr>
              <w:pStyle w:val="TAC"/>
              <w:rPr>
                <w:lang w:eastAsia="en-US"/>
              </w:rPr>
            </w:pPr>
            <w:r w:rsidRPr="00F508B8">
              <w:rPr>
                <w:lang w:eastAsia="en-US"/>
              </w:rPr>
              <w:t>High (DL 886.5 MHz) / 4470.5 MHz)</w:t>
            </w:r>
          </w:p>
        </w:tc>
        <w:tc>
          <w:tcPr>
            <w:tcW w:w="1843" w:type="dxa"/>
            <w:shd w:val="clear" w:color="auto" w:fill="auto"/>
          </w:tcPr>
          <w:p w14:paraId="327A5984"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1AC8F48C" w14:textId="77777777" w:rsidR="00087401" w:rsidRPr="00F508B8" w:rsidRDefault="00087401" w:rsidP="00087401">
            <w:pPr>
              <w:pStyle w:val="TAC"/>
              <w:rPr>
                <w:rFonts w:cs="Arial"/>
                <w:szCs w:val="18"/>
              </w:rPr>
            </w:pPr>
          </w:p>
        </w:tc>
        <w:tc>
          <w:tcPr>
            <w:tcW w:w="2975" w:type="dxa"/>
          </w:tcPr>
          <w:p w14:paraId="2A5A5F4D"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(60+15)/2 = 37.5 </w:t>
            </w:r>
          </w:p>
        </w:tc>
      </w:tr>
      <w:tr w:rsidR="00087401" w:rsidRPr="00F508B8" w14:paraId="5D595428" w14:textId="77777777" w:rsidTr="008C05F3">
        <w:trPr>
          <w:gridAfter w:val="1"/>
          <w:wAfter w:w="14" w:type="dxa"/>
          <w:trHeight w:val="248"/>
        </w:trPr>
        <w:tc>
          <w:tcPr>
            <w:tcW w:w="1549" w:type="dxa"/>
            <w:tcBorders>
              <w:top w:val="nil"/>
            </w:tcBorders>
            <w:vAlign w:val="center"/>
          </w:tcPr>
          <w:p w14:paraId="67483F7B" w14:textId="77777777" w:rsidR="00087401" w:rsidRPr="00F508B8" w:rsidRDefault="00087401" w:rsidP="00087401">
            <w:pPr>
              <w:pStyle w:val="TAL"/>
              <w:jc w:val="center"/>
              <w:rPr>
                <w:rFonts w:cs="Arial"/>
                <w:szCs w:val="18"/>
              </w:rPr>
            </w:pPr>
            <w:r w:rsidRPr="00F508B8">
              <w:rPr>
                <w:rFonts w:cs="Arial"/>
                <w:szCs w:val="18"/>
              </w:rPr>
              <w:t>30A/</w:t>
            </w:r>
            <w:r w:rsidRPr="00F508B8">
              <w:rPr>
                <w:rFonts w:cs="Arial"/>
                <w:b/>
                <w:bCs/>
                <w:szCs w:val="18"/>
              </w:rPr>
              <w:t>n66A</w:t>
            </w:r>
          </w:p>
        </w:tc>
        <w:tc>
          <w:tcPr>
            <w:tcW w:w="1704" w:type="dxa"/>
            <w:shd w:val="clear" w:color="auto" w:fill="auto"/>
            <w:vAlign w:val="center"/>
          </w:tcPr>
          <w:p w14:paraId="59B83A5B" w14:textId="77777777" w:rsidR="00087401" w:rsidRPr="00F508B8" w:rsidRDefault="00087401" w:rsidP="00087401">
            <w:pPr>
              <w:pStyle w:val="TAC"/>
              <w:rPr>
                <w:lang w:eastAsia="en-US"/>
              </w:rPr>
            </w:pPr>
            <w:r w:rsidRPr="00F508B8">
              <w:t>Low/High</w:t>
            </w:r>
          </w:p>
        </w:tc>
        <w:tc>
          <w:tcPr>
            <w:tcW w:w="1843" w:type="dxa"/>
            <w:shd w:val="clear" w:color="auto" w:fill="auto"/>
            <w:vAlign w:val="center"/>
          </w:tcPr>
          <w:p w14:paraId="0BA3ABC0" w14:textId="77777777" w:rsidR="00087401" w:rsidRPr="00F508B8" w:rsidRDefault="00087401" w:rsidP="00087401">
            <w:pPr>
              <w:pStyle w:val="TAC"/>
              <w:rPr>
                <w:lang w:eastAsia="en-US"/>
              </w:rPr>
            </w:pPr>
            <w:r w:rsidRPr="00F508B8">
              <w:t>10/40</w:t>
            </w:r>
          </w:p>
        </w:tc>
        <w:tc>
          <w:tcPr>
            <w:tcW w:w="1984" w:type="dxa"/>
            <w:vAlign w:val="center"/>
          </w:tcPr>
          <w:p w14:paraId="21008D70" w14:textId="77777777" w:rsidR="00087401" w:rsidRPr="00F508B8" w:rsidRDefault="00087401" w:rsidP="00087401">
            <w:pPr>
              <w:pStyle w:val="TAC"/>
              <w:rPr>
                <w:rFonts w:cs="Arial"/>
                <w:szCs w:val="18"/>
              </w:rPr>
            </w:pPr>
            <w:r w:rsidRPr="00F508B8">
              <w:rPr>
                <w:color w:val="000000"/>
              </w:rPr>
              <w:t>Cross band isolation</w:t>
            </w:r>
          </w:p>
        </w:tc>
        <w:tc>
          <w:tcPr>
            <w:tcW w:w="2975" w:type="dxa"/>
          </w:tcPr>
          <w:p w14:paraId="2D3ECD5E" w14:textId="77777777" w:rsidR="00087401" w:rsidRPr="00F508B8" w:rsidRDefault="00087401" w:rsidP="00087401">
            <w:pPr>
              <w:pStyle w:val="TAL"/>
              <w:rPr>
                <w:color w:val="000000"/>
                <w:lang w:eastAsia="en-US"/>
              </w:rPr>
            </w:pPr>
            <w:r w:rsidRPr="00F508B8">
              <w:t>Exception in TS 38.101-3 table 7.3B.2.3.4-1</w:t>
            </w:r>
          </w:p>
        </w:tc>
      </w:tr>
      <w:tr w:rsidR="00087401" w:rsidRPr="00F508B8" w14:paraId="38E21F97" w14:textId="77777777" w:rsidTr="008C05F3">
        <w:trPr>
          <w:gridAfter w:val="1"/>
          <w:wAfter w:w="14" w:type="dxa"/>
          <w:trHeight w:val="248"/>
        </w:trPr>
        <w:tc>
          <w:tcPr>
            <w:tcW w:w="1549" w:type="dxa"/>
            <w:tcBorders>
              <w:top w:val="nil"/>
            </w:tcBorders>
            <w:vAlign w:val="center"/>
          </w:tcPr>
          <w:p w14:paraId="60734747" w14:textId="65DA1DF2" w:rsidR="00087401" w:rsidRPr="00F508B8" w:rsidRDefault="00087401" w:rsidP="00087401">
            <w:pPr>
              <w:pStyle w:val="TAL"/>
              <w:jc w:val="center"/>
              <w:rPr>
                <w:rFonts w:cs="Arial"/>
                <w:szCs w:val="18"/>
              </w:rPr>
            </w:pPr>
            <w:r>
              <w:rPr>
                <w:rFonts w:cs="Arial"/>
                <w:b/>
                <w:bCs/>
                <w:szCs w:val="18"/>
              </w:rPr>
              <w:t>38A/</w:t>
            </w:r>
            <w:r w:rsidRPr="00207EE4">
              <w:rPr>
                <w:rFonts w:cs="Arial"/>
                <w:szCs w:val="18"/>
              </w:rPr>
              <w:t>n78A</w:t>
            </w:r>
          </w:p>
        </w:tc>
        <w:tc>
          <w:tcPr>
            <w:tcW w:w="1704" w:type="dxa"/>
            <w:shd w:val="clear" w:color="auto" w:fill="auto"/>
            <w:vAlign w:val="center"/>
          </w:tcPr>
          <w:p w14:paraId="41825EA9" w14:textId="7BBBC95E" w:rsidR="00087401" w:rsidRPr="00F508B8" w:rsidRDefault="00087401" w:rsidP="00087401">
            <w:pPr>
              <w:pStyle w:val="TAC"/>
            </w:pPr>
            <w:r>
              <w:rPr>
                <w:rFonts w:cs="Arial"/>
                <w:szCs w:val="18"/>
              </w:rPr>
              <w:t>DL High/UL Low</w:t>
            </w:r>
          </w:p>
        </w:tc>
        <w:tc>
          <w:tcPr>
            <w:tcW w:w="1843" w:type="dxa"/>
            <w:shd w:val="clear" w:color="auto" w:fill="auto"/>
            <w:vAlign w:val="center"/>
          </w:tcPr>
          <w:p w14:paraId="41765A80" w14:textId="6E291009" w:rsidR="00087401" w:rsidRPr="00F508B8" w:rsidRDefault="00087401" w:rsidP="00087401">
            <w:pPr>
              <w:pStyle w:val="TAC"/>
            </w:pPr>
            <w:r>
              <w:rPr>
                <w:rFonts w:cs="Arial"/>
                <w:szCs w:val="18"/>
              </w:rPr>
              <w:t>10/20</w:t>
            </w:r>
          </w:p>
        </w:tc>
        <w:tc>
          <w:tcPr>
            <w:tcW w:w="1984" w:type="dxa"/>
            <w:vAlign w:val="center"/>
          </w:tcPr>
          <w:p w14:paraId="747AC9EC" w14:textId="385910E5" w:rsidR="00087401" w:rsidRPr="00F508B8" w:rsidRDefault="00087401" w:rsidP="00087401">
            <w:pPr>
              <w:pStyle w:val="TAC"/>
              <w:rPr>
                <w:color w:val="000000"/>
              </w:rPr>
            </w:pPr>
            <w:r>
              <w:rPr>
                <w:color w:val="000000"/>
              </w:rPr>
              <w:t>Cross band isolation</w:t>
            </w:r>
          </w:p>
        </w:tc>
        <w:tc>
          <w:tcPr>
            <w:tcW w:w="2975" w:type="dxa"/>
            <w:vAlign w:val="center"/>
          </w:tcPr>
          <w:p w14:paraId="25A15261" w14:textId="4BEA031F" w:rsidR="00087401" w:rsidRPr="00F508B8" w:rsidRDefault="00087401" w:rsidP="00087401">
            <w:pPr>
              <w:pStyle w:val="TAL"/>
            </w:pPr>
            <w:r>
              <w:rPr>
                <w:rFonts w:cs="Arial"/>
                <w:szCs w:val="18"/>
              </w:rPr>
              <w:t>Exception in TS 38.101-3 table 7.3B.2.3.4-1</w:t>
            </w:r>
          </w:p>
        </w:tc>
      </w:tr>
      <w:tr w:rsidR="00087401" w:rsidRPr="00F508B8" w14:paraId="6DC42E03" w14:textId="77777777" w:rsidTr="008C05F3">
        <w:trPr>
          <w:gridAfter w:val="1"/>
          <w:wAfter w:w="14" w:type="dxa"/>
          <w:trHeight w:val="248"/>
        </w:trPr>
        <w:tc>
          <w:tcPr>
            <w:tcW w:w="1549" w:type="dxa"/>
            <w:vMerge w:val="restart"/>
            <w:vAlign w:val="center"/>
          </w:tcPr>
          <w:p w14:paraId="46FE6789" w14:textId="77777777" w:rsidR="00087401" w:rsidRPr="00F508B8" w:rsidRDefault="00087401" w:rsidP="00087401">
            <w:pPr>
              <w:pStyle w:val="TAL"/>
              <w:jc w:val="center"/>
              <w:rPr>
                <w:rFonts w:cs="Arial"/>
                <w:szCs w:val="18"/>
              </w:rPr>
            </w:pPr>
            <w:r w:rsidRPr="00F508B8">
              <w:rPr>
                <w:rFonts w:cs="Arial"/>
                <w:b/>
                <w:bCs/>
                <w:szCs w:val="18"/>
              </w:rPr>
              <w:t>40A</w:t>
            </w:r>
            <w:r w:rsidRPr="00F508B8">
              <w:rPr>
                <w:rFonts w:cs="Arial"/>
                <w:szCs w:val="18"/>
              </w:rPr>
              <w:t xml:space="preserve"> / n78A</w:t>
            </w:r>
          </w:p>
        </w:tc>
        <w:tc>
          <w:tcPr>
            <w:tcW w:w="1704" w:type="dxa"/>
            <w:shd w:val="clear" w:color="auto" w:fill="auto"/>
            <w:vAlign w:val="center"/>
          </w:tcPr>
          <w:p w14:paraId="28D6C6EA" w14:textId="77777777" w:rsidR="00087401" w:rsidRPr="00F508B8" w:rsidRDefault="00087401" w:rsidP="00087401">
            <w:pPr>
              <w:pStyle w:val="TAC"/>
              <w:rPr>
                <w:rFonts w:cs="Arial"/>
                <w:szCs w:val="18"/>
              </w:rPr>
            </w:pPr>
            <w:r w:rsidRPr="00F508B8">
              <w:rPr>
                <w:rFonts w:cs="Arial"/>
                <w:szCs w:val="18"/>
              </w:rPr>
              <w:t>Low/Mid</w:t>
            </w:r>
          </w:p>
        </w:tc>
        <w:tc>
          <w:tcPr>
            <w:tcW w:w="1843" w:type="dxa"/>
            <w:shd w:val="clear" w:color="auto" w:fill="auto"/>
            <w:vAlign w:val="center"/>
          </w:tcPr>
          <w:p w14:paraId="5299D82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7306EFAA"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6C254B3C"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2D60D880" w14:textId="77777777" w:rsidTr="008C05F3">
        <w:trPr>
          <w:gridAfter w:val="1"/>
          <w:wAfter w:w="14" w:type="dxa"/>
          <w:trHeight w:val="248"/>
        </w:trPr>
        <w:tc>
          <w:tcPr>
            <w:tcW w:w="1549" w:type="dxa"/>
            <w:vMerge/>
            <w:vAlign w:val="center"/>
          </w:tcPr>
          <w:p w14:paraId="1A26149D"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F508B8" w:rsidRDefault="00087401" w:rsidP="00087401">
            <w:pPr>
              <w:pStyle w:val="TAC"/>
              <w:rPr>
                <w:rFonts w:cs="Arial"/>
                <w:szCs w:val="18"/>
              </w:rPr>
            </w:pPr>
            <w:r w:rsidRPr="00F508B8">
              <w:rPr>
                <w:rFonts w:cs="Arial"/>
                <w:szCs w:val="18"/>
              </w:rPr>
              <w:t>Mid/3525</w:t>
            </w:r>
          </w:p>
        </w:tc>
        <w:tc>
          <w:tcPr>
            <w:tcW w:w="1843" w:type="dxa"/>
            <w:shd w:val="clear" w:color="auto" w:fill="auto"/>
            <w:vAlign w:val="center"/>
          </w:tcPr>
          <w:p w14:paraId="6C550DCE"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15FF93FF" w14:textId="77777777" w:rsidR="00087401" w:rsidRPr="00F508B8" w:rsidRDefault="00087401" w:rsidP="00087401">
            <w:pPr>
              <w:pStyle w:val="TAC"/>
              <w:rPr>
                <w:rFonts w:cs="Arial"/>
                <w:szCs w:val="18"/>
              </w:rPr>
            </w:pPr>
            <w:r w:rsidRPr="00F508B8">
              <w:rPr>
                <w:rFonts w:cs="Arial"/>
                <w:szCs w:val="18"/>
              </w:rPr>
              <w:t>Receiver Harmonic Mixing</w:t>
            </w:r>
          </w:p>
        </w:tc>
        <w:tc>
          <w:tcPr>
            <w:tcW w:w="2975" w:type="dxa"/>
            <w:vAlign w:val="center"/>
          </w:tcPr>
          <w:p w14:paraId="08DD505E" w14:textId="77777777" w:rsidR="00087401" w:rsidRPr="00F508B8" w:rsidRDefault="00087401" w:rsidP="00087401">
            <w:pPr>
              <w:pStyle w:val="TAL"/>
              <w:rPr>
                <w:rFonts w:cs="Arial"/>
                <w:szCs w:val="18"/>
              </w:rPr>
            </w:pPr>
            <w:r w:rsidRPr="00F508B8">
              <w:rPr>
                <w:rFonts w:cs="Arial"/>
                <w:szCs w:val="18"/>
              </w:rPr>
              <w:t>Receiver Harmonic Mixing Exception Note 8 in TS38.101-3 Table 7.3B.2.3.2-1</w:t>
            </w:r>
          </w:p>
        </w:tc>
      </w:tr>
      <w:tr w:rsidR="00087401" w:rsidRPr="00F508B8" w14:paraId="10AD44A1" w14:textId="77777777" w:rsidTr="008C05F3">
        <w:trPr>
          <w:gridAfter w:val="1"/>
          <w:wAfter w:w="14" w:type="dxa"/>
          <w:trHeight w:val="248"/>
        </w:trPr>
        <w:tc>
          <w:tcPr>
            <w:tcW w:w="1549" w:type="dxa"/>
            <w:tcBorders>
              <w:bottom w:val="nil"/>
            </w:tcBorders>
            <w:vAlign w:val="center"/>
          </w:tcPr>
          <w:p w14:paraId="775E82BC" w14:textId="77777777" w:rsidR="00087401" w:rsidRPr="00F508B8" w:rsidRDefault="00087401" w:rsidP="00087401">
            <w:pPr>
              <w:keepNext/>
              <w:keepLines/>
              <w:overflowPunct/>
              <w:autoSpaceDE/>
              <w:autoSpaceDN/>
              <w:adjustRightInd/>
              <w:spacing w:after="0"/>
              <w:jc w:val="center"/>
              <w:textAlignment w:val="auto"/>
              <w:rPr>
                <w:rFonts w:ascii="Arial" w:hAnsi="Arial"/>
                <w:b/>
                <w:bCs/>
                <w:sz w:val="18"/>
                <w:lang w:eastAsia="en-US"/>
              </w:rPr>
            </w:pPr>
            <w:r w:rsidRPr="00F508B8">
              <w:rPr>
                <w:rFonts w:ascii="Arial" w:hAnsi="Arial"/>
                <w:sz w:val="18"/>
                <w:lang w:eastAsia="en-US"/>
              </w:rPr>
              <w:t xml:space="preserve">41A / </w:t>
            </w:r>
            <w:r w:rsidRPr="00F508B8">
              <w:rPr>
                <w:rFonts w:ascii="Arial" w:hAnsi="Arial"/>
                <w:b/>
                <w:bCs/>
                <w:sz w:val="18"/>
                <w:lang w:eastAsia="en-US"/>
              </w:rPr>
              <w:t>n77A</w:t>
            </w:r>
          </w:p>
          <w:p w14:paraId="7FCA5723" w14:textId="77777777" w:rsidR="00087401" w:rsidRPr="00F508B8" w:rsidRDefault="00087401" w:rsidP="00087401">
            <w:pPr>
              <w:pStyle w:val="TAL"/>
              <w:jc w:val="center"/>
              <w:rPr>
                <w:rFonts w:cs="Arial"/>
                <w:b/>
                <w:bCs/>
                <w:szCs w:val="18"/>
              </w:rPr>
            </w:pPr>
            <w:r w:rsidRPr="00F508B8">
              <w:rPr>
                <w:lang w:eastAsia="en-US"/>
              </w:rPr>
              <w:t xml:space="preserve">41A / </w:t>
            </w:r>
            <w:r w:rsidRPr="00F508B8">
              <w:rPr>
                <w:b/>
                <w:bCs/>
                <w:lang w:eastAsia="en-US"/>
              </w:rPr>
              <w:t>n78A</w:t>
            </w:r>
          </w:p>
        </w:tc>
        <w:tc>
          <w:tcPr>
            <w:tcW w:w="1704" w:type="dxa"/>
            <w:shd w:val="clear" w:color="auto" w:fill="auto"/>
          </w:tcPr>
          <w:p w14:paraId="107DC8D6" w14:textId="77777777" w:rsidR="00087401" w:rsidRPr="00F508B8" w:rsidRDefault="00087401" w:rsidP="00087401">
            <w:pPr>
              <w:pStyle w:val="TAC"/>
              <w:rPr>
                <w:rFonts w:cs="Arial"/>
                <w:szCs w:val="18"/>
              </w:rPr>
            </w:pPr>
            <w:r w:rsidRPr="00F508B8">
              <w:t xml:space="preserve">Low </w:t>
            </w:r>
            <w:r w:rsidRPr="00F508B8">
              <w:rPr>
                <w:lang w:eastAsia="en-US"/>
              </w:rPr>
              <w:t xml:space="preserve">(DL 2593 MHz) / </w:t>
            </w:r>
            <w:r w:rsidRPr="00F508B8">
              <w:t>3750</w:t>
            </w:r>
            <w:r w:rsidRPr="00F508B8">
              <w:rPr>
                <w:lang w:eastAsia="en-US"/>
              </w:rPr>
              <w:t xml:space="preserve"> MHz)</w:t>
            </w:r>
          </w:p>
        </w:tc>
        <w:tc>
          <w:tcPr>
            <w:tcW w:w="1843" w:type="dxa"/>
            <w:shd w:val="clear" w:color="auto" w:fill="auto"/>
          </w:tcPr>
          <w:p w14:paraId="448E7B9B"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2928B630" w14:textId="77777777" w:rsidR="00087401" w:rsidRPr="00F508B8" w:rsidRDefault="00087401" w:rsidP="00087401">
            <w:pPr>
              <w:pStyle w:val="TAC"/>
              <w:rPr>
                <w:rFonts w:cs="Arial"/>
                <w:szCs w:val="18"/>
              </w:rPr>
            </w:pPr>
            <w:r w:rsidRPr="00F508B8">
              <w:rPr>
                <w:color w:val="000000"/>
                <w:lang w:eastAsia="en-US"/>
              </w:rPr>
              <w:t>Receiver Harmonic Mixing HM4</w:t>
            </w:r>
          </w:p>
        </w:tc>
        <w:tc>
          <w:tcPr>
            <w:tcW w:w="2975" w:type="dxa"/>
          </w:tcPr>
          <w:p w14:paraId="19E210DA" w14:textId="77777777" w:rsidR="00087401" w:rsidRPr="00F508B8" w:rsidRDefault="00087401" w:rsidP="00087401">
            <w:pPr>
              <w:pStyle w:val="TAL"/>
              <w:rPr>
                <w:rFonts w:cs="Arial"/>
                <w:szCs w:val="18"/>
              </w:rPr>
            </w:pPr>
            <w:r w:rsidRPr="00F508B8">
              <w:rPr>
                <w:color w:val="000000"/>
                <w:lang w:eastAsia="en-US"/>
              </w:rPr>
              <w:t>Receiver Harmonic Mixing Exception in TS38.101-3 Table 7.3B.2.3.2-1</w:t>
            </w:r>
          </w:p>
        </w:tc>
      </w:tr>
      <w:tr w:rsidR="00087401" w:rsidRPr="00F508B8" w14:paraId="30C4444D" w14:textId="77777777" w:rsidTr="008C05F3">
        <w:trPr>
          <w:gridAfter w:val="1"/>
          <w:wAfter w:w="14" w:type="dxa"/>
          <w:trHeight w:val="248"/>
        </w:trPr>
        <w:tc>
          <w:tcPr>
            <w:tcW w:w="1549" w:type="dxa"/>
            <w:tcBorders>
              <w:top w:val="nil"/>
              <w:bottom w:val="nil"/>
            </w:tcBorders>
            <w:vAlign w:val="center"/>
          </w:tcPr>
          <w:p w14:paraId="622E8843" w14:textId="77777777" w:rsidR="00087401" w:rsidRPr="00F508B8" w:rsidRDefault="00087401" w:rsidP="00087401">
            <w:pPr>
              <w:pStyle w:val="TAL"/>
              <w:jc w:val="center"/>
              <w:rPr>
                <w:rFonts w:cs="Arial"/>
                <w:b/>
                <w:bCs/>
                <w:szCs w:val="18"/>
              </w:rPr>
            </w:pPr>
          </w:p>
        </w:tc>
        <w:tc>
          <w:tcPr>
            <w:tcW w:w="1704" w:type="dxa"/>
            <w:shd w:val="clear" w:color="auto" w:fill="auto"/>
          </w:tcPr>
          <w:p w14:paraId="2E2E5FE3" w14:textId="77777777" w:rsidR="00087401" w:rsidRPr="00F508B8" w:rsidRDefault="00087401" w:rsidP="00087401">
            <w:pPr>
              <w:pStyle w:val="TAC"/>
              <w:rPr>
                <w:rFonts w:cs="Arial"/>
                <w:szCs w:val="18"/>
              </w:rPr>
            </w:pPr>
            <w:r w:rsidRPr="00F508B8">
              <w:rPr>
                <w:lang w:eastAsia="en-US"/>
              </w:rPr>
              <w:t>Mid (DL 2593 MHz) / 3974.5 MHz)</w:t>
            </w:r>
          </w:p>
        </w:tc>
        <w:tc>
          <w:tcPr>
            <w:tcW w:w="1843" w:type="dxa"/>
            <w:shd w:val="clear" w:color="auto" w:fill="auto"/>
          </w:tcPr>
          <w:p w14:paraId="4421505F"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4D151C3C" w14:textId="77777777" w:rsidR="00087401" w:rsidRPr="00F508B8" w:rsidRDefault="00087401" w:rsidP="00087401">
            <w:pPr>
              <w:pStyle w:val="TAC"/>
              <w:rPr>
                <w:rFonts w:cs="Arial"/>
                <w:szCs w:val="18"/>
              </w:rPr>
            </w:pPr>
            <w:r w:rsidRPr="00F508B8">
              <w:rPr>
                <w:color w:val="000000"/>
                <w:lang w:eastAsia="en-US"/>
              </w:rPr>
              <w:t>Cross band isolation</w:t>
            </w:r>
          </w:p>
        </w:tc>
        <w:tc>
          <w:tcPr>
            <w:tcW w:w="2975" w:type="dxa"/>
          </w:tcPr>
          <w:p w14:paraId="3DE90DD4" w14:textId="77777777" w:rsidR="00087401" w:rsidRPr="00F508B8" w:rsidRDefault="00087401" w:rsidP="00087401">
            <w:pPr>
              <w:pStyle w:val="TAL"/>
              <w:rPr>
                <w:rFonts w:cs="Arial"/>
                <w:szCs w:val="18"/>
              </w:rPr>
            </w:pPr>
            <w:r w:rsidRPr="00F508B8">
              <w:rPr>
                <w:color w:val="000000"/>
                <w:lang w:eastAsia="en-US"/>
              </w:rPr>
              <w:t>Not overlapping HM interference since BW</w:t>
            </w:r>
            <w:r w:rsidRPr="00F508B8">
              <w:rPr>
                <w:color w:val="000000"/>
                <w:vertAlign w:val="subscript"/>
                <w:lang w:eastAsia="en-US"/>
              </w:rPr>
              <w:t>INT</w:t>
            </w:r>
            <w:r w:rsidRPr="00F508B8">
              <w:rPr>
                <w:color w:val="000000"/>
                <w:lang w:eastAsia="en-US"/>
              </w:rPr>
              <w:t>=240 MHz, F</w:t>
            </w:r>
            <w:r w:rsidRPr="00F508B8">
              <w:rPr>
                <w:color w:val="000000"/>
                <w:vertAlign w:val="subscript"/>
                <w:lang w:eastAsia="en-US"/>
              </w:rPr>
              <w:t>INT</w:t>
            </w:r>
            <w:r w:rsidRPr="00F508B8">
              <w:rPr>
                <w:color w:val="000000"/>
                <w:lang w:eastAsia="en-US"/>
              </w:rPr>
              <w:t xml:space="preserve"> = (240+100)/2 = 170</w:t>
            </w:r>
          </w:p>
        </w:tc>
      </w:tr>
      <w:tr w:rsidR="00087401" w:rsidRPr="00F508B8" w14:paraId="1149EE15" w14:textId="77777777" w:rsidTr="008C05F3">
        <w:trPr>
          <w:gridAfter w:val="1"/>
          <w:wAfter w:w="14" w:type="dxa"/>
          <w:trHeight w:val="248"/>
        </w:trPr>
        <w:tc>
          <w:tcPr>
            <w:tcW w:w="1549" w:type="dxa"/>
            <w:tcBorders>
              <w:top w:val="nil"/>
            </w:tcBorders>
            <w:vAlign w:val="center"/>
          </w:tcPr>
          <w:p w14:paraId="747CFFFB" w14:textId="77777777" w:rsidR="00087401" w:rsidRPr="00F508B8" w:rsidRDefault="00087401" w:rsidP="00087401">
            <w:pPr>
              <w:pStyle w:val="TAL"/>
              <w:jc w:val="center"/>
              <w:rPr>
                <w:rFonts w:cs="Arial"/>
                <w:b/>
                <w:bCs/>
                <w:szCs w:val="18"/>
              </w:rPr>
            </w:pPr>
          </w:p>
        </w:tc>
        <w:tc>
          <w:tcPr>
            <w:tcW w:w="1704" w:type="dxa"/>
            <w:shd w:val="clear" w:color="auto" w:fill="auto"/>
          </w:tcPr>
          <w:p w14:paraId="7A75415B" w14:textId="77777777" w:rsidR="00087401" w:rsidRPr="00F508B8" w:rsidRDefault="00087401" w:rsidP="00087401">
            <w:pPr>
              <w:pStyle w:val="TAC"/>
              <w:rPr>
                <w:rFonts w:cs="Arial"/>
                <w:szCs w:val="18"/>
              </w:rPr>
            </w:pPr>
            <w:r w:rsidRPr="00F508B8">
              <w:rPr>
                <w:lang w:eastAsia="en-US"/>
              </w:rPr>
              <w:t>Mid / Mid</w:t>
            </w:r>
          </w:p>
        </w:tc>
        <w:tc>
          <w:tcPr>
            <w:tcW w:w="1843" w:type="dxa"/>
            <w:shd w:val="clear" w:color="auto" w:fill="auto"/>
          </w:tcPr>
          <w:p w14:paraId="7F5945F4" w14:textId="77777777" w:rsidR="00087401" w:rsidRPr="00F508B8" w:rsidRDefault="00087401" w:rsidP="00087401">
            <w:pPr>
              <w:pStyle w:val="TAC"/>
              <w:rPr>
                <w:rFonts w:cs="Arial"/>
                <w:szCs w:val="18"/>
              </w:rPr>
            </w:pPr>
            <w:r w:rsidRPr="00F508B8">
              <w:rPr>
                <w:lang w:eastAsia="en-US"/>
              </w:rPr>
              <w:t>Highest / Highest</w:t>
            </w:r>
          </w:p>
        </w:tc>
        <w:tc>
          <w:tcPr>
            <w:tcW w:w="1984" w:type="dxa"/>
          </w:tcPr>
          <w:p w14:paraId="1EDD9243" w14:textId="77777777" w:rsidR="00087401" w:rsidRPr="00F508B8" w:rsidRDefault="00087401" w:rsidP="00087401">
            <w:pPr>
              <w:pStyle w:val="TAC"/>
              <w:rPr>
                <w:rFonts w:cs="Arial"/>
                <w:szCs w:val="18"/>
              </w:rPr>
            </w:pPr>
            <w:r w:rsidRPr="00F508B8">
              <w:rPr>
                <w:rFonts w:cs="Arial"/>
                <w:szCs w:val="18"/>
                <w:lang w:eastAsia="en-US"/>
              </w:rPr>
              <w:t>-</w:t>
            </w:r>
          </w:p>
        </w:tc>
        <w:tc>
          <w:tcPr>
            <w:tcW w:w="2975" w:type="dxa"/>
          </w:tcPr>
          <w:p w14:paraId="3540C81E" w14:textId="77777777" w:rsidR="00087401" w:rsidRPr="00F508B8" w:rsidRDefault="00087401" w:rsidP="00087401">
            <w:pPr>
              <w:pStyle w:val="TAL"/>
              <w:rPr>
                <w:rFonts w:cs="Arial"/>
                <w:szCs w:val="18"/>
              </w:rPr>
            </w:pPr>
            <w:r w:rsidRPr="00F508B8">
              <w:rPr>
                <w:color w:val="000000"/>
                <w:lang w:eastAsia="en-US"/>
              </w:rPr>
              <w:t>Non-Exception only possible with 1UL in band 41</w:t>
            </w:r>
          </w:p>
        </w:tc>
      </w:tr>
      <w:tr w:rsidR="00087401" w:rsidRPr="00F508B8" w14:paraId="43A8C43E" w14:textId="77777777" w:rsidTr="008C05F3">
        <w:trPr>
          <w:gridAfter w:val="1"/>
          <w:wAfter w:w="14" w:type="dxa"/>
          <w:trHeight w:val="248"/>
        </w:trPr>
        <w:tc>
          <w:tcPr>
            <w:tcW w:w="1549" w:type="dxa"/>
            <w:tcBorders>
              <w:top w:val="nil"/>
              <w:bottom w:val="nil"/>
            </w:tcBorders>
            <w:vAlign w:val="center"/>
          </w:tcPr>
          <w:p w14:paraId="5C3F6488" w14:textId="77777777" w:rsidR="00087401" w:rsidRPr="00F508B8" w:rsidRDefault="00087401" w:rsidP="00087401">
            <w:pPr>
              <w:pStyle w:val="TAL"/>
              <w:jc w:val="center"/>
              <w:rPr>
                <w:rFonts w:cs="Arial"/>
                <w:b/>
                <w:bCs/>
                <w:szCs w:val="18"/>
              </w:rPr>
            </w:pPr>
            <w:r w:rsidRPr="00F508B8">
              <w:rPr>
                <w:rFonts w:cs="Arial"/>
                <w:szCs w:val="18"/>
              </w:rPr>
              <w:t>48A/</w:t>
            </w:r>
            <w:r w:rsidRPr="00F508B8">
              <w:rPr>
                <w:rFonts w:cs="Arial"/>
                <w:b/>
                <w:bCs/>
                <w:szCs w:val="18"/>
              </w:rPr>
              <w:t>n66A</w:t>
            </w:r>
          </w:p>
        </w:tc>
        <w:tc>
          <w:tcPr>
            <w:tcW w:w="1704" w:type="dxa"/>
            <w:shd w:val="clear" w:color="auto" w:fill="auto"/>
            <w:vAlign w:val="center"/>
          </w:tcPr>
          <w:p w14:paraId="0700AB7F" w14:textId="77777777" w:rsidR="00087401" w:rsidRPr="00F508B8" w:rsidRDefault="00087401" w:rsidP="00087401">
            <w:pPr>
              <w:pStyle w:val="TAC"/>
              <w:rPr>
                <w:lang w:eastAsia="en-US"/>
              </w:rPr>
            </w:pPr>
            <w:r w:rsidRPr="00F508B8">
              <w:t xml:space="preserve">DL 3555 MHz/ UL </w:t>
            </w:r>
            <w:r w:rsidRPr="00F508B8">
              <w:rPr>
                <w:rFonts w:eastAsia="MS Mincho"/>
              </w:rPr>
              <w:t>1777.5 MHz</w:t>
            </w:r>
          </w:p>
        </w:tc>
        <w:tc>
          <w:tcPr>
            <w:tcW w:w="1843" w:type="dxa"/>
            <w:shd w:val="clear" w:color="auto" w:fill="auto"/>
            <w:vAlign w:val="center"/>
          </w:tcPr>
          <w:p w14:paraId="3FBFE4CE" w14:textId="77777777" w:rsidR="00087401" w:rsidRPr="00F508B8" w:rsidRDefault="00087401" w:rsidP="00087401">
            <w:pPr>
              <w:pStyle w:val="TAC"/>
              <w:rPr>
                <w:lang w:eastAsia="en-US"/>
              </w:rPr>
            </w:pPr>
            <w:r w:rsidRPr="00F508B8">
              <w:t>10/20</w:t>
            </w:r>
          </w:p>
        </w:tc>
        <w:tc>
          <w:tcPr>
            <w:tcW w:w="1984" w:type="dxa"/>
            <w:vAlign w:val="center"/>
          </w:tcPr>
          <w:p w14:paraId="3FB9791E"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49685C46" w14:textId="77777777" w:rsidR="00087401" w:rsidRPr="00F508B8" w:rsidRDefault="00087401" w:rsidP="00087401">
            <w:pPr>
              <w:pStyle w:val="TAL"/>
              <w:rPr>
                <w:color w:val="000000"/>
                <w:lang w:eastAsia="en-US"/>
              </w:rPr>
            </w:pPr>
            <w:r w:rsidRPr="00F508B8">
              <w:rPr>
                <w:color w:val="000000"/>
              </w:rPr>
              <w:t>Exception Note 2, 13 of TS38.101-3 table 7.3B.2.3.1-1</w:t>
            </w:r>
          </w:p>
        </w:tc>
      </w:tr>
      <w:tr w:rsidR="00087401" w:rsidRPr="00F508B8" w14:paraId="14DCEBFF" w14:textId="77777777" w:rsidTr="008C05F3">
        <w:trPr>
          <w:gridAfter w:val="1"/>
          <w:wAfter w:w="14" w:type="dxa"/>
          <w:trHeight w:val="248"/>
        </w:trPr>
        <w:tc>
          <w:tcPr>
            <w:tcW w:w="1549" w:type="dxa"/>
            <w:tcBorders>
              <w:top w:val="nil"/>
            </w:tcBorders>
            <w:vAlign w:val="center"/>
          </w:tcPr>
          <w:p w14:paraId="3C7D5E0F"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F508B8" w:rsidRDefault="00087401" w:rsidP="00087401">
            <w:pPr>
              <w:pStyle w:val="TAC"/>
              <w:rPr>
                <w:lang w:eastAsia="en-US"/>
              </w:rPr>
            </w:pPr>
            <w:r w:rsidRPr="00F508B8">
              <w:t xml:space="preserve">DL 3565 MHz/ UL </w:t>
            </w:r>
            <w:r w:rsidRPr="00F508B8">
              <w:rPr>
                <w:rFonts w:eastAsia="MS Mincho"/>
              </w:rPr>
              <w:t>1770 MHz</w:t>
            </w:r>
          </w:p>
        </w:tc>
        <w:tc>
          <w:tcPr>
            <w:tcW w:w="1843" w:type="dxa"/>
            <w:shd w:val="clear" w:color="auto" w:fill="auto"/>
            <w:vAlign w:val="center"/>
          </w:tcPr>
          <w:p w14:paraId="59C60695" w14:textId="77777777" w:rsidR="00087401" w:rsidRPr="00F508B8" w:rsidRDefault="00087401" w:rsidP="00087401">
            <w:pPr>
              <w:pStyle w:val="TAC"/>
              <w:rPr>
                <w:lang w:eastAsia="en-US"/>
              </w:rPr>
            </w:pPr>
            <w:r w:rsidRPr="00F508B8">
              <w:t>10/20</w:t>
            </w:r>
          </w:p>
        </w:tc>
        <w:tc>
          <w:tcPr>
            <w:tcW w:w="1984" w:type="dxa"/>
            <w:vAlign w:val="center"/>
          </w:tcPr>
          <w:p w14:paraId="1CF76CD4"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5B16CDAA" w14:textId="77777777" w:rsidR="00087401" w:rsidRPr="00F508B8" w:rsidRDefault="00087401" w:rsidP="00087401">
            <w:pPr>
              <w:pStyle w:val="TAL"/>
              <w:rPr>
                <w:color w:val="000000"/>
                <w:lang w:eastAsia="en-US"/>
              </w:rPr>
            </w:pPr>
            <w:r w:rsidRPr="00F508B8">
              <w:rPr>
                <w:color w:val="000000"/>
              </w:rPr>
              <w:t>Exception Note 3 of TS38.101-3 table 7.3B.2.3.1-1</w:t>
            </w:r>
          </w:p>
        </w:tc>
      </w:tr>
      <w:tr w:rsidR="00087401" w:rsidRPr="00F508B8" w14:paraId="5D53A3D6" w14:textId="77777777" w:rsidTr="00087401">
        <w:trPr>
          <w:gridAfter w:val="1"/>
          <w:wAfter w:w="14" w:type="dxa"/>
          <w:trHeight w:val="248"/>
        </w:trPr>
        <w:tc>
          <w:tcPr>
            <w:tcW w:w="1549" w:type="dxa"/>
            <w:tcBorders>
              <w:top w:val="nil"/>
            </w:tcBorders>
            <w:vAlign w:val="center"/>
          </w:tcPr>
          <w:p w14:paraId="1F9C049A" w14:textId="6B11BDE7" w:rsidR="00087401" w:rsidRPr="00E2297F" w:rsidRDefault="00087401" w:rsidP="00087401">
            <w:pPr>
              <w:pStyle w:val="TAL"/>
              <w:jc w:val="center"/>
              <w:rPr>
                <w:rFonts w:cs="Arial"/>
                <w:b/>
                <w:szCs w:val="18"/>
              </w:rPr>
            </w:pPr>
            <w:r w:rsidRPr="00207EE4">
              <w:rPr>
                <w:rFonts w:cs="Arial"/>
                <w:szCs w:val="18"/>
              </w:rPr>
              <w:t>66A</w:t>
            </w:r>
            <w:r>
              <w:rPr>
                <w:rFonts w:cs="Arial"/>
                <w:b/>
                <w:bCs/>
                <w:szCs w:val="18"/>
              </w:rPr>
              <w:t>/</w:t>
            </w:r>
            <w:r w:rsidRPr="00207EE4">
              <w:rPr>
                <w:rFonts w:cs="Arial"/>
                <w:b/>
                <w:szCs w:val="18"/>
              </w:rPr>
              <w:t>n25A</w:t>
            </w:r>
          </w:p>
        </w:tc>
        <w:tc>
          <w:tcPr>
            <w:tcW w:w="1704" w:type="dxa"/>
            <w:shd w:val="clear" w:color="auto" w:fill="auto"/>
            <w:vAlign w:val="center"/>
          </w:tcPr>
          <w:p w14:paraId="3F694529" w14:textId="6F25EF23" w:rsidR="00087401" w:rsidRPr="00F508B8" w:rsidRDefault="00087401" w:rsidP="00087401">
            <w:pPr>
              <w:pStyle w:val="TAC"/>
            </w:pPr>
            <w:r>
              <w:rPr>
                <w:rFonts w:eastAsia="MS Mincho"/>
              </w:rPr>
              <w:t>UL 1775 MHz / UL 1855 MHz</w:t>
            </w:r>
          </w:p>
        </w:tc>
        <w:tc>
          <w:tcPr>
            <w:tcW w:w="1843" w:type="dxa"/>
            <w:shd w:val="clear" w:color="auto" w:fill="auto"/>
            <w:vAlign w:val="center"/>
          </w:tcPr>
          <w:p w14:paraId="448F1F18" w14:textId="6F18433D" w:rsidR="00087401" w:rsidRPr="00F508B8" w:rsidRDefault="00087401" w:rsidP="00087401">
            <w:pPr>
              <w:pStyle w:val="TAC"/>
            </w:pPr>
            <w:r>
              <w:t>5/5</w:t>
            </w:r>
          </w:p>
        </w:tc>
        <w:tc>
          <w:tcPr>
            <w:tcW w:w="1984" w:type="dxa"/>
            <w:vAlign w:val="center"/>
          </w:tcPr>
          <w:p w14:paraId="41A8B675" w14:textId="10D87B11" w:rsidR="00087401" w:rsidRPr="00F508B8" w:rsidRDefault="00087401" w:rsidP="00087401">
            <w:pPr>
              <w:pStyle w:val="TAC"/>
              <w:rPr>
                <w:color w:val="000000"/>
              </w:rPr>
            </w:pPr>
            <w:r>
              <w:rPr>
                <w:rFonts w:cs="Arial"/>
                <w:szCs w:val="18"/>
              </w:rPr>
              <w:t>Dual UL intermodulation</w:t>
            </w:r>
          </w:p>
        </w:tc>
        <w:tc>
          <w:tcPr>
            <w:tcW w:w="2975" w:type="dxa"/>
            <w:vAlign w:val="center"/>
          </w:tcPr>
          <w:p w14:paraId="006C7F13" w14:textId="5BF5F10C" w:rsidR="00087401" w:rsidRPr="00F508B8" w:rsidRDefault="00087401" w:rsidP="00087401">
            <w:pPr>
              <w:pStyle w:val="TAL"/>
              <w:rPr>
                <w:color w:val="000000"/>
              </w:rPr>
            </w:pPr>
            <w:r>
              <w:rPr>
                <w:color w:val="000000"/>
              </w:rPr>
              <w:t>Exception in TS 38.101-3 Table 7.3B.2.3.5.1-1</w:t>
            </w:r>
          </w:p>
        </w:tc>
      </w:tr>
      <w:tr w:rsidR="00087401" w:rsidRPr="00F508B8" w14:paraId="029EB25C" w14:textId="77777777" w:rsidTr="00087401">
        <w:trPr>
          <w:gridAfter w:val="1"/>
          <w:wAfter w:w="14" w:type="dxa"/>
          <w:trHeight w:val="248"/>
        </w:trPr>
        <w:tc>
          <w:tcPr>
            <w:tcW w:w="1549" w:type="dxa"/>
            <w:tcBorders>
              <w:top w:val="nil"/>
            </w:tcBorders>
            <w:vAlign w:val="center"/>
          </w:tcPr>
          <w:p w14:paraId="32F2B97B" w14:textId="1CD7B8FE" w:rsidR="00087401" w:rsidRPr="008C05F3" w:rsidRDefault="00087401" w:rsidP="00087401">
            <w:pPr>
              <w:pStyle w:val="TAL"/>
              <w:jc w:val="center"/>
              <w:rPr>
                <w:rFonts w:cs="Arial"/>
                <w:bCs/>
                <w:szCs w:val="18"/>
              </w:rPr>
            </w:pPr>
            <w:r w:rsidRPr="00207EE4">
              <w:rPr>
                <w:rFonts w:cs="Arial"/>
                <w:b/>
                <w:bCs/>
                <w:szCs w:val="18"/>
              </w:rPr>
              <w:t>66A</w:t>
            </w:r>
            <w:r>
              <w:rPr>
                <w:rFonts w:cs="Arial"/>
                <w:b/>
                <w:bCs/>
                <w:szCs w:val="18"/>
              </w:rPr>
              <w:t>/</w:t>
            </w:r>
            <w:r w:rsidRPr="00207EE4">
              <w:rPr>
                <w:rFonts w:cs="Arial"/>
                <w:bCs/>
                <w:szCs w:val="18"/>
              </w:rPr>
              <w:t>n25A</w:t>
            </w:r>
          </w:p>
        </w:tc>
        <w:tc>
          <w:tcPr>
            <w:tcW w:w="1704" w:type="dxa"/>
            <w:shd w:val="clear" w:color="auto" w:fill="auto"/>
            <w:vAlign w:val="center"/>
          </w:tcPr>
          <w:p w14:paraId="24C26F5D" w14:textId="2CC675B6" w:rsidR="00087401" w:rsidRPr="00F508B8" w:rsidRDefault="00087401" w:rsidP="00087401">
            <w:pPr>
              <w:pStyle w:val="TAC"/>
            </w:pPr>
            <w:r>
              <w:rPr>
                <w:rFonts w:eastAsia="MS Mincho"/>
              </w:rPr>
              <w:t>UL 1712.5 MHz / UL 1912.5 MHz</w:t>
            </w:r>
          </w:p>
        </w:tc>
        <w:tc>
          <w:tcPr>
            <w:tcW w:w="1843" w:type="dxa"/>
            <w:shd w:val="clear" w:color="auto" w:fill="auto"/>
            <w:vAlign w:val="center"/>
          </w:tcPr>
          <w:p w14:paraId="523707CB" w14:textId="359C635A" w:rsidR="00087401" w:rsidRPr="00F508B8" w:rsidRDefault="00087401" w:rsidP="00087401">
            <w:pPr>
              <w:pStyle w:val="TAC"/>
            </w:pPr>
            <w:r>
              <w:t>5/5</w:t>
            </w:r>
          </w:p>
        </w:tc>
        <w:tc>
          <w:tcPr>
            <w:tcW w:w="1984" w:type="dxa"/>
            <w:vAlign w:val="center"/>
          </w:tcPr>
          <w:p w14:paraId="2432DBC0" w14:textId="4B9C41D8" w:rsidR="00087401" w:rsidRPr="00F508B8" w:rsidRDefault="00087401" w:rsidP="00087401">
            <w:pPr>
              <w:pStyle w:val="TAC"/>
              <w:rPr>
                <w:color w:val="000000"/>
              </w:rPr>
            </w:pPr>
            <w:r>
              <w:rPr>
                <w:rFonts w:cs="Arial"/>
                <w:szCs w:val="18"/>
              </w:rPr>
              <w:t>Dual UL intermodulation</w:t>
            </w:r>
          </w:p>
        </w:tc>
        <w:tc>
          <w:tcPr>
            <w:tcW w:w="2975" w:type="dxa"/>
            <w:vAlign w:val="center"/>
          </w:tcPr>
          <w:p w14:paraId="4E2528E5" w14:textId="4496E69E" w:rsidR="00087401" w:rsidRPr="00F508B8" w:rsidRDefault="00087401" w:rsidP="00087401">
            <w:pPr>
              <w:pStyle w:val="TAL"/>
              <w:rPr>
                <w:color w:val="000000"/>
              </w:rPr>
            </w:pPr>
            <w:r>
              <w:rPr>
                <w:color w:val="000000"/>
              </w:rPr>
              <w:t>Exception in TS 38.101-3 Table 7.3B.2.3.5.1-1</w:t>
            </w:r>
          </w:p>
        </w:tc>
      </w:tr>
      <w:tr w:rsidR="00087401" w:rsidRPr="00F508B8" w14:paraId="7B498EAE" w14:textId="77777777" w:rsidTr="00087401">
        <w:trPr>
          <w:gridAfter w:val="1"/>
          <w:wAfter w:w="14" w:type="dxa"/>
          <w:trHeight w:val="248"/>
        </w:trPr>
        <w:tc>
          <w:tcPr>
            <w:tcW w:w="1549" w:type="dxa"/>
            <w:tcBorders>
              <w:top w:val="nil"/>
            </w:tcBorders>
            <w:vAlign w:val="center"/>
          </w:tcPr>
          <w:p w14:paraId="4B0261F0" w14:textId="25D369B1" w:rsidR="00087401" w:rsidRPr="00F508B8" w:rsidRDefault="00087401" w:rsidP="00087401">
            <w:pPr>
              <w:pStyle w:val="TAL"/>
              <w:jc w:val="center"/>
              <w:rPr>
                <w:rFonts w:cs="Arial"/>
                <w:b/>
                <w:bCs/>
                <w:szCs w:val="18"/>
              </w:rPr>
            </w:pPr>
            <w:r w:rsidRPr="003F7BF7">
              <w:rPr>
                <w:rFonts w:cs="Arial"/>
                <w:b/>
                <w:bCs/>
                <w:szCs w:val="18"/>
              </w:rPr>
              <w:t>66A</w:t>
            </w:r>
            <w:r>
              <w:rPr>
                <w:rFonts w:cs="Arial"/>
                <w:b/>
                <w:bCs/>
                <w:szCs w:val="18"/>
              </w:rPr>
              <w:t>/</w:t>
            </w:r>
            <w:r w:rsidRPr="003F7BF7">
              <w:rPr>
                <w:rFonts w:cs="Arial"/>
                <w:bCs/>
                <w:szCs w:val="18"/>
              </w:rPr>
              <w:t>n25A</w:t>
            </w:r>
          </w:p>
        </w:tc>
        <w:tc>
          <w:tcPr>
            <w:tcW w:w="1704" w:type="dxa"/>
            <w:shd w:val="clear" w:color="auto" w:fill="auto"/>
            <w:vAlign w:val="center"/>
          </w:tcPr>
          <w:p w14:paraId="3574014A" w14:textId="0F704CB5" w:rsidR="00087401" w:rsidRPr="00F508B8" w:rsidRDefault="00087401" w:rsidP="00087401">
            <w:pPr>
              <w:pStyle w:val="TAC"/>
            </w:pPr>
            <w:r>
              <w:rPr>
                <w:rFonts w:eastAsia="MS Mincho"/>
              </w:rPr>
              <w:t xml:space="preserve">UL 1750 MHz / UL </w:t>
            </w:r>
            <w:r>
              <w:rPr>
                <w:rFonts w:eastAsia="MS Mincho"/>
              </w:rPr>
              <w:lastRenderedPageBreak/>
              <w:t>1883.3 MHz</w:t>
            </w:r>
          </w:p>
        </w:tc>
        <w:tc>
          <w:tcPr>
            <w:tcW w:w="1843" w:type="dxa"/>
            <w:shd w:val="clear" w:color="auto" w:fill="auto"/>
            <w:vAlign w:val="center"/>
          </w:tcPr>
          <w:p w14:paraId="3E624A33" w14:textId="01BE7CFC" w:rsidR="00087401" w:rsidRPr="00F508B8" w:rsidRDefault="00087401" w:rsidP="00087401">
            <w:pPr>
              <w:pStyle w:val="TAC"/>
            </w:pPr>
            <w:r>
              <w:lastRenderedPageBreak/>
              <w:t>5/5</w:t>
            </w:r>
          </w:p>
        </w:tc>
        <w:tc>
          <w:tcPr>
            <w:tcW w:w="1984" w:type="dxa"/>
            <w:vAlign w:val="center"/>
          </w:tcPr>
          <w:p w14:paraId="5BC569F5" w14:textId="03CD9370" w:rsidR="00087401" w:rsidRPr="00F508B8" w:rsidRDefault="00087401" w:rsidP="00087401">
            <w:pPr>
              <w:pStyle w:val="TAC"/>
              <w:rPr>
                <w:color w:val="000000"/>
              </w:rPr>
            </w:pPr>
            <w:r>
              <w:rPr>
                <w:rFonts w:cs="Arial"/>
                <w:szCs w:val="18"/>
              </w:rPr>
              <w:t xml:space="preserve">Dual UL </w:t>
            </w:r>
            <w:r>
              <w:rPr>
                <w:rFonts w:cs="Arial"/>
                <w:szCs w:val="18"/>
              </w:rPr>
              <w:lastRenderedPageBreak/>
              <w:t>intermodulation</w:t>
            </w:r>
          </w:p>
        </w:tc>
        <w:tc>
          <w:tcPr>
            <w:tcW w:w="2975" w:type="dxa"/>
            <w:vAlign w:val="center"/>
          </w:tcPr>
          <w:p w14:paraId="3F7EB744" w14:textId="009DD289" w:rsidR="00087401" w:rsidRPr="00F508B8" w:rsidRDefault="00087401" w:rsidP="00087401">
            <w:pPr>
              <w:pStyle w:val="TAL"/>
              <w:rPr>
                <w:color w:val="000000"/>
              </w:rPr>
            </w:pPr>
            <w:r>
              <w:rPr>
                <w:color w:val="000000"/>
              </w:rPr>
              <w:lastRenderedPageBreak/>
              <w:t xml:space="preserve">Exception in TS 38.101-3 Table </w:t>
            </w:r>
            <w:r>
              <w:rPr>
                <w:color w:val="000000"/>
              </w:rPr>
              <w:lastRenderedPageBreak/>
              <w:t>7.3B.2.3.5.1-1</w:t>
            </w:r>
          </w:p>
        </w:tc>
      </w:tr>
      <w:tr w:rsidR="00087401" w:rsidRPr="00F508B8" w14:paraId="461893A5" w14:textId="77777777" w:rsidTr="008C05F3">
        <w:trPr>
          <w:gridAfter w:val="1"/>
          <w:wAfter w:w="14" w:type="dxa"/>
          <w:trHeight w:val="248"/>
        </w:trPr>
        <w:tc>
          <w:tcPr>
            <w:tcW w:w="1549" w:type="dxa"/>
            <w:tcBorders>
              <w:bottom w:val="nil"/>
            </w:tcBorders>
            <w:vAlign w:val="center"/>
          </w:tcPr>
          <w:p w14:paraId="7A564510" w14:textId="77777777" w:rsidR="00087401" w:rsidRPr="00F508B8" w:rsidRDefault="00087401" w:rsidP="00087401">
            <w:pPr>
              <w:pStyle w:val="TAL"/>
              <w:jc w:val="center"/>
              <w:rPr>
                <w:rFonts w:cs="Arial"/>
                <w:b/>
                <w:bCs/>
                <w:szCs w:val="18"/>
              </w:rPr>
            </w:pPr>
            <w:r w:rsidRPr="00F508B8">
              <w:rPr>
                <w:rFonts w:cs="Arial"/>
                <w:b/>
                <w:bCs/>
                <w:szCs w:val="18"/>
              </w:rPr>
              <w:lastRenderedPageBreak/>
              <w:t>66A/</w:t>
            </w:r>
            <w:r w:rsidRPr="00F508B8">
              <w:rPr>
                <w:rFonts w:cs="Arial"/>
                <w:bCs/>
                <w:szCs w:val="18"/>
              </w:rPr>
              <w:t>n77A</w:t>
            </w:r>
          </w:p>
        </w:tc>
        <w:tc>
          <w:tcPr>
            <w:tcW w:w="1704" w:type="dxa"/>
            <w:shd w:val="clear" w:color="auto" w:fill="auto"/>
            <w:vAlign w:val="center"/>
          </w:tcPr>
          <w:p w14:paraId="5AA47630" w14:textId="77777777" w:rsidR="00087401" w:rsidRPr="00F508B8" w:rsidRDefault="00087401" w:rsidP="00087401">
            <w:pPr>
              <w:pStyle w:val="TAC"/>
              <w:rPr>
                <w:rFonts w:eastAsia="MS Mincho"/>
              </w:rPr>
            </w:pPr>
            <w:r w:rsidRPr="00F508B8">
              <w:rPr>
                <w:rFonts w:eastAsia="MS Mincho"/>
              </w:rPr>
              <w:t>UL 1720 MHz / DL 3440 MHz</w:t>
            </w:r>
          </w:p>
        </w:tc>
        <w:tc>
          <w:tcPr>
            <w:tcW w:w="1843" w:type="dxa"/>
            <w:shd w:val="clear" w:color="auto" w:fill="auto"/>
            <w:vAlign w:val="center"/>
          </w:tcPr>
          <w:p w14:paraId="7257078B" w14:textId="77777777" w:rsidR="00087401" w:rsidRPr="00F508B8" w:rsidRDefault="00087401" w:rsidP="00087401">
            <w:pPr>
              <w:pStyle w:val="TAC"/>
            </w:pPr>
            <w:r w:rsidRPr="00F508B8">
              <w:t>20/100</w:t>
            </w:r>
          </w:p>
        </w:tc>
        <w:tc>
          <w:tcPr>
            <w:tcW w:w="1984" w:type="dxa"/>
            <w:vAlign w:val="center"/>
          </w:tcPr>
          <w:p w14:paraId="0FC96638"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3C633C99" w14:textId="77777777" w:rsidR="00087401" w:rsidRPr="00F508B8" w:rsidRDefault="00087401" w:rsidP="00087401">
            <w:pPr>
              <w:pStyle w:val="TAL"/>
              <w:rPr>
                <w:color w:val="000000"/>
              </w:rPr>
            </w:pPr>
            <w:r w:rsidRPr="00F508B8">
              <w:rPr>
                <w:color w:val="000000"/>
              </w:rPr>
              <w:t>Exception Note 2, 13 of TS38.101-3 table 7.3B.2.3.1-1</w:t>
            </w:r>
          </w:p>
        </w:tc>
      </w:tr>
      <w:tr w:rsidR="00087401" w:rsidRPr="00F508B8" w14:paraId="145B6E42" w14:textId="77777777" w:rsidTr="008C05F3">
        <w:trPr>
          <w:gridAfter w:val="1"/>
          <w:wAfter w:w="14" w:type="dxa"/>
          <w:trHeight w:val="248"/>
        </w:trPr>
        <w:tc>
          <w:tcPr>
            <w:tcW w:w="1549" w:type="dxa"/>
            <w:tcBorders>
              <w:top w:val="nil"/>
              <w:bottom w:val="nil"/>
            </w:tcBorders>
            <w:vAlign w:val="center"/>
          </w:tcPr>
          <w:p w14:paraId="37E50785"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F508B8" w:rsidRDefault="00087401" w:rsidP="00087401">
            <w:pPr>
              <w:pStyle w:val="TAC"/>
              <w:rPr>
                <w:rFonts w:eastAsia="MS Mincho"/>
              </w:rPr>
            </w:pPr>
            <w:r w:rsidRPr="00F508B8">
              <w:rPr>
                <w:rFonts w:eastAsia="MS Mincho"/>
              </w:rPr>
              <w:t>UL 1720 MHz / DL 3420 MHz</w:t>
            </w:r>
          </w:p>
        </w:tc>
        <w:tc>
          <w:tcPr>
            <w:tcW w:w="1843" w:type="dxa"/>
            <w:shd w:val="clear" w:color="auto" w:fill="auto"/>
            <w:vAlign w:val="center"/>
          </w:tcPr>
          <w:p w14:paraId="03BD6D52" w14:textId="77777777" w:rsidR="00087401" w:rsidRPr="00F508B8" w:rsidRDefault="00087401" w:rsidP="00087401">
            <w:pPr>
              <w:pStyle w:val="TAC"/>
            </w:pPr>
            <w:r w:rsidRPr="00F508B8">
              <w:t>20/20</w:t>
            </w:r>
          </w:p>
        </w:tc>
        <w:tc>
          <w:tcPr>
            <w:tcW w:w="1984" w:type="dxa"/>
            <w:vAlign w:val="center"/>
          </w:tcPr>
          <w:p w14:paraId="1517A3FB"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6FA88B5" w14:textId="77777777" w:rsidR="00087401" w:rsidRPr="00F508B8" w:rsidRDefault="00087401" w:rsidP="00087401">
            <w:pPr>
              <w:pStyle w:val="TAL"/>
              <w:rPr>
                <w:color w:val="000000"/>
              </w:rPr>
            </w:pPr>
            <w:r w:rsidRPr="00F508B8">
              <w:rPr>
                <w:color w:val="000000"/>
              </w:rPr>
              <w:t>Exception Note 3 of TS38.101-3 table 7.3B.2.3.1-1</w:t>
            </w:r>
          </w:p>
        </w:tc>
      </w:tr>
      <w:tr w:rsidR="00087401" w:rsidRPr="00F508B8" w14:paraId="7CB5EA30" w14:textId="77777777" w:rsidTr="008C05F3">
        <w:trPr>
          <w:gridAfter w:val="1"/>
          <w:wAfter w:w="14" w:type="dxa"/>
          <w:trHeight w:val="248"/>
        </w:trPr>
        <w:tc>
          <w:tcPr>
            <w:tcW w:w="1549" w:type="dxa"/>
            <w:tcBorders>
              <w:top w:val="nil"/>
              <w:bottom w:val="single" w:sz="4" w:space="0" w:color="auto"/>
            </w:tcBorders>
            <w:vAlign w:val="center"/>
          </w:tcPr>
          <w:p w14:paraId="12A1A00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F508B8" w:rsidRDefault="00087401" w:rsidP="00087401">
            <w:pPr>
              <w:pStyle w:val="TAC"/>
              <w:rPr>
                <w:rFonts w:eastAsia="MS Mincho"/>
              </w:rPr>
            </w:pPr>
            <w:r w:rsidRPr="00F508B8">
              <w:rPr>
                <w:rFonts w:eastAsia="MS Mincho"/>
              </w:rPr>
              <w:t>UL Mid</w:t>
            </w:r>
            <w:r>
              <w:rPr>
                <w:rFonts w:eastAsia="MS Mincho"/>
              </w:rPr>
              <w:t xml:space="preserve"> </w:t>
            </w:r>
            <w:r w:rsidRPr="00F508B8">
              <w:rPr>
                <w:rFonts w:eastAsia="MS Mincho"/>
              </w:rPr>
              <w:t>/ DL Mid</w:t>
            </w:r>
          </w:p>
        </w:tc>
        <w:tc>
          <w:tcPr>
            <w:tcW w:w="1843" w:type="dxa"/>
            <w:shd w:val="clear" w:color="auto" w:fill="auto"/>
            <w:vAlign w:val="center"/>
          </w:tcPr>
          <w:p w14:paraId="5DDDD5D6" w14:textId="77777777" w:rsidR="00087401" w:rsidRPr="00F508B8" w:rsidRDefault="00087401" w:rsidP="00087401">
            <w:pPr>
              <w:pStyle w:val="TAC"/>
            </w:pPr>
            <w:r w:rsidRPr="00F508B8">
              <w:t>20/100</w:t>
            </w:r>
          </w:p>
        </w:tc>
        <w:tc>
          <w:tcPr>
            <w:tcW w:w="1984" w:type="dxa"/>
            <w:vAlign w:val="center"/>
          </w:tcPr>
          <w:p w14:paraId="22615127" w14:textId="77777777" w:rsidR="00087401" w:rsidRPr="00F508B8" w:rsidRDefault="00087401" w:rsidP="00087401">
            <w:pPr>
              <w:pStyle w:val="TAC"/>
              <w:rPr>
                <w:color w:val="000000"/>
              </w:rPr>
            </w:pPr>
          </w:p>
        </w:tc>
        <w:tc>
          <w:tcPr>
            <w:tcW w:w="2975" w:type="dxa"/>
            <w:vAlign w:val="center"/>
          </w:tcPr>
          <w:p w14:paraId="0A7319EA" w14:textId="77777777" w:rsidR="00087401" w:rsidRPr="00F508B8" w:rsidRDefault="00087401" w:rsidP="00087401">
            <w:pPr>
              <w:pStyle w:val="TAL"/>
              <w:rPr>
                <w:color w:val="000000"/>
              </w:rPr>
            </w:pPr>
            <w:r w:rsidRPr="00F508B8">
              <w:rPr>
                <w:color w:val="000000"/>
              </w:rPr>
              <w:t>HD avoid</w:t>
            </w:r>
          </w:p>
        </w:tc>
      </w:tr>
      <w:tr w:rsidR="00087401" w:rsidRPr="00F508B8" w14:paraId="78062D55" w14:textId="77777777" w:rsidTr="008C05F3">
        <w:trPr>
          <w:gridAfter w:val="1"/>
          <w:wAfter w:w="14" w:type="dxa"/>
          <w:trHeight w:val="248"/>
        </w:trPr>
        <w:tc>
          <w:tcPr>
            <w:tcW w:w="1549" w:type="dxa"/>
            <w:tcBorders>
              <w:bottom w:val="nil"/>
            </w:tcBorders>
            <w:vAlign w:val="center"/>
          </w:tcPr>
          <w:p w14:paraId="69E63EE0" w14:textId="77777777" w:rsidR="00087401" w:rsidRPr="00F508B8" w:rsidRDefault="00087401" w:rsidP="00087401">
            <w:pPr>
              <w:pStyle w:val="TAL"/>
              <w:jc w:val="center"/>
              <w:rPr>
                <w:rFonts w:cs="Arial"/>
                <w:b/>
                <w:bCs/>
                <w:szCs w:val="18"/>
              </w:rPr>
            </w:pPr>
            <w:r w:rsidRPr="00F508B8">
              <w:rPr>
                <w:rFonts w:cs="Arial"/>
                <w:b/>
                <w:bCs/>
                <w:szCs w:val="18"/>
                <w:lang w:eastAsia="en-US"/>
              </w:rPr>
              <w:t>66A</w:t>
            </w:r>
            <w:r w:rsidRPr="00F508B8">
              <w:rPr>
                <w:rFonts w:cs="Arial"/>
                <w:szCs w:val="18"/>
                <w:lang w:eastAsia="en-US"/>
              </w:rPr>
              <w:t>/n78A</w:t>
            </w:r>
          </w:p>
        </w:tc>
        <w:tc>
          <w:tcPr>
            <w:tcW w:w="1704" w:type="dxa"/>
            <w:shd w:val="clear" w:color="auto" w:fill="auto"/>
            <w:vAlign w:val="center"/>
          </w:tcPr>
          <w:p w14:paraId="410718ED" w14:textId="77777777" w:rsidR="00087401" w:rsidRPr="00F508B8" w:rsidRDefault="00087401" w:rsidP="00087401">
            <w:pPr>
              <w:keepNext/>
              <w:keepLines/>
              <w:overflowPunct/>
              <w:autoSpaceDE/>
              <w:autoSpaceDN/>
              <w:adjustRightInd/>
              <w:spacing w:after="0"/>
              <w:ind w:left="49" w:hanging="49"/>
              <w:textAlignment w:val="auto"/>
              <w:rPr>
                <w:rFonts w:ascii="Arial" w:hAnsi="Arial"/>
                <w:sz w:val="18"/>
                <w:lang w:eastAsia="en-US"/>
              </w:rPr>
            </w:pPr>
            <w:r w:rsidRPr="00F508B8">
              <w:rPr>
                <w:rFonts w:ascii="Arial" w:hAnsi="Arial"/>
                <w:sz w:val="18"/>
                <w:lang w:eastAsia="en-US"/>
              </w:rPr>
              <w:t>DL 3510 MHz/</w:t>
            </w:r>
          </w:p>
          <w:p w14:paraId="4854181C" w14:textId="77777777" w:rsidR="00087401" w:rsidRPr="00F508B8" w:rsidRDefault="00087401" w:rsidP="00087401">
            <w:pPr>
              <w:pStyle w:val="TAC"/>
              <w:rPr>
                <w:rFonts w:eastAsia="MS Mincho"/>
              </w:rPr>
            </w:pPr>
            <w:r w:rsidRPr="00F508B8">
              <w:rPr>
                <w:lang w:eastAsia="en-US"/>
              </w:rPr>
              <w:t xml:space="preserve">UL </w:t>
            </w:r>
            <w:r w:rsidRPr="00F508B8">
              <w:rPr>
                <w:rFonts w:eastAsia="MS Mincho"/>
                <w:lang w:eastAsia="en-US"/>
              </w:rPr>
              <w:t>1755 MHZ</w:t>
            </w:r>
          </w:p>
        </w:tc>
        <w:tc>
          <w:tcPr>
            <w:tcW w:w="1843" w:type="dxa"/>
            <w:shd w:val="clear" w:color="auto" w:fill="auto"/>
            <w:vAlign w:val="center"/>
          </w:tcPr>
          <w:p w14:paraId="5D2DC61C" w14:textId="77777777" w:rsidR="00087401" w:rsidRPr="00F508B8" w:rsidRDefault="00087401" w:rsidP="00087401">
            <w:pPr>
              <w:pStyle w:val="TAC"/>
            </w:pPr>
            <w:r w:rsidRPr="00F508B8">
              <w:rPr>
                <w:lang w:eastAsia="en-US"/>
              </w:rPr>
              <w:t>Highest (20 MHz) / Highest (100 MHz)</w:t>
            </w:r>
          </w:p>
        </w:tc>
        <w:tc>
          <w:tcPr>
            <w:tcW w:w="1984" w:type="dxa"/>
            <w:vAlign w:val="center"/>
          </w:tcPr>
          <w:p w14:paraId="4015F524"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256A3F2B" w14:textId="77777777" w:rsidR="00087401" w:rsidRPr="00F508B8" w:rsidRDefault="00087401" w:rsidP="00087401">
            <w:pPr>
              <w:pStyle w:val="TAL"/>
              <w:rPr>
                <w:color w:val="000000"/>
              </w:rPr>
            </w:pPr>
            <w:r w:rsidRPr="00F508B8">
              <w:rPr>
                <w:color w:val="000000"/>
                <w:lang w:eastAsia="en-US"/>
              </w:rPr>
              <w:t>Exception Note 2, 13 of TS38.101-3 table 7.3B.2.3.1-1</w:t>
            </w:r>
          </w:p>
        </w:tc>
      </w:tr>
      <w:tr w:rsidR="00087401" w:rsidRPr="00F508B8" w14:paraId="1E438826" w14:textId="77777777" w:rsidTr="008C05F3">
        <w:trPr>
          <w:gridAfter w:val="1"/>
          <w:wAfter w:w="14" w:type="dxa"/>
          <w:trHeight w:val="248"/>
        </w:trPr>
        <w:tc>
          <w:tcPr>
            <w:tcW w:w="1549" w:type="dxa"/>
            <w:tcBorders>
              <w:top w:val="nil"/>
              <w:bottom w:val="single" w:sz="4" w:space="0" w:color="auto"/>
            </w:tcBorders>
            <w:vAlign w:val="center"/>
          </w:tcPr>
          <w:p w14:paraId="2006187B"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F508B8" w:rsidRDefault="00087401" w:rsidP="00087401">
            <w:pPr>
              <w:keepNext/>
              <w:keepLines/>
              <w:overflowPunct/>
              <w:autoSpaceDE/>
              <w:autoSpaceDN/>
              <w:adjustRightInd/>
              <w:spacing w:after="0"/>
              <w:textAlignment w:val="auto"/>
              <w:rPr>
                <w:rFonts w:ascii="Arial" w:eastAsia="MS Mincho" w:hAnsi="Arial"/>
                <w:sz w:val="18"/>
                <w:lang w:eastAsia="en-US"/>
              </w:rPr>
            </w:pPr>
            <w:r w:rsidRPr="00F508B8">
              <w:rPr>
                <w:rFonts w:ascii="Arial" w:eastAsia="MS Mincho" w:hAnsi="Arial"/>
                <w:sz w:val="18"/>
                <w:lang w:eastAsia="en-US"/>
              </w:rPr>
              <w:t>DL 3480 MHz/</w:t>
            </w:r>
          </w:p>
          <w:p w14:paraId="246480BC" w14:textId="77777777" w:rsidR="00087401" w:rsidRPr="00F508B8" w:rsidRDefault="00087401" w:rsidP="00087401">
            <w:pPr>
              <w:pStyle w:val="TAC"/>
              <w:rPr>
                <w:rFonts w:eastAsia="MS Mincho"/>
              </w:rPr>
            </w:pPr>
            <w:r w:rsidRPr="00F508B8">
              <w:rPr>
                <w:rFonts w:eastAsia="MS Mincho"/>
                <w:lang w:eastAsia="en-US"/>
              </w:rPr>
              <w:t>UL 1755 MHz</w:t>
            </w:r>
          </w:p>
        </w:tc>
        <w:tc>
          <w:tcPr>
            <w:tcW w:w="1843" w:type="dxa"/>
            <w:shd w:val="clear" w:color="auto" w:fill="auto"/>
            <w:vAlign w:val="center"/>
          </w:tcPr>
          <w:p w14:paraId="3EAB8264" w14:textId="77777777" w:rsidR="00087401" w:rsidRPr="00F508B8" w:rsidRDefault="00087401" w:rsidP="00087401">
            <w:pPr>
              <w:pStyle w:val="TAC"/>
            </w:pPr>
            <w:r w:rsidRPr="00F508B8">
              <w:rPr>
                <w:lang w:eastAsia="en-US"/>
              </w:rPr>
              <w:t>Highest (20 MHz) / Highest (100 MHz)</w:t>
            </w:r>
          </w:p>
        </w:tc>
        <w:tc>
          <w:tcPr>
            <w:tcW w:w="1984" w:type="dxa"/>
            <w:vAlign w:val="center"/>
          </w:tcPr>
          <w:p w14:paraId="54B604DA"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65E506D2" w14:textId="77777777" w:rsidR="00087401" w:rsidRPr="00F508B8" w:rsidRDefault="00087401" w:rsidP="00087401">
            <w:pPr>
              <w:pStyle w:val="TAL"/>
              <w:rPr>
                <w:color w:val="000000"/>
              </w:rPr>
            </w:pPr>
            <w:r w:rsidRPr="00F508B8">
              <w:rPr>
                <w:color w:val="000000"/>
                <w:lang w:eastAsia="en-US"/>
              </w:rPr>
              <w:t>Exception Note 3 of TS38.101-3 table 7.3B.2.3.1-1</w:t>
            </w:r>
          </w:p>
        </w:tc>
      </w:tr>
      <w:tr w:rsidR="00087401" w:rsidRPr="00F508B8" w14:paraId="4756AC12" w14:textId="77777777" w:rsidTr="008C05F3">
        <w:trPr>
          <w:gridAfter w:val="1"/>
          <w:wAfter w:w="14" w:type="dxa"/>
          <w:trHeight w:val="248"/>
        </w:trPr>
        <w:tc>
          <w:tcPr>
            <w:tcW w:w="1549" w:type="dxa"/>
            <w:tcBorders>
              <w:top w:val="single" w:sz="4" w:space="0" w:color="auto"/>
              <w:bottom w:val="single" w:sz="4" w:space="0" w:color="auto"/>
            </w:tcBorders>
            <w:vAlign w:val="center"/>
          </w:tcPr>
          <w:p w14:paraId="1FCAD5D3" w14:textId="77777777" w:rsidR="00087401" w:rsidRPr="00F508B8" w:rsidRDefault="00087401" w:rsidP="00087401">
            <w:pPr>
              <w:pStyle w:val="TAL"/>
              <w:jc w:val="center"/>
              <w:rPr>
                <w:rFonts w:cs="Arial"/>
                <w:b/>
                <w:bCs/>
                <w:szCs w:val="18"/>
                <w:lang w:eastAsia="zh-CN"/>
              </w:rPr>
            </w:pPr>
            <w:bookmarkStart w:id="385" w:name="_Hlk128556221"/>
            <w:r w:rsidRPr="00F508B8">
              <w:rPr>
                <w:rFonts w:cs="Arial"/>
                <w:b/>
                <w:bCs/>
                <w:szCs w:val="18"/>
                <w:lang w:eastAsia="zh-CN"/>
              </w:rPr>
              <w:t>66A/</w:t>
            </w:r>
            <w:r w:rsidRPr="00F508B8">
              <w:rPr>
                <w:rFonts w:cs="Arial"/>
                <w:bCs/>
                <w:szCs w:val="18"/>
                <w:lang w:eastAsia="zh-CN"/>
              </w:rPr>
              <w:t>n41A (PC2 and PC3)</w:t>
            </w:r>
          </w:p>
        </w:tc>
        <w:tc>
          <w:tcPr>
            <w:tcW w:w="1704" w:type="dxa"/>
            <w:shd w:val="clear" w:color="auto" w:fill="auto"/>
            <w:vAlign w:val="center"/>
          </w:tcPr>
          <w:p w14:paraId="4379C616" w14:textId="77777777" w:rsidR="00087401" w:rsidRPr="00F508B8" w:rsidRDefault="00087401" w:rsidP="00087401">
            <w:pPr>
              <w:pStyle w:val="TAC"/>
              <w:rPr>
                <w:lang w:eastAsia="zh-CN"/>
              </w:rPr>
            </w:pPr>
            <w:r w:rsidRPr="00F508B8">
              <w:rPr>
                <w:lang w:eastAsia="zh-CN"/>
              </w:rPr>
              <w:t>High/Low</w:t>
            </w:r>
          </w:p>
        </w:tc>
        <w:tc>
          <w:tcPr>
            <w:tcW w:w="1843" w:type="dxa"/>
            <w:shd w:val="clear" w:color="auto" w:fill="auto"/>
            <w:vAlign w:val="center"/>
          </w:tcPr>
          <w:p w14:paraId="31B109F1" w14:textId="77777777" w:rsidR="00087401" w:rsidRPr="00F508B8" w:rsidRDefault="00087401" w:rsidP="00087401">
            <w:pPr>
              <w:pStyle w:val="TAC"/>
              <w:rPr>
                <w:lang w:eastAsia="zh-CN"/>
              </w:rPr>
            </w:pPr>
            <w:r w:rsidRPr="00F508B8">
              <w:rPr>
                <w:lang w:eastAsia="zh-CN"/>
              </w:rPr>
              <w:t>20/100</w:t>
            </w:r>
          </w:p>
        </w:tc>
        <w:tc>
          <w:tcPr>
            <w:tcW w:w="1984" w:type="dxa"/>
            <w:vAlign w:val="center"/>
          </w:tcPr>
          <w:p w14:paraId="6FD7351F" w14:textId="77777777" w:rsidR="00087401" w:rsidRPr="00F508B8" w:rsidRDefault="00087401" w:rsidP="00087401">
            <w:pPr>
              <w:pStyle w:val="TAC"/>
              <w:rPr>
                <w:color w:val="000000"/>
              </w:rPr>
            </w:pPr>
            <w:r w:rsidRPr="00F508B8">
              <w:rPr>
                <w:color w:val="000000"/>
              </w:rPr>
              <w:t>Cross band isolation</w:t>
            </w:r>
          </w:p>
        </w:tc>
        <w:tc>
          <w:tcPr>
            <w:tcW w:w="2975" w:type="dxa"/>
            <w:vAlign w:val="center"/>
          </w:tcPr>
          <w:p w14:paraId="2E1DC68C" w14:textId="77777777" w:rsidR="00087401" w:rsidRPr="00F508B8" w:rsidRDefault="00087401" w:rsidP="00087401">
            <w:pPr>
              <w:pStyle w:val="TAL"/>
              <w:rPr>
                <w:color w:val="000000"/>
              </w:rPr>
            </w:pPr>
            <w:r w:rsidRPr="00F508B8">
              <w:t>Exception in TS 38.101-3 table 7.3B.2.3.4-1</w:t>
            </w:r>
          </w:p>
        </w:tc>
      </w:tr>
      <w:bookmarkEnd w:id="385"/>
      <w:tr w:rsidR="00087401" w:rsidRPr="00F508B8" w14:paraId="3A04AD07" w14:textId="77777777" w:rsidTr="008C05F3">
        <w:trPr>
          <w:gridAfter w:val="1"/>
          <w:wAfter w:w="14" w:type="dxa"/>
          <w:trHeight w:val="248"/>
        </w:trPr>
        <w:tc>
          <w:tcPr>
            <w:tcW w:w="1549" w:type="dxa"/>
            <w:tcBorders>
              <w:top w:val="single" w:sz="4" w:space="0" w:color="auto"/>
              <w:bottom w:val="nil"/>
            </w:tcBorders>
            <w:vAlign w:val="center"/>
          </w:tcPr>
          <w:p w14:paraId="631405C1" w14:textId="77777777" w:rsidR="00087401" w:rsidRPr="00F508B8" w:rsidRDefault="00087401" w:rsidP="00087401">
            <w:pPr>
              <w:pStyle w:val="TAL"/>
              <w:jc w:val="center"/>
              <w:rPr>
                <w:rFonts w:cs="Arial"/>
                <w:szCs w:val="18"/>
              </w:rPr>
            </w:pPr>
            <w:r w:rsidRPr="00F508B8">
              <w:rPr>
                <w:rFonts w:cs="Arial"/>
                <w:b/>
                <w:bCs/>
                <w:szCs w:val="18"/>
              </w:rPr>
              <w:t>71A</w:t>
            </w:r>
            <w:r w:rsidRPr="00F508B8">
              <w:rPr>
                <w:rFonts w:cs="Arial"/>
                <w:szCs w:val="18"/>
              </w:rPr>
              <w:t>/</w:t>
            </w:r>
            <w:r w:rsidRPr="00F508B8">
              <w:rPr>
                <w:rFonts w:cs="Arial"/>
                <w:b/>
                <w:bCs/>
                <w:szCs w:val="18"/>
              </w:rPr>
              <w:t>n2A</w:t>
            </w:r>
          </w:p>
        </w:tc>
        <w:tc>
          <w:tcPr>
            <w:tcW w:w="1704" w:type="dxa"/>
            <w:shd w:val="clear" w:color="auto" w:fill="auto"/>
            <w:vAlign w:val="center"/>
          </w:tcPr>
          <w:p w14:paraId="122DA771" w14:textId="77777777" w:rsidR="00087401" w:rsidRPr="00F508B8" w:rsidRDefault="00087401" w:rsidP="00087401">
            <w:pPr>
              <w:pStyle w:val="TAC"/>
              <w:rPr>
                <w:rFonts w:eastAsia="MS Mincho"/>
              </w:rPr>
            </w:pPr>
            <w:r w:rsidRPr="00F508B8">
              <w:t>UL</w:t>
            </w:r>
            <w:r w:rsidRPr="00F508B8">
              <w:rPr>
                <w:rFonts w:eastAsia="MS Mincho"/>
              </w:rPr>
              <w:t xml:space="preserve">665.5 </w:t>
            </w:r>
            <w:r w:rsidRPr="00F508B8">
              <w:t>MHz/</w:t>
            </w:r>
            <w:r w:rsidRPr="00F508B8">
              <w:rPr>
                <w:lang w:eastAsia="fr-FR"/>
              </w:rPr>
              <w:t xml:space="preserve"> DL1987.5 MHz</w:t>
            </w:r>
          </w:p>
        </w:tc>
        <w:tc>
          <w:tcPr>
            <w:tcW w:w="1843" w:type="dxa"/>
            <w:shd w:val="clear" w:color="auto" w:fill="auto"/>
            <w:vAlign w:val="center"/>
          </w:tcPr>
          <w:p w14:paraId="7C7D43DB" w14:textId="77777777" w:rsidR="00087401" w:rsidRPr="00F508B8" w:rsidRDefault="00087401" w:rsidP="00087401">
            <w:pPr>
              <w:pStyle w:val="TAC"/>
            </w:pPr>
            <w:r w:rsidRPr="00F508B8">
              <w:rPr>
                <w:rFonts w:cs="Arial"/>
                <w:szCs w:val="18"/>
              </w:rPr>
              <w:t>5/5</w:t>
            </w:r>
          </w:p>
        </w:tc>
        <w:tc>
          <w:tcPr>
            <w:tcW w:w="1984" w:type="dxa"/>
            <w:vAlign w:val="center"/>
          </w:tcPr>
          <w:p w14:paraId="6CA13665"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7FB0BB0C" w14:textId="77777777" w:rsidR="00087401" w:rsidRPr="00F508B8" w:rsidRDefault="00087401" w:rsidP="00087401">
            <w:pPr>
              <w:pStyle w:val="TAL"/>
              <w:rPr>
                <w:color w:val="000000"/>
              </w:rPr>
            </w:pPr>
            <w:r w:rsidRPr="00F508B8">
              <w:rPr>
                <w:color w:val="000000"/>
              </w:rPr>
              <w:t>Exception Note 11 of TS 38.101-3 table 7.3B.2.3.1-1</w:t>
            </w:r>
          </w:p>
        </w:tc>
      </w:tr>
      <w:tr w:rsidR="00087401" w:rsidRPr="00F508B8" w14:paraId="6330BDFD" w14:textId="77777777" w:rsidTr="008C05F3">
        <w:trPr>
          <w:gridAfter w:val="1"/>
          <w:wAfter w:w="14" w:type="dxa"/>
          <w:trHeight w:val="248"/>
        </w:trPr>
        <w:tc>
          <w:tcPr>
            <w:tcW w:w="1549" w:type="dxa"/>
            <w:tcBorders>
              <w:top w:val="nil"/>
              <w:bottom w:val="nil"/>
            </w:tcBorders>
            <w:vAlign w:val="center"/>
          </w:tcPr>
          <w:p w14:paraId="606EAE2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F508B8" w:rsidRDefault="00087401" w:rsidP="00087401">
            <w:pPr>
              <w:pStyle w:val="TAC"/>
              <w:rPr>
                <w:rFonts w:eastAsia="MS Mincho"/>
              </w:rPr>
            </w:pPr>
            <w:r w:rsidRPr="00F508B8">
              <w:t>UL673 MHz/</w:t>
            </w:r>
            <w:r w:rsidRPr="00F508B8">
              <w:rPr>
                <w:lang w:eastAsia="fr-FR"/>
              </w:rPr>
              <w:t xml:space="preserve"> DL1980 MHz</w:t>
            </w:r>
          </w:p>
        </w:tc>
        <w:tc>
          <w:tcPr>
            <w:tcW w:w="1843" w:type="dxa"/>
            <w:shd w:val="clear" w:color="auto" w:fill="auto"/>
            <w:vAlign w:val="center"/>
          </w:tcPr>
          <w:p w14:paraId="70EF07F7" w14:textId="77777777" w:rsidR="00087401" w:rsidRPr="00F508B8" w:rsidRDefault="00087401" w:rsidP="00087401">
            <w:pPr>
              <w:pStyle w:val="TAC"/>
            </w:pPr>
            <w:r w:rsidRPr="00F508B8">
              <w:rPr>
                <w:rFonts w:cs="Arial"/>
                <w:szCs w:val="18"/>
              </w:rPr>
              <w:t>20/10</w:t>
            </w:r>
          </w:p>
        </w:tc>
        <w:tc>
          <w:tcPr>
            <w:tcW w:w="1984" w:type="dxa"/>
            <w:vAlign w:val="center"/>
          </w:tcPr>
          <w:p w14:paraId="1D1179E1"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27D7CFD" w14:textId="77777777" w:rsidR="00087401" w:rsidRPr="00F508B8" w:rsidRDefault="00087401" w:rsidP="00087401">
            <w:pPr>
              <w:pStyle w:val="TAL"/>
              <w:rPr>
                <w:color w:val="000000"/>
              </w:rPr>
            </w:pPr>
            <w:r w:rsidRPr="00F508B8">
              <w:rPr>
                <w:color w:val="000000"/>
              </w:rPr>
              <w:t>Exception Note 12 of TS 38.101-3 table 7.3B.2.3.1-1</w:t>
            </w:r>
          </w:p>
        </w:tc>
      </w:tr>
      <w:tr w:rsidR="00087401" w:rsidRPr="00F508B8" w14:paraId="2F8D4154" w14:textId="77777777" w:rsidTr="008C05F3">
        <w:trPr>
          <w:gridAfter w:val="1"/>
          <w:wAfter w:w="14" w:type="dxa"/>
          <w:trHeight w:val="248"/>
        </w:trPr>
        <w:tc>
          <w:tcPr>
            <w:tcW w:w="1549" w:type="dxa"/>
            <w:tcBorders>
              <w:top w:val="nil"/>
              <w:bottom w:val="nil"/>
            </w:tcBorders>
            <w:vAlign w:val="center"/>
          </w:tcPr>
          <w:p w14:paraId="5FF58912"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F508B8" w:rsidRDefault="00087401" w:rsidP="00087401">
            <w:pPr>
              <w:pStyle w:val="TAC"/>
            </w:pPr>
            <w:r w:rsidRPr="00F508B8">
              <w:t>DL Low /</w:t>
            </w:r>
          </w:p>
          <w:p w14:paraId="16090A4C" w14:textId="77777777" w:rsidR="00087401" w:rsidRPr="00F508B8" w:rsidRDefault="00087401" w:rsidP="00087401">
            <w:pPr>
              <w:pStyle w:val="TAC"/>
              <w:rPr>
                <w:rFonts w:eastAsia="MS Mincho"/>
              </w:rPr>
            </w:pPr>
            <w:r w:rsidRPr="00F508B8">
              <w:t>UL1881 MHz</w:t>
            </w:r>
          </w:p>
        </w:tc>
        <w:tc>
          <w:tcPr>
            <w:tcW w:w="1843" w:type="dxa"/>
            <w:shd w:val="clear" w:color="auto" w:fill="auto"/>
            <w:vAlign w:val="center"/>
          </w:tcPr>
          <w:p w14:paraId="73DCC7FE" w14:textId="77777777" w:rsidR="00087401" w:rsidRPr="00F508B8" w:rsidRDefault="00087401" w:rsidP="00087401">
            <w:pPr>
              <w:pStyle w:val="TAC"/>
            </w:pPr>
            <w:r w:rsidRPr="00F508B8">
              <w:rPr>
                <w:rFonts w:cs="Arial"/>
                <w:szCs w:val="18"/>
              </w:rPr>
              <w:t>20/20</w:t>
            </w:r>
          </w:p>
        </w:tc>
        <w:tc>
          <w:tcPr>
            <w:tcW w:w="1984" w:type="dxa"/>
            <w:vAlign w:val="center"/>
          </w:tcPr>
          <w:p w14:paraId="77F158ED" w14:textId="77777777" w:rsidR="00087401" w:rsidRPr="00F508B8" w:rsidRDefault="00087401" w:rsidP="00087401">
            <w:pPr>
              <w:pStyle w:val="TAC"/>
              <w:rPr>
                <w:color w:val="000000"/>
              </w:rPr>
            </w:pPr>
            <w:r w:rsidRPr="00F508B8">
              <w:rPr>
                <w:rFonts w:cs="Arial"/>
                <w:szCs w:val="18"/>
              </w:rPr>
              <w:t>Receiver Harmonic Mixing</w:t>
            </w:r>
          </w:p>
        </w:tc>
        <w:tc>
          <w:tcPr>
            <w:tcW w:w="2975" w:type="dxa"/>
            <w:vAlign w:val="center"/>
          </w:tcPr>
          <w:p w14:paraId="00ED6D78" w14:textId="77777777" w:rsidR="00087401" w:rsidRPr="00F508B8" w:rsidRDefault="00087401" w:rsidP="00087401">
            <w:pPr>
              <w:pStyle w:val="TAL"/>
              <w:rPr>
                <w:color w:val="000000"/>
              </w:rPr>
            </w:pPr>
            <w:r w:rsidRPr="00F508B8">
              <w:rPr>
                <w:rFonts w:cs="Arial"/>
                <w:szCs w:val="18"/>
              </w:rPr>
              <w:t xml:space="preserve">Exception </w:t>
            </w:r>
            <w:r w:rsidRPr="00F508B8">
              <w:rPr>
                <w:color w:val="000000"/>
              </w:rPr>
              <w:t xml:space="preserve">Note 4 </w:t>
            </w:r>
            <w:r w:rsidRPr="00F508B8">
              <w:rPr>
                <w:rFonts w:cs="Arial"/>
                <w:szCs w:val="18"/>
              </w:rPr>
              <w:t>in TS 38.101-3 Table 7.3B.2.3.2-1</w:t>
            </w:r>
          </w:p>
        </w:tc>
      </w:tr>
      <w:tr w:rsidR="00087401" w:rsidRPr="00F508B8" w14:paraId="4DE363A0" w14:textId="77777777" w:rsidTr="008C05F3">
        <w:trPr>
          <w:gridAfter w:val="1"/>
          <w:wAfter w:w="14" w:type="dxa"/>
          <w:trHeight w:val="248"/>
        </w:trPr>
        <w:tc>
          <w:tcPr>
            <w:tcW w:w="1549" w:type="dxa"/>
            <w:tcBorders>
              <w:top w:val="nil"/>
            </w:tcBorders>
            <w:vAlign w:val="center"/>
          </w:tcPr>
          <w:p w14:paraId="590FF7D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F508B8" w:rsidRDefault="00087401" w:rsidP="00087401">
            <w:pPr>
              <w:pStyle w:val="TAC"/>
            </w:pPr>
            <w:r w:rsidRPr="00F508B8">
              <w:t>DL High /</w:t>
            </w:r>
          </w:p>
          <w:p w14:paraId="3BF8BDE4" w14:textId="77777777" w:rsidR="00087401" w:rsidRPr="00F508B8" w:rsidRDefault="00087401" w:rsidP="00087401">
            <w:pPr>
              <w:pStyle w:val="TAC"/>
            </w:pPr>
            <w:r w:rsidRPr="00F508B8">
              <w:t>UL1881 MHz</w:t>
            </w:r>
          </w:p>
        </w:tc>
        <w:tc>
          <w:tcPr>
            <w:tcW w:w="1843" w:type="dxa"/>
            <w:shd w:val="clear" w:color="auto" w:fill="auto"/>
            <w:vAlign w:val="center"/>
          </w:tcPr>
          <w:p w14:paraId="50999A56"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2FC2AC29" w14:textId="77777777" w:rsidR="00087401" w:rsidRPr="00F508B8" w:rsidRDefault="00087401" w:rsidP="00087401">
            <w:pPr>
              <w:pStyle w:val="TAC"/>
              <w:rPr>
                <w:rFonts w:cs="Arial"/>
                <w:szCs w:val="18"/>
              </w:rPr>
            </w:pPr>
            <w:r w:rsidRPr="00F508B8">
              <w:rPr>
                <w:rFonts w:cs="Arial"/>
                <w:szCs w:val="18"/>
              </w:rPr>
              <w:t>HM avoid</w:t>
            </w:r>
          </w:p>
        </w:tc>
        <w:tc>
          <w:tcPr>
            <w:tcW w:w="2975" w:type="dxa"/>
            <w:vAlign w:val="center"/>
          </w:tcPr>
          <w:p w14:paraId="5A536F58" w14:textId="77777777" w:rsidR="00087401" w:rsidRPr="00F508B8" w:rsidRDefault="00087401" w:rsidP="00087401">
            <w:pPr>
              <w:pStyle w:val="TAL"/>
              <w:rPr>
                <w:rFonts w:cs="Arial"/>
                <w:szCs w:val="18"/>
              </w:rPr>
            </w:pPr>
            <w:r w:rsidRPr="00F508B8">
              <w:t>Exception avoiding. Not overlapping interference since BW</w:t>
            </w:r>
            <w:r w:rsidRPr="00F508B8">
              <w:rPr>
                <w:vertAlign w:val="subscript"/>
              </w:rPr>
              <w:t>INT</w:t>
            </w:r>
            <w:r w:rsidRPr="00F508B8">
              <w:t>=20 MHz, |F</w:t>
            </w:r>
            <w:r w:rsidRPr="00F508B8">
              <w:rPr>
                <w:vertAlign w:val="subscript"/>
              </w:rPr>
              <w:t>INT</w:t>
            </w:r>
            <w:r w:rsidRPr="00F508B8">
              <w:t>| = 45, |F</w:t>
            </w:r>
            <w:r w:rsidRPr="00F508B8">
              <w:rPr>
                <w:vertAlign w:val="subscript"/>
              </w:rPr>
              <w:t>INT</w:t>
            </w:r>
            <w:r w:rsidRPr="00F508B8">
              <w:t>| &gt; (20+20)/2</w:t>
            </w:r>
          </w:p>
        </w:tc>
      </w:tr>
      <w:tr w:rsidR="00087401" w:rsidRPr="00F508B8" w14:paraId="75D6EB45" w14:textId="77777777" w:rsidTr="008C05F3">
        <w:trPr>
          <w:trHeight w:val="248"/>
        </w:trPr>
        <w:tc>
          <w:tcPr>
            <w:tcW w:w="10069" w:type="dxa"/>
            <w:gridSpan w:val="6"/>
          </w:tcPr>
          <w:p w14:paraId="2771D71B" w14:textId="77777777" w:rsidR="00087401" w:rsidRPr="00F508B8" w:rsidRDefault="00087401" w:rsidP="00087401">
            <w:pPr>
              <w:pStyle w:val="TAN"/>
            </w:pPr>
            <w:r w:rsidRPr="00F508B8">
              <w:t>NOTE 1:</w:t>
            </w:r>
            <w:r w:rsidRPr="00F508B8">
              <w:tab/>
              <w:t>This selection is used in test case 7.3B.2.3 unless otherwise stated</w:t>
            </w:r>
          </w:p>
          <w:p w14:paraId="5555E273" w14:textId="77777777" w:rsidR="00087401" w:rsidRPr="00F508B8" w:rsidRDefault="00087401" w:rsidP="00087401">
            <w:pPr>
              <w:pStyle w:val="TAN"/>
            </w:pPr>
            <w:r w:rsidRPr="00F508B8">
              <w:t>NOTE 2:</w:t>
            </w:r>
            <w:r w:rsidRPr="00F508B8">
              <w:tab/>
              <w:t>Aggressor band in bold</w:t>
            </w:r>
          </w:p>
          <w:p w14:paraId="5ADD4618" w14:textId="524E00B5" w:rsidR="00087401" w:rsidRPr="00F508B8" w:rsidRDefault="00087401" w:rsidP="00087401">
            <w:pPr>
              <w:pStyle w:val="TAN"/>
            </w:pPr>
            <w:r w:rsidRPr="00F508B8">
              <w:t>NOTE 3:</w:t>
            </w:r>
            <w:r w:rsidRPr="00F508B8">
              <w:tab/>
              <w:t>Test frequencies defined in this table are required to be used in test cases 7.3B.2.3 and 7.3B.2.3_1.1 of TS38.521-1 [2]</w:t>
            </w:r>
          </w:p>
        </w:tc>
      </w:tr>
    </w:tbl>
    <w:p w14:paraId="0EFBB22D" w14:textId="77777777" w:rsidR="000D5725" w:rsidRPr="00E80F49" w:rsidRDefault="000D5725" w:rsidP="00D9202D"/>
    <w:p w14:paraId="5CB98B8E" w14:textId="77777777" w:rsidR="00445EC2" w:rsidRPr="00E80F49" w:rsidRDefault="00445EC2" w:rsidP="0060323E">
      <w:pPr>
        <w:pStyle w:val="Heading4"/>
        <w:rPr>
          <w:rFonts w:eastAsia="SimSun"/>
          <w:lang w:eastAsia="en-US"/>
        </w:rPr>
      </w:pPr>
      <w:bookmarkStart w:id="386" w:name="_Toc68073935"/>
      <w:bookmarkStart w:id="387" w:name="_Toc75371797"/>
      <w:bookmarkStart w:id="388" w:name="_Toc83727865"/>
      <w:bookmarkStart w:id="389" w:name="_Toc100005966"/>
      <w:bookmarkStart w:id="390" w:name="_Toc106703514"/>
      <w:bookmarkStart w:id="391" w:name="_Toc146406511"/>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53"/>
      <w:bookmarkEnd w:id="354"/>
      <w:bookmarkEnd w:id="355"/>
      <w:bookmarkEnd w:id="378"/>
      <w:bookmarkEnd w:id="386"/>
      <w:bookmarkEnd w:id="387"/>
      <w:bookmarkEnd w:id="388"/>
      <w:bookmarkEnd w:id="389"/>
      <w:bookmarkEnd w:id="390"/>
      <w:bookmarkEnd w:id="391"/>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92"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E80F49" w14:paraId="4C29DDC4" w14:textId="77777777" w:rsidTr="00822785">
        <w:tc>
          <w:tcPr>
            <w:tcW w:w="1657"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93" w:name="_Hlk83802432"/>
            <w:r w:rsidRPr="00E80F49">
              <w:rPr>
                <w:rFonts w:ascii="Arial" w:eastAsia="SimSun" w:hAnsi="Arial"/>
                <w:b/>
                <w:sz w:val="18"/>
                <w:lang w:eastAsia="en-US"/>
              </w:rPr>
              <w:t>EN-DC config</w:t>
            </w:r>
          </w:p>
        </w:tc>
        <w:tc>
          <w:tcPr>
            <w:tcW w:w="4765"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25"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822785">
        <w:tc>
          <w:tcPr>
            <w:tcW w:w="1657"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765"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25"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822785">
        <w:tc>
          <w:tcPr>
            <w:tcW w:w="1657"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765"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25"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822785">
        <w:tc>
          <w:tcPr>
            <w:tcW w:w="1657"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765"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25"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822785">
        <w:tc>
          <w:tcPr>
            <w:tcW w:w="1657"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765"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25"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822785">
        <w:tc>
          <w:tcPr>
            <w:tcW w:w="1657"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765"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25"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E76796" w:rsidRPr="00E80F49" w14:paraId="6128F560" w14:textId="77777777" w:rsidTr="00822785">
        <w:tc>
          <w:tcPr>
            <w:tcW w:w="1657" w:type="dxa"/>
            <w:shd w:val="clear" w:color="auto" w:fill="auto"/>
          </w:tcPr>
          <w:p w14:paraId="60265B72" w14:textId="4B423642"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D</w:t>
            </w:r>
            <w:r>
              <w:rPr>
                <w:rFonts w:ascii="Arial" w:hAnsi="Arial"/>
                <w:sz w:val="18"/>
                <w:lang w:eastAsia="ja-JP"/>
              </w:rPr>
              <w:t>C_1A_n41A</w:t>
            </w:r>
          </w:p>
        </w:tc>
        <w:tc>
          <w:tcPr>
            <w:tcW w:w="4765" w:type="dxa"/>
            <w:shd w:val="clear" w:color="auto" w:fill="auto"/>
          </w:tcPr>
          <w:p w14:paraId="3A8EFF4E" w14:textId="46286C73" w:rsidR="00E76796" w:rsidRPr="00E80F49" w:rsidRDefault="00E76796" w:rsidP="00E767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w:t>
            </w:r>
            <w:r>
              <w:rPr>
                <w:rFonts w:ascii="Arial" w:eastAsia="SimSun" w:hAnsi="Arial"/>
                <w:sz w:val="18"/>
                <w:lang w:eastAsia="ja-JP"/>
              </w:rPr>
              <w:t>41</w:t>
            </w:r>
            <w:r w:rsidRPr="00E80F49">
              <w:rPr>
                <w:rFonts w:ascii="Arial" w:eastAsia="SimSun" w:hAnsi="Arial"/>
                <w:sz w:val="18"/>
                <w:lang w:eastAsia="ja-JP"/>
              </w:rPr>
              <w:t>A).zip</w:t>
            </w:r>
          </w:p>
        </w:tc>
        <w:tc>
          <w:tcPr>
            <w:tcW w:w="2225" w:type="dxa"/>
            <w:shd w:val="clear" w:color="auto" w:fill="auto"/>
          </w:tcPr>
          <w:p w14:paraId="1AE5137A" w14:textId="17D555E4"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R</w:t>
            </w:r>
            <w:r>
              <w:rPr>
                <w:rFonts w:ascii="Arial" w:hAnsi="Arial"/>
                <w:sz w:val="18"/>
                <w:lang w:eastAsia="ja-JP"/>
              </w:rPr>
              <w:t>AN5#98</w:t>
            </w:r>
          </w:p>
        </w:tc>
      </w:tr>
      <w:tr w:rsidR="0028383A" w:rsidRPr="00E80F49" w14:paraId="60584A7E" w14:textId="77777777" w:rsidTr="00822785">
        <w:tc>
          <w:tcPr>
            <w:tcW w:w="1657"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765"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25"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822785">
        <w:tc>
          <w:tcPr>
            <w:tcW w:w="1657"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765"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25"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822785">
        <w:tc>
          <w:tcPr>
            <w:tcW w:w="1657"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765"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25"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822785">
        <w:tc>
          <w:tcPr>
            <w:tcW w:w="1657"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765" w:type="dxa"/>
            <w:shd w:val="clear" w:color="auto" w:fill="auto"/>
          </w:tcPr>
          <w:p w14:paraId="0B7A3C93" w14:textId="0A23D095"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w:t>
            </w:r>
            <w:r w:rsidR="00B853D3" w:rsidRPr="00B853D3">
              <w:rPr>
                <w:rFonts w:ascii="Arial" w:eastAsia="Malgun Gothic" w:hAnsi="Arial"/>
                <w:sz w:val="18"/>
                <w:lang w:eastAsia="ja-JP"/>
              </w:rPr>
              <w:t>_v1</w:t>
            </w:r>
            <w:r w:rsidRPr="00E80F49">
              <w:rPr>
                <w:rFonts w:ascii="Arial" w:eastAsia="Malgun Gothic" w:hAnsi="Arial"/>
                <w:sz w:val="18"/>
                <w:lang w:eastAsia="ja-JP"/>
              </w:rPr>
              <w:t>.zip</w:t>
            </w:r>
          </w:p>
        </w:tc>
        <w:tc>
          <w:tcPr>
            <w:tcW w:w="2225" w:type="dxa"/>
            <w:shd w:val="clear" w:color="auto" w:fill="auto"/>
          </w:tcPr>
          <w:p w14:paraId="6B727F15" w14:textId="10D6DEBE"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00B853D3" w:rsidRPr="00B853D3">
              <w:rPr>
                <w:rFonts w:ascii="Arial" w:eastAsia="Malgun Gothic" w:hAnsi="Arial"/>
                <w:sz w:val="18"/>
                <w:lang w:eastAsia="zh-CN"/>
              </w:rPr>
              <w:t>100</w:t>
            </w:r>
          </w:p>
        </w:tc>
      </w:tr>
      <w:tr w:rsidR="0028383A" w:rsidRPr="00E80F49" w14:paraId="6262DB6D" w14:textId="77777777" w:rsidTr="00822785">
        <w:tc>
          <w:tcPr>
            <w:tcW w:w="1657"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765" w:type="dxa"/>
            <w:shd w:val="clear" w:color="auto" w:fill="auto"/>
          </w:tcPr>
          <w:p w14:paraId="4445114F" w14:textId="1E2BD247"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w:t>
            </w:r>
            <w:r w:rsidR="00B853D3" w:rsidRPr="00B853D3">
              <w:rPr>
                <w:lang w:eastAsia="ja-JP"/>
              </w:rPr>
              <w:t>2</w:t>
            </w:r>
            <w:r w:rsidRPr="00E80F49">
              <w:rPr>
                <w:lang w:eastAsia="ja-JP"/>
              </w:rPr>
              <w:t>.zip</w:t>
            </w:r>
          </w:p>
        </w:tc>
        <w:tc>
          <w:tcPr>
            <w:tcW w:w="2225" w:type="dxa"/>
            <w:shd w:val="clear" w:color="auto" w:fill="auto"/>
          </w:tcPr>
          <w:p w14:paraId="28B5D2C0" w14:textId="235215B4" w:rsidR="0028383A" w:rsidRPr="00E80F49" w:rsidRDefault="0028383A" w:rsidP="0028383A">
            <w:pPr>
              <w:pStyle w:val="TAL"/>
              <w:rPr>
                <w:rFonts w:eastAsia="Malgun Gothic"/>
                <w:lang w:eastAsia="zh-CN"/>
              </w:rPr>
            </w:pPr>
            <w:r w:rsidRPr="00E80F49">
              <w:rPr>
                <w:lang w:eastAsia="zh-CN"/>
              </w:rPr>
              <w:t>RAN5#</w:t>
            </w:r>
            <w:r w:rsidR="00B853D3" w:rsidRPr="00B853D3">
              <w:rPr>
                <w:lang w:eastAsia="zh-CN"/>
              </w:rPr>
              <w:t>100</w:t>
            </w:r>
          </w:p>
        </w:tc>
      </w:tr>
      <w:tr w:rsidR="00B853D3" w:rsidRPr="00E80F49" w14:paraId="0D1CF37A" w14:textId="77777777" w:rsidTr="00822785">
        <w:tc>
          <w:tcPr>
            <w:tcW w:w="1657" w:type="dxa"/>
            <w:shd w:val="clear" w:color="auto" w:fill="auto"/>
          </w:tcPr>
          <w:p w14:paraId="70975C43" w14:textId="703277AA" w:rsidR="00B853D3" w:rsidRPr="00E80F49" w:rsidRDefault="00B853D3" w:rsidP="00B853D3">
            <w:pPr>
              <w:pStyle w:val="TAL"/>
              <w:rPr>
                <w:lang w:eastAsia="zh-CN"/>
              </w:rPr>
            </w:pPr>
            <w:r w:rsidRPr="00E80F49">
              <w:rPr>
                <w:lang w:eastAsia="zh-CN"/>
              </w:rPr>
              <w:t>DC_2A_n4</w:t>
            </w:r>
            <w:r>
              <w:rPr>
                <w:lang w:eastAsia="zh-CN"/>
              </w:rPr>
              <w:t>8</w:t>
            </w:r>
            <w:r w:rsidRPr="00E80F49">
              <w:rPr>
                <w:lang w:eastAsia="zh-CN"/>
              </w:rPr>
              <w:t>A</w:t>
            </w:r>
          </w:p>
        </w:tc>
        <w:tc>
          <w:tcPr>
            <w:tcW w:w="4765" w:type="dxa"/>
            <w:shd w:val="clear" w:color="auto" w:fill="auto"/>
          </w:tcPr>
          <w:p w14:paraId="79BB6F6C" w14:textId="5B25A812" w:rsidR="00B853D3" w:rsidRPr="00E80F49" w:rsidRDefault="00B853D3" w:rsidP="00B853D3">
            <w:pPr>
              <w:pStyle w:val="TAL"/>
              <w:rPr>
                <w:lang w:eastAsia="ja-JP"/>
              </w:rPr>
            </w:pPr>
            <w:r w:rsidRPr="00E80F49">
              <w:rPr>
                <w:lang w:eastAsia="ja-JP"/>
              </w:rPr>
              <w:t>38.521-3_TpAnalysisSpur(DC_2A_n4</w:t>
            </w:r>
            <w:r>
              <w:rPr>
                <w:lang w:eastAsia="ja-JP"/>
              </w:rPr>
              <w:t>8</w:t>
            </w:r>
            <w:r w:rsidRPr="00E80F49">
              <w:rPr>
                <w:lang w:eastAsia="ja-JP"/>
              </w:rPr>
              <w:t>A).zip</w:t>
            </w:r>
          </w:p>
        </w:tc>
        <w:tc>
          <w:tcPr>
            <w:tcW w:w="2225" w:type="dxa"/>
            <w:shd w:val="clear" w:color="auto" w:fill="auto"/>
          </w:tcPr>
          <w:p w14:paraId="26AE7075" w14:textId="4EADA95C" w:rsidR="00B853D3" w:rsidRPr="00E80F49" w:rsidRDefault="00B853D3" w:rsidP="00B853D3">
            <w:pPr>
              <w:pStyle w:val="TAL"/>
              <w:rPr>
                <w:lang w:eastAsia="zh-CN"/>
              </w:rPr>
            </w:pPr>
            <w:r w:rsidRPr="00E80F49">
              <w:rPr>
                <w:lang w:eastAsia="zh-CN"/>
              </w:rPr>
              <w:t>RAN5#</w:t>
            </w:r>
            <w:r>
              <w:rPr>
                <w:lang w:eastAsia="zh-CN"/>
              </w:rPr>
              <w:t>100</w:t>
            </w:r>
          </w:p>
        </w:tc>
      </w:tr>
      <w:tr w:rsidR="00B853D3" w:rsidRPr="00E80F49" w14:paraId="5C71412E" w14:textId="77777777" w:rsidTr="00822785">
        <w:tc>
          <w:tcPr>
            <w:tcW w:w="1657" w:type="dxa"/>
            <w:shd w:val="clear" w:color="auto" w:fill="auto"/>
          </w:tcPr>
          <w:p w14:paraId="7A988C0D" w14:textId="77777777" w:rsidR="00B853D3" w:rsidRPr="00E80F49" w:rsidRDefault="00B853D3" w:rsidP="00B853D3">
            <w:pPr>
              <w:pStyle w:val="TAL"/>
              <w:rPr>
                <w:b/>
              </w:rPr>
            </w:pPr>
            <w:r w:rsidRPr="00E80F49">
              <w:rPr>
                <w:lang w:eastAsia="zh-CN"/>
              </w:rPr>
              <w:t>DC_2A_n66A</w:t>
            </w:r>
          </w:p>
        </w:tc>
        <w:tc>
          <w:tcPr>
            <w:tcW w:w="4765" w:type="dxa"/>
            <w:shd w:val="clear" w:color="auto" w:fill="auto"/>
          </w:tcPr>
          <w:p w14:paraId="4941D0A6" w14:textId="77777777" w:rsidR="00B853D3" w:rsidRPr="00E80F49" w:rsidRDefault="00B853D3" w:rsidP="00B853D3">
            <w:pPr>
              <w:pStyle w:val="TAL"/>
              <w:rPr>
                <w:b/>
              </w:rPr>
            </w:pPr>
            <w:r w:rsidRPr="00E80F49">
              <w:rPr>
                <w:lang w:eastAsia="ja-JP"/>
              </w:rPr>
              <w:t>38.521-3_TpAnalysisSpur(DC_2A_n66A).zip</w:t>
            </w:r>
          </w:p>
        </w:tc>
        <w:tc>
          <w:tcPr>
            <w:tcW w:w="2225" w:type="dxa"/>
            <w:shd w:val="clear" w:color="auto" w:fill="auto"/>
          </w:tcPr>
          <w:p w14:paraId="7CEE48F1" w14:textId="341147E5" w:rsidR="00B853D3" w:rsidRPr="00E80F49" w:rsidRDefault="00B853D3" w:rsidP="00B853D3">
            <w:pPr>
              <w:pStyle w:val="TAL"/>
              <w:rPr>
                <w:b/>
              </w:rPr>
            </w:pPr>
            <w:r w:rsidRPr="00E80F49">
              <w:rPr>
                <w:lang w:eastAsia="zh-CN"/>
              </w:rPr>
              <w:t>RAN5#88-e</w:t>
            </w:r>
          </w:p>
        </w:tc>
      </w:tr>
      <w:tr w:rsidR="00B853D3" w:rsidRPr="00E80F49" w14:paraId="1B6EEA10" w14:textId="77777777" w:rsidTr="00822785">
        <w:tc>
          <w:tcPr>
            <w:tcW w:w="1657" w:type="dxa"/>
            <w:shd w:val="clear" w:color="auto" w:fill="auto"/>
          </w:tcPr>
          <w:p w14:paraId="6224624B" w14:textId="08E3417D" w:rsidR="00B853D3" w:rsidRPr="00E80F49" w:rsidRDefault="00B853D3" w:rsidP="00B853D3">
            <w:pPr>
              <w:pStyle w:val="TAL"/>
              <w:rPr>
                <w:lang w:eastAsia="zh-CN"/>
              </w:rPr>
            </w:pPr>
            <w:r w:rsidRPr="00E80F49">
              <w:rPr>
                <w:lang w:eastAsia="zh-CN"/>
              </w:rPr>
              <w:t>DC_2A_n71A</w:t>
            </w:r>
          </w:p>
        </w:tc>
        <w:tc>
          <w:tcPr>
            <w:tcW w:w="4765" w:type="dxa"/>
            <w:shd w:val="clear" w:color="auto" w:fill="auto"/>
          </w:tcPr>
          <w:p w14:paraId="28DBBB6D" w14:textId="1F17677F" w:rsidR="00B853D3" w:rsidRPr="00E80F49" w:rsidRDefault="00B853D3" w:rsidP="00B853D3">
            <w:pPr>
              <w:pStyle w:val="TAL"/>
              <w:rPr>
                <w:lang w:eastAsia="ja-JP"/>
              </w:rPr>
            </w:pPr>
            <w:r w:rsidRPr="00E80F49">
              <w:rPr>
                <w:lang w:eastAsia="ja-JP"/>
              </w:rPr>
              <w:t>38.521-3_TpAnalysisSpur(DC_2A_n71A)_v</w:t>
            </w:r>
            <w:r w:rsidRPr="00B853D3">
              <w:rPr>
                <w:lang w:eastAsia="ja-JP"/>
              </w:rPr>
              <w:t>3</w:t>
            </w:r>
            <w:r w:rsidRPr="00E80F49">
              <w:rPr>
                <w:lang w:eastAsia="ja-JP"/>
              </w:rPr>
              <w:t>.zip</w:t>
            </w:r>
          </w:p>
        </w:tc>
        <w:tc>
          <w:tcPr>
            <w:tcW w:w="2225" w:type="dxa"/>
            <w:shd w:val="clear" w:color="auto" w:fill="auto"/>
          </w:tcPr>
          <w:p w14:paraId="10B218D2" w14:textId="5FEA2317"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12038948" w14:textId="77777777" w:rsidTr="00822785">
        <w:tc>
          <w:tcPr>
            <w:tcW w:w="1657" w:type="dxa"/>
            <w:shd w:val="clear" w:color="auto" w:fill="auto"/>
          </w:tcPr>
          <w:p w14:paraId="7CF3C08F" w14:textId="7EB08392" w:rsidR="00B853D3" w:rsidRPr="00E80F49" w:rsidRDefault="00B853D3" w:rsidP="00B853D3">
            <w:pPr>
              <w:pStyle w:val="TAL"/>
              <w:rPr>
                <w:lang w:eastAsia="zh-CN"/>
              </w:rPr>
            </w:pPr>
            <w:r w:rsidRPr="00E80F49">
              <w:rPr>
                <w:lang w:eastAsia="zh-CN"/>
              </w:rPr>
              <w:t>DC_2A_n77A</w:t>
            </w:r>
          </w:p>
        </w:tc>
        <w:tc>
          <w:tcPr>
            <w:tcW w:w="4765" w:type="dxa"/>
            <w:shd w:val="clear" w:color="auto" w:fill="auto"/>
          </w:tcPr>
          <w:p w14:paraId="2E2F387E" w14:textId="3C308A3D" w:rsidR="00B853D3" w:rsidRPr="00E80F49" w:rsidRDefault="00B853D3" w:rsidP="00B853D3">
            <w:pPr>
              <w:pStyle w:val="TAL"/>
              <w:rPr>
                <w:lang w:eastAsia="ja-JP"/>
              </w:rPr>
            </w:pPr>
            <w:r w:rsidRPr="00E80F49">
              <w:rPr>
                <w:lang w:eastAsia="ja-JP"/>
              </w:rPr>
              <w:t>38.521-3_TpAnalysisSpur(DC_2A_n77A)</w:t>
            </w:r>
            <w:r w:rsidRPr="00B853D3">
              <w:rPr>
                <w:lang w:eastAsia="ja-JP"/>
              </w:rPr>
              <w:t>_v3</w:t>
            </w:r>
            <w:r w:rsidRPr="00E80F49">
              <w:rPr>
                <w:lang w:eastAsia="ja-JP"/>
              </w:rPr>
              <w:t>.zip</w:t>
            </w:r>
          </w:p>
        </w:tc>
        <w:tc>
          <w:tcPr>
            <w:tcW w:w="2225" w:type="dxa"/>
            <w:shd w:val="clear" w:color="auto" w:fill="auto"/>
          </w:tcPr>
          <w:p w14:paraId="64970E11" w14:textId="34510CC9"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4EC9F6E7" w14:textId="77777777" w:rsidTr="00822785">
        <w:tc>
          <w:tcPr>
            <w:tcW w:w="1657" w:type="dxa"/>
            <w:shd w:val="clear" w:color="auto" w:fill="auto"/>
          </w:tcPr>
          <w:p w14:paraId="7FDE76D2" w14:textId="77777777" w:rsidR="00B853D3" w:rsidRPr="00E80F49" w:rsidRDefault="00B853D3" w:rsidP="00B853D3">
            <w:pPr>
              <w:pStyle w:val="TAL"/>
              <w:rPr>
                <w:b/>
              </w:rPr>
            </w:pPr>
            <w:r w:rsidRPr="00E80F49">
              <w:rPr>
                <w:lang w:eastAsia="zh-CN"/>
              </w:rPr>
              <w:t>DC_2A_n78A</w:t>
            </w:r>
          </w:p>
        </w:tc>
        <w:tc>
          <w:tcPr>
            <w:tcW w:w="4765" w:type="dxa"/>
            <w:shd w:val="clear" w:color="auto" w:fill="auto"/>
          </w:tcPr>
          <w:p w14:paraId="148152D3" w14:textId="77777777" w:rsidR="00B853D3" w:rsidRPr="00E80F49" w:rsidRDefault="00B853D3" w:rsidP="00B853D3">
            <w:pPr>
              <w:pStyle w:val="TAL"/>
              <w:rPr>
                <w:b/>
              </w:rPr>
            </w:pPr>
            <w:r w:rsidRPr="00E80F49">
              <w:rPr>
                <w:lang w:eastAsia="ja-JP"/>
              </w:rPr>
              <w:t>38.521-3_TpAnalysisSpur(DC_2A_n78A).zip</w:t>
            </w:r>
          </w:p>
        </w:tc>
        <w:tc>
          <w:tcPr>
            <w:tcW w:w="2225" w:type="dxa"/>
            <w:shd w:val="clear" w:color="auto" w:fill="auto"/>
          </w:tcPr>
          <w:p w14:paraId="405317EF" w14:textId="1B09A6F5" w:rsidR="00B853D3" w:rsidRPr="00E80F49" w:rsidRDefault="00B853D3" w:rsidP="00B853D3">
            <w:pPr>
              <w:pStyle w:val="TAL"/>
              <w:rPr>
                <w:b/>
              </w:rPr>
            </w:pPr>
            <w:r w:rsidRPr="00E80F49">
              <w:rPr>
                <w:lang w:eastAsia="zh-CN"/>
              </w:rPr>
              <w:t>RAN5#88-e</w:t>
            </w:r>
          </w:p>
        </w:tc>
      </w:tr>
      <w:tr w:rsidR="00B853D3" w:rsidRPr="00E80F49" w14:paraId="1C0498CC" w14:textId="77777777" w:rsidTr="00822785">
        <w:tc>
          <w:tcPr>
            <w:tcW w:w="1657" w:type="dxa"/>
            <w:shd w:val="clear" w:color="auto" w:fill="auto"/>
          </w:tcPr>
          <w:p w14:paraId="3511D5E8" w14:textId="77777777" w:rsidR="00B853D3" w:rsidRPr="00E80F49" w:rsidRDefault="00B853D3" w:rsidP="00B853D3">
            <w:pPr>
              <w:pStyle w:val="TAL"/>
              <w:rPr>
                <w:b/>
              </w:rPr>
            </w:pPr>
            <w:r w:rsidRPr="00E80F49">
              <w:rPr>
                <w:lang w:eastAsia="zh-CN"/>
              </w:rPr>
              <w:t>DC_3A_n1A</w:t>
            </w:r>
          </w:p>
        </w:tc>
        <w:tc>
          <w:tcPr>
            <w:tcW w:w="4765" w:type="dxa"/>
            <w:shd w:val="clear" w:color="auto" w:fill="auto"/>
          </w:tcPr>
          <w:p w14:paraId="084804E5" w14:textId="77777777" w:rsidR="00B853D3" w:rsidRPr="00E80F49" w:rsidRDefault="00B853D3" w:rsidP="00B853D3">
            <w:pPr>
              <w:pStyle w:val="TAL"/>
              <w:rPr>
                <w:b/>
              </w:rPr>
            </w:pPr>
            <w:r w:rsidRPr="00E80F49">
              <w:rPr>
                <w:lang w:eastAsia="ja-JP"/>
              </w:rPr>
              <w:t>38.521-3_TpAnalysisSpur(DC_3A_n1A).zip</w:t>
            </w:r>
          </w:p>
        </w:tc>
        <w:tc>
          <w:tcPr>
            <w:tcW w:w="2225" w:type="dxa"/>
            <w:shd w:val="clear" w:color="auto" w:fill="auto"/>
          </w:tcPr>
          <w:p w14:paraId="4DF06FFA" w14:textId="5C56C8F6" w:rsidR="00B853D3" w:rsidRPr="00E80F49" w:rsidRDefault="00B853D3" w:rsidP="00B853D3">
            <w:pPr>
              <w:pStyle w:val="TAL"/>
              <w:rPr>
                <w:b/>
              </w:rPr>
            </w:pPr>
            <w:r w:rsidRPr="00E80F49">
              <w:rPr>
                <w:lang w:eastAsia="zh-CN"/>
              </w:rPr>
              <w:t>RAN5#88-e</w:t>
            </w:r>
          </w:p>
        </w:tc>
      </w:tr>
      <w:tr w:rsidR="00B853D3" w:rsidRPr="00E80F49" w14:paraId="1A32EE9D" w14:textId="77777777" w:rsidTr="00822785">
        <w:tc>
          <w:tcPr>
            <w:tcW w:w="1657" w:type="dxa"/>
            <w:shd w:val="clear" w:color="auto" w:fill="auto"/>
          </w:tcPr>
          <w:p w14:paraId="0AD129D8" w14:textId="2E08503A" w:rsidR="00B853D3" w:rsidRPr="00E80F49" w:rsidRDefault="00B853D3" w:rsidP="00B853D3">
            <w:pPr>
              <w:pStyle w:val="TAL"/>
              <w:rPr>
                <w:lang w:eastAsia="zh-CN"/>
              </w:rPr>
            </w:pPr>
            <w:r w:rsidRPr="00E80F49">
              <w:rPr>
                <w:rFonts w:eastAsia="SimSun"/>
              </w:rPr>
              <w:t>DC_3A_n5A</w:t>
            </w:r>
          </w:p>
        </w:tc>
        <w:tc>
          <w:tcPr>
            <w:tcW w:w="4765" w:type="dxa"/>
            <w:shd w:val="clear" w:color="auto" w:fill="auto"/>
          </w:tcPr>
          <w:p w14:paraId="153F0795" w14:textId="0FFA9C30" w:rsidR="00B853D3" w:rsidRPr="00E80F49" w:rsidRDefault="00B853D3" w:rsidP="00B853D3">
            <w:pPr>
              <w:pStyle w:val="TAL"/>
              <w:rPr>
                <w:lang w:eastAsia="ja-JP"/>
              </w:rPr>
            </w:pPr>
            <w:r w:rsidRPr="00E80F49">
              <w:rPr>
                <w:rFonts w:eastAsia="SimSun"/>
                <w:lang w:eastAsia="ja-JP"/>
              </w:rPr>
              <w:t>38.521-3_TpAnalysisSpur(DC_3A_n5A).zip</w:t>
            </w:r>
          </w:p>
        </w:tc>
        <w:tc>
          <w:tcPr>
            <w:tcW w:w="2225" w:type="dxa"/>
            <w:shd w:val="clear" w:color="auto" w:fill="auto"/>
          </w:tcPr>
          <w:p w14:paraId="2E1296E1" w14:textId="08687BE8" w:rsidR="00B853D3" w:rsidRPr="00E80F49" w:rsidRDefault="00B853D3" w:rsidP="00B853D3">
            <w:pPr>
              <w:pStyle w:val="TAL"/>
              <w:rPr>
                <w:lang w:eastAsia="zh-CN"/>
              </w:rPr>
            </w:pPr>
            <w:r w:rsidRPr="00E80F49">
              <w:rPr>
                <w:rFonts w:eastAsia="SimSun"/>
              </w:rPr>
              <w:t>RAN5#94-e</w:t>
            </w:r>
          </w:p>
        </w:tc>
      </w:tr>
      <w:tr w:rsidR="00B853D3" w:rsidRPr="00E80F49" w14:paraId="3E7CEE2B" w14:textId="77777777" w:rsidTr="00822785">
        <w:tc>
          <w:tcPr>
            <w:tcW w:w="1657" w:type="dxa"/>
            <w:shd w:val="clear" w:color="auto" w:fill="auto"/>
          </w:tcPr>
          <w:p w14:paraId="77668ED1" w14:textId="77777777" w:rsidR="00B853D3" w:rsidRPr="00E80F49" w:rsidRDefault="00B853D3" w:rsidP="00B853D3">
            <w:pPr>
              <w:pStyle w:val="TAL"/>
              <w:rPr>
                <w:b/>
              </w:rPr>
            </w:pPr>
            <w:r w:rsidRPr="00E80F49">
              <w:rPr>
                <w:lang w:eastAsia="zh-CN"/>
              </w:rPr>
              <w:t>DC_3A_n7A</w:t>
            </w:r>
          </w:p>
        </w:tc>
        <w:tc>
          <w:tcPr>
            <w:tcW w:w="4765" w:type="dxa"/>
            <w:shd w:val="clear" w:color="auto" w:fill="auto"/>
          </w:tcPr>
          <w:p w14:paraId="3481D76C" w14:textId="3A756156" w:rsidR="00B853D3" w:rsidRPr="00E80F49" w:rsidRDefault="00B853D3" w:rsidP="00B853D3">
            <w:pPr>
              <w:pStyle w:val="TAL"/>
              <w:rPr>
                <w:b/>
              </w:rPr>
            </w:pPr>
            <w:r w:rsidRPr="00E80F49">
              <w:rPr>
                <w:lang w:eastAsia="ja-JP"/>
              </w:rPr>
              <w:t>38.521-3_TpAnalysisSpur(DC_3A_n7A)_v1.zip</w:t>
            </w:r>
          </w:p>
        </w:tc>
        <w:tc>
          <w:tcPr>
            <w:tcW w:w="2225" w:type="dxa"/>
            <w:shd w:val="clear" w:color="auto" w:fill="auto"/>
          </w:tcPr>
          <w:p w14:paraId="7432087F" w14:textId="2B663465" w:rsidR="00B853D3" w:rsidRPr="00E80F49" w:rsidRDefault="00B853D3" w:rsidP="00B853D3">
            <w:pPr>
              <w:pStyle w:val="TAL"/>
              <w:rPr>
                <w:b/>
              </w:rPr>
            </w:pPr>
            <w:r w:rsidRPr="00E80F49">
              <w:rPr>
                <w:lang w:eastAsia="zh-CN"/>
              </w:rPr>
              <w:t>RAN5#91-e</w:t>
            </w:r>
          </w:p>
        </w:tc>
      </w:tr>
      <w:tr w:rsidR="00B853D3" w:rsidRPr="00E80F49" w14:paraId="09FF753E" w14:textId="77777777" w:rsidTr="00822785">
        <w:tc>
          <w:tcPr>
            <w:tcW w:w="1657" w:type="dxa"/>
            <w:shd w:val="clear" w:color="auto" w:fill="auto"/>
          </w:tcPr>
          <w:p w14:paraId="3E2B9F4A" w14:textId="2E35B96C" w:rsidR="00B853D3" w:rsidRPr="00E80F49" w:rsidRDefault="00B853D3" w:rsidP="00B853D3">
            <w:pPr>
              <w:pStyle w:val="TAL"/>
              <w:rPr>
                <w:lang w:eastAsia="zh-CN"/>
              </w:rPr>
            </w:pPr>
            <w:r w:rsidRPr="00843710">
              <w:rPr>
                <w:rFonts w:eastAsia="SimSun"/>
                <w:lang w:eastAsia="en-US"/>
              </w:rPr>
              <w:t>DC_3A_n8A</w:t>
            </w:r>
          </w:p>
        </w:tc>
        <w:tc>
          <w:tcPr>
            <w:tcW w:w="4765" w:type="dxa"/>
            <w:shd w:val="clear" w:color="auto" w:fill="auto"/>
          </w:tcPr>
          <w:p w14:paraId="2A8ABA05" w14:textId="5E171F0D" w:rsidR="00B853D3" w:rsidRPr="00E80F49" w:rsidRDefault="00B853D3" w:rsidP="00B853D3">
            <w:pPr>
              <w:pStyle w:val="TAL"/>
              <w:rPr>
                <w:lang w:eastAsia="ja-JP"/>
              </w:rPr>
            </w:pPr>
            <w:r w:rsidRPr="00843710">
              <w:rPr>
                <w:rFonts w:eastAsia="SimSun"/>
                <w:lang w:eastAsia="ja-JP"/>
              </w:rPr>
              <w:t>38.521-3_TpAnalysisSpur(DC_3A_n8A).zip</w:t>
            </w:r>
          </w:p>
        </w:tc>
        <w:tc>
          <w:tcPr>
            <w:tcW w:w="2225" w:type="dxa"/>
            <w:shd w:val="clear" w:color="auto" w:fill="auto"/>
          </w:tcPr>
          <w:p w14:paraId="270F1E05" w14:textId="380F261E" w:rsidR="00B853D3" w:rsidRPr="00E80F49" w:rsidDel="000D0E61" w:rsidRDefault="00B853D3" w:rsidP="00B853D3">
            <w:pPr>
              <w:pStyle w:val="TAL"/>
              <w:rPr>
                <w:lang w:eastAsia="zh-CN"/>
              </w:rPr>
            </w:pPr>
            <w:r w:rsidRPr="00843710">
              <w:rPr>
                <w:rFonts w:eastAsia="SimSun"/>
                <w:lang w:eastAsia="en-US"/>
              </w:rPr>
              <w:t>Added at RAN5#96-e</w:t>
            </w:r>
          </w:p>
        </w:tc>
      </w:tr>
      <w:tr w:rsidR="00B853D3" w:rsidRPr="00E80F49" w14:paraId="0E631976" w14:textId="77777777" w:rsidTr="00822785">
        <w:tc>
          <w:tcPr>
            <w:tcW w:w="1657" w:type="dxa"/>
            <w:shd w:val="clear" w:color="auto" w:fill="auto"/>
          </w:tcPr>
          <w:p w14:paraId="3996EB7A" w14:textId="07614E18" w:rsidR="00B853D3" w:rsidRPr="00E80F49" w:rsidRDefault="00B853D3" w:rsidP="00B853D3">
            <w:pPr>
              <w:pStyle w:val="TAL"/>
              <w:rPr>
                <w:lang w:eastAsia="zh-CN"/>
              </w:rPr>
            </w:pPr>
            <w:r w:rsidRPr="00E80F49">
              <w:rPr>
                <w:rFonts w:eastAsia="SimSun"/>
                <w:lang w:eastAsia="en-US"/>
              </w:rPr>
              <w:t>DC_3A_n28A</w:t>
            </w:r>
          </w:p>
        </w:tc>
        <w:tc>
          <w:tcPr>
            <w:tcW w:w="4765" w:type="dxa"/>
            <w:shd w:val="clear" w:color="auto" w:fill="auto"/>
          </w:tcPr>
          <w:p w14:paraId="6DD46DC0" w14:textId="3AFDB228" w:rsidR="00B853D3" w:rsidRPr="00E80F49" w:rsidRDefault="00B853D3" w:rsidP="00B853D3">
            <w:pPr>
              <w:pStyle w:val="TAL"/>
              <w:rPr>
                <w:lang w:eastAsia="ja-JP"/>
              </w:rPr>
            </w:pPr>
            <w:r w:rsidRPr="00E80F49">
              <w:rPr>
                <w:rFonts w:eastAsia="SimSun"/>
                <w:lang w:eastAsia="ja-JP"/>
              </w:rPr>
              <w:t>38.521-3_TpAnalysisSpur(DC_3A_n28A).zip</w:t>
            </w:r>
          </w:p>
        </w:tc>
        <w:tc>
          <w:tcPr>
            <w:tcW w:w="2225" w:type="dxa"/>
            <w:shd w:val="clear" w:color="auto" w:fill="auto"/>
          </w:tcPr>
          <w:p w14:paraId="09835511" w14:textId="0AF4DA9D" w:rsidR="00B853D3" w:rsidRPr="00E80F49" w:rsidRDefault="00B853D3" w:rsidP="00B853D3">
            <w:pPr>
              <w:pStyle w:val="TAL"/>
              <w:rPr>
                <w:lang w:eastAsia="zh-CN"/>
              </w:rPr>
            </w:pPr>
            <w:r w:rsidRPr="00E80F49">
              <w:rPr>
                <w:rFonts w:eastAsia="SimSun"/>
                <w:lang w:eastAsia="en-US"/>
              </w:rPr>
              <w:t>RAN5#92-e</w:t>
            </w:r>
          </w:p>
        </w:tc>
      </w:tr>
      <w:tr w:rsidR="00B853D3" w:rsidRPr="00E80F49" w14:paraId="0DC7C16F" w14:textId="77777777" w:rsidTr="00822785">
        <w:tc>
          <w:tcPr>
            <w:tcW w:w="1657" w:type="dxa"/>
            <w:shd w:val="clear" w:color="auto" w:fill="auto"/>
          </w:tcPr>
          <w:p w14:paraId="59C9AF2D" w14:textId="77777777" w:rsidR="00B853D3" w:rsidRPr="00E80F49" w:rsidRDefault="00B853D3" w:rsidP="00B853D3">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765" w:type="dxa"/>
            <w:shd w:val="clear" w:color="auto" w:fill="auto"/>
          </w:tcPr>
          <w:p w14:paraId="29523D19" w14:textId="05726E30" w:rsidR="00B853D3" w:rsidRPr="00E80F49" w:rsidRDefault="00B853D3" w:rsidP="00B853D3">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25" w:type="dxa"/>
            <w:shd w:val="clear" w:color="auto" w:fill="auto"/>
          </w:tcPr>
          <w:p w14:paraId="52FEA333" w14:textId="6E737D4B"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464DEED2" w14:textId="77777777" w:rsidTr="00822785">
        <w:tc>
          <w:tcPr>
            <w:tcW w:w="1657" w:type="dxa"/>
            <w:shd w:val="clear" w:color="auto" w:fill="auto"/>
          </w:tcPr>
          <w:p w14:paraId="40DF99F4" w14:textId="3D7D0B89" w:rsidR="00B853D3" w:rsidRPr="00E80F49" w:rsidRDefault="00B853D3" w:rsidP="00B853D3">
            <w:pPr>
              <w:pStyle w:val="TAL"/>
              <w:rPr>
                <w:rFonts w:eastAsia="SimSun"/>
                <w:lang w:eastAsia="en-US"/>
              </w:rPr>
            </w:pPr>
            <w:r w:rsidRPr="00E80F49">
              <w:rPr>
                <w:rFonts w:eastAsia="SimSun"/>
                <w:lang w:eastAsia="en-US"/>
              </w:rPr>
              <w:t>DC_3A_n77A</w:t>
            </w:r>
          </w:p>
        </w:tc>
        <w:tc>
          <w:tcPr>
            <w:tcW w:w="4765" w:type="dxa"/>
            <w:shd w:val="clear" w:color="auto" w:fill="auto"/>
          </w:tcPr>
          <w:p w14:paraId="5D21F7B0" w14:textId="01305ED0" w:rsidR="00B853D3" w:rsidRPr="00E80F49" w:rsidRDefault="00B853D3" w:rsidP="00B853D3">
            <w:pPr>
              <w:pStyle w:val="TAL"/>
              <w:rPr>
                <w:rFonts w:eastAsia="SimSun"/>
                <w:lang w:eastAsia="ja-JP"/>
              </w:rPr>
            </w:pPr>
            <w:r w:rsidRPr="00E80F49">
              <w:rPr>
                <w:rFonts w:eastAsia="SimSun"/>
                <w:lang w:eastAsia="ja-JP"/>
              </w:rPr>
              <w:t>38.521-3_TpAnalysisSpur(DC_3A_n77A).zip</w:t>
            </w:r>
          </w:p>
        </w:tc>
        <w:tc>
          <w:tcPr>
            <w:tcW w:w="2225" w:type="dxa"/>
            <w:shd w:val="clear" w:color="auto" w:fill="auto"/>
          </w:tcPr>
          <w:p w14:paraId="7B27F0CD" w14:textId="5F9A924B"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103FA4DA" w14:textId="77777777" w:rsidTr="00822785">
        <w:tc>
          <w:tcPr>
            <w:tcW w:w="1657" w:type="dxa"/>
            <w:shd w:val="clear" w:color="auto" w:fill="auto"/>
          </w:tcPr>
          <w:p w14:paraId="43547400" w14:textId="77777777" w:rsidR="00B853D3" w:rsidRPr="00E80F49" w:rsidRDefault="00B853D3" w:rsidP="00B853D3">
            <w:pPr>
              <w:pStyle w:val="TAL"/>
              <w:rPr>
                <w:b/>
              </w:rPr>
            </w:pPr>
            <w:r w:rsidRPr="00E80F49">
              <w:rPr>
                <w:lang w:eastAsia="zh-CN"/>
              </w:rPr>
              <w:t>DC_3A_n78A</w:t>
            </w:r>
          </w:p>
        </w:tc>
        <w:tc>
          <w:tcPr>
            <w:tcW w:w="4765" w:type="dxa"/>
            <w:shd w:val="clear" w:color="auto" w:fill="auto"/>
          </w:tcPr>
          <w:p w14:paraId="19F2F214" w14:textId="0F49794C" w:rsidR="00B853D3" w:rsidRPr="00E80F49" w:rsidRDefault="00B853D3" w:rsidP="00B853D3">
            <w:pPr>
              <w:pStyle w:val="TAL"/>
              <w:rPr>
                <w:b/>
              </w:rPr>
            </w:pPr>
            <w:r w:rsidRPr="00E80F49">
              <w:rPr>
                <w:lang w:eastAsia="ja-JP"/>
              </w:rPr>
              <w:t>38.521-3_TpAnalysisSpur(DC_3A_n78A)_v1.zip</w:t>
            </w:r>
          </w:p>
        </w:tc>
        <w:tc>
          <w:tcPr>
            <w:tcW w:w="2225" w:type="dxa"/>
            <w:shd w:val="clear" w:color="auto" w:fill="auto"/>
          </w:tcPr>
          <w:p w14:paraId="183DA716" w14:textId="47EB1E63" w:rsidR="00B853D3" w:rsidRPr="00E80F49" w:rsidRDefault="00B853D3" w:rsidP="00B853D3">
            <w:pPr>
              <w:pStyle w:val="TAL"/>
              <w:rPr>
                <w:b/>
              </w:rPr>
            </w:pPr>
            <w:r w:rsidRPr="00E80F49">
              <w:rPr>
                <w:lang w:eastAsia="zh-CN"/>
              </w:rPr>
              <w:t>RAN5#91-e</w:t>
            </w:r>
          </w:p>
        </w:tc>
      </w:tr>
      <w:tr w:rsidR="00B853D3" w:rsidRPr="00E80F49" w14:paraId="5BCB69BB" w14:textId="77777777" w:rsidTr="00822785">
        <w:tc>
          <w:tcPr>
            <w:tcW w:w="1657" w:type="dxa"/>
            <w:shd w:val="clear" w:color="auto" w:fill="auto"/>
          </w:tcPr>
          <w:p w14:paraId="74A3F8F6" w14:textId="77777777" w:rsidR="00B853D3" w:rsidRPr="00E80F49" w:rsidRDefault="00B853D3" w:rsidP="00B853D3">
            <w:pPr>
              <w:pStyle w:val="TAL"/>
              <w:rPr>
                <w:rFonts w:eastAsia="SimSun"/>
                <w:lang w:eastAsia="en-US"/>
              </w:rPr>
            </w:pPr>
            <w:r w:rsidRPr="00E80F49">
              <w:rPr>
                <w:rFonts w:eastAsia="SimSun"/>
                <w:lang w:eastAsia="en-US"/>
              </w:rPr>
              <w:t>DC_3A_n79A</w:t>
            </w:r>
          </w:p>
        </w:tc>
        <w:tc>
          <w:tcPr>
            <w:tcW w:w="4765" w:type="dxa"/>
            <w:shd w:val="clear" w:color="auto" w:fill="auto"/>
          </w:tcPr>
          <w:p w14:paraId="5192F74B" w14:textId="0A62F06C" w:rsidR="00B853D3" w:rsidRPr="00E80F49" w:rsidRDefault="00B853D3" w:rsidP="00B853D3">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25" w:type="dxa"/>
            <w:shd w:val="clear" w:color="auto" w:fill="auto"/>
          </w:tcPr>
          <w:p w14:paraId="0E25D0E4" w14:textId="21F99F52" w:rsidR="00B853D3" w:rsidRPr="00E80F49" w:rsidRDefault="00B853D3" w:rsidP="00B853D3">
            <w:pPr>
              <w:pStyle w:val="TAL"/>
              <w:rPr>
                <w:rFonts w:eastAsia="SimSun"/>
                <w:lang w:eastAsia="en-US"/>
              </w:rPr>
            </w:pPr>
            <w:r w:rsidRPr="00E80F49">
              <w:rPr>
                <w:rFonts w:eastAsia="SimSun"/>
                <w:lang w:eastAsia="en-US"/>
              </w:rPr>
              <w:t>RAN5#83</w:t>
            </w:r>
          </w:p>
        </w:tc>
      </w:tr>
      <w:tr w:rsidR="00B853D3" w:rsidRPr="00E80F49" w14:paraId="37FF24E1" w14:textId="77777777" w:rsidTr="00822785">
        <w:tc>
          <w:tcPr>
            <w:tcW w:w="1657" w:type="dxa"/>
            <w:shd w:val="clear" w:color="auto" w:fill="auto"/>
          </w:tcPr>
          <w:p w14:paraId="1C1A39B4" w14:textId="400A6ADE" w:rsidR="00B853D3" w:rsidRPr="00E80F49" w:rsidRDefault="00B853D3" w:rsidP="00B853D3">
            <w:pPr>
              <w:pStyle w:val="TAL"/>
              <w:rPr>
                <w:rFonts w:eastAsia="SimSun"/>
                <w:lang w:eastAsia="en-US"/>
              </w:rPr>
            </w:pPr>
            <w:r w:rsidRPr="00E80F49">
              <w:rPr>
                <w:lang w:eastAsia="zh-CN"/>
              </w:rPr>
              <w:t>DC_5A_n2A</w:t>
            </w:r>
          </w:p>
        </w:tc>
        <w:tc>
          <w:tcPr>
            <w:tcW w:w="4765" w:type="dxa"/>
            <w:shd w:val="clear" w:color="auto" w:fill="auto"/>
          </w:tcPr>
          <w:p w14:paraId="352475F3" w14:textId="24645649" w:rsidR="00B853D3" w:rsidRPr="00E80F49" w:rsidRDefault="00B853D3" w:rsidP="00B853D3">
            <w:pPr>
              <w:pStyle w:val="TAL"/>
              <w:rPr>
                <w:rFonts w:eastAsia="SimSun"/>
                <w:lang w:eastAsia="ja-JP"/>
              </w:rPr>
            </w:pPr>
            <w:r>
              <w:rPr>
                <w:lang w:eastAsia="ja-JP"/>
              </w:rPr>
              <w:t>38.521-3_TpAnalysisSpur(DC_5A_n2A)_v</w:t>
            </w:r>
            <w:r w:rsidRPr="00B853D3">
              <w:rPr>
                <w:lang w:eastAsia="ja-JP"/>
              </w:rPr>
              <w:t>3</w:t>
            </w:r>
            <w:r>
              <w:rPr>
                <w:lang w:eastAsia="ja-JP"/>
              </w:rPr>
              <w:t>.zip</w:t>
            </w:r>
          </w:p>
        </w:tc>
        <w:tc>
          <w:tcPr>
            <w:tcW w:w="2225" w:type="dxa"/>
            <w:shd w:val="clear" w:color="auto" w:fill="auto"/>
          </w:tcPr>
          <w:p w14:paraId="52CDB0A9" w14:textId="469F7588" w:rsidR="00B853D3" w:rsidRPr="00E80F49" w:rsidRDefault="00B853D3" w:rsidP="00B853D3">
            <w:pPr>
              <w:pStyle w:val="TAL"/>
              <w:rPr>
                <w:rFonts w:eastAsia="SimSun"/>
                <w:lang w:eastAsia="en-US"/>
              </w:rPr>
            </w:pPr>
            <w:r w:rsidRPr="00E80F49">
              <w:rPr>
                <w:rFonts w:eastAsia="SimSun"/>
              </w:rPr>
              <w:t>RAN5#</w:t>
            </w:r>
            <w:r w:rsidRPr="00B853D3">
              <w:rPr>
                <w:rFonts w:eastAsia="SimSun"/>
              </w:rPr>
              <w:t>100</w:t>
            </w:r>
          </w:p>
        </w:tc>
      </w:tr>
      <w:tr w:rsidR="00B853D3" w:rsidRPr="00E80F49" w14:paraId="17376CDF" w14:textId="77777777" w:rsidTr="00822785">
        <w:tc>
          <w:tcPr>
            <w:tcW w:w="1657" w:type="dxa"/>
            <w:shd w:val="clear" w:color="auto" w:fill="auto"/>
          </w:tcPr>
          <w:p w14:paraId="25A41FE6" w14:textId="77777777" w:rsidR="00B853D3" w:rsidRPr="00E80F49" w:rsidRDefault="00B853D3" w:rsidP="00B853D3">
            <w:pPr>
              <w:pStyle w:val="TAL"/>
              <w:rPr>
                <w:lang w:eastAsia="zh-CN"/>
              </w:rPr>
            </w:pPr>
            <w:r w:rsidRPr="00E80F49">
              <w:rPr>
                <w:lang w:eastAsia="zh-CN"/>
              </w:rPr>
              <w:t>DC_5A_n66A</w:t>
            </w:r>
          </w:p>
        </w:tc>
        <w:tc>
          <w:tcPr>
            <w:tcW w:w="4765" w:type="dxa"/>
            <w:shd w:val="clear" w:color="auto" w:fill="auto"/>
          </w:tcPr>
          <w:p w14:paraId="246882CA" w14:textId="777A6D43" w:rsidR="00B853D3" w:rsidRPr="00E80F49" w:rsidRDefault="00B853D3" w:rsidP="00B853D3">
            <w:pPr>
              <w:pStyle w:val="TAL"/>
              <w:rPr>
                <w:lang w:eastAsia="ja-JP"/>
              </w:rPr>
            </w:pPr>
            <w:r w:rsidRPr="00E80F49">
              <w:rPr>
                <w:lang w:eastAsia="ja-JP"/>
              </w:rPr>
              <w:t>38.521-3_TpAnalysisSpur(DC_5A_n66A)_v2.zip</w:t>
            </w:r>
          </w:p>
        </w:tc>
        <w:tc>
          <w:tcPr>
            <w:tcW w:w="2225" w:type="dxa"/>
            <w:shd w:val="clear" w:color="auto" w:fill="auto"/>
          </w:tcPr>
          <w:p w14:paraId="586E36C1" w14:textId="02E86421" w:rsidR="00B853D3" w:rsidRPr="00E80F49" w:rsidRDefault="00B853D3" w:rsidP="00B853D3">
            <w:pPr>
              <w:pStyle w:val="TAL"/>
              <w:rPr>
                <w:lang w:eastAsia="zh-CN"/>
              </w:rPr>
            </w:pPr>
            <w:r w:rsidRPr="00E80F49">
              <w:rPr>
                <w:lang w:eastAsia="zh-CN"/>
              </w:rPr>
              <w:t>RAN5#92-e</w:t>
            </w:r>
          </w:p>
        </w:tc>
      </w:tr>
      <w:tr w:rsidR="00B853D3" w:rsidRPr="00E80F49" w14:paraId="7783BCA9" w14:textId="77777777" w:rsidTr="00822785">
        <w:tc>
          <w:tcPr>
            <w:tcW w:w="1657" w:type="dxa"/>
            <w:shd w:val="clear" w:color="auto" w:fill="auto"/>
          </w:tcPr>
          <w:p w14:paraId="5A5DFF55" w14:textId="0F06728B" w:rsidR="00B853D3" w:rsidRPr="00E80F49" w:rsidRDefault="00B853D3" w:rsidP="00B853D3">
            <w:pPr>
              <w:pStyle w:val="TAL"/>
              <w:rPr>
                <w:lang w:eastAsia="zh-CN"/>
              </w:rPr>
            </w:pPr>
            <w:r w:rsidRPr="00E80F49">
              <w:rPr>
                <w:lang w:eastAsia="zh-CN"/>
              </w:rPr>
              <w:t>DC_5A_n77A</w:t>
            </w:r>
          </w:p>
        </w:tc>
        <w:tc>
          <w:tcPr>
            <w:tcW w:w="4765" w:type="dxa"/>
            <w:shd w:val="clear" w:color="auto" w:fill="auto"/>
          </w:tcPr>
          <w:p w14:paraId="631950F2" w14:textId="51FEB817" w:rsidR="00B853D3" w:rsidRPr="00E80F49" w:rsidRDefault="00B853D3" w:rsidP="00B853D3">
            <w:pPr>
              <w:pStyle w:val="TAL"/>
              <w:rPr>
                <w:lang w:eastAsia="ja-JP"/>
              </w:rPr>
            </w:pPr>
            <w:r w:rsidRPr="00E80F49">
              <w:rPr>
                <w:lang w:eastAsia="ja-JP"/>
              </w:rPr>
              <w:t>38.521-3_TpAnalysisSpur(DC_5A_n77A)</w:t>
            </w:r>
            <w:r w:rsidRPr="00B853D3">
              <w:rPr>
                <w:lang w:eastAsia="ja-JP"/>
              </w:rPr>
              <w:t>_v3</w:t>
            </w:r>
            <w:r w:rsidRPr="00E80F49">
              <w:rPr>
                <w:lang w:eastAsia="ja-JP"/>
              </w:rPr>
              <w:t>.zip</w:t>
            </w:r>
          </w:p>
        </w:tc>
        <w:tc>
          <w:tcPr>
            <w:tcW w:w="2225" w:type="dxa"/>
            <w:shd w:val="clear" w:color="auto" w:fill="auto"/>
          </w:tcPr>
          <w:p w14:paraId="5D433CE3" w14:textId="6E6CB7BF"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4B0831D0" w14:textId="77777777" w:rsidTr="00822785">
        <w:tc>
          <w:tcPr>
            <w:tcW w:w="1657" w:type="dxa"/>
            <w:shd w:val="clear" w:color="auto" w:fill="auto"/>
          </w:tcPr>
          <w:p w14:paraId="445869EC" w14:textId="77777777"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DC_5A_n78A</w:t>
            </w:r>
          </w:p>
        </w:tc>
        <w:tc>
          <w:tcPr>
            <w:tcW w:w="4765" w:type="dxa"/>
            <w:shd w:val="clear" w:color="auto" w:fill="auto"/>
          </w:tcPr>
          <w:p w14:paraId="0EE46472" w14:textId="635B343E"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25" w:type="dxa"/>
            <w:shd w:val="clear" w:color="auto" w:fill="auto"/>
          </w:tcPr>
          <w:p w14:paraId="6AEE177E" w14:textId="070AC7FE"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RAN5#92-e</w:t>
            </w:r>
          </w:p>
        </w:tc>
      </w:tr>
      <w:tr w:rsidR="00B853D3" w:rsidRPr="00E80F49" w14:paraId="69D1F339" w14:textId="77777777" w:rsidTr="00822785">
        <w:tc>
          <w:tcPr>
            <w:tcW w:w="1657" w:type="dxa"/>
            <w:shd w:val="clear" w:color="auto" w:fill="auto"/>
          </w:tcPr>
          <w:p w14:paraId="146BC7EA" w14:textId="77777777" w:rsidR="00B853D3" w:rsidRPr="00E80F49" w:rsidRDefault="00B853D3" w:rsidP="00B853D3">
            <w:pPr>
              <w:pStyle w:val="TAL"/>
              <w:rPr>
                <w:lang w:eastAsia="zh-CN"/>
              </w:rPr>
            </w:pPr>
            <w:r w:rsidRPr="00E80F49">
              <w:rPr>
                <w:lang w:eastAsia="zh-CN"/>
              </w:rPr>
              <w:t>DC_7A_n1A</w:t>
            </w:r>
          </w:p>
        </w:tc>
        <w:tc>
          <w:tcPr>
            <w:tcW w:w="4765" w:type="dxa"/>
            <w:shd w:val="clear" w:color="auto" w:fill="auto"/>
          </w:tcPr>
          <w:p w14:paraId="05E11D33" w14:textId="77777777" w:rsidR="00B853D3" w:rsidRPr="00E80F49" w:rsidRDefault="00B853D3" w:rsidP="00B853D3">
            <w:pPr>
              <w:pStyle w:val="TAL"/>
              <w:rPr>
                <w:lang w:eastAsia="ja-JP"/>
              </w:rPr>
            </w:pPr>
            <w:r w:rsidRPr="00E80F49">
              <w:rPr>
                <w:lang w:eastAsia="ja-JP"/>
              </w:rPr>
              <w:t>38.521-3_TpAnalysisSpur(DC_7A_n1A).zip</w:t>
            </w:r>
          </w:p>
        </w:tc>
        <w:tc>
          <w:tcPr>
            <w:tcW w:w="2225" w:type="dxa"/>
            <w:shd w:val="clear" w:color="auto" w:fill="auto"/>
          </w:tcPr>
          <w:p w14:paraId="2829E20E" w14:textId="43A71079" w:rsidR="00B853D3" w:rsidRPr="00E80F49" w:rsidRDefault="00B853D3" w:rsidP="00B853D3">
            <w:pPr>
              <w:pStyle w:val="TAL"/>
              <w:rPr>
                <w:lang w:eastAsia="zh-CN"/>
              </w:rPr>
            </w:pPr>
            <w:r w:rsidRPr="00E80F49">
              <w:rPr>
                <w:lang w:eastAsia="zh-CN"/>
              </w:rPr>
              <w:t>RAN5#88-e</w:t>
            </w:r>
          </w:p>
        </w:tc>
      </w:tr>
      <w:tr w:rsidR="00B853D3" w:rsidRPr="00E80F49" w14:paraId="34964F1D" w14:textId="77777777" w:rsidTr="00822785">
        <w:tc>
          <w:tcPr>
            <w:tcW w:w="1657" w:type="dxa"/>
            <w:shd w:val="clear" w:color="auto" w:fill="auto"/>
          </w:tcPr>
          <w:p w14:paraId="36E38F06" w14:textId="47D0E571" w:rsidR="00B853D3" w:rsidRPr="00E80F49" w:rsidRDefault="00B853D3" w:rsidP="00B853D3">
            <w:pPr>
              <w:pStyle w:val="TAL"/>
              <w:rPr>
                <w:lang w:eastAsia="zh-CN"/>
              </w:rPr>
            </w:pPr>
            <w:r w:rsidRPr="00E80F49">
              <w:rPr>
                <w:lang w:eastAsia="zh-CN"/>
              </w:rPr>
              <w:t>DC_7A_n3A</w:t>
            </w:r>
          </w:p>
        </w:tc>
        <w:tc>
          <w:tcPr>
            <w:tcW w:w="4765" w:type="dxa"/>
            <w:shd w:val="clear" w:color="auto" w:fill="auto"/>
          </w:tcPr>
          <w:p w14:paraId="52F2B6EA" w14:textId="7D430D91" w:rsidR="00B853D3" w:rsidRPr="00E80F49" w:rsidRDefault="00B853D3" w:rsidP="00B853D3">
            <w:pPr>
              <w:pStyle w:val="TAL"/>
              <w:rPr>
                <w:lang w:eastAsia="ja-JP"/>
              </w:rPr>
            </w:pPr>
            <w:r w:rsidRPr="00E80F49">
              <w:rPr>
                <w:lang w:eastAsia="ja-JP"/>
              </w:rPr>
              <w:t>38.521-3_TpAnalysisSpur(DC_7A_n3A)</w:t>
            </w:r>
            <w:r>
              <w:rPr>
                <w:lang w:eastAsia="ja-JP"/>
              </w:rPr>
              <w:t>_v1</w:t>
            </w:r>
            <w:r w:rsidRPr="00E80F49">
              <w:rPr>
                <w:lang w:eastAsia="ja-JP"/>
              </w:rPr>
              <w:t>.zip</w:t>
            </w:r>
          </w:p>
        </w:tc>
        <w:tc>
          <w:tcPr>
            <w:tcW w:w="2225" w:type="dxa"/>
            <w:shd w:val="clear" w:color="auto" w:fill="auto"/>
          </w:tcPr>
          <w:p w14:paraId="446011C3" w14:textId="7376651B"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06750FCB" w14:textId="77777777" w:rsidTr="00822785">
        <w:tc>
          <w:tcPr>
            <w:tcW w:w="1657" w:type="dxa"/>
            <w:shd w:val="clear" w:color="auto" w:fill="auto"/>
          </w:tcPr>
          <w:p w14:paraId="3D95EDCB" w14:textId="52EB973E" w:rsidR="00B853D3" w:rsidRPr="00E80F49" w:rsidRDefault="00B853D3" w:rsidP="00B853D3">
            <w:pPr>
              <w:pStyle w:val="TAL"/>
              <w:rPr>
                <w:lang w:eastAsia="zh-CN"/>
              </w:rPr>
            </w:pPr>
            <w:r w:rsidRPr="00E80F49">
              <w:rPr>
                <w:rFonts w:eastAsia="SimSun"/>
              </w:rPr>
              <w:t>DC_7A_5A</w:t>
            </w:r>
          </w:p>
        </w:tc>
        <w:tc>
          <w:tcPr>
            <w:tcW w:w="4765" w:type="dxa"/>
            <w:shd w:val="clear" w:color="auto" w:fill="auto"/>
          </w:tcPr>
          <w:p w14:paraId="3BD064A8" w14:textId="33160E59" w:rsidR="00B853D3" w:rsidRPr="00E80F49" w:rsidRDefault="00B853D3" w:rsidP="00B853D3">
            <w:pPr>
              <w:pStyle w:val="TAL"/>
              <w:rPr>
                <w:lang w:eastAsia="ja-JP"/>
              </w:rPr>
            </w:pPr>
            <w:r w:rsidRPr="00E80F49">
              <w:rPr>
                <w:rFonts w:eastAsia="SimSun"/>
                <w:lang w:eastAsia="ja-JP"/>
              </w:rPr>
              <w:t>38.521-3_TpAnalysisSpur(DC_7A_n5A).zip</w:t>
            </w:r>
          </w:p>
        </w:tc>
        <w:tc>
          <w:tcPr>
            <w:tcW w:w="2225" w:type="dxa"/>
            <w:shd w:val="clear" w:color="auto" w:fill="auto"/>
          </w:tcPr>
          <w:p w14:paraId="44B247B0" w14:textId="2011BA04" w:rsidR="00B853D3" w:rsidRPr="00E80F49" w:rsidRDefault="00B853D3" w:rsidP="00B853D3">
            <w:pPr>
              <w:pStyle w:val="TAL"/>
              <w:rPr>
                <w:lang w:eastAsia="zh-CN"/>
              </w:rPr>
            </w:pPr>
            <w:r w:rsidRPr="00E80F49">
              <w:rPr>
                <w:rFonts w:eastAsia="SimSun"/>
              </w:rPr>
              <w:t>RAN5#94-e</w:t>
            </w:r>
          </w:p>
        </w:tc>
      </w:tr>
      <w:tr w:rsidR="00B853D3" w:rsidRPr="00E80F49" w14:paraId="7E4B10BB" w14:textId="77777777" w:rsidTr="00822785">
        <w:tc>
          <w:tcPr>
            <w:tcW w:w="1657" w:type="dxa"/>
            <w:shd w:val="clear" w:color="auto" w:fill="auto"/>
          </w:tcPr>
          <w:p w14:paraId="0715CCBD" w14:textId="0EE5796A" w:rsidR="00B853D3" w:rsidRPr="00E80F49" w:rsidRDefault="00B853D3" w:rsidP="00B853D3">
            <w:pPr>
              <w:pStyle w:val="TAL"/>
              <w:rPr>
                <w:rFonts w:eastAsia="SimSun"/>
              </w:rPr>
            </w:pPr>
            <w:r w:rsidRPr="00E80F49">
              <w:rPr>
                <w:rFonts w:eastAsia="SimSun"/>
              </w:rPr>
              <w:t>DC_7A_n8A</w:t>
            </w:r>
          </w:p>
        </w:tc>
        <w:tc>
          <w:tcPr>
            <w:tcW w:w="4765" w:type="dxa"/>
            <w:shd w:val="clear" w:color="auto" w:fill="auto"/>
          </w:tcPr>
          <w:p w14:paraId="6A5C2D86" w14:textId="146FA210" w:rsidR="00B853D3" w:rsidRPr="00E80F49" w:rsidRDefault="00B853D3" w:rsidP="00B853D3">
            <w:pPr>
              <w:pStyle w:val="TAL"/>
              <w:rPr>
                <w:rFonts w:eastAsia="SimSun"/>
                <w:lang w:eastAsia="ja-JP"/>
              </w:rPr>
            </w:pPr>
            <w:r w:rsidRPr="00E80F49">
              <w:rPr>
                <w:rFonts w:eastAsia="SimSun"/>
                <w:lang w:eastAsia="ja-JP"/>
              </w:rPr>
              <w:t>38.521-3_TpAnalysisSpur(DC_7A_n8A).zip</w:t>
            </w:r>
          </w:p>
        </w:tc>
        <w:tc>
          <w:tcPr>
            <w:tcW w:w="2225" w:type="dxa"/>
            <w:shd w:val="clear" w:color="auto" w:fill="auto"/>
          </w:tcPr>
          <w:p w14:paraId="6D4B56BA" w14:textId="6319F302" w:rsidR="00B853D3" w:rsidRPr="00E80F49" w:rsidRDefault="00B853D3" w:rsidP="00B853D3">
            <w:pPr>
              <w:pStyle w:val="TAL"/>
              <w:rPr>
                <w:rFonts w:eastAsia="SimSun"/>
              </w:rPr>
            </w:pPr>
            <w:r w:rsidRPr="00E80F49">
              <w:rPr>
                <w:rFonts w:eastAsia="SimSun"/>
              </w:rPr>
              <w:t>RAN5#95-e</w:t>
            </w:r>
          </w:p>
        </w:tc>
      </w:tr>
      <w:tr w:rsidR="00B853D3" w:rsidRPr="00E80F49" w14:paraId="7B239B18" w14:textId="77777777" w:rsidTr="00822785">
        <w:tc>
          <w:tcPr>
            <w:tcW w:w="1657" w:type="dxa"/>
            <w:shd w:val="clear" w:color="auto" w:fill="auto"/>
          </w:tcPr>
          <w:p w14:paraId="72DD59A3" w14:textId="3B54313B" w:rsidR="00B853D3" w:rsidRPr="00E80F49" w:rsidRDefault="00B853D3" w:rsidP="00B853D3">
            <w:pPr>
              <w:pStyle w:val="TAL"/>
              <w:rPr>
                <w:lang w:eastAsia="zh-CN"/>
              </w:rPr>
            </w:pPr>
            <w:r w:rsidRPr="00E80F49">
              <w:rPr>
                <w:rFonts w:eastAsia="SimSun"/>
                <w:lang w:eastAsia="en-US"/>
              </w:rPr>
              <w:t>DC_7A_n28A</w:t>
            </w:r>
          </w:p>
        </w:tc>
        <w:tc>
          <w:tcPr>
            <w:tcW w:w="4765" w:type="dxa"/>
            <w:shd w:val="clear" w:color="auto" w:fill="auto"/>
          </w:tcPr>
          <w:p w14:paraId="30C4B947" w14:textId="27F18A30" w:rsidR="00B853D3" w:rsidRPr="00E80F49" w:rsidRDefault="00B853D3" w:rsidP="00B853D3">
            <w:pPr>
              <w:pStyle w:val="TAL"/>
              <w:rPr>
                <w:lang w:eastAsia="ja-JP"/>
              </w:rPr>
            </w:pPr>
            <w:r w:rsidRPr="00E80F49">
              <w:rPr>
                <w:rFonts w:eastAsia="SimSun"/>
                <w:lang w:eastAsia="ja-JP"/>
              </w:rPr>
              <w:t>38.521-3_TpAnalysisSpur(DC_7A_n28A).zip</w:t>
            </w:r>
          </w:p>
        </w:tc>
        <w:tc>
          <w:tcPr>
            <w:tcW w:w="2225" w:type="dxa"/>
            <w:shd w:val="clear" w:color="auto" w:fill="auto"/>
          </w:tcPr>
          <w:p w14:paraId="0604A466" w14:textId="758C7F78" w:rsidR="00B853D3" w:rsidRPr="00E80F49" w:rsidRDefault="00B853D3" w:rsidP="00B853D3">
            <w:pPr>
              <w:pStyle w:val="TAL"/>
              <w:rPr>
                <w:lang w:eastAsia="zh-CN"/>
              </w:rPr>
            </w:pPr>
            <w:r w:rsidRPr="00E80F49">
              <w:rPr>
                <w:rFonts w:eastAsia="SimSun"/>
                <w:lang w:eastAsia="en-US"/>
              </w:rPr>
              <w:t>RAN5#92-e</w:t>
            </w:r>
          </w:p>
        </w:tc>
      </w:tr>
      <w:tr w:rsidR="00B853D3" w:rsidRPr="00E80F49" w14:paraId="72A3A79E" w14:textId="77777777" w:rsidTr="00822785">
        <w:tc>
          <w:tcPr>
            <w:tcW w:w="1657" w:type="dxa"/>
            <w:shd w:val="clear" w:color="auto" w:fill="auto"/>
          </w:tcPr>
          <w:p w14:paraId="366CBE21" w14:textId="77777777"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DC_7A_n66A</w:t>
            </w:r>
          </w:p>
        </w:tc>
        <w:tc>
          <w:tcPr>
            <w:tcW w:w="4765" w:type="dxa"/>
            <w:shd w:val="clear" w:color="auto" w:fill="auto"/>
          </w:tcPr>
          <w:p w14:paraId="04C6CB76" w14:textId="77777777"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25" w:type="dxa"/>
            <w:shd w:val="clear" w:color="auto" w:fill="auto"/>
          </w:tcPr>
          <w:p w14:paraId="59782EAE" w14:textId="2A032671"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RAN5#88-e</w:t>
            </w:r>
          </w:p>
        </w:tc>
      </w:tr>
      <w:tr w:rsidR="00B853D3" w:rsidRPr="00E80F49" w14:paraId="314062B6" w14:textId="77777777" w:rsidTr="00822785">
        <w:tc>
          <w:tcPr>
            <w:tcW w:w="1657" w:type="dxa"/>
            <w:shd w:val="clear" w:color="auto" w:fill="auto"/>
          </w:tcPr>
          <w:p w14:paraId="0B625382" w14:textId="77777777" w:rsidR="00B853D3" w:rsidRPr="00E80F49" w:rsidRDefault="00B853D3" w:rsidP="00B853D3">
            <w:pPr>
              <w:pStyle w:val="TAL"/>
              <w:rPr>
                <w:b/>
              </w:rPr>
            </w:pPr>
            <w:r w:rsidRPr="00E80F49">
              <w:rPr>
                <w:lang w:eastAsia="zh-CN"/>
              </w:rPr>
              <w:t>DC_7A_n78A</w:t>
            </w:r>
          </w:p>
        </w:tc>
        <w:tc>
          <w:tcPr>
            <w:tcW w:w="4765" w:type="dxa"/>
            <w:shd w:val="clear" w:color="auto" w:fill="auto"/>
          </w:tcPr>
          <w:p w14:paraId="562A667C" w14:textId="1A0E5D17" w:rsidR="00B853D3" w:rsidRPr="00E80F49" w:rsidRDefault="00B853D3" w:rsidP="00B853D3">
            <w:pPr>
              <w:pStyle w:val="TAL"/>
              <w:rPr>
                <w:b/>
              </w:rPr>
            </w:pPr>
            <w:r w:rsidRPr="00E80F49">
              <w:rPr>
                <w:lang w:eastAsia="ja-JP"/>
              </w:rPr>
              <w:t>38.521-3_TpAnalysisSpur(DC_7A_n78A)_v1.zip</w:t>
            </w:r>
          </w:p>
        </w:tc>
        <w:tc>
          <w:tcPr>
            <w:tcW w:w="2225" w:type="dxa"/>
            <w:shd w:val="clear" w:color="auto" w:fill="auto"/>
          </w:tcPr>
          <w:p w14:paraId="33AA8F18" w14:textId="55E67CAA" w:rsidR="00B853D3" w:rsidRPr="00E80F49" w:rsidRDefault="00B853D3" w:rsidP="00B853D3">
            <w:pPr>
              <w:pStyle w:val="TAL"/>
              <w:rPr>
                <w:b/>
              </w:rPr>
            </w:pPr>
            <w:r w:rsidRPr="00E80F49">
              <w:rPr>
                <w:lang w:eastAsia="zh-CN"/>
              </w:rPr>
              <w:t>RAN5#92-e</w:t>
            </w:r>
          </w:p>
        </w:tc>
      </w:tr>
      <w:tr w:rsidR="00B853D3" w:rsidRPr="00E80F49" w14:paraId="2443C96D" w14:textId="77777777" w:rsidTr="00822785">
        <w:tc>
          <w:tcPr>
            <w:tcW w:w="1657" w:type="dxa"/>
            <w:shd w:val="clear" w:color="auto" w:fill="auto"/>
          </w:tcPr>
          <w:p w14:paraId="0E17B58A" w14:textId="77777777" w:rsidR="00B853D3" w:rsidRPr="00E80F49" w:rsidRDefault="00B853D3" w:rsidP="00B853D3">
            <w:pPr>
              <w:pStyle w:val="TAL"/>
              <w:rPr>
                <w:lang w:eastAsia="zh-CN"/>
              </w:rPr>
            </w:pPr>
            <w:r w:rsidRPr="00E80F49">
              <w:rPr>
                <w:lang w:eastAsia="zh-CN"/>
              </w:rPr>
              <w:t>DC_8A_n1A</w:t>
            </w:r>
          </w:p>
        </w:tc>
        <w:tc>
          <w:tcPr>
            <w:tcW w:w="4765" w:type="dxa"/>
            <w:shd w:val="clear" w:color="auto" w:fill="auto"/>
          </w:tcPr>
          <w:p w14:paraId="3E9C254E" w14:textId="77777777" w:rsidR="00B853D3" w:rsidRPr="00E80F49" w:rsidRDefault="00B853D3" w:rsidP="00B853D3">
            <w:pPr>
              <w:pStyle w:val="TAL"/>
              <w:rPr>
                <w:lang w:eastAsia="ja-JP"/>
              </w:rPr>
            </w:pPr>
            <w:r w:rsidRPr="00E80F49">
              <w:rPr>
                <w:lang w:eastAsia="ja-JP"/>
              </w:rPr>
              <w:t>38.521-3_TpAnalysisSpur(DC_8A_n1A).zip</w:t>
            </w:r>
          </w:p>
        </w:tc>
        <w:tc>
          <w:tcPr>
            <w:tcW w:w="2225" w:type="dxa"/>
            <w:shd w:val="clear" w:color="auto" w:fill="auto"/>
          </w:tcPr>
          <w:p w14:paraId="075007B1" w14:textId="064967C5" w:rsidR="00B853D3" w:rsidRPr="00E80F49" w:rsidRDefault="00B853D3" w:rsidP="00B853D3">
            <w:pPr>
              <w:pStyle w:val="TAL"/>
              <w:rPr>
                <w:lang w:eastAsia="zh-CN"/>
              </w:rPr>
            </w:pPr>
            <w:r w:rsidRPr="00E80F49">
              <w:rPr>
                <w:lang w:eastAsia="zh-CN"/>
              </w:rPr>
              <w:t>RAN5#88-e</w:t>
            </w:r>
          </w:p>
        </w:tc>
      </w:tr>
      <w:tr w:rsidR="00B853D3" w:rsidRPr="00E80F49" w14:paraId="3E21FC57" w14:textId="77777777" w:rsidTr="00822785">
        <w:tc>
          <w:tcPr>
            <w:tcW w:w="1657" w:type="dxa"/>
            <w:shd w:val="clear" w:color="auto" w:fill="auto"/>
          </w:tcPr>
          <w:p w14:paraId="6D60C025" w14:textId="08D93B12" w:rsidR="00B853D3" w:rsidRPr="00E80F49" w:rsidRDefault="00B853D3" w:rsidP="00B853D3">
            <w:pPr>
              <w:pStyle w:val="TAL"/>
              <w:rPr>
                <w:lang w:eastAsia="zh-CN"/>
              </w:rPr>
            </w:pPr>
            <w:r w:rsidRPr="00E80F49">
              <w:rPr>
                <w:lang w:eastAsia="zh-CN"/>
              </w:rPr>
              <w:t>DC_8A_n3A</w:t>
            </w:r>
          </w:p>
        </w:tc>
        <w:tc>
          <w:tcPr>
            <w:tcW w:w="4765" w:type="dxa"/>
            <w:shd w:val="clear" w:color="auto" w:fill="auto"/>
          </w:tcPr>
          <w:p w14:paraId="33B84E44" w14:textId="491E9428" w:rsidR="00B853D3" w:rsidRPr="00E80F49" w:rsidRDefault="00B853D3" w:rsidP="00B853D3">
            <w:pPr>
              <w:pStyle w:val="TAL"/>
              <w:rPr>
                <w:lang w:eastAsia="ja-JP"/>
              </w:rPr>
            </w:pPr>
            <w:r w:rsidRPr="00E80F49">
              <w:rPr>
                <w:lang w:eastAsia="ja-JP"/>
              </w:rPr>
              <w:t>38.521-3_TpAnalysisSpur(DC_8A_n3A)_</w:t>
            </w:r>
            <w:r>
              <w:rPr>
                <w:lang w:eastAsia="ja-JP"/>
              </w:rPr>
              <w:t>v2</w:t>
            </w:r>
            <w:r w:rsidRPr="00E80F49">
              <w:rPr>
                <w:lang w:eastAsia="ja-JP"/>
              </w:rPr>
              <w:t>.zip</w:t>
            </w:r>
          </w:p>
        </w:tc>
        <w:tc>
          <w:tcPr>
            <w:tcW w:w="2225" w:type="dxa"/>
            <w:shd w:val="clear" w:color="auto" w:fill="auto"/>
          </w:tcPr>
          <w:p w14:paraId="409F663D" w14:textId="26E4C7B1"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7CC35614" w14:textId="77777777" w:rsidTr="00822785">
        <w:tc>
          <w:tcPr>
            <w:tcW w:w="1657" w:type="dxa"/>
            <w:shd w:val="clear" w:color="auto" w:fill="auto"/>
          </w:tcPr>
          <w:p w14:paraId="7A1C5909" w14:textId="4E72D031" w:rsidR="00B853D3" w:rsidRPr="00E80F49" w:rsidRDefault="00B853D3" w:rsidP="00B853D3">
            <w:pPr>
              <w:pStyle w:val="TAL"/>
              <w:rPr>
                <w:lang w:eastAsia="zh-CN"/>
              </w:rPr>
            </w:pPr>
            <w:r w:rsidRPr="00E80F49">
              <w:rPr>
                <w:lang w:eastAsia="zh-CN"/>
              </w:rPr>
              <w:t>DC_8A_n20A</w:t>
            </w:r>
          </w:p>
        </w:tc>
        <w:tc>
          <w:tcPr>
            <w:tcW w:w="4765" w:type="dxa"/>
            <w:shd w:val="clear" w:color="auto" w:fill="auto"/>
          </w:tcPr>
          <w:p w14:paraId="2C909BBE" w14:textId="081C0AEB" w:rsidR="00B853D3" w:rsidRPr="00E80F49" w:rsidRDefault="00B853D3" w:rsidP="00B853D3">
            <w:pPr>
              <w:pStyle w:val="TAL"/>
              <w:rPr>
                <w:lang w:eastAsia="ja-JP"/>
              </w:rPr>
            </w:pPr>
            <w:r w:rsidRPr="00E80F49">
              <w:rPr>
                <w:lang w:eastAsia="ja-JP"/>
              </w:rPr>
              <w:t>38.521-3_TpAnalysisSpur(DC_8A_n20A)</w:t>
            </w:r>
            <w:r>
              <w:rPr>
                <w:lang w:eastAsia="ja-JP"/>
              </w:rPr>
              <w:t>_v1</w:t>
            </w:r>
            <w:r w:rsidRPr="00E80F49">
              <w:rPr>
                <w:lang w:eastAsia="ja-JP"/>
              </w:rPr>
              <w:t>.zip</w:t>
            </w:r>
          </w:p>
        </w:tc>
        <w:tc>
          <w:tcPr>
            <w:tcW w:w="2225" w:type="dxa"/>
            <w:shd w:val="clear" w:color="auto" w:fill="auto"/>
          </w:tcPr>
          <w:p w14:paraId="42B38A09" w14:textId="38064E74"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2F7D5AA4" w14:textId="77777777" w:rsidTr="00822785">
        <w:tc>
          <w:tcPr>
            <w:tcW w:w="1657" w:type="dxa"/>
            <w:shd w:val="clear" w:color="auto" w:fill="auto"/>
          </w:tcPr>
          <w:p w14:paraId="066597D7" w14:textId="34DF348F" w:rsidR="00B853D3" w:rsidRPr="00E80F49" w:rsidRDefault="00B853D3" w:rsidP="00B853D3">
            <w:pPr>
              <w:pStyle w:val="TAL"/>
              <w:rPr>
                <w:lang w:eastAsia="zh-CN"/>
              </w:rPr>
            </w:pPr>
            <w:r w:rsidRPr="00E80F49">
              <w:rPr>
                <w:lang w:eastAsia="zh-CN"/>
              </w:rPr>
              <w:t>DC_8A_n28A</w:t>
            </w:r>
          </w:p>
        </w:tc>
        <w:tc>
          <w:tcPr>
            <w:tcW w:w="4765" w:type="dxa"/>
            <w:shd w:val="clear" w:color="auto" w:fill="auto"/>
          </w:tcPr>
          <w:p w14:paraId="027EBD25" w14:textId="71F02B43" w:rsidR="00B853D3" w:rsidRPr="00E80F49" w:rsidRDefault="00B853D3" w:rsidP="00B853D3">
            <w:pPr>
              <w:pStyle w:val="TAL"/>
              <w:rPr>
                <w:lang w:eastAsia="ja-JP"/>
              </w:rPr>
            </w:pPr>
            <w:r w:rsidRPr="00E80F49">
              <w:rPr>
                <w:lang w:eastAsia="ja-JP"/>
              </w:rPr>
              <w:t>38.521-3_TpAnalysisSpur(DC_8A_n28A).zip</w:t>
            </w:r>
          </w:p>
        </w:tc>
        <w:tc>
          <w:tcPr>
            <w:tcW w:w="2225" w:type="dxa"/>
            <w:shd w:val="clear" w:color="auto" w:fill="auto"/>
          </w:tcPr>
          <w:p w14:paraId="532AE418" w14:textId="64FC7F05" w:rsidR="00B853D3" w:rsidRPr="00E80F49" w:rsidRDefault="00B853D3" w:rsidP="00B853D3">
            <w:pPr>
              <w:pStyle w:val="TAL"/>
              <w:rPr>
                <w:lang w:eastAsia="zh-CN"/>
              </w:rPr>
            </w:pPr>
            <w:r w:rsidRPr="00E80F49">
              <w:rPr>
                <w:lang w:eastAsia="zh-CN"/>
              </w:rPr>
              <w:t>RAN5#95-e</w:t>
            </w:r>
          </w:p>
        </w:tc>
      </w:tr>
      <w:tr w:rsidR="00B853D3" w:rsidRPr="00E80F49"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E80F49" w:rsidRDefault="00B853D3" w:rsidP="00B853D3">
            <w:pPr>
              <w:pStyle w:val="TAL"/>
              <w:rPr>
                <w:rFonts w:eastAsia="SimSun"/>
                <w:lang w:eastAsia="en-US"/>
              </w:rPr>
            </w:pPr>
            <w:r w:rsidRPr="00E80F49">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E80F49" w:rsidRDefault="00B853D3" w:rsidP="00B853D3">
            <w:pPr>
              <w:pStyle w:val="TAL"/>
              <w:rPr>
                <w:rFonts w:eastAsia="SimSun"/>
                <w:lang w:eastAsia="ja-JP"/>
              </w:rPr>
            </w:pPr>
            <w:r w:rsidRPr="00E80F49">
              <w:rPr>
                <w:rFonts w:eastAsia="SimSun"/>
                <w:lang w:eastAsia="ja-JP"/>
              </w:rPr>
              <w:t>38.521-3_TpAnalysisSpur(DC_8A_n41A)_v</w:t>
            </w:r>
            <w:r w:rsidRPr="00B853D3">
              <w:rPr>
                <w:rFonts w:eastAsia="SimSun"/>
                <w:lang w:eastAsia="ja-JP"/>
              </w:rPr>
              <w:t>4</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E80F49" w:rsidRDefault="00B853D3" w:rsidP="00B853D3">
            <w:pPr>
              <w:pStyle w:val="TAL"/>
              <w:rPr>
                <w:rFonts w:eastAsia="SimSun"/>
                <w:lang w:eastAsia="en-US"/>
              </w:rPr>
            </w:pPr>
            <w:r w:rsidRPr="00E80F49">
              <w:rPr>
                <w:rFonts w:eastAsia="SimSun"/>
                <w:lang w:eastAsia="en-US"/>
              </w:rPr>
              <w:t>RAN5#</w:t>
            </w:r>
            <w:r w:rsidRPr="00B853D3">
              <w:rPr>
                <w:rFonts w:eastAsia="SimSun"/>
                <w:lang w:eastAsia="en-US"/>
              </w:rPr>
              <w:t>100</w:t>
            </w:r>
          </w:p>
        </w:tc>
      </w:tr>
      <w:tr w:rsidR="00B853D3" w:rsidRPr="00E80F49"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E80F49" w:rsidRDefault="00B853D3" w:rsidP="00B853D3">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E80F49" w:rsidRDefault="00B853D3" w:rsidP="00B853D3">
            <w:pPr>
              <w:pStyle w:val="TAL"/>
              <w:rPr>
                <w:rFonts w:eastAsia="SimSun"/>
                <w:lang w:eastAsia="ja-JP"/>
              </w:rPr>
            </w:pPr>
            <w:r w:rsidRPr="00E80F49">
              <w:rPr>
                <w:rFonts w:eastAsia="Malgun Gothic"/>
                <w:lang w:eastAsia="ja-JP"/>
              </w:rPr>
              <w:t>38.521-3_TpAnalysisSpur(DC_8A_n77A)_v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E80F49" w:rsidRDefault="00B853D3" w:rsidP="00B853D3">
            <w:pPr>
              <w:pStyle w:val="TAL"/>
              <w:rPr>
                <w:rFonts w:eastAsia="SimSun"/>
                <w:lang w:eastAsia="en-US"/>
              </w:rPr>
            </w:pPr>
            <w:r w:rsidRPr="00E80F49">
              <w:rPr>
                <w:rFonts w:eastAsia="Malgun Gothic"/>
                <w:lang w:eastAsia="zh-CN"/>
              </w:rPr>
              <w:t>RAN5#</w:t>
            </w:r>
            <w:r w:rsidRPr="00B853D3">
              <w:rPr>
                <w:rFonts w:eastAsia="Malgun Gothic"/>
                <w:lang w:eastAsia="zh-CN"/>
              </w:rPr>
              <w:t>100</w:t>
            </w:r>
          </w:p>
        </w:tc>
      </w:tr>
      <w:tr w:rsidR="00B853D3" w:rsidRPr="00E80F49"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B853D3" w:rsidRPr="00E80F49"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12A_n2</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38.521-3_TpAnalysisSpur(DC_12A_n2A)</w:t>
            </w:r>
            <w:r w:rsidRPr="00B853D3">
              <w:rPr>
                <w:rFonts w:ascii="Arial" w:eastAsia="Malgun Gothic" w:hAnsi="Arial"/>
                <w:sz w:val="18"/>
                <w:lang w:eastAsia="ja-JP"/>
              </w:rPr>
              <w:t>_v1</w:t>
            </w:r>
            <w:r>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B853D3" w:rsidRPr="00E80F49"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E80F49" w:rsidRDefault="00B853D3" w:rsidP="00B853D3">
            <w:pPr>
              <w:pStyle w:val="TAL"/>
            </w:pPr>
            <w:r w:rsidRPr="00E80F49">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E80F49" w:rsidRDefault="00B853D3" w:rsidP="00B853D3">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E80F49" w:rsidRDefault="00B853D3" w:rsidP="00B853D3">
            <w:pPr>
              <w:pStyle w:val="TAL"/>
            </w:pPr>
            <w:r w:rsidRPr="00E80F49">
              <w:rPr>
                <w:lang w:eastAsia="zh-CN"/>
              </w:rPr>
              <w:t>RAN5#92-e</w:t>
            </w:r>
          </w:p>
        </w:tc>
      </w:tr>
      <w:tr w:rsidR="00B853D3" w:rsidRPr="00E80F49"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E80F49" w:rsidRDefault="00B853D3" w:rsidP="00B853D3">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E80F49" w:rsidRDefault="00B853D3" w:rsidP="00B853D3">
            <w:pPr>
              <w:pStyle w:val="TAL"/>
              <w:rPr>
                <w:lang w:eastAsia="ja-JP"/>
              </w:rPr>
            </w:pPr>
            <w:r w:rsidRPr="00E80F49">
              <w:rPr>
                <w:rFonts w:eastAsia="Malgun Gothic"/>
                <w:lang w:eastAsia="ja-JP"/>
              </w:rPr>
              <w:t>38.521-3_TpAnalysisSpur(DC_13A_n2A)_</w:t>
            </w:r>
            <w:r>
              <w:rPr>
                <w:rFonts w:eastAsia="Malgun Gothic"/>
                <w:lang w:eastAsia="ja-JP"/>
              </w:rPr>
              <w:t>v</w:t>
            </w:r>
            <w:r w:rsidRPr="00B853D3">
              <w:rPr>
                <w:rFonts w:eastAsia="Malgun Gothic"/>
                <w:lang w:eastAsia="ja-JP"/>
              </w:rPr>
              <w:t>4</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E80F49" w:rsidRDefault="00B853D3" w:rsidP="00B853D3">
            <w:pPr>
              <w:pStyle w:val="TAL"/>
              <w:rPr>
                <w:lang w:eastAsia="zh-CN"/>
              </w:rPr>
            </w:pPr>
            <w:r w:rsidRPr="00E80F49">
              <w:rPr>
                <w:rFonts w:eastAsia="Malgun Gothic"/>
                <w:lang w:eastAsia="zh-CN"/>
              </w:rPr>
              <w:t>RAN5#</w:t>
            </w:r>
            <w:r w:rsidRPr="00B853D3">
              <w:rPr>
                <w:rFonts w:eastAsia="Malgun Gothic"/>
                <w:lang w:eastAsia="zh-CN"/>
              </w:rPr>
              <w:t>100</w:t>
            </w:r>
          </w:p>
        </w:tc>
      </w:tr>
      <w:tr w:rsidR="00B853D3" w:rsidRPr="00E80F49"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B853D3" w:rsidRPr="00E80F49"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E80F49" w:rsidRDefault="00B853D3" w:rsidP="00B853D3">
            <w:pPr>
              <w:pStyle w:val="TAL"/>
              <w:rPr>
                <w:rFonts w:eastAsia="Malgun Gothic"/>
                <w:lang w:eastAsia="zh-CN"/>
              </w:rPr>
            </w:pPr>
            <w:r w:rsidRPr="00E80F49">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E80F49" w:rsidRDefault="00B853D3" w:rsidP="00B853D3">
            <w:pPr>
              <w:pStyle w:val="TAL"/>
              <w:rPr>
                <w:rFonts w:eastAsia="Malgun Gothic"/>
                <w:lang w:eastAsia="ja-JP"/>
              </w:rPr>
            </w:pPr>
            <w:r w:rsidRPr="00E80F49">
              <w:rPr>
                <w:lang w:eastAsia="ja-JP"/>
              </w:rPr>
              <w:t>38.521-3_TpAnalysisSpur(DC_13A_n77A)</w:t>
            </w:r>
            <w:r w:rsidRPr="00B853D3">
              <w:rPr>
                <w:lang w:eastAsia="ja-JP"/>
              </w:rPr>
              <w:t>_v3</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E80F49" w:rsidRDefault="00B853D3" w:rsidP="00B853D3">
            <w:pPr>
              <w:pStyle w:val="TAL"/>
              <w:rPr>
                <w:rFonts w:eastAsia="Malgun Gothic"/>
                <w:lang w:eastAsia="zh-CN"/>
              </w:rPr>
            </w:pPr>
            <w:r w:rsidRPr="00E80F49">
              <w:rPr>
                <w:lang w:eastAsia="zh-CN"/>
              </w:rPr>
              <w:t>RAN5#</w:t>
            </w:r>
            <w:r w:rsidRPr="00B853D3">
              <w:rPr>
                <w:lang w:eastAsia="zh-CN"/>
              </w:rPr>
              <w:t>100</w:t>
            </w:r>
          </w:p>
        </w:tc>
      </w:tr>
      <w:tr w:rsidR="00B853D3" w:rsidRPr="00E80F49"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w:t>
            </w:r>
            <w:r w:rsidRPr="00B853D3">
              <w:rPr>
                <w:rFonts w:ascii="Arial" w:eastAsia="Malgun Gothic" w:hAnsi="Arial"/>
                <w:sz w:val="18"/>
                <w:lang w:eastAsia="ja-JP"/>
              </w:rPr>
              <w:t>5</w:t>
            </w:r>
            <w:r w:rsidRPr="00E80F49">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B853D3" w:rsidRPr="00E80F49"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B853D3" w:rsidRPr="00E80F49"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Default="00B853D3" w:rsidP="00B853D3">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Default="00B853D3" w:rsidP="00B853D3">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B853D3" w:rsidRPr="00E80F49"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B853D3" w:rsidRPr="00E80F49"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B853D3" w:rsidRPr="00E80F49"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394" w:name="_Hlk83802221"/>
            <w:r w:rsidRPr="00E80F49">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B853D3" w:rsidRPr="00E80F49" w14:paraId="0570EF8D" w14:textId="77777777" w:rsidTr="00822785">
        <w:tc>
          <w:tcPr>
            <w:tcW w:w="1657" w:type="dxa"/>
            <w:shd w:val="clear" w:color="auto" w:fill="auto"/>
          </w:tcPr>
          <w:p w14:paraId="71B482FC"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765" w:type="dxa"/>
            <w:shd w:val="clear" w:color="auto" w:fill="auto"/>
          </w:tcPr>
          <w:p w14:paraId="3511E878" w14:textId="524F4689"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25" w:type="dxa"/>
            <w:shd w:val="clear" w:color="auto" w:fill="auto"/>
          </w:tcPr>
          <w:p w14:paraId="0B10253B" w14:textId="4C42DD95"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B853D3" w:rsidRPr="00E80F49" w14:paraId="0DA75C22" w14:textId="77777777" w:rsidTr="00822785">
        <w:tc>
          <w:tcPr>
            <w:tcW w:w="1657" w:type="dxa"/>
            <w:shd w:val="clear" w:color="auto" w:fill="auto"/>
          </w:tcPr>
          <w:p w14:paraId="5B679F67" w14:textId="24931AB9"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lastRenderedPageBreak/>
              <w:t>DC_20A_n7A</w:t>
            </w:r>
          </w:p>
        </w:tc>
        <w:tc>
          <w:tcPr>
            <w:tcW w:w="4765" w:type="dxa"/>
            <w:shd w:val="clear" w:color="auto" w:fill="auto"/>
          </w:tcPr>
          <w:p w14:paraId="315B280E" w14:textId="3A74F23D"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25" w:type="dxa"/>
            <w:shd w:val="clear" w:color="auto" w:fill="auto"/>
          </w:tcPr>
          <w:p w14:paraId="111C81AC" w14:textId="3C3B8BC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394"/>
      <w:tr w:rsidR="00B853D3" w:rsidRPr="00E80F49" w14:paraId="1A7F193B" w14:textId="77777777" w:rsidTr="00822785">
        <w:tc>
          <w:tcPr>
            <w:tcW w:w="1657" w:type="dxa"/>
            <w:shd w:val="clear" w:color="auto" w:fill="auto"/>
          </w:tcPr>
          <w:p w14:paraId="2E6A8423" w14:textId="74C14DD0"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DC_20A_n8A</w:t>
            </w:r>
          </w:p>
        </w:tc>
        <w:tc>
          <w:tcPr>
            <w:tcW w:w="4765" w:type="dxa"/>
            <w:shd w:val="clear" w:color="auto" w:fill="auto"/>
          </w:tcPr>
          <w:p w14:paraId="475BEF2F" w14:textId="36D30C30"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25" w:type="dxa"/>
            <w:shd w:val="clear" w:color="auto" w:fill="auto"/>
          </w:tcPr>
          <w:p w14:paraId="2CF3A7F4" w14:textId="536EF5D0"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B853D3" w:rsidRPr="00E80F49" w14:paraId="0AD49E6E" w14:textId="77777777" w:rsidTr="00822785">
        <w:tc>
          <w:tcPr>
            <w:tcW w:w="1657" w:type="dxa"/>
            <w:shd w:val="clear" w:color="auto" w:fill="auto"/>
          </w:tcPr>
          <w:p w14:paraId="64110A94" w14:textId="7437C1A9"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765" w:type="dxa"/>
            <w:shd w:val="clear" w:color="auto" w:fill="auto"/>
          </w:tcPr>
          <w:p w14:paraId="7CCFC10E" w14:textId="1A0D7193"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25" w:type="dxa"/>
            <w:shd w:val="clear" w:color="auto" w:fill="auto"/>
          </w:tcPr>
          <w:p w14:paraId="492E2880" w14:textId="62D90B3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36BDC274" w14:textId="77777777" w:rsidTr="00822785">
        <w:tc>
          <w:tcPr>
            <w:tcW w:w="1657" w:type="dxa"/>
            <w:shd w:val="clear" w:color="auto" w:fill="auto"/>
          </w:tcPr>
          <w:p w14:paraId="7EC9D023" w14:textId="46A45BC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765" w:type="dxa"/>
            <w:shd w:val="clear" w:color="auto" w:fill="auto"/>
          </w:tcPr>
          <w:p w14:paraId="1F42BA50" w14:textId="2A627063"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25" w:type="dxa"/>
            <w:shd w:val="clear" w:color="auto" w:fill="auto"/>
          </w:tcPr>
          <w:p w14:paraId="5DF2629B" w14:textId="3B8F66D0"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3B77612E" w14:textId="77777777" w:rsidTr="00822785">
        <w:tc>
          <w:tcPr>
            <w:tcW w:w="1657" w:type="dxa"/>
            <w:shd w:val="clear" w:color="auto" w:fill="auto"/>
          </w:tcPr>
          <w:p w14:paraId="13DF9C54" w14:textId="0C3436FA"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765" w:type="dxa"/>
            <w:shd w:val="clear" w:color="auto" w:fill="auto"/>
          </w:tcPr>
          <w:p w14:paraId="047CFA31" w14:textId="4A2DDC2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25" w:type="dxa"/>
            <w:shd w:val="clear" w:color="auto" w:fill="auto"/>
          </w:tcPr>
          <w:p w14:paraId="4996DBB4" w14:textId="076817C0"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853D3" w:rsidRPr="00E80F49" w14:paraId="456B9515" w14:textId="77777777" w:rsidTr="00822785">
        <w:tc>
          <w:tcPr>
            <w:tcW w:w="1657" w:type="dxa"/>
            <w:shd w:val="clear" w:color="auto" w:fill="auto"/>
          </w:tcPr>
          <w:p w14:paraId="49C20505" w14:textId="702FF597"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DC_21A_n</w:t>
            </w:r>
            <w:r>
              <w:rPr>
                <w:rFonts w:ascii="Arial" w:eastAsia="SimSun" w:hAnsi="Arial"/>
                <w:sz w:val="18"/>
              </w:rPr>
              <w:t>28</w:t>
            </w:r>
            <w:r w:rsidRPr="00E80F49">
              <w:rPr>
                <w:rFonts w:ascii="Arial" w:eastAsia="SimSun" w:hAnsi="Arial"/>
                <w:sz w:val="18"/>
              </w:rPr>
              <w:t>A</w:t>
            </w:r>
          </w:p>
        </w:tc>
        <w:tc>
          <w:tcPr>
            <w:tcW w:w="4765" w:type="dxa"/>
            <w:shd w:val="clear" w:color="auto" w:fill="auto"/>
          </w:tcPr>
          <w:p w14:paraId="334772AD" w14:textId="6CD284E6"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w:t>
            </w:r>
            <w:r>
              <w:rPr>
                <w:rFonts w:ascii="Arial" w:eastAsia="SimSun" w:hAnsi="Arial"/>
                <w:sz w:val="18"/>
                <w:lang w:eastAsia="ja-JP"/>
              </w:rPr>
              <w:t>28</w:t>
            </w:r>
            <w:r w:rsidRPr="00E80F49">
              <w:rPr>
                <w:rFonts w:ascii="Arial" w:eastAsia="SimSun" w:hAnsi="Arial"/>
                <w:sz w:val="18"/>
                <w:lang w:eastAsia="ja-JP"/>
              </w:rPr>
              <w:t>A)</w:t>
            </w:r>
            <w:r w:rsidRPr="00DA050A">
              <w:rPr>
                <w:rFonts w:ascii="Arial" w:eastAsia="SimSun" w:hAnsi="Arial"/>
                <w:sz w:val="18"/>
                <w:lang w:eastAsia="ja-JP"/>
              </w:rPr>
              <w:t>_v2</w:t>
            </w:r>
            <w:r w:rsidRPr="00E80F49">
              <w:rPr>
                <w:rFonts w:ascii="Arial" w:eastAsia="SimSun" w:hAnsi="Arial"/>
                <w:sz w:val="18"/>
                <w:lang w:eastAsia="ja-JP"/>
              </w:rPr>
              <w:t>.zip</w:t>
            </w:r>
          </w:p>
        </w:tc>
        <w:tc>
          <w:tcPr>
            <w:tcW w:w="2225" w:type="dxa"/>
            <w:shd w:val="clear" w:color="auto" w:fill="auto"/>
          </w:tcPr>
          <w:p w14:paraId="570712DD" w14:textId="52718C6D"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w:t>
            </w:r>
            <w:r>
              <w:rPr>
                <w:rFonts w:ascii="Arial" w:eastAsia="SimSun" w:hAnsi="Arial"/>
                <w:sz w:val="18"/>
              </w:rPr>
              <w:t>9</w:t>
            </w:r>
          </w:p>
        </w:tc>
      </w:tr>
      <w:tr w:rsidR="00B853D3" w:rsidRPr="00E80F49" w14:paraId="23F3F627" w14:textId="77777777" w:rsidTr="00822785">
        <w:tc>
          <w:tcPr>
            <w:tcW w:w="1657" w:type="dxa"/>
            <w:shd w:val="clear" w:color="auto" w:fill="auto"/>
          </w:tcPr>
          <w:p w14:paraId="3716DD72" w14:textId="4625D13F"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765" w:type="dxa"/>
            <w:shd w:val="clear" w:color="auto" w:fill="auto"/>
          </w:tcPr>
          <w:p w14:paraId="033A217B" w14:textId="33D93302"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25" w:type="dxa"/>
            <w:shd w:val="clear" w:color="auto" w:fill="auto"/>
          </w:tcPr>
          <w:p w14:paraId="68230E99" w14:textId="3F63E09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6C17110C" w14:textId="77777777" w:rsidTr="00822785">
        <w:tc>
          <w:tcPr>
            <w:tcW w:w="1657" w:type="dxa"/>
            <w:shd w:val="clear" w:color="auto" w:fill="auto"/>
          </w:tcPr>
          <w:p w14:paraId="47938479" w14:textId="28B4268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765" w:type="dxa"/>
            <w:shd w:val="clear" w:color="auto" w:fill="auto"/>
          </w:tcPr>
          <w:p w14:paraId="014DF62C" w14:textId="22375FA4"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25" w:type="dxa"/>
            <w:shd w:val="clear" w:color="auto" w:fill="auto"/>
          </w:tcPr>
          <w:p w14:paraId="26E9A2CB" w14:textId="75ABD16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5694C05F" w14:textId="77777777" w:rsidTr="00822785">
        <w:tc>
          <w:tcPr>
            <w:tcW w:w="1657" w:type="dxa"/>
            <w:shd w:val="clear" w:color="auto" w:fill="auto"/>
          </w:tcPr>
          <w:p w14:paraId="3774B68A" w14:textId="00E9C0F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765" w:type="dxa"/>
            <w:shd w:val="clear" w:color="auto" w:fill="auto"/>
          </w:tcPr>
          <w:p w14:paraId="138B9C62" w14:textId="229D4290"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25" w:type="dxa"/>
            <w:shd w:val="clear" w:color="auto" w:fill="auto"/>
          </w:tcPr>
          <w:p w14:paraId="6DFB23AE" w14:textId="5B8D405F"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265A701B" w14:textId="77777777" w:rsidTr="00822785">
        <w:tc>
          <w:tcPr>
            <w:tcW w:w="1657" w:type="dxa"/>
            <w:shd w:val="clear" w:color="auto" w:fill="auto"/>
          </w:tcPr>
          <w:p w14:paraId="63BEEA68" w14:textId="12FE75E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765" w:type="dxa"/>
            <w:shd w:val="clear" w:color="auto" w:fill="auto"/>
          </w:tcPr>
          <w:p w14:paraId="2E338B66" w14:textId="0210232D"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w:t>
            </w:r>
            <w:r w:rsidRPr="00B853D3">
              <w:rPr>
                <w:rFonts w:ascii="Arial" w:eastAsia="Malgun Gothic" w:hAnsi="Arial"/>
                <w:sz w:val="18"/>
                <w:lang w:eastAsia="ja-JP"/>
              </w:rPr>
              <w:t>3</w:t>
            </w:r>
            <w:r w:rsidRPr="00E80F49">
              <w:rPr>
                <w:rFonts w:ascii="Arial" w:eastAsia="Malgun Gothic" w:hAnsi="Arial"/>
                <w:sz w:val="18"/>
                <w:lang w:eastAsia="ja-JP"/>
              </w:rPr>
              <w:t>.zip</w:t>
            </w:r>
          </w:p>
        </w:tc>
        <w:tc>
          <w:tcPr>
            <w:tcW w:w="2225" w:type="dxa"/>
            <w:shd w:val="clear" w:color="auto" w:fill="auto"/>
          </w:tcPr>
          <w:p w14:paraId="0A7785F3" w14:textId="4022384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2BB7573E" w14:textId="77777777" w:rsidTr="00822785">
        <w:tc>
          <w:tcPr>
            <w:tcW w:w="1657" w:type="dxa"/>
            <w:shd w:val="clear" w:color="auto" w:fill="auto"/>
          </w:tcPr>
          <w:p w14:paraId="5ACB20A3" w14:textId="01CC7AF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DC_25</w:t>
            </w:r>
            <w:r w:rsidRPr="00E80F49">
              <w:rPr>
                <w:rFonts w:ascii="Arial" w:eastAsia="Malgun Gothic" w:hAnsi="Arial"/>
                <w:sz w:val="18"/>
                <w:lang w:eastAsia="ja-JP"/>
              </w:rPr>
              <w:t>A_n</w:t>
            </w:r>
            <w:r>
              <w:rPr>
                <w:rFonts w:ascii="Arial" w:eastAsia="Malgun Gothic" w:hAnsi="Arial"/>
                <w:sz w:val="18"/>
                <w:lang w:eastAsia="ja-JP"/>
              </w:rPr>
              <w:t>77</w:t>
            </w:r>
            <w:r w:rsidRPr="00E80F49">
              <w:rPr>
                <w:rFonts w:ascii="Arial" w:eastAsia="Malgun Gothic" w:hAnsi="Arial"/>
                <w:sz w:val="18"/>
                <w:lang w:eastAsia="zh-CN"/>
              </w:rPr>
              <w:t>A</w:t>
            </w:r>
          </w:p>
        </w:tc>
        <w:tc>
          <w:tcPr>
            <w:tcW w:w="4765" w:type="dxa"/>
            <w:shd w:val="clear" w:color="auto" w:fill="auto"/>
          </w:tcPr>
          <w:p w14:paraId="3DB004F3" w14:textId="1C95C64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38.521-3_TpAnalysisSpur(DC_25A_n</w:t>
            </w:r>
            <w:r>
              <w:rPr>
                <w:rFonts w:ascii="Arial" w:eastAsia="Malgun Gothic" w:hAnsi="Arial"/>
                <w:sz w:val="18"/>
                <w:lang w:eastAsia="ja-JP"/>
              </w:rPr>
              <w:t>77</w:t>
            </w:r>
            <w:r w:rsidRPr="00E80F49">
              <w:rPr>
                <w:rFonts w:ascii="Arial" w:eastAsia="Malgun Gothic" w:hAnsi="Arial"/>
                <w:sz w:val="18"/>
                <w:lang w:eastAsia="ja-JP"/>
              </w:rPr>
              <w:t>A).zip</w:t>
            </w:r>
          </w:p>
        </w:tc>
        <w:tc>
          <w:tcPr>
            <w:tcW w:w="2225" w:type="dxa"/>
            <w:shd w:val="clear" w:color="auto" w:fill="auto"/>
          </w:tcPr>
          <w:p w14:paraId="24BAC229" w14:textId="38E51B6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76C1FC52" w14:textId="77777777" w:rsidTr="00822785">
        <w:tc>
          <w:tcPr>
            <w:tcW w:w="1657" w:type="dxa"/>
            <w:shd w:val="clear" w:color="auto" w:fill="auto"/>
          </w:tcPr>
          <w:p w14:paraId="21FF47AB" w14:textId="6DE6EDD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765" w:type="dxa"/>
            <w:shd w:val="clear" w:color="auto" w:fill="auto"/>
          </w:tcPr>
          <w:p w14:paraId="596D2C15" w14:textId="7BD51DA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w:t>
            </w:r>
            <w:r w:rsidRPr="00B853D3">
              <w:rPr>
                <w:rFonts w:ascii="Arial" w:eastAsia="Malgun Gothic" w:hAnsi="Arial"/>
                <w:sz w:val="18"/>
                <w:lang w:eastAsia="ja-JP"/>
              </w:rPr>
              <w:t>3</w:t>
            </w:r>
            <w:r w:rsidRPr="00E80F49">
              <w:rPr>
                <w:rFonts w:ascii="Arial" w:eastAsia="Malgun Gothic" w:hAnsi="Arial"/>
                <w:sz w:val="18"/>
                <w:lang w:eastAsia="ja-JP"/>
              </w:rPr>
              <w:t>.zip</w:t>
            </w:r>
          </w:p>
        </w:tc>
        <w:tc>
          <w:tcPr>
            <w:tcW w:w="2225" w:type="dxa"/>
            <w:shd w:val="clear" w:color="auto" w:fill="auto"/>
          </w:tcPr>
          <w:p w14:paraId="4C410DFA" w14:textId="39E0AE0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16A683FF" w14:textId="77777777" w:rsidTr="00822785">
        <w:tc>
          <w:tcPr>
            <w:tcW w:w="1657" w:type="dxa"/>
            <w:shd w:val="clear" w:color="auto" w:fill="auto"/>
          </w:tcPr>
          <w:p w14:paraId="70F0B80A" w14:textId="596890D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765" w:type="dxa"/>
            <w:shd w:val="clear" w:color="auto" w:fill="auto"/>
          </w:tcPr>
          <w:p w14:paraId="5DD14F5E" w14:textId="7B80E1E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w:t>
            </w:r>
            <w:r w:rsidRPr="00B853D3">
              <w:rPr>
                <w:rFonts w:ascii="Arial" w:eastAsia="Malgun Gothic" w:hAnsi="Arial"/>
                <w:sz w:val="18"/>
                <w:lang w:eastAsia="ja-JP"/>
              </w:rPr>
              <w:t>2</w:t>
            </w:r>
            <w:r w:rsidRPr="00E80F49">
              <w:rPr>
                <w:rFonts w:ascii="Arial" w:eastAsia="Malgun Gothic" w:hAnsi="Arial"/>
                <w:sz w:val="18"/>
                <w:lang w:eastAsia="ja-JP"/>
              </w:rPr>
              <w:t>.zip</w:t>
            </w:r>
          </w:p>
        </w:tc>
        <w:tc>
          <w:tcPr>
            <w:tcW w:w="2225" w:type="dxa"/>
            <w:shd w:val="clear" w:color="auto" w:fill="auto"/>
          </w:tcPr>
          <w:p w14:paraId="41DEAD2E" w14:textId="1A68922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35EE4915" w14:textId="77777777" w:rsidTr="00822785">
        <w:tc>
          <w:tcPr>
            <w:tcW w:w="1657" w:type="dxa"/>
            <w:shd w:val="clear" w:color="auto" w:fill="auto"/>
          </w:tcPr>
          <w:p w14:paraId="717B2492" w14:textId="3F238E3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765" w:type="dxa"/>
            <w:shd w:val="clear" w:color="auto" w:fill="auto"/>
          </w:tcPr>
          <w:p w14:paraId="1C36E2E3" w14:textId="6E9CECA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72A52618" w14:textId="77777777" w:rsidTr="00822785">
        <w:tc>
          <w:tcPr>
            <w:tcW w:w="1657" w:type="dxa"/>
            <w:shd w:val="clear" w:color="auto" w:fill="auto"/>
          </w:tcPr>
          <w:p w14:paraId="429D4AD9" w14:textId="03ED00F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765" w:type="dxa"/>
            <w:shd w:val="clear" w:color="auto" w:fill="auto"/>
          </w:tcPr>
          <w:p w14:paraId="274D2BFE" w14:textId="292DCB92"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B853D3" w:rsidRPr="00E80F49"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E80F49" w:rsidRDefault="00B853D3" w:rsidP="00B853D3">
            <w:pPr>
              <w:pStyle w:val="TAL"/>
            </w:pPr>
            <w:r w:rsidRPr="00E80F49">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E80F49" w:rsidRDefault="00B853D3" w:rsidP="00B853D3">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E80F49" w:rsidRDefault="00B853D3" w:rsidP="00B853D3">
            <w:pPr>
              <w:pStyle w:val="TAL"/>
            </w:pPr>
            <w:r w:rsidRPr="00E80F49">
              <w:rPr>
                <w:lang w:eastAsia="zh-CN"/>
              </w:rPr>
              <w:t>RAN5#92-e</w:t>
            </w:r>
          </w:p>
        </w:tc>
      </w:tr>
      <w:tr w:rsidR="00B853D3" w:rsidRPr="00E80F49"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E80F49" w:rsidRDefault="00B853D3" w:rsidP="00B853D3">
            <w:pPr>
              <w:pStyle w:val="TAL"/>
              <w:rPr>
                <w:lang w:eastAsia="zh-CN"/>
              </w:rPr>
            </w:pPr>
            <w:r w:rsidRPr="00E80F49">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E80F49" w:rsidRDefault="00B853D3" w:rsidP="00B853D3">
            <w:pPr>
              <w:pStyle w:val="TAL"/>
              <w:rPr>
                <w:lang w:eastAsia="ja-JP"/>
              </w:rPr>
            </w:pPr>
            <w:r w:rsidRPr="00E80F49">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E80F49" w:rsidRDefault="00B853D3" w:rsidP="00B853D3">
            <w:pPr>
              <w:pStyle w:val="TAL"/>
              <w:rPr>
                <w:lang w:eastAsia="zh-CN"/>
              </w:rPr>
            </w:pPr>
            <w:r w:rsidRPr="00E80F49">
              <w:rPr>
                <w:lang w:eastAsia="zh-CN"/>
              </w:rPr>
              <w:t>RAN5#94-e</w:t>
            </w:r>
          </w:p>
        </w:tc>
      </w:tr>
      <w:tr w:rsidR="00B853D3" w:rsidRPr="00E80F49"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E80F49" w:rsidRDefault="00B853D3" w:rsidP="00B853D3">
            <w:pPr>
              <w:pStyle w:val="TAL"/>
              <w:rPr>
                <w:lang w:eastAsia="zh-CN"/>
              </w:rPr>
            </w:pPr>
            <w:r w:rsidRPr="00E80F49">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E80F49" w:rsidRDefault="00B853D3" w:rsidP="00B853D3">
            <w:pPr>
              <w:pStyle w:val="TAL"/>
              <w:rPr>
                <w:lang w:eastAsia="ja-JP"/>
              </w:rPr>
            </w:pPr>
            <w:r w:rsidRPr="00E80F49">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E80F49" w:rsidRDefault="00B853D3" w:rsidP="00B853D3">
            <w:pPr>
              <w:pStyle w:val="TAL"/>
              <w:rPr>
                <w:lang w:eastAsia="zh-CN"/>
              </w:rPr>
            </w:pPr>
            <w:r w:rsidRPr="00E80F49">
              <w:rPr>
                <w:rFonts w:eastAsia="SimSun"/>
              </w:rPr>
              <w:t>RAN5#94-e</w:t>
            </w:r>
          </w:p>
        </w:tc>
      </w:tr>
      <w:tr w:rsidR="00B853D3" w:rsidRPr="00E80F49"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E80F49" w:rsidRDefault="00B853D3" w:rsidP="00B853D3">
            <w:pPr>
              <w:pStyle w:val="TAL"/>
              <w:rPr>
                <w:lang w:eastAsia="zh-CN"/>
              </w:rPr>
            </w:pPr>
            <w:r w:rsidRPr="00E80F49">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E80F49" w:rsidRDefault="00B853D3" w:rsidP="00B853D3">
            <w:pPr>
              <w:pStyle w:val="TAL"/>
              <w:rPr>
                <w:lang w:eastAsia="ja-JP"/>
              </w:rPr>
            </w:pPr>
            <w:r w:rsidRPr="00E80F49">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E80F49" w:rsidRDefault="00B853D3" w:rsidP="00B853D3">
            <w:pPr>
              <w:pStyle w:val="TAL"/>
              <w:rPr>
                <w:lang w:eastAsia="zh-CN"/>
              </w:rPr>
            </w:pPr>
            <w:r w:rsidRPr="00E80F49">
              <w:rPr>
                <w:rFonts w:eastAsia="SimSun"/>
              </w:rPr>
              <w:t>RAN5#92-e</w:t>
            </w:r>
          </w:p>
        </w:tc>
      </w:tr>
      <w:tr w:rsidR="00B853D3" w:rsidRPr="00E80F49" w14:paraId="65F03E64" w14:textId="77777777" w:rsidTr="00822785">
        <w:tc>
          <w:tcPr>
            <w:tcW w:w="1657" w:type="dxa"/>
            <w:shd w:val="clear" w:color="auto" w:fill="auto"/>
          </w:tcPr>
          <w:p w14:paraId="03C91F40"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765" w:type="dxa"/>
            <w:shd w:val="clear" w:color="auto" w:fill="auto"/>
          </w:tcPr>
          <w:p w14:paraId="55C08110"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25" w:type="dxa"/>
            <w:shd w:val="clear" w:color="auto" w:fill="auto"/>
          </w:tcPr>
          <w:p w14:paraId="55242019" w14:textId="4D0ABAC3"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437E4080" w14:textId="77777777" w:rsidTr="00822785">
        <w:tc>
          <w:tcPr>
            <w:tcW w:w="1657" w:type="dxa"/>
            <w:shd w:val="clear" w:color="auto" w:fill="auto"/>
          </w:tcPr>
          <w:p w14:paraId="722B5008" w14:textId="70B4A8B8"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765" w:type="dxa"/>
            <w:shd w:val="clear" w:color="auto" w:fill="auto"/>
          </w:tcPr>
          <w:p w14:paraId="02AA2B49" w14:textId="5DB98085"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25" w:type="dxa"/>
            <w:shd w:val="clear" w:color="auto" w:fill="auto"/>
          </w:tcPr>
          <w:p w14:paraId="554B440B" w14:textId="2FABA49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w:t>
            </w:r>
            <w:r w:rsidRPr="00B853D3">
              <w:rPr>
                <w:rFonts w:ascii="Arial" w:eastAsia="Malgun Gothic" w:hAnsi="Arial"/>
                <w:sz w:val="18"/>
                <w:lang w:eastAsia="ja-JP"/>
              </w:rPr>
              <w:t>2</w:t>
            </w:r>
            <w:r w:rsidRPr="00E80F49">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w:t>
            </w:r>
            <w:r>
              <w:rPr>
                <w:rFonts w:ascii="Arial" w:eastAsia="Malgun Gothic" w:hAnsi="Arial"/>
                <w:sz w:val="18"/>
                <w:lang w:eastAsia="zh-CN"/>
              </w:rPr>
              <w:t>77</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w:t>
            </w:r>
            <w:r>
              <w:rPr>
                <w:rFonts w:ascii="Arial" w:eastAsia="Malgun Gothic" w:hAnsi="Arial"/>
                <w:sz w:val="18"/>
                <w:lang w:eastAsia="ja-JP"/>
              </w:rPr>
              <w:t>77</w:t>
            </w:r>
            <w:r w:rsidRPr="00E80F49">
              <w:rPr>
                <w:rFonts w:ascii="Arial" w:eastAsia="Malgun Gothic"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E80F49" w:rsidRDefault="00B853D3" w:rsidP="00B853D3">
            <w:pPr>
              <w:pStyle w:val="TAL"/>
              <w:rPr>
                <w:rFonts w:eastAsia="SimSun"/>
                <w:lang w:eastAsia="en-US"/>
              </w:rPr>
            </w:pPr>
            <w:r w:rsidRPr="00E80F49">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E80F49" w:rsidRDefault="00B853D3" w:rsidP="00B853D3">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E80F49" w:rsidRDefault="00B853D3" w:rsidP="00B853D3">
            <w:pPr>
              <w:pStyle w:val="TAL"/>
              <w:rPr>
                <w:rFonts w:eastAsia="SimSun"/>
                <w:lang w:eastAsia="en-US"/>
              </w:rPr>
            </w:pPr>
            <w:r w:rsidRPr="00E80F49">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E80F49" w:rsidRDefault="00B853D3" w:rsidP="00B853D3">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E80F49" w:rsidRDefault="00B853D3" w:rsidP="00B853D3">
            <w:pPr>
              <w:pStyle w:val="TAL"/>
              <w:rPr>
                <w:rFonts w:eastAsia="SimSun"/>
              </w:rPr>
            </w:pPr>
            <w:r w:rsidRPr="00E80F49">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E80F49" w:rsidRDefault="00B853D3" w:rsidP="00B853D3">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E80F49" w:rsidRDefault="00B853D3" w:rsidP="00B853D3">
            <w:pPr>
              <w:pStyle w:val="TAL"/>
              <w:rPr>
                <w:rFonts w:eastAsia="SimSun"/>
              </w:rPr>
            </w:pPr>
            <w:r w:rsidRPr="00E80F49">
              <w:rPr>
                <w:rFonts w:eastAsia="SimSun"/>
              </w:rPr>
              <w:t>RAN5#92-e</w:t>
            </w:r>
          </w:p>
        </w:tc>
      </w:tr>
      <w:tr w:rsidR="00B853D3" w:rsidRPr="00E80F49"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E80F49" w:rsidRDefault="00B853D3" w:rsidP="00B853D3">
            <w:pPr>
              <w:pStyle w:val="TAL"/>
              <w:rPr>
                <w:rFonts w:eastAsia="SimSun"/>
                <w:lang w:eastAsia="en-US"/>
              </w:rPr>
            </w:pPr>
            <w:r w:rsidRPr="00E80F49">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E80F49" w:rsidRDefault="00B853D3" w:rsidP="00B853D3">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E80F49" w:rsidRDefault="00B853D3" w:rsidP="00B853D3">
            <w:pPr>
              <w:pStyle w:val="TAL"/>
              <w:rPr>
                <w:rFonts w:eastAsia="SimSun"/>
              </w:rPr>
            </w:pPr>
            <w:r w:rsidRPr="00E80F49">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E80F49" w:rsidRDefault="00B853D3" w:rsidP="00B853D3">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E80F49" w:rsidRDefault="00B853D3" w:rsidP="00B853D3">
            <w:pPr>
              <w:pStyle w:val="TAL"/>
              <w:rPr>
                <w:rFonts w:eastAsia="SimSun"/>
              </w:rPr>
            </w:pPr>
            <w:r w:rsidRPr="00E80F49">
              <w:rPr>
                <w:rFonts w:eastAsia="SimSun"/>
              </w:rPr>
              <w:t>RAN5#92-e</w:t>
            </w:r>
          </w:p>
        </w:tc>
      </w:tr>
      <w:tr w:rsidR="00B853D3" w:rsidRPr="00E80F49"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E80F49" w:rsidRDefault="00B853D3" w:rsidP="00B853D3">
            <w:pPr>
              <w:pStyle w:val="TAL"/>
              <w:rPr>
                <w:rFonts w:eastAsia="SimSun"/>
              </w:rPr>
            </w:pPr>
            <w:r w:rsidRPr="00E80F49">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E80F49" w:rsidRDefault="00B853D3" w:rsidP="00B853D3">
            <w:pPr>
              <w:pStyle w:val="TAL"/>
              <w:rPr>
                <w:rFonts w:eastAsia="SimSun"/>
                <w:lang w:eastAsia="ja-JP"/>
              </w:rPr>
            </w:pPr>
            <w:r w:rsidRPr="00E80F49">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E80F49" w:rsidRDefault="00B853D3" w:rsidP="00B853D3">
            <w:pPr>
              <w:pStyle w:val="TAL"/>
              <w:rPr>
                <w:rFonts w:eastAsia="SimSun"/>
              </w:rPr>
            </w:pPr>
            <w:r w:rsidRPr="00E80F49">
              <w:rPr>
                <w:rFonts w:eastAsia="SimSun"/>
              </w:rPr>
              <w:t>RAN5#94-e</w:t>
            </w:r>
          </w:p>
        </w:tc>
      </w:tr>
      <w:tr w:rsidR="00B853D3" w:rsidRPr="00E80F49"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E80F49" w:rsidRDefault="00B853D3" w:rsidP="00B853D3">
            <w:pPr>
              <w:pStyle w:val="TAL"/>
              <w:rPr>
                <w:rFonts w:eastAsia="SimSun"/>
              </w:rPr>
            </w:pPr>
            <w:r>
              <w:rPr>
                <w:rFonts w:hint="eastAsia"/>
                <w:lang w:eastAsia="ja-JP"/>
              </w:rPr>
              <w:t>D</w:t>
            </w:r>
            <w:r>
              <w:rPr>
                <w:lang w:eastAsia="ja-JP"/>
              </w:rPr>
              <w:t>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E80F49" w:rsidRDefault="00B853D3" w:rsidP="00B853D3">
            <w:pPr>
              <w:pStyle w:val="TAL"/>
              <w:rPr>
                <w:rFonts w:eastAsia="SimSun"/>
                <w:lang w:eastAsia="ja-JP"/>
              </w:rPr>
            </w:pPr>
            <w:r w:rsidRPr="00E80F49">
              <w:rPr>
                <w:rFonts w:eastAsia="SimSun"/>
                <w:lang w:eastAsia="ja-JP"/>
              </w:rPr>
              <w:t>38.521-3_TpAnalysisSpur(DC_4</w:t>
            </w:r>
            <w:r>
              <w:rPr>
                <w:rFonts w:eastAsia="SimSun"/>
                <w:lang w:eastAsia="ja-JP"/>
              </w:rPr>
              <w:t>1</w:t>
            </w:r>
            <w:r w:rsidRPr="00E80F49">
              <w:rPr>
                <w:rFonts w:eastAsia="SimSun"/>
                <w:lang w:eastAsia="ja-JP"/>
              </w:rPr>
              <w:t>A_n</w:t>
            </w:r>
            <w:r>
              <w:rPr>
                <w:rFonts w:eastAsia="SimSun"/>
                <w:lang w:eastAsia="ja-JP"/>
              </w:rPr>
              <w:t>28</w:t>
            </w:r>
            <w:r w:rsidRPr="00E80F49">
              <w:rPr>
                <w:rFonts w:eastAsia="SimSun"/>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E80F49" w:rsidRDefault="00B853D3" w:rsidP="00B853D3">
            <w:pPr>
              <w:pStyle w:val="TAL"/>
              <w:rPr>
                <w:rFonts w:eastAsia="SimSun"/>
              </w:rPr>
            </w:pPr>
            <w:r>
              <w:rPr>
                <w:rFonts w:eastAsia="Malgun Gothic"/>
                <w:lang w:eastAsia="zh-CN"/>
              </w:rPr>
              <w:t>RAN5#98</w:t>
            </w:r>
          </w:p>
        </w:tc>
      </w:tr>
      <w:tr w:rsidR="00B853D3" w:rsidRPr="00E80F49"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E80F49" w:rsidRDefault="00B853D3" w:rsidP="00B853D3">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E80F49" w:rsidRDefault="00B853D3" w:rsidP="00B853D3">
            <w:pPr>
              <w:pStyle w:val="TAL"/>
              <w:rPr>
                <w:rFonts w:eastAsia="SimSun"/>
                <w:lang w:eastAsia="ja-JP"/>
              </w:rPr>
            </w:pPr>
            <w:r w:rsidRPr="00E80F49">
              <w:rPr>
                <w:rFonts w:eastAsia="Malgun Gothic"/>
                <w:lang w:eastAsia="ja-JP"/>
              </w:rPr>
              <w:t>38.521-3_TpAnalysisSpur(DC_41A_n77A)_v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E80F49" w:rsidRDefault="00B853D3" w:rsidP="00B853D3">
            <w:pPr>
              <w:pStyle w:val="TAL"/>
              <w:rPr>
                <w:rFonts w:eastAsia="SimSun"/>
              </w:rPr>
            </w:pPr>
            <w:r w:rsidRPr="00E80F49">
              <w:rPr>
                <w:rFonts w:eastAsia="Malgun Gothic"/>
                <w:lang w:eastAsia="zh-CN"/>
              </w:rPr>
              <w:t>RAN5#</w:t>
            </w:r>
            <w:r w:rsidRPr="00B853D3">
              <w:rPr>
                <w:rFonts w:eastAsia="Malgun Gothic"/>
                <w:lang w:eastAsia="zh-CN"/>
              </w:rPr>
              <w:t>100</w:t>
            </w:r>
          </w:p>
        </w:tc>
      </w:tr>
      <w:tr w:rsidR="00B853D3" w:rsidRPr="00E80F49"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E80F49" w:rsidRDefault="00B853D3" w:rsidP="00B853D3">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E80F49" w:rsidRDefault="00B853D3" w:rsidP="00B853D3">
            <w:pPr>
              <w:pStyle w:val="TAL"/>
              <w:rPr>
                <w:rFonts w:eastAsia="Malgun Gothic"/>
                <w:lang w:eastAsia="ja-JP"/>
              </w:rPr>
            </w:pPr>
            <w:r w:rsidRPr="00E80F49">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E80F49" w:rsidRDefault="00B853D3" w:rsidP="00B853D3">
            <w:pPr>
              <w:pStyle w:val="TAL"/>
              <w:rPr>
                <w:rFonts w:eastAsia="Malgun Gothic"/>
                <w:lang w:eastAsia="zh-CN"/>
              </w:rPr>
            </w:pPr>
            <w:r w:rsidRPr="00E80F49">
              <w:rPr>
                <w:rFonts w:eastAsia="Malgun Gothic"/>
                <w:lang w:eastAsia="zh-CN"/>
              </w:rPr>
              <w:t>RAN5#92-e</w:t>
            </w:r>
          </w:p>
        </w:tc>
      </w:tr>
      <w:tr w:rsidR="00B853D3" w:rsidRPr="00E80F49"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E80F49" w:rsidRDefault="00B853D3" w:rsidP="00B853D3">
            <w:pPr>
              <w:pStyle w:val="TAL"/>
              <w:rPr>
                <w:rFonts w:eastAsia="SimSun"/>
                <w:lang w:eastAsia="en-US"/>
              </w:rPr>
            </w:pPr>
            <w:r w:rsidRPr="00E80F49">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E80F49" w:rsidRDefault="00B853D3" w:rsidP="00B853D3">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E80F49" w:rsidRDefault="00B853D3" w:rsidP="00B853D3">
            <w:pPr>
              <w:pStyle w:val="TAL"/>
              <w:rPr>
                <w:rFonts w:eastAsia="SimSun"/>
                <w:lang w:eastAsia="en-US"/>
              </w:rPr>
            </w:pPr>
            <w:r w:rsidRPr="00E80F49">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E80F49" w:rsidRDefault="00B853D3" w:rsidP="00B853D3">
            <w:pPr>
              <w:pStyle w:val="TAL"/>
              <w:rPr>
                <w:rFonts w:eastAsia="SimSun"/>
                <w:lang w:eastAsia="ja-JP"/>
              </w:rPr>
            </w:pPr>
            <w:r w:rsidRPr="00E80F49">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E80F49" w:rsidRDefault="00B853D3" w:rsidP="00B853D3">
            <w:pPr>
              <w:pStyle w:val="TAL"/>
              <w:rPr>
                <w:rFonts w:eastAsia="SimSun"/>
                <w:lang w:eastAsia="en-US"/>
              </w:rPr>
            </w:pPr>
            <w:r w:rsidRPr="00E80F49">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E80F49" w:rsidRDefault="00B853D3" w:rsidP="00B853D3">
            <w:pPr>
              <w:pStyle w:val="TAL"/>
              <w:rPr>
                <w:rFonts w:eastAsia="SimSun"/>
                <w:lang w:eastAsia="ja-JP"/>
              </w:rPr>
            </w:pPr>
            <w:r w:rsidRPr="00E80F49">
              <w:rPr>
                <w:rFonts w:eastAsia="Malgun Gothic"/>
                <w:lang w:eastAsia="ja-JP"/>
              </w:rPr>
              <w:t>38.521-3_TpAnalysisSpur(DC_48A_n5A)</w:t>
            </w:r>
            <w:r>
              <w:rPr>
                <w:rFonts w:eastAsia="Malgun Gothic"/>
                <w:lang w:eastAsia="ja-JP"/>
              </w:rPr>
              <w:t>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E80F49" w:rsidRDefault="00B853D3" w:rsidP="00B853D3">
            <w:pPr>
              <w:pStyle w:val="TAL"/>
              <w:rPr>
                <w:rFonts w:eastAsia="SimSun"/>
                <w:lang w:eastAsia="en-US"/>
              </w:rPr>
            </w:pPr>
            <w:r w:rsidRPr="00E80F49">
              <w:rPr>
                <w:rFonts w:eastAsia="Malgun Gothic"/>
                <w:lang w:eastAsia="zh-CN"/>
              </w:rPr>
              <w:t>RAN5#</w:t>
            </w:r>
            <w:r w:rsidRPr="00B853D3">
              <w:rPr>
                <w:rFonts w:eastAsia="Malgun Gothic"/>
                <w:lang w:eastAsia="zh-CN"/>
              </w:rPr>
              <w:t>100</w:t>
            </w:r>
          </w:p>
        </w:tc>
      </w:tr>
      <w:tr w:rsidR="00B853D3" w:rsidRPr="00E80F49"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E80F49" w:rsidRDefault="00B853D3" w:rsidP="00B853D3">
            <w:pPr>
              <w:pStyle w:val="TAL"/>
              <w:rPr>
                <w:rFonts w:eastAsia="Malgun Gothic"/>
                <w:lang w:eastAsia="zh-CN"/>
              </w:rPr>
            </w:pPr>
            <w:r w:rsidRPr="00E80F49">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E80F49" w:rsidRDefault="00B853D3" w:rsidP="00B853D3">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E80F49" w:rsidRDefault="00B853D3" w:rsidP="00B853D3">
            <w:pPr>
              <w:pStyle w:val="TAL"/>
              <w:rPr>
                <w:rFonts w:eastAsia="Malgun Gothic"/>
                <w:lang w:eastAsia="zh-CN"/>
              </w:rPr>
            </w:pPr>
            <w:r w:rsidRPr="00E80F49">
              <w:rPr>
                <w:rFonts w:eastAsia="Malgun Gothic"/>
                <w:lang w:eastAsia="zh-CN"/>
              </w:rPr>
              <w:t>RAN5#</w:t>
            </w:r>
            <w:r>
              <w:rPr>
                <w:rFonts w:eastAsia="Malgun Gothic"/>
                <w:lang w:eastAsia="zh-CN"/>
              </w:rPr>
              <w:t>96-e</w:t>
            </w:r>
          </w:p>
        </w:tc>
      </w:tr>
      <w:tr w:rsidR="00B853D3" w:rsidRPr="00E80F49"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E80F49" w:rsidRDefault="00B853D3" w:rsidP="00B853D3">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E80F49" w:rsidRDefault="00B853D3" w:rsidP="00B853D3">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E80F49" w:rsidRDefault="00B853D3" w:rsidP="00B853D3">
            <w:pPr>
              <w:pStyle w:val="TAL"/>
              <w:rPr>
                <w:rFonts w:eastAsia="SimSun"/>
              </w:rPr>
            </w:pPr>
            <w:r w:rsidRPr="00E80F49">
              <w:rPr>
                <w:lang w:eastAsia="zh-CN"/>
              </w:rPr>
              <w:t>RAN5#8</w:t>
            </w:r>
            <w:r w:rsidRPr="00E80F49">
              <w:rPr>
                <w:lang w:eastAsia="zh-TW"/>
              </w:rPr>
              <w:t>8</w:t>
            </w:r>
            <w:r w:rsidRPr="00E80F49">
              <w:rPr>
                <w:lang w:eastAsia="zh-CN"/>
              </w:rPr>
              <w:t>-e</w:t>
            </w:r>
          </w:p>
        </w:tc>
      </w:tr>
      <w:tr w:rsidR="00B853D3" w:rsidRPr="00E80F49"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E80F49" w:rsidRDefault="00B853D3" w:rsidP="00B853D3">
            <w:pPr>
              <w:keepNext/>
              <w:keepLines/>
              <w:spacing w:after="0"/>
              <w:rPr>
                <w:rFonts w:ascii="Arial" w:hAnsi="Arial"/>
                <w:sz w:val="18"/>
              </w:rPr>
            </w:pPr>
            <w:r w:rsidRPr="00E80F49">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E80F49" w:rsidRDefault="00B853D3" w:rsidP="00B853D3">
            <w:pPr>
              <w:keepNext/>
              <w:keepLines/>
              <w:spacing w:after="0"/>
              <w:rPr>
                <w:rFonts w:ascii="Arial" w:hAnsi="Arial"/>
                <w:sz w:val="18"/>
              </w:rPr>
            </w:pPr>
            <w:r w:rsidRPr="00E80F49">
              <w:rPr>
                <w:rFonts w:ascii="Arial" w:hAnsi="Arial"/>
                <w:sz w:val="18"/>
                <w:lang w:eastAsia="zh-CN"/>
              </w:rPr>
              <w:t>RAN5#92-e</w:t>
            </w:r>
          </w:p>
        </w:tc>
      </w:tr>
      <w:tr w:rsidR="00B853D3" w:rsidRPr="00E80F49"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B853D3" w:rsidRPr="00E80F49"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RAN5#92-e</w:t>
            </w:r>
          </w:p>
        </w:tc>
      </w:tr>
      <w:tr w:rsidR="00B853D3" w:rsidRPr="00E80F49"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E80F49" w:rsidRDefault="00B853D3" w:rsidP="00B853D3">
            <w:pPr>
              <w:pStyle w:val="TAL"/>
              <w:rPr>
                <w:lang w:eastAsia="zh-CN"/>
              </w:rPr>
            </w:pPr>
            <w:r w:rsidRPr="00E80F49">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C46B3C" w:rsidRDefault="00B853D3" w:rsidP="00B853D3">
            <w:pPr>
              <w:pStyle w:val="TAL"/>
              <w:rPr>
                <w:lang w:eastAsia="ja-JP"/>
              </w:rPr>
            </w:pPr>
            <w:r w:rsidRPr="000D0E61">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E80F49" w:rsidRDefault="00B853D3" w:rsidP="00B853D3">
            <w:pPr>
              <w:pStyle w:val="TAL"/>
              <w:rPr>
                <w:lang w:eastAsia="zh-CN"/>
              </w:rPr>
            </w:pPr>
            <w:r w:rsidRPr="00E80F49">
              <w:rPr>
                <w:lang w:eastAsia="zh-CN"/>
              </w:rPr>
              <w:t>RAN5#94-e</w:t>
            </w:r>
          </w:p>
        </w:tc>
      </w:tr>
      <w:tr w:rsidR="00B853D3" w:rsidRPr="00E80F49"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E80F49" w:rsidRDefault="00B853D3" w:rsidP="00B853D3">
            <w:pPr>
              <w:keepNext/>
              <w:keepLines/>
              <w:spacing w:after="0"/>
              <w:rPr>
                <w:rFonts w:ascii="Arial" w:hAnsi="Arial"/>
                <w:sz w:val="18"/>
              </w:rPr>
            </w:pPr>
            <w:r w:rsidRPr="00E80F49">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E80F49" w:rsidRDefault="00B853D3" w:rsidP="00B853D3">
            <w:pPr>
              <w:keepNext/>
              <w:keepLines/>
              <w:spacing w:after="0"/>
              <w:rPr>
                <w:rFonts w:ascii="Arial" w:hAnsi="Arial"/>
                <w:sz w:val="18"/>
              </w:rPr>
            </w:pPr>
            <w:r w:rsidRPr="00E80F49">
              <w:rPr>
                <w:rFonts w:ascii="Arial" w:hAnsi="Arial"/>
                <w:sz w:val="18"/>
                <w:lang w:eastAsia="zh-CN"/>
              </w:rPr>
              <w:t>RAN5#92-e</w:t>
            </w:r>
          </w:p>
        </w:tc>
      </w:tr>
      <w:tr w:rsidR="00B853D3" w:rsidRPr="00E80F49"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Default="00B853D3" w:rsidP="00B853D3">
            <w:pPr>
              <w:keepNext/>
              <w:keepLines/>
              <w:spacing w:after="0"/>
              <w:rPr>
                <w:rFonts w:ascii="Arial" w:hAnsi="Arial"/>
                <w:sz w:val="18"/>
                <w:lang w:eastAsia="zh-CN"/>
              </w:rPr>
            </w:pPr>
            <w:r>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Default="00B853D3" w:rsidP="00B853D3">
            <w:pPr>
              <w:keepNext/>
              <w:keepLines/>
              <w:spacing w:after="0"/>
              <w:rPr>
                <w:rFonts w:ascii="Arial" w:hAnsi="Arial"/>
                <w:sz w:val="18"/>
                <w:lang w:eastAsia="ja-JP"/>
              </w:rPr>
            </w:pPr>
            <w:r>
              <w:rPr>
                <w:rFonts w:ascii="Arial" w:hAnsi="Arial"/>
                <w:sz w:val="18"/>
                <w:lang w:eastAsia="ja-JP"/>
              </w:rPr>
              <w:t>38.521-3_TpAnalysisSpur(DC_71A_n2A)</w:t>
            </w:r>
            <w:r w:rsidRPr="00B853D3">
              <w:rPr>
                <w:rFonts w:ascii="Arial" w:hAnsi="Arial"/>
                <w:sz w:val="18"/>
                <w:lang w:eastAsia="ja-JP"/>
              </w:rPr>
              <w:t>_v1</w:t>
            </w:r>
            <w:r>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Default="00B853D3" w:rsidP="00B853D3">
            <w:pPr>
              <w:keepNext/>
              <w:keepLines/>
              <w:spacing w:after="0"/>
              <w:rPr>
                <w:rFonts w:ascii="Arial" w:hAnsi="Arial"/>
                <w:sz w:val="18"/>
                <w:lang w:eastAsia="zh-CN"/>
              </w:rPr>
            </w:pPr>
            <w:r>
              <w:rPr>
                <w:rFonts w:ascii="Arial" w:hAnsi="Arial"/>
                <w:sz w:val="18"/>
                <w:lang w:eastAsia="zh-CN"/>
              </w:rPr>
              <w:t>RAN5#</w:t>
            </w:r>
            <w:r w:rsidRPr="00B853D3">
              <w:rPr>
                <w:rFonts w:ascii="Arial" w:hAnsi="Arial"/>
                <w:sz w:val="18"/>
                <w:lang w:eastAsia="zh-CN"/>
              </w:rPr>
              <w:t>100</w:t>
            </w:r>
          </w:p>
        </w:tc>
      </w:tr>
      <w:tr w:rsidR="00B853D3" w:rsidRPr="00E80F49"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E80F49" w:rsidRDefault="00B853D3" w:rsidP="00B853D3">
            <w:pPr>
              <w:keepNext/>
              <w:keepLines/>
              <w:spacing w:after="0"/>
              <w:rPr>
                <w:rFonts w:ascii="Arial" w:hAnsi="Arial"/>
                <w:sz w:val="18"/>
                <w:lang w:eastAsia="zh-CN"/>
              </w:rPr>
            </w:pPr>
            <w:r>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E80F49" w:rsidRDefault="00B853D3" w:rsidP="00B853D3">
            <w:pPr>
              <w:keepNext/>
              <w:keepLines/>
              <w:spacing w:after="0"/>
              <w:rPr>
                <w:rFonts w:ascii="Arial" w:hAnsi="Arial"/>
                <w:sz w:val="18"/>
                <w:lang w:eastAsia="ja-JP"/>
              </w:rPr>
            </w:pPr>
            <w:r>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E80F49" w:rsidRDefault="00B853D3" w:rsidP="00B853D3">
            <w:pPr>
              <w:keepNext/>
              <w:keepLines/>
              <w:spacing w:after="0"/>
              <w:rPr>
                <w:rFonts w:ascii="Arial" w:hAnsi="Arial"/>
                <w:sz w:val="18"/>
                <w:lang w:eastAsia="zh-CN"/>
              </w:rPr>
            </w:pPr>
            <w:r>
              <w:rPr>
                <w:rFonts w:ascii="Arial" w:hAnsi="Arial"/>
                <w:sz w:val="18"/>
                <w:lang w:eastAsia="zh-CN"/>
              </w:rPr>
              <w:t>RAN5#98</w:t>
            </w:r>
          </w:p>
        </w:tc>
      </w:tr>
    </w:tbl>
    <w:p w14:paraId="086E7D5F" w14:textId="23B3AB16" w:rsidR="00A668D8" w:rsidRDefault="00A668D8" w:rsidP="00DA44F7"/>
    <w:p w14:paraId="109BD321" w14:textId="77777777" w:rsidR="004F34D4" w:rsidRDefault="004F34D4" w:rsidP="004F34D4">
      <w:pPr>
        <w:pStyle w:val="Heading2"/>
      </w:pPr>
      <w:bookmarkStart w:id="395" w:name="_Toc146406512"/>
      <w:r w:rsidRPr="00E80F49">
        <w:t>4.</w:t>
      </w:r>
      <w:r>
        <w:t>4</w:t>
      </w:r>
      <w:r w:rsidRPr="00E80F49">
        <w:tab/>
        <w:t xml:space="preserve">Test point analysis for </w:t>
      </w:r>
      <w:r>
        <w:t>satellite access</w:t>
      </w:r>
      <w:r w:rsidRPr="00E80F49">
        <w:t xml:space="preserve"> test cases in TS 38.521-</w:t>
      </w:r>
      <w:r>
        <w:t>5</w:t>
      </w:r>
      <w:bookmarkEnd w:id="395"/>
    </w:p>
    <w:p w14:paraId="57918AE7" w14:textId="76A225F3" w:rsidR="004F34D4" w:rsidRDefault="004F34D4" w:rsidP="00D44BD4">
      <w:pPr>
        <w:rPr>
          <w:lang w:val="en-US" w:eastAsia="fr-FR"/>
        </w:rPr>
      </w:pPr>
      <w:r>
        <w:rPr>
          <w:lang w:val="en-US" w:eastAsia="fr-FR"/>
        </w:rPr>
        <w:t xml:space="preserve">This section contains information on test point selection for NR NTN test cases in [10]. The general rules in this section apply to all the NR NTN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0B81EF8" w14:textId="4EA488CE" w:rsidR="004F34D4" w:rsidRDefault="004F34D4" w:rsidP="00D44BD4">
      <w:pPr>
        <w:pStyle w:val="H6"/>
        <w:rPr>
          <w:lang w:val="en-US" w:eastAsia="fr-FR"/>
        </w:rPr>
      </w:pPr>
      <w:r w:rsidRPr="004F34D4">
        <w:rPr>
          <w:lang w:val="en-US" w:eastAsia="fr-FR"/>
        </w:rPr>
        <w:t>General rules</w:t>
      </w:r>
      <w:r>
        <w:rPr>
          <w:lang w:val="en-US" w:eastAsia="fr-FR"/>
        </w:rPr>
        <w:t xml:space="preserve"> of test point selection:</w:t>
      </w:r>
    </w:p>
    <w:p w14:paraId="0953087B" w14:textId="600CB5A1" w:rsidR="004F34D4" w:rsidRDefault="004F34D4" w:rsidP="00D44BD4">
      <w:pPr>
        <w:rPr>
          <w:lang w:val="en-US" w:eastAsia="fr-FR"/>
        </w:rPr>
      </w:pPr>
      <w:r>
        <w:rPr>
          <w:lang w:val="en-US" w:eastAsia="fr-FR"/>
        </w:rPr>
        <w:t>Considering that NR NTN operating bands are defined like FR1 FDD bands, test environment, frequencies, SCSs, channel bandwidths, waveforms, and modulations of a Tx</w:t>
      </w:r>
      <w:r w:rsidR="00E2297F" w:rsidRPr="00E2297F">
        <w:rPr>
          <w:lang w:val="en-US" w:eastAsia="fr-FR"/>
        </w:rPr>
        <w:t xml:space="preserve"> or Rx</w:t>
      </w:r>
      <w:r>
        <w:rPr>
          <w:lang w:val="en-US" w:eastAsia="fr-FR"/>
        </w:rPr>
        <w:t xml:space="preserve"> test for an NR NTN band should be selected based on the same principles of the corresponding single carrier test for an FR1 FDD band.</w:t>
      </w:r>
    </w:p>
    <w:p w14:paraId="517902F7" w14:textId="77777777" w:rsidR="004F34D4" w:rsidRPr="00E80F49" w:rsidRDefault="004F34D4" w:rsidP="004F34D4">
      <w:pPr>
        <w:pStyle w:val="TH"/>
      </w:pPr>
      <w:r w:rsidRPr="00E80F49">
        <w:lastRenderedPageBreak/>
        <w:t>Table 4.</w:t>
      </w:r>
      <w:r>
        <w:t>4</w:t>
      </w:r>
      <w:r w:rsidRPr="00E80F49">
        <w:t xml:space="preserve">-1: NR UE transmitter test point selection for </w:t>
      </w:r>
      <w:r>
        <w:t>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Change w:id="396">
          <w:tblGrid>
            <w:gridCol w:w="2148"/>
            <w:gridCol w:w="1470"/>
            <w:gridCol w:w="4563"/>
            <w:gridCol w:w="1845"/>
          </w:tblGrid>
        </w:tblGridChange>
      </w:tblGrid>
      <w:tr w:rsidR="004F34D4" w:rsidRPr="00E80F49" w14:paraId="586561F1" w14:textId="77777777" w:rsidTr="00822785">
        <w:trPr>
          <w:trHeight w:val="248"/>
        </w:trPr>
        <w:tc>
          <w:tcPr>
            <w:tcW w:w="2136" w:type="dxa"/>
            <w:vAlign w:val="center"/>
          </w:tcPr>
          <w:p w14:paraId="2A73A4FC" w14:textId="77777777" w:rsidR="004F34D4" w:rsidRPr="00E80F49" w:rsidRDefault="004F34D4" w:rsidP="00135A41">
            <w:pPr>
              <w:pStyle w:val="TAH"/>
              <w:rPr>
                <w:rFonts w:cs="Arial"/>
              </w:rPr>
            </w:pPr>
            <w:r w:rsidRPr="00E80F49">
              <w:t>Subclause</w:t>
            </w:r>
          </w:p>
        </w:tc>
        <w:tc>
          <w:tcPr>
            <w:tcW w:w="1461" w:type="dxa"/>
            <w:shd w:val="clear" w:color="auto" w:fill="auto"/>
            <w:vAlign w:val="center"/>
          </w:tcPr>
          <w:p w14:paraId="318D1690" w14:textId="77777777" w:rsidR="004F34D4" w:rsidRPr="00E80F49" w:rsidRDefault="004F34D4" w:rsidP="00135A41">
            <w:pPr>
              <w:pStyle w:val="TAH"/>
            </w:pPr>
            <w:r w:rsidRPr="00E80F49">
              <w:t>Number of test points</w:t>
            </w:r>
          </w:p>
        </w:tc>
        <w:tc>
          <w:tcPr>
            <w:tcW w:w="4537" w:type="dxa"/>
            <w:shd w:val="clear" w:color="auto" w:fill="auto"/>
            <w:vAlign w:val="center"/>
          </w:tcPr>
          <w:p w14:paraId="0CA762F0" w14:textId="77777777" w:rsidR="004F34D4" w:rsidRPr="00E80F49" w:rsidRDefault="004F34D4" w:rsidP="00135A41">
            <w:pPr>
              <w:pStyle w:val="TAH"/>
            </w:pPr>
            <w:r w:rsidRPr="00E80F49">
              <w:t>Justification</w:t>
            </w:r>
          </w:p>
        </w:tc>
        <w:tc>
          <w:tcPr>
            <w:tcW w:w="1834" w:type="dxa"/>
            <w:vAlign w:val="center"/>
          </w:tcPr>
          <w:p w14:paraId="0C8B55C0" w14:textId="77777777" w:rsidR="004F34D4" w:rsidRPr="00E80F49" w:rsidRDefault="004F34D4" w:rsidP="00135A41">
            <w:pPr>
              <w:pStyle w:val="TAH"/>
            </w:pPr>
            <w:r w:rsidRPr="00E80F49">
              <w:t>Comments</w:t>
            </w:r>
          </w:p>
        </w:tc>
      </w:tr>
      <w:tr w:rsidR="004F34D4" w:rsidRPr="00E80F49" w14:paraId="50040010" w14:textId="77777777" w:rsidTr="00822785">
        <w:trPr>
          <w:trHeight w:val="248"/>
        </w:trPr>
        <w:tc>
          <w:tcPr>
            <w:tcW w:w="2136" w:type="dxa"/>
            <w:vAlign w:val="center"/>
          </w:tcPr>
          <w:p w14:paraId="446B476C" w14:textId="4D25B78E" w:rsidR="004F34D4" w:rsidRPr="00E80F49" w:rsidRDefault="004F34D4" w:rsidP="00135A41">
            <w:pPr>
              <w:pStyle w:val="TAL"/>
            </w:pPr>
            <w:r w:rsidRPr="00E80F49">
              <w:t>6.2.1</w:t>
            </w:r>
            <w:r w:rsidR="00EE16B0">
              <w:t xml:space="preserve"> </w:t>
            </w:r>
            <w:r w:rsidRPr="00E80F49">
              <w:t>UE maximum output power</w:t>
            </w:r>
          </w:p>
        </w:tc>
        <w:tc>
          <w:tcPr>
            <w:tcW w:w="1461" w:type="dxa"/>
            <w:shd w:val="clear" w:color="auto" w:fill="auto"/>
            <w:vAlign w:val="center"/>
          </w:tcPr>
          <w:p w14:paraId="629FD126" w14:textId="77777777" w:rsidR="004F34D4" w:rsidRPr="00E80F49" w:rsidRDefault="004F34D4" w:rsidP="00135A41">
            <w:pPr>
              <w:pStyle w:val="TAC"/>
            </w:pPr>
            <w:r w:rsidRPr="00E80F49">
              <w:t>540</w:t>
            </w:r>
          </w:p>
        </w:tc>
        <w:tc>
          <w:tcPr>
            <w:tcW w:w="4537" w:type="dxa"/>
            <w:shd w:val="clear" w:color="auto" w:fill="auto"/>
            <w:vAlign w:val="center"/>
          </w:tcPr>
          <w:p w14:paraId="2827939F" w14:textId="77777777" w:rsidR="004F34D4" w:rsidRPr="00E80F49" w:rsidRDefault="004F34D4" w:rsidP="00135A41">
            <w:pPr>
              <w:pStyle w:val="TAL"/>
            </w:pPr>
            <w:r>
              <w:t xml:space="preserve">General rules of test point selection apply. </w:t>
            </w:r>
            <w:r w:rsidRPr="00CF6C2D">
              <w:t>Test points of TC 6.2.1 from TS 38.521-1 can be leveraged.</w:t>
            </w:r>
          </w:p>
        </w:tc>
        <w:tc>
          <w:tcPr>
            <w:tcW w:w="1834" w:type="dxa"/>
            <w:vAlign w:val="center"/>
          </w:tcPr>
          <w:p w14:paraId="1156F50F" w14:textId="77777777" w:rsidR="004F34D4" w:rsidRPr="00E80F49" w:rsidRDefault="004F34D4" w:rsidP="00135A41">
            <w:pPr>
              <w:pStyle w:val="TAL"/>
            </w:pPr>
            <w:r w:rsidRPr="00E80F49">
              <w:t>RAN5#</w:t>
            </w:r>
            <w:r>
              <w:t>98</w:t>
            </w:r>
          </w:p>
        </w:tc>
      </w:tr>
      <w:tr w:rsidR="004F34D4" w:rsidRPr="00E80F49" w14:paraId="148D60CC" w14:textId="77777777" w:rsidTr="00822785">
        <w:trPr>
          <w:trHeight w:val="248"/>
        </w:trPr>
        <w:tc>
          <w:tcPr>
            <w:tcW w:w="2136" w:type="dxa"/>
            <w:vAlign w:val="center"/>
          </w:tcPr>
          <w:p w14:paraId="448347D2" w14:textId="3AFF8FD7" w:rsidR="004F34D4" w:rsidRPr="00E80F49" w:rsidRDefault="004F34D4" w:rsidP="00135A41">
            <w:pPr>
              <w:pStyle w:val="TAL"/>
            </w:pPr>
            <w:r w:rsidRPr="00E80F49">
              <w:t>6.2.2</w:t>
            </w:r>
            <w:r w:rsidR="00EE16B0">
              <w:t xml:space="preserve"> </w:t>
            </w:r>
            <w:r w:rsidRPr="00E80F49">
              <w:t>Maximum Output Power Reduction (MPR)</w:t>
            </w:r>
          </w:p>
        </w:tc>
        <w:tc>
          <w:tcPr>
            <w:tcW w:w="1461" w:type="dxa"/>
            <w:shd w:val="clear" w:color="auto" w:fill="auto"/>
            <w:vAlign w:val="center"/>
          </w:tcPr>
          <w:p w14:paraId="7B670D3D" w14:textId="77777777" w:rsidR="004F34D4" w:rsidRPr="00E80F49" w:rsidRDefault="004F34D4" w:rsidP="00135A41">
            <w:pPr>
              <w:pStyle w:val="TAC"/>
              <w:rPr>
                <w:lang w:eastAsia="zh-CN"/>
              </w:rPr>
            </w:pPr>
            <w:r w:rsidRPr="00E80F49">
              <w:rPr>
                <w:lang w:eastAsia="zh-CN"/>
              </w:rPr>
              <w:t>contiguous allocation: 100</w:t>
            </w:r>
            <w:r>
              <w:rPr>
                <w:lang w:eastAsia="zh-CN"/>
              </w:rPr>
              <w:t>0</w:t>
            </w:r>
          </w:p>
        </w:tc>
        <w:tc>
          <w:tcPr>
            <w:tcW w:w="4537" w:type="dxa"/>
            <w:shd w:val="clear" w:color="auto" w:fill="auto"/>
            <w:vAlign w:val="center"/>
          </w:tcPr>
          <w:p w14:paraId="3B73E814" w14:textId="77777777" w:rsidR="004F34D4" w:rsidRDefault="004F34D4" w:rsidP="00135A41">
            <w:pPr>
              <w:pStyle w:val="TAL"/>
            </w:pPr>
            <w:r>
              <w:t xml:space="preserve">General rules of test point selection apply. </w:t>
            </w:r>
            <w:r w:rsidRPr="00CF6C2D">
              <w:t>Test points of TC 6.2.</w:t>
            </w:r>
            <w:r>
              <w:t>2</w:t>
            </w:r>
            <w:r w:rsidRPr="00CF6C2D">
              <w:t xml:space="preserve"> from TS 38.521-1 can be leveraged except for the test point for almost contiguous allocation.</w:t>
            </w:r>
          </w:p>
          <w:p w14:paraId="689B181C" w14:textId="77777777" w:rsidR="004F34D4" w:rsidRDefault="004F34D4" w:rsidP="00135A41">
            <w:pPr>
              <w:pStyle w:val="TAL"/>
            </w:pPr>
          </w:p>
          <w:p w14:paraId="20F8EA00" w14:textId="77777777" w:rsidR="004F34D4" w:rsidRPr="00E80F49" w:rsidRDefault="004F34D4" w:rsidP="00135A41">
            <w:pPr>
              <w:pStyle w:val="TAL"/>
            </w:pPr>
            <w:r>
              <w:t>Note: There is no test point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tc>
        <w:tc>
          <w:tcPr>
            <w:tcW w:w="1834" w:type="dxa"/>
            <w:vAlign w:val="center"/>
          </w:tcPr>
          <w:p w14:paraId="0835D732" w14:textId="77777777" w:rsidR="004F34D4" w:rsidRPr="00E80F49" w:rsidRDefault="004F34D4" w:rsidP="00135A41">
            <w:pPr>
              <w:pStyle w:val="TAL"/>
              <w:rPr>
                <w:lang w:eastAsia="zh-CN"/>
              </w:rPr>
            </w:pPr>
            <w:r w:rsidRPr="00E80F49">
              <w:t>RAN5#</w:t>
            </w:r>
            <w:r w:rsidRPr="00E80F49">
              <w:rPr>
                <w:lang w:eastAsia="zh-CN"/>
              </w:rPr>
              <w:t>9</w:t>
            </w:r>
            <w:r>
              <w:rPr>
                <w:lang w:eastAsia="zh-CN"/>
              </w:rPr>
              <w:t>8</w:t>
            </w:r>
          </w:p>
        </w:tc>
      </w:tr>
      <w:tr w:rsidR="00FE19E7" w:rsidRPr="00E80F49" w14:paraId="0AE6D568" w14:textId="77777777" w:rsidTr="00FE19E7">
        <w:trPr>
          <w:trHeight w:val="248"/>
        </w:trPr>
        <w:tc>
          <w:tcPr>
            <w:tcW w:w="2136" w:type="dxa"/>
            <w:vAlign w:val="center"/>
          </w:tcPr>
          <w:p w14:paraId="110ABE53" w14:textId="574990E5" w:rsidR="00FE19E7" w:rsidRPr="00E80F49" w:rsidRDefault="00FE19E7" w:rsidP="00FE19E7">
            <w:pPr>
              <w:pStyle w:val="TAL"/>
            </w:pPr>
            <w:r w:rsidRPr="00DC6B01">
              <w:t>6.2.3</w:t>
            </w:r>
            <w:r>
              <w:t xml:space="preserve"> </w:t>
            </w:r>
            <w:r w:rsidRPr="00DC6B01">
              <w:t>UE additional maximum output power reduction</w:t>
            </w:r>
          </w:p>
        </w:tc>
        <w:tc>
          <w:tcPr>
            <w:tcW w:w="1461" w:type="dxa"/>
            <w:shd w:val="clear" w:color="auto" w:fill="auto"/>
            <w:vAlign w:val="center"/>
          </w:tcPr>
          <w:p w14:paraId="3C487603" w14:textId="77777777" w:rsidR="00FE19E7" w:rsidRDefault="00FE19E7" w:rsidP="00FE19E7">
            <w:pPr>
              <w:pStyle w:val="TAC"/>
              <w:rPr>
                <w:lang w:eastAsia="zh-CN"/>
              </w:rPr>
            </w:pPr>
            <w:r>
              <w:rPr>
                <w:lang w:eastAsia="zh-CN"/>
              </w:rPr>
              <w:t>216 for NS_100;</w:t>
            </w:r>
          </w:p>
          <w:p w14:paraId="64343610" w14:textId="42E41C3E" w:rsidR="00FE19E7" w:rsidRPr="00E80F49" w:rsidRDefault="00FE19E7" w:rsidP="00FE19E7">
            <w:pPr>
              <w:pStyle w:val="TAC"/>
              <w:rPr>
                <w:lang w:eastAsia="zh-CN"/>
              </w:rPr>
            </w:pPr>
            <w:r>
              <w:rPr>
                <w:lang w:eastAsia="zh-CN"/>
              </w:rPr>
              <w:t>264 for NS_24</w:t>
            </w:r>
          </w:p>
        </w:tc>
        <w:tc>
          <w:tcPr>
            <w:tcW w:w="4537" w:type="dxa"/>
            <w:shd w:val="clear" w:color="auto" w:fill="auto"/>
            <w:vAlign w:val="center"/>
          </w:tcPr>
          <w:p w14:paraId="420B01B1" w14:textId="441C577B" w:rsidR="00FE19E7" w:rsidRDefault="00FE19E7" w:rsidP="00FE19E7">
            <w:pPr>
              <w:pStyle w:val="TAL"/>
            </w:pPr>
            <w:r>
              <w:t>General rules of test point selection apply. AMPR t</w:t>
            </w:r>
            <w:r w:rsidRPr="00CF6C2D">
              <w:t>est points</w:t>
            </w:r>
            <w:r>
              <w:t xml:space="preserve"> for NS_100 and NS_24</w:t>
            </w:r>
            <w:r w:rsidRPr="00CF6C2D">
              <w:t xml:space="preserve"> </w:t>
            </w:r>
            <w:r>
              <w:t>in</w:t>
            </w:r>
            <w:r w:rsidRPr="00CF6C2D">
              <w:t xml:space="preserve"> TC 6.2.</w:t>
            </w:r>
            <w:r>
              <w:t>3</w:t>
            </w:r>
            <w:r w:rsidRPr="00CF6C2D">
              <w:t xml:space="preserve"> </w:t>
            </w:r>
            <w:r>
              <w:t>of</w:t>
            </w:r>
            <w:r w:rsidRPr="00CF6C2D">
              <w:t xml:space="preserve"> TS 38.521-1 can be leveraged.</w:t>
            </w:r>
          </w:p>
        </w:tc>
        <w:tc>
          <w:tcPr>
            <w:tcW w:w="1834" w:type="dxa"/>
            <w:vAlign w:val="center"/>
          </w:tcPr>
          <w:p w14:paraId="3B4CC322" w14:textId="0E54E52D" w:rsidR="00FE19E7" w:rsidRPr="00E80F49" w:rsidRDefault="00FE19E7" w:rsidP="00FE19E7">
            <w:pPr>
              <w:pStyle w:val="TAL"/>
            </w:pPr>
            <w:r>
              <w:t>RAN5#100</w:t>
            </w:r>
          </w:p>
        </w:tc>
      </w:tr>
      <w:tr w:rsidR="00FE19E7" w:rsidRPr="00E80F49" w14:paraId="1D149536" w14:textId="77777777" w:rsidTr="00822785">
        <w:trPr>
          <w:trHeight w:val="248"/>
        </w:trPr>
        <w:tc>
          <w:tcPr>
            <w:tcW w:w="2136" w:type="dxa"/>
            <w:vAlign w:val="center"/>
          </w:tcPr>
          <w:p w14:paraId="1484849C" w14:textId="3A1807F9" w:rsidR="00FE19E7" w:rsidRPr="00E80F49" w:rsidRDefault="00FE19E7" w:rsidP="00FE19E7">
            <w:pPr>
              <w:pStyle w:val="TAL"/>
            </w:pPr>
            <w:r>
              <w:t xml:space="preserve">6.2.4 </w:t>
            </w:r>
            <w:r w:rsidRPr="0070523C">
              <w:t>Configured transmitted power</w:t>
            </w:r>
          </w:p>
        </w:tc>
        <w:tc>
          <w:tcPr>
            <w:tcW w:w="1461" w:type="dxa"/>
            <w:shd w:val="clear" w:color="auto" w:fill="auto"/>
            <w:vAlign w:val="center"/>
          </w:tcPr>
          <w:p w14:paraId="3AE01A35" w14:textId="46F6B931" w:rsidR="00FE19E7" w:rsidRPr="00E80F49" w:rsidRDefault="00FE19E7" w:rsidP="00FE19E7">
            <w:pPr>
              <w:pStyle w:val="TAC"/>
              <w:rPr>
                <w:lang w:eastAsia="zh-CN"/>
              </w:rPr>
            </w:pPr>
            <w:r>
              <w:rPr>
                <w:lang w:eastAsia="zh-CN"/>
              </w:rPr>
              <w:t>30</w:t>
            </w:r>
          </w:p>
        </w:tc>
        <w:tc>
          <w:tcPr>
            <w:tcW w:w="4537" w:type="dxa"/>
            <w:shd w:val="clear" w:color="auto" w:fill="auto"/>
            <w:vAlign w:val="center"/>
          </w:tcPr>
          <w:p w14:paraId="425A2C4F" w14:textId="022B6F8F" w:rsidR="00FE19E7" w:rsidRDefault="00FE19E7" w:rsidP="00FE19E7">
            <w:pPr>
              <w:pStyle w:val="TAL"/>
            </w:pPr>
            <w:r>
              <w:t>General rules of test point selection apply. Test points of TC 6.2.4 from TS 38.521-1 can be levereage except for Test ID 3, which applies to TDD bands only.</w:t>
            </w:r>
          </w:p>
        </w:tc>
        <w:tc>
          <w:tcPr>
            <w:tcW w:w="1834" w:type="dxa"/>
            <w:vAlign w:val="center"/>
          </w:tcPr>
          <w:p w14:paraId="1862B05D" w14:textId="576383DC" w:rsidR="00FE19E7" w:rsidRPr="00E80F49" w:rsidRDefault="00FE19E7" w:rsidP="00FE19E7">
            <w:pPr>
              <w:pStyle w:val="TAL"/>
            </w:pPr>
            <w:r>
              <w:t>RAN5#99</w:t>
            </w:r>
          </w:p>
        </w:tc>
      </w:tr>
      <w:tr w:rsidR="00FE19E7" w:rsidRPr="00E80F49" w14:paraId="7760A6AA" w14:textId="77777777" w:rsidTr="00822785">
        <w:trPr>
          <w:trHeight w:val="248"/>
        </w:trPr>
        <w:tc>
          <w:tcPr>
            <w:tcW w:w="2136" w:type="dxa"/>
            <w:vAlign w:val="center"/>
          </w:tcPr>
          <w:p w14:paraId="0EC73E77" w14:textId="77777777" w:rsidR="00FE19E7" w:rsidRPr="00E80F49" w:rsidRDefault="00FE19E7" w:rsidP="00FE19E7">
            <w:pPr>
              <w:pStyle w:val="TAL"/>
            </w:pPr>
            <w:r w:rsidRPr="002D2378">
              <w:t>6.3.1 Minimum output power</w:t>
            </w:r>
          </w:p>
        </w:tc>
        <w:tc>
          <w:tcPr>
            <w:tcW w:w="1461" w:type="dxa"/>
            <w:shd w:val="clear" w:color="auto" w:fill="auto"/>
            <w:vAlign w:val="center"/>
          </w:tcPr>
          <w:p w14:paraId="0CB4123B" w14:textId="77777777" w:rsidR="00FE19E7" w:rsidRPr="00E80F49" w:rsidRDefault="00FE19E7" w:rsidP="00FE19E7">
            <w:pPr>
              <w:pStyle w:val="TAC"/>
              <w:rPr>
                <w:lang w:eastAsia="zh-CN"/>
              </w:rPr>
            </w:pPr>
            <w:r w:rsidRPr="002D2378">
              <w:rPr>
                <w:lang w:eastAsia="zh-CN"/>
              </w:rPr>
              <w:t>45</w:t>
            </w:r>
          </w:p>
        </w:tc>
        <w:tc>
          <w:tcPr>
            <w:tcW w:w="4537" w:type="dxa"/>
            <w:shd w:val="clear" w:color="auto" w:fill="auto"/>
            <w:vAlign w:val="center"/>
          </w:tcPr>
          <w:p w14:paraId="732C2158" w14:textId="77777777" w:rsidR="00FE19E7" w:rsidRDefault="00FE19E7" w:rsidP="00FE19E7">
            <w:pPr>
              <w:pStyle w:val="TAL"/>
            </w:pPr>
            <w:r>
              <w:t xml:space="preserve">General rules of test point selection apply. </w:t>
            </w:r>
            <w:r w:rsidRPr="00CF6C2D">
              <w:t>Test points of TC 6.</w:t>
            </w:r>
            <w:r>
              <w:t>3</w:t>
            </w:r>
            <w:r w:rsidRPr="00CF6C2D">
              <w:t>.1 from TS 38.521-1 can be leveraged.</w:t>
            </w:r>
          </w:p>
        </w:tc>
        <w:tc>
          <w:tcPr>
            <w:tcW w:w="1834" w:type="dxa"/>
            <w:vAlign w:val="center"/>
          </w:tcPr>
          <w:p w14:paraId="7F082AD8" w14:textId="77777777" w:rsidR="00FE19E7" w:rsidRPr="00E80F49" w:rsidRDefault="00FE19E7" w:rsidP="00FE19E7">
            <w:pPr>
              <w:pStyle w:val="TAL"/>
            </w:pPr>
            <w:r w:rsidRPr="00E80F49">
              <w:t>RAN5#</w:t>
            </w:r>
            <w:r w:rsidRPr="00E80F49">
              <w:rPr>
                <w:lang w:eastAsia="zh-CN"/>
              </w:rPr>
              <w:t>9</w:t>
            </w:r>
            <w:r>
              <w:rPr>
                <w:lang w:eastAsia="zh-CN"/>
              </w:rPr>
              <w:t>8</w:t>
            </w:r>
          </w:p>
        </w:tc>
      </w:tr>
      <w:tr w:rsidR="00FE19E7" w:rsidRPr="00E80F49" w14:paraId="06E16F4B" w14:textId="77777777" w:rsidTr="00FE19E7">
        <w:trPr>
          <w:trHeight w:val="248"/>
        </w:trPr>
        <w:tc>
          <w:tcPr>
            <w:tcW w:w="2136" w:type="dxa"/>
            <w:vAlign w:val="center"/>
          </w:tcPr>
          <w:p w14:paraId="19B1FC1D" w14:textId="0F260DBE" w:rsidR="00FE19E7" w:rsidRPr="002D2378" w:rsidRDefault="00FE19E7" w:rsidP="00FE19E7">
            <w:pPr>
              <w:pStyle w:val="TAL"/>
            </w:pPr>
            <w:r>
              <w:t>6.3.3 Transmit On/OFF Time Mask</w:t>
            </w:r>
          </w:p>
        </w:tc>
        <w:tc>
          <w:tcPr>
            <w:tcW w:w="1461" w:type="dxa"/>
            <w:shd w:val="clear" w:color="auto" w:fill="auto"/>
            <w:vAlign w:val="center"/>
          </w:tcPr>
          <w:p w14:paraId="5C219370" w14:textId="41E9DF21" w:rsidR="00FE19E7" w:rsidRPr="002D2378" w:rsidRDefault="00FE19E7" w:rsidP="00FE19E7">
            <w:pPr>
              <w:pStyle w:val="TAC"/>
              <w:rPr>
                <w:lang w:eastAsia="zh-CN"/>
              </w:rPr>
            </w:pPr>
            <w:r w:rsidRPr="00E80F49">
              <w:t>40</w:t>
            </w:r>
          </w:p>
        </w:tc>
        <w:tc>
          <w:tcPr>
            <w:tcW w:w="4537" w:type="dxa"/>
            <w:shd w:val="clear" w:color="auto" w:fill="auto"/>
            <w:vAlign w:val="center"/>
          </w:tcPr>
          <w:p w14:paraId="0F2224A7" w14:textId="4421DC2A" w:rsidR="00FE19E7" w:rsidRDefault="00FE19E7" w:rsidP="00FE19E7">
            <w:pPr>
              <w:pStyle w:val="TAL"/>
            </w:pPr>
            <w:r>
              <w:t xml:space="preserve">General rules of test point selection apply. </w:t>
            </w:r>
            <w:r w:rsidRPr="00CF6C2D">
              <w:t>Test points of TC 6.</w:t>
            </w:r>
            <w:r>
              <w:t>3.3</w:t>
            </w:r>
            <w:r w:rsidRPr="00CF6C2D">
              <w:t xml:space="preserve"> from TS 38.521-1 can be leveraged.</w:t>
            </w:r>
          </w:p>
        </w:tc>
        <w:tc>
          <w:tcPr>
            <w:tcW w:w="1834" w:type="dxa"/>
            <w:vAlign w:val="center"/>
          </w:tcPr>
          <w:p w14:paraId="2BE4E2E7" w14:textId="620815AA" w:rsidR="00FE19E7" w:rsidRPr="00E80F49" w:rsidRDefault="00FE19E7" w:rsidP="00FE19E7">
            <w:pPr>
              <w:pStyle w:val="TAL"/>
            </w:pPr>
            <w:r w:rsidRPr="00E80F49">
              <w:t>RAN5#</w:t>
            </w:r>
            <w:r>
              <w:rPr>
                <w:lang w:eastAsia="zh-CN"/>
              </w:rPr>
              <w:t>100</w:t>
            </w:r>
          </w:p>
        </w:tc>
      </w:tr>
      <w:tr w:rsidR="00FE19E7" w:rsidRPr="00E80F49" w14:paraId="7575BEBB" w14:textId="77777777" w:rsidTr="00FE19E7">
        <w:trPr>
          <w:trHeight w:val="248"/>
        </w:trPr>
        <w:tc>
          <w:tcPr>
            <w:tcW w:w="2136" w:type="dxa"/>
            <w:vAlign w:val="center"/>
          </w:tcPr>
          <w:p w14:paraId="6DBC59BB" w14:textId="6B3415DD" w:rsidR="00FE19E7" w:rsidRPr="002D2378" w:rsidRDefault="00FE19E7" w:rsidP="00FE19E7">
            <w:pPr>
              <w:pStyle w:val="TAL"/>
            </w:pPr>
            <w:r>
              <w:t xml:space="preserve">6.5.2.2 </w:t>
            </w:r>
            <w:r w:rsidRPr="00B34928">
              <w:t>Spectrum emission mask</w:t>
            </w:r>
          </w:p>
        </w:tc>
        <w:tc>
          <w:tcPr>
            <w:tcW w:w="1461" w:type="dxa"/>
            <w:shd w:val="clear" w:color="auto" w:fill="auto"/>
            <w:vAlign w:val="center"/>
          </w:tcPr>
          <w:p w14:paraId="6DCB5B0F" w14:textId="4837A9D5" w:rsidR="00FE19E7" w:rsidRPr="002D2378" w:rsidRDefault="00FE19E7" w:rsidP="00FE19E7">
            <w:pPr>
              <w:pStyle w:val="TAC"/>
              <w:rPr>
                <w:lang w:eastAsia="zh-CN"/>
              </w:rPr>
            </w:pPr>
            <w:r w:rsidRPr="00E80F49">
              <w:rPr>
                <w:lang w:eastAsia="zh-CN"/>
              </w:rPr>
              <w:t>contiguous allocation: 144</w:t>
            </w:r>
          </w:p>
        </w:tc>
        <w:tc>
          <w:tcPr>
            <w:tcW w:w="4537" w:type="dxa"/>
            <w:shd w:val="clear" w:color="auto" w:fill="auto"/>
            <w:vAlign w:val="center"/>
          </w:tcPr>
          <w:p w14:paraId="1A7B359C" w14:textId="77777777" w:rsidR="00FE19E7" w:rsidRDefault="00FE19E7" w:rsidP="00FE19E7">
            <w:pPr>
              <w:pStyle w:val="TAL"/>
            </w:pPr>
            <w:r>
              <w:t xml:space="preserve">General rules of test point selection apply. </w:t>
            </w:r>
            <w:r w:rsidRPr="00CF6C2D">
              <w:t>Test points</w:t>
            </w:r>
            <w:r>
              <w:t xml:space="preserve"> applicable to PC3</w:t>
            </w:r>
            <w:r w:rsidRPr="00CF6C2D">
              <w:t xml:space="preserve"> </w:t>
            </w:r>
            <w:r>
              <w:t>from</w:t>
            </w:r>
            <w:r w:rsidRPr="00CF6C2D">
              <w:t xml:space="preserve"> TC 6.</w:t>
            </w:r>
            <w:r>
              <w:t>5</w:t>
            </w:r>
            <w:r w:rsidRPr="00CF6C2D">
              <w:t>.</w:t>
            </w:r>
            <w:r>
              <w:t>2.2</w:t>
            </w:r>
            <w:r w:rsidRPr="00CF6C2D">
              <w:t xml:space="preserve"> </w:t>
            </w:r>
            <w:r>
              <w:t xml:space="preserve">of TS 38.521-1 </w:t>
            </w:r>
            <w:r w:rsidRPr="00CF6C2D">
              <w:t>can be leveraged</w:t>
            </w:r>
            <w:r>
              <w:t xml:space="preserve">  except for:</w:t>
            </w:r>
          </w:p>
          <w:p w14:paraId="03C4645D" w14:textId="77777777" w:rsidR="00FE19E7" w:rsidRDefault="00FE19E7" w:rsidP="00FE19E7">
            <w:pPr>
              <w:pStyle w:val="TAL"/>
            </w:pPr>
          </w:p>
          <w:p w14:paraId="204AEA3A" w14:textId="77777777" w:rsidR="00FE19E7" w:rsidRDefault="00FE19E7" w:rsidP="00FE19E7">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75086D83" w14:textId="77777777" w:rsidR="00FE19E7" w:rsidRDefault="00FE19E7" w:rsidP="00FE19E7">
            <w:pPr>
              <w:pStyle w:val="TAL"/>
            </w:pPr>
            <w:r>
              <w:t xml:space="preserve">- Test IDs that are specified with NOTE 3 in Table </w:t>
            </w:r>
            <w:r w:rsidRPr="00500E12">
              <w:t>6.</w:t>
            </w:r>
            <w:r>
              <w:t>5.</w:t>
            </w:r>
            <w:r w:rsidRPr="00500E12">
              <w:t>2.2.4.1-1</w:t>
            </w:r>
            <w:r>
              <w:t xml:space="preserve"> of TS 38.521-1, which applies to TDD bands only</w:t>
            </w:r>
          </w:p>
          <w:p w14:paraId="2D713FAB" w14:textId="5F5E2E81" w:rsidR="00FE19E7" w:rsidRDefault="00FE19E7" w:rsidP="00FE19E7">
            <w:pPr>
              <w:pStyle w:val="TAL"/>
            </w:pPr>
            <w:r>
              <w:t>- [Test IDs listed as a</w:t>
            </w:r>
            <w:r w:rsidRPr="00500E12">
              <w:t xml:space="preserve">pplicable to UEs indicating support for UE capability </w:t>
            </w:r>
            <w:r w:rsidRPr="00500E12">
              <w:rPr>
                <w:i/>
              </w:rPr>
              <w:t>lowPAPR-DMRS-PUSCHwithPrecoding-r16</w:t>
            </w:r>
            <w:r>
              <w:rPr>
                <w:i/>
              </w:rPr>
              <w:t>]</w:t>
            </w:r>
          </w:p>
        </w:tc>
        <w:tc>
          <w:tcPr>
            <w:tcW w:w="1834" w:type="dxa"/>
            <w:vAlign w:val="center"/>
          </w:tcPr>
          <w:p w14:paraId="6CA44847" w14:textId="3B2AE4B4" w:rsidR="00FE19E7" w:rsidRPr="00E80F49" w:rsidRDefault="00FE19E7" w:rsidP="00FE19E7">
            <w:pPr>
              <w:pStyle w:val="TAL"/>
            </w:pPr>
            <w:r w:rsidRPr="00E80F49">
              <w:t>RAN5#</w:t>
            </w:r>
            <w:r>
              <w:rPr>
                <w:lang w:eastAsia="zh-CN"/>
              </w:rPr>
              <w:t>100</w:t>
            </w:r>
          </w:p>
        </w:tc>
      </w:tr>
      <w:tr w:rsidR="00822785" w:rsidRPr="00E80F49" w14:paraId="127BD3E5" w14:textId="77777777" w:rsidTr="00FE19E7">
        <w:trPr>
          <w:trHeight w:val="248"/>
        </w:trPr>
        <w:tc>
          <w:tcPr>
            <w:tcW w:w="2136" w:type="dxa"/>
            <w:vAlign w:val="center"/>
          </w:tcPr>
          <w:p w14:paraId="1A8867AE" w14:textId="3B3D576D" w:rsidR="00822785" w:rsidRPr="002D2378" w:rsidRDefault="00822785" w:rsidP="00822785">
            <w:pPr>
              <w:pStyle w:val="TAL"/>
            </w:pPr>
            <w:r>
              <w:t>6.5.2.4 Adjacent channel leakage ratio</w:t>
            </w:r>
          </w:p>
        </w:tc>
        <w:tc>
          <w:tcPr>
            <w:tcW w:w="1461" w:type="dxa"/>
            <w:shd w:val="clear" w:color="auto" w:fill="auto"/>
            <w:vAlign w:val="center"/>
          </w:tcPr>
          <w:p w14:paraId="7DFE2BC4" w14:textId="3B4FC21F" w:rsidR="00822785" w:rsidRPr="002D2378" w:rsidRDefault="00822785" w:rsidP="00822785">
            <w:pPr>
              <w:pStyle w:val="TAC"/>
              <w:rPr>
                <w:lang w:eastAsia="zh-CN"/>
              </w:rPr>
            </w:pPr>
            <w:r w:rsidRPr="00E80F49">
              <w:t xml:space="preserve">contiguous allocation: </w:t>
            </w:r>
            <w:r>
              <w:t>1000</w:t>
            </w:r>
          </w:p>
        </w:tc>
        <w:tc>
          <w:tcPr>
            <w:tcW w:w="4537" w:type="dxa"/>
            <w:shd w:val="clear" w:color="auto" w:fill="auto"/>
            <w:vAlign w:val="center"/>
          </w:tcPr>
          <w:p w14:paraId="7DD6EAB6" w14:textId="77777777" w:rsidR="00822785" w:rsidRDefault="00822785" w:rsidP="00822785">
            <w:pPr>
              <w:pStyle w:val="TAL"/>
            </w:pPr>
            <w:r>
              <w:t xml:space="preserve">General rules of test point selection apply. </w:t>
            </w:r>
            <w:r w:rsidRPr="00CF6C2D">
              <w:t>Test points of TC 6.</w:t>
            </w:r>
            <w:r>
              <w:t>5</w:t>
            </w:r>
            <w:r w:rsidRPr="00CF6C2D">
              <w:t>.</w:t>
            </w:r>
            <w:r>
              <w:t>2.4</w:t>
            </w:r>
            <w:r w:rsidRPr="00CF6C2D">
              <w:t xml:space="preserve"> </w:t>
            </w:r>
            <w:r>
              <w:t>which are derived from Table 6.2.2.4.1-1 of</w:t>
            </w:r>
            <w:r w:rsidRPr="00CF6C2D">
              <w:t xml:space="preserve"> TS 38.521-1</w:t>
            </w:r>
            <w:r>
              <w:t>,</w:t>
            </w:r>
            <w:r w:rsidRPr="00CF6C2D">
              <w:t xml:space="preserve"> </w:t>
            </w:r>
            <w:r>
              <w:t xml:space="preserve">applicable to PC3, </w:t>
            </w:r>
            <w:r w:rsidRPr="00CF6C2D">
              <w:t>can be leveraged</w:t>
            </w:r>
            <w:r>
              <w:t xml:space="preserve"> except for:</w:t>
            </w:r>
          </w:p>
          <w:p w14:paraId="38F744F3" w14:textId="77777777" w:rsidR="00822785" w:rsidRDefault="00822785" w:rsidP="00822785">
            <w:pPr>
              <w:pStyle w:val="TAL"/>
            </w:pPr>
          </w:p>
          <w:p w14:paraId="011CE96F" w14:textId="77777777" w:rsidR="00822785" w:rsidRDefault="00822785" w:rsidP="00822785">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1AE1E8D4" w14:textId="4D3401EB" w:rsidR="00822785" w:rsidRDefault="00822785" w:rsidP="00822785">
            <w:pPr>
              <w:pStyle w:val="TAL"/>
            </w:pPr>
            <w:r>
              <w:t xml:space="preserve">- Test IDs that are specified with NOTE 3 in Table </w:t>
            </w:r>
            <w:r w:rsidRPr="00500E12">
              <w:t>6.2.2.4.1-1</w:t>
            </w:r>
            <w:r>
              <w:t xml:space="preserve"> of TS 38.521-1, which applies to TDD bands only</w:t>
            </w:r>
          </w:p>
        </w:tc>
        <w:tc>
          <w:tcPr>
            <w:tcW w:w="1834" w:type="dxa"/>
            <w:vAlign w:val="center"/>
          </w:tcPr>
          <w:p w14:paraId="67ADD2C6" w14:textId="5F3A6FDC" w:rsidR="00822785" w:rsidRPr="00E80F49" w:rsidRDefault="00822785" w:rsidP="00822785">
            <w:pPr>
              <w:pStyle w:val="TAL"/>
            </w:pPr>
            <w:r w:rsidRPr="00E80F49">
              <w:t>RAN5#</w:t>
            </w:r>
            <w:r>
              <w:t>100</w:t>
            </w:r>
          </w:p>
        </w:tc>
      </w:tr>
      <w:tr w:rsidR="00822785" w:rsidRPr="00E80F49" w14:paraId="04B8851B" w14:textId="77777777" w:rsidTr="00FE19E7">
        <w:trPr>
          <w:trHeight w:val="248"/>
        </w:trPr>
        <w:tc>
          <w:tcPr>
            <w:tcW w:w="2136" w:type="dxa"/>
            <w:vAlign w:val="center"/>
          </w:tcPr>
          <w:p w14:paraId="45CED0D3" w14:textId="6D293287" w:rsidR="00822785" w:rsidRPr="002D2378" w:rsidRDefault="00822785" w:rsidP="00822785">
            <w:pPr>
              <w:pStyle w:val="TAL"/>
            </w:pPr>
            <w:r w:rsidRPr="00332F1D">
              <w:t>6.5.3.1</w:t>
            </w:r>
            <w:r>
              <w:t xml:space="preserve"> </w:t>
            </w:r>
            <w:r w:rsidRPr="00332F1D">
              <w:t>General spurious emission</w:t>
            </w:r>
          </w:p>
        </w:tc>
        <w:tc>
          <w:tcPr>
            <w:tcW w:w="1461" w:type="dxa"/>
            <w:shd w:val="clear" w:color="auto" w:fill="auto"/>
            <w:vAlign w:val="center"/>
          </w:tcPr>
          <w:p w14:paraId="2A2E19E0" w14:textId="6084641F" w:rsidR="00822785" w:rsidRPr="002D2378" w:rsidRDefault="00822785" w:rsidP="00822785">
            <w:pPr>
              <w:pStyle w:val="TAC"/>
              <w:rPr>
                <w:lang w:eastAsia="zh-CN"/>
              </w:rPr>
            </w:pPr>
            <w:r>
              <w:t>27</w:t>
            </w:r>
          </w:p>
        </w:tc>
        <w:tc>
          <w:tcPr>
            <w:tcW w:w="4537" w:type="dxa"/>
            <w:shd w:val="clear" w:color="auto" w:fill="auto"/>
            <w:vAlign w:val="center"/>
          </w:tcPr>
          <w:p w14:paraId="45A37D71" w14:textId="5201D57F" w:rsidR="00822785" w:rsidRDefault="00822785" w:rsidP="00822785">
            <w:pPr>
              <w:pStyle w:val="TAL"/>
            </w:pPr>
            <w:r>
              <w:t xml:space="preserve">General rules of test point selection apply. </w:t>
            </w:r>
            <w:r w:rsidRPr="00CF6C2D">
              <w:t>Test points of TC 6.</w:t>
            </w:r>
            <w:r>
              <w:t>5.3</w:t>
            </w:r>
            <w:r w:rsidRPr="00CF6C2D">
              <w:t>.1 from TS 38.521-1 can be leveraged</w:t>
            </w:r>
          </w:p>
        </w:tc>
        <w:tc>
          <w:tcPr>
            <w:tcW w:w="1834" w:type="dxa"/>
            <w:vAlign w:val="center"/>
          </w:tcPr>
          <w:p w14:paraId="2C103470" w14:textId="2B6859FB" w:rsidR="00822785" w:rsidRPr="00E80F49" w:rsidRDefault="00822785" w:rsidP="00822785">
            <w:pPr>
              <w:pStyle w:val="TAL"/>
            </w:pPr>
            <w:r w:rsidRPr="00E80F49">
              <w:t>RAN5#</w:t>
            </w:r>
            <w:r>
              <w:t>100</w:t>
            </w:r>
          </w:p>
        </w:tc>
      </w:tr>
      <w:tr w:rsidR="00822785" w:rsidRPr="00E80F49" w14:paraId="0B68162F" w14:textId="77777777" w:rsidTr="00FE19E7">
        <w:trPr>
          <w:trHeight w:val="248"/>
        </w:trPr>
        <w:tc>
          <w:tcPr>
            <w:tcW w:w="2136" w:type="dxa"/>
            <w:vAlign w:val="center"/>
          </w:tcPr>
          <w:p w14:paraId="22B671A9" w14:textId="5D50BACA" w:rsidR="00822785" w:rsidRPr="002D2378" w:rsidRDefault="00822785" w:rsidP="00822785">
            <w:pPr>
              <w:pStyle w:val="TAL"/>
            </w:pPr>
            <w:r w:rsidRPr="00184881">
              <w:t>6.5.3.2</w:t>
            </w:r>
            <w:r>
              <w:t xml:space="preserve"> </w:t>
            </w:r>
            <w:r w:rsidRPr="00184881">
              <w:t>Spurious emissions for UE co-existence</w:t>
            </w:r>
          </w:p>
        </w:tc>
        <w:tc>
          <w:tcPr>
            <w:tcW w:w="1461" w:type="dxa"/>
            <w:shd w:val="clear" w:color="auto" w:fill="auto"/>
            <w:vAlign w:val="center"/>
          </w:tcPr>
          <w:p w14:paraId="4C331F69" w14:textId="7D1AB198" w:rsidR="00822785" w:rsidRPr="002D2378" w:rsidRDefault="00822785" w:rsidP="00822785">
            <w:pPr>
              <w:pStyle w:val="TAC"/>
              <w:rPr>
                <w:lang w:eastAsia="zh-CN"/>
              </w:rPr>
            </w:pPr>
            <w:r>
              <w:t>27</w:t>
            </w:r>
          </w:p>
        </w:tc>
        <w:tc>
          <w:tcPr>
            <w:tcW w:w="4537" w:type="dxa"/>
            <w:shd w:val="clear" w:color="auto" w:fill="auto"/>
            <w:vAlign w:val="center"/>
          </w:tcPr>
          <w:p w14:paraId="6048CFC4" w14:textId="041C08BC" w:rsidR="00822785" w:rsidRDefault="00822785" w:rsidP="00822785">
            <w:pPr>
              <w:pStyle w:val="TAL"/>
            </w:pPr>
            <w:r>
              <w:t xml:space="preserve">General rules of test point selection apply. </w:t>
            </w:r>
            <w:r w:rsidRPr="00CF6C2D">
              <w:t>Test points of TC 6.</w:t>
            </w:r>
            <w:r>
              <w:t>5.3</w:t>
            </w:r>
            <w:r w:rsidRPr="00CF6C2D">
              <w:t>.</w:t>
            </w:r>
            <w:r>
              <w:t>2</w:t>
            </w:r>
            <w:r w:rsidRPr="00CF6C2D">
              <w:t xml:space="preserve"> from TS 38.521-1 can be leveraged</w:t>
            </w:r>
          </w:p>
        </w:tc>
        <w:tc>
          <w:tcPr>
            <w:tcW w:w="1834" w:type="dxa"/>
            <w:vAlign w:val="center"/>
          </w:tcPr>
          <w:p w14:paraId="64577D20" w14:textId="4287D928" w:rsidR="00822785" w:rsidRPr="00E80F49" w:rsidRDefault="00822785" w:rsidP="00822785">
            <w:pPr>
              <w:pStyle w:val="TAL"/>
            </w:pPr>
            <w:r w:rsidRPr="00E80F49">
              <w:t>RAN5#</w:t>
            </w:r>
            <w:r>
              <w:t>100</w:t>
            </w:r>
          </w:p>
        </w:tc>
      </w:tr>
      <w:tr w:rsidR="00822785" w:rsidRPr="00E80F49" w14:paraId="155D8D74" w14:textId="77777777" w:rsidTr="00FE19E7">
        <w:trPr>
          <w:trHeight w:val="248"/>
        </w:trPr>
        <w:tc>
          <w:tcPr>
            <w:tcW w:w="2136" w:type="dxa"/>
            <w:vAlign w:val="center"/>
          </w:tcPr>
          <w:p w14:paraId="70CBB1DC" w14:textId="70A2AA98" w:rsidR="00822785" w:rsidRPr="002D2378" w:rsidRDefault="00822785" w:rsidP="00822785">
            <w:pPr>
              <w:pStyle w:val="TAL"/>
            </w:pPr>
            <w:r w:rsidRPr="00C354A3">
              <w:t>6.5.4</w:t>
            </w:r>
            <w:r>
              <w:t xml:space="preserve"> </w:t>
            </w:r>
            <w:r w:rsidRPr="00C354A3">
              <w:t>Transmit intermodulation</w:t>
            </w:r>
          </w:p>
        </w:tc>
        <w:tc>
          <w:tcPr>
            <w:tcW w:w="1461" w:type="dxa"/>
            <w:shd w:val="clear" w:color="auto" w:fill="auto"/>
            <w:vAlign w:val="center"/>
          </w:tcPr>
          <w:p w14:paraId="517340DA" w14:textId="2B778BF8" w:rsidR="00822785" w:rsidRPr="002D2378" w:rsidRDefault="00822785" w:rsidP="00822785">
            <w:pPr>
              <w:pStyle w:val="TAC"/>
              <w:rPr>
                <w:lang w:eastAsia="zh-CN"/>
              </w:rPr>
            </w:pPr>
            <w:r>
              <w:t>8</w:t>
            </w:r>
          </w:p>
        </w:tc>
        <w:tc>
          <w:tcPr>
            <w:tcW w:w="4537" w:type="dxa"/>
            <w:shd w:val="clear" w:color="auto" w:fill="auto"/>
            <w:vAlign w:val="center"/>
          </w:tcPr>
          <w:p w14:paraId="4D8BD5D1" w14:textId="24418196" w:rsidR="00822785" w:rsidRDefault="00822785" w:rsidP="00822785">
            <w:pPr>
              <w:pStyle w:val="TAL"/>
            </w:pPr>
            <w:r>
              <w:t xml:space="preserve">General rules of test point selection apply. </w:t>
            </w:r>
            <w:r w:rsidRPr="00CF6C2D">
              <w:t>Test points of TC 6.</w:t>
            </w:r>
            <w:r>
              <w:t>5.4</w:t>
            </w:r>
            <w:r w:rsidRPr="00CF6C2D">
              <w:t xml:space="preserve"> from TS 38.521-1 can be leveraged</w:t>
            </w:r>
          </w:p>
        </w:tc>
        <w:tc>
          <w:tcPr>
            <w:tcW w:w="1834" w:type="dxa"/>
            <w:vAlign w:val="center"/>
          </w:tcPr>
          <w:p w14:paraId="08969EFA" w14:textId="00151ED4" w:rsidR="00822785" w:rsidRPr="00E80F49" w:rsidRDefault="00822785" w:rsidP="00822785">
            <w:pPr>
              <w:pStyle w:val="TAL"/>
            </w:pPr>
            <w:r w:rsidRPr="00E80F49">
              <w:t>RAN5#</w:t>
            </w:r>
            <w:r>
              <w:t>100</w:t>
            </w:r>
          </w:p>
        </w:tc>
      </w:tr>
    </w:tbl>
    <w:p w14:paraId="3EB728E2" w14:textId="271E2CBB" w:rsidR="004F34D4" w:rsidRDefault="004F34D4" w:rsidP="00DA44F7"/>
    <w:p w14:paraId="244A4554" w14:textId="77777777" w:rsidR="00E2297F" w:rsidRPr="00E80F49" w:rsidRDefault="00E2297F" w:rsidP="00E2297F">
      <w:pPr>
        <w:pStyle w:val="TH"/>
      </w:pPr>
      <w:r w:rsidRPr="00E80F49">
        <w:lastRenderedPageBreak/>
        <w:t>Table 4.</w:t>
      </w:r>
      <w:r>
        <w:t>4</w:t>
      </w:r>
      <w:r w:rsidRPr="00E80F49">
        <w:t>-</w:t>
      </w:r>
      <w:r>
        <w:t>2</w:t>
      </w:r>
      <w:r w:rsidRPr="00E80F49">
        <w:t xml:space="preserve">: NR UE </w:t>
      </w:r>
      <w:r>
        <w:t>receiver</w:t>
      </w:r>
      <w:r w:rsidRPr="00E80F49">
        <w:t xml:space="preserve">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Change w:id="397">
          <w:tblGrid>
            <w:gridCol w:w="2160"/>
            <w:gridCol w:w="1477"/>
            <w:gridCol w:w="4588"/>
            <w:gridCol w:w="1855"/>
          </w:tblGrid>
        </w:tblGridChange>
      </w:tblGrid>
      <w:tr w:rsidR="00E2297F" w:rsidRPr="00E80F49" w14:paraId="5558794C" w14:textId="77777777" w:rsidTr="00822785">
        <w:trPr>
          <w:trHeight w:val="248"/>
        </w:trPr>
        <w:tc>
          <w:tcPr>
            <w:tcW w:w="2136" w:type="dxa"/>
            <w:vAlign w:val="center"/>
          </w:tcPr>
          <w:p w14:paraId="50526495" w14:textId="77777777" w:rsidR="00E2297F" w:rsidRPr="00E80F49" w:rsidRDefault="00E2297F" w:rsidP="00207EE4">
            <w:pPr>
              <w:pStyle w:val="TAH"/>
              <w:rPr>
                <w:rFonts w:cs="Arial"/>
              </w:rPr>
            </w:pPr>
            <w:r w:rsidRPr="00E80F49">
              <w:t>Subclause</w:t>
            </w:r>
          </w:p>
        </w:tc>
        <w:tc>
          <w:tcPr>
            <w:tcW w:w="1461" w:type="dxa"/>
            <w:shd w:val="clear" w:color="auto" w:fill="auto"/>
            <w:vAlign w:val="center"/>
          </w:tcPr>
          <w:p w14:paraId="03E98365" w14:textId="77777777" w:rsidR="00E2297F" w:rsidRPr="00E80F49" w:rsidRDefault="00E2297F" w:rsidP="00207EE4">
            <w:pPr>
              <w:pStyle w:val="TAH"/>
            </w:pPr>
            <w:r w:rsidRPr="00E80F49">
              <w:t>Number of test points</w:t>
            </w:r>
          </w:p>
        </w:tc>
        <w:tc>
          <w:tcPr>
            <w:tcW w:w="4537" w:type="dxa"/>
            <w:shd w:val="clear" w:color="auto" w:fill="auto"/>
            <w:vAlign w:val="center"/>
          </w:tcPr>
          <w:p w14:paraId="3062764F" w14:textId="77777777" w:rsidR="00E2297F" w:rsidRPr="00E80F49" w:rsidRDefault="00E2297F" w:rsidP="00207EE4">
            <w:pPr>
              <w:pStyle w:val="TAH"/>
            </w:pPr>
            <w:r w:rsidRPr="00E80F49">
              <w:t>Justification</w:t>
            </w:r>
          </w:p>
        </w:tc>
        <w:tc>
          <w:tcPr>
            <w:tcW w:w="1834" w:type="dxa"/>
            <w:vAlign w:val="center"/>
          </w:tcPr>
          <w:p w14:paraId="4C618C84" w14:textId="77777777" w:rsidR="00E2297F" w:rsidRPr="00E80F49" w:rsidRDefault="00E2297F" w:rsidP="00207EE4">
            <w:pPr>
              <w:pStyle w:val="TAH"/>
            </w:pPr>
            <w:r w:rsidRPr="00E80F49">
              <w:t>Comments</w:t>
            </w:r>
          </w:p>
        </w:tc>
      </w:tr>
      <w:tr w:rsidR="00822785" w:rsidRPr="00E80F49" w14:paraId="43D07588" w14:textId="77777777" w:rsidTr="00822785">
        <w:trPr>
          <w:trHeight w:val="248"/>
        </w:trPr>
        <w:tc>
          <w:tcPr>
            <w:tcW w:w="2136" w:type="dxa"/>
            <w:vAlign w:val="center"/>
          </w:tcPr>
          <w:p w14:paraId="64A13D0C" w14:textId="4450DF82" w:rsidR="00822785" w:rsidRPr="00E80F49" w:rsidRDefault="00822785" w:rsidP="00822785">
            <w:pPr>
              <w:pStyle w:val="TAL"/>
            </w:pPr>
            <w:r w:rsidRPr="00841278">
              <w:t>7.3.2</w:t>
            </w:r>
            <w:r>
              <w:t xml:space="preserve"> </w:t>
            </w:r>
            <w:r w:rsidRPr="00841278">
              <w:t>Reference sensitivity power level</w:t>
            </w:r>
          </w:p>
        </w:tc>
        <w:tc>
          <w:tcPr>
            <w:tcW w:w="1461" w:type="dxa"/>
            <w:shd w:val="clear" w:color="auto" w:fill="auto"/>
            <w:vAlign w:val="center"/>
          </w:tcPr>
          <w:p w14:paraId="18AFE322" w14:textId="6D9B6853" w:rsidR="00822785" w:rsidRDefault="00822785" w:rsidP="00822785">
            <w:pPr>
              <w:pStyle w:val="TAC"/>
            </w:pPr>
            <w:r>
              <w:t>45</w:t>
            </w:r>
          </w:p>
        </w:tc>
        <w:tc>
          <w:tcPr>
            <w:tcW w:w="4537" w:type="dxa"/>
            <w:shd w:val="clear" w:color="auto" w:fill="auto"/>
            <w:vAlign w:val="center"/>
          </w:tcPr>
          <w:p w14:paraId="2EA946CD" w14:textId="7DFE19C8" w:rsidR="00822785" w:rsidRDefault="00822785" w:rsidP="00822785">
            <w:pPr>
              <w:pStyle w:val="TAL"/>
            </w:pPr>
            <w:r>
              <w:t xml:space="preserve">General rules of test point selection apply. </w:t>
            </w:r>
            <w:r w:rsidRPr="00CF6C2D">
              <w:t xml:space="preserve">Test points of TC </w:t>
            </w:r>
            <w:r>
              <w:t>7.3.2</w:t>
            </w:r>
            <w:r w:rsidRPr="00CF6C2D">
              <w:t xml:space="preserve"> from TS 38.521-1 can be leveraged</w:t>
            </w:r>
          </w:p>
        </w:tc>
        <w:tc>
          <w:tcPr>
            <w:tcW w:w="1834" w:type="dxa"/>
            <w:vAlign w:val="center"/>
          </w:tcPr>
          <w:p w14:paraId="2F0DE9D6" w14:textId="18300193" w:rsidR="00822785" w:rsidRPr="00E80F49" w:rsidRDefault="00822785" w:rsidP="00822785">
            <w:pPr>
              <w:pStyle w:val="TAL"/>
            </w:pPr>
            <w:r w:rsidRPr="00E80F49">
              <w:t>RAN5#</w:t>
            </w:r>
            <w:r>
              <w:rPr>
                <w:lang w:eastAsia="zh-CN"/>
              </w:rPr>
              <w:t>100</w:t>
            </w:r>
          </w:p>
        </w:tc>
      </w:tr>
      <w:tr w:rsidR="00822785" w:rsidRPr="00E80F49" w14:paraId="0E3FA17D" w14:textId="77777777" w:rsidTr="00822785">
        <w:trPr>
          <w:trHeight w:val="248"/>
        </w:trPr>
        <w:tc>
          <w:tcPr>
            <w:tcW w:w="2136" w:type="dxa"/>
            <w:vAlign w:val="center"/>
          </w:tcPr>
          <w:p w14:paraId="175F4916" w14:textId="04B917E2" w:rsidR="00822785" w:rsidRPr="00E80F49" w:rsidRDefault="00822785" w:rsidP="00822785">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61" w:type="dxa"/>
            <w:shd w:val="clear" w:color="auto" w:fill="auto"/>
            <w:vAlign w:val="center"/>
          </w:tcPr>
          <w:p w14:paraId="3D83843E" w14:textId="4BD5E469" w:rsidR="00822785" w:rsidRDefault="00822785" w:rsidP="00822785">
            <w:pPr>
              <w:pStyle w:val="TAC"/>
            </w:pPr>
            <w:r>
              <w:t>3</w:t>
            </w:r>
          </w:p>
        </w:tc>
        <w:tc>
          <w:tcPr>
            <w:tcW w:w="4537" w:type="dxa"/>
            <w:shd w:val="clear" w:color="auto" w:fill="auto"/>
            <w:vAlign w:val="center"/>
          </w:tcPr>
          <w:p w14:paraId="797521A6" w14:textId="67A86988" w:rsidR="00822785" w:rsidRDefault="00822785" w:rsidP="00822785">
            <w:pPr>
              <w:pStyle w:val="TAL"/>
            </w:pPr>
            <w:r>
              <w:t xml:space="preserve">General rules of test point selection apply. </w:t>
            </w:r>
            <w:r w:rsidRPr="00CF6C2D">
              <w:t xml:space="preserve">Test points of TC </w:t>
            </w:r>
            <w:r>
              <w:t>7.4</w:t>
            </w:r>
            <w:r w:rsidRPr="00CF6C2D">
              <w:t xml:space="preserve"> from TS 38.521-1 can be leveraged</w:t>
            </w:r>
            <w:r>
              <w:t xml:space="preserve"> limiting the modulation to 64QAM</w:t>
            </w:r>
            <w:r w:rsidRPr="00CF6C2D">
              <w:t>.</w:t>
            </w:r>
          </w:p>
        </w:tc>
        <w:tc>
          <w:tcPr>
            <w:tcW w:w="1834" w:type="dxa"/>
            <w:vAlign w:val="center"/>
          </w:tcPr>
          <w:p w14:paraId="1D98E96C" w14:textId="42E57AFF" w:rsidR="00822785" w:rsidRPr="00E80F49" w:rsidRDefault="00822785" w:rsidP="00822785">
            <w:pPr>
              <w:pStyle w:val="TAL"/>
            </w:pPr>
            <w:r w:rsidRPr="00E80F49">
              <w:t>RAN5#</w:t>
            </w:r>
            <w:r>
              <w:t>99</w:t>
            </w:r>
          </w:p>
        </w:tc>
      </w:tr>
    </w:tbl>
    <w:p w14:paraId="4BA6D0E8" w14:textId="77777777" w:rsidR="00E2297F" w:rsidRPr="00E80F49" w:rsidRDefault="00E2297F" w:rsidP="00DA44F7"/>
    <w:bookmarkEnd w:id="392"/>
    <w:bookmarkEnd w:id="393"/>
    <w:p w14:paraId="11CC62F5" w14:textId="77777777" w:rsidR="00E547C9" w:rsidRPr="00E80F49" w:rsidRDefault="00E547C9" w:rsidP="00E23678">
      <w:pPr>
        <w:pStyle w:val="Heading9"/>
      </w:pPr>
      <w:r w:rsidRPr="00E80F49">
        <w:br w:type="page"/>
      </w:r>
      <w:bookmarkStart w:id="398" w:name="_Toc27418764"/>
      <w:bookmarkStart w:id="399" w:name="_Toc36042419"/>
      <w:bookmarkStart w:id="400" w:name="_Toc43899747"/>
      <w:bookmarkStart w:id="401" w:name="_Toc51767659"/>
      <w:bookmarkStart w:id="402" w:name="_Toc59039997"/>
      <w:bookmarkStart w:id="403" w:name="_Toc68073936"/>
      <w:bookmarkStart w:id="404" w:name="_Toc75371798"/>
      <w:bookmarkStart w:id="405" w:name="_Toc83727866"/>
      <w:bookmarkStart w:id="406" w:name="_Toc100005967"/>
      <w:bookmarkStart w:id="407" w:name="_Toc106703515"/>
      <w:bookmarkStart w:id="408" w:name="_Toc146406513"/>
      <w:r w:rsidRPr="00E80F49">
        <w:lastRenderedPageBreak/>
        <w:t>Annex A: Derivation documents</w:t>
      </w:r>
      <w:bookmarkEnd w:id="398"/>
      <w:bookmarkEnd w:id="399"/>
      <w:bookmarkEnd w:id="400"/>
      <w:bookmarkEnd w:id="401"/>
      <w:bookmarkEnd w:id="402"/>
      <w:bookmarkEnd w:id="403"/>
      <w:bookmarkEnd w:id="404"/>
      <w:bookmarkEnd w:id="405"/>
      <w:bookmarkEnd w:id="406"/>
      <w:bookmarkEnd w:id="407"/>
      <w:bookmarkEnd w:id="408"/>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822785">
      <w:pPr>
        <w:pStyle w:val="Heading9"/>
      </w:pPr>
      <w:bookmarkStart w:id="409" w:name="_Toc68073937"/>
      <w:bookmarkStart w:id="410" w:name="_Toc75371799"/>
      <w:bookmarkStart w:id="411" w:name="_Toc83727867"/>
      <w:bookmarkStart w:id="412" w:name="_Toc100005968"/>
      <w:bookmarkStart w:id="413" w:name="_Toc106703516"/>
      <w:bookmarkStart w:id="414" w:name="_Toc146406514"/>
      <w:r w:rsidRPr="00E80F49">
        <w:t>Annex B: Principles for test point selection for NR CA reference sensitivity test cases</w:t>
      </w:r>
      <w:bookmarkEnd w:id="409"/>
      <w:bookmarkEnd w:id="410"/>
      <w:bookmarkEnd w:id="411"/>
      <w:bookmarkEnd w:id="412"/>
      <w:bookmarkEnd w:id="413"/>
      <w:bookmarkEnd w:id="414"/>
    </w:p>
    <w:p w14:paraId="613E14EF" w14:textId="77777777" w:rsidR="006060A9" w:rsidRPr="00E80F49" w:rsidRDefault="006060A9" w:rsidP="006060A9">
      <w:pPr>
        <w:pStyle w:val="Heading1"/>
      </w:pPr>
      <w:bookmarkStart w:id="415" w:name="_Toc68073938"/>
      <w:bookmarkStart w:id="416" w:name="_Toc75371800"/>
      <w:bookmarkStart w:id="417" w:name="_Toc83727868"/>
      <w:bookmarkStart w:id="418" w:name="_Toc100005969"/>
      <w:bookmarkStart w:id="419" w:name="_Toc106703517"/>
      <w:bookmarkStart w:id="420" w:name="_Toc146406515"/>
      <w:r w:rsidRPr="00E80F49">
        <w:t>B.1</w:t>
      </w:r>
      <w:r w:rsidRPr="00E80F49">
        <w:tab/>
        <w:t>General</w:t>
      </w:r>
      <w:bookmarkEnd w:id="415"/>
      <w:bookmarkEnd w:id="416"/>
      <w:bookmarkEnd w:id="417"/>
      <w:bookmarkEnd w:id="418"/>
      <w:bookmarkEnd w:id="419"/>
      <w:bookmarkEnd w:id="420"/>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21" w:name="_Hlk63151569"/>
      <w:bookmarkStart w:id="422" w:name="_Toc68073939"/>
      <w:bookmarkStart w:id="423" w:name="_Toc75371801"/>
      <w:bookmarkStart w:id="424" w:name="_Toc83727869"/>
      <w:bookmarkStart w:id="425" w:name="_Toc100005970"/>
      <w:bookmarkStart w:id="426" w:name="_Toc106703518"/>
      <w:bookmarkStart w:id="427" w:name="_Toc146406516"/>
      <w:r w:rsidRPr="00E80F49">
        <w:t>B.2</w:t>
      </w:r>
      <w:bookmarkEnd w:id="421"/>
      <w:r w:rsidRPr="00E80F49">
        <w:tab/>
        <w:t>Test case structure</w:t>
      </w:r>
      <w:bookmarkEnd w:id="422"/>
      <w:bookmarkEnd w:id="423"/>
      <w:bookmarkEnd w:id="424"/>
      <w:bookmarkEnd w:id="425"/>
      <w:bookmarkEnd w:id="426"/>
      <w:bookmarkEnd w:id="427"/>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28" w:name="_Toc68073940"/>
      <w:bookmarkStart w:id="429" w:name="_Toc75371802"/>
      <w:bookmarkStart w:id="430" w:name="_Toc83727870"/>
      <w:bookmarkStart w:id="431" w:name="_Toc100005971"/>
      <w:bookmarkStart w:id="432" w:name="_Toc106703519"/>
      <w:bookmarkStart w:id="433" w:name="_Toc146406517"/>
      <w:r w:rsidRPr="00E80F49">
        <w:t>B.3</w:t>
      </w:r>
      <w:r w:rsidRPr="00E80F49">
        <w:tab/>
        <w:t>Test Environment</w:t>
      </w:r>
      <w:bookmarkEnd w:id="428"/>
      <w:bookmarkEnd w:id="429"/>
      <w:bookmarkEnd w:id="430"/>
      <w:bookmarkEnd w:id="431"/>
      <w:bookmarkEnd w:id="432"/>
      <w:bookmarkEnd w:id="433"/>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34" w:name="_Toc68073941"/>
      <w:bookmarkStart w:id="435" w:name="_Toc75371803"/>
      <w:bookmarkStart w:id="436" w:name="_Toc83727871"/>
      <w:bookmarkStart w:id="437" w:name="_Toc100005972"/>
      <w:bookmarkStart w:id="438" w:name="_Toc106703520"/>
      <w:bookmarkStart w:id="439" w:name="_Toc146406518"/>
      <w:r w:rsidRPr="00E80F49">
        <w:t>B.4</w:t>
      </w:r>
      <w:r w:rsidRPr="00E80F49">
        <w:tab/>
        <w:t>Test Frequencies selection</w:t>
      </w:r>
      <w:bookmarkEnd w:id="434"/>
      <w:bookmarkEnd w:id="435"/>
      <w:bookmarkEnd w:id="436"/>
      <w:bookmarkEnd w:id="437"/>
      <w:bookmarkEnd w:id="438"/>
      <w:bookmarkEnd w:id="439"/>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A3CBB76" w14:textId="77777777" w:rsidR="000D5725" w:rsidRPr="00F508B8" w:rsidRDefault="000D5725" w:rsidP="000D5725">
      <w:pPr>
        <w:pStyle w:val="Heading1"/>
        <w:rPr>
          <w:rStyle w:val="Heading1Char"/>
        </w:rPr>
      </w:pPr>
      <w:bookmarkStart w:id="440" w:name="_Toc68073942"/>
      <w:bookmarkStart w:id="441" w:name="_Toc75371804"/>
      <w:bookmarkStart w:id="442" w:name="_Toc83727872"/>
      <w:bookmarkStart w:id="443" w:name="_Toc100005973"/>
      <w:bookmarkStart w:id="444" w:name="_Toc106703521"/>
      <w:bookmarkStart w:id="445" w:name="_Toc146406519"/>
      <w:r w:rsidRPr="00F508B8">
        <w:rPr>
          <w:rStyle w:val="Heading1Char"/>
        </w:rPr>
        <w:t>B.4A</w:t>
      </w:r>
      <w:r w:rsidRPr="00F508B8">
        <w:rPr>
          <w:rStyle w:val="Heading1Char"/>
        </w:rPr>
        <w:tab/>
        <w:t>Frequency relation for exception requirements</w:t>
      </w:r>
      <w:bookmarkEnd w:id="445"/>
    </w:p>
    <w:p w14:paraId="06F09D79" w14:textId="77777777" w:rsidR="000D5725" w:rsidRPr="00F508B8" w:rsidRDefault="000D5725" w:rsidP="000D5725">
      <w:pPr>
        <w:rPr>
          <w:u w:val="single"/>
        </w:rPr>
      </w:pPr>
      <w:r w:rsidRPr="00F508B8">
        <w:rPr>
          <w:u w:val="single"/>
        </w:rPr>
        <w:t>Intra-band</w:t>
      </w:r>
    </w:p>
    <w:p w14:paraId="57D5EB52" w14:textId="77777777" w:rsidR="000D5725" w:rsidRPr="00F508B8" w:rsidRDefault="000D5725" w:rsidP="000D5725">
      <w:r w:rsidRPr="00F508B8">
        <w:t>No exceptions are applicable.</w:t>
      </w:r>
    </w:p>
    <w:p w14:paraId="44B183C1" w14:textId="77777777" w:rsidR="000D5725" w:rsidRPr="00F508B8" w:rsidRDefault="000D5725" w:rsidP="000D5725">
      <w:pPr>
        <w:rPr>
          <w:u w:val="single"/>
        </w:rPr>
      </w:pPr>
      <w:r w:rsidRPr="00F508B8">
        <w:rPr>
          <w:u w:val="single"/>
        </w:rPr>
        <w:t>Inter-band</w:t>
      </w:r>
    </w:p>
    <w:p w14:paraId="69184A38" w14:textId="77777777" w:rsidR="000D5725" w:rsidRPr="00F508B8" w:rsidRDefault="000D5725" w:rsidP="000D5725">
      <w:r w:rsidRPr="00F508B8">
        <w:t>There are 4 different types of interference related to inter-band operation that results in refsens exception if the frequency relation of the exception is fulfilled.</w:t>
      </w:r>
    </w:p>
    <w:p w14:paraId="63E42EA4" w14:textId="77777777" w:rsidR="000D5725" w:rsidRPr="00F508B8" w:rsidRDefault="000D5725" w:rsidP="000D5725">
      <w:pPr>
        <w:pStyle w:val="TH"/>
      </w:pPr>
      <w:r w:rsidRPr="00F508B8">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F508B8" w14:paraId="433AB576" w14:textId="77777777" w:rsidTr="00135A41">
        <w:tc>
          <w:tcPr>
            <w:tcW w:w="1864" w:type="pct"/>
            <w:shd w:val="clear" w:color="auto" w:fill="auto"/>
          </w:tcPr>
          <w:p w14:paraId="43DE43C9" w14:textId="77777777" w:rsidR="000D5725" w:rsidRPr="00F508B8" w:rsidRDefault="000D5725" w:rsidP="00135A41">
            <w:pPr>
              <w:pStyle w:val="TAH"/>
            </w:pPr>
            <w:r w:rsidRPr="00F508B8">
              <w:rPr>
                <w:lang w:eastAsia="zh-CN"/>
              </w:rPr>
              <w:t>Exception types</w:t>
            </w:r>
          </w:p>
        </w:tc>
        <w:tc>
          <w:tcPr>
            <w:tcW w:w="971" w:type="pct"/>
            <w:shd w:val="clear" w:color="auto" w:fill="auto"/>
          </w:tcPr>
          <w:p w14:paraId="40DB59AD" w14:textId="77777777" w:rsidR="000D5725" w:rsidRPr="00F508B8" w:rsidRDefault="000D5725" w:rsidP="00135A41">
            <w:pPr>
              <w:pStyle w:val="TAH"/>
            </w:pPr>
            <w:r w:rsidRPr="00F508B8">
              <w:rPr>
                <w:lang w:eastAsia="zh-CN"/>
              </w:rPr>
              <w:t>Aggressor</w:t>
            </w:r>
          </w:p>
        </w:tc>
        <w:tc>
          <w:tcPr>
            <w:tcW w:w="746" w:type="pct"/>
          </w:tcPr>
          <w:p w14:paraId="3A0C0BA7" w14:textId="77777777" w:rsidR="000D5725" w:rsidRPr="00F508B8" w:rsidRDefault="000D5725" w:rsidP="00135A41">
            <w:pPr>
              <w:pStyle w:val="TAH"/>
              <w:rPr>
                <w:lang w:eastAsia="zh-CN"/>
              </w:rPr>
            </w:pPr>
            <w:r w:rsidRPr="00F508B8">
              <w:rPr>
                <w:lang w:eastAsia="zh-CN"/>
              </w:rPr>
              <w:t>Victim</w:t>
            </w:r>
          </w:p>
        </w:tc>
        <w:tc>
          <w:tcPr>
            <w:tcW w:w="1419" w:type="pct"/>
            <w:shd w:val="clear" w:color="auto" w:fill="auto"/>
          </w:tcPr>
          <w:p w14:paraId="7B27DC48" w14:textId="77777777" w:rsidR="000D5725" w:rsidRPr="00F508B8" w:rsidRDefault="000D5725" w:rsidP="00135A41">
            <w:pPr>
              <w:pStyle w:val="TAH"/>
              <w:rPr>
                <w:lang w:eastAsia="zh-CN"/>
              </w:rPr>
            </w:pPr>
            <w:r w:rsidRPr="00F508B8">
              <w:rPr>
                <w:lang w:eastAsia="zh-CN"/>
              </w:rPr>
              <w:t xml:space="preserve">Frequency relation </w:t>
            </w:r>
          </w:p>
        </w:tc>
      </w:tr>
      <w:tr w:rsidR="000D5725" w:rsidRPr="00F508B8" w14:paraId="29000CAC" w14:textId="77777777" w:rsidTr="00135A41">
        <w:trPr>
          <w:trHeight w:val="115"/>
        </w:trPr>
        <w:tc>
          <w:tcPr>
            <w:tcW w:w="1864" w:type="pct"/>
            <w:shd w:val="clear" w:color="auto" w:fill="auto"/>
            <w:vAlign w:val="center"/>
          </w:tcPr>
          <w:p w14:paraId="3E503AB9" w14:textId="77777777" w:rsidR="000D5725" w:rsidRPr="00F508B8" w:rsidRDefault="000D5725" w:rsidP="00135A41">
            <w:pPr>
              <w:pStyle w:val="TAC"/>
            </w:pPr>
            <w:r w:rsidRPr="00F508B8">
              <w:t>UL harmonic interference (HD)</w:t>
            </w:r>
          </w:p>
        </w:tc>
        <w:tc>
          <w:tcPr>
            <w:tcW w:w="971" w:type="pct"/>
            <w:shd w:val="clear" w:color="auto" w:fill="auto"/>
            <w:vAlign w:val="center"/>
          </w:tcPr>
          <w:p w14:paraId="26E9904B" w14:textId="77777777" w:rsidR="000D5725" w:rsidRPr="00F508B8" w:rsidRDefault="000D5725" w:rsidP="00135A41">
            <w:pPr>
              <w:pStyle w:val="TAC"/>
            </w:pPr>
            <w:r w:rsidRPr="00F508B8">
              <w:t>Low band UL</w:t>
            </w:r>
          </w:p>
        </w:tc>
        <w:tc>
          <w:tcPr>
            <w:tcW w:w="746" w:type="pct"/>
            <w:vAlign w:val="center"/>
          </w:tcPr>
          <w:p w14:paraId="695152DA" w14:textId="77777777" w:rsidR="000D5725" w:rsidRPr="00F508B8" w:rsidRDefault="000D5725" w:rsidP="00135A41">
            <w:pPr>
              <w:pStyle w:val="TAC"/>
            </w:pPr>
            <w:r w:rsidRPr="00F508B8">
              <w:t>High band DL</w:t>
            </w:r>
          </w:p>
        </w:tc>
        <w:tc>
          <w:tcPr>
            <w:tcW w:w="1419" w:type="pct"/>
            <w:shd w:val="clear" w:color="auto" w:fill="auto"/>
            <w:vAlign w:val="center"/>
          </w:tcPr>
          <w:p w14:paraId="6FE46B94" w14:textId="1CA273C7" w:rsidR="000D5725" w:rsidRPr="00F508B8" w:rsidRDefault="000D5725" w:rsidP="00135A41">
            <w:pPr>
              <w:pStyle w:val="TAC"/>
            </w:pPr>
            <w:r w:rsidRPr="00F508B8">
              <w:t>a*f</w:t>
            </w:r>
            <w:r w:rsidRPr="00F508B8">
              <w:rPr>
                <w:vertAlign w:val="subscript"/>
              </w:rPr>
              <w:t>UL_LB</w:t>
            </w:r>
            <w:r w:rsidRPr="00F508B8">
              <w:t xml:space="preserve"> = f</w:t>
            </w:r>
            <w:r w:rsidRPr="00F508B8">
              <w:rPr>
                <w:vertAlign w:val="subscript"/>
              </w:rPr>
              <w:t>DL_HB</w:t>
            </w:r>
          </w:p>
        </w:tc>
      </w:tr>
      <w:tr w:rsidR="000D5725" w:rsidRPr="00F508B8" w14:paraId="0CF85AA4" w14:textId="77777777" w:rsidTr="00135A41">
        <w:trPr>
          <w:trHeight w:val="115"/>
        </w:trPr>
        <w:tc>
          <w:tcPr>
            <w:tcW w:w="1864" w:type="pct"/>
            <w:shd w:val="clear" w:color="auto" w:fill="auto"/>
            <w:vAlign w:val="center"/>
          </w:tcPr>
          <w:p w14:paraId="01F2D85D" w14:textId="77777777" w:rsidR="000D5725" w:rsidRPr="00F508B8" w:rsidRDefault="000D5725" w:rsidP="00135A41">
            <w:pPr>
              <w:pStyle w:val="TAC"/>
            </w:pPr>
            <w:r w:rsidRPr="00F508B8">
              <w:t>Receiver Harmonic Mixing (HM)</w:t>
            </w:r>
          </w:p>
        </w:tc>
        <w:tc>
          <w:tcPr>
            <w:tcW w:w="971" w:type="pct"/>
            <w:shd w:val="clear" w:color="auto" w:fill="auto"/>
            <w:vAlign w:val="center"/>
          </w:tcPr>
          <w:p w14:paraId="5C630BE6" w14:textId="77777777" w:rsidR="000D5725" w:rsidRPr="00F508B8" w:rsidRDefault="000D5725" w:rsidP="00135A41">
            <w:pPr>
              <w:pStyle w:val="TAC"/>
            </w:pPr>
            <w:r w:rsidRPr="00F508B8">
              <w:t>Low band DL LO and High band UL</w:t>
            </w:r>
          </w:p>
        </w:tc>
        <w:tc>
          <w:tcPr>
            <w:tcW w:w="746" w:type="pct"/>
            <w:vAlign w:val="center"/>
          </w:tcPr>
          <w:p w14:paraId="5ECC6586" w14:textId="77777777" w:rsidR="000D5725" w:rsidRPr="00F508B8" w:rsidRDefault="000D5725" w:rsidP="00135A41">
            <w:pPr>
              <w:pStyle w:val="TAC"/>
            </w:pPr>
            <w:r w:rsidRPr="00F508B8">
              <w:t>Low band DL</w:t>
            </w:r>
          </w:p>
        </w:tc>
        <w:tc>
          <w:tcPr>
            <w:tcW w:w="1419" w:type="pct"/>
            <w:shd w:val="clear" w:color="auto" w:fill="auto"/>
            <w:vAlign w:val="center"/>
          </w:tcPr>
          <w:p w14:paraId="625FB6E5" w14:textId="4AE1E653" w:rsidR="000D5725" w:rsidRPr="00F508B8" w:rsidRDefault="000D5725" w:rsidP="00135A41">
            <w:pPr>
              <w:pStyle w:val="TAC"/>
            </w:pPr>
            <w:r w:rsidRPr="00F508B8">
              <w:t>b*f</w:t>
            </w:r>
            <w:r w:rsidRPr="00F508B8">
              <w:rPr>
                <w:vertAlign w:val="subscript"/>
              </w:rPr>
              <w:t>DL_LB</w:t>
            </w:r>
            <w:r w:rsidR="00D44BD4">
              <w:rPr>
                <w:vertAlign w:val="subscript"/>
              </w:rPr>
              <w:t xml:space="preserve"> </w:t>
            </w:r>
            <w:r w:rsidRPr="00F508B8">
              <w:t>+ c*f</w:t>
            </w:r>
            <w:r w:rsidRPr="00F508B8">
              <w:rPr>
                <w:vertAlign w:val="subscript"/>
              </w:rPr>
              <w:t>UL_HB</w:t>
            </w:r>
            <w:r w:rsidRPr="00F508B8">
              <w:t xml:space="preserve"> = f</w:t>
            </w:r>
            <w:r w:rsidRPr="00F508B8">
              <w:rPr>
                <w:vertAlign w:val="subscript"/>
              </w:rPr>
              <w:t>DL_LB</w:t>
            </w:r>
          </w:p>
        </w:tc>
      </w:tr>
      <w:tr w:rsidR="000D5725" w:rsidRPr="00F508B8" w14:paraId="3C3B5FFE" w14:textId="77777777" w:rsidTr="00135A41">
        <w:trPr>
          <w:trHeight w:val="115"/>
        </w:trPr>
        <w:tc>
          <w:tcPr>
            <w:tcW w:w="1864" w:type="pct"/>
            <w:shd w:val="clear" w:color="auto" w:fill="auto"/>
            <w:vAlign w:val="center"/>
          </w:tcPr>
          <w:p w14:paraId="2EBA0B30" w14:textId="77777777" w:rsidR="000D5725" w:rsidRPr="00F508B8" w:rsidRDefault="000D5725" w:rsidP="00135A41">
            <w:pPr>
              <w:pStyle w:val="TAC"/>
            </w:pPr>
            <w:r w:rsidRPr="00F508B8">
              <w:t>Intermodulation due to Dual uplink (IMD)</w:t>
            </w:r>
          </w:p>
        </w:tc>
        <w:tc>
          <w:tcPr>
            <w:tcW w:w="971" w:type="pct"/>
            <w:shd w:val="clear" w:color="auto" w:fill="auto"/>
            <w:vAlign w:val="center"/>
          </w:tcPr>
          <w:p w14:paraId="324C0076" w14:textId="77777777" w:rsidR="000D5725" w:rsidRPr="00F508B8" w:rsidRDefault="000D5725" w:rsidP="00135A41">
            <w:pPr>
              <w:pStyle w:val="TAC"/>
            </w:pPr>
            <w:r w:rsidRPr="00F508B8">
              <w:t>Low band UL and High band UL</w:t>
            </w:r>
          </w:p>
        </w:tc>
        <w:tc>
          <w:tcPr>
            <w:tcW w:w="746" w:type="pct"/>
            <w:vAlign w:val="center"/>
          </w:tcPr>
          <w:p w14:paraId="28BA8869" w14:textId="77777777" w:rsidR="000D5725" w:rsidRPr="00F508B8" w:rsidRDefault="000D5725" w:rsidP="00135A41">
            <w:pPr>
              <w:pStyle w:val="TAC"/>
            </w:pPr>
            <w:r w:rsidRPr="00F508B8">
              <w:t>DL</w:t>
            </w:r>
          </w:p>
        </w:tc>
        <w:tc>
          <w:tcPr>
            <w:tcW w:w="1419" w:type="pct"/>
            <w:shd w:val="clear" w:color="auto" w:fill="auto"/>
            <w:vAlign w:val="center"/>
          </w:tcPr>
          <w:p w14:paraId="170FD9F2" w14:textId="2A50BA6F" w:rsidR="000D5725" w:rsidRPr="00F508B8" w:rsidRDefault="000D5725" w:rsidP="00135A41">
            <w:pPr>
              <w:pStyle w:val="TAC"/>
              <w:rPr>
                <w:vertAlign w:val="subscript"/>
              </w:rPr>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DL_LB</w:t>
            </w:r>
          </w:p>
          <w:p w14:paraId="5628DC6C" w14:textId="77777777" w:rsidR="000D5725" w:rsidRPr="00F508B8" w:rsidRDefault="000D5725" w:rsidP="00135A41">
            <w:pPr>
              <w:pStyle w:val="TAC"/>
              <w:rPr>
                <w:vertAlign w:val="subscript"/>
              </w:rPr>
            </w:pPr>
            <w:r w:rsidRPr="00F508B8">
              <w:t>or</w:t>
            </w:r>
            <w:r w:rsidRPr="00F508B8">
              <w:rPr>
                <w:vertAlign w:val="subscript"/>
              </w:rPr>
              <w:t xml:space="preserve"> </w:t>
            </w:r>
          </w:p>
          <w:p w14:paraId="789D0E52" w14:textId="77777777" w:rsidR="000D5725" w:rsidRPr="00F508B8" w:rsidRDefault="000D5725" w:rsidP="00135A41">
            <w:pPr>
              <w:pStyle w:val="TAC"/>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 xml:space="preserve">DL_HB </w:t>
            </w:r>
          </w:p>
        </w:tc>
      </w:tr>
      <w:tr w:rsidR="000D5725" w:rsidRPr="00F508B8" w14:paraId="7E173285" w14:textId="77777777" w:rsidTr="00135A41">
        <w:trPr>
          <w:trHeight w:val="115"/>
        </w:trPr>
        <w:tc>
          <w:tcPr>
            <w:tcW w:w="1864" w:type="pct"/>
            <w:shd w:val="clear" w:color="auto" w:fill="auto"/>
            <w:vAlign w:val="center"/>
          </w:tcPr>
          <w:p w14:paraId="4CDE6505" w14:textId="77777777" w:rsidR="000D5725" w:rsidRPr="00F508B8" w:rsidRDefault="000D5725" w:rsidP="00135A41">
            <w:pPr>
              <w:pStyle w:val="TAC"/>
            </w:pPr>
            <w:r w:rsidRPr="00F508B8">
              <w:t>Cross band isolation (CBI)</w:t>
            </w:r>
          </w:p>
        </w:tc>
        <w:tc>
          <w:tcPr>
            <w:tcW w:w="971" w:type="pct"/>
            <w:shd w:val="clear" w:color="auto" w:fill="auto"/>
            <w:vAlign w:val="center"/>
          </w:tcPr>
          <w:p w14:paraId="0AD6512E" w14:textId="77777777" w:rsidR="000D5725" w:rsidRPr="00F508B8" w:rsidRDefault="000D5725" w:rsidP="00135A41">
            <w:pPr>
              <w:pStyle w:val="TAC"/>
            </w:pPr>
            <w:r w:rsidRPr="00F508B8">
              <w:t>UL on other than victim band</w:t>
            </w:r>
          </w:p>
        </w:tc>
        <w:tc>
          <w:tcPr>
            <w:tcW w:w="746" w:type="pct"/>
            <w:vAlign w:val="center"/>
          </w:tcPr>
          <w:p w14:paraId="5AF4F573" w14:textId="77777777" w:rsidR="000D5725" w:rsidRPr="00F508B8" w:rsidRDefault="000D5725" w:rsidP="00135A41">
            <w:pPr>
              <w:pStyle w:val="TAC"/>
            </w:pPr>
            <w:r w:rsidRPr="00F508B8">
              <w:t>DL</w:t>
            </w:r>
          </w:p>
        </w:tc>
        <w:tc>
          <w:tcPr>
            <w:tcW w:w="1419" w:type="pct"/>
            <w:shd w:val="clear" w:color="auto" w:fill="auto"/>
            <w:vAlign w:val="center"/>
          </w:tcPr>
          <w:p w14:paraId="02792F46" w14:textId="77777777" w:rsidR="000D5725" w:rsidRPr="00F508B8" w:rsidRDefault="000D5725" w:rsidP="00135A41">
            <w:pPr>
              <w:pStyle w:val="TAC"/>
            </w:pPr>
          </w:p>
        </w:tc>
      </w:tr>
    </w:tbl>
    <w:p w14:paraId="5AFA0AF5" w14:textId="77777777" w:rsidR="000D5725" w:rsidRPr="00F508B8" w:rsidRDefault="000D5725" w:rsidP="000D5725"/>
    <w:p w14:paraId="45834679" w14:textId="77777777" w:rsidR="000D5725" w:rsidRPr="00F508B8" w:rsidRDefault="000D5725" w:rsidP="000D5725">
      <w:r w:rsidRPr="00F508B8">
        <w:t>The exception requirements for dual uplink intermodulation apply only for a specified test frequency setting per UL configuration in TS 38.101-1 [5].</w:t>
      </w:r>
    </w:p>
    <w:p w14:paraId="58337842" w14:textId="77777777" w:rsidR="000D5725" w:rsidRPr="00F508B8" w:rsidRDefault="000D5725" w:rsidP="000D5725">
      <w:r w:rsidRPr="00F508B8">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F508B8" w:rsidRDefault="000D5725" w:rsidP="000D5725">
      <w:r w:rsidRPr="00F508B8">
        <w:t>Some terminology from the RAN4 TRs for EN-DC that is listed in clause D.2.3 are re-used here to calculate test frequency for avoiding the exceptions, namely:</w:t>
      </w:r>
    </w:p>
    <w:p w14:paraId="19980EF2" w14:textId="77777777" w:rsidR="000D5725" w:rsidRPr="00F508B8" w:rsidRDefault="000D5725" w:rsidP="00D44BD4">
      <w:pPr>
        <w:pStyle w:val="B1"/>
      </w:pPr>
      <w:r w:rsidRPr="00F508B8">
        <w:t>BW</w:t>
      </w:r>
      <w:r w:rsidRPr="00F508B8">
        <w:rPr>
          <w:vertAlign w:val="subscript"/>
        </w:rPr>
        <w:t>INT</w:t>
      </w:r>
      <w:r w:rsidRPr="00F508B8">
        <w:t>: Effective bandwidth of the interference falling into the victim band which is |a|*BW</w:t>
      </w:r>
      <w:r w:rsidRPr="00F508B8">
        <w:rPr>
          <w:vertAlign w:val="subscript"/>
        </w:rPr>
        <w:t>LB</w:t>
      </w:r>
      <w:r w:rsidRPr="00F508B8">
        <w:t>+|c|*BW</w:t>
      </w:r>
      <w:r w:rsidRPr="00F508B8">
        <w:rPr>
          <w:vertAlign w:val="subscript"/>
        </w:rPr>
        <w:t>HB</w:t>
      </w:r>
      <w:r w:rsidRPr="00F508B8">
        <w:t>, where a and c are factors from Table B.4A-1.</w:t>
      </w:r>
    </w:p>
    <w:p w14:paraId="7106D429" w14:textId="77777777" w:rsidR="000D5725" w:rsidRDefault="000D5725" w:rsidP="00D44BD4">
      <w:pPr>
        <w:pStyle w:val="B1"/>
      </w:pPr>
      <w:r w:rsidRPr="00F508B8">
        <w:t>F</w:t>
      </w:r>
      <w:r w:rsidRPr="00F508B8">
        <w:rPr>
          <w:vertAlign w:val="subscript"/>
        </w:rPr>
        <w:t>INT</w:t>
      </w:r>
      <w:r w:rsidRPr="00F508B8">
        <w:t>: Interference centre frequency within the victim band which is the offset from the frequency relation in Table B.4A-1. If |F</w:t>
      </w:r>
      <w:r w:rsidRPr="00F508B8">
        <w:rPr>
          <w:vertAlign w:val="subscript"/>
        </w:rPr>
        <w:t xml:space="preserve">INT| </w:t>
      </w:r>
      <w:r w:rsidRPr="00F508B8">
        <w:t>≥ (BW</w:t>
      </w:r>
      <w:r w:rsidRPr="00F508B8">
        <w:rPr>
          <w:vertAlign w:val="subscript"/>
        </w:rPr>
        <w:t>INT</w:t>
      </w:r>
      <w:r w:rsidRPr="00F508B8">
        <w:t>+BW</w:t>
      </w:r>
      <w:r w:rsidRPr="00F508B8">
        <w:rPr>
          <w:vertAlign w:val="subscript"/>
        </w:rPr>
        <w:t>victim</w:t>
      </w:r>
      <w:r w:rsidRPr="00F508B8">
        <w:t>)/2 the interference is not overlapping the victim carrier and exception requirements do not apply.</w:t>
      </w:r>
    </w:p>
    <w:p w14:paraId="79481943" w14:textId="5B51ED3B" w:rsidR="006060A9" w:rsidRPr="00E80F49" w:rsidRDefault="006060A9" w:rsidP="000D5725">
      <w:pPr>
        <w:pStyle w:val="Heading1"/>
      </w:pPr>
      <w:bookmarkStart w:id="446" w:name="_Toc146406520"/>
      <w:r w:rsidRPr="00E80F49">
        <w:t>B.5</w:t>
      </w:r>
      <w:r w:rsidRPr="00E80F49">
        <w:tab/>
        <w:t>Test Channel Bandwidth selection</w:t>
      </w:r>
      <w:bookmarkEnd w:id="440"/>
      <w:bookmarkEnd w:id="441"/>
      <w:bookmarkEnd w:id="442"/>
      <w:bookmarkEnd w:id="443"/>
      <w:bookmarkEnd w:id="444"/>
      <w:bookmarkEnd w:id="446"/>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447" w:name="_Toc68073943"/>
      <w:bookmarkStart w:id="448" w:name="_Toc75371805"/>
      <w:bookmarkStart w:id="449" w:name="_Toc83727873"/>
      <w:bookmarkStart w:id="450" w:name="_Toc100005974"/>
      <w:bookmarkStart w:id="451" w:name="_Toc106703522"/>
      <w:bookmarkStart w:id="452" w:name="_Toc146406521"/>
      <w:r w:rsidRPr="00E80F49">
        <w:t>B.6</w:t>
      </w:r>
      <w:r w:rsidRPr="00E80F49">
        <w:tab/>
        <w:t>Modulation selections</w:t>
      </w:r>
      <w:bookmarkEnd w:id="447"/>
      <w:bookmarkEnd w:id="448"/>
      <w:bookmarkEnd w:id="449"/>
      <w:bookmarkEnd w:id="450"/>
      <w:bookmarkEnd w:id="451"/>
      <w:bookmarkEnd w:id="452"/>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53" w:name="_Toc68073944"/>
      <w:bookmarkStart w:id="454" w:name="_Toc75371806"/>
      <w:bookmarkStart w:id="455" w:name="_Toc83727874"/>
      <w:bookmarkStart w:id="456" w:name="_Toc100005975"/>
      <w:bookmarkStart w:id="457" w:name="_Toc106703523"/>
      <w:bookmarkStart w:id="458" w:name="_Toc146406522"/>
      <w:r w:rsidRPr="00E80F49">
        <w:t>B.7</w:t>
      </w:r>
      <w:r w:rsidRPr="00E80F49">
        <w:tab/>
        <w:t>Examples</w:t>
      </w:r>
      <w:bookmarkEnd w:id="453"/>
      <w:bookmarkEnd w:id="454"/>
      <w:bookmarkEnd w:id="455"/>
      <w:bookmarkEnd w:id="456"/>
      <w:bookmarkEnd w:id="457"/>
      <w:bookmarkEnd w:id="458"/>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lastRenderedPageBreak/>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59" w:name="_Toc68073945"/>
      <w:bookmarkStart w:id="460" w:name="_Toc75371807"/>
      <w:bookmarkStart w:id="461" w:name="_Toc83727875"/>
      <w:bookmarkStart w:id="462" w:name="_Toc100005976"/>
      <w:bookmarkStart w:id="463" w:name="_Toc106703524"/>
      <w:bookmarkStart w:id="464" w:name="_Toc146406523"/>
      <w:r w:rsidRPr="00E80F49">
        <w:t>B.8</w:t>
      </w:r>
      <w:r w:rsidRPr="00E80F49">
        <w:tab/>
        <w:t>Current test completion status per CA configuration</w:t>
      </w:r>
      <w:bookmarkEnd w:id="459"/>
      <w:bookmarkEnd w:id="460"/>
      <w:bookmarkEnd w:id="461"/>
      <w:bookmarkEnd w:id="462"/>
      <w:bookmarkEnd w:id="463"/>
      <w:bookmarkEnd w:id="464"/>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65" w:name="_Toc100005977"/>
      <w:bookmarkStart w:id="466" w:name="_Toc106703525"/>
      <w:bookmarkStart w:id="467" w:name="_Toc146406524"/>
      <w:r w:rsidRPr="00E80F49">
        <w:t>B.9</w:t>
      </w:r>
      <w:r w:rsidRPr="00E80F49">
        <w:tab/>
        <w:t>Reference Sensitivity checklist for CA</w:t>
      </w:r>
      <w:bookmarkEnd w:id="465"/>
      <w:bookmarkEnd w:id="466"/>
      <w:bookmarkEnd w:id="467"/>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68" w:name="_Toc100005978"/>
      <w:bookmarkStart w:id="469" w:name="_Toc106703526"/>
      <w:bookmarkStart w:id="470" w:name="_Toc146406525"/>
      <w:r w:rsidRPr="00E80F49">
        <w:rPr>
          <w:rStyle w:val="jlqj4b"/>
        </w:rPr>
        <w:t>B.9.1</w:t>
      </w:r>
      <w:r w:rsidRPr="00E80F49">
        <w:rPr>
          <w:rStyle w:val="jlqj4b"/>
        </w:rPr>
        <w:tab/>
      </w:r>
      <w:r w:rsidRPr="00E80F49">
        <w:rPr>
          <w:lang w:eastAsia="ja-JP"/>
        </w:rPr>
        <w:t>Checklist for two bands</w:t>
      </w:r>
      <w:bookmarkEnd w:id="468"/>
      <w:bookmarkEnd w:id="469"/>
      <w:bookmarkEnd w:id="470"/>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lastRenderedPageBreak/>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2EEDBA18" w14:textId="454C39F4" w:rsidR="00D20444" w:rsidRPr="00E80F49" w:rsidRDefault="00D20444" w:rsidP="0089486E">
      <w:pPr>
        <w:pStyle w:val="B2"/>
        <w:rPr>
          <w:lang w:eastAsia="ja-JP"/>
        </w:rPr>
      </w:pPr>
      <w:r w:rsidRPr="00E80F49">
        <w:rPr>
          <w:lang w:eastAsia="ja-JP"/>
        </w:rPr>
        <w:t>-</w:t>
      </w:r>
      <w:r w:rsidRPr="00E80F49">
        <w:rPr>
          <w:lang w:eastAsia="ja-JP"/>
        </w:rPr>
        <w:tab/>
        <w:t>Add test frequencies for HD, HM and CBI to Table 4.1.3.1-6</w:t>
      </w:r>
      <w:r w:rsidR="009E013D" w:rsidRPr="009E013D">
        <w:rPr>
          <w:lang w:eastAsia="ja-JP"/>
        </w:rPr>
        <w:t>.</w:t>
      </w:r>
      <w:r w:rsidRPr="00E80F49">
        <w:rPr>
          <w:lang w:eastAsia="ja-JP"/>
        </w:rPr>
        <w:t xml:space="preserve">. </w:t>
      </w:r>
    </w:p>
    <w:p w14:paraId="1C5B96FD" w14:textId="77777777" w:rsidR="009E013D" w:rsidRDefault="009E013D" w:rsidP="009E013D">
      <w:pPr>
        <w:pStyle w:val="B1"/>
        <w:rPr>
          <w:lang w:eastAsia="ja-JP"/>
        </w:rPr>
      </w:pPr>
      <w:r w:rsidRPr="009E013D">
        <w:rPr>
          <w:lang w:eastAsia="ja-JP"/>
        </w:rPr>
        <w:t>-</w:t>
      </w:r>
      <w:r w:rsidRPr="009E013D">
        <w:rPr>
          <w:lang w:eastAsia="ja-JP"/>
        </w:rPr>
        <w:tab/>
      </w:r>
      <w:r w:rsidR="00D20444" w:rsidRPr="00E80F49">
        <w:rPr>
          <w:lang w:eastAsia="ja-JP"/>
        </w:rPr>
        <w:t>Add two band test points to test case in TS 38.521-1 [2] Table 7.3A.1_1.4.1-1.</w:t>
      </w:r>
    </w:p>
    <w:p w14:paraId="00BC1D60" w14:textId="77777777" w:rsidR="009E013D" w:rsidRDefault="009E013D" w:rsidP="009E013D">
      <w:pPr>
        <w:pStyle w:val="B1"/>
        <w:rPr>
          <w:lang w:eastAsia="ja-JP"/>
        </w:rPr>
      </w:pPr>
      <w:r>
        <w:rPr>
          <w:lang w:eastAsia="ja-JP"/>
        </w:rPr>
        <w:t>3)</w:t>
      </w:r>
      <w:r>
        <w:rPr>
          <w:lang w:eastAsia="ja-JP"/>
        </w:rPr>
        <w:tab/>
        <w:t>Add the result from the check to Table 4.1.3.1-2 for 2CC if they do not already exist.</w:t>
      </w:r>
    </w:p>
    <w:p w14:paraId="4BBFA336" w14:textId="4DAF7640" w:rsidR="009E013D" w:rsidRDefault="009E013D" w:rsidP="009E013D">
      <w:pPr>
        <w:pStyle w:val="B1"/>
        <w:rPr>
          <w:lang w:eastAsia="ja-JP"/>
        </w:rPr>
      </w:pPr>
      <w:r>
        <w:rPr>
          <w:lang w:eastAsia="ja-JP"/>
        </w:rPr>
        <w:t>-</w:t>
      </w:r>
      <w:r>
        <w:rPr>
          <w:lang w:eastAsia="ja-JP"/>
        </w:rPr>
        <w:tab/>
        <w:t>If there are no sensitivity exceptions then still add the band configuration to Table 4.1.3.1-2 with</w:t>
      </w:r>
    </w:p>
    <w:p w14:paraId="1D3E7569" w14:textId="2AD8E62F" w:rsidR="009E013D" w:rsidRDefault="009E013D" w:rsidP="009E013D">
      <w:pPr>
        <w:pStyle w:val="B1"/>
        <w:rPr>
          <w:lang w:eastAsia="ja-JP"/>
        </w:rPr>
      </w:pPr>
      <w:r>
        <w:rPr>
          <w:lang w:eastAsia="ja-JP"/>
        </w:rPr>
        <w:t>NE: (Non-exception as defined in TS 38.101-1 [5], meaning single carrier NR requirements apply).</w:t>
      </w:r>
    </w:p>
    <w:p w14:paraId="013D3C6B" w14:textId="002B06F4" w:rsidR="00D20444" w:rsidRPr="00E80F49" w:rsidRDefault="009E013D" w:rsidP="009E013D">
      <w:pPr>
        <w:pStyle w:val="B1"/>
        <w:rPr>
          <w:lang w:eastAsia="ja-JP"/>
        </w:rPr>
      </w:pPr>
      <w:r>
        <w:rPr>
          <w:lang w:eastAsia="ja-JP"/>
        </w:rPr>
        <w:t>4)</w:t>
      </w:r>
      <w:r>
        <w:rPr>
          <w:lang w:eastAsia="ja-JP"/>
        </w:rPr>
        <w:tab/>
        <w:t>Add the 2 DL band configuration in TS 38.521-1 [2] Table 7.3A.1.5-1</w:t>
      </w:r>
    </w:p>
    <w:p w14:paraId="254393BD" w14:textId="77777777" w:rsidR="00D20444" w:rsidRPr="00E80F49" w:rsidRDefault="00D20444" w:rsidP="00D20444">
      <w:pPr>
        <w:pStyle w:val="Heading2"/>
        <w:rPr>
          <w:lang w:eastAsia="ja-JP"/>
        </w:rPr>
      </w:pPr>
      <w:bookmarkStart w:id="471" w:name="_Toc100005979"/>
      <w:bookmarkStart w:id="472" w:name="_Toc106703527"/>
      <w:bookmarkStart w:id="473" w:name="_Toc146406526"/>
      <w:r w:rsidRPr="00E80F49">
        <w:rPr>
          <w:rStyle w:val="jlqj4b"/>
        </w:rPr>
        <w:t>B.9.2</w:t>
      </w:r>
      <w:r w:rsidRPr="00E80F49">
        <w:rPr>
          <w:rStyle w:val="jlqj4b"/>
        </w:rPr>
        <w:tab/>
      </w:r>
      <w:r w:rsidRPr="00E80F49">
        <w:rPr>
          <w:lang w:eastAsia="ja-JP"/>
        </w:rPr>
        <w:t>Checklist for three bands</w:t>
      </w:r>
      <w:bookmarkEnd w:id="471"/>
      <w:bookmarkEnd w:id="472"/>
      <w:bookmarkEnd w:id="473"/>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248F22F0" w14:textId="08605BFD" w:rsidR="009E013D" w:rsidRDefault="00D20444" w:rsidP="009E013D">
      <w:pPr>
        <w:pStyle w:val="B2"/>
        <w:rPr>
          <w:lang w:eastAsia="ja-JP"/>
        </w:rPr>
      </w:pPr>
      <w:r w:rsidRPr="00E80F49">
        <w:rPr>
          <w:lang w:eastAsia="ja-JP"/>
        </w:rPr>
        <w:t>-</w:t>
      </w:r>
      <w:r w:rsidRPr="00E80F49">
        <w:rPr>
          <w:lang w:eastAsia="ja-JP"/>
        </w:rPr>
        <w:tab/>
        <w:t xml:space="preserve">Add three band test points to test case in TS 38.521-1 [2] Table </w:t>
      </w:r>
      <w:r w:rsidR="009E013D" w:rsidRPr="009E013D">
        <w:rPr>
          <w:lang w:eastAsia="ja-JP"/>
        </w:rPr>
        <w:t>7.3A.2_1.4.1-1</w:t>
      </w:r>
      <w:r w:rsidRPr="00E80F49">
        <w:rPr>
          <w:lang w:eastAsia="ja-JP"/>
        </w:rPr>
        <w:t>.</w:t>
      </w:r>
    </w:p>
    <w:p w14:paraId="76D319AA" w14:textId="77777777" w:rsidR="009E013D" w:rsidRDefault="009E013D" w:rsidP="009E013D">
      <w:pPr>
        <w:pStyle w:val="B2"/>
        <w:rPr>
          <w:lang w:eastAsia="ja-JP"/>
        </w:rPr>
      </w:pPr>
      <w:r>
        <w:rPr>
          <w:lang w:eastAsia="ja-JP"/>
        </w:rPr>
        <w:t>4) Add the result from the check to Table 4.1.3.1.3-3 for the three bands if they not already exist.</w:t>
      </w:r>
    </w:p>
    <w:p w14:paraId="1B8C806D" w14:textId="77777777" w:rsidR="009E013D" w:rsidRDefault="009E013D" w:rsidP="009E013D">
      <w:pPr>
        <w:pStyle w:val="B2"/>
        <w:rPr>
          <w:lang w:eastAsia="ja-JP"/>
        </w:rPr>
      </w:pPr>
      <w:r>
        <w:rPr>
          <w:lang w:eastAsia="ja-JP"/>
        </w:rPr>
        <w:t>-</w:t>
      </w:r>
      <w:r>
        <w:rPr>
          <w:lang w:eastAsia="ja-JP"/>
        </w:rPr>
        <w:tab/>
        <w:t xml:space="preserve">If there are no sensitivity exceptions then still add the band configuration to Table 4.1.3.1-3 with </w:t>
      </w:r>
    </w:p>
    <w:p w14:paraId="78279E33" w14:textId="77777777" w:rsidR="009E013D" w:rsidRDefault="009E013D" w:rsidP="009E013D">
      <w:pPr>
        <w:pStyle w:val="B2"/>
        <w:rPr>
          <w:lang w:eastAsia="ja-JP"/>
        </w:rPr>
      </w:pPr>
      <w:r>
        <w:rPr>
          <w:lang w:eastAsia="ja-JP"/>
        </w:rPr>
        <w:t>NE: (Non-exception as defined in TS 38.101-1 [5], meaning single carrier NR requirements apply).</w:t>
      </w:r>
    </w:p>
    <w:p w14:paraId="4710AE9C" w14:textId="41059FF5" w:rsidR="00D20444" w:rsidRPr="00E80F49" w:rsidRDefault="009E013D" w:rsidP="0089486E">
      <w:pPr>
        <w:pStyle w:val="B2"/>
        <w:rPr>
          <w:lang w:eastAsia="ja-JP"/>
        </w:rPr>
      </w:pPr>
      <w:r>
        <w:rPr>
          <w:lang w:eastAsia="ja-JP"/>
        </w:rPr>
        <w:t>5)</w:t>
      </w:r>
      <w:r>
        <w:rPr>
          <w:lang w:eastAsia="ja-JP"/>
        </w:rPr>
        <w:tab/>
        <w:t>Add the 3 DL band configuration in TS 38.521-1 [2] Table 7.3A.2.5-1</w:t>
      </w:r>
    </w:p>
    <w:p w14:paraId="66077634" w14:textId="77777777" w:rsidR="00D20444" w:rsidRPr="00E80F49" w:rsidRDefault="00D20444" w:rsidP="00D20444">
      <w:pPr>
        <w:pStyle w:val="Heading2"/>
        <w:rPr>
          <w:lang w:eastAsia="ja-JP"/>
        </w:rPr>
      </w:pPr>
      <w:bookmarkStart w:id="474" w:name="_Toc100005980"/>
      <w:bookmarkStart w:id="475" w:name="_Toc106703528"/>
      <w:bookmarkStart w:id="476" w:name="_Toc146406527"/>
      <w:r w:rsidRPr="00E80F49">
        <w:rPr>
          <w:rStyle w:val="jlqj4b"/>
        </w:rPr>
        <w:t>B.9.3</w:t>
      </w:r>
      <w:r w:rsidRPr="00E80F49">
        <w:rPr>
          <w:rStyle w:val="jlqj4b"/>
        </w:rPr>
        <w:tab/>
      </w:r>
      <w:r w:rsidRPr="00E80F49">
        <w:rPr>
          <w:lang w:eastAsia="ja-JP"/>
        </w:rPr>
        <w:t>Checklist for four bands and five bands</w:t>
      </w:r>
      <w:bookmarkEnd w:id="474"/>
      <w:bookmarkEnd w:id="475"/>
      <w:bookmarkEnd w:id="476"/>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77" w:name="_Toc68073946"/>
      <w:bookmarkStart w:id="478" w:name="_Toc75371808"/>
      <w:bookmarkStart w:id="479" w:name="_Toc83727876"/>
      <w:bookmarkStart w:id="480" w:name="_Toc100005981"/>
      <w:bookmarkStart w:id="481" w:name="_Toc106703529"/>
      <w:bookmarkStart w:id="482" w:name="_Toc146406528"/>
      <w:r w:rsidRPr="00E80F49">
        <w:t>Annex C: Principles for test point selection for FR2 NR CA reference sensitivity test cases</w:t>
      </w:r>
      <w:bookmarkEnd w:id="477"/>
      <w:bookmarkEnd w:id="478"/>
      <w:bookmarkEnd w:id="479"/>
      <w:bookmarkEnd w:id="480"/>
      <w:bookmarkEnd w:id="481"/>
      <w:bookmarkEnd w:id="482"/>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83" w:name="_Toc68073947"/>
      <w:bookmarkStart w:id="484" w:name="_Toc75371809"/>
      <w:bookmarkStart w:id="485" w:name="_Toc83727877"/>
      <w:bookmarkStart w:id="486" w:name="_Toc100005982"/>
      <w:bookmarkStart w:id="487" w:name="_Toc106703530"/>
      <w:bookmarkStart w:id="488" w:name="_Toc146406529"/>
      <w:r w:rsidRPr="00E80F49">
        <w:t>Annex D: Principles for test point selection for EN-DC reference sensitivity test cases</w:t>
      </w:r>
      <w:bookmarkEnd w:id="483"/>
      <w:bookmarkEnd w:id="484"/>
      <w:bookmarkEnd w:id="485"/>
      <w:bookmarkEnd w:id="486"/>
      <w:bookmarkEnd w:id="487"/>
      <w:bookmarkEnd w:id="488"/>
    </w:p>
    <w:p w14:paraId="3191C8F6" w14:textId="77777777" w:rsidR="006060A9" w:rsidRPr="00E80F49" w:rsidRDefault="006060A9" w:rsidP="006060A9">
      <w:pPr>
        <w:pStyle w:val="Heading1"/>
      </w:pPr>
      <w:bookmarkStart w:id="489" w:name="_Toc68073948"/>
      <w:bookmarkStart w:id="490" w:name="_Toc75371810"/>
      <w:bookmarkStart w:id="491" w:name="_Toc83727878"/>
      <w:bookmarkStart w:id="492" w:name="_Toc100005983"/>
      <w:bookmarkStart w:id="493" w:name="_Toc106703531"/>
      <w:bookmarkStart w:id="494" w:name="_Toc146406530"/>
      <w:r w:rsidRPr="00E80F49">
        <w:t>D.1</w:t>
      </w:r>
      <w:r w:rsidRPr="00E80F49">
        <w:tab/>
        <w:t>General</w:t>
      </w:r>
      <w:bookmarkEnd w:id="489"/>
      <w:bookmarkEnd w:id="490"/>
      <w:bookmarkEnd w:id="491"/>
      <w:bookmarkEnd w:id="492"/>
      <w:bookmarkEnd w:id="493"/>
      <w:bookmarkEnd w:id="494"/>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lastRenderedPageBreak/>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95" w:name="_Toc68073949"/>
      <w:bookmarkStart w:id="496" w:name="_Toc75371811"/>
      <w:bookmarkStart w:id="497" w:name="_Toc83727879"/>
      <w:bookmarkStart w:id="498" w:name="_Toc100005984"/>
      <w:bookmarkStart w:id="499" w:name="_Toc106703532"/>
      <w:bookmarkStart w:id="500" w:name="_Toc146406531"/>
      <w:r w:rsidRPr="00E80F49">
        <w:t>D.2</w:t>
      </w:r>
      <w:r w:rsidRPr="00E80F49">
        <w:tab/>
        <w:t>Requirements</w:t>
      </w:r>
      <w:bookmarkEnd w:id="495"/>
      <w:bookmarkEnd w:id="496"/>
      <w:bookmarkEnd w:id="497"/>
      <w:bookmarkEnd w:id="498"/>
      <w:bookmarkEnd w:id="499"/>
      <w:bookmarkEnd w:id="500"/>
    </w:p>
    <w:p w14:paraId="5A15000B" w14:textId="77777777" w:rsidR="006060A9" w:rsidRPr="00E80F49" w:rsidRDefault="006060A9" w:rsidP="006060A9">
      <w:pPr>
        <w:pStyle w:val="Heading2"/>
      </w:pPr>
      <w:bookmarkStart w:id="501" w:name="_Hlk63087402"/>
      <w:bookmarkStart w:id="502" w:name="_Toc68073950"/>
      <w:bookmarkStart w:id="503" w:name="_Toc75371812"/>
      <w:bookmarkStart w:id="504" w:name="_Toc83727880"/>
      <w:bookmarkStart w:id="505" w:name="_Toc100005985"/>
      <w:bookmarkStart w:id="506" w:name="_Toc106703533"/>
      <w:bookmarkStart w:id="507" w:name="_Toc146406532"/>
      <w:r w:rsidRPr="00E80F49">
        <w:t>D.2.1</w:t>
      </w:r>
      <w:bookmarkEnd w:id="501"/>
      <w:r w:rsidRPr="00E80F49">
        <w:tab/>
        <w:t>Defined EN-DC configurations</w:t>
      </w:r>
      <w:bookmarkEnd w:id="502"/>
      <w:bookmarkEnd w:id="503"/>
      <w:bookmarkEnd w:id="504"/>
      <w:bookmarkEnd w:id="505"/>
      <w:bookmarkEnd w:id="506"/>
      <w:bookmarkEnd w:id="507"/>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08" w:name="_Toc68073951"/>
      <w:bookmarkStart w:id="509" w:name="_Toc75371813"/>
      <w:bookmarkStart w:id="510" w:name="_Toc83727881"/>
      <w:bookmarkStart w:id="511" w:name="_Toc100005986"/>
      <w:bookmarkStart w:id="512" w:name="_Toc106703534"/>
      <w:bookmarkStart w:id="513" w:name="_Toc146406533"/>
      <w:r w:rsidRPr="00E80F49">
        <w:t>D.2.2</w:t>
      </w:r>
      <w:r w:rsidRPr="00E80F49">
        <w:tab/>
        <w:t>Definition of exception requirements</w:t>
      </w:r>
      <w:bookmarkEnd w:id="508"/>
      <w:bookmarkEnd w:id="509"/>
      <w:bookmarkEnd w:id="510"/>
      <w:bookmarkEnd w:id="511"/>
      <w:bookmarkEnd w:id="512"/>
      <w:bookmarkEnd w:id="513"/>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lastRenderedPageBreak/>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14" w:name="_Hlk63085735"/>
      <w:bookmarkStart w:id="515" w:name="_Toc68073952"/>
      <w:bookmarkStart w:id="516" w:name="_Toc75371814"/>
      <w:bookmarkStart w:id="517" w:name="_Toc83727882"/>
      <w:bookmarkStart w:id="518" w:name="_Toc100005987"/>
      <w:bookmarkStart w:id="519" w:name="_Toc106703535"/>
      <w:bookmarkStart w:id="520" w:name="_Toc146406534"/>
      <w:r w:rsidRPr="00E80F49">
        <w:t>D.2.3</w:t>
      </w:r>
      <w:bookmarkEnd w:id="514"/>
      <w:r w:rsidRPr="00E80F49">
        <w:tab/>
        <w:t>Reference sensitivity</w:t>
      </w:r>
      <w:bookmarkEnd w:id="515"/>
      <w:bookmarkEnd w:id="516"/>
      <w:bookmarkEnd w:id="517"/>
      <w:bookmarkEnd w:id="518"/>
      <w:bookmarkEnd w:id="519"/>
      <w:bookmarkEnd w:id="520"/>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2A62708E" w:rsidR="006060A9" w:rsidRPr="00E80F49" w:rsidRDefault="006060A9" w:rsidP="002E5133">
            <w:pPr>
              <w:pStyle w:val="TAC"/>
            </w:pPr>
            <w:r w:rsidRPr="00E80F49">
              <w:t>a*f</w:t>
            </w:r>
            <w:r w:rsidRPr="00E80F49">
              <w:rPr>
                <w:vertAlign w:val="subscript"/>
              </w:rPr>
              <w:t>UL_LB</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40F60B1F" w:rsidR="006060A9" w:rsidRPr="00E80F49" w:rsidRDefault="006060A9" w:rsidP="002E5133">
            <w:pPr>
              <w:pStyle w:val="TAC"/>
            </w:pPr>
            <w:r w:rsidRPr="00E80F49">
              <w:t>b*f</w:t>
            </w:r>
            <w:r w:rsidRPr="00E80F49">
              <w:rPr>
                <w:vertAlign w:val="subscript"/>
              </w:rPr>
              <w:t>DL_LB</w:t>
            </w:r>
            <w:r w:rsidR="00D44BD4">
              <w:rPr>
                <w:vertAlign w:val="subscript"/>
              </w:rPr>
              <w:t xml:space="preserve">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6630651A"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DL_LB</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r w:rsidR="000D5725" w:rsidRPr="000D5725">
        <w:t xml:space="preserve"> which is |a|*BWLB+|c|*BWHB, where a and c are factors from Table D.2.3-1</w:t>
      </w:r>
      <w:r w:rsidRPr="00E80F49">
        <w:t>.</w:t>
      </w:r>
    </w:p>
    <w:p w14:paraId="34FE4DE4" w14:textId="50505E6E"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w:t>
      </w:r>
      <w:r w:rsidR="000D5725" w:rsidRPr="000D5725">
        <w:t xml:space="preserve"> within the victim band which is the offset from the frequency relation in Table D.2.3-1</w:t>
      </w:r>
      <w:r w:rsidRPr="00E80F49">
        <w:t>.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lastRenderedPageBreak/>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21" w:name="_Toc68073953"/>
      <w:bookmarkStart w:id="522" w:name="_Toc75371815"/>
      <w:bookmarkStart w:id="523" w:name="_Toc83727883"/>
      <w:bookmarkStart w:id="524" w:name="_Toc100005988"/>
      <w:bookmarkStart w:id="525" w:name="_Toc106703536"/>
      <w:bookmarkStart w:id="526" w:name="_Toc146406535"/>
      <w:r w:rsidRPr="00E80F49">
        <w:t>D.2.4</w:t>
      </w:r>
      <w:r w:rsidRPr="00E80F49">
        <w:tab/>
        <w:t>Rx requirements other than reference sensitivity</w:t>
      </w:r>
      <w:bookmarkEnd w:id="521"/>
      <w:bookmarkEnd w:id="522"/>
      <w:bookmarkEnd w:id="523"/>
      <w:bookmarkEnd w:id="524"/>
      <w:bookmarkEnd w:id="525"/>
      <w:bookmarkEnd w:id="526"/>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27" w:name="_Hlk63084791"/>
      <w:bookmarkStart w:id="528" w:name="_Toc68073954"/>
      <w:bookmarkStart w:id="529" w:name="_Toc75371816"/>
      <w:bookmarkStart w:id="530" w:name="_Toc83727884"/>
      <w:bookmarkStart w:id="531" w:name="_Toc100005989"/>
      <w:bookmarkStart w:id="532" w:name="_Toc106703537"/>
      <w:bookmarkStart w:id="533" w:name="_Toc146406536"/>
      <w:r w:rsidRPr="00E80F49">
        <w:t>D.2.5</w:t>
      </w:r>
      <w:bookmarkEnd w:id="527"/>
      <w:r w:rsidRPr="00E80F49">
        <w:tab/>
        <w:t>Test case structure and test coverage</w:t>
      </w:r>
      <w:bookmarkEnd w:id="528"/>
      <w:bookmarkEnd w:id="529"/>
      <w:bookmarkEnd w:id="530"/>
      <w:bookmarkEnd w:id="531"/>
      <w:bookmarkEnd w:id="532"/>
      <w:bookmarkEnd w:id="533"/>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lastRenderedPageBreak/>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34" w:name="_Toc68073955"/>
      <w:bookmarkStart w:id="535" w:name="_Toc75371817"/>
      <w:bookmarkStart w:id="536" w:name="_Toc83727885"/>
      <w:bookmarkStart w:id="537" w:name="_Toc100005990"/>
      <w:bookmarkStart w:id="538" w:name="_Toc106703538"/>
      <w:bookmarkStart w:id="539" w:name="_Toc146406537"/>
      <w:r w:rsidRPr="00E80F49">
        <w:t>D.2.6</w:t>
      </w:r>
      <w:r w:rsidRPr="00E80F49">
        <w:tab/>
        <w:t>EN-DC configurations to test</w:t>
      </w:r>
      <w:bookmarkEnd w:id="534"/>
      <w:bookmarkEnd w:id="535"/>
      <w:bookmarkEnd w:id="536"/>
      <w:bookmarkEnd w:id="537"/>
      <w:bookmarkEnd w:id="538"/>
      <w:bookmarkEnd w:id="539"/>
    </w:p>
    <w:p w14:paraId="50DD7230" w14:textId="77777777" w:rsidR="006060A9" w:rsidRPr="00E80F49" w:rsidRDefault="006060A9" w:rsidP="006060A9">
      <w:pPr>
        <w:pStyle w:val="Heading3"/>
      </w:pPr>
      <w:bookmarkStart w:id="540" w:name="_Toc68073956"/>
      <w:bookmarkStart w:id="541" w:name="_Toc75371818"/>
      <w:bookmarkStart w:id="542" w:name="_Toc83727886"/>
      <w:bookmarkStart w:id="543" w:name="_Toc100005991"/>
      <w:bookmarkStart w:id="544" w:name="_Toc106703539"/>
      <w:bookmarkStart w:id="545" w:name="_Toc146406538"/>
      <w:r w:rsidRPr="00E80F49">
        <w:t>D.2.6.1</w:t>
      </w:r>
      <w:r w:rsidRPr="00E80F49">
        <w:tab/>
        <w:t>Lower order fallbacks</w:t>
      </w:r>
      <w:bookmarkEnd w:id="540"/>
      <w:bookmarkEnd w:id="541"/>
      <w:bookmarkEnd w:id="542"/>
      <w:bookmarkEnd w:id="543"/>
      <w:bookmarkEnd w:id="544"/>
      <w:bookmarkEnd w:id="545"/>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lastRenderedPageBreak/>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46" w:name="_Hlk63086493"/>
      <w:bookmarkStart w:id="547" w:name="_Toc68073957"/>
      <w:bookmarkStart w:id="548" w:name="_Toc75371819"/>
      <w:bookmarkStart w:id="549" w:name="_Toc83727887"/>
      <w:bookmarkStart w:id="550" w:name="_Toc100005992"/>
      <w:bookmarkStart w:id="551" w:name="_Toc106703540"/>
      <w:bookmarkStart w:id="552" w:name="_Toc146406539"/>
      <w:r w:rsidRPr="00E80F49">
        <w:t>D.2.6.2</w:t>
      </w:r>
      <w:bookmarkEnd w:id="546"/>
      <w:r w:rsidRPr="00E80F49">
        <w:tab/>
        <w:t>EN-DC configurations requiring testing and max number of CCs</w:t>
      </w:r>
      <w:bookmarkEnd w:id="547"/>
      <w:bookmarkEnd w:id="548"/>
      <w:bookmarkEnd w:id="549"/>
      <w:bookmarkEnd w:id="550"/>
      <w:bookmarkEnd w:id="551"/>
      <w:bookmarkEnd w:id="552"/>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553" w:name="_Toc68073958"/>
      <w:bookmarkStart w:id="554" w:name="_Toc75371820"/>
      <w:bookmarkStart w:id="555" w:name="_Toc83727888"/>
      <w:bookmarkStart w:id="556" w:name="_Toc100005993"/>
      <w:bookmarkStart w:id="557" w:name="_Toc106703541"/>
      <w:bookmarkStart w:id="558" w:name="_Toc146406540"/>
      <w:r w:rsidRPr="00E80F49">
        <w:t>D.2.6.3</w:t>
      </w:r>
      <w:r w:rsidRPr="00E80F49">
        <w:tab/>
        <w:t>Test coverage</w:t>
      </w:r>
      <w:bookmarkEnd w:id="553"/>
      <w:bookmarkEnd w:id="554"/>
      <w:bookmarkEnd w:id="555"/>
      <w:bookmarkEnd w:id="556"/>
      <w:bookmarkEnd w:id="557"/>
      <w:bookmarkEnd w:id="558"/>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lastRenderedPageBreak/>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559" w:name="_Hlk54366883"/>
      <w:r w:rsidRPr="00E80F49">
        <w:t>Table D.2.6.3-1</w:t>
      </w:r>
      <w:bookmarkEnd w:id="559"/>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560" w:name="_Toc68073959"/>
      <w:bookmarkStart w:id="561" w:name="_Toc75371821"/>
      <w:bookmarkStart w:id="562" w:name="_Toc83727889"/>
      <w:bookmarkStart w:id="563" w:name="_Toc100005994"/>
      <w:bookmarkStart w:id="564" w:name="_Toc106703542"/>
    </w:p>
    <w:p w14:paraId="10BCF8E8" w14:textId="17FA4A9E" w:rsidR="006060A9" w:rsidRPr="00E80F49" w:rsidRDefault="006060A9" w:rsidP="006060A9">
      <w:pPr>
        <w:pStyle w:val="Heading2"/>
      </w:pPr>
      <w:bookmarkStart w:id="565" w:name="_Toc146406541"/>
      <w:r w:rsidRPr="00E80F49">
        <w:t>D.2.7</w:t>
      </w:r>
      <w:r w:rsidRPr="00E80F49">
        <w:tab/>
        <w:t>Test Environment</w:t>
      </w:r>
      <w:bookmarkEnd w:id="560"/>
      <w:bookmarkEnd w:id="561"/>
      <w:bookmarkEnd w:id="562"/>
      <w:bookmarkEnd w:id="563"/>
      <w:bookmarkEnd w:id="564"/>
      <w:bookmarkEnd w:id="565"/>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566" w:name="_Toc68073960"/>
      <w:bookmarkStart w:id="567" w:name="_Toc75371822"/>
      <w:bookmarkStart w:id="568" w:name="_Toc83727890"/>
      <w:bookmarkStart w:id="569" w:name="_Toc100005995"/>
      <w:bookmarkStart w:id="570" w:name="_Toc106703543"/>
      <w:bookmarkStart w:id="571" w:name="_Toc146406542"/>
      <w:r w:rsidRPr="00E80F49">
        <w:t>D.2.8</w:t>
      </w:r>
      <w:r w:rsidRPr="00E80F49">
        <w:tab/>
        <w:t>Test Frequencies selections for EN-DC</w:t>
      </w:r>
      <w:bookmarkEnd w:id="566"/>
      <w:bookmarkEnd w:id="567"/>
      <w:bookmarkEnd w:id="568"/>
      <w:bookmarkEnd w:id="569"/>
      <w:bookmarkEnd w:id="570"/>
      <w:bookmarkEnd w:id="571"/>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067ADD09" w14:textId="32F2F50D" w:rsidR="006060A9" w:rsidRPr="00E80F49" w:rsidRDefault="006060A9" w:rsidP="006060A9">
      <w:pPr>
        <w:pStyle w:val="TH"/>
      </w:pPr>
      <w:r w:rsidRPr="00E80F49">
        <w:t xml:space="preserve">Table D.2.8-1: </w:t>
      </w:r>
      <w:r w:rsidR="000D5725" w:rsidRPr="000D5725">
        <w:t>Void</w:t>
      </w: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72" w:name="_Toc83727891"/>
      <w:bookmarkStart w:id="573" w:name="_Toc100005996"/>
      <w:bookmarkStart w:id="574" w:name="_Toc106703544"/>
      <w:bookmarkStart w:id="575" w:name="_Toc68073961"/>
      <w:bookmarkStart w:id="576" w:name="_Toc75371823"/>
      <w:bookmarkStart w:id="577" w:name="_Toc146406543"/>
      <w:r w:rsidRPr="00E80F49">
        <w:t>D.2.9</w:t>
      </w:r>
      <w:r w:rsidRPr="00E80F49">
        <w:tab/>
        <w:t xml:space="preserve">Test EN-DC </w:t>
      </w:r>
      <w:r w:rsidRPr="00E80F49">
        <w:rPr>
          <w:bCs/>
        </w:rPr>
        <w:t>channel bandwidth</w:t>
      </w:r>
      <w:bookmarkEnd w:id="572"/>
      <w:bookmarkEnd w:id="573"/>
      <w:bookmarkEnd w:id="574"/>
      <w:bookmarkEnd w:id="577"/>
    </w:p>
    <w:p w14:paraId="0BE737D7" w14:textId="0D001E45" w:rsidR="006060A9" w:rsidRPr="00E80F49" w:rsidRDefault="006060A9" w:rsidP="006060A9">
      <w:pPr>
        <w:pStyle w:val="Heading3"/>
      </w:pPr>
      <w:bookmarkStart w:id="578" w:name="_Toc83727892"/>
      <w:bookmarkStart w:id="579" w:name="_Toc100005997"/>
      <w:bookmarkStart w:id="580" w:name="_Toc106703545"/>
      <w:bookmarkStart w:id="581" w:name="_Toc146406544"/>
      <w:r w:rsidRPr="00E80F49">
        <w:t>D.2.</w:t>
      </w:r>
      <w:r w:rsidR="00CE50D5" w:rsidRPr="00E80F49">
        <w:t>9</w:t>
      </w:r>
      <w:r w:rsidRPr="00E80F49">
        <w:t>.1</w:t>
      </w:r>
      <w:r w:rsidRPr="00E80F49">
        <w:tab/>
        <w:t>Test point selection EN-DC configuration without exception</w:t>
      </w:r>
      <w:bookmarkEnd w:id="575"/>
      <w:bookmarkEnd w:id="576"/>
      <w:bookmarkEnd w:id="578"/>
      <w:bookmarkEnd w:id="579"/>
      <w:bookmarkEnd w:id="580"/>
      <w:bookmarkEnd w:id="581"/>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82" w:name="_Toc68073962"/>
      <w:bookmarkStart w:id="583" w:name="_Toc75371824"/>
      <w:bookmarkStart w:id="584" w:name="_Toc83727893"/>
      <w:bookmarkStart w:id="585" w:name="_Toc100005998"/>
      <w:bookmarkStart w:id="586" w:name="_Toc106703546"/>
      <w:bookmarkStart w:id="587" w:name="_Toc146406545"/>
      <w:r w:rsidRPr="00E80F49">
        <w:t>D.2.</w:t>
      </w:r>
      <w:r w:rsidR="00CE50D5" w:rsidRPr="00E80F49">
        <w:t>9</w:t>
      </w:r>
      <w:r w:rsidRPr="00E80F49">
        <w:t>.2</w:t>
      </w:r>
      <w:r w:rsidRPr="00E80F49">
        <w:tab/>
        <w:t>Test point selection EN-DC configuration with exception</w:t>
      </w:r>
      <w:bookmarkEnd w:id="582"/>
      <w:bookmarkEnd w:id="583"/>
      <w:bookmarkEnd w:id="584"/>
      <w:bookmarkEnd w:id="585"/>
      <w:bookmarkEnd w:id="586"/>
      <w:bookmarkEnd w:id="587"/>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88" w:name="_Hlk63090331"/>
      <w:bookmarkStart w:id="589" w:name="_Toc68073963"/>
      <w:bookmarkStart w:id="590" w:name="_Toc75371825"/>
      <w:bookmarkStart w:id="591" w:name="_Toc83727894"/>
      <w:bookmarkStart w:id="592" w:name="_Toc100005999"/>
      <w:bookmarkStart w:id="593" w:name="_Toc106703547"/>
      <w:bookmarkStart w:id="594" w:name="_Toc146406546"/>
      <w:r w:rsidRPr="00E80F49">
        <w:lastRenderedPageBreak/>
        <w:t>D.2.</w:t>
      </w:r>
      <w:r w:rsidR="00CE50D5" w:rsidRPr="00E80F49">
        <w:t>10</w:t>
      </w:r>
      <w:bookmarkEnd w:id="588"/>
      <w:r w:rsidRPr="00E80F49">
        <w:tab/>
        <w:t>RB allocation and RB location selections</w:t>
      </w:r>
      <w:bookmarkEnd w:id="589"/>
      <w:bookmarkEnd w:id="590"/>
      <w:bookmarkEnd w:id="591"/>
      <w:bookmarkEnd w:id="592"/>
      <w:bookmarkEnd w:id="593"/>
      <w:bookmarkEnd w:id="594"/>
    </w:p>
    <w:p w14:paraId="23F3F107" w14:textId="1AB07E2A" w:rsidR="006060A9" w:rsidRPr="00E80F49" w:rsidRDefault="006060A9" w:rsidP="006060A9">
      <w:pPr>
        <w:pStyle w:val="Heading3"/>
      </w:pPr>
      <w:bookmarkStart w:id="595" w:name="_Hlk63090373"/>
      <w:bookmarkStart w:id="596" w:name="_Toc68073964"/>
      <w:bookmarkStart w:id="597" w:name="_Toc75371826"/>
      <w:bookmarkStart w:id="598" w:name="_Toc83727895"/>
      <w:bookmarkStart w:id="599" w:name="_Toc100006000"/>
      <w:bookmarkStart w:id="600" w:name="_Toc106703548"/>
      <w:bookmarkStart w:id="601" w:name="_Toc146406547"/>
      <w:r w:rsidRPr="00E80F49">
        <w:t>D.2.</w:t>
      </w:r>
      <w:r w:rsidR="00CE50D5" w:rsidRPr="00E80F49">
        <w:t>10</w:t>
      </w:r>
      <w:r w:rsidRPr="00E80F49">
        <w:t>.1</w:t>
      </w:r>
      <w:bookmarkEnd w:id="595"/>
      <w:r w:rsidRPr="00E80F49">
        <w:tab/>
        <w:t xml:space="preserve">Test point selection </w:t>
      </w:r>
      <w:r w:rsidRPr="00E80F49">
        <w:rPr>
          <w:lang w:eastAsia="ja-JP"/>
        </w:rPr>
        <w:t>EN-DC configuration without exception</w:t>
      </w:r>
      <w:bookmarkEnd w:id="596"/>
      <w:bookmarkEnd w:id="597"/>
      <w:bookmarkEnd w:id="598"/>
      <w:bookmarkEnd w:id="599"/>
      <w:bookmarkEnd w:id="600"/>
      <w:bookmarkEnd w:id="601"/>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602" w:name="_Toc68073965"/>
      <w:bookmarkStart w:id="603" w:name="_Toc75371827"/>
      <w:bookmarkStart w:id="604" w:name="_Toc83727896"/>
      <w:bookmarkStart w:id="605" w:name="_Toc100006001"/>
      <w:bookmarkStart w:id="606" w:name="_Toc106703549"/>
      <w:bookmarkStart w:id="607" w:name="_Toc146406548"/>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602"/>
      <w:bookmarkEnd w:id="603"/>
      <w:bookmarkEnd w:id="604"/>
      <w:bookmarkEnd w:id="605"/>
      <w:bookmarkEnd w:id="606"/>
      <w:bookmarkEnd w:id="607"/>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08" w:name="_Toc68073966"/>
      <w:bookmarkStart w:id="609" w:name="_Toc75371828"/>
      <w:bookmarkStart w:id="610" w:name="_Toc83727897"/>
      <w:bookmarkStart w:id="611" w:name="_Toc100006002"/>
      <w:bookmarkStart w:id="612" w:name="_Toc106703550"/>
      <w:bookmarkStart w:id="613" w:name="_Toc146406549"/>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08"/>
      <w:bookmarkEnd w:id="609"/>
      <w:bookmarkEnd w:id="610"/>
      <w:bookmarkEnd w:id="611"/>
      <w:bookmarkEnd w:id="612"/>
      <w:bookmarkEnd w:id="613"/>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14" w:name="_Hlk63340498"/>
      <w:r w:rsidR="00CE50D5" w:rsidRPr="00E80F49">
        <w:rPr>
          <w:lang w:eastAsia="ja-JP"/>
        </w:rPr>
        <w:t xml:space="preserve">However, </w:t>
      </w:r>
      <w:r w:rsidR="00CE50D5" w:rsidRPr="00E80F49">
        <w:rPr>
          <w:rFonts w:eastAsia="SimSun"/>
          <w:lang w:eastAsia="zh-CN"/>
        </w:rPr>
        <w:t>in</w:t>
      </w:r>
      <w:r w:rsidR="00D44BD4">
        <w:rPr>
          <w:rFonts w:eastAsia="SimSun"/>
          <w:lang w:eastAsia="zh-CN"/>
        </w:rPr>
        <w:t xml:space="preserve"> </w:t>
      </w:r>
      <w:r w:rsidR="00670C2F" w:rsidRPr="00E80F49">
        <w:rPr>
          <w:rFonts w:eastAsia="SimSun"/>
          <w:lang w:eastAsia="zh-CN"/>
        </w:rPr>
        <w:t>TS 38.101-3[7]</w:t>
      </w:r>
      <w:r w:rsidR="00CE50D5" w:rsidRPr="00E80F49">
        <w:rPr>
          <w:rFonts w:eastAsia="SimSun"/>
          <w:lang w:eastAsia="zh-CN"/>
        </w:rPr>
        <w:t xml:space="preserve">, there is no general criteria in which REFSENS can be fulfilled with MSD=0 for the EN-DC combinations which have </w:t>
      </w:r>
      <w:bookmarkStart w:id="615" w:name="OLE_LINK192"/>
      <w:bookmarkStart w:id="616" w:name="OLE_LINK193"/>
      <w:r w:rsidR="00CE50D5" w:rsidRPr="00E80F49">
        <w:rPr>
          <w:rFonts w:eastAsia="SimSun"/>
          <w:lang w:eastAsia="zh-CN"/>
        </w:rPr>
        <w:t>MSD exceptions due to IMD interference</w:t>
      </w:r>
      <w:bookmarkEnd w:id="615"/>
      <w:bookmarkEnd w:id="616"/>
      <w:r w:rsidR="00CE50D5" w:rsidRPr="00E80F49">
        <w:rPr>
          <w:rFonts w:eastAsia="SimSun"/>
          <w:lang w:eastAsia="zh-CN"/>
        </w:rPr>
        <w:t xml:space="preserve"> (2 UL active). The 2-band IMD exception avoiding testing is still FFS in</w:t>
      </w:r>
      <w:r w:rsidR="00D44BD4">
        <w:rPr>
          <w:rFonts w:eastAsia="SimSun"/>
          <w:lang w:eastAsia="zh-CN"/>
        </w:rPr>
        <w:t xml:space="preserve"> </w:t>
      </w:r>
      <w:r w:rsidR="00670C2F" w:rsidRPr="00E80F49">
        <w:rPr>
          <w:rFonts w:eastAsia="SimSun"/>
          <w:lang w:eastAsia="zh-CN"/>
        </w:rPr>
        <w:t>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14"/>
    </w:p>
    <w:p w14:paraId="5FDEA627" w14:textId="015DF1B6" w:rsidR="006060A9" w:rsidRPr="00E80F49" w:rsidRDefault="006060A9" w:rsidP="006060A9">
      <w:pPr>
        <w:pStyle w:val="Heading3"/>
      </w:pPr>
      <w:bookmarkStart w:id="617" w:name="_Toc68073967"/>
      <w:bookmarkStart w:id="618" w:name="_Toc75371829"/>
      <w:bookmarkStart w:id="619" w:name="_Toc83727898"/>
      <w:bookmarkStart w:id="620" w:name="_Toc100006003"/>
      <w:bookmarkStart w:id="621" w:name="_Toc106703551"/>
      <w:bookmarkStart w:id="622" w:name="_Toc146406550"/>
      <w:r w:rsidRPr="00E80F49">
        <w:t>D.2.1</w:t>
      </w:r>
      <w:r w:rsidR="00CE50D5" w:rsidRPr="00E80F49">
        <w:t>1</w:t>
      </w:r>
      <w:r w:rsidRPr="00E80F49">
        <w:tab/>
        <w:t>Modulation scheme selections</w:t>
      </w:r>
      <w:bookmarkEnd w:id="617"/>
      <w:bookmarkEnd w:id="618"/>
      <w:bookmarkEnd w:id="619"/>
      <w:bookmarkEnd w:id="620"/>
      <w:bookmarkEnd w:id="621"/>
      <w:bookmarkEnd w:id="622"/>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23" w:name="_Toc68073968"/>
      <w:bookmarkStart w:id="624" w:name="_Toc75371830"/>
      <w:bookmarkStart w:id="625" w:name="_Toc83727899"/>
      <w:bookmarkStart w:id="626" w:name="_Toc100006004"/>
      <w:bookmarkStart w:id="627" w:name="_Toc106703552"/>
      <w:bookmarkStart w:id="628" w:name="_Toc146406551"/>
      <w:r w:rsidRPr="00E80F49">
        <w:lastRenderedPageBreak/>
        <w:t>D.2.1</w:t>
      </w:r>
      <w:r w:rsidR="00CE50D5" w:rsidRPr="00E80F49">
        <w:t>2</w:t>
      </w:r>
      <w:r w:rsidRPr="00E80F49">
        <w:tab/>
        <w:t>Current test completion status per EN-DC configuration</w:t>
      </w:r>
      <w:bookmarkEnd w:id="623"/>
      <w:bookmarkEnd w:id="624"/>
      <w:bookmarkEnd w:id="625"/>
      <w:bookmarkEnd w:id="626"/>
      <w:bookmarkEnd w:id="627"/>
      <w:bookmarkEnd w:id="628"/>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0F1F63CF" w:rsidR="00131FB6" w:rsidRPr="00E80F49" w:rsidRDefault="00131FB6" w:rsidP="000D3896">
      <w:pPr>
        <w:pStyle w:val="Heading9"/>
      </w:pPr>
      <w:bookmarkStart w:id="629" w:name="_Toc27418765"/>
      <w:bookmarkStart w:id="630" w:name="_Toc36042420"/>
      <w:bookmarkStart w:id="631" w:name="_Toc43899748"/>
      <w:bookmarkStart w:id="632" w:name="_Toc51767660"/>
      <w:bookmarkStart w:id="633" w:name="_Toc59039998"/>
      <w:bookmarkStart w:id="634" w:name="_Toc68073969"/>
      <w:bookmarkStart w:id="635" w:name="_Toc75371831"/>
      <w:bookmarkStart w:id="636" w:name="_Toc83727900"/>
      <w:bookmarkStart w:id="637" w:name="_Toc100006005"/>
      <w:bookmarkStart w:id="638" w:name="_Toc106703553"/>
      <w:bookmarkStart w:id="639" w:name="historyclause"/>
      <w:bookmarkStart w:id="640" w:name="_Toc146406552"/>
      <w:r w:rsidRPr="00E80F49">
        <w:lastRenderedPageBreak/>
        <w:t xml:space="preserve">Annex </w:t>
      </w:r>
      <w:r w:rsidR="00822785">
        <w:t>E</w:t>
      </w:r>
      <w:r w:rsidRPr="00E80F49">
        <w:t>: Change history</w:t>
      </w:r>
      <w:bookmarkEnd w:id="629"/>
      <w:bookmarkEnd w:id="630"/>
      <w:bookmarkEnd w:id="631"/>
      <w:bookmarkEnd w:id="632"/>
      <w:bookmarkEnd w:id="633"/>
      <w:bookmarkEnd w:id="634"/>
      <w:bookmarkEnd w:id="635"/>
      <w:bookmarkEnd w:id="636"/>
      <w:bookmarkEnd w:id="637"/>
      <w:bookmarkEnd w:id="638"/>
      <w:bookmarkEnd w:id="6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gridCol w:w="48"/>
      </w:tblGrid>
      <w:tr w:rsidR="00041A20" w:rsidRPr="00E80F49" w14:paraId="30D12F6D" w14:textId="77777777" w:rsidTr="00750578">
        <w:trPr>
          <w:gridAfter w:val="1"/>
          <w:wAfter w:w="48" w:type="dxa"/>
          <w:cantSplit/>
        </w:trPr>
        <w:tc>
          <w:tcPr>
            <w:tcW w:w="9639" w:type="dxa"/>
            <w:gridSpan w:val="8"/>
            <w:tcBorders>
              <w:bottom w:val="nil"/>
            </w:tcBorders>
            <w:shd w:val="solid" w:color="FFFFFF" w:fill="auto"/>
          </w:tcPr>
          <w:bookmarkEnd w:id="639"/>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rPr>
          <w:gridAfter w:val="1"/>
          <w:wAfter w:w="48" w:type="dxa"/>
        </w:trPr>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rPr>
          <w:gridAfter w:val="1"/>
          <w:wAfter w:w="48" w:type="dxa"/>
        </w:trPr>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rPr>
          <w:gridAfter w:val="1"/>
          <w:wAfter w:w="48" w:type="dxa"/>
        </w:trPr>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rPr>
          <w:gridAfter w:val="1"/>
          <w:wAfter w:w="48" w:type="dxa"/>
        </w:trPr>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rPr>
          <w:gridAfter w:val="1"/>
          <w:wAfter w:w="48" w:type="dxa"/>
        </w:trPr>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rPr>
          <w:gridAfter w:val="1"/>
          <w:wAfter w:w="48" w:type="dxa"/>
        </w:trPr>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lastRenderedPageBreak/>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lastRenderedPageBreak/>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333EEE" w:rsidRPr="00333EEE" w14:paraId="1A160F21"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E80F49" w:rsidRDefault="00333EEE" w:rsidP="00333EEE">
            <w:pPr>
              <w:pStyle w:val="TAC"/>
              <w:jc w:val="left"/>
              <w:rPr>
                <w:sz w:val="16"/>
                <w:szCs w:val="16"/>
              </w:rPr>
            </w:pPr>
            <w:r w:rsidRPr="008C05F3">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E80F49" w:rsidRDefault="00333EEE" w:rsidP="00333EEE">
            <w:pPr>
              <w:pStyle w:val="TAC"/>
              <w:jc w:val="left"/>
              <w:rPr>
                <w:sz w:val="16"/>
                <w:szCs w:val="16"/>
              </w:rPr>
            </w:pPr>
            <w:r w:rsidRPr="008C05F3">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E80F49" w:rsidRDefault="00333EEE" w:rsidP="00333EEE">
            <w:pPr>
              <w:pStyle w:val="TAL"/>
              <w:rPr>
                <w:sz w:val="16"/>
                <w:szCs w:val="16"/>
              </w:rPr>
            </w:pPr>
            <w:r w:rsidRPr="008C05F3">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979A4EA"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E80F49" w:rsidRDefault="00333EEE" w:rsidP="00333EEE">
            <w:pPr>
              <w:pStyle w:val="TAC"/>
              <w:jc w:val="left"/>
              <w:rPr>
                <w:sz w:val="16"/>
                <w:szCs w:val="16"/>
              </w:rPr>
            </w:pPr>
            <w:r w:rsidRPr="008C05F3">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E80F49" w:rsidRDefault="00333EEE" w:rsidP="00333EEE">
            <w:pPr>
              <w:pStyle w:val="TAC"/>
              <w:jc w:val="left"/>
              <w:rPr>
                <w:sz w:val="16"/>
                <w:szCs w:val="16"/>
              </w:rPr>
            </w:pPr>
            <w:r w:rsidRPr="008C05F3">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E80F49" w:rsidRDefault="00333EEE" w:rsidP="00333EEE">
            <w:pPr>
              <w:pStyle w:val="TAL"/>
              <w:rPr>
                <w:sz w:val="16"/>
                <w:szCs w:val="16"/>
              </w:rPr>
            </w:pPr>
            <w:r w:rsidRPr="008C05F3">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BF75BAF"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E80F49" w:rsidRDefault="00333EEE" w:rsidP="00333EEE">
            <w:pPr>
              <w:pStyle w:val="TAC"/>
              <w:jc w:val="left"/>
              <w:rPr>
                <w:sz w:val="16"/>
                <w:szCs w:val="16"/>
              </w:rPr>
            </w:pPr>
            <w:r w:rsidRPr="008C05F3">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E80F49" w:rsidRDefault="00333EEE" w:rsidP="00333EEE">
            <w:pPr>
              <w:pStyle w:val="TAC"/>
              <w:jc w:val="left"/>
              <w:rPr>
                <w:sz w:val="16"/>
                <w:szCs w:val="16"/>
              </w:rPr>
            </w:pPr>
            <w:r w:rsidRPr="008C05F3">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E80F49" w:rsidRDefault="00333EEE" w:rsidP="00333EEE">
            <w:pPr>
              <w:pStyle w:val="TAL"/>
              <w:rPr>
                <w:sz w:val="16"/>
                <w:szCs w:val="16"/>
              </w:rPr>
            </w:pPr>
            <w:r w:rsidRPr="008C05F3">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049BB7"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E80F49" w:rsidRDefault="00333EEE" w:rsidP="00333EEE">
            <w:pPr>
              <w:pStyle w:val="TAC"/>
              <w:jc w:val="left"/>
              <w:rPr>
                <w:sz w:val="16"/>
                <w:szCs w:val="16"/>
              </w:rPr>
            </w:pPr>
            <w:r w:rsidRPr="008C05F3">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E80F49" w:rsidRDefault="00333EEE" w:rsidP="00333EEE">
            <w:pPr>
              <w:pStyle w:val="TAC"/>
              <w:jc w:val="left"/>
              <w:rPr>
                <w:sz w:val="16"/>
                <w:szCs w:val="16"/>
              </w:rPr>
            </w:pPr>
            <w:r w:rsidRPr="008C05F3">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E80F49" w:rsidRDefault="00333EEE" w:rsidP="00333EEE">
            <w:pPr>
              <w:pStyle w:val="TAL"/>
              <w:rPr>
                <w:sz w:val="16"/>
                <w:szCs w:val="16"/>
              </w:rPr>
            </w:pPr>
            <w:r w:rsidRPr="008C05F3">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53EEEE8"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E80F49" w:rsidRDefault="00333EEE" w:rsidP="00333EEE">
            <w:pPr>
              <w:pStyle w:val="TAC"/>
              <w:jc w:val="left"/>
              <w:rPr>
                <w:sz w:val="16"/>
                <w:szCs w:val="16"/>
              </w:rPr>
            </w:pPr>
            <w:r w:rsidRPr="008C05F3">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E80F49" w:rsidRDefault="00333EEE" w:rsidP="00333EEE">
            <w:pPr>
              <w:pStyle w:val="TAC"/>
              <w:jc w:val="left"/>
              <w:rPr>
                <w:sz w:val="16"/>
                <w:szCs w:val="16"/>
              </w:rPr>
            </w:pPr>
            <w:r w:rsidRPr="008C05F3">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E80F49" w:rsidRDefault="00333EEE" w:rsidP="00333EEE">
            <w:pPr>
              <w:pStyle w:val="TAL"/>
              <w:rPr>
                <w:sz w:val="16"/>
                <w:szCs w:val="16"/>
              </w:rPr>
            </w:pPr>
            <w:r w:rsidRPr="008C05F3">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D59A057"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E80F49" w:rsidRDefault="00333EEE" w:rsidP="00333EEE">
            <w:pPr>
              <w:pStyle w:val="TAC"/>
              <w:jc w:val="left"/>
              <w:rPr>
                <w:sz w:val="16"/>
                <w:szCs w:val="16"/>
              </w:rPr>
            </w:pPr>
            <w:r w:rsidRPr="008C05F3">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E80F49" w:rsidRDefault="00333EEE" w:rsidP="00333EEE">
            <w:pPr>
              <w:pStyle w:val="TAC"/>
              <w:jc w:val="left"/>
              <w:rPr>
                <w:sz w:val="16"/>
                <w:szCs w:val="16"/>
              </w:rPr>
            </w:pPr>
            <w:r w:rsidRPr="008C05F3">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E80F49" w:rsidRDefault="00333EEE" w:rsidP="00333EEE">
            <w:pPr>
              <w:pStyle w:val="TAL"/>
              <w:rPr>
                <w:sz w:val="16"/>
                <w:szCs w:val="16"/>
              </w:rPr>
            </w:pPr>
            <w:r w:rsidRPr="008C05F3">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0C2451B"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E80F49" w:rsidRDefault="00333EEE" w:rsidP="00333EEE">
            <w:pPr>
              <w:pStyle w:val="TAC"/>
              <w:jc w:val="left"/>
              <w:rPr>
                <w:sz w:val="16"/>
                <w:szCs w:val="16"/>
              </w:rPr>
            </w:pPr>
            <w:r w:rsidRPr="008C05F3">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E80F49" w:rsidRDefault="00333EEE" w:rsidP="00333EEE">
            <w:pPr>
              <w:pStyle w:val="TAC"/>
              <w:jc w:val="left"/>
              <w:rPr>
                <w:sz w:val="16"/>
                <w:szCs w:val="16"/>
              </w:rPr>
            </w:pPr>
            <w:r w:rsidRPr="008C05F3">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E80F49" w:rsidRDefault="00333EEE" w:rsidP="00333EEE">
            <w:pPr>
              <w:pStyle w:val="TAL"/>
              <w:rPr>
                <w:sz w:val="16"/>
                <w:szCs w:val="16"/>
              </w:rPr>
            </w:pPr>
            <w:r w:rsidRPr="008C05F3">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73FD84C"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E80F49" w:rsidRDefault="00333EEE" w:rsidP="00333EEE">
            <w:pPr>
              <w:pStyle w:val="TAC"/>
              <w:jc w:val="left"/>
              <w:rPr>
                <w:sz w:val="16"/>
                <w:szCs w:val="16"/>
              </w:rPr>
            </w:pPr>
            <w:r w:rsidRPr="008C05F3">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E80F49" w:rsidRDefault="00333EEE" w:rsidP="00333EEE">
            <w:pPr>
              <w:pStyle w:val="TAC"/>
              <w:jc w:val="left"/>
              <w:rPr>
                <w:sz w:val="16"/>
                <w:szCs w:val="16"/>
              </w:rPr>
            </w:pPr>
            <w:r w:rsidRPr="008C05F3">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E80F49" w:rsidRDefault="00333EEE" w:rsidP="00333EEE">
            <w:pPr>
              <w:pStyle w:val="TAL"/>
              <w:rPr>
                <w:sz w:val="16"/>
                <w:szCs w:val="16"/>
              </w:rPr>
            </w:pPr>
            <w:r w:rsidRPr="008C05F3">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5856A7"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E80F49" w:rsidRDefault="00333EEE" w:rsidP="00333EEE">
            <w:pPr>
              <w:pStyle w:val="TAC"/>
              <w:jc w:val="left"/>
              <w:rPr>
                <w:sz w:val="16"/>
                <w:szCs w:val="16"/>
              </w:rPr>
            </w:pPr>
            <w:r w:rsidRPr="008C05F3">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E80F49" w:rsidRDefault="00333EEE" w:rsidP="00333EEE">
            <w:pPr>
              <w:pStyle w:val="TAC"/>
              <w:jc w:val="left"/>
              <w:rPr>
                <w:sz w:val="16"/>
                <w:szCs w:val="16"/>
              </w:rPr>
            </w:pPr>
            <w:r w:rsidRPr="008C05F3">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E80F49" w:rsidRDefault="00333EEE" w:rsidP="00333EEE">
            <w:pPr>
              <w:pStyle w:val="TAL"/>
              <w:rPr>
                <w:sz w:val="16"/>
                <w:szCs w:val="16"/>
              </w:rPr>
            </w:pPr>
            <w:r w:rsidRPr="008C05F3">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D9397E4"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E80F49" w:rsidRDefault="00333EEE" w:rsidP="00333EEE">
            <w:pPr>
              <w:pStyle w:val="TAC"/>
              <w:jc w:val="left"/>
              <w:rPr>
                <w:sz w:val="16"/>
                <w:szCs w:val="16"/>
              </w:rPr>
            </w:pPr>
            <w:r w:rsidRPr="008C05F3">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E80F49" w:rsidRDefault="00333EEE" w:rsidP="00333EEE">
            <w:pPr>
              <w:pStyle w:val="TAC"/>
              <w:jc w:val="left"/>
              <w:rPr>
                <w:sz w:val="16"/>
                <w:szCs w:val="16"/>
              </w:rPr>
            </w:pPr>
            <w:r w:rsidRPr="008C05F3">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E80F49" w:rsidRDefault="00333EEE" w:rsidP="00333EEE">
            <w:pPr>
              <w:pStyle w:val="TAL"/>
              <w:rPr>
                <w:sz w:val="16"/>
                <w:szCs w:val="16"/>
              </w:rPr>
            </w:pPr>
            <w:r w:rsidRPr="008C05F3">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17337A"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E80F49" w:rsidRDefault="00333EEE" w:rsidP="00333EEE">
            <w:pPr>
              <w:pStyle w:val="TAC"/>
              <w:jc w:val="left"/>
              <w:rPr>
                <w:sz w:val="16"/>
                <w:szCs w:val="16"/>
              </w:rPr>
            </w:pPr>
            <w:r w:rsidRPr="008C05F3">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E80F49" w:rsidRDefault="00333EEE" w:rsidP="00333EEE">
            <w:pPr>
              <w:pStyle w:val="TAC"/>
              <w:jc w:val="left"/>
              <w:rPr>
                <w:sz w:val="16"/>
                <w:szCs w:val="16"/>
              </w:rPr>
            </w:pPr>
            <w:r w:rsidRPr="008C05F3">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E80F49" w:rsidRDefault="00333EEE" w:rsidP="00333EEE">
            <w:pPr>
              <w:pStyle w:val="TAL"/>
              <w:rPr>
                <w:sz w:val="16"/>
                <w:szCs w:val="16"/>
              </w:rPr>
            </w:pPr>
            <w:r w:rsidRPr="008C05F3">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928E84"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E80F49" w:rsidRDefault="00333EEE" w:rsidP="00333EEE">
            <w:pPr>
              <w:pStyle w:val="TAC"/>
              <w:jc w:val="left"/>
              <w:rPr>
                <w:sz w:val="16"/>
                <w:szCs w:val="16"/>
              </w:rPr>
            </w:pPr>
            <w:r w:rsidRPr="008C05F3">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E80F49" w:rsidRDefault="00333EEE" w:rsidP="00333EEE">
            <w:pPr>
              <w:pStyle w:val="TAC"/>
              <w:jc w:val="left"/>
              <w:rPr>
                <w:sz w:val="16"/>
                <w:szCs w:val="16"/>
              </w:rPr>
            </w:pPr>
            <w:r w:rsidRPr="008C05F3">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E80F49" w:rsidRDefault="00333EEE" w:rsidP="00333EEE">
            <w:pPr>
              <w:pStyle w:val="TAL"/>
              <w:rPr>
                <w:sz w:val="16"/>
                <w:szCs w:val="16"/>
              </w:rPr>
            </w:pPr>
            <w:r w:rsidRPr="008C05F3">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CE03799"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E80F49" w:rsidRDefault="00333EEE" w:rsidP="00333EEE">
            <w:pPr>
              <w:pStyle w:val="TAC"/>
              <w:jc w:val="left"/>
              <w:rPr>
                <w:sz w:val="16"/>
                <w:szCs w:val="16"/>
              </w:rPr>
            </w:pPr>
            <w:r w:rsidRPr="008C05F3">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E80F49" w:rsidRDefault="00333EEE" w:rsidP="00333EEE">
            <w:pPr>
              <w:pStyle w:val="TAC"/>
              <w:jc w:val="left"/>
              <w:rPr>
                <w:sz w:val="16"/>
                <w:szCs w:val="16"/>
              </w:rPr>
            </w:pPr>
            <w:r w:rsidRPr="008C05F3">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E80F49" w:rsidRDefault="00333EEE" w:rsidP="00333EEE">
            <w:pPr>
              <w:pStyle w:val="TAL"/>
              <w:rPr>
                <w:sz w:val="16"/>
                <w:szCs w:val="16"/>
              </w:rPr>
            </w:pPr>
            <w:r w:rsidRPr="008C05F3">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5BDAF25"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E80F49" w:rsidRDefault="00333EEE" w:rsidP="00333EEE">
            <w:pPr>
              <w:pStyle w:val="TAC"/>
              <w:jc w:val="left"/>
              <w:rPr>
                <w:sz w:val="16"/>
                <w:szCs w:val="16"/>
              </w:rPr>
            </w:pPr>
            <w:r w:rsidRPr="008C05F3">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E80F49" w:rsidRDefault="00333EEE" w:rsidP="00333EEE">
            <w:pPr>
              <w:pStyle w:val="TAC"/>
              <w:jc w:val="left"/>
              <w:rPr>
                <w:sz w:val="16"/>
                <w:szCs w:val="16"/>
              </w:rPr>
            </w:pPr>
            <w:r w:rsidRPr="008C05F3">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E80F49" w:rsidRDefault="00333EEE" w:rsidP="00333EEE">
            <w:pPr>
              <w:pStyle w:val="TAL"/>
              <w:rPr>
                <w:sz w:val="16"/>
                <w:szCs w:val="16"/>
              </w:rPr>
            </w:pPr>
            <w:r w:rsidRPr="008C05F3">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3B9F77E"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E80F49" w:rsidRDefault="00333EEE" w:rsidP="00333EEE">
            <w:pPr>
              <w:pStyle w:val="TAC"/>
              <w:jc w:val="left"/>
              <w:rPr>
                <w:sz w:val="16"/>
                <w:szCs w:val="16"/>
              </w:rPr>
            </w:pPr>
            <w:r w:rsidRPr="008C05F3">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E80F49" w:rsidRDefault="00333EEE" w:rsidP="00333EEE">
            <w:pPr>
              <w:pStyle w:val="TAC"/>
              <w:jc w:val="left"/>
              <w:rPr>
                <w:sz w:val="16"/>
                <w:szCs w:val="16"/>
              </w:rPr>
            </w:pPr>
            <w:r w:rsidRPr="008C05F3">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E80F49" w:rsidRDefault="00333EEE" w:rsidP="00333EEE">
            <w:pPr>
              <w:pStyle w:val="TAL"/>
              <w:rPr>
                <w:sz w:val="16"/>
                <w:szCs w:val="16"/>
              </w:rPr>
            </w:pPr>
            <w:r w:rsidRPr="008C05F3">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996D40A"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E80F49" w:rsidRDefault="00333EEE" w:rsidP="00333EEE">
            <w:pPr>
              <w:pStyle w:val="TAC"/>
              <w:jc w:val="left"/>
              <w:rPr>
                <w:sz w:val="16"/>
                <w:szCs w:val="16"/>
              </w:rPr>
            </w:pPr>
            <w:r w:rsidRPr="008C05F3">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E80F49" w:rsidRDefault="00333EEE" w:rsidP="00333EEE">
            <w:pPr>
              <w:pStyle w:val="TAC"/>
              <w:jc w:val="left"/>
              <w:rPr>
                <w:sz w:val="16"/>
                <w:szCs w:val="16"/>
              </w:rPr>
            </w:pPr>
            <w:r w:rsidRPr="008C05F3">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E80F49" w:rsidRDefault="00333EEE" w:rsidP="00333EEE">
            <w:pPr>
              <w:pStyle w:val="TAL"/>
              <w:rPr>
                <w:sz w:val="16"/>
                <w:szCs w:val="16"/>
              </w:rPr>
            </w:pPr>
            <w:r w:rsidRPr="008C05F3">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8E25111"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E80F49" w:rsidRDefault="00333EEE" w:rsidP="00333EEE">
            <w:pPr>
              <w:pStyle w:val="TAC"/>
              <w:jc w:val="left"/>
              <w:rPr>
                <w:sz w:val="16"/>
                <w:szCs w:val="16"/>
              </w:rPr>
            </w:pPr>
            <w:r w:rsidRPr="008C05F3">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E80F49" w:rsidRDefault="00333EEE" w:rsidP="00333EEE">
            <w:pPr>
              <w:pStyle w:val="TAC"/>
              <w:jc w:val="left"/>
              <w:rPr>
                <w:sz w:val="16"/>
                <w:szCs w:val="16"/>
              </w:rPr>
            </w:pPr>
            <w:r w:rsidRPr="008C05F3">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E80F49" w:rsidRDefault="00333EEE" w:rsidP="00333EEE">
            <w:pPr>
              <w:pStyle w:val="TAL"/>
              <w:rPr>
                <w:sz w:val="16"/>
                <w:szCs w:val="16"/>
              </w:rPr>
            </w:pPr>
            <w:r w:rsidRPr="008C05F3">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9EEAAC9"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E80F49" w:rsidRDefault="00333EEE" w:rsidP="00333EEE">
            <w:pPr>
              <w:pStyle w:val="TAC"/>
              <w:jc w:val="left"/>
              <w:rPr>
                <w:sz w:val="16"/>
                <w:szCs w:val="16"/>
              </w:rPr>
            </w:pPr>
            <w:r w:rsidRPr="008C05F3">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E80F49" w:rsidRDefault="00333EEE" w:rsidP="00333EEE">
            <w:pPr>
              <w:pStyle w:val="TAC"/>
              <w:jc w:val="left"/>
              <w:rPr>
                <w:sz w:val="16"/>
                <w:szCs w:val="16"/>
              </w:rPr>
            </w:pPr>
            <w:r w:rsidRPr="008C05F3">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E80F49" w:rsidRDefault="00333EEE" w:rsidP="00333EEE">
            <w:pPr>
              <w:pStyle w:val="TAL"/>
              <w:rPr>
                <w:sz w:val="16"/>
                <w:szCs w:val="16"/>
              </w:rPr>
            </w:pPr>
            <w:r w:rsidRPr="008C05F3">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E7B42C8"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E80F49" w:rsidRDefault="00333EEE" w:rsidP="00333EEE">
            <w:pPr>
              <w:pStyle w:val="TAC"/>
              <w:jc w:val="left"/>
              <w:rPr>
                <w:sz w:val="16"/>
                <w:szCs w:val="16"/>
              </w:rPr>
            </w:pPr>
            <w:r w:rsidRPr="008C05F3">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E80F49" w:rsidRDefault="00333EEE" w:rsidP="00333EEE">
            <w:pPr>
              <w:pStyle w:val="TAC"/>
              <w:jc w:val="left"/>
              <w:rPr>
                <w:sz w:val="16"/>
                <w:szCs w:val="16"/>
              </w:rPr>
            </w:pPr>
            <w:r w:rsidRPr="008C05F3">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E80F49" w:rsidRDefault="00333EEE" w:rsidP="00333EEE">
            <w:pPr>
              <w:pStyle w:val="TAL"/>
              <w:rPr>
                <w:sz w:val="16"/>
                <w:szCs w:val="16"/>
              </w:rPr>
            </w:pPr>
            <w:r w:rsidRPr="008C05F3">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51D63"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E80F49" w:rsidRDefault="00333EEE" w:rsidP="00333EEE">
            <w:pPr>
              <w:pStyle w:val="TAC"/>
              <w:jc w:val="left"/>
              <w:rPr>
                <w:sz w:val="16"/>
                <w:szCs w:val="16"/>
              </w:rPr>
            </w:pPr>
            <w:r w:rsidRPr="008C05F3">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E80F49" w:rsidRDefault="00333EEE" w:rsidP="00333EEE">
            <w:pPr>
              <w:pStyle w:val="TAC"/>
              <w:jc w:val="left"/>
              <w:rPr>
                <w:sz w:val="16"/>
                <w:szCs w:val="16"/>
              </w:rPr>
            </w:pPr>
            <w:r w:rsidRPr="008C05F3">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E80F49" w:rsidRDefault="00333EEE" w:rsidP="00333EEE">
            <w:pPr>
              <w:pStyle w:val="TAL"/>
              <w:rPr>
                <w:sz w:val="16"/>
                <w:szCs w:val="16"/>
              </w:rPr>
            </w:pPr>
            <w:r w:rsidRPr="008C05F3">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B5B46D1"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E80F49" w:rsidRDefault="00333EEE" w:rsidP="00333EEE">
            <w:pPr>
              <w:pStyle w:val="TAC"/>
              <w:jc w:val="left"/>
              <w:rPr>
                <w:sz w:val="16"/>
                <w:szCs w:val="16"/>
              </w:rPr>
            </w:pPr>
            <w:r w:rsidRPr="008C05F3">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E80F49" w:rsidRDefault="00333EEE" w:rsidP="00333EEE">
            <w:pPr>
              <w:pStyle w:val="TAC"/>
              <w:jc w:val="left"/>
              <w:rPr>
                <w:sz w:val="16"/>
                <w:szCs w:val="16"/>
              </w:rPr>
            </w:pPr>
            <w:r w:rsidRPr="008C05F3">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E80F49" w:rsidRDefault="00333EEE" w:rsidP="00333EEE">
            <w:pPr>
              <w:pStyle w:val="TAL"/>
              <w:rPr>
                <w:sz w:val="16"/>
                <w:szCs w:val="16"/>
              </w:rPr>
            </w:pPr>
            <w:r w:rsidRPr="008C05F3">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F003A"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E80F49" w:rsidRDefault="00333EEE" w:rsidP="00333EEE">
            <w:pPr>
              <w:pStyle w:val="TAC"/>
              <w:jc w:val="left"/>
              <w:rPr>
                <w:sz w:val="16"/>
                <w:szCs w:val="16"/>
              </w:rPr>
            </w:pPr>
            <w:r w:rsidRPr="008C05F3">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E80F49" w:rsidRDefault="00333EEE" w:rsidP="00333EEE">
            <w:pPr>
              <w:pStyle w:val="TAC"/>
              <w:jc w:val="left"/>
              <w:rPr>
                <w:sz w:val="16"/>
                <w:szCs w:val="16"/>
              </w:rPr>
            </w:pPr>
            <w:r w:rsidRPr="008C05F3">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E80F49" w:rsidRDefault="00333EEE" w:rsidP="00333EEE">
            <w:pPr>
              <w:pStyle w:val="TAL"/>
              <w:rPr>
                <w:sz w:val="16"/>
                <w:szCs w:val="16"/>
              </w:rPr>
            </w:pPr>
            <w:r w:rsidRPr="008C05F3">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0E91F4A"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E80F49" w:rsidRDefault="00333EEE" w:rsidP="00333EEE">
            <w:pPr>
              <w:pStyle w:val="TAC"/>
              <w:jc w:val="left"/>
              <w:rPr>
                <w:sz w:val="16"/>
                <w:szCs w:val="16"/>
              </w:rPr>
            </w:pPr>
            <w:r w:rsidRPr="008C05F3">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E80F49" w:rsidRDefault="00333EEE" w:rsidP="00333EEE">
            <w:pPr>
              <w:pStyle w:val="TAC"/>
              <w:jc w:val="left"/>
              <w:rPr>
                <w:sz w:val="16"/>
                <w:szCs w:val="16"/>
              </w:rPr>
            </w:pPr>
            <w:r w:rsidRPr="008C05F3">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E80F49" w:rsidRDefault="00333EEE" w:rsidP="00333EEE">
            <w:pPr>
              <w:pStyle w:val="TAL"/>
              <w:rPr>
                <w:sz w:val="16"/>
                <w:szCs w:val="16"/>
              </w:rPr>
            </w:pPr>
            <w:r w:rsidRPr="008C05F3">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2730666"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E80F49" w:rsidRDefault="00333EEE" w:rsidP="00333EEE">
            <w:pPr>
              <w:pStyle w:val="TAC"/>
              <w:jc w:val="left"/>
              <w:rPr>
                <w:sz w:val="16"/>
                <w:szCs w:val="16"/>
              </w:rPr>
            </w:pPr>
            <w:r w:rsidRPr="008C05F3">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E80F49" w:rsidRDefault="00333EEE" w:rsidP="00333EEE">
            <w:pPr>
              <w:pStyle w:val="TAC"/>
              <w:jc w:val="left"/>
              <w:rPr>
                <w:sz w:val="16"/>
                <w:szCs w:val="16"/>
              </w:rPr>
            </w:pPr>
            <w:r w:rsidRPr="008C05F3">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E80F49" w:rsidRDefault="00333EEE" w:rsidP="00333EEE">
            <w:pPr>
              <w:pStyle w:val="TAL"/>
              <w:rPr>
                <w:sz w:val="16"/>
                <w:szCs w:val="16"/>
              </w:rPr>
            </w:pPr>
            <w:r w:rsidRPr="008C05F3">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ACDF66"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E80F49" w:rsidRDefault="00333EEE" w:rsidP="00333EEE">
            <w:pPr>
              <w:pStyle w:val="TAC"/>
              <w:jc w:val="left"/>
              <w:rPr>
                <w:sz w:val="16"/>
                <w:szCs w:val="16"/>
              </w:rPr>
            </w:pPr>
            <w:r w:rsidRPr="008C05F3">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E80F49" w:rsidRDefault="00333EEE" w:rsidP="00333EEE">
            <w:pPr>
              <w:pStyle w:val="TAC"/>
              <w:jc w:val="left"/>
              <w:rPr>
                <w:sz w:val="16"/>
                <w:szCs w:val="16"/>
              </w:rPr>
            </w:pPr>
            <w:r w:rsidRPr="008C05F3">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E80F49" w:rsidRDefault="00333EEE" w:rsidP="00333EEE">
            <w:pPr>
              <w:pStyle w:val="TAC"/>
              <w:jc w:val="left"/>
              <w:rPr>
                <w:sz w:val="16"/>
                <w:szCs w:val="16"/>
              </w:rPr>
            </w:pPr>
            <w:r w:rsidRPr="008C05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E80F49" w:rsidRDefault="00333EEE" w:rsidP="00333EEE">
            <w:pPr>
              <w:pStyle w:val="TAL"/>
              <w:rPr>
                <w:sz w:val="16"/>
                <w:szCs w:val="16"/>
              </w:rPr>
            </w:pPr>
            <w:r w:rsidRPr="008C05F3">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3BCB79B"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E80F49" w:rsidRDefault="00333EEE" w:rsidP="00333EEE">
            <w:pPr>
              <w:pStyle w:val="TAC"/>
              <w:jc w:val="left"/>
              <w:rPr>
                <w:sz w:val="16"/>
                <w:szCs w:val="16"/>
              </w:rPr>
            </w:pPr>
            <w:r w:rsidRPr="008C05F3">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E80F49" w:rsidRDefault="00333EEE" w:rsidP="00333EEE">
            <w:pPr>
              <w:pStyle w:val="TAC"/>
              <w:jc w:val="left"/>
              <w:rPr>
                <w:sz w:val="16"/>
                <w:szCs w:val="16"/>
              </w:rPr>
            </w:pPr>
            <w:r w:rsidRPr="008C05F3">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E80F49" w:rsidRDefault="00333EEE" w:rsidP="00333EEE">
            <w:pPr>
              <w:pStyle w:val="TAL"/>
              <w:rPr>
                <w:sz w:val="16"/>
                <w:szCs w:val="16"/>
              </w:rPr>
            </w:pPr>
            <w:r w:rsidRPr="008C05F3">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F78EADB" w14:textId="77777777" w:rsidTr="008C05F3">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E80F49" w:rsidRDefault="00333EEE" w:rsidP="00333EEE">
            <w:pPr>
              <w:pStyle w:val="TAC"/>
              <w:jc w:val="left"/>
              <w:rPr>
                <w:sz w:val="16"/>
                <w:szCs w:val="16"/>
              </w:rPr>
            </w:pPr>
            <w:r w:rsidRPr="008C05F3">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E80F49" w:rsidRDefault="00333EEE" w:rsidP="00333EEE">
            <w:pPr>
              <w:pStyle w:val="TAC"/>
              <w:jc w:val="left"/>
              <w:rPr>
                <w:sz w:val="16"/>
                <w:szCs w:val="16"/>
              </w:rPr>
            </w:pPr>
            <w:r w:rsidRPr="008C05F3">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E80F49" w:rsidRDefault="00333EEE" w:rsidP="00333EEE">
            <w:pPr>
              <w:pStyle w:val="TAL"/>
              <w:rPr>
                <w:sz w:val="16"/>
                <w:szCs w:val="16"/>
              </w:rPr>
            </w:pPr>
            <w:r w:rsidRPr="008C05F3">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B12A5A" w:rsidRPr="00B12A5A"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361C31" w:rsidRDefault="00B12A5A" w:rsidP="00822785">
            <w:pPr>
              <w:pStyle w:val="TAC"/>
              <w:jc w:val="left"/>
              <w:rPr>
                <w:sz w:val="16"/>
                <w:szCs w:val="16"/>
              </w:rPr>
            </w:pPr>
            <w:r w:rsidRPr="00822785">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361C31" w:rsidRDefault="00B12A5A" w:rsidP="00822785">
            <w:pPr>
              <w:pStyle w:val="TAC"/>
              <w:jc w:val="left"/>
              <w:rPr>
                <w:sz w:val="16"/>
                <w:szCs w:val="16"/>
              </w:rPr>
            </w:pPr>
            <w:r w:rsidRPr="00822785">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361C31" w:rsidRDefault="00B12A5A" w:rsidP="00B12A5A">
            <w:pPr>
              <w:pStyle w:val="TAL"/>
              <w:rPr>
                <w:sz w:val="16"/>
                <w:szCs w:val="16"/>
              </w:rPr>
            </w:pPr>
            <w:r w:rsidRPr="00822785">
              <w:rPr>
                <w:sz w:val="16"/>
                <w:szCs w:val="16"/>
              </w:rPr>
              <w:t>Introduction of spurious emission TP analysis for CA_n20A-n78A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361C31" w:rsidRDefault="00B12A5A" w:rsidP="00822785">
            <w:pPr>
              <w:pStyle w:val="TAC"/>
              <w:jc w:val="left"/>
              <w:rPr>
                <w:sz w:val="16"/>
                <w:szCs w:val="16"/>
              </w:rPr>
            </w:pPr>
            <w:r w:rsidRPr="00822785">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361C31" w:rsidRDefault="00B12A5A" w:rsidP="00822785">
            <w:pPr>
              <w:pStyle w:val="TAC"/>
              <w:jc w:val="left"/>
              <w:rPr>
                <w:sz w:val="16"/>
                <w:szCs w:val="16"/>
              </w:rPr>
            </w:pPr>
            <w:r w:rsidRPr="00822785">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361C31" w:rsidRDefault="00B12A5A" w:rsidP="00B12A5A">
            <w:pPr>
              <w:pStyle w:val="TAL"/>
              <w:rPr>
                <w:sz w:val="16"/>
                <w:szCs w:val="16"/>
              </w:rPr>
            </w:pPr>
            <w:r w:rsidRPr="00822785">
              <w:rPr>
                <w:sz w:val="16"/>
                <w:szCs w:val="16"/>
              </w:rPr>
              <w:t>Update reference sensitivity test cases for additional three bands configurations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361C31" w:rsidRDefault="00B12A5A" w:rsidP="00822785">
            <w:pPr>
              <w:pStyle w:val="TAC"/>
              <w:jc w:val="left"/>
              <w:rPr>
                <w:sz w:val="16"/>
                <w:szCs w:val="16"/>
              </w:rPr>
            </w:pPr>
            <w:r w:rsidRPr="00822785">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361C31" w:rsidRDefault="00B12A5A" w:rsidP="00822785">
            <w:pPr>
              <w:pStyle w:val="TAC"/>
              <w:jc w:val="left"/>
              <w:rPr>
                <w:sz w:val="16"/>
                <w:szCs w:val="16"/>
              </w:rPr>
            </w:pPr>
            <w:r w:rsidRPr="00822785">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361C31" w:rsidRDefault="00B12A5A" w:rsidP="00B12A5A">
            <w:pPr>
              <w:pStyle w:val="TAL"/>
              <w:rPr>
                <w:sz w:val="16"/>
                <w:szCs w:val="16"/>
              </w:rPr>
            </w:pPr>
            <w:r w:rsidRPr="00822785">
              <w:rPr>
                <w:sz w:val="16"/>
                <w:szCs w:val="16"/>
              </w:rPr>
              <w:t>Update reference sensitivity test cases for a few PC2 three band configurations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361C31" w:rsidRDefault="00B12A5A" w:rsidP="00822785">
            <w:pPr>
              <w:pStyle w:val="TAC"/>
              <w:jc w:val="left"/>
              <w:rPr>
                <w:sz w:val="16"/>
                <w:szCs w:val="16"/>
              </w:rPr>
            </w:pPr>
            <w:r w:rsidRPr="00822785">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361C31" w:rsidRDefault="00B12A5A" w:rsidP="00822785">
            <w:pPr>
              <w:pStyle w:val="TAC"/>
              <w:jc w:val="left"/>
              <w:rPr>
                <w:sz w:val="16"/>
                <w:szCs w:val="16"/>
              </w:rPr>
            </w:pPr>
            <w:r w:rsidRPr="00822785">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361C31" w:rsidRDefault="00B12A5A" w:rsidP="00B12A5A">
            <w:pPr>
              <w:pStyle w:val="TAL"/>
              <w:rPr>
                <w:sz w:val="16"/>
                <w:szCs w:val="16"/>
              </w:rPr>
            </w:pPr>
            <w:r w:rsidRPr="00822785">
              <w:rPr>
                <w:sz w:val="16"/>
                <w:szCs w:val="16"/>
              </w:rPr>
              <w:t>Test point analysis for reference sensitivity for several NR CA combos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361C31" w:rsidRDefault="00B12A5A" w:rsidP="00822785">
            <w:pPr>
              <w:pStyle w:val="TAC"/>
              <w:jc w:val="left"/>
              <w:rPr>
                <w:sz w:val="16"/>
                <w:szCs w:val="16"/>
              </w:rPr>
            </w:pPr>
            <w:r w:rsidRPr="00822785">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361C31" w:rsidRDefault="00B12A5A" w:rsidP="00822785">
            <w:pPr>
              <w:pStyle w:val="TAC"/>
              <w:jc w:val="left"/>
              <w:rPr>
                <w:sz w:val="16"/>
                <w:szCs w:val="16"/>
              </w:rPr>
            </w:pPr>
            <w:r w:rsidRPr="00822785">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361C31" w:rsidRDefault="00B12A5A" w:rsidP="00B12A5A">
            <w:pPr>
              <w:pStyle w:val="TAL"/>
              <w:rPr>
                <w:sz w:val="16"/>
                <w:szCs w:val="16"/>
              </w:rPr>
            </w:pPr>
            <w:r w:rsidRPr="00822785">
              <w:rPr>
                <w:sz w:val="16"/>
                <w:szCs w:val="16"/>
              </w:rPr>
              <w:t>Update 38.521-1_TPanalysis_6.5.4_TxIm_v3 for NR-U</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361C31" w:rsidRDefault="00B12A5A" w:rsidP="00822785">
            <w:pPr>
              <w:pStyle w:val="TAC"/>
              <w:jc w:val="left"/>
              <w:rPr>
                <w:sz w:val="16"/>
                <w:szCs w:val="16"/>
              </w:rPr>
            </w:pPr>
            <w:r w:rsidRPr="00822785">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361C31" w:rsidRDefault="00B12A5A" w:rsidP="00822785">
            <w:pPr>
              <w:pStyle w:val="TAC"/>
              <w:jc w:val="left"/>
              <w:rPr>
                <w:sz w:val="16"/>
                <w:szCs w:val="16"/>
              </w:rPr>
            </w:pPr>
            <w:r w:rsidRPr="00822785">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361C31" w:rsidRDefault="00B12A5A" w:rsidP="00B12A5A">
            <w:pPr>
              <w:pStyle w:val="TAL"/>
              <w:rPr>
                <w:sz w:val="16"/>
                <w:szCs w:val="16"/>
              </w:rPr>
            </w:pPr>
            <w:r w:rsidRPr="00822785">
              <w:rPr>
                <w:sz w:val="16"/>
                <w:szCs w:val="16"/>
              </w:rPr>
              <w:t>TP analysis for NR NTN AMPR tests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361C31" w:rsidRDefault="00B12A5A" w:rsidP="00822785">
            <w:pPr>
              <w:pStyle w:val="TAC"/>
              <w:jc w:val="left"/>
              <w:rPr>
                <w:sz w:val="16"/>
                <w:szCs w:val="16"/>
              </w:rPr>
            </w:pPr>
            <w:r w:rsidRPr="00822785">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361C31" w:rsidRDefault="00B12A5A" w:rsidP="00822785">
            <w:pPr>
              <w:pStyle w:val="TAC"/>
              <w:jc w:val="left"/>
              <w:rPr>
                <w:sz w:val="16"/>
                <w:szCs w:val="16"/>
              </w:rPr>
            </w:pPr>
            <w:r w:rsidRPr="00822785">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361C31" w:rsidRDefault="00B12A5A" w:rsidP="00B12A5A">
            <w:pPr>
              <w:pStyle w:val="TAL"/>
              <w:rPr>
                <w:sz w:val="16"/>
                <w:szCs w:val="16"/>
              </w:rPr>
            </w:pPr>
            <w:r w:rsidRPr="00822785">
              <w:rPr>
                <w:sz w:val="16"/>
                <w:szCs w:val="16"/>
              </w:rPr>
              <w:t>Introduction of TP analysis of CA_n3A_n41A Ref Sense exception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361C31" w:rsidRDefault="00B12A5A" w:rsidP="00822785">
            <w:pPr>
              <w:pStyle w:val="TAC"/>
              <w:jc w:val="left"/>
              <w:rPr>
                <w:sz w:val="16"/>
                <w:szCs w:val="16"/>
              </w:rPr>
            </w:pPr>
            <w:r w:rsidRPr="00822785">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361C31" w:rsidRDefault="00B12A5A" w:rsidP="00822785">
            <w:pPr>
              <w:pStyle w:val="TAC"/>
              <w:jc w:val="left"/>
              <w:rPr>
                <w:sz w:val="16"/>
                <w:szCs w:val="16"/>
              </w:rPr>
            </w:pPr>
            <w:r w:rsidRPr="00822785">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361C31" w:rsidRDefault="00B12A5A" w:rsidP="00B12A5A">
            <w:pPr>
              <w:pStyle w:val="TAL"/>
              <w:rPr>
                <w:sz w:val="16"/>
                <w:szCs w:val="16"/>
              </w:rPr>
            </w:pPr>
            <w:r w:rsidRPr="00822785">
              <w:rPr>
                <w:sz w:val="16"/>
                <w:szCs w:val="16"/>
              </w:rPr>
              <w:t>Introduction of TP analysis of CA_n28A-n41A-n79A Ref Sense exception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361C31" w:rsidRDefault="00B12A5A" w:rsidP="00822785">
            <w:pPr>
              <w:pStyle w:val="TAC"/>
              <w:jc w:val="left"/>
              <w:rPr>
                <w:sz w:val="16"/>
                <w:szCs w:val="16"/>
              </w:rPr>
            </w:pPr>
            <w:r w:rsidRPr="00822785">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361C31" w:rsidRDefault="00B12A5A" w:rsidP="00822785">
            <w:pPr>
              <w:pStyle w:val="TAC"/>
              <w:jc w:val="left"/>
              <w:rPr>
                <w:sz w:val="16"/>
                <w:szCs w:val="16"/>
              </w:rPr>
            </w:pPr>
            <w:r w:rsidRPr="00822785">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361C31" w:rsidRDefault="00B12A5A" w:rsidP="00B12A5A">
            <w:pPr>
              <w:pStyle w:val="TAL"/>
              <w:rPr>
                <w:sz w:val="16"/>
                <w:szCs w:val="16"/>
              </w:rPr>
            </w:pPr>
            <w:r w:rsidRPr="00822785">
              <w:rPr>
                <w:sz w:val="16"/>
                <w:szCs w:val="16"/>
              </w:rPr>
              <w:t>Addition of TP analysis of SE-coex for intra-band non-contiguous CA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361C31" w:rsidRDefault="00B12A5A" w:rsidP="00822785">
            <w:pPr>
              <w:pStyle w:val="TAC"/>
              <w:jc w:val="left"/>
              <w:rPr>
                <w:sz w:val="16"/>
                <w:szCs w:val="16"/>
              </w:rPr>
            </w:pPr>
            <w:r w:rsidRPr="00822785">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361C31" w:rsidRDefault="00B12A5A" w:rsidP="00822785">
            <w:pPr>
              <w:pStyle w:val="TAC"/>
              <w:jc w:val="left"/>
              <w:rPr>
                <w:sz w:val="16"/>
                <w:szCs w:val="16"/>
              </w:rPr>
            </w:pPr>
            <w:r w:rsidRPr="00822785">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361C31" w:rsidRDefault="00B12A5A" w:rsidP="00B12A5A">
            <w:pPr>
              <w:pStyle w:val="TAL"/>
              <w:rPr>
                <w:sz w:val="16"/>
                <w:szCs w:val="16"/>
              </w:rPr>
            </w:pPr>
            <w:r w:rsidRPr="00822785">
              <w:rPr>
                <w:sz w:val="16"/>
                <w:szCs w:val="16"/>
              </w:rPr>
              <w:t>Addition of TP analysis of spurious emission co-existence for CA_n28-n79</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361C31" w:rsidRDefault="00B12A5A" w:rsidP="00822785">
            <w:pPr>
              <w:pStyle w:val="TAC"/>
              <w:jc w:val="left"/>
              <w:rPr>
                <w:sz w:val="16"/>
                <w:szCs w:val="16"/>
              </w:rPr>
            </w:pPr>
            <w:r w:rsidRPr="00822785">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361C31" w:rsidRDefault="00B12A5A" w:rsidP="00822785">
            <w:pPr>
              <w:pStyle w:val="TAC"/>
              <w:jc w:val="left"/>
              <w:rPr>
                <w:sz w:val="16"/>
                <w:szCs w:val="16"/>
              </w:rPr>
            </w:pPr>
            <w:r w:rsidRPr="00822785">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361C31" w:rsidRDefault="00B12A5A" w:rsidP="00B12A5A">
            <w:pPr>
              <w:pStyle w:val="TAL"/>
              <w:rPr>
                <w:sz w:val="16"/>
                <w:szCs w:val="16"/>
              </w:rPr>
            </w:pPr>
            <w:r w:rsidRPr="00822785">
              <w:rPr>
                <w:sz w:val="16"/>
                <w:szCs w:val="16"/>
              </w:rPr>
              <w:t>Addition of TP analysis of 6.3A.3.3 2Tx-2Tx UL switching for inter-band CA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361C31" w:rsidRDefault="00B12A5A" w:rsidP="00822785">
            <w:pPr>
              <w:pStyle w:val="TAC"/>
              <w:jc w:val="left"/>
              <w:rPr>
                <w:sz w:val="16"/>
                <w:szCs w:val="16"/>
              </w:rPr>
            </w:pPr>
            <w:r w:rsidRPr="00822785">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361C31" w:rsidRDefault="00B12A5A" w:rsidP="00822785">
            <w:pPr>
              <w:pStyle w:val="TAC"/>
              <w:jc w:val="left"/>
              <w:rPr>
                <w:sz w:val="16"/>
                <w:szCs w:val="16"/>
              </w:rPr>
            </w:pPr>
            <w:r w:rsidRPr="00822785">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361C31" w:rsidRDefault="00B12A5A" w:rsidP="00B12A5A">
            <w:pPr>
              <w:pStyle w:val="TAL"/>
              <w:rPr>
                <w:sz w:val="16"/>
                <w:szCs w:val="16"/>
              </w:rPr>
            </w:pPr>
            <w:r w:rsidRPr="00822785">
              <w:rPr>
                <w:sz w:val="16"/>
                <w:szCs w:val="16"/>
              </w:rPr>
              <w:t>Addition of spurious emission TP analysis for CA_n3A-n8A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361C31" w:rsidRDefault="00B12A5A" w:rsidP="00822785">
            <w:pPr>
              <w:pStyle w:val="TAC"/>
              <w:jc w:val="left"/>
              <w:rPr>
                <w:sz w:val="16"/>
                <w:szCs w:val="16"/>
              </w:rPr>
            </w:pPr>
            <w:r w:rsidRPr="00822785">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361C31" w:rsidRDefault="00B12A5A" w:rsidP="00822785">
            <w:pPr>
              <w:pStyle w:val="TAC"/>
              <w:jc w:val="left"/>
              <w:rPr>
                <w:sz w:val="16"/>
                <w:szCs w:val="16"/>
              </w:rPr>
            </w:pPr>
            <w:r w:rsidRPr="00822785">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361C31" w:rsidRDefault="00B12A5A" w:rsidP="00B12A5A">
            <w:pPr>
              <w:pStyle w:val="TAL"/>
              <w:rPr>
                <w:sz w:val="16"/>
                <w:szCs w:val="16"/>
              </w:rPr>
            </w:pPr>
            <w:r w:rsidRPr="00822785">
              <w:rPr>
                <w:sz w:val="16"/>
                <w:szCs w:val="16"/>
              </w:rPr>
              <w:t>Updating test frequency selection for REFSENS exception testing for CA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361C31" w:rsidRDefault="00B12A5A" w:rsidP="00822785">
            <w:pPr>
              <w:pStyle w:val="TAC"/>
              <w:jc w:val="left"/>
              <w:rPr>
                <w:sz w:val="16"/>
                <w:szCs w:val="16"/>
              </w:rPr>
            </w:pPr>
            <w:r w:rsidRPr="00822785">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361C31" w:rsidRDefault="00B12A5A" w:rsidP="00822785">
            <w:pPr>
              <w:pStyle w:val="TAC"/>
              <w:jc w:val="left"/>
              <w:rPr>
                <w:sz w:val="16"/>
                <w:szCs w:val="16"/>
              </w:rPr>
            </w:pPr>
            <w:r w:rsidRPr="00822785">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361C31" w:rsidRDefault="00B12A5A" w:rsidP="00B12A5A">
            <w:pPr>
              <w:pStyle w:val="TAL"/>
              <w:rPr>
                <w:sz w:val="16"/>
                <w:szCs w:val="16"/>
              </w:rPr>
            </w:pPr>
            <w:r w:rsidRPr="00822785">
              <w:rPr>
                <w:sz w:val="16"/>
                <w:szCs w:val="16"/>
              </w:rPr>
              <w:t>Introduction of spurious emission TP analysis for Rel-16 NR CA configuration CA_n5A-n66A.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361C31" w:rsidRDefault="00B12A5A" w:rsidP="00822785">
            <w:pPr>
              <w:pStyle w:val="TAC"/>
              <w:jc w:val="left"/>
              <w:rPr>
                <w:sz w:val="16"/>
                <w:szCs w:val="16"/>
              </w:rPr>
            </w:pPr>
            <w:r w:rsidRPr="00822785">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361C31" w:rsidRDefault="00B12A5A" w:rsidP="00822785">
            <w:pPr>
              <w:pStyle w:val="TAC"/>
              <w:jc w:val="left"/>
              <w:rPr>
                <w:sz w:val="16"/>
                <w:szCs w:val="16"/>
              </w:rPr>
            </w:pPr>
            <w:r w:rsidRPr="00822785">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361C31" w:rsidRDefault="00B12A5A" w:rsidP="00B12A5A">
            <w:pPr>
              <w:pStyle w:val="TAL"/>
              <w:rPr>
                <w:sz w:val="16"/>
                <w:szCs w:val="16"/>
              </w:rPr>
            </w:pPr>
            <w:r w:rsidRPr="00822785">
              <w:rPr>
                <w:sz w:val="16"/>
                <w:szCs w:val="16"/>
              </w:rPr>
              <w:t>Updating REFSENS test point selection for CA_n39A-n41A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361C31" w:rsidRDefault="00B12A5A" w:rsidP="00822785">
            <w:pPr>
              <w:pStyle w:val="TAC"/>
              <w:jc w:val="left"/>
              <w:rPr>
                <w:sz w:val="16"/>
                <w:szCs w:val="16"/>
              </w:rPr>
            </w:pPr>
            <w:r w:rsidRPr="00822785">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361C31" w:rsidRDefault="00B12A5A" w:rsidP="00822785">
            <w:pPr>
              <w:pStyle w:val="TAC"/>
              <w:jc w:val="left"/>
              <w:rPr>
                <w:sz w:val="16"/>
                <w:szCs w:val="16"/>
              </w:rPr>
            </w:pPr>
            <w:r w:rsidRPr="00822785">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74948A10" w:rsidR="00B12A5A" w:rsidRPr="00361C31" w:rsidRDefault="00B12A5A" w:rsidP="00B12A5A">
            <w:pPr>
              <w:pStyle w:val="TAL"/>
              <w:rPr>
                <w:sz w:val="16"/>
                <w:szCs w:val="16"/>
              </w:rPr>
            </w:pPr>
            <w:r w:rsidRPr="00822785">
              <w:rPr>
                <w:sz w:val="16"/>
                <w:szCs w:val="16"/>
              </w:rPr>
              <w:t>Update TP analysis of  Ref sense exception of NR CA PC2 configs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361C31" w:rsidRDefault="00B12A5A" w:rsidP="00822785">
            <w:pPr>
              <w:pStyle w:val="TAC"/>
              <w:jc w:val="left"/>
              <w:rPr>
                <w:sz w:val="16"/>
                <w:szCs w:val="16"/>
              </w:rPr>
            </w:pPr>
            <w:r w:rsidRPr="00822785">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361C31" w:rsidRDefault="00B12A5A" w:rsidP="00822785">
            <w:pPr>
              <w:pStyle w:val="TAC"/>
              <w:jc w:val="left"/>
              <w:rPr>
                <w:sz w:val="16"/>
                <w:szCs w:val="16"/>
              </w:rPr>
            </w:pPr>
            <w:r w:rsidRPr="00822785">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361C31" w:rsidRDefault="00B12A5A" w:rsidP="00B12A5A">
            <w:pPr>
              <w:pStyle w:val="TAL"/>
              <w:rPr>
                <w:sz w:val="16"/>
                <w:szCs w:val="16"/>
              </w:rPr>
            </w:pPr>
            <w:r w:rsidRPr="00822785">
              <w:rPr>
                <w:sz w:val="16"/>
                <w:szCs w:val="16"/>
              </w:rPr>
              <w:t>Update 38.905 for NR-U</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361C31" w:rsidRDefault="00B12A5A" w:rsidP="00822785">
            <w:pPr>
              <w:pStyle w:val="TAC"/>
              <w:jc w:val="left"/>
              <w:rPr>
                <w:sz w:val="16"/>
                <w:szCs w:val="16"/>
              </w:rPr>
            </w:pPr>
            <w:r w:rsidRPr="00822785">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361C31" w:rsidRDefault="00B12A5A" w:rsidP="00822785">
            <w:pPr>
              <w:pStyle w:val="TAC"/>
              <w:jc w:val="left"/>
              <w:rPr>
                <w:sz w:val="16"/>
                <w:szCs w:val="16"/>
              </w:rPr>
            </w:pPr>
            <w:r w:rsidRPr="00822785">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361C31" w:rsidRDefault="00B12A5A" w:rsidP="00B12A5A">
            <w:pPr>
              <w:pStyle w:val="TAL"/>
              <w:rPr>
                <w:sz w:val="16"/>
                <w:szCs w:val="16"/>
              </w:rPr>
            </w:pPr>
            <w:r w:rsidRPr="00822785">
              <w:rPr>
                <w:sz w:val="16"/>
                <w:szCs w:val="16"/>
              </w:rPr>
              <w:t>Addition of spurious emissions TP analysis for new NRCA comb within FR1</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361C31" w:rsidRDefault="00B12A5A" w:rsidP="00822785">
            <w:pPr>
              <w:pStyle w:val="TAC"/>
              <w:jc w:val="left"/>
              <w:rPr>
                <w:sz w:val="16"/>
                <w:szCs w:val="16"/>
              </w:rPr>
            </w:pPr>
            <w:r w:rsidRPr="00822785">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361C31" w:rsidRDefault="00B12A5A" w:rsidP="00822785">
            <w:pPr>
              <w:pStyle w:val="TAC"/>
              <w:jc w:val="left"/>
              <w:rPr>
                <w:sz w:val="16"/>
                <w:szCs w:val="16"/>
              </w:rPr>
            </w:pPr>
            <w:r w:rsidRPr="00822785">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361C31" w:rsidRDefault="00B12A5A" w:rsidP="00B12A5A">
            <w:pPr>
              <w:pStyle w:val="TAL"/>
              <w:rPr>
                <w:sz w:val="16"/>
                <w:szCs w:val="16"/>
              </w:rPr>
            </w:pPr>
            <w:r w:rsidRPr="00822785">
              <w:rPr>
                <w:sz w:val="16"/>
                <w:szCs w:val="16"/>
              </w:rPr>
              <w:t>TP analysis for NTN TC 6.3.3 on Tx on-off time mask</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361C31" w:rsidRDefault="00B12A5A" w:rsidP="00822785">
            <w:pPr>
              <w:pStyle w:val="TAC"/>
              <w:jc w:val="left"/>
              <w:rPr>
                <w:sz w:val="16"/>
                <w:szCs w:val="16"/>
              </w:rPr>
            </w:pPr>
            <w:r w:rsidRPr="00822785">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361C31" w:rsidRDefault="00B12A5A" w:rsidP="00822785">
            <w:pPr>
              <w:pStyle w:val="TAC"/>
              <w:jc w:val="left"/>
              <w:rPr>
                <w:sz w:val="16"/>
                <w:szCs w:val="16"/>
              </w:rPr>
            </w:pPr>
            <w:r w:rsidRPr="00822785">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361C31" w:rsidRDefault="00B12A5A" w:rsidP="00B12A5A">
            <w:pPr>
              <w:pStyle w:val="TAL"/>
              <w:rPr>
                <w:sz w:val="16"/>
                <w:szCs w:val="16"/>
              </w:rPr>
            </w:pPr>
            <w:r w:rsidRPr="00822785">
              <w:rPr>
                <w:sz w:val="16"/>
                <w:szCs w:val="16"/>
              </w:rPr>
              <w:t>TP analysis for NTN TC 6.5.2.4 on ACLR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361C31" w:rsidRDefault="00B12A5A" w:rsidP="00822785">
            <w:pPr>
              <w:pStyle w:val="TAC"/>
              <w:jc w:val="left"/>
              <w:rPr>
                <w:sz w:val="16"/>
                <w:szCs w:val="16"/>
              </w:rPr>
            </w:pPr>
            <w:r w:rsidRPr="00822785">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361C31" w:rsidRDefault="00B12A5A" w:rsidP="00822785">
            <w:pPr>
              <w:pStyle w:val="TAC"/>
              <w:jc w:val="left"/>
              <w:rPr>
                <w:sz w:val="16"/>
                <w:szCs w:val="16"/>
              </w:rPr>
            </w:pPr>
            <w:r w:rsidRPr="00822785">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361C31" w:rsidRDefault="00B12A5A" w:rsidP="00B12A5A">
            <w:pPr>
              <w:pStyle w:val="TAL"/>
              <w:rPr>
                <w:sz w:val="16"/>
                <w:szCs w:val="16"/>
              </w:rPr>
            </w:pPr>
            <w:r w:rsidRPr="00822785">
              <w:rPr>
                <w:sz w:val="16"/>
                <w:szCs w:val="16"/>
              </w:rPr>
              <w:t>TP analysis for NTN TC 6.5.2.2 on Spectrum emission mask</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361C31" w:rsidRDefault="00B12A5A" w:rsidP="00822785">
            <w:pPr>
              <w:pStyle w:val="TAC"/>
              <w:jc w:val="left"/>
              <w:rPr>
                <w:sz w:val="16"/>
                <w:szCs w:val="16"/>
              </w:rPr>
            </w:pPr>
            <w:r w:rsidRPr="00822785">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361C31" w:rsidRDefault="00B12A5A" w:rsidP="00822785">
            <w:pPr>
              <w:pStyle w:val="TAC"/>
              <w:jc w:val="left"/>
              <w:rPr>
                <w:sz w:val="16"/>
                <w:szCs w:val="16"/>
              </w:rPr>
            </w:pPr>
            <w:r w:rsidRPr="00822785">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361C31" w:rsidRDefault="00B12A5A" w:rsidP="00B12A5A">
            <w:pPr>
              <w:pStyle w:val="TAL"/>
              <w:rPr>
                <w:sz w:val="16"/>
                <w:szCs w:val="16"/>
              </w:rPr>
            </w:pPr>
            <w:r w:rsidRPr="00822785">
              <w:rPr>
                <w:sz w:val="16"/>
                <w:szCs w:val="16"/>
              </w:rPr>
              <w:t>Introduction of reference sensitivity test point analysis for CA_n20A-</w:t>
            </w:r>
            <w:r w:rsidRPr="00822785">
              <w:rPr>
                <w:sz w:val="16"/>
                <w:szCs w:val="16"/>
              </w:rPr>
              <w:lastRenderedPageBreak/>
              <w:t>n78A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361C31" w:rsidRDefault="00B12A5A" w:rsidP="00822785">
            <w:pPr>
              <w:pStyle w:val="TAC"/>
              <w:jc w:val="left"/>
              <w:rPr>
                <w:sz w:val="16"/>
                <w:szCs w:val="16"/>
              </w:rPr>
            </w:pPr>
            <w:r w:rsidRPr="00361C31">
              <w:rPr>
                <w:sz w:val="16"/>
                <w:szCs w:val="16"/>
              </w:rPr>
              <w:lastRenderedPageBreak/>
              <w:t>17.</w:t>
            </w:r>
            <w:r>
              <w:rPr>
                <w:sz w:val="16"/>
                <w:szCs w:val="16"/>
              </w:rPr>
              <w:t>10</w:t>
            </w:r>
            <w:r w:rsidRPr="00361C31">
              <w:rPr>
                <w:sz w:val="16"/>
                <w:szCs w:val="16"/>
              </w:rPr>
              <w:t>.0</w:t>
            </w:r>
          </w:p>
        </w:tc>
      </w:tr>
      <w:tr w:rsidR="00B12A5A" w:rsidRPr="00B12A5A"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361C31" w:rsidRDefault="00B12A5A" w:rsidP="00822785">
            <w:pPr>
              <w:pStyle w:val="TAC"/>
              <w:jc w:val="left"/>
              <w:rPr>
                <w:sz w:val="16"/>
                <w:szCs w:val="16"/>
              </w:rPr>
            </w:pPr>
            <w:r w:rsidRPr="00822785">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361C31" w:rsidRDefault="00B12A5A" w:rsidP="00822785">
            <w:pPr>
              <w:pStyle w:val="TAC"/>
              <w:jc w:val="left"/>
              <w:rPr>
                <w:sz w:val="16"/>
                <w:szCs w:val="16"/>
              </w:rPr>
            </w:pPr>
            <w:r w:rsidRPr="00822785">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361C31" w:rsidRDefault="00B12A5A" w:rsidP="00B12A5A">
            <w:pPr>
              <w:pStyle w:val="TAL"/>
              <w:rPr>
                <w:sz w:val="16"/>
                <w:szCs w:val="16"/>
              </w:rPr>
            </w:pPr>
            <w:r w:rsidRPr="00822785">
              <w:rPr>
                <w:sz w:val="16"/>
                <w:szCs w:val="16"/>
              </w:rPr>
              <w:t>TP analysis for FR2 RF phase continuity test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361C31" w:rsidRDefault="00B12A5A" w:rsidP="00822785">
            <w:pPr>
              <w:pStyle w:val="TAC"/>
              <w:jc w:val="left"/>
              <w:rPr>
                <w:sz w:val="16"/>
                <w:szCs w:val="16"/>
              </w:rPr>
            </w:pPr>
            <w:r w:rsidRPr="00822785">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361C31" w:rsidRDefault="00B12A5A" w:rsidP="00822785">
            <w:pPr>
              <w:pStyle w:val="TAC"/>
              <w:jc w:val="left"/>
              <w:rPr>
                <w:sz w:val="16"/>
                <w:szCs w:val="16"/>
              </w:rPr>
            </w:pPr>
            <w:r w:rsidRPr="00822785">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361C31" w:rsidRDefault="00B12A5A" w:rsidP="00B12A5A">
            <w:pPr>
              <w:pStyle w:val="TAL"/>
              <w:rPr>
                <w:sz w:val="16"/>
                <w:szCs w:val="16"/>
              </w:rPr>
            </w:pPr>
            <w:r w:rsidRPr="00822785">
              <w:rPr>
                <w:sz w:val="16"/>
                <w:szCs w:val="16"/>
              </w:rPr>
              <w:t>Update TP analysis for 7.4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361C31" w:rsidRDefault="00B12A5A" w:rsidP="00822785">
            <w:pPr>
              <w:pStyle w:val="TAC"/>
              <w:jc w:val="left"/>
              <w:rPr>
                <w:sz w:val="16"/>
                <w:szCs w:val="16"/>
              </w:rPr>
            </w:pPr>
            <w:r w:rsidRPr="00822785">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361C31" w:rsidRDefault="00B12A5A" w:rsidP="00822785">
            <w:pPr>
              <w:pStyle w:val="TAC"/>
              <w:jc w:val="left"/>
              <w:rPr>
                <w:sz w:val="16"/>
                <w:szCs w:val="16"/>
              </w:rPr>
            </w:pPr>
            <w:r w:rsidRPr="00822785">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361C31" w:rsidRDefault="00B12A5A" w:rsidP="00B12A5A">
            <w:pPr>
              <w:pStyle w:val="TAL"/>
              <w:rPr>
                <w:sz w:val="16"/>
                <w:szCs w:val="16"/>
              </w:rPr>
            </w:pPr>
            <w:r w:rsidRPr="00822785">
              <w:rPr>
                <w:sz w:val="16"/>
                <w:szCs w:val="16"/>
              </w:rPr>
              <w:t>Update TP analysis for 7.4A</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361C31" w:rsidRDefault="00B12A5A" w:rsidP="00822785">
            <w:pPr>
              <w:pStyle w:val="TAC"/>
              <w:jc w:val="left"/>
              <w:rPr>
                <w:sz w:val="16"/>
                <w:szCs w:val="16"/>
              </w:rPr>
            </w:pPr>
            <w:r w:rsidRPr="00822785">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361C31" w:rsidRDefault="00B12A5A" w:rsidP="00822785">
            <w:pPr>
              <w:pStyle w:val="TAC"/>
              <w:jc w:val="left"/>
              <w:rPr>
                <w:sz w:val="16"/>
                <w:szCs w:val="16"/>
              </w:rPr>
            </w:pPr>
            <w:r w:rsidRPr="00822785">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361C31" w:rsidRDefault="00B12A5A" w:rsidP="00B12A5A">
            <w:pPr>
              <w:pStyle w:val="TAL"/>
              <w:rPr>
                <w:sz w:val="16"/>
                <w:szCs w:val="16"/>
              </w:rPr>
            </w:pPr>
            <w:r w:rsidRPr="00822785">
              <w:rPr>
                <w:sz w:val="16"/>
                <w:szCs w:val="16"/>
              </w:rPr>
              <w:t>TP analysis update for NTN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361C31" w:rsidRDefault="00B12A5A" w:rsidP="00822785">
            <w:pPr>
              <w:pStyle w:val="TAC"/>
              <w:jc w:val="left"/>
              <w:rPr>
                <w:sz w:val="16"/>
                <w:szCs w:val="16"/>
              </w:rPr>
            </w:pPr>
            <w:r w:rsidRPr="00822785">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361C31" w:rsidRDefault="00B12A5A" w:rsidP="00822785">
            <w:pPr>
              <w:pStyle w:val="TAC"/>
              <w:jc w:val="left"/>
              <w:rPr>
                <w:sz w:val="16"/>
                <w:szCs w:val="16"/>
              </w:rPr>
            </w:pPr>
            <w:r w:rsidRPr="00822785">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361C31" w:rsidRDefault="00B12A5A" w:rsidP="00B12A5A">
            <w:pPr>
              <w:pStyle w:val="TAL"/>
              <w:rPr>
                <w:sz w:val="16"/>
                <w:szCs w:val="16"/>
              </w:rPr>
            </w:pPr>
            <w:r w:rsidRPr="00822785">
              <w:rPr>
                <w:sz w:val="16"/>
                <w:szCs w:val="16"/>
              </w:rPr>
              <w:t>TP analysis for FR1 RF phase continuity test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14362E"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822785" w:rsidRDefault="00B12A5A" w:rsidP="0014362E">
            <w:pPr>
              <w:pStyle w:val="TAC"/>
              <w:jc w:val="left"/>
              <w:rPr>
                <w:sz w:val="16"/>
                <w:szCs w:val="16"/>
              </w:rPr>
            </w:pPr>
            <w:r w:rsidRPr="00822785">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822785" w:rsidRDefault="00B12A5A" w:rsidP="0014362E">
            <w:pPr>
              <w:pStyle w:val="TAC"/>
              <w:jc w:val="left"/>
              <w:rPr>
                <w:sz w:val="16"/>
                <w:szCs w:val="16"/>
              </w:rPr>
            </w:pPr>
            <w:r w:rsidRPr="00822785">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822785" w:rsidRDefault="00B12A5A" w:rsidP="0014362E">
            <w:pPr>
              <w:pStyle w:val="TAC"/>
              <w:jc w:val="left"/>
              <w:rPr>
                <w:sz w:val="16"/>
                <w:szCs w:val="16"/>
              </w:rPr>
            </w:pPr>
            <w:r w:rsidRPr="00822785">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822785" w:rsidRDefault="00B12A5A" w:rsidP="0014362E">
            <w:pPr>
              <w:pStyle w:val="TAC"/>
              <w:jc w:val="left"/>
              <w:rPr>
                <w:sz w:val="16"/>
                <w:szCs w:val="16"/>
              </w:rPr>
            </w:pPr>
            <w:r w:rsidRPr="00822785">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822785" w:rsidRDefault="00B12A5A" w:rsidP="0014362E">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822785" w:rsidRDefault="00B12A5A" w:rsidP="0014362E">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822785" w:rsidRDefault="00B12A5A" w:rsidP="0014362E">
            <w:pPr>
              <w:pStyle w:val="TAL"/>
              <w:rPr>
                <w:sz w:val="16"/>
                <w:szCs w:val="16"/>
              </w:rPr>
            </w:pPr>
            <w:r w:rsidRPr="00822785">
              <w:rPr>
                <w:sz w:val="16"/>
                <w:szCs w:val="16"/>
              </w:rPr>
              <w:t>Updates to TP analyses for spurious emissions UE coexistence for CA combinations as part of the introduction of LTE TDD Band 54</w:t>
            </w:r>
          </w:p>
        </w:tc>
        <w:tc>
          <w:tcPr>
            <w:tcW w:w="708" w:type="dxa"/>
            <w:gridSpan w:val="2"/>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822785" w:rsidRDefault="00B12A5A" w:rsidP="0014362E">
            <w:pPr>
              <w:pStyle w:val="TAC"/>
              <w:jc w:val="left"/>
              <w:rPr>
                <w:sz w:val="16"/>
                <w:szCs w:val="16"/>
              </w:rPr>
            </w:pPr>
            <w:r w:rsidRPr="00822785">
              <w:rPr>
                <w:sz w:val="16"/>
                <w:szCs w:val="16"/>
              </w:rPr>
              <w:t>18.0.0</w:t>
            </w:r>
          </w:p>
        </w:tc>
      </w:tr>
      <w:tr w:rsidR="00B12A5A" w:rsidRPr="0038159B"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822785" w:rsidRDefault="00B12A5A" w:rsidP="0038159B">
            <w:pPr>
              <w:pStyle w:val="TAC"/>
              <w:jc w:val="left"/>
              <w:rPr>
                <w:sz w:val="16"/>
                <w:szCs w:val="16"/>
              </w:rPr>
            </w:pPr>
            <w:r w:rsidRPr="00822785">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822785" w:rsidRDefault="00B12A5A" w:rsidP="0038159B">
            <w:pPr>
              <w:pStyle w:val="TAC"/>
              <w:jc w:val="left"/>
              <w:rPr>
                <w:sz w:val="16"/>
                <w:szCs w:val="16"/>
              </w:rPr>
            </w:pPr>
            <w:r w:rsidRPr="00822785">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822785" w:rsidRDefault="00B12A5A" w:rsidP="0038159B">
            <w:pPr>
              <w:pStyle w:val="TAC"/>
              <w:jc w:val="left"/>
              <w:rPr>
                <w:sz w:val="16"/>
                <w:szCs w:val="16"/>
              </w:rPr>
            </w:pPr>
            <w:r w:rsidRPr="00822785">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822785" w:rsidRDefault="00B12A5A" w:rsidP="0038159B">
            <w:pPr>
              <w:pStyle w:val="TAC"/>
              <w:jc w:val="left"/>
              <w:rPr>
                <w:sz w:val="16"/>
                <w:szCs w:val="16"/>
              </w:rPr>
            </w:pPr>
            <w:r w:rsidRPr="00822785">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822785" w:rsidRDefault="00B12A5A" w:rsidP="0038159B">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822785" w:rsidRDefault="00B12A5A" w:rsidP="0038159B">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822785" w:rsidRDefault="00B12A5A" w:rsidP="0038159B">
            <w:pPr>
              <w:pStyle w:val="TAL"/>
              <w:rPr>
                <w:sz w:val="16"/>
                <w:szCs w:val="16"/>
              </w:rPr>
            </w:pPr>
            <w:r w:rsidRPr="00822785">
              <w:rPr>
                <w:sz w:val="16"/>
                <w:szCs w:val="16"/>
              </w:rPr>
              <w:t>Updates and additions to TP analyses for spurious emissions UE coexistence for EN-DC combinations as part of the introduction of LTE TDD Band 54</w:t>
            </w:r>
          </w:p>
        </w:tc>
        <w:tc>
          <w:tcPr>
            <w:tcW w:w="708" w:type="dxa"/>
            <w:gridSpan w:val="2"/>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822785" w:rsidRDefault="00B12A5A" w:rsidP="0038159B">
            <w:pPr>
              <w:pStyle w:val="TAC"/>
              <w:jc w:val="left"/>
              <w:rPr>
                <w:sz w:val="16"/>
                <w:szCs w:val="16"/>
              </w:rPr>
            </w:pPr>
            <w:r w:rsidRPr="00822785">
              <w:rPr>
                <w:sz w:val="16"/>
                <w:szCs w:val="16"/>
              </w:rPr>
              <w:t>18.0.0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643BD" w14:textId="77777777" w:rsidR="00FF4EB0" w:rsidRDefault="00FF4EB0">
      <w:r>
        <w:separator/>
      </w:r>
    </w:p>
  </w:endnote>
  <w:endnote w:type="continuationSeparator" w:id="0">
    <w:p w14:paraId="3DE0D98F" w14:textId="77777777" w:rsidR="00FF4EB0" w:rsidRDefault="00FF4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Arial Unicode MS"/>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7BF90" w14:textId="77777777" w:rsidR="00FF4EB0" w:rsidRDefault="00FF4EB0">
      <w:r>
        <w:separator/>
      </w:r>
    </w:p>
  </w:footnote>
  <w:footnote w:type="continuationSeparator" w:id="0">
    <w:p w14:paraId="5C295BCF" w14:textId="77777777" w:rsidR="00FF4EB0" w:rsidRDefault="00FF4E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55E03E41"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785">
      <w:rPr>
        <w:rFonts w:ascii="Arial" w:hAnsi="Arial" w:cs="Arial"/>
        <w:b/>
        <w:noProof/>
        <w:sz w:val="18"/>
        <w:szCs w:val="18"/>
      </w:rPr>
      <w:t>3GPP TR 38.905 V18.0.0 (2023-09)</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0D930EC7"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785">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6"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1"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7"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7"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8"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3"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3"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8"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8"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9"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1"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7"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9"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3"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4"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5"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2"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3"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7"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3"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7"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0"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6"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5"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6"/>
  </w:num>
  <w:num w:numId="5" w16cid:durableId="1295133145">
    <w:abstractNumId w:val="43"/>
  </w:num>
  <w:num w:numId="6" w16cid:durableId="2091385419">
    <w:abstractNumId w:val="125"/>
  </w:num>
  <w:num w:numId="7" w16cid:durableId="1506096358">
    <w:abstractNumId w:val="18"/>
  </w:num>
  <w:num w:numId="8" w16cid:durableId="770396647">
    <w:abstractNumId w:val="16"/>
  </w:num>
  <w:num w:numId="9" w16cid:durableId="828903485">
    <w:abstractNumId w:val="128"/>
  </w:num>
  <w:num w:numId="10" w16cid:durableId="527764923">
    <w:abstractNumId w:val="162"/>
  </w:num>
  <w:num w:numId="11" w16cid:durableId="2107578446">
    <w:abstractNumId w:val="191"/>
  </w:num>
  <w:num w:numId="12" w16cid:durableId="1681227763">
    <w:abstractNumId w:val="160"/>
  </w:num>
  <w:num w:numId="13" w16cid:durableId="1117986549">
    <w:abstractNumId w:val="149"/>
  </w:num>
  <w:num w:numId="14" w16cid:durableId="2081438980">
    <w:abstractNumId w:val="229"/>
  </w:num>
  <w:num w:numId="15" w16cid:durableId="1175341712">
    <w:abstractNumId w:val="57"/>
  </w:num>
  <w:num w:numId="16" w16cid:durableId="1944721000">
    <w:abstractNumId w:val="105"/>
  </w:num>
  <w:num w:numId="17" w16cid:durableId="320622911">
    <w:abstractNumId w:val="192"/>
  </w:num>
  <w:num w:numId="18" w16cid:durableId="1241408503">
    <w:abstractNumId w:val="75"/>
  </w:num>
  <w:num w:numId="19" w16cid:durableId="938684838">
    <w:abstractNumId w:val="120"/>
  </w:num>
  <w:num w:numId="20" w16cid:durableId="2084638858">
    <w:abstractNumId w:val="223"/>
  </w:num>
  <w:num w:numId="21" w16cid:durableId="1952012434">
    <w:abstractNumId w:val="210"/>
  </w:num>
  <w:num w:numId="22" w16cid:durableId="453211332">
    <w:abstractNumId w:val="183"/>
  </w:num>
  <w:num w:numId="23" w16cid:durableId="989602762">
    <w:abstractNumId w:val="169"/>
  </w:num>
  <w:num w:numId="24" w16cid:durableId="53890889">
    <w:abstractNumId w:val="7"/>
  </w:num>
  <w:num w:numId="25" w16cid:durableId="1813984058">
    <w:abstractNumId w:val="78"/>
  </w:num>
  <w:num w:numId="26" w16cid:durableId="1365600333">
    <w:abstractNumId w:val="216"/>
  </w:num>
  <w:num w:numId="27" w16cid:durableId="886336417">
    <w:abstractNumId w:val="178"/>
  </w:num>
  <w:num w:numId="28" w16cid:durableId="500438305">
    <w:abstractNumId w:val="24"/>
  </w:num>
  <w:num w:numId="29" w16cid:durableId="1846557210">
    <w:abstractNumId w:val="41"/>
  </w:num>
  <w:num w:numId="30" w16cid:durableId="1477381281">
    <w:abstractNumId w:val="177"/>
  </w:num>
  <w:num w:numId="31" w16cid:durableId="1263996445">
    <w:abstractNumId w:val="154"/>
  </w:num>
  <w:num w:numId="32" w16cid:durableId="910580231">
    <w:abstractNumId w:val="226"/>
  </w:num>
  <w:num w:numId="33" w16cid:durableId="364598192">
    <w:abstractNumId w:val="106"/>
  </w:num>
  <w:num w:numId="34" w16cid:durableId="329256434">
    <w:abstractNumId w:val="101"/>
  </w:num>
  <w:num w:numId="35" w16cid:durableId="1565529820">
    <w:abstractNumId w:val="127"/>
  </w:num>
  <w:num w:numId="36" w16cid:durableId="329871027">
    <w:abstractNumId w:val="137"/>
  </w:num>
  <w:num w:numId="37" w16cid:durableId="1320764655">
    <w:abstractNumId w:val="56"/>
  </w:num>
  <w:num w:numId="38" w16cid:durableId="1548491841">
    <w:abstractNumId w:val="167"/>
  </w:num>
  <w:num w:numId="39" w16cid:durableId="1401443639">
    <w:abstractNumId w:val="90"/>
  </w:num>
  <w:num w:numId="40" w16cid:durableId="1200506832">
    <w:abstractNumId w:val="142"/>
  </w:num>
  <w:num w:numId="41" w16cid:durableId="668943187">
    <w:abstractNumId w:val="126"/>
  </w:num>
  <w:num w:numId="42" w16cid:durableId="1605649826">
    <w:abstractNumId w:val="54"/>
  </w:num>
  <w:num w:numId="43" w16cid:durableId="1936815609">
    <w:abstractNumId w:val="217"/>
  </w:num>
  <w:num w:numId="44" w16cid:durableId="913710441">
    <w:abstractNumId w:val="202"/>
  </w:num>
  <w:num w:numId="45" w16cid:durableId="343899647">
    <w:abstractNumId w:val="53"/>
  </w:num>
  <w:num w:numId="46" w16cid:durableId="1124926509">
    <w:abstractNumId w:val="204"/>
  </w:num>
  <w:num w:numId="47" w16cid:durableId="2067026010">
    <w:abstractNumId w:val="89"/>
  </w:num>
  <w:num w:numId="48" w16cid:durableId="1378507122">
    <w:abstractNumId w:val="103"/>
  </w:num>
  <w:num w:numId="49" w16cid:durableId="1173642674">
    <w:abstractNumId w:val="45"/>
  </w:num>
  <w:num w:numId="50" w16cid:durableId="2049987991">
    <w:abstractNumId w:val="190"/>
  </w:num>
  <w:num w:numId="51" w16cid:durableId="891504962">
    <w:abstractNumId w:val="118"/>
  </w:num>
  <w:num w:numId="52" w16cid:durableId="1053114951">
    <w:abstractNumId w:val="100"/>
  </w:num>
  <w:num w:numId="53" w16cid:durableId="1876111094">
    <w:abstractNumId w:val="146"/>
  </w:num>
  <w:num w:numId="54" w16cid:durableId="612907476">
    <w:abstractNumId w:val="194"/>
  </w:num>
  <w:num w:numId="55" w16cid:durableId="391972681">
    <w:abstractNumId w:val="187"/>
  </w:num>
  <w:num w:numId="56" w16cid:durableId="1185362466">
    <w:abstractNumId w:val="170"/>
  </w:num>
  <w:num w:numId="57" w16cid:durableId="1183324207">
    <w:abstractNumId w:val="121"/>
  </w:num>
  <w:num w:numId="58" w16cid:durableId="2012292366">
    <w:abstractNumId w:val="55"/>
  </w:num>
  <w:num w:numId="59" w16cid:durableId="805010852">
    <w:abstractNumId w:val="155"/>
  </w:num>
  <w:num w:numId="60" w16cid:durableId="804346964">
    <w:abstractNumId w:val="34"/>
  </w:num>
  <w:num w:numId="61" w16cid:durableId="744379614">
    <w:abstractNumId w:val="207"/>
  </w:num>
  <w:num w:numId="62" w16cid:durableId="2089111040">
    <w:abstractNumId w:val="232"/>
  </w:num>
  <w:num w:numId="63" w16cid:durableId="1352341197">
    <w:abstractNumId w:val="172"/>
  </w:num>
  <w:num w:numId="64" w16cid:durableId="508369786">
    <w:abstractNumId w:val="50"/>
  </w:num>
  <w:num w:numId="65" w16cid:durableId="2135975329">
    <w:abstractNumId w:val="99"/>
  </w:num>
  <w:num w:numId="66" w16cid:durableId="967394876">
    <w:abstractNumId w:val="12"/>
  </w:num>
  <w:num w:numId="67" w16cid:durableId="388961794">
    <w:abstractNumId w:val="10"/>
  </w:num>
  <w:num w:numId="68" w16cid:durableId="1746606340">
    <w:abstractNumId w:val="102"/>
  </w:num>
  <w:num w:numId="69" w16cid:durableId="1064840859">
    <w:abstractNumId w:val="81"/>
  </w:num>
  <w:num w:numId="70" w16cid:durableId="481775142">
    <w:abstractNumId w:val="208"/>
  </w:num>
  <w:num w:numId="71" w16cid:durableId="1062404693">
    <w:abstractNumId w:val="152"/>
  </w:num>
  <w:num w:numId="72" w16cid:durableId="2134404299">
    <w:abstractNumId w:val="30"/>
  </w:num>
  <w:num w:numId="73" w16cid:durableId="1395665766">
    <w:abstractNumId w:val="76"/>
  </w:num>
  <w:num w:numId="74" w16cid:durableId="1163815628">
    <w:abstractNumId w:val="61"/>
  </w:num>
  <w:num w:numId="75" w16cid:durableId="33189903">
    <w:abstractNumId w:val="113"/>
  </w:num>
  <w:num w:numId="76" w16cid:durableId="1209797990">
    <w:abstractNumId w:val="122"/>
  </w:num>
  <w:num w:numId="77" w16cid:durableId="4553831">
    <w:abstractNumId w:val="206"/>
  </w:num>
  <w:num w:numId="78" w16cid:durableId="768546106">
    <w:abstractNumId w:val="77"/>
  </w:num>
  <w:num w:numId="79" w16cid:durableId="1313565701">
    <w:abstractNumId w:val="138"/>
  </w:num>
  <w:num w:numId="80" w16cid:durableId="1650792005">
    <w:abstractNumId w:val="227"/>
  </w:num>
  <w:num w:numId="81" w16cid:durableId="138764262">
    <w:abstractNumId w:val="173"/>
  </w:num>
  <w:num w:numId="82" w16cid:durableId="1022392694">
    <w:abstractNumId w:val="129"/>
  </w:num>
  <w:num w:numId="83" w16cid:durableId="1866674962">
    <w:abstractNumId w:val="174"/>
  </w:num>
  <w:num w:numId="84" w16cid:durableId="1777214911">
    <w:abstractNumId w:val="182"/>
  </w:num>
  <w:num w:numId="85" w16cid:durableId="403649299">
    <w:abstractNumId w:val="135"/>
  </w:num>
  <w:num w:numId="86" w16cid:durableId="1866560094">
    <w:abstractNumId w:val="231"/>
  </w:num>
  <w:num w:numId="87" w16cid:durableId="1001853305">
    <w:abstractNumId w:val="52"/>
  </w:num>
  <w:num w:numId="88" w16cid:durableId="1661886228">
    <w:abstractNumId w:val="123"/>
  </w:num>
  <w:num w:numId="89" w16cid:durableId="78791956">
    <w:abstractNumId w:val="181"/>
  </w:num>
  <w:num w:numId="90" w16cid:durableId="1313635660">
    <w:abstractNumId w:val="26"/>
  </w:num>
  <w:num w:numId="91" w16cid:durableId="151727289">
    <w:abstractNumId w:val="230"/>
  </w:num>
  <w:num w:numId="92" w16cid:durableId="142281783">
    <w:abstractNumId w:val="110"/>
  </w:num>
  <w:num w:numId="93" w16cid:durableId="890966474">
    <w:abstractNumId w:val="33"/>
  </w:num>
  <w:num w:numId="94" w16cid:durableId="874922977">
    <w:abstractNumId w:val="85"/>
  </w:num>
  <w:num w:numId="95" w16cid:durableId="1179076221">
    <w:abstractNumId w:val="225"/>
  </w:num>
  <w:num w:numId="96" w16cid:durableId="50931890">
    <w:abstractNumId w:val="40"/>
  </w:num>
  <w:num w:numId="97" w16cid:durableId="762652798">
    <w:abstractNumId w:val="108"/>
  </w:num>
  <w:num w:numId="98" w16cid:durableId="1633245149">
    <w:abstractNumId w:val="48"/>
  </w:num>
  <w:num w:numId="99" w16cid:durableId="1426147753">
    <w:abstractNumId w:val="176"/>
  </w:num>
  <w:num w:numId="100" w16cid:durableId="1160079389">
    <w:abstractNumId w:val="124"/>
  </w:num>
  <w:num w:numId="101" w16cid:durableId="44565551">
    <w:abstractNumId w:val="60"/>
  </w:num>
  <w:num w:numId="102" w16cid:durableId="1667827751">
    <w:abstractNumId w:val="68"/>
  </w:num>
  <w:num w:numId="103" w16cid:durableId="695273128">
    <w:abstractNumId w:val="224"/>
  </w:num>
  <w:num w:numId="104" w16cid:durableId="1087534239">
    <w:abstractNumId w:val="179"/>
  </w:num>
  <w:num w:numId="105" w16cid:durableId="34962686">
    <w:abstractNumId w:val="84"/>
  </w:num>
  <w:num w:numId="106" w16cid:durableId="492451002">
    <w:abstractNumId w:val="4"/>
  </w:num>
  <w:num w:numId="107" w16cid:durableId="1147822041">
    <w:abstractNumId w:val="38"/>
  </w:num>
  <w:num w:numId="108" w16cid:durableId="1648363823">
    <w:abstractNumId w:val="180"/>
  </w:num>
  <w:num w:numId="109" w16cid:durableId="1887327280">
    <w:abstractNumId w:val="200"/>
  </w:num>
  <w:num w:numId="110" w16cid:durableId="838813008">
    <w:abstractNumId w:val="184"/>
  </w:num>
  <w:num w:numId="111" w16cid:durableId="468985089">
    <w:abstractNumId w:val="186"/>
  </w:num>
  <w:num w:numId="112" w16cid:durableId="48312831">
    <w:abstractNumId w:val="156"/>
  </w:num>
  <w:num w:numId="113" w16cid:durableId="247738836">
    <w:abstractNumId w:val="114"/>
  </w:num>
  <w:num w:numId="114" w16cid:durableId="526479746">
    <w:abstractNumId w:val="44"/>
  </w:num>
  <w:num w:numId="115" w16cid:durableId="679937314">
    <w:abstractNumId w:val="21"/>
  </w:num>
  <w:num w:numId="116" w16cid:durableId="1176266236">
    <w:abstractNumId w:val="73"/>
  </w:num>
  <w:num w:numId="117" w16cid:durableId="731928131">
    <w:abstractNumId w:val="171"/>
  </w:num>
  <w:num w:numId="118" w16cid:durableId="1056319455">
    <w:abstractNumId w:val="233"/>
  </w:num>
  <w:num w:numId="119" w16cid:durableId="598492360">
    <w:abstractNumId w:val="115"/>
  </w:num>
  <w:num w:numId="120" w16cid:durableId="36203886">
    <w:abstractNumId w:val="188"/>
  </w:num>
  <w:num w:numId="121" w16cid:durableId="99187696">
    <w:abstractNumId w:val="116"/>
  </w:num>
  <w:num w:numId="122" w16cid:durableId="1426342047">
    <w:abstractNumId w:val="165"/>
  </w:num>
  <w:num w:numId="123" w16cid:durableId="1039934958">
    <w:abstractNumId w:val="198"/>
  </w:num>
  <w:num w:numId="124" w16cid:durableId="1473251858">
    <w:abstractNumId w:val="161"/>
  </w:num>
  <w:num w:numId="125" w16cid:durableId="1531215279">
    <w:abstractNumId w:val="215"/>
  </w:num>
  <w:num w:numId="126" w16cid:durableId="1934126049">
    <w:abstractNumId w:val="136"/>
  </w:num>
  <w:num w:numId="127" w16cid:durableId="1219050042">
    <w:abstractNumId w:val="46"/>
  </w:num>
  <w:num w:numId="128" w16cid:durableId="1035154015">
    <w:abstractNumId w:val="11"/>
  </w:num>
  <w:num w:numId="129" w16cid:durableId="500196643">
    <w:abstractNumId w:val="140"/>
  </w:num>
  <w:num w:numId="130" w16cid:durableId="1789885286">
    <w:abstractNumId w:val="87"/>
  </w:num>
  <w:num w:numId="131" w16cid:durableId="603457387">
    <w:abstractNumId w:val="144"/>
  </w:num>
  <w:num w:numId="132" w16cid:durableId="2078504791">
    <w:abstractNumId w:val="62"/>
  </w:num>
  <w:num w:numId="133" w16cid:durableId="1066874451">
    <w:abstractNumId w:val="29"/>
  </w:num>
  <w:num w:numId="134" w16cid:durableId="56513956">
    <w:abstractNumId w:val="132"/>
  </w:num>
  <w:num w:numId="135" w16cid:durableId="1330257183">
    <w:abstractNumId w:val="228"/>
  </w:num>
  <w:num w:numId="136" w16cid:durableId="1870219639">
    <w:abstractNumId w:val="143"/>
  </w:num>
  <w:num w:numId="137" w16cid:durableId="1273591835">
    <w:abstractNumId w:val="20"/>
  </w:num>
  <w:num w:numId="138" w16cid:durableId="531385241">
    <w:abstractNumId w:val="25"/>
  </w:num>
  <w:num w:numId="139" w16cid:durableId="1303734734">
    <w:abstractNumId w:val="14"/>
  </w:num>
  <w:num w:numId="140" w16cid:durableId="610210346">
    <w:abstractNumId w:val="199"/>
  </w:num>
  <w:num w:numId="141" w16cid:durableId="2110001421">
    <w:abstractNumId w:val="157"/>
  </w:num>
  <w:num w:numId="142" w16cid:durableId="601574761">
    <w:abstractNumId w:val="63"/>
  </w:num>
  <w:num w:numId="143" w16cid:durableId="288240389">
    <w:abstractNumId w:val="31"/>
  </w:num>
  <w:num w:numId="144" w16cid:durableId="395472993">
    <w:abstractNumId w:val="28"/>
  </w:num>
  <w:num w:numId="145" w16cid:durableId="1917280725">
    <w:abstractNumId w:val="17"/>
  </w:num>
  <w:num w:numId="146" w16cid:durableId="944926223">
    <w:abstractNumId w:val="159"/>
  </w:num>
  <w:num w:numId="147" w16cid:durableId="1138690190">
    <w:abstractNumId w:val="15"/>
  </w:num>
  <w:num w:numId="148" w16cid:durableId="13457241">
    <w:abstractNumId w:val="209"/>
  </w:num>
  <w:num w:numId="149" w16cid:durableId="1469205394">
    <w:abstractNumId w:val="195"/>
  </w:num>
  <w:num w:numId="150" w16cid:durableId="288978803">
    <w:abstractNumId w:val="22"/>
  </w:num>
  <w:num w:numId="151" w16cid:durableId="1984656218">
    <w:abstractNumId w:val="51"/>
  </w:num>
  <w:num w:numId="152" w16cid:durableId="129634508">
    <w:abstractNumId w:val="58"/>
  </w:num>
  <w:num w:numId="153" w16cid:durableId="717509621">
    <w:abstractNumId w:val="72"/>
  </w:num>
  <w:num w:numId="154" w16cid:durableId="1547837045">
    <w:abstractNumId w:val="150"/>
  </w:num>
  <w:num w:numId="155" w16cid:durableId="225991729">
    <w:abstractNumId w:val="153"/>
  </w:num>
  <w:num w:numId="156" w16cid:durableId="986276706">
    <w:abstractNumId w:val="148"/>
  </w:num>
  <w:num w:numId="157" w16cid:durableId="165827594">
    <w:abstractNumId w:val="131"/>
  </w:num>
  <w:num w:numId="158" w16cid:durableId="75785903">
    <w:abstractNumId w:val="107"/>
  </w:num>
  <w:num w:numId="159" w16cid:durableId="1689873580">
    <w:abstractNumId w:val="13"/>
  </w:num>
  <w:num w:numId="160" w16cid:durableId="339814341">
    <w:abstractNumId w:val="82"/>
  </w:num>
  <w:num w:numId="161" w16cid:durableId="648750624">
    <w:abstractNumId w:val="119"/>
  </w:num>
  <w:num w:numId="162" w16cid:durableId="974143506">
    <w:abstractNumId w:val="147"/>
  </w:num>
  <w:num w:numId="163" w16cid:durableId="1069034393">
    <w:abstractNumId w:val="109"/>
  </w:num>
  <w:num w:numId="164" w16cid:durableId="544410238">
    <w:abstractNumId w:val="213"/>
  </w:num>
  <w:num w:numId="165" w16cid:durableId="1656185523">
    <w:abstractNumId w:val="74"/>
  </w:num>
  <w:num w:numId="166" w16cid:durableId="1162818000">
    <w:abstractNumId w:val="69"/>
  </w:num>
  <w:num w:numId="167" w16cid:durableId="836264554">
    <w:abstractNumId w:val="79"/>
  </w:num>
  <w:num w:numId="168" w16cid:durableId="1292396649">
    <w:abstractNumId w:val="9"/>
  </w:num>
  <w:num w:numId="169" w16cid:durableId="1249734020">
    <w:abstractNumId w:val="93"/>
  </w:num>
  <w:num w:numId="170" w16cid:durableId="1653679595">
    <w:abstractNumId w:val="42"/>
  </w:num>
  <w:num w:numId="171" w16cid:durableId="1944609525">
    <w:abstractNumId w:val="133"/>
  </w:num>
  <w:num w:numId="172" w16cid:durableId="826093208">
    <w:abstractNumId w:val="234"/>
  </w:num>
  <w:num w:numId="173" w16cid:durableId="783039319">
    <w:abstractNumId w:val="65"/>
  </w:num>
  <w:num w:numId="174" w16cid:durableId="1438062241">
    <w:abstractNumId w:val="5"/>
  </w:num>
  <w:num w:numId="175" w16cid:durableId="1068646175">
    <w:abstractNumId w:val="80"/>
  </w:num>
  <w:num w:numId="176" w16cid:durableId="1360087845">
    <w:abstractNumId w:val="98"/>
  </w:num>
  <w:num w:numId="177" w16cid:durableId="1427464179">
    <w:abstractNumId w:val="145"/>
  </w:num>
  <w:num w:numId="178" w16cid:durableId="44067420">
    <w:abstractNumId w:val="96"/>
  </w:num>
  <w:num w:numId="179" w16cid:durableId="814906500">
    <w:abstractNumId w:val="185"/>
  </w:num>
  <w:num w:numId="180" w16cid:durableId="1043140047">
    <w:abstractNumId w:val="91"/>
  </w:num>
  <w:num w:numId="181" w16cid:durableId="1103301741">
    <w:abstractNumId w:val="203"/>
  </w:num>
  <w:num w:numId="182" w16cid:durableId="149755233">
    <w:abstractNumId w:val="47"/>
  </w:num>
  <w:num w:numId="183" w16cid:durableId="1856114377">
    <w:abstractNumId w:val="94"/>
  </w:num>
  <w:num w:numId="184" w16cid:durableId="1408654473">
    <w:abstractNumId w:val="168"/>
  </w:num>
  <w:num w:numId="185" w16cid:durableId="2057049809">
    <w:abstractNumId w:val="189"/>
  </w:num>
  <w:num w:numId="186" w16cid:durableId="204754782">
    <w:abstractNumId w:val="211"/>
  </w:num>
  <w:num w:numId="187" w16cid:durableId="320012612">
    <w:abstractNumId w:val="36"/>
  </w:num>
  <w:num w:numId="188" w16cid:durableId="371685528">
    <w:abstractNumId w:val="88"/>
  </w:num>
  <w:num w:numId="189" w16cid:durableId="1010257434">
    <w:abstractNumId w:val="212"/>
  </w:num>
  <w:num w:numId="190" w16cid:durableId="1132939624">
    <w:abstractNumId w:val="32"/>
  </w:num>
  <w:num w:numId="191" w16cid:durableId="898828231">
    <w:abstractNumId w:val="221"/>
  </w:num>
  <w:num w:numId="192" w16cid:durableId="1965185876">
    <w:abstractNumId w:val="23"/>
  </w:num>
  <w:num w:numId="193" w16cid:durableId="2136827164">
    <w:abstractNumId w:val="151"/>
  </w:num>
  <w:num w:numId="194" w16cid:durableId="1271233679">
    <w:abstractNumId w:val="83"/>
  </w:num>
  <w:num w:numId="195" w16cid:durableId="741879052">
    <w:abstractNumId w:val="86"/>
  </w:num>
  <w:num w:numId="196" w16cid:durableId="1897357543">
    <w:abstractNumId w:val="163"/>
  </w:num>
  <w:num w:numId="197" w16cid:durableId="660504337">
    <w:abstractNumId w:val="19"/>
  </w:num>
  <w:num w:numId="198" w16cid:durableId="231815195">
    <w:abstractNumId w:val="134"/>
  </w:num>
  <w:num w:numId="199" w16cid:durableId="1767918392">
    <w:abstractNumId w:val="37"/>
  </w:num>
  <w:num w:numId="200" w16cid:durableId="248320180">
    <w:abstractNumId w:val="104"/>
  </w:num>
  <w:num w:numId="201" w16cid:durableId="2094204831">
    <w:abstractNumId w:val="218"/>
  </w:num>
  <w:num w:numId="202" w16cid:durableId="1251350421">
    <w:abstractNumId w:val="18"/>
  </w:num>
  <w:num w:numId="203" w16cid:durableId="237636922">
    <w:abstractNumId w:val="193"/>
  </w:num>
  <w:num w:numId="204" w16cid:durableId="580412867">
    <w:abstractNumId w:val="130"/>
  </w:num>
  <w:num w:numId="205" w16cid:durableId="775054316">
    <w:abstractNumId w:val="35"/>
  </w:num>
  <w:num w:numId="206" w16cid:durableId="2005817649">
    <w:abstractNumId w:val="201"/>
  </w:num>
  <w:num w:numId="207" w16cid:durableId="1102413590">
    <w:abstractNumId w:val="95"/>
  </w:num>
  <w:num w:numId="208" w16cid:durableId="826676869">
    <w:abstractNumId w:val="59"/>
  </w:num>
  <w:num w:numId="209" w16cid:durableId="1283462024">
    <w:abstractNumId w:val="220"/>
  </w:num>
  <w:num w:numId="210" w16cid:durableId="1396512324">
    <w:abstractNumId w:val="64"/>
  </w:num>
  <w:num w:numId="211" w16cid:durableId="1806509094">
    <w:abstractNumId w:val="49"/>
  </w:num>
  <w:num w:numId="212" w16cid:durableId="990986153">
    <w:abstractNumId w:val="39"/>
  </w:num>
  <w:num w:numId="213" w16cid:durableId="98254998">
    <w:abstractNumId w:val="92"/>
  </w:num>
  <w:num w:numId="214" w16cid:durableId="1802725246">
    <w:abstractNumId w:val="27"/>
  </w:num>
  <w:num w:numId="215" w16cid:durableId="1310986611">
    <w:abstractNumId w:val="67"/>
  </w:num>
  <w:num w:numId="216" w16cid:durableId="20486025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9"/>
  </w:num>
  <w:num w:numId="218" w16cid:durableId="1767992638">
    <w:abstractNumId w:val="222"/>
  </w:num>
  <w:num w:numId="219" w16cid:durableId="378096423">
    <w:abstractNumId w:val="70"/>
  </w:num>
  <w:num w:numId="220" w16cid:durableId="1153334495">
    <w:abstractNumId w:val="117"/>
  </w:num>
  <w:num w:numId="221" w16cid:durableId="47727666">
    <w:abstractNumId w:val="141"/>
  </w:num>
  <w:num w:numId="222" w16cid:durableId="1627850277">
    <w:abstractNumId w:val="6"/>
  </w:num>
  <w:num w:numId="223" w16cid:durableId="776481143">
    <w:abstractNumId w:val="196"/>
  </w:num>
  <w:num w:numId="224" w16cid:durableId="815954687">
    <w:abstractNumId w:val="175"/>
  </w:num>
  <w:num w:numId="225" w16cid:durableId="1517618759">
    <w:abstractNumId w:val="111"/>
  </w:num>
  <w:num w:numId="226" w16cid:durableId="1860002663">
    <w:abstractNumId w:val="97"/>
  </w:num>
  <w:num w:numId="227" w16cid:durableId="1144153469">
    <w:abstractNumId w:val="166"/>
  </w:num>
  <w:num w:numId="228" w16cid:durableId="1641039481">
    <w:abstractNumId w:val="219"/>
  </w:num>
  <w:num w:numId="229" w16cid:durableId="832791803">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7"/>
  </w:num>
  <w:num w:numId="235" w16cid:durableId="1166435116">
    <w:abstractNumId w:val="2"/>
  </w:num>
  <w:num w:numId="236" w16cid:durableId="500315266">
    <w:abstractNumId w:val="1"/>
  </w:num>
  <w:num w:numId="237" w16cid:durableId="902063835">
    <w:abstractNumId w:val="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E5F8C"/>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6C82"/>
    <w:rsid w:val="00261B2D"/>
    <w:rsid w:val="002652CF"/>
    <w:rsid w:val="00270B0C"/>
    <w:rsid w:val="00272CDA"/>
    <w:rsid w:val="00283130"/>
    <w:rsid w:val="0028383A"/>
    <w:rsid w:val="00285EE6"/>
    <w:rsid w:val="002972BF"/>
    <w:rsid w:val="002A2124"/>
    <w:rsid w:val="002A358D"/>
    <w:rsid w:val="002A3D21"/>
    <w:rsid w:val="002B1B34"/>
    <w:rsid w:val="002B25AA"/>
    <w:rsid w:val="002B27A8"/>
    <w:rsid w:val="002B37EF"/>
    <w:rsid w:val="002C0F71"/>
    <w:rsid w:val="002C2626"/>
    <w:rsid w:val="002C61AB"/>
    <w:rsid w:val="002D3494"/>
    <w:rsid w:val="002D354B"/>
    <w:rsid w:val="002D670F"/>
    <w:rsid w:val="002E02E0"/>
    <w:rsid w:val="002E34E6"/>
    <w:rsid w:val="002E5133"/>
    <w:rsid w:val="002E5C46"/>
    <w:rsid w:val="002F0B7C"/>
    <w:rsid w:val="002F11E8"/>
    <w:rsid w:val="002F6248"/>
    <w:rsid w:val="00313AE7"/>
    <w:rsid w:val="003172DC"/>
    <w:rsid w:val="00323358"/>
    <w:rsid w:val="0032361E"/>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4022"/>
    <w:rsid w:val="003768B1"/>
    <w:rsid w:val="00376C60"/>
    <w:rsid w:val="00380CC0"/>
    <w:rsid w:val="00381D50"/>
    <w:rsid w:val="00382BE3"/>
    <w:rsid w:val="00382E0E"/>
    <w:rsid w:val="003874DD"/>
    <w:rsid w:val="00392464"/>
    <w:rsid w:val="00393186"/>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5755F"/>
    <w:rsid w:val="00463916"/>
    <w:rsid w:val="00463995"/>
    <w:rsid w:val="004640C8"/>
    <w:rsid w:val="00464CB6"/>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67782"/>
    <w:rsid w:val="00572DF6"/>
    <w:rsid w:val="005741F2"/>
    <w:rsid w:val="00577DF9"/>
    <w:rsid w:val="00580880"/>
    <w:rsid w:val="005811E3"/>
    <w:rsid w:val="0058251C"/>
    <w:rsid w:val="005849EA"/>
    <w:rsid w:val="0059005C"/>
    <w:rsid w:val="005916E6"/>
    <w:rsid w:val="0059590A"/>
    <w:rsid w:val="0059696E"/>
    <w:rsid w:val="005A4099"/>
    <w:rsid w:val="005A4748"/>
    <w:rsid w:val="005B16FB"/>
    <w:rsid w:val="005B5CF1"/>
    <w:rsid w:val="005C241E"/>
    <w:rsid w:val="005C43D7"/>
    <w:rsid w:val="005C5F19"/>
    <w:rsid w:val="005C67F3"/>
    <w:rsid w:val="005D2CEB"/>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90280"/>
    <w:rsid w:val="006929C7"/>
    <w:rsid w:val="00692ACD"/>
    <w:rsid w:val="00692FC6"/>
    <w:rsid w:val="00695DAD"/>
    <w:rsid w:val="006A3C21"/>
    <w:rsid w:val="006A4190"/>
    <w:rsid w:val="006A6737"/>
    <w:rsid w:val="006A7027"/>
    <w:rsid w:val="006B0616"/>
    <w:rsid w:val="006B1BAE"/>
    <w:rsid w:val="006C0C9F"/>
    <w:rsid w:val="006C41D8"/>
    <w:rsid w:val="006C4B6F"/>
    <w:rsid w:val="006C6332"/>
    <w:rsid w:val="006C681C"/>
    <w:rsid w:val="006D4700"/>
    <w:rsid w:val="006D5D21"/>
    <w:rsid w:val="006E1657"/>
    <w:rsid w:val="006E197A"/>
    <w:rsid w:val="006E661B"/>
    <w:rsid w:val="006E712D"/>
    <w:rsid w:val="006E74AC"/>
    <w:rsid w:val="006F1CEC"/>
    <w:rsid w:val="006F2EDA"/>
    <w:rsid w:val="006F6EC1"/>
    <w:rsid w:val="00704BC8"/>
    <w:rsid w:val="00712D0D"/>
    <w:rsid w:val="00717602"/>
    <w:rsid w:val="00717E2A"/>
    <w:rsid w:val="00724684"/>
    <w:rsid w:val="007246FC"/>
    <w:rsid w:val="007271BE"/>
    <w:rsid w:val="007343EA"/>
    <w:rsid w:val="00734A5B"/>
    <w:rsid w:val="0074462D"/>
    <w:rsid w:val="00744E76"/>
    <w:rsid w:val="00750578"/>
    <w:rsid w:val="00752E26"/>
    <w:rsid w:val="00755113"/>
    <w:rsid w:val="00770384"/>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8AF"/>
    <w:rsid w:val="007D1E4E"/>
    <w:rsid w:val="007D4343"/>
    <w:rsid w:val="007E21C7"/>
    <w:rsid w:val="007E22A7"/>
    <w:rsid w:val="007E41AB"/>
    <w:rsid w:val="007E65DC"/>
    <w:rsid w:val="007E7277"/>
    <w:rsid w:val="007F1256"/>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2785"/>
    <w:rsid w:val="0082424D"/>
    <w:rsid w:val="008251A6"/>
    <w:rsid w:val="0082527F"/>
    <w:rsid w:val="00825841"/>
    <w:rsid w:val="00826579"/>
    <w:rsid w:val="00832133"/>
    <w:rsid w:val="00842246"/>
    <w:rsid w:val="00843710"/>
    <w:rsid w:val="00844510"/>
    <w:rsid w:val="00845E28"/>
    <w:rsid w:val="00846385"/>
    <w:rsid w:val="00846DA0"/>
    <w:rsid w:val="00850CDB"/>
    <w:rsid w:val="00850D1B"/>
    <w:rsid w:val="0085526D"/>
    <w:rsid w:val="00861E8F"/>
    <w:rsid w:val="008632D2"/>
    <w:rsid w:val="0086504F"/>
    <w:rsid w:val="00866BEC"/>
    <w:rsid w:val="00871170"/>
    <w:rsid w:val="008768CA"/>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C013C"/>
    <w:rsid w:val="008C05F3"/>
    <w:rsid w:val="008C1AAC"/>
    <w:rsid w:val="008C1EF3"/>
    <w:rsid w:val="008C2A8D"/>
    <w:rsid w:val="008C3E68"/>
    <w:rsid w:val="008C5D13"/>
    <w:rsid w:val="008D2741"/>
    <w:rsid w:val="008D2C7C"/>
    <w:rsid w:val="008D3970"/>
    <w:rsid w:val="008D7125"/>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1277"/>
    <w:rsid w:val="0094254A"/>
    <w:rsid w:val="00942801"/>
    <w:rsid w:val="00942EC2"/>
    <w:rsid w:val="00946295"/>
    <w:rsid w:val="00947725"/>
    <w:rsid w:val="0096133F"/>
    <w:rsid w:val="00965D4F"/>
    <w:rsid w:val="0097312C"/>
    <w:rsid w:val="00994695"/>
    <w:rsid w:val="009A22EF"/>
    <w:rsid w:val="009A2EB1"/>
    <w:rsid w:val="009A4093"/>
    <w:rsid w:val="009A6B44"/>
    <w:rsid w:val="009C0455"/>
    <w:rsid w:val="009C1AAC"/>
    <w:rsid w:val="009C405C"/>
    <w:rsid w:val="009C65AF"/>
    <w:rsid w:val="009D328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11"/>
    <w:rsid w:val="00A62570"/>
    <w:rsid w:val="00A6375F"/>
    <w:rsid w:val="00A668D8"/>
    <w:rsid w:val="00A7198B"/>
    <w:rsid w:val="00A7238D"/>
    <w:rsid w:val="00A81996"/>
    <w:rsid w:val="00A82346"/>
    <w:rsid w:val="00A82E23"/>
    <w:rsid w:val="00A86AE9"/>
    <w:rsid w:val="00A8777C"/>
    <w:rsid w:val="00A930F7"/>
    <w:rsid w:val="00A958EF"/>
    <w:rsid w:val="00A95C9C"/>
    <w:rsid w:val="00A95F10"/>
    <w:rsid w:val="00A97F17"/>
    <w:rsid w:val="00AA696E"/>
    <w:rsid w:val="00AB5216"/>
    <w:rsid w:val="00AC3CCC"/>
    <w:rsid w:val="00AD5DFF"/>
    <w:rsid w:val="00AD5E0E"/>
    <w:rsid w:val="00AE17B2"/>
    <w:rsid w:val="00AE7F12"/>
    <w:rsid w:val="00B00D1E"/>
    <w:rsid w:val="00B07FB6"/>
    <w:rsid w:val="00B10124"/>
    <w:rsid w:val="00B12A5A"/>
    <w:rsid w:val="00B13401"/>
    <w:rsid w:val="00B13BB6"/>
    <w:rsid w:val="00B15449"/>
    <w:rsid w:val="00B177E3"/>
    <w:rsid w:val="00B27696"/>
    <w:rsid w:val="00B43D77"/>
    <w:rsid w:val="00B43D91"/>
    <w:rsid w:val="00B501D8"/>
    <w:rsid w:val="00B54864"/>
    <w:rsid w:val="00B55C85"/>
    <w:rsid w:val="00B55FC5"/>
    <w:rsid w:val="00B63315"/>
    <w:rsid w:val="00B63E96"/>
    <w:rsid w:val="00B853D3"/>
    <w:rsid w:val="00B9034F"/>
    <w:rsid w:val="00B9376F"/>
    <w:rsid w:val="00B95A6D"/>
    <w:rsid w:val="00B9668B"/>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466E"/>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71547"/>
    <w:rsid w:val="00D71A0B"/>
    <w:rsid w:val="00D738D6"/>
    <w:rsid w:val="00D755EB"/>
    <w:rsid w:val="00D77158"/>
    <w:rsid w:val="00D83FBE"/>
    <w:rsid w:val="00D87E00"/>
    <w:rsid w:val="00D9134D"/>
    <w:rsid w:val="00D91F7D"/>
    <w:rsid w:val="00D9202D"/>
    <w:rsid w:val="00D9287C"/>
    <w:rsid w:val="00DA050A"/>
    <w:rsid w:val="00DA44F7"/>
    <w:rsid w:val="00DA54C1"/>
    <w:rsid w:val="00DA636D"/>
    <w:rsid w:val="00DA7A03"/>
    <w:rsid w:val="00DB050C"/>
    <w:rsid w:val="00DB1818"/>
    <w:rsid w:val="00DB2FCC"/>
    <w:rsid w:val="00DB4707"/>
    <w:rsid w:val="00DC1940"/>
    <w:rsid w:val="00DC309B"/>
    <w:rsid w:val="00DC32DC"/>
    <w:rsid w:val="00DC4534"/>
    <w:rsid w:val="00DC4948"/>
    <w:rsid w:val="00DC4DA2"/>
    <w:rsid w:val="00DD10E8"/>
    <w:rsid w:val="00DD2B13"/>
    <w:rsid w:val="00DD3452"/>
    <w:rsid w:val="00DE6AF3"/>
    <w:rsid w:val="00DF248C"/>
    <w:rsid w:val="00DF2B1F"/>
    <w:rsid w:val="00DF4D55"/>
    <w:rsid w:val="00DF4DC7"/>
    <w:rsid w:val="00DF62CD"/>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8D8"/>
    <w:rsid w:val="00E63959"/>
    <w:rsid w:val="00E64692"/>
    <w:rsid w:val="00E712F1"/>
    <w:rsid w:val="00E74A98"/>
    <w:rsid w:val="00E757AE"/>
    <w:rsid w:val="00E76796"/>
    <w:rsid w:val="00E77645"/>
    <w:rsid w:val="00E80F49"/>
    <w:rsid w:val="00E838C3"/>
    <w:rsid w:val="00E87A64"/>
    <w:rsid w:val="00E903FE"/>
    <w:rsid w:val="00E940C9"/>
    <w:rsid w:val="00E97FFA"/>
    <w:rsid w:val="00EB3CAE"/>
    <w:rsid w:val="00EB4065"/>
    <w:rsid w:val="00EB6A85"/>
    <w:rsid w:val="00EB7C1E"/>
    <w:rsid w:val="00EC032B"/>
    <w:rsid w:val="00EC4A25"/>
    <w:rsid w:val="00EC7A0E"/>
    <w:rsid w:val="00ED3DCF"/>
    <w:rsid w:val="00ED3ED5"/>
    <w:rsid w:val="00ED634C"/>
    <w:rsid w:val="00EE0433"/>
    <w:rsid w:val="00EE0740"/>
    <w:rsid w:val="00EE16B0"/>
    <w:rsid w:val="00EF0A8F"/>
    <w:rsid w:val="00EF1121"/>
    <w:rsid w:val="00EF2794"/>
    <w:rsid w:val="00EF346F"/>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7674"/>
    <w:rsid w:val="00F63E42"/>
    <w:rsid w:val="00F653B8"/>
    <w:rsid w:val="00F72C9C"/>
    <w:rsid w:val="00F81F25"/>
    <w:rsid w:val="00F8267B"/>
    <w:rsid w:val="00F84BF9"/>
    <w:rsid w:val="00F924F7"/>
    <w:rsid w:val="00F9301B"/>
    <w:rsid w:val="00FA1266"/>
    <w:rsid w:val="00FA529A"/>
    <w:rsid w:val="00FB3F9F"/>
    <w:rsid w:val="00FB608E"/>
    <w:rsid w:val="00FC1192"/>
    <w:rsid w:val="00FC351D"/>
    <w:rsid w:val="00FC495E"/>
    <w:rsid w:val="00FC7C56"/>
    <w:rsid w:val="00FC7D4D"/>
    <w:rsid w:val="00FD1A51"/>
    <w:rsid w:val="00FD3C0C"/>
    <w:rsid w:val="00FD649B"/>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8815</TotalTime>
  <Pages>86</Pages>
  <Words>35725</Words>
  <Characters>203634</Characters>
  <Application>Microsoft Office Word</Application>
  <DocSecurity>0</DocSecurity>
  <Lines>1696</Lines>
  <Paragraphs>477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238882</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3824</cp:lastModifiedBy>
  <cp:revision>276</cp:revision>
  <dcterms:created xsi:type="dcterms:W3CDTF">2020-12-02T23:34:00Z</dcterms:created>
  <dcterms:modified xsi:type="dcterms:W3CDTF">2023-09-23T22:10:00Z</dcterms:modified>
</cp:coreProperties>
</file>