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6543A" w:rsidTr="005E4BB2">
        <w:tc>
          <w:tcPr>
            <w:tcW w:w="10423" w:type="dxa"/>
            <w:gridSpan w:val="2"/>
            <w:shd w:val="clear" w:color="auto" w:fill="auto"/>
          </w:tcPr>
          <w:p w:rsidR="004F0988" w:rsidRPr="0066543A" w:rsidRDefault="004F0988" w:rsidP="00133525">
            <w:pPr>
              <w:pStyle w:val="ZA"/>
              <w:framePr w:w="0" w:hRule="auto" w:wrap="auto" w:vAnchor="margin" w:hAnchor="text" w:yAlign="inline"/>
            </w:pPr>
            <w:bookmarkStart w:id="0" w:name="page1"/>
            <w:r w:rsidRPr="0066543A">
              <w:rPr>
                <w:sz w:val="64"/>
              </w:rPr>
              <w:t xml:space="preserve">3GPP </w:t>
            </w:r>
            <w:bookmarkStart w:id="1" w:name="specType1"/>
            <w:r w:rsidR="0063543D" w:rsidRPr="0066543A">
              <w:rPr>
                <w:sz w:val="64"/>
              </w:rPr>
              <w:t>TR</w:t>
            </w:r>
            <w:bookmarkEnd w:id="1"/>
            <w:r w:rsidRPr="0066543A">
              <w:rPr>
                <w:sz w:val="64"/>
              </w:rPr>
              <w:t xml:space="preserve"> </w:t>
            </w:r>
            <w:bookmarkStart w:id="2" w:name="specNumber"/>
            <w:r w:rsidR="0066543A" w:rsidRPr="0066543A">
              <w:rPr>
                <w:sz w:val="64"/>
              </w:rPr>
              <w:t>38</w:t>
            </w:r>
            <w:r w:rsidRPr="0066543A">
              <w:rPr>
                <w:sz w:val="64"/>
              </w:rPr>
              <w:t>.</w:t>
            </w:r>
            <w:bookmarkEnd w:id="2"/>
            <w:r w:rsidR="0066543A" w:rsidRPr="0066543A">
              <w:rPr>
                <w:sz w:val="64"/>
              </w:rPr>
              <w:t>875</w:t>
            </w:r>
            <w:r w:rsidRPr="0066543A">
              <w:rPr>
                <w:sz w:val="64"/>
              </w:rPr>
              <w:t xml:space="preserve"> </w:t>
            </w:r>
            <w:r w:rsidRPr="0066543A">
              <w:t>V</w:t>
            </w:r>
            <w:bookmarkStart w:id="3" w:name="specVersion"/>
            <w:r w:rsidR="0066543A" w:rsidRPr="0066543A">
              <w:t>0</w:t>
            </w:r>
            <w:r w:rsidRPr="0066543A">
              <w:t>.</w:t>
            </w:r>
            <w:r w:rsidR="0066543A" w:rsidRPr="0066543A">
              <w:t>1</w:t>
            </w:r>
            <w:r w:rsidRPr="0066543A">
              <w:t>.</w:t>
            </w:r>
            <w:bookmarkEnd w:id="3"/>
            <w:r w:rsidR="0066543A" w:rsidRPr="0066543A">
              <w:t>0</w:t>
            </w:r>
            <w:r w:rsidRPr="0066543A">
              <w:t xml:space="preserve"> </w:t>
            </w:r>
            <w:r w:rsidRPr="0066543A">
              <w:rPr>
                <w:sz w:val="32"/>
              </w:rPr>
              <w:t>(</w:t>
            </w:r>
            <w:bookmarkStart w:id="4" w:name="issueDate"/>
            <w:r w:rsidR="0066543A" w:rsidRPr="0066543A">
              <w:rPr>
                <w:sz w:val="32"/>
              </w:rPr>
              <w:t>2020</w:t>
            </w:r>
            <w:r w:rsidRPr="0066543A">
              <w:rPr>
                <w:sz w:val="32"/>
              </w:rPr>
              <w:t>-</w:t>
            </w:r>
            <w:bookmarkEnd w:id="4"/>
            <w:r w:rsidR="0066543A" w:rsidRPr="0066543A">
              <w:rPr>
                <w:sz w:val="32"/>
              </w:rPr>
              <w:t>11</w:t>
            </w:r>
            <w:r w:rsidRPr="0066543A">
              <w:rPr>
                <w:sz w:val="32"/>
              </w:rPr>
              <w:t>)</w:t>
            </w:r>
          </w:p>
        </w:tc>
      </w:tr>
      <w:tr w:rsidR="004F0988" w:rsidRPr="0066543A" w:rsidTr="005E4BB2">
        <w:trPr>
          <w:trHeight w:hRule="exact" w:val="1134"/>
        </w:trPr>
        <w:tc>
          <w:tcPr>
            <w:tcW w:w="10423" w:type="dxa"/>
            <w:gridSpan w:val="2"/>
            <w:shd w:val="clear" w:color="auto" w:fill="auto"/>
          </w:tcPr>
          <w:p w:rsidR="00BA4B8D" w:rsidRPr="0066543A" w:rsidRDefault="004F0988" w:rsidP="0066543A">
            <w:pPr>
              <w:pStyle w:val="ZB"/>
              <w:framePr w:w="0" w:hRule="auto" w:wrap="auto" w:vAnchor="margin" w:hAnchor="text" w:yAlign="inline"/>
            </w:pPr>
            <w:r w:rsidRPr="0066543A">
              <w:t xml:space="preserve">Technical </w:t>
            </w:r>
            <w:bookmarkStart w:id="5" w:name="spectype2"/>
            <w:r w:rsidR="00D57972" w:rsidRPr="0066543A">
              <w:t>Report</w:t>
            </w:r>
            <w:bookmarkEnd w:id="5"/>
            <w:r w:rsidR="00BA4B8D" w:rsidRPr="0066543A">
              <w:br/>
            </w:r>
            <w:r w:rsidR="00BA4B8D" w:rsidRPr="0066543A">
              <w:br/>
            </w:r>
          </w:p>
        </w:tc>
      </w:tr>
      <w:tr w:rsidR="004F0988" w:rsidRPr="0066543A" w:rsidTr="005E4BB2">
        <w:trPr>
          <w:trHeight w:hRule="exact" w:val="3686"/>
        </w:trPr>
        <w:tc>
          <w:tcPr>
            <w:tcW w:w="10423" w:type="dxa"/>
            <w:gridSpan w:val="2"/>
            <w:shd w:val="clear" w:color="auto" w:fill="auto"/>
          </w:tcPr>
          <w:p w:rsidR="004F0988" w:rsidRPr="0066543A" w:rsidRDefault="004F0988" w:rsidP="00133525">
            <w:pPr>
              <w:pStyle w:val="ZT"/>
              <w:framePr w:wrap="auto" w:hAnchor="text" w:yAlign="inline"/>
            </w:pPr>
            <w:r w:rsidRPr="0066543A">
              <w:t>3rd Generation Partnership Project;</w:t>
            </w:r>
          </w:p>
          <w:p w:rsidR="0066543A" w:rsidRPr="0066543A" w:rsidRDefault="004F0988" w:rsidP="0066543A">
            <w:pPr>
              <w:pStyle w:val="ZT"/>
              <w:framePr w:wrap="auto" w:hAnchor="text" w:yAlign="inline"/>
            </w:pPr>
            <w:r w:rsidRPr="0066543A">
              <w:t xml:space="preserve">Technical Specification Group </w:t>
            </w:r>
            <w:bookmarkStart w:id="6" w:name="specTitle"/>
            <w:r w:rsidR="0066543A" w:rsidRPr="0066543A">
              <w:t>Radio Access Network;</w:t>
            </w:r>
          </w:p>
          <w:p w:rsidR="004F0988" w:rsidRPr="0066543A" w:rsidRDefault="0066543A" w:rsidP="00133525">
            <w:pPr>
              <w:pStyle w:val="ZT"/>
              <w:framePr w:wrap="auto" w:hAnchor="text" w:yAlign="inline"/>
            </w:pPr>
            <w:r w:rsidRPr="0066543A">
              <w:t>Study on support of reduced capability NR devices</w:t>
            </w:r>
            <w:bookmarkEnd w:id="6"/>
          </w:p>
          <w:p w:rsidR="004F0988" w:rsidRPr="0066543A" w:rsidRDefault="004F0988" w:rsidP="00133525">
            <w:pPr>
              <w:pStyle w:val="ZT"/>
              <w:framePr w:wrap="auto" w:hAnchor="text" w:yAlign="inline"/>
              <w:rPr>
                <w:i/>
                <w:sz w:val="28"/>
              </w:rPr>
            </w:pPr>
            <w:r w:rsidRPr="0066543A">
              <w:t>(</w:t>
            </w:r>
            <w:r w:rsidRPr="0066543A">
              <w:rPr>
                <w:rStyle w:val="ZGSM"/>
              </w:rPr>
              <w:t xml:space="preserve">Release </w:t>
            </w:r>
            <w:bookmarkStart w:id="7" w:name="specRelease"/>
            <w:r w:rsidRPr="0066543A">
              <w:rPr>
                <w:rStyle w:val="ZGSM"/>
              </w:rPr>
              <w:t>17</w:t>
            </w:r>
            <w:bookmarkEnd w:id="7"/>
            <w:r w:rsidRPr="0066543A">
              <w:t>)</w:t>
            </w:r>
          </w:p>
        </w:tc>
      </w:tr>
      <w:tr w:rsidR="00BF128E" w:rsidRPr="0066543A" w:rsidTr="005E4BB2">
        <w:tc>
          <w:tcPr>
            <w:tcW w:w="10423" w:type="dxa"/>
            <w:gridSpan w:val="2"/>
            <w:shd w:val="clear" w:color="auto" w:fill="auto"/>
          </w:tcPr>
          <w:p w:rsidR="00BF128E" w:rsidRPr="0066543A" w:rsidRDefault="00BF128E" w:rsidP="00133525">
            <w:pPr>
              <w:pStyle w:val="ZU"/>
              <w:framePr w:w="0" w:wrap="auto" w:vAnchor="margin" w:hAnchor="text" w:yAlign="inline"/>
              <w:tabs>
                <w:tab w:val="right" w:pos="10206"/>
              </w:tabs>
              <w:jc w:val="left"/>
              <w:rPr>
                <w:color w:val="0000FF"/>
              </w:rPr>
            </w:pPr>
            <w:r w:rsidRPr="0066543A">
              <w:rPr>
                <w:color w:val="0000FF"/>
              </w:rPr>
              <w:tab/>
            </w:r>
          </w:p>
        </w:tc>
      </w:tr>
      <w:tr w:rsidR="00D57972" w:rsidRPr="0066543A" w:rsidTr="005E4BB2">
        <w:trPr>
          <w:trHeight w:hRule="exact" w:val="1531"/>
        </w:trPr>
        <w:tc>
          <w:tcPr>
            <w:tcW w:w="4883" w:type="dxa"/>
            <w:shd w:val="clear" w:color="auto" w:fill="auto"/>
          </w:tcPr>
          <w:p w:rsidR="00D57972" w:rsidRPr="0066543A" w:rsidRDefault="0066543A">
            <w:r w:rsidRPr="0066543A">
              <w:rPr>
                <w:i/>
                <w:noProof/>
              </w:rPr>
              <w:drawing>
                <wp:inline distT="0" distB="0" distL="0" distR="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66543A" w:rsidRDefault="0066543A" w:rsidP="00133525">
            <w:pPr>
              <w:jc w:val="right"/>
            </w:pPr>
            <w:bookmarkStart w:id="8" w:name="logos"/>
            <w:r w:rsidRPr="0066543A">
              <w:rPr>
                <w:noProof/>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6543A" w:rsidTr="005E4BB2">
        <w:trPr>
          <w:trHeight w:hRule="exact" w:val="5783"/>
        </w:trPr>
        <w:tc>
          <w:tcPr>
            <w:tcW w:w="10423" w:type="dxa"/>
            <w:gridSpan w:val="2"/>
            <w:shd w:val="clear" w:color="auto" w:fill="auto"/>
          </w:tcPr>
          <w:p w:rsidR="00C074DD" w:rsidRPr="0066543A"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66543A">
              <w:rPr>
                <w:sz w:val="16"/>
              </w:rPr>
              <w:t>The present document has been developed within the 3rd Generation Partnership Project (3GPP</w:t>
            </w:r>
            <w:r w:rsidRPr="0066543A">
              <w:rPr>
                <w:sz w:val="16"/>
                <w:vertAlign w:val="superscript"/>
              </w:rPr>
              <w:t xml:space="preserve"> TM</w:t>
            </w:r>
            <w:r w:rsidRPr="0066543A">
              <w:rPr>
                <w:sz w:val="16"/>
              </w:rPr>
              <w:t>) and may be further elaborated for the purposes of 3GPP.</w:t>
            </w:r>
            <w:r w:rsidRPr="0066543A">
              <w:rPr>
                <w:sz w:val="16"/>
              </w:rPr>
              <w:br/>
              <w:t>The present document has not been subject to any approval process by the 3GPP</w:t>
            </w:r>
            <w:r w:rsidRPr="0066543A">
              <w:rPr>
                <w:sz w:val="16"/>
                <w:vertAlign w:val="superscript"/>
              </w:rPr>
              <w:t xml:space="preserve"> </w:t>
            </w:r>
            <w:r w:rsidRPr="0066543A">
              <w:rPr>
                <w:sz w:val="16"/>
              </w:rPr>
              <w:t>Organizational Partners and shall not be implemented.</w:t>
            </w:r>
            <w:r w:rsidRPr="0066543A">
              <w:rPr>
                <w:sz w:val="16"/>
              </w:rPr>
              <w:br/>
              <w:t>This Specification is provided for future development work within 3GPP</w:t>
            </w:r>
            <w:r w:rsidRPr="0066543A">
              <w:rPr>
                <w:sz w:val="16"/>
                <w:vertAlign w:val="superscript"/>
              </w:rPr>
              <w:t xml:space="preserve"> </w:t>
            </w:r>
            <w:r w:rsidRPr="0066543A">
              <w:rPr>
                <w:sz w:val="16"/>
              </w:rPr>
              <w:t>only. The Organizational Partners accept no liability for any use of this Specification.</w:t>
            </w:r>
            <w:r w:rsidRPr="0066543A">
              <w:rPr>
                <w:sz w:val="16"/>
              </w:rPr>
              <w:br/>
              <w:t>Specifications and Reports for implementation of the 3GPP</w:t>
            </w:r>
            <w:r w:rsidRPr="0066543A">
              <w:rPr>
                <w:sz w:val="16"/>
                <w:vertAlign w:val="superscript"/>
              </w:rPr>
              <w:t xml:space="preserve"> TM</w:t>
            </w:r>
            <w:r w:rsidRPr="0066543A">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66543A" w:rsidRDefault="00E16509" w:rsidP="00133525">
            <w:pPr>
              <w:pStyle w:val="FP"/>
              <w:ind w:left="2835" w:right="2835"/>
              <w:jc w:val="center"/>
              <w:rPr>
                <w:rFonts w:ascii="Arial" w:hAnsi="Arial"/>
                <w:sz w:val="18"/>
                <w:lang w:val="fr-FR"/>
              </w:rPr>
            </w:pPr>
            <w:r w:rsidRPr="0066543A">
              <w:rPr>
                <w:rFonts w:ascii="Arial" w:hAnsi="Arial"/>
                <w:sz w:val="18"/>
                <w:lang w:val="fr-FR"/>
              </w:rPr>
              <w:t>650 Route des Lucioles - Sophia Antipolis</w:t>
            </w:r>
          </w:p>
          <w:p w:rsidR="00E16509" w:rsidRPr="0066543A" w:rsidRDefault="00E16509" w:rsidP="00133525">
            <w:pPr>
              <w:pStyle w:val="FP"/>
              <w:ind w:left="2835" w:right="2835"/>
              <w:jc w:val="center"/>
              <w:rPr>
                <w:rFonts w:ascii="Arial" w:hAnsi="Arial"/>
                <w:sz w:val="18"/>
                <w:lang w:val="fr-FR"/>
              </w:rPr>
            </w:pPr>
            <w:r w:rsidRPr="0066543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66543A" w:rsidRDefault="00E16509" w:rsidP="00133525">
            <w:pPr>
              <w:pStyle w:val="FP"/>
              <w:pBdr>
                <w:bottom w:val="single" w:sz="6" w:space="1" w:color="auto"/>
              </w:pBdr>
              <w:spacing w:after="240"/>
              <w:jc w:val="center"/>
              <w:rPr>
                <w:rFonts w:ascii="Arial" w:hAnsi="Arial"/>
                <w:b/>
                <w:i/>
                <w:noProof/>
              </w:rPr>
            </w:pPr>
            <w:bookmarkStart w:id="12" w:name="copyrightNotification"/>
            <w:r w:rsidRPr="0066543A">
              <w:rPr>
                <w:rFonts w:ascii="Arial" w:hAnsi="Arial"/>
                <w:b/>
                <w:i/>
                <w:noProof/>
              </w:rPr>
              <w:t>Copyright Notification</w:t>
            </w:r>
          </w:p>
          <w:p w:rsidR="00E16509" w:rsidRPr="0066543A" w:rsidRDefault="00E16509" w:rsidP="00133525">
            <w:pPr>
              <w:pStyle w:val="FP"/>
              <w:jc w:val="center"/>
              <w:rPr>
                <w:noProof/>
              </w:rPr>
            </w:pPr>
            <w:r w:rsidRPr="0066543A">
              <w:rPr>
                <w:noProof/>
              </w:rPr>
              <w:t>No part may be reproduced except as authorized by written permission.</w:t>
            </w:r>
            <w:r w:rsidRPr="0066543A">
              <w:rPr>
                <w:noProof/>
              </w:rPr>
              <w:br/>
              <w:t>The copyright and the foregoing restriction extend to reproduction in all media.</w:t>
            </w:r>
          </w:p>
          <w:p w:rsidR="00E16509" w:rsidRPr="0066543A" w:rsidRDefault="00E16509" w:rsidP="00133525">
            <w:pPr>
              <w:pStyle w:val="FP"/>
              <w:jc w:val="center"/>
              <w:rPr>
                <w:noProof/>
              </w:rPr>
            </w:pPr>
          </w:p>
          <w:p w:rsidR="00E16509" w:rsidRPr="0066543A" w:rsidRDefault="00E16509" w:rsidP="00133525">
            <w:pPr>
              <w:pStyle w:val="FP"/>
              <w:jc w:val="center"/>
              <w:rPr>
                <w:noProof/>
                <w:sz w:val="18"/>
              </w:rPr>
            </w:pPr>
            <w:r w:rsidRPr="0066543A">
              <w:rPr>
                <w:noProof/>
                <w:sz w:val="18"/>
              </w:rPr>
              <w:t xml:space="preserve">© </w:t>
            </w:r>
            <w:bookmarkStart w:id="13" w:name="copyrightDate"/>
            <w:r w:rsidRPr="0066543A">
              <w:rPr>
                <w:noProof/>
                <w:sz w:val="18"/>
              </w:rPr>
              <w:t>20</w:t>
            </w:r>
            <w:r w:rsidR="0066543A" w:rsidRPr="0066543A">
              <w:rPr>
                <w:noProof/>
                <w:sz w:val="18"/>
              </w:rPr>
              <w:t>20</w:t>
            </w:r>
            <w:bookmarkEnd w:id="13"/>
            <w:r w:rsidRPr="0066543A">
              <w:rPr>
                <w:noProof/>
                <w:sz w:val="18"/>
              </w:rPr>
              <w:t>, 3GPP Organizational Partners (ARIB, ATIS, CCSA, ETSI, TSDSI, TTA, TTC).</w:t>
            </w:r>
            <w:bookmarkStart w:id="14" w:name="copyrightaddon"/>
            <w:bookmarkEnd w:id="14"/>
          </w:p>
          <w:p w:rsidR="00E16509" w:rsidRPr="0066543A" w:rsidRDefault="00E16509" w:rsidP="00133525">
            <w:pPr>
              <w:pStyle w:val="FP"/>
              <w:jc w:val="center"/>
              <w:rPr>
                <w:noProof/>
                <w:sz w:val="18"/>
              </w:rPr>
            </w:pPr>
            <w:r w:rsidRPr="0066543A">
              <w:rPr>
                <w:noProof/>
                <w:sz w:val="18"/>
              </w:rPr>
              <w:t>All rights reserved.</w:t>
            </w:r>
          </w:p>
          <w:p w:rsidR="00E16509" w:rsidRPr="0066543A" w:rsidRDefault="00E16509" w:rsidP="00E16509">
            <w:pPr>
              <w:pStyle w:val="FP"/>
              <w:rPr>
                <w:noProof/>
                <w:sz w:val="18"/>
              </w:rPr>
            </w:pPr>
          </w:p>
          <w:p w:rsidR="00E16509" w:rsidRPr="0066543A" w:rsidRDefault="00E16509" w:rsidP="00E16509">
            <w:pPr>
              <w:pStyle w:val="FP"/>
              <w:rPr>
                <w:noProof/>
                <w:sz w:val="18"/>
              </w:rPr>
            </w:pPr>
            <w:r w:rsidRPr="0066543A">
              <w:rPr>
                <w:noProof/>
                <w:sz w:val="18"/>
              </w:rPr>
              <w:t>UMTS™ is a Trade Mark of ETSI registered for the benefit of its members</w:t>
            </w:r>
          </w:p>
          <w:p w:rsidR="00E16509" w:rsidRPr="0066543A" w:rsidRDefault="00E16509" w:rsidP="00E16509">
            <w:pPr>
              <w:pStyle w:val="FP"/>
              <w:rPr>
                <w:noProof/>
                <w:sz w:val="18"/>
              </w:rPr>
            </w:pPr>
            <w:r w:rsidRPr="0066543A">
              <w:rPr>
                <w:noProof/>
                <w:sz w:val="18"/>
              </w:rPr>
              <w:t>3GPP™ is a Trade Mark of ETSI registered for the benefit of its Members and of the 3GPP Organizational Partners</w:t>
            </w:r>
            <w:r w:rsidRPr="0066543A">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66543A">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bookmarkStart w:id="16" w:name="_GoBack"/>
    <w:p w:rsidR="0079527D" w:rsidRDefault="0079527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_Toc57144871 \h </w:instrText>
      </w:r>
      <w:r>
        <w:fldChar w:fldCharType="separate"/>
      </w:r>
      <w:r>
        <w:t>6</w:t>
      </w:r>
      <w:r>
        <w:fldChar w:fldCharType="end"/>
      </w:r>
    </w:p>
    <w:p w:rsidR="0079527D" w:rsidRDefault="0079527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_Toc57144872 \h </w:instrText>
      </w:r>
      <w:r>
        <w:fldChar w:fldCharType="separate"/>
      </w:r>
      <w:r>
        <w:t>8</w:t>
      </w:r>
      <w:r>
        <w:fldChar w:fldCharType="end"/>
      </w:r>
    </w:p>
    <w:p w:rsidR="0079527D" w:rsidRDefault="0079527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_Toc57144873 \h </w:instrText>
      </w:r>
      <w:r>
        <w:fldChar w:fldCharType="separate"/>
      </w:r>
      <w:r>
        <w:t>8</w:t>
      </w:r>
      <w:r>
        <w:fldChar w:fldCharType="end"/>
      </w:r>
    </w:p>
    <w:p w:rsidR="0079527D" w:rsidRDefault="0079527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_Toc57144874 \h </w:instrText>
      </w:r>
      <w:r>
        <w:fldChar w:fldCharType="separate"/>
      </w:r>
      <w:r>
        <w:t>8</w:t>
      </w:r>
      <w:r>
        <w:fldChar w:fldCharType="end"/>
      </w:r>
    </w:p>
    <w:p w:rsidR="0079527D" w:rsidRDefault="0079527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_Toc57144875 \h </w:instrText>
      </w:r>
      <w:r>
        <w:fldChar w:fldCharType="separate"/>
      </w:r>
      <w:r>
        <w:t>8</w:t>
      </w:r>
      <w:r>
        <w:fldChar w:fldCharType="end"/>
      </w:r>
    </w:p>
    <w:p w:rsidR="0079527D" w:rsidRDefault="0079527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_Toc57144876 \h </w:instrText>
      </w:r>
      <w:r>
        <w:fldChar w:fldCharType="separate"/>
      </w:r>
      <w:r>
        <w:t>8</w:t>
      </w:r>
      <w:r>
        <w:fldChar w:fldCharType="end"/>
      </w:r>
    </w:p>
    <w:p w:rsidR="0079527D" w:rsidRDefault="0079527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_Toc57144877 \h </w:instrText>
      </w:r>
      <w:r>
        <w:fldChar w:fldCharType="separate"/>
      </w:r>
      <w:r>
        <w:t>9</w:t>
      </w:r>
      <w:r>
        <w:fldChar w:fldCharType="end"/>
      </w:r>
    </w:p>
    <w:p w:rsidR="0079527D" w:rsidRDefault="0079527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_Toc57144878 \h </w:instrText>
      </w:r>
      <w:r>
        <w:fldChar w:fldCharType="separate"/>
      </w:r>
      <w:r>
        <w:t>9</w:t>
      </w:r>
      <w:r>
        <w:fldChar w:fldCharType="end"/>
      </w:r>
    </w:p>
    <w:p w:rsidR="0079527D" w:rsidRDefault="0079527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Study objectives</w:t>
      </w:r>
      <w:r>
        <w:tab/>
      </w:r>
      <w:r>
        <w:fldChar w:fldCharType="begin" w:fldLock="1"/>
      </w:r>
      <w:r>
        <w:instrText xml:space="preserve"> PAGEREF _Toc57144879 \h </w:instrText>
      </w:r>
      <w:r>
        <w:fldChar w:fldCharType="separate"/>
      </w:r>
      <w:r>
        <w:t>10</w:t>
      </w:r>
      <w:r>
        <w:fldChar w:fldCharType="end"/>
      </w:r>
    </w:p>
    <w:p w:rsidR="0079527D" w:rsidRDefault="0079527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_Toc57144880 \h </w:instrText>
      </w:r>
      <w:r>
        <w:fldChar w:fldCharType="separate"/>
      </w:r>
      <w:r>
        <w:t>11</w:t>
      </w:r>
      <w:r>
        <w:fldChar w:fldCharType="end"/>
      </w:r>
    </w:p>
    <w:p w:rsidR="0079527D" w:rsidRDefault="0079527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Evaluation methodology for UE complexity reduction</w:t>
      </w:r>
      <w:r>
        <w:tab/>
      </w:r>
      <w:r>
        <w:fldChar w:fldCharType="begin" w:fldLock="1"/>
      </w:r>
      <w:r>
        <w:instrText xml:space="preserve"> PAGEREF _Toc57144881 \h </w:instrText>
      </w:r>
      <w:r>
        <w:fldChar w:fldCharType="separate"/>
      </w:r>
      <w:r>
        <w:t>11</w:t>
      </w:r>
      <w:r>
        <w:fldChar w:fldCharType="end"/>
      </w:r>
    </w:p>
    <w:p w:rsidR="0079527D" w:rsidRDefault="0079527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Evaluation methodology for UE power saving</w:t>
      </w:r>
      <w:r>
        <w:tab/>
      </w:r>
      <w:r>
        <w:fldChar w:fldCharType="begin" w:fldLock="1"/>
      </w:r>
      <w:r>
        <w:instrText xml:space="preserve"> PAGEREF _Toc57144882 \h </w:instrText>
      </w:r>
      <w:r>
        <w:fldChar w:fldCharType="separate"/>
      </w:r>
      <w:r>
        <w:t>12</w:t>
      </w:r>
      <w:r>
        <w:fldChar w:fldCharType="end"/>
      </w:r>
    </w:p>
    <w:p w:rsidR="0079527D" w:rsidRDefault="0079527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Evaluation methodology for coverage recovery</w:t>
      </w:r>
      <w:r>
        <w:tab/>
      </w:r>
      <w:r>
        <w:fldChar w:fldCharType="begin" w:fldLock="1"/>
      </w:r>
      <w:r>
        <w:instrText xml:space="preserve"> PAGEREF _Toc57144883 \h </w:instrText>
      </w:r>
      <w:r>
        <w:fldChar w:fldCharType="separate"/>
      </w:r>
      <w:r>
        <w:t>15</w:t>
      </w:r>
      <w:r>
        <w:fldChar w:fldCharType="end"/>
      </w:r>
    </w:p>
    <w:p w:rsidR="0079527D" w:rsidRDefault="0079527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Evaluation methodology for network capacity and spectral efficiency</w:t>
      </w:r>
      <w:r>
        <w:tab/>
      </w:r>
      <w:r>
        <w:fldChar w:fldCharType="begin" w:fldLock="1"/>
      </w:r>
      <w:r>
        <w:instrText xml:space="preserve"> PAGEREF _Toc57144884 \h </w:instrText>
      </w:r>
      <w:r>
        <w:fldChar w:fldCharType="separate"/>
      </w:r>
      <w:r>
        <w:t>17</w:t>
      </w:r>
      <w:r>
        <w:fldChar w:fldCharType="end"/>
      </w:r>
    </w:p>
    <w:p w:rsidR="0079527D" w:rsidRDefault="0079527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UE complexity reduction features</w:t>
      </w:r>
      <w:r>
        <w:tab/>
      </w:r>
      <w:r>
        <w:fldChar w:fldCharType="begin" w:fldLock="1"/>
      </w:r>
      <w:r>
        <w:instrText xml:space="preserve"> PAGEREF _Toc57144885 \h </w:instrText>
      </w:r>
      <w:r>
        <w:fldChar w:fldCharType="separate"/>
      </w:r>
      <w:r>
        <w:t>18</w:t>
      </w:r>
      <w:r>
        <w:fldChar w:fldCharType="end"/>
      </w:r>
    </w:p>
    <w:p w:rsidR="0079527D" w:rsidRDefault="0079527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 to UE complexity reduction features</w:t>
      </w:r>
      <w:r>
        <w:tab/>
      </w:r>
      <w:r>
        <w:fldChar w:fldCharType="begin" w:fldLock="1"/>
      </w:r>
      <w:r>
        <w:instrText xml:space="preserve"> PAGEREF _Toc57144886 \h </w:instrText>
      </w:r>
      <w:r>
        <w:fldChar w:fldCharType="separate"/>
      </w:r>
      <w:r>
        <w:t>18</w:t>
      </w:r>
      <w:r>
        <w:fldChar w:fldCharType="end"/>
      </w:r>
    </w:p>
    <w:p w:rsidR="0079527D" w:rsidRDefault="0079527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Reduced number of UE Rx/Tx antennas</w:t>
      </w:r>
      <w:r>
        <w:tab/>
      </w:r>
      <w:r>
        <w:fldChar w:fldCharType="begin" w:fldLock="1"/>
      </w:r>
      <w:r>
        <w:instrText xml:space="preserve"> PAGEREF _Toc57144887 \h </w:instrText>
      </w:r>
      <w:r>
        <w:fldChar w:fldCharType="separate"/>
      </w:r>
      <w:r>
        <w:t>19</w:t>
      </w:r>
      <w:r>
        <w:fldChar w:fldCharType="end"/>
      </w:r>
    </w:p>
    <w:p w:rsidR="0079527D" w:rsidRDefault="0079527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_Toc57144888 \h </w:instrText>
      </w:r>
      <w:r>
        <w:fldChar w:fldCharType="separate"/>
      </w:r>
      <w:r>
        <w:t>19</w:t>
      </w:r>
      <w:r>
        <w:fldChar w:fldCharType="end"/>
      </w:r>
    </w:p>
    <w:p w:rsidR="0079527D" w:rsidRDefault="0079527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_Toc57144889 \h </w:instrText>
      </w:r>
      <w:r>
        <w:fldChar w:fldCharType="separate"/>
      </w:r>
      <w:r>
        <w:t>19</w:t>
      </w:r>
      <w:r>
        <w:fldChar w:fldCharType="end"/>
      </w:r>
    </w:p>
    <w:p w:rsidR="0079527D" w:rsidRDefault="0079527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_Toc57144890 \h </w:instrText>
      </w:r>
      <w:r>
        <w:fldChar w:fldCharType="separate"/>
      </w:r>
      <w:r>
        <w:t>21</w:t>
      </w:r>
      <w:r>
        <w:fldChar w:fldCharType="end"/>
      </w:r>
    </w:p>
    <w:p w:rsidR="0079527D" w:rsidRDefault="0079527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_Toc57144891 \h </w:instrText>
      </w:r>
      <w:r>
        <w:fldChar w:fldCharType="separate"/>
      </w:r>
      <w:r>
        <w:t>22</w:t>
      </w:r>
      <w:r>
        <w:fldChar w:fldCharType="end"/>
      </w:r>
    </w:p>
    <w:p w:rsidR="0079527D" w:rsidRDefault="0079527D">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_Toc57144892 \h </w:instrText>
      </w:r>
      <w:r>
        <w:fldChar w:fldCharType="separate"/>
      </w:r>
      <w:r>
        <w:t>22</w:t>
      </w:r>
      <w:r>
        <w:fldChar w:fldCharType="end"/>
      </w:r>
    </w:p>
    <w:p w:rsidR="0079527D" w:rsidRDefault="0079527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UE bandwidth reduction</w:t>
      </w:r>
      <w:r>
        <w:tab/>
      </w:r>
      <w:r>
        <w:fldChar w:fldCharType="begin" w:fldLock="1"/>
      </w:r>
      <w:r>
        <w:instrText xml:space="preserve"> PAGEREF _Toc57144893 \h </w:instrText>
      </w:r>
      <w:r>
        <w:fldChar w:fldCharType="separate"/>
      </w:r>
      <w:r>
        <w:t>22</w:t>
      </w:r>
      <w:r>
        <w:fldChar w:fldCharType="end"/>
      </w:r>
    </w:p>
    <w:p w:rsidR="0079527D" w:rsidRDefault="0079527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_Toc57144894 \h </w:instrText>
      </w:r>
      <w:r>
        <w:fldChar w:fldCharType="separate"/>
      </w:r>
      <w:r>
        <w:t>22</w:t>
      </w:r>
      <w:r>
        <w:fldChar w:fldCharType="end"/>
      </w:r>
    </w:p>
    <w:p w:rsidR="0079527D" w:rsidRDefault="0079527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_Toc57144895 \h </w:instrText>
      </w:r>
      <w:r>
        <w:fldChar w:fldCharType="separate"/>
      </w:r>
      <w:r>
        <w:t>23</w:t>
      </w:r>
      <w:r>
        <w:fldChar w:fldCharType="end"/>
      </w:r>
    </w:p>
    <w:p w:rsidR="0079527D" w:rsidRDefault="0079527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_Toc57144896 \h </w:instrText>
      </w:r>
      <w:r>
        <w:fldChar w:fldCharType="separate"/>
      </w:r>
      <w:r>
        <w:t>24</w:t>
      </w:r>
      <w:r>
        <w:fldChar w:fldCharType="end"/>
      </w:r>
    </w:p>
    <w:p w:rsidR="0079527D" w:rsidRDefault="0079527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_Toc57144897 \h </w:instrText>
      </w:r>
      <w:r>
        <w:fldChar w:fldCharType="separate"/>
      </w:r>
      <w:r>
        <w:t>24</w:t>
      </w:r>
      <w:r>
        <w:fldChar w:fldCharType="end"/>
      </w:r>
    </w:p>
    <w:p w:rsidR="0079527D" w:rsidRDefault="0079527D">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_Toc57144898 \h </w:instrText>
      </w:r>
      <w:r>
        <w:fldChar w:fldCharType="separate"/>
      </w:r>
      <w:r>
        <w:t>25</w:t>
      </w:r>
      <w:r>
        <w:fldChar w:fldCharType="end"/>
      </w:r>
    </w:p>
    <w:p w:rsidR="0079527D" w:rsidRDefault="0079527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Half-duplex FDD operation</w:t>
      </w:r>
      <w:r>
        <w:tab/>
      </w:r>
      <w:r>
        <w:fldChar w:fldCharType="begin" w:fldLock="1"/>
      </w:r>
      <w:r>
        <w:instrText xml:space="preserve"> PAGEREF _Toc57144899 \h </w:instrText>
      </w:r>
      <w:r>
        <w:fldChar w:fldCharType="separate"/>
      </w:r>
      <w:r>
        <w:t>25</w:t>
      </w:r>
      <w:r>
        <w:fldChar w:fldCharType="end"/>
      </w:r>
    </w:p>
    <w:p w:rsidR="0079527D" w:rsidRDefault="0079527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_Toc57144900 \h </w:instrText>
      </w:r>
      <w:r>
        <w:fldChar w:fldCharType="separate"/>
      </w:r>
      <w:r>
        <w:t>25</w:t>
      </w:r>
      <w:r>
        <w:fldChar w:fldCharType="end"/>
      </w:r>
    </w:p>
    <w:p w:rsidR="0079527D" w:rsidRDefault="0079527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_Toc57144901 \h </w:instrText>
      </w:r>
      <w:r>
        <w:fldChar w:fldCharType="separate"/>
      </w:r>
      <w:r>
        <w:t>25</w:t>
      </w:r>
      <w:r>
        <w:fldChar w:fldCharType="end"/>
      </w:r>
    </w:p>
    <w:p w:rsidR="0079527D" w:rsidRDefault="0079527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_Toc57144902 \h </w:instrText>
      </w:r>
      <w:r>
        <w:fldChar w:fldCharType="separate"/>
      </w:r>
      <w:r>
        <w:t>26</w:t>
      </w:r>
      <w:r>
        <w:fldChar w:fldCharType="end"/>
      </w:r>
    </w:p>
    <w:p w:rsidR="0079527D" w:rsidRDefault="0079527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_Toc57144903 \h </w:instrText>
      </w:r>
      <w:r>
        <w:fldChar w:fldCharType="separate"/>
      </w:r>
      <w:r>
        <w:t>26</w:t>
      </w:r>
      <w:r>
        <w:fldChar w:fldCharType="end"/>
      </w:r>
    </w:p>
    <w:p w:rsidR="0079527D" w:rsidRDefault="0079527D">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_Toc57144904 \h </w:instrText>
      </w:r>
      <w:r>
        <w:fldChar w:fldCharType="separate"/>
      </w:r>
      <w:r>
        <w:t>27</w:t>
      </w:r>
      <w:r>
        <w:fldChar w:fldCharType="end"/>
      </w:r>
    </w:p>
    <w:p w:rsidR="0079527D" w:rsidRDefault="0079527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Relaxed UE processing time</w:t>
      </w:r>
      <w:r>
        <w:tab/>
      </w:r>
      <w:r>
        <w:fldChar w:fldCharType="begin" w:fldLock="1"/>
      </w:r>
      <w:r>
        <w:instrText xml:space="preserve"> PAGEREF _Toc57144905 \h </w:instrText>
      </w:r>
      <w:r>
        <w:fldChar w:fldCharType="separate"/>
      </w:r>
      <w:r>
        <w:t>27</w:t>
      </w:r>
      <w:r>
        <w:fldChar w:fldCharType="end"/>
      </w:r>
    </w:p>
    <w:p w:rsidR="0079527D" w:rsidRDefault="0079527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_Toc57144906 \h </w:instrText>
      </w:r>
      <w:r>
        <w:fldChar w:fldCharType="separate"/>
      </w:r>
      <w:r>
        <w:t>27</w:t>
      </w:r>
      <w:r>
        <w:fldChar w:fldCharType="end"/>
      </w:r>
    </w:p>
    <w:p w:rsidR="0079527D" w:rsidRDefault="0079527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_Toc57144907 \h </w:instrText>
      </w:r>
      <w:r>
        <w:fldChar w:fldCharType="separate"/>
      </w:r>
      <w:r>
        <w:t>27</w:t>
      </w:r>
      <w:r>
        <w:fldChar w:fldCharType="end"/>
      </w:r>
    </w:p>
    <w:p w:rsidR="0079527D" w:rsidRDefault="0079527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_Toc57144908 \h </w:instrText>
      </w:r>
      <w:r>
        <w:fldChar w:fldCharType="separate"/>
      </w:r>
      <w:r>
        <w:t>28</w:t>
      </w:r>
      <w:r>
        <w:fldChar w:fldCharType="end"/>
      </w:r>
    </w:p>
    <w:p w:rsidR="0079527D" w:rsidRDefault="0079527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_Toc57144909 \h </w:instrText>
      </w:r>
      <w:r>
        <w:fldChar w:fldCharType="separate"/>
      </w:r>
      <w:r>
        <w:t>29</w:t>
      </w:r>
      <w:r>
        <w:fldChar w:fldCharType="end"/>
      </w:r>
    </w:p>
    <w:p w:rsidR="0079527D" w:rsidRDefault="0079527D">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_Toc57144910 \h </w:instrText>
      </w:r>
      <w:r>
        <w:fldChar w:fldCharType="separate"/>
      </w:r>
      <w:r>
        <w:t>29</w:t>
      </w:r>
      <w:r>
        <w:fldChar w:fldCharType="end"/>
      </w:r>
    </w:p>
    <w:p w:rsidR="0079527D" w:rsidRDefault="0079527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Relaxed maximum number of MIMO layers</w:t>
      </w:r>
      <w:r>
        <w:tab/>
      </w:r>
      <w:r>
        <w:fldChar w:fldCharType="begin" w:fldLock="1"/>
      </w:r>
      <w:r>
        <w:instrText xml:space="preserve"> PAGEREF _Toc57144911 \h </w:instrText>
      </w:r>
      <w:r>
        <w:fldChar w:fldCharType="separate"/>
      </w:r>
      <w:r>
        <w:t>29</w:t>
      </w:r>
      <w:r>
        <w:fldChar w:fldCharType="end"/>
      </w:r>
    </w:p>
    <w:p w:rsidR="0079527D" w:rsidRDefault="0079527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_Toc57144912 \h </w:instrText>
      </w:r>
      <w:r>
        <w:fldChar w:fldCharType="separate"/>
      </w:r>
      <w:r>
        <w:t>29</w:t>
      </w:r>
      <w:r>
        <w:fldChar w:fldCharType="end"/>
      </w:r>
    </w:p>
    <w:p w:rsidR="0079527D" w:rsidRDefault="0079527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_Toc57144913 \h </w:instrText>
      </w:r>
      <w:r>
        <w:fldChar w:fldCharType="separate"/>
      </w:r>
      <w:r>
        <w:t>30</w:t>
      </w:r>
      <w:r>
        <w:fldChar w:fldCharType="end"/>
      </w:r>
    </w:p>
    <w:p w:rsidR="0079527D" w:rsidRDefault="0079527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_Toc57144914 \h </w:instrText>
      </w:r>
      <w:r>
        <w:fldChar w:fldCharType="separate"/>
      </w:r>
      <w:r>
        <w:t>30</w:t>
      </w:r>
      <w:r>
        <w:fldChar w:fldCharType="end"/>
      </w:r>
    </w:p>
    <w:p w:rsidR="0079527D" w:rsidRDefault="0079527D">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_Toc57144915 \h </w:instrText>
      </w:r>
      <w:r>
        <w:fldChar w:fldCharType="separate"/>
      </w:r>
      <w:r>
        <w:t>31</w:t>
      </w:r>
      <w:r>
        <w:fldChar w:fldCharType="end"/>
      </w:r>
    </w:p>
    <w:p w:rsidR="0079527D" w:rsidRDefault="0079527D">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_Toc57144916 \h </w:instrText>
      </w:r>
      <w:r>
        <w:fldChar w:fldCharType="separate"/>
      </w:r>
      <w:r>
        <w:t>31</w:t>
      </w:r>
      <w:r>
        <w:fldChar w:fldCharType="end"/>
      </w:r>
    </w:p>
    <w:p w:rsidR="0079527D" w:rsidRDefault="0079527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Relaxed maximum modulation order</w:t>
      </w:r>
      <w:r>
        <w:tab/>
      </w:r>
      <w:r>
        <w:fldChar w:fldCharType="begin" w:fldLock="1"/>
      </w:r>
      <w:r>
        <w:instrText xml:space="preserve"> PAGEREF _Toc57144917 \h </w:instrText>
      </w:r>
      <w:r>
        <w:fldChar w:fldCharType="separate"/>
      </w:r>
      <w:r>
        <w:t>31</w:t>
      </w:r>
      <w:r>
        <w:fldChar w:fldCharType="end"/>
      </w:r>
    </w:p>
    <w:p w:rsidR="0079527D" w:rsidRDefault="0079527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_Toc57144918 \h </w:instrText>
      </w:r>
      <w:r>
        <w:fldChar w:fldCharType="separate"/>
      </w:r>
      <w:r>
        <w:t>31</w:t>
      </w:r>
      <w:r>
        <w:fldChar w:fldCharType="end"/>
      </w:r>
    </w:p>
    <w:p w:rsidR="0079527D" w:rsidRDefault="0079527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_Toc57144919 \h </w:instrText>
      </w:r>
      <w:r>
        <w:fldChar w:fldCharType="separate"/>
      </w:r>
      <w:r>
        <w:t>32</w:t>
      </w:r>
      <w:r>
        <w:fldChar w:fldCharType="end"/>
      </w:r>
    </w:p>
    <w:p w:rsidR="0079527D" w:rsidRDefault="0079527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_Toc57144920 \h </w:instrText>
      </w:r>
      <w:r>
        <w:fldChar w:fldCharType="separate"/>
      </w:r>
      <w:r>
        <w:t>33</w:t>
      </w:r>
      <w:r>
        <w:fldChar w:fldCharType="end"/>
      </w:r>
    </w:p>
    <w:p w:rsidR="0079527D" w:rsidRDefault="0079527D">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_Toc57144921 \h </w:instrText>
      </w:r>
      <w:r>
        <w:fldChar w:fldCharType="separate"/>
      </w:r>
      <w:r>
        <w:t>33</w:t>
      </w:r>
      <w:r>
        <w:fldChar w:fldCharType="end"/>
      </w:r>
    </w:p>
    <w:p w:rsidR="0079527D" w:rsidRDefault="0079527D">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_Toc57144922 \h </w:instrText>
      </w:r>
      <w:r>
        <w:fldChar w:fldCharType="separate"/>
      </w:r>
      <w:r>
        <w:t>34</w:t>
      </w:r>
      <w:r>
        <w:fldChar w:fldCharType="end"/>
      </w:r>
    </w:p>
    <w:p w:rsidR="0079527D" w:rsidRDefault="0079527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Combinations of UE complexity reduction features</w:t>
      </w:r>
      <w:r>
        <w:tab/>
      </w:r>
      <w:r>
        <w:fldChar w:fldCharType="begin" w:fldLock="1"/>
      </w:r>
      <w:r>
        <w:instrText xml:space="preserve"> PAGEREF _Toc57144923 \h </w:instrText>
      </w:r>
      <w:r>
        <w:fldChar w:fldCharType="separate"/>
      </w:r>
      <w:r>
        <w:t>34</w:t>
      </w:r>
      <w:r>
        <w:fldChar w:fldCharType="end"/>
      </w:r>
    </w:p>
    <w:p w:rsidR="0079527D" w:rsidRDefault="0079527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Description of feature combinations</w:t>
      </w:r>
      <w:r>
        <w:tab/>
      </w:r>
      <w:r>
        <w:fldChar w:fldCharType="begin" w:fldLock="1"/>
      </w:r>
      <w:r>
        <w:instrText xml:space="preserve"> PAGEREF _Toc57144924 \h </w:instrText>
      </w:r>
      <w:r>
        <w:fldChar w:fldCharType="separate"/>
      </w:r>
      <w:r>
        <w:t>34</w:t>
      </w:r>
      <w:r>
        <w:fldChar w:fldCharType="end"/>
      </w:r>
    </w:p>
    <w:p w:rsidR="0079527D" w:rsidRDefault="0079527D">
      <w:pPr>
        <w:pStyle w:val="TOC3"/>
        <w:rPr>
          <w:rFonts w:asciiTheme="minorHAnsi" w:eastAsiaTheme="minorEastAsia" w:hAnsiTheme="minorHAnsi" w:cstheme="minorBidi"/>
          <w:sz w:val="22"/>
          <w:szCs w:val="22"/>
          <w:lang w:eastAsia="en-GB"/>
        </w:rPr>
      </w:pPr>
      <w:r>
        <w:lastRenderedPageBreak/>
        <w:t>7.8.2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_Toc57144925 \h </w:instrText>
      </w:r>
      <w:r>
        <w:fldChar w:fldCharType="separate"/>
      </w:r>
      <w:r>
        <w:t>34</w:t>
      </w:r>
      <w:r>
        <w:fldChar w:fldCharType="end"/>
      </w:r>
    </w:p>
    <w:p w:rsidR="0079527D" w:rsidRDefault="0079527D">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_Toc57144926 \h </w:instrText>
      </w:r>
      <w:r>
        <w:fldChar w:fldCharType="separate"/>
      </w:r>
      <w:r>
        <w:t>35</w:t>
      </w:r>
      <w:r>
        <w:fldChar w:fldCharType="end"/>
      </w:r>
    </w:p>
    <w:p w:rsidR="0079527D" w:rsidRDefault="0079527D">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_Toc57144927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_Toc57144928 \h </w:instrText>
      </w:r>
      <w:r>
        <w:fldChar w:fldCharType="separate"/>
      </w:r>
      <w:r>
        <w:t>36</w:t>
      </w:r>
      <w:r>
        <w:fldChar w:fldCharType="end"/>
      </w:r>
    </w:p>
    <w:p w:rsidR="0079527D" w:rsidRDefault="0079527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UE power saving features</w:t>
      </w:r>
      <w:r>
        <w:tab/>
      </w:r>
      <w:r>
        <w:fldChar w:fldCharType="begin" w:fldLock="1"/>
      </w:r>
      <w:r>
        <w:instrText xml:space="preserve"> PAGEREF _Toc57144929 \h </w:instrText>
      </w:r>
      <w:r>
        <w:fldChar w:fldCharType="separate"/>
      </w:r>
      <w:r>
        <w:t>36</w:t>
      </w:r>
      <w:r>
        <w:fldChar w:fldCharType="end"/>
      </w:r>
    </w:p>
    <w:p w:rsidR="0079527D" w:rsidRDefault="0079527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 to UE power saving features</w:t>
      </w:r>
      <w:r>
        <w:tab/>
      </w:r>
      <w:r>
        <w:fldChar w:fldCharType="begin" w:fldLock="1"/>
      </w:r>
      <w:r>
        <w:instrText xml:space="preserve"> PAGEREF _Toc57144930 \h </w:instrText>
      </w:r>
      <w:r>
        <w:fldChar w:fldCharType="separate"/>
      </w:r>
      <w:r>
        <w:t>36</w:t>
      </w:r>
      <w:r>
        <w:fldChar w:fldCharType="end"/>
      </w:r>
    </w:p>
    <w:p w:rsidR="0079527D" w:rsidRDefault="0079527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Reduced PDCCH monitoring</w:t>
      </w:r>
      <w:r>
        <w:tab/>
      </w:r>
      <w:r>
        <w:fldChar w:fldCharType="begin" w:fldLock="1"/>
      </w:r>
      <w:r>
        <w:instrText xml:space="preserve"> PAGEREF _Toc57144931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_Toc57144932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_Toc57144933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_Toc57144934 \h </w:instrText>
      </w:r>
      <w:r>
        <w:fldChar w:fldCharType="separate"/>
      </w:r>
      <w:r>
        <w:t>40</w:t>
      </w:r>
      <w:r>
        <w:fldChar w:fldCharType="end"/>
      </w:r>
    </w:p>
    <w:p w:rsidR="0079527D" w:rsidRDefault="0079527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_Toc57144935 \h </w:instrText>
      </w:r>
      <w:r>
        <w:fldChar w:fldCharType="separate"/>
      </w:r>
      <w:r>
        <w:t>49</w:t>
      </w:r>
      <w:r>
        <w:fldChar w:fldCharType="end"/>
      </w:r>
    </w:p>
    <w:p w:rsidR="0079527D" w:rsidRDefault="0079527D">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_Toc57144936 \h </w:instrText>
      </w:r>
      <w:r>
        <w:fldChar w:fldCharType="separate"/>
      </w:r>
      <w:r>
        <w:t>49</w:t>
      </w:r>
      <w:r>
        <w:fldChar w:fldCharType="end"/>
      </w:r>
    </w:p>
    <w:p w:rsidR="0079527D" w:rsidRDefault="0079527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Extended DRX for RRC Inactive and/or Idle</w:t>
      </w:r>
      <w:r>
        <w:tab/>
      </w:r>
      <w:r>
        <w:fldChar w:fldCharType="begin" w:fldLock="1"/>
      </w:r>
      <w:r>
        <w:instrText xml:space="preserve"> PAGEREF _Toc57144937 \h </w:instrText>
      </w:r>
      <w:r>
        <w:fldChar w:fldCharType="separate"/>
      </w:r>
      <w:r>
        <w:t>49</w:t>
      </w:r>
      <w:r>
        <w:fldChar w:fldCharType="end"/>
      </w:r>
    </w:p>
    <w:p w:rsidR="0079527D" w:rsidRDefault="0079527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RRM relaxation for stationary devices</w:t>
      </w:r>
      <w:r>
        <w:tab/>
      </w:r>
      <w:r>
        <w:fldChar w:fldCharType="begin" w:fldLock="1"/>
      </w:r>
      <w:r>
        <w:instrText xml:space="preserve"> PAGEREF _Toc57144938 \h </w:instrText>
      </w:r>
      <w:r>
        <w:fldChar w:fldCharType="separate"/>
      </w:r>
      <w:r>
        <w:t>50</w:t>
      </w:r>
      <w:r>
        <w:fldChar w:fldCharType="end"/>
      </w:r>
    </w:p>
    <w:p w:rsidR="0079527D" w:rsidRDefault="0079527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Coverage recovery</w:t>
      </w:r>
      <w:r>
        <w:tab/>
      </w:r>
      <w:r>
        <w:fldChar w:fldCharType="begin" w:fldLock="1"/>
      </w:r>
      <w:r>
        <w:instrText xml:space="preserve"> PAGEREF _Toc57144939 \h </w:instrText>
      </w:r>
      <w:r>
        <w:fldChar w:fldCharType="separate"/>
      </w:r>
      <w:r>
        <w:t>50</w:t>
      </w:r>
      <w:r>
        <w:fldChar w:fldCharType="end"/>
      </w:r>
    </w:p>
    <w:p w:rsidR="0079527D" w:rsidRDefault="0079527D">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Introduction to coverage recovery</w:t>
      </w:r>
      <w:r>
        <w:tab/>
      </w:r>
      <w:r>
        <w:fldChar w:fldCharType="begin" w:fldLock="1"/>
      </w:r>
      <w:r>
        <w:instrText xml:space="preserve"> PAGEREF _Toc57144940 \h </w:instrText>
      </w:r>
      <w:r>
        <w:fldChar w:fldCharType="separate"/>
      </w:r>
      <w:r>
        <w:t>50</w:t>
      </w:r>
      <w:r>
        <w:fldChar w:fldCharType="end"/>
      </w:r>
    </w:p>
    <w:p w:rsidR="0079527D" w:rsidRDefault="0079527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Coverage recovery evaluation</w:t>
      </w:r>
      <w:r>
        <w:tab/>
      </w:r>
      <w:r>
        <w:fldChar w:fldCharType="begin" w:fldLock="1"/>
      </w:r>
      <w:r>
        <w:instrText xml:space="preserve"> PAGEREF _Toc57144941 \h </w:instrText>
      </w:r>
      <w:r>
        <w:fldChar w:fldCharType="separate"/>
      </w:r>
      <w:r>
        <w:t>50</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9.1.1</w:t>
      </w:r>
      <w:r>
        <w:rPr>
          <w:rFonts w:asciiTheme="minorHAnsi" w:eastAsiaTheme="minorEastAsia" w:hAnsiTheme="minorHAnsi" w:cstheme="minorBidi"/>
          <w:sz w:val="22"/>
          <w:szCs w:val="22"/>
          <w:lang w:eastAsia="en-GB"/>
        </w:rPr>
        <w:tab/>
      </w:r>
      <w:r>
        <w:rPr>
          <w:lang w:eastAsia="zh-CN"/>
        </w:rPr>
        <w:t>Urban scenario at 2.6 GHz</w:t>
      </w:r>
      <w:r>
        <w:tab/>
      </w:r>
      <w:r>
        <w:fldChar w:fldCharType="begin" w:fldLock="1"/>
      </w:r>
      <w:r>
        <w:instrText xml:space="preserve"> PAGEREF _Toc57144942 \h </w:instrText>
      </w:r>
      <w:r>
        <w:fldChar w:fldCharType="separate"/>
      </w:r>
      <w:r>
        <w:t>50</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Rural scenario at 0.7 GHz</w:t>
      </w:r>
      <w:r>
        <w:tab/>
      </w:r>
      <w:r>
        <w:fldChar w:fldCharType="begin" w:fldLock="1"/>
      </w:r>
      <w:r>
        <w:instrText xml:space="preserve"> PAGEREF _Toc57144943 \h </w:instrText>
      </w:r>
      <w:r>
        <w:fldChar w:fldCharType="separate"/>
      </w:r>
      <w:r>
        <w:t>52</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9.1.3</w:t>
      </w:r>
      <w:r>
        <w:rPr>
          <w:rFonts w:asciiTheme="minorHAnsi" w:eastAsiaTheme="minorEastAsia" w:hAnsiTheme="minorHAnsi" w:cstheme="minorBidi"/>
          <w:sz w:val="22"/>
          <w:szCs w:val="22"/>
          <w:lang w:eastAsia="en-GB"/>
        </w:rPr>
        <w:tab/>
      </w:r>
      <w:r>
        <w:rPr>
          <w:lang w:eastAsia="zh-CN"/>
        </w:rPr>
        <w:t>Urban scenario at 4 GHz</w:t>
      </w:r>
      <w:r>
        <w:tab/>
      </w:r>
      <w:r>
        <w:fldChar w:fldCharType="begin" w:fldLock="1"/>
      </w:r>
      <w:r>
        <w:instrText xml:space="preserve"> PAGEREF _Toc57144944 \h </w:instrText>
      </w:r>
      <w:r>
        <w:fldChar w:fldCharType="separate"/>
      </w:r>
      <w:r>
        <w:t>54</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9.1.4</w:t>
      </w:r>
      <w:r>
        <w:rPr>
          <w:rFonts w:asciiTheme="minorHAnsi" w:eastAsiaTheme="minorEastAsia" w:hAnsiTheme="minorHAnsi" w:cstheme="minorBidi"/>
          <w:sz w:val="22"/>
          <w:szCs w:val="22"/>
          <w:lang w:eastAsia="en-GB"/>
        </w:rPr>
        <w:tab/>
      </w:r>
      <w:r>
        <w:rPr>
          <w:lang w:eastAsia="zh-CN"/>
        </w:rPr>
        <w:t>Indoor scenario at 28 GHz</w:t>
      </w:r>
      <w:r>
        <w:tab/>
      </w:r>
      <w:r>
        <w:fldChar w:fldCharType="begin" w:fldLock="1"/>
      </w:r>
      <w:r>
        <w:instrText xml:space="preserve"> PAGEREF _Toc57144945 \h </w:instrText>
      </w:r>
      <w:r>
        <w:fldChar w:fldCharType="separate"/>
      </w:r>
      <w:r>
        <w:t>56</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9.1.5</w:t>
      </w:r>
      <w:r>
        <w:rPr>
          <w:rFonts w:asciiTheme="minorHAnsi" w:eastAsiaTheme="minorEastAsia" w:hAnsiTheme="minorHAnsi" w:cstheme="minorBidi"/>
          <w:sz w:val="22"/>
          <w:szCs w:val="22"/>
          <w:lang w:eastAsia="en-GB"/>
        </w:rPr>
        <w:tab/>
      </w:r>
      <w:r>
        <w:rPr>
          <w:lang w:eastAsia="zh-CN"/>
        </w:rPr>
        <w:t>Summary of coverage recovery evaluation</w:t>
      </w:r>
      <w:r>
        <w:tab/>
      </w:r>
      <w:r>
        <w:fldChar w:fldCharType="begin" w:fldLock="1"/>
      </w:r>
      <w:r>
        <w:instrText xml:space="preserve"> PAGEREF _Toc57144946 \h </w:instrText>
      </w:r>
      <w:r>
        <w:fldChar w:fldCharType="separate"/>
      </w:r>
      <w:r>
        <w:t>58</w:t>
      </w:r>
      <w:r>
        <w:fldChar w:fldCharType="end"/>
      </w:r>
    </w:p>
    <w:p w:rsidR="0079527D" w:rsidRDefault="0079527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Coverage recovery for PUSCH</w:t>
      </w:r>
      <w:r>
        <w:tab/>
      </w:r>
      <w:r>
        <w:fldChar w:fldCharType="begin" w:fldLock="1"/>
      </w:r>
      <w:r>
        <w:instrText xml:space="preserve"> PAGEREF _Toc57144947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Description of coverage recovery features</w:t>
      </w:r>
      <w:r>
        <w:tab/>
      </w:r>
      <w:r>
        <w:fldChar w:fldCharType="begin" w:fldLock="1"/>
      </w:r>
      <w:r>
        <w:instrText xml:space="preserve"> PAGEREF _Toc57144948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_Toc57144949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_Toc57144950 \h </w:instrText>
      </w:r>
      <w:r>
        <w:fldChar w:fldCharType="separate"/>
      </w:r>
      <w:r>
        <w:t>59</w:t>
      </w:r>
      <w:r>
        <w:fldChar w:fldCharType="end"/>
      </w:r>
    </w:p>
    <w:p w:rsidR="0079527D" w:rsidRDefault="0079527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Coverage recovery for PDSCH</w:t>
      </w:r>
      <w:r>
        <w:tab/>
      </w:r>
      <w:r>
        <w:fldChar w:fldCharType="begin" w:fldLock="1"/>
      </w:r>
      <w:r>
        <w:instrText xml:space="preserve"> PAGEREF _Toc57144951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Description of coverage recovery features</w:t>
      </w:r>
      <w:r>
        <w:tab/>
      </w:r>
      <w:r>
        <w:fldChar w:fldCharType="begin" w:fldLock="1"/>
      </w:r>
      <w:r>
        <w:instrText xml:space="preserve"> PAGEREF _Toc57144952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_Toc57144953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_Toc57144954 \h </w:instrText>
      </w:r>
      <w:r>
        <w:fldChar w:fldCharType="separate"/>
      </w:r>
      <w:r>
        <w:t>60</w:t>
      </w:r>
      <w:r>
        <w:fldChar w:fldCharType="end"/>
      </w:r>
    </w:p>
    <w:p w:rsidR="0079527D" w:rsidRDefault="0079527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Coverage recovery for PDCCH</w:t>
      </w:r>
      <w:r>
        <w:tab/>
      </w:r>
      <w:r>
        <w:fldChar w:fldCharType="begin" w:fldLock="1"/>
      </w:r>
      <w:r>
        <w:instrText xml:space="preserve"> PAGEREF _Toc57144955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Description of coverage recovery features</w:t>
      </w:r>
      <w:r>
        <w:tab/>
      </w:r>
      <w:r>
        <w:fldChar w:fldCharType="begin" w:fldLock="1"/>
      </w:r>
      <w:r>
        <w:instrText xml:space="preserve"> PAGEREF _Toc57144956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_Toc57144957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_Toc57144958 \h </w:instrText>
      </w:r>
      <w:r>
        <w:fldChar w:fldCharType="separate"/>
      </w:r>
      <w:r>
        <w:t>60</w:t>
      </w:r>
      <w:r>
        <w:fldChar w:fldCharType="end"/>
      </w:r>
    </w:p>
    <w:p w:rsidR="0079527D" w:rsidRDefault="0079527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Definition and constraining of reduced capabilities</w:t>
      </w:r>
      <w:r>
        <w:tab/>
      </w:r>
      <w:r>
        <w:fldChar w:fldCharType="begin" w:fldLock="1"/>
      </w:r>
      <w:r>
        <w:instrText xml:space="preserve"> PAGEREF _Toc57144959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Definition of reduced capabilities</w:t>
      </w:r>
      <w:r>
        <w:tab/>
      </w:r>
      <w:r>
        <w:fldChar w:fldCharType="begin" w:fldLock="1"/>
      </w:r>
      <w:r>
        <w:instrText xml:space="preserve"> PAGEREF _Toc57144960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Constraining of reduced capabilities</w:t>
      </w:r>
      <w:r>
        <w:tab/>
      </w:r>
      <w:r>
        <w:fldChar w:fldCharType="begin" w:fldLock="1"/>
      </w:r>
      <w:r>
        <w:instrText xml:space="preserve"> PAGEREF _Toc57144961 \h </w:instrText>
      </w:r>
      <w:r>
        <w:fldChar w:fldCharType="separate"/>
      </w:r>
      <w:r>
        <w:t>61</w:t>
      </w:r>
      <w:r>
        <w:fldChar w:fldCharType="end"/>
      </w:r>
    </w:p>
    <w:p w:rsidR="0079527D" w:rsidRDefault="0079527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UE identification and access restrictions</w:t>
      </w:r>
      <w:r>
        <w:tab/>
      </w:r>
      <w:r>
        <w:fldChar w:fldCharType="begin" w:fldLock="1"/>
      </w:r>
      <w:r>
        <w:instrText xml:space="preserve"> PAGEREF _Toc57144962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UE identification</w:t>
      </w:r>
      <w:r>
        <w:tab/>
      </w:r>
      <w:r>
        <w:fldChar w:fldCharType="begin" w:fldLock="1"/>
      </w:r>
      <w:r>
        <w:instrText xml:space="preserve"> PAGEREF _Toc57144963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Access restrictions</w:t>
      </w:r>
      <w:r>
        <w:tab/>
      </w:r>
      <w:r>
        <w:fldChar w:fldCharType="begin" w:fldLock="1"/>
      </w:r>
      <w:r>
        <w:instrText xml:space="preserve"> PAGEREF _Toc57144964 \h </w:instrText>
      </w:r>
      <w:r>
        <w:fldChar w:fldCharType="separate"/>
      </w:r>
      <w:r>
        <w:t>64</w:t>
      </w:r>
      <w:r>
        <w:fldChar w:fldCharType="end"/>
      </w:r>
    </w:p>
    <w:p w:rsidR="0079527D" w:rsidRDefault="0079527D">
      <w:pPr>
        <w:pStyle w:val="TOC1"/>
        <w:rPr>
          <w:rFonts w:asciiTheme="minorHAnsi" w:eastAsiaTheme="minorEastAsia" w:hAnsiTheme="minorHAnsi" w:cstheme="minorBidi"/>
          <w:szCs w:val="22"/>
          <w:lang w:eastAsia="en-GB"/>
        </w:rPr>
      </w:pPr>
      <w:r>
        <w:lastRenderedPageBreak/>
        <w:t>12</w:t>
      </w:r>
      <w:r>
        <w:rPr>
          <w:rFonts w:asciiTheme="minorHAnsi" w:eastAsiaTheme="minorEastAsia" w:hAnsiTheme="minorHAnsi" w:cstheme="minorBidi"/>
          <w:szCs w:val="22"/>
          <w:lang w:eastAsia="en-GB"/>
        </w:rPr>
        <w:tab/>
      </w:r>
      <w:r>
        <w:t>Impact to network capacity and spectral efficiency</w:t>
      </w:r>
      <w:r>
        <w:tab/>
      </w:r>
      <w:r>
        <w:fldChar w:fldCharType="begin" w:fldLock="1"/>
      </w:r>
      <w:r>
        <w:instrText xml:space="preserve"> PAGEREF _Toc57144965 \h </w:instrText>
      </w:r>
      <w:r>
        <w:fldChar w:fldCharType="separate"/>
      </w:r>
      <w:r>
        <w:t>65</w:t>
      </w:r>
      <w:r>
        <w:fldChar w:fldCharType="end"/>
      </w:r>
    </w:p>
    <w:p w:rsidR="0079527D" w:rsidRDefault="0079527D">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_Toc57144966 \h </w:instrText>
      </w:r>
      <w:r>
        <w:fldChar w:fldCharType="separate"/>
      </w:r>
      <w:r>
        <w:t>65</w:t>
      </w:r>
      <w:r>
        <w:fldChar w:fldCharType="end"/>
      </w:r>
    </w:p>
    <w:p w:rsidR="0079527D" w:rsidRDefault="0079527D">
      <w:pPr>
        <w:pStyle w:val="TOC9"/>
        <w:rPr>
          <w:rFonts w:asciiTheme="minorHAnsi" w:eastAsiaTheme="minorEastAsia" w:hAnsiTheme="minorHAnsi" w:cstheme="minorBidi"/>
          <w:b w:val="0"/>
          <w:szCs w:val="22"/>
          <w:lang w:eastAsia="en-GB"/>
        </w:rPr>
      </w:pPr>
      <w:r>
        <w:t>Annex A: UE power saving results</w:t>
      </w:r>
      <w:r>
        <w:tab/>
      </w:r>
      <w:r>
        <w:fldChar w:fldCharType="begin" w:fldLock="1"/>
      </w:r>
      <w:r>
        <w:instrText xml:space="preserve"> PAGEREF _Toc57144967 \h </w:instrText>
      </w:r>
      <w:r>
        <w:fldChar w:fldCharType="separate"/>
      </w:r>
      <w:r>
        <w:t>68</w:t>
      </w:r>
      <w:r>
        <w:fldChar w:fldCharType="end"/>
      </w:r>
    </w:p>
    <w:p w:rsidR="0079527D" w:rsidRDefault="0079527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UE power saving results for FR1</w:t>
      </w:r>
      <w:r>
        <w:tab/>
      </w:r>
      <w:r>
        <w:fldChar w:fldCharType="begin" w:fldLock="1"/>
      </w:r>
      <w:r>
        <w:instrText xml:space="preserve"> PAGEREF _Toc57144968 \h </w:instrText>
      </w:r>
      <w:r>
        <w:fldChar w:fldCharType="separate"/>
      </w:r>
      <w:r>
        <w:t>68</w:t>
      </w:r>
      <w:r>
        <w:fldChar w:fldCharType="end"/>
      </w:r>
    </w:p>
    <w:p w:rsidR="0079527D" w:rsidRDefault="0079527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UE power saving results for FR2</w:t>
      </w:r>
      <w:r>
        <w:tab/>
      </w:r>
      <w:r>
        <w:fldChar w:fldCharType="begin" w:fldLock="1"/>
      </w:r>
      <w:r>
        <w:instrText xml:space="preserve"> PAGEREF _Toc57144969 \h </w:instrText>
      </w:r>
      <w:r>
        <w:fldChar w:fldCharType="separate"/>
      </w:r>
      <w:r>
        <w:t>71</w:t>
      </w:r>
      <w:r>
        <w:fldChar w:fldCharType="end"/>
      </w:r>
    </w:p>
    <w:p w:rsidR="0079527D" w:rsidRDefault="0079527D">
      <w:pPr>
        <w:pStyle w:val="TOC9"/>
        <w:rPr>
          <w:rFonts w:asciiTheme="minorHAnsi" w:eastAsiaTheme="minorEastAsia" w:hAnsiTheme="minorHAnsi" w:cstheme="minorBidi"/>
          <w:b w:val="0"/>
          <w:szCs w:val="22"/>
          <w:lang w:eastAsia="en-GB"/>
        </w:rPr>
      </w:pPr>
      <w:r>
        <w:t>Annex B: PDCCH blocking rate results</w:t>
      </w:r>
      <w:r>
        <w:tab/>
      </w:r>
      <w:r>
        <w:fldChar w:fldCharType="begin" w:fldLock="1"/>
      </w:r>
      <w:r>
        <w:instrText xml:space="preserve"> PAGEREF _Toc57144970 \h </w:instrText>
      </w:r>
      <w:r>
        <w:fldChar w:fldCharType="separate"/>
      </w:r>
      <w:r>
        <w:t>73</w:t>
      </w:r>
      <w:r>
        <w:fldChar w:fldCharType="end"/>
      </w:r>
    </w:p>
    <w:p w:rsidR="0079527D" w:rsidRDefault="0079527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PDCCH blocking rate results for FR1</w:t>
      </w:r>
      <w:r>
        <w:tab/>
      </w:r>
      <w:r>
        <w:fldChar w:fldCharType="begin" w:fldLock="1"/>
      </w:r>
      <w:r>
        <w:instrText xml:space="preserve"> PAGEREF _Toc57144971 \h </w:instrText>
      </w:r>
      <w:r>
        <w:fldChar w:fldCharType="separate"/>
      </w:r>
      <w:r>
        <w:t>73</w:t>
      </w:r>
      <w:r>
        <w:fldChar w:fldCharType="end"/>
      </w:r>
    </w:p>
    <w:p w:rsidR="0079527D" w:rsidRDefault="0079527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PDCCH blocking rate results for FR2</w:t>
      </w:r>
      <w:r>
        <w:tab/>
      </w:r>
      <w:r>
        <w:fldChar w:fldCharType="begin" w:fldLock="1"/>
      </w:r>
      <w:r>
        <w:instrText xml:space="preserve"> PAGEREF _Toc57144972 \h </w:instrText>
      </w:r>
      <w:r>
        <w:fldChar w:fldCharType="separate"/>
      </w:r>
      <w:r>
        <w:t>80</w:t>
      </w:r>
      <w:r>
        <w:fldChar w:fldCharType="end"/>
      </w:r>
    </w:p>
    <w:p w:rsidR="0079527D" w:rsidRDefault="0079527D">
      <w:pPr>
        <w:pStyle w:val="TOC9"/>
        <w:rPr>
          <w:rFonts w:asciiTheme="minorHAnsi" w:eastAsiaTheme="minorEastAsia" w:hAnsiTheme="minorHAnsi" w:cstheme="minorBidi"/>
          <w:b w:val="0"/>
          <w:szCs w:val="22"/>
          <w:lang w:eastAsia="en-GB"/>
        </w:rPr>
      </w:pPr>
      <w:r>
        <w:t>Annex C: Link budget evaluation results</w:t>
      </w:r>
      <w:r>
        <w:tab/>
      </w:r>
      <w:r>
        <w:fldChar w:fldCharType="begin" w:fldLock="1"/>
      </w:r>
      <w:r>
        <w:instrText xml:space="preserve"> PAGEREF _Toc57144973 \h </w:instrText>
      </w:r>
      <w:r>
        <w:fldChar w:fldCharType="separate"/>
      </w:r>
      <w:r>
        <w:t>84</w:t>
      </w:r>
      <w:r>
        <w:fldChar w:fldCharType="end"/>
      </w:r>
    </w:p>
    <w:p w:rsidR="0079527D" w:rsidRDefault="0079527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Urban scenario at 2.6 GHz</w:t>
      </w:r>
      <w:r>
        <w:tab/>
      </w:r>
      <w:r>
        <w:fldChar w:fldCharType="begin" w:fldLock="1"/>
      </w:r>
      <w:r>
        <w:instrText xml:space="preserve"> PAGEREF _Toc57144974 \h </w:instrText>
      </w:r>
      <w:r>
        <w:fldChar w:fldCharType="separate"/>
      </w:r>
      <w:r>
        <w:t>84</w:t>
      </w:r>
      <w:r>
        <w:fldChar w:fldCharType="end"/>
      </w:r>
    </w:p>
    <w:p w:rsidR="0079527D" w:rsidRDefault="0079527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Rural scenario at 0.7 GHz</w:t>
      </w:r>
      <w:r>
        <w:tab/>
      </w:r>
      <w:r>
        <w:fldChar w:fldCharType="begin" w:fldLock="1"/>
      </w:r>
      <w:r>
        <w:instrText xml:space="preserve"> PAGEREF _Toc57144975 \h </w:instrText>
      </w:r>
      <w:r>
        <w:fldChar w:fldCharType="separate"/>
      </w:r>
      <w:r>
        <w:t>89</w:t>
      </w:r>
      <w:r>
        <w:fldChar w:fldCharType="end"/>
      </w:r>
    </w:p>
    <w:p w:rsidR="0079527D" w:rsidRDefault="0079527D">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Urban scenario at 4 GHz</w:t>
      </w:r>
      <w:r>
        <w:tab/>
      </w:r>
      <w:r>
        <w:fldChar w:fldCharType="begin" w:fldLock="1"/>
      </w:r>
      <w:r>
        <w:instrText xml:space="preserve"> PAGEREF _Toc57144976 \h </w:instrText>
      </w:r>
      <w:r>
        <w:fldChar w:fldCharType="separate"/>
      </w:r>
      <w:r>
        <w:t>94</w:t>
      </w:r>
      <w:r>
        <w:fldChar w:fldCharType="end"/>
      </w:r>
    </w:p>
    <w:p w:rsidR="0079527D" w:rsidRDefault="0079527D">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Indoor scenario at 28 GHz</w:t>
      </w:r>
      <w:r>
        <w:tab/>
      </w:r>
      <w:r>
        <w:fldChar w:fldCharType="begin" w:fldLock="1"/>
      </w:r>
      <w:r>
        <w:instrText xml:space="preserve"> PAGEREF _Toc57144977 \h </w:instrText>
      </w:r>
      <w:r>
        <w:fldChar w:fldCharType="separate"/>
      </w:r>
      <w:r>
        <w:t>98</w:t>
      </w:r>
      <w:r>
        <w:fldChar w:fldCharType="end"/>
      </w:r>
    </w:p>
    <w:p w:rsidR="0079527D" w:rsidRDefault="0079527D">
      <w:pPr>
        <w:pStyle w:val="TOC9"/>
        <w:rPr>
          <w:rFonts w:asciiTheme="minorHAnsi" w:eastAsiaTheme="minorEastAsia" w:hAnsiTheme="minorHAnsi" w:cstheme="minorBidi"/>
          <w:b w:val="0"/>
          <w:szCs w:val="22"/>
          <w:lang w:eastAsia="en-GB"/>
        </w:rPr>
      </w:pPr>
      <w:r>
        <w:t>Annex D: System-level simulation evaluation results</w:t>
      </w:r>
      <w:r>
        <w:tab/>
      </w:r>
      <w:r>
        <w:fldChar w:fldCharType="begin" w:fldLock="1"/>
      </w:r>
      <w:r>
        <w:instrText xml:space="preserve"> PAGEREF _Toc57144978 \h </w:instrText>
      </w:r>
      <w:r>
        <w:fldChar w:fldCharType="separate"/>
      </w:r>
      <w:r>
        <w:t>103</w:t>
      </w:r>
      <w:r>
        <w:fldChar w:fldCharType="end"/>
      </w:r>
    </w:p>
    <w:p w:rsidR="0079527D" w:rsidRDefault="0079527D">
      <w:pPr>
        <w:pStyle w:val="TOC9"/>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_Toc57144979 \h </w:instrText>
      </w:r>
      <w:r>
        <w:fldChar w:fldCharType="separate"/>
      </w:r>
      <w:r>
        <w:t>112</w:t>
      </w:r>
      <w:r>
        <w:fldChar w:fldCharType="end"/>
      </w:r>
    </w:p>
    <w:p w:rsidR="00080512" w:rsidRPr="004D3578" w:rsidRDefault="0079527D">
      <w:r>
        <w:rPr>
          <w:noProof/>
          <w:sz w:val="22"/>
        </w:rPr>
        <w:fldChar w:fldCharType="end"/>
      </w:r>
      <w:bookmarkEnd w:id="16"/>
    </w:p>
    <w:p w:rsidR="0074026F" w:rsidRPr="007B600E" w:rsidRDefault="00080512" w:rsidP="00505E7F">
      <w:r w:rsidRPr="004D3578">
        <w:br w:type="page"/>
      </w:r>
    </w:p>
    <w:p w:rsidR="0066543A" w:rsidRPr="000E647A" w:rsidRDefault="0066543A" w:rsidP="0066543A">
      <w:pPr>
        <w:pStyle w:val="Heading1"/>
      </w:pPr>
      <w:bookmarkStart w:id="17" w:name="foreword"/>
      <w:bookmarkStart w:id="18" w:name="_Toc51768515"/>
      <w:bookmarkStart w:id="19" w:name="_Toc51771022"/>
      <w:bookmarkStart w:id="20" w:name="_Toc56714268"/>
      <w:bookmarkStart w:id="21" w:name="_Toc57126535"/>
      <w:bookmarkStart w:id="22" w:name="_Toc57126656"/>
      <w:bookmarkStart w:id="23" w:name="_Toc57127603"/>
      <w:bookmarkStart w:id="24" w:name="_Toc57127712"/>
      <w:bookmarkStart w:id="25" w:name="_Toc57136412"/>
      <w:bookmarkStart w:id="26" w:name="_Toc57144762"/>
      <w:bookmarkStart w:id="27" w:name="_Toc57144871"/>
      <w:bookmarkEnd w:id="17"/>
      <w:r w:rsidRPr="000E647A">
        <w:lastRenderedPageBreak/>
        <w:t>Foreword</w:t>
      </w:r>
      <w:bookmarkEnd w:id="18"/>
      <w:bookmarkEnd w:id="19"/>
      <w:bookmarkEnd w:id="20"/>
      <w:bookmarkEnd w:id="21"/>
      <w:bookmarkEnd w:id="22"/>
      <w:bookmarkEnd w:id="23"/>
      <w:bookmarkEnd w:id="24"/>
      <w:bookmarkEnd w:id="25"/>
      <w:bookmarkEnd w:id="26"/>
      <w:bookmarkEnd w:id="27"/>
    </w:p>
    <w:p w:rsidR="0066543A" w:rsidRPr="000E647A" w:rsidRDefault="0066543A" w:rsidP="0066543A">
      <w:r w:rsidRPr="000E647A">
        <w:t xml:space="preserve">This Technical </w:t>
      </w:r>
      <w:bookmarkStart w:id="28" w:name="spectype3"/>
      <w:r w:rsidRPr="000E647A">
        <w:t>Report</w:t>
      </w:r>
      <w:bookmarkEnd w:id="28"/>
      <w:r w:rsidRPr="000E647A">
        <w:t xml:space="preserve"> has been produced by the 3rd Generation Partnership Project (3GPP).</w:t>
      </w:r>
    </w:p>
    <w:p w:rsidR="0066543A" w:rsidRPr="000E647A" w:rsidRDefault="0066543A" w:rsidP="0066543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543A" w:rsidRPr="000E647A" w:rsidRDefault="0066543A" w:rsidP="0066543A">
      <w:pPr>
        <w:pStyle w:val="B1"/>
      </w:pPr>
      <w:r w:rsidRPr="000E647A">
        <w:t>Version x.y.z</w:t>
      </w:r>
    </w:p>
    <w:p w:rsidR="0066543A" w:rsidRPr="000E647A" w:rsidRDefault="0066543A" w:rsidP="0066543A">
      <w:pPr>
        <w:pStyle w:val="B1"/>
      </w:pPr>
      <w:r w:rsidRPr="000E647A">
        <w:t>where:</w:t>
      </w:r>
    </w:p>
    <w:p w:rsidR="0066543A" w:rsidRPr="000E647A" w:rsidRDefault="0066543A" w:rsidP="0066543A">
      <w:pPr>
        <w:pStyle w:val="B2"/>
      </w:pPr>
      <w:r w:rsidRPr="000E647A">
        <w:t>x</w:t>
      </w:r>
      <w:r w:rsidRPr="000E647A">
        <w:tab/>
        <w:t>the first digit:</w:t>
      </w:r>
    </w:p>
    <w:p w:rsidR="0066543A" w:rsidRPr="000E647A" w:rsidRDefault="0066543A" w:rsidP="0066543A">
      <w:pPr>
        <w:pStyle w:val="B3"/>
      </w:pPr>
      <w:r w:rsidRPr="000E647A">
        <w:t>1</w:t>
      </w:r>
      <w:r w:rsidRPr="000E647A">
        <w:tab/>
        <w:t>presented to TSG for information;</w:t>
      </w:r>
    </w:p>
    <w:p w:rsidR="0066543A" w:rsidRPr="000E647A" w:rsidRDefault="0066543A" w:rsidP="0066543A">
      <w:pPr>
        <w:pStyle w:val="B3"/>
      </w:pPr>
      <w:r w:rsidRPr="000E647A">
        <w:t>2</w:t>
      </w:r>
      <w:r w:rsidRPr="000E647A">
        <w:tab/>
        <w:t>presented to TSG for approval;</w:t>
      </w:r>
    </w:p>
    <w:p w:rsidR="0066543A" w:rsidRPr="000E647A" w:rsidRDefault="0066543A" w:rsidP="0066543A">
      <w:pPr>
        <w:pStyle w:val="B3"/>
      </w:pPr>
      <w:r w:rsidRPr="000E647A">
        <w:t>3</w:t>
      </w:r>
      <w:r w:rsidRPr="000E647A">
        <w:tab/>
        <w:t>or greater indicates TSG approved document under change control.</w:t>
      </w:r>
    </w:p>
    <w:p w:rsidR="0066543A" w:rsidRPr="000E647A" w:rsidRDefault="0066543A" w:rsidP="0066543A">
      <w:pPr>
        <w:pStyle w:val="B2"/>
      </w:pPr>
      <w:r w:rsidRPr="000E647A">
        <w:t>y</w:t>
      </w:r>
      <w:r w:rsidRPr="000E647A">
        <w:tab/>
        <w:t>the second digit is incremented for all changes of substance, i.e. technical enhancements, corrections, updates, etc.</w:t>
      </w:r>
    </w:p>
    <w:p w:rsidR="0066543A" w:rsidRPr="000E647A" w:rsidRDefault="0066543A" w:rsidP="0066543A">
      <w:pPr>
        <w:pStyle w:val="B2"/>
      </w:pPr>
      <w:r w:rsidRPr="000E647A">
        <w:t>z</w:t>
      </w:r>
      <w:r w:rsidRPr="000E647A">
        <w:tab/>
        <w:t>the third digit is incremented when editorial only changes have been incorporated in the document.</w:t>
      </w:r>
    </w:p>
    <w:p w:rsidR="0066543A" w:rsidRPr="000E647A" w:rsidRDefault="0066543A" w:rsidP="0066543A">
      <w:r w:rsidRPr="000E647A">
        <w:t>In the present document, modal verbs have the following meanings:</w:t>
      </w:r>
    </w:p>
    <w:p w:rsidR="0066543A" w:rsidRPr="000E647A" w:rsidRDefault="0066543A" w:rsidP="0066543A">
      <w:pPr>
        <w:pStyle w:val="EX"/>
      </w:pPr>
      <w:r w:rsidRPr="000E647A">
        <w:rPr>
          <w:b/>
        </w:rPr>
        <w:t>shall</w:t>
      </w:r>
      <w:r>
        <w:tab/>
      </w:r>
      <w:r w:rsidRPr="000E647A">
        <w:t>indicates a mandatory requirement to do something</w:t>
      </w:r>
    </w:p>
    <w:p w:rsidR="0066543A" w:rsidRPr="000E647A" w:rsidRDefault="0066543A" w:rsidP="0066543A">
      <w:pPr>
        <w:pStyle w:val="EX"/>
      </w:pPr>
      <w:r w:rsidRPr="000E647A">
        <w:rPr>
          <w:b/>
        </w:rPr>
        <w:t>shall not</w:t>
      </w:r>
      <w:r w:rsidRPr="000E647A">
        <w:tab/>
        <w:t>indicates an interdiction (prohibition) to do something</w:t>
      </w:r>
    </w:p>
    <w:p w:rsidR="0066543A" w:rsidRPr="000E647A" w:rsidRDefault="0066543A" w:rsidP="0066543A">
      <w:r w:rsidRPr="000E647A">
        <w:t>The constructions "shall" and "shall not" are confined to the context of normative provisions, and do not appear in Technical Reports.</w:t>
      </w:r>
    </w:p>
    <w:p w:rsidR="0066543A" w:rsidRPr="000E647A" w:rsidRDefault="0066543A" w:rsidP="0066543A">
      <w:r w:rsidRPr="000E647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6543A" w:rsidRPr="000E647A" w:rsidRDefault="0066543A" w:rsidP="0066543A">
      <w:pPr>
        <w:pStyle w:val="EX"/>
      </w:pPr>
      <w:r w:rsidRPr="000E647A">
        <w:rPr>
          <w:b/>
        </w:rPr>
        <w:t>should</w:t>
      </w:r>
      <w:r>
        <w:tab/>
      </w:r>
      <w:r w:rsidRPr="000E647A">
        <w:t>indicates a recommendation to do something</w:t>
      </w:r>
    </w:p>
    <w:p w:rsidR="0066543A" w:rsidRPr="000E647A" w:rsidRDefault="0066543A" w:rsidP="0066543A">
      <w:pPr>
        <w:pStyle w:val="EX"/>
      </w:pPr>
      <w:r w:rsidRPr="000E647A">
        <w:rPr>
          <w:b/>
        </w:rPr>
        <w:t>should not</w:t>
      </w:r>
      <w:r w:rsidRPr="000E647A">
        <w:tab/>
        <w:t>indicates a recommendation not to do something</w:t>
      </w:r>
    </w:p>
    <w:p w:rsidR="0066543A" w:rsidRPr="000E647A" w:rsidRDefault="0066543A" w:rsidP="0066543A">
      <w:pPr>
        <w:pStyle w:val="EX"/>
      </w:pPr>
      <w:r w:rsidRPr="000E647A">
        <w:rPr>
          <w:b/>
        </w:rPr>
        <w:t>may</w:t>
      </w:r>
      <w:r>
        <w:tab/>
      </w:r>
      <w:r w:rsidRPr="000E647A">
        <w:t>indicates permission to do something</w:t>
      </w:r>
    </w:p>
    <w:p w:rsidR="0066543A" w:rsidRPr="000E647A" w:rsidRDefault="0066543A" w:rsidP="0066543A">
      <w:pPr>
        <w:pStyle w:val="EX"/>
      </w:pPr>
      <w:r w:rsidRPr="000E647A">
        <w:rPr>
          <w:b/>
        </w:rPr>
        <w:t>need not</w:t>
      </w:r>
      <w:r w:rsidRPr="000E647A">
        <w:tab/>
        <w:t>indicates permission not to do something</w:t>
      </w:r>
    </w:p>
    <w:p w:rsidR="0066543A" w:rsidRPr="000E647A" w:rsidRDefault="0066543A" w:rsidP="0066543A">
      <w:r w:rsidRPr="000E647A">
        <w:t>The construction "may not" is ambiguous and is not used in normative elements. The unambiguous constructions "might not" or "shall not" are used instead, depending upon the meaning intended.</w:t>
      </w:r>
    </w:p>
    <w:p w:rsidR="0066543A" w:rsidRPr="000E647A" w:rsidRDefault="0066543A" w:rsidP="0066543A">
      <w:pPr>
        <w:pStyle w:val="EX"/>
      </w:pPr>
      <w:r w:rsidRPr="000E647A">
        <w:rPr>
          <w:b/>
        </w:rPr>
        <w:t>can</w:t>
      </w:r>
      <w:r>
        <w:tab/>
      </w:r>
      <w:r w:rsidRPr="000E647A">
        <w:t>indicates that something is possible</w:t>
      </w:r>
    </w:p>
    <w:p w:rsidR="0066543A" w:rsidRPr="000E647A" w:rsidRDefault="0066543A" w:rsidP="0066543A">
      <w:pPr>
        <w:pStyle w:val="EX"/>
      </w:pPr>
      <w:r w:rsidRPr="000E647A">
        <w:rPr>
          <w:b/>
        </w:rPr>
        <w:t>cannot</w:t>
      </w:r>
      <w:r>
        <w:tab/>
      </w:r>
      <w:r w:rsidRPr="000E647A">
        <w:t>indicates that something is impossible</w:t>
      </w:r>
    </w:p>
    <w:p w:rsidR="0066543A" w:rsidRPr="000E647A" w:rsidRDefault="0066543A" w:rsidP="0066543A">
      <w:r w:rsidRPr="000E647A">
        <w:t>The constructions "can" and "cannot" are not substitutes for "may" and "need not".</w:t>
      </w:r>
    </w:p>
    <w:p w:rsidR="0066543A" w:rsidRPr="000E647A" w:rsidRDefault="0066543A" w:rsidP="0066543A">
      <w:pPr>
        <w:pStyle w:val="EX"/>
      </w:pPr>
      <w:r w:rsidRPr="000E647A">
        <w:rPr>
          <w:b/>
        </w:rPr>
        <w:t>will</w:t>
      </w:r>
      <w:r>
        <w:tab/>
      </w:r>
      <w:r w:rsidRPr="000E647A">
        <w:t>indicates that something is certain or expected to happen as a result of action taken by an agency the behaviour of which is outside the scope of the present document</w:t>
      </w:r>
    </w:p>
    <w:p w:rsidR="0066543A" w:rsidRPr="000E647A" w:rsidRDefault="0066543A" w:rsidP="0066543A">
      <w:pPr>
        <w:pStyle w:val="EX"/>
      </w:pPr>
      <w:r w:rsidRPr="000E647A">
        <w:rPr>
          <w:b/>
        </w:rPr>
        <w:t>will not</w:t>
      </w:r>
      <w:r>
        <w:tab/>
      </w:r>
      <w:r w:rsidRPr="000E647A">
        <w:t>indicates that something is certain or expected not to happen as a result of action taken by an agency the behaviour of which is outside the scope of the present document</w:t>
      </w:r>
    </w:p>
    <w:p w:rsidR="0066543A" w:rsidRPr="000E647A" w:rsidRDefault="0066543A" w:rsidP="0066543A">
      <w:pPr>
        <w:pStyle w:val="EX"/>
      </w:pPr>
      <w:r w:rsidRPr="000E647A">
        <w:rPr>
          <w:b/>
        </w:rPr>
        <w:t>might</w:t>
      </w:r>
      <w:r w:rsidRPr="000E647A">
        <w:tab/>
        <w:t>indicates a likelihood that something will happen as a result of action taken by some agency the behaviour of which is outside the scope of the present document</w:t>
      </w:r>
    </w:p>
    <w:p w:rsidR="0066543A" w:rsidRPr="000E647A" w:rsidRDefault="0066543A" w:rsidP="0066543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rsidR="0066543A" w:rsidRPr="000E647A" w:rsidRDefault="0066543A" w:rsidP="0066543A">
      <w:r w:rsidRPr="000E647A">
        <w:t>In addition:</w:t>
      </w:r>
    </w:p>
    <w:p w:rsidR="0066543A" w:rsidRPr="000E647A" w:rsidRDefault="0066543A" w:rsidP="0066543A">
      <w:pPr>
        <w:pStyle w:val="EX"/>
      </w:pPr>
      <w:r w:rsidRPr="000E647A">
        <w:rPr>
          <w:b/>
        </w:rPr>
        <w:t>is</w:t>
      </w:r>
      <w:r w:rsidRPr="000E647A">
        <w:tab/>
        <w:t>(or any other verb in the indicative mood) indicates a statement of fact</w:t>
      </w:r>
    </w:p>
    <w:p w:rsidR="0066543A" w:rsidRPr="000E647A" w:rsidRDefault="0066543A" w:rsidP="0066543A">
      <w:pPr>
        <w:pStyle w:val="EX"/>
      </w:pPr>
      <w:r w:rsidRPr="000E647A">
        <w:rPr>
          <w:b/>
        </w:rPr>
        <w:t>is not</w:t>
      </w:r>
      <w:r w:rsidRPr="000E647A">
        <w:tab/>
        <w:t>(or any other negative verb in the indicative mood) indicates a statement of fact</w:t>
      </w:r>
    </w:p>
    <w:p w:rsidR="0066543A" w:rsidRPr="000E647A" w:rsidRDefault="0066543A" w:rsidP="0066543A">
      <w:r w:rsidRPr="000E647A">
        <w:t>The constructions "is" and "is not" do not indicate requirements.</w:t>
      </w:r>
    </w:p>
    <w:p w:rsidR="0066543A" w:rsidRPr="000E647A" w:rsidRDefault="0066543A" w:rsidP="0066543A">
      <w:pPr>
        <w:pStyle w:val="Heading1"/>
      </w:pPr>
      <w:bookmarkStart w:id="29" w:name="introduction"/>
      <w:bookmarkEnd w:id="29"/>
      <w:r w:rsidRPr="000E647A">
        <w:br w:type="page"/>
      </w:r>
      <w:bookmarkStart w:id="30" w:name="scope"/>
      <w:bookmarkStart w:id="31" w:name="_Toc51768516"/>
      <w:bookmarkStart w:id="32" w:name="_Toc51771023"/>
      <w:bookmarkStart w:id="33" w:name="_Toc56714269"/>
      <w:bookmarkStart w:id="34" w:name="_Toc57126536"/>
      <w:bookmarkStart w:id="35" w:name="_Toc57126657"/>
      <w:bookmarkStart w:id="36" w:name="_Toc57127604"/>
      <w:bookmarkStart w:id="37" w:name="_Toc57127713"/>
      <w:bookmarkStart w:id="38" w:name="_Toc57136413"/>
      <w:bookmarkStart w:id="39" w:name="_Toc57144763"/>
      <w:bookmarkStart w:id="40" w:name="_Toc57144872"/>
      <w:bookmarkEnd w:id="30"/>
      <w:r w:rsidRPr="000E647A">
        <w:lastRenderedPageBreak/>
        <w:t>1</w:t>
      </w:r>
      <w:r w:rsidRPr="000E647A">
        <w:tab/>
        <w:t>Scope</w:t>
      </w:r>
      <w:bookmarkEnd w:id="31"/>
      <w:bookmarkEnd w:id="32"/>
      <w:bookmarkEnd w:id="33"/>
      <w:bookmarkEnd w:id="34"/>
      <w:bookmarkEnd w:id="35"/>
      <w:bookmarkEnd w:id="36"/>
      <w:bookmarkEnd w:id="37"/>
      <w:bookmarkEnd w:id="38"/>
      <w:bookmarkEnd w:id="39"/>
      <w:bookmarkEnd w:id="40"/>
    </w:p>
    <w:p w:rsidR="0066543A" w:rsidRDefault="0066543A" w:rsidP="0066543A">
      <w:r>
        <w:t>This</w:t>
      </w:r>
      <w:r w:rsidRPr="000E647A">
        <w:t xml:space="preserve"> document </w:t>
      </w:r>
      <w:r>
        <w:t>captures the findings from the study item "</w:t>
      </w:r>
      <w:r w:rsidRPr="000E647A">
        <w:t>Study on support of reduced capability NR devices</w:t>
      </w:r>
      <w:r>
        <w:t>" [2].</w:t>
      </w:r>
    </w:p>
    <w:p w:rsidR="0066543A" w:rsidRDefault="0066543A" w:rsidP="0066543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rsidR="0066543A" w:rsidRDefault="0066543A" w:rsidP="0066543A">
      <w:r>
        <w:t xml:space="preserve">The scope of the study includes support for all FR1/FR2 bands for FDD and TDD and coexistence with Rel-15/16 UEs. </w:t>
      </w:r>
      <w:r w:rsidRPr="00C10AA4">
        <w:t xml:space="preserve">This </w:t>
      </w:r>
      <w:r>
        <w:t>study</w:t>
      </w:r>
      <w:r w:rsidRPr="00C10AA4">
        <w:t xml:space="preserve"> focus</w:t>
      </w:r>
      <w:r>
        <w:t>es</w:t>
      </w:r>
      <w:r w:rsidRPr="00C10AA4">
        <w:t xml:space="preserve"> on SA mode and single connectivity</w:t>
      </w:r>
      <w:r>
        <w:t xml:space="preserve">. </w:t>
      </w:r>
      <w:r w:rsidRPr="00C10AA4">
        <w:t xml:space="preserve">The </w:t>
      </w:r>
      <w:r>
        <w:t>scope of the study does not include</w:t>
      </w:r>
      <w:r w:rsidRPr="00C10AA4">
        <w:t xml:space="preserve"> LPWA use cases.</w:t>
      </w:r>
    </w:p>
    <w:p w:rsidR="0066543A" w:rsidRPr="000E647A" w:rsidRDefault="0066543A" w:rsidP="0066543A">
      <w:pPr>
        <w:pStyle w:val="Heading1"/>
      </w:pPr>
      <w:bookmarkStart w:id="41" w:name="references"/>
      <w:bookmarkStart w:id="42" w:name="_Toc51768517"/>
      <w:bookmarkStart w:id="43" w:name="_Toc51771024"/>
      <w:bookmarkStart w:id="44" w:name="_Toc56714270"/>
      <w:bookmarkStart w:id="45" w:name="_Toc57126537"/>
      <w:bookmarkStart w:id="46" w:name="_Toc57126658"/>
      <w:bookmarkStart w:id="47" w:name="_Toc57127605"/>
      <w:bookmarkStart w:id="48" w:name="_Toc57127714"/>
      <w:bookmarkStart w:id="49" w:name="_Toc57136414"/>
      <w:bookmarkStart w:id="50" w:name="_Toc57144764"/>
      <w:bookmarkStart w:id="51" w:name="_Toc57144873"/>
      <w:bookmarkEnd w:id="41"/>
      <w:r w:rsidRPr="000E647A">
        <w:t>2</w:t>
      </w:r>
      <w:r w:rsidRPr="000E647A">
        <w:tab/>
        <w:t>References</w:t>
      </w:r>
      <w:bookmarkEnd w:id="42"/>
      <w:bookmarkEnd w:id="43"/>
      <w:bookmarkEnd w:id="44"/>
      <w:bookmarkEnd w:id="45"/>
      <w:bookmarkEnd w:id="46"/>
      <w:bookmarkEnd w:id="47"/>
      <w:bookmarkEnd w:id="48"/>
      <w:bookmarkEnd w:id="49"/>
      <w:bookmarkEnd w:id="50"/>
      <w:bookmarkEnd w:id="51"/>
    </w:p>
    <w:p w:rsidR="0066543A" w:rsidRPr="000E647A" w:rsidRDefault="0066543A" w:rsidP="0066543A">
      <w:r w:rsidRPr="000E647A">
        <w:t>The following documents contain provisions which, through reference in this text, constitute provisions of the present document.</w:t>
      </w:r>
    </w:p>
    <w:p w:rsidR="0066543A" w:rsidRPr="000E647A" w:rsidRDefault="0066543A" w:rsidP="0066543A">
      <w:pPr>
        <w:pStyle w:val="B1"/>
      </w:pPr>
      <w:r w:rsidRPr="000E647A">
        <w:t>-</w:t>
      </w:r>
      <w:r w:rsidRPr="000E647A">
        <w:tab/>
        <w:t>References are either specific (identified by date of publication, edition number, version number, etc.) or non</w:t>
      </w:r>
      <w:r w:rsidRPr="000E647A">
        <w:noBreakHyphen/>
        <w:t>specific.</w:t>
      </w:r>
    </w:p>
    <w:p w:rsidR="0066543A" w:rsidRPr="000E647A" w:rsidRDefault="0066543A" w:rsidP="0066543A">
      <w:pPr>
        <w:pStyle w:val="B1"/>
      </w:pPr>
      <w:r w:rsidRPr="000E647A">
        <w:t>-</w:t>
      </w:r>
      <w:r w:rsidRPr="000E647A">
        <w:tab/>
        <w:t>For a specific reference, subsequent revisions do not apply.</w:t>
      </w:r>
    </w:p>
    <w:p w:rsidR="0066543A" w:rsidRPr="000E647A" w:rsidRDefault="0066543A" w:rsidP="0066543A">
      <w:pPr>
        <w:pStyle w:val="B1"/>
      </w:pPr>
      <w:r w:rsidRPr="000E647A">
        <w:t>-</w:t>
      </w:r>
      <w:r w:rsidRPr="000E647A">
        <w:tab/>
        <w:t>For a non-specific reference, the latest version applies. In the case of a reference to a 3GPP document (including a GSM document), a non-specific reference implicitly refers to the latest version of that document</w:t>
      </w:r>
      <w:r w:rsidRPr="000E647A">
        <w:rPr>
          <w:i/>
        </w:rPr>
        <w:t xml:space="preserve"> in the same Release as the present document</w:t>
      </w:r>
      <w:r w:rsidRPr="000E647A">
        <w:t>.</w:t>
      </w:r>
    </w:p>
    <w:p w:rsidR="0066543A" w:rsidRPr="000E647A" w:rsidRDefault="0066543A" w:rsidP="0066543A">
      <w:pPr>
        <w:pStyle w:val="EX"/>
      </w:pPr>
      <w:r w:rsidRPr="000E647A">
        <w:t>[1]</w:t>
      </w:r>
      <w:r w:rsidRPr="000E647A">
        <w:tab/>
        <w:t>3GPP </w:t>
      </w:r>
      <w:r w:rsidRPr="00A67C51">
        <w:t>TR 21.905</w:t>
      </w:r>
      <w:r w:rsidRPr="000E647A">
        <w:t>: "Vocabulary for 3GPP Specifications".</w:t>
      </w:r>
    </w:p>
    <w:p w:rsidR="0066543A" w:rsidRPr="000E647A" w:rsidRDefault="0066543A" w:rsidP="0066543A">
      <w:pPr>
        <w:pStyle w:val="EX"/>
      </w:pPr>
      <w:r w:rsidRPr="000E647A">
        <w:t>[2]</w:t>
      </w:r>
      <w:r w:rsidRPr="000E647A">
        <w:tab/>
        <w:t>3GPP </w:t>
      </w:r>
      <w:r w:rsidRPr="00A67C51">
        <w:t>RP-201677</w:t>
      </w:r>
      <w:r w:rsidRPr="000E647A">
        <w:t>: "</w:t>
      </w:r>
      <w:r>
        <w:t>Revised</w:t>
      </w:r>
      <w:r w:rsidRPr="000E647A">
        <w:t xml:space="preserve"> SID on support of reduced capability NR devices".</w:t>
      </w:r>
    </w:p>
    <w:p w:rsidR="0066543A" w:rsidRPr="000E647A" w:rsidRDefault="0066543A" w:rsidP="0066543A">
      <w:pPr>
        <w:pStyle w:val="EX"/>
      </w:pPr>
      <w:r>
        <w:t>[3]</w:t>
      </w:r>
      <w:r>
        <w:tab/>
        <w:t xml:space="preserve">3GPP </w:t>
      </w:r>
      <w:r w:rsidRPr="00964869">
        <w:t>R1-2009293</w:t>
      </w:r>
      <w:r>
        <w:t>: "FL</w:t>
      </w:r>
      <w:r w:rsidRPr="00964869">
        <w:t xml:space="preserve"> summary on RedCap evaluation results</w:t>
      </w:r>
      <w:r>
        <w:t>".</w:t>
      </w:r>
    </w:p>
    <w:p w:rsidR="0066543A" w:rsidRDefault="0066543A" w:rsidP="0066543A">
      <w:pPr>
        <w:pStyle w:val="EX"/>
      </w:pPr>
      <w:r>
        <w:t>[4]</w:t>
      </w:r>
      <w:r>
        <w:tab/>
        <w:t xml:space="preserve">3GPP </w:t>
      </w:r>
      <w:r w:rsidRPr="00A67C51">
        <w:t>TR 36.888</w:t>
      </w:r>
      <w:r>
        <w:t>: "</w:t>
      </w:r>
      <w:r w:rsidRPr="004E1138">
        <w:t>Study on provision of low-cost Machine-Type Communications (MTC) User Equipments (UEs) based on LTE</w:t>
      </w:r>
      <w:r>
        <w:t>".</w:t>
      </w:r>
    </w:p>
    <w:p w:rsidR="0066543A" w:rsidRDefault="0066543A" w:rsidP="0066543A">
      <w:pPr>
        <w:pStyle w:val="EX"/>
      </w:pPr>
      <w:r>
        <w:t>[5]</w:t>
      </w:r>
      <w:r>
        <w:tab/>
        <w:t xml:space="preserve">3GPP </w:t>
      </w:r>
      <w:r w:rsidRPr="00A67C51">
        <w:t>TR 38.830</w:t>
      </w:r>
      <w:r>
        <w:t>: "</w:t>
      </w:r>
      <w:r w:rsidRPr="004E1138">
        <w:t>Study on NR coverage enhancements</w:t>
      </w:r>
      <w:r>
        <w:t>".</w:t>
      </w:r>
    </w:p>
    <w:p w:rsidR="0066543A" w:rsidRDefault="0066543A" w:rsidP="0066543A">
      <w:pPr>
        <w:pStyle w:val="EX"/>
      </w:pPr>
      <w:r>
        <w:t>[6]</w:t>
      </w:r>
      <w:r>
        <w:tab/>
        <w:t xml:space="preserve">3GPP </w:t>
      </w:r>
      <w:r w:rsidRPr="00A67C51">
        <w:t>TR 38.840</w:t>
      </w:r>
      <w:r>
        <w:t>: "</w:t>
      </w:r>
      <w:r w:rsidRPr="004E1138">
        <w:t>Study on User Equipment (UE) power saving in NR</w:t>
      </w:r>
      <w:r>
        <w:t>".</w:t>
      </w:r>
    </w:p>
    <w:p w:rsidR="0066543A" w:rsidRDefault="0066543A" w:rsidP="0066543A">
      <w:pPr>
        <w:pStyle w:val="EX"/>
      </w:pPr>
      <w:r>
        <w:t>[7]</w:t>
      </w:r>
      <w:r>
        <w:tab/>
        <w:t xml:space="preserve">3GPP </w:t>
      </w:r>
      <w:r w:rsidRPr="00A67C51">
        <w:t>R1-070674</w:t>
      </w:r>
      <w:r>
        <w:t>: "</w:t>
      </w:r>
      <w:r w:rsidRPr="004E1138">
        <w:t>LTE physical layer framework for performance verification</w:t>
      </w:r>
      <w:r>
        <w:t>", Orange, China Mobile, KPN, NTT DoCoMo, Sprint, T-Mobile, Vodafone, Telecom Italia.</w:t>
      </w:r>
    </w:p>
    <w:p w:rsidR="0066543A" w:rsidRPr="000E647A" w:rsidRDefault="0066543A" w:rsidP="0066543A">
      <w:pPr>
        <w:pStyle w:val="Heading1"/>
      </w:pPr>
      <w:bookmarkStart w:id="52" w:name="definitions"/>
      <w:bookmarkStart w:id="53" w:name="_Toc51768518"/>
      <w:bookmarkStart w:id="54" w:name="_Toc51771025"/>
      <w:bookmarkStart w:id="55" w:name="_Toc56714271"/>
      <w:bookmarkStart w:id="56" w:name="_Toc57126538"/>
      <w:bookmarkStart w:id="57" w:name="_Toc57126659"/>
      <w:bookmarkStart w:id="58" w:name="_Toc57127606"/>
      <w:bookmarkStart w:id="59" w:name="_Toc57127715"/>
      <w:bookmarkStart w:id="60" w:name="_Toc57136415"/>
      <w:bookmarkStart w:id="61" w:name="_Toc57144765"/>
      <w:bookmarkStart w:id="62" w:name="_Toc57144874"/>
      <w:bookmarkEnd w:id="52"/>
      <w:r w:rsidRPr="000E647A">
        <w:t>3</w:t>
      </w:r>
      <w:r w:rsidRPr="000E647A">
        <w:tab/>
        <w:t>Definitions of terms, symbols and abbreviations</w:t>
      </w:r>
      <w:bookmarkEnd w:id="53"/>
      <w:bookmarkEnd w:id="54"/>
      <w:bookmarkEnd w:id="55"/>
      <w:bookmarkEnd w:id="56"/>
      <w:bookmarkEnd w:id="57"/>
      <w:bookmarkEnd w:id="58"/>
      <w:bookmarkEnd w:id="59"/>
      <w:bookmarkEnd w:id="60"/>
      <w:bookmarkEnd w:id="61"/>
      <w:bookmarkEnd w:id="62"/>
    </w:p>
    <w:p w:rsidR="0066543A" w:rsidRPr="000E647A" w:rsidRDefault="0066543A" w:rsidP="0066543A">
      <w:pPr>
        <w:pStyle w:val="Heading2"/>
      </w:pPr>
      <w:bookmarkStart w:id="63" w:name="_Toc51768519"/>
      <w:bookmarkStart w:id="64" w:name="_Toc51771026"/>
      <w:bookmarkStart w:id="65" w:name="_Toc56714272"/>
      <w:bookmarkStart w:id="66" w:name="_Toc57126539"/>
      <w:bookmarkStart w:id="67" w:name="_Toc57126660"/>
      <w:bookmarkStart w:id="68" w:name="_Toc57127607"/>
      <w:bookmarkStart w:id="69" w:name="_Toc57127716"/>
      <w:bookmarkStart w:id="70" w:name="_Toc57136416"/>
      <w:bookmarkStart w:id="71" w:name="_Toc57144766"/>
      <w:bookmarkStart w:id="72" w:name="_Toc57144875"/>
      <w:r w:rsidRPr="000E647A">
        <w:t>3.1</w:t>
      </w:r>
      <w:r w:rsidRPr="000E647A">
        <w:tab/>
        <w:t>Terms</w:t>
      </w:r>
      <w:bookmarkEnd w:id="63"/>
      <w:bookmarkEnd w:id="64"/>
      <w:bookmarkEnd w:id="65"/>
      <w:bookmarkEnd w:id="66"/>
      <w:bookmarkEnd w:id="67"/>
      <w:bookmarkEnd w:id="68"/>
      <w:bookmarkEnd w:id="69"/>
      <w:bookmarkEnd w:id="70"/>
      <w:bookmarkEnd w:id="71"/>
      <w:bookmarkEnd w:id="72"/>
    </w:p>
    <w:p w:rsidR="0066543A" w:rsidRPr="000E647A" w:rsidRDefault="0066543A" w:rsidP="0066543A">
      <w:r w:rsidRPr="000E647A">
        <w:t xml:space="preserve">For the purposes of the present document, the terms given in </w:t>
      </w:r>
      <w:r>
        <w:t>TR</w:t>
      </w:r>
      <w:r w:rsidRPr="000E647A">
        <w:t xml:space="preserve"> 21.905 [1] and the following apply. A term defined in the present document takes precedence over the definition of the same term, if any, in </w:t>
      </w:r>
      <w:r>
        <w:t>TR</w:t>
      </w:r>
      <w:r w:rsidRPr="000E647A">
        <w:t> 21.905 [1].</w:t>
      </w:r>
    </w:p>
    <w:p w:rsidR="0066543A" w:rsidRPr="003308C4" w:rsidRDefault="0066543A" w:rsidP="0066543A">
      <w:pPr>
        <w:rPr>
          <w:b/>
        </w:rPr>
      </w:pPr>
      <w:r w:rsidRPr="003308C4">
        <w:rPr>
          <w:b/>
        </w:rPr>
        <w:t>RedCap UE:</w:t>
      </w:r>
      <w:r w:rsidRPr="0078243D">
        <w:rPr>
          <w:bCs/>
        </w:rPr>
        <w:t xml:space="preserve"> </w:t>
      </w:r>
      <w:r w:rsidRPr="00C1378A">
        <w:rPr>
          <w:bCs/>
        </w:rPr>
        <w:t>For convenience only, a RedCap UE refers to a</w:t>
      </w:r>
      <w:r>
        <w:rPr>
          <w:bCs/>
        </w:rPr>
        <w:t>n</w:t>
      </w:r>
      <w:r w:rsidRPr="00C1378A">
        <w:rPr>
          <w:bCs/>
        </w:rPr>
        <w:t xml:space="preserve"> NR UE with reduced capabilities with details described herein</w:t>
      </w:r>
      <w:r>
        <w:rPr>
          <w:bCs/>
        </w:rPr>
        <w:t>.</w:t>
      </w:r>
    </w:p>
    <w:p w:rsidR="0066543A" w:rsidRPr="000E647A" w:rsidRDefault="0066543A" w:rsidP="0066543A">
      <w:pPr>
        <w:pStyle w:val="Heading2"/>
      </w:pPr>
      <w:bookmarkStart w:id="73" w:name="_Toc51768520"/>
      <w:bookmarkStart w:id="74" w:name="_Toc51771027"/>
      <w:bookmarkStart w:id="75" w:name="_Toc56714273"/>
      <w:bookmarkStart w:id="76" w:name="_Toc57126540"/>
      <w:bookmarkStart w:id="77" w:name="_Toc57126661"/>
      <w:bookmarkStart w:id="78" w:name="_Toc57127608"/>
      <w:bookmarkStart w:id="79" w:name="_Toc57127717"/>
      <w:bookmarkStart w:id="80" w:name="_Toc57136417"/>
      <w:bookmarkStart w:id="81" w:name="_Toc57144767"/>
      <w:bookmarkStart w:id="82" w:name="_Toc57144876"/>
      <w:r w:rsidRPr="000E647A">
        <w:t>3.2</w:t>
      </w:r>
      <w:r w:rsidRPr="000E647A">
        <w:tab/>
        <w:t>Symbols</w:t>
      </w:r>
      <w:bookmarkEnd w:id="73"/>
      <w:bookmarkEnd w:id="74"/>
      <w:bookmarkEnd w:id="75"/>
      <w:bookmarkEnd w:id="76"/>
      <w:bookmarkEnd w:id="77"/>
      <w:bookmarkEnd w:id="78"/>
      <w:bookmarkEnd w:id="79"/>
      <w:bookmarkEnd w:id="80"/>
      <w:bookmarkEnd w:id="81"/>
      <w:bookmarkEnd w:id="82"/>
    </w:p>
    <w:p w:rsidR="0066543A" w:rsidRPr="000E647A" w:rsidRDefault="0066543A" w:rsidP="0066543A">
      <w:pPr>
        <w:keepNext/>
      </w:pPr>
      <w:r w:rsidRPr="000E647A">
        <w:t>For the purposes of the present document, the following symbols apply:</w:t>
      </w:r>
    </w:p>
    <w:p w:rsidR="0066543A" w:rsidRPr="003F5AF0" w:rsidRDefault="0066543A" w:rsidP="0066543A">
      <w:pPr>
        <w:pStyle w:val="EW"/>
        <w:rPr>
          <w:color w:val="A6A6A6"/>
        </w:rPr>
      </w:pPr>
      <w:r w:rsidRPr="003F5AF0">
        <w:rPr>
          <w:color w:val="A6A6A6"/>
        </w:rPr>
        <w:t>&lt;symbol&gt;</w:t>
      </w:r>
      <w:r w:rsidRPr="003F5AF0">
        <w:rPr>
          <w:color w:val="A6A6A6"/>
        </w:rPr>
        <w:tab/>
        <w:t>&lt;Explanation&gt;</w:t>
      </w:r>
    </w:p>
    <w:p w:rsidR="0066543A" w:rsidRPr="000E647A" w:rsidRDefault="0066543A" w:rsidP="0066543A">
      <w:pPr>
        <w:pStyle w:val="EW"/>
      </w:pPr>
    </w:p>
    <w:p w:rsidR="0066543A" w:rsidRPr="000E647A" w:rsidRDefault="0066543A" w:rsidP="0066543A">
      <w:pPr>
        <w:pStyle w:val="Heading2"/>
      </w:pPr>
      <w:bookmarkStart w:id="83" w:name="_Toc51768521"/>
      <w:bookmarkStart w:id="84" w:name="_Toc51771028"/>
      <w:bookmarkStart w:id="85" w:name="_Toc56714274"/>
      <w:bookmarkStart w:id="86" w:name="_Toc57126541"/>
      <w:bookmarkStart w:id="87" w:name="_Toc57126662"/>
      <w:bookmarkStart w:id="88" w:name="_Toc57127609"/>
      <w:bookmarkStart w:id="89" w:name="_Toc57127718"/>
      <w:bookmarkStart w:id="90" w:name="_Toc57136418"/>
      <w:bookmarkStart w:id="91" w:name="_Toc57144768"/>
      <w:bookmarkStart w:id="92" w:name="_Toc57144877"/>
      <w:r w:rsidRPr="000E647A">
        <w:t>3.3</w:t>
      </w:r>
      <w:r w:rsidRPr="000E647A">
        <w:tab/>
        <w:t>Abbreviations</w:t>
      </w:r>
      <w:bookmarkEnd w:id="83"/>
      <w:bookmarkEnd w:id="84"/>
      <w:bookmarkEnd w:id="85"/>
      <w:bookmarkEnd w:id="86"/>
      <w:bookmarkEnd w:id="87"/>
      <w:bookmarkEnd w:id="88"/>
      <w:bookmarkEnd w:id="89"/>
      <w:bookmarkEnd w:id="90"/>
      <w:bookmarkEnd w:id="91"/>
      <w:bookmarkEnd w:id="92"/>
    </w:p>
    <w:p w:rsidR="0066543A" w:rsidRPr="000E647A" w:rsidRDefault="0066543A" w:rsidP="0066543A">
      <w:pPr>
        <w:keepNext/>
        <w:jc w:val="both"/>
      </w:pPr>
      <w:r w:rsidRPr="000E647A">
        <w:t xml:space="preserve">For the purposes of the present document, the abbreviations given in </w:t>
      </w:r>
      <w:r>
        <w:t>TR</w:t>
      </w:r>
      <w:r w:rsidRPr="000E647A">
        <w:t xml:space="preserve"> 21.905 [1] and the following apply. An abbreviation defined in the present document takes precedence over the definition of the same abbreviation, if any, in </w:t>
      </w:r>
      <w:r>
        <w:t>TR</w:t>
      </w:r>
      <w:r w:rsidRPr="000E647A">
        <w:t> 21.905 [1].</w:t>
      </w:r>
    </w:p>
    <w:p w:rsidR="0066543A" w:rsidRPr="003F5AF0" w:rsidRDefault="0066543A" w:rsidP="0066543A">
      <w:pPr>
        <w:pStyle w:val="EW"/>
        <w:rPr>
          <w:color w:val="A6A6A6"/>
        </w:rPr>
      </w:pPr>
      <w:r w:rsidRPr="003F5AF0">
        <w:rPr>
          <w:color w:val="A6A6A6"/>
        </w:rPr>
        <w:t>&lt;ABBREVIATION&gt;</w:t>
      </w:r>
      <w:r w:rsidRPr="003F5AF0">
        <w:rPr>
          <w:color w:val="A6A6A6"/>
        </w:rPr>
        <w:tab/>
        <w:t>&lt;Expansion&gt;</w:t>
      </w:r>
    </w:p>
    <w:p w:rsidR="0066543A" w:rsidRPr="000E647A" w:rsidRDefault="0066543A" w:rsidP="0066543A">
      <w:pPr>
        <w:pStyle w:val="EW"/>
      </w:pPr>
    </w:p>
    <w:p w:rsidR="0066543A" w:rsidRDefault="0066543A" w:rsidP="0066543A">
      <w:pPr>
        <w:pStyle w:val="Heading1"/>
      </w:pPr>
      <w:bookmarkStart w:id="93" w:name="clause4"/>
      <w:bookmarkStart w:id="94" w:name="_Toc51768522"/>
      <w:bookmarkStart w:id="95" w:name="_Toc51771029"/>
      <w:bookmarkStart w:id="96" w:name="_Toc56714275"/>
      <w:bookmarkStart w:id="97" w:name="_Toc57126542"/>
      <w:bookmarkStart w:id="98" w:name="_Toc57126663"/>
      <w:bookmarkStart w:id="99" w:name="_Toc57127610"/>
      <w:bookmarkStart w:id="100" w:name="_Toc57127719"/>
      <w:bookmarkStart w:id="101" w:name="_Toc57136419"/>
      <w:bookmarkStart w:id="102" w:name="_Toc57144769"/>
      <w:bookmarkStart w:id="103" w:name="_Toc57144878"/>
      <w:bookmarkEnd w:id="93"/>
      <w:r w:rsidRPr="000E647A">
        <w:t>4</w:t>
      </w:r>
      <w:r w:rsidRPr="000E647A">
        <w:tab/>
      </w:r>
      <w:r>
        <w:t>Introduction</w:t>
      </w:r>
      <w:bookmarkEnd w:id="94"/>
      <w:bookmarkEnd w:id="95"/>
      <w:bookmarkEnd w:id="96"/>
      <w:bookmarkEnd w:id="97"/>
      <w:bookmarkEnd w:id="98"/>
      <w:bookmarkEnd w:id="99"/>
      <w:bookmarkEnd w:id="100"/>
      <w:bookmarkEnd w:id="101"/>
      <w:bookmarkEnd w:id="102"/>
      <w:bookmarkEnd w:id="103"/>
    </w:p>
    <w:p w:rsidR="0066543A" w:rsidRDefault="0066543A" w:rsidP="0066543A">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is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rsidR="0066543A" w:rsidRDefault="0066543A" w:rsidP="0066543A">
      <w:pPr>
        <w:jc w:val="both"/>
      </w:pPr>
      <w:r>
        <w:t>In the 3GPP study on "</w:t>
      </w:r>
      <w:r w:rsidRPr="004F3E2E">
        <w:rPr>
          <w:i/>
          <w:iCs/>
        </w:rPr>
        <w:t>self-evaluation towards IMT-2020 submission</w:t>
      </w:r>
      <w:r>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rsidR="0066543A" w:rsidRDefault="0066543A" w:rsidP="0066543A">
      <w:pPr>
        <w:pStyle w:val="B1"/>
        <w:jc w:val="both"/>
      </w:pPr>
      <w:r>
        <w:t>1.</w:t>
      </w:r>
      <w:r>
        <w:tab/>
        <w:t>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radio access and core 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LTE-MTC/NB-IoT) but lower than URLLC and eMBB.</w:t>
      </w:r>
    </w:p>
    <w:p w:rsidR="0066543A" w:rsidRDefault="0066543A" w:rsidP="0066543A">
      <w:pPr>
        <w:pStyle w:val="B1"/>
        <w:jc w:val="both"/>
      </w:pPr>
      <w:r>
        <w:t>2.</w:t>
      </w:r>
      <w:r>
        <w:tab/>
        <w:t>Similar to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rsidR="0066543A" w:rsidRDefault="0066543A" w:rsidP="0066543A">
      <w:pPr>
        <w:pStyle w:val="B1"/>
        <w:jc w:val="both"/>
      </w:pPr>
      <w:r>
        <w:t>3.</w:t>
      </w:r>
      <w:r>
        <w:tab/>
        <w:t>Finally, wearables use case includes smart watches, rings, eHealth related devices, and medical monitoring devices etc. One characteristic for the use case is that the device is small in size.</w:t>
      </w:r>
    </w:p>
    <w:p w:rsidR="0066543A" w:rsidRPr="002F5037" w:rsidRDefault="0066543A" w:rsidP="0066543A">
      <w:pPr>
        <w:ind w:right="-99"/>
        <w:jc w:val="both"/>
        <w:rPr>
          <w:rFonts w:eastAsia="SimSun"/>
          <w:lang w:val="en-US" w:eastAsia="ja-JP"/>
        </w:rPr>
      </w:pPr>
      <w:r w:rsidRPr="002F5037">
        <w:rPr>
          <w:rFonts w:eastAsia="SimSun"/>
          <w:lang w:val="en-US" w:eastAsia="ja-JP"/>
        </w:rPr>
        <w:t>As a baseline, the requirements for these three use cases are:</w:t>
      </w:r>
    </w:p>
    <w:p w:rsidR="0066543A" w:rsidRPr="002F5037" w:rsidRDefault="0066543A" w:rsidP="0066543A">
      <w:pPr>
        <w:ind w:right="-99"/>
        <w:jc w:val="both"/>
        <w:rPr>
          <w:rFonts w:eastAsia="SimSun"/>
          <w:lang w:eastAsia="ja-JP"/>
        </w:rPr>
      </w:pPr>
      <w:r w:rsidRPr="002F5037">
        <w:rPr>
          <w:rFonts w:eastAsia="SimSun"/>
          <w:lang w:eastAsia="ja-JP"/>
        </w:rPr>
        <w:t>Generic requirements:</w:t>
      </w:r>
    </w:p>
    <w:p w:rsidR="0066543A" w:rsidRPr="002F5037" w:rsidRDefault="0066543A" w:rsidP="0066543A">
      <w:pPr>
        <w:pStyle w:val="B1"/>
        <w:jc w:val="both"/>
      </w:pPr>
      <w:r>
        <w:t>-</w:t>
      </w:r>
      <w:r>
        <w:tab/>
      </w:r>
      <w:r w:rsidRPr="002F5037">
        <w:t xml:space="preserve">Device complexity: Main motivation for the new device type is to lower the device cost and complexity as compared to high-end eMBB </w:t>
      </w:r>
      <w:r>
        <w:t xml:space="preserve">and URLLC </w:t>
      </w:r>
      <w:r w:rsidRPr="002F5037">
        <w:t>device</w:t>
      </w:r>
      <w:r>
        <w:t>s</w:t>
      </w:r>
      <w:r w:rsidRPr="002F5037">
        <w:t xml:space="preserve"> of Rel-15/Rel-16. This is especially the case for industrial sensors. </w:t>
      </w:r>
    </w:p>
    <w:p w:rsidR="0066543A" w:rsidRPr="002F5037" w:rsidRDefault="0066543A" w:rsidP="0066543A">
      <w:pPr>
        <w:pStyle w:val="B1"/>
        <w:jc w:val="both"/>
      </w:pPr>
      <w:r>
        <w:t>-</w:t>
      </w:r>
      <w:r>
        <w:tab/>
      </w:r>
      <w:r w:rsidRPr="002F5037">
        <w:t xml:space="preserve">Device size: Requirement </w:t>
      </w:r>
      <w:r>
        <w:t xml:space="preserve">for most use cases </w:t>
      </w:r>
      <w:r w:rsidRPr="002F5037">
        <w:t>is that the standard enables a device design with compact form factor.</w:t>
      </w:r>
      <w:r>
        <w:t xml:space="preserve"> </w:t>
      </w:r>
    </w:p>
    <w:p w:rsidR="0066543A" w:rsidRPr="002F5037" w:rsidRDefault="0066543A" w:rsidP="0066543A">
      <w:pPr>
        <w:pStyle w:val="B1"/>
        <w:jc w:val="both"/>
      </w:pPr>
      <w:r>
        <w:t>-</w:t>
      </w:r>
      <w:r>
        <w:tab/>
      </w:r>
      <w:r w:rsidRPr="002F5037">
        <w:t>Deployment scenarios: System should support all FR1/FR2 bands for FDD and TDD.</w:t>
      </w:r>
    </w:p>
    <w:p w:rsidR="0066543A" w:rsidRPr="002F5037" w:rsidRDefault="0066543A" w:rsidP="0066543A">
      <w:pPr>
        <w:ind w:right="-99"/>
        <w:jc w:val="both"/>
        <w:rPr>
          <w:rFonts w:eastAsia="SimSun"/>
          <w:lang w:eastAsia="ja-JP"/>
        </w:rPr>
      </w:pPr>
      <w:r w:rsidRPr="002F5037">
        <w:rPr>
          <w:rFonts w:eastAsia="SimSun"/>
          <w:lang w:eastAsia="ja-JP"/>
        </w:rPr>
        <w:t xml:space="preserve">Use case specific requirements: </w:t>
      </w:r>
    </w:p>
    <w:p w:rsidR="0066543A" w:rsidRPr="002C4A15" w:rsidRDefault="0066543A" w:rsidP="0066543A">
      <w:pPr>
        <w:pStyle w:val="B1"/>
        <w:jc w:val="both"/>
      </w:pPr>
      <w:r>
        <w:t>1.</w:t>
      </w:r>
      <w:r>
        <w:tab/>
      </w:r>
      <w:r w:rsidRPr="002F5037">
        <w:t>Industrial wireless sensors: Reference use cases and requirements are described in TR 22.832 and TS 22.104: Communication service availability</w:t>
      </w:r>
      <w:r w:rsidRPr="002C4A15">
        <w:t xml:space="preserve"> is 99.99% and end-to-end latency less than 100 ms. The</w:t>
      </w:r>
      <w:r>
        <w:t xml:space="preserve"> reference</w:t>
      </w:r>
      <w:r w:rsidRPr="002C4A15">
        <w:t xml:space="preserve"> bit rate is less than 2 Mbps </w:t>
      </w:r>
      <w:r>
        <w:t xml:space="preserve">(potentially asymmetric e.g. UL heavy traffic) </w:t>
      </w:r>
      <w:r w:rsidRPr="002C4A15">
        <w:t>for all use cases and the device is stationary. The battery should last at least few years. For safety related sensors, latency requirement is lower, 5-10 ms (TR 22.804)</w:t>
      </w:r>
    </w:p>
    <w:p w:rsidR="0066543A" w:rsidRPr="00BC500C" w:rsidRDefault="0066543A" w:rsidP="0066543A">
      <w:pPr>
        <w:pStyle w:val="B1"/>
        <w:jc w:val="both"/>
      </w:pPr>
      <w:r>
        <w:lastRenderedPageBreak/>
        <w:t>2.</w:t>
      </w:r>
      <w:r>
        <w:tab/>
      </w:r>
      <w:r w:rsidRPr="002C4A15">
        <w:t>Video Surveillance: As described in T</w:t>
      </w:r>
      <w:r>
        <w:t>R</w:t>
      </w:r>
      <w:r w:rsidRPr="002C4A15">
        <w:t xml:space="preserve"> 22.804, </w:t>
      </w:r>
      <w:r>
        <w:t xml:space="preserve">reference </w:t>
      </w:r>
      <w:r w:rsidRPr="002C4A15">
        <w:t>economic video bitrate would be 2-4 Mbps, latency &lt;</w:t>
      </w:r>
      <w:r w:rsidRPr="00EB21BE">
        <w:t xml:space="preserve"> </w:t>
      </w:r>
      <w:r w:rsidRPr="002C4A15">
        <w:t>500 ms, reliability 99</w:t>
      </w:r>
      <w:r w:rsidRPr="00EB21BE">
        <w:t>%</w:t>
      </w:r>
      <w:r w:rsidRPr="002C4A15">
        <w:t>-99.9%. High</w:t>
      </w:r>
      <w:r w:rsidRPr="00EB21BE">
        <w:t>-</w:t>
      </w:r>
      <w:r w:rsidRPr="002C4A15">
        <w:t>end video e.g. f</w:t>
      </w:r>
      <w:r w:rsidRPr="00C8014D">
        <w:t xml:space="preserve">or farming would require 7.5-25 Mbps. It is noted that traffic </w:t>
      </w:r>
      <w:r w:rsidRPr="00855B5C">
        <w:t>pattern is dominated by</w:t>
      </w:r>
      <w:r w:rsidRPr="00BC500C">
        <w:t xml:space="preserve"> UL transmissions.</w:t>
      </w:r>
    </w:p>
    <w:p w:rsidR="0066543A" w:rsidRPr="00BC500C" w:rsidRDefault="0066543A" w:rsidP="0066543A">
      <w:pPr>
        <w:pStyle w:val="B1"/>
        <w:jc w:val="both"/>
      </w:pPr>
      <w:r>
        <w:t>3.</w:t>
      </w:r>
      <w:r>
        <w:tab/>
      </w:r>
      <w:r w:rsidRPr="00BC500C">
        <w:t xml:space="preserve">Wearables: </w:t>
      </w:r>
      <w:r w:rsidRPr="00353FD7">
        <w:t>Reference</w:t>
      </w:r>
      <w:r w:rsidRPr="00C8014D">
        <w:t xml:space="preserve"> </w:t>
      </w:r>
      <w:r w:rsidRPr="00855B5C">
        <w:t xml:space="preserve">bitrate for </w:t>
      </w:r>
      <w:r w:rsidRPr="00BC500C">
        <w:t>smart wearable</w:t>
      </w:r>
      <w:r w:rsidRPr="00353FD7">
        <w:t xml:space="preserve"> application</w:t>
      </w:r>
      <w:r w:rsidRPr="00C8014D">
        <w:t xml:space="preserve"> </w:t>
      </w:r>
      <w:r w:rsidRPr="00353FD7">
        <w:t xml:space="preserve">can be </w:t>
      </w:r>
      <w:r>
        <w:t>5</w:t>
      </w:r>
      <w:r w:rsidRPr="00353FD7">
        <w:t>-50</w:t>
      </w:r>
      <w:r w:rsidRPr="00C8014D">
        <w:t xml:space="preserve"> Mbps</w:t>
      </w:r>
      <w:r w:rsidRPr="00855B5C">
        <w:t xml:space="preserve"> in DL and </w:t>
      </w:r>
      <w:r>
        <w:t>2-</w:t>
      </w:r>
      <w:r w:rsidRPr="00BC500C">
        <w:t>5 Mbps in UL and peak bit rate</w:t>
      </w:r>
      <w:r w:rsidRPr="00353FD7">
        <w:t xml:space="preserve"> of the device</w:t>
      </w:r>
      <w:r w:rsidRPr="00C8014D">
        <w:t xml:space="preserve"> </w:t>
      </w:r>
      <w:r w:rsidRPr="00353FD7">
        <w:t xml:space="preserve">higher, </w:t>
      </w:r>
      <w:r>
        <w:t xml:space="preserve">up to </w:t>
      </w:r>
      <w:r w:rsidRPr="00C8014D">
        <w:t>150 Mbps for downlink an</w:t>
      </w:r>
      <w:r w:rsidRPr="00855B5C">
        <w:t xml:space="preserve">d </w:t>
      </w:r>
      <w:r>
        <w:t xml:space="preserve">up to </w:t>
      </w:r>
      <w:r w:rsidRPr="00855B5C">
        <w:t xml:space="preserve">50 Mbps for uplink. </w:t>
      </w:r>
      <w:r w:rsidRPr="00BC500C">
        <w:t xml:space="preserve"> Battery of the device should last multiple days (up to 1-2 weeks).</w:t>
      </w:r>
    </w:p>
    <w:p w:rsidR="0066543A" w:rsidRDefault="0066543A" w:rsidP="0066543A">
      <w:pPr>
        <w:ind w:right="-99"/>
        <w:jc w:val="both"/>
        <w:rPr>
          <w:lang w:val="en-US"/>
        </w:rPr>
      </w:pPr>
      <w:r>
        <w:rPr>
          <w:lang w:val="en-US"/>
        </w:rPr>
        <w:t>The intention is to study a UE feature and parameter list with lower end capabilities, relative to Release 16 eMBB and URLLC NR to serve the three use cases mentioned above.</w:t>
      </w:r>
    </w:p>
    <w:p w:rsidR="0066543A" w:rsidRDefault="0066543A" w:rsidP="0066543A">
      <w:pPr>
        <w:pStyle w:val="Heading1"/>
      </w:pPr>
      <w:bookmarkStart w:id="104" w:name="_Toc51768523"/>
      <w:bookmarkStart w:id="105" w:name="_Toc51771030"/>
      <w:bookmarkStart w:id="106" w:name="_Toc56714276"/>
      <w:bookmarkStart w:id="107" w:name="_Toc57126543"/>
      <w:bookmarkStart w:id="108" w:name="_Toc57126664"/>
      <w:bookmarkStart w:id="109" w:name="_Toc57127611"/>
      <w:bookmarkStart w:id="110" w:name="_Toc57127720"/>
      <w:bookmarkStart w:id="111" w:name="_Toc57136420"/>
      <w:bookmarkStart w:id="112" w:name="_Toc57144770"/>
      <w:bookmarkStart w:id="113" w:name="_Toc57144879"/>
      <w:r>
        <w:t>5</w:t>
      </w:r>
      <w:r w:rsidRPr="000E647A">
        <w:tab/>
      </w:r>
      <w:r>
        <w:t>Study objectives</w:t>
      </w:r>
      <w:bookmarkEnd w:id="104"/>
      <w:bookmarkEnd w:id="105"/>
      <w:bookmarkEnd w:id="106"/>
      <w:bookmarkEnd w:id="107"/>
      <w:bookmarkEnd w:id="108"/>
      <w:bookmarkEnd w:id="109"/>
      <w:bookmarkEnd w:id="110"/>
      <w:bookmarkEnd w:id="111"/>
      <w:bookmarkEnd w:id="112"/>
      <w:bookmarkEnd w:id="113"/>
    </w:p>
    <w:p w:rsidR="0066543A" w:rsidRDefault="0066543A" w:rsidP="0066543A">
      <w:pPr>
        <w:ind w:right="-99"/>
        <w:jc w:val="both"/>
        <w:rPr>
          <w:rFonts w:eastAsia="SimSun"/>
          <w:lang w:val="en-US" w:eastAsia="ja-JP"/>
        </w:rPr>
      </w:pPr>
      <w:r>
        <w:rPr>
          <w:rFonts w:eastAsia="SimSun"/>
          <w:lang w:val="en-US" w:eastAsia="ja-JP"/>
        </w:rPr>
        <w:t>The study includes the following objectives:</w:t>
      </w:r>
    </w:p>
    <w:p w:rsidR="0066543A" w:rsidRPr="00942D09" w:rsidRDefault="0066543A" w:rsidP="0066543A">
      <w:pPr>
        <w:pStyle w:val="B1"/>
        <w:jc w:val="both"/>
        <w:rPr>
          <w:rFonts w:eastAsia="SimSun"/>
          <w:lang w:val="en-US" w:eastAsia="ja-JP"/>
        </w:rPr>
      </w:pPr>
      <w:r>
        <w:rPr>
          <w:rFonts w:eastAsia="SimSun"/>
          <w:lang w:val="en-US" w:eastAsia="ja-JP"/>
        </w:rPr>
        <w:t>1)</w:t>
      </w:r>
      <w:r>
        <w:rPr>
          <w:rFonts w:eastAsia="SimSun"/>
          <w:lang w:val="en-US" w:eastAsia="ja-JP"/>
        </w:rPr>
        <w:tab/>
        <w:t>Identify and study potential</w:t>
      </w:r>
      <w:r w:rsidRPr="00942D09">
        <w:rPr>
          <w:rFonts w:eastAsia="SimSun"/>
          <w:lang w:val="en-US" w:eastAsia="ja-JP"/>
        </w:rPr>
        <w:t xml:space="preserve"> UE complexity reduction features</w:t>
      </w:r>
      <w:r>
        <w:rPr>
          <w:rFonts w:eastAsia="SimSun"/>
          <w:lang w:val="en-US" w:eastAsia="ja-JP"/>
        </w:rPr>
        <w:t xml:space="preserve">, including </w:t>
      </w:r>
      <w:r w:rsidRPr="00942D09">
        <w:rPr>
          <w:rFonts w:eastAsia="SimSun"/>
          <w:lang w:val="en-US" w:eastAsia="ja-JP"/>
        </w:rPr>
        <w:t xml:space="preserve">[RAN1, RAN2]: </w:t>
      </w:r>
    </w:p>
    <w:p w:rsidR="0066543A" w:rsidRDefault="0066543A" w:rsidP="0066543A">
      <w:pPr>
        <w:pStyle w:val="B2"/>
        <w:jc w:val="both"/>
      </w:pPr>
      <w:r>
        <w:t>-</w:t>
      </w:r>
      <w:r>
        <w:tab/>
        <w:t>Potential features:</w:t>
      </w:r>
    </w:p>
    <w:p w:rsidR="0066543A" w:rsidRPr="00942D09" w:rsidRDefault="0066543A" w:rsidP="0066543A">
      <w:pPr>
        <w:pStyle w:val="B3"/>
        <w:jc w:val="both"/>
      </w:pPr>
      <w:r>
        <w:t>-</w:t>
      </w:r>
      <w:r>
        <w:tab/>
      </w:r>
      <w:r w:rsidRPr="00942D09">
        <w:t>Reduced number of UE RX/TX antennas</w:t>
      </w:r>
    </w:p>
    <w:p w:rsidR="0066543A" w:rsidRDefault="0066543A" w:rsidP="0066543A">
      <w:pPr>
        <w:pStyle w:val="B3"/>
        <w:jc w:val="both"/>
      </w:pPr>
      <w:r>
        <w:t>-</w:t>
      </w:r>
      <w:r>
        <w:tab/>
      </w:r>
      <w:r w:rsidRPr="002C4A15">
        <w:t xml:space="preserve">UE </w:t>
      </w:r>
      <w:r>
        <w:t>b</w:t>
      </w:r>
      <w:r w:rsidRPr="002C4A15">
        <w:t>andwidth reduction</w:t>
      </w:r>
    </w:p>
    <w:p w:rsidR="0066543A" w:rsidRPr="00BC500C" w:rsidRDefault="0066543A" w:rsidP="0066543A">
      <w:pPr>
        <w:pStyle w:val="B3"/>
        <w:jc w:val="both"/>
      </w:pPr>
      <w:r>
        <w:t>-</w:t>
      </w:r>
      <w:r>
        <w:tab/>
      </w:r>
      <w:r w:rsidRPr="00BC500C">
        <w:t>Half-</w:t>
      </w:r>
      <w:r>
        <w:t>d</w:t>
      </w:r>
      <w:r w:rsidRPr="00BC500C">
        <w:t>uplex</w:t>
      </w:r>
      <w:r>
        <w:t xml:space="preserve"> </w:t>
      </w:r>
      <w:r w:rsidRPr="00BC500C">
        <w:t xml:space="preserve">FDD </w:t>
      </w:r>
    </w:p>
    <w:p w:rsidR="0066543A" w:rsidRPr="00BC500C" w:rsidRDefault="0066543A" w:rsidP="0066543A">
      <w:pPr>
        <w:pStyle w:val="B3"/>
        <w:jc w:val="both"/>
      </w:pPr>
      <w:r>
        <w:t>-</w:t>
      </w:r>
      <w:r>
        <w:tab/>
      </w:r>
      <w:r w:rsidRPr="00BC500C">
        <w:t xml:space="preserve">Relaxed UE processing time </w:t>
      </w:r>
    </w:p>
    <w:p w:rsidR="0066543A" w:rsidRPr="006559FA" w:rsidRDefault="0066543A" w:rsidP="0066543A">
      <w:pPr>
        <w:pStyle w:val="B3"/>
        <w:jc w:val="both"/>
      </w:pPr>
      <w:r>
        <w:t>-</w:t>
      </w:r>
      <w:r>
        <w:tab/>
      </w:r>
      <w:r w:rsidRPr="00973BBF">
        <w:t>Relaxed UE processing capability</w:t>
      </w:r>
    </w:p>
    <w:p w:rsidR="0066543A" w:rsidRPr="006559FA" w:rsidRDefault="0066543A" w:rsidP="0066543A">
      <w:pPr>
        <w:pStyle w:val="B2"/>
        <w:jc w:val="both"/>
      </w:pPr>
      <w:r>
        <w:t>-</w:t>
      </w:r>
      <w:r>
        <w:tab/>
        <w:t>Notes:</w:t>
      </w:r>
    </w:p>
    <w:p w:rsidR="0066543A" w:rsidRPr="006559FA" w:rsidRDefault="0066543A" w:rsidP="0066543A">
      <w:pPr>
        <w:pStyle w:val="B3"/>
        <w:jc w:val="both"/>
      </w:pPr>
      <w:r>
        <w:t>-</w:t>
      </w:r>
      <w:r>
        <w:tab/>
      </w:r>
      <w:r w:rsidRPr="006559FA">
        <w:t>Rel-15 SSB bandwidth should be reused and L1 changes minimized.</w:t>
      </w:r>
    </w:p>
    <w:p w:rsidR="0066543A" w:rsidRDefault="0066543A" w:rsidP="0066543A">
      <w:pPr>
        <w:pStyle w:val="B3"/>
        <w:jc w:val="both"/>
      </w:pPr>
      <w:r>
        <w:t>-</w:t>
      </w:r>
      <w:r>
        <w:tab/>
      </w:r>
      <w:r w:rsidRPr="003B22A8">
        <w:t>The work defined above should not overlap with LPWA use cases.</w:t>
      </w:r>
    </w:p>
    <w:p w:rsidR="0066543A" w:rsidRDefault="0066543A" w:rsidP="0066543A">
      <w:pPr>
        <w:pStyle w:val="B3"/>
        <w:jc w:val="both"/>
      </w:pPr>
      <w:r>
        <w:t>-</w:t>
      </w:r>
      <w:r>
        <w:tab/>
      </w:r>
      <w:r w:rsidRPr="006559FA">
        <w:t>The lowest data rate and bandwidth capability considered should be no less than an LTE Category 1bis modem.</w:t>
      </w:r>
    </w:p>
    <w:p w:rsidR="0066543A" w:rsidRPr="006559FA" w:rsidRDefault="0066543A" w:rsidP="0066543A">
      <w:pPr>
        <w:pStyle w:val="B2"/>
        <w:jc w:val="both"/>
      </w:pPr>
      <w:r>
        <w:rPr>
          <w:lang w:val="en-US"/>
        </w:rPr>
        <w:t>-</w:t>
      </w:r>
      <w:r>
        <w:rPr>
          <w:lang w:val="en-US"/>
        </w:rPr>
        <w:tab/>
      </w:r>
      <w:r w:rsidRPr="0008527F">
        <w:rPr>
          <w:lang w:val="en-US"/>
        </w:rPr>
        <w:t>The study includes evaluations of the impact to coverage, network capacity and spectral efficiency</w:t>
      </w:r>
      <w:r>
        <w:t>.</w:t>
      </w:r>
    </w:p>
    <w:p w:rsidR="0066543A" w:rsidRPr="00DD4663" w:rsidRDefault="0066543A" w:rsidP="0066543A">
      <w:pPr>
        <w:pStyle w:val="B1"/>
        <w:jc w:val="both"/>
        <w:rPr>
          <w:rFonts w:eastAsia="SimSun"/>
          <w:lang w:val="en-US" w:eastAsia="ja-JP"/>
        </w:rPr>
      </w:pPr>
      <w:r>
        <w:rPr>
          <w:rFonts w:eastAsia="SimSun"/>
          <w:lang w:val="en-US" w:eastAsia="ja-JP"/>
        </w:rPr>
        <w:t>2)</w:t>
      </w:r>
      <w:r>
        <w:rPr>
          <w:rFonts w:eastAsia="SimSun"/>
          <w:lang w:val="en-US" w:eastAsia="ja-JP"/>
        </w:rPr>
        <w:tab/>
      </w: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rsidR="0066543A" w:rsidRPr="00061FB7" w:rsidRDefault="0066543A" w:rsidP="0066543A">
      <w:pPr>
        <w:pStyle w:val="B2"/>
        <w:jc w:val="both"/>
      </w:pPr>
      <w:r>
        <w:t>-</w:t>
      </w:r>
      <w:r>
        <w:tab/>
      </w:r>
      <w:r w:rsidRPr="00061FB7">
        <w:t>Reduced PDCCH monitoring by smaller numbers of blind decodes and CCE limits [RAN1].</w:t>
      </w:r>
    </w:p>
    <w:p w:rsidR="0066543A" w:rsidRDefault="0066543A" w:rsidP="0066543A">
      <w:pPr>
        <w:pStyle w:val="B2"/>
        <w:jc w:val="both"/>
      </w:pPr>
      <w:r>
        <w:t>-</w:t>
      </w:r>
      <w:r>
        <w:tab/>
      </w:r>
      <w:r w:rsidRPr="00061FB7">
        <w:t>Extended DRX for RRC Inactive and/or Idle [RAN2]</w:t>
      </w:r>
    </w:p>
    <w:p w:rsidR="0066543A" w:rsidRPr="00061FB7" w:rsidRDefault="0066543A" w:rsidP="0066543A">
      <w:pPr>
        <w:pStyle w:val="B2"/>
        <w:jc w:val="both"/>
      </w:pPr>
      <w:r>
        <w:t>-</w:t>
      </w:r>
      <w:r>
        <w:tab/>
      </w:r>
      <w:r w:rsidRPr="009209B8">
        <w:t>RRM relaxation for stationary devices</w:t>
      </w:r>
      <w:r>
        <w:t xml:space="preserve"> [RAN2]</w:t>
      </w:r>
    </w:p>
    <w:p w:rsidR="0066543A" w:rsidRPr="005B2F8B" w:rsidRDefault="0066543A" w:rsidP="0066543A">
      <w:pPr>
        <w:pStyle w:val="B1"/>
        <w:jc w:val="both"/>
        <w:rPr>
          <w:rFonts w:eastAsia="SimSun"/>
          <w:lang w:val="en-US" w:eastAsia="ja-JP"/>
        </w:rPr>
      </w:pPr>
      <w:r>
        <w:rPr>
          <w:rFonts w:eastAsia="SimSun"/>
          <w:lang w:val="en-US" w:eastAsia="ja-JP"/>
        </w:rPr>
        <w:t>3)</w:t>
      </w:r>
      <w:r>
        <w:rPr>
          <w:rFonts w:eastAsia="SimSun"/>
          <w:lang w:val="en-US" w:eastAsia="ja-JP"/>
        </w:rPr>
        <w:tab/>
      </w:r>
      <w:r w:rsidRPr="005B2F8B">
        <w:rPr>
          <w:rFonts w:eastAsia="SimSun"/>
          <w:lang w:val="en-US" w:eastAsia="ja-JP"/>
        </w:rPr>
        <w:t>Study functionality that will enable the performance degradation of such complexity reduction to be mitigated or limited, including [RAN1]:</w:t>
      </w:r>
    </w:p>
    <w:p w:rsidR="0066543A" w:rsidRPr="005B2F8B" w:rsidRDefault="0066543A" w:rsidP="0066543A">
      <w:pPr>
        <w:pStyle w:val="B2"/>
        <w:jc w:val="both"/>
        <w:rPr>
          <w:lang w:eastAsia="zh-CN"/>
        </w:rPr>
      </w:pPr>
      <w:r>
        <w:t>-</w:t>
      </w:r>
      <w:r>
        <w:tab/>
      </w:r>
      <w:r w:rsidRPr="005B2F8B">
        <w:t xml:space="preserve">Coverage recovery to compensate for potential coverage reduction due to the device complexity reduction. </w:t>
      </w:r>
    </w:p>
    <w:p w:rsidR="0066543A" w:rsidRPr="005C06DA" w:rsidRDefault="0066543A" w:rsidP="0066543A">
      <w:pPr>
        <w:pStyle w:val="B3"/>
        <w:jc w:val="both"/>
      </w:pPr>
      <w:r>
        <w:t>-</w:t>
      </w:r>
      <w:r>
        <w:tab/>
      </w:r>
      <w:r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rsidR="0066543A" w:rsidRDefault="0066543A" w:rsidP="0066543A">
      <w:pPr>
        <w:pStyle w:val="B2"/>
        <w:jc w:val="both"/>
      </w:pPr>
      <w:r>
        <w:t>-</w:t>
      </w:r>
      <w:r>
        <w:tab/>
      </w:r>
      <w:r w:rsidRPr="005B2F8B">
        <w:t>The study includes evaluations of the impact to network capacity and spectral efficiency</w:t>
      </w:r>
      <w:r>
        <w:t>.</w:t>
      </w:r>
    </w:p>
    <w:p w:rsidR="0066543A" w:rsidRPr="00F617D9" w:rsidRDefault="0066543A" w:rsidP="0066543A">
      <w:pPr>
        <w:pStyle w:val="B2"/>
        <w:jc w:val="both"/>
      </w:pPr>
      <w:r>
        <w:t>-</w:t>
      </w:r>
      <w:r>
        <w:tab/>
        <w:t xml:space="preserve">Note: </w:t>
      </w:r>
      <w:r w:rsidRPr="00F617D9">
        <w:t xml:space="preserve">Potential overlap with </w:t>
      </w:r>
      <w:r>
        <w:t>the C</w:t>
      </w:r>
      <w:r w:rsidRPr="00F617D9">
        <w:t xml:space="preserve">overage </w:t>
      </w:r>
      <w:r>
        <w:t>E</w:t>
      </w:r>
      <w:r w:rsidRPr="00F617D9">
        <w:t xml:space="preserve">nhancement </w:t>
      </w:r>
      <w:r>
        <w:t>SI</w:t>
      </w:r>
      <w:r w:rsidRPr="00F617D9">
        <w:t xml:space="preserve"> </w:t>
      </w:r>
      <w:r>
        <w:t xml:space="preserve">[5] </w:t>
      </w:r>
      <w:r w:rsidRPr="00F617D9">
        <w:t>is discussed and resolved in RAN</w:t>
      </w:r>
      <w:r>
        <w:t xml:space="preserve"> plenary</w:t>
      </w:r>
      <w:r w:rsidRPr="00F617D9">
        <w:t>.</w:t>
      </w:r>
    </w:p>
    <w:p w:rsidR="0066543A" w:rsidRDefault="0066543A" w:rsidP="0066543A">
      <w:pPr>
        <w:pStyle w:val="B1"/>
        <w:jc w:val="both"/>
        <w:rPr>
          <w:rFonts w:eastAsia="SimSun"/>
          <w:lang w:val="en-US" w:eastAsia="ja-JP"/>
        </w:rPr>
      </w:pPr>
      <w:r>
        <w:rPr>
          <w:rFonts w:eastAsia="SimSun"/>
          <w:lang w:val="en-US" w:eastAsia="ja-JP"/>
        </w:rPr>
        <w:t>4)</w:t>
      </w:r>
      <w:r>
        <w:rPr>
          <w:rFonts w:eastAsia="SimSun"/>
          <w:lang w:val="en-US" w:eastAsia="ja-JP"/>
        </w:rPr>
        <w:tab/>
      </w:r>
      <w:r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rsidR="0066543A" w:rsidRPr="006559FA" w:rsidRDefault="0066543A" w:rsidP="0066543A">
      <w:pPr>
        <w:pStyle w:val="B1"/>
        <w:jc w:val="both"/>
        <w:rPr>
          <w:rFonts w:eastAsia="SimSun"/>
          <w:lang w:val="en-US" w:eastAsia="ja-JP"/>
        </w:rPr>
      </w:pPr>
      <w:r>
        <w:rPr>
          <w:rFonts w:eastAsia="SimSun"/>
          <w:lang w:val="en-US" w:eastAsia="ja-JP"/>
        </w:rPr>
        <w:lastRenderedPageBreak/>
        <w:t>5)</w:t>
      </w:r>
      <w:r>
        <w:rPr>
          <w:rFonts w:eastAsia="SimSun"/>
          <w:lang w:val="en-US" w:eastAsia="ja-JP"/>
        </w:rPr>
        <w:tab/>
      </w:r>
      <w:r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114" w:name="_Hlk26857702"/>
    </w:p>
    <w:p w:rsidR="0066543A" w:rsidRDefault="0066543A" w:rsidP="0066543A">
      <w:pPr>
        <w:jc w:val="both"/>
        <w:rPr>
          <w:rFonts w:eastAsia="SimSun"/>
          <w:lang w:val="en-US" w:eastAsia="ja-JP"/>
        </w:rPr>
      </w:pPr>
      <w:r>
        <w:rPr>
          <w:rFonts w:eastAsia="SimSun"/>
          <w:lang w:val="en-US" w:eastAsia="ja-JP"/>
        </w:rPr>
        <w:t>Additional notes</w:t>
      </w:r>
      <w:r w:rsidRPr="00061FB7">
        <w:rPr>
          <w:rFonts w:eastAsia="SimSun"/>
          <w:lang w:val="en-US" w:eastAsia="ja-JP"/>
        </w:rPr>
        <w:t>:</w:t>
      </w:r>
    </w:p>
    <w:p w:rsidR="0066543A" w:rsidRPr="0013237A" w:rsidRDefault="0066543A" w:rsidP="0066543A">
      <w:pPr>
        <w:pStyle w:val="B1"/>
        <w:jc w:val="both"/>
      </w:pPr>
      <w:r>
        <w:t>-</w:t>
      </w:r>
      <w:r>
        <w:tab/>
      </w:r>
      <w:r w:rsidRPr="0013237A">
        <w:t>Coexistence with Rel-15 and Rel-16 UE should be ensured.</w:t>
      </w:r>
    </w:p>
    <w:p w:rsidR="0066543A" w:rsidRDefault="0066543A" w:rsidP="0066543A">
      <w:pPr>
        <w:pStyle w:val="B1"/>
        <w:jc w:val="both"/>
      </w:pPr>
      <w:r>
        <w:t>-</w:t>
      </w:r>
      <w:r>
        <w:tab/>
      </w:r>
      <w:r w:rsidRPr="0013237A">
        <w:t>This SI should focus on SA mode and single connectivity.</w:t>
      </w:r>
    </w:p>
    <w:p w:rsidR="0066543A" w:rsidRPr="000E647A" w:rsidRDefault="0066543A" w:rsidP="0066543A">
      <w:pPr>
        <w:pStyle w:val="Heading1"/>
      </w:pPr>
      <w:bookmarkStart w:id="115" w:name="_Toc51768524"/>
      <w:bookmarkStart w:id="116" w:name="_Toc51771031"/>
      <w:bookmarkStart w:id="117" w:name="_Toc56714277"/>
      <w:bookmarkStart w:id="118" w:name="_Toc57126544"/>
      <w:bookmarkStart w:id="119" w:name="_Toc57126665"/>
      <w:bookmarkStart w:id="120" w:name="_Toc57127612"/>
      <w:bookmarkStart w:id="121" w:name="_Toc57127721"/>
      <w:bookmarkStart w:id="122" w:name="_Toc57136421"/>
      <w:bookmarkStart w:id="123" w:name="_Toc57144771"/>
      <w:bookmarkStart w:id="124" w:name="_Toc57144880"/>
      <w:bookmarkEnd w:id="114"/>
      <w:r>
        <w:t>6</w:t>
      </w:r>
      <w:r w:rsidRPr="000E647A">
        <w:tab/>
        <w:t>Evaluation methodology</w:t>
      </w:r>
      <w:bookmarkEnd w:id="115"/>
      <w:bookmarkEnd w:id="116"/>
      <w:bookmarkEnd w:id="117"/>
      <w:bookmarkEnd w:id="118"/>
      <w:bookmarkEnd w:id="119"/>
      <w:bookmarkEnd w:id="120"/>
      <w:bookmarkEnd w:id="121"/>
      <w:bookmarkEnd w:id="122"/>
      <w:bookmarkEnd w:id="123"/>
      <w:bookmarkEnd w:id="124"/>
    </w:p>
    <w:p w:rsidR="0066543A" w:rsidRPr="000E647A" w:rsidRDefault="0066543A" w:rsidP="0066543A">
      <w:pPr>
        <w:pStyle w:val="Heading2"/>
      </w:pPr>
      <w:bookmarkStart w:id="125" w:name="_Toc51768525"/>
      <w:bookmarkStart w:id="126" w:name="_Toc51771032"/>
      <w:bookmarkStart w:id="127" w:name="_Toc56714278"/>
      <w:bookmarkStart w:id="128" w:name="_Toc57126545"/>
      <w:bookmarkStart w:id="129" w:name="_Toc57126666"/>
      <w:bookmarkStart w:id="130" w:name="_Toc57127613"/>
      <w:bookmarkStart w:id="131" w:name="_Toc57127722"/>
      <w:bookmarkStart w:id="132" w:name="_Toc57136422"/>
      <w:bookmarkStart w:id="133" w:name="_Toc57144772"/>
      <w:bookmarkStart w:id="134" w:name="_Toc57144881"/>
      <w:r>
        <w:t>6</w:t>
      </w:r>
      <w:r w:rsidRPr="000E647A">
        <w:t>.1</w:t>
      </w:r>
      <w:r w:rsidRPr="000E647A">
        <w:tab/>
        <w:t>Evaluation methodology for UE complexity reduction</w:t>
      </w:r>
      <w:bookmarkEnd w:id="125"/>
      <w:bookmarkEnd w:id="126"/>
      <w:bookmarkEnd w:id="127"/>
      <w:bookmarkEnd w:id="128"/>
      <w:bookmarkEnd w:id="129"/>
      <w:bookmarkEnd w:id="130"/>
      <w:bookmarkEnd w:id="131"/>
      <w:bookmarkEnd w:id="132"/>
      <w:bookmarkEnd w:id="133"/>
      <w:bookmarkEnd w:id="134"/>
    </w:p>
    <w:p w:rsidR="0066543A" w:rsidRDefault="0066543A" w:rsidP="00BE6794">
      <w:pPr>
        <w:rPr>
          <w:rFonts w:eastAsia="SimSun"/>
          <w:lang w:val="en-US"/>
        </w:rPr>
      </w:pPr>
      <w:bookmarkStart w:id="135" w:name="_Toc51768526"/>
      <w:bookmarkStart w:id="136" w:name="_Toc51771033"/>
      <w:r>
        <w:rPr>
          <w:rFonts w:eastAsia="SimSun"/>
          <w:lang w:val="en-US"/>
        </w:rPr>
        <w:t xml:space="preserve">For cost/complexity evaluation of UE complexity reduction techniques, the methodology used in TR 36.888 [4] was used as a starting point. </w:t>
      </w:r>
    </w:p>
    <w:p w:rsidR="0066543A" w:rsidRDefault="0066543A" w:rsidP="00BE6794">
      <w:pPr>
        <w:rPr>
          <w:rFonts w:eastAsia="SimSun"/>
          <w:lang w:val="en-US"/>
        </w:rPr>
      </w:pPr>
      <w:r>
        <w:rPr>
          <w:rFonts w:eastAsia="SimSun"/>
          <w:lang w:val="en-US"/>
        </w:rPr>
        <w:t>Reference NR devices were defined as follows for FR1 FDD, FR1 TDD and FR2, respectively.</w:t>
      </w:r>
    </w:p>
    <w:p w:rsidR="0066543A" w:rsidRPr="00C959EA" w:rsidRDefault="00BE6794" w:rsidP="00BE6794">
      <w:pPr>
        <w:pStyle w:val="B1"/>
        <w:rPr>
          <w:lang w:val="en-US" w:eastAsia="ja-JP"/>
        </w:rPr>
      </w:pPr>
      <w:r>
        <w:rPr>
          <w:lang w:val="en-US" w:eastAsia="ja-JP"/>
        </w:rPr>
        <w:t>-</w:t>
      </w:r>
      <w:r>
        <w:rPr>
          <w:lang w:val="en-US" w:eastAsia="ja-JP"/>
        </w:rPr>
        <w:tab/>
      </w:r>
      <w:r w:rsidR="0066543A" w:rsidRPr="00C959EA">
        <w:rPr>
          <w:lang w:val="en-US" w:eastAsia="ja-JP"/>
        </w:rPr>
        <w:t>All mandatory Rel-15 features (with or without capability signaling)</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Single RAT</w:t>
      </w:r>
    </w:p>
    <w:p w:rsidR="0066543A" w:rsidRPr="00C959EA" w:rsidRDefault="00BE6794" w:rsidP="00BE6794">
      <w:pPr>
        <w:pStyle w:val="B1"/>
        <w:rPr>
          <w:lang w:val="en-US" w:eastAsia="ja-JP"/>
        </w:rPr>
      </w:pPr>
      <w:r>
        <w:rPr>
          <w:lang w:val="en-US" w:eastAsia="ja-JP"/>
        </w:rPr>
        <w:t>-</w:t>
      </w:r>
      <w:r>
        <w:rPr>
          <w:lang w:val="en-US" w:eastAsia="ja-JP"/>
        </w:rPr>
        <w:tab/>
      </w:r>
      <w:r w:rsidR="0066543A" w:rsidRPr="00C959EA">
        <w:rPr>
          <w:lang w:val="en-US" w:eastAsia="ja-JP"/>
        </w:rPr>
        <w:t>Operation in a single band at a time</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Maximum bandwidth:</w:t>
      </w:r>
      <w:r w:rsidR="0066543A" w:rsidRPr="00FC12EB">
        <w:rPr>
          <w:lang w:val="sv-SE"/>
        </w:rPr>
        <w:t xml:space="preserve"> </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FR1: 100 MHz for DL and UL</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FR2: 200 MHz for DL and UL</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Antennas:</w:t>
      </w:r>
      <w:r w:rsidR="0066543A" w:rsidRPr="00FC12EB">
        <w:rPr>
          <w:lang w:val="sv-SE"/>
        </w:rPr>
        <w:t xml:space="preserve"> </w:t>
      </w:r>
    </w:p>
    <w:p w:rsidR="0066543A" w:rsidRPr="00FC12EB" w:rsidRDefault="00BE6794" w:rsidP="00BE6794">
      <w:pPr>
        <w:pStyle w:val="B2"/>
        <w:rPr>
          <w:lang w:val="sv-SE" w:eastAsia="ja-JP"/>
        </w:rPr>
      </w:pPr>
      <w:r>
        <w:rPr>
          <w:lang w:val="sv-SE" w:eastAsia="ja-JP"/>
        </w:rPr>
        <w:t>-</w:t>
      </w:r>
      <w:r>
        <w:rPr>
          <w:lang w:val="sv-SE" w:eastAsia="ja-JP"/>
        </w:rPr>
        <w:tab/>
      </w:r>
      <w:r w:rsidR="0066543A" w:rsidRPr="00FC12EB">
        <w:rPr>
          <w:lang w:val="sv-SE" w:eastAsia="ja-JP"/>
        </w:rPr>
        <w:t>For FR1 FDD: 2Rx/1Tx</w:t>
      </w:r>
    </w:p>
    <w:p w:rsidR="0066543A" w:rsidRPr="00FC12EB" w:rsidRDefault="00BE6794" w:rsidP="00BE6794">
      <w:pPr>
        <w:pStyle w:val="B2"/>
        <w:rPr>
          <w:lang w:val="sv-SE" w:eastAsia="ja-JP"/>
        </w:rPr>
      </w:pPr>
      <w:r>
        <w:rPr>
          <w:lang w:val="sv-SE" w:eastAsia="ja-JP"/>
        </w:rPr>
        <w:t>-</w:t>
      </w:r>
      <w:r>
        <w:rPr>
          <w:lang w:val="sv-SE" w:eastAsia="ja-JP"/>
        </w:rPr>
        <w:tab/>
      </w:r>
      <w:r w:rsidR="0066543A" w:rsidRPr="00FC12EB">
        <w:rPr>
          <w:lang w:val="sv-SE" w:eastAsia="ja-JP"/>
        </w:rPr>
        <w:t>For FR1 TDD: 4Rx/1Tx</w:t>
      </w:r>
    </w:p>
    <w:p w:rsidR="0066543A" w:rsidRPr="00FC12EB" w:rsidRDefault="00BE6794" w:rsidP="00BE6794">
      <w:pPr>
        <w:pStyle w:val="B2"/>
        <w:rPr>
          <w:lang w:val="sv-SE" w:eastAsia="ja-JP"/>
        </w:rPr>
      </w:pPr>
      <w:r>
        <w:rPr>
          <w:lang w:val="sv-SE" w:eastAsia="ja-JP"/>
        </w:rPr>
        <w:t>-</w:t>
      </w:r>
      <w:r>
        <w:rPr>
          <w:lang w:val="sv-SE" w:eastAsia="ja-JP"/>
        </w:rPr>
        <w:tab/>
      </w:r>
      <w:r w:rsidR="0066543A" w:rsidRPr="00FC12EB">
        <w:rPr>
          <w:lang w:val="sv-SE" w:eastAsia="ja-JP"/>
        </w:rPr>
        <w:t>For FR2: 2Rx/1Tx</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Power class: PC3</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Processing time: Capability 1</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 xml:space="preserve">Modulation: </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FR1: support 256QAM for DL and 64QAM for UL</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FR2: support 64QAM for DL and 64QAM for UL</w:t>
      </w:r>
    </w:p>
    <w:p w:rsidR="0066543A" w:rsidRPr="00C959EA" w:rsidRDefault="00BE6794" w:rsidP="00BE6794">
      <w:pPr>
        <w:pStyle w:val="B1"/>
        <w:rPr>
          <w:lang w:val="en-US" w:eastAsia="ja-JP"/>
        </w:rPr>
      </w:pPr>
      <w:r>
        <w:rPr>
          <w:lang w:val="en-US" w:eastAsia="ja-JP"/>
        </w:rPr>
        <w:t>-</w:t>
      </w:r>
      <w:r>
        <w:rPr>
          <w:lang w:val="en-US" w:eastAsia="ja-JP"/>
        </w:rPr>
        <w:tab/>
      </w:r>
      <w:r w:rsidR="0066543A" w:rsidRPr="00C959EA">
        <w:rPr>
          <w:lang w:val="en-US" w:eastAsia="ja-JP"/>
        </w:rPr>
        <w:t>Access: Direct DL/UL access between UE and gNB</w:t>
      </w:r>
    </w:p>
    <w:p w:rsidR="0066543A" w:rsidRPr="00C959EA" w:rsidRDefault="0066543A" w:rsidP="00BE6794">
      <w:pPr>
        <w:rP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rsidR="0066543A" w:rsidRDefault="0066543A" w:rsidP="00BE6794">
      <w:r w:rsidRPr="00C959EA">
        <w:rPr>
          <w:rFonts w:eastAsia="Calibri"/>
          <w:lang w:val="en-US" w:eastAsia="ja-JP"/>
        </w:rPr>
        <w:t xml:space="preserve">The study considered impacts on cost/complexity reduction from </w:t>
      </w:r>
      <w:r>
        <w:rPr>
          <w:rFonts w:eastAsia="Calibri"/>
          <w:lang w:val="en-US" w:eastAsia="ja-JP"/>
        </w:rPr>
        <w:t>the studied UE complexity reduction techniques for a UE that supports multiple RF bands through operation in a single band at a time, where it was</w:t>
      </w:r>
      <w:r w:rsidRPr="00C959EA">
        <w:rPr>
          <w:rFonts w:eastAsia="Calibri"/>
          <w:lang w:val="en-US" w:eastAsia="ja-JP"/>
        </w:rPr>
        <w:t xml:space="preserve"> </w:t>
      </w:r>
      <w:r>
        <w:rPr>
          <w:rFonts w:eastAsia="Calibri"/>
          <w:lang w:val="en-US" w:eastAsia="ja-JP"/>
        </w:rPr>
        <w:t>assumed</w:t>
      </w:r>
      <w:r w:rsidRPr="00C959EA">
        <w:rPr>
          <w:rFonts w:eastAsia="Calibri"/>
          <w:lang w:val="en-US" w:eastAsia="ja-JP"/>
        </w:rPr>
        <w:t xml:space="preserve"> that </w:t>
      </w:r>
      <w:r>
        <w:rPr>
          <w:rFonts w:eastAsia="Calibri"/>
          <w:lang w:val="en-US" w:eastAsia="ja-JP"/>
        </w:rPr>
        <w:t>support of multiple RF bands</w:t>
      </w:r>
      <w:r w:rsidRPr="00C959EA">
        <w:rPr>
          <w:rFonts w:eastAsia="Calibri"/>
          <w:lang w:val="en-US" w:eastAsia="ja-JP"/>
        </w:rPr>
        <w:t xml:space="preserve"> may affect the RF cost but not the baseband cost significantly.</w:t>
      </w:r>
      <w:r>
        <w:t xml:space="preserve"> </w:t>
      </w:r>
    </w:p>
    <w:p w:rsidR="0066543A" w:rsidRPr="00C959EA" w:rsidRDefault="0066543A" w:rsidP="00BE6794">
      <w:pPr>
        <w:rPr>
          <w:rFonts w:eastAsia="Calibri"/>
          <w:lang w:val="en-US" w:eastAsia="ja-JP"/>
        </w:rPr>
      </w:pP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this study report) cannot guarantee, or be used as a guarantee, that such modem/device will be low-cost in the market.</w:t>
      </w:r>
    </w:p>
    <w:p w:rsidR="0066543A" w:rsidRPr="00E776C1" w:rsidRDefault="0066543A" w:rsidP="00BE6794">
      <w:pPr>
        <w:pStyle w:val="TH"/>
      </w:pPr>
      <w:r w:rsidRPr="00E776C1">
        <w:lastRenderedPageBreak/>
        <w:t>Table 6.1-1:</w:t>
      </w:r>
      <w: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66543A" w:rsidRPr="00E855CD" w:rsidTr="00D201C3">
        <w:trPr>
          <w:trHeight w:val="20"/>
          <w:jc w:val="center"/>
        </w:trPr>
        <w:tc>
          <w:tcPr>
            <w:tcW w:w="2241"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Functional block</w:t>
            </w:r>
          </w:p>
        </w:tc>
        <w:tc>
          <w:tcPr>
            <w:tcW w:w="2290"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FR1 FDD (2Rx)</w:t>
            </w:r>
          </w:p>
        </w:tc>
        <w:tc>
          <w:tcPr>
            <w:tcW w:w="2268"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FR1 TDD (4Rx)</w:t>
            </w:r>
          </w:p>
        </w:tc>
        <w:tc>
          <w:tcPr>
            <w:tcW w:w="2217"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FR2</w:t>
            </w:r>
          </w:p>
        </w:tc>
      </w:tr>
      <w:tr w:rsidR="0066543A" w:rsidRPr="00E855CD" w:rsidTr="00D201C3">
        <w:trPr>
          <w:trHeight w:val="20"/>
          <w:jc w:val="center"/>
        </w:trPr>
        <w:tc>
          <w:tcPr>
            <w:tcW w:w="9016" w:type="dxa"/>
            <w:gridSpan w:val="4"/>
            <w:shd w:val="clear" w:color="auto" w:fill="E7E6E6"/>
            <w:vAlign w:val="center"/>
            <w:hideMark/>
          </w:tcPr>
          <w:p w:rsidR="0066543A" w:rsidRPr="00E855CD" w:rsidRDefault="0066543A" w:rsidP="00730C2B">
            <w:pPr>
              <w:spacing w:after="0" w:line="276" w:lineRule="auto"/>
              <w:jc w:val="center"/>
              <w:rPr>
                <w:b/>
                <w:sz w:val="18"/>
                <w:lang w:eastAsia="ko-KR"/>
              </w:rPr>
            </w:pPr>
            <w:r w:rsidRPr="00E855CD">
              <w:rPr>
                <w:b/>
                <w:sz w:val="18"/>
                <w:lang w:eastAsia="ko-KR"/>
              </w:rPr>
              <w:t>RF</w:t>
            </w:r>
          </w:p>
        </w:tc>
      </w:tr>
      <w:tr w:rsidR="0066543A" w:rsidRPr="00BB2B35" w:rsidTr="00D201C3">
        <w:trPr>
          <w:trHeight w:val="20"/>
          <w:jc w:val="center"/>
        </w:trPr>
        <w:tc>
          <w:tcPr>
            <w:tcW w:w="2241" w:type="dxa"/>
            <w:shd w:val="clear" w:color="auto" w:fill="E7E6E6"/>
          </w:tcPr>
          <w:p w:rsidR="0066543A" w:rsidRPr="00E855CD" w:rsidRDefault="0066543A" w:rsidP="00730C2B">
            <w:pPr>
              <w:spacing w:after="0"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rsidR="0066543A" w:rsidRPr="00B31A12" w:rsidRDefault="0066543A" w:rsidP="00730C2B">
            <w:pPr>
              <w:spacing w:after="0" w:line="276" w:lineRule="auto"/>
              <w:rPr>
                <w:sz w:val="18"/>
                <w:lang w:eastAsia="ko-KR"/>
              </w:rPr>
            </w:pPr>
          </w:p>
        </w:tc>
        <w:tc>
          <w:tcPr>
            <w:tcW w:w="2268" w:type="dxa"/>
            <w:shd w:val="clear" w:color="auto" w:fill="auto"/>
          </w:tcPr>
          <w:p w:rsidR="0066543A" w:rsidRPr="00B31A12" w:rsidRDefault="0066543A" w:rsidP="00730C2B">
            <w:pPr>
              <w:spacing w:after="0" w:line="276" w:lineRule="auto"/>
              <w:rPr>
                <w:sz w:val="18"/>
                <w:lang w:eastAsia="ko-KR"/>
              </w:rPr>
            </w:pPr>
          </w:p>
        </w:tc>
        <w:tc>
          <w:tcPr>
            <w:tcW w:w="2217" w:type="dxa"/>
            <w:shd w:val="clear" w:color="auto" w:fill="auto"/>
          </w:tcPr>
          <w:p w:rsidR="0066543A" w:rsidRPr="000605D6" w:rsidRDefault="0066543A" w:rsidP="00730C2B">
            <w:pPr>
              <w:spacing w:after="0" w:line="276" w:lineRule="auto"/>
              <w:rPr>
                <w:sz w:val="18"/>
                <w:lang w:eastAsia="ko-KR"/>
              </w:rPr>
            </w:pPr>
            <w:r w:rsidRPr="000605D6">
              <w:rPr>
                <w:sz w:val="18"/>
                <w:lang w:eastAsia="ko-KR"/>
              </w:rPr>
              <w:t>~33%</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 xml:space="preserve">Power amplifier </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~25%</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 xml:space="preserve">~25% </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~18%</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Filters</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 xml:space="preserve">~8% </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 xml:space="preserve">~45% </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~41%</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Duplexer / Switch</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~0%</w:t>
            </w:r>
          </w:p>
        </w:tc>
      </w:tr>
      <w:tr w:rsidR="0066543A" w:rsidRPr="00B31A12" w:rsidTr="00D201C3">
        <w:trPr>
          <w:trHeight w:val="20"/>
          <w:jc w:val="center"/>
        </w:trPr>
        <w:tc>
          <w:tcPr>
            <w:tcW w:w="9016" w:type="dxa"/>
            <w:gridSpan w:val="4"/>
            <w:shd w:val="clear" w:color="auto" w:fill="E7E6E6"/>
            <w:vAlign w:val="center"/>
            <w:hideMark/>
          </w:tcPr>
          <w:p w:rsidR="0066543A" w:rsidRPr="000605D6" w:rsidRDefault="0066543A" w:rsidP="00730C2B">
            <w:pPr>
              <w:spacing w:after="0" w:line="276" w:lineRule="auto"/>
              <w:jc w:val="center"/>
              <w:rPr>
                <w:b/>
                <w:sz w:val="18"/>
                <w:lang w:eastAsia="ko-KR"/>
              </w:rPr>
            </w:pPr>
            <w:r w:rsidRPr="000605D6">
              <w:rPr>
                <w:b/>
                <w:sz w:val="18"/>
                <w:lang w:eastAsia="ko-KR"/>
              </w:rPr>
              <w:t>Baseband</w:t>
            </w:r>
          </w:p>
        </w:tc>
      </w:tr>
      <w:tr w:rsidR="0066543A" w:rsidRPr="00B31A12" w:rsidTr="00D201C3">
        <w:trPr>
          <w:trHeight w:val="20"/>
          <w:jc w:val="center"/>
        </w:trPr>
        <w:tc>
          <w:tcPr>
            <w:tcW w:w="2241" w:type="dxa"/>
            <w:shd w:val="clear" w:color="auto" w:fill="E7E6E6"/>
          </w:tcPr>
          <w:p w:rsidR="0066543A" w:rsidRPr="00E855CD" w:rsidRDefault="0066543A" w:rsidP="00730C2B">
            <w:pPr>
              <w:spacing w:after="0" w:line="276" w:lineRule="auto"/>
              <w:rPr>
                <w:sz w:val="18"/>
                <w:lang w:eastAsia="ko-KR"/>
              </w:rPr>
            </w:pPr>
            <w:r w:rsidRPr="00E855CD">
              <w:rPr>
                <w:sz w:val="18"/>
                <w:lang w:eastAsia="ko-KR"/>
              </w:rPr>
              <w:t>ADC / DAC</w:t>
            </w:r>
          </w:p>
        </w:tc>
        <w:tc>
          <w:tcPr>
            <w:tcW w:w="2290" w:type="dxa"/>
            <w:shd w:val="clear" w:color="auto" w:fill="auto"/>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tcPr>
          <w:p w:rsidR="0066543A" w:rsidRPr="000605D6" w:rsidRDefault="0066543A" w:rsidP="00730C2B">
            <w:pPr>
              <w:spacing w:after="0" w:line="276" w:lineRule="auto"/>
              <w:rPr>
                <w:sz w:val="18"/>
                <w:lang w:eastAsia="ko-KR"/>
              </w:rPr>
            </w:pPr>
            <w:r w:rsidRPr="000605D6">
              <w:rPr>
                <w:sz w:val="18"/>
                <w:lang w:eastAsia="ko-KR"/>
              </w:rPr>
              <w:t>~4%</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FFT/IFFT</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Post-FFT data buffering</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~11%</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Receiver processing block</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~24%</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~24%</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LDPC decoding</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HARQ buffer</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~14%</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~12%</w:t>
            </w:r>
          </w:p>
        </w:tc>
        <w:tc>
          <w:tcPr>
            <w:tcW w:w="2217" w:type="dxa"/>
            <w:shd w:val="clear" w:color="auto" w:fill="auto"/>
            <w:hideMark/>
          </w:tcPr>
          <w:p w:rsidR="0066543A" w:rsidRPr="000605D6" w:rsidRDefault="0066543A" w:rsidP="00730C2B">
            <w:pPr>
              <w:tabs>
                <w:tab w:val="left" w:pos="1200"/>
              </w:tabs>
              <w:spacing w:after="0" w:line="276" w:lineRule="auto"/>
              <w:rPr>
                <w:sz w:val="18"/>
                <w:lang w:eastAsia="ko-KR"/>
              </w:rPr>
            </w:pPr>
            <w:r w:rsidRPr="000605D6">
              <w:rPr>
                <w:sz w:val="18"/>
                <w:lang w:eastAsia="ko-KR"/>
              </w:rPr>
              <w:t>~11%</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DL control processing &amp; decoder</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Synchronization / cell search block</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~7%</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UL processing block</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~7%</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MIMO specific processing blocks</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~18%</w:t>
            </w:r>
          </w:p>
        </w:tc>
      </w:tr>
    </w:tbl>
    <w:p w:rsidR="0066543A" w:rsidRPr="002C6466" w:rsidRDefault="0066543A" w:rsidP="0066543A">
      <w:pPr>
        <w:jc w:val="both"/>
        <w:rPr>
          <w:rFonts w:eastAsia="DengXian"/>
        </w:rPr>
      </w:pPr>
    </w:p>
    <w:p w:rsidR="0066543A" w:rsidRDefault="0066543A" w:rsidP="0066543A">
      <w:pPr>
        <w:pStyle w:val="Heading2"/>
      </w:pPr>
      <w:bookmarkStart w:id="137" w:name="_Toc56714279"/>
      <w:bookmarkStart w:id="138" w:name="_Toc57126546"/>
      <w:bookmarkStart w:id="139" w:name="_Toc57126667"/>
      <w:bookmarkStart w:id="140" w:name="_Toc57127614"/>
      <w:bookmarkStart w:id="141" w:name="_Toc57127723"/>
      <w:bookmarkStart w:id="142" w:name="_Toc57136423"/>
      <w:bookmarkStart w:id="143" w:name="_Toc57144773"/>
      <w:bookmarkStart w:id="144" w:name="_Toc57144882"/>
      <w:r>
        <w:t>6</w:t>
      </w:r>
      <w:r w:rsidRPr="000E647A">
        <w:t>.2</w:t>
      </w:r>
      <w:r w:rsidRPr="000E647A">
        <w:tab/>
        <w:t>Evaluation methodology for UE power saving</w:t>
      </w:r>
      <w:bookmarkEnd w:id="135"/>
      <w:bookmarkEnd w:id="136"/>
      <w:bookmarkEnd w:id="137"/>
      <w:bookmarkEnd w:id="138"/>
      <w:bookmarkEnd w:id="139"/>
      <w:bookmarkEnd w:id="140"/>
      <w:bookmarkEnd w:id="141"/>
      <w:bookmarkEnd w:id="142"/>
      <w:bookmarkEnd w:id="143"/>
      <w:bookmarkEnd w:id="144"/>
    </w:p>
    <w:p w:rsidR="0066543A" w:rsidRPr="00D16570" w:rsidRDefault="0066543A" w:rsidP="0066543A">
      <w:pPr>
        <w:jc w:val="both"/>
        <w:rPr>
          <w:b/>
        </w:rPr>
      </w:pPr>
      <w:r w:rsidRPr="00CB70C7">
        <w:rPr>
          <w:b/>
        </w:rPr>
        <w:t xml:space="preserve">UE power </w:t>
      </w:r>
      <w:r>
        <w:rPr>
          <w:b/>
        </w:rPr>
        <w:t>consumption model for UE power saving evaluation:</w:t>
      </w:r>
    </w:p>
    <w:p w:rsidR="0066543A" w:rsidRPr="00CB70C7" w:rsidRDefault="0066543A" w:rsidP="0066543A">
      <w:pPr>
        <w:jc w:val="both"/>
        <w:rPr>
          <w:lang w:val="en-US"/>
        </w:rPr>
      </w:pPr>
      <w:r w:rsidRPr="00CB70C7">
        <w:rPr>
          <w:lang w:val="en-US"/>
        </w:rPr>
        <w:t xml:space="preserve">The power states and relative power consumption values in </w:t>
      </w:r>
      <w:r>
        <w:rPr>
          <w:lang w:val="en-US"/>
        </w:rPr>
        <w:t>Table 6.2-1</w:t>
      </w:r>
      <w:r w:rsidRPr="00CB70C7">
        <w:rPr>
          <w:lang w:val="en-US"/>
        </w:rPr>
        <w:t xml:space="preserve"> are adopted for the study of UE power saving.</w:t>
      </w:r>
    </w:p>
    <w:p w:rsidR="0066543A" w:rsidRPr="00085186" w:rsidRDefault="0066543A" w:rsidP="00BE6794">
      <w:pPr>
        <w:pStyle w:val="TH"/>
      </w:pPr>
      <w:r>
        <w:t>Table 6.2-1</w:t>
      </w:r>
      <w:r w:rsidRPr="00085186">
        <w:t>: UE power consumption model for FR1</w:t>
      </w:r>
    </w:p>
    <w:tbl>
      <w:tblPr>
        <w:tblStyle w:val="TableGrid"/>
        <w:tblW w:w="5641" w:type="dxa"/>
        <w:jc w:val="center"/>
        <w:tblLook w:val="04A0" w:firstRow="1" w:lastRow="0" w:firstColumn="1" w:lastColumn="0" w:noHBand="0" w:noVBand="1"/>
      </w:tblPr>
      <w:tblGrid>
        <w:gridCol w:w="2311"/>
        <w:gridCol w:w="3330"/>
      </w:tblGrid>
      <w:tr w:rsidR="0066543A" w:rsidRPr="00CB70C7" w:rsidTr="00D201C3">
        <w:trPr>
          <w:trHeight w:val="506"/>
          <w:jc w:val="center"/>
        </w:trPr>
        <w:tc>
          <w:tcPr>
            <w:tcW w:w="2311" w:type="dxa"/>
            <w:hideMark/>
          </w:tcPr>
          <w:p w:rsidR="0066543A" w:rsidRPr="00CB70C7" w:rsidRDefault="0066543A" w:rsidP="00730C2B">
            <w:pPr>
              <w:spacing w:after="0" w:line="231" w:lineRule="atLeast"/>
              <w:jc w:val="center"/>
              <w:rPr>
                <w:b/>
                <w:bCs/>
              </w:rPr>
            </w:pPr>
            <w:r w:rsidRPr="00CB70C7">
              <w:rPr>
                <w:b/>
                <w:bCs/>
              </w:rPr>
              <w:t>Power State</w:t>
            </w:r>
          </w:p>
        </w:tc>
        <w:tc>
          <w:tcPr>
            <w:tcW w:w="3330" w:type="dxa"/>
            <w:hideMark/>
          </w:tcPr>
          <w:p w:rsidR="0066543A" w:rsidRPr="00CB70C7" w:rsidRDefault="0066543A" w:rsidP="00730C2B">
            <w:pPr>
              <w:spacing w:after="0"/>
              <w:jc w:val="center"/>
              <w:rPr>
                <w:b/>
                <w:bCs/>
              </w:rPr>
            </w:pPr>
            <w:r w:rsidRPr="00CB70C7">
              <w:rPr>
                <w:b/>
                <w:bCs/>
              </w:rPr>
              <w:t xml:space="preserve">Relative power </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Deep Sleep (P</w:t>
            </w:r>
            <w:r w:rsidRPr="00CB70C7">
              <w:rPr>
                <w:vertAlign w:val="subscript"/>
              </w:rPr>
              <w:t>DS</w:t>
            </w:r>
            <w:r w:rsidRPr="00CB70C7">
              <w:t>)</w:t>
            </w:r>
          </w:p>
        </w:tc>
        <w:tc>
          <w:tcPr>
            <w:tcW w:w="3330" w:type="dxa"/>
            <w:hideMark/>
          </w:tcPr>
          <w:p w:rsidR="0066543A" w:rsidRPr="00CB70C7" w:rsidRDefault="0066543A" w:rsidP="00730C2B">
            <w:pPr>
              <w:spacing w:after="0" w:line="231" w:lineRule="atLeast"/>
              <w:jc w:val="center"/>
            </w:pPr>
            <w:r w:rsidRPr="00CB70C7">
              <w:t>0.8</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Light Sleep (P</w:t>
            </w:r>
            <w:r w:rsidRPr="00CB70C7">
              <w:rPr>
                <w:vertAlign w:val="subscript"/>
              </w:rPr>
              <w:t>LS</w:t>
            </w:r>
            <w:r w:rsidRPr="00CB70C7">
              <w:t>)</w:t>
            </w:r>
          </w:p>
        </w:tc>
        <w:tc>
          <w:tcPr>
            <w:tcW w:w="3330" w:type="dxa"/>
            <w:hideMark/>
          </w:tcPr>
          <w:p w:rsidR="0066543A" w:rsidRPr="00CB70C7" w:rsidRDefault="0066543A" w:rsidP="00730C2B">
            <w:pPr>
              <w:spacing w:after="0" w:line="231" w:lineRule="atLeast"/>
              <w:jc w:val="center"/>
            </w:pPr>
            <w:r w:rsidRPr="00CB70C7">
              <w:t>18</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Micro sleep (P</w:t>
            </w:r>
            <w:r w:rsidRPr="00CB70C7">
              <w:rPr>
                <w:vertAlign w:val="subscript"/>
              </w:rPr>
              <w:t>MS</w:t>
            </w:r>
            <w:r w:rsidRPr="00CB70C7">
              <w:t>)</w:t>
            </w:r>
          </w:p>
        </w:tc>
        <w:tc>
          <w:tcPr>
            <w:tcW w:w="3330" w:type="dxa"/>
            <w:hideMark/>
          </w:tcPr>
          <w:p w:rsidR="0066543A" w:rsidRPr="00CB70C7" w:rsidRDefault="0066543A" w:rsidP="00730C2B">
            <w:pPr>
              <w:spacing w:after="0" w:line="231" w:lineRule="atLeast"/>
              <w:jc w:val="center"/>
            </w:pPr>
            <w:r w:rsidRPr="00CB70C7">
              <w:t>31</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PDCCH-only (P</w:t>
            </w:r>
            <w:r w:rsidRPr="00CB70C7">
              <w:rPr>
                <w:vertAlign w:val="subscript"/>
              </w:rPr>
              <w:t>PDCCH</w:t>
            </w:r>
            <w:r w:rsidRPr="00CB70C7">
              <w:t>)</w:t>
            </w:r>
          </w:p>
        </w:tc>
        <w:tc>
          <w:tcPr>
            <w:tcW w:w="3330" w:type="dxa"/>
            <w:hideMark/>
          </w:tcPr>
          <w:p w:rsidR="0066543A" w:rsidRPr="00CB70C7" w:rsidRDefault="0066543A" w:rsidP="00730C2B">
            <w:pPr>
              <w:spacing w:after="0" w:line="231" w:lineRule="atLeast"/>
              <w:jc w:val="center"/>
            </w:pPr>
            <w:r w:rsidRPr="00CB70C7">
              <w:t xml:space="preserve">50 for same-slot scheduling, </w:t>
            </w:r>
          </w:p>
          <w:p w:rsidR="0066543A" w:rsidRPr="00CB70C7" w:rsidRDefault="0066543A" w:rsidP="00730C2B">
            <w:pPr>
              <w:spacing w:after="0" w:line="231" w:lineRule="atLeast"/>
              <w:jc w:val="center"/>
            </w:pPr>
            <w:r w:rsidRPr="00CB70C7">
              <w:t>40 for cross-slot scheduling</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PDCCH + PDSCH (P</w:t>
            </w:r>
            <w:r w:rsidRPr="00CB70C7">
              <w:rPr>
                <w:vertAlign w:val="subscript"/>
              </w:rPr>
              <w:t>PDCCH+PDSCH</w:t>
            </w:r>
            <w:r w:rsidRPr="00CB70C7">
              <w:t>)</w:t>
            </w:r>
          </w:p>
        </w:tc>
        <w:tc>
          <w:tcPr>
            <w:tcW w:w="3330" w:type="dxa"/>
            <w:hideMark/>
          </w:tcPr>
          <w:p w:rsidR="0066543A" w:rsidRPr="00CB70C7" w:rsidRDefault="0066543A" w:rsidP="00730C2B">
            <w:pPr>
              <w:spacing w:after="0" w:line="231" w:lineRule="atLeast"/>
              <w:jc w:val="center"/>
            </w:pPr>
            <w:r w:rsidRPr="00CB70C7">
              <w:t>120</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PDSCH-only (P</w:t>
            </w:r>
            <w:r w:rsidRPr="00CB70C7">
              <w:rPr>
                <w:vertAlign w:val="subscript"/>
              </w:rPr>
              <w:t>PDSCH</w:t>
            </w:r>
            <w:r w:rsidRPr="00CB70C7">
              <w:t>)</w:t>
            </w:r>
          </w:p>
        </w:tc>
        <w:tc>
          <w:tcPr>
            <w:tcW w:w="3330" w:type="dxa"/>
            <w:hideMark/>
          </w:tcPr>
          <w:p w:rsidR="0066543A" w:rsidRPr="00CB70C7" w:rsidRDefault="0066543A" w:rsidP="00730C2B">
            <w:pPr>
              <w:spacing w:after="0" w:line="231" w:lineRule="atLeast"/>
              <w:jc w:val="center"/>
            </w:pPr>
            <w:r w:rsidRPr="00CB70C7">
              <w:t>112</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SSB/CSI-RS proc. (P</w:t>
            </w:r>
            <w:r w:rsidRPr="00CB70C7">
              <w:rPr>
                <w:vertAlign w:val="subscript"/>
              </w:rPr>
              <w:t>SSB</w:t>
            </w:r>
            <w:r w:rsidRPr="00CB70C7">
              <w:t>)</w:t>
            </w:r>
          </w:p>
        </w:tc>
        <w:tc>
          <w:tcPr>
            <w:tcW w:w="3330" w:type="dxa"/>
            <w:hideMark/>
          </w:tcPr>
          <w:p w:rsidR="0066543A" w:rsidRPr="00CB70C7" w:rsidRDefault="0066543A" w:rsidP="00730C2B">
            <w:pPr>
              <w:spacing w:after="0" w:line="231" w:lineRule="atLeast"/>
              <w:jc w:val="center"/>
            </w:pPr>
            <w:r w:rsidRPr="00CB70C7">
              <w:t>50</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Intra-frequency RRM measurement (P</w:t>
            </w:r>
            <w:r w:rsidRPr="00CB70C7">
              <w:rPr>
                <w:vertAlign w:val="subscript"/>
              </w:rPr>
              <w:t>intra</w:t>
            </w:r>
            <w:r w:rsidRPr="00CB70C7">
              <w:t>)</w:t>
            </w:r>
          </w:p>
        </w:tc>
        <w:tc>
          <w:tcPr>
            <w:tcW w:w="3330" w:type="dxa"/>
            <w:hideMark/>
          </w:tcPr>
          <w:p w:rsidR="0066543A" w:rsidRPr="00CB70C7" w:rsidRDefault="0066543A" w:rsidP="00730C2B">
            <w:pPr>
              <w:spacing w:after="0" w:line="231" w:lineRule="atLeast"/>
              <w:ind w:left="360" w:hanging="360"/>
              <w:jc w:val="center"/>
            </w:pPr>
            <w:r w:rsidRPr="00CB70C7">
              <w:rPr>
                <w:rStyle w:val="apple-converted-space"/>
              </w:rPr>
              <w:t>[</w:t>
            </w:r>
            <w:r w:rsidRPr="00CB70C7">
              <w:t>60] (synchronous case, N=8, measurement only)</w:t>
            </w:r>
          </w:p>
          <w:p w:rsidR="0066543A" w:rsidRPr="00CB70C7" w:rsidRDefault="0066543A" w:rsidP="00730C2B">
            <w:pPr>
              <w:spacing w:after="0" w:line="231" w:lineRule="atLeast"/>
              <w:ind w:left="360" w:hanging="360"/>
              <w:jc w:val="center"/>
            </w:pPr>
            <w:r w:rsidRPr="00CB70C7">
              <w:rPr>
                <w:rStyle w:val="apple-converted-space"/>
              </w:rPr>
              <w:t>[</w:t>
            </w:r>
            <w:r w:rsidRPr="00CB70C7">
              <w:t>80]</w:t>
            </w:r>
            <w:r w:rsidRPr="00CB70C7">
              <w:rPr>
                <w:rStyle w:val="apple-converted-space"/>
                <w:vertAlign w:val="superscript"/>
              </w:rPr>
              <w:t> </w:t>
            </w:r>
            <w:r w:rsidRPr="00CB70C7">
              <w:t>(combined measurement and search)</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Inter-frequency RRM measurement (P</w:t>
            </w:r>
            <w:r w:rsidRPr="00CB70C7">
              <w:rPr>
                <w:vertAlign w:val="subscript"/>
              </w:rPr>
              <w:t>inter</w:t>
            </w:r>
            <w:r w:rsidRPr="00CB70C7">
              <w:t>)</w:t>
            </w:r>
          </w:p>
        </w:tc>
        <w:tc>
          <w:tcPr>
            <w:tcW w:w="3330" w:type="dxa"/>
            <w:hideMark/>
          </w:tcPr>
          <w:p w:rsidR="0066543A" w:rsidRPr="00CB70C7" w:rsidRDefault="0066543A" w:rsidP="00730C2B">
            <w:pPr>
              <w:spacing w:after="0" w:line="231" w:lineRule="atLeast"/>
              <w:ind w:left="360" w:hanging="360"/>
              <w:jc w:val="center"/>
            </w:pPr>
            <w:r w:rsidRPr="00CB70C7">
              <w:t>[60]</w:t>
            </w:r>
            <w:r w:rsidRPr="00CB70C7">
              <w:rPr>
                <w:rStyle w:val="apple-converted-space"/>
                <w:vertAlign w:val="superscript"/>
              </w:rPr>
              <w:t> </w:t>
            </w:r>
            <w:r w:rsidRPr="00CB70C7">
              <w:t>(</w:t>
            </w:r>
            <w:r w:rsidRPr="00CB70C7">
              <w:rPr>
                <w:lang w:val="en-US"/>
              </w:rPr>
              <w:t>neighbor</w:t>
            </w:r>
            <w:r w:rsidRPr="00CB70C7">
              <w:t xml:space="preserve"> cell search power per freq. layer)</w:t>
            </w:r>
          </w:p>
          <w:p w:rsidR="0066543A" w:rsidRPr="00CB70C7" w:rsidRDefault="0066543A" w:rsidP="00730C2B">
            <w:pPr>
              <w:spacing w:after="0" w:line="231" w:lineRule="atLeast"/>
              <w:ind w:left="360" w:hanging="360"/>
              <w:jc w:val="center"/>
            </w:pPr>
            <w:r w:rsidRPr="00CB70C7">
              <w:t>[80]</w:t>
            </w:r>
            <w:r w:rsidRPr="00CB70C7">
              <w:rPr>
                <w:rStyle w:val="apple-converted-space"/>
              </w:rPr>
              <w:t> </w:t>
            </w:r>
            <w:r w:rsidRPr="00CB70C7">
              <w:t>(measurement only per freq. layer)</w:t>
            </w:r>
          </w:p>
          <w:p w:rsidR="0066543A" w:rsidRPr="00CB70C7" w:rsidRDefault="0066543A" w:rsidP="00730C2B">
            <w:pPr>
              <w:spacing w:after="0" w:line="231" w:lineRule="atLeast"/>
              <w:ind w:left="360" w:hanging="360"/>
              <w:jc w:val="center"/>
            </w:pPr>
            <w:r w:rsidRPr="00CB70C7">
              <w:t>Micro sleep power assumed for switch in/out a freq. layer</w:t>
            </w:r>
          </w:p>
        </w:tc>
      </w:tr>
      <w:tr w:rsidR="0066543A" w:rsidRPr="00CB70C7" w:rsidTr="00D201C3">
        <w:trPr>
          <w:trHeight w:val="17"/>
          <w:jc w:val="center"/>
        </w:trPr>
        <w:tc>
          <w:tcPr>
            <w:tcW w:w="5641" w:type="dxa"/>
            <w:gridSpan w:val="2"/>
          </w:tcPr>
          <w:p w:rsidR="0066543A" w:rsidRPr="00CB70C7" w:rsidRDefault="0066543A" w:rsidP="00730C2B">
            <w:pPr>
              <w:spacing w:after="0"/>
            </w:pPr>
            <w:r w:rsidRPr="00CB70C7">
              <w:t>Note: 2</w:t>
            </w:r>
            <w:r>
              <w:t xml:space="preserve"> </w:t>
            </w:r>
            <w:r w:rsidRPr="00CB70C7">
              <w:t>R</w:t>
            </w:r>
            <w:r>
              <w:t>x</w:t>
            </w:r>
            <w:r w:rsidRPr="00CB70C7">
              <w:t xml:space="preserve"> is assumed</w:t>
            </w:r>
          </w:p>
        </w:tc>
      </w:tr>
    </w:tbl>
    <w:p w:rsidR="0066543A" w:rsidRPr="00CB70C7" w:rsidRDefault="0066543A" w:rsidP="00BE6794">
      <w:pPr>
        <w:rPr>
          <w:lang w:val="en-US"/>
        </w:rPr>
      </w:pPr>
    </w:p>
    <w:p w:rsidR="0066543A" w:rsidRPr="00CB70C7" w:rsidRDefault="0066543A" w:rsidP="00BE6794">
      <w:r w:rsidRPr="00CB70C7">
        <w:lastRenderedPageBreak/>
        <w:t xml:space="preserve">In addition to the assumptions in </w:t>
      </w:r>
      <w:r>
        <w:t>Table 6.2-1</w:t>
      </w:r>
      <w:r w:rsidRPr="00CB70C7">
        <w:t>, the following additional assumptions are considered for UE power saving evaluations:</w:t>
      </w:r>
    </w:p>
    <w:p w:rsidR="0066543A" w:rsidRPr="00CB70C7" w:rsidRDefault="00BE6794" w:rsidP="00BE6794">
      <w:pPr>
        <w:pStyle w:val="B1"/>
      </w:pPr>
      <w:r>
        <w:t>-</w:t>
      </w:r>
      <w:r>
        <w:tab/>
      </w:r>
      <w:r w:rsidR="0066543A" w:rsidRPr="00CB70C7">
        <w:t xml:space="preserve">The scaling factor </w:t>
      </w:r>
      <w:r w:rsidR="0066543A">
        <w:t>'</w:t>
      </w:r>
      <w:r w:rsidR="0066543A" w:rsidRPr="00CB70C7">
        <w:t>0.7</w:t>
      </w:r>
      <w:r w:rsidR="0066543A">
        <w:t>'</w:t>
      </w:r>
      <w:r w:rsidR="0066543A" w:rsidRPr="00CB70C7">
        <w:t xml:space="preserve"> is used for 2 Rx to 1Rx power scaling.</w:t>
      </w:r>
    </w:p>
    <w:p w:rsidR="0066543A" w:rsidRPr="00CB70C7" w:rsidRDefault="00BE6794" w:rsidP="00BE6794">
      <w:pPr>
        <w:pStyle w:val="B1"/>
      </w:pPr>
      <w:r>
        <w:t>-</w:t>
      </w:r>
      <w:r>
        <w:tab/>
      </w:r>
      <w:r w:rsidR="0066543A" w:rsidRPr="00CB70C7">
        <w:t xml:space="preserve">The power scaling for PDCCH candidate reduction defined in TR 38.840 </w:t>
      </w:r>
      <w:r w:rsidR="0066543A">
        <w:t>[6]</w:t>
      </w:r>
      <w:r w:rsidR="0066543A" w:rsidRPr="00CB70C7">
        <w:t xml:space="preserve"> is reused for Red</w:t>
      </w:r>
      <w:r w:rsidR="0066543A">
        <w:t>C</w:t>
      </w:r>
      <w:r w:rsidR="0066543A" w:rsidRPr="00CB70C7">
        <w:t>ap UEs.</w:t>
      </w:r>
    </w:p>
    <w:p w:rsidR="0066543A" w:rsidRPr="0043350C" w:rsidRDefault="00BE6794" w:rsidP="00BE6794">
      <w:pPr>
        <w:pStyle w:val="B1"/>
      </w:pPr>
      <w:r>
        <w:t>-</w:t>
      </w:r>
      <w:r>
        <w:tab/>
      </w:r>
      <w:r w:rsidR="0066543A" w:rsidRPr="0043350C">
        <w:t>For FR2, the power consumption model in TR 38.840 [6] is reused.</w:t>
      </w:r>
    </w:p>
    <w:p w:rsidR="0066543A" w:rsidRPr="00CB70C7" w:rsidRDefault="0066543A" w:rsidP="00BE6794">
      <w:r w:rsidRPr="00CB70C7">
        <w:t>The following rules for power determination are adopted as working assumption for power saving evaluations:</w:t>
      </w:r>
    </w:p>
    <w:p w:rsidR="0066543A" w:rsidRPr="00CB70C7" w:rsidRDefault="00BE6794" w:rsidP="00BE6794">
      <w:pPr>
        <w:pStyle w:val="B1"/>
      </w:pPr>
      <w:r>
        <w:t>-</w:t>
      </w:r>
      <w:r>
        <w:tab/>
      </w:r>
      <w:r w:rsidR="0066543A" w:rsidRPr="00CB70C7">
        <w:t xml:space="preserve">Rule 1: </w:t>
      </w:r>
      <w:r w:rsidR="0066543A">
        <w:t>'</w:t>
      </w:r>
      <w:r w:rsidR="0066543A" w:rsidRPr="00CB70C7">
        <w:t>Micro sleep</w:t>
      </w:r>
      <w:r w:rsidR="0066543A">
        <w:t>'</w:t>
      </w:r>
      <w:r w:rsidR="0066543A" w:rsidRPr="00CB70C7">
        <w:t xml:space="preserve"> power of 1 Rx is [0.8]x2 Rx </w:t>
      </w:r>
      <w:r w:rsidR="0066543A">
        <w:t>'</w:t>
      </w:r>
      <w:r w:rsidR="0066543A" w:rsidRPr="00CB70C7">
        <w:t>Micro sleep</w:t>
      </w:r>
      <w:r w:rsidR="0066543A">
        <w:t>'</w:t>
      </w:r>
      <w:r w:rsidR="0066543A" w:rsidRPr="00CB70C7">
        <w:t xml:space="preserve"> power </w:t>
      </w:r>
    </w:p>
    <w:p w:rsidR="0066543A" w:rsidRPr="00CB70C7" w:rsidRDefault="00BE6794" w:rsidP="00BE6794">
      <w:pPr>
        <w:pStyle w:val="B1"/>
      </w:pPr>
      <w:r>
        <w:t>-</w:t>
      </w:r>
      <w:r>
        <w:tab/>
      </w:r>
      <w:r w:rsidR="0066543A" w:rsidRPr="00CB70C7">
        <w:t>Rule 2: For both 1 Rx and 2 Rx configuration, P(α) = max (Micro-sleep, α ∙ Pt + (1 – α) ∙ 0.7Pt)), where Pt is the PDCCH-only power for same slot and cross-slot scheduling cases</w:t>
      </w:r>
    </w:p>
    <w:p w:rsidR="0066543A" w:rsidRPr="00CB70C7" w:rsidRDefault="0066543A" w:rsidP="0066543A">
      <w:pPr>
        <w:jc w:val="both"/>
        <w:rPr>
          <w:b/>
        </w:rPr>
      </w:pPr>
      <w:r w:rsidRPr="00CB70C7">
        <w:rPr>
          <w:b/>
        </w:rPr>
        <w:t>Traffic model used for UE power saving evaluation</w:t>
      </w:r>
      <w:r>
        <w:rPr>
          <w:b/>
        </w:rPr>
        <w:t>:</w:t>
      </w:r>
    </w:p>
    <w:p w:rsidR="0066543A" w:rsidRPr="00CB70C7" w:rsidRDefault="0066543A" w:rsidP="0066543A">
      <w:pPr>
        <w:jc w:val="both"/>
      </w:pPr>
      <w:r w:rsidRPr="00CB70C7">
        <w:t xml:space="preserve">For instant messaging, Heartbeat and VoIP application, the following traffic models and DRX configuration in Table </w:t>
      </w:r>
      <w:r>
        <w:t>6.2-2</w:t>
      </w:r>
      <w:r w:rsidRPr="00CB70C7">
        <w:t xml:space="preserve"> and Table </w:t>
      </w:r>
      <w:r>
        <w:t>6.2-3</w:t>
      </w:r>
      <w:r w:rsidRPr="00CB70C7">
        <w:t xml:space="preserve"> are used </w:t>
      </w:r>
      <w:r>
        <w:t xml:space="preserve">as baseline </w:t>
      </w:r>
      <w:r w:rsidRPr="00CB70C7">
        <w:t>for evaluations.</w:t>
      </w:r>
      <w:r>
        <w:t xml:space="preserve"> </w:t>
      </w:r>
    </w:p>
    <w:p w:rsidR="0066543A" w:rsidRPr="00085186" w:rsidRDefault="0066543A" w:rsidP="00BE6794">
      <w:pPr>
        <w:pStyle w:val="TH"/>
      </w:pPr>
      <w:r w:rsidRPr="00085186">
        <w:t xml:space="preserve">Table </w:t>
      </w:r>
      <w:r>
        <w:t>6.2-2</w:t>
      </w:r>
      <w:r w:rsidRPr="00085186">
        <w:t xml:space="preserve">: Baseline </w:t>
      </w:r>
      <w:r>
        <w:t>t</w:t>
      </w:r>
      <w:r w:rsidRPr="00085186">
        <w:t xml:space="preserve">raffic </w:t>
      </w:r>
      <w:r>
        <w:t>m</w:t>
      </w:r>
      <w:r w:rsidRPr="00085186">
        <w:t>odels</w:t>
      </w:r>
    </w:p>
    <w:tbl>
      <w:tblPr>
        <w:tblStyle w:val="TableGrid"/>
        <w:tblW w:w="0" w:type="auto"/>
        <w:jc w:val="center"/>
        <w:tblLook w:val="04A0" w:firstRow="1" w:lastRow="0" w:firstColumn="1" w:lastColumn="0" w:noHBand="0" w:noVBand="1"/>
      </w:tblPr>
      <w:tblGrid>
        <w:gridCol w:w="1791"/>
        <w:gridCol w:w="2740"/>
        <w:gridCol w:w="2475"/>
        <w:gridCol w:w="2625"/>
      </w:tblGrid>
      <w:tr w:rsidR="0066543A" w:rsidRPr="00CB70C7" w:rsidTr="00D201C3">
        <w:trPr>
          <w:trHeight w:val="210"/>
          <w:jc w:val="center"/>
        </w:trPr>
        <w:tc>
          <w:tcPr>
            <w:tcW w:w="1791" w:type="dxa"/>
            <w:noWrap/>
            <w:hideMark/>
          </w:tcPr>
          <w:p w:rsidR="0066543A" w:rsidRPr="00CB70C7" w:rsidRDefault="0066543A" w:rsidP="00730C2B">
            <w:pPr>
              <w:spacing w:after="0"/>
              <w:rPr>
                <w:b/>
                <w:bCs/>
              </w:rPr>
            </w:pPr>
            <w:r w:rsidRPr="00CB70C7">
              <w:rPr>
                <w:b/>
                <w:bCs/>
              </w:rPr>
              <w:t> </w:t>
            </w:r>
          </w:p>
        </w:tc>
        <w:tc>
          <w:tcPr>
            <w:tcW w:w="2740" w:type="dxa"/>
            <w:noWrap/>
            <w:hideMark/>
          </w:tcPr>
          <w:p w:rsidR="0066543A" w:rsidRPr="00CB70C7" w:rsidRDefault="0066543A" w:rsidP="00730C2B">
            <w:pPr>
              <w:spacing w:after="0"/>
              <w:rPr>
                <w:b/>
                <w:bCs/>
              </w:rPr>
            </w:pPr>
            <w:r w:rsidRPr="00CB70C7">
              <w:rPr>
                <w:b/>
                <w:bCs/>
              </w:rPr>
              <w:t>Instant messaging</w:t>
            </w:r>
          </w:p>
        </w:tc>
        <w:tc>
          <w:tcPr>
            <w:tcW w:w="2475" w:type="dxa"/>
            <w:noWrap/>
            <w:hideMark/>
          </w:tcPr>
          <w:p w:rsidR="0066543A" w:rsidRPr="00CB70C7" w:rsidRDefault="0066543A" w:rsidP="00730C2B">
            <w:pPr>
              <w:spacing w:after="0"/>
              <w:rPr>
                <w:b/>
                <w:bCs/>
              </w:rPr>
            </w:pPr>
            <w:r w:rsidRPr="00CB70C7">
              <w:rPr>
                <w:b/>
                <w:bCs/>
              </w:rPr>
              <w:t>Hear</w:t>
            </w:r>
            <w:r>
              <w:rPr>
                <w:b/>
                <w:bCs/>
              </w:rPr>
              <w:t>t</w:t>
            </w:r>
            <w:r w:rsidRPr="00CB70C7">
              <w:rPr>
                <w:b/>
                <w:bCs/>
              </w:rPr>
              <w:t>beat</w:t>
            </w:r>
          </w:p>
        </w:tc>
        <w:tc>
          <w:tcPr>
            <w:tcW w:w="2625" w:type="dxa"/>
            <w:noWrap/>
            <w:hideMark/>
          </w:tcPr>
          <w:p w:rsidR="0066543A" w:rsidRPr="00CB70C7" w:rsidRDefault="0066543A" w:rsidP="00730C2B">
            <w:pPr>
              <w:spacing w:after="0"/>
              <w:rPr>
                <w:b/>
                <w:bCs/>
              </w:rPr>
            </w:pPr>
            <w:r w:rsidRPr="00CB70C7">
              <w:rPr>
                <w:b/>
                <w:bCs/>
              </w:rPr>
              <w:t>VoIP</w:t>
            </w:r>
          </w:p>
        </w:tc>
      </w:tr>
      <w:tr w:rsidR="0066543A" w:rsidRPr="00CB70C7" w:rsidTr="00D201C3">
        <w:trPr>
          <w:trHeight w:val="210"/>
          <w:jc w:val="center"/>
        </w:trPr>
        <w:tc>
          <w:tcPr>
            <w:tcW w:w="1791" w:type="dxa"/>
            <w:noWrap/>
            <w:hideMark/>
          </w:tcPr>
          <w:p w:rsidR="0066543A" w:rsidRPr="00CB70C7" w:rsidRDefault="0066543A" w:rsidP="00730C2B">
            <w:pPr>
              <w:spacing w:after="0"/>
            </w:pPr>
            <w:r w:rsidRPr="00CB70C7">
              <w:t>Model</w:t>
            </w:r>
          </w:p>
        </w:tc>
        <w:tc>
          <w:tcPr>
            <w:tcW w:w="2740" w:type="dxa"/>
            <w:noWrap/>
            <w:hideMark/>
          </w:tcPr>
          <w:p w:rsidR="0066543A" w:rsidRPr="00CB70C7" w:rsidRDefault="0066543A" w:rsidP="00730C2B">
            <w:pPr>
              <w:spacing w:after="0"/>
            </w:pPr>
            <w:r w:rsidRPr="00CB70C7">
              <w:t>FTP model 3</w:t>
            </w:r>
          </w:p>
        </w:tc>
        <w:tc>
          <w:tcPr>
            <w:tcW w:w="2475" w:type="dxa"/>
            <w:noWrap/>
            <w:hideMark/>
          </w:tcPr>
          <w:p w:rsidR="0066543A" w:rsidRPr="00CB70C7" w:rsidRDefault="0066543A" w:rsidP="00730C2B">
            <w:pPr>
              <w:spacing w:after="0"/>
            </w:pPr>
            <w:r w:rsidRPr="00CB70C7">
              <w:t>FTP model 3</w:t>
            </w:r>
          </w:p>
        </w:tc>
        <w:tc>
          <w:tcPr>
            <w:tcW w:w="2625" w:type="dxa"/>
            <w:vMerge w:val="restart"/>
            <w:hideMark/>
          </w:tcPr>
          <w:p w:rsidR="0066543A" w:rsidRPr="00CB70C7" w:rsidRDefault="0066543A" w:rsidP="00730C2B">
            <w:pPr>
              <w:spacing w:after="0"/>
            </w:pPr>
            <w:r w:rsidRPr="00CB70C7">
              <w:t>As defined in R1-070674</w:t>
            </w:r>
            <w:r>
              <w:t xml:space="preserve"> [7]</w:t>
            </w:r>
            <w:r w:rsidRPr="00CB70C7">
              <w:t>.</w:t>
            </w:r>
            <w:r>
              <w:t xml:space="preserve"> </w:t>
            </w:r>
            <w:r w:rsidRPr="00CB70C7">
              <w:t>Assume max two packets bundled.</w:t>
            </w:r>
          </w:p>
        </w:tc>
      </w:tr>
      <w:tr w:rsidR="0066543A" w:rsidRPr="00CB70C7" w:rsidTr="00D201C3">
        <w:trPr>
          <w:trHeight w:val="210"/>
          <w:jc w:val="center"/>
        </w:trPr>
        <w:tc>
          <w:tcPr>
            <w:tcW w:w="1791" w:type="dxa"/>
            <w:noWrap/>
            <w:hideMark/>
          </w:tcPr>
          <w:p w:rsidR="0066543A" w:rsidRPr="00CB70C7" w:rsidRDefault="0066543A" w:rsidP="00730C2B">
            <w:pPr>
              <w:spacing w:after="0"/>
            </w:pPr>
            <w:r w:rsidRPr="00CB70C7">
              <w:t>Packet size</w:t>
            </w:r>
          </w:p>
        </w:tc>
        <w:tc>
          <w:tcPr>
            <w:tcW w:w="2740" w:type="dxa"/>
            <w:noWrap/>
            <w:hideMark/>
          </w:tcPr>
          <w:p w:rsidR="0066543A" w:rsidRPr="00CB70C7" w:rsidRDefault="0066543A" w:rsidP="00730C2B">
            <w:pPr>
              <w:spacing w:after="0"/>
            </w:pPr>
            <w:r w:rsidRPr="00CB70C7">
              <w:t>0.1 Mbytes</w:t>
            </w:r>
          </w:p>
        </w:tc>
        <w:tc>
          <w:tcPr>
            <w:tcW w:w="2475" w:type="dxa"/>
            <w:noWrap/>
            <w:hideMark/>
          </w:tcPr>
          <w:p w:rsidR="0066543A" w:rsidRPr="00CB70C7" w:rsidRDefault="0066543A" w:rsidP="00730C2B">
            <w:pPr>
              <w:spacing w:after="0"/>
            </w:pPr>
            <w:r w:rsidRPr="00CB70C7">
              <w:t>100 Bytes</w:t>
            </w:r>
          </w:p>
        </w:tc>
        <w:tc>
          <w:tcPr>
            <w:tcW w:w="2625" w:type="dxa"/>
            <w:vMerge/>
            <w:hideMark/>
          </w:tcPr>
          <w:p w:rsidR="0066543A" w:rsidRPr="00CB70C7" w:rsidRDefault="0066543A" w:rsidP="00730C2B">
            <w:pPr>
              <w:spacing w:after="0"/>
            </w:pPr>
          </w:p>
        </w:tc>
      </w:tr>
      <w:tr w:rsidR="0066543A" w:rsidRPr="00CB70C7" w:rsidTr="00D201C3">
        <w:trPr>
          <w:trHeight w:val="210"/>
          <w:jc w:val="center"/>
        </w:trPr>
        <w:tc>
          <w:tcPr>
            <w:tcW w:w="1791" w:type="dxa"/>
            <w:noWrap/>
            <w:hideMark/>
          </w:tcPr>
          <w:p w:rsidR="0066543A" w:rsidRPr="00CB70C7" w:rsidRDefault="0066543A" w:rsidP="00730C2B">
            <w:pPr>
              <w:spacing w:after="0"/>
            </w:pPr>
            <w:r w:rsidRPr="00CB70C7">
              <w:t>Mean inter-arrival time</w:t>
            </w:r>
          </w:p>
        </w:tc>
        <w:tc>
          <w:tcPr>
            <w:tcW w:w="2740" w:type="dxa"/>
            <w:noWrap/>
            <w:hideMark/>
          </w:tcPr>
          <w:p w:rsidR="0066543A" w:rsidRPr="00CB70C7" w:rsidRDefault="0066543A" w:rsidP="00730C2B">
            <w:pPr>
              <w:spacing w:after="0"/>
            </w:pPr>
            <w:r w:rsidRPr="00CB70C7">
              <w:t>2 sec</w:t>
            </w:r>
            <w:r>
              <w:t>onds</w:t>
            </w:r>
          </w:p>
        </w:tc>
        <w:tc>
          <w:tcPr>
            <w:tcW w:w="2475" w:type="dxa"/>
            <w:noWrap/>
            <w:hideMark/>
          </w:tcPr>
          <w:p w:rsidR="0066543A" w:rsidRPr="00CB70C7" w:rsidRDefault="0066543A" w:rsidP="00730C2B">
            <w:pPr>
              <w:spacing w:after="0"/>
            </w:pPr>
            <w:r w:rsidRPr="00CB70C7">
              <w:t>60 sec</w:t>
            </w:r>
            <w:r>
              <w:t>onds</w:t>
            </w:r>
          </w:p>
        </w:tc>
        <w:tc>
          <w:tcPr>
            <w:tcW w:w="2625" w:type="dxa"/>
            <w:vMerge/>
            <w:hideMark/>
          </w:tcPr>
          <w:p w:rsidR="0066543A" w:rsidRPr="00CB70C7" w:rsidRDefault="0066543A" w:rsidP="00730C2B">
            <w:pPr>
              <w:spacing w:after="0"/>
            </w:pPr>
          </w:p>
        </w:tc>
      </w:tr>
      <w:tr w:rsidR="0066543A" w:rsidRPr="00CB70C7" w:rsidTr="00D201C3">
        <w:trPr>
          <w:trHeight w:val="800"/>
          <w:jc w:val="center"/>
        </w:trPr>
        <w:tc>
          <w:tcPr>
            <w:tcW w:w="1791" w:type="dxa"/>
            <w:noWrap/>
            <w:hideMark/>
          </w:tcPr>
          <w:p w:rsidR="0066543A" w:rsidRPr="00CB70C7" w:rsidRDefault="0066543A" w:rsidP="00730C2B">
            <w:pPr>
              <w:spacing w:after="0"/>
            </w:pPr>
            <w:r w:rsidRPr="00CB70C7">
              <w:t>DRX setting</w:t>
            </w:r>
          </w:p>
        </w:tc>
        <w:tc>
          <w:tcPr>
            <w:tcW w:w="2740" w:type="dxa"/>
            <w:hideMark/>
          </w:tcPr>
          <w:p w:rsidR="0066543A" w:rsidRPr="00CB70C7" w:rsidRDefault="0066543A" w:rsidP="00730C2B">
            <w:pPr>
              <w:spacing w:after="0"/>
            </w:pPr>
            <w:r w:rsidRPr="00CB70C7">
              <w:t>Period = 320 ms</w:t>
            </w:r>
            <w:r w:rsidRPr="00CB70C7">
              <w:br/>
              <w:t>Inactivity timer = 80 ms</w:t>
            </w:r>
            <w:r w:rsidRPr="00CB70C7">
              <w:br/>
              <w:t xml:space="preserve">FR1 </w:t>
            </w:r>
            <w:r>
              <w:t>'</w:t>
            </w:r>
            <w:r w:rsidRPr="00CB70C7">
              <w:t>On</w:t>
            </w:r>
            <w:r>
              <w:t>'</w:t>
            </w:r>
            <w:r w:rsidRPr="00CB70C7">
              <w:t xml:space="preserve"> duration: 10 ms</w:t>
            </w:r>
            <w:r w:rsidRPr="00CB70C7">
              <w:br/>
              <w:t xml:space="preserve">FR2 </w:t>
            </w:r>
            <w:r>
              <w:t>'</w:t>
            </w:r>
            <w:r w:rsidRPr="00CB70C7">
              <w:t>On</w:t>
            </w:r>
            <w:r>
              <w:t>'</w:t>
            </w:r>
            <w:r w:rsidRPr="00CB70C7">
              <w:t xml:space="preserve"> duration: 5 ms</w:t>
            </w:r>
          </w:p>
        </w:tc>
        <w:tc>
          <w:tcPr>
            <w:tcW w:w="2475" w:type="dxa"/>
            <w:hideMark/>
          </w:tcPr>
          <w:p w:rsidR="0066543A" w:rsidRPr="00CB70C7" w:rsidRDefault="0066543A" w:rsidP="00730C2B">
            <w:pPr>
              <w:spacing w:after="0"/>
            </w:pPr>
            <w:r w:rsidRPr="00CB70C7">
              <w:t>C-DRX cycle 640 ms</w:t>
            </w:r>
            <w:r w:rsidRPr="00CB70C7">
              <w:br/>
              <w:t>Inactivity timer {200, 80} ms</w:t>
            </w:r>
            <w:r w:rsidRPr="00CB70C7">
              <w:br/>
              <w:t xml:space="preserve">FR1 </w:t>
            </w:r>
            <w:r>
              <w:t>'</w:t>
            </w:r>
            <w:r w:rsidRPr="00CB70C7">
              <w:t>On</w:t>
            </w:r>
            <w:r>
              <w:t>'</w:t>
            </w:r>
            <w:r w:rsidRPr="00CB70C7">
              <w:t xml:space="preserve"> duration: 10 ms</w:t>
            </w:r>
            <w:r w:rsidRPr="00CB70C7">
              <w:br/>
              <w:t xml:space="preserve">FR2 </w:t>
            </w:r>
            <w:r>
              <w:t>'</w:t>
            </w:r>
            <w:r w:rsidRPr="00CB70C7">
              <w:t>On</w:t>
            </w:r>
            <w:r>
              <w:t>'</w:t>
            </w:r>
            <w:r w:rsidRPr="00CB70C7">
              <w:t xml:space="preserve"> duration: 5 ms</w:t>
            </w:r>
          </w:p>
        </w:tc>
        <w:tc>
          <w:tcPr>
            <w:tcW w:w="2625" w:type="dxa"/>
            <w:hideMark/>
          </w:tcPr>
          <w:p w:rsidR="0066543A" w:rsidRPr="00CB70C7" w:rsidRDefault="0066543A" w:rsidP="00730C2B">
            <w:pPr>
              <w:spacing w:after="0"/>
            </w:pPr>
            <w:r w:rsidRPr="00CB70C7">
              <w:t>Period = 40 ms</w:t>
            </w:r>
            <w:r w:rsidRPr="00CB70C7">
              <w:br/>
              <w:t>Inactivity timer = 10 ms</w:t>
            </w:r>
            <w:r w:rsidRPr="00CB70C7">
              <w:br/>
              <w:t xml:space="preserve">FR1 </w:t>
            </w:r>
            <w:r>
              <w:t>'</w:t>
            </w:r>
            <w:r w:rsidRPr="00CB70C7">
              <w:t>On</w:t>
            </w:r>
            <w:r>
              <w:t>'</w:t>
            </w:r>
            <w:r w:rsidRPr="00CB70C7">
              <w:t xml:space="preserve"> duration: 4 ms</w:t>
            </w:r>
            <w:r w:rsidRPr="00CB70C7">
              <w:br/>
              <w:t xml:space="preserve">FR2 </w:t>
            </w:r>
            <w:r>
              <w:t>'</w:t>
            </w:r>
            <w:r w:rsidRPr="00CB70C7">
              <w:t>On</w:t>
            </w:r>
            <w:r>
              <w:t>'</w:t>
            </w:r>
            <w:r w:rsidRPr="00CB70C7">
              <w:t xml:space="preserve"> duration: 2 ms</w:t>
            </w:r>
          </w:p>
        </w:tc>
      </w:tr>
      <w:tr w:rsidR="0066543A" w:rsidRPr="00CB70C7" w:rsidTr="00D201C3">
        <w:trPr>
          <w:trHeight w:val="400"/>
          <w:jc w:val="center"/>
        </w:trPr>
        <w:tc>
          <w:tcPr>
            <w:tcW w:w="1791" w:type="dxa"/>
            <w:noWrap/>
            <w:hideMark/>
          </w:tcPr>
          <w:p w:rsidR="0066543A" w:rsidRPr="00CB70C7" w:rsidRDefault="0066543A" w:rsidP="00730C2B">
            <w:pPr>
              <w:spacing w:after="0"/>
            </w:pPr>
            <w:r w:rsidRPr="00CB70C7">
              <w:t>Comments</w:t>
            </w:r>
          </w:p>
        </w:tc>
        <w:tc>
          <w:tcPr>
            <w:tcW w:w="2740" w:type="dxa"/>
            <w:hideMark/>
          </w:tcPr>
          <w:p w:rsidR="0066543A" w:rsidRPr="00CB70C7" w:rsidRDefault="0066543A" w:rsidP="00730C2B">
            <w:pPr>
              <w:spacing w:after="0"/>
            </w:pPr>
            <w:r w:rsidRPr="00CB70C7">
              <w:t xml:space="preserve">Above values are taken from </w:t>
            </w:r>
            <w:r>
              <w:t>clause</w:t>
            </w:r>
            <w:r w:rsidRPr="00CB70C7">
              <w:t xml:space="preserve"> 8.2 of TR 38.840</w:t>
            </w:r>
            <w:r>
              <w:t xml:space="preserve"> [6]</w:t>
            </w:r>
            <w:r w:rsidRPr="00CB70C7">
              <w:t>.</w:t>
            </w:r>
          </w:p>
        </w:tc>
        <w:tc>
          <w:tcPr>
            <w:tcW w:w="2475" w:type="dxa"/>
            <w:noWrap/>
            <w:hideMark/>
          </w:tcPr>
          <w:p w:rsidR="0066543A" w:rsidRPr="00CB70C7" w:rsidRDefault="0066543A" w:rsidP="00730C2B">
            <w:pPr>
              <w:spacing w:after="0"/>
            </w:pPr>
            <w:r w:rsidRPr="00CB70C7">
              <w:t> </w:t>
            </w:r>
          </w:p>
        </w:tc>
        <w:tc>
          <w:tcPr>
            <w:tcW w:w="2625" w:type="dxa"/>
            <w:hideMark/>
          </w:tcPr>
          <w:p w:rsidR="0066543A" w:rsidRPr="00CB70C7" w:rsidRDefault="0066543A" w:rsidP="00730C2B">
            <w:pPr>
              <w:spacing w:after="0"/>
            </w:pPr>
            <w:r w:rsidRPr="00CB70C7">
              <w:t xml:space="preserve">Above values are taken from </w:t>
            </w:r>
            <w:r>
              <w:t>clause</w:t>
            </w:r>
            <w:r w:rsidRPr="00CB70C7">
              <w:t xml:space="preserve"> 8.2 of </w:t>
            </w:r>
            <w:r w:rsidRPr="00CB70C7">
              <w:br/>
              <w:t>TR 38.840</w:t>
            </w:r>
            <w:r>
              <w:t xml:space="preserve"> [6]</w:t>
            </w:r>
            <w:r w:rsidRPr="00CB70C7">
              <w:t>.</w:t>
            </w:r>
          </w:p>
        </w:tc>
      </w:tr>
    </w:tbl>
    <w:p w:rsidR="0066543A" w:rsidRPr="00CB70C7" w:rsidRDefault="0066543A" w:rsidP="0066543A"/>
    <w:p w:rsidR="0066543A" w:rsidRPr="00085186" w:rsidRDefault="0066543A" w:rsidP="00BE6794">
      <w:pPr>
        <w:pStyle w:val="TH"/>
      </w:pPr>
      <w:r w:rsidRPr="00085186">
        <w:t xml:space="preserve">Table </w:t>
      </w:r>
      <w:r>
        <w:t>6.2-3</w:t>
      </w:r>
      <w:r w:rsidRPr="00085186">
        <w:t>: Main parameters of the VoIP traffic model (from R1-070674</w:t>
      </w:r>
      <w:r>
        <w:t xml:space="preserve"> [7]</w:t>
      </w:r>
      <w:r w:rsidRPr="00085186">
        <w:t>)</w:t>
      </w:r>
    </w:p>
    <w:tbl>
      <w:tblPr>
        <w:tblStyle w:val="TableGrid"/>
        <w:tblW w:w="0" w:type="auto"/>
        <w:jc w:val="center"/>
        <w:tblLook w:val="04A0" w:firstRow="1" w:lastRow="0" w:firstColumn="1" w:lastColumn="0" w:noHBand="0" w:noVBand="1"/>
      </w:tblPr>
      <w:tblGrid>
        <w:gridCol w:w="4361"/>
        <w:gridCol w:w="4019"/>
      </w:tblGrid>
      <w:tr w:rsidR="0066543A" w:rsidRPr="00CB70C7" w:rsidTr="00D201C3">
        <w:trPr>
          <w:trHeight w:val="210"/>
          <w:jc w:val="center"/>
        </w:trPr>
        <w:tc>
          <w:tcPr>
            <w:tcW w:w="4361" w:type="dxa"/>
            <w:noWrap/>
            <w:hideMark/>
          </w:tcPr>
          <w:p w:rsidR="0066543A" w:rsidRPr="00CB70C7" w:rsidRDefault="0066543A" w:rsidP="00730C2B">
            <w:pPr>
              <w:spacing w:after="0"/>
              <w:jc w:val="center"/>
              <w:rPr>
                <w:b/>
                <w:bCs/>
              </w:rPr>
            </w:pPr>
            <w:r w:rsidRPr="00CB70C7">
              <w:rPr>
                <w:b/>
                <w:bCs/>
              </w:rPr>
              <w:t>Parameter</w:t>
            </w:r>
          </w:p>
        </w:tc>
        <w:tc>
          <w:tcPr>
            <w:tcW w:w="4019" w:type="dxa"/>
            <w:noWrap/>
            <w:hideMark/>
          </w:tcPr>
          <w:p w:rsidR="0066543A" w:rsidRPr="00CB70C7" w:rsidRDefault="0066543A" w:rsidP="00730C2B">
            <w:pPr>
              <w:spacing w:after="0"/>
              <w:jc w:val="center"/>
              <w:rPr>
                <w:b/>
                <w:bCs/>
              </w:rPr>
            </w:pPr>
            <w:r w:rsidRPr="00CB70C7">
              <w:rPr>
                <w:b/>
                <w:bCs/>
              </w:rPr>
              <w:t>Characterization</w:t>
            </w:r>
          </w:p>
        </w:tc>
      </w:tr>
      <w:tr w:rsidR="0066543A" w:rsidRPr="00CB70C7" w:rsidTr="00D201C3">
        <w:trPr>
          <w:trHeight w:val="400"/>
          <w:jc w:val="center"/>
        </w:trPr>
        <w:tc>
          <w:tcPr>
            <w:tcW w:w="4361" w:type="dxa"/>
            <w:noWrap/>
            <w:hideMark/>
          </w:tcPr>
          <w:p w:rsidR="0066543A" w:rsidRPr="00CB70C7" w:rsidRDefault="0066543A" w:rsidP="00730C2B">
            <w:pPr>
              <w:spacing w:after="0"/>
              <w:jc w:val="center"/>
            </w:pPr>
            <w:r w:rsidRPr="00CB70C7">
              <w:t>Codec</w:t>
            </w:r>
          </w:p>
        </w:tc>
        <w:tc>
          <w:tcPr>
            <w:tcW w:w="4019" w:type="dxa"/>
            <w:hideMark/>
          </w:tcPr>
          <w:p w:rsidR="0066543A" w:rsidRPr="00CB70C7" w:rsidRDefault="0066543A" w:rsidP="00730C2B">
            <w:pPr>
              <w:spacing w:after="0"/>
              <w:jc w:val="center"/>
            </w:pPr>
            <w:r w:rsidRPr="00CB70C7">
              <w:t xml:space="preserve">RTP AMR 12.2, </w:t>
            </w:r>
            <w:r w:rsidRPr="00CB70C7">
              <w:br/>
              <w:t>Source rate 12.2 kbps</w:t>
            </w:r>
          </w:p>
        </w:tc>
      </w:tr>
      <w:tr w:rsidR="0066543A" w:rsidRPr="00CB70C7" w:rsidTr="00D201C3">
        <w:trPr>
          <w:trHeight w:val="210"/>
          <w:jc w:val="center"/>
        </w:trPr>
        <w:tc>
          <w:tcPr>
            <w:tcW w:w="4361" w:type="dxa"/>
            <w:noWrap/>
            <w:hideMark/>
          </w:tcPr>
          <w:p w:rsidR="0066543A" w:rsidRPr="00CB70C7" w:rsidRDefault="0066543A" w:rsidP="00730C2B">
            <w:pPr>
              <w:spacing w:after="0"/>
              <w:jc w:val="center"/>
            </w:pPr>
            <w:r w:rsidRPr="00CB70C7">
              <w:t>Encoder frame length</w:t>
            </w:r>
          </w:p>
        </w:tc>
        <w:tc>
          <w:tcPr>
            <w:tcW w:w="4019" w:type="dxa"/>
            <w:noWrap/>
            <w:hideMark/>
          </w:tcPr>
          <w:p w:rsidR="0066543A" w:rsidRPr="00CB70C7" w:rsidRDefault="0066543A" w:rsidP="00730C2B">
            <w:pPr>
              <w:spacing w:after="0"/>
              <w:jc w:val="center"/>
            </w:pPr>
            <w:r w:rsidRPr="00CB70C7">
              <w:t>20 ms</w:t>
            </w:r>
          </w:p>
        </w:tc>
      </w:tr>
      <w:tr w:rsidR="0066543A" w:rsidRPr="00CB70C7" w:rsidTr="00D201C3">
        <w:trPr>
          <w:trHeight w:val="210"/>
          <w:jc w:val="center"/>
        </w:trPr>
        <w:tc>
          <w:tcPr>
            <w:tcW w:w="4361" w:type="dxa"/>
            <w:noWrap/>
            <w:hideMark/>
          </w:tcPr>
          <w:p w:rsidR="0066543A" w:rsidRPr="00CB70C7" w:rsidRDefault="0066543A" w:rsidP="00730C2B">
            <w:pPr>
              <w:spacing w:after="0"/>
              <w:jc w:val="center"/>
            </w:pPr>
            <w:r w:rsidRPr="00CB70C7">
              <w:t>Voice activity factor (VAF)</w:t>
            </w:r>
          </w:p>
        </w:tc>
        <w:tc>
          <w:tcPr>
            <w:tcW w:w="4019" w:type="dxa"/>
            <w:noWrap/>
            <w:hideMark/>
          </w:tcPr>
          <w:p w:rsidR="0066543A" w:rsidRPr="00CB70C7" w:rsidRDefault="0066543A" w:rsidP="00730C2B">
            <w:pPr>
              <w:spacing w:after="0"/>
              <w:jc w:val="center"/>
            </w:pPr>
            <w:r w:rsidRPr="00CB70C7">
              <w:t>50% (c=0.01, d=0.99)</w:t>
            </w:r>
          </w:p>
        </w:tc>
      </w:tr>
      <w:tr w:rsidR="0066543A" w:rsidRPr="00CB70C7" w:rsidTr="00D201C3">
        <w:trPr>
          <w:trHeight w:val="600"/>
          <w:jc w:val="center"/>
        </w:trPr>
        <w:tc>
          <w:tcPr>
            <w:tcW w:w="4361" w:type="dxa"/>
            <w:noWrap/>
            <w:hideMark/>
          </w:tcPr>
          <w:p w:rsidR="0066543A" w:rsidRPr="00CB70C7" w:rsidRDefault="0066543A" w:rsidP="00730C2B">
            <w:pPr>
              <w:spacing w:after="0"/>
              <w:jc w:val="center"/>
            </w:pPr>
            <w:r w:rsidRPr="00CB70C7">
              <w:t>SID payload</w:t>
            </w:r>
          </w:p>
        </w:tc>
        <w:tc>
          <w:tcPr>
            <w:tcW w:w="4019" w:type="dxa"/>
            <w:hideMark/>
          </w:tcPr>
          <w:p w:rsidR="0066543A" w:rsidRPr="00CB70C7" w:rsidRDefault="0066543A" w:rsidP="00730C2B">
            <w:pPr>
              <w:spacing w:after="0"/>
              <w:jc w:val="center"/>
            </w:pPr>
            <w:r w:rsidRPr="00CB70C7">
              <w:t>Modelled</w:t>
            </w:r>
            <w:r w:rsidRPr="00CB70C7">
              <w:br/>
              <w:t xml:space="preserve">15 </w:t>
            </w:r>
            <w:r>
              <w:t>b</w:t>
            </w:r>
            <w:r w:rsidRPr="00CB70C7">
              <w:t>ytes (5</w:t>
            </w:r>
            <w:r>
              <w:t xml:space="preserve"> b</w:t>
            </w:r>
            <w:r w:rsidRPr="00CB70C7">
              <w:t>ytes + header)</w:t>
            </w:r>
            <w:r w:rsidRPr="00CB70C7">
              <w:br/>
              <w:t>SID packet every 160</w:t>
            </w:r>
            <w:r>
              <w:t xml:space="preserve"> </w:t>
            </w:r>
            <w:r w:rsidRPr="00CB70C7">
              <w:t>ms during silence</w:t>
            </w:r>
          </w:p>
        </w:tc>
      </w:tr>
      <w:tr w:rsidR="0066543A" w:rsidRPr="00CB70C7" w:rsidTr="00D201C3">
        <w:trPr>
          <w:trHeight w:val="800"/>
          <w:jc w:val="center"/>
        </w:trPr>
        <w:tc>
          <w:tcPr>
            <w:tcW w:w="4361" w:type="dxa"/>
            <w:noWrap/>
            <w:hideMark/>
          </w:tcPr>
          <w:p w:rsidR="0066543A" w:rsidRPr="00CB70C7" w:rsidRDefault="0066543A" w:rsidP="00730C2B">
            <w:pPr>
              <w:spacing w:after="0"/>
              <w:jc w:val="center"/>
            </w:pPr>
            <w:r w:rsidRPr="00CB70C7">
              <w:t>Protocol Overhead with compressed header</w:t>
            </w:r>
          </w:p>
        </w:tc>
        <w:tc>
          <w:tcPr>
            <w:tcW w:w="4019" w:type="dxa"/>
            <w:hideMark/>
          </w:tcPr>
          <w:p w:rsidR="0066543A" w:rsidRPr="00CB70C7" w:rsidRDefault="0066543A" w:rsidP="00730C2B">
            <w:pPr>
              <w:spacing w:after="0"/>
              <w:jc w:val="center"/>
            </w:pPr>
            <w:r w:rsidRPr="00CB70C7">
              <w:t>10 bit</w:t>
            </w:r>
            <w:r>
              <w:t>s</w:t>
            </w:r>
            <w:r w:rsidRPr="00CB70C7">
              <w:t xml:space="preserve"> + padding (RTP-pre-header)</w:t>
            </w:r>
            <w:r w:rsidRPr="00CB70C7">
              <w:br/>
              <w:t xml:space="preserve">4 </w:t>
            </w:r>
            <w:r>
              <w:t>b</w:t>
            </w:r>
            <w:r w:rsidRPr="00CB70C7">
              <w:t>yte (RTP/UDP/IP)</w:t>
            </w:r>
            <w:r w:rsidRPr="00CB70C7">
              <w:br/>
              <w:t xml:space="preserve">2 </w:t>
            </w:r>
            <w:r>
              <w:t>b</w:t>
            </w:r>
            <w:r w:rsidRPr="00CB70C7">
              <w:t>yte (RLC/security)</w:t>
            </w:r>
            <w:r w:rsidRPr="00CB70C7">
              <w:br/>
              <w:t>16 bits (CRC)</w:t>
            </w:r>
          </w:p>
        </w:tc>
      </w:tr>
      <w:tr w:rsidR="0066543A" w:rsidRPr="00CB70C7" w:rsidTr="00D201C3">
        <w:trPr>
          <w:trHeight w:val="210"/>
          <w:jc w:val="center"/>
        </w:trPr>
        <w:tc>
          <w:tcPr>
            <w:tcW w:w="4361" w:type="dxa"/>
            <w:noWrap/>
            <w:hideMark/>
          </w:tcPr>
          <w:p w:rsidR="0066543A" w:rsidRPr="00CB70C7" w:rsidRDefault="0066543A" w:rsidP="00730C2B">
            <w:pPr>
              <w:spacing w:after="0"/>
              <w:jc w:val="center"/>
            </w:pPr>
            <w:r w:rsidRPr="00CB70C7">
              <w:t>Total voice payload on air interface</w:t>
            </w:r>
          </w:p>
        </w:tc>
        <w:tc>
          <w:tcPr>
            <w:tcW w:w="4019" w:type="dxa"/>
            <w:noWrap/>
            <w:hideMark/>
          </w:tcPr>
          <w:p w:rsidR="0066543A" w:rsidRPr="00CB70C7" w:rsidRDefault="0066543A" w:rsidP="00730C2B">
            <w:pPr>
              <w:spacing w:after="0"/>
              <w:jc w:val="center"/>
            </w:pPr>
            <w:r w:rsidRPr="00CB70C7">
              <w:t xml:space="preserve">40 </w:t>
            </w:r>
            <w:r>
              <w:t>b</w:t>
            </w:r>
            <w:r w:rsidRPr="00CB70C7">
              <w:t>ytes (AMR 12.2)</w:t>
            </w:r>
          </w:p>
        </w:tc>
      </w:tr>
    </w:tbl>
    <w:p w:rsidR="0066543A" w:rsidRDefault="0066543A" w:rsidP="00BE6794"/>
    <w:p w:rsidR="0066543A" w:rsidRPr="004A341F" w:rsidRDefault="0066543A" w:rsidP="00BE6794">
      <w:r w:rsidRPr="004A341F">
        <w:t xml:space="preserve">For capturing the observations on power saving results in </w:t>
      </w:r>
      <w:r>
        <w:t>clause</w:t>
      </w:r>
      <w:r w:rsidRPr="004A341F">
        <w:t xml:space="preserve"> 8.2.2, the following methodology is used:</w:t>
      </w:r>
    </w:p>
    <w:p w:rsidR="0066543A" w:rsidRPr="004A341F" w:rsidRDefault="00BE6794" w:rsidP="00BE6794">
      <w:pPr>
        <w:pStyle w:val="B1"/>
        <w:rPr>
          <w:lang w:val="en-US"/>
        </w:rPr>
      </w:pPr>
      <w:r>
        <w:rPr>
          <w:lang w:val="en-US"/>
        </w:rPr>
        <w:t>-</w:t>
      </w:r>
      <w:r>
        <w:rPr>
          <w:lang w:val="en-US"/>
        </w:rPr>
        <w:tab/>
      </w:r>
      <w:r w:rsidR="0066543A" w:rsidRPr="004A341F">
        <w:rPr>
          <w:lang w:val="en-US"/>
        </w:rPr>
        <w:t xml:space="preserve">Determine the Xx (smallest power saving gain)-Yy (largest power saving gain) value based on the smallest and largest values reported by each company at least considering: </w:t>
      </w:r>
    </w:p>
    <w:p w:rsidR="0066543A" w:rsidRPr="004A341F" w:rsidRDefault="00BE6794" w:rsidP="00BE6794">
      <w:pPr>
        <w:pStyle w:val="B2"/>
        <w:rPr>
          <w:lang w:val="en-US"/>
        </w:rPr>
      </w:pPr>
      <w:r>
        <w:rPr>
          <w:lang w:val="en-US"/>
        </w:rPr>
        <w:t>-</w:t>
      </w:r>
      <w:r>
        <w:rPr>
          <w:lang w:val="en-US"/>
        </w:rPr>
        <w:tab/>
      </w:r>
      <w:r w:rsidR="0066543A" w:rsidRPr="004A341F">
        <w:rPr>
          <w:lang w:val="en-US"/>
        </w:rPr>
        <w:t>Separate observations with corresponding Xx-Yy values are captured at least for cross-slot and same slot scheduling cases.</w:t>
      </w:r>
    </w:p>
    <w:p w:rsidR="0066543A" w:rsidRPr="004A341F" w:rsidRDefault="00BE6794" w:rsidP="00BE6794">
      <w:pPr>
        <w:pStyle w:val="B2"/>
      </w:pPr>
      <w:r>
        <w:t>-</w:t>
      </w:r>
      <w:r>
        <w:tab/>
      </w:r>
      <w:r w:rsidR="0066543A" w:rsidRPr="004A341F">
        <w:t>Separate observations for FR1 &amp; FR2</w:t>
      </w:r>
    </w:p>
    <w:p w:rsidR="0066543A" w:rsidRPr="004A341F" w:rsidRDefault="00BE6794" w:rsidP="00BE6794">
      <w:pPr>
        <w:pStyle w:val="B2"/>
      </w:pPr>
      <w:r>
        <w:lastRenderedPageBreak/>
        <w:t>-</w:t>
      </w:r>
      <w:r>
        <w:tab/>
      </w:r>
      <w:r w:rsidR="0066543A" w:rsidRPr="004A341F">
        <w:t>Additonal cases for separate observations</w:t>
      </w:r>
    </w:p>
    <w:p w:rsidR="0066543A" w:rsidRPr="004A341F" w:rsidRDefault="00BE6794" w:rsidP="00BE6794">
      <w:pPr>
        <w:pStyle w:val="B1"/>
        <w:rPr>
          <w:lang w:val="en-US"/>
        </w:rPr>
      </w:pPr>
      <w:r>
        <w:rPr>
          <w:lang w:val="en-US"/>
        </w:rPr>
        <w:t>-</w:t>
      </w:r>
      <w:r>
        <w:rPr>
          <w:lang w:val="en-US"/>
        </w:rPr>
        <w:tab/>
      </w:r>
      <w:r w:rsidR="0066543A" w:rsidRPr="004A341F">
        <w:rPr>
          <w:lang w:val="en-US"/>
        </w:rPr>
        <w:t xml:space="preserve">Capture average/mean value of Xx-Yy excluding the smallest and the largest values among companies. </w:t>
      </w:r>
    </w:p>
    <w:p w:rsidR="0066543A" w:rsidRPr="004A341F" w:rsidRDefault="00BE6794" w:rsidP="00BE6794">
      <w:pPr>
        <w:pStyle w:val="B1"/>
        <w:rPr>
          <w:lang w:val="en-US"/>
        </w:rPr>
      </w:pPr>
      <w:r>
        <w:rPr>
          <w:lang w:val="en-US"/>
        </w:rPr>
        <w:t>-</w:t>
      </w:r>
      <w:r>
        <w:rPr>
          <w:lang w:val="en-US"/>
        </w:rPr>
        <w:tab/>
      </w:r>
      <w:r w:rsidR="0066543A" w:rsidRPr="004A341F">
        <w:rPr>
          <w:lang w:val="en-US"/>
        </w:rPr>
        <w:t xml:space="preserve">Explicitly mention the result/observations if it was provided by a few source companies e.g. 1 or 2 with special setup or assumptions. </w:t>
      </w:r>
    </w:p>
    <w:p w:rsidR="0066543A" w:rsidRPr="004A341F" w:rsidRDefault="00BE6794" w:rsidP="00BE6794">
      <w:pPr>
        <w:pStyle w:val="B1"/>
        <w:rPr>
          <w:lang w:val="en-US"/>
        </w:rPr>
      </w:pPr>
      <w:r>
        <w:rPr>
          <w:lang w:val="en-US"/>
        </w:rPr>
        <w:t>-</w:t>
      </w:r>
      <w:r>
        <w:rPr>
          <w:lang w:val="en-US"/>
        </w:rPr>
        <w:tab/>
      </w:r>
      <w:r w:rsidR="0066543A" w:rsidRPr="004A341F">
        <w:rPr>
          <w:lang w:val="en-US"/>
        </w:rPr>
        <w:t>Highlighting the gain is compared to the UE with configuring the maximum blind decoding for PDCCH monitoring defined in Rel-15/Rel-16</w:t>
      </w:r>
    </w:p>
    <w:p w:rsidR="0066543A" w:rsidRPr="00E40E55" w:rsidRDefault="0066543A" w:rsidP="0066543A">
      <w:pPr>
        <w:rPr>
          <w:b/>
          <w:bCs/>
        </w:rPr>
      </w:pPr>
      <w:r w:rsidRPr="00E40E55">
        <w:rPr>
          <w:b/>
          <w:bCs/>
        </w:rPr>
        <w:t xml:space="preserve">PDCCH </w:t>
      </w:r>
      <w:r>
        <w:rPr>
          <w:b/>
          <w:bCs/>
        </w:rPr>
        <w:t>blocking rate</w:t>
      </w:r>
      <w:r w:rsidRPr="00E40E55">
        <w:rPr>
          <w:b/>
          <w:bCs/>
        </w:rPr>
        <w:t xml:space="preserve"> evaluation:</w:t>
      </w:r>
    </w:p>
    <w:p w:rsidR="0066543A" w:rsidRPr="00CB70C7" w:rsidRDefault="0066543A" w:rsidP="0066543A">
      <w:pPr>
        <w:jc w:val="both"/>
      </w:pPr>
      <w:r w:rsidRPr="00CB70C7">
        <w:t xml:space="preserve">The baseline parameters used for the evaluations of PDCCH </w:t>
      </w:r>
      <w:r>
        <w:t>blocking rate</w:t>
      </w:r>
      <w:r w:rsidRPr="00CB70C7">
        <w:t xml:space="preserve"> </w:t>
      </w:r>
      <w:r>
        <w:t xml:space="preserve">(blocking probability) </w:t>
      </w:r>
      <w:r w:rsidRPr="00CB70C7">
        <w:t xml:space="preserve">evaluations is given in Table </w:t>
      </w:r>
      <w:r>
        <w:t>6.2-4</w:t>
      </w:r>
      <w:r w:rsidRPr="00CB70C7">
        <w:t>.</w:t>
      </w:r>
    </w:p>
    <w:p w:rsidR="0066543A" w:rsidRPr="00085186" w:rsidRDefault="0066543A" w:rsidP="00BE6794">
      <w:pPr>
        <w:pStyle w:val="TH"/>
      </w:pPr>
      <w:r w:rsidRPr="00085186">
        <w:t xml:space="preserve">Table </w:t>
      </w:r>
      <w:r>
        <w:t>6.2-4</w:t>
      </w:r>
      <w:r w:rsidRPr="00085186">
        <w:t xml:space="preserve">: Baseline parameters for the PDCCH </w:t>
      </w:r>
      <w:r>
        <w:t>blocking rate</w:t>
      </w:r>
      <w:r w:rsidRPr="00085186">
        <w:t xml:space="preserve"> evaluation</w:t>
      </w:r>
    </w:p>
    <w:tbl>
      <w:tblPr>
        <w:tblStyle w:val="TableGrid"/>
        <w:tblW w:w="5840" w:type="dxa"/>
        <w:jc w:val="center"/>
        <w:tblLook w:val="04A0" w:firstRow="1" w:lastRow="0" w:firstColumn="1" w:lastColumn="0" w:noHBand="0" w:noVBand="1"/>
      </w:tblPr>
      <w:tblGrid>
        <w:gridCol w:w="2880"/>
        <w:gridCol w:w="2960"/>
      </w:tblGrid>
      <w:tr w:rsidR="0066543A" w:rsidRPr="00CB70C7" w:rsidTr="00D201C3">
        <w:trPr>
          <w:trHeight w:val="220"/>
          <w:jc w:val="center"/>
        </w:trPr>
        <w:tc>
          <w:tcPr>
            <w:tcW w:w="2880" w:type="dxa"/>
            <w:noWrap/>
          </w:tcPr>
          <w:p w:rsidR="0066543A" w:rsidRPr="00CB70C7" w:rsidRDefault="0066543A" w:rsidP="00D201C3">
            <w:pPr>
              <w:spacing w:after="0"/>
              <w:rPr>
                <w:b/>
                <w:bCs/>
                <w:color w:val="000000"/>
                <w:sz w:val="18"/>
                <w:szCs w:val="18"/>
              </w:rPr>
            </w:pPr>
            <w:r w:rsidRPr="00CB70C7">
              <w:rPr>
                <w:b/>
                <w:bCs/>
                <w:color w:val="000000"/>
                <w:sz w:val="18"/>
                <w:szCs w:val="18"/>
              </w:rPr>
              <w:t>Parameters</w:t>
            </w:r>
          </w:p>
        </w:tc>
        <w:tc>
          <w:tcPr>
            <w:tcW w:w="2960" w:type="dxa"/>
            <w:noWrap/>
          </w:tcPr>
          <w:p w:rsidR="0066543A" w:rsidRPr="00CB70C7" w:rsidRDefault="0066543A" w:rsidP="00D201C3">
            <w:pPr>
              <w:spacing w:after="0"/>
              <w:rPr>
                <w:b/>
                <w:bCs/>
                <w:color w:val="000000"/>
                <w:sz w:val="18"/>
                <w:szCs w:val="18"/>
              </w:rPr>
            </w:pPr>
            <w:r w:rsidRPr="00CB70C7">
              <w:rPr>
                <w:b/>
                <w:bCs/>
                <w:color w:val="000000"/>
                <w:sz w:val="18"/>
                <w:szCs w:val="18"/>
              </w:rPr>
              <w:t>Assumptions</w:t>
            </w:r>
          </w:p>
        </w:tc>
      </w:tr>
      <w:tr w:rsidR="0066543A" w:rsidRPr="00CB70C7" w:rsidTr="00D201C3">
        <w:trPr>
          <w:trHeight w:val="7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 xml:space="preserve">SCS/BW  </w:t>
            </w:r>
          </w:p>
        </w:tc>
        <w:tc>
          <w:tcPr>
            <w:tcW w:w="2960" w:type="dxa"/>
          </w:tcPr>
          <w:p w:rsidR="0066543A" w:rsidRPr="00CB70C7" w:rsidRDefault="0066543A" w:rsidP="00D201C3">
            <w:pPr>
              <w:spacing w:after="0"/>
              <w:rPr>
                <w:color w:val="000000"/>
                <w:sz w:val="18"/>
                <w:szCs w:val="18"/>
                <w:lang w:val="de-DE"/>
              </w:rPr>
            </w:pPr>
            <w:r w:rsidRPr="00CB70C7">
              <w:rPr>
                <w:color w:val="000000"/>
                <w:sz w:val="18"/>
                <w:szCs w:val="18"/>
                <w:lang w:val="de-DE"/>
              </w:rPr>
              <w:t>FR1: 30</w:t>
            </w:r>
            <w:r>
              <w:rPr>
                <w:color w:val="000000"/>
                <w:sz w:val="18"/>
                <w:szCs w:val="18"/>
                <w:lang w:val="de-DE"/>
              </w:rPr>
              <w:t xml:space="preserve"> k</w:t>
            </w:r>
            <w:r w:rsidRPr="00CB70C7">
              <w:rPr>
                <w:color w:val="000000"/>
                <w:sz w:val="18"/>
                <w:szCs w:val="18"/>
                <w:lang w:val="de-DE"/>
              </w:rPr>
              <w:t>Hz/20</w:t>
            </w:r>
            <w:r>
              <w:rPr>
                <w:color w:val="000000"/>
                <w:sz w:val="18"/>
                <w:szCs w:val="18"/>
                <w:lang w:val="de-DE"/>
              </w:rPr>
              <w:t xml:space="preserve"> </w:t>
            </w:r>
            <w:r w:rsidRPr="00CB70C7">
              <w:rPr>
                <w:color w:val="000000"/>
                <w:sz w:val="18"/>
                <w:szCs w:val="18"/>
                <w:lang w:val="de-DE"/>
              </w:rPr>
              <w:t>MHz; 15</w:t>
            </w:r>
            <w:r>
              <w:rPr>
                <w:color w:val="000000"/>
                <w:sz w:val="18"/>
                <w:szCs w:val="18"/>
                <w:lang w:val="de-DE"/>
              </w:rPr>
              <w:t xml:space="preserve"> </w:t>
            </w:r>
            <w:r w:rsidRPr="00CB70C7">
              <w:rPr>
                <w:color w:val="000000"/>
                <w:sz w:val="18"/>
                <w:szCs w:val="18"/>
                <w:lang w:val="de-DE"/>
              </w:rPr>
              <w:t>kHz/20</w:t>
            </w:r>
            <w:r>
              <w:rPr>
                <w:color w:val="000000"/>
                <w:sz w:val="18"/>
                <w:szCs w:val="18"/>
                <w:lang w:val="de-DE"/>
              </w:rPr>
              <w:t xml:space="preserve"> </w:t>
            </w:r>
            <w:r w:rsidRPr="00CB70C7">
              <w:rPr>
                <w:color w:val="000000"/>
                <w:sz w:val="18"/>
                <w:szCs w:val="18"/>
                <w:lang w:val="de-DE"/>
              </w:rPr>
              <w:t>MHz is optional</w:t>
            </w:r>
            <w:r w:rsidRPr="00CB70C7">
              <w:rPr>
                <w:color w:val="000000"/>
                <w:sz w:val="18"/>
                <w:szCs w:val="18"/>
                <w:lang w:val="de-DE"/>
              </w:rPr>
              <w:br/>
              <w:t>FR2: 120</w:t>
            </w:r>
            <w:r>
              <w:rPr>
                <w:color w:val="000000"/>
                <w:sz w:val="18"/>
                <w:szCs w:val="18"/>
                <w:lang w:val="de-DE"/>
              </w:rPr>
              <w:t xml:space="preserve"> k</w:t>
            </w:r>
            <w:r w:rsidRPr="00CB70C7">
              <w:rPr>
                <w:color w:val="000000"/>
                <w:sz w:val="18"/>
                <w:szCs w:val="18"/>
                <w:lang w:val="de-DE"/>
              </w:rPr>
              <w:t>Hz/100</w:t>
            </w:r>
            <w:r>
              <w:rPr>
                <w:color w:val="000000"/>
                <w:sz w:val="18"/>
                <w:szCs w:val="18"/>
                <w:lang w:val="de-DE"/>
              </w:rPr>
              <w:t xml:space="preserve"> </w:t>
            </w:r>
            <w:r w:rsidRPr="00CB70C7">
              <w:rPr>
                <w:color w:val="000000"/>
                <w:sz w:val="18"/>
                <w:szCs w:val="18"/>
                <w:lang w:val="de-DE"/>
              </w:rPr>
              <w:t>MHz</w:t>
            </w:r>
          </w:p>
        </w:tc>
      </w:tr>
      <w:tr w:rsidR="0066543A" w:rsidRPr="00CB70C7" w:rsidTr="00D201C3">
        <w:trPr>
          <w:trHeight w:val="2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 xml:space="preserve">CORESET duration </w:t>
            </w:r>
          </w:p>
        </w:tc>
        <w:tc>
          <w:tcPr>
            <w:tcW w:w="2960" w:type="dxa"/>
            <w:noWrap/>
          </w:tcPr>
          <w:p w:rsidR="0066543A" w:rsidRPr="00CB70C7" w:rsidRDefault="0066543A" w:rsidP="00D201C3">
            <w:pPr>
              <w:spacing w:after="0"/>
              <w:rPr>
                <w:color w:val="000000"/>
                <w:sz w:val="18"/>
                <w:szCs w:val="18"/>
              </w:rPr>
            </w:pPr>
            <w:r w:rsidRPr="00CB70C7">
              <w:rPr>
                <w:color w:val="000000"/>
                <w:sz w:val="18"/>
                <w:szCs w:val="18"/>
              </w:rPr>
              <w:t>2 symbols, with 3 symbols optional</w:t>
            </w:r>
          </w:p>
        </w:tc>
      </w:tr>
      <w:tr w:rsidR="0066543A" w:rsidRPr="00CB70C7" w:rsidTr="00D201C3">
        <w:trPr>
          <w:trHeight w:val="2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DCI size</w:t>
            </w:r>
          </w:p>
        </w:tc>
        <w:tc>
          <w:tcPr>
            <w:tcW w:w="2960" w:type="dxa"/>
            <w:noWrap/>
          </w:tcPr>
          <w:p w:rsidR="0066543A" w:rsidRPr="00CB70C7" w:rsidRDefault="0066543A" w:rsidP="00D201C3">
            <w:pPr>
              <w:spacing w:after="0"/>
              <w:rPr>
                <w:color w:val="000000"/>
                <w:sz w:val="18"/>
                <w:szCs w:val="18"/>
              </w:rPr>
            </w:pPr>
            <w:r w:rsidRPr="00CB70C7">
              <w:rPr>
                <w:color w:val="000000"/>
                <w:sz w:val="18"/>
                <w:szCs w:val="18"/>
              </w:rPr>
              <w:t>40 bits (Not including CRC)</w:t>
            </w:r>
          </w:p>
        </w:tc>
      </w:tr>
      <w:tr w:rsidR="0066543A" w:rsidRPr="00CB70C7" w:rsidTr="00D201C3">
        <w:trPr>
          <w:trHeight w:val="7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Delay toleration (Slot)</w:t>
            </w:r>
          </w:p>
        </w:tc>
        <w:tc>
          <w:tcPr>
            <w:tcW w:w="2960" w:type="dxa"/>
          </w:tcPr>
          <w:p w:rsidR="0066543A" w:rsidRPr="00CB70C7" w:rsidRDefault="0066543A" w:rsidP="00D201C3">
            <w:pPr>
              <w:spacing w:after="0"/>
              <w:rPr>
                <w:color w:val="000000"/>
                <w:sz w:val="18"/>
                <w:szCs w:val="18"/>
              </w:rPr>
            </w:pPr>
            <w:r w:rsidRPr="00CB70C7">
              <w:rPr>
                <w:color w:val="000000"/>
                <w:sz w:val="18"/>
                <w:szCs w:val="18"/>
              </w:rPr>
              <w:t>1 (1: implies that PDCCH is blocked if it can</w:t>
            </w:r>
            <w:r>
              <w:rPr>
                <w:color w:val="000000"/>
                <w:sz w:val="18"/>
                <w:szCs w:val="18"/>
              </w:rPr>
              <w:t>'</w:t>
            </w:r>
            <w:r w:rsidRPr="00CB70C7">
              <w:rPr>
                <w:color w:val="000000"/>
                <w:sz w:val="18"/>
                <w:szCs w:val="18"/>
              </w:rPr>
              <w:t>t be scheduled</w:t>
            </w:r>
            <w:r w:rsidRPr="00CB70C7">
              <w:rPr>
                <w:color w:val="000000"/>
                <w:sz w:val="18"/>
                <w:szCs w:val="18"/>
              </w:rPr>
              <w:br/>
              <w:t>in the given slot), with 2 optional</w:t>
            </w:r>
          </w:p>
        </w:tc>
      </w:tr>
      <w:tr w:rsidR="0066543A" w:rsidRPr="00CB70C7" w:rsidTr="00D201C3">
        <w:trPr>
          <w:trHeight w:val="720"/>
          <w:jc w:val="center"/>
        </w:trPr>
        <w:tc>
          <w:tcPr>
            <w:tcW w:w="5840" w:type="dxa"/>
            <w:gridSpan w:val="2"/>
            <w:noWrap/>
          </w:tcPr>
          <w:p w:rsidR="0066543A" w:rsidRPr="00CB70C7" w:rsidRDefault="0066543A" w:rsidP="00D201C3">
            <w:pPr>
              <w:spacing w:after="0"/>
              <w:rPr>
                <w:color w:val="000000"/>
                <w:sz w:val="18"/>
                <w:szCs w:val="18"/>
              </w:rPr>
            </w:pPr>
            <w:r w:rsidRPr="00CB70C7">
              <w:rPr>
                <w:color w:val="000000"/>
                <w:sz w:val="18"/>
                <w:szCs w:val="18"/>
              </w:rPr>
              <w:t xml:space="preserve">Note 1: </w:t>
            </w:r>
            <w:r>
              <w:rPr>
                <w:color w:val="000000"/>
                <w:sz w:val="18"/>
                <w:szCs w:val="18"/>
              </w:rPr>
              <w:t>"</w:t>
            </w:r>
            <w:r w:rsidRPr="00CB70C7">
              <w:rPr>
                <w:color w:val="000000"/>
                <w:sz w:val="18"/>
                <w:szCs w:val="18"/>
              </w:rPr>
              <w:t>Number of users</w:t>
            </w:r>
            <w:r>
              <w:rPr>
                <w:color w:val="000000"/>
                <w:sz w:val="18"/>
                <w:szCs w:val="18"/>
              </w:rPr>
              <w:t>"</w:t>
            </w:r>
            <w:r w:rsidRPr="00CB70C7">
              <w:rPr>
                <w:color w:val="000000"/>
                <w:sz w:val="18"/>
                <w:szCs w:val="18"/>
              </w:rPr>
              <w:t xml:space="preserve"> represents the number of UEs that need to be scheduled simultaneously in a slot and company can provide PDCCH blocking probabilities corresponding to a range of </w:t>
            </w:r>
            <w:r>
              <w:rPr>
                <w:color w:val="000000"/>
                <w:sz w:val="18"/>
                <w:szCs w:val="18"/>
              </w:rPr>
              <w:t>'</w:t>
            </w:r>
            <w:r w:rsidRPr="00CB70C7">
              <w:rPr>
                <w:color w:val="000000"/>
                <w:sz w:val="18"/>
                <w:szCs w:val="18"/>
              </w:rPr>
              <w:t>number of users</w:t>
            </w:r>
            <w:r>
              <w:rPr>
                <w:color w:val="000000"/>
                <w:sz w:val="18"/>
                <w:szCs w:val="18"/>
              </w:rPr>
              <w:t>'</w:t>
            </w:r>
            <w:r w:rsidRPr="00CB70C7">
              <w:rPr>
                <w:color w:val="000000"/>
                <w:sz w:val="18"/>
                <w:szCs w:val="18"/>
              </w:rPr>
              <w:t xml:space="preserve"> on different rows in Tab-7</w:t>
            </w:r>
            <w:r>
              <w:rPr>
                <w:color w:val="000000"/>
                <w:sz w:val="18"/>
                <w:szCs w:val="18"/>
              </w:rPr>
              <w:t xml:space="preserve"> of [3].</w:t>
            </w:r>
          </w:p>
        </w:tc>
      </w:tr>
    </w:tbl>
    <w:p w:rsidR="0066543A" w:rsidRPr="00CB70C7" w:rsidRDefault="0066543A" w:rsidP="0066543A">
      <w:pPr>
        <w:jc w:val="both"/>
      </w:pPr>
    </w:p>
    <w:p w:rsidR="0066543A" w:rsidRPr="00CB70C7" w:rsidRDefault="0066543A" w:rsidP="0066543A">
      <w:pPr>
        <w:jc w:val="both"/>
      </w:pPr>
      <w:r w:rsidRPr="00CB70C7">
        <w:t xml:space="preserve">The aggregation level (AL) distributions in Table </w:t>
      </w:r>
      <w:r>
        <w:t>6.2-5</w:t>
      </w:r>
      <w:r w:rsidRPr="00CB70C7">
        <w:t xml:space="preserve"> </w:t>
      </w:r>
      <w:r>
        <w:t>are</w:t>
      </w:r>
      <w:r w:rsidRPr="00CB70C7">
        <w:t xml:space="preserve"> used by different sources for PDCCH </w:t>
      </w:r>
      <w:r>
        <w:t>blocking rate</w:t>
      </w:r>
      <w:r w:rsidRPr="00CB70C7">
        <w:t xml:space="preserve"> evaluations.</w:t>
      </w:r>
    </w:p>
    <w:p w:rsidR="0066543A" w:rsidRPr="00085186" w:rsidRDefault="0066543A" w:rsidP="00BE6794">
      <w:pPr>
        <w:pStyle w:val="TH"/>
      </w:pPr>
      <w:r w:rsidRPr="00085186">
        <w:t xml:space="preserve">Table </w:t>
      </w:r>
      <w:r>
        <w:t>6.2-5</w:t>
      </w:r>
      <w:r w:rsidRPr="00085186">
        <w:t>: PDCCH AL distributions of AL [1,2,4,8,16], FR1 and FR2</w:t>
      </w:r>
    </w:p>
    <w:tbl>
      <w:tblPr>
        <w:tblStyle w:val="TableGrid"/>
        <w:tblW w:w="9776" w:type="dxa"/>
        <w:jc w:val="center"/>
        <w:tblLook w:val="04A0" w:firstRow="1" w:lastRow="0" w:firstColumn="1" w:lastColumn="0" w:noHBand="0" w:noVBand="1"/>
      </w:tblPr>
      <w:tblGrid>
        <w:gridCol w:w="9776"/>
      </w:tblGrid>
      <w:tr w:rsidR="0066543A" w:rsidRPr="00CB70C7" w:rsidTr="00D201C3">
        <w:trPr>
          <w:jc w:val="center"/>
        </w:trPr>
        <w:tc>
          <w:tcPr>
            <w:tcW w:w="9776" w:type="dxa"/>
          </w:tcPr>
          <w:p w:rsidR="0066543A" w:rsidRPr="00CB70C7" w:rsidRDefault="0066543A" w:rsidP="00D201C3">
            <w:pPr>
              <w:spacing w:line="259" w:lineRule="auto"/>
            </w:pPr>
            <w:r w:rsidRPr="00CB70C7">
              <w:t>PDCCH AL distributions of AL [1,2,4,8,16]</w:t>
            </w:r>
          </w:p>
        </w:tc>
      </w:tr>
      <w:tr w:rsidR="0066543A" w:rsidRPr="00CB70C7" w:rsidTr="00D201C3">
        <w:trPr>
          <w:jc w:val="center"/>
        </w:trPr>
        <w:tc>
          <w:tcPr>
            <w:tcW w:w="9776" w:type="dxa"/>
          </w:tcPr>
          <w:p w:rsidR="0066543A" w:rsidRPr="00CB70C7" w:rsidRDefault="00811348" w:rsidP="00811348">
            <w:pPr>
              <w:pStyle w:val="B1"/>
              <w:spacing w:after="0"/>
              <w:rPr>
                <w:lang w:val="en-US"/>
              </w:rPr>
            </w:pPr>
            <w:r>
              <w:rPr>
                <w:lang w:val="en-US"/>
              </w:rPr>
              <w:t>-</w:t>
            </w:r>
            <w:r>
              <w:rPr>
                <w:lang w:val="en-US"/>
              </w:rPr>
              <w:tab/>
            </w:r>
            <w:r w:rsidR="0066543A" w:rsidRPr="00CB70C7">
              <w:rPr>
                <w:lang w:val="en-US"/>
              </w:rPr>
              <w:t>Configuration 1 (A1): [0.5, 0.4, 0.05, 0.03, 0.02], assuming majority of the UEs are in is good coverage</w:t>
            </w:r>
          </w:p>
          <w:p w:rsidR="0066543A" w:rsidRPr="00CB70C7" w:rsidRDefault="00811348" w:rsidP="00811348">
            <w:pPr>
              <w:pStyle w:val="B1"/>
              <w:spacing w:after="0"/>
              <w:rPr>
                <w:lang w:val="en-US"/>
              </w:rPr>
            </w:pPr>
            <w:r>
              <w:rPr>
                <w:lang w:val="en-US"/>
              </w:rPr>
              <w:t>-</w:t>
            </w:r>
            <w:r>
              <w:rPr>
                <w:lang w:val="en-US"/>
              </w:rPr>
              <w:tab/>
            </w:r>
            <w:r w:rsidR="0066543A" w:rsidRPr="00CB70C7">
              <w:rPr>
                <w:lang w:val="en-US"/>
              </w:rPr>
              <w:t>Configuration 2 (A2): [0.1, 0.2, 0.4, 0.2, 0.1]: Majority of the UEs are in medium coverage</w:t>
            </w:r>
          </w:p>
          <w:p w:rsidR="0066543A" w:rsidRPr="00CB70C7" w:rsidRDefault="00811348" w:rsidP="00811348">
            <w:pPr>
              <w:pStyle w:val="B1"/>
              <w:spacing w:after="0"/>
              <w:rPr>
                <w:lang w:val="en-US"/>
              </w:rPr>
            </w:pPr>
            <w:r>
              <w:rPr>
                <w:lang w:val="en-US"/>
              </w:rPr>
              <w:t>-</w:t>
            </w:r>
            <w:r>
              <w:rPr>
                <w:lang w:val="en-US"/>
              </w:rPr>
              <w:tab/>
            </w:r>
            <w:r w:rsidR="0066543A" w:rsidRPr="00CB70C7">
              <w:rPr>
                <w:lang w:val="en-US"/>
              </w:rPr>
              <w:t>Configuration 3 (A3): [0.05, 0.05, 0.2, 0.3, 0.4]: Majority of the UEs are in poor coverage</w:t>
            </w:r>
          </w:p>
          <w:p w:rsidR="0066543A" w:rsidRPr="00CB70C7" w:rsidRDefault="00811348" w:rsidP="00811348">
            <w:pPr>
              <w:pStyle w:val="B1"/>
              <w:spacing w:after="0"/>
            </w:pPr>
            <w:r>
              <w:t>-</w:t>
            </w:r>
            <w:r>
              <w:tab/>
            </w:r>
            <w:r w:rsidR="0066543A" w:rsidRPr="00CB70C7">
              <w:t>Configuration 4 (A4): [0.3 0.5 0.1 0.06 0.04]</w:t>
            </w:r>
          </w:p>
          <w:p w:rsidR="0066543A" w:rsidRPr="00CB70C7" w:rsidRDefault="00811348" w:rsidP="00811348">
            <w:pPr>
              <w:pStyle w:val="B1"/>
              <w:spacing w:after="0"/>
            </w:pPr>
            <w:r>
              <w:t>-</w:t>
            </w:r>
            <w:r>
              <w:tab/>
            </w:r>
            <w:r w:rsidR="0066543A" w:rsidRPr="00CB70C7">
              <w:t>Configuration 5 (A5): [0.4 0.45 0.08 0.04 0.03]</w:t>
            </w:r>
          </w:p>
          <w:p w:rsidR="0066543A" w:rsidRPr="00CB70C7" w:rsidRDefault="00811348" w:rsidP="00811348">
            <w:pPr>
              <w:pStyle w:val="B1"/>
              <w:spacing w:after="0"/>
            </w:pPr>
            <w:r>
              <w:t>-</w:t>
            </w:r>
            <w:r>
              <w:tab/>
            </w:r>
            <w:r w:rsidR="0066543A" w:rsidRPr="00CB70C7">
              <w:t>Configuration 6 (A6): [0.2 0.55 0.14 0.06 0.05]</w:t>
            </w:r>
          </w:p>
          <w:p w:rsidR="0066543A" w:rsidRPr="00CB70C7" w:rsidRDefault="00811348" w:rsidP="00811348">
            <w:pPr>
              <w:pStyle w:val="B1"/>
              <w:spacing w:after="0"/>
            </w:pPr>
            <w:r>
              <w:t>-</w:t>
            </w:r>
            <w:r>
              <w:tab/>
            </w:r>
            <w:r w:rsidR="0066543A" w:rsidRPr="00CB70C7">
              <w:t>Configuration 7 (A7): [0.4 0.3 0.2 0.05 0.05]</w:t>
            </w:r>
          </w:p>
        </w:tc>
      </w:tr>
      <w:tr w:rsidR="0066543A" w:rsidRPr="00CB70C7" w:rsidTr="00D201C3">
        <w:trPr>
          <w:jc w:val="center"/>
        </w:trPr>
        <w:tc>
          <w:tcPr>
            <w:tcW w:w="9776" w:type="dxa"/>
          </w:tcPr>
          <w:p w:rsidR="0066543A" w:rsidRPr="00CB70C7" w:rsidRDefault="0066543A" w:rsidP="00D201C3">
            <w:pPr>
              <w:spacing w:after="0" w:line="259" w:lineRule="auto"/>
              <w:rPr>
                <w:lang w:val="en-US"/>
              </w:rPr>
            </w:pPr>
            <w:r w:rsidRPr="00CB70C7">
              <w:t>Note: the results for A2/A3 may not represent a typical case, e.g., because of the assumptions of unfavourable channel conditions.</w:t>
            </w:r>
          </w:p>
        </w:tc>
      </w:tr>
    </w:tbl>
    <w:p w:rsidR="0066543A" w:rsidRPr="00CB70C7" w:rsidRDefault="00811348" w:rsidP="0066543A">
      <w:pPr>
        <w:jc w:val="both"/>
      </w:pPr>
      <w:r>
        <w:t>-</w:t>
      </w:r>
      <w:r>
        <w:tab/>
      </w:r>
    </w:p>
    <w:p w:rsidR="0066543A" w:rsidRPr="00CB70C7" w:rsidRDefault="0066543A" w:rsidP="0066543A">
      <w:pPr>
        <w:jc w:val="both"/>
      </w:pPr>
      <w:r w:rsidRPr="00CB70C7">
        <w:t xml:space="preserve">In addition, the set of number of PDCCH candidates for AL [1,2,4,8,16] in Table </w:t>
      </w:r>
      <w:r>
        <w:t>6.2-6</w:t>
      </w:r>
      <w:r w:rsidRPr="00CB70C7">
        <w:t xml:space="preserve"> </w:t>
      </w:r>
      <w:r>
        <w:t>are also</w:t>
      </w:r>
      <w:r w:rsidRPr="00CB70C7">
        <w:t xml:space="preserve"> used by different sources</w:t>
      </w:r>
      <w:r>
        <w:t xml:space="preserve"> for evaluations</w:t>
      </w:r>
      <w:r w:rsidRPr="00CB70C7">
        <w:t>.</w:t>
      </w:r>
    </w:p>
    <w:p w:rsidR="0066543A" w:rsidRPr="00085186" w:rsidRDefault="0066543A" w:rsidP="00BE6794">
      <w:pPr>
        <w:pStyle w:val="TH"/>
      </w:pPr>
      <w:r w:rsidRPr="00085186">
        <w:t xml:space="preserve">Table </w:t>
      </w:r>
      <w:r>
        <w:t>6.2-6</w:t>
      </w:r>
      <w:r w:rsidRPr="00085186">
        <w:t xml:space="preserve">: Number of PDCCH Candidates for AL [1,2,4,8,16] </w:t>
      </w:r>
    </w:p>
    <w:tbl>
      <w:tblPr>
        <w:tblStyle w:val="TableGrid"/>
        <w:tblW w:w="10343" w:type="dxa"/>
        <w:jc w:val="center"/>
        <w:tblLook w:val="04A0" w:firstRow="1" w:lastRow="0" w:firstColumn="1" w:lastColumn="0" w:noHBand="0" w:noVBand="1"/>
      </w:tblPr>
      <w:tblGrid>
        <w:gridCol w:w="623"/>
        <w:gridCol w:w="3200"/>
        <w:gridCol w:w="3260"/>
        <w:gridCol w:w="3260"/>
      </w:tblGrid>
      <w:tr w:rsidR="0066543A" w:rsidRPr="00CB70C7" w:rsidTr="00D201C3">
        <w:trPr>
          <w:jc w:val="center"/>
        </w:trPr>
        <w:tc>
          <w:tcPr>
            <w:tcW w:w="623" w:type="dxa"/>
          </w:tcPr>
          <w:p w:rsidR="0066543A" w:rsidRPr="00CB70C7" w:rsidRDefault="0066543A" w:rsidP="00D201C3">
            <w:pPr>
              <w:rPr>
                <w:lang w:val="en-US"/>
              </w:rPr>
            </w:pPr>
          </w:p>
        </w:tc>
        <w:tc>
          <w:tcPr>
            <w:tcW w:w="3200" w:type="dxa"/>
          </w:tcPr>
          <w:p w:rsidR="0066543A" w:rsidRPr="00CB70C7" w:rsidRDefault="0066543A" w:rsidP="00D201C3">
            <w:r w:rsidRPr="00CB70C7">
              <w:t>Without BD reduction</w:t>
            </w:r>
          </w:p>
        </w:tc>
        <w:tc>
          <w:tcPr>
            <w:tcW w:w="3260" w:type="dxa"/>
          </w:tcPr>
          <w:p w:rsidR="0066543A" w:rsidRPr="00CB70C7" w:rsidRDefault="0066543A" w:rsidP="00D201C3">
            <w:r w:rsidRPr="00CB70C7">
              <w:t>Approximately 25% reduction in BDs</w:t>
            </w:r>
          </w:p>
        </w:tc>
        <w:tc>
          <w:tcPr>
            <w:tcW w:w="3260" w:type="dxa"/>
          </w:tcPr>
          <w:p w:rsidR="0066543A" w:rsidRPr="00CB70C7" w:rsidRDefault="0066543A" w:rsidP="00D201C3">
            <w:r w:rsidRPr="00CB70C7">
              <w:t>Approximately 50% reduction in BDs</w:t>
            </w:r>
          </w:p>
        </w:tc>
      </w:tr>
      <w:tr w:rsidR="0066543A" w:rsidRPr="00CB70C7" w:rsidTr="00D201C3">
        <w:trPr>
          <w:jc w:val="center"/>
        </w:trPr>
        <w:tc>
          <w:tcPr>
            <w:tcW w:w="623" w:type="dxa"/>
          </w:tcPr>
          <w:p w:rsidR="0066543A" w:rsidRPr="00CB70C7" w:rsidRDefault="0066543A" w:rsidP="00D201C3">
            <w:r w:rsidRPr="00CB70C7">
              <w:t>FR1</w:t>
            </w:r>
          </w:p>
        </w:tc>
        <w:tc>
          <w:tcPr>
            <w:tcW w:w="3200" w:type="dxa"/>
          </w:tcPr>
          <w:p w:rsidR="0066543A" w:rsidRPr="00CB70C7" w:rsidRDefault="00811348" w:rsidP="00811348">
            <w:pPr>
              <w:spacing w:after="0"/>
              <w:jc w:val="both"/>
            </w:pPr>
            <w:r>
              <w:t>-</w:t>
            </w:r>
            <w:r>
              <w:tab/>
            </w:r>
            <w:r w:rsidR="0066543A" w:rsidRPr="00CB70C7">
              <w:t>Configuration 1: [6, 6, 2, 2, 2]</w:t>
            </w:r>
          </w:p>
          <w:p w:rsidR="0066543A" w:rsidRPr="00CB70C7" w:rsidRDefault="00811348" w:rsidP="00811348">
            <w:pPr>
              <w:spacing w:after="0"/>
            </w:pPr>
            <w:r>
              <w:t>-</w:t>
            </w:r>
            <w:r>
              <w:tab/>
            </w:r>
            <w:r w:rsidR="0066543A" w:rsidRPr="00CB70C7">
              <w:t>Configuration 2: [6, 5, 4, 2, 1]</w:t>
            </w:r>
          </w:p>
          <w:p w:rsidR="0066543A" w:rsidRPr="00CB70C7" w:rsidRDefault="00811348" w:rsidP="00811348">
            <w:pPr>
              <w:spacing w:after="0"/>
            </w:pPr>
            <w:r>
              <w:t>-</w:t>
            </w:r>
            <w:r>
              <w:tab/>
            </w:r>
            <w:r w:rsidR="0066543A" w:rsidRPr="00CB70C7">
              <w:t>Configuration 3: [6, 4, 4, 2, 2]</w:t>
            </w:r>
          </w:p>
          <w:p w:rsidR="0066543A" w:rsidRPr="00CB70C7" w:rsidRDefault="00811348" w:rsidP="00811348">
            <w:pPr>
              <w:spacing w:after="0"/>
            </w:pPr>
            <w:r>
              <w:t>-</w:t>
            </w:r>
            <w:r>
              <w:tab/>
            </w:r>
            <w:r w:rsidR="0066543A" w:rsidRPr="00CB70C7">
              <w:t>Configuration 4: [18, 0, 0, 0, 0], [0, 9, 0, 0, 0], [0, 0, 4, 0, 0], [0, 0, 0, 2, 0], [0, 0, 0, 0, 1]</w:t>
            </w:r>
          </w:p>
          <w:p w:rsidR="0066543A" w:rsidRPr="00CB70C7" w:rsidRDefault="00811348" w:rsidP="00811348">
            <w:pPr>
              <w:spacing w:after="0"/>
            </w:pPr>
            <w:r>
              <w:t>-</w:t>
            </w:r>
            <w:r>
              <w:tab/>
            </w:r>
            <w:r w:rsidR="0066543A" w:rsidRPr="00CB70C7">
              <w:t>Configuration 5: [6, 6, 2, 2, 1]</w:t>
            </w:r>
          </w:p>
          <w:p w:rsidR="0066543A" w:rsidRPr="00CB70C7" w:rsidRDefault="00811348" w:rsidP="00811348">
            <w:pPr>
              <w:spacing w:after="0"/>
            </w:pPr>
            <w:r>
              <w:lastRenderedPageBreak/>
              <w:t>-</w:t>
            </w:r>
            <w:r>
              <w:tab/>
            </w:r>
            <w:r w:rsidR="0066543A" w:rsidRPr="00CB70C7">
              <w:t>Configuration 6: [16, 8, 4, 2, 1]</w:t>
            </w:r>
          </w:p>
          <w:p w:rsidR="0066543A" w:rsidRPr="00CB70C7" w:rsidRDefault="00811348" w:rsidP="00811348">
            <w:pPr>
              <w:spacing w:after="0"/>
            </w:pPr>
            <w:r>
              <w:t>-</w:t>
            </w:r>
            <w:r>
              <w:tab/>
            </w:r>
            <w:r w:rsidR="0066543A" w:rsidRPr="00CB70C7">
              <w:t>Configuration 7: [8, 6, 2, 2, 2]</w:t>
            </w:r>
          </w:p>
          <w:p w:rsidR="0066543A" w:rsidRPr="00CB70C7" w:rsidRDefault="00811348" w:rsidP="00811348">
            <w:pPr>
              <w:spacing w:after="0"/>
            </w:pPr>
            <w:r>
              <w:t>-</w:t>
            </w:r>
            <w:r>
              <w:tab/>
            </w:r>
            <w:r w:rsidR="0066543A" w:rsidRPr="00CB70C7">
              <w:t>Configuration 8: [2, 4, 8, 4, 2]</w:t>
            </w:r>
          </w:p>
          <w:p w:rsidR="0066543A" w:rsidRPr="00CB70C7" w:rsidRDefault="00811348" w:rsidP="00811348">
            <w:pPr>
              <w:spacing w:after="0"/>
            </w:pPr>
            <w:r>
              <w:t>-</w:t>
            </w:r>
            <w:r>
              <w:tab/>
            </w:r>
            <w:r w:rsidR="0066543A" w:rsidRPr="00CB70C7">
              <w:t>Configuration 9: [2, 2, 4, 6, 8]</w:t>
            </w:r>
          </w:p>
          <w:p w:rsidR="0066543A" w:rsidRPr="00CB70C7" w:rsidRDefault="00811348" w:rsidP="00811348">
            <w:pPr>
              <w:spacing w:after="0"/>
            </w:pPr>
            <w:r>
              <w:t>-</w:t>
            </w:r>
            <w:r>
              <w:tab/>
            </w:r>
            <w:r w:rsidR="0066543A" w:rsidRPr="00CB70C7">
              <w:t>Configuration 10 [16,14,8,4,2]</w:t>
            </w:r>
          </w:p>
          <w:p w:rsidR="0066543A" w:rsidRPr="00CB70C7" w:rsidRDefault="0066543A" w:rsidP="00811348">
            <w:pPr>
              <w:spacing w:after="0"/>
            </w:pPr>
          </w:p>
        </w:tc>
        <w:tc>
          <w:tcPr>
            <w:tcW w:w="3260" w:type="dxa"/>
          </w:tcPr>
          <w:p w:rsidR="0066543A" w:rsidRPr="00CB70C7" w:rsidRDefault="00811348" w:rsidP="00811348">
            <w:pPr>
              <w:spacing w:after="0"/>
            </w:pPr>
            <w:r>
              <w:lastRenderedPageBreak/>
              <w:t>-</w:t>
            </w:r>
            <w:r>
              <w:tab/>
            </w:r>
            <w:r w:rsidR="0066543A" w:rsidRPr="00CB70C7">
              <w:t>Configuration 1: [5, 5, 1, 1, 1]</w:t>
            </w:r>
          </w:p>
          <w:p w:rsidR="0066543A" w:rsidRPr="00CB70C7" w:rsidRDefault="00811348" w:rsidP="00811348">
            <w:pPr>
              <w:spacing w:after="0"/>
            </w:pPr>
            <w:r>
              <w:t>-</w:t>
            </w:r>
            <w:r>
              <w:tab/>
            </w:r>
            <w:r w:rsidR="0066543A" w:rsidRPr="00CB70C7">
              <w:t>Configuration 2: [4, 3, 3, 2, 1]</w:t>
            </w:r>
          </w:p>
          <w:p w:rsidR="0066543A" w:rsidRPr="00CB70C7" w:rsidRDefault="00811348" w:rsidP="00811348">
            <w:pPr>
              <w:spacing w:after="0"/>
            </w:pPr>
            <w:r>
              <w:t>-</w:t>
            </w:r>
            <w:r>
              <w:tab/>
            </w:r>
            <w:r w:rsidR="0066543A" w:rsidRPr="00CB70C7">
              <w:t xml:space="preserve">Configuration 3: [6, 4, 1, 1, 1]  </w:t>
            </w:r>
          </w:p>
          <w:p w:rsidR="0066543A" w:rsidRPr="00CB70C7" w:rsidRDefault="00811348" w:rsidP="00811348">
            <w:pPr>
              <w:spacing w:after="0"/>
            </w:pPr>
            <w:r>
              <w:t>-</w:t>
            </w:r>
            <w:r>
              <w:tab/>
            </w:r>
            <w:r w:rsidR="0066543A" w:rsidRPr="00CB70C7">
              <w:t xml:space="preserve">Configuration 4: [2, 4, 4, 2, 1]  </w:t>
            </w:r>
          </w:p>
          <w:p w:rsidR="0066543A" w:rsidRPr="00CB70C7" w:rsidRDefault="00811348" w:rsidP="00811348">
            <w:pPr>
              <w:spacing w:after="0"/>
            </w:pPr>
            <w:r>
              <w:t>-</w:t>
            </w:r>
            <w:r>
              <w:tab/>
            </w:r>
            <w:r w:rsidR="0066543A" w:rsidRPr="00CB70C7">
              <w:t>Configuration 5: [1, 4, 4, 2, 2]</w:t>
            </w:r>
          </w:p>
          <w:p w:rsidR="0066543A" w:rsidRPr="00CB70C7" w:rsidRDefault="00811348" w:rsidP="00811348">
            <w:pPr>
              <w:spacing w:after="0"/>
            </w:pPr>
            <w:r>
              <w:t>-</w:t>
            </w:r>
            <w:r>
              <w:tab/>
            </w:r>
            <w:r w:rsidR="0066543A" w:rsidRPr="00CB70C7">
              <w:t>Configuration 6: [4, 4, 2, 2, 1]</w:t>
            </w:r>
          </w:p>
          <w:p w:rsidR="0066543A" w:rsidRPr="00CB70C7" w:rsidRDefault="00811348" w:rsidP="00811348">
            <w:pPr>
              <w:spacing w:after="0"/>
            </w:pPr>
            <w:r>
              <w:lastRenderedPageBreak/>
              <w:t>-</w:t>
            </w:r>
            <w:r>
              <w:tab/>
            </w:r>
            <w:r w:rsidR="0066543A" w:rsidRPr="00CB70C7">
              <w:t>Configuration 7: [13, 0, 0, 0, 0], [0, 9, 0, 0, 0], [0, 0, 4, 0, 0], [0, 0, 0, 2, 0], [0, 0, 0, 0, 1]</w:t>
            </w:r>
          </w:p>
          <w:p w:rsidR="0066543A" w:rsidRPr="00CB70C7" w:rsidRDefault="00811348" w:rsidP="00811348">
            <w:pPr>
              <w:spacing w:after="0"/>
            </w:pPr>
            <w:r>
              <w:t>-</w:t>
            </w:r>
            <w:r>
              <w:tab/>
            </w:r>
            <w:r w:rsidR="0066543A" w:rsidRPr="00CB70C7">
              <w:t>Configuration 8: [5,3,3,1,1]</w:t>
            </w:r>
          </w:p>
          <w:p w:rsidR="0066543A" w:rsidRPr="00CB70C7" w:rsidRDefault="00811348" w:rsidP="00811348">
            <w:pPr>
              <w:spacing w:after="0"/>
            </w:pPr>
            <w:r>
              <w:t>-</w:t>
            </w:r>
            <w:r>
              <w:tab/>
            </w:r>
            <w:r w:rsidR="0066543A" w:rsidRPr="00CB70C7">
              <w:t>Configuration 9: [11, 8, 2, 1, 1]</w:t>
            </w:r>
          </w:p>
          <w:p w:rsidR="0066543A" w:rsidRPr="00CB70C7" w:rsidRDefault="00811348" w:rsidP="00811348">
            <w:pPr>
              <w:spacing w:after="0"/>
            </w:pPr>
            <w:r>
              <w:t>-</w:t>
            </w:r>
            <w:r>
              <w:tab/>
            </w:r>
            <w:r w:rsidR="0066543A" w:rsidRPr="00CB70C7">
              <w:t>Configuration 10: [5, 4, 2, 2, 2]</w:t>
            </w:r>
          </w:p>
          <w:p w:rsidR="0066543A" w:rsidRPr="00CB70C7" w:rsidRDefault="00811348" w:rsidP="00811348">
            <w:pPr>
              <w:spacing w:after="0"/>
            </w:pPr>
            <w:r>
              <w:t>-</w:t>
            </w:r>
            <w:r>
              <w:tab/>
            </w:r>
            <w:r w:rsidR="0066543A" w:rsidRPr="00CB70C7">
              <w:t>Configuration 11: [1, 3, 7, 3, 1]</w:t>
            </w:r>
          </w:p>
          <w:p w:rsidR="0066543A" w:rsidRPr="00CB70C7" w:rsidRDefault="00811348" w:rsidP="00811348">
            <w:pPr>
              <w:spacing w:after="0"/>
            </w:pPr>
            <w:r>
              <w:t>-</w:t>
            </w:r>
            <w:r>
              <w:tab/>
            </w:r>
            <w:r w:rsidR="0066543A" w:rsidRPr="00CB70C7">
              <w:t>Configuration 12: [1,1,4,4,6]</w:t>
            </w:r>
          </w:p>
          <w:p w:rsidR="0066543A" w:rsidRPr="00CB70C7" w:rsidRDefault="00811348" w:rsidP="00811348">
            <w:pPr>
              <w:spacing w:after="0"/>
            </w:pPr>
            <w:r>
              <w:t>-</w:t>
            </w:r>
            <w:r>
              <w:tab/>
            </w:r>
            <w:r w:rsidR="0066543A" w:rsidRPr="00CB70C7">
              <w:t>Configuration 13: [13,11,6,2,1]</w:t>
            </w:r>
          </w:p>
          <w:p w:rsidR="0066543A" w:rsidRPr="00CB70C7" w:rsidRDefault="00811348" w:rsidP="00811348">
            <w:pPr>
              <w:spacing w:after="0"/>
            </w:pPr>
            <w:r>
              <w:t>-</w:t>
            </w:r>
            <w:r>
              <w:tab/>
            </w:r>
            <w:r w:rsidR="0066543A" w:rsidRPr="00CB70C7">
              <w:t>Configuration 14: [5 3 2 2 1]</w:t>
            </w:r>
          </w:p>
        </w:tc>
        <w:tc>
          <w:tcPr>
            <w:tcW w:w="3260" w:type="dxa"/>
          </w:tcPr>
          <w:p w:rsidR="0066543A" w:rsidRPr="00CB70C7" w:rsidRDefault="00811348" w:rsidP="00811348">
            <w:pPr>
              <w:spacing w:after="0"/>
            </w:pPr>
            <w:r>
              <w:lastRenderedPageBreak/>
              <w:t>-</w:t>
            </w:r>
            <w:r>
              <w:tab/>
            </w:r>
            <w:r w:rsidR="0066543A" w:rsidRPr="00CB70C7">
              <w:t>Configuration 1: [3, 3, 1, 1, 1]</w:t>
            </w:r>
          </w:p>
          <w:p w:rsidR="0066543A" w:rsidRPr="00CB70C7" w:rsidRDefault="00811348" w:rsidP="00811348">
            <w:pPr>
              <w:spacing w:after="0"/>
            </w:pPr>
            <w:r>
              <w:t>-</w:t>
            </w:r>
            <w:r>
              <w:tab/>
            </w:r>
            <w:r w:rsidR="0066543A" w:rsidRPr="00CB70C7">
              <w:t>Configuration 2: [3, 2, 2, 1, 1]</w:t>
            </w:r>
          </w:p>
          <w:p w:rsidR="0066543A" w:rsidRPr="00CB70C7" w:rsidRDefault="00811348" w:rsidP="00811348">
            <w:pPr>
              <w:spacing w:after="0"/>
            </w:pPr>
            <w:r>
              <w:t>-</w:t>
            </w:r>
            <w:r>
              <w:tab/>
            </w:r>
            <w:r w:rsidR="0066543A" w:rsidRPr="00CB70C7">
              <w:t>Configuration 3: [5, 1, 1, 1, 1]</w:t>
            </w:r>
          </w:p>
          <w:p w:rsidR="0066543A" w:rsidRPr="00CB70C7" w:rsidRDefault="00811348" w:rsidP="00811348">
            <w:pPr>
              <w:spacing w:after="0"/>
            </w:pPr>
            <w:r>
              <w:t>-</w:t>
            </w:r>
            <w:r>
              <w:tab/>
            </w:r>
            <w:r w:rsidR="0066543A" w:rsidRPr="00CB70C7">
              <w:t>Configuration 4: [1, 2, 4, 1, 1]</w:t>
            </w:r>
          </w:p>
          <w:p w:rsidR="0066543A" w:rsidRPr="00CB70C7" w:rsidRDefault="00811348" w:rsidP="00811348">
            <w:pPr>
              <w:spacing w:after="0"/>
            </w:pPr>
            <w:r>
              <w:t>-</w:t>
            </w:r>
            <w:r>
              <w:tab/>
            </w:r>
            <w:r w:rsidR="0066543A" w:rsidRPr="00CB70C7">
              <w:t>Configuration 5: [1, 1, 3, 2, 2]</w:t>
            </w:r>
          </w:p>
          <w:p w:rsidR="0066543A" w:rsidRPr="00CB70C7" w:rsidRDefault="00811348" w:rsidP="00811348">
            <w:pPr>
              <w:spacing w:after="0"/>
            </w:pPr>
            <w:r>
              <w:lastRenderedPageBreak/>
              <w:t>-</w:t>
            </w:r>
            <w:r>
              <w:tab/>
            </w:r>
            <w:r w:rsidR="0066543A" w:rsidRPr="00CB70C7">
              <w:t>Configuration 6: [9, 0, 0, 0, 0], [0, 9, 0, 0, 0], [0, 0, 4, 0, 0], [0, 0, 0, 2, 0], [0, 0, 0, 0, 1]</w:t>
            </w:r>
          </w:p>
          <w:p w:rsidR="0066543A" w:rsidRPr="00CB70C7" w:rsidRDefault="00811348" w:rsidP="00811348">
            <w:pPr>
              <w:spacing w:after="0"/>
            </w:pPr>
            <w:r>
              <w:t>-</w:t>
            </w:r>
            <w:r>
              <w:tab/>
            </w:r>
            <w:r w:rsidR="0066543A" w:rsidRPr="00CB70C7">
              <w:t>Configuration 7: [6 6 2 2 1]</w:t>
            </w:r>
          </w:p>
          <w:p w:rsidR="0066543A" w:rsidRPr="00CB70C7" w:rsidRDefault="00811348" w:rsidP="00811348">
            <w:pPr>
              <w:spacing w:after="0"/>
            </w:pPr>
            <w:r>
              <w:t>-</w:t>
            </w:r>
            <w:r>
              <w:tab/>
            </w:r>
            <w:r w:rsidR="0066543A" w:rsidRPr="00CB70C7">
              <w:t>Configuration 8: [8 4 1 1 1]</w:t>
            </w:r>
          </w:p>
          <w:p w:rsidR="0066543A" w:rsidRPr="00CB70C7" w:rsidRDefault="00811348" w:rsidP="00811348">
            <w:pPr>
              <w:spacing w:after="0"/>
            </w:pPr>
            <w:r>
              <w:t>-</w:t>
            </w:r>
            <w:r>
              <w:tab/>
            </w:r>
            <w:r w:rsidR="0066543A" w:rsidRPr="00CB70C7">
              <w:t>Configuration 9: [4,3,1,1,1]</w:t>
            </w:r>
          </w:p>
          <w:p w:rsidR="0066543A" w:rsidRPr="00CB70C7" w:rsidRDefault="00811348" w:rsidP="00811348">
            <w:pPr>
              <w:spacing w:after="0"/>
            </w:pPr>
            <w:r>
              <w:t>-</w:t>
            </w:r>
            <w:r>
              <w:tab/>
            </w:r>
            <w:r w:rsidR="0066543A" w:rsidRPr="00CB70C7">
              <w:t>Configuration 10: [1,1,5,2,1]</w:t>
            </w:r>
          </w:p>
          <w:p w:rsidR="0066543A" w:rsidRPr="00CB70C7" w:rsidRDefault="00811348" w:rsidP="00811348">
            <w:pPr>
              <w:spacing w:after="0"/>
            </w:pPr>
            <w:r>
              <w:t>-</w:t>
            </w:r>
            <w:r>
              <w:tab/>
            </w:r>
            <w:r w:rsidR="0066543A" w:rsidRPr="00CB70C7">
              <w:t>Configuration 11: [1,1,2,3,4]</w:t>
            </w:r>
          </w:p>
          <w:p w:rsidR="0066543A" w:rsidRPr="00CB70C7" w:rsidRDefault="00811348" w:rsidP="00811348">
            <w:pPr>
              <w:spacing w:after="0"/>
            </w:pPr>
            <w:r>
              <w:t>-</w:t>
            </w:r>
            <w:r>
              <w:tab/>
            </w:r>
            <w:r w:rsidR="0066543A" w:rsidRPr="00CB70C7">
              <w:t>Configuration 12: [9, 8, 3, 1,1]</w:t>
            </w:r>
          </w:p>
          <w:p w:rsidR="0066543A" w:rsidRPr="00CB70C7" w:rsidRDefault="00811348" w:rsidP="00811348">
            <w:pPr>
              <w:spacing w:after="0"/>
            </w:pPr>
            <w:r>
              <w:t>-</w:t>
            </w:r>
            <w:r>
              <w:tab/>
            </w:r>
            <w:r w:rsidR="0066543A" w:rsidRPr="00CB70C7">
              <w:t>Configuration 13: [2 2 2 2 1]</w:t>
            </w:r>
          </w:p>
        </w:tc>
      </w:tr>
      <w:tr w:rsidR="0066543A" w:rsidRPr="00CB70C7" w:rsidTr="00D201C3">
        <w:trPr>
          <w:jc w:val="center"/>
        </w:trPr>
        <w:tc>
          <w:tcPr>
            <w:tcW w:w="623" w:type="dxa"/>
          </w:tcPr>
          <w:p w:rsidR="0066543A" w:rsidRPr="00CB70C7" w:rsidRDefault="0066543A" w:rsidP="00D201C3">
            <w:r w:rsidRPr="00CB70C7">
              <w:lastRenderedPageBreak/>
              <w:t>FR2</w:t>
            </w:r>
          </w:p>
        </w:tc>
        <w:tc>
          <w:tcPr>
            <w:tcW w:w="3200" w:type="dxa"/>
          </w:tcPr>
          <w:p w:rsidR="0066543A" w:rsidRPr="00CB70C7" w:rsidRDefault="00811348" w:rsidP="00811348">
            <w:pPr>
              <w:spacing w:after="0"/>
            </w:pPr>
            <w:r>
              <w:t>-</w:t>
            </w:r>
            <w:r>
              <w:tab/>
            </w:r>
            <w:r w:rsidR="0066543A" w:rsidRPr="00CB70C7">
              <w:t>Configuration 1: [4, 3, 1, 1, 1]</w:t>
            </w:r>
          </w:p>
          <w:p w:rsidR="0066543A" w:rsidRPr="00CB70C7" w:rsidRDefault="00811348" w:rsidP="00811348">
            <w:pPr>
              <w:spacing w:after="0"/>
            </w:pPr>
            <w:r>
              <w:t>-</w:t>
            </w:r>
            <w:r>
              <w:tab/>
            </w:r>
            <w:r w:rsidR="0066543A" w:rsidRPr="00CB70C7">
              <w:t>Configuration 2: [1,2,4,2,1]</w:t>
            </w:r>
          </w:p>
        </w:tc>
        <w:tc>
          <w:tcPr>
            <w:tcW w:w="3260" w:type="dxa"/>
          </w:tcPr>
          <w:p w:rsidR="0066543A" w:rsidRPr="00CB70C7" w:rsidRDefault="00811348" w:rsidP="00811348">
            <w:pPr>
              <w:spacing w:after="0"/>
            </w:pPr>
            <w:r>
              <w:t>-</w:t>
            </w:r>
            <w:r>
              <w:tab/>
            </w:r>
            <w:r w:rsidR="0066543A" w:rsidRPr="00CB70C7">
              <w:t>Configuration 1: [2, 2, 1, 1, 1]</w:t>
            </w:r>
          </w:p>
          <w:p w:rsidR="0066543A" w:rsidRPr="00CB70C7" w:rsidRDefault="00811348" w:rsidP="00811348">
            <w:pPr>
              <w:spacing w:after="0"/>
            </w:pPr>
            <w:r>
              <w:t>-</w:t>
            </w:r>
            <w:r>
              <w:tab/>
            </w:r>
            <w:r w:rsidR="0066543A" w:rsidRPr="00CB70C7">
              <w:t>Configuration 2: [3, 2, 0, 1, 1]</w:t>
            </w:r>
          </w:p>
          <w:p w:rsidR="0066543A" w:rsidRPr="00CB70C7" w:rsidRDefault="00811348" w:rsidP="00811348">
            <w:pPr>
              <w:spacing w:after="0"/>
            </w:pPr>
            <w:r>
              <w:t>-</w:t>
            </w:r>
            <w:r>
              <w:tab/>
            </w:r>
            <w:r w:rsidR="0066543A" w:rsidRPr="00CB70C7">
              <w:t>Configuration 3: [4, 3, 0, 0, 0]</w:t>
            </w:r>
          </w:p>
          <w:p w:rsidR="0066543A" w:rsidRPr="00CB70C7" w:rsidRDefault="00811348" w:rsidP="00811348">
            <w:pPr>
              <w:spacing w:after="0"/>
            </w:pPr>
            <w:r>
              <w:t>-</w:t>
            </w:r>
            <w:r>
              <w:tab/>
            </w:r>
            <w:r w:rsidR="0066543A" w:rsidRPr="00CB70C7">
              <w:t>Configuration 4: [1, 3, 1, 1, 1]</w:t>
            </w:r>
          </w:p>
          <w:p w:rsidR="0066543A" w:rsidRPr="00CB70C7" w:rsidRDefault="00811348" w:rsidP="00811348">
            <w:pPr>
              <w:spacing w:after="0"/>
            </w:pPr>
            <w:r>
              <w:t>-</w:t>
            </w:r>
            <w:r>
              <w:tab/>
            </w:r>
            <w:r w:rsidR="0066543A" w:rsidRPr="00CB70C7">
              <w:t>Configuration 5: [3, 2, 1, 1, 1]</w:t>
            </w:r>
          </w:p>
          <w:p w:rsidR="0066543A" w:rsidRPr="00CB70C7" w:rsidRDefault="00811348" w:rsidP="00811348">
            <w:pPr>
              <w:spacing w:after="0"/>
            </w:pPr>
            <w:r>
              <w:t>-</w:t>
            </w:r>
            <w:r>
              <w:tab/>
            </w:r>
            <w:r w:rsidR="0066543A" w:rsidRPr="00CB70C7">
              <w:t>Configuration 6: [1, 1, 3, 2, 1]</w:t>
            </w:r>
          </w:p>
        </w:tc>
        <w:tc>
          <w:tcPr>
            <w:tcW w:w="3260" w:type="dxa"/>
          </w:tcPr>
          <w:p w:rsidR="0066543A" w:rsidRPr="00CB70C7" w:rsidRDefault="00811348" w:rsidP="00811348">
            <w:pPr>
              <w:spacing w:after="0"/>
            </w:pPr>
            <w:r>
              <w:t>-</w:t>
            </w:r>
            <w:r>
              <w:tab/>
            </w:r>
            <w:r w:rsidR="0066543A" w:rsidRPr="00CB70C7">
              <w:t>Configuration 1: [1, 1, 1, 1, 1]</w:t>
            </w:r>
          </w:p>
          <w:p w:rsidR="0066543A" w:rsidRPr="00CB70C7" w:rsidRDefault="00811348" w:rsidP="00811348">
            <w:pPr>
              <w:spacing w:after="0"/>
            </w:pPr>
            <w:r>
              <w:t>-</w:t>
            </w:r>
            <w:r>
              <w:tab/>
            </w:r>
            <w:r w:rsidR="0066543A" w:rsidRPr="00CB70C7">
              <w:t>Configuration 2: [2, 2, 0, 0, 1]</w:t>
            </w:r>
          </w:p>
          <w:p w:rsidR="0066543A" w:rsidRPr="00CB70C7" w:rsidRDefault="00811348" w:rsidP="00811348">
            <w:pPr>
              <w:spacing w:after="0"/>
            </w:pPr>
            <w:r>
              <w:t>-</w:t>
            </w:r>
            <w:r>
              <w:tab/>
            </w:r>
            <w:r w:rsidR="0066543A" w:rsidRPr="00CB70C7">
              <w:t>Configuration 3: [4, 1, 0, 0, 0]</w:t>
            </w:r>
          </w:p>
          <w:p w:rsidR="0066543A" w:rsidRPr="00CB70C7" w:rsidRDefault="00811348" w:rsidP="00811348">
            <w:pPr>
              <w:spacing w:after="0"/>
            </w:pPr>
            <w:r>
              <w:t>-</w:t>
            </w:r>
            <w:r>
              <w:tab/>
            </w:r>
            <w:r w:rsidR="0066543A" w:rsidRPr="00CB70C7">
              <w:t>Configuration 4: [0, 3, 1, 1, 0]</w:t>
            </w:r>
          </w:p>
          <w:p w:rsidR="0066543A" w:rsidRPr="00CB70C7" w:rsidRDefault="00811348" w:rsidP="00811348">
            <w:pPr>
              <w:spacing w:after="0"/>
            </w:pPr>
            <w:r>
              <w:t>-</w:t>
            </w:r>
            <w:r>
              <w:tab/>
            </w:r>
            <w:r w:rsidR="0066543A" w:rsidRPr="00CB70C7">
              <w:t>Configuration 5: [0, 2, 1, 1, 1]</w:t>
            </w:r>
          </w:p>
        </w:tc>
      </w:tr>
      <w:tr w:rsidR="0066543A" w:rsidRPr="00CB70C7" w:rsidTr="00D201C3">
        <w:trPr>
          <w:jc w:val="center"/>
        </w:trPr>
        <w:tc>
          <w:tcPr>
            <w:tcW w:w="10343" w:type="dxa"/>
            <w:gridSpan w:val="4"/>
          </w:tcPr>
          <w:p w:rsidR="0066543A" w:rsidRPr="00CB70C7" w:rsidRDefault="0066543A" w:rsidP="00D201C3">
            <w:pPr>
              <w:spacing w:after="0"/>
              <w:rPr>
                <w:lang w:val="en-US"/>
              </w:rPr>
            </w:pPr>
            <w:r w:rsidRPr="00CB70C7">
              <w:rPr>
                <w:lang w:val="en-US"/>
              </w:rPr>
              <w:t>Note: For the cases where the number of PDCCH candidates per AL is more than 8, multiple overlapping search space sets are allowed.</w:t>
            </w:r>
          </w:p>
        </w:tc>
      </w:tr>
    </w:tbl>
    <w:p w:rsidR="0066543A" w:rsidRDefault="0066543A" w:rsidP="0066543A"/>
    <w:p w:rsidR="0066543A" w:rsidRDefault="0066543A" w:rsidP="0066543A">
      <w:r w:rsidRPr="004A341F">
        <w:t xml:space="preserve">For capturing the observations on </w:t>
      </w:r>
      <w:r>
        <w:t>PDCCH blocking rate</w:t>
      </w:r>
      <w:r w:rsidRPr="004A341F">
        <w:t xml:space="preserve"> in </w:t>
      </w:r>
      <w:r>
        <w:t>clause</w:t>
      </w:r>
      <w:r w:rsidRPr="004A341F">
        <w:t xml:space="preserve"> 8.2.</w:t>
      </w:r>
      <w:r>
        <w:t>3</w:t>
      </w:r>
      <w:r w:rsidRPr="004A341F">
        <w:t>, the following methodology is used:</w:t>
      </w:r>
    </w:p>
    <w:p w:rsidR="0066543A" w:rsidRPr="004A341F" w:rsidRDefault="00BE6794" w:rsidP="00BE6794">
      <w:pPr>
        <w:pStyle w:val="B1"/>
        <w:rPr>
          <w:b/>
          <w:bCs/>
          <w:lang w:val="en-US"/>
        </w:rPr>
      </w:pPr>
      <w:r>
        <w:rPr>
          <w:lang w:val="en-US"/>
        </w:rPr>
        <w:t>-</w:t>
      </w:r>
      <w:r>
        <w:rPr>
          <w:lang w:val="en-US"/>
        </w:rPr>
        <w:tab/>
      </w:r>
      <w:r w:rsidR="0066543A" w:rsidRPr="004A341F">
        <w:rPr>
          <w:lang w:val="en-US"/>
        </w:rPr>
        <w:t>For each of the simultaneously scheduled</w:t>
      </w:r>
      <w:r w:rsidR="0066543A" w:rsidRPr="004A341F" w:rsidDel="00322603">
        <w:rPr>
          <w:lang w:val="en-US"/>
        </w:rPr>
        <w:t xml:space="preserve"> </w:t>
      </w:r>
      <w:r w:rsidR="0066543A" w:rsidRPr="004A341F">
        <w:rPr>
          <w:lang w:val="en-US"/>
        </w:rPr>
        <w:t xml:space="preserve">UE numbers denoting as </w:t>
      </w:r>
      <w:r w:rsidR="0066543A">
        <w:rPr>
          <w:lang w:val="en-US"/>
        </w:rPr>
        <w:t>'</w:t>
      </w:r>
      <w:r w:rsidR="0066543A" w:rsidRPr="00A67C51">
        <w:rPr>
          <w:i/>
          <w:iCs/>
          <w:lang w:val="en-US"/>
        </w:rPr>
        <w:t>N</w:t>
      </w:r>
      <w:r w:rsidR="0066543A">
        <w:rPr>
          <w:lang w:val="en-US"/>
        </w:rPr>
        <w:t>'</w:t>
      </w:r>
      <w:r w:rsidR="0066543A" w:rsidRPr="004A341F">
        <w:rPr>
          <w:lang w:val="en-US"/>
        </w:rPr>
        <w:t xml:space="preserve"> (1&lt;</w:t>
      </w:r>
      <w:r w:rsidR="0066543A" w:rsidRPr="00A67C51">
        <w:rPr>
          <w:i/>
          <w:iCs/>
          <w:lang w:val="en-US"/>
        </w:rPr>
        <w:t>N</w:t>
      </w:r>
      <w:r w:rsidR="0066543A" w:rsidRPr="004A341F">
        <w:rPr>
          <w:lang w:val="en-US"/>
        </w:rPr>
        <w:t>&lt;=10)</w:t>
      </w:r>
    </w:p>
    <w:p w:rsidR="0066543A" w:rsidRPr="004A341F" w:rsidRDefault="00BE6794" w:rsidP="00BE6794">
      <w:pPr>
        <w:pStyle w:val="B2"/>
        <w:rPr>
          <w:b/>
          <w:bCs/>
          <w:lang w:val="en-US"/>
        </w:rPr>
      </w:pPr>
      <w:r>
        <w:rPr>
          <w:lang w:val="en-US"/>
        </w:rPr>
        <w:t>-</w:t>
      </w:r>
      <w:r>
        <w:rPr>
          <w:lang w:val="en-US"/>
        </w:rPr>
        <w:tab/>
      </w:r>
      <w:r w:rsidR="0066543A" w:rsidRPr="004A341F">
        <w:rPr>
          <w:lang w:val="en-US"/>
        </w:rPr>
        <w:t xml:space="preserve">Step 1: Determine a single average/mean value </w:t>
      </w:r>
      <w:r w:rsidR="0066543A" w:rsidRPr="004A341F">
        <w:rPr>
          <w:i/>
          <w:iCs/>
          <w:lang w:val="en-US"/>
        </w:rPr>
        <w:t xml:space="preserve">Average_a_N(i) </w:t>
      </w:r>
      <w:r w:rsidR="0066543A" w:rsidRPr="004A341F">
        <w:rPr>
          <w:lang w:val="en-US"/>
        </w:rPr>
        <w:t xml:space="preserve">based on values reported by each company </w:t>
      </w:r>
      <w:r w:rsidR="0066543A">
        <w:rPr>
          <w:lang w:val="en-US"/>
        </w:rPr>
        <w:t>'</w:t>
      </w:r>
      <w:r w:rsidR="0066543A" w:rsidRPr="004A341F">
        <w:rPr>
          <w:i/>
          <w:iCs/>
          <w:lang w:val="en-US"/>
        </w:rPr>
        <w:t>i</w:t>
      </w:r>
      <w:r w:rsidR="0066543A">
        <w:rPr>
          <w:lang w:val="en-US"/>
        </w:rPr>
        <w:t>'</w:t>
      </w:r>
      <w:r w:rsidR="0066543A" w:rsidRPr="004A341F">
        <w:rPr>
          <w:lang w:val="en-US"/>
        </w:rPr>
        <w:t xml:space="preserve"> with existing Rel-15/16 schemes for DCI transmission</w:t>
      </w:r>
    </w:p>
    <w:p w:rsidR="0066543A" w:rsidRPr="004A341F" w:rsidRDefault="0066543A" w:rsidP="00BE6794">
      <w:pPr>
        <w:pStyle w:val="B2"/>
        <w:rPr>
          <w:b/>
          <w:bCs/>
          <w:lang w:val="en-US"/>
        </w:rPr>
      </w:pPr>
      <w:r w:rsidRPr="00627090">
        <w:rPr>
          <w:noProof/>
        </w:rPr>
        <w:drawing>
          <wp:inline distT="0" distB="0" distL="0" distR="0">
            <wp:extent cx="5734050" cy="428625"/>
            <wp:effectExtent l="0" t="0" r="0" b="0"/>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428625"/>
                    </a:xfrm>
                    <a:prstGeom prst="rect">
                      <a:avLst/>
                    </a:prstGeom>
                    <a:noFill/>
                    <a:ln>
                      <a:noFill/>
                    </a:ln>
                  </pic:spPr>
                </pic:pic>
              </a:graphicData>
            </a:graphic>
          </wp:inline>
        </w:drawing>
      </w:r>
      <w:r w:rsidRPr="004A341F">
        <w:rPr>
          <w:lang w:val="en-US"/>
        </w:rPr>
        <w:t xml:space="preserve">for company </w:t>
      </w:r>
      <w:r>
        <w:rPr>
          <w:lang w:val="en-US"/>
        </w:rPr>
        <w:t>'</w:t>
      </w:r>
      <w:r w:rsidRPr="00A67C51">
        <w:rPr>
          <w:i/>
          <w:lang w:val="en-US"/>
        </w:rPr>
        <w:t>j</w:t>
      </w:r>
      <w:r>
        <w:rPr>
          <w:lang w:val="en-US"/>
        </w:rPr>
        <w:t>'</w:t>
      </w:r>
      <w:r w:rsidRPr="004A341F">
        <w:rPr>
          <w:lang w:val="en-US"/>
        </w:rPr>
        <w:t xml:space="preserve">. </w:t>
      </w:r>
      <w:r>
        <w:rPr>
          <w:lang w:val="en-US"/>
        </w:rPr>
        <w:t>'</w:t>
      </w:r>
      <w:r w:rsidRPr="00A67C51">
        <w:rPr>
          <w:i/>
          <w:iCs/>
          <w:lang w:val="en-US"/>
        </w:rPr>
        <w:t>M</w:t>
      </w:r>
      <w:r>
        <w:rPr>
          <w:lang w:val="en-US"/>
        </w:rPr>
        <w:t>'</w:t>
      </w:r>
      <w:r w:rsidRPr="004A341F">
        <w:rPr>
          <w:lang w:val="en-US"/>
        </w:rPr>
        <w:t xml:space="preserve"> represents the number of configurations that are simulated by company </w:t>
      </w:r>
      <w:r>
        <w:rPr>
          <w:lang w:val="en-US"/>
        </w:rPr>
        <w:t>'</w:t>
      </w:r>
      <w:r w:rsidRPr="00A67C51">
        <w:rPr>
          <w:i/>
          <w:lang w:val="en-US"/>
        </w:rPr>
        <w:t>j</w:t>
      </w:r>
      <w:r>
        <w:rPr>
          <w:lang w:val="en-US"/>
        </w:rPr>
        <w:t>'</w:t>
      </w:r>
      <w:r w:rsidRPr="004A341F">
        <w:rPr>
          <w:lang w:val="en-US"/>
        </w:rPr>
        <w:t xml:space="preserve"> for </w:t>
      </w:r>
      <w:r>
        <w:rPr>
          <w:lang w:val="en-US"/>
        </w:rPr>
        <w:t>'</w:t>
      </w:r>
      <w:r w:rsidRPr="00A67C51">
        <w:rPr>
          <w:i/>
          <w:iCs/>
          <w:lang w:val="en-US"/>
        </w:rPr>
        <w:t>N</w:t>
      </w:r>
      <w:r>
        <w:rPr>
          <w:lang w:val="en-US"/>
        </w:rPr>
        <w:t>'</w:t>
      </w:r>
      <w:r w:rsidRPr="004A341F">
        <w:rPr>
          <w:lang w:val="en-US"/>
        </w:rPr>
        <w:t xml:space="preserve"> simultaneously scheduled UEs in a slot.</w:t>
      </w:r>
    </w:p>
    <w:p w:rsidR="0066543A" w:rsidRPr="004A341F" w:rsidRDefault="00BE6794" w:rsidP="00BE6794">
      <w:pPr>
        <w:pStyle w:val="B2"/>
        <w:rPr>
          <w:lang w:val="en-US"/>
        </w:rPr>
      </w:pPr>
      <w:r>
        <w:rPr>
          <w:lang w:val="en-US"/>
        </w:rPr>
        <w:t>-</w:t>
      </w:r>
      <w:r>
        <w:rPr>
          <w:lang w:val="en-US"/>
        </w:rPr>
        <w:tab/>
      </w:r>
      <w:r w:rsidR="0066543A" w:rsidRPr="004A341F">
        <w:rPr>
          <w:lang w:val="en-US"/>
        </w:rPr>
        <w:t xml:space="preserve">Step 2: Determine a single average/mean value </w:t>
      </w:r>
      <w:r w:rsidR="0066543A" w:rsidRPr="004A341F">
        <w:rPr>
          <w:i/>
          <w:iCs/>
          <w:lang w:val="en-US"/>
        </w:rPr>
        <w:t>Average_a_N</w:t>
      </w:r>
      <w:r w:rsidR="0066543A" w:rsidRPr="004A341F">
        <w:rPr>
          <w:lang w:val="en-US"/>
        </w:rPr>
        <w:t xml:space="preserve"> </w:t>
      </w:r>
      <w:r w:rsidR="0066543A" w:rsidRPr="004A341F">
        <w:fldChar w:fldCharType="begin"/>
      </w:r>
      <w:r w:rsidR="0066543A" w:rsidRPr="004A341F">
        <w:rPr>
          <w:lang w:val="en-US"/>
        </w:rPr>
        <w:instrText xml:space="preserve"> QUOTE </w:instrText>
      </w:r>
      <w:r w:rsidR="0066543A" w:rsidRPr="0066543A">
        <w:rPr>
          <w:rFonts w:ascii="Cambria Math" w:hAnsi="Cambria Math"/>
          <w:lang w:val="en-US"/>
        </w:rPr>
        <w:instrText>Average_a_N</w:instrText>
      </w:r>
      <w:r w:rsidR="0066543A" w:rsidRPr="004A341F">
        <w:rPr>
          <w:lang w:val="en-US"/>
        </w:rPr>
        <w:instrText xml:space="preserve"> </w:instrText>
      </w:r>
      <w:r w:rsidR="0066543A" w:rsidRPr="004A341F">
        <w:fldChar w:fldCharType="end"/>
      </w:r>
      <w:r w:rsidR="0066543A" w:rsidRPr="004A341F">
        <w:rPr>
          <w:lang w:val="en-US"/>
        </w:rPr>
        <w:t xml:space="preserve">by averaging the values from different companies for a sperate observation, excluding the smallest and the largest values of </w:t>
      </w:r>
      <w:r w:rsidR="0066543A" w:rsidRPr="004A341F">
        <w:rPr>
          <w:i/>
          <w:iCs/>
          <w:lang w:val="en-US"/>
        </w:rPr>
        <w:t>Average_a(i)_N</w:t>
      </w:r>
      <w:r w:rsidR="0066543A" w:rsidRPr="004A341F">
        <w:rPr>
          <w:lang w:val="en-US"/>
        </w:rPr>
        <w:t xml:space="preserve"> among companies if number of source companies &gt; 3</w:t>
      </w:r>
    </w:p>
    <w:p w:rsidR="007B0FF1" w:rsidRDefault="0066543A" w:rsidP="007B0FF1">
      <w:pPr>
        <w:pStyle w:val="B2"/>
        <w:rPr>
          <w:lang w:val="en-US"/>
        </w:rPr>
      </w:pPr>
      <w:r w:rsidRPr="0066543A">
        <w:rPr>
          <w:noProof/>
        </w:rPr>
        <w:drawing>
          <wp:inline distT="0" distB="0" distL="0" distR="0">
            <wp:extent cx="5381625" cy="40957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1625" cy="409575"/>
                    </a:xfrm>
                    <a:prstGeom prst="rect">
                      <a:avLst/>
                    </a:prstGeom>
                    <a:noFill/>
                    <a:ln>
                      <a:noFill/>
                    </a:ln>
                  </pic:spPr>
                </pic:pic>
              </a:graphicData>
            </a:graphic>
          </wp:inline>
        </w:drawing>
      </w:r>
    </w:p>
    <w:p w:rsidR="0066543A" w:rsidRPr="004A341F" w:rsidRDefault="0066543A" w:rsidP="007B0FF1">
      <w:pPr>
        <w:pStyle w:val="B2"/>
        <w:ind w:firstLine="0"/>
        <w:rPr>
          <w:b/>
          <w:bCs/>
          <w:lang w:val="en-US"/>
        </w:rPr>
      </w:pPr>
      <w:r w:rsidRPr="004A341F">
        <w:rPr>
          <w:lang w:val="en-US"/>
        </w:rPr>
        <w:t xml:space="preserve">where </w:t>
      </w:r>
      <w:r>
        <w:rPr>
          <w:lang w:val="en-US"/>
        </w:rPr>
        <w:t>'</w:t>
      </w:r>
      <w:r w:rsidRPr="00A67C51">
        <w:rPr>
          <w:i/>
          <w:iCs/>
          <w:lang w:val="en-US"/>
        </w:rPr>
        <w:t>K</w:t>
      </w:r>
      <w:r>
        <w:rPr>
          <w:lang w:val="en-US"/>
        </w:rPr>
        <w:t>'</w:t>
      </w:r>
      <w:r w:rsidRPr="004A341F">
        <w:rPr>
          <w:lang w:val="en-US"/>
        </w:rPr>
        <w:t xml:space="preserve"> denotes the number of source companies that simulated a same observation configuration (e.g. </w:t>
      </w:r>
      <w:r>
        <w:rPr>
          <w:lang w:val="en-US"/>
        </w:rPr>
        <w:t>'</w:t>
      </w:r>
      <w:r w:rsidRPr="00A67C51">
        <w:rPr>
          <w:i/>
          <w:iCs/>
          <w:lang w:val="en-US"/>
        </w:rPr>
        <w:t>N</w:t>
      </w:r>
      <w:r w:rsidRPr="004A341F">
        <w:rPr>
          <w:lang w:val="en-US"/>
        </w:rPr>
        <w:t>=2</w:t>
      </w:r>
      <w:r>
        <w:rPr>
          <w:lang w:val="en-US"/>
        </w:rPr>
        <w:t>'</w:t>
      </w:r>
      <w:r w:rsidRPr="004A341F">
        <w:rPr>
          <w:lang w:val="en-US"/>
        </w:rPr>
        <w:t xml:space="preserve"> in Table </w:t>
      </w:r>
      <w:r w:rsidRPr="009D60FE">
        <w:rPr>
          <w:lang w:val="en-US"/>
        </w:rPr>
        <w:t>B.1-1</w:t>
      </w:r>
      <w:r w:rsidRPr="004A341F">
        <w:rPr>
          <w:lang w:val="en-US"/>
        </w:rPr>
        <w:t xml:space="preserve">) after excluding the smallest and largest value. </w:t>
      </w:r>
    </w:p>
    <w:p w:rsidR="0066543A" w:rsidRPr="004A341F" w:rsidRDefault="00BE6794" w:rsidP="00BE6794">
      <w:pPr>
        <w:pStyle w:val="B2"/>
        <w:rPr>
          <w:b/>
          <w:bCs/>
          <w:lang w:val="en-US"/>
        </w:rPr>
      </w:pPr>
      <w:r>
        <w:rPr>
          <w:lang w:val="en-US"/>
        </w:rPr>
        <w:t>-</w:t>
      </w:r>
      <w:r>
        <w:rPr>
          <w:lang w:val="en-US"/>
        </w:rPr>
        <w:tab/>
      </w:r>
      <w:r w:rsidR="0066543A" w:rsidRPr="004A341F">
        <w:rPr>
          <w:lang w:val="en-US"/>
        </w:rPr>
        <w:t xml:space="preserve">Step-3: Reuse the same approach to derive the </w:t>
      </w:r>
      <w:r w:rsidR="0066543A" w:rsidRPr="004A341F">
        <w:rPr>
          <w:i/>
          <w:iCs/>
          <w:lang w:val="en-US"/>
        </w:rPr>
        <w:t>Average_b_N</w:t>
      </w:r>
      <w:r w:rsidR="0066543A" w:rsidRPr="004A341F">
        <w:rPr>
          <w:lang w:val="en-US"/>
        </w:rPr>
        <w:t xml:space="preserve"> for Case 2 and Case 3 with approximately 25% and 50% BD reduction.</w:t>
      </w:r>
    </w:p>
    <w:p w:rsidR="0066543A" w:rsidRPr="004A341F" w:rsidRDefault="00BE6794" w:rsidP="00BE6794">
      <w:pPr>
        <w:pStyle w:val="B2"/>
        <w:rPr>
          <w:b/>
          <w:bCs/>
          <w:lang w:val="en-US"/>
        </w:rPr>
      </w:pPr>
      <w:r>
        <w:rPr>
          <w:lang w:val="en-US"/>
        </w:rPr>
        <w:t>-</w:t>
      </w:r>
      <w:r>
        <w:rPr>
          <w:lang w:val="en-US"/>
        </w:rPr>
        <w:tab/>
      </w:r>
      <w:r w:rsidR="0066543A" w:rsidRPr="004A341F">
        <w:rPr>
          <w:lang w:val="en-US"/>
        </w:rPr>
        <w:t xml:space="preserve">Step-4: Determine the absolute increase and relative increase as follows: </w:t>
      </w:r>
    </w:p>
    <w:p w:rsidR="0066543A" w:rsidRPr="004A341F" w:rsidRDefault="00BE6794" w:rsidP="007B0FF1">
      <w:pPr>
        <w:pStyle w:val="B3"/>
        <w:rPr>
          <w:b/>
          <w:bCs/>
          <w:lang w:val="en-US"/>
        </w:rPr>
      </w:pPr>
      <w:r>
        <w:rPr>
          <w:i/>
          <w:iCs/>
          <w:lang w:val="en-US"/>
        </w:rPr>
        <w:t>-</w:t>
      </w:r>
      <w:r>
        <w:rPr>
          <w:i/>
          <w:iCs/>
          <w:lang w:val="en-US"/>
        </w:rPr>
        <w:tab/>
      </w:r>
      <w:r w:rsidR="0066543A" w:rsidRPr="00A67C51">
        <w:rPr>
          <w:i/>
          <w:iCs/>
          <w:lang w:val="en-US"/>
        </w:rPr>
        <w:t>X_N</w:t>
      </w:r>
      <w:r w:rsidR="0066543A" w:rsidRPr="004A341F">
        <w:rPr>
          <w:lang w:val="en-US"/>
        </w:rPr>
        <w:t>% = [</w:t>
      </w:r>
      <w:r w:rsidR="0066543A" w:rsidRPr="004A341F">
        <w:rPr>
          <w:i/>
          <w:iCs/>
          <w:lang w:val="en-US"/>
        </w:rPr>
        <w:t>Average_b_N</w:t>
      </w:r>
      <w:r w:rsidR="0066543A" w:rsidRPr="004A341F">
        <w:rPr>
          <w:lang w:val="en-US"/>
        </w:rPr>
        <w:t xml:space="preserve"> - </w:t>
      </w:r>
      <w:r w:rsidR="0066543A" w:rsidRPr="004A341F">
        <w:rPr>
          <w:i/>
          <w:iCs/>
          <w:lang w:val="en-US"/>
        </w:rPr>
        <w:t>Average_a_N</w:t>
      </w:r>
      <w:r w:rsidR="0066543A" w:rsidRPr="004A341F">
        <w:fldChar w:fldCharType="begin"/>
      </w:r>
      <w:r w:rsidR="0066543A" w:rsidRPr="004A341F">
        <w:rPr>
          <w:lang w:val="en-US"/>
        </w:rPr>
        <w:instrText xml:space="preserve"> QUOTE </w:instrText>
      </w:r>
      <w:r w:rsidR="0066543A" w:rsidRPr="0066543A">
        <w:rPr>
          <w:rFonts w:ascii="Cambria Math" w:hAnsi="Cambria Math"/>
          <w:lang w:val="en-US"/>
        </w:rPr>
        <w:instrText>Average_b_N</w:instrText>
      </w:r>
      <w:r w:rsidR="0066543A" w:rsidRPr="004A341F">
        <w:rPr>
          <w:lang w:val="en-US"/>
        </w:rPr>
        <w:instrText xml:space="preserve"> </w:instrText>
      </w:r>
      <w:r w:rsidR="0066543A" w:rsidRPr="004A341F">
        <w:fldChar w:fldCharType="end"/>
      </w:r>
      <w:r w:rsidR="0066543A" w:rsidRPr="004A341F">
        <w:rPr>
          <w:lang w:val="en-US"/>
        </w:rPr>
        <w:t xml:space="preserve">]. </w:t>
      </w:r>
    </w:p>
    <w:p w:rsidR="0066543A" w:rsidRPr="00BE6794" w:rsidRDefault="00BE6794" w:rsidP="007B0FF1">
      <w:pPr>
        <w:pStyle w:val="B3"/>
        <w:rPr>
          <w:b/>
          <w:bCs/>
        </w:rPr>
      </w:pPr>
      <w:r w:rsidRPr="00BE6794">
        <w:rPr>
          <w:i/>
          <w:iCs/>
        </w:rPr>
        <w:t>-</w:t>
      </w:r>
      <w:r w:rsidRPr="00BE6794">
        <w:rPr>
          <w:i/>
          <w:iCs/>
        </w:rPr>
        <w:tab/>
      </w:r>
      <w:r w:rsidR="0066543A" w:rsidRPr="00BE6794">
        <w:rPr>
          <w:i/>
          <w:iCs/>
        </w:rPr>
        <w:t>Y_N</w:t>
      </w:r>
      <w:r w:rsidR="0066543A" w:rsidRPr="00BE6794">
        <w:t xml:space="preserve">% = </w:t>
      </w:r>
      <w:r w:rsidR="0066543A" w:rsidRPr="004A341F">
        <w:rPr>
          <w:lang w:val="en-US"/>
        </w:rPr>
        <w:t>[(</w:t>
      </w:r>
      <w:r w:rsidR="0066543A" w:rsidRPr="004A341F">
        <w:rPr>
          <w:i/>
          <w:iCs/>
          <w:lang w:val="en-US"/>
        </w:rPr>
        <w:t>Average_b_N</w:t>
      </w:r>
      <w:r w:rsidR="0066543A" w:rsidRPr="004A341F">
        <w:rPr>
          <w:lang w:val="en-US"/>
        </w:rPr>
        <w:t xml:space="preserve"> - </w:t>
      </w:r>
      <w:r w:rsidR="0066543A" w:rsidRPr="004A341F">
        <w:rPr>
          <w:i/>
          <w:iCs/>
          <w:lang w:val="en-US"/>
        </w:rPr>
        <w:t>Average_a_N)/ Average_a_N</w:t>
      </w:r>
      <w:r w:rsidR="0066543A" w:rsidRPr="004A341F">
        <w:rPr>
          <w:lang w:val="en-US"/>
        </w:rPr>
        <w:t xml:space="preserve"> </w:t>
      </w:r>
      <w:r w:rsidR="0066543A" w:rsidRPr="004A341F">
        <w:fldChar w:fldCharType="begin"/>
      </w:r>
      <w:r w:rsidR="0066543A" w:rsidRPr="004A341F">
        <w:rPr>
          <w:lang w:val="en-US"/>
        </w:rPr>
        <w:instrText xml:space="preserve"> QUOTE </w:instrText>
      </w:r>
      <w:r w:rsidR="0066543A" w:rsidRPr="0066543A">
        <w:rPr>
          <w:rFonts w:ascii="Cambria Math" w:hAnsi="Cambria Math"/>
          <w:lang w:val="en-US"/>
        </w:rPr>
        <w:instrText>Average_b_N</w:instrText>
      </w:r>
      <w:r w:rsidR="0066543A" w:rsidRPr="004A341F">
        <w:rPr>
          <w:lang w:val="en-US"/>
        </w:rPr>
        <w:instrText xml:space="preserve"> </w:instrText>
      </w:r>
      <w:r w:rsidR="0066543A" w:rsidRPr="004A341F">
        <w:fldChar w:fldCharType="end"/>
      </w:r>
      <w:r w:rsidR="0066543A" w:rsidRPr="004A341F">
        <w:rPr>
          <w:lang w:val="en-US"/>
        </w:rPr>
        <w:t>]</w:t>
      </w:r>
      <w:r w:rsidR="0066543A" w:rsidRPr="00BE6794">
        <w:t xml:space="preserve"> </w:t>
      </w:r>
    </w:p>
    <w:p w:rsidR="0066543A" w:rsidRPr="004A341F" w:rsidRDefault="00BE6794" w:rsidP="00BE6794">
      <w:pPr>
        <w:pStyle w:val="B2"/>
        <w:rPr>
          <w:b/>
          <w:bCs/>
          <w:lang w:val="en-US"/>
        </w:rPr>
      </w:pPr>
      <w:r>
        <w:rPr>
          <w:lang w:val="en-US"/>
        </w:rPr>
        <w:t>-</w:t>
      </w:r>
      <w:r>
        <w:rPr>
          <w:lang w:val="en-US"/>
        </w:rPr>
        <w:tab/>
      </w:r>
      <w:r w:rsidR="0066543A" w:rsidRPr="004A341F">
        <w:rPr>
          <w:lang w:val="en-US"/>
        </w:rPr>
        <w:t>Step-5: Capture the PDCCH blocking rate impact based on the following template:</w:t>
      </w:r>
    </w:p>
    <w:p w:rsidR="0066543A" w:rsidRPr="00F97CB4" w:rsidRDefault="00BE6794" w:rsidP="007B0FF1">
      <w:pPr>
        <w:pStyle w:val="B3"/>
        <w:rPr>
          <w:b/>
          <w:bCs/>
          <w:lang w:val="en-US"/>
        </w:rPr>
      </w:pPr>
      <w:r>
        <w:rPr>
          <w:lang w:val="en-US"/>
        </w:rPr>
        <w:t>-</w:t>
      </w:r>
      <w:r>
        <w:rPr>
          <w:lang w:val="en-US"/>
        </w:rPr>
        <w:tab/>
      </w:r>
      <w:r w:rsidR="0066543A" w:rsidRPr="004A341F">
        <w:rPr>
          <w:lang w:val="en-US"/>
        </w:rPr>
        <w:t xml:space="preserve">For FR1 with AL distribution configuration A1 in Table </w:t>
      </w:r>
      <w:r w:rsidR="0066543A">
        <w:rPr>
          <w:lang w:val="en-US"/>
        </w:rPr>
        <w:t>6.2-5</w:t>
      </w:r>
      <w:r w:rsidR="0066543A" w:rsidRPr="004A341F">
        <w:rPr>
          <w:lang w:val="en-US"/>
        </w:rPr>
        <w:t xml:space="preserve"> with </w:t>
      </w:r>
      <w:r w:rsidR="0066543A">
        <w:rPr>
          <w:lang w:val="en-US"/>
        </w:rPr>
        <w:t>'</w:t>
      </w:r>
      <w:r w:rsidR="0066543A" w:rsidRPr="00A67C51">
        <w:rPr>
          <w:i/>
          <w:iCs/>
          <w:lang w:val="en-US"/>
        </w:rPr>
        <w:t>N</w:t>
      </w:r>
      <w:r w:rsidR="0066543A">
        <w:rPr>
          <w:lang w:val="en-US"/>
        </w:rPr>
        <w:t>'</w:t>
      </w:r>
      <w:r w:rsidR="0066543A" w:rsidRPr="004A341F">
        <w:rPr>
          <w:lang w:val="en-US"/>
        </w:rPr>
        <w:t xml:space="preserve"> simultaneously scheduled UE in a slot, it was observed that the PDCCH blocking rate is increased </w:t>
      </w:r>
      <w:r w:rsidR="0066543A" w:rsidRPr="00A67C51">
        <w:rPr>
          <w:i/>
          <w:iCs/>
          <w:lang w:val="en-US"/>
        </w:rPr>
        <w:t>X_N</w:t>
      </w:r>
      <w:r w:rsidR="0066543A" w:rsidRPr="004A341F">
        <w:rPr>
          <w:lang w:val="en-US"/>
        </w:rPr>
        <w:t>% from [</w:t>
      </w:r>
      <w:r w:rsidR="0066543A" w:rsidRPr="004A341F">
        <w:rPr>
          <w:i/>
          <w:iCs/>
          <w:lang w:val="en-US"/>
        </w:rPr>
        <w:t>Average_a_N</w:t>
      </w:r>
      <w:r w:rsidR="0066543A" w:rsidRPr="004A341F">
        <w:rPr>
          <w:lang w:val="en-US"/>
        </w:rPr>
        <w:t xml:space="preserve">] which corresponds to </w:t>
      </w:r>
      <w:r w:rsidR="0066543A" w:rsidRPr="00A67C51">
        <w:rPr>
          <w:i/>
          <w:iCs/>
          <w:lang w:val="en-US"/>
        </w:rPr>
        <w:t>Y_N</w:t>
      </w:r>
      <w:r w:rsidR="0066543A" w:rsidRPr="004A341F">
        <w:rPr>
          <w:lang w:val="en-US"/>
        </w:rPr>
        <w:t>% increase relative to [</w:t>
      </w:r>
      <w:r w:rsidR="0066543A" w:rsidRPr="004A341F">
        <w:rPr>
          <w:i/>
          <w:iCs/>
          <w:lang w:val="en-US"/>
        </w:rPr>
        <w:t>Average_a_N]</w:t>
      </w:r>
      <w:r w:rsidR="0066543A">
        <w:rPr>
          <w:i/>
          <w:iCs/>
          <w:lang w:val="en-US"/>
        </w:rPr>
        <w:t>.</w:t>
      </w:r>
    </w:p>
    <w:p w:rsidR="0066543A" w:rsidRPr="000E647A" w:rsidRDefault="0066543A" w:rsidP="0066543A">
      <w:pPr>
        <w:pStyle w:val="Heading2"/>
      </w:pPr>
      <w:bookmarkStart w:id="145" w:name="_Toc51768527"/>
      <w:bookmarkStart w:id="146" w:name="_Toc51771034"/>
      <w:bookmarkStart w:id="147" w:name="_Toc56714280"/>
      <w:bookmarkStart w:id="148" w:name="_Toc57126547"/>
      <w:bookmarkStart w:id="149" w:name="_Toc57126668"/>
      <w:bookmarkStart w:id="150" w:name="_Toc57127615"/>
      <w:bookmarkStart w:id="151" w:name="_Toc57127724"/>
      <w:bookmarkStart w:id="152" w:name="_Toc57136424"/>
      <w:bookmarkStart w:id="153" w:name="_Toc57144774"/>
      <w:bookmarkStart w:id="154" w:name="_Toc57144883"/>
      <w:r>
        <w:t>6</w:t>
      </w:r>
      <w:r w:rsidRPr="000E647A">
        <w:t>.3</w:t>
      </w:r>
      <w:r w:rsidRPr="000E647A">
        <w:tab/>
        <w:t>Evaluation methodology for coverage recovery</w:t>
      </w:r>
      <w:bookmarkEnd w:id="145"/>
      <w:bookmarkEnd w:id="146"/>
      <w:bookmarkEnd w:id="147"/>
      <w:bookmarkEnd w:id="148"/>
      <w:bookmarkEnd w:id="149"/>
      <w:bookmarkEnd w:id="150"/>
      <w:bookmarkEnd w:id="151"/>
      <w:bookmarkEnd w:id="152"/>
      <w:bookmarkEnd w:id="153"/>
      <w:bookmarkEnd w:id="154"/>
    </w:p>
    <w:p w:rsidR="0066543A" w:rsidRDefault="0066543A" w:rsidP="0066543A">
      <w:pPr>
        <w:jc w:val="both"/>
      </w:pPr>
      <w:bookmarkStart w:id="155" w:name="_Hlk48918220"/>
      <w:r w:rsidRPr="004B0F59">
        <w:t xml:space="preserve">Coverage </w:t>
      </w:r>
      <w:r>
        <w:t>recovery evaluation is based on link budget evaluations.</w:t>
      </w:r>
    </w:p>
    <w:p w:rsidR="0066543A" w:rsidRPr="00DE198D" w:rsidRDefault="0066543A" w:rsidP="0066543A">
      <w:pPr>
        <w:jc w:val="both"/>
      </w:pPr>
      <w:r>
        <w:lastRenderedPageBreak/>
        <w:t xml:space="preserve">The channels and messages used in link budget evaluations include </w:t>
      </w:r>
      <w:r w:rsidRPr="00DE198D">
        <w:t>PDCCH</w:t>
      </w:r>
      <w:r>
        <w:t xml:space="preserve">, </w:t>
      </w:r>
      <w:r w:rsidRPr="00DE198D">
        <w:t>PDSCH</w:t>
      </w:r>
      <w:r>
        <w:t>,</w:t>
      </w:r>
      <w:r w:rsidRPr="00DE198D">
        <w:t xml:space="preserve"> PUCCH</w:t>
      </w:r>
      <w:r>
        <w:t xml:space="preserve">, and </w:t>
      </w:r>
      <w:r w:rsidRPr="00DE198D">
        <w:t>PUSCH</w:t>
      </w:r>
      <w:r>
        <w:t>. The</w:t>
      </w:r>
      <w:r w:rsidRPr="00DE198D">
        <w:t xml:space="preserve"> initial access related channels, </w:t>
      </w:r>
      <w:r>
        <w:t>such as</w:t>
      </w:r>
      <w:r w:rsidRPr="00DE198D">
        <w:t xml:space="preserve"> </w:t>
      </w:r>
      <w:r>
        <w:t xml:space="preserve">PBCH, PRACH, </w:t>
      </w:r>
      <w:r w:rsidRPr="00DE198D">
        <w:t xml:space="preserve">Msg2, Msg3, Msg4 and PDCCH scheduling Msg2/4 are </w:t>
      </w:r>
      <w:r>
        <w:t xml:space="preserve">also </w:t>
      </w:r>
      <w:r w:rsidRPr="00DE198D">
        <w:t>included</w:t>
      </w:r>
      <w:r>
        <w:t>.</w:t>
      </w:r>
    </w:p>
    <w:p w:rsidR="0066543A" w:rsidRDefault="0066543A" w:rsidP="0066543A">
      <w:pPr>
        <w:jc w:val="both"/>
      </w:pPr>
      <w:r w:rsidRPr="00DE198D">
        <w:t>The impact of small form factor is considered for all the uplink and downlink channels</w:t>
      </w:r>
      <w:r>
        <w:t>. To reflect such an impact, a</w:t>
      </w:r>
      <w:r w:rsidRPr="00DE198D">
        <w:t xml:space="preserve"> 3dB loss of antenna gain is included in link budget calculation for </w:t>
      </w:r>
      <w:r>
        <w:t xml:space="preserve">the </w:t>
      </w:r>
      <w:r w:rsidRPr="00DE198D">
        <w:t>FR1</w:t>
      </w:r>
      <w:r>
        <w:t xml:space="preserve"> bands.</w:t>
      </w:r>
    </w:p>
    <w:p w:rsidR="0066543A" w:rsidRDefault="0066543A" w:rsidP="0066543A">
      <w:pPr>
        <w:jc w:val="both"/>
      </w:pPr>
      <w:r w:rsidRPr="008E2F90">
        <w:t>The</w:t>
      </w:r>
      <w:bookmarkEnd w:id="155"/>
      <w:r w:rsidRPr="00EA4915">
        <w:t xml:space="preserve"> </w:t>
      </w:r>
      <w:r>
        <w:t>assumptions</w:t>
      </w:r>
      <w:r w:rsidRPr="00EA4915">
        <w:t xml:space="preserve"> in the Rel-17 C</w:t>
      </w:r>
      <w:r>
        <w:t xml:space="preserve">overage </w:t>
      </w:r>
      <w:r w:rsidRPr="00EA4915">
        <w:t>E</w:t>
      </w:r>
      <w:r>
        <w:t>nhancement</w:t>
      </w:r>
      <w:r w:rsidRPr="00EA4915">
        <w:t xml:space="preserve"> SI regarding link budget template and antenna array gain are reused</w:t>
      </w:r>
      <w:r w:rsidRPr="008E2F90">
        <w:t xml:space="preserve"> [</w:t>
      </w:r>
      <w:r>
        <w:t>5</w:t>
      </w:r>
      <w:r w:rsidRPr="008E2F90">
        <w:t xml:space="preserve">]. </w:t>
      </w:r>
      <w:r>
        <w:t>Furthermore, the Rel-17 Coverage Enhancement SI assumptions on gNB antenna configuration, # gNB Tx and Rx chains, channel model and delay spread are reused, with the revision or addition shown in Table 6.3-1.</w:t>
      </w:r>
    </w:p>
    <w:p w:rsidR="0066543A" w:rsidRPr="00A40758" w:rsidRDefault="0066543A" w:rsidP="007B0FF1">
      <w:pPr>
        <w:pStyle w:val="TH"/>
      </w:pPr>
      <w:r w:rsidRPr="00A40758">
        <w:t>Table 6.3-1: Assumptions used for coverage recovery evaluation</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66543A" w:rsidTr="00D201C3">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TDL-A</w:t>
            </w:r>
          </w:p>
          <w:p w:rsidR="0066543A" w:rsidRDefault="0066543A" w:rsidP="00730C2B">
            <w:pPr>
              <w:spacing w:after="0"/>
            </w:pPr>
            <w:r>
              <w:t>CDL-A(optional)</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30ns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 km/h</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Low</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w:t>
            </w:r>
          </w:p>
        </w:tc>
      </w:tr>
    </w:tbl>
    <w:p w:rsidR="0066543A" w:rsidRDefault="0066543A" w:rsidP="0066543A">
      <w:pPr>
        <w:jc w:val="both"/>
      </w:pPr>
    </w:p>
    <w:p w:rsidR="0066543A" w:rsidRDefault="0066543A" w:rsidP="0066543A">
      <w:pPr>
        <w:jc w:val="both"/>
      </w:pPr>
      <w:r>
        <w:t>For coverage evaluation, the assumptions for the reference NR UEs and RedCap UEs are shown in Table 6.3-2 and 6.3-3, respectively.</w:t>
      </w:r>
    </w:p>
    <w:p w:rsidR="0066543A" w:rsidRPr="00A40758" w:rsidRDefault="0066543A" w:rsidP="007B0FF1">
      <w:pPr>
        <w:pStyle w:val="TH"/>
      </w:pPr>
      <w:r w:rsidRPr="00A40758">
        <w:t>Table 6.3-2: Assumptions for reference NR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66543A" w:rsidTr="00D201C3">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UE 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Urban: 100 MHz (273 PRBs)</w:t>
            </w:r>
          </w:p>
          <w:p w:rsidR="0066543A" w:rsidRDefault="0066543A" w:rsidP="00730C2B">
            <w:pPr>
              <w:spacing w:after="0"/>
            </w:pPr>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100 MHz (66 PRBs)</w:t>
            </w:r>
          </w:p>
        </w:tc>
      </w:tr>
    </w:tbl>
    <w:p w:rsidR="0066543A" w:rsidRDefault="0066543A" w:rsidP="0066543A">
      <w:pPr>
        <w:jc w:val="both"/>
      </w:pPr>
    </w:p>
    <w:p w:rsidR="0066543A" w:rsidRPr="00A40758" w:rsidRDefault="0066543A" w:rsidP="007B0FF1">
      <w:pPr>
        <w:pStyle w:val="TH"/>
      </w:pPr>
      <w:r w:rsidRPr="00A40758">
        <w:t>Table 6.3-3: Assumptions for RedCap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66543A" w:rsidTr="00D201C3">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 or 2</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UE 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Urban: 20 MHz (51 PRBs)</w:t>
            </w:r>
          </w:p>
          <w:p w:rsidR="0066543A" w:rsidRDefault="0066543A" w:rsidP="00730C2B">
            <w:pPr>
              <w:spacing w:after="0"/>
            </w:pPr>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xml:space="preserve">50 MHz (32 PRBs) or </w:t>
            </w:r>
          </w:p>
          <w:p w:rsidR="0066543A" w:rsidRDefault="0066543A" w:rsidP="00730C2B">
            <w:pPr>
              <w:spacing w:after="0"/>
            </w:pPr>
            <w:r>
              <w:t>100 MHz (66 PRBs)</w:t>
            </w:r>
          </w:p>
        </w:tc>
      </w:tr>
    </w:tbl>
    <w:p w:rsidR="0066543A" w:rsidRPr="0050126F" w:rsidRDefault="0066543A" w:rsidP="0066543A">
      <w:pPr>
        <w:jc w:val="both"/>
        <w:rPr>
          <w:rFonts w:eastAsia="DengXian"/>
        </w:rPr>
      </w:pPr>
    </w:p>
    <w:p w:rsidR="0066543A" w:rsidRDefault="0066543A" w:rsidP="0066543A">
      <w:pPr>
        <w:jc w:val="both"/>
      </w:pPr>
      <w:r w:rsidRPr="005A26C9">
        <w:t xml:space="preserve">The </w:t>
      </w:r>
      <w:r>
        <w:t xml:space="preserve">assumptions for </w:t>
      </w:r>
      <w:r w:rsidRPr="005A26C9">
        <w:t>channel specific parameters</w:t>
      </w:r>
      <w:r>
        <w:t xml:space="preserve"> are also based on reusing the Rel-17 Coverage Enhancement SI agreements [5], with the revision or addition described below.</w:t>
      </w:r>
    </w:p>
    <w:p w:rsidR="0066543A" w:rsidRPr="005A26C9" w:rsidRDefault="0066543A" w:rsidP="0066543A">
      <w:pPr>
        <w:jc w:val="both"/>
      </w:pPr>
      <w:r>
        <w:t>The t</w:t>
      </w:r>
      <w:r w:rsidRPr="005A26C9">
        <w:t>arget data rates</w:t>
      </w:r>
      <w:r>
        <w:t xml:space="preserve"> for RedCap UEs are:</w:t>
      </w:r>
    </w:p>
    <w:p w:rsidR="0066543A" w:rsidRPr="00B52045" w:rsidRDefault="007B0FF1" w:rsidP="007B0FF1">
      <w:pPr>
        <w:pStyle w:val="B1"/>
        <w:rPr>
          <w:lang w:val="en-US"/>
        </w:rPr>
      </w:pPr>
      <w:r>
        <w:rPr>
          <w:lang w:val="en-US"/>
        </w:rPr>
        <w:t>-</w:t>
      </w:r>
      <w:r>
        <w:rPr>
          <w:lang w:val="en-US"/>
        </w:rPr>
        <w:tab/>
      </w:r>
      <w:r w:rsidR="0066543A" w:rsidRPr="00B52045">
        <w:rPr>
          <w:lang w:val="en-US"/>
        </w:rPr>
        <w:t>FR1 Rural: 1 Mbps on DL and 100kbps in UL</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FR1 Urban: 2 Mbps on DL and 1Mbps in UL (Note: The 2Mbps target data rate in downlink is the scaled value of the 10Mbps in the </w:t>
      </w:r>
      <w:r w:rsidR="0066543A">
        <w:rPr>
          <w:lang w:val="en-US"/>
        </w:rPr>
        <w:t xml:space="preserve">Rel-17 </w:t>
      </w:r>
      <w:r w:rsidR="0066543A" w:rsidRPr="00B52045">
        <w:rPr>
          <w:lang w:val="en-US"/>
        </w:rPr>
        <w:t>C</w:t>
      </w:r>
      <w:r w:rsidR="0066543A">
        <w:rPr>
          <w:lang w:val="en-US"/>
        </w:rPr>
        <w:t xml:space="preserve">overage </w:t>
      </w:r>
      <w:r w:rsidR="0066543A" w:rsidRPr="00B52045">
        <w:rPr>
          <w:lang w:val="en-US"/>
        </w:rPr>
        <w:t>E</w:t>
      </w:r>
      <w:r w:rsidR="0066543A">
        <w:rPr>
          <w:lang w:val="en-US"/>
        </w:rPr>
        <w:t>nhancement</w:t>
      </w:r>
      <w:r w:rsidR="0066543A" w:rsidRPr="00B52045">
        <w:rPr>
          <w:lang w:val="en-US"/>
        </w:rPr>
        <w:t xml:space="preserve"> SI by a factor of 0.2)</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FR2: 25Mbps on DL and 5 Mbps in UL (for bandwidth options 50MHz and 100MHz) </w:t>
      </w:r>
    </w:p>
    <w:p w:rsidR="0066543A" w:rsidRDefault="0066543A" w:rsidP="0066543A">
      <w:pPr>
        <w:jc w:val="both"/>
      </w:pPr>
      <w:r>
        <w:t>The TBS, PRB, and MCS of PDSCH (except for Msg2) and PUSCH for the RedCap UE are based on the agreed target data rates or message sizes and reported by sourcing companies. For Msg2, the assumptions listed in Table 6.3-4 were adopted.</w:t>
      </w:r>
    </w:p>
    <w:p w:rsidR="00730C2B" w:rsidRDefault="00730C2B" w:rsidP="0066543A">
      <w:pPr>
        <w:jc w:val="both"/>
      </w:pPr>
    </w:p>
    <w:p w:rsidR="0066543A" w:rsidRDefault="0066543A" w:rsidP="007B0FF1">
      <w:pPr>
        <w:pStyle w:val="TH"/>
      </w:pPr>
      <w:r w:rsidRPr="00A40758">
        <w:lastRenderedPageBreak/>
        <w:t>Table 6.3-4: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66543A" w:rsidTr="00D201C3">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jc w:val="center"/>
              <w:rPr>
                <w:b/>
                <w:bCs/>
                <w:lang w:eastAsia="ko-KR"/>
              </w:rPr>
            </w:pPr>
            <w:r>
              <w:rPr>
                <w:b/>
                <w:bCs/>
                <w:lang w:eastAsia="ko-KR"/>
              </w:rPr>
              <w:t>Values</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 xml:space="preserve">MCS is fixed to zero. Companies to report the used number of </w:t>
            </w:r>
            <w:r>
              <w:t>PRBs and corresponding TBS value</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PDSCH duration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12 OS</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DMRS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Type I, 3 DMRS symbol, no multiplexing with data</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 xml:space="preserve">Waveform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CP-OFDM</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both"/>
            </w:pPr>
            <w:r>
              <w:t xml:space="preserve">HARQ configuration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both"/>
            </w:pPr>
            <w:r>
              <w:t>No retransmission</w:t>
            </w:r>
          </w:p>
        </w:tc>
      </w:tr>
    </w:tbl>
    <w:p w:rsidR="0066543A" w:rsidRDefault="0066543A" w:rsidP="0066543A">
      <w:pPr>
        <w:ind w:left="1136" w:firstLine="284"/>
        <w:jc w:val="both"/>
      </w:pPr>
      <w:r>
        <w:t>Note: the TBS scaling is not precluded in the table entry "PRBs/TBS/MCS"</w:t>
      </w:r>
    </w:p>
    <w:p w:rsidR="0066543A" w:rsidRPr="00DE198D" w:rsidRDefault="0066543A" w:rsidP="0066543A">
      <w:pPr>
        <w:jc w:val="both"/>
      </w:pPr>
      <w:r w:rsidRPr="00DE198D">
        <w:rPr>
          <w:rFonts w:hint="eastAsia"/>
        </w:rPr>
        <w:t xml:space="preserve">For the channel(s) affected by complexity reduction, the following methodology </w:t>
      </w:r>
      <w:r>
        <w:t>is</w:t>
      </w:r>
      <w:r w:rsidRPr="00DE198D">
        <w:rPr>
          <w:rFonts w:hint="eastAsia"/>
        </w:rPr>
        <w:t xml:space="preserve"> used to determine the target performance for coverage recovery</w:t>
      </w:r>
    </w:p>
    <w:p w:rsidR="0066543A" w:rsidRPr="00B52045" w:rsidRDefault="007B0FF1" w:rsidP="007B0FF1">
      <w:pPr>
        <w:pStyle w:val="B1"/>
        <w:rPr>
          <w:lang w:val="en-US"/>
        </w:rPr>
      </w:pPr>
      <w:r>
        <w:rPr>
          <w:lang w:val="en-US"/>
        </w:rPr>
        <w:t>-</w:t>
      </w:r>
      <w:r>
        <w:rPr>
          <w:lang w:val="en-US"/>
        </w:rPr>
        <w:tab/>
      </w:r>
      <w:r w:rsidR="0066543A" w:rsidRPr="00B52045">
        <w:rPr>
          <w:lang w:val="en-US"/>
        </w:rPr>
        <w:t>Step 1: Obtain the link budget performance of the channel based on link budget evaluation</w:t>
      </w:r>
    </w:p>
    <w:p w:rsidR="0066543A" w:rsidRPr="00B52045" w:rsidRDefault="007B0FF1" w:rsidP="007B0FF1">
      <w:pPr>
        <w:pStyle w:val="B1"/>
        <w:rPr>
          <w:lang w:val="en-US"/>
        </w:rPr>
      </w:pPr>
      <w:r>
        <w:rPr>
          <w:lang w:val="en-US"/>
        </w:rPr>
        <w:t>-</w:t>
      </w:r>
      <w:r>
        <w:rPr>
          <w:lang w:val="en-US"/>
        </w:rPr>
        <w:tab/>
      </w:r>
      <w:r w:rsidR="0066543A" w:rsidRPr="00B52045">
        <w:rPr>
          <w:lang w:val="en-US"/>
        </w:rPr>
        <w:t>Step 2: Obtain the target performance requirement for RedCap UEs within a deployment scenario</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Step 3: Find the coverage recovery value for the channel if the link budget performance is worse than the target performance requirement </w:t>
      </w:r>
    </w:p>
    <w:p w:rsidR="0066543A" w:rsidRDefault="0066543A" w:rsidP="0066543A">
      <w:pPr>
        <w:jc w:val="both"/>
      </w:pPr>
      <w:r>
        <w:t>For step 2, t</w:t>
      </w:r>
      <w:r w:rsidRPr="00940405">
        <w:t>he study</w:t>
      </w:r>
      <w:r>
        <w:t xml:space="preserve"> considered two options for </w:t>
      </w:r>
      <w:r w:rsidRPr="00940405">
        <w:t>determin</w:t>
      </w:r>
      <w:r>
        <w:t>ing</w:t>
      </w:r>
      <w:r w:rsidRPr="00940405">
        <w:t xml:space="preserve"> the target performance for coverage recovery</w:t>
      </w:r>
      <w:r>
        <w:t>.</w:t>
      </w:r>
    </w:p>
    <w:p w:rsidR="0066543A" w:rsidRPr="00B52045" w:rsidRDefault="007B0FF1" w:rsidP="007B0FF1">
      <w:pPr>
        <w:pStyle w:val="B1"/>
        <w:rPr>
          <w:lang w:val="en-US"/>
        </w:rPr>
      </w:pPr>
      <w:r>
        <w:rPr>
          <w:lang w:val="en-US"/>
        </w:rPr>
        <w:t>-</w:t>
      </w:r>
      <w:r>
        <w:rPr>
          <w:lang w:val="en-US"/>
        </w:rPr>
        <w:tab/>
      </w:r>
      <w:r w:rsidR="0066543A" w:rsidRPr="00B52045">
        <w:rPr>
          <w:lang w:val="en-US"/>
        </w:rPr>
        <w:t>Option 1: The target performance requirement for each channel is identified by a target MPL within a reasonable deployment.</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Option 3: The target performance requirement for each channel is identified by the link budget of the bottleneck channel(s) for the reference NR UE within the same deployment scenario. The </w:t>
      </w:r>
      <w:r w:rsidR="0066543A">
        <w:rPr>
          <w:lang w:val="en-US"/>
        </w:rPr>
        <w:t>"</w:t>
      </w:r>
      <w:r w:rsidR="0066543A" w:rsidRPr="00B52045">
        <w:rPr>
          <w:lang w:val="en-US"/>
        </w:rPr>
        <w:t>bottleneck channel(s)</w:t>
      </w:r>
      <w:r w:rsidR="0066543A">
        <w:rPr>
          <w:lang w:val="en-US"/>
        </w:rPr>
        <w:t>"</w:t>
      </w:r>
      <w:r w:rsidR="0066543A" w:rsidRPr="00B52045">
        <w:rPr>
          <w:lang w:val="en-US"/>
        </w:rPr>
        <w:t xml:space="preserve"> are the physical channel(s) that have the lowest MIL.</w:t>
      </w:r>
    </w:p>
    <w:p w:rsidR="0066543A" w:rsidRPr="003C193A" w:rsidRDefault="0066543A" w:rsidP="0066543A">
      <w:pPr>
        <w:jc w:val="both"/>
      </w:pPr>
      <w:r>
        <w:t>Eventually, the adopted methodology is based on Option 3 and a</w:t>
      </w:r>
      <w:r w:rsidRPr="00940405">
        <w:t xml:space="preserve"> single coverage recovery target based on the same bottleneck channel is used for initial access channels and non-initial access channels of RedCap UE</w:t>
      </w:r>
      <w:r>
        <w:t xml:space="preserve">. </w:t>
      </w:r>
      <w:r w:rsidRPr="003C193A">
        <w:t>The coverage recovery target for each channel of RedCap UE corresponds to the link budget of the bottleneck channel(s) for the reference NR UE within the same deployment scenario</w:t>
      </w:r>
      <w:r>
        <w:t>, where t</w:t>
      </w:r>
      <w:r w:rsidRPr="003C193A">
        <w:t>he reference UE is a Rel-15/16 NR UE with mandatory features only</w:t>
      </w:r>
      <w:r>
        <w:t xml:space="preserve">. Each sourcing company </w:t>
      </w:r>
      <w:r w:rsidRPr="00A40758">
        <w:t>reports sourcing-company-specific observations of the amount of compensation for each channel by comparing the link budget with that of the bottleneck channel for the reference NR UE, where the amount of compensation for each channel is the difference between the link budget of the channel for RedCap UE and the link budget of the bottleneck channel for the reference UE.</w:t>
      </w:r>
      <w:r w:rsidRPr="003C193A">
        <w:t xml:space="preserve"> </w:t>
      </w:r>
      <w:r w:rsidRPr="00A40758">
        <w:t>A representative value of the amount of compensation is derived by taking the mean value (in dB domain) from the compensation values from all sourcing companies, including both negative and non-negative values based on the following adjustments.</w:t>
      </w:r>
    </w:p>
    <w:p w:rsidR="0066543A" w:rsidRPr="00B52045" w:rsidRDefault="007B0FF1" w:rsidP="007B0FF1">
      <w:pPr>
        <w:pStyle w:val="B1"/>
        <w:rPr>
          <w:lang w:val="en-US"/>
        </w:rPr>
      </w:pPr>
      <w:r>
        <w:rPr>
          <w:lang w:val="en-US"/>
        </w:rPr>
        <w:t>-</w:t>
      </w:r>
      <w:r>
        <w:rPr>
          <w:lang w:val="en-US"/>
        </w:rPr>
        <w:tab/>
      </w:r>
      <w:r w:rsidR="0066543A" w:rsidRPr="00B52045">
        <w:rPr>
          <w:lang w:val="en-US"/>
        </w:rPr>
        <w:t>Excluding the highest &amp; the lowest values when the number of samples is more than 3</w:t>
      </w:r>
      <w:r w:rsidR="0066543A">
        <w:rPr>
          <w:lang w:val="en-US"/>
        </w:rPr>
        <w:t>.</w:t>
      </w:r>
    </w:p>
    <w:p w:rsidR="0066543A" w:rsidRPr="00B52045" w:rsidRDefault="007B0FF1" w:rsidP="007B0FF1">
      <w:pPr>
        <w:pStyle w:val="B1"/>
        <w:rPr>
          <w:lang w:val="en-US"/>
        </w:rPr>
      </w:pPr>
      <w:r>
        <w:rPr>
          <w:lang w:val="en-US"/>
        </w:rPr>
        <w:t>-</w:t>
      </w:r>
      <w:r>
        <w:rPr>
          <w:lang w:val="en-US"/>
        </w:rPr>
        <w:tab/>
      </w:r>
      <w:r w:rsidR="0066543A" w:rsidRPr="00B52045">
        <w:rPr>
          <w:lang w:val="en-US"/>
        </w:rPr>
        <w:t>If the number of samples used to compute a representative value is less than 4 for each scenario, this representative value is not used for bottleneck identification</w:t>
      </w:r>
      <w:r w:rsidR="0066543A">
        <w:rPr>
          <w:lang w:val="en-US"/>
        </w:rPr>
        <w:t>.</w:t>
      </w:r>
    </w:p>
    <w:p w:rsidR="0066543A" w:rsidRPr="00A40758" w:rsidRDefault="0066543A" w:rsidP="0066543A">
      <w:pPr>
        <w:jc w:val="both"/>
      </w:pPr>
      <w:r w:rsidRPr="00A40758">
        <w:t>The representative value of a channel is used for identifying whether the channel needs coverage recovery, and c</w:t>
      </w:r>
      <w:r w:rsidRPr="003C193A">
        <w:t>overage recovery is not needed if the representative value of a channel is larger than or equal to zero</w:t>
      </w:r>
      <w:r>
        <w:t>.</w:t>
      </w:r>
    </w:p>
    <w:p w:rsidR="0066543A" w:rsidRPr="000E647A" w:rsidRDefault="0066543A" w:rsidP="0066543A">
      <w:pPr>
        <w:pStyle w:val="Heading2"/>
      </w:pPr>
      <w:bookmarkStart w:id="156" w:name="_Toc51768528"/>
      <w:bookmarkStart w:id="157" w:name="_Toc51771035"/>
      <w:bookmarkStart w:id="158" w:name="_Toc56714281"/>
      <w:bookmarkStart w:id="159" w:name="_Toc57126548"/>
      <w:bookmarkStart w:id="160" w:name="_Toc57126669"/>
      <w:bookmarkStart w:id="161" w:name="_Toc57127616"/>
      <w:bookmarkStart w:id="162" w:name="_Toc57127725"/>
      <w:bookmarkStart w:id="163" w:name="_Toc57136425"/>
      <w:bookmarkStart w:id="164" w:name="_Toc57144775"/>
      <w:bookmarkStart w:id="165" w:name="_Toc57144884"/>
      <w:r>
        <w:t>6</w:t>
      </w:r>
      <w:r w:rsidRPr="000E647A">
        <w:t>.4</w:t>
      </w:r>
      <w:r w:rsidRPr="000E647A">
        <w:tab/>
        <w:t xml:space="preserve">Evaluation methodology for </w:t>
      </w:r>
      <w:bookmarkEnd w:id="156"/>
      <w:bookmarkEnd w:id="157"/>
      <w:r w:rsidRPr="00633580">
        <w:t>network capacity and spectral efficiency</w:t>
      </w:r>
      <w:bookmarkEnd w:id="158"/>
      <w:bookmarkEnd w:id="159"/>
      <w:bookmarkEnd w:id="160"/>
      <w:bookmarkEnd w:id="161"/>
      <w:bookmarkEnd w:id="162"/>
      <w:bookmarkEnd w:id="163"/>
      <w:bookmarkEnd w:id="164"/>
      <w:bookmarkEnd w:id="165"/>
    </w:p>
    <w:p w:rsidR="0066543A" w:rsidRDefault="0066543A" w:rsidP="0066543A">
      <w:pPr>
        <w:jc w:val="both"/>
      </w:pPr>
      <w:r>
        <w:t xml:space="preserve">For the </w:t>
      </w:r>
      <w:r w:rsidRPr="008A6905">
        <w:t>evaluations of the impact to network capacity and spectral efficiency</w:t>
      </w:r>
      <w:r>
        <w:t>, system-level simulation (SLS) have been used and the assumptions in TR 38.802, Table A.2.1-1 are used as the baseline. Additionally, the scenarios and assumptions described in the table below were agreed for alignment purpose. The same assumptions were adopted by some sourcing companies for SLS.</w:t>
      </w:r>
    </w:p>
    <w:p w:rsidR="0066543A" w:rsidRDefault="0066543A" w:rsidP="007B0FF1">
      <w:pPr>
        <w:pStyle w:val="TH"/>
      </w:pPr>
      <w:r w:rsidRPr="00A40758">
        <w:lastRenderedPageBreak/>
        <w:t>Table 6.4-1: Assumptions for alignment purpose for system-level simulation</w:t>
      </w:r>
    </w:p>
    <w:tbl>
      <w:tblPr>
        <w:tblW w:w="0" w:type="auto"/>
        <w:jc w:val="center"/>
        <w:tblCellMar>
          <w:left w:w="0" w:type="dxa"/>
          <w:right w:w="0" w:type="dxa"/>
        </w:tblCellMar>
        <w:tblLook w:val="04A0" w:firstRow="1" w:lastRow="0" w:firstColumn="1" w:lastColumn="0" w:noHBand="0" w:noVBand="1"/>
      </w:tblPr>
      <w:tblGrid>
        <w:gridCol w:w="2222"/>
        <w:gridCol w:w="2970"/>
        <w:gridCol w:w="2702"/>
      </w:tblGrid>
      <w:tr w:rsidR="0066543A" w:rsidTr="00D201C3">
        <w:trPr>
          <w:jc w:val="center"/>
        </w:trPr>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Single layer</w:t>
            </w:r>
          </w:p>
          <w:p w:rsidR="0066543A" w:rsidRDefault="0066543A" w:rsidP="00730C2B">
            <w:pPr>
              <w:spacing w:after="0"/>
            </w:pPr>
            <w:r>
              <w:t>Indoor floor: (12BSs per 120m x 50m)</w:t>
            </w:r>
          </w:p>
          <w:p w:rsidR="0066543A" w:rsidRDefault="0066543A" w:rsidP="00730C2B">
            <w:pPr>
              <w:spacing w:after="0"/>
            </w:pPr>
            <w:r>
              <w:t>Candidate TRP numbers: 3, 6, 12</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20m</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6543A" w:rsidRDefault="0066543A" w:rsidP="00730C2B">
            <w:pPr>
              <w:spacing w:after="0"/>
            </w:pPr>
            <w:r>
              <w:t>Dense Urban:</w:t>
            </w:r>
          </w:p>
          <w:p w:rsidR="0066543A" w:rsidRDefault="0066543A" w:rsidP="00730C2B">
            <w:pPr>
              <w:spacing w:after="0"/>
            </w:pPr>
            <w:r>
              <w:t xml:space="preserve">2.6 GHz (TDD) (primary choice) </w:t>
            </w:r>
          </w:p>
          <w:p w:rsidR="0066543A" w:rsidRDefault="0066543A" w:rsidP="00730C2B">
            <w:pPr>
              <w:spacing w:after="0"/>
            </w:pPr>
            <w:r>
              <w:t>4 GHz (TDD) (secondary choice)</w:t>
            </w:r>
          </w:p>
          <w:p w:rsidR="0066543A" w:rsidRDefault="0066543A" w:rsidP="00730C2B">
            <w:pPr>
              <w:spacing w:after="0"/>
            </w:pPr>
          </w:p>
          <w:p w:rsidR="0066543A" w:rsidRDefault="0066543A" w:rsidP="00730C2B">
            <w:pPr>
              <w:spacing w:after="0"/>
            </w:pPr>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Indoor: 28 GHz (TDD)</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xml:space="preserve">For 2.6 GHz: </w:t>
            </w:r>
          </w:p>
          <w:p w:rsidR="0066543A" w:rsidRDefault="0066543A" w:rsidP="00730C2B">
            <w:pPr>
              <w:spacing w:after="0"/>
            </w:pPr>
            <w:r>
              <w:t>DDDDDDDSUU (S: 6D:4G:4U)</w:t>
            </w:r>
          </w:p>
          <w:p w:rsidR="0066543A" w:rsidRDefault="0066543A" w:rsidP="00730C2B">
            <w:pPr>
              <w:spacing w:after="0"/>
            </w:pPr>
            <w:r>
              <w:t>For 4 GHz:</w:t>
            </w:r>
          </w:p>
          <w:p w:rsidR="0066543A" w:rsidRDefault="0066543A" w:rsidP="00730C2B">
            <w:pPr>
              <w:spacing w:after="0"/>
            </w:pPr>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DDDSU (S: 10D:2G:2U)</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5GCM office</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 xml:space="preserve">100% Indoor: 3km/h </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6543A" w:rsidRDefault="0066543A" w:rsidP="00730C2B">
            <w:pPr>
              <w:spacing w:after="0"/>
            </w:pPr>
            <w:r w:rsidRPr="00116538">
              <w:t>Full buffer (Optional)</w:t>
            </w:r>
          </w:p>
          <w:p w:rsidR="0066543A" w:rsidRDefault="0066543A" w:rsidP="00730C2B">
            <w:pPr>
              <w:spacing w:after="0"/>
            </w:pPr>
          </w:p>
          <w:p w:rsidR="0066543A" w:rsidRDefault="0066543A" w:rsidP="00730C2B">
            <w:pPr>
              <w:spacing w:after="0"/>
            </w:pPr>
            <w:r>
              <w:t xml:space="preserve">Non-full buffer traffic, e.g. FTP traffic model 3 for the reference NR UEs and the IM traffic </w:t>
            </w:r>
            <w:r w:rsidRPr="006D1370">
              <w:rPr>
                <w:color w:val="000000"/>
              </w:rPr>
              <w:t xml:space="preserve">model from TR 38.840 </w:t>
            </w:r>
            <w:r>
              <w:rPr>
                <w:color w:val="000000"/>
              </w:rPr>
              <w:t>[6]</w:t>
            </w:r>
            <w:r w:rsidRPr="006D1370">
              <w:rPr>
                <w:color w:val="000000"/>
              </w:rPr>
              <w:t xml:space="preserve"> for</w:t>
            </w:r>
            <w:r>
              <w:t xml:space="preserve"> RedCap UEs </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6543A" w:rsidRDefault="0066543A" w:rsidP="00730C2B">
            <w:pPr>
              <w:spacing w:after="0"/>
            </w:pPr>
            <w:r>
              <w:t>Full buffer traffic (Optional):</w:t>
            </w:r>
          </w:p>
          <w:p w:rsidR="0066543A" w:rsidRDefault="0066543A" w:rsidP="00730C2B">
            <w:pPr>
              <w:spacing w:after="0"/>
            </w:pPr>
            <w:r>
              <w:t>10 users per cell including both RedCap and reference NR UEs</w:t>
            </w:r>
          </w:p>
          <w:p w:rsidR="0066543A" w:rsidRDefault="0066543A" w:rsidP="00730C2B">
            <w:pPr>
              <w:spacing w:after="0"/>
            </w:pPr>
          </w:p>
          <w:p w:rsidR="0066543A" w:rsidRDefault="0066543A" w:rsidP="00730C2B">
            <w:pPr>
              <w:spacing w:after="0"/>
            </w:pPr>
            <w:r>
              <w:t>Non-full buffer traffic:</w:t>
            </w:r>
          </w:p>
          <w:p w:rsidR="0066543A" w:rsidRDefault="0066543A" w:rsidP="00730C2B">
            <w:pPr>
              <w:spacing w:after="0"/>
            </w:pPr>
            <w:r>
              <w:t xml:space="preserve">Low (e.g. &lt;30%) and medium (e.g. 30%-50%) loading (resource utilization) </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Percentage of RedCap UEs among total number of UEs</w:t>
            </w:r>
          </w:p>
          <w:p w:rsidR="0066543A" w:rsidRDefault="0066543A" w:rsidP="00730C2B">
            <w:pPr>
              <w:spacing w:after="0"/>
            </w:pPr>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6543A" w:rsidRPr="006A37EC" w:rsidRDefault="0066543A" w:rsidP="00730C2B">
            <w:pPr>
              <w:spacing w:after="0"/>
            </w:pPr>
            <w:r w:rsidRPr="006A37EC">
              <w:t>Full buffer traffic (Optional):</w:t>
            </w:r>
          </w:p>
          <w:p w:rsidR="0066543A" w:rsidRPr="006A37EC" w:rsidRDefault="0066543A" w:rsidP="00730C2B">
            <w:pPr>
              <w:spacing w:after="0"/>
            </w:pPr>
            <w:r w:rsidRPr="006A37EC">
              <w:t>0, 20%, 50% (i.e. 0, 2 or 5 RedCap UEs per cell), 100% (as applicable)</w:t>
            </w:r>
          </w:p>
          <w:p w:rsidR="0066543A" w:rsidRPr="006A37EC" w:rsidRDefault="0066543A" w:rsidP="00730C2B">
            <w:pPr>
              <w:spacing w:after="0"/>
            </w:pPr>
          </w:p>
          <w:p w:rsidR="0066543A" w:rsidRPr="006A37EC" w:rsidRDefault="0066543A" w:rsidP="00730C2B">
            <w:pPr>
              <w:spacing w:after="0"/>
            </w:pPr>
            <w:r w:rsidRPr="006A37EC">
              <w:t>Non-full buffer traffic:</w:t>
            </w:r>
          </w:p>
          <w:p w:rsidR="0066543A" w:rsidRPr="006A37EC" w:rsidRDefault="0066543A" w:rsidP="00730C2B">
            <w:pPr>
              <w:spacing w:after="0"/>
            </w:pPr>
            <w:r w:rsidRPr="006A37EC">
              <w:t>0, 25%, 50%, 100% (optional, as applicable)</w:t>
            </w:r>
          </w:p>
        </w:tc>
      </w:tr>
    </w:tbl>
    <w:p w:rsidR="0066543A" w:rsidRPr="008A6905" w:rsidRDefault="0066543A" w:rsidP="0066543A">
      <w:pPr>
        <w:jc w:val="both"/>
      </w:pPr>
    </w:p>
    <w:p w:rsidR="0066543A" w:rsidRDefault="0066543A" w:rsidP="0066543A">
      <w:pPr>
        <w:jc w:val="both"/>
      </w:pPr>
      <w:bookmarkStart w:id="166" w:name="_Toc51768529"/>
      <w:bookmarkStart w:id="167" w:name="_Toc51771036"/>
      <w:r w:rsidRPr="003979D8">
        <w:t xml:space="preserve">For UE complexity reduction features for evaluation, at least 1Rx and 2Rx are considered for RedCap UEs. In addition, 20MHz, max 64QAM in DL and max 16QAM in UL are used for FR1, whereas 100MHz, max 16QAM in DL and max 16QAM in UL are used for FR2. Other UE complexity reduction feature combinations </w:t>
      </w:r>
      <w:r>
        <w:t>may also be considered</w:t>
      </w:r>
      <w:r w:rsidRPr="003979D8">
        <w:t>. For the reference eMBB UE, 4Rx for FR1 TDD and 2Rx for FR2</w:t>
      </w:r>
      <w:r>
        <w:t xml:space="preserve"> were assumed</w:t>
      </w:r>
      <w:r w:rsidRPr="003979D8">
        <w:t>.</w:t>
      </w:r>
    </w:p>
    <w:p w:rsidR="0066543A" w:rsidRDefault="0066543A" w:rsidP="0066543A">
      <w:pPr>
        <w:jc w:val="both"/>
      </w:pPr>
      <w:r>
        <w:t>The total system bandwidth in the SLS can be 100 MHz for both FR1 and FR2 (aligned with the LLS assumption). In FR1, the scheduled bandwidths for eMBB and RedCap UEs can be up to 100 MHz and 20 MHz, respectively. In FR2, the scheduled bandwidths for eMBB UEs can be up to 100 MHz, and up to 100 MHz or 50 MHz for RedCap UEs.</w:t>
      </w:r>
    </w:p>
    <w:p w:rsidR="0066543A" w:rsidRDefault="0066543A" w:rsidP="0066543A">
      <w:pPr>
        <w:jc w:val="both"/>
      </w:pPr>
      <w:r>
        <w:t>T</w:t>
      </w:r>
      <w:r w:rsidRPr="00BE107E">
        <w:t xml:space="preserve">he </w:t>
      </w:r>
      <w:r>
        <w:t>spectral efficiency (</w:t>
      </w:r>
      <w:r w:rsidRPr="00BE107E">
        <w:t>SE</w:t>
      </w:r>
      <w:r>
        <w:t>)</w:t>
      </w:r>
      <w:r w:rsidRPr="00BE107E">
        <w:t xml:space="preserve"> definition for the non-full buffer traffic is given by</w:t>
      </w:r>
      <w:r>
        <w:t>:</w:t>
      </w:r>
    </w:p>
    <w:p w:rsidR="0066543A" w:rsidRPr="008A6905" w:rsidRDefault="0066543A" w:rsidP="0066543A">
      <w:pPr>
        <w:jc w:val="both"/>
      </w:pPr>
      <w:r w:rsidRPr="00BE107E">
        <w:t>SE (bps/Hz)</w:t>
      </w:r>
      <w:r>
        <w:t xml:space="preserve"> </w:t>
      </w:r>
      <w:r w:rsidRPr="00BE107E">
        <w:t>= cell average throughput</w:t>
      </w:r>
      <w:r>
        <w:t xml:space="preserve"> </w:t>
      </w:r>
      <w:r w:rsidRPr="00BE107E">
        <w:t>(Mbps) / (cell bandwidth</w:t>
      </w:r>
      <w:r>
        <w:t xml:space="preserve"> </w:t>
      </w:r>
      <w:r w:rsidRPr="00BE107E">
        <w:t>(MHz) * RU)</w:t>
      </w:r>
    </w:p>
    <w:p w:rsidR="0066543A" w:rsidRPr="000E647A" w:rsidRDefault="0066543A" w:rsidP="0066543A">
      <w:pPr>
        <w:pStyle w:val="Heading1"/>
      </w:pPr>
      <w:bookmarkStart w:id="168" w:name="_Toc56714282"/>
      <w:bookmarkStart w:id="169" w:name="_Toc57126549"/>
      <w:bookmarkStart w:id="170" w:name="_Toc57126670"/>
      <w:bookmarkStart w:id="171" w:name="_Toc57127617"/>
      <w:bookmarkStart w:id="172" w:name="_Toc57127726"/>
      <w:bookmarkStart w:id="173" w:name="_Toc57136426"/>
      <w:bookmarkStart w:id="174" w:name="_Toc57144776"/>
      <w:bookmarkStart w:id="175" w:name="_Toc57144885"/>
      <w:r>
        <w:t>7</w:t>
      </w:r>
      <w:r w:rsidRPr="000E647A">
        <w:tab/>
        <w:t>UE complexity reduction features</w:t>
      </w:r>
      <w:bookmarkEnd w:id="166"/>
      <w:bookmarkEnd w:id="167"/>
      <w:bookmarkEnd w:id="168"/>
      <w:bookmarkEnd w:id="169"/>
      <w:bookmarkEnd w:id="170"/>
      <w:bookmarkEnd w:id="171"/>
      <w:bookmarkEnd w:id="172"/>
      <w:bookmarkEnd w:id="173"/>
      <w:bookmarkEnd w:id="174"/>
      <w:bookmarkEnd w:id="175"/>
    </w:p>
    <w:p w:rsidR="0066543A" w:rsidRPr="000E647A" w:rsidRDefault="0066543A" w:rsidP="0066543A">
      <w:pPr>
        <w:pStyle w:val="Heading2"/>
      </w:pPr>
      <w:bookmarkStart w:id="176" w:name="_Toc51768530"/>
      <w:bookmarkStart w:id="177" w:name="_Toc51771037"/>
      <w:bookmarkStart w:id="178" w:name="_Toc56714283"/>
      <w:bookmarkStart w:id="179" w:name="_Toc57126550"/>
      <w:bookmarkStart w:id="180" w:name="_Toc57126671"/>
      <w:bookmarkStart w:id="181" w:name="_Toc57127618"/>
      <w:bookmarkStart w:id="182" w:name="_Toc57127727"/>
      <w:bookmarkStart w:id="183" w:name="_Toc57136427"/>
      <w:bookmarkStart w:id="184" w:name="_Toc57144777"/>
      <w:bookmarkStart w:id="185" w:name="_Toc57144886"/>
      <w:r>
        <w:t>7</w:t>
      </w:r>
      <w:r w:rsidRPr="000E647A">
        <w:t>.1</w:t>
      </w:r>
      <w:r w:rsidRPr="000E647A">
        <w:tab/>
        <w:t>Introduction to UE complexity reduction features</w:t>
      </w:r>
      <w:bookmarkEnd w:id="176"/>
      <w:bookmarkEnd w:id="177"/>
      <w:bookmarkEnd w:id="178"/>
      <w:bookmarkEnd w:id="179"/>
      <w:bookmarkEnd w:id="180"/>
      <w:bookmarkEnd w:id="181"/>
      <w:bookmarkEnd w:id="182"/>
      <w:bookmarkEnd w:id="183"/>
      <w:bookmarkEnd w:id="184"/>
      <w:bookmarkEnd w:id="185"/>
    </w:p>
    <w:p w:rsidR="0066543A" w:rsidRDefault="0066543A" w:rsidP="0066543A">
      <w:pPr>
        <w:jc w:val="both"/>
      </w:pPr>
      <w:r>
        <w:t>The following UE complexity reduction techniques have been studied:</w:t>
      </w:r>
    </w:p>
    <w:p w:rsidR="0066543A" w:rsidRPr="00AB45AF" w:rsidRDefault="007B0FF1" w:rsidP="007B0FF1">
      <w:pPr>
        <w:pStyle w:val="B1"/>
      </w:pPr>
      <w:r>
        <w:lastRenderedPageBreak/>
        <w:t>-</w:t>
      </w:r>
      <w:r>
        <w:tab/>
      </w:r>
      <w:r w:rsidR="0066543A" w:rsidRPr="00AB45AF">
        <w:t>Reduced number of UE Rx branches</w:t>
      </w:r>
    </w:p>
    <w:p w:rsidR="0066543A" w:rsidRPr="00AB45AF" w:rsidRDefault="007B0FF1" w:rsidP="007B0FF1">
      <w:pPr>
        <w:pStyle w:val="B1"/>
      </w:pPr>
      <w:r>
        <w:t>-</w:t>
      </w:r>
      <w:r>
        <w:tab/>
      </w:r>
      <w:r w:rsidR="0066543A" w:rsidRPr="00AB45AF">
        <w:t>UE bandwidth reduction</w:t>
      </w:r>
    </w:p>
    <w:p w:rsidR="0066543A" w:rsidRPr="00AB45AF" w:rsidRDefault="007B0FF1" w:rsidP="007B0FF1">
      <w:pPr>
        <w:pStyle w:val="B1"/>
      </w:pPr>
      <w:r>
        <w:t>-</w:t>
      </w:r>
      <w:r>
        <w:tab/>
      </w:r>
      <w:r w:rsidR="0066543A" w:rsidRPr="00AB45AF">
        <w:t>Half-duplex FDD operation</w:t>
      </w:r>
    </w:p>
    <w:p w:rsidR="0066543A" w:rsidRPr="00AB45AF" w:rsidRDefault="007B0FF1" w:rsidP="007B0FF1">
      <w:pPr>
        <w:pStyle w:val="B1"/>
      </w:pPr>
      <w:r>
        <w:t>-</w:t>
      </w:r>
      <w:r>
        <w:tab/>
      </w:r>
      <w:r w:rsidR="0066543A" w:rsidRPr="00AB45AF">
        <w:t>Relaxed UE processing time</w:t>
      </w:r>
    </w:p>
    <w:p w:rsidR="0066543A" w:rsidRPr="00AB45AF" w:rsidRDefault="007B0FF1" w:rsidP="007B0FF1">
      <w:pPr>
        <w:pStyle w:val="B1"/>
      </w:pPr>
      <w:r>
        <w:t>-</w:t>
      </w:r>
      <w:r>
        <w:tab/>
      </w:r>
      <w:r w:rsidR="0066543A" w:rsidRPr="00AB45AF">
        <w:t>Relaxed maximum number of MIMO layers</w:t>
      </w:r>
    </w:p>
    <w:p w:rsidR="0066543A" w:rsidRPr="00AB45AF" w:rsidRDefault="007B0FF1" w:rsidP="007B0FF1">
      <w:pPr>
        <w:pStyle w:val="B1"/>
      </w:pPr>
      <w:r>
        <w:t>-</w:t>
      </w:r>
      <w:r>
        <w:tab/>
      </w:r>
      <w:r w:rsidR="0066543A" w:rsidRPr="00AB45AF">
        <w:t>Relaxed maximum modulation order</w:t>
      </w:r>
    </w:p>
    <w:p w:rsidR="0066543A" w:rsidRPr="00AB45AF" w:rsidRDefault="0066543A" w:rsidP="0066543A">
      <w:pPr>
        <w:jc w:val="both"/>
      </w:pPr>
      <w:r>
        <w:t>The evaluation results for each one of the studied individual UE complexity reduction techniques are captured in clauses 7.2 through 7.7, respectively. The properties of combinations of different individual UE complexity reduction techniques are described in clause 7.8. Recommendations based on the evaluations are captured in clause 13.</w:t>
      </w:r>
    </w:p>
    <w:p w:rsidR="0066543A" w:rsidRPr="000E647A" w:rsidRDefault="0066543A" w:rsidP="0066543A">
      <w:pPr>
        <w:pStyle w:val="Heading2"/>
      </w:pPr>
      <w:bookmarkStart w:id="186" w:name="_Toc51768531"/>
      <w:bookmarkStart w:id="187" w:name="_Toc51771038"/>
      <w:bookmarkStart w:id="188" w:name="_Toc56714284"/>
      <w:bookmarkStart w:id="189" w:name="_Toc57126551"/>
      <w:bookmarkStart w:id="190" w:name="_Toc57126672"/>
      <w:bookmarkStart w:id="191" w:name="_Toc57127619"/>
      <w:bookmarkStart w:id="192" w:name="_Toc57127728"/>
      <w:bookmarkStart w:id="193" w:name="_Toc57136428"/>
      <w:bookmarkStart w:id="194" w:name="_Toc57144778"/>
      <w:bookmarkStart w:id="195" w:name="_Toc57144887"/>
      <w:r>
        <w:t>7</w:t>
      </w:r>
      <w:r w:rsidRPr="000E647A">
        <w:t>.2</w:t>
      </w:r>
      <w:r w:rsidRPr="000E647A">
        <w:tab/>
        <w:t>Reduced number of UE Rx/Tx antennas</w:t>
      </w:r>
      <w:bookmarkEnd w:id="186"/>
      <w:bookmarkEnd w:id="187"/>
      <w:bookmarkEnd w:id="188"/>
      <w:bookmarkEnd w:id="189"/>
      <w:bookmarkEnd w:id="190"/>
      <w:bookmarkEnd w:id="191"/>
      <w:bookmarkEnd w:id="192"/>
      <w:bookmarkEnd w:id="193"/>
      <w:bookmarkEnd w:id="194"/>
      <w:bookmarkEnd w:id="195"/>
    </w:p>
    <w:p w:rsidR="0066543A" w:rsidRPr="000E647A" w:rsidRDefault="0066543A" w:rsidP="0066543A">
      <w:pPr>
        <w:pStyle w:val="Heading3"/>
      </w:pPr>
      <w:bookmarkStart w:id="196" w:name="_Toc51768532"/>
      <w:bookmarkStart w:id="197" w:name="_Toc51771039"/>
      <w:bookmarkStart w:id="198" w:name="_Toc56714285"/>
      <w:bookmarkStart w:id="199" w:name="_Toc57126552"/>
      <w:bookmarkStart w:id="200" w:name="_Toc57126673"/>
      <w:bookmarkStart w:id="201" w:name="_Toc57127620"/>
      <w:bookmarkStart w:id="202" w:name="_Toc57127729"/>
      <w:bookmarkStart w:id="203" w:name="_Toc57136429"/>
      <w:bookmarkStart w:id="204" w:name="_Toc57144779"/>
      <w:bookmarkStart w:id="205" w:name="_Toc57144888"/>
      <w:r>
        <w:t>7</w:t>
      </w:r>
      <w:r w:rsidRPr="000E647A">
        <w:t>.2.1</w:t>
      </w:r>
      <w:r w:rsidRPr="000E647A">
        <w:tab/>
        <w:t>Description of feature</w:t>
      </w:r>
      <w:bookmarkEnd w:id="196"/>
      <w:bookmarkEnd w:id="197"/>
      <w:bookmarkEnd w:id="198"/>
      <w:bookmarkEnd w:id="199"/>
      <w:bookmarkEnd w:id="200"/>
      <w:bookmarkEnd w:id="201"/>
      <w:bookmarkEnd w:id="202"/>
      <w:bookmarkEnd w:id="203"/>
      <w:bookmarkEnd w:id="204"/>
      <w:bookmarkEnd w:id="205"/>
    </w:p>
    <w:p w:rsidR="0066543A" w:rsidRPr="00BC4931" w:rsidRDefault="0066543A" w:rsidP="007B0FF1">
      <w:bookmarkStart w:id="206" w:name="_Toc51768533"/>
      <w:bookmarkStart w:id="207" w:name="_Toc51771040"/>
      <w:r w:rsidRPr="00BC4931">
        <w:t>The antenna configurations for RedCap UEs that were considered in the study are:</w:t>
      </w:r>
    </w:p>
    <w:p w:rsidR="0066543A" w:rsidRPr="00BC4931" w:rsidRDefault="007B0FF1" w:rsidP="007B0FF1">
      <w:pPr>
        <w:pStyle w:val="B1"/>
      </w:pPr>
      <w:r>
        <w:t>-</w:t>
      </w:r>
      <w:r>
        <w:tab/>
      </w:r>
      <w:r w:rsidR="0066543A" w:rsidRPr="00BC4931">
        <w:t>For FR1: 1Rx/1Tx and 2Rx/1Tx</w:t>
      </w:r>
    </w:p>
    <w:p w:rsidR="0066543A" w:rsidRPr="00BC4931" w:rsidRDefault="007B0FF1" w:rsidP="007B0FF1">
      <w:pPr>
        <w:pStyle w:val="B1"/>
      </w:pPr>
      <w:r>
        <w:t>-</w:t>
      </w:r>
      <w:r>
        <w:tab/>
      </w:r>
      <w:r w:rsidR="0066543A" w:rsidRPr="00BC4931">
        <w:t>For FR2: 1Rx/1Tx and 2 Rx/1Tx</w:t>
      </w:r>
    </w:p>
    <w:p w:rsidR="0066543A" w:rsidRPr="00BC4931" w:rsidRDefault="0066543A" w:rsidP="007B0FF1">
      <w:r w:rsidRPr="00BC4931">
        <w:t xml:space="preserve">The evaluation of </w:t>
      </w:r>
      <w:r w:rsidRPr="00BC4931">
        <w:rPr>
          <w:rFonts w:eastAsia="Calibri"/>
        </w:rPr>
        <w:t>cost/complexity reduction has been performed with respect to a reference NR UE. The reference NR UE has the following antenna configuration:</w:t>
      </w:r>
    </w:p>
    <w:p w:rsidR="0066543A" w:rsidRPr="00BC4931" w:rsidRDefault="007B0FF1" w:rsidP="007B0FF1">
      <w:pPr>
        <w:pStyle w:val="B1"/>
      </w:pPr>
      <w:r>
        <w:t>-</w:t>
      </w:r>
      <w:r>
        <w:tab/>
      </w:r>
      <w:r w:rsidR="0066543A" w:rsidRPr="00BC4931">
        <w:t>For FR1 FDD: 2Rx/1Tx</w:t>
      </w:r>
    </w:p>
    <w:p w:rsidR="0066543A" w:rsidRPr="00BC4931" w:rsidRDefault="007B0FF1" w:rsidP="007B0FF1">
      <w:pPr>
        <w:pStyle w:val="B1"/>
      </w:pPr>
      <w:r>
        <w:t>-</w:t>
      </w:r>
      <w:r>
        <w:tab/>
      </w:r>
      <w:r w:rsidR="0066543A" w:rsidRPr="00BC4931">
        <w:t>For FR1 TDD: 4Rx/1Tx</w:t>
      </w:r>
    </w:p>
    <w:p w:rsidR="0066543A" w:rsidRPr="00BC4931" w:rsidRDefault="007B0FF1" w:rsidP="007B0FF1">
      <w:pPr>
        <w:pStyle w:val="B1"/>
      </w:pPr>
      <w:r>
        <w:t>-</w:t>
      </w:r>
      <w:r>
        <w:tab/>
      </w:r>
      <w:r w:rsidR="0066543A" w:rsidRPr="00BC4931">
        <w:t>For FR2: 2Rx/1Tx</w:t>
      </w:r>
    </w:p>
    <w:p w:rsidR="0066543A" w:rsidRDefault="0066543A" w:rsidP="0066543A">
      <w:pPr>
        <w:pStyle w:val="Heading3"/>
      </w:pPr>
      <w:bookmarkStart w:id="208" w:name="_Toc56714286"/>
      <w:bookmarkStart w:id="209" w:name="_Toc57126553"/>
      <w:bookmarkStart w:id="210" w:name="_Toc57126674"/>
      <w:bookmarkStart w:id="211" w:name="_Toc57127621"/>
      <w:bookmarkStart w:id="212" w:name="_Toc57127730"/>
      <w:bookmarkStart w:id="213" w:name="_Toc57136430"/>
      <w:bookmarkStart w:id="214" w:name="_Toc57144780"/>
      <w:bookmarkStart w:id="215" w:name="_Toc57144889"/>
      <w:r>
        <w:t>7</w:t>
      </w:r>
      <w:r w:rsidRPr="000E647A">
        <w:t>.2.2</w:t>
      </w:r>
      <w:r w:rsidRPr="000E647A">
        <w:tab/>
        <w:t>Analysis of UE complexity reduction</w:t>
      </w:r>
      <w:bookmarkEnd w:id="206"/>
      <w:bookmarkEnd w:id="207"/>
      <w:bookmarkEnd w:id="208"/>
      <w:bookmarkEnd w:id="209"/>
      <w:bookmarkEnd w:id="210"/>
      <w:bookmarkEnd w:id="211"/>
      <w:bookmarkEnd w:id="212"/>
      <w:bookmarkEnd w:id="213"/>
      <w:bookmarkEnd w:id="214"/>
      <w:bookmarkEnd w:id="215"/>
    </w:p>
    <w:p w:rsidR="0066543A" w:rsidRDefault="0066543A" w:rsidP="0066543A">
      <w:pPr>
        <w:jc w:val="both"/>
      </w:pPr>
      <w:bookmarkStart w:id="216" w:name="_Hlk56075596"/>
      <w:bookmarkStart w:id="217" w:name="_Toc51768534"/>
      <w:bookmarkStart w:id="218" w:name="_Toc51771041"/>
      <w:r>
        <w:t>When the number of UE Rx branches is reduced, the maximum number of DL MIMO layers is reduced correspondingly. For study purposes, two sets of evaluation results are presented below. The first set concerns the estimated cost reduction from reducing the number of Rx branches without taking the reduced maximum number of downlink MIMO layers into account, whereas the second set considers both the reduced number of Rx branches and the corresponding reduction of the maximum number of DL MIMO layers.</w:t>
      </w:r>
    </w:p>
    <w:p w:rsidR="0066543A" w:rsidRDefault="0066543A" w:rsidP="0066543A">
      <w:pPr>
        <w:jc w:val="both"/>
      </w:pPr>
      <w:r>
        <w:t>The estimated cost for a device with reduced number of UE Rx branches without taking reduced number of downlink MIMO layers into consideration, relative to the reference NR device (see evaluation methodology described in clause 6.1) and averaged over the results provided by the sourcing companies [3], is summarized in Table 7.2.2-1. As can be seen in the last row for the total cost, the average estimated cost reduction achieved by reducing the number of UE Rx branches are as follows:</w:t>
      </w:r>
    </w:p>
    <w:p w:rsidR="0066543A" w:rsidRPr="00383D54" w:rsidRDefault="007B0FF1" w:rsidP="007B0FF1">
      <w:pPr>
        <w:pStyle w:val="B1"/>
      </w:pPr>
      <w:r>
        <w:t>-</w:t>
      </w:r>
      <w:r>
        <w:tab/>
      </w:r>
      <w:r w:rsidR="0066543A" w:rsidRPr="00383D54">
        <w:t xml:space="preserve">FR1 FDD (2Rx </w:t>
      </w:r>
      <w:r w:rsidR="0066543A" w:rsidRPr="00383D54">
        <w:rPr>
          <w:rFonts w:ascii="Wingdings" w:eastAsia="Wingdings" w:hAnsi="Wingdings" w:cs="Wingdings"/>
        </w:rPr>
        <w:sym w:font="Wingdings" w:char="F0E0"/>
      </w:r>
      <w:r w:rsidR="0066543A" w:rsidRPr="00383D54">
        <w:t xml:space="preserve"> 1Rx): ~26%</w:t>
      </w:r>
    </w:p>
    <w:p w:rsidR="0066543A" w:rsidRPr="00383D54" w:rsidRDefault="007B0FF1" w:rsidP="007B0FF1">
      <w:pPr>
        <w:pStyle w:val="B1"/>
      </w:pPr>
      <w:r>
        <w:t>-</w:t>
      </w:r>
      <w:r>
        <w:tab/>
      </w:r>
      <w:r w:rsidR="0066543A" w:rsidRPr="00383D54">
        <w:t xml:space="preserve">FR1 TDD (4Rx </w:t>
      </w:r>
      <w:r w:rsidR="0066543A" w:rsidRPr="00383D54">
        <w:rPr>
          <w:rFonts w:ascii="Wingdings" w:eastAsia="Wingdings" w:hAnsi="Wingdings" w:cs="Wingdings"/>
        </w:rPr>
        <w:sym w:font="Wingdings" w:char="F0E0"/>
      </w:r>
      <w:r w:rsidR="0066543A" w:rsidRPr="00383D54">
        <w:t xml:space="preserve"> 2Rx): ~31%</w:t>
      </w:r>
    </w:p>
    <w:p w:rsidR="0066543A" w:rsidRPr="00383D54" w:rsidRDefault="007B0FF1" w:rsidP="007B0FF1">
      <w:pPr>
        <w:pStyle w:val="B1"/>
      </w:pPr>
      <w:r>
        <w:t>-</w:t>
      </w:r>
      <w:r>
        <w:tab/>
      </w:r>
      <w:r w:rsidR="0066543A" w:rsidRPr="00383D54">
        <w:t xml:space="preserve">FR1 TDD (4Rx </w:t>
      </w:r>
      <w:r w:rsidR="0066543A" w:rsidRPr="00383D54">
        <w:rPr>
          <w:rFonts w:ascii="Wingdings" w:eastAsia="Wingdings" w:hAnsi="Wingdings" w:cs="Wingdings"/>
        </w:rPr>
        <w:sym w:font="Wingdings" w:char="F0E0"/>
      </w:r>
      <w:r w:rsidR="0066543A" w:rsidRPr="00383D54">
        <w:t xml:space="preserve"> 1Rx): ~46%</w:t>
      </w:r>
    </w:p>
    <w:p w:rsidR="0066543A" w:rsidRPr="00383D54" w:rsidRDefault="007B0FF1" w:rsidP="007B0FF1">
      <w:pPr>
        <w:pStyle w:val="B1"/>
      </w:pPr>
      <w:r>
        <w:t>-</w:t>
      </w:r>
      <w:r>
        <w:tab/>
      </w:r>
      <w:r w:rsidR="0066543A" w:rsidRPr="00383D54">
        <w:t xml:space="preserve">FR2 TDD (2Rx </w:t>
      </w:r>
      <w:r w:rsidR="0066543A" w:rsidRPr="00383D54">
        <w:rPr>
          <w:rFonts w:ascii="Wingdings" w:eastAsia="Wingdings" w:hAnsi="Wingdings" w:cs="Wingdings"/>
        </w:rPr>
        <w:sym w:font="Wingdings" w:char="F0E0"/>
      </w:r>
      <w:r w:rsidR="0066543A" w:rsidRPr="00383D54">
        <w:t xml:space="preserve"> 1Rx): ~31%</w:t>
      </w:r>
    </w:p>
    <w:p w:rsidR="0066543A" w:rsidRPr="00383D54" w:rsidRDefault="0066543A" w:rsidP="0066543A">
      <w:pPr>
        <w:jc w:val="both"/>
      </w:pPr>
      <w:r>
        <w:t>By comparing Table 7.2.2-1 with the reference NR device cost breakdown in clause 6.1, it can be observed that the main contributors of the cost reduction are the following functional blocks:</w:t>
      </w:r>
    </w:p>
    <w:p w:rsidR="0066543A" w:rsidRPr="00383D54" w:rsidRDefault="007B0FF1" w:rsidP="007B0FF1">
      <w:pPr>
        <w:pStyle w:val="B1"/>
      </w:pPr>
      <w:r>
        <w:t>-</w:t>
      </w:r>
      <w:r>
        <w:tab/>
      </w:r>
      <w:r w:rsidR="0066543A" w:rsidRPr="00383D54">
        <w:t>RF: Antenna array (only FR2)</w:t>
      </w:r>
    </w:p>
    <w:p w:rsidR="0066543A" w:rsidRPr="00383D54" w:rsidRDefault="007B0FF1" w:rsidP="007B0FF1">
      <w:pPr>
        <w:pStyle w:val="B1"/>
      </w:pPr>
      <w:r>
        <w:t>-</w:t>
      </w:r>
      <w:r>
        <w:tab/>
      </w:r>
      <w:r w:rsidR="0066543A" w:rsidRPr="00383D54">
        <w:t>RF: Filters</w:t>
      </w:r>
    </w:p>
    <w:p w:rsidR="0066543A" w:rsidRPr="00383D54" w:rsidRDefault="007B0FF1" w:rsidP="007B0FF1">
      <w:pPr>
        <w:pStyle w:val="B1"/>
      </w:pPr>
      <w:r>
        <w:lastRenderedPageBreak/>
        <w:t>-</w:t>
      </w:r>
      <w:r>
        <w:tab/>
      </w:r>
      <w:r w:rsidR="0066543A" w:rsidRPr="00383D54">
        <w:t>RF: Transceiver (including LNAs, mixer, and local oscillator)</w:t>
      </w:r>
    </w:p>
    <w:p w:rsidR="0066543A" w:rsidRPr="00383D54" w:rsidRDefault="007B0FF1" w:rsidP="007B0FF1">
      <w:pPr>
        <w:pStyle w:val="B1"/>
      </w:pPr>
      <w:r>
        <w:t>-</w:t>
      </w:r>
      <w:r>
        <w:tab/>
      </w:r>
      <w:r w:rsidR="0066543A" w:rsidRPr="00383D54">
        <w:t>Baseband: ADC/DAC</w:t>
      </w:r>
    </w:p>
    <w:p w:rsidR="0066543A" w:rsidRPr="00383D54" w:rsidRDefault="007B0FF1" w:rsidP="007B0FF1">
      <w:pPr>
        <w:pStyle w:val="B1"/>
      </w:pPr>
      <w:r>
        <w:t>-</w:t>
      </w:r>
      <w:r>
        <w:tab/>
      </w:r>
      <w:r w:rsidR="0066543A" w:rsidRPr="00383D54">
        <w:t>Baseband: FFT/IFFT</w:t>
      </w:r>
    </w:p>
    <w:p w:rsidR="0066543A" w:rsidRPr="00383D54" w:rsidRDefault="007B0FF1" w:rsidP="007B0FF1">
      <w:pPr>
        <w:pStyle w:val="B1"/>
      </w:pPr>
      <w:r>
        <w:t>-</w:t>
      </w:r>
      <w:r>
        <w:tab/>
      </w:r>
      <w:r w:rsidR="0066543A" w:rsidRPr="00383D54">
        <w:t>Baseband: Post-FFT data buffering</w:t>
      </w:r>
    </w:p>
    <w:p w:rsidR="0066543A" w:rsidRPr="00383D54" w:rsidRDefault="007B0FF1" w:rsidP="007B0FF1">
      <w:pPr>
        <w:pStyle w:val="B1"/>
      </w:pPr>
      <w:r>
        <w:t>-</w:t>
      </w:r>
      <w:r>
        <w:tab/>
      </w:r>
      <w:r w:rsidR="0066543A" w:rsidRPr="00383D54">
        <w:t>Baseband: Receiver processing block</w:t>
      </w:r>
    </w:p>
    <w:p w:rsidR="0066543A" w:rsidRPr="00383D54" w:rsidRDefault="007B0FF1" w:rsidP="007B0FF1">
      <w:pPr>
        <w:pStyle w:val="B1"/>
      </w:pPr>
      <w:r>
        <w:t>-</w:t>
      </w:r>
      <w:r>
        <w:tab/>
      </w:r>
      <w:r w:rsidR="0066543A" w:rsidRPr="00383D54">
        <w:t>Baseband: Synchronization/cell search block</w:t>
      </w:r>
    </w:p>
    <w:p w:rsidR="0066543A" w:rsidRDefault="0066543A" w:rsidP="007B0FF1">
      <w:r w:rsidRPr="00383D54">
        <w:t>Furthermore, all sourcing companies indicated that the RF cost savings (but not the baseband cost savings) from reducing the number of UE Rx branches accumulate across supported bands in both FR1 and FR2.</w:t>
      </w:r>
    </w:p>
    <w:p w:rsidR="0066543A" w:rsidRDefault="0066543A" w:rsidP="0066543A">
      <w:pPr>
        <w:jc w:val="both"/>
        <w:rPr>
          <w:lang w:val="en-US"/>
        </w:rPr>
      </w:pPr>
      <w:r>
        <w:t xml:space="preserve">The reduction of number of UE Rx branches, relative to that of the reference NR device, may be beneficial in terms of reducing the device size in FR1. It is unclear whether the reduction of number of UE Rx branches, relative to that of the reference NR device, may be beneficial in terms of reducing the device size in FR2. This does not imply that a non-RedCap </w:t>
      </w:r>
      <w:r w:rsidRPr="006F55FA">
        <w:rPr>
          <w:lang w:val="en-US"/>
        </w:rPr>
        <w:t xml:space="preserve">NR </w:t>
      </w:r>
      <w:r>
        <w:rPr>
          <w:lang w:val="en-US"/>
        </w:rPr>
        <w:t xml:space="preserve">UE </w:t>
      </w:r>
      <w:r w:rsidRPr="006F55FA">
        <w:rPr>
          <w:lang w:val="en-US"/>
        </w:rPr>
        <w:t>cannot be used in a compact or small form factor</w:t>
      </w:r>
      <w:bookmarkEnd w:id="216"/>
      <w:r>
        <w:rPr>
          <w:lang w:val="en-US"/>
        </w:rPr>
        <w:t xml:space="preserve"> in FR1 or FR2.</w:t>
      </w:r>
    </w:p>
    <w:p w:rsidR="0066543A" w:rsidRPr="00383D54" w:rsidRDefault="0066543A" w:rsidP="007B0FF1">
      <w:pPr>
        <w:pStyle w:val="TH"/>
      </w:pPr>
      <w:r w:rsidRPr="00383D54">
        <w:t>Table 7.2.2-1: Estimated relative device cost for reduced number of UE Rx branches</w:t>
      </w:r>
    </w:p>
    <w:tbl>
      <w:tblPr>
        <w:tblW w:w="9280" w:type="dxa"/>
        <w:jc w:val="center"/>
        <w:tblLook w:val="04A0" w:firstRow="1" w:lastRow="0" w:firstColumn="1" w:lastColumn="0" w:noHBand="0" w:noVBand="1"/>
      </w:tblPr>
      <w:tblGrid>
        <w:gridCol w:w="5120"/>
        <w:gridCol w:w="1040"/>
        <w:gridCol w:w="1040"/>
        <w:gridCol w:w="1040"/>
        <w:gridCol w:w="1040"/>
      </w:tblGrid>
      <w:tr w:rsidR="0066543A" w:rsidTr="00D201C3">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C00000"/>
                <w:sz w:val="16"/>
                <w:szCs w:val="16"/>
                <w:lang w:val="en-US"/>
              </w:rPr>
            </w:pPr>
            <w:r>
              <w:rPr>
                <w:rFonts w:ascii="Calibri" w:hAnsi="Calibri"/>
                <w:b/>
                <w:bCs/>
                <w:sz w:val="16"/>
                <w:szCs w:val="16"/>
                <w:lang w:val="en-US"/>
              </w:rPr>
              <w:t>Reduced number of UE Rx branches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4.3%</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74.7%</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67.9%</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64.2%</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2.4%</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2.2%</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6.0%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15.7%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13.3%</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8.6%</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10.5%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4.9%</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3.8%</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15.8%</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70.4%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55.7%</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74.5%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74.5%</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69.4%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eastAsia="Batang" w:hAnsi="Calibri" w:cs="Calibri"/>
                <w:b/>
                <w:color w:val="000000"/>
                <w:sz w:val="16"/>
                <w:szCs w:val="16"/>
              </w:rPr>
            </w:pPr>
            <w:r>
              <w:rPr>
                <w:rFonts w:ascii="Calibri" w:hAnsi="Calibri" w:cs="Calibri"/>
                <w:b/>
                <w:bCs/>
                <w:color w:val="000000"/>
                <w:sz w:val="16"/>
                <w:szCs w:val="16"/>
              </w:rPr>
              <w:t>69.4%</w:t>
            </w:r>
          </w:p>
        </w:tc>
      </w:tr>
    </w:tbl>
    <w:p w:rsidR="0066543A" w:rsidRDefault="0066543A" w:rsidP="00465B63"/>
    <w:p w:rsidR="0066543A" w:rsidRPr="00352116" w:rsidRDefault="0066543A" w:rsidP="00465B63">
      <w:r w:rsidRPr="00352116">
        <w:t>The estimated cost for a device with reduced number of UE Rx branches and a corresponding reduction of the number of downlink MIMO layers, relative to the reference NR device (see evaluation methodology described in clause 6.1) and averaged over the results provided by the sourcing companies</w:t>
      </w:r>
      <w:r>
        <w:t xml:space="preserve"> [3]</w:t>
      </w:r>
      <w:r w:rsidRPr="00352116">
        <w:t>, is summarized in Table 7.2.2-2. As can be seen in the last row for the total cost, the average estimated cost reduction achieved by reducing the number of UE Rx branches and MIMO layers are as follows:</w:t>
      </w:r>
    </w:p>
    <w:p w:rsidR="0066543A" w:rsidRPr="00352116" w:rsidRDefault="00465B63" w:rsidP="00465B63">
      <w:pPr>
        <w:pStyle w:val="B1"/>
      </w:pPr>
      <w:r>
        <w:t>-</w:t>
      </w:r>
      <w:r>
        <w:tab/>
      </w:r>
      <w:r w:rsidR="0066543A" w:rsidRPr="00352116">
        <w:t xml:space="preserve">FR1 FDD (2Rx </w:t>
      </w:r>
      <w:r w:rsidR="0066543A" w:rsidRPr="00352116">
        <w:rPr>
          <w:rFonts w:ascii="Wingdings" w:eastAsia="Wingdings" w:hAnsi="Wingdings" w:cs="Wingdings"/>
        </w:rPr>
        <w:sym w:font="Wingdings" w:char="F0E0"/>
      </w:r>
      <w:r w:rsidR="0066543A" w:rsidRPr="00352116">
        <w:t xml:space="preserve"> 1Rx): ~37%</w:t>
      </w:r>
    </w:p>
    <w:p w:rsidR="0066543A" w:rsidRPr="00352116" w:rsidRDefault="00465B63" w:rsidP="00465B63">
      <w:pPr>
        <w:pStyle w:val="B1"/>
      </w:pPr>
      <w:r>
        <w:t>-</w:t>
      </w:r>
      <w:r>
        <w:tab/>
      </w:r>
      <w:r w:rsidR="0066543A" w:rsidRPr="00352116">
        <w:t xml:space="preserve">FR1 TDD (4Rx </w:t>
      </w:r>
      <w:r w:rsidR="0066543A" w:rsidRPr="00352116">
        <w:rPr>
          <w:rFonts w:ascii="Wingdings" w:eastAsia="Wingdings" w:hAnsi="Wingdings" w:cs="Wingdings"/>
        </w:rPr>
        <w:sym w:font="Wingdings" w:char="F0E0"/>
      </w:r>
      <w:r w:rsidR="0066543A" w:rsidRPr="00352116">
        <w:t xml:space="preserve"> 2Rx): ~40%</w:t>
      </w:r>
    </w:p>
    <w:p w:rsidR="0066543A" w:rsidRPr="00352116" w:rsidRDefault="00465B63" w:rsidP="00465B63">
      <w:pPr>
        <w:pStyle w:val="B1"/>
      </w:pPr>
      <w:r>
        <w:t>-</w:t>
      </w:r>
      <w:r>
        <w:tab/>
      </w:r>
      <w:r w:rsidR="0066543A" w:rsidRPr="00352116">
        <w:t xml:space="preserve">FR1 TDD (4Rx </w:t>
      </w:r>
      <w:r w:rsidR="0066543A" w:rsidRPr="00352116">
        <w:rPr>
          <w:rFonts w:ascii="Wingdings" w:eastAsia="Wingdings" w:hAnsi="Wingdings" w:cs="Wingdings"/>
        </w:rPr>
        <w:sym w:font="Wingdings" w:char="F0E0"/>
      </w:r>
      <w:r w:rsidR="0066543A" w:rsidRPr="00352116">
        <w:t xml:space="preserve"> 1Rx): ~60%</w:t>
      </w:r>
    </w:p>
    <w:p w:rsidR="0066543A" w:rsidRPr="00352116" w:rsidRDefault="00465B63" w:rsidP="00465B63">
      <w:pPr>
        <w:pStyle w:val="B1"/>
      </w:pPr>
      <w:r>
        <w:t>-</w:t>
      </w:r>
      <w:r>
        <w:tab/>
      </w:r>
      <w:r w:rsidR="0066543A" w:rsidRPr="00352116">
        <w:t xml:space="preserve">FR2 TDD (2Rx </w:t>
      </w:r>
      <w:r w:rsidR="0066543A" w:rsidRPr="00352116">
        <w:rPr>
          <w:rFonts w:ascii="Wingdings" w:eastAsia="Wingdings" w:hAnsi="Wingdings" w:cs="Wingdings"/>
        </w:rPr>
        <w:sym w:font="Wingdings" w:char="F0E0"/>
      </w:r>
      <w:r w:rsidR="0066543A" w:rsidRPr="00352116">
        <w:t xml:space="preserve"> 1Rx): ~40%</w:t>
      </w:r>
    </w:p>
    <w:p w:rsidR="0066543A" w:rsidRPr="00352116" w:rsidRDefault="0066543A" w:rsidP="00465B63">
      <w:r w:rsidRPr="00352116">
        <w:t>By comparing Table 7.2.2-2 with the reference NR device cost breakdown in clause 6.1, it can be observed that the main contributors of the cost reduction are the following functional blocks:</w:t>
      </w:r>
    </w:p>
    <w:p w:rsidR="0066543A" w:rsidRPr="00352116" w:rsidRDefault="00465B63" w:rsidP="00465B63">
      <w:pPr>
        <w:pStyle w:val="B1"/>
      </w:pPr>
      <w:r>
        <w:t>-</w:t>
      </w:r>
      <w:r>
        <w:tab/>
      </w:r>
      <w:r w:rsidR="0066543A" w:rsidRPr="00352116">
        <w:t>RF: Antenna array (only FR2)</w:t>
      </w:r>
    </w:p>
    <w:p w:rsidR="0066543A" w:rsidRPr="00352116" w:rsidRDefault="00465B63" w:rsidP="00465B63">
      <w:pPr>
        <w:pStyle w:val="B1"/>
      </w:pPr>
      <w:r>
        <w:t>-</w:t>
      </w:r>
      <w:r>
        <w:tab/>
      </w:r>
      <w:r w:rsidR="0066543A" w:rsidRPr="00352116">
        <w:t>RF: Filters</w:t>
      </w:r>
    </w:p>
    <w:p w:rsidR="0066543A" w:rsidRPr="00352116" w:rsidRDefault="00465B63" w:rsidP="00465B63">
      <w:pPr>
        <w:pStyle w:val="B1"/>
      </w:pPr>
      <w:r>
        <w:t>-</w:t>
      </w:r>
      <w:r>
        <w:tab/>
      </w:r>
      <w:r w:rsidR="0066543A" w:rsidRPr="00352116">
        <w:t>RF: Transceiver (including LNAs, mixer, and local oscillator)</w:t>
      </w:r>
    </w:p>
    <w:p w:rsidR="0066543A" w:rsidRPr="00352116" w:rsidRDefault="00465B63" w:rsidP="00465B63">
      <w:pPr>
        <w:pStyle w:val="B1"/>
      </w:pPr>
      <w:r>
        <w:lastRenderedPageBreak/>
        <w:t>-</w:t>
      </w:r>
      <w:r>
        <w:tab/>
      </w:r>
      <w:r w:rsidR="0066543A" w:rsidRPr="00352116">
        <w:t>Baseband: ADC/DAC</w:t>
      </w:r>
    </w:p>
    <w:p w:rsidR="0066543A" w:rsidRPr="00352116" w:rsidRDefault="00465B63" w:rsidP="00465B63">
      <w:pPr>
        <w:pStyle w:val="B1"/>
      </w:pPr>
      <w:r>
        <w:t>-</w:t>
      </w:r>
      <w:r>
        <w:tab/>
      </w:r>
      <w:r w:rsidR="0066543A" w:rsidRPr="00352116">
        <w:t>Baseband: FFT/IFFT</w:t>
      </w:r>
    </w:p>
    <w:p w:rsidR="0066543A" w:rsidRPr="00352116" w:rsidRDefault="00465B63" w:rsidP="00465B63">
      <w:pPr>
        <w:pStyle w:val="B1"/>
      </w:pPr>
      <w:r>
        <w:t>-</w:t>
      </w:r>
      <w:r>
        <w:tab/>
      </w:r>
      <w:r w:rsidR="0066543A" w:rsidRPr="00352116">
        <w:t>Baseband: Post-FFT data buffering</w:t>
      </w:r>
    </w:p>
    <w:p w:rsidR="0066543A" w:rsidRPr="00352116" w:rsidRDefault="00465B63" w:rsidP="00465B63">
      <w:pPr>
        <w:pStyle w:val="B1"/>
      </w:pPr>
      <w:r>
        <w:t>-</w:t>
      </w:r>
      <w:r>
        <w:tab/>
      </w:r>
      <w:r w:rsidR="0066543A" w:rsidRPr="00352116">
        <w:t>Baseband: Receiver processing block</w:t>
      </w:r>
    </w:p>
    <w:p w:rsidR="0066543A" w:rsidRPr="00352116" w:rsidRDefault="00465B63" w:rsidP="00465B63">
      <w:pPr>
        <w:pStyle w:val="B1"/>
      </w:pPr>
      <w:r>
        <w:t>-</w:t>
      </w:r>
      <w:r>
        <w:tab/>
      </w:r>
      <w:r w:rsidR="0066543A" w:rsidRPr="00352116">
        <w:t>Baseband: LDPC decoding</w:t>
      </w:r>
    </w:p>
    <w:p w:rsidR="0066543A" w:rsidRPr="00352116" w:rsidRDefault="00465B63" w:rsidP="00465B63">
      <w:pPr>
        <w:pStyle w:val="B1"/>
      </w:pPr>
      <w:r>
        <w:t>-</w:t>
      </w:r>
      <w:r>
        <w:tab/>
      </w:r>
      <w:r w:rsidR="0066543A" w:rsidRPr="00352116">
        <w:t>Baseband: HARQ buffer</w:t>
      </w:r>
    </w:p>
    <w:p w:rsidR="0066543A" w:rsidRPr="00352116" w:rsidRDefault="00465B63" w:rsidP="00465B63">
      <w:pPr>
        <w:pStyle w:val="B1"/>
      </w:pPr>
      <w:r>
        <w:t>-</w:t>
      </w:r>
      <w:r>
        <w:tab/>
      </w:r>
      <w:r w:rsidR="0066543A" w:rsidRPr="00352116">
        <w:t>Baseband: Synchronization/cell search block</w:t>
      </w:r>
    </w:p>
    <w:p w:rsidR="0066543A" w:rsidRPr="00352116" w:rsidRDefault="00465B63" w:rsidP="00465B63">
      <w:pPr>
        <w:pStyle w:val="B1"/>
      </w:pPr>
      <w:r>
        <w:t>-</w:t>
      </w:r>
      <w:r>
        <w:tab/>
      </w:r>
      <w:r w:rsidR="0066543A" w:rsidRPr="00352116">
        <w:t>Baseband: MIMO specific processing blocks</w:t>
      </w:r>
    </w:p>
    <w:p w:rsidR="0066543A" w:rsidRPr="00352116" w:rsidRDefault="0066543A" w:rsidP="00465B63">
      <w:r w:rsidRPr="00352116">
        <w:t>Furthermore, all sourcing companies indicated that the RF cost savings (but not the baseband cost savings) from reducing the number of UE Rx branches accumulate across supported bands in both FR1 and FR2, whereas the cost savings from reducing the number of downlink MIMO layers do not.</w:t>
      </w:r>
    </w:p>
    <w:p w:rsidR="0066543A" w:rsidRPr="00383D54" w:rsidRDefault="0066543A" w:rsidP="00465B63">
      <w:pPr>
        <w:pStyle w:val="TH"/>
      </w:pPr>
      <w:r w:rsidRPr="00383D54">
        <w:t>Table 7.2.2-2: Estimated relative device cost for reduced number of UE Rx branches and a corresponding reduction of the supported maximum number of MIMO layers</w:t>
      </w:r>
    </w:p>
    <w:tbl>
      <w:tblPr>
        <w:tblW w:w="9280" w:type="dxa"/>
        <w:jc w:val="center"/>
        <w:tblLook w:val="04A0" w:firstRow="1" w:lastRow="0" w:firstColumn="1" w:lastColumn="0" w:noHBand="0" w:noVBand="1"/>
      </w:tblPr>
      <w:tblGrid>
        <w:gridCol w:w="5120"/>
        <w:gridCol w:w="1040"/>
        <w:gridCol w:w="1040"/>
        <w:gridCol w:w="1040"/>
        <w:gridCol w:w="1040"/>
      </w:tblGrid>
      <w:tr w:rsidR="0066543A" w:rsidTr="00D201C3">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C00000"/>
                <w:sz w:val="16"/>
                <w:szCs w:val="16"/>
                <w:lang w:val="en-US"/>
              </w:rPr>
            </w:pPr>
            <w:r>
              <w:rPr>
                <w:rFonts w:ascii="Calibri" w:hAnsi="Calibri"/>
                <w:b/>
                <w:bCs/>
                <w:sz w:val="16"/>
                <w:szCs w:val="16"/>
                <w:lang w:val="en-US"/>
              </w:rPr>
              <w:t>Reduced number of UE Rx branches and MIMO layers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s="Calibri"/>
                <w:color w:val="000000"/>
                <w:sz w:val="16"/>
                <w:szCs w:val="16"/>
              </w:rPr>
            </w:pPr>
            <w:r>
              <w:rPr>
                <w:rFonts w:ascii="Calibri" w:hAnsi="Calibri" w:cs="Calibri"/>
                <w:color w:val="000000"/>
                <w:sz w:val="16"/>
                <w:szCs w:val="16"/>
              </w:rPr>
              <w:t>18.7%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4.4%</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23.8%</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74.2%</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68.0%</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51.3%</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64.9%</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2.1%</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12.1%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12.1%</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55.9%</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33.0%</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55.7%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63.2%</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60.4%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40.3%</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eastAsia="Batang" w:hAnsi="Calibri" w:cs="Calibri"/>
                <w:b/>
                <w:color w:val="000000"/>
                <w:sz w:val="16"/>
                <w:szCs w:val="16"/>
              </w:rPr>
            </w:pPr>
            <w:r>
              <w:rPr>
                <w:rFonts w:ascii="Calibri" w:hAnsi="Calibri" w:cs="Calibri"/>
                <w:b/>
                <w:bCs/>
                <w:color w:val="000000"/>
                <w:sz w:val="16"/>
                <w:szCs w:val="16"/>
              </w:rPr>
              <w:t>60.3%</w:t>
            </w:r>
          </w:p>
        </w:tc>
      </w:tr>
    </w:tbl>
    <w:p w:rsidR="0066543A" w:rsidRDefault="0066543A" w:rsidP="0066543A">
      <w:pPr>
        <w:jc w:val="both"/>
      </w:pPr>
    </w:p>
    <w:p w:rsidR="0066543A" w:rsidRDefault="0066543A" w:rsidP="0066543A">
      <w:pPr>
        <w:pStyle w:val="Heading3"/>
      </w:pPr>
      <w:bookmarkStart w:id="219" w:name="_Toc56714287"/>
      <w:bookmarkStart w:id="220" w:name="_Toc57126554"/>
      <w:bookmarkStart w:id="221" w:name="_Toc57126675"/>
      <w:bookmarkStart w:id="222" w:name="_Toc57127622"/>
      <w:bookmarkStart w:id="223" w:name="_Toc57127731"/>
      <w:bookmarkStart w:id="224" w:name="_Toc57136431"/>
      <w:bookmarkStart w:id="225" w:name="_Toc57144781"/>
      <w:bookmarkStart w:id="226" w:name="_Toc57144890"/>
      <w:r>
        <w:t>7</w:t>
      </w:r>
      <w:r w:rsidRPr="000E647A">
        <w:t>.2.3</w:t>
      </w:r>
      <w:r w:rsidRPr="000E647A">
        <w:tab/>
        <w:t xml:space="preserve">Analysis of </w:t>
      </w:r>
      <w:r>
        <w:t>performance impacts</w:t>
      </w:r>
      <w:bookmarkEnd w:id="217"/>
      <w:bookmarkEnd w:id="218"/>
      <w:bookmarkEnd w:id="219"/>
      <w:bookmarkEnd w:id="220"/>
      <w:bookmarkEnd w:id="221"/>
      <w:bookmarkEnd w:id="222"/>
      <w:bookmarkEnd w:id="223"/>
      <w:bookmarkEnd w:id="224"/>
      <w:bookmarkEnd w:id="225"/>
      <w:bookmarkEnd w:id="226"/>
    </w:p>
    <w:p w:rsidR="0066543A" w:rsidRPr="00BB2AD8" w:rsidRDefault="0066543A" w:rsidP="0066543A">
      <w:pPr>
        <w:jc w:val="both"/>
        <w:rPr>
          <w:b/>
          <w:bCs/>
        </w:rPr>
      </w:pPr>
      <w:bookmarkStart w:id="227" w:name="_Toc51768535"/>
      <w:bookmarkStart w:id="228" w:name="_Toc51771042"/>
      <w:r w:rsidRPr="00BB2AD8">
        <w:rPr>
          <w:b/>
          <w:bCs/>
        </w:rPr>
        <w:t>Coverage:</w:t>
      </w:r>
    </w:p>
    <w:p w:rsidR="0066543A" w:rsidRPr="00BB2AD8" w:rsidRDefault="0066543A" w:rsidP="00465B63">
      <w:r w:rsidRPr="00BB2AD8">
        <w:t>In general, degradation of downlink performance is expected when reducing the number of Rx branches, which may affect the coverage. The amount of degradation depends on the number of Rx branches. Quantitative evaluation results are provided in clause 9.</w:t>
      </w:r>
    </w:p>
    <w:p w:rsidR="0066543A" w:rsidRPr="00BB2AD8" w:rsidRDefault="0066543A" w:rsidP="0066543A">
      <w:pPr>
        <w:jc w:val="both"/>
        <w:rPr>
          <w:b/>
          <w:bCs/>
        </w:rPr>
      </w:pPr>
      <w:r w:rsidRPr="00BB2AD8">
        <w:rPr>
          <w:b/>
          <w:bCs/>
        </w:rPr>
        <w:t>Network capacity and spectral efficiency:</w:t>
      </w:r>
    </w:p>
    <w:p w:rsidR="0066543A" w:rsidRPr="00BB2AD8" w:rsidRDefault="0066543A" w:rsidP="00465B63">
      <w:r w:rsidRPr="00BB2AD8">
        <w:t xml:space="preserve">A loss in network capacity and spectral efficiency is expected when reducing the number of UE Rx branches. The magnitude of the loss depends on the proportion of RedCap UEs, the traffic characteristics, as well as on the number of Rx branches. Quantitative evaluation results are provided in clause </w:t>
      </w:r>
      <w:r>
        <w:t>12</w:t>
      </w:r>
      <w:r w:rsidRPr="00BB2AD8">
        <w:t>.</w:t>
      </w:r>
    </w:p>
    <w:p w:rsidR="0066543A" w:rsidRPr="00BB2AD8" w:rsidRDefault="0066543A" w:rsidP="0066543A">
      <w:pPr>
        <w:jc w:val="both"/>
        <w:rPr>
          <w:b/>
          <w:bCs/>
        </w:rPr>
      </w:pPr>
      <w:r w:rsidRPr="00BB2AD8">
        <w:rPr>
          <w:b/>
          <w:bCs/>
        </w:rPr>
        <w:t>Data rate:</w:t>
      </w:r>
    </w:p>
    <w:p w:rsidR="0066543A" w:rsidRPr="00BB2AD8" w:rsidRDefault="0066543A" w:rsidP="00465B63">
      <w:r w:rsidRPr="00BB2AD8">
        <w:t>Reducing the number of Rx branches at the UE will lower the downlink peak data rate. This is due to the reduction in number of downlink MIMO layers that can be supported when the number of Rx branches is reduced.</w:t>
      </w:r>
    </w:p>
    <w:p w:rsidR="0066543A" w:rsidRPr="001E67E8" w:rsidRDefault="00465B63" w:rsidP="00465B63">
      <w:pPr>
        <w:pStyle w:val="B1"/>
        <w:rPr>
          <w:lang w:val="en-US"/>
        </w:rPr>
      </w:pPr>
      <w:r>
        <w:rPr>
          <w:lang w:val="en-US"/>
        </w:rPr>
        <w:t>-</w:t>
      </w:r>
      <w:r>
        <w:rPr>
          <w:lang w:val="en-US"/>
        </w:rPr>
        <w:tab/>
      </w:r>
      <w:r w:rsidR="0066543A" w:rsidRPr="001E67E8">
        <w:rPr>
          <w:lang w:val="en-US"/>
        </w:rPr>
        <w:t>Reduction from 2 Rx branches to 1 Rx branch decreases the downlink peak rate by ~50%.</w:t>
      </w:r>
    </w:p>
    <w:p w:rsidR="0066543A" w:rsidRPr="001E67E8" w:rsidRDefault="00465B63" w:rsidP="00465B63">
      <w:pPr>
        <w:pStyle w:val="B1"/>
        <w:rPr>
          <w:lang w:val="en-US"/>
        </w:rPr>
      </w:pPr>
      <w:r>
        <w:rPr>
          <w:lang w:val="en-US"/>
        </w:rPr>
        <w:lastRenderedPageBreak/>
        <w:t>-</w:t>
      </w:r>
      <w:r>
        <w:rPr>
          <w:lang w:val="en-US"/>
        </w:rPr>
        <w:tab/>
      </w:r>
      <w:r w:rsidR="0066543A" w:rsidRPr="001E67E8">
        <w:rPr>
          <w:lang w:val="en-US"/>
        </w:rPr>
        <w:t>Reduction from 4 Rx branches to 2 Rx branches decreases the downlink peak rate by ~50%.</w:t>
      </w:r>
    </w:p>
    <w:p w:rsidR="0066543A" w:rsidRPr="001E67E8" w:rsidRDefault="00465B63" w:rsidP="00465B63">
      <w:pPr>
        <w:pStyle w:val="B1"/>
        <w:rPr>
          <w:lang w:val="en-US"/>
        </w:rPr>
      </w:pPr>
      <w:r>
        <w:rPr>
          <w:lang w:val="en-US"/>
        </w:rPr>
        <w:t>-</w:t>
      </w:r>
      <w:r>
        <w:rPr>
          <w:lang w:val="en-US"/>
        </w:rPr>
        <w:tab/>
      </w:r>
      <w:r w:rsidR="0066543A" w:rsidRPr="001E67E8">
        <w:rPr>
          <w:lang w:val="en-US"/>
        </w:rPr>
        <w:t>Reduction from 4 Rx branches to 1 Rx branch decreases the downlink peak rate by ~75%.</w:t>
      </w:r>
    </w:p>
    <w:p w:rsidR="0066543A" w:rsidRPr="00BB2AD8" w:rsidRDefault="0066543A" w:rsidP="00465B63">
      <w:r w:rsidRPr="00BB2AD8">
        <w:t>Despite this reduction in peak data rate, a UE with reduced number of Rx branches and downlink MIMO layers will be able to sufficiently fulfil the peak data rate requirements for the RedCap use cases. For peak rate impacts from other combinations of UE complexity reduction techniques, see clause 7.8.3.</w:t>
      </w:r>
    </w:p>
    <w:p w:rsidR="0066543A" w:rsidRPr="00BB2AD8" w:rsidRDefault="0066543A" w:rsidP="0066543A">
      <w:pPr>
        <w:jc w:val="both"/>
        <w:rPr>
          <w:b/>
          <w:bCs/>
        </w:rPr>
      </w:pPr>
      <w:r w:rsidRPr="00BB2AD8">
        <w:rPr>
          <w:b/>
          <w:bCs/>
        </w:rPr>
        <w:t>Latency and reliability:</w:t>
      </w:r>
    </w:p>
    <w:p w:rsidR="0066543A" w:rsidRPr="00BB2AD8" w:rsidRDefault="0066543A" w:rsidP="00465B63">
      <w:r w:rsidRPr="00BB2AD8">
        <w:t>Reducing the number of UE Rx branches has limited impact on the latency in most cases. However, if the UE is near the cell edge, the latency can increase. Nevertheless, the latency requirements of RedCap use cases can be sufficiently fulfilled, in both FR1 and FR2.</w:t>
      </w:r>
    </w:p>
    <w:p w:rsidR="0066543A" w:rsidRPr="00BB2AD8" w:rsidRDefault="0066543A" w:rsidP="00465B63">
      <w:r w:rsidRPr="00BB2AD8">
        <w:t>The reliability requirements for the RedCap use cases can still be fulfilled with reduced number of UE Rx branches. However, in some cases, the reliability can only be maintained at the cost of downlink spectral efficiency loss.</w:t>
      </w:r>
    </w:p>
    <w:p w:rsidR="0066543A" w:rsidRPr="00AF3D1D" w:rsidRDefault="0066543A" w:rsidP="0066543A">
      <w:pPr>
        <w:jc w:val="both"/>
        <w:rPr>
          <w:b/>
          <w:bCs/>
        </w:rPr>
      </w:pPr>
      <w:r w:rsidRPr="00AF3D1D">
        <w:rPr>
          <w:b/>
          <w:bCs/>
        </w:rPr>
        <w:t>Power consumption:</w:t>
      </w:r>
    </w:p>
    <w:p w:rsidR="0066543A" w:rsidRDefault="0066543A" w:rsidP="00465B63">
      <w:r>
        <w:t>The instantaneous power consumption in the RF and the baseband modules of the UE is expected to be reduced due to the use of fewer RF chains and the reduction in the complexity of multi-antenna processing. However, downlink reception time may be longer for large payloads due to reduced spectral efficiency.</w:t>
      </w:r>
    </w:p>
    <w:p w:rsidR="0066543A" w:rsidRPr="00BB2AD8" w:rsidRDefault="0066543A" w:rsidP="0066543A">
      <w:pPr>
        <w:jc w:val="both"/>
      </w:pPr>
      <w:r w:rsidRPr="00BB2AD8">
        <w:rPr>
          <w:b/>
          <w:lang w:val="en-US"/>
        </w:rPr>
        <w:t xml:space="preserve">PDCCH </w:t>
      </w:r>
      <w:r>
        <w:rPr>
          <w:b/>
          <w:lang w:val="en-US"/>
        </w:rPr>
        <w:t>blocking rate</w:t>
      </w:r>
      <w:r w:rsidRPr="00BB2AD8">
        <w:rPr>
          <w:b/>
          <w:lang w:val="en-US"/>
        </w:rPr>
        <w:t>:</w:t>
      </w:r>
      <w:r w:rsidRPr="00BB2AD8">
        <w:t xml:space="preserve"> </w:t>
      </w:r>
    </w:p>
    <w:p w:rsidR="0066543A" w:rsidRPr="00BB2AD8" w:rsidRDefault="0066543A" w:rsidP="00465B63">
      <w:r w:rsidRPr="00BB2AD8">
        <w:t xml:space="preserve">In order to compensate for the performance degradation resulting from a reduced number of UE Rx branches, higher aggregation levels may need to be used. This can lead to increase in PDCCH </w:t>
      </w:r>
      <w:r>
        <w:t>blocking rate</w:t>
      </w:r>
      <w:r w:rsidRPr="00BB2AD8">
        <w:t xml:space="preserve"> if the amount of PDCCH resources is not increased.</w:t>
      </w:r>
    </w:p>
    <w:p w:rsidR="0066543A" w:rsidRPr="000E647A" w:rsidRDefault="0066543A" w:rsidP="0066543A">
      <w:pPr>
        <w:pStyle w:val="Heading3"/>
      </w:pPr>
      <w:bookmarkStart w:id="229" w:name="_Toc56714288"/>
      <w:bookmarkStart w:id="230" w:name="_Toc57126555"/>
      <w:bookmarkStart w:id="231" w:name="_Toc57126676"/>
      <w:bookmarkStart w:id="232" w:name="_Toc57127623"/>
      <w:bookmarkStart w:id="233" w:name="_Toc57127732"/>
      <w:bookmarkStart w:id="234" w:name="_Toc57136432"/>
      <w:bookmarkStart w:id="235" w:name="_Toc57144782"/>
      <w:bookmarkStart w:id="236" w:name="_Toc57144891"/>
      <w:r>
        <w:t>7</w:t>
      </w:r>
      <w:r w:rsidRPr="000E647A">
        <w:t>.2.4</w:t>
      </w:r>
      <w:r w:rsidRPr="000E647A">
        <w:tab/>
        <w:t xml:space="preserve">Analysis of </w:t>
      </w:r>
      <w:r>
        <w:t>coexistence with legacy UEs</w:t>
      </w:r>
      <w:bookmarkEnd w:id="227"/>
      <w:bookmarkEnd w:id="228"/>
      <w:bookmarkEnd w:id="229"/>
      <w:bookmarkEnd w:id="230"/>
      <w:bookmarkEnd w:id="231"/>
      <w:bookmarkEnd w:id="232"/>
      <w:bookmarkEnd w:id="233"/>
      <w:bookmarkEnd w:id="234"/>
      <w:bookmarkEnd w:id="235"/>
      <w:bookmarkEnd w:id="236"/>
    </w:p>
    <w:p w:rsidR="0066543A" w:rsidRDefault="0066543A" w:rsidP="00465B63">
      <w:bookmarkStart w:id="237" w:name="_Toc51768536"/>
      <w:bookmarkStart w:id="238" w:name="_Toc51771043"/>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w:t>
      </w:r>
      <w:r>
        <w:t xml:space="preserve">some </w:t>
      </w:r>
      <w:r w:rsidRPr="000962AC">
        <w:t>broadcast channels</w:t>
      </w:r>
      <w:r>
        <w:t xml:space="preserve"> </w:t>
      </w:r>
      <w:r w:rsidRPr="000962AC">
        <w:t>are used for both legacy UEs and RedCap UEs</w:t>
      </w:r>
      <w:r>
        <w:t>. This is because, if there is no early indication of RedCap UE, both legacy UEs and RedCap UEs will be treated the same by the network, which may lead to conservative treatment of all UEs.</w:t>
      </w:r>
    </w:p>
    <w:p w:rsidR="0066543A" w:rsidRDefault="0066543A" w:rsidP="00465B63">
      <w:r>
        <w:t>If higher PDCCH aggregation levels are used for RedCap UEs, the PDCCH blocking rate for legacy UEs may be increased if they share the same CORESET.</w:t>
      </w:r>
    </w:p>
    <w:p w:rsidR="0066543A" w:rsidRPr="000E647A" w:rsidRDefault="0066543A" w:rsidP="0066543A">
      <w:pPr>
        <w:pStyle w:val="Heading3"/>
      </w:pPr>
      <w:bookmarkStart w:id="239" w:name="_Toc56714289"/>
      <w:bookmarkStart w:id="240" w:name="_Toc57126556"/>
      <w:bookmarkStart w:id="241" w:name="_Toc57126677"/>
      <w:bookmarkStart w:id="242" w:name="_Toc57127624"/>
      <w:bookmarkStart w:id="243" w:name="_Toc57127733"/>
      <w:bookmarkStart w:id="244" w:name="_Toc57136433"/>
      <w:bookmarkStart w:id="245" w:name="_Toc57144783"/>
      <w:bookmarkStart w:id="246" w:name="_Toc57144892"/>
      <w:r>
        <w:t>7</w:t>
      </w:r>
      <w:r w:rsidRPr="000E647A">
        <w:t>.2.</w:t>
      </w:r>
      <w:r>
        <w:t>5</w:t>
      </w:r>
      <w:r w:rsidRPr="000E647A">
        <w:tab/>
        <w:t>Analysis of specification impacts</w:t>
      </w:r>
      <w:bookmarkEnd w:id="237"/>
      <w:bookmarkEnd w:id="238"/>
      <w:bookmarkEnd w:id="239"/>
      <w:bookmarkEnd w:id="240"/>
      <w:bookmarkEnd w:id="241"/>
      <w:bookmarkEnd w:id="242"/>
      <w:bookmarkEnd w:id="243"/>
      <w:bookmarkEnd w:id="244"/>
      <w:bookmarkEnd w:id="245"/>
      <w:bookmarkEnd w:id="246"/>
    </w:p>
    <w:p w:rsidR="0066543A" w:rsidRDefault="0066543A" w:rsidP="00465B63">
      <w:bookmarkStart w:id="247" w:name="_Toc51768537"/>
      <w:bookmarkStart w:id="248" w:name="_Toc51771044"/>
      <w:r>
        <w:t xml:space="preserve">For reduced number of Rx branches, work in RAN4 may be required to define new </w:t>
      </w:r>
      <w:r w:rsidRPr="00F40FEF">
        <w:t>receiver characteristics, demodulation performance</w:t>
      </w:r>
      <w:r>
        <w:t xml:space="preserve"> requirements</w:t>
      </w:r>
      <w:r w:rsidRPr="00F40FEF">
        <w:t xml:space="preserve">, </w:t>
      </w:r>
      <w:r>
        <w:t xml:space="preserve">and requirements relating to </w:t>
      </w:r>
      <w:r w:rsidRPr="00F40FEF">
        <w:t xml:space="preserve">CSI reporting, RF, </w:t>
      </w:r>
      <w:r>
        <w:t xml:space="preserve">RRM, </w:t>
      </w:r>
      <w:r w:rsidRPr="00F40FEF">
        <w:t xml:space="preserve">and </w:t>
      </w:r>
      <w:r>
        <w:t xml:space="preserve">other </w:t>
      </w:r>
      <w:r w:rsidRPr="00F40FEF">
        <w:t>procedure</w:t>
      </w:r>
      <w:r>
        <w:t xml:space="preserve">s, such as </w:t>
      </w:r>
      <w:r w:rsidRPr="00F40FEF">
        <w:t xml:space="preserve">cell </w:t>
      </w:r>
      <w:r>
        <w:t>handover or (re)selection</w:t>
      </w:r>
      <w:r w:rsidRPr="00F40FEF">
        <w:t xml:space="preserve">, radio link management </w:t>
      </w:r>
      <w:r>
        <w:t xml:space="preserve">and </w:t>
      </w:r>
      <w:r w:rsidRPr="00F40FEF">
        <w:t>beam management.</w:t>
      </w:r>
      <w:r>
        <w:t xml:space="preserve"> RAN4</w:t>
      </w:r>
      <w:r w:rsidRPr="00666155">
        <w:t xml:space="preserve"> </w:t>
      </w:r>
      <w:r>
        <w:t xml:space="preserve">may also need to </w:t>
      </w:r>
      <w:r w:rsidRPr="00331EFB">
        <w:t>evaluate and specify new minimum number</w:t>
      </w:r>
      <w:r>
        <w:t>s</w:t>
      </w:r>
      <w:r w:rsidRPr="00331EFB">
        <w:t xml:space="preserve"> of Rx </w:t>
      </w:r>
      <w:r>
        <w:t>branches</w:t>
      </w:r>
      <w:r w:rsidRPr="00331EFB">
        <w:t xml:space="preserve"> for </w:t>
      </w:r>
      <w:r>
        <w:t xml:space="preserve">RedCap UEs in </w:t>
      </w:r>
      <w:r w:rsidRPr="00331EFB">
        <w:t>different bands</w:t>
      </w:r>
      <w:r>
        <w:t xml:space="preserve">. Impacts </w:t>
      </w:r>
      <w:r w:rsidRPr="00666155">
        <w:t xml:space="preserve">on RAN4 specifications </w:t>
      </w:r>
      <w:r>
        <w:t xml:space="preserve">may also </w:t>
      </w:r>
      <w:r w:rsidRPr="00666155">
        <w:t xml:space="preserve">extend beyond </w:t>
      </w:r>
      <w:r>
        <w:t>the mentioned aspects.</w:t>
      </w:r>
    </w:p>
    <w:p w:rsidR="0066543A" w:rsidRDefault="0066543A" w:rsidP="00465B63">
      <w:r>
        <w:t>Additionally, to address the performance and coexistence impacts identified in clauses 7.2.3 and 7.2.4, specification work in other working groups than RAN4 may be needed.</w:t>
      </w:r>
    </w:p>
    <w:p w:rsidR="0066543A" w:rsidRPr="000E647A" w:rsidRDefault="0066543A" w:rsidP="0066543A">
      <w:pPr>
        <w:pStyle w:val="Heading2"/>
      </w:pPr>
      <w:bookmarkStart w:id="249" w:name="_Toc56714290"/>
      <w:bookmarkStart w:id="250" w:name="_Toc57126557"/>
      <w:bookmarkStart w:id="251" w:name="_Toc57126678"/>
      <w:bookmarkStart w:id="252" w:name="_Toc57127625"/>
      <w:bookmarkStart w:id="253" w:name="_Toc57127734"/>
      <w:bookmarkStart w:id="254" w:name="_Toc57136434"/>
      <w:bookmarkStart w:id="255" w:name="_Toc57144784"/>
      <w:bookmarkStart w:id="256" w:name="_Toc57144893"/>
      <w:r>
        <w:t>7</w:t>
      </w:r>
      <w:r w:rsidRPr="000E647A">
        <w:t>.3</w:t>
      </w:r>
      <w:r w:rsidRPr="000E647A">
        <w:tab/>
        <w:t>UE bandwidth reduction</w:t>
      </w:r>
      <w:bookmarkEnd w:id="247"/>
      <w:bookmarkEnd w:id="248"/>
      <w:bookmarkEnd w:id="249"/>
      <w:bookmarkEnd w:id="250"/>
      <w:bookmarkEnd w:id="251"/>
      <w:bookmarkEnd w:id="252"/>
      <w:bookmarkEnd w:id="253"/>
      <w:bookmarkEnd w:id="254"/>
      <w:bookmarkEnd w:id="255"/>
      <w:bookmarkEnd w:id="256"/>
    </w:p>
    <w:p w:rsidR="0066543A" w:rsidRDefault="0066543A" w:rsidP="0066543A">
      <w:pPr>
        <w:pStyle w:val="Heading3"/>
      </w:pPr>
      <w:bookmarkStart w:id="257" w:name="_Toc51768538"/>
      <w:bookmarkStart w:id="258" w:name="_Toc51771045"/>
      <w:bookmarkStart w:id="259" w:name="_Toc56714291"/>
      <w:bookmarkStart w:id="260" w:name="_Toc57126558"/>
      <w:bookmarkStart w:id="261" w:name="_Toc57126679"/>
      <w:bookmarkStart w:id="262" w:name="_Toc57127626"/>
      <w:bookmarkStart w:id="263" w:name="_Toc57127735"/>
      <w:bookmarkStart w:id="264" w:name="_Toc57136435"/>
      <w:bookmarkStart w:id="265" w:name="_Toc57144785"/>
      <w:bookmarkStart w:id="266" w:name="_Toc57144894"/>
      <w:r>
        <w:t>7</w:t>
      </w:r>
      <w:r w:rsidRPr="000E647A">
        <w:t>.3.1</w:t>
      </w:r>
      <w:r w:rsidRPr="000E647A">
        <w:tab/>
        <w:t>Description of feature</w:t>
      </w:r>
      <w:bookmarkEnd w:id="257"/>
      <w:bookmarkEnd w:id="258"/>
      <w:bookmarkEnd w:id="259"/>
      <w:bookmarkEnd w:id="260"/>
      <w:bookmarkEnd w:id="261"/>
      <w:bookmarkEnd w:id="262"/>
      <w:bookmarkEnd w:id="263"/>
      <w:bookmarkEnd w:id="264"/>
      <w:bookmarkEnd w:id="265"/>
      <w:bookmarkEnd w:id="266"/>
    </w:p>
    <w:p w:rsidR="0066543A" w:rsidRPr="002034BD" w:rsidRDefault="0066543A" w:rsidP="00465B63">
      <w:bookmarkStart w:id="267" w:name="_Toc51768539"/>
      <w:bookmarkStart w:id="268" w:name="_Toc51771046"/>
      <w:r w:rsidRPr="002034BD">
        <w:t>In the study, the main UE bandwidth reduction options considered are:</w:t>
      </w:r>
    </w:p>
    <w:p w:rsidR="0066543A" w:rsidRPr="002034BD" w:rsidRDefault="00465B63" w:rsidP="00465B63">
      <w:pPr>
        <w:pStyle w:val="B1"/>
      </w:pPr>
      <w:r>
        <w:t>-</w:t>
      </w:r>
      <w:r>
        <w:tab/>
      </w:r>
      <w:r w:rsidR="0066543A" w:rsidRPr="002034BD">
        <w:t>For FR1: 20 MHz</w:t>
      </w:r>
    </w:p>
    <w:p w:rsidR="0066543A" w:rsidRPr="002034BD" w:rsidRDefault="00465B63" w:rsidP="00465B63">
      <w:pPr>
        <w:pStyle w:val="B1"/>
      </w:pPr>
      <w:r>
        <w:t>-</w:t>
      </w:r>
      <w:r>
        <w:tab/>
      </w:r>
      <w:r w:rsidR="0066543A" w:rsidRPr="002034BD">
        <w:t>For FR2: 50 MHz or 100 MHz</w:t>
      </w:r>
    </w:p>
    <w:p w:rsidR="0066543A" w:rsidRPr="002034BD" w:rsidRDefault="0066543A" w:rsidP="00465B63">
      <w:r w:rsidRPr="002034BD">
        <w:lastRenderedPageBreak/>
        <w:t xml:space="preserve">The study uses a legacy NR UE as a reference. The evaluation of </w:t>
      </w:r>
      <w:r w:rsidRPr="002034BD">
        <w:rPr>
          <w:rFonts w:eastAsia="Calibri"/>
        </w:rPr>
        <w:t>cost/complexity reduction is with respect to a reference UE with maximum bandwidth capability shown below.</w:t>
      </w:r>
    </w:p>
    <w:p w:rsidR="0066543A" w:rsidRPr="002034BD" w:rsidRDefault="00465B63" w:rsidP="00465B63">
      <w:pPr>
        <w:pStyle w:val="B1"/>
      </w:pPr>
      <w:r>
        <w:t>-</w:t>
      </w:r>
      <w:r>
        <w:tab/>
      </w:r>
      <w:r w:rsidR="0066543A" w:rsidRPr="002034BD">
        <w:t>For FR1: 100 MHz for DL and UL</w:t>
      </w:r>
    </w:p>
    <w:p w:rsidR="0066543A" w:rsidRPr="002034BD" w:rsidRDefault="00465B63" w:rsidP="00465B63">
      <w:pPr>
        <w:pStyle w:val="B1"/>
      </w:pPr>
      <w:r>
        <w:t>-</w:t>
      </w:r>
      <w:r>
        <w:tab/>
      </w:r>
      <w:r w:rsidR="0066543A" w:rsidRPr="002034BD">
        <w:t>For FR2: 200 MHz for DL and UL</w:t>
      </w:r>
    </w:p>
    <w:p w:rsidR="0066543A" w:rsidRPr="002034BD" w:rsidRDefault="0066543A" w:rsidP="00465B63">
      <w:r w:rsidRPr="002034BD">
        <w:t>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analyse</w:t>
      </w:r>
      <w:r>
        <w:t>d</w:t>
      </w:r>
      <w:r w:rsidRPr="002034BD">
        <w:t xml:space="preserve"> other mixes of bandwidths.</w:t>
      </w:r>
    </w:p>
    <w:p w:rsidR="0066543A" w:rsidRDefault="0066543A" w:rsidP="0066543A">
      <w:pPr>
        <w:pStyle w:val="Heading3"/>
      </w:pPr>
      <w:bookmarkStart w:id="269" w:name="_Toc56714292"/>
      <w:bookmarkStart w:id="270" w:name="_Toc57126559"/>
      <w:bookmarkStart w:id="271" w:name="_Toc57126680"/>
      <w:bookmarkStart w:id="272" w:name="_Toc57127627"/>
      <w:bookmarkStart w:id="273" w:name="_Toc57127736"/>
      <w:bookmarkStart w:id="274" w:name="_Toc57136436"/>
      <w:bookmarkStart w:id="275" w:name="_Toc57144786"/>
      <w:bookmarkStart w:id="276" w:name="_Toc57144895"/>
      <w:r>
        <w:t>7</w:t>
      </w:r>
      <w:r w:rsidRPr="000E647A">
        <w:t>.3.2</w:t>
      </w:r>
      <w:r w:rsidRPr="000E647A">
        <w:tab/>
        <w:t>Analysis of UE complexity reduction</w:t>
      </w:r>
      <w:bookmarkEnd w:id="267"/>
      <w:bookmarkEnd w:id="268"/>
      <w:bookmarkEnd w:id="269"/>
      <w:bookmarkEnd w:id="270"/>
      <w:bookmarkEnd w:id="271"/>
      <w:bookmarkEnd w:id="272"/>
      <w:bookmarkEnd w:id="273"/>
      <w:bookmarkEnd w:id="274"/>
      <w:bookmarkEnd w:id="275"/>
      <w:bookmarkEnd w:id="276"/>
    </w:p>
    <w:p w:rsidR="0066543A" w:rsidRPr="00AF1AEB" w:rsidRDefault="0066543A" w:rsidP="00465B63">
      <w:bookmarkStart w:id="277" w:name="_Toc51768540"/>
      <w:bookmarkStart w:id="278" w:name="_Toc51771047"/>
      <w:r w:rsidRPr="00AF1AEB">
        <w:t>The estimated cost for a device with reduced maximum UE bandwidth, relative to the reference NR device (see evaluation methodology described in clause 6.1) and averaged over the results provided by the sourcing companies</w:t>
      </w:r>
      <w:r>
        <w:t xml:space="preserve"> [3]</w:t>
      </w:r>
      <w:r w:rsidRPr="00AF1AEB">
        <w:t>, is summarized in Table 7.3.2-1. As can be seen in the last row for the total cost, the average estimated cost reduction achieved by reducing the UE bandwidth from 100 MHz to 20 MHz is ~32% for FR1 FDD and ~33% for FR1 TDD. For FR2, the average estimated cost reduction achieved by reducing the UE bandwidth from 200 MHz to 100 MHz and 50 MHz is ~16% and ~23%, respectively.</w:t>
      </w:r>
    </w:p>
    <w:p w:rsidR="0066543A" w:rsidRPr="00AF1AEB" w:rsidRDefault="0066543A" w:rsidP="00465B63">
      <w:r w:rsidRPr="00AF1AEB">
        <w:t>By comparing Table 7.3.2-1 with the reference NR device cost breakdown in clause 6.1, it can be observed that the main contributors of the cost reduction are the following functional blocks:</w:t>
      </w:r>
    </w:p>
    <w:p w:rsidR="0066543A" w:rsidRPr="003955CA" w:rsidRDefault="00465B63" w:rsidP="00465B63">
      <w:pPr>
        <w:pStyle w:val="B1"/>
      </w:pPr>
      <w:r>
        <w:t>-</w:t>
      </w:r>
      <w:r>
        <w:tab/>
      </w:r>
      <w:r w:rsidR="0066543A" w:rsidRPr="003955CA">
        <w:t>Baseband: ADC/DAC</w:t>
      </w:r>
    </w:p>
    <w:p w:rsidR="0066543A" w:rsidRPr="003955CA" w:rsidRDefault="00465B63" w:rsidP="00465B63">
      <w:pPr>
        <w:pStyle w:val="B1"/>
      </w:pPr>
      <w:r>
        <w:t>-</w:t>
      </w:r>
      <w:r>
        <w:tab/>
      </w:r>
      <w:r w:rsidR="0066543A" w:rsidRPr="003955CA">
        <w:t>Baseband: FFT/IFFT</w:t>
      </w:r>
    </w:p>
    <w:p w:rsidR="0066543A" w:rsidRPr="003955CA" w:rsidRDefault="00465B63" w:rsidP="00465B63">
      <w:pPr>
        <w:pStyle w:val="B1"/>
      </w:pPr>
      <w:r>
        <w:t>-</w:t>
      </w:r>
      <w:r>
        <w:tab/>
      </w:r>
      <w:r w:rsidR="0066543A" w:rsidRPr="003955CA">
        <w:t>Baseband: Post-FFT data buffering</w:t>
      </w:r>
    </w:p>
    <w:p w:rsidR="0066543A" w:rsidRPr="003955CA" w:rsidRDefault="00465B63" w:rsidP="00465B63">
      <w:pPr>
        <w:pStyle w:val="B1"/>
      </w:pPr>
      <w:r>
        <w:t>-</w:t>
      </w:r>
      <w:r>
        <w:tab/>
      </w:r>
      <w:r w:rsidR="0066543A" w:rsidRPr="003955CA">
        <w:t>Baseband: Receiver processing block</w:t>
      </w:r>
    </w:p>
    <w:p w:rsidR="0066543A" w:rsidRPr="003955CA" w:rsidRDefault="00465B63" w:rsidP="00465B63">
      <w:pPr>
        <w:pStyle w:val="B1"/>
      </w:pPr>
      <w:r>
        <w:t>-</w:t>
      </w:r>
      <w:r>
        <w:tab/>
      </w:r>
      <w:r w:rsidR="0066543A" w:rsidRPr="003955CA">
        <w:t>Baseband: LDPC decoding</w:t>
      </w:r>
    </w:p>
    <w:p w:rsidR="0066543A" w:rsidRPr="003955CA" w:rsidRDefault="00465B63" w:rsidP="00465B63">
      <w:pPr>
        <w:pStyle w:val="B1"/>
      </w:pPr>
      <w:r>
        <w:t>-</w:t>
      </w:r>
      <w:r>
        <w:tab/>
      </w:r>
      <w:r w:rsidR="0066543A" w:rsidRPr="003955CA">
        <w:t>Baseband: HARQ buffer</w:t>
      </w:r>
    </w:p>
    <w:p w:rsidR="0066543A" w:rsidRPr="00AF1AEB" w:rsidRDefault="0066543A" w:rsidP="00465B63">
      <w:r w:rsidRPr="00AF1AEB">
        <w:t>Although the results from most sourcing companies do not show PA cost reduction from bandwidth reduction, some sourcing companies indicate that PA cost can be reduced due to Tx bandwidth reduction from 100 MHz to 20 MHz in FR1.</w:t>
      </w:r>
    </w:p>
    <w:p w:rsidR="0066543A" w:rsidRPr="00AF1AEB" w:rsidRDefault="0066543A" w:rsidP="00465B63">
      <w:r w:rsidRPr="00AF1AEB">
        <w:t>Furthermore, ~75% of sourcing companies indicated that the cost savings do not accumulate across supported bands.</w:t>
      </w:r>
    </w:p>
    <w:p w:rsidR="0066543A" w:rsidRPr="00FA4365" w:rsidRDefault="0066543A" w:rsidP="00465B63">
      <w:pPr>
        <w:pStyle w:val="TH"/>
      </w:pPr>
      <w:r w:rsidRPr="00FA4365">
        <w:t>Table 7.3.2-1: Estimated relative device cost for reduced maximum UE bandwidth</w:t>
      </w:r>
    </w:p>
    <w:tbl>
      <w:tblPr>
        <w:tblW w:w="9280" w:type="dxa"/>
        <w:tblLook w:val="04A0" w:firstRow="1" w:lastRow="0" w:firstColumn="1" w:lastColumn="0" w:noHBand="0" w:noVBand="1"/>
      </w:tblPr>
      <w:tblGrid>
        <w:gridCol w:w="4325"/>
        <w:gridCol w:w="1238"/>
        <w:gridCol w:w="1239"/>
        <w:gridCol w:w="1239"/>
        <w:gridCol w:w="1239"/>
      </w:tblGrid>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364817" w:rsidRDefault="0066543A" w:rsidP="00D201C3">
            <w:pPr>
              <w:spacing w:after="0"/>
              <w:rPr>
                <w:rFonts w:ascii="Calibri" w:hAnsi="Calibri"/>
                <w:b/>
                <w:bCs/>
                <w:sz w:val="16"/>
                <w:szCs w:val="16"/>
                <w:lang w:val="en-US"/>
              </w:rPr>
            </w:pPr>
            <w:r w:rsidRPr="00364817">
              <w:rPr>
                <w:rFonts w:ascii="Calibri"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50 MHz)</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40.3%</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0.9%</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69.4%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54.0%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76.5%</w:t>
            </w:r>
          </w:p>
        </w:tc>
      </w:tr>
    </w:tbl>
    <w:p w:rsidR="0066543A" w:rsidRPr="00AF1AEB" w:rsidRDefault="0066543A" w:rsidP="00465B63"/>
    <w:p w:rsidR="0066543A" w:rsidRDefault="0066543A" w:rsidP="0066543A">
      <w:pPr>
        <w:pStyle w:val="Heading3"/>
      </w:pPr>
      <w:bookmarkStart w:id="279" w:name="_Toc56714293"/>
      <w:bookmarkStart w:id="280" w:name="_Toc57126560"/>
      <w:bookmarkStart w:id="281" w:name="_Toc57126681"/>
      <w:bookmarkStart w:id="282" w:name="_Toc57127628"/>
      <w:bookmarkStart w:id="283" w:name="_Toc57127737"/>
      <w:bookmarkStart w:id="284" w:name="_Toc57136437"/>
      <w:bookmarkStart w:id="285" w:name="_Toc57144787"/>
      <w:bookmarkStart w:id="286" w:name="_Toc57144896"/>
      <w:r>
        <w:lastRenderedPageBreak/>
        <w:t>7</w:t>
      </w:r>
      <w:r w:rsidRPr="000E647A">
        <w:t>.3.3</w:t>
      </w:r>
      <w:r w:rsidRPr="000E647A">
        <w:tab/>
        <w:t xml:space="preserve">Analysis of </w:t>
      </w:r>
      <w:r>
        <w:t>performance impacts</w:t>
      </w:r>
      <w:bookmarkEnd w:id="277"/>
      <w:bookmarkEnd w:id="278"/>
      <w:bookmarkEnd w:id="279"/>
      <w:bookmarkEnd w:id="280"/>
      <w:bookmarkEnd w:id="281"/>
      <w:bookmarkEnd w:id="282"/>
      <w:bookmarkEnd w:id="283"/>
      <w:bookmarkEnd w:id="284"/>
      <w:bookmarkEnd w:id="285"/>
      <w:bookmarkEnd w:id="286"/>
    </w:p>
    <w:p w:rsidR="0066543A" w:rsidRDefault="0066543A" w:rsidP="0066543A">
      <w:pPr>
        <w:jc w:val="both"/>
        <w:rPr>
          <w:b/>
          <w:bCs/>
        </w:rPr>
      </w:pPr>
      <w:bookmarkStart w:id="287" w:name="_Toc51768541"/>
      <w:bookmarkStart w:id="288" w:name="_Toc51771048"/>
      <w:r>
        <w:rPr>
          <w:b/>
          <w:bCs/>
        </w:rPr>
        <w:t>Coverage:</w:t>
      </w:r>
    </w:p>
    <w:p w:rsidR="0066543A" w:rsidRDefault="0066543A" w:rsidP="00465B63">
      <w:r>
        <w:t>The</w:t>
      </w:r>
      <w:r w:rsidRPr="00242E85">
        <w:t xml:space="preserve"> impact of reduced </w:t>
      </w:r>
      <w:r>
        <w:t>bandwidth</w:t>
      </w:r>
      <w:r w:rsidRPr="00242E85">
        <w:t xml:space="preserve"> on </w:t>
      </w:r>
      <w:r>
        <w:t>the coverage of downlink</w:t>
      </w:r>
      <w:r w:rsidRPr="00242E85">
        <w:t xml:space="preserve"> and </w:t>
      </w:r>
      <w:r>
        <w:t>uplink</w:t>
      </w:r>
      <w:r w:rsidRPr="00242E85">
        <w:t xml:space="preserve"> channels would not be large</w:t>
      </w:r>
      <w:r>
        <w:t>, although</w:t>
      </w:r>
      <w:r w:rsidRPr="00242E85">
        <w:t xml:space="preserve"> </w:t>
      </w:r>
      <w:r>
        <w:t xml:space="preserve">a small </w:t>
      </w:r>
      <w:r w:rsidRPr="00242E85">
        <w:t>loss may be observed due to reduced frequency diversity</w:t>
      </w:r>
      <w:r>
        <w:t>.</w:t>
      </w:r>
    </w:p>
    <w:p w:rsidR="0066543A" w:rsidRDefault="0066543A" w:rsidP="00465B63">
      <w:r>
        <w:t>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w:t>
      </w:r>
      <w:r w:rsidRPr="00482371">
        <w:t xml:space="preserve">educing the </w:t>
      </w:r>
      <w:r>
        <w:t xml:space="preserve">UE </w:t>
      </w:r>
      <w:r w:rsidRPr="00482371">
        <w:t xml:space="preserve">bandwidth to 50 MHz </w:t>
      </w:r>
      <w:r>
        <w:t xml:space="preserve">in FR2 </w:t>
      </w:r>
      <w:r w:rsidRPr="00482371">
        <w:t xml:space="preserve">will have impact on PDCCH coverage </w:t>
      </w:r>
      <w:r>
        <w:t xml:space="preserve">when </w:t>
      </w:r>
      <w:r w:rsidRPr="00482371">
        <w:t>CORES</w:t>
      </w:r>
      <w:r>
        <w:t>E</w:t>
      </w:r>
      <w:r w:rsidRPr="00482371">
        <w:t>T#0 is configured to have 69.12 MHz bandwidth</w:t>
      </w:r>
      <w:r>
        <w:t xml:space="preserve">. The loss is </w:t>
      </w:r>
      <w:r w:rsidRPr="00482371">
        <w:t xml:space="preserve">assessed to be </w:t>
      </w:r>
      <w:r>
        <w:t>~1.5-3.0</w:t>
      </w:r>
      <w:r w:rsidRPr="00482371">
        <w:t xml:space="preserve"> dB</w:t>
      </w:r>
      <w:r>
        <w:t xml:space="preserve">. </w:t>
      </w:r>
      <w:r w:rsidRPr="000006EF">
        <w:t xml:space="preserve">Reducing the </w:t>
      </w:r>
      <w:r>
        <w:t xml:space="preserve">UE </w:t>
      </w:r>
      <w:r w:rsidRPr="000006EF">
        <w:t>bandwidth to 50 MHz will have impact on PBCH coverage if the SSB is configured with 240 kHz SCS</w:t>
      </w:r>
      <w:r>
        <w:t>. The loss is assessed to be within 1 dB. Furthermore, r</w:t>
      </w:r>
      <w:r w:rsidRPr="00242E85">
        <w:t xml:space="preserve">educing the </w:t>
      </w:r>
      <w:r>
        <w:t xml:space="preserve">UE </w:t>
      </w:r>
      <w:r w:rsidRPr="00242E85">
        <w:t xml:space="preserve">bandwidth to 50 MHz </w:t>
      </w:r>
      <w:r>
        <w:t>may</w:t>
      </w:r>
      <w:r w:rsidRPr="00242E85">
        <w:t xml:space="preserve"> </w:t>
      </w:r>
      <w:r>
        <w:t>also</w:t>
      </w:r>
      <w:r w:rsidRPr="00242E85">
        <w:t xml:space="preserve"> impact </w:t>
      </w:r>
      <w:r>
        <w:t>the coverage of</w:t>
      </w:r>
      <w:r w:rsidRPr="00242E85">
        <w:t xml:space="preserve"> initial access message</w:t>
      </w:r>
      <w:r>
        <w:t xml:space="preserve">s </w:t>
      </w:r>
      <w:r w:rsidRPr="00242E85">
        <w:t>if CORESET#0 is configured to have 69.12 MHz bandwidth</w:t>
      </w:r>
      <w:r>
        <w:t>.</w:t>
      </w:r>
    </w:p>
    <w:p w:rsidR="0066543A" w:rsidRDefault="0066543A" w:rsidP="0066543A">
      <w:pPr>
        <w:jc w:val="both"/>
        <w:rPr>
          <w:b/>
          <w:bCs/>
        </w:rPr>
      </w:pPr>
      <w:r>
        <w:rPr>
          <w:b/>
          <w:bCs/>
        </w:rPr>
        <w:t>Network capacity and</w:t>
      </w:r>
      <w:r w:rsidRPr="00BB659D">
        <w:rPr>
          <w:b/>
          <w:bCs/>
        </w:rPr>
        <w:t xml:space="preserve"> spectral efficiency</w:t>
      </w:r>
      <w:r>
        <w:rPr>
          <w:b/>
          <w:bCs/>
        </w:rPr>
        <w:t>:</w:t>
      </w:r>
    </w:p>
    <w:p w:rsidR="0066543A" w:rsidRDefault="0066543A" w:rsidP="00465B63">
      <w:r w:rsidRPr="00BB659D">
        <w:t>Bandwidth reduction</w:t>
      </w:r>
      <w:r>
        <w:t xml:space="preserve"> in FR1</w:t>
      </w:r>
      <w:r w:rsidRPr="00BB659D">
        <w:t xml:space="preserve"> will not have a significant impact on capacity and spectral efficiency</w:t>
      </w:r>
      <w:r>
        <w:t>, although t</w:t>
      </w:r>
      <w:r w:rsidRPr="00BB659D">
        <w:t xml:space="preserve">here may be some </w:t>
      </w:r>
      <w:r>
        <w:t xml:space="preserve">minor </w:t>
      </w:r>
      <w:r w:rsidRPr="00BB659D">
        <w:t>degradation due to the loss in frequency selective scheduling gain</w:t>
      </w:r>
      <w:r>
        <w:t>.</w:t>
      </w:r>
    </w:p>
    <w:p w:rsidR="0066543A" w:rsidRDefault="0066543A" w:rsidP="00465B63">
      <w:r>
        <w:t>Bandwidth reduction in FR2 may be associated with more noticeable loss in capacity and spectral efficiency if analog beamforming is being used. In this case, the loss will be larger for 50 MHz UE bandwidth than for 100 MHz UE bandwidth.</w:t>
      </w:r>
    </w:p>
    <w:p w:rsidR="0066543A" w:rsidRPr="00BF1250" w:rsidRDefault="0066543A" w:rsidP="0066543A">
      <w:pPr>
        <w:jc w:val="both"/>
        <w:rPr>
          <w:b/>
          <w:bCs/>
        </w:rPr>
      </w:pPr>
      <w:r w:rsidRPr="00BF1250">
        <w:rPr>
          <w:b/>
          <w:bCs/>
        </w:rPr>
        <w:t>Data rate:</w:t>
      </w:r>
    </w:p>
    <w:p w:rsidR="0066543A" w:rsidRDefault="0066543A" w:rsidP="00465B63">
      <w:r>
        <w:t>Bandwidth reduction results in a reduction in the achievable peak data rate. 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 For peak rate impacts from combinations of UE complexity reduction techniques, see clause 7.8.3.</w:t>
      </w:r>
    </w:p>
    <w:p w:rsidR="0066543A" w:rsidRDefault="0066543A" w:rsidP="0066543A">
      <w:pPr>
        <w:jc w:val="both"/>
        <w:rPr>
          <w:b/>
          <w:bCs/>
        </w:rPr>
      </w:pPr>
      <w:r>
        <w:rPr>
          <w:b/>
          <w:bCs/>
        </w:rPr>
        <w:t>Latency and reliability:</w:t>
      </w:r>
    </w:p>
    <w:p w:rsidR="0066543A" w:rsidRDefault="0066543A" w:rsidP="00465B63">
      <w:r>
        <w:t>All the latency and reliability requirements for the RedCap use cases can be satisfied by all the bandwidth options (20 MHz in FR1, and 50 MHz or 100 MHz in FR2)</w:t>
      </w:r>
    </w:p>
    <w:p w:rsidR="0066543A" w:rsidRDefault="0066543A" w:rsidP="00465B63">
      <w:r>
        <w:t>In FR2, UE b</w:t>
      </w:r>
      <w:r w:rsidRPr="001F1856">
        <w:t xml:space="preserve">andwidth reduction </w:t>
      </w:r>
      <w:r>
        <w:t xml:space="preserve">may </w:t>
      </w:r>
      <w:r w:rsidRPr="001F1856">
        <w:t>result in a longer SSB/SIB1 acquisition time</w:t>
      </w:r>
      <w:r>
        <w:t xml:space="preserve"> for certain configurations </w:t>
      </w:r>
      <w:r w:rsidRPr="001F1856">
        <w:t>for</w:t>
      </w:r>
      <w:r>
        <w:t xml:space="preserve"> </w:t>
      </w:r>
      <w:r w:rsidRPr="00C614EA">
        <w:t>SS</w:t>
      </w:r>
      <w:r>
        <w:t>B/</w:t>
      </w:r>
      <w:r w:rsidRPr="00C614EA">
        <w:t>CORESET multiplexing pattern</w:t>
      </w:r>
      <w:r>
        <w:t>s 2 and 3</w:t>
      </w:r>
      <w:r w:rsidRPr="001F1856">
        <w:t>. To minimize the SSB/</w:t>
      </w:r>
      <w:r>
        <w:t>SIB1</w:t>
      </w:r>
      <w:r w:rsidRPr="001F1856">
        <w:t xml:space="preserve"> acquisition time, it may be beneficial to support </w:t>
      </w:r>
      <w:r>
        <w:t xml:space="preserve">an FR2 RedCap UE bandwidth of </w:t>
      </w:r>
      <w:r w:rsidRPr="001F1856">
        <w:t>100 MHz</w:t>
      </w:r>
      <w:r>
        <w:t>.</w:t>
      </w:r>
    </w:p>
    <w:p w:rsidR="0066543A" w:rsidRDefault="0066543A" w:rsidP="0066543A">
      <w:pPr>
        <w:jc w:val="both"/>
        <w:rPr>
          <w:b/>
          <w:bCs/>
        </w:rPr>
      </w:pPr>
      <w:r w:rsidRPr="00482371">
        <w:rPr>
          <w:b/>
          <w:bCs/>
        </w:rPr>
        <w:t xml:space="preserve">PDCCH </w:t>
      </w:r>
      <w:r>
        <w:rPr>
          <w:b/>
          <w:bCs/>
        </w:rPr>
        <w:t>blocking rate:</w:t>
      </w:r>
    </w:p>
    <w:p w:rsidR="0066543A" w:rsidRPr="006D7700" w:rsidRDefault="0066543A" w:rsidP="00465B63">
      <w:r>
        <w:t>If CORESET is configured according to the RedCap UE capability and shared by both RedCap and non-RedCap UEs, this may result in increased PDCCH blocking rate. In that case, the impact of an FR2 RedCap UE bandwidth of 50 MHz would be greater than for 100 MHz.</w:t>
      </w:r>
    </w:p>
    <w:p w:rsidR="0066543A" w:rsidRPr="000E647A" w:rsidRDefault="0066543A" w:rsidP="0066543A">
      <w:pPr>
        <w:pStyle w:val="Heading3"/>
      </w:pPr>
      <w:bookmarkStart w:id="289" w:name="_Toc56714294"/>
      <w:bookmarkStart w:id="290" w:name="_Toc57126561"/>
      <w:bookmarkStart w:id="291" w:name="_Toc57126682"/>
      <w:bookmarkStart w:id="292" w:name="_Toc57127629"/>
      <w:bookmarkStart w:id="293" w:name="_Toc57127738"/>
      <w:bookmarkStart w:id="294" w:name="_Toc57136438"/>
      <w:bookmarkStart w:id="295" w:name="_Toc57144788"/>
      <w:bookmarkStart w:id="296" w:name="_Toc57144897"/>
      <w:r>
        <w:t>7</w:t>
      </w:r>
      <w:r w:rsidRPr="000E647A">
        <w:t>.</w:t>
      </w:r>
      <w:r>
        <w:t>3</w:t>
      </w:r>
      <w:r w:rsidRPr="000E647A">
        <w:t>.4</w:t>
      </w:r>
      <w:r w:rsidRPr="000E647A">
        <w:tab/>
        <w:t xml:space="preserve">Analysis of </w:t>
      </w:r>
      <w:r>
        <w:t>coexistence with legacy UEs</w:t>
      </w:r>
      <w:bookmarkEnd w:id="287"/>
      <w:bookmarkEnd w:id="288"/>
      <w:bookmarkEnd w:id="289"/>
      <w:bookmarkEnd w:id="290"/>
      <w:bookmarkEnd w:id="291"/>
      <w:bookmarkEnd w:id="292"/>
      <w:bookmarkEnd w:id="293"/>
      <w:bookmarkEnd w:id="294"/>
      <w:bookmarkEnd w:id="295"/>
      <w:bookmarkEnd w:id="296"/>
    </w:p>
    <w:p w:rsidR="0066543A" w:rsidRDefault="0066543A" w:rsidP="00465B63">
      <w:bookmarkStart w:id="297" w:name="_Toc51768542"/>
      <w:bookmarkStart w:id="298" w:name="_Toc51771049"/>
      <w:r>
        <w:t>In general, UE bandwidth options such as 20 MHz for FR1 UEs and 100 MHz for FR2 UEs achieve good coexistence performance with legacy UEs.</w:t>
      </w:r>
    </w:p>
    <w:p w:rsidR="0066543A" w:rsidRPr="003955CA" w:rsidRDefault="00465B63" w:rsidP="00465B63">
      <w:pPr>
        <w:pStyle w:val="B1"/>
      </w:pPr>
      <w:r>
        <w:t>-</w:t>
      </w:r>
      <w:r>
        <w:tab/>
      </w:r>
      <w:r w:rsidR="0066543A" w:rsidRPr="003955CA">
        <w:t>The 20</w:t>
      </w:r>
      <w:r w:rsidR="0066543A">
        <w:t xml:space="preserve"> </w:t>
      </w:r>
      <w:r w:rsidR="0066543A" w:rsidRPr="003955CA">
        <w:t>MHz bandwidth option for FR1 UEs allows a RedCap UE to reuse existing procedures for acquiring SSB, SIB1, other SIBs, RAR and Msg4.</w:t>
      </w:r>
    </w:p>
    <w:p w:rsidR="0066543A" w:rsidRPr="003955CA" w:rsidRDefault="00465B63" w:rsidP="00465B63">
      <w:pPr>
        <w:pStyle w:val="B1"/>
      </w:pPr>
      <w:r>
        <w:t>-</w:t>
      </w:r>
      <w:r>
        <w:tab/>
      </w:r>
      <w:r w:rsidR="0066543A" w:rsidRPr="003955CA">
        <w:t>The 100</w:t>
      </w:r>
      <w:r w:rsidR="0066543A">
        <w:t xml:space="preserve"> </w:t>
      </w:r>
      <w:r w:rsidR="0066543A" w:rsidRPr="003955CA">
        <w:t>MHz bandwidth option for FR2 UEs achieves the same coexistence benefits, except that for certain configurations for SSB/CORESET multiplexing patterns 2 and 3, the UE needs to acquire SSB and SIB1 in a sequential manner. However, the sequential SSB/SIB1 acquisition for a RedCap UE does not cause any performance degradation to legacy UEs.</w:t>
      </w:r>
    </w:p>
    <w:p w:rsidR="0066543A" w:rsidRPr="003955CA" w:rsidRDefault="00465B63" w:rsidP="00465B63">
      <w:pPr>
        <w:pStyle w:val="B1"/>
      </w:pPr>
      <w:r>
        <w:t>-</w:t>
      </w:r>
      <w:r>
        <w:tab/>
      </w:r>
      <w:r w:rsidR="0066543A" w:rsidRPr="003955CA">
        <w:t>The 50</w:t>
      </w:r>
      <w:r w:rsidR="0066543A">
        <w:t xml:space="preserve"> </w:t>
      </w:r>
      <w:r w:rsidR="0066543A" w:rsidRPr="003955CA">
        <w:t xml:space="preserve">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w:t>
      </w:r>
      <w:r w:rsidR="0066543A" w:rsidRPr="003955CA">
        <w:lastRenderedPageBreak/>
        <w:t>RedCap UE identification is not provided, supporting 50-MHz RedCap UEs requires the gNB to schedule the PDSCH of SIBs, RAR, and Msg4 within 50 MHz bandwidth. Such scheduling restrictions will have an impact on legacy UEs.</w:t>
      </w:r>
    </w:p>
    <w:p w:rsidR="0066543A" w:rsidRDefault="0066543A" w:rsidP="00465B63">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r>
        <w:t>gNB may need to use some means (e.g. access control) to avoid congestion due to high load or configuration restriction (e.g. for RACH occasions).</w:t>
      </w:r>
    </w:p>
    <w:p w:rsidR="0066543A" w:rsidRPr="000E647A" w:rsidRDefault="0066543A" w:rsidP="0066543A">
      <w:pPr>
        <w:pStyle w:val="Heading3"/>
      </w:pPr>
      <w:bookmarkStart w:id="299" w:name="_Toc56714295"/>
      <w:bookmarkStart w:id="300" w:name="_Toc57126562"/>
      <w:bookmarkStart w:id="301" w:name="_Toc57126683"/>
      <w:bookmarkStart w:id="302" w:name="_Toc57127630"/>
      <w:bookmarkStart w:id="303" w:name="_Toc57127739"/>
      <w:bookmarkStart w:id="304" w:name="_Toc57136439"/>
      <w:bookmarkStart w:id="305" w:name="_Toc57144789"/>
      <w:bookmarkStart w:id="306" w:name="_Toc57144898"/>
      <w:r>
        <w:t>7</w:t>
      </w:r>
      <w:r w:rsidRPr="000E647A">
        <w:t>.3.</w:t>
      </w:r>
      <w:r>
        <w:t>5</w:t>
      </w:r>
      <w:r w:rsidRPr="000E647A">
        <w:tab/>
        <w:t>Analysis of specification impacts</w:t>
      </w:r>
      <w:bookmarkEnd w:id="297"/>
      <w:bookmarkEnd w:id="298"/>
      <w:bookmarkEnd w:id="299"/>
      <w:bookmarkEnd w:id="300"/>
      <w:bookmarkEnd w:id="301"/>
      <w:bookmarkEnd w:id="302"/>
      <w:bookmarkEnd w:id="303"/>
      <w:bookmarkEnd w:id="304"/>
      <w:bookmarkEnd w:id="305"/>
      <w:bookmarkEnd w:id="306"/>
    </w:p>
    <w:p w:rsidR="0066543A" w:rsidRDefault="0066543A" w:rsidP="00465B63">
      <w:r>
        <w:t>At least the UE bandwidth reduction options 20 MHz in FR1 and 100 MHz in FR2 are expected to have small specification impacts. With proper configurations of RRC parameters and support of early indication of RedCap UE, the network may be able to support RedCap UE bandwidth reduction with minor or no additional specification changes.</w:t>
      </w:r>
    </w:p>
    <w:p w:rsidR="0066543A" w:rsidRPr="0013149F" w:rsidRDefault="0066543A" w:rsidP="00465B63">
      <w:r>
        <w:t>However, to address the performance and coexistence impacts identified in clauses 7.3.3 and 7.3.4, specification work would be needed.</w:t>
      </w:r>
    </w:p>
    <w:p w:rsidR="0066543A" w:rsidRPr="000E647A" w:rsidRDefault="0066543A" w:rsidP="0066543A">
      <w:pPr>
        <w:pStyle w:val="Heading2"/>
      </w:pPr>
      <w:bookmarkStart w:id="307" w:name="_Toc51768543"/>
      <w:bookmarkStart w:id="308" w:name="_Toc51771050"/>
      <w:bookmarkStart w:id="309" w:name="_Toc56714296"/>
      <w:bookmarkStart w:id="310" w:name="_Toc57126563"/>
      <w:bookmarkStart w:id="311" w:name="_Toc57126684"/>
      <w:bookmarkStart w:id="312" w:name="_Toc57127631"/>
      <w:bookmarkStart w:id="313" w:name="_Toc57127740"/>
      <w:bookmarkStart w:id="314" w:name="_Toc57136440"/>
      <w:bookmarkStart w:id="315" w:name="_Toc57144790"/>
      <w:bookmarkStart w:id="316" w:name="_Toc57144899"/>
      <w:r>
        <w:t>7</w:t>
      </w:r>
      <w:r w:rsidRPr="000E647A">
        <w:t>.4</w:t>
      </w:r>
      <w:r w:rsidRPr="000E647A">
        <w:tab/>
        <w:t>Half-duplex FDD operation</w:t>
      </w:r>
      <w:bookmarkEnd w:id="307"/>
      <w:bookmarkEnd w:id="308"/>
      <w:bookmarkEnd w:id="309"/>
      <w:bookmarkEnd w:id="310"/>
      <w:bookmarkEnd w:id="311"/>
      <w:bookmarkEnd w:id="312"/>
      <w:bookmarkEnd w:id="313"/>
      <w:bookmarkEnd w:id="314"/>
      <w:bookmarkEnd w:id="315"/>
      <w:bookmarkEnd w:id="316"/>
    </w:p>
    <w:p w:rsidR="0066543A" w:rsidRDefault="0066543A" w:rsidP="0066543A">
      <w:pPr>
        <w:pStyle w:val="Heading3"/>
      </w:pPr>
      <w:bookmarkStart w:id="317" w:name="_Toc51768544"/>
      <w:bookmarkStart w:id="318" w:name="_Toc51771051"/>
      <w:bookmarkStart w:id="319" w:name="_Toc56714297"/>
      <w:bookmarkStart w:id="320" w:name="_Toc57126564"/>
      <w:bookmarkStart w:id="321" w:name="_Toc57126685"/>
      <w:bookmarkStart w:id="322" w:name="_Toc57127632"/>
      <w:bookmarkStart w:id="323" w:name="_Toc57127741"/>
      <w:bookmarkStart w:id="324" w:name="_Toc57136441"/>
      <w:bookmarkStart w:id="325" w:name="_Toc57144791"/>
      <w:bookmarkStart w:id="326" w:name="_Toc57144900"/>
      <w:r>
        <w:t>7</w:t>
      </w:r>
      <w:r w:rsidRPr="000E647A">
        <w:t>.4.1</w:t>
      </w:r>
      <w:r w:rsidRPr="000E647A">
        <w:tab/>
        <w:t>Description of feature</w:t>
      </w:r>
      <w:bookmarkEnd w:id="317"/>
      <w:bookmarkEnd w:id="318"/>
      <w:bookmarkEnd w:id="319"/>
      <w:bookmarkEnd w:id="320"/>
      <w:bookmarkEnd w:id="321"/>
      <w:bookmarkEnd w:id="322"/>
      <w:bookmarkEnd w:id="323"/>
      <w:bookmarkEnd w:id="324"/>
      <w:bookmarkEnd w:id="325"/>
      <w:bookmarkEnd w:id="326"/>
    </w:p>
    <w:p w:rsidR="0066543A" w:rsidRPr="002F67EF" w:rsidRDefault="0066543A" w:rsidP="00465B63">
      <w:bookmarkStart w:id="327" w:name="_Toc51768545"/>
      <w:bookmarkStart w:id="328" w:name="_Toc51771052"/>
      <w:r w:rsidRPr="002F67EF">
        <w:t>Half-duplex operation allows the UE to receive and transmit on different frequencies, but not at the same time. Half-duplex mode allows for removing a duplexer and instead use a switch and an additional filter.</w:t>
      </w:r>
    </w:p>
    <w:p w:rsidR="0066543A" w:rsidRPr="002F67EF" w:rsidRDefault="0066543A" w:rsidP="00465B63">
      <w:r w:rsidRPr="002F67EF">
        <w:t>The RedCap study includes both HD-FDD operation Type A and Type B, as defined in LTE, where study of Type A is prioritized.</w:t>
      </w:r>
    </w:p>
    <w:p w:rsidR="0066543A" w:rsidRDefault="0066543A" w:rsidP="0066543A">
      <w:pPr>
        <w:pStyle w:val="Heading3"/>
      </w:pPr>
      <w:bookmarkStart w:id="329" w:name="_Toc56714298"/>
      <w:bookmarkStart w:id="330" w:name="_Toc57126565"/>
      <w:bookmarkStart w:id="331" w:name="_Toc57126686"/>
      <w:bookmarkStart w:id="332" w:name="_Toc57127633"/>
      <w:bookmarkStart w:id="333" w:name="_Toc57127742"/>
      <w:bookmarkStart w:id="334" w:name="_Toc57136442"/>
      <w:bookmarkStart w:id="335" w:name="_Toc57144792"/>
      <w:bookmarkStart w:id="336" w:name="_Toc57144901"/>
      <w:r>
        <w:t>7</w:t>
      </w:r>
      <w:r w:rsidRPr="000E647A">
        <w:t>.4.2</w:t>
      </w:r>
      <w:r w:rsidRPr="000E647A">
        <w:tab/>
        <w:t>Analysis of UE complexity reduction</w:t>
      </w:r>
      <w:bookmarkEnd w:id="327"/>
      <w:bookmarkEnd w:id="328"/>
      <w:bookmarkEnd w:id="329"/>
      <w:bookmarkEnd w:id="330"/>
      <w:bookmarkEnd w:id="331"/>
      <w:bookmarkEnd w:id="332"/>
      <w:bookmarkEnd w:id="333"/>
      <w:bookmarkEnd w:id="334"/>
      <w:bookmarkEnd w:id="335"/>
      <w:bookmarkEnd w:id="336"/>
    </w:p>
    <w:p w:rsidR="0066543A" w:rsidRPr="004A6844" w:rsidRDefault="0066543A" w:rsidP="00465B63">
      <w:bookmarkStart w:id="337" w:name="_Toc51768546"/>
      <w:bookmarkStart w:id="338" w:name="_Toc51771053"/>
      <w:r w:rsidRPr="004A6844">
        <w:t>The estimated cost for an HD-FDD only device, relative to the reference NR device (see evaluation methodology described in clause 6.1) and averaged over the results provided by the sourcing companies</w:t>
      </w:r>
      <w:r>
        <w:t xml:space="preserve"> [3]</w:t>
      </w:r>
      <w:r w:rsidRPr="004A6844">
        <w:t>, is summarized in Table 7.4.2-1.</w:t>
      </w:r>
    </w:p>
    <w:p w:rsidR="0066543A" w:rsidRPr="005C0718" w:rsidRDefault="00465B63" w:rsidP="00465B63">
      <w:pPr>
        <w:pStyle w:val="B1"/>
      </w:pPr>
      <w:r>
        <w:t>-</w:t>
      </w:r>
      <w:r>
        <w:tab/>
      </w:r>
      <w:r w:rsidR="0066543A" w:rsidRPr="005C0718">
        <w:t>For Type A HD-FDD, a high proportion of the cost saving occurs because the duplexer can be replaced with a switch and a lowpass filter.</w:t>
      </w:r>
    </w:p>
    <w:p w:rsidR="0066543A" w:rsidRPr="004A6844" w:rsidRDefault="00465B63" w:rsidP="00465B63">
      <w:pPr>
        <w:pStyle w:val="B1"/>
      </w:pPr>
      <w:r>
        <w:t>-</w:t>
      </w:r>
      <w:r>
        <w:tab/>
      </w:r>
      <w:r w:rsidR="0066543A" w:rsidRPr="004A6844">
        <w:t>For Type B HD-FDD, uplink and downlink can share one local oscillator, therefore, some additional saving on RF transceiver can be obtained.</w:t>
      </w:r>
    </w:p>
    <w:p w:rsidR="0066543A" w:rsidRPr="004A6844" w:rsidRDefault="0066543A" w:rsidP="00465B63">
      <w:r w:rsidRPr="004A6844">
        <w:t>By comparing Table 7.4.2-1 with the reference NR device cost breakdown in clause 6.1, it can be observed that the main contributor of the cost reduction is the duplexer/switch block. Depending on the implementation, as indicated by some sourcing companies, removing the duplexer may also reduce the insertion loss in both the Rx and Tx chains and as a result, the PA power can be reduced, and the LNA sensitivity requirement can be relaxed which allows for potential UE complexity reduction.</w:t>
      </w:r>
    </w:p>
    <w:p w:rsidR="0066543A" w:rsidRPr="004A6844" w:rsidRDefault="0066543A" w:rsidP="00465B63">
      <w:r w:rsidRPr="004A6844">
        <w:t>As can be seen in the last row for the total cost, the average estimated cost reduction achieved by Type A and Type B HD-FDD is approximately ~7% and ~10%, respectively.</w:t>
      </w:r>
    </w:p>
    <w:p w:rsidR="0066543A" w:rsidRPr="004A6844" w:rsidRDefault="0066543A" w:rsidP="00465B63">
      <w:r w:rsidRPr="004A6844">
        <w:t>Furthermore, all sourcing companies indicated that the RF cost savings (but not the baseband cost savings) accumulate across supported bands.</w:t>
      </w:r>
    </w:p>
    <w:p w:rsidR="0066543A" w:rsidRPr="004A6844" w:rsidRDefault="0066543A" w:rsidP="00465B63">
      <w:r w:rsidRPr="004A6844">
        <w:t>It is unclear whether the HD-FDD operation may be beneficial in terms of reducing the device size in FR1 FDD.</w:t>
      </w:r>
    </w:p>
    <w:p w:rsidR="0066543A" w:rsidRPr="00FA4365" w:rsidRDefault="0066543A" w:rsidP="00465B63">
      <w:pPr>
        <w:pStyle w:val="TH"/>
      </w:pPr>
      <w:r w:rsidRPr="00FA4365">
        <w:t>Table 7.4.2-1: Estimated relative device cost for an HD-FDD device</w:t>
      </w:r>
    </w:p>
    <w:tbl>
      <w:tblPr>
        <w:tblW w:w="7915" w:type="dxa"/>
        <w:jc w:val="center"/>
        <w:tblLook w:val="04A0" w:firstRow="1" w:lastRow="0" w:firstColumn="1" w:lastColumn="0" w:noHBand="0" w:noVBand="1"/>
      </w:tblPr>
      <w:tblGrid>
        <w:gridCol w:w="4585"/>
        <w:gridCol w:w="1665"/>
        <w:gridCol w:w="1665"/>
      </w:tblGrid>
      <w:tr w:rsidR="0066543A" w:rsidRPr="007A48B0" w:rsidTr="00D201C3">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0133EA">
              <w:rPr>
                <w:rFonts w:ascii="Calibri"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sidRPr="00410BE2">
              <w:rPr>
                <w:rFonts w:ascii="Calibri"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sidRPr="00410BE2">
              <w:rPr>
                <w:rFonts w:ascii="Calibri" w:hAnsi="Calibri"/>
                <w:b/>
                <w:bCs/>
                <w:color w:val="000000"/>
                <w:sz w:val="16"/>
                <w:szCs w:val="16"/>
                <w:lang w:val="en-US"/>
              </w:rPr>
              <w:t xml:space="preserve">HD-FDD operation (Type </w:t>
            </w:r>
            <w:r>
              <w:rPr>
                <w:rFonts w:ascii="Calibri" w:hAnsi="Calibri"/>
                <w:b/>
                <w:bCs/>
                <w:color w:val="000000"/>
                <w:sz w:val="16"/>
                <w:szCs w:val="16"/>
                <w:lang w:val="en-US"/>
              </w:rPr>
              <w:t>B</w:t>
            </w:r>
            <w:r w:rsidRPr="00410BE2">
              <w:rPr>
                <w:rFonts w:ascii="Calibri" w:hAnsi="Calibri"/>
                <w:b/>
                <w:bCs/>
                <w:color w:val="000000"/>
                <w:sz w:val="16"/>
                <w:szCs w:val="16"/>
                <w:lang w:val="en-US"/>
              </w:rPr>
              <w:t>)</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23.9%</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10.7%</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37.8%</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lastRenderedPageBreak/>
              <w:t>RF: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77.3%</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90.4%</w:t>
            </w:r>
          </w:p>
        </w:tc>
      </w:tr>
    </w:tbl>
    <w:p w:rsidR="0066543A" w:rsidRPr="00AF1AEB" w:rsidRDefault="0066543A" w:rsidP="004F6AD1"/>
    <w:p w:rsidR="0066543A" w:rsidRDefault="0066543A" w:rsidP="0066543A">
      <w:pPr>
        <w:pStyle w:val="Heading3"/>
      </w:pPr>
      <w:bookmarkStart w:id="339" w:name="_Toc56714299"/>
      <w:bookmarkStart w:id="340" w:name="_Toc57126566"/>
      <w:bookmarkStart w:id="341" w:name="_Toc57126687"/>
      <w:bookmarkStart w:id="342" w:name="_Toc57127634"/>
      <w:bookmarkStart w:id="343" w:name="_Toc57127743"/>
      <w:bookmarkStart w:id="344" w:name="_Toc57136443"/>
      <w:bookmarkStart w:id="345" w:name="_Toc57144793"/>
      <w:bookmarkStart w:id="346" w:name="_Toc57144902"/>
      <w:r>
        <w:t>7</w:t>
      </w:r>
      <w:r w:rsidRPr="000E647A">
        <w:t>.4.3</w:t>
      </w:r>
      <w:r w:rsidRPr="000E647A">
        <w:tab/>
        <w:t xml:space="preserve">Analysis of </w:t>
      </w:r>
      <w:r>
        <w:t>performance impacts</w:t>
      </w:r>
      <w:bookmarkEnd w:id="337"/>
      <w:bookmarkEnd w:id="338"/>
      <w:bookmarkEnd w:id="339"/>
      <w:bookmarkEnd w:id="340"/>
      <w:bookmarkEnd w:id="341"/>
      <w:bookmarkEnd w:id="342"/>
      <w:bookmarkEnd w:id="343"/>
      <w:bookmarkEnd w:id="344"/>
      <w:bookmarkEnd w:id="345"/>
      <w:bookmarkEnd w:id="346"/>
    </w:p>
    <w:p w:rsidR="0066543A" w:rsidRPr="0057401E" w:rsidRDefault="0066543A" w:rsidP="0066543A">
      <w:pPr>
        <w:jc w:val="both"/>
        <w:rPr>
          <w:b/>
          <w:bCs/>
        </w:rPr>
      </w:pPr>
      <w:bookmarkStart w:id="347" w:name="_Toc51768547"/>
      <w:bookmarkStart w:id="348" w:name="_Toc51771054"/>
      <w:r w:rsidRPr="0057401E">
        <w:rPr>
          <w:b/>
          <w:lang w:val="en-US" w:eastAsia="zh-CN"/>
        </w:rPr>
        <w:t>Coverage</w:t>
      </w:r>
      <w:r w:rsidRPr="0057401E">
        <w:rPr>
          <w:b/>
          <w:bCs/>
        </w:rPr>
        <w:t>:</w:t>
      </w:r>
    </w:p>
    <w:p w:rsidR="0066543A" w:rsidRPr="0057401E" w:rsidRDefault="0066543A" w:rsidP="004F6AD1">
      <w:r w:rsidRPr="0057401E">
        <w:t>If there are no stringent requirements on latency and data rate, then HD-FDD will not result in coverage loss, otherwise a coverage loss can be expected.</w:t>
      </w:r>
    </w:p>
    <w:p w:rsidR="0066543A" w:rsidRPr="0057401E" w:rsidRDefault="0066543A" w:rsidP="0066543A">
      <w:pPr>
        <w:jc w:val="both"/>
        <w:rPr>
          <w:b/>
          <w:bCs/>
        </w:rPr>
      </w:pPr>
      <w:r w:rsidRPr="0057401E">
        <w:rPr>
          <w:b/>
          <w:lang w:val="en-US" w:eastAsia="zh-CN"/>
        </w:rPr>
        <w:t>Network capacity and spectral efficiency</w:t>
      </w:r>
      <w:r w:rsidRPr="0057401E">
        <w:rPr>
          <w:b/>
          <w:bCs/>
        </w:rPr>
        <w:t>:</w:t>
      </w:r>
    </w:p>
    <w:p w:rsidR="0066543A" w:rsidRPr="0057401E" w:rsidRDefault="0066543A" w:rsidP="004F6AD1">
      <w:r w:rsidRPr="0057401E">
        <w:t>HD-FDD operation has minor impact on spectral efficiency and capacity.</w:t>
      </w:r>
    </w:p>
    <w:p w:rsidR="0066543A" w:rsidRPr="00971B7A" w:rsidRDefault="0066543A" w:rsidP="0066543A">
      <w:pPr>
        <w:jc w:val="both"/>
        <w:rPr>
          <w:b/>
          <w:bCs/>
        </w:rPr>
      </w:pPr>
      <w:r w:rsidRPr="00971B7A">
        <w:rPr>
          <w:b/>
          <w:bCs/>
        </w:rPr>
        <w:t>Data rate:</w:t>
      </w:r>
    </w:p>
    <w:p w:rsidR="0066543A" w:rsidRDefault="0066543A" w:rsidP="004F6AD1">
      <w:r w:rsidRPr="00971B7A">
        <w:t xml:space="preserve">There is </w:t>
      </w:r>
      <w:r w:rsidRPr="00A63519">
        <w:t xml:space="preserve">minor </w:t>
      </w:r>
      <w:r w:rsidRPr="00971B7A">
        <w:t xml:space="preserve">impact from HD-FDD operation on </w:t>
      </w:r>
      <w:r w:rsidRPr="001F6587">
        <w:t>instant</w:t>
      </w:r>
      <w:r>
        <w:t>aneous data rates for uplink or downlink, but</w:t>
      </w:r>
      <w:r w:rsidRPr="00220473">
        <w:t xml:space="preserve"> </w:t>
      </w:r>
      <w:r>
        <w:t xml:space="preserve">similarly to TDD, </w:t>
      </w:r>
      <w:r w:rsidRPr="00220473">
        <w:t xml:space="preserve">HD-FDD reduces </w:t>
      </w:r>
      <w:r>
        <w:t>user throughput</w:t>
      </w:r>
      <w:r w:rsidRPr="00220473">
        <w:t xml:space="preserve"> compared to FD-FDD</w:t>
      </w:r>
      <w:r>
        <w:t>, especially in case of simultaneous downlink and uplink traffic, and it may be challenging to meet the peak data rate requirements in downlink and uplink simultaneously.</w:t>
      </w:r>
      <w:r w:rsidRPr="00EC03F3">
        <w:t xml:space="preserve"> For peak rate impacts from other combinations of UE complexity reduction techniques, see clause 7.8.3.</w:t>
      </w:r>
    </w:p>
    <w:p w:rsidR="0066543A" w:rsidRPr="00971B7A" w:rsidRDefault="0066543A" w:rsidP="0066543A">
      <w:pPr>
        <w:jc w:val="both"/>
        <w:rPr>
          <w:b/>
          <w:bCs/>
        </w:rPr>
      </w:pPr>
      <w:r w:rsidRPr="00971B7A">
        <w:rPr>
          <w:b/>
          <w:bCs/>
        </w:rPr>
        <w:t>Latency and reliability:</w:t>
      </w:r>
    </w:p>
    <w:p w:rsidR="0066543A" w:rsidRDefault="0066543A" w:rsidP="004F6AD1">
      <w:r w:rsidRPr="00220473">
        <w:t>HD-FDD introduces longer latency than FD-HDD</w:t>
      </w:r>
      <w:r>
        <w:t>, especially in case of simultaneous downlink and uplink traffic, but the latency and reliability requirements of RedCap use cases can still be fulfilled at least for one direction (downlink or uplink).</w:t>
      </w:r>
    </w:p>
    <w:p w:rsidR="0066543A" w:rsidRPr="0057401E" w:rsidRDefault="0066543A" w:rsidP="0066543A">
      <w:pPr>
        <w:jc w:val="both"/>
        <w:rPr>
          <w:b/>
          <w:bCs/>
        </w:rPr>
      </w:pPr>
      <w:r w:rsidRPr="0057401E">
        <w:rPr>
          <w:b/>
          <w:lang w:val="en-US" w:eastAsia="zh-CN"/>
        </w:rPr>
        <w:t>Power consumption</w:t>
      </w:r>
      <w:r w:rsidRPr="0057401E">
        <w:rPr>
          <w:b/>
          <w:bCs/>
        </w:rPr>
        <w:t>:</w:t>
      </w:r>
    </w:p>
    <w:p w:rsidR="0066543A" w:rsidRPr="0057401E" w:rsidRDefault="0066543A" w:rsidP="004F6AD1">
      <w:r w:rsidRPr="0057401E">
        <w:t>The lower insertion loss of an HD-FDD UE may enable a higher power efficiency in the transmit chain and reduce power consumption. Furthermore, compared to the reference NR modem, half-duplex operation means some components can work in a reduced power state until required. However, on the other hand, HD-FDD may have a negative impact on UE average power consumption because the UE will be active for a longer time before being able to return to a lower power light sleep or deep sleep state. The impact on power consumption of HD-FDD depends on implementation and traffic characteristics.</w:t>
      </w:r>
    </w:p>
    <w:p w:rsidR="0066543A" w:rsidRPr="0057401E" w:rsidRDefault="0066543A" w:rsidP="0066543A">
      <w:pPr>
        <w:jc w:val="both"/>
        <w:rPr>
          <w:b/>
          <w:bCs/>
        </w:rPr>
      </w:pPr>
      <w:r w:rsidRPr="0057401E">
        <w:rPr>
          <w:b/>
          <w:lang w:val="en-US" w:eastAsia="zh-CN"/>
        </w:rPr>
        <w:t xml:space="preserve">PDCCH </w:t>
      </w:r>
      <w:r>
        <w:rPr>
          <w:b/>
          <w:lang w:val="en-US" w:eastAsia="zh-CN"/>
        </w:rPr>
        <w:t>blocking rate</w:t>
      </w:r>
      <w:r w:rsidRPr="0057401E">
        <w:rPr>
          <w:b/>
          <w:bCs/>
        </w:rPr>
        <w:t>:</w:t>
      </w:r>
    </w:p>
    <w:p w:rsidR="0066543A" w:rsidRPr="0057401E" w:rsidRDefault="0066543A" w:rsidP="004F6AD1">
      <w:r w:rsidRPr="0057401E">
        <w:t>HD-FDD operation may potentially reduce the available PDCCH monitoring occasions when the UE is transmitting rather than receiving.</w:t>
      </w:r>
    </w:p>
    <w:p w:rsidR="0066543A" w:rsidRPr="000E647A" w:rsidRDefault="0066543A" w:rsidP="0066543A">
      <w:pPr>
        <w:pStyle w:val="Heading3"/>
      </w:pPr>
      <w:bookmarkStart w:id="349" w:name="_Toc56714300"/>
      <w:bookmarkStart w:id="350" w:name="_Toc57126567"/>
      <w:bookmarkStart w:id="351" w:name="_Toc57126688"/>
      <w:bookmarkStart w:id="352" w:name="_Toc57127635"/>
      <w:bookmarkStart w:id="353" w:name="_Toc57127744"/>
      <w:bookmarkStart w:id="354" w:name="_Toc57136444"/>
      <w:bookmarkStart w:id="355" w:name="_Toc57144794"/>
      <w:bookmarkStart w:id="356" w:name="_Toc57144903"/>
      <w:r>
        <w:t>7</w:t>
      </w:r>
      <w:r w:rsidRPr="000E647A">
        <w:t>.</w:t>
      </w:r>
      <w:r>
        <w:t>4</w:t>
      </w:r>
      <w:r w:rsidRPr="000E647A">
        <w:t>.4</w:t>
      </w:r>
      <w:r w:rsidRPr="000E647A">
        <w:tab/>
        <w:t xml:space="preserve">Analysis of </w:t>
      </w:r>
      <w:r>
        <w:t>coexistence with legacy UEs</w:t>
      </w:r>
      <w:bookmarkEnd w:id="347"/>
      <w:bookmarkEnd w:id="348"/>
      <w:bookmarkEnd w:id="349"/>
      <w:bookmarkEnd w:id="350"/>
      <w:bookmarkEnd w:id="351"/>
      <w:bookmarkEnd w:id="352"/>
      <w:bookmarkEnd w:id="353"/>
      <w:bookmarkEnd w:id="354"/>
      <w:bookmarkEnd w:id="355"/>
      <w:bookmarkEnd w:id="356"/>
    </w:p>
    <w:p w:rsidR="0066543A" w:rsidRDefault="0066543A" w:rsidP="004F6AD1">
      <w:bookmarkStart w:id="357" w:name="_Toc51768548"/>
      <w:bookmarkStart w:id="358" w:name="_Toc51771055"/>
      <w:r w:rsidRPr="007566F1">
        <w:t xml:space="preserve">Introducing HD-FDD operation </w:t>
      </w:r>
      <w:r>
        <w:t>might</w:t>
      </w:r>
      <w:r w:rsidRPr="007566F1">
        <w:t xml:space="preserve"> make gNB scheduling more complicated</w:t>
      </w:r>
      <w:r>
        <w:t>. The impact due to the support for HD-FDD Type B operation is greater than for Type A.</w:t>
      </w:r>
    </w:p>
    <w:p w:rsidR="0066543A" w:rsidRDefault="0066543A" w:rsidP="004F6AD1">
      <w:r>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may cause a longer </w:t>
      </w:r>
      <w:r w:rsidRPr="00C3208A">
        <w:t>switching time</w:t>
      </w:r>
      <w:r>
        <w:t xml:space="preserve"> from </w:t>
      </w:r>
      <w:r w:rsidRPr="00C3208A">
        <w:t>PRACH to Msg2</w:t>
      </w:r>
      <w:r>
        <w:t xml:space="preserve"> to be used for all UEs, if the RedCap UEs are not identified in Msg1. This is not an issue for Type A due to its faster UL-to-DL switching capability.</w:t>
      </w:r>
    </w:p>
    <w:p w:rsidR="0066543A" w:rsidRPr="000E647A" w:rsidRDefault="0066543A" w:rsidP="0066543A">
      <w:pPr>
        <w:pStyle w:val="Heading3"/>
      </w:pPr>
      <w:bookmarkStart w:id="359" w:name="_Toc56714301"/>
      <w:bookmarkStart w:id="360" w:name="_Toc57126568"/>
      <w:bookmarkStart w:id="361" w:name="_Toc57126689"/>
      <w:bookmarkStart w:id="362" w:name="_Toc57127636"/>
      <w:bookmarkStart w:id="363" w:name="_Toc57127745"/>
      <w:bookmarkStart w:id="364" w:name="_Toc57136445"/>
      <w:bookmarkStart w:id="365" w:name="_Toc57144795"/>
      <w:bookmarkStart w:id="366" w:name="_Toc57144904"/>
      <w:r>
        <w:lastRenderedPageBreak/>
        <w:t>7</w:t>
      </w:r>
      <w:r w:rsidRPr="000E647A">
        <w:t>.4.</w:t>
      </w:r>
      <w:r>
        <w:t>5</w:t>
      </w:r>
      <w:r w:rsidRPr="000E647A">
        <w:tab/>
        <w:t>Analysis of specification impacts</w:t>
      </w:r>
      <w:bookmarkEnd w:id="357"/>
      <w:bookmarkEnd w:id="358"/>
      <w:bookmarkEnd w:id="359"/>
      <w:bookmarkEnd w:id="360"/>
      <w:bookmarkEnd w:id="361"/>
      <w:bookmarkEnd w:id="362"/>
      <w:bookmarkEnd w:id="363"/>
      <w:bookmarkEnd w:id="364"/>
      <w:bookmarkEnd w:id="365"/>
      <w:bookmarkEnd w:id="366"/>
    </w:p>
    <w:p w:rsidR="0066543A" w:rsidRPr="008E41DF" w:rsidRDefault="0066543A" w:rsidP="004F6AD1">
      <w:r w:rsidRPr="008E41DF">
        <w:t>Introducing support for HD-FDD operation may have the following impacts on RAN1 specifications.</w:t>
      </w:r>
    </w:p>
    <w:p w:rsidR="0066543A" w:rsidRPr="008E41DF" w:rsidRDefault="004F6AD1" w:rsidP="004F6AD1">
      <w:pPr>
        <w:pStyle w:val="B1"/>
      </w:pPr>
      <w:r>
        <w:t>-</w:t>
      </w:r>
      <w:r>
        <w:tab/>
      </w:r>
      <w:r w:rsidR="0066543A" w:rsidRPr="008E41DF">
        <w:t>Specifying DL-to-UL and UL-to-DL switching time</w:t>
      </w:r>
    </w:p>
    <w:p w:rsidR="0066543A" w:rsidRPr="008E41DF" w:rsidRDefault="004F6AD1" w:rsidP="004F6AD1">
      <w:pPr>
        <w:pStyle w:val="B1"/>
      </w:pPr>
      <w:r>
        <w:t>-</w:t>
      </w:r>
      <w:r>
        <w:tab/>
      </w:r>
      <w:r w:rsidR="0066543A" w:rsidRPr="008E41DF">
        <w:t>Specifying how the UE handles DL/UL collision</w:t>
      </w:r>
    </w:p>
    <w:p w:rsidR="0066543A" w:rsidRPr="008E41DF" w:rsidRDefault="0066543A" w:rsidP="004F6AD1">
      <w:r w:rsidRPr="008E41DF">
        <w:t>Depending on the detailed solution, it may or may not be possible to reuse existing RAN1 specification for non-full-duplex operation for support of HD-FDD operation type A (but not for type B).</w:t>
      </w:r>
    </w:p>
    <w:p w:rsidR="0066543A" w:rsidRPr="008E41DF" w:rsidRDefault="0066543A" w:rsidP="004F6AD1">
      <w:r w:rsidRPr="008E41DF">
        <w:t>Additionally, HD-FDD support also has the following impacts on RAN4 specifications.</w:t>
      </w:r>
    </w:p>
    <w:p w:rsidR="0066543A" w:rsidRPr="008E41DF" w:rsidRDefault="004F6AD1" w:rsidP="004F6AD1">
      <w:pPr>
        <w:pStyle w:val="B1"/>
      </w:pPr>
      <w:r>
        <w:t>-</w:t>
      </w:r>
      <w:r>
        <w:tab/>
      </w:r>
      <w:r w:rsidR="0066543A" w:rsidRPr="008E41DF">
        <w:t>Specifying applicable bands</w:t>
      </w:r>
    </w:p>
    <w:p w:rsidR="0066543A" w:rsidRPr="008E41DF" w:rsidRDefault="004F6AD1" w:rsidP="004F6AD1">
      <w:pPr>
        <w:pStyle w:val="B1"/>
      </w:pPr>
      <w:r>
        <w:t>-</w:t>
      </w:r>
      <w:r>
        <w:tab/>
      </w:r>
      <w:r w:rsidR="0066543A" w:rsidRPr="008E41DF">
        <w:t>Specifying performance requirements such as reference sensitivity and RRM</w:t>
      </w:r>
    </w:p>
    <w:p w:rsidR="0066543A" w:rsidRPr="000E647A" w:rsidRDefault="0066543A" w:rsidP="0066543A">
      <w:pPr>
        <w:pStyle w:val="Heading2"/>
      </w:pPr>
      <w:bookmarkStart w:id="367" w:name="_Toc51768549"/>
      <w:bookmarkStart w:id="368" w:name="_Toc51771056"/>
      <w:bookmarkStart w:id="369" w:name="_Toc56714302"/>
      <w:bookmarkStart w:id="370" w:name="_Toc57126569"/>
      <w:bookmarkStart w:id="371" w:name="_Toc57126690"/>
      <w:bookmarkStart w:id="372" w:name="_Toc57127637"/>
      <w:bookmarkStart w:id="373" w:name="_Toc57127746"/>
      <w:bookmarkStart w:id="374" w:name="_Toc57136446"/>
      <w:bookmarkStart w:id="375" w:name="_Toc57144796"/>
      <w:bookmarkStart w:id="376" w:name="_Toc57144905"/>
      <w:r>
        <w:t>7</w:t>
      </w:r>
      <w:r w:rsidRPr="000E647A">
        <w:t>.5</w:t>
      </w:r>
      <w:r w:rsidRPr="000E647A">
        <w:tab/>
        <w:t>Relaxed UE processing time</w:t>
      </w:r>
      <w:bookmarkEnd w:id="367"/>
      <w:bookmarkEnd w:id="368"/>
      <w:bookmarkEnd w:id="369"/>
      <w:bookmarkEnd w:id="370"/>
      <w:bookmarkEnd w:id="371"/>
      <w:bookmarkEnd w:id="372"/>
      <w:bookmarkEnd w:id="373"/>
      <w:bookmarkEnd w:id="374"/>
      <w:bookmarkEnd w:id="375"/>
      <w:bookmarkEnd w:id="376"/>
    </w:p>
    <w:p w:rsidR="0066543A" w:rsidRDefault="0066543A" w:rsidP="0066543A">
      <w:pPr>
        <w:pStyle w:val="Heading3"/>
      </w:pPr>
      <w:bookmarkStart w:id="377" w:name="_Toc51768550"/>
      <w:bookmarkStart w:id="378" w:name="_Toc51771057"/>
      <w:bookmarkStart w:id="379" w:name="_Toc56714303"/>
      <w:bookmarkStart w:id="380" w:name="_Toc57126570"/>
      <w:bookmarkStart w:id="381" w:name="_Toc57126691"/>
      <w:bookmarkStart w:id="382" w:name="_Toc57127638"/>
      <w:bookmarkStart w:id="383" w:name="_Toc57127747"/>
      <w:bookmarkStart w:id="384" w:name="_Toc57136447"/>
      <w:bookmarkStart w:id="385" w:name="_Toc57144797"/>
      <w:bookmarkStart w:id="386" w:name="_Toc57144906"/>
      <w:r>
        <w:t>7</w:t>
      </w:r>
      <w:r w:rsidRPr="000E647A">
        <w:t>.5.1</w:t>
      </w:r>
      <w:r w:rsidRPr="000E647A">
        <w:tab/>
        <w:t>Description of feature</w:t>
      </w:r>
      <w:bookmarkEnd w:id="377"/>
      <w:bookmarkEnd w:id="378"/>
      <w:bookmarkEnd w:id="379"/>
      <w:bookmarkEnd w:id="380"/>
      <w:bookmarkEnd w:id="381"/>
      <w:bookmarkEnd w:id="382"/>
      <w:bookmarkEnd w:id="383"/>
      <w:bookmarkEnd w:id="384"/>
      <w:bookmarkEnd w:id="385"/>
      <w:bookmarkEnd w:id="386"/>
    </w:p>
    <w:p w:rsidR="0066543A" w:rsidRPr="007F0284" w:rsidRDefault="0066543A" w:rsidP="004F6AD1">
      <w:bookmarkStart w:id="387" w:name="_Hlk55146228"/>
      <w:bookmarkStart w:id="388" w:name="_Toc51768551"/>
      <w:bookmarkStart w:id="389" w:name="_Toc51771058"/>
      <w:r w:rsidRPr="006A57CC">
        <w:t>In the RedCap study item, relaxed UE processing time is considered in terms of more relaxed N</w:t>
      </w:r>
      <w:r w:rsidRPr="00A67C51">
        <w:rPr>
          <w:vertAlign w:val="subscript"/>
        </w:rPr>
        <w:t>1</w:t>
      </w:r>
      <w:r>
        <w:t xml:space="preserve"> and </w:t>
      </w:r>
      <w:r w:rsidRPr="006A57CC">
        <w:t>N</w:t>
      </w:r>
      <w:r w:rsidRPr="007F0284">
        <w:rPr>
          <w:vertAlign w:val="subscript"/>
        </w:rPr>
        <w:t>2</w:t>
      </w:r>
      <w:r w:rsidRPr="007F0284">
        <w:t xml:space="preserve"> values </w:t>
      </w:r>
      <w:r>
        <w:t xml:space="preserve">(as defined in TS 38.214) </w:t>
      </w:r>
      <w:r w:rsidRPr="007F0284">
        <w:t>compared to those of UE processing time capability 1.</w:t>
      </w:r>
      <w:r w:rsidRPr="006A57CC">
        <w:t>In the study, for the purpose of evaluation, the relaxed UE processing time in terms of N</w:t>
      </w:r>
      <w:r w:rsidRPr="00A67C51">
        <w:rPr>
          <w:vertAlign w:val="subscript"/>
        </w:rPr>
        <w:t>1</w:t>
      </w:r>
      <w:r>
        <w:t xml:space="preserve"> and </w:t>
      </w:r>
      <w:r w:rsidRPr="006A57CC">
        <w:t>N</w:t>
      </w:r>
      <w:r w:rsidRPr="007F0284">
        <w:rPr>
          <w:vertAlign w:val="subscript"/>
        </w:rPr>
        <w:t>2</w:t>
      </w:r>
      <w:r w:rsidRPr="007F0284">
        <w:t xml:space="preserve"> are assumed to be doubled compared to those of capability 1, i.e.,</w:t>
      </w:r>
    </w:p>
    <w:p w:rsidR="0066543A" w:rsidRPr="00B90C4B" w:rsidRDefault="004F6AD1" w:rsidP="004F6AD1">
      <w:pPr>
        <w:pStyle w:val="B1"/>
      </w:pPr>
      <w:r>
        <w:t>-</w:t>
      </w:r>
      <w:r>
        <w:tab/>
      </w:r>
      <w:r w:rsidR="0066543A" w:rsidRPr="00B90C4B">
        <w:t>N</w:t>
      </w:r>
      <w:r w:rsidR="0066543A" w:rsidRPr="00B90C4B">
        <w:rPr>
          <w:vertAlign w:val="subscript"/>
        </w:rPr>
        <w:t>1</w:t>
      </w:r>
      <w:r w:rsidR="0066543A" w:rsidRPr="00B90C4B">
        <w:t xml:space="preserve"> = 16, 20, 34, and 40 symbols for 15, 30, 60, and 120 kHz SCS (assuming only front-loaded DMRS)</w:t>
      </w:r>
    </w:p>
    <w:p w:rsidR="0066543A" w:rsidRPr="00B90C4B" w:rsidRDefault="004F6AD1" w:rsidP="004F6AD1">
      <w:pPr>
        <w:pStyle w:val="B1"/>
      </w:pPr>
      <w:r>
        <w:t>-</w:t>
      </w:r>
      <w:r>
        <w:tab/>
      </w:r>
      <w:r w:rsidR="0066543A" w:rsidRPr="00B90C4B">
        <w:t>N</w:t>
      </w:r>
      <w:r w:rsidR="0066543A" w:rsidRPr="00B90C4B">
        <w:rPr>
          <w:vertAlign w:val="subscript"/>
        </w:rPr>
        <w:t>2</w:t>
      </w:r>
      <w:r w:rsidR="0066543A" w:rsidRPr="00B90C4B">
        <w:t xml:space="preserve"> = 20, 24, 46, and 72 symbols for 15, 30, 60, and 120 kHz SCS</w:t>
      </w:r>
    </w:p>
    <w:p w:rsidR="0066543A" w:rsidRPr="007F0284" w:rsidRDefault="0066543A" w:rsidP="004F6AD1">
      <w:r w:rsidRPr="006A57CC">
        <w:t>In the study, for the purpose of evaluation, relaxed CSI computation time was also considered, assuming doubled Z</w:t>
      </w:r>
      <w:r>
        <w:t xml:space="preserve"> and </w:t>
      </w:r>
      <w:r w:rsidRPr="006A57CC">
        <w:t>Z' compared t</w:t>
      </w:r>
      <w:r w:rsidRPr="007F0284">
        <w:t>o the values defined in TS 38.214 clause 5.4.</w:t>
      </w:r>
    </w:p>
    <w:p w:rsidR="0066543A" w:rsidRDefault="0066543A" w:rsidP="0066543A">
      <w:pPr>
        <w:pStyle w:val="Heading3"/>
      </w:pPr>
      <w:bookmarkStart w:id="390" w:name="_Toc56714304"/>
      <w:bookmarkStart w:id="391" w:name="_Toc57126571"/>
      <w:bookmarkStart w:id="392" w:name="_Toc57126692"/>
      <w:bookmarkStart w:id="393" w:name="_Toc57127639"/>
      <w:bookmarkStart w:id="394" w:name="_Toc57127748"/>
      <w:bookmarkStart w:id="395" w:name="_Toc57136448"/>
      <w:bookmarkStart w:id="396" w:name="_Toc57144798"/>
      <w:bookmarkStart w:id="397" w:name="_Toc57144907"/>
      <w:bookmarkEnd w:id="387"/>
      <w:r>
        <w:t>7</w:t>
      </w:r>
      <w:r w:rsidRPr="000E647A">
        <w:t>.5.2</w:t>
      </w:r>
      <w:r w:rsidRPr="000E647A">
        <w:tab/>
        <w:t>Analysis of UE complexity reduction</w:t>
      </w:r>
      <w:bookmarkEnd w:id="388"/>
      <w:bookmarkEnd w:id="389"/>
      <w:bookmarkEnd w:id="390"/>
      <w:bookmarkEnd w:id="391"/>
      <w:bookmarkEnd w:id="392"/>
      <w:bookmarkEnd w:id="393"/>
      <w:bookmarkEnd w:id="394"/>
      <w:bookmarkEnd w:id="395"/>
      <w:bookmarkEnd w:id="396"/>
      <w:bookmarkEnd w:id="397"/>
    </w:p>
    <w:p w:rsidR="0066543A" w:rsidRPr="004F6AD1" w:rsidRDefault="0066543A" w:rsidP="004F6AD1">
      <w:pPr>
        <w:rPr>
          <w:b/>
          <w:bCs/>
        </w:rPr>
      </w:pPr>
      <w:bookmarkStart w:id="398" w:name="_Toc51768552"/>
      <w:bookmarkStart w:id="399" w:name="_Toc51771059"/>
      <w:r w:rsidRPr="004F6AD1">
        <w:rPr>
          <w:b/>
          <w:bCs/>
        </w:rPr>
        <w:t>Relaxed UE processing time in terms of N</w:t>
      </w:r>
      <w:r w:rsidRPr="004F6AD1">
        <w:rPr>
          <w:b/>
          <w:bCs/>
          <w:vertAlign w:val="subscript"/>
        </w:rPr>
        <w:t>1</w:t>
      </w:r>
      <w:r w:rsidRPr="004F6AD1">
        <w:rPr>
          <w:b/>
          <w:bCs/>
        </w:rPr>
        <w:t xml:space="preserve"> and N</w:t>
      </w:r>
      <w:r w:rsidRPr="004F6AD1">
        <w:rPr>
          <w:b/>
          <w:bCs/>
          <w:vertAlign w:val="subscript"/>
        </w:rPr>
        <w:t>2</w:t>
      </w:r>
      <w:r w:rsidRPr="004F6AD1">
        <w:rPr>
          <w:b/>
          <w:bCs/>
        </w:rPr>
        <w:t>:</w:t>
      </w:r>
    </w:p>
    <w:p w:rsidR="0066543A" w:rsidRPr="007F0284" w:rsidRDefault="0066543A" w:rsidP="004F6AD1">
      <w:r w:rsidRPr="006A57CC">
        <w:t>The estimated cost for a device w</w:t>
      </w:r>
      <w:r w:rsidRPr="007F0284">
        <w:t xml:space="preserve">ith relaxed UE processing time </w:t>
      </w:r>
      <w:r>
        <w:t>in terms of N</w:t>
      </w:r>
      <w:r>
        <w:rPr>
          <w:vertAlign w:val="subscript"/>
        </w:rPr>
        <w:t>1</w:t>
      </w:r>
      <w:r>
        <w:t xml:space="preserve"> and N</w:t>
      </w:r>
      <w:r>
        <w:rPr>
          <w:vertAlign w:val="subscript"/>
        </w:rPr>
        <w:t>2</w:t>
      </w:r>
      <w:r w:rsidRPr="007F0284">
        <w:t xml:space="preserve"> (see evaluation methodology described in clause 6.1) and averaged over the results provided by the sourcing companies</w:t>
      </w:r>
      <w:r>
        <w:t xml:space="preserve"> [3]</w:t>
      </w:r>
      <w:r w:rsidRPr="007F0284">
        <w:t>, is summarized in Table 7.5.2-1. As can be seen in the last row for the total cost, the average estimated cost reduction is ~6% for FR1 FDD, ~6% for FR1 TDD, and ~6% for FR2 TDD.</w:t>
      </w:r>
    </w:p>
    <w:p w:rsidR="0066543A" w:rsidRPr="007F0284" w:rsidRDefault="0066543A" w:rsidP="004F6AD1">
      <w:r w:rsidRPr="006A57CC">
        <w:t>Relaxed UE processing time in terms of N</w:t>
      </w:r>
      <w:r w:rsidRPr="00A67C51">
        <w:rPr>
          <w:vertAlign w:val="subscript"/>
        </w:rPr>
        <w:t>1</w:t>
      </w:r>
      <w:r>
        <w:t xml:space="preserve"> and </w:t>
      </w:r>
      <w:r w:rsidRPr="006A57CC">
        <w:t>N</w:t>
      </w:r>
      <w:r w:rsidRPr="007F0284">
        <w:rPr>
          <w:vertAlign w:val="subscript"/>
        </w:rPr>
        <w:t>2</w:t>
      </w:r>
      <w:r w:rsidRPr="007F0284">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rsidR="0066543A" w:rsidRPr="006A57CC" w:rsidRDefault="004F6AD1" w:rsidP="004F6AD1">
      <w:pPr>
        <w:pStyle w:val="B1"/>
      </w:pPr>
      <w:r>
        <w:t>-</w:t>
      </w:r>
      <w:r>
        <w:tab/>
      </w:r>
      <w:r w:rsidR="0066543A" w:rsidRPr="006A57CC">
        <w:t>Baseband: Receiver processing block</w:t>
      </w:r>
    </w:p>
    <w:p w:rsidR="0066543A" w:rsidRPr="006A57CC" w:rsidRDefault="004F6AD1" w:rsidP="004F6AD1">
      <w:pPr>
        <w:pStyle w:val="B1"/>
      </w:pPr>
      <w:r>
        <w:t>-</w:t>
      </w:r>
      <w:r>
        <w:tab/>
      </w:r>
      <w:r w:rsidR="0066543A" w:rsidRPr="006A57CC">
        <w:t>Baseband: LDPC decoding</w:t>
      </w:r>
    </w:p>
    <w:p w:rsidR="0066543A" w:rsidRPr="006A57CC" w:rsidRDefault="004F6AD1" w:rsidP="004F6AD1">
      <w:pPr>
        <w:pStyle w:val="B1"/>
      </w:pPr>
      <w:r>
        <w:t>-</w:t>
      </w:r>
      <w:r>
        <w:tab/>
      </w:r>
      <w:r w:rsidR="0066543A" w:rsidRPr="006A57CC">
        <w:t>Baseband: DL control processing &amp; decoder</w:t>
      </w:r>
    </w:p>
    <w:p w:rsidR="0066543A" w:rsidRPr="006A57CC" w:rsidRDefault="004F6AD1" w:rsidP="004F6AD1">
      <w:pPr>
        <w:pStyle w:val="B1"/>
      </w:pPr>
      <w:r>
        <w:t>-</w:t>
      </w:r>
      <w:r>
        <w:tab/>
      </w:r>
      <w:r w:rsidR="0066543A" w:rsidRPr="006A57CC">
        <w:t>Baseband: UL processing block</w:t>
      </w:r>
    </w:p>
    <w:p w:rsidR="0066543A" w:rsidRPr="007F0284" w:rsidRDefault="0066543A" w:rsidP="004F6AD1">
      <w:r w:rsidRPr="006A57CC">
        <w:t>W</w:t>
      </w:r>
      <w:r w:rsidRPr="007F0284">
        <w:t xml:space="preserve">hether the relaxed UE processing time </w:t>
      </w:r>
      <w:r>
        <w:t>in terms of N</w:t>
      </w:r>
      <w:r>
        <w:rPr>
          <w:vertAlign w:val="subscript"/>
        </w:rPr>
        <w:t>1</w:t>
      </w:r>
      <w:r>
        <w:t xml:space="preserve"> and N</w:t>
      </w:r>
      <w:r>
        <w:rPr>
          <w:vertAlign w:val="subscript"/>
        </w:rPr>
        <w:t>2</w:t>
      </w:r>
      <w:r w:rsidRPr="007F0284">
        <w:t xml:space="preserve"> may reduce the cost/complexity in the </w:t>
      </w:r>
      <w:r>
        <w:t>'</w:t>
      </w:r>
      <w:r w:rsidRPr="007F0284">
        <w:t>DL control processing &amp; decoder</w:t>
      </w:r>
      <w:r>
        <w:t>'</w:t>
      </w:r>
      <w:r w:rsidRPr="007F0284">
        <w:t xml:space="preserve"> block depends on the UE implementation.</w:t>
      </w:r>
    </w:p>
    <w:p w:rsidR="0066543A" w:rsidRPr="00EF274A" w:rsidRDefault="0066543A" w:rsidP="004F6AD1">
      <w:r w:rsidRPr="006A57CC">
        <w:t>Furthermore, all sourcing companies indicated that these cost savings</w:t>
      </w:r>
      <w:r w:rsidRPr="00EF274A">
        <w:t xml:space="preserve"> do not accumulate across supported bands.</w:t>
      </w:r>
    </w:p>
    <w:p w:rsidR="0066543A" w:rsidRPr="00FA4365" w:rsidRDefault="0066543A" w:rsidP="004F6AD1">
      <w:pPr>
        <w:pStyle w:val="TH"/>
      </w:pPr>
      <w:r w:rsidRPr="00FA4365">
        <w:t xml:space="preserve">Table 7.5.2-1: Estimated relative device cost for relaxed UE </w:t>
      </w:r>
      <w:r w:rsidRPr="009A27C6">
        <w:t>processing time in terms of N</w:t>
      </w:r>
      <w:r w:rsidRPr="009A27C6">
        <w:rPr>
          <w:vertAlign w:val="subscript"/>
        </w:rPr>
        <w:t>1</w:t>
      </w:r>
      <w:r w:rsidRPr="009A27C6">
        <w:t xml:space="preserve"> and N</w:t>
      </w:r>
      <w:r w:rsidRPr="009A27C6">
        <w:rPr>
          <w:vertAlign w:val="subscript"/>
        </w:rPr>
        <w:t>2</w:t>
      </w:r>
    </w:p>
    <w:tbl>
      <w:tblPr>
        <w:tblW w:w="8240" w:type="dxa"/>
        <w:jc w:val="center"/>
        <w:tblLook w:val="04A0" w:firstRow="1" w:lastRow="0" w:firstColumn="1" w:lastColumn="0" w:noHBand="0" w:noVBand="1"/>
      </w:tblPr>
      <w:tblGrid>
        <w:gridCol w:w="4857"/>
        <w:gridCol w:w="1183"/>
        <w:gridCol w:w="1183"/>
        <w:gridCol w:w="1017"/>
      </w:tblGrid>
      <w:tr w:rsidR="0066543A" w:rsidRPr="007A48B0" w:rsidTr="00D201C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4A30F4">
              <w:rPr>
                <w:rFonts w:ascii="Calibri"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lastRenderedPageBreak/>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17.5%</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88.9%</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183"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rsidR="0066543A" w:rsidRDefault="0066543A" w:rsidP="004F6AD1"/>
    <w:p w:rsidR="0066543A" w:rsidRPr="004F6AD1" w:rsidRDefault="0066543A" w:rsidP="004F6AD1">
      <w:pPr>
        <w:rPr>
          <w:b/>
          <w:bCs/>
        </w:rPr>
      </w:pPr>
      <w:r w:rsidRPr="004F6AD1">
        <w:rPr>
          <w:b/>
          <w:bCs/>
        </w:rPr>
        <w:t>Relaxed UE processing time in terms of CSI computation time:</w:t>
      </w:r>
    </w:p>
    <w:p w:rsidR="0066543A" w:rsidRPr="0088155E" w:rsidRDefault="0066543A" w:rsidP="004F6AD1">
      <w:r w:rsidRPr="0088155E">
        <w:t>One source provided estimates</w:t>
      </w:r>
      <w:r>
        <w:t xml:space="preserve"> [3]</w:t>
      </w:r>
      <w:r w:rsidRPr="0088155E">
        <w:t xml:space="preserve"> of the cost for a device with relaxed UE processing time in terms of CSI computation time (see evaluation methodology described in clause 6.1) as summarized in Table 7.5.2-2. As can be seen in the last row for the total cost, the estimated cost reduction is ~5% for FR1 FDD, ~4.5% for FR1 TDD, and ~6% for FR2 TDD.</w:t>
      </w:r>
      <w:r w:rsidRPr="009B148D">
        <w:rPr>
          <w:rFonts w:hint="eastAsia"/>
        </w:rPr>
        <w:t xml:space="preserve"> The cost reduction gain is estimated without combination </w:t>
      </w:r>
      <w:r w:rsidRPr="009B148D">
        <w:t>with</w:t>
      </w:r>
      <w:r w:rsidRPr="009B148D">
        <w:rPr>
          <w:rFonts w:hint="eastAsia"/>
        </w:rPr>
        <w:t xml:space="preserve"> relaxation</w:t>
      </w:r>
      <w:r w:rsidRPr="0088155E">
        <w:t xml:space="preserve"> in terms of N</w:t>
      </w:r>
      <w:r w:rsidRPr="00461396">
        <w:rPr>
          <w:vertAlign w:val="subscript"/>
        </w:rPr>
        <w:t>1</w:t>
      </w:r>
      <w:r w:rsidRPr="0088155E">
        <w:t xml:space="preserve"> and N</w:t>
      </w:r>
      <w:r w:rsidRPr="00461396">
        <w:rPr>
          <w:vertAlign w:val="subscript"/>
        </w:rPr>
        <w:t>2</w:t>
      </w:r>
      <w:r w:rsidRPr="009B148D">
        <w:rPr>
          <w:rFonts w:hint="eastAsia"/>
        </w:rPr>
        <w:t>.</w:t>
      </w:r>
    </w:p>
    <w:p w:rsidR="0066543A" w:rsidRPr="009B148D" w:rsidRDefault="0066543A" w:rsidP="004F6AD1">
      <w:pPr>
        <w:pStyle w:val="TH"/>
      </w:pPr>
      <w:r w:rsidRPr="009B148D">
        <w:t>Table 7.5.2-2: Estimated relative device cost for relaxed UE processing time in terms of CSI computation time</w:t>
      </w:r>
    </w:p>
    <w:tbl>
      <w:tblPr>
        <w:tblW w:w="8240" w:type="dxa"/>
        <w:jc w:val="center"/>
        <w:tblLook w:val="04A0" w:firstRow="1" w:lastRow="0" w:firstColumn="1" w:lastColumn="0" w:noHBand="0" w:noVBand="1"/>
      </w:tblPr>
      <w:tblGrid>
        <w:gridCol w:w="4857"/>
        <w:gridCol w:w="1183"/>
        <w:gridCol w:w="1183"/>
        <w:gridCol w:w="1017"/>
      </w:tblGrid>
      <w:tr w:rsidR="0066543A" w:rsidTr="00D201C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C00000"/>
                <w:sz w:val="16"/>
                <w:szCs w:val="16"/>
                <w:lang w:val="en-US"/>
              </w:rPr>
            </w:pPr>
            <w:r>
              <w:rPr>
                <w:rFonts w:ascii="Calibri" w:hAnsi="Calibri"/>
                <w:b/>
                <w:bCs/>
                <w:sz w:val="16"/>
                <w:szCs w:val="16"/>
                <w:lang w:val="en-US"/>
              </w:rPr>
              <w:t>Relaxed processing time (doubled Z and Z')</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40.2%</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92.0%</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92.5%</w:t>
            </w:r>
          </w:p>
        </w:tc>
        <w:tc>
          <w:tcPr>
            <w:tcW w:w="1017"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87.1%</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95.2%</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95.5%</w:t>
            </w:r>
          </w:p>
        </w:tc>
        <w:tc>
          <w:tcPr>
            <w:tcW w:w="1017"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93.6%</w:t>
            </w:r>
          </w:p>
        </w:tc>
      </w:tr>
    </w:tbl>
    <w:p w:rsidR="0066543A" w:rsidRDefault="0066543A" w:rsidP="0066543A">
      <w:pPr>
        <w:jc w:val="both"/>
      </w:pPr>
    </w:p>
    <w:p w:rsidR="0066543A" w:rsidRDefault="0066543A" w:rsidP="0066543A">
      <w:pPr>
        <w:pStyle w:val="Heading3"/>
      </w:pPr>
      <w:bookmarkStart w:id="400" w:name="_Toc56714305"/>
      <w:bookmarkStart w:id="401" w:name="_Toc57126572"/>
      <w:bookmarkStart w:id="402" w:name="_Toc57126693"/>
      <w:bookmarkStart w:id="403" w:name="_Toc57127640"/>
      <w:bookmarkStart w:id="404" w:name="_Toc57127749"/>
      <w:bookmarkStart w:id="405" w:name="_Toc57136449"/>
      <w:bookmarkStart w:id="406" w:name="_Toc57144799"/>
      <w:bookmarkStart w:id="407" w:name="_Toc57144908"/>
      <w:r>
        <w:t>7</w:t>
      </w:r>
      <w:r w:rsidRPr="000E647A">
        <w:t>.5.3</w:t>
      </w:r>
      <w:r w:rsidRPr="000E647A">
        <w:tab/>
        <w:t xml:space="preserve">Analysis of </w:t>
      </w:r>
      <w:r>
        <w:t>performance impacts</w:t>
      </w:r>
      <w:bookmarkEnd w:id="398"/>
      <w:bookmarkEnd w:id="399"/>
      <w:bookmarkEnd w:id="400"/>
      <w:bookmarkEnd w:id="401"/>
      <w:bookmarkEnd w:id="402"/>
      <w:bookmarkEnd w:id="403"/>
      <w:bookmarkEnd w:id="404"/>
      <w:bookmarkEnd w:id="405"/>
      <w:bookmarkEnd w:id="406"/>
      <w:bookmarkEnd w:id="407"/>
    </w:p>
    <w:p w:rsidR="0066543A" w:rsidRPr="00B0109C" w:rsidRDefault="0066543A" w:rsidP="0066543A">
      <w:pPr>
        <w:jc w:val="both"/>
        <w:rPr>
          <w:b/>
          <w:bCs/>
        </w:rPr>
      </w:pPr>
      <w:bookmarkStart w:id="408" w:name="_Toc51768553"/>
      <w:bookmarkStart w:id="409" w:name="_Toc51771060"/>
      <w:r>
        <w:rPr>
          <w:b/>
          <w:bCs/>
        </w:rPr>
        <w:t>Coverage:</w:t>
      </w:r>
    </w:p>
    <w:p w:rsidR="0066543A" w:rsidRDefault="0066543A" w:rsidP="0066543A">
      <w:pPr>
        <w:jc w:val="both"/>
      </w:pPr>
      <w:r>
        <w:t>No coverage impact is expected from a more relaxed UE processing time in terms of N</w:t>
      </w:r>
      <w:r w:rsidRPr="00300FB1">
        <w:rPr>
          <w:vertAlign w:val="subscript"/>
        </w:rPr>
        <w:t>1</w:t>
      </w:r>
      <w:r>
        <w:t xml:space="preserve"> and N</w:t>
      </w:r>
      <w:r w:rsidRPr="00300FB1">
        <w:rPr>
          <w:vertAlign w:val="subscript"/>
        </w:rPr>
        <w:t>2</w:t>
      </w:r>
      <w:r>
        <w:t>.</w:t>
      </w:r>
    </w:p>
    <w:p w:rsidR="0066543A" w:rsidRPr="0066543A" w:rsidRDefault="0066543A" w:rsidP="0066543A">
      <w:pPr>
        <w:jc w:val="both"/>
        <w:rPr>
          <w:rFonts w:eastAsia="Calibri"/>
          <w:b/>
          <w:bCs/>
          <w:lang w:val="en-US"/>
        </w:rPr>
      </w:pPr>
      <w:r>
        <w:rPr>
          <w:b/>
          <w:bCs/>
        </w:rPr>
        <w:t>Network capacity and spectral efficiency:</w:t>
      </w:r>
    </w:p>
    <w:p w:rsidR="0066543A" w:rsidRDefault="0066543A" w:rsidP="0066543A">
      <w:pPr>
        <w:jc w:val="both"/>
      </w:pPr>
      <w:r>
        <w:t>Depending on the gNB scheduler implementation, there may be no or minor impact on network capacity or spectral efficiency from a more relaxed UE processing time in terms of N</w:t>
      </w:r>
      <w:r w:rsidRPr="00300FB1">
        <w:rPr>
          <w:vertAlign w:val="subscript"/>
        </w:rPr>
        <w:t>1</w:t>
      </w:r>
      <w:r>
        <w:t xml:space="preserve"> and N</w:t>
      </w:r>
      <w:r w:rsidRPr="00300FB1">
        <w:rPr>
          <w:vertAlign w:val="subscript"/>
        </w:rPr>
        <w:t>2</w:t>
      </w:r>
      <w:r>
        <w:t>.</w:t>
      </w:r>
    </w:p>
    <w:p w:rsidR="0066543A" w:rsidRPr="00300FB1" w:rsidRDefault="0066543A" w:rsidP="0066543A">
      <w:pPr>
        <w:jc w:val="both"/>
        <w:rPr>
          <w:b/>
          <w:bCs/>
        </w:rPr>
      </w:pPr>
      <w:r w:rsidRPr="00300FB1">
        <w:rPr>
          <w:b/>
          <w:bCs/>
        </w:rPr>
        <w:t>Data rate:</w:t>
      </w:r>
    </w:p>
    <w:p w:rsidR="0066543A" w:rsidRDefault="0066543A" w:rsidP="0066543A">
      <w:pPr>
        <w:jc w:val="both"/>
      </w:pPr>
      <w:r>
        <w:lastRenderedPageBreak/>
        <w:t>No impact on instantaneous peak data rate is expected</w:t>
      </w:r>
      <w:r w:rsidRPr="00C0435F">
        <w:t xml:space="preserve"> </w:t>
      </w:r>
      <w:r>
        <w:t>from a more relaxed UE processing time in terms of N</w:t>
      </w:r>
      <w:r w:rsidRPr="00300FB1">
        <w:rPr>
          <w:vertAlign w:val="subscript"/>
        </w:rPr>
        <w:t>1</w:t>
      </w:r>
      <w:r>
        <w:t xml:space="preserve"> and N</w:t>
      </w:r>
      <w:r w:rsidRPr="00300FB1">
        <w:rPr>
          <w:vertAlign w:val="subscript"/>
        </w:rPr>
        <w:t>2</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 The throughput requirements identified for the RedCap use cases are still expected to be fulfilled.</w:t>
      </w:r>
    </w:p>
    <w:p w:rsidR="0066543A" w:rsidRDefault="0066543A" w:rsidP="0066543A">
      <w:pPr>
        <w:jc w:val="both"/>
        <w:rPr>
          <w:b/>
          <w:bCs/>
        </w:rPr>
      </w:pPr>
      <w:r>
        <w:rPr>
          <w:b/>
          <w:bCs/>
        </w:rPr>
        <w:t>Latency</w:t>
      </w:r>
      <w:r w:rsidRPr="00300FB1">
        <w:rPr>
          <w:b/>
        </w:rPr>
        <w:t xml:space="preserve"> and reliability</w:t>
      </w:r>
      <w:r>
        <w:rPr>
          <w:b/>
          <w:bCs/>
        </w:rPr>
        <w:t>:</w:t>
      </w:r>
    </w:p>
    <w:p w:rsidR="0066543A" w:rsidRPr="005C68F4" w:rsidRDefault="0066543A" w:rsidP="0066543A">
      <w:pPr>
        <w:jc w:val="both"/>
      </w:pPr>
      <w:r>
        <w:t>Relaxed UE processing time in terms of N</w:t>
      </w:r>
      <w:r w:rsidRPr="00300FB1">
        <w:rPr>
          <w:vertAlign w:val="subscript"/>
        </w:rPr>
        <w:t>1</w:t>
      </w:r>
      <w:r>
        <w:t xml:space="preserve"> and N</w:t>
      </w:r>
      <w:r w:rsidRPr="00300FB1">
        <w:rPr>
          <w:vertAlign w:val="subscript"/>
        </w:rPr>
        <w:t>2</w:t>
      </w:r>
      <w:r>
        <w:t xml:space="preserve"> has impact on latency. For downlink transmission, relaxed N</w:t>
      </w:r>
      <w:r w:rsidRPr="00A67C51">
        <w:rPr>
          <w:vertAlign w:val="subscript"/>
        </w:rPr>
        <w:t>1</w:t>
      </w:r>
      <w: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rsidR="0066543A" w:rsidRPr="00300FB1" w:rsidRDefault="0066543A" w:rsidP="0066543A">
      <w:pPr>
        <w:jc w:val="both"/>
        <w:rPr>
          <w:b/>
          <w:bCs/>
        </w:rPr>
      </w:pPr>
      <w:r w:rsidRPr="00300FB1">
        <w:rPr>
          <w:b/>
          <w:bCs/>
        </w:rPr>
        <w:t>Power consumption:</w:t>
      </w:r>
    </w:p>
    <w:p w:rsidR="0066543A" w:rsidRDefault="0066543A" w:rsidP="0066543A">
      <w:pPr>
        <w:jc w:val="both"/>
      </w:pPr>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p>
    <w:p w:rsidR="0066543A" w:rsidRPr="000E647A" w:rsidRDefault="0066543A" w:rsidP="0066543A">
      <w:pPr>
        <w:pStyle w:val="Heading3"/>
      </w:pPr>
      <w:bookmarkStart w:id="410" w:name="_Toc56714306"/>
      <w:bookmarkStart w:id="411" w:name="_Toc57126573"/>
      <w:bookmarkStart w:id="412" w:name="_Toc57126694"/>
      <w:bookmarkStart w:id="413" w:name="_Toc57127641"/>
      <w:bookmarkStart w:id="414" w:name="_Toc57127750"/>
      <w:bookmarkStart w:id="415" w:name="_Toc57136450"/>
      <w:bookmarkStart w:id="416" w:name="_Toc57144800"/>
      <w:bookmarkStart w:id="417" w:name="_Toc57144909"/>
      <w:r>
        <w:t>7</w:t>
      </w:r>
      <w:r w:rsidRPr="000E647A">
        <w:t>.</w:t>
      </w:r>
      <w:r>
        <w:t>5</w:t>
      </w:r>
      <w:r w:rsidRPr="000E647A">
        <w:t>.4</w:t>
      </w:r>
      <w:r w:rsidRPr="000E647A">
        <w:tab/>
        <w:t xml:space="preserve">Analysis of </w:t>
      </w:r>
      <w:r>
        <w:t>coexistence with legacy UEs</w:t>
      </w:r>
      <w:bookmarkEnd w:id="408"/>
      <w:bookmarkEnd w:id="409"/>
      <w:bookmarkEnd w:id="410"/>
      <w:bookmarkEnd w:id="411"/>
      <w:bookmarkEnd w:id="412"/>
      <w:bookmarkEnd w:id="413"/>
      <w:bookmarkEnd w:id="414"/>
      <w:bookmarkEnd w:id="415"/>
      <w:bookmarkEnd w:id="416"/>
      <w:bookmarkEnd w:id="417"/>
    </w:p>
    <w:p w:rsidR="0066543A" w:rsidRDefault="0066543A" w:rsidP="0066543A">
      <w:pPr>
        <w:jc w:val="both"/>
      </w:pPr>
      <w:bookmarkStart w:id="418" w:name="_Toc51768554"/>
      <w:bookmarkStart w:id="419" w:name="_Toc51771061"/>
      <w:r w:rsidRPr="0053541B">
        <w:t>In scenario</w:t>
      </w:r>
      <w:r>
        <w:t>s</w:t>
      </w:r>
      <w:r w:rsidRPr="0053541B">
        <w:t xml:space="preserve"> where RedCap UEs coexist with legacy UEs,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2C44EA">
        <w:t xml:space="preserve"> </w:t>
      </w:r>
      <w:r w:rsidRPr="0053541B">
        <w:t xml:space="preserve">for RedCap UEs </w:t>
      </w:r>
      <w:r>
        <w:t xml:space="preserve">increase the </w:t>
      </w:r>
      <w:r w:rsidRPr="0053541B">
        <w:t xml:space="preserve">complexity </w:t>
      </w:r>
      <w:r>
        <w:t xml:space="preserve">for the </w:t>
      </w:r>
      <w:r w:rsidRPr="0053541B">
        <w:t>scheduling.</w:t>
      </w:r>
    </w:p>
    <w:p w:rsidR="0066543A" w:rsidRDefault="0066543A" w:rsidP="0066543A">
      <w:pPr>
        <w:jc w:val="both"/>
      </w:pPr>
      <w:r w:rsidRPr="0053541B">
        <w:t xml:space="preserve">The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r>
        <w:t xml:space="preserve"> or conservative scheduling is not possible</w:t>
      </w:r>
      <w:r w:rsidRPr="0053541B">
        <w:t xml:space="preserve">. </w:t>
      </w:r>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rsidR="0066543A" w:rsidRPr="000E647A" w:rsidRDefault="0066543A" w:rsidP="0066543A">
      <w:pPr>
        <w:pStyle w:val="Heading3"/>
      </w:pPr>
      <w:bookmarkStart w:id="420" w:name="_Toc56714307"/>
      <w:bookmarkStart w:id="421" w:name="_Toc57126574"/>
      <w:bookmarkStart w:id="422" w:name="_Toc57126695"/>
      <w:bookmarkStart w:id="423" w:name="_Toc57127642"/>
      <w:bookmarkStart w:id="424" w:name="_Toc57127751"/>
      <w:bookmarkStart w:id="425" w:name="_Toc57136451"/>
      <w:bookmarkStart w:id="426" w:name="_Toc57144801"/>
      <w:bookmarkStart w:id="427" w:name="_Toc57144910"/>
      <w:r>
        <w:t>7</w:t>
      </w:r>
      <w:r w:rsidRPr="000E647A">
        <w:t>.5.</w:t>
      </w:r>
      <w:r>
        <w:t>5</w:t>
      </w:r>
      <w:r w:rsidRPr="000E647A">
        <w:tab/>
        <w:t>Analysis of specification impacts</w:t>
      </w:r>
      <w:bookmarkEnd w:id="418"/>
      <w:bookmarkEnd w:id="419"/>
      <w:bookmarkEnd w:id="420"/>
      <w:bookmarkEnd w:id="421"/>
      <w:bookmarkEnd w:id="422"/>
      <w:bookmarkEnd w:id="423"/>
      <w:bookmarkEnd w:id="424"/>
      <w:bookmarkEnd w:id="425"/>
      <w:bookmarkEnd w:id="426"/>
      <w:bookmarkEnd w:id="427"/>
    </w:p>
    <w:p w:rsidR="0066543A" w:rsidRPr="00B85AC0" w:rsidRDefault="0066543A" w:rsidP="0066543A">
      <w:pPr>
        <w:jc w:val="both"/>
      </w:pPr>
      <w:r>
        <w:t>A</w:t>
      </w:r>
      <w:r w:rsidRPr="00B85AC0">
        <w:t xml:space="preserve"> new UE processing time capability needs to be defined</w:t>
      </w:r>
      <w:r>
        <w:t xml:space="preserve"> if r</w:t>
      </w:r>
      <w:r w:rsidRPr="00B85AC0">
        <w:t>elaxed UE processing time</w:t>
      </w:r>
      <w:r w:rsidRPr="0053541B">
        <w:t xml:space="preserve"> </w:t>
      </w:r>
      <w:r>
        <w:t>in terms of N</w:t>
      </w:r>
      <w:r w:rsidRPr="00300FB1">
        <w:rPr>
          <w:vertAlign w:val="subscript"/>
        </w:rPr>
        <w:t>1</w:t>
      </w:r>
      <w:r>
        <w:t xml:space="preserve"> and N</w:t>
      </w:r>
      <w:r w:rsidRPr="00300FB1">
        <w:rPr>
          <w:vertAlign w:val="subscript"/>
        </w:rPr>
        <w:t>2</w:t>
      </w:r>
      <w:r>
        <w:t xml:space="preserve"> is introduced</w:t>
      </w:r>
      <w:r w:rsidRPr="00B85AC0">
        <w:t xml:space="preserve">. </w:t>
      </w:r>
      <w:r>
        <w:t xml:space="preserve">New </w:t>
      </w:r>
      <w:r w:rsidRPr="00B85AC0">
        <w:t>values of N</w:t>
      </w:r>
      <w:r w:rsidRPr="003F366D">
        <w:rPr>
          <w:vertAlign w:val="subscript"/>
        </w:rPr>
        <w:t>1</w:t>
      </w:r>
      <w:r>
        <w:t xml:space="preserve"> and </w:t>
      </w:r>
      <w:r w:rsidRPr="00B85AC0">
        <w:t>N</w:t>
      </w:r>
      <w:r w:rsidRPr="003F366D">
        <w:rPr>
          <w:vertAlign w:val="subscript"/>
        </w:rPr>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F366D">
        <w:rPr>
          <w:vertAlign w:val="subscript"/>
        </w:rPr>
        <w:t>1</w:t>
      </w:r>
      <w:r>
        <w:t xml:space="preserve"> and </w:t>
      </w:r>
      <w:r w:rsidRPr="00B85AC0">
        <w:t>N</w:t>
      </w:r>
      <w:r w:rsidRPr="003F366D">
        <w:rPr>
          <w:vertAlign w:val="subscript"/>
        </w:rPr>
        <w:t>2</w:t>
      </w:r>
      <w:r>
        <w:t>, need to be defined.</w:t>
      </w:r>
    </w:p>
    <w:p w:rsidR="0066543A" w:rsidRDefault="0066543A" w:rsidP="0066543A">
      <w:pPr>
        <w:jc w:val="both"/>
      </w:pPr>
      <w:r w:rsidRPr="00B85AC0">
        <w:t xml:space="preserve">Depending on the degree of relaxation of </w:t>
      </w:r>
      <w:r>
        <w:t>the</w:t>
      </w:r>
      <w:r w:rsidRPr="003F366D">
        <w:t xml:space="preserve"> </w:t>
      </w:r>
      <w:r w:rsidRPr="00B85AC0">
        <w:t>N</w:t>
      </w:r>
      <w:r w:rsidRPr="003F366D">
        <w:rPr>
          <w:vertAlign w:val="subscript"/>
        </w:rPr>
        <w:t>1</w:t>
      </w:r>
      <w:r>
        <w:t xml:space="preserve"> and </w:t>
      </w:r>
      <w:r w:rsidRPr="00B85AC0">
        <w:t>N</w:t>
      </w:r>
      <w:r w:rsidRPr="003F366D">
        <w:rPr>
          <w:vertAlign w:val="subscript"/>
        </w:rPr>
        <w:t>2</w:t>
      </w:r>
      <w:r w:rsidRPr="00B85AC0">
        <w:t xml:space="preserve"> values, specification details on scheduling timing related to the default TDRA tables and HARQ-ACK timing range may also need to be updated.</w:t>
      </w:r>
    </w:p>
    <w:p w:rsidR="0066543A" w:rsidRPr="000E647A" w:rsidRDefault="0066543A" w:rsidP="0066543A">
      <w:pPr>
        <w:pStyle w:val="Heading2"/>
      </w:pPr>
      <w:bookmarkStart w:id="428" w:name="_Toc56714308"/>
      <w:bookmarkStart w:id="429" w:name="_Toc57126575"/>
      <w:bookmarkStart w:id="430" w:name="_Toc57126696"/>
      <w:bookmarkStart w:id="431" w:name="_Toc57127643"/>
      <w:bookmarkStart w:id="432" w:name="_Toc57127752"/>
      <w:bookmarkStart w:id="433" w:name="_Toc51768556"/>
      <w:bookmarkStart w:id="434" w:name="_Toc51771063"/>
      <w:bookmarkStart w:id="435" w:name="_Toc57136452"/>
      <w:bookmarkStart w:id="436" w:name="_Toc57144802"/>
      <w:bookmarkStart w:id="437" w:name="_Toc57144911"/>
      <w:r>
        <w:t>7</w:t>
      </w:r>
      <w:r w:rsidRPr="000E647A">
        <w:t>.6</w:t>
      </w:r>
      <w:r w:rsidRPr="000E647A">
        <w:tab/>
      </w:r>
      <w:r>
        <w:t>Relaxed maximum number of MIMO layers</w:t>
      </w:r>
      <w:bookmarkEnd w:id="428"/>
      <w:bookmarkEnd w:id="429"/>
      <w:bookmarkEnd w:id="430"/>
      <w:bookmarkEnd w:id="431"/>
      <w:bookmarkEnd w:id="432"/>
      <w:bookmarkEnd w:id="435"/>
      <w:bookmarkEnd w:id="436"/>
      <w:bookmarkEnd w:id="437"/>
    </w:p>
    <w:p w:rsidR="0066543A" w:rsidRDefault="0066543A" w:rsidP="0066543A">
      <w:pPr>
        <w:pStyle w:val="Heading3"/>
      </w:pPr>
      <w:bookmarkStart w:id="438" w:name="_Toc56714309"/>
      <w:bookmarkStart w:id="439" w:name="_Toc57126576"/>
      <w:bookmarkStart w:id="440" w:name="_Toc57126697"/>
      <w:bookmarkStart w:id="441" w:name="_Toc57127644"/>
      <w:bookmarkStart w:id="442" w:name="_Toc57127753"/>
      <w:bookmarkStart w:id="443" w:name="_Toc57136453"/>
      <w:bookmarkStart w:id="444" w:name="_Toc57144803"/>
      <w:bookmarkStart w:id="445" w:name="_Toc57144912"/>
      <w:r>
        <w:t>7</w:t>
      </w:r>
      <w:r w:rsidRPr="000E647A">
        <w:t>.6.1</w:t>
      </w:r>
      <w:r w:rsidRPr="000E647A">
        <w:tab/>
        <w:t>Description of feature</w:t>
      </w:r>
      <w:bookmarkEnd w:id="433"/>
      <w:bookmarkEnd w:id="434"/>
      <w:bookmarkEnd w:id="438"/>
      <w:bookmarkEnd w:id="439"/>
      <w:bookmarkEnd w:id="440"/>
      <w:bookmarkEnd w:id="441"/>
      <w:bookmarkEnd w:id="442"/>
      <w:bookmarkEnd w:id="443"/>
      <w:bookmarkEnd w:id="444"/>
      <w:bookmarkEnd w:id="445"/>
    </w:p>
    <w:p w:rsidR="0066543A" w:rsidRPr="00596E81" w:rsidRDefault="0066543A" w:rsidP="004F6AD1">
      <w:bookmarkStart w:id="446" w:name="_Toc51768557"/>
      <w:bookmarkStart w:id="447" w:name="_Toc51771064"/>
      <w:r w:rsidRPr="00596E81">
        <w:t>In the study, the following relaxation options for maximum number of DL MIMO layers were studied and evaluated:</w:t>
      </w:r>
    </w:p>
    <w:p w:rsidR="0066543A" w:rsidRPr="00596E81" w:rsidRDefault="004F6AD1" w:rsidP="004F6AD1">
      <w:pPr>
        <w:pStyle w:val="B1"/>
      </w:pPr>
      <w:r>
        <w:t>-</w:t>
      </w:r>
      <w:r>
        <w:tab/>
      </w:r>
      <w:r w:rsidR="0066543A" w:rsidRPr="00596E81">
        <w:t xml:space="preserve">For FR1 FDD: 1 MIMO layer </w:t>
      </w:r>
    </w:p>
    <w:p w:rsidR="0066543A" w:rsidRPr="00596E81" w:rsidRDefault="004F6AD1" w:rsidP="004F6AD1">
      <w:pPr>
        <w:pStyle w:val="B1"/>
      </w:pPr>
      <w:r>
        <w:t>-</w:t>
      </w:r>
      <w:r>
        <w:tab/>
      </w:r>
      <w:r w:rsidR="0066543A" w:rsidRPr="00596E81">
        <w:t>For FR1 TDD: 1 and 2 MIMO layers</w:t>
      </w:r>
    </w:p>
    <w:p w:rsidR="0066543A" w:rsidRPr="00596E81" w:rsidRDefault="004F6AD1" w:rsidP="004F6AD1">
      <w:pPr>
        <w:pStyle w:val="B1"/>
      </w:pPr>
      <w:r>
        <w:t>-</w:t>
      </w:r>
      <w:r>
        <w:tab/>
      </w:r>
      <w:r w:rsidR="0066543A" w:rsidRPr="00596E81">
        <w:t>For FR2: 1 MIMO layer</w:t>
      </w:r>
    </w:p>
    <w:p w:rsidR="0066543A" w:rsidRPr="00596E81" w:rsidRDefault="0066543A" w:rsidP="004F6AD1">
      <w:r w:rsidRPr="00596E81">
        <w:t xml:space="preserve">The study uses a legacy NR UE as a reference. The evaluation of </w:t>
      </w:r>
      <w:r w:rsidRPr="00596E81">
        <w:rPr>
          <w:rFonts w:eastAsia="Calibri"/>
        </w:rPr>
        <w:t>cost/complexity reduction is with respect to a reference UE with the maximum number of DL MIMO layers support shown below.</w:t>
      </w:r>
    </w:p>
    <w:p w:rsidR="0066543A" w:rsidRPr="00596E81" w:rsidRDefault="004F6AD1" w:rsidP="004F6AD1">
      <w:pPr>
        <w:pStyle w:val="B1"/>
      </w:pPr>
      <w:r>
        <w:t>-</w:t>
      </w:r>
      <w:r>
        <w:tab/>
      </w:r>
      <w:r w:rsidR="0066543A" w:rsidRPr="00596E81">
        <w:t>For FR1 FDD: 2 MIMO layers</w:t>
      </w:r>
    </w:p>
    <w:p w:rsidR="0066543A" w:rsidRPr="00596E81" w:rsidRDefault="004F6AD1" w:rsidP="004F6AD1">
      <w:pPr>
        <w:pStyle w:val="B1"/>
      </w:pPr>
      <w:r>
        <w:t>-</w:t>
      </w:r>
      <w:r>
        <w:tab/>
      </w:r>
      <w:r w:rsidR="0066543A" w:rsidRPr="00596E81">
        <w:t>For FR1 TDD: 4 MIMO layers</w:t>
      </w:r>
    </w:p>
    <w:p w:rsidR="0066543A" w:rsidRPr="00596E81" w:rsidRDefault="004F6AD1" w:rsidP="004F6AD1">
      <w:pPr>
        <w:pStyle w:val="B1"/>
      </w:pPr>
      <w:r>
        <w:t>-</w:t>
      </w:r>
      <w:r>
        <w:tab/>
      </w:r>
      <w:r w:rsidR="0066543A" w:rsidRPr="00596E81">
        <w:t>For FR2: 2 MIMO layers</w:t>
      </w:r>
    </w:p>
    <w:p w:rsidR="0066543A" w:rsidRPr="00596E81" w:rsidRDefault="0066543A" w:rsidP="004F6AD1">
      <w:pPr>
        <w:rPr>
          <w:sz w:val="22"/>
        </w:rPr>
      </w:pPr>
      <w:r w:rsidRPr="00596E81">
        <w:t>It is primarily assumed that this maximum number of MIMO layers applies to DL data channel only.</w:t>
      </w:r>
    </w:p>
    <w:p w:rsidR="0066543A" w:rsidRDefault="0066543A" w:rsidP="0066543A">
      <w:pPr>
        <w:pStyle w:val="Heading3"/>
      </w:pPr>
      <w:bookmarkStart w:id="448" w:name="_Toc56714310"/>
      <w:bookmarkStart w:id="449" w:name="_Toc57126577"/>
      <w:bookmarkStart w:id="450" w:name="_Toc57126698"/>
      <w:bookmarkStart w:id="451" w:name="_Toc57127645"/>
      <w:bookmarkStart w:id="452" w:name="_Toc57127754"/>
      <w:bookmarkStart w:id="453" w:name="_Toc57136454"/>
      <w:bookmarkStart w:id="454" w:name="_Toc57144804"/>
      <w:bookmarkStart w:id="455" w:name="_Toc57144913"/>
      <w:r>
        <w:lastRenderedPageBreak/>
        <w:t>7</w:t>
      </w:r>
      <w:r w:rsidRPr="000E647A">
        <w:t>.6.2</w:t>
      </w:r>
      <w:r w:rsidRPr="000E647A">
        <w:tab/>
        <w:t>Analysis of UE complexity reduction</w:t>
      </w:r>
      <w:bookmarkEnd w:id="446"/>
      <w:bookmarkEnd w:id="447"/>
      <w:bookmarkEnd w:id="448"/>
      <w:bookmarkEnd w:id="449"/>
      <w:bookmarkEnd w:id="450"/>
      <w:bookmarkEnd w:id="451"/>
      <w:bookmarkEnd w:id="452"/>
      <w:bookmarkEnd w:id="453"/>
      <w:bookmarkEnd w:id="454"/>
      <w:bookmarkEnd w:id="455"/>
    </w:p>
    <w:p w:rsidR="0066543A" w:rsidRPr="00C958E9" w:rsidRDefault="0066543A" w:rsidP="004F6AD1">
      <w:pPr>
        <w:rPr>
          <w:rFonts w:eastAsia="Calibri"/>
        </w:rPr>
      </w:pPr>
      <w:r w:rsidRPr="00C958E9">
        <w:rPr>
          <w:rFonts w:eastAsia="Calibri"/>
        </w:rPr>
        <w:t>The estimated cost for a device with relaxed maximum number of MIMO layers (see evaluation methodology described in clause 6.1) and averaged over the results provided by the sourcing companies</w:t>
      </w:r>
      <w:r>
        <w:rPr>
          <w:rFonts w:eastAsia="Calibri"/>
        </w:rPr>
        <w:t xml:space="preserve"> [3]</w:t>
      </w:r>
      <w:r w:rsidRPr="00C958E9">
        <w:rPr>
          <w:rFonts w:eastAsia="Calibri"/>
        </w:rPr>
        <w:t>, is summarized in Table 7.6.2-1. As can be seen in the last row for the total cost, the average estimated cost reduction achieved by relaxing the maximum number of MIMO layers from 2 to 1 layer is ~12% for FR1 FDD, from 4 to 2 layer is ~11% for FR1 TDD, from 4 to 1 layer is ~17% for FR1 TDD, and from 2 to 1 layer is ~11% for FR2.</w:t>
      </w:r>
    </w:p>
    <w:p w:rsidR="0066543A" w:rsidRPr="00C958E9" w:rsidRDefault="0066543A" w:rsidP="004F6AD1">
      <w:pPr>
        <w:rPr>
          <w:rFonts w:eastAsia="Calibri"/>
        </w:rPr>
      </w:pPr>
      <w:r w:rsidRPr="00C958E9">
        <w:rPr>
          <w:rFonts w:eastAsia="Calibri"/>
        </w:rPr>
        <w:t>By comparing Table 7.6.2-1 with the reference NR device cost breakdown in clause 6.1, it can be observed that the main contributors of the cost reduction are the following functional blocks:</w:t>
      </w:r>
    </w:p>
    <w:p w:rsidR="0066543A" w:rsidRPr="00C958E9" w:rsidRDefault="004F6AD1" w:rsidP="004F6AD1">
      <w:pPr>
        <w:pStyle w:val="B1"/>
      </w:pPr>
      <w:r>
        <w:t>-</w:t>
      </w:r>
      <w:r>
        <w:tab/>
      </w:r>
      <w:r w:rsidR="0066543A" w:rsidRPr="00C958E9">
        <w:t>Baseband: Receiver processing block</w:t>
      </w:r>
    </w:p>
    <w:p w:rsidR="0066543A" w:rsidRPr="00C958E9" w:rsidRDefault="004F6AD1" w:rsidP="004F6AD1">
      <w:pPr>
        <w:pStyle w:val="B1"/>
      </w:pPr>
      <w:r>
        <w:t>-</w:t>
      </w:r>
      <w:r>
        <w:tab/>
      </w:r>
      <w:r w:rsidR="0066543A" w:rsidRPr="00C958E9">
        <w:t>Baseband: LDPC decoding</w:t>
      </w:r>
    </w:p>
    <w:p w:rsidR="0066543A" w:rsidRPr="00C958E9" w:rsidRDefault="004F6AD1" w:rsidP="004F6AD1">
      <w:pPr>
        <w:pStyle w:val="B1"/>
      </w:pPr>
      <w:r>
        <w:t>-</w:t>
      </w:r>
      <w:r>
        <w:tab/>
      </w:r>
      <w:r w:rsidR="0066543A" w:rsidRPr="00C958E9">
        <w:t>Baseband: HARQ buffer</w:t>
      </w:r>
    </w:p>
    <w:p w:rsidR="0066543A" w:rsidRPr="00C958E9" w:rsidRDefault="004F6AD1" w:rsidP="004F6AD1">
      <w:pPr>
        <w:pStyle w:val="B1"/>
      </w:pPr>
      <w:r>
        <w:t>-</w:t>
      </w:r>
      <w:r>
        <w:tab/>
      </w:r>
      <w:r w:rsidR="0066543A" w:rsidRPr="00C958E9">
        <w:t>Baseband: MIMO specific processing block</w:t>
      </w:r>
    </w:p>
    <w:p w:rsidR="0066543A" w:rsidRPr="00C958E9" w:rsidRDefault="0066543A" w:rsidP="004F6AD1">
      <w:pPr>
        <w:rPr>
          <w:rFonts w:eastAsia="Calibri"/>
        </w:rPr>
      </w:pPr>
      <w:r w:rsidRPr="00C958E9">
        <w:rPr>
          <w:rFonts w:eastAsia="Calibri"/>
        </w:rPr>
        <w:t>Furthermore, all sourcing companies indicated that these cost savings do not accumulate across supported bands. Finally, it can be noted that for an FR1 UE supporting multiple bands, the baseband cost/complexity reduction may be limited by the case with the highest maximum number of MIMO layers among the supported bands.</w:t>
      </w:r>
    </w:p>
    <w:p w:rsidR="0066543A" w:rsidRPr="00FA4365" w:rsidRDefault="0066543A" w:rsidP="004F6AD1">
      <w:pPr>
        <w:pStyle w:val="TH"/>
      </w:pPr>
      <w:r w:rsidRPr="00FA4365">
        <w:t>Table 7.6.2-1: Estimated relative device cost for relaxed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3275EA">
              <w:rPr>
                <w:rFonts w:ascii="Calibri" w:hAnsi="Calibri"/>
                <w:b/>
                <w:bCs/>
                <w:sz w:val="16"/>
                <w:szCs w:val="16"/>
                <w:lang w:val="en-US"/>
              </w:rPr>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6916E9"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9.8%</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19.7%</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22.3%</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19.9%</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4.7%</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5.7%</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9.5%</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79.3%</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6916E9"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77.8%</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87.6%</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rPr>
                <w:rFonts w:ascii="Calibri" w:hAnsi="Calibri"/>
                <w:b/>
                <w:bCs/>
                <w:color w:val="000000"/>
                <w:sz w:val="16"/>
                <w:szCs w:val="16"/>
              </w:rPr>
            </w:pPr>
            <w:r>
              <w:rPr>
                <w:rFonts w:ascii="Calibri" w:hAnsi="Calibri" w:cs="Calibri"/>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88.9%</w:t>
            </w:r>
          </w:p>
        </w:tc>
      </w:tr>
    </w:tbl>
    <w:p w:rsidR="0066543A" w:rsidRPr="00C958E9" w:rsidRDefault="0066543A" w:rsidP="004F6AD1">
      <w:pPr>
        <w:rPr>
          <w:rFonts w:eastAsia="Calibri"/>
        </w:rPr>
      </w:pPr>
      <w:bookmarkStart w:id="456" w:name="_Toc51768558"/>
      <w:bookmarkStart w:id="457" w:name="_Toc51771065"/>
    </w:p>
    <w:p w:rsidR="0066543A" w:rsidRDefault="0066543A" w:rsidP="0066543A">
      <w:pPr>
        <w:pStyle w:val="Heading3"/>
      </w:pPr>
      <w:bookmarkStart w:id="458" w:name="_Toc56714311"/>
      <w:bookmarkStart w:id="459" w:name="_Toc57126578"/>
      <w:bookmarkStart w:id="460" w:name="_Toc57126699"/>
      <w:bookmarkStart w:id="461" w:name="_Toc57127646"/>
      <w:bookmarkStart w:id="462" w:name="_Toc57127755"/>
      <w:bookmarkStart w:id="463" w:name="_Toc57136455"/>
      <w:bookmarkStart w:id="464" w:name="_Toc57144805"/>
      <w:bookmarkStart w:id="465" w:name="_Toc57144914"/>
      <w:r>
        <w:t>7</w:t>
      </w:r>
      <w:r w:rsidRPr="000E647A">
        <w:t>.6.3</w:t>
      </w:r>
      <w:r w:rsidRPr="000E647A">
        <w:tab/>
        <w:t xml:space="preserve">Analysis of </w:t>
      </w:r>
      <w:r>
        <w:t>performance impacts</w:t>
      </w:r>
      <w:bookmarkEnd w:id="456"/>
      <w:bookmarkEnd w:id="457"/>
      <w:bookmarkEnd w:id="458"/>
      <w:bookmarkEnd w:id="459"/>
      <w:bookmarkEnd w:id="460"/>
      <w:bookmarkEnd w:id="461"/>
      <w:bookmarkEnd w:id="462"/>
      <w:bookmarkEnd w:id="463"/>
      <w:bookmarkEnd w:id="464"/>
      <w:bookmarkEnd w:id="465"/>
    </w:p>
    <w:p w:rsidR="0066543A" w:rsidRPr="00AD6C0E" w:rsidRDefault="0066543A" w:rsidP="0066543A">
      <w:pPr>
        <w:jc w:val="both"/>
        <w:rPr>
          <w:b/>
          <w:lang w:val="en-US" w:eastAsia="ja-JP"/>
        </w:rPr>
      </w:pPr>
      <w:bookmarkStart w:id="466" w:name="_Toc51768559"/>
      <w:bookmarkStart w:id="467" w:name="_Toc51771066"/>
      <w:r w:rsidRPr="00AD6C0E">
        <w:rPr>
          <w:b/>
          <w:lang w:val="en-US" w:eastAsia="ja-JP"/>
        </w:rPr>
        <w:t>Coverage:</w:t>
      </w:r>
    </w:p>
    <w:p w:rsidR="0066543A" w:rsidRPr="00AD6C0E" w:rsidRDefault="0066543A" w:rsidP="0066543A">
      <w:pPr>
        <w:jc w:val="both"/>
      </w:pPr>
      <w:r w:rsidRPr="00AD6C0E">
        <w:t>Reducing the maximum number of MIMO layers does not impact the coverage.</w:t>
      </w:r>
    </w:p>
    <w:p w:rsidR="0066543A" w:rsidRPr="00AD6C0E" w:rsidRDefault="0066543A" w:rsidP="0066543A">
      <w:pPr>
        <w:jc w:val="both"/>
        <w:rPr>
          <w:b/>
          <w:lang w:val="en-US" w:eastAsia="ja-JP"/>
        </w:rPr>
      </w:pPr>
      <w:r w:rsidRPr="00AD6C0E">
        <w:rPr>
          <w:b/>
          <w:lang w:val="en-US" w:eastAsia="ja-JP"/>
        </w:rPr>
        <w:t>Network capacity and spectral efficiency:</w:t>
      </w:r>
    </w:p>
    <w:p w:rsidR="0066543A" w:rsidRPr="00AD6C0E" w:rsidRDefault="0066543A" w:rsidP="0066543A">
      <w:pPr>
        <w:jc w:val="both"/>
        <w:rPr>
          <w:bCs/>
          <w:lang w:val="en-US" w:eastAsia="ja-JP"/>
        </w:rPr>
      </w:pPr>
      <w:r w:rsidRPr="00AD6C0E">
        <w:t xml:space="preserve">Since reducing the maximum number of MIMO layers reduces the peak data rate, it degrades the network capacity and spectral efficiency. Especially, the reduction of maximum number of MIMO layers mainly </w:t>
      </w:r>
      <w:r w:rsidRPr="00AD6C0E">
        <w:rPr>
          <w:bCs/>
          <w:lang w:val="en-US" w:eastAsia="ja-JP"/>
        </w:rPr>
        <w:t>degrades</w:t>
      </w:r>
      <w:r w:rsidRPr="00AD6C0E">
        <w:t xml:space="preserve"> the spectral efficiency for UEs in good channel conditions</w:t>
      </w:r>
      <w:r w:rsidRPr="00AD6C0E">
        <w:rPr>
          <w:bCs/>
          <w:lang w:val="en-US" w:eastAsia="ja-JP"/>
        </w:rPr>
        <w:t>.</w:t>
      </w:r>
    </w:p>
    <w:p w:rsidR="0066543A" w:rsidRPr="00AD6C0E" w:rsidRDefault="0066543A" w:rsidP="0066543A">
      <w:pPr>
        <w:jc w:val="both"/>
        <w:rPr>
          <w:b/>
          <w:lang w:val="en-US"/>
        </w:rPr>
      </w:pPr>
      <w:r w:rsidRPr="00AD6C0E">
        <w:rPr>
          <w:b/>
          <w:lang w:val="en-US"/>
        </w:rPr>
        <w:t>Data rate:</w:t>
      </w:r>
    </w:p>
    <w:p w:rsidR="0066543A" w:rsidRPr="00AD6C0E" w:rsidRDefault="0066543A" w:rsidP="004F6AD1">
      <w:r w:rsidRPr="00AD6C0E">
        <w:t>Reducing the maximum number of downlink MIMO layers will lower the downlink peak data rate.</w:t>
      </w:r>
    </w:p>
    <w:p w:rsidR="0066543A" w:rsidRPr="00961983" w:rsidRDefault="004F6AD1" w:rsidP="004F6AD1">
      <w:pPr>
        <w:pStyle w:val="B1"/>
      </w:pPr>
      <w:r>
        <w:t>-</w:t>
      </w:r>
      <w:r>
        <w:tab/>
      </w:r>
      <w:r w:rsidR="0066543A" w:rsidRPr="00961983">
        <w:t>Reduction from 2 layers to 1 layer decreases the downlink peak rate by ~50%.</w:t>
      </w:r>
    </w:p>
    <w:p w:rsidR="0066543A" w:rsidRPr="00961983" w:rsidRDefault="004F6AD1" w:rsidP="004F6AD1">
      <w:pPr>
        <w:pStyle w:val="B1"/>
      </w:pPr>
      <w:r>
        <w:lastRenderedPageBreak/>
        <w:t>-</w:t>
      </w:r>
      <w:r>
        <w:tab/>
      </w:r>
      <w:r w:rsidR="0066543A" w:rsidRPr="00961983">
        <w:t>Reduction from 4 layers to 2 layers decreases the downlink peak rate by ~50%.</w:t>
      </w:r>
    </w:p>
    <w:p w:rsidR="0066543A" w:rsidRPr="00961983" w:rsidRDefault="004F6AD1" w:rsidP="004F6AD1">
      <w:pPr>
        <w:pStyle w:val="B1"/>
      </w:pPr>
      <w:r>
        <w:t>-</w:t>
      </w:r>
      <w:r>
        <w:tab/>
      </w:r>
      <w:r w:rsidR="0066543A" w:rsidRPr="00961983">
        <w:t>Reduction from 4 layers to 1 layer decreases the downlink peak rate by ~75%.</w:t>
      </w:r>
    </w:p>
    <w:p w:rsidR="0066543A" w:rsidRPr="00AD6C0E" w:rsidRDefault="0066543A" w:rsidP="004F6AD1">
      <w:r w:rsidRPr="00AD6C0E">
        <w:t>Despite this reduction in peak data rate, the UE with reduced number of downlink MIMO layers will be able to sufficiently fulfil the peak data rate requirements for the RedCap uses cases. For peak rate impacts from combinations of UE complexity reduction techniques, see clause 7.8.3.</w:t>
      </w:r>
    </w:p>
    <w:p w:rsidR="0066543A" w:rsidRPr="00AD6C0E" w:rsidRDefault="0066543A" w:rsidP="0066543A">
      <w:pPr>
        <w:jc w:val="both"/>
        <w:rPr>
          <w:b/>
          <w:lang w:val="en-US" w:eastAsia="ja-JP"/>
        </w:rPr>
      </w:pPr>
      <w:r w:rsidRPr="00AD6C0E">
        <w:rPr>
          <w:b/>
          <w:lang w:val="en-US" w:eastAsia="ja-JP"/>
        </w:rPr>
        <w:t>Latency and reliability:</w:t>
      </w:r>
    </w:p>
    <w:p w:rsidR="0066543A" w:rsidRPr="00AD6C0E" w:rsidRDefault="0066543A" w:rsidP="0066543A">
      <w:pPr>
        <w:jc w:val="both"/>
        <w:rPr>
          <w:bCs/>
          <w:lang w:val="en-US" w:eastAsia="ja-JP"/>
        </w:rPr>
      </w:pPr>
      <w:r w:rsidRPr="00AD6C0E">
        <w:t>Reducing the number of MIMO layers does not impact the latency and reliability significantly. The reduction of the maximum number of MIMO layers is only expected to affect the achievable latency for UEs in good channel conditions. The latency requirements of most RedCap use cases can still be sufficiently fulfilled.</w:t>
      </w:r>
    </w:p>
    <w:p w:rsidR="0066543A" w:rsidRPr="000E647A" w:rsidRDefault="0066543A" w:rsidP="0066543A">
      <w:pPr>
        <w:pStyle w:val="Heading3"/>
      </w:pPr>
      <w:bookmarkStart w:id="468" w:name="_Toc56714312"/>
      <w:bookmarkStart w:id="469" w:name="_Toc57126579"/>
      <w:bookmarkStart w:id="470" w:name="_Toc57126700"/>
      <w:bookmarkStart w:id="471" w:name="_Toc57127647"/>
      <w:bookmarkStart w:id="472" w:name="_Toc57127756"/>
      <w:bookmarkStart w:id="473" w:name="_Toc57136456"/>
      <w:bookmarkStart w:id="474" w:name="_Toc57144806"/>
      <w:bookmarkStart w:id="475" w:name="_Toc57144915"/>
      <w:r>
        <w:t>7</w:t>
      </w:r>
      <w:r w:rsidRPr="000E647A">
        <w:t>.</w:t>
      </w:r>
      <w:r>
        <w:t>6</w:t>
      </w:r>
      <w:r w:rsidRPr="000E647A">
        <w:t>.4</w:t>
      </w:r>
      <w:r w:rsidRPr="000E647A">
        <w:tab/>
        <w:t xml:space="preserve">Analysis of </w:t>
      </w:r>
      <w:r>
        <w:t>coexistence with legacy UEs</w:t>
      </w:r>
      <w:bookmarkEnd w:id="466"/>
      <w:bookmarkEnd w:id="467"/>
      <w:bookmarkEnd w:id="468"/>
      <w:bookmarkEnd w:id="469"/>
      <w:bookmarkEnd w:id="470"/>
      <w:bookmarkEnd w:id="471"/>
      <w:bookmarkEnd w:id="472"/>
      <w:bookmarkEnd w:id="473"/>
      <w:bookmarkEnd w:id="474"/>
      <w:bookmarkEnd w:id="475"/>
    </w:p>
    <w:p w:rsidR="0066543A" w:rsidRPr="00EB247F" w:rsidRDefault="0066543A" w:rsidP="0066543A">
      <w:r w:rsidRPr="00EB247F">
        <w:t>There is no significant coexistence impact from reduction of the maximum number of MIMO layers for RedCap UEs.</w:t>
      </w:r>
    </w:p>
    <w:p w:rsidR="0066543A" w:rsidRPr="000E647A" w:rsidRDefault="0066543A" w:rsidP="0066543A">
      <w:pPr>
        <w:pStyle w:val="Heading3"/>
      </w:pPr>
      <w:bookmarkStart w:id="476" w:name="_Toc51768560"/>
      <w:bookmarkStart w:id="477" w:name="_Toc51771067"/>
      <w:bookmarkStart w:id="478" w:name="_Toc56714313"/>
      <w:bookmarkStart w:id="479" w:name="_Toc57126580"/>
      <w:bookmarkStart w:id="480" w:name="_Toc57126701"/>
      <w:bookmarkStart w:id="481" w:name="_Toc57127648"/>
      <w:bookmarkStart w:id="482" w:name="_Toc57127757"/>
      <w:bookmarkStart w:id="483" w:name="_Toc57136457"/>
      <w:bookmarkStart w:id="484" w:name="_Toc57144807"/>
      <w:bookmarkStart w:id="485" w:name="_Toc57144916"/>
      <w:r>
        <w:t>7</w:t>
      </w:r>
      <w:r w:rsidRPr="000E647A">
        <w:t>.6.</w:t>
      </w:r>
      <w:r>
        <w:t>5</w:t>
      </w:r>
      <w:r w:rsidRPr="000E647A">
        <w:tab/>
        <w:t>Analysis of specification impacts</w:t>
      </w:r>
      <w:bookmarkEnd w:id="476"/>
      <w:bookmarkEnd w:id="477"/>
      <w:bookmarkEnd w:id="478"/>
      <w:bookmarkEnd w:id="479"/>
      <w:bookmarkEnd w:id="480"/>
      <w:bookmarkEnd w:id="481"/>
      <w:bookmarkEnd w:id="482"/>
      <w:bookmarkEnd w:id="483"/>
      <w:bookmarkEnd w:id="484"/>
      <w:bookmarkEnd w:id="485"/>
    </w:p>
    <w:p w:rsidR="0066543A" w:rsidRPr="00EB247F" w:rsidRDefault="0066543A" w:rsidP="0066543A">
      <w:r w:rsidRPr="00EB247F">
        <w:t>The specification impact from reduction of the maximum number of MIMO layers for RedCap UEs is small.</w:t>
      </w:r>
    </w:p>
    <w:p w:rsidR="0066543A" w:rsidRPr="000E647A" w:rsidRDefault="0066543A" w:rsidP="0066543A">
      <w:pPr>
        <w:pStyle w:val="Heading2"/>
      </w:pPr>
      <w:bookmarkStart w:id="486" w:name="_Toc56714314"/>
      <w:bookmarkStart w:id="487" w:name="_Toc57126581"/>
      <w:bookmarkStart w:id="488" w:name="_Toc57126702"/>
      <w:bookmarkStart w:id="489" w:name="_Toc57127649"/>
      <w:bookmarkStart w:id="490" w:name="_Toc57127758"/>
      <w:bookmarkStart w:id="491" w:name="_Toc51768561"/>
      <w:bookmarkStart w:id="492" w:name="_Toc51771068"/>
      <w:bookmarkStart w:id="493" w:name="_Toc57136458"/>
      <w:bookmarkStart w:id="494" w:name="_Toc57144808"/>
      <w:bookmarkStart w:id="495" w:name="_Toc57144917"/>
      <w:r>
        <w:t>7</w:t>
      </w:r>
      <w:r w:rsidRPr="000E647A">
        <w:t>.</w:t>
      </w:r>
      <w:r>
        <w:t>7</w:t>
      </w:r>
      <w:r w:rsidRPr="000E647A">
        <w:tab/>
      </w:r>
      <w:r>
        <w:t>Relaxed maximum modulation order</w:t>
      </w:r>
      <w:bookmarkEnd w:id="486"/>
      <w:bookmarkEnd w:id="487"/>
      <w:bookmarkEnd w:id="488"/>
      <w:bookmarkEnd w:id="489"/>
      <w:bookmarkEnd w:id="490"/>
      <w:bookmarkEnd w:id="493"/>
      <w:bookmarkEnd w:id="494"/>
      <w:bookmarkEnd w:id="495"/>
    </w:p>
    <w:p w:rsidR="0066543A" w:rsidRDefault="0066543A" w:rsidP="0066543A">
      <w:pPr>
        <w:pStyle w:val="Heading3"/>
      </w:pPr>
      <w:bookmarkStart w:id="496" w:name="_Toc56714315"/>
      <w:bookmarkStart w:id="497" w:name="_Toc57126582"/>
      <w:bookmarkStart w:id="498" w:name="_Toc57126703"/>
      <w:bookmarkStart w:id="499" w:name="_Toc57127650"/>
      <w:bookmarkStart w:id="500" w:name="_Toc57127759"/>
      <w:bookmarkStart w:id="501" w:name="_Toc57136459"/>
      <w:bookmarkStart w:id="502" w:name="_Toc57144809"/>
      <w:bookmarkStart w:id="503" w:name="_Toc57144918"/>
      <w:r>
        <w:t>7</w:t>
      </w:r>
      <w:r w:rsidRPr="000E647A">
        <w:t>.</w:t>
      </w:r>
      <w:r>
        <w:t>7</w:t>
      </w:r>
      <w:r w:rsidRPr="000E647A">
        <w:t>.1</w:t>
      </w:r>
      <w:r w:rsidRPr="000E647A">
        <w:tab/>
        <w:t>Description of feature</w:t>
      </w:r>
      <w:bookmarkEnd w:id="496"/>
      <w:bookmarkEnd w:id="497"/>
      <w:bookmarkEnd w:id="498"/>
      <w:bookmarkEnd w:id="499"/>
      <w:bookmarkEnd w:id="500"/>
      <w:bookmarkEnd w:id="501"/>
      <w:bookmarkEnd w:id="502"/>
      <w:bookmarkEnd w:id="503"/>
    </w:p>
    <w:p w:rsidR="0066543A" w:rsidRPr="009E3B62" w:rsidRDefault="0066543A" w:rsidP="004F6AD1">
      <w:r w:rsidRPr="00F909F8">
        <w:t xml:space="preserve">Relaxation of maximum mandatory modulation orders reduces complexity through reducing the </w:t>
      </w:r>
      <w:r w:rsidRPr="009E3B62">
        <w:t>amount of RF and baseband processing required.</w:t>
      </w:r>
    </w:p>
    <w:p w:rsidR="0066543A" w:rsidRPr="009E3B62" w:rsidRDefault="0066543A" w:rsidP="004F6AD1">
      <w:r w:rsidRPr="00F909F8">
        <w:t xml:space="preserve">In the study, </w:t>
      </w:r>
      <w:r w:rsidRPr="009E3B62">
        <w:t>the main options for relaxation of maximum mandatory modulation orders considered are:</w:t>
      </w:r>
    </w:p>
    <w:p w:rsidR="0066543A" w:rsidRPr="00961983" w:rsidRDefault="004F6AD1" w:rsidP="004F6AD1">
      <w:pPr>
        <w:pStyle w:val="B1"/>
      </w:pPr>
      <w:r>
        <w:t>-</w:t>
      </w:r>
      <w:r>
        <w:tab/>
      </w:r>
      <w:r w:rsidR="0066543A" w:rsidRPr="00961983">
        <w:t>UL:</w:t>
      </w:r>
    </w:p>
    <w:p w:rsidR="0066543A" w:rsidRPr="00961983" w:rsidRDefault="004F6AD1" w:rsidP="004F6AD1">
      <w:pPr>
        <w:pStyle w:val="B2"/>
      </w:pPr>
      <w:r>
        <w:t>-</w:t>
      </w:r>
      <w:r>
        <w:tab/>
      </w:r>
      <w:r w:rsidR="0066543A" w:rsidRPr="00961983">
        <w:t>FR1: 16QAM instead of 64QAM</w:t>
      </w:r>
    </w:p>
    <w:p w:rsidR="0066543A" w:rsidRPr="00961983" w:rsidRDefault="004F6AD1" w:rsidP="004F6AD1">
      <w:pPr>
        <w:pStyle w:val="B2"/>
      </w:pPr>
      <w:r>
        <w:t>-</w:t>
      </w:r>
      <w:r>
        <w:tab/>
      </w:r>
      <w:r w:rsidR="0066543A" w:rsidRPr="00961983">
        <w:t>FR2: 16QAM instead of 64QAM</w:t>
      </w:r>
    </w:p>
    <w:p w:rsidR="0066543A" w:rsidRPr="00961983" w:rsidRDefault="004F6AD1" w:rsidP="004F6AD1">
      <w:pPr>
        <w:pStyle w:val="B1"/>
      </w:pPr>
      <w:r>
        <w:t>-</w:t>
      </w:r>
      <w:r>
        <w:tab/>
      </w:r>
      <w:r w:rsidR="0066543A" w:rsidRPr="00961983">
        <w:t>DL</w:t>
      </w:r>
    </w:p>
    <w:p w:rsidR="0066543A" w:rsidRPr="00961983" w:rsidRDefault="004F6AD1" w:rsidP="004F6AD1">
      <w:pPr>
        <w:pStyle w:val="B2"/>
      </w:pPr>
      <w:r>
        <w:t>-</w:t>
      </w:r>
      <w:r>
        <w:tab/>
      </w:r>
      <w:r w:rsidR="0066543A" w:rsidRPr="00961983">
        <w:t>FR1: 64QAM instead of 256QAM</w:t>
      </w:r>
    </w:p>
    <w:p w:rsidR="0066543A" w:rsidRPr="00961983" w:rsidRDefault="004F6AD1" w:rsidP="004F6AD1">
      <w:pPr>
        <w:pStyle w:val="B2"/>
      </w:pPr>
      <w:r>
        <w:t>-</w:t>
      </w:r>
      <w:r>
        <w:tab/>
      </w:r>
      <w:r w:rsidR="0066543A" w:rsidRPr="00961983">
        <w:t>FR2: 16QAM instead of 64QAM</w:t>
      </w:r>
    </w:p>
    <w:p w:rsidR="0066543A" w:rsidRPr="009E3B62" w:rsidRDefault="0066543A" w:rsidP="004F6AD1">
      <w:r w:rsidRPr="00F909F8">
        <w:t>The study uses a legacy NR U</w:t>
      </w:r>
      <w:r w:rsidRPr="009E3B62">
        <w:t xml:space="preserve">E as a reference. The evaluation of </w:t>
      </w:r>
      <w:r w:rsidRPr="009E3B62">
        <w:rPr>
          <w:rFonts w:eastAsia="Calibri"/>
        </w:rPr>
        <w:t>cost/complexity reduction is with respect to a reference UE with the maximum modulation orders shown below.</w:t>
      </w:r>
    </w:p>
    <w:p w:rsidR="0066543A" w:rsidRPr="00961983" w:rsidRDefault="004F6AD1" w:rsidP="004F6AD1">
      <w:pPr>
        <w:pStyle w:val="B1"/>
      </w:pPr>
      <w:r>
        <w:t>-</w:t>
      </w:r>
      <w:r>
        <w:tab/>
      </w:r>
      <w:r w:rsidR="0066543A" w:rsidRPr="00961983">
        <w:t xml:space="preserve">UL: </w:t>
      </w:r>
    </w:p>
    <w:p w:rsidR="0066543A" w:rsidRPr="00961983" w:rsidRDefault="004F6AD1" w:rsidP="004F6AD1">
      <w:pPr>
        <w:pStyle w:val="B2"/>
      </w:pPr>
      <w:r>
        <w:t>-</w:t>
      </w:r>
      <w:r>
        <w:tab/>
      </w:r>
      <w:r w:rsidR="0066543A" w:rsidRPr="00961983">
        <w:t>FR1: 64QAM</w:t>
      </w:r>
    </w:p>
    <w:p w:rsidR="0066543A" w:rsidRPr="00961983" w:rsidRDefault="004F6AD1" w:rsidP="004F6AD1">
      <w:pPr>
        <w:pStyle w:val="B2"/>
      </w:pPr>
      <w:r>
        <w:t>-</w:t>
      </w:r>
      <w:r>
        <w:tab/>
      </w:r>
      <w:r w:rsidR="0066543A" w:rsidRPr="00961983">
        <w:t>FR2: 64QAM</w:t>
      </w:r>
    </w:p>
    <w:p w:rsidR="0066543A" w:rsidRPr="00961983" w:rsidRDefault="004F6AD1" w:rsidP="004F6AD1">
      <w:pPr>
        <w:pStyle w:val="B1"/>
      </w:pPr>
      <w:r>
        <w:t>-</w:t>
      </w:r>
      <w:r>
        <w:tab/>
      </w:r>
      <w:r w:rsidR="0066543A" w:rsidRPr="00961983">
        <w:t>DL</w:t>
      </w:r>
    </w:p>
    <w:p w:rsidR="0066543A" w:rsidRPr="00961983" w:rsidRDefault="004F6AD1" w:rsidP="004F6AD1">
      <w:pPr>
        <w:pStyle w:val="B2"/>
      </w:pPr>
      <w:r>
        <w:t>-</w:t>
      </w:r>
      <w:r>
        <w:tab/>
      </w:r>
      <w:r w:rsidR="0066543A" w:rsidRPr="00961983">
        <w:t>FR1: 256QAM</w:t>
      </w:r>
    </w:p>
    <w:p w:rsidR="0066543A" w:rsidRPr="00961983" w:rsidRDefault="004F6AD1" w:rsidP="004F6AD1">
      <w:pPr>
        <w:pStyle w:val="B2"/>
      </w:pPr>
      <w:r>
        <w:t>-</w:t>
      </w:r>
      <w:r>
        <w:tab/>
      </w:r>
      <w:r w:rsidR="0066543A" w:rsidRPr="00961983">
        <w:t>FR2: 64QAM</w:t>
      </w:r>
    </w:p>
    <w:p w:rsidR="0066543A" w:rsidRPr="000E05BB" w:rsidRDefault="0066543A" w:rsidP="004F6AD1">
      <w:pPr>
        <w:rPr>
          <w:bCs/>
        </w:rPr>
      </w:pPr>
      <w:r w:rsidRPr="000E05BB">
        <w:rPr>
          <w:bCs/>
        </w:rPr>
        <w:t>It is primarily assumed that these maximum modulation orders apply to data channels only.</w:t>
      </w:r>
    </w:p>
    <w:p w:rsidR="0066543A" w:rsidRPr="000E647A" w:rsidRDefault="0066543A" w:rsidP="0066543A">
      <w:pPr>
        <w:pStyle w:val="Heading3"/>
      </w:pPr>
      <w:bookmarkStart w:id="504" w:name="_Toc56714316"/>
      <w:bookmarkStart w:id="505" w:name="_Toc57126583"/>
      <w:bookmarkStart w:id="506" w:name="_Toc57126704"/>
      <w:bookmarkStart w:id="507" w:name="_Toc57127651"/>
      <w:bookmarkStart w:id="508" w:name="_Toc57127760"/>
      <w:bookmarkStart w:id="509" w:name="_Toc57136460"/>
      <w:bookmarkStart w:id="510" w:name="_Toc57144810"/>
      <w:bookmarkStart w:id="511" w:name="_Toc57144919"/>
      <w:r>
        <w:lastRenderedPageBreak/>
        <w:t>7</w:t>
      </w:r>
      <w:r w:rsidRPr="000E647A">
        <w:t>.</w:t>
      </w:r>
      <w:r>
        <w:t>7</w:t>
      </w:r>
      <w:r w:rsidRPr="000E647A">
        <w:t>.2</w:t>
      </w:r>
      <w:r w:rsidRPr="000E647A">
        <w:tab/>
        <w:t>Analysis of UE complexity reduction</w:t>
      </w:r>
      <w:bookmarkEnd w:id="504"/>
      <w:bookmarkEnd w:id="505"/>
      <w:bookmarkEnd w:id="506"/>
      <w:bookmarkEnd w:id="507"/>
      <w:bookmarkEnd w:id="508"/>
      <w:bookmarkEnd w:id="509"/>
      <w:bookmarkEnd w:id="510"/>
      <w:bookmarkEnd w:id="511"/>
    </w:p>
    <w:p w:rsidR="0066543A" w:rsidRPr="009E3B62" w:rsidRDefault="0066543A" w:rsidP="0066543A">
      <w:pPr>
        <w:jc w:val="both"/>
      </w:pPr>
      <w:r w:rsidRPr="00F909F8">
        <w:t>The estimated cost for a device with relaxed maximum modulation order (see evaluation methodology described in clause 6.1) and ave</w:t>
      </w:r>
      <w:r w:rsidRPr="009E3B62">
        <w:t>raged over the results provided by the sourcing companies</w:t>
      </w:r>
      <w:r>
        <w:t xml:space="preserve"> [3]</w:t>
      </w:r>
      <w:r w:rsidRPr="009E3B62">
        <w:t xml:space="preserve">, is summarized in Table 7.7.2-1 and Table 7.7.2-2. </w:t>
      </w:r>
    </w:p>
    <w:p w:rsidR="0066543A" w:rsidRPr="009B162E" w:rsidRDefault="0066543A" w:rsidP="0066543A">
      <w:pPr>
        <w:jc w:val="both"/>
        <w:rPr>
          <w:b/>
          <w:bCs/>
        </w:rPr>
      </w:pPr>
      <w:r w:rsidRPr="009B162E">
        <w:rPr>
          <w:b/>
          <w:bCs/>
        </w:rPr>
        <w:t>Relaxed maximum uplink modulation order:</w:t>
      </w:r>
    </w:p>
    <w:p w:rsidR="0066543A" w:rsidRPr="009E3B62" w:rsidRDefault="0066543A" w:rsidP="0066543A">
      <w:pPr>
        <w:jc w:val="both"/>
      </w:pPr>
      <w:r w:rsidRPr="00F909F8">
        <w:t xml:space="preserve">As can be seen in the last row for the total cost in Table 7.7.2-1, the average estimated cost reduction achieved by relaxing the maximum </w:t>
      </w:r>
      <w:r>
        <w:t>uplink</w:t>
      </w:r>
      <w:r w:rsidRPr="00F909F8">
        <w:t xml:space="preserve"> modul</w:t>
      </w:r>
      <w:r w:rsidRPr="009E3B62">
        <w:t>ation order from 64QAM to 16QAM is ~2% for FR1 FDD, FR1 TDD, and FR2.</w:t>
      </w:r>
    </w:p>
    <w:p w:rsidR="0066543A" w:rsidRPr="009E3B62" w:rsidRDefault="0066543A" w:rsidP="0066543A">
      <w:pPr>
        <w:jc w:val="both"/>
      </w:pPr>
      <w:r w:rsidRPr="00F909F8">
        <w:t>By c</w:t>
      </w:r>
      <w:r w:rsidRPr="009E3B62">
        <w:t>omparing Table 7.7.2-1 with the reference NR device cost breakdown in clause 6.1, it can be observed that the main contributors of the cost reduction are the following functional blocks:</w:t>
      </w:r>
    </w:p>
    <w:p w:rsidR="0066543A" w:rsidRPr="00F93496" w:rsidRDefault="006A54C9" w:rsidP="006A54C9">
      <w:pPr>
        <w:pStyle w:val="B1"/>
      </w:pPr>
      <w:r>
        <w:t>-</w:t>
      </w:r>
      <w:r>
        <w:tab/>
      </w:r>
      <w:r w:rsidR="0066543A" w:rsidRPr="00F93496">
        <w:t>RF: Power amplifier</w:t>
      </w:r>
    </w:p>
    <w:p w:rsidR="0066543A" w:rsidRPr="00F93496" w:rsidRDefault="006A54C9" w:rsidP="006A54C9">
      <w:pPr>
        <w:pStyle w:val="B1"/>
      </w:pPr>
      <w:r>
        <w:t>-</w:t>
      </w:r>
      <w:r>
        <w:tab/>
      </w:r>
      <w:r w:rsidR="0066543A" w:rsidRPr="00F93496">
        <w:t>RF: Transceiver</w:t>
      </w:r>
    </w:p>
    <w:p w:rsidR="0066543A" w:rsidRPr="00F93496" w:rsidRDefault="006A54C9" w:rsidP="006A54C9">
      <w:pPr>
        <w:pStyle w:val="B1"/>
      </w:pPr>
      <w:r>
        <w:t>-</w:t>
      </w:r>
      <w:r>
        <w:tab/>
      </w:r>
      <w:r w:rsidR="0066543A" w:rsidRPr="00F93496">
        <w:t>Baseband: ADC/DAC</w:t>
      </w:r>
    </w:p>
    <w:p w:rsidR="0066543A" w:rsidRPr="00F93496" w:rsidRDefault="006A54C9" w:rsidP="006A54C9">
      <w:pPr>
        <w:pStyle w:val="B1"/>
      </w:pPr>
      <w:r>
        <w:t>-</w:t>
      </w:r>
      <w:r>
        <w:tab/>
      </w:r>
      <w:r w:rsidR="0066543A" w:rsidRPr="00F93496">
        <w:t>Baseband: UL processing block</w:t>
      </w:r>
    </w:p>
    <w:p w:rsidR="0066543A" w:rsidRPr="009E3B62" w:rsidRDefault="0066543A" w:rsidP="0066543A">
      <w:pPr>
        <w:jc w:val="both"/>
      </w:pPr>
      <w:r w:rsidRPr="00F909F8">
        <w:t>F</w:t>
      </w:r>
      <w:r w:rsidRPr="009E3B62">
        <w:t>urthermore, ~50% of sourcing companies indicated that the RF cost savings (but not the baseband cost savings) accumulate across supported bands.</w:t>
      </w:r>
    </w:p>
    <w:p w:rsidR="0066543A" w:rsidRPr="00FA4365" w:rsidRDefault="0066543A" w:rsidP="006A54C9">
      <w:pPr>
        <w:pStyle w:val="TH"/>
      </w:pPr>
      <w:r w:rsidRPr="00FA4365">
        <w:t xml:space="preserve">Table 7.7.2-1: Estimated relative device cost for relaxed maximum </w:t>
      </w:r>
      <w:r>
        <w:t>uplink</w:t>
      </w:r>
      <w:r w:rsidRPr="00FA4365">
        <w:t xml:space="preserve"> modulation order</w:t>
      </w:r>
    </w:p>
    <w:tbl>
      <w:tblPr>
        <w:tblW w:w="0" w:type="auto"/>
        <w:jc w:val="center"/>
        <w:tblLook w:val="04A0" w:firstRow="1" w:lastRow="0" w:firstColumn="1" w:lastColumn="0" w:noHBand="0" w:noVBand="1"/>
      </w:tblPr>
      <w:tblGrid>
        <w:gridCol w:w="4025"/>
        <w:gridCol w:w="1563"/>
        <w:gridCol w:w="1563"/>
        <w:gridCol w:w="1563"/>
      </w:tblGrid>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4B499D">
              <w:rPr>
                <w:rFonts w:ascii="Calibri"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40.4%</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97.9%</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10.9%</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5.8%</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98.4%</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98.1%</w:t>
            </w:r>
          </w:p>
        </w:tc>
      </w:tr>
    </w:tbl>
    <w:p w:rsidR="0066543A" w:rsidRPr="00656E4E" w:rsidRDefault="0066543A" w:rsidP="006A54C9"/>
    <w:p w:rsidR="0066543A" w:rsidRPr="009B162E" w:rsidRDefault="0066543A" w:rsidP="0066543A">
      <w:pPr>
        <w:jc w:val="both"/>
        <w:rPr>
          <w:b/>
          <w:bCs/>
        </w:rPr>
      </w:pPr>
      <w:r w:rsidRPr="009B162E">
        <w:rPr>
          <w:b/>
          <w:bCs/>
        </w:rPr>
        <w:t xml:space="preserve">Relaxed maximum </w:t>
      </w:r>
      <w:r>
        <w:rPr>
          <w:b/>
          <w:bCs/>
        </w:rPr>
        <w:t>downlink</w:t>
      </w:r>
      <w:r w:rsidRPr="009B162E">
        <w:rPr>
          <w:b/>
          <w:bCs/>
        </w:rPr>
        <w:t xml:space="preserve"> modulation order:</w:t>
      </w:r>
    </w:p>
    <w:p w:rsidR="0066543A" w:rsidRPr="00D63FCC" w:rsidRDefault="0066543A" w:rsidP="006A54C9">
      <w:r w:rsidRPr="00F909F8">
        <w:t xml:space="preserve">From Table 7.7.2-2, the average estimated cost </w:t>
      </w:r>
      <w:r w:rsidRPr="00D63FCC">
        <w:t xml:space="preserve">reduction achieved by relaxing the maximum </w:t>
      </w:r>
      <w:r>
        <w:t>downlink</w:t>
      </w:r>
      <w:r w:rsidRPr="00D63FCC">
        <w:t xml:space="preserve"> modulation order from 256QAM to 64QAM is ~6% for both FR1 FDD and TDD bands. For FR2, the average estimated cost reduction achieved by relaxing the maximum DL modulation order from 64QAM to 16QAM is ~6%.</w:t>
      </w:r>
    </w:p>
    <w:p w:rsidR="0066543A" w:rsidRPr="00D63FCC" w:rsidRDefault="0066543A" w:rsidP="006A54C9">
      <w:r w:rsidRPr="00F909F8">
        <w:t>By com</w:t>
      </w:r>
      <w:r w:rsidRPr="00D63FCC">
        <w:t>paring Table 7.7.2-2 with the reference NR device cost breakdown in clause 6.1, it can be observed that the main contributors of the cost reduction are the following functional blocks:</w:t>
      </w:r>
    </w:p>
    <w:p w:rsidR="0066543A" w:rsidRPr="00F93496" w:rsidRDefault="006A54C9" w:rsidP="006A54C9">
      <w:pPr>
        <w:pStyle w:val="B1"/>
      </w:pPr>
      <w:r>
        <w:t>-</w:t>
      </w:r>
      <w:r>
        <w:tab/>
      </w:r>
      <w:r w:rsidR="0066543A" w:rsidRPr="00F93496">
        <w:t>RF: Transceiver</w:t>
      </w:r>
    </w:p>
    <w:p w:rsidR="0066543A" w:rsidRPr="00F93496" w:rsidRDefault="006A54C9" w:rsidP="006A54C9">
      <w:pPr>
        <w:pStyle w:val="B1"/>
      </w:pPr>
      <w:r>
        <w:t>-</w:t>
      </w:r>
      <w:r>
        <w:tab/>
      </w:r>
      <w:r w:rsidR="0066543A" w:rsidRPr="00F93496">
        <w:t>Baseband: ADC/DAC</w:t>
      </w:r>
    </w:p>
    <w:p w:rsidR="0066543A" w:rsidRPr="00F93496" w:rsidRDefault="006A54C9" w:rsidP="006A54C9">
      <w:pPr>
        <w:pStyle w:val="B1"/>
      </w:pPr>
      <w:r>
        <w:t>-</w:t>
      </w:r>
      <w:r>
        <w:tab/>
      </w:r>
      <w:r w:rsidR="0066543A" w:rsidRPr="00F93496">
        <w:t>Baseband: Receiver processing block</w:t>
      </w:r>
    </w:p>
    <w:p w:rsidR="0066543A" w:rsidRPr="00F93496" w:rsidRDefault="006A54C9" w:rsidP="006A54C9">
      <w:pPr>
        <w:pStyle w:val="B1"/>
      </w:pPr>
      <w:r>
        <w:t>-</w:t>
      </w:r>
      <w:r>
        <w:tab/>
      </w:r>
      <w:r w:rsidR="0066543A" w:rsidRPr="00F93496">
        <w:t>Baseband: LDPC decoding</w:t>
      </w:r>
    </w:p>
    <w:p w:rsidR="0066543A" w:rsidRPr="00F93496" w:rsidRDefault="006A54C9" w:rsidP="006A54C9">
      <w:pPr>
        <w:pStyle w:val="B1"/>
      </w:pPr>
      <w:r>
        <w:t>-</w:t>
      </w:r>
      <w:r>
        <w:tab/>
      </w:r>
      <w:r w:rsidR="0066543A" w:rsidRPr="00F93496">
        <w:t>Baseband: HARQ buffer</w:t>
      </w:r>
    </w:p>
    <w:p w:rsidR="0066543A" w:rsidRPr="00D63FCC" w:rsidRDefault="0066543A" w:rsidP="006A54C9">
      <w:r w:rsidRPr="00F909F8">
        <w:lastRenderedPageBreak/>
        <w:t>Furthermore, more than 70% of sourc</w:t>
      </w:r>
      <w:r w:rsidRPr="00D63FCC">
        <w:t>ing companies indicated that these cost savings do not accumulate across supported bands.</w:t>
      </w:r>
    </w:p>
    <w:p w:rsidR="0066543A" w:rsidRPr="00FA4365" w:rsidRDefault="0066543A" w:rsidP="006A54C9">
      <w:pPr>
        <w:pStyle w:val="TH"/>
      </w:pPr>
      <w:r w:rsidRPr="00FA4365">
        <w:t xml:space="preserve">Table 7.7.2-2: Estimated relative device cost for relaxed maximum </w:t>
      </w:r>
      <w:r>
        <w:t>downlink</w:t>
      </w:r>
      <w:r w:rsidRPr="00FA4365">
        <w:t xml:space="preserve"> modulation order</w:t>
      </w:r>
    </w:p>
    <w:tbl>
      <w:tblPr>
        <w:tblW w:w="0" w:type="auto"/>
        <w:jc w:val="center"/>
        <w:tblLook w:val="04A0" w:firstRow="1" w:lastRow="0" w:firstColumn="1" w:lastColumn="0" w:noHBand="0" w:noVBand="1"/>
      </w:tblPr>
      <w:tblGrid>
        <w:gridCol w:w="4025"/>
        <w:gridCol w:w="1644"/>
        <w:gridCol w:w="1644"/>
        <w:gridCol w:w="1563"/>
      </w:tblGrid>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4B499D">
              <w:rPr>
                <w:rFonts w:ascii="Calibri"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14.9%</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51.8%</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38.8%</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10.1%</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6.3%</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8.1%</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17.3%</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93.7%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rsidR="0066543A" w:rsidRPr="00D63FCC" w:rsidRDefault="0066543A" w:rsidP="006A54C9"/>
    <w:p w:rsidR="0066543A" w:rsidRDefault="0066543A" w:rsidP="0066543A">
      <w:pPr>
        <w:pStyle w:val="Heading3"/>
      </w:pPr>
      <w:bookmarkStart w:id="512" w:name="_Toc56714317"/>
      <w:bookmarkStart w:id="513" w:name="_Toc57126584"/>
      <w:bookmarkStart w:id="514" w:name="_Toc57126705"/>
      <w:bookmarkStart w:id="515" w:name="_Toc57127652"/>
      <w:bookmarkStart w:id="516" w:name="_Toc57127761"/>
      <w:bookmarkStart w:id="517" w:name="_Toc57136461"/>
      <w:bookmarkStart w:id="518" w:name="_Toc57144811"/>
      <w:bookmarkStart w:id="519" w:name="_Toc57144920"/>
      <w:r>
        <w:t>7</w:t>
      </w:r>
      <w:r w:rsidRPr="000E647A">
        <w:t>.</w:t>
      </w:r>
      <w:r>
        <w:t>7</w:t>
      </w:r>
      <w:r w:rsidRPr="000E647A">
        <w:t>.3</w:t>
      </w:r>
      <w:r w:rsidRPr="000E647A">
        <w:tab/>
        <w:t xml:space="preserve">Analysis of </w:t>
      </w:r>
      <w:r>
        <w:t>performance impacts</w:t>
      </w:r>
      <w:bookmarkEnd w:id="512"/>
      <w:bookmarkEnd w:id="513"/>
      <w:bookmarkEnd w:id="514"/>
      <w:bookmarkEnd w:id="515"/>
      <w:bookmarkEnd w:id="516"/>
      <w:bookmarkEnd w:id="517"/>
      <w:bookmarkEnd w:id="518"/>
      <w:bookmarkEnd w:id="519"/>
    </w:p>
    <w:p w:rsidR="0066543A" w:rsidRPr="00944420" w:rsidRDefault="0066543A" w:rsidP="0066543A">
      <w:pPr>
        <w:jc w:val="both"/>
        <w:rPr>
          <w:b/>
          <w:bCs/>
        </w:rPr>
      </w:pPr>
      <w:r w:rsidRPr="00944420">
        <w:rPr>
          <w:b/>
          <w:bCs/>
        </w:rPr>
        <w:t>Coverage:</w:t>
      </w:r>
    </w:p>
    <w:p w:rsidR="0066543A" w:rsidRPr="00944420" w:rsidRDefault="0066543A" w:rsidP="0066543A">
      <w:pPr>
        <w:jc w:val="both"/>
      </w:pPr>
      <w:r w:rsidRPr="00944420">
        <w:t>Relaxation of maximum mandatory modulation orders does not impact the coverage.</w:t>
      </w:r>
    </w:p>
    <w:p w:rsidR="0066543A" w:rsidRDefault="0066543A" w:rsidP="0066543A">
      <w:pPr>
        <w:jc w:val="both"/>
        <w:rPr>
          <w:b/>
          <w:bCs/>
        </w:rPr>
      </w:pPr>
      <w:r>
        <w:rPr>
          <w:b/>
          <w:bCs/>
        </w:rPr>
        <w:t>Network capacity and spectral efficiency:</w:t>
      </w:r>
    </w:p>
    <w:p w:rsidR="0066543A" w:rsidRDefault="0066543A" w:rsidP="0066543A">
      <w:pPr>
        <w:jc w:val="both"/>
      </w:pPr>
      <w:r>
        <w:t>Relaxation of maximum mandatory modulation orders will reduce spectral efficiency due to reduced peak data rate. Quantitative evaluation results are provided in clause 12.</w:t>
      </w:r>
    </w:p>
    <w:p w:rsidR="0066543A" w:rsidRPr="00944420" w:rsidRDefault="0066543A" w:rsidP="0066543A">
      <w:pPr>
        <w:jc w:val="both"/>
        <w:rPr>
          <w:b/>
          <w:bCs/>
        </w:rPr>
      </w:pPr>
      <w:r w:rsidRPr="00944420">
        <w:rPr>
          <w:b/>
          <w:bCs/>
        </w:rPr>
        <w:t>Data rate:</w:t>
      </w:r>
    </w:p>
    <w:p w:rsidR="0066543A" w:rsidRPr="00944420" w:rsidRDefault="0066543A" w:rsidP="006A54C9">
      <w:r w:rsidRPr="00944420">
        <w:t>Reducing the maximum modulation orders will lower the downlink peak data rate.</w:t>
      </w:r>
    </w:p>
    <w:p w:rsidR="0066543A" w:rsidRPr="003D721C" w:rsidRDefault="006A54C9" w:rsidP="006A54C9">
      <w:pPr>
        <w:pStyle w:val="B1"/>
      </w:pPr>
      <w:r>
        <w:t>-</w:t>
      </w:r>
      <w:r>
        <w:tab/>
      </w:r>
      <w:r w:rsidR="0066543A" w:rsidRPr="003D721C">
        <w:t>Reduction from 256QAM to 64QAM decreases the downlink peak rate by ~25%.</w:t>
      </w:r>
    </w:p>
    <w:p w:rsidR="0066543A" w:rsidRPr="003D721C" w:rsidRDefault="006A54C9" w:rsidP="006A54C9">
      <w:pPr>
        <w:pStyle w:val="B1"/>
      </w:pPr>
      <w:r>
        <w:t>-</w:t>
      </w:r>
      <w:r>
        <w:tab/>
      </w:r>
      <w:r w:rsidR="0066543A" w:rsidRPr="003D721C">
        <w:t>Reduction from 64QAM to 16QAM decreases the downlink peak rate by ~33%.</w:t>
      </w:r>
    </w:p>
    <w:p w:rsidR="0066543A" w:rsidRPr="00944420" w:rsidRDefault="0066543A" w:rsidP="006A54C9">
      <w:r w:rsidRPr="00944420">
        <w:t>Despite this reduction in peak data rate, the UE will be able to sufficiently fulfil the peak data rate requirements for the RedCap uses cases. For peak rate impacts from combinations of UE complexity reduction techniques, see clause 7.8.3.</w:t>
      </w:r>
    </w:p>
    <w:p w:rsidR="0066543A" w:rsidRPr="00944420" w:rsidRDefault="0066543A" w:rsidP="0066543A">
      <w:pPr>
        <w:jc w:val="both"/>
        <w:rPr>
          <w:b/>
          <w:bCs/>
        </w:rPr>
      </w:pPr>
      <w:r w:rsidRPr="00944420">
        <w:rPr>
          <w:b/>
          <w:bCs/>
        </w:rPr>
        <w:t>Latency</w:t>
      </w:r>
      <w:r w:rsidRPr="00944420">
        <w:rPr>
          <w:b/>
          <w:lang w:val="en-US" w:eastAsia="ja-JP"/>
        </w:rPr>
        <w:t xml:space="preserve"> and reliability</w:t>
      </w:r>
      <w:r w:rsidRPr="00944420">
        <w:rPr>
          <w:b/>
          <w:bCs/>
        </w:rPr>
        <w:t>:</w:t>
      </w:r>
    </w:p>
    <w:p w:rsidR="0066543A" w:rsidRPr="00944420" w:rsidRDefault="0066543A" w:rsidP="0066543A">
      <w:pPr>
        <w:jc w:val="both"/>
      </w:pPr>
      <w:r w:rsidRPr="00944420">
        <w:t>Relaxing the maximum modulation orders may increase the latency slightly. Nevertheless, all the latency and reliability requirements for the RedCap use cases can be satisfied by all the studied options for relaxed maximum modulation orders.</w:t>
      </w:r>
    </w:p>
    <w:p w:rsidR="0066543A" w:rsidRPr="00944420" w:rsidRDefault="0066543A" w:rsidP="0066543A">
      <w:pPr>
        <w:jc w:val="both"/>
        <w:rPr>
          <w:b/>
          <w:bCs/>
        </w:rPr>
      </w:pPr>
      <w:r w:rsidRPr="00944420">
        <w:rPr>
          <w:b/>
          <w:bCs/>
        </w:rPr>
        <w:t>Power consumption:</w:t>
      </w:r>
    </w:p>
    <w:p w:rsidR="0066543A" w:rsidRPr="00944420" w:rsidRDefault="0066543A" w:rsidP="0066543A">
      <w:pPr>
        <w:jc w:val="both"/>
      </w:pPr>
      <w:r w:rsidRPr="00944420">
        <w:t>Relaxation of maximum modulation orders can reduce power consumption of the RF and baseband modules marginally during transmission and reception.</w:t>
      </w:r>
    </w:p>
    <w:p w:rsidR="0066543A" w:rsidRPr="000E647A" w:rsidRDefault="0066543A" w:rsidP="0066543A">
      <w:pPr>
        <w:pStyle w:val="Heading3"/>
      </w:pPr>
      <w:bookmarkStart w:id="520" w:name="_Toc56714318"/>
      <w:bookmarkStart w:id="521" w:name="_Toc57126585"/>
      <w:bookmarkStart w:id="522" w:name="_Toc57126706"/>
      <w:bookmarkStart w:id="523" w:name="_Toc57127653"/>
      <w:bookmarkStart w:id="524" w:name="_Toc57127762"/>
      <w:bookmarkStart w:id="525" w:name="_Toc57136462"/>
      <w:bookmarkStart w:id="526" w:name="_Toc57144812"/>
      <w:bookmarkStart w:id="527" w:name="_Toc57144921"/>
      <w:r>
        <w:t>7</w:t>
      </w:r>
      <w:r w:rsidRPr="000E647A">
        <w:t>.</w:t>
      </w:r>
      <w:r>
        <w:t>7</w:t>
      </w:r>
      <w:r w:rsidRPr="000E647A">
        <w:t>.4</w:t>
      </w:r>
      <w:r w:rsidRPr="000E647A">
        <w:tab/>
        <w:t xml:space="preserve">Analysis of </w:t>
      </w:r>
      <w:r>
        <w:t>coexistence with legacy UEs</w:t>
      </w:r>
      <w:bookmarkEnd w:id="520"/>
      <w:bookmarkEnd w:id="521"/>
      <w:bookmarkEnd w:id="522"/>
      <w:bookmarkEnd w:id="523"/>
      <w:bookmarkEnd w:id="524"/>
      <w:bookmarkEnd w:id="525"/>
      <w:bookmarkEnd w:id="526"/>
      <w:bookmarkEnd w:id="527"/>
    </w:p>
    <w:p w:rsidR="0066543A" w:rsidRPr="00636076" w:rsidRDefault="0066543A" w:rsidP="0066543A">
      <w:pPr>
        <w:jc w:val="both"/>
      </w:pPr>
      <w:r w:rsidRPr="00636076">
        <w:t>Relaxing the maximum modulation orders for RedCap UEs will have no significant impacts on coexistence with legacy UEs.</w:t>
      </w:r>
    </w:p>
    <w:p w:rsidR="0066543A" w:rsidRPr="000E647A" w:rsidRDefault="0066543A" w:rsidP="0066543A">
      <w:pPr>
        <w:pStyle w:val="Heading3"/>
      </w:pPr>
      <w:bookmarkStart w:id="528" w:name="_Toc56714319"/>
      <w:bookmarkStart w:id="529" w:name="_Toc57126586"/>
      <w:bookmarkStart w:id="530" w:name="_Toc57126707"/>
      <w:bookmarkStart w:id="531" w:name="_Toc57127654"/>
      <w:bookmarkStart w:id="532" w:name="_Toc57127763"/>
      <w:bookmarkStart w:id="533" w:name="_Toc57136463"/>
      <w:bookmarkStart w:id="534" w:name="_Toc57144813"/>
      <w:bookmarkStart w:id="535" w:name="_Toc57144922"/>
      <w:r>
        <w:lastRenderedPageBreak/>
        <w:t>7</w:t>
      </w:r>
      <w:r w:rsidRPr="000E647A">
        <w:t>.</w:t>
      </w:r>
      <w:r>
        <w:t>7</w:t>
      </w:r>
      <w:r w:rsidRPr="000E647A">
        <w:t>.</w:t>
      </w:r>
      <w:r>
        <w:t>5</w:t>
      </w:r>
      <w:r w:rsidRPr="000E647A">
        <w:tab/>
        <w:t>Analysis of specification impacts</w:t>
      </w:r>
      <w:bookmarkEnd w:id="528"/>
      <w:bookmarkEnd w:id="529"/>
      <w:bookmarkEnd w:id="530"/>
      <w:bookmarkEnd w:id="531"/>
      <w:bookmarkEnd w:id="532"/>
      <w:bookmarkEnd w:id="533"/>
      <w:bookmarkEnd w:id="534"/>
      <w:bookmarkEnd w:id="535"/>
    </w:p>
    <w:p w:rsidR="0066543A" w:rsidRPr="00636076" w:rsidRDefault="0066543A" w:rsidP="0066543A">
      <w:pPr>
        <w:jc w:val="both"/>
      </w:pPr>
      <w:r>
        <w:t>The specification impact from relaxed maximum modulation orders for RedCap UEs is small, assuming that no performance optimizations are introduced.</w:t>
      </w:r>
    </w:p>
    <w:p w:rsidR="0066543A" w:rsidRPr="000E647A" w:rsidRDefault="0066543A" w:rsidP="0066543A">
      <w:pPr>
        <w:pStyle w:val="Heading2"/>
      </w:pPr>
      <w:bookmarkStart w:id="536" w:name="_Toc56714320"/>
      <w:bookmarkStart w:id="537" w:name="_Toc57126587"/>
      <w:bookmarkStart w:id="538" w:name="_Toc57126708"/>
      <w:bookmarkStart w:id="539" w:name="_Toc57127655"/>
      <w:bookmarkStart w:id="540" w:name="_Toc57127764"/>
      <w:bookmarkStart w:id="541" w:name="_Toc57136464"/>
      <w:bookmarkStart w:id="542" w:name="_Toc57144814"/>
      <w:bookmarkStart w:id="543" w:name="_Toc57144923"/>
      <w:r>
        <w:t>7</w:t>
      </w:r>
      <w:r w:rsidRPr="000E647A">
        <w:t>.</w:t>
      </w:r>
      <w:r>
        <w:t>8</w:t>
      </w:r>
      <w:r w:rsidRPr="000E647A">
        <w:tab/>
        <w:t>Combinations of UE complexity reduction features</w:t>
      </w:r>
      <w:bookmarkEnd w:id="491"/>
      <w:bookmarkEnd w:id="492"/>
      <w:bookmarkEnd w:id="536"/>
      <w:bookmarkEnd w:id="537"/>
      <w:bookmarkEnd w:id="538"/>
      <w:bookmarkEnd w:id="539"/>
      <w:bookmarkEnd w:id="540"/>
      <w:bookmarkEnd w:id="541"/>
      <w:bookmarkEnd w:id="542"/>
      <w:bookmarkEnd w:id="543"/>
    </w:p>
    <w:p w:rsidR="0066543A" w:rsidRPr="000E647A" w:rsidRDefault="0066543A" w:rsidP="0066543A">
      <w:pPr>
        <w:pStyle w:val="Heading3"/>
      </w:pPr>
      <w:bookmarkStart w:id="544" w:name="_Toc51768562"/>
      <w:bookmarkStart w:id="545" w:name="_Toc51771069"/>
      <w:bookmarkStart w:id="546" w:name="_Toc56714321"/>
      <w:bookmarkStart w:id="547" w:name="_Toc57126588"/>
      <w:bookmarkStart w:id="548" w:name="_Toc57126709"/>
      <w:bookmarkStart w:id="549" w:name="_Toc57127656"/>
      <w:bookmarkStart w:id="550" w:name="_Toc57127765"/>
      <w:bookmarkStart w:id="551" w:name="_Toc57136465"/>
      <w:bookmarkStart w:id="552" w:name="_Toc57144815"/>
      <w:bookmarkStart w:id="553" w:name="_Toc57144924"/>
      <w:r>
        <w:t>7</w:t>
      </w:r>
      <w:r w:rsidRPr="000E647A">
        <w:t>.</w:t>
      </w:r>
      <w:r>
        <w:t>8</w:t>
      </w:r>
      <w:r w:rsidRPr="000E647A">
        <w:t>.1</w:t>
      </w:r>
      <w:r w:rsidRPr="000E647A">
        <w:tab/>
        <w:t>Description of feature combinations</w:t>
      </w:r>
      <w:bookmarkEnd w:id="544"/>
      <w:bookmarkEnd w:id="545"/>
      <w:bookmarkEnd w:id="546"/>
      <w:bookmarkEnd w:id="547"/>
      <w:bookmarkEnd w:id="548"/>
      <w:bookmarkEnd w:id="549"/>
      <w:bookmarkEnd w:id="550"/>
      <w:bookmarkEnd w:id="551"/>
      <w:bookmarkEnd w:id="552"/>
      <w:bookmarkEnd w:id="553"/>
    </w:p>
    <w:p w:rsidR="0066543A" w:rsidRPr="00F52F4E" w:rsidRDefault="0066543A" w:rsidP="0066543A">
      <w:pPr>
        <w:jc w:val="both"/>
      </w:pPr>
      <w:r w:rsidRPr="00F52F4E">
        <w:t>The evaluation results for the studied individual UE complexity reduction techniques are captured in clauses 7.2 through 7.7. In this clause, the properties of combinations of different individual UE complexity reduction techniques are described.</w:t>
      </w:r>
    </w:p>
    <w:p w:rsidR="0066543A" w:rsidRPr="000E647A" w:rsidRDefault="0066543A" w:rsidP="0066543A">
      <w:pPr>
        <w:pStyle w:val="Heading3"/>
      </w:pPr>
      <w:bookmarkStart w:id="554" w:name="_Toc51768563"/>
      <w:bookmarkStart w:id="555" w:name="_Toc51771070"/>
      <w:bookmarkStart w:id="556" w:name="_Toc56714322"/>
      <w:bookmarkStart w:id="557" w:name="_Toc57126589"/>
      <w:bookmarkStart w:id="558" w:name="_Toc57126710"/>
      <w:bookmarkStart w:id="559" w:name="_Toc57127657"/>
      <w:bookmarkStart w:id="560" w:name="_Toc57127766"/>
      <w:bookmarkStart w:id="561" w:name="_Toc57136466"/>
      <w:bookmarkStart w:id="562" w:name="_Toc57144816"/>
      <w:bookmarkStart w:id="563" w:name="_Toc57144925"/>
      <w:r>
        <w:t>7</w:t>
      </w:r>
      <w:r w:rsidRPr="000E647A">
        <w:t>.</w:t>
      </w:r>
      <w:r>
        <w:t>8</w:t>
      </w:r>
      <w:r w:rsidRPr="000E647A">
        <w:t>.2</w:t>
      </w:r>
      <w:r w:rsidRPr="000E647A">
        <w:tab/>
        <w:t>Analysis of UE complexity reduction</w:t>
      </w:r>
      <w:bookmarkEnd w:id="554"/>
      <w:bookmarkEnd w:id="555"/>
      <w:bookmarkEnd w:id="556"/>
      <w:bookmarkEnd w:id="557"/>
      <w:bookmarkEnd w:id="558"/>
      <w:bookmarkEnd w:id="559"/>
      <w:bookmarkEnd w:id="560"/>
      <w:bookmarkEnd w:id="561"/>
      <w:bookmarkEnd w:id="562"/>
      <w:bookmarkEnd w:id="563"/>
    </w:p>
    <w:p w:rsidR="0066543A" w:rsidRDefault="0066543A" w:rsidP="006A54C9">
      <w:r>
        <w:t>The estimated costs and estimated cost reductions for devices employing one or more of the UE complexity reduction techniques (see descriptions in clauses 7.2 through 7.7), relative to the reference NR device (see evaluation methodology described in clause 6.1) and averaged over the results provided by the sourcing companies [3], are summarized in Table 7.8.2-1 for FR1 FDD, Table 7.8.2-2 for FR1 TDD, and Table 7.8.2-3 for FR2.</w:t>
      </w:r>
    </w:p>
    <w:p w:rsidR="0066543A" w:rsidRPr="00E666BD" w:rsidRDefault="0066543A" w:rsidP="006A54C9">
      <w:pPr>
        <w:pStyle w:val="TH"/>
      </w:pPr>
      <w:r w:rsidRPr="00E666BD">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66543A" w:rsidTr="00D201C3">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Pr="00B52045" w:rsidRDefault="0066543A" w:rsidP="00D201C3">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rsidR="0066543A" w:rsidRDefault="0066543A" w:rsidP="0066543A">
      <w:pPr>
        <w:jc w:val="both"/>
        <w:rPr>
          <w:rFonts w:eastAsia="Batang"/>
          <w:szCs w:val="22"/>
          <w:lang w:val="en-US"/>
        </w:rPr>
      </w:pPr>
    </w:p>
    <w:p w:rsidR="0066543A" w:rsidRPr="00E666BD" w:rsidRDefault="0066543A" w:rsidP="006A54C9">
      <w:pPr>
        <w:pStyle w:val="TH"/>
      </w:pPr>
      <w:r w:rsidRPr="00E666BD">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66543A" w:rsidTr="00D201C3">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66543A" w:rsidRPr="00B52045" w:rsidRDefault="0066543A" w:rsidP="00D201C3">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lastRenderedPageBreak/>
              <w:t>20 MHz, 1 layer, 1 Rx, DL 64QAM,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rsidR="0066543A" w:rsidRDefault="0066543A" w:rsidP="0066543A">
      <w:pPr>
        <w:jc w:val="both"/>
        <w:rPr>
          <w:rFonts w:eastAsia="Batang"/>
          <w:szCs w:val="22"/>
          <w:lang w:val="en-US"/>
        </w:rPr>
      </w:pPr>
    </w:p>
    <w:p w:rsidR="0066543A" w:rsidRPr="00E666BD" w:rsidRDefault="0066543A" w:rsidP="006A54C9">
      <w:pPr>
        <w:pStyle w:val="TH"/>
      </w:pPr>
      <w:r w:rsidRPr="00E666BD">
        <w:t>Table 7.8.2-3: Estimated relative device cost and estimated relative device cost reduction for UE complexity reduction technique(s) for FR2</w:t>
      </w:r>
    </w:p>
    <w:tbl>
      <w:tblPr>
        <w:tblW w:w="9329" w:type="dxa"/>
        <w:tblInd w:w="75" w:type="dxa"/>
        <w:tblCellMar>
          <w:left w:w="70" w:type="dxa"/>
          <w:right w:w="70" w:type="dxa"/>
        </w:tblCellMar>
        <w:tblLook w:val="04A0" w:firstRow="1" w:lastRow="0" w:firstColumn="1" w:lastColumn="0" w:noHBand="0" w:noVBand="1"/>
      </w:tblPr>
      <w:tblGrid>
        <w:gridCol w:w="4722"/>
        <w:gridCol w:w="753"/>
        <w:gridCol w:w="754"/>
        <w:gridCol w:w="754"/>
        <w:gridCol w:w="783"/>
        <w:gridCol w:w="783"/>
        <w:gridCol w:w="783"/>
      </w:tblGrid>
      <w:tr w:rsidR="0066543A" w:rsidTr="00D201C3">
        <w:trPr>
          <w:trHeight w:val="450"/>
        </w:trPr>
        <w:tc>
          <w:tcPr>
            <w:tcW w:w="472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66543A" w:rsidRPr="00B52045" w:rsidRDefault="0066543A" w:rsidP="00D201C3">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FR2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(instead of 200 MHz)</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15.6%</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50 MHz (instead of 200 MHz)</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39.7%</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16QAM (instead of DL 64QAM)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1 layer, 1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47.5%</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50.7%</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52.8%</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20.5%</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62.4%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19.1%</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bl>
    <w:p w:rsidR="0066543A" w:rsidRPr="00E666BD" w:rsidRDefault="0066543A" w:rsidP="0066543A">
      <w:pPr>
        <w:jc w:val="both"/>
      </w:pPr>
    </w:p>
    <w:p w:rsidR="0066543A" w:rsidRPr="000E647A" w:rsidRDefault="0066543A" w:rsidP="0066543A">
      <w:pPr>
        <w:pStyle w:val="Heading3"/>
      </w:pPr>
      <w:bookmarkStart w:id="564" w:name="_Toc51768564"/>
      <w:bookmarkStart w:id="565" w:name="_Toc51771071"/>
      <w:bookmarkStart w:id="566" w:name="_Toc56714323"/>
      <w:bookmarkStart w:id="567" w:name="_Toc57126590"/>
      <w:bookmarkStart w:id="568" w:name="_Toc57126711"/>
      <w:bookmarkStart w:id="569" w:name="_Toc57127658"/>
      <w:bookmarkStart w:id="570" w:name="_Toc57127767"/>
      <w:bookmarkStart w:id="571" w:name="_Toc57136467"/>
      <w:bookmarkStart w:id="572" w:name="_Toc57144817"/>
      <w:bookmarkStart w:id="573" w:name="_Toc57144926"/>
      <w:r>
        <w:t>7</w:t>
      </w:r>
      <w:r w:rsidRPr="000E647A">
        <w:t>.</w:t>
      </w:r>
      <w:r>
        <w:t>8</w:t>
      </w:r>
      <w:r w:rsidRPr="000E647A">
        <w:t>.3</w:t>
      </w:r>
      <w:r w:rsidRPr="000E647A">
        <w:tab/>
        <w:t xml:space="preserve">Analysis of </w:t>
      </w:r>
      <w:r>
        <w:t>performance impacts</w:t>
      </w:r>
      <w:bookmarkEnd w:id="564"/>
      <w:bookmarkEnd w:id="565"/>
      <w:bookmarkEnd w:id="566"/>
      <w:bookmarkEnd w:id="567"/>
      <w:bookmarkEnd w:id="568"/>
      <w:bookmarkEnd w:id="569"/>
      <w:bookmarkEnd w:id="570"/>
      <w:bookmarkEnd w:id="571"/>
      <w:bookmarkEnd w:id="572"/>
      <w:bookmarkEnd w:id="573"/>
    </w:p>
    <w:p w:rsidR="0066543A" w:rsidRPr="003D721C" w:rsidRDefault="0066543A" w:rsidP="0066543A">
      <w:pPr>
        <w:jc w:val="both"/>
        <w:rPr>
          <w:b/>
          <w:bCs/>
        </w:rPr>
      </w:pPr>
      <w:r w:rsidRPr="003D721C">
        <w:rPr>
          <w:b/>
          <w:bCs/>
        </w:rPr>
        <w:t>Peak data rate:</w:t>
      </w:r>
    </w:p>
    <w:p w:rsidR="0066543A" w:rsidRDefault="0066543A" w:rsidP="006A54C9">
      <w:r>
        <w:t>Reducing the maximum number of downlink MIMO layers (with or without reducing the number of Rx branches) will lower the downlink peak data rate.</w:t>
      </w:r>
    </w:p>
    <w:p w:rsidR="0066543A" w:rsidRPr="003D721C" w:rsidRDefault="006A54C9" w:rsidP="006A54C9">
      <w:pPr>
        <w:pStyle w:val="B1"/>
      </w:pPr>
      <w:r>
        <w:t>-</w:t>
      </w:r>
      <w:r>
        <w:tab/>
      </w:r>
      <w:r w:rsidR="0066543A" w:rsidRPr="003D721C">
        <w:t>Reduction from 2 layers to 1 layer decreases the downlink peak rate by ~50%.</w:t>
      </w:r>
    </w:p>
    <w:p w:rsidR="0066543A" w:rsidRPr="003D721C" w:rsidRDefault="006A54C9" w:rsidP="006A54C9">
      <w:pPr>
        <w:pStyle w:val="B1"/>
      </w:pPr>
      <w:r>
        <w:t>-</w:t>
      </w:r>
      <w:r>
        <w:tab/>
      </w:r>
      <w:r w:rsidR="0066543A" w:rsidRPr="003D721C">
        <w:t>Reduction from 4 layers to 2 layers decreases the downlink peak rate by ~50%.</w:t>
      </w:r>
    </w:p>
    <w:p w:rsidR="0066543A" w:rsidRPr="003D721C" w:rsidRDefault="006A54C9" w:rsidP="006A54C9">
      <w:pPr>
        <w:pStyle w:val="B1"/>
      </w:pPr>
      <w:r>
        <w:t>-</w:t>
      </w:r>
      <w:r>
        <w:tab/>
      </w:r>
      <w:r w:rsidR="0066543A" w:rsidRPr="003D721C">
        <w:t>Reduction from 4 layers to 1 layer decreases the downlink peak rate by ~75%.</w:t>
      </w:r>
    </w:p>
    <w:p w:rsidR="0066543A" w:rsidRDefault="0066543A" w:rsidP="006A54C9">
      <w:r>
        <w:t>Reducing the maximum UE bandwidth will lower the downlink peak data rate.</w:t>
      </w:r>
    </w:p>
    <w:p w:rsidR="0066543A" w:rsidRPr="003D721C" w:rsidRDefault="006A54C9" w:rsidP="006A54C9">
      <w:pPr>
        <w:pStyle w:val="B1"/>
      </w:pPr>
      <w:r>
        <w:t>-</w:t>
      </w:r>
      <w:r>
        <w:tab/>
      </w:r>
      <w:r w:rsidR="0066543A" w:rsidRPr="003D721C">
        <w:t>Reduction from 100 MHz to 20 MHz decreases the downlink peak rate by ~80%.</w:t>
      </w:r>
    </w:p>
    <w:p w:rsidR="0066543A" w:rsidRPr="003D721C" w:rsidRDefault="006A54C9" w:rsidP="006A54C9">
      <w:pPr>
        <w:pStyle w:val="B1"/>
      </w:pPr>
      <w:r>
        <w:t>-</w:t>
      </w:r>
      <w:r>
        <w:tab/>
      </w:r>
      <w:r w:rsidR="0066543A" w:rsidRPr="003D721C">
        <w:t>Reduction from 200 MHz to 100 MHz decreases the downlink peak rate by ~50%.</w:t>
      </w:r>
    </w:p>
    <w:p w:rsidR="0066543A" w:rsidRPr="003D721C" w:rsidRDefault="006A54C9" w:rsidP="006A54C9">
      <w:pPr>
        <w:pStyle w:val="B1"/>
      </w:pPr>
      <w:r>
        <w:t>-</w:t>
      </w:r>
      <w:r>
        <w:tab/>
      </w:r>
      <w:r w:rsidR="0066543A" w:rsidRPr="003D721C">
        <w:t>Reduction from 200 MHz to 50 MHz decreases the downlink peak rate by ~75%.</w:t>
      </w:r>
    </w:p>
    <w:p w:rsidR="0066543A" w:rsidRDefault="0066543A" w:rsidP="006A54C9">
      <w:r>
        <w:t>Reducing the maximum modulation orders will lower the peak data rate.</w:t>
      </w:r>
    </w:p>
    <w:p w:rsidR="0066543A" w:rsidRPr="003D721C" w:rsidRDefault="006A54C9" w:rsidP="006A54C9">
      <w:pPr>
        <w:pStyle w:val="B1"/>
      </w:pPr>
      <w:r>
        <w:t>-</w:t>
      </w:r>
      <w:r>
        <w:tab/>
      </w:r>
      <w:r w:rsidR="0066543A" w:rsidRPr="003D721C">
        <w:t>Reduction from 256QAM to 64QAM decreases the peak rate by ~25%.</w:t>
      </w:r>
    </w:p>
    <w:p w:rsidR="0066543A" w:rsidRPr="003D721C" w:rsidRDefault="006A54C9" w:rsidP="006A54C9">
      <w:pPr>
        <w:pStyle w:val="B1"/>
      </w:pPr>
      <w:r>
        <w:t>-</w:t>
      </w:r>
      <w:r>
        <w:tab/>
      </w:r>
      <w:r w:rsidR="0066543A" w:rsidRPr="003D721C">
        <w:t>Reduction from 64QAM to 16QAM decreases the peak rate by ~33%.</w:t>
      </w:r>
    </w:p>
    <w:p w:rsidR="0066543A" w:rsidRPr="006A54C9" w:rsidRDefault="0066543A" w:rsidP="006A54C9">
      <w:pPr>
        <w:rPr>
          <w:b/>
          <w:bCs/>
        </w:rPr>
      </w:pPr>
      <w:r w:rsidRPr="006A54C9">
        <w:rPr>
          <w:b/>
          <w:bCs/>
        </w:rPr>
        <w:t>Other performance impacts:</w:t>
      </w:r>
    </w:p>
    <w:p w:rsidR="0066543A" w:rsidRDefault="0066543A" w:rsidP="0066543A">
      <w:pPr>
        <w:jc w:val="both"/>
      </w:pPr>
      <w:r>
        <w:t>For impacts on coverage, network capacity, spectral efficiency, data rate, latency, reliability, power consumption and PDCCH blocking rate from each UE complexity reduction technique, refer to clauses 7.2 through 7.7.</w:t>
      </w:r>
    </w:p>
    <w:p w:rsidR="0066543A" w:rsidRPr="004A3D16" w:rsidRDefault="0066543A" w:rsidP="0066543A">
      <w:pPr>
        <w:jc w:val="both"/>
      </w:pPr>
      <w:r>
        <w:t>Quantitative evaluation results for coverage, network capacity and spectral efficiency are provided in clauses 9 and X.</w:t>
      </w:r>
    </w:p>
    <w:p w:rsidR="0066543A" w:rsidRPr="000E647A" w:rsidRDefault="0066543A" w:rsidP="0066543A">
      <w:pPr>
        <w:pStyle w:val="Heading3"/>
      </w:pPr>
      <w:bookmarkStart w:id="574" w:name="_Toc51768565"/>
      <w:bookmarkStart w:id="575" w:name="_Toc51771072"/>
      <w:bookmarkStart w:id="576" w:name="_Toc56714324"/>
      <w:bookmarkStart w:id="577" w:name="_Toc57126591"/>
      <w:bookmarkStart w:id="578" w:name="_Toc57126712"/>
      <w:bookmarkStart w:id="579" w:name="_Toc57127659"/>
      <w:bookmarkStart w:id="580" w:name="_Toc57127768"/>
      <w:bookmarkStart w:id="581" w:name="_Toc57136468"/>
      <w:bookmarkStart w:id="582" w:name="_Toc57144818"/>
      <w:bookmarkStart w:id="583" w:name="_Toc57144927"/>
      <w:r>
        <w:lastRenderedPageBreak/>
        <w:t>7</w:t>
      </w:r>
      <w:r w:rsidRPr="000E647A">
        <w:t>.</w:t>
      </w:r>
      <w:r>
        <w:t>8</w:t>
      </w:r>
      <w:r w:rsidRPr="000E647A">
        <w:t>.4</w:t>
      </w:r>
      <w:r w:rsidRPr="000E647A">
        <w:tab/>
        <w:t xml:space="preserve">Analysis of </w:t>
      </w:r>
      <w:r>
        <w:t>coexistence with legacy UEs</w:t>
      </w:r>
      <w:bookmarkEnd w:id="574"/>
      <w:bookmarkEnd w:id="575"/>
      <w:bookmarkEnd w:id="576"/>
      <w:bookmarkEnd w:id="577"/>
      <w:bookmarkEnd w:id="578"/>
      <w:bookmarkEnd w:id="579"/>
      <w:bookmarkEnd w:id="580"/>
      <w:bookmarkEnd w:id="581"/>
      <w:bookmarkEnd w:id="582"/>
      <w:bookmarkEnd w:id="583"/>
    </w:p>
    <w:p w:rsidR="0066543A" w:rsidRPr="00441176" w:rsidRDefault="0066543A" w:rsidP="0066543A">
      <w:pPr>
        <w:jc w:val="both"/>
      </w:pPr>
      <w:r w:rsidRPr="00441176">
        <w:t>For coexistence impacts from each UE complexity reduction technique, refer to clauses 7.2 through 7.7.</w:t>
      </w:r>
    </w:p>
    <w:p w:rsidR="0066543A" w:rsidRPr="000E647A" w:rsidRDefault="0066543A" w:rsidP="0066543A">
      <w:pPr>
        <w:pStyle w:val="Heading3"/>
      </w:pPr>
      <w:bookmarkStart w:id="584" w:name="_Toc51768566"/>
      <w:bookmarkStart w:id="585" w:name="_Toc51771073"/>
      <w:bookmarkStart w:id="586" w:name="_Toc56714325"/>
      <w:bookmarkStart w:id="587" w:name="_Toc57126592"/>
      <w:bookmarkStart w:id="588" w:name="_Toc57126713"/>
      <w:bookmarkStart w:id="589" w:name="_Toc57127660"/>
      <w:bookmarkStart w:id="590" w:name="_Toc57127769"/>
      <w:bookmarkStart w:id="591" w:name="_Toc57136469"/>
      <w:bookmarkStart w:id="592" w:name="_Toc57144819"/>
      <w:bookmarkStart w:id="593" w:name="_Toc57144928"/>
      <w:r>
        <w:t>7</w:t>
      </w:r>
      <w:r w:rsidRPr="000E647A">
        <w:t>.</w:t>
      </w:r>
      <w:r>
        <w:t>8</w:t>
      </w:r>
      <w:r w:rsidRPr="000E647A">
        <w:t>.</w:t>
      </w:r>
      <w:r>
        <w:t>5</w:t>
      </w:r>
      <w:r w:rsidRPr="000E647A">
        <w:tab/>
        <w:t>Analysis of specification impacts</w:t>
      </w:r>
      <w:bookmarkEnd w:id="584"/>
      <w:bookmarkEnd w:id="585"/>
      <w:bookmarkEnd w:id="586"/>
      <w:bookmarkEnd w:id="587"/>
      <w:bookmarkEnd w:id="588"/>
      <w:bookmarkEnd w:id="589"/>
      <w:bookmarkEnd w:id="590"/>
      <w:bookmarkEnd w:id="591"/>
      <w:bookmarkEnd w:id="592"/>
      <w:bookmarkEnd w:id="593"/>
    </w:p>
    <w:p w:rsidR="0066543A" w:rsidRPr="00441176" w:rsidRDefault="0066543A" w:rsidP="0066543A">
      <w:pPr>
        <w:jc w:val="both"/>
      </w:pPr>
      <w:r w:rsidRPr="00441176">
        <w:t>For specification impacts from each UE complexity reduction technique, refer to clauses 7.2 through 7.7.</w:t>
      </w:r>
    </w:p>
    <w:p w:rsidR="0066543A" w:rsidRPr="000E647A" w:rsidRDefault="0066543A" w:rsidP="0066543A">
      <w:pPr>
        <w:pStyle w:val="Heading1"/>
      </w:pPr>
      <w:bookmarkStart w:id="594" w:name="_Toc51768567"/>
      <w:bookmarkStart w:id="595" w:name="_Toc51771074"/>
      <w:bookmarkStart w:id="596" w:name="_Toc56714326"/>
      <w:bookmarkStart w:id="597" w:name="_Toc57126593"/>
      <w:bookmarkStart w:id="598" w:name="_Toc57126714"/>
      <w:bookmarkStart w:id="599" w:name="_Toc57127661"/>
      <w:bookmarkStart w:id="600" w:name="_Toc57127770"/>
      <w:bookmarkStart w:id="601" w:name="_Toc57136470"/>
      <w:bookmarkStart w:id="602" w:name="_Toc57144820"/>
      <w:bookmarkStart w:id="603" w:name="_Toc57144929"/>
      <w:r>
        <w:t>8</w:t>
      </w:r>
      <w:r w:rsidRPr="000E647A">
        <w:tab/>
        <w:t xml:space="preserve">UE power saving </w:t>
      </w:r>
      <w:r>
        <w:t>features</w:t>
      </w:r>
      <w:bookmarkEnd w:id="594"/>
      <w:bookmarkEnd w:id="595"/>
      <w:bookmarkEnd w:id="596"/>
      <w:bookmarkEnd w:id="597"/>
      <w:bookmarkEnd w:id="598"/>
      <w:bookmarkEnd w:id="599"/>
      <w:bookmarkEnd w:id="600"/>
      <w:bookmarkEnd w:id="601"/>
      <w:bookmarkEnd w:id="602"/>
      <w:bookmarkEnd w:id="603"/>
    </w:p>
    <w:p w:rsidR="0066543A" w:rsidRDefault="0066543A" w:rsidP="0066543A">
      <w:pPr>
        <w:pStyle w:val="Heading2"/>
      </w:pPr>
      <w:bookmarkStart w:id="604" w:name="_Toc51768568"/>
      <w:bookmarkStart w:id="605" w:name="_Toc51771075"/>
      <w:bookmarkStart w:id="606" w:name="_Toc56714327"/>
      <w:bookmarkStart w:id="607" w:name="_Toc57126594"/>
      <w:bookmarkStart w:id="608" w:name="_Toc57126715"/>
      <w:bookmarkStart w:id="609" w:name="_Toc57127662"/>
      <w:bookmarkStart w:id="610" w:name="_Toc57127771"/>
      <w:bookmarkStart w:id="611" w:name="_Toc57136471"/>
      <w:bookmarkStart w:id="612" w:name="_Toc57144821"/>
      <w:bookmarkStart w:id="613" w:name="_Toc57144930"/>
      <w:r>
        <w:t>8</w:t>
      </w:r>
      <w:r w:rsidRPr="000E647A">
        <w:t>.1</w:t>
      </w:r>
      <w:r w:rsidRPr="000E647A">
        <w:tab/>
        <w:t xml:space="preserve">Introduction to UE </w:t>
      </w:r>
      <w:r>
        <w:t>power saving features</w:t>
      </w:r>
      <w:bookmarkEnd w:id="604"/>
      <w:bookmarkEnd w:id="605"/>
      <w:bookmarkEnd w:id="606"/>
      <w:bookmarkEnd w:id="607"/>
      <w:bookmarkEnd w:id="608"/>
      <w:bookmarkEnd w:id="609"/>
      <w:bookmarkEnd w:id="610"/>
      <w:bookmarkEnd w:id="611"/>
      <w:bookmarkEnd w:id="612"/>
      <w:bookmarkEnd w:id="613"/>
    </w:p>
    <w:p w:rsidR="0066543A" w:rsidRDefault="0066543A" w:rsidP="0066543A">
      <w:pPr>
        <w:jc w:val="both"/>
      </w:pPr>
      <w:bookmarkStart w:id="614" w:name="_Toc51768569"/>
      <w:bookmarkStart w:id="615" w:name="_Toc51771076"/>
      <w:r>
        <w:t>The following UE power saving techniques have been studied:</w:t>
      </w:r>
    </w:p>
    <w:p w:rsidR="0066543A" w:rsidRPr="00C6565F" w:rsidRDefault="005D5A8F" w:rsidP="005D5A8F">
      <w:pPr>
        <w:pStyle w:val="B1"/>
      </w:pPr>
      <w:r>
        <w:t>-</w:t>
      </w:r>
      <w:r>
        <w:tab/>
      </w:r>
      <w:r w:rsidR="0066543A" w:rsidRPr="00C6565F">
        <w:t>Reduced PDCCH monitoring by smaller numbers of blind decodes and CCE limits</w:t>
      </w:r>
    </w:p>
    <w:p w:rsidR="0066543A" w:rsidRPr="00C6565F" w:rsidRDefault="005D5A8F" w:rsidP="005D5A8F">
      <w:pPr>
        <w:pStyle w:val="B1"/>
      </w:pPr>
      <w:r>
        <w:t>-</w:t>
      </w:r>
      <w:r>
        <w:tab/>
      </w:r>
      <w:r w:rsidR="0066543A" w:rsidRPr="00C6565F">
        <w:t>Extended DRX for RRC Inactive and/or Idle</w:t>
      </w:r>
    </w:p>
    <w:p w:rsidR="0066543A" w:rsidRPr="00AB45AF" w:rsidRDefault="005D5A8F" w:rsidP="005D5A8F">
      <w:pPr>
        <w:pStyle w:val="B1"/>
      </w:pPr>
      <w:r>
        <w:t>-</w:t>
      </w:r>
      <w:r>
        <w:tab/>
      </w:r>
      <w:r w:rsidR="0066543A" w:rsidRPr="00C6565F">
        <w:t>RRM relaxation for stationary devices</w:t>
      </w:r>
    </w:p>
    <w:p w:rsidR="0066543A" w:rsidRPr="00AB45AF" w:rsidRDefault="0066543A" w:rsidP="0066543A">
      <w:pPr>
        <w:jc w:val="both"/>
      </w:pPr>
      <w:r>
        <w:t>The outcomes of the studies of these techniques are captured in clauses 8.2 through 8.4, respectively, and summarized in clause 13.</w:t>
      </w:r>
    </w:p>
    <w:p w:rsidR="0066543A" w:rsidRPr="000E647A" w:rsidRDefault="0066543A" w:rsidP="0066543A">
      <w:pPr>
        <w:pStyle w:val="Heading2"/>
      </w:pPr>
      <w:bookmarkStart w:id="616" w:name="_Toc56714328"/>
      <w:bookmarkStart w:id="617" w:name="_Toc57126595"/>
      <w:bookmarkStart w:id="618" w:name="_Toc57126716"/>
      <w:bookmarkStart w:id="619" w:name="_Toc57127663"/>
      <w:bookmarkStart w:id="620" w:name="_Toc57127772"/>
      <w:bookmarkStart w:id="621" w:name="_Toc57136472"/>
      <w:bookmarkStart w:id="622" w:name="_Toc57144822"/>
      <w:bookmarkStart w:id="623" w:name="_Toc57144931"/>
      <w:r>
        <w:t>8</w:t>
      </w:r>
      <w:r w:rsidRPr="000E647A">
        <w:t>.</w:t>
      </w:r>
      <w:r>
        <w:t>2</w:t>
      </w:r>
      <w:r w:rsidRPr="000E647A">
        <w:tab/>
        <w:t>Reduced PDCCH monitoring</w:t>
      </w:r>
      <w:bookmarkEnd w:id="614"/>
      <w:bookmarkEnd w:id="615"/>
      <w:bookmarkEnd w:id="616"/>
      <w:bookmarkEnd w:id="617"/>
      <w:bookmarkEnd w:id="618"/>
      <w:bookmarkEnd w:id="619"/>
      <w:bookmarkEnd w:id="620"/>
      <w:bookmarkEnd w:id="621"/>
      <w:bookmarkEnd w:id="622"/>
      <w:bookmarkEnd w:id="623"/>
    </w:p>
    <w:p w:rsidR="0066543A" w:rsidRDefault="0066543A" w:rsidP="0066543A">
      <w:pPr>
        <w:pStyle w:val="Heading3"/>
      </w:pPr>
      <w:bookmarkStart w:id="624" w:name="_Toc51768570"/>
      <w:bookmarkStart w:id="625" w:name="_Toc51771077"/>
      <w:bookmarkStart w:id="626" w:name="_Toc56714329"/>
      <w:bookmarkStart w:id="627" w:name="_Toc57126596"/>
      <w:bookmarkStart w:id="628" w:name="_Toc57126717"/>
      <w:bookmarkStart w:id="629" w:name="_Toc57127664"/>
      <w:bookmarkStart w:id="630" w:name="_Toc57127773"/>
      <w:bookmarkStart w:id="631" w:name="_Toc57136473"/>
      <w:bookmarkStart w:id="632" w:name="_Toc57144823"/>
      <w:bookmarkStart w:id="633" w:name="_Toc57144932"/>
      <w:r>
        <w:t>8</w:t>
      </w:r>
      <w:r w:rsidRPr="000E647A">
        <w:t>.</w:t>
      </w:r>
      <w:r>
        <w:t>2</w:t>
      </w:r>
      <w:r w:rsidRPr="000E647A">
        <w:t>.1</w:t>
      </w:r>
      <w:r w:rsidRPr="000E647A">
        <w:tab/>
        <w:t>Description of feature</w:t>
      </w:r>
      <w:bookmarkEnd w:id="624"/>
      <w:bookmarkEnd w:id="625"/>
      <w:bookmarkEnd w:id="626"/>
      <w:bookmarkEnd w:id="627"/>
      <w:bookmarkEnd w:id="628"/>
      <w:bookmarkEnd w:id="629"/>
      <w:bookmarkEnd w:id="630"/>
      <w:bookmarkEnd w:id="631"/>
      <w:bookmarkEnd w:id="632"/>
      <w:bookmarkEnd w:id="633"/>
    </w:p>
    <w:p w:rsidR="0066543A" w:rsidRPr="00372BCC" w:rsidRDefault="0066543A" w:rsidP="0066543A">
      <w:pPr>
        <w:jc w:val="both"/>
        <w:rPr>
          <w:b/>
        </w:rPr>
      </w:pPr>
      <w:r w:rsidRPr="00D864A0">
        <w:rPr>
          <w:b/>
        </w:rPr>
        <w:t>Scheme #1: Reduced maximum number of Blind Decoding (BD) per slot in connected mode</w:t>
      </w:r>
      <w:r>
        <w:rPr>
          <w:b/>
          <w:bCs/>
        </w:rPr>
        <w:t>:</w:t>
      </w:r>
    </w:p>
    <w:p w:rsidR="0066543A" w:rsidRPr="00D864A0" w:rsidRDefault="0066543A" w:rsidP="0066543A">
      <w:pPr>
        <w:jc w:val="both"/>
      </w:pPr>
      <w:r w:rsidRPr="00D864A0">
        <w:t xml:space="preserve">In Rel-15 and Rel-16 NR, the number of BDs per slot is configurable up to the limits defined for different SCS configurations, as summarized in </w:t>
      </w:r>
      <w:r>
        <w:rPr>
          <w:rFonts w:cs="Arial"/>
          <w:szCs w:val="22"/>
        </w:rPr>
        <w:t>8.2.1-1</w:t>
      </w:r>
      <w:r w:rsidRPr="00D864A0">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rsidR="0066543A" w:rsidRPr="00D8243E" w:rsidRDefault="0066543A" w:rsidP="005D5A8F">
      <w:pPr>
        <w:pStyle w:val="TH"/>
      </w:pPr>
      <w:r w:rsidRPr="00D8243E">
        <w:t xml:space="preserve">Table </w:t>
      </w:r>
      <w:r>
        <w:t>8.2.1-1</w:t>
      </w:r>
      <w:r w:rsidRPr="00D8243E">
        <w:t>: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66543A" w:rsidRPr="003D0666" w:rsidTr="00D201C3">
        <w:trPr>
          <w:trHeight w:val="245"/>
          <w:jc w:val="center"/>
        </w:trPr>
        <w:tc>
          <w:tcPr>
            <w:tcW w:w="3429" w:type="dxa"/>
          </w:tcPr>
          <w:p w:rsidR="0066543A" w:rsidRPr="00D864A0" w:rsidRDefault="0066543A" w:rsidP="00730C2B">
            <w:pPr>
              <w:spacing w:after="0"/>
              <w:jc w:val="center"/>
              <w:rPr>
                <w:color w:val="000000"/>
              </w:rPr>
            </w:pPr>
            <w:r w:rsidRPr="00D864A0">
              <w:rPr>
                <w:b/>
                <w:color w:val="000000"/>
                <w:kern w:val="24"/>
              </w:rPr>
              <w:t>SCS [kHz]</w:t>
            </w:r>
          </w:p>
        </w:tc>
        <w:tc>
          <w:tcPr>
            <w:tcW w:w="959" w:type="dxa"/>
          </w:tcPr>
          <w:p w:rsidR="0066543A" w:rsidRPr="00D864A0" w:rsidRDefault="0066543A" w:rsidP="00730C2B">
            <w:pPr>
              <w:spacing w:after="0"/>
              <w:jc w:val="center"/>
              <w:rPr>
                <w:color w:val="000000"/>
              </w:rPr>
            </w:pPr>
            <w:r w:rsidRPr="00D864A0">
              <w:rPr>
                <w:b/>
                <w:color w:val="000000"/>
                <w:kern w:val="24"/>
              </w:rPr>
              <w:t>15</w:t>
            </w:r>
          </w:p>
        </w:tc>
        <w:tc>
          <w:tcPr>
            <w:tcW w:w="959" w:type="dxa"/>
          </w:tcPr>
          <w:p w:rsidR="0066543A" w:rsidRPr="00D864A0" w:rsidRDefault="0066543A" w:rsidP="00730C2B">
            <w:pPr>
              <w:spacing w:after="0"/>
              <w:jc w:val="center"/>
              <w:rPr>
                <w:color w:val="000000"/>
              </w:rPr>
            </w:pPr>
            <w:r w:rsidRPr="00D864A0">
              <w:rPr>
                <w:b/>
                <w:color w:val="000000"/>
                <w:kern w:val="24"/>
              </w:rPr>
              <w:t>30</w:t>
            </w:r>
          </w:p>
        </w:tc>
        <w:tc>
          <w:tcPr>
            <w:tcW w:w="959" w:type="dxa"/>
          </w:tcPr>
          <w:p w:rsidR="0066543A" w:rsidRPr="00D864A0" w:rsidRDefault="0066543A" w:rsidP="00730C2B">
            <w:pPr>
              <w:spacing w:after="0"/>
              <w:jc w:val="center"/>
              <w:rPr>
                <w:color w:val="000000"/>
              </w:rPr>
            </w:pPr>
            <w:r w:rsidRPr="00D864A0">
              <w:rPr>
                <w:b/>
                <w:color w:val="000000"/>
                <w:kern w:val="24"/>
              </w:rPr>
              <w:t>60</w:t>
            </w:r>
          </w:p>
        </w:tc>
        <w:tc>
          <w:tcPr>
            <w:tcW w:w="959" w:type="dxa"/>
          </w:tcPr>
          <w:p w:rsidR="0066543A" w:rsidRPr="00D864A0" w:rsidRDefault="0066543A" w:rsidP="00730C2B">
            <w:pPr>
              <w:spacing w:after="0"/>
              <w:jc w:val="center"/>
              <w:rPr>
                <w:color w:val="000000"/>
              </w:rPr>
            </w:pPr>
            <w:r w:rsidRPr="00D864A0">
              <w:rPr>
                <w:b/>
                <w:color w:val="000000"/>
                <w:kern w:val="24"/>
              </w:rPr>
              <w:t>120</w:t>
            </w:r>
          </w:p>
        </w:tc>
      </w:tr>
      <w:tr w:rsidR="0066543A" w:rsidRPr="003D0666" w:rsidTr="00D201C3">
        <w:trPr>
          <w:trHeight w:val="102"/>
          <w:jc w:val="center"/>
        </w:trPr>
        <w:tc>
          <w:tcPr>
            <w:tcW w:w="3429" w:type="dxa"/>
          </w:tcPr>
          <w:p w:rsidR="0066543A" w:rsidRPr="00D864A0" w:rsidRDefault="0066543A" w:rsidP="00730C2B">
            <w:pPr>
              <w:spacing w:after="0"/>
              <w:jc w:val="center"/>
              <w:rPr>
                <w:color w:val="000000"/>
                <w:lang w:val="nl-NL"/>
              </w:rPr>
            </w:pPr>
            <w:r w:rsidRPr="00D864A0">
              <w:rPr>
                <w:b/>
                <w:color w:val="000000"/>
                <w:kern w:val="24"/>
                <w:lang w:val="nl-NL"/>
              </w:rPr>
              <w:t>Max # BD per slot (in NR)</w:t>
            </w:r>
          </w:p>
        </w:tc>
        <w:tc>
          <w:tcPr>
            <w:tcW w:w="959" w:type="dxa"/>
          </w:tcPr>
          <w:p w:rsidR="0066543A" w:rsidRPr="00D864A0" w:rsidRDefault="0066543A" w:rsidP="00730C2B">
            <w:pPr>
              <w:spacing w:after="0"/>
              <w:jc w:val="center"/>
              <w:rPr>
                <w:color w:val="000000"/>
              </w:rPr>
            </w:pPr>
            <w:r w:rsidRPr="00D864A0">
              <w:rPr>
                <w:color w:val="000000"/>
                <w:kern w:val="24"/>
              </w:rPr>
              <w:t>44</w:t>
            </w:r>
          </w:p>
        </w:tc>
        <w:tc>
          <w:tcPr>
            <w:tcW w:w="959" w:type="dxa"/>
          </w:tcPr>
          <w:p w:rsidR="0066543A" w:rsidRPr="00D864A0" w:rsidRDefault="0066543A" w:rsidP="00730C2B">
            <w:pPr>
              <w:spacing w:after="0"/>
              <w:jc w:val="center"/>
              <w:rPr>
                <w:color w:val="000000"/>
              </w:rPr>
            </w:pPr>
            <w:r w:rsidRPr="00D864A0">
              <w:rPr>
                <w:color w:val="000000"/>
                <w:kern w:val="24"/>
              </w:rPr>
              <w:t>36</w:t>
            </w:r>
          </w:p>
        </w:tc>
        <w:tc>
          <w:tcPr>
            <w:tcW w:w="959" w:type="dxa"/>
          </w:tcPr>
          <w:p w:rsidR="0066543A" w:rsidRPr="00D864A0" w:rsidRDefault="0066543A" w:rsidP="00730C2B">
            <w:pPr>
              <w:spacing w:after="0"/>
              <w:jc w:val="center"/>
              <w:rPr>
                <w:color w:val="000000"/>
              </w:rPr>
            </w:pPr>
            <w:r w:rsidRPr="00D864A0">
              <w:rPr>
                <w:color w:val="000000"/>
                <w:kern w:val="24"/>
              </w:rPr>
              <w:t>22</w:t>
            </w:r>
          </w:p>
        </w:tc>
        <w:tc>
          <w:tcPr>
            <w:tcW w:w="959" w:type="dxa"/>
          </w:tcPr>
          <w:p w:rsidR="0066543A" w:rsidRPr="00D864A0" w:rsidRDefault="0066543A" w:rsidP="00730C2B">
            <w:pPr>
              <w:spacing w:after="0"/>
              <w:jc w:val="center"/>
              <w:rPr>
                <w:color w:val="000000"/>
              </w:rPr>
            </w:pPr>
            <w:r w:rsidRPr="00D864A0">
              <w:rPr>
                <w:color w:val="000000"/>
                <w:kern w:val="24"/>
              </w:rPr>
              <w:t>20</w:t>
            </w:r>
          </w:p>
        </w:tc>
      </w:tr>
    </w:tbl>
    <w:p w:rsidR="0066543A" w:rsidRPr="003D0666" w:rsidRDefault="0066543A" w:rsidP="0066543A">
      <w:pPr>
        <w:jc w:val="both"/>
      </w:pPr>
    </w:p>
    <w:p w:rsidR="0066543A" w:rsidRPr="00372BCC" w:rsidRDefault="0066543A" w:rsidP="0066543A">
      <w:pPr>
        <w:jc w:val="both"/>
        <w:rPr>
          <w:b/>
        </w:rPr>
      </w:pPr>
      <w:r w:rsidRPr="003D0666">
        <w:rPr>
          <w:b/>
          <w:bCs/>
        </w:rPr>
        <w:t>Scheme #2: Extending the PDCCH monitoring gap to X slots (X&gt;1) in connected mode</w:t>
      </w:r>
      <w:r w:rsidRPr="00372BCC">
        <w:rPr>
          <w:b/>
          <w:bCs/>
        </w:rPr>
        <w:t>:</w:t>
      </w:r>
    </w:p>
    <w:p w:rsidR="0066543A" w:rsidRPr="003D0666" w:rsidRDefault="0066543A" w:rsidP="005D5A8F">
      <w:r w:rsidRPr="003D0666">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p w:rsidR="0066543A" w:rsidRPr="00372BCC" w:rsidRDefault="0066543A" w:rsidP="0066543A">
      <w:pPr>
        <w:jc w:val="both"/>
        <w:rPr>
          <w:b/>
        </w:rPr>
      </w:pPr>
      <w:r w:rsidRPr="00D864A0">
        <w:rPr>
          <w:b/>
        </w:rPr>
        <w:t>Scheme #3</w:t>
      </w:r>
      <w:r w:rsidRPr="00372BCC">
        <w:rPr>
          <w:b/>
        </w:rPr>
        <w:t xml:space="preserve">: </w:t>
      </w:r>
      <w:r w:rsidRPr="00D864A0">
        <w:rPr>
          <w:b/>
        </w:rPr>
        <w:t xml:space="preserve">Dynamic adaptation of PDCCH </w:t>
      </w:r>
      <w:r>
        <w:rPr>
          <w:b/>
          <w:bCs/>
        </w:rPr>
        <w:t>BD</w:t>
      </w:r>
      <w:r w:rsidRPr="00D864A0">
        <w:rPr>
          <w:b/>
        </w:rPr>
        <w:t xml:space="preserve"> parameters in connected mode</w:t>
      </w:r>
      <w:r w:rsidRPr="00372BCC">
        <w:rPr>
          <w:b/>
          <w:bCs/>
        </w:rPr>
        <w:t>:</w:t>
      </w:r>
    </w:p>
    <w:p w:rsidR="0066543A" w:rsidRPr="003D0666" w:rsidRDefault="0066543A" w:rsidP="005D5A8F">
      <w:r w:rsidRPr="00D864A0">
        <w:t>In Rel-15/16, the parameters of PDCCH monitoring is configured by RRC signalling on a per search space set basis. Scheme #3 is to dynamically adapt PDCCH BD parameters e.g. maximum number of PDCCH candidates per PDCCH monitoring occasion and minimum time separation between two consecutive PDCCH monitoring occasions</w:t>
      </w:r>
    </w:p>
    <w:p w:rsidR="0066543A" w:rsidRDefault="0066543A" w:rsidP="0066543A">
      <w:pPr>
        <w:pStyle w:val="Heading3"/>
      </w:pPr>
      <w:bookmarkStart w:id="634" w:name="_Toc51768571"/>
      <w:bookmarkStart w:id="635" w:name="_Toc51771078"/>
      <w:bookmarkStart w:id="636" w:name="_Toc56714330"/>
      <w:bookmarkStart w:id="637" w:name="_Toc57126597"/>
      <w:bookmarkStart w:id="638" w:name="_Toc57126718"/>
      <w:bookmarkStart w:id="639" w:name="_Toc57127665"/>
      <w:bookmarkStart w:id="640" w:name="_Toc57127774"/>
      <w:bookmarkStart w:id="641" w:name="_Toc57136474"/>
      <w:bookmarkStart w:id="642" w:name="_Toc57144824"/>
      <w:bookmarkStart w:id="643" w:name="_Toc57144933"/>
      <w:r>
        <w:t>8</w:t>
      </w:r>
      <w:r w:rsidRPr="000E647A">
        <w:t>.</w:t>
      </w:r>
      <w:r>
        <w:t>2</w:t>
      </w:r>
      <w:r w:rsidRPr="000E647A">
        <w:t>.2</w:t>
      </w:r>
      <w:r w:rsidRPr="000E647A">
        <w:tab/>
        <w:t>Analysis of UE power saving</w:t>
      </w:r>
      <w:bookmarkEnd w:id="634"/>
      <w:bookmarkEnd w:id="635"/>
      <w:bookmarkEnd w:id="636"/>
      <w:bookmarkEnd w:id="637"/>
      <w:bookmarkEnd w:id="638"/>
      <w:bookmarkEnd w:id="639"/>
      <w:bookmarkEnd w:id="640"/>
      <w:bookmarkEnd w:id="641"/>
      <w:bookmarkEnd w:id="642"/>
      <w:bookmarkEnd w:id="643"/>
    </w:p>
    <w:p w:rsidR="0066543A" w:rsidRPr="004A7BE3" w:rsidRDefault="0066543A" w:rsidP="0066543A">
      <w:pPr>
        <w:rPr>
          <w:b/>
        </w:rPr>
      </w:pPr>
      <w:r>
        <w:rPr>
          <w:b/>
          <w:bCs/>
        </w:rPr>
        <w:t>UE</w:t>
      </w:r>
      <w:r w:rsidRPr="00725328">
        <w:rPr>
          <w:b/>
          <w:bCs/>
        </w:rPr>
        <w:t xml:space="preserve"> </w:t>
      </w:r>
      <w:r>
        <w:rPr>
          <w:b/>
          <w:bCs/>
        </w:rPr>
        <w:t xml:space="preserve">power saving </w:t>
      </w:r>
      <w:r w:rsidRPr="00725328">
        <w:rPr>
          <w:b/>
          <w:bCs/>
        </w:rPr>
        <w:t>f</w:t>
      </w:r>
      <w:r w:rsidRPr="00725328">
        <w:rPr>
          <w:b/>
          <w:bCs/>
          <w:lang w:val="en-US"/>
        </w:rPr>
        <w:t>or FR1:</w:t>
      </w:r>
    </w:p>
    <w:p w:rsidR="0066543A" w:rsidRDefault="0066543A" w:rsidP="005D5A8F">
      <w:r>
        <w:lastRenderedPageBreak/>
        <w:t>The UE power saving evaluation results for FR1 from [3] are summarized in Tables A.1-1 through A.1-4 in Annex A.1.</w:t>
      </w:r>
    </w:p>
    <w:p w:rsidR="0066543A" w:rsidRPr="00297909" w:rsidRDefault="0066543A" w:rsidP="005D5A8F">
      <w:r w:rsidRPr="00297909">
        <w:t>12 sources (</w:t>
      </w:r>
      <w:r>
        <w:t>Vivo</w:t>
      </w:r>
      <w:r w:rsidRPr="00297909">
        <w:t xml:space="preserve">, </w:t>
      </w:r>
      <w:r>
        <w:t>Ericsson</w:t>
      </w:r>
      <w:r w:rsidRPr="00297909">
        <w:t xml:space="preserve">, </w:t>
      </w:r>
      <w:r>
        <w:t>Qualcomm</w:t>
      </w:r>
      <w:r w:rsidRPr="00297909">
        <w:t xml:space="preserve">, </w:t>
      </w:r>
      <w:r>
        <w:t>CATT</w:t>
      </w:r>
      <w:r w:rsidRPr="00297909">
        <w:t xml:space="preserve">, </w:t>
      </w:r>
      <w:r>
        <w:t>Spreadtrum</w:t>
      </w:r>
      <w:r w:rsidRPr="00297909">
        <w:t xml:space="preserve">, </w:t>
      </w:r>
      <w:r>
        <w:t>Oppo</w:t>
      </w:r>
      <w:r w:rsidRPr="00297909">
        <w:t xml:space="preserve">, </w:t>
      </w:r>
      <w:r>
        <w:t>Huawei/HiSilicon</w:t>
      </w:r>
      <w:r w:rsidRPr="00297909">
        <w:t xml:space="preserve">, </w:t>
      </w:r>
      <w:r>
        <w:t>Apple</w:t>
      </w:r>
      <w:r w:rsidRPr="00297909">
        <w:t xml:space="preserve">, </w:t>
      </w:r>
      <w:r>
        <w:t>Futurewei</w:t>
      </w:r>
      <w:r w:rsidRPr="00297909">
        <w:t>,</w:t>
      </w:r>
      <w:r>
        <w:t xml:space="preserve"> Intel</w:t>
      </w:r>
      <w:r w:rsidRPr="00297909">
        <w:t xml:space="preserve">, </w:t>
      </w:r>
      <w:r>
        <w:t>ZTE</w:t>
      </w:r>
      <w:r w:rsidRPr="00297909">
        <w:t xml:space="preserve">, </w:t>
      </w:r>
      <w:r>
        <w:t>InterDigital</w:t>
      </w:r>
      <w:r w:rsidRPr="00297909">
        <w:t>) reported the evaluation results of power saving gain for FR1 with same-slot scheduling for the 1 Rx antenna case. The following is observed for the 1 Rx antenna case:</w:t>
      </w:r>
    </w:p>
    <w:p w:rsidR="0066543A" w:rsidRPr="00297909" w:rsidRDefault="005D5A8F" w:rsidP="005D5A8F">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0.32%~5.7%</w:t>
      </w:r>
      <w:r w:rsidR="0066543A">
        <w:t>}</w:t>
      </w:r>
      <w:r w:rsidR="0066543A" w:rsidRPr="00297909">
        <w:t xml:space="preserve"> and </w:t>
      </w:r>
      <w:r w:rsidR="0066543A">
        <w:t>{</w:t>
      </w:r>
      <w:r w:rsidR="0066543A" w:rsidRPr="00297909">
        <w:t>0.59%~11.4%</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2.81% and 5.82%, respectively. </w:t>
      </w:r>
    </w:p>
    <w:p w:rsidR="0066543A" w:rsidRPr="00297909" w:rsidRDefault="005D5A8F" w:rsidP="005D5A8F">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0.01%~3.40%</w:t>
      </w:r>
      <w:r w:rsidR="0066543A">
        <w:t>}</w:t>
      </w:r>
      <w:r w:rsidR="0066543A" w:rsidRPr="00297909">
        <w:t xml:space="preserve"> and </w:t>
      </w:r>
      <w:r w:rsidR="0066543A">
        <w:t>{</w:t>
      </w:r>
      <w:r w:rsidR="0066543A" w:rsidRPr="00297909">
        <w:t>0.02%~6.80%</w:t>
      </w:r>
      <w:r w:rsidR="0066543A">
        <w:t>}</w:t>
      </w:r>
      <w:r w:rsidR="0066543A" w:rsidRPr="00297909">
        <w:t xml:space="preserve">, respectively. With excluding the smallest and the largest values among sources, the mean value of power saving gain by reducing maximum PDCCH blind decoding (i.e. 36) by 25% and 50% are approximately 1.56% and 3.25%, respectively. </w:t>
      </w:r>
    </w:p>
    <w:p w:rsidR="0066543A" w:rsidRPr="00297909" w:rsidRDefault="005D5A8F" w:rsidP="005D5A8F">
      <w:pPr>
        <w:pStyle w:val="B1"/>
      </w:pPr>
      <w:r>
        <w:t>-</w:t>
      </w:r>
      <w:r>
        <w:tab/>
      </w:r>
      <w:r w:rsidR="0066543A" w:rsidRPr="00297909">
        <w:t xml:space="preserve">For the heartbeat traffic model with 80ms inactivity timer configuration, with reducing maximum PDCCH blind decoding (i.e. 36) by 25% and 50%, the power saving gains are in the range of approximately </w:t>
      </w:r>
      <w:r w:rsidR="0066543A">
        <w:t>{</w:t>
      </w:r>
      <w:r w:rsidR="0066543A" w:rsidRPr="00297909">
        <w:t>0.01%~3.20%</w:t>
      </w:r>
      <w:r w:rsidR="0066543A">
        <w:t>}</w:t>
      </w:r>
      <w:r w:rsidR="0066543A" w:rsidRPr="00297909">
        <w:t xml:space="preserve"> and </w:t>
      </w:r>
      <w:r w:rsidR="0066543A">
        <w:t>{</w:t>
      </w:r>
      <w:r w:rsidR="0066543A" w:rsidRPr="00297909">
        <w:t>0.02%~6.40%</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1.33% and 2.92%, respectively. </w:t>
      </w:r>
    </w:p>
    <w:p w:rsidR="0066543A" w:rsidRPr="00297909" w:rsidRDefault="005D5A8F" w:rsidP="005D5A8F">
      <w:pPr>
        <w:pStyle w:val="B1"/>
      </w:pPr>
      <w:r>
        <w:t>-</w:t>
      </w:r>
      <w:r>
        <w:tab/>
      </w:r>
      <w:r w:rsidR="0066543A" w:rsidRPr="00297909">
        <w:t xml:space="preserve">For the VoIP traffic model, with reducing maximum PDCCH blind decoding (i.e. 36) by 25% and 50%, the power saving gains are in the range of approximately </w:t>
      </w:r>
      <w:r w:rsidR="0066543A">
        <w:t>{</w:t>
      </w:r>
      <w:r w:rsidR="0066543A" w:rsidRPr="00297909">
        <w:t>0.90%~3.88%</w:t>
      </w:r>
      <w:r w:rsidR="0066543A">
        <w:t>}</w:t>
      </w:r>
      <w:r w:rsidR="0066543A" w:rsidRPr="00297909">
        <w:t xml:space="preserve"> and </w:t>
      </w:r>
      <w:r w:rsidR="0066543A">
        <w:t>{</w:t>
      </w:r>
      <w:r w:rsidR="0066543A" w:rsidRPr="00297909">
        <w:t>1.82%~6.48%</w:t>
      </w:r>
      <w:r w:rsidR="0066543A">
        <w:t>}</w:t>
      </w:r>
      <w:r w:rsidR="0066543A" w:rsidRPr="00297909">
        <w:t>, respectively. With excluding the smallest and the largest values among sources, the mean value of power saving gain with reducing maximum PDCCH blind decoding (i.e. 36) by 25% and 50% are approximately 2.59% and 4.74%, respectively</w:t>
      </w:r>
      <w:r w:rsidR="0066543A">
        <w:t>.</w:t>
      </w:r>
    </w:p>
    <w:p w:rsidR="0066543A" w:rsidRPr="00297909" w:rsidRDefault="0066543A" w:rsidP="005D5A8F">
      <w:r w:rsidRPr="00297909">
        <w:t xml:space="preserve">13 </w:t>
      </w:r>
      <w:r w:rsidRPr="00354932">
        <w:t>sources</w:t>
      </w:r>
      <w:r w:rsidRPr="00297909">
        <w:t xml:space="preserve"> (</w:t>
      </w:r>
      <w:r>
        <w:t>Vivo</w:t>
      </w:r>
      <w:r w:rsidRPr="00297909">
        <w:t xml:space="preserve">, </w:t>
      </w:r>
      <w:r>
        <w:t>Ericsson</w:t>
      </w:r>
      <w:r w:rsidRPr="00297909">
        <w:t xml:space="preserve">, </w:t>
      </w:r>
      <w:r>
        <w:t>Qualcomm</w:t>
      </w:r>
      <w:r w:rsidRPr="00297909">
        <w:t xml:space="preserve">, </w:t>
      </w:r>
      <w:r>
        <w:t>Nokia</w:t>
      </w:r>
      <w:r w:rsidRPr="00297909">
        <w:t xml:space="preserve">, </w:t>
      </w:r>
      <w:r>
        <w:t>CATT</w:t>
      </w:r>
      <w:r w:rsidRPr="00297909">
        <w:t xml:space="preserve">, </w:t>
      </w:r>
      <w:r>
        <w:t>Spreadtrum</w:t>
      </w:r>
      <w:r w:rsidRPr="00297909">
        <w:t xml:space="preserve">, </w:t>
      </w:r>
      <w:r>
        <w:t>Oppo</w:t>
      </w:r>
      <w:r w:rsidRPr="00297909">
        <w:t xml:space="preserve">, </w:t>
      </w:r>
      <w:r>
        <w:t>Huawei/HiSilicon</w:t>
      </w:r>
      <w:r w:rsidRPr="00297909">
        <w:t xml:space="preserve">, </w:t>
      </w:r>
      <w:r>
        <w:t>Apple</w:t>
      </w:r>
      <w:r w:rsidRPr="00297909">
        <w:t xml:space="preserve">, </w:t>
      </w:r>
      <w:r>
        <w:t>Futurewei</w:t>
      </w:r>
      <w:r w:rsidRPr="00297909">
        <w:t xml:space="preserve">, </w:t>
      </w:r>
      <w:r>
        <w:t>Intel</w:t>
      </w:r>
      <w:r w:rsidRPr="00297909">
        <w:t xml:space="preserve">, </w:t>
      </w:r>
      <w:r>
        <w:t>ZTE</w:t>
      </w:r>
      <w:r w:rsidRPr="00297909">
        <w:t xml:space="preserve">, </w:t>
      </w:r>
      <w:r>
        <w:t>InterDigital</w:t>
      </w:r>
      <w:r w:rsidRPr="00297909">
        <w:t xml:space="preserve">) reported the evaluation results of power saving gain for FR1 with same-slot scheduling for 2 Rx antennas cases. </w:t>
      </w:r>
      <w:r w:rsidRPr="002635E7">
        <w:t xml:space="preserve">The following is observed for </w:t>
      </w:r>
      <w:r>
        <w:t xml:space="preserve">the </w:t>
      </w:r>
      <w:r w:rsidRPr="002635E7">
        <w:t>2 Rx antennas case:</w:t>
      </w:r>
    </w:p>
    <w:p w:rsidR="0066543A" w:rsidRPr="00297909" w:rsidRDefault="005D5A8F" w:rsidP="005D5A8F">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0.44%~6.20%</w:t>
      </w:r>
      <w:r w:rsidR="0066543A">
        <w:t>}</w:t>
      </w:r>
      <w:r w:rsidR="0066543A" w:rsidRPr="00297909">
        <w:t xml:space="preserve"> and </w:t>
      </w:r>
      <w:r w:rsidR="0066543A">
        <w:t>{</w:t>
      </w:r>
      <w:r w:rsidR="0066543A" w:rsidRPr="00297909">
        <w:t>0.82%~12.30%</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3.05% and 6.59%. </w:t>
      </w:r>
    </w:p>
    <w:p w:rsidR="0066543A" w:rsidRPr="00297909" w:rsidRDefault="005D5A8F" w:rsidP="005D5A8F">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0.01%~4.10%</w:t>
      </w:r>
      <w:r w:rsidR="0066543A">
        <w:t>}</w:t>
      </w:r>
      <w:r w:rsidR="0066543A" w:rsidRPr="00297909">
        <w:t xml:space="preserve"> and </w:t>
      </w:r>
      <w:r w:rsidR="0066543A">
        <w:t>{</w:t>
      </w:r>
      <w:r w:rsidR="0066543A" w:rsidRPr="00297909">
        <w:t>0.03%~8.20%</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1.65% and 3.72%, respectively. </w:t>
      </w:r>
    </w:p>
    <w:p w:rsidR="0066543A" w:rsidRPr="00297909" w:rsidRDefault="005D5A8F" w:rsidP="005D5A8F">
      <w:pPr>
        <w:pStyle w:val="B1"/>
      </w:pPr>
      <w:r>
        <w:t>-</w:t>
      </w:r>
      <w:r>
        <w:tab/>
      </w:r>
      <w:r w:rsidR="0066543A" w:rsidRPr="00297909">
        <w:t xml:space="preserve">For the heartbeat traffic model with 80ms inactivity timer configuration maximum PDCCH blind decoding (i.e. 36) by 25% and 50%, the power saving gains are in the range of approximately </w:t>
      </w:r>
      <w:r w:rsidR="0066543A">
        <w:t>{</w:t>
      </w:r>
      <w:r w:rsidR="0066543A" w:rsidRPr="00297909">
        <w:t>0.01%~3.90%</w:t>
      </w:r>
      <w:r w:rsidR="0066543A">
        <w:t>}</w:t>
      </w:r>
      <w:r w:rsidR="0066543A" w:rsidRPr="00297909">
        <w:t xml:space="preserve"> and </w:t>
      </w:r>
      <w:r w:rsidR="0066543A">
        <w:t>{</w:t>
      </w:r>
      <w:r w:rsidR="0066543A" w:rsidRPr="00297909">
        <w:t>0.02%~7.80%</w:t>
      </w:r>
      <w:r w:rsidR="0066543A">
        <w:t>}</w:t>
      </w:r>
      <w:r w:rsidR="0066543A" w:rsidRPr="00297909">
        <w:t>, respectively.  With excluding the smallest and the largest values among sources, the mean value of power saving gain with reducing maximum PDCCH blind decoding (i.e. 36) by 25% and 50% are approximately 1.49% and 3.42%, respectively.</w:t>
      </w:r>
    </w:p>
    <w:p w:rsidR="0066543A" w:rsidRPr="00297909" w:rsidRDefault="005D5A8F" w:rsidP="005D5A8F">
      <w:pPr>
        <w:pStyle w:val="B1"/>
      </w:pPr>
      <w:r>
        <w:t>-</w:t>
      </w:r>
      <w:r>
        <w:tab/>
      </w:r>
      <w:r w:rsidR="0066543A" w:rsidRPr="00297909">
        <w:t xml:space="preserve">For the VoIP traffic model, with reducing maximum PDCCH blind decoding (i.e. 36) by 25% and 50%, the power saving gains are in the range of approximately </w:t>
      </w:r>
      <w:r w:rsidR="0066543A">
        <w:rPr>
          <w:rFonts w:ascii="Times" w:hAnsi="Times" w:cs="Times"/>
        </w:rPr>
        <w:t>{</w:t>
      </w:r>
      <w:r w:rsidR="0066543A" w:rsidRPr="00A67C51">
        <w:rPr>
          <w:rFonts w:ascii="Times" w:hAnsi="Times" w:cs="Times"/>
        </w:rPr>
        <w:t>1.16%~4.60%</w:t>
      </w:r>
      <w:r w:rsidR="0066543A">
        <w:rPr>
          <w:rFonts w:ascii="Times" w:hAnsi="Times" w:cs="Times"/>
        </w:rPr>
        <w:t>}</w:t>
      </w:r>
      <w:r w:rsidR="0066543A" w:rsidRPr="00A67C51">
        <w:rPr>
          <w:rFonts w:ascii="Times" w:hAnsi="Times" w:cs="Times"/>
        </w:rPr>
        <w:t xml:space="preserve"> and </w:t>
      </w:r>
      <w:r w:rsidR="0066543A">
        <w:rPr>
          <w:rFonts w:ascii="Times" w:hAnsi="Times" w:cs="Times"/>
        </w:rPr>
        <w:t>{</w:t>
      </w:r>
      <w:r w:rsidR="0066543A" w:rsidRPr="00A67C51">
        <w:rPr>
          <w:rFonts w:ascii="Times" w:hAnsi="Times" w:cs="Times"/>
        </w:rPr>
        <w:t>2.32%~7.20%</w:t>
      </w:r>
      <w:r w:rsidR="0066543A">
        <w:rPr>
          <w:rFonts w:ascii="Times" w:hAnsi="Times" w:cs="Times"/>
        </w:rPr>
        <w:t>}</w:t>
      </w:r>
      <w:r w:rsidR="0066543A" w:rsidRPr="00297909">
        <w:t>.  With excluding the smallest and the largest values among sources, the mean value of power saving gain with reducing maximum PDCCH blind decoding (i.e. 36) by 25% and 50% are approximately 2.85% and 5.66%, respectively.</w:t>
      </w:r>
    </w:p>
    <w:p w:rsidR="0066543A" w:rsidRPr="002635E7" w:rsidRDefault="0066543A" w:rsidP="005D5A8F">
      <w:pPr>
        <w:rPr>
          <w:b/>
          <w:bCs/>
          <w:lang w:val="en-US"/>
        </w:rPr>
      </w:pPr>
      <w:r w:rsidRPr="002635E7">
        <w:rPr>
          <w:bCs/>
          <w:lang w:val="en-US"/>
        </w:rPr>
        <w:t>8 sources (</w:t>
      </w:r>
      <w:r>
        <w:rPr>
          <w:bCs/>
          <w:lang w:val="en-US"/>
        </w:rPr>
        <w:t>Vivo</w:t>
      </w:r>
      <w:r w:rsidRPr="002635E7">
        <w:rPr>
          <w:bCs/>
          <w:lang w:val="en-US"/>
        </w:rPr>
        <w:t xml:space="preserve">, </w:t>
      </w:r>
      <w:r>
        <w:rPr>
          <w:bCs/>
          <w:lang w:val="en-US"/>
        </w:rPr>
        <w:t>Ericsson</w:t>
      </w:r>
      <w:r w:rsidRPr="002635E7">
        <w:rPr>
          <w:bCs/>
          <w:lang w:val="en-US"/>
        </w:rPr>
        <w:t xml:space="preserve">, </w:t>
      </w:r>
      <w:r>
        <w:rPr>
          <w:bCs/>
          <w:lang w:val="en-US"/>
        </w:rPr>
        <w:t>Samsung</w:t>
      </w:r>
      <w:r w:rsidRPr="002635E7">
        <w:rPr>
          <w:bCs/>
          <w:lang w:val="en-US"/>
        </w:rPr>
        <w:t xml:space="preserve">, </w:t>
      </w:r>
      <w:r>
        <w:rPr>
          <w:bCs/>
          <w:lang w:val="en-US"/>
        </w:rPr>
        <w:t>Qualcomm</w:t>
      </w:r>
      <w:r w:rsidRPr="002635E7">
        <w:rPr>
          <w:bCs/>
          <w:lang w:val="en-US"/>
        </w:rPr>
        <w:t xml:space="preserve">, </w:t>
      </w:r>
      <w:r>
        <w:rPr>
          <w:bCs/>
          <w:lang w:val="en-US"/>
        </w:rPr>
        <w:t>Oppo</w:t>
      </w:r>
      <w:r w:rsidRPr="002635E7">
        <w:rPr>
          <w:bCs/>
          <w:lang w:val="en-US"/>
        </w:rPr>
        <w:t xml:space="preserve">, </w:t>
      </w:r>
      <w:r>
        <w:rPr>
          <w:bCs/>
          <w:lang w:val="en-US"/>
        </w:rPr>
        <w:t>Apple</w:t>
      </w:r>
      <w:r w:rsidRPr="002635E7">
        <w:rPr>
          <w:bCs/>
          <w:lang w:val="en-US"/>
        </w:rPr>
        <w:t xml:space="preserve">, </w:t>
      </w:r>
      <w:r>
        <w:rPr>
          <w:bCs/>
          <w:lang w:val="en-US"/>
        </w:rPr>
        <w:t>ZTE</w:t>
      </w:r>
      <w:r w:rsidRPr="002635E7">
        <w:rPr>
          <w:bCs/>
          <w:lang w:val="en-US"/>
        </w:rPr>
        <w:t xml:space="preserve">, </w:t>
      </w:r>
      <w:r>
        <w:rPr>
          <w:bCs/>
          <w:lang w:val="en-US"/>
        </w:rPr>
        <w:t>MediaTek</w:t>
      </w:r>
      <w:r w:rsidRPr="002635E7">
        <w:rPr>
          <w:bCs/>
          <w:lang w:val="en-US"/>
        </w:rPr>
        <w:t>) reported the evaluation results of power saving gain for FR1 with cross-slot scheduling for the 1 Rx antenna and 2 Rx antennas cases.</w:t>
      </w:r>
      <w:r>
        <w:rPr>
          <w:b/>
          <w:bCs/>
          <w:lang w:val="en-US"/>
        </w:rPr>
        <w:t xml:space="preserve"> </w:t>
      </w:r>
      <w:r w:rsidRPr="002635E7">
        <w:rPr>
          <w:lang w:val="en-US"/>
        </w:rPr>
        <w:t xml:space="preserve">The following is observed for </w:t>
      </w:r>
      <w:r>
        <w:rPr>
          <w:lang w:val="en-US"/>
        </w:rPr>
        <w:t xml:space="preserve">the </w:t>
      </w:r>
      <w:r w:rsidRPr="002635E7">
        <w:rPr>
          <w:lang w:val="en-US"/>
        </w:rPr>
        <w:t>1 Rx antenna case:</w:t>
      </w:r>
    </w:p>
    <w:p w:rsidR="0066543A" w:rsidRPr="00297909" w:rsidRDefault="005D5A8F" w:rsidP="005D5A8F">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0.30%~4.5%</w:t>
      </w:r>
      <w:r w:rsidR="0066543A">
        <w:t>}</w:t>
      </w:r>
      <w:r w:rsidR="0066543A" w:rsidRPr="00297909">
        <w:t xml:space="preserve"> and </w:t>
      </w:r>
      <w:r w:rsidR="0066543A">
        <w:t>{</w:t>
      </w:r>
      <w:r w:rsidR="0066543A" w:rsidRPr="00297909">
        <w:t>0.36%~9%</w:t>
      </w:r>
      <w:r w:rsidR="0066543A">
        <w:t>}</w:t>
      </w:r>
      <w:r w:rsidR="0066543A" w:rsidRPr="00297909">
        <w:t xml:space="preserve">, respectively. With excluding the smallest and the largest values among sources, the mean value of power saving gain with </w:t>
      </w:r>
      <w:r w:rsidR="0066543A" w:rsidRPr="00297909">
        <w:lastRenderedPageBreak/>
        <w:t xml:space="preserve">reducing maximum PDCCH blind decoding (i.e. 36) by 25% and 50% are approximately 2.58% and 4.26%, respectively. </w:t>
      </w:r>
    </w:p>
    <w:p w:rsidR="0066543A" w:rsidRPr="00297909" w:rsidRDefault="005D5A8F" w:rsidP="005D5A8F">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0.01%~2.7%</w:t>
      </w:r>
      <w:r w:rsidR="0066543A">
        <w:t>}</w:t>
      </w:r>
      <w:r w:rsidR="0066543A" w:rsidRPr="00297909">
        <w:t xml:space="preserve"> and </w:t>
      </w:r>
      <w:r w:rsidR="0066543A">
        <w:t>{</w:t>
      </w:r>
      <w:r w:rsidR="0066543A" w:rsidRPr="00297909">
        <w:t>0.01%~5.5%</w:t>
      </w:r>
      <w:r w:rsidR="0066543A">
        <w:t>}</w:t>
      </w:r>
      <w:r w:rsidR="0066543A" w:rsidRPr="00297909">
        <w:t xml:space="preserve">, respectively. With excluding the smallest and the largest values among sources, the mean value of power saving gain with reducing 36 PDCCH blind decoding by 25% and 50% are approximately 1.66% and 2.48%, respectively. </w:t>
      </w:r>
    </w:p>
    <w:p w:rsidR="0066543A" w:rsidRPr="00297909" w:rsidRDefault="005D5A8F" w:rsidP="005D5A8F">
      <w:pPr>
        <w:pStyle w:val="B1"/>
      </w:pPr>
      <w:r>
        <w:t>-</w:t>
      </w:r>
      <w:r>
        <w:tab/>
      </w:r>
      <w:r w:rsidR="0066543A" w:rsidRPr="00297909">
        <w:t xml:space="preserve">For the heartbeat traffic model with 80ms inactivity timer configuration, with reducing maximum PDCCH blind decoding (i.e. 36) by 25% and 50%, the power saving gains are in the range of approximately </w:t>
      </w:r>
      <w:r w:rsidR="0066543A">
        <w:t>{</w:t>
      </w:r>
      <w:r w:rsidR="0066543A" w:rsidRPr="00297909">
        <w:t>0.01%~2.6%</w:t>
      </w:r>
      <w:r w:rsidR="0066543A">
        <w:t>}</w:t>
      </w:r>
      <w:r w:rsidR="0066543A" w:rsidRPr="00297909">
        <w:t xml:space="preserve"> and </w:t>
      </w:r>
      <w:r w:rsidR="0066543A">
        <w:t>{</w:t>
      </w:r>
      <w:r w:rsidR="0066543A" w:rsidRPr="00297909">
        <w:t>0.01%~5.1%</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1.60% and 2.34%, respectively. </w:t>
      </w:r>
    </w:p>
    <w:p w:rsidR="0066543A" w:rsidRPr="00297909" w:rsidRDefault="005D5A8F" w:rsidP="005D5A8F">
      <w:pPr>
        <w:pStyle w:val="B1"/>
      </w:pPr>
      <w:r>
        <w:t>-</w:t>
      </w:r>
      <w:r>
        <w:tab/>
      </w:r>
      <w:r w:rsidR="0066543A" w:rsidRPr="00297909">
        <w:t xml:space="preserve">For the VoIP traffic model, with reducing maximum PDCCH blind decoding (i.e. 36) by 25% and 50%, the power saving gains are in the range of approximately </w:t>
      </w:r>
      <w:r w:rsidR="0066543A">
        <w:t>{</w:t>
      </w:r>
      <w:r w:rsidR="0066543A" w:rsidRPr="00297909">
        <w:t>0.87%~4.5%</w:t>
      </w:r>
      <w:r w:rsidR="0066543A">
        <w:t>}</w:t>
      </w:r>
      <w:r w:rsidR="0066543A" w:rsidRPr="00297909">
        <w:t xml:space="preserve"> and </w:t>
      </w:r>
      <w:r w:rsidR="0066543A">
        <w:t>{</w:t>
      </w:r>
      <w:r w:rsidR="0066543A" w:rsidRPr="00297909">
        <w:t>1.39%~7%</w:t>
      </w:r>
      <w:r w:rsidR="0066543A">
        <w:t>}</w:t>
      </w:r>
      <w:r w:rsidR="0066543A" w:rsidRPr="00297909">
        <w:t>, respectively.  With excluding the smallest and the largest values among sources, the mean value of power saving gain with reducing maximum PDCCH blind decoding (i.e. 36) by 25% and 50% are approximately 2.29% and 3.20%, respectively.</w:t>
      </w:r>
    </w:p>
    <w:p w:rsidR="0066543A" w:rsidRPr="002635E7" w:rsidRDefault="0066543A" w:rsidP="005D5A8F">
      <w:pPr>
        <w:rPr>
          <w:lang w:val="en-US"/>
        </w:rPr>
      </w:pPr>
      <w:r w:rsidRPr="00297909">
        <w:rPr>
          <w:lang w:val="en-US"/>
        </w:rPr>
        <w:t>For the 2 Rx case (with cross-slot scheduling), the observations are as follows:</w:t>
      </w:r>
    </w:p>
    <w:p w:rsidR="0066543A" w:rsidRPr="00297909" w:rsidRDefault="001F29E1" w:rsidP="001F29E1">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0.36%~4.69%</w:t>
      </w:r>
      <w:r w:rsidR="0066543A">
        <w:t>}</w:t>
      </w:r>
      <w:r w:rsidR="0066543A" w:rsidRPr="00297909">
        <w:t xml:space="preserve"> and </w:t>
      </w:r>
      <w:r w:rsidR="0066543A">
        <w:t>{</w:t>
      </w:r>
      <w:r w:rsidR="0066543A" w:rsidRPr="00297909">
        <w:t>0.67%~9.38%</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3.08% and 5.7%, respectively. </w:t>
      </w:r>
    </w:p>
    <w:p w:rsidR="0066543A" w:rsidRPr="00297909" w:rsidRDefault="001F29E1" w:rsidP="001F29E1">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0.01%~2.9%</w:t>
      </w:r>
      <w:r w:rsidR="0066543A">
        <w:t>}</w:t>
      </w:r>
      <w:r w:rsidR="0066543A" w:rsidRPr="00297909">
        <w:t xml:space="preserve"> and </w:t>
      </w:r>
      <w:r w:rsidR="0066543A">
        <w:t>{</w:t>
      </w:r>
      <w:r w:rsidR="0066543A" w:rsidRPr="00297909">
        <w:t>0.02%~5.7%</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1.95% and 3.51%, respectively. </w:t>
      </w:r>
    </w:p>
    <w:p w:rsidR="0066543A" w:rsidRPr="00297909" w:rsidRDefault="001F29E1" w:rsidP="001F29E1">
      <w:pPr>
        <w:pStyle w:val="B1"/>
      </w:pPr>
      <w:r>
        <w:t>-</w:t>
      </w:r>
      <w:r>
        <w:tab/>
      </w:r>
      <w:r w:rsidR="0066543A" w:rsidRPr="00297909">
        <w:t xml:space="preserve">For the heartbeat traffic model with 80ms inactivity timer configuration, with reducing maximum PDCCH blind decoding (i.e. 36) by 25% and 50%, the power saving gains are in the range of approximately </w:t>
      </w:r>
      <w:r w:rsidR="0066543A">
        <w:t>{</w:t>
      </w:r>
      <w:r w:rsidR="0066543A" w:rsidRPr="00297909">
        <w:t>0.01%~2.5%</w:t>
      </w:r>
      <w:r w:rsidR="0066543A">
        <w:t>}</w:t>
      </w:r>
      <w:r w:rsidR="0066543A" w:rsidRPr="00297909">
        <w:t xml:space="preserve"> and </w:t>
      </w:r>
      <w:r w:rsidR="0066543A">
        <w:t>{</w:t>
      </w:r>
      <w:r w:rsidR="0066543A" w:rsidRPr="00297909">
        <w:t>0.02%~4.94%</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1.69% and 3.21%, respectively. </w:t>
      </w:r>
    </w:p>
    <w:p w:rsidR="0066543A" w:rsidRPr="00297909" w:rsidRDefault="001F29E1" w:rsidP="001F29E1">
      <w:pPr>
        <w:pStyle w:val="B1"/>
      </w:pPr>
      <w:r>
        <w:t>-</w:t>
      </w:r>
      <w:r>
        <w:tab/>
      </w:r>
      <w:r w:rsidR="0066543A" w:rsidRPr="00297909">
        <w:t xml:space="preserve">For the VoIP traffic model, with reducing maximum PDCCH blind decoding (i.e. 36) by 25% and 50%, the power saving gains are in the range of approximately </w:t>
      </w:r>
      <w:r w:rsidR="0066543A">
        <w:t>{</w:t>
      </w:r>
      <w:r w:rsidR="0066543A" w:rsidRPr="00297909">
        <w:t>0.83%~3.5%</w:t>
      </w:r>
      <w:r w:rsidR="0066543A">
        <w:t>}</w:t>
      </w:r>
      <w:r w:rsidR="0066543A" w:rsidRPr="00297909">
        <w:t xml:space="preserve"> and </w:t>
      </w:r>
      <w:r w:rsidR="0066543A">
        <w:t>{</w:t>
      </w:r>
      <w:r w:rsidR="0066543A" w:rsidRPr="00297909">
        <w:t>1.65%~6.07%</w:t>
      </w:r>
      <w:r w:rsidR="0066543A">
        <w:t>}</w:t>
      </w:r>
      <w:r w:rsidR="0066543A" w:rsidRPr="00297909">
        <w:t>, respectively.  With excluding the smallest and the largest values among sources, the mean value of power saving gain with reducing maximum PDCCH blind decoding (i.e. 36) by 25% and 50% are approximately 2.28% and 4.45%, respectively.</w:t>
      </w:r>
    </w:p>
    <w:p w:rsidR="0066543A" w:rsidRPr="00297909" w:rsidRDefault="0066543A" w:rsidP="005D5A8F">
      <w:pPr>
        <w:rPr>
          <w:lang w:val="en-US"/>
        </w:rPr>
      </w:pPr>
      <w:r w:rsidRPr="00297909">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rsidR="0066543A" w:rsidRPr="00297909" w:rsidRDefault="0066543A" w:rsidP="0066543A">
      <w:pPr>
        <w:jc w:val="both"/>
        <w:rPr>
          <w:b/>
          <w:bCs/>
          <w:lang w:val="en-US"/>
        </w:rPr>
      </w:pPr>
      <w:r w:rsidRPr="00297909">
        <w:rPr>
          <w:b/>
          <w:bCs/>
          <w:lang w:val="en-US"/>
        </w:rPr>
        <w:t>UE power saving for FR2:</w:t>
      </w:r>
    </w:p>
    <w:p w:rsidR="0066543A" w:rsidRDefault="0066543A" w:rsidP="001F29E1">
      <w:r>
        <w:t>The UE power saving evaluation results for FR2 from [3] are summarized in Tables A.2-1 through A.2-4 in Annex A.2.</w:t>
      </w:r>
    </w:p>
    <w:p w:rsidR="0066543A" w:rsidRPr="00297909" w:rsidRDefault="0066543A" w:rsidP="001F29E1">
      <w:pPr>
        <w:rPr>
          <w:lang w:val="en-US"/>
        </w:rPr>
      </w:pPr>
      <w:r w:rsidRPr="00297909">
        <w:rPr>
          <w:lang w:val="en-US"/>
        </w:rPr>
        <w:t>6 sources (</w:t>
      </w:r>
      <w:r>
        <w:rPr>
          <w:lang w:val="en-US"/>
        </w:rPr>
        <w:t>Ericsson</w:t>
      </w:r>
      <w:r w:rsidRPr="00297909">
        <w:rPr>
          <w:lang w:val="en-US"/>
        </w:rPr>
        <w:t xml:space="preserve">, </w:t>
      </w:r>
      <w:r>
        <w:rPr>
          <w:lang w:val="en-US"/>
        </w:rPr>
        <w:t>CATT</w:t>
      </w:r>
      <w:r w:rsidRPr="00297909">
        <w:rPr>
          <w:lang w:val="en-US"/>
        </w:rPr>
        <w:t xml:space="preserve">, </w:t>
      </w:r>
      <w:r>
        <w:rPr>
          <w:lang w:val="en-US"/>
        </w:rPr>
        <w:t>Spreadtrum</w:t>
      </w:r>
      <w:r w:rsidRPr="00297909">
        <w:rPr>
          <w:lang w:val="en-US"/>
        </w:rPr>
        <w:t xml:space="preserve">, </w:t>
      </w:r>
      <w:r>
        <w:rPr>
          <w:lang w:val="en-US"/>
        </w:rPr>
        <w:t>Futurewei</w:t>
      </w:r>
      <w:r w:rsidRPr="00297909">
        <w:rPr>
          <w:lang w:val="en-US"/>
        </w:rPr>
        <w:t xml:space="preserve">, </w:t>
      </w:r>
      <w:r>
        <w:rPr>
          <w:lang w:val="en-US"/>
        </w:rPr>
        <w:t>Intel</w:t>
      </w:r>
      <w:r w:rsidRPr="00297909">
        <w:rPr>
          <w:lang w:val="en-US"/>
        </w:rPr>
        <w:t xml:space="preserve">, </w:t>
      </w:r>
      <w:r>
        <w:rPr>
          <w:lang w:val="en-US"/>
        </w:rPr>
        <w:t>ZTE</w:t>
      </w:r>
      <w:r w:rsidRPr="00297909">
        <w:rPr>
          <w:lang w:val="en-US"/>
        </w:rPr>
        <w:t xml:space="preserve">) reported the evaluation results of power saving gain for FR2 with same-slot scheduling for the 1 Rx antenna and 2 Rx antennas cases. </w:t>
      </w:r>
      <w:r w:rsidRPr="00D62DB3">
        <w:rPr>
          <w:lang w:val="en-US"/>
        </w:rPr>
        <w:t xml:space="preserve">The following is observed for </w:t>
      </w:r>
      <w:r>
        <w:rPr>
          <w:lang w:val="en-US"/>
        </w:rPr>
        <w:t xml:space="preserve">the </w:t>
      </w:r>
      <w:r w:rsidRPr="00D62DB3">
        <w:rPr>
          <w:lang w:val="en-US"/>
        </w:rPr>
        <w:t xml:space="preserve">1 Rx antenna case: </w:t>
      </w:r>
    </w:p>
    <w:p w:rsidR="0066543A" w:rsidRPr="00297909" w:rsidRDefault="001F29E1" w:rsidP="001F29E1">
      <w:pPr>
        <w:pStyle w:val="B1"/>
      </w:pPr>
      <w:r>
        <w:t>-</w:t>
      </w:r>
      <w:r>
        <w:tab/>
      </w:r>
      <w:r w:rsidR="0066543A" w:rsidRPr="00297909">
        <w:t xml:space="preserve">For the instant message traffic model, with reducing maximum PDCCH blind decoding (i.e. 20) by 25% and 50%, the power saving gains are in the range of approximately </w:t>
      </w:r>
      <w:r w:rsidR="0066543A">
        <w:t>{</w:t>
      </w:r>
      <w:r w:rsidR="0066543A" w:rsidRPr="00297909">
        <w:t>0.77%~6.6%</w:t>
      </w:r>
      <w:r w:rsidR="0066543A">
        <w:t>}</w:t>
      </w:r>
      <w:r w:rsidR="0066543A" w:rsidRPr="00297909">
        <w:t xml:space="preserve"> and </w:t>
      </w:r>
      <w:r w:rsidR="0066543A">
        <w:t>{</w:t>
      </w:r>
      <w:r w:rsidR="0066543A" w:rsidRPr="00297909">
        <w:t>1.43%~13.1%</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4.20% and 8.60%, respectively. </w:t>
      </w:r>
    </w:p>
    <w:p w:rsidR="0066543A" w:rsidRPr="00297909" w:rsidRDefault="001F29E1" w:rsidP="001F29E1">
      <w:pPr>
        <w:pStyle w:val="B1"/>
      </w:pPr>
      <w:r>
        <w:t>-</w:t>
      </w:r>
      <w:r>
        <w:tab/>
      </w:r>
      <w:r w:rsidR="0066543A" w:rsidRPr="00297909">
        <w:t xml:space="preserve">For the heartbeat traffic model with 200ms inactivity timer configuration, with reducing maximum PDCCH blind decoding (i.e. 20) by 25% and 50%, the power saving gains are in the range of approximately </w:t>
      </w:r>
      <w:r w:rsidR="0066543A">
        <w:lastRenderedPageBreak/>
        <w:t>{</w:t>
      </w:r>
      <w:r w:rsidR="0066543A" w:rsidRPr="00297909">
        <w:t>0.03%~4.30%</w:t>
      </w:r>
      <w:r w:rsidR="0066543A">
        <w:t>}</w:t>
      </w:r>
      <w:r w:rsidR="0066543A" w:rsidRPr="00297909">
        <w:t xml:space="preserve"> and </w:t>
      </w:r>
      <w:r w:rsidR="0066543A">
        <w:t>{</w:t>
      </w:r>
      <w:r w:rsidR="0066543A" w:rsidRPr="00297909">
        <w:t>0.06%~8.60%</w:t>
      </w:r>
      <w:r w:rsidR="0066543A">
        <w:t>}</w:t>
      </w:r>
      <w:r w:rsidR="0066543A" w:rsidRPr="00297909">
        <w:t xml:space="preserve">, respectively. With excluding the smallest and the largest values among sources, the mean value of power saving gain by reducing maximum PDCCH blind decoding (i.e. 20) by 25% and 50% are approximately 1.72% and 3.69%, respectively. </w:t>
      </w:r>
    </w:p>
    <w:p w:rsidR="0066543A" w:rsidRPr="00297909" w:rsidRDefault="001F29E1" w:rsidP="001F29E1">
      <w:pPr>
        <w:pStyle w:val="B1"/>
      </w:pPr>
      <w:r>
        <w:t>-</w:t>
      </w:r>
      <w:r>
        <w:tab/>
      </w:r>
      <w:r w:rsidR="0066543A" w:rsidRPr="00297909">
        <w:t xml:space="preserve">For the heartbeat traffic model with 80ms inactivity timer configuration, with reducing maximum PDCCH blind decoding (i.e. 20) by 25% and 50%, the power saving gains are in the range of approximately </w:t>
      </w:r>
      <w:r w:rsidR="0066543A">
        <w:t>{</w:t>
      </w:r>
      <w:r w:rsidR="0066543A" w:rsidRPr="00297909">
        <w:t>0.03%~4%</w:t>
      </w:r>
      <w:r w:rsidR="0066543A">
        <w:t>}</w:t>
      </w:r>
      <w:r w:rsidR="0066543A" w:rsidRPr="00297909">
        <w:t xml:space="preserve"> and </w:t>
      </w:r>
      <w:r w:rsidR="0066543A">
        <w:t>{</w:t>
      </w:r>
      <w:r w:rsidR="0066543A" w:rsidRPr="00297909">
        <w:t>0.05%~7.9%</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1.28% and 2.58%, respectively. </w:t>
      </w:r>
    </w:p>
    <w:p w:rsidR="0066543A" w:rsidRPr="00297909" w:rsidRDefault="001F29E1" w:rsidP="001F29E1">
      <w:pPr>
        <w:pStyle w:val="B1"/>
      </w:pPr>
      <w:r>
        <w:t>-</w:t>
      </w:r>
      <w:r>
        <w:tab/>
      </w:r>
      <w:r w:rsidR="0066543A" w:rsidRPr="00297909">
        <w:t xml:space="preserve">For the VoIP traffic model, with reducing maximum PDCCH blind decoding (i.e. 20) by 25% and 50%, the power saving gains are in the range of approximately </w:t>
      </w:r>
      <w:r w:rsidR="0066543A">
        <w:t>{</w:t>
      </w:r>
      <w:r w:rsidR="0066543A" w:rsidRPr="00297909">
        <w:t>2.52%~5%</w:t>
      </w:r>
      <w:r w:rsidR="0066543A">
        <w:t>}</w:t>
      </w:r>
      <w:r w:rsidR="0066543A" w:rsidRPr="00297909">
        <w:t xml:space="preserve"> and </w:t>
      </w:r>
      <w:r w:rsidR="0066543A">
        <w:t>{</w:t>
      </w:r>
      <w:r w:rsidR="0066543A" w:rsidRPr="00297909">
        <w:t>4.66%~9.4%</w:t>
      </w:r>
      <w:r w:rsidR="0066543A">
        <w:t>}</w:t>
      </w:r>
      <w:r w:rsidR="0066543A" w:rsidRPr="00297909">
        <w:t>, respectively. With excluding the smallest and the largest values among sources, the mean value of power saving gain with reducing maximum PDCCH blind decoding (i.e. 20) by 25% and 50% are approximately 3.81% and 7.43%, respectively.</w:t>
      </w:r>
    </w:p>
    <w:p w:rsidR="0066543A" w:rsidRPr="00D62DB3" w:rsidRDefault="0066543A" w:rsidP="001F29E1">
      <w:pPr>
        <w:rPr>
          <w:lang w:val="en-US"/>
        </w:rPr>
      </w:pPr>
      <w:r w:rsidRPr="00297909">
        <w:rPr>
          <w:lang w:val="en-US"/>
        </w:rPr>
        <w:t>For the 2 Rx case (with same-slot scheduling), the observations are as follows:</w:t>
      </w:r>
      <w:r w:rsidRPr="00D62DB3">
        <w:rPr>
          <w:lang w:val="en-US"/>
        </w:rPr>
        <w:t xml:space="preserve"> </w:t>
      </w:r>
    </w:p>
    <w:p w:rsidR="0066543A" w:rsidRPr="00297909" w:rsidRDefault="001F29E1" w:rsidP="001F29E1">
      <w:pPr>
        <w:pStyle w:val="B1"/>
      </w:pPr>
      <w:r>
        <w:t>-</w:t>
      </w:r>
      <w:r>
        <w:tab/>
      </w:r>
      <w:r w:rsidR="0066543A" w:rsidRPr="00297909">
        <w:t xml:space="preserve">For the instant message traffic model, with reducing maximum PDCCH blind decoding (i.e. 20) by 25% and 50%, the power saving gains are in the range of approximately </w:t>
      </w:r>
      <w:r w:rsidR="0066543A">
        <w:t>{</w:t>
      </w:r>
      <w:r w:rsidR="0066543A" w:rsidRPr="00297909">
        <w:t>1.04%~6.8%</w:t>
      </w:r>
      <w:r w:rsidR="0066543A">
        <w:t>}</w:t>
      </w:r>
      <w:r w:rsidR="0066543A" w:rsidRPr="00297909">
        <w:t xml:space="preserve"> and </w:t>
      </w:r>
      <w:r w:rsidR="0066543A">
        <w:t>{</w:t>
      </w:r>
      <w:r w:rsidR="0066543A" w:rsidRPr="00297909">
        <w:t>1.92%~13.6%</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4.52% and 8.98%, respectively. </w:t>
      </w:r>
    </w:p>
    <w:p w:rsidR="0066543A" w:rsidRPr="00297909" w:rsidRDefault="001F29E1" w:rsidP="001F29E1">
      <w:pPr>
        <w:pStyle w:val="B1"/>
      </w:pPr>
      <w:r>
        <w:t>-</w:t>
      </w:r>
      <w:r>
        <w:tab/>
      </w:r>
      <w:r w:rsidR="0066543A" w:rsidRPr="00297909">
        <w:t xml:space="preserve">For the heartbeat traffic model with 200ms inactivity timer configuration, with reducing maximum PDCCH blind decoding (i.e. 20) by 25% and 50%, the power saving gains are in the range of approximately </w:t>
      </w:r>
      <w:r w:rsidR="0066543A">
        <w:t>{</w:t>
      </w:r>
      <w:r w:rsidR="0066543A" w:rsidRPr="00297909">
        <w:t>0.04%~4.90%</w:t>
      </w:r>
      <w:r w:rsidR="0066543A">
        <w:t>}</w:t>
      </w:r>
      <w:r w:rsidR="0066543A" w:rsidRPr="00297909">
        <w:t xml:space="preserve"> and </w:t>
      </w:r>
      <w:r w:rsidR="0066543A">
        <w:t>{</w:t>
      </w:r>
      <w:r w:rsidR="0066543A" w:rsidRPr="00297909">
        <w:t>0.08%~11.90%</w:t>
      </w:r>
      <w:r w:rsidR="0066543A">
        <w:t>}</w:t>
      </w:r>
      <w:r w:rsidR="0066543A" w:rsidRPr="00297909">
        <w:t xml:space="preserve">, respectively. With excluding the smallest and the largest values among sources, the mean value of power saving gain by reducing maximum PDCCH blind decoding (i.e. 20) by 25% and 50% are approximately 2.13% and 4.14%, respectively. </w:t>
      </w:r>
    </w:p>
    <w:p w:rsidR="0066543A" w:rsidRPr="00297909" w:rsidRDefault="001F29E1" w:rsidP="001F29E1">
      <w:pPr>
        <w:pStyle w:val="B1"/>
      </w:pPr>
      <w:r>
        <w:t>-</w:t>
      </w:r>
      <w:r>
        <w:tab/>
      </w:r>
      <w:r w:rsidR="0066543A" w:rsidRPr="00297909">
        <w:t xml:space="preserve">For the heartbeat traffic model with 80ms inactivity timer configuration, with reducing maximum PDCCH blind decoding (i.e. 20) by 25% and 50%, the power saving gains are in the range of approximately </w:t>
      </w:r>
      <w:r w:rsidR="0066543A">
        <w:t>{</w:t>
      </w:r>
      <w:r w:rsidR="0066543A" w:rsidRPr="00297909">
        <w:t>0.04%~4.6%</w:t>
      </w:r>
      <w:r w:rsidR="0066543A">
        <w:t>}</w:t>
      </w:r>
      <w:r w:rsidR="0066543A" w:rsidRPr="00297909">
        <w:t xml:space="preserve"> and </w:t>
      </w:r>
      <w:r w:rsidR="0066543A">
        <w:t>{</w:t>
      </w:r>
      <w:r w:rsidR="0066543A" w:rsidRPr="00297909">
        <w:t>0.07%~9.2%</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1.99% and 3.88%, respectively. </w:t>
      </w:r>
    </w:p>
    <w:p w:rsidR="0066543A" w:rsidRPr="00297909" w:rsidRDefault="001F29E1" w:rsidP="001F29E1">
      <w:pPr>
        <w:pStyle w:val="B1"/>
      </w:pPr>
      <w:r>
        <w:t>-</w:t>
      </w:r>
      <w:r>
        <w:tab/>
      </w:r>
      <w:r w:rsidR="0066543A" w:rsidRPr="00297909">
        <w:t xml:space="preserve">For the VoIP traffic model, with reducing maximum PDCCH blind decoding (i.e. 20) by 25% and 50%, the power saving gains are in the range of approximately </w:t>
      </w:r>
      <w:r w:rsidR="0066543A">
        <w:t>{</w:t>
      </w:r>
      <w:r w:rsidR="0066543A" w:rsidRPr="00297909">
        <w:t>3.10%~5.5%</w:t>
      </w:r>
      <w:r w:rsidR="0066543A">
        <w:t>}</w:t>
      </w:r>
      <w:r w:rsidR="0066543A" w:rsidRPr="00297909">
        <w:t xml:space="preserve"> and </w:t>
      </w:r>
      <w:r w:rsidR="0066543A">
        <w:t>{</w:t>
      </w:r>
      <w:r w:rsidR="0066543A" w:rsidRPr="00297909">
        <w:t>5.74%~10.5%</w:t>
      </w:r>
      <w:r w:rsidR="0066543A">
        <w:t>}</w:t>
      </w:r>
      <w:r w:rsidR="0066543A" w:rsidRPr="00297909">
        <w:t>, respectively. With excluding the smallest and the largest values among sources, the mean value of power saving gain with reducing maximum PDCCH blind decoding (i.e. 20) by 25% and 50% are approximately 4.27% and 8.27%, respectively.</w:t>
      </w:r>
    </w:p>
    <w:p w:rsidR="0066543A" w:rsidRPr="002635E7" w:rsidRDefault="0066543A" w:rsidP="001F29E1">
      <w:pPr>
        <w:rPr>
          <w:lang w:val="en-US"/>
        </w:rPr>
      </w:pPr>
      <w:r w:rsidRPr="00E711EC">
        <w:rPr>
          <w:lang w:val="en-US"/>
        </w:rPr>
        <w:t>4 sources (</w:t>
      </w:r>
      <w:r>
        <w:rPr>
          <w:lang w:val="en-US"/>
        </w:rPr>
        <w:t>Ericsson</w:t>
      </w:r>
      <w:r w:rsidRPr="00E711EC">
        <w:rPr>
          <w:lang w:val="en-US"/>
        </w:rPr>
        <w:t xml:space="preserve">, </w:t>
      </w:r>
      <w:r>
        <w:rPr>
          <w:lang w:val="en-US"/>
        </w:rPr>
        <w:t>Samsung</w:t>
      </w:r>
      <w:r w:rsidRPr="00E711EC">
        <w:rPr>
          <w:lang w:val="en-US"/>
        </w:rPr>
        <w:t xml:space="preserve">, </w:t>
      </w:r>
      <w:r>
        <w:rPr>
          <w:lang w:val="en-US"/>
        </w:rPr>
        <w:t>ZTE</w:t>
      </w:r>
      <w:r w:rsidRPr="00E711EC">
        <w:rPr>
          <w:lang w:val="en-US"/>
        </w:rPr>
        <w:t xml:space="preserve">, </w:t>
      </w:r>
      <w:r>
        <w:rPr>
          <w:lang w:val="en-US"/>
        </w:rPr>
        <w:t>MediaTek</w:t>
      </w:r>
      <w:r w:rsidRPr="00E711EC">
        <w:rPr>
          <w:lang w:val="en-US"/>
        </w:rPr>
        <w:t xml:space="preserve">) reported the evaluation results of power saving gain for FR2 with cross-slot scheduling for the 1 Rx antenna and 2 Rx antennas cases. </w:t>
      </w:r>
      <w:r w:rsidRPr="00D62DB3">
        <w:rPr>
          <w:lang w:val="en-US"/>
        </w:rPr>
        <w:t xml:space="preserve">The following is observed for </w:t>
      </w:r>
      <w:r>
        <w:rPr>
          <w:lang w:val="en-US"/>
        </w:rPr>
        <w:t xml:space="preserve">the </w:t>
      </w:r>
      <w:r w:rsidRPr="00D62DB3">
        <w:rPr>
          <w:lang w:val="en-US"/>
        </w:rPr>
        <w:t xml:space="preserve">1 Rx antenna case: </w:t>
      </w:r>
    </w:p>
    <w:p w:rsidR="0066543A" w:rsidRPr="00E711EC" w:rsidRDefault="001F29E1" w:rsidP="001F29E1">
      <w:pPr>
        <w:pStyle w:val="B1"/>
      </w:pPr>
      <w:r>
        <w:t>-</w:t>
      </w:r>
      <w:r>
        <w:tab/>
      </w:r>
      <w:r w:rsidR="0066543A" w:rsidRPr="00E711EC">
        <w:t xml:space="preserve">For the instant message traffic model, with reducing maximum PDCCH blind decoding (i.e. 20) by 25% and 50%, the power saving gains are in the range of approximately </w:t>
      </w:r>
      <w:r w:rsidR="0066543A">
        <w:t>{</w:t>
      </w:r>
      <w:r w:rsidR="0066543A" w:rsidRPr="00E711EC">
        <w:t>0.55%~6.30%</w:t>
      </w:r>
      <w:r w:rsidR="0066543A">
        <w:t>}</w:t>
      </w:r>
      <w:r w:rsidR="0066543A" w:rsidRPr="00E711EC">
        <w:t xml:space="preserve"> and </w:t>
      </w:r>
      <w:r w:rsidR="0066543A">
        <w:t>{</w:t>
      </w:r>
      <w:r w:rsidR="0066543A" w:rsidRPr="00E711EC">
        <w:t>1.03%~12.7%</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3.19% and 6.17%, respectively. </w:t>
      </w:r>
    </w:p>
    <w:p w:rsidR="0066543A" w:rsidRPr="00E711EC" w:rsidRDefault="001F29E1" w:rsidP="001F29E1">
      <w:pPr>
        <w:pStyle w:val="B1"/>
      </w:pPr>
      <w:r>
        <w:t>-</w:t>
      </w:r>
      <w:r>
        <w:tab/>
      </w:r>
      <w:r w:rsidR="0066543A" w:rsidRPr="00E711EC">
        <w:t xml:space="preserve">For the heartbeat traffic model with 200ms inactivity timer configuration, with reducing maximum PDCCH blind decoding (i.e. 20) by 25% and 50%, the power saving gains are in the range of approximately </w:t>
      </w:r>
      <w:r w:rsidR="0066543A">
        <w:t>{</w:t>
      </w:r>
      <w:r w:rsidR="0066543A" w:rsidRPr="00E711EC">
        <w:t>0.02%~4.20%</w:t>
      </w:r>
      <w:r w:rsidR="0066543A">
        <w:t>}</w:t>
      </w:r>
      <w:r w:rsidR="0066543A" w:rsidRPr="00E711EC">
        <w:t xml:space="preserve"> and </w:t>
      </w:r>
      <w:r w:rsidR="0066543A">
        <w:t>{</w:t>
      </w:r>
      <w:r w:rsidR="0066543A" w:rsidRPr="00E711EC">
        <w:t>0.04%~8.30%</w:t>
      </w:r>
      <w:r w:rsidR="0066543A">
        <w:t>}</w:t>
      </w:r>
      <w:r w:rsidR="0066543A" w:rsidRPr="00E711EC">
        <w:t xml:space="preserve">, respectively. With excluding the smallest and the largest values among sources, the mean value of power saving gain by reducing maximum PDCCH blind decoding (i.e. 20) by 25% and 50% are approximately 1.30% and 2.60%, respectively. </w:t>
      </w:r>
    </w:p>
    <w:p w:rsidR="0066543A" w:rsidRPr="00E711EC" w:rsidRDefault="001F29E1" w:rsidP="001F29E1">
      <w:pPr>
        <w:pStyle w:val="B1"/>
      </w:pPr>
      <w:r>
        <w:t>-</w:t>
      </w:r>
      <w:r>
        <w:tab/>
      </w:r>
      <w:r w:rsidR="0066543A" w:rsidRPr="00E711EC">
        <w:t xml:space="preserve">For the heartbeat traffic model with 80ms inactivity timer configuration, with reducing maximum PDCCH blind decoding (i.e. 20) by 25% and 50%, the power saving gains are in the range of approximately </w:t>
      </w:r>
      <w:r w:rsidR="0066543A">
        <w:t>{</w:t>
      </w:r>
      <w:r w:rsidR="0066543A" w:rsidRPr="00E711EC">
        <w:t>0.02%~3.9%</w:t>
      </w:r>
      <w:r w:rsidR="0066543A">
        <w:t>}</w:t>
      </w:r>
      <w:r w:rsidR="0066543A" w:rsidRPr="00E711EC">
        <w:t xml:space="preserve"> and </w:t>
      </w:r>
      <w:r w:rsidR="0066543A">
        <w:t>{</w:t>
      </w:r>
      <w:r w:rsidR="0066543A" w:rsidRPr="00E711EC">
        <w:t>0.04%~7.6%</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1.24% and 2.48%, respectively. </w:t>
      </w:r>
    </w:p>
    <w:p w:rsidR="0066543A" w:rsidRPr="00E711EC" w:rsidRDefault="001F29E1" w:rsidP="001F29E1">
      <w:pPr>
        <w:pStyle w:val="B1"/>
      </w:pPr>
      <w:r>
        <w:t>-</w:t>
      </w:r>
      <w:r>
        <w:tab/>
      </w:r>
      <w:r w:rsidR="0066543A" w:rsidRPr="00E711EC">
        <w:t xml:space="preserve">For the VoIP traffic model, with reducing maximum PDCCH blind decoding (i.e. 20) by 25% and 50%, the power saving gains are in the range of approximately </w:t>
      </w:r>
      <w:r w:rsidR="0066543A">
        <w:t>{</w:t>
      </w:r>
      <w:r w:rsidR="0066543A" w:rsidRPr="00E711EC">
        <w:t>1.94%~6.5%</w:t>
      </w:r>
      <w:r w:rsidR="0066543A">
        <w:t>}</w:t>
      </w:r>
      <w:r w:rsidR="0066543A" w:rsidRPr="00E711EC">
        <w:t xml:space="preserve"> and </w:t>
      </w:r>
      <w:r w:rsidR="0066543A">
        <w:t>{</w:t>
      </w:r>
      <w:r w:rsidR="0066543A" w:rsidRPr="00E711EC">
        <w:t>3.6%~13.1%</w:t>
      </w:r>
      <w:r w:rsidR="0066543A">
        <w:t>}</w:t>
      </w:r>
      <w:r w:rsidR="0066543A" w:rsidRPr="00E711EC">
        <w:t xml:space="preserve">, respectively. With </w:t>
      </w:r>
      <w:r w:rsidR="0066543A" w:rsidRPr="00E711EC">
        <w:lastRenderedPageBreak/>
        <w:t>excluding the smallest and the largest values among sources, the mean value of power saving gain with reducing maximum PDCCH blind decoding (i.e. 20) by 25% and 50% are approximately 3.27% and 6.33%, respectively.</w:t>
      </w:r>
    </w:p>
    <w:p w:rsidR="0066543A" w:rsidRPr="00E711EC" w:rsidRDefault="0066543A" w:rsidP="001F29E1">
      <w:pPr>
        <w:rPr>
          <w:lang w:val="en-US"/>
        </w:rPr>
      </w:pPr>
      <w:r w:rsidRPr="00E711EC">
        <w:rPr>
          <w:lang w:val="en-US"/>
        </w:rPr>
        <w:t xml:space="preserve">For the 2 Rx case (with cross-slot scheduling), the observations are as follows: </w:t>
      </w:r>
    </w:p>
    <w:p w:rsidR="0066543A" w:rsidRPr="00E711EC" w:rsidRDefault="001F29E1" w:rsidP="001F29E1">
      <w:pPr>
        <w:pStyle w:val="B1"/>
      </w:pPr>
      <w:r>
        <w:t>-</w:t>
      </w:r>
      <w:r>
        <w:tab/>
      </w:r>
      <w:r w:rsidR="0066543A" w:rsidRPr="00E711EC">
        <w:t xml:space="preserve">For the instant message traffic model, with reducing maximum PDCCH blind decoding (i.e. 20) by 25% and 50%, the power saving gains are in the range of approximately </w:t>
      </w:r>
      <w:r w:rsidR="0066543A">
        <w:t>{</w:t>
      </w:r>
      <w:r w:rsidR="0066543A" w:rsidRPr="00E711EC">
        <w:t>0.75%~6.6%</w:t>
      </w:r>
      <w:r w:rsidR="0066543A">
        <w:t>}</w:t>
      </w:r>
      <w:r w:rsidR="0066543A" w:rsidRPr="00E711EC">
        <w:t xml:space="preserve"> and </w:t>
      </w:r>
      <w:r w:rsidR="0066543A">
        <w:t>{</w:t>
      </w:r>
      <w:r w:rsidR="0066543A" w:rsidRPr="00E711EC">
        <w:t>1.4%~13.20%</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3.43% and 6.59%, respectively. </w:t>
      </w:r>
    </w:p>
    <w:p w:rsidR="0066543A" w:rsidRPr="00E711EC" w:rsidRDefault="001F29E1" w:rsidP="001F29E1">
      <w:pPr>
        <w:pStyle w:val="B1"/>
      </w:pPr>
      <w:r>
        <w:t>-</w:t>
      </w:r>
      <w:r>
        <w:tab/>
      </w:r>
      <w:r w:rsidR="0066543A" w:rsidRPr="00E711EC">
        <w:t xml:space="preserve">For the heartbeat traffic model with 200ms inactivity timer configuration, with reducing maximum PDCCH blind decoding (i.e. 20) by 25% and 50%, the power saving gains are in the range of approximately </w:t>
      </w:r>
      <w:r w:rsidR="0066543A">
        <w:t>{</w:t>
      </w:r>
      <w:r w:rsidR="0066543A" w:rsidRPr="00E711EC">
        <w:t>0.03%~4.90%</w:t>
      </w:r>
      <w:r w:rsidR="0066543A">
        <w:t>}</w:t>
      </w:r>
      <w:r w:rsidR="0066543A" w:rsidRPr="00E711EC">
        <w:t xml:space="preserve"> and </w:t>
      </w:r>
      <w:r w:rsidR="0066543A">
        <w:t>{</w:t>
      </w:r>
      <w:r w:rsidR="0066543A" w:rsidRPr="00E711EC">
        <w:t>0.06%~9.60%</w:t>
      </w:r>
      <w:r w:rsidR="0066543A">
        <w:t>}</w:t>
      </w:r>
      <w:r w:rsidR="0066543A" w:rsidRPr="00E711EC">
        <w:t xml:space="preserve">, respectively. With excluding the smallest and the largest values among sources, the mean value of power saving gain by reducing maximum PDCCH blind decoding (i.e. 20) by 25% and 50% are approximately 1.05% and 2.11%, respectively. </w:t>
      </w:r>
    </w:p>
    <w:p w:rsidR="0066543A" w:rsidRPr="00E711EC" w:rsidRDefault="001F29E1" w:rsidP="001F29E1">
      <w:pPr>
        <w:pStyle w:val="B1"/>
      </w:pPr>
      <w:r>
        <w:t>-</w:t>
      </w:r>
      <w:r>
        <w:tab/>
      </w:r>
      <w:r w:rsidR="0066543A" w:rsidRPr="00E711EC">
        <w:t xml:space="preserve">For the heartbeat traffic model with 80ms inactivity timer configuration, with reducing maximum PDCCH blind decoding (i.e. 20) by 25% and 50%, the power saving gains are in the range of approximately </w:t>
      </w:r>
      <w:r w:rsidR="0066543A">
        <w:t>{</w:t>
      </w:r>
      <w:r w:rsidR="0066543A" w:rsidRPr="00E711EC">
        <w:t>0.03%~4.6%</w:t>
      </w:r>
      <w:r w:rsidR="0066543A">
        <w:t>}</w:t>
      </w:r>
      <w:r w:rsidR="0066543A" w:rsidRPr="00E711EC">
        <w:t xml:space="preserve"> and </w:t>
      </w:r>
      <w:r w:rsidR="0066543A">
        <w:t>{</w:t>
      </w:r>
      <w:r w:rsidR="0066543A" w:rsidRPr="00E711EC">
        <w:t>0.05%~8.9%</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0.92% and 1.84%, respectively. </w:t>
      </w:r>
    </w:p>
    <w:p w:rsidR="0066543A" w:rsidRPr="00E711EC" w:rsidRDefault="001F29E1" w:rsidP="001F29E1">
      <w:pPr>
        <w:pStyle w:val="B1"/>
      </w:pPr>
      <w:r>
        <w:t>-</w:t>
      </w:r>
      <w:r>
        <w:tab/>
      </w:r>
      <w:r w:rsidR="0066543A" w:rsidRPr="00E711EC">
        <w:t xml:space="preserve">For the VoIP traffic model, with reducing maximum PDCCH blind decoding (i.e. 20) by 25% and 50%, the power saving gains are in the range of approximately </w:t>
      </w:r>
      <w:r w:rsidR="0066543A">
        <w:t>{</w:t>
      </w:r>
      <w:r w:rsidR="0066543A" w:rsidRPr="00E711EC">
        <w:t>1.97%~6.8%</w:t>
      </w:r>
      <w:r w:rsidR="0066543A">
        <w:t>}</w:t>
      </w:r>
      <w:r w:rsidR="0066543A" w:rsidRPr="00E711EC">
        <w:t xml:space="preserve"> and </w:t>
      </w:r>
      <w:r w:rsidR="0066543A">
        <w:t>{</w:t>
      </w:r>
      <w:r w:rsidR="0066543A" w:rsidRPr="00E711EC">
        <w:t>3.95%~13.7%</w:t>
      </w:r>
      <w:r w:rsidR="0066543A">
        <w:t>}</w:t>
      </w:r>
      <w:r w:rsidR="0066543A" w:rsidRPr="00E711EC">
        <w:t>, respectively. With excluding the smallest and the largest values among sources, the mean value of power saving gain with reducing maximum PDCCH blind decoding (i.e. 20) by 25% and 50% are approximately 3.38% and 6.52%, respectively.</w:t>
      </w:r>
    </w:p>
    <w:p w:rsidR="0066543A" w:rsidRPr="00E711EC" w:rsidRDefault="0066543A" w:rsidP="001F29E1">
      <w:pPr>
        <w:rPr>
          <w:lang w:val="en-US"/>
        </w:rPr>
      </w:pPr>
      <w:r w:rsidRPr="00E711EC">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rsidR="0066543A" w:rsidRDefault="0066543A" w:rsidP="0066543A">
      <w:pPr>
        <w:pStyle w:val="Heading3"/>
      </w:pPr>
      <w:bookmarkStart w:id="644" w:name="_Toc51768572"/>
      <w:bookmarkStart w:id="645" w:name="_Toc51771079"/>
      <w:bookmarkStart w:id="646" w:name="_Toc56714331"/>
      <w:bookmarkStart w:id="647" w:name="_Toc57126598"/>
      <w:bookmarkStart w:id="648" w:name="_Toc57126719"/>
      <w:bookmarkStart w:id="649" w:name="_Toc57127666"/>
      <w:bookmarkStart w:id="650" w:name="_Toc57127775"/>
      <w:bookmarkStart w:id="651" w:name="_Toc57136475"/>
      <w:bookmarkStart w:id="652" w:name="_Toc57144825"/>
      <w:bookmarkStart w:id="653" w:name="_Toc57144934"/>
      <w:r>
        <w:t>8</w:t>
      </w:r>
      <w:r w:rsidRPr="000E647A">
        <w:t>.</w:t>
      </w:r>
      <w:r>
        <w:t>2</w:t>
      </w:r>
      <w:r w:rsidRPr="000E647A">
        <w:t>.3</w:t>
      </w:r>
      <w:r w:rsidRPr="000E647A">
        <w:tab/>
        <w:t xml:space="preserve">Analysis of </w:t>
      </w:r>
      <w:r>
        <w:t>performance impacts</w:t>
      </w:r>
      <w:bookmarkEnd w:id="644"/>
      <w:bookmarkEnd w:id="645"/>
      <w:bookmarkEnd w:id="646"/>
      <w:bookmarkEnd w:id="647"/>
      <w:bookmarkEnd w:id="648"/>
      <w:bookmarkEnd w:id="649"/>
      <w:bookmarkEnd w:id="650"/>
      <w:bookmarkEnd w:id="651"/>
      <w:bookmarkEnd w:id="652"/>
      <w:bookmarkEnd w:id="653"/>
    </w:p>
    <w:p w:rsidR="0066543A" w:rsidRPr="00C9222B" w:rsidRDefault="0066543A" w:rsidP="0066543A">
      <w:pPr>
        <w:rPr>
          <w:b/>
          <w:bCs/>
        </w:rPr>
      </w:pPr>
      <w:r w:rsidRPr="00C9222B">
        <w:rPr>
          <w:b/>
          <w:bCs/>
        </w:rPr>
        <w:t xml:space="preserve">PDCCH </w:t>
      </w:r>
      <w:r>
        <w:rPr>
          <w:b/>
          <w:bCs/>
        </w:rPr>
        <w:t>blocking rate vector format</w:t>
      </w:r>
      <w:r w:rsidRPr="00C9222B">
        <w:rPr>
          <w:b/>
          <w:bCs/>
        </w:rPr>
        <w:t>:</w:t>
      </w:r>
    </w:p>
    <w:p w:rsidR="0066543A" w:rsidRDefault="0066543A" w:rsidP="00565082">
      <w:pPr>
        <w:rPr>
          <w:lang w:val="en-US"/>
        </w:rPr>
      </w:pPr>
      <w:r>
        <w:rPr>
          <w:lang w:val="en-US"/>
        </w:rPr>
        <w:t>Each</w:t>
      </w:r>
      <w:r w:rsidRPr="00D864A0">
        <w:rPr>
          <w:lang w:val="en-US"/>
        </w:rPr>
        <w:t xml:space="preserve"> observation </w:t>
      </w:r>
      <w:r>
        <w:rPr>
          <w:lang w:val="en-US"/>
        </w:rPr>
        <w:t xml:space="preserve">below </w:t>
      </w:r>
      <w:r w:rsidRPr="00D864A0">
        <w:rPr>
          <w:lang w:val="en-US"/>
        </w:rPr>
        <w:t>for PDCCH blocking rate impact</w:t>
      </w:r>
      <w:r>
        <w:rPr>
          <w:lang w:val="en-US"/>
        </w:rPr>
        <w:t xml:space="preserve"> based on the evaluation results in [3]</w:t>
      </w:r>
      <w:r w:rsidRPr="00D864A0">
        <w:rPr>
          <w:lang w:val="en-US"/>
        </w:rPr>
        <w:t xml:space="preserve"> is formulated using the vector format: </w:t>
      </w:r>
      <w:r w:rsidRPr="00D864A0">
        <w:rPr>
          <w:i/>
          <w:lang w:val="en-US"/>
        </w:rPr>
        <w:t xml:space="preserve">&lt;N, A%, </w:t>
      </w:r>
      <w:r>
        <w:rPr>
          <w:i/>
          <w:lang w:val="en-US"/>
        </w:rPr>
        <w:t>[</w:t>
      </w:r>
      <w:r w:rsidRPr="00D864A0">
        <w:rPr>
          <w:i/>
          <w:lang w:val="en-US"/>
        </w:rPr>
        <w:t xml:space="preserve">z1%, </w:t>
      </w:r>
      <w:r>
        <w:rPr>
          <w:i/>
          <w:lang w:val="en-US"/>
        </w:rPr>
        <w:t xml:space="preserve"> </w:t>
      </w:r>
      <w:r w:rsidRPr="00D864A0">
        <w:rPr>
          <w:i/>
          <w:lang w:val="en-US"/>
        </w:rPr>
        <w:t>x1%,</w:t>
      </w:r>
      <w:r>
        <w:rPr>
          <w:i/>
          <w:lang w:val="en-US"/>
        </w:rPr>
        <w:t xml:space="preserve"> </w:t>
      </w:r>
      <w:r w:rsidRPr="00D864A0">
        <w:rPr>
          <w:i/>
          <w:lang w:val="en-US"/>
        </w:rPr>
        <w:t>y1%</w:t>
      </w:r>
      <w:r>
        <w:rPr>
          <w:i/>
          <w:lang w:val="en-US"/>
        </w:rPr>
        <w:t>]</w:t>
      </w:r>
      <w:r w:rsidRPr="00D864A0">
        <w:rPr>
          <w:i/>
          <w:lang w:val="en-US"/>
        </w:rPr>
        <w:t>,</w:t>
      </w:r>
      <w:r>
        <w:rPr>
          <w:i/>
          <w:lang w:val="en-US"/>
        </w:rPr>
        <w:t xml:space="preserve"> [</w:t>
      </w:r>
      <w:r w:rsidRPr="00D864A0">
        <w:rPr>
          <w:i/>
          <w:lang w:val="en-US"/>
        </w:rPr>
        <w:t>z2%,</w:t>
      </w:r>
      <w:r>
        <w:rPr>
          <w:i/>
          <w:lang w:val="en-US"/>
        </w:rPr>
        <w:t xml:space="preserve"> </w:t>
      </w:r>
      <w:r w:rsidRPr="00D864A0">
        <w:rPr>
          <w:i/>
          <w:lang w:val="en-US"/>
        </w:rPr>
        <w:t>x2%,</w:t>
      </w:r>
      <w:r>
        <w:rPr>
          <w:i/>
          <w:lang w:val="en-US"/>
        </w:rPr>
        <w:t xml:space="preserve"> </w:t>
      </w:r>
      <w:r w:rsidRPr="00D864A0">
        <w:rPr>
          <w:i/>
          <w:lang w:val="en-US"/>
        </w:rPr>
        <w:t>y2%</w:t>
      </w:r>
      <w:r>
        <w:rPr>
          <w:i/>
          <w:lang w:val="en-US"/>
        </w:rPr>
        <w:t>]</w:t>
      </w:r>
      <w:r w:rsidRPr="00D864A0">
        <w:rPr>
          <w:i/>
          <w:lang w:val="en-US"/>
        </w:rPr>
        <w:t>&gt;</w:t>
      </w:r>
      <w:r w:rsidRPr="00D864A0">
        <w:rPr>
          <w:lang w:val="en-US"/>
        </w:rPr>
        <w:t xml:space="preserve">, which represents the following: With </w:t>
      </w:r>
      <w:r w:rsidRPr="00D864A0">
        <w:rPr>
          <w:i/>
          <w:lang w:val="en-US"/>
        </w:rPr>
        <w:t>N</w:t>
      </w:r>
      <w:r w:rsidRPr="00D864A0">
        <w:rPr>
          <w:lang w:val="en-US"/>
        </w:rPr>
        <w:t> </w:t>
      </w:r>
      <w:r w:rsidRPr="00D864A0">
        <w:rPr>
          <w:rStyle w:val="msoins0"/>
          <w:lang w:val="en-US"/>
        </w:rPr>
        <w:t xml:space="preserve">simultaneously scheduled </w:t>
      </w:r>
      <w:r w:rsidRPr="00D864A0">
        <w:rPr>
          <w:lang w:val="en-US"/>
        </w:rPr>
        <w:t xml:space="preserve">UEs in a slot and </w:t>
      </w:r>
      <w:r w:rsidRPr="00D864A0">
        <w:rPr>
          <w:i/>
          <w:lang w:val="en-US"/>
        </w:rPr>
        <w:t>z1%</w:t>
      </w:r>
      <w:r w:rsidRPr="00D864A0">
        <w:rPr>
          <w:lang w:val="en-US"/>
        </w:rPr>
        <w:t> reduction in maximum PDCCH blind decoding, the PDCCH</w:t>
      </w:r>
      <w:r>
        <w:rPr>
          <w:lang w:val="en-US"/>
        </w:rPr>
        <w:t xml:space="preserve"> </w:t>
      </w:r>
      <w:r w:rsidRPr="00D864A0">
        <w:rPr>
          <w:lang w:val="en-US"/>
        </w:rPr>
        <w:t xml:space="preserve">blocking rate is increased approximately </w:t>
      </w:r>
      <w:r w:rsidRPr="00D864A0">
        <w:rPr>
          <w:i/>
          <w:lang w:val="en-US"/>
        </w:rPr>
        <w:t>x1%</w:t>
      </w:r>
      <w:r w:rsidRPr="00D864A0">
        <w:rPr>
          <w:lang w:val="en-US"/>
        </w:rPr>
        <w:t xml:space="preserve"> from </w:t>
      </w:r>
      <w:r w:rsidRPr="00D864A0">
        <w:rPr>
          <w:i/>
          <w:lang w:val="en-US"/>
        </w:rPr>
        <w:t>A%</w:t>
      </w:r>
      <w:r w:rsidRPr="00D864A0">
        <w:rPr>
          <w:lang w:val="en-US"/>
        </w:rPr>
        <w:t xml:space="preserve">, which corresponds to </w:t>
      </w:r>
      <w:r w:rsidRPr="00D864A0">
        <w:rPr>
          <w:i/>
          <w:lang w:val="en-US"/>
        </w:rPr>
        <w:t>y1%</w:t>
      </w:r>
      <w:r w:rsidRPr="00D864A0">
        <w:rPr>
          <w:lang w:val="en-US"/>
        </w:rPr>
        <w:t xml:space="preserve"> increase relative to </w:t>
      </w:r>
      <w:r w:rsidRPr="00A66DA3">
        <w:rPr>
          <w:i/>
          <w:iCs/>
          <w:lang w:val="en-US"/>
        </w:rPr>
        <w:t>A%</w:t>
      </w:r>
      <w:r>
        <w:rPr>
          <w:i/>
          <w:iCs/>
          <w:lang w:val="en-US"/>
        </w:rPr>
        <w:t>.</w:t>
      </w:r>
      <w:r w:rsidRPr="00D864A0">
        <w:rPr>
          <w:lang w:val="en-US"/>
        </w:rPr>
        <w:t xml:space="preserve"> With</w:t>
      </w:r>
      <w:r>
        <w:rPr>
          <w:lang w:val="en-US"/>
        </w:rPr>
        <w:t xml:space="preserve"> </w:t>
      </w:r>
      <w:r w:rsidRPr="00D864A0">
        <w:rPr>
          <w:i/>
          <w:lang w:val="en-US"/>
        </w:rPr>
        <w:t>N</w:t>
      </w:r>
      <w:r w:rsidRPr="00D864A0">
        <w:rPr>
          <w:lang w:val="en-US"/>
        </w:rPr>
        <w:t> </w:t>
      </w:r>
      <w:r w:rsidRPr="00D864A0">
        <w:rPr>
          <w:rStyle w:val="msoins0"/>
          <w:lang w:val="en-US"/>
        </w:rPr>
        <w:t xml:space="preserve">simultaneously scheduled </w:t>
      </w:r>
      <w:r w:rsidRPr="00D864A0">
        <w:rPr>
          <w:lang w:val="en-US"/>
        </w:rPr>
        <w:t xml:space="preserve">UEs in a slot and </w:t>
      </w:r>
      <w:r w:rsidRPr="00D864A0">
        <w:rPr>
          <w:i/>
          <w:lang w:val="en-US"/>
        </w:rPr>
        <w:t>z2%</w:t>
      </w:r>
      <w:r w:rsidRPr="00D864A0">
        <w:rPr>
          <w:lang w:val="en-US"/>
        </w:rPr>
        <w:t> reduction in maximum PDCCH blind decoding, the PDCCH</w:t>
      </w:r>
      <w:r>
        <w:rPr>
          <w:lang w:val="en-US"/>
        </w:rPr>
        <w:t xml:space="preserve"> </w:t>
      </w:r>
      <w:r w:rsidRPr="00D864A0">
        <w:rPr>
          <w:lang w:val="en-US"/>
        </w:rPr>
        <w:t xml:space="preserve">blocking rate is increased approximately </w:t>
      </w:r>
      <w:r w:rsidRPr="00D864A0">
        <w:rPr>
          <w:i/>
          <w:lang w:val="en-US"/>
        </w:rPr>
        <w:t xml:space="preserve">x2% </w:t>
      </w:r>
      <w:r w:rsidRPr="00D864A0">
        <w:rPr>
          <w:lang w:val="en-US"/>
        </w:rPr>
        <w:t xml:space="preserve">from </w:t>
      </w:r>
      <w:r w:rsidRPr="00D864A0">
        <w:rPr>
          <w:i/>
          <w:lang w:val="en-US"/>
        </w:rPr>
        <w:t>A%</w:t>
      </w:r>
      <w:r w:rsidRPr="00D864A0">
        <w:rPr>
          <w:lang w:val="en-US"/>
        </w:rPr>
        <w:t xml:space="preserve">, which corresponds to </w:t>
      </w:r>
      <w:r w:rsidRPr="00D864A0">
        <w:rPr>
          <w:i/>
          <w:lang w:val="en-US"/>
        </w:rPr>
        <w:t>y2%</w:t>
      </w:r>
      <w:r w:rsidRPr="00D864A0">
        <w:rPr>
          <w:lang w:val="en-US"/>
        </w:rPr>
        <w:t> increase relative to</w:t>
      </w:r>
      <w:r>
        <w:rPr>
          <w:lang w:val="en-US"/>
        </w:rPr>
        <w:t xml:space="preserve"> </w:t>
      </w:r>
      <w:r w:rsidRPr="00D864A0">
        <w:rPr>
          <w:i/>
          <w:lang w:val="en-US"/>
        </w:rPr>
        <w:t>A%</w:t>
      </w:r>
      <w:r>
        <w:rPr>
          <w:lang w:val="en-US"/>
        </w:rPr>
        <w:t>.</w:t>
      </w:r>
    </w:p>
    <w:p w:rsidR="0066543A" w:rsidRPr="00725328" w:rsidRDefault="0066543A" w:rsidP="0066543A">
      <w:pPr>
        <w:rPr>
          <w:b/>
        </w:rPr>
      </w:pPr>
      <w:r w:rsidRPr="00725328">
        <w:rPr>
          <w:b/>
          <w:bCs/>
        </w:rPr>
        <w:t xml:space="preserve">PDCCH </w:t>
      </w:r>
      <w:r>
        <w:rPr>
          <w:b/>
          <w:bCs/>
        </w:rPr>
        <w:t>blocking rate</w:t>
      </w:r>
      <w:r w:rsidRPr="00725328">
        <w:rPr>
          <w:b/>
          <w:bCs/>
        </w:rPr>
        <w:t xml:space="preserve"> f</w:t>
      </w:r>
      <w:r w:rsidRPr="00725328">
        <w:rPr>
          <w:b/>
          <w:bCs/>
          <w:lang w:val="en-US"/>
        </w:rPr>
        <w:t>or FR1:</w:t>
      </w:r>
    </w:p>
    <w:p w:rsidR="0066543A" w:rsidRPr="00604C74" w:rsidRDefault="0066543A" w:rsidP="00565082">
      <w:r w:rsidRPr="00604C74">
        <w:t xml:space="preserve">Evaluation results of PDCCH blocking rate were reported for FR1 with </w:t>
      </w:r>
      <w:r>
        <w:t xml:space="preserve">AL distribution </w:t>
      </w:r>
      <w:r w:rsidRPr="00604C74">
        <w:t xml:space="preserve">configuration </w:t>
      </w:r>
      <w:r>
        <w:t>'</w:t>
      </w:r>
      <w:r w:rsidRPr="00604C74">
        <w:t>A</w:t>
      </w:r>
      <w:r>
        <w:t>1'</w:t>
      </w:r>
      <w:r w:rsidRPr="00604C74">
        <w:t xml:space="preserve"> in Table </w:t>
      </w:r>
      <w:r>
        <w:t>6.2-5</w:t>
      </w:r>
      <w:r w:rsidRPr="00604C74">
        <w:t xml:space="preserve"> and the baseline evaluation parameters in Table </w:t>
      </w:r>
      <w:r>
        <w:t>6.2-4</w:t>
      </w:r>
      <w:r w:rsidRPr="00604C74">
        <w:t>. Based on Table B.1-</w:t>
      </w:r>
      <w:r>
        <w:t>1</w:t>
      </w:r>
      <w:r w:rsidRPr="00604C74">
        <w:t>, the observations from these evaluation results are summarized as follows:</w:t>
      </w:r>
    </w:p>
    <w:p w:rsidR="0066543A" w:rsidRPr="005762E3" w:rsidRDefault="00565082" w:rsidP="00565082">
      <w:pPr>
        <w:pStyle w:val="B1"/>
        <w:rPr>
          <w:lang w:val="en-US"/>
        </w:rPr>
      </w:pPr>
      <w:r>
        <w:rPr>
          <w:lang w:val="en-US"/>
        </w:rPr>
        <w:t>-</w:t>
      </w:r>
      <w:r>
        <w:rPr>
          <w:lang w:val="en-US"/>
        </w:rPr>
        <w:tab/>
      </w:r>
      <w:r w:rsidR="0066543A" w:rsidRPr="00681F2A">
        <w:rPr>
          <w:lang w:val="en-US"/>
        </w:rPr>
        <w:t>10 sources (</w:t>
      </w:r>
      <w:r w:rsidR="0066543A">
        <w:rPr>
          <w:lang w:val="en-US"/>
        </w:rPr>
        <w:t>Vivo</w:t>
      </w:r>
      <w:r w:rsidR="0066543A" w:rsidRPr="00681F2A">
        <w:rPr>
          <w:lang w:val="en-US"/>
        </w:rPr>
        <w:t xml:space="preserve">, </w:t>
      </w:r>
      <w:r w:rsidR="0066543A">
        <w:rPr>
          <w:lang w:val="en-US"/>
        </w:rPr>
        <w:t>Ericsson</w:t>
      </w:r>
      <w:r w:rsidR="0066543A" w:rsidRPr="00681F2A">
        <w:rPr>
          <w:lang w:val="en-US"/>
        </w:rPr>
        <w:t xml:space="preserve">,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Huawei/HiSilicon</w:t>
      </w:r>
      <w:r w:rsidR="0066543A" w:rsidRPr="00681F2A">
        <w:rPr>
          <w:lang w:val="en-US"/>
        </w:rPr>
        <w:t xml:space="preserve">, </w:t>
      </w:r>
      <w:r w:rsidR="0066543A">
        <w:rPr>
          <w:lang w:val="en-US"/>
        </w:rPr>
        <w:t>InterDigital</w:t>
      </w:r>
      <w:r w:rsidR="0066543A" w:rsidRPr="00681F2A">
        <w:rPr>
          <w:lang w:val="en-US"/>
        </w:rPr>
        <w:t xml:space="preserve">, </w:t>
      </w:r>
      <w:r w:rsidR="0066543A">
        <w:rPr>
          <w:lang w:val="en-US"/>
        </w:rPr>
        <w:t>Intel</w:t>
      </w:r>
      <w:r w:rsidR="0066543A" w:rsidRPr="00681F2A">
        <w:rPr>
          <w:lang w:val="en-US"/>
        </w:rPr>
        <w:t>,</w:t>
      </w:r>
      <w:r w:rsidR="0066543A">
        <w:rPr>
          <w:lang w:val="en-US"/>
        </w:rPr>
        <w:t xml:space="preserve"> ZTE</w:t>
      </w:r>
      <w:r w:rsidR="0066543A" w:rsidRPr="00681F2A">
        <w:rPr>
          <w:lang w:val="en-US"/>
        </w:rPr>
        <w:t xml:space="preserve">, </w:t>
      </w:r>
      <w:r w:rsidR="0066543A">
        <w:rPr>
          <w:lang w:val="en-US"/>
        </w:rPr>
        <w:t>Samsung</w:t>
      </w:r>
      <w:r w:rsidR="0066543A" w:rsidRPr="00681F2A">
        <w:rPr>
          <w:lang w:val="en-US"/>
        </w:rPr>
        <w:t xml:space="preserve">, </w:t>
      </w:r>
      <w:r w:rsidR="0066543A">
        <w:rPr>
          <w:lang w:val="en-US"/>
        </w:rPr>
        <w:t>Futurewei</w:t>
      </w:r>
      <w:r w:rsidR="0066543A" w:rsidRPr="00681F2A">
        <w:rPr>
          <w:lang w:val="en-US"/>
        </w:rPr>
        <w:t xml:space="preserve">) reported the </w:t>
      </w:r>
      <w:r w:rsidR="0066543A" w:rsidRPr="000A222C">
        <w:rPr>
          <w:lang w:val="en-US"/>
        </w:rPr>
        <w:t xml:space="preserve">following </w:t>
      </w:r>
      <w:r w:rsidR="0066543A" w:rsidRPr="00681F2A">
        <w:rPr>
          <w:lang w:val="en-US"/>
        </w:rPr>
        <w:t>evaluation results</w:t>
      </w:r>
      <w:r w:rsidR="0066543A" w:rsidRPr="005762E3">
        <w:rPr>
          <w:lang w:val="en-US"/>
        </w:rPr>
        <w:t xml:space="preserve">: </w:t>
      </w:r>
    </w:p>
    <w:p w:rsidR="0066543A" w:rsidRPr="00681F2A" w:rsidRDefault="00565082" w:rsidP="00565082">
      <w:pPr>
        <w:pStyle w:val="B2"/>
      </w:pPr>
      <w:r>
        <w:t>-</w:t>
      </w:r>
      <w:r>
        <w:tab/>
      </w:r>
      <w:r w:rsidR="0066543A" w:rsidRPr="00681F2A">
        <w:t>&lt; 2, 1.63%, [25%, 0.39%, 23.9%], [50%, 0.77%, 47.11%] &gt;</w:t>
      </w:r>
    </w:p>
    <w:p w:rsidR="0066543A" w:rsidRPr="00681F2A" w:rsidRDefault="00565082" w:rsidP="00565082">
      <w:pPr>
        <w:pStyle w:val="B2"/>
      </w:pPr>
      <w:r>
        <w:t>-</w:t>
      </w:r>
      <w:r>
        <w:tab/>
      </w:r>
      <w:r w:rsidR="0066543A" w:rsidRPr="00681F2A">
        <w:t>&lt; 3, 2.70%, [25%, 0.71%, 30.85%], [50%, 1.28%, 47.26%] &gt;</w:t>
      </w:r>
    </w:p>
    <w:p w:rsidR="0066543A" w:rsidRPr="00681F2A" w:rsidRDefault="00565082" w:rsidP="00565082">
      <w:pPr>
        <w:pStyle w:val="B2"/>
      </w:pPr>
      <w:r>
        <w:t>-</w:t>
      </w:r>
      <w:r>
        <w:tab/>
      </w:r>
      <w:r w:rsidR="0066543A" w:rsidRPr="00681F2A">
        <w:t>&lt; 4, 3.22%, [25%, 0.99%, 30.85%], [50%, 4.35%, 135.32%] &gt;</w:t>
      </w:r>
    </w:p>
    <w:p w:rsidR="0066543A" w:rsidRPr="00681F2A" w:rsidRDefault="00565082" w:rsidP="00565082">
      <w:pPr>
        <w:pStyle w:val="B2"/>
      </w:pPr>
      <w:r>
        <w:t>-</w:t>
      </w:r>
      <w:r>
        <w:tab/>
      </w:r>
      <w:r w:rsidR="0066543A" w:rsidRPr="00681F2A">
        <w:t>&lt; 5, 4.07%, [25%, 1.98%, 48.68%], [50%, 6.81%, 167.16%] &gt;</w:t>
      </w:r>
    </w:p>
    <w:p w:rsidR="0066543A" w:rsidRPr="00681F2A" w:rsidRDefault="00565082" w:rsidP="00565082">
      <w:pPr>
        <w:pStyle w:val="B2"/>
      </w:pPr>
      <w:r>
        <w:t>-</w:t>
      </w:r>
      <w:r>
        <w:tab/>
      </w:r>
      <w:r w:rsidR="0066543A" w:rsidRPr="00681F2A">
        <w:t>&lt; 6, 4.84%, [25%, 2.25%, 48.68%], [50%, 9.70%, 200.54%] &gt;</w:t>
      </w:r>
    </w:p>
    <w:p w:rsidR="0066543A" w:rsidRPr="00681F2A" w:rsidRDefault="00565082" w:rsidP="00565082">
      <w:pPr>
        <w:pStyle w:val="B2"/>
      </w:pPr>
      <w:r>
        <w:t>-</w:t>
      </w:r>
      <w:r>
        <w:tab/>
      </w:r>
      <w:r w:rsidR="0066543A" w:rsidRPr="00681F2A">
        <w:t>&lt; 7, 5.34%, [25%, 6.36%, 119.24%], [50%, 15.8%, 296%] &gt;</w:t>
      </w:r>
    </w:p>
    <w:p w:rsidR="0066543A" w:rsidRPr="00681F2A" w:rsidRDefault="00565082" w:rsidP="00565082">
      <w:pPr>
        <w:pStyle w:val="B2"/>
      </w:pPr>
      <w:r>
        <w:t>-</w:t>
      </w:r>
      <w:r>
        <w:tab/>
      </w:r>
      <w:r w:rsidR="0066543A" w:rsidRPr="00681F2A">
        <w:t>&lt; 8, 9.81%, [25%, 4.54%, 46.24%], [50%, 16.21%, 165.24%] &gt;</w:t>
      </w:r>
    </w:p>
    <w:p w:rsidR="0066543A" w:rsidRPr="00681F2A" w:rsidRDefault="00565082" w:rsidP="00565082">
      <w:pPr>
        <w:pStyle w:val="B2"/>
      </w:pPr>
      <w:r>
        <w:lastRenderedPageBreak/>
        <w:t>-</w:t>
      </w:r>
      <w:r>
        <w:tab/>
      </w:r>
      <w:r w:rsidR="0066543A" w:rsidRPr="00681F2A">
        <w:t>&lt; 9, 7.32%, [25%, 7.79%, 106.43%], [50%, 19.59%, 267.74%] &gt;</w:t>
      </w:r>
    </w:p>
    <w:p w:rsidR="0066543A" w:rsidRPr="00CC7E53" w:rsidRDefault="00565082" w:rsidP="00565082">
      <w:pPr>
        <w:pStyle w:val="B2"/>
      </w:pPr>
      <w:r>
        <w:t>-</w:t>
      </w:r>
      <w:r>
        <w:tab/>
      </w:r>
      <w:r w:rsidR="0066543A" w:rsidRPr="00681F2A">
        <w:t>&lt; 10, 10.39%, [25%, 11.84%, 113.99%], [50%, 17.71%, 170.45%] &gt;</w:t>
      </w:r>
    </w:p>
    <w:p w:rsidR="0066543A" w:rsidRPr="00681F2A" w:rsidRDefault="0066543A" w:rsidP="00565082">
      <w:r w:rsidRPr="00681F2A">
        <w:t xml:space="preserve">Evaluation results of PDCCH blocking rate were reported for FR1 with configuration </w:t>
      </w:r>
      <w:r>
        <w:t>'</w:t>
      </w:r>
      <w:r w:rsidRPr="00681F2A">
        <w:t>A2</w:t>
      </w:r>
      <w:r>
        <w:t>'</w:t>
      </w:r>
      <w:r w:rsidRPr="00681F2A">
        <w:t xml:space="preserve"> in Table </w:t>
      </w:r>
      <w:r>
        <w:t>6.2-5</w:t>
      </w:r>
      <w:r w:rsidRPr="00681F2A">
        <w:t xml:space="preserve"> and the baseline evaluation parameters in Table </w:t>
      </w:r>
      <w:r>
        <w:t>6.2-4</w:t>
      </w:r>
      <w:r w:rsidRPr="00681F2A">
        <w:t xml:space="preserve">. </w:t>
      </w:r>
      <w:r w:rsidRPr="00604C74">
        <w:t>Based on Table B.1-2, the observations from these evaluation results are summarized as follows:</w:t>
      </w:r>
    </w:p>
    <w:p w:rsidR="0066543A" w:rsidRPr="00681F2A" w:rsidRDefault="00565082" w:rsidP="00565082">
      <w:pPr>
        <w:pStyle w:val="B1"/>
        <w:rPr>
          <w:lang w:val="en-US"/>
        </w:rPr>
      </w:pPr>
      <w:r>
        <w:rPr>
          <w:lang w:val="en-US"/>
        </w:rPr>
        <w:t>-</w:t>
      </w:r>
      <w:r>
        <w:rPr>
          <w:lang w:val="en-US"/>
        </w:rPr>
        <w:tab/>
      </w:r>
      <w:r w:rsidR="0066543A" w:rsidRPr="00681F2A">
        <w:rPr>
          <w:lang w:val="en-US"/>
        </w:rPr>
        <w:t>5 sources (</w:t>
      </w:r>
      <w:r w:rsidR="0066543A">
        <w:rPr>
          <w:lang w:val="en-US"/>
        </w:rPr>
        <w:t>Ericsson</w:t>
      </w:r>
      <w:r w:rsidR="0066543A" w:rsidRPr="00681F2A">
        <w:rPr>
          <w:lang w:val="en-US"/>
        </w:rPr>
        <w:t xml:space="preserve">,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ZTE</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 2, 6.6%, [25%, 0.1%, 1.52%], [50%, 1.63%, 24.62%] &gt;</w:t>
      </w:r>
    </w:p>
    <w:p w:rsidR="0066543A" w:rsidRPr="0066543A" w:rsidRDefault="00565082" w:rsidP="00565082">
      <w:pPr>
        <w:pStyle w:val="B2"/>
      </w:pPr>
      <w:r>
        <w:t>-</w:t>
      </w:r>
      <w:r>
        <w:tab/>
      </w:r>
      <w:r w:rsidR="0066543A" w:rsidRPr="0066543A">
        <w:t>&lt; 3, 13.15%, [25%, 0.18%, 1.33%], [50%, 3.95%, 30.04%] &gt;</w:t>
      </w:r>
    </w:p>
    <w:p w:rsidR="0066543A" w:rsidRPr="0066543A" w:rsidRDefault="00565082" w:rsidP="00565082">
      <w:pPr>
        <w:pStyle w:val="B2"/>
      </w:pPr>
      <w:r>
        <w:t>-</w:t>
      </w:r>
      <w:r>
        <w:tab/>
      </w:r>
      <w:r w:rsidR="0066543A" w:rsidRPr="0066543A">
        <w:t>&lt; 4, 20.18%, [25%, 0.3%, 1.49%], [50%, 3.33%, 16.48%] &gt;</w:t>
      </w:r>
    </w:p>
    <w:p w:rsidR="0066543A" w:rsidRPr="0066543A" w:rsidRDefault="00565082" w:rsidP="00565082">
      <w:pPr>
        <w:pStyle w:val="B2"/>
      </w:pPr>
      <w:r>
        <w:t>-</w:t>
      </w:r>
      <w:r>
        <w:tab/>
      </w:r>
      <w:r w:rsidR="0066543A" w:rsidRPr="0066543A">
        <w:t>&lt; 6, 36.53%, [25%, 1.03%, 2.83%], [50%, 4.37%, 11.95%] &gt;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3 sources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 5, 37.32%, [25%, 1.58%, 4.24%], [50%, 8.95%, 23.98%] &gt;</w:t>
      </w:r>
    </w:p>
    <w:p w:rsidR="0066543A" w:rsidRPr="0066543A" w:rsidRDefault="00565082" w:rsidP="00565082">
      <w:pPr>
        <w:pStyle w:val="B2"/>
      </w:pPr>
      <w:r>
        <w:t>-</w:t>
      </w:r>
      <w:r>
        <w:tab/>
      </w:r>
      <w:r w:rsidR="0066543A" w:rsidRPr="0066543A">
        <w:t>&lt; 7, 47.38%, [25%, 2.33%, 4.92%], [50%, 8.67%, 18.29%] &gt;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3 sources (</w:t>
      </w:r>
      <w:r w:rsidR="0066543A">
        <w:rPr>
          <w:lang w:val="en-US"/>
        </w:rPr>
        <w:t>Qualcomm</w:t>
      </w:r>
      <w:r w:rsidR="0066543A" w:rsidRPr="00681F2A">
        <w:rPr>
          <w:lang w:val="en-US"/>
        </w:rPr>
        <w:t xml:space="preserve">, </w:t>
      </w:r>
      <w:r w:rsidR="0066543A">
        <w:rPr>
          <w:lang w:val="en-US"/>
        </w:rPr>
        <w:t>ZTE</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&lt;8, 33.58%, [25%, 2.68%, 7.99%], [50%, 10.30%, 30.67%]&gt;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&lt;9, 29.55%, [25%, 3.95%, 13.37%], [50%, 13.58%, 45.94%]&gt;</w:t>
      </w:r>
    </w:p>
    <w:p w:rsidR="0066543A" w:rsidRPr="0066543A" w:rsidRDefault="00565082" w:rsidP="00565082">
      <w:pPr>
        <w:pStyle w:val="B2"/>
      </w:pPr>
      <w:r>
        <w:t>-</w:t>
      </w:r>
      <w:r>
        <w:tab/>
      </w:r>
      <w:r w:rsidR="0066543A" w:rsidRPr="0066543A">
        <w:t>&lt;10, 33.75%, [25%, 3.98%, 11.78%], [50%, 13.43%, 39.78%]&gt;</w:t>
      </w:r>
    </w:p>
    <w:p w:rsidR="0066543A" w:rsidRPr="00681F2A" w:rsidRDefault="0066543A" w:rsidP="00565082">
      <w:r w:rsidRPr="00681F2A">
        <w:t xml:space="preserve">Evaluation results of PDCCH blocking rate were reported for FR1 with configuration </w:t>
      </w:r>
      <w:r>
        <w:t>'</w:t>
      </w:r>
      <w:r w:rsidRPr="00681F2A">
        <w:t>A3</w:t>
      </w:r>
      <w:r>
        <w:t>'</w:t>
      </w:r>
      <w:r w:rsidRPr="00681F2A">
        <w:t xml:space="preserve"> in Table </w:t>
      </w:r>
      <w:r>
        <w:t>6.2-5</w:t>
      </w:r>
      <w:r w:rsidRPr="00681F2A">
        <w:t xml:space="preserve"> and the baseline evaluation parameters in Table </w:t>
      </w:r>
      <w:r>
        <w:t>6.2-4</w:t>
      </w:r>
      <w:r w:rsidRPr="00681F2A">
        <w:t xml:space="preserve">. </w:t>
      </w:r>
      <w:r w:rsidRPr="00604C74">
        <w:t>Based on Table B.1-3, the observations from these evaluation results are summarized as follows:</w:t>
      </w:r>
    </w:p>
    <w:p w:rsidR="0066543A" w:rsidRPr="00681F2A" w:rsidRDefault="00565082" w:rsidP="00565082">
      <w:pPr>
        <w:pStyle w:val="B1"/>
        <w:rPr>
          <w:lang w:val="en-US"/>
        </w:rPr>
      </w:pPr>
      <w:r>
        <w:rPr>
          <w:lang w:val="en-US"/>
        </w:rPr>
        <w:t>-</w:t>
      </w:r>
      <w:r>
        <w:rPr>
          <w:lang w:val="en-US"/>
        </w:rPr>
        <w:tab/>
      </w:r>
      <w:r w:rsidR="0066543A" w:rsidRPr="00681F2A">
        <w:rPr>
          <w:lang w:val="en-US"/>
        </w:rPr>
        <w:t>3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w:t>
      </w:r>
      <w:r w:rsidR="0066543A">
        <w:rPr>
          <w:lang w:val="en-US"/>
        </w:rPr>
        <w:t>ZTE</w:t>
      </w:r>
      <w:r w:rsidR="0066543A" w:rsidRPr="00681F2A">
        <w:rPr>
          <w:lang w:val="en-US"/>
        </w:rPr>
        <w:t xml:space="preserve"> or </w:t>
      </w:r>
      <w:r w:rsidR="0066543A">
        <w:rPr>
          <w:lang w:val="en-US"/>
        </w:rPr>
        <w:t>Ericsson</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&lt;2, 16.73%, [25%, 2.78%, 16.63%], [50%, 4.88%, 29.18%]&gt;</w:t>
      </w:r>
    </w:p>
    <w:p w:rsidR="0066543A" w:rsidRPr="0066543A" w:rsidRDefault="00565082" w:rsidP="00565082">
      <w:pPr>
        <w:pStyle w:val="B2"/>
      </w:pPr>
      <w:r>
        <w:t>-</w:t>
      </w:r>
      <w:r>
        <w:tab/>
      </w:r>
      <w:r w:rsidR="0066543A" w:rsidRPr="0066543A">
        <w:t>&lt;3, 27.90%, [25%, 4.47%, 16.01%], [50%, 8.08%, 28.97%]&gt;</w:t>
      </w:r>
    </w:p>
    <w:p w:rsidR="0066543A" w:rsidRPr="0066543A" w:rsidRDefault="00565082" w:rsidP="00565082">
      <w:pPr>
        <w:pStyle w:val="B2"/>
      </w:pPr>
      <w:r>
        <w:t>-</w:t>
      </w:r>
      <w:r>
        <w:tab/>
      </w:r>
      <w:r w:rsidR="0066543A" w:rsidRPr="0066543A">
        <w:t>&lt;4, 36.47%, [25%, 4.6%, 12.61%], [50%, 9.07%, 24.86%]&gt;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&lt;5, 33.9%, [25%, 7.33%, 21.61%], [50%, 12.75%, 37.61%]&gt;</w:t>
      </w:r>
    </w:p>
    <w:p w:rsidR="0066543A" w:rsidRPr="00681F2A" w:rsidRDefault="00565082" w:rsidP="00565082">
      <w:pPr>
        <w:pStyle w:val="B1"/>
        <w:rPr>
          <w:lang w:val="en-US"/>
        </w:rPr>
      </w:pPr>
      <w:r>
        <w:rPr>
          <w:lang w:val="en-US"/>
        </w:rPr>
        <w:t>-</w:t>
      </w:r>
      <w:r>
        <w:rPr>
          <w:lang w:val="en-US"/>
        </w:rPr>
        <w:tab/>
      </w:r>
      <w:r w:rsidR="0066543A" w:rsidRPr="00681F2A">
        <w:rPr>
          <w:lang w:val="en-US"/>
        </w:rPr>
        <w:t>4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w:t>
      </w:r>
      <w:r w:rsidR="0066543A">
        <w:rPr>
          <w:lang w:val="en-US"/>
        </w:rPr>
        <w:t>ZTE</w:t>
      </w:r>
      <w:r w:rsidR="0066543A" w:rsidRPr="00681F2A">
        <w:rPr>
          <w:lang w:val="en-US"/>
        </w:rPr>
        <w:t xml:space="preserve">, </w:t>
      </w:r>
      <w:r w:rsidR="0066543A">
        <w:rPr>
          <w:lang w:val="en-US"/>
        </w:rPr>
        <w:t>Ericsson</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&lt;6, 63.88%, [25%, 0.62%, 0.98%], [50%, 2.2%, 3.44%]&gt;</w:t>
      </w:r>
    </w:p>
    <w:p w:rsidR="0066543A" w:rsidRPr="00681F2A" w:rsidRDefault="00565082" w:rsidP="00565082">
      <w:pPr>
        <w:pStyle w:val="B1"/>
        <w:rPr>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&lt;7, 44.62%, [25%, 6.38%, 14.42%], [50%, 12.7%, 28.73%]&gt;</w:t>
      </w:r>
    </w:p>
    <w:p w:rsidR="0066543A" w:rsidRPr="0066543A" w:rsidRDefault="00565082" w:rsidP="00565082">
      <w:pPr>
        <w:pStyle w:val="B2"/>
      </w:pPr>
      <w:r>
        <w:t>-</w:t>
      </w:r>
      <w:r>
        <w:tab/>
      </w:r>
      <w:r w:rsidR="0066543A" w:rsidRPr="0066543A">
        <w:t>&lt;9, 52.75%, [25%, 4.35%, 8.25%], [50%, 10.15%, 19.24%]&gt;</w:t>
      </w:r>
    </w:p>
    <w:p w:rsidR="0066543A" w:rsidRPr="0066543A" w:rsidRDefault="00565082" w:rsidP="00565082">
      <w:pPr>
        <w:pStyle w:val="B2"/>
      </w:pPr>
      <w:r>
        <w:t>-</w:t>
      </w:r>
      <w:r>
        <w:tab/>
      </w:r>
      <w:r w:rsidR="0066543A" w:rsidRPr="0066543A">
        <w:t>&lt;10, 56.35%, [25%, 2.85%, 5.06%], [50%, 9.12%, 16.19%]&gt;</w:t>
      </w:r>
    </w:p>
    <w:p w:rsidR="0066543A" w:rsidRPr="00681F2A" w:rsidRDefault="00565082" w:rsidP="00565082">
      <w:pPr>
        <w:pStyle w:val="B1"/>
        <w:rPr>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ZTE</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&lt;8, 56.65%, [25%, 3.42%, 6.03%], [50%, 8.43%, 14.89%]&gt;</w:t>
      </w:r>
    </w:p>
    <w:p w:rsidR="0066543A" w:rsidRPr="0066543A" w:rsidRDefault="0066543A" w:rsidP="00565082">
      <w:pPr>
        <w:rPr>
          <w:color w:val="000000"/>
          <w:lang w:val="en-US"/>
        </w:rPr>
      </w:pPr>
      <w:r w:rsidRPr="00681F2A">
        <w:rPr>
          <w:lang w:val="en-US"/>
        </w:rPr>
        <w:t>1 source (</w:t>
      </w:r>
      <w:r>
        <w:rPr>
          <w:lang w:val="en-US"/>
        </w:rPr>
        <w:t>Huawei/HiSilicon</w:t>
      </w:r>
      <w:r w:rsidRPr="00681F2A">
        <w:rPr>
          <w:lang w:val="en-US"/>
        </w:rPr>
        <w:t xml:space="preserve">) reported the following evaluation results of PDCCH blocking rate for FR1 with baseline evaluation parameters in Table </w:t>
      </w:r>
      <w:r>
        <w:rPr>
          <w:lang w:val="en-US"/>
        </w:rPr>
        <w:t>6.2-4</w:t>
      </w:r>
      <w:r w:rsidRPr="00681F2A">
        <w:rPr>
          <w:lang w:val="en-US"/>
        </w:rPr>
        <w:t xml:space="preserve"> and configuration </w:t>
      </w:r>
      <w:r>
        <w:rPr>
          <w:lang w:val="en-US"/>
        </w:rPr>
        <w:t>'</w:t>
      </w:r>
      <w:r w:rsidRPr="00604C74">
        <w:rPr>
          <w:lang w:val="en-US"/>
        </w:rPr>
        <w:t>A4</w:t>
      </w:r>
      <w:r>
        <w:rPr>
          <w:lang w:val="en-US"/>
        </w:rPr>
        <w:t>'</w:t>
      </w:r>
      <w:r w:rsidRPr="00604C74">
        <w:rPr>
          <w:lang w:val="en-US"/>
        </w:rPr>
        <w:t xml:space="preserve"> in Table </w:t>
      </w:r>
      <w:r>
        <w:rPr>
          <w:lang w:val="en-US"/>
        </w:rPr>
        <w:t>6.2-5</w:t>
      </w:r>
      <w:r w:rsidRPr="00681F2A">
        <w:rPr>
          <w:lang w:val="en-US"/>
        </w:rPr>
        <w:t xml:space="preserve"> </w:t>
      </w:r>
      <w:r w:rsidRPr="00604C74">
        <w:rPr>
          <w:lang w:val="en-US"/>
        </w:rPr>
        <w:t>(the results are available in Table B.1-4</w:t>
      </w:r>
      <w:r w:rsidRPr="00681F2A">
        <w:rPr>
          <w:lang w:val="en-US"/>
        </w:rPr>
        <w:t>):</w:t>
      </w:r>
    </w:p>
    <w:p w:rsidR="0066543A" w:rsidRPr="000A222C" w:rsidRDefault="00565082" w:rsidP="00565082">
      <w:pPr>
        <w:pStyle w:val="B1"/>
        <w:rPr>
          <w:lang w:val="en-US"/>
        </w:rPr>
      </w:pPr>
      <w:r>
        <w:rPr>
          <w:lang w:val="en-US"/>
        </w:rPr>
        <w:lastRenderedPageBreak/>
        <w:t>-</w:t>
      </w:r>
      <w:r>
        <w:rPr>
          <w:lang w:val="en-US"/>
        </w:rPr>
        <w:tab/>
      </w:r>
      <w:r w:rsidR="0066543A" w:rsidRPr="000A222C">
        <w:rPr>
          <w:lang w:val="en-US"/>
        </w:rPr>
        <w:t>&lt;5, 12.3%, [25%, 1.5%, 12.20%], [50%, 4%, 32.52%]&gt;</w:t>
      </w:r>
    </w:p>
    <w:p w:rsidR="0066543A" w:rsidRPr="000A222C" w:rsidRDefault="00565082" w:rsidP="00565082">
      <w:pPr>
        <w:pStyle w:val="B1"/>
        <w:rPr>
          <w:lang w:val="en-US"/>
        </w:rPr>
      </w:pPr>
      <w:r>
        <w:rPr>
          <w:lang w:val="en-US"/>
        </w:rPr>
        <w:t>-</w:t>
      </w:r>
      <w:r>
        <w:rPr>
          <w:lang w:val="en-US"/>
        </w:rPr>
        <w:tab/>
      </w:r>
      <w:r w:rsidR="0066543A" w:rsidRPr="000A222C">
        <w:rPr>
          <w:lang w:val="en-US"/>
        </w:rPr>
        <w:t>&lt;10, 29.4%, [25%, 4.5%, 15.31%], [50%, 4.9%, 16.67%]&gt;</w:t>
      </w:r>
    </w:p>
    <w:p w:rsidR="0066543A" w:rsidRPr="0066543A" w:rsidRDefault="0066543A" w:rsidP="00565082">
      <w:pPr>
        <w:rPr>
          <w:color w:val="000000"/>
          <w:lang w:val="en-US"/>
        </w:rPr>
      </w:pPr>
      <w:r w:rsidRPr="00681F2A">
        <w:rPr>
          <w:lang w:val="en-US"/>
        </w:rPr>
        <w:t xml:space="preserve">1 source ([Panasonic]) reported the following evaluation results of PDCCH blocking rate for FR1 with baseline evaluation parameters in Table </w:t>
      </w:r>
      <w:r>
        <w:rPr>
          <w:lang w:val="en-US"/>
        </w:rPr>
        <w:t>6.2-4</w:t>
      </w:r>
      <w:r w:rsidRPr="00681F2A">
        <w:rPr>
          <w:lang w:val="en-US"/>
        </w:rPr>
        <w:t xml:space="preserve"> and configuration </w:t>
      </w:r>
      <w:r>
        <w:rPr>
          <w:lang w:val="en-US"/>
        </w:rPr>
        <w:t>'</w:t>
      </w:r>
      <w:r w:rsidRPr="00604C74">
        <w:rPr>
          <w:lang w:val="en-US"/>
        </w:rPr>
        <w:t>A7</w:t>
      </w:r>
      <w:r>
        <w:rPr>
          <w:lang w:val="en-US"/>
        </w:rPr>
        <w:t>'</w:t>
      </w:r>
      <w:r w:rsidRPr="00604C74">
        <w:rPr>
          <w:lang w:val="en-US"/>
        </w:rPr>
        <w:t xml:space="preserve"> in Table </w:t>
      </w:r>
      <w:r>
        <w:rPr>
          <w:lang w:val="en-US"/>
        </w:rPr>
        <w:t>6.2-5</w:t>
      </w:r>
      <w:r w:rsidRPr="00604C74">
        <w:rPr>
          <w:lang w:val="en-US"/>
        </w:rPr>
        <w:t xml:space="preserve"> (the results are available in Table B.1-4</w:t>
      </w:r>
      <w:r w:rsidRPr="00681F2A">
        <w:rPr>
          <w:lang w:val="en-US"/>
        </w:rPr>
        <w:t>)</w:t>
      </w:r>
      <w:r w:rsidRPr="00604C74">
        <w:rPr>
          <w:lang w:val="en-US"/>
        </w:rPr>
        <w:t>:</w:t>
      </w:r>
    </w:p>
    <w:p w:rsidR="0066543A" w:rsidRPr="000A222C" w:rsidRDefault="00565082" w:rsidP="00565082">
      <w:pPr>
        <w:pStyle w:val="B1"/>
        <w:rPr>
          <w:lang w:val="en-US"/>
        </w:rPr>
      </w:pPr>
      <w:r>
        <w:rPr>
          <w:lang w:val="en-US"/>
        </w:rPr>
        <w:t>-</w:t>
      </w:r>
      <w:r>
        <w:rPr>
          <w:lang w:val="en-US"/>
        </w:rPr>
        <w:tab/>
      </w:r>
      <w:r w:rsidR="0066543A" w:rsidRPr="000A222C">
        <w:rPr>
          <w:lang w:val="en-US"/>
        </w:rPr>
        <w:t>&lt;4, 5.93%, [25%, 1.1%, 18.55%], [50%, 8%, 134.91%]&gt;</w:t>
      </w:r>
    </w:p>
    <w:p w:rsidR="0066543A" w:rsidRPr="000A222C" w:rsidRDefault="00565082" w:rsidP="00565082">
      <w:pPr>
        <w:pStyle w:val="B1"/>
        <w:rPr>
          <w:lang w:val="en-US"/>
        </w:rPr>
      </w:pPr>
      <w:r>
        <w:rPr>
          <w:lang w:val="en-US"/>
        </w:rPr>
        <w:t>-</w:t>
      </w:r>
      <w:r>
        <w:rPr>
          <w:lang w:val="en-US"/>
        </w:rPr>
        <w:tab/>
      </w:r>
      <w:r w:rsidR="0066543A" w:rsidRPr="000A222C">
        <w:rPr>
          <w:lang w:val="en-US"/>
        </w:rPr>
        <w:t>&lt;6, 10.1%, [25%, 3.6%, 35.64%], [50%, 13.1%, 129.7 %]&gt;</w:t>
      </w:r>
    </w:p>
    <w:p w:rsidR="0066543A" w:rsidRPr="0066543A" w:rsidRDefault="0066543A" w:rsidP="00565082">
      <w:pPr>
        <w:rPr>
          <w:color w:val="000000"/>
        </w:rPr>
      </w:pPr>
      <w:r w:rsidRPr="00681F2A">
        <w:t>1 source (</w:t>
      </w:r>
      <w:r>
        <w:t>Vivo</w:t>
      </w:r>
      <w:r w:rsidRPr="00681F2A">
        <w:t xml:space="preserve">) reported the evaluation results of PDCCH blocking rate for FR1 with configuration </w:t>
      </w:r>
      <w:r>
        <w:t>'</w:t>
      </w:r>
      <w:r w:rsidRPr="00681F2A">
        <w:t>A1</w:t>
      </w:r>
      <w:r>
        <w:t>'</w:t>
      </w:r>
      <w:r w:rsidRPr="00681F2A">
        <w:t xml:space="preserve"> in Table </w:t>
      </w:r>
      <w:r>
        <w:t>6.2-5</w:t>
      </w:r>
      <w:r w:rsidRPr="00681F2A">
        <w:t xml:space="preserve"> </w:t>
      </w:r>
      <w:r w:rsidRPr="00604C74">
        <w:rPr>
          <w:lang w:val="en-US"/>
        </w:rPr>
        <w:t>and</w:t>
      </w:r>
      <w:r w:rsidRPr="00681F2A">
        <w:t xml:space="preserve"> the baseline evaluation parameters in Table </w:t>
      </w:r>
      <w:r>
        <w:t>6.2-4</w:t>
      </w:r>
      <w:r w:rsidRPr="00681F2A">
        <w:t xml:space="preserve"> except </w:t>
      </w:r>
      <w:r w:rsidRPr="00604C74">
        <w:t>15kHz SCS and 20MHz</w:t>
      </w:r>
      <w:r w:rsidRPr="00681F2A">
        <w:t xml:space="preserve"> </w:t>
      </w:r>
      <w:r w:rsidRPr="00604C74">
        <w:t xml:space="preserve">(the results are available in </w:t>
      </w:r>
      <w:r w:rsidRPr="00681F2A">
        <w:t xml:space="preserve">Table </w:t>
      </w:r>
      <w:r>
        <w:t>B</w:t>
      </w:r>
      <w:r w:rsidRPr="00681F2A">
        <w:t>.1-5</w:t>
      </w:r>
      <w:r>
        <w:t>)</w:t>
      </w:r>
      <w:r w:rsidRPr="00D66EF4">
        <w:t>.</w:t>
      </w:r>
    </w:p>
    <w:p w:rsidR="0066543A" w:rsidRPr="000A222C" w:rsidRDefault="009F7155" w:rsidP="009F7155">
      <w:pPr>
        <w:pStyle w:val="B1"/>
        <w:rPr>
          <w:lang w:val="en-US"/>
        </w:rPr>
      </w:pPr>
      <w:r>
        <w:rPr>
          <w:lang w:val="en-US"/>
        </w:rPr>
        <w:t>-</w:t>
      </w:r>
      <w:r>
        <w:rPr>
          <w:lang w:val="en-US"/>
        </w:rPr>
        <w:tab/>
      </w:r>
      <w:r w:rsidR="0066543A" w:rsidRPr="000A222C">
        <w:rPr>
          <w:lang w:val="en-US"/>
        </w:rPr>
        <w:t>&lt;2, 0%, [25%, 1.36%, N/A], [50%, 1.17%, N/A]&gt;</w:t>
      </w:r>
    </w:p>
    <w:p w:rsidR="0066543A" w:rsidRPr="000A222C" w:rsidRDefault="009F7155" w:rsidP="009F7155">
      <w:pPr>
        <w:pStyle w:val="B1"/>
        <w:rPr>
          <w:lang w:val="en-US"/>
        </w:rPr>
      </w:pPr>
      <w:r>
        <w:rPr>
          <w:lang w:val="en-US"/>
        </w:rPr>
        <w:t>-</w:t>
      </w:r>
      <w:r>
        <w:rPr>
          <w:lang w:val="en-US"/>
        </w:rPr>
        <w:tab/>
      </w:r>
      <w:r w:rsidR="0066543A" w:rsidRPr="000A222C">
        <w:rPr>
          <w:lang w:val="en-US"/>
        </w:rPr>
        <w:t>&lt;3, 0.56%, [25%, 1.58%, 284.14%], [50%, 1.76%, 314.29%]&gt;</w:t>
      </w:r>
    </w:p>
    <w:p w:rsidR="0066543A" w:rsidRPr="000A222C" w:rsidRDefault="009F7155" w:rsidP="009F7155">
      <w:pPr>
        <w:pStyle w:val="B1"/>
        <w:rPr>
          <w:lang w:val="en-US"/>
        </w:rPr>
      </w:pPr>
      <w:r>
        <w:rPr>
          <w:lang w:val="en-US"/>
        </w:rPr>
        <w:t>-</w:t>
      </w:r>
      <w:r>
        <w:rPr>
          <w:lang w:val="en-US"/>
        </w:rPr>
        <w:tab/>
      </w:r>
      <w:r w:rsidR="0066543A" w:rsidRPr="000A222C">
        <w:rPr>
          <w:lang w:val="en-US"/>
        </w:rPr>
        <w:t>&lt;4, 1.31%, [25%, 1.63%, 124.43%], [50%, 2.04%, 155.73%]&gt;</w:t>
      </w:r>
    </w:p>
    <w:p w:rsidR="0066543A" w:rsidRPr="000A222C" w:rsidRDefault="009F7155" w:rsidP="009F7155">
      <w:pPr>
        <w:pStyle w:val="B1"/>
        <w:rPr>
          <w:lang w:val="en-US"/>
        </w:rPr>
      </w:pPr>
      <w:r>
        <w:rPr>
          <w:lang w:val="en-US"/>
        </w:rPr>
        <w:t>-</w:t>
      </w:r>
      <w:r>
        <w:rPr>
          <w:lang w:val="en-US"/>
        </w:rPr>
        <w:tab/>
      </w:r>
      <w:r w:rsidR="0066543A" w:rsidRPr="000A222C">
        <w:rPr>
          <w:lang w:val="en-US"/>
        </w:rPr>
        <w:t>&lt;5, 1.9%, [25%, 1.83%, 96.32%], [50%, 2.24%, 117.89%]&gt;</w:t>
      </w:r>
    </w:p>
    <w:p w:rsidR="0066543A" w:rsidRPr="0066543A" w:rsidRDefault="0066543A" w:rsidP="00565082">
      <w:pPr>
        <w:rPr>
          <w:color w:val="000000"/>
        </w:rPr>
      </w:pPr>
      <w:r w:rsidRPr="00681F2A">
        <w:t xml:space="preserve">Evaluation results of PDCCH blocking rate were reported for FR1 with configuration </w:t>
      </w:r>
      <w:r>
        <w:t>'</w:t>
      </w:r>
      <w:r w:rsidRPr="00681F2A">
        <w:t>A1</w:t>
      </w:r>
      <w:r>
        <w:t>'</w:t>
      </w:r>
      <w:r w:rsidRPr="00681F2A">
        <w:t xml:space="preserve"> in Table </w:t>
      </w:r>
      <w:r>
        <w:t>6.2-5</w:t>
      </w:r>
      <w:r w:rsidRPr="00681F2A">
        <w:t xml:space="preserve"> and the </w:t>
      </w:r>
      <w:r w:rsidRPr="00604C74">
        <w:rPr>
          <w:lang w:val="en-US"/>
        </w:rPr>
        <w:t>baseline</w:t>
      </w:r>
      <w:r w:rsidRPr="00681F2A">
        <w:t xml:space="preserve"> evaluation parameters in Table </w:t>
      </w:r>
      <w:r>
        <w:t>6.2-4</w:t>
      </w:r>
      <w:r w:rsidRPr="00681F2A">
        <w:t xml:space="preserve"> except the following: 15kHz SCS/20 MHz BW and </w:t>
      </w:r>
      <w:r w:rsidRPr="00604C74">
        <w:t>3-symbols CORESET duration</w:t>
      </w:r>
      <w:r w:rsidRPr="00681F2A">
        <w:t xml:space="preserve">. </w:t>
      </w:r>
      <w:r w:rsidRPr="00604C74">
        <w:t>Based on Table B.1-6, the observations from these evaluation results are summarized as follows:</w:t>
      </w:r>
    </w:p>
    <w:p w:rsidR="0066543A" w:rsidRPr="0066543A" w:rsidRDefault="009F7155" w:rsidP="009F7155">
      <w:pPr>
        <w:pStyle w:val="B1"/>
        <w:rPr>
          <w:color w:val="000000"/>
          <w:lang w:val="en-US"/>
        </w:rPr>
      </w:pPr>
      <w:r>
        <w:rPr>
          <w:color w:val="000000"/>
          <w:lang w:val="en-US"/>
        </w:rPr>
        <w:t>-</w:t>
      </w:r>
      <w:r>
        <w:rPr>
          <w:color w:val="000000"/>
          <w:lang w:val="en-US"/>
        </w:rPr>
        <w:tab/>
      </w:r>
      <w:r w:rsidR="0066543A" w:rsidRPr="0066543A">
        <w:rPr>
          <w:color w:val="000000"/>
          <w:lang w:val="en-US"/>
        </w:rPr>
        <w:t xml:space="preserve">3 sources </w:t>
      </w:r>
      <w:r w:rsidR="0066543A" w:rsidRPr="00681F2A">
        <w:rPr>
          <w:lang w:val="en-US"/>
        </w:rPr>
        <w:t>(</w:t>
      </w:r>
      <w:r w:rsidR="0066543A">
        <w:rPr>
          <w:lang w:val="en-US"/>
        </w:rPr>
        <w:t>Vivo</w:t>
      </w:r>
      <w:r w:rsidR="0066543A" w:rsidRPr="00681F2A">
        <w:rPr>
          <w:lang w:val="en-US"/>
        </w:rPr>
        <w:t xml:space="preserve">, </w:t>
      </w:r>
      <w:r w:rsidR="0066543A">
        <w:rPr>
          <w:lang w:val="en-US"/>
        </w:rPr>
        <w:t>Nokia</w:t>
      </w:r>
      <w:r w:rsidR="0066543A" w:rsidRPr="00681F2A">
        <w:rPr>
          <w:lang w:val="en-US"/>
        </w:rPr>
        <w:t xml:space="preserve">, </w:t>
      </w:r>
      <w:r w:rsidR="0066543A">
        <w:rPr>
          <w:lang w:val="en-US"/>
        </w:rPr>
        <w:t>Intel</w:t>
      </w:r>
      <w:r w:rsidR="0066543A" w:rsidRPr="00681F2A">
        <w:rPr>
          <w:lang w:val="en-US"/>
        </w:rPr>
        <w:t xml:space="preserve">) reported the following evaluation results: </w:t>
      </w:r>
    </w:p>
    <w:p w:rsidR="0066543A" w:rsidRPr="0066543A" w:rsidRDefault="009F7155" w:rsidP="009F7155">
      <w:pPr>
        <w:pStyle w:val="B2"/>
      </w:pPr>
      <w:r>
        <w:t>-</w:t>
      </w:r>
      <w:r>
        <w:tab/>
      </w:r>
      <w:r w:rsidR="0066543A" w:rsidRPr="0066543A">
        <w:t>&lt;2, 0%, [25%, 0.3%, N/A], [50%, 0.3%, N/A]&gt;</w:t>
      </w:r>
    </w:p>
    <w:p w:rsidR="0066543A" w:rsidRPr="0066543A" w:rsidRDefault="009F7155" w:rsidP="009F7155">
      <w:pPr>
        <w:pStyle w:val="B2"/>
      </w:pPr>
      <w:r>
        <w:t>-</w:t>
      </w:r>
      <w:r>
        <w:tab/>
      </w:r>
      <w:r w:rsidR="0066543A" w:rsidRPr="0066543A">
        <w:t>&lt;3, 0.67%, [25%, 0.6%, 89.55%], [50%, 1.13%, 167.91%]&gt;</w:t>
      </w:r>
    </w:p>
    <w:p w:rsidR="0066543A" w:rsidRPr="0066543A" w:rsidRDefault="009F7155" w:rsidP="009F7155">
      <w:pPr>
        <w:pStyle w:val="B2"/>
      </w:pPr>
      <w:r>
        <w:t>-</w:t>
      </w:r>
      <w:r>
        <w:tab/>
      </w:r>
      <w:r w:rsidR="0066543A" w:rsidRPr="0066543A">
        <w:t>&lt;4, 0.88%, [25%, 0.88%, 100%], [50%, 1.88%, 213.64%]&gt;</w:t>
      </w:r>
    </w:p>
    <w:p w:rsidR="0066543A" w:rsidRPr="0066543A" w:rsidRDefault="009F7155" w:rsidP="009F7155">
      <w:pPr>
        <w:pStyle w:val="B2"/>
      </w:pPr>
      <w:r>
        <w:t>-</w:t>
      </w:r>
      <w:r>
        <w:tab/>
      </w:r>
      <w:r w:rsidR="0066543A" w:rsidRPr="0066543A">
        <w:t>&lt;5, 2.54%, [25%, 2.34%, 92.13%], [50%, 4.37%, 172.05%]&gt;</w:t>
      </w:r>
    </w:p>
    <w:p w:rsidR="0066543A" w:rsidRPr="0066543A" w:rsidRDefault="009F7155" w:rsidP="009F7155">
      <w:pPr>
        <w:pStyle w:val="B1"/>
        <w:rPr>
          <w:lang w:val="en-US"/>
        </w:rPr>
      </w:pPr>
      <w:r>
        <w:rPr>
          <w:lang w:val="en-US"/>
        </w:rPr>
        <w:t>-</w:t>
      </w:r>
      <w:r>
        <w:rPr>
          <w:lang w:val="en-US"/>
        </w:rPr>
        <w:tab/>
      </w:r>
      <w:r w:rsidR="0066543A" w:rsidRPr="0066543A">
        <w:rPr>
          <w:lang w:val="en-US"/>
        </w:rPr>
        <w:t>1 source (Nokia) reported the following evaluation results with using C2 in Table 6.2-6 as number of PDCCH candidates for AL [1,2,4,8,16]</w:t>
      </w:r>
    </w:p>
    <w:p w:rsidR="0066543A" w:rsidRPr="0066543A" w:rsidRDefault="009F7155" w:rsidP="009F7155">
      <w:pPr>
        <w:pStyle w:val="B2"/>
      </w:pPr>
      <w:r>
        <w:t>-</w:t>
      </w:r>
      <w:r>
        <w:tab/>
      </w:r>
      <w:r w:rsidR="0066543A" w:rsidRPr="0066543A">
        <w:t>&lt;6, 10%, [25%, 2%, 20%], [50%, 6%, 60%]&gt;</w:t>
      </w:r>
    </w:p>
    <w:p w:rsidR="0066543A" w:rsidRPr="0066543A" w:rsidRDefault="009F7155" w:rsidP="009F7155">
      <w:pPr>
        <w:pStyle w:val="B2"/>
      </w:pPr>
      <w:r>
        <w:t>-</w:t>
      </w:r>
      <w:r>
        <w:tab/>
      </w:r>
      <w:r w:rsidR="0066543A" w:rsidRPr="0066543A">
        <w:t>&lt;7, 12.50%, [25%, 2%, 16%], [50%, 7%, 56%]&gt;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2 sources </w:t>
      </w:r>
      <w:r w:rsidR="0066543A" w:rsidRPr="00681F2A">
        <w:rPr>
          <w:lang w:val="en-US"/>
        </w:rPr>
        <w:t>(</w:t>
      </w:r>
      <w:r w:rsidR="0066543A">
        <w:rPr>
          <w:lang w:val="en-US"/>
        </w:rPr>
        <w:t>Nokia</w:t>
      </w:r>
      <w:r w:rsidR="0066543A" w:rsidRPr="00681F2A">
        <w:rPr>
          <w:lang w:val="en-US"/>
        </w:rPr>
        <w:t xml:space="preserve">, </w:t>
      </w:r>
      <w:r w:rsidR="0066543A">
        <w:rPr>
          <w:lang w:val="en-US"/>
        </w:rPr>
        <w:t>Intel</w:t>
      </w:r>
      <w:r w:rsidR="0066543A" w:rsidRPr="00681F2A">
        <w:rPr>
          <w:lang w:val="en-US"/>
        </w:rPr>
        <w:t xml:space="preserve">) reported the evaluation result: </w:t>
      </w:r>
    </w:p>
    <w:p w:rsidR="0066543A" w:rsidRPr="0066543A" w:rsidRDefault="009F7155" w:rsidP="009F7155">
      <w:pPr>
        <w:pStyle w:val="B2"/>
      </w:pPr>
      <w:r>
        <w:t>-</w:t>
      </w:r>
      <w:r>
        <w:tab/>
      </w:r>
      <w:r w:rsidR="0066543A" w:rsidRPr="00681F2A">
        <w:t>&lt;8, 9.04%, [25%, 2%, 22.14%], [25%, 6.61%, 73.10%]&gt;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1 source </w:t>
      </w:r>
      <w:r w:rsidR="0066543A" w:rsidRPr="00681F2A">
        <w:rPr>
          <w:lang w:val="en-US"/>
        </w:rPr>
        <w:t>(</w:t>
      </w:r>
      <w:r w:rsidR="0066543A">
        <w:rPr>
          <w:lang w:val="en-US"/>
        </w:rPr>
        <w:t>Intel</w:t>
      </w:r>
      <w:r w:rsidR="0066543A" w:rsidRPr="00681F2A">
        <w:rPr>
          <w:lang w:val="en-US"/>
        </w:rPr>
        <w:t xml:space="preserve">) reported the following evaluation results with using C10 in Table </w:t>
      </w:r>
      <w:r w:rsidR="0066543A">
        <w:rPr>
          <w:lang w:val="en-US"/>
        </w:rPr>
        <w:t>6.2-6</w:t>
      </w:r>
      <w:r w:rsidR="0066543A" w:rsidRPr="00681F2A">
        <w:rPr>
          <w:lang w:val="en-US"/>
        </w:rPr>
        <w:t xml:space="preserve"> as number of PDCCH candidates for AL [1,2,4,8,16]: </w:t>
      </w:r>
    </w:p>
    <w:p w:rsidR="0066543A" w:rsidRPr="0066543A" w:rsidRDefault="009F7155" w:rsidP="009F7155">
      <w:pPr>
        <w:pStyle w:val="B2"/>
      </w:pPr>
      <w:r>
        <w:t>-</w:t>
      </w:r>
      <w:r>
        <w:tab/>
      </w:r>
      <w:r w:rsidR="0066543A" w:rsidRPr="0066543A">
        <w:t>&lt;10, 0.2%, [25%, 0%, 0%], [50%, 0.4%, 200%]&gt;</w:t>
      </w:r>
    </w:p>
    <w:p w:rsidR="0066543A" w:rsidRPr="0066543A" w:rsidRDefault="009F7155" w:rsidP="009F7155">
      <w:pPr>
        <w:pStyle w:val="B2"/>
      </w:pPr>
      <w:r>
        <w:t>-</w:t>
      </w:r>
      <w:r>
        <w:tab/>
      </w:r>
      <w:r w:rsidR="0066543A" w:rsidRPr="0066543A">
        <w:t>&lt;15, 1.8%, [25%, 0%, 0%], [50%, 0.7%, 38.89%]&gt;</w:t>
      </w:r>
    </w:p>
    <w:p w:rsidR="0066543A" w:rsidRPr="00681F2A" w:rsidRDefault="0066543A" w:rsidP="00565082">
      <w:r w:rsidRPr="00681F2A">
        <w:t xml:space="preserve">1 </w:t>
      </w:r>
      <w:r w:rsidRPr="00604C74">
        <w:rPr>
          <w:lang w:val="en-US"/>
        </w:rPr>
        <w:t>source</w:t>
      </w:r>
      <w:r w:rsidRPr="00681F2A">
        <w:t xml:space="preserve"> (</w:t>
      </w:r>
      <w:r>
        <w:t>ZTE</w:t>
      </w:r>
      <w:r w:rsidRPr="00681F2A">
        <w:t xml:space="preserve">) reported the evaluation results of PDCCH blocking rate for FR1 with configuration A1/A2/A3 in Table </w:t>
      </w:r>
      <w:r>
        <w:t>6.2-5</w:t>
      </w:r>
      <w:r w:rsidRPr="00681F2A">
        <w:t xml:space="preserve"> and baseline evaluation parameters in Table </w:t>
      </w:r>
      <w:r>
        <w:t>6.2-4</w:t>
      </w:r>
      <w:r w:rsidRPr="00681F2A">
        <w:t xml:space="preserve"> except the following parameters: 15kHz SCS/20 MHz BW and 1/2/3 slots delay tolerance. </w:t>
      </w:r>
      <w:r w:rsidRPr="00604C74">
        <w:t>The results are available in Table B.1-7.</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A1</w:t>
      </w:r>
      <w:r w:rsidR="0066543A">
        <w:rPr>
          <w:lang w:val="en-US"/>
        </w:rPr>
        <w:t>'</w:t>
      </w:r>
      <w:r w:rsidR="0066543A" w:rsidRPr="00681F2A">
        <w:rPr>
          <w:lang w:val="en-US"/>
        </w:rPr>
        <w:t> with 1 slot delay tolerance:</w:t>
      </w:r>
    </w:p>
    <w:p w:rsidR="0066543A" w:rsidRPr="00681F2A" w:rsidRDefault="009F7155" w:rsidP="009F7155">
      <w:pPr>
        <w:pStyle w:val="B2"/>
      </w:pPr>
      <w:r>
        <w:t>-</w:t>
      </w:r>
      <w:r>
        <w:tab/>
      </w:r>
      <w:r w:rsidR="0066543A" w:rsidRPr="00681F2A">
        <w:t>&lt;2, 0%, [25%, 0%, N/A], [50%, 0.14%, N/A]&gt;</w:t>
      </w:r>
    </w:p>
    <w:p w:rsidR="0066543A" w:rsidRPr="00681F2A" w:rsidRDefault="009F7155" w:rsidP="009F7155">
      <w:pPr>
        <w:pStyle w:val="B2"/>
      </w:pPr>
      <w:r>
        <w:t>-</w:t>
      </w:r>
      <w:r>
        <w:tab/>
      </w:r>
      <w:r w:rsidR="0066543A" w:rsidRPr="00681F2A">
        <w:t>&lt;4, 0.08%, [25%, 0.08%, 0%], [50%, 0.54%, 675%]&gt;</w:t>
      </w:r>
    </w:p>
    <w:p w:rsidR="0066543A" w:rsidRPr="00681F2A" w:rsidRDefault="009F7155" w:rsidP="009F7155">
      <w:pPr>
        <w:pStyle w:val="B2"/>
      </w:pPr>
      <w:r>
        <w:t>-</w:t>
      </w:r>
      <w:r>
        <w:tab/>
      </w:r>
      <w:r w:rsidR="0066543A" w:rsidRPr="00681F2A">
        <w:t>&lt;6, 0.3%, [25%, 0.19%, 63.33%], [50%, 1.04%, 347%]&gt;</w:t>
      </w:r>
    </w:p>
    <w:p w:rsidR="0066543A" w:rsidRPr="00681F2A" w:rsidRDefault="009F7155" w:rsidP="009F7155">
      <w:pPr>
        <w:pStyle w:val="B2"/>
      </w:pPr>
      <w:r>
        <w:t>-</w:t>
      </w:r>
      <w:r>
        <w:tab/>
      </w:r>
      <w:r w:rsidR="0066543A" w:rsidRPr="00681F2A">
        <w:t>&lt;8, 0.7%, [25%, 0.42%, 60%], [50%, 1.56%, 223%]&gt;</w:t>
      </w:r>
    </w:p>
    <w:p w:rsidR="0066543A" w:rsidRPr="00681F2A" w:rsidRDefault="009F7155" w:rsidP="009F7155">
      <w:pPr>
        <w:pStyle w:val="B1"/>
        <w:rPr>
          <w:lang w:val="en-US"/>
        </w:rPr>
      </w:pPr>
      <w:r>
        <w:rPr>
          <w:lang w:val="en-US"/>
        </w:rPr>
        <w:lastRenderedPageBreak/>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A1</w:t>
      </w:r>
      <w:r w:rsidR="0066543A">
        <w:rPr>
          <w:lang w:val="en-US"/>
        </w:rPr>
        <w:t>'</w:t>
      </w:r>
      <w:r w:rsidR="0066543A" w:rsidRPr="00681F2A">
        <w:rPr>
          <w:lang w:val="en-US"/>
        </w:rPr>
        <w:t> with 2 slots delay tolerance:</w:t>
      </w:r>
    </w:p>
    <w:p w:rsidR="0066543A" w:rsidRPr="00681F2A" w:rsidRDefault="009F7155" w:rsidP="009F7155">
      <w:pPr>
        <w:pStyle w:val="B2"/>
        <w:rPr>
          <w:lang w:val="en-US"/>
        </w:rPr>
      </w:pPr>
      <w:r>
        <w:rPr>
          <w:lang w:val="en-US"/>
        </w:rPr>
        <w:t>-</w:t>
      </w:r>
      <w:r>
        <w:rPr>
          <w:lang w:val="en-US"/>
        </w:rPr>
        <w:tab/>
      </w:r>
      <w:r w:rsidR="0066543A" w:rsidRPr="00681F2A">
        <w:rPr>
          <w:lang w:val="en-US"/>
        </w:rPr>
        <w:t>&lt;2, 0%, [25%, 0%, N/A], [50%, 0.06%, N/A]&gt;</w:t>
      </w:r>
    </w:p>
    <w:p w:rsidR="0066543A" w:rsidRPr="00681F2A" w:rsidRDefault="009F7155" w:rsidP="009F7155">
      <w:pPr>
        <w:pStyle w:val="B2"/>
        <w:rPr>
          <w:lang w:val="en-US"/>
        </w:rPr>
      </w:pPr>
      <w:r>
        <w:rPr>
          <w:lang w:val="en-US"/>
        </w:rPr>
        <w:t>-</w:t>
      </w:r>
      <w:r>
        <w:rPr>
          <w:lang w:val="en-US"/>
        </w:rPr>
        <w:tab/>
      </w:r>
      <w:r w:rsidR="0066543A" w:rsidRPr="00681F2A">
        <w:rPr>
          <w:lang w:val="en-US"/>
        </w:rPr>
        <w:t>&lt;4, 0.03%, [25%, 0.02%, 66.67%], [50%, 0.26%, 867%]&gt;</w:t>
      </w:r>
    </w:p>
    <w:p w:rsidR="0066543A" w:rsidRPr="00681F2A" w:rsidRDefault="009F7155" w:rsidP="009F7155">
      <w:pPr>
        <w:pStyle w:val="B2"/>
        <w:rPr>
          <w:lang w:val="en-US"/>
        </w:rPr>
      </w:pPr>
      <w:r>
        <w:rPr>
          <w:lang w:val="en-US"/>
        </w:rPr>
        <w:t>-</w:t>
      </w:r>
      <w:r>
        <w:rPr>
          <w:lang w:val="en-US"/>
        </w:rPr>
        <w:tab/>
      </w:r>
      <w:r w:rsidR="0066543A" w:rsidRPr="00681F2A">
        <w:rPr>
          <w:lang w:val="en-US"/>
        </w:rPr>
        <w:t>&lt;6, 0.15%, [25%, 0.10%, 66.67%], [50%, 0.52%, 347%]&gt;</w:t>
      </w:r>
    </w:p>
    <w:p w:rsidR="0066543A" w:rsidRPr="00681F2A" w:rsidRDefault="009F7155" w:rsidP="009F7155">
      <w:pPr>
        <w:pStyle w:val="B2"/>
        <w:rPr>
          <w:lang w:val="en-US"/>
        </w:rPr>
      </w:pPr>
      <w:r>
        <w:rPr>
          <w:lang w:val="en-US"/>
        </w:rPr>
        <w:t>-</w:t>
      </w:r>
      <w:r>
        <w:rPr>
          <w:lang w:val="en-US"/>
        </w:rPr>
        <w:tab/>
      </w:r>
      <w:r w:rsidR="0066543A" w:rsidRPr="00681F2A">
        <w:rPr>
          <w:lang w:val="en-US"/>
        </w:rPr>
        <w:t>&lt;8, 0.37%, [25%, 0.24%, 64.86%], [50%,0.81%, 219%]&gt;</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A1</w:t>
      </w:r>
      <w:r w:rsidR="0066543A">
        <w:rPr>
          <w:lang w:val="en-US"/>
        </w:rPr>
        <w:t>'</w:t>
      </w:r>
      <w:r w:rsidR="0066543A" w:rsidRPr="00681F2A">
        <w:rPr>
          <w:lang w:val="en-US"/>
        </w:rPr>
        <w:t> with 3 slots delay tolerance:</w:t>
      </w:r>
    </w:p>
    <w:p w:rsidR="0066543A" w:rsidRPr="00681F2A" w:rsidRDefault="009F7155" w:rsidP="009F7155">
      <w:pPr>
        <w:pStyle w:val="B2"/>
        <w:rPr>
          <w:lang w:val="en-US"/>
        </w:rPr>
      </w:pPr>
      <w:r>
        <w:rPr>
          <w:lang w:val="en-US"/>
        </w:rPr>
        <w:t>-</w:t>
      </w:r>
      <w:r>
        <w:rPr>
          <w:lang w:val="en-US"/>
        </w:rPr>
        <w:tab/>
      </w:r>
      <w:r w:rsidR="0066543A" w:rsidRPr="00681F2A">
        <w:rPr>
          <w:lang w:val="en-US"/>
        </w:rPr>
        <w:t>&lt;2, 0%, [25%, 0%, N/A], [50%, 0.04%, N/A]&gt;</w:t>
      </w:r>
    </w:p>
    <w:p w:rsidR="0066543A" w:rsidRPr="00681F2A" w:rsidRDefault="009F7155" w:rsidP="009F7155">
      <w:pPr>
        <w:pStyle w:val="B2"/>
        <w:rPr>
          <w:lang w:val="en-US"/>
        </w:rPr>
      </w:pPr>
      <w:r>
        <w:rPr>
          <w:lang w:val="en-US"/>
        </w:rPr>
        <w:t>-</w:t>
      </w:r>
      <w:r>
        <w:rPr>
          <w:lang w:val="en-US"/>
        </w:rPr>
        <w:tab/>
      </w:r>
      <w:r w:rsidR="0066543A" w:rsidRPr="00681F2A">
        <w:rPr>
          <w:lang w:val="en-US"/>
        </w:rPr>
        <w:t>&lt;4, 0.03%, [25%, 0.01%, 33.33%], [50%, 0.19%, 633%]&gt;</w:t>
      </w:r>
    </w:p>
    <w:p w:rsidR="0066543A" w:rsidRPr="00681F2A" w:rsidRDefault="009F7155" w:rsidP="009F7155">
      <w:pPr>
        <w:pStyle w:val="B2"/>
        <w:rPr>
          <w:lang w:val="en-US"/>
        </w:rPr>
      </w:pPr>
      <w:r>
        <w:rPr>
          <w:lang w:val="en-US"/>
        </w:rPr>
        <w:t>-</w:t>
      </w:r>
      <w:r>
        <w:rPr>
          <w:lang w:val="en-US"/>
        </w:rPr>
        <w:tab/>
      </w:r>
      <w:r w:rsidR="0066543A" w:rsidRPr="00681F2A">
        <w:rPr>
          <w:lang w:val="en-US"/>
        </w:rPr>
        <w:t>&lt;6, 0.08%, [25%, 0.08%, 100%], [50%, 0.38%, 475%]&gt;</w:t>
      </w:r>
    </w:p>
    <w:p w:rsidR="0066543A" w:rsidRPr="00681F2A" w:rsidRDefault="009F7155" w:rsidP="009F7155">
      <w:pPr>
        <w:pStyle w:val="B2"/>
        <w:rPr>
          <w:lang w:val="en-US"/>
        </w:rPr>
      </w:pPr>
      <w:r>
        <w:rPr>
          <w:lang w:val="en-US"/>
        </w:rPr>
        <w:t>-</w:t>
      </w:r>
      <w:r>
        <w:rPr>
          <w:lang w:val="en-US"/>
        </w:rPr>
        <w:tab/>
      </w:r>
      <w:r w:rsidR="0066543A" w:rsidRPr="00681F2A">
        <w:rPr>
          <w:lang w:val="en-US"/>
        </w:rPr>
        <w:t>&lt;8, 0.24%, [25%, 0.16%, 66.67%], [50%, 0.60%, 250%]&gt;</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A2</w:t>
      </w:r>
      <w:r w:rsidR="0066543A">
        <w:rPr>
          <w:lang w:val="en-US"/>
        </w:rPr>
        <w:t>'</w:t>
      </w:r>
      <w:r w:rsidR="0066543A" w:rsidRPr="00681F2A">
        <w:rPr>
          <w:lang w:val="en-US"/>
        </w:rPr>
        <w:t xml:space="preserve">: </w:t>
      </w:r>
    </w:p>
    <w:p w:rsidR="0066543A" w:rsidRPr="00681F2A" w:rsidRDefault="009F7155" w:rsidP="009F7155">
      <w:pPr>
        <w:pStyle w:val="B2"/>
        <w:rPr>
          <w:lang w:val="en-US"/>
        </w:rPr>
      </w:pPr>
      <w:r>
        <w:rPr>
          <w:lang w:val="en-US"/>
        </w:rPr>
        <w:t>-</w:t>
      </w:r>
      <w:r>
        <w:rPr>
          <w:lang w:val="en-US"/>
        </w:rPr>
        <w:tab/>
      </w:r>
      <w:r w:rsidR="0066543A" w:rsidRPr="00681F2A">
        <w:rPr>
          <w:lang w:val="en-US"/>
        </w:rPr>
        <w:t>&lt;2, 0%, [25%, 0.76%, N/A], [50%, 2.02%, N/A]&gt;</w:t>
      </w:r>
    </w:p>
    <w:p w:rsidR="0066543A" w:rsidRPr="00681F2A" w:rsidRDefault="009F7155" w:rsidP="009F7155">
      <w:pPr>
        <w:pStyle w:val="B2"/>
        <w:rPr>
          <w:lang w:val="en-US"/>
        </w:rPr>
      </w:pPr>
      <w:r>
        <w:rPr>
          <w:lang w:val="en-US"/>
        </w:rPr>
        <w:t>-</w:t>
      </w:r>
      <w:r>
        <w:rPr>
          <w:lang w:val="en-US"/>
        </w:rPr>
        <w:tab/>
      </w:r>
      <w:r w:rsidR="0066543A" w:rsidRPr="00681F2A">
        <w:rPr>
          <w:lang w:val="en-US"/>
        </w:rPr>
        <w:t>&lt;4, 2.48%, [25%, 1.80%, 72.58%], [50%, 6.53%, 263%]&gt;</w:t>
      </w:r>
    </w:p>
    <w:p w:rsidR="0066543A" w:rsidRPr="00681F2A" w:rsidRDefault="009F7155" w:rsidP="009F7155">
      <w:pPr>
        <w:pStyle w:val="B2"/>
        <w:rPr>
          <w:lang w:val="en-US"/>
        </w:rPr>
      </w:pPr>
      <w:r>
        <w:rPr>
          <w:lang w:val="en-US"/>
        </w:rPr>
        <w:t>-</w:t>
      </w:r>
      <w:r>
        <w:rPr>
          <w:lang w:val="en-US"/>
        </w:rPr>
        <w:tab/>
      </w:r>
      <w:r w:rsidR="0066543A" w:rsidRPr="00681F2A">
        <w:rPr>
          <w:lang w:val="en-US"/>
        </w:rPr>
        <w:t>&lt;6, 10.23%, [25%, 0.91%, 8.9%], [50%, 6.68%, 65.30%]&gt;</w:t>
      </w:r>
    </w:p>
    <w:p w:rsidR="0066543A" w:rsidRPr="00681F2A" w:rsidRDefault="009F7155" w:rsidP="009F7155">
      <w:pPr>
        <w:pStyle w:val="B2"/>
        <w:rPr>
          <w:lang w:val="en-US"/>
        </w:rPr>
      </w:pPr>
      <w:r>
        <w:rPr>
          <w:lang w:val="en-US"/>
        </w:rPr>
        <w:t>-</w:t>
      </w:r>
      <w:r>
        <w:rPr>
          <w:lang w:val="en-US"/>
        </w:rPr>
        <w:tab/>
      </w:r>
      <w:r w:rsidR="0066543A" w:rsidRPr="00681F2A">
        <w:rPr>
          <w:lang w:val="en-US"/>
        </w:rPr>
        <w:t>&lt;8, 18.23%, [25%, 0.65%, 3.57%], [50%, 6.30%, 34.56%]&gt;</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A3</w:t>
      </w:r>
      <w:r w:rsidR="0066543A">
        <w:rPr>
          <w:lang w:val="en-US"/>
        </w:rPr>
        <w:t>'</w:t>
      </w:r>
      <w:r w:rsidR="0066543A" w:rsidRPr="00681F2A">
        <w:rPr>
          <w:lang w:val="en-US"/>
        </w:rPr>
        <w:t xml:space="preserve">: </w:t>
      </w:r>
    </w:p>
    <w:p w:rsidR="0066543A" w:rsidRPr="00681F2A" w:rsidRDefault="009F7155" w:rsidP="009F7155">
      <w:pPr>
        <w:pStyle w:val="B2"/>
        <w:rPr>
          <w:lang w:val="en-US"/>
        </w:rPr>
      </w:pPr>
      <w:r>
        <w:rPr>
          <w:lang w:val="en-US"/>
        </w:rPr>
        <w:t>-</w:t>
      </w:r>
      <w:r>
        <w:rPr>
          <w:lang w:val="en-US"/>
        </w:rPr>
        <w:tab/>
      </w:r>
      <w:r w:rsidR="0066543A" w:rsidRPr="00681F2A">
        <w:rPr>
          <w:lang w:val="en-US"/>
        </w:rPr>
        <w:t>&lt;2, 0%, [25%, 0.03%, N/A], [50%, 0.03%, N/A]&gt;</w:t>
      </w:r>
    </w:p>
    <w:p w:rsidR="0066543A" w:rsidRPr="00681F2A" w:rsidRDefault="009F7155" w:rsidP="009F7155">
      <w:pPr>
        <w:pStyle w:val="B2"/>
        <w:rPr>
          <w:lang w:val="en-US"/>
        </w:rPr>
      </w:pPr>
      <w:r>
        <w:rPr>
          <w:lang w:val="en-US"/>
        </w:rPr>
        <w:t>-</w:t>
      </w:r>
      <w:r>
        <w:rPr>
          <w:lang w:val="en-US"/>
        </w:rPr>
        <w:tab/>
      </w:r>
      <w:r w:rsidR="0066543A" w:rsidRPr="00681F2A">
        <w:rPr>
          <w:lang w:val="en-US"/>
        </w:rPr>
        <w:t>&lt;4, 23.58%, [25%, 0.74%, 3.14%], [50%, 3.03%, 12.85%]&gt;</w:t>
      </w:r>
    </w:p>
    <w:p w:rsidR="0066543A" w:rsidRPr="00681F2A" w:rsidRDefault="009F7155" w:rsidP="009F7155">
      <w:pPr>
        <w:pStyle w:val="B2"/>
        <w:rPr>
          <w:lang w:val="en-US"/>
        </w:rPr>
      </w:pPr>
      <w:r>
        <w:rPr>
          <w:lang w:val="en-US"/>
        </w:rPr>
        <w:t>-</w:t>
      </w:r>
      <w:r>
        <w:rPr>
          <w:lang w:val="en-US"/>
        </w:rPr>
        <w:tab/>
      </w:r>
      <w:r w:rsidR="0066543A" w:rsidRPr="00681F2A">
        <w:rPr>
          <w:lang w:val="en-US"/>
        </w:rPr>
        <w:t>&lt;6, 39.39%, [25%, 0.11%, 0.28%], [50%, 2.16%, 5.48%]&gt;</w:t>
      </w:r>
    </w:p>
    <w:p w:rsidR="0066543A" w:rsidRPr="00681F2A" w:rsidRDefault="009F7155" w:rsidP="009F7155">
      <w:pPr>
        <w:pStyle w:val="B2"/>
        <w:rPr>
          <w:lang w:val="en-US"/>
        </w:rPr>
      </w:pPr>
      <w:r>
        <w:rPr>
          <w:lang w:val="en-US"/>
        </w:rPr>
        <w:t>-</w:t>
      </w:r>
      <w:r>
        <w:rPr>
          <w:lang w:val="en-US"/>
        </w:rPr>
        <w:tab/>
      </w:r>
      <w:r w:rsidR="0066543A" w:rsidRPr="00681F2A">
        <w:rPr>
          <w:lang w:val="en-US"/>
        </w:rPr>
        <w:t>&lt;8, 48.95%, [25%, 0.23%, 0.47%], [50%, 2.55%, 5.21%]&gt;</w:t>
      </w:r>
    </w:p>
    <w:p w:rsidR="0066543A" w:rsidRPr="00681F2A" w:rsidRDefault="0066543A" w:rsidP="00565082">
      <w:r w:rsidRPr="00681F2A">
        <w:t>1 source (</w:t>
      </w:r>
      <w:r>
        <w:t>Vivo</w:t>
      </w:r>
      <w:r w:rsidRPr="00681F2A">
        <w:t xml:space="preserve">) reported the evaluation results of PDCCH blocking rate for FR1 with configuration A1 in Table </w:t>
      </w:r>
      <w:r>
        <w:t>6.2-5</w:t>
      </w:r>
      <w:r w:rsidRPr="00681F2A">
        <w:t xml:space="preserve"> and baseline </w:t>
      </w:r>
      <w:r w:rsidRPr="00604C74">
        <w:rPr>
          <w:lang w:val="en-US"/>
        </w:rPr>
        <w:t>evaluation</w:t>
      </w:r>
      <w:r w:rsidRPr="00681F2A">
        <w:t xml:space="preserve"> parameters in Table </w:t>
      </w:r>
      <w:r>
        <w:t>6.2-4</w:t>
      </w:r>
      <w:r w:rsidRPr="00681F2A">
        <w:t xml:space="preserve"> except 3-symbols CORESET duration is assumed. </w:t>
      </w:r>
      <w:r w:rsidRPr="00604C74">
        <w:t>From Table B.1-8</w:t>
      </w:r>
      <w:r>
        <w:t>,</w:t>
      </w:r>
      <w:r w:rsidRPr="00681F2A">
        <w:t xml:space="preserve"> the following was observed: </w:t>
      </w:r>
    </w:p>
    <w:p w:rsidR="0066543A" w:rsidRPr="00681F2A" w:rsidRDefault="009F7155" w:rsidP="009F7155">
      <w:pPr>
        <w:pStyle w:val="B1"/>
      </w:pPr>
      <w:r>
        <w:t>-</w:t>
      </w:r>
      <w:r>
        <w:tab/>
      </w:r>
      <w:r w:rsidR="0066543A" w:rsidRPr="00681F2A">
        <w:t>&lt;2, 0.67%, [25%, 0.91%, 135%], [50%, 0.81%, 120.9%]&gt;</w:t>
      </w:r>
    </w:p>
    <w:p w:rsidR="0066543A" w:rsidRPr="00681F2A" w:rsidRDefault="009F7155" w:rsidP="009F7155">
      <w:pPr>
        <w:pStyle w:val="B1"/>
      </w:pPr>
      <w:r>
        <w:t>-</w:t>
      </w:r>
      <w:r>
        <w:tab/>
      </w:r>
      <w:r w:rsidR="0066543A" w:rsidRPr="00681F2A">
        <w:t>&lt;3, 1.62%, [25%, 1.33%, 82%], [50%, 1.51%, 93.21%]&gt;</w:t>
      </w:r>
    </w:p>
    <w:p w:rsidR="0066543A" w:rsidRPr="00681F2A" w:rsidRDefault="009F7155" w:rsidP="009F7155">
      <w:pPr>
        <w:pStyle w:val="B1"/>
      </w:pPr>
      <w:r>
        <w:t>-</w:t>
      </w:r>
      <w:r>
        <w:tab/>
      </w:r>
      <w:r w:rsidR="0066543A" w:rsidRPr="00681F2A">
        <w:t>&lt;4, 2.34%, [25%, 2.05%, 87.6%], [50%, 2.46%, 105.13%]&gt;</w:t>
      </w:r>
    </w:p>
    <w:p w:rsidR="0066543A" w:rsidRDefault="009F7155" w:rsidP="009F7155">
      <w:pPr>
        <w:pStyle w:val="B1"/>
      </w:pPr>
      <w:r>
        <w:t>-</w:t>
      </w:r>
      <w:r>
        <w:tab/>
      </w:r>
      <w:r w:rsidR="0066543A" w:rsidRPr="00681F2A">
        <w:t>&lt;5, 3.35%, [25%, 2.39%, 71.3%], [50%, 2.46%, 73.43%]&gt;</w:t>
      </w:r>
    </w:p>
    <w:p w:rsidR="0066543A" w:rsidRPr="0066543A" w:rsidRDefault="0066543A" w:rsidP="00565082">
      <w:pPr>
        <w:rPr>
          <w:color w:val="000000"/>
          <w:lang w:val="en-US"/>
        </w:rPr>
      </w:pPr>
      <w:r w:rsidRPr="0066543A">
        <w:rPr>
          <w:color w:val="000000"/>
          <w:lang w:val="en-US"/>
        </w:rPr>
        <w:t xml:space="preserve">1 source (Huawei/HiSilicon) reported the evaluation results of PDCCH blocking rate for FR1 with configuration A1/A4/A5/A6 </w:t>
      </w:r>
      <w:r w:rsidRPr="00604C74">
        <w:rPr>
          <w:lang w:val="en-US"/>
        </w:rPr>
        <w:t>in</w:t>
      </w:r>
      <w:r w:rsidRPr="0066543A">
        <w:rPr>
          <w:color w:val="000000"/>
          <w:lang w:val="en-US"/>
        </w:rPr>
        <w:t xml:space="preserve"> Table 6.2-5 and baseline evaluation parameters in Table 6.2-4 except 60-bits DCI payload size (not including CRC) is assumed for A5 and A6. The following was observed with 50% BD reduction by reducing the monitored DCI sizes from 2 to 1: </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For configuration A1(results in </w:t>
      </w:r>
      <w:r w:rsidR="0066543A" w:rsidRPr="00604C74">
        <w:rPr>
          <w:lang w:val="en-US"/>
        </w:rPr>
        <w:t>Table B.1-1</w:t>
      </w:r>
      <w:r w:rsidR="0066543A" w:rsidRPr="0066543A">
        <w:rPr>
          <w:lang w:val="en-US"/>
        </w:rPr>
        <w:t xml:space="preserve"> with "Note 4"):</w:t>
      </w:r>
    </w:p>
    <w:p w:rsidR="0066543A" w:rsidRPr="0066543A" w:rsidRDefault="009F7155" w:rsidP="009F7155">
      <w:pPr>
        <w:pStyle w:val="B2"/>
      </w:pPr>
      <w:r>
        <w:t>-</w:t>
      </w:r>
      <w:r>
        <w:tab/>
      </w:r>
      <w:r w:rsidR="0066543A" w:rsidRPr="0066543A">
        <w:t xml:space="preserve">&lt;5, 6.07%, [50%, 0%, 0%]&gt;, </w:t>
      </w:r>
    </w:p>
    <w:p w:rsidR="0066543A" w:rsidRPr="0066543A" w:rsidRDefault="009F7155" w:rsidP="009F7155">
      <w:pPr>
        <w:pStyle w:val="B2"/>
      </w:pPr>
      <w:r>
        <w:t>-</w:t>
      </w:r>
      <w:r>
        <w:tab/>
      </w:r>
      <w:r w:rsidR="0066543A" w:rsidRPr="0066543A">
        <w:t>&lt;10, 17.3%, [50%, 0%, 0%]&gt;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For configuration A4 (results in </w:t>
      </w:r>
      <w:r w:rsidR="0066543A" w:rsidRPr="00604C74">
        <w:rPr>
          <w:lang w:val="en-US"/>
        </w:rPr>
        <w:t>Table B.1-4</w:t>
      </w:r>
      <w:r w:rsidR="0066543A" w:rsidRPr="0066543A">
        <w:rPr>
          <w:lang w:val="en-US"/>
        </w:rPr>
        <w:t xml:space="preserve"> with "Note 4"):</w:t>
      </w:r>
    </w:p>
    <w:p w:rsidR="0066543A" w:rsidRPr="0066543A" w:rsidRDefault="009F7155" w:rsidP="009F7155">
      <w:pPr>
        <w:pStyle w:val="B2"/>
      </w:pPr>
      <w:r>
        <w:t>-</w:t>
      </w:r>
      <w:r>
        <w:tab/>
      </w:r>
      <w:r w:rsidR="0066543A" w:rsidRPr="0066543A">
        <w:t xml:space="preserve">&lt;5, 12.3%, [50%, 0%, 0%]&gt;, </w:t>
      </w:r>
    </w:p>
    <w:p w:rsidR="0066543A" w:rsidRPr="0066543A" w:rsidRDefault="009F7155" w:rsidP="009F7155">
      <w:pPr>
        <w:pStyle w:val="B2"/>
      </w:pPr>
      <w:r>
        <w:t>-</w:t>
      </w:r>
      <w:r>
        <w:tab/>
      </w:r>
      <w:r w:rsidR="0066543A" w:rsidRPr="0066543A">
        <w:t>&lt;10, 29.4%, [50%, 0%, 0%]&gt;</w:t>
      </w:r>
    </w:p>
    <w:p w:rsidR="0066543A" w:rsidRPr="0066543A" w:rsidRDefault="009F7155" w:rsidP="009F7155">
      <w:pPr>
        <w:pStyle w:val="B1"/>
        <w:rPr>
          <w:lang w:val="en-US"/>
        </w:rPr>
      </w:pPr>
      <w:r>
        <w:rPr>
          <w:lang w:val="en-US"/>
        </w:rPr>
        <w:lastRenderedPageBreak/>
        <w:t>-</w:t>
      </w:r>
      <w:r>
        <w:rPr>
          <w:lang w:val="en-US"/>
        </w:rPr>
        <w:tab/>
      </w:r>
      <w:r w:rsidR="0066543A" w:rsidRPr="0066543A">
        <w:rPr>
          <w:lang w:val="en-US"/>
        </w:rPr>
        <w:t xml:space="preserve">For configuration A5 (results in </w:t>
      </w:r>
      <w:r w:rsidR="0066543A" w:rsidRPr="00604C74">
        <w:rPr>
          <w:lang w:val="en-US"/>
        </w:rPr>
        <w:t>Table B.1-9</w:t>
      </w:r>
      <w:r w:rsidR="0066543A" w:rsidRPr="0066543A">
        <w:rPr>
          <w:lang w:val="en-US"/>
        </w:rPr>
        <w:t xml:space="preserve"> with "Note 1"):   </w:t>
      </w:r>
    </w:p>
    <w:p w:rsidR="0066543A" w:rsidRPr="0066543A" w:rsidRDefault="009F7155" w:rsidP="009F7155">
      <w:pPr>
        <w:pStyle w:val="B2"/>
      </w:pPr>
      <w:r>
        <w:t>-</w:t>
      </w:r>
      <w:r>
        <w:tab/>
      </w:r>
      <w:r w:rsidR="0066543A" w:rsidRPr="0066543A">
        <w:t xml:space="preserve">&lt;5, 8.6%, [50%, 0%, 0%]&gt;, </w:t>
      </w:r>
    </w:p>
    <w:p w:rsidR="0066543A" w:rsidRPr="0066543A" w:rsidRDefault="009F7155" w:rsidP="009F7155">
      <w:pPr>
        <w:pStyle w:val="B2"/>
      </w:pPr>
      <w:r>
        <w:t>-</w:t>
      </w:r>
      <w:r>
        <w:tab/>
      </w:r>
      <w:r w:rsidR="0066543A" w:rsidRPr="0066543A">
        <w:t>&lt;10, 23.20%, [50%, 0%, 0%]&gt;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For configuration A6 (results in </w:t>
      </w:r>
      <w:r w:rsidR="0066543A" w:rsidRPr="00604C74">
        <w:rPr>
          <w:lang w:val="en-US"/>
        </w:rPr>
        <w:t>Table B.1-9</w:t>
      </w:r>
      <w:r w:rsidR="0066543A" w:rsidRPr="0066543A">
        <w:rPr>
          <w:lang w:val="en-US"/>
        </w:rPr>
        <w:t xml:space="preserve"> with "Note 1"):</w:t>
      </w:r>
    </w:p>
    <w:p w:rsidR="0066543A" w:rsidRPr="0066543A" w:rsidRDefault="009F7155" w:rsidP="009F7155">
      <w:pPr>
        <w:pStyle w:val="B2"/>
      </w:pPr>
      <w:r>
        <w:t>-</w:t>
      </w:r>
      <w:r>
        <w:tab/>
      </w:r>
      <w:r w:rsidR="0066543A" w:rsidRPr="0066543A">
        <w:t xml:space="preserve">&lt; 5, 14.5%, [50%, 0%, 0%]&gt;, </w:t>
      </w:r>
    </w:p>
    <w:p w:rsidR="0066543A" w:rsidRPr="0066543A" w:rsidRDefault="009F7155" w:rsidP="009F7155">
      <w:pPr>
        <w:pStyle w:val="B2"/>
      </w:pPr>
      <w:r>
        <w:t>-</w:t>
      </w:r>
      <w:r>
        <w:tab/>
      </w:r>
      <w:r w:rsidR="0066543A" w:rsidRPr="0066543A">
        <w:t>&lt;10, 33.70%, [50%, 0%, 0%]&gt;</w:t>
      </w:r>
    </w:p>
    <w:p w:rsidR="0066543A" w:rsidRPr="0066543A" w:rsidRDefault="0066543A" w:rsidP="00565082">
      <w:pPr>
        <w:rPr>
          <w:color w:val="000000"/>
          <w:lang w:val="en-US"/>
        </w:rPr>
      </w:pPr>
      <w:r w:rsidRPr="0066543A">
        <w:rPr>
          <w:color w:val="000000"/>
          <w:lang w:val="en-US"/>
        </w:rPr>
        <w:t xml:space="preserve">1 source (Samsung) reported the evaluation results of PDCCH blocking rate for FR1 with configuration A1/A2/A3 in Table 6.2-5 and baseline evaluation parameters in Table 6.2-4 with UE group scheduling and PDCCH dropping based on predefined CCE AL priority order. </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The following was observed for configuration A1: </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UE group scheduling (results in Table </w:t>
      </w:r>
      <w:r w:rsidR="0066543A" w:rsidRPr="00604C74">
        <w:rPr>
          <w:lang w:val="en-US"/>
        </w:rPr>
        <w:t>B.1-1</w:t>
      </w:r>
      <w:r w:rsidR="0066543A" w:rsidRPr="0066543A">
        <w:rPr>
          <w:lang w:val="en-US"/>
        </w:rPr>
        <w:t xml:space="preserve"> with "Note 6"):  </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0%, [25%, 0%, N/A], [50%, 0%, N/A]&gt;, </w:t>
      </w:r>
    </w:p>
    <w:p w:rsidR="0066543A" w:rsidRPr="0066543A" w:rsidRDefault="009F7155" w:rsidP="009F7155">
      <w:pPr>
        <w:pStyle w:val="B3"/>
      </w:pPr>
      <w:r>
        <w:t>-</w:t>
      </w:r>
      <w:r>
        <w:tab/>
      </w:r>
      <w:r w:rsidR="0066543A" w:rsidRPr="0066543A">
        <w:t xml:space="preserve">&lt;4, 0%, [25%, 0%, N/A], [50%, 0%, N/A]&gt;, </w:t>
      </w:r>
    </w:p>
    <w:p w:rsidR="0066543A" w:rsidRPr="0066543A" w:rsidRDefault="009F7155" w:rsidP="009F7155">
      <w:pPr>
        <w:pStyle w:val="B3"/>
      </w:pPr>
      <w:r>
        <w:t>-</w:t>
      </w:r>
      <w:r>
        <w:tab/>
      </w:r>
      <w:r w:rsidR="0066543A" w:rsidRPr="0066543A">
        <w:t xml:space="preserve">&lt;5, 0%, [25%, 0%, N/A], [50%, 2%, N/A]&gt;, </w:t>
      </w:r>
    </w:p>
    <w:p w:rsidR="0066543A" w:rsidRPr="0066543A" w:rsidRDefault="009F7155" w:rsidP="009F7155">
      <w:pPr>
        <w:pStyle w:val="B3"/>
      </w:pPr>
      <w:r>
        <w:t>-</w:t>
      </w:r>
      <w:r>
        <w:tab/>
      </w:r>
      <w:r w:rsidR="0066543A" w:rsidRPr="0066543A">
        <w:t xml:space="preserve">&lt;6, 0%, [25%, 0%, N/A], [50%, 2%, N/A]&gt;, </w:t>
      </w:r>
    </w:p>
    <w:p w:rsidR="0066543A" w:rsidRPr="0066543A" w:rsidRDefault="009F7155" w:rsidP="009F7155">
      <w:pPr>
        <w:pStyle w:val="B3"/>
      </w:pPr>
      <w:r>
        <w:t>-</w:t>
      </w:r>
      <w:r>
        <w:tab/>
      </w:r>
      <w:r w:rsidR="0066543A" w:rsidRPr="0066543A">
        <w:t xml:space="preserve">&lt;7, 0%, [25%, 1%, N/A], [50%, 7%, N/A]&gt;, </w:t>
      </w:r>
    </w:p>
    <w:p w:rsidR="0066543A" w:rsidRPr="0066543A" w:rsidRDefault="009F7155" w:rsidP="009F7155">
      <w:pPr>
        <w:pStyle w:val="B3"/>
      </w:pPr>
      <w:r>
        <w:t>-</w:t>
      </w:r>
      <w:r>
        <w:tab/>
      </w:r>
      <w:r w:rsidR="0066543A" w:rsidRPr="0066543A">
        <w:t xml:space="preserve">&lt;8, 0%, [25%, 1%, N/A], [50%, 7%, N/A]&gt;, </w:t>
      </w:r>
    </w:p>
    <w:p w:rsidR="0066543A" w:rsidRPr="0066543A" w:rsidRDefault="009F7155" w:rsidP="009F7155">
      <w:pPr>
        <w:pStyle w:val="B3"/>
      </w:pPr>
      <w:r>
        <w:t>-</w:t>
      </w:r>
      <w:r>
        <w:tab/>
      </w:r>
      <w:r w:rsidR="0066543A" w:rsidRPr="0066543A">
        <w:t xml:space="preserve">&lt;9, 0%, [25%, 3%, N/A], [50%, 13%, N/A]&gt;, </w:t>
      </w:r>
    </w:p>
    <w:p w:rsidR="0066543A" w:rsidRPr="0066543A" w:rsidRDefault="009F7155" w:rsidP="009F7155">
      <w:pPr>
        <w:pStyle w:val="B3"/>
      </w:pPr>
      <w:r>
        <w:t>-</w:t>
      </w:r>
      <w:r>
        <w:tab/>
      </w:r>
      <w:r w:rsidR="0066543A" w:rsidRPr="0066543A">
        <w:t>&lt;10, 0%, [25%, 3%, N/A], [50%, 13%, N/A]&gt;</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PDCCH dropping based on predefined CCE AL priority order [1,2,4,8,16] (results in Table </w:t>
      </w:r>
      <w:r w:rsidR="0066543A" w:rsidRPr="00604C74">
        <w:rPr>
          <w:lang w:val="en-US"/>
        </w:rPr>
        <w:t xml:space="preserve">B.1-1 </w:t>
      </w:r>
      <w:r w:rsidR="0066543A" w:rsidRPr="0066543A">
        <w:rPr>
          <w:lang w:val="en-US"/>
        </w:rPr>
        <w:t>with "Note 7"):</w:t>
      </w:r>
    </w:p>
    <w:p w:rsidR="0066543A" w:rsidRPr="0066543A" w:rsidRDefault="009F7155" w:rsidP="009F7155">
      <w:pPr>
        <w:pStyle w:val="B3"/>
      </w:pPr>
      <w:r>
        <w:t>-</w:t>
      </w:r>
      <w:r>
        <w:tab/>
      </w:r>
      <w:r w:rsidR="0066543A" w:rsidRPr="0066543A">
        <w:t xml:space="preserve">&lt;2, 0%, [25%, 0%, N/A], [50%, 8%, N/A]&gt;,  </w:t>
      </w:r>
    </w:p>
    <w:p w:rsidR="0066543A" w:rsidRPr="0066543A" w:rsidRDefault="009F7155" w:rsidP="009F7155">
      <w:pPr>
        <w:pStyle w:val="B3"/>
      </w:pPr>
      <w:r>
        <w:t>-</w:t>
      </w:r>
      <w:r>
        <w:tab/>
      </w:r>
      <w:r w:rsidR="0066543A" w:rsidRPr="0066543A">
        <w:t xml:space="preserve">&lt;3, 0%, [25%, 0%, N/A], [50%, 14%, N/A]&gt;, </w:t>
      </w:r>
    </w:p>
    <w:p w:rsidR="0066543A" w:rsidRPr="0066543A" w:rsidRDefault="009F7155" w:rsidP="009F7155">
      <w:pPr>
        <w:pStyle w:val="B3"/>
      </w:pPr>
      <w:r>
        <w:t>-</w:t>
      </w:r>
      <w:r>
        <w:tab/>
      </w:r>
      <w:r w:rsidR="0066543A" w:rsidRPr="0066543A">
        <w:t xml:space="preserve">&lt;4, 0%, [25%, 1%, N/A], [50%, 19%, N/A]&gt;, </w:t>
      </w:r>
    </w:p>
    <w:p w:rsidR="0066543A" w:rsidRPr="0066543A" w:rsidRDefault="009F7155" w:rsidP="009F7155">
      <w:pPr>
        <w:pStyle w:val="B3"/>
      </w:pPr>
      <w:r>
        <w:t>-</w:t>
      </w:r>
      <w:r>
        <w:tab/>
      </w:r>
      <w:r w:rsidR="0066543A" w:rsidRPr="0066543A">
        <w:t xml:space="preserve">&lt;5, 0%, [25%, 1%, N/A], [50%, 22%, N/A]&gt;, </w:t>
      </w:r>
    </w:p>
    <w:p w:rsidR="0066543A" w:rsidRPr="0066543A" w:rsidRDefault="009F7155" w:rsidP="009F7155">
      <w:pPr>
        <w:pStyle w:val="B3"/>
      </w:pPr>
      <w:r>
        <w:t>-</w:t>
      </w:r>
      <w:r>
        <w:tab/>
      </w:r>
      <w:r w:rsidR="0066543A" w:rsidRPr="0066543A">
        <w:t xml:space="preserve">&lt;6, 1%, [25%, 1%, 100%], [50%, 24%, 2400%]&gt;, </w:t>
      </w:r>
    </w:p>
    <w:p w:rsidR="0066543A" w:rsidRPr="0066543A" w:rsidRDefault="009F7155" w:rsidP="009F7155">
      <w:pPr>
        <w:pStyle w:val="B3"/>
      </w:pPr>
      <w:r>
        <w:t>-</w:t>
      </w:r>
      <w:r>
        <w:tab/>
      </w:r>
      <w:r w:rsidR="0066543A" w:rsidRPr="0066543A">
        <w:t xml:space="preserve">&lt;7, 2%, [25%, 1%, 50%], [50%, 26%, 1300%]&gt;, </w:t>
      </w:r>
    </w:p>
    <w:p w:rsidR="0066543A" w:rsidRPr="0066543A" w:rsidRDefault="009F7155" w:rsidP="009F7155">
      <w:pPr>
        <w:pStyle w:val="B3"/>
      </w:pPr>
      <w:r>
        <w:t>-</w:t>
      </w:r>
      <w:r>
        <w:tab/>
      </w:r>
      <w:r w:rsidR="0066543A" w:rsidRPr="0066543A">
        <w:t xml:space="preserve">&lt;8, 3%, [25%, 2%, 67%], [50%, 28%, 933%]&gt;, </w:t>
      </w:r>
    </w:p>
    <w:p w:rsidR="0066543A" w:rsidRPr="0066543A" w:rsidRDefault="009F7155" w:rsidP="009F7155">
      <w:pPr>
        <w:pStyle w:val="B3"/>
      </w:pPr>
      <w:r>
        <w:t>-</w:t>
      </w:r>
      <w:r>
        <w:tab/>
      </w:r>
      <w:r w:rsidR="0066543A" w:rsidRPr="0066543A">
        <w:t>&lt;9, 6%, [25%, 1%, 17%], [50%, 28%, 467%]&gt;</w:t>
      </w:r>
    </w:p>
    <w:p w:rsidR="0066543A" w:rsidRPr="0066543A" w:rsidRDefault="009F7155" w:rsidP="009F7155">
      <w:pPr>
        <w:pStyle w:val="B3"/>
      </w:pPr>
      <w:r>
        <w:t>-</w:t>
      </w:r>
      <w:r>
        <w:tab/>
      </w:r>
      <w:r w:rsidR="0066543A" w:rsidRPr="0066543A">
        <w:t>&lt;10, 8%, [25%, 2%, 25%], [50%, 30%, 375%]&gt;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The following was observed for configuration A2: </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UE group scheduling (results in Table </w:t>
      </w:r>
      <w:r w:rsidR="0066543A" w:rsidRPr="00604C74">
        <w:rPr>
          <w:lang w:val="en-US"/>
        </w:rPr>
        <w:t>B.1-2</w:t>
      </w:r>
      <w:r w:rsidR="0066543A" w:rsidRPr="0066543A">
        <w:rPr>
          <w:lang w:val="en-US"/>
        </w:rPr>
        <w:t xml:space="preserve"> with "Note 6"):</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0%, [25%, 2.6%, N/A], [50%, 3%, N/A]&gt;, </w:t>
      </w:r>
    </w:p>
    <w:p w:rsidR="0066543A" w:rsidRPr="0066543A" w:rsidRDefault="009F7155" w:rsidP="009F7155">
      <w:pPr>
        <w:pStyle w:val="B3"/>
      </w:pPr>
      <w:r>
        <w:t>-</w:t>
      </w:r>
      <w:r>
        <w:tab/>
      </w:r>
      <w:r w:rsidR="0066543A" w:rsidRPr="0066543A">
        <w:t xml:space="preserve">&lt;4, 0%, [25%, 2.6%, N/A], [50%, 3%, N/A]&gt;, </w:t>
      </w:r>
    </w:p>
    <w:p w:rsidR="0066543A" w:rsidRPr="0066543A" w:rsidRDefault="009F7155" w:rsidP="009F7155">
      <w:pPr>
        <w:pStyle w:val="B3"/>
      </w:pPr>
      <w:r>
        <w:lastRenderedPageBreak/>
        <w:t>-</w:t>
      </w:r>
      <w:r>
        <w:tab/>
      </w:r>
      <w:r w:rsidR="0066543A" w:rsidRPr="0066543A">
        <w:t xml:space="preserve">&lt;5, 0%, [25%, 4.6%, N/A], [50%, 7%, N/A]&gt;, </w:t>
      </w:r>
    </w:p>
    <w:p w:rsidR="0066543A" w:rsidRPr="0066543A" w:rsidRDefault="009F7155" w:rsidP="009F7155">
      <w:pPr>
        <w:pStyle w:val="B3"/>
      </w:pPr>
      <w:r>
        <w:t>-</w:t>
      </w:r>
      <w:r>
        <w:tab/>
      </w:r>
      <w:r w:rsidR="0066543A" w:rsidRPr="0066543A">
        <w:t xml:space="preserve">&lt;6, 0%, [25%, 4.6%, N/A], [50%, 7%, N/A]&gt;, </w:t>
      </w:r>
    </w:p>
    <w:p w:rsidR="0066543A" w:rsidRPr="0066543A" w:rsidRDefault="009F7155" w:rsidP="009F7155">
      <w:pPr>
        <w:pStyle w:val="B3"/>
      </w:pPr>
      <w:r>
        <w:t>-</w:t>
      </w:r>
      <w:r>
        <w:tab/>
      </w:r>
      <w:r w:rsidR="0066543A" w:rsidRPr="0066543A">
        <w:t xml:space="preserve">&lt;7, 1%, [25%, 6.3%, 630%], [50%, 11%, 1100%]&gt;, </w:t>
      </w:r>
    </w:p>
    <w:p w:rsidR="0066543A" w:rsidRPr="0066543A" w:rsidRDefault="009F7155" w:rsidP="009F7155">
      <w:pPr>
        <w:pStyle w:val="B3"/>
      </w:pPr>
      <w:r>
        <w:t>-</w:t>
      </w:r>
      <w:r>
        <w:tab/>
      </w:r>
      <w:r w:rsidR="0066543A" w:rsidRPr="0066543A">
        <w:t xml:space="preserve">&lt;8, 1%, [25%, 6.3%, 630%], [50%, 11%, 1100%]&gt;, </w:t>
      </w:r>
    </w:p>
    <w:p w:rsidR="0066543A" w:rsidRPr="0066543A" w:rsidRDefault="009F7155" w:rsidP="009F7155">
      <w:pPr>
        <w:pStyle w:val="B3"/>
      </w:pPr>
      <w:r>
        <w:t>-</w:t>
      </w:r>
      <w:r>
        <w:tab/>
      </w:r>
      <w:r w:rsidR="0066543A" w:rsidRPr="0066543A">
        <w:t xml:space="preserve">&lt;9, 2%, [25%, 10.4%, 520%], [50%, 16%, 800%]&gt;, </w:t>
      </w:r>
    </w:p>
    <w:p w:rsidR="0066543A" w:rsidRPr="0066543A" w:rsidRDefault="009F7155" w:rsidP="009F7155">
      <w:pPr>
        <w:pStyle w:val="B3"/>
      </w:pPr>
      <w:r>
        <w:t>-</w:t>
      </w:r>
      <w:r>
        <w:tab/>
      </w:r>
      <w:r w:rsidR="0066543A" w:rsidRPr="0066543A">
        <w:t>&lt;10, 2%, [25%, 10.4%, 520%], [50%, 16%, 800%]&gt;</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PDCCH dropping based on predefined CCE AL priority order [1,2,4,8,16] (results in Table </w:t>
      </w:r>
      <w:r w:rsidR="0066543A" w:rsidRPr="00604C74">
        <w:rPr>
          <w:lang w:val="en-US"/>
        </w:rPr>
        <w:t>B.1-2</w:t>
      </w:r>
      <w:r w:rsidR="0066543A" w:rsidRPr="0066543A">
        <w:rPr>
          <w:lang w:val="en-US"/>
        </w:rPr>
        <w:t xml:space="preserve"> with "Note 7"):</w:t>
      </w:r>
    </w:p>
    <w:p w:rsidR="0066543A" w:rsidRPr="0066543A" w:rsidRDefault="009F7155" w:rsidP="009F7155">
      <w:pPr>
        <w:pStyle w:val="B3"/>
      </w:pPr>
      <w:r>
        <w:t>-</w:t>
      </w:r>
      <w:r>
        <w:tab/>
      </w:r>
      <w:r w:rsidR="0066543A" w:rsidRPr="0066543A">
        <w:t xml:space="preserve">&lt;2, 0%, [25%, 1%, N/A], [50%, 3%, N/A]&gt;,  </w:t>
      </w:r>
    </w:p>
    <w:p w:rsidR="0066543A" w:rsidRPr="0066543A" w:rsidRDefault="009F7155" w:rsidP="009F7155">
      <w:pPr>
        <w:pStyle w:val="B3"/>
      </w:pPr>
      <w:r>
        <w:t>-</w:t>
      </w:r>
      <w:r>
        <w:tab/>
      </w:r>
      <w:r w:rsidR="0066543A" w:rsidRPr="0066543A">
        <w:t xml:space="preserve">&lt;3, 0%, [25%, 1%, N/A], [50%, 6%, N/A]&gt;, </w:t>
      </w:r>
    </w:p>
    <w:p w:rsidR="0066543A" w:rsidRPr="0066543A" w:rsidRDefault="009F7155" w:rsidP="009F7155">
      <w:pPr>
        <w:pStyle w:val="B3"/>
      </w:pPr>
      <w:r>
        <w:t>-</w:t>
      </w:r>
      <w:r>
        <w:tab/>
      </w:r>
      <w:r w:rsidR="0066543A" w:rsidRPr="0066543A">
        <w:t xml:space="preserve">&lt;4, 1%, [25%, 1%, 100%], [50%, 8%, 800%]&gt;, </w:t>
      </w:r>
    </w:p>
    <w:p w:rsidR="0066543A" w:rsidRPr="0066543A" w:rsidRDefault="009F7155" w:rsidP="009F7155">
      <w:pPr>
        <w:pStyle w:val="B3"/>
      </w:pPr>
      <w:r>
        <w:t>-</w:t>
      </w:r>
      <w:r>
        <w:tab/>
      </w:r>
      <w:r w:rsidR="0066543A" w:rsidRPr="0066543A">
        <w:t xml:space="preserve">&lt;5, 2%, [25%, 1%, 50%], [50%, 9%, 450%&gt;, </w:t>
      </w:r>
    </w:p>
    <w:p w:rsidR="0066543A" w:rsidRPr="0066543A" w:rsidRDefault="009F7155" w:rsidP="009F7155">
      <w:pPr>
        <w:pStyle w:val="B3"/>
      </w:pPr>
      <w:r>
        <w:t>-</w:t>
      </w:r>
      <w:r>
        <w:tab/>
      </w:r>
      <w:r w:rsidR="0066543A" w:rsidRPr="0066543A">
        <w:t xml:space="preserve">&lt;6, 3%, [25%, 2%, 67%], [50%, 12%, 400%]&gt;, </w:t>
      </w:r>
    </w:p>
    <w:p w:rsidR="0066543A" w:rsidRPr="0066543A" w:rsidRDefault="009F7155" w:rsidP="009F7155">
      <w:pPr>
        <w:pStyle w:val="B3"/>
      </w:pPr>
      <w:r>
        <w:t>-</w:t>
      </w:r>
      <w:r>
        <w:tab/>
      </w:r>
      <w:r w:rsidR="0066543A" w:rsidRPr="0066543A">
        <w:t xml:space="preserve">&lt;7, 5%, [25%, 2%, 40%], [50%, 13%, 260%]&gt;, </w:t>
      </w:r>
    </w:p>
    <w:p w:rsidR="0066543A" w:rsidRPr="0066543A" w:rsidRDefault="009F7155" w:rsidP="009F7155">
      <w:pPr>
        <w:pStyle w:val="B3"/>
      </w:pPr>
      <w:r>
        <w:t>-</w:t>
      </w:r>
      <w:r>
        <w:tab/>
      </w:r>
      <w:r w:rsidR="0066543A" w:rsidRPr="0066543A">
        <w:t xml:space="preserve">&lt;8, 8%, [25%, 2%, 25%], [50%, 14%, 175%]&gt;, </w:t>
      </w:r>
    </w:p>
    <w:p w:rsidR="0066543A" w:rsidRPr="0066543A" w:rsidRDefault="009F7155" w:rsidP="009F7155">
      <w:pPr>
        <w:pStyle w:val="B3"/>
      </w:pPr>
      <w:r>
        <w:t>-</w:t>
      </w:r>
      <w:r>
        <w:tab/>
      </w:r>
      <w:r w:rsidR="0066543A" w:rsidRPr="0066543A">
        <w:t>&lt;9, 11%, [25%, 2%, 18%], [50%, 14%, 127%]&gt;</w:t>
      </w:r>
    </w:p>
    <w:p w:rsidR="0066543A" w:rsidRPr="0066543A" w:rsidRDefault="009F7155" w:rsidP="009F7155">
      <w:pPr>
        <w:pStyle w:val="B3"/>
      </w:pPr>
      <w:r>
        <w:t>-</w:t>
      </w:r>
      <w:r>
        <w:tab/>
      </w:r>
      <w:r w:rsidR="0066543A" w:rsidRPr="0066543A">
        <w:t>&lt;10, 15%, [25%, 1%, 7%], [50%, 14%, 93%]&gt;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The following was observed for configuration A3: </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UE group scheduling (results in Table </w:t>
      </w:r>
      <w:r w:rsidR="0066543A" w:rsidRPr="00604C74">
        <w:rPr>
          <w:lang w:val="en-US"/>
        </w:rPr>
        <w:t>B.1-3</w:t>
      </w:r>
      <w:r w:rsidR="0066543A" w:rsidRPr="0066543A">
        <w:rPr>
          <w:lang w:val="en-US"/>
        </w:rPr>
        <w:t xml:space="preserve"> with "Note 6"): </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0%, [25%, 1%, N/A], [50%, 12%, N/A]&gt;, </w:t>
      </w:r>
    </w:p>
    <w:p w:rsidR="0066543A" w:rsidRPr="0066543A" w:rsidRDefault="009F7155" w:rsidP="009F7155">
      <w:pPr>
        <w:pStyle w:val="B3"/>
      </w:pPr>
      <w:r>
        <w:t>-</w:t>
      </w:r>
      <w:r>
        <w:tab/>
      </w:r>
      <w:r w:rsidR="0066543A" w:rsidRPr="0066543A">
        <w:t xml:space="preserve">&lt;4, 0%, [25%, 1%, N/A], [50%, 12%, N/A]&gt;, </w:t>
      </w:r>
    </w:p>
    <w:p w:rsidR="0066543A" w:rsidRPr="0066543A" w:rsidRDefault="009F7155" w:rsidP="009F7155">
      <w:pPr>
        <w:pStyle w:val="B3"/>
      </w:pPr>
      <w:r>
        <w:t>-</w:t>
      </w:r>
      <w:r>
        <w:tab/>
      </w:r>
      <w:r w:rsidR="0066543A" w:rsidRPr="0066543A">
        <w:t xml:space="preserve">&lt;5, 3%, [25%, -2%, -67%], [50%, 19%, 633%]&gt;, </w:t>
      </w:r>
    </w:p>
    <w:p w:rsidR="0066543A" w:rsidRPr="0066543A" w:rsidRDefault="009F7155" w:rsidP="009F7155">
      <w:pPr>
        <w:pStyle w:val="B3"/>
      </w:pPr>
      <w:r>
        <w:t>-</w:t>
      </w:r>
      <w:r>
        <w:tab/>
      </w:r>
      <w:r w:rsidR="0066543A" w:rsidRPr="0066543A">
        <w:t xml:space="preserve">&lt;6, 3%, [25%, -2, -67%], [50%, 19%, 633%]&gt;, </w:t>
      </w:r>
    </w:p>
    <w:p w:rsidR="0066543A" w:rsidRPr="0066543A" w:rsidRDefault="009F7155" w:rsidP="009F7155">
      <w:pPr>
        <w:pStyle w:val="B3"/>
      </w:pPr>
      <w:r>
        <w:t>-</w:t>
      </w:r>
      <w:r>
        <w:tab/>
      </w:r>
      <w:r w:rsidR="0066543A" w:rsidRPr="0066543A">
        <w:t xml:space="preserve">&lt;7, 7%, [25%, -4%, -57%], [50%, 23%,329%]&gt;, </w:t>
      </w:r>
    </w:p>
    <w:p w:rsidR="0066543A" w:rsidRPr="0066543A" w:rsidRDefault="009F7155" w:rsidP="009F7155">
      <w:pPr>
        <w:pStyle w:val="B3"/>
      </w:pPr>
      <w:r>
        <w:t>-</w:t>
      </w:r>
      <w:r>
        <w:tab/>
      </w:r>
      <w:r w:rsidR="0066543A" w:rsidRPr="0066543A">
        <w:t xml:space="preserve">&lt;8, 7%, [25%, -4%, -57%], [50%, 23%, 329%]&gt;, </w:t>
      </w:r>
    </w:p>
    <w:p w:rsidR="0066543A" w:rsidRPr="0066543A" w:rsidRDefault="009F7155" w:rsidP="009F7155">
      <w:pPr>
        <w:pStyle w:val="B3"/>
      </w:pPr>
      <w:r>
        <w:t>-</w:t>
      </w:r>
      <w:r>
        <w:tab/>
      </w:r>
      <w:r w:rsidR="0066543A" w:rsidRPr="0066543A">
        <w:t xml:space="preserve">&lt;9, 12%, [25%, -7%, -58%], [50%, 24%, 200%]&gt;, </w:t>
      </w:r>
    </w:p>
    <w:p w:rsidR="0066543A" w:rsidRPr="0066543A" w:rsidRDefault="009F7155" w:rsidP="009F7155">
      <w:pPr>
        <w:pStyle w:val="B3"/>
      </w:pPr>
      <w:r>
        <w:t>-</w:t>
      </w:r>
      <w:r>
        <w:tab/>
      </w:r>
      <w:r w:rsidR="0066543A" w:rsidRPr="0066543A">
        <w:t>&lt;10, 12%, [25%, -7%, -58%], [50%, 24%, 200%]&gt;</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PDCCH dropping based on predefined CCE AL priority order [1,2,4,8,16] (results in Table </w:t>
      </w:r>
      <w:r w:rsidR="0066543A" w:rsidRPr="00604C74">
        <w:rPr>
          <w:lang w:val="en-US"/>
        </w:rPr>
        <w:t>B.1-3</w:t>
      </w:r>
      <w:r w:rsidR="0066543A" w:rsidRPr="0066543A">
        <w:rPr>
          <w:lang w:val="en-US"/>
        </w:rPr>
        <w:t xml:space="preserve"> with "Note 7"):</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3%, [25%, 0%, 0%], [50%, 1%, 33%]&gt;, </w:t>
      </w:r>
    </w:p>
    <w:p w:rsidR="0066543A" w:rsidRPr="0066543A" w:rsidRDefault="009F7155" w:rsidP="009F7155">
      <w:pPr>
        <w:pStyle w:val="B3"/>
      </w:pPr>
      <w:r>
        <w:t>-</w:t>
      </w:r>
      <w:r>
        <w:tab/>
      </w:r>
      <w:r w:rsidR="0066543A" w:rsidRPr="0066543A">
        <w:t xml:space="preserve">&lt;4, 7%, [25%, 1%, 14%], [50%, 1%, 14%]&gt;, </w:t>
      </w:r>
    </w:p>
    <w:p w:rsidR="0066543A" w:rsidRPr="0066543A" w:rsidRDefault="009F7155" w:rsidP="009F7155">
      <w:pPr>
        <w:pStyle w:val="B3"/>
      </w:pPr>
      <w:r>
        <w:t>-</w:t>
      </w:r>
      <w:r>
        <w:tab/>
      </w:r>
      <w:r w:rsidR="0066543A" w:rsidRPr="0066543A">
        <w:t xml:space="preserve">&lt;5, 12%, [25%, 1%, 8%], [50%, 1%, 8%]&gt;, </w:t>
      </w:r>
    </w:p>
    <w:p w:rsidR="0066543A" w:rsidRPr="0066543A" w:rsidRDefault="009F7155" w:rsidP="009F7155">
      <w:pPr>
        <w:pStyle w:val="B3"/>
      </w:pPr>
      <w:r>
        <w:t>-</w:t>
      </w:r>
      <w:r>
        <w:tab/>
      </w:r>
      <w:r w:rsidR="0066543A" w:rsidRPr="0066543A">
        <w:t xml:space="preserve">&lt;6, 17%, [25%, 1%, 6%], [50%, 1%, 6%]&gt;, </w:t>
      </w:r>
    </w:p>
    <w:p w:rsidR="0066543A" w:rsidRPr="0066543A" w:rsidRDefault="009F7155" w:rsidP="009F7155">
      <w:pPr>
        <w:pStyle w:val="B3"/>
      </w:pPr>
      <w:r>
        <w:t>-</w:t>
      </w:r>
      <w:r>
        <w:tab/>
      </w:r>
      <w:r w:rsidR="0066543A" w:rsidRPr="0066543A">
        <w:t xml:space="preserve">&lt;7, 22%, [25%, 1%, 5%], [50%, 2%, 9%]&gt;, </w:t>
      </w:r>
    </w:p>
    <w:p w:rsidR="0066543A" w:rsidRPr="0066543A" w:rsidRDefault="009F7155" w:rsidP="009F7155">
      <w:pPr>
        <w:pStyle w:val="B3"/>
      </w:pPr>
      <w:r>
        <w:lastRenderedPageBreak/>
        <w:t>-</w:t>
      </w:r>
      <w:r>
        <w:tab/>
      </w:r>
      <w:r w:rsidR="0066543A" w:rsidRPr="0066543A">
        <w:t xml:space="preserve">&lt;8, 28%, [25%,0%, 0%], [50%, 2%, 7%]&gt;, </w:t>
      </w:r>
    </w:p>
    <w:p w:rsidR="0066543A" w:rsidRPr="0066543A" w:rsidRDefault="009F7155" w:rsidP="009F7155">
      <w:pPr>
        <w:pStyle w:val="B3"/>
      </w:pPr>
      <w:r>
        <w:t>-</w:t>
      </w:r>
      <w:r>
        <w:tab/>
      </w:r>
      <w:r w:rsidR="0066543A" w:rsidRPr="0066543A">
        <w:t>&lt;9, 33%, [25%, 1%, 3%], [50%, 2%, 6%]&gt;</w:t>
      </w:r>
    </w:p>
    <w:p w:rsidR="0066543A" w:rsidRPr="0066543A" w:rsidRDefault="009F7155" w:rsidP="009F7155">
      <w:pPr>
        <w:pStyle w:val="B3"/>
      </w:pPr>
      <w:r>
        <w:t>-</w:t>
      </w:r>
      <w:r>
        <w:tab/>
      </w:r>
      <w:r w:rsidR="0066543A" w:rsidRPr="0066543A">
        <w:t>&lt;10, 38%, [25%, 0%, 0%], [50%, 2%, 5%]&gt;</w:t>
      </w:r>
    </w:p>
    <w:p w:rsidR="0066543A" w:rsidRPr="00681F2A" w:rsidRDefault="0066543A" w:rsidP="00565082">
      <w:pPr>
        <w:rPr>
          <w:lang w:val="en-US"/>
        </w:rPr>
      </w:pPr>
    </w:p>
    <w:p w:rsidR="0066543A" w:rsidRPr="00725328" w:rsidRDefault="0066543A" w:rsidP="0066543A">
      <w:pPr>
        <w:rPr>
          <w:b/>
          <w:bCs/>
        </w:rPr>
      </w:pPr>
      <w:r w:rsidRPr="00725328">
        <w:rPr>
          <w:b/>
          <w:bCs/>
        </w:rPr>
        <w:t xml:space="preserve">PDCCH </w:t>
      </w:r>
      <w:r>
        <w:rPr>
          <w:b/>
          <w:bCs/>
        </w:rPr>
        <w:t>blocking rate</w:t>
      </w:r>
      <w:r w:rsidRPr="00725328">
        <w:rPr>
          <w:b/>
          <w:bCs/>
        </w:rPr>
        <w:t xml:space="preserve"> f</w:t>
      </w:r>
      <w:r w:rsidRPr="00725328">
        <w:rPr>
          <w:b/>
          <w:bCs/>
          <w:lang w:val="en-US"/>
        </w:rPr>
        <w:t>or FR</w:t>
      </w:r>
      <w:r>
        <w:rPr>
          <w:b/>
          <w:bCs/>
          <w:lang w:val="en-US"/>
        </w:rPr>
        <w:t>2</w:t>
      </w:r>
      <w:r w:rsidRPr="00725328">
        <w:rPr>
          <w:b/>
          <w:bCs/>
          <w:lang w:val="en-US"/>
        </w:rPr>
        <w:t>:</w:t>
      </w:r>
    </w:p>
    <w:p w:rsidR="0066543A" w:rsidRPr="0066543A" w:rsidRDefault="0066543A" w:rsidP="009F7155">
      <w:pPr>
        <w:rPr>
          <w:color w:val="000000"/>
        </w:rPr>
      </w:pPr>
      <w:r w:rsidRPr="00681F2A">
        <w:t xml:space="preserve">Evaluation results of PDCCH blocking rate were reported for FR2 with configuration </w:t>
      </w:r>
      <w:r>
        <w:t>'</w:t>
      </w:r>
      <w:r w:rsidRPr="00681F2A">
        <w:t>A1</w:t>
      </w:r>
      <w:r>
        <w:t>'</w:t>
      </w:r>
      <w:r w:rsidRPr="00681F2A">
        <w:t xml:space="preserve"> in Table </w:t>
      </w:r>
      <w:r>
        <w:t>6.2-5</w:t>
      </w:r>
      <w:r w:rsidRPr="00681F2A">
        <w:t xml:space="preserve"> and the baseline evaluation parameters in Table </w:t>
      </w:r>
      <w:r>
        <w:t>6.2-4</w:t>
      </w:r>
      <w:r w:rsidRPr="00681F2A">
        <w:t xml:space="preserve">. </w:t>
      </w:r>
      <w:r w:rsidRPr="00604C74">
        <w:t>The results are available in Table B.2-1.</w:t>
      </w:r>
    </w:p>
    <w:p w:rsidR="0066543A" w:rsidRPr="0066543A" w:rsidRDefault="00BD7E82" w:rsidP="00BD7E82">
      <w:pPr>
        <w:pStyle w:val="B1"/>
        <w:rPr>
          <w:color w:val="000000"/>
          <w:lang w:val="en-US"/>
        </w:rPr>
      </w:pPr>
      <w:r>
        <w:rPr>
          <w:color w:val="000000"/>
          <w:lang w:val="en-US"/>
        </w:rPr>
        <w:t>-</w:t>
      </w:r>
      <w:r>
        <w:rPr>
          <w:color w:val="000000"/>
          <w:lang w:val="en-US"/>
        </w:rPr>
        <w:tab/>
      </w:r>
      <w:r w:rsidR="0066543A" w:rsidRPr="0066543A">
        <w:rPr>
          <w:color w:val="000000"/>
          <w:lang w:val="en-US"/>
        </w:rPr>
        <w:t xml:space="preserve">4 sources </w:t>
      </w:r>
      <w:r w:rsidR="0066543A" w:rsidRPr="00681F2A">
        <w:rPr>
          <w:lang w:val="en-US"/>
        </w:rPr>
        <w:t>(</w:t>
      </w:r>
      <w:r w:rsidR="0066543A">
        <w:rPr>
          <w:lang w:val="en-US"/>
        </w:rPr>
        <w:t>Ericsson</w:t>
      </w:r>
      <w:r w:rsidR="0066543A" w:rsidRPr="00681F2A">
        <w:rPr>
          <w:lang w:val="en-US"/>
        </w:rPr>
        <w:t xml:space="preserve">,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Samsung</w:t>
      </w:r>
      <w:r w:rsidR="0066543A" w:rsidRPr="00681F2A">
        <w:rPr>
          <w:lang w:val="en-US"/>
        </w:rPr>
        <w:t>) reported the following evaluation results:</w:t>
      </w:r>
    </w:p>
    <w:p w:rsidR="0066543A" w:rsidRPr="0066543A" w:rsidRDefault="00BD7E82" w:rsidP="00BD7E82">
      <w:pPr>
        <w:pStyle w:val="B2"/>
        <w:rPr>
          <w:color w:val="000000"/>
        </w:rPr>
      </w:pPr>
      <w:r>
        <w:t>-</w:t>
      </w:r>
      <w:r>
        <w:tab/>
      </w:r>
      <w:r w:rsidR="0066543A" w:rsidRPr="00681F2A">
        <w:t xml:space="preserve">&lt;2, 0.07%, [25%, 2.07%, 3100%], [50%, 4.93%, 7400%]&gt; </w:t>
      </w:r>
    </w:p>
    <w:p w:rsidR="0066543A" w:rsidRPr="0066543A" w:rsidRDefault="00BD7E82" w:rsidP="00BD7E82">
      <w:pPr>
        <w:pStyle w:val="B2"/>
        <w:rPr>
          <w:color w:val="000000"/>
        </w:rPr>
      </w:pPr>
      <w:r>
        <w:t>-</w:t>
      </w:r>
      <w:r>
        <w:tab/>
      </w:r>
      <w:r w:rsidR="0066543A" w:rsidRPr="00681F2A">
        <w:t xml:space="preserve">&lt;3, 1%, [25%, 3.07%, 307%], [50%, 7.47%, 747%]&gt; </w:t>
      </w:r>
    </w:p>
    <w:p w:rsidR="0066543A" w:rsidRPr="0066543A" w:rsidRDefault="00BD7E82" w:rsidP="00BD7E82">
      <w:pPr>
        <w:pStyle w:val="B2"/>
        <w:rPr>
          <w:color w:val="000000"/>
        </w:rPr>
      </w:pPr>
      <w:r>
        <w:t>-</w:t>
      </w:r>
      <w:r>
        <w:tab/>
      </w:r>
      <w:r w:rsidR="0066543A" w:rsidRPr="00681F2A">
        <w:t xml:space="preserve">&lt;4, 2.7%, [25%, 4.93%, 183%], [50%, 13.43%, 498%]&gt; </w:t>
      </w:r>
    </w:p>
    <w:p w:rsidR="0066543A" w:rsidRPr="0066543A" w:rsidRDefault="00BD7E82" w:rsidP="00BD7E82">
      <w:pPr>
        <w:pStyle w:val="B2"/>
        <w:rPr>
          <w:color w:val="000000"/>
        </w:rPr>
      </w:pPr>
      <w:r>
        <w:t>-</w:t>
      </w:r>
      <w:r>
        <w:tab/>
      </w:r>
      <w:r w:rsidR="0066543A" w:rsidRPr="00681F2A">
        <w:t xml:space="preserve">&lt;5, 7%, [25%, 9%, 129%], [50%, 21.5%, 307%]&gt; </w:t>
      </w:r>
    </w:p>
    <w:p w:rsidR="0066543A" w:rsidRPr="0066543A" w:rsidRDefault="00BD7E82" w:rsidP="00BD7E82">
      <w:pPr>
        <w:pStyle w:val="B2"/>
        <w:rPr>
          <w:color w:val="000000"/>
        </w:rPr>
      </w:pPr>
      <w:r>
        <w:t>-</w:t>
      </w:r>
      <w:r>
        <w:tab/>
      </w:r>
      <w:r w:rsidR="0066543A" w:rsidRPr="00681F2A">
        <w:t xml:space="preserve">&lt;6, 7.13%, [25%, 6.7%, 94%], [50%, 20.30%, 285%]&gt; </w:t>
      </w:r>
    </w:p>
    <w:p w:rsidR="0066543A" w:rsidRPr="0066543A" w:rsidRDefault="00BD7E82" w:rsidP="00BD7E82">
      <w:pPr>
        <w:pStyle w:val="B2"/>
        <w:rPr>
          <w:color w:val="000000"/>
        </w:rPr>
      </w:pPr>
      <w:r>
        <w:t>-</w:t>
      </w:r>
      <w:r>
        <w:tab/>
      </w:r>
      <w:r w:rsidR="0066543A" w:rsidRPr="00681F2A">
        <w:t xml:space="preserve">&lt;7, 15.50%, [25%, 14.5%, 94%], [50%, 36.5%, 235%]&gt; </w:t>
      </w:r>
    </w:p>
    <w:p w:rsidR="0066543A" w:rsidRPr="0066543A" w:rsidRDefault="00BD7E82" w:rsidP="00BD7E82">
      <w:pPr>
        <w:pStyle w:val="B2"/>
        <w:rPr>
          <w:color w:val="000000"/>
        </w:rPr>
      </w:pPr>
      <w:r>
        <w:t>-</w:t>
      </w:r>
      <w:r>
        <w:tab/>
      </w:r>
      <w:r w:rsidR="0066543A" w:rsidRPr="00681F2A">
        <w:t xml:space="preserve">&lt;8, 15.70%, [25%, 12.57%, 80%], [50%, 34.47%, 220%]&gt; </w:t>
      </w:r>
    </w:p>
    <w:p w:rsidR="0066543A" w:rsidRPr="0066543A" w:rsidRDefault="00BD7E82" w:rsidP="00BD7E82">
      <w:pPr>
        <w:pStyle w:val="B2"/>
        <w:rPr>
          <w:color w:val="000000"/>
        </w:rPr>
      </w:pPr>
      <w:r>
        <w:t>-</w:t>
      </w:r>
      <w:r>
        <w:tab/>
      </w:r>
      <w:r w:rsidR="0066543A" w:rsidRPr="00681F2A">
        <w:t xml:space="preserve">&lt;10, 17.20%, [25%, 12.3%, 72%], [50%, 26.75%, 156%]&gt; </w:t>
      </w:r>
    </w:p>
    <w:p w:rsidR="0066543A" w:rsidRPr="0066543A" w:rsidRDefault="00BD7E82" w:rsidP="00BD7E82">
      <w:pPr>
        <w:pStyle w:val="B1"/>
        <w:rPr>
          <w:color w:val="000000"/>
          <w:lang w:val="en-US"/>
        </w:rPr>
      </w:pPr>
      <w:r>
        <w:rPr>
          <w:color w:val="000000"/>
          <w:lang w:val="en-US"/>
        </w:rPr>
        <w:t>-</w:t>
      </w:r>
      <w:r>
        <w:rPr>
          <w:color w:val="000000"/>
          <w:lang w:val="en-US"/>
        </w:rPr>
        <w:tab/>
      </w:r>
      <w:r w:rsidR="0066543A" w:rsidRPr="0066543A">
        <w:rPr>
          <w:color w:val="000000"/>
          <w:lang w:val="en-US"/>
        </w:rPr>
        <w:t>1 source (Samsung) reported the following evaluation results:</w:t>
      </w:r>
    </w:p>
    <w:p w:rsidR="0066543A" w:rsidRPr="00E5646E" w:rsidRDefault="00BD7E82" w:rsidP="00BD7E82">
      <w:pPr>
        <w:pStyle w:val="B2"/>
      </w:pPr>
      <w:bookmarkStart w:id="654" w:name="_Hlk56679648"/>
      <w:r>
        <w:t>-</w:t>
      </w:r>
      <w:r>
        <w:tab/>
      </w:r>
      <w:r w:rsidR="0066543A" w:rsidRPr="00E5646E">
        <w:t xml:space="preserve">&lt;9, 22%, [25%, 20%, 91%], [50%, 33%, 150%]&gt; </w:t>
      </w:r>
      <w:bookmarkEnd w:id="654"/>
    </w:p>
    <w:p w:rsidR="0066543A" w:rsidRPr="0066543A" w:rsidRDefault="00BD7E82" w:rsidP="00BD7E82">
      <w:pPr>
        <w:pStyle w:val="B1"/>
        <w:rPr>
          <w:color w:val="000000"/>
          <w:lang w:val="en-US"/>
        </w:rPr>
      </w:pPr>
      <w:r>
        <w:rPr>
          <w:color w:val="000000"/>
          <w:lang w:val="en-US"/>
        </w:rPr>
        <w:t>-</w:t>
      </w:r>
      <w:r>
        <w:rPr>
          <w:color w:val="000000"/>
          <w:lang w:val="en-US"/>
        </w:rPr>
        <w:tab/>
      </w:r>
      <w:r w:rsidR="0066543A" w:rsidRPr="0066543A">
        <w:rPr>
          <w:color w:val="000000"/>
          <w:lang w:val="en-US"/>
        </w:rPr>
        <w:t>1 source (</w:t>
      </w:r>
      <w:r w:rsidR="0066543A">
        <w:rPr>
          <w:lang w:val="en-US"/>
        </w:rPr>
        <w:t>Qualcomm</w:t>
      </w:r>
      <w:r w:rsidR="0066543A" w:rsidRPr="00681F2A">
        <w:rPr>
          <w:lang w:val="en-US"/>
        </w:rPr>
        <w:t xml:space="preserve">) reported the following evaluation results: </w:t>
      </w:r>
    </w:p>
    <w:p w:rsidR="0066543A" w:rsidRPr="0066543A" w:rsidRDefault="00BD7E82" w:rsidP="00BD7E82">
      <w:pPr>
        <w:pStyle w:val="B2"/>
        <w:rPr>
          <w:color w:val="000000"/>
        </w:rPr>
      </w:pPr>
      <w:r>
        <w:t>-</w:t>
      </w:r>
      <w:r>
        <w:tab/>
      </w:r>
      <w:r w:rsidR="0066543A" w:rsidRPr="00681F2A">
        <w:t xml:space="preserve">&lt;12, 12.7%, [25%, 3.9%, 31%], [50%, 20.80%, 164%]&gt; </w:t>
      </w:r>
    </w:p>
    <w:p w:rsidR="0066543A" w:rsidRPr="0066543A" w:rsidRDefault="00BD7E82" w:rsidP="00BD7E82">
      <w:pPr>
        <w:pStyle w:val="B2"/>
        <w:rPr>
          <w:color w:val="000000"/>
        </w:rPr>
      </w:pPr>
      <w:r>
        <w:t>-</w:t>
      </w:r>
      <w:r>
        <w:tab/>
      </w:r>
      <w:r w:rsidR="0066543A" w:rsidRPr="00681F2A">
        <w:t xml:space="preserve">&lt;14, 17.70%, [25%, 3.8%, 21%], [50%, 20.30%, 115%]&gt; </w:t>
      </w:r>
    </w:p>
    <w:p w:rsidR="0066543A" w:rsidRPr="0066543A" w:rsidRDefault="00BD7E82" w:rsidP="00BD7E82">
      <w:pPr>
        <w:pStyle w:val="B2"/>
        <w:rPr>
          <w:color w:val="000000"/>
        </w:rPr>
      </w:pPr>
      <w:r>
        <w:t>-</w:t>
      </w:r>
      <w:r>
        <w:tab/>
      </w:r>
      <w:r w:rsidR="0066543A" w:rsidRPr="00681F2A">
        <w:t xml:space="preserve">&lt;16, 22.90%, [25%, 3.6%, 16%], [50%, 18.80%, 82%]&gt; </w:t>
      </w:r>
    </w:p>
    <w:p w:rsidR="0066543A" w:rsidRPr="0066543A" w:rsidRDefault="00BD7E82" w:rsidP="00BD7E82">
      <w:pPr>
        <w:pStyle w:val="B2"/>
        <w:rPr>
          <w:color w:val="000000"/>
        </w:rPr>
      </w:pPr>
      <w:r>
        <w:t>-</w:t>
      </w:r>
      <w:r>
        <w:tab/>
      </w:r>
      <w:r w:rsidR="0066543A" w:rsidRPr="00681F2A">
        <w:t xml:space="preserve">&lt;18, 28.20%, [25%, 3.2%, 11%], [50%, 17.20%, 61%]&gt; </w:t>
      </w:r>
    </w:p>
    <w:p w:rsidR="0066543A" w:rsidRPr="0066543A" w:rsidRDefault="00BD7E82" w:rsidP="00BD7E82">
      <w:pPr>
        <w:pStyle w:val="B2"/>
        <w:rPr>
          <w:color w:val="000000"/>
        </w:rPr>
      </w:pPr>
      <w:r>
        <w:t>-</w:t>
      </w:r>
      <w:r>
        <w:tab/>
      </w:r>
      <w:r w:rsidR="0066543A" w:rsidRPr="00681F2A">
        <w:t xml:space="preserve">&lt;20, 33.50%, [25%, 2.6%, 8%], [50%, 15.20%, 45%]&gt; </w:t>
      </w:r>
    </w:p>
    <w:p w:rsidR="0066543A" w:rsidRPr="00681F2A" w:rsidRDefault="0066543A" w:rsidP="009F7155">
      <w:pPr>
        <w:rPr>
          <w:lang w:val="en-US"/>
        </w:rPr>
      </w:pPr>
      <w:r w:rsidRPr="0066543A">
        <w:rPr>
          <w:color w:val="000000"/>
          <w:lang w:val="en-US"/>
        </w:rPr>
        <w:t xml:space="preserve">4 sources </w:t>
      </w:r>
      <w:r w:rsidRPr="00681F2A">
        <w:rPr>
          <w:lang w:val="en-US"/>
        </w:rPr>
        <w:t>(</w:t>
      </w:r>
      <w:r>
        <w:rPr>
          <w:lang w:val="en-US"/>
        </w:rPr>
        <w:t>Ericsson</w:t>
      </w:r>
      <w:r w:rsidRPr="00681F2A">
        <w:rPr>
          <w:lang w:val="en-US"/>
        </w:rPr>
        <w:t xml:space="preserve">, </w:t>
      </w:r>
      <w:r>
        <w:rPr>
          <w:lang w:val="en-US"/>
        </w:rPr>
        <w:t>Qualcomm</w:t>
      </w:r>
      <w:r w:rsidRPr="00681F2A">
        <w:rPr>
          <w:lang w:val="en-US"/>
        </w:rPr>
        <w:t xml:space="preserve">, </w:t>
      </w:r>
      <w:r>
        <w:rPr>
          <w:lang w:val="en-US"/>
        </w:rPr>
        <w:t>ZTE</w:t>
      </w:r>
      <w:r w:rsidRPr="00681F2A">
        <w:rPr>
          <w:lang w:val="en-US"/>
        </w:rPr>
        <w:t xml:space="preserve">, </w:t>
      </w:r>
      <w:r>
        <w:rPr>
          <w:lang w:val="en-US"/>
        </w:rPr>
        <w:t>Samsung</w:t>
      </w:r>
      <w:r w:rsidRPr="00681F2A">
        <w:rPr>
          <w:lang w:val="en-US"/>
        </w:rPr>
        <w:t xml:space="preserve">) reported the following evaluation results of PDCCH blocking rate for FR2 with configuration </w:t>
      </w:r>
      <w:r>
        <w:rPr>
          <w:lang w:val="en-US"/>
        </w:rPr>
        <w:t>'</w:t>
      </w:r>
      <w:r w:rsidRPr="00681F2A">
        <w:rPr>
          <w:lang w:val="en-US"/>
        </w:rPr>
        <w:t>A2</w:t>
      </w:r>
      <w:r>
        <w:rPr>
          <w:lang w:val="en-US"/>
        </w:rPr>
        <w:t>'</w:t>
      </w:r>
      <w:r w:rsidRPr="00681F2A">
        <w:rPr>
          <w:lang w:val="en-US"/>
        </w:rPr>
        <w:t xml:space="preserve"> in Table </w:t>
      </w:r>
      <w:r>
        <w:rPr>
          <w:lang w:val="en-US"/>
        </w:rPr>
        <w:t>6.2-5</w:t>
      </w:r>
      <w:r w:rsidRPr="00681F2A">
        <w:rPr>
          <w:lang w:val="en-US"/>
        </w:rPr>
        <w:t xml:space="preserve"> and the baseline evaluation parameters in Table </w:t>
      </w:r>
      <w:r>
        <w:rPr>
          <w:lang w:val="en-US"/>
        </w:rPr>
        <w:t>6.2-4</w:t>
      </w:r>
      <w:r w:rsidRPr="00681F2A">
        <w:rPr>
          <w:lang w:val="en-US"/>
        </w:rPr>
        <w:t xml:space="preserve"> </w:t>
      </w:r>
      <w:r w:rsidRPr="00604C74">
        <w:t>(the results are available in Table B.2-2</w:t>
      </w:r>
      <w:r>
        <w:t>)</w:t>
      </w:r>
      <w:r w:rsidRPr="00F45648">
        <w:rPr>
          <w:lang w:val="en-US"/>
        </w:rPr>
        <w:t>:</w:t>
      </w:r>
    </w:p>
    <w:p w:rsidR="0066543A" w:rsidRPr="0066543A" w:rsidRDefault="002005A8" w:rsidP="002005A8">
      <w:pPr>
        <w:pStyle w:val="B1"/>
        <w:rPr>
          <w:color w:val="000000"/>
        </w:rPr>
      </w:pPr>
      <w:r>
        <w:t>-</w:t>
      </w:r>
      <w:r>
        <w:tab/>
      </w:r>
      <w:r w:rsidR="0066543A" w:rsidRPr="00681F2A">
        <w:t xml:space="preserve">&lt;2, 9.2%, [25%, 10.73%, 117%], [50%, 22.36%, 243%]&gt; </w:t>
      </w:r>
    </w:p>
    <w:p w:rsidR="0066543A" w:rsidRPr="0066543A" w:rsidRDefault="002005A8" w:rsidP="002005A8">
      <w:pPr>
        <w:pStyle w:val="B1"/>
        <w:rPr>
          <w:color w:val="000000"/>
        </w:rPr>
      </w:pPr>
      <w:r>
        <w:t>-</w:t>
      </w:r>
      <w:r>
        <w:tab/>
      </w:r>
      <w:r w:rsidR="0066543A" w:rsidRPr="00681F2A">
        <w:t xml:space="preserve">&lt;3, 17.07%, [25%, 9.7%, 57%], [50%, 18.03%,106%]&gt; </w:t>
      </w:r>
    </w:p>
    <w:p w:rsidR="0066543A" w:rsidRPr="0066543A" w:rsidRDefault="002005A8" w:rsidP="002005A8">
      <w:pPr>
        <w:pStyle w:val="B1"/>
        <w:rPr>
          <w:color w:val="000000"/>
        </w:rPr>
      </w:pPr>
      <w:r>
        <w:t>-</w:t>
      </w:r>
      <w:r>
        <w:tab/>
      </w:r>
      <w:r w:rsidR="0066543A" w:rsidRPr="00681F2A">
        <w:t xml:space="preserve">&lt;4, 23.83%, [25%, 8.8%, 37%], [50%, 20.83%, 87%]&gt; </w:t>
      </w:r>
    </w:p>
    <w:p w:rsidR="0066543A" w:rsidRPr="0066543A" w:rsidRDefault="002005A8" w:rsidP="002005A8">
      <w:pPr>
        <w:pStyle w:val="B1"/>
        <w:rPr>
          <w:color w:val="000000"/>
        </w:rPr>
      </w:pPr>
      <w:r>
        <w:t>-</w:t>
      </w:r>
      <w:r>
        <w:tab/>
      </w:r>
      <w:r w:rsidR="0066543A" w:rsidRPr="00681F2A">
        <w:t xml:space="preserve">&lt;5, 27.95%, [25%, 11%, 39%], [50%, 20.8%, 74%]&gt; </w:t>
      </w:r>
    </w:p>
    <w:p w:rsidR="0066543A" w:rsidRPr="0066543A" w:rsidRDefault="002005A8" w:rsidP="002005A8">
      <w:pPr>
        <w:pStyle w:val="B1"/>
        <w:rPr>
          <w:color w:val="000000"/>
        </w:rPr>
      </w:pPr>
      <w:r>
        <w:t>-</w:t>
      </w:r>
      <w:r>
        <w:tab/>
      </w:r>
      <w:r w:rsidR="0066543A" w:rsidRPr="00681F2A">
        <w:t xml:space="preserve">&lt;6, 35.78%, [25%, 6.45%, 18%], [50%, 15.06%, 42%]&gt; </w:t>
      </w:r>
    </w:p>
    <w:p w:rsidR="0066543A" w:rsidRPr="0066543A" w:rsidRDefault="002005A8" w:rsidP="002005A8">
      <w:pPr>
        <w:pStyle w:val="B1"/>
        <w:rPr>
          <w:color w:val="000000"/>
        </w:rPr>
      </w:pPr>
      <w:r>
        <w:t>-</w:t>
      </w:r>
      <w:r>
        <w:tab/>
      </w:r>
      <w:r w:rsidR="0066543A" w:rsidRPr="00681F2A">
        <w:t xml:space="preserve">&lt;7, 37.40%, [25%, 8.8%, 24%], [50%, 18.25%, 49%]&gt; </w:t>
      </w:r>
    </w:p>
    <w:p w:rsidR="0066543A" w:rsidRPr="0066543A" w:rsidRDefault="002005A8" w:rsidP="002005A8">
      <w:pPr>
        <w:pStyle w:val="B1"/>
        <w:rPr>
          <w:color w:val="000000"/>
        </w:rPr>
      </w:pPr>
      <w:r>
        <w:t>-</w:t>
      </w:r>
      <w:r>
        <w:tab/>
      </w:r>
      <w:r w:rsidR="0066543A" w:rsidRPr="00681F2A">
        <w:t xml:space="preserve">&lt;8, 45.07%, [25%, 6.03%,13%], [50%, 14.70%, 33%]&gt; </w:t>
      </w:r>
    </w:p>
    <w:p w:rsidR="0066543A" w:rsidRPr="0066543A" w:rsidRDefault="002005A8" w:rsidP="002005A8">
      <w:pPr>
        <w:pStyle w:val="B1"/>
        <w:rPr>
          <w:color w:val="000000"/>
        </w:rPr>
      </w:pPr>
      <w:r>
        <w:t>-</w:t>
      </w:r>
      <w:r>
        <w:tab/>
      </w:r>
      <w:r w:rsidR="0066543A" w:rsidRPr="00681F2A">
        <w:t xml:space="preserve">&lt;9, 45%, [25%, 7.35%, 16%], [50%, 15.65%, 35%]&gt; </w:t>
      </w:r>
    </w:p>
    <w:p w:rsidR="0066543A" w:rsidRPr="0066543A" w:rsidRDefault="002005A8" w:rsidP="002005A8">
      <w:pPr>
        <w:pStyle w:val="B1"/>
        <w:rPr>
          <w:color w:val="000000"/>
        </w:rPr>
      </w:pPr>
      <w:r>
        <w:t>-</w:t>
      </w:r>
      <w:r>
        <w:tab/>
      </w:r>
      <w:r w:rsidR="0066543A" w:rsidRPr="00681F2A">
        <w:t>&lt;10, 48.25%, [25%, 6.8%, 14%], [50%, 14.55%, 30%]&gt;</w:t>
      </w:r>
    </w:p>
    <w:p w:rsidR="0066543A" w:rsidRPr="00681F2A" w:rsidRDefault="0066543A" w:rsidP="009F7155">
      <w:pPr>
        <w:rPr>
          <w:lang w:val="en-US"/>
        </w:rPr>
      </w:pPr>
      <w:r w:rsidRPr="0066543A">
        <w:rPr>
          <w:color w:val="000000"/>
          <w:lang w:val="en-US"/>
        </w:rPr>
        <w:lastRenderedPageBreak/>
        <w:t xml:space="preserve">3 sources </w:t>
      </w:r>
      <w:r w:rsidRPr="00681F2A">
        <w:rPr>
          <w:lang w:val="en-US"/>
        </w:rPr>
        <w:t>(</w:t>
      </w:r>
      <w:r>
        <w:rPr>
          <w:lang w:val="en-US"/>
        </w:rPr>
        <w:t>Ericsson</w:t>
      </w:r>
      <w:r w:rsidRPr="00681F2A">
        <w:rPr>
          <w:lang w:val="en-US"/>
        </w:rPr>
        <w:t xml:space="preserve">, </w:t>
      </w:r>
      <w:r>
        <w:rPr>
          <w:lang w:val="en-US"/>
        </w:rPr>
        <w:t>Qualcomm</w:t>
      </w:r>
      <w:r w:rsidRPr="00681F2A">
        <w:rPr>
          <w:lang w:val="en-US"/>
        </w:rPr>
        <w:t xml:space="preserve">, </w:t>
      </w:r>
      <w:r>
        <w:rPr>
          <w:lang w:val="en-US"/>
        </w:rPr>
        <w:t>Samsung</w:t>
      </w:r>
      <w:r w:rsidRPr="00681F2A">
        <w:rPr>
          <w:lang w:val="en-US"/>
        </w:rPr>
        <w:t xml:space="preserve">) reported the following evaluation results of PDCCH blocking rate for FR2 with configuration </w:t>
      </w:r>
      <w:r>
        <w:rPr>
          <w:lang w:val="en-US"/>
        </w:rPr>
        <w:t>'</w:t>
      </w:r>
      <w:r w:rsidRPr="00681F2A">
        <w:rPr>
          <w:lang w:val="en-US"/>
        </w:rPr>
        <w:t>A3</w:t>
      </w:r>
      <w:r>
        <w:rPr>
          <w:lang w:val="en-US"/>
        </w:rPr>
        <w:t>'</w:t>
      </w:r>
      <w:r w:rsidRPr="00681F2A">
        <w:rPr>
          <w:lang w:val="en-US"/>
        </w:rPr>
        <w:t xml:space="preserve"> in Table </w:t>
      </w:r>
      <w:r>
        <w:rPr>
          <w:lang w:val="en-US"/>
        </w:rPr>
        <w:t>6.2-5</w:t>
      </w:r>
      <w:r w:rsidRPr="00681F2A">
        <w:rPr>
          <w:lang w:val="en-US"/>
        </w:rPr>
        <w:t xml:space="preserve"> and the baseline evaluation parameters in Table </w:t>
      </w:r>
      <w:r>
        <w:rPr>
          <w:lang w:val="en-US"/>
        </w:rPr>
        <w:t>6.2-4</w:t>
      </w:r>
      <w:r w:rsidRPr="00681F2A">
        <w:rPr>
          <w:lang w:val="en-US"/>
        </w:rPr>
        <w:t xml:space="preserve"> </w:t>
      </w:r>
      <w:r w:rsidRPr="00604C74">
        <w:t>(the results are available in Table B.2-3</w:t>
      </w:r>
      <w:r>
        <w:t>)</w:t>
      </w:r>
      <w:r w:rsidRPr="000543AB">
        <w:rPr>
          <w:lang w:val="en-US"/>
        </w:rPr>
        <w:t>:</w:t>
      </w:r>
    </w:p>
    <w:p w:rsidR="0066543A" w:rsidRPr="0066543A" w:rsidRDefault="002005A8" w:rsidP="002005A8">
      <w:pPr>
        <w:pStyle w:val="B1"/>
        <w:rPr>
          <w:color w:val="000000"/>
        </w:rPr>
      </w:pPr>
      <w:r>
        <w:t>-</w:t>
      </w:r>
      <w:r>
        <w:tab/>
      </w:r>
      <w:r w:rsidR="0066543A" w:rsidRPr="00681F2A">
        <w:t xml:space="preserve">&lt;2, 18.10%, [25%, 8.75%, 48%], [50%, 22.45%, 124%]&gt; </w:t>
      </w:r>
    </w:p>
    <w:p w:rsidR="0066543A" w:rsidRPr="0066543A" w:rsidRDefault="002005A8" w:rsidP="002005A8">
      <w:pPr>
        <w:pStyle w:val="B1"/>
        <w:rPr>
          <w:color w:val="000000"/>
        </w:rPr>
      </w:pPr>
      <w:r>
        <w:t>-</w:t>
      </w:r>
      <w:r>
        <w:tab/>
      </w:r>
      <w:r w:rsidR="0066543A" w:rsidRPr="00681F2A">
        <w:t xml:space="preserve">&lt;3, 35.40%, [25%, 6.6%, 19%], [50%, 15.40%,44%]&gt; </w:t>
      </w:r>
    </w:p>
    <w:p w:rsidR="0066543A" w:rsidRPr="0066543A" w:rsidRDefault="002005A8" w:rsidP="002005A8">
      <w:pPr>
        <w:pStyle w:val="B1"/>
        <w:rPr>
          <w:color w:val="000000"/>
        </w:rPr>
      </w:pPr>
      <w:r>
        <w:t>-</w:t>
      </w:r>
      <w:r>
        <w:tab/>
      </w:r>
      <w:r w:rsidR="0066543A" w:rsidRPr="00681F2A">
        <w:t xml:space="preserve">&lt;4, 40.4%, [25%, 8.05%, 20%], [50%, 18.85%, 47%]&gt; </w:t>
      </w:r>
    </w:p>
    <w:p w:rsidR="0066543A" w:rsidRPr="0066543A" w:rsidRDefault="002005A8" w:rsidP="002005A8">
      <w:pPr>
        <w:pStyle w:val="B1"/>
        <w:rPr>
          <w:color w:val="000000"/>
        </w:rPr>
      </w:pPr>
      <w:r>
        <w:t>-</w:t>
      </w:r>
      <w:r>
        <w:tab/>
      </w:r>
      <w:r w:rsidR="0066543A" w:rsidRPr="00681F2A">
        <w:t xml:space="preserve">&lt;5, 47.55%, [25%, 7.65%, 16%], [50%, 17.6%, 37%]&gt; </w:t>
      </w:r>
    </w:p>
    <w:p w:rsidR="0066543A" w:rsidRPr="0066543A" w:rsidRDefault="002005A8" w:rsidP="002005A8">
      <w:pPr>
        <w:pStyle w:val="B1"/>
        <w:rPr>
          <w:color w:val="000000"/>
        </w:rPr>
      </w:pPr>
      <w:r>
        <w:t>-</w:t>
      </w:r>
      <w:r>
        <w:tab/>
      </w:r>
      <w:r w:rsidR="0066543A" w:rsidRPr="00681F2A">
        <w:t xml:space="preserve">&lt;6, 56.5%, [25%, 5.13%, 9%], [50%, 11.77%, 21%]&gt; </w:t>
      </w:r>
    </w:p>
    <w:p w:rsidR="0066543A" w:rsidRPr="0066543A" w:rsidRDefault="002005A8" w:rsidP="002005A8">
      <w:pPr>
        <w:pStyle w:val="B1"/>
        <w:rPr>
          <w:color w:val="000000"/>
        </w:rPr>
      </w:pPr>
      <w:r>
        <w:t>-</w:t>
      </w:r>
      <w:r>
        <w:tab/>
      </w:r>
      <w:r w:rsidR="0066543A" w:rsidRPr="00681F2A">
        <w:t xml:space="preserve">&lt;7, 57.95%, [25%, 6.25%, 11%], [50%, 14.2%, 25%]&gt; </w:t>
      </w:r>
    </w:p>
    <w:p w:rsidR="0066543A" w:rsidRPr="0066543A" w:rsidRDefault="002005A8" w:rsidP="002005A8">
      <w:pPr>
        <w:pStyle w:val="B1"/>
        <w:rPr>
          <w:color w:val="000000"/>
        </w:rPr>
      </w:pPr>
      <w:r>
        <w:t>-</w:t>
      </w:r>
      <w:r>
        <w:tab/>
      </w:r>
      <w:r w:rsidR="0066543A" w:rsidRPr="00681F2A">
        <w:t xml:space="preserve">&lt;8, 61.6%, [25%, 5.75%,9%], [50%, 13.15%, 21%]&gt; </w:t>
      </w:r>
    </w:p>
    <w:p w:rsidR="0066543A" w:rsidRPr="0066543A" w:rsidRDefault="002005A8" w:rsidP="002005A8">
      <w:pPr>
        <w:pStyle w:val="B1"/>
        <w:rPr>
          <w:color w:val="000000"/>
        </w:rPr>
      </w:pPr>
      <w:r>
        <w:t>-</w:t>
      </w:r>
      <w:r>
        <w:tab/>
      </w:r>
      <w:r w:rsidR="0066543A" w:rsidRPr="00681F2A">
        <w:t xml:space="preserve">&lt;9, 64.35%, [25%, 5.25%, 8%], [50%, 12.20%, 19%]&gt; </w:t>
      </w:r>
    </w:p>
    <w:p w:rsidR="0066543A" w:rsidRPr="0066543A" w:rsidRDefault="002005A8" w:rsidP="002005A8">
      <w:pPr>
        <w:pStyle w:val="B1"/>
        <w:rPr>
          <w:color w:val="000000"/>
        </w:rPr>
      </w:pPr>
      <w:r>
        <w:t>-</w:t>
      </w:r>
      <w:r>
        <w:tab/>
      </w:r>
      <w:r w:rsidR="0066543A" w:rsidRPr="00681F2A">
        <w:t>&lt;10, 66.85%, [25%, 5.2%, 8%], [50%, 11.2%, 17%]&gt;</w:t>
      </w:r>
    </w:p>
    <w:p w:rsidR="0066543A" w:rsidRPr="00681F2A" w:rsidRDefault="0066543A" w:rsidP="009F7155">
      <w:r w:rsidRPr="00681F2A">
        <w:t>1 source (</w:t>
      </w:r>
      <w:r>
        <w:t>Samsung</w:t>
      </w:r>
      <w:r w:rsidRPr="00681F2A">
        <w:t xml:space="preserve">) reported the evaluation results of PDCCH blocking rate for FR2 with configuration A1/A2/A3 in </w:t>
      </w:r>
      <w:r w:rsidRPr="0066543A">
        <w:rPr>
          <w:color w:val="000000"/>
          <w:lang w:val="en-US"/>
        </w:rPr>
        <w:t>Table</w:t>
      </w:r>
      <w:r w:rsidRPr="00681F2A">
        <w:t xml:space="preserve"> </w:t>
      </w:r>
      <w:r>
        <w:t>6.2-5</w:t>
      </w:r>
      <w:r w:rsidRPr="00681F2A">
        <w:t xml:space="preserve">, baseline evaluation parameters in Table </w:t>
      </w:r>
      <w:r>
        <w:t>6.2-4</w:t>
      </w:r>
      <w:r w:rsidRPr="00681F2A">
        <w:t xml:space="preserve">, and with UE group scheduling or PDCCH dropping based on predefined CCE AL priority order. </w:t>
      </w:r>
    </w:p>
    <w:p w:rsidR="0066543A" w:rsidRPr="005762E3" w:rsidRDefault="002005A8" w:rsidP="002005A8">
      <w:pPr>
        <w:pStyle w:val="B1"/>
        <w:rPr>
          <w:lang w:val="en-US"/>
        </w:rPr>
      </w:pPr>
      <w:r>
        <w:rPr>
          <w:lang w:val="en-US"/>
        </w:rPr>
        <w:t>-</w:t>
      </w:r>
      <w:r>
        <w:rPr>
          <w:lang w:val="en-US"/>
        </w:rPr>
        <w:tab/>
      </w:r>
      <w:r w:rsidR="0066543A" w:rsidRPr="005762E3">
        <w:rPr>
          <w:lang w:val="en-US"/>
        </w:rPr>
        <w:t xml:space="preserve">The following was observed for A1: </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UE group scheduling </w:t>
      </w:r>
      <w:r w:rsidR="0066543A" w:rsidRPr="00604C74">
        <w:rPr>
          <w:lang w:val="en-US"/>
        </w:rPr>
        <w:t xml:space="preserve">(results in Table B.2-1with </w:t>
      </w:r>
      <w:r w:rsidR="0066543A">
        <w:rPr>
          <w:lang w:val="en-US"/>
        </w:rPr>
        <w:t>"</w:t>
      </w:r>
      <w:r w:rsidR="0066543A" w:rsidRPr="00604C74">
        <w:rPr>
          <w:lang w:val="en-US"/>
        </w:rPr>
        <w:t>Note 3</w:t>
      </w:r>
      <w:r w:rsidR="0066543A">
        <w:rPr>
          <w:lang w:val="en-US"/>
        </w:rPr>
        <w:t>"</w:t>
      </w:r>
      <w:r w:rsidR="0066543A" w:rsidRPr="00604C74">
        <w:rPr>
          <w:lang w:val="en-US"/>
        </w:rPr>
        <w:t>)</w:t>
      </w:r>
      <w:r w:rsidR="0066543A">
        <w:rPr>
          <w:lang w:val="en-US"/>
        </w:rPr>
        <w:t>:</w:t>
      </w:r>
      <w:r w:rsidR="0066543A" w:rsidRPr="00681F2A">
        <w:rPr>
          <w:lang w:val="en-US"/>
        </w:rPr>
        <w:t xml:space="preserve"> </w:t>
      </w:r>
    </w:p>
    <w:p w:rsidR="0066543A" w:rsidRPr="00681F2A" w:rsidRDefault="002005A8" w:rsidP="002005A8">
      <w:pPr>
        <w:pStyle w:val="B3"/>
      </w:pPr>
      <w:r>
        <w:t>-</w:t>
      </w:r>
      <w:r>
        <w:tab/>
      </w:r>
      <w:r w:rsidR="0066543A" w:rsidRPr="00681F2A">
        <w:t xml:space="preserve">&lt;2, 0%, [25%, 5%, N/A], [50%, 8%, N/A]&gt;,  </w:t>
      </w:r>
    </w:p>
    <w:p w:rsidR="0066543A" w:rsidRPr="00681F2A" w:rsidRDefault="002005A8" w:rsidP="002005A8">
      <w:pPr>
        <w:pStyle w:val="B3"/>
      </w:pPr>
      <w:r>
        <w:t>-</w:t>
      </w:r>
      <w:r>
        <w:tab/>
      </w:r>
      <w:r w:rsidR="0066543A" w:rsidRPr="00681F2A">
        <w:t xml:space="preserve">&lt;3, 0%, [25%, 5%, N/A], [50%, 8%, N/A]&gt;, </w:t>
      </w:r>
    </w:p>
    <w:p w:rsidR="0066543A" w:rsidRPr="00681F2A" w:rsidRDefault="002005A8" w:rsidP="002005A8">
      <w:pPr>
        <w:pStyle w:val="B3"/>
      </w:pPr>
      <w:r>
        <w:t>-</w:t>
      </w:r>
      <w:r>
        <w:tab/>
      </w:r>
      <w:r w:rsidR="0066543A" w:rsidRPr="00681F2A">
        <w:t xml:space="preserve">&lt;4, 0%, [25%, 5%, N/A], [50%, 8%, N/A]&gt;, </w:t>
      </w:r>
    </w:p>
    <w:p w:rsidR="0066543A" w:rsidRPr="00681F2A" w:rsidRDefault="002005A8" w:rsidP="002005A8">
      <w:pPr>
        <w:pStyle w:val="B3"/>
      </w:pPr>
      <w:r>
        <w:t>-</w:t>
      </w:r>
      <w:r>
        <w:tab/>
      </w:r>
      <w:r w:rsidR="0066543A" w:rsidRPr="00681F2A">
        <w:t xml:space="preserve">&lt;5, 0%, [25%, 7%, N/A], [50%, 14%, N/A]&gt;, </w:t>
      </w:r>
    </w:p>
    <w:p w:rsidR="0066543A" w:rsidRPr="00681F2A" w:rsidRDefault="002005A8" w:rsidP="002005A8">
      <w:pPr>
        <w:pStyle w:val="B3"/>
      </w:pPr>
      <w:r>
        <w:t>-</w:t>
      </w:r>
      <w:r>
        <w:tab/>
      </w:r>
      <w:r w:rsidR="0066543A" w:rsidRPr="00681F2A">
        <w:t xml:space="preserve">&lt;6, 0%, [25%, 7%, N/A], [50%, 14%, N/A]&gt;, </w:t>
      </w:r>
    </w:p>
    <w:p w:rsidR="0066543A" w:rsidRPr="00681F2A" w:rsidRDefault="002005A8" w:rsidP="002005A8">
      <w:pPr>
        <w:pStyle w:val="B3"/>
      </w:pPr>
      <w:r>
        <w:t>-</w:t>
      </w:r>
      <w:r>
        <w:tab/>
      </w:r>
      <w:r w:rsidR="0066543A" w:rsidRPr="00681F2A">
        <w:t xml:space="preserve">&lt;7, 1%, [25%, 11%, 1100%], [50%, 21%, 2100%]&gt;, </w:t>
      </w:r>
    </w:p>
    <w:p w:rsidR="0066543A" w:rsidRPr="00681F2A" w:rsidRDefault="002005A8" w:rsidP="002005A8">
      <w:pPr>
        <w:pStyle w:val="B3"/>
      </w:pPr>
      <w:r>
        <w:t>-</w:t>
      </w:r>
      <w:r>
        <w:tab/>
      </w:r>
      <w:r w:rsidR="0066543A" w:rsidRPr="00681F2A">
        <w:t xml:space="preserve">&lt;8, 1%, [25%, 11%, 1100%], [50%, 21%, 2100%]&gt;, </w:t>
      </w:r>
    </w:p>
    <w:p w:rsidR="0066543A" w:rsidRPr="00681F2A" w:rsidRDefault="002005A8" w:rsidP="002005A8">
      <w:pPr>
        <w:pStyle w:val="B3"/>
      </w:pPr>
      <w:r>
        <w:t>-</w:t>
      </w:r>
      <w:r>
        <w:tab/>
      </w:r>
      <w:r w:rsidR="0066543A" w:rsidRPr="00681F2A">
        <w:t xml:space="preserve">&lt;9, 3%, [25%, 15%, 500%], [50%, 28%, 933%]&gt;, </w:t>
      </w:r>
    </w:p>
    <w:p w:rsidR="0066543A" w:rsidRPr="00681F2A" w:rsidRDefault="002005A8" w:rsidP="002005A8">
      <w:pPr>
        <w:pStyle w:val="B3"/>
      </w:pPr>
      <w:r>
        <w:t>-</w:t>
      </w:r>
      <w:r>
        <w:tab/>
      </w:r>
      <w:r w:rsidR="0066543A" w:rsidRPr="00681F2A">
        <w:t>&lt;10, 3%, [25%, 15%, 500%], [50%, 28%, 933%]&gt;</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PDCCH dropping based on predefined CCE AL priority order [1,2,4,8,16] </w:t>
      </w:r>
      <w:r w:rsidR="0066543A" w:rsidRPr="00604C74">
        <w:rPr>
          <w:lang w:val="en-US"/>
        </w:rPr>
        <w:t xml:space="preserve">(results in Table B.2-1 with </w:t>
      </w:r>
      <w:r w:rsidR="0066543A">
        <w:rPr>
          <w:lang w:val="en-US"/>
        </w:rPr>
        <w:t>"</w:t>
      </w:r>
      <w:r w:rsidR="0066543A" w:rsidRPr="00604C74">
        <w:rPr>
          <w:lang w:val="en-US"/>
        </w:rPr>
        <w:t>Note 4</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0%, [25%, 10%, N/A], [50%, 18%, N/A]&gt;,  </w:t>
      </w:r>
    </w:p>
    <w:p w:rsidR="0066543A" w:rsidRPr="00681F2A" w:rsidRDefault="002005A8" w:rsidP="002005A8">
      <w:pPr>
        <w:pStyle w:val="B3"/>
      </w:pPr>
      <w:r>
        <w:t>-</w:t>
      </w:r>
      <w:r>
        <w:tab/>
      </w:r>
      <w:r w:rsidR="0066543A" w:rsidRPr="00681F2A">
        <w:t xml:space="preserve">&lt;3, 0%, [25%, 10%, N/A], [50%, 24%, N/A]&gt;, </w:t>
      </w:r>
    </w:p>
    <w:p w:rsidR="0066543A" w:rsidRPr="00681F2A" w:rsidRDefault="002005A8" w:rsidP="002005A8">
      <w:pPr>
        <w:pStyle w:val="B3"/>
      </w:pPr>
      <w:r>
        <w:t>-</w:t>
      </w:r>
      <w:r>
        <w:tab/>
      </w:r>
      <w:r w:rsidR="0066543A" w:rsidRPr="00681F2A">
        <w:t xml:space="preserve">&lt;4, 1%, [25%, 10%, 1000%], [50%, 28%, 2800%]&gt;, </w:t>
      </w:r>
    </w:p>
    <w:p w:rsidR="0066543A" w:rsidRPr="00681F2A" w:rsidRDefault="002005A8" w:rsidP="002005A8">
      <w:pPr>
        <w:pStyle w:val="B3"/>
      </w:pPr>
      <w:r>
        <w:t>-</w:t>
      </w:r>
      <w:r>
        <w:tab/>
      </w:r>
      <w:r w:rsidR="0066543A" w:rsidRPr="00681F2A">
        <w:t xml:space="preserve">&lt;5, 3%, [25%, 10%, 333%], [50%, 29%, 967%]&gt;, </w:t>
      </w:r>
    </w:p>
    <w:p w:rsidR="0066543A" w:rsidRPr="00681F2A" w:rsidRDefault="002005A8" w:rsidP="002005A8">
      <w:pPr>
        <w:pStyle w:val="B3"/>
      </w:pPr>
      <w:r>
        <w:t>-</w:t>
      </w:r>
      <w:r>
        <w:tab/>
      </w:r>
      <w:r w:rsidR="0066543A" w:rsidRPr="00681F2A">
        <w:t xml:space="preserve">&lt;6, 7%, [25%, 9%, 129%], [50%, 29%, 414%]&gt;, </w:t>
      </w:r>
    </w:p>
    <w:p w:rsidR="0066543A" w:rsidRPr="00681F2A" w:rsidRDefault="002005A8" w:rsidP="002005A8">
      <w:pPr>
        <w:pStyle w:val="B3"/>
      </w:pPr>
      <w:r>
        <w:t>-</w:t>
      </w:r>
      <w:r>
        <w:tab/>
      </w:r>
      <w:r w:rsidR="0066543A" w:rsidRPr="00681F2A">
        <w:t xml:space="preserve">&lt;7, 11%, [25%, 9%, 82%], [50%, 30%, 273%]&gt;, </w:t>
      </w:r>
    </w:p>
    <w:p w:rsidR="0066543A" w:rsidRPr="00681F2A" w:rsidRDefault="002005A8" w:rsidP="002005A8">
      <w:pPr>
        <w:pStyle w:val="B3"/>
      </w:pPr>
      <w:r>
        <w:t>-</w:t>
      </w:r>
      <w:r>
        <w:tab/>
      </w:r>
      <w:r w:rsidR="0066543A" w:rsidRPr="00681F2A">
        <w:t xml:space="preserve">&lt;8, 16%, [25%, 9%, 56%], [50%, 28%,175%]&gt;, </w:t>
      </w:r>
    </w:p>
    <w:p w:rsidR="0066543A" w:rsidRPr="00681F2A" w:rsidRDefault="002005A8" w:rsidP="002005A8">
      <w:pPr>
        <w:pStyle w:val="B3"/>
      </w:pPr>
      <w:r>
        <w:t>-</w:t>
      </w:r>
      <w:r>
        <w:tab/>
      </w:r>
      <w:r w:rsidR="0066543A" w:rsidRPr="00681F2A">
        <w:t>&lt;9, 22%, [25%, 8%, 36%], [50%, 27%, 123%]&gt;</w:t>
      </w:r>
    </w:p>
    <w:p w:rsidR="0066543A" w:rsidRPr="00681F2A" w:rsidRDefault="002005A8" w:rsidP="002005A8">
      <w:pPr>
        <w:pStyle w:val="B3"/>
      </w:pPr>
      <w:r>
        <w:t>-</w:t>
      </w:r>
      <w:r>
        <w:tab/>
      </w:r>
      <w:r w:rsidR="0066543A" w:rsidRPr="00681F2A">
        <w:t>&lt;10, 26%, [25%, 9%, 35%], [50%, 26%,100%]&gt;</w:t>
      </w:r>
    </w:p>
    <w:p w:rsidR="0066543A" w:rsidRPr="005762E3" w:rsidRDefault="002005A8" w:rsidP="002005A8">
      <w:pPr>
        <w:pStyle w:val="B1"/>
        <w:rPr>
          <w:lang w:val="en-US"/>
        </w:rPr>
      </w:pPr>
      <w:r>
        <w:rPr>
          <w:lang w:val="en-US"/>
        </w:rPr>
        <w:lastRenderedPageBreak/>
        <w:t>-</w:t>
      </w:r>
      <w:r>
        <w:rPr>
          <w:lang w:val="en-US"/>
        </w:rPr>
        <w:tab/>
      </w:r>
      <w:r w:rsidR="0066543A" w:rsidRPr="005762E3">
        <w:rPr>
          <w:lang w:val="en-US"/>
        </w:rPr>
        <w:t xml:space="preserve">The following was observed for A2: </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UE group scheduling </w:t>
      </w:r>
      <w:r w:rsidR="0066543A" w:rsidRPr="00604C74">
        <w:rPr>
          <w:lang w:val="en-US"/>
        </w:rPr>
        <w:t xml:space="preserve">(results in Table B.2-2 with </w:t>
      </w:r>
      <w:r w:rsidR="0066543A">
        <w:rPr>
          <w:lang w:val="en-US"/>
        </w:rPr>
        <w:t>"</w:t>
      </w:r>
      <w:r w:rsidR="0066543A" w:rsidRPr="00604C74">
        <w:rPr>
          <w:lang w:val="en-US"/>
        </w:rPr>
        <w:t>Note 3</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0%, [25%, 40%, N/A], [50%, 61%, N/A]&gt;,  </w:t>
      </w:r>
    </w:p>
    <w:p w:rsidR="0066543A" w:rsidRPr="00681F2A" w:rsidRDefault="002005A8" w:rsidP="002005A8">
      <w:pPr>
        <w:pStyle w:val="B3"/>
      </w:pPr>
      <w:r>
        <w:t>-</w:t>
      </w:r>
      <w:r>
        <w:tab/>
      </w:r>
      <w:r w:rsidR="0066543A" w:rsidRPr="00681F2A">
        <w:t xml:space="preserve">&lt;3, 11%, [25%, 31%, 282%], [50%, 50%, 455%]&gt;, </w:t>
      </w:r>
    </w:p>
    <w:p w:rsidR="0066543A" w:rsidRPr="00681F2A" w:rsidRDefault="002005A8" w:rsidP="002005A8">
      <w:pPr>
        <w:pStyle w:val="B3"/>
      </w:pPr>
      <w:r>
        <w:t>-</w:t>
      </w:r>
      <w:r>
        <w:tab/>
      </w:r>
      <w:r w:rsidR="0066543A" w:rsidRPr="00681F2A">
        <w:t xml:space="preserve">&lt;4, 11%, [25%, 31%, 282%], [50%, 50%, 455%]&gt;, </w:t>
      </w:r>
    </w:p>
    <w:p w:rsidR="0066543A" w:rsidRPr="00681F2A" w:rsidRDefault="002005A8" w:rsidP="002005A8">
      <w:pPr>
        <w:pStyle w:val="B3"/>
      </w:pPr>
      <w:r>
        <w:t>-</w:t>
      </w:r>
      <w:r>
        <w:tab/>
      </w:r>
      <w:r w:rsidR="0066543A" w:rsidRPr="00681F2A">
        <w:t xml:space="preserve">&lt;5, 19%, [25%, 26%, 137%], [50%, 42%, 221%]&gt;, </w:t>
      </w:r>
    </w:p>
    <w:p w:rsidR="0066543A" w:rsidRPr="00681F2A" w:rsidRDefault="002005A8" w:rsidP="002005A8">
      <w:pPr>
        <w:pStyle w:val="B3"/>
      </w:pPr>
      <w:r>
        <w:t>-</w:t>
      </w:r>
      <w:r>
        <w:tab/>
      </w:r>
      <w:r w:rsidR="0066543A" w:rsidRPr="00681F2A">
        <w:t xml:space="preserve">&lt;6, 19%, [25%, 26%, 137%], [50%, 42%, 221%]&gt;, </w:t>
      </w:r>
    </w:p>
    <w:p w:rsidR="0066543A" w:rsidRPr="00681F2A" w:rsidRDefault="002005A8" w:rsidP="002005A8">
      <w:pPr>
        <w:pStyle w:val="B3"/>
      </w:pPr>
      <w:r>
        <w:t>-</w:t>
      </w:r>
      <w:r>
        <w:tab/>
      </w:r>
      <w:r w:rsidR="0066543A" w:rsidRPr="00681F2A">
        <w:t xml:space="preserve">&lt;7, 25%, [25%, 22%, 88%], [50%, 37%, 148%]&gt;, </w:t>
      </w:r>
    </w:p>
    <w:p w:rsidR="0066543A" w:rsidRPr="00681F2A" w:rsidRDefault="002005A8" w:rsidP="002005A8">
      <w:pPr>
        <w:pStyle w:val="B3"/>
      </w:pPr>
      <w:r>
        <w:t>-</w:t>
      </w:r>
      <w:r>
        <w:tab/>
      </w:r>
      <w:r w:rsidR="0066543A" w:rsidRPr="00681F2A">
        <w:t xml:space="preserve">&lt;8, 25%, [25%, 22%, 88%], [50%, 37%, 148%]&gt;, </w:t>
      </w:r>
    </w:p>
    <w:p w:rsidR="0066543A" w:rsidRPr="00681F2A" w:rsidRDefault="002005A8" w:rsidP="002005A8">
      <w:pPr>
        <w:pStyle w:val="B3"/>
      </w:pPr>
      <w:r>
        <w:t>-</w:t>
      </w:r>
      <w:r>
        <w:tab/>
      </w:r>
      <w:r w:rsidR="0066543A" w:rsidRPr="00681F2A">
        <w:t xml:space="preserve">&lt;9, 30%, [25%, 20%, 67%], [50%, 33%, 110%]&gt;, </w:t>
      </w:r>
    </w:p>
    <w:p w:rsidR="0066543A" w:rsidRPr="00681F2A" w:rsidRDefault="002005A8" w:rsidP="002005A8">
      <w:pPr>
        <w:pStyle w:val="B3"/>
      </w:pPr>
      <w:r>
        <w:t>-</w:t>
      </w:r>
      <w:r>
        <w:tab/>
      </w:r>
      <w:r w:rsidR="0066543A" w:rsidRPr="00681F2A">
        <w:t>&lt;10, 30%, [25%, 20%, 67%], [50%, 33%, 110%]&gt;</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PDCCH dropping based on predefined CCE AL priority order [1,2,4,8,16] </w:t>
      </w:r>
      <w:r w:rsidR="0066543A" w:rsidRPr="00604C74">
        <w:rPr>
          <w:lang w:val="en-US"/>
        </w:rPr>
        <w:t xml:space="preserve">(results in Table B.2-2 with </w:t>
      </w:r>
      <w:r w:rsidR="0066543A">
        <w:rPr>
          <w:lang w:val="en-US"/>
        </w:rPr>
        <w:t>"</w:t>
      </w:r>
      <w:r w:rsidR="0066543A" w:rsidRPr="00604C74">
        <w:rPr>
          <w:lang w:val="en-US"/>
        </w:rPr>
        <w:t>Note 4</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11%, [25%, 0%, 0%], [50%, 19%, 173%]&gt;,  </w:t>
      </w:r>
    </w:p>
    <w:p w:rsidR="0066543A" w:rsidRPr="00681F2A" w:rsidRDefault="002005A8" w:rsidP="002005A8">
      <w:pPr>
        <w:pStyle w:val="B3"/>
      </w:pPr>
      <w:r>
        <w:t>-</w:t>
      </w:r>
      <w:r>
        <w:tab/>
      </w:r>
      <w:r w:rsidR="0066543A" w:rsidRPr="00681F2A">
        <w:t xml:space="preserve">&lt;3, 19%, [25%, 0%, 0%], [50%, 19%, 100%]&gt;, </w:t>
      </w:r>
    </w:p>
    <w:p w:rsidR="0066543A" w:rsidRPr="00681F2A" w:rsidRDefault="002005A8" w:rsidP="002005A8">
      <w:pPr>
        <w:pStyle w:val="B3"/>
      </w:pPr>
      <w:r>
        <w:t>-</w:t>
      </w:r>
      <w:r>
        <w:tab/>
      </w:r>
      <w:r w:rsidR="0066543A" w:rsidRPr="00681F2A">
        <w:t xml:space="preserve">&lt;4, 25%, [25%, 2%, 8%], [50%, 18%, 72%]&gt;, </w:t>
      </w:r>
    </w:p>
    <w:p w:rsidR="0066543A" w:rsidRPr="00681F2A" w:rsidRDefault="002005A8" w:rsidP="002005A8">
      <w:pPr>
        <w:pStyle w:val="B3"/>
      </w:pPr>
      <w:r>
        <w:t>-</w:t>
      </w:r>
      <w:r>
        <w:tab/>
      </w:r>
      <w:r w:rsidR="0066543A" w:rsidRPr="00681F2A">
        <w:t xml:space="preserve">&lt;5, 30%, [25%, 2%, 7%], [50%, 18%, 60%]&gt;, </w:t>
      </w:r>
    </w:p>
    <w:p w:rsidR="0066543A" w:rsidRPr="00681F2A" w:rsidRDefault="002005A8" w:rsidP="002005A8">
      <w:pPr>
        <w:pStyle w:val="B3"/>
      </w:pPr>
      <w:r>
        <w:t>-</w:t>
      </w:r>
      <w:r>
        <w:tab/>
      </w:r>
      <w:r w:rsidR="0066543A" w:rsidRPr="00681F2A">
        <w:t xml:space="preserve">&lt;6, 35%, [25%, 2%, 6%], [50%, 17%, 49%]&gt;, </w:t>
      </w:r>
    </w:p>
    <w:p w:rsidR="0066543A" w:rsidRPr="00681F2A" w:rsidRDefault="002005A8" w:rsidP="002005A8">
      <w:pPr>
        <w:pStyle w:val="B3"/>
      </w:pPr>
      <w:r>
        <w:t>-</w:t>
      </w:r>
      <w:r>
        <w:tab/>
      </w:r>
      <w:r w:rsidR="0066543A" w:rsidRPr="00681F2A">
        <w:t xml:space="preserve">&lt;7, 39%, [25%, 2%, 5%], [50%, 16%, 41%]&gt;, </w:t>
      </w:r>
    </w:p>
    <w:p w:rsidR="0066543A" w:rsidRPr="00681F2A" w:rsidRDefault="002005A8" w:rsidP="002005A8">
      <w:pPr>
        <w:pStyle w:val="B3"/>
      </w:pPr>
      <w:r>
        <w:t>-</w:t>
      </w:r>
      <w:r>
        <w:tab/>
      </w:r>
      <w:r w:rsidR="0066543A" w:rsidRPr="00681F2A">
        <w:t xml:space="preserve">&lt;8, 43%, [25%, 2%, 5%], [50%, 15%,35%]&gt;, </w:t>
      </w:r>
    </w:p>
    <w:p w:rsidR="0066543A" w:rsidRPr="00681F2A" w:rsidRDefault="002005A8" w:rsidP="002005A8">
      <w:pPr>
        <w:pStyle w:val="B3"/>
      </w:pPr>
      <w:r>
        <w:t>-</w:t>
      </w:r>
      <w:r>
        <w:tab/>
      </w:r>
      <w:r w:rsidR="0066543A" w:rsidRPr="00681F2A">
        <w:t>&lt;9, 46%, [25%, 3%, 7%], [50%, 15%, 33%]&gt;</w:t>
      </w:r>
    </w:p>
    <w:p w:rsidR="0066543A" w:rsidRPr="00681F2A" w:rsidRDefault="002005A8" w:rsidP="002005A8">
      <w:pPr>
        <w:pStyle w:val="B3"/>
      </w:pPr>
      <w:r>
        <w:t>-</w:t>
      </w:r>
      <w:r>
        <w:tab/>
      </w:r>
      <w:r w:rsidR="0066543A" w:rsidRPr="00681F2A">
        <w:t>&lt;10, 49%, [25%, 4%, 8%], [50%, 14%, 29%]&gt;</w:t>
      </w:r>
    </w:p>
    <w:p w:rsidR="0066543A" w:rsidRPr="00681F2A" w:rsidRDefault="002005A8" w:rsidP="002005A8">
      <w:pPr>
        <w:pStyle w:val="B1"/>
        <w:rPr>
          <w:lang w:val="en-US"/>
        </w:rPr>
      </w:pPr>
      <w:r>
        <w:rPr>
          <w:lang w:val="en-US"/>
        </w:rPr>
        <w:t>-</w:t>
      </w:r>
      <w:r>
        <w:rPr>
          <w:lang w:val="en-US"/>
        </w:rPr>
        <w:tab/>
      </w:r>
      <w:r w:rsidR="0066543A" w:rsidRPr="00681F2A">
        <w:rPr>
          <w:lang w:val="en-US"/>
        </w:rPr>
        <w:t xml:space="preserve">The following was observed for A3: </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UE group scheduling </w:t>
      </w:r>
      <w:r w:rsidR="0066543A" w:rsidRPr="00604C74">
        <w:rPr>
          <w:lang w:val="en-US"/>
        </w:rPr>
        <w:t xml:space="preserve">(results in Table B.2-3 with </w:t>
      </w:r>
      <w:r w:rsidR="0066543A">
        <w:rPr>
          <w:lang w:val="en-US"/>
        </w:rPr>
        <w:t>"</w:t>
      </w:r>
      <w:r w:rsidR="0066543A" w:rsidRPr="00604C74">
        <w:rPr>
          <w:lang w:val="en-US"/>
        </w:rPr>
        <w:t>Note 3</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0%, [25%, 20%, N/A], [50%, 49%, N/A]&gt;,  </w:t>
      </w:r>
    </w:p>
    <w:p w:rsidR="0066543A" w:rsidRPr="00681F2A" w:rsidRDefault="002005A8" w:rsidP="002005A8">
      <w:pPr>
        <w:pStyle w:val="B3"/>
      </w:pPr>
      <w:r>
        <w:t>-</w:t>
      </w:r>
      <w:r>
        <w:tab/>
      </w:r>
      <w:r w:rsidR="0066543A" w:rsidRPr="00681F2A">
        <w:t xml:space="preserve">&lt;3, 15%, [25%, 17%, 113%], [50%, 43%, 287%]&gt;, </w:t>
      </w:r>
    </w:p>
    <w:p w:rsidR="0066543A" w:rsidRPr="00681F2A" w:rsidRDefault="002005A8" w:rsidP="002005A8">
      <w:pPr>
        <w:pStyle w:val="B3"/>
      </w:pPr>
      <w:r>
        <w:t>-</w:t>
      </w:r>
      <w:r>
        <w:tab/>
      </w:r>
      <w:r w:rsidR="0066543A" w:rsidRPr="00681F2A">
        <w:t xml:space="preserve">&lt;4, 15%, [25%, 17%, 113%], [50%, 43%, 287%]&gt;, </w:t>
      </w:r>
    </w:p>
    <w:p w:rsidR="0066543A" w:rsidRPr="00681F2A" w:rsidRDefault="002005A8" w:rsidP="002005A8">
      <w:pPr>
        <w:pStyle w:val="B3"/>
      </w:pPr>
      <w:r>
        <w:t>-</w:t>
      </w:r>
      <w:r>
        <w:tab/>
      </w:r>
      <w:r w:rsidR="0066543A" w:rsidRPr="00681F2A">
        <w:t xml:space="preserve">&lt;5, 25%, [25%, 17%, 68%], [50%, 39%, 156%]&gt;, </w:t>
      </w:r>
    </w:p>
    <w:p w:rsidR="0066543A" w:rsidRPr="00681F2A" w:rsidRDefault="002005A8" w:rsidP="002005A8">
      <w:pPr>
        <w:pStyle w:val="B3"/>
      </w:pPr>
      <w:r>
        <w:t>-</w:t>
      </w:r>
      <w:r>
        <w:tab/>
      </w:r>
      <w:r w:rsidR="0066543A" w:rsidRPr="00681F2A">
        <w:t xml:space="preserve">&lt;6, 25%, [25%, 17%, 68%], [50%, 39%, 156%]&gt;, </w:t>
      </w:r>
    </w:p>
    <w:p w:rsidR="0066543A" w:rsidRPr="00681F2A" w:rsidRDefault="002005A8" w:rsidP="002005A8">
      <w:pPr>
        <w:pStyle w:val="B3"/>
      </w:pPr>
      <w:r>
        <w:t>-</w:t>
      </w:r>
      <w:r>
        <w:tab/>
      </w:r>
      <w:r w:rsidR="0066543A" w:rsidRPr="00681F2A">
        <w:t xml:space="preserve">&lt;7, 34%, [25%, 15%, 44%], [50%, 34%, 100%]&gt;, </w:t>
      </w:r>
    </w:p>
    <w:p w:rsidR="0066543A" w:rsidRPr="00681F2A" w:rsidRDefault="002005A8" w:rsidP="002005A8">
      <w:pPr>
        <w:pStyle w:val="B3"/>
      </w:pPr>
      <w:r>
        <w:t>-</w:t>
      </w:r>
      <w:r>
        <w:tab/>
      </w:r>
      <w:r w:rsidR="0066543A" w:rsidRPr="00681F2A">
        <w:t xml:space="preserve">&lt;8, 34%, [25%, 15%, 44%], [50%, 34%, 100%]&gt;, </w:t>
      </w:r>
    </w:p>
    <w:p w:rsidR="0066543A" w:rsidRPr="00681F2A" w:rsidRDefault="002005A8" w:rsidP="002005A8">
      <w:pPr>
        <w:pStyle w:val="B3"/>
      </w:pPr>
      <w:r>
        <w:t>-</w:t>
      </w:r>
      <w:r>
        <w:tab/>
      </w:r>
      <w:r w:rsidR="0066543A" w:rsidRPr="00681F2A">
        <w:t xml:space="preserve">&lt;9, 41%, [25%, 14%, 34%], [50%, 31%, 76%]&gt;, </w:t>
      </w:r>
    </w:p>
    <w:p w:rsidR="0066543A" w:rsidRPr="00681F2A" w:rsidRDefault="002005A8" w:rsidP="002005A8">
      <w:pPr>
        <w:pStyle w:val="B3"/>
      </w:pPr>
      <w:r>
        <w:t>-</w:t>
      </w:r>
      <w:r>
        <w:tab/>
      </w:r>
      <w:r w:rsidR="0066543A" w:rsidRPr="00681F2A">
        <w:t>&lt;10, 41%, [25%, 14%, 34%], [50%, 31%, 76%]&gt;</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PDCCH dropping based on predefined CCE AL priority order [1,2,4,8,16] </w:t>
      </w:r>
      <w:r w:rsidR="0066543A" w:rsidRPr="00604C74">
        <w:rPr>
          <w:lang w:val="en-US"/>
        </w:rPr>
        <w:t xml:space="preserve">(results in Table B.2-3 with </w:t>
      </w:r>
      <w:r w:rsidR="0066543A">
        <w:rPr>
          <w:lang w:val="en-US"/>
        </w:rPr>
        <w:t>"</w:t>
      </w:r>
      <w:r w:rsidR="0066543A" w:rsidRPr="00604C74">
        <w:rPr>
          <w:lang w:val="en-US"/>
        </w:rPr>
        <w:t>Note 4</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14%, [25%, 1%, 7%], [50%, 5%, 36%]&gt;,  </w:t>
      </w:r>
    </w:p>
    <w:p w:rsidR="0066543A" w:rsidRPr="00681F2A" w:rsidRDefault="002005A8" w:rsidP="002005A8">
      <w:pPr>
        <w:pStyle w:val="B3"/>
      </w:pPr>
      <w:r>
        <w:lastRenderedPageBreak/>
        <w:t>-</w:t>
      </w:r>
      <w:r>
        <w:tab/>
      </w:r>
      <w:r w:rsidR="0066543A" w:rsidRPr="00681F2A">
        <w:t xml:space="preserve">&lt;3, 26%, [25%, 0%, 0%], [50%, 5%, 19%]&gt;, </w:t>
      </w:r>
    </w:p>
    <w:p w:rsidR="0066543A" w:rsidRPr="00681F2A" w:rsidRDefault="002005A8" w:rsidP="002005A8">
      <w:pPr>
        <w:pStyle w:val="B3"/>
      </w:pPr>
      <w:r>
        <w:t>-</w:t>
      </w:r>
      <w:r>
        <w:tab/>
      </w:r>
      <w:r w:rsidR="0066543A" w:rsidRPr="00681F2A">
        <w:t xml:space="preserve">&lt;4, 34%, [25%, 1%, 3%], [50%, 6%, 18%]&gt;, </w:t>
      </w:r>
    </w:p>
    <w:p w:rsidR="0066543A" w:rsidRPr="00681F2A" w:rsidRDefault="002005A8" w:rsidP="002005A8">
      <w:pPr>
        <w:pStyle w:val="B3"/>
      </w:pPr>
      <w:r>
        <w:t>-</w:t>
      </w:r>
      <w:r>
        <w:tab/>
      </w:r>
      <w:r w:rsidR="0066543A" w:rsidRPr="00681F2A">
        <w:t xml:space="preserve">&lt;5, 41%, [25%, 1%, 2%], [50%, 6%, 15%]&gt;, </w:t>
      </w:r>
    </w:p>
    <w:p w:rsidR="0066543A" w:rsidRPr="00681F2A" w:rsidRDefault="002005A8" w:rsidP="002005A8">
      <w:pPr>
        <w:pStyle w:val="B3"/>
      </w:pPr>
      <w:r>
        <w:t>-</w:t>
      </w:r>
      <w:r>
        <w:tab/>
      </w:r>
      <w:r w:rsidR="0066543A" w:rsidRPr="00681F2A">
        <w:t xml:space="preserve">&lt;6, 47%, [25%, 1%, 2%], [50%, 5%, 11%]&gt;, </w:t>
      </w:r>
    </w:p>
    <w:p w:rsidR="0066543A" w:rsidRPr="00681F2A" w:rsidRDefault="002005A8" w:rsidP="002005A8">
      <w:pPr>
        <w:pStyle w:val="B3"/>
      </w:pPr>
      <w:r>
        <w:t>-</w:t>
      </w:r>
      <w:r>
        <w:tab/>
      </w:r>
      <w:r w:rsidR="0066543A" w:rsidRPr="00681F2A">
        <w:t xml:space="preserve">&lt;7, 52%, [25%, 0%, 0%], [50%, 5%, 10%]&gt;, </w:t>
      </w:r>
    </w:p>
    <w:p w:rsidR="0066543A" w:rsidRPr="00681F2A" w:rsidRDefault="002005A8" w:rsidP="002005A8">
      <w:pPr>
        <w:pStyle w:val="B3"/>
      </w:pPr>
      <w:r>
        <w:t>-</w:t>
      </w:r>
      <w:r>
        <w:tab/>
      </w:r>
      <w:r w:rsidR="0066543A" w:rsidRPr="00681F2A">
        <w:t xml:space="preserve">&lt;8, 56%, [25%, 0%, 0%], [50%, 5%, 9%]&gt;, </w:t>
      </w:r>
    </w:p>
    <w:p w:rsidR="0066543A" w:rsidRPr="00681F2A" w:rsidRDefault="002005A8" w:rsidP="002005A8">
      <w:pPr>
        <w:pStyle w:val="B3"/>
      </w:pPr>
      <w:r>
        <w:t>-</w:t>
      </w:r>
      <w:r>
        <w:tab/>
      </w:r>
      <w:r w:rsidR="0066543A" w:rsidRPr="00681F2A">
        <w:t>&lt;9, 59%, [25%, 1%, 2%], [50%, 5%, 8%]&gt;</w:t>
      </w:r>
    </w:p>
    <w:p w:rsidR="0066543A" w:rsidRPr="00681F2A" w:rsidRDefault="002005A8" w:rsidP="002005A8">
      <w:pPr>
        <w:pStyle w:val="B3"/>
      </w:pPr>
      <w:r>
        <w:t>-</w:t>
      </w:r>
      <w:r>
        <w:tab/>
      </w:r>
      <w:r w:rsidR="0066543A" w:rsidRPr="00681F2A">
        <w:t>&lt;10, 62%, [25%, 1%, 2%], [50%, 5%, 8%]&gt;</w:t>
      </w:r>
    </w:p>
    <w:p w:rsidR="0066543A" w:rsidRDefault="0066543A" w:rsidP="009F7155"/>
    <w:p w:rsidR="0066543A" w:rsidRPr="00725328" w:rsidRDefault="0066543A" w:rsidP="0066543A">
      <w:pPr>
        <w:rPr>
          <w:b/>
          <w:bCs/>
        </w:rPr>
      </w:pPr>
      <w:r w:rsidRPr="00024091">
        <w:rPr>
          <w:b/>
          <w:bCs/>
        </w:rPr>
        <w:t>Latency and scheduling flexibility</w:t>
      </w:r>
      <w:r w:rsidRPr="00725328">
        <w:rPr>
          <w:b/>
          <w:bCs/>
          <w:lang w:val="en-US"/>
        </w:rPr>
        <w:t>:</w:t>
      </w:r>
    </w:p>
    <w:p w:rsidR="0066543A" w:rsidRPr="0066543A" w:rsidRDefault="0066543A" w:rsidP="00F8488C">
      <w:r w:rsidRPr="0066543A">
        <w:t xml:space="preserve">The latency impact due to BD reduction may largely depend on PDCCH blocking rate performance impact. If the PDCCH </w:t>
      </w:r>
      <w:r w:rsidRPr="0066543A">
        <w:rPr>
          <w:lang w:val="en-US"/>
        </w:rPr>
        <w:t>blocking</w:t>
      </w:r>
      <w:r w:rsidRPr="0066543A">
        <w:t xml:space="preserve"> rate is increased by BD reduction, the average latency is expected to be increased; Otherwise, BD reduction has no impact on the latency.  </w:t>
      </w:r>
    </w:p>
    <w:p w:rsidR="0066543A" w:rsidRPr="0066543A" w:rsidRDefault="0066543A" w:rsidP="00F8488C">
      <w:r w:rsidRPr="0066543A">
        <w:t>Scheduling flexibility may or may not be impacted by BD reduction depending on multiple factors at least including BW, Subcarrier Spacing (SCS), CORESET size, AL distribution, channel condition, number of ALs per UE, number of UEs that need to be simultaneously scheduled, DCI size budget reduction, etc.</w:t>
      </w:r>
    </w:p>
    <w:p w:rsidR="0066543A" w:rsidRDefault="0066543A" w:rsidP="0066543A">
      <w:pPr>
        <w:pStyle w:val="Heading3"/>
      </w:pPr>
      <w:bookmarkStart w:id="655" w:name="_Toc51768573"/>
      <w:bookmarkStart w:id="656" w:name="_Toc51771080"/>
      <w:bookmarkStart w:id="657" w:name="_Toc56714332"/>
      <w:bookmarkStart w:id="658" w:name="_Toc57126599"/>
      <w:bookmarkStart w:id="659" w:name="_Toc57126720"/>
      <w:bookmarkStart w:id="660" w:name="_Toc57127667"/>
      <w:bookmarkStart w:id="661" w:name="_Toc57127776"/>
      <w:bookmarkStart w:id="662" w:name="_Toc57136476"/>
      <w:bookmarkStart w:id="663" w:name="_Toc57144826"/>
      <w:bookmarkStart w:id="664" w:name="_Toc57144935"/>
      <w:r>
        <w:t>8</w:t>
      </w:r>
      <w:r w:rsidRPr="000E647A">
        <w:t>.</w:t>
      </w:r>
      <w:r>
        <w:t>2</w:t>
      </w:r>
      <w:r w:rsidRPr="000E647A">
        <w:t>.4</w:t>
      </w:r>
      <w:r w:rsidRPr="000E647A">
        <w:tab/>
        <w:t xml:space="preserve">Analysis of </w:t>
      </w:r>
      <w:r>
        <w:t>coexistence with legacy UEs</w:t>
      </w:r>
      <w:bookmarkEnd w:id="655"/>
      <w:bookmarkEnd w:id="656"/>
      <w:bookmarkEnd w:id="657"/>
      <w:bookmarkEnd w:id="658"/>
      <w:bookmarkEnd w:id="659"/>
      <w:bookmarkEnd w:id="660"/>
      <w:bookmarkEnd w:id="661"/>
      <w:bookmarkEnd w:id="662"/>
      <w:bookmarkEnd w:id="663"/>
      <w:bookmarkEnd w:id="664"/>
    </w:p>
    <w:p w:rsidR="0066543A" w:rsidRPr="0066543A" w:rsidRDefault="0066543A" w:rsidP="00F8488C">
      <w:r w:rsidRPr="0066543A">
        <w:t>The potential impacts on legacy UEs, in terms of PDCCH blocking rate, when coexisting with RedCap UEs in a shared CORESET depend on the scheduling strategy and system parameters. Depending on the network implementation, if legacy UEs are prioritized over RedCap UEs, there is no coexistence impact on the legacy UEs at the cost of increased latency at the RedCap UE side.</w:t>
      </w:r>
    </w:p>
    <w:p w:rsidR="0066543A" w:rsidRPr="000E647A" w:rsidRDefault="0066543A" w:rsidP="0066543A">
      <w:pPr>
        <w:pStyle w:val="Heading3"/>
      </w:pPr>
      <w:bookmarkStart w:id="665" w:name="_Toc51768574"/>
      <w:bookmarkStart w:id="666" w:name="_Toc51771081"/>
      <w:bookmarkStart w:id="667" w:name="_Toc56714333"/>
      <w:bookmarkStart w:id="668" w:name="_Toc57126600"/>
      <w:bookmarkStart w:id="669" w:name="_Toc57126721"/>
      <w:bookmarkStart w:id="670" w:name="_Toc57127668"/>
      <w:bookmarkStart w:id="671" w:name="_Toc57127777"/>
      <w:bookmarkStart w:id="672" w:name="_Toc57136477"/>
      <w:bookmarkStart w:id="673" w:name="_Toc57144827"/>
      <w:bookmarkStart w:id="674" w:name="_Toc57144936"/>
      <w:r>
        <w:t>8</w:t>
      </w:r>
      <w:r w:rsidRPr="000E647A">
        <w:t>.</w:t>
      </w:r>
      <w:r>
        <w:t>2</w:t>
      </w:r>
      <w:r w:rsidRPr="000E647A">
        <w:t>.</w:t>
      </w:r>
      <w:r>
        <w:t>5</w:t>
      </w:r>
      <w:r w:rsidRPr="000E647A">
        <w:tab/>
        <w:t>Analysis of specification impacts</w:t>
      </w:r>
      <w:bookmarkEnd w:id="665"/>
      <w:bookmarkEnd w:id="666"/>
      <w:bookmarkEnd w:id="667"/>
      <w:bookmarkEnd w:id="668"/>
      <w:bookmarkEnd w:id="669"/>
      <w:bookmarkEnd w:id="670"/>
      <w:bookmarkEnd w:id="671"/>
      <w:bookmarkEnd w:id="672"/>
      <w:bookmarkEnd w:id="673"/>
      <w:bookmarkEnd w:id="674"/>
    </w:p>
    <w:p w:rsidR="0066543A" w:rsidRPr="0066543A" w:rsidRDefault="0066543A" w:rsidP="00F8488C">
      <w:r w:rsidRPr="009C154C">
        <w:t>For</w:t>
      </w:r>
      <w:r w:rsidRPr="0066543A">
        <w:t xml:space="preserve"> reduced PDCCH monitoring, the following specification impacts are foreseen:</w:t>
      </w:r>
    </w:p>
    <w:p w:rsidR="0066543A" w:rsidRPr="0066543A" w:rsidRDefault="00F8488C" w:rsidP="00F8488C">
      <w:pPr>
        <w:pStyle w:val="B1"/>
        <w:rPr>
          <w:color w:val="000000"/>
        </w:rPr>
      </w:pPr>
      <w:r>
        <w:t>-</w:t>
      </w:r>
      <w:r>
        <w:tab/>
      </w:r>
      <w:r w:rsidR="0066543A" w:rsidRPr="009C154C">
        <w:t xml:space="preserve">Depending on the considered techniques, for scheme with reducing maximum number of PDCCH candidates, specification impact may include reducing the limit on maximum number of PDCCH candidates.  </w:t>
      </w:r>
    </w:p>
    <w:p w:rsidR="0066543A" w:rsidRPr="0066543A" w:rsidRDefault="00F8488C" w:rsidP="00F8488C">
      <w:pPr>
        <w:pStyle w:val="B1"/>
        <w:rPr>
          <w:color w:val="000000"/>
        </w:rPr>
      </w:pPr>
      <w:r>
        <w:t>-</w:t>
      </w:r>
      <w:r>
        <w:tab/>
      </w:r>
      <w:r w:rsidR="0066543A" w:rsidRPr="0066543A">
        <w:t>For Extending the PDCCH monitoring gap to X slots (X&gt;1), the minimum separation between two consecutive PDCCH monitoring occasions, spans or slots configured with PDCCH candidates is increased from 1 slot to X&gt;1 slots and X needs to be specified.</w:t>
      </w:r>
    </w:p>
    <w:p w:rsidR="0066543A" w:rsidRPr="0066543A" w:rsidRDefault="00F8488C" w:rsidP="00F8488C">
      <w:pPr>
        <w:pStyle w:val="B1"/>
        <w:rPr>
          <w:color w:val="000000"/>
        </w:rPr>
      </w:pPr>
      <w:r>
        <w:t>-</w:t>
      </w:r>
      <w:r>
        <w:tab/>
      </w:r>
      <w:r w:rsidR="0066543A" w:rsidRPr="0066543A">
        <w:t xml:space="preserve">For dynamic adaptation of PDCCH BD parameters in connected mode, specification impacts may include mechanisms used to dynamically adapt PDCCH BD </w:t>
      </w:r>
      <w:r w:rsidR="0066543A" w:rsidRPr="009C154C">
        <w:t>parameters</w:t>
      </w:r>
      <w:r w:rsidR="0066543A" w:rsidRPr="0066543A">
        <w:t xml:space="preserve"> e.g., maximum number of BDs </w:t>
      </w:r>
      <w:r w:rsidR="0066543A" w:rsidRPr="009C154C">
        <w:t xml:space="preserve">per PDCCH monitoring occasion, span or slot and minimum time separation between two consecutive PDCCH monitoring occasions, spans or slots configured with PDCCH candidates. </w:t>
      </w:r>
    </w:p>
    <w:p w:rsidR="0066543A" w:rsidRPr="0066543A" w:rsidRDefault="00F8488C" w:rsidP="00F8488C">
      <w:pPr>
        <w:pStyle w:val="B1"/>
        <w:rPr>
          <w:color w:val="000000"/>
        </w:rPr>
      </w:pPr>
      <w:r>
        <w:t>-</w:t>
      </w:r>
      <w:r>
        <w:tab/>
      </w:r>
      <w:r w:rsidR="0066543A" w:rsidRPr="009C154C">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rsidR="0066543A" w:rsidRPr="000E647A" w:rsidRDefault="0066543A" w:rsidP="0066543A">
      <w:pPr>
        <w:pStyle w:val="Heading2"/>
      </w:pPr>
      <w:bookmarkStart w:id="675" w:name="_Toc51768575"/>
      <w:bookmarkStart w:id="676" w:name="_Toc51771082"/>
      <w:bookmarkStart w:id="677" w:name="_Toc56714334"/>
      <w:bookmarkStart w:id="678" w:name="_Toc57126601"/>
      <w:bookmarkStart w:id="679" w:name="_Toc57126722"/>
      <w:bookmarkStart w:id="680" w:name="_Toc57127669"/>
      <w:bookmarkStart w:id="681" w:name="_Toc57127778"/>
      <w:bookmarkStart w:id="682" w:name="_Toc57136478"/>
      <w:bookmarkStart w:id="683" w:name="_Toc57144828"/>
      <w:bookmarkStart w:id="684" w:name="_Toc57144937"/>
      <w:r>
        <w:t>8</w:t>
      </w:r>
      <w:r w:rsidRPr="000E647A">
        <w:t>.</w:t>
      </w:r>
      <w:r>
        <w:t>3</w:t>
      </w:r>
      <w:r w:rsidRPr="000E647A">
        <w:tab/>
        <w:t>Extended DRX for RRC Inactive and/or Idle</w:t>
      </w:r>
      <w:bookmarkEnd w:id="675"/>
      <w:bookmarkEnd w:id="676"/>
      <w:bookmarkEnd w:id="677"/>
      <w:bookmarkEnd w:id="678"/>
      <w:bookmarkEnd w:id="679"/>
      <w:bookmarkEnd w:id="680"/>
      <w:bookmarkEnd w:id="681"/>
      <w:bookmarkEnd w:id="682"/>
      <w:bookmarkEnd w:id="683"/>
      <w:bookmarkEnd w:id="684"/>
    </w:p>
    <w:p w:rsidR="0066543A" w:rsidRDefault="0066543A" w:rsidP="00FC4F7C">
      <w:bookmarkStart w:id="685" w:name="_Toc51768576"/>
      <w:bookmarkStart w:id="686" w:name="_Toc51771083"/>
      <w:r>
        <w:t>[Editor's Note: This structure of this clause may be modified as it is populated with text proposals from RAN2.]</w:t>
      </w:r>
    </w:p>
    <w:p w:rsidR="0066543A" w:rsidRPr="00AD4315" w:rsidRDefault="0066543A" w:rsidP="00FC4F7C">
      <w:pPr>
        <w:rPr>
          <w:rFonts w:eastAsia="Calibri"/>
        </w:rPr>
      </w:pPr>
    </w:p>
    <w:p w:rsidR="0066543A" w:rsidRPr="000E647A" w:rsidRDefault="0066543A" w:rsidP="0066543A">
      <w:pPr>
        <w:pStyle w:val="Heading2"/>
      </w:pPr>
      <w:bookmarkStart w:id="687" w:name="_Toc51768581"/>
      <w:bookmarkStart w:id="688" w:name="_Toc51771088"/>
      <w:bookmarkStart w:id="689" w:name="_Toc56714335"/>
      <w:bookmarkStart w:id="690" w:name="_Toc57126602"/>
      <w:bookmarkStart w:id="691" w:name="_Toc57126723"/>
      <w:bookmarkStart w:id="692" w:name="_Toc57127670"/>
      <w:bookmarkStart w:id="693" w:name="_Toc57127779"/>
      <w:bookmarkStart w:id="694" w:name="_Toc57136479"/>
      <w:bookmarkStart w:id="695" w:name="_Toc57144829"/>
      <w:bookmarkStart w:id="696" w:name="_Toc57144938"/>
      <w:bookmarkEnd w:id="685"/>
      <w:bookmarkEnd w:id="686"/>
      <w:r>
        <w:lastRenderedPageBreak/>
        <w:t>8</w:t>
      </w:r>
      <w:r w:rsidRPr="000E647A">
        <w:t>.</w:t>
      </w:r>
      <w:r>
        <w:t>4</w:t>
      </w:r>
      <w:r w:rsidRPr="000E647A">
        <w:tab/>
        <w:t>RRM relaxation for stationary devices</w:t>
      </w:r>
      <w:bookmarkEnd w:id="687"/>
      <w:bookmarkEnd w:id="688"/>
      <w:bookmarkEnd w:id="689"/>
      <w:bookmarkEnd w:id="690"/>
      <w:bookmarkEnd w:id="691"/>
      <w:bookmarkEnd w:id="692"/>
      <w:bookmarkEnd w:id="693"/>
      <w:bookmarkEnd w:id="694"/>
      <w:bookmarkEnd w:id="695"/>
      <w:bookmarkEnd w:id="696"/>
    </w:p>
    <w:p w:rsidR="0066543A" w:rsidRDefault="0066543A" w:rsidP="00FC4F7C">
      <w:bookmarkStart w:id="697" w:name="_Toc51768582"/>
      <w:bookmarkStart w:id="698" w:name="_Toc51771089"/>
      <w:r>
        <w:t>[Editor's Note: This structure of this clause may be modified as it is populated with text proposals from RAN2.]</w:t>
      </w:r>
    </w:p>
    <w:p w:rsidR="0066543A" w:rsidRPr="00AD4315" w:rsidRDefault="0066543A" w:rsidP="00FC4F7C">
      <w:pPr>
        <w:rPr>
          <w:rFonts w:eastAsia="Calibri"/>
        </w:rPr>
      </w:pPr>
    </w:p>
    <w:p w:rsidR="0066543A" w:rsidRPr="000E647A" w:rsidRDefault="0066543A" w:rsidP="0066543A">
      <w:pPr>
        <w:pStyle w:val="Heading1"/>
      </w:pPr>
      <w:bookmarkStart w:id="699" w:name="_Toc51768587"/>
      <w:bookmarkStart w:id="700" w:name="_Toc51771094"/>
      <w:bookmarkStart w:id="701" w:name="_Toc56714336"/>
      <w:bookmarkStart w:id="702" w:name="_Toc57126603"/>
      <w:bookmarkStart w:id="703" w:name="_Toc57126724"/>
      <w:bookmarkStart w:id="704" w:name="_Toc57127671"/>
      <w:bookmarkStart w:id="705" w:name="_Toc57127780"/>
      <w:bookmarkStart w:id="706" w:name="_Toc57136480"/>
      <w:bookmarkStart w:id="707" w:name="_Toc57144830"/>
      <w:bookmarkStart w:id="708" w:name="_Toc57144939"/>
      <w:bookmarkEnd w:id="697"/>
      <w:bookmarkEnd w:id="698"/>
      <w:r>
        <w:t>9</w:t>
      </w:r>
      <w:r w:rsidRPr="000E647A">
        <w:tab/>
      </w:r>
      <w:r>
        <w:t>Coverage recovery</w:t>
      </w:r>
      <w:bookmarkEnd w:id="699"/>
      <w:bookmarkEnd w:id="700"/>
      <w:bookmarkEnd w:id="701"/>
      <w:bookmarkEnd w:id="702"/>
      <w:bookmarkEnd w:id="703"/>
      <w:bookmarkEnd w:id="704"/>
      <w:bookmarkEnd w:id="705"/>
      <w:bookmarkEnd w:id="706"/>
      <w:bookmarkEnd w:id="707"/>
      <w:bookmarkEnd w:id="708"/>
    </w:p>
    <w:p w:rsidR="0066543A" w:rsidRPr="000E647A" w:rsidRDefault="0066543A" w:rsidP="0066543A">
      <w:pPr>
        <w:pStyle w:val="Heading2"/>
      </w:pPr>
      <w:bookmarkStart w:id="709" w:name="_Toc51768588"/>
      <w:bookmarkStart w:id="710" w:name="_Toc51771095"/>
      <w:bookmarkStart w:id="711" w:name="_Toc56714337"/>
      <w:bookmarkStart w:id="712" w:name="_Toc57126604"/>
      <w:bookmarkStart w:id="713" w:name="_Toc57126725"/>
      <w:bookmarkStart w:id="714" w:name="_Toc57127672"/>
      <w:bookmarkStart w:id="715" w:name="_Toc57127781"/>
      <w:bookmarkStart w:id="716" w:name="_Toc57136481"/>
      <w:bookmarkStart w:id="717" w:name="_Toc57144831"/>
      <w:bookmarkStart w:id="718" w:name="_Toc57144940"/>
      <w:r>
        <w:t>9</w:t>
      </w:r>
      <w:r w:rsidRPr="000E647A">
        <w:t>.</w:t>
      </w:r>
      <w:r>
        <w:t>0</w:t>
      </w:r>
      <w:r w:rsidRPr="000E647A">
        <w:tab/>
      </w:r>
      <w:r>
        <w:t>Introduction to c</w:t>
      </w:r>
      <w:r w:rsidRPr="000E647A">
        <w:t>overage recovery</w:t>
      </w:r>
      <w:bookmarkEnd w:id="709"/>
      <w:bookmarkEnd w:id="710"/>
      <w:bookmarkEnd w:id="711"/>
      <w:bookmarkEnd w:id="712"/>
      <w:bookmarkEnd w:id="713"/>
      <w:bookmarkEnd w:id="714"/>
      <w:bookmarkEnd w:id="715"/>
      <w:bookmarkEnd w:id="716"/>
      <w:bookmarkEnd w:id="717"/>
      <w:bookmarkEnd w:id="718"/>
    </w:p>
    <w:p w:rsidR="0066543A" w:rsidRDefault="0066543A" w:rsidP="00FC4F7C">
      <w:r w:rsidRPr="00FE3AB9">
        <w:t>Coverage recovery to compensate for potential coverage reduction due to the device complexity reduction</w:t>
      </w:r>
      <w:r>
        <w:t xml:space="preserve"> was studied. The evaluation methodology is described in clause 6.3, evaluation results for different scenarios are described in clause 9.1 with a summary of observations from the evaluations in clause 9.1.5, and potential coverage recovery techniques for different physical channels are described in clauses 9.2 through 9.4.</w:t>
      </w:r>
    </w:p>
    <w:p w:rsidR="0066543A" w:rsidRPr="000E647A" w:rsidRDefault="0066543A" w:rsidP="0066543A">
      <w:pPr>
        <w:pStyle w:val="Heading2"/>
      </w:pPr>
      <w:bookmarkStart w:id="719" w:name="_Toc56714338"/>
      <w:bookmarkStart w:id="720" w:name="_Toc57126605"/>
      <w:bookmarkStart w:id="721" w:name="_Toc57126726"/>
      <w:bookmarkStart w:id="722" w:name="_Toc57127673"/>
      <w:bookmarkStart w:id="723" w:name="_Toc57127782"/>
      <w:bookmarkStart w:id="724" w:name="_Toc57136482"/>
      <w:bookmarkStart w:id="725" w:name="_Toc57144832"/>
      <w:bookmarkStart w:id="726" w:name="_Toc57144941"/>
      <w:r>
        <w:t>9</w:t>
      </w:r>
      <w:r w:rsidRPr="000E647A">
        <w:t>.</w:t>
      </w:r>
      <w:r>
        <w:t>1</w:t>
      </w:r>
      <w:r w:rsidRPr="000E647A">
        <w:tab/>
      </w:r>
      <w:r>
        <w:t>C</w:t>
      </w:r>
      <w:r w:rsidRPr="000E647A">
        <w:t>overage recovery</w:t>
      </w:r>
      <w:r>
        <w:t xml:space="preserve"> evaluation</w:t>
      </w:r>
      <w:bookmarkEnd w:id="719"/>
      <w:bookmarkEnd w:id="720"/>
      <w:bookmarkEnd w:id="721"/>
      <w:bookmarkEnd w:id="722"/>
      <w:bookmarkEnd w:id="723"/>
      <w:bookmarkEnd w:id="724"/>
      <w:bookmarkEnd w:id="725"/>
      <w:bookmarkEnd w:id="726"/>
    </w:p>
    <w:p w:rsidR="0066543A" w:rsidRDefault="0066543A" w:rsidP="0066543A">
      <w:pPr>
        <w:pStyle w:val="Heading3"/>
        <w:rPr>
          <w:lang w:eastAsia="zh-CN"/>
        </w:rPr>
      </w:pPr>
      <w:bookmarkStart w:id="727" w:name="_Toc56714339"/>
      <w:bookmarkStart w:id="728" w:name="_Toc57126606"/>
      <w:bookmarkStart w:id="729" w:name="_Toc57126727"/>
      <w:bookmarkStart w:id="730" w:name="_Toc57127674"/>
      <w:bookmarkStart w:id="731" w:name="_Toc57127783"/>
      <w:bookmarkStart w:id="732" w:name="_Toc57136483"/>
      <w:bookmarkStart w:id="733" w:name="_Toc57144833"/>
      <w:bookmarkStart w:id="734" w:name="_Toc57144942"/>
      <w:r>
        <w:rPr>
          <w:lang w:eastAsia="zh-CN"/>
        </w:rPr>
        <w:t>9.1.1</w:t>
      </w:r>
      <w:r>
        <w:rPr>
          <w:lang w:eastAsia="zh-CN"/>
        </w:rPr>
        <w:tab/>
      </w:r>
      <w:r w:rsidRPr="00695E57">
        <w:rPr>
          <w:lang w:eastAsia="zh-CN"/>
        </w:rPr>
        <w:t>Urban scenario at 2.6 GHz</w:t>
      </w:r>
      <w:bookmarkEnd w:id="727"/>
      <w:bookmarkEnd w:id="728"/>
      <w:bookmarkEnd w:id="729"/>
      <w:bookmarkEnd w:id="730"/>
      <w:bookmarkEnd w:id="731"/>
      <w:bookmarkEnd w:id="732"/>
      <w:bookmarkEnd w:id="733"/>
      <w:bookmarkEnd w:id="734"/>
    </w:p>
    <w:p w:rsidR="0066543A" w:rsidRPr="00AD4315" w:rsidRDefault="0066543A" w:rsidP="00FC4F7C">
      <w:pPr>
        <w:rPr>
          <w:rFonts w:eastAsia="Calibri"/>
        </w:rPr>
      </w:pPr>
      <w:r>
        <w:t xml:space="preserve">For Urban scenario at 2.6 GHz, the bottleneck channel for the reference NR UE and the corresponding maximum isotropic loss (MIL) value by the sourcing companies [3] are shown in Table 9.1.1-1. More details are provided in Annex C.1. The estimated coverage loss for the RedCap UE relative to the bottleneck channel of the reference NR UE </w:t>
      </w:r>
      <w:r w:rsidRPr="00AD4315">
        <w:rPr>
          <w:rFonts w:eastAsia="Calibri"/>
        </w:rPr>
        <w:t>is summarized in Table 9.1</w:t>
      </w:r>
      <w:r>
        <w:rPr>
          <w:rFonts w:eastAsia="Calibri"/>
        </w:rPr>
        <w:t>.1</w:t>
      </w:r>
      <w:r w:rsidRPr="00AD4315">
        <w:rPr>
          <w:rFonts w:eastAsia="Calibri"/>
        </w:rPr>
        <w:t>-2 and Table 9.1</w:t>
      </w:r>
      <w:r>
        <w:rPr>
          <w:rFonts w:eastAsia="Calibri"/>
        </w:rPr>
        <w:t>.1</w:t>
      </w:r>
      <w:r w:rsidRPr="00AD4315">
        <w:rPr>
          <w:rFonts w:eastAsia="Calibri"/>
        </w:rPr>
        <w:t xml:space="preserve">-3. </w:t>
      </w:r>
      <w:r w:rsidRPr="00F1262E">
        <w:rPr>
          <w:rFonts w:eastAsia="Calibri"/>
        </w:rPr>
        <w:t>For every sourcing-company result, the amount of compensation for each channel that has MIL below the target value are highlighted.</w:t>
      </w:r>
      <w:r>
        <w:rPr>
          <w:rFonts w:eastAsia="Calibri"/>
        </w:rPr>
        <w:t xml:space="preserve"> </w:t>
      </w:r>
      <w:r w:rsidRPr="00AD4315">
        <w:rPr>
          <w:rFonts w:eastAsia="Calibri"/>
        </w:rPr>
        <w:t>It is noted that the 3dB antenna efficiency loss is assumed in both DL and UL for the RedCap UE.</w:t>
      </w:r>
    </w:p>
    <w:p w:rsidR="0066543A" w:rsidRPr="00803BE4" w:rsidRDefault="0066543A" w:rsidP="00FC4F7C">
      <w:pPr>
        <w:pStyle w:val="TH"/>
      </w:pPr>
      <w:r w:rsidRPr="00622453">
        <w:t>Table 9.1</w:t>
      </w:r>
      <w:r>
        <w:t>.1</w:t>
      </w:r>
      <w:r w:rsidRPr="00622453">
        <w:t>-1</w:t>
      </w:r>
      <w:r w:rsidRPr="00803BE4">
        <w:t>: Bottleneck channel and MIL value for Reference NR UE in Urban 2.6 GHz</w:t>
      </w:r>
    </w:p>
    <w:tbl>
      <w:tblPr>
        <w:tblStyle w:val="2"/>
        <w:tblW w:w="6912" w:type="dxa"/>
        <w:jc w:val="center"/>
        <w:tblLook w:val="04A0" w:firstRow="1" w:lastRow="0" w:firstColumn="1" w:lastColumn="0" w:noHBand="0" w:noVBand="1"/>
      </w:tblPr>
      <w:tblGrid>
        <w:gridCol w:w="2016"/>
        <w:gridCol w:w="2448"/>
        <w:gridCol w:w="2448"/>
      </w:tblGrid>
      <w:tr w:rsidR="0066543A" w:rsidTr="00D201C3">
        <w:trPr>
          <w:jc w:val="center"/>
        </w:trPr>
        <w:tc>
          <w:tcPr>
            <w:tcW w:w="2016" w:type="dxa"/>
          </w:tcPr>
          <w:p w:rsidR="0066543A" w:rsidRPr="008A6DE4" w:rsidRDefault="0066543A" w:rsidP="00D201C3">
            <w:pPr>
              <w:pStyle w:val="BodyText"/>
              <w:jc w:val="left"/>
              <w:rPr>
                <w:rFonts w:ascii="Times New Roman" w:eastAsia="Calibri" w:hAnsi="Times New Roman"/>
                <w:b w:val="0"/>
                <w:sz w:val="20"/>
              </w:rPr>
            </w:pPr>
          </w:p>
        </w:tc>
        <w:tc>
          <w:tcPr>
            <w:tcW w:w="2448" w:type="dxa"/>
          </w:tcPr>
          <w:p w:rsidR="0066543A" w:rsidRPr="008A6DE4" w:rsidRDefault="0066543A" w:rsidP="00D201C3">
            <w:pPr>
              <w:pStyle w:val="BodyText"/>
              <w:jc w:val="center"/>
              <w:rPr>
                <w:rFonts w:ascii="Times New Roman" w:hAnsi="Times New Roman"/>
                <w:b w:val="0"/>
                <w:sz w:val="20"/>
              </w:rPr>
            </w:pPr>
            <w:r w:rsidRPr="008A6DE4">
              <w:rPr>
                <w:rFonts w:ascii="Times New Roman" w:hAnsi="Times New Roman"/>
                <w:sz w:val="20"/>
              </w:rPr>
              <w:t>Bottleneck Channel</w:t>
            </w:r>
          </w:p>
        </w:tc>
        <w:tc>
          <w:tcPr>
            <w:tcW w:w="2448" w:type="dxa"/>
          </w:tcPr>
          <w:p w:rsidR="0066543A" w:rsidRPr="008A6DE4" w:rsidRDefault="0066543A" w:rsidP="00D201C3">
            <w:pPr>
              <w:pStyle w:val="BodyText"/>
              <w:jc w:val="center"/>
              <w:rPr>
                <w:rFonts w:ascii="Times New Roman" w:hAnsi="Times New Roman"/>
                <w:b w:val="0"/>
                <w:sz w:val="20"/>
              </w:rPr>
            </w:pPr>
            <w:r w:rsidRPr="008A6DE4">
              <w:rPr>
                <w:rFonts w:ascii="Times New Roman" w:hAnsi="Times New Roman"/>
                <w:sz w:val="20"/>
              </w:rPr>
              <w:t>MIL (dB)</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Samsung</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139.4</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ZTE</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142.0</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OPPO</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145.1</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CATT</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145.9</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vivo</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137.8</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Xiaomi</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146.7</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Futurewei</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151.6</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Nokia</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138.6</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DCM</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145.7</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CMCC</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139.8</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Huawei</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139.0</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Pr>
                <w:rFonts w:ascii="Times New Roman" w:hAnsi="Times New Roman"/>
              </w:rPr>
              <w:t>Spreadtrum</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145.7</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Apple</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140.0</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Ericsson</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143.9</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Pr>
                <w:rFonts w:ascii="Times New Roman" w:hAnsi="Times New Roman"/>
              </w:rPr>
              <w:t>InterDigital</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143.2</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Pr>
                <w:rFonts w:ascii="Times New Roman" w:hAnsi="Times New Roman"/>
              </w:rPr>
              <w:t>Qualcomm</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139.4</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Intel</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143.9</w:t>
            </w:r>
          </w:p>
        </w:tc>
      </w:tr>
    </w:tbl>
    <w:p w:rsidR="0066543A" w:rsidRDefault="0066543A" w:rsidP="00FC4F7C">
      <w:pPr>
        <w:rPr>
          <w:rFonts w:eastAsia="Calibri"/>
        </w:rPr>
      </w:pPr>
    </w:p>
    <w:p w:rsidR="0066543A" w:rsidRPr="00597DF1" w:rsidRDefault="0066543A" w:rsidP="00FC4F7C">
      <w:pPr>
        <w:rPr>
          <w:rFonts w:eastAsia="Calibri"/>
          <w:lang w:eastAsia="zh-CN"/>
        </w:rPr>
      </w:pPr>
      <w:r w:rsidRPr="00AD4315">
        <w:rPr>
          <w:rFonts w:eastAsia="Calibri"/>
        </w:rPr>
        <w:t>The representative values in the last row of Table 9.1</w:t>
      </w:r>
      <w:r>
        <w:rPr>
          <w:rFonts w:eastAsia="Calibri"/>
        </w:rPr>
        <w:t>.1</w:t>
      </w:r>
      <w:r w:rsidRPr="00AD4315">
        <w:rPr>
          <w:rFonts w:eastAsia="Calibri"/>
        </w:rPr>
        <w:t xml:space="preserve">-2 and Table 9.1.1-3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597DF1" w:rsidRDefault="0066543A" w:rsidP="00FC4F7C">
      <w:pPr>
        <w:rPr>
          <w:rFonts w:eastAsia="Calibri"/>
          <w:lang w:eastAsia="zh-CN"/>
        </w:rPr>
      </w:pPr>
      <w:r w:rsidRPr="00AD4315">
        <w:rPr>
          <w:rFonts w:eastAsia="Calibri"/>
        </w:rPr>
        <w:lastRenderedPageBreak/>
        <w:t>As can be seen in the last ro</w:t>
      </w:r>
      <w:r w:rsidRPr="00597DF1">
        <w:rPr>
          <w:rFonts w:eastAsia="Calibri"/>
          <w:lang w:eastAsia="zh-CN"/>
        </w:rPr>
        <w:t xml:space="preserve">w for the representative value, all the channels except for PUSCH have better coverage than that of the bottleneck channel thus requiring no compensation. On average, a coverage degradation of approximately 3dB is observed for PUSCH. </w:t>
      </w:r>
    </w:p>
    <w:p w:rsidR="0066543A" w:rsidRPr="00597DF1" w:rsidRDefault="0066543A" w:rsidP="00FC4F7C">
      <w:pPr>
        <w:rPr>
          <w:rFonts w:eastAsia="Calibri"/>
          <w:lang w:eastAsia="zh-CN"/>
        </w:rPr>
      </w:pPr>
      <w:r w:rsidRPr="00AD4315">
        <w:rPr>
          <w:rFonts w:eastAsia="Calibri"/>
        </w:rPr>
        <w:t>It should be noted th</w:t>
      </w:r>
      <w:r w:rsidRPr="00597DF1">
        <w:rPr>
          <w:rFonts w:eastAsia="Calibri"/>
          <w:lang w:eastAsia="zh-CN"/>
        </w:rPr>
        <w:t xml:space="preserve">at the 3dB loss is resulted from the UE antenna efficiency loss assumed for the wearable use cases. Furthermore, the same target data rate of 1Mbps for PUSCH is assumed for both RedCap UE and the reference UE (see evaluation methodology described in clause 6.3). A smaller or no coverage loss for PUSCH is expected if the target data rate for RedCap UE is reduced. </w:t>
      </w:r>
    </w:p>
    <w:p w:rsidR="0066543A" w:rsidRPr="00803BE4" w:rsidRDefault="0066543A" w:rsidP="00FC4F7C">
      <w:pPr>
        <w:pStyle w:val="TH"/>
      </w:pPr>
      <w:r w:rsidRPr="00622453">
        <w:t>Table 9.1</w:t>
      </w:r>
      <w:r>
        <w:t>.1</w:t>
      </w:r>
      <w:r w:rsidRPr="00622453">
        <w:t>-2</w:t>
      </w:r>
      <w:r w:rsidRPr="00803BE4">
        <w:t>: Coverage loss (dB) for 2Rx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Tr="00D201C3">
        <w:trPr>
          <w:jc w:val="center"/>
        </w:trPr>
        <w:tc>
          <w:tcPr>
            <w:tcW w:w="1214" w:type="dxa"/>
          </w:tcPr>
          <w:p w:rsidR="0066543A" w:rsidRPr="008A6DE4" w:rsidRDefault="0066543A" w:rsidP="00D201C3">
            <w:pPr>
              <w:pStyle w:val="BodyText"/>
              <w:jc w:val="left"/>
              <w:rPr>
                <w:rFonts w:ascii="Times New Roman" w:eastAsia="Calibri" w:hAnsi="Times New Roman"/>
                <w:b w:val="0"/>
                <w:sz w:val="16"/>
                <w:szCs w:val="16"/>
              </w:rPr>
            </w:pPr>
          </w:p>
        </w:tc>
        <w:tc>
          <w:tcPr>
            <w:tcW w:w="771"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PDCCH CSS</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PDCCH USS</w:t>
            </w:r>
          </w:p>
        </w:tc>
        <w:tc>
          <w:tcPr>
            <w:tcW w:w="747"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PDSCH</w:t>
            </w:r>
          </w:p>
        </w:tc>
        <w:tc>
          <w:tcPr>
            <w:tcW w:w="58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Msg2</w:t>
            </w:r>
          </w:p>
        </w:tc>
        <w:tc>
          <w:tcPr>
            <w:tcW w:w="58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Msg4</w:t>
            </w:r>
          </w:p>
        </w:tc>
        <w:tc>
          <w:tcPr>
            <w:tcW w:w="651"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PBCH</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PUCCH 2bits</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PUCCH 11 bits</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PUCCH 22 bits</w:t>
            </w:r>
          </w:p>
        </w:tc>
        <w:tc>
          <w:tcPr>
            <w:tcW w:w="747"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 xml:space="preserve">PUSCH </w:t>
            </w:r>
          </w:p>
        </w:tc>
        <w:tc>
          <w:tcPr>
            <w:tcW w:w="58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Msg3</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PRACH B4</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Samsung</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20.6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24.6</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ZTE</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13.4</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OPPO</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20.0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19.5</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CATT</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vivo</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22.2</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-2.8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Xiaomi</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Futurewei</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9.3</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5.6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6.4</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9C0006"/>
                <w:sz w:val="16"/>
                <w:szCs w:val="16"/>
              </w:rPr>
              <w:t>-1.1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Nokia</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22.9</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8.7</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DCM</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18.1</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CMCC</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21.3</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Huawei</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17.9</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7.0</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Apple</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22.4</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10.4</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Ericsson</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12.5</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4.3</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8.1</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19.6</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18.4</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14.9</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4.2</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Intel</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11.2</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9.8</w:t>
            </w:r>
          </w:p>
        </w:tc>
      </w:tr>
      <w:tr w:rsidR="0066543A" w:rsidTr="00D201C3">
        <w:trPr>
          <w:trHeight w:val="429"/>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Representative value (dB)</w:t>
            </w:r>
          </w:p>
        </w:tc>
        <w:tc>
          <w:tcPr>
            <w:tcW w:w="771"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15.4</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19.2</w:t>
            </w:r>
          </w:p>
        </w:tc>
        <w:tc>
          <w:tcPr>
            <w:tcW w:w="747"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16.5</w:t>
            </w:r>
          </w:p>
        </w:tc>
        <w:tc>
          <w:tcPr>
            <w:tcW w:w="58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58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13.2</w:t>
            </w:r>
          </w:p>
        </w:tc>
        <w:tc>
          <w:tcPr>
            <w:tcW w:w="651"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17.0</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12.9</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c>
          <w:tcPr>
            <w:tcW w:w="747"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9C0006"/>
                <w:sz w:val="16"/>
                <w:szCs w:val="16"/>
              </w:rPr>
              <w:t>-3.0</w:t>
            </w:r>
          </w:p>
        </w:tc>
        <w:tc>
          <w:tcPr>
            <w:tcW w:w="58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6.2</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r>
    </w:tbl>
    <w:p w:rsidR="0066543A" w:rsidRPr="00AD4315" w:rsidRDefault="0066543A" w:rsidP="00FC4F7C">
      <w:pPr>
        <w:pStyle w:val="NO"/>
        <w:rPr>
          <w:rFonts w:eastAsia="Malgun Gothic"/>
        </w:rPr>
      </w:pPr>
      <w:r w:rsidRPr="008A6DE4">
        <w:t>Note:</w:t>
      </w:r>
      <w:r w:rsidR="00FC4F7C">
        <w:tab/>
      </w:r>
      <w:r w:rsidRPr="008A6DE4">
        <w:t xml:space="preserve">All sources except for Intel assume no TBS scaling for </w:t>
      </w:r>
      <w:r w:rsidRPr="00AD4315">
        <w:rPr>
          <w:rFonts w:eastAsia="Malgun Gothic"/>
        </w:rPr>
        <w:t>Msg2 evaluation</w:t>
      </w:r>
      <w:r>
        <w:t>.</w:t>
      </w:r>
    </w:p>
    <w:p w:rsidR="0066543A" w:rsidRPr="00803BE4" w:rsidRDefault="0066543A" w:rsidP="00FC4F7C">
      <w:pPr>
        <w:pStyle w:val="TH"/>
      </w:pPr>
      <w:r w:rsidRPr="00622453">
        <w:t>Table 9.1</w:t>
      </w:r>
      <w:r>
        <w:t>.1</w:t>
      </w:r>
      <w:r w:rsidRPr="00622453">
        <w:t>-3</w:t>
      </w:r>
      <w:r w:rsidRPr="00803BE4">
        <w:t>: Coverage loss (dB) for 1Rx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Tr="00D201C3">
        <w:trPr>
          <w:jc w:val="center"/>
        </w:trPr>
        <w:tc>
          <w:tcPr>
            <w:tcW w:w="1214" w:type="dxa"/>
          </w:tcPr>
          <w:p w:rsidR="0066543A" w:rsidRDefault="0066543A" w:rsidP="00D201C3">
            <w:pPr>
              <w:pStyle w:val="BodyText"/>
              <w:jc w:val="left"/>
              <w:rPr>
                <w:rFonts w:ascii="Times New Roman" w:eastAsia="Calibri" w:hAnsi="Times New Roman"/>
                <w:b w:val="0"/>
                <w:sz w:val="16"/>
                <w:szCs w:val="16"/>
              </w:rPr>
            </w:pPr>
          </w:p>
        </w:tc>
        <w:tc>
          <w:tcPr>
            <w:tcW w:w="77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47"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5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47"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PRACH B4</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Samsung</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21.1</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13.7</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ZTE</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13.4</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OPPO</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16.1</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16.9</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-3.2</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CATT</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vivo</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-2.8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Xiaomi</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Futurewei</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3.2</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Nokia</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18.2</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19.2</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DCM</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14.7</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CMCC</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Huawei</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14.2</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Apple</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Ericsson</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9.3</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lastRenderedPageBreak/>
              <w:t>InterDigital</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12.3</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15.3</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Intel</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9.8</w:t>
            </w:r>
          </w:p>
        </w:tc>
      </w:tr>
      <w:tr w:rsidR="0066543A" w:rsidTr="00D201C3">
        <w:trPr>
          <w:trHeight w:val="429"/>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Representative value (dB)</w:t>
            </w:r>
          </w:p>
        </w:tc>
        <w:tc>
          <w:tcPr>
            <w:tcW w:w="77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11.4</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15.7</w:t>
            </w:r>
          </w:p>
        </w:tc>
        <w:tc>
          <w:tcPr>
            <w:tcW w:w="747"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13.1</w:t>
            </w:r>
          </w:p>
        </w:tc>
        <w:tc>
          <w:tcPr>
            <w:tcW w:w="5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5.9</w:t>
            </w:r>
          </w:p>
        </w:tc>
        <w:tc>
          <w:tcPr>
            <w:tcW w:w="5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9.1</w:t>
            </w:r>
          </w:p>
        </w:tc>
        <w:tc>
          <w:tcPr>
            <w:tcW w:w="65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12.0</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12.9</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11.3</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c>
          <w:tcPr>
            <w:tcW w:w="747" w:type="dxa"/>
          </w:tcPr>
          <w:p w:rsidR="0066543A" w:rsidRPr="008A6FF3" w:rsidRDefault="0066543A" w:rsidP="00D201C3">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-3.0</w:t>
            </w:r>
          </w:p>
        </w:tc>
        <w:tc>
          <w:tcPr>
            <w:tcW w:w="5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6.2</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r>
    </w:tbl>
    <w:p w:rsidR="0066543A" w:rsidRPr="008A6FF3" w:rsidRDefault="0066543A" w:rsidP="00FC4F7C">
      <w:pPr>
        <w:pStyle w:val="NO"/>
      </w:pPr>
      <w:r w:rsidRPr="008A6FF3">
        <w:t>Note:</w:t>
      </w:r>
      <w:r w:rsidR="00FC4F7C">
        <w:tab/>
      </w:r>
      <w:r w:rsidRPr="008A6FF3">
        <w:t>All sources except for Intel assume no TBS scaling for Msg2 evaluation</w:t>
      </w:r>
      <w:r>
        <w:t>.</w:t>
      </w:r>
    </w:p>
    <w:p w:rsidR="0066543A" w:rsidRDefault="0066543A" w:rsidP="0066543A">
      <w:pPr>
        <w:pStyle w:val="Heading3"/>
        <w:rPr>
          <w:lang w:eastAsia="zh-CN"/>
        </w:rPr>
      </w:pPr>
      <w:bookmarkStart w:id="735" w:name="_Toc56714340"/>
      <w:bookmarkStart w:id="736" w:name="_Toc57126607"/>
      <w:bookmarkStart w:id="737" w:name="_Toc57126728"/>
      <w:bookmarkStart w:id="738" w:name="_Toc57127675"/>
      <w:bookmarkStart w:id="739" w:name="_Toc57127784"/>
      <w:bookmarkStart w:id="740" w:name="_Toc57136484"/>
      <w:bookmarkStart w:id="741" w:name="_Toc57144834"/>
      <w:bookmarkStart w:id="742" w:name="_Toc57144943"/>
      <w:r>
        <w:rPr>
          <w:lang w:eastAsia="zh-CN"/>
        </w:rPr>
        <w:t>9.1.2</w:t>
      </w:r>
      <w:r>
        <w:rPr>
          <w:lang w:eastAsia="zh-CN"/>
        </w:rPr>
        <w:tab/>
        <w:t>R</w:t>
      </w:r>
      <w:r w:rsidRPr="004C307A">
        <w:rPr>
          <w:lang w:eastAsia="zh-CN"/>
        </w:rPr>
        <w:t>ural scenario at 0.7 GHz</w:t>
      </w:r>
      <w:bookmarkEnd w:id="735"/>
      <w:bookmarkEnd w:id="736"/>
      <w:bookmarkEnd w:id="737"/>
      <w:bookmarkEnd w:id="738"/>
      <w:bookmarkEnd w:id="739"/>
      <w:bookmarkEnd w:id="740"/>
      <w:bookmarkEnd w:id="741"/>
      <w:bookmarkEnd w:id="742"/>
    </w:p>
    <w:p w:rsidR="0066543A" w:rsidRPr="00AD4315" w:rsidRDefault="0066543A" w:rsidP="00FC4F7C">
      <w:pPr>
        <w:rPr>
          <w:rFonts w:eastAsia="Calibri"/>
        </w:rPr>
      </w:pPr>
      <w:r>
        <w:t xml:space="preserve">For Rural scenario at 0.7 GHz, the bottleneck channel for the reference NR UE and the corresponding maximum isotropic loss (MIL) value by the sourcing companies [3] are shown in Table 9.1.2-1. More details are provided in Annex C.2. The estimated coverage loss for the RedCap UE in rural scenario at 0.7 GHz, relative to the bottleneck channel of the reference NR UE </w:t>
      </w:r>
      <w:r w:rsidRPr="00AD4315">
        <w:rPr>
          <w:rFonts w:eastAsia="Calibri"/>
        </w:rPr>
        <w:t>is summarized in Table 9.1</w:t>
      </w:r>
      <w:r>
        <w:rPr>
          <w:rFonts w:eastAsia="Calibri"/>
        </w:rPr>
        <w:t>.2</w:t>
      </w:r>
      <w:r w:rsidRPr="00AD4315">
        <w:rPr>
          <w:rFonts w:eastAsia="Calibri"/>
        </w:rPr>
        <w:t>-</w:t>
      </w:r>
      <w:r>
        <w:rPr>
          <w:rFonts w:eastAsia="Calibri"/>
        </w:rPr>
        <w:t>2</w:t>
      </w:r>
      <w:r w:rsidRPr="00AD4315">
        <w:rPr>
          <w:rFonts w:eastAsia="Calibri"/>
        </w:rPr>
        <w:t xml:space="preserve"> and Table 9.1</w:t>
      </w:r>
      <w:r>
        <w:rPr>
          <w:rFonts w:eastAsia="Calibri"/>
        </w:rPr>
        <w:t>.2</w:t>
      </w:r>
      <w:r w:rsidRPr="00AD4315">
        <w:rPr>
          <w:rFonts w:eastAsia="Calibri"/>
        </w:rPr>
        <w:t>-</w:t>
      </w:r>
      <w:r>
        <w:rPr>
          <w:rFonts w:eastAsia="Calibri"/>
        </w:rPr>
        <w:t>3</w:t>
      </w:r>
      <w:r w:rsidRPr="00AD4315">
        <w:rPr>
          <w:rFonts w:eastAsia="Calibri"/>
        </w:rPr>
        <w:t xml:space="preserve">. </w:t>
      </w:r>
      <w:r w:rsidRPr="00F1262E">
        <w:rPr>
          <w:rFonts w:eastAsia="Calibri"/>
        </w:rPr>
        <w:t>For every sourcing-company result, the amount of compensation for each channel that has MIL below the target value are highlighted.</w:t>
      </w:r>
      <w:r>
        <w:rPr>
          <w:rFonts w:eastAsia="Calibri"/>
        </w:rPr>
        <w:t xml:space="preserve"> </w:t>
      </w:r>
      <w:r w:rsidRPr="00AD4315">
        <w:rPr>
          <w:rFonts w:eastAsia="Calibri"/>
        </w:rPr>
        <w:t>It is noted that the 3dB antenna efficiency loss is assumed in both DL and UL for the RedCap UE.</w:t>
      </w:r>
    </w:p>
    <w:p w:rsidR="0066543A" w:rsidRPr="00803BE4" w:rsidRDefault="0066543A" w:rsidP="00FC4F7C">
      <w:pPr>
        <w:pStyle w:val="TH"/>
      </w:pPr>
      <w:r w:rsidRPr="00622453">
        <w:t>Table 9.1</w:t>
      </w:r>
      <w:r>
        <w:t>.2</w:t>
      </w:r>
      <w:r w:rsidRPr="00622453">
        <w:t>-</w:t>
      </w:r>
      <w:r>
        <w:t>1</w:t>
      </w:r>
      <w:r w:rsidRPr="00803BE4">
        <w:t>: Bottleneck channel and MIL value for Reference NR UE in rural 0.7 GHz</w:t>
      </w:r>
    </w:p>
    <w:tbl>
      <w:tblPr>
        <w:tblStyle w:val="2"/>
        <w:tblW w:w="6912" w:type="dxa"/>
        <w:jc w:val="center"/>
        <w:tblLook w:val="04A0" w:firstRow="1" w:lastRow="0" w:firstColumn="1" w:lastColumn="0" w:noHBand="0" w:noVBand="1"/>
      </w:tblPr>
      <w:tblGrid>
        <w:gridCol w:w="2016"/>
        <w:gridCol w:w="2448"/>
        <w:gridCol w:w="2448"/>
      </w:tblGrid>
      <w:tr w:rsidR="0066543A" w:rsidTr="00D201C3">
        <w:trPr>
          <w:jc w:val="center"/>
        </w:trPr>
        <w:tc>
          <w:tcPr>
            <w:tcW w:w="2016" w:type="dxa"/>
          </w:tcPr>
          <w:p w:rsidR="0066543A" w:rsidRPr="008A6FF3" w:rsidRDefault="0066543A" w:rsidP="00D201C3">
            <w:pPr>
              <w:pStyle w:val="BodyText"/>
              <w:jc w:val="left"/>
              <w:rPr>
                <w:rFonts w:ascii="Times New Roman" w:eastAsia="Calibri" w:hAnsi="Times New Roman"/>
                <w:b w:val="0"/>
                <w:sz w:val="20"/>
              </w:rPr>
            </w:pPr>
          </w:p>
        </w:tc>
        <w:tc>
          <w:tcPr>
            <w:tcW w:w="2448" w:type="dxa"/>
          </w:tcPr>
          <w:p w:rsidR="0066543A" w:rsidRPr="008A6FF3" w:rsidRDefault="0066543A" w:rsidP="00D201C3">
            <w:pPr>
              <w:pStyle w:val="BodyText"/>
              <w:jc w:val="center"/>
              <w:rPr>
                <w:rFonts w:ascii="Times New Roman" w:hAnsi="Times New Roman"/>
                <w:b w:val="0"/>
                <w:sz w:val="20"/>
              </w:rPr>
            </w:pPr>
            <w:r w:rsidRPr="008A6FF3">
              <w:rPr>
                <w:rFonts w:ascii="Times New Roman" w:hAnsi="Times New Roman"/>
                <w:sz w:val="20"/>
              </w:rPr>
              <w:t>Bottleneck Channel</w:t>
            </w:r>
          </w:p>
        </w:tc>
        <w:tc>
          <w:tcPr>
            <w:tcW w:w="2448" w:type="dxa"/>
          </w:tcPr>
          <w:p w:rsidR="0066543A" w:rsidRPr="008A6FF3" w:rsidRDefault="0066543A" w:rsidP="00D201C3">
            <w:pPr>
              <w:pStyle w:val="BodyText"/>
              <w:jc w:val="center"/>
              <w:rPr>
                <w:rFonts w:ascii="Times New Roman" w:hAnsi="Times New Roman"/>
                <w:b w:val="0"/>
                <w:sz w:val="20"/>
              </w:rPr>
            </w:pPr>
            <w:r w:rsidRPr="008A6FF3">
              <w:rPr>
                <w:rFonts w:ascii="Times New Roman" w:hAnsi="Times New Roman"/>
                <w:sz w:val="20"/>
              </w:rPr>
              <w:t>MIL (dB)</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Samsung</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146.6</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ZTE</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 Msg3</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143.2</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OPPO</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PUCCH PF3 22 bits</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148.9</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CATT</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147.9</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vivo</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144.0</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Xiaomi</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149.7</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Futurewei</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150.8</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Nokia</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138.5</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DCM</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146.7</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Panasonic</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141.8</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Huawei</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141.8</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Pr>
                <w:rFonts w:ascii="Times New Roman" w:hAnsi="Times New Roman"/>
              </w:rPr>
              <w:t>Spreadtrum</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151.5</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Apple</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143.7</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Ericsson</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142.9</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Pr>
                <w:rFonts w:ascii="Times New Roman" w:hAnsi="Times New Roman"/>
              </w:rPr>
              <w:t>InterDigital</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144.4</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Pr>
                <w:rFonts w:ascii="Times New Roman" w:hAnsi="Times New Roman"/>
              </w:rPr>
              <w:t>Qualcomm</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141.3</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Intel</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146.7</w:t>
            </w:r>
          </w:p>
        </w:tc>
      </w:tr>
    </w:tbl>
    <w:p w:rsidR="0066543A" w:rsidRDefault="0066543A" w:rsidP="00FC4F7C">
      <w:pPr>
        <w:rPr>
          <w:rFonts w:eastAsia="Calibri"/>
        </w:rPr>
      </w:pPr>
    </w:p>
    <w:p w:rsidR="0066543A" w:rsidRPr="00597DF1" w:rsidRDefault="0066543A" w:rsidP="00FC4F7C">
      <w:pPr>
        <w:rPr>
          <w:rFonts w:eastAsia="Calibri"/>
          <w:lang w:eastAsia="zh-CN"/>
        </w:rPr>
      </w:pPr>
      <w:bookmarkStart w:id="743" w:name="_Hlk55746691"/>
      <w:r w:rsidRPr="00AD4315">
        <w:rPr>
          <w:rFonts w:eastAsia="Calibri"/>
        </w:rPr>
        <w:t>The representative values in the last row of Table 9.1</w:t>
      </w:r>
      <w:r>
        <w:rPr>
          <w:rFonts w:eastAsia="Calibri"/>
        </w:rPr>
        <w:t>.2</w:t>
      </w:r>
      <w:r w:rsidRPr="00AD4315">
        <w:rPr>
          <w:rFonts w:eastAsia="Calibri"/>
        </w:rPr>
        <w:t>-</w:t>
      </w:r>
      <w:r>
        <w:rPr>
          <w:rFonts w:eastAsia="Calibri"/>
        </w:rPr>
        <w:t>2</w:t>
      </w:r>
      <w:r w:rsidRPr="00AD4315">
        <w:rPr>
          <w:rFonts w:eastAsia="Calibri"/>
        </w:rPr>
        <w:t xml:space="preserve"> and Table 9.1</w:t>
      </w:r>
      <w:r>
        <w:rPr>
          <w:rFonts w:eastAsia="Calibri"/>
        </w:rPr>
        <w:t>.2</w:t>
      </w:r>
      <w:r w:rsidRPr="00AD4315">
        <w:rPr>
          <w:rFonts w:eastAsia="Calibri"/>
        </w:rPr>
        <w:t>-</w:t>
      </w:r>
      <w:r>
        <w:rPr>
          <w:rFonts w:eastAsia="Calibri"/>
        </w:rPr>
        <w:t>3</w:t>
      </w:r>
      <w:r w:rsidRPr="00AD4315">
        <w:rPr>
          <w:rFonts w:eastAsia="Calibri"/>
        </w:rPr>
        <w:t xml:space="preserve">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597DF1" w:rsidRDefault="0066543A" w:rsidP="00FC4F7C">
      <w:pPr>
        <w:rPr>
          <w:rFonts w:eastAsia="Calibri"/>
          <w:lang w:eastAsia="zh-CN"/>
        </w:rPr>
      </w:pPr>
      <w:r w:rsidRPr="00AD4315">
        <w:rPr>
          <w:rFonts w:eastAsia="Calibri"/>
        </w:rPr>
        <w:t>As can be seen in the last row for the representative value, all the channels exc</w:t>
      </w:r>
      <w:r w:rsidRPr="00597DF1">
        <w:rPr>
          <w:rFonts w:eastAsia="Calibri"/>
          <w:lang w:eastAsia="zh-CN"/>
        </w:rPr>
        <w:t xml:space="preserve">ept for PUSCH and Msg3 have better coverage than that of the bottleneck channel thus requiring no compensation. On average, a coverage degradation of approximately 2.8 dB and 1 dB, respectively is observed for PUSCH and Msg3. </w:t>
      </w:r>
    </w:p>
    <w:p w:rsidR="0066543A" w:rsidRPr="00597DF1" w:rsidRDefault="0066543A" w:rsidP="00FC4F7C">
      <w:pPr>
        <w:rPr>
          <w:rFonts w:eastAsia="Calibri"/>
          <w:lang w:eastAsia="zh-CN"/>
        </w:rPr>
      </w:pPr>
      <w:r w:rsidRPr="00AD4315">
        <w:rPr>
          <w:rFonts w:eastAsia="Calibri"/>
        </w:rPr>
        <w:t>It should be noted that the 3</w:t>
      </w:r>
      <w:r w:rsidRPr="00597DF1">
        <w:rPr>
          <w:rFonts w:eastAsia="Calibri"/>
          <w:lang w:eastAsia="zh-CN"/>
        </w:rPr>
        <w:t xml:space="preserve"> dB loss is resulted from the UE antenna efficiency loss assumed for the wearable use cases. Furthermore, the same target data rate of 100 kbps for PUSCH is assumed for both RedCap UE and the reference NR UE (see evaluation methodology described in clause 6.3). A smaller or no coverage loss for PUSCH is expected if the target data rate for RedCap UE is reduced. </w:t>
      </w:r>
    </w:p>
    <w:bookmarkEnd w:id="743"/>
    <w:p w:rsidR="0066543A" w:rsidRPr="00803BE4" w:rsidRDefault="0066543A" w:rsidP="00FC4F7C">
      <w:pPr>
        <w:pStyle w:val="TH"/>
      </w:pPr>
      <w:r w:rsidRPr="00622453">
        <w:lastRenderedPageBreak/>
        <w:t>Table 9.1</w:t>
      </w:r>
      <w:r>
        <w:t>.2</w:t>
      </w:r>
      <w:r w:rsidRPr="00622453">
        <w:t>-</w:t>
      </w:r>
      <w:r>
        <w:t>2</w:t>
      </w:r>
      <w:r w:rsidRPr="00803BE4">
        <w:t>: Coverage loss (dB) for 2Rx RedCap UE in rural scenario at 0.7 GHz (Option 3)</w:t>
      </w:r>
    </w:p>
    <w:tbl>
      <w:tblPr>
        <w:tblStyle w:val="2"/>
        <w:tblW w:w="9994"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66543A" w:rsidRPr="008A6FF3" w:rsidTr="00D201C3">
        <w:trPr>
          <w:jc w:val="center"/>
        </w:trPr>
        <w:tc>
          <w:tcPr>
            <w:tcW w:w="1238" w:type="dxa"/>
          </w:tcPr>
          <w:p w:rsidR="0066543A" w:rsidRPr="008A6FF3" w:rsidRDefault="0066543A" w:rsidP="00D201C3">
            <w:pPr>
              <w:pStyle w:val="BodyText"/>
              <w:jc w:val="left"/>
              <w:rPr>
                <w:rFonts w:ascii="Times New Roman" w:eastAsia="Calibri" w:hAnsi="Times New Roman"/>
                <w:b w:val="0"/>
                <w:sz w:val="16"/>
                <w:szCs w:val="16"/>
              </w:rPr>
            </w:pP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10.8</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10.6</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66543A" w:rsidRPr="008A6FF3" w:rsidTr="00D201C3">
        <w:trPr>
          <w:trHeight w:val="429"/>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10.6</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10.8</w:t>
            </w:r>
          </w:p>
        </w:tc>
        <w:tc>
          <w:tcPr>
            <w:tcW w:w="759"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7.9</w:t>
            </w:r>
          </w:p>
        </w:tc>
        <w:tc>
          <w:tcPr>
            <w:tcW w:w="66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11.5</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9C0006"/>
                <w:sz w:val="16"/>
                <w:szCs w:val="16"/>
              </w:rPr>
              <w:t>-2.8</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rsidR="0066543A" w:rsidRPr="00D92A20" w:rsidRDefault="0066543A" w:rsidP="00FC4F7C">
      <w:pPr>
        <w:pStyle w:val="NO"/>
        <w:rPr>
          <w:rFonts w:eastAsia="Malgun Gothic"/>
        </w:rPr>
      </w:pPr>
      <w:r w:rsidRPr="008A6FF3">
        <w:t>Note:</w:t>
      </w:r>
      <w:r w:rsidR="00FC4F7C">
        <w:tab/>
      </w:r>
      <w:r w:rsidRPr="008A6FF3">
        <w:t xml:space="preserve">All sources except for Intel assume no TBS scaling for </w:t>
      </w:r>
      <w:r w:rsidRPr="00D92A20">
        <w:rPr>
          <w:rFonts w:eastAsia="Malgun Gothic"/>
        </w:rPr>
        <w:t>Msg2 evaluation</w:t>
      </w:r>
      <w:r>
        <w:t>.</w:t>
      </w:r>
    </w:p>
    <w:p w:rsidR="0066543A" w:rsidRPr="008A6FF3" w:rsidRDefault="0066543A" w:rsidP="0066543A">
      <w:pPr>
        <w:spacing w:after="0"/>
        <w:rPr>
          <w:sz w:val="16"/>
          <w:szCs w:val="16"/>
        </w:rPr>
      </w:pPr>
    </w:p>
    <w:p w:rsidR="0066543A" w:rsidRPr="00803BE4" w:rsidRDefault="0066543A" w:rsidP="00FC4F7C">
      <w:pPr>
        <w:pStyle w:val="TH"/>
      </w:pPr>
      <w:r w:rsidRPr="00622453">
        <w:t>Table 9.1</w:t>
      </w:r>
      <w:r>
        <w:t>.2</w:t>
      </w:r>
      <w:r w:rsidRPr="00622453">
        <w:t>-</w:t>
      </w:r>
      <w:r>
        <w:t>3</w:t>
      </w:r>
      <w:r w:rsidRPr="00803BE4">
        <w:t>: Coverage loss (dB) for 1Rx RedCap UE in rural scenario at 0.7 GHz (Option 3)</w:t>
      </w:r>
    </w:p>
    <w:tbl>
      <w:tblPr>
        <w:tblStyle w:val="2"/>
        <w:tblW w:w="9990"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66543A" w:rsidRPr="008A6FF3" w:rsidTr="00D201C3">
        <w:trPr>
          <w:jc w:val="center"/>
        </w:trPr>
        <w:tc>
          <w:tcPr>
            <w:tcW w:w="1238" w:type="dxa"/>
          </w:tcPr>
          <w:p w:rsidR="0066543A" w:rsidRPr="008A6FF3" w:rsidRDefault="0066543A" w:rsidP="00D201C3">
            <w:pPr>
              <w:pStyle w:val="BodyText"/>
              <w:jc w:val="left"/>
              <w:rPr>
                <w:rFonts w:ascii="Times New Roman" w:eastAsia="Calibri" w:hAnsi="Times New Roman"/>
                <w:b w:val="0"/>
                <w:sz w:val="16"/>
                <w:szCs w:val="16"/>
              </w:rPr>
            </w:pP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78"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5.7</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7.2</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66543A" w:rsidRPr="008A6FF3" w:rsidTr="00D201C3">
        <w:trPr>
          <w:trHeight w:val="429"/>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7.1</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759"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4.4</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4.2</w:t>
            </w:r>
          </w:p>
        </w:tc>
        <w:tc>
          <w:tcPr>
            <w:tcW w:w="66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7.8</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rsidR="0066543A" w:rsidRPr="008A6FF3" w:rsidRDefault="0066543A" w:rsidP="00D201C3">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-2.8</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78"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rsidR="0066543A" w:rsidRPr="00D92A20" w:rsidRDefault="0066543A" w:rsidP="00FC4F7C">
      <w:pPr>
        <w:pStyle w:val="NO"/>
        <w:rPr>
          <w:rFonts w:eastAsia="Malgun Gothic"/>
        </w:rPr>
      </w:pPr>
      <w:r w:rsidRPr="008A6FF3">
        <w:t>Note:</w:t>
      </w:r>
      <w:r w:rsidR="00FC4F7C">
        <w:tab/>
      </w:r>
      <w:r w:rsidRPr="008A6FF3">
        <w:t>All sources except for Source Intel assume no TBS scaling for Msg2 evaluation</w:t>
      </w:r>
      <w:r>
        <w:t>.</w:t>
      </w:r>
    </w:p>
    <w:p w:rsidR="0066543A" w:rsidRDefault="0066543A" w:rsidP="0066543A">
      <w:pPr>
        <w:pStyle w:val="Heading3"/>
        <w:rPr>
          <w:lang w:eastAsia="zh-CN"/>
        </w:rPr>
      </w:pPr>
      <w:bookmarkStart w:id="744" w:name="_Toc56714341"/>
      <w:bookmarkStart w:id="745" w:name="_Toc57126608"/>
      <w:bookmarkStart w:id="746" w:name="_Toc57126729"/>
      <w:bookmarkStart w:id="747" w:name="_Toc57127676"/>
      <w:bookmarkStart w:id="748" w:name="_Toc57127785"/>
      <w:bookmarkStart w:id="749" w:name="_Toc57136485"/>
      <w:bookmarkStart w:id="750" w:name="_Toc57144835"/>
      <w:bookmarkStart w:id="751" w:name="_Toc57144944"/>
      <w:r>
        <w:rPr>
          <w:lang w:eastAsia="zh-CN"/>
        </w:rPr>
        <w:lastRenderedPageBreak/>
        <w:t>9.1.3</w:t>
      </w:r>
      <w:r>
        <w:rPr>
          <w:lang w:eastAsia="zh-CN"/>
        </w:rPr>
        <w:tab/>
        <w:t>Urban scenario at 4 GHz</w:t>
      </w:r>
      <w:bookmarkEnd w:id="744"/>
      <w:bookmarkEnd w:id="745"/>
      <w:bookmarkEnd w:id="746"/>
      <w:bookmarkEnd w:id="747"/>
      <w:bookmarkEnd w:id="748"/>
      <w:bookmarkEnd w:id="749"/>
      <w:bookmarkEnd w:id="750"/>
      <w:bookmarkEnd w:id="751"/>
    </w:p>
    <w:p w:rsidR="0066543A" w:rsidRDefault="0066543A" w:rsidP="00FC4F7C">
      <w:r>
        <w:t>For Urban scenario at 4 GHz, the bottleneck channel for the reference NR UE and the corresponding maximum isotropic loss (MIL) value by the sourcing companies [3] are shown in Table 9.1.3-1. More details are provided in Annex C.3.</w:t>
      </w:r>
    </w:p>
    <w:p w:rsidR="0066543A" w:rsidRPr="00D92A20" w:rsidRDefault="0066543A" w:rsidP="00FC4F7C">
      <w:pPr>
        <w:rPr>
          <w:rFonts w:eastAsia="Calibri"/>
        </w:rPr>
      </w:pPr>
      <w:r>
        <w:t xml:space="preserve">For RedCap UE with 1 Rx and 2 Rx, the MIL loss relative to the bottleneck channel of the reference NR UE is studied under different downlink power spectrum density assumptions. For DL PSD </w:t>
      </w:r>
      <w:r w:rsidRPr="00D92A20">
        <w:rPr>
          <w:rFonts w:eastAsia="Calibri"/>
        </w:rPr>
        <w:t>33 dBm/MHz, the estimated coverage loss for 1 Rx and 2 Rx is summarized in Table 9.1</w:t>
      </w:r>
      <w:r>
        <w:rPr>
          <w:rFonts w:eastAsia="Calibri"/>
        </w:rPr>
        <w:t>.3</w:t>
      </w:r>
      <w:r w:rsidRPr="00D92A20">
        <w:rPr>
          <w:rFonts w:eastAsia="Calibri"/>
        </w:rPr>
        <w:t>-</w:t>
      </w:r>
      <w:r>
        <w:rPr>
          <w:rFonts w:eastAsia="Calibri"/>
        </w:rPr>
        <w:t>2</w:t>
      </w:r>
      <w:r w:rsidRPr="00D92A20">
        <w:rPr>
          <w:rFonts w:eastAsia="Calibri"/>
        </w:rPr>
        <w:t xml:space="preserve"> and Table 9.1</w:t>
      </w:r>
      <w:r>
        <w:rPr>
          <w:rFonts w:eastAsia="Calibri"/>
        </w:rPr>
        <w:t>.3</w:t>
      </w:r>
      <w:r w:rsidRPr="00D92A20">
        <w:rPr>
          <w:rFonts w:eastAsia="Calibri"/>
        </w:rPr>
        <w:t>-</w:t>
      </w:r>
      <w:r>
        <w:rPr>
          <w:rFonts w:eastAsia="Calibri"/>
        </w:rPr>
        <w:t>3</w:t>
      </w:r>
      <w:r w:rsidRPr="00D92A20">
        <w:rPr>
          <w:rFonts w:eastAsia="Calibri"/>
        </w:rPr>
        <w:t>, respectively. For DL PSD 24 dBm/MHz, the estimated coverage loss for 1 Rx and 2 Rx is summarized in Table 9.1</w:t>
      </w:r>
      <w:r>
        <w:rPr>
          <w:rFonts w:eastAsia="Calibri"/>
        </w:rPr>
        <w:t>.3</w:t>
      </w:r>
      <w:r w:rsidRPr="00D92A20">
        <w:rPr>
          <w:rFonts w:eastAsia="Calibri"/>
        </w:rPr>
        <w:t>-</w:t>
      </w:r>
      <w:r>
        <w:rPr>
          <w:rFonts w:eastAsia="Calibri"/>
        </w:rPr>
        <w:t>4</w:t>
      </w:r>
      <w:r w:rsidRPr="00D92A20">
        <w:rPr>
          <w:rFonts w:eastAsia="Calibri"/>
        </w:rPr>
        <w:t xml:space="preserve"> and Table 9.1</w:t>
      </w:r>
      <w:r>
        <w:rPr>
          <w:rFonts w:eastAsia="Calibri"/>
        </w:rPr>
        <w:t>.3</w:t>
      </w:r>
      <w:r w:rsidRPr="00D92A20">
        <w:rPr>
          <w:rFonts w:eastAsia="Calibri"/>
        </w:rPr>
        <w:t>-</w:t>
      </w:r>
      <w:r>
        <w:rPr>
          <w:rFonts w:eastAsia="Calibri"/>
        </w:rPr>
        <w:t>5</w:t>
      </w:r>
      <w:r w:rsidRPr="00D92A20">
        <w:rPr>
          <w:rFonts w:eastAsia="Calibri"/>
        </w:rPr>
        <w:t xml:space="preserve">, respectively. </w:t>
      </w:r>
      <w:r w:rsidRPr="00F1262E">
        <w:rPr>
          <w:rFonts w:eastAsia="Calibri"/>
        </w:rPr>
        <w:t>For every sourcing-company result, the amount of compensation for each channel that has MIL below the target value are highlighted.</w:t>
      </w:r>
      <w:r>
        <w:rPr>
          <w:rFonts w:eastAsia="Calibri"/>
        </w:rPr>
        <w:t xml:space="preserve"> </w:t>
      </w:r>
      <w:r w:rsidRPr="00D92A20">
        <w:rPr>
          <w:rFonts w:eastAsia="Calibri"/>
        </w:rPr>
        <w:t>It is noted that the 3dB antenna efficiency loss is assumed in both DL and UL for the RedCap UE.</w:t>
      </w:r>
    </w:p>
    <w:p w:rsidR="0066543A" w:rsidRPr="00803BE4" w:rsidRDefault="0066543A" w:rsidP="00FC4F7C">
      <w:pPr>
        <w:pStyle w:val="TH"/>
      </w:pPr>
      <w:r w:rsidRPr="00622453">
        <w:t>Table 9.1</w:t>
      </w:r>
      <w:r>
        <w:t>.3</w:t>
      </w:r>
      <w:r w:rsidRPr="00622453">
        <w:t>-</w:t>
      </w:r>
      <w:r>
        <w:t>1</w:t>
      </w:r>
      <w:r w:rsidRPr="00803BE4">
        <w:t>: Bottleneck channel and MIL values for Reference NR UE in Urban 4 GHz</w:t>
      </w:r>
    </w:p>
    <w:tbl>
      <w:tblPr>
        <w:tblStyle w:val="2"/>
        <w:tblW w:w="6912" w:type="dxa"/>
        <w:jc w:val="center"/>
        <w:tblLook w:val="04A0" w:firstRow="1" w:lastRow="0" w:firstColumn="1" w:lastColumn="0" w:noHBand="0" w:noVBand="1"/>
      </w:tblPr>
      <w:tblGrid>
        <w:gridCol w:w="2016"/>
        <w:gridCol w:w="2448"/>
        <w:gridCol w:w="2448"/>
      </w:tblGrid>
      <w:tr w:rsidR="0066543A" w:rsidTr="00D201C3">
        <w:trPr>
          <w:jc w:val="center"/>
        </w:trPr>
        <w:tc>
          <w:tcPr>
            <w:tcW w:w="2016" w:type="dxa"/>
          </w:tcPr>
          <w:p w:rsidR="0066543A" w:rsidRPr="00B43108" w:rsidRDefault="0066543A" w:rsidP="00D201C3">
            <w:pPr>
              <w:pStyle w:val="BodyText"/>
              <w:jc w:val="left"/>
              <w:rPr>
                <w:rFonts w:ascii="Times New Roman" w:eastAsia="Calibri" w:hAnsi="Times New Roman"/>
                <w:b w:val="0"/>
                <w:sz w:val="20"/>
              </w:rPr>
            </w:pPr>
          </w:p>
        </w:tc>
        <w:tc>
          <w:tcPr>
            <w:tcW w:w="2448" w:type="dxa"/>
          </w:tcPr>
          <w:p w:rsidR="0066543A" w:rsidRPr="00B43108" w:rsidRDefault="0066543A" w:rsidP="00D201C3">
            <w:pPr>
              <w:pStyle w:val="BodyText"/>
              <w:jc w:val="center"/>
              <w:rPr>
                <w:rFonts w:ascii="Times New Roman" w:hAnsi="Times New Roman"/>
                <w:b w:val="0"/>
                <w:sz w:val="20"/>
              </w:rPr>
            </w:pPr>
            <w:r w:rsidRPr="00B43108">
              <w:rPr>
                <w:rFonts w:ascii="Times New Roman" w:hAnsi="Times New Roman"/>
                <w:sz w:val="20"/>
              </w:rPr>
              <w:t>Bottleneck Channel</w:t>
            </w:r>
          </w:p>
        </w:tc>
        <w:tc>
          <w:tcPr>
            <w:tcW w:w="2448" w:type="dxa"/>
          </w:tcPr>
          <w:p w:rsidR="0066543A" w:rsidRPr="00B43108" w:rsidRDefault="0066543A" w:rsidP="00D201C3">
            <w:pPr>
              <w:pStyle w:val="BodyText"/>
              <w:jc w:val="center"/>
              <w:rPr>
                <w:rFonts w:ascii="Times New Roman" w:hAnsi="Times New Roman"/>
                <w:b w:val="0"/>
                <w:sz w:val="20"/>
              </w:rPr>
            </w:pPr>
            <w:r w:rsidRPr="00B43108">
              <w:rPr>
                <w:rFonts w:ascii="Times New Roman" w:hAnsi="Times New Roman"/>
                <w:sz w:val="20"/>
              </w:rPr>
              <w:t>MIL (dB)</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Samsung</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142.0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ZTE</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143.0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OPPO</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147.0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vivo</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139.3</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Futurewei</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152.6</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Nokia</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140.8</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DCM</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146.8</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Huawei</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Pr>
                <w:rFonts w:ascii="Times New Roman" w:hAnsi="Times New Roman"/>
              </w:rPr>
              <w:t>Spreadtrum</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145.4</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Ericsson</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Msg2</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143.6</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Pr>
                <w:rFonts w:ascii="Times New Roman" w:hAnsi="Times New Roman"/>
              </w:rPr>
              <w:t>InterDigital</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144.9</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Pr>
                <w:rFonts w:ascii="Times New Roman" w:hAnsi="Times New Roman"/>
              </w:rPr>
              <w:t>Qualcomm</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140.7</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Intel</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Lenovo</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148.3</w:t>
            </w:r>
          </w:p>
        </w:tc>
      </w:tr>
    </w:tbl>
    <w:p w:rsidR="0066543A" w:rsidRPr="00D92A20" w:rsidRDefault="0066543A" w:rsidP="00FC4F7C">
      <w:pPr>
        <w:rPr>
          <w:rFonts w:eastAsia="Calibri"/>
        </w:rPr>
      </w:pPr>
    </w:p>
    <w:p w:rsidR="0066543A" w:rsidRPr="00B43108" w:rsidRDefault="0066543A" w:rsidP="00FC4F7C">
      <w:r w:rsidRPr="00B43108">
        <w:t>The representative values in the last row of Table 9.1</w:t>
      </w:r>
      <w:r>
        <w:t>.3</w:t>
      </w:r>
      <w:r w:rsidRPr="00B43108">
        <w:t>-</w:t>
      </w:r>
      <w:r>
        <w:t>2</w:t>
      </w:r>
      <w:r w:rsidRPr="00B43108">
        <w:t xml:space="preserve"> to Table 9.1</w:t>
      </w:r>
      <w:r>
        <w:t>.3</w:t>
      </w:r>
      <w:r w:rsidRPr="00B43108">
        <w:t>-</w:t>
      </w:r>
      <w:r>
        <w:t>5</w:t>
      </w:r>
      <w:r w:rsidRPr="00B43108">
        <w:t xml:space="preserve"> are derived by </w:t>
      </w:r>
      <w:r>
        <w:t xml:space="preserve">taking the mean value (in dB domain) from </w:t>
      </w:r>
      <w:r w:rsidRPr="00B43108">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B43108" w:rsidRDefault="0066543A" w:rsidP="00FC4F7C">
      <w:r w:rsidRPr="00B43108">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rsidR="0066543A" w:rsidRPr="00B43108" w:rsidRDefault="0066543A" w:rsidP="00FC4F7C">
      <w:r w:rsidRPr="00B43108">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or no coverage loss for PUSCH is expected if the target data rate for RedCap UE is reduced. </w:t>
      </w:r>
    </w:p>
    <w:p w:rsidR="0066543A" w:rsidRPr="00B43108" w:rsidRDefault="0066543A" w:rsidP="00FC4F7C">
      <w:r w:rsidRPr="00B43108">
        <w:t>As seen from Table 9.1</w:t>
      </w:r>
      <w:r>
        <w:t>.3</w:t>
      </w:r>
      <w:r w:rsidRPr="00B43108">
        <w:t>-</w:t>
      </w:r>
      <w:r>
        <w:t>2</w:t>
      </w:r>
      <w:r w:rsidRPr="00B43108">
        <w:t xml:space="preserve"> and Table 9.1</w:t>
      </w:r>
      <w:r>
        <w:t>.3</w:t>
      </w:r>
      <w:r w:rsidRPr="00B43108">
        <w:t>-</w:t>
      </w:r>
      <w:r>
        <w:t>3</w:t>
      </w:r>
      <w:r w:rsidRPr="00B43108">
        <w:t>, for DL PSD 33 dBm/MHz, all the downlink channels are not coverage limited for both 1 Rx and 2 Rx RedCap UEs. The same conclusion is observed for DL PSD 24 dBm/MHz and 2 Rx RedCap UE. However, for DL PSD 24 dBm/MHz and 1 Rx RedCap UE, a coverage degradation of approximately 5.5 dB, 2.4 dB and 0.8 dB, respectively is observed for Msg2, Msg4 and PDCCH CSS as seen from Table 9.1</w:t>
      </w:r>
      <w:r>
        <w:t>.3</w:t>
      </w:r>
      <w:r w:rsidRPr="00B43108">
        <w:t>-</w:t>
      </w:r>
      <w:r>
        <w:t>5</w:t>
      </w:r>
      <w:r w:rsidRPr="00B43108">
        <w:t>. It should be noted that for DL PSD 24 dBm/MHz and 1 Rx RedCap UE case Msg2 results are based on no TBS scaling</w:t>
      </w:r>
    </w:p>
    <w:p w:rsidR="0066543A" w:rsidRPr="00803BE4" w:rsidRDefault="0066543A" w:rsidP="00FC4F7C">
      <w:pPr>
        <w:pStyle w:val="TH"/>
      </w:pPr>
      <w:r w:rsidRPr="00622453">
        <w:t>Table 9.1</w:t>
      </w:r>
      <w:r>
        <w:t>.3</w:t>
      </w:r>
      <w:r w:rsidRPr="00622453">
        <w:t>-</w:t>
      </w:r>
      <w:r>
        <w:t>2</w:t>
      </w:r>
      <w:r w:rsidRPr="00803BE4">
        <w:t>: Coverage loss (dB) for 2Rx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lastRenderedPageBreak/>
              <w:t>vivo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20.7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Nokia</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22.6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19.2</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Huawei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18.0</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21.9</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16.4</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14.2</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14.7</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16.0</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rsidR="0066543A" w:rsidRPr="00D92A20" w:rsidRDefault="0066543A" w:rsidP="00FC4F7C">
      <w:pPr>
        <w:pStyle w:val="NO"/>
        <w:rPr>
          <w:rFonts w:eastAsia="Malgun Gothic"/>
        </w:rPr>
      </w:pPr>
      <w:r w:rsidRPr="00B43108">
        <w:t>Note:</w:t>
      </w:r>
      <w:r w:rsidR="00FC4F7C">
        <w:tab/>
      </w:r>
      <w:r w:rsidRPr="00B43108">
        <w:t xml:space="preserve">All sources assume no TBS scaling for </w:t>
      </w:r>
      <w:r w:rsidRPr="00D92A20">
        <w:rPr>
          <w:rFonts w:eastAsia="Malgun Gothic"/>
        </w:rPr>
        <w:t>Msg2 evaluation</w:t>
      </w:r>
      <w:r>
        <w:t>.</w:t>
      </w:r>
    </w:p>
    <w:p w:rsidR="0066543A" w:rsidRPr="00803BE4" w:rsidRDefault="0066543A" w:rsidP="00FC4F7C">
      <w:pPr>
        <w:pStyle w:val="TH"/>
      </w:pPr>
      <w:r w:rsidRPr="00622453">
        <w:t>Table 9.1</w:t>
      </w:r>
      <w:r>
        <w:t>.3</w:t>
      </w:r>
      <w:r w:rsidRPr="00622453">
        <w:t>-</w:t>
      </w:r>
      <w:r>
        <w:t>3</w:t>
      </w:r>
      <w:r w:rsidRPr="00803BE4">
        <w:t>: Coverage loss (dB) for 1Rx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B43108"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11.1</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Vivo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17.6</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Nokia</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Huawei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14.5</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18.1</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12.2</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9.4</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10.9</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13.4</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rsidR="0066543A" w:rsidRPr="00B43108" w:rsidRDefault="0066543A" w:rsidP="00D201C3">
            <w:pPr>
              <w:spacing w:after="0"/>
              <w:jc w:val="center"/>
              <w:rPr>
                <w:rFonts w:ascii="Times New Roman" w:hAnsi="Times New Roman"/>
                <w:b/>
                <w:bCs/>
                <w:color w:val="9C0006"/>
                <w:sz w:val="16"/>
                <w:szCs w:val="16"/>
              </w:rPr>
            </w:pPr>
            <w:r w:rsidRPr="00B43108">
              <w:rPr>
                <w:rFonts w:ascii="Times New Roman" w:hAnsi="Times New Roman"/>
                <w:b/>
                <w:bCs/>
                <w:color w:val="9C0006"/>
                <w:sz w:val="16"/>
                <w:szCs w:val="16"/>
              </w:rPr>
              <w:t>-3.0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rsidR="0066543A" w:rsidRPr="00D92A20" w:rsidRDefault="0066543A" w:rsidP="00FC4F7C">
      <w:pPr>
        <w:pStyle w:val="NO"/>
        <w:rPr>
          <w:rFonts w:eastAsia="Malgun Gothic"/>
        </w:rPr>
      </w:pPr>
      <w:r w:rsidRPr="00B43108">
        <w:t>Note:</w:t>
      </w:r>
      <w:r w:rsidR="00FC4F7C">
        <w:tab/>
      </w:r>
      <w:r w:rsidRPr="00B43108">
        <w:t xml:space="preserve">All sources assume no TBS scaling for </w:t>
      </w:r>
      <w:r w:rsidRPr="00D92A20">
        <w:rPr>
          <w:rFonts w:eastAsia="Malgun Gothic"/>
        </w:rPr>
        <w:t>Msg2 evaluation</w:t>
      </w:r>
      <w:r>
        <w:t>.</w:t>
      </w:r>
    </w:p>
    <w:p w:rsidR="0066543A" w:rsidRPr="00803BE4" w:rsidRDefault="0066543A" w:rsidP="00FC4F7C">
      <w:pPr>
        <w:pStyle w:val="TH"/>
      </w:pPr>
      <w:r w:rsidRPr="00622453">
        <w:t>Table 9.1</w:t>
      </w:r>
      <w:r>
        <w:t>.3</w:t>
      </w:r>
      <w:r w:rsidRPr="00622453">
        <w:t>-</w:t>
      </w:r>
      <w:r>
        <w:t>4</w:t>
      </w:r>
      <w:r w:rsidRPr="00803BE4">
        <w:t>: Coverage loss (dB) for 2Rx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B43108"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9.1</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3.0</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-0.4</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8.1</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3.2</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2.4</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Intel</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r>
      <w:tr w:rsidR="0066543A" w:rsidRPr="00B43108"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4.0</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4.7</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0.4</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2.3</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6.3</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10.1</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7.4</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-2.9</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8.3</w:t>
            </w:r>
          </w:p>
        </w:tc>
      </w:tr>
    </w:tbl>
    <w:p w:rsidR="0066543A" w:rsidRPr="00D92A20" w:rsidRDefault="0066543A" w:rsidP="00FC4F7C">
      <w:pPr>
        <w:pStyle w:val="NO"/>
        <w:rPr>
          <w:rFonts w:eastAsia="Malgun Gothic"/>
        </w:rPr>
      </w:pPr>
      <w:r w:rsidRPr="00B43108">
        <w:t>Note:</w:t>
      </w:r>
      <w:r w:rsidR="00FC4F7C">
        <w:tab/>
      </w:r>
      <w:r w:rsidRPr="00B43108">
        <w:t xml:space="preserve">All sources except for Intel assume no TBS scaling for </w:t>
      </w:r>
      <w:r w:rsidRPr="00D92A20">
        <w:rPr>
          <w:rFonts w:eastAsia="Malgun Gothic"/>
        </w:rPr>
        <w:t>Msg2 evaluation</w:t>
      </w:r>
      <w:r>
        <w:t>.</w:t>
      </w:r>
    </w:p>
    <w:p w:rsidR="0066543A" w:rsidRPr="00803BE4" w:rsidRDefault="0066543A" w:rsidP="00FC4F7C">
      <w:pPr>
        <w:pStyle w:val="TH"/>
      </w:pPr>
      <w:r w:rsidRPr="00622453">
        <w:t>Table 9.1</w:t>
      </w:r>
      <w:r>
        <w:t>.3</w:t>
      </w:r>
      <w:r w:rsidRPr="00622453">
        <w:t>-</w:t>
      </w:r>
      <w:r>
        <w:t>5</w:t>
      </w:r>
      <w:r w:rsidRPr="00803BE4">
        <w:t>: Coverage loss (dB) for 1Rx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B43108"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ZTE</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-4.5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-1.1</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5.2</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-6.2</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-4.0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-7.4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-13.4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-9.7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4.8</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-8.5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-11.2</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-7.6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Lenovo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-8.1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-0.8</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4.3</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-5.5</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-2.4</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0.6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10.4</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7.0</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4.4</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7.7</w:t>
            </w:r>
          </w:p>
        </w:tc>
      </w:tr>
    </w:tbl>
    <w:p w:rsidR="0066543A" w:rsidRPr="00D92A20" w:rsidRDefault="0066543A" w:rsidP="00FC4F7C">
      <w:pPr>
        <w:pStyle w:val="NO"/>
        <w:rPr>
          <w:rFonts w:eastAsia="Malgun Gothic"/>
        </w:rPr>
      </w:pPr>
      <w:r w:rsidRPr="00B43108">
        <w:t>Note:</w:t>
      </w:r>
      <w:r w:rsidR="00FC4F7C">
        <w:tab/>
      </w:r>
      <w:r w:rsidRPr="00B43108">
        <w:t xml:space="preserve">All sources assume no TBS scaling for </w:t>
      </w:r>
      <w:r w:rsidRPr="00D92A20">
        <w:rPr>
          <w:rFonts w:eastAsia="Malgun Gothic"/>
        </w:rPr>
        <w:t>Msg2 evaluation</w:t>
      </w:r>
      <w:r>
        <w:t>.</w:t>
      </w:r>
    </w:p>
    <w:p w:rsidR="0066543A" w:rsidRDefault="0066543A" w:rsidP="0066543A">
      <w:pPr>
        <w:jc w:val="both"/>
      </w:pPr>
    </w:p>
    <w:p w:rsidR="0066543A" w:rsidRDefault="0066543A" w:rsidP="0066543A">
      <w:pPr>
        <w:pStyle w:val="Heading3"/>
        <w:rPr>
          <w:lang w:eastAsia="zh-CN"/>
        </w:rPr>
      </w:pPr>
      <w:bookmarkStart w:id="752" w:name="_Toc56714342"/>
      <w:bookmarkStart w:id="753" w:name="_Toc57126609"/>
      <w:bookmarkStart w:id="754" w:name="_Toc57126730"/>
      <w:bookmarkStart w:id="755" w:name="_Toc57127677"/>
      <w:bookmarkStart w:id="756" w:name="_Toc57127786"/>
      <w:bookmarkStart w:id="757" w:name="_Toc57136486"/>
      <w:bookmarkStart w:id="758" w:name="_Toc57144836"/>
      <w:bookmarkStart w:id="759" w:name="_Toc57144945"/>
      <w:r>
        <w:rPr>
          <w:lang w:eastAsia="zh-CN"/>
        </w:rPr>
        <w:t>9.1.4</w:t>
      </w:r>
      <w:r>
        <w:rPr>
          <w:lang w:eastAsia="zh-CN"/>
        </w:rPr>
        <w:tab/>
        <w:t>I</w:t>
      </w:r>
      <w:r w:rsidRPr="00511BAA">
        <w:rPr>
          <w:lang w:eastAsia="zh-CN"/>
        </w:rPr>
        <w:t xml:space="preserve">ndoor </w:t>
      </w:r>
      <w:r>
        <w:rPr>
          <w:lang w:eastAsia="zh-CN"/>
        </w:rPr>
        <w:t xml:space="preserve">scenario at </w:t>
      </w:r>
      <w:r w:rsidRPr="00511BAA">
        <w:rPr>
          <w:lang w:eastAsia="zh-CN"/>
        </w:rPr>
        <w:t>28 GHz</w:t>
      </w:r>
      <w:bookmarkEnd w:id="752"/>
      <w:bookmarkEnd w:id="753"/>
      <w:bookmarkEnd w:id="754"/>
      <w:bookmarkEnd w:id="755"/>
      <w:bookmarkEnd w:id="756"/>
      <w:bookmarkEnd w:id="757"/>
      <w:bookmarkEnd w:id="758"/>
      <w:bookmarkEnd w:id="759"/>
    </w:p>
    <w:p w:rsidR="0066543A" w:rsidRPr="00803BE4" w:rsidRDefault="0066543A" w:rsidP="00FC4F7C">
      <w:r w:rsidRPr="00803BE4">
        <w:t xml:space="preserve">For indoor scenario at 28 GHz, the bottleneck channel for the reference NR UE and the corresponding maximum isotropic loss (MIL) value by the sourcing companies </w:t>
      </w:r>
      <w:r>
        <w:t>[3]</w:t>
      </w:r>
      <w:r w:rsidRPr="00803BE4">
        <w:t xml:space="preserve"> are shown in Table 9.1</w:t>
      </w:r>
      <w:r>
        <w:t>.4</w:t>
      </w:r>
      <w:r w:rsidRPr="00803BE4">
        <w:t xml:space="preserve">-1. </w:t>
      </w:r>
      <w:r>
        <w:t>More details are provided in Annex C.4.</w:t>
      </w:r>
      <w:r w:rsidRPr="00803BE4">
        <w:t xml:space="preserve"> It is noted that max TRP 12 dBm is assumed for both the reference NR UE and RedCap UE. For results presented by companies assuming max TRP 23 dBm, the corresponding MIL values have been reduced by 11dB. </w:t>
      </w:r>
    </w:p>
    <w:p w:rsidR="0066543A" w:rsidRPr="00F17A9D" w:rsidRDefault="0066543A" w:rsidP="00FC4F7C">
      <w:pPr>
        <w:rPr>
          <w:rFonts w:eastAsia="Calibri"/>
        </w:rPr>
      </w:pPr>
      <w:r w:rsidRPr="00803BE4">
        <w:t>For RedCap UE with 1 Rx and 2 Rx, the MIL loss relative to the bottleneck channel of the reference NR UE is studied under different maximum UE bandwidth assumptions. T</w:t>
      </w:r>
      <w:r w:rsidRPr="00F17A9D">
        <w:rPr>
          <w:rFonts w:eastAsia="Calibri"/>
        </w:rPr>
        <w:t>he estimated coverage loss for maximum 100 MHz BW and 1 Rx RedCap UE is summarized in Table 9.1</w:t>
      </w:r>
      <w:r>
        <w:rPr>
          <w:rFonts w:eastAsia="Calibri"/>
        </w:rPr>
        <w:t>.4</w:t>
      </w:r>
      <w:r w:rsidRPr="00F17A9D">
        <w:rPr>
          <w:rFonts w:eastAsia="Calibri"/>
        </w:rPr>
        <w:t>-</w:t>
      </w:r>
      <w:r>
        <w:rPr>
          <w:rFonts w:eastAsia="Calibri"/>
        </w:rPr>
        <w:t>2</w:t>
      </w:r>
      <w:r w:rsidRPr="00F17A9D">
        <w:rPr>
          <w:rFonts w:eastAsia="Calibri"/>
        </w:rPr>
        <w:t>. The estimated coverage loss for maximum 50 MHz BW and 1 Rx and 2 Rx is summarized in Table 9.1</w:t>
      </w:r>
      <w:r>
        <w:rPr>
          <w:rFonts w:eastAsia="Calibri"/>
        </w:rPr>
        <w:t>.4</w:t>
      </w:r>
      <w:r w:rsidRPr="00F17A9D">
        <w:rPr>
          <w:rFonts w:eastAsia="Calibri"/>
        </w:rPr>
        <w:t>-</w:t>
      </w:r>
      <w:r>
        <w:rPr>
          <w:rFonts w:eastAsia="Calibri"/>
        </w:rPr>
        <w:t>3</w:t>
      </w:r>
      <w:r w:rsidRPr="00F17A9D">
        <w:rPr>
          <w:rFonts w:eastAsia="Calibri"/>
        </w:rPr>
        <w:t xml:space="preserve"> and Table 9.1</w:t>
      </w:r>
      <w:r>
        <w:rPr>
          <w:rFonts w:eastAsia="Calibri"/>
        </w:rPr>
        <w:t>.4</w:t>
      </w:r>
      <w:r w:rsidRPr="00F17A9D">
        <w:rPr>
          <w:rFonts w:eastAsia="Calibri"/>
        </w:rPr>
        <w:t>-</w:t>
      </w:r>
      <w:r>
        <w:rPr>
          <w:rFonts w:eastAsia="Calibri"/>
        </w:rPr>
        <w:t>4</w:t>
      </w:r>
      <w:r w:rsidRPr="00F17A9D">
        <w:rPr>
          <w:rFonts w:eastAsia="Calibri"/>
        </w:rPr>
        <w:t>, respectively. For every sourcing-company result, the amount of compensation for each channel that has MIL below the target value are highlighted.</w:t>
      </w:r>
    </w:p>
    <w:p w:rsidR="0066543A" w:rsidRPr="00803BE4" w:rsidRDefault="0066543A" w:rsidP="0066543A">
      <w:pPr>
        <w:spacing w:after="0"/>
        <w:rPr>
          <w:rFonts w:eastAsia="Calibri"/>
          <w:lang w:eastAsia="zh-CN"/>
        </w:rPr>
      </w:pPr>
    </w:p>
    <w:p w:rsidR="0066543A" w:rsidRPr="00803BE4" w:rsidRDefault="0066543A" w:rsidP="00FC4F7C">
      <w:pPr>
        <w:pStyle w:val="TH"/>
      </w:pPr>
      <w:r w:rsidRPr="00803BE4">
        <w:t>Table 9.1</w:t>
      </w:r>
      <w:r>
        <w:t>.4</w:t>
      </w:r>
      <w:r w:rsidRPr="00803BE4">
        <w:t>-1: Bottleneck channel and MIL values for Reference NR UE in indoor 28 GHz</w:t>
      </w:r>
    </w:p>
    <w:tbl>
      <w:tblPr>
        <w:tblStyle w:val="2"/>
        <w:tblW w:w="6912" w:type="dxa"/>
        <w:jc w:val="center"/>
        <w:tblLook w:val="04A0" w:firstRow="1" w:lastRow="0" w:firstColumn="1" w:lastColumn="0" w:noHBand="0" w:noVBand="1"/>
      </w:tblPr>
      <w:tblGrid>
        <w:gridCol w:w="2016"/>
        <w:gridCol w:w="2448"/>
        <w:gridCol w:w="2448"/>
      </w:tblGrid>
      <w:tr w:rsidR="0066543A" w:rsidRPr="00803BE4" w:rsidTr="00D201C3">
        <w:trPr>
          <w:jc w:val="center"/>
        </w:trPr>
        <w:tc>
          <w:tcPr>
            <w:tcW w:w="2016" w:type="dxa"/>
          </w:tcPr>
          <w:p w:rsidR="0066543A" w:rsidRPr="00803BE4" w:rsidRDefault="0066543A" w:rsidP="00D201C3">
            <w:pPr>
              <w:pStyle w:val="BodyText"/>
              <w:jc w:val="left"/>
              <w:rPr>
                <w:rFonts w:ascii="Times New Roman" w:eastAsia="Calibri" w:hAnsi="Times New Roman"/>
                <w:sz w:val="20"/>
                <w:lang w:eastAsia="zh-CN"/>
              </w:rPr>
            </w:pPr>
          </w:p>
        </w:tc>
        <w:tc>
          <w:tcPr>
            <w:tcW w:w="2448" w:type="dxa"/>
          </w:tcPr>
          <w:p w:rsidR="0066543A" w:rsidRPr="00803BE4" w:rsidRDefault="0066543A" w:rsidP="00D201C3">
            <w:pPr>
              <w:pStyle w:val="BodyText"/>
              <w:jc w:val="center"/>
              <w:rPr>
                <w:rFonts w:ascii="Times New Roman" w:hAnsi="Times New Roman"/>
                <w:sz w:val="20"/>
                <w:lang w:eastAsia="zh-CN"/>
              </w:rPr>
            </w:pPr>
            <w:r w:rsidRPr="00803BE4">
              <w:rPr>
                <w:rFonts w:ascii="Times New Roman" w:hAnsi="Times New Roman"/>
                <w:sz w:val="20"/>
                <w:lang w:eastAsia="zh-CN"/>
              </w:rPr>
              <w:t>Bottleneck channel</w:t>
            </w:r>
          </w:p>
        </w:tc>
        <w:tc>
          <w:tcPr>
            <w:tcW w:w="2448" w:type="dxa"/>
          </w:tcPr>
          <w:p w:rsidR="0066543A" w:rsidRPr="00803BE4" w:rsidRDefault="0066543A" w:rsidP="00D201C3">
            <w:pPr>
              <w:pStyle w:val="BodyText"/>
              <w:jc w:val="center"/>
              <w:rPr>
                <w:rFonts w:ascii="Times New Roman" w:hAnsi="Times New Roman"/>
                <w:sz w:val="20"/>
                <w:lang w:eastAsia="zh-CN"/>
              </w:rPr>
            </w:pPr>
            <w:r w:rsidRPr="00803BE4">
              <w:rPr>
                <w:rFonts w:ascii="Times New Roman" w:hAnsi="Times New Roman"/>
                <w:sz w:val="20"/>
                <w:lang w:eastAsia="zh-CN"/>
              </w:rPr>
              <w:t>MIL</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Samsung</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133.3</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ZTE</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123.3</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OPPO</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130.9</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vivo</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131.4</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Nokia</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133.9</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DCM</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136.3</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Ericsson</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127.7</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Pr>
                <w:rFonts w:ascii="Times New Roman" w:hAnsi="Times New Roman"/>
                <w:lang w:eastAsia="zh-CN"/>
              </w:rPr>
              <w:t>InterDigital</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132.4</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Pr>
                <w:rFonts w:ascii="Times New Roman" w:hAnsi="Times New Roman"/>
                <w:lang w:eastAsia="zh-CN"/>
              </w:rPr>
              <w:t>Qualcomm</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127.8</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Intel</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126.4</w:t>
            </w:r>
          </w:p>
        </w:tc>
      </w:tr>
    </w:tbl>
    <w:p w:rsidR="0066543A" w:rsidRPr="00803BE4" w:rsidRDefault="0066543A" w:rsidP="00FC4F7C">
      <w:pPr>
        <w:rPr>
          <w:rFonts w:eastAsia="Calibri"/>
          <w:lang w:eastAsia="zh-CN"/>
        </w:rPr>
      </w:pPr>
    </w:p>
    <w:p w:rsidR="0066543A" w:rsidRPr="00BE11BA" w:rsidRDefault="0066543A" w:rsidP="00FC4F7C">
      <w:pPr>
        <w:rPr>
          <w:rFonts w:eastAsia="Calibri"/>
          <w:lang w:eastAsia="zh-CN"/>
        </w:rPr>
      </w:pPr>
      <w:r w:rsidRPr="00F17A9D">
        <w:rPr>
          <w:rFonts w:eastAsia="Calibri"/>
        </w:rPr>
        <w:t>The representative values in th</w:t>
      </w:r>
      <w:r w:rsidRPr="00BE11BA">
        <w:rPr>
          <w:rFonts w:eastAsia="Calibri"/>
          <w:lang w:eastAsia="zh-CN"/>
        </w:rPr>
        <w:t>e last row of Table 9.1</w:t>
      </w:r>
      <w:r>
        <w:rPr>
          <w:rFonts w:eastAsia="Calibri"/>
          <w:lang w:eastAsia="zh-CN"/>
        </w:rPr>
        <w:t>.4</w:t>
      </w:r>
      <w:r w:rsidRPr="00BE11BA">
        <w:rPr>
          <w:rFonts w:eastAsia="Calibri"/>
          <w:lang w:eastAsia="zh-CN"/>
        </w:rPr>
        <w:t>-</w:t>
      </w:r>
      <w:r>
        <w:rPr>
          <w:rFonts w:eastAsia="Calibri"/>
          <w:lang w:eastAsia="zh-CN"/>
        </w:rPr>
        <w:t>2</w:t>
      </w:r>
      <w:r w:rsidRPr="00BE11BA">
        <w:rPr>
          <w:rFonts w:eastAsia="Calibri"/>
          <w:lang w:eastAsia="zh-CN"/>
        </w:rPr>
        <w:t xml:space="preserve"> to Table 9.1</w:t>
      </w:r>
      <w:r>
        <w:rPr>
          <w:rFonts w:eastAsia="Calibri"/>
          <w:lang w:eastAsia="zh-CN"/>
        </w:rPr>
        <w:t>.4</w:t>
      </w:r>
      <w:r w:rsidRPr="00BE11BA">
        <w:rPr>
          <w:rFonts w:eastAsia="Calibri"/>
          <w:lang w:eastAsia="zh-CN"/>
        </w:rPr>
        <w:t>-</w:t>
      </w:r>
      <w:r>
        <w:rPr>
          <w:rFonts w:eastAsia="Calibri"/>
          <w:lang w:eastAsia="zh-CN"/>
        </w:rPr>
        <w:t>4</w:t>
      </w:r>
      <w:r w:rsidRPr="00BE11BA">
        <w:rPr>
          <w:rFonts w:eastAsia="Calibri"/>
          <w:lang w:eastAsia="zh-CN"/>
        </w:rPr>
        <w:t xml:space="preserve"> are derived by </w:t>
      </w:r>
      <w:r w:rsidRPr="00BE11BA">
        <w:rPr>
          <w:lang w:eastAsia="zh-CN"/>
        </w:rPr>
        <w:t xml:space="preserve">taking the mean value (in dB domain) from </w:t>
      </w:r>
      <w:r w:rsidRPr="00BE11BA">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BE11BA" w:rsidRDefault="0066543A" w:rsidP="00FC4F7C">
      <w:pPr>
        <w:rPr>
          <w:rFonts w:eastAsia="Calibri"/>
          <w:lang w:eastAsia="zh-CN"/>
        </w:rPr>
      </w:pPr>
      <w:r w:rsidRPr="00F17A9D">
        <w:rPr>
          <w:rFonts w:eastAsia="Calibri"/>
        </w:rPr>
        <w:t>As can be se</w:t>
      </w:r>
      <w:r w:rsidRPr="00BE11BA">
        <w:rPr>
          <w:rFonts w:eastAsia="Calibri"/>
          <w:lang w:eastAsia="zh-CN"/>
        </w:rPr>
        <w:t>en in the last row for the representative value, all uplink channels are not coverage limited for the RedCap UE with either better or similar coverage as the bottleneck channel of the reference NR UE. This is because a</w:t>
      </w:r>
      <w:r w:rsidRPr="00BE11BA">
        <w:t xml:space="preserve">t FR2 there is no assumption of reduced antenna efficiency for the RedCap UE and </w:t>
      </w:r>
      <w:r w:rsidRPr="00BE11BA">
        <w:rPr>
          <w:lang w:eastAsia="zh-CN"/>
        </w:rPr>
        <w:t>UL coverage is expected to be same as the reference NR UE</w:t>
      </w:r>
      <w:r w:rsidRPr="00BE11BA">
        <w:rPr>
          <w:rFonts w:eastAsia="Calibri"/>
          <w:lang w:eastAsia="zh-CN"/>
        </w:rPr>
        <w:t>.</w:t>
      </w:r>
    </w:p>
    <w:p w:rsidR="0066543A" w:rsidRPr="00BE11BA" w:rsidRDefault="0066543A" w:rsidP="00FC4F7C">
      <w:pPr>
        <w:rPr>
          <w:rFonts w:eastAsia="Calibri"/>
          <w:lang w:eastAsia="zh-CN"/>
        </w:rPr>
      </w:pPr>
      <w:r w:rsidRPr="00F17A9D">
        <w:rPr>
          <w:rFonts w:eastAsia="Calibri"/>
        </w:rPr>
        <w:t>For RedCap UE with maximum 100</w:t>
      </w:r>
      <w:r w:rsidRPr="00BE11BA">
        <w:rPr>
          <w:rFonts w:eastAsia="Calibri"/>
          <w:lang w:eastAsia="zh-CN"/>
        </w:rPr>
        <w:t xml:space="preserve">MHz BW and 1Rx, although there is </w:t>
      </w:r>
      <w:r w:rsidRPr="00BE11BA">
        <w:rPr>
          <w:lang w:eastAsia="zh-CN"/>
        </w:rPr>
        <w:t xml:space="preserve">performance loss from reducing the number of Rx branches to 1, </w:t>
      </w:r>
      <w:r w:rsidRPr="00BE11BA">
        <w:rPr>
          <w:rFonts w:eastAsia="Calibri"/>
          <w:lang w:eastAsia="zh-CN"/>
        </w:rPr>
        <w:t xml:space="preserve">the representative values of all the downlink channels are larger than zero indicating a better performance than the bottleneck channel of the reference NR UE. </w:t>
      </w:r>
    </w:p>
    <w:p w:rsidR="0066543A" w:rsidRPr="00BE11BA" w:rsidRDefault="0066543A" w:rsidP="00FC4F7C">
      <w:pPr>
        <w:rPr>
          <w:rFonts w:eastAsia="Calibri"/>
          <w:lang w:eastAsia="zh-CN"/>
        </w:rPr>
      </w:pPr>
      <w:r w:rsidRPr="00F17A9D">
        <w:rPr>
          <w:rFonts w:eastAsia="Calibri"/>
        </w:rPr>
        <w:t>For RedCap UE</w:t>
      </w:r>
      <w:r w:rsidRPr="00BE11BA">
        <w:rPr>
          <w:rFonts w:eastAsia="Calibri"/>
          <w:lang w:eastAsia="zh-CN"/>
        </w:rPr>
        <w:t xml:space="preserve"> with maximum 50MHz BW and 2Rx, the similar observation can be drawn. The MIL(s) of all the downlink channels are better than that of the bottleneck channel for the reference NR UE.  </w:t>
      </w:r>
    </w:p>
    <w:p w:rsidR="0066543A" w:rsidRPr="00F17A9D" w:rsidRDefault="0066543A" w:rsidP="00FC4F7C">
      <w:r w:rsidRPr="00F17A9D">
        <w:rPr>
          <w:rFonts w:eastAsia="Calibri"/>
        </w:rPr>
        <w:t>For RedCap UE with maximum 50MHz BW and 1Rx, an averaged coverage degradation of approximately 2.2 dB is observed for PDSCH</w:t>
      </w:r>
      <w:r w:rsidRPr="00803BE4">
        <w:t xml:space="preserve">. This is because a same target data rate (i.e. 25 Mbps) is assumed even maximum UE bandwidth is reduced by half. </w:t>
      </w:r>
      <w:r w:rsidRPr="00F17A9D">
        <w:rPr>
          <w:rFonts w:eastAsia="Calibri"/>
        </w:rPr>
        <w:t>A smaller or no coverage loss for PDSCH is expected if the target data rate for RedCap UE with maximum 50MHz BW is reduced.</w:t>
      </w:r>
    </w:p>
    <w:p w:rsidR="0066543A" w:rsidRPr="00803BE4" w:rsidRDefault="0066543A" w:rsidP="0066543A">
      <w:pPr>
        <w:spacing w:line="252" w:lineRule="auto"/>
        <w:contextualSpacing/>
      </w:pPr>
    </w:p>
    <w:p w:rsidR="0066543A" w:rsidRPr="00803BE4" w:rsidRDefault="0066543A" w:rsidP="00FC4F7C">
      <w:pPr>
        <w:pStyle w:val="TH"/>
      </w:pPr>
      <w:r w:rsidRPr="00803BE4">
        <w:lastRenderedPageBreak/>
        <w:t>Table 9.1</w:t>
      </w:r>
      <w:r>
        <w:t>.4</w:t>
      </w:r>
      <w:r w:rsidRPr="00803BE4">
        <w:t>-</w:t>
      </w:r>
      <w:r>
        <w:t>2</w:t>
      </w:r>
      <w:r w:rsidRPr="00803BE4">
        <w:t>: Coverage loss (dB) for RedCap UE (1Rx, 100MHz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803BE4" w:rsidTr="00D201C3">
        <w:trPr>
          <w:jc w:val="center"/>
        </w:trPr>
        <w:tc>
          <w:tcPr>
            <w:tcW w:w="1214" w:type="dxa"/>
          </w:tcPr>
          <w:p w:rsidR="0066543A" w:rsidRPr="00803BE4" w:rsidRDefault="0066543A" w:rsidP="00D201C3">
            <w:pPr>
              <w:pStyle w:val="BodyText"/>
              <w:jc w:val="left"/>
              <w:rPr>
                <w:rFonts w:ascii="Times New Roman" w:eastAsia="Calibri" w:hAnsi="Times New Roman"/>
                <w:sz w:val="16"/>
                <w:szCs w:val="16"/>
                <w:lang w:eastAsia="zh-CN"/>
              </w:rPr>
            </w:pPr>
          </w:p>
        </w:tc>
        <w:tc>
          <w:tcPr>
            <w:tcW w:w="771"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CSS</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USS</w:t>
            </w:r>
          </w:p>
        </w:tc>
        <w:tc>
          <w:tcPr>
            <w:tcW w:w="747"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PDSCH</w:t>
            </w:r>
          </w:p>
        </w:tc>
        <w:tc>
          <w:tcPr>
            <w:tcW w:w="58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Msg2</w:t>
            </w:r>
          </w:p>
        </w:tc>
        <w:tc>
          <w:tcPr>
            <w:tcW w:w="58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Msg4</w:t>
            </w:r>
          </w:p>
        </w:tc>
        <w:tc>
          <w:tcPr>
            <w:tcW w:w="651"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PBCH</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2bits</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11 bits</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22 bits</w:t>
            </w:r>
          </w:p>
        </w:tc>
        <w:tc>
          <w:tcPr>
            <w:tcW w:w="747"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 xml:space="preserve">PUSCH </w:t>
            </w:r>
          </w:p>
        </w:tc>
        <w:tc>
          <w:tcPr>
            <w:tcW w:w="58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Msg3</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PRACH B4</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Samsung</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3.1</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3.9</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24.2</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ZTE</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13.8</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OPPO</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7.9</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9.3</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18.2</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vivo</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-0.8</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17.6</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11.2</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Nokia</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14.0</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8.2</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12.6</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DCM</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0.6</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16.7</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Ericsson</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0.5</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-3.3</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-2.9</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-4.2</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9.4</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10.4</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InterDigital</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5.5</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17.3</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12.3</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18.3</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32.0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25.8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23.3</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24.6</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Intel</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8.7</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9.5</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10.7</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16.8</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r>
      <w:tr w:rsidR="0066543A" w:rsidRPr="00803BE4" w:rsidTr="00D201C3">
        <w:trPr>
          <w:trHeight w:val="429"/>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Representative value (dB)</w:t>
            </w:r>
          </w:p>
        </w:tc>
        <w:tc>
          <w:tcPr>
            <w:tcW w:w="771"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8.2</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9.1</w:t>
            </w:r>
          </w:p>
        </w:tc>
        <w:tc>
          <w:tcPr>
            <w:tcW w:w="747" w:type="dxa"/>
          </w:tcPr>
          <w:p w:rsidR="0066543A" w:rsidRPr="00803BE4" w:rsidRDefault="0066543A" w:rsidP="00D201C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3.5</w:t>
            </w:r>
          </w:p>
        </w:tc>
        <w:tc>
          <w:tcPr>
            <w:tcW w:w="582" w:type="dxa"/>
          </w:tcPr>
          <w:p w:rsidR="0066543A" w:rsidRPr="00803BE4" w:rsidRDefault="0066543A" w:rsidP="00D201C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6.1</w:t>
            </w:r>
          </w:p>
        </w:tc>
        <w:tc>
          <w:tcPr>
            <w:tcW w:w="582" w:type="dxa"/>
          </w:tcPr>
          <w:p w:rsidR="0066543A" w:rsidRPr="00803BE4" w:rsidRDefault="0066543A" w:rsidP="00D201C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5.5</w:t>
            </w:r>
          </w:p>
        </w:tc>
        <w:tc>
          <w:tcPr>
            <w:tcW w:w="651"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11.4</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19.7</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19.1</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17.0</w:t>
            </w:r>
          </w:p>
        </w:tc>
        <w:tc>
          <w:tcPr>
            <w:tcW w:w="747"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0.0</w:t>
            </w:r>
          </w:p>
        </w:tc>
        <w:tc>
          <w:tcPr>
            <w:tcW w:w="58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13.1</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12.4</w:t>
            </w:r>
          </w:p>
        </w:tc>
      </w:tr>
    </w:tbl>
    <w:p w:rsidR="0066543A" w:rsidRPr="00803BE4" w:rsidRDefault="0066543A" w:rsidP="00FC4F7C">
      <w:pPr>
        <w:pStyle w:val="NO"/>
        <w:rPr>
          <w:rFonts w:eastAsia="Malgun Gothic"/>
          <w:lang w:eastAsia="ko-KR"/>
        </w:rPr>
      </w:pPr>
      <w:r w:rsidRPr="00803BE4">
        <w:t>Note 1:</w:t>
      </w:r>
      <w:r w:rsidR="00FC4F7C">
        <w:tab/>
      </w:r>
      <w:r w:rsidRPr="00803BE4">
        <w:t xml:space="preserve">All sources except for Source X (Intel) assume no TBS scaling for </w:t>
      </w:r>
      <w:r w:rsidRPr="00803BE4">
        <w:rPr>
          <w:rFonts w:eastAsia="Malgun Gothic"/>
          <w:lang w:eastAsia="ko-KR"/>
        </w:rPr>
        <w:t>Msg2 evaluation</w:t>
      </w:r>
    </w:p>
    <w:p w:rsidR="0066543A" w:rsidRPr="00803BE4" w:rsidRDefault="0066543A" w:rsidP="00FC4F7C">
      <w:pPr>
        <w:pStyle w:val="NO"/>
      </w:pPr>
      <w:r w:rsidRPr="00803BE4">
        <w:rPr>
          <w:rFonts w:eastAsia="Malgun Gothic"/>
          <w:lang w:eastAsia="ko-KR"/>
        </w:rPr>
        <w:t>Note 2:</w:t>
      </w:r>
      <w:r w:rsidR="00FC4F7C">
        <w:rPr>
          <w:rFonts w:eastAsia="Malgun Gothic"/>
          <w:lang w:eastAsia="ko-KR"/>
        </w:rPr>
        <w:tab/>
      </w:r>
      <w:r w:rsidRPr="00803BE4">
        <w:t>Most of the Msg4 results are based on MCS0. However, a few results are based on a higher MCS</w:t>
      </w:r>
    </w:p>
    <w:p w:rsidR="0066543A" w:rsidRPr="00803BE4" w:rsidRDefault="0066543A" w:rsidP="0066543A">
      <w:pPr>
        <w:spacing w:after="0"/>
        <w:rPr>
          <w:rFonts w:eastAsia="Malgun Gothic"/>
          <w:lang w:eastAsia="ko-KR"/>
        </w:rPr>
      </w:pPr>
    </w:p>
    <w:p w:rsidR="0066543A" w:rsidRPr="00803BE4" w:rsidRDefault="0066543A" w:rsidP="00FC4F7C">
      <w:pPr>
        <w:pStyle w:val="TH"/>
      </w:pPr>
      <w:r w:rsidRPr="00803BE4">
        <w:t>Table 9.1</w:t>
      </w:r>
      <w:r>
        <w:t>.4</w:t>
      </w:r>
      <w:r w:rsidRPr="00803BE4">
        <w:t>-</w:t>
      </w:r>
      <w:r>
        <w:t>3</w:t>
      </w:r>
      <w:r w:rsidRPr="00803BE4">
        <w:t>: Coverage loss (dB) for RedCap UE (2Rx,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803BE4" w:rsidTr="00D201C3">
        <w:trPr>
          <w:jc w:val="center"/>
        </w:trPr>
        <w:tc>
          <w:tcPr>
            <w:tcW w:w="1214" w:type="dxa"/>
          </w:tcPr>
          <w:p w:rsidR="0066543A" w:rsidRPr="0048000E" w:rsidRDefault="0066543A" w:rsidP="00D201C3">
            <w:pPr>
              <w:pStyle w:val="BodyText"/>
              <w:jc w:val="left"/>
              <w:rPr>
                <w:rFonts w:ascii="Times New Roman" w:eastAsia="Calibri" w:hAnsi="Times New Roman"/>
                <w:sz w:val="16"/>
                <w:szCs w:val="16"/>
                <w:lang w:eastAsia="zh-CN"/>
              </w:rPr>
            </w:pPr>
          </w:p>
        </w:tc>
        <w:tc>
          <w:tcPr>
            <w:tcW w:w="77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12.7</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12.6</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3.7</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9.2</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13.8</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13.3</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3.5</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1.5</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0.3</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16.4</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66543A" w:rsidRPr="00803BE4" w:rsidTr="00D201C3">
        <w:trPr>
          <w:trHeight w:val="429"/>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10.6</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10.5</w:t>
            </w:r>
          </w:p>
        </w:tc>
        <w:tc>
          <w:tcPr>
            <w:tcW w:w="747"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3.7</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10.8</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9.4</w:t>
            </w:r>
          </w:p>
        </w:tc>
        <w:tc>
          <w:tcPr>
            <w:tcW w:w="651"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15.8</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rsidR="0066543A" w:rsidRPr="00803BE4" w:rsidRDefault="0066543A" w:rsidP="00FC4F7C">
      <w:pPr>
        <w:pStyle w:val="NO"/>
        <w:rPr>
          <w:rFonts w:eastAsia="Malgun Gothic"/>
          <w:lang w:eastAsia="ko-KR"/>
        </w:rPr>
      </w:pPr>
      <w:r w:rsidRPr="00803BE4">
        <w:t>Note 1:</w:t>
      </w:r>
      <w:r w:rsidR="00FC4F7C">
        <w:tab/>
      </w:r>
      <w:r w:rsidRPr="00803BE4">
        <w:t xml:space="preserve">All sources assume no TBS scaling for </w:t>
      </w:r>
      <w:r w:rsidRPr="00803BE4">
        <w:rPr>
          <w:rFonts w:eastAsia="Malgun Gothic"/>
          <w:lang w:eastAsia="ko-KR"/>
        </w:rPr>
        <w:t>Msg2 evaluation</w:t>
      </w:r>
    </w:p>
    <w:p w:rsidR="0066543A" w:rsidRPr="00803BE4" w:rsidRDefault="0066543A" w:rsidP="00FC4F7C">
      <w:pPr>
        <w:pStyle w:val="NO"/>
      </w:pPr>
      <w:r w:rsidRPr="00803BE4">
        <w:rPr>
          <w:rFonts w:eastAsia="Malgun Gothic"/>
          <w:lang w:eastAsia="ko-KR"/>
        </w:rPr>
        <w:t>Note 2:</w:t>
      </w:r>
      <w:r w:rsidR="00FC4F7C">
        <w:rPr>
          <w:rFonts w:eastAsia="Malgun Gothic"/>
          <w:lang w:eastAsia="ko-KR"/>
        </w:rPr>
        <w:tab/>
      </w:r>
      <w:r w:rsidRPr="00803BE4">
        <w:t>Most of the Msg4 results are based on MCS0. However, a few results are based on a higher MCS</w:t>
      </w:r>
    </w:p>
    <w:p w:rsidR="0066543A" w:rsidRPr="00803BE4" w:rsidRDefault="0066543A" w:rsidP="0066543A">
      <w:pPr>
        <w:spacing w:after="0"/>
        <w:rPr>
          <w:rFonts w:eastAsia="Malgun Gothic"/>
          <w:lang w:eastAsia="ko-KR"/>
        </w:rPr>
      </w:pPr>
    </w:p>
    <w:p w:rsidR="0066543A" w:rsidRPr="00803BE4" w:rsidRDefault="0066543A" w:rsidP="00FC4F7C">
      <w:pPr>
        <w:pStyle w:val="TH"/>
      </w:pPr>
      <w:r w:rsidRPr="00803BE4">
        <w:t>Table 9.1</w:t>
      </w:r>
      <w:r>
        <w:t>.4</w:t>
      </w:r>
      <w:r w:rsidRPr="00803BE4">
        <w:t>-</w:t>
      </w:r>
      <w:r>
        <w:t>4</w:t>
      </w:r>
      <w:r w:rsidRPr="00803BE4">
        <w:t>: Coverage loss (dB) for RedCap UE (1Rx,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803BE4" w:rsidTr="00D201C3">
        <w:trPr>
          <w:jc w:val="center"/>
        </w:trPr>
        <w:tc>
          <w:tcPr>
            <w:tcW w:w="1214" w:type="dxa"/>
          </w:tcPr>
          <w:p w:rsidR="0066543A" w:rsidRPr="0048000E" w:rsidRDefault="0066543A" w:rsidP="00D201C3">
            <w:pPr>
              <w:pStyle w:val="BodyText"/>
              <w:jc w:val="left"/>
              <w:rPr>
                <w:rFonts w:ascii="Times New Roman" w:eastAsia="Calibri" w:hAnsi="Times New Roman"/>
                <w:sz w:val="16"/>
                <w:szCs w:val="16"/>
                <w:lang w:eastAsia="zh-CN"/>
              </w:rPr>
            </w:pPr>
          </w:p>
        </w:tc>
        <w:tc>
          <w:tcPr>
            <w:tcW w:w="77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6.2</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9.3</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-5.0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0.8</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0.6</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-0.6</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-7.6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-4.2</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12.4</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22.1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66543A" w:rsidRPr="00803BE4" w:rsidTr="00D201C3">
        <w:trPr>
          <w:trHeight w:val="429"/>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72"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47"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9C0006"/>
                <w:sz w:val="16"/>
                <w:szCs w:val="16"/>
              </w:rPr>
              <w:t>-2.2</w:t>
            </w:r>
          </w:p>
        </w:tc>
        <w:tc>
          <w:tcPr>
            <w:tcW w:w="582"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5.4</w:t>
            </w:r>
          </w:p>
        </w:tc>
        <w:tc>
          <w:tcPr>
            <w:tcW w:w="582"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4.3</w:t>
            </w:r>
          </w:p>
        </w:tc>
        <w:tc>
          <w:tcPr>
            <w:tcW w:w="651"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rsidR="0066543A" w:rsidRPr="00803BE4" w:rsidRDefault="0066543A" w:rsidP="00FC4F7C">
      <w:pPr>
        <w:pStyle w:val="NO"/>
        <w:rPr>
          <w:rFonts w:eastAsia="Malgun Gothic"/>
          <w:lang w:eastAsia="ko-KR"/>
        </w:rPr>
      </w:pPr>
      <w:r w:rsidRPr="00803BE4">
        <w:t>Note 1:</w:t>
      </w:r>
      <w:r w:rsidR="00FC4F7C">
        <w:tab/>
      </w:r>
      <w:r w:rsidRPr="00803BE4">
        <w:t xml:space="preserve">All sources assume no TBS scaling for </w:t>
      </w:r>
      <w:r w:rsidRPr="00803BE4">
        <w:rPr>
          <w:rFonts w:eastAsia="Malgun Gothic"/>
          <w:lang w:eastAsia="ko-KR"/>
        </w:rPr>
        <w:t>Msg2 evaluation</w:t>
      </w:r>
    </w:p>
    <w:p w:rsidR="0066543A" w:rsidRPr="00803BE4" w:rsidRDefault="0066543A" w:rsidP="00FC4F7C">
      <w:pPr>
        <w:pStyle w:val="NO"/>
      </w:pPr>
      <w:r w:rsidRPr="00803BE4">
        <w:rPr>
          <w:rFonts w:eastAsia="Malgun Gothic"/>
          <w:lang w:eastAsia="ko-KR"/>
        </w:rPr>
        <w:t>Note 2:</w:t>
      </w:r>
      <w:r w:rsidR="00FC4F7C">
        <w:rPr>
          <w:rFonts w:eastAsia="Malgun Gothic"/>
          <w:lang w:eastAsia="ko-KR"/>
        </w:rPr>
        <w:tab/>
      </w:r>
      <w:r w:rsidRPr="00803BE4">
        <w:t>Most of the Msg4 results are based on MCS0. However, a few results are based on a higher MCS</w:t>
      </w:r>
    </w:p>
    <w:p w:rsidR="0066543A" w:rsidRPr="00E460A6" w:rsidRDefault="0066543A" w:rsidP="0066543A">
      <w:pPr>
        <w:spacing w:after="0"/>
        <w:rPr>
          <w:sz w:val="18"/>
          <w:szCs w:val="18"/>
        </w:rPr>
      </w:pPr>
    </w:p>
    <w:p w:rsidR="0066543A" w:rsidRDefault="0066543A" w:rsidP="0066543A">
      <w:pPr>
        <w:pStyle w:val="Heading3"/>
        <w:rPr>
          <w:lang w:eastAsia="zh-CN"/>
        </w:rPr>
      </w:pPr>
      <w:bookmarkStart w:id="760" w:name="_Toc56714343"/>
      <w:bookmarkStart w:id="761" w:name="_Toc57126610"/>
      <w:bookmarkStart w:id="762" w:name="_Toc57126731"/>
      <w:bookmarkStart w:id="763" w:name="_Toc57127678"/>
      <w:bookmarkStart w:id="764" w:name="_Toc57127787"/>
      <w:bookmarkStart w:id="765" w:name="_Toc57136487"/>
      <w:bookmarkStart w:id="766" w:name="_Toc57144837"/>
      <w:bookmarkStart w:id="767" w:name="_Toc57144946"/>
      <w:r w:rsidRPr="004E551A">
        <w:rPr>
          <w:lang w:eastAsia="zh-CN"/>
        </w:rPr>
        <w:lastRenderedPageBreak/>
        <w:t>9.1.5</w:t>
      </w:r>
      <w:r w:rsidRPr="004E551A">
        <w:rPr>
          <w:lang w:eastAsia="zh-CN"/>
        </w:rPr>
        <w:tab/>
        <w:t xml:space="preserve">Summary of coverage recovery </w:t>
      </w:r>
      <w:r>
        <w:rPr>
          <w:lang w:eastAsia="zh-CN"/>
        </w:rPr>
        <w:t>evaluation</w:t>
      </w:r>
      <w:bookmarkEnd w:id="760"/>
      <w:bookmarkEnd w:id="761"/>
      <w:bookmarkEnd w:id="762"/>
      <w:bookmarkEnd w:id="763"/>
      <w:bookmarkEnd w:id="764"/>
      <w:bookmarkEnd w:id="765"/>
      <w:bookmarkEnd w:id="766"/>
      <w:bookmarkEnd w:id="767"/>
    </w:p>
    <w:p w:rsidR="0066543A" w:rsidRPr="00F52ACB" w:rsidRDefault="0066543A" w:rsidP="0066543A">
      <w:pPr>
        <w:jc w:val="both"/>
      </w:pPr>
      <w:r>
        <w:t>In summary, based on the evaluation results, the following observations can be made.</w:t>
      </w:r>
    </w:p>
    <w:p w:rsidR="0066543A" w:rsidRPr="00D66EF4" w:rsidRDefault="0066543A" w:rsidP="0066543A">
      <w:r>
        <w:t xml:space="preserve">For </w:t>
      </w:r>
      <w:r w:rsidRPr="00D66EF4">
        <w:t>FR1</w:t>
      </w:r>
      <w:r>
        <w:t>:</w:t>
      </w:r>
    </w:p>
    <w:p w:rsidR="0066543A" w:rsidRPr="00D66EF4" w:rsidRDefault="00FC4F7C" w:rsidP="00FC4F7C">
      <w:pPr>
        <w:pStyle w:val="B1"/>
      </w:pPr>
      <w:r>
        <w:t>-</w:t>
      </w:r>
      <w:r>
        <w:tab/>
      </w:r>
      <w:r w:rsidR="0066543A" w:rsidRPr="00D66EF4">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rsidR="0066543A" w:rsidRPr="00D66EF4" w:rsidRDefault="00FC4F7C" w:rsidP="00FC4F7C">
      <w:pPr>
        <w:pStyle w:val="B1"/>
      </w:pPr>
      <w:r>
        <w:t>-</w:t>
      </w:r>
      <w:r>
        <w:tab/>
      </w:r>
      <w:r w:rsidR="0066543A" w:rsidRPr="00D66EF4">
        <w:t xml:space="preserve">For FR1 including both FDD and TDD bands and RedCap UE with 2 Rx and reduced antenna efficiency, the MIL(s) of all the downlink channels are better than that of the bottleneck channel for the reference NR UE and coverage recovery is not needed. </w:t>
      </w:r>
    </w:p>
    <w:p w:rsidR="0066543A" w:rsidRPr="00D66EF4" w:rsidRDefault="00FC4F7C" w:rsidP="00FC4F7C">
      <w:pPr>
        <w:pStyle w:val="B1"/>
      </w:pPr>
      <w:r>
        <w:t>-</w:t>
      </w:r>
      <w:r>
        <w:tab/>
      </w:r>
      <w:r w:rsidR="0066543A" w:rsidRPr="00D66EF4">
        <w:t>For RedCap UE with 1 Rx and reduced antenna efficiency, dependent on frequency bands and the assumption of DL PSD, the need for coverage recovery can be different</w:t>
      </w:r>
    </w:p>
    <w:p w:rsidR="0066543A" w:rsidRPr="00D66EF4" w:rsidRDefault="00FC4F7C" w:rsidP="00FC4F7C">
      <w:pPr>
        <w:pStyle w:val="B2"/>
      </w:pPr>
      <w:r>
        <w:t>-</w:t>
      </w:r>
      <w:r>
        <w:tab/>
      </w:r>
      <w:r w:rsidR="0066543A" w:rsidRPr="00D66EF4">
        <w:t>For carrier frequency of 4 GHz with DL PSD 24 dBm/MHz, coverage recovery may be needed for the downlink channels of Msg2, Msg4 and PDCCH CSS. A small or moderate compensation can be considered</w:t>
      </w:r>
      <w:r w:rsidR="0066543A">
        <w:t>, where t</w:t>
      </w:r>
      <w:r w:rsidR="0066543A" w:rsidRPr="00561035">
        <w:t xml:space="preserve">he </w:t>
      </w:r>
      <w:r w:rsidR="0066543A">
        <w:t xml:space="preserve">square brackets indicate that the exact </w:t>
      </w:r>
      <w:r w:rsidR="0066543A" w:rsidRPr="00561035">
        <w:t>amount will depend on the techniques, scenarios, etc</w:t>
      </w:r>
      <w:r w:rsidR="0066543A">
        <w:t>.</w:t>
      </w:r>
      <w:r w:rsidR="0066543A" w:rsidRPr="00D66EF4">
        <w:t>:</w:t>
      </w:r>
    </w:p>
    <w:p w:rsidR="0066543A" w:rsidRPr="00D66EF4" w:rsidRDefault="00FC4F7C" w:rsidP="00FC4F7C">
      <w:pPr>
        <w:pStyle w:val="B3"/>
      </w:pPr>
      <w:r>
        <w:t>-</w:t>
      </w:r>
      <w:r>
        <w:tab/>
      </w:r>
      <w:r w:rsidR="0066543A" w:rsidRPr="009E7529">
        <w:t>[1 dB]</w:t>
      </w:r>
      <w:r w:rsidR="0066543A" w:rsidRPr="00D66EF4">
        <w:t xml:space="preserve"> for PDCCH CSS</w:t>
      </w:r>
    </w:p>
    <w:p w:rsidR="0066543A" w:rsidRPr="00D66EF4" w:rsidRDefault="00FC4F7C" w:rsidP="00FC4F7C">
      <w:pPr>
        <w:pStyle w:val="B3"/>
      </w:pPr>
      <w:r>
        <w:t>-</w:t>
      </w:r>
      <w:r>
        <w:tab/>
      </w:r>
      <w:r w:rsidR="0066543A" w:rsidRPr="009E7529">
        <w:t>[2-3 dB]</w:t>
      </w:r>
      <w:r w:rsidR="0066543A" w:rsidRPr="00D66EF4">
        <w:t xml:space="preserve"> for Msg4</w:t>
      </w:r>
    </w:p>
    <w:p w:rsidR="0066543A" w:rsidRPr="00D66EF4" w:rsidRDefault="00FC4F7C" w:rsidP="00FC4F7C">
      <w:pPr>
        <w:pStyle w:val="B3"/>
      </w:pPr>
      <w:r>
        <w:t>-</w:t>
      </w:r>
      <w:r>
        <w:tab/>
      </w:r>
      <w:r w:rsidR="0066543A" w:rsidRPr="009E7529">
        <w:t>[5-6 dB]</w:t>
      </w:r>
      <w:r w:rsidR="0066543A" w:rsidRPr="00D66EF4">
        <w:t xml:space="preserve"> for Msg2 without TBS scaling. It is noted that coverage loss for Msg2 can be compensated by using the existing TBS scaling technique. </w:t>
      </w:r>
    </w:p>
    <w:p w:rsidR="0066543A" w:rsidRPr="00D66EF4" w:rsidRDefault="00FC4F7C" w:rsidP="00FC4F7C">
      <w:pPr>
        <w:pStyle w:val="B2"/>
      </w:pPr>
      <w:r>
        <w:t>-</w:t>
      </w:r>
      <w:r>
        <w:tab/>
      </w:r>
      <w:r w:rsidR="0066543A" w:rsidRPr="00D66EF4">
        <w:t xml:space="preserve">For other carrier frequencies or DL PSD </w:t>
      </w:r>
      <w:r w:rsidR="0066543A" w:rsidRPr="00CF064E">
        <w:t>of 33 dBm/MHz</w:t>
      </w:r>
      <w:r w:rsidR="0066543A" w:rsidRPr="00D66EF4">
        <w:t>, coverage recovery is not needed for the downlink channels if the target for coverage recovery is based on the MIL of the bottleneck channel for the reference NR UE</w:t>
      </w:r>
      <w:r w:rsidR="0066543A">
        <w:t>.</w:t>
      </w:r>
    </w:p>
    <w:p w:rsidR="0066543A" w:rsidRPr="00D66EF4" w:rsidRDefault="00FC4F7C" w:rsidP="00FC4F7C">
      <w:pPr>
        <w:pStyle w:val="B2"/>
      </w:pPr>
      <w:r>
        <w:t>-</w:t>
      </w:r>
      <w:r>
        <w:tab/>
      </w:r>
      <w:r w:rsidR="0066543A" w:rsidRPr="00D66EF4">
        <w:t>It is noted that in the methodology for RedCap UE coverage recovery target determination, absolute ISD/MPL targets are not considered</w:t>
      </w:r>
      <w:r w:rsidR="0066543A">
        <w:t>.</w:t>
      </w:r>
    </w:p>
    <w:p w:rsidR="0066543A" w:rsidRPr="00D66EF4" w:rsidRDefault="00FC4F7C" w:rsidP="00FC4F7C">
      <w:pPr>
        <w:pStyle w:val="B2"/>
      </w:pPr>
      <w:r>
        <w:t>-</w:t>
      </w:r>
      <w:r>
        <w:tab/>
      </w:r>
      <w:r w:rsidR="0066543A" w:rsidRPr="00D66EF4">
        <w:t>The determination of which channels require coverage recovery and the amount of coverage recovery depend on the choice of the target for coverage recovery</w:t>
      </w:r>
      <w:r w:rsidR="0066543A">
        <w:t>.</w:t>
      </w:r>
    </w:p>
    <w:p w:rsidR="0066543A" w:rsidRPr="00D66EF4" w:rsidRDefault="0066543A" w:rsidP="0066543A">
      <w:r>
        <w:t xml:space="preserve">For </w:t>
      </w:r>
      <w:r w:rsidRPr="00D66EF4">
        <w:t>FR2</w:t>
      </w:r>
      <w:r>
        <w:t>:</w:t>
      </w:r>
    </w:p>
    <w:p w:rsidR="0066543A" w:rsidRPr="00D62DB3" w:rsidRDefault="00FC4F7C" w:rsidP="00FC4F7C">
      <w:pPr>
        <w:pStyle w:val="B1"/>
        <w:rPr>
          <w:lang w:val="en-US"/>
        </w:rPr>
      </w:pPr>
      <w:r>
        <w:t>-</w:t>
      </w:r>
      <w:r>
        <w:tab/>
      </w:r>
      <w:r w:rsidR="0066543A" w:rsidRPr="00562A55">
        <w:t>For FR2, there is no assumption of reduced antenna efficiency for RedCap UE an</w:t>
      </w:r>
      <w:r w:rsidR="0066543A" w:rsidRPr="00D62DB3">
        <w:rPr>
          <w:lang w:val="en-US"/>
        </w:rPr>
        <w:t xml:space="preserve">d the MIL of the UL channels is the same as the reference NR UE and coverage recovery for UL channels is not needed. </w:t>
      </w:r>
    </w:p>
    <w:p w:rsidR="0066543A" w:rsidRPr="00562A55" w:rsidRDefault="00FC4F7C" w:rsidP="00FC4F7C">
      <w:pPr>
        <w:pStyle w:val="B1"/>
      </w:pPr>
      <w:r>
        <w:t>-</w:t>
      </w:r>
      <w:r>
        <w:tab/>
      </w:r>
      <w:r w:rsidR="0066543A" w:rsidRPr="00562A55">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rsidR="0066543A" w:rsidRPr="00562A55" w:rsidRDefault="00FC4F7C" w:rsidP="00FC4F7C">
      <w:pPr>
        <w:pStyle w:val="B1"/>
      </w:pPr>
      <w:r>
        <w:t>-</w:t>
      </w:r>
      <w:r>
        <w:tab/>
      </w:r>
      <w:r w:rsidR="0066543A" w:rsidRPr="00562A55">
        <w:t>For RedCap UE with 50MHz BW and 1Rx, coverage recovery may be needed for PDSCH when the same target data rate as the reference NR UE is assumed, and the amount of coverage recovery to be considered is approximately [2-3 dB]</w:t>
      </w:r>
      <w:r w:rsidR="0066543A" w:rsidRPr="00561035">
        <w:t xml:space="preserve"> </w:t>
      </w:r>
      <w:r w:rsidR="0066543A">
        <w:t>, where t</w:t>
      </w:r>
      <w:r w:rsidR="0066543A" w:rsidRPr="00561035">
        <w:t xml:space="preserve">he </w:t>
      </w:r>
      <w:r w:rsidR="0066543A">
        <w:t xml:space="preserve">square brackets indicate that the exact </w:t>
      </w:r>
      <w:r w:rsidR="0066543A" w:rsidRPr="00561035">
        <w:t>amount will depend on the techniques, scenarios, etc</w:t>
      </w:r>
      <w:r w:rsidR="0066543A">
        <w:t>.</w:t>
      </w:r>
      <w:r w:rsidR="0066543A" w:rsidRPr="00562A55">
        <w:t xml:space="preserve"> </w:t>
      </w:r>
    </w:p>
    <w:p w:rsidR="0066543A" w:rsidRPr="00562A55" w:rsidRDefault="00FC4F7C" w:rsidP="00FC4F7C">
      <w:pPr>
        <w:pStyle w:val="B2"/>
      </w:pPr>
      <w:r>
        <w:t>-</w:t>
      </w:r>
      <w:r>
        <w:tab/>
      </w:r>
      <w:r w:rsidR="0066543A" w:rsidRPr="00562A55">
        <w:t>The trade</w:t>
      </w:r>
      <w:r w:rsidR="0066543A">
        <w:t>-</w:t>
      </w:r>
      <w:r w:rsidR="0066543A" w:rsidRPr="00562A55">
        <w:t>off between data rate and coverage can be considered and the amount of coverage recovery may depend on this choice.</w:t>
      </w:r>
    </w:p>
    <w:p w:rsidR="0066543A" w:rsidRPr="00562A55" w:rsidRDefault="00FC4F7C" w:rsidP="00FC4F7C">
      <w:pPr>
        <w:pStyle w:val="B1"/>
      </w:pPr>
      <w:r>
        <w:t>-</w:t>
      </w:r>
      <w:r>
        <w:tab/>
      </w:r>
      <w:r w:rsidR="0066543A" w:rsidRPr="00562A55">
        <w:t xml:space="preserve">The determination of which channels require coverage recovery and the amount of coverage recovery depend on the choice of the target for coverage recovery and/or max TRP for the reference NR UE </w:t>
      </w:r>
    </w:p>
    <w:p w:rsidR="0066543A" w:rsidRPr="00D62DB3" w:rsidRDefault="00FC4F7C" w:rsidP="00FC4F7C">
      <w:pPr>
        <w:pStyle w:val="B2"/>
        <w:rPr>
          <w:lang w:val="en-US"/>
        </w:rPr>
      </w:pPr>
      <w:r>
        <w:t>-</w:t>
      </w:r>
      <w:r>
        <w:tab/>
      </w:r>
      <w:r w:rsidR="0066543A" w:rsidRPr="00562A55">
        <w:t>E.g. coverage recovery may not be needed for FR2 indoor scenario when the target is based on an MPL value from a target I</w:t>
      </w:r>
      <w:r w:rsidR="0066543A" w:rsidRPr="00D62DB3">
        <w:rPr>
          <w:lang w:val="en-US"/>
        </w:rPr>
        <w:t>SD of 20m</w:t>
      </w:r>
      <w:r w:rsidR="0066543A">
        <w:rPr>
          <w:lang w:val="en-US"/>
        </w:rPr>
        <w:t>.</w:t>
      </w:r>
    </w:p>
    <w:p w:rsidR="0066543A" w:rsidRPr="00562A55" w:rsidRDefault="00FC4F7C" w:rsidP="00FC4F7C">
      <w:pPr>
        <w:pStyle w:val="B2"/>
      </w:pPr>
      <w:r>
        <w:t>-</w:t>
      </w:r>
      <w:r>
        <w:tab/>
      </w:r>
      <w:r w:rsidR="0066543A" w:rsidRPr="00562A55">
        <w:t>E.g. coverage recovery for some DL channels may be needed for RedCap UE with 100 MHz BW (e.g. Msg2/4, PDSCH) or 50 MHz BW (e.g. Msg2/4, PDSCH, PDCCH) and 1Rx when max TRP 23 dBm is assumed for the reference NR UE.</w:t>
      </w:r>
    </w:p>
    <w:p w:rsidR="0066543A" w:rsidRPr="000E647A" w:rsidRDefault="0066543A" w:rsidP="0066543A">
      <w:pPr>
        <w:pStyle w:val="Heading2"/>
      </w:pPr>
      <w:bookmarkStart w:id="768" w:name="_Toc56714344"/>
      <w:bookmarkStart w:id="769" w:name="_Toc57126611"/>
      <w:bookmarkStart w:id="770" w:name="_Toc57126732"/>
      <w:bookmarkStart w:id="771" w:name="_Toc57127679"/>
      <w:bookmarkStart w:id="772" w:name="_Toc57127788"/>
      <w:bookmarkStart w:id="773" w:name="_Toc57136488"/>
      <w:bookmarkStart w:id="774" w:name="_Toc57144838"/>
      <w:bookmarkStart w:id="775" w:name="_Toc57144947"/>
      <w:r>
        <w:lastRenderedPageBreak/>
        <w:t>9</w:t>
      </w:r>
      <w:r w:rsidRPr="000E647A">
        <w:t>.</w:t>
      </w:r>
      <w:r>
        <w:t>2</w:t>
      </w:r>
      <w:r w:rsidRPr="000E647A">
        <w:tab/>
        <w:t>Coverage recovery</w:t>
      </w:r>
      <w:r>
        <w:t xml:space="preserve"> for PUSCH</w:t>
      </w:r>
      <w:bookmarkEnd w:id="768"/>
      <w:bookmarkEnd w:id="769"/>
      <w:bookmarkEnd w:id="770"/>
      <w:bookmarkEnd w:id="771"/>
      <w:bookmarkEnd w:id="772"/>
      <w:bookmarkEnd w:id="773"/>
      <w:bookmarkEnd w:id="774"/>
      <w:bookmarkEnd w:id="775"/>
    </w:p>
    <w:p w:rsidR="0066543A" w:rsidRPr="000E647A" w:rsidRDefault="0066543A" w:rsidP="0066543A">
      <w:pPr>
        <w:pStyle w:val="Heading3"/>
      </w:pPr>
      <w:bookmarkStart w:id="776" w:name="_Toc56714345"/>
      <w:bookmarkStart w:id="777" w:name="_Toc57126612"/>
      <w:bookmarkStart w:id="778" w:name="_Toc57126733"/>
      <w:bookmarkStart w:id="779" w:name="_Toc57127680"/>
      <w:bookmarkStart w:id="780" w:name="_Toc57127789"/>
      <w:bookmarkStart w:id="781" w:name="_Toc57136489"/>
      <w:bookmarkStart w:id="782" w:name="_Toc57144839"/>
      <w:bookmarkStart w:id="783" w:name="_Toc57144948"/>
      <w:r>
        <w:t>9</w:t>
      </w:r>
      <w:r w:rsidRPr="000E647A">
        <w:t>.</w:t>
      </w:r>
      <w:r>
        <w:t>2</w:t>
      </w:r>
      <w:r w:rsidRPr="000E647A">
        <w:t>.1</w:t>
      </w:r>
      <w:r w:rsidRPr="000E647A">
        <w:tab/>
        <w:t xml:space="preserve">Description of </w:t>
      </w:r>
      <w:r>
        <w:t xml:space="preserve">coverage recovery </w:t>
      </w:r>
      <w:r w:rsidRPr="000E647A">
        <w:t>feature</w:t>
      </w:r>
      <w:r>
        <w:t>s</w:t>
      </w:r>
      <w:bookmarkEnd w:id="776"/>
      <w:bookmarkEnd w:id="777"/>
      <w:bookmarkEnd w:id="778"/>
      <w:bookmarkEnd w:id="779"/>
      <w:bookmarkEnd w:id="780"/>
      <w:bookmarkEnd w:id="781"/>
      <w:bookmarkEnd w:id="782"/>
      <w:bookmarkEnd w:id="783"/>
    </w:p>
    <w:p w:rsidR="0066543A" w:rsidRPr="00EB1B39" w:rsidRDefault="0066543A" w:rsidP="00FC4F7C">
      <w:r w:rsidRPr="000E647A">
        <w:t>Coverage recovery</w:t>
      </w:r>
      <w:r>
        <w:t xml:space="preserve"> for PUSCH has been studied, including both PUSCH for data and Msg3</w:t>
      </w:r>
      <w:r w:rsidRPr="00140376">
        <w:t>.</w:t>
      </w:r>
    </w:p>
    <w:p w:rsidR="0066543A" w:rsidRPr="006C6ABF" w:rsidRDefault="0066543A" w:rsidP="00FC4F7C">
      <w:r w:rsidRPr="00A461B9">
        <w:t xml:space="preserve">Coverage recovery for PUSCH </w:t>
      </w:r>
      <w:r>
        <w:t xml:space="preserve">data </w:t>
      </w:r>
      <w:r w:rsidRPr="00A461B9">
        <w:t xml:space="preserve">was studied from several aspects, including cross-slot or cross-repetition channel estimation, lower DM-RS density in time domain, enhancements on PUSCH repetition Type A and/or Type B, </w:t>
      </w:r>
      <w:r w:rsidRPr="006C6ABF">
        <w:t>frequency hopping or BWP switching across a larger system bandwidth</w:t>
      </w:r>
      <w:r>
        <w:t>.</w:t>
      </w:r>
    </w:p>
    <w:p w:rsidR="0066543A" w:rsidRPr="006C6ABF" w:rsidRDefault="0066543A" w:rsidP="00FC4F7C">
      <w:r w:rsidRPr="006C6ABF">
        <w:t xml:space="preserve">Some techniques, such as cross-slot or cross-repetition channel estimation, lower DM-RS density in time domain, enhancements on PUSCH repetition Type A and/or Type B have been studied also in the Rel-17 </w:t>
      </w:r>
      <w:r>
        <w:t>C</w:t>
      </w:r>
      <w:r w:rsidRPr="006C6ABF">
        <w:t xml:space="preserve">overage </w:t>
      </w:r>
      <w:r>
        <w:t>E</w:t>
      </w:r>
      <w:r w:rsidRPr="006C6ABF">
        <w:t>nhancement SI</w:t>
      </w:r>
      <w:r>
        <w:t xml:space="preserve"> [5].</w:t>
      </w:r>
    </w:p>
    <w:p w:rsidR="0066543A" w:rsidRPr="00A461B9" w:rsidRDefault="0066543A" w:rsidP="00FC4F7C">
      <w:r w:rsidRPr="007A6DDA">
        <w:t xml:space="preserve">Coverage recovery for </w:t>
      </w:r>
      <w:r w:rsidRPr="00A461B9">
        <w:rPr>
          <w:rFonts w:hint="eastAsia"/>
        </w:rPr>
        <w:t>Msg3 was studied including repetition for Msg3 PUSCH initial and/or retransmission</w:t>
      </w:r>
      <w:r>
        <w:t>.</w:t>
      </w:r>
    </w:p>
    <w:p w:rsidR="0066543A" w:rsidRPr="00A461B9" w:rsidRDefault="0066543A" w:rsidP="00FC4F7C">
      <w:r w:rsidRPr="00A461B9">
        <w:rPr>
          <w:rFonts w:hint="eastAsia"/>
        </w:rPr>
        <w:t xml:space="preserve">It is noted that enhancements on Msg3 PUSCH repetition have been studied also in the Rel-17 </w:t>
      </w:r>
      <w:r>
        <w:t>C</w:t>
      </w:r>
      <w:r w:rsidRPr="00A461B9">
        <w:rPr>
          <w:rFonts w:hint="eastAsia"/>
        </w:rPr>
        <w:t xml:space="preserve">overage </w:t>
      </w:r>
      <w:r>
        <w:t>E</w:t>
      </w:r>
      <w:r w:rsidRPr="00A461B9">
        <w:rPr>
          <w:rFonts w:hint="eastAsia"/>
        </w:rPr>
        <w:t>nhancement SI</w:t>
      </w:r>
      <w:r>
        <w:t xml:space="preserve"> [5].</w:t>
      </w:r>
    </w:p>
    <w:p w:rsidR="0066543A" w:rsidRPr="000E647A" w:rsidRDefault="0066543A" w:rsidP="0066543A">
      <w:pPr>
        <w:pStyle w:val="Heading3"/>
      </w:pPr>
      <w:bookmarkStart w:id="784" w:name="_Toc56714346"/>
      <w:bookmarkStart w:id="785" w:name="_Toc57126613"/>
      <w:bookmarkStart w:id="786" w:name="_Toc57126734"/>
      <w:bookmarkStart w:id="787" w:name="_Toc57127681"/>
      <w:bookmarkStart w:id="788" w:name="_Toc57127790"/>
      <w:bookmarkStart w:id="789" w:name="_Toc57136490"/>
      <w:bookmarkStart w:id="790" w:name="_Toc57144840"/>
      <w:bookmarkStart w:id="791" w:name="_Toc57144949"/>
      <w:r w:rsidDel="00EB1B39">
        <w:t>9</w:t>
      </w:r>
      <w:r w:rsidRPr="000E647A" w:rsidDel="00EB1B39">
        <w:t>.</w:t>
      </w:r>
      <w:r w:rsidDel="00EB1B39">
        <w:t>2</w:t>
      </w:r>
      <w:r w:rsidRPr="000E647A" w:rsidDel="00EB1B39">
        <w:t>.2</w:t>
      </w:r>
      <w:r w:rsidRPr="000E647A" w:rsidDel="00EB1B39">
        <w:tab/>
        <w:t xml:space="preserve">Analysis of </w:t>
      </w:r>
      <w:r>
        <w:t>coexistence with legacy UEs</w:t>
      </w:r>
      <w:bookmarkEnd w:id="784"/>
      <w:bookmarkEnd w:id="785"/>
      <w:bookmarkEnd w:id="786"/>
      <w:bookmarkEnd w:id="787"/>
      <w:bookmarkEnd w:id="788"/>
      <w:bookmarkEnd w:id="789"/>
      <w:bookmarkEnd w:id="790"/>
      <w:bookmarkEnd w:id="791"/>
    </w:p>
    <w:p w:rsidR="0066543A" w:rsidRPr="00A461B9" w:rsidRDefault="0066543A" w:rsidP="00FC4F7C">
      <w:r>
        <w:t>Potential coexistence impacts introduced by potential c</w:t>
      </w:r>
      <w:r w:rsidRPr="006C6ABF">
        <w:t xml:space="preserve">overage recovery </w:t>
      </w:r>
      <w:r>
        <w:t>solutions described in clause 9.2.1 have not been analysed</w:t>
      </w:r>
      <w:r w:rsidRPr="00140376">
        <w:t>.</w:t>
      </w:r>
    </w:p>
    <w:p w:rsidR="0066543A" w:rsidRPr="000E647A" w:rsidRDefault="0066543A" w:rsidP="0066543A">
      <w:pPr>
        <w:pStyle w:val="Heading3"/>
      </w:pPr>
      <w:bookmarkStart w:id="792" w:name="_Toc56714347"/>
      <w:bookmarkStart w:id="793" w:name="_Toc57126614"/>
      <w:bookmarkStart w:id="794" w:name="_Toc57126735"/>
      <w:bookmarkStart w:id="795" w:name="_Toc57127682"/>
      <w:bookmarkStart w:id="796" w:name="_Toc57127791"/>
      <w:bookmarkStart w:id="797" w:name="_Toc57136491"/>
      <w:bookmarkStart w:id="798" w:name="_Toc57144841"/>
      <w:bookmarkStart w:id="799" w:name="_Toc57144950"/>
      <w:r>
        <w:t>9</w:t>
      </w:r>
      <w:r w:rsidRPr="000E647A">
        <w:t>.</w:t>
      </w:r>
      <w:r>
        <w:t>2</w:t>
      </w:r>
      <w:r w:rsidRPr="000E647A">
        <w:t>.</w:t>
      </w:r>
      <w:r>
        <w:t>3</w:t>
      </w:r>
      <w:r w:rsidRPr="000E647A">
        <w:tab/>
        <w:t>Analysis of specification impacts</w:t>
      </w:r>
      <w:bookmarkEnd w:id="792"/>
      <w:bookmarkEnd w:id="793"/>
      <w:bookmarkEnd w:id="794"/>
      <w:bookmarkEnd w:id="795"/>
      <w:bookmarkEnd w:id="796"/>
      <w:bookmarkEnd w:id="797"/>
      <w:bookmarkEnd w:id="798"/>
      <w:bookmarkEnd w:id="799"/>
    </w:p>
    <w:p w:rsidR="0066543A" w:rsidRPr="00A461B9" w:rsidRDefault="0066543A" w:rsidP="00FC4F7C">
      <w:r w:rsidRPr="00A461B9">
        <w:t>Potential specification impacts of frequency hopping or BWP switching across a larger system bandwidth include:</w:t>
      </w:r>
    </w:p>
    <w:p w:rsidR="0066543A" w:rsidRPr="00B61010" w:rsidRDefault="00FC4F7C" w:rsidP="00FC4F7C">
      <w:pPr>
        <w:pStyle w:val="B1"/>
      </w:pPr>
      <w:r>
        <w:t>-</w:t>
      </w:r>
      <w:r>
        <w:tab/>
      </w:r>
      <w:r w:rsidR="0066543A" w:rsidRPr="00B61010">
        <w:t>Frequency domain hopping offsets/positions</w:t>
      </w:r>
    </w:p>
    <w:p w:rsidR="0066543A" w:rsidRPr="0041214D" w:rsidRDefault="00FC4F7C" w:rsidP="00FC4F7C">
      <w:pPr>
        <w:pStyle w:val="B1"/>
        <w:rPr>
          <w:lang w:val="en-US"/>
        </w:rPr>
      </w:pPr>
      <w:r>
        <w:rPr>
          <w:lang w:val="en-US"/>
        </w:rPr>
        <w:t>-</w:t>
      </w:r>
      <w:r>
        <w:rPr>
          <w:lang w:val="en-US"/>
        </w:rPr>
        <w:tab/>
      </w:r>
      <w:r w:rsidR="0066543A" w:rsidRPr="0041214D">
        <w:rPr>
          <w:lang w:val="en-US"/>
        </w:rPr>
        <w:t xml:space="preserve">Faster switching/RF retuning time. </w:t>
      </w:r>
    </w:p>
    <w:p w:rsidR="0066543A" w:rsidRPr="0041214D" w:rsidRDefault="00FC4F7C" w:rsidP="00FC4F7C">
      <w:pPr>
        <w:pStyle w:val="B2"/>
        <w:rPr>
          <w:lang w:val="en-US"/>
        </w:rPr>
      </w:pPr>
      <w:r>
        <w:rPr>
          <w:lang w:val="en-US"/>
        </w:rPr>
        <w:t>-</w:t>
      </w:r>
      <w:r>
        <w:rPr>
          <w:lang w:val="en-US"/>
        </w:rPr>
        <w:tab/>
      </w:r>
      <w:r w:rsidR="0066543A" w:rsidRPr="0041214D">
        <w:rPr>
          <w:lang w:val="en-US"/>
        </w:rPr>
        <w:t>Note this aspect requires RAN4 involvement, where the corresponding study in RAN4 is not performed yet.</w:t>
      </w:r>
    </w:p>
    <w:p w:rsidR="0066543A" w:rsidRPr="0041214D" w:rsidRDefault="00FC4F7C" w:rsidP="00FC4F7C">
      <w:pPr>
        <w:pStyle w:val="B1"/>
        <w:rPr>
          <w:lang w:val="en-US"/>
        </w:rPr>
      </w:pPr>
      <w:r>
        <w:rPr>
          <w:lang w:val="en-US"/>
        </w:rPr>
        <w:t>-</w:t>
      </w:r>
      <w:r>
        <w:rPr>
          <w:lang w:val="en-US"/>
        </w:rPr>
        <w:tab/>
      </w:r>
      <w:r w:rsidR="0066543A" w:rsidRPr="0041214D">
        <w:rPr>
          <w:lang w:val="en-US"/>
        </w:rPr>
        <w:t>Transmission/reception interruption during RF retuning time</w:t>
      </w:r>
    </w:p>
    <w:p w:rsidR="0066543A" w:rsidRPr="000E647A" w:rsidRDefault="0066543A" w:rsidP="0066543A">
      <w:pPr>
        <w:pStyle w:val="Heading2"/>
      </w:pPr>
      <w:bookmarkStart w:id="800" w:name="_Toc56714348"/>
      <w:bookmarkStart w:id="801" w:name="_Toc57126615"/>
      <w:bookmarkStart w:id="802" w:name="_Toc57126736"/>
      <w:bookmarkStart w:id="803" w:name="_Toc57127683"/>
      <w:bookmarkStart w:id="804" w:name="_Toc57127792"/>
      <w:bookmarkStart w:id="805" w:name="_Toc57136492"/>
      <w:bookmarkStart w:id="806" w:name="_Toc57144842"/>
      <w:bookmarkStart w:id="807" w:name="_Toc57144951"/>
      <w:r>
        <w:t>9</w:t>
      </w:r>
      <w:r w:rsidRPr="000E647A">
        <w:t>.</w:t>
      </w:r>
      <w:r>
        <w:t>3</w:t>
      </w:r>
      <w:r w:rsidRPr="000E647A">
        <w:tab/>
        <w:t>Coverage recovery</w:t>
      </w:r>
      <w:r>
        <w:t xml:space="preserve"> for PDSCH</w:t>
      </w:r>
      <w:bookmarkEnd w:id="800"/>
      <w:bookmarkEnd w:id="801"/>
      <w:bookmarkEnd w:id="802"/>
      <w:bookmarkEnd w:id="803"/>
      <w:bookmarkEnd w:id="804"/>
      <w:bookmarkEnd w:id="805"/>
      <w:bookmarkEnd w:id="806"/>
      <w:bookmarkEnd w:id="807"/>
    </w:p>
    <w:p w:rsidR="0066543A" w:rsidRDefault="0066543A" w:rsidP="0066543A">
      <w:pPr>
        <w:pStyle w:val="Heading3"/>
      </w:pPr>
      <w:bookmarkStart w:id="808" w:name="_Toc56714349"/>
      <w:bookmarkStart w:id="809" w:name="_Toc57126616"/>
      <w:bookmarkStart w:id="810" w:name="_Toc57126737"/>
      <w:bookmarkStart w:id="811" w:name="_Toc57127684"/>
      <w:bookmarkStart w:id="812" w:name="_Toc57127793"/>
      <w:bookmarkStart w:id="813" w:name="_Toc57136493"/>
      <w:bookmarkStart w:id="814" w:name="_Toc57144843"/>
      <w:bookmarkStart w:id="815" w:name="_Toc57144952"/>
      <w:r>
        <w:t>9</w:t>
      </w:r>
      <w:r w:rsidRPr="000E647A">
        <w:t>.</w:t>
      </w:r>
      <w:r>
        <w:t>3</w:t>
      </w:r>
      <w:r w:rsidRPr="000E647A">
        <w:t>.1</w:t>
      </w:r>
      <w:r w:rsidRPr="000E647A">
        <w:tab/>
        <w:t xml:space="preserve">Description of </w:t>
      </w:r>
      <w:r>
        <w:t xml:space="preserve">coverage recovery </w:t>
      </w:r>
      <w:r w:rsidRPr="000E647A">
        <w:t>feature</w:t>
      </w:r>
      <w:r>
        <w:t>s</w:t>
      </w:r>
      <w:bookmarkEnd w:id="808"/>
      <w:bookmarkEnd w:id="809"/>
      <w:bookmarkEnd w:id="810"/>
      <w:bookmarkEnd w:id="811"/>
      <w:bookmarkEnd w:id="812"/>
      <w:bookmarkEnd w:id="813"/>
      <w:bookmarkEnd w:id="814"/>
      <w:bookmarkEnd w:id="815"/>
    </w:p>
    <w:p w:rsidR="0066543A" w:rsidRPr="00EB1B39" w:rsidRDefault="0066543A" w:rsidP="0066543A">
      <w:pPr>
        <w:jc w:val="both"/>
      </w:pPr>
      <w:r w:rsidRPr="000E647A">
        <w:t>Coverage recovery</w:t>
      </w:r>
      <w:r>
        <w:t xml:space="preserve"> for PDSCH has been studied, including both PDSCH for data, Msg2 and Msg4</w:t>
      </w:r>
      <w:r w:rsidRPr="00140376">
        <w:t>.</w:t>
      </w:r>
    </w:p>
    <w:p w:rsidR="0066543A" w:rsidRPr="00DB3AC4" w:rsidRDefault="0066543A" w:rsidP="0066543A">
      <w:pPr>
        <w:jc w:val="both"/>
      </w:pPr>
      <w:r w:rsidRPr="00DB3AC4">
        <w:rPr>
          <w:rFonts w:hint="eastAsia"/>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rsidR="0066543A" w:rsidRPr="00DB3AC4" w:rsidRDefault="0066543A" w:rsidP="0066543A">
      <w:pPr>
        <w:jc w:val="both"/>
      </w:pPr>
      <w:r w:rsidRPr="00DB3AC4">
        <w:rPr>
          <w:rFonts w:hint="eastAsia"/>
        </w:rPr>
        <w:t xml:space="preserve">Some techniques, such as the lower-MCS table and larger aggregation factor for PDSCH reception are existing techniques with optional UE capability </w:t>
      </w:r>
      <w:r>
        <w:t>signalling.</w:t>
      </w:r>
    </w:p>
    <w:p w:rsidR="0066543A" w:rsidRPr="00324AA8" w:rsidRDefault="0066543A" w:rsidP="0066543A">
      <w:pPr>
        <w:jc w:val="both"/>
      </w:pPr>
      <w:bookmarkStart w:id="816" w:name="_Hlk56530938"/>
      <w:r w:rsidRPr="00324AA8">
        <w:t xml:space="preserve">Coverage recovery for Msg2 PDSCH was studied from several aspects, including TBS scaling </w:t>
      </w:r>
      <w:r w:rsidRPr="008C1E8A">
        <w:t>and Msg2 PDSCH repetition.</w:t>
      </w:r>
    </w:p>
    <w:bookmarkEnd w:id="816"/>
    <w:p w:rsidR="0066543A" w:rsidRPr="00F430D0" w:rsidRDefault="0066543A" w:rsidP="0066543A">
      <w:pPr>
        <w:jc w:val="both"/>
        <w:rPr>
          <w:lang w:val="en-US" w:eastAsia="sv-SE"/>
        </w:rPr>
      </w:pPr>
      <w:r w:rsidRPr="00B03622">
        <w:t>It is noted that TBS scaling is an existing technique mandatory for Rel-15 UE</w:t>
      </w:r>
      <w:r w:rsidRPr="00F430D0">
        <w:rPr>
          <w:lang w:val="en-US" w:eastAsia="zh-CN"/>
        </w:rPr>
        <w:t>.</w:t>
      </w:r>
    </w:p>
    <w:p w:rsidR="0066543A" w:rsidRPr="00324AA8" w:rsidRDefault="0066543A" w:rsidP="0066543A">
      <w:pPr>
        <w:jc w:val="both"/>
      </w:pPr>
      <w:r w:rsidRPr="00324AA8">
        <w:t xml:space="preserve">Coverage recovery for Msg4 PDSCH was studied from several aspects, including scaling factor for TBS determination, PDSCH repetition and the use of the lower-MCS table. Some techniques, such as scaling factor for TBS determination and PDSCH repetition have been studied also in the Rel-17 </w:t>
      </w:r>
      <w:r>
        <w:t>C</w:t>
      </w:r>
      <w:r w:rsidRPr="00324AA8">
        <w:t xml:space="preserve">overage </w:t>
      </w:r>
      <w:r>
        <w:t>E</w:t>
      </w:r>
      <w:r w:rsidRPr="00324AA8">
        <w:t>nhancement SI</w:t>
      </w:r>
      <w:r>
        <w:t xml:space="preserve"> [5].</w:t>
      </w:r>
    </w:p>
    <w:p w:rsidR="0066543A" w:rsidRDefault="0066543A" w:rsidP="0066543A">
      <w:pPr>
        <w:pStyle w:val="Heading3"/>
      </w:pPr>
      <w:bookmarkStart w:id="817" w:name="_Toc56714350"/>
      <w:bookmarkStart w:id="818" w:name="_Toc57126617"/>
      <w:bookmarkStart w:id="819" w:name="_Toc57126738"/>
      <w:bookmarkStart w:id="820" w:name="_Toc57127685"/>
      <w:bookmarkStart w:id="821" w:name="_Toc57127794"/>
      <w:bookmarkStart w:id="822" w:name="_Toc57136494"/>
      <w:bookmarkStart w:id="823" w:name="_Toc57144844"/>
      <w:bookmarkStart w:id="824" w:name="_Toc57144953"/>
      <w:r>
        <w:lastRenderedPageBreak/>
        <w:t>9</w:t>
      </w:r>
      <w:r w:rsidRPr="000E647A">
        <w:t>.</w:t>
      </w:r>
      <w:r>
        <w:t>3</w:t>
      </w:r>
      <w:r w:rsidRPr="000E647A">
        <w:t>.</w:t>
      </w:r>
      <w:r>
        <w:t>2</w:t>
      </w:r>
      <w:r w:rsidRPr="000E647A">
        <w:tab/>
        <w:t xml:space="preserve">Analysis of </w:t>
      </w:r>
      <w:r>
        <w:t>coexistence with legacy UEs</w:t>
      </w:r>
      <w:bookmarkEnd w:id="817"/>
      <w:bookmarkEnd w:id="818"/>
      <w:bookmarkEnd w:id="819"/>
      <w:bookmarkEnd w:id="820"/>
      <w:bookmarkEnd w:id="821"/>
      <w:bookmarkEnd w:id="822"/>
      <w:bookmarkEnd w:id="823"/>
      <w:bookmarkEnd w:id="824"/>
    </w:p>
    <w:p w:rsidR="0066543A" w:rsidRPr="00DB3AC4" w:rsidRDefault="0066543A" w:rsidP="0066543A">
      <w:r w:rsidRPr="00DB3AC4">
        <w:t>Potential coexistence impacts introduced by potential coverage recovery solutions described in clause 9.2.1 have not been analysed.</w:t>
      </w:r>
    </w:p>
    <w:p w:rsidR="0066543A" w:rsidRPr="000E647A" w:rsidRDefault="0066543A" w:rsidP="0066543A">
      <w:pPr>
        <w:pStyle w:val="Heading3"/>
      </w:pPr>
      <w:bookmarkStart w:id="825" w:name="_Toc56714351"/>
      <w:bookmarkStart w:id="826" w:name="_Toc57126618"/>
      <w:bookmarkStart w:id="827" w:name="_Toc57126739"/>
      <w:bookmarkStart w:id="828" w:name="_Toc57127686"/>
      <w:bookmarkStart w:id="829" w:name="_Toc57127795"/>
      <w:bookmarkStart w:id="830" w:name="_Toc57136495"/>
      <w:bookmarkStart w:id="831" w:name="_Toc57144845"/>
      <w:bookmarkStart w:id="832" w:name="_Toc57144954"/>
      <w:r>
        <w:t>9.3.3</w:t>
      </w:r>
      <w:r>
        <w:tab/>
      </w:r>
      <w:r w:rsidRPr="000E647A">
        <w:t>Analysis of specification impacts</w:t>
      </w:r>
      <w:bookmarkEnd w:id="825"/>
      <w:bookmarkEnd w:id="826"/>
      <w:bookmarkEnd w:id="827"/>
      <w:bookmarkEnd w:id="828"/>
      <w:bookmarkEnd w:id="829"/>
      <w:bookmarkEnd w:id="830"/>
      <w:bookmarkEnd w:id="831"/>
      <w:bookmarkEnd w:id="832"/>
    </w:p>
    <w:p w:rsidR="0066543A" w:rsidRPr="00DB3AC4" w:rsidRDefault="0066543A" w:rsidP="00CD0E33">
      <w:r w:rsidRPr="00DB3AC4">
        <w:t>If cross-slot or cross-repetition channel estimation for PDSCH is supported, potential specification impacts include:</w:t>
      </w:r>
    </w:p>
    <w:p w:rsidR="0066543A" w:rsidRPr="0041214D" w:rsidRDefault="00CD0E33" w:rsidP="00CD0E33">
      <w:pPr>
        <w:pStyle w:val="B1"/>
        <w:rPr>
          <w:lang w:val="en-US"/>
        </w:rPr>
      </w:pPr>
      <w:r>
        <w:rPr>
          <w:lang w:val="en-US"/>
        </w:rPr>
        <w:t>-</w:t>
      </w:r>
      <w:r>
        <w:rPr>
          <w:lang w:val="en-US"/>
        </w:rPr>
        <w:tab/>
      </w:r>
      <w:r w:rsidR="0066543A" w:rsidRPr="0041214D">
        <w:rPr>
          <w:lang w:val="en-US"/>
        </w:rPr>
        <w:t>Time-domain precoder cycling and DM-RS configuration</w:t>
      </w:r>
    </w:p>
    <w:p w:rsidR="0066543A" w:rsidRPr="00DB3AC4" w:rsidRDefault="0066543A" w:rsidP="00CD0E33">
      <w:r w:rsidRPr="00DB3AC4">
        <w:t>If hopping or BWP switching across a larger system bandwidth is supported, potential specification impacts include</w:t>
      </w:r>
      <w:r>
        <w:t>:</w:t>
      </w:r>
    </w:p>
    <w:p w:rsidR="0066543A" w:rsidRPr="00B03622" w:rsidRDefault="00CD0E33" w:rsidP="00CD0E33">
      <w:pPr>
        <w:pStyle w:val="B1"/>
      </w:pPr>
      <w:r>
        <w:t>-</w:t>
      </w:r>
      <w:r>
        <w:tab/>
      </w:r>
      <w:r w:rsidR="0066543A" w:rsidRPr="00B03622">
        <w:t>PDSCH hopping configuration</w:t>
      </w:r>
    </w:p>
    <w:p w:rsidR="0066543A" w:rsidRPr="00B03622" w:rsidRDefault="00CD0E33" w:rsidP="00CD0E33">
      <w:pPr>
        <w:pStyle w:val="B1"/>
      </w:pPr>
      <w:r>
        <w:t>-</w:t>
      </w:r>
      <w:r>
        <w:tab/>
      </w:r>
      <w:r w:rsidR="0066543A" w:rsidRPr="00B03622">
        <w:t xml:space="preserve">Faster switching/RF retuning time </w:t>
      </w:r>
    </w:p>
    <w:p w:rsidR="0066543A" w:rsidRPr="0041214D" w:rsidRDefault="00CD0E33" w:rsidP="00CD0E33">
      <w:pPr>
        <w:pStyle w:val="B2"/>
        <w:rPr>
          <w:lang w:val="en-US"/>
        </w:rPr>
      </w:pPr>
      <w:r>
        <w:rPr>
          <w:lang w:val="en-US"/>
        </w:rPr>
        <w:t>-</w:t>
      </w:r>
      <w:r>
        <w:rPr>
          <w:lang w:val="en-US"/>
        </w:rPr>
        <w:tab/>
      </w:r>
      <w:r w:rsidR="0066543A" w:rsidRPr="0041214D">
        <w:rPr>
          <w:lang w:val="en-US"/>
        </w:rPr>
        <w:t>Note this aspect requires RAN4 involvement, where the corresponding study in RAN4 is not performed yet.</w:t>
      </w:r>
    </w:p>
    <w:p w:rsidR="0066543A" w:rsidRPr="0041214D" w:rsidRDefault="00CD0E33" w:rsidP="00CD0E33">
      <w:pPr>
        <w:pStyle w:val="B1"/>
        <w:rPr>
          <w:lang w:val="en-US"/>
        </w:rPr>
      </w:pPr>
      <w:r>
        <w:rPr>
          <w:lang w:val="en-US"/>
        </w:rPr>
        <w:t>-</w:t>
      </w:r>
      <w:r>
        <w:rPr>
          <w:lang w:val="en-US"/>
        </w:rPr>
        <w:tab/>
      </w:r>
      <w:r w:rsidR="0066543A" w:rsidRPr="0041214D">
        <w:rPr>
          <w:lang w:val="en-US"/>
        </w:rPr>
        <w:t>Transmission/reception interruption during RF retuning time</w:t>
      </w:r>
    </w:p>
    <w:p w:rsidR="0066543A" w:rsidRPr="00DB3AC4" w:rsidRDefault="0066543A" w:rsidP="00CD0E33">
      <w:r w:rsidRPr="00DB3AC4">
        <w:t>Potential specification impacts of increasing the granularity of PRB bundling include</w:t>
      </w:r>
      <w:r>
        <w:t>:</w:t>
      </w:r>
    </w:p>
    <w:p w:rsidR="0066543A" w:rsidRPr="00B03622" w:rsidRDefault="00CD0E33" w:rsidP="00CD0E33">
      <w:pPr>
        <w:pStyle w:val="B1"/>
      </w:pPr>
      <w:r>
        <w:t>-</w:t>
      </w:r>
      <w:r>
        <w:tab/>
      </w:r>
      <w:r w:rsidR="0066543A" w:rsidRPr="00B03622">
        <w:t>Related signaling design</w:t>
      </w:r>
    </w:p>
    <w:p w:rsidR="0066543A" w:rsidRPr="00324AA8" w:rsidRDefault="0066543A" w:rsidP="00CD0E33">
      <w:r w:rsidRPr="00324AA8">
        <w:t>Potential specification impacts of Msg2 PDSCH repetition (if supported) include</w:t>
      </w:r>
      <w:r>
        <w:t>:</w:t>
      </w:r>
    </w:p>
    <w:p w:rsidR="0066543A" w:rsidRPr="00B03622" w:rsidRDefault="00CD0E33" w:rsidP="00CD0E33">
      <w:pPr>
        <w:pStyle w:val="B1"/>
      </w:pPr>
      <w:r>
        <w:t>-</w:t>
      </w:r>
      <w:r>
        <w:tab/>
      </w:r>
      <w:r w:rsidR="0066543A" w:rsidRPr="00B03622">
        <w:t>Msg2 PDSCH repetition configuration</w:t>
      </w:r>
    </w:p>
    <w:p w:rsidR="0066543A" w:rsidRPr="0041214D" w:rsidRDefault="00CD0E33" w:rsidP="00CD0E33">
      <w:pPr>
        <w:pStyle w:val="B1"/>
        <w:rPr>
          <w:lang w:val="en-US"/>
        </w:rPr>
      </w:pPr>
      <w:r>
        <w:rPr>
          <w:lang w:val="en-US"/>
        </w:rPr>
        <w:t>-</w:t>
      </w:r>
      <w:r>
        <w:rPr>
          <w:lang w:val="en-US"/>
        </w:rPr>
        <w:tab/>
      </w:r>
      <w:r w:rsidR="0066543A" w:rsidRPr="0041214D">
        <w:rPr>
          <w:lang w:val="en-US"/>
        </w:rPr>
        <w:t>Mechanism to differentiate enhanced UE and legacy UE, e.g., separate PRACH configurations (e.g</w:t>
      </w:r>
      <w:r w:rsidR="0066543A">
        <w:rPr>
          <w:lang w:val="en-US"/>
        </w:rPr>
        <w:t>.</w:t>
      </w:r>
      <w:r w:rsidR="0066543A" w:rsidRPr="0041214D">
        <w:rPr>
          <w:lang w:val="en-US"/>
        </w:rPr>
        <w:t>, separate PRACH occasions or preambles)</w:t>
      </w:r>
    </w:p>
    <w:p w:rsidR="0066543A" w:rsidRPr="00324AA8" w:rsidRDefault="0066543A" w:rsidP="00CD0E33">
      <w:r w:rsidRPr="00324AA8">
        <w:t>Potential specification impacts of using the lower-MCS table for Msg4 PDSCH include</w:t>
      </w:r>
      <w:r>
        <w:t>:</w:t>
      </w:r>
    </w:p>
    <w:p w:rsidR="0066543A" w:rsidRPr="00324AA8" w:rsidRDefault="00CD0E33" w:rsidP="00CD0E33">
      <w:pPr>
        <w:pStyle w:val="B1"/>
      </w:pPr>
      <w:r>
        <w:t>-</w:t>
      </w:r>
      <w:r>
        <w:tab/>
      </w:r>
      <w:r w:rsidR="0066543A" w:rsidRPr="00324AA8">
        <w:t>Related signaling design</w:t>
      </w:r>
    </w:p>
    <w:p w:rsidR="0066543A" w:rsidRPr="000E647A" w:rsidRDefault="0066543A" w:rsidP="0066543A">
      <w:pPr>
        <w:pStyle w:val="Heading2"/>
      </w:pPr>
      <w:bookmarkStart w:id="833" w:name="_Toc56714352"/>
      <w:bookmarkStart w:id="834" w:name="_Toc57126619"/>
      <w:bookmarkStart w:id="835" w:name="_Toc57126740"/>
      <w:bookmarkStart w:id="836" w:name="_Toc57127687"/>
      <w:bookmarkStart w:id="837" w:name="_Toc57127796"/>
      <w:bookmarkStart w:id="838" w:name="_Toc57136496"/>
      <w:bookmarkStart w:id="839" w:name="_Toc57144846"/>
      <w:bookmarkStart w:id="840" w:name="_Toc57144955"/>
      <w:r>
        <w:t>9</w:t>
      </w:r>
      <w:r w:rsidRPr="000E647A">
        <w:t>.</w:t>
      </w:r>
      <w:r>
        <w:t>4</w:t>
      </w:r>
      <w:r w:rsidRPr="000E647A">
        <w:tab/>
        <w:t>Coverage recovery</w:t>
      </w:r>
      <w:r>
        <w:t xml:space="preserve"> for PDCCH</w:t>
      </w:r>
      <w:bookmarkEnd w:id="833"/>
      <w:bookmarkEnd w:id="834"/>
      <w:bookmarkEnd w:id="835"/>
      <w:bookmarkEnd w:id="836"/>
      <w:bookmarkEnd w:id="837"/>
      <w:bookmarkEnd w:id="838"/>
      <w:bookmarkEnd w:id="839"/>
      <w:bookmarkEnd w:id="840"/>
    </w:p>
    <w:p w:rsidR="0066543A" w:rsidRDefault="0066543A" w:rsidP="0066543A">
      <w:pPr>
        <w:pStyle w:val="Heading3"/>
      </w:pPr>
      <w:bookmarkStart w:id="841" w:name="_Toc56714353"/>
      <w:bookmarkStart w:id="842" w:name="_Toc57126620"/>
      <w:bookmarkStart w:id="843" w:name="_Toc57126741"/>
      <w:bookmarkStart w:id="844" w:name="_Toc57127688"/>
      <w:bookmarkStart w:id="845" w:name="_Toc57127797"/>
      <w:bookmarkStart w:id="846" w:name="_Toc57136497"/>
      <w:bookmarkStart w:id="847" w:name="_Toc57144847"/>
      <w:bookmarkStart w:id="848" w:name="_Toc57144956"/>
      <w:r>
        <w:t>9</w:t>
      </w:r>
      <w:r w:rsidRPr="000E647A">
        <w:t>.</w:t>
      </w:r>
      <w:r>
        <w:t>4</w:t>
      </w:r>
      <w:r w:rsidRPr="000E647A">
        <w:t>.1</w:t>
      </w:r>
      <w:r w:rsidRPr="000E647A">
        <w:tab/>
        <w:t xml:space="preserve">Description of </w:t>
      </w:r>
      <w:r>
        <w:t xml:space="preserve">coverage recovery </w:t>
      </w:r>
      <w:r w:rsidRPr="000E647A">
        <w:t>feature</w:t>
      </w:r>
      <w:r>
        <w:t>s</w:t>
      </w:r>
      <w:bookmarkEnd w:id="841"/>
      <w:bookmarkEnd w:id="842"/>
      <w:bookmarkEnd w:id="843"/>
      <w:bookmarkEnd w:id="844"/>
      <w:bookmarkEnd w:id="845"/>
      <w:bookmarkEnd w:id="846"/>
      <w:bookmarkEnd w:id="847"/>
      <w:bookmarkEnd w:id="848"/>
    </w:p>
    <w:p w:rsidR="0066543A" w:rsidRPr="002E0F86" w:rsidRDefault="0066543A" w:rsidP="004E57C4">
      <w:bookmarkStart w:id="849" w:name="_Hlk56530964"/>
      <w:r w:rsidRPr="003E6C6D">
        <w:t xml:space="preserve">Coverage recovery for </w:t>
      </w:r>
      <w:r w:rsidRPr="000F2769">
        <w:t>broadcast PDCCH</w:t>
      </w:r>
      <w:r w:rsidRPr="003E6C6D">
        <w:t xml:space="preserve"> (</w:t>
      </w:r>
      <w:r w:rsidRPr="002E0F86">
        <w:t>PDCCH monitored in a Type0/0A/1/2/3-PDCCH CSS</w:t>
      </w:r>
      <w:r w:rsidRPr="003E6C6D">
        <w:t xml:space="preserve">) was studied from several aspects, including PDCCH repetition, compact DCI, new AL </w:t>
      </w:r>
      <w:r w:rsidRPr="008C1E8A">
        <w:t>of 12, 24 or 32,</w:t>
      </w:r>
      <w:r w:rsidRPr="003E6C6D">
        <w:t xml:space="preserve"> PDCCH transmission via CORESET </w:t>
      </w:r>
      <w:r w:rsidRPr="002E0F86">
        <w:t>or search space bundling</w:t>
      </w:r>
      <w:r w:rsidRPr="003E6C6D">
        <w:t xml:space="preserve">, </w:t>
      </w:r>
      <w:r w:rsidRPr="002E0F86">
        <w:t>PDCCH-less mechanism for SIB1 and/or SI message</w:t>
      </w:r>
      <w:r>
        <w:t>.</w:t>
      </w:r>
    </w:p>
    <w:p w:rsidR="0066543A" w:rsidRDefault="0066543A" w:rsidP="0066543A">
      <w:pPr>
        <w:pStyle w:val="Heading3"/>
      </w:pPr>
      <w:bookmarkStart w:id="850" w:name="_Toc56714354"/>
      <w:bookmarkStart w:id="851" w:name="_Toc57126621"/>
      <w:bookmarkStart w:id="852" w:name="_Toc57126742"/>
      <w:bookmarkStart w:id="853" w:name="_Toc57127689"/>
      <w:bookmarkStart w:id="854" w:name="_Toc57127798"/>
      <w:bookmarkStart w:id="855" w:name="_Toc57136498"/>
      <w:bookmarkStart w:id="856" w:name="_Toc57144848"/>
      <w:bookmarkStart w:id="857" w:name="_Toc57144957"/>
      <w:bookmarkEnd w:id="849"/>
      <w:r>
        <w:t>9</w:t>
      </w:r>
      <w:r w:rsidRPr="000E647A">
        <w:t>.</w:t>
      </w:r>
      <w:r>
        <w:t>4</w:t>
      </w:r>
      <w:r w:rsidRPr="000E647A">
        <w:t>.</w:t>
      </w:r>
      <w:r>
        <w:t>2</w:t>
      </w:r>
      <w:r w:rsidRPr="000E647A">
        <w:tab/>
        <w:t xml:space="preserve">Analysis of </w:t>
      </w:r>
      <w:r>
        <w:t>coexistence with legacy UEs</w:t>
      </w:r>
      <w:bookmarkEnd w:id="850"/>
      <w:bookmarkEnd w:id="851"/>
      <w:bookmarkEnd w:id="852"/>
      <w:bookmarkEnd w:id="853"/>
      <w:bookmarkEnd w:id="854"/>
      <w:bookmarkEnd w:id="855"/>
      <w:bookmarkEnd w:id="856"/>
      <w:bookmarkEnd w:id="857"/>
    </w:p>
    <w:p w:rsidR="0066543A" w:rsidRPr="000F2769" w:rsidRDefault="0066543A" w:rsidP="004E57C4">
      <w:r w:rsidRPr="000F2769">
        <w:t>It is noted that some of the techniques may have compatibility issue if RedCap and normal UEs share the same initial DL BWP</w:t>
      </w:r>
      <w:r>
        <w:t>.</w:t>
      </w:r>
    </w:p>
    <w:p w:rsidR="0066543A" w:rsidRDefault="0066543A" w:rsidP="0066543A">
      <w:pPr>
        <w:pStyle w:val="Heading3"/>
      </w:pPr>
      <w:bookmarkStart w:id="858" w:name="_Toc56714355"/>
      <w:bookmarkStart w:id="859" w:name="_Toc57126622"/>
      <w:bookmarkStart w:id="860" w:name="_Toc57126743"/>
      <w:bookmarkStart w:id="861" w:name="_Toc57127690"/>
      <w:bookmarkStart w:id="862" w:name="_Toc57127799"/>
      <w:bookmarkStart w:id="863" w:name="_Toc57136499"/>
      <w:bookmarkStart w:id="864" w:name="_Toc57144849"/>
      <w:bookmarkStart w:id="865" w:name="_Toc57144958"/>
      <w:r>
        <w:t>9</w:t>
      </w:r>
      <w:r w:rsidRPr="000E647A">
        <w:t>.</w:t>
      </w:r>
      <w:r>
        <w:t>4</w:t>
      </w:r>
      <w:r w:rsidRPr="000E647A">
        <w:t>.</w:t>
      </w:r>
      <w:r>
        <w:t>3</w:t>
      </w:r>
      <w:r w:rsidRPr="000E647A">
        <w:tab/>
        <w:t xml:space="preserve">Analysis of </w:t>
      </w:r>
      <w:r>
        <w:t>specification impacts</w:t>
      </w:r>
      <w:bookmarkEnd w:id="858"/>
      <w:bookmarkEnd w:id="859"/>
      <w:bookmarkEnd w:id="860"/>
      <w:bookmarkEnd w:id="861"/>
      <w:bookmarkEnd w:id="862"/>
      <w:bookmarkEnd w:id="863"/>
      <w:bookmarkEnd w:id="864"/>
      <w:bookmarkEnd w:id="865"/>
    </w:p>
    <w:p w:rsidR="0066543A" w:rsidRPr="003E6C6D" w:rsidRDefault="0066543A" w:rsidP="004E57C4">
      <w:r w:rsidRPr="003E6C6D">
        <w:t>If PDCCH repetition is supported, the potential specification impacts include</w:t>
      </w:r>
      <w:r>
        <w:t>:</w:t>
      </w:r>
    </w:p>
    <w:p w:rsidR="0066543A" w:rsidRPr="0041214D" w:rsidRDefault="004E57C4" w:rsidP="004E57C4">
      <w:pPr>
        <w:pStyle w:val="B1"/>
        <w:rPr>
          <w:lang w:val="en-US"/>
        </w:rPr>
      </w:pPr>
      <w:r>
        <w:rPr>
          <w:lang w:val="en-US"/>
        </w:rPr>
        <w:t>-</w:t>
      </w:r>
      <w:r>
        <w:rPr>
          <w:lang w:val="en-US"/>
        </w:rPr>
        <w:tab/>
      </w:r>
      <w:r w:rsidR="0066543A" w:rsidRPr="0041214D">
        <w:rPr>
          <w:lang w:val="en-US"/>
        </w:rPr>
        <w:t>Repetition configuration (e.g. intra-slot or inter-slot)</w:t>
      </w:r>
    </w:p>
    <w:p w:rsidR="0066543A" w:rsidRPr="00365AB4" w:rsidRDefault="004E57C4" w:rsidP="004E57C4">
      <w:pPr>
        <w:pStyle w:val="B1"/>
      </w:pPr>
      <w:r>
        <w:t>-</w:t>
      </w:r>
      <w:r>
        <w:tab/>
      </w:r>
      <w:r w:rsidR="0066543A" w:rsidRPr="00365AB4">
        <w:t>DMRS design among PDCCH repetitions</w:t>
      </w:r>
    </w:p>
    <w:p w:rsidR="0066543A" w:rsidRPr="0041214D" w:rsidRDefault="004E57C4" w:rsidP="004E57C4">
      <w:pPr>
        <w:pStyle w:val="B1"/>
        <w:rPr>
          <w:lang w:val="en-US"/>
        </w:rPr>
      </w:pPr>
      <w:r>
        <w:rPr>
          <w:lang w:val="en-US"/>
        </w:rPr>
        <w:t>-</w:t>
      </w:r>
      <w:r>
        <w:rPr>
          <w:lang w:val="en-US"/>
        </w:rPr>
        <w:tab/>
      </w:r>
      <w:r w:rsidR="0066543A" w:rsidRPr="0041214D">
        <w:rPr>
          <w:lang w:val="en-US"/>
        </w:rPr>
        <w:t>Search space design for PDCCH repetition</w:t>
      </w:r>
    </w:p>
    <w:p w:rsidR="0066543A" w:rsidRPr="003E6C6D" w:rsidRDefault="0066543A" w:rsidP="004E57C4">
      <w:r w:rsidRPr="003E6C6D">
        <w:t>If compact DCI is supported, the potential specification impacts include</w:t>
      </w:r>
      <w:r>
        <w:t>:</w:t>
      </w:r>
    </w:p>
    <w:p w:rsidR="0066543A" w:rsidRPr="0041214D" w:rsidRDefault="004E57C4" w:rsidP="004E57C4">
      <w:pPr>
        <w:pStyle w:val="B1"/>
        <w:rPr>
          <w:lang w:val="en-US"/>
        </w:rPr>
      </w:pPr>
      <w:r>
        <w:rPr>
          <w:lang w:val="en-US"/>
        </w:rPr>
        <w:t>-</w:t>
      </w:r>
      <w:r>
        <w:rPr>
          <w:lang w:val="en-US"/>
        </w:rPr>
        <w:tab/>
      </w:r>
      <w:r w:rsidR="0066543A" w:rsidRPr="0041214D">
        <w:rPr>
          <w:lang w:val="en-US"/>
        </w:rPr>
        <w:t>DCI format with a small payload size</w:t>
      </w:r>
    </w:p>
    <w:p w:rsidR="0066543A" w:rsidRPr="0041214D" w:rsidRDefault="004E57C4" w:rsidP="004E57C4">
      <w:pPr>
        <w:pStyle w:val="B1"/>
        <w:rPr>
          <w:lang w:val="en-US"/>
        </w:rPr>
      </w:pPr>
      <w:r>
        <w:rPr>
          <w:lang w:val="en-US"/>
        </w:rPr>
        <w:lastRenderedPageBreak/>
        <w:t>-</w:t>
      </w:r>
      <w:r>
        <w:rPr>
          <w:lang w:val="en-US"/>
        </w:rPr>
        <w:tab/>
      </w:r>
      <w:r w:rsidR="0066543A" w:rsidRPr="0041214D">
        <w:rPr>
          <w:lang w:val="en-US"/>
        </w:rPr>
        <w:t>Reuse existing format by fixing some DCI bits</w:t>
      </w:r>
    </w:p>
    <w:p w:rsidR="0066543A" w:rsidRPr="003E6C6D" w:rsidRDefault="0066543A" w:rsidP="004E57C4">
      <w:r w:rsidRPr="003E6C6D">
        <w:t>If new AL is supported, the potential specification impacts include</w:t>
      </w:r>
      <w:r>
        <w:t>:</w:t>
      </w:r>
    </w:p>
    <w:p w:rsidR="0066543A" w:rsidRPr="0041214D" w:rsidRDefault="004E57C4" w:rsidP="004E57C4">
      <w:pPr>
        <w:pStyle w:val="B1"/>
        <w:rPr>
          <w:lang w:val="en-US"/>
        </w:rPr>
      </w:pPr>
      <w:r>
        <w:rPr>
          <w:lang w:val="en-US"/>
        </w:rPr>
        <w:t>-</w:t>
      </w:r>
      <w:r>
        <w:rPr>
          <w:lang w:val="en-US"/>
        </w:rPr>
        <w:tab/>
      </w:r>
      <w:r w:rsidR="0066543A" w:rsidRPr="0041214D">
        <w:rPr>
          <w:lang w:val="en-US"/>
        </w:rPr>
        <w:t>Mechanism for codeword generation and mapping to CCEs</w:t>
      </w:r>
    </w:p>
    <w:p w:rsidR="0066543A" w:rsidRPr="00365AB4" w:rsidRDefault="004E57C4" w:rsidP="004E57C4">
      <w:pPr>
        <w:pStyle w:val="B1"/>
      </w:pPr>
      <w:r>
        <w:t>-</w:t>
      </w:r>
      <w:r>
        <w:tab/>
      </w:r>
      <w:r w:rsidR="0066543A" w:rsidRPr="00365AB4">
        <w:t>CORESET duration extension</w:t>
      </w:r>
    </w:p>
    <w:p w:rsidR="0066543A" w:rsidRPr="00365AB4" w:rsidRDefault="004E57C4" w:rsidP="004E57C4">
      <w:pPr>
        <w:pStyle w:val="B1"/>
      </w:pPr>
      <w:r>
        <w:t>-</w:t>
      </w:r>
      <w:r>
        <w:tab/>
      </w:r>
      <w:r w:rsidR="0066543A" w:rsidRPr="00365AB4">
        <w:t>Related signaling design</w:t>
      </w:r>
    </w:p>
    <w:p w:rsidR="0066543A" w:rsidRPr="003E6C6D" w:rsidRDefault="0066543A" w:rsidP="004E57C4">
      <w:r w:rsidRPr="003E6C6D">
        <w:t>If PDCCH transmission via CORESET bundling is supported, the potential specification impacts include</w:t>
      </w:r>
      <w:r>
        <w:t>:</w:t>
      </w:r>
    </w:p>
    <w:p w:rsidR="0066543A" w:rsidRPr="00365AB4" w:rsidRDefault="004E57C4" w:rsidP="004E57C4">
      <w:pPr>
        <w:pStyle w:val="B1"/>
      </w:pPr>
      <w:r>
        <w:t>-</w:t>
      </w:r>
      <w:r>
        <w:tab/>
      </w:r>
      <w:r w:rsidR="0066543A" w:rsidRPr="00365AB4">
        <w:t>CORESET bundling configuration</w:t>
      </w:r>
    </w:p>
    <w:p w:rsidR="0066543A" w:rsidRPr="00365AB4" w:rsidRDefault="004E57C4" w:rsidP="004E57C4">
      <w:pPr>
        <w:pStyle w:val="B1"/>
      </w:pPr>
      <w:r>
        <w:t>-</w:t>
      </w:r>
      <w:r>
        <w:tab/>
      </w:r>
      <w:r w:rsidR="0066543A" w:rsidRPr="00365AB4">
        <w:t>DMRS design among CORESET bundling</w:t>
      </w:r>
    </w:p>
    <w:p w:rsidR="0066543A" w:rsidRPr="002E0F86" w:rsidRDefault="0066543A" w:rsidP="004E57C4">
      <w:r w:rsidRPr="002E0F86">
        <w:t>If PDCCH-less is supported, the potential specification impacts include:</w:t>
      </w:r>
    </w:p>
    <w:p w:rsidR="0066543A" w:rsidRPr="0041214D" w:rsidRDefault="004E57C4" w:rsidP="004E57C4">
      <w:pPr>
        <w:pStyle w:val="B1"/>
        <w:rPr>
          <w:lang w:val="en-US"/>
        </w:rPr>
      </w:pPr>
      <w:r>
        <w:rPr>
          <w:lang w:val="en-US"/>
        </w:rPr>
        <w:t>-</w:t>
      </w:r>
      <w:r>
        <w:rPr>
          <w:lang w:val="en-US"/>
        </w:rPr>
        <w:tab/>
      </w:r>
      <w:r w:rsidR="0066543A" w:rsidRPr="0041214D">
        <w:rPr>
          <w:lang w:val="en-US"/>
        </w:rPr>
        <w:t>Mechanism or resource allocation for indicating scheduling information for SIB1 and/or SI message in L1 signals(s)/channels(s) other than PDCCH</w:t>
      </w:r>
    </w:p>
    <w:p w:rsidR="0066543A" w:rsidRPr="000E647A" w:rsidRDefault="0066543A" w:rsidP="0066543A">
      <w:pPr>
        <w:pStyle w:val="Heading1"/>
      </w:pPr>
      <w:bookmarkStart w:id="866" w:name="_Toc51768595"/>
      <w:bookmarkStart w:id="867" w:name="_Toc51771102"/>
      <w:bookmarkStart w:id="868" w:name="_Toc56714356"/>
      <w:bookmarkStart w:id="869" w:name="_Toc57126623"/>
      <w:bookmarkStart w:id="870" w:name="_Toc57126744"/>
      <w:bookmarkStart w:id="871" w:name="_Toc57127691"/>
      <w:bookmarkStart w:id="872" w:name="_Toc57127800"/>
      <w:bookmarkStart w:id="873" w:name="_Toc57136500"/>
      <w:bookmarkStart w:id="874" w:name="_Toc57144850"/>
      <w:bookmarkStart w:id="875" w:name="_Toc57144959"/>
      <w:r>
        <w:t>10</w:t>
      </w:r>
      <w:r w:rsidRPr="000E647A">
        <w:tab/>
        <w:t>Definition and constraining of reduced capabilities</w:t>
      </w:r>
      <w:bookmarkEnd w:id="866"/>
      <w:bookmarkEnd w:id="867"/>
      <w:bookmarkEnd w:id="868"/>
      <w:bookmarkEnd w:id="869"/>
      <w:bookmarkEnd w:id="870"/>
      <w:bookmarkEnd w:id="871"/>
      <w:bookmarkEnd w:id="872"/>
      <w:bookmarkEnd w:id="873"/>
      <w:bookmarkEnd w:id="874"/>
      <w:bookmarkEnd w:id="875"/>
    </w:p>
    <w:p w:rsidR="0066543A" w:rsidRPr="000E647A" w:rsidRDefault="0066543A" w:rsidP="0066543A">
      <w:pPr>
        <w:pStyle w:val="Heading2"/>
      </w:pPr>
      <w:bookmarkStart w:id="876" w:name="_Toc40490565"/>
      <w:bookmarkStart w:id="877" w:name="_Toc51768596"/>
      <w:bookmarkStart w:id="878" w:name="_Toc51771103"/>
      <w:bookmarkStart w:id="879" w:name="_Toc56714357"/>
      <w:bookmarkStart w:id="880" w:name="_Toc57126624"/>
      <w:bookmarkStart w:id="881" w:name="_Toc57126745"/>
      <w:bookmarkStart w:id="882" w:name="_Toc57127692"/>
      <w:bookmarkStart w:id="883" w:name="_Toc57127801"/>
      <w:bookmarkStart w:id="884" w:name="_Toc57136501"/>
      <w:bookmarkStart w:id="885" w:name="_Toc57144851"/>
      <w:bookmarkStart w:id="886" w:name="_Toc57144960"/>
      <w:r>
        <w:t>10</w:t>
      </w:r>
      <w:r w:rsidRPr="000E647A">
        <w:t>.1</w:t>
      </w:r>
      <w:r w:rsidRPr="000E647A">
        <w:tab/>
        <w:t>Definition of reduced capabilities</w:t>
      </w:r>
      <w:bookmarkEnd w:id="876"/>
      <w:bookmarkEnd w:id="877"/>
      <w:bookmarkEnd w:id="878"/>
      <w:bookmarkEnd w:id="879"/>
      <w:bookmarkEnd w:id="880"/>
      <w:bookmarkEnd w:id="881"/>
      <w:bookmarkEnd w:id="882"/>
      <w:bookmarkEnd w:id="883"/>
      <w:bookmarkEnd w:id="884"/>
      <w:bookmarkEnd w:id="885"/>
      <w:bookmarkEnd w:id="886"/>
    </w:p>
    <w:p w:rsidR="0066543A" w:rsidRDefault="0066543A" w:rsidP="004E57C4">
      <w:r>
        <w:t>[Editor's Note: This structure of this clause may be modified as it is populated with text proposals from RAN2.]</w:t>
      </w:r>
    </w:p>
    <w:p w:rsidR="0066543A" w:rsidRDefault="0066543A" w:rsidP="004E57C4">
      <w: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rsidR="0066543A" w:rsidRPr="0041214D" w:rsidRDefault="004E57C4" w:rsidP="004E57C4">
      <w:pPr>
        <w:pStyle w:val="B1"/>
        <w:rPr>
          <w:lang w:val="en-US"/>
        </w:rPr>
      </w:pPr>
      <w:r>
        <w:rPr>
          <w:lang w:val="en-US"/>
        </w:rPr>
        <w:t>-</w:t>
      </w:r>
      <w:r>
        <w:rPr>
          <w:lang w:val="en-US"/>
        </w:rPr>
        <w:tab/>
      </w:r>
      <w:r w:rsidR="0066543A" w:rsidRPr="0041214D">
        <w:rPr>
          <w:lang w:val="en-US"/>
        </w:rPr>
        <w:t>Option 1: All the reduced capabilities recommended at the end of the RedCap study</w:t>
      </w:r>
    </w:p>
    <w:p w:rsidR="0066543A" w:rsidRPr="0041214D" w:rsidRDefault="004E57C4" w:rsidP="004E57C4">
      <w:pPr>
        <w:pStyle w:val="B1"/>
        <w:rPr>
          <w:lang w:val="en-US"/>
        </w:rPr>
      </w:pPr>
      <w:r>
        <w:rPr>
          <w:lang w:val="en-US"/>
        </w:rPr>
        <w:t>-</w:t>
      </w:r>
      <w:r>
        <w:rPr>
          <w:lang w:val="en-US"/>
        </w:rPr>
        <w:tab/>
      </w:r>
      <w:r w:rsidR="0066543A" w:rsidRPr="0041214D">
        <w:rPr>
          <w:lang w:val="en-US"/>
        </w:rPr>
        <w:t>Option 2: Only include the reduced capabilities that the network needs to know during initial access, if any.</w:t>
      </w:r>
    </w:p>
    <w:p w:rsidR="0066543A" w:rsidRPr="0041214D" w:rsidRDefault="004E57C4" w:rsidP="004E57C4">
      <w:pPr>
        <w:pStyle w:val="B1"/>
        <w:rPr>
          <w:lang w:val="en-US"/>
        </w:rPr>
      </w:pPr>
      <w:r>
        <w:rPr>
          <w:lang w:val="en-US"/>
        </w:rPr>
        <w:t>-</w:t>
      </w:r>
      <w:r>
        <w:rPr>
          <w:lang w:val="en-US"/>
        </w:rPr>
        <w:tab/>
      </w:r>
      <w:r w:rsidR="0066543A" w:rsidRPr="0041214D">
        <w:rPr>
          <w:lang w:val="en-US"/>
        </w:rPr>
        <w:t>Option 3: All the recommended reduced capabilities as well as recommended power saving features</w:t>
      </w:r>
    </w:p>
    <w:p w:rsidR="0066543A" w:rsidRPr="0041214D" w:rsidRDefault="004E57C4" w:rsidP="004E57C4">
      <w:pPr>
        <w:pStyle w:val="B1"/>
        <w:rPr>
          <w:lang w:val="en-US"/>
        </w:rPr>
      </w:pPr>
      <w:r>
        <w:rPr>
          <w:lang w:val="en-US"/>
        </w:rPr>
        <w:t>-</w:t>
      </w:r>
      <w:r>
        <w:rPr>
          <w:lang w:val="en-US"/>
        </w:rPr>
        <w:tab/>
      </w:r>
      <w:r w:rsidR="0066543A" w:rsidRPr="0041214D">
        <w:rPr>
          <w:lang w:val="en-US"/>
        </w:rPr>
        <w:t>Option 4: The corresponding minimum set of the reduced capabilities that one RedCap UE type shall mandatorily support</w:t>
      </w:r>
    </w:p>
    <w:p w:rsidR="0066543A" w:rsidRPr="000E2A3D" w:rsidRDefault="0066543A" w:rsidP="004E57C4">
      <w:pPr>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Note that this</w:t>
      </w:r>
      <w:r w:rsidRPr="000E2A3D">
        <w:rPr>
          <w:szCs w:val="22"/>
        </w:rPr>
        <w:t xml:space="preserve"> does not preclude the case where the early indication only indicates whether it is a Red</w:t>
      </w:r>
      <w:r>
        <w:rPr>
          <w:szCs w:val="22"/>
        </w:rPr>
        <w:t>C</w:t>
      </w:r>
      <w:r w:rsidRPr="000E2A3D">
        <w:rPr>
          <w:szCs w:val="22"/>
        </w:rPr>
        <w:t>ap UE or which type of the Red</w:t>
      </w:r>
      <w:r>
        <w:rPr>
          <w:szCs w:val="22"/>
        </w:rPr>
        <w:t>C</w:t>
      </w:r>
      <w:r w:rsidRPr="000E2A3D">
        <w:rPr>
          <w:szCs w:val="22"/>
        </w:rPr>
        <w:t>ap UEs if multiple UE types are defined</w:t>
      </w:r>
      <w:r>
        <w:rPr>
          <w:szCs w:val="22"/>
        </w:rPr>
        <w:t>.</w:t>
      </w:r>
    </w:p>
    <w:p w:rsidR="0066543A" w:rsidRPr="000E647A" w:rsidRDefault="0066543A" w:rsidP="0066543A">
      <w:pPr>
        <w:pStyle w:val="Heading2"/>
      </w:pPr>
      <w:bookmarkStart w:id="887" w:name="_Toc40490568"/>
      <w:bookmarkStart w:id="888" w:name="_Toc51768600"/>
      <w:bookmarkStart w:id="889" w:name="_Toc51771107"/>
      <w:bookmarkStart w:id="890" w:name="_Toc56714358"/>
      <w:bookmarkStart w:id="891" w:name="_Toc57126625"/>
      <w:bookmarkStart w:id="892" w:name="_Toc57126746"/>
      <w:bookmarkStart w:id="893" w:name="_Toc57127693"/>
      <w:bookmarkStart w:id="894" w:name="_Toc57127802"/>
      <w:bookmarkStart w:id="895" w:name="_Toc57136502"/>
      <w:bookmarkStart w:id="896" w:name="_Toc57144852"/>
      <w:bookmarkStart w:id="897" w:name="_Toc57144961"/>
      <w:r>
        <w:t>10</w:t>
      </w:r>
      <w:r w:rsidRPr="000E647A">
        <w:t>.2</w:t>
      </w:r>
      <w:r w:rsidRPr="000E647A">
        <w:tab/>
        <w:t>Constraining of reduced capabilities</w:t>
      </w:r>
      <w:bookmarkEnd w:id="887"/>
      <w:bookmarkEnd w:id="888"/>
      <w:bookmarkEnd w:id="889"/>
      <w:bookmarkEnd w:id="890"/>
      <w:bookmarkEnd w:id="891"/>
      <w:bookmarkEnd w:id="892"/>
      <w:bookmarkEnd w:id="893"/>
      <w:bookmarkEnd w:id="894"/>
      <w:bookmarkEnd w:id="895"/>
      <w:bookmarkEnd w:id="896"/>
      <w:bookmarkEnd w:id="897"/>
    </w:p>
    <w:p w:rsidR="0066543A" w:rsidRDefault="0066543A" w:rsidP="004E57C4">
      <w:bookmarkStart w:id="898" w:name="_Toc40490569"/>
      <w:bookmarkStart w:id="899" w:name="_Toc51768601"/>
      <w:bookmarkStart w:id="900" w:name="_Toc51771108"/>
      <w:r>
        <w:t>[Editor's Note: This structure of this clause may be modified as it is populated with text proposals from RAN2.]</w:t>
      </w:r>
    </w:p>
    <w:p w:rsidR="0066543A" w:rsidRDefault="0066543A" w:rsidP="004E57C4"/>
    <w:p w:rsidR="0066543A" w:rsidRPr="000E647A" w:rsidRDefault="0066543A" w:rsidP="0066543A">
      <w:pPr>
        <w:pStyle w:val="Heading1"/>
      </w:pPr>
      <w:bookmarkStart w:id="901" w:name="_Toc51768604"/>
      <w:bookmarkStart w:id="902" w:name="_Toc51771111"/>
      <w:bookmarkStart w:id="903" w:name="_Toc56714359"/>
      <w:bookmarkStart w:id="904" w:name="_Toc57126626"/>
      <w:bookmarkStart w:id="905" w:name="_Toc57126747"/>
      <w:bookmarkStart w:id="906" w:name="_Toc57127694"/>
      <w:bookmarkStart w:id="907" w:name="_Toc57127803"/>
      <w:bookmarkStart w:id="908" w:name="_Toc57136503"/>
      <w:bookmarkStart w:id="909" w:name="_Toc57144853"/>
      <w:bookmarkStart w:id="910" w:name="_Toc57144962"/>
      <w:bookmarkEnd w:id="898"/>
      <w:bookmarkEnd w:id="899"/>
      <w:bookmarkEnd w:id="900"/>
      <w:r w:rsidRPr="000E647A">
        <w:t>1</w:t>
      </w:r>
      <w:r>
        <w:t>1</w:t>
      </w:r>
      <w:r w:rsidRPr="000E647A">
        <w:tab/>
        <w:t>UE identification and access restrictions</w:t>
      </w:r>
      <w:bookmarkEnd w:id="901"/>
      <w:bookmarkEnd w:id="902"/>
      <w:bookmarkEnd w:id="903"/>
      <w:bookmarkEnd w:id="904"/>
      <w:bookmarkEnd w:id="905"/>
      <w:bookmarkEnd w:id="906"/>
      <w:bookmarkEnd w:id="907"/>
      <w:bookmarkEnd w:id="908"/>
      <w:bookmarkEnd w:id="909"/>
      <w:bookmarkEnd w:id="910"/>
    </w:p>
    <w:p w:rsidR="0066543A" w:rsidRPr="000E647A" w:rsidRDefault="0066543A" w:rsidP="0066543A">
      <w:pPr>
        <w:pStyle w:val="Heading2"/>
      </w:pPr>
      <w:bookmarkStart w:id="911" w:name="_Toc40490572"/>
      <w:bookmarkStart w:id="912" w:name="_Toc51768605"/>
      <w:bookmarkStart w:id="913" w:name="_Toc51771112"/>
      <w:bookmarkStart w:id="914" w:name="_Toc56714360"/>
      <w:bookmarkStart w:id="915" w:name="_Toc57126627"/>
      <w:bookmarkStart w:id="916" w:name="_Toc57126748"/>
      <w:bookmarkStart w:id="917" w:name="_Toc57127695"/>
      <w:bookmarkStart w:id="918" w:name="_Toc57127804"/>
      <w:bookmarkStart w:id="919" w:name="_Toc57136504"/>
      <w:bookmarkStart w:id="920" w:name="_Toc57144854"/>
      <w:bookmarkStart w:id="921" w:name="_Toc57144963"/>
      <w:r w:rsidRPr="000E647A">
        <w:t>1</w:t>
      </w:r>
      <w:r>
        <w:t>1</w:t>
      </w:r>
      <w:r w:rsidRPr="000E647A">
        <w:t>.1</w:t>
      </w:r>
      <w:r w:rsidRPr="000E647A">
        <w:tab/>
        <w:t>UE identification</w:t>
      </w:r>
      <w:bookmarkEnd w:id="911"/>
      <w:bookmarkEnd w:id="912"/>
      <w:bookmarkEnd w:id="913"/>
      <w:bookmarkEnd w:id="914"/>
      <w:bookmarkEnd w:id="915"/>
      <w:bookmarkEnd w:id="916"/>
      <w:bookmarkEnd w:id="917"/>
      <w:bookmarkEnd w:id="918"/>
      <w:bookmarkEnd w:id="919"/>
      <w:bookmarkEnd w:id="920"/>
      <w:bookmarkEnd w:id="921"/>
    </w:p>
    <w:p w:rsidR="0066543A" w:rsidRPr="006415C7" w:rsidRDefault="0066543A" w:rsidP="004E57C4">
      <w:r w:rsidRPr="006415C7">
        <w:t>[Editor's Note: This structure of this clause may be modified as it is populated with text proposals from RAN2.]</w:t>
      </w:r>
    </w:p>
    <w:p w:rsidR="0066543A" w:rsidRPr="008E6D0A" w:rsidRDefault="0066543A" w:rsidP="004E57C4">
      <w:r w:rsidRPr="008E6D0A">
        <w:lastRenderedPageBreak/>
        <w:t>RAN1 studied feasibility</w:t>
      </w:r>
      <w:r>
        <w:t>, necessity</w:t>
      </w:r>
      <w:r w:rsidRPr="008E6D0A">
        <w:t xml:space="preserve">, pros and cons from RAN1 perspective </w:t>
      </w:r>
      <w:r>
        <w:t>for the following schemes</w:t>
      </w:r>
      <w:r w:rsidRPr="008E6D0A">
        <w:t xml:space="preserve"> for identification of RedCap UEs:</w:t>
      </w:r>
    </w:p>
    <w:p w:rsidR="0066543A" w:rsidRPr="008E6D0A" w:rsidRDefault="004E57C4" w:rsidP="004E57C4">
      <w:pPr>
        <w:pStyle w:val="B1"/>
      </w:pPr>
      <w:r>
        <w:t>-</w:t>
      </w:r>
      <w:r>
        <w:tab/>
      </w:r>
      <w:r w:rsidR="0066543A" w:rsidRPr="008E6D0A">
        <w:t>Option 1: During Msg1 transmission</w:t>
      </w:r>
    </w:p>
    <w:p w:rsidR="0066543A" w:rsidRPr="0041214D" w:rsidRDefault="004E57C4" w:rsidP="004E57C4">
      <w:pPr>
        <w:pStyle w:val="B2"/>
        <w:rPr>
          <w:lang w:val="en-US"/>
        </w:rPr>
      </w:pPr>
      <w:r>
        <w:rPr>
          <w:lang w:val="en-US"/>
        </w:rPr>
        <w:t>-</w:t>
      </w:r>
      <w:r>
        <w:rPr>
          <w:lang w:val="en-US"/>
        </w:rPr>
        <w:tab/>
      </w:r>
      <w:r w:rsidR="0066543A" w:rsidRPr="0041214D">
        <w:rPr>
          <w:lang w:val="en-US"/>
        </w:rPr>
        <w:t>E.g., via separate initial UL BWP, separate PRACH resource, or PRACH preamble partitioning</w:t>
      </w:r>
    </w:p>
    <w:p w:rsidR="0066543A" w:rsidRPr="008E6D0A" w:rsidRDefault="004E57C4" w:rsidP="004E57C4">
      <w:pPr>
        <w:pStyle w:val="B1"/>
      </w:pPr>
      <w:r>
        <w:t>-</w:t>
      </w:r>
      <w:r>
        <w:tab/>
      </w:r>
      <w:r w:rsidR="0066543A" w:rsidRPr="008E6D0A">
        <w:t>Option 2: During Msg3 transmission</w:t>
      </w:r>
    </w:p>
    <w:p w:rsidR="0066543A" w:rsidRPr="008E6D0A" w:rsidRDefault="004E57C4" w:rsidP="004E57C4">
      <w:pPr>
        <w:pStyle w:val="B1"/>
      </w:pPr>
      <w:r>
        <w:t>-</w:t>
      </w:r>
      <w:r>
        <w:tab/>
      </w:r>
      <w:r w:rsidR="0066543A" w:rsidRPr="008E6D0A">
        <w:t xml:space="preserve">Option 3: Post Msg4 acknowledgment. </w:t>
      </w:r>
    </w:p>
    <w:p w:rsidR="0066543A" w:rsidRPr="0041214D" w:rsidRDefault="004E57C4" w:rsidP="004E57C4">
      <w:pPr>
        <w:pStyle w:val="B2"/>
        <w:rPr>
          <w:lang w:val="en-US"/>
        </w:rPr>
      </w:pPr>
      <w:r>
        <w:rPr>
          <w:lang w:val="en-US"/>
        </w:rPr>
        <w:t>-</w:t>
      </w:r>
      <w:r>
        <w:rPr>
          <w:lang w:val="en-US"/>
        </w:rPr>
        <w:tab/>
      </w:r>
      <w:r w:rsidR="0066543A" w:rsidRPr="0041214D">
        <w:rPr>
          <w:lang w:val="en-US"/>
        </w:rPr>
        <w:t>E.g., during Msg5 transmission or part of UE capability reporting</w:t>
      </w:r>
    </w:p>
    <w:p w:rsidR="0066543A" w:rsidRPr="008E6D0A" w:rsidRDefault="004E57C4" w:rsidP="004E57C4">
      <w:pPr>
        <w:pStyle w:val="B1"/>
      </w:pPr>
      <w:r>
        <w:t>-</w:t>
      </w:r>
      <w:r>
        <w:tab/>
      </w:r>
      <w:r w:rsidR="0066543A" w:rsidRPr="008E6D0A">
        <w:t>Option 4: During MsgA transmission</w:t>
      </w:r>
    </w:p>
    <w:p w:rsidR="0066543A" w:rsidRPr="0041214D" w:rsidRDefault="004E57C4" w:rsidP="004E57C4">
      <w:pPr>
        <w:pStyle w:val="B2"/>
        <w:rPr>
          <w:lang w:val="en-US"/>
        </w:rPr>
      </w:pPr>
      <w:r>
        <w:rPr>
          <w:lang w:val="en-US"/>
        </w:rPr>
        <w:t>-</w:t>
      </w:r>
      <w:r>
        <w:rPr>
          <w:lang w:val="en-US"/>
        </w:rPr>
        <w:tab/>
      </w:r>
      <w:r w:rsidR="0066543A" w:rsidRPr="0041214D">
        <w:rPr>
          <w:lang w:val="en-US"/>
        </w:rPr>
        <w:t>Subject to support of 2-step RACH</w:t>
      </w:r>
      <w:r w:rsidR="0066543A">
        <w:rPr>
          <w:lang w:val="en-US"/>
        </w:rPr>
        <w:t xml:space="preserve"> procedure</w:t>
      </w:r>
    </w:p>
    <w:p w:rsidR="0066543A" w:rsidRDefault="0066543A" w:rsidP="004E57C4">
      <w:pPr>
        <w:rPr>
          <w:szCs w:val="22"/>
        </w:rPr>
      </w:pPr>
      <w:r>
        <w:rPr>
          <w:szCs w:val="22"/>
        </w:rPr>
        <w:t>RAN1 made the following observations regarding Option 1, Option 2, and Option 3. Study of Option 4 was deprioritized, i.e. study of the 4-step RACH procedure was prioritized over study of the 2-step RACH procedure.</w:t>
      </w:r>
    </w:p>
    <w:p w:rsidR="0066543A" w:rsidRPr="00671EF1" w:rsidRDefault="0066543A" w:rsidP="004E57C4">
      <w:pPr>
        <w:rPr>
          <w:b/>
          <w:bCs/>
          <w:szCs w:val="22"/>
        </w:rPr>
      </w:pPr>
      <w:r w:rsidRPr="00671EF1">
        <w:rPr>
          <w:b/>
          <w:bCs/>
          <w:szCs w:val="22"/>
        </w:rPr>
        <w:t>Option 1: During Msg1 transmission:</w:t>
      </w:r>
    </w:p>
    <w:p w:rsidR="0066543A" w:rsidRPr="00DF793A" w:rsidRDefault="0066543A" w:rsidP="004E57C4">
      <w:pPr>
        <w:rPr>
          <w:szCs w:val="22"/>
        </w:rPr>
      </w:pPr>
      <w:r>
        <w:rPr>
          <w:szCs w:val="22"/>
        </w:rPr>
        <w:t xml:space="preserve">Feasibility: </w:t>
      </w:r>
      <w:r w:rsidRPr="00DF793A">
        <w:rPr>
          <w:szCs w:val="22"/>
        </w:rPr>
        <w:t>Identification of RedCap UE type(s) during transmission of Msg1 could be feasible from the perspective of RAN1, at least for the following solutions:</w:t>
      </w:r>
    </w:p>
    <w:p w:rsidR="0066543A" w:rsidRPr="0041214D" w:rsidRDefault="004E57C4" w:rsidP="004E57C4">
      <w:pPr>
        <w:pStyle w:val="B1"/>
        <w:rPr>
          <w:lang w:val="en-US"/>
        </w:rPr>
      </w:pPr>
      <w:r>
        <w:rPr>
          <w:lang w:val="en-US"/>
        </w:rPr>
        <w:t>-</w:t>
      </w:r>
      <w:r>
        <w:rPr>
          <w:lang w:val="en-US"/>
        </w:rPr>
        <w:tab/>
      </w:r>
      <w:r w:rsidR="0066543A" w:rsidRPr="0041214D">
        <w:rPr>
          <w:lang w:val="en-US"/>
        </w:rPr>
        <w:t>Separation of PRACH resources (e.g., occasions and/or formats) or PRACH preambles between RedCap and non-RedCap UEs</w:t>
      </w:r>
    </w:p>
    <w:p w:rsidR="0066543A" w:rsidRDefault="004E57C4" w:rsidP="004E57C4">
      <w:pPr>
        <w:pStyle w:val="B1"/>
        <w:rPr>
          <w:lang w:val="en-US"/>
        </w:rPr>
      </w:pPr>
      <w:r>
        <w:rPr>
          <w:lang w:val="en-US"/>
        </w:rPr>
        <w:t>-</w:t>
      </w:r>
      <w:r>
        <w:rPr>
          <w:lang w:val="en-US"/>
        </w:rPr>
        <w:tab/>
      </w:r>
      <w:r w:rsidR="0066543A" w:rsidRPr="0041214D">
        <w:rPr>
          <w:lang w:val="en-US"/>
        </w:rPr>
        <w:t>Separation of initial UL BWP for RedCap and non-RedCap UEs</w:t>
      </w:r>
    </w:p>
    <w:p w:rsidR="0066543A" w:rsidRPr="00D17ABD" w:rsidRDefault="0066543A" w:rsidP="004E57C4">
      <w:pPr>
        <w:rPr>
          <w:lang w:val="en-US"/>
        </w:rPr>
      </w:pPr>
      <w:r>
        <w:rPr>
          <w:lang w:val="en-US"/>
        </w:rPr>
        <w:t>The</w:t>
      </w:r>
      <w:r w:rsidRPr="00C03DD3">
        <w:rPr>
          <w:lang w:val="en-US"/>
        </w:rPr>
        <w:t xml:space="preserve"> appropriateness of each solution, considering the number of UE type(s) to be indicated, etc.</w:t>
      </w:r>
      <w:r>
        <w:rPr>
          <w:lang w:val="en-US"/>
        </w:rPr>
        <w:t>,</w:t>
      </w:r>
      <w:r w:rsidRPr="00C03DD3">
        <w:rPr>
          <w:lang w:val="en-US"/>
        </w:rPr>
        <w:t xml:space="preserve"> </w:t>
      </w:r>
      <w:r>
        <w:rPr>
          <w:lang w:val="en-US"/>
        </w:rPr>
        <w:t xml:space="preserve">would </w:t>
      </w:r>
      <w:r w:rsidRPr="00C03DD3">
        <w:rPr>
          <w:lang w:val="en-US"/>
        </w:rPr>
        <w:t>need further considerations.</w:t>
      </w:r>
    </w:p>
    <w:p w:rsidR="0066543A" w:rsidRPr="006475CE" w:rsidRDefault="0066543A" w:rsidP="004E57C4">
      <w:pPr>
        <w:rPr>
          <w:szCs w:val="22"/>
        </w:rPr>
      </w:pPr>
      <w:r>
        <w:rPr>
          <w:szCs w:val="22"/>
        </w:rPr>
        <w:t xml:space="preserve">Necessity: </w:t>
      </w:r>
      <w:r w:rsidRPr="006475CE">
        <w:rPr>
          <w:szCs w:val="22"/>
        </w:rPr>
        <w:t>Early identification of RedCap UE type(s) during transmission of Msg1 may be necessary for:</w:t>
      </w:r>
    </w:p>
    <w:p w:rsidR="0066543A" w:rsidRPr="0041214D" w:rsidRDefault="004E57C4" w:rsidP="004E57C4">
      <w:pPr>
        <w:pStyle w:val="B1"/>
        <w:rPr>
          <w:lang w:val="en-US"/>
        </w:rPr>
      </w:pPr>
      <w:r>
        <w:rPr>
          <w:lang w:val="en-US"/>
        </w:rPr>
        <w:t>-</w:t>
      </w:r>
      <w:r>
        <w:rPr>
          <w:lang w:val="en-US"/>
        </w:rPr>
        <w:tab/>
      </w:r>
      <w:r w:rsidR="0066543A" w:rsidRPr="0041214D">
        <w:rPr>
          <w:lang w:val="en-US"/>
        </w:rPr>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rsidR="0066543A" w:rsidRPr="0041214D" w:rsidRDefault="004E57C4" w:rsidP="004E57C4">
      <w:pPr>
        <w:pStyle w:val="B1"/>
        <w:rPr>
          <w:lang w:val="en-US"/>
        </w:rPr>
      </w:pPr>
      <w:r>
        <w:rPr>
          <w:lang w:val="en-US"/>
        </w:rPr>
        <w:t>-</w:t>
      </w:r>
      <w:r>
        <w:rPr>
          <w:lang w:val="en-US"/>
        </w:rPr>
        <w:tab/>
      </w:r>
      <w:r w:rsidR="0066543A" w:rsidRPr="0041214D">
        <w:rPr>
          <w:lang w:val="en-US"/>
        </w:rPr>
        <w:t>Identifying UE minimum processing times capabilities for PDSCH processing and PUSCH preparation, if relaxations to UE min processing times are defined for N</w:t>
      </w:r>
      <w:r w:rsidR="0066543A" w:rsidRPr="00A67C51">
        <w:rPr>
          <w:vertAlign w:val="subscript"/>
          <w:lang w:val="en-US"/>
        </w:rPr>
        <w:t>1</w:t>
      </w:r>
      <w:r w:rsidR="0066543A" w:rsidRPr="0041214D">
        <w:rPr>
          <w:lang w:val="en-US"/>
        </w:rPr>
        <w:t xml:space="preserve"> and N</w:t>
      </w:r>
      <w:r w:rsidR="0066543A" w:rsidRPr="00A67C51">
        <w:rPr>
          <w:vertAlign w:val="subscript"/>
          <w:lang w:val="en-US"/>
        </w:rPr>
        <w:t>2</w:t>
      </w:r>
    </w:p>
    <w:p w:rsidR="0066543A" w:rsidRPr="0041214D" w:rsidRDefault="004E57C4" w:rsidP="004E57C4">
      <w:pPr>
        <w:pStyle w:val="B1"/>
        <w:rPr>
          <w:lang w:val="en-US"/>
        </w:rPr>
      </w:pPr>
      <w:r>
        <w:rPr>
          <w:lang w:val="en-US"/>
        </w:rPr>
        <w:t>-</w:t>
      </w:r>
      <w:r>
        <w:rPr>
          <w:lang w:val="en-US"/>
        </w:rPr>
        <w:tab/>
      </w:r>
      <w:r w:rsidR="0066543A" w:rsidRPr="0041214D">
        <w:rPr>
          <w:lang w:val="en-US"/>
        </w:rPr>
        <w:t>Identifying UE capability for UL modulation order for Msg3 and Msg5 scheduling, if relaxations to max UL modulation order (i.e., UL modulation order restricted to lower than 64QAM) are introduced</w:t>
      </w:r>
    </w:p>
    <w:p w:rsidR="0066543A" w:rsidRPr="0041214D" w:rsidRDefault="004E57C4" w:rsidP="004E57C4">
      <w:pPr>
        <w:pStyle w:val="B1"/>
        <w:rPr>
          <w:lang w:val="en-US"/>
        </w:rPr>
      </w:pPr>
      <w:r>
        <w:rPr>
          <w:lang w:val="en-US"/>
        </w:rPr>
        <w:t>-</w:t>
      </w:r>
      <w:r>
        <w:rPr>
          <w:lang w:val="en-US"/>
        </w:rPr>
        <w:tab/>
      </w:r>
      <w:r w:rsidR="0066543A" w:rsidRPr="0041214D">
        <w:rPr>
          <w:lang w:val="en-US"/>
        </w:rPr>
        <w:t>Identifying UE max bandwidth capability for Msg3 and Msg5 scheduling and PUCCH in response to Msg4</w:t>
      </w:r>
    </w:p>
    <w:p w:rsidR="0066543A" w:rsidRPr="00DF793A" w:rsidRDefault="0066543A" w:rsidP="004E57C4">
      <w:pPr>
        <w:rPr>
          <w:szCs w:val="22"/>
        </w:rPr>
      </w:pPr>
      <w:r w:rsidRPr="00967D68">
        <w:rPr>
          <w:szCs w:val="22"/>
        </w:rPr>
        <w:t xml:space="preserve">Exact necessity depends on outcome of studies on UE cost/complexity reduction and </w:t>
      </w:r>
      <w:r>
        <w:rPr>
          <w:szCs w:val="22"/>
        </w:rPr>
        <w:t>c</w:t>
      </w:r>
      <w:r w:rsidRPr="00967D68">
        <w:rPr>
          <w:szCs w:val="22"/>
        </w:rPr>
        <w:t xml:space="preserve">overage </w:t>
      </w:r>
      <w:r>
        <w:rPr>
          <w:szCs w:val="22"/>
        </w:rPr>
        <w:t>r</w:t>
      </w:r>
      <w:r w:rsidRPr="00967D68">
        <w:rPr>
          <w:szCs w:val="22"/>
        </w:rPr>
        <w:t>ecovery, and the SI on Coverage Enhancements</w:t>
      </w:r>
      <w:r>
        <w:rPr>
          <w:szCs w:val="22"/>
        </w:rPr>
        <w:t xml:space="preserve"> [5]</w:t>
      </w:r>
      <w:r w:rsidRPr="00967D68">
        <w:rPr>
          <w:szCs w:val="22"/>
        </w:rPr>
        <w:t>.</w:t>
      </w:r>
    </w:p>
    <w:p w:rsidR="0066543A" w:rsidRDefault="0066543A" w:rsidP="004E57C4">
      <w:pPr>
        <w:rPr>
          <w:szCs w:val="22"/>
        </w:rPr>
      </w:pPr>
      <w:r>
        <w:rPr>
          <w:szCs w:val="22"/>
        </w:rPr>
        <w:t xml:space="preserve">Pros and cons: </w:t>
      </w:r>
      <w:r w:rsidRPr="000C3BAE">
        <w:rPr>
          <w:szCs w:val="22"/>
        </w:rPr>
        <w:t xml:space="preserve">The pros and cons </w:t>
      </w:r>
      <w:r>
        <w:rPr>
          <w:szCs w:val="22"/>
        </w:rPr>
        <w:t xml:space="preserve">listed in Table 11.1.1-1 </w:t>
      </w:r>
      <w:r w:rsidRPr="000C3BAE">
        <w:rPr>
          <w:szCs w:val="22"/>
        </w:rPr>
        <w:t>are identified for identification of RedCap UE type(s) during transmission of Msg1</w:t>
      </w:r>
      <w:r>
        <w:rPr>
          <w:szCs w:val="22"/>
        </w:rPr>
        <w:t>.</w:t>
      </w:r>
    </w:p>
    <w:p w:rsidR="0066543A" w:rsidRPr="000C3BAE" w:rsidRDefault="0066543A" w:rsidP="006415C7">
      <w:pPr>
        <w:pStyle w:val="TH"/>
      </w:pPr>
      <w:r w:rsidRPr="000C3BAE">
        <w:t>Table 11.1</w:t>
      </w:r>
      <w:r>
        <w:t>.</w:t>
      </w:r>
      <w:r w:rsidRPr="000C3BAE">
        <w:t xml:space="preserve">1-1: </w:t>
      </w:r>
      <w: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66543A" w:rsidRPr="000C3BAE" w:rsidTr="00D201C3">
        <w:trPr>
          <w:jc w:val="center"/>
        </w:trPr>
        <w:tc>
          <w:tcPr>
            <w:tcW w:w="4675" w:type="dxa"/>
            <w:tcBorders>
              <w:top w:val="single" w:sz="4" w:space="0" w:color="999999"/>
              <w:left w:val="single" w:sz="4" w:space="0" w:color="999999"/>
              <w:bottom w:val="single" w:sz="12" w:space="0" w:color="666666"/>
              <w:right w:val="single" w:sz="4" w:space="0" w:color="999999"/>
            </w:tcBorders>
            <w:hideMark/>
          </w:tcPr>
          <w:p w:rsidR="0066543A" w:rsidRPr="000C3BAE" w:rsidRDefault="0066543A" w:rsidP="00730C2B">
            <w:pPr>
              <w:spacing w:after="0"/>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rsidR="0066543A" w:rsidRPr="000C3BAE" w:rsidRDefault="0066543A" w:rsidP="00730C2B">
            <w:pPr>
              <w:spacing w:after="0"/>
              <w:jc w:val="both"/>
              <w:rPr>
                <w:b/>
                <w:bCs/>
                <w:szCs w:val="22"/>
              </w:rPr>
            </w:pPr>
            <w:r w:rsidRPr="000C3BAE">
              <w:rPr>
                <w:b/>
                <w:bCs/>
                <w:szCs w:val="22"/>
              </w:rPr>
              <w:t>Cons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w:t>
            </w:r>
            <w:r>
              <w:rPr>
                <w:szCs w:val="22"/>
              </w:rPr>
              <w:t>etransmission</w:t>
            </w:r>
            <w:r w:rsidRPr="000C3BAE">
              <w:rPr>
                <w:szCs w:val="22"/>
              </w:rPr>
              <w:t xml:space="preserve"> grant and the corresponding Msg3 PUSCH retransmission, if relaxed </w:t>
            </w:r>
            <w:r w:rsidRPr="000C3BAE">
              <w:rPr>
                <w:szCs w:val="22"/>
              </w:rPr>
              <w:lastRenderedPageBreak/>
              <w:t xml:space="preserve">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lastRenderedPageBreak/>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lastRenderedPageBreak/>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Potential increase in UL OH from PRACH (for the options based on separation of PRACH resources), impacting both RedCap and non-RedCap UEs.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tcPr>
          <w:p w:rsidR="0066543A" w:rsidRPr="000C3BAE" w:rsidRDefault="0066543A" w:rsidP="00730C2B">
            <w:pPr>
              <w:spacing w:after="0"/>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The indication mechanisms in this category may be limiting in terms of the number of further sub-types/capabilities within RedCap device type that may be distinguished, if such sub-types/capability indication are introduced.</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tcPr>
          <w:p w:rsidR="0066543A" w:rsidRPr="000C3BAE" w:rsidRDefault="0066543A" w:rsidP="00730C2B">
            <w:pPr>
              <w:spacing w:after="0"/>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Higher impact to RAN1 and RAN2 specifications as well as increased SIB signalling OH compared to other options.</w:t>
            </w:r>
          </w:p>
        </w:tc>
      </w:tr>
    </w:tbl>
    <w:p w:rsidR="0066543A" w:rsidRPr="00DF793A" w:rsidRDefault="0066543A" w:rsidP="0066543A">
      <w:pPr>
        <w:jc w:val="both"/>
        <w:rPr>
          <w:szCs w:val="22"/>
        </w:rPr>
      </w:pPr>
    </w:p>
    <w:p w:rsidR="0066543A" w:rsidRPr="00671EF1" w:rsidRDefault="0066543A" w:rsidP="0066543A">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rsidR="0066543A" w:rsidRPr="0038662D" w:rsidRDefault="0066543A" w:rsidP="00B30D50">
      <w:r>
        <w:t xml:space="preserve">Feasibility: </w:t>
      </w:r>
      <w:r w:rsidRPr="0038662D">
        <w:t>Identification of RedCap UE type(s) during transmission of Msg3 may be feasible from the perspective of RAN1, at least for the following solutions:</w:t>
      </w:r>
    </w:p>
    <w:p w:rsidR="0066543A" w:rsidRPr="009F282F" w:rsidRDefault="00B30D50" w:rsidP="00B30D50">
      <w:pPr>
        <w:pStyle w:val="B1"/>
        <w:rPr>
          <w:lang w:val="en-US"/>
        </w:rPr>
      </w:pPr>
      <w:r>
        <w:rPr>
          <w:lang w:val="en-US"/>
        </w:rPr>
        <w:t>-</w:t>
      </w:r>
      <w:r>
        <w:rPr>
          <w:lang w:val="en-US"/>
        </w:rPr>
        <w:tab/>
      </w:r>
      <w:r w:rsidR="0066543A" w:rsidRPr="009F282F">
        <w:rPr>
          <w:lang w:val="en-US"/>
        </w:rPr>
        <w:t>Using the spare bit in existing Msg3 definition</w:t>
      </w:r>
    </w:p>
    <w:p w:rsidR="0066543A" w:rsidRPr="009F282F" w:rsidRDefault="00B30D50" w:rsidP="00B30D50">
      <w:pPr>
        <w:pStyle w:val="B1"/>
        <w:rPr>
          <w:lang w:val="en-US"/>
        </w:rPr>
      </w:pPr>
      <w:r>
        <w:rPr>
          <w:lang w:val="en-US"/>
        </w:rPr>
        <w:t>-</w:t>
      </w:r>
      <w:r>
        <w:rPr>
          <w:lang w:val="en-US"/>
        </w:rPr>
        <w:tab/>
      </w:r>
      <w:r w:rsidR="0066543A" w:rsidRPr="009F282F">
        <w:rPr>
          <w:lang w:val="en-US"/>
        </w:rPr>
        <w:t>Extending the Msg3 size to carry additional one or more bits, indicating RedCap UE type(s)</w:t>
      </w:r>
    </w:p>
    <w:p w:rsidR="0066543A" w:rsidRDefault="0066543A" w:rsidP="00B30D50">
      <w:r w:rsidRPr="004F38E8">
        <w:t xml:space="preserve">The option of carrying identification as part of UCI multiplexed in Msg3 PUSCH </w:t>
      </w:r>
      <w:r>
        <w:t>was</w:t>
      </w:r>
      <w:r w:rsidRPr="004F38E8">
        <w:t xml:space="preserve"> not </w:t>
      </w:r>
      <w:r>
        <w:t>studied.</w:t>
      </w:r>
      <w:r w:rsidDel="00742997">
        <w:t xml:space="preserve"> </w:t>
      </w:r>
      <w:r w:rsidRPr="0038662D">
        <w:t>The appropriateness and feasibility of each solution, considering the number of UE type(s) to be indicated, coverage performance for Msg3, etc.</w:t>
      </w:r>
      <w:r>
        <w:t>, would</w:t>
      </w:r>
      <w:r w:rsidRPr="0038662D">
        <w:t xml:space="preserve"> need further considerations.</w:t>
      </w:r>
    </w:p>
    <w:p w:rsidR="0066543A" w:rsidRDefault="0066543A" w:rsidP="00B30D50">
      <w:r>
        <w:t xml:space="preserve">Necessity: </w:t>
      </w:r>
      <w:r w:rsidRPr="00660CFA">
        <w:t>If early identification of RedCap UE type(s) via Option 1 is not supported, identification of RedCap UE type(s) during transmission of Msg3 may be necessary for coverage recovery (including link adaptation) for one or more of: Msg4 PDCCH/PDSCH, Msg5 PUSCH and associated PDCCH</w:t>
      </w:r>
      <w:r>
        <w:t xml:space="preserve">. </w:t>
      </w:r>
      <w:r w:rsidRPr="00660CFA">
        <w:t xml:space="preserve">Exact necessity depends on outcome of studies on </w:t>
      </w:r>
      <w:r>
        <w:t>c</w:t>
      </w:r>
      <w:r w:rsidRPr="00660CFA">
        <w:t xml:space="preserve">overage </w:t>
      </w:r>
      <w:r>
        <w:t>r</w:t>
      </w:r>
      <w:r w:rsidRPr="00660CFA">
        <w:t>ecovery</w:t>
      </w:r>
      <w:r w:rsidRPr="00967D68">
        <w:t xml:space="preserve"> and the SI on Coverage Enhancements</w:t>
      </w:r>
      <w:r>
        <w:t xml:space="preserve"> [5].</w:t>
      </w:r>
    </w:p>
    <w:p w:rsidR="0066543A" w:rsidRDefault="0066543A" w:rsidP="00B30D50">
      <w:r>
        <w:t>Pros and cons</w:t>
      </w:r>
      <w:r w:rsidRPr="004542F1">
        <w:t xml:space="preserve">: </w:t>
      </w:r>
      <w:r w:rsidRPr="000C3BAE">
        <w:t xml:space="preserve">The pros and cons </w:t>
      </w:r>
      <w:r>
        <w:t xml:space="preserve">listed in Table 11.1.1-2 </w:t>
      </w:r>
      <w:r w:rsidRPr="000C3BAE">
        <w:t xml:space="preserve">are identified for identification of RedCap UE type(s) during transmission of </w:t>
      </w:r>
      <w:r>
        <w:t>Msg3.</w:t>
      </w:r>
    </w:p>
    <w:p w:rsidR="0066543A" w:rsidRPr="000C3BAE" w:rsidRDefault="0066543A" w:rsidP="006415C7">
      <w:pPr>
        <w:pStyle w:val="TH"/>
      </w:pPr>
      <w:r w:rsidRPr="000C3BAE">
        <w:t>Table 11.1</w:t>
      </w:r>
      <w:r>
        <w:t>.</w:t>
      </w:r>
      <w:r w:rsidRPr="000C3BAE">
        <w:t>1-</w:t>
      </w:r>
      <w:r>
        <w:t>2</w:t>
      </w:r>
      <w:r w:rsidRPr="000C3BAE">
        <w:t xml:space="preserve">: </w:t>
      </w:r>
      <w: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66543A" w:rsidTr="00D201C3">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pPr>
            <w:r>
              <w:rPr>
                <w:b/>
                <w:bCs/>
              </w:rPr>
              <w:t>Cons</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only the spare bit in Msg3 is used, it would consume the single spare bit currently available in Msg3 payload, and this may not be desirable.</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extended Msg3 size is introduced, mechanisms to enable detection between use of legacy Msg3 and extended Msg3 definitions necessary.</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facilitate additional coverage recovery (including separate link adaptation) for broadcast PDCCH and/or Msg2 PDSCH, and/or Msg3 PUSCH (and associated PDCCH) for RedCap UEs.</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lastRenderedPageBreak/>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UE minimum processing times are relaxed, cannot facilitate scheduling with separate minimum timing relationships for RedCap UEs (compared to non-RedCap UEs) between PDSCH carrying RAR and start of Msg3 PUSCH; minimum timing between PDCCH with the retransmission grant and the corresponding Msg3 PUSCH retransmission. This could result in increased initial access latency for non-RedCap UEs.</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May degrade reliability/coverage of Msg3 in case of increased Msg3 payload size.</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address the issue where Msg3 is scheduled with a bandwidth/hopping range larger than the maximum RedCap UE bandwidth in the UL initial BWP.</w:t>
            </w:r>
          </w:p>
        </w:tc>
      </w:tr>
    </w:tbl>
    <w:p w:rsidR="0066543A" w:rsidRDefault="0066543A" w:rsidP="0066543A">
      <w:pPr>
        <w:jc w:val="both"/>
        <w:rPr>
          <w:szCs w:val="22"/>
        </w:rPr>
      </w:pPr>
    </w:p>
    <w:p w:rsidR="0066543A" w:rsidRPr="00671EF1" w:rsidRDefault="0066543A" w:rsidP="0066543A">
      <w:pPr>
        <w:jc w:val="both"/>
        <w:rPr>
          <w:b/>
          <w:bCs/>
          <w:szCs w:val="22"/>
        </w:rPr>
      </w:pPr>
      <w:r w:rsidRPr="00671EF1">
        <w:rPr>
          <w:b/>
          <w:bCs/>
          <w:szCs w:val="22"/>
        </w:rPr>
        <w:t xml:space="preserve">Option </w:t>
      </w:r>
      <w:r>
        <w:rPr>
          <w:b/>
          <w:bCs/>
          <w:szCs w:val="22"/>
        </w:rPr>
        <w:t>3</w:t>
      </w:r>
      <w:r w:rsidRPr="00671EF1">
        <w:rPr>
          <w:b/>
          <w:bCs/>
          <w:szCs w:val="22"/>
        </w:rPr>
        <w:t xml:space="preserve">: </w:t>
      </w:r>
      <w:r>
        <w:rPr>
          <w:b/>
          <w:bCs/>
          <w:szCs w:val="22"/>
        </w:rPr>
        <w:t>Post</w:t>
      </w:r>
      <w:r w:rsidRPr="00671EF1">
        <w:rPr>
          <w:b/>
          <w:bCs/>
          <w:szCs w:val="22"/>
        </w:rPr>
        <w:t xml:space="preserve"> Msg</w:t>
      </w:r>
      <w:r>
        <w:rPr>
          <w:b/>
          <w:bCs/>
          <w:szCs w:val="22"/>
        </w:rPr>
        <w:t>4</w:t>
      </w:r>
      <w:r w:rsidRPr="00671EF1">
        <w:rPr>
          <w:b/>
          <w:bCs/>
          <w:szCs w:val="22"/>
        </w:rPr>
        <w:t xml:space="preserve"> transmission:</w:t>
      </w:r>
    </w:p>
    <w:p w:rsidR="0066543A" w:rsidRDefault="0066543A" w:rsidP="00B30D50">
      <w:r>
        <w:t xml:space="preserve">Feasibility: </w:t>
      </w:r>
      <w:r w:rsidRPr="002B63AD">
        <w:t>Identification of RedCap UE type(s) during transmission of Msg5 or as part of UE capability reporting are feasible options from the perspective of RAN1</w:t>
      </w:r>
      <w:r>
        <w:t>.</w:t>
      </w:r>
    </w:p>
    <w:p w:rsidR="0066543A" w:rsidRDefault="0066543A" w:rsidP="00B30D50">
      <w:r>
        <w:t xml:space="preserve">Necessity: </w:t>
      </w:r>
      <w:r w:rsidRPr="00131BBB">
        <w:t>If early identification of RedCap UE type(s) via Options 1, 2, or 4 are not supported, then RedCap UE type(s) need to be identified either during transmission of Msg5 or as part of UE capability reporting.</w:t>
      </w:r>
    </w:p>
    <w:p w:rsidR="0066543A" w:rsidRDefault="0066543A" w:rsidP="00B30D50">
      <w:r>
        <w:t xml:space="preserve">Pros and cons: </w:t>
      </w:r>
      <w:r w:rsidRPr="000C3BAE">
        <w:t xml:space="preserve">The pros and cons </w:t>
      </w:r>
      <w:r>
        <w:t xml:space="preserve">listed in Table 11.1.1-3 </w:t>
      </w:r>
      <w:r w:rsidRPr="000C3BAE">
        <w:t>are identified for identification of RedCap UE type(s) during transmission of Msg</w:t>
      </w:r>
      <w:r>
        <w:t>5 or in UE capability report.</w:t>
      </w:r>
    </w:p>
    <w:p w:rsidR="0066543A" w:rsidRPr="000C3BAE" w:rsidRDefault="0066543A" w:rsidP="006415C7">
      <w:pPr>
        <w:pStyle w:val="TH"/>
      </w:pPr>
      <w:r w:rsidRPr="000C3BAE">
        <w:t>Table 11.1</w:t>
      </w:r>
      <w:r>
        <w:t>.</w:t>
      </w:r>
      <w:r w:rsidRPr="000C3BAE">
        <w:t>1-</w:t>
      </w:r>
      <w:r>
        <w:t>3</w:t>
      </w:r>
      <w:r w:rsidRPr="000C3BAE">
        <w:t xml:space="preserve">: </w:t>
      </w:r>
      <w:r>
        <w:t>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66543A" w:rsidTr="00D201C3">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rPr>
                <w:rFonts w:eastAsia="Calibri"/>
              </w:rPr>
            </w:pPr>
            <w:r>
              <w:rPr>
                <w:b/>
                <w:bCs/>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pPr>
            <w:r>
              <w:rPr>
                <w:b/>
                <w:bCs/>
              </w:rPr>
              <w:t>Cons</w:t>
            </w:r>
          </w:p>
        </w:tc>
      </w:tr>
      <w:tr w:rsidR="0066543A" w:rsidTr="00D201C3">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66543A" w:rsidTr="00D201C3">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retransmission grant and the corresponding Msg3 PUSCH retransmission. This could result in increased initial access latency for non-RedCap UEs.</w:t>
            </w:r>
          </w:p>
        </w:tc>
      </w:tr>
      <w:tr w:rsidR="0066543A" w:rsidTr="00D201C3">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address the issue where Msg3 or PUCCH in response to Msg4 or Msg5 is scheduled with a bandwidth/hopping range larger than the maximum RedCap UE bandwidth in the UL initial BWP.</w:t>
            </w:r>
          </w:p>
        </w:tc>
      </w:tr>
    </w:tbl>
    <w:p w:rsidR="0066543A" w:rsidRDefault="0066543A" w:rsidP="0066543A">
      <w:pPr>
        <w:jc w:val="both"/>
        <w:rPr>
          <w:szCs w:val="22"/>
        </w:rPr>
      </w:pPr>
    </w:p>
    <w:p w:rsidR="0066543A" w:rsidRPr="000E647A" w:rsidRDefault="0066543A" w:rsidP="0066543A">
      <w:pPr>
        <w:pStyle w:val="Heading2"/>
      </w:pPr>
      <w:bookmarkStart w:id="922" w:name="_Toc40490575"/>
      <w:bookmarkStart w:id="923" w:name="_Toc51768609"/>
      <w:bookmarkStart w:id="924" w:name="_Toc51771116"/>
      <w:bookmarkStart w:id="925" w:name="_Toc56714361"/>
      <w:bookmarkStart w:id="926" w:name="_Toc57126628"/>
      <w:bookmarkStart w:id="927" w:name="_Toc57126749"/>
      <w:bookmarkStart w:id="928" w:name="_Toc57127696"/>
      <w:bookmarkStart w:id="929" w:name="_Toc57127805"/>
      <w:bookmarkStart w:id="930" w:name="_Toc57136505"/>
      <w:bookmarkStart w:id="931" w:name="_Toc57144855"/>
      <w:bookmarkStart w:id="932" w:name="_Toc57144964"/>
      <w:r w:rsidRPr="000E647A">
        <w:t>1</w:t>
      </w:r>
      <w:r>
        <w:t>1</w:t>
      </w:r>
      <w:r w:rsidRPr="000E647A">
        <w:t>.2</w:t>
      </w:r>
      <w:r w:rsidRPr="000E647A">
        <w:tab/>
        <w:t>Access restrictions</w:t>
      </w:r>
      <w:bookmarkEnd w:id="922"/>
      <w:bookmarkEnd w:id="923"/>
      <w:bookmarkEnd w:id="924"/>
      <w:bookmarkEnd w:id="925"/>
      <w:bookmarkEnd w:id="926"/>
      <w:bookmarkEnd w:id="927"/>
      <w:bookmarkEnd w:id="928"/>
      <w:bookmarkEnd w:id="929"/>
      <w:bookmarkEnd w:id="930"/>
      <w:bookmarkEnd w:id="931"/>
      <w:bookmarkEnd w:id="932"/>
    </w:p>
    <w:p w:rsidR="0066543A" w:rsidRDefault="0066543A" w:rsidP="0066543A">
      <w:pPr>
        <w:jc w:val="both"/>
      </w:pPr>
      <w:bookmarkStart w:id="933" w:name="_Toc40490576"/>
      <w:bookmarkStart w:id="934" w:name="_Toc51768610"/>
      <w:bookmarkStart w:id="935" w:name="_Toc51771117"/>
      <w:r>
        <w:t>[Editor's Note: This structure of this clause may be modified as it is populated with text proposals from RAN2.]</w:t>
      </w:r>
    </w:p>
    <w:p w:rsidR="0066543A" w:rsidRPr="00AD4315" w:rsidRDefault="0066543A" w:rsidP="0066543A">
      <w:pPr>
        <w:jc w:val="both"/>
        <w:rPr>
          <w:rFonts w:eastAsia="Calibri"/>
        </w:rPr>
      </w:pPr>
    </w:p>
    <w:p w:rsidR="0066543A" w:rsidRDefault="0066543A" w:rsidP="0066543A">
      <w:pPr>
        <w:pStyle w:val="Heading1"/>
      </w:pPr>
      <w:bookmarkStart w:id="936" w:name="_Toc56714362"/>
      <w:bookmarkStart w:id="937" w:name="_Toc57126629"/>
      <w:bookmarkStart w:id="938" w:name="_Toc57126750"/>
      <w:bookmarkStart w:id="939" w:name="_Toc57127697"/>
      <w:bookmarkStart w:id="940" w:name="_Toc57127806"/>
      <w:bookmarkStart w:id="941" w:name="_Toc51768613"/>
      <w:bookmarkStart w:id="942" w:name="_Toc51771120"/>
      <w:bookmarkStart w:id="943" w:name="_Toc57136506"/>
      <w:bookmarkStart w:id="944" w:name="_Toc57144856"/>
      <w:bookmarkStart w:id="945" w:name="_Toc57144965"/>
      <w:bookmarkEnd w:id="933"/>
      <w:bookmarkEnd w:id="934"/>
      <w:bookmarkEnd w:id="935"/>
      <w:r>
        <w:lastRenderedPageBreak/>
        <w:t>12</w:t>
      </w:r>
      <w:r w:rsidRPr="000E647A">
        <w:tab/>
      </w:r>
      <w:r>
        <w:t>Impact to network capacity and spectral efficiency</w:t>
      </w:r>
      <w:bookmarkEnd w:id="936"/>
      <w:bookmarkEnd w:id="937"/>
      <w:bookmarkEnd w:id="938"/>
      <w:bookmarkEnd w:id="939"/>
      <w:bookmarkEnd w:id="940"/>
      <w:bookmarkEnd w:id="943"/>
      <w:bookmarkEnd w:id="944"/>
      <w:bookmarkEnd w:id="945"/>
    </w:p>
    <w:p w:rsidR="0066543A" w:rsidRPr="00A757EA" w:rsidRDefault="0066543A" w:rsidP="00B30D50">
      <w:pPr>
        <w:rPr>
          <w:rFonts w:eastAsia="Calibri"/>
        </w:rPr>
      </w:pPr>
      <w:r w:rsidRPr="00A757EA">
        <w:rPr>
          <w:rFonts w:eastAsia="Calibri"/>
        </w:rPr>
        <w:t xml:space="preserve">The </w:t>
      </w:r>
      <w:r>
        <w:rPr>
          <w:rFonts w:eastAsia="Calibri"/>
        </w:rPr>
        <w:t>system-level simulation (</w:t>
      </w:r>
      <w:r w:rsidRPr="00A757EA">
        <w:rPr>
          <w:rFonts w:eastAsia="Calibri"/>
        </w:rPr>
        <w:t>SLS</w:t>
      </w:r>
      <w:r>
        <w:rPr>
          <w:rFonts w:eastAsia="Calibri"/>
        </w:rPr>
        <w:t>)</w:t>
      </w:r>
      <w:r w:rsidRPr="00A757EA">
        <w:rPr>
          <w:rFonts w:eastAsia="Calibri"/>
        </w:rPr>
        <w:t xml:space="preserve"> evaluations for the impacts of UE complexity reduction and antenna inefficiency to network capacity and spectrum efficiency </w:t>
      </w:r>
      <w:r>
        <w:rPr>
          <w:rFonts w:eastAsia="Calibri"/>
        </w:rPr>
        <w:t>[3]</w:t>
      </w:r>
      <w:r w:rsidRPr="00A757EA">
        <w:rPr>
          <w:rFonts w:eastAsia="Calibri"/>
        </w:rPr>
        <w:t xml:space="preserve"> are summarized in Table </w:t>
      </w:r>
      <w:r>
        <w:rPr>
          <w:rFonts w:eastAsia="Calibri"/>
        </w:rPr>
        <w:t>D</w:t>
      </w:r>
      <w:r w:rsidRPr="00A757EA">
        <w:rPr>
          <w:rFonts w:eastAsia="Calibri"/>
        </w:rPr>
        <w:t xml:space="preserve">-1 to </w:t>
      </w:r>
      <w:r>
        <w:rPr>
          <w:rFonts w:eastAsia="Calibri"/>
        </w:rPr>
        <w:t>D</w:t>
      </w:r>
      <w:r w:rsidRPr="00A757EA">
        <w:rPr>
          <w:rFonts w:eastAsia="Calibri"/>
        </w:rPr>
        <w:t>-25</w:t>
      </w:r>
      <w:r>
        <w:rPr>
          <w:rFonts w:eastAsia="Calibri"/>
        </w:rPr>
        <w:t xml:space="preserve"> in Annex D</w:t>
      </w:r>
      <w:r w:rsidRPr="00A757EA">
        <w:rPr>
          <w:rFonts w:eastAsia="Calibri"/>
        </w:rPr>
        <w:t xml:space="preserve">. </w:t>
      </w:r>
      <w:r>
        <w:rPr>
          <w:rFonts w:eastAsia="Calibri"/>
        </w:rPr>
        <w:t xml:space="preserve">The methodology for the SLS evaluations is described in clause 6.4. </w:t>
      </w:r>
      <w:r w:rsidRPr="00A757EA">
        <w:rPr>
          <w:rFonts w:eastAsia="Calibri"/>
        </w:rPr>
        <w:t xml:space="preserve">Burst traffic model and optional full buffer traffic are considered. </w:t>
      </w:r>
    </w:p>
    <w:p w:rsidR="0066543A" w:rsidRPr="00A757EA" w:rsidRDefault="0066543A" w:rsidP="00B30D50">
      <w:pPr>
        <w:rPr>
          <w:rFonts w:eastAsia="Calibri"/>
        </w:rPr>
      </w:pPr>
      <w:r w:rsidRPr="00A461B9">
        <w:t>The impact from potential coverage recovery techniques is reflected in some of the SLS results in the sense that we allow the PDSCH/PUSCH spectral efficiency to go lower due to, e.g. repetiti</w:t>
      </w:r>
      <w:r w:rsidRPr="004016EA">
        <w:t>ons and/or HARQ transmissions (i.e. trading data rate for coverage).</w:t>
      </w:r>
    </w:p>
    <w:p w:rsidR="0066543A" w:rsidRPr="004016EA" w:rsidRDefault="0066543A" w:rsidP="00B30D50">
      <w:r w:rsidRPr="004016EA">
        <w:t xml:space="preserve">For burst traffic evaluation, FTP model 3 is assumed for eMBB users. The assumption of traffic model for RedCap users varies across the sourcing companies. The </w:t>
      </w:r>
      <w:r w:rsidRPr="00A757EA">
        <w:rPr>
          <w:rFonts w:eastAsia="Calibri"/>
        </w:rPr>
        <w:t xml:space="preserve">instant message (IM) traffic model which in average generates an offered load of </w:t>
      </w:r>
      <w:r w:rsidRPr="004016EA">
        <w:t>400 kbps</w:t>
      </w:r>
      <w:r w:rsidRPr="00A757EA">
        <w:rPr>
          <w:rFonts w:eastAsia="Calibri"/>
        </w:rPr>
        <w:t xml:space="preserve"> (0.1 MB payload every 2 s) is assumed for RedCap users by some sourcing companies. Compared to the assumed traffic model for the eMBB users which have an offered load of </w:t>
      </w:r>
      <w:r w:rsidRPr="004016EA">
        <w:t>20 Mbps</w:t>
      </w:r>
      <w:r w:rsidRPr="00A757EA">
        <w:rPr>
          <w:rFonts w:eastAsia="Calibri"/>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rsidR="0066543A" w:rsidRPr="004016EA" w:rsidRDefault="0066543A" w:rsidP="00B30D50">
      <w:r w:rsidRPr="004016EA">
        <w:t>Some companies have considered to reuse the same FTP model 3 for RedCap users by assuming wearable use cases have DL heavy traffic and the traffic pattern is the same for RedCap users and eMBB users. It should be noted that among the companies assuming FTP3 traffic model for RedCap, there may be differences in the average traffic volume assumption. Such a difference may contribute to different conclusion.</w:t>
      </w:r>
    </w:p>
    <w:p w:rsidR="0066543A" w:rsidRPr="004016EA" w:rsidRDefault="0066543A" w:rsidP="00B30D50">
      <w:r w:rsidRPr="004016EA">
        <w:t>For burst traffic evaluation with IM traffic model for RedCap users:</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3 sources </w:t>
      </w:r>
      <w:r w:rsidR="0066543A">
        <w:rPr>
          <w:lang w:val="en-US"/>
        </w:rPr>
        <w:t>(Ericsson, Vivo, Qualcomm)</w:t>
      </w:r>
      <w:r w:rsidR="0066543A" w:rsidRPr="0041214D">
        <w:rPr>
          <w:lang w:val="en-US"/>
        </w:rPr>
        <w:t xml:space="preserve"> observed that the RedCap users have minor or no impact on spectral efficiency and capacity, and little impact to the performance of co-existing eMBB users in the system</w:t>
      </w:r>
    </w:p>
    <w:p w:rsidR="0066543A" w:rsidRPr="0041214D" w:rsidRDefault="00B30D50" w:rsidP="00B30D50">
      <w:pPr>
        <w:pStyle w:val="B1"/>
        <w:rPr>
          <w:lang w:val="en-US"/>
        </w:rPr>
      </w:pPr>
      <w:r>
        <w:rPr>
          <w:lang w:val="en-US"/>
        </w:rPr>
        <w:t>-</w:t>
      </w:r>
      <w:r>
        <w:rPr>
          <w:lang w:val="en-US"/>
        </w:rPr>
        <w:tab/>
      </w:r>
      <w:r w:rsidR="0066543A" w:rsidRPr="0041214D">
        <w:rPr>
          <w:lang w:val="en-US"/>
        </w:rPr>
        <w:t>It is further noted that the 1 Rx RedCap users do not make an appreciable change on the user throughput performance of the eMBB users compared to the 2 Rx RedCap users</w:t>
      </w:r>
    </w:p>
    <w:p w:rsidR="0066543A" w:rsidRPr="00A757EA" w:rsidRDefault="0066543A" w:rsidP="00B30D50">
      <w:pPr>
        <w:rPr>
          <w:rFonts w:eastAsia="Calibri"/>
        </w:rPr>
      </w:pPr>
      <w:r w:rsidRPr="004016EA">
        <w:t xml:space="preserve">For burst traffic evaluation with FTP </w:t>
      </w:r>
      <w:r w:rsidRPr="00A757EA">
        <w:rPr>
          <w:rFonts w:eastAsia="Calibri"/>
        </w:rPr>
        <w:t>model 3 for RedCap users:</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(Nokia)</w:t>
      </w:r>
      <w:r w:rsidR="0066543A" w:rsidRPr="0041214D">
        <w:rPr>
          <w:lang w:val="en-US"/>
        </w:rPr>
        <w:t xml:space="preserve"> with the respective simulation assumptions including the schedulable bandwidth reported the user throughput performance of the eMBB users is not degraded with the presence of the RedCap users in the system.</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(Huawei/HiSilicon)</w:t>
      </w:r>
      <w:r w:rsidR="0066543A" w:rsidRPr="0041214D">
        <w:rPr>
          <w:lang w:val="en-US"/>
        </w:rPr>
        <w:t xml:space="preserv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rsidR="0066543A" w:rsidRPr="00A757EA" w:rsidRDefault="0066543A" w:rsidP="00B30D50">
      <w:pPr>
        <w:rPr>
          <w:rFonts w:eastAsia="Calibri"/>
        </w:rPr>
      </w:pPr>
      <w:r w:rsidRPr="004016EA">
        <w:t>For optional full buffer traffic</w:t>
      </w:r>
      <w:r w:rsidRPr="00511BAA">
        <w:t xml:space="preserve"> evaluation</w:t>
      </w:r>
      <w:r w:rsidRPr="00A757EA">
        <w:rPr>
          <w:rFonts w:eastAsia="Calibri"/>
        </w:rPr>
        <w:t>:</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(Nokia)</w:t>
      </w:r>
      <w:r w:rsidR="0066543A" w:rsidRPr="0041214D">
        <w:rPr>
          <w:lang w:val="en-US"/>
        </w:rPr>
        <w:t xml:space="preserve"> with the respective simulation assumptions including the schedulable bandwidth reported a minor degradation of the spectral efficiency for the eMBB users and the degree of spectral efficiency loss is irrespective of the number of Rx antennas for RedCap users. </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(Huawei/HiSilicon)</w:t>
      </w:r>
      <w:r w:rsidR="0066543A" w:rsidRPr="0041214D">
        <w:rPr>
          <w:lang w:val="en-US"/>
        </w:rPr>
        <w:t xml:space="preserv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rsidR="0066543A" w:rsidRDefault="0066543A" w:rsidP="0066543A">
      <w:pPr>
        <w:pStyle w:val="Heading1"/>
      </w:pPr>
      <w:bookmarkStart w:id="946" w:name="_Toc56714363"/>
      <w:bookmarkStart w:id="947" w:name="_Toc57126630"/>
      <w:bookmarkStart w:id="948" w:name="_Toc57126751"/>
      <w:bookmarkStart w:id="949" w:name="_Toc57127698"/>
      <w:bookmarkStart w:id="950" w:name="_Toc57127807"/>
      <w:bookmarkStart w:id="951" w:name="_Toc57136507"/>
      <w:bookmarkStart w:id="952" w:name="_Toc57144857"/>
      <w:bookmarkStart w:id="953" w:name="_Toc57144966"/>
      <w:r>
        <w:t>13</w:t>
      </w:r>
      <w:r w:rsidRPr="000E647A">
        <w:tab/>
        <w:t>Conclusions</w:t>
      </w:r>
      <w:bookmarkEnd w:id="941"/>
      <w:bookmarkEnd w:id="942"/>
      <w:r>
        <w:t xml:space="preserve"> </w:t>
      </w:r>
      <w:r w:rsidRPr="00633580">
        <w:t>and recommendations</w:t>
      </w:r>
      <w:bookmarkEnd w:id="946"/>
      <w:bookmarkEnd w:id="947"/>
      <w:bookmarkEnd w:id="948"/>
      <w:bookmarkEnd w:id="949"/>
      <w:bookmarkEnd w:id="950"/>
      <w:bookmarkEnd w:id="951"/>
      <w:bookmarkEnd w:id="952"/>
      <w:bookmarkEnd w:id="953"/>
    </w:p>
    <w:p w:rsidR="0066543A" w:rsidRDefault="0066543A" w:rsidP="00B30D50">
      <w:r>
        <w:t>UE complexity reduction techniques have been analysed individually in clauses 7.2 through 7.7 as well as in different combinations in clause 7.8 (cost/complexity), clause 9 (coverage recovery), and clause 12 (impact on network capacity and spectral efficiency). The main observations from the coverage recovery evaluations are summarized in clause 9.1.5.</w:t>
      </w:r>
    </w:p>
    <w:p w:rsidR="0066543A" w:rsidRPr="0086567C" w:rsidRDefault="0066543A" w:rsidP="00B30D50">
      <w:r>
        <w:lastRenderedPageBreak/>
        <w:t>Based on the analysis of the UE complexity reduction techniques, the following is recommended for a RedCap UE.</w:t>
      </w:r>
    </w:p>
    <w:p w:rsidR="0066543A" w:rsidRPr="0010460F" w:rsidRDefault="00B30D50" w:rsidP="00B30D50">
      <w:pPr>
        <w:pStyle w:val="B1"/>
      </w:pPr>
      <w:r>
        <w:t>-</w:t>
      </w:r>
      <w:r>
        <w:tab/>
      </w:r>
      <w:r w:rsidR="0066543A" w:rsidRPr="0010460F">
        <w:t xml:space="preserve">Maximum </w:t>
      </w:r>
      <w:r w:rsidR="0066543A">
        <w:t>UE</w:t>
      </w:r>
      <w:r w:rsidR="0066543A" w:rsidRPr="0010460F">
        <w:t xml:space="preserve"> bandwidth:</w:t>
      </w:r>
    </w:p>
    <w:p w:rsidR="0066543A" w:rsidRPr="0010460F" w:rsidRDefault="00B30D50" w:rsidP="00B30D50">
      <w:pPr>
        <w:pStyle w:val="B2"/>
      </w:pPr>
      <w:r>
        <w:t>-</w:t>
      </w:r>
      <w:r>
        <w:tab/>
      </w:r>
      <w:r w:rsidR="0066543A" w:rsidRPr="0010460F">
        <w:t>Maximum bandwidth of a</w:t>
      </w:r>
      <w:r w:rsidR="0066543A">
        <w:t>n FR1</w:t>
      </w:r>
      <w:r w:rsidR="0066543A" w:rsidRPr="0010460F">
        <w:t xml:space="preserve"> RedCap UE during and after initial access is 20 MHz</w:t>
      </w:r>
    </w:p>
    <w:p w:rsidR="0066543A" w:rsidRDefault="00B30D50" w:rsidP="00B30D50">
      <w:pPr>
        <w:pStyle w:val="B3"/>
      </w:pPr>
      <w:r>
        <w:t>-</w:t>
      </w:r>
      <w:r>
        <w:tab/>
      </w:r>
      <w:r w:rsidR="0066543A">
        <w:t>W</w:t>
      </w:r>
      <w:r w:rsidR="0066543A" w:rsidRPr="00D66EF4">
        <w:t>hether an FR1 RedCap UE can optionally support a maximum bandwidth larger than 20 MHz after initial access</w:t>
      </w:r>
      <w:r w:rsidR="0066543A">
        <w:t xml:space="preserve"> can be discussed during the WI phase or at RAN plenary.</w:t>
      </w:r>
    </w:p>
    <w:p w:rsidR="0066543A" w:rsidRPr="0010460F" w:rsidRDefault="00B30D50" w:rsidP="00B30D50">
      <w:pPr>
        <w:pStyle w:val="B2"/>
      </w:pPr>
      <w:r>
        <w:t>-</w:t>
      </w:r>
      <w:r>
        <w:tab/>
      </w:r>
      <w:r w:rsidR="0066543A" w:rsidRPr="0010460F">
        <w:t>Maximum bandwidth of a</w:t>
      </w:r>
      <w:r w:rsidR="0066543A">
        <w:t>n FR2</w:t>
      </w:r>
      <w:r w:rsidR="0066543A" w:rsidRPr="0010460F">
        <w:t xml:space="preserve"> RedCap UE during and after initial access is </w:t>
      </w:r>
      <w:r w:rsidR="0066543A">
        <w:t xml:space="preserve">100 </w:t>
      </w:r>
      <w:r w:rsidR="0066543A" w:rsidRPr="0010460F">
        <w:t>MHz</w:t>
      </w:r>
    </w:p>
    <w:p w:rsidR="0066543A" w:rsidRDefault="00B30D50" w:rsidP="00B30D50">
      <w:pPr>
        <w:pStyle w:val="B1"/>
      </w:pPr>
      <w:r>
        <w:t>-</w:t>
      </w:r>
      <w:r>
        <w:tab/>
      </w:r>
      <w:r w:rsidR="0066543A">
        <w:t>Number of Rx branches:</w:t>
      </w:r>
    </w:p>
    <w:p w:rsidR="0066543A" w:rsidRPr="00D66EF4" w:rsidRDefault="00B30D50" w:rsidP="00B30D50">
      <w:pPr>
        <w:pStyle w:val="B2"/>
      </w:pPr>
      <w:r>
        <w:t>-</w:t>
      </w:r>
      <w:r>
        <w:tab/>
      </w:r>
      <w:r w:rsidR="0066543A" w:rsidRPr="00D66EF4">
        <w:t xml:space="preserve">For FR1 FDD </w:t>
      </w:r>
      <w:r w:rsidR="0066543A">
        <w:t>or FR2</w:t>
      </w:r>
      <w:r w:rsidR="0066543A" w:rsidRPr="00E66AE5">
        <w:t xml:space="preserve"> </w:t>
      </w:r>
      <w:r w:rsidR="0066543A" w:rsidRPr="00D66EF4">
        <w:t xml:space="preserve">bands where a non-RedCap UE is required to be equipped with a minimum of 2 Rx branches, </w:t>
      </w:r>
      <w:r w:rsidR="0066543A" w:rsidRPr="00E66AE5">
        <w:t>the</w:t>
      </w:r>
      <w:r w:rsidR="0066543A" w:rsidRPr="00D66EF4">
        <w:t xml:space="preserve"> minimum number of Rx branches supported by specification for a RedCap UE is 1.</w:t>
      </w:r>
      <w:r w:rsidR="0066543A" w:rsidRPr="00E66AE5">
        <w:t xml:space="preserve"> The specification</w:t>
      </w:r>
      <w:r w:rsidR="0066543A" w:rsidRPr="00D66EF4">
        <w:t xml:space="preserve"> also supports of 2 Rx branches for a RedCap UE.</w:t>
      </w:r>
    </w:p>
    <w:p w:rsidR="0066543A" w:rsidRPr="00D66EF4" w:rsidRDefault="00B30D50" w:rsidP="00B30D50">
      <w:pPr>
        <w:pStyle w:val="B2"/>
      </w:pPr>
      <w:r>
        <w:t>-</w:t>
      </w:r>
      <w:r>
        <w:tab/>
      </w:r>
      <w:r w:rsidR="0066543A" w:rsidRPr="00D66EF4">
        <w:t xml:space="preserve">For FR1 TDD bands where a non-RedCap UE is required to be equipped with a minimum of 4 Rx branches, the minimum number of Rx branches supported by specification for a RedCap UE is </w:t>
      </w:r>
      <w:r w:rsidR="0066543A" w:rsidRPr="00A67C51">
        <w:rPr>
          <w:i/>
          <w:iCs/>
        </w:rPr>
        <w:t>N</w:t>
      </w:r>
      <w:r w:rsidR="0066543A">
        <w:t xml:space="preserve">, where </w:t>
      </w:r>
      <w:r w:rsidR="0066543A" w:rsidRPr="00A67C51">
        <w:rPr>
          <w:i/>
          <w:iCs/>
        </w:rPr>
        <w:t>N</w:t>
      </w:r>
      <w:r w:rsidR="0066543A">
        <w:t xml:space="preserve"> is to</w:t>
      </w:r>
      <w:r w:rsidR="0066543A" w:rsidRPr="00D66EF4">
        <w:t xml:space="preserve"> be down-selected during the WI phase or at RAN plenary</w:t>
      </w:r>
      <w:r w:rsidR="0066543A">
        <w:t xml:space="preserve"> between the following alternatives</w:t>
      </w:r>
      <w:r w:rsidR="0066543A" w:rsidRPr="00D66EF4">
        <w:t>:</w:t>
      </w:r>
    </w:p>
    <w:p w:rsidR="0066543A" w:rsidRPr="00D66EF4" w:rsidRDefault="00B30D50" w:rsidP="00B30D50">
      <w:pPr>
        <w:pStyle w:val="B3"/>
      </w:pPr>
      <w:r>
        <w:t>-</w:t>
      </w:r>
      <w:r>
        <w:tab/>
      </w:r>
      <w:r w:rsidR="0066543A" w:rsidRPr="00D66EF4">
        <w:t xml:space="preserve">Alt 1: </w:t>
      </w:r>
      <w:r w:rsidR="0066543A" w:rsidRPr="00A67C51">
        <w:rPr>
          <w:i/>
          <w:iCs/>
        </w:rPr>
        <w:t>N</w:t>
      </w:r>
      <w:r w:rsidR="0066543A" w:rsidRPr="00D66EF4">
        <w:t>=2</w:t>
      </w:r>
    </w:p>
    <w:p w:rsidR="0066543A" w:rsidRPr="00D66EF4" w:rsidRDefault="00B30D50" w:rsidP="00B30D50">
      <w:pPr>
        <w:pStyle w:val="B3"/>
      </w:pPr>
      <w:r>
        <w:t>-</w:t>
      </w:r>
      <w:r>
        <w:tab/>
      </w:r>
      <w:r w:rsidR="0066543A" w:rsidRPr="00D66EF4">
        <w:t xml:space="preserve">Alt 2: </w:t>
      </w:r>
      <w:r w:rsidR="0066543A" w:rsidRPr="00A67C51">
        <w:rPr>
          <w:i/>
          <w:iCs/>
        </w:rPr>
        <w:t>N</w:t>
      </w:r>
      <w:r w:rsidR="0066543A" w:rsidRPr="00D66EF4">
        <w:t xml:space="preserve">=1, where </w:t>
      </w:r>
      <w:r w:rsidR="0066543A" w:rsidRPr="00A67C51">
        <w:rPr>
          <w:i/>
          <w:iCs/>
        </w:rPr>
        <w:t>N</w:t>
      </w:r>
      <w:r w:rsidR="0066543A" w:rsidRPr="00D66EF4">
        <w:t>=2 is also supported</w:t>
      </w:r>
    </w:p>
    <w:p w:rsidR="0066543A" w:rsidRDefault="00B30D50" w:rsidP="00B30D50">
      <w:pPr>
        <w:pStyle w:val="B1"/>
      </w:pPr>
      <w:r>
        <w:t>-</w:t>
      </w:r>
      <w:r>
        <w:tab/>
      </w:r>
      <w:r w:rsidR="0066543A">
        <w:t>Number of DL MIMO layers:</w:t>
      </w:r>
    </w:p>
    <w:p w:rsidR="0066543A" w:rsidRPr="00D66EF4" w:rsidRDefault="00B30D50" w:rsidP="00B30D50">
      <w:pPr>
        <w:pStyle w:val="B2"/>
      </w:pPr>
      <w:r>
        <w:t>-</w:t>
      </w:r>
      <w:r>
        <w:tab/>
      </w:r>
      <w:r w:rsidR="0066543A" w:rsidRPr="00D66EF4">
        <w:t>For a RedCap UE with 1 Rx branch, the maximum number of DL MIMO layers is 1.</w:t>
      </w:r>
    </w:p>
    <w:p w:rsidR="0066543A" w:rsidRDefault="00B30D50" w:rsidP="00B30D50">
      <w:pPr>
        <w:pStyle w:val="B2"/>
      </w:pPr>
      <w:r>
        <w:t>-</w:t>
      </w:r>
      <w:r>
        <w:tab/>
      </w:r>
      <w:r w:rsidR="0066543A">
        <w:t xml:space="preserve">For a RedCap UE with 2 Rx branches, the maximum number of DL MIMO layers is </w:t>
      </w:r>
      <w:r w:rsidR="0066543A" w:rsidRPr="00A67C51">
        <w:rPr>
          <w:i/>
          <w:iCs/>
        </w:rPr>
        <w:t>M</w:t>
      </w:r>
      <w:r w:rsidR="0066543A">
        <w:t xml:space="preserve">, where </w:t>
      </w:r>
      <w:r w:rsidR="0066543A" w:rsidRPr="00A67C51">
        <w:rPr>
          <w:i/>
          <w:iCs/>
        </w:rPr>
        <w:t>M</w:t>
      </w:r>
      <w:r w:rsidR="0066543A">
        <w:t xml:space="preserve"> is to be </w:t>
      </w:r>
      <w:r w:rsidR="0066543A" w:rsidRPr="00D66EF4">
        <w:t xml:space="preserve">down-selected </w:t>
      </w:r>
      <w:r w:rsidR="0066543A">
        <w:t>during the WI phase or at RAN plenary between the following options (where different options may be selected for FR1 FDD, FR1 TDD, and FR2, respectively):</w:t>
      </w:r>
    </w:p>
    <w:p w:rsidR="0066543A" w:rsidRPr="00D66EF4" w:rsidRDefault="00B30D50" w:rsidP="00B30D50">
      <w:pPr>
        <w:pStyle w:val="B3"/>
      </w:pPr>
      <w:r>
        <w:t>-</w:t>
      </w:r>
      <w:r>
        <w:tab/>
      </w:r>
      <w:r w:rsidR="0066543A" w:rsidRPr="00D66EF4">
        <w:t xml:space="preserve">Option 1: </w:t>
      </w:r>
      <w:r w:rsidR="0066543A" w:rsidRPr="00A67C51">
        <w:rPr>
          <w:i/>
          <w:iCs/>
        </w:rPr>
        <w:t>M</w:t>
      </w:r>
      <w:r w:rsidR="0066543A" w:rsidRPr="00D66EF4">
        <w:t xml:space="preserve">=1, where </w:t>
      </w:r>
      <w:r w:rsidR="0066543A" w:rsidRPr="00A67C51">
        <w:rPr>
          <w:i/>
          <w:iCs/>
        </w:rPr>
        <w:t>M</w:t>
      </w:r>
      <w:r w:rsidR="0066543A" w:rsidRPr="00D66EF4">
        <w:t>=2 is also supported</w:t>
      </w:r>
    </w:p>
    <w:p w:rsidR="0066543A" w:rsidRPr="00D66EF4" w:rsidRDefault="00B30D50" w:rsidP="00B30D50">
      <w:pPr>
        <w:pStyle w:val="B3"/>
      </w:pPr>
      <w:r>
        <w:t>-</w:t>
      </w:r>
      <w:r>
        <w:tab/>
      </w:r>
      <w:r w:rsidR="0066543A" w:rsidRPr="00D66EF4">
        <w:t xml:space="preserve">Option 2: </w:t>
      </w:r>
      <w:r w:rsidR="0066543A" w:rsidRPr="00A67C51">
        <w:rPr>
          <w:i/>
          <w:iCs/>
        </w:rPr>
        <w:t>M</w:t>
      </w:r>
      <w:r w:rsidR="0066543A" w:rsidRPr="00D66EF4">
        <w:t>=2</w:t>
      </w:r>
    </w:p>
    <w:p w:rsidR="0066543A" w:rsidRDefault="00B30D50" w:rsidP="00B30D50">
      <w:pPr>
        <w:pStyle w:val="B1"/>
      </w:pPr>
      <w:r>
        <w:t>-</w:t>
      </w:r>
      <w:r>
        <w:tab/>
      </w:r>
      <w:r w:rsidR="0066543A">
        <w:t>Half-duplex FDD operation:</w:t>
      </w:r>
    </w:p>
    <w:p w:rsidR="0066543A" w:rsidRPr="00D66EF4" w:rsidRDefault="00B30D50" w:rsidP="00B30D50">
      <w:pPr>
        <w:pStyle w:val="B2"/>
      </w:pPr>
      <w:r>
        <w:t>-</w:t>
      </w:r>
      <w:r>
        <w:tab/>
      </w:r>
      <w:r w:rsidR="0066543A" w:rsidRPr="00D66EF4">
        <w:t xml:space="preserve">HD-FDD </w:t>
      </w:r>
      <w:r w:rsidR="0066543A">
        <w:t xml:space="preserve">operation </w:t>
      </w:r>
      <w:r w:rsidR="0066543A" w:rsidRPr="00D66EF4">
        <w:t>type B is not supported for RedCap FR1 FDD UEs in Rel-17.</w:t>
      </w:r>
    </w:p>
    <w:p w:rsidR="0066543A" w:rsidRPr="00D66EF4" w:rsidRDefault="00B30D50" w:rsidP="00B30D50">
      <w:pPr>
        <w:pStyle w:val="B2"/>
      </w:pPr>
      <w:r>
        <w:t>-</w:t>
      </w:r>
      <w:r>
        <w:tab/>
      </w:r>
      <w:r w:rsidR="0066543A" w:rsidRPr="00D66EF4">
        <w:t xml:space="preserve">Decide at RAN plenary whether to have support FD-FDD or HD-FDD </w:t>
      </w:r>
      <w:r w:rsidR="0066543A">
        <w:t xml:space="preserve">operation </w:t>
      </w:r>
      <w:r w:rsidR="0066543A" w:rsidRPr="00D66EF4">
        <w:t>type A or both by specification for an FR1 FDD RedCap UE</w:t>
      </w:r>
      <w:r w:rsidR="0066543A">
        <w:t>.</w:t>
      </w:r>
    </w:p>
    <w:p w:rsidR="0066543A" w:rsidRDefault="00B30D50" w:rsidP="00B30D50">
      <w:pPr>
        <w:pStyle w:val="B1"/>
      </w:pPr>
      <w:r>
        <w:t>-</w:t>
      </w:r>
      <w:r>
        <w:tab/>
      </w:r>
      <w:r w:rsidR="0066543A">
        <w:t>Relaxed UE processing time:</w:t>
      </w:r>
    </w:p>
    <w:p w:rsidR="0066543A" w:rsidRPr="00D66EF4" w:rsidRDefault="00B30D50" w:rsidP="00B30D50">
      <w:pPr>
        <w:pStyle w:val="B2"/>
      </w:pPr>
      <w:r>
        <w:t>-</w:t>
      </w:r>
      <w:r>
        <w:tab/>
      </w:r>
      <w:r w:rsidR="0066543A" w:rsidRPr="00D66EF4">
        <w:t>Decide at RAN plenary whether to support relaxed UE processing time in terms of N</w:t>
      </w:r>
      <w:r w:rsidR="0066543A" w:rsidRPr="00A67C51">
        <w:rPr>
          <w:vertAlign w:val="subscript"/>
        </w:rPr>
        <w:t>1</w:t>
      </w:r>
      <w:r w:rsidR="0066543A">
        <w:t xml:space="preserve"> and </w:t>
      </w:r>
      <w:r w:rsidR="0066543A" w:rsidRPr="00D66EF4">
        <w:t>N</w:t>
      </w:r>
      <w:r w:rsidR="0066543A" w:rsidRPr="00A67C51">
        <w:rPr>
          <w:vertAlign w:val="subscript"/>
        </w:rPr>
        <w:t>2</w:t>
      </w:r>
      <w:r w:rsidR="0066543A" w:rsidRPr="00D66EF4">
        <w:t xml:space="preserve"> by specification for a RedCap UE.</w:t>
      </w:r>
    </w:p>
    <w:p w:rsidR="0066543A" w:rsidRDefault="00B30D50" w:rsidP="00B30D50">
      <w:pPr>
        <w:pStyle w:val="B1"/>
      </w:pPr>
      <w:r>
        <w:t>-</w:t>
      </w:r>
      <w:r>
        <w:tab/>
      </w:r>
      <w:r w:rsidR="0066543A">
        <w:t>Relaxed maximum modulation order:</w:t>
      </w:r>
    </w:p>
    <w:p w:rsidR="0066543A" w:rsidRPr="00D66EF4" w:rsidRDefault="00B30D50" w:rsidP="00B30D50">
      <w:pPr>
        <w:pStyle w:val="B2"/>
      </w:pPr>
      <w:r>
        <w:t>-</w:t>
      </w:r>
      <w:r>
        <w:tab/>
      </w:r>
      <w:r w:rsidR="0066543A">
        <w:t>S</w:t>
      </w:r>
      <w:r w:rsidR="0066543A" w:rsidRPr="00D66EF4">
        <w:t>upport of 256QAM in DL is optional (instead of mandatory) for a</w:t>
      </w:r>
      <w:r w:rsidR="0066543A">
        <w:t>n</w:t>
      </w:r>
      <w:r w:rsidR="0066543A" w:rsidRPr="00D66EF4">
        <w:t xml:space="preserve"> FR1 RedCap UE.</w:t>
      </w:r>
    </w:p>
    <w:p w:rsidR="0066543A" w:rsidRDefault="00B30D50" w:rsidP="00B30D50">
      <w:pPr>
        <w:pStyle w:val="B2"/>
      </w:pPr>
      <w:r>
        <w:t>-</w:t>
      </w:r>
      <w:r>
        <w:tab/>
      </w:r>
      <w:r w:rsidR="0066543A">
        <w:t>No other relaxations of maximum modulation order are supported by specification for a RedCap UE.</w:t>
      </w:r>
    </w:p>
    <w:p w:rsidR="0066543A" w:rsidRPr="001E7067" w:rsidRDefault="0066543A" w:rsidP="00B30D50">
      <w:pPr>
        <w:rPr>
          <w:rFonts w:ascii="Times" w:hAnsi="Times" w:cs="Times"/>
        </w:rPr>
      </w:pPr>
      <w:r w:rsidRPr="001E7067">
        <w:rPr>
          <w:rFonts w:ascii="Times" w:hAnsi="Times" w:cs="Times"/>
        </w:rPr>
        <w:t>The study of UE power saving through reduced PDCCH monitoring can be summarized as follows:</w:t>
      </w:r>
    </w:p>
    <w:p w:rsidR="0066543A" w:rsidRPr="001E7067" w:rsidRDefault="00B30D50" w:rsidP="00B30D50">
      <w:pPr>
        <w:pStyle w:val="B1"/>
      </w:pPr>
      <w:r>
        <w:t>-</w:t>
      </w:r>
      <w:r>
        <w:tab/>
      </w:r>
      <w:r w:rsidR="0066543A" w:rsidRPr="001E7067">
        <w:t xml:space="preserve">The PDCCH monitoring reduction for RedCap UEs has been studied. The study includes the evaluation of power saving benefit, system performance impacts, coexistence impacts, potential schemes, and the corresponding specification impacts. </w:t>
      </w:r>
    </w:p>
    <w:p w:rsidR="0066543A" w:rsidRPr="001E7067" w:rsidRDefault="00B30D50" w:rsidP="00B30D50">
      <w:pPr>
        <w:pStyle w:val="B1"/>
      </w:pPr>
      <w:r>
        <w:t>-</w:t>
      </w:r>
      <w:r>
        <w:tab/>
      </w:r>
      <w:r w:rsidR="0066543A" w:rsidRPr="001E7067">
        <w:t xml:space="preserve">The power saving benefit by PDCCH monitoring reduction for RedCap UEs has been evaluated based on the agreed power model and traffic model, with the results and observations captured in </w:t>
      </w:r>
      <w:r w:rsidR="0066543A">
        <w:t>clause</w:t>
      </w:r>
      <w:r w:rsidR="0066543A" w:rsidRPr="001E7067">
        <w:t xml:space="preserve"> 8.2.2.</w:t>
      </w:r>
    </w:p>
    <w:p w:rsidR="0066543A" w:rsidRPr="001E7067" w:rsidRDefault="00B30D50" w:rsidP="00B30D50">
      <w:pPr>
        <w:pStyle w:val="B1"/>
      </w:pPr>
      <w:r>
        <w:t>-</w:t>
      </w:r>
      <w:r>
        <w:tab/>
      </w:r>
      <w:r w:rsidR="0066543A" w:rsidRPr="001E7067">
        <w:t xml:space="preserve">The system performance impact has been evaluated using PDCCH blocking rate as the metric, with the results and observations captured in </w:t>
      </w:r>
      <w:r w:rsidR="0066543A">
        <w:t>clause</w:t>
      </w:r>
      <w:r w:rsidR="0066543A" w:rsidRPr="001E7067">
        <w:t xml:space="preserve"> 8.2.3. In addition, scheduling flexibility and latency impacts have also been studied in </w:t>
      </w:r>
      <w:r w:rsidR="0066543A">
        <w:t>clause</w:t>
      </w:r>
      <w:r w:rsidR="0066543A" w:rsidRPr="001E7067">
        <w:t xml:space="preserve"> 8.2.3.</w:t>
      </w:r>
    </w:p>
    <w:p w:rsidR="0066543A" w:rsidRDefault="00B30D50" w:rsidP="00B30D50">
      <w:pPr>
        <w:pStyle w:val="B1"/>
      </w:pPr>
      <w:r>
        <w:lastRenderedPageBreak/>
        <w:t>-</w:t>
      </w:r>
      <w:r>
        <w:tab/>
      </w:r>
      <w:r w:rsidR="0066543A" w:rsidRPr="001E7067">
        <w:t xml:space="preserve">Three candidate schemes for PDCCH monitoring reduction have been identified and studied with the corresponding coexistence and specification impacts captured in </w:t>
      </w:r>
      <w:r w:rsidR="0066543A">
        <w:t>clause</w:t>
      </w:r>
      <w:r w:rsidR="0066543A" w:rsidRPr="001E7067">
        <w:t xml:space="preserve"> 8.2.4 and </w:t>
      </w:r>
      <w:r w:rsidR="0066543A">
        <w:t>clause</w:t>
      </w:r>
      <w:r w:rsidR="0066543A" w:rsidRPr="001E7067">
        <w:t xml:space="preserve"> 8.2.5, respectively.</w:t>
      </w:r>
    </w:p>
    <w:p w:rsidR="000C02AA" w:rsidRPr="001E7067" w:rsidRDefault="000C02AA" w:rsidP="000C02AA">
      <w:pPr>
        <w:spacing w:after="0"/>
      </w:pPr>
      <w:r>
        <w:br w:type="page"/>
      </w:r>
    </w:p>
    <w:p w:rsidR="0066543A" w:rsidRPr="00505E7F" w:rsidRDefault="0066543A" w:rsidP="0079527D">
      <w:pPr>
        <w:pStyle w:val="Heading9"/>
      </w:pPr>
      <w:bookmarkStart w:id="954" w:name="_Toc56714364"/>
      <w:bookmarkStart w:id="955" w:name="_Toc57126631"/>
      <w:bookmarkStart w:id="956" w:name="_Toc57126752"/>
      <w:bookmarkStart w:id="957" w:name="_Toc57127699"/>
      <w:bookmarkStart w:id="958" w:name="_Toc57127808"/>
      <w:bookmarkStart w:id="959" w:name="_Toc57136508"/>
      <w:bookmarkStart w:id="960" w:name="_Toc57144858"/>
      <w:bookmarkStart w:id="961" w:name="_Toc57144967"/>
      <w:r w:rsidRPr="00505E7F">
        <w:lastRenderedPageBreak/>
        <w:t>Annex A: UE power saving results</w:t>
      </w:r>
      <w:bookmarkEnd w:id="954"/>
      <w:bookmarkEnd w:id="955"/>
      <w:bookmarkEnd w:id="956"/>
      <w:bookmarkEnd w:id="957"/>
      <w:bookmarkEnd w:id="958"/>
      <w:bookmarkEnd w:id="959"/>
      <w:bookmarkEnd w:id="960"/>
      <w:bookmarkEnd w:id="961"/>
    </w:p>
    <w:p w:rsidR="0066543A" w:rsidRPr="00A25559" w:rsidRDefault="0066543A" w:rsidP="0066543A">
      <w:r w:rsidRPr="00A25559">
        <w:t xml:space="preserve">In the following tables for </w:t>
      </w:r>
      <w:r>
        <w:t xml:space="preserve">UE </w:t>
      </w:r>
      <w:r w:rsidRPr="00A25559">
        <w:t>power saving results, Case 1 and Case 2 represent the following:</w:t>
      </w:r>
      <w:r w:rsidRPr="00A25559">
        <w:tab/>
      </w:r>
    </w:p>
    <w:p w:rsidR="0066543A" w:rsidRPr="002F4504" w:rsidRDefault="00505E7F" w:rsidP="00505E7F">
      <w:pPr>
        <w:pStyle w:val="B1"/>
      </w:pPr>
      <w:r>
        <w:t>-</w:t>
      </w:r>
      <w:r>
        <w:tab/>
      </w:r>
      <w:r w:rsidR="0066543A" w:rsidRPr="002F4504">
        <w:t xml:space="preserve">Case 1: Power saving gain at approximately 25% reduction in BDs </w:t>
      </w:r>
    </w:p>
    <w:p w:rsidR="0066543A" w:rsidRPr="002F4504" w:rsidRDefault="00505E7F" w:rsidP="00505E7F">
      <w:pPr>
        <w:pStyle w:val="B1"/>
      </w:pPr>
      <w:r>
        <w:t>-</w:t>
      </w:r>
      <w:r>
        <w:tab/>
      </w:r>
      <w:r w:rsidR="0066543A" w:rsidRPr="002F4504">
        <w:t>Case 2: Power saving gain at approximately 50% reduction in BDs</w:t>
      </w:r>
    </w:p>
    <w:p w:rsidR="0066543A" w:rsidRDefault="0066543A" w:rsidP="00505E7F">
      <w:pPr>
        <w:pStyle w:val="Heading1"/>
      </w:pPr>
      <w:bookmarkStart w:id="962" w:name="_Toc56714365"/>
      <w:bookmarkStart w:id="963" w:name="_Toc57126632"/>
      <w:bookmarkStart w:id="964" w:name="_Toc57126753"/>
      <w:bookmarkStart w:id="965" w:name="_Toc57127700"/>
      <w:bookmarkStart w:id="966" w:name="_Toc57127809"/>
      <w:bookmarkStart w:id="967" w:name="_Toc57136509"/>
      <w:bookmarkStart w:id="968" w:name="_Toc57144859"/>
      <w:bookmarkStart w:id="969" w:name="_Toc57144968"/>
      <w:r>
        <w:t>A.1</w:t>
      </w:r>
      <w:r>
        <w:tab/>
        <w:t>UE power saving</w:t>
      </w:r>
      <w:r w:rsidRPr="0032051A">
        <w:t xml:space="preserve"> results </w:t>
      </w:r>
      <w:r>
        <w:t>for FR1</w:t>
      </w:r>
      <w:bookmarkEnd w:id="962"/>
      <w:bookmarkEnd w:id="963"/>
      <w:bookmarkEnd w:id="964"/>
      <w:bookmarkEnd w:id="965"/>
      <w:bookmarkEnd w:id="966"/>
      <w:bookmarkEnd w:id="967"/>
      <w:bookmarkEnd w:id="968"/>
      <w:bookmarkEnd w:id="969"/>
    </w:p>
    <w:p w:rsidR="0066543A" w:rsidRPr="009A6B5A" w:rsidRDefault="0066543A" w:rsidP="00505E7F">
      <w:pPr>
        <w:pStyle w:val="TH"/>
      </w:pPr>
      <w:r w:rsidRPr="009A6B5A">
        <w:t xml:space="preserve">Table A.1-1: Power Saving gain, FR1, Same-Slot Scheduling, 1 Rx antenna </w:t>
      </w:r>
    </w:p>
    <w:tbl>
      <w:tblPr>
        <w:tblStyle w:val="TableGrid"/>
        <w:tblW w:w="10345" w:type="dxa"/>
        <w:jc w:val="center"/>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
      <w:tr w:rsidR="0066543A" w:rsidRPr="0095710C" w:rsidTr="00D201C3">
        <w:trPr>
          <w:trHeight w:val="199"/>
          <w:jc w:val="center"/>
        </w:trPr>
        <w:tc>
          <w:tcPr>
            <w:tcW w:w="444" w:type="dxa"/>
            <w:vMerge w:val="restart"/>
          </w:tcPr>
          <w:p w:rsidR="0066543A" w:rsidRPr="0095710C" w:rsidRDefault="0066543A" w:rsidP="000C02AA">
            <w:pPr>
              <w:spacing w:after="0"/>
            </w:pPr>
            <w:r w:rsidRPr="0095710C">
              <w:t>#</w:t>
            </w:r>
          </w:p>
        </w:tc>
        <w:tc>
          <w:tcPr>
            <w:tcW w:w="1076" w:type="dxa"/>
            <w:vMerge w:val="restart"/>
          </w:tcPr>
          <w:p w:rsidR="0066543A" w:rsidRPr="0095710C" w:rsidRDefault="0066543A" w:rsidP="000C02AA">
            <w:pPr>
              <w:spacing w:after="0"/>
              <w:jc w:val="center"/>
            </w:pPr>
            <w:r w:rsidRPr="0095710C">
              <w:t>Company</w:t>
            </w:r>
          </w:p>
        </w:tc>
        <w:tc>
          <w:tcPr>
            <w:tcW w:w="1623" w:type="dxa"/>
            <w:gridSpan w:val="2"/>
            <w:vMerge w:val="restart"/>
          </w:tcPr>
          <w:p w:rsidR="0066543A" w:rsidRPr="0095710C" w:rsidRDefault="0066543A" w:rsidP="000C02AA">
            <w:pPr>
              <w:spacing w:after="0"/>
              <w:jc w:val="center"/>
            </w:pPr>
            <w:r w:rsidRPr="0095710C">
              <w:t>IM traffic model</w:t>
            </w:r>
          </w:p>
        </w:tc>
        <w:tc>
          <w:tcPr>
            <w:tcW w:w="3332" w:type="dxa"/>
            <w:gridSpan w:val="4"/>
          </w:tcPr>
          <w:p w:rsidR="0066543A" w:rsidRPr="0095710C" w:rsidRDefault="0066543A" w:rsidP="000C02AA">
            <w:pPr>
              <w:spacing w:after="0"/>
              <w:jc w:val="center"/>
            </w:pPr>
            <w:r w:rsidRPr="0095710C">
              <w:t>Heartbeat traffic model</w:t>
            </w:r>
          </w:p>
        </w:tc>
        <w:tc>
          <w:tcPr>
            <w:tcW w:w="1710" w:type="dxa"/>
            <w:gridSpan w:val="2"/>
            <w:vMerge w:val="restart"/>
          </w:tcPr>
          <w:p w:rsidR="0066543A" w:rsidRPr="0095710C" w:rsidRDefault="0066543A" w:rsidP="000C02AA">
            <w:pPr>
              <w:spacing w:after="0"/>
              <w:jc w:val="center"/>
            </w:pPr>
            <w:r w:rsidRPr="0095710C">
              <w:t>VoIP traffic model</w:t>
            </w:r>
          </w:p>
        </w:tc>
        <w:tc>
          <w:tcPr>
            <w:tcW w:w="630" w:type="dxa"/>
            <w:vMerge w:val="restart"/>
          </w:tcPr>
          <w:p w:rsidR="0066543A" w:rsidRPr="0095710C" w:rsidRDefault="0066543A" w:rsidP="000C02AA">
            <w:pPr>
              <w:spacing w:after="0"/>
              <w:jc w:val="center"/>
            </w:pPr>
            <w:r w:rsidRPr="0095710C">
              <w:t xml:space="preserve">Schemes </w:t>
            </w:r>
          </w:p>
          <w:p w:rsidR="0066543A" w:rsidRPr="0095710C" w:rsidRDefault="0066543A" w:rsidP="000C02AA">
            <w:pPr>
              <w:spacing w:after="0"/>
              <w:jc w:val="center"/>
            </w:pPr>
            <w:r w:rsidRPr="0095710C">
              <w:t>(Note 1)</w:t>
            </w:r>
          </w:p>
        </w:tc>
        <w:tc>
          <w:tcPr>
            <w:tcW w:w="1530" w:type="dxa"/>
            <w:vMerge w:val="restart"/>
          </w:tcPr>
          <w:p w:rsidR="0066543A" w:rsidRPr="0095710C" w:rsidRDefault="0066543A" w:rsidP="000C02AA">
            <w:pPr>
              <w:spacing w:after="0"/>
              <w:jc w:val="center"/>
            </w:pPr>
            <w:r w:rsidRPr="0095710C">
              <w:t>Notes</w:t>
            </w: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1623" w:type="dxa"/>
            <w:gridSpan w:val="2"/>
            <w:vMerge/>
          </w:tcPr>
          <w:p w:rsidR="0066543A" w:rsidRPr="0095710C" w:rsidRDefault="0066543A" w:rsidP="000C02AA">
            <w:pPr>
              <w:spacing w:after="0"/>
              <w:jc w:val="center"/>
            </w:pPr>
          </w:p>
        </w:tc>
        <w:tc>
          <w:tcPr>
            <w:tcW w:w="1710" w:type="dxa"/>
            <w:gridSpan w:val="2"/>
          </w:tcPr>
          <w:p w:rsidR="0066543A" w:rsidRPr="0095710C" w:rsidRDefault="0066543A" w:rsidP="000C02AA">
            <w:pPr>
              <w:spacing w:after="0"/>
              <w:jc w:val="center"/>
            </w:pPr>
            <w:r w:rsidRPr="0095710C">
              <w:t>IAT = 200ms</w:t>
            </w:r>
          </w:p>
        </w:tc>
        <w:tc>
          <w:tcPr>
            <w:tcW w:w="1622" w:type="dxa"/>
            <w:gridSpan w:val="2"/>
          </w:tcPr>
          <w:p w:rsidR="0066543A" w:rsidRPr="0095710C" w:rsidRDefault="0066543A" w:rsidP="000C02AA">
            <w:pPr>
              <w:tabs>
                <w:tab w:val="left" w:pos="204"/>
              </w:tabs>
              <w:spacing w:after="0"/>
            </w:pPr>
            <w:r w:rsidRPr="0095710C">
              <w:tab/>
              <w:t>IAT = 80ms</w:t>
            </w:r>
          </w:p>
        </w:tc>
        <w:tc>
          <w:tcPr>
            <w:tcW w:w="1710" w:type="dxa"/>
            <w:gridSpan w:val="2"/>
            <w:vMerge/>
          </w:tcPr>
          <w:p w:rsidR="0066543A" w:rsidRPr="0095710C" w:rsidRDefault="0066543A" w:rsidP="000C02AA">
            <w:pPr>
              <w:spacing w:after="0"/>
              <w:jc w:val="center"/>
            </w:pPr>
          </w:p>
        </w:tc>
        <w:tc>
          <w:tcPr>
            <w:tcW w:w="630" w:type="dxa"/>
            <w:vMerge/>
          </w:tcPr>
          <w:p w:rsidR="0066543A" w:rsidRPr="0095710C" w:rsidRDefault="0066543A" w:rsidP="000C02AA">
            <w:pPr>
              <w:spacing w:after="0"/>
              <w:jc w:val="center"/>
            </w:pPr>
          </w:p>
        </w:tc>
        <w:tc>
          <w:tcPr>
            <w:tcW w:w="1530" w:type="dxa"/>
            <w:vMerge/>
          </w:tcPr>
          <w:p w:rsidR="0066543A" w:rsidRPr="0095710C" w:rsidRDefault="0066543A" w:rsidP="000C02AA">
            <w:pPr>
              <w:spacing w:after="0"/>
              <w:jc w:val="center"/>
            </w:pP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Case 1</w:t>
            </w:r>
          </w:p>
        </w:tc>
        <w:tc>
          <w:tcPr>
            <w:tcW w:w="791" w:type="dxa"/>
          </w:tcPr>
          <w:p w:rsidR="0066543A" w:rsidRPr="0095710C" w:rsidRDefault="0066543A" w:rsidP="000C02AA">
            <w:pPr>
              <w:spacing w:after="0"/>
              <w:jc w:val="center"/>
            </w:pPr>
            <w:r w:rsidRPr="0095710C">
              <w:t>Case 2</w:t>
            </w:r>
          </w:p>
        </w:tc>
        <w:tc>
          <w:tcPr>
            <w:tcW w:w="875" w:type="dxa"/>
          </w:tcPr>
          <w:p w:rsidR="0066543A" w:rsidRPr="0095710C" w:rsidRDefault="0066543A" w:rsidP="000C02AA">
            <w:pPr>
              <w:spacing w:after="0"/>
              <w:jc w:val="center"/>
            </w:pPr>
            <w:r w:rsidRPr="0095710C">
              <w:t>Case 1</w:t>
            </w:r>
          </w:p>
        </w:tc>
        <w:tc>
          <w:tcPr>
            <w:tcW w:w="835" w:type="dxa"/>
          </w:tcPr>
          <w:p w:rsidR="0066543A" w:rsidRPr="0095710C" w:rsidRDefault="0066543A" w:rsidP="000C02AA">
            <w:pPr>
              <w:spacing w:after="0"/>
              <w:jc w:val="center"/>
            </w:pPr>
            <w:r w:rsidRPr="0095710C">
              <w:t>Case 2</w:t>
            </w:r>
          </w:p>
        </w:tc>
        <w:tc>
          <w:tcPr>
            <w:tcW w:w="833" w:type="dxa"/>
          </w:tcPr>
          <w:p w:rsidR="0066543A" w:rsidRPr="0095710C" w:rsidRDefault="0066543A" w:rsidP="000C02AA">
            <w:pPr>
              <w:spacing w:after="0"/>
              <w:jc w:val="center"/>
            </w:pPr>
            <w:r w:rsidRPr="0095710C">
              <w:t>Case 1</w:t>
            </w:r>
          </w:p>
        </w:tc>
        <w:tc>
          <w:tcPr>
            <w:tcW w:w="789" w:type="dxa"/>
          </w:tcPr>
          <w:p w:rsidR="0066543A" w:rsidRPr="0095710C" w:rsidRDefault="0066543A" w:rsidP="000C02AA">
            <w:pPr>
              <w:spacing w:after="0"/>
              <w:jc w:val="center"/>
            </w:pPr>
            <w:r w:rsidRPr="0095710C">
              <w:t>Case 2</w:t>
            </w:r>
          </w:p>
        </w:tc>
        <w:tc>
          <w:tcPr>
            <w:tcW w:w="877" w:type="dxa"/>
          </w:tcPr>
          <w:p w:rsidR="0066543A" w:rsidRPr="0095710C" w:rsidRDefault="0066543A" w:rsidP="000C02AA">
            <w:pPr>
              <w:spacing w:after="0"/>
              <w:jc w:val="center"/>
            </w:pPr>
            <w:r w:rsidRPr="0095710C">
              <w:t>Case 1</w:t>
            </w:r>
          </w:p>
        </w:tc>
        <w:tc>
          <w:tcPr>
            <w:tcW w:w="833" w:type="dxa"/>
          </w:tcPr>
          <w:p w:rsidR="0066543A" w:rsidRPr="0095710C" w:rsidRDefault="0066543A" w:rsidP="000C02AA">
            <w:pPr>
              <w:spacing w:after="0"/>
              <w:jc w:val="center"/>
            </w:pPr>
            <w:r w:rsidRPr="0095710C">
              <w:t>Case 2</w:t>
            </w:r>
          </w:p>
        </w:tc>
        <w:tc>
          <w:tcPr>
            <w:tcW w:w="630" w:type="dxa"/>
            <w:vMerge/>
          </w:tcPr>
          <w:p w:rsidR="0066543A" w:rsidRPr="0095710C" w:rsidRDefault="0066543A" w:rsidP="000C02AA">
            <w:pPr>
              <w:spacing w:after="0"/>
              <w:jc w:val="center"/>
            </w:pPr>
          </w:p>
        </w:tc>
        <w:tc>
          <w:tcPr>
            <w:tcW w:w="1530" w:type="dxa"/>
            <w:vMerge/>
          </w:tcPr>
          <w:p w:rsidR="0066543A" w:rsidRPr="0095710C" w:rsidRDefault="0066543A" w:rsidP="000C02AA">
            <w:pPr>
              <w:spacing w:after="0"/>
              <w:jc w:val="center"/>
            </w:pPr>
          </w:p>
        </w:tc>
      </w:tr>
      <w:tr w:rsidR="0066543A" w:rsidRPr="0095710C" w:rsidTr="00D201C3">
        <w:trPr>
          <w:trHeight w:val="199"/>
          <w:jc w:val="center"/>
        </w:trPr>
        <w:tc>
          <w:tcPr>
            <w:tcW w:w="444" w:type="dxa"/>
            <w:vMerge w:val="restart"/>
          </w:tcPr>
          <w:p w:rsidR="0066543A" w:rsidRPr="0095710C" w:rsidRDefault="0066543A" w:rsidP="000C02AA">
            <w:pPr>
              <w:spacing w:after="0"/>
            </w:pPr>
            <w:r w:rsidRPr="0095710C">
              <w:t>1</w:t>
            </w:r>
          </w:p>
        </w:tc>
        <w:tc>
          <w:tcPr>
            <w:tcW w:w="1076" w:type="dxa"/>
            <w:vMerge w:val="restart"/>
          </w:tcPr>
          <w:p w:rsidR="0066543A" w:rsidRPr="0095710C" w:rsidRDefault="0066543A" w:rsidP="000C02AA">
            <w:pPr>
              <w:spacing w:after="0"/>
              <w:jc w:val="center"/>
            </w:pPr>
            <w:r w:rsidRPr="0095710C">
              <w:t>vivo</w:t>
            </w:r>
          </w:p>
        </w:tc>
        <w:tc>
          <w:tcPr>
            <w:tcW w:w="832" w:type="dxa"/>
          </w:tcPr>
          <w:p w:rsidR="0066543A" w:rsidRPr="0095710C" w:rsidRDefault="0066543A" w:rsidP="000C02AA">
            <w:pPr>
              <w:spacing w:after="0"/>
              <w:jc w:val="center"/>
            </w:pPr>
            <w:r w:rsidRPr="0095710C">
              <w:t>3.54%</w:t>
            </w:r>
          </w:p>
        </w:tc>
        <w:tc>
          <w:tcPr>
            <w:tcW w:w="791" w:type="dxa"/>
          </w:tcPr>
          <w:p w:rsidR="0066543A" w:rsidRPr="0095710C" w:rsidRDefault="0066543A" w:rsidP="000C02AA">
            <w:pPr>
              <w:spacing w:after="0"/>
              <w:jc w:val="center"/>
            </w:pPr>
            <w:r w:rsidRPr="0095710C">
              <w:t>7.08%</w:t>
            </w:r>
          </w:p>
        </w:tc>
        <w:tc>
          <w:tcPr>
            <w:tcW w:w="875" w:type="dxa"/>
          </w:tcPr>
          <w:p w:rsidR="0066543A" w:rsidRPr="0095710C" w:rsidRDefault="0066543A" w:rsidP="000C02AA">
            <w:pPr>
              <w:spacing w:after="0"/>
              <w:jc w:val="center"/>
            </w:pPr>
            <w:r w:rsidRPr="0095710C">
              <w:t>2.29%</w:t>
            </w:r>
          </w:p>
        </w:tc>
        <w:tc>
          <w:tcPr>
            <w:tcW w:w="835" w:type="dxa"/>
          </w:tcPr>
          <w:p w:rsidR="0066543A" w:rsidRPr="0095710C" w:rsidRDefault="0066543A" w:rsidP="000C02AA">
            <w:pPr>
              <w:spacing w:after="0"/>
              <w:jc w:val="center"/>
            </w:pPr>
            <w:r w:rsidRPr="0095710C">
              <w:t>4.59%</w:t>
            </w:r>
          </w:p>
        </w:tc>
        <w:tc>
          <w:tcPr>
            <w:tcW w:w="833" w:type="dxa"/>
          </w:tcPr>
          <w:p w:rsidR="0066543A" w:rsidRPr="0095710C" w:rsidRDefault="0066543A" w:rsidP="000C02AA">
            <w:pPr>
              <w:spacing w:after="0"/>
              <w:jc w:val="center"/>
            </w:pPr>
            <w:r w:rsidRPr="0095710C">
              <w:t>2.13%</w:t>
            </w:r>
          </w:p>
        </w:tc>
        <w:tc>
          <w:tcPr>
            <w:tcW w:w="789" w:type="dxa"/>
          </w:tcPr>
          <w:p w:rsidR="0066543A" w:rsidRPr="0095710C" w:rsidRDefault="0066543A" w:rsidP="000C02AA">
            <w:pPr>
              <w:spacing w:after="0"/>
              <w:jc w:val="center"/>
            </w:pPr>
            <w:r w:rsidRPr="0095710C">
              <w:t>4.25%</w:t>
            </w:r>
          </w:p>
        </w:tc>
        <w:tc>
          <w:tcPr>
            <w:tcW w:w="877" w:type="dxa"/>
          </w:tcPr>
          <w:p w:rsidR="0066543A" w:rsidRPr="0095710C" w:rsidRDefault="0066543A" w:rsidP="000C02AA">
            <w:pPr>
              <w:spacing w:after="0"/>
              <w:jc w:val="center"/>
            </w:pPr>
            <w:r w:rsidRPr="0095710C">
              <w:t>2.85%</w:t>
            </w:r>
          </w:p>
        </w:tc>
        <w:tc>
          <w:tcPr>
            <w:tcW w:w="833" w:type="dxa"/>
          </w:tcPr>
          <w:p w:rsidR="0066543A" w:rsidRPr="0095710C" w:rsidRDefault="0066543A" w:rsidP="000C02AA">
            <w:pPr>
              <w:spacing w:after="0"/>
              <w:jc w:val="center"/>
            </w:pPr>
            <w:r w:rsidRPr="0095710C">
              <w:t>5.70%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w:t>
            </w:r>
          </w:p>
        </w:tc>
        <w:tc>
          <w:tcPr>
            <w:tcW w:w="791" w:type="dxa"/>
          </w:tcPr>
          <w:p w:rsidR="0066543A" w:rsidRPr="0095710C" w:rsidRDefault="0066543A" w:rsidP="000C02AA">
            <w:pPr>
              <w:spacing w:after="0"/>
              <w:jc w:val="center"/>
            </w:pPr>
            <w:r w:rsidRPr="0095710C">
              <w:t>6.32%</w:t>
            </w:r>
          </w:p>
        </w:tc>
        <w:tc>
          <w:tcPr>
            <w:tcW w:w="875" w:type="dxa"/>
          </w:tcPr>
          <w:p w:rsidR="0066543A" w:rsidRPr="0095710C" w:rsidRDefault="0066543A" w:rsidP="000C02AA">
            <w:pPr>
              <w:spacing w:after="0"/>
              <w:jc w:val="center"/>
            </w:pPr>
            <w:r w:rsidRPr="0095710C">
              <w:t>-</w:t>
            </w:r>
          </w:p>
        </w:tc>
        <w:tc>
          <w:tcPr>
            <w:tcW w:w="835" w:type="dxa"/>
          </w:tcPr>
          <w:p w:rsidR="0066543A" w:rsidRPr="0095710C" w:rsidRDefault="0066543A" w:rsidP="000C02AA">
            <w:pPr>
              <w:spacing w:after="0"/>
              <w:jc w:val="center"/>
            </w:pPr>
            <w:r w:rsidRPr="0095710C">
              <w:t>4.07%</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4.16%</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S2</w:t>
            </w:r>
          </w:p>
        </w:tc>
        <w:tc>
          <w:tcPr>
            <w:tcW w:w="1530" w:type="dxa"/>
          </w:tcPr>
          <w:p w:rsidR="0066543A" w:rsidRPr="0095710C" w:rsidRDefault="0066543A" w:rsidP="000C02AA">
            <w:pPr>
              <w:spacing w:after="0"/>
              <w:jc w:val="center"/>
            </w:pPr>
            <w:r w:rsidRPr="0095710C">
              <w:t>Note 2</w:t>
            </w: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w:t>
            </w:r>
          </w:p>
        </w:tc>
        <w:tc>
          <w:tcPr>
            <w:tcW w:w="791" w:type="dxa"/>
          </w:tcPr>
          <w:p w:rsidR="0066543A" w:rsidRPr="0095710C" w:rsidRDefault="0066543A" w:rsidP="000C02AA">
            <w:pPr>
              <w:spacing w:after="0"/>
              <w:jc w:val="center"/>
            </w:pPr>
            <w:r w:rsidRPr="0095710C">
              <w:t>9.72%</w:t>
            </w:r>
          </w:p>
        </w:tc>
        <w:tc>
          <w:tcPr>
            <w:tcW w:w="875" w:type="dxa"/>
          </w:tcPr>
          <w:p w:rsidR="0066543A" w:rsidRPr="0095710C" w:rsidRDefault="0066543A" w:rsidP="000C02AA">
            <w:pPr>
              <w:spacing w:after="0"/>
              <w:jc w:val="center"/>
            </w:pPr>
            <w:r w:rsidRPr="0095710C">
              <w:t>-</w:t>
            </w:r>
          </w:p>
        </w:tc>
        <w:tc>
          <w:tcPr>
            <w:tcW w:w="835" w:type="dxa"/>
          </w:tcPr>
          <w:p w:rsidR="0066543A" w:rsidRPr="0095710C" w:rsidRDefault="0066543A" w:rsidP="000C02AA">
            <w:pPr>
              <w:spacing w:after="0"/>
              <w:jc w:val="center"/>
            </w:pPr>
            <w:r w:rsidRPr="0095710C">
              <w:t>4.44%</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4.38%</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S2</w:t>
            </w:r>
          </w:p>
        </w:tc>
        <w:tc>
          <w:tcPr>
            <w:tcW w:w="1530" w:type="dxa"/>
          </w:tcPr>
          <w:p w:rsidR="0066543A" w:rsidRPr="0095710C" w:rsidRDefault="0066543A" w:rsidP="000C02AA">
            <w:pPr>
              <w:spacing w:after="0"/>
              <w:jc w:val="center"/>
            </w:pPr>
            <w:r w:rsidRPr="0095710C">
              <w:t>Note 2, 3</w:t>
            </w: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w:t>
            </w:r>
          </w:p>
        </w:tc>
        <w:tc>
          <w:tcPr>
            <w:tcW w:w="791" w:type="dxa"/>
          </w:tcPr>
          <w:p w:rsidR="0066543A" w:rsidRPr="0095710C" w:rsidRDefault="0066543A" w:rsidP="000C02AA">
            <w:pPr>
              <w:spacing w:after="0"/>
              <w:jc w:val="center"/>
            </w:pPr>
          </w:p>
        </w:tc>
        <w:tc>
          <w:tcPr>
            <w:tcW w:w="875" w:type="dxa"/>
          </w:tcPr>
          <w:p w:rsidR="0066543A" w:rsidRPr="0095710C" w:rsidRDefault="0066543A" w:rsidP="000C02AA">
            <w:pPr>
              <w:spacing w:after="0"/>
              <w:jc w:val="center"/>
            </w:pPr>
            <w:r w:rsidRPr="0095710C">
              <w:t>-</w:t>
            </w:r>
          </w:p>
        </w:tc>
        <w:tc>
          <w:tcPr>
            <w:tcW w:w="835"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w:t>
            </w:r>
          </w:p>
        </w:tc>
        <w:tc>
          <w:tcPr>
            <w:tcW w:w="877" w:type="dxa"/>
          </w:tcPr>
          <w:p w:rsidR="0066543A" w:rsidRPr="0095710C" w:rsidRDefault="0066543A" w:rsidP="000C02AA">
            <w:pPr>
              <w:spacing w:after="0"/>
              <w:jc w:val="center"/>
            </w:pPr>
            <w:r w:rsidRPr="0095710C">
              <w:t>3.80%</w:t>
            </w:r>
          </w:p>
        </w:tc>
        <w:tc>
          <w:tcPr>
            <w:tcW w:w="833" w:type="dxa"/>
          </w:tcPr>
          <w:p w:rsidR="0066543A" w:rsidRPr="0095710C" w:rsidRDefault="0066543A" w:rsidP="000C02AA">
            <w:pPr>
              <w:spacing w:after="0"/>
              <w:jc w:val="center"/>
            </w:pPr>
            <w:r w:rsidRPr="0095710C">
              <w:t>5.70%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5</w:t>
            </w:r>
          </w:p>
        </w:tc>
      </w:tr>
      <w:tr w:rsidR="0066543A" w:rsidRPr="0095710C" w:rsidTr="00D201C3">
        <w:trPr>
          <w:trHeight w:val="194"/>
          <w:jc w:val="center"/>
        </w:trPr>
        <w:tc>
          <w:tcPr>
            <w:tcW w:w="444" w:type="dxa"/>
            <w:vMerge w:val="restart"/>
          </w:tcPr>
          <w:p w:rsidR="0066543A" w:rsidRPr="0095710C" w:rsidRDefault="0066543A" w:rsidP="000C02AA">
            <w:pPr>
              <w:spacing w:after="0"/>
            </w:pPr>
            <w:r w:rsidRPr="0095710C">
              <w:t>2</w:t>
            </w:r>
          </w:p>
        </w:tc>
        <w:tc>
          <w:tcPr>
            <w:tcW w:w="1076" w:type="dxa"/>
            <w:vMerge w:val="restart"/>
          </w:tcPr>
          <w:p w:rsidR="0066543A" w:rsidRPr="0095710C" w:rsidRDefault="0066543A" w:rsidP="000C02AA">
            <w:pPr>
              <w:spacing w:after="0"/>
              <w:jc w:val="center"/>
            </w:pPr>
            <w:r w:rsidRPr="0095710C">
              <w:t>Ericsson</w:t>
            </w:r>
          </w:p>
        </w:tc>
        <w:tc>
          <w:tcPr>
            <w:tcW w:w="832" w:type="dxa"/>
          </w:tcPr>
          <w:p w:rsidR="0066543A" w:rsidRPr="0095710C" w:rsidRDefault="0066543A" w:rsidP="000C02AA">
            <w:pPr>
              <w:spacing w:after="0"/>
              <w:jc w:val="center"/>
            </w:pPr>
            <w:r w:rsidRPr="0095710C">
              <w:t>0.70%</w:t>
            </w:r>
          </w:p>
        </w:tc>
        <w:tc>
          <w:tcPr>
            <w:tcW w:w="791" w:type="dxa"/>
          </w:tcPr>
          <w:p w:rsidR="0066543A" w:rsidRPr="0095710C" w:rsidRDefault="0066543A" w:rsidP="000C02AA">
            <w:pPr>
              <w:spacing w:after="0"/>
              <w:jc w:val="center"/>
            </w:pPr>
            <w:r w:rsidRPr="0095710C">
              <w:t>1.30%</w:t>
            </w:r>
          </w:p>
        </w:tc>
        <w:tc>
          <w:tcPr>
            <w:tcW w:w="875" w:type="dxa"/>
          </w:tcPr>
          <w:p w:rsidR="0066543A" w:rsidRPr="0095710C" w:rsidRDefault="0066543A" w:rsidP="000C02AA">
            <w:pPr>
              <w:spacing w:after="0"/>
              <w:jc w:val="center"/>
            </w:pPr>
            <w:r w:rsidRPr="0095710C">
              <w:t>0.01%</w:t>
            </w:r>
          </w:p>
        </w:tc>
        <w:tc>
          <w:tcPr>
            <w:tcW w:w="835" w:type="dxa"/>
          </w:tcPr>
          <w:p w:rsidR="0066543A" w:rsidRPr="0095710C" w:rsidRDefault="0066543A" w:rsidP="000C02AA">
            <w:pPr>
              <w:spacing w:after="0"/>
              <w:jc w:val="center"/>
            </w:pPr>
            <w:r w:rsidRPr="0095710C">
              <w:t>0.02%</w:t>
            </w:r>
          </w:p>
        </w:tc>
        <w:tc>
          <w:tcPr>
            <w:tcW w:w="833" w:type="dxa"/>
          </w:tcPr>
          <w:p w:rsidR="0066543A" w:rsidRPr="0095710C" w:rsidRDefault="0066543A" w:rsidP="000C02AA">
            <w:pPr>
              <w:spacing w:after="0"/>
              <w:jc w:val="center"/>
            </w:pPr>
            <w:r w:rsidRPr="0095710C">
              <w:t>0.01%</w:t>
            </w:r>
          </w:p>
        </w:tc>
        <w:tc>
          <w:tcPr>
            <w:tcW w:w="789" w:type="dxa"/>
          </w:tcPr>
          <w:p w:rsidR="0066543A" w:rsidRPr="0095710C" w:rsidRDefault="0066543A" w:rsidP="000C02AA">
            <w:pPr>
              <w:spacing w:after="0"/>
              <w:jc w:val="center"/>
            </w:pPr>
            <w:r w:rsidRPr="0095710C">
              <w:t>0.02%</w:t>
            </w:r>
          </w:p>
        </w:tc>
        <w:tc>
          <w:tcPr>
            <w:tcW w:w="877" w:type="dxa"/>
          </w:tcPr>
          <w:p w:rsidR="0066543A" w:rsidRPr="0095710C" w:rsidRDefault="0066543A" w:rsidP="000C02AA">
            <w:pPr>
              <w:spacing w:after="0"/>
              <w:jc w:val="center"/>
            </w:pPr>
            <w:r w:rsidRPr="0095710C">
              <w:t>1.19%</w:t>
            </w:r>
          </w:p>
        </w:tc>
        <w:tc>
          <w:tcPr>
            <w:tcW w:w="833" w:type="dxa"/>
          </w:tcPr>
          <w:p w:rsidR="0066543A" w:rsidRPr="0095710C" w:rsidRDefault="0066543A" w:rsidP="000C02AA">
            <w:pPr>
              <w:spacing w:after="0"/>
              <w:jc w:val="center"/>
            </w:pPr>
            <w:r w:rsidRPr="0095710C">
              <w:t>2.22%</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6</w:t>
            </w:r>
          </w:p>
        </w:tc>
      </w:tr>
      <w:tr w:rsidR="0066543A" w:rsidRPr="0095710C" w:rsidTr="00D201C3">
        <w:trPr>
          <w:trHeight w:val="264"/>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2.42%</w:t>
            </w:r>
          </w:p>
        </w:tc>
        <w:tc>
          <w:tcPr>
            <w:tcW w:w="791" w:type="dxa"/>
          </w:tcPr>
          <w:p w:rsidR="0066543A" w:rsidRPr="0095710C" w:rsidRDefault="0066543A" w:rsidP="000C02AA">
            <w:pPr>
              <w:spacing w:after="0"/>
              <w:jc w:val="center"/>
            </w:pPr>
            <w:r w:rsidRPr="0095710C">
              <w:t>4.49%</w:t>
            </w:r>
          </w:p>
        </w:tc>
        <w:tc>
          <w:tcPr>
            <w:tcW w:w="875" w:type="dxa"/>
          </w:tcPr>
          <w:p w:rsidR="0066543A" w:rsidRPr="0095710C" w:rsidRDefault="0066543A" w:rsidP="000C02AA">
            <w:pPr>
              <w:spacing w:after="0"/>
              <w:jc w:val="center"/>
            </w:pPr>
            <w:r w:rsidRPr="0095710C">
              <w:t>0.01%</w:t>
            </w:r>
          </w:p>
        </w:tc>
        <w:tc>
          <w:tcPr>
            <w:tcW w:w="835" w:type="dxa"/>
          </w:tcPr>
          <w:p w:rsidR="0066543A" w:rsidRPr="0095710C" w:rsidRDefault="0066543A" w:rsidP="000C02AA">
            <w:pPr>
              <w:spacing w:after="0"/>
              <w:jc w:val="center"/>
            </w:pPr>
            <w:r w:rsidRPr="0095710C">
              <w:t>0.02%</w:t>
            </w:r>
          </w:p>
        </w:tc>
        <w:tc>
          <w:tcPr>
            <w:tcW w:w="833" w:type="dxa"/>
          </w:tcPr>
          <w:p w:rsidR="0066543A" w:rsidRPr="0095710C" w:rsidRDefault="0066543A" w:rsidP="000C02AA">
            <w:pPr>
              <w:spacing w:after="0"/>
              <w:jc w:val="center"/>
            </w:pPr>
            <w:r w:rsidRPr="0095710C">
              <w:t>0.01%</w:t>
            </w:r>
          </w:p>
        </w:tc>
        <w:tc>
          <w:tcPr>
            <w:tcW w:w="789" w:type="dxa"/>
          </w:tcPr>
          <w:p w:rsidR="0066543A" w:rsidRPr="0095710C" w:rsidRDefault="0066543A" w:rsidP="000C02AA">
            <w:pPr>
              <w:spacing w:after="0"/>
              <w:jc w:val="center"/>
            </w:pPr>
            <w:r w:rsidRPr="0095710C">
              <w:t>0.02%</w:t>
            </w:r>
          </w:p>
        </w:tc>
        <w:tc>
          <w:tcPr>
            <w:tcW w:w="877" w:type="dxa"/>
          </w:tcPr>
          <w:p w:rsidR="0066543A" w:rsidRPr="0095710C" w:rsidRDefault="0066543A" w:rsidP="000C02AA">
            <w:pPr>
              <w:spacing w:after="0"/>
              <w:jc w:val="center"/>
            </w:pPr>
            <w:r w:rsidRPr="0095710C">
              <w:t>2.64%</w:t>
            </w:r>
          </w:p>
        </w:tc>
        <w:tc>
          <w:tcPr>
            <w:tcW w:w="833" w:type="dxa"/>
          </w:tcPr>
          <w:p w:rsidR="0066543A" w:rsidRPr="0095710C" w:rsidRDefault="0066543A" w:rsidP="000C02AA">
            <w:pPr>
              <w:spacing w:after="0"/>
              <w:jc w:val="center"/>
            </w:pPr>
            <w:r w:rsidRPr="0095710C">
              <w:t>4.90%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264"/>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vAlign w:val="bottom"/>
          </w:tcPr>
          <w:p w:rsidR="0066543A" w:rsidRPr="0095710C" w:rsidRDefault="0066543A" w:rsidP="000C02AA">
            <w:pPr>
              <w:spacing w:after="0"/>
              <w:jc w:val="center"/>
            </w:pPr>
            <w:r w:rsidRPr="00A50C5D">
              <w:rPr>
                <w:color w:val="000000"/>
                <w:sz w:val="18"/>
                <w:szCs w:val="18"/>
              </w:rPr>
              <w:t>0.32%</w:t>
            </w:r>
          </w:p>
        </w:tc>
        <w:tc>
          <w:tcPr>
            <w:tcW w:w="791" w:type="dxa"/>
            <w:vAlign w:val="bottom"/>
          </w:tcPr>
          <w:p w:rsidR="0066543A" w:rsidRPr="0095710C" w:rsidRDefault="0066543A" w:rsidP="000C02AA">
            <w:pPr>
              <w:spacing w:after="0"/>
              <w:jc w:val="center"/>
            </w:pPr>
            <w:r w:rsidRPr="00A50C5D">
              <w:rPr>
                <w:color w:val="000000"/>
                <w:sz w:val="18"/>
                <w:szCs w:val="18"/>
              </w:rPr>
              <w:t>0.59%</w:t>
            </w:r>
          </w:p>
        </w:tc>
        <w:tc>
          <w:tcPr>
            <w:tcW w:w="875" w:type="dxa"/>
            <w:vAlign w:val="bottom"/>
          </w:tcPr>
          <w:p w:rsidR="0066543A" w:rsidRPr="0095710C" w:rsidRDefault="0066543A" w:rsidP="000C02AA">
            <w:pPr>
              <w:spacing w:after="0"/>
              <w:jc w:val="center"/>
            </w:pPr>
            <w:r w:rsidRPr="00A50C5D">
              <w:rPr>
                <w:color w:val="000000"/>
                <w:sz w:val="18"/>
                <w:szCs w:val="18"/>
              </w:rPr>
              <w:t>0.01%</w:t>
            </w:r>
          </w:p>
        </w:tc>
        <w:tc>
          <w:tcPr>
            <w:tcW w:w="835" w:type="dxa"/>
            <w:vAlign w:val="bottom"/>
          </w:tcPr>
          <w:p w:rsidR="0066543A" w:rsidRPr="0095710C" w:rsidRDefault="0066543A" w:rsidP="000C02AA">
            <w:pPr>
              <w:spacing w:after="0"/>
              <w:jc w:val="center"/>
            </w:pPr>
            <w:r w:rsidRPr="00A50C5D">
              <w:rPr>
                <w:color w:val="000000"/>
                <w:sz w:val="18"/>
                <w:szCs w:val="18"/>
              </w:rPr>
              <w:t>0.02%</w:t>
            </w:r>
          </w:p>
        </w:tc>
        <w:tc>
          <w:tcPr>
            <w:tcW w:w="833" w:type="dxa"/>
            <w:vAlign w:val="bottom"/>
          </w:tcPr>
          <w:p w:rsidR="0066543A" w:rsidRPr="0095710C" w:rsidRDefault="0066543A" w:rsidP="000C02AA">
            <w:pPr>
              <w:spacing w:after="0"/>
              <w:jc w:val="center"/>
            </w:pPr>
            <w:r w:rsidRPr="00A50C5D">
              <w:rPr>
                <w:color w:val="000000"/>
                <w:sz w:val="18"/>
                <w:szCs w:val="18"/>
              </w:rPr>
              <w:t>0.01%</w:t>
            </w:r>
          </w:p>
        </w:tc>
        <w:tc>
          <w:tcPr>
            <w:tcW w:w="789" w:type="dxa"/>
            <w:vAlign w:val="bottom"/>
          </w:tcPr>
          <w:p w:rsidR="0066543A" w:rsidRPr="0095710C" w:rsidRDefault="0066543A" w:rsidP="000C02AA">
            <w:pPr>
              <w:spacing w:after="0"/>
              <w:jc w:val="center"/>
            </w:pPr>
            <w:r w:rsidRPr="00A50C5D">
              <w:rPr>
                <w:color w:val="000000"/>
                <w:sz w:val="18"/>
                <w:szCs w:val="18"/>
              </w:rPr>
              <w:t>0.02%</w:t>
            </w:r>
          </w:p>
        </w:tc>
        <w:tc>
          <w:tcPr>
            <w:tcW w:w="877" w:type="dxa"/>
          </w:tcPr>
          <w:p w:rsidR="0066543A" w:rsidRPr="0095710C" w:rsidRDefault="0066543A" w:rsidP="000C02AA">
            <w:pPr>
              <w:spacing w:after="0"/>
              <w:jc w:val="center"/>
            </w:pPr>
            <w:r w:rsidRPr="00A50C5D">
              <w:rPr>
                <w:sz w:val="18"/>
                <w:szCs w:val="18"/>
              </w:rPr>
              <w:t> </w:t>
            </w:r>
          </w:p>
        </w:tc>
        <w:tc>
          <w:tcPr>
            <w:tcW w:w="833" w:type="dxa"/>
          </w:tcPr>
          <w:p w:rsidR="0066543A" w:rsidRPr="0095710C" w:rsidRDefault="0066543A" w:rsidP="000C02AA">
            <w:pPr>
              <w:spacing w:after="0"/>
              <w:jc w:val="center"/>
            </w:pPr>
            <w:r w:rsidRPr="00A50C5D">
              <w:rPr>
                <w:sz w:val="18"/>
                <w:szCs w:val="18"/>
              </w:rPr>
              <w:t> </w:t>
            </w:r>
          </w:p>
        </w:tc>
        <w:tc>
          <w:tcPr>
            <w:tcW w:w="630" w:type="dxa"/>
          </w:tcPr>
          <w:p w:rsidR="0066543A" w:rsidRPr="0095710C" w:rsidRDefault="0066543A" w:rsidP="000C02AA">
            <w:pPr>
              <w:spacing w:after="0"/>
              <w:jc w:val="center"/>
            </w:pPr>
            <w:r w:rsidRPr="00A50C5D">
              <w:t>S1</w:t>
            </w:r>
          </w:p>
        </w:tc>
        <w:tc>
          <w:tcPr>
            <w:tcW w:w="1530" w:type="dxa"/>
          </w:tcPr>
          <w:p w:rsidR="0066543A" w:rsidRPr="0095710C" w:rsidRDefault="0066543A" w:rsidP="000C02AA">
            <w:pPr>
              <w:spacing w:after="0"/>
              <w:jc w:val="center"/>
            </w:pPr>
            <w:r w:rsidRPr="00A50C5D">
              <w:rPr>
                <w:sz w:val="18"/>
                <w:szCs w:val="18"/>
              </w:rPr>
              <w:t>Note 6B</w:t>
            </w:r>
          </w:p>
        </w:tc>
      </w:tr>
      <w:tr w:rsidR="0066543A" w:rsidRPr="0095710C" w:rsidTr="00D201C3">
        <w:trPr>
          <w:trHeight w:val="212"/>
          <w:jc w:val="center"/>
        </w:trPr>
        <w:tc>
          <w:tcPr>
            <w:tcW w:w="444" w:type="dxa"/>
          </w:tcPr>
          <w:p w:rsidR="0066543A" w:rsidRPr="0095710C" w:rsidRDefault="0066543A" w:rsidP="000C02AA">
            <w:pPr>
              <w:spacing w:after="0"/>
            </w:pPr>
            <w:r w:rsidRPr="0095710C">
              <w:t>3</w:t>
            </w:r>
          </w:p>
        </w:tc>
        <w:tc>
          <w:tcPr>
            <w:tcW w:w="1076" w:type="dxa"/>
          </w:tcPr>
          <w:p w:rsidR="0066543A" w:rsidRPr="0095710C" w:rsidRDefault="0066543A" w:rsidP="000C02AA">
            <w:pPr>
              <w:spacing w:after="0"/>
              <w:jc w:val="center"/>
            </w:pPr>
            <w:r w:rsidRPr="0095710C">
              <w:t>Qualcomm</w:t>
            </w:r>
          </w:p>
        </w:tc>
        <w:tc>
          <w:tcPr>
            <w:tcW w:w="832" w:type="dxa"/>
          </w:tcPr>
          <w:p w:rsidR="0066543A" w:rsidRPr="0095710C" w:rsidRDefault="0066543A" w:rsidP="000C02AA">
            <w:pPr>
              <w:spacing w:after="0"/>
              <w:jc w:val="center"/>
            </w:pPr>
            <w:r w:rsidRPr="0095710C">
              <w:t>3.22%</w:t>
            </w:r>
          </w:p>
        </w:tc>
        <w:tc>
          <w:tcPr>
            <w:tcW w:w="791" w:type="dxa"/>
          </w:tcPr>
          <w:p w:rsidR="0066543A" w:rsidRPr="0095710C" w:rsidRDefault="0066543A" w:rsidP="000C02AA">
            <w:pPr>
              <w:spacing w:after="0"/>
              <w:jc w:val="center"/>
            </w:pPr>
            <w:r w:rsidRPr="0095710C">
              <w:t>6.44%</w:t>
            </w:r>
          </w:p>
        </w:tc>
        <w:tc>
          <w:tcPr>
            <w:tcW w:w="875" w:type="dxa"/>
          </w:tcPr>
          <w:p w:rsidR="0066543A" w:rsidRPr="0095710C" w:rsidRDefault="0066543A" w:rsidP="000C02AA">
            <w:pPr>
              <w:spacing w:after="0"/>
              <w:jc w:val="center"/>
            </w:pPr>
            <w:r w:rsidRPr="0095710C">
              <w:t>0.96%</w:t>
            </w:r>
          </w:p>
        </w:tc>
        <w:tc>
          <w:tcPr>
            <w:tcW w:w="835" w:type="dxa"/>
          </w:tcPr>
          <w:p w:rsidR="0066543A" w:rsidRPr="0095710C" w:rsidRDefault="0066543A" w:rsidP="000C02AA">
            <w:pPr>
              <w:spacing w:after="0"/>
              <w:jc w:val="center"/>
            </w:pPr>
            <w:r w:rsidRPr="0095710C">
              <w:t>1.92%</w:t>
            </w:r>
          </w:p>
        </w:tc>
        <w:tc>
          <w:tcPr>
            <w:tcW w:w="833" w:type="dxa"/>
          </w:tcPr>
          <w:p w:rsidR="0066543A" w:rsidRPr="0095710C" w:rsidRDefault="0066543A" w:rsidP="000C02AA">
            <w:pPr>
              <w:spacing w:after="0"/>
              <w:jc w:val="center"/>
            </w:pPr>
            <w:r w:rsidRPr="0095710C">
              <w:t>0.65%</w:t>
            </w:r>
          </w:p>
        </w:tc>
        <w:tc>
          <w:tcPr>
            <w:tcW w:w="789" w:type="dxa"/>
          </w:tcPr>
          <w:p w:rsidR="0066543A" w:rsidRPr="0095710C" w:rsidRDefault="0066543A" w:rsidP="000C02AA">
            <w:pPr>
              <w:spacing w:after="0"/>
              <w:jc w:val="center"/>
            </w:pPr>
            <w:r w:rsidRPr="0095710C">
              <w:t>1.30%</w:t>
            </w:r>
          </w:p>
        </w:tc>
        <w:tc>
          <w:tcPr>
            <w:tcW w:w="877" w:type="dxa"/>
          </w:tcPr>
          <w:p w:rsidR="0066543A" w:rsidRPr="0095710C" w:rsidRDefault="0066543A" w:rsidP="000C02AA">
            <w:pPr>
              <w:spacing w:after="0"/>
              <w:jc w:val="center"/>
            </w:pPr>
            <w:r w:rsidRPr="0095710C">
              <w:t>1.53%</w:t>
            </w:r>
          </w:p>
        </w:tc>
        <w:tc>
          <w:tcPr>
            <w:tcW w:w="833" w:type="dxa"/>
          </w:tcPr>
          <w:p w:rsidR="0066543A" w:rsidRPr="0095710C" w:rsidRDefault="0066543A" w:rsidP="000C02AA">
            <w:pPr>
              <w:spacing w:after="0"/>
              <w:jc w:val="center"/>
            </w:pPr>
            <w:r w:rsidRPr="0095710C">
              <w:t>3.06%</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7</w:t>
            </w:r>
          </w:p>
        </w:tc>
      </w:tr>
      <w:tr w:rsidR="0066543A" w:rsidRPr="0095710C" w:rsidTr="00D201C3">
        <w:trPr>
          <w:trHeight w:val="199"/>
          <w:jc w:val="center"/>
        </w:trPr>
        <w:tc>
          <w:tcPr>
            <w:tcW w:w="444" w:type="dxa"/>
          </w:tcPr>
          <w:p w:rsidR="0066543A" w:rsidRPr="0095710C" w:rsidRDefault="0066543A" w:rsidP="000C02AA">
            <w:pPr>
              <w:spacing w:after="0"/>
            </w:pPr>
            <w:r w:rsidRPr="0095710C">
              <w:t>4</w:t>
            </w:r>
          </w:p>
        </w:tc>
        <w:tc>
          <w:tcPr>
            <w:tcW w:w="1076" w:type="dxa"/>
          </w:tcPr>
          <w:p w:rsidR="0066543A" w:rsidRPr="0095710C" w:rsidRDefault="0066543A" w:rsidP="000C02AA">
            <w:pPr>
              <w:spacing w:after="0"/>
              <w:jc w:val="center"/>
            </w:pPr>
            <w:r w:rsidRPr="0095710C">
              <w:t>CATT</w:t>
            </w:r>
          </w:p>
        </w:tc>
        <w:tc>
          <w:tcPr>
            <w:tcW w:w="832" w:type="dxa"/>
          </w:tcPr>
          <w:p w:rsidR="0066543A" w:rsidRPr="0095710C" w:rsidRDefault="0066543A" w:rsidP="000C02AA">
            <w:pPr>
              <w:spacing w:after="0"/>
              <w:jc w:val="center"/>
            </w:pPr>
            <w:r w:rsidRPr="0095710C">
              <w:t>1.83%</w:t>
            </w:r>
          </w:p>
        </w:tc>
        <w:tc>
          <w:tcPr>
            <w:tcW w:w="791" w:type="dxa"/>
          </w:tcPr>
          <w:p w:rsidR="0066543A" w:rsidRPr="0095710C" w:rsidRDefault="0066543A" w:rsidP="000C02AA">
            <w:pPr>
              <w:spacing w:after="0"/>
              <w:jc w:val="center"/>
            </w:pPr>
            <w:r w:rsidRPr="0095710C">
              <w:t>3.67%</w:t>
            </w:r>
          </w:p>
        </w:tc>
        <w:tc>
          <w:tcPr>
            <w:tcW w:w="875" w:type="dxa"/>
          </w:tcPr>
          <w:p w:rsidR="0066543A" w:rsidRPr="0095710C" w:rsidRDefault="0066543A" w:rsidP="000C02AA">
            <w:pPr>
              <w:spacing w:after="0"/>
              <w:jc w:val="center"/>
            </w:pPr>
            <w:r w:rsidRPr="0095710C">
              <w:t>1.10%</w:t>
            </w:r>
          </w:p>
        </w:tc>
        <w:tc>
          <w:tcPr>
            <w:tcW w:w="835" w:type="dxa"/>
          </w:tcPr>
          <w:p w:rsidR="0066543A" w:rsidRPr="0095710C" w:rsidRDefault="0066543A" w:rsidP="000C02AA">
            <w:pPr>
              <w:spacing w:after="0"/>
              <w:jc w:val="center"/>
            </w:pPr>
            <w:r w:rsidRPr="0095710C">
              <w:t>2.20%</w:t>
            </w:r>
          </w:p>
        </w:tc>
        <w:tc>
          <w:tcPr>
            <w:tcW w:w="833" w:type="dxa"/>
          </w:tcPr>
          <w:p w:rsidR="0066543A" w:rsidRPr="0095710C" w:rsidRDefault="0066543A" w:rsidP="000C02AA">
            <w:pPr>
              <w:spacing w:after="0"/>
              <w:jc w:val="center"/>
            </w:pPr>
            <w:r w:rsidRPr="0095710C">
              <w:t>1.04%</w:t>
            </w:r>
          </w:p>
        </w:tc>
        <w:tc>
          <w:tcPr>
            <w:tcW w:w="789" w:type="dxa"/>
          </w:tcPr>
          <w:p w:rsidR="0066543A" w:rsidRPr="0095710C" w:rsidRDefault="0066543A" w:rsidP="000C02AA">
            <w:pPr>
              <w:spacing w:after="0"/>
              <w:jc w:val="center"/>
            </w:pPr>
            <w:r w:rsidRPr="0095710C">
              <w:t>2.08%</w:t>
            </w:r>
          </w:p>
        </w:tc>
        <w:tc>
          <w:tcPr>
            <w:tcW w:w="877" w:type="dxa"/>
          </w:tcPr>
          <w:p w:rsidR="0066543A" w:rsidRPr="0095710C" w:rsidRDefault="0066543A" w:rsidP="000C02AA">
            <w:pPr>
              <w:spacing w:after="0"/>
              <w:jc w:val="center"/>
            </w:pPr>
            <w:r w:rsidRPr="0095710C">
              <w:t>0.90%</w:t>
            </w:r>
          </w:p>
        </w:tc>
        <w:tc>
          <w:tcPr>
            <w:tcW w:w="833" w:type="dxa"/>
          </w:tcPr>
          <w:p w:rsidR="0066543A" w:rsidRPr="0095710C" w:rsidRDefault="0066543A" w:rsidP="000C02AA">
            <w:pPr>
              <w:spacing w:after="0"/>
              <w:jc w:val="center"/>
            </w:pPr>
            <w:r w:rsidRPr="0095710C">
              <w:t>1.82%</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199"/>
          <w:jc w:val="center"/>
        </w:trPr>
        <w:tc>
          <w:tcPr>
            <w:tcW w:w="444" w:type="dxa"/>
          </w:tcPr>
          <w:p w:rsidR="0066543A" w:rsidRPr="0095710C" w:rsidRDefault="0066543A" w:rsidP="000C02AA">
            <w:pPr>
              <w:spacing w:after="0"/>
            </w:pPr>
            <w:r w:rsidRPr="0095710C">
              <w:t>5</w:t>
            </w:r>
          </w:p>
        </w:tc>
        <w:tc>
          <w:tcPr>
            <w:tcW w:w="1076" w:type="dxa"/>
          </w:tcPr>
          <w:p w:rsidR="0066543A" w:rsidRPr="0095710C" w:rsidRDefault="0066543A" w:rsidP="000C02AA">
            <w:pPr>
              <w:spacing w:after="0"/>
              <w:jc w:val="center"/>
            </w:pPr>
            <w:r w:rsidRPr="0095710C">
              <w:t>Spreadtrum</w:t>
            </w:r>
          </w:p>
        </w:tc>
        <w:tc>
          <w:tcPr>
            <w:tcW w:w="832" w:type="dxa"/>
          </w:tcPr>
          <w:p w:rsidR="0066543A" w:rsidRPr="0095710C" w:rsidRDefault="0066543A" w:rsidP="000C02AA">
            <w:pPr>
              <w:spacing w:after="0"/>
              <w:jc w:val="center"/>
            </w:pPr>
            <w:r w:rsidRPr="0095710C">
              <w:t>5.70%</w:t>
            </w:r>
          </w:p>
        </w:tc>
        <w:tc>
          <w:tcPr>
            <w:tcW w:w="791" w:type="dxa"/>
          </w:tcPr>
          <w:p w:rsidR="0066543A" w:rsidRPr="0095710C" w:rsidRDefault="0066543A" w:rsidP="000C02AA">
            <w:pPr>
              <w:spacing w:after="0"/>
              <w:jc w:val="center"/>
            </w:pPr>
            <w:r w:rsidRPr="0095710C">
              <w:t>11.40%</w:t>
            </w:r>
          </w:p>
        </w:tc>
        <w:tc>
          <w:tcPr>
            <w:tcW w:w="875" w:type="dxa"/>
          </w:tcPr>
          <w:p w:rsidR="0066543A" w:rsidRPr="0095710C" w:rsidRDefault="0066543A" w:rsidP="000C02AA">
            <w:pPr>
              <w:spacing w:after="0"/>
              <w:jc w:val="center"/>
            </w:pPr>
            <w:r w:rsidRPr="0095710C">
              <w:t>3.40%</w:t>
            </w:r>
          </w:p>
        </w:tc>
        <w:tc>
          <w:tcPr>
            <w:tcW w:w="835" w:type="dxa"/>
          </w:tcPr>
          <w:p w:rsidR="0066543A" w:rsidRPr="0095710C" w:rsidRDefault="0066543A" w:rsidP="000C02AA">
            <w:pPr>
              <w:spacing w:after="0"/>
              <w:jc w:val="center"/>
            </w:pPr>
            <w:r w:rsidRPr="0095710C">
              <w:t>6.80%</w:t>
            </w:r>
          </w:p>
        </w:tc>
        <w:tc>
          <w:tcPr>
            <w:tcW w:w="833" w:type="dxa"/>
          </w:tcPr>
          <w:p w:rsidR="0066543A" w:rsidRPr="0095710C" w:rsidRDefault="0066543A" w:rsidP="000C02AA">
            <w:pPr>
              <w:spacing w:after="0"/>
              <w:jc w:val="center"/>
            </w:pPr>
            <w:r w:rsidRPr="0095710C">
              <w:t>3.20%</w:t>
            </w:r>
          </w:p>
        </w:tc>
        <w:tc>
          <w:tcPr>
            <w:tcW w:w="789" w:type="dxa"/>
          </w:tcPr>
          <w:p w:rsidR="0066543A" w:rsidRPr="0095710C" w:rsidRDefault="0066543A" w:rsidP="000C02AA">
            <w:pPr>
              <w:spacing w:after="0"/>
              <w:jc w:val="center"/>
            </w:pPr>
            <w:r w:rsidRPr="0095710C">
              <w:t>6.40%</w:t>
            </w:r>
          </w:p>
        </w:tc>
        <w:tc>
          <w:tcPr>
            <w:tcW w:w="877" w:type="dxa"/>
          </w:tcPr>
          <w:p w:rsidR="0066543A" w:rsidRPr="0095710C" w:rsidRDefault="0066543A" w:rsidP="000C02AA">
            <w:pPr>
              <w:spacing w:after="0"/>
              <w:jc w:val="center"/>
            </w:pPr>
            <w:r w:rsidRPr="0095710C">
              <w:t>3.10%</w:t>
            </w:r>
          </w:p>
        </w:tc>
        <w:tc>
          <w:tcPr>
            <w:tcW w:w="833" w:type="dxa"/>
          </w:tcPr>
          <w:p w:rsidR="0066543A" w:rsidRPr="0095710C" w:rsidRDefault="0066543A" w:rsidP="000C02AA">
            <w:pPr>
              <w:spacing w:after="0"/>
              <w:jc w:val="center"/>
            </w:pPr>
            <w:r w:rsidRPr="0095710C">
              <w:t>6.00%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210"/>
          <w:jc w:val="center"/>
        </w:trPr>
        <w:tc>
          <w:tcPr>
            <w:tcW w:w="444" w:type="dxa"/>
          </w:tcPr>
          <w:p w:rsidR="0066543A" w:rsidRPr="0095710C" w:rsidRDefault="0066543A" w:rsidP="000C02AA">
            <w:pPr>
              <w:spacing w:after="0"/>
            </w:pPr>
            <w:r w:rsidRPr="0095710C">
              <w:t>6</w:t>
            </w:r>
          </w:p>
        </w:tc>
        <w:tc>
          <w:tcPr>
            <w:tcW w:w="1076" w:type="dxa"/>
          </w:tcPr>
          <w:p w:rsidR="0066543A" w:rsidRPr="0095710C" w:rsidRDefault="0066543A" w:rsidP="000C02AA">
            <w:pPr>
              <w:spacing w:after="0"/>
              <w:jc w:val="center"/>
            </w:pPr>
            <w:r w:rsidRPr="0095710C">
              <w:t>OPPO</w:t>
            </w:r>
          </w:p>
        </w:tc>
        <w:tc>
          <w:tcPr>
            <w:tcW w:w="832" w:type="dxa"/>
          </w:tcPr>
          <w:p w:rsidR="0066543A" w:rsidRPr="0095710C" w:rsidRDefault="0066543A" w:rsidP="000C02AA">
            <w:pPr>
              <w:spacing w:after="0"/>
              <w:jc w:val="center"/>
            </w:pPr>
            <w:r w:rsidRPr="0095710C">
              <w:t>3.51%</w:t>
            </w:r>
          </w:p>
        </w:tc>
        <w:tc>
          <w:tcPr>
            <w:tcW w:w="791" w:type="dxa"/>
          </w:tcPr>
          <w:p w:rsidR="0066543A" w:rsidRPr="0095710C" w:rsidRDefault="0066543A" w:rsidP="000C02AA">
            <w:pPr>
              <w:spacing w:after="0"/>
              <w:jc w:val="center"/>
            </w:pPr>
            <w:r w:rsidRPr="0095710C">
              <w:t>7.02%</w:t>
            </w:r>
          </w:p>
        </w:tc>
        <w:tc>
          <w:tcPr>
            <w:tcW w:w="875" w:type="dxa"/>
          </w:tcPr>
          <w:p w:rsidR="0066543A" w:rsidRPr="0095710C" w:rsidRDefault="0066543A" w:rsidP="000C02AA">
            <w:pPr>
              <w:spacing w:after="0"/>
              <w:jc w:val="center"/>
            </w:pPr>
            <w:r w:rsidRPr="0095710C">
              <w:t>2.48%</w:t>
            </w:r>
          </w:p>
        </w:tc>
        <w:tc>
          <w:tcPr>
            <w:tcW w:w="835" w:type="dxa"/>
          </w:tcPr>
          <w:p w:rsidR="0066543A" w:rsidRPr="0095710C" w:rsidRDefault="0066543A" w:rsidP="000C02AA">
            <w:pPr>
              <w:spacing w:after="0"/>
              <w:jc w:val="center"/>
            </w:pPr>
            <w:r w:rsidRPr="0095710C">
              <w:t>4.96%</w:t>
            </w:r>
          </w:p>
        </w:tc>
        <w:tc>
          <w:tcPr>
            <w:tcW w:w="833" w:type="dxa"/>
          </w:tcPr>
          <w:p w:rsidR="0066543A" w:rsidRPr="0095710C" w:rsidRDefault="0066543A" w:rsidP="000C02AA">
            <w:pPr>
              <w:spacing w:after="0"/>
              <w:jc w:val="center"/>
            </w:pPr>
            <w:r w:rsidRPr="0095710C">
              <w:t>2.38%</w:t>
            </w:r>
          </w:p>
        </w:tc>
        <w:tc>
          <w:tcPr>
            <w:tcW w:w="789" w:type="dxa"/>
          </w:tcPr>
          <w:p w:rsidR="0066543A" w:rsidRPr="0095710C" w:rsidRDefault="0066543A" w:rsidP="000C02AA">
            <w:pPr>
              <w:spacing w:after="0"/>
              <w:jc w:val="center"/>
            </w:pPr>
            <w:r w:rsidRPr="0095710C">
              <w:t>4.76%</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290"/>
          <w:jc w:val="center"/>
        </w:trPr>
        <w:tc>
          <w:tcPr>
            <w:tcW w:w="444" w:type="dxa"/>
            <w:vMerge w:val="restart"/>
          </w:tcPr>
          <w:p w:rsidR="0066543A" w:rsidRPr="0095710C" w:rsidRDefault="0066543A" w:rsidP="000C02AA">
            <w:pPr>
              <w:tabs>
                <w:tab w:val="left" w:pos="384"/>
              </w:tabs>
              <w:spacing w:after="0"/>
            </w:pPr>
            <w:r w:rsidRPr="0095710C">
              <w:t>7</w:t>
            </w:r>
          </w:p>
        </w:tc>
        <w:tc>
          <w:tcPr>
            <w:tcW w:w="1076" w:type="dxa"/>
            <w:vMerge w:val="restart"/>
          </w:tcPr>
          <w:p w:rsidR="0066543A" w:rsidRPr="0095710C" w:rsidRDefault="0066543A" w:rsidP="000C02AA">
            <w:pPr>
              <w:tabs>
                <w:tab w:val="left" w:pos="384"/>
              </w:tabs>
              <w:spacing w:after="0"/>
              <w:jc w:val="center"/>
            </w:pPr>
            <w:r w:rsidRPr="0095710C">
              <w:t>Huawei, HiSilicon</w:t>
            </w:r>
          </w:p>
        </w:tc>
        <w:tc>
          <w:tcPr>
            <w:tcW w:w="832" w:type="dxa"/>
          </w:tcPr>
          <w:p w:rsidR="0066543A" w:rsidRPr="0095710C" w:rsidRDefault="0066543A" w:rsidP="000C02AA">
            <w:pPr>
              <w:spacing w:after="0"/>
              <w:jc w:val="center"/>
            </w:pPr>
            <w:r w:rsidRPr="0095710C">
              <w:t>0.71%</w:t>
            </w:r>
          </w:p>
        </w:tc>
        <w:tc>
          <w:tcPr>
            <w:tcW w:w="791" w:type="dxa"/>
          </w:tcPr>
          <w:p w:rsidR="0066543A" w:rsidRPr="0095710C" w:rsidRDefault="0066543A" w:rsidP="000C02AA">
            <w:pPr>
              <w:spacing w:after="0"/>
              <w:jc w:val="center"/>
            </w:pPr>
            <w:r w:rsidRPr="0095710C">
              <w:t>1.41%</w:t>
            </w:r>
          </w:p>
        </w:tc>
        <w:tc>
          <w:tcPr>
            <w:tcW w:w="875" w:type="dxa"/>
          </w:tcPr>
          <w:p w:rsidR="0066543A" w:rsidRPr="0095710C" w:rsidRDefault="0066543A" w:rsidP="000C02AA">
            <w:pPr>
              <w:spacing w:after="0"/>
              <w:jc w:val="center"/>
            </w:pPr>
            <w:r w:rsidRPr="0095710C">
              <w:t>0.21%</w:t>
            </w:r>
          </w:p>
        </w:tc>
        <w:tc>
          <w:tcPr>
            <w:tcW w:w="835" w:type="dxa"/>
          </w:tcPr>
          <w:p w:rsidR="0066543A" w:rsidRPr="0095710C" w:rsidRDefault="0066543A" w:rsidP="000C02AA">
            <w:pPr>
              <w:spacing w:after="0"/>
              <w:jc w:val="center"/>
            </w:pPr>
            <w:r w:rsidRPr="0095710C">
              <w:t>0.41%</w:t>
            </w:r>
          </w:p>
        </w:tc>
        <w:tc>
          <w:tcPr>
            <w:tcW w:w="833" w:type="dxa"/>
          </w:tcPr>
          <w:p w:rsidR="0066543A" w:rsidRPr="0095710C" w:rsidRDefault="0066543A" w:rsidP="000C02AA">
            <w:pPr>
              <w:spacing w:after="0"/>
              <w:jc w:val="center"/>
            </w:pPr>
            <w:r w:rsidRPr="0095710C">
              <w:t>0.18%</w:t>
            </w:r>
          </w:p>
        </w:tc>
        <w:tc>
          <w:tcPr>
            <w:tcW w:w="789" w:type="dxa"/>
          </w:tcPr>
          <w:p w:rsidR="0066543A" w:rsidRPr="0095710C" w:rsidRDefault="0066543A" w:rsidP="000C02AA">
            <w:pPr>
              <w:spacing w:after="0"/>
              <w:jc w:val="center"/>
            </w:pPr>
            <w:r w:rsidRPr="0095710C">
              <w:t>0.36%</w:t>
            </w:r>
          </w:p>
        </w:tc>
        <w:tc>
          <w:tcPr>
            <w:tcW w:w="877" w:type="dxa"/>
          </w:tcPr>
          <w:p w:rsidR="0066543A" w:rsidRPr="0095710C" w:rsidRDefault="0066543A" w:rsidP="000C02AA">
            <w:pPr>
              <w:spacing w:after="0"/>
              <w:jc w:val="center"/>
            </w:pPr>
            <w:r w:rsidRPr="0095710C">
              <w:t>2.58%</w:t>
            </w:r>
          </w:p>
        </w:tc>
        <w:tc>
          <w:tcPr>
            <w:tcW w:w="833" w:type="dxa"/>
          </w:tcPr>
          <w:p w:rsidR="0066543A" w:rsidRPr="0095710C" w:rsidRDefault="0066543A" w:rsidP="000C02AA">
            <w:pPr>
              <w:spacing w:after="0"/>
              <w:jc w:val="center"/>
            </w:pPr>
            <w:r w:rsidRPr="0095710C">
              <w:t>5.16%</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8A,9A</w:t>
            </w:r>
          </w:p>
        </w:tc>
      </w:tr>
      <w:tr w:rsidR="0066543A" w:rsidRPr="0095710C" w:rsidTr="00D201C3">
        <w:trPr>
          <w:trHeight w:val="264"/>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t>0.75%</w:t>
            </w:r>
          </w:p>
        </w:tc>
        <w:tc>
          <w:tcPr>
            <w:tcW w:w="791" w:type="dxa"/>
          </w:tcPr>
          <w:p w:rsidR="0066543A" w:rsidRPr="0095710C" w:rsidRDefault="0066543A" w:rsidP="000C02AA">
            <w:pPr>
              <w:spacing w:after="0"/>
              <w:jc w:val="center"/>
            </w:pPr>
            <w:r w:rsidRPr="0095710C">
              <w:t>1.53%</w:t>
            </w:r>
          </w:p>
        </w:tc>
        <w:tc>
          <w:tcPr>
            <w:tcW w:w="875" w:type="dxa"/>
          </w:tcPr>
          <w:p w:rsidR="0066543A" w:rsidRPr="0095710C" w:rsidRDefault="0066543A" w:rsidP="000C02AA">
            <w:pPr>
              <w:spacing w:after="0"/>
              <w:jc w:val="center"/>
            </w:pPr>
            <w:r w:rsidRPr="0095710C">
              <w:t>0.21%</w:t>
            </w:r>
          </w:p>
        </w:tc>
        <w:tc>
          <w:tcPr>
            <w:tcW w:w="835" w:type="dxa"/>
          </w:tcPr>
          <w:p w:rsidR="0066543A" w:rsidRPr="0095710C" w:rsidRDefault="0066543A" w:rsidP="000C02AA">
            <w:pPr>
              <w:spacing w:after="0"/>
              <w:jc w:val="center"/>
            </w:pPr>
            <w:r w:rsidRPr="0095710C">
              <w:t>0.41%</w:t>
            </w:r>
          </w:p>
        </w:tc>
        <w:tc>
          <w:tcPr>
            <w:tcW w:w="833" w:type="dxa"/>
          </w:tcPr>
          <w:p w:rsidR="0066543A" w:rsidRPr="0095710C" w:rsidRDefault="0066543A" w:rsidP="000C02AA">
            <w:pPr>
              <w:spacing w:after="0"/>
              <w:jc w:val="center"/>
            </w:pPr>
            <w:r w:rsidRPr="0095710C">
              <w:t>0.18%</w:t>
            </w:r>
          </w:p>
        </w:tc>
        <w:tc>
          <w:tcPr>
            <w:tcW w:w="789" w:type="dxa"/>
          </w:tcPr>
          <w:p w:rsidR="0066543A" w:rsidRPr="0095710C" w:rsidRDefault="0066543A" w:rsidP="000C02AA">
            <w:pPr>
              <w:spacing w:after="0"/>
              <w:jc w:val="center"/>
            </w:pPr>
            <w:r w:rsidRPr="0095710C">
              <w:t>0.36%</w:t>
            </w:r>
          </w:p>
        </w:tc>
        <w:tc>
          <w:tcPr>
            <w:tcW w:w="877" w:type="dxa"/>
          </w:tcPr>
          <w:p w:rsidR="0066543A" w:rsidRPr="0095710C" w:rsidRDefault="0066543A" w:rsidP="000C02AA">
            <w:pPr>
              <w:spacing w:after="0"/>
              <w:jc w:val="center"/>
            </w:pPr>
            <w:r w:rsidRPr="0095710C">
              <w:t>2.75%</w:t>
            </w:r>
          </w:p>
        </w:tc>
        <w:tc>
          <w:tcPr>
            <w:tcW w:w="833" w:type="dxa"/>
          </w:tcPr>
          <w:p w:rsidR="0066543A" w:rsidRPr="0095710C" w:rsidRDefault="0066543A" w:rsidP="000C02AA">
            <w:pPr>
              <w:spacing w:after="0"/>
              <w:jc w:val="center"/>
            </w:pPr>
            <w:r w:rsidRPr="0095710C">
              <w:t>5.24%</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8B, 9A</w:t>
            </w:r>
          </w:p>
        </w:tc>
      </w:tr>
      <w:tr w:rsidR="0066543A" w:rsidRPr="0095710C" w:rsidTr="00D201C3">
        <w:trPr>
          <w:trHeight w:val="264"/>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rPr>
                <w:rFonts w:eastAsia="DengXian"/>
              </w:rPr>
              <w:t>2.57%</w:t>
            </w:r>
          </w:p>
        </w:tc>
        <w:tc>
          <w:tcPr>
            <w:tcW w:w="791" w:type="dxa"/>
          </w:tcPr>
          <w:p w:rsidR="0066543A" w:rsidRPr="0095710C" w:rsidRDefault="0066543A" w:rsidP="000C02AA">
            <w:pPr>
              <w:spacing w:after="0"/>
              <w:jc w:val="center"/>
            </w:pPr>
            <w:r w:rsidRPr="0095710C">
              <w:rPr>
                <w:rFonts w:eastAsia="DengXian"/>
              </w:rPr>
              <w:t>5.14%</w:t>
            </w:r>
          </w:p>
        </w:tc>
        <w:tc>
          <w:tcPr>
            <w:tcW w:w="875" w:type="dxa"/>
          </w:tcPr>
          <w:p w:rsidR="0066543A" w:rsidRPr="0095710C" w:rsidRDefault="0066543A" w:rsidP="000C02AA">
            <w:pPr>
              <w:spacing w:after="0"/>
              <w:jc w:val="center"/>
            </w:pPr>
            <w:r w:rsidRPr="0095710C">
              <w:rPr>
                <w:rFonts w:eastAsia="DengXian"/>
              </w:rPr>
              <w:t>2.11%</w:t>
            </w:r>
          </w:p>
        </w:tc>
        <w:tc>
          <w:tcPr>
            <w:tcW w:w="835" w:type="dxa"/>
          </w:tcPr>
          <w:p w:rsidR="0066543A" w:rsidRPr="0095710C" w:rsidRDefault="0066543A" w:rsidP="000C02AA">
            <w:pPr>
              <w:spacing w:after="0"/>
              <w:jc w:val="center"/>
            </w:pPr>
            <w:r w:rsidRPr="0095710C">
              <w:rPr>
                <w:rFonts w:eastAsia="DengXian"/>
              </w:rPr>
              <w:t>4.06%</w:t>
            </w:r>
          </w:p>
        </w:tc>
        <w:tc>
          <w:tcPr>
            <w:tcW w:w="833" w:type="dxa"/>
          </w:tcPr>
          <w:p w:rsidR="0066543A" w:rsidRPr="0095710C" w:rsidRDefault="0066543A" w:rsidP="000C02AA">
            <w:pPr>
              <w:spacing w:after="0"/>
              <w:jc w:val="center"/>
            </w:pPr>
            <w:r w:rsidRPr="0095710C">
              <w:rPr>
                <w:rFonts w:eastAsia="DengXian"/>
              </w:rPr>
              <w:t>1.96%</w:t>
            </w:r>
          </w:p>
        </w:tc>
        <w:tc>
          <w:tcPr>
            <w:tcW w:w="789" w:type="dxa"/>
          </w:tcPr>
          <w:p w:rsidR="0066543A" w:rsidRPr="0095710C" w:rsidRDefault="0066543A" w:rsidP="000C02AA">
            <w:pPr>
              <w:spacing w:after="0"/>
              <w:jc w:val="center"/>
            </w:pPr>
            <w:r w:rsidRPr="0095710C">
              <w:rPr>
                <w:rFonts w:eastAsia="DengXian"/>
              </w:rPr>
              <w:t>3.91%</w:t>
            </w:r>
          </w:p>
        </w:tc>
        <w:tc>
          <w:tcPr>
            <w:tcW w:w="877" w:type="dxa"/>
          </w:tcPr>
          <w:p w:rsidR="0066543A" w:rsidRPr="0095710C" w:rsidRDefault="0066543A" w:rsidP="000C02AA">
            <w:pPr>
              <w:spacing w:after="0"/>
              <w:jc w:val="center"/>
            </w:pPr>
            <w:r w:rsidRPr="0095710C">
              <w:rPr>
                <w:rFonts w:eastAsia="DengXian"/>
              </w:rPr>
              <w:t>3.71%</w:t>
            </w:r>
          </w:p>
        </w:tc>
        <w:tc>
          <w:tcPr>
            <w:tcW w:w="833" w:type="dxa"/>
          </w:tcPr>
          <w:p w:rsidR="0066543A" w:rsidRPr="0095710C" w:rsidRDefault="0066543A" w:rsidP="000C02AA">
            <w:pPr>
              <w:spacing w:after="0"/>
              <w:jc w:val="center"/>
            </w:pPr>
            <w:r w:rsidRPr="0095710C">
              <w:rPr>
                <w:rFonts w:eastAsia="DengXian"/>
              </w:rPr>
              <w:t>6.23%</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8A, 9B</w:t>
            </w:r>
          </w:p>
        </w:tc>
      </w:tr>
      <w:tr w:rsidR="0066543A" w:rsidRPr="0095710C" w:rsidTr="00D201C3">
        <w:trPr>
          <w:trHeight w:val="264"/>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rPr>
                <w:rFonts w:eastAsia="DengXian"/>
              </w:rPr>
              <w:t>2.88%</w:t>
            </w:r>
          </w:p>
        </w:tc>
        <w:tc>
          <w:tcPr>
            <w:tcW w:w="791" w:type="dxa"/>
          </w:tcPr>
          <w:p w:rsidR="0066543A" w:rsidRPr="0095710C" w:rsidRDefault="0066543A" w:rsidP="000C02AA">
            <w:pPr>
              <w:spacing w:after="0"/>
              <w:jc w:val="center"/>
            </w:pPr>
            <w:r w:rsidRPr="0095710C">
              <w:rPr>
                <w:rFonts w:eastAsia="DengXian"/>
              </w:rPr>
              <w:t>5.65%</w:t>
            </w:r>
          </w:p>
        </w:tc>
        <w:tc>
          <w:tcPr>
            <w:tcW w:w="875" w:type="dxa"/>
          </w:tcPr>
          <w:p w:rsidR="0066543A" w:rsidRPr="0095710C" w:rsidRDefault="0066543A" w:rsidP="000C02AA">
            <w:pPr>
              <w:spacing w:after="0"/>
              <w:jc w:val="center"/>
            </w:pPr>
            <w:r w:rsidRPr="0095710C">
              <w:rPr>
                <w:rFonts w:eastAsia="DengXian"/>
              </w:rPr>
              <w:t>2.15%</w:t>
            </w:r>
          </w:p>
        </w:tc>
        <w:tc>
          <w:tcPr>
            <w:tcW w:w="835" w:type="dxa"/>
          </w:tcPr>
          <w:p w:rsidR="0066543A" w:rsidRPr="0095710C" w:rsidRDefault="0066543A" w:rsidP="000C02AA">
            <w:pPr>
              <w:spacing w:after="0"/>
              <w:jc w:val="center"/>
            </w:pPr>
            <w:r w:rsidRPr="0095710C">
              <w:rPr>
                <w:rFonts w:eastAsia="DengXian"/>
              </w:rPr>
              <w:t>4.29%</w:t>
            </w:r>
          </w:p>
        </w:tc>
        <w:tc>
          <w:tcPr>
            <w:tcW w:w="833" w:type="dxa"/>
          </w:tcPr>
          <w:p w:rsidR="0066543A" w:rsidRPr="0095710C" w:rsidRDefault="0066543A" w:rsidP="000C02AA">
            <w:pPr>
              <w:spacing w:after="0"/>
              <w:jc w:val="center"/>
            </w:pPr>
            <w:r w:rsidRPr="0095710C">
              <w:rPr>
                <w:rFonts w:eastAsia="DengXian"/>
              </w:rPr>
              <w:t>1.98%</w:t>
            </w:r>
          </w:p>
        </w:tc>
        <w:tc>
          <w:tcPr>
            <w:tcW w:w="789" w:type="dxa"/>
          </w:tcPr>
          <w:p w:rsidR="0066543A" w:rsidRPr="0095710C" w:rsidRDefault="0066543A" w:rsidP="000C02AA">
            <w:pPr>
              <w:spacing w:after="0"/>
              <w:jc w:val="center"/>
            </w:pPr>
            <w:r w:rsidRPr="0095710C">
              <w:rPr>
                <w:rFonts w:eastAsia="DengXian"/>
              </w:rPr>
              <w:t>3.93%</w:t>
            </w:r>
          </w:p>
        </w:tc>
        <w:tc>
          <w:tcPr>
            <w:tcW w:w="877" w:type="dxa"/>
          </w:tcPr>
          <w:p w:rsidR="0066543A" w:rsidRPr="0095710C" w:rsidRDefault="0066543A" w:rsidP="000C02AA">
            <w:pPr>
              <w:spacing w:after="0"/>
              <w:jc w:val="center"/>
            </w:pPr>
            <w:r w:rsidRPr="0095710C">
              <w:rPr>
                <w:rFonts w:eastAsia="DengXian"/>
              </w:rPr>
              <w:t>3.88%</w:t>
            </w:r>
          </w:p>
        </w:tc>
        <w:tc>
          <w:tcPr>
            <w:tcW w:w="833" w:type="dxa"/>
          </w:tcPr>
          <w:p w:rsidR="0066543A" w:rsidRPr="0095710C" w:rsidRDefault="0066543A" w:rsidP="000C02AA">
            <w:pPr>
              <w:spacing w:after="0"/>
              <w:jc w:val="center"/>
            </w:pPr>
            <w:r w:rsidRPr="0095710C">
              <w:rPr>
                <w:rFonts w:eastAsia="DengXian"/>
              </w:rPr>
              <w:t>6.48%</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8B, 9B</w:t>
            </w:r>
          </w:p>
        </w:tc>
      </w:tr>
      <w:tr w:rsidR="0066543A" w:rsidRPr="0095710C" w:rsidTr="00D201C3">
        <w:trPr>
          <w:trHeight w:val="210"/>
          <w:jc w:val="center"/>
        </w:trPr>
        <w:tc>
          <w:tcPr>
            <w:tcW w:w="444" w:type="dxa"/>
            <w:vMerge w:val="restart"/>
          </w:tcPr>
          <w:p w:rsidR="0066543A" w:rsidRPr="0095710C" w:rsidRDefault="0066543A" w:rsidP="000C02AA">
            <w:pPr>
              <w:tabs>
                <w:tab w:val="left" w:pos="384"/>
              </w:tabs>
              <w:spacing w:after="0"/>
            </w:pPr>
            <w:r w:rsidRPr="0095710C">
              <w:t>8</w:t>
            </w:r>
          </w:p>
        </w:tc>
        <w:tc>
          <w:tcPr>
            <w:tcW w:w="1076" w:type="dxa"/>
            <w:vMerge w:val="restart"/>
          </w:tcPr>
          <w:p w:rsidR="0066543A" w:rsidRPr="0095710C" w:rsidRDefault="0066543A" w:rsidP="000C02AA">
            <w:pPr>
              <w:tabs>
                <w:tab w:val="left" w:pos="384"/>
              </w:tabs>
              <w:spacing w:after="0"/>
              <w:jc w:val="center"/>
            </w:pPr>
            <w:r w:rsidRPr="0095710C">
              <w:t>Apple</w:t>
            </w:r>
          </w:p>
        </w:tc>
        <w:tc>
          <w:tcPr>
            <w:tcW w:w="832" w:type="dxa"/>
          </w:tcPr>
          <w:p w:rsidR="0066543A" w:rsidRPr="0095710C" w:rsidRDefault="0066543A" w:rsidP="000C02AA">
            <w:pPr>
              <w:spacing w:after="0"/>
              <w:jc w:val="center"/>
            </w:pPr>
            <w:r w:rsidRPr="0095710C">
              <w:t>4.46%</w:t>
            </w:r>
          </w:p>
        </w:tc>
        <w:tc>
          <w:tcPr>
            <w:tcW w:w="791" w:type="dxa"/>
          </w:tcPr>
          <w:p w:rsidR="0066543A" w:rsidRPr="0095710C" w:rsidRDefault="0066543A" w:rsidP="000C02AA">
            <w:pPr>
              <w:spacing w:after="0"/>
              <w:jc w:val="center"/>
            </w:pPr>
            <w:r w:rsidRPr="0095710C">
              <w:t>8.92%</w:t>
            </w:r>
          </w:p>
        </w:tc>
        <w:tc>
          <w:tcPr>
            <w:tcW w:w="875" w:type="dxa"/>
          </w:tcPr>
          <w:p w:rsidR="0066543A" w:rsidRPr="0095710C" w:rsidRDefault="0066543A" w:rsidP="000C02AA">
            <w:pPr>
              <w:spacing w:after="0"/>
              <w:jc w:val="center"/>
            </w:pPr>
            <w:r w:rsidRPr="0095710C">
              <w:t>2.66%</w:t>
            </w:r>
          </w:p>
        </w:tc>
        <w:tc>
          <w:tcPr>
            <w:tcW w:w="835" w:type="dxa"/>
          </w:tcPr>
          <w:p w:rsidR="0066543A" w:rsidRPr="0095710C" w:rsidRDefault="0066543A" w:rsidP="000C02AA">
            <w:pPr>
              <w:spacing w:after="0"/>
              <w:jc w:val="center"/>
            </w:pPr>
            <w:r w:rsidRPr="0095710C">
              <w:t>5.33%</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369"/>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t>3.38%</w:t>
            </w:r>
          </w:p>
        </w:tc>
        <w:tc>
          <w:tcPr>
            <w:tcW w:w="791" w:type="dxa"/>
          </w:tcPr>
          <w:p w:rsidR="0066543A" w:rsidRPr="0095710C" w:rsidRDefault="0066543A" w:rsidP="000C02AA">
            <w:pPr>
              <w:spacing w:after="0"/>
              <w:jc w:val="center"/>
            </w:pPr>
            <w:r w:rsidRPr="0095710C">
              <w:t>6.77%</w:t>
            </w:r>
          </w:p>
        </w:tc>
        <w:tc>
          <w:tcPr>
            <w:tcW w:w="875" w:type="dxa"/>
          </w:tcPr>
          <w:p w:rsidR="0066543A" w:rsidRPr="0095710C" w:rsidRDefault="0066543A" w:rsidP="000C02AA">
            <w:pPr>
              <w:spacing w:after="0"/>
              <w:jc w:val="center"/>
            </w:pPr>
            <w:r w:rsidRPr="0095710C">
              <w:t>0.65%</w:t>
            </w:r>
          </w:p>
        </w:tc>
        <w:tc>
          <w:tcPr>
            <w:tcW w:w="835" w:type="dxa"/>
          </w:tcPr>
          <w:p w:rsidR="0066543A" w:rsidRPr="0095710C" w:rsidRDefault="0066543A" w:rsidP="000C02AA">
            <w:pPr>
              <w:spacing w:after="0"/>
              <w:jc w:val="center"/>
            </w:pPr>
            <w:r w:rsidRPr="0095710C">
              <w:t>1.32%</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10</w:t>
            </w:r>
          </w:p>
        </w:tc>
      </w:tr>
      <w:tr w:rsidR="0066543A" w:rsidRPr="0095710C" w:rsidTr="00D201C3">
        <w:trPr>
          <w:trHeight w:val="199"/>
          <w:jc w:val="center"/>
        </w:trPr>
        <w:tc>
          <w:tcPr>
            <w:tcW w:w="444" w:type="dxa"/>
          </w:tcPr>
          <w:p w:rsidR="0066543A" w:rsidRPr="0095710C" w:rsidRDefault="0066543A" w:rsidP="000C02AA">
            <w:pPr>
              <w:tabs>
                <w:tab w:val="left" w:pos="384"/>
              </w:tabs>
              <w:spacing w:after="0"/>
            </w:pPr>
            <w:r w:rsidRPr="0095710C">
              <w:t>9</w:t>
            </w:r>
          </w:p>
        </w:tc>
        <w:tc>
          <w:tcPr>
            <w:tcW w:w="1076" w:type="dxa"/>
          </w:tcPr>
          <w:p w:rsidR="0066543A" w:rsidRPr="0095710C" w:rsidRDefault="0066543A" w:rsidP="000C02AA">
            <w:pPr>
              <w:tabs>
                <w:tab w:val="left" w:pos="384"/>
              </w:tabs>
              <w:spacing w:after="0"/>
              <w:jc w:val="center"/>
            </w:pPr>
            <w:r w:rsidRPr="0095710C">
              <w:t>Futurewei</w:t>
            </w:r>
          </w:p>
        </w:tc>
        <w:tc>
          <w:tcPr>
            <w:tcW w:w="832" w:type="dxa"/>
          </w:tcPr>
          <w:p w:rsidR="0066543A" w:rsidRPr="0095710C" w:rsidRDefault="0066543A" w:rsidP="000C02AA">
            <w:pPr>
              <w:spacing w:after="0"/>
            </w:pPr>
            <w:r w:rsidRPr="0095710C">
              <w:t>2.70%</w:t>
            </w:r>
          </w:p>
        </w:tc>
        <w:tc>
          <w:tcPr>
            <w:tcW w:w="791" w:type="dxa"/>
          </w:tcPr>
          <w:p w:rsidR="0066543A" w:rsidRPr="0095710C" w:rsidRDefault="0066543A" w:rsidP="000C02AA">
            <w:pPr>
              <w:spacing w:after="0"/>
            </w:pPr>
            <w:r w:rsidRPr="0095710C">
              <w:t>5.40%</w:t>
            </w:r>
          </w:p>
        </w:tc>
        <w:tc>
          <w:tcPr>
            <w:tcW w:w="875" w:type="dxa"/>
          </w:tcPr>
          <w:p w:rsidR="0066543A" w:rsidRPr="0095710C" w:rsidRDefault="0066543A" w:rsidP="000C02AA">
            <w:pPr>
              <w:spacing w:after="0"/>
            </w:pPr>
            <w:r w:rsidRPr="0095710C">
              <w:t>0.50%</w:t>
            </w:r>
          </w:p>
        </w:tc>
        <w:tc>
          <w:tcPr>
            <w:tcW w:w="835" w:type="dxa"/>
          </w:tcPr>
          <w:p w:rsidR="0066543A" w:rsidRPr="0095710C" w:rsidRDefault="0066543A" w:rsidP="000C02AA">
            <w:pPr>
              <w:spacing w:after="0"/>
            </w:pPr>
            <w:r w:rsidRPr="0095710C">
              <w:t>1.10%</w:t>
            </w:r>
          </w:p>
        </w:tc>
        <w:tc>
          <w:tcPr>
            <w:tcW w:w="833" w:type="dxa"/>
          </w:tcPr>
          <w:p w:rsidR="0066543A" w:rsidRPr="0095710C" w:rsidRDefault="0066543A" w:rsidP="000C02AA">
            <w:pPr>
              <w:spacing w:after="0"/>
            </w:pPr>
            <w:r w:rsidRPr="0095710C">
              <w:t>0.30%</w:t>
            </w:r>
          </w:p>
        </w:tc>
        <w:tc>
          <w:tcPr>
            <w:tcW w:w="789" w:type="dxa"/>
          </w:tcPr>
          <w:p w:rsidR="0066543A" w:rsidRPr="0095710C" w:rsidRDefault="0066543A" w:rsidP="000C02AA">
            <w:pPr>
              <w:spacing w:after="0"/>
            </w:pPr>
            <w:r w:rsidRPr="0095710C">
              <w:t>0.60%</w:t>
            </w:r>
          </w:p>
        </w:tc>
        <w:tc>
          <w:tcPr>
            <w:tcW w:w="877" w:type="dxa"/>
          </w:tcPr>
          <w:p w:rsidR="0066543A" w:rsidRPr="0095710C" w:rsidRDefault="0066543A" w:rsidP="000C02AA">
            <w:pPr>
              <w:spacing w:after="0"/>
            </w:pPr>
            <w:r w:rsidRPr="0095710C">
              <w:t>2.20%</w:t>
            </w:r>
          </w:p>
        </w:tc>
        <w:tc>
          <w:tcPr>
            <w:tcW w:w="833" w:type="dxa"/>
          </w:tcPr>
          <w:p w:rsidR="0066543A" w:rsidRPr="0095710C" w:rsidRDefault="0066543A" w:rsidP="000C02AA">
            <w:pPr>
              <w:spacing w:after="0"/>
            </w:pPr>
            <w:r w:rsidRPr="0095710C">
              <w:t>4.40%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289"/>
          <w:jc w:val="center"/>
        </w:trPr>
        <w:tc>
          <w:tcPr>
            <w:tcW w:w="444" w:type="dxa"/>
            <w:vMerge w:val="restart"/>
          </w:tcPr>
          <w:p w:rsidR="0066543A" w:rsidRPr="0095710C" w:rsidRDefault="0066543A" w:rsidP="000C02AA">
            <w:pPr>
              <w:tabs>
                <w:tab w:val="left" w:pos="384"/>
              </w:tabs>
              <w:spacing w:after="0"/>
            </w:pPr>
            <w:r w:rsidRPr="0095710C">
              <w:t>10</w:t>
            </w:r>
          </w:p>
        </w:tc>
        <w:tc>
          <w:tcPr>
            <w:tcW w:w="1076" w:type="dxa"/>
            <w:vMerge w:val="restart"/>
          </w:tcPr>
          <w:p w:rsidR="0066543A" w:rsidRPr="0095710C" w:rsidRDefault="0066543A" w:rsidP="000C02AA">
            <w:pPr>
              <w:tabs>
                <w:tab w:val="left" w:pos="384"/>
              </w:tabs>
              <w:spacing w:after="0"/>
              <w:jc w:val="center"/>
            </w:pPr>
            <w:r w:rsidRPr="0095710C">
              <w:t>Intel</w:t>
            </w:r>
          </w:p>
        </w:tc>
        <w:tc>
          <w:tcPr>
            <w:tcW w:w="832" w:type="dxa"/>
          </w:tcPr>
          <w:p w:rsidR="0066543A" w:rsidRPr="0095710C" w:rsidRDefault="0066543A" w:rsidP="000C02AA">
            <w:pPr>
              <w:spacing w:after="0"/>
              <w:jc w:val="center"/>
            </w:pPr>
            <w:r w:rsidRPr="0095710C">
              <w:t>3.31%</w:t>
            </w:r>
          </w:p>
        </w:tc>
        <w:tc>
          <w:tcPr>
            <w:tcW w:w="791" w:type="dxa"/>
          </w:tcPr>
          <w:p w:rsidR="0066543A" w:rsidRPr="0095710C" w:rsidRDefault="0066543A" w:rsidP="000C02AA">
            <w:pPr>
              <w:spacing w:after="0"/>
              <w:jc w:val="center"/>
            </w:pPr>
            <w:r w:rsidRPr="0095710C">
              <w:t>6.4%</w:t>
            </w:r>
          </w:p>
        </w:tc>
        <w:tc>
          <w:tcPr>
            <w:tcW w:w="875" w:type="dxa"/>
          </w:tcPr>
          <w:p w:rsidR="0066543A" w:rsidRPr="0095710C" w:rsidRDefault="0066543A" w:rsidP="000C02AA">
            <w:pPr>
              <w:spacing w:after="0"/>
              <w:jc w:val="center"/>
            </w:pPr>
            <w:r w:rsidRPr="0095710C">
              <w:t>2.24%</w:t>
            </w:r>
          </w:p>
        </w:tc>
        <w:tc>
          <w:tcPr>
            <w:tcW w:w="835" w:type="dxa"/>
          </w:tcPr>
          <w:p w:rsidR="0066543A" w:rsidRPr="0095710C" w:rsidRDefault="0066543A" w:rsidP="000C02AA">
            <w:pPr>
              <w:spacing w:after="0"/>
              <w:jc w:val="center"/>
            </w:pPr>
            <w:r w:rsidRPr="0095710C">
              <w:t>4.75%</w:t>
            </w:r>
          </w:p>
        </w:tc>
        <w:tc>
          <w:tcPr>
            <w:tcW w:w="833" w:type="dxa"/>
          </w:tcPr>
          <w:p w:rsidR="0066543A" w:rsidRPr="0095710C" w:rsidRDefault="0066543A" w:rsidP="000C02AA">
            <w:pPr>
              <w:spacing w:after="0"/>
              <w:jc w:val="center"/>
            </w:pPr>
            <w:r w:rsidRPr="0095710C">
              <w:t>2.03%</w:t>
            </w:r>
          </w:p>
        </w:tc>
        <w:tc>
          <w:tcPr>
            <w:tcW w:w="789" w:type="dxa"/>
          </w:tcPr>
          <w:p w:rsidR="0066543A" w:rsidRPr="0095710C" w:rsidRDefault="0066543A" w:rsidP="000C02AA">
            <w:pPr>
              <w:spacing w:after="0"/>
              <w:jc w:val="center"/>
            </w:pPr>
            <w:r w:rsidRPr="0095710C">
              <w:t>4.36%</w:t>
            </w:r>
          </w:p>
        </w:tc>
        <w:tc>
          <w:tcPr>
            <w:tcW w:w="877" w:type="dxa"/>
          </w:tcPr>
          <w:p w:rsidR="0066543A" w:rsidRPr="0095710C" w:rsidRDefault="0066543A" w:rsidP="000C02AA">
            <w:pPr>
              <w:spacing w:after="0"/>
            </w:pPr>
            <w:r w:rsidRPr="0095710C">
              <w:t>-</w:t>
            </w:r>
          </w:p>
        </w:tc>
        <w:tc>
          <w:tcPr>
            <w:tcW w:w="833" w:type="dxa"/>
          </w:tcPr>
          <w:p w:rsidR="0066543A" w:rsidRPr="0095710C" w:rsidRDefault="0066543A" w:rsidP="000C02AA">
            <w:pPr>
              <w:spacing w:after="0"/>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11, 12</w:t>
            </w:r>
          </w:p>
        </w:tc>
      </w:tr>
      <w:tr w:rsidR="0066543A" w:rsidRPr="0095710C" w:rsidTr="00D201C3">
        <w:trPr>
          <w:trHeight w:val="172"/>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t>3.2%</w:t>
            </w:r>
          </w:p>
        </w:tc>
        <w:tc>
          <w:tcPr>
            <w:tcW w:w="791" w:type="dxa"/>
          </w:tcPr>
          <w:p w:rsidR="0066543A" w:rsidRPr="0095710C" w:rsidRDefault="0066543A" w:rsidP="000C02AA">
            <w:pPr>
              <w:spacing w:after="0"/>
              <w:jc w:val="center"/>
            </w:pPr>
            <w:r w:rsidRPr="0095710C">
              <w:t>6.2%</w:t>
            </w:r>
          </w:p>
        </w:tc>
        <w:tc>
          <w:tcPr>
            <w:tcW w:w="875" w:type="dxa"/>
          </w:tcPr>
          <w:p w:rsidR="0066543A" w:rsidRPr="0095710C" w:rsidRDefault="0066543A" w:rsidP="000C02AA">
            <w:pPr>
              <w:spacing w:after="0"/>
              <w:jc w:val="center"/>
            </w:pPr>
            <w:r w:rsidRPr="0095710C">
              <w:t>2.1%</w:t>
            </w:r>
          </w:p>
        </w:tc>
        <w:tc>
          <w:tcPr>
            <w:tcW w:w="835" w:type="dxa"/>
          </w:tcPr>
          <w:p w:rsidR="0066543A" w:rsidRPr="0095710C" w:rsidRDefault="0066543A" w:rsidP="000C02AA">
            <w:pPr>
              <w:spacing w:after="0"/>
              <w:jc w:val="center"/>
            </w:pPr>
            <w:r w:rsidRPr="0095710C">
              <w:t>4.16%</w:t>
            </w:r>
          </w:p>
        </w:tc>
        <w:tc>
          <w:tcPr>
            <w:tcW w:w="833" w:type="dxa"/>
          </w:tcPr>
          <w:p w:rsidR="0066543A" w:rsidRPr="0095710C" w:rsidRDefault="0066543A" w:rsidP="000C02AA">
            <w:pPr>
              <w:spacing w:after="0"/>
              <w:jc w:val="center"/>
            </w:pPr>
            <w:r w:rsidRPr="0095710C">
              <w:t>1.76%</w:t>
            </w:r>
          </w:p>
        </w:tc>
        <w:tc>
          <w:tcPr>
            <w:tcW w:w="789" w:type="dxa"/>
          </w:tcPr>
          <w:p w:rsidR="0066543A" w:rsidRPr="0095710C" w:rsidRDefault="0066543A" w:rsidP="000C02AA">
            <w:pPr>
              <w:spacing w:after="0"/>
              <w:jc w:val="center"/>
            </w:pPr>
            <w:r w:rsidRPr="0095710C">
              <w:t>3.81%</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13, 12</w:t>
            </w:r>
          </w:p>
        </w:tc>
      </w:tr>
      <w:tr w:rsidR="0066543A" w:rsidRPr="0095710C" w:rsidTr="00D201C3">
        <w:trPr>
          <w:trHeight w:val="199"/>
          <w:jc w:val="center"/>
        </w:trPr>
        <w:tc>
          <w:tcPr>
            <w:tcW w:w="444" w:type="dxa"/>
          </w:tcPr>
          <w:p w:rsidR="0066543A" w:rsidRPr="0095710C" w:rsidRDefault="0066543A" w:rsidP="000C02AA">
            <w:pPr>
              <w:tabs>
                <w:tab w:val="left" w:pos="384"/>
              </w:tabs>
              <w:spacing w:after="0"/>
            </w:pPr>
            <w:r w:rsidRPr="0095710C">
              <w:t>11</w:t>
            </w:r>
          </w:p>
        </w:tc>
        <w:tc>
          <w:tcPr>
            <w:tcW w:w="1076" w:type="dxa"/>
          </w:tcPr>
          <w:p w:rsidR="0066543A" w:rsidRPr="0095710C" w:rsidRDefault="0066543A" w:rsidP="000C02AA">
            <w:pPr>
              <w:tabs>
                <w:tab w:val="left" w:pos="384"/>
              </w:tabs>
              <w:spacing w:after="0"/>
              <w:jc w:val="center"/>
            </w:pPr>
            <w:r w:rsidRPr="0095710C">
              <w:t>ZTE</w:t>
            </w:r>
          </w:p>
        </w:tc>
        <w:tc>
          <w:tcPr>
            <w:tcW w:w="832" w:type="dxa"/>
          </w:tcPr>
          <w:p w:rsidR="0066543A" w:rsidRPr="0095710C" w:rsidRDefault="0066543A" w:rsidP="000C02AA">
            <w:pPr>
              <w:spacing w:after="0"/>
              <w:jc w:val="center"/>
            </w:pPr>
            <w:r w:rsidRPr="0095710C">
              <w:t>4.15%</w:t>
            </w:r>
          </w:p>
        </w:tc>
        <w:tc>
          <w:tcPr>
            <w:tcW w:w="791" w:type="dxa"/>
          </w:tcPr>
          <w:p w:rsidR="0066543A" w:rsidRPr="0095710C" w:rsidRDefault="0066543A" w:rsidP="000C02AA">
            <w:pPr>
              <w:spacing w:after="0"/>
              <w:jc w:val="center"/>
            </w:pPr>
            <w:r w:rsidRPr="0095710C">
              <w:t>8.29%</w:t>
            </w:r>
          </w:p>
        </w:tc>
        <w:tc>
          <w:tcPr>
            <w:tcW w:w="875" w:type="dxa"/>
          </w:tcPr>
          <w:p w:rsidR="0066543A" w:rsidRPr="0095710C" w:rsidRDefault="0066543A" w:rsidP="000C02AA">
            <w:pPr>
              <w:spacing w:after="0"/>
              <w:jc w:val="center"/>
            </w:pPr>
            <w:r w:rsidRPr="0095710C">
              <w:t>2.60%</w:t>
            </w:r>
          </w:p>
        </w:tc>
        <w:tc>
          <w:tcPr>
            <w:tcW w:w="835" w:type="dxa"/>
          </w:tcPr>
          <w:p w:rsidR="0066543A" w:rsidRPr="0095710C" w:rsidRDefault="0066543A" w:rsidP="000C02AA">
            <w:pPr>
              <w:spacing w:after="0"/>
              <w:jc w:val="center"/>
            </w:pPr>
            <w:r w:rsidRPr="0095710C">
              <w:t>5.21%</w:t>
            </w:r>
          </w:p>
        </w:tc>
        <w:tc>
          <w:tcPr>
            <w:tcW w:w="833" w:type="dxa"/>
          </w:tcPr>
          <w:p w:rsidR="0066543A" w:rsidRPr="0095710C" w:rsidRDefault="0066543A" w:rsidP="000C02AA">
            <w:pPr>
              <w:spacing w:after="0"/>
              <w:jc w:val="center"/>
            </w:pPr>
            <w:r w:rsidRPr="0095710C">
              <w:t>2.29%</w:t>
            </w:r>
          </w:p>
        </w:tc>
        <w:tc>
          <w:tcPr>
            <w:tcW w:w="789" w:type="dxa"/>
          </w:tcPr>
          <w:p w:rsidR="0066543A" w:rsidRPr="0095710C" w:rsidRDefault="0066543A" w:rsidP="000C02AA">
            <w:pPr>
              <w:spacing w:after="0"/>
              <w:jc w:val="center"/>
            </w:pPr>
            <w:r w:rsidRPr="0095710C">
              <w:t>4.57%</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199"/>
          <w:jc w:val="center"/>
        </w:trPr>
        <w:tc>
          <w:tcPr>
            <w:tcW w:w="444" w:type="dxa"/>
          </w:tcPr>
          <w:p w:rsidR="0066543A" w:rsidRPr="00A50C5D" w:rsidRDefault="0066543A" w:rsidP="000C02AA">
            <w:pPr>
              <w:tabs>
                <w:tab w:val="left" w:pos="384"/>
              </w:tabs>
              <w:spacing w:after="0"/>
            </w:pPr>
            <w:r w:rsidRPr="00A50C5D">
              <w:rPr>
                <w:sz w:val="18"/>
                <w:szCs w:val="18"/>
              </w:rPr>
              <w:t>1</w:t>
            </w:r>
            <w:r>
              <w:rPr>
                <w:sz w:val="18"/>
                <w:szCs w:val="18"/>
              </w:rPr>
              <w:t>2</w:t>
            </w:r>
          </w:p>
        </w:tc>
        <w:tc>
          <w:tcPr>
            <w:tcW w:w="1076" w:type="dxa"/>
          </w:tcPr>
          <w:p w:rsidR="0066543A" w:rsidRPr="00A50C5D" w:rsidRDefault="0066543A" w:rsidP="000C02AA">
            <w:pPr>
              <w:tabs>
                <w:tab w:val="left" w:pos="384"/>
              </w:tabs>
              <w:spacing w:after="0"/>
              <w:jc w:val="center"/>
            </w:pPr>
            <w:r w:rsidRPr="00A50C5D">
              <w:rPr>
                <w:sz w:val="18"/>
                <w:szCs w:val="18"/>
              </w:rPr>
              <w:t>InterDigital</w:t>
            </w:r>
          </w:p>
        </w:tc>
        <w:tc>
          <w:tcPr>
            <w:tcW w:w="832" w:type="dxa"/>
          </w:tcPr>
          <w:p w:rsidR="0066543A" w:rsidRPr="00A50C5D" w:rsidRDefault="0066543A" w:rsidP="000C02AA">
            <w:pPr>
              <w:spacing w:after="0"/>
              <w:jc w:val="center"/>
            </w:pPr>
            <w:r w:rsidRPr="00A50C5D">
              <w:rPr>
                <w:sz w:val="18"/>
                <w:szCs w:val="18"/>
              </w:rPr>
              <w:t>4.40%</w:t>
            </w:r>
          </w:p>
        </w:tc>
        <w:tc>
          <w:tcPr>
            <w:tcW w:w="791" w:type="dxa"/>
          </w:tcPr>
          <w:p w:rsidR="0066543A" w:rsidRPr="00A50C5D" w:rsidRDefault="0066543A" w:rsidP="000C02AA">
            <w:pPr>
              <w:spacing w:after="0"/>
              <w:jc w:val="center"/>
            </w:pPr>
            <w:r w:rsidRPr="00A50C5D">
              <w:rPr>
                <w:sz w:val="18"/>
                <w:szCs w:val="18"/>
              </w:rPr>
              <w:t>8.80%</w:t>
            </w:r>
          </w:p>
        </w:tc>
        <w:tc>
          <w:tcPr>
            <w:tcW w:w="875" w:type="dxa"/>
          </w:tcPr>
          <w:p w:rsidR="0066543A" w:rsidRPr="00A50C5D" w:rsidRDefault="0066543A" w:rsidP="000C02AA">
            <w:pPr>
              <w:spacing w:after="0"/>
              <w:jc w:val="center"/>
            </w:pPr>
            <w:r w:rsidRPr="00A50C5D">
              <w:rPr>
                <w:sz w:val="18"/>
                <w:szCs w:val="18"/>
              </w:rPr>
              <w:t>1.16%</w:t>
            </w:r>
          </w:p>
        </w:tc>
        <w:tc>
          <w:tcPr>
            <w:tcW w:w="835" w:type="dxa"/>
          </w:tcPr>
          <w:p w:rsidR="0066543A" w:rsidRPr="00A50C5D" w:rsidRDefault="0066543A" w:rsidP="000C02AA">
            <w:pPr>
              <w:spacing w:after="0"/>
              <w:jc w:val="center"/>
            </w:pPr>
            <w:r w:rsidRPr="00A50C5D">
              <w:rPr>
                <w:sz w:val="18"/>
                <w:szCs w:val="18"/>
              </w:rPr>
              <w:t>2.04%</w:t>
            </w:r>
          </w:p>
        </w:tc>
        <w:tc>
          <w:tcPr>
            <w:tcW w:w="833" w:type="dxa"/>
          </w:tcPr>
          <w:p w:rsidR="0066543A" w:rsidRPr="00A50C5D" w:rsidRDefault="0066543A" w:rsidP="000C02AA">
            <w:pPr>
              <w:spacing w:after="0"/>
              <w:jc w:val="center"/>
            </w:pPr>
            <w:r w:rsidRPr="00A50C5D">
              <w:rPr>
                <w:sz w:val="18"/>
                <w:szCs w:val="18"/>
              </w:rPr>
              <w:t>0.45%</w:t>
            </w:r>
          </w:p>
        </w:tc>
        <w:tc>
          <w:tcPr>
            <w:tcW w:w="789" w:type="dxa"/>
          </w:tcPr>
          <w:p w:rsidR="0066543A" w:rsidRPr="00A50C5D" w:rsidRDefault="0066543A" w:rsidP="000C02AA">
            <w:pPr>
              <w:spacing w:after="0"/>
              <w:jc w:val="center"/>
            </w:pPr>
            <w:r w:rsidRPr="00A50C5D">
              <w:rPr>
                <w:sz w:val="18"/>
                <w:szCs w:val="18"/>
              </w:rPr>
              <w:t>0.92%</w:t>
            </w:r>
          </w:p>
        </w:tc>
        <w:tc>
          <w:tcPr>
            <w:tcW w:w="877" w:type="dxa"/>
          </w:tcPr>
          <w:p w:rsidR="0066543A" w:rsidRPr="00A50C5D" w:rsidRDefault="0066543A" w:rsidP="000C02AA">
            <w:pPr>
              <w:spacing w:after="0"/>
              <w:jc w:val="center"/>
            </w:pPr>
            <w:r w:rsidRPr="00A50C5D">
              <w:rPr>
                <w:sz w:val="18"/>
                <w:szCs w:val="18"/>
              </w:rPr>
              <w:t> </w:t>
            </w:r>
          </w:p>
        </w:tc>
        <w:tc>
          <w:tcPr>
            <w:tcW w:w="833" w:type="dxa"/>
          </w:tcPr>
          <w:p w:rsidR="0066543A" w:rsidRPr="00A50C5D" w:rsidRDefault="0066543A" w:rsidP="000C02AA">
            <w:pPr>
              <w:spacing w:after="0"/>
              <w:jc w:val="center"/>
            </w:pPr>
            <w:r w:rsidRPr="00A50C5D">
              <w:rPr>
                <w:sz w:val="18"/>
                <w:szCs w:val="18"/>
              </w:rPr>
              <w:t> </w:t>
            </w:r>
          </w:p>
        </w:tc>
        <w:tc>
          <w:tcPr>
            <w:tcW w:w="630" w:type="dxa"/>
          </w:tcPr>
          <w:p w:rsidR="0066543A" w:rsidRPr="00A50C5D" w:rsidRDefault="0066543A" w:rsidP="000C02AA">
            <w:pPr>
              <w:spacing w:after="0"/>
              <w:jc w:val="center"/>
            </w:pPr>
            <w:r w:rsidRPr="00A50C5D">
              <w:t>S1</w:t>
            </w:r>
          </w:p>
        </w:tc>
        <w:tc>
          <w:tcPr>
            <w:tcW w:w="1530" w:type="dxa"/>
          </w:tcPr>
          <w:p w:rsidR="0066543A" w:rsidRPr="00A50C5D" w:rsidRDefault="0066543A" w:rsidP="000C02AA">
            <w:pPr>
              <w:spacing w:after="0"/>
              <w:jc w:val="center"/>
            </w:pPr>
            <w:r w:rsidRPr="00A50C5D">
              <w:t>Note 4</w:t>
            </w:r>
          </w:p>
        </w:tc>
      </w:tr>
      <w:tr w:rsidR="0066543A" w:rsidRPr="0095710C" w:rsidTr="000C02AA">
        <w:trPr>
          <w:trHeight w:val="20"/>
          <w:jc w:val="center"/>
        </w:trPr>
        <w:tc>
          <w:tcPr>
            <w:tcW w:w="1034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Pr="0095710C" w:rsidRDefault="0066543A" w:rsidP="000C02AA">
            <w:pPr>
              <w:spacing w:after="0"/>
              <w:ind w:left="700" w:hanging="700"/>
            </w:pPr>
            <w:r w:rsidRPr="0095710C">
              <w:t xml:space="preserve">Note 2: </w:t>
            </w:r>
            <m:oMath>
              <m:r>
                <w:rPr>
                  <w:rFonts w:ascii="Cambria Math" w:hAnsi="Cambria Math"/>
                </w:rPr>
                <m:t>X=2</m:t>
              </m:r>
            </m:oMath>
          </w:p>
          <w:p w:rsidR="0066543A" w:rsidRPr="0095710C" w:rsidRDefault="0066543A" w:rsidP="000C02AA">
            <w:pPr>
              <w:spacing w:after="0"/>
              <w:ind w:left="700" w:hanging="700"/>
            </w:pPr>
            <w:r w:rsidRPr="0095710C">
              <w:t>Note 3: Multi-slot scheduling</w:t>
            </w:r>
          </w:p>
          <w:p w:rsidR="0066543A" w:rsidRPr="0095710C" w:rsidRDefault="0066543A" w:rsidP="000C02AA">
            <w:pPr>
              <w:spacing w:after="0"/>
            </w:pPr>
            <w:r w:rsidRPr="0095710C">
              <w:t>Note 4: DL-only</w:t>
            </w:r>
          </w:p>
          <w:p w:rsidR="0066543A" w:rsidRPr="0095710C" w:rsidRDefault="0066543A" w:rsidP="000C02AA">
            <w:pPr>
              <w:spacing w:after="0"/>
            </w:pPr>
            <w:r w:rsidRPr="0095710C">
              <w:t>Note 5: Size budget reduction by decoupling the configuration of DCI format 0_1 and 1_1, VOIP like DL only traffic</w:t>
            </w:r>
          </w:p>
          <w:p w:rsidR="0066543A" w:rsidRDefault="0066543A" w:rsidP="000C02AA">
            <w:pPr>
              <w:spacing w:after="0"/>
            </w:pPr>
            <w:r w:rsidRPr="0095710C">
              <w:t>Note 6: DL and UL (for VoIP, traffic is 50% in DL and 50% in UL)</w:t>
            </w:r>
          </w:p>
          <w:p w:rsidR="0066543A" w:rsidRPr="005E0754" w:rsidRDefault="0066543A" w:rsidP="000C02AA">
            <w:pPr>
              <w:spacing w:after="0"/>
            </w:pPr>
            <w:r w:rsidRPr="005E0754">
              <w:t>Note 6B: DL and UL (For IM traffic and Heartbeat, traffic is 50% in DL and 50% in UL)</w:t>
            </w:r>
          </w:p>
          <w:p w:rsidR="0066543A" w:rsidRPr="0095710C" w:rsidRDefault="0066543A" w:rsidP="000C02AA">
            <w:pPr>
              <w:spacing w:after="0"/>
            </w:pPr>
            <w:r w:rsidRPr="0095710C">
              <w:t>Note 7: slots "DDDU"</w:t>
            </w:r>
          </w:p>
          <w:p w:rsidR="0066543A" w:rsidRPr="0095710C" w:rsidRDefault="0066543A" w:rsidP="000C02AA">
            <w:pPr>
              <w:spacing w:after="0"/>
            </w:pPr>
            <w:r w:rsidRPr="0095710C">
              <w:t xml:space="preserve">Note 8A: BD reduction with the same DCI size budget. </w:t>
            </w:r>
          </w:p>
          <w:p w:rsidR="0066543A" w:rsidRPr="0095710C" w:rsidRDefault="0066543A" w:rsidP="000C02AA">
            <w:pPr>
              <w:spacing w:after="0"/>
            </w:pPr>
            <w:r w:rsidRPr="0095710C">
              <w:t xml:space="preserve">Note 8B: BD reduction by reducing DCI size budget. </w:t>
            </w:r>
          </w:p>
          <w:p w:rsidR="0066543A" w:rsidRPr="0095710C" w:rsidRDefault="0066543A" w:rsidP="000C02AA">
            <w:pPr>
              <w:spacing w:after="0"/>
            </w:pPr>
            <w:r w:rsidRPr="0095710C">
              <w:t>Note 9A: UE can only transit to micro sleep in connected mode.</w:t>
            </w:r>
          </w:p>
          <w:p w:rsidR="0066543A" w:rsidRPr="0095710C" w:rsidRDefault="0066543A" w:rsidP="000C02AA">
            <w:pPr>
              <w:spacing w:after="0"/>
            </w:pPr>
            <w:r w:rsidRPr="0095710C">
              <w:t>Note 9B: UE can transit to micro sleep, light sleep and deep sleep in connected mode according to the sleep duration.</w:t>
            </w:r>
          </w:p>
          <w:p w:rsidR="0066543A" w:rsidRPr="0095710C" w:rsidRDefault="0066543A" w:rsidP="000C02AA">
            <w:pPr>
              <w:spacing w:after="0"/>
            </w:pPr>
            <w:r w:rsidRPr="0095710C">
              <w:t>Note 10: Wake-Up Signal (WUS)</w:t>
            </w:r>
          </w:p>
          <w:p w:rsidR="0066543A" w:rsidRPr="0095710C" w:rsidRDefault="0066543A" w:rsidP="000C02AA">
            <w:pPr>
              <w:spacing w:after="0"/>
            </w:pPr>
            <w:r w:rsidRPr="0095710C">
              <w:t>Note 11: TDD: DDDDDDDSUU</w:t>
            </w:r>
          </w:p>
          <w:p w:rsidR="0066543A" w:rsidRPr="0095710C" w:rsidRDefault="0066543A" w:rsidP="000C02AA">
            <w:pPr>
              <w:spacing w:after="0"/>
            </w:pPr>
            <w:r w:rsidRPr="0095710C">
              <w:t>Note 12: TDD: DDDSUDDSUU</w:t>
            </w:r>
          </w:p>
          <w:p w:rsidR="0066543A" w:rsidRPr="0095710C" w:rsidRDefault="0066543A" w:rsidP="000C02AA">
            <w:pPr>
              <w:spacing w:after="0"/>
              <w:ind w:left="700" w:hanging="700"/>
            </w:pPr>
            <w:r w:rsidRPr="0095710C">
              <w:lastRenderedPageBreak/>
              <w:t>Note 13: 1 packet requires 1 PDSCH for Heartbeat traffic model; 1 packet requires 24 PDSCHs for IM model, assuming cell centre UE.</w:t>
            </w:r>
          </w:p>
        </w:tc>
      </w:tr>
    </w:tbl>
    <w:p w:rsidR="0066543A" w:rsidRPr="0095710C" w:rsidRDefault="0066543A" w:rsidP="0066543A"/>
    <w:p w:rsidR="0066543A" w:rsidRPr="002D7333" w:rsidRDefault="0066543A" w:rsidP="00505E7F">
      <w:pPr>
        <w:pStyle w:val="TH"/>
      </w:pPr>
      <w:r w:rsidRPr="002D7333">
        <w:t>Table A.1-2: Power Saving gain, FR1, Cross-Slot Scheduling, 1 Rx antenna</w:t>
      </w:r>
    </w:p>
    <w:tbl>
      <w:tblPr>
        <w:tblStyle w:val="TableGrid"/>
        <w:tblW w:w="10345" w:type="dxa"/>
        <w:jc w:val="center"/>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
      <w:tr w:rsidR="0066543A" w:rsidRPr="0095710C" w:rsidTr="00D201C3">
        <w:trPr>
          <w:trHeight w:val="195"/>
          <w:jc w:val="center"/>
        </w:trPr>
        <w:tc>
          <w:tcPr>
            <w:tcW w:w="355" w:type="dxa"/>
            <w:vMerge w:val="restart"/>
          </w:tcPr>
          <w:p w:rsidR="0066543A" w:rsidRPr="0095710C" w:rsidRDefault="0066543A" w:rsidP="000C02AA">
            <w:pPr>
              <w:spacing w:after="0"/>
            </w:pPr>
            <w:r w:rsidRPr="0095710C">
              <w:t>#</w:t>
            </w:r>
          </w:p>
        </w:tc>
        <w:tc>
          <w:tcPr>
            <w:tcW w:w="1170" w:type="dxa"/>
            <w:vMerge w:val="restart"/>
          </w:tcPr>
          <w:p w:rsidR="0066543A" w:rsidRPr="0095710C" w:rsidRDefault="0066543A" w:rsidP="000C02AA">
            <w:pPr>
              <w:spacing w:after="0"/>
              <w:jc w:val="center"/>
            </w:pPr>
            <w:r w:rsidRPr="0095710C">
              <w:t>Company</w:t>
            </w:r>
          </w:p>
        </w:tc>
        <w:tc>
          <w:tcPr>
            <w:tcW w:w="1710" w:type="dxa"/>
            <w:gridSpan w:val="2"/>
            <w:vMerge w:val="restart"/>
          </w:tcPr>
          <w:p w:rsidR="0066543A" w:rsidRPr="0095710C" w:rsidRDefault="0066543A" w:rsidP="000C02AA">
            <w:pPr>
              <w:spacing w:after="0"/>
              <w:jc w:val="center"/>
            </w:pPr>
            <w:r w:rsidRPr="0095710C">
              <w:t>IM traffic model</w:t>
            </w:r>
          </w:p>
        </w:tc>
        <w:tc>
          <w:tcPr>
            <w:tcW w:w="3510" w:type="dxa"/>
            <w:gridSpan w:val="4"/>
          </w:tcPr>
          <w:p w:rsidR="0066543A" w:rsidRPr="0095710C" w:rsidRDefault="0066543A" w:rsidP="000C02AA">
            <w:pPr>
              <w:spacing w:after="0"/>
              <w:jc w:val="center"/>
            </w:pPr>
            <w:r w:rsidRPr="0095710C">
              <w:t>Heartbeat traffic model</w:t>
            </w:r>
          </w:p>
        </w:tc>
        <w:tc>
          <w:tcPr>
            <w:tcW w:w="1800" w:type="dxa"/>
            <w:gridSpan w:val="2"/>
            <w:vMerge w:val="restart"/>
          </w:tcPr>
          <w:p w:rsidR="0066543A" w:rsidRPr="0095710C" w:rsidRDefault="0066543A" w:rsidP="000C02AA">
            <w:pPr>
              <w:spacing w:after="0"/>
              <w:jc w:val="center"/>
            </w:pPr>
            <w:r w:rsidRPr="0095710C">
              <w:t>VoIP traffic model</w:t>
            </w:r>
          </w:p>
        </w:tc>
        <w:tc>
          <w:tcPr>
            <w:tcW w:w="810" w:type="dxa"/>
            <w:vMerge w:val="restart"/>
          </w:tcPr>
          <w:p w:rsidR="0066543A" w:rsidRPr="0095710C" w:rsidRDefault="0066543A" w:rsidP="000C02AA">
            <w:pPr>
              <w:spacing w:after="0"/>
              <w:jc w:val="center"/>
            </w:pPr>
            <w:r w:rsidRPr="0095710C">
              <w:t>Schemes (Note 1)</w:t>
            </w:r>
          </w:p>
        </w:tc>
        <w:tc>
          <w:tcPr>
            <w:tcW w:w="990" w:type="dxa"/>
            <w:vMerge w:val="restart"/>
          </w:tcPr>
          <w:p w:rsidR="0066543A" w:rsidRPr="0095710C" w:rsidRDefault="0066543A" w:rsidP="000C02AA">
            <w:pPr>
              <w:spacing w:after="0"/>
              <w:jc w:val="center"/>
            </w:pPr>
            <w:r w:rsidRPr="0095710C">
              <w:t>Notes</w:t>
            </w:r>
          </w:p>
        </w:tc>
      </w:tr>
      <w:tr w:rsidR="0066543A" w:rsidRPr="0095710C" w:rsidTr="00D201C3">
        <w:trPr>
          <w:trHeight w:val="195"/>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1710" w:type="dxa"/>
            <w:gridSpan w:val="2"/>
            <w:vMerge/>
          </w:tcPr>
          <w:p w:rsidR="0066543A" w:rsidRPr="0095710C" w:rsidRDefault="0066543A" w:rsidP="000C02AA">
            <w:pPr>
              <w:spacing w:after="0"/>
              <w:jc w:val="center"/>
            </w:pPr>
          </w:p>
        </w:tc>
        <w:tc>
          <w:tcPr>
            <w:tcW w:w="1800" w:type="dxa"/>
            <w:gridSpan w:val="2"/>
          </w:tcPr>
          <w:p w:rsidR="0066543A" w:rsidRPr="0095710C" w:rsidRDefault="0066543A" w:rsidP="000C02AA">
            <w:pPr>
              <w:spacing w:after="0"/>
              <w:jc w:val="center"/>
            </w:pPr>
            <w:r w:rsidRPr="0095710C">
              <w:t>IAT = 200ms</w:t>
            </w:r>
          </w:p>
        </w:tc>
        <w:tc>
          <w:tcPr>
            <w:tcW w:w="1710" w:type="dxa"/>
            <w:gridSpan w:val="2"/>
          </w:tcPr>
          <w:p w:rsidR="0066543A" w:rsidRPr="0095710C" w:rsidRDefault="0066543A" w:rsidP="000C02AA">
            <w:pPr>
              <w:tabs>
                <w:tab w:val="left" w:pos="204"/>
              </w:tabs>
              <w:spacing w:after="0"/>
            </w:pPr>
            <w:r w:rsidRPr="0095710C">
              <w:tab/>
              <w:t>IAT = 80ms</w:t>
            </w:r>
          </w:p>
        </w:tc>
        <w:tc>
          <w:tcPr>
            <w:tcW w:w="1800" w:type="dxa"/>
            <w:gridSpan w:val="2"/>
            <w:vMerge/>
          </w:tcPr>
          <w:p w:rsidR="0066543A" w:rsidRPr="0095710C" w:rsidRDefault="0066543A" w:rsidP="000C02AA">
            <w:pPr>
              <w:spacing w:after="0"/>
              <w:jc w:val="center"/>
            </w:pPr>
          </w:p>
        </w:tc>
        <w:tc>
          <w:tcPr>
            <w:tcW w:w="810" w:type="dxa"/>
            <w:vMerge/>
          </w:tcPr>
          <w:p w:rsidR="0066543A" w:rsidRPr="0095710C" w:rsidRDefault="0066543A" w:rsidP="000C02AA">
            <w:pPr>
              <w:spacing w:after="0"/>
              <w:jc w:val="center"/>
            </w:pPr>
          </w:p>
        </w:tc>
        <w:tc>
          <w:tcPr>
            <w:tcW w:w="990" w:type="dxa"/>
            <w:vMerge/>
          </w:tcPr>
          <w:p w:rsidR="0066543A" w:rsidRPr="0095710C" w:rsidRDefault="0066543A" w:rsidP="000C02AA">
            <w:pPr>
              <w:spacing w:after="0"/>
              <w:jc w:val="center"/>
            </w:pPr>
          </w:p>
        </w:tc>
      </w:tr>
      <w:tr w:rsidR="0066543A" w:rsidRPr="0095710C" w:rsidTr="00D201C3">
        <w:trPr>
          <w:trHeight w:val="195"/>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tcPr>
          <w:p w:rsidR="0066543A" w:rsidRPr="0095710C" w:rsidRDefault="0066543A" w:rsidP="000C02AA">
            <w:pPr>
              <w:spacing w:after="0"/>
              <w:jc w:val="center"/>
            </w:pPr>
            <w:r w:rsidRPr="0095710C">
              <w:t>Case 1</w:t>
            </w:r>
          </w:p>
        </w:tc>
        <w:tc>
          <w:tcPr>
            <w:tcW w:w="833" w:type="dxa"/>
          </w:tcPr>
          <w:p w:rsidR="0066543A" w:rsidRPr="0095710C" w:rsidRDefault="0066543A" w:rsidP="000C02AA">
            <w:pPr>
              <w:spacing w:after="0"/>
              <w:jc w:val="center"/>
            </w:pPr>
            <w:r w:rsidRPr="0095710C">
              <w:t>Case 2</w:t>
            </w:r>
          </w:p>
        </w:tc>
        <w:tc>
          <w:tcPr>
            <w:tcW w:w="922" w:type="dxa"/>
          </w:tcPr>
          <w:p w:rsidR="0066543A" w:rsidRPr="0095710C" w:rsidRDefault="0066543A" w:rsidP="000C02AA">
            <w:pPr>
              <w:spacing w:after="0"/>
              <w:jc w:val="center"/>
            </w:pPr>
            <w:r w:rsidRPr="0095710C">
              <w:t>Case 1</w:t>
            </w:r>
          </w:p>
        </w:tc>
        <w:tc>
          <w:tcPr>
            <w:tcW w:w="878" w:type="dxa"/>
          </w:tcPr>
          <w:p w:rsidR="0066543A" w:rsidRPr="0095710C" w:rsidRDefault="0066543A" w:rsidP="000C02AA">
            <w:pPr>
              <w:spacing w:after="0"/>
              <w:jc w:val="center"/>
            </w:pPr>
            <w:r w:rsidRPr="0095710C">
              <w:t>Case 2</w:t>
            </w:r>
          </w:p>
        </w:tc>
        <w:tc>
          <w:tcPr>
            <w:tcW w:w="877" w:type="dxa"/>
          </w:tcPr>
          <w:p w:rsidR="0066543A" w:rsidRPr="0095710C" w:rsidRDefault="0066543A" w:rsidP="000C02AA">
            <w:pPr>
              <w:spacing w:after="0"/>
              <w:jc w:val="center"/>
            </w:pPr>
            <w:r w:rsidRPr="0095710C">
              <w:t>Case 1</w:t>
            </w:r>
          </w:p>
        </w:tc>
        <w:tc>
          <w:tcPr>
            <w:tcW w:w="833" w:type="dxa"/>
          </w:tcPr>
          <w:p w:rsidR="0066543A" w:rsidRPr="0095710C" w:rsidRDefault="0066543A" w:rsidP="000C02AA">
            <w:pPr>
              <w:spacing w:after="0"/>
              <w:jc w:val="center"/>
            </w:pPr>
            <w:r w:rsidRPr="0095710C">
              <w:t>Case 2</w:t>
            </w:r>
          </w:p>
        </w:tc>
        <w:tc>
          <w:tcPr>
            <w:tcW w:w="922" w:type="dxa"/>
          </w:tcPr>
          <w:p w:rsidR="0066543A" w:rsidRPr="0095710C" w:rsidRDefault="0066543A" w:rsidP="000C02AA">
            <w:pPr>
              <w:spacing w:after="0"/>
              <w:jc w:val="center"/>
            </w:pPr>
            <w:r w:rsidRPr="0095710C">
              <w:t>Case 1</w:t>
            </w:r>
          </w:p>
        </w:tc>
        <w:tc>
          <w:tcPr>
            <w:tcW w:w="878" w:type="dxa"/>
          </w:tcPr>
          <w:p w:rsidR="0066543A" w:rsidRPr="0095710C" w:rsidRDefault="0066543A" w:rsidP="000C02AA">
            <w:pPr>
              <w:spacing w:after="0"/>
              <w:jc w:val="center"/>
            </w:pPr>
            <w:r w:rsidRPr="0095710C">
              <w:t>Case 2</w:t>
            </w:r>
          </w:p>
        </w:tc>
        <w:tc>
          <w:tcPr>
            <w:tcW w:w="810" w:type="dxa"/>
            <w:vMerge/>
          </w:tcPr>
          <w:p w:rsidR="0066543A" w:rsidRPr="0095710C" w:rsidRDefault="0066543A" w:rsidP="000C02AA">
            <w:pPr>
              <w:spacing w:after="0"/>
              <w:jc w:val="center"/>
            </w:pPr>
          </w:p>
        </w:tc>
        <w:tc>
          <w:tcPr>
            <w:tcW w:w="990" w:type="dxa"/>
            <w:vMerge/>
          </w:tcPr>
          <w:p w:rsidR="0066543A" w:rsidRPr="0095710C" w:rsidRDefault="0066543A" w:rsidP="000C02AA">
            <w:pPr>
              <w:spacing w:after="0"/>
              <w:jc w:val="center"/>
            </w:pPr>
          </w:p>
        </w:tc>
      </w:tr>
      <w:tr w:rsidR="0066543A" w:rsidRPr="0095710C" w:rsidTr="00D201C3">
        <w:trPr>
          <w:trHeight w:val="195"/>
          <w:jc w:val="center"/>
        </w:trPr>
        <w:tc>
          <w:tcPr>
            <w:tcW w:w="355" w:type="dxa"/>
          </w:tcPr>
          <w:p w:rsidR="0066543A" w:rsidRPr="0095710C" w:rsidRDefault="0066543A" w:rsidP="000C02AA">
            <w:pPr>
              <w:spacing w:after="0"/>
            </w:pPr>
            <w:r w:rsidRPr="0095710C">
              <w:t>1</w:t>
            </w:r>
          </w:p>
        </w:tc>
        <w:tc>
          <w:tcPr>
            <w:tcW w:w="1170" w:type="dxa"/>
          </w:tcPr>
          <w:p w:rsidR="0066543A" w:rsidRPr="0095710C" w:rsidRDefault="0066543A" w:rsidP="000C02AA">
            <w:pPr>
              <w:spacing w:after="0"/>
              <w:jc w:val="center"/>
            </w:pPr>
            <w:r w:rsidRPr="0095710C">
              <w:t>vivo</w:t>
            </w:r>
          </w:p>
        </w:tc>
        <w:tc>
          <w:tcPr>
            <w:tcW w:w="877" w:type="dxa"/>
          </w:tcPr>
          <w:p w:rsidR="0066543A" w:rsidRPr="0095710C" w:rsidRDefault="0066543A" w:rsidP="000C02AA">
            <w:pPr>
              <w:spacing w:after="0"/>
              <w:jc w:val="center"/>
            </w:pPr>
            <w:r w:rsidRPr="0095710C">
              <w:t>3.13%</w:t>
            </w:r>
          </w:p>
        </w:tc>
        <w:tc>
          <w:tcPr>
            <w:tcW w:w="833" w:type="dxa"/>
          </w:tcPr>
          <w:p w:rsidR="0066543A" w:rsidRPr="0095710C" w:rsidRDefault="0066543A" w:rsidP="000C02AA">
            <w:pPr>
              <w:spacing w:after="0"/>
              <w:jc w:val="center"/>
            </w:pPr>
            <w:r w:rsidRPr="0095710C">
              <w:t>4.77%</w:t>
            </w:r>
          </w:p>
        </w:tc>
        <w:tc>
          <w:tcPr>
            <w:tcW w:w="922" w:type="dxa"/>
          </w:tcPr>
          <w:p w:rsidR="0066543A" w:rsidRPr="0095710C" w:rsidRDefault="0066543A" w:rsidP="000C02AA">
            <w:pPr>
              <w:spacing w:after="0"/>
              <w:jc w:val="center"/>
            </w:pPr>
            <w:r w:rsidRPr="0095710C">
              <w:t>1.95%</w:t>
            </w:r>
          </w:p>
        </w:tc>
        <w:tc>
          <w:tcPr>
            <w:tcW w:w="878" w:type="dxa"/>
          </w:tcPr>
          <w:p w:rsidR="0066543A" w:rsidRPr="0095710C" w:rsidRDefault="0066543A" w:rsidP="000C02AA">
            <w:pPr>
              <w:spacing w:after="0"/>
              <w:jc w:val="center"/>
            </w:pPr>
            <w:r w:rsidRPr="0095710C">
              <w:t>2.98%</w:t>
            </w:r>
          </w:p>
        </w:tc>
        <w:tc>
          <w:tcPr>
            <w:tcW w:w="877" w:type="dxa"/>
          </w:tcPr>
          <w:p w:rsidR="0066543A" w:rsidRPr="0095710C" w:rsidRDefault="0066543A" w:rsidP="000C02AA">
            <w:pPr>
              <w:spacing w:after="0"/>
              <w:jc w:val="center"/>
            </w:pPr>
            <w:r w:rsidRPr="0095710C">
              <w:t>1.80%</w:t>
            </w:r>
          </w:p>
        </w:tc>
        <w:tc>
          <w:tcPr>
            <w:tcW w:w="833" w:type="dxa"/>
          </w:tcPr>
          <w:p w:rsidR="0066543A" w:rsidRPr="0095710C" w:rsidRDefault="0066543A" w:rsidP="000C02AA">
            <w:pPr>
              <w:spacing w:after="0"/>
              <w:jc w:val="center"/>
            </w:pPr>
            <w:r w:rsidRPr="0095710C">
              <w:t>2.75%</w:t>
            </w:r>
          </w:p>
        </w:tc>
        <w:tc>
          <w:tcPr>
            <w:tcW w:w="922" w:type="dxa"/>
          </w:tcPr>
          <w:p w:rsidR="0066543A" w:rsidRPr="0095710C" w:rsidRDefault="0066543A" w:rsidP="000C02AA">
            <w:pPr>
              <w:spacing w:after="0"/>
              <w:jc w:val="center"/>
            </w:pPr>
            <w:r w:rsidRPr="0095710C">
              <w:t>2.47%</w:t>
            </w:r>
          </w:p>
        </w:tc>
        <w:tc>
          <w:tcPr>
            <w:tcW w:w="878" w:type="dxa"/>
          </w:tcPr>
          <w:p w:rsidR="0066543A" w:rsidRPr="0095710C" w:rsidRDefault="0066543A" w:rsidP="000C02AA">
            <w:pPr>
              <w:spacing w:after="0"/>
              <w:jc w:val="center"/>
            </w:pPr>
            <w:r w:rsidRPr="0095710C">
              <w:t>3.76%</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191"/>
          <w:jc w:val="center"/>
        </w:trPr>
        <w:tc>
          <w:tcPr>
            <w:tcW w:w="355" w:type="dxa"/>
            <w:vMerge w:val="restart"/>
          </w:tcPr>
          <w:p w:rsidR="0066543A" w:rsidRPr="0095710C" w:rsidRDefault="0066543A" w:rsidP="000C02AA">
            <w:pPr>
              <w:spacing w:after="0"/>
            </w:pPr>
            <w:r w:rsidRPr="0095710C">
              <w:t>2</w:t>
            </w:r>
          </w:p>
        </w:tc>
        <w:tc>
          <w:tcPr>
            <w:tcW w:w="1170" w:type="dxa"/>
            <w:vMerge w:val="restart"/>
          </w:tcPr>
          <w:p w:rsidR="0066543A" w:rsidRPr="0095710C" w:rsidRDefault="0066543A" w:rsidP="000C02AA">
            <w:pPr>
              <w:spacing w:after="0"/>
              <w:jc w:val="center"/>
            </w:pPr>
            <w:r w:rsidRPr="0095710C">
              <w:t>Ericsson</w:t>
            </w:r>
          </w:p>
        </w:tc>
        <w:tc>
          <w:tcPr>
            <w:tcW w:w="877" w:type="dxa"/>
          </w:tcPr>
          <w:p w:rsidR="0066543A" w:rsidRPr="0095710C" w:rsidRDefault="0066543A" w:rsidP="000C02AA">
            <w:pPr>
              <w:spacing w:after="0"/>
              <w:jc w:val="center"/>
            </w:pPr>
            <w:r w:rsidRPr="0095710C">
              <w:t>0.66%</w:t>
            </w:r>
          </w:p>
        </w:tc>
        <w:tc>
          <w:tcPr>
            <w:tcW w:w="833" w:type="dxa"/>
          </w:tcPr>
          <w:p w:rsidR="0066543A" w:rsidRPr="0095710C" w:rsidRDefault="0066543A" w:rsidP="000C02AA">
            <w:pPr>
              <w:spacing w:after="0"/>
              <w:jc w:val="center"/>
            </w:pPr>
            <w:r w:rsidRPr="0095710C">
              <w:t>0.81%</w:t>
            </w:r>
          </w:p>
        </w:tc>
        <w:tc>
          <w:tcPr>
            <w:tcW w:w="922" w:type="dxa"/>
          </w:tcPr>
          <w:p w:rsidR="0066543A" w:rsidRPr="0095710C" w:rsidRDefault="0066543A" w:rsidP="000C02AA">
            <w:pPr>
              <w:spacing w:after="0"/>
              <w:jc w:val="center"/>
            </w:pPr>
            <w:r w:rsidRPr="0095710C">
              <w:t>0.01%</w:t>
            </w:r>
          </w:p>
        </w:tc>
        <w:tc>
          <w:tcPr>
            <w:tcW w:w="878" w:type="dxa"/>
          </w:tcPr>
          <w:p w:rsidR="0066543A" w:rsidRPr="0095710C" w:rsidRDefault="0066543A" w:rsidP="000C02AA">
            <w:pPr>
              <w:spacing w:after="0"/>
              <w:jc w:val="center"/>
            </w:pPr>
            <w:r w:rsidRPr="0095710C">
              <w:t>0.01%</w:t>
            </w:r>
          </w:p>
        </w:tc>
        <w:tc>
          <w:tcPr>
            <w:tcW w:w="877" w:type="dxa"/>
          </w:tcPr>
          <w:p w:rsidR="0066543A" w:rsidRPr="0095710C" w:rsidRDefault="0066543A" w:rsidP="000C02AA">
            <w:pPr>
              <w:spacing w:after="0"/>
              <w:jc w:val="center"/>
            </w:pPr>
            <w:r w:rsidRPr="0095710C">
              <w:t>0.01%</w:t>
            </w:r>
          </w:p>
        </w:tc>
        <w:tc>
          <w:tcPr>
            <w:tcW w:w="833" w:type="dxa"/>
          </w:tcPr>
          <w:p w:rsidR="0066543A" w:rsidRPr="0095710C" w:rsidRDefault="0066543A" w:rsidP="000C02AA">
            <w:pPr>
              <w:spacing w:after="0"/>
              <w:jc w:val="center"/>
            </w:pPr>
            <w:r w:rsidRPr="0095710C">
              <w:t>0.01%</w:t>
            </w:r>
          </w:p>
        </w:tc>
        <w:tc>
          <w:tcPr>
            <w:tcW w:w="922" w:type="dxa"/>
          </w:tcPr>
          <w:p w:rsidR="0066543A" w:rsidRPr="0095710C" w:rsidRDefault="0066543A" w:rsidP="000C02AA">
            <w:pPr>
              <w:spacing w:after="0"/>
              <w:jc w:val="center"/>
            </w:pPr>
            <w:r w:rsidRPr="0095710C">
              <w:t>1.14%</w:t>
            </w:r>
          </w:p>
        </w:tc>
        <w:tc>
          <w:tcPr>
            <w:tcW w:w="878" w:type="dxa"/>
          </w:tcPr>
          <w:p w:rsidR="0066543A" w:rsidRPr="0095710C" w:rsidRDefault="0066543A" w:rsidP="000C02AA">
            <w:pPr>
              <w:spacing w:after="0"/>
              <w:jc w:val="center"/>
            </w:pPr>
            <w:r w:rsidRPr="0095710C">
              <w:t>1.39%</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2</w:t>
            </w:r>
          </w:p>
        </w:tc>
      </w:tr>
      <w:tr w:rsidR="0066543A" w:rsidRPr="0095710C" w:rsidTr="00D201C3">
        <w:trPr>
          <w:trHeight w:val="24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tcPr>
          <w:p w:rsidR="0066543A" w:rsidRPr="0095710C" w:rsidRDefault="0066543A" w:rsidP="000C02AA">
            <w:pPr>
              <w:spacing w:after="0"/>
              <w:jc w:val="center"/>
            </w:pPr>
            <w:r w:rsidRPr="0095710C">
              <w:t>2.39%</w:t>
            </w:r>
          </w:p>
        </w:tc>
        <w:tc>
          <w:tcPr>
            <w:tcW w:w="833" w:type="dxa"/>
          </w:tcPr>
          <w:p w:rsidR="0066543A" w:rsidRPr="0095710C" w:rsidRDefault="0066543A" w:rsidP="000C02AA">
            <w:pPr>
              <w:spacing w:after="0"/>
              <w:jc w:val="center"/>
            </w:pPr>
            <w:r w:rsidRPr="0095710C">
              <w:t>2.91%</w:t>
            </w:r>
          </w:p>
        </w:tc>
        <w:tc>
          <w:tcPr>
            <w:tcW w:w="922" w:type="dxa"/>
          </w:tcPr>
          <w:p w:rsidR="0066543A" w:rsidRPr="0095710C" w:rsidRDefault="0066543A" w:rsidP="000C02AA">
            <w:pPr>
              <w:spacing w:after="0"/>
              <w:jc w:val="center"/>
            </w:pPr>
            <w:r w:rsidRPr="0095710C">
              <w:t>0.01%</w:t>
            </w:r>
          </w:p>
        </w:tc>
        <w:tc>
          <w:tcPr>
            <w:tcW w:w="878" w:type="dxa"/>
          </w:tcPr>
          <w:p w:rsidR="0066543A" w:rsidRPr="0095710C" w:rsidRDefault="0066543A" w:rsidP="000C02AA">
            <w:pPr>
              <w:spacing w:after="0"/>
              <w:jc w:val="center"/>
            </w:pPr>
            <w:r w:rsidRPr="0095710C">
              <w:t>0.02%</w:t>
            </w:r>
          </w:p>
        </w:tc>
        <w:tc>
          <w:tcPr>
            <w:tcW w:w="877" w:type="dxa"/>
          </w:tcPr>
          <w:p w:rsidR="0066543A" w:rsidRPr="0095710C" w:rsidRDefault="0066543A" w:rsidP="000C02AA">
            <w:pPr>
              <w:spacing w:after="0"/>
              <w:jc w:val="center"/>
            </w:pPr>
            <w:r w:rsidRPr="0095710C">
              <w:t>0.01%</w:t>
            </w:r>
          </w:p>
        </w:tc>
        <w:tc>
          <w:tcPr>
            <w:tcW w:w="833" w:type="dxa"/>
          </w:tcPr>
          <w:p w:rsidR="0066543A" w:rsidRPr="0095710C" w:rsidRDefault="0066543A" w:rsidP="000C02AA">
            <w:pPr>
              <w:spacing w:after="0"/>
              <w:jc w:val="center"/>
            </w:pPr>
            <w:r w:rsidRPr="0095710C">
              <w:t>0.02%</w:t>
            </w:r>
          </w:p>
        </w:tc>
        <w:tc>
          <w:tcPr>
            <w:tcW w:w="922" w:type="dxa"/>
          </w:tcPr>
          <w:p w:rsidR="0066543A" w:rsidRPr="0095710C" w:rsidRDefault="0066543A" w:rsidP="000C02AA">
            <w:pPr>
              <w:spacing w:after="0"/>
              <w:jc w:val="center"/>
            </w:pPr>
            <w:r w:rsidRPr="0095710C">
              <w:t>2.62%</w:t>
            </w:r>
          </w:p>
        </w:tc>
        <w:tc>
          <w:tcPr>
            <w:tcW w:w="878" w:type="dxa"/>
          </w:tcPr>
          <w:p w:rsidR="0066543A" w:rsidRPr="0095710C" w:rsidRDefault="0066543A" w:rsidP="000C02AA">
            <w:pPr>
              <w:spacing w:after="0"/>
              <w:jc w:val="center"/>
            </w:pPr>
            <w:r w:rsidRPr="0095710C">
              <w:t>3.19%</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4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vAlign w:val="bottom"/>
          </w:tcPr>
          <w:p w:rsidR="0066543A" w:rsidRPr="0095710C" w:rsidRDefault="0066543A" w:rsidP="000C02AA">
            <w:pPr>
              <w:spacing w:after="0"/>
              <w:jc w:val="center"/>
            </w:pPr>
            <w:r w:rsidRPr="0066543A">
              <w:t>0.30%</w:t>
            </w:r>
          </w:p>
        </w:tc>
        <w:tc>
          <w:tcPr>
            <w:tcW w:w="833" w:type="dxa"/>
            <w:vAlign w:val="bottom"/>
          </w:tcPr>
          <w:p w:rsidR="0066543A" w:rsidRPr="0095710C" w:rsidRDefault="0066543A" w:rsidP="000C02AA">
            <w:pPr>
              <w:spacing w:after="0"/>
              <w:jc w:val="center"/>
            </w:pPr>
            <w:r w:rsidRPr="0066543A">
              <w:t>0.36%</w:t>
            </w:r>
          </w:p>
        </w:tc>
        <w:tc>
          <w:tcPr>
            <w:tcW w:w="922" w:type="dxa"/>
            <w:vAlign w:val="bottom"/>
          </w:tcPr>
          <w:p w:rsidR="0066543A" w:rsidRPr="0095710C" w:rsidRDefault="0066543A" w:rsidP="000C02AA">
            <w:pPr>
              <w:spacing w:after="0"/>
              <w:jc w:val="center"/>
            </w:pPr>
            <w:r w:rsidRPr="0066543A">
              <w:t>0.01%</w:t>
            </w:r>
          </w:p>
        </w:tc>
        <w:tc>
          <w:tcPr>
            <w:tcW w:w="878" w:type="dxa"/>
            <w:vAlign w:val="bottom"/>
          </w:tcPr>
          <w:p w:rsidR="0066543A" w:rsidRPr="0095710C" w:rsidRDefault="0066543A" w:rsidP="000C02AA">
            <w:pPr>
              <w:spacing w:after="0"/>
              <w:jc w:val="center"/>
            </w:pPr>
            <w:r w:rsidRPr="0066543A">
              <w:t>0.01%</w:t>
            </w:r>
          </w:p>
        </w:tc>
        <w:tc>
          <w:tcPr>
            <w:tcW w:w="877" w:type="dxa"/>
            <w:vAlign w:val="bottom"/>
          </w:tcPr>
          <w:p w:rsidR="0066543A" w:rsidRPr="0095710C" w:rsidRDefault="0066543A" w:rsidP="000C02AA">
            <w:pPr>
              <w:spacing w:after="0"/>
              <w:jc w:val="center"/>
            </w:pPr>
            <w:r w:rsidRPr="0066543A">
              <w:t>0.01%</w:t>
            </w:r>
          </w:p>
        </w:tc>
        <w:tc>
          <w:tcPr>
            <w:tcW w:w="833" w:type="dxa"/>
            <w:vAlign w:val="bottom"/>
          </w:tcPr>
          <w:p w:rsidR="0066543A" w:rsidRPr="0095710C" w:rsidRDefault="0066543A" w:rsidP="000C02AA">
            <w:pPr>
              <w:spacing w:after="0"/>
              <w:jc w:val="center"/>
            </w:pPr>
            <w:r w:rsidRPr="0066543A">
              <w:t>0.01%</w:t>
            </w:r>
          </w:p>
        </w:tc>
        <w:tc>
          <w:tcPr>
            <w:tcW w:w="922" w:type="dxa"/>
          </w:tcPr>
          <w:p w:rsidR="0066543A" w:rsidRPr="0095710C" w:rsidRDefault="0066543A" w:rsidP="000C02AA">
            <w:pPr>
              <w:spacing w:after="0"/>
              <w:jc w:val="center"/>
            </w:pPr>
            <w:r w:rsidRPr="0066543A">
              <w:t> </w:t>
            </w:r>
          </w:p>
        </w:tc>
        <w:tc>
          <w:tcPr>
            <w:tcW w:w="878" w:type="dxa"/>
          </w:tcPr>
          <w:p w:rsidR="0066543A" w:rsidRPr="0095710C" w:rsidRDefault="0066543A" w:rsidP="000C02AA">
            <w:pPr>
              <w:spacing w:after="0"/>
              <w:jc w:val="center"/>
            </w:pPr>
            <w:r w:rsidRPr="0066543A">
              <w:t> </w:t>
            </w:r>
          </w:p>
        </w:tc>
        <w:tc>
          <w:tcPr>
            <w:tcW w:w="810" w:type="dxa"/>
          </w:tcPr>
          <w:p w:rsidR="0066543A" w:rsidRPr="0095710C" w:rsidRDefault="0066543A" w:rsidP="000C02AA">
            <w:pPr>
              <w:spacing w:after="0"/>
              <w:jc w:val="center"/>
            </w:pPr>
            <w:r w:rsidRPr="0066543A">
              <w:t>S1</w:t>
            </w:r>
          </w:p>
        </w:tc>
        <w:tc>
          <w:tcPr>
            <w:tcW w:w="990" w:type="dxa"/>
          </w:tcPr>
          <w:p w:rsidR="0066543A" w:rsidRPr="0095710C" w:rsidRDefault="0066543A" w:rsidP="000C02AA">
            <w:pPr>
              <w:spacing w:after="0"/>
              <w:jc w:val="center"/>
            </w:pPr>
            <w:r w:rsidRPr="0066543A">
              <w:t>Note 2B</w:t>
            </w:r>
          </w:p>
        </w:tc>
      </w:tr>
      <w:tr w:rsidR="0066543A" w:rsidRPr="0095710C" w:rsidTr="00D201C3">
        <w:trPr>
          <w:trHeight w:val="195"/>
          <w:jc w:val="center"/>
        </w:trPr>
        <w:tc>
          <w:tcPr>
            <w:tcW w:w="355" w:type="dxa"/>
            <w:vMerge w:val="restart"/>
          </w:tcPr>
          <w:p w:rsidR="0066543A" w:rsidRPr="0095710C" w:rsidRDefault="0066543A" w:rsidP="000C02AA">
            <w:pPr>
              <w:spacing w:after="0"/>
            </w:pPr>
            <w:r w:rsidRPr="0095710C">
              <w:t>3</w:t>
            </w:r>
          </w:p>
        </w:tc>
        <w:tc>
          <w:tcPr>
            <w:tcW w:w="1170" w:type="dxa"/>
            <w:vMerge w:val="restart"/>
          </w:tcPr>
          <w:p w:rsidR="0066543A" w:rsidRPr="0095710C" w:rsidRDefault="0066543A" w:rsidP="000C02AA">
            <w:pPr>
              <w:spacing w:after="0"/>
              <w:jc w:val="center"/>
            </w:pPr>
            <w:r w:rsidRPr="0095710C">
              <w:t>Samsung</w:t>
            </w:r>
          </w:p>
        </w:tc>
        <w:tc>
          <w:tcPr>
            <w:tcW w:w="877" w:type="dxa"/>
          </w:tcPr>
          <w:p w:rsidR="0066543A" w:rsidRPr="0095710C" w:rsidRDefault="0066543A" w:rsidP="000C02AA">
            <w:pPr>
              <w:spacing w:after="0"/>
              <w:jc w:val="center"/>
            </w:pPr>
            <w:r w:rsidRPr="0095710C">
              <w:t>4.50%</w:t>
            </w:r>
          </w:p>
        </w:tc>
        <w:tc>
          <w:tcPr>
            <w:tcW w:w="833" w:type="dxa"/>
          </w:tcPr>
          <w:p w:rsidR="0066543A" w:rsidRPr="0095710C" w:rsidRDefault="0066543A" w:rsidP="000C02AA">
            <w:pPr>
              <w:spacing w:after="0"/>
              <w:jc w:val="center"/>
            </w:pPr>
            <w:r w:rsidRPr="0095710C">
              <w:t>9%</w:t>
            </w:r>
          </w:p>
        </w:tc>
        <w:tc>
          <w:tcPr>
            <w:tcW w:w="922" w:type="dxa"/>
          </w:tcPr>
          <w:p w:rsidR="0066543A" w:rsidRPr="0095710C" w:rsidRDefault="0066543A" w:rsidP="000C02AA">
            <w:pPr>
              <w:spacing w:after="0"/>
              <w:jc w:val="center"/>
            </w:pPr>
            <w:r w:rsidRPr="0095710C">
              <w:t>2.70%</w:t>
            </w:r>
          </w:p>
        </w:tc>
        <w:tc>
          <w:tcPr>
            <w:tcW w:w="878" w:type="dxa"/>
          </w:tcPr>
          <w:p w:rsidR="0066543A" w:rsidRPr="0095710C" w:rsidRDefault="0066543A" w:rsidP="000C02AA">
            <w:pPr>
              <w:spacing w:after="0"/>
              <w:jc w:val="center"/>
            </w:pPr>
            <w:r w:rsidRPr="0095710C">
              <w:t>5.50%</w:t>
            </w:r>
          </w:p>
        </w:tc>
        <w:tc>
          <w:tcPr>
            <w:tcW w:w="877" w:type="dxa"/>
          </w:tcPr>
          <w:p w:rsidR="0066543A" w:rsidRPr="0095710C" w:rsidRDefault="0066543A" w:rsidP="000C02AA">
            <w:pPr>
              <w:spacing w:after="0"/>
              <w:jc w:val="center"/>
            </w:pPr>
            <w:r w:rsidRPr="0095710C">
              <w:t>2.60%</w:t>
            </w:r>
          </w:p>
        </w:tc>
        <w:tc>
          <w:tcPr>
            <w:tcW w:w="833" w:type="dxa"/>
          </w:tcPr>
          <w:p w:rsidR="0066543A" w:rsidRPr="0095710C" w:rsidRDefault="0066543A" w:rsidP="000C02AA">
            <w:pPr>
              <w:spacing w:after="0"/>
              <w:jc w:val="center"/>
            </w:pPr>
            <w:r w:rsidRPr="0095710C">
              <w:t>5.10%</w:t>
            </w:r>
          </w:p>
        </w:tc>
        <w:tc>
          <w:tcPr>
            <w:tcW w:w="922" w:type="dxa"/>
          </w:tcPr>
          <w:p w:rsidR="0066543A" w:rsidRPr="0095710C" w:rsidRDefault="0066543A" w:rsidP="000C02AA">
            <w:pPr>
              <w:spacing w:after="0"/>
              <w:jc w:val="center"/>
            </w:pPr>
            <w:r w:rsidRPr="0095710C">
              <w:t>3.50%</w:t>
            </w:r>
          </w:p>
        </w:tc>
        <w:tc>
          <w:tcPr>
            <w:tcW w:w="878" w:type="dxa"/>
          </w:tcPr>
          <w:p w:rsidR="0066543A" w:rsidRPr="0095710C" w:rsidRDefault="0066543A" w:rsidP="000C02AA">
            <w:pPr>
              <w:spacing w:after="0"/>
              <w:jc w:val="center"/>
            </w:pPr>
            <w:r w:rsidRPr="0095710C">
              <w:t>7%</w:t>
            </w:r>
          </w:p>
        </w:tc>
        <w:tc>
          <w:tcPr>
            <w:tcW w:w="810" w:type="dxa"/>
          </w:tcPr>
          <w:p w:rsidR="0066543A" w:rsidRPr="0095710C" w:rsidRDefault="0066543A" w:rsidP="000C02AA">
            <w:pPr>
              <w:spacing w:after="0"/>
              <w:jc w:val="center"/>
            </w:pPr>
            <w:r w:rsidRPr="0095710C">
              <w:t>S1, S2</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195"/>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tcPr>
          <w:p w:rsidR="0066543A" w:rsidRPr="0095710C" w:rsidRDefault="0066543A" w:rsidP="000C02AA">
            <w:pPr>
              <w:spacing w:after="0"/>
              <w:jc w:val="center"/>
            </w:pPr>
            <w:r w:rsidRPr="0095710C">
              <w:t>4.50%</w:t>
            </w:r>
          </w:p>
        </w:tc>
        <w:tc>
          <w:tcPr>
            <w:tcW w:w="833" w:type="dxa"/>
          </w:tcPr>
          <w:p w:rsidR="0066543A" w:rsidRPr="0095710C" w:rsidRDefault="0066543A" w:rsidP="000C02AA">
            <w:pPr>
              <w:spacing w:after="0"/>
              <w:jc w:val="center"/>
            </w:pPr>
            <w:r w:rsidRPr="0095710C">
              <w:t>9%</w:t>
            </w:r>
          </w:p>
        </w:tc>
        <w:tc>
          <w:tcPr>
            <w:tcW w:w="922" w:type="dxa"/>
          </w:tcPr>
          <w:p w:rsidR="0066543A" w:rsidRPr="0095710C" w:rsidRDefault="0066543A" w:rsidP="000C02AA">
            <w:pPr>
              <w:spacing w:after="0"/>
              <w:jc w:val="center"/>
            </w:pPr>
            <w:r w:rsidRPr="0095710C">
              <w:t>2.70%</w:t>
            </w:r>
          </w:p>
        </w:tc>
        <w:tc>
          <w:tcPr>
            <w:tcW w:w="878" w:type="dxa"/>
          </w:tcPr>
          <w:p w:rsidR="0066543A" w:rsidRPr="0095710C" w:rsidRDefault="0066543A" w:rsidP="000C02AA">
            <w:pPr>
              <w:spacing w:after="0"/>
              <w:jc w:val="center"/>
            </w:pPr>
            <w:r w:rsidRPr="0095710C">
              <w:t>5.50%</w:t>
            </w:r>
          </w:p>
        </w:tc>
        <w:tc>
          <w:tcPr>
            <w:tcW w:w="877" w:type="dxa"/>
          </w:tcPr>
          <w:p w:rsidR="0066543A" w:rsidRPr="0095710C" w:rsidRDefault="0066543A" w:rsidP="000C02AA">
            <w:pPr>
              <w:spacing w:after="0"/>
              <w:jc w:val="center"/>
            </w:pPr>
            <w:r w:rsidRPr="0095710C">
              <w:t>2.60%</w:t>
            </w:r>
          </w:p>
        </w:tc>
        <w:tc>
          <w:tcPr>
            <w:tcW w:w="833" w:type="dxa"/>
          </w:tcPr>
          <w:p w:rsidR="0066543A" w:rsidRPr="0095710C" w:rsidRDefault="0066543A" w:rsidP="000C02AA">
            <w:pPr>
              <w:spacing w:after="0"/>
              <w:jc w:val="center"/>
            </w:pPr>
            <w:r w:rsidRPr="0095710C">
              <w:t>5.10%</w:t>
            </w:r>
          </w:p>
        </w:tc>
        <w:tc>
          <w:tcPr>
            <w:tcW w:w="922" w:type="dxa"/>
          </w:tcPr>
          <w:p w:rsidR="0066543A" w:rsidRPr="0095710C" w:rsidRDefault="0066543A" w:rsidP="000C02AA">
            <w:pPr>
              <w:spacing w:after="0"/>
              <w:jc w:val="center"/>
            </w:pPr>
            <w:r w:rsidRPr="0095710C">
              <w:t>4.50%</w:t>
            </w:r>
          </w:p>
        </w:tc>
        <w:tc>
          <w:tcPr>
            <w:tcW w:w="878" w:type="dxa"/>
          </w:tcPr>
          <w:p w:rsidR="0066543A" w:rsidRPr="0095710C" w:rsidRDefault="0066543A" w:rsidP="000C02AA">
            <w:pPr>
              <w:spacing w:after="0"/>
              <w:jc w:val="center"/>
            </w:pPr>
            <w:r w:rsidRPr="0095710C">
              <w:t>3.5%</w:t>
            </w:r>
          </w:p>
        </w:tc>
        <w:tc>
          <w:tcPr>
            <w:tcW w:w="810" w:type="dxa"/>
          </w:tcPr>
          <w:p w:rsidR="0066543A" w:rsidRPr="0095710C" w:rsidRDefault="0066543A" w:rsidP="000C02AA">
            <w:pPr>
              <w:spacing w:after="0"/>
              <w:jc w:val="center"/>
            </w:pPr>
            <w:r w:rsidRPr="0095710C">
              <w:t>S3</w:t>
            </w:r>
          </w:p>
        </w:tc>
        <w:tc>
          <w:tcPr>
            <w:tcW w:w="990" w:type="dxa"/>
          </w:tcPr>
          <w:p w:rsidR="0066543A" w:rsidRPr="0095710C" w:rsidRDefault="0066543A" w:rsidP="000C02AA">
            <w:pPr>
              <w:spacing w:after="0"/>
              <w:jc w:val="center"/>
            </w:pPr>
          </w:p>
        </w:tc>
      </w:tr>
      <w:tr w:rsidR="0066543A" w:rsidRPr="0095710C" w:rsidTr="00D201C3">
        <w:trPr>
          <w:trHeight w:val="208"/>
          <w:jc w:val="center"/>
        </w:trPr>
        <w:tc>
          <w:tcPr>
            <w:tcW w:w="355" w:type="dxa"/>
          </w:tcPr>
          <w:p w:rsidR="0066543A" w:rsidRPr="0095710C" w:rsidRDefault="0066543A" w:rsidP="000C02AA">
            <w:pPr>
              <w:spacing w:after="0"/>
            </w:pPr>
            <w:r w:rsidRPr="0095710C">
              <w:t>4</w:t>
            </w:r>
          </w:p>
        </w:tc>
        <w:tc>
          <w:tcPr>
            <w:tcW w:w="1170" w:type="dxa"/>
          </w:tcPr>
          <w:p w:rsidR="0066543A" w:rsidRPr="0095710C" w:rsidRDefault="0066543A" w:rsidP="000C02AA">
            <w:pPr>
              <w:spacing w:after="0"/>
              <w:jc w:val="center"/>
            </w:pPr>
            <w:r w:rsidRPr="0095710C">
              <w:t>Qualcomm</w:t>
            </w:r>
          </w:p>
        </w:tc>
        <w:tc>
          <w:tcPr>
            <w:tcW w:w="877" w:type="dxa"/>
          </w:tcPr>
          <w:p w:rsidR="0066543A" w:rsidRPr="0095710C" w:rsidRDefault="0066543A" w:rsidP="000C02AA">
            <w:pPr>
              <w:spacing w:after="0"/>
              <w:jc w:val="center"/>
            </w:pPr>
            <w:r w:rsidRPr="0095710C">
              <w:t>2.82%</w:t>
            </w:r>
          </w:p>
        </w:tc>
        <w:tc>
          <w:tcPr>
            <w:tcW w:w="833" w:type="dxa"/>
          </w:tcPr>
          <w:p w:rsidR="0066543A" w:rsidRPr="0095710C" w:rsidRDefault="0066543A" w:rsidP="000C02AA">
            <w:pPr>
              <w:spacing w:after="0"/>
              <w:jc w:val="center"/>
            </w:pPr>
            <w:r w:rsidRPr="0095710C">
              <w:t>4.30%</w:t>
            </w:r>
          </w:p>
        </w:tc>
        <w:tc>
          <w:tcPr>
            <w:tcW w:w="922" w:type="dxa"/>
          </w:tcPr>
          <w:p w:rsidR="0066543A" w:rsidRPr="0095710C" w:rsidRDefault="0066543A" w:rsidP="000C02AA">
            <w:pPr>
              <w:spacing w:after="0"/>
              <w:jc w:val="center"/>
            </w:pPr>
            <w:r w:rsidRPr="0095710C">
              <w:t>0.79%</w:t>
            </w:r>
          </w:p>
        </w:tc>
        <w:tc>
          <w:tcPr>
            <w:tcW w:w="878" w:type="dxa"/>
          </w:tcPr>
          <w:p w:rsidR="0066543A" w:rsidRPr="0095710C" w:rsidRDefault="0066543A" w:rsidP="000C02AA">
            <w:pPr>
              <w:spacing w:after="0"/>
              <w:jc w:val="center"/>
            </w:pPr>
            <w:r w:rsidRPr="0095710C">
              <w:t>1.20%</w:t>
            </w:r>
          </w:p>
        </w:tc>
        <w:tc>
          <w:tcPr>
            <w:tcW w:w="877" w:type="dxa"/>
          </w:tcPr>
          <w:p w:rsidR="0066543A" w:rsidRPr="0095710C" w:rsidRDefault="0066543A" w:rsidP="000C02AA">
            <w:pPr>
              <w:spacing w:after="0"/>
              <w:jc w:val="center"/>
            </w:pPr>
            <w:r w:rsidRPr="0095710C">
              <w:t>0.52%</w:t>
            </w:r>
          </w:p>
        </w:tc>
        <w:tc>
          <w:tcPr>
            <w:tcW w:w="833" w:type="dxa"/>
          </w:tcPr>
          <w:p w:rsidR="0066543A" w:rsidRPr="0095710C" w:rsidRDefault="0066543A" w:rsidP="000C02AA">
            <w:pPr>
              <w:spacing w:after="0"/>
              <w:jc w:val="center"/>
            </w:pPr>
            <w:r w:rsidRPr="0095710C">
              <w:t>0.80%</w:t>
            </w:r>
          </w:p>
        </w:tc>
        <w:tc>
          <w:tcPr>
            <w:tcW w:w="922" w:type="dxa"/>
          </w:tcPr>
          <w:p w:rsidR="0066543A" w:rsidRPr="0095710C" w:rsidRDefault="0066543A" w:rsidP="000C02AA">
            <w:pPr>
              <w:spacing w:after="0"/>
              <w:jc w:val="center"/>
            </w:pPr>
            <w:r w:rsidRPr="0095710C">
              <w:t>1.28%</w:t>
            </w:r>
          </w:p>
        </w:tc>
        <w:tc>
          <w:tcPr>
            <w:tcW w:w="878" w:type="dxa"/>
          </w:tcPr>
          <w:p w:rsidR="0066543A" w:rsidRPr="0095710C" w:rsidRDefault="0066543A" w:rsidP="000C02AA">
            <w:pPr>
              <w:spacing w:after="0"/>
              <w:jc w:val="center"/>
            </w:pPr>
            <w:r w:rsidRPr="0095710C">
              <w:t>1.94%</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4</w:t>
            </w:r>
          </w:p>
        </w:tc>
      </w:tr>
      <w:tr w:rsidR="0066543A" w:rsidRPr="0095710C" w:rsidTr="00D201C3">
        <w:trPr>
          <w:trHeight w:val="46"/>
          <w:jc w:val="center"/>
        </w:trPr>
        <w:tc>
          <w:tcPr>
            <w:tcW w:w="355" w:type="dxa"/>
          </w:tcPr>
          <w:p w:rsidR="0066543A" w:rsidRPr="0095710C" w:rsidRDefault="0066543A" w:rsidP="000C02AA">
            <w:pPr>
              <w:spacing w:after="0"/>
            </w:pPr>
            <w:r w:rsidRPr="0095710C">
              <w:t>5</w:t>
            </w:r>
          </w:p>
        </w:tc>
        <w:tc>
          <w:tcPr>
            <w:tcW w:w="1170" w:type="dxa"/>
          </w:tcPr>
          <w:p w:rsidR="0066543A" w:rsidRPr="0095710C" w:rsidRDefault="0066543A" w:rsidP="000C02AA">
            <w:pPr>
              <w:spacing w:after="0"/>
              <w:jc w:val="center"/>
            </w:pPr>
            <w:r w:rsidRPr="0095710C">
              <w:t>OPPO</w:t>
            </w:r>
          </w:p>
        </w:tc>
        <w:tc>
          <w:tcPr>
            <w:tcW w:w="877" w:type="dxa"/>
          </w:tcPr>
          <w:p w:rsidR="0066543A" w:rsidRPr="0095710C" w:rsidRDefault="0066543A" w:rsidP="000C02AA">
            <w:pPr>
              <w:spacing w:after="0"/>
              <w:jc w:val="center"/>
            </w:pPr>
            <w:r w:rsidRPr="0095710C">
              <w:t>2.77%</w:t>
            </w:r>
          </w:p>
        </w:tc>
        <w:tc>
          <w:tcPr>
            <w:tcW w:w="833" w:type="dxa"/>
          </w:tcPr>
          <w:p w:rsidR="0066543A" w:rsidRPr="0095710C" w:rsidRDefault="0066543A" w:rsidP="000C02AA">
            <w:pPr>
              <w:spacing w:after="0"/>
              <w:jc w:val="center"/>
            </w:pPr>
            <w:r w:rsidRPr="0095710C">
              <w:t>5.54%</w:t>
            </w:r>
          </w:p>
        </w:tc>
        <w:tc>
          <w:tcPr>
            <w:tcW w:w="922" w:type="dxa"/>
          </w:tcPr>
          <w:p w:rsidR="0066543A" w:rsidRPr="0095710C" w:rsidRDefault="0066543A" w:rsidP="000C02AA">
            <w:pPr>
              <w:spacing w:after="0"/>
              <w:jc w:val="center"/>
            </w:pPr>
            <w:r w:rsidRPr="0095710C">
              <w:t>2.13%</w:t>
            </w:r>
          </w:p>
        </w:tc>
        <w:tc>
          <w:tcPr>
            <w:tcW w:w="878" w:type="dxa"/>
          </w:tcPr>
          <w:p w:rsidR="0066543A" w:rsidRPr="0095710C" w:rsidRDefault="0066543A" w:rsidP="000C02AA">
            <w:pPr>
              <w:spacing w:after="0"/>
              <w:jc w:val="center"/>
            </w:pPr>
            <w:r w:rsidRPr="0095710C">
              <w:t>4.25%</w:t>
            </w:r>
          </w:p>
        </w:tc>
        <w:tc>
          <w:tcPr>
            <w:tcW w:w="877" w:type="dxa"/>
          </w:tcPr>
          <w:p w:rsidR="0066543A" w:rsidRPr="0095710C" w:rsidRDefault="0066543A" w:rsidP="000C02AA">
            <w:pPr>
              <w:spacing w:after="0"/>
              <w:jc w:val="center"/>
            </w:pPr>
            <w:r w:rsidRPr="0095710C">
              <w:t>2.04%</w:t>
            </w:r>
          </w:p>
        </w:tc>
        <w:tc>
          <w:tcPr>
            <w:tcW w:w="833" w:type="dxa"/>
          </w:tcPr>
          <w:p w:rsidR="0066543A" w:rsidRPr="0095710C" w:rsidRDefault="0066543A" w:rsidP="000C02AA">
            <w:pPr>
              <w:spacing w:after="0"/>
              <w:jc w:val="center"/>
            </w:pPr>
            <w:r w:rsidRPr="0095710C">
              <w:t>4.07%</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06"/>
          <w:jc w:val="center"/>
        </w:trPr>
        <w:tc>
          <w:tcPr>
            <w:tcW w:w="355" w:type="dxa"/>
            <w:vMerge w:val="restart"/>
          </w:tcPr>
          <w:p w:rsidR="0066543A" w:rsidRPr="0095710C" w:rsidRDefault="0066543A" w:rsidP="000C02AA">
            <w:pPr>
              <w:tabs>
                <w:tab w:val="left" w:pos="384"/>
              </w:tabs>
              <w:spacing w:after="0"/>
            </w:pPr>
            <w:r w:rsidRPr="0095710C">
              <w:t>6</w:t>
            </w:r>
          </w:p>
        </w:tc>
        <w:tc>
          <w:tcPr>
            <w:tcW w:w="1170" w:type="dxa"/>
            <w:vMerge w:val="restart"/>
          </w:tcPr>
          <w:p w:rsidR="0066543A" w:rsidRPr="0095710C" w:rsidRDefault="0066543A" w:rsidP="000C02AA">
            <w:pPr>
              <w:tabs>
                <w:tab w:val="left" w:pos="384"/>
              </w:tabs>
              <w:spacing w:after="0"/>
              <w:jc w:val="center"/>
            </w:pPr>
            <w:r w:rsidRPr="0095710C">
              <w:t>Apple</w:t>
            </w:r>
          </w:p>
        </w:tc>
        <w:tc>
          <w:tcPr>
            <w:tcW w:w="877" w:type="dxa"/>
          </w:tcPr>
          <w:p w:rsidR="0066543A" w:rsidRPr="0095710C" w:rsidRDefault="0066543A" w:rsidP="000C02AA">
            <w:pPr>
              <w:spacing w:after="0"/>
              <w:jc w:val="center"/>
            </w:pPr>
            <w:r w:rsidRPr="0095710C">
              <w:t>4.05%</w:t>
            </w:r>
          </w:p>
        </w:tc>
        <w:tc>
          <w:tcPr>
            <w:tcW w:w="833" w:type="dxa"/>
          </w:tcPr>
          <w:p w:rsidR="0066543A" w:rsidRPr="0095710C" w:rsidRDefault="0066543A" w:rsidP="000C02AA">
            <w:pPr>
              <w:spacing w:after="0"/>
              <w:jc w:val="center"/>
            </w:pPr>
            <w:r w:rsidRPr="0095710C">
              <w:t>6.17%</w:t>
            </w:r>
          </w:p>
        </w:tc>
        <w:tc>
          <w:tcPr>
            <w:tcW w:w="922" w:type="dxa"/>
          </w:tcPr>
          <w:p w:rsidR="0066543A" w:rsidRPr="0095710C" w:rsidRDefault="0066543A" w:rsidP="000C02AA">
            <w:pPr>
              <w:spacing w:after="0"/>
              <w:jc w:val="center"/>
            </w:pPr>
            <w:r w:rsidRPr="0095710C">
              <w:t>2.29%</w:t>
            </w:r>
          </w:p>
        </w:tc>
        <w:tc>
          <w:tcPr>
            <w:tcW w:w="878" w:type="dxa"/>
          </w:tcPr>
          <w:p w:rsidR="0066543A" w:rsidRPr="0095710C" w:rsidRDefault="0066543A" w:rsidP="000C02AA">
            <w:pPr>
              <w:spacing w:after="0"/>
              <w:jc w:val="center"/>
            </w:pPr>
            <w:r w:rsidRPr="0095710C">
              <w:t>3.50%</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26"/>
          <w:jc w:val="center"/>
        </w:trPr>
        <w:tc>
          <w:tcPr>
            <w:tcW w:w="35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77" w:type="dxa"/>
          </w:tcPr>
          <w:p w:rsidR="0066543A" w:rsidRPr="0095710C" w:rsidRDefault="0066543A" w:rsidP="000C02AA">
            <w:pPr>
              <w:spacing w:after="0"/>
              <w:jc w:val="center"/>
            </w:pPr>
            <w:r w:rsidRPr="0095710C">
              <w:t>2.98%</w:t>
            </w:r>
          </w:p>
        </w:tc>
        <w:tc>
          <w:tcPr>
            <w:tcW w:w="833" w:type="dxa"/>
          </w:tcPr>
          <w:p w:rsidR="0066543A" w:rsidRPr="0095710C" w:rsidRDefault="0066543A" w:rsidP="000C02AA">
            <w:pPr>
              <w:spacing w:after="0"/>
              <w:jc w:val="center"/>
            </w:pPr>
            <w:r w:rsidRPr="0095710C">
              <w:t>4.53%</w:t>
            </w:r>
          </w:p>
        </w:tc>
        <w:tc>
          <w:tcPr>
            <w:tcW w:w="922" w:type="dxa"/>
          </w:tcPr>
          <w:p w:rsidR="0066543A" w:rsidRPr="0095710C" w:rsidRDefault="0066543A" w:rsidP="000C02AA">
            <w:pPr>
              <w:spacing w:after="0"/>
              <w:jc w:val="center"/>
            </w:pPr>
            <w:r w:rsidRPr="0095710C">
              <w:t>0.54%</w:t>
            </w:r>
          </w:p>
        </w:tc>
        <w:tc>
          <w:tcPr>
            <w:tcW w:w="878" w:type="dxa"/>
          </w:tcPr>
          <w:p w:rsidR="0066543A" w:rsidRPr="0095710C" w:rsidRDefault="0066543A" w:rsidP="000C02AA">
            <w:pPr>
              <w:spacing w:after="0"/>
              <w:jc w:val="center"/>
            </w:pPr>
            <w:r w:rsidRPr="0095710C">
              <w:t>0.82%</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 5</w:t>
            </w:r>
          </w:p>
        </w:tc>
      </w:tr>
      <w:tr w:rsidR="0066543A" w:rsidRPr="0095710C" w:rsidTr="00D201C3">
        <w:trPr>
          <w:trHeight w:val="195"/>
          <w:jc w:val="center"/>
        </w:trPr>
        <w:tc>
          <w:tcPr>
            <w:tcW w:w="355" w:type="dxa"/>
          </w:tcPr>
          <w:p w:rsidR="0066543A" w:rsidRPr="0095710C" w:rsidRDefault="0066543A" w:rsidP="000C02AA">
            <w:pPr>
              <w:tabs>
                <w:tab w:val="left" w:pos="384"/>
              </w:tabs>
              <w:spacing w:after="0"/>
            </w:pPr>
            <w:r w:rsidRPr="0095710C">
              <w:t>7</w:t>
            </w:r>
          </w:p>
        </w:tc>
        <w:tc>
          <w:tcPr>
            <w:tcW w:w="1170" w:type="dxa"/>
          </w:tcPr>
          <w:p w:rsidR="0066543A" w:rsidRPr="0095710C" w:rsidRDefault="0066543A" w:rsidP="000C02AA">
            <w:pPr>
              <w:tabs>
                <w:tab w:val="left" w:pos="384"/>
              </w:tabs>
              <w:spacing w:after="0"/>
              <w:jc w:val="center"/>
            </w:pPr>
            <w:r w:rsidRPr="0095710C">
              <w:t>ZTE</w:t>
            </w:r>
          </w:p>
        </w:tc>
        <w:tc>
          <w:tcPr>
            <w:tcW w:w="877" w:type="dxa"/>
          </w:tcPr>
          <w:p w:rsidR="0066543A" w:rsidRPr="0095710C" w:rsidRDefault="0066543A" w:rsidP="000C02AA">
            <w:pPr>
              <w:spacing w:after="0"/>
              <w:jc w:val="center"/>
            </w:pPr>
            <w:r w:rsidRPr="0095710C">
              <w:rPr>
                <w:rFonts w:eastAsia="SimSun"/>
              </w:rPr>
              <w:t>3.7%</w:t>
            </w:r>
          </w:p>
        </w:tc>
        <w:tc>
          <w:tcPr>
            <w:tcW w:w="833" w:type="dxa"/>
          </w:tcPr>
          <w:p w:rsidR="0066543A" w:rsidRPr="0095710C" w:rsidRDefault="0066543A" w:rsidP="000C02AA">
            <w:pPr>
              <w:spacing w:after="0"/>
              <w:jc w:val="center"/>
            </w:pPr>
            <w:r w:rsidRPr="0095710C">
              <w:rPr>
                <w:rFonts w:eastAsia="SimSun"/>
              </w:rPr>
              <w:t>7.4%</w:t>
            </w:r>
          </w:p>
        </w:tc>
        <w:tc>
          <w:tcPr>
            <w:tcW w:w="922" w:type="dxa"/>
          </w:tcPr>
          <w:p w:rsidR="0066543A" w:rsidRPr="0095710C" w:rsidRDefault="0066543A" w:rsidP="000C02AA">
            <w:pPr>
              <w:spacing w:after="0"/>
              <w:jc w:val="center"/>
            </w:pPr>
            <w:r w:rsidRPr="0095710C">
              <w:rPr>
                <w:rFonts w:eastAsia="SimSun"/>
              </w:rPr>
              <w:t>2.28%</w:t>
            </w:r>
          </w:p>
        </w:tc>
        <w:tc>
          <w:tcPr>
            <w:tcW w:w="878" w:type="dxa"/>
          </w:tcPr>
          <w:p w:rsidR="0066543A" w:rsidRPr="0095710C" w:rsidRDefault="0066543A" w:rsidP="000C02AA">
            <w:pPr>
              <w:spacing w:after="0"/>
              <w:jc w:val="center"/>
            </w:pPr>
            <w:r w:rsidRPr="0095710C">
              <w:rPr>
                <w:rFonts w:eastAsia="SimSun"/>
              </w:rPr>
              <w:t>4.57%</w:t>
            </w:r>
          </w:p>
        </w:tc>
        <w:tc>
          <w:tcPr>
            <w:tcW w:w="877" w:type="dxa"/>
          </w:tcPr>
          <w:p w:rsidR="0066543A" w:rsidRPr="0095710C" w:rsidRDefault="0066543A" w:rsidP="000C02AA">
            <w:pPr>
              <w:spacing w:after="0"/>
              <w:jc w:val="center"/>
            </w:pPr>
            <w:r w:rsidRPr="0095710C">
              <w:rPr>
                <w:rFonts w:eastAsia="SimSun"/>
              </w:rPr>
              <w:t>2.03%</w:t>
            </w:r>
          </w:p>
        </w:tc>
        <w:tc>
          <w:tcPr>
            <w:tcW w:w="833" w:type="dxa"/>
          </w:tcPr>
          <w:p w:rsidR="0066543A" w:rsidRPr="0095710C" w:rsidRDefault="0066543A" w:rsidP="000C02AA">
            <w:pPr>
              <w:spacing w:after="0"/>
              <w:jc w:val="center"/>
            </w:pPr>
            <w:r w:rsidRPr="0095710C">
              <w:rPr>
                <w:rFonts w:eastAsia="SimSun"/>
              </w:rPr>
              <w:t>4.05%</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66"/>
          <w:jc w:val="center"/>
        </w:trPr>
        <w:tc>
          <w:tcPr>
            <w:tcW w:w="355" w:type="dxa"/>
            <w:vMerge w:val="restart"/>
          </w:tcPr>
          <w:p w:rsidR="0066543A" w:rsidRPr="0066543A" w:rsidRDefault="0066543A" w:rsidP="000C02AA">
            <w:pPr>
              <w:tabs>
                <w:tab w:val="left" w:pos="384"/>
              </w:tabs>
              <w:spacing w:after="0"/>
            </w:pPr>
            <w:r w:rsidRPr="0066543A">
              <w:t>8</w:t>
            </w:r>
          </w:p>
        </w:tc>
        <w:tc>
          <w:tcPr>
            <w:tcW w:w="1170" w:type="dxa"/>
            <w:vMerge w:val="restart"/>
          </w:tcPr>
          <w:p w:rsidR="0066543A" w:rsidRPr="0095710C" w:rsidRDefault="0066543A" w:rsidP="000C02AA">
            <w:pPr>
              <w:tabs>
                <w:tab w:val="left" w:pos="384"/>
              </w:tabs>
              <w:spacing w:after="0"/>
              <w:jc w:val="center"/>
            </w:pPr>
            <w:r w:rsidRPr="0066543A">
              <w:t>MediaTek</w:t>
            </w:r>
          </w:p>
        </w:tc>
        <w:tc>
          <w:tcPr>
            <w:tcW w:w="877" w:type="dxa"/>
          </w:tcPr>
          <w:p w:rsidR="0066543A" w:rsidRPr="0095710C" w:rsidRDefault="0066543A" w:rsidP="000C02AA">
            <w:pPr>
              <w:spacing w:after="0"/>
              <w:jc w:val="center"/>
            </w:pPr>
            <w:r w:rsidRPr="0095710C">
              <w:t>2.43%</w:t>
            </w:r>
          </w:p>
        </w:tc>
        <w:tc>
          <w:tcPr>
            <w:tcW w:w="833" w:type="dxa"/>
          </w:tcPr>
          <w:p w:rsidR="0066543A" w:rsidRPr="0095710C" w:rsidRDefault="0066543A" w:rsidP="000C02AA">
            <w:pPr>
              <w:spacing w:after="0"/>
              <w:jc w:val="center"/>
            </w:pPr>
            <w:r w:rsidRPr="0095710C">
              <w:t>4.45%</w:t>
            </w:r>
          </w:p>
        </w:tc>
        <w:tc>
          <w:tcPr>
            <w:tcW w:w="922" w:type="dxa"/>
          </w:tcPr>
          <w:p w:rsidR="0066543A" w:rsidRPr="0095710C" w:rsidRDefault="0066543A" w:rsidP="000C02AA">
            <w:pPr>
              <w:spacing w:after="0"/>
              <w:jc w:val="center"/>
            </w:pPr>
            <w:r w:rsidRPr="0095710C">
              <w:t> </w:t>
            </w:r>
          </w:p>
        </w:tc>
        <w:tc>
          <w:tcPr>
            <w:tcW w:w="878" w:type="dxa"/>
          </w:tcPr>
          <w:p w:rsidR="0066543A" w:rsidRPr="0095710C" w:rsidRDefault="0066543A" w:rsidP="000C02AA">
            <w:pPr>
              <w:spacing w:after="0"/>
              <w:jc w:val="center"/>
            </w:pPr>
            <w:r w:rsidRPr="0095710C">
              <w:t> </w:t>
            </w:r>
          </w:p>
        </w:tc>
        <w:tc>
          <w:tcPr>
            <w:tcW w:w="877" w:type="dxa"/>
          </w:tcPr>
          <w:p w:rsidR="0066543A" w:rsidRPr="0095710C" w:rsidRDefault="0066543A" w:rsidP="000C02AA">
            <w:pPr>
              <w:spacing w:after="0"/>
              <w:jc w:val="center"/>
            </w:pPr>
            <w:r w:rsidRPr="0095710C">
              <w:t> </w:t>
            </w:r>
          </w:p>
        </w:tc>
        <w:tc>
          <w:tcPr>
            <w:tcW w:w="833" w:type="dxa"/>
          </w:tcPr>
          <w:p w:rsidR="0066543A" w:rsidRPr="0095710C" w:rsidRDefault="0066543A" w:rsidP="000C02AA">
            <w:pPr>
              <w:spacing w:after="0"/>
              <w:jc w:val="center"/>
            </w:pPr>
            <w:r w:rsidRPr="0095710C">
              <w:t> </w:t>
            </w:r>
          </w:p>
        </w:tc>
        <w:tc>
          <w:tcPr>
            <w:tcW w:w="922" w:type="dxa"/>
          </w:tcPr>
          <w:p w:rsidR="0066543A" w:rsidRPr="0095710C" w:rsidRDefault="0066543A" w:rsidP="000C02AA">
            <w:pPr>
              <w:spacing w:after="0"/>
              <w:jc w:val="center"/>
            </w:pPr>
            <w:r w:rsidRPr="0095710C">
              <w:t>2.72%</w:t>
            </w:r>
          </w:p>
        </w:tc>
        <w:tc>
          <w:tcPr>
            <w:tcW w:w="878" w:type="dxa"/>
          </w:tcPr>
          <w:p w:rsidR="0066543A" w:rsidRPr="0095710C" w:rsidRDefault="0066543A" w:rsidP="000C02AA">
            <w:pPr>
              <w:spacing w:after="0"/>
              <w:jc w:val="center"/>
            </w:pPr>
            <w:r w:rsidRPr="0095710C">
              <w:t>5.41%</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6</w:t>
            </w:r>
          </w:p>
        </w:tc>
      </w:tr>
      <w:tr w:rsidR="0066543A" w:rsidRPr="0095710C" w:rsidTr="00D201C3">
        <w:trPr>
          <w:trHeight w:val="266"/>
          <w:jc w:val="center"/>
        </w:trPr>
        <w:tc>
          <w:tcPr>
            <w:tcW w:w="355" w:type="dxa"/>
            <w:vMerge/>
          </w:tcPr>
          <w:p w:rsidR="0066543A" w:rsidRPr="0095710C" w:rsidRDefault="0066543A" w:rsidP="000C02AA">
            <w:pPr>
              <w:tabs>
                <w:tab w:val="left" w:pos="384"/>
              </w:tabs>
              <w:spacing w:after="0"/>
              <w:jc w:val="center"/>
            </w:pPr>
          </w:p>
        </w:tc>
        <w:tc>
          <w:tcPr>
            <w:tcW w:w="1170" w:type="dxa"/>
            <w:vMerge/>
          </w:tcPr>
          <w:p w:rsidR="0066543A" w:rsidRPr="0095710C" w:rsidRDefault="0066543A" w:rsidP="000C02AA">
            <w:pPr>
              <w:tabs>
                <w:tab w:val="left" w:pos="384"/>
              </w:tabs>
              <w:spacing w:after="0"/>
              <w:jc w:val="center"/>
            </w:pPr>
          </w:p>
        </w:tc>
        <w:tc>
          <w:tcPr>
            <w:tcW w:w="877" w:type="dxa"/>
          </w:tcPr>
          <w:p w:rsidR="0066543A" w:rsidRPr="0095710C" w:rsidRDefault="0066543A" w:rsidP="000C02AA">
            <w:pPr>
              <w:spacing w:after="0"/>
              <w:jc w:val="center"/>
            </w:pPr>
            <w:r w:rsidRPr="0095710C">
              <w:t>0.84%</w:t>
            </w:r>
          </w:p>
        </w:tc>
        <w:tc>
          <w:tcPr>
            <w:tcW w:w="833" w:type="dxa"/>
          </w:tcPr>
          <w:p w:rsidR="0066543A" w:rsidRPr="0095710C" w:rsidRDefault="0066543A" w:rsidP="000C02AA">
            <w:pPr>
              <w:spacing w:after="0"/>
              <w:jc w:val="center"/>
            </w:pPr>
            <w:r w:rsidRPr="0095710C">
              <w:t>1.68%</w:t>
            </w:r>
          </w:p>
        </w:tc>
        <w:tc>
          <w:tcPr>
            <w:tcW w:w="922" w:type="dxa"/>
          </w:tcPr>
          <w:p w:rsidR="0066543A" w:rsidRPr="0095710C" w:rsidRDefault="0066543A" w:rsidP="000C02AA">
            <w:pPr>
              <w:spacing w:after="0"/>
              <w:jc w:val="center"/>
            </w:pPr>
            <w:r w:rsidRPr="0095710C">
              <w:t> </w:t>
            </w:r>
          </w:p>
        </w:tc>
        <w:tc>
          <w:tcPr>
            <w:tcW w:w="878" w:type="dxa"/>
          </w:tcPr>
          <w:p w:rsidR="0066543A" w:rsidRPr="0095710C" w:rsidRDefault="0066543A" w:rsidP="000C02AA">
            <w:pPr>
              <w:spacing w:after="0"/>
              <w:jc w:val="center"/>
            </w:pPr>
            <w:r w:rsidRPr="0095710C">
              <w:t> </w:t>
            </w:r>
          </w:p>
        </w:tc>
        <w:tc>
          <w:tcPr>
            <w:tcW w:w="877" w:type="dxa"/>
          </w:tcPr>
          <w:p w:rsidR="0066543A" w:rsidRPr="0095710C" w:rsidRDefault="0066543A" w:rsidP="000C02AA">
            <w:pPr>
              <w:spacing w:after="0"/>
              <w:jc w:val="center"/>
            </w:pPr>
            <w:r w:rsidRPr="0095710C">
              <w:t> </w:t>
            </w:r>
          </w:p>
        </w:tc>
        <w:tc>
          <w:tcPr>
            <w:tcW w:w="833" w:type="dxa"/>
          </w:tcPr>
          <w:p w:rsidR="0066543A" w:rsidRPr="0095710C" w:rsidRDefault="0066543A" w:rsidP="000C02AA">
            <w:pPr>
              <w:spacing w:after="0"/>
              <w:jc w:val="center"/>
            </w:pPr>
            <w:r w:rsidRPr="0095710C">
              <w:t> </w:t>
            </w:r>
          </w:p>
        </w:tc>
        <w:tc>
          <w:tcPr>
            <w:tcW w:w="922" w:type="dxa"/>
          </w:tcPr>
          <w:p w:rsidR="0066543A" w:rsidRPr="0095710C" w:rsidRDefault="0066543A" w:rsidP="000C02AA">
            <w:pPr>
              <w:spacing w:after="0"/>
              <w:jc w:val="center"/>
            </w:pPr>
            <w:r w:rsidRPr="0095710C">
              <w:t>0.87%</w:t>
            </w:r>
          </w:p>
        </w:tc>
        <w:tc>
          <w:tcPr>
            <w:tcW w:w="878" w:type="dxa"/>
          </w:tcPr>
          <w:p w:rsidR="0066543A" w:rsidRPr="0095710C" w:rsidRDefault="0066543A" w:rsidP="000C02AA">
            <w:pPr>
              <w:spacing w:after="0"/>
              <w:jc w:val="center"/>
            </w:pPr>
            <w:r w:rsidRPr="0095710C">
              <w:t>1.74%</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7</w:t>
            </w:r>
          </w:p>
        </w:tc>
      </w:tr>
      <w:tr w:rsidR="0066543A" w:rsidRPr="0095710C" w:rsidTr="00730C2B">
        <w:trPr>
          <w:trHeight w:val="20"/>
          <w:jc w:val="center"/>
        </w:trPr>
        <w:tc>
          <w:tcPr>
            <w:tcW w:w="1034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slots "DDDU"</w:t>
            </w:r>
          </w:p>
          <w:p w:rsidR="0066543A" w:rsidRPr="0095710C" w:rsidRDefault="0066543A" w:rsidP="000C02AA">
            <w:pPr>
              <w:spacing w:after="0"/>
            </w:pPr>
            <w:r w:rsidRPr="0095710C">
              <w:t>Note 5: Wake-Up Signal (WUS)</w:t>
            </w:r>
          </w:p>
          <w:p w:rsidR="0066543A" w:rsidRPr="0095710C" w:rsidRDefault="0066543A" w:rsidP="000C02AA">
            <w:pPr>
              <w:spacing w:after="0"/>
            </w:pPr>
            <w:r w:rsidRPr="0095710C">
              <w:t>Note 6: Baseline: static cross-slot scheduling (FR1: k0=2) + PDCCH monitoring periodicity of 1 slot</w:t>
            </w:r>
          </w:p>
          <w:p w:rsidR="0066543A" w:rsidRPr="0095710C" w:rsidRDefault="0066543A" w:rsidP="000C02AA">
            <w:pPr>
              <w:spacing w:after="0"/>
            </w:pPr>
            <w:r w:rsidRPr="0095710C">
              <w:t>Note 7: Baseline: static cross-slot scheduling (FR1: k0=2) + PDCCH monitoring periodicity of 4 slots</w:t>
            </w:r>
          </w:p>
        </w:tc>
      </w:tr>
    </w:tbl>
    <w:p w:rsidR="0066543A" w:rsidRPr="0095710C" w:rsidRDefault="0066543A" w:rsidP="0066543A"/>
    <w:p w:rsidR="0066543A" w:rsidRPr="002D7333" w:rsidRDefault="0066543A" w:rsidP="00505E7F">
      <w:pPr>
        <w:pStyle w:val="TH"/>
      </w:pPr>
      <w:r w:rsidRPr="002D7333">
        <w:t xml:space="preserve">Table A.1-3: Power Saving gain, FR1, Same-Slot Scheduling, 2 Rx antenna </w:t>
      </w:r>
    </w:p>
    <w:tbl>
      <w:tblPr>
        <w:tblStyle w:val="TableGrid"/>
        <w:tblW w:w="10435" w:type="dxa"/>
        <w:jc w:val="center"/>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66543A" w:rsidRPr="0095710C" w:rsidTr="00D201C3">
        <w:trPr>
          <w:trHeight w:val="208"/>
          <w:jc w:val="center"/>
        </w:trPr>
        <w:tc>
          <w:tcPr>
            <w:tcW w:w="445" w:type="dxa"/>
            <w:vMerge w:val="restart"/>
          </w:tcPr>
          <w:p w:rsidR="0066543A" w:rsidRPr="0095710C" w:rsidRDefault="0066543A" w:rsidP="000C02AA">
            <w:pPr>
              <w:spacing w:after="0"/>
            </w:pPr>
            <w:r w:rsidRPr="0095710C">
              <w:t>#</w:t>
            </w:r>
          </w:p>
        </w:tc>
        <w:tc>
          <w:tcPr>
            <w:tcW w:w="1170" w:type="dxa"/>
            <w:vMerge w:val="restart"/>
          </w:tcPr>
          <w:p w:rsidR="0066543A" w:rsidRPr="0095710C" w:rsidRDefault="0066543A" w:rsidP="000C02AA">
            <w:pPr>
              <w:spacing w:after="0"/>
              <w:jc w:val="center"/>
            </w:pPr>
            <w:r w:rsidRPr="0095710C">
              <w:t>Company</w:t>
            </w:r>
          </w:p>
        </w:tc>
        <w:tc>
          <w:tcPr>
            <w:tcW w:w="1620" w:type="dxa"/>
            <w:gridSpan w:val="2"/>
            <w:vMerge w:val="restart"/>
          </w:tcPr>
          <w:p w:rsidR="0066543A" w:rsidRPr="0095710C" w:rsidRDefault="0066543A" w:rsidP="000C02AA">
            <w:pPr>
              <w:spacing w:after="0"/>
              <w:jc w:val="center"/>
            </w:pPr>
            <w:r w:rsidRPr="0095710C">
              <w:t>IM traffic model</w:t>
            </w:r>
          </w:p>
        </w:tc>
        <w:tc>
          <w:tcPr>
            <w:tcW w:w="3420" w:type="dxa"/>
            <w:gridSpan w:val="5"/>
          </w:tcPr>
          <w:p w:rsidR="0066543A" w:rsidRPr="0095710C" w:rsidRDefault="0066543A" w:rsidP="000C02AA">
            <w:pPr>
              <w:spacing w:after="0"/>
              <w:jc w:val="center"/>
            </w:pPr>
            <w:r w:rsidRPr="0095710C">
              <w:t>Heartbeat traffic model</w:t>
            </w:r>
          </w:p>
        </w:tc>
        <w:tc>
          <w:tcPr>
            <w:tcW w:w="1620" w:type="dxa"/>
            <w:gridSpan w:val="2"/>
            <w:vMerge w:val="restart"/>
          </w:tcPr>
          <w:p w:rsidR="0066543A" w:rsidRPr="0095710C" w:rsidRDefault="0066543A" w:rsidP="000C02AA">
            <w:pPr>
              <w:spacing w:after="0"/>
              <w:jc w:val="center"/>
            </w:pPr>
            <w:r w:rsidRPr="0095710C">
              <w:t>VoIP traffic model</w:t>
            </w:r>
          </w:p>
        </w:tc>
        <w:tc>
          <w:tcPr>
            <w:tcW w:w="810" w:type="dxa"/>
            <w:vMerge w:val="restart"/>
          </w:tcPr>
          <w:p w:rsidR="0066543A" w:rsidRPr="0095710C" w:rsidRDefault="0066543A" w:rsidP="000C02AA">
            <w:pPr>
              <w:spacing w:after="0"/>
              <w:jc w:val="center"/>
            </w:pPr>
            <w:r w:rsidRPr="0095710C">
              <w:t>Schemes (Note 1)</w:t>
            </w:r>
          </w:p>
        </w:tc>
        <w:tc>
          <w:tcPr>
            <w:tcW w:w="1350" w:type="dxa"/>
            <w:vMerge w:val="restart"/>
          </w:tcPr>
          <w:p w:rsidR="0066543A" w:rsidRPr="0095710C" w:rsidRDefault="0066543A" w:rsidP="000C02AA">
            <w:pPr>
              <w:spacing w:after="0"/>
              <w:jc w:val="center"/>
            </w:pPr>
            <w:r w:rsidRPr="0095710C">
              <w:t>Notes</w:t>
            </w: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1620" w:type="dxa"/>
            <w:gridSpan w:val="2"/>
            <w:vMerge/>
          </w:tcPr>
          <w:p w:rsidR="0066543A" w:rsidRPr="0095710C" w:rsidRDefault="0066543A" w:rsidP="000C02AA">
            <w:pPr>
              <w:spacing w:after="0"/>
              <w:jc w:val="center"/>
            </w:pPr>
          </w:p>
        </w:tc>
        <w:tc>
          <w:tcPr>
            <w:tcW w:w="1710" w:type="dxa"/>
            <w:gridSpan w:val="3"/>
          </w:tcPr>
          <w:p w:rsidR="0066543A" w:rsidRPr="0095710C" w:rsidRDefault="0066543A" w:rsidP="000C02AA">
            <w:pPr>
              <w:spacing w:after="0"/>
              <w:jc w:val="center"/>
            </w:pPr>
            <w:r w:rsidRPr="0095710C">
              <w:t xml:space="preserve"> IAT = 200ms</w:t>
            </w:r>
          </w:p>
        </w:tc>
        <w:tc>
          <w:tcPr>
            <w:tcW w:w="1710" w:type="dxa"/>
            <w:gridSpan w:val="2"/>
          </w:tcPr>
          <w:p w:rsidR="0066543A" w:rsidRPr="0095710C" w:rsidRDefault="0066543A" w:rsidP="000C02AA">
            <w:pPr>
              <w:tabs>
                <w:tab w:val="left" w:pos="204"/>
              </w:tabs>
              <w:spacing w:after="0"/>
            </w:pPr>
            <w:r w:rsidRPr="0095710C">
              <w:tab/>
              <w:t>IAT = 80ms</w:t>
            </w:r>
          </w:p>
        </w:tc>
        <w:tc>
          <w:tcPr>
            <w:tcW w:w="1620" w:type="dxa"/>
            <w:gridSpan w:val="2"/>
            <w:vMerge/>
          </w:tcPr>
          <w:p w:rsidR="0066543A" w:rsidRPr="0095710C" w:rsidRDefault="0066543A" w:rsidP="000C02AA">
            <w:pPr>
              <w:spacing w:after="0"/>
              <w:jc w:val="center"/>
            </w:pPr>
          </w:p>
        </w:tc>
        <w:tc>
          <w:tcPr>
            <w:tcW w:w="810" w:type="dxa"/>
            <w:vMerge/>
          </w:tcPr>
          <w:p w:rsidR="0066543A" w:rsidRPr="0095710C" w:rsidRDefault="0066543A" w:rsidP="000C02AA">
            <w:pPr>
              <w:spacing w:after="0"/>
              <w:jc w:val="center"/>
            </w:pPr>
          </w:p>
        </w:tc>
        <w:tc>
          <w:tcPr>
            <w:tcW w:w="1350" w:type="dxa"/>
            <w:vMerge/>
          </w:tcPr>
          <w:p w:rsidR="0066543A" w:rsidRPr="0095710C" w:rsidRDefault="0066543A" w:rsidP="000C02AA">
            <w:pPr>
              <w:spacing w:after="0"/>
              <w:jc w:val="center"/>
            </w:pPr>
          </w:p>
        </w:tc>
      </w:tr>
      <w:tr w:rsidR="0066543A" w:rsidRPr="0095710C" w:rsidTr="00D201C3">
        <w:trPr>
          <w:trHeight w:val="222"/>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Case 1</w:t>
            </w:r>
          </w:p>
        </w:tc>
        <w:tc>
          <w:tcPr>
            <w:tcW w:w="821" w:type="dxa"/>
            <w:gridSpan w:val="2"/>
          </w:tcPr>
          <w:p w:rsidR="0066543A" w:rsidRPr="0095710C" w:rsidRDefault="0066543A" w:rsidP="000C02AA">
            <w:pPr>
              <w:spacing w:after="0"/>
              <w:jc w:val="center"/>
            </w:pPr>
            <w:r w:rsidRPr="0095710C">
              <w:t>Case 2</w:t>
            </w:r>
          </w:p>
        </w:tc>
        <w:tc>
          <w:tcPr>
            <w:tcW w:w="821" w:type="dxa"/>
          </w:tcPr>
          <w:p w:rsidR="0066543A" w:rsidRPr="0095710C" w:rsidRDefault="0066543A" w:rsidP="000C02AA">
            <w:pPr>
              <w:spacing w:after="0"/>
              <w:jc w:val="center"/>
            </w:pPr>
            <w:r w:rsidRPr="0095710C">
              <w:t>Case 1</w:t>
            </w:r>
          </w:p>
        </w:tc>
        <w:tc>
          <w:tcPr>
            <w:tcW w:w="867"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900"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810" w:type="dxa"/>
            <w:vMerge/>
          </w:tcPr>
          <w:p w:rsidR="0066543A" w:rsidRPr="0095710C" w:rsidRDefault="0066543A" w:rsidP="000C02AA">
            <w:pPr>
              <w:spacing w:after="0"/>
              <w:jc w:val="center"/>
            </w:pPr>
          </w:p>
        </w:tc>
        <w:tc>
          <w:tcPr>
            <w:tcW w:w="1350" w:type="dxa"/>
            <w:vMerge/>
          </w:tcPr>
          <w:p w:rsidR="0066543A" w:rsidRPr="0095710C" w:rsidRDefault="0066543A" w:rsidP="000C02AA">
            <w:pPr>
              <w:spacing w:after="0"/>
              <w:jc w:val="center"/>
            </w:pPr>
          </w:p>
        </w:tc>
      </w:tr>
      <w:tr w:rsidR="0066543A" w:rsidRPr="0095710C" w:rsidTr="00D201C3">
        <w:trPr>
          <w:trHeight w:val="208"/>
          <w:jc w:val="center"/>
        </w:trPr>
        <w:tc>
          <w:tcPr>
            <w:tcW w:w="445" w:type="dxa"/>
            <w:vMerge w:val="restart"/>
          </w:tcPr>
          <w:p w:rsidR="0066543A" w:rsidRPr="0095710C" w:rsidRDefault="0066543A" w:rsidP="000C02AA">
            <w:pPr>
              <w:spacing w:after="0"/>
            </w:pPr>
            <w:r w:rsidRPr="0095710C">
              <w:t>1</w:t>
            </w:r>
          </w:p>
        </w:tc>
        <w:tc>
          <w:tcPr>
            <w:tcW w:w="1170" w:type="dxa"/>
            <w:vMerge w:val="restart"/>
          </w:tcPr>
          <w:p w:rsidR="0066543A" w:rsidRPr="0095710C" w:rsidRDefault="0066543A" w:rsidP="000C02AA">
            <w:pPr>
              <w:spacing w:after="0"/>
              <w:jc w:val="center"/>
            </w:pPr>
            <w:r w:rsidRPr="0095710C">
              <w:t>vivo</w:t>
            </w:r>
          </w:p>
        </w:tc>
        <w:tc>
          <w:tcPr>
            <w:tcW w:w="821" w:type="dxa"/>
          </w:tcPr>
          <w:p w:rsidR="0066543A" w:rsidRPr="0095710C" w:rsidRDefault="0066543A" w:rsidP="000C02AA">
            <w:pPr>
              <w:spacing w:after="0"/>
              <w:jc w:val="center"/>
            </w:pPr>
            <w:r w:rsidRPr="0095710C">
              <w:t>4.22%</w:t>
            </w:r>
          </w:p>
        </w:tc>
        <w:tc>
          <w:tcPr>
            <w:tcW w:w="821" w:type="dxa"/>
            <w:gridSpan w:val="2"/>
          </w:tcPr>
          <w:p w:rsidR="0066543A" w:rsidRPr="0095710C" w:rsidRDefault="0066543A" w:rsidP="000C02AA">
            <w:pPr>
              <w:spacing w:after="0"/>
              <w:jc w:val="center"/>
            </w:pPr>
            <w:r w:rsidRPr="0095710C">
              <w:t>8.44%</w:t>
            </w:r>
          </w:p>
        </w:tc>
        <w:tc>
          <w:tcPr>
            <w:tcW w:w="821" w:type="dxa"/>
          </w:tcPr>
          <w:p w:rsidR="0066543A" w:rsidRPr="0095710C" w:rsidRDefault="0066543A" w:rsidP="000C02AA">
            <w:pPr>
              <w:spacing w:after="0"/>
              <w:jc w:val="center"/>
            </w:pPr>
            <w:r w:rsidRPr="0095710C">
              <w:t>2.88%</w:t>
            </w:r>
          </w:p>
        </w:tc>
        <w:tc>
          <w:tcPr>
            <w:tcW w:w="867" w:type="dxa"/>
          </w:tcPr>
          <w:p w:rsidR="0066543A" w:rsidRPr="0095710C" w:rsidRDefault="0066543A" w:rsidP="000C02AA">
            <w:pPr>
              <w:spacing w:after="0"/>
              <w:jc w:val="center"/>
            </w:pPr>
            <w:r w:rsidRPr="0095710C">
              <w:t>5.76%</w:t>
            </w:r>
          </w:p>
        </w:tc>
        <w:tc>
          <w:tcPr>
            <w:tcW w:w="810" w:type="dxa"/>
          </w:tcPr>
          <w:p w:rsidR="0066543A" w:rsidRPr="0095710C" w:rsidRDefault="0066543A" w:rsidP="000C02AA">
            <w:pPr>
              <w:spacing w:after="0"/>
              <w:jc w:val="center"/>
            </w:pPr>
            <w:r w:rsidRPr="0095710C">
              <w:t>2.71%</w:t>
            </w:r>
          </w:p>
        </w:tc>
        <w:tc>
          <w:tcPr>
            <w:tcW w:w="900" w:type="dxa"/>
          </w:tcPr>
          <w:p w:rsidR="0066543A" w:rsidRPr="0095710C" w:rsidRDefault="0066543A" w:rsidP="000C02AA">
            <w:pPr>
              <w:spacing w:after="0"/>
              <w:jc w:val="center"/>
            </w:pPr>
            <w:r w:rsidRPr="0095710C">
              <w:t>5.43%</w:t>
            </w:r>
          </w:p>
        </w:tc>
        <w:tc>
          <w:tcPr>
            <w:tcW w:w="810" w:type="dxa"/>
          </w:tcPr>
          <w:p w:rsidR="0066543A" w:rsidRPr="0095710C" w:rsidRDefault="0066543A" w:rsidP="000C02AA">
            <w:pPr>
              <w:spacing w:after="0"/>
              <w:jc w:val="center"/>
            </w:pPr>
            <w:r w:rsidRPr="0095710C">
              <w:t>3.45%</w:t>
            </w:r>
          </w:p>
        </w:tc>
        <w:tc>
          <w:tcPr>
            <w:tcW w:w="810" w:type="dxa"/>
          </w:tcPr>
          <w:p w:rsidR="0066543A" w:rsidRPr="0095710C" w:rsidRDefault="0066543A" w:rsidP="000C02AA">
            <w:pPr>
              <w:spacing w:after="0"/>
              <w:jc w:val="center"/>
            </w:pPr>
            <w:r w:rsidRPr="0095710C">
              <w:t>6.89%</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8.99%</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7.02%</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6.87%</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S2</w:t>
            </w:r>
          </w:p>
        </w:tc>
        <w:tc>
          <w:tcPr>
            <w:tcW w:w="1350" w:type="dxa"/>
          </w:tcPr>
          <w:p w:rsidR="0066543A" w:rsidRPr="0095710C" w:rsidRDefault="0066543A" w:rsidP="000C02AA">
            <w:pPr>
              <w:spacing w:after="0"/>
              <w:jc w:val="center"/>
            </w:pPr>
            <w:r w:rsidRPr="0095710C">
              <w:t>Note 2</w:t>
            </w: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9.58%</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7.56%</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6.89%</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S2</w:t>
            </w:r>
          </w:p>
        </w:tc>
        <w:tc>
          <w:tcPr>
            <w:tcW w:w="1350" w:type="dxa"/>
          </w:tcPr>
          <w:p w:rsidR="0066543A" w:rsidRPr="0095710C" w:rsidRDefault="0066543A" w:rsidP="000C02AA">
            <w:pPr>
              <w:spacing w:after="0"/>
              <w:jc w:val="center"/>
            </w:pPr>
            <w:r w:rsidRPr="0095710C">
              <w:t>Note 2, Note 3</w:t>
            </w: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4.60%</w:t>
            </w:r>
          </w:p>
        </w:tc>
        <w:tc>
          <w:tcPr>
            <w:tcW w:w="810" w:type="dxa"/>
          </w:tcPr>
          <w:p w:rsidR="0066543A" w:rsidRPr="0095710C" w:rsidRDefault="0066543A" w:rsidP="000C02AA">
            <w:pPr>
              <w:spacing w:after="0"/>
              <w:jc w:val="center"/>
            </w:pPr>
            <w:r w:rsidRPr="0095710C">
              <w:t>6.89%</w:t>
            </w:r>
          </w:p>
        </w:tc>
        <w:tc>
          <w:tcPr>
            <w:tcW w:w="810" w:type="dxa"/>
          </w:tcPr>
          <w:p w:rsidR="0066543A" w:rsidRPr="0095710C" w:rsidRDefault="0066543A" w:rsidP="000C02AA">
            <w:pPr>
              <w:spacing w:after="0"/>
              <w:jc w:val="center"/>
            </w:pPr>
          </w:p>
        </w:tc>
        <w:tc>
          <w:tcPr>
            <w:tcW w:w="1350" w:type="dxa"/>
          </w:tcPr>
          <w:p w:rsidR="0066543A" w:rsidRPr="0095710C" w:rsidRDefault="0066543A" w:rsidP="000C02AA">
            <w:pPr>
              <w:spacing w:after="0"/>
              <w:jc w:val="center"/>
            </w:pPr>
            <w:r w:rsidRPr="0095710C">
              <w:t>Note 4, Note 5</w:t>
            </w:r>
          </w:p>
        </w:tc>
      </w:tr>
      <w:tr w:rsidR="0066543A" w:rsidRPr="0095710C" w:rsidTr="00D201C3">
        <w:trPr>
          <w:trHeight w:val="197"/>
          <w:jc w:val="center"/>
        </w:trPr>
        <w:tc>
          <w:tcPr>
            <w:tcW w:w="445" w:type="dxa"/>
            <w:vMerge w:val="restart"/>
          </w:tcPr>
          <w:p w:rsidR="0066543A" w:rsidRPr="0095710C" w:rsidRDefault="0066543A" w:rsidP="000C02AA">
            <w:pPr>
              <w:spacing w:after="0"/>
            </w:pPr>
            <w:r w:rsidRPr="0095710C">
              <w:t>2</w:t>
            </w:r>
          </w:p>
        </w:tc>
        <w:tc>
          <w:tcPr>
            <w:tcW w:w="1170" w:type="dxa"/>
            <w:vMerge w:val="restart"/>
          </w:tcPr>
          <w:p w:rsidR="0066543A" w:rsidRPr="0095710C" w:rsidRDefault="0066543A" w:rsidP="000C02AA">
            <w:pPr>
              <w:spacing w:after="0"/>
              <w:jc w:val="center"/>
            </w:pPr>
            <w:r w:rsidRPr="0095710C">
              <w:t>Ericsson</w:t>
            </w:r>
          </w:p>
        </w:tc>
        <w:tc>
          <w:tcPr>
            <w:tcW w:w="821" w:type="dxa"/>
          </w:tcPr>
          <w:p w:rsidR="0066543A" w:rsidRPr="0095710C" w:rsidRDefault="0066543A" w:rsidP="000C02AA">
            <w:pPr>
              <w:spacing w:after="0"/>
              <w:jc w:val="center"/>
            </w:pPr>
            <w:r w:rsidRPr="0095710C">
              <w:t>0.95%</w:t>
            </w:r>
          </w:p>
        </w:tc>
        <w:tc>
          <w:tcPr>
            <w:tcW w:w="821" w:type="dxa"/>
            <w:gridSpan w:val="2"/>
          </w:tcPr>
          <w:p w:rsidR="0066543A" w:rsidRPr="0095710C" w:rsidRDefault="0066543A" w:rsidP="000C02AA">
            <w:pPr>
              <w:spacing w:after="0"/>
              <w:jc w:val="center"/>
            </w:pPr>
            <w:r w:rsidRPr="0095710C">
              <w:t>1.76%</w:t>
            </w:r>
          </w:p>
        </w:tc>
        <w:tc>
          <w:tcPr>
            <w:tcW w:w="821" w:type="dxa"/>
          </w:tcPr>
          <w:p w:rsidR="0066543A" w:rsidRPr="0095710C" w:rsidRDefault="0066543A" w:rsidP="000C02AA">
            <w:pPr>
              <w:spacing w:after="0"/>
              <w:jc w:val="center"/>
            </w:pPr>
            <w:r w:rsidRPr="0095710C">
              <w:t>0.01%</w:t>
            </w:r>
          </w:p>
        </w:tc>
        <w:tc>
          <w:tcPr>
            <w:tcW w:w="867"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0.01%</w:t>
            </w:r>
          </w:p>
        </w:tc>
        <w:tc>
          <w:tcPr>
            <w:tcW w:w="900"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1.56%</w:t>
            </w:r>
          </w:p>
        </w:tc>
        <w:tc>
          <w:tcPr>
            <w:tcW w:w="810" w:type="dxa"/>
          </w:tcPr>
          <w:p w:rsidR="0066543A" w:rsidRPr="0095710C" w:rsidRDefault="0066543A" w:rsidP="000C02AA">
            <w:pPr>
              <w:spacing w:after="0"/>
              <w:jc w:val="center"/>
            </w:pPr>
            <w:r w:rsidRPr="0095710C">
              <w:t>2.89%</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6</w:t>
            </w:r>
          </w:p>
        </w:tc>
      </w:tr>
      <w:tr w:rsidR="0066543A" w:rsidRPr="0095710C" w:rsidTr="00D201C3">
        <w:trPr>
          <w:trHeight w:val="240"/>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3.05%</w:t>
            </w:r>
          </w:p>
        </w:tc>
        <w:tc>
          <w:tcPr>
            <w:tcW w:w="821" w:type="dxa"/>
            <w:gridSpan w:val="2"/>
          </w:tcPr>
          <w:p w:rsidR="0066543A" w:rsidRPr="0095710C" w:rsidRDefault="0066543A" w:rsidP="000C02AA">
            <w:pPr>
              <w:spacing w:after="0"/>
              <w:jc w:val="center"/>
            </w:pPr>
            <w:r w:rsidRPr="0095710C">
              <w:t>5.66%</w:t>
            </w:r>
          </w:p>
        </w:tc>
        <w:tc>
          <w:tcPr>
            <w:tcW w:w="821" w:type="dxa"/>
          </w:tcPr>
          <w:p w:rsidR="0066543A" w:rsidRPr="0095710C" w:rsidRDefault="0066543A" w:rsidP="000C02AA">
            <w:pPr>
              <w:spacing w:after="0"/>
              <w:jc w:val="center"/>
            </w:pPr>
            <w:r w:rsidRPr="0095710C">
              <w:t>0.22%</w:t>
            </w:r>
          </w:p>
        </w:tc>
        <w:tc>
          <w:tcPr>
            <w:tcW w:w="867" w:type="dxa"/>
          </w:tcPr>
          <w:p w:rsidR="0066543A" w:rsidRPr="0095710C" w:rsidRDefault="0066543A" w:rsidP="000C02AA">
            <w:pPr>
              <w:spacing w:after="0"/>
              <w:jc w:val="center"/>
            </w:pPr>
            <w:r w:rsidRPr="0095710C">
              <w:t>0.42%</w:t>
            </w:r>
          </w:p>
        </w:tc>
        <w:tc>
          <w:tcPr>
            <w:tcW w:w="810" w:type="dxa"/>
          </w:tcPr>
          <w:p w:rsidR="0066543A" w:rsidRPr="0095710C" w:rsidRDefault="0066543A" w:rsidP="000C02AA">
            <w:pPr>
              <w:spacing w:after="0"/>
              <w:jc w:val="center"/>
            </w:pPr>
            <w:r w:rsidRPr="0095710C">
              <w:t>0.20%</w:t>
            </w:r>
          </w:p>
        </w:tc>
        <w:tc>
          <w:tcPr>
            <w:tcW w:w="900" w:type="dxa"/>
          </w:tcPr>
          <w:p w:rsidR="0066543A" w:rsidRPr="0095710C" w:rsidRDefault="0066543A" w:rsidP="000C02AA">
            <w:pPr>
              <w:spacing w:after="0"/>
              <w:jc w:val="center"/>
            </w:pPr>
            <w:r w:rsidRPr="0095710C">
              <w:t>0.38%</w:t>
            </w:r>
          </w:p>
        </w:tc>
        <w:tc>
          <w:tcPr>
            <w:tcW w:w="810" w:type="dxa"/>
          </w:tcPr>
          <w:p w:rsidR="0066543A" w:rsidRPr="0095710C" w:rsidRDefault="0066543A" w:rsidP="000C02AA">
            <w:pPr>
              <w:spacing w:after="0"/>
              <w:jc w:val="center"/>
            </w:pPr>
            <w:r w:rsidRPr="0095710C">
              <w:t>3.33%</w:t>
            </w:r>
          </w:p>
        </w:tc>
        <w:tc>
          <w:tcPr>
            <w:tcW w:w="810" w:type="dxa"/>
          </w:tcPr>
          <w:p w:rsidR="0066543A" w:rsidRPr="0095710C" w:rsidRDefault="0066543A" w:rsidP="000C02AA">
            <w:pPr>
              <w:spacing w:after="0"/>
              <w:jc w:val="center"/>
            </w:pPr>
            <w:r w:rsidRPr="0095710C">
              <w:t>6.17%</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40"/>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5E0754">
              <w:t>0.44%</w:t>
            </w:r>
          </w:p>
        </w:tc>
        <w:tc>
          <w:tcPr>
            <w:tcW w:w="821" w:type="dxa"/>
            <w:gridSpan w:val="2"/>
          </w:tcPr>
          <w:p w:rsidR="0066543A" w:rsidRPr="0095710C" w:rsidRDefault="0066543A" w:rsidP="000C02AA">
            <w:pPr>
              <w:spacing w:after="0"/>
              <w:jc w:val="center"/>
            </w:pPr>
            <w:r w:rsidRPr="005E0754">
              <w:t>0.82%</w:t>
            </w:r>
          </w:p>
        </w:tc>
        <w:tc>
          <w:tcPr>
            <w:tcW w:w="821" w:type="dxa"/>
          </w:tcPr>
          <w:p w:rsidR="0066543A" w:rsidRPr="0095710C" w:rsidRDefault="0066543A" w:rsidP="000C02AA">
            <w:pPr>
              <w:spacing w:after="0"/>
              <w:jc w:val="center"/>
            </w:pPr>
            <w:r w:rsidRPr="005E0754">
              <w:t>0.01%</w:t>
            </w:r>
          </w:p>
        </w:tc>
        <w:tc>
          <w:tcPr>
            <w:tcW w:w="867" w:type="dxa"/>
          </w:tcPr>
          <w:p w:rsidR="0066543A" w:rsidRPr="0095710C" w:rsidRDefault="0066543A" w:rsidP="000C02AA">
            <w:pPr>
              <w:spacing w:after="0"/>
              <w:jc w:val="center"/>
            </w:pPr>
            <w:r w:rsidRPr="005E0754">
              <w:t>0.03%</w:t>
            </w:r>
          </w:p>
        </w:tc>
        <w:tc>
          <w:tcPr>
            <w:tcW w:w="810" w:type="dxa"/>
          </w:tcPr>
          <w:p w:rsidR="0066543A" w:rsidRPr="0095710C" w:rsidRDefault="0066543A" w:rsidP="000C02AA">
            <w:pPr>
              <w:spacing w:after="0"/>
              <w:jc w:val="center"/>
            </w:pPr>
            <w:r w:rsidRPr="005E0754">
              <w:t>0.01%</w:t>
            </w:r>
          </w:p>
        </w:tc>
        <w:tc>
          <w:tcPr>
            <w:tcW w:w="900"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 </w:t>
            </w:r>
          </w:p>
        </w:tc>
        <w:tc>
          <w:tcPr>
            <w:tcW w:w="810" w:type="dxa"/>
          </w:tcPr>
          <w:p w:rsidR="0066543A" w:rsidRPr="0095710C" w:rsidRDefault="0066543A" w:rsidP="000C02AA">
            <w:pPr>
              <w:spacing w:after="0"/>
              <w:jc w:val="center"/>
            </w:pPr>
            <w:r w:rsidRPr="005E0754">
              <w:t> </w:t>
            </w:r>
          </w:p>
        </w:tc>
        <w:tc>
          <w:tcPr>
            <w:tcW w:w="810" w:type="dxa"/>
          </w:tcPr>
          <w:p w:rsidR="0066543A" w:rsidRPr="0095710C" w:rsidRDefault="0066543A" w:rsidP="000C02AA">
            <w:pPr>
              <w:spacing w:after="0"/>
              <w:jc w:val="center"/>
            </w:pPr>
            <w:r>
              <w:t>S1</w:t>
            </w:r>
          </w:p>
        </w:tc>
        <w:tc>
          <w:tcPr>
            <w:tcW w:w="1350" w:type="dxa"/>
          </w:tcPr>
          <w:p w:rsidR="0066543A" w:rsidRPr="0095710C" w:rsidRDefault="0066543A" w:rsidP="000C02AA">
            <w:pPr>
              <w:spacing w:after="0"/>
              <w:jc w:val="center"/>
            </w:pPr>
            <w:r w:rsidRPr="005E0754">
              <w:t>Note 6B</w:t>
            </w:r>
          </w:p>
        </w:tc>
      </w:tr>
      <w:tr w:rsidR="0066543A" w:rsidRPr="0095710C" w:rsidTr="00D201C3">
        <w:trPr>
          <w:trHeight w:val="233"/>
          <w:jc w:val="center"/>
        </w:trPr>
        <w:tc>
          <w:tcPr>
            <w:tcW w:w="445" w:type="dxa"/>
          </w:tcPr>
          <w:p w:rsidR="0066543A" w:rsidRPr="0095710C" w:rsidRDefault="0066543A" w:rsidP="000C02AA">
            <w:pPr>
              <w:spacing w:after="0"/>
            </w:pPr>
            <w:r w:rsidRPr="0095710C">
              <w:t>3</w:t>
            </w:r>
          </w:p>
        </w:tc>
        <w:tc>
          <w:tcPr>
            <w:tcW w:w="1170" w:type="dxa"/>
          </w:tcPr>
          <w:p w:rsidR="0066543A" w:rsidRPr="0095710C" w:rsidRDefault="0066543A" w:rsidP="000C02AA">
            <w:pPr>
              <w:spacing w:after="0"/>
              <w:jc w:val="center"/>
            </w:pPr>
            <w:r w:rsidRPr="0095710C">
              <w:t>Qualcomm</w:t>
            </w:r>
          </w:p>
        </w:tc>
        <w:tc>
          <w:tcPr>
            <w:tcW w:w="821" w:type="dxa"/>
          </w:tcPr>
          <w:p w:rsidR="0066543A" w:rsidRPr="0095710C" w:rsidRDefault="0066543A" w:rsidP="000C02AA">
            <w:pPr>
              <w:spacing w:after="0"/>
              <w:jc w:val="center"/>
            </w:pPr>
            <w:r w:rsidRPr="0095710C">
              <w:t>3.72%</w:t>
            </w:r>
          </w:p>
        </w:tc>
        <w:tc>
          <w:tcPr>
            <w:tcW w:w="821" w:type="dxa"/>
            <w:gridSpan w:val="2"/>
          </w:tcPr>
          <w:p w:rsidR="0066543A" w:rsidRPr="0095710C" w:rsidRDefault="0066543A" w:rsidP="000C02AA">
            <w:pPr>
              <w:spacing w:after="0"/>
              <w:jc w:val="center"/>
            </w:pPr>
            <w:r w:rsidRPr="0095710C">
              <w:t>7.44%</w:t>
            </w:r>
          </w:p>
        </w:tc>
        <w:tc>
          <w:tcPr>
            <w:tcW w:w="821" w:type="dxa"/>
          </w:tcPr>
          <w:p w:rsidR="0066543A" w:rsidRPr="0095710C" w:rsidRDefault="0066543A" w:rsidP="000C02AA">
            <w:pPr>
              <w:spacing w:after="0"/>
              <w:jc w:val="center"/>
            </w:pPr>
            <w:r w:rsidRPr="0095710C">
              <w:t>1.25%</w:t>
            </w:r>
          </w:p>
        </w:tc>
        <w:tc>
          <w:tcPr>
            <w:tcW w:w="867" w:type="dxa"/>
          </w:tcPr>
          <w:p w:rsidR="0066543A" w:rsidRPr="0095710C" w:rsidRDefault="0066543A" w:rsidP="000C02AA">
            <w:pPr>
              <w:spacing w:after="0"/>
              <w:jc w:val="center"/>
            </w:pPr>
            <w:r w:rsidRPr="0095710C">
              <w:t>2.50%</w:t>
            </w:r>
          </w:p>
        </w:tc>
        <w:tc>
          <w:tcPr>
            <w:tcW w:w="810" w:type="dxa"/>
          </w:tcPr>
          <w:p w:rsidR="0066543A" w:rsidRPr="0095710C" w:rsidRDefault="0066543A" w:rsidP="000C02AA">
            <w:pPr>
              <w:spacing w:after="0"/>
              <w:jc w:val="center"/>
            </w:pPr>
            <w:r w:rsidRPr="0095710C">
              <w:t>0.86%</w:t>
            </w:r>
          </w:p>
        </w:tc>
        <w:tc>
          <w:tcPr>
            <w:tcW w:w="900" w:type="dxa"/>
          </w:tcPr>
          <w:p w:rsidR="0066543A" w:rsidRPr="0095710C" w:rsidRDefault="0066543A" w:rsidP="000C02AA">
            <w:pPr>
              <w:spacing w:after="0"/>
              <w:jc w:val="center"/>
            </w:pPr>
            <w:r w:rsidRPr="0095710C">
              <w:t>1.71%</w:t>
            </w:r>
          </w:p>
        </w:tc>
        <w:tc>
          <w:tcPr>
            <w:tcW w:w="810" w:type="dxa"/>
          </w:tcPr>
          <w:p w:rsidR="0066543A" w:rsidRPr="0095710C" w:rsidRDefault="0066543A" w:rsidP="000C02AA">
            <w:pPr>
              <w:spacing w:after="0"/>
              <w:jc w:val="center"/>
            </w:pPr>
            <w:r w:rsidRPr="0095710C">
              <w:t>1.98%</w:t>
            </w:r>
          </w:p>
        </w:tc>
        <w:tc>
          <w:tcPr>
            <w:tcW w:w="810" w:type="dxa"/>
          </w:tcPr>
          <w:p w:rsidR="0066543A" w:rsidRPr="0095710C" w:rsidRDefault="0066543A" w:rsidP="000C02AA">
            <w:pPr>
              <w:spacing w:after="0"/>
              <w:jc w:val="center"/>
            </w:pPr>
            <w:r w:rsidRPr="0095710C">
              <w:t>3.96%</w:t>
            </w:r>
          </w:p>
        </w:tc>
        <w:tc>
          <w:tcPr>
            <w:tcW w:w="810" w:type="dxa"/>
          </w:tcPr>
          <w:p w:rsidR="0066543A" w:rsidRPr="0095710C" w:rsidRDefault="0066543A" w:rsidP="000C02AA">
            <w:pPr>
              <w:spacing w:after="0"/>
              <w:jc w:val="center"/>
            </w:pPr>
          </w:p>
        </w:tc>
        <w:tc>
          <w:tcPr>
            <w:tcW w:w="1350" w:type="dxa"/>
          </w:tcPr>
          <w:p w:rsidR="0066543A" w:rsidRPr="0095710C" w:rsidRDefault="0066543A" w:rsidP="000C02AA">
            <w:pPr>
              <w:spacing w:after="0"/>
              <w:jc w:val="center"/>
            </w:pPr>
            <w:r w:rsidRPr="0095710C">
              <w:t>Note 7</w:t>
            </w:r>
          </w:p>
        </w:tc>
      </w:tr>
      <w:tr w:rsidR="0066543A" w:rsidRPr="0095710C" w:rsidTr="00D201C3">
        <w:trPr>
          <w:trHeight w:val="194"/>
          <w:jc w:val="center"/>
        </w:trPr>
        <w:tc>
          <w:tcPr>
            <w:tcW w:w="445" w:type="dxa"/>
          </w:tcPr>
          <w:p w:rsidR="0066543A" w:rsidRPr="0095710C" w:rsidRDefault="0066543A" w:rsidP="000C02AA">
            <w:pPr>
              <w:spacing w:after="0"/>
            </w:pPr>
            <w:r w:rsidRPr="0095710C">
              <w:t>4</w:t>
            </w:r>
          </w:p>
        </w:tc>
        <w:tc>
          <w:tcPr>
            <w:tcW w:w="1170" w:type="dxa"/>
          </w:tcPr>
          <w:p w:rsidR="0066543A" w:rsidRPr="0095710C" w:rsidRDefault="0066543A" w:rsidP="000C02AA">
            <w:pPr>
              <w:spacing w:after="0"/>
              <w:jc w:val="center"/>
            </w:pPr>
            <w:r w:rsidRPr="0095710C">
              <w:t>Nokia</w:t>
            </w: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9.2%</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6.8%</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6.1%</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08"/>
          <w:jc w:val="center"/>
        </w:trPr>
        <w:tc>
          <w:tcPr>
            <w:tcW w:w="445" w:type="dxa"/>
          </w:tcPr>
          <w:p w:rsidR="0066543A" w:rsidRPr="0095710C" w:rsidRDefault="0066543A" w:rsidP="000C02AA">
            <w:pPr>
              <w:spacing w:after="0"/>
            </w:pPr>
            <w:r w:rsidRPr="0095710C">
              <w:t>5</w:t>
            </w:r>
          </w:p>
        </w:tc>
        <w:tc>
          <w:tcPr>
            <w:tcW w:w="1170" w:type="dxa"/>
          </w:tcPr>
          <w:p w:rsidR="0066543A" w:rsidRPr="0095710C" w:rsidRDefault="0066543A" w:rsidP="000C02AA">
            <w:pPr>
              <w:spacing w:after="0"/>
              <w:jc w:val="center"/>
            </w:pPr>
            <w:r w:rsidRPr="0095710C">
              <w:t>CATT</w:t>
            </w:r>
          </w:p>
        </w:tc>
        <w:tc>
          <w:tcPr>
            <w:tcW w:w="821" w:type="dxa"/>
          </w:tcPr>
          <w:p w:rsidR="0066543A" w:rsidRPr="0095710C" w:rsidRDefault="0066543A" w:rsidP="000C02AA">
            <w:pPr>
              <w:spacing w:after="0"/>
              <w:jc w:val="center"/>
            </w:pPr>
            <w:r w:rsidRPr="0095710C">
              <w:t>2.16%</w:t>
            </w:r>
          </w:p>
        </w:tc>
        <w:tc>
          <w:tcPr>
            <w:tcW w:w="821" w:type="dxa"/>
            <w:gridSpan w:val="2"/>
          </w:tcPr>
          <w:p w:rsidR="0066543A" w:rsidRPr="0095710C" w:rsidRDefault="0066543A" w:rsidP="000C02AA">
            <w:pPr>
              <w:spacing w:after="0"/>
              <w:jc w:val="center"/>
            </w:pPr>
            <w:r w:rsidRPr="0095710C">
              <w:t>4.12%</w:t>
            </w:r>
          </w:p>
        </w:tc>
        <w:tc>
          <w:tcPr>
            <w:tcW w:w="821" w:type="dxa"/>
          </w:tcPr>
          <w:p w:rsidR="0066543A" w:rsidRPr="0095710C" w:rsidRDefault="0066543A" w:rsidP="000C02AA">
            <w:pPr>
              <w:spacing w:after="0"/>
              <w:jc w:val="center"/>
            </w:pPr>
            <w:r w:rsidRPr="0095710C">
              <w:t>1.30%</w:t>
            </w:r>
          </w:p>
        </w:tc>
        <w:tc>
          <w:tcPr>
            <w:tcW w:w="867" w:type="dxa"/>
          </w:tcPr>
          <w:p w:rsidR="0066543A" w:rsidRPr="0095710C" w:rsidRDefault="0066543A" w:rsidP="000C02AA">
            <w:pPr>
              <w:spacing w:after="0"/>
              <w:jc w:val="center"/>
            </w:pPr>
            <w:r w:rsidRPr="0095710C">
              <w:t>2.61%</w:t>
            </w:r>
          </w:p>
        </w:tc>
        <w:tc>
          <w:tcPr>
            <w:tcW w:w="810" w:type="dxa"/>
          </w:tcPr>
          <w:p w:rsidR="0066543A" w:rsidRPr="0095710C" w:rsidRDefault="0066543A" w:rsidP="000C02AA">
            <w:pPr>
              <w:spacing w:after="0"/>
              <w:jc w:val="center"/>
            </w:pPr>
            <w:r w:rsidRPr="0095710C">
              <w:t>1.23%</w:t>
            </w:r>
          </w:p>
        </w:tc>
        <w:tc>
          <w:tcPr>
            <w:tcW w:w="900" w:type="dxa"/>
          </w:tcPr>
          <w:p w:rsidR="0066543A" w:rsidRPr="0095710C" w:rsidRDefault="0066543A" w:rsidP="000C02AA">
            <w:pPr>
              <w:spacing w:after="0"/>
              <w:jc w:val="center"/>
            </w:pPr>
            <w:r w:rsidRPr="0095710C">
              <w:t>2.46%</w:t>
            </w:r>
          </w:p>
        </w:tc>
        <w:tc>
          <w:tcPr>
            <w:tcW w:w="810" w:type="dxa"/>
          </w:tcPr>
          <w:p w:rsidR="0066543A" w:rsidRPr="0095710C" w:rsidRDefault="0066543A" w:rsidP="000C02AA">
            <w:pPr>
              <w:spacing w:after="0"/>
              <w:jc w:val="center"/>
            </w:pPr>
            <w:r w:rsidRPr="0095710C">
              <w:t>1.16%</w:t>
            </w:r>
          </w:p>
        </w:tc>
        <w:tc>
          <w:tcPr>
            <w:tcW w:w="810" w:type="dxa"/>
          </w:tcPr>
          <w:p w:rsidR="0066543A" w:rsidRPr="0095710C" w:rsidRDefault="0066543A" w:rsidP="000C02AA">
            <w:pPr>
              <w:spacing w:after="0"/>
              <w:jc w:val="center"/>
            </w:pPr>
            <w:r w:rsidRPr="0095710C">
              <w:t>2.32%</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208"/>
          <w:jc w:val="center"/>
        </w:trPr>
        <w:tc>
          <w:tcPr>
            <w:tcW w:w="445" w:type="dxa"/>
          </w:tcPr>
          <w:p w:rsidR="0066543A" w:rsidRPr="0095710C" w:rsidRDefault="0066543A" w:rsidP="000C02AA">
            <w:pPr>
              <w:spacing w:after="0"/>
            </w:pPr>
            <w:r w:rsidRPr="0095710C">
              <w:t>6</w:t>
            </w:r>
          </w:p>
        </w:tc>
        <w:tc>
          <w:tcPr>
            <w:tcW w:w="1170" w:type="dxa"/>
          </w:tcPr>
          <w:p w:rsidR="0066543A" w:rsidRPr="0095710C" w:rsidRDefault="0066543A" w:rsidP="000C02AA">
            <w:pPr>
              <w:spacing w:after="0"/>
              <w:jc w:val="center"/>
            </w:pPr>
            <w:r w:rsidRPr="0095710C">
              <w:t>Spreadtrum</w:t>
            </w:r>
          </w:p>
        </w:tc>
        <w:tc>
          <w:tcPr>
            <w:tcW w:w="821" w:type="dxa"/>
          </w:tcPr>
          <w:p w:rsidR="0066543A" w:rsidRPr="0095710C" w:rsidRDefault="0066543A" w:rsidP="000C02AA">
            <w:pPr>
              <w:spacing w:after="0"/>
              <w:jc w:val="center"/>
            </w:pPr>
            <w:r w:rsidRPr="0095710C">
              <w:t>6.20%</w:t>
            </w:r>
          </w:p>
        </w:tc>
        <w:tc>
          <w:tcPr>
            <w:tcW w:w="821" w:type="dxa"/>
            <w:gridSpan w:val="2"/>
          </w:tcPr>
          <w:p w:rsidR="0066543A" w:rsidRPr="0095710C" w:rsidRDefault="0066543A" w:rsidP="000C02AA">
            <w:pPr>
              <w:spacing w:after="0"/>
              <w:jc w:val="center"/>
            </w:pPr>
            <w:r w:rsidRPr="0095710C">
              <w:t>12.3%</w:t>
            </w:r>
          </w:p>
        </w:tc>
        <w:tc>
          <w:tcPr>
            <w:tcW w:w="821" w:type="dxa"/>
          </w:tcPr>
          <w:p w:rsidR="0066543A" w:rsidRPr="0095710C" w:rsidRDefault="0066543A" w:rsidP="000C02AA">
            <w:pPr>
              <w:spacing w:after="0"/>
              <w:jc w:val="center"/>
            </w:pPr>
            <w:r w:rsidRPr="0095710C">
              <w:t>4.10%</w:t>
            </w:r>
          </w:p>
        </w:tc>
        <w:tc>
          <w:tcPr>
            <w:tcW w:w="867" w:type="dxa"/>
          </w:tcPr>
          <w:p w:rsidR="0066543A" w:rsidRPr="0095710C" w:rsidRDefault="0066543A" w:rsidP="000C02AA">
            <w:pPr>
              <w:spacing w:after="0"/>
              <w:jc w:val="center"/>
            </w:pPr>
            <w:r w:rsidRPr="0095710C">
              <w:t>8.20%</w:t>
            </w:r>
          </w:p>
        </w:tc>
        <w:tc>
          <w:tcPr>
            <w:tcW w:w="810" w:type="dxa"/>
          </w:tcPr>
          <w:p w:rsidR="0066543A" w:rsidRPr="0095710C" w:rsidRDefault="0066543A" w:rsidP="000C02AA">
            <w:pPr>
              <w:spacing w:after="0"/>
              <w:jc w:val="center"/>
            </w:pPr>
            <w:r w:rsidRPr="0095710C">
              <w:t>3.90%</w:t>
            </w:r>
          </w:p>
        </w:tc>
        <w:tc>
          <w:tcPr>
            <w:tcW w:w="900" w:type="dxa"/>
          </w:tcPr>
          <w:p w:rsidR="0066543A" w:rsidRPr="0095710C" w:rsidRDefault="0066543A" w:rsidP="000C02AA">
            <w:pPr>
              <w:spacing w:after="0"/>
              <w:jc w:val="center"/>
            </w:pPr>
            <w:r w:rsidRPr="0095710C">
              <w:t>7.80%</w:t>
            </w:r>
          </w:p>
        </w:tc>
        <w:tc>
          <w:tcPr>
            <w:tcW w:w="810" w:type="dxa"/>
          </w:tcPr>
          <w:p w:rsidR="0066543A" w:rsidRPr="0095710C" w:rsidRDefault="0066543A" w:rsidP="000C02AA">
            <w:pPr>
              <w:spacing w:after="0"/>
              <w:jc w:val="center"/>
            </w:pPr>
            <w:r w:rsidRPr="0095710C">
              <w:t>3.70%</w:t>
            </w:r>
          </w:p>
        </w:tc>
        <w:tc>
          <w:tcPr>
            <w:tcW w:w="810" w:type="dxa"/>
          </w:tcPr>
          <w:p w:rsidR="0066543A" w:rsidRPr="0095710C" w:rsidRDefault="0066543A" w:rsidP="000C02AA">
            <w:pPr>
              <w:spacing w:after="0"/>
              <w:jc w:val="center"/>
            </w:pPr>
            <w:r w:rsidRPr="0095710C">
              <w:t>7.20%</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194"/>
          <w:jc w:val="center"/>
        </w:trPr>
        <w:tc>
          <w:tcPr>
            <w:tcW w:w="445" w:type="dxa"/>
          </w:tcPr>
          <w:p w:rsidR="0066543A" w:rsidRPr="0095710C" w:rsidRDefault="0066543A" w:rsidP="000C02AA">
            <w:pPr>
              <w:spacing w:after="0"/>
            </w:pPr>
            <w:r w:rsidRPr="0095710C">
              <w:t>7</w:t>
            </w:r>
          </w:p>
        </w:tc>
        <w:tc>
          <w:tcPr>
            <w:tcW w:w="1170" w:type="dxa"/>
          </w:tcPr>
          <w:p w:rsidR="0066543A" w:rsidRPr="0095710C" w:rsidRDefault="0066543A" w:rsidP="000C02AA">
            <w:pPr>
              <w:spacing w:after="0"/>
              <w:jc w:val="center"/>
            </w:pPr>
            <w:r w:rsidRPr="0095710C">
              <w:t>OPPO</w:t>
            </w:r>
          </w:p>
        </w:tc>
        <w:tc>
          <w:tcPr>
            <w:tcW w:w="821" w:type="dxa"/>
          </w:tcPr>
          <w:p w:rsidR="0066543A" w:rsidRPr="0095710C" w:rsidRDefault="0066543A" w:rsidP="000C02AA">
            <w:pPr>
              <w:spacing w:after="0"/>
              <w:jc w:val="center"/>
            </w:pPr>
            <w:r w:rsidRPr="0095710C">
              <w:t>3.94%</w:t>
            </w:r>
          </w:p>
        </w:tc>
        <w:tc>
          <w:tcPr>
            <w:tcW w:w="821" w:type="dxa"/>
            <w:gridSpan w:val="2"/>
          </w:tcPr>
          <w:p w:rsidR="0066543A" w:rsidRPr="0095710C" w:rsidRDefault="0066543A" w:rsidP="000C02AA">
            <w:pPr>
              <w:spacing w:after="0"/>
              <w:jc w:val="center"/>
            </w:pPr>
            <w:r w:rsidRPr="0095710C">
              <w:t>7.88%</w:t>
            </w:r>
          </w:p>
        </w:tc>
        <w:tc>
          <w:tcPr>
            <w:tcW w:w="821" w:type="dxa"/>
          </w:tcPr>
          <w:p w:rsidR="0066543A" w:rsidRPr="0095710C" w:rsidRDefault="0066543A" w:rsidP="000C02AA">
            <w:pPr>
              <w:spacing w:after="0"/>
              <w:jc w:val="center"/>
            </w:pPr>
            <w:r w:rsidRPr="0095710C">
              <w:t>2.81%</w:t>
            </w:r>
          </w:p>
        </w:tc>
        <w:tc>
          <w:tcPr>
            <w:tcW w:w="867" w:type="dxa"/>
          </w:tcPr>
          <w:p w:rsidR="0066543A" w:rsidRPr="0095710C" w:rsidRDefault="0066543A" w:rsidP="000C02AA">
            <w:pPr>
              <w:spacing w:after="0"/>
              <w:jc w:val="center"/>
            </w:pPr>
            <w:r w:rsidRPr="0095710C">
              <w:t>5.61%</w:t>
            </w:r>
          </w:p>
        </w:tc>
        <w:tc>
          <w:tcPr>
            <w:tcW w:w="810" w:type="dxa"/>
          </w:tcPr>
          <w:p w:rsidR="0066543A" w:rsidRPr="0095710C" w:rsidRDefault="0066543A" w:rsidP="000C02AA">
            <w:pPr>
              <w:spacing w:after="0"/>
              <w:jc w:val="center"/>
            </w:pPr>
            <w:r w:rsidRPr="0095710C">
              <w:t>2.70%</w:t>
            </w:r>
          </w:p>
        </w:tc>
        <w:tc>
          <w:tcPr>
            <w:tcW w:w="900" w:type="dxa"/>
          </w:tcPr>
          <w:p w:rsidR="0066543A" w:rsidRPr="0095710C" w:rsidRDefault="0066543A" w:rsidP="000C02AA">
            <w:pPr>
              <w:spacing w:after="0"/>
              <w:jc w:val="center"/>
            </w:pPr>
            <w:r w:rsidRPr="0095710C">
              <w:t>5.40%</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42"/>
          <w:jc w:val="center"/>
        </w:trPr>
        <w:tc>
          <w:tcPr>
            <w:tcW w:w="445" w:type="dxa"/>
            <w:vMerge w:val="restart"/>
          </w:tcPr>
          <w:p w:rsidR="0066543A" w:rsidRPr="0095710C" w:rsidRDefault="0066543A" w:rsidP="000C02AA">
            <w:pPr>
              <w:tabs>
                <w:tab w:val="left" w:pos="384"/>
              </w:tabs>
              <w:spacing w:after="0"/>
            </w:pPr>
            <w:r w:rsidRPr="0095710C">
              <w:t>8</w:t>
            </w:r>
          </w:p>
        </w:tc>
        <w:tc>
          <w:tcPr>
            <w:tcW w:w="1170" w:type="dxa"/>
            <w:vMerge w:val="restart"/>
          </w:tcPr>
          <w:p w:rsidR="0066543A" w:rsidRPr="0095710C" w:rsidRDefault="0066543A" w:rsidP="000C02AA">
            <w:pPr>
              <w:tabs>
                <w:tab w:val="left" w:pos="384"/>
              </w:tabs>
              <w:spacing w:after="0"/>
              <w:jc w:val="center"/>
            </w:pPr>
            <w:r w:rsidRPr="0095710C">
              <w:t>Huawei, HiSilicon</w:t>
            </w:r>
          </w:p>
        </w:tc>
        <w:tc>
          <w:tcPr>
            <w:tcW w:w="821" w:type="dxa"/>
          </w:tcPr>
          <w:p w:rsidR="0066543A" w:rsidRPr="0095710C" w:rsidRDefault="0066543A" w:rsidP="000C02AA">
            <w:pPr>
              <w:spacing w:after="0"/>
              <w:jc w:val="center"/>
            </w:pPr>
            <w:r w:rsidRPr="0095710C">
              <w:t>0.64%</w:t>
            </w:r>
          </w:p>
        </w:tc>
        <w:tc>
          <w:tcPr>
            <w:tcW w:w="821" w:type="dxa"/>
            <w:gridSpan w:val="2"/>
          </w:tcPr>
          <w:p w:rsidR="0066543A" w:rsidRPr="0095710C" w:rsidRDefault="0066543A" w:rsidP="000C02AA">
            <w:pPr>
              <w:spacing w:after="0"/>
              <w:jc w:val="center"/>
            </w:pPr>
            <w:r w:rsidRPr="0095710C">
              <w:t>1.55%</w:t>
            </w:r>
          </w:p>
        </w:tc>
        <w:tc>
          <w:tcPr>
            <w:tcW w:w="821" w:type="dxa"/>
          </w:tcPr>
          <w:p w:rsidR="0066543A" w:rsidRPr="0095710C" w:rsidRDefault="0066543A" w:rsidP="000C02AA">
            <w:pPr>
              <w:spacing w:after="0"/>
              <w:jc w:val="center"/>
            </w:pPr>
            <w:r w:rsidRPr="0095710C">
              <w:t>0.24%</w:t>
            </w:r>
          </w:p>
        </w:tc>
        <w:tc>
          <w:tcPr>
            <w:tcW w:w="867" w:type="dxa"/>
          </w:tcPr>
          <w:p w:rsidR="0066543A" w:rsidRPr="0095710C" w:rsidRDefault="0066543A" w:rsidP="000C02AA">
            <w:pPr>
              <w:spacing w:after="0"/>
              <w:jc w:val="center"/>
            </w:pPr>
            <w:r w:rsidRPr="0095710C">
              <w:t>0.47%</w:t>
            </w:r>
          </w:p>
        </w:tc>
        <w:tc>
          <w:tcPr>
            <w:tcW w:w="810" w:type="dxa"/>
          </w:tcPr>
          <w:p w:rsidR="0066543A" w:rsidRPr="0095710C" w:rsidRDefault="0066543A" w:rsidP="000C02AA">
            <w:pPr>
              <w:spacing w:after="0"/>
              <w:jc w:val="center"/>
            </w:pPr>
            <w:r w:rsidRPr="0095710C">
              <w:t>0.21%</w:t>
            </w:r>
          </w:p>
        </w:tc>
        <w:tc>
          <w:tcPr>
            <w:tcW w:w="900" w:type="dxa"/>
          </w:tcPr>
          <w:p w:rsidR="0066543A" w:rsidRPr="0095710C" w:rsidRDefault="0066543A" w:rsidP="000C02AA">
            <w:pPr>
              <w:spacing w:after="0"/>
              <w:jc w:val="center"/>
            </w:pPr>
            <w:r w:rsidRPr="0095710C">
              <w:t>0.41%</w:t>
            </w:r>
          </w:p>
        </w:tc>
        <w:tc>
          <w:tcPr>
            <w:tcW w:w="810" w:type="dxa"/>
          </w:tcPr>
          <w:p w:rsidR="0066543A" w:rsidRPr="0095710C" w:rsidRDefault="0066543A" w:rsidP="000C02AA">
            <w:pPr>
              <w:spacing w:after="0"/>
              <w:jc w:val="center"/>
            </w:pPr>
            <w:r w:rsidRPr="0095710C">
              <w:t>2.79%</w:t>
            </w:r>
          </w:p>
        </w:tc>
        <w:tc>
          <w:tcPr>
            <w:tcW w:w="810" w:type="dxa"/>
          </w:tcPr>
          <w:p w:rsidR="0066543A" w:rsidRPr="0095710C" w:rsidRDefault="0066543A" w:rsidP="000C02AA">
            <w:pPr>
              <w:spacing w:after="0"/>
              <w:jc w:val="center"/>
            </w:pPr>
            <w:r w:rsidRPr="0095710C">
              <w:t>5.69%</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8A, 9A</w:t>
            </w:r>
          </w:p>
        </w:tc>
      </w:tr>
      <w:tr w:rsidR="0066543A" w:rsidRPr="0095710C" w:rsidTr="00D201C3">
        <w:trPr>
          <w:trHeight w:val="251"/>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t>0.82%</w:t>
            </w:r>
          </w:p>
        </w:tc>
        <w:tc>
          <w:tcPr>
            <w:tcW w:w="821" w:type="dxa"/>
            <w:gridSpan w:val="2"/>
          </w:tcPr>
          <w:p w:rsidR="0066543A" w:rsidRPr="0095710C" w:rsidRDefault="0066543A" w:rsidP="000C02AA">
            <w:pPr>
              <w:spacing w:after="0"/>
              <w:jc w:val="center"/>
            </w:pPr>
            <w:r w:rsidRPr="0095710C">
              <w:t>1.63%</w:t>
            </w:r>
          </w:p>
        </w:tc>
        <w:tc>
          <w:tcPr>
            <w:tcW w:w="821" w:type="dxa"/>
          </w:tcPr>
          <w:p w:rsidR="0066543A" w:rsidRPr="0095710C" w:rsidRDefault="0066543A" w:rsidP="000C02AA">
            <w:pPr>
              <w:spacing w:after="0"/>
              <w:jc w:val="center"/>
            </w:pPr>
            <w:r w:rsidRPr="0095710C">
              <w:t>0.24%</w:t>
            </w:r>
          </w:p>
        </w:tc>
        <w:tc>
          <w:tcPr>
            <w:tcW w:w="867" w:type="dxa"/>
          </w:tcPr>
          <w:p w:rsidR="0066543A" w:rsidRPr="0095710C" w:rsidRDefault="0066543A" w:rsidP="000C02AA">
            <w:pPr>
              <w:spacing w:after="0"/>
              <w:jc w:val="center"/>
            </w:pPr>
            <w:r w:rsidRPr="0095710C">
              <w:t>0.47%</w:t>
            </w:r>
          </w:p>
        </w:tc>
        <w:tc>
          <w:tcPr>
            <w:tcW w:w="810" w:type="dxa"/>
          </w:tcPr>
          <w:p w:rsidR="0066543A" w:rsidRPr="0095710C" w:rsidRDefault="0066543A" w:rsidP="000C02AA">
            <w:pPr>
              <w:spacing w:after="0"/>
              <w:jc w:val="center"/>
            </w:pPr>
            <w:r w:rsidRPr="0095710C">
              <w:t>0.21%</w:t>
            </w:r>
          </w:p>
        </w:tc>
        <w:tc>
          <w:tcPr>
            <w:tcW w:w="900" w:type="dxa"/>
          </w:tcPr>
          <w:p w:rsidR="0066543A" w:rsidRPr="0095710C" w:rsidRDefault="0066543A" w:rsidP="000C02AA">
            <w:pPr>
              <w:spacing w:after="0"/>
              <w:jc w:val="center"/>
            </w:pPr>
            <w:r w:rsidRPr="0095710C">
              <w:t>0.41%</w:t>
            </w:r>
          </w:p>
        </w:tc>
        <w:tc>
          <w:tcPr>
            <w:tcW w:w="810" w:type="dxa"/>
          </w:tcPr>
          <w:p w:rsidR="0066543A" w:rsidRPr="0095710C" w:rsidRDefault="0066543A" w:rsidP="000C02AA">
            <w:pPr>
              <w:spacing w:after="0"/>
              <w:jc w:val="center"/>
            </w:pPr>
            <w:r w:rsidRPr="0095710C">
              <w:t>2.85%</w:t>
            </w:r>
          </w:p>
        </w:tc>
        <w:tc>
          <w:tcPr>
            <w:tcW w:w="810" w:type="dxa"/>
          </w:tcPr>
          <w:p w:rsidR="0066543A" w:rsidRPr="0095710C" w:rsidRDefault="0066543A" w:rsidP="000C02AA">
            <w:pPr>
              <w:spacing w:after="0"/>
              <w:jc w:val="center"/>
            </w:pPr>
            <w:r w:rsidRPr="0095710C">
              <w:t>5.70%</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8B, 9A</w:t>
            </w:r>
          </w:p>
        </w:tc>
      </w:tr>
      <w:tr w:rsidR="0066543A" w:rsidRPr="0095710C" w:rsidTr="00D201C3">
        <w:trPr>
          <w:trHeight w:val="251"/>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rPr>
                <w:rFonts w:eastAsia="DengXian"/>
              </w:rPr>
              <w:t>1.47%</w:t>
            </w:r>
          </w:p>
        </w:tc>
        <w:tc>
          <w:tcPr>
            <w:tcW w:w="821" w:type="dxa"/>
            <w:gridSpan w:val="2"/>
          </w:tcPr>
          <w:p w:rsidR="0066543A" w:rsidRPr="0095710C" w:rsidRDefault="0066543A" w:rsidP="000C02AA">
            <w:pPr>
              <w:spacing w:after="0"/>
              <w:jc w:val="center"/>
            </w:pPr>
            <w:r w:rsidRPr="0095710C">
              <w:rPr>
                <w:rFonts w:eastAsia="DengXian"/>
              </w:rPr>
              <w:t>4.92%</w:t>
            </w:r>
          </w:p>
        </w:tc>
        <w:tc>
          <w:tcPr>
            <w:tcW w:w="821" w:type="dxa"/>
          </w:tcPr>
          <w:p w:rsidR="0066543A" w:rsidRPr="0095710C" w:rsidRDefault="0066543A" w:rsidP="000C02AA">
            <w:pPr>
              <w:spacing w:after="0"/>
              <w:jc w:val="center"/>
            </w:pPr>
            <w:r w:rsidRPr="0095710C">
              <w:rPr>
                <w:rFonts w:eastAsia="DengXian"/>
              </w:rPr>
              <w:t>2.19%</w:t>
            </w:r>
          </w:p>
        </w:tc>
        <w:tc>
          <w:tcPr>
            <w:tcW w:w="867" w:type="dxa"/>
          </w:tcPr>
          <w:p w:rsidR="0066543A" w:rsidRPr="0095710C" w:rsidRDefault="0066543A" w:rsidP="000C02AA">
            <w:pPr>
              <w:spacing w:after="0"/>
              <w:jc w:val="center"/>
            </w:pPr>
            <w:r w:rsidRPr="0095710C">
              <w:rPr>
                <w:rFonts w:eastAsia="DengXian"/>
              </w:rPr>
              <w:t>4.39%</w:t>
            </w:r>
          </w:p>
        </w:tc>
        <w:tc>
          <w:tcPr>
            <w:tcW w:w="810" w:type="dxa"/>
          </w:tcPr>
          <w:p w:rsidR="0066543A" w:rsidRPr="0095710C" w:rsidRDefault="0066543A" w:rsidP="000C02AA">
            <w:pPr>
              <w:spacing w:after="0"/>
              <w:jc w:val="center"/>
            </w:pPr>
            <w:r w:rsidRPr="0095710C">
              <w:rPr>
                <w:rFonts w:eastAsia="DengXian"/>
              </w:rPr>
              <w:t>2.00%</w:t>
            </w:r>
          </w:p>
        </w:tc>
        <w:tc>
          <w:tcPr>
            <w:tcW w:w="900" w:type="dxa"/>
          </w:tcPr>
          <w:p w:rsidR="0066543A" w:rsidRPr="0095710C" w:rsidRDefault="0066543A" w:rsidP="000C02AA">
            <w:pPr>
              <w:spacing w:after="0"/>
              <w:jc w:val="center"/>
            </w:pPr>
            <w:r w:rsidRPr="0095710C">
              <w:rPr>
                <w:rFonts w:eastAsia="DengXian"/>
              </w:rPr>
              <w:t>3.99%</w:t>
            </w:r>
          </w:p>
        </w:tc>
        <w:tc>
          <w:tcPr>
            <w:tcW w:w="810" w:type="dxa"/>
          </w:tcPr>
          <w:p w:rsidR="0066543A" w:rsidRPr="0095710C" w:rsidRDefault="0066543A" w:rsidP="000C02AA">
            <w:pPr>
              <w:spacing w:after="0"/>
              <w:jc w:val="center"/>
            </w:pPr>
            <w:r w:rsidRPr="0095710C">
              <w:rPr>
                <w:rFonts w:eastAsia="DengXian"/>
              </w:rPr>
              <w:t>2.96%</w:t>
            </w:r>
          </w:p>
        </w:tc>
        <w:tc>
          <w:tcPr>
            <w:tcW w:w="810" w:type="dxa"/>
          </w:tcPr>
          <w:p w:rsidR="0066543A" w:rsidRPr="0095710C" w:rsidRDefault="0066543A" w:rsidP="000C02AA">
            <w:pPr>
              <w:spacing w:after="0"/>
              <w:jc w:val="center"/>
            </w:pPr>
            <w:r w:rsidRPr="0095710C">
              <w:rPr>
                <w:rFonts w:eastAsia="DengXian"/>
              </w:rPr>
              <w:t>6.31%</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8A, 9B</w:t>
            </w:r>
          </w:p>
        </w:tc>
      </w:tr>
      <w:tr w:rsidR="0066543A" w:rsidRPr="0095710C" w:rsidTr="00D201C3">
        <w:trPr>
          <w:trHeight w:val="334"/>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rPr>
                <w:rFonts w:eastAsia="DengXian"/>
              </w:rPr>
              <w:t>2.83%</w:t>
            </w:r>
          </w:p>
        </w:tc>
        <w:tc>
          <w:tcPr>
            <w:tcW w:w="821" w:type="dxa"/>
            <w:gridSpan w:val="2"/>
          </w:tcPr>
          <w:p w:rsidR="0066543A" w:rsidRPr="0095710C" w:rsidRDefault="0066543A" w:rsidP="000C02AA">
            <w:pPr>
              <w:spacing w:after="0"/>
              <w:jc w:val="center"/>
            </w:pPr>
            <w:r w:rsidRPr="0095710C">
              <w:rPr>
                <w:rFonts w:eastAsia="DengXian"/>
              </w:rPr>
              <w:t>5.65%</w:t>
            </w:r>
          </w:p>
        </w:tc>
        <w:tc>
          <w:tcPr>
            <w:tcW w:w="821" w:type="dxa"/>
          </w:tcPr>
          <w:p w:rsidR="0066543A" w:rsidRPr="0095710C" w:rsidRDefault="0066543A" w:rsidP="000C02AA">
            <w:pPr>
              <w:spacing w:after="0"/>
              <w:jc w:val="center"/>
            </w:pPr>
            <w:r w:rsidRPr="0095710C">
              <w:rPr>
                <w:rFonts w:eastAsia="DengXian"/>
              </w:rPr>
              <w:t>2.19%</w:t>
            </w:r>
          </w:p>
        </w:tc>
        <w:tc>
          <w:tcPr>
            <w:tcW w:w="867" w:type="dxa"/>
          </w:tcPr>
          <w:p w:rsidR="0066543A" w:rsidRPr="0095710C" w:rsidRDefault="0066543A" w:rsidP="000C02AA">
            <w:pPr>
              <w:spacing w:after="0"/>
              <w:jc w:val="center"/>
            </w:pPr>
            <w:r w:rsidRPr="0095710C">
              <w:rPr>
                <w:rFonts w:eastAsia="DengXian"/>
              </w:rPr>
              <w:t>4.47%</w:t>
            </w:r>
          </w:p>
        </w:tc>
        <w:tc>
          <w:tcPr>
            <w:tcW w:w="810" w:type="dxa"/>
          </w:tcPr>
          <w:p w:rsidR="0066543A" w:rsidRPr="0095710C" w:rsidRDefault="0066543A" w:rsidP="000C02AA">
            <w:pPr>
              <w:spacing w:after="0"/>
              <w:jc w:val="center"/>
            </w:pPr>
            <w:r w:rsidRPr="0095710C">
              <w:rPr>
                <w:rFonts w:eastAsia="DengXian"/>
              </w:rPr>
              <w:t>2.00%</w:t>
            </w:r>
          </w:p>
        </w:tc>
        <w:tc>
          <w:tcPr>
            <w:tcW w:w="900" w:type="dxa"/>
          </w:tcPr>
          <w:p w:rsidR="0066543A" w:rsidRPr="0095710C" w:rsidRDefault="0066543A" w:rsidP="000C02AA">
            <w:pPr>
              <w:spacing w:after="0"/>
              <w:jc w:val="center"/>
            </w:pPr>
            <w:r w:rsidRPr="0095710C">
              <w:rPr>
                <w:rFonts w:eastAsia="DengXian"/>
              </w:rPr>
              <w:t>4.02%</w:t>
            </w:r>
          </w:p>
        </w:tc>
        <w:tc>
          <w:tcPr>
            <w:tcW w:w="810" w:type="dxa"/>
          </w:tcPr>
          <w:p w:rsidR="0066543A" w:rsidRPr="0095710C" w:rsidRDefault="0066543A" w:rsidP="000C02AA">
            <w:pPr>
              <w:spacing w:after="0"/>
              <w:jc w:val="center"/>
            </w:pPr>
            <w:r w:rsidRPr="0095710C">
              <w:rPr>
                <w:rFonts w:eastAsia="DengXian"/>
              </w:rPr>
              <w:t>3.17%</w:t>
            </w:r>
          </w:p>
        </w:tc>
        <w:tc>
          <w:tcPr>
            <w:tcW w:w="810" w:type="dxa"/>
          </w:tcPr>
          <w:p w:rsidR="0066543A" w:rsidRPr="0095710C" w:rsidRDefault="0066543A" w:rsidP="000C02AA">
            <w:pPr>
              <w:spacing w:after="0"/>
              <w:jc w:val="center"/>
            </w:pPr>
            <w:r w:rsidRPr="0095710C">
              <w:rPr>
                <w:rFonts w:eastAsia="DengXian"/>
              </w:rPr>
              <w:t>6.33%</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8B, 9B</w:t>
            </w:r>
          </w:p>
        </w:tc>
      </w:tr>
      <w:tr w:rsidR="0066543A" w:rsidRPr="0095710C" w:rsidTr="00D201C3">
        <w:trPr>
          <w:trHeight w:val="194"/>
          <w:jc w:val="center"/>
        </w:trPr>
        <w:tc>
          <w:tcPr>
            <w:tcW w:w="445" w:type="dxa"/>
            <w:vMerge w:val="restart"/>
          </w:tcPr>
          <w:p w:rsidR="0066543A" w:rsidRPr="0095710C" w:rsidRDefault="0066543A" w:rsidP="000C02AA">
            <w:pPr>
              <w:tabs>
                <w:tab w:val="left" w:pos="384"/>
              </w:tabs>
              <w:spacing w:after="0"/>
            </w:pPr>
            <w:r w:rsidRPr="0095710C">
              <w:t>9</w:t>
            </w:r>
          </w:p>
        </w:tc>
        <w:tc>
          <w:tcPr>
            <w:tcW w:w="1170" w:type="dxa"/>
            <w:vMerge w:val="restart"/>
          </w:tcPr>
          <w:p w:rsidR="0066543A" w:rsidRPr="0095710C" w:rsidRDefault="0066543A" w:rsidP="000C02AA">
            <w:pPr>
              <w:tabs>
                <w:tab w:val="left" w:pos="384"/>
              </w:tabs>
              <w:spacing w:after="0"/>
              <w:jc w:val="center"/>
            </w:pPr>
            <w:r w:rsidRPr="0095710C">
              <w:t>Apple</w:t>
            </w:r>
          </w:p>
        </w:tc>
        <w:tc>
          <w:tcPr>
            <w:tcW w:w="821" w:type="dxa"/>
          </w:tcPr>
          <w:p w:rsidR="0066543A" w:rsidRPr="0095710C" w:rsidRDefault="0066543A" w:rsidP="000C02AA">
            <w:pPr>
              <w:spacing w:after="0"/>
              <w:jc w:val="center"/>
            </w:pPr>
            <w:r w:rsidRPr="0095710C">
              <w:t>5.10%</w:t>
            </w:r>
          </w:p>
        </w:tc>
        <w:tc>
          <w:tcPr>
            <w:tcW w:w="821" w:type="dxa"/>
            <w:gridSpan w:val="2"/>
          </w:tcPr>
          <w:p w:rsidR="0066543A" w:rsidRPr="0095710C" w:rsidRDefault="0066543A" w:rsidP="000C02AA">
            <w:pPr>
              <w:spacing w:after="0"/>
              <w:jc w:val="center"/>
            </w:pPr>
            <w:r w:rsidRPr="0095710C">
              <w:t>10.1%</w:t>
            </w:r>
          </w:p>
        </w:tc>
        <w:tc>
          <w:tcPr>
            <w:tcW w:w="821" w:type="dxa"/>
          </w:tcPr>
          <w:p w:rsidR="0066543A" w:rsidRPr="0095710C" w:rsidRDefault="0066543A" w:rsidP="000C02AA">
            <w:pPr>
              <w:spacing w:after="0"/>
              <w:jc w:val="center"/>
            </w:pPr>
            <w:r w:rsidRPr="0095710C">
              <w:t>3.30%</w:t>
            </w:r>
          </w:p>
        </w:tc>
        <w:tc>
          <w:tcPr>
            <w:tcW w:w="867" w:type="dxa"/>
          </w:tcPr>
          <w:p w:rsidR="0066543A" w:rsidRPr="0095710C" w:rsidRDefault="0066543A" w:rsidP="000C02AA">
            <w:pPr>
              <w:spacing w:after="0"/>
              <w:jc w:val="center"/>
            </w:pPr>
            <w:r w:rsidRPr="0095710C">
              <w:t>6.60%</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24"/>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t>4.00%</w:t>
            </w:r>
          </w:p>
        </w:tc>
        <w:tc>
          <w:tcPr>
            <w:tcW w:w="821" w:type="dxa"/>
            <w:gridSpan w:val="2"/>
          </w:tcPr>
          <w:p w:rsidR="0066543A" w:rsidRPr="0095710C" w:rsidRDefault="0066543A" w:rsidP="000C02AA">
            <w:pPr>
              <w:spacing w:after="0"/>
              <w:jc w:val="center"/>
            </w:pPr>
            <w:r w:rsidRPr="0095710C">
              <w:t>8.06%</w:t>
            </w:r>
          </w:p>
        </w:tc>
        <w:tc>
          <w:tcPr>
            <w:tcW w:w="821" w:type="dxa"/>
          </w:tcPr>
          <w:p w:rsidR="0066543A" w:rsidRPr="0095710C" w:rsidRDefault="0066543A" w:rsidP="000C02AA">
            <w:pPr>
              <w:spacing w:after="0"/>
              <w:jc w:val="center"/>
            </w:pPr>
            <w:r w:rsidRPr="0095710C">
              <w:t>0.90%</w:t>
            </w:r>
          </w:p>
        </w:tc>
        <w:tc>
          <w:tcPr>
            <w:tcW w:w="867" w:type="dxa"/>
          </w:tcPr>
          <w:p w:rsidR="0066543A" w:rsidRPr="0095710C" w:rsidRDefault="0066543A" w:rsidP="000C02AA">
            <w:pPr>
              <w:spacing w:after="0"/>
              <w:jc w:val="center"/>
            </w:pPr>
            <w:r w:rsidRPr="0095710C">
              <w:t>1.80%</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10</w:t>
            </w:r>
          </w:p>
        </w:tc>
      </w:tr>
      <w:tr w:rsidR="0066543A" w:rsidRPr="0095710C" w:rsidTr="00D201C3">
        <w:trPr>
          <w:trHeight w:val="208"/>
          <w:jc w:val="center"/>
        </w:trPr>
        <w:tc>
          <w:tcPr>
            <w:tcW w:w="445" w:type="dxa"/>
          </w:tcPr>
          <w:p w:rsidR="0066543A" w:rsidRPr="0095710C" w:rsidRDefault="0066543A" w:rsidP="000C02AA">
            <w:pPr>
              <w:tabs>
                <w:tab w:val="left" w:pos="384"/>
              </w:tabs>
              <w:spacing w:after="0"/>
            </w:pPr>
            <w:r w:rsidRPr="0095710C">
              <w:t>10</w:t>
            </w:r>
          </w:p>
        </w:tc>
        <w:tc>
          <w:tcPr>
            <w:tcW w:w="1170" w:type="dxa"/>
          </w:tcPr>
          <w:p w:rsidR="0066543A" w:rsidRPr="0095710C" w:rsidRDefault="0066543A" w:rsidP="000C02AA">
            <w:pPr>
              <w:tabs>
                <w:tab w:val="left" w:pos="384"/>
              </w:tabs>
              <w:spacing w:after="0"/>
              <w:jc w:val="center"/>
            </w:pPr>
            <w:r w:rsidRPr="0095710C">
              <w:t>Futurewei</w:t>
            </w:r>
          </w:p>
        </w:tc>
        <w:tc>
          <w:tcPr>
            <w:tcW w:w="821" w:type="dxa"/>
          </w:tcPr>
          <w:p w:rsidR="0066543A" w:rsidRPr="0095710C" w:rsidRDefault="0066543A" w:rsidP="000C02AA">
            <w:pPr>
              <w:spacing w:after="0"/>
              <w:jc w:val="center"/>
            </w:pPr>
            <w:r w:rsidRPr="0095710C">
              <w:t>3.20%</w:t>
            </w:r>
          </w:p>
        </w:tc>
        <w:tc>
          <w:tcPr>
            <w:tcW w:w="821" w:type="dxa"/>
            <w:gridSpan w:val="2"/>
          </w:tcPr>
          <w:p w:rsidR="0066543A" w:rsidRPr="0095710C" w:rsidRDefault="0066543A" w:rsidP="000C02AA">
            <w:pPr>
              <w:spacing w:after="0"/>
              <w:jc w:val="center"/>
            </w:pPr>
            <w:r w:rsidRPr="0095710C">
              <w:t>6.30%</w:t>
            </w:r>
          </w:p>
        </w:tc>
        <w:tc>
          <w:tcPr>
            <w:tcW w:w="821" w:type="dxa"/>
          </w:tcPr>
          <w:p w:rsidR="0066543A" w:rsidRPr="0095710C" w:rsidRDefault="0066543A" w:rsidP="000C02AA">
            <w:pPr>
              <w:spacing w:after="0"/>
              <w:jc w:val="center"/>
            </w:pPr>
            <w:r w:rsidRPr="0095710C">
              <w:t>0.70%</w:t>
            </w:r>
          </w:p>
        </w:tc>
        <w:tc>
          <w:tcPr>
            <w:tcW w:w="867" w:type="dxa"/>
          </w:tcPr>
          <w:p w:rsidR="0066543A" w:rsidRPr="0095710C" w:rsidRDefault="0066543A" w:rsidP="000C02AA">
            <w:pPr>
              <w:spacing w:after="0"/>
              <w:jc w:val="center"/>
            </w:pPr>
            <w:r w:rsidRPr="0095710C">
              <w:t>1.30%</w:t>
            </w:r>
          </w:p>
        </w:tc>
        <w:tc>
          <w:tcPr>
            <w:tcW w:w="810" w:type="dxa"/>
          </w:tcPr>
          <w:p w:rsidR="0066543A" w:rsidRPr="0095710C" w:rsidRDefault="0066543A" w:rsidP="000C02AA">
            <w:pPr>
              <w:spacing w:after="0"/>
              <w:jc w:val="center"/>
            </w:pPr>
            <w:r w:rsidRPr="0095710C">
              <w:t>0.40%</w:t>
            </w:r>
          </w:p>
        </w:tc>
        <w:tc>
          <w:tcPr>
            <w:tcW w:w="900" w:type="dxa"/>
          </w:tcPr>
          <w:p w:rsidR="0066543A" w:rsidRPr="0095710C" w:rsidRDefault="0066543A" w:rsidP="000C02AA">
            <w:pPr>
              <w:spacing w:after="0"/>
              <w:jc w:val="center"/>
            </w:pPr>
            <w:r w:rsidRPr="0095710C">
              <w:t>0.80%</w:t>
            </w:r>
          </w:p>
        </w:tc>
        <w:tc>
          <w:tcPr>
            <w:tcW w:w="810" w:type="dxa"/>
          </w:tcPr>
          <w:p w:rsidR="0066543A" w:rsidRPr="0095710C" w:rsidRDefault="0066543A" w:rsidP="000C02AA">
            <w:pPr>
              <w:spacing w:after="0"/>
              <w:jc w:val="center"/>
            </w:pPr>
            <w:r w:rsidRPr="0095710C">
              <w:t>2.70%</w:t>
            </w:r>
          </w:p>
        </w:tc>
        <w:tc>
          <w:tcPr>
            <w:tcW w:w="810" w:type="dxa"/>
          </w:tcPr>
          <w:p w:rsidR="0066543A" w:rsidRPr="0095710C" w:rsidRDefault="0066543A" w:rsidP="000C02AA">
            <w:pPr>
              <w:spacing w:after="0"/>
              <w:jc w:val="center"/>
            </w:pPr>
            <w:r w:rsidRPr="0095710C">
              <w:t>5.50%</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313"/>
          <w:jc w:val="center"/>
        </w:trPr>
        <w:tc>
          <w:tcPr>
            <w:tcW w:w="445" w:type="dxa"/>
            <w:vMerge w:val="restart"/>
          </w:tcPr>
          <w:p w:rsidR="0066543A" w:rsidRPr="0095710C" w:rsidRDefault="0066543A" w:rsidP="000C02AA">
            <w:pPr>
              <w:tabs>
                <w:tab w:val="left" w:pos="384"/>
              </w:tabs>
              <w:spacing w:after="0"/>
            </w:pPr>
            <w:r w:rsidRPr="0095710C">
              <w:t>11</w:t>
            </w:r>
          </w:p>
        </w:tc>
        <w:tc>
          <w:tcPr>
            <w:tcW w:w="1170" w:type="dxa"/>
            <w:vMerge w:val="restart"/>
          </w:tcPr>
          <w:p w:rsidR="0066543A" w:rsidRPr="0095710C" w:rsidRDefault="0066543A" w:rsidP="000C02AA">
            <w:pPr>
              <w:tabs>
                <w:tab w:val="left" w:pos="384"/>
              </w:tabs>
              <w:spacing w:after="0"/>
              <w:jc w:val="center"/>
            </w:pPr>
            <w:r w:rsidRPr="0095710C">
              <w:t>Intel</w:t>
            </w:r>
          </w:p>
        </w:tc>
        <w:tc>
          <w:tcPr>
            <w:tcW w:w="821" w:type="dxa"/>
          </w:tcPr>
          <w:p w:rsidR="0066543A" w:rsidRPr="0095710C" w:rsidRDefault="0066543A" w:rsidP="000C02AA">
            <w:pPr>
              <w:spacing w:after="0"/>
              <w:jc w:val="center"/>
            </w:pPr>
            <w:r w:rsidRPr="0095710C">
              <w:t>3.46%</w:t>
            </w:r>
          </w:p>
        </w:tc>
        <w:tc>
          <w:tcPr>
            <w:tcW w:w="821" w:type="dxa"/>
            <w:gridSpan w:val="2"/>
          </w:tcPr>
          <w:p w:rsidR="0066543A" w:rsidRPr="0095710C" w:rsidRDefault="0066543A" w:rsidP="000C02AA">
            <w:pPr>
              <w:spacing w:after="0"/>
              <w:jc w:val="center"/>
            </w:pPr>
            <w:r w:rsidRPr="0095710C">
              <w:t>6%</w:t>
            </w:r>
          </w:p>
        </w:tc>
        <w:tc>
          <w:tcPr>
            <w:tcW w:w="821" w:type="dxa"/>
          </w:tcPr>
          <w:p w:rsidR="0066543A" w:rsidRPr="0095710C" w:rsidRDefault="0066543A" w:rsidP="000C02AA">
            <w:pPr>
              <w:spacing w:after="0"/>
              <w:jc w:val="center"/>
            </w:pPr>
            <w:r w:rsidRPr="0095710C">
              <w:t>2%</w:t>
            </w:r>
          </w:p>
        </w:tc>
        <w:tc>
          <w:tcPr>
            <w:tcW w:w="867" w:type="dxa"/>
          </w:tcPr>
          <w:p w:rsidR="0066543A" w:rsidRPr="0095710C" w:rsidRDefault="0066543A" w:rsidP="000C02AA">
            <w:pPr>
              <w:spacing w:after="0"/>
              <w:jc w:val="center"/>
            </w:pPr>
            <w:r w:rsidRPr="0095710C">
              <w:t>4.13%</w:t>
            </w:r>
          </w:p>
        </w:tc>
        <w:tc>
          <w:tcPr>
            <w:tcW w:w="810" w:type="dxa"/>
          </w:tcPr>
          <w:p w:rsidR="0066543A" w:rsidRPr="0095710C" w:rsidRDefault="0066543A" w:rsidP="000C02AA">
            <w:pPr>
              <w:spacing w:after="0"/>
              <w:jc w:val="center"/>
            </w:pPr>
            <w:r w:rsidRPr="0095710C">
              <w:t>2.4%</w:t>
            </w:r>
          </w:p>
        </w:tc>
        <w:tc>
          <w:tcPr>
            <w:tcW w:w="900" w:type="dxa"/>
          </w:tcPr>
          <w:p w:rsidR="0066543A" w:rsidRPr="0095710C" w:rsidRDefault="0066543A" w:rsidP="000C02AA">
            <w:pPr>
              <w:spacing w:after="0"/>
              <w:jc w:val="center"/>
            </w:pPr>
            <w:r w:rsidRPr="0095710C">
              <w:t>5.12%</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11,13</w:t>
            </w:r>
          </w:p>
        </w:tc>
      </w:tr>
      <w:tr w:rsidR="0066543A" w:rsidRPr="0095710C" w:rsidTr="00D201C3">
        <w:trPr>
          <w:trHeight w:val="251"/>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t>2.51%</w:t>
            </w:r>
          </w:p>
        </w:tc>
        <w:tc>
          <w:tcPr>
            <w:tcW w:w="821" w:type="dxa"/>
            <w:gridSpan w:val="2"/>
          </w:tcPr>
          <w:p w:rsidR="0066543A" w:rsidRPr="0095710C" w:rsidRDefault="0066543A" w:rsidP="000C02AA">
            <w:pPr>
              <w:spacing w:after="0"/>
              <w:jc w:val="center"/>
            </w:pPr>
            <w:r w:rsidRPr="0095710C">
              <w:t>4.9%</w:t>
            </w:r>
          </w:p>
        </w:tc>
        <w:tc>
          <w:tcPr>
            <w:tcW w:w="821" w:type="dxa"/>
          </w:tcPr>
          <w:p w:rsidR="0066543A" w:rsidRPr="0095710C" w:rsidRDefault="0066543A" w:rsidP="000C02AA">
            <w:pPr>
              <w:spacing w:after="0"/>
              <w:jc w:val="center"/>
            </w:pPr>
            <w:r w:rsidRPr="0095710C">
              <w:t>1.9%</w:t>
            </w:r>
          </w:p>
        </w:tc>
        <w:tc>
          <w:tcPr>
            <w:tcW w:w="867" w:type="dxa"/>
          </w:tcPr>
          <w:p w:rsidR="0066543A" w:rsidRPr="0095710C" w:rsidRDefault="0066543A" w:rsidP="000C02AA">
            <w:pPr>
              <w:spacing w:after="0"/>
              <w:jc w:val="center"/>
            </w:pPr>
            <w:r w:rsidRPr="0095710C">
              <w:t>4.04%</w:t>
            </w:r>
          </w:p>
        </w:tc>
        <w:tc>
          <w:tcPr>
            <w:tcW w:w="810" w:type="dxa"/>
          </w:tcPr>
          <w:p w:rsidR="0066543A" w:rsidRPr="0095710C" w:rsidRDefault="0066543A" w:rsidP="000C02AA">
            <w:pPr>
              <w:spacing w:after="0"/>
              <w:jc w:val="center"/>
            </w:pPr>
            <w:r w:rsidRPr="0095710C">
              <w:t>2.3%</w:t>
            </w:r>
          </w:p>
        </w:tc>
        <w:tc>
          <w:tcPr>
            <w:tcW w:w="900" w:type="dxa"/>
          </w:tcPr>
          <w:p w:rsidR="0066543A" w:rsidRPr="0095710C" w:rsidRDefault="0066543A" w:rsidP="000C02AA">
            <w:pPr>
              <w:spacing w:after="0"/>
              <w:jc w:val="center"/>
            </w:pPr>
            <w:r w:rsidRPr="0095710C">
              <w:t>4.43%</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12,13</w:t>
            </w:r>
          </w:p>
        </w:tc>
      </w:tr>
      <w:tr w:rsidR="0066543A" w:rsidRPr="0095710C" w:rsidTr="00D201C3">
        <w:trPr>
          <w:trHeight w:val="208"/>
          <w:jc w:val="center"/>
        </w:trPr>
        <w:tc>
          <w:tcPr>
            <w:tcW w:w="445" w:type="dxa"/>
          </w:tcPr>
          <w:p w:rsidR="0066543A" w:rsidRPr="0095710C" w:rsidRDefault="0066543A" w:rsidP="000C02AA">
            <w:pPr>
              <w:tabs>
                <w:tab w:val="left" w:pos="384"/>
              </w:tabs>
              <w:spacing w:after="0"/>
            </w:pPr>
            <w:r w:rsidRPr="0095710C">
              <w:t>12</w:t>
            </w:r>
          </w:p>
        </w:tc>
        <w:tc>
          <w:tcPr>
            <w:tcW w:w="1170" w:type="dxa"/>
          </w:tcPr>
          <w:p w:rsidR="0066543A" w:rsidRPr="0095710C" w:rsidRDefault="0066543A" w:rsidP="000C02AA">
            <w:pPr>
              <w:tabs>
                <w:tab w:val="left" w:pos="384"/>
              </w:tabs>
              <w:spacing w:after="0"/>
              <w:jc w:val="center"/>
            </w:pPr>
            <w:r w:rsidRPr="0095710C">
              <w:t>ZTE</w:t>
            </w:r>
          </w:p>
        </w:tc>
        <w:tc>
          <w:tcPr>
            <w:tcW w:w="821" w:type="dxa"/>
          </w:tcPr>
          <w:p w:rsidR="0066543A" w:rsidRPr="0095710C" w:rsidRDefault="0066543A" w:rsidP="000C02AA">
            <w:pPr>
              <w:spacing w:after="0"/>
              <w:jc w:val="center"/>
            </w:pPr>
            <w:r w:rsidRPr="0095710C">
              <w:t>4.77%</w:t>
            </w:r>
          </w:p>
        </w:tc>
        <w:tc>
          <w:tcPr>
            <w:tcW w:w="821" w:type="dxa"/>
            <w:gridSpan w:val="2"/>
          </w:tcPr>
          <w:p w:rsidR="0066543A" w:rsidRPr="0095710C" w:rsidRDefault="0066543A" w:rsidP="000C02AA">
            <w:pPr>
              <w:spacing w:after="0"/>
              <w:jc w:val="center"/>
            </w:pPr>
            <w:r w:rsidRPr="0095710C">
              <w:t>9.54%</w:t>
            </w:r>
          </w:p>
        </w:tc>
        <w:tc>
          <w:tcPr>
            <w:tcW w:w="821" w:type="dxa"/>
          </w:tcPr>
          <w:p w:rsidR="0066543A" w:rsidRPr="0095710C" w:rsidRDefault="0066543A" w:rsidP="000C02AA">
            <w:pPr>
              <w:spacing w:after="0"/>
              <w:jc w:val="center"/>
            </w:pPr>
            <w:r w:rsidRPr="0095710C">
              <w:t>3.03%</w:t>
            </w:r>
          </w:p>
        </w:tc>
        <w:tc>
          <w:tcPr>
            <w:tcW w:w="867" w:type="dxa"/>
          </w:tcPr>
          <w:p w:rsidR="0066543A" w:rsidRPr="0095710C" w:rsidRDefault="0066543A" w:rsidP="000C02AA">
            <w:pPr>
              <w:spacing w:after="0"/>
              <w:jc w:val="center"/>
            </w:pPr>
            <w:r w:rsidRPr="0095710C">
              <w:t>6.06%</w:t>
            </w:r>
          </w:p>
        </w:tc>
        <w:tc>
          <w:tcPr>
            <w:tcW w:w="810" w:type="dxa"/>
          </w:tcPr>
          <w:p w:rsidR="0066543A" w:rsidRPr="0095710C" w:rsidRDefault="0066543A" w:rsidP="000C02AA">
            <w:pPr>
              <w:spacing w:after="0"/>
              <w:jc w:val="center"/>
            </w:pPr>
            <w:r w:rsidRPr="0095710C">
              <w:t>2.94%</w:t>
            </w:r>
          </w:p>
        </w:tc>
        <w:tc>
          <w:tcPr>
            <w:tcW w:w="900" w:type="dxa"/>
          </w:tcPr>
          <w:p w:rsidR="0066543A" w:rsidRPr="0095710C" w:rsidRDefault="0066543A" w:rsidP="000C02AA">
            <w:pPr>
              <w:spacing w:after="0"/>
              <w:jc w:val="center"/>
            </w:pPr>
            <w:r w:rsidRPr="0095710C">
              <w:t>5.87%</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08"/>
          <w:jc w:val="center"/>
        </w:trPr>
        <w:tc>
          <w:tcPr>
            <w:tcW w:w="445" w:type="dxa"/>
          </w:tcPr>
          <w:p w:rsidR="0066543A" w:rsidRPr="0095710C" w:rsidRDefault="0066543A" w:rsidP="000C02AA">
            <w:pPr>
              <w:tabs>
                <w:tab w:val="left" w:pos="384"/>
              </w:tabs>
              <w:spacing w:after="0"/>
            </w:pPr>
            <w:r w:rsidRPr="0095710C">
              <w:t>13</w:t>
            </w:r>
          </w:p>
        </w:tc>
        <w:tc>
          <w:tcPr>
            <w:tcW w:w="1170" w:type="dxa"/>
          </w:tcPr>
          <w:p w:rsidR="0066543A" w:rsidRPr="0095710C" w:rsidRDefault="0066543A" w:rsidP="000C02AA">
            <w:pPr>
              <w:tabs>
                <w:tab w:val="left" w:pos="384"/>
              </w:tabs>
              <w:spacing w:after="0"/>
              <w:jc w:val="center"/>
            </w:pPr>
            <w:r w:rsidRPr="0095710C">
              <w:t>InterDigital</w:t>
            </w:r>
          </w:p>
        </w:tc>
        <w:tc>
          <w:tcPr>
            <w:tcW w:w="821" w:type="dxa"/>
          </w:tcPr>
          <w:p w:rsidR="0066543A" w:rsidRPr="0095710C" w:rsidRDefault="0066543A" w:rsidP="000C02AA">
            <w:pPr>
              <w:spacing w:after="0"/>
              <w:jc w:val="center"/>
            </w:pPr>
            <w:r w:rsidRPr="0095710C">
              <w:t>5%</w:t>
            </w:r>
          </w:p>
        </w:tc>
        <w:tc>
          <w:tcPr>
            <w:tcW w:w="821" w:type="dxa"/>
            <w:gridSpan w:val="2"/>
          </w:tcPr>
          <w:p w:rsidR="0066543A" w:rsidRPr="0095710C" w:rsidRDefault="0066543A" w:rsidP="000C02AA">
            <w:pPr>
              <w:spacing w:after="0"/>
              <w:jc w:val="center"/>
            </w:pPr>
            <w:r w:rsidRPr="0095710C">
              <w:t>10%</w:t>
            </w:r>
          </w:p>
        </w:tc>
        <w:tc>
          <w:tcPr>
            <w:tcW w:w="821" w:type="dxa"/>
          </w:tcPr>
          <w:p w:rsidR="0066543A" w:rsidRPr="0095710C" w:rsidRDefault="0066543A" w:rsidP="000C02AA">
            <w:pPr>
              <w:spacing w:after="0"/>
              <w:jc w:val="center"/>
            </w:pPr>
            <w:r w:rsidRPr="0095710C">
              <w:t>1.20%</w:t>
            </w:r>
          </w:p>
        </w:tc>
        <w:tc>
          <w:tcPr>
            <w:tcW w:w="867" w:type="dxa"/>
          </w:tcPr>
          <w:p w:rsidR="0066543A" w:rsidRPr="0095710C" w:rsidRDefault="0066543A" w:rsidP="000C02AA">
            <w:pPr>
              <w:spacing w:after="0"/>
              <w:jc w:val="center"/>
            </w:pPr>
            <w:r w:rsidRPr="0095710C">
              <w:t>2.40%</w:t>
            </w:r>
          </w:p>
        </w:tc>
        <w:tc>
          <w:tcPr>
            <w:tcW w:w="810" w:type="dxa"/>
          </w:tcPr>
          <w:p w:rsidR="0066543A" w:rsidRPr="0095710C" w:rsidRDefault="0066543A" w:rsidP="000C02AA">
            <w:pPr>
              <w:spacing w:after="0"/>
              <w:jc w:val="center"/>
            </w:pPr>
            <w:r w:rsidRPr="0095710C">
              <w:t>0.64%</w:t>
            </w:r>
          </w:p>
        </w:tc>
        <w:tc>
          <w:tcPr>
            <w:tcW w:w="900" w:type="dxa"/>
          </w:tcPr>
          <w:p w:rsidR="0066543A" w:rsidRPr="0095710C" w:rsidRDefault="0066543A" w:rsidP="000C02AA">
            <w:pPr>
              <w:spacing w:after="0"/>
              <w:jc w:val="center"/>
            </w:pPr>
            <w:r w:rsidRPr="0095710C">
              <w:t>1.28%</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1238"/>
          <w:jc w:val="center"/>
        </w:trPr>
        <w:tc>
          <w:tcPr>
            <w:tcW w:w="10435" w:type="dxa"/>
            <w:gridSpan w:val="13"/>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Pr="0095710C" w:rsidRDefault="0066543A" w:rsidP="000C02AA">
            <w:pPr>
              <w:spacing w:after="0"/>
            </w:pPr>
            <w:r w:rsidRPr="0095710C">
              <w:t xml:space="preserve">Note 2: </w:t>
            </w:r>
            <m:oMath>
              <m:r>
                <w:rPr>
                  <w:rFonts w:ascii="Cambria Math" w:hAnsi="Cambria Math"/>
                </w:rPr>
                <m:t>X=2</m:t>
              </m:r>
            </m:oMath>
          </w:p>
          <w:p w:rsidR="0066543A" w:rsidRPr="0095710C" w:rsidRDefault="0066543A" w:rsidP="000C02AA">
            <w:pPr>
              <w:spacing w:after="0"/>
            </w:pPr>
            <w:r w:rsidRPr="0095710C">
              <w:t>Note 3: Multi-slot scheduling</w:t>
            </w:r>
          </w:p>
          <w:p w:rsidR="0066543A" w:rsidRPr="0095710C" w:rsidRDefault="0066543A" w:rsidP="000C02AA">
            <w:pPr>
              <w:spacing w:after="0"/>
            </w:pPr>
            <w:r w:rsidRPr="0095710C">
              <w:t>Note 4: DL-only</w:t>
            </w:r>
          </w:p>
          <w:p w:rsidR="0066543A" w:rsidRPr="0095710C" w:rsidRDefault="0066543A" w:rsidP="000C02AA">
            <w:pPr>
              <w:spacing w:after="0"/>
            </w:pPr>
            <w:r w:rsidRPr="0095710C">
              <w:t>Note 5: Size budget reduction by decoupling the configuration of DCI format 0_1 and 1_1, VOIP like DL only traffic</w:t>
            </w:r>
          </w:p>
          <w:p w:rsidR="0066543A" w:rsidRDefault="0066543A" w:rsidP="000C02AA">
            <w:pPr>
              <w:spacing w:after="0"/>
            </w:pPr>
            <w:r w:rsidRPr="0095710C">
              <w:t>Note 6: DL and UL (for VoIP, traffic is 50% in DL and 50% in UL)</w:t>
            </w:r>
          </w:p>
          <w:p w:rsidR="0066543A" w:rsidRPr="0095710C" w:rsidRDefault="0066543A" w:rsidP="000C02AA">
            <w:pPr>
              <w:spacing w:after="0"/>
            </w:pPr>
            <w:r w:rsidRPr="005E0754">
              <w:t>Note 6B: DL and UL (For IM traffic and Heartbeat, traffic is 50% in DL and 50% in UL)</w:t>
            </w:r>
          </w:p>
          <w:p w:rsidR="0066543A" w:rsidRPr="0095710C" w:rsidRDefault="0066543A" w:rsidP="000C02AA">
            <w:pPr>
              <w:spacing w:after="0"/>
            </w:pPr>
            <w:r w:rsidRPr="0095710C">
              <w:t>Note 7: Slots "DDDU",</w:t>
            </w:r>
          </w:p>
          <w:p w:rsidR="0066543A" w:rsidRPr="0095710C" w:rsidRDefault="0066543A" w:rsidP="000C02AA">
            <w:pPr>
              <w:spacing w:after="0"/>
            </w:pPr>
            <w:r w:rsidRPr="0095710C">
              <w:t xml:space="preserve">Note 8A: BD reduction with the same DCI size budget. </w:t>
            </w:r>
          </w:p>
          <w:p w:rsidR="0066543A" w:rsidRPr="0095710C" w:rsidRDefault="0066543A" w:rsidP="000C02AA">
            <w:pPr>
              <w:spacing w:after="0"/>
            </w:pPr>
            <w:r w:rsidRPr="0095710C">
              <w:t xml:space="preserve">Note 8B: BD reduction by reducing DCI size budget. </w:t>
            </w:r>
          </w:p>
          <w:p w:rsidR="0066543A" w:rsidRPr="0095710C" w:rsidRDefault="0066543A" w:rsidP="000C02AA">
            <w:pPr>
              <w:spacing w:after="0"/>
            </w:pPr>
            <w:r w:rsidRPr="0095710C">
              <w:t>Note 9A: UE can only transit to micro sleep in connected mode.</w:t>
            </w:r>
          </w:p>
          <w:p w:rsidR="0066543A" w:rsidRPr="0095710C" w:rsidRDefault="0066543A" w:rsidP="000C02AA">
            <w:pPr>
              <w:spacing w:after="0"/>
            </w:pPr>
            <w:r w:rsidRPr="0095710C">
              <w:t>Note 9B: UE can transit to micro sleep, light sleep and deep sleep in connected mode according to the sleep duration.</w:t>
            </w:r>
          </w:p>
          <w:p w:rsidR="0066543A" w:rsidRPr="0095710C" w:rsidRDefault="0066543A" w:rsidP="000C02AA">
            <w:pPr>
              <w:spacing w:after="0"/>
            </w:pPr>
            <w:r w:rsidRPr="0095710C">
              <w:t>Note 10: Wake-Up Signal (WUS)</w:t>
            </w:r>
          </w:p>
          <w:p w:rsidR="0066543A" w:rsidRPr="0095710C" w:rsidRDefault="0066543A" w:rsidP="000C02AA">
            <w:pPr>
              <w:spacing w:after="0"/>
            </w:pPr>
            <w:r w:rsidRPr="0095710C">
              <w:t>Note 11: TDD: DDDDDDDSUU</w:t>
            </w:r>
          </w:p>
          <w:p w:rsidR="0066543A" w:rsidRPr="0095710C" w:rsidRDefault="0066543A" w:rsidP="000C02AA">
            <w:pPr>
              <w:spacing w:after="0"/>
            </w:pPr>
            <w:r w:rsidRPr="0095710C">
              <w:t>Note 12: TDD: DDDSUDDSUU</w:t>
            </w:r>
          </w:p>
          <w:p w:rsidR="0066543A" w:rsidRPr="0095710C" w:rsidRDefault="0066543A" w:rsidP="000C02AA">
            <w:pPr>
              <w:spacing w:after="0"/>
              <w:ind w:left="701" w:hanging="701"/>
            </w:pPr>
            <w:r w:rsidRPr="0095710C">
              <w:t>Note 13: 1 packet requires 1 PDSCH for Heartbeat traffic model; 1 packet requires 24 PDSCHs for IM model, assuming cell centre UE.</w:t>
            </w:r>
          </w:p>
        </w:tc>
      </w:tr>
    </w:tbl>
    <w:p w:rsidR="0066543A" w:rsidRPr="0095710C" w:rsidRDefault="0066543A" w:rsidP="0066543A"/>
    <w:p w:rsidR="0066543A" w:rsidRPr="002D7333" w:rsidRDefault="0066543A" w:rsidP="00505E7F">
      <w:pPr>
        <w:pStyle w:val="TH"/>
      </w:pPr>
      <w:r w:rsidRPr="002D7333">
        <w:t>Table A.1-4: Power Saving gain, FR1, Cross-Slot Scheduling, 2 Rx antenna</w:t>
      </w:r>
    </w:p>
    <w:tbl>
      <w:tblPr>
        <w:tblStyle w:val="TableGrid"/>
        <w:tblW w:w="10345" w:type="dxa"/>
        <w:jc w:val="center"/>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66543A" w:rsidRPr="0095710C" w:rsidTr="00D201C3">
        <w:trPr>
          <w:trHeight w:val="206"/>
          <w:jc w:val="center"/>
        </w:trPr>
        <w:tc>
          <w:tcPr>
            <w:tcW w:w="624" w:type="dxa"/>
            <w:vMerge w:val="restart"/>
          </w:tcPr>
          <w:p w:rsidR="0066543A" w:rsidRPr="0095710C" w:rsidRDefault="0066543A" w:rsidP="000C02AA">
            <w:pPr>
              <w:spacing w:after="0"/>
            </w:pPr>
            <w:r w:rsidRPr="0095710C">
              <w:t>#</w:t>
            </w:r>
          </w:p>
        </w:tc>
        <w:tc>
          <w:tcPr>
            <w:tcW w:w="1168" w:type="dxa"/>
            <w:vMerge w:val="restart"/>
          </w:tcPr>
          <w:p w:rsidR="0066543A" w:rsidRPr="0095710C" w:rsidRDefault="0066543A" w:rsidP="000C02AA">
            <w:pPr>
              <w:spacing w:after="0"/>
              <w:jc w:val="center"/>
            </w:pPr>
            <w:r w:rsidRPr="0095710C">
              <w:t>Company</w:t>
            </w:r>
          </w:p>
        </w:tc>
        <w:tc>
          <w:tcPr>
            <w:tcW w:w="1602" w:type="dxa"/>
            <w:gridSpan w:val="2"/>
            <w:vMerge w:val="restart"/>
          </w:tcPr>
          <w:p w:rsidR="0066543A" w:rsidRPr="0095710C" w:rsidRDefault="0066543A" w:rsidP="000C02AA">
            <w:pPr>
              <w:spacing w:after="0"/>
              <w:jc w:val="center"/>
            </w:pPr>
            <w:r w:rsidRPr="0095710C">
              <w:t>IM traffic model</w:t>
            </w:r>
          </w:p>
        </w:tc>
        <w:tc>
          <w:tcPr>
            <w:tcW w:w="3263" w:type="dxa"/>
            <w:gridSpan w:val="4"/>
          </w:tcPr>
          <w:p w:rsidR="0066543A" w:rsidRPr="0095710C" w:rsidRDefault="0066543A" w:rsidP="000C02AA">
            <w:pPr>
              <w:spacing w:after="0"/>
              <w:jc w:val="center"/>
            </w:pPr>
            <w:r w:rsidRPr="0095710C">
              <w:t>Heartbeat traffic model</w:t>
            </w:r>
          </w:p>
        </w:tc>
        <w:tc>
          <w:tcPr>
            <w:tcW w:w="1620" w:type="dxa"/>
            <w:gridSpan w:val="2"/>
            <w:vMerge w:val="restart"/>
          </w:tcPr>
          <w:p w:rsidR="0066543A" w:rsidRPr="0095710C" w:rsidRDefault="0066543A" w:rsidP="000C02AA">
            <w:pPr>
              <w:spacing w:after="0"/>
              <w:jc w:val="center"/>
            </w:pPr>
            <w:r w:rsidRPr="0095710C">
              <w:t>VoIP traffic model</w:t>
            </w:r>
          </w:p>
        </w:tc>
        <w:tc>
          <w:tcPr>
            <w:tcW w:w="989" w:type="dxa"/>
            <w:vMerge w:val="restart"/>
          </w:tcPr>
          <w:p w:rsidR="0066543A" w:rsidRPr="0095710C" w:rsidRDefault="0066543A" w:rsidP="000C02AA">
            <w:pPr>
              <w:spacing w:after="0"/>
              <w:jc w:val="center"/>
            </w:pPr>
            <w:r w:rsidRPr="0095710C">
              <w:t>Schemes (Note 1)</w:t>
            </w:r>
          </w:p>
        </w:tc>
        <w:tc>
          <w:tcPr>
            <w:tcW w:w="1079" w:type="dxa"/>
            <w:vMerge w:val="restart"/>
          </w:tcPr>
          <w:p w:rsidR="0066543A" w:rsidRPr="0095710C" w:rsidRDefault="0066543A" w:rsidP="000C02AA">
            <w:pPr>
              <w:spacing w:after="0"/>
              <w:jc w:val="center"/>
            </w:pPr>
            <w:r w:rsidRPr="0095710C">
              <w:t>Notes</w:t>
            </w:r>
          </w:p>
        </w:tc>
      </w:tr>
      <w:tr w:rsidR="0066543A" w:rsidRPr="0095710C" w:rsidTr="00D201C3">
        <w:trPr>
          <w:trHeight w:val="206"/>
          <w:jc w:val="center"/>
        </w:trPr>
        <w:tc>
          <w:tcPr>
            <w:tcW w:w="624" w:type="dxa"/>
            <w:vMerge/>
          </w:tcPr>
          <w:p w:rsidR="0066543A" w:rsidRPr="0095710C" w:rsidRDefault="0066543A" w:rsidP="000C02AA">
            <w:pPr>
              <w:spacing w:after="0"/>
            </w:pPr>
          </w:p>
        </w:tc>
        <w:tc>
          <w:tcPr>
            <w:tcW w:w="1168" w:type="dxa"/>
            <w:vMerge/>
          </w:tcPr>
          <w:p w:rsidR="0066543A" w:rsidRPr="0095710C" w:rsidRDefault="0066543A" w:rsidP="000C02AA">
            <w:pPr>
              <w:spacing w:after="0"/>
              <w:jc w:val="center"/>
            </w:pPr>
          </w:p>
        </w:tc>
        <w:tc>
          <w:tcPr>
            <w:tcW w:w="1602" w:type="dxa"/>
            <w:gridSpan w:val="2"/>
            <w:vMerge/>
          </w:tcPr>
          <w:p w:rsidR="0066543A" w:rsidRPr="0095710C" w:rsidRDefault="0066543A" w:rsidP="000C02AA">
            <w:pPr>
              <w:spacing w:after="0"/>
              <w:jc w:val="center"/>
            </w:pPr>
          </w:p>
        </w:tc>
        <w:tc>
          <w:tcPr>
            <w:tcW w:w="1641" w:type="dxa"/>
            <w:gridSpan w:val="2"/>
          </w:tcPr>
          <w:p w:rsidR="0066543A" w:rsidRPr="0095710C" w:rsidRDefault="0066543A" w:rsidP="000C02AA">
            <w:pPr>
              <w:spacing w:after="0"/>
              <w:jc w:val="center"/>
            </w:pPr>
            <w:r w:rsidRPr="0095710C">
              <w:t xml:space="preserve"> IAT = 200ms</w:t>
            </w:r>
          </w:p>
        </w:tc>
        <w:tc>
          <w:tcPr>
            <w:tcW w:w="1622" w:type="dxa"/>
            <w:gridSpan w:val="2"/>
          </w:tcPr>
          <w:p w:rsidR="0066543A" w:rsidRPr="0095710C" w:rsidRDefault="0066543A" w:rsidP="000C02AA">
            <w:pPr>
              <w:tabs>
                <w:tab w:val="left" w:pos="204"/>
              </w:tabs>
              <w:spacing w:after="0"/>
            </w:pPr>
            <w:r w:rsidRPr="0095710C">
              <w:tab/>
              <w:t>IAT = 80ms</w:t>
            </w:r>
          </w:p>
        </w:tc>
        <w:tc>
          <w:tcPr>
            <w:tcW w:w="1620" w:type="dxa"/>
            <w:gridSpan w:val="2"/>
            <w:vMerge/>
          </w:tcPr>
          <w:p w:rsidR="0066543A" w:rsidRPr="0095710C" w:rsidRDefault="0066543A" w:rsidP="000C02AA">
            <w:pPr>
              <w:spacing w:after="0"/>
              <w:jc w:val="center"/>
            </w:pPr>
          </w:p>
        </w:tc>
        <w:tc>
          <w:tcPr>
            <w:tcW w:w="989" w:type="dxa"/>
            <w:vMerge/>
          </w:tcPr>
          <w:p w:rsidR="0066543A" w:rsidRPr="0095710C" w:rsidRDefault="0066543A" w:rsidP="000C02AA">
            <w:pPr>
              <w:spacing w:after="0"/>
              <w:jc w:val="center"/>
            </w:pPr>
          </w:p>
        </w:tc>
        <w:tc>
          <w:tcPr>
            <w:tcW w:w="1079" w:type="dxa"/>
            <w:vMerge/>
          </w:tcPr>
          <w:p w:rsidR="0066543A" w:rsidRPr="0095710C" w:rsidRDefault="0066543A" w:rsidP="000C02AA">
            <w:pPr>
              <w:spacing w:after="0"/>
              <w:jc w:val="center"/>
            </w:pPr>
          </w:p>
        </w:tc>
      </w:tr>
      <w:tr w:rsidR="0066543A" w:rsidRPr="0095710C" w:rsidTr="00D201C3">
        <w:trPr>
          <w:trHeight w:val="220"/>
          <w:jc w:val="center"/>
        </w:trPr>
        <w:tc>
          <w:tcPr>
            <w:tcW w:w="624" w:type="dxa"/>
            <w:vMerge/>
          </w:tcPr>
          <w:p w:rsidR="0066543A" w:rsidRPr="0095710C" w:rsidRDefault="0066543A" w:rsidP="000C02AA">
            <w:pPr>
              <w:spacing w:after="0"/>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95710C">
              <w:t>Case 1</w:t>
            </w:r>
          </w:p>
        </w:tc>
        <w:tc>
          <w:tcPr>
            <w:tcW w:w="804" w:type="dxa"/>
          </w:tcPr>
          <w:p w:rsidR="0066543A" w:rsidRPr="0095710C" w:rsidRDefault="0066543A" w:rsidP="000C02AA">
            <w:pPr>
              <w:spacing w:after="0"/>
              <w:jc w:val="center"/>
            </w:pPr>
            <w:r w:rsidRPr="0095710C">
              <w:t>Case 2</w:t>
            </w:r>
          </w:p>
        </w:tc>
        <w:tc>
          <w:tcPr>
            <w:tcW w:w="799" w:type="dxa"/>
          </w:tcPr>
          <w:p w:rsidR="0066543A" w:rsidRPr="0095710C" w:rsidRDefault="0066543A" w:rsidP="000C02AA">
            <w:pPr>
              <w:spacing w:after="0"/>
              <w:jc w:val="center"/>
            </w:pPr>
            <w:r w:rsidRPr="0095710C">
              <w:t>Case 1</w:t>
            </w:r>
          </w:p>
        </w:tc>
        <w:tc>
          <w:tcPr>
            <w:tcW w:w="842"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812"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989" w:type="dxa"/>
          </w:tcPr>
          <w:p w:rsidR="0066543A" w:rsidRPr="0095710C" w:rsidRDefault="0066543A" w:rsidP="000C02AA">
            <w:pPr>
              <w:spacing w:after="0"/>
              <w:jc w:val="center"/>
            </w:pPr>
          </w:p>
        </w:tc>
        <w:tc>
          <w:tcPr>
            <w:tcW w:w="1079" w:type="dxa"/>
            <w:vMerge/>
          </w:tcPr>
          <w:p w:rsidR="0066543A" w:rsidRPr="0095710C" w:rsidRDefault="0066543A" w:rsidP="000C02AA">
            <w:pPr>
              <w:spacing w:after="0"/>
              <w:jc w:val="center"/>
            </w:pPr>
          </w:p>
        </w:tc>
      </w:tr>
      <w:tr w:rsidR="0066543A" w:rsidRPr="0095710C" w:rsidTr="00D201C3">
        <w:trPr>
          <w:trHeight w:val="206"/>
          <w:jc w:val="center"/>
        </w:trPr>
        <w:tc>
          <w:tcPr>
            <w:tcW w:w="624" w:type="dxa"/>
          </w:tcPr>
          <w:p w:rsidR="0066543A" w:rsidRPr="0095710C" w:rsidRDefault="0066543A" w:rsidP="000C02AA">
            <w:pPr>
              <w:spacing w:after="0"/>
              <w:jc w:val="center"/>
            </w:pPr>
            <w:r w:rsidRPr="0095710C">
              <w:t>1</w:t>
            </w:r>
          </w:p>
        </w:tc>
        <w:tc>
          <w:tcPr>
            <w:tcW w:w="1168" w:type="dxa"/>
          </w:tcPr>
          <w:p w:rsidR="0066543A" w:rsidRPr="0095710C" w:rsidRDefault="0066543A" w:rsidP="000C02AA">
            <w:pPr>
              <w:spacing w:after="0"/>
              <w:jc w:val="center"/>
            </w:pPr>
            <w:r w:rsidRPr="0095710C">
              <w:t>vivo</w:t>
            </w:r>
          </w:p>
        </w:tc>
        <w:tc>
          <w:tcPr>
            <w:tcW w:w="798" w:type="dxa"/>
          </w:tcPr>
          <w:p w:rsidR="0066543A" w:rsidRPr="0095710C" w:rsidRDefault="0066543A" w:rsidP="000C02AA">
            <w:pPr>
              <w:spacing w:after="0"/>
              <w:jc w:val="center"/>
            </w:pPr>
            <w:r w:rsidRPr="0095710C">
              <w:t>3.80%</w:t>
            </w:r>
          </w:p>
        </w:tc>
        <w:tc>
          <w:tcPr>
            <w:tcW w:w="804" w:type="dxa"/>
          </w:tcPr>
          <w:p w:rsidR="0066543A" w:rsidRPr="0095710C" w:rsidRDefault="0066543A" w:rsidP="000C02AA">
            <w:pPr>
              <w:spacing w:after="0"/>
              <w:jc w:val="center"/>
            </w:pPr>
            <w:r w:rsidRPr="0095710C">
              <w:t>7.61%</w:t>
            </w:r>
          </w:p>
        </w:tc>
        <w:tc>
          <w:tcPr>
            <w:tcW w:w="799" w:type="dxa"/>
          </w:tcPr>
          <w:p w:rsidR="0066543A" w:rsidRPr="0095710C" w:rsidRDefault="0066543A" w:rsidP="000C02AA">
            <w:pPr>
              <w:spacing w:after="0"/>
              <w:jc w:val="center"/>
            </w:pPr>
            <w:r w:rsidRPr="0095710C">
              <w:t>2.50%</w:t>
            </w:r>
          </w:p>
        </w:tc>
        <w:tc>
          <w:tcPr>
            <w:tcW w:w="842" w:type="dxa"/>
          </w:tcPr>
          <w:p w:rsidR="0066543A" w:rsidRPr="0095710C" w:rsidRDefault="0066543A" w:rsidP="000C02AA">
            <w:pPr>
              <w:spacing w:after="0"/>
              <w:jc w:val="center"/>
            </w:pPr>
            <w:r w:rsidRPr="0095710C">
              <w:t>4.99%</w:t>
            </w:r>
          </w:p>
        </w:tc>
        <w:tc>
          <w:tcPr>
            <w:tcW w:w="810" w:type="dxa"/>
          </w:tcPr>
          <w:p w:rsidR="0066543A" w:rsidRPr="0095710C" w:rsidRDefault="0066543A" w:rsidP="000C02AA">
            <w:pPr>
              <w:spacing w:after="0"/>
              <w:jc w:val="center"/>
            </w:pPr>
            <w:r w:rsidRPr="0095710C">
              <w:t>2.34%</w:t>
            </w:r>
          </w:p>
        </w:tc>
        <w:tc>
          <w:tcPr>
            <w:tcW w:w="812" w:type="dxa"/>
          </w:tcPr>
          <w:p w:rsidR="0066543A" w:rsidRPr="0095710C" w:rsidRDefault="0066543A" w:rsidP="000C02AA">
            <w:pPr>
              <w:spacing w:after="0"/>
              <w:jc w:val="center"/>
            </w:pPr>
            <w:r w:rsidRPr="0095710C">
              <w:t>4.68%</w:t>
            </w:r>
          </w:p>
        </w:tc>
        <w:tc>
          <w:tcPr>
            <w:tcW w:w="810" w:type="dxa"/>
          </w:tcPr>
          <w:p w:rsidR="0066543A" w:rsidRPr="0095710C" w:rsidRDefault="0066543A" w:rsidP="000C02AA">
            <w:pPr>
              <w:spacing w:after="0"/>
              <w:jc w:val="center"/>
            </w:pPr>
            <w:r w:rsidRPr="0095710C">
              <w:t>3.04%</w:t>
            </w:r>
          </w:p>
        </w:tc>
        <w:tc>
          <w:tcPr>
            <w:tcW w:w="810" w:type="dxa"/>
          </w:tcPr>
          <w:p w:rsidR="0066543A" w:rsidRPr="0095710C" w:rsidRDefault="0066543A" w:rsidP="000C02AA">
            <w:pPr>
              <w:spacing w:after="0"/>
              <w:jc w:val="center"/>
            </w:pPr>
            <w:r w:rsidRPr="0095710C">
              <w:t>6.07%</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p>
        </w:tc>
      </w:tr>
      <w:tr w:rsidR="0066543A" w:rsidRPr="0095710C" w:rsidTr="00D201C3">
        <w:trPr>
          <w:trHeight w:val="195"/>
          <w:jc w:val="center"/>
        </w:trPr>
        <w:tc>
          <w:tcPr>
            <w:tcW w:w="624" w:type="dxa"/>
            <w:vMerge w:val="restart"/>
          </w:tcPr>
          <w:p w:rsidR="0066543A" w:rsidRPr="0095710C" w:rsidRDefault="0066543A" w:rsidP="000C02AA">
            <w:pPr>
              <w:spacing w:after="0"/>
              <w:jc w:val="center"/>
            </w:pPr>
            <w:r w:rsidRPr="0095710C">
              <w:t>2</w:t>
            </w:r>
          </w:p>
        </w:tc>
        <w:tc>
          <w:tcPr>
            <w:tcW w:w="1168" w:type="dxa"/>
            <w:vMerge w:val="restart"/>
          </w:tcPr>
          <w:p w:rsidR="0066543A" w:rsidRPr="0095710C" w:rsidRDefault="0066543A" w:rsidP="000C02AA">
            <w:pPr>
              <w:spacing w:after="0"/>
              <w:jc w:val="center"/>
            </w:pPr>
            <w:r w:rsidRPr="0095710C">
              <w:t>Ericsson</w:t>
            </w:r>
          </w:p>
        </w:tc>
        <w:tc>
          <w:tcPr>
            <w:tcW w:w="798" w:type="dxa"/>
          </w:tcPr>
          <w:p w:rsidR="0066543A" w:rsidRPr="0095710C" w:rsidRDefault="0066543A" w:rsidP="000C02AA">
            <w:pPr>
              <w:spacing w:after="0"/>
              <w:jc w:val="center"/>
            </w:pPr>
            <w:r w:rsidRPr="0095710C">
              <w:t>0.77%</w:t>
            </w:r>
          </w:p>
        </w:tc>
        <w:tc>
          <w:tcPr>
            <w:tcW w:w="804" w:type="dxa"/>
          </w:tcPr>
          <w:p w:rsidR="0066543A" w:rsidRPr="0095710C" w:rsidRDefault="0066543A" w:rsidP="000C02AA">
            <w:pPr>
              <w:spacing w:after="0"/>
              <w:jc w:val="center"/>
            </w:pPr>
            <w:r w:rsidRPr="0095710C">
              <w:t>1.44%</w:t>
            </w:r>
          </w:p>
        </w:tc>
        <w:tc>
          <w:tcPr>
            <w:tcW w:w="799" w:type="dxa"/>
          </w:tcPr>
          <w:p w:rsidR="0066543A" w:rsidRPr="0095710C" w:rsidRDefault="0066543A" w:rsidP="000C02AA">
            <w:pPr>
              <w:spacing w:after="0"/>
              <w:jc w:val="center"/>
            </w:pPr>
            <w:r w:rsidRPr="0095710C">
              <w:t>0.01%</w:t>
            </w:r>
          </w:p>
        </w:tc>
        <w:tc>
          <w:tcPr>
            <w:tcW w:w="842"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0.01%</w:t>
            </w:r>
          </w:p>
        </w:tc>
        <w:tc>
          <w:tcPr>
            <w:tcW w:w="812"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1.30%</w:t>
            </w:r>
          </w:p>
        </w:tc>
        <w:tc>
          <w:tcPr>
            <w:tcW w:w="810" w:type="dxa"/>
          </w:tcPr>
          <w:p w:rsidR="0066543A" w:rsidRPr="0095710C" w:rsidRDefault="0066543A" w:rsidP="000C02AA">
            <w:pPr>
              <w:spacing w:after="0"/>
              <w:jc w:val="center"/>
            </w:pPr>
            <w:r w:rsidRPr="0095710C">
              <w:t>2.41%</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2</w:t>
            </w:r>
          </w:p>
        </w:tc>
      </w:tr>
      <w:tr w:rsidR="0066543A" w:rsidRPr="0095710C" w:rsidTr="00D201C3">
        <w:trPr>
          <w:trHeight w:val="222"/>
          <w:jc w:val="center"/>
        </w:trPr>
        <w:tc>
          <w:tcPr>
            <w:tcW w:w="624" w:type="dxa"/>
            <w:vMerge/>
          </w:tcPr>
          <w:p w:rsidR="0066543A" w:rsidRPr="0095710C" w:rsidRDefault="0066543A" w:rsidP="000C02AA">
            <w:pPr>
              <w:spacing w:after="0"/>
              <w:jc w:val="center"/>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95710C">
              <w:t>2.46%</w:t>
            </w:r>
          </w:p>
        </w:tc>
        <w:tc>
          <w:tcPr>
            <w:tcW w:w="804" w:type="dxa"/>
          </w:tcPr>
          <w:p w:rsidR="0066543A" w:rsidRPr="0095710C" w:rsidRDefault="0066543A" w:rsidP="000C02AA">
            <w:pPr>
              <w:spacing w:after="0"/>
              <w:jc w:val="center"/>
            </w:pPr>
            <w:r w:rsidRPr="0095710C">
              <w:t>4.57%</w:t>
            </w:r>
          </w:p>
        </w:tc>
        <w:tc>
          <w:tcPr>
            <w:tcW w:w="799" w:type="dxa"/>
          </w:tcPr>
          <w:p w:rsidR="0066543A" w:rsidRPr="0095710C" w:rsidRDefault="0066543A" w:rsidP="000C02AA">
            <w:pPr>
              <w:spacing w:after="0"/>
              <w:jc w:val="center"/>
            </w:pPr>
            <w:r w:rsidRPr="0095710C">
              <w:t>0.64%</w:t>
            </w:r>
          </w:p>
        </w:tc>
        <w:tc>
          <w:tcPr>
            <w:tcW w:w="842" w:type="dxa"/>
          </w:tcPr>
          <w:p w:rsidR="0066543A" w:rsidRPr="0095710C" w:rsidRDefault="0066543A" w:rsidP="000C02AA">
            <w:pPr>
              <w:spacing w:after="0"/>
              <w:jc w:val="center"/>
            </w:pPr>
            <w:r w:rsidRPr="0095710C">
              <w:t>0.78%</w:t>
            </w:r>
          </w:p>
        </w:tc>
        <w:tc>
          <w:tcPr>
            <w:tcW w:w="810" w:type="dxa"/>
          </w:tcPr>
          <w:p w:rsidR="0066543A" w:rsidRPr="0095710C" w:rsidRDefault="0066543A" w:rsidP="000C02AA">
            <w:pPr>
              <w:spacing w:after="0"/>
              <w:jc w:val="center"/>
            </w:pPr>
            <w:r w:rsidRPr="0095710C">
              <w:t>0.58%</w:t>
            </w:r>
          </w:p>
        </w:tc>
        <w:tc>
          <w:tcPr>
            <w:tcW w:w="812" w:type="dxa"/>
          </w:tcPr>
          <w:p w:rsidR="0066543A" w:rsidRPr="0095710C" w:rsidRDefault="0066543A" w:rsidP="000C02AA">
            <w:pPr>
              <w:spacing w:after="0"/>
              <w:jc w:val="center"/>
            </w:pPr>
            <w:r w:rsidRPr="0095710C">
              <w:t>0.71%</w:t>
            </w:r>
          </w:p>
        </w:tc>
        <w:tc>
          <w:tcPr>
            <w:tcW w:w="810" w:type="dxa"/>
          </w:tcPr>
          <w:p w:rsidR="0066543A" w:rsidRPr="0095710C" w:rsidRDefault="0066543A" w:rsidP="000C02AA">
            <w:pPr>
              <w:spacing w:after="0"/>
              <w:jc w:val="center"/>
            </w:pPr>
            <w:r w:rsidRPr="0095710C">
              <w:t>2.71%</w:t>
            </w:r>
          </w:p>
        </w:tc>
        <w:tc>
          <w:tcPr>
            <w:tcW w:w="810" w:type="dxa"/>
          </w:tcPr>
          <w:p w:rsidR="0066543A" w:rsidRPr="0095710C" w:rsidRDefault="0066543A" w:rsidP="000C02AA">
            <w:pPr>
              <w:spacing w:after="0"/>
              <w:jc w:val="center"/>
            </w:pPr>
            <w:r w:rsidRPr="0095710C">
              <w:t>5.02%</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Note3</w:t>
            </w:r>
          </w:p>
        </w:tc>
      </w:tr>
      <w:tr w:rsidR="0066543A" w:rsidRPr="0095710C" w:rsidTr="00D201C3">
        <w:trPr>
          <w:trHeight w:val="222"/>
          <w:jc w:val="center"/>
        </w:trPr>
        <w:tc>
          <w:tcPr>
            <w:tcW w:w="624" w:type="dxa"/>
            <w:vMerge/>
          </w:tcPr>
          <w:p w:rsidR="0066543A" w:rsidRPr="0095710C" w:rsidRDefault="0066543A" w:rsidP="000C02AA">
            <w:pPr>
              <w:spacing w:after="0"/>
              <w:jc w:val="center"/>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5E0754">
              <w:t>0.36%</w:t>
            </w:r>
          </w:p>
        </w:tc>
        <w:tc>
          <w:tcPr>
            <w:tcW w:w="804" w:type="dxa"/>
          </w:tcPr>
          <w:p w:rsidR="0066543A" w:rsidRPr="0095710C" w:rsidRDefault="0066543A" w:rsidP="000C02AA">
            <w:pPr>
              <w:spacing w:after="0"/>
              <w:jc w:val="center"/>
            </w:pPr>
            <w:r w:rsidRPr="005E0754">
              <w:t>0.67%</w:t>
            </w:r>
          </w:p>
        </w:tc>
        <w:tc>
          <w:tcPr>
            <w:tcW w:w="799" w:type="dxa"/>
          </w:tcPr>
          <w:p w:rsidR="0066543A" w:rsidRPr="0095710C" w:rsidRDefault="0066543A" w:rsidP="000C02AA">
            <w:pPr>
              <w:spacing w:after="0"/>
              <w:jc w:val="center"/>
            </w:pPr>
            <w:r w:rsidRPr="005E0754">
              <w:t>0.01%</w:t>
            </w:r>
          </w:p>
        </w:tc>
        <w:tc>
          <w:tcPr>
            <w:tcW w:w="842"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0.01%</w:t>
            </w:r>
          </w:p>
        </w:tc>
        <w:tc>
          <w:tcPr>
            <w:tcW w:w="812"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 </w:t>
            </w:r>
          </w:p>
        </w:tc>
        <w:tc>
          <w:tcPr>
            <w:tcW w:w="810" w:type="dxa"/>
          </w:tcPr>
          <w:p w:rsidR="0066543A" w:rsidRPr="0095710C" w:rsidRDefault="0066543A" w:rsidP="000C02AA">
            <w:pPr>
              <w:spacing w:after="0"/>
              <w:jc w:val="center"/>
            </w:pPr>
            <w:r w:rsidRPr="005E0754">
              <w:t> </w:t>
            </w:r>
          </w:p>
        </w:tc>
        <w:tc>
          <w:tcPr>
            <w:tcW w:w="989" w:type="dxa"/>
          </w:tcPr>
          <w:p w:rsidR="0066543A" w:rsidRPr="0095710C" w:rsidRDefault="0066543A" w:rsidP="000C02AA">
            <w:pPr>
              <w:spacing w:after="0"/>
              <w:jc w:val="center"/>
            </w:pPr>
            <w:r>
              <w:t>S1</w:t>
            </w:r>
          </w:p>
        </w:tc>
        <w:tc>
          <w:tcPr>
            <w:tcW w:w="1079" w:type="dxa"/>
          </w:tcPr>
          <w:p w:rsidR="0066543A" w:rsidRPr="0095710C" w:rsidRDefault="0066543A" w:rsidP="000C02AA">
            <w:pPr>
              <w:spacing w:after="0"/>
              <w:jc w:val="center"/>
            </w:pPr>
            <w:r w:rsidRPr="005E0754">
              <w:t>Note 2B</w:t>
            </w:r>
          </w:p>
        </w:tc>
      </w:tr>
      <w:tr w:rsidR="0066543A" w:rsidRPr="0095710C" w:rsidTr="00D201C3">
        <w:trPr>
          <w:trHeight w:val="192"/>
          <w:jc w:val="center"/>
        </w:trPr>
        <w:tc>
          <w:tcPr>
            <w:tcW w:w="624" w:type="dxa"/>
            <w:vMerge w:val="restart"/>
          </w:tcPr>
          <w:p w:rsidR="0066543A" w:rsidRPr="0095710C" w:rsidRDefault="0066543A" w:rsidP="000C02AA">
            <w:pPr>
              <w:spacing w:after="0"/>
              <w:jc w:val="center"/>
            </w:pPr>
            <w:r w:rsidRPr="0095710C">
              <w:t>3</w:t>
            </w:r>
          </w:p>
        </w:tc>
        <w:tc>
          <w:tcPr>
            <w:tcW w:w="1168" w:type="dxa"/>
            <w:vMerge w:val="restart"/>
          </w:tcPr>
          <w:p w:rsidR="0066543A" w:rsidRPr="0095710C" w:rsidRDefault="0066543A" w:rsidP="000C02AA">
            <w:pPr>
              <w:spacing w:after="0"/>
              <w:jc w:val="center"/>
            </w:pPr>
            <w:r w:rsidRPr="0095710C">
              <w:t>Samsung</w:t>
            </w:r>
          </w:p>
        </w:tc>
        <w:tc>
          <w:tcPr>
            <w:tcW w:w="798" w:type="dxa"/>
          </w:tcPr>
          <w:p w:rsidR="0066543A" w:rsidRPr="0095710C" w:rsidRDefault="0066543A" w:rsidP="000C02AA">
            <w:pPr>
              <w:spacing w:after="0"/>
              <w:jc w:val="center"/>
            </w:pPr>
            <w:r w:rsidRPr="0095710C">
              <w:t>4.50%</w:t>
            </w:r>
          </w:p>
        </w:tc>
        <w:tc>
          <w:tcPr>
            <w:tcW w:w="804" w:type="dxa"/>
          </w:tcPr>
          <w:p w:rsidR="0066543A" w:rsidRPr="0095710C" w:rsidRDefault="0066543A" w:rsidP="000C02AA">
            <w:pPr>
              <w:spacing w:after="0"/>
              <w:jc w:val="center"/>
            </w:pPr>
            <w:r w:rsidRPr="0095710C">
              <w:t>6.90%</w:t>
            </w:r>
          </w:p>
        </w:tc>
        <w:tc>
          <w:tcPr>
            <w:tcW w:w="799" w:type="dxa"/>
          </w:tcPr>
          <w:p w:rsidR="0066543A" w:rsidRPr="0095710C" w:rsidRDefault="0066543A" w:rsidP="000C02AA">
            <w:pPr>
              <w:spacing w:after="0"/>
              <w:jc w:val="center"/>
            </w:pPr>
            <w:r w:rsidRPr="0095710C">
              <w:t>2.80%</w:t>
            </w:r>
          </w:p>
        </w:tc>
        <w:tc>
          <w:tcPr>
            <w:tcW w:w="842" w:type="dxa"/>
          </w:tcPr>
          <w:p w:rsidR="0066543A" w:rsidRPr="0095710C" w:rsidRDefault="0066543A" w:rsidP="000C02AA">
            <w:pPr>
              <w:spacing w:after="0"/>
              <w:jc w:val="center"/>
            </w:pPr>
            <w:r w:rsidRPr="0095710C">
              <w:t>4.20%</w:t>
            </w:r>
          </w:p>
        </w:tc>
        <w:tc>
          <w:tcPr>
            <w:tcW w:w="810" w:type="dxa"/>
          </w:tcPr>
          <w:p w:rsidR="0066543A" w:rsidRPr="0095710C" w:rsidRDefault="0066543A" w:rsidP="000C02AA">
            <w:pPr>
              <w:spacing w:after="0"/>
              <w:jc w:val="center"/>
            </w:pPr>
            <w:r w:rsidRPr="0095710C">
              <w:t>2.50%</w:t>
            </w:r>
          </w:p>
        </w:tc>
        <w:tc>
          <w:tcPr>
            <w:tcW w:w="812"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3.50%</w:t>
            </w:r>
          </w:p>
        </w:tc>
        <w:tc>
          <w:tcPr>
            <w:tcW w:w="810" w:type="dxa"/>
          </w:tcPr>
          <w:p w:rsidR="0066543A" w:rsidRPr="0095710C" w:rsidRDefault="0066543A" w:rsidP="000C02AA">
            <w:pPr>
              <w:spacing w:after="0"/>
              <w:jc w:val="center"/>
            </w:pPr>
            <w:r w:rsidRPr="0095710C">
              <w:t>5.30%</w:t>
            </w:r>
          </w:p>
        </w:tc>
        <w:tc>
          <w:tcPr>
            <w:tcW w:w="989" w:type="dxa"/>
          </w:tcPr>
          <w:p w:rsidR="0066543A" w:rsidRPr="0095710C" w:rsidRDefault="0066543A" w:rsidP="000C02AA">
            <w:pPr>
              <w:spacing w:after="0"/>
              <w:jc w:val="center"/>
            </w:pPr>
            <w:r w:rsidRPr="0095710C">
              <w:t>S1, S2</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192"/>
          <w:jc w:val="center"/>
        </w:trPr>
        <w:tc>
          <w:tcPr>
            <w:tcW w:w="624" w:type="dxa"/>
            <w:vMerge/>
          </w:tcPr>
          <w:p w:rsidR="0066543A" w:rsidRPr="0095710C" w:rsidRDefault="0066543A" w:rsidP="000C02AA">
            <w:pPr>
              <w:spacing w:after="0"/>
              <w:jc w:val="center"/>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95710C">
              <w:t>4.50%</w:t>
            </w:r>
          </w:p>
        </w:tc>
        <w:tc>
          <w:tcPr>
            <w:tcW w:w="804" w:type="dxa"/>
          </w:tcPr>
          <w:p w:rsidR="0066543A" w:rsidRPr="0095710C" w:rsidRDefault="0066543A" w:rsidP="000C02AA">
            <w:pPr>
              <w:spacing w:after="0"/>
              <w:jc w:val="center"/>
            </w:pPr>
            <w:r w:rsidRPr="0095710C">
              <w:t>6.90%</w:t>
            </w:r>
          </w:p>
        </w:tc>
        <w:tc>
          <w:tcPr>
            <w:tcW w:w="799" w:type="dxa"/>
          </w:tcPr>
          <w:p w:rsidR="0066543A" w:rsidRPr="0095710C" w:rsidRDefault="0066543A" w:rsidP="000C02AA">
            <w:pPr>
              <w:spacing w:after="0"/>
              <w:jc w:val="center"/>
            </w:pPr>
            <w:r w:rsidRPr="0095710C">
              <w:t>2.70%</w:t>
            </w:r>
          </w:p>
        </w:tc>
        <w:tc>
          <w:tcPr>
            <w:tcW w:w="842" w:type="dxa"/>
          </w:tcPr>
          <w:p w:rsidR="0066543A" w:rsidRPr="0095710C" w:rsidRDefault="0066543A" w:rsidP="000C02AA">
            <w:pPr>
              <w:spacing w:after="0"/>
              <w:jc w:val="center"/>
            </w:pPr>
            <w:r w:rsidRPr="0095710C">
              <w:t>4.20%</w:t>
            </w:r>
          </w:p>
        </w:tc>
        <w:tc>
          <w:tcPr>
            <w:tcW w:w="810" w:type="dxa"/>
          </w:tcPr>
          <w:p w:rsidR="0066543A" w:rsidRPr="0095710C" w:rsidRDefault="0066543A" w:rsidP="000C02AA">
            <w:pPr>
              <w:spacing w:after="0"/>
              <w:jc w:val="center"/>
            </w:pPr>
            <w:r w:rsidRPr="0095710C">
              <w:t>2.50%</w:t>
            </w:r>
          </w:p>
        </w:tc>
        <w:tc>
          <w:tcPr>
            <w:tcW w:w="812"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3.50%</w:t>
            </w:r>
          </w:p>
        </w:tc>
        <w:tc>
          <w:tcPr>
            <w:tcW w:w="810" w:type="dxa"/>
          </w:tcPr>
          <w:p w:rsidR="0066543A" w:rsidRPr="0095710C" w:rsidRDefault="0066543A" w:rsidP="000C02AA">
            <w:pPr>
              <w:spacing w:after="0"/>
              <w:jc w:val="center"/>
            </w:pPr>
            <w:r w:rsidRPr="0095710C">
              <w:t>5.30%</w:t>
            </w:r>
          </w:p>
        </w:tc>
        <w:tc>
          <w:tcPr>
            <w:tcW w:w="989" w:type="dxa"/>
          </w:tcPr>
          <w:p w:rsidR="0066543A" w:rsidRPr="0095710C" w:rsidRDefault="0066543A" w:rsidP="000C02AA">
            <w:pPr>
              <w:spacing w:after="0"/>
              <w:jc w:val="center"/>
            </w:pPr>
            <w:r w:rsidRPr="0095710C">
              <w:t>S3</w:t>
            </w:r>
          </w:p>
        </w:tc>
        <w:tc>
          <w:tcPr>
            <w:tcW w:w="1079" w:type="dxa"/>
          </w:tcPr>
          <w:p w:rsidR="0066543A" w:rsidRPr="0095710C" w:rsidRDefault="0066543A" w:rsidP="000C02AA">
            <w:pPr>
              <w:spacing w:after="0"/>
              <w:jc w:val="center"/>
            </w:pPr>
          </w:p>
        </w:tc>
      </w:tr>
      <w:tr w:rsidR="0066543A" w:rsidRPr="0095710C" w:rsidTr="00D201C3">
        <w:trPr>
          <w:trHeight w:val="230"/>
          <w:jc w:val="center"/>
        </w:trPr>
        <w:tc>
          <w:tcPr>
            <w:tcW w:w="624" w:type="dxa"/>
          </w:tcPr>
          <w:p w:rsidR="0066543A" w:rsidRPr="0095710C" w:rsidRDefault="0066543A" w:rsidP="000C02AA">
            <w:pPr>
              <w:spacing w:after="0"/>
              <w:jc w:val="center"/>
            </w:pPr>
            <w:r w:rsidRPr="0095710C">
              <w:t>4</w:t>
            </w:r>
          </w:p>
        </w:tc>
        <w:tc>
          <w:tcPr>
            <w:tcW w:w="1168" w:type="dxa"/>
          </w:tcPr>
          <w:p w:rsidR="0066543A" w:rsidRPr="0095710C" w:rsidRDefault="0066543A" w:rsidP="000C02AA">
            <w:pPr>
              <w:spacing w:after="0"/>
              <w:jc w:val="center"/>
            </w:pPr>
            <w:r w:rsidRPr="0095710C">
              <w:t>Qualcomm</w:t>
            </w:r>
          </w:p>
        </w:tc>
        <w:tc>
          <w:tcPr>
            <w:tcW w:w="798" w:type="dxa"/>
          </w:tcPr>
          <w:p w:rsidR="0066543A" w:rsidRPr="0095710C" w:rsidRDefault="0066543A" w:rsidP="000C02AA">
            <w:pPr>
              <w:spacing w:after="0"/>
              <w:jc w:val="center"/>
            </w:pPr>
            <w:r w:rsidRPr="0095710C">
              <w:t>3.31%</w:t>
            </w:r>
          </w:p>
        </w:tc>
        <w:tc>
          <w:tcPr>
            <w:tcW w:w="804" w:type="dxa"/>
          </w:tcPr>
          <w:p w:rsidR="0066543A" w:rsidRPr="0095710C" w:rsidRDefault="0066543A" w:rsidP="000C02AA">
            <w:pPr>
              <w:spacing w:after="0"/>
              <w:jc w:val="center"/>
            </w:pPr>
            <w:r w:rsidRPr="0095710C">
              <w:t>6.61%</w:t>
            </w:r>
          </w:p>
        </w:tc>
        <w:tc>
          <w:tcPr>
            <w:tcW w:w="799" w:type="dxa"/>
          </w:tcPr>
          <w:p w:rsidR="0066543A" w:rsidRPr="0095710C" w:rsidRDefault="0066543A" w:rsidP="000C02AA">
            <w:pPr>
              <w:spacing w:after="0"/>
              <w:jc w:val="center"/>
            </w:pPr>
            <w:r w:rsidRPr="0095710C">
              <w:t>1.03%</w:t>
            </w:r>
          </w:p>
        </w:tc>
        <w:tc>
          <w:tcPr>
            <w:tcW w:w="842" w:type="dxa"/>
          </w:tcPr>
          <w:p w:rsidR="0066543A" w:rsidRPr="0095710C" w:rsidRDefault="0066543A" w:rsidP="000C02AA">
            <w:pPr>
              <w:spacing w:after="0"/>
              <w:jc w:val="center"/>
            </w:pPr>
            <w:r w:rsidRPr="0095710C">
              <w:t>2.07%</w:t>
            </w:r>
          </w:p>
        </w:tc>
        <w:tc>
          <w:tcPr>
            <w:tcW w:w="810" w:type="dxa"/>
          </w:tcPr>
          <w:p w:rsidR="0066543A" w:rsidRPr="0095710C" w:rsidRDefault="0066543A" w:rsidP="000C02AA">
            <w:pPr>
              <w:spacing w:after="0"/>
              <w:jc w:val="center"/>
            </w:pPr>
            <w:r w:rsidRPr="0095710C">
              <w:t>0.71%</w:t>
            </w:r>
          </w:p>
        </w:tc>
        <w:tc>
          <w:tcPr>
            <w:tcW w:w="812" w:type="dxa"/>
          </w:tcPr>
          <w:p w:rsidR="0066543A" w:rsidRPr="0095710C" w:rsidRDefault="0066543A" w:rsidP="000C02AA">
            <w:pPr>
              <w:spacing w:after="0"/>
              <w:jc w:val="center"/>
            </w:pPr>
            <w:r w:rsidRPr="0095710C">
              <w:t>1.40%</w:t>
            </w:r>
          </w:p>
        </w:tc>
        <w:tc>
          <w:tcPr>
            <w:tcW w:w="810" w:type="dxa"/>
          </w:tcPr>
          <w:p w:rsidR="0066543A" w:rsidRPr="0095710C" w:rsidRDefault="0066543A" w:rsidP="000C02AA">
            <w:pPr>
              <w:spacing w:after="0"/>
              <w:jc w:val="center"/>
            </w:pPr>
            <w:r w:rsidRPr="0095710C">
              <w:t>1.67%</w:t>
            </w:r>
          </w:p>
        </w:tc>
        <w:tc>
          <w:tcPr>
            <w:tcW w:w="810" w:type="dxa"/>
          </w:tcPr>
          <w:p w:rsidR="0066543A" w:rsidRPr="0095710C" w:rsidRDefault="0066543A" w:rsidP="000C02AA">
            <w:pPr>
              <w:spacing w:after="0"/>
              <w:jc w:val="center"/>
            </w:pPr>
            <w:r w:rsidRPr="0095710C">
              <w:t>3.34%</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4</w:t>
            </w:r>
          </w:p>
        </w:tc>
      </w:tr>
      <w:tr w:rsidR="0066543A" w:rsidRPr="0095710C" w:rsidTr="00D201C3">
        <w:trPr>
          <w:trHeight w:val="192"/>
          <w:jc w:val="center"/>
        </w:trPr>
        <w:tc>
          <w:tcPr>
            <w:tcW w:w="624" w:type="dxa"/>
          </w:tcPr>
          <w:p w:rsidR="0066543A" w:rsidRPr="0095710C" w:rsidRDefault="0066543A" w:rsidP="000C02AA">
            <w:pPr>
              <w:spacing w:after="0"/>
              <w:jc w:val="center"/>
            </w:pPr>
            <w:r w:rsidRPr="0095710C">
              <w:t>5</w:t>
            </w:r>
          </w:p>
        </w:tc>
        <w:tc>
          <w:tcPr>
            <w:tcW w:w="1168" w:type="dxa"/>
          </w:tcPr>
          <w:p w:rsidR="0066543A" w:rsidRPr="0095710C" w:rsidRDefault="0066543A" w:rsidP="000C02AA">
            <w:pPr>
              <w:spacing w:after="0"/>
              <w:jc w:val="center"/>
            </w:pPr>
            <w:r w:rsidRPr="0095710C">
              <w:t>OPPO</w:t>
            </w:r>
          </w:p>
        </w:tc>
        <w:tc>
          <w:tcPr>
            <w:tcW w:w="798" w:type="dxa"/>
          </w:tcPr>
          <w:p w:rsidR="0066543A" w:rsidRPr="0095710C" w:rsidRDefault="0066543A" w:rsidP="000C02AA">
            <w:pPr>
              <w:spacing w:after="0"/>
              <w:jc w:val="center"/>
            </w:pPr>
            <w:r w:rsidRPr="0095710C">
              <w:t>3.10%</w:t>
            </w:r>
          </w:p>
        </w:tc>
        <w:tc>
          <w:tcPr>
            <w:tcW w:w="804" w:type="dxa"/>
          </w:tcPr>
          <w:p w:rsidR="0066543A" w:rsidRPr="0095710C" w:rsidRDefault="0066543A" w:rsidP="000C02AA">
            <w:pPr>
              <w:spacing w:after="0"/>
              <w:jc w:val="center"/>
            </w:pPr>
            <w:r w:rsidRPr="0095710C">
              <w:t>6.21%</w:t>
            </w:r>
          </w:p>
        </w:tc>
        <w:tc>
          <w:tcPr>
            <w:tcW w:w="799" w:type="dxa"/>
          </w:tcPr>
          <w:p w:rsidR="0066543A" w:rsidRPr="0095710C" w:rsidRDefault="0066543A" w:rsidP="000C02AA">
            <w:pPr>
              <w:spacing w:after="0"/>
              <w:jc w:val="center"/>
            </w:pPr>
            <w:r w:rsidRPr="0095710C">
              <w:t>2.43%</w:t>
            </w:r>
          </w:p>
        </w:tc>
        <w:tc>
          <w:tcPr>
            <w:tcW w:w="842" w:type="dxa"/>
          </w:tcPr>
          <w:p w:rsidR="0066543A" w:rsidRPr="0095710C" w:rsidRDefault="0066543A" w:rsidP="000C02AA">
            <w:pPr>
              <w:spacing w:after="0"/>
              <w:jc w:val="center"/>
            </w:pPr>
            <w:r w:rsidRPr="0095710C">
              <w:t>4.85%</w:t>
            </w:r>
          </w:p>
        </w:tc>
        <w:tc>
          <w:tcPr>
            <w:tcW w:w="810" w:type="dxa"/>
          </w:tcPr>
          <w:p w:rsidR="0066543A" w:rsidRPr="0095710C" w:rsidRDefault="0066543A" w:rsidP="000C02AA">
            <w:pPr>
              <w:spacing w:after="0"/>
              <w:jc w:val="center"/>
            </w:pPr>
            <w:r w:rsidRPr="0095710C">
              <w:t>2.33%</w:t>
            </w:r>
          </w:p>
        </w:tc>
        <w:tc>
          <w:tcPr>
            <w:tcW w:w="812" w:type="dxa"/>
          </w:tcPr>
          <w:p w:rsidR="0066543A" w:rsidRPr="0095710C" w:rsidRDefault="0066543A" w:rsidP="000C02AA">
            <w:pPr>
              <w:spacing w:after="0"/>
              <w:jc w:val="center"/>
            </w:pPr>
            <w:r w:rsidRPr="0095710C">
              <w:t>4.66%</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192"/>
          <w:jc w:val="center"/>
        </w:trPr>
        <w:tc>
          <w:tcPr>
            <w:tcW w:w="624" w:type="dxa"/>
            <w:vMerge w:val="restart"/>
          </w:tcPr>
          <w:p w:rsidR="0066543A" w:rsidRPr="0095710C" w:rsidRDefault="0066543A" w:rsidP="000C02AA">
            <w:pPr>
              <w:tabs>
                <w:tab w:val="left" w:pos="384"/>
              </w:tabs>
              <w:spacing w:after="0"/>
              <w:jc w:val="center"/>
            </w:pPr>
            <w:r w:rsidRPr="0095710C">
              <w:t>6</w:t>
            </w:r>
          </w:p>
        </w:tc>
        <w:tc>
          <w:tcPr>
            <w:tcW w:w="1168" w:type="dxa"/>
            <w:vMerge w:val="restart"/>
          </w:tcPr>
          <w:p w:rsidR="0066543A" w:rsidRPr="0095710C" w:rsidRDefault="0066543A" w:rsidP="000C02AA">
            <w:pPr>
              <w:tabs>
                <w:tab w:val="left" w:pos="384"/>
              </w:tabs>
              <w:spacing w:after="0"/>
              <w:jc w:val="center"/>
            </w:pPr>
            <w:r w:rsidRPr="0095710C">
              <w:t>Apple</w:t>
            </w:r>
          </w:p>
        </w:tc>
        <w:tc>
          <w:tcPr>
            <w:tcW w:w="798" w:type="dxa"/>
          </w:tcPr>
          <w:p w:rsidR="0066543A" w:rsidRPr="0095710C" w:rsidRDefault="0066543A" w:rsidP="000C02AA">
            <w:pPr>
              <w:spacing w:after="0"/>
              <w:jc w:val="center"/>
            </w:pPr>
            <w:r w:rsidRPr="0095710C">
              <w:t>4.69%</w:t>
            </w:r>
          </w:p>
        </w:tc>
        <w:tc>
          <w:tcPr>
            <w:tcW w:w="804" w:type="dxa"/>
          </w:tcPr>
          <w:p w:rsidR="0066543A" w:rsidRPr="0095710C" w:rsidRDefault="0066543A" w:rsidP="000C02AA">
            <w:pPr>
              <w:spacing w:after="0"/>
              <w:jc w:val="center"/>
            </w:pPr>
            <w:r w:rsidRPr="0095710C">
              <w:t>9.38%</w:t>
            </w:r>
          </w:p>
        </w:tc>
        <w:tc>
          <w:tcPr>
            <w:tcW w:w="799" w:type="dxa"/>
          </w:tcPr>
          <w:p w:rsidR="0066543A" w:rsidRPr="0095710C" w:rsidRDefault="0066543A" w:rsidP="000C02AA">
            <w:pPr>
              <w:spacing w:after="0"/>
              <w:jc w:val="center"/>
            </w:pPr>
            <w:r w:rsidRPr="0095710C">
              <w:t>2.90%</w:t>
            </w:r>
          </w:p>
        </w:tc>
        <w:tc>
          <w:tcPr>
            <w:tcW w:w="842" w:type="dxa"/>
          </w:tcPr>
          <w:p w:rsidR="0066543A" w:rsidRPr="0095710C" w:rsidRDefault="0066543A" w:rsidP="000C02AA">
            <w:pPr>
              <w:spacing w:after="0"/>
              <w:jc w:val="center"/>
            </w:pPr>
            <w:r w:rsidRPr="0095710C">
              <w:t>5.70%</w:t>
            </w:r>
          </w:p>
        </w:tc>
        <w:tc>
          <w:tcPr>
            <w:tcW w:w="810" w:type="dxa"/>
          </w:tcPr>
          <w:p w:rsidR="0066543A" w:rsidRPr="0095710C" w:rsidRDefault="0066543A" w:rsidP="000C02AA">
            <w:pPr>
              <w:spacing w:after="0"/>
              <w:jc w:val="center"/>
            </w:pPr>
            <w:r w:rsidRPr="0095710C">
              <w:t>-</w:t>
            </w:r>
          </w:p>
        </w:tc>
        <w:tc>
          <w:tcPr>
            <w:tcW w:w="812"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244"/>
          <w:jc w:val="center"/>
        </w:trPr>
        <w:tc>
          <w:tcPr>
            <w:tcW w:w="624" w:type="dxa"/>
            <w:vMerge/>
          </w:tcPr>
          <w:p w:rsidR="0066543A" w:rsidRPr="0095710C" w:rsidRDefault="0066543A" w:rsidP="000C02AA">
            <w:pPr>
              <w:tabs>
                <w:tab w:val="left" w:pos="384"/>
              </w:tabs>
              <w:spacing w:after="0"/>
              <w:jc w:val="center"/>
            </w:pPr>
          </w:p>
        </w:tc>
        <w:tc>
          <w:tcPr>
            <w:tcW w:w="1168" w:type="dxa"/>
            <w:vMerge/>
          </w:tcPr>
          <w:p w:rsidR="0066543A" w:rsidRPr="0095710C" w:rsidRDefault="0066543A" w:rsidP="000C02AA">
            <w:pPr>
              <w:tabs>
                <w:tab w:val="left" w:pos="384"/>
              </w:tabs>
              <w:spacing w:after="0"/>
              <w:jc w:val="center"/>
            </w:pPr>
          </w:p>
        </w:tc>
        <w:tc>
          <w:tcPr>
            <w:tcW w:w="798" w:type="dxa"/>
          </w:tcPr>
          <w:p w:rsidR="0066543A" w:rsidRPr="0095710C" w:rsidRDefault="0066543A" w:rsidP="000C02AA">
            <w:pPr>
              <w:spacing w:after="0"/>
              <w:jc w:val="center"/>
            </w:pPr>
            <w:r w:rsidRPr="0095710C">
              <w:t>3.60%</w:t>
            </w:r>
          </w:p>
        </w:tc>
        <w:tc>
          <w:tcPr>
            <w:tcW w:w="804" w:type="dxa"/>
          </w:tcPr>
          <w:p w:rsidR="0066543A" w:rsidRPr="0095710C" w:rsidRDefault="0066543A" w:rsidP="000C02AA">
            <w:pPr>
              <w:spacing w:after="0"/>
              <w:jc w:val="center"/>
            </w:pPr>
            <w:r w:rsidRPr="0095710C">
              <w:t>7.22%</w:t>
            </w:r>
          </w:p>
        </w:tc>
        <w:tc>
          <w:tcPr>
            <w:tcW w:w="799" w:type="dxa"/>
          </w:tcPr>
          <w:p w:rsidR="0066543A" w:rsidRPr="0095710C" w:rsidRDefault="0066543A" w:rsidP="000C02AA">
            <w:pPr>
              <w:spacing w:after="0"/>
              <w:jc w:val="center"/>
            </w:pPr>
            <w:r w:rsidRPr="0095710C">
              <w:t>0.75%</w:t>
            </w:r>
          </w:p>
        </w:tc>
        <w:tc>
          <w:tcPr>
            <w:tcW w:w="842" w:type="dxa"/>
          </w:tcPr>
          <w:p w:rsidR="0066543A" w:rsidRPr="0095710C" w:rsidRDefault="0066543A" w:rsidP="000C02AA">
            <w:pPr>
              <w:spacing w:after="0"/>
              <w:jc w:val="center"/>
            </w:pPr>
            <w:r w:rsidRPr="0095710C">
              <w:t>1.49%</w:t>
            </w:r>
          </w:p>
        </w:tc>
        <w:tc>
          <w:tcPr>
            <w:tcW w:w="810" w:type="dxa"/>
          </w:tcPr>
          <w:p w:rsidR="0066543A" w:rsidRPr="0095710C" w:rsidRDefault="0066543A" w:rsidP="000C02AA">
            <w:pPr>
              <w:spacing w:after="0"/>
              <w:jc w:val="center"/>
            </w:pPr>
            <w:r w:rsidRPr="0095710C">
              <w:t>-</w:t>
            </w:r>
          </w:p>
        </w:tc>
        <w:tc>
          <w:tcPr>
            <w:tcW w:w="812"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3, 5</w:t>
            </w:r>
          </w:p>
        </w:tc>
      </w:tr>
      <w:tr w:rsidR="0066543A" w:rsidRPr="0095710C" w:rsidTr="00D201C3">
        <w:trPr>
          <w:trHeight w:val="206"/>
          <w:jc w:val="center"/>
        </w:trPr>
        <w:tc>
          <w:tcPr>
            <w:tcW w:w="624" w:type="dxa"/>
          </w:tcPr>
          <w:p w:rsidR="0066543A" w:rsidRPr="0095710C" w:rsidRDefault="0066543A" w:rsidP="000C02AA">
            <w:pPr>
              <w:tabs>
                <w:tab w:val="left" w:pos="384"/>
              </w:tabs>
              <w:spacing w:after="0"/>
              <w:jc w:val="center"/>
            </w:pPr>
            <w:r w:rsidRPr="0095710C">
              <w:t>7</w:t>
            </w:r>
          </w:p>
        </w:tc>
        <w:tc>
          <w:tcPr>
            <w:tcW w:w="1168" w:type="dxa"/>
          </w:tcPr>
          <w:p w:rsidR="0066543A" w:rsidRPr="0095710C" w:rsidRDefault="0066543A" w:rsidP="000C02AA">
            <w:pPr>
              <w:tabs>
                <w:tab w:val="left" w:pos="384"/>
              </w:tabs>
              <w:spacing w:after="0"/>
              <w:jc w:val="center"/>
            </w:pPr>
            <w:r w:rsidRPr="0095710C">
              <w:t>ZTE</w:t>
            </w:r>
          </w:p>
        </w:tc>
        <w:tc>
          <w:tcPr>
            <w:tcW w:w="798" w:type="dxa"/>
          </w:tcPr>
          <w:p w:rsidR="0066543A" w:rsidRPr="0095710C" w:rsidRDefault="0066543A" w:rsidP="000C02AA">
            <w:pPr>
              <w:spacing w:after="0"/>
              <w:jc w:val="center"/>
            </w:pPr>
            <w:r w:rsidRPr="0095710C">
              <w:rPr>
                <w:rFonts w:eastAsia="SimSun"/>
              </w:rPr>
              <w:t>4.35%</w:t>
            </w:r>
          </w:p>
        </w:tc>
        <w:tc>
          <w:tcPr>
            <w:tcW w:w="804" w:type="dxa"/>
          </w:tcPr>
          <w:p w:rsidR="0066543A" w:rsidRPr="0095710C" w:rsidRDefault="0066543A" w:rsidP="000C02AA">
            <w:pPr>
              <w:spacing w:after="0"/>
              <w:jc w:val="center"/>
            </w:pPr>
            <w:r w:rsidRPr="0095710C">
              <w:rPr>
                <w:rFonts w:eastAsia="SimSun"/>
              </w:rPr>
              <w:t>8.7%</w:t>
            </w:r>
          </w:p>
        </w:tc>
        <w:tc>
          <w:tcPr>
            <w:tcW w:w="799" w:type="dxa"/>
          </w:tcPr>
          <w:p w:rsidR="0066543A" w:rsidRPr="0095710C" w:rsidRDefault="0066543A" w:rsidP="000C02AA">
            <w:pPr>
              <w:spacing w:after="0"/>
              <w:jc w:val="center"/>
            </w:pPr>
            <w:r w:rsidRPr="0095710C">
              <w:rPr>
                <w:rFonts w:eastAsia="SimSun"/>
              </w:rPr>
              <w:t>2.76%</w:t>
            </w:r>
          </w:p>
        </w:tc>
        <w:tc>
          <w:tcPr>
            <w:tcW w:w="842" w:type="dxa"/>
          </w:tcPr>
          <w:p w:rsidR="0066543A" w:rsidRPr="0095710C" w:rsidRDefault="0066543A" w:rsidP="000C02AA">
            <w:pPr>
              <w:spacing w:after="0"/>
              <w:jc w:val="center"/>
            </w:pPr>
            <w:r w:rsidRPr="0095710C">
              <w:rPr>
                <w:rFonts w:eastAsia="SimSun"/>
              </w:rPr>
              <w:t>5.52%</w:t>
            </w:r>
          </w:p>
        </w:tc>
        <w:tc>
          <w:tcPr>
            <w:tcW w:w="810" w:type="dxa"/>
          </w:tcPr>
          <w:p w:rsidR="0066543A" w:rsidRPr="0095710C" w:rsidRDefault="0066543A" w:rsidP="000C02AA">
            <w:pPr>
              <w:spacing w:after="0"/>
              <w:jc w:val="center"/>
            </w:pPr>
            <w:r w:rsidRPr="0095710C">
              <w:rPr>
                <w:rFonts w:eastAsia="SimSun"/>
              </w:rPr>
              <w:t>2.47%</w:t>
            </w:r>
          </w:p>
        </w:tc>
        <w:tc>
          <w:tcPr>
            <w:tcW w:w="812" w:type="dxa"/>
          </w:tcPr>
          <w:p w:rsidR="0066543A" w:rsidRPr="0095710C" w:rsidRDefault="0066543A" w:rsidP="000C02AA">
            <w:pPr>
              <w:spacing w:after="0"/>
              <w:jc w:val="center"/>
            </w:pPr>
            <w:r w:rsidRPr="0095710C">
              <w:rPr>
                <w:rFonts w:eastAsia="SimSun"/>
              </w:rPr>
              <w:t>4.94%</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rPr>
                <w:rFonts w:eastAsia="SimSun"/>
              </w:rPr>
              <w:t>S1</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206"/>
          <w:jc w:val="center"/>
        </w:trPr>
        <w:tc>
          <w:tcPr>
            <w:tcW w:w="624" w:type="dxa"/>
            <w:vMerge w:val="restart"/>
          </w:tcPr>
          <w:p w:rsidR="0066543A" w:rsidRPr="0066543A" w:rsidRDefault="0066543A" w:rsidP="000C02AA">
            <w:pPr>
              <w:tabs>
                <w:tab w:val="left" w:pos="384"/>
              </w:tabs>
              <w:spacing w:after="0"/>
              <w:jc w:val="center"/>
            </w:pPr>
            <w:r w:rsidRPr="0066543A">
              <w:t>8</w:t>
            </w:r>
          </w:p>
        </w:tc>
        <w:tc>
          <w:tcPr>
            <w:tcW w:w="1168" w:type="dxa"/>
            <w:vMerge w:val="restart"/>
          </w:tcPr>
          <w:p w:rsidR="0066543A" w:rsidRPr="0095710C" w:rsidRDefault="0066543A" w:rsidP="000C02AA">
            <w:pPr>
              <w:tabs>
                <w:tab w:val="left" w:pos="384"/>
              </w:tabs>
              <w:spacing w:after="0"/>
              <w:jc w:val="center"/>
            </w:pPr>
            <w:r w:rsidRPr="0066543A">
              <w:t>MediaTek</w:t>
            </w:r>
          </w:p>
        </w:tc>
        <w:tc>
          <w:tcPr>
            <w:tcW w:w="798" w:type="dxa"/>
          </w:tcPr>
          <w:p w:rsidR="0066543A" w:rsidRPr="0095710C" w:rsidRDefault="0066543A" w:rsidP="000C02AA">
            <w:pPr>
              <w:spacing w:after="0"/>
              <w:jc w:val="center"/>
            </w:pPr>
            <w:r w:rsidRPr="0095710C">
              <w:t>2.64%</w:t>
            </w:r>
          </w:p>
        </w:tc>
        <w:tc>
          <w:tcPr>
            <w:tcW w:w="804" w:type="dxa"/>
          </w:tcPr>
          <w:p w:rsidR="0066543A" w:rsidRPr="0095710C" w:rsidRDefault="0066543A" w:rsidP="000C02AA">
            <w:pPr>
              <w:spacing w:after="0"/>
              <w:jc w:val="center"/>
            </w:pPr>
            <w:r w:rsidRPr="0095710C">
              <w:t>4.83%</w:t>
            </w:r>
          </w:p>
        </w:tc>
        <w:tc>
          <w:tcPr>
            <w:tcW w:w="799" w:type="dxa"/>
          </w:tcPr>
          <w:p w:rsidR="0066543A" w:rsidRPr="0095710C" w:rsidRDefault="0066543A" w:rsidP="000C02AA">
            <w:pPr>
              <w:spacing w:after="0"/>
              <w:jc w:val="center"/>
            </w:pPr>
            <w:r w:rsidRPr="0095710C">
              <w:t> </w:t>
            </w:r>
          </w:p>
        </w:tc>
        <w:tc>
          <w:tcPr>
            <w:tcW w:w="84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81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2.67%</w:t>
            </w:r>
          </w:p>
        </w:tc>
        <w:tc>
          <w:tcPr>
            <w:tcW w:w="810" w:type="dxa"/>
          </w:tcPr>
          <w:p w:rsidR="0066543A" w:rsidRPr="0095710C" w:rsidRDefault="0066543A" w:rsidP="000C02AA">
            <w:pPr>
              <w:spacing w:after="0"/>
              <w:jc w:val="center"/>
            </w:pPr>
            <w:r w:rsidRPr="0095710C">
              <w:t>5.30%</w:t>
            </w:r>
          </w:p>
        </w:tc>
        <w:tc>
          <w:tcPr>
            <w:tcW w:w="989" w:type="dxa"/>
          </w:tcPr>
          <w:p w:rsidR="0066543A" w:rsidRPr="0095710C" w:rsidRDefault="0066543A" w:rsidP="000C02AA">
            <w:pPr>
              <w:spacing w:after="0"/>
              <w:jc w:val="center"/>
            </w:pPr>
          </w:p>
        </w:tc>
        <w:tc>
          <w:tcPr>
            <w:tcW w:w="1079" w:type="dxa"/>
          </w:tcPr>
          <w:p w:rsidR="0066543A" w:rsidRPr="0095710C" w:rsidRDefault="0066543A" w:rsidP="000C02AA">
            <w:pPr>
              <w:spacing w:after="0"/>
              <w:jc w:val="center"/>
            </w:pPr>
            <w:r w:rsidRPr="0095710C">
              <w:t>Note 6</w:t>
            </w:r>
          </w:p>
        </w:tc>
      </w:tr>
      <w:tr w:rsidR="0066543A" w:rsidRPr="0095710C" w:rsidTr="00D201C3">
        <w:trPr>
          <w:trHeight w:val="206"/>
          <w:jc w:val="center"/>
        </w:trPr>
        <w:tc>
          <w:tcPr>
            <w:tcW w:w="624" w:type="dxa"/>
            <w:vMerge/>
          </w:tcPr>
          <w:p w:rsidR="0066543A" w:rsidRPr="0095710C" w:rsidRDefault="0066543A" w:rsidP="000C02AA">
            <w:pPr>
              <w:tabs>
                <w:tab w:val="left" w:pos="384"/>
              </w:tabs>
              <w:spacing w:after="0"/>
              <w:jc w:val="center"/>
            </w:pPr>
          </w:p>
        </w:tc>
        <w:tc>
          <w:tcPr>
            <w:tcW w:w="1168" w:type="dxa"/>
            <w:vMerge/>
          </w:tcPr>
          <w:p w:rsidR="0066543A" w:rsidRPr="0095710C" w:rsidRDefault="0066543A" w:rsidP="000C02AA">
            <w:pPr>
              <w:tabs>
                <w:tab w:val="left" w:pos="384"/>
              </w:tabs>
              <w:spacing w:after="0"/>
              <w:jc w:val="center"/>
            </w:pPr>
          </w:p>
        </w:tc>
        <w:tc>
          <w:tcPr>
            <w:tcW w:w="798" w:type="dxa"/>
          </w:tcPr>
          <w:p w:rsidR="0066543A" w:rsidRPr="0095710C" w:rsidRDefault="0066543A" w:rsidP="000C02AA">
            <w:pPr>
              <w:spacing w:after="0"/>
              <w:jc w:val="center"/>
            </w:pPr>
            <w:r w:rsidRPr="0095710C">
              <w:t>0.88%</w:t>
            </w:r>
          </w:p>
        </w:tc>
        <w:tc>
          <w:tcPr>
            <w:tcW w:w="804" w:type="dxa"/>
          </w:tcPr>
          <w:p w:rsidR="0066543A" w:rsidRPr="0095710C" w:rsidRDefault="0066543A" w:rsidP="000C02AA">
            <w:pPr>
              <w:spacing w:after="0"/>
              <w:jc w:val="center"/>
            </w:pPr>
            <w:r w:rsidRPr="0095710C">
              <w:t>1.76%</w:t>
            </w:r>
          </w:p>
        </w:tc>
        <w:tc>
          <w:tcPr>
            <w:tcW w:w="799" w:type="dxa"/>
          </w:tcPr>
          <w:p w:rsidR="0066543A" w:rsidRPr="0095710C" w:rsidRDefault="0066543A" w:rsidP="000C02AA">
            <w:pPr>
              <w:spacing w:after="0"/>
              <w:jc w:val="center"/>
            </w:pPr>
            <w:r w:rsidRPr="0095710C">
              <w:t> </w:t>
            </w:r>
          </w:p>
        </w:tc>
        <w:tc>
          <w:tcPr>
            <w:tcW w:w="84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81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0.83%</w:t>
            </w:r>
          </w:p>
        </w:tc>
        <w:tc>
          <w:tcPr>
            <w:tcW w:w="810" w:type="dxa"/>
          </w:tcPr>
          <w:p w:rsidR="0066543A" w:rsidRPr="0095710C" w:rsidRDefault="0066543A" w:rsidP="000C02AA">
            <w:pPr>
              <w:spacing w:after="0"/>
              <w:jc w:val="center"/>
            </w:pPr>
            <w:r w:rsidRPr="0095710C">
              <w:t>1.65%</w:t>
            </w:r>
          </w:p>
        </w:tc>
        <w:tc>
          <w:tcPr>
            <w:tcW w:w="989" w:type="dxa"/>
          </w:tcPr>
          <w:p w:rsidR="0066543A" w:rsidRPr="0095710C" w:rsidRDefault="0066543A" w:rsidP="000C02AA">
            <w:pPr>
              <w:spacing w:after="0"/>
              <w:jc w:val="center"/>
            </w:pPr>
          </w:p>
        </w:tc>
        <w:tc>
          <w:tcPr>
            <w:tcW w:w="1079" w:type="dxa"/>
          </w:tcPr>
          <w:p w:rsidR="0066543A" w:rsidRPr="0095710C" w:rsidRDefault="0066543A" w:rsidP="000C02AA">
            <w:pPr>
              <w:spacing w:after="0"/>
              <w:jc w:val="center"/>
            </w:pPr>
            <w:r w:rsidRPr="0095710C">
              <w:t>Note 7</w:t>
            </w:r>
          </w:p>
        </w:tc>
      </w:tr>
      <w:tr w:rsidR="0066543A" w:rsidRPr="0095710C" w:rsidTr="00D201C3">
        <w:trPr>
          <w:trHeight w:val="1225"/>
          <w:jc w:val="center"/>
        </w:trPr>
        <w:tc>
          <w:tcPr>
            <w:tcW w:w="1034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slots "DDDU",</w:t>
            </w:r>
          </w:p>
          <w:p w:rsidR="0066543A" w:rsidRPr="0095710C" w:rsidRDefault="0066543A" w:rsidP="000C02AA">
            <w:pPr>
              <w:spacing w:after="0"/>
            </w:pPr>
            <w:r w:rsidRPr="0095710C">
              <w:t>Note 5: Wake-Up Signal (WUS)</w:t>
            </w:r>
          </w:p>
          <w:p w:rsidR="0066543A" w:rsidRPr="0095710C" w:rsidRDefault="0066543A" w:rsidP="000C02AA">
            <w:pPr>
              <w:spacing w:after="0"/>
            </w:pPr>
            <w:r w:rsidRPr="0095710C">
              <w:t>Note 6: Baseline: static cross-slot scheduling (FR1: k0=2) + PDCCH monitoring periodicity of 1 slot</w:t>
            </w:r>
          </w:p>
          <w:p w:rsidR="0066543A" w:rsidRPr="0095710C" w:rsidRDefault="0066543A" w:rsidP="000C02AA">
            <w:pPr>
              <w:spacing w:after="0"/>
            </w:pPr>
            <w:r w:rsidRPr="0095710C">
              <w:t>Note 7: Baseline: static cross-slot scheduling (FR1: k0=2) + PDCCH monitoring periodicity of 4 slots</w:t>
            </w:r>
          </w:p>
        </w:tc>
      </w:tr>
    </w:tbl>
    <w:p w:rsidR="0066543A" w:rsidRDefault="0066543A" w:rsidP="0066543A">
      <w:pPr>
        <w:jc w:val="both"/>
      </w:pPr>
    </w:p>
    <w:p w:rsidR="0066543A" w:rsidRDefault="0066543A" w:rsidP="00505E7F">
      <w:pPr>
        <w:pStyle w:val="Heading1"/>
      </w:pPr>
      <w:bookmarkStart w:id="970" w:name="_Toc56714366"/>
      <w:bookmarkStart w:id="971" w:name="_Toc57126633"/>
      <w:bookmarkStart w:id="972" w:name="_Toc57126754"/>
      <w:bookmarkStart w:id="973" w:name="_Toc57127701"/>
      <w:bookmarkStart w:id="974" w:name="_Toc57127810"/>
      <w:bookmarkStart w:id="975" w:name="_Toc57136510"/>
      <w:bookmarkStart w:id="976" w:name="_Toc57144860"/>
      <w:bookmarkStart w:id="977" w:name="_Toc57144969"/>
      <w:r>
        <w:lastRenderedPageBreak/>
        <w:t>A.2</w:t>
      </w:r>
      <w:r>
        <w:tab/>
        <w:t>UE power saving</w:t>
      </w:r>
      <w:r w:rsidRPr="0032051A">
        <w:t xml:space="preserve"> results </w:t>
      </w:r>
      <w:r>
        <w:t>for FR2</w:t>
      </w:r>
      <w:bookmarkEnd w:id="970"/>
      <w:bookmarkEnd w:id="971"/>
      <w:bookmarkEnd w:id="972"/>
      <w:bookmarkEnd w:id="973"/>
      <w:bookmarkEnd w:id="974"/>
      <w:bookmarkEnd w:id="975"/>
      <w:bookmarkEnd w:id="976"/>
      <w:bookmarkEnd w:id="977"/>
    </w:p>
    <w:p w:rsidR="0066543A" w:rsidRPr="00FB1823" w:rsidRDefault="0066543A" w:rsidP="00505E7F">
      <w:pPr>
        <w:pStyle w:val="TH"/>
      </w:pPr>
      <w:r w:rsidRPr="00FB1823">
        <w:t>Table A.2-1: Power Saving gain, FR2, Same-Slot Scheduling, 1 Rx antenna</w:t>
      </w:r>
    </w:p>
    <w:tbl>
      <w:tblPr>
        <w:tblStyle w:val="TableGrid"/>
        <w:tblW w:w="10162" w:type="dxa"/>
        <w:jc w:val="center"/>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66543A" w:rsidRPr="0095710C" w:rsidTr="00D201C3">
        <w:trPr>
          <w:trHeight w:val="196"/>
          <w:jc w:val="center"/>
        </w:trPr>
        <w:tc>
          <w:tcPr>
            <w:tcW w:w="355" w:type="dxa"/>
            <w:vMerge w:val="restart"/>
          </w:tcPr>
          <w:p w:rsidR="0066543A" w:rsidRPr="0095710C" w:rsidRDefault="0066543A" w:rsidP="000C02AA">
            <w:pPr>
              <w:spacing w:after="0"/>
            </w:pPr>
            <w:r w:rsidRPr="0095710C">
              <w:t>#</w:t>
            </w:r>
          </w:p>
        </w:tc>
        <w:tc>
          <w:tcPr>
            <w:tcW w:w="1170" w:type="dxa"/>
            <w:vMerge w:val="restart"/>
          </w:tcPr>
          <w:p w:rsidR="0066543A" w:rsidRPr="0095710C" w:rsidRDefault="0066543A" w:rsidP="000C02AA">
            <w:pPr>
              <w:spacing w:after="0"/>
              <w:jc w:val="center"/>
            </w:pPr>
            <w:r w:rsidRPr="0095710C">
              <w:t>Company</w:t>
            </w:r>
          </w:p>
        </w:tc>
        <w:tc>
          <w:tcPr>
            <w:tcW w:w="1710" w:type="dxa"/>
            <w:gridSpan w:val="2"/>
            <w:vMerge w:val="restart"/>
          </w:tcPr>
          <w:p w:rsidR="0066543A" w:rsidRPr="0095710C" w:rsidRDefault="0066543A" w:rsidP="000C02AA">
            <w:pPr>
              <w:spacing w:after="0"/>
              <w:jc w:val="center"/>
            </w:pPr>
            <w:r w:rsidRPr="0095710C">
              <w:t>IM traffic model</w:t>
            </w:r>
          </w:p>
        </w:tc>
        <w:tc>
          <w:tcPr>
            <w:tcW w:w="3420" w:type="dxa"/>
            <w:gridSpan w:val="5"/>
          </w:tcPr>
          <w:p w:rsidR="0066543A" w:rsidRPr="0095710C" w:rsidRDefault="0066543A" w:rsidP="000C02AA">
            <w:pPr>
              <w:spacing w:after="0"/>
              <w:jc w:val="center"/>
            </w:pPr>
            <w:r w:rsidRPr="0095710C">
              <w:t>Heartbeat traffic model</w:t>
            </w:r>
          </w:p>
        </w:tc>
        <w:tc>
          <w:tcPr>
            <w:tcW w:w="1710" w:type="dxa"/>
            <w:gridSpan w:val="2"/>
            <w:vMerge w:val="restart"/>
          </w:tcPr>
          <w:p w:rsidR="0066543A" w:rsidRPr="0095710C" w:rsidRDefault="0066543A" w:rsidP="000C02AA">
            <w:pPr>
              <w:spacing w:after="0"/>
              <w:jc w:val="center"/>
            </w:pPr>
            <w:r w:rsidRPr="0095710C">
              <w:t>VoIP traffic model</w:t>
            </w:r>
          </w:p>
        </w:tc>
        <w:tc>
          <w:tcPr>
            <w:tcW w:w="885" w:type="dxa"/>
            <w:vMerge w:val="restart"/>
          </w:tcPr>
          <w:p w:rsidR="0066543A" w:rsidRPr="0095710C" w:rsidRDefault="0066543A" w:rsidP="000C02AA">
            <w:pPr>
              <w:spacing w:after="0"/>
              <w:jc w:val="center"/>
            </w:pPr>
            <w:r w:rsidRPr="0095710C">
              <w:t xml:space="preserve">Scheme </w:t>
            </w:r>
          </w:p>
          <w:p w:rsidR="0066543A" w:rsidRPr="0095710C" w:rsidRDefault="0066543A" w:rsidP="000C02AA">
            <w:pPr>
              <w:spacing w:after="0"/>
              <w:jc w:val="center"/>
            </w:pPr>
            <w:r w:rsidRPr="0095710C">
              <w:t>(Note 1)</w:t>
            </w:r>
          </w:p>
        </w:tc>
        <w:tc>
          <w:tcPr>
            <w:tcW w:w="912" w:type="dxa"/>
            <w:vMerge w:val="restart"/>
          </w:tcPr>
          <w:p w:rsidR="0066543A" w:rsidRPr="0095710C" w:rsidRDefault="0066543A" w:rsidP="000C02AA">
            <w:pPr>
              <w:spacing w:after="0"/>
              <w:jc w:val="center"/>
            </w:pPr>
            <w:r w:rsidRPr="0095710C">
              <w:t>Notes</w:t>
            </w: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1710" w:type="dxa"/>
            <w:gridSpan w:val="2"/>
            <w:vMerge/>
          </w:tcPr>
          <w:p w:rsidR="0066543A" w:rsidRPr="0095710C" w:rsidRDefault="0066543A" w:rsidP="000C02AA">
            <w:pPr>
              <w:spacing w:after="0"/>
              <w:jc w:val="center"/>
            </w:pPr>
          </w:p>
        </w:tc>
        <w:tc>
          <w:tcPr>
            <w:tcW w:w="1710" w:type="dxa"/>
            <w:gridSpan w:val="2"/>
          </w:tcPr>
          <w:p w:rsidR="0066543A" w:rsidRPr="0095710C" w:rsidRDefault="0066543A" w:rsidP="000C02AA">
            <w:pPr>
              <w:spacing w:after="0"/>
              <w:jc w:val="center"/>
            </w:pPr>
            <w:r w:rsidRPr="0095710C">
              <w:t xml:space="preserve"> IAT = 200ms</w:t>
            </w:r>
          </w:p>
        </w:tc>
        <w:tc>
          <w:tcPr>
            <w:tcW w:w="1710" w:type="dxa"/>
            <w:gridSpan w:val="3"/>
          </w:tcPr>
          <w:p w:rsidR="0066543A" w:rsidRPr="0095710C" w:rsidRDefault="0066543A" w:rsidP="000C02AA">
            <w:pPr>
              <w:tabs>
                <w:tab w:val="left" w:pos="204"/>
              </w:tabs>
              <w:spacing w:after="0"/>
            </w:pPr>
            <w:r w:rsidRPr="0095710C">
              <w:tab/>
              <w:t>IAT = 80ms</w:t>
            </w:r>
          </w:p>
        </w:tc>
        <w:tc>
          <w:tcPr>
            <w:tcW w:w="1710" w:type="dxa"/>
            <w:gridSpan w:val="2"/>
            <w:vMerge/>
          </w:tcPr>
          <w:p w:rsidR="0066543A" w:rsidRPr="0095710C" w:rsidRDefault="0066543A" w:rsidP="000C02AA">
            <w:pPr>
              <w:spacing w:after="0"/>
              <w:jc w:val="center"/>
            </w:pPr>
          </w:p>
        </w:tc>
        <w:tc>
          <w:tcPr>
            <w:tcW w:w="885" w:type="dxa"/>
            <w:vMerge/>
          </w:tcPr>
          <w:p w:rsidR="0066543A" w:rsidRPr="0095710C" w:rsidRDefault="0066543A" w:rsidP="000C02AA">
            <w:pPr>
              <w:spacing w:after="0"/>
              <w:jc w:val="center"/>
            </w:pPr>
          </w:p>
        </w:tc>
        <w:tc>
          <w:tcPr>
            <w:tcW w:w="912" w:type="dxa"/>
            <w:vMerge/>
          </w:tcPr>
          <w:p w:rsidR="0066543A" w:rsidRPr="0095710C" w:rsidRDefault="0066543A" w:rsidP="000C02AA">
            <w:pPr>
              <w:spacing w:after="0"/>
              <w:jc w:val="center"/>
            </w:pP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55" w:type="dxa"/>
          </w:tcPr>
          <w:p w:rsidR="0066543A" w:rsidRPr="0095710C" w:rsidRDefault="0066543A" w:rsidP="000C02AA">
            <w:pPr>
              <w:spacing w:after="0"/>
              <w:jc w:val="center"/>
            </w:pPr>
            <w:r w:rsidRPr="0095710C">
              <w:t>Case 1</w:t>
            </w:r>
          </w:p>
        </w:tc>
        <w:tc>
          <w:tcPr>
            <w:tcW w:w="855"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810" w:type="dxa"/>
            <w:gridSpan w:val="2"/>
          </w:tcPr>
          <w:p w:rsidR="0066543A" w:rsidRPr="0095710C" w:rsidRDefault="0066543A" w:rsidP="000C02AA">
            <w:pPr>
              <w:spacing w:after="0"/>
              <w:jc w:val="center"/>
            </w:pPr>
            <w:r w:rsidRPr="0095710C">
              <w:t>Case 2</w:t>
            </w:r>
          </w:p>
        </w:tc>
        <w:tc>
          <w:tcPr>
            <w:tcW w:w="855" w:type="dxa"/>
          </w:tcPr>
          <w:p w:rsidR="0066543A" w:rsidRPr="0095710C" w:rsidRDefault="0066543A" w:rsidP="000C02AA">
            <w:pPr>
              <w:spacing w:after="0"/>
              <w:jc w:val="center"/>
            </w:pPr>
            <w:r w:rsidRPr="0095710C">
              <w:t>Case 1</w:t>
            </w:r>
          </w:p>
        </w:tc>
        <w:tc>
          <w:tcPr>
            <w:tcW w:w="855" w:type="dxa"/>
          </w:tcPr>
          <w:p w:rsidR="0066543A" w:rsidRPr="0095710C" w:rsidRDefault="0066543A" w:rsidP="000C02AA">
            <w:pPr>
              <w:spacing w:after="0"/>
              <w:jc w:val="center"/>
            </w:pPr>
            <w:r w:rsidRPr="0095710C">
              <w:t>Case 2</w:t>
            </w:r>
          </w:p>
        </w:tc>
        <w:tc>
          <w:tcPr>
            <w:tcW w:w="885" w:type="dxa"/>
            <w:vMerge/>
          </w:tcPr>
          <w:p w:rsidR="0066543A" w:rsidRPr="0095710C" w:rsidRDefault="0066543A" w:rsidP="000C02AA">
            <w:pPr>
              <w:spacing w:after="0"/>
              <w:jc w:val="center"/>
            </w:pPr>
          </w:p>
        </w:tc>
        <w:tc>
          <w:tcPr>
            <w:tcW w:w="912" w:type="dxa"/>
            <w:vMerge/>
          </w:tcPr>
          <w:p w:rsidR="0066543A" w:rsidRPr="0095710C" w:rsidRDefault="0066543A" w:rsidP="000C02AA">
            <w:pPr>
              <w:spacing w:after="0"/>
              <w:jc w:val="center"/>
            </w:pPr>
          </w:p>
        </w:tc>
      </w:tr>
      <w:tr w:rsidR="0066543A" w:rsidRPr="0095710C" w:rsidTr="00D201C3">
        <w:trPr>
          <w:trHeight w:val="181"/>
          <w:jc w:val="center"/>
        </w:trPr>
        <w:tc>
          <w:tcPr>
            <w:tcW w:w="355" w:type="dxa"/>
            <w:vMerge w:val="restart"/>
          </w:tcPr>
          <w:p w:rsidR="0066543A" w:rsidRPr="0095710C" w:rsidRDefault="0066543A" w:rsidP="000C02AA">
            <w:pPr>
              <w:spacing w:after="0"/>
            </w:pPr>
            <w:r w:rsidRPr="0095710C">
              <w:t>1</w:t>
            </w:r>
          </w:p>
        </w:tc>
        <w:tc>
          <w:tcPr>
            <w:tcW w:w="1170" w:type="dxa"/>
            <w:vMerge w:val="restart"/>
          </w:tcPr>
          <w:p w:rsidR="0066543A" w:rsidRPr="0095710C" w:rsidRDefault="0066543A" w:rsidP="000C02AA">
            <w:pPr>
              <w:spacing w:after="0"/>
              <w:jc w:val="center"/>
            </w:pPr>
            <w:r w:rsidRPr="0095710C">
              <w:t>Ericsson</w:t>
            </w:r>
          </w:p>
        </w:tc>
        <w:tc>
          <w:tcPr>
            <w:tcW w:w="855" w:type="dxa"/>
          </w:tcPr>
          <w:p w:rsidR="0066543A" w:rsidRPr="0095710C" w:rsidRDefault="0066543A" w:rsidP="000C02AA">
            <w:pPr>
              <w:spacing w:after="0"/>
              <w:jc w:val="center"/>
            </w:pPr>
            <w:r w:rsidRPr="0095710C">
              <w:t>1.94%</w:t>
            </w:r>
          </w:p>
        </w:tc>
        <w:tc>
          <w:tcPr>
            <w:tcW w:w="855" w:type="dxa"/>
          </w:tcPr>
          <w:p w:rsidR="0066543A" w:rsidRPr="0095710C" w:rsidRDefault="0066543A" w:rsidP="000C02AA">
            <w:pPr>
              <w:spacing w:after="0"/>
              <w:jc w:val="center"/>
            </w:pPr>
            <w:r w:rsidRPr="0095710C">
              <w:t>3.59%</w:t>
            </w:r>
          </w:p>
        </w:tc>
        <w:tc>
          <w:tcPr>
            <w:tcW w:w="900" w:type="dxa"/>
          </w:tcPr>
          <w:p w:rsidR="0066543A" w:rsidRPr="0095710C" w:rsidRDefault="0066543A" w:rsidP="000C02AA">
            <w:pPr>
              <w:spacing w:after="0"/>
              <w:jc w:val="center"/>
            </w:pPr>
            <w:r w:rsidRPr="0095710C">
              <w:t>0.03%</w:t>
            </w:r>
          </w:p>
        </w:tc>
        <w:tc>
          <w:tcPr>
            <w:tcW w:w="810" w:type="dxa"/>
          </w:tcPr>
          <w:p w:rsidR="0066543A" w:rsidRPr="0095710C" w:rsidRDefault="0066543A" w:rsidP="000C02AA">
            <w:pPr>
              <w:spacing w:after="0"/>
              <w:jc w:val="center"/>
            </w:pPr>
            <w:r w:rsidRPr="0095710C">
              <w:t>0.07%</w:t>
            </w:r>
          </w:p>
        </w:tc>
        <w:tc>
          <w:tcPr>
            <w:tcW w:w="911" w:type="dxa"/>
            <w:gridSpan w:val="2"/>
          </w:tcPr>
          <w:p w:rsidR="0066543A" w:rsidRPr="0095710C" w:rsidRDefault="0066543A" w:rsidP="000C02AA">
            <w:pPr>
              <w:spacing w:after="0"/>
              <w:jc w:val="center"/>
            </w:pPr>
            <w:r w:rsidRPr="0095710C">
              <w:t>0.03%</w:t>
            </w:r>
          </w:p>
        </w:tc>
        <w:tc>
          <w:tcPr>
            <w:tcW w:w="799" w:type="dxa"/>
          </w:tcPr>
          <w:p w:rsidR="0066543A" w:rsidRPr="0095710C" w:rsidRDefault="0066543A" w:rsidP="000C02AA">
            <w:pPr>
              <w:spacing w:after="0"/>
              <w:jc w:val="center"/>
            </w:pPr>
            <w:r w:rsidRPr="0095710C">
              <w:t>0.06%</w:t>
            </w:r>
          </w:p>
        </w:tc>
        <w:tc>
          <w:tcPr>
            <w:tcW w:w="855" w:type="dxa"/>
          </w:tcPr>
          <w:p w:rsidR="0066543A" w:rsidRPr="0095710C" w:rsidRDefault="0066543A" w:rsidP="000C02AA">
            <w:pPr>
              <w:spacing w:after="0"/>
              <w:jc w:val="center"/>
            </w:pPr>
            <w:r w:rsidRPr="0095710C">
              <w:t>2.52%</w:t>
            </w:r>
          </w:p>
        </w:tc>
        <w:tc>
          <w:tcPr>
            <w:tcW w:w="855" w:type="dxa"/>
          </w:tcPr>
          <w:p w:rsidR="0066543A" w:rsidRPr="0095710C" w:rsidRDefault="0066543A" w:rsidP="000C02AA">
            <w:pPr>
              <w:spacing w:after="0"/>
              <w:jc w:val="center"/>
            </w:pPr>
            <w:r w:rsidRPr="0095710C">
              <w:t>4.66%</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Note2</w:t>
            </w: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55" w:type="dxa"/>
          </w:tcPr>
          <w:p w:rsidR="0066543A" w:rsidRPr="0095710C" w:rsidRDefault="0066543A" w:rsidP="000C02AA">
            <w:pPr>
              <w:spacing w:after="0"/>
              <w:jc w:val="center"/>
            </w:pPr>
            <w:r w:rsidRPr="0095710C">
              <w:t>4.37%</w:t>
            </w:r>
          </w:p>
        </w:tc>
        <w:tc>
          <w:tcPr>
            <w:tcW w:w="855" w:type="dxa"/>
          </w:tcPr>
          <w:p w:rsidR="0066543A" w:rsidRPr="0095710C" w:rsidRDefault="0066543A" w:rsidP="000C02AA">
            <w:pPr>
              <w:spacing w:after="0"/>
              <w:jc w:val="center"/>
            </w:pPr>
            <w:r w:rsidRPr="0095710C">
              <w:t>8.10%</w:t>
            </w:r>
          </w:p>
        </w:tc>
        <w:tc>
          <w:tcPr>
            <w:tcW w:w="900" w:type="dxa"/>
          </w:tcPr>
          <w:p w:rsidR="0066543A" w:rsidRPr="0095710C" w:rsidRDefault="0066543A" w:rsidP="000C02AA">
            <w:pPr>
              <w:spacing w:after="0"/>
              <w:jc w:val="center"/>
            </w:pPr>
            <w:r w:rsidRPr="0095710C">
              <w:t>0.04%</w:t>
            </w:r>
          </w:p>
        </w:tc>
        <w:tc>
          <w:tcPr>
            <w:tcW w:w="810" w:type="dxa"/>
          </w:tcPr>
          <w:p w:rsidR="0066543A" w:rsidRPr="0095710C" w:rsidRDefault="0066543A" w:rsidP="000C02AA">
            <w:pPr>
              <w:spacing w:after="0"/>
              <w:jc w:val="center"/>
            </w:pPr>
            <w:r w:rsidRPr="0095710C">
              <w:t>0.08%</w:t>
            </w:r>
          </w:p>
        </w:tc>
        <w:tc>
          <w:tcPr>
            <w:tcW w:w="911" w:type="dxa"/>
            <w:gridSpan w:val="2"/>
          </w:tcPr>
          <w:p w:rsidR="0066543A" w:rsidRPr="0095710C" w:rsidRDefault="0066543A" w:rsidP="000C02AA">
            <w:pPr>
              <w:spacing w:after="0"/>
              <w:jc w:val="center"/>
            </w:pPr>
            <w:r w:rsidRPr="0095710C">
              <w:t>0.04%</w:t>
            </w:r>
          </w:p>
        </w:tc>
        <w:tc>
          <w:tcPr>
            <w:tcW w:w="799" w:type="dxa"/>
          </w:tcPr>
          <w:p w:rsidR="0066543A" w:rsidRPr="0095710C" w:rsidRDefault="0066543A" w:rsidP="000C02AA">
            <w:pPr>
              <w:spacing w:after="0"/>
              <w:jc w:val="center"/>
            </w:pPr>
            <w:r w:rsidRPr="0095710C">
              <w:t>0.07%</w:t>
            </w:r>
          </w:p>
        </w:tc>
        <w:tc>
          <w:tcPr>
            <w:tcW w:w="855" w:type="dxa"/>
          </w:tcPr>
          <w:p w:rsidR="0066543A" w:rsidRPr="0095710C" w:rsidRDefault="0066543A" w:rsidP="000C02AA">
            <w:pPr>
              <w:spacing w:after="0"/>
              <w:jc w:val="center"/>
            </w:pPr>
            <w:r w:rsidRPr="0095710C">
              <w:t>4.66%</w:t>
            </w:r>
          </w:p>
        </w:tc>
        <w:tc>
          <w:tcPr>
            <w:tcW w:w="855" w:type="dxa"/>
          </w:tcPr>
          <w:p w:rsidR="0066543A" w:rsidRPr="0095710C" w:rsidRDefault="0066543A" w:rsidP="000C02AA">
            <w:pPr>
              <w:spacing w:after="0"/>
              <w:jc w:val="center"/>
            </w:pPr>
            <w:r w:rsidRPr="0095710C">
              <w:t>8.64%</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 3</w:t>
            </w: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55" w:type="dxa"/>
          </w:tcPr>
          <w:p w:rsidR="0066543A" w:rsidRPr="0095710C" w:rsidRDefault="0066543A" w:rsidP="000C02AA">
            <w:pPr>
              <w:spacing w:after="0"/>
              <w:jc w:val="center"/>
            </w:pPr>
            <w:r w:rsidRPr="005E0754">
              <w:t>0.77%</w:t>
            </w:r>
          </w:p>
        </w:tc>
        <w:tc>
          <w:tcPr>
            <w:tcW w:w="855" w:type="dxa"/>
          </w:tcPr>
          <w:p w:rsidR="0066543A" w:rsidRPr="0095710C" w:rsidRDefault="0066543A" w:rsidP="000C02AA">
            <w:pPr>
              <w:spacing w:after="0"/>
              <w:jc w:val="center"/>
            </w:pPr>
            <w:r w:rsidRPr="005E0754">
              <w:t>1.43%</w:t>
            </w:r>
          </w:p>
        </w:tc>
        <w:tc>
          <w:tcPr>
            <w:tcW w:w="900" w:type="dxa"/>
          </w:tcPr>
          <w:p w:rsidR="0066543A" w:rsidRPr="0095710C" w:rsidRDefault="0066543A" w:rsidP="000C02AA">
            <w:pPr>
              <w:spacing w:after="0"/>
              <w:jc w:val="center"/>
            </w:pPr>
            <w:r w:rsidRPr="005E0754">
              <w:t>0.03%</w:t>
            </w:r>
          </w:p>
        </w:tc>
        <w:tc>
          <w:tcPr>
            <w:tcW w:w="810" w:type="dxa"/>
          </w:tcPr>
          <w:p w:rsidR="0066543A" w:rsidRPr="0095710C" w:rsidRDefault="0066543A" w:rsidP="000C02AA">
            <w:pPr>
              <w:spacing w:after="0"/>
              <w:jc w:val="center"/>
            </w:pPr>
            <w:r w:rsidRPr="005E0754">
              <w:t>0.06%</w:t>
            </w:r>
          </w:p>
        </w:tc>
        <w:tc>
          <w:tcPr>
            <w:tcW w:w="911" w:type="dxa"/>
            <w:gridSpan w:val="2"/>
          </w:tcPr>
          <w:p w:rsidR="0066543A" w:rsidRPr="0095710C" w:rsidRDefault="0066543A" w:rsidP="000C02AA">
            <w:pPr>
              <w:spacing w:after="0"/>
              <w:jc w:val="center"/>
            </w:pPr>
            <w:r w:rsidRPr="005E0754">
              <w:t>0.03%</w:t>
            </w:r>
          </w:p>
        </w:tc>
        <w:tc>
          <w:tcPr>
            <w:tcW w:w="799" w:type="dxa"/>
          </w:tcPr>
          <w:p w:rsidR="0066543A" w:rsidRPr="0095710C" w:rsidRDefault="0066543A" w:rsidP="000C02AA">
            <w:pPr>
              <w:spacing w:after="0"/>
              <w:jc w:val="center"/>
            </w:pPr>
            <w:r w:rsidRPr="005E0754">
              <w:t>0.05%</w:t>
            </w:r>
          </w:p>
        </w:tc>
        <w:tc>
          <w:tcPr>
            <w:tcW w:w="855" w:type="dxa"/>
          </w:tcPr>
          <w:p w:rsidR="0066543A" w:rsidRPr="0095710C" w:rsidRDefault="0066543A" w:rsidP="000C02AA">
            <w:pPr>
              <w:spacing w:after="0"/>
              <w:jc w:val="center"/>
            </w:pPr>
            <w:r>
              <w:t> </w:t>
            </w:r>
          </w:p>
        </w:tc>
        <w:tc>
          <w:tcPr>
            <w:tcW w:w="855" w:type="dxa"/>
          </w:tcPr>
          <w:p w:rsidR="0066543A" w:rsidRPr="0095710C" w:rsidRDefault="0066543A" w:rsidP="000C02AA">
            <w:pPr>
              <w:spacing w:after="0"/>
              <w:jc w:val="center"/>
            </w:pPr>
            <w:r>
              <w:t> </w:t>
            </w:r>
          </w:p>
        </w:tc>
        <w:tc>
          <w:tcPr>
            <w:tcW w:w="885" w:type="dxa"/>
          </w:tcPr>
          <w:p w:rsidR="0066543A" w:rsidRPr="0095710C" w:rsidRDefault="0066543A" w:rsidP="000C02AA">
            <w:pPr>
              <w:spacing w:after="0"/>
              <w:jc w:val="center"/>
            </w:pPr>
            <w:r>
              <w:t>S1</w:t>
            </w:r>
          </w:p>
        </w:tc>
        <w:tc>
          <w:tcPr>
            <w:tcW w:w="912" w:type="dxa"/>
          </w:tcPr>
          <w:p w:rsidR="0066543A" w:rsidRPr="0095710C" w:rsidRDefault="0066543A" w:rsidP="000C02AA">
            <w:pPr>
              <w:spacing w:after="0"/>
              <w:jc w:val="center"/>
            </w:pPr>
            <w:r w:rsidRPr="005E0754">
              <w:t>Note 2B</w:t>
            </w:r>
          </w:p>
        </w:tc>
      </w:tr>
      <w:tr w:rsidR="0066543A" w:rsidRPr="0095710C" w:rsidTr="00D201C3">
        <w:trPr>
          <w:trHeight w:val="196"/>
          <w:jc w:val="center"/>
        </w:trPr>
        <w:tc>
          <w:tcPr>
            <w:tcW w:w="355" w:type="dxa"/>
          </w:tcPr>
          <w:p w:rsidR="0066543A" w:rsidRPr="0095710C" w:rsidRDefault="0066543A" w:rsidP="000C02AA">
            <w:pPr>
              <w:spacing w:after="0"/>
            </w:pPr>
            <w:r w:rsidRPr="0095710C">
              <w:t>2</w:t>
            </w:r>
          </w:p>
        </w:tc>
        <w:tc>
          <w:tcPr>
            <w:tcW w:w="1170" w:type="dxa"/>
          </w:tcPr>
          <w:p w:rsidR="0066543A" w:rsidRPr="0095710C" w:rsidRDefault="0066543A" w:rsidP="000C02AA">
            <w:pPr>
              <w:spacing w:after="0"/>
              <w:jc w:val="center"/>
            </w:pPr>
            <w:r w:rsidRPr="0095710C">
              <w:t>CATT</w:t>
            </w:r>
          </w:p>
        </w:tc>
        <w:tc>
          <w:tcPr>
            <w:tcW w:w="855" w:type="dxa"/>
          </w:tcPr>
          <w:p w:rsidR="0066543A" w:rsidRPr="0095710C" w:rsidRDefault="0066543A" w:rsidP="000C02AA">
            <w:pPr>
              <w:spacing w:after="0"/>
              <w:jc w:val="center"/>
            </w:pPr>
            <w:r w:rsidRPr="0095710C">
              <w:t>4.53%</w:t>
            </w:r>
          </w:p>
        </w:tc>
        <w:tc>
          <w:tcPr>
            <w:tcW w:w="855" w:type="dxa"/>
          </w:tcPr>
          <w:p w:rsidR="0066543A" w:rsidRPr="0095710C" w:rsidRDefault="0066543A" w:rsidP="000C02AA">
            <w:pPr>
              <w:spacing w:after="0"/>
              <w:jc w:val="center"/>
            </w:pPr>
            <w:r w:rsidRPr="0095710C">
              <w:t>9.07%</w:t>
            </w:r>
          </w:p>
        </w:tc>
        <w:tc>
          <w:tcPr>
            <w:tcW w:w="900" w:type="dxa"/>
          </w:tcPr>
          <w:p w:rsidR="0066543A" w:rsidRPr="0095710C" w:rsidRDefault="0066543A" w:rsidP="000C02AA">
            <w:pPr>
              <w:spacing w:after="0"/>
              <w:jc w:val="center"/>
            </w:pPr>
            <w:r w:rsidRPr="0095710C">
              <w:t>2.97%</w:t>
            </w:r>
          </w:p>
        </w:tc>
        <w:tc>
          <w:tcPr>
            <w:tcW w:w="810" w:type="dxa"/>
          </w:tcPr>
          <w:p w:rsidR="0066543A" w:rsidRPr="0095710C" w:rsidRDefault="0066543A" w:rsidP="000C02AA">
            <w:pPr>
              <w:spacing w:after="0"/>
              <w:jc w:val="center"/>
            </w:pPr>
            <w:r w:rsidRPr="0095710C">
              <w:t>5.93%</w:t>
            </w:r>
          </w:p>
        </w:tc>
        <w:tc>
          <w:tcPr>
            <w:tcW w:w="911" w:type="dxa"/>
            <w:gridSpan w:val="2"/>
          </w:tcPr>
          <w:p w:rsidR="0066543A" w:rsidRPr="0095710C" w:rsidRDefault="0066543A" w:rsidP="000C02AA">
            <w:pPr>
              <w:spacing w:after="0"/>
              <w:jc w:val="center"/>
            </w:pPr>
            <w:r w:rsidRPr="0095710C">
              <w:t>2.75%</w:t>
            </w:r>
          </w:p>
        </w:tc>
        <w:tc>
          <w:tcPr>
            <w:tcW w:w="799" w:type="dxa"/>
          </w:tcPr>
          <w:p w:rsidR="0066543A" w:rsidRPr="0095710C" w:rsidRDefault="0066543A" w:rsidP="000C02AA">
            <w:pPr>
              <w:spacing w:after="0"/>
              <w:jc w:val="center"/>
            </w:pPr>
            <w:r w:rsidRPr="0095710C">
              <w:t>5.50%</w:t>
            </w:r>
          </w:p>
        </w:tc>
        <w:tc>
          <w:tcPr>
            <w:tcW w:w="855" w:type="dxa"/>
          </w:tcPr>
          <w:p w:rsidR="0066543A" w:rsidRPr="0095710C" w:rsidRDefault="0066543A" w:rsidP="000C02AA">
            <w:pPr>
              <w:spacing w:after="0"/>
              <w:jc w:val="center"/>
            </w:pPr>
            <w:r w:rsidRPr="0095710C">
              <w:t>2.88%</w:t>
            </w:r>
          </w:p>
        </w:tc>
        <w:tc>
          <w:tcPr>
            <w:tcW w:w="855" w:type="dxa"/>
          </w:tcPr>
          <w:p w:rsidR="0066543A" w:rsidRPr="0095710C" w:rsidRDefault="0066543A" w:rsidP="000C02AA">
            <w:pPr>
              <w:spacing w:after="0"/>
              <w:jc w:val="center"/>
            </w:pPr>
            <w:r w:rsidRPr="0095710C">
              <w:t>5.76%</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p>
        </w:tc>
      </w:tr>
      <w:tr w:rsidR="0066543A" w:rsidRPr="0095710C" w:rsidTr="00D201C3">
        <w:trPr>
          <w:trHeight w:val="196"/>
          <w:jc w:val="center"/>
        </w:trPr>
        <w:tc>
          <w:tcPr>
            <w:tcW w:w="355" w:type="dxa"/>
          </w:tcPr>
          <w:p w:rsidR="0066543A" w:rsidRPr="0095710C" w:rsidRDefault="0066543A" w:rsidP="000C02AA">
            <w:pPr>
              <w:spacing w:after="0"/>
            </w:pPr>
            <w:r w:rsidRPr="0095710C">
              <w:t>3</w:t>
            </w:r>
          </w:p>
        </w:tc>
        <w:tc>
          <w:tcPr>
            <w:tcW w:w="1170" w:type="dxa"/>
          </w:tcPr>
          <w:p w:rsidR="0066543A" w:rsidRPr="0095710C" w:rsidRDefault="0066543A" w:rsidP="000C02AA">
            <w:pPr>
              <w:spacing w:after="0"/>
              <w:jc w:val="center"/>
            </w:pPr>
            <w:r w:rsidRPr="0095710C">
              <w:t>Spreadtrum</w:t>
            </w:r>
          </w:p>
        </w:tc>
        <w:tc>
          <w:tcPr>
            <w:tcW w:w="855" w:type="dxa"/>
          </w:tcPr>
          <w:p w:rsidR="0066543A" w:rsidRPr="0095710C" w:rsidRDefault="0066543A" w:rsidP="000C02AA">
            <w:pPr>
              <w:spacing w:after="0"/>
              <w:jc w:val="center"/>
            </w:pPr>
            <w:r w:rsidRPr="0095710C">
              <w:t>6.60%</w:t>
            </w:r>
          </w:p>
        </w:tc>
        <w:tc>
          <w:tcPr>
            <w:tcW w:w="855" w:type="dxa"/>
          </w:tcPr>
          <w:p w:rsidR="0066543A" w:rsidRPr="0095710C" w:rsidRDefault="0066543A" w:rsidP="000C02AA">
            <w:pPr>
              <w:spacing w:after="0"/>
              <w:jc w:val="center"/>
            </w:pPr>
            <w:r w:rsidRPr="0095710C">
              <w:t>13.10%</w:t>
            </w:r>
          </w:p>
        </w:tc>
        <w:tc>
          <w:tcPr>
            <w:tcW w:w="900" w:type="dxa"/>
          </w:tcPr>
          <w:p w:rsidR="0066543A" w:rsidRPr="0095710C" w:rsidRDefault="0066543A" w:rsidP="000C02AA">
            <w:pPr>
              <w:spacing w:after="0"/>
              <w:jc w:val="center"/>
            </w:pPr>
            <w:r w:rsidRPr="0095710C">
              <w:t>4.30%</w:t>
            </w:r>
          </w:p>
        </w:tc>
        <w:tc>
          <w:tcPr>
            <w:tcW w:w="810" w:type="dxa"/>
          </w:tcPr>
          <w:p w:rsidR="0066543A" w:rsidRPr="0095710C" w:rsidRDefault="0066543A" w:rsidP="000C02AA">
            <w:pPr>
              <w:spacing w:after="0"/>
              <w:jc w:val="center"/>
            </w:pPr>
            <w:r w:rsidRPr="0095710C">
              <w:t>8.60%</w:t>
            </w:r>
          </w:p>
        </w:tc>
        <w:tc>
          <w:tcPr>
            <w:tcW w:w="911" w:type="dxa"/>
            <w:gridSpan w:val="2"/>
          </w:tcPr>
          <w:p w:rsidR="0066543A" w:rsidRPr="0095710C" w:rsidRDefault="0066543A" w:rsidP="000C02AA">
            <w:pPr>
              <w:spacing w:after="0"/>
              <w:jc w:val="center"/>
            </w:pPr>
            <w:r w:rsidRPr="0095710C">
              <w:t>4.00%</w:t>
            </w:r>
          </w:p>
        </w:tc>
        <w:tc>
          <w:tcPr>
            <w:tcW w:w="799" w:type="dxa"/>
          </w:tcPr>
          <w:p w:rsidR="0066543A" w:rsidRPr="0095710C" w:rsidRDefault="0066543A" w:rsidP="000C02AA">
            <w:pPr>
              <w:spacing w:after="0"/>
              <w:jc w:val="center"/>
            </w:pPr>
            <w:r w:rsidRPr="0095710C">
              <w:t>7.90%</w:t>
            </w:r>
          </w:p>
        </w:tc>
        <w:tc>
          <w:tcPr>
            <w:tcW w:w="855" w:type="dxa"/>
          </w:tcPr>
          <w:p w:rsidR="0066543A" w:rsidRPr="0095710C" w:rsidRDefault="0066543A" w:rsidP="000C02AA">
            <w:pPr>
              <w:spacing w:after="0"/>
              <w:jc w:val="center"/>
            </w:pPr>
            <w:r w:rsidRPr="0095710C">
              <w:t>5.00%</w:t>
            </w:r>
          </w:p>
        </w:tc>
        <w:tc>
          <w:tcPr>
            <w:tcW w:w="855" w:type="dxa"/>
          </w:tcPr>
          <w:p w:rsidR="0066543A" w:rsidRPr="0095710C" w:rsidRDefault="0066543A" w:rsidP="000C02AA">
            <w:pPr>
              <w:spacing w:after="0"/>
              <w:jc w:val="center"/>
            </w:pPr>
            <w:r w:rsidRPr="0095710C">
              <w:t>9.40%</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p>
        </w:tc>
      </w:tr>
      <w:tr w:rsidR="0066543A" w:rsidRPr="0095710C" w:rsidTr="00D201C3">
        <w:trPr>
          <w:trHeight w:val="196"/>
          <w:jc w:val="center"/>
        </w:trPr>
        <w:tc>
          <w:tcPr>
            <w:tcW w:w="355" w:type="dxa"/>
          </w:tcPr>
          <w:p w:rsidR="0066543A" w:rsidRPr="0095710C" w:rsidRDefault="0066543A" w:rsidP="000C02AA">
            <w:pPr>
              <w:tabs>
                <w:tab w:val="left" w:pos="384"/>
              </w:tabs>
              <w:spacing w:after="0"/>
            </w:pPr>
            <w:r w:rsidRPr="0095710C">
              <w:t>4</w:t>
            </w:r>
          </w:p>
        </w:tc>
        <w:tc>
          <w:tcPr>
            <w:tcW w:w="1170" w:type="dxa"/>
          </w:tcPr>
          <w:p w:rsidR="0066543A" w:rsidRPr="0095710C" w:rsidRDefault="0066543A" w:rsidP="000C02AA">
            <w:pPr>
              <w:tabs>
                <w:tab w:val="left" w:pos="384"/>
              </w:tabs>
              <w:spacing w:after="0"/>
              <w:jc w:val="center"/>
            </w:pPr>
            <w:r w:rsidRPr="0095710C">
              <w:t>Futurewei</w:t>
            </w:r>
          </w:p>
        </w:tc>
        <w:tc>
          <w:tcPr>
            <w:tcW w:w="855" w:type="dxa"/>
          </w:tcPr>
          <w:p w:rsidR="0066543A" w:rsidRPr="0095710C" w:rsidRDefault="0066543A" w:rsidP="000C02AA">
            <w:pPr>
              <w:spacing w:after="0"/>
              <w:jc w:val="center"/>
            </w:pPr>
            <w:r w:rsidRPr="0095710C">
              <w:t>4.40%</w:t>
            </w:r>
          </w:p>
        </w:tc>
        <w:tc>
          <w:tcPr>
            <w:tcW w:w="855" w:type="dxa"/>
          </w:tcPr>
          <w:p w:rsidR="0066543A" w:rsidRPr="0095710C" w:rsidRDefault="0066543A" w:rsidP="000C02AA">
            <w:pPr>
              <w:spacing w:after="0"/>
              <w:jc w:val="center"/>
            </w:pPr>
            <w:r w:rsidRPr="0095710C">
              <w:t>8.70%</w:t>
            </w:r>
          </w:p>
        </w:tc>
        <w:tc>
          <w:tcPr>
            <w:tcW w:w="900" w:type="dxa"/>
          </w:tcPr>
          <w:p w:rsidR="0066543A" w:rsidRPr="0095710C" w:rsidRDefault="0066543A" w:rsidP="000C02AA">
            <w:pPr>
              <w:spacing w:after="0"/>
              <w:jc w:val="center"/>
            </w:pPr>
            <w:r w:rsidRPr="0095710C">
              <w:t>2.00%</w:t>
            </w:r>
          </w:p>
        </w:tc>
        <w:tc>
          <w:tcPr>
            <w:tcW w:w="810" w:type="dxa"/>
          </w:tcPr>
          <w:p w:rsidR="0066543A" w:rsidRPr="0095710C" w:rsidRDefault="0066543A" w:rsidP="000C02AA">
            <w:pPr>
              <w:spacing w:after="0"/>
              <w:jc w:val="center"/>
            </w:pPr>
            <w:r w:rsidRPr="0095710C">
              <w:t>1.00%</w:t>
            </w:r>
          </w:p>
        </w:tc>
        <w:tc>
          <w:tcPr>
            <w:tcW w:w="911" w:type="dxa"/>
            <w:gridSpan w:val="2"/>
          </w:tcPr>
          <w:p w:rsidR="0066543A" w:rsidRPr="0095710C" w:rsidRDefault="0066543A" w:rsidP="000C02AA">
            <w:pPr>
              <w:spacing w:after="0"/>
              <w:jc w:val="center"/>
            </w:pPr>
            <w:r w:rsidRPr="0095710C">
              <w:t>0.50%</w:t>
            </w:r>
          </w:p>
        </w:tc>
        <w:tc>
          <w:tcPr>
            <w:tcW w:w="799" w:type="dxa"/>
          </w:tcPr>
          <w:p w:rsidR="0066543A" w:rsidRPr="0095710C" w:rsidRDefault="0066543A" w:rsidP="000C02AA">
            <w:pPr>
              <w:spacing w:after="0"/>
              <w:jc w:val="center"/>
            </w:pPr>
            <w:r w:rsidRPr="0095710C">
              <w:t>1.10%</w:t>
            </w:r>
          </w:p>
        </w:tc>
        <w:tc>
          <w:tcPr>
            <w:tcW w:w="855" w:type="dxa"/>
          </w:tcPr>
          <w:p w:rsidR="0066543A" w:rsidRPr="0095710C" w:rsidRDefault="0066543A" w:rsidP="000C02AA">
            <w:pPr>
              <w:spacing w:after="0"/>
              <w:jc w:val="center"/>
            </w:pPr>
            <w:r w:rsidRPr="0095710C">
              <w:t>3.90%</w:t>
            </w:r>
          </w:p>
        </w:tc>
        <w:tc>
          <w:tcPr>
            <w:tcW w:w="855" w:type="dxa"/>
          </w:tcPr>
          <w:p w:rsidR="0066543A" w:rsidRPr="0095710C" w:rsidRDefault="0066543A" w:rsidP="000C02AA">
            <w:pPr>
              <w:spacing w:after="0"/>
              <w:jc w:val="center"/>
            </w:pPr>
            <w:r w:rsidRPr="0095710C">
              <w:t>7.90%</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p>
        </w:tc>
      </w:tr>
      <w:tr w:rsidR="0066543A" w:rsidRPr="0095710C" w:rsidTr="00D201C3">
        <w:trPr>
          <w:trHeight w:val="262"/>
          <w:jc w:val="center"/>
        </w:trPr>
        <w:tc>
          <w:tcPr>
            <w:tcW w:w="355" w:type="dxa"/>
          </w:tcPr>
          <w:p w:rsidR="0066543A" w:rsidRPr="0095710C" w:rsidRDefault="0066543A" w:rsidP="000C02AA">
            <w:pPr>
              <w:tabs>
                <w:tab w:val="left" w:pos="384"/>
              </w:tabs>
              <w:spacing w:after="0"/>
            </w:pPr>
            <w:r w:rsidRPr="0095710C">
              <w:t>5</w:t>
            </w:r>
          </w:p>
        </w:tc>
        <w:tc>
          <w:tcPr>
            <w:tcW w:w="1170" w:type="dxa"/>
          </w:tcPr>
          <w:p w:rsidR="0066543A" w:rsidRPr="0095710C" w:rsidRDefault="0066543A" w:rsidP="000C02AA">
            <w:pPr>
              <w:tabs>
                <w:tab w:val="left" w:pos="384"/>
              </w:tabs>
              <w:spacing w:after="0"/>
              <w:jc w:val="center"/>
            </w:pPr>
            <w:r w:rsidRPr="0095710C">
              <w:t>Intel</w:t>
            </w:r>
          </w:p>
        </w:tc>
        <w:tc>
          <w:tcPr>
            <w:tcW w:w="855" w:type="dxa"/>
          </w:tcPr>
          <w:p w:rsidR="0066543A" w:rsidRPr="0095710C" w:rsidRDefault="0066543A" w:rsidP="000C02AA">
            <w:pPr>
              <w:spacing w:after="0"/>
              <w:jc w:val="center"/>
            </w:pPr>
            <w:r w:rsidRPr="0095710C">
              <w:t> 5.48% </w:t>
            </w:r>
          </w:p>
        </w:tc>
        <w:tc>
          <w:tcPr>
            <w:tcW w:w="855" w:type="dxa"/>
          </w:tcPr>
          <w:p w:rsidR="0066543A" w:rsidRPr="0095710C" w:rsidRDefault="0066543A" w:rsidP="000C02AA">
            <w:pPr>
              <w:spacing w:after="0"/>
              <w:jc w:val="center"/>
            </w:pPr>
            <w:r w:rsidRPr="0095710C">
              <w:t>10.62%</w:t>
            </w:r>
          </w:p>
        </w:tc>
        <w:tc>
          <w:tcPr>
            <w:tcW w:w="900" w:type="dxa"/>
          </w:tcPr>
          <w:p w:rsidR="0066543A" w:rsidRPr="0095710C" w:rsidRDefault="0066543A" w:rsidP="000C02AA">
            <w:pPr>
              <w:spacing w:after="0"/>
              <w:jc w:val="center"/>
            </w:pPr>
            <w:r w:rsidRPr="0095710C">
              <w:t> 4.78%</w:t>
            </w:r>
          </w:p>
        </w:tc>
        <w:tc>
          <w:tcPr>
            <w:tcW w:w="810" w:type="dxa"/>
          </w:tcPr>
          <w:p w:rsidR="0066543A" w:rsidRPr="0095710C" w:rsidRDefault="0066543A" w:rsidP="000C02AA">
            <w:pPr>
              <w:spacing w:after="0"/>
              <w:jc w:val="center"/>
            </w:pPr>
            <w:r w:rsidRPr="0095710C">
              <w:t>7.94%</w:t>
            </w:r>
          </w:p>
        </w:tc>
        <w:tc>
          <w:tcPr>
            <w:tcW w:w="911" w:type="dxa"/>
            <w:gridSpan w:val="2"/>
          </w:tcPr>
          <w:p w:rsidR="0066543A" w:rsidRPr="0095710C" w:rsidRDefault="0066543A" w:rsidP="000C02AA">
            <w:pPr>
              <w:spacing w:after="0"/>
              <w:jc w:val="center"/>
            </w:pPr>
            <w:r w:rsidRPr="0095710C">
              <w:t> 3.36%</w:t>
            </w:r>
          </w:p>
        </w:tc>
        <w:tc>
          <w:tcPr>
            <w:tcW w:w="799" w:type="dxa"/>
          </w:tcPr>
          <w:p w:rsidR="0066543A" w:rsidRPr="0095710C" w:rsidRDefault="0066543A" w:rsidP="000C02AA">
            <w:pPr>
              <w:spacing w:after="0"/>
              <w:jc w:val="center"/>
            </w:pPr>
            <w:r w:rsidRPr="0095710C">
              <w:t> 6.6%</w:t>
            </w:r>
          </w:p>
        </w:tc>
        <w:tc>
          <w:tcPr>
            <w:tcW w:w="855" w:type="dxa"/>
          </w:tcPr>
          <w:p w:rsidR="0066543A" w:rsidRPr="0095710C" w:rsidRDefault="0066543A" w:rsidP="000C02AA">
            <w:pPr>
              <w:spacing w:after="0"/>
              <w:jc w:val="center"/>
            </w:pPr>
            <w:r w:rsidRPr="0095710C">
              <w:t> </w:t>
            </w:r>
          </w:p>
        </w:tc>
        <w:tc>
          <w:tcPr>
            <w:tcW w:w="855" w:type="dxa"/>
          </w:tcPr>
          <w:p w:rsidR="0066543A" w:rsidRPr="0095710C" w:rsidRDefault="0066543A" w:rsidP="000C02AA">
            <w:pPr>
              <w:spacing w:after="0"/>
              <w:jc w:val="center"/>
            </w:pPr>
            <w:r w:rsidRPr="0095710C">
              <w:t> </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 4,5</w:t>
            </w:r>
          </w:p>
        </w:tc>
      </w:tr>
      <w:tr w:rsidR="0066543A" w:rsidRPr="0095710C" w:rsidTr="00D201C3">
        <w:trPr>
          <w:trHeight w:val="196"/>
          <w:jc w:val="center"/>
        </w:trPr>
        <w:tc>
          <w:tcPr>
            <w:tcW w:w="355" w:type="dxa"/>
          </w:tcPr>
          <w:p w:rsidR="0066543A" w:rsidRPr="0095710C" w:rsidRDefault="0066543A" w:rsidP="000C02AA">
            <w:pPr>
              <w:tabs>
                <w:tab w:val="left" w:pos="384"/>
              </w:tabs>
              <w:spacing w:after="0"/>
            </w:pPr>
            <w:r w:rsidRPr="0095710C">
              <w:t>6</w:t>
            </w:r>
          </w:p>
        </w:tc>
        <w:tc>
          <w:tcPr>
            <w:tcW w:w="1170" w:type="dxa"/>
          </w:tcPr>
          <w:p w:rsidR="0066543A" w:rsidRPr="0095710C" w:rsidRDefault="0066543A" w:rsidP="000C02AA">
            <w:pPr>
              <w:tabs>
                <w:tab w:val="left" w:pos="384"/>
              </w:tabs>
              <w:spacing w:after="0"/>
              <w:jc w:val="center"/>
            </w:pPr>
            <w:r w:rsidRPr="0095710C">
              <w:t>ZTE</w:t>
            </w:r>
          </w:p>
        </w:tc>
        <w:tc>
          <w:tcPr>
            <w:tcW w:w="855" w:type="dxa"/>
          </w:tcPr>
          <w:p w:rsidR="0066543A" w:rsidRPr="0095710C" w:rsidRDefault="0066543A" w:rsidP="000C02AA">
            <w:pPr>
              <w:spacing w:after="0"/>
              <w:jc w:val="center"/>
            </w:pPr>
            <w:r w:rsidRPr="0095710C">
              <w:t>5.76%</w:t>
            </w:r>
          </w:p>
        </w:tc>
        <w:tc>
          <w:tcPr>
            <w:tcW w:w="855" w:type="dxa"/>
          </w:tcPr>
          <w:p w:rsidR="0066543A" w:rsidRPr="0095710C" w:rsidRDefault="0066543A" w:rsidP="000C02AA">
            <w:pPr>
              <w:spacing w:after="0"/>
              <w:jc w:val="center"/>
            </w:pPr>
            <w:r w:rsidRPr="0095710C">
              <w:t>11.52%</w:t>
            </w:r>
          </w:p>
        </w:tc>
        <w:tc>
          <w:tcPr>
            <w:tcW w:w="900" w:type="dxa"/>
          </w:tcPr>
          <w:p w:rsidR="0066543A" w:rsidRPr="0095710C" w:rsidRDefault="0066543A" w:rsidP="000C02AA">
            <w:pPr>
              <w:spacing w:after="0"/>
              <w:jc w:val="center"/>
            </w:pPr>
            <w:r w:rsidRPr="0095710C">
              <w:t>3.55%</w:t>
            </w:r>
          </w:p>
        </w:tc>
        <w:tc>
          <w:tcPr>
            <w:tcW w:w="810" w:type="dxa"/>
          </w:tcPr>
          <w:p w:rsidR="0066543A" w:rsidRPr="0095710C" w:rsidRDefault="0066543A" w:rsidP="000C02AA">
            <w:pPr>
              <w:spacing w:after="0"/>
              <w:jc w:val="center"/>
            </w:pPr>
            <w:r w:rsidRPr="0095710C">
              <w:t>7.11%</w:t>
            </w:r>
          </w:p>
        </w:tc>
        <w:tc>
          <w:tcPr>
            <w:tcW w:w="911" w:type="dxa"/>
            <w:gridSpan w:val="2"/>
          </w:tcPr>
          <w:p w:rsidR="0066543A" w:rsidRPr="0095710C" w:rsidRDefault="0066543A" w:rsidP="000C02AA">
            <w:pPr>
              <w:spacing w:after="0"/>
              <w:jc w:val="center"/>
            </w:pPr>
            <w:r w:rsidRPr="0095710C">
              <w:t>3.09%</w:t>
            </w:r>
          </w:p>
        </w:tc>
        <w:tc>
          <w:tcPr>
            <w:tcW w:w="799" w:type="dxa"/>
          </w:tcPr>
          <w:p w:rsidR="0066543A" w:rsidRPr="0095710C" w:rsidRDefault="0066543A" w:rsidP="000C02AA">
            <w:pPr>
              <w:spacing w:after="0"/>
              <w:jc w:val="center"/>
            </w:pPr>
            <w:r w:rsidRPr="0095710C">
              <w:t>6.18%</w:t>
            </w:r>
          </w:p>
        </w:tc>
        <w:tc>
          <w:tcPr>
            <w:tcW w:w="855" w:type="dxa"/>
          </w:tcPr>
          <w:p w:rsidR="0066543A" w:rsidRPr="0095710C" w:rsidRDefault="0066543A" w:rsidP="000C02AA">
            <w:pPr>
              <w:spacing w:after="0"/>
              <w:jc w:val="center"/>
            </w:pPr>
            <w:r w:rsidRPr="0095710C">
              <w:t>-</w:t>
            </w:r>
          </w:p>
        </w:tc>
        <w:tc>
          <w:tcPr>
            <w:tcW w:w="855" w:type="dxa"/>
          </w:tcPr>
          <w:p w:rsidR="0066543A" w:rsidRPr="0095710C" w:rsidRDefault="0066543A" w:rsidP="000C02AA">
            <w:pPr>
              <w:spacing w:after="0"/>
              <w:jc w:val="center"/>
            </w:pPr>
            <w:r w:rsidRPr="0095710C">
              <w:t>-</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 3</w:t>
            </w:r>
          </w:p>
        </w:tc>
      </w:tr>
      <w:tr w:rsidR="0066543A" w:rsidRPr="0095710C" w:rsidTr="00D201C3">
        <w:trPr>
          <w:trHeight w:val="982"/>
          <w:jc w:val="center"/>
        </w:trPr>
        <w:tc>
          <w:tcPr>
            <w:tcW w:w="10162" w:type="dxa"/>
            <w:gridSpan w:val="13"/>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ind w:left="701" w:hanging="701"/>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TDD: DDDSUDDDSU</w:t>
            </w:r>
          </w:p>
          <w:p w:rsidR="0066543A" w:rsidRPr="0095710C" w:rsidRDefault="0066543A" w:rsidP="000C02AA">
            <w:pPr>
              <w:spacing w:after="0"/>
              <w:ind w:left="701" w:hanging="701"/>
            </w:pPr>
            <w:r w:rsidRPr="0095710C">
              <w:t xml:space="preserve">Note 5: 1 packet requires 1 PDSCH for Heartbeat traffic model; 1 packet requires </w:t>
            </w:r>
            <w:r>
              <w:t>16</w:t>
            </w:r>
            <w:r w:rsidRPr="0095710C">
              <w:t xml:space="preserve"> PDSCHs for IM model, assuming cell centre UE.</w:t>
            </w:r>
          </w:p>
        </w:tc>
      </w:tr>
    </w:tbl>
    <w:p w:rsidR="0066543A" w:rsidRPr="0095710C" w:rsidRDefault="0066543A" w:rsidP="0066543A"/>
    <w:p w:rsidR="0066543A" w:rsidRPr="00FB1823" w:rsidRDefault="0066543A" w:rsidP="00505E7F">
      <w:pPr>
        <w:pStyle w:val="TH"/>
      </w:pPr>
      <w:r w:rsidRPr="00FB1823">
        <w:t>Table A.2-2: Power Saving gain, FR2, Cross-Slot Scheduling, 1 Rx antenna</w:t>
      </w:r>
    </w:p>
    <w:tbl>
      <w:tblPr>
        <w:tblStyle w:val="TableGrid"/>
        <w:tblW w:w="10271" w:type="dxa"/>
        <w:jc w:val="center"/>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66543A" w:rsidRPr="0095710C" w:rsidTr="00D201C3">
        <w:trPr>
          <w:trHeight w:val="199"/>
          <w:jc w:val="center"/>
        </w:trPr>
        <w:tc>
          <w:tcPr>
            <w:tcW w:w="354" w:type="dxa"/>
            <w:vMerge w:val="restart"/>
          </w:tcPr>
          <w:p w:rsidR="0066543A" w:rsidRPr="0095710C" w:rsidRDefault="0066543A" w:rsidP="000C02AA">
            <w:pPr>
              <w:spacing w:after="0"/>
            </w:pPr>
            <w:r w:rsidRPr="0095710C">
              <w:t>#</w:t>
            </w:r>
          </w:p>
        </w:tc>
        <w:tc>
          <w:tcPr>
            <w:tcW w:w="1079" w:type="dxa"/>
            <w:vMerge w:val="restart"/>
          </w:tcPr>
          <w:p w:rsidR="0066543A" w:rsidRPr="0095710C" w:rsidRDefault="0066543A" w:rsidP="000C02AA">
            <w:pPr>
              <w:spacing w:after="0"/>
              <w:jc w:val="center"/>
            </w:pPr>
            <w:r w:rsidRPr="0095710C">
              <w:t>Company</w:t>
            </w:r>
          </w:p>
        </w:tc>
        <w:tc>
          <w:tcPr>
            <w:tcW w:w="1709" w:type="dxa"/>
            <w:gridSpan w:val="2"/>
            <w:vMerge w:val="restart"/>
          </w:tcPr>
          <w:p w:rsidR="0066543A" w:rsidRPr="0095710C" w:rsidRDefault="0066543A" w:rsidP="000C02AA">
            <w:pPr>
              <w:spacing w:after="0"/>
              <w:jc w:val="center"/>
            </w:pPr>
            <w:r w:rsidRPr="0095710C">
              <w:t>IM traffic model</w:t>
            </w:r>
          </w:p>
        </w:tc>
        <w:tc>
          <w:tcPr>
            <w:tcW w:w="3513" w:type="dxa"/>
            <w:gridSpan w:val="4"/>
          </w:tcPr>
          <w:p w:rsidR="0066543A" w:rsidRPr="0095710C" w:rsidRDefault="0066543A" w:rsidP="000C02AA">
            <w:pPr>
              <w:spacing w:after="0"/>
              <w:jc w:val="center"/>
            </w:pPr>
            <w:r w:rsidRPr="0095710C">
              <w:t>Heartbeat traffic model</w:t>
            </w:r>
          </w:p>
        </w:tc>
        <w:tc>
          <w:tcPr>
            <w:tcW w:w="1806" w:type="dxa"/>
            <w:gridSpan w:val="2"/>
            <w:vMerge w:val="restart"/>
          </w:tcPr>
          <w:p w:rsidR="0066543A" w:rsidRPr="0095710C" w:rsidRDefault="0066543A" w:rsidP="000C02AA">
            <w:pPr>
              <w:spacing w:after="0"/>
              <w:jc w:val="center"/>
            </w:pPr>
            <w:r w:rsidRPr="0095710C">
              <w:t>VoIP traffic model</w:t>
            </w:r>
          </w:p>
        </w:tc>
        <w:tc>
          <w:tcPr>
            <w:tcW w:w="888" w:type="dxa"/>
            <w:vMerge w:val="restart"/>
          </w:tcPr>
          <w:p w:rsidR="0066543A" w:rsidRPr="0095710C" w:rsidRDefault="0066543A" w:rsidP="000C02AA">
            <w:pPr>
              <w:spacing w:after="0"/>
              <w:jc w:val="center"/>
            </w:pPr>
            <w:r w:rsidRPr="0095710C">
              <w:t xml:space="preserve">Scheme </w:t>
            </w:r>
          </w:p>
          <w:p w:rsidR="0066543A" w:rsidRPr="0095710C" w:rsidRDefault="0066543A" w:rsidP="000C02AA">
            <w:pPr>
              <w:spacing w:after="0"/>
              <w:jc w:val="center"/>
            </w:pPr>
            <w:r w:rsidRPr="0095710C">
              <w:t>(Note 1)</w:t>
            </w:r>
          </w:p>
        </w:tc>
        <w:tc>
          <w:tcPr>
            <w:tcW w:w="922" w:type="dxa"/>
            <w:vMerge w:val="restart"/>
          </w:tcPr>
          <w:p w:rsidR="0066543A" w:rsidRPr="0095710C" w:rsidRDefault="0066543A" w:rsidP="000C02AA">
            <w:pPr>
              <w:spacing w:after="0"/>
              <w:jc w:val="center"/>
            </w:pPr>
            <w:r w:rsidRPr="0095710C">
              <w:t>Notes</w:t>
            </w:r>
          </w:p>
        </w:tc>
      </w:tr>
      <w:tr w:rsidR="0066543A" w:rsidRPr="0095710C" w:rsidTr="00D201C3">
        <w:trPr>
          <w:trHeight w:val="206"/>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1709" w:type="dxa"/>
            <w:gridSpan w:val="2"/>
            <w:vMerge/>
          </w:tcPr>
          <w:p w:rsidR="0066543A" w:rsidRPr="0095710C" w:rsidRDefault="0066543A" w:rsidP="000C02AA">
            <w:pPr>
              <w:spacing w:after="0"/>
              <w:jc w:val="center"/>
            </w:pPr>
          </w:p>
        </w:tc>
        <w:tc>
          <w:tcPr>
            <w:tcW w:w="1803" w:type="dxa"/>
            <w:gridSpan w:val="2"/>
          </w:tcPr>
          <w:p w:rsidR="0066543A" w:rsidRPr="0095710C" w:rsidRDefault="0066543A" w:rsidP="000C02AA">
            <w:pPr>
              <w:spacing w:after="0"/>
              <w:jc w:val="center"/>
            </w:pPr>
            <w:r w:rsidRPr="0095710C">
              <w:t xml:space="preserve"> IAT = 200ms</w:t>
            </w:r>
          </w:p>
        </w:tc>
        <w:tc>
          <w:tcPr>
            <w:tcW w:w="1710" w:type="dxa"/>
            <w:gridSpan w:val="2"/>
          </w:tcPr>
          <w:p w:rsidR="0066543A" w:rsidRPr="0095710C" w:rsidRDefault="0066543A" w:rsidP="000C02AA">
            <w:pPr>
              <w:tabs>
                <w:tab w:val="left" w:pos="204"/>
              </w:tabs>
              <w:spacing w:after="0"/>
            </w:pPr>
            <w:r w:rsidRPr="0095710C">
              <w:tab/>
              <w:t>IAT = 80ms</w:t>
            </w:r>
          </w:p>
        </w:tc>
        <w:tc>
          <w:tcPr>
            <w:tcW w:w="1806" w:type="dxa"/>
            <w:gridSpan w:val="2"/>
            <w:vMerge/>
          </w:tcPr>
          <w:p w:rsidR="0066543A" w:rsidRPr="0095710C" w:rsidRDefault="0066543A" w:rsidP="000C02AA">
            <w:pPr>
              <w:spacing w:after="0"/>
              <w:jc w:val="center"/>
            </w:pPr>
          </w:p>
        </w:tc>
        <w:tc>
          <w:tcPr>
            <w:tcW w:w="888" w:type="dxa"/>
            <w:vMerge/>
          </w:tcPr>
          <w:p w:rsidR="0066543A" w:rsidRPr="0095710C" w:rsidRDefault="0066543A" w:rsidP="000C02AA">
            <w:pPr>
              <w:spacing w:after="0"/>
              <w:jc w:val="center"/>
            </w:pPr>
          </w:p>
        </w:tc>
        <w:tc>
          <w:tcPr>
            <w:tcW w:w="922" w:type="dxa"/>
            <w:vMerge/>
          </w:tcPr>
          <w:p w:rsidR="0066543A" w:rsidRPr="0095710C" w:rsidRDefault="0066543A" w:rsidP="000C02AA">
            <w:pPr>
              <w:spacing w:after="0"/>
              <w:jc w:val="center"/>
            </w:pPr>
          </w:p>
        </w:tc>
      </w:tr>
      <w:tr w:rsidR="0066543A" w:rsidRPr="0095710C" w:rsidTr="00D201C3">
        <w:trPr>
          <w:trHeight w:val="206"/>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95710C">
              <w:t>Case 1</w:t>
            </w:r>
          </w:p>
        </w:tc>
        <w:tc>
          <w:tcPr>
            <w:tcW w:w="900"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903"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906" w:type="dxa"/>
          </w:tcPr>
          <w:p w:rsidR="0066543A" w:rsidRPr="0095710C" w:rsidRDefault="0066543A" w:rsidP="000C02AA">
            <w:pPr>
              <w:spacing w:after="0"/>
              <w:jc w:val="center"/>
            </w:pPr>
            <w:r w:rsidRPr="0095710C">
              <w:t>Case 2</w:t>
            </w:r>
          </w:p>
        </w:tc>
        <w:tc>
          <w:tcPr>
            <w:tcW w:w="888" w:type="dxa"/>
            <w:vMerge/>
          </w:tcPr>
          <w:p w:rsidR="0066543A" w:rsidRPr="0095710C" w:rsidRDefault="0066543A" w:rsidP="000C02AA">
            <w:pPr>
              <w:spacing w:after="0"/>
              <w:jc w:val="center"/>
            </w:pPr>
          </w:p>
        </w:tc>
        <w:tc>
          <w:tcPr>
            <w:tcW w:w="922" w:type="dxa"/>
            <w:vMerge/>
          </w:tcPr>
          <w:p w:rsidR="0066543A" w:rsidRPr="0095710C" w:rsidRDefault="0066543A" w:rsidP="000C02AA">
            <w:pPr>
              <w:spacing w:after="0"/>
              <w:jc w:val="center"/>
            </w:pPr>
          </w:p>
        </w:tc>
      </w:tr>
      <w:tr w:rsidR="0066543A" w:rsidRPr="0095710C" w:rsidTr="00D201C3">
        <w:trPr>
          <w:trHeight w:val="235"/>
          <w:jc w:val="center"/>
        </w:trPr>
        <w:tc>
          <w:tcPr>
            <w:tcW w:w="354" w:type="dxa"/>
            <w:vMerge w:val="restart"/>
          </w:tcPr>
          <w:p w:rsidR="0066543A" w:rsidRPr="0095710C" w:rsidRDefault="0066543A" w:rsidP="000C02AA">
            <w:pPr>
              <w:spacing w:after="0"/>
            </w:pPr>
            <w:r w:rsidRPr="0095710C">
              <w:t>1</w:t>
            </w:r>
          </w:p>
        </w:tc>
        <w:tc>
          <w:tcPr>
            <w:tcW w:w="1079" w:type="dxa"/>
            <w:vMerge w:val="restart"/>
          </w:tcPr>
          <w:p w:rsidR="0066543A" w:rsidRPr="0095710C" w:rsidRDefault="0066543A" w:rsidP="000C02AA">
            <w:pPr>
              <w:spacing w:after="0"/>
              <w:jc w:val="center"/>
            </w:pPr>
            <w:r w:rsidRPr="0095710C">
              <w:t>Ericsson</w:t>
            </w:r>
          </w:p>
        </w:tc>
        <w:tc>
          <w:tcPr>
            <w:tcW w:w="809" w:type="dxa"/>
          </w:tcPr>
          <w:p w:rsidR="0066543A" w:rsidRPr="0095710C" w:rsidRDefault="0066543A" w:rsidP="000C02AA">
            <w:pPr>
              <w:spacing w:after="0"/>
              <w:jc w:val="center"/>
            </w:pPr>
            <w:r w:rsidRPr="0095710C">
              <w:t>1.40%</w:t>
            </w:r>
          </w:p>
        </w:tc>
        <w:tc>
          <w:tcPr>
            <w:tcW w:w="900" w:type="dxa"/>
          </w:tcPr>
          <w:p w:rsidR="0066543A" w:rsidRPr="0095710C" w:rsidRDefault="0066543A" w:rsidP="000C02AA">
            <w:pPr>
              <w:spacing w:after="0"/>
              <w:jc w:val="center"/>
            </w:pPr>
            <w:r w:rsidRPr="0095710C">
              <w:t>2.70%</w:t>
            </w:r>
          </w:p>
        </w:tc>
        <w:tc>
          <w:tcPr>
            <w:tcW w:w="900" w:type="dxa"/>
          </w:tcPr>
          <w:p w:rsidR="0066543A" w:rsidRPr="0095710C" w:rsidRDefault="0066543A" w:rsidP="000C02AA">
            <w:pPr>
              <w:spacing w:after="0"/>
              <w:jc w:val="center"/>
            </w:pPr>
            <w:r w:rsidRPr="0095710C">
              <w:t>0.02%</w:t>
            </w:r>
          </w:p>
        </w:tc>
        <w:tc>
          <w:tcPr>
            <w:tcW w:w="903" w:type="dxa"/>
          </w:tcPr>
          <w:p w:rsidR="0066543A" w:rsidRPr="0095710C" w:rsidRDefault="0066543A" w:rsidP="000C02AA">
            <w:pPr>
              <w:spacing w:after="0"/>
              <w:jc w:val="center"/>
            </w:pPr>
            <w:r w:rsidRPr="0095710C">
              <w:t>0.04%</w:t>
            </w:r>
          </w:p>
        </w:tc>
        <w:tc>
          <w:tcPr>
            <w:tcW w:w="900"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0.04%</w:t>
            </w:r>
          </w:p>
        </w:tc>
        <w:tc>
          <w:tcPr>
            <w:tcW w:w="900" w:type="dxa"/>
          </w:tcPr>
          <w:p w:rsidR="0066543A" w:rsidRPr="0095710C" w:rsidRDefault="0066543A" w:rsidP="000C02AA">
            <w:pPr>
              <w:spacing w:after="0"/>
              <w:jc w:val="center"/>
            </w:pPr>
            <w:r w:rsidRPr="0095710C">
              <w:t>1.94%</w:t>
            </w:r>
          </w:p>
        </w:tc>
        <w:tc>
          <w:tcPr>
            <w:tcW w:w="906" w:type="dxa"/>
          </w:tcPr>
          <w:p w:rsidR="0066543A" w:rsidRPr="0095710C" w:rsidRDefault="0066543A" w:rsidP="000C02AA">
            <w:pPr>
              <w:spacing w:after="0"/>
              <w:jc w:val="center"/>
            </w:pPr>
            <w:r w:rsidRPr="0095710C">
              <w:t>3.60%</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2</w:t>
            </w:r>
          </w:p>
        </w:tc>
      </w:tr>
      <w:tr w:rsidR="0066543A" w:rsidRPr="0095710C" w:rsidTr="00D201C3">
        <w:trPr>
          <w:trHeight w:val="262"/>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95710C">
              <w:t>3.65%</w:t>
            </w:r>
          </w:p>
        </w:tc>
        <w:tc>
          <w:tcPr>
            <w:tcW w:w="900" w:type="dxa"/>
          </w:tcPr>
          <w:p w:rsidR="0066543A" w:rsidRPr="0095710C" w:rsidRDefault="0066543A" w:rsidP="000C02AA">
            <w:pPr>
              <w:spacing w:after="0"/>
              <w:jc w:val="center"/>
            </w:pPr>
            <w:r w:rsidRPr="0095710C">
              <w:t>6.76%</w:t>
            </w:r>
          </w:p>
        </w:tc>
        <w:tc>
          <w:tcPr>
            <w:tcW w:w="900" w:type="dxa"/>
          </w:tcPr>
          <w:p w:rsidR="0066543A" w:rsidRPr="0095710C" w:rsidRDefault="0066543A" w:rsidP="000C02AA">
            <w:pPr>
              <w:spacing w:after="0"/>
              <w:jc w:val="center"/>
            </w:pPr>
            <w:r w:rsidRPr="0095710C">
              <w:t>0.03%</w:t>
            </w:r>
          </w:p>
        </w:tc>
        <w:tc>
          <w:tcPr>
            <w:tcW w:w="903" w:type="dxa"/>
          </w:tcPr>
          <w:p w:rsidR="0066543A" w:rsidRPr="0095710C" w:rsidRDefault="0066543A" w:rsidP="000C02AA">
            <w:pPr>
              <w:spacing w:after="0"/>
              <w:jc w:val="center"/>
            </w:pPr>
            <w:r w:rsidRPr="0095710C">
              <w:t>0.06%</w:t>
            </w:r>
          </w:p>
        </w:tc>
        <w:tc>
          <w:tcPr>
            <w:tcW w:w="900" w:type="dxa"/>
          </w:tcPr>
          <w:p w:rsidR="0066543A" w:rsidRPr="0095710C" w:rsidRDefault="0066543A" w:rsidP="000C02AA">
            <w:pPr>
              <w:spacing w:after="0"/>
              <w:jc w:val="center"/>
            </w:pPr>
            <w:r w:rsidRPr="0095710C">
              <w:t>0.03%</w:t>
            </w:r>
          </w:p>
        </w:tc>
        <w:tc>
          <w:tcPr>
            <w:tcW w:w="810" w:type="dxa"/>
          </w:tcPr>
          <w:p w:rsidR="0066543A" w:rsidRPr="0095710C" w:rsidRDefault="0066543A" w:rsidP="000C02AA">
            <w:pPr>
              <w:spacing w:after="0"/>
              <w:jc w:val="center"/>
            </w:pPr>
            <w:r w:rsidRPr="0095710C">
              <w:t>0.05%</w:t>
            </w:r>
          </w:p>
        </w:tc>
        <w:tc>
          <w:tcPr>
            <w:tcW w:w="900" w:type="dxa"/>
          </w:tcPr>
          <w:p w:rsidR="0066543A" w:rsidRPr="0095710C" w:rsidRDefault="0066543A" w:rsidP="000C02AA">
            <w:pPr>
              <w:spacing w:after="0"/>
              <w:jc w:val="center"/>
            </w:pPr>
            <w:r w:rsidRPr="0095710C">
              <w:t>3.94%</w:t>
            </w:r>
          </w:p>
        </w:tc>
        <w:tc>
          <w:tcPr>
            <w:tcW w:w="906" w:type="dxa"/>
          </w:tcPr>
          <w:p w:rsidR="0066543A" w:rsidRPr="0095710C" w:rsidRDefault="0066543A" w:rsidP="000C02AA">
            <w:pPr>
              <w:spacing w:after="0"/>
              <w:jc w:val="center"/>
            </w:pPr>
            <w:r w:rsidRPr="0095710C">
              <w:t>7.31%</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262"/>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5E0754">
              <w:t>0.55%</w:t>
            </w:r>
          </w:p>
        </w:tc>
        <w:tc>
          <w:tcPr>
            <w:tcW w:w="900" w:type="dxa"/>
          </w:tcPr>
          <w:p w:rsidR="0066543A" w:rsidRPr="0095710C" w:rsidRDefault="0066543A" w:rsidP="000C02AA">
            <w:pPr>
              <w:spacing w:after="0"/>
              <w:jc w:val="center"/>
            </w:pPr>
            <w:r w:rsidRPr="005E0754">
              <w:t>1.03%</w:t>
            </w:r>
          </w:p>
        </w:tc>
        <w:tc>
          <w:tcPr>
            <w:tcW w:w="900" w:type="dxa"/>
          </w:tcPr>
          <w:p w:rsidR="0066543A" w:rsidRPr="0095710C" w:rsidRDefault="0066543A" w:rsidP="000C02AA">
            <w:pPr>
              <w:spacing w:after="0"/>
              <w:jc w:val="center"/>
            </w:pPr>
            <w:r w:rsidRPr="005E0754">
              <w:t>0.02%</w:t>
            </w:r>
          </w:p>
        </w:tc>
        <w:tc>
          <w:tcPr>
            <w:tcW w:w="903" w:type="dxa"/>
          </w:tcPr>
          <w:p w:rsidR="0066543A" w:rsidRPr="0095710C" w:rsidRDefault="0066543A" w:rsidP="000C02AA">
            <w:pPr>
              <w:spacing w:after="0"/>
              <w:jc w:val="center"/>
            </w:pPr>
            <w:r w:rsidRPr="005E0754">
              <w:t>0.04%</w:t>
            </w:r>
          </w:p>
        </w:tc>
        <w:tc>
          <w:tcPr>
            <w:tcW w:w="900"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0.04%</w:t>
            </w:r>
          </w:p>
        </w:tc>
        <w:tc>
          <w:tcPr>
            <w:tcW w:w="900" w:type="dxa"/>
          </w:tcPr>
          <w:p w:rsidR="0066543A" w:rsidRPr="0095710C" w:rsidRDefault="0066543A" w:rsidP="000C02AA">
            <w:pPr>
              <w:spacing w:after="0"/>
              <w:jc w:val="center"/>
            </w:pPr>
            <w:r w:rsidRPr="005E0754">
              <w:t> </w:t>
            </w:r>
          </w:p>
        </w:tc>
        <w:tc>
          <w:tcPr>
            <w:tcW w:w="906" w:type="dxa"/>
          </w:tcPr>
          <w:p w:rsidR="0066543A" w:rsidRPr="0095710C" w:rsidRDefault="0066543A" w:rsidP="000C02AA">
            <w:pPr>
              <w:spacing w:after="0"/>
              <w:jc w:val="center"/>
            </w:pPr>
            <w:r>
              <w:t> </w:t>
            </w:r>
          </w:p>
        </w:tc>
        <w:tc>
          <w:tcPr>
            <w:tcW w:w="888" w:type="dxa"/>
          </w:tcPr>
          <w:p w:rsidR="0066543A" w:rsidRPr="0095710C" w:rsidRDefault="0066543A" w:rsidP="000C02AA">
            <w:pPr>
              <w:spacing w:after="0"/>
              <w:jc w:val="center"/>
            </w:pPr>
            <w:r>
              <w:t>S1</w:t>
            </w:r>
          </w:p>
        </w:tc>
        <w:tc>
          <w:tcPr>
            <w:tcW w:w="922" w:type="dxa"/>
          </w:tcPr>
          <w:p w:rsidR="0066543A" w:rsidRPr="0095710C" w:rsidRDefault="0066543A" w:rsidP="000C02AA">
            <w:pPr>
              <w:spacing w:after="0"/>
              <w:jc w:val="center"/>
            </w:pPr>
            <w:r w:rsidRPr="005E0754">
              <w:t>Note 2B</w:t>
            </w:r>
          </w:p>
        </w:tc>
      </w:tr>
      <w:tr w:rsidR="0066543A" w:rsidRPr="0095710C" w:rsidTr="00D201C3">
        <w:trPr>
          <w:trHeight w:val="199"/>
          <w:jc w:val="center"/>
        </w:trPr>
        <w:tc>
          <w:tcPr>
            <w:tcW w:w="354" w:type="dxa"/>
            <w:vMerge w:val="restart"/>
          </w:tcPr>
          <w:p w:rsidR="0066543A" w:rsidRPr="0095710C" w:rsidRDefault="0066543A" w:rsidP="000C02AA">
            <w:pPr>
              <w:spacing w:after="0"/>
            </w:pPr>
            <w:r w:rsidRPr="0095710C">
              <w:t>2</w:t>
            </w:r>
          </w:p>
        </w:tc>
        <w:tc>
          <w:tcPr>
            <w:tcW w:w="1079" w:type="dxa"/>
            <w:vMerge w:val="restart"/>
          </w:tcPr>
          <w:p w:rsidR="0066543A" w:rsidRPr="0095710C" w:rsidRDefault="0066543A" w:rsidP="000C02AA">
            <w:pPr>
              <w:spacing w:after="0"/>
              <w:jc w:val="center"/>
            </w:pPr>
            <w:r w:rsidRPr="0095710C">
              <w:t>Samsung</w:t>
            </w:r>
          </w:p>
        </w:tc>
        <w:tc>
          <w:tcPr>
            <w:tcW w:w="809" w:type="dxa"/>
          </w:tcPr>
          <w:p w:rsidR="0066543A" w:rsidRPr="0095710C" w:rsidRDefault="0066543A" w:rsidP="000C02AA">
            <w:pPr>
              <w:spacing w:after="0"/>
              <w:jc w:val="center"/>
            </w:pPr>
            <w:r w:rsidRPr="0095710C">
              <w:t>6.30%</w:t>
            </w:r>
          </w:p>
        </w:tc>
        <w:tc>
          <w:tcPr>
            <w:tcW w:w="900" w:type="dxa"/>
          </w:tcPr>
          <w:p w:rsidR="0066543A" w:rsidRPr="0095710C" w:rsidRDefault="0066543A" w:rsidP="000C02AA">
            <w:pPr>
              <w:spacing w:after="0"/>
              <w:jc w:val="center"/>
            </w:pPr>
            <w:r w:rsidRPr="0095710C">
              <w:t>12.70%</w:t>
            </w:r>
          </w:p>
        </w:tc>
        <w:tc>
          <w:tcPr>
            <w:tcW w:w="900" w:type="dxa"/>
          </w:tcPr>
          <w:p w:rsidR="0066543A" w:rsidRPr="0095710C" w:rsidRDefault="0066543A" w:rsidP="000C02AA">
            <w:pPr>
              <w:spacing w:after="0"/>
              <w:jc w:val="center"/>
            </w:pPr>
            <w:r w:rsidRPr="0095710C">
              <w:t>4.20%</w:t>
            </w:r>
          </w:p>
        </w:tc>
        <w:tc>
          <w:tcPr>
            <w:tcW w:w="903" w:type="dxa"/>
          </w:tcPr>
          <w:p w:rsidR="0066543A" w:rsidRPr="0095710C" w:rsidRDefault="0066543A" w:rsidP="000C02AA">
            <w:pPr>
              <w:spacing w:after="0"/>
              <w:jc w:val="center"/>
            </w:pPr>
            <w:r w:rsidRPr="0095710C">
              <w:t>8.30%</w:t>
            </w:r>
          </w:p>
        </w:tc>
        <w:tc>
          <w:tcPr>
            <w:tcW w:w="900"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7.60%</w:t>
            </w:r>
          </w:p>
        </w:tc>
        <w:tc>
          <w:tcPr>
            <w:tcW w:w="900" w:type="dxa"/>
          </w:tcPr>
          <w:p w:rsidR="0066543A" w:rsidRPr="0095710C" w:rsidRDefault="0066543A" w:rsidP="000C02AA">
            <w:pPr>
              <w:spacing w:after="0"/>
              <w:jc w:val="center"/>
            </w:pPr>
            <w:r w:rsidRPr="0095710C">
              <w:t>6.50%</w:t>
            </w:r>
          </w:p>
        </w:tc>
        <w:tc>
          <w:tcPr>
            <w:tcW w:w="906" w:type="dxa"/>
          </w:tcPr>
          <w:p w:rsidR="0066543A" w:rsidRPr="0095710C" w:rsidRDefault="0066543A" w:rsidP="000C02AA">
            <w:pPr>
              <w:spacing w:after="0"/>
              <w:jc w:val="center"/>
            </w:pPr>
            <w:r w:rsidRPr="0095710C">
              <w:t>13.10%</w:t>
            </w:r>
          </w:p>
        </w:tc>
        <w:tc>
          <w:tcPr>
            <w:tcW w:w="888" w:type="dxa"/>
          </w:tcPr>
          <w:p w:rsidR="0066543A" w:rsidRPr="0095710C" w:rsidRDefault="0066543A" w:rsidP="000C02AA">
            <w:pPr>
              <w:spacing w:after="0"/>
              <w:jc w:val="center"/>
            </w:pPr>
            <w:r w:rsidRPr="0095710C">
              <w:t>S1, S2</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199"/>
          <w:jc w:val="center"/>
        </w:trPr>
        <w:tc>
          <w:tcPr>
            <w:tcW w:w="354" w:type="dxa"/>
            <w:vMerge/>
          </w:tcPr>
          <w:p w:rsidR="0066543A" w:rsidRPr="0095710C" w:rsidRDefault="0066543A" w:rsidP="000C02AA">
            <w:pPr>
              <w:spacing w:after="0"/>
              <w:jc w:val="center"/>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95710C">
              <w:t>6.30%</w:t>
            </w:r>
          </w:p>
        </w:tc>
        <w:tc>
          <w:tcPr>
            <w:tcW w:w="900" w:type="dxa"/>
          </w:tcPr>
          <w:p w:rsidR="0066543A" w:rsidRPr="0095710C" w:rsidRDefault="0066543A" w:rsidP="000C02AA">
            <w:pPr>
              <w:spacing w:after="0"/>
              <w:jc w:val="center"/>
            </w:pPr>
            <w:r w:rsidRPr="0095710C">
              <w:t>12.70%</w:t>
            </w:r>
          </w:p>
        </w:tc>
        <w:tc>
          <w:tcPr>
            <w:tcW w:w="900" w:type="dxa"/>
          </w:tcPr>
          <w:p w:rsidR="0066543A" w:rsidRPr="0095710C" w:rsidRDefault="0066543A" w:rsidP="000C02AA">
            <w:pPr>
              <w:spacing w:after="0"/>
              <w:jc w:val="center"/>
            </w:pPr>
            <w:r w:rsidRPr="0095710C">
              <w:t>4.20%</w:t>
            </w:r>
          </w:p>
        </w:tc>
        <w:tc>
          <w:tcPr>
            <w:tcW w:w="903" w:type="dxa"/>
          </w:tcPr>
          <w:p w:rsidR="0066543A" w:rsidRPr="0095710C" w:rsidRDefault="0066543A" w:rsidP="000C02AA">
            <w:pPr>
              <w:spacing w:after="0"/>
              <w:jc w:val="center"/>
            </w:pPr>
            <w:r w:rsidRPr="0095710C">
              <w:t>8.30%</w:t>
            </w:r>
          </w:p>
        </w:tc>
        <w:tc>
          <w:tcPr>
            <w:tcW w:w="900"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7.60%</w:t>
            </w:r>
          </w:p>
        </w:tc>
        <w:tc>
          <w:tcPr>
            <w:tcW w:w="900" w:type="dxa"/>
          </w:tcPr>
          <w:p w:rsidR="0066543A" w:rsidRPr="0095710C" w:rsidRDefault="0066543A" w:rsidP="000C02AA">
            <w:pPr>
              <w:spacing w:after="0"/>
              <w:jc w:val="center"/>
            </w:pPr>
            <w:r w:rsidRPr="0095710C">
              <w:t>6.50%</w:t>
            </w:r>
          </w:p>
        </w:tc>
        <w:tc>
          <w:tcPr>
            <w:tcW w:w="906" w:type="dxa"/>
          </w:tcPr>
          <w:p w:rsidR="0066543A" w:rsidRPr="0095710C" w:rsidRDefault="0066543A" w:rsidP="000C02AA">
            <w:pPr>
              <w:spacing w:after="0"/>
              <w:jc w:val="center"/>
            </w:pPr>
            <w:r w:rsidRPr="0095710C">
              <w:t>13.10%</w:t>
            </w:r>
          </w:p>
        </w:tc>
        <w:tc>
          <w:tcPr>
            <w:tcW w:w="888" w:type="dxa"/>
          </w:tcPr>
          <w:p w:rsidR="0066543A" w:rsidRPr="0095710C" w:rsidRDefault="0066543A" w:rsidP="000C02AA">
            <w:pPr>
              <w:spacing w:after="0"/>
              <w:jc w:val="center"/>
            </w:pPr>
            <w:r w:rsidRPr="0095710C">
              <w:t>S3</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199"/>
          <w:jc w:val="center"/>
        </w:trPr>
        <w:tc>
          <w:tcPr>
            <w:tcW w:w="354" w:type="dxa"/>
          </w:tcPr>
          <w:p w:rsidR="0066543A" w:rsidRPr="0095710C" w:rsidRDefault="0066543A" w:rsidP="000C02AA">
            <w:pPr>
              <w:tabs>
                <w:tab w:val="left" w:pos="384"/>
              </w:tabs>
              <w:spacing w:after="0"/>
            </w:pPr>
            <w:r w:rsidRPr="0095710C">
              <w:t>3</w:t>
            </w:r>
          </w:p>
        </w:tc>
        <w:tc>
          <w:tcPr>
            <w:tcW w:w="1079" w:type="dxa"/>
          </w:tcPr>
          <w:p w:rsidR="0066543A" w:rsidRPr="0095710C" w:rsidRDefault="0066543A" w:rsidP="000C02AA">
            <w:pPr>
              <w:tabs>
                <w:tab w:val="left" w:pos="384"/>
              </w:tabs>
              <w:spacing w:after="0"/>
              <w:jc w:val="center"/>
            </w:pPr>
            <w:r w:rsidRPr="0095710C">
              <w:t>ZTE</w:t>
            </w:r>
          </w:p>
        </w:tc>
        <w:tc>
          <w:tcPr>
            <w:tcW w:w="809" w:type="dxa"/>
          </w:tcPr>
          <w:p w:rsidR="0066543A" w:rsidRPr="0095710C" w:rsidRDefault="0066543A" w:rsidP="000C02AA">
            <w:pPr>
              <w:spacing w:after="0"/>
              <w:jc w:val="center"/>
            </w:pPr>
            <w:r w:rsidRPr="0095710C">
              <w:rPr>
                <w:rFonts w:eastAsia="SimSun"/>
              </w:rPr>
              <w:t>5.33%</w:t>
            </w:r>
          </w:p>
        </w:tc>
        <w:tc>
          <w:tcPr>
            <w:tcW w:w="900" w:type="dxa"/>
          </w:tcPr>
          <w:p w:rsidR="0066543A" w:rsidRPr="0095710C" w:rsidRDefault="0066543A" w:rsidP="000C02AA">
            <w:pPr>
              <w:spacing w:after="0"/>
              <w:jc w:val="center"/>
            </w:pPr>
            <w:r w:rsidRPr="0095710C">
              <w:rPr>
                <w:rFonts w:eastAsia="SimSun"/>
              </w:rPr>
              <w:t>10.67%</w:t>
            </w:r>
          </w:p>
        </w:tc>
        <w:tc>
          <w:tcPr>
            <w:tcW w:w="900" w:type="dxa"/>
          </w:tcPr>
          <w:p w:rsidR="0066543A" w:rsidRPr="0095710C" w:rsidRDefault="0066543A" w:rsidP="000C02AA">
            <w:pPr>
              <w:spacing w:after="0"/>
              <w:jc w:val="center"/>
            </w:pPr>
            <w:r w:rsidRPr="0095710C">
              <w:rPr>
                <w:rFonts w:eastAsia="SimSun"/>
              </w:rPr>
              <w:t>2.56%</w:t>
            </w:r>
          </w:p>
        </w:tc>
        <w:tc>
          <w:tcPr>
            <w:tcW w:w="903" w:type="dxa"/>
          </w:tcPr>
          <w:p w:rsidR="0066543A" w:rsidRPr="0095710C" w:rsidRDefault="0066543A" w:rsidP="000C02AA">
            <w:pPr>
              <w:spacing w:after="0"/>
              <w:jc w:val="center"/>
            </w:pPr>
            <w:r w:rsidRPr="0095710C">
              <w:rPr>
                <w:rFonts w:eastAsia="SimSun"/>
              </w:rPr>
              <w:t>5.13%</w:t>
            </w:r>
          </w:p>
        </w:tc>
        <w:tc>
          <w:tcPr>
            <w:tcW w:w="900" w:type="dxa"/>
          </w:tcPr>
          <w:p w:rsidR="0066543A" w:rsidRPr="0095710C" w:rsidRDefault="0066543A" w:rsidP="000C02AA">
            <w:pPr>
              <w:spacing w:after="0"/>
              <w:jc w:val="center"/>
            </w:pPr>
            <w:r w:rsidRPr="0095710C">
              <w:rPr>
                <w:rFonts w:eastAsia="SimSun"/>
              </w:rPr>
              <w:t>2.45%</w:t>
            </w:r>
          </w:p>
        </w:tc>
        <w:tc>
          <w:tcPr>
            <w:tcW w:w="810" w:type="dxa"/>
          </w:tcPr>
          <w:p w:rsidR="0066543A" w:rsidRPr="0095710C" w:rsidRDefault="0066543A" w:rsidP="000C02AA">
            <w:pPr>
              <w:spacing w:after="0"/>
              <w:jc w:val="center"/>
            </w:pPr>
            <w:r w:rsidRPr="0095710C">
              <w:rPr>
                <w:rFonts w:eastAsia="SimSun"/>
              </w:rPr>
              <w:t>4.9%</w:t>
            </w:r>
          </w:p>
        </w:tc>
        <w:tc>
          <w:tcPr>
            <w:tcW w:w="900" w:type="dxa"/>
          </w:tcPr>
          <w:p w:rsidR="0066543A" w:rsidRPr="0095710C" w:rsidRDefault="0066543A" w:rsidP="000C02AA">
            <w:pPr>
              <w:spacing w:after="0"/>
              <w:jc w:val="center"/>
            </w:pPr>
            <w:r w:rsidRPr="0095710C">
              <w:t>-</w:t>
            </w:r>
          </w:p>
        </w:tc>
        <w:tc>
          <w:tcPr>
            <w:tcW w:w="906" w:type="dxa"/>
          </w:tcPr>
          <w:p w:rsidR="0066543A" w:rsidRPr="0095710C" w:rsidRDefault="0066543A" w:rsidP="000C02AA">
            <w:pPr>
              <w:spacing w:after="0"/>
              <w:jc w:val="center"/>
            </w:pPr>
            <w:r w:rsidRPr="0095710C">
              <w:t>-</w:t>
            </w:r>
          </w:p>
        </w:tc>
        <w:tc>
          <w:tcPr>
            <w:tcW w:w="888" w:type="dxa"/>
          </w:tcPr>
          <w:p w:rsidR="0066543A" w:rsidRPr="0095710C" w:rsidRDefault="0066543A" w:rsidP="000C02AA">
            <w:pPr>
              <w:spacing w:after="0"/>
              <w:jc w:val="center"/>
            </w:pPr>
            <w:r w:rsidRPr="0095710C">
              <w:rPr>
                <w:rFonts w:eastAsia="SimSun"/>
              </w:rPr>
              <w:t>S1</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226"/>
          <w:jc w:val="center"/>
        </w:trPr>
        <w:tc>
          <w:tcPr>
            <w:tcW w:w="354" w:type="dxa"/>
            <w:vMerge w:val="restart"/>
          </w:tcPr>
          <w:p w:rsidR="0066543A" w:rsidRPr="0095710C" w:rsidRDefault="0066543A" w:rsidP="000C02AA">
            <w:pPr>
              <w:tabs>
                <w:tab w:val="left" w:pos="384"/>
              </w:tabs>
              <w:spacing w:after="0"/>
            </w:pPr>
            <w:r w:rsidRPr="0095710C">
              <w:t>4</w:t>
            </w:r>
          </w:p>
        </w:tc>
        <w:tc>
          <w:tcPr>
            <w:tcW w:w="1079" w:type="dxa"/>
            <w:vMerge w:val="restart"/>
          </w:tcPr>
          <w:p w:rsidR="0066543A" w:rsidRPr="0095710C" w:rsidRDefault="0066543A" w:rsidP="000C02AA">
            <w:pPr>
              <w:tabs>
                <w:tab w:val="left" w:pos="384"/>
              </w:tabs>
              <w:spacing w:after="0"/>
              <w:jc w:val="center"/>
            </w:pPr>
            <w:r w:rsidRPr="0095710C">
              <w:t>MediaTek</w:t>
            </w:r>
          </w:p>
        </w:tc>
        <w:tc>
          <w:tcPr>
            <w:tcW w:w="809" w:type="dxa"/>
          </w:tcPr>
          <w:p w:rsidR="0066543A" w:rsidRPr="0095710C" w:rsidRDefault="0066543A" w:rsidP="000C02AA">
            <w:pPr>
              <w:spacing w:after="0"/>
              <w:jc w:val="center"/>
            </w:pPr>
            <w:r w:rsidRPr="0095710C">
              <w:t>3.61%</w:t>
            </w:r>
          </w:p>
        </w:tc>
        <w:tc>
          <w:tcPr>
            <w:tcW w:w="900" w:type="dxa"/>
          </w:tcPr>
          <w:p w:rsidR="0066543A" w:rsidRPr="0095710C" w:rsidRDefault="0066543A" w:rsidP="000C02AA">
            <w:pPr>
              <w:spacing w:after="0"/>
              <w:jc w:val="center"/>
            </w:pPr>
            <w:r w:rsidRPr="0095710C">
              <w:t>6.81%</w:t>
            </w:r>
          </w:p>
        </w:tc>
        <w:tc>
          <w:tcPr>
            <w:tcW w:w="900" w:type="dxa"/>
          </w:tcPr>
          <w:p w:rsidR="0066543A" w:rsidRPr="0095710C" w:rsidRDefault="0066543A" w:rsidP="000C02AA">
            <w:pPr>
              <w:spacing w:after="0"/>
              <w:jc w:val="center"/>
            </w:pPr>
            <w:r w:rsidRPr="0095710C">
              <w:t> </w:t>
            </w:r>
          </w:p>
        </w:tc>
        <w:tc>
          <w:tcPr>
            <w:tcW w:w="903"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3.80%</w:t>
            </w:r>
          </w:p>
        </w:tc>
        <w:tc>
          <w:tcPr>
            <w:tcW w:w="906" w:type="dxa"/>
          </w:tcPr>
          <w:p w:rsidR="0066543A" w:rsidRPr="0095710C" w:rsidRDefault="0066543A" w:rsidP="000C02AA">
            <w:pPr>
              <w:spacing w:after="0"/>
              <w:jc w:val="center"/>
            </w:pPr>
            <w:r w:rsidRPr="0095710C">
              <w:t>7.55%</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4</w:t>
            </w:r>
          </w:p>
        </w:tc>
      </w:tr>
      <w:tr w:rsidR="0066543A" w:rsidRPr="0095710C" w:rsidTr="00D201C3">
        <w:trPr>
          <w:trHeight w:val="199"/>
          <w:jc w:val="center"/>
        </w:trPr>
        <w:tc>
          <w:tcPr>
            <w:tcW w:w="354" w:type="dxa"/>
            <w:vMerge/>
          </w:tcPr>
          <w:p w:rsidR="0066543A" w:rsidRPr="0095710C" w:rsidRDefault="0066543A" w:rsidP="000C02AA">
            <w:pPr>
              <w:tabs>
                <w:tab w:val="left" w:pos="384"/>
              </w:tabs>
              <w:spacing w:after="0"/>
            </w:pPr>
          </w:p>
        </w:tc>
        <w:tc>
          <w:tcPr>
            <w:tcW w:w="1079" w:type="dxa"/>
            <w:vMerge/>
          </w:tcPr>
          <w:p w:rsidR="0066543A" w:rsidRPr="0095710C" w:rsidRDefault="0066543A" w:rsidP="000C02AA">
            <w:pPr>
              <w:tabs>
                <w:tab w:val="left" w:pos="384"/>
              </w:tabs>
              <w:spacing w:after="0"/>
              <w:jc w:val="center"/>
            </w:pPr>
          </w:p>
        </w:tc>
        <w:tc>
          <w:tcPr>
            <w:tcW w:w="809" w:type="dxa"/>
          </w:tcPr>
          <w:p w:rsidR="0066543A" w:rsidRPr="0095710C" w:rsidRDefault="0066543A" w:rsidP="000C02AA">
            <w:pPr>
              <w:spacing w:after="0"/>
              <w:jc w:val="center"/>
            </w:pPr>
            <w:r w:rsidRPr="0095710C">
              <w:t>1.96%</w:t>
            </w:r>
          </w:p>
        </w:tc>
        <w:tc>
          <w:tcPr>
            <w:tcW w:w="900" w:type="dxa"/>
          </w:tcPr>
          <w:p w:rsidR="0066543A" w:rsidRPr="0095710C" w:rsidRDefault="0066543A" w:rsidP="000C02AA">
            <w:pPr>
              <w:spacing w:after="0"/>
              <w:jc w:val="center"/>
            </w:pPr>
            <w:r w:rsidRPr="0095710C">
              <w:t>3.92%</w:t>
            </w:r>
          </w:p>
        </w:tc>
        <w:tc>
          <w:tcPr>
            <w:tcW w:w="900" w:type="dxa"/>
          </w:tcPr>
          <w:p w:rsidR="0066543A" w:rsidRPr="0095710C" w:rsidRDefault="0066543A" w:rsidP="000C02AA">
            <w:pPr>
              <w:spacing w:after="0"/>
              <w:jc w:val="center"/>
            </w:pPr>
            <w:r w:rsidRPr="0095710C">
              <w:t> </w:t>
            </w:r>
          </w:p>
        </w:tc>
        <w:tc>
          <w:tcPr>
            <w:tcW w:w="903"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2.06%</w:t>
            </w:r>
          </w:p>
        </w:tc>
        <w:tc>
          <w:tcPr>
            <w:tcW w:w="906" w:type="dxa"/>
          </w:tcPr>
          <w:p w:rsidR="0066543A" w:rsidRPr="0095710C" w:rsidRDefault="0066543A" w:rsidP="000C02AA">
            <w:pPr>
              <w:spacing w:after="0"/>
              <w:jc w:val="center"/>
            </w:pPr>
            <w:r w:rsidRPr="0095710C">
              <w:t>4.12%</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5</w:t>
            </w:r>
          </w:p>
        </w:tc>
      </w:tr>
      <w:tr w:rsidR="0066543A" w:rsidRPr="0095710C" w:rsidTr="00D201C3">
        <w:trPr>
          <w:trHeight w:val="360"/>
          <w:jc w:val="center"/>
        </w:trPr>
        <w:tc>
          <w:tcPr>
            <w:tcW w:w="10271"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Baseline: static cross-slot scheduling (FR1: k0=2) + PDCCH monitoring periodicity of 1 slot</w:t>
            </w:r>
          </w:p>
          <w:p w:rsidR="0066543A" w:rsidRPr="0095710C" w:rsidRDefault="0066543A" w:rsidP="000C02AA">
            <w:pPr>
              <w:spacing w:after="0"/>
            </w:pPr>
            <w:r w:rsidRPr="0095710C">
              <w:t>Note 5: Baseline: static cross-slot scheduling (FR1: k0=2) + PDCCH monitoring periodicity of 4 slots</w:t>
            </w:r>
          </w:p>
        </w:tc>
      </w:tr>
    </w:tbl>
    <w:p w:rsidR="0066543A" w:rsidRPr="0095710C" w:rsidRDefault="0066543A" w:rsidP="0066543A"/>
    <w:p w:rsidR="0066543A" w:rsidRPr="00FB1823" w:rsidRDefault="0066543A" w:rsidP="00505E7F">
      <w:pPr>
        <w:pStyle w:val="TH"/>
      </w:pPr>
      <w:r w:rsidRPr="00FB1823">
        <w:t xml:space="preserve">Table A.2-3: Power Saving gain, FR2, Same-Slot Scheduling, 2 Rx antenna </w:t>
      </w:r>
    </w:p>
    <w:tbl>
      <w:tblPr>
        <w:tblStyle w:val="TableGrid"/>
        <w:tblW w:w="10255" w:type="dxa"/>
        <w:jc w:val="center"/>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66543A" w:rsidRPr="0095710C" w:rsidTr="00D201C3">
        <w:trPr>
          <w:trHeight w:val="195"/>
          <w:jc w:val="center"/>
        </w:trPr>
        <w:tc>
          <w:tcPr>
            <w:tcW w:w="534" w:type="dxa"/>
            <w:vMerge w:val="restart"/>
          </w:tcPr>
          <w:p w:rsidR="0066543A" w:rsidRPr="0095710C" w:rsidRDefault="0066543A" w:rsidP="000C02AA">
            <w:pPr>
              <w:spacing w:after="0"/>
            </w:pPr>
            <w:r w:rsidRPr="0095710C">
              <w:t>#</w:t>
            </w:r>
          </w:p>
        </w:tc>
        <w:tc>
          <w:tcPr>
            <w:tcW w:w="1171" w:type="dxa"/>
            <w:vMerge w:val="restart"/>
          </w:tcPr>
          <w:p w:rsidR="0066543A" w:rsidRPr="0095710C" w:rsidRDefault="0066543A" w:rsidP="000C02AA">
            <w:pPr>
              <w:spacing w:after="0"/>
            </w:pPr>
            <w:r w:rsidRPr="0095710C">
              <w:t>Company</w:t>
            </w:r>
          </w:p>
        </w:tc>
        <w:tc>
          <w:tcPr>
            <w:tcW w:w="1710" w:type="dxa"/>
            <w:gridSpan w:val="2"/>
            <w:vMerge w:val="restart"/>
          </w:tcPr>
          <w:p w:rsidR="0066543A" w:rsidRPr="0095710C" w:rsidRDefault="0066543A" w:rsidP="000C02AA">
            <w:pPr>
              <w:spacing w:after="0"/>
            </w:pPr>
            <w:r w:rsidRPr="0095710C">
              <w:t>IM traffic model</w:t>
            </w:r>
          </w:p>
        </w:tc>
        <w:tc>
          <w:tcPr>
            <w:tcW w:w="3330" w:type="dxa"/>
            <w:gridSpan w:val="4"/>
          </w:tcPr>
          <w:p w:rsidR="0066543A" w:rsidRPr="0095710C" w:rsidRDefault="0066543A" w:rsidP="000C02AA">
            <w:pPr>
              <w:spacing w:after="0"/>
              <w:jc w:val="center"/>
            </w:pPr>
            <w:r w:rsidRPr="0095710C">
              <w:t>Heartbeat traffic model</w:t>
            </w:r>
          </w:p>
        </w:tc>
        <w:tc>
          <w:tcPr>
            <w:tcW w:w="1620" w:type="dxa"/>
            <w:gridSpan w:val="2"/>
            <w:vMerge w:val="restart"/>
          </w:tcPr>
          <w:p w:rsidR="0066543A" w:rsidRPr="0095710C" w:rsidRDefault="0066543A" w:rsidP="000C02AA">
            <w:pPr>
              <w:spacing w:after="0"/>
            </w:pPr>
            <w:r w:rsidRPr="0095710C">
              <w:t>VoIP traffic model</w:t>
            </w:r>
          </w:p>
        </w:tc>
        <w:tc>
          <w:tcPr>
            <w:tcW w:w="900" w:type="dxa"/>
            <w:vMerge w:val="restart"/>
          </w:tcPr>
          <w:p w:rsidR="0066543A" w:rsidRPr="0095710C" w:rsidRDefault="0066543A" w:rsidP="000C02AA">
            <w:pPr>
              <w:spacing w:after="0"/>
              <w:jc w:val="center"/>
            </w:pPr>
            <w:r w:rsidRPr="0095710C">
              <w:t>Scheme</w:t>
            </w:r>
          </w:p>
          <w:p w:rsidR="0066543A" w:rsidRPr="0095710C" w:rsidRDefault="0066543A" w:rsidP="000C02AA">
            <w:pPr>
              <w:spacing w:after="0"/>
            </w:pPr>
            <w:r w:rsidRPr="0095710C">
              <w:t>(Note 1)</w:t>
            </w:r>
          </w:p>
        </w:tc>
        <w:tc>
          <w:tcPr>
            <w:tcW w:w="990" w:type="dxa"/>
            <w:vMerge w:val="restart"/>
          </w:tcPr>
          <w:p w:rsidR="0066543A" w:rsidRPr="0095710C" w:rsidRDefault="0066543A" w:rsidP="000C02AA">
            <w:pPr>
              <w:spacing w:after="0"/>
            </w:pPr>
            <w:r w:rsidRPr="0095710C">
              <w:t>Notes</w:t>
            </w:r>
          </w:p>
        </w:tc>
      </w:tr>
      <w:tr w:rsidR="0066543A" w:rsidRPr="0095710C" w:rsidTr="00D201C3">
        <w:trPr>
          <w:trHeight w:val="213"/>
          <w:jc w:val="center"/>
        </w:trPr>
        <w:tc>
          <w:tcPr>
            <w:tcW w:w="534" w:type="dxa"/>
            <w:vMerge/>
          </w:tcPr>
          <w:p w:rsidR="0066543A" w:rsidRPr="0095710C" w:rsidRDefault="0066543A" w:rsidP="000C02AA">
            <w:pPr>
              <w:spacing w:after="0"/>
            </w:pPr>
          </w:p>
        </w:tc>
        <w:tc>
          <w:tcPr>
            <w:tcW w:w="1171" w:type="dxa"/>
            <w:vMerge/>
          </w:tcPr>
          <w:p w:rsidR="0066543A" w:rsidRPr="0095710C" w:rsidRDefault="0066543A" w:rsidP="000C02AA">
            <w:pPr>
              <w:spacing w:after="0"/>
            </w:pPr>
          </w:p>
        </w:tc>
        <w:tc>
          <w:tcPr>
            <w:tcW w:w="1710" w:type="dxa"/>
            <w:gridSpan w:val="2"/>
            <w:vMerge/>
          </w:tcPr>
          <w:p w:rsidR="0066543A" w:rsidRPr="0095710C" w:rsidRDefault="0066543A" w:rsidP="000C02AA">
            <w:pPr>
              <w:spacing w:after="0"/>
            </w:pPr>
          </w:p>
        </w:tc>
        <w:tc>
          <w:tcPr>
            <w:tcW w:w="1620" w:type="dxa"/>
            <w:gridSpan w:val="2"/>
          </w:tcPr>
          <w:p w:rsidR="0066543A" w:rsidRPr="0095710C" w:rsidRDefault="0066543A" w:rsidP="000C02AA">
            <w:pPr>
              <w:spacing w:after="0"/>
              <w:jc w:val="center"/>
            </w:pPr>
            <w:r w:rsidRPr="0095710C">
              <w:t>IAT = 200ms</w:t>
            </w:r>
          </w:p>
        </w:tc>
        <w:tc>
          <w:tcPr>
            <w:tcW w:w="1710" w:type="dxa"/>
            <w:gridSpan w:val="2"/>
          </w:tcPr>
          <w:p w:rsidR="0066543A" w:rsidRPr="0095710C" w:rsidRDefault="0066543A" w:rsidP="000C02AA">
            <w:pPr>
              <w:tabs>
                <w:tab w:val="left" w:pos="204"/>
              </w:tabs>
              <w:spacing w:after="0"/>
              <w:jc w:val="center"/>
            </w:pPr>
            <w:r w:rsidRPr="0095710C">
              <w:t>IAT = 80ms</w:t>
            </w:r>
          </w:p>
        </w:tc>
        <w:tc>
          <w:tcPr>
            <w:tcW w:w="1620" w:type="dxa"/>
            <w:gridSpan w:val="2"/>
            <w:vMerge/>
          </w:tcPr>
          <w:p w:rsidR="0066543A" w:rsidRPr="0095710C" w:rsidRDefault="0066543A" w:rsidP="000C02AA">
            <w:pPr>
              <w:spacing w:after="0"/>
            </w:pPr>
          </w:p>
        </w:tc>
        <w:tc>
          <w:tcPr>
            <w:tcW w:w="900" w:type="dxa"/>
            <w:vMerge/>
          </w:tcPr>
          <w:p w:rsidR="0066543A" w:rsidRPr="0095710C" w:rsidRDefault="0066543A" w:rsidP="000C02AA">
            <w:pPr>
              <w:spacing w:after="0"/>
            </w:pPr>
          </w:p>
        </w:tc>
        <w:tc>
          <w:tcPr>
            <w:tcW w:w="990" w:type="dxa"/>
            <w:vMerge/>
          </w:tcPr>
          <w:p w:rsidR="0066543A" w:rsidRPr="0095710C" w:rsidRDefault="0066543A" w:rsidP="000C02AA">
            <w:pPr>
              <w:spacing w:after="0"/>
            </w:pPr>
          </w:p>
        </w:tc>
      </w:tr>
      <w:tr w:rsidR="0066543A" w:rsidRPr="0095710C" w:rsidTr="00D201C3">
        <w:trPr>
          <w:trHeight w:val="204"/>
          <w:jc w:val="center"/>
        </w:trPr>
        <w:tc>
          <w:tcPr>
            <w:tcW w:w="534" w:type="dxa"/>
            <w:vMerge/>
          </w:tcPr>
          <w:p w:rsidR="0066543A" w:rsidRPr="0095710C" w:rsidRDefault="0066543A" w:rsidP="000C02AA">
            <w:pPr>
              <w:spacing w:after="0"/>
            </w:pPr>
          </w:p>
        </w:tc>
        <w:tc>
          <w:tcPr>
            <w:tcW w:w="1171" w:type="dxa"/>
            <w:vMerge/>
          </w:tcPr>
          <w:p w:rsidR="0066543A" w:rsidRPr="0095710C" w:rsidRDefault="0066543A" w:rsidP="000C02AA">
            <w:pPr>
              <w:spacing w:after="0"/>
            </w:pPr>
          </w:p>
        </w:tc>
        <w:tc>
          <w:tcPr>
            <w:tcW w:w="832" w:type="dxa"/>
          </w:tcPr>
          <w:p w:rsidR="0066543A" w:rsidRPr="0095710C" w:rsidRDefault="0066543A" w:rsidP="000C02AA">
            <w:pPr>
              <w:spacing w:after="0"/>
            </w:pPr>
            <w:r w:rsidRPr="0095710C">
              <w:t>Case 1</w:t>
            </w:r>
          </w:p>
        </w:tc>
        <w:tc>
          <w:tcPr>
            <w:tcW w:w="878" w:type="dxa"/>
          </w:tcPr>
          <w:p w:rsidR="0066543A" w:rsidRPr="0095710C" w:rsidRDefault="0066543A" w:rsidP="000C02AA">
            <w:pPr>
              <w:spacing w:after="0"/>
            </w:pPr>
            <w:r w:rsidRPr="0095710C">
              <w:t>Case 2</w:t>
            </w:r>
          </w:p>
        </w:tc>
        <w:tc>
          <w:tcPr>
            <w:tcW w:w="787" w:type="dxa"/>
          </w:tcPr>
          <w:p w:rsidR="0066543A" w:rsidRPr="0095710C" w:rsidRDefault="0066543A" w:rsidP="000C02AA">
            <w:pPr>
              <w:spacing w:after="0"/>
            </w:pPr>
            <w:r w:rsidRPr="0095710C">
              <w:t>Case 1</w:t>
            </w:r>
          </w:p>
        </w:tc>
        <w:tc>
          <w:tcPr>
            <w:tcW w:w="833" w:type="dxa"/>
          </w:tcPr>
          <w:p w:rsidR="0066543A" w:rsidRPr="0095710C" w:rsidRDefault="0066543A" w:rsidP="000C02AA">
            <w:pPr>
              <w:spacing w:after="0"/>
            </w:pPr>
            <w:r w:rsidRPr="0095710C">
              <w:t>Case 2</w:t>
            </w:r>
          </w:p>
        </w:tc>
        <w:tc>
          <w:tcPr>
            <w:tcW w:w="832" w:type="dxa"/>
          </w:tcPr>
          <w:p w:rsidR="0066543A" w:rsidRPr="0095710C" w:rsidRDefault="0066543A" w:rsidP="000C02AA">
            <w:pPr>
              <w:spacing w:after="0"/>
            </w:pPr>
            <w:r w:rsidRPr="0095710C">
              <w:t>Case 1</w:t>
            </w:r>
          </w:p>
        </w:tc>
        <w:tc>
          <w:tcPr>
            <w:tcW w:w="878" w:type="dxa"/>
          </w:tcPr>
          <w:p w:rsidR="0066543A" w:rsidRPr="0095710C" w:rsidRDefault="0066543A" w:rsidP="000C02AA">
            <w:pPr>
              <w:spacing w:after="0"/>
            </w:pPr>
            <w:r w:rsidRPr="0095710C">
              <w:t>Case 2</w:t>
            </w:r>
          </w:p>
        </w:tc>
        <w:tc>
          <w:tcPr>
            <w:tcW w:w="787" w:type="dxa"/>
          </w:tcPr>
          <w:p w:rsidR="0066543A" w:rsidRPr="0095710C" w:rsidRDefault="0066543A" w:rsidP="000C02AA">
            <w:pPr>
              <w:spacing w:after="0"/>
            </w:pPr>
            <w:r w:rsidRPr="0095710C">
              <w:t>Case 1</w:t>
            </w:r>
          </w:p>
        </w:tc>
        <w:tc>
          <w:tcPr>
            <w:tcW w:w="833" w:type="dxa"/>
          </w:tcPr>
          <w:p w:rsidR="0066543A" w:rsidRPr="0095710C" w:rsidRDefault="0066543A" w:rsidP="000C02AA">
            <w:pPr>
              <w:spacing w:after="0"/>
            </w:pPr>
            <w:r w:rsidRPr="0095710C">
              <w:t>Case 2</w:t>
            </w:r>
          </w:p>
        </w:tc>
        <w:tc>
          <w:tcPr>
            <w:tcW w:w="900" w:type="dxa"/>
            <w:vMerge/>
          </w:tcPr>
          <w:p w:rsidR="0066543A" w:rsidRPr="0095710C" w:rsidRDefault="0066543A" w:rsidP="000C02AA">
            <w:pPr>
              <w:spacing w:after="0"/>
            </w:pPr>
          </w:p>
        </w:tc>
        <w:tc>
          <w:tcPr>
            <w:tcW w:w="990" w:type="dxa"/>
            <w:vMerge/>
          </w:tcPr>
          <w:p w:rsidR="0066543A" w:rsidRPr="0095710C" w:rsidRDefault="0066543A" w:rsidP="000C02AA">
            <w:pPr>
              <w:spacing w:after="0"/>
            </w:pPr>
          </w:p>
        </w:tc>
      </w:tr>
      <w:tr w:rsidR="0066543A" w:rsidRPr="0095710C" w:rsidTr="00D201C3">
        <w:trPr>
          <w:trHeight w:val="349"/>
          <w:jc w:val="center"/>
        </w:trPr>
        <w:tc>
          <w:tcPr>
            <w:tcW w:w="534" w:type="dxa"/>
            <w:vMerge w:val="restart"/>
          </w:tcPr>
          <w:p w:rsidR="0066543A" w:rsidRPr="0095710C" w:rsidRDefault="0066543A" w:rsidP="000C02AA">
            <w:pPr>
              <w:spacing w:after="0"/>
              <w:jc w:val="center"/>
            </w:pPr>
            <w:r w:rsidRPr="0095710C">
              <w:t>1</w:t>
            </w:r>
          </w:p>
        </w:tc>
        <w:tc>
          <w:tcPr>
            <w:tcW w:w="1171" w:type="dxa"/>
            <w:vMerge w:val="restart"/>
          </w:tcPr>
          <w:p w:rsidR="0066543A" w:rsidRPr="0095710C" w:rsidRDefault="0066543A" w:rsidP="000C02AA">
            <w:pPr>
              <w:spacing w:after="0"/>
              <w:jc w:val="center"/>
            </w:pPr>
            <w:r w:rsidRPr="0095710C">
              <w:t>Ericsson</w:t>
            </w:r>
          </w:p>
        </w:tc>
        <w:tc>
          <w:tcPr>
            <w:tcW w:w="832" w:type="dxa"/>
          </w:tcPr>
          <w:p w:rsidR="0066543A" w:rsidRPr="0095710C" w:rsidRDefault="0066543A" w:rsidP="000C02AA">
            <w:pPr>
              <w:spacing w:after="0"/>
              <w:jc w:val="center"/>
            </w:pPr>
            <w:r w:rsidRPr="0095710C">
              <w:t>2.45%</w:t>
            </w:r>
          </w:p>
        </w:tc>
        <w:tc>
          <w:tcPr>
            <w:tcW w:w="878" w:type="dxa"/>
          </w:tcPr>
          <w:p w:rsidR="0066543A" w:rsidRPr="0095710C" w:rsidRDefault="0066543A" w:rsidP="000C02AA">
            <w:pPr>
              <w:spacing w:after="0"/>
              <w:jc w:val="center"/>
            </w:pPr>
            <w:r w:rsidRPr="0095710C">
              <w:t>4.54%</w:t>
            </w:r>
          </w:p>
        </w:tc>
        <w:tc>
          <w:tcPr>
            <w:tcW w:w="787" w:type="dxa"/>
          </w:tcPr>
          <w:p w:rsidR="0066543A" w:rsidRPr="0095710C" w:rsidRDefault="0066543A" w:rsidP="000C02AA">
            <w:pPr>
              <w:spacing w:after="0"/>
              <w:jc w:val="center"/>
            </w:pPr>
            <w:r w:rsidRPr="0095710C">
              <w:t>0.04%</w:t>
            </w:r>
          </w:p>
        </w:tc>
        <w:tc>
          <w:tcPr>
            <w:tcW w:w="833" w:type="dxa"/>
          </w:tcPr>
          <w:p w:rsidR="0066543A" w:rsidRPr="0095710C" w:rsidRDefault="0066543A" w:rsidP="000C02AA">
            <w:pPr>
              <w:spacing w:after="0"/>
              <w:jc w:val="center"/>
            </w:pPr>
            <w:r w:rsidRPr="0095710C">
              <w:t>0.10%</w:t>
            </w:r>
          </w:p>
        </w:tc>
        <w:tc>
          <w:tcPr>
            <w:tcW w:w="832" w:type="dxa"/>
          </w:tcPr>
          <w:p w:rsidR="0066543A" w:rsidRPr="0095710C" w:rsidRDefault="0066543A" w:rsidP="000C02AA">
            <w:pPr>
              <w:spacing w:after="0"/>
              <w:jc w:val="center"/>
            </w:pPr>
            <w:r w:rsidRPr="0095710C">
              <w:t>0.04%</w:t>
            </w:r>
          </w:p>
        </w:tc>
        <w:tc>
          <w:tcPr>
            <w:tcW w:w="878" w:type="dxa"/>
          </w:tcPr>
          <w:p w:rsidR="0066543A" w:rsidRPr="0095710C" w:rsidRDefault="0066543A" w:rsidP="000C02AA">
            <w:pPr>
              <w:spacing w:after="0"/>
              <w:jc w:val="center"/>
            </w:pPr>
            <w:r w:rsidRPr="0095710C">
              <w:t>0.09%</w:t>
            </w:r>
          </w:p>
        </w:tc>
        <w:tc>
          <w:tcPr>
            <w:tcW w:w="787" w:type="dxa"/>
          </w:tcPr>
          <w:p w:rsidR="0066543A" w:rsidRPr="0095710C" w:rsidRDefault="0066543A" w:rsidP="000C02AA">
            <w:pPr>
              <w:spacing w:after="0"/>
              <w:jc w:val="center"/>
            </w:pPr>
            <w:r w:rsidRPr="0095710C">
              <w:t>3.10%</w:t>
            </w:r>
          </w:p>
        </w:tc>
        <w:tc>
          <w:tcPr>
            <w:tcW w:w="833" w:type="dxa"/>
          </w:tcPr>
          <w:p w:rsidR="0066543A" w:rsidRPr="0095710C" w:rsidRDefault="0066543A" w:rsidP="000C02AA">
            <w:pPr>
              <w:spacing w:after="0"/>
              <w:jc w:val="center"/>
            </w:pPr>
            <w:r w:rsidRPr="0095710C">
              <w:t>5.74%</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2</w:t>
            </w:r>
          </w:p>
        </w:tc>
      </w:tr>
      <w:tr w:rsidR="0066543A" w:rsidRPr="0095710C" w:rsidTr="00D201C3">
        <w:trPr>
          <w:trHeight w:val="223"/>
          <w:jc w:val="center"/>
        </w:trPr>
        <w:tc>
          <w:tcPr>
            <w:tcW w:w="534" w:type="dxa"/>
            <w:vMerge/>
          </w:tcPr>
          <w:p w:rsidR="0066543A" w:rsidRPr="0095710C" w:rsidRDefault="0066543A" w:rsidP="000C02AA">
            <w:pPr>
              <w:spacing w:after="0"/>
              <w:jc w:val="center"/>
            </w:pPr>
          </w:p>
        </w:tc>
        <w:tc>
          <w:tcPr>
            <w:tcW w:w="1171"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4.84%</w:t>
            </w:r>
          </w:p>
        </w:tc>
        <w:tc>
          <w:tcPr>
            <w:tcW w:w="878" w:type="dxa"/>
          </w:tcPr>
          <w:p w:rsidR="0066543A" w:rsidRPr="0095710C" w:rsidRDefault="0066543A" w:rsidP="000C02AA">
            <w:pPr>
              <w:spacing w:after="0"/>
              <w:jc w:val="center"/>
            </w:pPr>
            <w:r w:rsidRPr="0095710C">
              <w:t>8.96%</w:t>
            </w:r>
          </w:p>
        </w:tc>
        <w:tc>
          <w:tcPr>
            <w:tcW w:w="787" w:type="dxa"/>
          </w:tcPr>
          <w:p w:rsidR="0066543A" w:rsidRPr="0095710C" w:rsidRDefault="0066543A" w:rsidP="000C02AA">
            <w:pPr>
              <w:spacing w:after="0"/>
              <w:jc w:val="center"/>
            </w:pPr>
            <w:r w:rsidRPr="0095710C">
              <w:t>0.06%</w:t>
            </w:r>
          </w:p>
        </w:tc>
        <w:tc>
          <w:tcPr>
            <w:tcW w:w="833" w:type="dxa"/>
          </w:tcPr>
          <w:p w:rsidR="0066543A" w:rsidRPr="0095710C" w:rsidRDefault="0066543A" w:rsidP="000C02AA">
            <w:pPr>
              <w:spacing w:after="0"/>
              <w:jc w:val="center"/>
            </w:pPr>
            <w:r w:rsidRPr="0095710C">
              <w:t>0.11%</w:t>
            </w:r>
          </w:p>
        </w:tc>
        <w:tc>
          <w:tcPr>
            <w:tcW w:w="832" w:type="dxa"/>
          </w:tcPr>
          <w:p w:rsidR="0066543A" w:rsidRPr="0095710C" w:rsidRDefault="0066543A" w:rsidP="000C02AA">
            <w:pPr>
              <w:spacing w:after="0"/>
              <w:jc w:val="center"/>
            </w:pPr>
            <w:r w:rsidRPr="0095710C">
              <w:t>0.05%</w:t>
            </w:r>
          </w:p>
        </w:tc>
        <w:tc>
          <w:tcPr>
            <w:tcW w:w="878" w:type="dxa"/>
          </w:tcPr>
          <w:p w:rsidR="0066543A" w:rsidRPr="0095710C" w:rsidRDefault="0066543A" w:rsidP="000C02AA">
            <w:pPr>
              <w:spacing w:after="0"/>
              <w:jc w:val="center"/>
            </w:pPr>
            <w:r w:rsidRPr="0095710C">
              <w:t>0.10%</w:t>
            </w:r>
          </w:p>
        </w:tc>
        <w:tc>
          <w:tcPr>
            <w:tcW w:w="787" w:type="dxa"/>
          </w:tcPr>
          <w:p w:rsidR="0066543A" w:rsidRPr="0095710C" w:rsidRDefault="0066543A" w:rsidP="000C02AA">
            <w:pPr>
              <w:spacing w:after="0"/>
              <w:jc w:val="center"/>
            </w:pPr>
            <w:r w:rsidRPr="0095710C">
              <w:t>5.13%</w:t>
            </w:r>
          </w:p>
        </w:tc>
        <w:tc>
          <w:tcPr>
            <w:tcW w:w="833" w:type="dxa"/>
          </w:tcPr>
          <w:p w:rsidR="0066543A" w:rsidRPr="0095710C" w:rsidRDefault="0066543A" w:rsidP="000C02AA">
            <w:pPr>
              <w:spacing w:after="0"/>
              <w:jc w:val="center"/>
            </w:pPr>
            <w:r w:rsidRPr="0095710C">
              <w:t>9.51%</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23"/>
          <w:jc w:val="center"/>
        </w:trPr>
        <w:tc>
          <w:tcPr>
            <w:tcW w:w="534" w:type="dxa"/>
            <w:vMerge/>
          </w:tcPr>
          <w:p w:rsidR="0066543A" w:rsidRPr="0095710C" w:rsidRDefault="0066543A" w:rsidP="000C02AA">
            <w:pPr>
              <w:spacing w:after="0"/>
              <w:jc w:val="center"/>
            </w:pPr>
          </w:p>
        </w:tc>
        <w:tc>
          <w:tcPr>
            <w:tcW w:w="1171"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5E0754">
              <w:t>1.04%</w:t>
            </w:r>
          </w:p>
        </w:tc>
        <w:tc>
          <w:tcPr>
            <w:tcW w:w="878" w:type="dxa"/>
          </w:tcPr>
          <w:p w:rsidR="0066543A" w:rsidRPr="0095710C" w:rsidRDefault="0066543A" w:rsidP="000C02AA">
            <w:pPr>
              <w:spacing w:after="0"/>
              <w:jc w:val="center"/>
            </w:pPr>
            <w:r w:rsidRPr="005E0754">
              <w:t>1.92%</w:t>
            </w:r>
          </w:p>
        </w:tc>
        <w:tc>
          <w:tcPr>
            <w:tcW w:w="787" w:type="dxa"/>
          </w:tcPr>
          <w:p w:rsidR="0066543A" w:rsidRPr="0095710C" w:rsidRDefault="0066543A" w:rsidP="000C02AA">
            <w:pPr>
              <w:spacing w:after="0"/>
              <w:jc w:val="center"/>
            </w:pPr>
            <w:r w:rsidRPr="005E0754">
              <w:t>0.04%</w:t>
            </w:r>
          </w:p>
        </w:tc>
        <w:tc>
          <w:tcPr>
            <w:tcW w:w="833" w:type="dxa"/>
          </w:tcPr>
          <w:p w:rsidR="0066543A" w:rsidRPr="0095710C" w:rsidRDefault="0066543A" w:rsidP="000C02AA">
            <w:pPr>
              <w:spacing w:after="0"/>
              <w:jc w:val="center"/>
            </w:pPr>
            <w:r w:rsidRPr="005E0754">
              <w:t>0.08%</w:t>
            </w:r>
          </w:p>
        </w:tc>
        <w:tc>
          <w:tcPr>
            <w:tcW w:w="832" w:type="dxa"/>
          </w:tcPr>
          <w:p w:rsidR="0066543A" w:rsidRPr="0095710C" w:rsidRDefault="0066543A" w:rsidP="000C02AA">
            <w:pPr>
              <w:spacing w:after="0"/>
              <w:jc w:val="center"/>
            </w:pPr>
            <w:r w:rsidRPr="005E0754">
              <w:t>0.04%</w:t>
            </w:r>
          </w:p>
        </w:tc>
        <w:tc>
          <w:tcPr>
            <w:tcW w:w="878" w:type="dxa"/>
          </w:tcPr>
          <w:p w:rsidR="0066543A" w:rsidRPr="0095710C" w:rsidRDefault="0066543A" w:rsidP="000C02AA">
            <w:pPr>
              <w:spacing w:after="0"/>
              <w:jc w:val="center"/>
            </w:pPr>
            <w:r w:rsidRPr="005E0754">
              <w:t>0.07%</w:t>
            </w:r>
          </w:p>
        </w:tc>
        <w:tc>
          <w:tcPr>
            <w:tcW w:w="787" w:type="dxa"/>
          </w:tcPr>
          <w:p w:rsidR="0066543A" w:rsidRPr="0095710C" w:rsidRDefault="0066543A" w:rsidP="000C02AA">
            <w:pPr>
              <w:spacing w:after="0"/>
              <w:jc w:val="center"/>
            </w:pPr>
            <w:r w:rsidRPr="005E0754">
              <w:t> </w:t>
            </w:r>
          </w:p>
        </w:tc>
        <w:tc>
          <w:tcPr>
            <w:tcW w:w="833" w:type="dxa"/>
          </w:tcPr>
          <w:p w:rsidR="0066543A" w:rsidRPr="0095710C" w:rsidRDefault="0066543A" w:rsidP="000C02AA">
            <w:pPr>
              <w:spacing w:after="0"/>
              <w:jc w:val="center"/>
            </w:pPr>
            <w:r w:rsidRPr="005E0754">
              <w:t> </w:t>
            </w:r>
          </w:p>
        </w:tc>
        <w:tc>
          <w:tcPr>
            <w:tcW w:w="900" w:type="dxa"/>
          </w:tcPr>
          <w:p w:rsidR="0066543A" w:rsidRPr="0095710C" w:rsidRDefault="0066543A" w:rsidP="000C02AA">
            <w:pPr>
              <w:spacing w:after="0"/>
              <w:jc w:val="center"/>
            </w:pPr>
            <w:r>
              <w:t>S1</w:t>
            </w:r>
          </w:p>
        </w:tc>
        <w:tc>
          <w:tcPr>
            <w:tcW w:w="990" w:type="dxa"/>
          </w:tcPr>
          <w:p w:rsidR="0066543A" w:rsidRPr="0095710C" w:rsidRDefault="0066543A" w:rsidP="000C02AA">
            <w:pPr>
              <w:spacing w:after="0"/>
              <w:jc w:val="center"/>
            </w:pPr>
            <w:r w:rsidRPr="005E0754">
              <w:t>Note 2B</w:t>
            </w:r>
          </w:p>
        </w:tc>
      </w:tr>
      <w:tr w:rsidR="0066543A" w:rsidRPr="0095710C" w:rsidTr="00D201C3">
        <w:trPr>
          <w:trHeight w:val="195"/>
          <w:jc w:val="center"/>
        </w:trPr>
        <w:tc>
          <w:tcPr>
            <w:tcW w:w="534" w:type="dxa"/>
          </w:tcPr>
          <w:p w:rsidR="0066543A" w:rsidRPr="0095710C" w:rsidRDefault="0066543A" w:rsidP="000C02AA">
            <w:pPr>
              <w:spacing w:after="0"/>
              <w:jc w:val="center"/>
            </w:pPr>
            <w:r w:rsidRPr="0095710C">
              <w:t>2</w:t>
            </w:r>
          </w:p>
        </w:tc>
        <w:tc>
          <w:tcPr>
            <w:tcW w:w="1171" w:type="dxa"/>
          </w:tcPr>
          <w:p w:rsidR="0066543A" w:rsidRPr="0095710C" w:rsidRDefault="0066543A" w:rsidP="000C02AA">
            <w:pPr>
              <w:spacing w:after="0"/>
              <w:jc w:val="center"/>
            </w:pPr>
            <w:r w:rsidRPr="0095710C">
              <w:t>CATT</w:t>
            </w:r>
          </w:p>
        </w:tc>
        <w:tc>
          <w:tcPr>
            <w:tcW w:w="832" w:type="dxa"/>
          </w:tcPr>
          <w:p w:rsidR="0066543A" w:rsidRPr="0095710C" w:rsidRDefault="0066543A" w:rsidP="000C02AA">
            <w:pPr>
              <w:spacing w:after="0"/>
              <w:jc w:val="center"/>
            </w:pPr>
            <w:r w:rsidRPr="0095710C">
              <w:t>4.81%</w:t>
            </w:r>
          </w:p>
        </w:tc>
        <w:tc>
          <w:tcPr>
            <w:tcW w:w="878" w:type="dxa"/>
          </w:tcPr>
          <w:p w:rsidR="0066543A" w:rsidRPr="0095710C" w:rsidRDefault="0066543A" w:rsidP="000C02AA">
            <w:pPr>
              <w:spacing w:after="0"/>
              <w:jc w:val="center"/>
            </w:pPr>
            <w:r w:rsidRPr="0095710C">
              <w:t>9.61%</w:t>
            </w:r>
          </w:p>
        </w:tc>
        <w:tc>
          <w:tcPr>
            <w:tcW w:w="787" w:type="dxa"/>
          </w:tcPr>
          <w:p w:rsidR="0066543A" w:rsidRPr="0095710C" w:rsidRDefault="0066543A" w:rsidP="000C02AA">
            <w:pPr>
              <w:spacing w:after="0"/>
              <w:jc w:val="center"/>
            </w:pPr>
            <w:r w:rsidRPr="0095710C">
              <w:t>3.34%</w:t>
            </w:r>
          </w:p>
        </w:tc>
        <w:tc>
          <w:tcPr>
            <w:tcW w:w="833" w:type="dxa"/>
          </w:tcPr>
          <w:p w:rsidR="0066543A" w:rsidRPr="0095710C" w:rsidRDefault="0066543A" w:rsidP="000C02AA">
            <w:pPr>
              <w:spacing w:after="0"/>
              <w:jc w:val="center"/>
            </w:pPr>
            <w:r w:rsidRPr="0095710C">
              <w:t>6.68%</w:t>
            </w:r>
          </w:p>
        </w:tc>
        <w:tc>
          <w:tcPr>
            <w:tcW w:w="832" w:type="dxa"/>
          </w:tcPr>
          <w:p w:rsidR="0066543A" w:rsidRPr="0095710C" w:rsidRDefault="0066543A" w:rsidP="000C02AA">
            <w:pPr>
              <w:spacing w:after="0"/>
              <w:jc w:val="center"/>
            </w:pPr>
            <w:r w:rsidRPr="0095710C">
              <w:t>3.12%</w:t>
            </w:r>
          </w:p>
        </w:tc>
        <w:tc>
          <w:tcPr>
            <w:tcW w:w="878" w:type="dxa"/>
          </w:tcPr>
          <w:p w:rsidR="0066543A" w:rsidRPr="0095710C" w:rsidRDefault="0066543A" w:rsidP="000C02AA">
            <w:pPr>
              <w:spacing w:after="0"/>
              <w:jc w:val="center"/>
            </w:pPr>
            <w:r w:rsidRPr="0095710C">
              <w:t>6.06%</w:t>
            </w:r>
          </w:p>
        </w:tc>
        <w:tc>
          <w:tcPr>
            <w:tcW w:w="787" w:type="dxa"/>
          </w:tcPr>
          <w:p w:rsidR="0066543A" w:rsidRPr="0095710C" w:rsidRDefault="0066543A" w:rsidP="000C02AA">
            <w:pPr>
              <w:spacing w:after="0"/>
              <w:jc w:val="center"/>
            </w:pPr>
            <w:r w:rsidRPr="0095710C">
              <w:t>3.19%</w:t>
            </w:r>
          </w:p>
        </w:tc>
        <w:tc>
          <w:tcPr>
            <w:tcW w:w="833" w:type="dxa"/>
          </w:tcPr>
          <w:p w:rsidR="0066543A" w:rsidRPr="0095710C" w:rsidRDefault="0066543A" w:rsidP="000C02AA">
            <w:pPr>
              <w:spacing w:after="0"/>
              <w:jc w:val="center"/>
            </w:pPr>
            <w:r w:rsidRPr="0095710C">
              <w:t>6.39%</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204"/>
          <w:jc w:val="center"/>
        </w:trPr>
        <w:tc>
          <w:tcPr>
            <w:tcW w:w="534" w:type="dxa"/>
          </w:tcPr>
          <w:p w:rsidR="0066543A" w:rsidRPr="0095710C" w:rsidRDefault="0066543A" w:rsidP="000C02AA">
            <w:pPr>
              <w:spacing w:after="0"/>
              <w:jc w:val="center"/>
            </w:pPr>
            <w:r w:rsidRPr="0095710C">
              <w:t>3</w:t>
            </w:r>
          </w:p>
        </w:tc>
        <w:tc>
          <w:tcPr>
            <w:tcW w:w="1171" w:type="dxa"/>
          </w:tcPr>
          <w:p w:rsidR="0066543A" w:rsidRPr="0095710C" w:rsidRDefault="0066543A" w:rsidP="000C02AA">
            <w:pPr>
              <w:spacing w:after="0"/>
              <w:jc w:val="center"/>
            </w:pPr>
            <w:r w:rsidRPr="0095710C">
              <w:t>Spreadtrum</w:t>
            </w:r>
          </w:p>
        </w:tc>
        <w:tc>
          <w:tcPr>
            <w:tcW w:w="832" w:type="dxa"/>
          </w:tcPr>
          <w:p w:rsidR="0066543A" w:rsidRPr="0095710C" w:rsidRDefault="0066543A" w:rsidP="000C02AA">
            <w:pPr>
              <w:spacing w:after="0"/>
              <w:jc w:val="center"/>
            </w:pPr>
            <w:r w:rsidRPr="0095710C">
              <w:t>6.80%</w:t>
            </w:r>
          </w:p>
        </w:tc>
        <w:tc>
          <w:tcPr>
            <w:tcW w:w="878" w:type="dxa"/>
          </w:tcPr>
          <w:p w:rsidR="0066543A" w:rsidRPr="0095710C" w:rsidRDefault="0066543A" w:rsidP="000C02AA">
            <w:pPr>
              <w:spacing w:after="0"/>
              <w:jc w:val="center"/>
            </w:pPr>
            <w:r w:rsidRPr="0095710C">
              <w:t>13.6%</w:t>
            </w:r>
          </w:p>
        </w:tc>
        <w:tc>
          <w:tcPr>
            <w:tcW w:w="787" w:type="dxa"/>
          </w:tcPr>
          <w:p w:rsidR="0066543A" w:rsidRPr="0095710C" w:rsidRDefault="0066543A" w:rsidP="000C02AA">
            <w:pPr>
              <w:spacing w:after="0"/>
              <w:jc w:val="center"/>
            </w:pPr>
            <w:r w:rsidRPr="0095710C">
              <w:t>4.90%</w:t>
            </w:r>
          </w:p>
        </w:tc>
        <w:tc>
          <w:tcPr>
            <w:tcW w:w="833" w:type="dxa"/>
          </w:tcPr>
          <w:p w:rsidR="0066543A" w:rsidRPr="0095710C" w:rsidRDefault="0066543A" w:rsidP="000C02AA">
            <w:pPr>
              <w:spacing w:after="0"/>
              <w:jc w:val="center"/>
            </w:pPr>
            <w:r w:rsidRPr="0095710C">
              <w:t>11.9%</w:t>
            </w:r>
          </w:p>
        </w:tc>
        <w:tc>
          <w:tcPr>
            <w:tcW w:w="832" w:type="dxa"/>
          </w:tcPr>
          <w:p w:rsidR="0066543A" w:rsidRPr="0095710C" w:rsidRDefault="0066543A" w:rsidP="000C02AA">
            <w:pPr>
              <w:spacing w:after="0"/>
              <w:jc w:val="center"/>
            </w:pPr>
            <w:r w:rsidRPr="0095710C">
              <w:t>4.6%</w:t>
            </w:r>
          </w:p>
        </w:tc>
        <w:tc>
          <w:tcPr>
            <w:tcW w:w="878" w:type="dxa"/>
          </w:tcPr>
          <w:p w:rsidR="0066543A" w:rsidRPr="0095710C" w:rsidRDefault="0066543A" w:rsidP="000C02AA">
            <w:pPr>
              <w:spacing w:after="0"/>
              <w:jc w:val="center"/>
            </w:pPr>
            <w:r w:rsidRPr="0095710C">
              <w:t>9.2%</w:t>
            </w:r>
          </w:p>
        </w:tc>
        <w:tc>
          <w:tcPr>
            <w:tcW w:w="787" w:type="dxa"/>
          </w:tcPr>
          <w:p w:rsidR="0066543A" w:rsidRPr="0095710C" w:rsidRDefault="0066543A" w:rsidP="000C02AA">
            <w:pPr>
              <w:spacing w:after="0"/>
              <w:jc w:val="center"/>
            </w:pPr>
            <w:r w:rsidRPr="0095710C">
              <w:t>5.5%</w:t>
            </w:r>
          </w:p>
        </w:tc>
        <w:tc>
          <w:tcPr>
            <w:tcW w:w="833" w:type="dxa"/>
          </w:tcPr>
          <w:p w:rsidR="0066543A" w:rsidRPr="0095710C" w:rsidRDefault="0066543A" w:rsidP="000C02AA">
            <w:pPr>
              <w:spacing w:after="0"/>
              <w:jc w:val="center"/>
            </w:pPr>
            <w:r w:rsidRPr="0095710C">
              <w:t>10.5%</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195"/>
          <w:jc w:val="center"/>
        </w:trPr>
        <w:tc>
          <w:tcPr>
            <w:tcW w:w="534" w:type="dxa"/>
          </w:tcPr>
          <w:p w:rsidR="0066543A" w:rsidRPr="0095710C" w:rsidRDefault="0066543A" w:rsidP="000C02AA">
            <w:pPr>
              <w:tabs>
                <w:tab w:val="left" w:pos="384"/>
              </w:tabs>
              <w:spacing w:after="0"/>
              <w:jc w:val="center"/>
            </w:pPr>
            <w:r w:rsidRPr="0095710C">
              <w:t>4</w:t>
            </w:r>
          </w:p>
        </w:tc>
        <w:tc>
          <w:tcPr>
            <w:tcW w:w="1171" w:type="dxa"/>
          </w:tcPr>
          <w:p w:rsidR="0066543A" w:rsidRPr="0095710C" w:rsidRDefault="0066543A" w:rsidP="000C02AA">
            <w:pPr>
              <w:tabs>
                <w:tab w:val="left" w:pos="384"/>
              </w:tabs>
              <w:spacing w:after="0"/>
              <w:jc w:val="center"/>
            </w:pPr>
            <w:r w:rsidRPr="0095710C">
              <w:t>Futurewei</w:t>
            </w:r>
          </w:p>
        </w:tc>
        <w:tc>
          <w:tcPr>
            <w:tcW w:w="832" w:type="dxa"/>
          </w:tcPr>
          <w:p w:rsidR="0066543A" w:rsidRPr="0095710C" w:rsidRDefault="0066543A" w:rsidP="000C02AA">
            <w:pPr>
              <w:spacing w:after="0"/>
              <w:jc w:val="center"/>
            </w:pPr>
            <w:r w:rsidRPr="0095710C">
              <w:t>4.60%</w:t>
            </w:r>
          </w:p>
        </w:tc>
        <w:tc>
          <w:tcPr>
            <w:tcW w:w="878" w:type="dxa"/>
          </w:tcPr>
          <w:p w:rsidR="0066543A" w:rsidRPr="0095710C" w:rsidRDefault="0066543A" w:rsidP="000C02AA">
            <w:pPr>
              <w:spacing w:after="0"/>
              <w:jc w:val="center"/>
            </w:pPr>
            <w:r w:rsidRPr="0095710C">
              <w:t>9%</w:t>
            </w:r>
          </w:p>
        </w:tc>
        <w:tc>
          <w:tcPr>
            <w:tcW w:w="787" w:type="dxa"/>
          </w:tcPr>
          <w:p w:rsidR="0066543A" w:rsidRPr="0095710C" w:rsidRDefault="0066543A" w:rsidP="000C02AA">
            <w:pPr>
              <w:spacing w:after="0"/>
              <w:jc w:val="center"/>
            </w:pPr>
            <w:r w:rsidRPr="0095710C">
              <w:t>1.10%</w:t>
            </w:r>
          </w:p>
        </w:tc>
        <w:tc>
          <w:tcPr>
            <w:tcW w:w="833" w:type="dxa"/>
          </w:tcPr>
          <w:p w:rsidR="0066543A" w:rsidRPr="0095710C" w:rsidRDefault="0066543A" w:rsidP="000C02AA">
            <w:pPr>
              <w:spacing w:after="0"/>
              <w:jc w:val="center"/>
            </w:pPr>
            <w:r w:rsidRPr="0095710C">
              <w:t>2.10%</w:t>
            </w:r>
          </w:p>
        </w:tc>
        <w:tc>
          <w:tcPr>
            <w:tcW w:w="832" w:type="dxa"/>
          </w:tcPr>
          <w:p w:rsidR="0066543A" w:rsidRPr="0095710C" w:rsidRDefault="0066543A" w:rsidP="000C02AA">
            <w:pPr>
              <w:spacing w:after="0"/>
              <w:jc w:val="center"/>
            </w:pPr>
            <w:r w:rsidRPr="0095710C">
              <w:t>0.50%</w:t>
            </w:r>
          </w:p>
        </w:tc>
        <w:tc>
          <w:tcPr>
            <w:tcW w:w="878" w:type="dxa"/>
          </w:tcPr>
          <w:p w:rsidR="0066543A" w:rsidRPr="0095710C" w:rsidRDefault="0066543A" w:rsidP="000C02AA">
            <w:pPr>
              <w:spacing w:after="0"/>
              <w:jc w:val="center"/>
            </w:pPr>
            <w:r w:rsidRPr="0095710C">
              <w:t>1.00%</w:t>
            </w:r>
          </w:p>
        </w:tc>
        <w:tc>
          <w:tcPr>
            <w:tcW w:w="787" w:type="dxa"/>
          </w:tcPr>
          <w:p w:rsidR="0066543A" w:rsidRPr="0095710C" w:rsidRDefault="0066543A" w:rsidP="000C02AA">
            <w:pPr>
              <w:spacing w:after="0"/>
              <w:jc w:val="center"/>
            </w:pPr>
            <w:r w:rsidRPr="0095710C">
              <w:t>4.50%</w:t>
            </w:r>
          </w:p>
        </w:tc>
        <w:tc>
          <w:tcPr>
            <w:tcW w:w="833" w:type="dxa"/>
          </w:tcPr>
          <w:p w:rsidR="0066543A" w:rsidRPr="0095710C" w:rsidRDefault="0066543A" w:rsidP="000C02AA">
            <w:pPr>
              <w:spacing w:after="0"/>
              <w:jc w:val="center"/>
            </w:pPr>
            <w:r w:rsidRPr="0095710C">
              <w:t>8.90%</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217"/>
          <w:jc w:val="center"/>
        </w:trPr>
        <w:tc>
          <w:tcPr>
            <w:tcW w:w="534" w:type="dxa"/>
          </w:tcPr>
          <w:p w:rsidR="0066543A" w:rsidRPr="0095710C" w:rsidRDefault="0066543A" w:rsidP="000C02AA">
            <w:pPr>
              <w:tabs>
                <w:tab w:val="left" w:pos="384"/>
              </w:tabs>
              <w:spacing w:after="0"/>
              <w:jc w:val="center"/>
            </w:pPr>
            <w:r w:rsidRPr="0095710C">
              <w:t>5</w:t>
            </w:r>
          </w:p>
        </w:tc>
        <w:tc>
          <w:tcPr>
            <w:tcW w:w="1171" w:type="dxa"/>
          </w:tcPr>
          <w:p w:rsidR="0066543A" w:rsidRPr="0095710C" w:rsidRDefault="0066543A" w:rsidP="000C02AA">
            <w:pPr>
              <w:tabs>
                <w:tab w:val="left" w:pos="384"/>
              </w:tabs>
              <w:spacing w:after="0"/>
              <w:jc w:val="center"/>
            </w:pPr>
            <w:r w:rsidRPr="0095710C">
              <w:t>Intel</w:t>
            </w:r>
          </w:p>
        </w:tc>
        <w:tc>
          <w:tcPr>
            <w:tcW w:w="832" w:type="dxa"/>
          </w:tcPr>
          <w:p w:rsidR="0066543A" w:rsidRPr="0095710C" w:rsidRDefault="0066543A" w:rsidP="000C02AA">
            <w:pPr>
              <w:spacing w:after="0"/>
              <w:jc w:val="center"/>
            </w:pPr>
            <w:r w:rsidRPr="0095710C">
              <w:t>4.43%</w:t>
            </w:r>
          </w:p>
        </w:tc>
        <w:tc>
          <w:tcPr>
            <w:tcW w:w="878" w:type="dxa"/>
          </w:tcPr>
          <w:p w:rsidR="0066543A" w:rsidRPr="0095710C" w:rsidRDefault="0066543A" w:rsidP="000C02AA">
            <w:pPr>
              <w:spacing w:after="0"/>
              <w:jc w:val="center"/>
            </w:pPr>
            <w:r w:rsidRPr="0095710C">
              <w:t>9.73%</w:t>
            </w:r>
          </w:p>
        </w:tc>
        <w:tc>
          <w:tcPr>
            <w:tcW w:w="787" w:type="dxa"/>
          </w:tcPr>
          <w:p w:rsidR="0066543A" w:rsidRPr="0095710C" w:rsidRDefault="0066543A" w:rsidP="000C02AA">
            <w:pPr>
              <w:spacing w:after="0"/>
              <w:jc w:val="center"/>
            </w:pPr>
            <w:r w:rsidRPr="0095710C">
              <w:t>4.2%</w:t>
            </w:r>
          </w:p>
        </w:tc>
        <w:tc>
          <w:tcPr>
            <w:tcW w:w="833" w:type="dxa"/>
          </w:tcPr>
          <w:p w:rsidR="0066543A" w:rsidRPr="0095710C" w:rsidRDefault="0066543A" w:rsidP="000C02AA">
            <w:pPr>
              <w:spacing w:after="0"/>
              <w:jc w:val="center"/>
            </w:pPr>
            <w:r w:rsidRPr="0095710C">
              <w:t>7.80%</w:t>
            </w:r>
          </w:p>
        </w:tc>
        <w:tc>
          <w:tcPr>
            <w:tcW w:w="832" w:type="dxa"/>
          </w:tcPr>
          <w:p w:rsidR="0066543A" w:rsidRPr="0095710C" w:rsidRDefault="0066543A" w:rsidP="000C02AA">
            <w:pPr>
              <w:spacing w:after="0"/>
              <w:jc w:val="center"/>
            </w:pPr>
            <w:r w:rsidRPr="0095710C">
              <w:t>4.57%</w:t>
            </w:r>
          </w:p>
        </w:tc>
        <w:tc>
          <w:tcPr>
            <w:tcW w:w="878" w:type="dxa"/>
          </w:tcPr>
          <w:p w:rsidR="0066543A" w:rsidRPr="0095710C" w:rsidRDefault="0066543A" w:rsidP="000C02AA">
            <w:pPr>
              <w:spacing w:after="0"/>
              <w:jc w:val="center"/>
            </w:pPr>
            <w:r w:rsidRPr="0095710C">
              <w:t>8.74%</w:t>
            </w:r>
          </w:p>
        </w:tc>
        <w:tc>
          <w:tcPr>
            <w:tcW w:w="78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4,5</w:t>
            </w:r>
          </w:p>
        </w:tc>
      </w:tr>
      <w:tr w:rsidR="0066543A" w:rsidRPr="0095710C" w:rsidTr="00D201C3">
        <w:trPr>
          <w:trHeight w:val="204"/>
          <w:jc w:val="center"/>
        </w:trPr>
        <w:tc>
          <w:tcPr>
            <w:tcW w:w="534" w:type="dxa"/>
          </w:tcPr>
          <w:p w:rsidR="0066543A" w:rsidRPr="0095710C" w:rsidRDefault="0066543A" w:rsidP="000C02AA">
            <w:pPr>
              <w:tabs>
                <w:tab w:val="left" w:pos="384"/>
              </w:tabs>
              <w:spacing w:after="0"/>
              <w:jc w:val="center"/>
            </w:pPr>
            <w:r w:rsidRPr="0095710C">
              <w:t>6</w:t>
            </w:r>
          </w:p>
        </w:tc>
        <w:tc>
          <w:tcPr>
            <w:tcW w:w="1171" w:type="dxa"/>
          </w:tcPr>
          <w:p w:rsidR="0066543A" w:rsidRPr="0095710C" w:rsidRDefault="0066543A" w:rsidP="000C02AA">
            <w:pPr>
              <w:tabs>
                <w:tab w:val="left" w:pos="384"/>
              </w:tabs>
              <w:spacing w:after="0"/>
              <w:jc w:val="center"/>
            </w:pPr>
            <w:r w:rsidRPr="0095710C">
              <w:t>ZTE</w:t>
            </w:r>
          </w:p>
        </w:tc>
        <w:tc>
          <w:tcPr>
            <w:tcW w:w="832" w:type="dxa"/>
          </w:tcPr>
          <w:p w:rsidR="0066543A" w:rsidRPr="0095710C" w:rsidRDefault="0066543A" w:rsidP="000C02AA">
            <w:pPr>
              <w:spacing w:after="0"/>
              <w:jc w:val="center"/>
            </w:pPr>
            <w:r w:rsidRPr="0095710C">
              <w:t>6.01%</w:t>
            </w:r>
          </w:p>
        </w:tc>
        <w:tc>
          <w:tcPr>
            <w:tcW w:w="878" w:type="dxa"/>
          </w:tcPr>
          <w:p w:rsidR="0066543A" w:rsidRPr="0095710C" w:rsidRDefault="0066543A" w:rsidP="000C02AA">
            <w:pPr>
              <w:spacing w:after="0"/>
              <w:jc w:val="center"/>
            </w:pPr>
            <w:r w:rsidRPr="0095710C">
              <w:t>12.03%</w:t>
            </w:r>
          </w:p>
        </w:tc>
        <w:tc>
          <w:tcPr>
            <w:tcW w:w="787" w:type="dxa"/>
          </w:tcPr>
          <w:p w:rsidR="0066543A" w:rsidRPr="0095710C" w:rsidRDefault="0066543A" w:rsidP="000C02AA">
            <w:pPr>
              <w:spacing w:after="0"/>
              <w:jc w:val="center"/>
            </w:pPr>
            <w:r w:rsidRPr="0095710C">
              <w:t>4.03%</w:t>
            </w:r>
          </w:p>
        </w:tc>
        <w:tc>
          <w:tcPr>
            <w:tcW w:w="833" w:type="dxa"/>
          </w:tcPr>
          <w:p w:rsidR="0066543A" w:rsidRPr="0095710C" w:rsidRDefault="0066543A" w:rsidP="000C02AA">
            <w:pPr>
              <w:spacing w:after="0"/>
              <w:jc w:val="center"/>
            </w:pPr>
            <w:r w:rsidRPr="0095710C">
              <w:t>8.07%</w:t>
            </w:r>
          </w:p>
        </w:tc>
        <w:tc>
          <w:tcPr>
            <w:tcW w:w="832" w:type="dxa"/>
          </w:tcPr>
          <w:p w:rsidR="0066543A" w:rsidRPr="0095710C" w:rsidRDefault="0066543A" w:rsidP="000C02AA">
            <w:pPr>
              <w:spacing w:after="0"/>
              <w:jc w:val="center"/>
            </w:pPr>
            <w:r w:rsidRPr="0095710C">
              <w:t>3.64%</w:t>
            </w:r>
          </w:p>
        </w:tc>
        <w:tc>
          <w:tcPr>
            <w:tcW w:w="878" w:type="dxa"/>
          </w:tcPr>
          <w:p w:rsidR="0066543A" w:rsidRPr="0095710C" w:rsidRDefault="0066543A" w:rsidP="000C02AA">
            <w:pPr>
              <w:spacing w:after="0"/>
              <w:jc w:val="center"/>
            </w:pPr>
            <w:r w:rsidRPr="0095710C">
              <w:t>7.29%</w:t>
            </w:r>
          </w:p>
        </w:tc>
        <w:tc>
          <w:tcPr>
            <w:tcW w:w="78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997"/>
          <w:jc w:val="center"/>
        </w:trPr>
        <w:tc>
          <w:tcPr>
            <w:tcW w:w="10255" w:type="dxa"/>
            <w:gridSpan w:val="12"/>
          </w:tcPr>
          <w:p w:rsidR="0066543A" w:rsidRPr="0095710C" w:rsidRDefault="0066543A" w:rsidP="000C02AA">
            <w:pPr>
              <w:spacing w:after="0"/>
            </w:pPr>
            <w:r w:rsidRPr="0095710C">
              <w:lastRenderedPageBreak/>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ind w:left="701" w:hanging="701"/>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TDD: DDDSUDDDSU</w:t>
            </w:r>
          </w:p>
          <w:p w:rsidR="0066543A" w:rsidRPr="0095710C" w:rsidRDefault="0066543A" w:rsidP="000C02AA">
            <w:pPr>
              <w:spacing w:after="0"/>
              <w:ind w:left="701" w:hanging="701"/>
            </w:pPr>
            <w:r w:rsidRPr="0095710C">
              <w:t xml:space="preserve">Note 5: 1 packet requires 1 PDSCH for Heartbeat traffic model; 1 packet requires </w:t>
            </w:r>
            <w:r>
              <w:t>16</w:t>
            </w:r>
            <w:r w:rsidRPr="0095710C">
              <w:t xml:space="preserve"> PDSCHs for IM model, assuming cell centre UE.</w:t>
            </w:r>
          </w:p>
        </w:tc>
      </w:tr>
    </w:tbl>
    <w:p w:rsidR="0066543A" w:rsidRPr="00FB1823" w:rsidRDefault="0066543A" w:rsidP="0066543A"/>
    <w:p w:rsidR="0066543A" w:rsidRPr="00FB1823" w:rsidRDefault="0066543A" w:rsidP="00505E7F">
      <w:pPr>
        <w:pStyle w:val="TH"/>
      </w:pPr>
      <w:r w:rsidRPr="00FB1823">
        <w:t xml:space="preserve">Table A.2-4: Power Saving gain, FR2, Cross-Slot Scheduling, 2 Rx antenna </w:t>
      </w:r>
    </w:p>
    <w:tbl>
      <w:tblPr>
        <w:tblStyle w:val="TableGrid"/>
        <w:tblW w:w="10165" w:type="dxa"/>
        <w:jc w:val="center"/>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66543A" w:rsidRPr="0095710C" w:rsidTr="00D201C3">
        <w:trPr>
          <w:trHeight w:val="188"/>
          <w:jc w:val="center"/>
        </w:trPr>
        <w:tc>
          <w:tcPr>
            <w:tcW w:w="444" w:type="dxa"/>
            <w:vMerge w:val="restart"/>
          </w:tcPr>
          <w:p w:rsidR="0066543A" w:rsidRPr="0095710C" w:rsidRDefault="0066543A" w:rsidP="000C02AA">
            <w:pPr>
              <w:spacing w:after="0"/>
              <w:jc w:val="center"/>
            </w:pPr>
            <w:r w:rsidRPr="0095710C">
              <w:t>#</w:t>
            </w:r>
          </w:p>
        </w:tc>
        <w:tc>
          <w:tcPr>
            <w:tcW w:w="1081" w:type="dxa"/>
            <w:vMerge w:val="restart"/>
          </w:tcPr>
          <w:p w:rsidR="0066543A" w:rsidRPr="0095710C" w:rsidRDefault="0066543A" w:rsidP="000C02AA">
            <w:pPr>
              <w:spacing w:after="0"/>
              <w:jc w:val="center"/>
            </w:pPr>
            <w:r w:rsidRPr="0095710C">
              <w:t>Company</w:t>
            </w:r>
          </w:p>
        </w:tc>
        <w:tc>
          <w:tcPr>
            <w:tcW w:w="1710" w:type="dxa"/>
            <w:gridSpan w:val="2"/>
            <w:vMerge w:val="restart"/>
          </w:tcPr>
          <w:p w:rsidR="0066543A" w:rsidRPr="0095710C" w:rsidRDefault="0066543A" w:rsidP="000C02AA">
            <w:pPr>
              <w:spacing w:after="0"/>
              <w:jc w:val="center"/>
            </w:pPr>
            <w:r w:rsidRPr="0095710C">
              <w:t>IM traffic model</w:t>
            </w:r>
          </w:p>
        </w:tc>
        <w:tc>
          <w:tcPr>
            <w:tcW w:w="3420" w:type="dxa"/>
            <w:gridSpan w:val="4"/>
          </w:tcPr>
          <w:p w:rsidR="0066543A" w:rsidRPr="0095710C" w:rsidRDefault="0066543A" w:rsidP="000C02AA">
            <w:pPr>
              <w:spacing w:after="0"/>
              <w:jc w:val="center"/>
            </w:pPr>
            <w:r w:rsidRPr="0095710C">
              <w:t>Heartbeat traffic model</w:t>
            </w:r>
          </w:p>
        </w:tc>
        <w:tc>
          <w:tcPr>
            <w:tcW w:w="1710" w:type="dxa"/>
            <w:gridSpan w:val="2"/>
            <w:vMerge w:val="restart"/>
          </w:tcPr>
          <w:p w:rsidR="0066543A" w:rsidRPr="0095710C" w:rsidRDefault="0066543A" w:rsidP="000C02AA">
            <w:pPr>
              <w:spacing w:after="0"/>
              <w:jc w:val="center"/>
            </w:pPr>
            <w:r w:rsidRPr="0095710C">
              <w:t>VoIP traffic model</w:t>
            </w:r>
          </w:p>
        </w:tc>
        <w:tc>
          <w:tcPr>
            <w:tcW w:w="990" w:type="dxa"/>
            <w:vMerge w:val="restart"/>
          </w:tcPr>
          <w:p w:rsidR="0066543A" w:rsidRPr="0095710C" w:rsidRDefault="0066543A" w:rsidP="000C02AA">
            <w:pPr>
              <w:spacing w:after="0"/>
              <w:jc w:val="center"/>
            </w:pPr>
            <w:r w:rsidRPr="0095710C">
              <w:t>Scheme</w:t>
            </w:r>
          </w:p>
          <w:p w:rsidR="0066543A" w:rsidRPr="0095710C" w:rsidRDefault="0066543A" w:rsidP="000C02AA">
            <w:pPr>
              <w:spacing w:after="0"/>
              <w:jc w:val="center"/>
            </w:pPr>
            <w:r w:rsidRPr="0095710C">
              <w:t>(Note 1)</w:t>
            </w:r>
          </w:p>
        </w:tc>
        <w:tc>
          <w:tcPr>
            <w:tcW w:w="810" w:type="dxa"/>
            <w:vMerge w:val="restart"/>
          </w:tcPr>
          <w:p w:rsidR="0066543A" w:rsidRPr="0095710C" w:rsidRDefault="0066543A" w:rsidP="000C02AA">
            <w:pPr>
              <w:spacing w:after="0"/>
              <w:jc w:val="center"/>
            </w:pPr>
            <w:r w:rsidRPr="0095710C">
              <w:t>Notes</w:t>
            </w:r>
          </w:p>
        </w:tc>
      </w:tr>
      <w:tr w:rsidR="0066543A" w:rsidRPr="0095710C" w:rsidTr="00D201C3">
        <w:trPr>
          <w:trHeight w:val="206"/>
          <w:jc w:val="center"/>
        </w:trPr>
        <w:tc>
          <w:tcPr>
            <w:tcW w:w="444" w:type="dxa"/>
            <w:vMerge/>
          </w:tcPr>
          <w:p w:rsidR="0066543A" w:rsidRPr="0095710C" w:rsidRDefault="0066543A" w:rsidP="000C02AA">
            <w:pPr>
              <w:spacing w:after="0"/>
            </w:pPr>
          </w:p>
        </w:tc>
        <w:tc>
          <w:tcPr>
            <w:tcW w:w="1081" w:type="dxa"/>
            <w:vMerge/>
          </w:tcPr>
          <w:p w:rsidR="0066543A" w:rsidRPr="0095710C" w:rsidRDefault="0066543A" w:rsidP="000C02AA">
            <w:pPr>
              <w:spacing w:after="0"/>
            </w:pPr>
          </w:p>
        </w:tc>
        <w:tc>
          <w:tcPr>
            <w:tcW w:w="1710" w:type="dxa"/>
            <w:gridSpan w:val="2"/>
            <w:vMerge/>
          </w:tcPr>
          <w:p w:rsidR="0066543A" w:rsidRPr="0095710C" w:rsidRDefault="0066543A" w:rsidP="000C02AA">
            <w:pPr>
              <w:spacing w:after="0"/>
            </w:pPr>
          </w:p>
        </w:tc>
        <w:tc>
          <w:tcPr>
            <w:tcW w:w="1710" w:type="dxa"/>
            <w:gridSpan w:val="2"/>
          </w:tcPr>
          <w:p w:rsidR="0066543A" w:rsidRPr="0095710C" w:rsidRDefault="0066543A" w:rsidP="000C02AA">
            <w:pPr>
              <w:spacing w:after="0"/>
              <w:jc w:val="center"/>
            </w:pPr>
            <w:r w:rsidRPr="0095710C">
              <w:t>IAT = 200ms</w:t>
            </w:r>
          </w:p>
        </w:tc>
        <w:tc>
          <w:tcPr>
            <w:tcW w:w="1710" w:type="dxa"/>
            <w:gridSpan w:val="2"/>
          </w:tcPr>
          <w:p w:rsidR="0066543A" w:rsidRPr="0095710C" w:rsidRDefault="0066543A" w:rsidP="000C02AA">
            <w:pPr>
              <w:tabs>
                <w:tab w:val="left" w:pos="204"/>
              </w:tabs>
              <w:spacing w:after="0"/>
              <w:jc w:val="center"/>
            </w:pPr>
            <w:r w:rsidRPr="0095710C">
              <w:t>IAT = 80ms</w:t>
            </w:r>
          </w:p>
        </w:tc>
        <w:tc>
          <w:tcPr>
            <w:tcW w:w="1710" w:type="dxa"/>
            <w:gridSpan w:val="2"/>
            <w:vMerge/>
          </w:tcPr>
          <w:p w:rsidR="0066543A" w:rsidRPr="0095710C" w:rsidRDefault="0066543A" w:rsidP="000C02AA">
            <w:pPr>
              <w:spacing w:after="0"/>
            </w:pPr>
          </w:p>
        </w:tc>
        <w:tc>
          <w:tcPr>
            <w:tcW w:w="990" w:type="dxa"/>
            <w:vMerge/>
          </w:tcPr>
          <w:p w:rsidR="0066543A" w:rsidRPr="0095710C" w:rsidRDefault="0066543A" w:rsidP="000C02AA">
            <w:pPr>
              <w:spacing w:after="0"/>
            </w:pPr>
          </w:p>
        </w:tc>
        <w:tc>
          <w:tcPr>
            <w:tcW w:w="810" w:type="dxa"/>
            <w:vMerge/>
          </w:tcPr>
          <w:p w:rsidR="0066543A" w:rsidRPr="0095710C" w:rsidRDefault="0066543A" w:rsidP="000C02AA">
            <w:pPr>
              <w:spacing w:after="0"/>
            </w:pPr>
          </w:p>
        </w:tc>
      </w:tr>
      <w:tr w:rsidR="0066543A" w:rsidRPr="0095710C" w:rsidTr="00D201C3">
        <w:trPr>
          <w:trHeight w:val="280"/>
          <w:jc w:val="center"/>
        </w:trPr>
        <w:tc>
          <w:tcPr>
            <w:tcW w:w="444" w:type="dxa"/>
            <w:vMerge/>
          </w:tcPr>
          <w:p w:rsidR="0066543A" w:rsidRPr="0095710C" w:rsidRDefault="0066543A" w:rsidP="000C02AA">
            <w:pPr>
              <w:spacing w:after="0"/>
            </w:pPr>
          </w:p>
        </w:tc>
        <w:tc>
          <w:tcPr>
            <w:tcW w:w="1081" w:type="dxa"/>
            <w:vMerge/>
          </w:tcPr>
          <w:p w:rsidR="0066543A" w:rsidRPr="0095710C" w:rsidRDefault="0066543A" w:rsidP="000C02AA">
            <w:pPr>
              <w:spacing w:after="0"/>
            </w:pPr>
          </w:p>
        </w:tc>
        <w:tc>
          <w:tcPr>
            <w:tcW w:w="862" w:type="dxa"/>
          </w:tcPr>
          <w:p w:rsidR="0066543A" w:rsidRPr="0095710C" w:rsidRDefault="0066543A" w:rsidP="000C02AA">
            <w:pPr>
              <w:spacing w:after="0"/>
            </w:pPr>
            <w:r w:rsidRPr="0095710C">
              <w:t>Case 1</w:t>
            </w:r>
          </w:p>
        </w:tc>
        <w:tc>
          <w:tcPr>
            <w:tcW w:w="848" w:type="dxa"/>
          </w:tcPr>
          <w:p w:rsidR="0066543A" w:rsidRPr="0095710C" w:rsidRDefault="0066543A" w:rsidP="000C02AA">
            <w:pPr>
              <w:spacing w:after="0"/>
            </w:pPr>
            <w:r w:rsidRPr="0095710C">
              <w:t>Case 2</w:t>
            </w:r>
          </w:p>
        </w:tc>
        <w:tc>
          <w:tcPr>
            <w:tcW w:w="876" w:type="dxa"/>
          </w:tcPr>
          <w:p w:rsidR="0066543A" w:rsidRPr="0095710C" w:rsidRDefault="0066543A" w:rsidP="000C02AA">
            <w:pPr>
              <w:spacing w:after="0"/>
            </w:pPr>
            <w:r w:rsidRPr="0095710C">
              <w:t>Case 1</w:t>
            </w:r>
          </w:p>
        </w:tc>
        <w:tc>
          <w:tcPr>
            <w:tcW w:w="834" w:type="dxa"/>
          </w:tcPr>
          <w:p w:rsidR="0066543A" w:rsidRPr="0095710C" w:rsidRDefault="0066543A" w:rsidP="000C02AA">
            <w:pPr>
              <w:spacing w:after="0"/>
            </w:pPr>
            <w:r w:rsidRPr="0095710C">
              <w:t>Case 2</w:t>
            </w:r>
          </w:p>
        </w:tc>
        <w:tc>
          <w:tcPr>
            <w:tcW w:w="891" w:type="dxa"/>
          </w:tcPr>
          <w:p w:rsidR="0066543A" w:rsidRPr="0095710C" w:rsidRDefault="0066543A" w:rsidP="000C02AA">
            <w:pPr>
              <w:spacing w:after="0"/>
            </w:pPr>
            <w:r w:rsidRPr="0095710C">
              <w:t>Case 1</w:t>
            </w:r>
          </w:p>
        </w:tc>
        <w:tc>
          <w:tcPr>
            <w:tcW w:w="819" w:type="dxa"/>
          </w:tcPr>
          <w:p w:rsidR="0066543A" w:rsidRPr="0095710C" w:rsidRDefault="0066543A" w:rsidP="000C02AA">
            <w:pPr>
              <w:spacing w:after="0"/>
            </w:pPr>
            <w:r w:rsidRPr="0095710C">
              <w:t>Case 2</w:t>
            </w:r>
          </w:p>
        </w:tc>
        <w:tc>
          <w:tcPr>
            <w:tcW w:w="905" w:type="dxa"/>
          </w:tcPr>
          <w:p w:rsidR="0066543A" w:rsidRPr="0095710C" w:rsidRDefault="0066543A" w:rsidP="000C02AA">
            <w:pPr>
              <w:spacing w:after="0"/>
            </w:pPr>
            <w:r w:rsidRPr="0095710C">
              <w:t>Case 1</w:t>
            </w:r>
          </w:p>
        </w:tc>
        <w:tc>
          <w:tcPr>
            <w:tcW w:w="805" w:type="dxa"/>
          </w:tcPr>
          <w:p w:rsidR="0066543A" w:rsidRPr="0095710C" w:rsidRDefault="0066543A" w:rsidP="000C02AA">
            <w:pPr>
              <w:spacing w:after="0"/>
            </w:pPr>
            <w:r w:rsidRPr="0095710C">
              <w:t>Case 2</w:t>
            </w:r>
          </w:p>
        </w:tc>
        <w:tc>
          <w:tcPr>
            <w:tcW w:w="990" w:type="dxa"/>
            <w:vMerge/>
          </w:tcPr>
          <w:p w:rsidR="0066543A" w:rsidRPr="0095710C" w:rsidRDefault="0066543A" w:rsidP="000C02AA">
            <w:pPr>
              <w:spacing w:after="0"/>
            </w:pPr>
          </w:p>
        </w:tc>
        <w:tc>
          <w:tcPr>
            <w:tcW w:w="810" w:type="dxa"/>
            <w:vMerge/>
          </w:tcPr>
          <w:p w:rsidR="0066543A" w:rsidRPr="0095710C" w:rsidRDefault="0066543A" w:rsidP="000C02AA">
            <w:pPr>
              <w:spacing w:after="0"/>
            </w:pPr>
          </w:p>
        </w:tc>
      </w:tr>
      <w:tr w:rsidR="0066543A" w:rsidRPr="0095710C" w:rsidTr="00D201C3">
        <w:trPr>
          <w:trHeight w:val="386"/>
          <w:jc w:val="center"/>
        </w:trPr>
        <w:tc>
          <w:tcPr>
            <w:tcW w:w="444" w:type="dxa"/>
            <w:vMerge w:val="restart"/>
          </w:tcPr>
          <w:p w:rsidR="0066543A" w:rsidRPr="0095710C" w:rsidRDefault="0066543A" w:rsidP="000C02AA">
            <w:pPr>
              <w:spacing w:after="0"/>
              <w:jc w:val="center"/>
            </w:pPr>
            <w:r w:rsidRPr="0095710C">
              <w:t>1</w:t>
            </w:r>
          </w:p>
        </w:tc>
        <w:tc>
          <w:tcPr>
            <w:tcW w:w="1081" w:type="dxa"/>
            <w:vMerge w:val="restart"/>
          </w:tcPr>
          <w:p w:rsidR="0066543A" w:rsidRPr="0095710C" w:rsidRDefault="0066543A" w:rsidP="000C02AA">
            <w:pPr>
              <w:spacing w:after="0"/>
              <w:jc w:val="center"/>
            </w:pPr>
            <w:r w:rsidRPr="0095710C">
              <w:t>Ericsson</w:t>
            </w:r>
          </w:p>
        </w:tc>
        <w:tc>
          <w:tcPr>
            <w:tcW w:w="862" w:type="dxa"/>
          </w:tcPr>
          <w:p w:rsidR="0066543A" w:rsidRPr="0095710C" w:rsidRDefault="0066543A" w:rsidP="000C02AA">
            <w:pPr>
              <w:spacing w:after="0"/>
              <w:jc w:val="center"/>
            </w:pPr>
            <w:r w:rsidRPr="0095710C">
              <w:t>1.89%</w:t>
            </w:r>
          </w:p>
        </w:tc>
        <w:tc>
          <w:tcPr>
            <w:tcW w:w="848" w:type="dxa"/>
          </w:tcPr>
          <w:p w:rsidR="0066543A" w:rsidRPr="0095710C" w:rsidRDefault="0066543A" w:rsidP="000C02AA">
            <w:pPr>
              <w:spacing w:after="0"/>
              <w:jc w:val="center"/>
            </w:pPr>
            <w:r w:rsidRPr="0095710C">
              <w:t>3.50%</w:t>
            </w:r>
          </w:p>
        </w:tc>
        <w:tc>
          <w:tcPr>
            <w:tcW w:w="876" w:type="dxa"/>
          </w:tcPr>
          <w:p w:rsidR="0066543A" w:rsidRPr="0095710C" w:rsidRDefault="0066543A" w:rsidP="000C02AA">
            <w:pPr>
              <w:spacing w:after="0"/>
              <w:jc w:val="center"/>
            </w:pPr>
            <w:r w:rsidRPr="0095710C">
              <w:t>0.03%</w:t>
            </w:r>
          </w:p>
        </w:tc>
        <w:tc>
          <w:tcPr>
            <w:tcW w:w="834" w:type="dxa"/>
          </w:tcPr>
          <w:p w:rsidR="0066543A" w:rsidRPr="0095710C" w:rsidRDefault="0066543A" w:rsidP="000C02AA">
            <w:pPr>
              <w:spacing w:after="0"/>
              <w:jc w:val="center"/>
            </w:pPr>
            <w:r w:rsidRPr="0095710C">
              <w:t>0.07%</w:t>
            </w:r>
          </w:p>
        </w:tc>
        <w:tc>
          <w:tcPr>
            <w:tcW w:w="891" w:type="dxa"/>
          </w:tcPr>
          <w:p w:rsidR="0066543A" w:rsidRPr="0095710C" w:rsidRDefault="0066543A" w:rsidP="000C02AA">
            <w:pPr>
              <w:spacing w:after="0"/>
              <w:jc w:val="center"/>
            </w:pPr>
            <w:r w:rsidRPr="0095710C">
              <w:t>0.03%</w:t>
            </w:r>
          </w:p>
        </w:tc>
        <w:tc>
          <w:tcPr>
            <w:tcW w:w="819" w:type="dxa"/>
          </w:tcPr>
          <w:p w:rsidR="0066543A" w:rsidRPr="0095710C" w:rsidRDefault="0066543A" w:rsidP="000C02AA">
            <w:pPr>
              <w:spacing w:after="0"/>
              <w:jc w:val="center"/>
            </w:pPr>
            <w:r w:rsidRPr="0095710C">
              <w:t>0.06%</w:t>
            </w:r>
          </w:p>
        </w:tc>
        <w:tc>
          <w:tcPr>
            <w:tcW w:w="905" w:type="dxa"/>
          </w:tcPr>
          <w:p w:rsidR="0066543A" w:rsidRPr="0095710C" w:rsidRDefault="0066543A" w:rsidP="000C02AA">
            <w:pPr>
              <w:spacing w:after="0"/>
              <w:jc w:val="center"/>
            </w:pPr>
            <w:r w:rsidRPr="0095710C">
              <w:t>2.45%</w:t>
            </w:r>
          </w:p>
        </w:tc>
        <w:tc>
          <w:tcPr>
            <w:tcW w:w="805" w:type="dxa"/>
          </w:tcPr>
          <w:p w:rsidR="0066543A" w:rsidRPr="0095710C" w:rsidRDefault="0066543A" w:rsidP="000C02AA">
            <w:pPr>
              <w:spacing w:after="0"/>
              <w:jc w:val="center"/>
            </w:pPr>
            <w:r w:rsidRPr="0095710C">
              <w:t>4.54%</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2</w:t>
            </w:r>
          </w:p>
        </w:tc>
      </w:tr>
      <w:tr w:rsidR="0066543A" w:rsidRPr="0095710C" w:rsidTr="00D201C3">
        <w:trPr>
          <w:trHeight w:val="395"/>
          <w:jc w:val="center"/>
        </w:trPr>
        <w:tc>
          <w:tcPr>
            <w:tcW w:w="444" w:type="dxa"/>
            <w:vMerge/>
          </w:tcPr>
          <w:p w:rsidR="0066543A" w:rsidRPr="0095710C" w:rsidRDefault="0066543A" w:rsidP="000C02AA">
            <w:pPr>
              <w:spacing w:after="0"/>
              <w:jc w:val="center"/>
            </w:pPr>
          </w:p>
        </w:tc>
        <w:tc>
          <w:tcPr>
            <w:tcW w:w="1081" w:type="dxa"/>
            <w:vMerge/>
          </w:tcPr>
          <w:p w:rsidR="0066543A" w:rsidRPr="0095710C" w:rsidRDefault="0066543A" w:rsidP="000C02AA">
            <w:pPr>
              <w:spacing w:after="0"/>
              <w:jc w:val="center"/>
            </w:pPr>
          </w:p>
        </w:tc>
        <w:tc>
          <w:tcPr>
            <w:tcW w:w="862" w:type="dxa"/>
          </w:tcPr>
          <w:p w:rsidR="0066543A" w:rsidRPr="0095710C" w:rsidRDefault="0066543A" w:rsidP="000C02AA">
            <w:pPr>
              <w:spacing w:after="0"/>
              <w:jc w:val="center"/>
            </w:pPr>
            <w:r w:rsidRPr="0095710C">
              <w:t>4.12%</w:t>
            </w:r>
          </w:p>
        </w:tc>
        <w:tc>
          <w:tcPr>
            <w:tcW w:w="848" w:type="dxa"/>
          </w:tcPr>
          <w:p w:rsidR="0066543A" w:rsidRPr="0095710C" w:rsidRDefault="0066543A" w:rsidP="000C02AA">
            <w:pPr>
              <w:spacing w:after="0"/>
              <w:jc w:val="center"/>
            </w:pPr>
            <w:r w:rsidRPr="0095710C">
              <w:t>7.64%</w:t>
            </w:r>
          </w:p>
        </w:tc>
        <w:tc>
          <w:tcPr>
            <w:tcW w:w="876" w:type="dxa"/>
          </w:tcPr>
          <w:p w:rsidR="0066543A" w:rsidRPr="0095710C" w:rsidRDefault="0066543A" w:rsidP="000C02AA">
            <w:pPr>
              <w:spacing w:after="0"/>
              <w:jc w:val="center"/>
            </w:pPr>
            <w:r w:rsidRPr="0095710C">
              <w:t>0.04%</w:t>
            </w:r>
          </w:p>
        </w:tc>
        <w:tc>
          <w:tcPr>
            <w:tcW w:w="834" w:type="dxa"/>
          </w:tcPr>
          <w:p w:rsidR="0066543A" w:rsidRPr="0095710C" w:rsidRDefault="0066543A" w:rsidP="000C02AA">
            <w:pPr>
              <w:spacing w:after="0"/>
              <w:jc w:val="center"/>
            </w:pPr>
            <w:r w:rsidRPr="0095710C">
              <w:t>0.08%</w:t>
            </w:r>
          </w:p>
        </w:tc>
        <w:tc>
          <w:tcPr>
            <w:tcW w:w="891" w:type="dxa"/>
          </w:tcPr>
          <w:p w:rsidR="0066543A" w:rsidRPr="0095710C" w:rsidRDefault="0066543A" w:rsidP="000C02AA">
            <w:pPr>
              <w:spacing w:after="0"/>
              <w:jc w:val="center"/>
            </w:pPr>
            <w:r w:rsidRPr="0095710C">
              <w:t>0.04%</w:t>
            </w:r>
          </w:p>
        </w:tc>
        <w:tc>
          <w:tcPr>
            <w:tcW w:w="819" w:type="dxa"/>
          </w:tcPr>
          <w:p w:rsidR="0066543A" w:rsidRPr="0095710C" w:rsidRDefault="0066543A" w:rsidP="000C02AA">
            <w:pPr>
              <w:spacing w:after="0"/>
              <w:jc w:val="center"/>
            </w:pPr>
            <w:r w:rsidRPr="0095710C">
              <w:t>0.07%</w:t>
            </w:r>
          </w:p>
        </w:tc>
        <w:tc>
          <w:tcPr>
            <w:tcW w:w="905" w:type="dxa"/>
          </w:tcPr>
          <w:p w:rsidR="0066543A" w:rsidRPr="0095710C" w:rsidRDefault="0066543A" w:rsidP="000C02AA">
            <w:pPr>
              <w:spacing w:after="0"/>
              <w:jc w:val="center"/>
            </w:pPr>
            <w:r w:rsidRPr="0095710C">
              <w:t>4.44%</w:t>
            </w:r>
          </w:p>
        </w:tc>
        <w:tc>
          <w:tcPr>
            <w:tcW w:w="805" w:type="dxa"/>
          </w:tcPr>
          <w:p w:rsidR="0066543A" w:rsidRPr="0095710C" w:rsidRDefault="0066543A" w:rsidP="000C02AA">
            <w:pPr>
              <w:spacing w:after="0"/>
              <w:jc w:val="center"/>
            </w:pPr>
            <w:r w:rsidRPr="0095710C">
              <w:t>8.22%</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395"/>
          <w:jc w:val="center"/>
        </w:trPr>
        <w:tc>
          <w:tcPr>
            <w:tcW w:w="444" w:type="dxa"/>
            <w:vMerge/>
          </w:tcPr>
          <w:p w:rsidR="0066543A" w:rsidRPr="0095710C" w:rsidRDefault="0066543A" w:rsidP="000C02AA">
            <w:pPr>
              <w:spacing w:after="0"/>
              <w:jc w:val="center"/>
            </w:pPr>
          </w:p>
        </w:tc>
        <w:tc>
          <w:tcPr>
            <w:tcW w:w="1081" w:type="dxa"/>
            <w:vMerge/>
          </w:tcPr>
          <w:p w:rsidR="0066543A" w:rsidRPr="0095710C" w:rsidRDefault="0066543A" w:rsidP="000C02AA">
            <w:pPr>
              <w:spacing w:after="0"/>
              <w:jc w:val="center"/>
            </w:pPr>
          </w:p>
        </w:tc>
        <w:tc>
          <w:tcPr>
            <w:tcW w:w="862" w:type="dxa"/>
          </w:tcPr>
          <w:p w:rsidR="0066543A" w:rsidRPr="0095710C" w:rsidRDefault="0066543A" w:rsidP="000C02AA">
            <w:pPr>
              <w:spacing w:after="0"/>
              <w:jc w:val="center"/>
            </w:pPr>
            <w:r w:rsidRPr="005E0754">
              <w:t>0.75%</w:t>
            </w:r>
          </w:p>
        </w:tc>
        <w:tc>
          <w:tcPr>
            <w:tcW w:w="848" w:type="dxa"/>
          </w:tcPr>
          <w:p w:rsidR="0066543A" w:rsidRPr="0095710C" w:rsidRDefault="0066543A" w:rsidP="000C02AA">
            <w:pPr>
              <w:spacing w:after="0"/>
              <w:jc w:val="center"/>
            </w:pPr>
            <w:r w:rsidRPr="005E0754">
              <w:t>1.40%</w:t>
            </w:r>
          </w:p>
        </w:tc>
        <w:tc>
          <w:tcPr>
            <w:tcW w:w="876" w:type="dxa"/>
          </w:tcPr>
          <w:p w:rsidR="0066543A" w:rsidRPr="0095710C" w:rsidRDefault="0066543A" w:rsidP="000C02AA">
            <w:pPr>
              <w:spacing w:after="0"/>
              <w:jc w:val="center"/>
            </w:pPr>
            <w:r w:rsidRPr="005E0754">
              <w:t>0.03%</w:t>
            </w:r>
          </w:p>
        </w:tc>
        <w:tc>
          <w:tcPr>
            <w:tcW w:w="834" w:type="dxa"/>
          </w:tcPr>
          <w:p w:rsidR="0066543A" w:rsidRPr="0095710C" w:rsidRDefault="0066543A" w:rsidP="000C02AA">
            <w:pPr>
              <w:spacing w:after="0"/>
              <w:jc w:val="center"/>
            </w:pPr>
            <w:r w:rsidRPr="005E0754">
              <w:t>0.06%</w:t>
            </w:r>
          </w:p>
        </w:tc>
        <w:tc>
          <w:tcPr>
            <w:tcW w:w="891" w:type="dxa"/>
          </w:tcPr>
          <w:p w:rsidR="0066543A" w:rsidRPr="0095710C" w:rsidRDefault="0066543A" w:rsidP="000C02AA">
            <w:pPr>
              <w:spacing w:after="0"/>
              <w:jc w:val="center"/>
            </w:pPr>
            <w:r w:rsidRPr="005E0754">
              <w:t>0.03%</w:t>
            </w:r>
          </w:p>
        </w:tc>
        <w:tc>
          <w:tcPr>
            <w:tcW w:w="819" w:type="dxa"/>
          </w:tcPr>
          <w:p w:rsidR="0066543A" w:rsidRPr="0095710C" w:rsidRDefault="0066543A" w:rsidP="000C02AA">
            <w:pPr>
              <w:spacing w:after="0"/>
              <w:jc w:val="center"/>
            </w:pPr>
            <w:r w:rsidRPr="005E0754">
              <w:t>0.05%</w:t>
            </w:r>
          </w:p>
        </w:tc>
        <w:tc>
          <w:tcPr>
            <w:tcW w:w="905" w:type="dxa"/>
          </w:tcPr>
          <w:p w:rsidR="0066543A" w:rsidRPr="0095710C" w:rsidRDefault="0066543A" w:rsidP="000C02AA">
            <w:pPr>
              <w:spacing w:after="0"/>
              <w:jc w:val="center"/>
            </w:pPr>
            <w:r w:rsidRPr="005E0754">
              <w:t> </w:t>
            </w:r>
          </w:p>
        </w:tc>
        <w:tc>
          <w:tcPr>
            <w:tcW w:w="805" w:type="dxa"/>
          </w:tcPr>
          <w:p w:rsidR="0066543A" w:rsidRPr="0095710C" w:rsidRDefault="0066543A" w:rsidP="000C02AA">
            <w:pPr>
              <w:spacing w:after="0"/>
              <w:jc w:val="center"/>
            </w:pPr>
            <w:r w:rsidRPr="005E0754">
              <w:t> </w:t>
            </w:r>
          </w:p>
        </w:tc>
        <w:tc>
          <w:tcPr>
            <w:tcW w:w="990" w:type="dxa"/>
          </w:tcPr>
          <w:p w:rsidR="0066543A" w:rsidRPr="0095710C" w:rsidRDefault="0066543A" w:rsidP="000C02AA">
            <w:pPr>
              <w:spacing w:after="0"/>
              <w:jc w:val="center"/>
            </w:pPr>
            <w:r>
              <w:t>S1</w:t>
            </w:r>
          </w:p>
        </w:tc>
        <w:tc>
          <w:tcPr>
            <w:tcW w:w="810" w:type="dxa"/>
          </w:tcPr>
          <w:p w:rsidR="0066543A" w:rsidRPr="0095710C" w:rsidRDefault="0066543A" w:rsidP="000C02AA">
            <w:pPr>
              <w:spacing w:after="0"/>
              <w:jc w:val="center"/>
            </w:pPr>
            <w:r w:rsidRPr="005E0754">
              <w:t>Note 2B</w:t>
            </w:r>
          </w:p>
        </w:tc>
      </w:tr>
      <w:tr w:rsidR="0066543A" w:rsidRPr="0095710C" w:rsidTr="00D201C3">
        <w:trPr>
          <w:trHeight w:val="197"/>
          <w:jc w:val="center"/>
        </w:trPr>
        <w:tc>
          <w:tcPr>
            <w:tcW w:w="444" w:type="dxa"/>
            <w:vMerge w:val="restart"/>
          </w:tcPr>
          <w:p w:rsidR="0066543A" w:rsidRPr="0095710C" w:rsidRDefault="0066543A" w:rsidP="000C02AA">
            <w:pPr>
              <w:spacing w:after="0"/>
              <w:jc w:val="center"/>
            </w:pPr>
            <w:r w:rsidRPr="0095710C">
              <w:t>2</w:t>
            </w:r>
          </w:p>
        </w:tc>
        <w:tc>
          <w:tcPr>
            <w:tcW w:w="1081" w:type="dxa"/>
            <w:vMerge w:val="restart"/>
          </w:tcPr>
          <w:p w:rsidR="0066543A" w:rsidRPr="0095710C" w:rsidRDefault="0066543A" w:rsidP="000C02AA">
            <w:pPr>
              <w:spacing w:after="0"/>
              <w:jc w:val="center"/>
            </w:pPr>
            <w:r w:rsidRPr="0095710C">
              <w:t>Samsung</w:t>
            </w:r>
          </w:p>
        </w:tc>
        <w:tc>
          <w:tcPr>
            <w:tcW w:w="862" w:type="dxa"/>
          </w:tcPr>
          <w:p w:rsidR="0066543A" w:rsidRPr="0095710C" w:rsidRDefault="0066543A" w:rsidP="000C02AA">
            <w:pPr>
              <w:spacing w:after="0"/>
              <w:jc w:val="center"/>
            </w:pPr>
            <w:r w:rsidRPr="0095710C">
              <w:t>6.60%</w:t>
            </w:r>
          </w:p>
        </w:tc>
        <w:tc>
          <w:tcPr>
            <w:tcW w:w="848" w:type="dxa"/>
          </w:tcPr>
          <w:p w:rsidR="0066543A" w:rsidRPr="0095710C" w:rsidRDefault="0066543A" w:rsidP="000C02AA">
            <w:pPr>
              <w:spacing w:after="0"/>
              <w:jc w:val="center"/>
            </w:pPr>
            <w:r w:rsidRPr="0095710C">
              <w:t>13.20%</w:t>
            </w:r>
          </w:p>
        </w:tc>
        <w:tc>
          <w:tcPr>
            <w:tcW w:w="876" w:type="dxa"/>
          </w:tcPr>
          <w:p w:rsidR="0066543A" w:rsidRPr="0095710C" w:rsidRDefault="0066543A" w:rsidP="000C02AA">
            <w:pPr>
              <w:spacing w:after="0"/>
              <w:jc w:val="center"/>
            </w:pPr>
            <w:r w:rsidRPr="0095710C">
              <w:t>4.90%</w:t>
            </w:r>
          </w:p>
        </w:tc>
        <w:tc>
          <w:tcPr>
            <w:tcW w:w="834" w:type="dxa"/>
          </w:tcPr>
          <w:p w:rsidR="0066543A" w:rsidRPr="0095710C" w:rsidRDefault="0066543A" w:rsidP="000C02AA">
            <w:pPr>
              <w:spacing w:after="0"/>
              <w:jc w:val="center"/>
            </w:pPr>
            <w:r w:rsidRPr="0095710C">
              <w:t>9.60%</w:t>
            </w:r>
          </w:p>
        </w:tc>
        <w:tc>
          <w:tcPr>
            <w:tcW w:w="891" w:type="dxa"/>
          </w:tcPr>
          <w:p w:rsidR="0066543A" w:rsidRPr="0095710C" w:rsidRDefault="0066543A" w:rsidP="000C02AA">
            <w:pPr>
              <w:spacing w:after="0"/>
              <w:jc w:val="center"/>
            </w:pPr>
            <w:r w:rsidRPr="0095710C">
              <w:t>4.60%</w:t>
            </w:r>
          </w:p>
        </w:tc>
        <w:tc>
          <w:tcPr>
            <w:tcW w:w="819" w:type="dxa"/>
          </w:tcPr>
          <w:p w:rsidR="0066543A" w:rsidRPr="0095710C" w:rsidRDefault="0066543A" w:rsidP="000C02AA">
            <w:pPr>
              <w:spacing w:after="0"/>
              <w:jc w:val="center"/>
            </w:pPr>
            <w:r w:rsidRPr="0095710C">
              <w:t>8.90%</w:t>
            </w:r>
          </w:p>
        </w:tc>
        <w:tc>
          <w:tcPr>
            <w:tcW w:w="905" w:type="dxa"/>
          </w:tcPr>
          <w:p w:rsidR="0066543A" w:rsidRPr="0095710C" w:rsidRDefault="0066543A" w:rsidP="000C02AA">
            <w:pPr>
              <w:spacing w:after="0"/>
              <w:jc w:val="center"/>
            </w:pPr>
            <w:r w:rsidRPr="0095710C">
              <w:t>6.80%</w:t>
            </w:r>
          </w:p>
        </w:tc>
        <w:tc>
          <w:tcPr>
            <w:tcW w:w="805" w:type="dxa"/>
          </w:tcPr>
          <w:p w:rsidR="0066543A" w:rsidRPr="0095710C" w:rsidRDefault="0066543A" w:rsidP="000C02AA">
            <w:pPr>
              <w:spacing w:after="0"/>
              <w:jc w:val="center"/>
            </w:pPr>
            <w:r w:rsidRPr="0095710C">
              <w:t>13.7%</w:t>
            </w:r>
          </w:p>
        </w:tc>
        <w:tc>
          <w:tcPr>
            <w:tcW w:w="990" w:type="dxa"/>
          </w:tcPr>
          <w:p w:rsidR="0066543A" w:rsidRPr="0095710C" w:rsidRDefault="0066543A" w:rsidP="000C02AA">
            <w:pPr>
              <w:spacing w:after="0"/>
              <w:jc w:val="center"/>
            </w:pPr>
            <w:r w:rsidRPr="0095710C">
              <w:t>S1,</w:t>
            </w:r>
            <w:r>
              <w:t xml:space="preserve"> </w:t>
            </w:r>
            <w:r w:rsidRPr="0095710C">
              <w:t>S2</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197"/>
          <w:jc w:val="center"/>
        </w:trPr>
        <w:tc>
          <w:tcPr>
            <w:tcW w:w="444" w:type="dxa"/>
            <w:vMerge/>
          </w:tcPr>
          <w:p w:rsidR="0066543A" w:rsidRPr="0095710C" w:rsidRDefault="0066543A" w:rsidP="000C02AA">
            <w:pPr>
              <w:spacing w:after="0"/>
              <w:jc w:val="center"/>
            </w:pPr>
          </w:p>
        </w:tc>
        <w:tc>
          <w:tcPr>
            <w:tcW w:w="1081" w:type="dxa"/>
            <w:vMerge/>
          </w:tcPr>
          <w:p w:rsidR="0066543A" w:rsidRPr="0095710C" w:rsidRDefault="0066543A" w:rsidP="000C02AA">
            <w:pPr>
              <w:spacing w:after="0"/>
              <w:jc w:val="center"/>
            </w:pPr>
          </w:p>
        </w:tc>
        <w:tc>
          <w:tcPr>
            <w:tcW w:w="862" w:type="dxa"/>
          </w:tcPr>
          <w:p w:rsidR="0066543A" w:rsidRPr="0095710C" w:rsidRDefault="0066543A" w:rsidP="000C02AA">
            <w:pPr>
              <w:spacing w:after="0"/>
              <w:jc w:val="center"/>
            </w:pPr>
            <w:r w:rsidRPr="0095710C">
              <w:t>6.60%</w:t>
            </w:r>
          </w:p>
        </w:tc>
        <w:tc>
          <w:tcPr>
            <w:tcW w:w="848" w:type="dxa"/>
          </w:tcPr>
          <w:p w:rsidR="0066543A" w:rsidRPr="0095710C" w:rsidRDefault="0066543A" w:rsidP="000C02AA">
            <w:pPr>
              <w:spacing w:after="0"/>
              <w:jc w:val="center"/>
            </w:pPr>
            <w:r w:rsidRPr="0095710C">
              <w:t>13.20%</w:t>
            </w:r>
          </w:p>
        </w:tc>
        <w:tc>
          <w:tcPr>
            <w:tcW w:w="876" w:type="dxa"/>
          </w:tcPr>
          <w:p w:rsidR="0066543A" w:rsidRPr="0095710C" w:rsidRDefault="0066543A" w:rsidP="000C02AA">
            <w:pPr>
              <w:spacing w:after="0"/>
              <w:jc w:val="center"/>
            </w:pPr>
            <w:r w:rsidRPr="0095710C">
              <w:t>4.90%</w:t>
            </w:r>
          </w:p>
        </w:tc>
        <w:tc>
          <w:tcPr>
            <w:tcW w:w="834" w:type="dxa"/>
          </w:tcPr>
          <w:p w:rsidR="0066543A" w:rsidRPr="0095710C" w:rsidRDefault="0066543A" w:rsidP="000C02AA">
            <w:pPr>
              <w:spacing w:after="0"/>
              <w:jc w:val="center"/>
            </w:pPr>
            <w:r w:rsidRPr="0095710C">
              <w:t>9.60%</w:t>
            </w:r>
          </w:p>
        </w:tc>
        <w:tc>
          <w:tcPr>
            <w:tcW w:w="891" w:type="dxa"/>
          </w:tcPr>
          <w:p w:rsidR="0066543A" w:rsidRPr="0095710C" w:rsidRDefault="0066543A" w:rsidP="000C02AA">
            <w:pPr>
              <w:spacing w:after="0"/>
              <w:jc w:val="center"/>
            </w:pPr>
            <w:r w:rsidRPr="0095710C">
              <w:t>4.60%</w:t>
            </w:r>
          </w:p>
        </w:tc>
        <w:tc>
          <w:tcPr>
            <w:tcW w:w="819" w:type="dxa"/>
          </w:tcPr>
          <w:p w:rsidR="0066543A" w:rsidRPr="0095710C" w:rsidRDefault="0066543A" w:rsidP="000C02AA">
            <w:pPr>
              <w:spacing w:after="0"/>
              <w:jc w:val="center"/>
            </w:pPr>
            <w:r w:rsidRPr="0095710C">
              <w:t>8.90%</w:t>
            </w:r>
          </w:p>
        </w:tc>
        <w:tc>
          <w:tcPr>
            <w:tcW w:w="905" w:type="dxa"/>
          </w:tcPr>
          <w:p w:rsidR="0066543A" w:rsidRPr="0095710C" w:rsidRDefault="0066543A" w:rsidP="000C02AA">
            <w:pPr>
              <w:spacing w:after="0"/>
              <w:jc w:val="center"/>
            </w:pPr>
            <w:r w:rsidRPr="0095710C">
              <w:t>6.80%</w:t>
            </w:r>
          </w:p>
        </w:tc>
        <w:tc>
          <w:tcPr>
            <w:tcW w:w="805" w:type="dxa"/>
          </w:tcPr>
          <w:p w:rsidR="0066543A" w:rsidRPr="0095710C" w:rsidRDefault="0066543A" w:rsidP="000C02AA">
            <w:pPr>
              <w:spacing w:after="0"/>
              <w:jc w:val="center"/>
            </w:pPr>
            <w:r w:rsidRPr="0095710C">
              <w:t>13.7%</w:t>
            </w:r>
          </w:p>
        </w:tc>
        <w:tc>
          <w:tcPr>
            <w:tcW w:w="990" w:type="dxa"/>
          </w:tcPr>
          <w:p w:rsidR="0066543A" w:rsidRPr="0095710C" w:rsidRDefault="0066543A" w:rsidP="000C02AA">
            <w:pPr>
              <w:spacing w:after="0"/>
              <w:jc w:val="center"/>
            </w:pPr>
            <w:r w:rsidRPr="0095710C">
              <w:t>S3</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197"/>
          <w:jc w:val="center"/>
        </w:trPr>
        <w:tc>
          <w:tcPr>
            <w:tcW w:w="444" w:type="dxa"/>
          </w:tcPr>
          <w:p w:rsidR="0066543A" w:rsidRPr="0095710C" w:rsidRDefault="0066543A" w:rsidP="000C02AA">
            <w:pPr>
              <w:tabs>
                <w:tab w:val="left" w:pos="384"/>
              </w:tabs>
              <w:spacing w:after="0"/>
              <w:jc w:val="center"/>
            </w:pPr>
            <w:r w:rsidRPr="0095710C">
              <w:t>3</w:t>
            </w:r>
          </w:p>
        </w:tc>
        <w:tc>
          <w:tcPr>
            <w:tcW w:w="1081" w:type="dxa"/>
          </w:tcPr>
          <w:p w:rsidR="0066543A" w:rsidRPr="0095710C" w:rsidRDefault="0066543A" w:rsidP="000C02AA">
            <w:pPr>
              <w:tabs>
                <w:tab w:val="left" w:pos="384"/>
              </w:tabs>
              <w:spacing w:after="0"/>
              <w:jc w:val="center"/>
            </w:pPr>
            <w:r w:rsidRPr="0095710C">
              <w:t>ZTE</w:t>
            </w:r>
          </w:p>
        </w:tc>
        <w:tc>
          <w:tcPr>
            <w:tcW w:w="862" w:type="dxa"/>
          </w:tcPr>
          <w:p w:rsidR="0066543A" w:rsidRPr="0095710C" w:rsidRDefault="0066543A" w:rsidP="000C02AA">
            <w:pPr>
              <w:spacing w:after="0"/>
              <w:jc w:val="center"/>
            </w:pPr>
            <w:r w:rsidRPr="0095710C">
              <w:rPr>
                <w:rFonts w:eastAsia="SimSun"/>
              </w:rPr>
              <w:t>5.53%</w:t>
            </w:r>
          </w:p>
        </w:tc>
        <w:tc>
          <w:tcPr>
            <w:tcW w:w="848" w:type="dxa"/>
          </w:tcPr>
          <w:p w:rsidR="0066543A" w:rsidRPr="0095710C" w:rsidRDefault="0066543A" w:rsidP="000C02AA">
            <w:pPr>
              <w:spacing w:after="0"/>
              <w:jc w:val="center"/>
            </w:pPr>
            <w:r w:rsidRPr="0095710C">
              <w:rPr>
                <w:rFonts w:eastAsia="SimSun"/>
              </w:rPr>
              <w:t>11.05%</w:t>
            </w:r>
          </w:p>
        </w:tc>
        <w:tc>
          <w:tcPr>
            <w:tcW w:w="876" w:type="dxa"/>
          </w:tcPr>
          <w:p w:rsidR="0066543A" w:rsidRPr="0095710C" w:rsidRDefault="0066543A" w:rsidP="000C02AA">
            <w:pPr>
              <w:spacing w:after="0"/>
              <w:jc w:val="center"/>
            </w:pPr>
            <w:r w:rsidRPr="0095710C">
              <w:rPr>
                <w:rFonts w:eastAsia="SimSun"/>
              </w:rPr>
              <w:t>3.08%</w:t>
            </w:r>
          </w:p>
        </w:tc>
        <w:tc>
          <w:tcPr>
            <w:tcW w:w="834" w:type="dxa"/>
          </w:tcPr>
          <w:p w:rsidR="0066543A" w:rsidRPr="0095710C" w:rsidRDefault="0066543A" w:rsidP="000C02AA">
            <w:pPr>
              <w:spacing w:after="0"/>
              <w:jc w:val="center"/>
            </w:pPr>
            <w:r w:rsidRPr="0095710C">
              <w:rPr>
                <w:rFonts w:eastAsia="SimSun"/>
              </w:rPr>
              <w:t>6.17%</w:t>
            </w:r>
          </w:p>
        </w:tc>
        <w:tc>
          <w:tcPr>
            <w:tcW w:w="891" w:type="dxa"/>
          </w:tcPr>
          <w:p w:rsidR="0066543A" w:rsidRPr="0095710C" w:rsidRDefault="0066543A" w:rsidP="000C02AA">
            <w:pPr>
              <w:spacing w:after="0"/>
              <w:jc w:val="center"/>
            </w:pPr>
            <w:r w:rsidRPr="0095710C">
              <w:rPr>
                <w:rFonts w:eastAsia="SimSun"/>
              </w:rPr>
              <w:t>2.7%</w:t>
            </w:r>
          </w:p>
        </w:tc>
        <w:tc>
          <w:tcPr>
            <w:tcW w:w="819" w:type="dxa"/>
          </w:tcPr>
          <w:p w:rsidR="0066543A" w:rsidRPr="0095710C" w:rsidRDefault="0066543A" w:rsidP="000C02AA">
            <w:pPr>
              <w:spacing w:after="0"/>
              <w:jc w:val="center"/>
            </w:pPr>
            <w:r w:rsidRPr="0095710C">
              <w:rPr>
                <w:rFonts w:eastAsia="SimSun"/>
              </w:rPr>
              <w:t>5.4%</w:t>
            </w:r>
          </w:p>
        </w:tc>
        <w:tc>
          <w:tcPr>
            <w:tcW w:w="905" w:type="dxa"/>
          </w:tcPr>
          <w:p w:rsidR="0066543A" w:rsidRPr="0095710C" w:rsidRDefault="0066543A" w:rsidP="000C02AA">
            <w:pPr>
              <w:spacing w:after="0"/>
              <w:jc w:val="center"/>
            </w:pPr>
            <w:r w:rsidRPr="0095710C">
              <w:t>-</w:t>
            </w:r>
          </w:p>
        </w:tc>
        <w:tc>
          <w:tcPr>
            <w:tcW w:w="805" w:type="dxa"/>
          </w:tcPr>
          <w:p w:rsidR="0066543A" w:rsidRPr="0095710C" w:rsidRDefault="0066543A" w:rsidP="000C02AA">
            <w:pPr>
              <w:spacing w:after="0"/>
              <w:jc w:val="center"/>
            </w:pPr>
            <w:r w:rsidRPr="0095710C">
              <w:t>-</w:t>
            </w:r>
          </w:p>
        </w:tc>
        <w:tc>
          <w:tcPr>
            <w:tcW w:w="990" w:type="dxa"/>
          </w:tcPr>
          <w:p w:rsidR="0066543A" w:rsidRPr="0095710C" w:rsidRDefault="0066543A" w:rsidP="000C02AA">
            <w:pPr>
              <w:spacing w:after="0"/>
              <w:jc w:val="center"/>
            </w:pPr>
            <w:r w:rsidRPr="0095710C">
              <w:rPr>
                <w:rFonts w:eastAsia="SimSun"/>
              </w:rPr>
              <w:t>S1</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197"/>
          <w:jc w:val="center"/>
        </w:trPr>
        <w:tc>
          <w:tcPr>
            <w:tcW w:w="444" w:type="dxa"/>
            <w:vMerge w:val="restart"/>
          </w:tcPr>
          <w:p w:rsidR="0066543A" w:rsidRPr="0095710C" w:rsidRDefault="0066543A" w:rsidP="000C02AA">
            <w:pPr>
              <w:tabs>
                <w:tab w:val="left" w:pos="384"/>
              </w:tabs>
              <w:spacing w:after="0"/>
              <w:jc w:val="center"/>
            </w:pPr>
            <w:r w:rsidRPr="0095710C">
              <w:t>4</w:t>
            </w:r>
          </w:p>
        </w:tc>
        <w:tc>
          <w:tcPr>
            <w:tcW w:w="1081" w:type="dxa"/>
            <w:vMerge w:val="restart"/>
          </w:tcPr>
          <w:p w:rsidR="0066543A" w:rsidRPr="0095710C" w:rsidRDefault="0066543A" w:rsidP="000C02AA">
            <w:pPr>
              <w:tabs>
                <w:tab w:val="left" w:pos="384"/>
              </w:tabs>
              <w:spacing w:after="0"/>
              <w:jc w:val="center"/>
            </w:pPr>
            <w:r w:rsidRPr="0095710C">
              <w:t>MediaTek</w:t>
            </w:r>
          </w:p>
        </w:tc>
        <w:tc>
          <w:tcPr>
            <w:tcW w:w="862" w:type="dxa"/>
          </w:tcPr>
          <w:p w:rsidR="0066543A" w:rsidRPr="0095710C" w:rsidRDefault="0066543A" w:rsidP="000C02AA">
            <w:pPr>
              <w:spacing w:after="0"/>
              <w:jc w:val="center"/>
            </w:pPr>
            <w:r w:rsidRPr="0095710C">
              <w:t>3.63%</w:t>
            </w:r>
          </w:p>
        </w:tc>
        <w:tc>
          <w:tcPr>
            <w:tcW w:w="848" w:type="dxa"/>
          </w:tcPr>
          <w:p w:rsidR="0066543A" w:rsidRPr="0095710C" w:rsidRDefault="0066543A" w:rsidP="000C02AA">
            <w:pPr>
              <w:spacing w:after="0"/>
              <w:jc w:val="center"/>
            </w:pPr>
            <w:r w:rsidRPr="0095710C">
              <w:t>6.86%</w:t>
            </w:r>
          </w:p>
        </w:tc>
        <w:tc>
          <w:tcPr>
            <w:tcW w:w="876" w:type="dxa"/>
          </w:tcPr>
          <w:p w:rsidR="0066543A" w:rsidRPr="0095710C" w:rsidRDefault="0066543A" w:rsidP="000C02AA">
            <w:pPr>
              <w:spacing w:after="0"/>
              <w:jc w:val="center"/>
            </w:pPr>
            <w:r w:rsidRPr="0095710C">
              <w:t> </w:t>
            </w:r>
          </w:p>
        </w:tc>
        <w:tc>
          <w:tcPr>
            <w:tcW w:w="834" w:type="dxa"/>
          </w:tcPr>
          <w:p w:rsidR="0066543A" w:rsidRPr="0095710C" w:rsidRDefault="0066543A" w:rsidP="000C02AA">
            <w:pPr>
              <w:spacing w:after="0"/>
              <w:jc w:val="center"/>
            </w:pPr>
            <w:r w:rsidRPr="0095710C">
              <w:t> </w:t>
            </w:r>
          </w:p>
        </w:tc>
        <w:tc>
          <w:tcPr>
            <w:tcW w:w="891" w:type="dxa"/>
          </w:tcPr>
          <w:p w:rsidR="0066543A" w:rsidRPr="0095710C" w:rsidRDefault="0066543A" w:rsidP="000C02AA">
            <w:pPr>
              <w:spacing w:after="0"/>
              <w:jc w:val="center"/>
            </w:pPr>
            <w:r w:rsidRPr="0095710C">
              <w:t> </w:t>
            </w:r>
          </w:p>
        </w:tc>
        <w:tc>
          <w:tcPr>
            <w:tcW w:w="819" w:type="dxa"/>
          </w:tcPr>
          <w:p w:rsidR="0066543A" w:rsidRPr="0095710C" w:rsidRDefault="0066543A" w:rsidP="000C02AA">
            <w:pPr>
              <w:spacing w:after="0"/>
              <w:jc w:val="center"/>
            </w:pPr>
            <w:r w:rsidRPr="0095710C">
              <w:t> </w:t>
            </w:r>
          </w:p>
        </w:tc>
        <w:tc>
          <w:tcPr>
            <w:tcW w:w="905" w:type="dxa"/>
          </w:tcPr>
          <w:p w:rsidR="0066543A" w:rsidRPr="0095710C" w:rsidRDefault="0066543A" w:rsidP="000C02AA">
            <w:pPr>
              <w:spacing w:after="0"/>
              <w:jc w:val="center"/>
            </w:pPr>
            <w:r w:rsidRPr="0095710C">
              <w:t>3.72%</w:t>
            </w:r>
          </w:p>
        </w:tc>
        <w:tc>
          <w:tcPr>
            <w:tcW w:w="805" w:type="dxa"/>
          </w:tcPr>
          <w:p w:rsidR="0066543A" w:rsidRPr="0095710C" w:rsidRDefault="0066543A" w:rsidP="000C02AA">
            <w:pPr>
              <w:spacing w:after="0"/>
              <w:jc w:val="center"/>
            </w:pPr>
            <w:r w:rsidRPr="0095710C">
              <w:t>7.39%</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4</w:t>
            </w:r>
          </w:p>
        </w:tc>
      </w:tr>
      <w:tr w:rsidR="0066543A" w:rsidRPr="0095710C" w:rsidTr="00D201C3">
        <w:trPr>
          <w:trHeight w:val="197"/>
          <w:jc w:val="center"/>
        </w:trPr>
        <w:tc>
          <w:tcPr>
            <w:tcW w:w="444" w:type="dxa"/>
            <w:vMerge/>
          </w:tcPr>
          <w:p w:rsidR="0066543A" w:rsidRPr="0095710C" w:rsidRDefault="0066543A" w:rsidP="000C02AA">
            <w:pPr>
              <w:tabs>
                <w:tab w:val="left" w:pos="384"/>
              </w:tabs>
              <w:spacing w:after="0"/>
              <w:jc w:val="center"/>
            </w:pPr>
          </w:p>
        </w:tc>
        <w:tc>
          <w:tcPr>
            <w:tcW w:w="1081" w:type="dxa"/>
            <w:vMerge/>
          </w:tcPr>
          <w:p w:rsidR="0066543A" w:rsidRPr="0095710C" w:rsidRDefault="0066543A" w:rsidP="000C02AA">
            <w:pPr>
              <w:tabs>
                <w:tab w:val="left" w:pos="384"/>
              </w:tabs>
              <w:spacing w:after="0"/>
              <w:jc w:val="center"/>
            </w:pPr>
          </w:p>
        </w:tc>
        <w:tc>
          <w:tcPr>
            <w:tcW w:w="862" w:type="dxa"/>
          </w:tcPr>
          <w:p w:rsidR="0066543A" w:rsidRPr="0095710C" w:rsidRDefault="0066543A" w:rsidP="000C02AA">
            <w:pPr>
              <w:spacing w:after="0"/>
              <w:jc w:val="center"/>
            </w:pPr>
            <w:r w:rsidRPr="0095710C">
              <w:t>1.96%</w:t>
            </w:r>
          </w:p>
        </w:tc>
        <w:tc>
          <w:tcPr>
            <w:tcW w:w="848" w:type="dxa"/>
          </w:tcPr>
          <w:p w:rsidR="0066543A" w:rsidRPr="0095710C" w:rsidRDefault="0066543A" w:rsidP="000C02AA">
            <w:pPr>
              <w:spacing w:after="0"/>
              <w:jc w:val="center"/>
            </w:pPr>
            <w:r w:rsidRPr="0095710C">
              <w:t>3.91%</w:t>
            </w:r>
          </w:p>
        </w:tc>
        <w:tc>
          <w:tcPr>
            <w:tcW w:w="876" w:type="dxa"/>
          </w:tcPr>
          <w:p w:rsidR="0066543A" w:rsidRPr="0095710C" w:rsidRDefault="0066543A" w:rsidP="000C02AA">
            <w:pPr>
              <w:spacing w:after="0"/>
              <w:jc w:val="center"/>
            </w:pPr>
            <w:r w:rsidRPr="0095710C">
              <w:t> </w:t>
            </w:r>
          </w:p>
        </w:tc>
        <w:tc>
          <w:tcPr>
            <w:tcW w:w="834" w:type="dxa"/>
          </w:tcPr>
          <w:p w:rsidR="0066543A" w:rsidRPr="0095710C" w:rsidRDefault="0066543A" w:rsidP="000C02AA">
            <w:pPr>
              <w:spacing w:after="0"/>
              <w:jc w:val="center"/>
            </w:pPr>
            <w:r w:rsidRPr="0095710C">
              <w:t> </w:t>
            </w:r>
          </w:p>
        </w:tc>
        <w:tc>
          <w:tcPr>
            <w:tcW w:w="891" w:type="dxa"/>
          </w:tcPr>
          <w:p w:rsidR="0066543A" w:rsidRPr="0095710C" w:rsidRDefault="0066543A" w:rsidP="000C02AA">
            <w:pPr>
              <w:spacing w:after="0"/>
              <w:jc w:val="center"/>
            </w:pPr>
            <w:r w:rsidRPr="0095710C">
              <w:t> </w:t>
            </w:r>
          </w:p>
        </w:tc>
        <w:tc>
          <w:tcPr>
            <w:tcW w:w="819" w:type="dxa"/>
          </w:tcPr>
          <w:p w:rsidR="0066543A" w:rsidRPr="0095710C" w:rsidRDefault="0066543A" w:rsidP="000C02AA">
            <w:pPr>
              <w:spacing w:after="0"/>
              <w:jc w:val="center"/>
            </w:pPr>
            <w:r w:rsidRPr="0095710C">
              <w:t> </w:t>
            </w:r>
          </w:p>
        </w:tc>
        <w:tc>
          <w:tcPr>
            <w:tcW w:w="905" w:type="dxa"/>
          </w:tcPr>
          <w:p w:rsidR="0066543A" w:rsidRPr="0095710C" w:rsidRDefault="0066543A" w:rsidP="000C02AA">
            <w:pPr>
              <w:spacing w:after="0"/>
              <w:jc w:val="center"/>
            </w:pPr>
            <w:r w:rsidRPr="0095710C">
              <w:t>1.97%</w:t>
            </w:r>
          </w:p>
        </w:tc>
        <w:tc>
          <w:tcPr>
            <w:tcW w:w="805" w:type="dxa"/>
          </w:tcPr>
          <w:p w:rsidR="0066543A" w:rsidRPr="0095710C" w:rsidRDefault="0066543A" w:rsidP="000C02AA">
            <w:pPr>
              <w:spacing w:after="0"/>
              <w:jc w:val="center"/>
            </w:pPr>
            <w:r w:rsidRPr="0095710C">
              <w:t>3.95%</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5</w:t>
            </w:r>
          </w:p>
        </w:tc>
      </w:tr>
      <w:tr w:rsidR="0066543A" w:rsidRPr="0095710C" w:rsidTr="00D201C3">
        <w:trPr>
          <w:trHeight w:val="962"/>
          <w:jc w:val="center"/>
        </w:trPr>
        <w:tc>
          <w:tcPr>
            <w:tcW w:w="1016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077E8">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Baseline: static cross-slot scheduling (FR1: k0=2) + PDCCH monitoring periodicity of 1 slot</w:t>
            </w:r>
          </w:p>
          <w:p w:rsidR="0066543A" w:rsidRPr="0095710C" w:rsidRDefault="0066543A" w:rsidP="000C02AA">
            <w:pPr>
              <w:spacing w:after="0"/>
            </w:pPr>
            <w:r w:rsidRPr="0095710C">
              <w:t>Note 5: Baseline: static cross-slot scheduling (FR1: k0=2) + PDCCH monitoring periodicity of 4 slots</w:t>
            </w:r>
          </w:p>
        </w:tc>
      </w:tr>
    </w:tbl>
    <w:p w:rsidR="000C02AA" w:rsidRDefault="000C02AA" w:rsidP="0066543A">
      <w:pPr>
        <w:jc w:val="both"/>
      </w:pPr>
    </w:p>
    <w:p w:rsidR="0066543A" w:rsidRDefault="000C02AA" w:rsidP="000C02AA">
      <w:pPr>
        <w:spacing w:after="0"/>
      </w:pPr>
      <w:r>
        <w:br w:type="page"/>
      </w:r>
    </w:p>
    <w:p w:rsidR="0066543A" w:rsidRPr="00505E7F" w:rsidRDefault="0066543A" w:rsidP="0079527D">
      <w:pPr>
        <w:pStyle w:val="Heading9"/>
      </w:pPr>
      <w:bookmarkStart w:id="978" w:name="_Toc56714367"/>
      <w:bookmarkStart w:id="979" w:name="_Toc57126634"/>
      <w:bookmarkStart w:id="980" w:name="_Toc57126755"/>
      <w:bookmarkStart w:id="981" w:name="_Toc57127702"/>
      <w:bookmarkStart w:id="982" w:name="_Toc57127811"/>
      <w:bookmarkStart w:id="983" w:name="_Toc57136511"/>
      <w:bookmarkStart w:id="984" w:name="_Toc57144861"/>
      <w:bookmarkStart w:id="985" w:name="_Toc57144970"/>
      <w:r w:rsidRPr="00505E7F">
        <w:lastRenderedPageBreak/>
        <w:t>Annex B: PDCCH blocking rate results</w:t>
      </w:r>
      <w:bookmarkEnd w:id="978"/>
      <w:bookmarkEnd w:id="979"/>
      <w:bookmarkEnd w:id="980"/>
      <w:bookmarkEnd w:id="981"/>
      <w:bookmarkEnd w:id="982"/>
      <w:bookmarkEnd w:id="983"/>
      <w:bookmarkEnd w:id="984"/>
      <w:bookmarkEnd w:id="985"/>
    </w:p>
    <w:p w:rsidR="0066543A" w:rsidRPr="00A25559" w:rsidRDefault="0066543A" w:rsidP="0066543A">
      <w:r w:rsidRPr="00A25559">
        <w:t>In the following tables fo</w:t>
      </w:r>
      <w:r>
        <w:t>r PDCCH blocking rate results</w:t>
      </w:r>
      <w:r w:rsidRPr="00A25559">
        <w:t>, Case 1</w:t>
      </w:r>
      <w:r>
        <w:t>, Case 2</w:t>
      </w:r>
      <w:r w:rsidRPr="00A25559">
        <w:t xml:space="preserve"> and Case </w:t>
      </w:r>
      <w:r>
        <w:t>3</w:t>
      </w:r>
      <w:r w:rsidRPr="00A25559">
        <w:t xml:space="preserve"> represent the following:</w:t>
      </w:r>
      <w:r w:rsidRPr="00A25559">
        <w:tab/>
      </w:r>
    </w:p>
    <w:p w:rsidR="0066543A" w:rsidRPr="00266BFB" w:rsidRDefault="00505E7F" w:rsidP="00505E7F">
      <w:pPr>
        <w:pStyle w:val="B1"/>
      </w:pPr>
      <w:r>
        <w:t>-</w:t>
      </w:r>
      <w:r>
        <w:tab/>
      </w:r>
      <w:r w:rsidR="0066543A" w:rsidRPr="00266BFB">
        <w:t>Case 1: Reference case with no reduction in BD limit</w:t>
      </w:r>
    </w:p>
    <w:p w:rsidR="0066543A" w:rsidRPr="00266BFB" w:rsidRDefault="00505E7F" w:rsidP="00505E7F">
      <w:pPr>
        <w:pStyle w:val="B1"/>
      </w:pPr>
      <w:r>
        <w:t>-</w:t>
      </w:r>
      <w:r>
        <w:tab/>
      </w:r>
      <w:r w:rsidR="0066543A" w:rsidRPr="00266BFB">
        <w:t>Case 2: Approximately 25% reduction in BD limit</w:t>
      </w:r>
    </w:p>
    <w:p w:rsidR="0066543A" w:rsidRDefault="00505E7F" w:rsidP="00505E7F">
      <w:pPr>
        <w:pStyle w:val="B1"/>
      </w:pPr>
      <w:r>
        <w:t>-</w:t>
      </w:r>
      <w:r>
        <w:tab/>
      </w:r>
      <w:r w:rsidR="0066543A" w:rsidRPr="00266BFB">
        <w:t>Case 3: Approximately 50% reduction in BD limit</w:t>
      </w:r>
    </w:p>
    <w:p w:rsidR="0066543A" w:rsidRDefault="0066543A" w:rsidP="00505E7F">
      <w:pPr>
        <w:pStyle w:val="Heading1"/>
      </w:pPr>
      <w:bookmarkStart w:id="986" w:name="_Toc56714368"/>
      <w:bookmarkStart w:id="987" w:name="_Toc57126635"/>
      <w:bookmarkStart w:id="988" w:name="_Toc57126756"/>
      <w:bookmarkStart w:id="989" w:name="_Toc57127703"/>
      <w:bookmarkStart w:id="990" w:name="_Toc57127812"/>
      <w:bookmarkStart w:id="991" w:name="_Toc57136512"/>
      <w:bookmarkStart w:id="992" w:name="_Toc57144862"/>
      <w:bookmarkStart w:id="993" w:name="_Toc57144971"/>
      <w:r>
        <w:t>B.1</w:t>
      </w:r>
      <w:r>
        <w:tab/>
      </w:r>
      <w:r w:rsidRPr="0032051A">
        <w:t xml:space="preserve">PDCCH </w:t>
      </w:r>
      <w:r>
        <w:t>blocking rate</w:t>
      </w:r>
      <w:r w:rsidRPr="0032051A">
        <w:t xml:space="preserve"> results </w:t>
      </w:r>
      <w:r>
        <w:t>for FR1</w:t>
      </w:r>
      <w:bookmarkEnd w:id="986"/>
      <w:bookmarkEnd w:id="987"/>
      <w:bookmarkEnd w:id="988"/>
      <w:bookmarkEnd w:id="989"/>
      <w:bookmarkEnd w:id="990"/>
      <w:bookmarkEnd w:id="991"/>
      <w:bookmarkEnd w:id="992"/>
      <w:bookmarkEnd w:id="993"/>
    </w:p>
    <w:p w:rsidR="0066543A" w:rsidRPr="000010FA" w:rsidRDefault="0066543A" w:rsidP="00505E7F">
      <w:pPr>
        <w:pStyle w:val="TH"/>
      </w:pPr>
      <w:r w:rsidRPr="000010FA">
        <w:t>Table B.1-1: PDCCH blocking rate for FR1, with 30kHz/20MHz, CORESET duration: 2 symbols, Delay toleration: 1, AL distribution: A1</w:t>
      </w:r>
    </w:p>
    <w:tbl>
      <w:tblPr>
        <w:tblStyle w:val="TableGrid"/>
        <w:tblW w:w="9985" w:type="dxa"/>
        <w:jc w:val="center"/>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66543A" w:rsidRPr="000E0A60" w:rsidTr="00D201C3">
        <w:trPr>
          <w:trHeight w:val="201"/>
          <w:jc w:val="center"/>
        </w:trPr>
        <w:tc>
          <w:tcPr>
            <w:tcW w:w="367"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w:t>
            </w:r>
          </w:p>
        </w:tc>
        <w:tc>
          <w:tcPr>
            <w:tcW w:w="618"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users</w:t>
            </w:r>
          </w:p>
        </w:tc>
        <w:tc>
          <w:tcPr>
            <w:tcW w:w="63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DCI sizes</w:t>
            </w:r>
          </w:p>
        </w:tc>
        <w:tc>
          <w:tcPr>
            <w:tcW w:w="1790" w:type="dxa"/>
            <w:gridSpan w:val="2"/>
          </w:tcPr>
          <w:p w:rsidR="0066543A" w:rsidRPr="000E0A60" w:rsidRDefault="0066543A" w:rsidP="000C02AA">
            <w:pPr>
              <w:spacing w:after="0"/>
              <w:rPr>
                <w:sz w:val="18"/>
                <w:szCs w:val="18"/>
              </w:rPr>
            </w:pPr>
            <w:r w:rsidRPr="000E0A60">
              <w:rPr>
                <w:sz w:val="18"/>
                <w:szCs w:val="18"/>
              </w:rPr>
              <w:t>Case 1</w:t>
            </w:r>
          </w:p>
        </w:tc>
        <w:tc>
          <w:tcPr>
            <w:tcW w:w="2536" w:type="dxa"/>
            <w:gridSpan w:val="3"/>
          </w:tcPr>
          <w:p w:rsidR="0066543A" w:rsidRPr="000E0A60" w:rsidRDefault="0066543A" w:rsidP="000C02AA">
            <w:pPr>
              <w:spacing w:after="0"/>
              <w:rPr>
                <w:sz w:val="18"/>
                <w:szCs w:val="18"/>
              </w:rPr>
            </w:pPr>
            <w:r w:rsidRPr="000E0A60">
              <w:rPr>
                <w:sz w:val="18"/>
                <w:szCs w:val="18"/>
              </w:rPr>
              <w:t>Case 2</w:t>
            </w:r>
          </w:p>
        </w:tc>
        <w:tc>
          <w:tcPr>
            <w:tcW w:w="2514" w:type="dxa"/>
            <w:gridSpan w:val="3"/>
          </w:tcPr>
          <w:p w:rsidR="0066543A" w:rsidRPr="000E0A60" w:rsidRDefault="0066543A" w:rsidP="000C02AA">
            <w:pPr>
              <w:spacing w:after="0"/>
              <w:rPr>
                <w:sz w:val="18"/>
                <w:szCs w:val="18"/>
              </w:rPr>
            </w:pPr>
            <w:r w:rsidRPr="000E0A60">
              <w:rPr>
                <w:sz w:val="18"/>
                <w:szCs w:val="18"/>
              </w:rPr>
              <w:t>Case 3</w:t>
            </w:r>
          </w:p>
        </w:tc>
        <w:tc>
          <w:tcPr>
            <w:tcW w:w="990" w:type="dxa"/>
          </w:tcPr>
          <w:p w:rsidR="0066543A" w:rsidRPr="000E0A60" w:rsidRDefault="0066543A" w:rsidP="000C02AA">
            <w:pPr>
              <w:spacing w:after="0"/>
              <w:rPr>
                <w:sz w:val="18"/>
                <w:szCs w:val="18"/>
              </w:rPr>
            </w:pPr>
            <w:r w:rsidRPr="000E0A60">
              <w:rPr>
                <w:sz w:val="18"/>
                <w:szCs w:val="18"/>
              </w:rPr>
              <w:t>Notes</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vMerge/>
          </w:tcPr>
          <w:p w:rsidR="0066543A" w:rsidRPr="000E0A60" w:rsidRDefault="0066543A" w:rsidP="000C02AA">
            <w:pPr>
              <w:snapToGrid w:val="0"/>
              <w:spacing w:after="0"/>
              <w:rPr>
                <w:sz w:val="18"/>
                <w:szCs w:val="18"/>
              </w:rPr>
            </w:pPr>
          </w:p>
        </w:tc>
        <w:tc>
          <w:tcPr>
            <w:tcW w:w="630" w:type="dxa"/>
            <w:vMerge/>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2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730"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90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906"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741"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73"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900"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1</w:t>
            </w:r>
          </w:p>
        </w:tc>
        <w:tc>
          <w:tcPr>
            <w:tcW w:w="618" w:type="dxa"/>
            <w:vMerge w:val="restart"/>
          </w:tcPr>
          <w:p w:rsidR="0066543A" w:rsidRPr="000E0A60" w:rsidRDefault="0066543A" w:rsidP="000C02AA">
            <w:pPr>
              <w:snapToGrid w:val="0"/>
              <w:spacing w:after="0"/>
              <w:rPr>
                <w:sz w:val="18"/>
                <w:szCs w:val="18"/>
              </w:rPr>
            </w:pPr>
            <w:r w:rsidRPr="000E0A60">
              <w:rPr>
                <w:sz w:val="18"/>
                <w:szCs w:val="18"/>
              </w:rPr>
              <w:t>Vivo</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2.02%</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3.52%</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3.59%</w:t>
            </w:r>
          </w:p>
        </w:tc>
        <w:tc>
          <w:tcPr>
            <w:tcW w:w="900" w:type="dxa"/>
          </w:tcPr>
          <w:p w:rsidR="0066543A" w:rsidRPr="000E0A60" w:rsidRDefault="0066543A" w:rsidP="000C02AA">
            <w:pPr>
              <w:snapToGrid w:val="0"/>
              <w:spacing w:after="0"/>
              <w:rPr>
                <w:sz w:val="18"/>
                <w:szCs w:val="18"/>
              </w:rPr>
            </w:pPr>
            <w:r w:rsidRPr="000E0A60">
              <w:rPr>
                <w:sz w:val="18"/>
                <w:szCs w:val="18"/>
              </w:rPr>
              <w:t>1.6%</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3.56%</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5.03%</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5.08%</w:t>
            </w:r>
          </w:p>
        </w:tc>
        <w:tc>
          <w:tcPr>
            <w:tcW w:w="900" w:type="dxa"/>
          </w:tcPr>
          <w:p w:rsidR="0066543A" w:rsidRPr="000E0A60" w:rsidRDefault="0066543A" w:rsidP="000C02AA">
            <w:pPr>
              <w:snapToGrid w:val="0"/>
              <w:spacing w:after="0"/>
              <w:rPr>
                <w:sz w:val="18"/>
                <w:szCs w:val="18"/>
              </w:rPr>
            </w:pPr>
            <w:r w:rsidRPr="000E0A60">
              <w:rPr>
                <w:sz w:val="18"/>
                <w:szCs w:val="18"/>
              </w:rPr>
              <w:t>1.5%</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4.82%</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6.39%</w:t>
            </w:r>
          </w:p>
        </w:tc>
        <w:tc>
          <w:tcPr>
            <w:tcW w:w="906" w:type="dxa"/>
          </w:tcPr>
          <w:p w:rsidR="0066543A" w:rsidRPr="000E0A60" w:rsidRDefault="0066543A" w:rsidP="000C02AA">
            <w:pPr>
              <w:snapToGrid w:val="0"/>
              <w:spacing w:after="0"/>
              <w:rPr>
                <w:sz w:val="18"/>
                <w:szCs w:val="18"/>
              </w:rPr>
            </w:pPr>
            <w:r w:rsidRPr="000E0A60">
              <w:rPr>
                <w:sz w:val="18"/>
                <w:szCs w:val="18"/>
              </w:rPr>
              <w:t>1.6%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7.01%</w:t>
            </w:r>
          </w:p>
        </w:tc>
        <w:tc>
          <w:tcPr>
            <w:tcW w:w="900" w:type="dxa"/>
          </w:tcPr>
          <w:p w:rsidR="0066543A" w:rsidRPr="000E0A60" w:rsidRDefault="0066543A" w:rsidP="000C02AA">
            <w:pPr>
              <w:snapToGrid w:val="0"/>
              <w:spacing w:after="0"/>
              <w:rPr>
                <w:sz w:val="18"/>
                <w:szCs w:val="18"/>
              </w:rPr>
            </w:pPr>
            <w:r w:rsidRPr="000E0A60">
              <w:rPr>
                <w:sz w:val="18"/>
                <w:szCs w:val="18"/>
              </w:rPr>
              <w:t>2.2%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5.94%</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7.64%</w:t>
            </w:r>
          </w:p>
        </w:tc>
        <w:tc>
          <w:tcPr>
            <w:tcW w:w="906" w:type="dxa"/>
          </w:tcPr>
          <w:p w:rsidR="0066543A" w:rsidRPr="000E0A60" w:rsidRDefault="0066543A" w:rsidP="000C02AA">
            <w:pPr>
              <w:snapToGrid w:val="0"/>
              <w:spacing w:after="0"/>
              <w:rPr>
                <w:sz w:val="18"/>
                <w:szCs w:val="18"/>
              </w:rPr>
            </w:pPr>
            <w:r w:rsidRPr="000E0A60">
              <w:rPr>
                <w:sz w:val="18"/>
                <w:szCs w:val="18"/>
              </w:rPr>
              <w:t>1.7%</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9.42%</w:t>
            </w:r>
          </w:p>
        </w:tc>
        <w:tc>
          <w:tcPr>
            <w:tcW w:w="900" w:type="dxa"/>
          </w:tcPr>
          <w:p w:rsidR="0066543A" w:rsidRPr="000E0A60" w:rsidRDefault="0066543A" w:rsidP="000C02AA">
            <w:pPr>
              <w:snapToGrid w:val="0"/>
              <w:spacing w:after="0"/>
              <w:rPr>
                <w:sz w:val="18"/>
                <w:szCs w:val="18"/>
              </w:rPr>
            </w:pPr>
            <w:r w:rsidRPr="000E0A60">
              <w:rPr>
                <w:sz w:val="18"/>
                <w:szCs w:val="18"/>
              </w:rPr>
              <w:t>3.5%</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1~5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rFonts w:eastAsia="SimSun"/>
                <w:color w:val="000000"/>
                <w:sz w:val="18"/>
                <w:szCs w:val="18"/>
              </w:rPr>
            </w:pPr>
            <w:r w:rsidRPr="000E0A60">
              <w:rPr>
                <w:color w:val="000000"/>
                <w:sz w:val="18"/>
                <w:szCs w:val="18"/>
              </w:rPr>
              <w:t>0.25%</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0.41%</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color w:val="000000"/>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0.41%</w:t>
            </w:r>
          </w:p>
        </w:tc>
        <w:tc>
          <w:tcPr>
            <w:tcW w:w="900" w:type="dxa"/>
          </w:tcPr>
          <w:p w:rsidR="0066543A" w:rsidRPr="000E0A60" w:rsidRDefault="0066543A" w:rsidP="000C02AA">
            <w:pPr>
              <w:snapToGrid w:val="0"/>
              <w:spacing w:after="0"/>
              <w:rPr>
                <w:sz w:val="18"/>
                <w:szCs w:val="18"/>
              </w:rPr>
            </w:pPr>
            <w:r w:rsidRPr="000E0A60">
              <w:rPr>
                <w:sz w:val="18"/>
                <w:szCs w:val="18"/>
              </w:rPr>
              <w:t>0.2%</w:t>
            </w:r>
          </w:p>
        </w:tc>
        <w:tc>
          <w:tcPr>
            <w:tcW w:w="990" w:type="dxa"/>
          </w:tcPr>
          <w:p w:rsidR="0066543A" w:rsidRPr="000E0A60" w:rsidRDefault="0066543A" w:rsidP="000C02AA">
            <w:pPr>
              <w:snapToGrid w:val="0"/>
              <w:spacing w:after="0"/>
              <w:rPr>
                <w:sz w:val="18"/>
                <w:szCs w:val="18"/>
              </w:rPr>
            </w:pPr>
            <w:r w:rsidRPr="000E0A60">
              <w:rPr>
                <w:sz w:val="18"/>
                <w:szCs w:val="18"/>
              </w:rPr>
              <w:t>Note 1</w:t>
            </w:r>
          </w:p>
        </w:tc>
      </w:tr>
      <w:tr w:rsidR="0066543A" w:rsidRPr="000E0A60" w:rsidTr="00D201C3">
        <w:trPr>
          <w:trHeight w:val="244"/>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2</w:t>
            </w:r>
          </w:p>
        </w:tc>
        <w:tc>
          <w:tcPr>
            <w:tcW w:w="618" w:type="dxa"/>
            <w:vMerge w:val="restart"/>
          </w:tcPr>
          <w:p w:rsidR="0066543A" w:rsidRPr="000E0A60" w:rsidRDefault="0066543A" w:rsidP="000C02AA">
            <w:pPr>
              <w:snapToGrid w:val="0"/>
              <w:spacing w:after="0"/>
              <w:rPr>
                <w:sz w:val="18"/>
                <w:szCs w:val="18"/>
              </w:rPr>
            </w:pPr>
            <w:r w:rsidRPr="000E0A60">
              <w:rPr>
                <w:sz w:val="18"/>
                <w:szCs w:val="18"/>
              </w:rPr>
              <w:t xml:space="preserve">Ericsson </w:t>
            </w:r>
          </w:p>
        </w:tc>
        <w:tc>
          <w:tcPr>
            <w:tcW w:w="540" w:type="dxa"/>
          </w:tcPr>
          <w:p w:rsidR="0066543A" w:rsidRPr="009B5EEE" w:rsidRDefault="0066543A" w:rsidP="000C02AA">
            <w:pPr>
              <w:snapToGrid w:val="0"/>
              <w:spacing w:after="0"/>
              <w:rPr>
                <w:sz w:val="18"/>
                <w:szCs w:val="18"/>
              </w:rPr>
            </w:pPr>
            <w:r w:rsidRPr="009B5EEE">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&lt;=2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3.50%</w:t>
            </w:r>
          </w:p>
        </w:tc>
        <w:tc>
          <w:tcPr>
            <w:tcW w:w="900" w:type="dxa"/>
          </w:tcPr>
          <w:p w:rsidR="0066543A" w:rsidRPr="000E0A60" w:rsidRDefault="0066543A" w:rsidP="000C02AA">
            <w:pPr>
              <w:snapToGrid w:val="0"/>
              <w:spacing w:after="0"/>
              <w:rPr>
                <w:sz w:val="18"/>
                <w:szCs w:val="18"/>
              </w:rPr>
            </w:pPr>
            <w:r w:rsidRPr="000E0A60">
              <w:rPr>
                <w:sz w:val="18"/>
                <w:szCs w:val="18"/>
              </w:rPr>
              <w:t>0.5%</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72"/>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&lt;=2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900" w:type="dxa"/>
          </w:tcPr>
          <w:p w:rsidR="0066543A" w:rsidRPr="000E0A60" w:rsidRDefault="0066543A" w:rsidP="000C02AA">
            <w:pPr>
              <w:snapToGrid w:val="0"/>
              <w:spacing w:after="0"/>
              <w:rPr>
                <w:sz w:val="18"/>
                <w:szCs w:val="18"/>
              </w:rPr>
            </w:pPr>
            <w:r w:rsidRPr="000E0A60">
              <w:rPr>
                <w:sz w:val="18"/>
                <w:szCs w:val="18"/>
              </w:rPr>
              <w:t>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3</w:t>
            </w:r>
          </w:p>
        </w:tc>
        <w:tc>
          <w:tcPr>
            <w:tcW w:w="618" w:type="dxa"/>
            <w:vMerge w:val="restart"/>
          </w:tcPr>
          <w:p w:rsidR="0066543A" w:rsidRPr="000E0A60" w:rsidRDefault="0066543A" w:rsidP="000C02AA">
            <w:pPr>
              <w:snapToGrid w:val="0"/>
              <w:spacing w:after="0"/>
              <w:rPr>
                <w:sz w:val="18"/>
                <w:szCs w:val="18"/>
              </w:rPr>
            </w:pPr>
            <w:r w:rsidRPr="000E0A60">
              <w:rPr>
                <w:sz w:val="18"/>
                <w:szCs w:val="18"/>
              </w:rPr>
              <w:t>Qualcomm</w:t>
            </w:r>
          </w:p>
        </w:tc>
        <w:tc>
          <w:tcPr>
            <w:tcW w:w="540" w:type="dxa"/>
          </w:tcPr>
          <w:p w:rsidR="0066543A" w:rsidRPr="009B5EEE" w:rsidRDefault="0066543A" w:rsidP="000C02AA">
            <w:pPr>
              <w:snapToGrid w:val="0"/>
              <w:spacing w:after="0"/>
              <w:rPr>
                <w:sz w:val="18"/>
                <w:szCs w:val="18"/>
              </w:rPr>
            </w:pPr>
            <w:r w:rsidRPr="009B5EEE">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0.42%</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0.65%</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0.81%</w:t>
            </w:r>
          </w:p>
        </w:tc>
        <w:tc>
          <w:tcPr>
            <w:tcW w:w="900" w:type="dxa"/>
          </w:tcPr>
          <w:p w:rsidR="0066543A" w:rsidRPr="000E0A60" w:rsidRDefault="0066543A" w:rsidP="000C02AA">
            <w:pPr>
              <w:snapToGrid w:val="0"/>
              <w:spacing w:after="0"/>
              <w:rPr>
                <w:sz w:val="18"/>
                <w:szCs w:val="18"/>
              </w:rPr>
            </w:pPr>
            <w:r w:rsidRPr="000E0A60">
              <w:rPr>
                <w:sz w:val="18"/>
                <w:szCs w:val="18"/>
              </w:rPr>
              <w:t>0.4%</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6" w:type="dxa"/>
          </w:tcPr>
          <w:p w:rsidR="0066543A" w:rsidRPr="000E0A60" w:rsidRDefault="0066543A" w:rsidP="000C02AA">
            <w:pPr>
              <w:snapToGrid w:val="0"/>
              <w:spacing w:after="0"/>
              <w:rPr>
                <w:sz w:val="18"/>
                <w:szCs w:val="18"/>
              </w:rPr>
            </w:pPr>
            <w:r w:rsidRPr="000E0A60">
              <w:rPr>
                <w:sz w:val="18"/>
                <w:szCs w:val="18"/>
              </w:rPr>
              <w:t>0.3%</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1.68%</w:t>
            </w:r>
          </w:p>
        </w:tc>
        <w:tc>
          <w:tcPr>
            <w:tcW w:w="900" w:type="dxa"/>
          </w:tcPr>
          <w:p w:rsidR="0066543A" w:rsidRPr="000E0A60" w:rsidRDefault="0066543A" w:rsidP="000C02AA">
            <w:pPr>
              <w:snapToGrid w:val="0"/>
              <w:spacing w:after="0"/>
              <w:rPr>
                <w:sz w:val="18"/>
                <w:szCs w:val="18"/>
              </w:rPr>
            </w:pPr>
            <w:r w:rsidRPr="000E0A60">
              <w:rPr>
                <w:sz w:val="18"/>
                <w:szCs w:val="18"/>
              </w:rPr>
              <w:t>0.7%</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1.62%</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2.09%</w:t>
            </w:r>
          </w:p>
        </w:tc>
        <w:tc>
          <w:tcPr>
            <w:tcW w:w="906" w:type="dxa"/>
          </w:tcPr>
          <w:p w:rsidR="0066543A" w:rsidRPr="000E0A60" w:rsidRDefault="0066543A" w:rsidP="000C02AA">
            <w:pPr>
              <w:snapToGrid w:val="0"/>
              <w:spacing w:after="0"/>
              <w:rPr>
                <w:sz w:val="18"/>
                <w:szCs w:val="18"/>
              </w:rPr>
            </w:pPr>
            <w:r w:rsidRPr="000E0A60">
              <w:rPr>
                <w:sz w:val="18"/>
                <w:szCs w:val="18"/>
              </w:rPr>
              <w:t>0.5%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2.87%</w:t>
            </w:r>
          </w:p>
        </w:tc>
        <w:tc>
          <w:tcPr>
            <w:tcW w:w="900" w:type="dxa"/>
          </w:tcPr>
          <w:p w:rsidR="0066543A" w:rsidRPr="000E0A60" w:rsidRDefault="0066543A" w:rsidP="000C02AA">
            <w:pPr>
              <w:snapToGrid w:val="0"/>
              <w:spacing w:after="0"/>
              <w:rPr>
                <w:sz w:val="18"/>
                <w:szCs w:val="18"/>
              </w:rPr>
            </w:pPr>
            <w:r w:rsidRPr="000E0A60">
              <w:rPr>
                <w:sz w:val="18"/>
                <w:szCs w:val="18"/>
              </w:rPr>
              <w:t>1.3%</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2.67%</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3.27%</w:t>
            </w:r>
          </w:p>
        </w:tc>
        <w:tc>
          <w:tcPr>
            <w:tcW w:w="906" w:type="dxa"/>
          </w:tcPr>
          <w:p w:rsidR="0066543A" w:rsidRPr="000E0A60" w:rsidRDefault="0066543A" w:rsidP="000C02AA">
            <w:pPr>
              <w:snapToGrid w:val="0"/>
              <w:spacing w:after="0"/>
              <w:rPr>
                <w:sz w:val="18"/>
                <w:szCs w:val="18"/>
              </w:rPr>
            </w:pPr>
            <w:r w:rsidRPr="000E0A60">
              <w:rPr>
                <w:sz w:val="18"/>
                <w:szCs w:val="18"/>
              </w:rPr>
              <w:t>0.6%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4.65%</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3.55%</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4.33%</w:t>
            </w:r>
          </w:p>
        </w:tc>
        <w:tc>
          <w:tcPr>
            <w:tcW w:w="906" w:type="dxa"/>
          </w:tcPr>
          <w:p w:rsidR="0066543A" w:rsidRPr="000E0A60" w:rsidRDefault="0066543A" w:rsidP="000C02AA">
            <w:pPr>
              <w:snapToGrid w:val="0"/>
              <w:spacing w:after="0"/>
              <w:rPr>
                <w:sz w:val="18"/>
                <w:szCs w:val="18"/>
              </w:rPr>
            </w:pPr>
            <w:r w:rsidRPr="000E0A60">
              <w:rPr>
                <w:sz w:val="18"/>
                <w:szCs w:val="18"/>
              </w:rPr>
              <w:t>0.8%</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6.50%</w:t>
            </w:r>
          </w:p>
        </w:tc>
        <w:tc>
          <w:tcPr>
            <w:tcW w:w="900" w:type="dxa"/>
          </w:tcPr>
          <w:p w:rsidR="0066543A" w:rsidRPr="000E0A60" w:rsidRDefault="0066543A" w:rsidP="000C02AA">
            <w:pPr>
              <w:snapToGrid w:val="0"/>
              <w:spacing w:after="0"/>
              <w:rPr>
                <w:sz w:val="18"/>
                <w:szCs w:val="18"/>
              </w:rPr>
            </w:pPr>
            <w:r w:rsidRPr="000E0A60">
              <w:rPr>
                <w:sz w:val="18"/>
                <w:szCs w:val="18"/>
              </w:rPr>
              <w:t>3.0%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4.69%</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5.89%</w:t>
            </w:r>
          </w:p>
        </w:tc>
        <w:tc>
          <w:tcPr>
            <w:tcW w:w="906" w:type="dxa"/>
          </w:tcPr>
          <w:p w:rsidR="0066543A" w:rsidRPr="000E0A60" w:rsidRDefault="0066543A" w:rsidP="000C02AA">
            <w:pPr>
              <w:snapToGrid w:val="0"/>
              <w:spacing w:after="0"/>
              <w:rPr>
                <w:sz w:val="18"/>
                <w:szCs w:val="18"/>
              </w:rPr>
            </w:pPr>
            <w:r w:rsidRPr="000E0A60">
              <w:rPr>
                <w:sz w:val="18"/>
                <w:szCs w:val="18"/>
              </w:rPr>
              <w:t>1.2%</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8.72%</w:t>
            </w:r>
          </w:p>
        </w:tc>
        <w:tc>
          <w:tcPr>
            <w:tcW w:w="900" w:type="dxa"/>
          </w:tcPr>
          <w:p w:rsidR="0066543A" w:rsidRPr="000E0A60" w:rsidRDefault="0066543A" w:rsidP="000C02AA">
            <w:pPr>
              <w:snapToGrid w:val="0"/>
              <w:spacing w:after="0"/>
              <w:rPr>
                <w:sz w:val="18"/>
                <w:szCs w:val="18"/>
              </w:rPr>
            </w:pPr>
            <w:r w:rsidRPr="000E0A60">
              <w:rPr>
                <w:sz w:val="18"/>
                <w:szCs w:val="18"/>
              </w:rPr>
              <w:t>4.0%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6.40%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8.07%</w:t>
            </w:r>
          </w:p>
        </w:tc>
        <w:tc>
          <w:tcPr>
            <w:tcW w:w="906" w:type="dxa"/>
          </w:tcPr>
          <w:p w:rsidR="0066543A" w:rsidRPr="000E0A60" w:rsidRDefault="0066543A" w:rsidP="000C02AA">
            <w:pPr>
              <w:snapToGrid w:val="0"/>
              <w:spacing w:after="0"/>
              <w:rPr>
                <w:sz w:val="18"/>
                <w:szCs w:val="18"/>
              </w:rPr>
            </w:pPr>
            <w:r w:rsidRPr="000E0A60">
              <w:rPr>
                <w:sz w:val="18"/>
                <w:szCs w:val="18"/>
              </w:rPr>
              <w:t>1.7%</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11.5%</w:t>
            </w:r>
          </w:p>
        </w:tc>
        <w:tc>
          <w:tcPr>
            <w:tcW w:w="900" w:type="dxa"/>
          </w:tcPr>
          <w:p w:rsidR="0066543A" w:rsidRPr="000E0A60" w:rsidRDefault="0066543A" w:rsidP="000C02AA">
            <w:pPr>
              <w:snapToGrid w:val="0"/>
              <w:spacing w:after="0"/>
              <w:rPr>
                <w:sz w:val="18"/>
                <w:szCs w:val="18"/>
              </w:rPr>
            </w:pPr>
            <w:r w:rsidRPr="000E0A60">
              <w:rPr>
                <w:sz w:val="18"/>
                <w:szCs w:val="18"/>
              </w:rPr>
              <w:t>5.1%</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8.25%</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10.4%</w:t>
            </w:r>
          </w:p>
        </w:tc>
        <w:tc>
          <w:tcPr>
            <w:tcW w:w="906" w:type="dxa"/>
          </w:tcPr>
          <w:p w:rsidR="0066543A" w:rsidRPr="000E0A60" w:rsidRDefault="0066543A" w:rsidP="000C02AA">
            <w:pPr>
              <w:snapToGrid w:val="0"/>
              <w:spacing w:after="0"/>
              <w:rPr>
                <w:sz w:val="18"/>
                <w:szCs w:val="18"/>
              </w:rPr>
            </w:pPr>
            <w:r w:rsidRPr="000E0A60">
              <w:rPr>
                <w:sz w:val="18"/>
                <w:szCs w:val="18"/>
              </w:rPr>
              <w:t>2.2%</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14.3%</w:t>
            </w:r>
          </w:p>
        </w:tc>
        <w:tc>
          <w:tcPr>
            <w:tcW w:w="900" w:type="dxa"/>
          </w:tcPr>
          <w:p w:rsidR="0066543A" w:rsidRPr="000E0A60" w:rsidRDefault="0066543A" w:rsidP="000C02AA">
            <w:pPr>
              <w:snapToGrid w:val="0"/>
              <w:spacing w:after="0"/>
              <w:rPr>
                <w:sz w:val="18"/>
                <w:szCs w:val="18"/>
              </w:rPr>
            </w:pPr>
            <w:r w:rsidRPr="000E0A60">
              <w:rPr>
                <w:sz w:val="18"/>
                <w:szCs w:val="18"/>
              </w:rPr>
              <w:t>6.1%</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10.6%</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13.1%</w:t>
            </w:r>
          </w:p>
        </w:tc>
        <w:tc>
          <w:tcPr>
            <w:tcW w:w="906" w:type="dxa"/>
          </w:tcPr>
          <w:p w:rsidR="0066543A" w:rsidRPr="000E0A60" w:rsidRDefault="0066543A" w:rsidP="000C02AA">
            <w:pPr>
              <w:snapToGrid w:val="0"/>
              <w:spacing w:after="0"/>
              <w:rPr>
                <w:sz w:val="18"/>
                <w:szCs w:val="18"/>
              </w:rPr>
            </w:pPr>
            <w:r w:rsidRPr="000E0A60">
              <w:rPr>
                <w:sz w:val="18"/>
                <w:szCs w:val="18"/>
              </w:rPr>
              <w:t>2.5%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17.4%</w:t>
            </w:r>
          </w:p>
        </w:tc>
        <w:tc>
          <w:tcPr>
            <w:tcW w:w="900" w:type="dxa"/>
          </w:tcPr>
          <w:p w:rsidR="0066543A" w:rsidRPr="000E0A60" w:rsidRDefault="0066543A" w:rsidP="000C02AA">
            <w:pPr>
              <w:snapToGrid w:val="0"/>
              <w:spacing w:after="0"/>
              <w:rPr>
                <w:sz w:val="18"/>
                <w:szCs w:val="18"/>
              </w:rPr>
            </w:pPr>
            <w:r w:rsidRPr="000E0A60">
              <w:rPr>
                <w:sz w:val="18"/>
                <w:szCs w:val="18"/>
              </w:rPr>
              <w:t>6.8%</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0.08%</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0.08%</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0.08%</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0.48%</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0.53%</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0.55%</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1.12%</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1.17%</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1.23%</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2.10%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2.16%</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2.22%</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3.04%</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3.07%</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4.03%</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4.06%</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4.11%</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5.43%</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5.49%</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5.57%</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7.04%</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7.16%</w:t>
            </w:r>
          </w:p>
        </w:tc>
        <w:tc>
          <w:tcPr>
            <w:tcW w:w="900" w:type="dxa"/>
          </w:tcPr>
          <w:p w:rsidR="0066543A" w:rsidRPr="000E0A60" w:rsidRDefault="0066543A" w:rsidP="000C02AA">
            <w:pPr>
              <w:snapToGrid w:val="0"/>
              <w:spacing w:after="0"/>
              <w:rPr>
                <w:sz w:val="18"/>
                <w:szCs w:val="18"/>
              </w:rPr>
            </w:pPr>
            <w:r w:rsidRPr="000E0A60">
              <w:rPr>
                <w:sz w:val="18"/>
                <w:szCs w:val="18"/>
              </w:rPr>
              <w:t>0.2%</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8.95%</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9.15%</w:t>
            </w:r>
          </w:p>
        </w:tc>
        <w:tc>
          <w:tcPr>
            <w:tcW w:w="900" w:type="dxa"/>
          </w:tcPr>
          <w:p w:rsidR="0066543A" w:rsidRPr="000E0A60" w:rsidRDefault="0066543A" w:rsidP="000C02AA">
            <w:pPr>
              <w:snapToGrid w:val="0"/>
              <w:spacing w:after="0"/>
              <w:rPr>
                <w:sz w:val="18"/>
                <w:szCs w:val="18"/>
              </w:rPr>
            </w:pPr>
            <w:r w:rsidRPr="000E0A60">
              <w:rPr>
                <w:sz w:val="18"/>
                <w:szCs w:val="18"/>
              </w:rPr>
              <w:t>0.2%</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98"/>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4</w:t>
            </w:r>
          </w:p>
        </w:tc>
        <w:tc>
          <w:tcPr>
            <w:tcW w:w="618" w:type="dxa"/>
            <w:vMerge w:val="restart"/>
          </w:tcPr>
          <w:p w:rsidR="0066543A" w:rsidRPr="000E0A60" w:rsidRDefault="0066543A" w:rsidP="000C02AA">
            <w:pPr>
              <w:snapToGrid w:val="0"/>
              <w:spacing w:after="0"/>
              <w:rPr>
                <w:sz w:val="18"/>
                <w:szCs w:val="18"/>
              </w:rPr>
            </w:pPr>
            <w:r w:rsidRPr="000E0A60">
              <w:rPr>
                <w:sz w:val="18"/>
                <w:szCs w:val="18"/>
              </w:rPr>
              <w:t>Nokia</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900" w:type="dxa"/>
          </w:tcPr>
          <w:p w:rsidR="0066543A" w:rsidRPr="000E0A60" w:rsidRDefault="0066543A" w:rsidP="000C02AA">
            <w:pPr>
              <w:snapToGrid w:val="0"/>
              <w:spacing w:after="0"/>
              <w:rPr>
                <w:sz w:val="18"/>
                <w:szCs w:val="18"/>
              </w:rPr>
            </w:pPr>
            <w:r w:rsidRPr="000E0A60">
              <w:rPr>
                <w:sz w:val="18"/>
                <w:szCs w:val="18"/>
              </w:rPr>
              <w:t>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8.0%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18.0%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21.0%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44.0%</w:t>
            </w:r>
          </w:p>
        </w:tc>
        <w:tc>
          <w:tcPr>
            <w:tcW w:w="900" w:type="dxa"/>
          </w:tcPr>
          <w:p w:rsidR="0066543A" w:rsidRPr="000E0A60" w:rsidRDefault="0066543A" w:rsidP="000C02AA">
            <w:pPr>
              <w:snapToGrid w:val="0"/>
              <w:spacing w:after="0"/>
              <w:rPr>
                <w:sz w:val="18"/>
                <w:szCs w:val="18"/>
              </w:rPr>
            </w:pPr>
            <w:r w:rsidRPr="000E0A60">
              <w:rPr>
                <w:sz w:val="18"/>
                <w:szCs w:val="18"/>
              </w:rPr>
              <w:t>16.0%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41.0%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58.0%</w:t>
            </w:r>
          </w:p>
        </w:tc>
        <w:tc>
          <w:tcPr>
            <w:tcW w:w="900" w:type="dxa"/>
          </w:tcPr>
          <w:p w:rsidR="0066543A" w:rsidRPr="000E0A60" w:rsidRDefault="0066543A" w:rsidP="000C02AA">
            <w:pPr>
              <w:snapToGrid w:val="0"/>
              <w:spacing w:after="0"/>
              <w:rPr>
                <w:sz w:val="18"/>
                <w:szCs w:val="18"/>
              </w:rPr>
            </w:pPr>
            <w:r w:rsidRPr="000E0A60">
              <w:rPr>
                <w:sz w:val="18"/>
                <w:szCs w:val="18"/>
              </w:rPr>
              <w:t>20.0%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39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lastRenderedPageBreak/>
              <w:t>5</w:t>
            </w:r>
          </w:p>
        </w:tc>
        <w:tc>
          <w:tcPr>
            <w:tcW w:w="618" w:type="dxa"/>
            <w:vMerge w:val="restart"/>
          </w:tcPr>
          <w:p w:rsidR="0066543A" w:rsidRPr="000E0A60" w:rsidRDefault="0066543A" w:rsidP="000C02AA">
            <w:pPr>
              <w:snapToGrid w:val="0"/>
              <w:spacing w:after="0"/>
              <w:rPr>
                <w:sz w:val="18"/>
                <w:szCs w:val="18"/>
              </w:rPr>
            </w:pPr>
            <w:r w:rsidRPr="000E0A60">
              <w:rPr>
                <w:sz w:val="18"/>
                <w:szCs w:val="18"/>
              </w:rPr>
              <w:t>Huawei, HiSilicon</w:t>
            </w: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Note 4</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6.07%</w:t>
            </w:r>
          </w:p>
        </w:tc>
        <w:tc>
          <w:tcPr>
            <w:tcW w:w="730" w:type="dxa"/>
          </w:tcPr>
          <w:p w:rsidR="0066543A" w:rsidRPr="000E0A60" w:rsidRDefault="0066543A" w:rsidP="000C02AA">
            <w:pPr>
              <w:snapToGrid w:val="0"/>
              <w:spacing w:after="0"/>
              <w:rPr>
                <w:sz w:val="18"/>
                <w:szCs w:val="18"/>
              </w:rPr>
            </w:pPr>
            <w:r w:rsidRPr="000E0A60">
              <w:rPr>
                <w:sz w:val="18"/>
                <w:szCs w:val="18"/>
              </w:rPr>
              <w:t>-</w:t>
            </w:r>
          </w:p>
        </w:tc>
        <w:tc>
          <w:tcPr>
            <w:tcW w:w="900" w:type="dxa"/>
          </w:tcPr>
          <w:p w:rsidR="0066543A" w:rsidRPr="000E0A60" w:rsidRDefault="0066543A" w:rsidP="000C02AA">
            <w:pPr>
              <w:snapToGrid w:val="0"/>
              <w:spacing w:after="0"/>
              <w:rPr>
                <w:color w:val="000000"/>
                <w:sz w:val="18"/>
                <w:szCs w:val="18"/>
              </w:rPr>
            </w:pPr>
          </w:p>
        </w:tc>
        <w:tc>
          <w:tcPr>
            <w:tcW w:w="906" w:type="dxa"/>
          </w:tcPr>
          <w:p w:rsidR="0066543A" w:rsidRPr="000E0A60" w:rsidRDefault="0066543A" w:rsidP="000C02AA">
            <w:pPr>
              <w:snapToGrid w:val="0"/>
              <w:spacing w:after="0"/>
              <w:rPr>
                <w:sz w:val="18"/>
                <w:szCs w:val="18"/>
              </w:rPr>
            </w:pPr>
            <w:r w:rsidRPr="000E0A60">
              <w:rPr>
                <w:sz w:val="18"/>
                <w:szCs w:val="18"/>
              </w:rPr>
              <w:t>-</w:t>
            </w:r>
          </w:p>
        </w:tc>
        <w:tc>
          <w:tcPr>
            <w:tcW w:w="741" w:type="dxa"/>
          </w:tcPr>
          <w:p w:rsidR="0066543A" w:rsidRPr="000E0A60" w:rsidRDefault="0066543A" w:rsidP="000C02AA">
            <w:pPr>
              <w:snapToGrid w:val="0"/>
              <w:spacing w:after="0"/>
              <w:rPr>
                <w:sz w:val="18"/>
                <w:szCs w:val="18"/>
              </w:rPr>
            </w:pPr>
            <w:r w:rsidRPr="000E0A60">
              <w:rPr>
                <w:sz w:val="18"/>
                <w:szCs w:val="18"/>
              </w:rPr>
              <w:t>C7</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6.07%</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5</w:t>
            </w:r>
          </w:p>
        </w:tc>
      </w:tr>
      <w:tr w:rsidR="0066543A" w:rsidRPr="000E0A60" w:rsidTr="00D201C3">
        <w:trPr>
          <w:trHeight w:val="3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6.07%</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906" w:type="dxa"/>
          </w:tcPr>
          <w:p w:rsidR="0066543A" w:rsidRPr="000E0A60" w:rsidRDefault="0066543A" w:rsidP="000C02AA">
            <w:pPr>
              <w:snapToGrid w:val="0"/>
              <w:spacing w:after="0"/>
              <w:rPr>
                <w:sz w:val="18"/>
                <w:szCs w:val="18"/>
              </w:rPr>
            </w:pPr>
            <w:r w:rsidRPr="000E0A60">
              <w:rPr>
                <w:sz w:val="18"/>
                <w:szCs w:val="18"/>
              </w:rPr>
              <w:t>0.8%</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9.30%</w:t>
            </w:r>
          </w:p>
        </w:tc>
        <w:tc>
          <w:tcPr>
            <w:tcW w:w="900" w:type="dxa"/>
          </w:tcPr>
          <w:p w:rsidR="0066543A" w:rsidRPr="000E0A60" w:rsidRDefault="0066543A" w:rsidP="000C02AA">
            <w:pPr>
              <w:snapToGrid w:val="0"/>
              <w:spacing w:after="0"/>
              <w:rPr>
                <w:sz w:val="18"/>
                <w:szCs w:val="18"/>
              </w:rPr>
            </w:pPr>
            <w:r w:rsidRPr="000E0A60">
              <w:rPr>
                <w:sz w:val="18"/>
                <w:szCs w:val="18"/>
              </w:rPr>
              <w:t>3.2%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3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Note 4</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17.3%</w:t>
            </w:r>
          </w:p>
        </w:tc>
        <w:tc>
          <w:tcPr>
            <w:tcW w:w="730" w:type="dxa"/>
          </w:tcPr>
          <w:p w:rsidR="0066543A" w:rsidRPr="000E0A60" w:rsidRDefault="0066543A" w:rsidP="000C02AA">
            <w:pPr>
              <w:snapToGrid w:val="0"/>
              <w:spacing w:after="0"/>
              <w:rPr>
                <w:sz w:val="18"/>
                <w:szCs w:val="18"/>
              </w:rPr>
            </w:pPr>
            <w:r w:rsidRPr="000E0A60">
              <w:rPr>
                <w:sz w:val="18"/>
                <w:szCs w:val="18"/>
              </w:rPr>
              <w:t>-</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 </w:t>
            </w:r>
          </w:p>
        </w:tc>
        <w:tc>
          <w:tcPr>
            <w:tcW w:w="906" w:type="dxa"/>
          </w:tcPr>
          <w:p w:rsidR="0066543A" w:rsidRPr="000E0A60" w:rsidRDefault="0066543A" w:rsidP="000C02AA">
            <w:pPr>
              <w:snapToGrid w:val="0"/>
              <w:spacing w:after="0"/>
              <w:rPr>
                <w:sz w:val="18"/>
                <w:szCs w:val="18"/>
              </w:rPr>
            </w:pPr>
            <w:r w:rsidRPr="000E0A60">
              <w:rPr>
                <w:sz w:val="18"/>
                <w:szCs w:val="18"/>
              </w:rPr>
              <w:t>-</w:t>
            </w:r>
          </w:p>
        </w:tc>
        <w:tc>
          <w:tcPr>
            <w:tcW w:w="741" w:type="dxa"/>
          </w:tcPr>
          <w:p w:rsidR="0066543A" w:rsidRPr="000E0A60" w:rsidRDefault="0066543A" w:rsidP="000C02AA">
            <w:pPr>
              <w:snapToGrid w:val="0"/>
              <w:spacing w:after="0"/>
              <w:rPr>
                <w:sz w:val="18"/>
                <w:szCs w:val="18"/>
              </w:rPr>
            </w:pPr>
            <w:r w:rsidRPr="000E0A60">
              <w:rPr>
                <w:sz w:val="18"/>
                <w:szCs w:val="18"/>
              </w:rPr>
              <w:t>C7</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17.3%</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5</w:t>
            </w:r>
          </w:p>
        </w:tc>
      </w:tr>
      <w:tr w:rsidR="0066543A" w:rsidRPr="000E0A60" w:rsidTr="00D201C3">
        <w:trPr>
          <w:trHeight w:val="3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17.3%</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23.3%</w:t>
            </w:r>
          </w:p>
        </w:tc>
        <w:tc>
          <w:tcPr>
            <w:tcW w:w="906" w:type="dxa"/>
          </w:tcPr>
          <w:p w:rsidR="0066543A" w:rsidRPr="000E0A60" w:rsidRDefault="0066543A" w:rsidP="000C02AA">
            <w:pPr>
              <w:snapToGrid w:val="0"/>
              <w:spacing w:after="0"/>
              <w:rPr>
                <w:sz w:val="18"/>
                <w:szCs w:val="18"/>
              </w:rPr>
            </w:pPr>
            <w:r w:rsidRPr="000E0A60">
              <w:rPr>
                <w:sz w:val="18"/>
                <w:szCs w:val="18"/>
              </w:rPr>
              <w:t>6.0%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24.1%</w:t>
            </w:r>
          </w:p>
        </w:tc>
        <w:tc>
          <w:tcPr>
            <w:tcW w:w="900" w:type="dxa"/>
          </w:tcPr>
          <w:p w:rsidR="0066543A" w:rsidRPr="000E0A60" w:rsidRDefault="0066543A" w:rsidP="000C02AA">
            <w:pPr>
              <w:snapToGrid w:val="0"/>
              <w:spacing w:after="0"/>
              <w:rPr>
                <w:sz w:val="18"/>
                <w:szCs w:val="18"/>
              </w:rPr>
            </w:pPr>
            <w:r w:rsidRPr="000E0A60">
              <w:rPr>
                <w:sz w:val="18"/>
                <w:szCs w:val="18"/>
              </w:rPr>
              <w:t>6.8%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6</w:t>
            </w:r>
          </w:p>
        </w:tc>
        <w:tc>
          <w:tcPr>
            <w:tcW w:w="618" w:type="dxa"/>
            <w:vMerge w:val="restart"/>
          </w:tcPr>
          <w:p w:rsidR="0066543A" w:rsidRPr="000E0A60" w:rsidRDefault="0066543A" w:rsidP="000C02AA">
            <w:pPr>
              <w:snapToGrid w:val="0"/>
              <w:spacing w:after="0"/>
              <w:rPr>
                <w:sz w:val="18"/>
                <w:szCs w:val="18"/>
              </w:rPr>
            </w:pPr>
            <w:r w:rsidRPr="000E0A60">
              <w:rPr>
                <w:sz w:val="18"/>
                <w:szCs w:val="18"/>
              </w:rPr>
              <w:t>InterDigital</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1.96%</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3.31%</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3.43%</w:t>
            </w:r>
          </w:p>
        </w:tc>
        <w:tc>
          <w:tcPr>
            <w:tcW w:w="900" w:type="dxa"/>
          </w:tcPr>
          <w:p w:rsidR="0066543A" w:rsidRPr="000E0A60" w:rsidRDefault="0066543A" w:rsidP="000C02AA">
            <w:pPr>
              <w:snapToGrid w:val="0"/>
              <w:spacing w:after="0"/>
              <w:rPr>
                <w:sz w:val="18"/>
                <w:szCs w:val="18"/>
              </w:rPr>
            </w:pPr>
            <w:r w:rsidRPr="000E0A60">
              <w:rPr>
                <w:sz w:val="18"/>
                <w:szCs w:val="18"/>
              </w:rPr>
              <w:t>1.5%</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3.50%</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5.08%</w:t>
            </w:r>
          </w:p>
        </w:tc>
        <w:tc>
          <w:tcPr>
            <w:tcW w:w="906" w:type="dxa"/>
          </w:tcPr>
          <w:p w:rsidR="0066543A" w:rsidRPr="000E0A60" w:rsidRDefault="0066543A" w:rsidP="000C02AA">
            <w:pPr>
              <w:snapToGrid w:val="0"/>
              <w:spacing w:after="0"/>
              <w:rPr>
                <w:sz w:val="18"/>
                <w:szCs w:val="18"/>
              </w:rPr>
            </w:pPr>
            <w:r w:rsidRPr="000E0A60">
              <w:rPr>
                <w:sz w:val="18"/>
                <w:szCs w:val="18"/>
              </w:rPr>
              <w:t>1.6%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5.30%</w:t>
            </w:r>
          </w:p>
        </w:tc>
        <w:tc>
          <w:tcPr>
            <w:tcW w:w="900" w:type="dxa"/>
          </w:tcPr>
          <w:p w:rsidR="0066543A" w:rsidRPr="000E0A60" w:rsidRDefault="0066543A" w:rsidP="000C02AA">
            <w:pPr>
              <w:snapToGrid w:val="0"/>
              <w:spacing w:after="0"/>
              <w:rPr>
                <w:sz w:val="18"/>
                <w:szCs w:val="18"/>
              </w:rPr>
            </w:pPr>
            <w:r w:rsidRPr="000E0A60">
              <w:rPr>
                <w:sz w:val="18"/>
                <w:szCs w:val="18"/>
              </w:rPr>
              <w:t>1.8%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4.67%</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6.31%</w:t>
            </w:r>
          </w:p>
        </w:tc>
        <w:tc>
          <w:tcPr>
            <w:tcW w:w="906" w:type="dxa"/>
          </w:tcPr>
          <w:p w:rsidR="0066543A" w:rsidRPr="000E0A60" w:rsidRDefault="0066543A" w:rsidP="000C02AA">
            <w:pPr>
              <w:snapToGrid w:val="0"/>
              <w:spacing w:after="0"/>
              <w:rPr>
                <w:sz w:val="18"/>
                <w:szCs w:val="18"/>
              </w:rPr>
            </w:pPr>
            <w:r w:rsidRPr="000E0A60">
              <w:rPr>
                <w:sz w:val="18"/>
                <w:szCs w:val="18"/>
              </w:rPr>
              <w:t>1.6%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7.04%</w:t>
            </w:r>
          </w:p>
        </w:tc>
        <w:tc>
          <w:tcPr>
            <w:tcW w:w="900" w:type="dxa"/>
          </w:tcPr>
          <w:p w:rsidR="0066543A" w:rsidRPr="000E0A60" w:rsidRDefault="0066543A" w:rsidP="000C02AA">
            <w:pPr>
              <w:snapToGrid w:val="0"/>
              <w:spacing w:after="0"/>
              <w:rPr>
                <w:sz w:val="18"/>
                <w:szCs w:val="18"/>
              </w:rPr>
            </w:pPr>
            <w:r w:rsidRPr="000E0A60">
              <w:rPr>
                <w:sz w:val="18"/>
                <w:szCs w:val="18"/>
              </w:rPr>
              <w:t>2.4%</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5.83%</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7.32%</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9.22%</w:t>
            </w:r>
          </w:p>
        </w:tc>
        <w:tc>
          <w:tcPr>
            <w:tcW w:w="900" w:type="dxa"/>
          </w:tcPr>
          <w:p w:rsidR="0066543A" w:rsidRPr="000E0A60" w:rsidRDefault="0066543A" w:rsidP="000C02AA">
            <w:pPr>
              <w:snapToGrid w:val="0"/>
              <w:spacing w:after="0"/>
              <w:rPr>
                <w:sz w:val="18"/>
                <w:szCs w:val="18"/>
              </w:rPr>
            </w:pPr>
            <w:r w:rsidRPr="000E0A60">
              <w:rPr>
                <w:sz w:val="18"/>
                <w:szCs w:val="18"/>
              </w:rPr>
              <w:t>3.4%</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7.19%</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8.55%</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11.8%</w:t>
            </w:r>
          </w:p>
        </w:tc>
        <w:tc>
          <w:tcPr>
            <w:tcW w:w="900" w:type="dxa"/>
          </w:tcPr>
          <w:p w:rsidR="0066543A" w:rsidRPr="000E0A60" w:rsidRDefault="0066543A" w:rsidP="000C02AA">
            <w:pPr>
              <w:snapToGrid w:val="0"/>
              <w:spacing w:after="0"/>
              <w:rPr>
                <w:sz w:val="18"/>
                <w:szCs w:val="18"/>
              </w:rPr>
            </w:pPr>
            <w:r w:rsidRPr="000E0A60">
              <w:rPr>
                <w:sz w:val="18"/>
                <w:szCs w:val="18"/>
              </w:rPr>
              <w:t>4.6%</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8.65%</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10.1%</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14.4%</w:t>
            </w:r>
          </w:p>
        </w:tc>
        <w:tc>
          <w:tcPr>
            <w:tcW w:w="900" w:type="dxa"/>
          </w:tcPr>
          <w:p w:rsidR="0066543A" w:rsidRPr="000E0A60" w:rsidRDefault="0066543A" w:rsidP="000C02AA">
            <w:pPr>
              <w:snapToGrid w:val="0"/>
              <w:spacing w:after="0"/>
              <w:rPr>
                <w:sz w:val="18"/>
                <w:szCs w:val="18"/>
              </w:rPr>
            </w:pPr>
            <w:r w:rsidRPr="000E0A60">
              <w:rPr>
                <w:sz w:val="18"/>
                <w:szCs w:val="18"/>
              </w:rPr>
              <w:t>5.8%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10.82%</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12.2%</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17.6%</w:t>
            </w:r>
          </w:p>
        </w:tc>
        <w:tc>
          <w:tcPr>
            <w:tcW w:w="900" w:type="dxa"/>
          </w:tcPr>
          <w:p w:rsidR="0066543A" w:rsidRPr="000E0A60" w:rsidRDefault="0066543A" w:rsidP="000C02AA">
            <w:pPr>
              <w:snapToGrid w:val="0"/>
              <w:spacing w:after="0"/>
              <w:rPr>
                <w:sz w:val="18"/>
                <w:szCs w:val="18"/>
              </w:rPr>
            </w:pPr>
            <w:r w:rsidRPr="000E0A60">
              <w:rPr>
                <w:sz w:val="18"/>
                <w:szCs w:val="18"/>
              </w:rPr>
              <w:t>6.8%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13.71%</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15.1%</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20.8%</w:t>
            </w:r>
          </w:p>
        </w:tc>
        <w:tc>
          <w:tcPr>
            <w:tcW w:w="900" w:type="dxa"/>
          </w:tcPr>
          <w:p w:rsidR="0066543A" w:rsidRPr="000E0A60" w:rsidRDefault="0066543A" w:rsidP="000C02AA">
            <w:pPr>
              <w:snapToGrid w:val="0"/>
              <w:spacing w:after="0"/>
              <w:rPr>
                <w:sz w:val="18"/>
                <w:szCs w:val="18"/>
              </w:rPr>
            </w:pPr>
            <w:r w:rsidRPr="000E0A60">
              <w:rPr>
                <w:sz w:val="18"/>
                <w:szCs w:val="18"/>
              </w:rPr>
              <w:t>7.1%</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17.26%</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18.4%</w:t>
            </w:r>
          </w:p>
        </w:tc>
        <w:tc>
          <w:tcPr>
            <w:tcW w:w="906" w:type="dxa"/>
          </w:tcPr>
          <w:p w:rsidR="0066543A" w:rsidRPr="000E0A60" w:rsidRDefault="0066543A" w:rsidP="000C02AA">
            <w:pPr>
              <w:snapToGrid w:val="0"/>
              <w:spacing w:after="0"/>
              <w:rPr>
                <w:sz w:val="18"/>
                <w:szCs w:val="18"/>
              </w:rPr>
            </w:pPr>
            <w:r w:rsidRPr="000E0A60">
              <w:rPr>
                <w:sz w:val="18"/>
                <w:szCs w:val="18"/>
              </w:rPr>
              <w:t>1.1%</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24.2%</w:t>
            </w:r>
          </w:p>
        </w:tc>
        <w:tc>
          <w:tcPr>
            <w:tcW w:w="900" w:type="dxa"/>
          </w:tcPr>
          <w:p w:rsidR="0066543A" w:rsidRPr="000E0A60" w:rsidRDefault="0066543A" w:rsidP="000C02AA">
            <w:pPr>
              <w:snapToGrid w:val="0"/>
              <w:spacing w:after="0"/>
              <w:rPr>
                <w:sz w:val="18"/>
                <w:szCs w:val="18"/>
              </w:rPr>
            </w:pPr>
            <w:r w:rsidRPr="000E0A60">
              <w:rPr>
                <w:sz w:val="18"/>
                <w:szCs w:val="18"/>
              </w:rPr>
              <w:t>6.9%</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7</w:t>
            </w:r>
          </w:p>
        </w:tc>
        <w:tc>
          <w:tcPr>
            <w:tcW w:w="618" w:type="dxa"/>
            <w:vMerge w:val="restart"/>
          </w:tcPr>
          <w:p w:rsidR="0066543A" w:rsidRPr="000E0A60" w:rsidRDefault="0066543A" w:rsidP="000C02AA">
            <w:pPr>
              <w:snapToGrid w:val="0"/>
              <w:spacing w:after="0"/>
              <w:rPr>
                <w:sz w:val="18"/>
                <w:szCs w:val="18"/>
              </w:rPr>
            </w:pPr>
            <w:r w:rsidRPr="000E0A60">
              <w:rPr>
                <w:sz w:val="18"/>
                <w:szCs w:val="18"/>
              </w:rPr>
              <w:t>Intel</w:t>
            </w:r>
          </w:p>
        </w:tc>
        <w:tc>
          <w:tcPr>
            <w:tcW w:w="540" w:type="dxa"/>
          </w:tcPr>
          <w:p w:rsidR="0066543A" w:rsidRPr="0066543A" w:rsidRDefault="0066543A" w:rsidP="000C02AA">
            <w:pPr>
              <w:snapToGrid w:val="0"/>
              <w:spacing w:after="0"/>
              <w:rPr>
                <w:color w:val="000000"/>
                <w:sz w:val="18"/>
                <w:szCs w:val="18"/>
              </w:rPr>
            </w:pPr>
            <w:r w:rsidRPr="0066543A">
              <w:rPr>
                <w:color w:val="000000"/>
                <w:sz w:val="18"/>
                <w:szCs w:val="18"/>
              </w:rPr>
              <w:t>2</w:t>
            </w:r>
          </w:p>
        </w:tc>
        <w:tc>
          <w:tcPr>
            <w:tcW w:w="630" w:type="dxa"/>
          </w:tcPr>
          <w:p w:rsidR="0066543A" w:rsidRPr="0066543A" w:rsidRDefault="0066543A" w:rsidP="000C02AA">
            <w:pPr>
              <w:snapToGrid w:val="0"/>
              <w:spacing w:after="0"/>
              <w:rPr>
                <w:color w:val="000000"/>
                <w:sz w:val="18"/>
                <w:szCs w:val="18"/>
              </w:rPr>
            </w:pPr>
            <w:r w:rsidRPr="0066543A">
              <w:rPr>
                <w:color w:val="000000"/>
                <w:sz w:val="18"/>
                <w:szCs w:val="18"/>
              </w:rPr>
              <w:t>1</w:t>
            </w:r>
          </w:p>
        </w:tc>
        <w:tc>
          <w:tcPr>
            <w:tcW w:w="970" w:type="dxa"/>
          </w:tcPr>
          <w:p w:rsidR="0066543A" w:rsidRPr="0066543A" w:rsidRDefault="0066543A" w:rsidP="000C02AA">
            <w:pPr>
              <w:snapToGrid w:val="0"/>
              <w:spacing w:after="0"/>
              <w:rPr>
                <w:color w:val="000000"/>
                <w:sz w:val="18"/>
                <w:szCs w:val="18"/>
              </w:rPr>
            </w:pPr>
            <w:r w:rsidRPr="0066543A">
              <w:rPr>
                <w:color w:val="000000"/>
                <w:sz w:val="18"/>
                <w:szCs w:val="18"/>
              </w:rPr>
              <w:t>C6</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1.9%</w:t>
            </w:r>
          </w:p>
        </w:tc>
        <w:tc>
          <w:tcPr>
            <w:tcW w:w="730" w:type="dxa"/>
          </w:tcPr>
          <w:p w:rsidR="0066543A" w:rsidRPr="0066543A" w:rsidRDefault="0066543A" w:rsidP="000C02AA">
            <w:pPr>
              <w:snapToGrid w:val="0"/>
              <w:spacing w:after="0"/>
              <w:rPr>
                <w:color w:val="000000"/>
                <w:sz w:val="18"/>
                <w:szCs w:val="18"/>
              </w:rPr>
            </w:pPr>
            <w:r w:rsidRPr="0066543A">
              <w:rPr>
                <w:color w:val="000000"/>
                <w:sz w:val="18"/>
                <w:szCs w:val="18"/>
              </w:rPr>
              <w:t xml:space="preserve">C9 </w:t>
            </w:r>
          </w:p>
        </w:tc>
        <w:tc>
          <w:tcPr>
            <w:tcW w:w="900" w:type="dxa"/>
          </w:tcPr>
          <w:p w:rsidR="0066543A" w:rsidRPr="0066543A" w:rsidRDefault="0066543A" w:rsidP="000C02AA">
            <w:pPr>
              <w:snapToGrid w:val="0"/>
              <w:spacing w:after="0"/>
              <w:rPr>
                <w:color w:val="000000"/>
                <w:sz w:val="18"/>
                <w:szCs w:val="18"/>
              </w:rPr>
            </w:pPr>
            <w:r w:rsidRPr="0066543A">
              <w:rPr>
                <w:color w:val="000000"/>
                <w:sz w:val="18"/>
                <w:szCs w:val="18"/>
              </w:rPr>
              <w:t>1.9%</w:t>
            </w:r>
          </w:p>
        </w:tc>
        <w:tc>
          <w:tcPr>
            <w:tcW w:w="906" w:type="dxa"/>
          </w:tcPr>
          <w:p w:rsidR="0066543A" w:rsidRPr="0066543A" w:rsidRDefault="0066543A" w:rsidP="000C02AA">
            <w:pPr>
              <w:snapToGrid w:val="0"/>
              <w:spacing w:after="0"/>
              <w:rPr>
                <w:color w:val="000000"/>
                <w:sz w:val="18"/>
                <w:szCs w:val="18"/>
              </w:rPr>
            </w:pPr>
            <w:r w:rsidRPr="000E0A60">
              <w:rPr>
                <w:sz w:val="18"/>
                <w:szCs w:val="18"/>
              </w:rPr>
              <w:t>0.0%</w:t>
            </w:r>
          </w:p>
        </w:tc>
        <w:tc>
          <w:tcPr>
            <w:tcW w:w="741" w:type="dxa"/>
          </w:tcPr>
          <w:p w:rsidR="0066543A" w:rsidRPr="0066543A" w:rsidRDefault="0066543A" w:rsidP="000C02AA">
            <w:pPr>
              <w:snapToGrid w:val="0"/>
              <w:spacing w:after="0"/>
              <w:rPr>
                <w:color w:val="000000"/>
                <w:sz w:val="18"/>
                <w:szCs w:val="18"/>
              </w:rPr>
            </w:pPr>
            <w:r w:rsidRPr="0066543A">
              <w:rPr>
                <w:color w:val="000000"/>
                <w:sz w:val="18"/>
                <w:szCs w:val="18"/>
              </w:rPr>
              <w:t>C8</w:t>
            </w:r>
          </w:p>
        </w:tc>
        <w:tc>
          <w:tcPr>
            <w:tcW w:w="873" w:type="dxa"/>
          </w:tcPr>
          <w:p w:rsidR="0066543A" w:rsidRPr="0066543A" w:rsidRDefault="0066543A" w:rsidP="000C02AA">
            <w:pPr>
              <w:snapToGrid w:val="0"/>
              <w:spacing w:after="0"/>
              <w:rPr>
                <w:color w:val="000000"/>
                <w:sz w:val="18"/>
                <w:szCs w:val="18"/>
              </w:rPr>
            </w:pPr>
            <w:r w:rsidRPr="0066543A">
              <w:rPr>
                <w:color w:val="000000"/>
                <w:sz w:val="18"/>
                <w:szCs w:val="18"/>
              </w:rPr>
              <w:t>1.9%</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1</w:t>
            </w:r>
          </w:p>
        </w:tc>
        <w:tc>
          <w:tcPr>
            <w:tcW w:w="970" w:type="dxa"/>
          </w:tcPr>
          <w:p w:rsidR="0066543A" w:rsidRPr="000E0A60" w:rsidRDefault="0066543A" w:rsidP="000C02AA">
            <w:pPr>
              <w:snapToGrid w:val="0"/>
              <w:spacing w:after="0"/>
              <w:rPr>
                <w:sz w:val="18"/>
                <w:szCs w:val="18"/>
              </w:rPr>
            </w:pPr>
            <w:r w:rsidRPr="000E0A60">
              <w:rPr>
                <w:sz w:val="18"/>
                <w:szCs w:val="18"/>
              </w:rPr>
              <w:t>C6</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w:t>
            </w:r>
          </w:p>
        </w:tc>
        <w:tc>
          <w:tcPr>
            <w:tcW w:w="730" w:type="dxa"/>
          </w:tcPr>
          <w:p w:rsidR="0066543A" w:rsidRPr="000E0A60" w:rsidRDefault="0066543A" w:rsidP="000C02AA">
            <w:pPr>
              <w:snapToGrid w:val="0"/>
              <w:spacing w:after="0"/>
              <w:rPr>
                <w:sz w:val="18"/>
                <w:szCs w:val="18"/>
              </w:rPr>
            </w:pPr>
            <w:r w:rsidRPr="000E0A60">
              <w:rPr>
                <w:sz w:val="18"/>
                <w:szCs w:val="18"/>
              </w:rPr>
              <w:t>C9</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C8</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1</w:t>
            </w:r>
          </w:p>
        </w:tc>
        <w:tc>
          <w:tcPr>
            <w:tcW w:w="970" w:type="dxa"/>
          </w:tcPr>
          <w:p w:rsidR="0066543A" w:rsidRPr="000E0A60" w:rsidRDefault="0066543A" w:rsidP="000C02AA">
            <w:pPr>
              <w:snapToGrid w:val="0"/>
              <w:spacing w:after="0"/>
              <w:rPr>
                <w:sz w:val="18"/>
                <w:szCs w:val="18"/>
              </w:rPr>
            </w:pPr>
            <w:r w:rsidRPr="000E0A60">
              <w:rPr>
                <w:sz w:val="18"/>
                <w:szCs w:val="18"/>
              </w:rPr>
              <w:t>C6</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w:t>
            </w:r>
          </w:p>
        </w:tc>
        <w:tc>
          <w:tcPr>
            <w:tcW w:w="730" w:type="dxa"/>
          </w:tcPr>
          <w:p w:rsidR="0066543A" w:rsidRPr="000E0A60" w:rsidRDefault="0066543A" w:rsidP="000C02AA">
            <w:pPr>
              <w:snapToGrid w:val="0"/>
              <w:spacing w:after="0"/>
              <w:rPr>
                <w:sz w:val="18"/>
                <w:szCs w:val="18"/>
              </w:rPr>
            </w:pPr>
            <w:r w:rsidRPr="000E0A60">
              <w:rPr>
                <w:sz w:val="18"/>
                <w:szCs w:val="18"/>
              </w:rPr>
              <w:t>C9</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C8</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8</w:t>
            </w:r>
          </w:p>
        </w:tc>
        <w:tc>
          <w:tcPr>
            <w:tcW w:w="618" w:type="dxa"/>
            <w:vMerge w:val="restart"/>
          </w:tcPr>
          <w:p w:rsidR="0066543A" w:rsidRPr="000E0A60" w:rsidRDefault="0066543A" w:rsidP="000C02AA">
            <w:pPr>
              <w:snapToGrid w:val="0"/>
              <w:spacing w:after="0"/>
              <w:rPr>
                <w:sz w:val="18"/>
                <w:szCs w:val="18"/>
              </w:rPr>
            </w:pPr>
            <w:r w:rsidRPr="000E0A60">
              <w:rPr>
                <w:sz w:val="18"/>
                <w:szCs w:val="18"/>
              </w:rPr>
              <w:t>ZTE</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2.01%</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2.01%</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4.21%</w:t>
            </w:r>
          </w:p>
        </w:tc>
        <w:tc>
          <w:tcPr>
            <w:tcW w:w="900" w:type="dxa"/>
          </w:tcPr>
          <w:p w:rsidR="0066543A" w:rsidRPr="000E0A60" w:rsidRDefault="0066543A" w:rsidP="000C02AA">
            <w:pPr>
              <w:snapToGrid w:val="0"/>
              <w:spacing w:after="0"/>
              <w:rPr>
                <w:sz w:val="18"/>
                <w:szCs w:val="18"/>
              </w:rPr>
            </w:pPr>
            <w:r w:rsidRPr="000E0A60">
              <w:rPr>
                <w:sz w:val="18"/>
                <w:szCs w:val="18"/>
              </w:rPr>
              <w:t>2.2%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3.04%</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10.8%</w:t>
            </w:r>
          </w:p>
        </w:tc>
        <w:tc>
          <w:tcPr>
            <w:tcW w:w="900" w:type="dxa"/>
          </w:tcPr>
          <w:p w:rsidR="0066543A" w:rsidRPr="000E0A60" w:rsidRDefault="0066543A" w:rsidP="000C02AA">
            <w:pPr>
              <w:snapToGrid w:val="0"/>
              <w:spacing w:after="0"/>
              <w:rPr>
                <w:sz w:val="18"/>
                <w:szCs w:val="18"/>
              </w:rPr>
            </w:pPr>
            <w:r w:rsidRPr="000E0A60">
              <w:rPr>
                <w:sz w:val="18"/>
                <w:szCs w:val="18"/>
              </w:rPr>
              <w:t>7.8%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4.72%</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4.87%</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16.9%</w:t>
            </w:r>
          </w:p>
        </w:tc>
        <w:tc>
          <w:tcPr>
            <w:tcW w:w="900" w:type="dxa"/>
          </w:tcPr>
          <w:p w:rsidR="0066543A" w:rsidRPr="000E0A60" w:rsidRDefault="0066543A" w:rsidP="000C02AA">
            <w:pPr>
              <w:snapToGrid w:val="0"/>
              <w:spacing w:after="0"/>
              <w:rPr>
                <w:sz w:val="18"/>
                <w:szCs w:val="18"/>
              </w:rPr>
            </w:pPr>
            <w:r w:rsidRPr="000E0A60">
              <w:rPr>
                <w:sz w:val="18"/>
                <w:szCs w:val="18"/>
              </w:rPr>
              <w:t>12.2%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7.31%</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7.53%</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35.5%</w:t>
            </w:r>
          </w:p>
        </w:tc>
        <w:tc>
          <w:tcPr>
            <w:tcW w:w="900" w:type="dxa"/>
          </w:tcPr>
          <w:p w:rsidR="0066543A" w:rsidRPr="000E0A60" w:rsidRDefault="0066543A" w:rsidP="000C02AA">
            <w:pPr>
              <w:snapToGrid w:val="0"/>
              <w:spacing w:after="0"/>
              <w:rPr>
                <w:sz w:val="18"/>
                <w:szCs w:val="18"/>
              </w:rPr>
            </w:pPr>
            <w:r w:rsidRPr="000E0A60">
              <w:rPr>
                <w:sz w:val="18"/>
                <w:szCs w:val="18"/>
              </w:rPr>
              <w:t>28.2%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9</w:t>
            </w:r>
          </w:p>
        </w:tc>
        <w:tc>
          <w:tcPr>
            <w:tcW w:w="618" w:type="dxa"/>
            <w:vMerge w:val="restart"/>
          </w:tcPr>
          <w:p w:rsidR="0066543A" w:rsidRPr="000E0A60" w:rsidRDefault="0066543A" w:rsidP="000C02AA">
            <w:pPr>
              <w:snapToGrid w:val="0"/>
              <w:spacing w:after="0"/>
              <w:rPr>
                <w:sz w:val="18"/>
                <w:szCs w:val="18"/>
              </w:rPr>
            </w:pPr>
            <w:r w:rsidRPr="000E0A60">
              <w:rPr>
                <w:sz w:val="18"/>
                <w:szCs w:val="18"/>
              </w:rPr>
              <w:t xml:space="preserve">Samsung </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7.0%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906" w:type="dxa"/>
          </w:tcPr>
          <w:p w:rsidR="0066543A" w:rsidRPr="000E0A60" w:rsidRDefault="0066543A" w:rsidP="000C02AA">
            <w:pPr>
              <w:snapToGrid w:val="0"/>
              <w:spacing w:after="0"/>
              <w:rPr>
                <w:sz w:val="18"/>
                <w:szCs w:val="18"/>
              </w:rPr>
            </w:pPr>
            <w:r w:rsidRPr="000E0A60">
              <w:rPr>
                <w:sz w:val="18"/>
                <w:szCs w:val="18"/>
              </w:rPr>
              <w:t>5.0%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19.0%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8.0%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26.0%</w:t>
            </w:r>
          </w:p>
        </w:tc>
        <w:tc>
          <w:tcPr>
            <w:tcW w:w="900" w:type="dxa"/>
          </w:tcPr>
          <w:p w:rsidR="0066543A" w:rsidRPr="000E0A60" w:rsidRDefault="0066543A" w:rsidP="000C02AA">
            <w:pPr>
              <w:snapToGrid w:val="0"/>
              <w:spacing w:after="0"/>
              <w:rPr>
                <w:sz w:val="18"/>
                <w:szCs w:val="18"/>
              </w:rPr>
            </w:pPr>
            <w:r w:rsidRPr="000E0A60">
              <w:rPr>
                <w:sz w:val="18"/>
                <w:szCs w:val="18"/>
              </w:rPr>
              <w:t>24.0%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15.0%</w:t>
            </w:r>
          </w:p>
        </w:tc>
        <w:tc>
          <w:tcPr>
            <w:tcW w:w="906" w:type="dxa"/>
          </w:tcPr>
          <w:p w:rsidR="0066543A" w:rsidRPr="000E0A60" w:rsidRDefault="0066543A" w:rsidP="000C02AA">
            <w:pPr>
              <w:snapToGrid w:val="0"/>
              <w:spacing w:after="0"/>
              <w:rPr>
                <w:sz w:val="18"/>
                <w:szCs w:val="18"/>
              </w:rPr>
            </w:pPr>
            <w:r w:rsidRPr="000E0A60">
              <w:rPr>
                <w:sz w:val="18"/>
                <w:szCs w:val="18"/>
              </w:rPr>
              <w:t>11.0%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32.0%</w:t>
            </w:r>
          </w:p>
        </w:tc>
        <w:tc>
          <w:tcPr>
            <w:tcW w:w="900" w:type="dxa"/>
          </w:tcPr>
          <w:p w:rsidR="0066543A" w:rsidRPr="000E0A60" w:rsidRDefault="0066543A" w:rsidP="000C02AA">
            <w:pPr>
              <w:snapToGrid w:val="0"/>
              <w:spacing w:after="0"/>
              <w:rPr>
                <w:sz w:val="18"/>
                <w:szCs w:val="18"/>
              </w:rPr>
            </w:pPr>
            <w:r w:rsidRPr="000E0A60">
              <w:rPr>
                <w:sz w:val="18"/>
                <w:szCs w:val="18"/>
              </w:rPr>
              <w:t>28.0%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6" w:type="dxa"/>
          </w:tcPr>
          <w:p w:rsidR="0066543A" w:rsidRPr="000E0A60" w:rsidRDefault="0066543A" w:rsidP="000C02AA">
            <w:pPr>
              <w:snapToGrid w:val="0"/>
              <w:spacing w:after="0"/>
              <w:rPr>
                <w:sz w:val="18"/>
                <w:szCs w:val="18"/>
              </w:rPr>
            </w:pPr>
            <w:r w:rsidRPr="000E0A60">
              <w:rPr>
                <w:sz w:val="18"/>
                <w:szCs w:val="18"/>
              </w:rPr>
              <w:t>14.0%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37.0%</w:t>
            </w:r>
          </w:p>
        </w:tc>
        <w:tc>
          <w:tcPr>
            <w:tcW w:w="900" w:type="dxa"/>
          </w:tcPr>
          <w:p w:rsidR="0066543A" w:rsidRPr="000E0A60" w:rsidRDefault="0066543A" w:rsidP="000C02AA">
            <w:pPr>
              <w:snapToGrid w:val="0"/>
              <w:spacing w:after="0"/>
              <w:rPr>
                <w:sz w:val="18"/>
                <w:szCs w:val="18"/>
              </w:rPr>
            </w:pPr>
            <w:r w:rsidRPr="000E0A60">
              <w:rPr>
                <w:sz w:val="18"/>
                <w:szCs w:val="18"/>
              </w:rPr>
              <w:t>31.0%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25.0%</w:t>
            </w:r>
          </w:p>
        </w:tc>
        <w:tc>
          <w:tcPr>
            <w:tcW w:w="906" w:type="dxa"/>
          </w:tcPr>
          <w:p w:rsidR="0066543A" w:rsidRPr="000E0A60" w:rsidRDefault="0066543A" w:rsidP="000C02AA">
            <w:pPr>
              <w:snapToGrid w:val="0"/>
              <w:spacing w:after="0"/>
              <w:rPr>
                <w:sz w:val="18"/>
                <w:szCs w:val="18"/>
              </w:rPr>
            </w:pPr>
            <w:r w:rsidRPr="000E0A60">
              <w:rPr>
                <w:sz w:val="18"/>
                <w:szCs w:val="18"/>
              </w:rPr>
              <w:t>17.0%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42.0%</w:t>
            </w:r>
          </w:p>
        </w:tc>
        <w:tc>
          <w:tcPr>
            <w:tcW w:w="900" w:type="dxa"/>
          </w:tcPr>
          <w:p w:rsidR="0066543A" w:rsidRPr="000E0A60" w:rsidRDefault="0066543A" w:rsidP="000C02AA">
            <w:pPr>
              <w:snapToGrid w:val="0"/>
              <w:spacing w:after="0"/>
              <w:rPr>
                <w:sz w:val="18"/>
                <w:szCs w:val="18"/>
              </w:rPr>
            </w:pPr>
            <w:r w:rsidRPr="000E0A60">
              <w:rPr>
                <w:sz w:val="18"/>
                <w:szCs w:val="18"/>
              </w:rPr>
              <w:t>34.0%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7.0%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7.0%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8.00%</w:t>
            </w:r>
          </w:p>
        </w:tc>
        <w:tc>
          <w:tcPr>
            <w:tcW w:w="900" w:type="dxa"/>
          </w:tcPr>
          <w:p w:rsidR="0066543A" w:rsidRPr="000E0A60" w:rsidRDefault="0066543A" w:rsidP="000C02AA">
            <w:pPr>
              <w:snapToGrid w:val="0"/>
              <w:spacing w:after="0"/>
              <w:rPr>
                <w:sz w:val="18"/>
                <w:szCs w:val="18"/>
              </w:rPr>
            </w:pPr>
            <w:r w:rsidRPr="000E0A60">
              <w:rPr>
                <w:sz w:val="18"/>
                <w:szCs w:val="18"/>
              </w:rPr>
              <w:t>8.0%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14.0%</w:t>
            </w:r>
          </w:p>
        </w:tc>
        <w:tc>
          <w:tcPr>
            <w:tcW w:w="900" w:type="dxa"/>
          </w:tcPr>
          <w:p w:rsidR="0066543A" w:rsidRPr="000E0A60" w:rsidRDefault="0066543A" w:rsidP="000C02AA">
            <w:pPr>
              <w:snapToGrid w:val="0"/>
              <w:spacing w:after="0"/>
              <w:rPr>
                <w:sz w:val="18"/>
                <w:szCs w:val="18"/>
              </w:rPr>
            </w:pPr>
            <w:r w:rsidRPr="000E0A60">
              <w:rPr>
                <w:sz w:val="18"/>
                <w:szCs w:val="18"/>
              </w:rPr>
              <w:t>14.0%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19.0%</w:t>
            </w:r>
          </w:p>
        </w:tc>
        <w:tc>
          <w:tcPr>
            <w:tcW w:w="900" w:type="dxa"/>
          </w:tcPr>
          <w:p w:rsidR="0066543A" w:rsidRPr="000E0A60" w:rsidRDefault="0066543A" w:rsidP="000C02AA">
            <w:pPr>
              <w:snapToGrid w:val="0"/>
              <w:spacing w:after="0"/>
              <w:rPr>
                <w:sz w:val="18"/>
                <w:szCs w:val="18"/>
              </w:rPr>
            </w:pPr>
            <w:r w:rsidRPr="000E0A60">
              <w:rPr>
                <w:sz w:val="18"/>
                <w:szCs w:val="18"/>
              </w:rPr>
              <w:t>19.0%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00" w:type="dxa"/>
          </w:tcPr>
          <w:p w:rsidR="0066543A" w:rsidRPr="000E0A60" w:rsidRDefault="0066543A" w:rsidP="000C02AA">
            <w:pPr>
              <w:snapToGrid w:val="0"/>
              <w:spacing w:after="0"/>
              <w:rPr>
                <w:sz w:val="18"/>
                <w:szCs w:val="18"/>
              </w:rPr>
            </w:pPr>
            <w:r w:rsidRPr="000E0A60">
              <w:rPr>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25.0%</w:t>
            </w:r>
          </w:p>
        </w:tc>
        <w:tc>
          <w:tcPr>
            <w:tcW w:w="900" w:type="dxa"/>
          </w:tcPr>
          <w:p w:rsidR="0066543A" w:rsidRPr="000E0A60" w:rsidRDefault="0066543A" w:rsidP="000C02AA">
            <w:pPr>
              <w:snapToGrid w:val="0"/>
              <w:spacing w:after="0"/>
              <w:rPr>
                <w:sz w:val="18"/>
                <w:szCs w:val="18"/>
              </w:rPr>
            </w:pPr>
            <w:r w:rsidRPr="000E0A60">
              <w:rPr>
                <w:sz w:val="18"/>
                <w:szCs w:val="18"/>
              </w:rPr>
              <w:t>24.0%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900" w:type="dxa"/>
          </w:tcPr>
          <w:p w:rsidR="0066543A" w:rsidRPr="000E0A60" w:rsidRDefault="0066543A" w:rsidP="000C02AA">
            <w:pPr>
              <w:snapToGrid w:val="0"/>
              <w:spacing w:after="0"/>
              <w:rPr>
                <w:sz w:val="18"/>
                <w:szCs w:val="18"/>
              </w:rPr>
            </w:pPr>
            <w:r w:rsidRPr="000E0A60">
              <w:rPr>
                <w:sz w:val="18"/>
                <w:szCs w:val="18"/>
              </w:rPr>
              <w:t>26.0%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5.00%</w:t>
            </w:r>
          </w:p>
        </w:tc>
        <w:tc>
          <w:tcPr>
            <w:tcW w:w="906" w:type="dxa"/>
          </w:tcPr>
          <w:p w:rsidR="0066543A" w:rsidRPr="000E0A60" w:rsidRDefault="0066543A" w:rsidP="000C02AA">
            <w:pPr>
              <w:snapToGrid w:val="0"/>
              <w:spacing w:after="0"/>
              <w:rPr>
                <w:sz w:val="18"/>
                <w:szCs w:val="18"/>
              </w:rPr>
            </w:pPr>
            <w:r w:rsidRPr="000E0A60">
              <w:rPr>
                <w:sz w:val="18"/>
                <w:szCs w:val="18"/>
              </w:rPr>
              <w:t>2.0%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0" w:type="dxa"/>
          </w:tcPr>
          <w:p w:rsidR="0066543A" w:rsidRPr="000E0A60" w:rsidRDefault="0066543A" w:rsidP="000C02AA">
            <w:pPr>
              <w:snapToGrid w:val="0"/>
              <w:spacing w:after="0"/>
              <w:rPr>
                <w:sz w:val="18"/>
                <w:szCs w:val="18"/>
              </w:rPr>
            </w:pPr>
            <w:r w:rsidRPr="000E0A60">
              <w:rPr>
                <w:sz w:val="18"/>
                <w:szCs w:val="18"/>
              </w:rPr>
              <w:t>28.0%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55"/>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34.0%</w:t>
            </w:r>
          </w:p>
        </w:tc>
        <w:tc>
          <w:tcPr>
            <w:tcW w:w="900" w:type="dxa"/>
          </w:tcPr>
          <w:p w:rsidR="0066543A" w:rsidRPr="000E0A60" w:rsidRDefault="0066543A" w:rsidP="000C02AA">
            <w:pPr>
              <w:snapToGrid w:val="0"/>
              <w:spacing w:after="0"/>
              <w:rPr>
                <w:sz w:val="18"/>
                <w:szCs w:val="18"/>
              </w:rPr>
            </w:pPr>
            <w:r w:rsidRPr="000E0A60">
              <w:rPr>
                <w:sz w:val="18"/>
                <w:szCs w:val="18"/>
              </w:rPr>
              <w:t>28.0%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2.0%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900" w:type="dxa"/>
          </w:tcPr>
          <w:p w:rsidR="0066543A" w:rsidRPr="000E0A60" w:rsidRDefault="0066543A" w:rsidP="000C02AA">
            <w:pPr>
              <w:snapToGrid w:val="0"/>
              <w:spacing w:after="0"/>
              <w:rPr>
                <w:sz w:val="18"/>
                <w:szCs w:val="18"/>
              </w:rPr>
            </w:pPr>
            <w:r w:rsidRPr="000E0A60">
              <w:rPr>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35"/>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10</w:t>
            </w:r>
          </w:p>
        </w:tc>
        <w:tc>
          <w:tcPr>
            <w:tcW w:w="618" w:type="dxa"/>
            <w:vMerge w:val="restart"/>
          </w:tcPr>
          <w:p w:rsidR="0066543A" w:rsidRPr="000E0A60" w:rsidRDefault="0066543A" w:rsidP="000C02AA">
            <w:pPr>
              <w:snapToGrid w:val="0"/>
              <w:spacing w:after="0"/>
              <w:rPr>
                <w:sz w:val="18"/>
                <w:szCs w:val="18"/>
              </w:rPr>
            </w:pPr>
            <w:r w:rsidRPr="000E0A60">
              <w:rPr>
                <w:sz w:val="18"/>
                <w:szCs w:val="18"/>
              </w:rPr>
              <w:t>Futurewei</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00"/>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1.00%</w:t>
            </w:r>
          </w:p>
        </w:tc>
        <w:tc>
          <w:tcPr>
            <w:tcW w:w="900" w:type="dxa"/>
          </w:tcPr>
          <w:p w:rsidR="0066543A" w:rsidRPr="000E0A60" w:rsidRDefault="0066543A" w:rsidP="000C02AA">
            <w:pPr>
              <w:snapToGrid w:val="0"/>
              <w:spacing w:after="0"/>
              <w:rPr>
                <w:sz w:val="18"/>
                <w:szCs w:val="18"/>
              </w:rPr>
            </w:pPr>
            <w:r w:rsidRPr="000E0A60">
              <w:rPr>
                <w:sz w:val="18"/>
                <w:szCs w:val="18"/>
              </w:rPr>
              <w:t>1.0%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26"/>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4.00%</w:t>
            </w:r>
          </w:p>
        </w:tc>
        <w:tc>
          <w:tcPr>
            <w:tcW w:w="900" w:type="dxa"/>
          </w:tcPr>
          <w:p w:rsidR="0066543A" w:rsidRPr="000E0A60" w:rsidRDefault="0066543A" w:rsidP="000C02AA">
            <w:pPr>
              <w:snapToGrid w:val="0"/>
              <w:spacing w:after="0"/>
              <w:rPr>
                <w:sz w:val="18"/>
                <w:szCs w:val="18"/>
              </w:rPr>
            </w:pPr>
            <w:r w:rsidRPr="000E0A60">
              <w:rPr>
                <w:sz w:val="18"/>
                <w:szCs w:val="18"/>
              </w:rPr>
              <w:t>4.0%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62"/>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6.0%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6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6" w:type="dxa"/>
          </w:tcPr>
          <w:p w:rsidR="0066543A" w:rsidRPr="000E0A60" w:rsidRDefault="0066543A" w:rsidP="000C02AA">
            <w:pPr>
              <w:snapToGrid w:val="0"/>
              <w:spacing w:after="0"/>
              <w:rPr>
                <w:sz w:val="18"/>
                <w:szCs w:val="18"/>
              </w:rPr>
            </w:pPr>
            <w:r w:rsidRPr="000E0A60">
              <w:rPr>
                <w:sz w:val="18"/>
                <w:szCs w:val="18"/>
              </w:rPr>
              <w:t>5.0%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12.0%</w:t>
            </w:r>
          </w:p>
        </w:tc>
        <w:tc>
          <w:tcPr>
            <w:tcW w:w="900" w:type="dxa"/>
          </w:tcPr>
          <w:p w:rsidR="0066543A" w:rsidRPr="000E0A60" w:rsidRDefault="0066543A" w:rsidP="000C02AA">
            <w:pPr>
              <w:snapToGrid w:val="0"/>
              <w:spacing w:after="0"/>
              <w:rPr>
                <w:sz w:val="18"/>
                <w:szCs w:val="18"/>
              </w:rPr>
            </w:pPr>
            <w:r w:rsidRPr="000E0A60">
              <w:rPr>
                <w:sz w:val="18"/>
                <w:szCs w:val="18"/>
              </w:rPr>
              <w:t>10.0%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44"/>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906" w:type="dxa"/>
          </w:tcPr>
          <w:p w:rsidR="0066543A" w:rsidRPr="000E0A60" w:rsidRDefault="0066543A" w:rsidP="000C02AA">
            <w:pPr>
              <w:snapToGrid w:val="0"/>
              <w:spacing w:after="0"/>
              <w:rPr>
                <w:sz w:val="18"/>
                <w:szCs w:val="18"/>
              </w:rPr>
            </w:pPr>
            <w:r w:rsidRPr="000E0A60">
              <w:rPr>
                <w:sz w:val="18"/>
                <w:szCs w:val="18"/>
              </w:rPr>
              <w:t>6.0%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15.0%</w:t>
            </w:r>
          </w:p>
        </w:tc>
        <w:tc>
          <w:tcPr>
            <w:tcW w:w="900" w:type="dxa"/>
          </w:tcPr>
          <w:p w:rsidR="0066543A" w:rsidRPr="000E0A60" w:rsidRDefault="0066543A" w:rsidP="000C02AA">
            <w:pPr>
              <w:snapToGrid w:val="0"/>
              <w:spacing w:after="0"/>
              <w:rPr>
                <w:sz w:val="18"/>
                <w:szCs w:val="18"/>
              </w:rPr>
            </w:pPr>
            <w:r w:rsidRPr="000E0A60">
              <w:rPr>
                <w:sz w:val="18"/>
                <w:szCs w:val="18"/>
              </w:rPr>
              <w:t>12.0%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18"/>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15.0%</w:t>
            </w:r>
          </w:p>
        </w:tc>
        <w:tc>
          <w:tcPr>
            <w:tcW w:w="906" w:type="dxa"/>
          </w:tcPr>
          <w:p w:rsidR="0066543A" w:rsidRPr="000E0A60" w:rsidRDefault="0066543A" w:rsidP="000C02AA">
            <w:pPr>
              <w:snapToGrid w:val="0"/>
              <w:spacing w:after="0"/>
              <w:rPr>
                <w:sz w:val="18"/>
                <w:szCs w:val="18"/>
              </w:rPr>
            </w:pPr>
            <w:r w:rsidRPr="000E0A60">
              <w:rPr>
                <w:sz w:val="18"/>
                <w:szCs w:val="18"/>
              </w:rPr>
              <w:t>12.0%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23.0%</w:t>
            </w:r>
          </w:p>
        </w:tc>
        <w:tc>
          <w:tcPr>
            <w:tcW w:w="900" w:type="dxa"/>
          </w:tcPr>
          <w:p w:rsidR="0066543A" w:rsidRPr="000E0A60" w:rsidRDefault="0066543A" w:rsidP="000C02AA">
            <w:pPr>
              <w:snapToGrid w:val="0"/>
              <w:spacing w:after="0"/>
              <w:rPr>
                <w:sz w:val="18"/>
                <w:szCs w:val="18"/>
              </w:rPr>
            </w:pPr>
            <w:r w:rsidRPr="000E0A60">
              <w:rPr>
                <w:sz w:val="18"/>
                <w:szCs w:val="18"/>
              </w:rPr>
              <w:t>20.0%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54"/>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5.00%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17.0%</w:t>
            </w:r>
          </w:p>
        </w:tc>
        <w:tc>
          <w:tcPr>
            <w:tcW w:w="906" w:type="dxa"/>
          </w:tcPr>
          <w:p w:rsidR="0066543A" w:rsidRPr="000E0A60" w:rsidRDefault="0066543A" w:rsidP="000C02AA">
            <w:pPr>
              <w:snapToGrid w:val="0"/>
              <w:spacing w:after="0"/>
              <w:rPr>
                <w:sz w:val="18"/>
                <w:szCs w:val="18"/>
              </w:rPr>
            </w:pPr>
            <w:r w:rsidRPr="000E0A60">
              <w:rPr>
                <w:sz w:val="18"/>
                <w:szCs w:val="18"/>
              </w:rPr>
              <w:t>12.0%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25.0%</w:t>
            </w:r>
          </w:p>
        </w:tc>
        <w:tc>
          <w:tcPr>
            <w:tcW w:w="900" w:type="dxa"/>
          </w:tcPr>
          <w:p w:rsidR="0066543A" w:rsidRPr="000E0A60" w:rsidRDefault="0066543A" w:rsidP="000C02AA">
            <w:pPr>
              <w:snapToGrid w:val="0"/>
              <w:spacing w:after="0"/>
              <w:rPr>
                <w:sz w:val="18"/>
                <w:szCs w:val="18"/>
              </w:rPr>
            </w:pPr>
            <w:r w:rsidRPr="000E0A60">
              <w:rPr>
                <w:sz w:val="18"/>
                <w:szCs w:val="18"/>
              </w:rPr>
              <w:t>20.0%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6" w:type="dxa"/>
          </w:tcPr>
          <w:p w:rsidR="0066543A" w:rsidRPr="000E0A60" w:rsidRDefault="0066543A" w:rsidP="000C02AA">
            <w:pPr>
              <w:snapToGrid w:val="0"/>
              <w:spacing w:after="0"/>
              <w:rPr>
                <w:sz w:val="18"/>
                <w:szCs w:val="18"/>
              </w:rPr>
            </w:pPr>
            <w:r w:rsidRPr="000E0A60">
              <w:rPr>
                <w:sz w:val="18"/>
                <w:szCs w:val="18"/>
              </w:rPr>
              <w:t>13.0%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33.0%</w:t>
            </w:r>
          </w:p>
        </w:tc>
        <w:tc>
          <w:tcPr>
            <w:tcW w:w="900" w:type="dxa"/>
          </w:tcPr>
          <w:p w:rsidR="0066543A" w:rsidRPr="000E0A60" w:rsidRDefault="0066543A" w:rsidP="000C02AA">
            <w:pPr>
              <w:snapToGrid w:val="0"/>
              <w:spacing w:after="0"/>
              <w:rPr>
                <w:sz w:val="18"/>
                <w:szCs w:val="18"/>
              </w:rPr>
            </w:pPr>
            <w:r w:rsidRPr="000E0A60">
              <w:rPr>
                <w:sz w:val="18"/>
                <w:szCs w:val="18"/>
              </w:rPr>
              <w:t>26.0%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44"/>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11.0%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26.0%</w:t>
            </w:r>
          </w:p>
        </w:tc>
        <w:tc>
          <w:tcPr>
            <w:tcW w:w="906" w:type="dxa"/>
          </w:tcPr>
          <w:p w:rsidR="0066543A" w:rsidRPr="000E0A60" w:rsidRDefault="0066543A" w:rsidP="000C02AA">
            <w:pPr>
              <w:snapToGrid w:val="0"/>
              <w:spacing w:after="0"/>
              <w:rPr>
                <w:sz w:val="18"/>
                <w:szCs w:val="18"/>
              </w:rPr>
            </w:pPr>
            <w:r w:rsidRPr="000E0A60">
              <w:rPr>
                <w:sz w:val="18"/>
                <w:szCs w:val="18"/>
              </w:rPr>
              <w:t>15.0%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36.0%</w:t>
            </w:r>
          </w:p>
        </w:tc>
        <w:tc>
          <w:tcPr>
            <w:tcW w:w="900" w:type="dxa"/>
          </w:tcPr>
          <w:p w:rsidR="0066543A" w:rsidRPr="000E0A60" w:rsidRDefault="0066543A" w:rsidP="000C02AA">
            <w:pPr>
              <w:snapToGrid w:val="0"/>
              <w:spacing w:after="0"/>
              <w:rPr>
                <w:sz w:val="18"/>
                <w:szCs w:val="18"/>
              </w:rPr>
            </w:pPr>
            <w:r w:rsidRPr="000E0A60">
              <w:rPr>
                <w:sz w:val="18"/>
                <w:szCs w:val="18"/>
              </w:rPr>
              <w:t>25.0%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402"/>
          <w:jc w:val="center"/>
        </w:trPr>
        <w:tc>
          <w:tcPr>
            <w:tcW w:w="9985" w:type="dxa"/>
            <w:gridSpan w:val="13"/>
          </w:tcPr>
          <w:p w:rsidR="0066543A" w:rsidRPr="000E0A60" w:rsidRDefault="0066543A" w:rsidP="000C02AA">
            <w:pPr>
              <w:snapToGrid w:val="0"/>
              <w:spacing w:after="0"/>
              <w:ind w:left="540" w:hanging="540"/>
              <w:rPr>
                <w:sz w:val="18"/>
                <w:szCs w:val="18"/>
              </w:rPr>
            </w:pPr>
            <w:r w:rsidRPr="000E0A60">
              <w:rPr>
                <w:sz w:val="18"/>
                <w:szCs w:val="18"/>
              </w:rPr>
              <w:lastRenderedPageBreak/>
              <w:t>Note 1:</w:t>
            </w:r>
            <w:r w:rsidRPr="000E0A60">
              <w:t xml:space="preserve"> </w:t>
            </w:r>
            <w:r w:rsidRPr="000E0A60">
              <w:rPr>
                <w:sz w:val="18"/>
                <w:szCs w:val="18"/>
              </w:rPr>
              <w:t xml:space="preserve">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p w:rsidR="0066543A" w:rsidRPr="000E0A60" w:rsidRDefault="0066543A" w:rsidP="000C02AA">
            <w:pPr>
              <w:snapToGrid w:val="0"/>
              <w:spacing w:after="0"/>
              <w:ind w:left="540" w:hanging="540"/>
              <w:rPr>
                <w:sz w:val="18"/>
                <w:szCs w:val="18"/>
              </w:rPr>
            </w:pPr>
            <w:r w:rsidRPr="000E0A60">
              <w:rPr>
                <w:sz w:val="18"/>
                <w:szCs w:val="18"/>
              </w:rPr>
              <w:t>Note 2: Each UE is configured with all the ALs</w:t>
            </w:r>
          </w:p>
          <w:p w:rsidR="0066543A" w:rsidRPr="000E0A60" w:rsidRDefault="0066543A" w:rsidP="000C02AA">
            <w:pPr>
              <w:snapToGrid w:val="0"/>
              <w:spacing w:after="0"/>
              <w:ind w:left="540" w:hanging="540"/>
              <w:rPr>
                <w:sz w:val="18"/>
                <w:szCs w:val="18"/>
              </w:rPr>
            </w:pPr>
            <w:r w:rsidRPr="000E0A60">
              <w:rPr>
                <w:sz w:val="18"/>
                <w:szCs w:val="18"/>
              </w:rPr>
              <w:t>Note 3: Each UE is configured with a single AL</w:t>
            </w:r>
          </w:p>
          <w:p w:rsidR="0066543A" w:rsidRPr="000E0A60" w:rsidRDefault="0066543A" w:rsidP="000C02AA">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0C02AA">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66543A" w:rsidRPr="000E0A60" w:rsidRDefault="0066543A" w:rsidP="000C02AA">
            <w:pPr>
              <w:snapToGrid w:val="0"/>
              <w:spacing w:after="0"/>
              <w:rPr>
                <w:sz w:val="18"/>
                <w:szCs w:val="18"/>
              </w:rPr>
            </w:pPr>
            <w:r w:rsidRPr="000E0A60">
              <w:rPr>
                <w:sz w:val="18"/>
                <w:szCs w:val="18"/>
              </w:rPr>
              <w:t xml:space="preserve">Note 6: With enhancement of UE group scheduling with 2 UEs per DCI. </w:t>
            </w:r>
          </w:p>
          <w:p w:rsidR="0066543A" w:rsidRPr="000E0A60" w:rsidRDefault="0066543A" w:rsidP="000C02AA">
            <w:pPr>
              <w:snapToGrid w:val="0"/>
              <w:spacing w:after="0"/>
              <w:ind w:left="540" w:hanging="540"/>
              <w:rPr>
                <w:sz w:val="18"/>
                <w:szCs w:val="18"/>
              </w:rPr>
            </w:pPr>
            <w:r w:rsidRPr="000E0A60">
              <w:rPr>
                <w:sz w:val="18"/>
                <w:szCs w:val="18"/>
              </w:rPr>
              <w:t xml:space="preserve">Note 7: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0C02AA">
            <w:pPr>
              <w:snapToGrid w:val="0"/>
              <w:spacing w:after="0"/>
              <w:ind w:left="540" w:hanging="540"/>
              <w:rPr>
                <w:sz w:val="18"/>
                <w:szCs w:val="18"/>
              </w:rPr>
            </w:pPr>
            <w:r w:rsidRPr="000E0A60">
              <w:rPr>
                <w:sz w:val="18"/>
                <w:szCs w:val="18"/>
              </w:rPr>
              <w:t>Note 8: Good coverage</w:t>
            </w:r>
          </w:p>
        </w:tc>
      </w:tr>
    </w:tbl>
    <w:p w:rsidR="0066543A" w:rsidRPr="000E0A60" w:rsidRDefault="0066543A" w:rsidP="0066543A">
      <w:pPr>
        <w:rPr>
          <w:sz w:val="18"/>
          <w:szCs w:val="18"/>
        </w:rPr>
      </w:pPr>
    </w:p>
    <w:p w:rsidR="0066543A" w:rsidRPr="000010FA" w:rsidRDefault="0066543A" w:rsidP="00505E7F">
      <w:pPr>
        <w:pStyle w:val="TH"/>
      </w:pPr>
      <w:r w:rsidRPr="000010FA">
        <w:t>Table B.1-2: PDCCH blocking rate for FR1, with 30kHz/20MHz, CORESET duration: 2 symbols, Delay toleration: 1, AL distribution: A2</w:t>
      </w:r>
    </w:p>
    <w:tbl>
      <w:tblPr>
        <w:tblStyle w:val="TableGrid"/>
        <w:tblW w:w="10345" w:type="dxa"/>
        <w:jc w:val="center"/>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66543A" w:rsidRPr="000E0A60" w:rsidTr="00D201C3">
        <w:trPr>
          <w:trHeight w:val="198"/>
          <w:jc w:val="center"/>
        </w:trPr>
        <w:tc>
          <w:tcPr>
            <w:tcW w:w="395"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w:t>
            </w:r>
          </w:p>
        </w:tc>
        <w:tc>
          <w:tcPr>
            <w:tcW w:w="104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Company</w:t>
            </w:r>
          </w:p>
        </w:tc>
        <w:tc>
          <w:tcPr>
            <w:tcW w:w="45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users</w:t>
            </w:r>
          </w:p>
        </w:tc>
        <w:tc>
          <w:tcPr>
            <w:tcW w:w="63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DCI sizes</w:t>
            </w:r>
          </w:p>
        </w:tc>
        <w:tc>
          <w:tcPr>
            <w:tcW w:w="2035" w:type="dxa"/>
            <w:gridSpan w:val="2"/>
          </w:tcPr>
          <w:p w:rsidR="0066543A" w:rsidRPr="000E0A60" w:rsidRDefault="0066543A" w:rsidP="000C02AA">
            <w:pPr>
              <w:spacing w:after="0"/>
              <w:rPr>
                <w:sz w:val="18"/>
                <w:szCs w:val="18"/>
              </w:rPr>
            </w:pPr>
            <w:r w:rsidRPr="000E0A60">
              <w:rPr>
                <w:sz w:val="18"/>
                <w:szCs w:val="18"/>
              </w:rPr>
              <w:t>Case 1</w:t>
            </w:r>
          </w:p>
        </w:tc>
        <w:tc>
          <w:tcPr>
            <w:tcW w:w="2400" w:type="dxa"/>
            <w:gridSpan w:val="3"/>
          </w:tcPr>
          <w:p w:rsidR="0066543A" w:rsidRPr="000E0A60" w:rsidRDefault="0066543A" w:rsidP="000C02AA">
            <w:pPr>
              <w:spacing w:after="0"/>
              <w:rPr>
                <w:sz w:val="18"/>
                <w:szCs w:val="18"/>
              </w:rPr>
            </w:pPr>
            <w:r w:rsidRPr="000E0A60">
              <w:rPr>
                <w:sz w:val="18"/>
                <w:szCs w:val="18"/>
              </w:rPr>
              <w:t>Case 2</w:t>
            </w:r>
          </w:p>
        </w:tc>
        <w:tc>
          <w:tcPr>
            <w:tcW w:w="2405" w:type="dxa"/>
            <w:gridSpan w:val="3"/>
          </w:tcPr>
          <w:p w:rsidR="0066543A" w:rsidRPr="000E0A60" w:rsidRDefault="0066543A" w:rsidP="000C02AA">
            <w:pPr>
              <w:spacing w:after="0"/>
              <w:rPr>
                <w:sz w:val="18"/>
                <w:szCs w:val="18"/>
              </w:rPr>
            </w:pPr>
            <w:r w:rsidRPr="000E0A60">
              <w:rPr>
                <w:sz w:val="18"/>
                <w:szCs w:val="18"/>
              </w:rPr>
              <w:t>Case 3</w:t>
            </w:r>
          </w:p>
        </w:tc>
        <w:tc>
          <w:tcPr>
            <w:tcW w:w="990" w:type="dxa"/>
          </w:tcPr>
          <w:p w:rsidR="0066543A" w:rsidRPr="000E0A60" w:rsidRDefault="0066543A" w:rsidP="000C02AA">
            <w:pPr>
              <w:spacing w:after="0"/>
              <w:rPr>
                <w:sz w:val="18"/>
                <w:szCs w:val="18"/>
              </w:rPr>
            </w:pPr>
            <w:r w:rsidRPr="000E0A60">
              <w:rPr>
                <w:sz w:val="18"/>
                <w:szCs w:val="18"/>
              </w:rPr>
              <w:t>Notes</w:t>
            </w:r>
          </w:p>
        </w:tc>
      </w:tr>
      <w:tr w:rsidR="0066543A" w:rsidRPr="000E0A60" w:rsidTr="00D201C3">
        <w:trPr>
          <w:trHeight w:val="1627"/>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vMerge/>
          </w:tcPr>
          <w:p w:rsidR="0066543A" w:rsidRPr="000E0A60" w:rsidRDefault="0066543A" w:rsidP="000C02AA">
            <w:pPr>
              <w:spacing w:after="0"/>
              <w:rPr>
                <w:sz w:val="18"/>
                <w:szCs w:val="18"/>
              </w:rPr>
            </w:pPr>
          </w:p>
        </w:tc>
        <w:tc>
          <w:tcPr>
            <w:tcW w:w="630" w:type="dxa"/>
            <w:vMerge/>
          </w:tcPr>
          <w:p w:rsidR="0066543A" w:rsidRPr="000E0A60" w:rsidRDefault="0066543A" w:rsidP="000C02AA">
            <w:pPr>
              <w:spacing w:after="0"/>
              <w:rPr>
                <w:sz w:val="18"/>
                <w:szCs w:val="18"/>
              </w:rPr>
            </w:pPr>
          </w:p>
        </w:tc>
        <w:tc>
          <w:tcPr>
            <w:tcW w:w="990" w:type="dxa"/>
          </w:tcPr>
          <w:p w:rsidR="0066543A" w:rsidRPr="000E0A60" w:rsidRDefault="0066543A" w:rsidP="000C02AA">
            <w:pPr>
              <w:spacing w:after="0"/>
              <w:rPr>
                <w:sz w:val="18"/>
                <w:szCs w:val="18"/>
              </w:rPr>
            </w:pPr>
            <w:r w:rsidRPr="000E0A60">
              <w:rPr>
                <w:sz w:val="18"/>
                <w:szCs w:val="18"/>
              </w:rPr>
              <w:t xml:space="preserve"># PDCCH candidates for AL [1,2,4,8,16] in Table </w:t>
            </w:r>
            <w:r>
              <w:rPr>
                <w:sz w:val="18"/>
                <w:szCs w:val="18"/>
              </w:rPr>
              <w:t>6.2-6</w:t>
            </w:r>
          </w:p>
        </w:tc>
        <w:tc>
          <w:tcPr>
            <w:tcW w:w="1045" w:type="dxa"/>
          </w:tcPr>
          <w:p w:rsidR="0066543A" w:rsidRPr="000E0A60" w:rsidRDefault="0066543A" w:rsidP="000C02AA">
            <w:pPr>
              <w:spacing w:after="0"/>
              <w:rPr>
                <w:sz w:val="18"/>
                <w:szCs w:val="18"/>
              </w:rPr>
            </w:pPr>
            <w:r w:rsidRPr="000E0A60">
              <w:rPr>
                <w:sz w:val="18"/>
                <w:szCs w:val="18"/>
              </w:rPr>
              <w:t xml:space="preserve">PDCCH blocking rate </w:t>
            </w:r>
          </w:p>
        </w:tc>
        <w:tc>
          <w:tcPr>
            <w:tcW w:w="755" w:type="dxa"/>
          </w:tcPr>
          <w:p w:rsidR="0066543A" w:rsidRPr="000E0A60" w:rsidRDefault="0066543A" w:rsidP="000C02AA">
            <w:pPr>
              <w:spacing w:after="0"/>
              <w:rPr>
                <w:sz w:val="18"/>
                <w:szCs w:val="18"/>
              </w:rPr>
            </w:pPr>
            <w:r w:rsidRPr="000E0A60">
              <w:rPr>
                <w:sz w:val="18"/>
                <w:szCs w:val="18"/>
              </w:rPr>
              <w:t xml:space="preserve"># PDCCH candidates for AL [1,2,4,8,16] in Table </w:t>
            </w:r>
            <w:r>
              <w:rPr>
                <w:sz w:val="18"/>
                <w:szCs w:val="18"/>
              </w:rPr>
              <w:t>6.2-6</w:t>
            </w:r>
          </w:p>
        </w:tc>
        <w:tc>
          <w:tcPr>
            <w:tcW w:w="845" w:type="dxa"/>
          </w:tcPr>
          <w:p w:rsidR="0066543A" w:rsidRPr="000E0A60" w:rsidRDefault="0066543A" w:rsidP="000C02AA">
            <w:pPr>
              <w:spacing w:after="0"/>
              <w:rPr>
                <w:sz w:val="18"/>
                <w:szCs w:val="18"/>
              </w:rPr>
            </w:pPr>
            <w:r w:rsidRPr="000E0A60">
              <w:rPr>
                <w:sz w:val="18"/>
                <w:szCs w:val="18"/>
              </w:rPr>
              <w:t xml:space="preserve">PDCCH blocking rate </w:t>
            </w:r>
          </w:p>
        </w:tc>
        <w:tc>
          <w:tcPr>
            <w:tcW w:w="800" w:type="dxa"/>
          </w:tcPr>
          <w:p w:rsidR="0066543A" w:rsidRPr="000E0A60" w:rsidRDefault="0066543A" w:rsidP="000C02AA">
            <w:pPr>
              <w:spacing w:after="0"/>
              <w:rPr>
                <w:sz w:val="18"/>
                <w:szCs w:val="18"/>
              </w:rPr>
            </w:pPr>
            <w:r w:rsidRPr="000E0A60">
              <w:rPr>
                <w:sz w:val="18"/>
                <w:szCs w:val="18"/>
              </w:rPr>
              <w:t>Blocking rate increase relative to Case 1</w:t>
            </w:r>
          </w:p>
        </w:tc>
        <w:tc>
          <w:tcPr>
            <w:tcW w:w="800" w:type="dxa"/>
          </w:tcPr>
          <w:p w:rsidR="0066543A" w:rsidRPr="000E0A60" w:rsidRDefault="0066543A" w:rsidP="000C02AA">
            <w:pPr>
              <w:spacing w:after="0"/>
              <w:rPr>
                <w:sz w:val="18"/>
                <w:szCs w:val="18"/>
              </w:rPr>
            </w:pPr>
            <w:r w:rsidRPr="000E0A60">
              <w:rPr>
                <w:sz w:val="18"/>
                <w:szCs w:val="18"/>
              </w:rPr>
              <w:t xml:space="preserve"># PDCCH candidates for AL [1,2,4,8,16] in Table </w:t>
            </w:r>
            <w:r>
              <w:rPr>
                <w:sz w:val="18"/>
                <w:szCs w:val="18"/>
              </w:rPr>
              <w:t>6.2-6</w:t>
            </w:r>
          </w:p>
        </w:tc>
        <w:tc>
          <w:tcPr>
            <w:tcW w:w="800" w:type="dxa"/>
          </w:tcPr>
          <w:p w:rsidR="0066543A" w:rsidRPr="000E0A60" w:rsidRDefault="0066543A" w:rsidP="000C02AA">
            <w:pPr>
              <w:spacing w:after="0"/>
              <w:rPr>
                <w:sz w:val="18"/>
                <w:szCs w:val="18"/>
              </w:rPr>
            </w:pPr>
            <w:r w:rsidRPr="000E0A60">
              <w:rPr>
                <w:sz w:val="18"/>
                <w:szCs w:val="18"/>
              </w:rPr>
              <w:t xml:space="preserve">PDCCH blocking rate </w:t>
            </w:r>
          </w:p>
        </w:tc>
        <w:tc>
          <w:tcPr>
            <w:tcW w:w="805" w:type="dxa"/>
          </w:tcPr>
          <w:p w:rsidR="0066543A" w:rsidRPr="000E0A60" w:rsidRDefault="0066543A" w:rsidP="000C02AA">
            <w:pPr>
              <w:spacing w:after="0"/>
              <w:rPr>
                <w:sz w:val="18"/>
                <w:szCs w:val="18"/>
              </w:rPr>
            </w:pPr>
            <w:r w:rsidRPr="000E0A60">
              <w:rPr>
                <w:sz w:val="18"/>
                <w:szCs w:val="18"/>
              </w:rPr>
              <w:t>Blocking rate increase relative to Case 1</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val="restart"/>
          </w:tcPr>
          <w:p w:rsidR="0066543A" w:rsidRPr="000E0A60" w:rsidRDefault="0066543A" w:rsidP="000C02AA">
            <w:pPr>
              <w:spacing w:after="0"/>
              <w:rPr>
                <w:sz w:val="18"/>
                <w:szCs w:val="18"/>
              </w:rPr>
            </w:pPr>
            <w:r w:rsidRPr="000E0A60">
              <w:rPr>
                <w:sz w:val="18"/>
                <w:szCs w:val="18"/>
              </w:rPr>
              <w:t>1</w:t>
            </w:r>
          </w:p>
        </w:tc>
        <w:tc>
          <w:tcPr>
            <w:tcW w:w="1040" w:type="dxa"/>
            <w:vMerge w:val="restart"/>
          </w:tcPr>
          <w:p w:rsidR="0066543A" w:rsidRPr="000E0A60" w:rsidRDefault="0066543A" w:rsidP="000C02AA">
            <w:pPr>
              <w:spacing w:after="0"/>
              <w:rPr>
                <w:sz w:val="18"/>
                <w:szCs w:val="18"/>
              </w:rPr>
            </w:pPr>
            <w:r w:rsidRPr="000E0A60">
              <w:rPr>
                <w:sz w:val="18"/>
                <w:szCs w:val="18"/>
              </w:rPr>
              <w:t>Ericsson</w:t>
            </w: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&lt;=2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17.0%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17.0%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21.0%</w:t>
            </w:r>
          </w:p>
        </w:tc>
        <w:tc>
          <w:tcPr>
            <w:tcW w:w="805" w:type="dxa"/>
          </w:tcPr>
          <w:p w:rsidR="0066543A" w:rsidRPr="000E0A60" w:rsidRDefault="0066543A" w:rsidP="000C02AA">
            <w:pPr>
              <w:spacing w:after="0"/>
              <w:rPr>
                <w:sz w:val="18"/>
                <w:szCs w:val="18"/>
              </w:rPr>
            </w:pPr>
            <w:r w:rsidRPr="000E0A60">
              <w:rPr>
                <w:sz w:val="18"/>
                <w:szCs w:val="18"/>
              </w:rPr>
              <w:t>4.0%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&lt;=2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40.0%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42.0%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46.0%</w:t>
            </w:r>
          </w:p>
        </w:tc>
        <w:tc>
          <w:tcPr>
            <w:tcW w:w="805" w:type="dxa"/>
          </w:tcPr>
          <w:p w:rsidR="0066543A" w:rsidRPr="000E0A60" w:rsidRDefault="0066543A" w:rsidP="000C02AA">
            <w:pPr>
              <w:spacing w:after="0"/>
              <w:rPr>
                <w:sz w:val="18"/>
                <w:szCs w:val="18"/>
              </w:rPr>
            </w:pPr>
            <w:r w:rsidRPr="000E0A60">
              <w:rPr>
                <w:sz w:val="18"/>
                <w:szCs w:val="18"/>
              </w:rPr>
              <w:t>6.0%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198"/>
          <w:jc w:val="center"/>
        </w:trPr>
        <w:tc>
          <w:tcPr>
            <w:tcW w:w="395" w:type="dxa"/>
            <w:vMerge w:val="restart"/>
          </w:tcPr>
          <w:p w:rsidR="0066543A" w:rsidRPr="000E0A60" w:rsidRDefault="0066543A" w:rsidP="000C02AA">
            <w:pPr>
              <w:spacing w:after="0"/>
              <w:rPr>
                <w:sz w:val="18"/>
                <w:szCs w:val="18"/>
              </w:rPr>
            </w:pPr>
            <w:r w:rsidRPr="000E0A60">
              <w:rPr>
                <w:sz w:val="18"/>
                <w:szCs w:val="18"/>
              </w:rPr>
              <w:t>2</w:t>
            </w:r>
          </w:p>
        </w:tc>
        <w:tc>
          <w:tcPr>
            <w:tcW w:w="1040" w:type="dxa"/>
            <w:vMerge w:val="restart"/>
          </w:tcPr>
          <w:p w:rsidR="0066543A" w:rsidRPr="000E0A60" w:rsidRDefault="0066543A" w:rsidP="000C02AA">
            <w:pPr>
              <w:spacing w:after="0"/>
              <w:rPr>
                <w:sz w:val="18"/>
                <w:szCs w:val="18"/>
              </w:rPr>
            </w:pPr>
            <w:r w:rsidRPr="000E0A60">
              <w:rPr>
                <w:sz w:val="18"/>
                <w:szCs w:val="18"/>
              </w:rPr>
              <w:t>Qualcomm</w:t>
            </w: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3.9%</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4.3%</w:t>
            </w:r>
          </w:p>
        </w:tc>
        <w:tc>
          <w:tcPr>
            <w:tcW w:w="800" w:type="dxa"/>
          </w:tcPr>
          <w:p w:rsidR="0066543A" w:rsidRPr="000E0A60" w:rsidRDefault="0066543A" w:rsidP="000C02AA">
            <w:pPr>
              <w:spacing w:after="0"/>
              <w:rPr>
                <w:sz w:val="18"/>
                <w:szCs w:val="18"/>
              </w:rPr>
            </w:pPr>
            <w:r w:rsidRPr="000E0A60">
              <w:rPr>
                <w:sz w:val="18"/>
                <w:szCs w:val="18"/>
              </w:rPr>
              <w:t>0.4%</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9.4%</w:t>
            </w:r>
          </w:p>
        </w:tc>
        <w:tc>
          <w:tcPr>
            <w:tcW w:w="805" w:type="dxa"/>
          </w:tcPr>
          <w:p w:rsidR="0066543A" w:rsidRPr="000E0A60" w:rsidRDefault="0066543A" w:rsidP="000C02AA">
            <w:pPr>
              <w:spacing w:after="0"/>
              <w:rPr>
                <w:sz w:val="18"/>
                <w:szCs w:val="18"/>
              </w:rPr>
            </w:pPr>
            <w:r w:rsidRPr="000E0A60">
              <w:rPr>
                <w:sz w:val="18"/>
                <w:szCs w:val="18"/>
              </w:rPr>
              <w:t>5.5%</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10.5%</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11.2%</w:t>
            </w:r>
          </w:p>
        </w:tc>
        <w:tc>
          <w:tcPr>
            <w:tcW w:w="800" w:type="dxa"/>
          </w:tcPr>
          <w:p w:rsidR="0066543A" w:rsidRPr="000E0A60" w:rsidRDefault="0066543A" w:rsidP="000C02AA">
            <w:pPr>
              <w:spacing w:after="0"/>
              <w:rPr>
                <w:sz w:val="18"/>
                <w:szCs w:val="18"/>
              </w:rPr>
            </w:pPr>
            <w:r w:rsidRPr="000E0A60">
              <w:rPr>
                <w:sz w:val="18"/>
                <w:szCs w:val="18"/>
              </w:rPr>
              <w:t>0.7%</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18.3%</w:t>
            </w:r>
          </w:p>
        </w:tc>
        <w:tc>
          <w:tcPr>
            <w:tcW w:w="805" w:type="dxa"/>
          </w:tcPr>
          <w:p w:rsidR="0066543A" w:rsidRPr="000E0A60" w:rsidRDefault="0066543A" w:rsidP="000C02AA">
            <w:pPr>
              <w:spacing w:after="0"/>
              <w:rPr>
                <w:sz w:val="18"/>
                <w:szCs w:val="18"/>
              </w:rPr>
            </w:pPr>
            <w:r w:rsidRPr="000E0A60">
              <w:rPr>
                <w:sz w:val="18"/>
                <w:szCs w:val="18"/>
              </w:rPr>
              <w:t>7.8%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17.4%</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18.4%</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25.7%</w:t>
            </w:r>
          </w:p>
        </w:tc>
        <w:tc>
          <w:tcPr>
            <w:tcW w:w="805" w:type="dxa"/>
          </w:tcPr>
          <w:p w:rsidR="0066543A" w:rsidRPr="000E0A60" w:rsidRDefault="0066543A" w:rsidP="000C02AA">
            <w:pPr>
              <w:spacing w:after="0"/>
              <w:rPr>
                <w:sz w:val="18"/>
                <w:szCs w:val="18"/>
              </w:rPr>
            </w:pPr>
            <w:r w:rsidRPr="000E0A60">
              <w:rPr>
                <w:sz w:val="18"/>
                <w:szCs w:val="18"/>
              </w:rPr>
              <w:t>8.3%</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24.8%</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26.3%</w:t>
            </w:r>
          </w:p>
        </w:tc>
        <w:tc>
          <w:tcPr>
            <w:tcW w:w="800" w:type="dxa"/>
          </w:tcPr>
          <w:p w:rsidR="0066543A" w:rsidRPr="000E0A60" w:rsidRDefault="0066543A" w:rsidP="000C02AA">
            <w:pPr>
              <w:spacing w:after="0"/>
              <w:rPr>
                <w:sz w:val="18"/>
                <w:szCs w:val="18"/>
              </w:rPr>
            </w:pPr>
            <w:r w:rsidRPr="000E0A60">
              <w:rPr>
                <w:sz w:val="18"/>
                <w:szCs w:val="18"/>
              </w:rPr>
              <w:t>1.5%</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32.4%</w:t>
            </w:r>
          </w:p>
        </w:tc>
        <w:tc>
          <w:tcPr>
            <w:tcW w:w="805" w:type="dxa"/>
          </w:tcPr>
          <w:p w:rsidR="0066543A" w:rsidRPr="000E0A60" w:rsidRDefault="0066543A" w:rsidP="000C02AA">
            <w:pPr>
              <w:spacing w:after="0"/>
              <w:rPr>
                <w:sz w:val="18"/>
                <w:szCs w:val="18"/>
              </w:rPr>
            </w:pPr>
            <w:r w:rsidRPr="000E0A60">
              <w:rPr>
                <w:sz w:val="18"/>
                <w:szCs w:val="18"/>
              </w:rPr>
              <w:t>7.6%</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32.1%</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33.8%</w:t>
            </w:r>
          </w:p>
        </w:tc>
        <w:tc>
          <w:tcPr>
            <w:tcW w:w="800" w:type="dxa"/>
          </w:tcPr>
          <w:p w:rsidR="0066543A" w:rsidRPr="000E0A60" w:rsidRDefault="0066543A" w:rsidP="000C02AA">
            <w:pPr>
              <w:spacing w:after="0"/>
              <w:rPr>
                <w:sz w:val="18"/>
                <w:szCs w:val="18"/>
              </w:rPr>
            </w:pPr>
            <w:r w:rsidRPr="000E0A60">
              <w:rPr>
                <w:sz w:val="18"/>
                <w:szCs w:val="18"/>
              </w:rPr>
              <w:t>1.7%</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38.9%</w:t>
            </w:r>
          </w:p>
        </w:tc>
        <w:tc>
          <w:tcPr>
            <w:tcW w:w="805" w:type="dxa"/>
          </w:tcPr>
          <w:p w:rsidR="0066543A" w:rsidRPr="000E0A60" w:rsidRDefault="0066543A" w:rsidP="000C02AA">
            <w:pPr>
              <w:spacing w:after="0"/>
              <w:rPr>
                <w:sz w:val="18"/>
                <w:szCs w:val="18"/>
              </w:rPr>
            </w:pPr>
            <w:r w:rsidRPr="000E0A60">
              <w:rPr>
                <w:sz w:val="18"/>
                <w:szCs w:val="18"/>
              </w:rPr>
              <w:t>6.8%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38.5%</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40.4%</w:t>
            </w:r>
          </w:p>
        </w:tc>
        <w:tc>
          <w:tcPr>
            <w:tcW w:w="800" w:type="dxa"/>
          </w:tcPr>
          <w:p w:rsidR="0066543A" w:rsidRPr="000E0A60" w:rsidRDefault="0066543A" w:rsidP="000C02AA">
            <w:pPr>
              <w:spacing w:after="0"/>
              <w:rPr>
                <w:sz w:val="18"/>
                <w:szCs w:val="18"/>
              </w:rPr>
            </w:pPr>
            <w:r w:rsidRPr="000E0A60">
              <w:rPr>
                <w:sz w:val="18"/>
                <w:szCs w:val="18"/>
              </w:rPr>
              <w:t>1.9%</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44.3%</w:t>
            </w:r>
          </w:p>
        </w:tc>
        <w:tc>
          <w:tcPr>
            <w:tcW w:w="805" w:type="dxa"/>
          </w:tcPr>
          <w:p w:rsidR="0066543A" w:rsidRPr="000E0A60" w:rsidRDefault="0066543A" w:rsidP="000C02AA">
            <w:pPr>
              <w:spacing w:after="0"/>
              <w:rPr>
                <w:sz w:val="18"/>
                <w:szCs w:val="18"/>
              </w:rPr>
            </w:pPr>
            <w:r w:rsidRPr="000E0A60">
              <w:rPr>
                <w:sz w:val="18"/>
                <w:szCs w:val="18"/>
              </w:rPr>
              <w:t>5.8%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44.4%</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46.2%</w:t>
            </w:r>
          </w:p>
        </w:tc>
        <w:tc>
          <w:tcPr>
            <w:tcW w:w="800" w:type="dxa"/>
          </w:tcPr>
          <w:p w:rsidR="0066543A" w:rsidRPr="000E0A60" w:rsidRDefault="0066543A" w:rsidP="000C02AA">
            <w:pPr>
              <w:spacing w:after="0"/>
              <w:rPr>
                <w:sz w:val="18"/>
                <w:szCs w:val="18"/>
              </w:rPr>
            </w:pPr>
            <w:r w:rsidRPr="000E0A60">
              <w:rPr>
                <w:sz w:val="18"/>
                <w:szCs w:val="18"/>
              </w:rPr>
              <w:t>1.8%</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49.2%</w:t>
            </w:r>
          </w:p>
        </w:tc>
        <w:tc>
          <w:tcPr>
            <w:tcW w:w="805" w:type="dxa"/>
          </w:tcPr>
          <w:p w:rsidR="0066543A" w:rsidRPr="000E0A60" w:rsidRDefault="0066543A" w:rsidP="000C02AA">
            <w:pPr>
              <w:spacing w:after="0"/>
              <w:rPr>
                <w:sz w:val="18"/>
                <w:szCs w:val="18"/>
              </w:rPr>
            </w:pPr>
            <w:r w:rsidRPr="000E0A60">
              <w:rPr>
                <w:sz w:val="18"/>
                <w:szCs w:val="18"/>
              </w:rPr>
              <w:t>4.8%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48.9%</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50.7%</w:t>
            </w:r>
          </w:p>
        </w:tc>
        <w:tc>
          <w:tcPr>
            <w:tcW w:w="800" w:type="dxa"/>
          </w:tcPr>
          <w:p w:rsidR="0066543A" w:rsidRPr="000E0A60" w:rsidRDefault="0066543A" w:rsidP="000C02AA">
            <w:pPr>
              <w:spacing w:after="0"/>
              <w:rPr>
                <w:sz w:val="18"/>
                <w:szCs w:val="18"/>
              </w:rPr>
            </w:pPr>
            <w:r w:rsidRPr="000E0A60">
              <w:rPr>
                <w:sz w:val="18"/>
                <w:szCs w:val="18"/>
              </w:rPr>
              <w:t>1.8%</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53.1%</w:t>
            </w:r>
          </w:p>
        </w:tc>
        <w:tc>
          <w:tcPr>
            <w:tcW w:w="805" w:type="dxa"/>
          </w:tcPr>
          <w:p w:rsidR="0066543A" w:rsidRPr="000E0A60" w:rsidRDefault="0066543A" w:rsidP="000C02AA">
            <w:pPr>
              <w:spacing w:after="0"/>
              <w:rPr>
                <w:sz w:val="18"/>
                <w:szCs w:val="18"/>
              </w:rPr>
            </w:pPr>
            <w:r w:rsidRPr="000E0A60">
              <w:rPr>
                <w:sz w:val="18"/>
                <w:szCs w:val="18"/>
              </w:rPr>
              <w:t>4.2%</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53.2%</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55.0%</w:t>
            </w:r>
          </w:p>
        </w:tc>
        <w:tc>
          <w:tcPr>
            <w:tcW w:w="800" w:type="dxa"/>
          </w:tcPr>
          <w:p w:rsidR="0066543A" w:rsidRPr="000E0A60" w:rsidRDefault="0066543A" w:rsidP="000C02AA">
            <w:pPr>
              <w:spacing w:after="0"/>
              <w:rPr>
                <w:sz w:val="18"/>
                <w:szCs w:val="18"/>
              </w:rPr>
            </w:pPr>
            <w:r w:rsidRPr="000E0A60">
              <w:rPr>
                <w:sz w:val="18"/>
                <w:szCs w:val="18"/>
              </w:rPr>
              <w:t>1.8%</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56.7%</w:t>
            </w:r>
          </w:p>
        </w:tc>
        <w:tc>
          <w:tcPr>
            <w:tcW w:w="805" w:type="dxa"/>
          </w:tcPr>
          <w:p w:rsidR="0066543A" w:rsidRPr="000E0A60" w:rsidRDefault="0066543A" w:rsidP="000C02AA">
            <w:pPr>
              <w:spacing w:after="0"/>
              <w:rPr>
                <w:sz w:val="18"/>
                <w:szCs w:val="18"/>
              </w:rPr>
            </w:pPr>
            <w:r w:rsidRPr="000E0A60">
              <w:rPr>
                <w:sz w:val="18"/>
                <w:szCs w:val="18"/>
              </w:rPr>
              <w:t>3.5%</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3.5%</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3.5%</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3.5%</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8.1%</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8.1%</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8.1%</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13.9%</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13.9%</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13.9%</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21.1%</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21.1%</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21.2%</w:t>
            </w:r>
          </w:p>
        </w:tc>
        <w:tc>
          <w:tcPr>
            <w:tcW w:w="805" w:type="dxa"/>
          </w:tcPr>
          <w:p w:rsidR="0066543A" w:rsidRPr="000E0A60" w:rsidRDefault="0066543A" w:rsidP="000C02AA">
            <w:pPr>
              <w:spacing w:after="0"/>
              <w:rPr>
                <w:sz w:val="18"/>
                <w:szCs w:val="18"/>
              </w:rPr>
            </w:pPr>
            <w:r w:rsidRPr="000E0A60">
              <w:rPr>
                <w:sz w:val="18"/>
                <w:szCs w:val="18"/>
              </w:rPr>
              <w:t>0.1%</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28.7%</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28.8%</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28.9%</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35.8%</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35.9%</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36.0%</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42.1%</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42.2%</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42.3%</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47.3%</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47.3%</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47.4%</w:t>
            </w:r>
          </w:p>
        </w:tc>
        <w:tc>
          <w:tcPr>
            <w:tcW w:w="805" w:type="dxa"/>
          </w:tcPr>
          <w:p w:rsidR="0066543A" w:rsidRPr="000E0A60" w:rsidRDefault="0066543A" w:rsidP="000C02AA">
            <w:pPr>
              <w:spacing w:after="0"/>
              <w:rPr>
                <w:sz w:val="18"/>
                <w:szCs w:val="18"/>
              </w:rPr>
            </w:pPr>
            <w:r w:rsidRPr="000E0A60">
              <w:rPr>
                <w:sz w:val="18"/>
                <w:szCs w:val="18"/>
              </w:rPr>
              <w:t>0.1%</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51.8%</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51.9%</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52.0%</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99"/>
          <w:jc w:val="center"/>
        </w:trPr>
        <w:tc>
          <w:tcPr>
            <w:tcW w:w="395" w:type="dxa"/>
            <w:vMerge w:val="restart"/>
          </w:tcPr>
          <w:p w:rsidR="0066543A" w:rsidRPr="000E0A60" w:rsidRDefault="0066543A" w:rsidP="000C02AA">
            <w:pPr>
              <w:spacing w:after="0"/>
              <w:rPr>
                <w:sz w:val="18"/>
                <w:szCs w:val="18"/>
              </w:rPr>
            </w:pPr>
            <w:r w:rsidRPr="000E0A60">
              <w:rPr>
                <w:sz w:val="18"/>
                <w:szCs w:val="18"/>
              </w:rPr>
              <w:t>3</w:t>
            </w:r>
          </w:p>
        </w:tc>
        <w:tc>
          <w:tcPr>
            <w:tcW w:w="1040" w:type="dxa"/>
            <w:vMerge w:val="restart"/>
          </w:tcPr>
          <w:p w:rsidR="0066543A" w:rsidRPr="000E0A60" w:rsidRDefault="0066543A" w:rsidP="000C02AA">
            <w:pPr>
              <w:spacing w:after="0"/>
              <w:rPr>
                <w:sz w:val="18"/>
                <w:szCs w:val="18"/>
              </w:rPr>
            </w:pPr>
            <w:r w:rsidRPr="000E0A60">
              <w:rPr>
                <w:sz w:val="18"/>
                <w:szCs w:val="18"/>
              </w:rPr>
              <w:t>Nokia</w:t>
            </w: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19.0%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21.0%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21.0%</w:t>
            </w:r>
          </w:p>
        </w:tc>
        <w:tc>
          <w:tcPr>
            <w:tcW w:w="805" w:type="dxa"/>
          </w:tcPr>
          <w:p w:rsidR="0066543A" w:rsidRPr="000E0A60" w:rsidRDefault="0066543A" w:rsidP="000C02AA">
            <w:pPr>
              <w:spacing w:after="0"/>
              <w:rPr>
                <w:sz w:val="18"/>
                <w:szCs w:val="18"/>
              </w:rPr>
            </w:pPr>
            <w:r w:rsidRPr="000E0A60">
              <w:rPr>
                <w:sz w:val="18"/>
                <w:szCs w:val="18"/>
              </w:rPr>
              <w:t>2.0%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36.0%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38.0%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47.0%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64.0%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68.0%</w:t>
            </w:r>
          </w:p>
        </w:tc>
        <w:tc>
          <w:tcPr>
            <w:tcW w:w="800" w:type="dxa"/>
          </w:tcPr>
          <w:p w:rsidR="0066543A" w:rsidRPr="000E0A60" w:rsidRDefault="0066543A" w:rsidP="000C02AA">
            <w:pPr>
              <w:spacing w:after="0"/>
              <w:rPr>
                <w:sz w:val="18"/>
                <w:szCs w:val="18"/>
              </w:rPr>
            </w:pPr>
            <w:r w:rsidRPr="000E0A60">
              <w:rPr>
                <w:sz w:val="18"/>
                <w:szCs w:val="18"/>
              </w:rPr>
              <w:t>4.0%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78.0%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87.0%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88.0%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94.0%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97.0%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98.0%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99.0%</w:t>
            </w:r>
          </w:p>
        </w:tc>
        <w:tc>
          <w:tcPr>
            <w:tcW w:w="805" w:type="dxa"/>
          </w:tcPr>
          <w:p w:rsidR="0066543A" w:rsidRPr="000E0A60" w:rsidRDefault="0066543A" w:rsidP="000C02AA">
            <w:pPr>
              <w:spacing w:after="0"/>
              <w:rPr>
                <w:sz w:val="18"/>
                <w:szCs w:val="18"/>
              </w:rPr>
            </w:pPr>
            <w:r w:rsidRPr="000E0A60">
              <w:rPr>
                <w:sz w:val="18"/>
                <w:szCs w:val="18"/>
              </w:rPr>
              <w:t>2.0%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100%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100%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val="restart"/>
          </w:tcPr>
          <w:p w:rsidR="0066543A" w:rsidRPr="000E0A60" w:rsidRDefault="0066543A" w:rsidP="000C02AA">
            <w:pPr>
              <w:spacing w:after="0"/>
              <w:rPr>
                <w:sz w:val="18"/>
                <w:szCs w:val="18"/>
              </w:rPr>
            </w:pPr>
            <w:r w:rsidRPr="000E0A60">
              <w:rPr>
                <w:sz w:val="18"/>
                <w:szCs w:val="18"/>
              </w:rPr>
              <w:t>4</w:t>
            </w:r>
          </w:p>
        </w:tc>
        <w:tc>
          <w:tcPr>
            <w:tcW w:w="1040" w:type="dxa"/>
            <w:vMerge w:val="restart"/>
          </w:tcPr>
          <w:p w:rsidR="0066543A" w:rsidRPr="000E0A60" w:rsidRDefault="0066543A" w:rsidP="000C02AA">
            <w:pPr>
              <w:spacing w:after="0"/>
              <w:rPr>
                <w:sz w:val="18"/>
                <w:szCs w:val="18"/>
              </w:rPr>
            </w:pPr>
            <w:r w:rsidRPr="000E0A60">
              <w:rPr>
                <w:sz w:val="18"/>
                <w:szCs w:val="18"/>
              </w:rPr>
              <w:t>ZTE</w:t>
            </w: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9.5%</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9.5%</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10.0%</w:t>
            </w:r>
          </w:p>
        </w:tc>
        <w:tc>
          <w:tcPr>
            <w:tcW w:w="805" w:type="dxa"/>
          </w:tcPr>
          <w:p w:rsidR="0066543A" w:rsidRPr="000E0A60" w:rsidRDefault="0066543A" w:rsidP="000C02AA">
            <w:pPr>
              <w:spacing w:after="0"/>
              <w:rPr>
                <w:sz w:val="18"/>
                <w:szCs w:val="18"/>
              </w:rPr>
            </w:pPr>
            <w:r w:rsidRPr="000E0A60">
              <w:rPr>
                <w:sz w:val="18"/>
                <w:szCs w:val="18"/>
              </w:rPr>
              <w:t>0.5%</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24.7%</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24.8%</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27.2%</w:t>
            </w:r>
          </w:p>
        </w:tc>
        <w:tc>
          <w:tcPr>
            <w:tcW w:w="805" w:type="dxa"/>
          </w:tcPr>
          <w:p w:rsidR="0066543A" w:rsidRPr="000E0A60" w:rsidRDefault="0066543A" w:rsidP="000C02AA">
            <w:pPr>
              <w:spacing w:after="0"/>
              <w:rPr>
                <w:sz w:val="18"/>
                <w:szCs w:val="18"/>
              </w:rPr>
            </w:pPr>
            <w:r w:rsidRPr="000E0A60">
              <w:rPr>
                <w:sz w:val="18"/>
                <w:szCs w:val="18"/>
              </w:rPr>
              <w:t>2.5%</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39.2%</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39.4%</w:t>
            </w:r>
          </w:p>
        </w:tc>
        <w:tc>
          <w:tcPr>
            <w:tcW w:w="800" w:type="dxa"/>
          </w:tcPr>
          <w:p w:rsidR="0066543A" w:rsidRPr="000E0A60" w:rsidRDefault="0066543A" w:rsidP="000C02AA">
            <w:pPr>
              <w:spacing w:after="0"/>
              <w:rPr>
                <w:sz w:val="18"/>
                <w:szCs w:val="18"/>
              </w:rPr>
            </w:pPr>
            <w:r w:rsidRPr="000E0A60">
              <w:rPr>
                <w:sz w:val="18"/>
                <w:szCs w:val="18"/>
              </w:rPr>
              <w:t>0.2%</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42.8%</w:t>
            </w:r>
          </w:p>
        </w:tc>
        <w:tc>
          <w:tcPr>
            <w:tcW w:w="805" w:type="dxa"/>
          </w:tcPr>
          <w:p w:rsidR="0066543A" w:rsidRPr="000E0A60" w:rsidRDefault="0066543A" w:rsidP="000C02AA">
            <w:pPr>
              <w:spacing w:after="0"/>
              <w:rPr>
                <w:sz w:val="18"/>
                <w:szCs w:val="18"/>
              </w:rPr>
            </w:pPr>
            <w:r w:rsidRPr="000E0A60">
              <w:rPr>
                <w:sz w:val="18"/>
                <w:szCs w:val="18"/>
              </w:rPr>
              <w:t>3.6%</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49.5%</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49.6%</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53.9%</w:t>
            </w:r>
          </w:p>
        </w:tc>
        <w:tc>
          <w:tcPr>
            <w:tcW w:w="805" w:type="dxa"/>
          </w:tcPr>
          <w:p w:rsidR="0066543A" w:rsidRPr="000E0A60" w:rsidRDefault="0066543A" w:rsidP="000C02AA">
            <w:pPr>
              <w:spacing w:after="0"/>
              <w:rPr>
                <w:sz w:val="18"/>
                <w:szCs w:val="18"/>
              </w:rPr>
            </w:pPr>
            <w:r w:rsidRPr="000E0A60">
              <w:rPr>
                <w:sz w:val="18"/>
                <w:szCs w:val="18"/>
              </w:rPr>
              <w:t>4.4%</w:t>
            </w:r>
          </w:p>
        </w:tc>
        <w:tc>
          <w:tcPr>
            <w:tcW w:w="990" w:type="dxa"/>
          </w:tcPr>
          <w:p w:rsidR="0066543A" w:rsidRPr="000E0A60" w:rsidRDefault="0066543A" w:rsidP="000C02AA">
            <w:pPr>
              <w:spacing w:after="0"/>
              <w:rPr>
                <w:sz w:val="18"/>
                <w:szCs w:val="18"/>
              </w:rPr>
            </w:pPr>
          </w:p>
        </w:tc>
      </w:tr>
      <w:tr w:rsidR="0066543A" w:rsidRPr="000E0A60" w:rsidTr="00D201C3">
        <w:trPr>
          <w:trHeight w:val="198"/>
          <w:jc w:val="center"/>
        </w:trPr>
        <w:tc>
          <w:tcPr>
            <w:tcW w:w="395" w:type="dxa"/>
            <w:vMerge w:val="restart"/>
          </w:tcPr>
          <w:p w:rsidR="0066543A" w:rsidRPr="000E0A60" w:rsidRDefault="0066543A" w:rsidP="000C02AA">
            <w:pPr>
              <w:spacing w:after="0"/>
              <w:rPr>
                <w:sz w:val="18"/>
                <w:szCs w:val="18"/>
              </w:rPr>
            </w:pPr>
            <w:r w:rsidRPr="000E0A60">
              <w:rPr>
                <w:sz w:val="18"/>
                <w:szCs w:val="18"/>
              </w:rPr>
              <w:t>5</w:t>
            </w:r>
          </w:p>
        </w:tc>
        <w:tc>
          <w:tcPr>
            <w:tcW w:w="1040" w:type="dxa"/>
            <w:vMerge w:val="restart"/>
          </w:tcPr>
          <w:p w:rsidR="0066543A" w:rsidRPr="000E0A60" w:rsidRDefault="0066543A" w:rsidP="000C02AA">
            <w:pPr>
              <w:spacing w:after="0"/>
              <w:rPr>
                <w:sz w:val="18"/>
                <w:szCs w:val="18"/>
              </w:rPr>
            </w:pPr>
            <w:r w:rsidRPr="000E0A60">
              <w:rPr>
                <w:sz w:val="18"/>
                <w:szCs w:val="18"/>
              </w:rPr>
              <w:t xml:space="preserve">Samsung </w:t>
            </w: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sz w:val="18"/>
                <w:szCs w:val="18"/>
              </w:rPr>
            </w:pPr>
            <w:r w:rsidRPr="000E0A60">
              <w:rPr>
                <w:color w:val="000000"/>
                <w:sz w:val="18"/>
                <w:szCs w:val="18"/>
              </w:rPr>
              <w:t>0.00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3.0%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12.0%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5.0%</w:t>
            </w:r>
          </w:p>
        </w:tc>
        <w:tc>
          <w:tcPr>
            <w:tcW w:w="800" w:type="dxa"/>
          </w:tcPr>
          <w:p w:rsidR="0066543A" w:rsidRPr="000E0A60" w:rsidRDefault="0066543A" w:rsidP="000C02AA">
            <w:pPr>
              <w:spacing w:after="0"/>
              <w:rPr>
                <w:sz w:val="18"/>
                <w:szCs w:val="18"/>
              </w:rPr>
            </w:pPr>
            <w:r w:rsidRPr="000E0A60">
              <w:rPr>
                <w:sz w:val="18"/>
                <w:szCs w:val="18"/>
              </w:rPr>
              <w:t>3.0%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16.0%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3.0%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8.0%</w:t>
            </w:r>
          </w:p>
        </w:tc>
        <w:tc>
          <w:tcPr>
            <w:tcW w:w="800" w:type="dxa"/>
          </w:tcPr>
          <w:p w:rsidR="0066543A" w:rsidRPr="000E0A60" w:rsidRDefault="0066543A" w:rsidP="000C02AA">
            <w:pPr>
              <w:spacing w:after="0"/>
              <w:rPr>
                <w:sz w:val="18"/>
                <w:szCs w:val="18"/>
              </w:rPr>
            </w:pPr>
            <w:r w:rsidRPr="000E0A60">
              <w:rPr>
                <w:sz w:val="18"/>
                <w:szCs w:val="18"/>
              </w:rPr>
              <w:t>5.0%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23.0%</w:t>
            </w:r>
          </w:p>
        </w:tc>
        <w:tc>
          <w:tcPr>
            <w:tcW w:w="805" w:type="dxa"/>
          </w:tcPr>
          <w:p w:rsidR="0066543A" w:rsidRPr="000E0A60" w:rsidRDefault="0066543A" w:rsidP="000C02AA">
            <w:pPr>
              <w:spacing w:after="0"/>
              <w:rPr>
                <w:sz w:val="18"/>
                <w:szCs w:val="18"/>
              </w:rPr>
            </w:pPr>
            <w:r w:rsidRPr="000E0A60">
              <w:rPr>
                <w:sz w:val="18"/>
                <w:szCs w:val="18"/>
              </w:rPr>
              <w:t>20.0%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5.0%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11.0%</w:t>
            </w:r>
          </w:p>
        </w:tc>
        <w:tc>
          <w:tcPr>
            <w:tcW w:w="800" w:type="dxa"/>
          </w:tcPr>
          <w:p w:rsidR="0066543A" w:rsidRPr="000E0A60" w:rsidRDefault="0066543A" w:rsidP="000C02AA">
            <w:pPr>
              <w:spacing w:after="0"/>
              <w:rPr>
                <w:sz w:val="18"/>
                <w:szCs w:val="18"/>
              </w:rPr>
            </w:pPr>
            <w:r w:rsidRPr="000E0A60">
              <w:rPr>
                <w:sz w:val="18"/>
                <w:szCs w:val="18"/>
              </w:rPr>
              <w:t>6.0%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28.0%</w:t>
            </w:r>
          </w:p>
        </w:tc>
        <w:tc>
          <w:tcPr>
            <w:tcW w:w="805" w:type="dxa"/>
          </w:tcPr>
          <w:p w:rsidR="0066543A" w:rsidRPr="000E0A60" w:rsidRDefault="0066543A" w:rsidP="000C02AA">
            <w:pPr>
              <w:spacing w:after="0"/>
              <w:rPr>
                <w:sz w:val="18"/>
                <w:szCs w:val="18"/>
              </w:rPr>
            </w:pPr>
            <w:r w:rsidRPr="000E0A60">
              <w:rPr>
                <w:sz w:val="18"/>
                <w:szCs w:val="18"/>
              </w:rPr>
              <w:t>23.0%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8.0%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15.0%</w:t>
            </w:r>
          </w:p>
        </w:tc>
        <w:tc>
          <w:tcPr>
            <w:tcW w:w="800" w:type="dxa"/>
          </w:tcPr>
          <w:p w:rsidR="0066543A" w:rsidRPr="000E0A60" w:rsidRDefault="0066543A" w:rsidP="000C02AA">
            <w:pPr>
              <w:spacing w:after="0"/>
              <w:rPr>
                <w:sz w:val="18"/>
                <w:szCs w:val="18"/>
              </w:rPr>
            </w:pPr>
            <w:r w:rsidRPr="000E0A60">
              <w:rPr>
                <w:sz w:val="18"/>
                <w:szCs w:val="18"/>
              </w:rPr>
              <w:t>7.0%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32.0%</w:t>
            </w:r>
          </w:p>
        </w:tc>
        <w:tc>
          <w:tcPr>
            <w:tcW w:w="805" w:type="dxa"/>
          </w:tcPr>
          <w:p w:rsidR="0066543A" w:rsidRPr="000E0A60" w:rsidRDefault="0066543A" w:rsidP="000C02AA">
            <w:pPr>
              <w:spacing w:after="0"/>
              <w:rPr>
                <w:sz w:val="18"/>
                <w:szCs w:val="18"/>
              </w:rPr>
            </w:pPr>
            <w:r w:rsidRPr="000E0A60">
              <w:rPr>
                <w:sz w:val="18"/>
                <w:szCs w:val="18"/>
              </w:rPr>
              <w:t>24.0%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18.0%</w:t>
            </w:r>
          </w:p>
        </w:tc>
        <w:tc>
          <w:tcPr>
            <w:tcW w:w="800" w:type="dxa"/>
          </w:tcPr>
          <w:p w:rsidR="0066543A" w:rsidRPr="000E0A60" w:rsidRDefault="0066543A" w:rsidP="000C02AA">
            <w:pPr>
              <w:spacing w:after="0"/>
              <w:rPr>
                <w:sz w:val="18"/>
                <w:szCs w:val="18"/>
              </w:rPr>
            </w:pPr>
            <w:r w:rsidRPr="000E0A60">
              <w:rPr>
                <w:sz w:val="18"/>
                <w:szCs w:val="18"/>
              </w:rPr>
              <w:t>7.0%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36.0%</w:t>
            </w:r>
          </w:p>
        </w:tc>
        <w:tc>
          <w:tcPr>
            <w:tcW w:w="805" w:type="dxa"/>
          </w:tcPr>
          <w:p w:rsidR="0066543A" w:rsidRPr="000E0A60" w:rsidRDefault="0066543A" w:rsidP="000C02AA">
            <w:pPr>
              <w:spacing w:after="0"/>
              <w:rPr>
                <w:sz w:val="18"/>
                <w:szCs w:val="18"/>
              </w:rPr>
            </w:pPr>
            <w:r w:rsidRPr="000E0A60">
              <w:rPr>
                <w:sz w:val="18"/>
                <w:szCs w:val="18"/>
              </w:rPr>
              <w:t>25.0%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15.0%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22.0%</w:t>
            </w:r>
          </w:p>
        </w:tc>
        <w:tc>
          <w:tcPr>
            <w:tcW w:w="800" w:type="dxa"/>
          </w:tcPr>
          <w:p w:rsidR="0066543A" w:rsidRPr="000E0A60" w:rsidRDefault="0066543A" w:rsidP="000C02AA">
            <w:pPr>
              <w:spacing w:after="0"/>
              <w:rPr>
                <w:sz w:val="18"/>
                <w:szCs w:val="18"/>
              </w:rPr>
            </w:pPr>
            <w:r w:rsidRPr="000E0A60">
              <w:rPr>
                <w:sz w:val="18"/>
                <w:szCs w:val="18"/>
              </w:rPr>
              <w:t>7.0%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40.0%</w:t>
            </w:r>
          </w:p>
        </w:tc>
        <w:tc>
          <w:tcPr>
            <w:tcW w:w="805" w:type="dxa"/>
          </w:tcPr>
          <w:p w:rsidR="0066543A" w:rsidRPr="000E0A60" w:rsidRDefault="0066543A" w:rsidP="000C02AA">
            <w:pPr>
              <w:spacing w:after="0"/>
              <w:rPr>
                <w:sz w:val="18"/>
                <w:szCs w:val="18"/>
              </w:rPr>
            </w:pPr>
            <w:r w:rsidRPr="000E0A60">
              <w:rPr>
                <w:sz w:val="18"/>
                <w:szCs w:val="18"/>
              </w:rPr>
              <w:t>25.0%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20"/>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 xml:space="preserve">0.00, </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2.6%</w:t>
            </w:r>
          </w:p>
        </w:tc>
        <w:tc>
          <w:tcPr>
            <w:tcW w:w="800" w:type="dxa"/>
          </w:tcPr>
          <w:p w:rsidR="0066543A" w:rsidRPr="000E0A60" w:rsidRDefault="0066543A" w:rsidP="000C02AA">
            <w:pPr>
              <w:spacing w:after="0"/>
              <w:rPr>
                <w:sz w:val="18"/>
                <w:szCs w:val="18"/>
              </w:rPr>
            </w:pPr>
            <w:r w:rsidRPr="000E0A60">
              <w:rPr>
                <w:sz w:val="18"/>
                <w:szCs w:val="18"/>
              </w:rPr>
              <w:t>2.6%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2.6%</w:t>
            </w:r>
          </w:p>
        </w:tc>
        <w:tc>
          <w:tcPr>
            <w:tcW w:w="800" w:type="dxa"/>
          </w:tcPr>
          <w:p w:rsidR="0066543A" w:rsidRPr="000E0A60" w:rsidRDefault="0066543A" w:rsidP="000C02AA">
            <w:pPr>
              <w:spacing w:after="0"/>
              <w:rPr>
                <w:sz w:val="18"/>
                <w:szCs w:val="18"/>
              </w:rPr>
            </w:pPr>
            <w:r w:rsidRPr="000E0A60">
              <w:rPr>
                <w:sz w:val="18"/>
                <w:szCs w:val="18"/>
              </w:rPr>
              <w:t>2.6%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4.6%</w:t>
            </w:r>
          </w:p>
        </w:tc>
        <w:tc>
          <w:tcPr>
            <w:tcW w:w="800" w:type="dxa"/>
          </w:tcPr>
          <w:p w:rsidR="0066543A" w:rsidRPr="000E0A60" w:rsidRDefault="0066543A" w:rsidP="000C02AA">
            <w:pPr>
              <w:spacing w:after="0"/>
              <w:rPr>
                <w:sz w:val="18"/>
                <w:szCs w:val="18"/>
              </w:rPr>
            </w:pPr>
            <w:r w:rsidRPr="000E0A60">
              <w:rPr>
                <w:sz w:val="18"/>
                <w:szCs w:val="18"/>
              </w:rPr>
              <w:t>4.6%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4.6%</w:t>
            </w:r>
          </w:p>
        </w:tc>
        <w:tc>
          <w:tcPr>
            <w:tcW w:w="800" w:type="dxa"/>
          </w:tcPr>
          <w:p w:rsidR="0066543A" w:rsidRPr="000E0A60" w:rsidRDefault="0066543A" w:rsidP="000C02AA">
            <w:pPr>
              <w:spacing w:after="0"/>
              <w:rPr>
                <w:sz w:val="18"/>
                <w:szCs w:val="18"/>
              </w:rPr>
            </w:pPr>
            <w:r w:rsidRPr="000E0A60">
              <w:rPr>
                <w:sz w:val="18"/>
                <w:szCs w:val="18"/>
              </w:rPr>
              <w:t>4.6%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7.3%</w:t>
            </w:r>
          </w:p>
        </w:tc>
        <w:tc>
          <w:tcPr>
            <w:tcW w:w="800" w:type="dxa"/>
          </w:tcPr>
          <w:p w:rsidR="0066543A" w:rsidRPr="000E0A60" w:rsidRDefault="0066543A" w:rsidP="000C02AA">
            <w:pPr>
              <w:spacing w:after="0"/>
              <w:rPr>
                <w:sz w:val="18"/>
                <w:szCs w:val="18"/>
              </w:rPr>
            </w:pPr>
            <w:r w:rsidRPr="000E0A60">
              <w:rPr>
                <w:sz w:val="18"/>
                <w:szCs w:val="18"/>
              </w:rPr>
              <w:t>6.3%</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12.0%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7.3%</w:t>
            </w:r>
          </w:p>
        </w:tc>
        <w:tc>
          <w:tcPr>
            <w:tcW w:w="800" w:type="dxa"/>
          </w:tcPr>
          <w:p w:rsidR="0066543A" w:rsidRPr="000E0A60" w:rsidRDefault="0066543A" w:rsidP="000C02AA">
            <w:pPr>
              <w:spacing w:after="0"/>
              <w:rPr>
                <w:sz w:val="18"/>
                <w:szCs w:val="18"/>
              </w:rPr>
            </w:pPr>
            <w:r w:rsidRPr="000E0A60">
              <w:rPr>
                <w:sz w:val="18"/>
                <w:szCs w:val="18"/>
              </w:rPr>
              <w:t>6.3%</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12.0%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12.4%</w:t>
            </w:r>
          </w:p>
        </w:tc>
        <w:tc>
          <w:tcPr>
            <w:tcW w:w="800" w:type="dxa"/>
          </w:tcPr>
          <w:p w:rsidR="0066543A" w:rsidRPr="000E0A60" w:rsidRDefault="0066543A" w:rsidP="000C02AA">
            <w:pPr>
              <w:spacing w:after="0"/>
              <w:rPr>
                <w:sz w:val="18"/>
                <w:szCs w:val="18"/>
              </w:rPr>
            </w:pPr>
            <w:r w:rsidRPr="000E0A60">
              <w:rPr>
                <w:sz w:val="18"/>
                <w:szCs w:val="18"/>
              </w:rPr>
              <w:t>10.4%</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16.0%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12.4%</w:t>
            </w:r>
          </w:p>
        </w:tc>
        <w:tc>
          <w:tcPr>
            <w:tcW w:w="800" w:type="dxa"/>
          </w:tcPr>
          <w:p w:rsidR="0066543A" w:rsidRPr="000E0A60" w:rsidRDefault="0066543A" w:rsidP="000C02AA">
            <w:pPr>
              <w:spacing w:after="0"/>
              <w:rPr>
                <w:sz w:val="18"/>
                <w:szCs w:val="18"/>
              </w:rPr>
            </w:pPr>
            <w:r w:rsidRPr="000E0A60">
              <w:rPr>
                <w:sz w:val="18"/>
                <w:szCs w:val="18"/>
              </w:rPr>
              <w:t>10.4%</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16.0%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194"/>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6.0%</w:t>
            </w:r>
          </w:p>
        </w:tc>
        <w:tc>
          <w:tcPr>
            <w:tcW w:w="805" w:type="dxa"/>
          </w:tcPr>
          <w:p w:rsidR="0066543A" w:rsidRPr="000E0A60" w:rsidRDefault="0066543A" w:rsidP="000C02AA">
            <w:pPr>
              <w:spacing w:after="0"/>
              <w:rPr>
                <w:sz w:val="18"/>
                <w:szCs w:val="18"/>
              </w:rPr>
            </w:pPr>
            <w:r w:rsidRPr="000E0A60">
              <w:rPr>
                <w:sz w:val="18"/>
                <w:szCs w:val="18"/>
              </w:rPr>
              <w:t>6.0%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2.0%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9.0%</w:t>
            </w:r>
          </w:p>
        </w:tc>
        <w:tc>
          <w:tcPr>
            <w:tcW w:w="805" w:type="dxa"/>
          </w:tcPr>
          <w:p w:rsidR="0066543A" w:rsidRPr="000E0A60" w:rsidRDefault="0066543A" w:rsidP="000C02AA">
            <w:pPr>
              <w:spacing w:after="0"/>
              <w:rPr>
                <w:sz w:val="18"/>
                <w:szCs w:val="18"/>
              </w:rPr>
            </w:pPr>
            <w:r w:rsidRPr="000E0A60">
              <w:rPr>
                <w:sz w:val="18"/>
                <w:szCs w:val="18"/>
              </w:rPr>
              <w:t>8.0%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3.0%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11.0%</w:t>
            </w:r>
          </w:p>
        </w:tc>
        <w:tc>
          <w:tcPr>
            <w:tcW w:w="805" w:type="dxa"/>
          </w:tcPr>
          <w:p w:rsidR="0066543A" w:rsidRPr="000E0A60" w:rsidRDefault="0066543A" w:rsidP="000C02AA">
            <w:pPr>
              <w:spacing w:after="0"/>
              <w:rPr>
                <w:sz w:val="18"/>
                <w:szCs w:val="18"/>
              </w:rPr>
            </w:pPr>
            <w:r w:rsidRPr="000E0A60">
              <w:rPr>
                <w:sz w:val="18"/>
                <w:szCs w:val="18"/>
              </w:rPr>
              <w:t>9.0%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3.0%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5.0%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15.0%</w:t>
            </w:r>
          </w:p>
        </w:tc>
        <w:tc>
          <w:tcPr>
            <w:tcW w:w="805" w:type="dxa"/>
          </w:tcPr>
          <w:p w:rsidR="0066543A" w:rsidRPr="000E0A60" w:rsidRDefault="0066543A" w:rsidP="000C02AA">
            <w:pPr>
              <w:spacing w:after="0"/>
              <w:rPr>
                <w:sz w:val="18"/>
                <w:szCs w:val="18"/>
              </w:rPr>
            </w:pPr>
            <w:r w:rsidRPr="000E0A60">
              <w:rPr>
                <w:sz w:val="18"/>
                <w:szCs w:val="18"/>
              </w:rPr>
              <w:t>12.0%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5.0%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7.0%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13.0%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8.0%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10.0%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22.0%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11.0%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13.0%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25.0%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15.0%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16.0%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29.0%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0C02AA">
        <w:trPr>
          <w:trHeight w:val="20"/>
          <w:jc w:val="center"/>
        </w:trPr>
        <w:tc>
          <w:tcPr>
            <w:tcW w:w="10345" w:type="dxa"/>
            <w:gridSpan w:val="13"/>
          </w:tcPr>
          <w:p w:rsidR="0066543A" w:rsidRPr="000E0A60" w:rsidRDefault="0066543A" w:rsidP="000C02AA">
            <w:pPr>
              <w:spacing w:after="0"/>
              <w:ind w:left="540" w:hanging="54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p w:rsidR="0066543A" w:rsidRPr="000E0A60" w:rsidRDefault="0066543A" w:rsidP="000C02AA">
            <w:pPr>
              <w:spacing w:after="0"/>
              <w:ind w:left="540" w:hanging="540"/>
              <w:rPr>
                <w:sz w:val="18"/>
                <w:szCs w:val="18"/>
              </w:rPr>
            </w:pPr>
            <w:r w:rsidRPr="000E0A60">
              <w:rPr>
                <w:sz w:val="18"/>
                <w:szCs w:val="18"/>
              </w:rPr>
              <w:t>Note 2: Each UE is configured with all the ALs</w:t>
            </w:r>
          </w:p>
          <w:p w:rsidR="0066543A" w:rsidRPr="000E0A60" w:rsidRDefault="0066543A" w:rsidP="000C02AA">
            <w:pPr>
              <w:spacing w:after="0"/>
              <w:ind w:left="540" w:hanging="540"/>
              <w:rPr>
                <w:sz w:val="18"/>
                <w:szCs w:val="18"/>
              </w:rPr>
            </w:pPr>
            <w:r w:rsidRPr="000E0A60">
              <w:rPr>
                <w:sz w:val="18"/>
                <w:szCs w:val="18"/>
              </w:rPr>
              <w:t>Note 3: Each UE is configured with a single AL</w:t>
            </w:r>
          </w:p>
          <w:p w:rsidR="0066543A" w:rsidRPr="000E0A60" w:rsidRDefault="0066543A" w:rsidP="000C02AA">
            <w:pPr>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0C02AA">
            <w:pPr>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66543A" w:rsidRPr="000E0A60" w:rsidRDefault="0066543A" w:rsidP="000C02AA">
            <w:pPr>
              <w:spacing w:after="0"/>
              <w:rPr>
                <w:sz w:val="18"/>
                <w:szCs w:val="18"/>
              </w:rPr>
            </w:pPr>
            <w:r w:rsidRPr="000E0A60">
              <w:rPr>
                <w:sz w:val="18"/>
                <w:szCs w:val="18"/>
              </w:rPr>
              <w:t xml:space="preserve">Note 6: With enhancement of UE group scheduling with 2 UEs per DCI. </w:t>
            </w:r>
          </w:p>
          <w:p w:rsidR="0066543A" w:rsidRPr="000E0A60" w:rsidRDefault="0066543A" w:rsidP="000C02AA">
            <w:pPr>
              <w:spacing w:after="0"/>
              <w:ind w:left="540" w:hanging="540"/>
              <w:rPr>
                <w:sz w:val="18"/>
                <w:szCs w:val="18"/>
              </w:rPr>
            </w:pPr>
            <w:r w:rsidRPr="000E0A60">
              <w:rPr>
                <w:sz w:val="18"/>
                <w:szCs w:val="18"/>
              </w:rPr>
              <w:t xml:space="preserve">Note 7: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0C02AA">
            <w:pPr>
              <w:spacing w:after="0"/>
              <w:ind w:left="540" w:hanging="540"/>
              <w:rPr>
                <w:sz w:val="18"/>
                <w:szCs w:val="18"/>
              </w:rPr>
            </w:pPr>
            <w:r w:rsidRPr="000E0A60">
              <w:rPr>
                <w:sz w:val="18"/>
                <w:szCs w:val="18"/>
              </w:rPr>
              <w:t>Note 8: Medium coverage</w:t>
            </w:r>
          </w:p>
        </w:tc>
      </w:tr>
    </w:tbl>
    <w:p w:rsidR="0066543A" w:rsidRPr="000E0A60" w:rsidRDefault="0066543A" w:rsidP="0066543A"/>
    <w:p w:rsidR="0066543A" w:rsidRPr="000010FA" w:rsidRDefault="0066543A" w:rsidP="00505E7F">
      <w:pPr>
        <w:pStyle w:val="TH"/>
      </w:pPr>
      <w:r w:rsidRPr="000010FA">
        <w:t>Table B.1-3: PDCCH blocking rate for FR1, with 30kHz/20MHz, CORESET duration: 2 symbols, Delay toleration: 1, AL distribution: A3</w:t>
      </w:r>
    </w:p>
    <w:tbl>
      <w:tblPr>
        <w:tblStyle w:val="TableGrid"/>
        <w:tblW w:w="10025" w:type="dxa"/>
        <w:jc w:val="center"/>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66543A" w:rsidRPr="000E0A60" w:rsidTr="00D201C3">
        <w:trPr>
          <w:trHeight w:val="195"/>
          <w:jc w:val="center"/>
        </w:trPr>
        <w:tc>
          <w:tcPr>
            <w:tcW w:w="422"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w:t>
            </w:r>
          </w:p>
        </w:tc>
        <w:tc>
          <w:tcPr>
            <w:tcW w:w="833"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users</w:t>
            </w:r>
          </w:p>
        </w:tc>
        <w:tc>
          <w:tcPr>
            <w:tcW w:w="685"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DCI sizes</w:t>
            </w:r>
          </w:p>
        </w:tc>
        <w:tc>
          <w:tcPr>
            <w:tcW w:w="1565" w:type="dxa"/>
            <w:gridSpan w:val="2"/>
          </w:tcPr>
          <w:p w:rsidR="0066543A" w:rsidRPr="000E0A60" w:rsidRDefault="0066543A" w:rsidP="000C02AA">
            <w:pPr>
              <w:spacing w:after="0"/>
              <w:rPr>
                <w:sz w:val="18"/>
                <w:szCs w:val="18"/>
              </w:rPr>
            </w:pPr>
            <w:r w:rsidRPr="000E0A60">
              <w:rPr>
                <w:sz w:val="18"/>
                <w:szCs w:val="18"/>
              </w:rPr>
              <w:t>Case 1</w:t>
            </w:r>
          </w:p>
        </w:tc>
        <w:tc>
          <w:tcPr>
            <w:tcW w:w="2340" w:type="dxa"/>
            <w:gridSpan w:val="3"/>
          </w:tcPr>
          <w:p w:rsidR="0066543A" w:rsidRPr="000E0A60" w:rsidRDefault="0066543A" w:rsidP="000C02AA">
            <w:pPr>
              <w:spacing w:after="0"/>
              <w:rPr>
                <w:sz w:val="18"/>
                <w:szCs w:val="18"/>
              </w:rPr>
            </w:pPr>
            <w:r w:rsidRPr="000E0A60">
              <w:rPr>
                <w:sz w:val="18"/>
                <w:szCs w:val="18"/>
              </w:rPr>
              <w:t>Case 2</w:t>
            </w:r>
          </w:p>
        </w:tc>
        <w:tc>
          <w:tcPr>
            <w:tcW w:w="2610" w:type="dxa"/>
            <w:gridSpan w:val="3"/>
          </w:tcPr>
          <w:p w:rsidR="0066543A" w:rsidRPr="000E0A60" w:rsidRDefault="0066543A" w:rsidP="000C02AA">
            <w:pPr>
              <w:spacing w:after="0"/>
              <w:rPr>
                <w:sz w:val="18"/>
                <w:szCs w:val="18"/>
              </w:rPr>
            </w:pPr>
            <w:r w:rsidRPr="000E0A60">
              <w:rPr>
                <w:sz w:val="18"/>
                <w:szCs w:val="18"/>
              </w:rPr>
              <w:t>Case 3</w:t>
            </w:r>
          </w:p>
        </w:tc>
        <w:tc>
          <w:tcPr>
            <w:tcW w:w="1030" w:type="dxa"/>
            <w:vMerge w:val="restart"/>
          </w:tcPr>
          <w:p w:rsidR="0066543A" w:rsidRPr="000E0A60" w:rsidRDefault="0066543A" w:rsidP="000C02AA">
            <w:pPr>
              <w:spacing w:after="0"/>
              <w:rPr>
                <w:sz w:val="18"/>
                <w:szCs w:val="18"/>
              </w:rPr>
            </w:pPr>
            <w:r w:rsidRPr="000E0A60">
              <w:rPr>
                <w:sz w:val="18"/>
                <w:szCs w:val="18"/>
              </w:rPr>
              <w:t>Notes</w:t>
            </w:r>
          </w:p>
        </w:tc>
      </w:tr>
      <w:tr w:rsidR="0066543A" w:rsidRPr="000E0A60" w:rsidTr="00D201C3">
        <w:trPr>
          <w:trHeight w:val="1601"/>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vMerge/>
          </w:tcPr>
          <w:p w:rsidR="0066543A" w:rsidRPr="000E0A60" w:rsidRDefault="0066543A" w:rsidP="000C02AA">
            <w:pPr>
              <w:snapToGrid w:val="0"/>
              <w:spacing w:after="0"/>
              <w:rPr>
                <w:sz w:val="18"/>
                <w:szCs w:val="18"/>
              </w:rPr>
            </w:pPr>
          </w:p>
        </w:tc>
        <w:tc>
          <w:tcPr>
            <w:tcW w:w="685" w:type="dxa"/>
            <w:vMerge/>
          </w:tcPr>
          <w:p w:rsidR="0066543A" w:rsidRPr="000E0A60" w:rsidRDefault="0066543A" w:rsidP="000C02AA">
            <w:pPr>
              <w:snapToGrid w:val="0"/>
              <w:spacing w:after="0"/>
              <w:rPr>
                <w:sz w:val="18"/>
                <w:szCs w:val="18"/>
              </w:rPr>
            </w:pPr>
          </w:p>
        </w:tc>
        <w:tc>
          <w:tcPr>
            <w:tcW w:w="755"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782"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38"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720"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810"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990"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1030" w:type="dxa"/>
            <w:vMerge/>
          </w:tcPr>
          <w:p w:rsidR="0066543A" w:rsidRPr="000E0A60" w:rsidRDefault="0066543A" w:rsidP="000C02AA">
            <w:pPr>
              <w:snapToGrid w:val="0"/>
              <w:spacing w:after="0"/>
              <w:rPr>
                <w:sz w:val="18"/>
                <w:szCs w:val="18"/>
              </w:rPr>
            </w:pPr>
          </w:p>
        </w:tc>
      </w:tr>
      <w:tr w:rsidR="0066543A" w:rsidRPr="000E0A60" w:rsidTr="00D201C3">
        <w:trPr>
          <w:trHeight w:val="20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1</w:t>
            </w:r>
          </w:p>
        </w:tc>
        <w:tc>
          <w:tcPr>
            <w:tcW w:w="833" w:type="dxa"/>
            <w:vMerge w:val="restart"/>
          </w:tcPr>
          <w:p w:rsidR="0066543A" w:rsidRPr="000E0A60" w:rsidRDefault="0066543A" w:rsidP="000C02AA">
            <w:pPr>
              <w:snapToGrid w:val="0"/>
              <w:spacing w:after="0"/>
              <w:rPr>
                <w:sz w:val="18"/>
                <w:szCs w:val="18"/>
              </w:rPr>
            </w:pPr>
            <w:r w:rsidRPr="000E0A60">
              <w:rPr>
                <w:sz w:val="18"/>
                <w:szCs w:val="18"/>
              </w:rPr>
              <w:t xml:space="preserve">Ericsson </w:t>
            </w: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&lt;= 2</w:t>
            </w:r>
          </w:p>
        </w:tc>
        <w:tc>
          <w:tcPr>
            <w:tcW w:w="755"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47.0%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49.0%</w:t>
            </w:r>
          </w:p>
        </w:tc>
        <w:tc>
          <w:tcPr>
            <w:tcW w:w="990" w:type="dxa"/>
          </w:tcPr>
          <w:p w:rsidR="0066543A" w:rsidRPr="000E0A60" w:rsidRDefault="0066543A" w:rsidP="000C02AA">
            <w:pPr>
              <w:snapToGrid w:val="0"/>
              <w:spacing w:after="0"/>
              <w:rPr>
                <w:sz w:val="18"/>
                <w:szCs w:val="18"/>
              </w:rPr>
            </w:pPr>
            <w:r w:rsidRPr="000E0A60">
              <w:rPr>
                <w:sz w:val="18"/>
                <w:szCs w:val="18"/>
              </w:rPr>
              <w:t>3.0%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&lt;= 2</w:t>
            </w:r>
          </w:p>
        </w:tc>
        <w:tc>
          <w:tcPr>
            <w:tcW w:w="755"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66.0%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67.0%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990" w:type="dxa"/>
          </w:tcPr>
          <w:p w:rsidR="0066543A" w:rsidRPr="000E0A60" w:rsidRDefault="0066543A" w:rsidP="000C02AA">
            <w:pPr>
              <w:snapToGrid w:val="0"/>
              <w:spacing w:after="0"/>
              <w:rPr>
                <w:sz w:val="18"/>
                <w:szCs w:val="18"/>
              </w:rPr>
            </w:pPr>
            <w:r w:rsidRPr="000E0A60">
              <w:rPr>
                <w:sz w:val="18"/>
                <w:szCs w:val="18"/>
              </w:rPr>
              <w:t>3.0%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9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2</w:t>
            </w:r>
          </w:p>
        </w:tc>
        <w:tc>
          <w:tcPr>
            <w:tcW w:w="833" w:type="dxa"/>
            <w:vMerge w:val="restart"/>
          </w:tcPr>
          <w:p w:rsidR="0066543A" w:rsidRPr="000E0A60" w:rsidRDefault="0066543A" w:rsidP="000C02AA">
            <w:pPr>
              <w:snapToGrid w:val="0"/>
              <w:spacing w:after="0"/>
              <w:rPr>
                <w:sz w:val="18"/>
                <w:szCs w:val="18"/>
              </w:rPr>
            </w:pPr>
            <w:r w:rsidRPr="000E0A60">
              <w:rPr>
                <w:sz w:val="18"/>
                <w:szCs w:val="18"/>
              </w:rPr>
              <w:t>Qualcomm</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18.5%</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19.0%</w:t>
            </w:r>
          </w:p>
        </w:tc>
        <w:tc>
          <w:tcPr>
            <w:tcW w:w="720" w:type="dxa"/>
          </w:tcPr>
          <w:p w:rsidR="0066543A" w:rsidRPr="000E0A60" w:rsidRDefault="0066543A" w:rsidP="000C02AA">
            <w:pPr>
              <w:snapToGrid w:val="0"/>
              <w:spacing w:after="0"/>
              <w:rPr>
                <w:sz w:val="18"/>
                <w:szCs w:val="18"/>
              </w:rPr>
            </w:pPr>
            <w:r w:rsidRPr="000E0A60">
              <w:rPr>
                <w:sz w:val="18"/>
                <w:szCs w:val="18"/>
              </w:rPr>
              <w:t>0.4%</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23.4%</w:t>
            </w:r>
          </w:p>
        </w:tc>
        <w:tc>
          <w:tcPr>
            <w:tcW w:w="990" w:type="dxa"/>
          </w:tcPr>
          <w:p w:rsidR="0066543A" w:rsidRPr="000E0A60" w:rsidRDefault="0066543A" w:rsidP="000C02AA">
            <w:pPr>
              <w:snapToGrid w:val="0"/>
              <w:spacing w:after="0"/>
              <w:rPr>
                <w:sz w:val="18"/>
                <w:szCs w:val="18"/>
              </w:rPr>
            </w:pPr>
            <w:r w:rsidRPr="000E0A60">
              <w:rPr>
                <w:sz w:val="18"/>
                <w:szCs w:val="18"/>
              </w:rPr>
              <w:t>4.9%</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35.5%</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36.3%</w:t>
            </w:r>
          </w:p>
        </w:tc>
        <w:tc>
          <w:tcPr>
            <w:tcW w:w="720" w:type="dxa"/>
          </w:tcPr>
          <w:p w:rsidR="0066543A" w:rsidRPr="000E0A60" w:rsidRDefault="0066543A" w:rsidP="000C02AA">
            <w:pPr>
              <w:snapToGrid w:val="0"/>
              <w:spacing w:after="0"/>
              <w:rPr>
                <w:sz w:val="18"/>
                <w:szCs w:val="18"/>
              </w:rPr>
            </w:pPr>
            <w:r w:rsidRPr="000E0A60">
              <w:rPr>
                <w:sz w:val="18"/>
                <w:szCs w:val="18"/>
              </w:rPr>
              <w:t>0.8%</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90" w:type="dxa"/>
          </w:tcPr>
          <w:p w:rsidR="0066543A" w:rsidRPr="000E0A60" w:rsidRDefault="0066543A" w:rsidP="000C02AA">
            <w:pPr>
              <w:snapToGrid w:val="0"/>
              <w:spacing w:after="0"/>
              <w:rPr>
                <w:sz w:val="18"/>
                <w:szCs w:val="18"/>
              </w:rPr>
            </w:pPr>
            <w:r w:rsidRPr="000E0A60">
              <w:rPr>
                <w:sz w:val="18"/>
                <w:szCs w:val="18"/>
              </w:rPr>
              <w:t>4.5%</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48.0%</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49.1%</w:t>
            </w:r>
          </w:p>
        </w:tc>
        <w:tc>
          <w:tcPr>
            <w:tcW w:w="720" w:type="dxa"/>
          </w:tcPr>
          <w:p w:rsidR="0066543A" w:rsidRPr="000E0A60" w:rsidRDefault="0066543A" w:rsidP="000C02AA">
            <w:pPr>
              <w:snapToGrid w:val="0"/>
              <w:spacing w:after="0"/>
              <w:rPr>
                <w:sz w:val="18"/>
                <w:szCs w:val="18"/>
              </w:rPr>
            </w:pPr>
            <w:r w:rsidRPr="000E0A60">
              <w:rPr>
                <w:sz w:val="18"/>
                <w:szCs w:val="18"/>
              </w:rPr>
              <w:t>1.1%</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51.5%</w:t>
            </w:r>
          </w:p>
        </w:tc>
        <w:tc>
          <w:tcPr>
            <w:tcW w:w="990" w:type="dxa"/>
          </w:tcPr>
          <w:p w:rsidR="0066543A" w:rsidRPr="000E0A60" w:rsidRDefault="0066543A" w:rsidP="000C02AA">
            <w:pPr>
              <w:snapToGrid w:val="0"/>
              <w:spacing w:after="0"/>
              <w:rPr>
                <w:sz w:val="18"/>
                <w:szCs w:val="18"/>
              </w:rPr>
            </w:pPr>
            <w:r w:rsidRPr="000E0A60">
              <w:rPr>
                <w:sz w:val="18"/>
                <w:szCs w:val="18"/>
              </w:rPr>
              <w:t>3.5%</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56.8%</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58.0%</w:t>
            </w:r>
          </w:p>
        </w:tc>
        <w:tc>
          <w:tcPr>
            <w:tcW w:w="720" w:type="dxa"/>
          </w:tcPr>
          <w:p w:rsidR="0066543A" w:rsidRPr="000E0A60" w:rsidRDefault="0066543A" w:rsidP="000C02AA">
            <w:pPr>
              <w:snapToGrid w:val="0"/>
              <w:spacing w:after="0"/>
              <w:rPr>
                <w:sz w:val="18"/>
                <w:szCs w:val="18"/>
              </w:rPr>
            </w:pPr>
            <w:r w:rsidRPr="000E0A60">
              <w:rPr>
                <w:sz w:val="18"/>
                <w:szCs w:val="18"/>
              </w:rPr>
              <w:t>1.2%</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59.7%</w:t>
            </w:r>
          </w:p>
        </w:tc>
        <w:tc>
          <w:tcPr>
            <w:tcW w:w="990" w:type="dxa"/>
          </w:tcPr>
          <w:p w:rsidR="0066543A" w:rsidRPr="000E0A60" w:rsidRDefault="0066543A" w:rsidP="000C02AA">
            <w:pPr>
              <w:snapToGrid w:val="0"/>
              <w:spacing w:after="0"/>
              <w:rPr>
                <w:sz w:val="18"/>
                <w:szCs w:val="18"/>
              </w:rPr>
            </w:pPr>
            <w:r w:rsidRPr="000E0A60">
              <w:rPr>
                <w:sz w:val="18"/>
                <w:szCs w:val="18"/>
              </w:rPr>
              <w:t>2.9%</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62.7%</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64.0%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65.4%</w:t>
            </w:r>
          </w:p>
        </w:tc>
        <w:tc>
          <w:tcPr>
            <w:tcW w:w="990" w:type="dxa"/>
          </w:tcPr>
          <w:p w:rsidR="0066543A" w:rsidRPr="000E0A60" w:rsidRDefault="0066543A" w:rsidP="000C02AA">
            <w:pPr>
              <w:snapToGrid w:val="0"/>
              <w:spacing w:after="0"/>
              <w:rPr>
                <w:sz w:val="18"/>
                <w:szCs w:val="18"/>
              </w:rPr>
            </w:pPr>
            <w:r w:rsidRPr="000E0A60">
              <w:rPr>
                <w:sz w:val="18"/>
                <w:szCs w:val="18"/>
              </w:rPr>
              <w:t>2.7%</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67.4%</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68.8%</w:t>
            </w:r>
          </w:p>
        </w:tc>
        <w:tc>
          <w:tcPr>
            <w:tcW w:w="720" w:type="dxa"/>
          </w:tcPr>
          <w:p w:rsidR="0066543A" w:rsidRPr="000E0A60" w:rsidRDefault="0066543A" w:rsidP="000C02AA">
            <w:pPr>
              <w:snapToGrid w:val="0"/>
              <w:spacing w:after="0"/>
              <w:rPr>
                <w:sz w:val="18"/>
                <w:szCs w:val="18"/>
              </w:rPr>
            </w:pPr>
            <w:r w:rsidRPr="000E0A60">
              <w:rPr>
                <w:sz w:val="18"/>
                <w:szCs w:val="18"/>
              </w:rPr>
              <w:t>1.4%</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90" w:type="dxa"/>
          </w:tcPr>
          <w:p w:rsidR="0066543A" w:rsidRPr="000E0A60" w:rsidRDefault="0066543A" w:rsidP="000C02AA">
            <w:pPr>
              <w:snapToGrid w:val="0"/>
              <w:spacing w:after="0"/>
              <w:rPr>
                <w:sz w:val="18"/>
                <w:szCs w:val="18"/>
              </w:rPr>
            </w:pPr>
            <w:r w:rsidRPr="000E0A60">
              <w:rPr>
                <w:sz w:val="18"/>
                <w:szCs w:val="18"/>
              </w:rPr>
              <w:t>2.6%</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70.9%</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72.3%</w:t>
            </w:r>
          </w:p>
        </w:tc>
        <w:tc>
          <w:tcPr>
            <w:tcW w:w="720" w:type="dxa"/>
          </w:tcPr>
          <w:p w:rsidR="0066543A" w:rsidRPr="000E0A60" w:rsidRDefault="0066543A" w:rsidP="000C02AA">
            <w:pPr>
              <w:snapToGrid w:val="0"/>
              <w:spacing w:after="0"/>
              <w:rPr>
                <w:sz w:val="18"/>
                <w:szCs w:val="18"/>
              </w:rPr>
            </w:pPr>
            <w:r w:rsidRPr="000E0A60">
              <w:rPr>
                <w:sz w:val="18"/>
                <w:szCs w:val="18"/>
              </w:rPr>
              <w:t>1.4%</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73.4%</w:t>
            </w:r>
          </w:p>
        </w:tc>
        <w:tc>
          <w:tcPr>
            <w:tcW w:w="990" w:type="dxa"/>
          </w:tcPr>
          <w:p w:rsidR="0066543A" w:rsidRPr="000E0A60" w:rsidRDefault="0066543A" w:rsidP="000C02AA">
            <w:pPr>
              <w:snapToGrid w:val="0"/>
              <w:spacing w:after="0"/>
              <w:rPr>
                <w:sz w:val="18"/>
                <w:szCs w:val="18"/>
              </w:rPr>
            </w:pPr>
            <w:r w:rsidRPr="000E0A60">
              <w:rPr>
                <w:sz w:val="18"/>
                <w:szCs w:val="18"/>
              </w:rPr>
              <w:t>2.5%</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73.5%</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74.8%</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75.9%</w:t>
            </w:r>
          </w:p>
        </w:tc>
        <w:tc>
          <w:tcPr>
            <w:tcW w:w="990" w:type="dxa"/>
          </w:tcPr>
          <w:p w:rsidR="0066543A" w:rsidRPr="000E0A60" w:rsidRDefault="0066543A" w:rsidP="000C02AA">
            <w:pPr>
              <w:snapToGrid w:val="0"/>
              <w:spacing w:after="0"/>
              <w:rPr>
                <w:sz w:val="18"/>
                <w:szCs w:val="18"/>
              </w:rPr>
            </w:pPr>
            <w:r w:rsidRPr="000E0A60">
              <w:rPr>
                <w:sz w:val="18"/>
                <w:szCs w:val="18"/>
              </w:rPr>
              <w:t>2.4%</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75.7%</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77.0%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78.0%</w:t>
            </w:r>
          </w:p>
        </w:tc>
        <w:tc>
          <w:tcPr>
            <w:tcW w:w="990" w:type="dxa"/>
          </w:tcPr>
          <w:p w:rsidR="0066543A" w:rsidRPr="000E0A60" w:rsidRDefault="0066543A" w:rsidP="000C02AA">
            <w:pPr>
              <w:snapToGrid w:val="0"/>
              <w:spacing w:after="0"/>
              <w:rPr>
                <w:sz w:val="18"/>
                <w:szCs w:val="18"/>
              </w:rPr>
            </w:pPr>
            <w:r w:rsidRPr="000E0A60">
              <w:rPr>
                <w:sz w:val="18"/>
                <w:szCs w:val="18"/>
              </w:rPr>
              <w:t>2.3%</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17.9%</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17.9%</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17.9%</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33.9%</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33.9%</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33.9%</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46.2%</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46.3%</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46.3%</w:t>
            </w:r>
          </w:p>
        </w:tc>
        <w:tc>
          <w:tcPr>
            <w:tcW w:w="990" w:type="dxa"/>
          </w:tcPr>
          <w:p w:rsidR="0066543A" w:rsidRPr="000E0A60" w:rsidRDefault="0066543A" w:rsidP="000C02AA">
            <w:pPr>
              <w:snapToGrid w:val="0"/>
              <w:spacing w:after="0"/>
              <w:rPr>
                <w:sz w:val="18"/>
                <w:szCs w:val="18"/>
              </w:rPr>
            </w:pPr>
            <w:r w:rsidRPr="000E0A60">
              <w:rPr>
                <w:sz w:val="18"/>
                <w:szCs w:val="18"/>
              </w:rPr>
              <w:t>0.1%</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54.8%</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54.9%</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54.9%</w:t>
            </w:r>
          </w:p>
        </w:tc>
        <w:tc>
          <w:tcPr>
            <w:tcW w:w="990" w:type="dxa"/>
          </w:tcPr>
          <w:p w:rsidR="0066543A" w:rsidRPr="000E0A60" w:rsidRDefault="0066543A" w:rsidP="000C02AA">
            <w:pPr>
              <w:snapToGrid w:val="0"/>
              <w:spacing w:after="0"/>
              <w:rPr>
                <w:sz w:val="18"/>
                <w:szCs w:val="18"/>
              </w:rPr>
            </w:pPr>
            <w:r w:rsidRPr="000E0A60">
              <w:rPr>
                <w:sz w:val="18"/>
                <w:szCs w:val="18"/>
              </w:rPr>
              <w:t>0.1%</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60.8%</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60.8%</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60.9%</w:t>
            </w:r>
          </w:p>
        </w:tc>
        <w:tc>
          <w:tcPr>
            <w:tcW w:w="990" w:type="dxa"/>
          </w:tcPr>
          <w:p w:rsidR="0066543A" w:rsidRPr="000E0A60" w:rsidRDefault="0066543A" w:rsidP="000C02AA">
            <w:pPr>
              <w:snapToGrid w:val="0"/>
              <w:spacing w:after="0"/>
              <w:rPr>
                <w:sz w:val="18"/>
                <w:szCs w:val="18"/>
              </w:rPr>
            </w:pPr>
            <w:r w:rsidRPr="000E0A60">
              <w:rPr>
                <w:sz w:val="18"/>
                <w:szCs w:val="18"/>
              </w:rPr>
              <w:t>0.1%</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65.4%</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65.5%</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65.6%</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69.1%</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69.1%</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71.5%</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71.6%</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71.7%</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43"/>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73.7%</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73.8%</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73.9%</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19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3</w:t>
            </w:r>
          </w:p>
        </w:tc>
        <w:tc>
          <w:tcPr>
            <w:tcW w:w="833" w:type="dxa"/>
            <w:vMerge w:val="restart"/>
          </w:tcPr>
          <w:p w:rsidR="0066543A" w:rsidRPr="000E0A60" w:rsidRDefault="0066543A" w:rsidP="000C02AA">
            <w:pPr>
              <w:snapToGrid w:val="0"/>
              <w:spacing w:after="0"/>
              <w:rPr>
                <w:sz w:val="18"/>
                <w:szCs w:val="18"/>
              </w:rPr>
            </w:pPr>
            <w:r w:rsidRPr="000E0A60">
              <w:rPr>
                <w:sz w:val="18"/>
                <w:szCs w:val="18"/>
              </w:rPr>
              <w:t>ZTE</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32.0%</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32.1%</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C11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32.2%</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55.3%</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55.5%</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C10</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57.7%</w:t>
            </w:r>
          </w:p>
        </w:tc>
        <w:tc>
          <w:tcPr>
            <w:tcW w:w="990" w:type="dxa"/>
          </w:tcPr>
          <w:p w:rsidR="0066543A" w:rsidRPr="000E0A60" w:rsidRDefault="0066543A" w:rsidP="000C02AA">
            <w:pPr>
              <w:snapToGrid w:val="0"/>
              <w:spacing w:after="0"/>
              <w:rPr>
                <w:sz w:val="18"/>
                <w:szCs w:val="18"/>
              </w:rPr>
            </w:pPr>
            <w:r w:rsidRPr="000E0A60">
              <w:rPr>
                <w:sz w:val="18"/>
                <w:szCs w:val="18"/>
              </w:rPr>
              <w:t>2.3%</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66.4%</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66.6%</w:t>
            </w:r>
          </w:p>
        </w:tc>
        <w:tc>
          <w:tcPr>
            <w:tcW w:w="720" w:type="dxa"/>
          </w:tcPr>
          <w:p w:rsidR="0066543A" w:rsidRPr="000E0A60" w:rsidRDefault="0066543A" w:rsidP="000C02AA">
            <w:pPr>
              <w:snapToGrid w:val="0"/>
              <w:spacing w:after="0"/>
              <w:rPr>
                <w:sz w:val="18"/>
                <w:szCs w:val="18"/>
              </w:rPr>
            </w:pPr>
            <w:r w:rsidRPr="000E0A60">
              <w:rPr>
                <w:sz w:val="18"/>
                <w:szCs w:val="18"/>
              </w:rPr>
              <w:t>0.2%</w:t>
            </w:r>
          </w:p>
        </w:tc>
        <w:tc>
          <w:tcPr>
            <w:tcW w:w="810" w:type="dxa"/>
          </w:tcPr>
          <w:p w:rsidR="0066543A" w:rsidRPr="000E0A60" w:rsidRDefault="0066543A" w:rsidP="000C02AA">
            <w:pPr>
              <w:snapToGrid w:val="0"/>
              <w:spacing w:after="0"/>
              <w:rPr>
                <w:sz w:val="18"/>
                <w:szCs w:val="18"/>
              </w:rPr>
            </w:pPr>
            <w:r w:rsidRPr="000E0A60">
              <w:rPr>
                <w:sz w:val="18"/>
                <w:szCs w:val="18"/>
              </w:rPr>
              <w:t>C10</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990" w:type="dxa"/>
          </w:tcPr>
          <w:p w:rsidR="0066543A" w:rsidRPr="000E0A60" w:rsidRDefault="0066543A" w:rsidP="000C02AA">
            <w:pPr>
              <w:snapToGrid w:val="0"/>
              <w:spacing w:after="0"/>
              <w:rPr>
                <w:sz w:val="18"/>
                <w:szCs w:val="18"/>
              </w:rPr>
            </w:pPr>
            <w:r w:rsidRPr="000E0A60">
              <w:rPr>
                <w:sz w:val="18"/>
                <w:szCs w:val="18"/>
              </w:rPr>
              <w:t>2.6%</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5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72.0%</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72.5%</w:t>
            </w:r>
          </w:p>
        </w:tc>
        <w:tc>
          <w:tcPr>
            <w:tcW w:w="720" w:type="dxa"/>
          </w:tcPr>
          <w:p w:rsidR="0066543A" w:rsidRPr="000E0A60" w:rsidRDefault="0066543A" w:rsidP="000C02AA">
            <w:pPr>
              <w:snapToGrid w:val="0"/>
              <w:spacing w:after="0"/>
              <w:rPr>
                <w:sz w:val="18"/>
                <w:szCs w:val="18"/>
              </w:rPr>
            </w:pPr>
            <w:r w:rsidRPr="000E0A60">
              <w:rPr>
                <w:sz w:val="18"/>
                <w:szCs w:val="18"/>
              </w:rPr>
              <w:t>0.5%</w:t>
            </w:r>
          </w:p>
        </w:tc>
        <w:tc>
          <w:tcPr>
            <w:tcW w:w="810" w:type="dxa"/>
          </w:tcPr>
          <w:p w:rsidR="0066543A" w:rsidRPr="000E0A60" w:rsidRDefault="0066543A" w:rsidP="000C02AA">
            <w:pPr>
              <w:snapToGrid w:val="0"/>
              <w:spacing w:after="0"/>
              <w:rPr>
                <w:sz w:val="18"/>
                <w:szCs w:val="18"/>
              </w:rPr>
            </w:pPr>
            <w:r w:rsidRPr="000E0A60">
              <w:rPr>
                <w:sz w:val="18"/>
                <w:szCs w:val="18"/>
              </w:rPr>
              <w:t>C10</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75.0%</w:t>
            </w:r>
          </w:p>
        </w:tc>
        <w:tc>
          <w:tcPr>
            <w:tcW w:w="990" w:type="dxa"/>
          </w:tcPr>
          <w:p w:rsidR="0066543A" w:rsidRPr="000E0A60" w:rsidRDefault="0066543A" w:rsidP="000C02AA">
            <w:pPr>
              <w:snapToGrid w:val="0"/>
              <w:spacing w:after="0"/>
              <w:rPr>
                <w:sz w:val="18"/>
                <w:szCs w:val="18"/>
              </w:rPr>
            </w:pPr>
            <w:r w:rsidRPr="000E0A60">
              <w:rPr>
                <w:sz w:val="18"/>
                <w:szCs w:val="18"/>
              </w:rPr>
              <w:t>3.0%</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19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4</w:t>
            </w:r>
          </w:p>
        </w:tc>
        <w:tc>
          <w:tcPr>
            <w:tcW w:w="833" w:type="dxa"/>
            <w:vMerge w:val="restart"/>
          </w:tcPr>
          <w:p w:rsidR="0066543A" w:rsidRPr="000E0A60" w:rsidRDefault="0066543A" w:rsidP="000C02AA">
            <w:pPr>
              <w:snapToGrid w:val="0"/>
              <w:spacing w:after="0"/>
              <w:rPr>
                <w:sz w:val="18"/>
                <w:szCs w:val="18"/>
              </w:rPr>
            </w:pPr>
            <w:r w:rsidRPr="000E0A60">
              <w:rPr>
                <w:sz w:val="18"/>
                <w:szCs w:val="18"/>
              </w:rPr>
              <w:t xml:space="preserve">Samsung </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sz w:val="18"/>
                <w:szCs w:val="18"/>
              </w:rPr>
            </w:pPr>
            <w:r w:rsidRPr="000E0A60">
              <w:rPr>
                <w:color w:val="000000"/>
                <w:sz w:val="18"/>
                <w:szCs w:val="18"/>
              </w:rPr>
              <w:t xml:space="preserve">0.00 </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8.0%</w:t>
            </w:r>
          </w:p>
        </w:tc>
        <w:tc>
          <w:tcPr>
            <w:tcW w:w="720" w:type="dxa"/>
          </w:tcPr>
          <w:p w:rsidR="0066543A" w:rsidRPr="000E0A60" w:rsidRDefault="0066543A" w:rsidP="000C02AA">
            <w:pPr>
              <w:snapToGrid w:val="0"/>
              <w:spacing w:after="0"/>
              <w:rPr>
                <w:sz w:val="18"/>
                <w:szCs w:val="18"/>
              </w:rPr>
            </w:pPr>
            <w:r w:rsidRPr="000E0A60">
              <w:rPr>
                <w:sz w:val="18"/>
                <w:szCs w:val="18"/>
              </w:rPr>
              <w:t>8.0%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sz w:val="18"/>
                <w:szCs w:val="18"/>
              </w:rPr>
            </w:pPr>
            <w:r w:rsidRPr="000E0A60">
              <w:rPr>
                <w:color w:val="000000"/>
                <w:sz w:val="18"/>
                <w:szCs w:val="18"/>
              </w:rPr>
              <w:t>12.0%</w:t>
            </w:r>
          </w:p>
        </w:tc>
        <w:tc>
          <w:tcPr>
            <w:tcW w:w="990" w:type="dxa"/>
          </w:tcPr>
          <w:p w:rsidR="0066543A" w:rsidRPr="000E0A60" w:rsidRDefault="0066543A" w:rsidP="000C02AA">
            <w:pPr>
              <w:snapToGrid w:val="0"/>
              <w:spacing w:after="0"/>
              <w:rPr>
                <w:sz w:val="18"/>
                <w:szCs w:val="18"/>
              </w:rPr>
            </w:pPr>
            <w:r w:rsidRPr="000E0A60">
              <w:rPr>
                <w:sz w:val="18"/>
                <w:szCs w:val="18"/>
              </w:rPr>
              <w:t>12.0%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15.0%</w:t>
            </w:r>
          </w:p>
        </w:tc>
        <w:tc>
          <w:tcPr>
            <w:tcW w:w="720" w:type="dxa"/>
          </w:tcPr>
          <w:p w:rsidR="0066543A" w:rsidRPr="000E0A60" w:rsidRDefault="0066543A" w:rsidP="000C02AA">
            <w:pPr>
              <w:snapToGrid w:val="0"/>
              <w:spacing w:after="0"/>
              <w:rPr>
                <w:sz w:val="18"/>
                <w:szCs w:val="18"/>
              </w:rPr>
            </w:pPr>
            <w:r w:rsidRPr="000E0A60">
              <w:rPr>
                <w:sz w:val="18"/>
                <w:szCs w:val="18"/>
              </w:rPr>
              <w:t>12%</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20.0%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23.0%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26.0%</w:t>
            </w:r>
          </w:p>
        </w:tc>
        <w:tc>
          <w:tcPr>
            <w:tcW w:w="720" w:type="dxa"/>
          </w:tcPr>
          <w:p w:rsidR="0066543A" w:rsidRPr="000E0A60" w:rsidRDefault="0066543A" w:rsidP="000C02AA">
            <w:pPr>
              <w:snapToGrid w:val="0"/>
              <w:spacing w:after="0"/>
              <w:rPr>
                <w:sz w:val="18"/>
                <w:szCs w:val="18"/>
              </w:rPr>
            </w:pPr>
            <w:r w:rsidRPr="000E0A60">
              <w:rPr>
                <w:sz w:val="18"/>
                <w:szCs w:val="18"/>
              </w:rPr>
              <w:t>14%</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30.0%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41.0%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34.0%</w:t>
            </w:r>
          </w:p>
        </w:tc>
        <w:tc>
          <w:tcPr>
            <w:tcW w:w="720" w:type="dxa"/>
          </w:tcPr>
          <w:p w:rsidR="0066543A" w:rsidRPr="000E0A60" w:rsidRDefault="0066543A" w:rsidP="000C02AA">
            <w:pPr>
              <w:snapToGrid w:val="0"/>
              <w:spacing w:after="0"/>
              <w:rPr>
                <w:sz w:val="18"/>
                <w:szCs w:val="18"/>
              </w:rPr>
            </w:pPr>
            <w:r w:rsidRPr="000E0A60">
              <w:rPr>
                <w:sz w:val="18"/>
                <w:szCs w:val="18"/>
              </w:rPr>
              <w:t>12%</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37.0%</w:t>
            </w:r>
          </w:p>
        </w:tc>
        <w:tc>
          <w:tcPr>
            <w:tcW w:w="720" w:type="dxa"/>
          </w:tcPr>
          <w:p w:rsidR="0066543A" w:rsidRPr="000E0A60" w:rsidRDefault="0066543A" w:rsidP="000C02AA">
            <w:pPr>
              <w:snapToGrid w:val="0"/>
              <w:spacing w:after="0"/>
              <w:rPr>
                <w:sz w:val="18"/>
                <w:szCs w:val="18"/>
              </w:rPr>
            </w:pPr>
            <w:r w:rsidRPr="000E0A60">
              <w:rPr>
                <w:sz w:val="18"/>
                <w:szCs w:val="18"/>
              </w:rPr>
              <w:t>9.0%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49.0%</w:t>
            </w:r>
          </w:p>
        </w:tc>
        <w:tc>
          <w:tcPr>
            <w:tcW w:w="990" w:type="dxa"/>
          </w:tcPr>
          <w:p w:rsidR="0066543A" w:rsidRPr="000E0A60" w:rsidRDefault="0066543A" w:rsidP="000C02AA">
            <w:pPr>
              <w:snapToGrid w:val="0"/>
              <w:spacing w:after="0"/>
              <w:rPr>
                <w:sz w:val="18"/>
                <w:szCs w:val="18"/>
              </w:rPr>
            </w:pPr>
            <w:r w:rsidRPr="000E0A60">
              <w:rPr>
                <w:sz w:val="18"/>
                <w:szCs w:val="18"/>
              </w:rPr>
              <w:t>21.0%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41.0%</w:t>
            </w:r>
          </w:p>
        </w:tc>
        <w:tc>
          <w:tcPr>
            <w:tcW w:w="720" w:type="dxa"/>
          </w:tcPr>
          <w:p w:rsidR="0066543A" w:rsidRPr="000E0A60" w:rsidRDefault="0066543A" w:rsidP="000C02AA">
            <w:pPr>
              <w:snapToGrid w:val="0"/>
              <w:spacing w:after="0"/>
              <w:rPr>
                <w:sz w:val="18"/>
                <w:szCs w:val="18"/>
              </w:rPr>
            </w:pPr>
            <w:r w:rsidRPr="000E0A60">
              <w:rPr>
                <w:sz w:val="18"/>
                <w:szCs w:val="18"/>
              </w:rPr>
              <w:t>8.0%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bookmarkStart w:id="994" w:name="_Hlk55681796"/>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43.0%</w:t>
            </w:r>
          </w:p>
        </w:tc>
        <w:tc>
          <w:tcPr>
            <w:tcW w:w="720" w:type="dxa"/>
          </w:tcPr>
          <w:p w:rsidR="0066543A" w:rsidRPr="000E0A60" w:rsidRDefault="0066543A" w:rsidP="000C02AA">
            <w:pPr>
              <w:snapToGrid w:val="0"/>
              <w:spacing w:after="0"/>
              <w:rPr>
                <w:sz w:val="18"/>
                <w:szCs w:val="18"/>
              </w:rPr>
            </w:pPr>
            <w:r w:rsidRPr="000E0A60">
              <w:rPr>
                <w:sz w:val="18"/>
                <w:szCs w:val="18"/>
              </w:rPr>
              <w:t>5.0%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55.0%</w:t>
            </w:r>
          </w:p>
        </w:tc>
        <w:tc>
          <w:tcPr>
            <w:tcW w:w="990" w:type="dxa"/>
          </w:tcPr>
          <w:p w:rsidR="0066543A" w:rsidRPr="000E0A60" w:rsidRDefault="0066543A" w:rsidP="000C02AA">
            <w:pPr>
              <w:snapToGrid w:val="0"/>
              <w:spacing w:after="0"/>
              <w:rPr>
                <w:sz w:val="18"/>
                <w:szCs w:val="18"/>
              </w:rPr>
            </w:pPr>
            <w:r w:rsidRPr="000E0A60">
              <w:rPr>
                <w:sz w:val="18"/>
                <w:szCs w:val="18"/>
              </w:rPr>
              <w:t>17.0%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bookmarkEnd w:id="994"/>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990" w:type="dxa"/>
          </w:tcPr>
          <w:p w:rsidR="0066543A" w:rsidRPr="000E0A60" w:rsidRDefault="0066543A" w:rsidP="000C02AA">
            <w:pPr>
              <w:snapToGrid w:val="0"/>
              <w:spacing w:after="0"/>
              <w:rPr>
                <w:sz w:val="18"/>
                <w:szCs w:val="18"/>
              </w:rPr>
            </w:pPr>
            <w:r w:rsidRPr="000E0A60">
              <w:rPr>
                <w:sz w:val="18"/>
                <w:szCs w:val="18"/>
              </w:rPr>
              <w:t>12.0%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990" w:type="dxa"/>
          </w:tcPr>
          <w:p w:rsidR="0066543A" w:rsidRPr="000E0A60" w:rsidRDefault="0066543A" w:rsidP="000C02AA">
            <w:pPr>
              <w:snapToGrid w:val="0"/>
              <w:spacing w:after="0"/>
              <w:rPr>
                <w:sz w:val="18"/>
                <w:szCs w:val="18"/>
              </w:rPr>
            </w:pPr>
            <w:r w:rsidRPr="000E0A60">
              <w:rPr>
                <w:sz w:val="18"/>
                <w:szCs w:val="18"/>
              </w:rPr>
              <w:t>12.0%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-2.0%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-2.0%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3.0%</w:t>
            </w:r>
          </w:p>
        </w:tc>
        <w:tc>
          <w:tcPr>
            <w:tcW w:w="720" w:type="dxa"/>
          </w:tcPr>
          <w:p w:rsidR="0066543A" w:rsidRPr="000E0A60" w:rsidRDefault="0066543A" w:rsidP="000C02AA">
            <w:pPr>
              <w:snapToGrid w:val="0"/>
              <w:spacing w:after="0"/>
              <w:rPr>
                <w:sz w:val="18"/>
                <w:szCs w:val="18"/>
              </w:rPr>
            </w:pPr>
            <w:r w:rsidRPr="000E0A60">
              <w:rPr>
                <w:sz w:val="18"/>
                <w:szCs w:val="18"/>
              </w:rPr>
              <w:t>-4.0%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23.0%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3.0%</w:t>
            </w:r>
          </w:p>
        </w:tc>
        <w:tc>
          <w:tcPr>
            <w:tcW w:w="720" w:type="dxa"/>
          </w:tcPr>
          <w:p w:rsidR="0066543A" w:rsidRPr="000E0A60" w:rsidRDefault="0066543A" w:rsidP="000C02AA">
            <w:pPr>
              <w:snapToGrid w:val="0"/>
              <w:spacing w:after="0"/>
              <w:rPr>
                <w:sz w:val="18"/>
                <w:szCs w:val="18"/>
              </w:rPr>
            </w:pPr>
            <w:r w:rsidRPr="000E0A60">
              <w:rPr>
                <w:sz w:val="18"/>
                <w:szCs w:val="18"/>
              </w:rPr>
              <w:t>-4.0%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23.0%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5.0%</w:t>
            </w:r>
          </w:p>
        </w:tc>
        <w:tc>
          <w:tcPr>
            <w:tcW w:w="720" w:type="dxa"/>
          </w:tcPr>
          <w:p w:rsidR="0066543A" w:rsidRPr="000E0A60" w:rsidRDefault="0066543A" w:rsidP="000C02AA">
            <w:pPr>
              <w:snapToGrid w:val="0"/>
              <w:spacing w:after="0"/>
              <w:rPr>
                <w:sz w:val="18"/>
                <w:szCs w:val="18"/>
              </w:rPr>
            </w:pPr>
            <w:r w:rsidRPr="000E0A60">
              <w:rPr>
                <w:sz w:val="18"/>
                <w:szCs w:val="18"/>
              </w:rPr>
              <w:t>-7.0%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5.0%</w:t>
            </w:r>
          </w:p>
        </w:tc>
        <w:tc>
          <w:tcPr>
            <w:tcW w:w="720" w:type="dxa"/>
          </w:tcPr>
          <w:p w:rsidR="0066543A" w:rsidRPr="000E0A60" w:rsidRDefault="0066543A" w:rsidP="000C02AA">
            <w:pPr>
              <w:snapToGrid w:val="0"/>
              <w:spacing w:after="0"/>
              <w:rPr>
                <w:sz w:val="18"/>
                <w:szCs w:val="18"/>
              </w:rPr>
            </w:pPr>
            <w:r w:rsidRPr="000E0A60">
              <w:rPr>
                <w:sz w:val="18"/>
                <w:szCs w:val="18"/>
              </w:rPr>
              <w:t>-7.0%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3.0%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8.0%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8.0%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13.0%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18.0%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18.0%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23.0%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24.0%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28.0%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34.0%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35.0%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38.0%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10025" w:type="dxa"/>
            <w:gridSpan w:val="13"/>
          </w:tcPr>
          <w:p w:rsidR="0066543A" w:rsidRPr="000E0A60" w:rsidRDefault="0066543A" w:rsidP="000C02AA">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p w:rsidR="0066543A" w:rsidRPr="000E0A60" w:rsidRDefault="0066543A" w:rsidP="000C02AA">
            <w:pPr>
              <w:snapToGrid w:val="0"/>
              <w:spacing w:after="0"/>
              <w:ind w:left="540" w:hanging="540"/>
              <w:rPr>
                <w:sz w:val="18"/>
                <w:szCs w:val="18"/>
              </w:rPr>
            </w:pPr>
            <w:r w:rsidRPr="000E0A60">
              <w:rPr>
                <w:sz w:val="18"/>
                <w:szCs w:val="18"/>
              </w:rPr>
              <w:t>Note 2: Each UE is configured with all the ALs</w:t>
            </w:r>
          </w:p>
          <w:p w:rsidR="0066543A" w:rsidRPr="000E0A60" w:rsidRDefault="0066543A" w:rsidP="000C02AA">
            <w:pPr>
              <w:snapToGrid w:val="0"/>
              <w:spacing w:after="0"/>
              <w:ind w:left="540" w:hanging="540"/>
              <w:rPr>
                <w:sz w:val="18"/>
                <w:szCs w:val="18"/>
              </w:rPr>
            </w:pPr>
            <w:r w:rsidRPr="000E0A60">
              <w:rPr>
                <w:sz w:val="18"/>
                <w:szCs w:val="18"/>
              </w:rPr>
              <w:t>Note 3: Each UE is configured with a single AL</w:t>
            </w:r>
          </w:p>
          <w:p w:rsidR="0066543A" w:rsidRPr="000E0A60" w:rsidRDefault="0066543A" w:rsidP="000C02AA">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0C02AA">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66543A" w:rsidRPr="000E0A60" w:rsidRDefault="0066543A" w:rsidP="000C02AA">
            <w:pPr>
              <w:snapToGrid w:val="0"/>
              <w:spacing w:after="0"/>
              <w:rPr>
                <w:sz w:val="18"/>
                <w:szCs w:val="18"/>
              </w:rPr>
            </w:pPr>
            <w:r w:rsidRPr="000E0A60">
              <w:rPr>
                <w:sz w:val="18"/>
                <w:szCs w:val="18"/>
              </w:rPr>
              <w:t xml:space="preserve">Note 6: With enhancement of UE group scheduling with 2 UEs per DCI. </w:t>
            </w:r>
          </w:p>
          <w:p w:rsidR="0066543A" w:rsidRPr="000E0A60" w:rsidRDefault="0066543A" w:rsidP="000C02AA">
            <w:pPr>
              <w:snapToGrid w:val="0"/>
              <w:spacing w:after="0"/>
              <w:ind w:left="540" w:hanging="540"/>
              <w:rPr>
                <w:sz w:val="18"/>
                <w:szCs w:val="18"/>
              </w:rPr>
            </w:pPr>
            <w:r w:rsidRPr="000E0A60">
              <w:rPr>
                <w:sz w:val="18"/>
                <w:szCs w:val="18"/>
              </w:rPr>
              <w:t xml:space="preserve">Note 7: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0C02AA">
            <w:pPr>
              <w:snapToGrid w:val="0"/>
              <w:spacing w:after="0"/>
              <w:ind w:left="540" w:hanging="540"/>
              <w:rPr>
                <w:sz w:val="18"/>
                <w:szCs w:val="18"/>
              </w:rPr>
            </w:pPr>
            <w:r w:rsidRPr="000E0A60">
              <w:rPr>
                <w:sz w:val="18"/>
                <w:szCs w:val="18"/>
              </w:rPr>
              <w:t>Note 8: Poor coverage</w:t>
            </w:r>
          </w:p>
        </w:tc>
      </w:tr>
    </w:tbl>
    <w:p w:rsidR="0066543A" w:rsidRPr="000E0A60" w:rsidRDefault="0066543A" w:rsidP="000C02AA"/>
    <w:p w:rsidR="0066543A" w:rsidRPr="000010FA" w:rsidRDefault="0066543A" w:rsidP="00505E7F">
      <w:pPr>
        <w:pStyle w:val="TH"/>
      </w:pPr>
      <w:r w:rsidRPr="000010FA">
        <w:t>Table B.1-4: PDCCH blocking rate for FR1, with 30kHz/20MHz, CORESET duration: 2 symbols, Delay toleration: 1, AL distribution: Others except A1/A2/A3</w:t>
      </w:r>
    </w:p>
    <w:tbl>
      <w:tblPr>
        <w:tblStyle w:val="TableGrid"/>
        <w:tblW w:w="10695" w:type="dxa"/>
        <w:jc w:val="center"/>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66543A" w:rsidRPr="000E0A60" w:rsidTr="00D201C3">
        <w:trPr>
          <w:trHeight w:val="187"/>
          <w:jc w:val="center"/>
        </w:trPr>
        <w:tc>
          <w:tcPr>
            <w:tcW w:w="805"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xml:space="preserve">AL distribution in Table </w:t>
            </w:r>
            <w:r>
              <w:rPr>
                <w:sz w:val="18"/>
                <w:szCs w:val="18"/>
              </w:rPr>
              <w:lastRenderedPageBreak/>
              <w:t>6.2-5</w:t>
            </w:r>
          </w:p>
        </w:tc>
        <w:tc>
          <w:tcPr>
            <w:tcW w:w="450"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lastRenderedPageBreak/>
              <w:t># users</w:t>
            </w:r>
          </w:p>
        </w:tc>
        <w:tc>
          <w:tcPr>
            <w:tcW w:w="810"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620" w:type="dxa"/>
            <w:gridSpan w:val="2"/>
          </w:tcPr>
          <w:p w:rsidR="0066543A" w:rsidRPr="000E0A60" w:rsidRDefault="0066543A" w:rsidP="00D201C3">
            <w:pPr>
              <w:snapToGrid w:val="0"/>
              <w:spacing w:after="0"/>
              <w:rPr>
                <w:sz w:val="18"/>
                <w:szCs w:val="18"/>
              </w:rPr>
            </w:pPr>
            <w:r w:rsidRPr="000E0A60">
              <w:rPr>
                <w:sz w:val="18"/>
                <w:szCs w:val="18"/>
              </w:rPr>
              <w:t>Case 1</w:t>
            </w:r>
          </w:p>
        </w:tc>
        <w:tc>
          <w:tcPr>
            <w:tcW w:w="2421" w:type="dxa"/>
            <w:gridSpan w:val="3"/>
          </w:tcPr>
          <w:p w:rsidR="0066543A" w:rsidRPr="000E0A60" w:rsidRDefault="0066543A" w:rsidP="00D201C3">
            <w:pPr>
              <w:snapToGrid w:val="0"/>
              <w:spacing w:after="0"/>
              <w:rPr>
                <w:sz w:val="18"/>
                <w:szCs w:val="18"/>
              </w:rPr>
            </w:pPr>
            <w:r w:rsidRPr="000E0A60">
              <w:rPr>
                <w:sz w:val="18"/>
                <w:szCs w:val="18"/>
              </w:rPr>
              <w:t>Case 2</w:t>
            </w:r>
          </w:p>
        </w:tc>
        <w:tc>
          <w:tcPr>
            <w:tcW w:w="2827" w:type="dxa"/>
            <w:gridSpan w:val="3"/>
          </w:tcPr>
          <w:p w:rsidR="0066543A" w:rsidRPr="000E0A60" w:rsidRDefault="0066543A" w:rsidP="00D201C3">
            <w:pPr>
              <w:snapToGrid w:val="0"/>
              <w:spacing w:after="0"/>
              <w:rPr>
                <w:sz w:val="18"/>
                <w:szCs w:val="18"/>
              </w:rPr>
            </w:pPr>
            <w:r w:rsidRPr="000E0A60">
              <w:rPr>
                <w:sz w:val="18"/>
                <w:szCs w:val="18"/>
              </w:rPr>
              <w:t>Case 3</w:t>
            </w:r>
          </w:p>
        </w:tc>
        <w:tc>
          <w:tcPr>
            <w:tcW w:w="1222" w:type="dxa"/>
            <w:vMerge w:val="restart"/>
          </w:tcPr>
          <w:p w:rsidR="0066543A" w:rsidRPr="000E0A60" w:rsidRDefault="0066543A" w:rsidP="00D201C3">
            <w:pPr>
              <w:rPr>
                <w:sz w:val="18"/>
                <w:szCs w:val="18"/>
              </w:rPr>
            </w:pPr>
            <w:r w:rsidRPr="000E0A60">
              <w:rPr>
                <w:sz w:val="18"/>
                <w:szCs w:val="18"/>
              </w:rPr>
              <w:t>Comments</w:t>
            </w:r>
          </w:p>
        </w:tc>
      </w:tr>
      <w:tr w:rsidR="0066543A" w:rsidRPr="000E0A60" w:rsidTr="00D201C3">
        <w:trPr>
          <w:trHeight w:val="1521"/>
          <w:jc w:val="center"/>
        </w:trPr>
        <w:tc>
          <w:tcPr>
            <w:tcW w:w="805" w:type="dxa"/>
            <w:vMerge/>
          </w:tcPr>
          <w:p w:rsidR="0066543A" w:rsidRPr="000E0A60" w:rsidRDefault="0066543A" w:rsidP="00D201C3">
            <w:pPr>
              <w:snapToGrid w:val="0"/>
              <w:spacing w:after="0"/>
              <w:rPr>
                <w:sz w:val="18"/>
                <w:szCs w:val="18"/>
              </w:rPr>
            </w:pPr>
          </w:p>
        </w:tc>
        <w:tc>
          <w:tcPr>
            <w:tcW w:w="540" w:type="dxa"/>
            <w:vMerge/>
          </w:tcPr>
          <w:p w:rsidR="0066543A" w:rsidRPr="000E0A60" w:rsidRDefault="0066543A" w:rsidP="00D201C3">
            <w:pPr>
              <w:snapToGrid w:val="0"/>
              <w:spacing w:after="0"/>
              <w:rPr>
                <w:sz w:val="18"/>
                <w:szCs w:val="18"/>
              </w:rPr>
            </w:pPr>
          </w:p>
        </w:tc>
        <w:tc>
          <w:tcPr>
            <w:tcW w:w="450" w:type="dxa"/>
            <w:vMerge/>
          </w:tcPr>
          <w:p w:rsidR="0066543A" w:rsidRPr="000E0A60" w:rsidRDefault="0066543A" w:rsidP="00D201C3">
            <w:pPr>
              <w:snapToGrid w:val="0"/>
              <w:spacing w:after="0"/>
              <w:rPr>
                <w:sz w:val="18"/>
                <w:szCs w:val="18"/>
              </w:rPr>
            </w:pPr>
          </w:p>
        </w:tc>
        <w:tc>
          <w:tcPr>
            <w:tcW w:w="810" w:type="dxa"/>
            <w:vMerge/>
          </w:tcPr>
          <w:p w:rsidR="0066543A" w:rsidRPr="000E0A60" w:rsidRDefault="0066543A" w:rsidP="00D201C3">
            <w:pPr>
              <w:snapToGrid w:val="0"/>
              <w:spacing w:after="0"/>
              <w:rPr>
                <w:sz w:val="18"/>
                <w:szCs w:val="18"/>
              </w:rPr>
            </w:pPr>
          </w:p>
        </w:tc>
        <w:tc>
          <w:tcPr>
            <w:tcW w:w="810" w:type="dxa"/>
          </w:tcPr>
          <w:p w:rsidR="0066543A" w:rsidRPr="000E0A60" w:rsidRDefault="0066543A" w:rsidP="00D201C3">
            <w:pPr>
              <w:snapToGrid w:val="0"/>
              <w:spacing w:after="0"/>
              <w:rPr>
                <w:sz w:val="18"/>
                <w:szCs w:val="18"/>
              </w:rPr>
            </w:pPr>
            <w:r w:rsidRPr="000E0A60">
              <w:rPr>
                <w:sz w:val="18"/>
                <w:szCs w:val="18"/>
              </w:rPr>
              <w:t># PDCCH candidates for AL [1,2,4,8</w:t>
            </w:r>
            <w:r w:rsidRPr="000E0A60">
              <w:rPr>
                <w:sz w:val="18"/>
                <w:szCs w:val="18"/>
              </w:rPr>
              <w:lastRenderedPageBreak/>
              <w:t xml:space="preserve">,16] in Table </w:t>
            </w:r>
            <w:r>
              <w:rPr>
                <w:sz w:val="18"/>
                <w:szCs w:val="18"/>
              </w:rPr>
              <w:t>6.2-6</w:t>
            </w:r>
          </w:p>
        </w:tc>
        <w:tc>
          <w:tcPr>
            <w:tcW w:w="810" w:type="dxa"/>
          </w:tcPr>
          <w:p w:rsidR="0066543A" w:rsidRPr="000E0A60" w:rsidRDefault="0066543A" w:rsidP="00D201C3">
            <w:pPr>
              <w:snapToGrid w:val="0"/>
              <w:spacing w:after="0"/>
              <w:rPr>
                <w:sz w:val="18"/>
                <w:szCs w:val="18"/>
              </w:rPr>
            </w:pPr>
            <w:r w:rsidRPr="000E0A60">
              <w:rPr>
                <w:sz w:val="18"/>
                <w:szCs w:val="18"/>
              </w:rPr>
              <w:lastRenderedPageBreak/>
              <w:t xml:space="preserve">PDCCH blocking rate </w:t>
            </w:r>
          </w:p>
        </w:tc>
        <w:tc>
          <w:tcPr>
            <w:tcW w:w="810" w:type="dxa"/>
          </w:tcPr>
          <w:p w:rsidR="0066543A" w:rsidRPr="000E0A60" w:rsidRDefault="0066543A" w:rsidP="00D201C3">
            <w:pPr>
              <w:snapToGrid w:val="0"/>
              <w:spacing w:after="0"/>
              <w:rPr>
                <w:sz w:val="18"/>
                <w:szCs w:val="18"/>
              </w:rPr>
            </w:pPr>
            <w:r w:rsidRPr="000E0A60">
              <w:rPr>
                <w:sz w:val="18"/>
                <w:szCs w:val="18"/>
              </w:rPr>
              <w:t># PDCCH candidates for AL [1,2,4,8</w:t>
            </w:r>
            <w:r w:rsidRPr="000E0A60">
              <w:rPr>
                <w:sz w:val="18"/>
                <w:szCs w:val="18"/>
              </w:rPr>
              <w:lastRenderedPageBreak/>
              <w:t xml:space="preserve">,16] in Table </w:t>
            </w:r>
            <w:r>
              <w:rPr>
                <w:sz w:val="18"/>
                <w:szCs w:val="18"/>
              </w:rPr>
              <w:t>6.2-6</w:t>
            </w:r>
          </w:p>
        </w:tc>
        <w:tc>
          <w:tcPr>
            <w:tcW w:w="845" w:type="dxa"/>
          </w:tcPr>
          <w:p w:rsidR="0066543A" w:rsidRPr="000E0A60" w:rsidRDefault="0066543A" w:rsidP="00D201C3">
            <w:pPr>
              <w:snapToGrid w:val="0"/>
              <w:spacing w:after="0"/>
              <w:rPr>
                <w:sz w:val="18"/>
                <w:szCs w:val="18"/>
              </w:rPr>
            </w:pPr>
            <w:r w:rsidRPr="000E0A60">
              <w:rPr>
                <w:sz w:val="18"/>
                <w:szCs w:val="18"/>
              </w:rPr>
              <w:lastRenderedPageBreak/>
              <w:t xml:space="preserve">PDCCH blocking rate </w:t>
            </w:r>
          </w:p>
        </w:tc>
        <w:tc>
          <w:tcPr>
            <w:tcW w:w="766" w:type="dxa"/>
          </w:tcPr>
          <w:p w:rsidR="0066543A" w:rsidRPr="000E0A60" w:rsidRDefault="0066543A" w:rsidP="00D201C3">
            <w:pPr>
              <w:snapToGrid w:val="0"/>
              <w:spacing w:after="0"/>
              <w:rPr>
                <w:sz w:val="18"/>
                <w:szCs w:val="18"/>
              </w:rPr>
            </w:pPr>
            <w:r w:rsidRPr="000E0A60">
              <w:rPr>
                <w:sz w:val="18"/>
                <w:szCs w:val="18"/>
              </w:rPr>
              <w:t>Blocking rate increase relative to Case 1</w:t>
            </w:r>
          </w:p>
        </w:tc>
        <w:tc>
          <w:tcPr>
            <w:tcW w:w="764" w:type="dxa"/>
          </w:tcPr>
          <w:p w:rsidR="0066543A" w:rsidRPr="000E0A60" w:rsidRDefault="0066543A" w:rsidP="00D201C3">
            <w:pPr>
              <w:snapToGrid w:val="0"/>
              <w:spacing w:after="0"/>
              <w:rPr>
                <w:sz w:val="18"/>
                <w:szCs w:val="18"/>
              </w:rPr>
            </w:pPr>
            <w:r w:rsidRPr="000E0A60">
              <w:rPr>
                <w:sz w:val="18"/>
                <w:szCs w:val="18"/>
              </w:rPr>
              <w:t># PDCCH candidates for AL [1,2,4,</w:t>
            </w:r>
            <w:r w:rsidRPr="000E0A60">
              <w:rPr>
                <w:sz w:val="18"/>
                <w:szCs w:val="18"/>
              </w:rPr>
              <w:lastRenderedPageBreak/>
              <w:t xml:space="preserve">8,16] in Table </w:t>
            </w:r>
            <w:r>
              <w:rPr>
                <w:sz w:val="18"/>
                <w:szCs w:val="18"/>
              </w:rPr>
              <w:t>6.2-6</w:t>
            </w:r>
          </w:p>
        </w:tc>
        <w:tc>
          <w:tcPr>
            <w:tcW w:w="840" w:type="dxa"/>
          </w:tcPr>
          <w:p w:rsidR="0066543A" w:rsidRPr="000E0A60" w:rsidRDefault="0066543A" w:rsidP="00D201C3">
            <w:pPr>
              <w:rPr>
                <w:sz w:val="18"/>
                <w:szCs w:val="18"/>
              </w:rPr>
            </w:pPr>
            <w:r w:rsidRPr="000E0A60">
              <w:rPr>
                <w:sz w:val="18"/>
                <w:szCs w:val="18"/>
              </w:rPr>
              <w:lastRenderedPageBreak/>
              <w:t xml:space="preserve">PDCCH blocking rate </w:t>
            </w:r>
          </w:p>
        </w:tc>
        <w:tc>
          <w:tcPr>
            <w:tcW w:w="1223" w:type="dxa"/>
          </w:tcPr>
          <w:p w:rsidR="0066543A" w:rsidRPr="000E0A60" w:rsidRDefault="0066543A" w:rsidP="00D201C3">
            <w:pPr>
              <w:rPr>
                <w:sz w:val="18"/>
                <w:szCs w:val="18"/>
              </w:rPr>
            </w:pPr>
            <w:r w:rsidRPr="000E0A60">
              <w:rPr>
                <w:sz w:val="18"/>
                <w:szCs w:val="18"/>
              </w:rPr>
              <w:t>Blocking rate increase relative to Case 1</w:t>
            </w:r>
          </w:p>
        </w:tc>
        <w:tc>
          <w:tcPr>
            <w:tcW w:w="1222" w:type="dxa"/>
            <w:vMerge/>
          </w:tcPr>
          <w:p w:rsidR="0066543A" w:rsidRPr="000E0A60" w:rsidRDefault="0066543A" w:rsidP="00D201C3">
            <w:pPr>
              <w:rPr>
                <w:sz w:val="18"/>
                <w:szCs w:val="18"/>
              </w:rPr>
            </w:pPr>
          </w:p>
        </w:tc>
      </w:tr>
      <w:tr w:rsidR="0066543A" w:rsidRPr="000E0A60" w:rsidTr="00D201C3">
        <w:trPr>
          <w:trHeight w:val="137"/>
          <w:jc w:val="center"/>
        </w:trPr>
        <w:tc>
          <w:tcPr>
            <w:tcW w:w="805" w:type="dxa"/>
            <w:vMerge w:val="restart"/>
          </w:tcPr>
          <w:p w:rsidR="0066543A" w:rsidRPr="000E0A60" w:rsidRDefault="0066543A" w:rsidP="00D201C3">
            <w:pPr>
              <w:snapToGrid w:val="0"/>
              <w:spacing w:after="0"/>
              <w:rPr>
                <w:sz w:val="18"/>
                <w:szCs w:val="18"/>
              </w:rPr>
            </w:pPr>
            <w:r w:rsidRPr="000E0A60">
              <w:rPr>
                <w:sz w:val="18"/>
                <w:szCs w:val="18"/>
              </w:rPr>
              <w:t>Huawei, HiSilicon</w:t>
            </w: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5</w:t>
            </w:r>
          </w:p>
        </w:tc>
        <w:tc>
          <w:tcPr>
            <w:tcW w:w="810" w:type="dxa"/>
          </w:tcPr>
          <w:p w:rsidR="0066543A" w:rsidRPr="000E0A60" w:rsidRDefault="0066543A" w:rsidP="00D201C3">
            <w:pPr>
              <w:snapToGrid w:val="0"/>
              <w:spacing w:after="0"/>
              <w:rPr>
                <w:sz w:val="18"/>
                <w:szCs w:val="18"/>
              </w:rPr>
            </w:pPr>
            <w:r w:rsidRPr="000E0A60">
              <w:rPr>
                <w:sz w:val="18"/>
                <w:szCs w:val="18"/>
              </w:rPr>
              <w:t>Note 4</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12.3%</w:t>
            </w:r>
          </w:p>
        </w:tc>
        <w:tc>
          <w:tcPr>
            <w:tcW w:w="810" w:type="dxa"/>
          </w:tcPr>
          <w:p w:rsidR="0066543A" w:rsidRPr="000E0A60" w:rsidRDefault="0066543A" w:rsidP="00D201C3">
            <w:pPr>
              <w:snapToGrid w:val="0"/>
              <w:spacing w:after="0"/>
              <w:rPr>
                <w:sz w:val="18"/>
                <w:szCs w:val="18"/>
              </w:rPr>
            </w:pPr>
            <w:r w:rsidRPr="000E0A60">
              <w:rPr>
                <w:sz w:val="18"/>
                <w:szCs w:val="18"/>
              </w:rPr>
              <w:t>-</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 </w:t>
            </w:r>
          </w:p>
        </w:tc>
        <w:tc>
          <w:tcPr>
            <w:tcW w:w="766" w:type="dxa"/>
          </w:tcPr>
          <w:p w:rsidR="0066543A" w:rsidRPr="000E0A60" w:rsidRDefault="0066543A" w:rsidP="00D201C3">
            <w:pPr>
              <w:snapToGrid w:val="0"/>
              <w:spacing w:after="0"/>
              <w:rPr>
                <w:sz w:val="18"/>
                <w:szCs w:val="18"/>
              </w:rPr>
            </w:pPr>
            <w:r w:rsidRPr="000E0A60">
              <w:rPr>
                <w:sz w:val="18"/>
                <w:szCs w:val="18"/>
              </w:rPr>
              <w:t>-</w:t>
            </w:r>
          </w:p>
        </w:tc>
        <w:tc>
          <w:tcPr>
            <w:tcW w:w="764" w:type="dxa"/>
          </w:tcPr>
          <w:p w:rsidR="0066543A" w:rsidRPr="000E0A60" w:rsidRDefault="0066543A" w:rsidP="00D201C3">
            <w:pPr>
              <w:snapToGrid w:val="0"/>
              <w:spacing w:after="0"/>
              <w:rPr>
                <w:sz w:val="18"/>
                <w:szCs w:val="18"/>
              </w:rPr>
            </w:pPr>
            <w:r w:rsidRPr="000E0A60">
              <w:rPr>
                <w:sz w:val="18"/>
                <w:szCs w:val="18"/>
              </w:rPr>
              <w:t>C7</w:t>
            </w:r>
          </w:p>
        </w:tc>
        <w:tc>
          <w:tcPr>
            <w:tcW w:w="840" w:type="dxa"/>
          </w:tcPr>
          <w:p w:rsidR="0066543A" w:rsidRPr="000E0A60" w:rsidRDefault="0066543A" w:rsidP="00D201C3">
            <w:pPr>
              <w:rPr>
                <w:color w:val="000000"/>
                <w:sz w:val="18"/>
                <w:szCs w:val="18"/>
              </w:rPr>
            </w:pPr>
            <w:r w:rsidRPr="000E0A60">
              <w:rPr>
                <w:color w:val="000000"/>
                <w:sz w:val="18"/>
                <w:szCs w:val="18"/>
              </w:rPr>
              <w:t>12.30%</w:t>
            </w:r>
          </w:p>
        </w:tc>
        <w:tc>
          <w:tcPr>
            <w:tcW w:w="1223" w:type="dxa"/>
          </w:tcPr>
          <w:p w:rsidR="0066543A" w:rsidRPr="000E0A60" w:rsidRDefault="0066543A" w:rsidP="00D201C3">
            <w:pPr>
              <w:rPr>
                <w:sz w:val="18"/>
                <w:szCs w:val="18"/>
              </w:rPr>
            </w:pPr>
            <w:r w:rsidRPr="000E0A60">
              <w:rPr>
                <w:sz w:val="18"/>
                <w:szCs w:val="18"/>
              </w:rPr>
              <w:t>0.0%</w:t>
            </w:r>
          </w:p>
        </w:tc>
        <w:tc>
          <w:tcPr>
            <w:tcW w:w="1222" w:type="dxa"/>
          </w:tcPr>
          <w:p w:rsidR="0066543A" w:rsidRPr="000E0A60" w:rsidRDefault="0066543A" w:rsidP="00D201C3">
            <w:pPr>
              <w:rPr>
                <w:sz w:val="18"/>
                <w:szCs w:val="18"/>
              </w:rPr>
            </w:pPr>
            <w:r w:rsidRPr="000E0A60">
              <w:rPr>
                <w:sz w:val="18"/>
                <w:szCs w:val="18"/>
              </w:rPr>
              <w:t>Note 1, 2</w:t>
            </w:r>
          </w:p>
        </w:tc>
      </w:tr>
      <w:tr w:rsidR="0066543A" w:rsidRPr="000E0A60" w:rsidTr="00D201C3">
        <w:trPr>
          <w:trHeight w:val="386"/>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5</w:t>
            </w:r>
          </w:p>
        </w:tc>
        <w:tc>
          <w:tcPr>
            <w:tcW w:w="810" w:type="dxa"/>
          </w:tcPr>
          <w:p w:rsidR="0066543A" w:rsidRPr="000E0A60" w:rsidRDefault="0066543A" w:rsidP="00D201C3">
            <w:pPr>
              <w:snapToGrid w:val="0"/>
              <w:spacing w:after="0"/>
              <w:rPr>
                <w:sz w:val="18"/>
                <w:szCs w:val="18"/>
              </w:rPr>
            </w:pPr>
            <w:r w:rsidRPr="000E0A60">
              <w:rPr>
                <w:sz w:val="18"/>
                <w:szCs w:val="18"/>
              </w:rPr>
              <w:t>2</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12.3%</w:t>
            </w:r>
          </w:p>
        </w:tc>
        <w:tc>
          <w:tcPr>
            <w:tcW w:w="810" w:type="dxa"/>
          </w:tcPr>
          <w:p w:rsidR="0066543A" w:rsidRPr="000E0A60" w:rsidRDefault="0066543A" w:rsidP="00D201C3">
            <w:pPr>
              <w:snapToGrid w:val="0"/>
              <w:spacing w:after="0"/>
              <w:rPr>
                <w:sz w:val="18"/>
                <w:szCs w:val="18"/>
              </w:rPr>
            </w:pPr>
            <w:r w:rsidRPr="000E0A60">
              <w:rPr>
                <w:sz w:val="18"/>
                <w:szCs w:val="18"/>
              </w:rPr>
              <w:t>C6</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13.8%</w:t>
            </w:r>
          </w:p>
        </w:tc>
        <w:tc>
          <w:tcPr>
            <w:tcW w:w="766" w:type="dxa"/>
          </w:tcPr>
          <w:p w:rsidR="0066543A" w:rsidRPr="000E0A60" w:rsidRDefault="0066543A" w:rsidP="00D201C3">
            <w:pPr>
              <w:snapToGrid w:val="0"/>
              <w:spacing w:after="0"/>
              <w:rPr>
                <w:sz w:val="18"/>
                <w:szCs w:val="18"/>
              </w:rPr>
            </w:pPr>
            <w:r w:rsidRPr="000E0A60">
              <w:rPr>
                <w:sz w:val="18"/>
                <w:szCs w:val="18"/>
              </w:rPr>
              <w:t>1.5%</w:t>
            </w:r>
          </w:p>
        </w:tc>
        <w:tc>
          <w:tcPr>
            <w:tcW w:w="764" w:type="dxa"/>
          </w:tcPr>
          <w:p w:rsidR="0066543A" w:rsidRPr="000E0A60" w:rsidRDefault="0066543A" w:rsidP="00D201C3">
            <w:pPr>
              <w:snapToGrid w:val="0"/>
              <w:spacing w:after="0"/>
              <w:rPr>
                <w:sz w:val="18"/>
                <w:szCs w:val="18"/>
              </w:rPr>
            </w:pPr>
            <w:r w:rsidRPr="000E0A60">
              <w:rPr>
                <w:sz w:val="18"/>
                <w:szCs w:val="18"/>
              </w:rPr>
              <w:t>C1</w:t>
            </w:r>
          </w:p>
        </w:tc>
        <w:tc>
          <w:tcPr>
            <w:tcW w:w="840" w:type="dxa"/>
          </w:tcPr>
          <w:p w:rsidR="0066543A" w:rsidRPr="000E0A60" w:rsidRDefault="0066543A" w:rsidP="00D201C3">
            <w:pPr>
              <w:rPr>
                <w:color w:val="000000"/>
                <w:sz w:val="18"/>
                <w:szCs w:val="18"/>
              </w:rPr>
            </w:pPr>
            <w:r w:rsidRPr="000E0A60">
              <w:rPr>
                <w:color w:val="000000"/>
                <w:sz w:val="18"/>
                <w:szCs w:val="18"/>
              </w:rPr>
              <w:t>16.30%</w:t>
            </w:r>
          </w:p>
        </w:tc>
        <w:tc>
          <w:tcPr>
            <w:tcW w:w="1223" w:type="dxa"/>
          </w:tcPr>
          <w:p w:rsidR="0066543A" w:rsidRPr="000E0A60" w:rsidRDefault="0066543A" w:rsidP="00D201C3">
            <w:pPr>
              <w:rPr>
                <w:sz w:val="18"/>
                <w:szCs w:val="18"/>
              </w:rPr>
            </w:pPr>
            <w:r w:rsidRPr="000E0A60">
              <w:rPr>
                <w:sz w:val="18"/>
                <w:szCs w:val="18"/>
              </w:rPr>
              <w:t>4.0%</w:t>
            </w:r>
          </w:p>
        </w:tc>
        <w:tc>
          <w:tcPr>
            <w:tcW w:w="1222" w:type="dxa"/>
          </w:tcPr>
          <w:p w:rsidR="0066543A" w:rsidRPr="000E0A60" w:rsidRDefault="0066543A" w:rsidP="00D201C3">
            <w:pPr>
              <w:rPr>
                <w:sz w:val="18"/>
                <w:szCs w:val="18"/>
              </w:rPr>
            </w:pPr>
            <w:r w:rsidRPr="000E0A60">
              <w:rPr>
                <w:sz w:val="18"/>
                <w:szCs w:val="18"/>
              </w:rPr>
              <w:t>Note1</w:t>
            </w:r>
          </w:p>
        </w:tc>
      </w:tr>
      <w:tr w:rsidR="0066543A" w:rsidRPr="000E0A60" w:rsidTr="00D201C3">
        <w:trPr>
          <w:trHeight w:val="187"/>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10</w:t>
            </w:r>
          </w:p>
        </w:tc>
        <w:tc>
          <w:tcPr>
            <w:tcW w:w="810" w:type="dxa"/>
          </w:tcPr>
          <w:p w:rsidR="0066543A" w:rsidRPr="000E0A60" w:rsidRDefault="0066543A" w:rsidP="00D201C3">
            <w:pPr>
              <w:snapToGrid w:val="0"/>
              <w:spacing w:after="0"/>
              <w:rPr>
                <w:sz w:val="18"/>
                <w:szCs w:val="18"/>
              </w:rPr>
            </w:pPr>
            <w:r w:rsidRPr="000E0A60">
              <w:rPr>
                <w:sz w:val="18"/>
                <w:szCs w:val="18"/>
              </w:rPr>
              <w:t>Note 4</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29.4%</w:t>
            </w:r>
          </w:p>
        </w:tc>
        <w:tc>
          <w:tcPr>
            <w:tcW w:w="810" w:type="dxa"/>
          </w:tcPr>
          <w:p w:rsidR="0066543A" w:rsidRPr="000E0A60" w:rsidRDefault="0066543A" w:rsidP="00D201C3">
            <w:pPr>
              <w:snapToGrid w:val="0"/>
              <w:spacing w:after="0"/>
              <w:rPr>
                <w:sz w:val="18"/>
                <w:szCs w:val="18"/>
              </w:rPr>
            </w:pPr>
            <w:r w:rsidRPr="000E0A60">
              <w:rPr>
                <w:sz w:val="18"/>
                <w:szCs w:val="18"/>
              </w:rPr>
              <w:t>-</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 </w:t>
            </w:r>
          </w:p>
        </w:tc>
        <w:tc>
          <w:tcPr>
            <w:tcW w:w="766" w:type="dxa"/>
          </w:tcPr>
          <w:p w:rsidR="0066543A" w:rsidRPr="000E0A60" w:rsidRDefault="0066543A" w:rsidP="00D201C3">
            <w:pPr>
              <w:snapToGrid w:val="0"/>
              <w:spacing w:after="0"/>
              <w:rPr>
                <w:sz w:val="18"/>
                <w:szCs w:val="18"/>
              </w:rPr>
            </w:pPr>
            <w:r w:rsidRPr="000E0A60">
              <w:rPr>
                <w:sz w:val="18"/>
                <w:szCs w:val="18"/>
              </w:rPr>
              <w:t>-</w:t>
            </w:r>
          </w:p>
        </w:tc>
        <w:tc>
          <w:tcPr>
            <w:tcW w:w="764" w:type="dxa"/>
          </w:tcPr>
          <w:p w:rsidR="0066543A" w:rsidRPr="000E0A60" w:rsidRDefault="0066543A" w:rsidP="00D201C3">
            <w:pPr>
              <w:snapToGrid w:val="0"/>
              <w:spacing w:after="0"/>
              <w:rPr>
                <w:sz w:val="18"/>
                <w:szCs w:val="18"/>
              </w:rPr>
            </w:pPr>
            <w:r w:rsidRPr="000E0A60">
              <w:rPr>
                <w:sz w:val="18"/>
                <w:szCs w:val="18"/>
              </w:rPr>
              <w:t>C7</w:t>
            </w:r>
          </w:p>
        </w:tc>
        <w:tc>
          <w:tcPr>
            <w:tcW w:w="840" w:type="dxa"/>
          </w:tcPr>
          <w:p w:rsidR="0066543A" w:rsidRPr="000E0A60" w:rsidRDefault="0066543A" w:rsidP="00D201C3">
            <w:pPr>
              <w:rPr>
                <w:color w:val="000000"/>
                <w:sz w:val="18"/>
                <w:szCs w:val="18"/>
              </w:rPr>
            </w:pPr>
            <w:r w:rsidRPr="000E0A60">
              <w:rPr>
                <w:color w:val="000000"/>
                <w:sz w:val="18"/>
                <w:szCs w:val="18"/>
              </w:rPr>
              <w:t>29.40%</w:t>
            </w:r>
          </w:p>
        </w:tc>
        <w:tc>
          <w:tcPr>
            <w:tcW w:w="1223" w:type="dxa"/>
          </w:tcPr>
          <w:p w:rsidR="0066543A" w:rsidRPr="000E0A60" w:rsidRDefault="0066543A" w:rsidP="00D201C3">
            <w:pPr>
              <w:rPr>
                <w:sz w:val="18"/>
                <w:szCs w:val="18"/>
              </w:rPr>
            </w:pPr>
            <w:r w:rsidRPr="000E0A60">
              <w:rPr>
                <w:sz w:val="18"/>
                <w:szCs w:val="18"/>
              </w:rPr>
              <w:t>0.0%</w:t>
            </w:r>
          </w:p>
        </w:tc>
        <w:tc>
          <w:tcPr>
            <w:tcW w:w="1222" w:type="dxa"/>
          </w:tcPr>
          <w:p w:rsidR="0066543A" w:rsidRPr="000E0A60" w:rsidRDefault="0066543A" w:rsidP="00D201C3">
            <w:pPr>
              <w:rPr>
                <w:sz w:val="18"/>
                <w:szCs w:val="18"/>
              </w:rPr>
            </w:pPr>
            <w:r w:rsidRPr="000E0A60">
              <w:rPr>
                <w:sz w:val="18"/>
                <w:szCs w:val="18"/>
              </w:rPr>
              <w:t>Note1, 2</w:t>
            </w:r>
          </w:p>
        </w:tc>
      </w:tr>
      <w:tr w:rsidR="0066543A" w:rsidRPr="000E0A60" w:rsidTr="00D201C3">
        <w:trPr>
          <w:trHeight w:val="235"/>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10</w:t>
            </w:r>
          </w:p>
        </w:tc>
        <w:tc>
          <w:tcPr>
            <w:tcW w:w="810" w:type="dxa"/>
          </w:tcPr>
          <w:p w:rsidR="0066543A" w:rsidRPr="000E0A60" w:rsidRDefault="0066543A" w:rsidP="00D201C3">
            <w:pPr>
              <w:snapToGrid w:val="0"/>
              <w:spacing w:after="0"/>
              <w:rPr>
                <w:sz w:val="18"/>
                <w:szCs w:val="18"/>
              </w:rPr>
            </w:pPr>
            <w:r w:rsidRPr="000E0A60">
              <w:rPr>
                <w:sz w:val="18"/>
                <w:szCs w:val="18"/>
              </w:rPr>
              <w:t>2</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29.4%</w:t>
            </w:r>
          </w:p>
        </w:tc>
        <w:tc>
          <w:tcPr>
            <w:tcW w:w="810" w:type="dxa"/>
          </w:tcPr>
          <w:p w:rsidR="0066543A" w:rsidRPr="000E0A60" w:rsidRDefault="0066543A" w:rsidP="00D201C3">
            <w:pPr>
              <w:snapToGrid w:val="0"/>
              <w:spacing w:after="0"/>
              <w:rPr>
                <w:sz w:val="18"/>
                <w:szCs w:val="18"/>
              </w:rPr>
            </w:pPr>
            <w:r w:rsidRPr="000E0A60">
              <w:rPr>
                <w:sz w:val="18"/>
                <w:szCs w:val="18"/>
              </w:rPr>
              <w:t>C6</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33.9%</w:t>
            </w:r>
          </w:p>
        </w:tc>
        <w:tc>
          <w:tcPr>
            <w:tcW w:w="766" w:type="dxa"/>
          </w:tcPr>
          <w:p w:rsidR="0066543A" w:rsidRPr="000E0A60" w:rsidRDefault="0066543A" w:rsidP="00D201C3">
            <w:pPr>
              <w:snapToGrid w:val="0"/>
              <w:spacing w:after="0"/>
              <w:rPr>
                <w:sz w:val="18"/>
                <w:szCs w:val="18"/>
              </w:rPr>
            </w:pPr>
            <w:r w:rsidRPr="000E0A60">
              <w:rPr>
                <w:sz w:val="18"/>
                <w:szCs w:val="18"/>
              </w:rPr>
              <w:t>4.5%</w:t>
            </w:r>
          </w:p>
        </w:tc>
        <w:tc>
          <w:tcPr>
            <w:tcW w:w="764" w:type="dxa"/>
          </w:tcPr>
          <w:p w:rsidR="0066543A" w:rsidRPr="000E0A60" w:rsidRDefault="0066543A" w:rsidP="00D201C3">
            <w:pPr>
              <w:snapToGrid w:val="0"/>
              <w:spacing w:after="0"/>
              <w:rPr>
                <w:sz w:val="18"/>
                <w:szCs w:val="18"/>
              </w:rPr>
            </w:pPr>
            <w:r w:rsidRPr="000E0A60">
              <w:rPr>
                <w:sz w:val="18"/>
                <w:szCs w:val="18"/>
              </w:rPr>
              <w:t>C1</w:t>
            </w:r>
          </w:p>
        </w:tc>
        <w:tc>
          <w:tcPr>
            <w:tcW w:w="840" w:type="dxa"/>
          </w:tcPr>
          <w:p w:rsidR="0066543A" w:rsidRPr="000E0A60" w:rsidRDefault="0066543A" w:rsidP="00D201C3">
            <w:pPr>
              <w:rPr>
                <w:color w:val="000000"/>
                <w:sz w:val="18"/>
                <w:szCs w:val="18"/>
              </w:rPr>
            </w:pPr>
            <w:r w:rsidRPr="000E0A60">
              <w:rPr>
                <w:color w:val="000000"/>
                <w:sz w:val="18"/>
                <w:szCs w:val="18"/>
              </w:rPr>
              <w:t>34.30%</w:t>
            </w:r>
          </w:p>
        </w:tc>
        <w:tc>
          <w:tcPr>
            <w:tcW w:w="1223" w:type="dxa"/>
          </w:tcPr>
          <w:p w:rsidR="0066543A" w:rsidRPr="000E0A60" w:rsidRDefault="0066543A" w:rsidP="00D201C3">
            <w:pPr>
              <w:rPr>
                <w:sz w:val="18"/>
                <w:szCs w:val="18"/>
              </w:rPr>
            </w:pPr>
            <w:r w:rsidRPr="000E0A60">
              <w:rPr>
                <w:sz w:val="18"/>
                <w:szCs w:val="18"/>
              </w:rPr>
              <w:t>4.9%</w:t>
            </w:r>
          </w:p>
        </w:tc>
        <w:tc>
          <w:tcPr>
            <w:tcW w:w="1222" w:type="dxa"/>
          </w:tcPr>
          <w:p w:rsidR="0066543A" w:rsidRPr="000E0A60" w:rsidRDefault="0066543A" w:rsidP="00D201C3">
            <w:pPr>
              <w:rPr>
                <w:sz w:val="18"/>
                <w:szCs w:val="18"/>
              </w:rPr>
            </w:pPr>
            <w:r w:rsidRPr="000E0A60">
              <w:rPr>
                <w:sz w:val="18"/>
                <w:szCs w:val="18"/>
              </w:rPr>
              <w:t>Note1</w:t>
            </w:r>
          </w:p>
        </w:tc>
      </w:tr>
      <w:tr w:rsidR="0066543A" w:rsidRPr="000E0A60" w:rsidTr="00D201C3">
        <w:trPr>
          <w:trHeight w:val="176"/>
          <w:jc w:val="center"/>
        </w:trPr>
        <w:tc>
          <w:tcPr>
            <w:tcW w:w="805" w:type="dxa"/>
            <w:vMerge w:val="restart"/>
          </w:tcPr>
          <w:p w:rsidR="0066543A" w:rsidRPr="000E0A60" w:rsidRDefault="0066543A" w:rsidP="00D201C3">
            <w:pPr>
              <w:snapToGrid w:val="0"/>
              <w:spacing w:after="0"/>
              <w:rPr>
                <w:sz w:val="18"/>
                <w:szCs w:val="18"/>
              </w:rPr>
            </w:pPr>
            <w:r w:rsidRPr="000E0A60">
              <w:rPr>
                <w:sz w:val="18"/>
                <w:szCs w:val="18"/>
              </w:rPr>
              <w:t>Panasonic [5]</w:t>
            </w:r>
          </w:p>
        </w:tc>
        <w:tc>
          <w:tcPr>
            <w:tcW w:w="540" w:type="dxa"/>
          </w:tcPr>
          <w:p w:rsidR="0066543A" w:rsidRPr="000E0A60" w:rsidRDefault="0066543A" w:rsidP="00D201C3">
            <w:pPr>
              <w:snapToGrid w:val="0"/>
              <w:spacing w:after="0"/>
              <w:rPr>
                <w:sz w:val="18"/>
                <w:szCs w:val="18"/>
              </w:rPr>
            </w:pPr>
            <w:r w:rsidRPr="000E0A60">
              <w:rPr>
                <w:sz w:val="18"/>
                <w:szCs w:val="18"/>
              </w:rPr>
              <w:t>A7</w:t>
            </w:r>
          </w:p>
        </w:tc>
        <w:tc>
          <w:tcPr>
            <w:tcW w:w="450" w:type="dxa"/>
          </w:tcPr>
          <w:p w:rsidR="0066543A" w:rsidRPr="000E0A60" w:rsidRDefault="0066543A" w:rsidP="00D201C3">
            <w:pPr>
              <w:snapToGrid w:val="0"/>
              <w:spacing w:after="0"/>
              <w:rPr>
                <w:sz w:val="18"/>
                <w:szCs w:val="18"/>
              </w:rPr>
            </w:pPr>
            <w:r w:rsidRPr="000E0A60">
              <w:rPr>
                <w:sz w:val="18"/>
                <w:szCs w:val="18"/>
              </w:rPr>
              <w:t>4</w:t>
            </w:r>
          </w:p>
        </w:tc>
        <w:tc>
          <w:tcPr>
            <w:tcW w:w="810" w:type="dxa"/>
          </w:tcPr>
          <w:p w:rsidR="0066543A" w:rsidRPr="000E0A60" w:rsidRDefault="0066543A" w:rsidP="00D201C3">
            <w:pPr>
              <w:snapToGrid w:val="0"/>
              <w:spacing w:after="0"/>
              <w:rPr>
                <w:sz w:val="18"/>
                <w:szCs w:val="18"/>
              </w:rPr>
            </w:pPr>
          </w:p>
        </w:tc>
        <w:tc>
          <w:tcPr>
            <w:tcW w:w="810" w:type="dxa"/>
          </w:tcPr>
          <w:p w:rsidR="0066543A" w:rsidRPr="000E0A60" w:rsidRDefault="0066543A" w:rsidP="00D201C3">
            <w:pPr>
              <w:snapToGrid w:val="0"/>
              <w:spacing w:after="0"/>
              <w:rPr>
                <w:sz w:val="18"/>
                <w:szCs w:val="18"/>
              </w:rPr>
            </w:pPr>
            <w:r w:rsidRPr="000E0A60">
              <w:rPr>
                <w:sz w:val="18"/>
                <w:szCs w:val="18"/>
              </w:rPr>
              <w:t>C1</w:t>
            </w:r>
          </w:p>
        </w:tc>
        <w:tc>
          <w:tcPr>
            <w:tcW w:w="810" w:type="dxa"/>
          </w:tcPr>
          <w:p w:rsidR="0066543A" w:rsidRPr="000E0A60" w:rsidRDefault="0066543A" w:rsidP="00D201C3">
            <w:pPr>
              <w:snapToGrid w:val="0"/>
              <w:spacing w:after="0"/>
              <w:rPr>
                <w:color w:val="000000"/>
                <w:sz w:val="18"/>
                <w:szCs w:val="18"/>
              </w:rPr>
            </w:pPr>
            <w:r w:rsidRPr="000E0A60">
              <w:rPr>
                <w:sz w:val="18"/>
                <w:szCs w:val="18"/>
              </w:rPr>
              <w:t>5.93%</w:t>
            </w:r>
          </w:p>
        </w:tc>
        <w:tc>
          <w:tcPr>
            <w:tcW w:w="810" w:type="dxa"/>
          </w:tcPr>
          <w:p w:rsidR="0066543A" w:rsidRPr="000E0A60" w:rsidRDefault="0066543A" w:rsidP="00D201C3">
            <w:pPr>
              <w:snapToGrid w:val="0"/>
              <w:spacing w:after="0"/>
              <w:rPr>
                <w:sz w:val="18"/>
                <w:szCs w:val="18"/>
              </w:rPr>
            </w:pPr>
            <w:r w:rsidRPr="000E0A60">
              <w:rPr>
                <w:sz w:val="18"/>
                <w:szCs w:val="18"/>
              </w:rPr>
              <w:t>C14</w:t>
            </w:r>
          </w:p>
        </w:tc>
        <w:tc>
          <w:tcPr>
            <w:tcW w:w="845" w:type="dxa"/>
          </w:tcPr>
          <w:p w:rsidR="0066543A" w:rsidRPr="000E0A60" w:rsidRDefault="0066543A" w:rsidP="00D201C3">
            <w:pPr>
              <w:snapToGrid w:val="0"/>
              <w:spacing w:after="0"/>
              <w:rPr>
                <w:color w:val="000000"/>
                <w:sz w:val="18"/>
                <w:szCs w:val="18"/>
              </w:rPr>
            </w:pPr>
            <w:r w:rsidRPr="000E0A60">
              <w:rPr>
                <w:sz w:val="18"/>
                <w:szCs w:val="18"/>
              </w:rPr>
              <w:t>7.07%</w:t>
            </w:r>
          </w:p>
        </w:tc>
        <w:tc>
          <w:tcPr>
            <w:tcW w:w="766" w:type="dxa"/>
          </w:tcPr>
          <w:p w:rsidR="0066543A" w:rsidRPr="000E0A60" w:rsidRDefault="0066543A" w:rsidP="00D201C3">
            <w:pPr>
              <w:snapToGrid w:val="0"/>
              <w:spacing w:after="0"/>
              <w:rPr>
                <w:sz w:val="18"/>
                <w:szCs w:val="18"/>
              </w:rPr>
            </w:pPr>
            <w:r w:rsidRPr="000E0A60">
              <w:rPr>
                <w:sz w:val="18"/>
                <w:szCs w:val="18"/>
              </w:rPr>
              <w:t>1.1%</w:t>
            </w:r>
          </w:p>
        </w:tc>
        <w:tc>
          <w:tcPr>
            <w:tcW w:w="764" w:type="dxa"/>
          </w:tcPr>
          <w:p w:rsidR="0066543A" w:rsidRPr="000E0A60" w:rsidRDefault="0066543A" w:rsidP="00D201C3">
            <w:pPr>
              <w:snapToGrid w:val="0"/>
              <w:spacing w:after="0"/>
              <w:rPr>
                <w:sz w:val="18"/>
                <w:szCs w:val="18"/>
              </w:rPr>
            </w:pPr>
            <w:r w:rsidRPr="000E0A60">
              <w:rPr>
                <w:sz w:val="18"/>
                <w:szCs w:val="18"/>
              </w:rPr>
              <w:t>C13</w:t>
            </w:r>
          </w:p>
        </w:tc>
        <w:tc>
          <w:tcPr>
            <w:tcW w:w="840" w:type="dxa"/>
          </w:tcPr>
          <w:p w:rsidR="0066543A" w:rsidRPr="000E0A60" w:rsidRDefault="0066543A" w:rsidP="00D201C3">
            <w:pPr>
              <w:rPr>
                <w:color w:val="000000"/>
                <w:sz w:val="18"/>
                <w:szCs w:val="18"/>
              </w:rPr>
            </w:pPr>
            <w:r w:rsidRPr="000E0A60">
              <w:rPr>
                <w:sz w:val="18"/>
                <w:szCs w:val="18"/>
              </w:rPr>
              <w:t>13.9%</w:t>
            </w:r>
          </w:p>
        </w:tc>
        <w:tc>
          <w:tcPr>
            <w:tcW w:w="1223" w:type="dxa"/>
          </w:tcPr>
          <w:p w:rsidR="0066543A" w:rsidRPr="000E0A60" w:rsidRDefault="0066543A" w:rsidP="00D201C3">
            <w:pPr>
              <w:rPr>
                <w:sz w:val="18"/>
                <w:szCs w:val="18"/>
              </w:rPr>
            </w:pPr>
            <w:r w:rsidRPr="000E0A60">
              <w:rPr>
                <w:sz w:val="18"/>
                <w:szCs w:val="18"/>
              </w:rPr>
              <w:t>8.0%</w:t>
            </w:r>
          </w:p>
        </w:tc>
        <w:tc>
          <w:tcPr>
            <w:tcW w:w="1222" w:type="dxa"/>
          </w:tcPr>
          <w:p w:rsidR="0066543A" w:rsidRPr="000E0A60" w:rsidRDefault="0066543A" w:rsidP="00D201C3">
            <w:pPr>
              <w:rPr>
                <w:sz w:val="18"/>
                <w:szCs w:val="18"/>
              </w:rPr>
            </w:pPr>
          </w:p>
        </w:tc>
      </w:tr>
      <w:tr w:rsidR="0066543A" w:rsidRPr="000E0A60" w:rsidTr="00D201C3">
        <w:trPr>
          <w:trHeight w:val="198"/>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A7</w:t>
            </w:r>
          </w:p>
        </w:tc>
        <w:tc>
          <w:tcPr>
            <w:tcW w:w="450" w:type="dxa"/>
          </w:tcPr>
          <w:p w:rsidR="0066543A" w:rsidRPr="000E0A60" w:rsidRDefault="0066543A" w:rsidP="00D201C3">
            <w:pPr>
              <w:snapToGrid w:val="0"/>
              <w:spacing w:after="0"/>
              <w:rPr>
                <w:sz w:val="18"/>
                <w:szCs w:val="18"/>
              </w:rPr>
            </w:pPr>
            <w:r w:rsidRPr="000E0A60">
              <w:rPr>
                <w:sz w:val="18"/>
                <w:szCs w:val="18"/>
              </w:rPr>
              <w:t>6</w:t>
            </w:r>
          </w:p>
        </w:tc>
        <w:tc>
          <w:tcPr>
            <w:tcW w:w="810" w:type="dxa"/>
          </w:tcPr>
          <w:p w:rsidR="0066543A" w:rsidRPr="000E0A60" w:rsidRDefault="0066543A" w:rsidP="00D201C3">
            <w:pPr>
              <w:snapToGrid w:val="0"/>
              <w:spacing w:after="0"/>
              <w:rPr>
                <w:sz w:val="18"/>
                <w:szCs w:val="18"/>
              </w:rPr>
            </w:pPr>
          </w:p>
        </w:tc>
        <w:tc>
          <w:tcPr>
            <w:tcW w:w="810" w:type="dxa"/>
          </w:tcPr>
          <w:p w:rsidR="0066543A" w:rsidRPr="000E0A60" w:rsidRDefault="0066543A" w:rsidP="00D201C3">
            <w:pPr>
              <w:snapToGrid w:val="0"/>
              <w:spacing w:after="0"/>
              <w:rPr>
                <w:sz w:val="18"/>
                <w:szCs w:val="18"/>
              </w:rPr>
            </w:pPr>
            <w:r w:rsidRPr="000E0A60">
              <w:rPr>
                <w:sz w:val="18"/>
                <w:szCs w:val="18"/>
              </w:rPr>
              <w:t>C1</w:t>
            </w:r>
          </w:p>
        </w:tc>
        <w:tc>
          <w:tcPr>
            <w:tcW w:w="810" w:type="dxa"/>
          </w:tcPr>
          <w:p w:rsidR="0066543A" w:rsidRPr="000E0A60" w:rsidRDefault="0066543A" w:rsidP="00D201C3">
            <w:pPr>
              <w:snapToGrid w:val="0"/>
              <w:spacing w:after="0"/>
              <w:rPr>
                <w:color w:val="000000"/>
                <w:sz w:val="18"/>
                <w:szCs w:val="18"/>
              </w:rPr>
            </w:pPr>
            <w:r w:rsidRPr="000E0A60">
              <w:rPr>
                <w:sz w:val="18"/>
                <w:szCs w:val="18"/>
              </w:rPr>
              <w:t>10.1%</w:t>
            </w:r>
          </w:p>
        </w:tc>
        <w:tc>
          <w:tcPr>
            <w:tcW w:w="810" w:type="dxa"/>
          </w:tcPr>
          <w:p w:rsidR="0066543A" w:rsidRPr="000E0A60" w:rsidRDefault="0066543A" w:rsidP="00D201C3">
            <w:pPr>
              <w:snapToGrid w:val="0"/>
              <w:spacing w:after="0"/>
              <w:rPr>
                <w:sz w:val="18"/>
                <w:szCs w:val="18"/>
              </w:rPr>
            </w:pPr>
            <w:r w:rsidRPr="000E0A60">
              <w:rPr>
                <w:sz w:val="18"/>
                <w:szCs w:val="18"/>
              </w:rPr>
              <w:t>C14</w:t>
            </w:r>
          </w:p>
        </w:tc>
        <w:tc>
          <w:tcPr>
            <w:tcW w:w="845" w:type="dxa"/>
          </w:tcPr>
          <w:p w:rsidR="0066543A" w:rsidRPr="000E0A60" w:rsidRDefault="0066543A" w:rsidP="00D201C3">
            <w:pPr>
              <w:snapToGrid w:val="0"/>
              <w:spacing w:after="0"/>
              <w:rPr>
                <w:color w:val="000000"/>
                <w:sz w:val="18"/>
                <w:szCs w:val="18"/>
              </w:rPr>
            </w:pPr>
            <w:r w:rsidRPr="000E0A60">
              <w:rPr>
                <w:sz w:val="18"/>
                <w:szCs w:val="18"/>
              </w:rPr>
              <w:t>13.7%</w:t>
            </w:r>
          </w:p>
        </w:tc>
        <w:tc>
          <w:tcPr>
            <w:tcW w:w="766" w:type="dxa"/>
          </w:tcPr>
          <w:p w:rsidR="0066543A" w:rsidRPr="000E0A60" w:rsidRDefault="0066543A" w:rsidP="00D201C3">
            <w:pPr>
              <w:snapToGrid w:val="0"/>
              <w:spacing w:after="0"/>
              <w:rPr>
                <w:sz w:val="18"/>
                <w:szCs w:val="18"/>
              </w:rPr>
            </w:pPr>
            <w:r w:rsidRPr="000E0A60">
              <w:rPr>
                <w:sz w:val="18"/>
                <w:szCs w:val="18"/>
              </w:rPr>
              <w:t>3.6%</w:t>
            </w:r>
          </w:p>
        </w:tc>
        <w:tc>
          <w:tcPr>
            <w:tcW w:w="764" w:type="dxa"/>
          </w:tcPr>
          <w:p w:rsidR="0066543A" w:rsidRPr="000E0A60" w:rsidRDefault="0066543A" w:rsidP="00D201C3">
            <w:pPr>
              <w:snapToGrid w:val="0"/>
              <w:spacing w:after="0"/>
              <w:rPr>
                <w:sz w:val="18"/>
                <w:szCs w:val="18"/>
              </w:rPr>
            </w:pPr>
            <w:r w:rsidRPr="000E0A60">
              <w:rPr>
                <w:sz w:val="18"/>
                <w:szCs w:val="18"/>
              </w:rPr>
              <w:t>C13</w:t>
            </w:r>
          </w:p>
        </w:tc>
        <w:tc>
          <w:tcPr>
            <w:tcW w:w="840" w:type="dxa"/>
          </w:tcPr>
          <w:p w:rsidR="0066543A" w:rsidRPr="000E0A60" w:rsidRDefault="0066543A" w:rsidP="00D201C3">
            <w:pPr>
              <w:rPr>
                <w:color w:val="000000"/>
                <w:sz w:val="18"/>
                <w:szCs w:val="18"/>
              </w:rPr>
            </w:pPr>
            <w:r w:rsidRPr="000E0A60">
              <w:rPr>
                <w:sz w:val="18"/>
                <w:szCs w:val="18"/>
              </w:rPr>
              <w:t>23.2%</w:t>
            </w:r>
          </w:p>
        </w:tc>
        <w:tc>
          <w:tcPr>
            <w:tcW w:w="1223" w:type="dxa"/>
          </w:tcPr>
          <w:p w:rsidR="0066543A" w:rsidRPr="000E0A60" w:rsidRDefault="0066543A" w:rsidP="00D201C3">
            <w:pPr>
              <w:rPr>
                <w:sz w:val="18"/>
                <w:szCs w:val="18"/>
              </w:rPr>
            </w:pPr>
            <w:r w:rsidRPr="000E0A60">
              <w:rPr>
                <w:sz w:val="18"/>
                <w:szCs w:val="18"/>
              </w:rPr>
              <w:t>13.1%</w:t>
            </w:r>
          </w:p>
        </w:tc>
        <w:tc>
          <w:tcPr>
            <w:tcW w:w="1222" w:type="dxa"/>
          </w:tcPr>
          <w:p w:rsidR="0066543A" w:rsidRPr="000E0A60" w:rsidRDefault="0066543A" w:rsidP="00D201C3">
            <w:pPr>
              <w:rPr>
                <w:sz w:val="18"/>
                <w:szCs w:val="18"/>
              </w:rPr>
            </w:pPr>
          </w:p>
        </w:tc>
      </w:tr>
      <w:tr w:rsidR="0066543A" w:rsidRPr="000E0A60" w:rsidTr="00D201C3">
        <w:trPr>
          <w:trHeight w:val="562"/>
          <w:jc w:val="center"/>
        </w:trPr>
        <w:tc>
          <w:tcPr>
            <w:tcW w:w="10695" w:type="dxa"/>
            <w:gridSpan w:val="13"/>
          </w:tcPr>
          <w:p w:rsidR="0066543A" w:rsidRPr="000E0A60" w:rsidRDefault="0066543A" w:rsidP="00D201C3">
            <w:pPr>
              <w:snapToGrid w:val="0"/>
              <w:spacing w:after="0"/>
              <w:ind w:left="540" w:hanging="540"/>
              <w:rPr>
                <w:sz w:val="18"/>
                <w:szCs w:val="18"/>
              </w:rPr>
            </w:pPr>
            <w:r w:rsidRPr="000E0A60">
              <w:rPr>
                <w:sz w:val="18"/>
                <w:szCs w:val="18"/>
              </w:rPr>
              <w:t xml:space="preserve">Note 1: For RedCap UEs using 1RX; </w:t>
            </w:r>
          </w:p>
          <w:p w:rsidR="0066543A" w:rsidRPr="000E0A60" w:rsidRDefault="0066543A" w:rsidP="000C02AA">
            <w:pPr>
              <w:snapToGrid w:val="0"/>
              <w:spacing w:after="0"/>
              <w:ind w:left="540" w:hanging="540"/>
              <w:rPr>
                <w:sz w:val="18"/>
                <w:szCs w:val="18"/>
              </w:rPr>
            </w:pPr>
            <w:r w:rsidRPr="000E0A60">
              <w:rPr>
                <w:sz w:val="18"/>
                <w:szCs w:val="18"/>
              </w:rPr>
              <w:t>Note 2: BD reduction by reducing DCI size budget is evaluated (i.e.  'the number of DCI sizes to monitor per PDCCH candidate' is set to 2 for the reference case and 1 for approximately 50% reduction in BD limits).</w:t>
            </w:r>
          </w:p>
        </w:tc>
      </w:tr>
    </w:tbl>
    <w:p w:rsidR="0066543A" w:rsidRPr="000E0A60" w:rsidRDefault="0066543A" w:rsidP="0066543A"/>
    <w:p w:rsidR="0066543A" w:rsidRPr="000010FA" w:rsidRDefault="0066543A" w:rsidP="00505E7F">
      <w:pPr>
        <w:pStyle w:val="TH"/>
      </w:pPr>
      <w:r w:rsidRPr="000010FA">
        <w:t>Table B.1-5: PDCCH blocking rate for FR1, with 15kHz/20MHz, CORESET duration: 2 symbols, Delay toleration: 1</w:t>
      </w:r>
    </w:p>
    <w:tbl>
      <w:tblPr>
        <w:tblStyle w:val="TableGrid"/>
        <w:tblW w:w="9827" w:type="dxa"/>
        <w:jc w:val="center"/>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66543A" w:rsidRPr="000E0A60" w:rsidTr="00D201C3">
        <w:trPr>
          <w:trHeight w:val="168"/>
          <w:jc w:val="center"/>
        </w:trPr>
        <w:tc>
          <w:tcPr>
            <w:tcW w:w="625"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xml:space="preserve">AL distribution in Table </w:t>
            </w:r>
            <w:r>
              <w:rPr>
                <w:sz w:val="18"/>
                <w:szCs w:val="18"/>
              </w:rPr>
              <w:t>6.2-5</w:t>
            </w:r>
          </w:p>
        </w:tc>
        <w:tc>
          <w:tcPr>
            <w:tcW w:w="581"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499"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655" w:type="dxa"/>
            <w:gridSpan w:val="2"/>
          </w:tcPr>
          <w:p w:rsidR="0066543A" w:rsidRPr="000E0A60" w:rsidRDefault="0066543A" w:rsidP="00D201C3">
            <w:pPr>
              <w:spacing w:after="0"/>
              <w:rPr>
                <w:sz w:val="18"/>
                <w:szCs w:val="18"/>
              </w:rPr>
            </w:pPr>
            <w:r w:rsidRPr="000E0A60">
              <w:rPr>
                <w:sz w:val="18"/>
                <w:szCs w:val="18"/>
              </w:rPr>
              <w:t>Case 1</w:t>
            </w:r>
          </w:p>
        </w:tc>
        <w:tc>
          <w:tcPr>
            <w:tcW w:w="2305" w:type="dxa"/>
            <w:gridSpan w:val="3"/>
          </w:tcPr>
          <w:p w:rsidR="0066543A" w:rsidRPr="000E0A60" w:rsidRDefault="0066543A" w:rsidP="00D201C3">
            <w:pPr>
              <w:spacing w:after="0"/>
              <w:rPr>
                <w:sz w:val="18"/>
                <w:szCs w:val="18"/>
              </w:rPr>
            </w:pPr>
            <w:r w:rsidRPr="000E0A60">
              <w:rPr>
                <w:sz w:val="18"/>
                <w:szCs w:val="18"/>
              </w:rPr>
              <w:t>Case 2</w:t>
            </w:r>
          </w:p>
        </w:tc>
        <w:tc>
          <w:tcPr>
            <w:tcW w:w="2407" w:type="dxa"/>
            <w:gridSpan w:val="3"/>
          </w:tcPr>
          <w:p w:rsidR="0066543A" w:rsidRPr="000E0A60" w:rsidRDefault="0066543A" w:rsidP="00D201C3">
            <w:pPr>
              <w:spacing w:after="0"/>
              <w:rPr>
                <w:sz w:val="18"/>
                <w:szCs w:val="18"/>
              </w:rPr>
            </w:pPr>
            <w:r w:rsidRPr="000E0A60">
              <w:rPr>
                <w:sz w:val="18"/>
                <w:szCs w:val="18"/>
              </w:rPr>
              <w:t>Case 3</w:t>
            </w:r>
          </w:p>
        </w:tc>
        <w:tc>
          <w:tcPr>
            <w:tcW w:w="1215" w:type="dxa"/>
            <w:vMerge w:val="restart"/>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1223"/>
          <w:jc w:val="center"/>
        </w:trPr>
        <w:tc>
          <w:tcPr>
            <w:tcW w:w="625" w:type="dxa"/>
            <w:vMerge/>
          </w:tcPr>
          <w:p w:rsidR="0066543A" w:rsidRPr="000E0A60" w:rsidRDefault="0066543A" w:rsidP="00D201C3">
            <w:pPr>
              <w:spacing w:after="0"/>
              <w:rPr>
                <w:sz w:val="18"/>
                <w:szCs w:val="18"/>
              </w:rPr>
            </w:pPr>
          </w:p>
        </w:tc>
        <w:tc>
          <w:tcPr>
            <w:tcW w:w="540" w:type="dxa"/>
            <w:vMerge/>
          </w:tcPr>
          <w:p w:rsidR="0066543A" w:rsidRPr="000E0A60" w:rsidRDefault="0066543A" w:rsidP="00D201C3">
            <w:pPr>
              <w:spacing w:after="0"/>
              <w:rPr>
                <w:sz w:val="18"/>
                <w:szCs w:val="18"/>
              </w:rPr>
            </w:pPr>
          </w:p>
        </w:tc>
        <w:tc>
          <w:tcPr>
            <w:tcW w:w="581" w:type="dxa"/>
            <w:vMerge/>
          </w:tcPr>
          <w:p w:rsidR="0066543A" w:rsidRPr="000E0A60" w:rsidRDefault="0066543A" w:rsidP="00D201C3">
            <w:pPr>
              <w:spacing w:after="0"/>
              <w:rPr>
                <w:sz w:val="18"/>
                <w:szCs w:val="18"/>
              </w:rPr>
            </w:pPr>
          </w:p>
        </w:tc>
        <w:tc>
          <w:tcPr>
            <w:tcW w:w="499" w:type="dxa"/>
            <w:vMerge/>
          </w:tcPr>
          <w:p w:rsidR="0066543A" w:rsidRPr="000E0A60" w:rsidRDefault="0066543A" w:rsidP="00D201C3">
            <w:pPr>
              <w:spacing w:after="0"/>
              <w:rPr>
                <w:sz w:val="18"/>
                <w:szCs w:val="18"/>
              </w:rPr>
            </w:pPr>
          </w:p>
        </w:tc>
        <w:tc>
          <w:tcPr>
            <w:tcW w:w="915"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40" w:type="dxa"/>
          </w:tcPr>
          <w:p w:rsidR="0066543A" w:rsidRPr="000E0A60" w:rsidRDefault="0066543A" w:rsidP="00D201C3">
            <w:pPr>
              <w:spacing w:after="0"/>
              <w:rPr>
                <w:sz w:val="18"/>
                <w:szCs w:val="18"/>
              </w:rPr>
            </w:pPr>
            <w:r w:rsidRPr="000E0A60">
              <w:rPr>
                <w:sz w:val="18"/>
                <w:szCs w:val="18"/>
              </w:rPr>
              <w:t xml:space="preserve">PDCCH blocking rate </w:t>
            </w:r>
          </w:p>
        </w:tc>
        <w:tc>
          <w:tcPr>
            <w:tcW w:w="74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55" w:type="dxa"/>
          </w:tcPr>
          <w:p w:rsidR="0066543A" w:rsidRPr="000E0A60" w:rsidRDefault="0066543A" w:rsidP="00D201C3">
            <w:pPr>
              <w:spacing w:after="0"/>
              <w:rPr>
                <w:sz w:val="18"/>
                <w:szCs w:val="18"/>
              </w:rPr>
            </w:pPr>
            <w:r w:rsidRPr="000E0A60">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Blocking rate increase relative to Case 1</w:t>
            </w:r>
          </w:p>
        </w:tc>
        <w:tc>
          <w:tcPr>
            <w:tcW w:w="81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D201C3">
            <w:pPr>
              <w:spacing w:after="0"/>
              <w:rPr>
                <w:sz w:val="18"/>
                <w:szCs w:val="18"/>
              </w:rPr>
            </w:pPr>
            <w:r w:rsidRPr="000E0A60">
              <w:rPr>
                <w:sz w:val="18"/>
                <w:szCs w:val="18"/>
              </w:rPr>
              <w:t xml:space="preserve">PDCCH blocking rate </w:t>
            </w:r>
          </w:p>
        </w:tc>
        <w:tc>
          <w:tcPr>
            <w:tcW w:w="787" w:type="dxa"/>
          </w:tcPr>
          <w:p w:rsidR="0066543A" w:rsidRPr="000E0A60" w:rsidRDefault="0066543A" w:rsidP="00D201C3">
            <w:pPr>
              <w:spacing w:after="0"/>
              <w:rPr>
                <w:sz w:val="18"/>
                <w:szCs w:val="18"/>
              </w:rPr>
            </w:pPr>
            <w:r w:rsidRPr="000E0A60">
              <w:rPr>
                <w:sz w:val="18"/>
                <w:szCs w:val="18"/>
              </w:rPr>
              <w:t>Blocking rate increase relative to Case 1</w:t>
            </w:r>
          </w:p>
        </w:tc>
        <w:tc>
          <w:tcPr>
            <w:tcW w:w="1215" w:type="dxa"/>
            <w:vMerge/>
          </w:tcPr>
          <w:p w:rsidR="0066543A" w:rsidRPr="000E0A60" w:rsidRDefault="0066543A" w:rsidP="00D201C3">
            <w:pPr>
              <w:spacing w:after="0"/>
              <w:rPr>
                <w:sz w:val="18"/>
                <w:szCs w:val="18"/>
              </w:rPr>
            </w:pPr>
          </w:p>
        </w:tc>
      </w:tr>
      <w:tr w:rsidR="0066543A" w:rsidRPr="000E0A60" w:rsidTr="00D201C3">
        <w:trPr>
          <w:trHeight w:val="154"/>
          <w:jc w:val="center"/>
        </w:trPr>
        <w:tc>
          <w:tcPr>
            <w:tcW w:w="625" w:type="dxa"/>
            <w:vMerge w:val="restart"/>
          </w:tcPr>
          <w:p w:rsidR="0066543A" w:rsidRPr="000E0A60" w:rsidRDefault="0066543A" w:rsidP="00D201C3">
            <w:pPr>
              <w:spacing w:after="0"/>
              <w:rPr>
                <w:sz w:val="18"/>
                <w:szCs w:val="18"/>
              </w:rPr>
            </w:pPr>
            <w:r w:rsidRPr="000E0A60">
              <w:rPr>
                <w:sz w:val="18"/>
                <w:szCs w:val="18"/>
              </w:rPr>
              <w:t>vivo</w:t>
            </w: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2</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sz w:val="18"/>
                <w:szCs w:val="18"/>
              </w:rPr>
            </w:pPr>
            <w:r w:rsidRPr="000E0A60">
              <w:rPr>
                <w:color w:val="000000"/>
                <w:sz w:val="18"/>
                <w:szCs w:val="18"/>
              </w:rPr>
              <w:t>0.00%</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sz w:val="18"/>
                <w:szCs w:val="18"/>
              </w:rPr>
            </w:pPr>
            <w:r w:rsidRPr="000E0A60">
              <w:rPr>
                <w:sz w:val="18"/>
                <w:szCs w:val="18"/>
              </w:rPr>
              <w:t>1.36%</w:t>
            </w:r>
          </w:p>
        </w:tc>
        <w:tc>
          <w:tcPr>
            <w:tcW w:w="810" w:type="dxa"/>
          </w:tcPr>
          <w:p w:rsidR="0066543A" w:rsidRPr="000E0A60" w:rsidRDefault="0066543A" w:rsidP="00D201C3">
            <w:pPr>
              <w:spacing w:after="0"/>
              <w:rPr>
                <w:sz w:val="18"/>
                <w:szCs w:val="18"/>
              </w:rPr>
            </w:pPr>
            <w:r w:rsidRPr="000E0A60">
              <w:rPr>
                <w:color w:val="000000"/>
                <w:sz w:val="18"/>
                <w:szCs w:val="18"/>
              </w:rPr>
              <w:t>1.36%</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1.17%</w:t>
            </w:r>
          </w:p>
        </w:tc>
        <w:tc>
          <w:tcPr>
            <w:tcW w:w="787" w:type="dxa"/>
          </w:tcPr>
          <w:p w:rsidR="0066543A" w:rsidRPr="000E0A60" w:rsidRDefault="0066543A" w:rsidP="00D201C3">
            <w:pPr>
              <w:spacing w:after="0"/>
              <w:rPr>
                <w:sz w:val="18"/>
                <w:szCs w:val="18"/>
              </w:rPr>
            </w:pPr>
            <w:r w:rsidRPr="000E0A60">
              <w:rPr>
                <w:sz w:val="18"/>
                <w:szCs w:val="18"/>
              </w:rPr>
              <w:t>1.17%</w:t>
            </w:r>
          </w:p>
        </w:tc>
        <w:tc>
          <w:tcPr>
            <w:tcW w:w="1215" w:type="dxa"/>
          </w:tcPr>
          <w:p w:rsidR="0066543A" w:rsidRPr="000E0A60" w:rsidRDefault="0066543A" w:rsidP="00D201C3">
            <w:pPr>
              <w:spacing w:after="0"/>
              <w:rPr>
                <w:sz w:val="18"/>
                <w:szCs w:val="18"/>
              </w:rPr>
            </w:pPr>
          </w:p>
        </w:tc>
      </w:tr>
      <w:tr w:rsidR="0066543A" w:rsidRPr="000E0A60" w:rsidTr="00D201C3">
        <w:trPr>
          <w:trHeight w:val="178"/>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3</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0.56%</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2.14%</w:t>
            </w:r>
          </w:p>
        </w:tc>
        <w:tc>
          <w:tcPr>
            <w:tcW w:w="810" w:type="dxa"/>
          </w:tcPr>
          <w:p w:rsidR="0066543A" w:rsidRPr="000E0A60" w:rsidRDefault="0066543A" w:rsidP="00D201C3">
            <w:pPr>
              <w:spacing w:after="0"/>
              <w:rPr>
                <w:sz w:val="18"/>
                <w:szCs w:val="18"/>
              </w:rPr>
            </w:pPr>
            <w:r w:rsidRPr="000E0A60">
              <w:rPr>
                <w:color w:val="000000"/>
                <w:sz w:val="18"/>
                <w:szCs w:val="18"/>
              </w:rPr>
              <w:t>1.58%</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2.32%</w:t>
            </w:r>
          </w:p>
        </w:tc>
        <w:tc>
          <w:tcPr>
            <w:tcW w:w="787" w:type="dxa"/>
          </w:tcPr>
          <w:p w:rsidR="0066543A" w:rsidRPr="000E0A60" w:rsidRDefault="0066543A" w:rsidP="00D201C3">
            <w:pPr>
              <w:spacing w:after="0"/>
              <w:rPr>
                <w:sz w:val="18"/>
                <w:szCs w:val="18"/>
              </w:rPr>
            </w:pPr>
            <w:r w:rsidRPr="000E0A60">
              <w:rPr>
                <w:sz w:val="18"/>
                <w:szCs w:val="18"/>
              </w:rPr>
              <w:t>1.76%</w:t>
            </w:r>
          </w:p>
        </w:tc>
        <w:tc>
          <w:tcPr>
            <w:tcW w:w="1215" w:type="dxa"/>
          </w:tcPr>
          <w:p w:rsidR="0066543A" w:rsidRPr="000E0A60" w:rsidRDefault="0066543A" w:rsidP="00D201C3">
            <w:pPr>
              <w:spacing w:after="0"/>
              <w:rPr>
                <w:sz w:val="18"/>
                <w:szCs w:val="18"/>
              </w:rPr>
            </w:pPr>
          </w:p>
        </w:tc>
      </w:tr>
      <w:tr w:rsidR="0066543A" w:rsidRPr="000E0A60" w:rsidTr="00D201C3">
        <w:trPr>
          <w:trHeight w:val="188"/>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4</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1.31%</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2.94%</w:t>
            </w:r>
          </w:p>
        </w:tc>
        <w:tc>
          <w:tcPr>
            <w:tcW w:w="810" w:type="dxa"/>
          </w:tcPr>
          <w:p w:rsidR="0066543A" w:rsidRPr="000E0A60" w:rsidRDefault="0066543A" w:rsidP="00D201C3">
            <w:pPr>
              <w:spacing w:after="0"/>
              <w:rPr>
                <w:sz w:val="18"/>
                <w:szCs w:val="18"/>
              </w:rPr>
            </w:pPr>
            <w:r w:rsidRPr="000E0A60">
              <w:rPr>
                <w:color w:val="000000"/>
                <w:sz w:val="18"/>
                <w:szCs w:val="18"/>
              </w:rPr>
              <w:t>1.63%</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3.35%</w:t>
            </w:r>
          </w:p>
        </w:tc>
        <w:tc>
          <w:tcPr>
            <w:tcW w:w="787" w:type="dxa"/>
          </w:tcPr>
          <w:p w:rsidR="0066543A" w:rsidRPr="000E0A60" w:rsidRDefault="0066543A" w:rsidP="00D201C3">
            <w:pPr>
              <w:spacing w:after="0"/>
              <w:rPr>
                <w:sz w:val="18"/>
                <w:szCs w:val="18"/>
              </w:rPr>
            </w:pPr>
            <w:r w:rsidRPr="000E0A60">
              <w:rPr>
                <w:sz w:val="18"/>
                <w:szCs w:val="18"/>
              </w:rPr>
              <w:t>2.04%</w:t>
            </w:r>
          </w:p>
        </w:tc>
        <w:tc>
          <w:tcPr>
            <w:tcW w:w="1215" w:type="dxa"/>
          </w:tcPr>
          <w:p w:rsidR="0066543A" w:rsidRPr="000E0A60" w:rsidRDefault="0066543A" w:rsidP="00D201C3">
            <w:pPr>
              <w:spacing w:after="0"/>
              <w:rPr>
                <w:sz w:val="18"/>
                <w:szCs w:val="18"/>
              </w:rPr>
            </w:pPr>
          </w:p>
        </w:tc>
      </w:tr>
      <w:tr w:rsidR="0066543A" w:rsidRPr="000E0A60" w:rsidTr="00D201C3">
        <w:trPr>
          <w:trHeight w:val="178"/>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5</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1.90%</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3.73%</w:t>
            </w:r>
          </w:p>
        </w:tc>
        <w:tc>
          <w:tcPr>
            <w:tcW w:w="810" w:type="dxa"/>
          </w:tcPr>
          <w:p w:rsidR="0066543A" w:rsidRPr="000E0A60" w:rsidRDefault="0066543A" w:rsidP="00D201C3">
            <w:pPr>
              <w:spacing w:after="0"/>
              <w:rPr>
                <w:sz w:val="18"/>
                <w:szCs w:val="18"/>
              </w:rPr>
            </w:pPr>
            <w:r w:rsidRPr="000E0A60">
              <w:rPr>
                <w:color w:val="000000"/>
                <w:sz w:val="18"/>
                <w:szCs w:val="18"/>
              </w:rPr>
              <w:t>1.83%</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4.14%</w:t>
            </w:r>
          </w:p>
        </w:tc>
        <w:tc>
          <w:tcPr>
            <w:tcW w:w="787" w:type="dxa"/>
          </w:tcPr>
          <w:p w:rsidR="0066543A" w:rsidRPr="000E0A60" w:rsidRDefault="0066543A" w:rsidP="00D201C3">
            <w:pPr>
              <w:spacing w:after="0"/>
              <w:rPr>
                <w:sz w:val="18"/>
                <w:szCs w:val="18"/>
              </w:rPr>
            </w:pPr>
            <w:r w:rsidRPr="000E0A60">
              <w:rPr>
                <w:sz w:val="18"/>
                <w:szCs w:val="18"/>
              </w:rPr>
              <w:t>2.24%</w:t>
            </w:r>
          </w:p>
        </w:tc>
        <w:tc>
          <w:tcPr>
            <w:tcW w:w="1215" w:type="dxa"/>
          </w:tcPr>
          <w:p w:rsidR="0066543A" w:rsidRPr="000E0A60" w:rsidRDefault="0066543A" w:rsidP="00D201C3">
            <w:pPr>
              <w:spacing w:after="0"/>
              <w:rPr>
                <w:sz w:val="18"/>
                <w:szCs w:val="18"/>
              </w:rPr>
            </w:pPr>
          </w:p>
        </w:tc>
      </w:tr>
      <w:tr w:rsidR="0066543A" w:rsidRPr="000E0A60" w:rsidTr="00D201C3">
        <w:trPr>
          <w:trHeight w:val="163"/>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1~5</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0.02%</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0.17%</w:t>
            </w:r>
          </w:p>
        </w:tc>
        <w:tc>
          <w:tcPr>
            <w:tcW w:w="810" w:type="dxa"/>
          </w:tcPr>
          <w:p w:rsidR="0066543A" w:rsidRPr="000E0A60" w:rsidRDefault="0066543A" w:rsidP="00D201C3">
            <w:pPr>
              <w:spacing w:after="0"/>
              <w:rPr>
                <w:sz w:val="18"/>
                <w:szCs w:val="18"/>
              </w:rPr>
            </w:pPr>
            <w:r w:rsidRPr="000E0A60">
              <w:rPr>
                <w:color w:val="000000"/>
                <w:sz w:val="18"/>
                <w:szCs w:val="18"/>
              </w:rPr>
              <w:t>0.15%</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0.05%</w:t>
            </w:r>
          </w:p>
        </w:tc>
        <w:tc>
          <w:tcPr>
            <w:tcW w:w="787" w:type="dxa"/>
          </w:tcPr>
          <w:p w:rsidR="0066543A" w:rsidRPr="000E0A60" w:rsidRDefault="0066543A" w:rsidP="00D201C3">
            <w:pPr>
              <w:spacing w:after="0"/>
              <w:rPr>
                <w:sz w:val="18"/>
                <w:szCs w:val="18"/>
              </w:rPr>
            </w:pPr>
            <w:r w:rsidRPr="000E0A60">
              <w:rPr>
                <w:sz w:val="18"/>
                <w:szCs w:val="18"/>
              </w:rPr>
              <w:t>0.03%</w:t>
            </w:r>
          </w:p>
        </w:tc>
        <w:tc>
          <w:tcPr>
            <w:tcW w:w="1215"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338"/>
          <w:jc w:val="center"/>
        </w:trPr>
        <w:tc>
          <w:tcPr>
            <w:tcW w:w="9827" w:type="dxa"/>
            <w:gridSpan w:val="13"/>
          </w:tcPr>
          <w:p w:rsidR="0066543A" w:rsidRPr="000E0A60" w:rsidRDefault="0066543A" w:rsidP="00D201C3">
            <w:pPr>
              <w:spacing w:after="0"/>
              <w:ind w:left="630" w:hanging="63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tc>
      </w:tr>
    </w:tbl>
    <w:p w:rsidR="0066543A" w:rsidRPr="000E0A60" w:rsidRDefault="0066543A" w:rsidP="0066543A">
      <w:pPr>
        <w:rPr>
          <w:b/>
          <w:bCs/>
          <w:u w:val="single"/>
        </w:rPr>
      </w:pPr>
    </w:p>
    <w:p w:rsidR="0066543A" w:rsidRPr="000010FA" w:rsidRDefault="0066543A" w:rsidP="00505E7F">
      <w:pPr>
        <w:pStyle w:val="TH"/>
      </w:pPr>
      <w:r w:rsidRPr="000010FA">
        <w:t>Table B.1-6: PDCCH blocking rate for FR1, with 15kHz/20MHz, CORESET duration: 3 symbols, Delay toleration: 1</w:t>
      </w:r>
    </w:p>
    <w:tbl>
      <w:tblPr>
        <w:tblStyle w:val="TableGrid"/>
        <w:tblW w:w="9895" w:type="dxa"/>
        <w:jc w:val="center"/>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66543A" w:rsidRPr="000E0A60" w:rsidTr="00D201C3">
        <w:trPr>
          <w:trHeight w:val="191"/>
          <w:jc w:val="center"/>
        </w:trPr>
        <w:tc>
          <w:tcPr>
            <w:tcW w:w="73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3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AL distribution in Table1</w:t>
            </w:r>
            <w:r>
              <w:rPr>
                <w:sz w:val="18"/>
                <w:szCs w:val="18"/>
              </w:rPr>
              <w:t xml:space="preserve"> 6.2-5</w:t>
            </w:r>
          </w:p>
        </w:tc>
        <w:tc>
          <w:tcPr>
            <w:tcW w:w="531"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536"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535" w:type="dxa"/>
            <w:gridSpan w:val="2"/>
          </w:tcPr>
          <w:p w:rsidR="0066543A" w:rsidRPr="000E0A60" w:rsidRDefault="0066543A" w:rsidP="00D201C3">
            <w:pPr>
              <w:spacing w:after="0"/>
              <w:rPr>
                <w:sz w:val="18"/>
                <w:szCs w:val="18"/>
              </w:rPr>
            </w:pPr>
            <w:r w:rsidRPr="000E0A60">
              <w:rPr>
                <w:sz w:val="18"/>
                <w:szCs w:val="18"/>
              </w:rPr>
              <w:t>Case 1</w:t>
            </w:r>
          </w:p>
        </w:tc>
        <w:tc>
          <w:tcPr>
            <w:tcW w:w="2429" w:type="dxa"/>
            <w:gridSpan w:val="3"/>
          </w:tcPr>
          <w:p w:rsidR="0066543A" w:rsidRPr="000E0A60" w:rsidRDefault="0066543A" w:rsidP="00D201C3">
            <w:pPr>
              <w:spacing w:after="0"/>
              <w:rPr>
                <w:sz w:val="18"/>
                <w:szCs w:val="18"/>
              </w:rPr>
            </w:pPr>
            <w:r w:rsidRPr="000E0A60">
              <w:rPr>
                <w:sz w:val="18"/>
                <w:szCs w:val="18"/>
              </w:rPr>
              <w:t>Case 2</w:t>
            </w:r>
          </w:p>
        </w:tc>
        <w:tc>
          <w:tcPr>
            <w:tcW w:w="2700" w:type="dxa"/>
            <w:gridSpan w:val="3"/>
          </w:tcPr>
          <w:p w:rsidR="0066543A" w:rsidRPr="000E0A60" w:rsidRDefault="0066543A" w:rsidP="00D201C3">
            <w:pPr>
              <w:spacing w:after="0"/>
              <w:rPr>
                <w:sz w:val="18"/>
                <w:szCs w:val="18"/>
              </w:rPr>
            </w:pPr>
            <w:r w:rsidRPr="000E0A60">
              <w:rPr>
                <w:sz w:val="18"/>
                <w:szCs w:val="18"/>
              </w:rPr>
              <w:t>Case 3</w:t>
            </w:r>
          </w:p>
        </w:tc>
        <w:tc>
          <w:tcPr>
            <w:tcW w:w="900" w:type="dxa"/>
            <w:vMerge w:val="restart"/>
          </w:tcPr>
          <w:p w:rsidR="0066543A" w:rsidRPr="000E0A60" w:rsidRDefault="0066543A" w:rsidP="00D201C3">
            <w:pPr>
              <w:spacing w:after="0"/>
              <w:rPr>
                <w:sz w:val="18"/>
                <w:szCs w:val="18"/>
              </w:rPr>
            </w:pPr>
            <w:r w:rsidRPr="000E0A60">
              <w:rPr>
                <w:sz w:val="18"/>
                <w:szCs w:val="18"/>
              </w:rPr>
              <w:t xml:space="preserve">Note </w:t>
            </w:r>
          </w:p>
        </w:tc>
      </w:tr>
      <w:tr w:rsidR="0066543A" w:rsidRPr="000E0A60" w:rsidTr="00D201C3">
        <w:trPr>
          <w:trHeight w:val="360"/>
          <w:jc w:val="center"/>
        </w:trPr>
        <w:tc>
          <w:tcPr>
            <w:tcW w:w="732" w:type="dxa"/>
            <w:vMerge/>
          </w:tcPr>
          <w:p w:rsidR="0066543A" w:rsidRPr="000E0A60" w:rsidRDefault="0066543A" w:rsidP="00D201C3">
            <w:pPr>
              <w:spacing w:after="0"/>
              <w:rPr>
                <w:sz w:val="18"/>
                <w:szCs w:val="18"/>
              </w:rPr>
            </w:pPr>
          </w:p>
        </w:tc>
        <w:tc>
          <w:tcPr>
            <w:tcW w:w="532" w:type="dxa"/>
            <w:vMerge/>
          </w:tcPr>
          <w:p w:rsidR="0066543A" w:rsidRPr="000E0A60" w:rsidRDefault="0066543A" w:rsidP="00D201C3">
            <w:pPr>
              <w:spacing w:after="0"/>
              <w:rPr>
                <w:sz w:val="18"/>
                <w:szCs w:val="18"/>
              </w:rPr>
            </w:pPr>
          </w:p>
        </w:tc>
        <w:tc>
          <w:tcPr>
            <w:tcW w:w="531" w:type="dxa"/>
            <w:vMerge/>
          </w:tcPr>
          <w:p w:rsidR="0066543A" w:rsidRPr="000E0A60" w:rsidRDefault="0066543A" w:rsidP="00D201C3">
            <w:pPr>
              <w:spacing w:after="0"/>
              <w:rPr>
                <w:sz w:val="18"/>
                <w:szCs w:val="18"/>
              </w:rPr>
            </w:pPr>
          </w:p>
        </w:tc>
        <w:tc>
          <w:tcPr>
            <w:tcW w:w="536" w:type="dxa"/>
            <w:vMerge/>
          </w:tcPr>
          <w:p w:rsidR="0066543A" w:rsidRPr="000E0A60" w:rsidRDefault="0066543A" w:rsidP="00D201C3">
            <w:pPr>
              <w:spacing w:after="0"/>
              <w:rPr>
                <w:sz w:val="18"/>
                <w:szCs w:val="18"/>
              </w:rPr>
            </w:pPr>
          </w:p>
        </w:tc>
        <w:tc>
          <w:tcPr>
            <w:tcW w:w="801"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34" w:type="dxa"/>
          </w:tcPr>
          <w:p w:rsidR="0066543A" w:rsidRPr="000E0A60" w:rsidRDefault="0066543A" w:rsidP="00D201C3">
            <w:pPr>
              <w:spacing w:after="0"/>
              <w:rPr>
                <w:sz w:val="18"/>
                <w:szCs w:val="18"/>
              </w:rPr>
            </w:pPr>
            <w:r w:rsidRPr="000E0A60">
              <w:rPr>
                <w:sz w:val="18"/>
                <w:szCs w:val="18"/>
              </w:rPr>
              <w:t xml:space="preserve">PDCCH blocking rate </w:t>
            </w:r>
          </w:p>
        </w:tc>
        <w:tc>
          <w:tcPr>
            <w:tcW w:w="734" w:type="dxa"/>
          </w:tcPr>
          <w:p w:rsidR="0066543A" w:rsidRPr="000E0A60" w:rsidRDefault="0066543A" w:rsidP="00D201C3">
            <w:pPr>
              <w:spacing w:after="0"/>
              <w:rPr>
                <w:sz w:val="18"/>
                <w:szCs w:val="18"/>
              </w:rPr>
            </w:pPr>
            <w:r w:rsidRPr="000E0A60">
              <w:rPr>
                <w:sz w:val="18"/>
                <w:szCs w:val="18"/>
              </w:rPr>
              <w:t># PDCCH candidates for AL [1,2,4,8,16] in Table</w:t>
            </w:r>
            <w:r>
              <w:rPr>
                <w:sz w:val="18"/>
                <w:szCs w:val="18"/>
              </w:rPr>
              <w:t xml:space="preserve"> 6.2-6</w:t>
            </w:r>
          </w:p>
        </w:tc>
        <w:tc>
          <w:tcPr>
            <w:tcW w:w="795" w:type="dxa"/>
          </w:tcPr>
          <w:p w:rsidR="0066543A" w:rsidRPr="000E0A60" w:rsidRDefault="0066543A" w:rsidP="00D201C3">
            <w:pPr>
              <w:spacing w:after="0"/>
              <w:rPr>
                <w:sz w:val="18"/>
                <w:szCs w:val="18"/>
              </w:rPr>
            </w:pPr>
            <w:r w:rsidRPr="000E0A60">
              <w:rPr>
                <w:sz w:val="18"/>
                <w:szCs w:val="18"/>
              </w:rPr>
              <w:t xml:space="preserve">PDCCH blocking rate </w:t>
            </w:r>
          </w:p>
        </w:tc>
        <w:tc>
          <w:tcPr>
            <w:tcW w:w="900" w:type="dxa"/>
          </w:tcPr>
          <w:p w:rsidR="0066543A" w:rsidRPr="000E0A60" w:rsidRDefault="0066543A" w:rsidP="00D201C3">
            <w:pPr>
              <w:spacing w:after="0"/>
              <w:rPr>
                <w:sz w:val="18"/>
                <w:szCs w:val="18"/>
              </w:rPr>
            </w:pPr>
            <w:r w:rsidRPr="000E0A60">
              <w:rPr>
                <w:sz w:val="18"/>
                <w:szCs w:val="18"/>
              </w:rPr>
              <w:t>Blocking rate increase relative to Case 1</w:t>
            </w:r>
          </w:p>
        </w:tc>
        <w:tc>
          <w:tcPr>
            <w:tcW w:w="81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D201C3">
            <w:pPr>
              <w:spacing w:after="0"/>
              <w:rPr>
                <w:sz w:val="18"/>
                <w:szCs w:val="18"/>
              </w:rPr>
            </w:pPr>
            <w:r w:rsidRPr="000E0A60">
              <w:rPr>
                <w:sz w:val="18"/>
                <w:szCs w:val="18"/>
              </w:rPr>
              <w:t xml:space="preserve">PDCCH blocking rate </w:t>
            </w:r>
          </w:p>
        </w:tc>
        <w:tc>
          <w:tcPr>
            <w:tcW w:w="1080" w:type="dxa"/>
          </w:tcPr>
          <w:p w:rsidR="0066543A" w:rsidRPr="000E0A60" w:rsidRDefault="0066543A" w:rsidP="00D201C3">
            <w:pPr>
              <w:spacing w:after="0"/>
              <w:rPr>
                <w:sz w:val="18"/>
                <w:szCs w:val="18"/>
              </w:rPr>
            </w:pPr>
            <w:r w:rsidRPr="000E0A60">
              <w:rPr>
                <w:sz w:val="18"/>
                <w:szCs w:val="18"/>
              </w:rPr>
              <w:t>Blocking rate increase relative to Case 1</w:t>
            </w:r>
          </w:p>
        </w:tc>
        <w:tc>
          <w:tcPr>
            <w:tcW w:w="900" w:type="dxa"/>
            <w:vMerge/>
          </w:tcPr>
          <w:p w:rsidR="0066543A" w:rsidRPr="000E0A60" w:rsidRDefault="0066543A" w:rsidP="00D201C3">
            <w:pPr>
              <w:spacing w:after="0"/>
              <w:rPr>
                <w:sz w:val="18"/>
                <w:szCs w:val="18"/>
              </w:rPr>
            </w:pPr>
          </w:p>
        </w:tc>
      </w:tr>
      <w:tr w:rsidR="0066543A" w:rsidRPr="000E0A60" w:rsidTr="00D201C3">
        <w:trPr>
          <w:trHeight w:val="191"/>
          <w:jc w:val="center"/>
        </w:trPr>
        <w:tc>
          <w:tcPr>
            <w:tcW w:w="732" w:type="dxa"/>
            <w:vMerge w:val="restart"/>
          </w:tcPr>
          <w:p w:rsidR="0066543A" w:rsidRPr="000E0A60" w:rsidRDefault="0066543A" w:rsidP="00D201C3">
            <w:pPr>
              <w:spacing w:after="0"/>
              <w:rPr>
                <w:sz w:val="18"/>
                <w:szCs w:val="18"/>
              </w:rPr>
            </w:pPr>
            <w:r w:rsidRPr="000E0A60">
              <w:rPr>
                <w:sz w:val="18"/>
                <w:szCs w:val="18"/>
              </w:rPr>
              <w:t>vivo</w:t>
            </w: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2</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0.00%</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0.89%</w:t>
            </w:r>
          </w:p>
        </w:tc>
        <w:tc>
          <w:tcPr>
            <w:tcW w:w="900" w:type="dxa"/>
          </w:tcPr>
          <w:p w:rsidR="0066543A" w:rsidRPr="000E0A60" w:rsidRDefault="0066543A" w:rsidP="00D201C3">
            <w:pPr>
              <w:spacing w:after="0"/>
              <w:rPr>
                <w:sz w:val="18"/>
                <w:szCs w:val="18"/>
              </w:rPr>
            </w:pPr>
            <w:r w:rsidRPr="000E0A60">
              <w:rPr>
                <w:sz w:val="18"/>
                <w:szCs w:val="18"/>
              </w:rPr>
              <w:t>0.89%</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0.90%</w:t>
            </w:r>
          </w:p>
        </w:tc>
        <w:tc>
          <w:tcPr>
            <w:tcW w:w="1080" w:type="dxa"/>
          </w:tcPr>
          <w:p w:rsidR="0066543A" w:rsidRPr="000E0A60" w:rsidRDefault="0066543A" w:rsidP="00D201C3">
            <w:pPr>
              <w:spacing w:after="0"/>
              <w:rPr>
                <w:sz w:val="18"/>
                <w:szCs w:val="18"/>
              </w:rPr>
            </w:pPr>
            <w:r w:rsidRPr="000E0A60">
              <w:rPr>
                <w:sz w:val="18"/>
                <w:szCs w:val="18"/>
              </w:rPr>
              <w:t>0.90%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3</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0.34%</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1.54%</w:t>
            </w:r>
          </w:p>
        </w:tc>
        <w:tc>
          <w:tcPr>
            <w:tcW w:w="900" w:type="dxa"/>
          </w:tcPr>
          <w:p w:rsidR="0066543A" w:rsidRPr="000E0A60" w:rsidRDefault="0066543A" w:rsidP="00D201C3">
            <w:pPr>
              <w:spacing w:after="0"/>
              <w:rPr>
                <w:sz w:val="18"/>
                <w:szCs w:val="18"/>
              </w:rPr>
            </w:pPr>
            <w:r w:rsidRPr="000E0A60">
              <w:rPr>
                <w:sz w:val="18"/>
                <w:szCs w:val="18"/>
              </w:rPr>
              <w:t>1.20%</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1.59%</w:t>
            </w:r>
          </w:p>
        </w:tc>
        <w:tc>
          <w:tcPr>
            <w:tcW w:w="1080" w:type="dxa"/>
          </w:tcPr>
          <w:p w:rsidR="0066543A" w:rsidRPr="000E0A60" w:rsidRDefault="0066543A" w:rsidP="00D201C3">
            <w:pPr>
              <w:spacing w:after="0"/>
              <w:rPr>
                <w:sz w:val="18"/>
                <w:szCs w:val="18"/>
              </w:rPr>
            </w:pPr>
            <w:r w:rsidRPr="000E0A60">
              <w:rPr>
                <w:sz w:val="18"/>
                <w:szCs w:val="18"/>
              </w:rPr>
              <w:t>1.25%</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4</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0.62%</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2.25%</w:t>
            </w:r>
          </w:p>
        </w:tc>
        <w:tc>
          <w:tcPr>
            <w:tcW w:w="900" w:type="dxa"/>
          </w:tcPr>
          <w:p w:rsidR="0066543A" w:rsidRPr="000E0A60" w:rsidRDefault="0066543A" w:rsidP="00D201C3">
            <w:pPr>
              <w:spacing w:after="0"/>
              <w:rPr>
                <w:sz w:val="18"/>
                <w:szCs w:val="18"/>
              </w:rPr>
            </w:pPr>
            <w:r w:rsidRPr="000E0A60">
              <w:rPr>
                <w:sz w:val="18"/>
                <w:szCs w:val="18"/>
              </w:rPr>
              <w:t>1.63%</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2.16%</w:t>
            </w:r>
          </w:p>
        </w:tc>
        <w:tc>
          <w:tcPr>
            <w:tcW w:w="1080" w:type="dxa"/>
          </w:tcPr>
          <w:p w:rsidR="0066543A" w:rsidRPr="000E0A60" w:rsidRDefault="0066543A" w:rsidP="00D201C3">
            <w:pPr>
              <w:spacing w:after="0"/>
              <w:rPr>
                <w:sz w:val="18"/>
                <w:szCs w:val="18"/>
              </w:rPr>
            </w:pPr>
            <w:r w:rsidRPr="000E0A60">
              <w:rPr>
                <w:sz w:val="18"/>
                <w:szCs w:val="18"/>
              </w:rPr>
              <w:t>1.54%</w:t>
            </w:r>
          </w:p>
        </w:tc>
        <w:tc>
          <w:tcPr>
            <w:tcW w:w="900" w:type="dxa"/>
          </w:tcPr>
          <w:p w:rsidR="0066543A" w:rsidRPr="000E0A60" w:rsidRDefault="0066543A" w:rsidP="00D201C3">
            <w:pPr>
              <w:spacing w:after="0"/>
              <w:rPr>
                <w:sz w:val="18"/>
                <w:szCs w:val="18"/>
              </w:rPr>
            </w:pPr>
          </w:p>
        </w:tc>
      </w:tr>
      <w:tr w:rsidR="0066543A" w:rsidRPr="000E0A60" w:rsidTr="00D201C3">
        <w:trPr>
          <w:trHeight w:val="59"/>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5</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1.08%</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2.76%</w:t>
            </w:r>
          </w:p>
        </w:tc>
        <w:tc>
          <w:tcPr>
            <w:tcW w:w="900" w:type="dxa"/>
          </w:tcPr>
          <w:p w:rsidR="0066543A" w:rsidRPr="000E0A60" w:rsidRDefault="0066543A" w:rsidP="00D201C3">
            <w:pPr>
              <w:spacing w:after="0"/>
              <w:rPr>
                <w:sz w:val="18"/>
                <w:szCs w:val="18"/>
              </w:rPr>
            </w:pPr>
            <w:r w:rsidRPr="000E0A60">
              <w:rPr>
                <w:sz w:val="18"/>
                <w:szCs w:val="18"/>
              </w:rPr>
              <w:t>1.68%</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2.82%</w:t>
            </w:r>
          </w:p>
        </w:tc>
        <w:tc>
          <w:tcPr>
            <w:tcW w:w="1080" w:type="dxa"/>
          </w:tcPr>
          <w:p w:rsidR="0066543A" w:rsidRPr="000E0A60" w:rsidRDefault="0066543A" w:rsidP="00D201C3">
            <w:pPr>
              <w:spacing w:after="0"/>
              <w:rPr>
                <w:sz w:val="18"/>
                <w:szCs w:val="18"/>
              </w:rPr>
            </w:pPr>
            <w:r w:rsidRPr="000E0A60">
              <w:rPr>
                <w:sz w:val="18"/>
                <w:szCs w:val="18"/>
              </w:rPr>
              <w:t>1.74%</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1~5</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0.01%</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0.18%</w:t>
            </w:r>
          </w:p>
        </w:tc>
        <w:tc>
          <w:tcPr>
            <w:tcW w:w="900" w:type="dxa"/>
          </w:tcPr>
          <w:p w:rsidR="0066543A" w:rsidRPr="000E0A60" w:rsidRDefault="0066543A" w:rsidP="00D201C3">
            <w:pPr>
              <w:spacing w:after="0"/>
              <w:rPr>
                <w:sz w:val="18"/>
                <w:szCs w:val="18"/>
              </w:rPr>
            </w:pPr>
            <w:r w:rsidRPr="000E0A60">
              <w:rPr>
                <w:sz w:val="18"/>
                <w:szCs w:val="18"/>
              </w:rPr>
              <w:t>0.17%</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0.25%</w:t>
            </w:r>
          </w:p>
        </w:tc>
        <w:tc>
          <w:tcPr>
            <w:tcW w:w="1080" w:type="dxa"/>
          </w:tcPr>
          <w:p w:rsidR="0066543A" w:rsidRPr="000E0A60" w:rsidRDefault="0066543A" w:rsidP="00D201C3">
            <w:pPr>
              <w:spacing w:after="0"/>
              <w:rPr>
                <w:sz w:val="18"/>
                <w:szCs w:val="18"/>
              </w:rPr>
            </w:pPr>
            <w:r w:rsidRPr="000E0A60">
              <w:rPr>
                <w:sz w:val="18"/>
                <w:szCs w:val="18"/>
              </w:rPr>
              <w:t>0.24%</w:t>
            </w:r>
          </w:p>
        </w:tc>
        <w:tc>
          <w:tcPr>
            <w:tcW w:w="900"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191"/>
          <w:jc w:val="center"/>
        </w:trPr>
        <w:tc>
          <w:tcPr>
            <w:tcW w:w="732" w:type="dxa"/>
            <w:vMerge w:val="restart"/>
          </w:tcPr>
          <w:p w:rsidR="0066543A" w:rsidRPr="000E0A60" w:rsidRDefault="0066543A" w:rsidP="00D201C3">
            <w:pPr>
              <w:spacing w:after="0"/>
              <w:rPr>
                <w:sz w:val="18"/>
                <w:szCs w:val="18"/>
              </w:rPr>
            </w:pPr>
            <w:r w:rsidRPr="000E0A60">
              <w:rPr>
                <w:sz w:val="18"/>
                <w:szCs w:val="18"/>
              </w:rPr>
              <w:t xml:space="preserve">Nokia </w:t>
            </w: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2</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0.00%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0.00%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0.00%</w:t>
            </w:r>
          </w:p>
        </w:tc>
        <w:tc>
          <w:tcPr>
            <w:tcW w:w="1080" w:type="dxa"/>
          </w:tcPr>
          <w:p w:rsidR="0066543A" w:rsidRPr="000E0A60" w:rsidRDefault="0066543A" w:rsidP="00D201C3">
            <w:pPr>
              <w:spacing w:after="0"/>
              <w:rPr>
                <w:sz w:val="18"/>
                <w:szCs w:val="18"/>
              </w:rPr>
            </w:pPr>
            <w:r w:rsidRPr="000E0A60">
              <w:rPr>
                <w:sz w:val="18"/>
                <w:szCs w:val="18"/>
              </w:rPr>
              <w:t>0.00%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3</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1.00%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1.00%</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4</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2.00%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3.00%</w:t>
            </w:r>
          </w:p>
        </w:tc>
        <w:tc>
          <w:tcPr>
            <w:tcW w:w="900" w:type="dxa"/>
          </w:tcPr>
          <w:p w:rsidR="0066543A" w:rsidRPr="000E0A60" w:rsidRDefault="0066543A" w:rsidP="00D201C3">
            <w:pPr>
              <w:spacing w:after="0"/>
              <w:rPr>
                <w:sz w:val="18"/>
                <w:szCs w:val="18"/>
              </w:rPr>
            </w:pPr>
            <w:r w:rsidRPr="000E0A60">
              <w:rPr>
                <w:sz w:val="18"/>
                <w:szCs w:val="18"/>
              </w:rPr>
              <w:t>1.00%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6.00%</w:t>
            </w:r>
          </w:p>
        </w:tc>
        <w:tc>
          <w:tcPr>
            <w:tcW w:w="108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5</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4.00%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7.00%</w:t>
            </w:r>
          </w:p>
        </w:tc>
        <w:tc>
          <w:tcPr>
            <w:tcW w:w="900" w:type="dxa"/>
          </w:tcPr>
          <w:p w:rsidR="0066543A" w:rsidRPr="000E0A60" w:rsidRDefault="0066543A" w:rsidP="00D201C3">
            <w:pPr>
              <w:spacing w:after="0"/>
              <w:rPr>
                <w:sz w:val="18"/>
                <w:szCs w:val="18"/>
              </w:rPr>
            </w:pPr>
            <w:r w:rsidRPr="000E0A60">
              <w:rPr>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11.0%</w:t>
            </w:r>
          </w:p>
        </w:tc>
        <w:tc>
          <w:tcPr>
            <w:tcW w:w="1080" w:type="dxa"/>
          </w:tcPr>
          <w:p w:rsidR="0066543A" w:rsidRPr="000E0A60" w:rsidRDefault="0066543A" w:rsidP="00D201C3">
            <w:pPr>
              <w:spacing w:after="0"/>
              <w:rPr>
                <w:sz w:val="18"/>
                <w:szCs w:val="18"/>
              </w:rPr>
            </w:pPr>
            <w:r w:rsidRPr="000E0A60">
              <w:rPr>
                <w:sz w:val="18"/>
                <w:szCs w:val="18"/>
              </w:rPr>
              <w:t>7.00%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6</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12.0%</w:t>
            </w:r>
          </w:p>
        </w:tc>
        <w:tc>
          <w:tcPr>
            <w:tcW w:w="900"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16.0%</w:t>
            </w:r>
          </w:p>
        </w:tc>
        <w:tc>
          <w:tcPr>
            <w:tcW w:w="1080" w:type="dxa"/>
          </w:tcPr>
          <w:p w:rsidR="0066543A" w:rsidRPr="000E0A60" w:rsidRDefault="0066543A" w:rsidP="00D201C3">
            <w:pPr>
              <w:spacing w:after="0"/>
              <w:rPr>
                <w:sz w:val="18"/>
                <w:szCs w:val="18"/>
              </w:rPr>
            </w:pPr>
            <w:r w:rsidRPr="000E0A60">
              <w:rPr>
                <w:sz w:val="18"/>
                <w:szCs w:val="18"/>
              </w:rPr>
              <w:t>6.00%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7</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15.0%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17.0%</w:t>
            </w:r>
          </w:p>
        </w:tc>
        <w:tc>
          <w:tcPr>
            <w:tcW w:w="900"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23.0%</w:t>
            </w:r>
          </w:p>
        </w:tc>
        <w:tc>
          <w:tcPr>
            <w:tcW w:w="1080" w:type="dxa"/>
          </w:tcPr>
          <w:p w:rsidR="0066543A" w:rsidRPr="000E0A60" w:rsidRDefault="0066543A" w:rsidP="00D201C3">
            <w:pPr>
              <w:spacing w:after="0"/>
              <w:rPr>
                <w:sz w:val="18"/>
                <w:szCs w:val="18"/>
              </w:rPr>
            </w:pPr>
            <w:r w:rsidRPr="000E0A60">
              <w:rPr>
                <w:sz w:val="18"/>
                <w:szCs w:val="18"/>
              </w:rPr>
              <w:t>8.00%</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8</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18.0%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4.00%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13.0%</w:t>
            </w:r>
          </w:p>
        </w:tc>
        <w:tc>
          <w:tcPr>
            <w:tcW w:w="900" w:type="dxa"/>
          </w:tcPr>
          <w:p w:rsidR="0066543A" w:rsidRPr="000E0A60" w:rsidRDefault="0066543A" w:rsidP="00D201C3">
            <w:pPr>
              <w:spacing w:after="0"/>
              <w:rPr>
                <w:sz w:val="18"/>
                <w:szCs w:val="18"/>
              </w:rPr>
            </w:pPr>
          </w:p>
        </w:tc>
      </w:tr>
      <w:tr w:rsidR="0066543A" w:rsidRPr="000E0A60" w:rsidTr="00D201C3">
        <w:trPr>
          <w:trHeight w:val="191"/>
          <w:jc w:val="center"/>
        </w:trPr>
        <w:tc>
          <w:tcPr>
            <w:tcW w:w="732" w:type="dxa"/>
            <w:vMerge w:val="restart"/>
          </w:tcPr>
          <w:p w:rsidR="0066543A" w:rsidRPr="000E0A60" w:rsidRDefault="0066543A" w:rsidP="00D201C3">
            <w:pPr>
              <w:spacing w:after="0"/>
              <w:rPr>
                <w:sz w:val="18"/>
                <w:szCs w:val="18"/>
              </w:rPr>
            </w:pPr>
            <w:r w:rsidRPr="000E0A60">
              <w:rPr>
                <w:sz w:val="18"/>
                <w:szCs w:val="18"/>
              </w:rPr>
              <w:t xml:space="preserve">Intel </w:t>
            </w: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2</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0.01%</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0.01%</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0.01%</w:t>
            </w:r>
          </w:p>
        </w:tc>
        <w:tc>
          <w:tcPr>
            <w:tcW w:w="1080" w:type="dxa"/>
          </w:tcPr>
          <w:p w:rsidR="0066543A" w:rsidRPr="000E0A60" w:rsidRDefault="0066543A" w:rsidP="00D201C3">
            <w:pPr>
              <w:spacing w:after="0"/>
              <w:rPr>
                <w:sz w:val="18"/>
                <w:szCs w:val="18"/>
              </w:rPr>
            </w:pPr>
            <w:r w:rsidRPr="000E0A60">
              <w:rPr>
                <w:sz w:val="18"/>
                <w:szCs w:val="18"/>
              </w:rPr>
              <w:t>0.00%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4</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0.02%</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0.02%</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0.12%</w:t>
            </w:r>
          </w:p>
        </w:tc>
        <w:tc>
          <w:tcPr>
            <w:tcW w:w="1080" w:type="dxa"/>
          </w:tcPr>
          <w:p w:rsidR="0066543A" w:rsidRPr="000E0A60" w:rsidRDefault="0066543A" w:rsidP="00D201C3">
            <w:pPr>
              <w:spacing w:after="0"/>
              <w:rPr>
                <w:sz w:val="18"/>
                <w:szCs w:val="18"/>
              </w:rPr>
            </w:pPr>
            <w:r w:rsidRPr="000E0A60">
              <w:rPr>
                <w:sz w:val="18"/>
                <w:szCs w:val="18"/>
              </w:rPr>
              <w:t>0.10%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8</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0.07%</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0.07%</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0.28%</w:t>
            </w:r>
          </w:p>
        </w:tc>
        <w:tc>
          <w:tcPr>
            <w:tcW w:w="1080" w:type="dxa"/>
          </w:tcPr>
          <w:p w:rsidR="0066543A" w:rsidRPr="000E0A60" w:rsidRDefault="0066543A" w:rsidP="00D201C3">
            <w:pPr>
              <w:spacing w:after="0"/>
              <w:rPr>
                <w:sz w:val="18"/>
                <w:szCs w:val="18"/>
              </w:rPr>
            </w:pPr>
            <w:r w:rsidRPr="000E0A60">
              <w:rPr>
                <w:sz w:val="18"/>
                <w:szCs w:val="18"/>
              </w:rPr>
              <w:t>0.21%</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10</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0.20%</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0.20%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0.6%</w:t>
            </w:r>
          </w:p>
        </w:tc>
        <w:tc>
          <w:tcPr>
            <w:tcW w:w="1080" w:type="dxa"/>
          </w:tcPr>
          <w:p w:rsidR="0066543A" w:rsidRPr="000E0A60" w:rsidRDefault="0066543A" w:rsidP="00D201C3">
            <w:pPr>
              <w:spacing w:after="0"/>
              <w:rPr>
                <w:sz w:val="18"/>
                <w:szCs w:val="18"/>
              </w:rPr>
            </w:pPr>
            <w:r w:rsidRPr="000E0A60">
              <w:rPr>
                <w:sz w:val="18"/>
                <w:szCs w:val="18"/>
              </w:rPr>
              <w:t>0.40%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15</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1.80%</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1.80%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2.5%</w:t>
            </w:r>
          </w:p>
        </w:tc>
        <w:tc>
          <w:tcPr>
            <w:tcW w:w="1080" w:type="dxa"/>
          </w:tcPr>
          <w:p w:rsidR="0066543A" w:rsidRPr="000E0A60" w:rsidRDefault="0066543A" w:rsidP="00D201C3">
            <w:pPr>
              <w:spacing w:after="0"/>
              <w:rPr>
                <w:sz w:val="18"/>
                <w:szCs w:val="18"/>
              </w:rPr>
            </w:pPr>
            <w:r w:rsidRPr="000E0A60">
              <w:rPr>
                <w:sz w:val="18"/>
                <w:szCs w:val="18"/>
              </w:rPr>
              <w:t>0.70%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9895" w:type="dxa"/>
            <w:gridSpan w:val="13"/>
          </w:tcPr>
          <w:p w:rsidR="0066543A" w:rsidRPr="000E0A60" w:rsidRDefault="0066543A" w:rsidP="00D201C3">
            <w:pPr>
              <w:spacing w:after="0"/>
              <w:ind w:left="630" w:hanging="63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tc>
      </w:tr>
    </w:tbl>
    <w:p w:rsidR="0066543A" w:rsidRPr="000E0A60" w:rsidRDefault="0066543A" w:rsidP="0066543A">
      <w:pPr>
        <w:ind w:left="630" w:hanging="630"/>
        <w:rPr>
          <w:sz w:val="18"/>
          <w:szCs w:val="18"/>
        </w:rPr>
      </w:pPr>
    </w:p>
    <w:p w:rsidR="0066543A" w:rsidRPr="000010FA" w:rsidRDefault="0066543A" w:rsidP="00505E7F">
      <w:pPr>
        <w:pStyle w:val="TH"/>
      </w:pPr>
      <w:r w:rsidRPr="000010FA">
        <w:t>Table B.1-7: PDCCH blocking rate for FR1, with 15kHz/20MHz, CORESET duration: 2 symbols, Delay toleration: 1, 2 or 3 slots</w:t>
      </w:r>
    </w:p>
    <w:tbl>
      <w:tblPr>
        <w:tblStyle w:val="TableGrid"/>
        <w:tblW w:w="10438" w:type="dxa"/>
        <w:jc w:val="center"/>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66543A" w:rsidRPr="000E0A60" w:rsidTr="00D201C3">
        <w:trPr>
          <w:trHeight w:val="194"/>
          <w:jc w:val="center"/>
        </w:trPr>
        <w:tc>
          <w:tcPr>
            <w:tcW w:w="79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74"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AL distribution in Table</w:t>
            </w:r>
            <w:r>
              <w:rPr>
                <w:sz w:val="18"/>
                <w:szCs w:val="18"/>
              </w:rPr>
              <w:t xml:space="preserve"> 6.2-5</w:t>
            </w:r>
          </w:p>
        </w:tc>
        <w:tc>
          <w:tcPr>
            <w:tcW w:w="504"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648"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656" w:type="dxa"/>
            <w:gridSpan w:val="2"/>
          </w:tcPr>
          <w:p w:rsidR="0066543A" w:rsidRPr="000E0A60" w:rsidRDefault="0066543A" w:rsidP="00D201C3">
            <w:pPr>
              <w:spacing w:after="0"/>
              <w:rPr>
                <w:sz w:val="18"/>
                <w:szCs w:val="18"/>
              </w:rPr>
            </w:pPr>
            <w:r w:rsidRPr="000E0A60">
              <w:rPr>
                <w:sz w:val="18"/>
                <w:szCs w:val="18"/>
              </w:rPr>
              <w:t>Case 1</w:t>
            </w:r>
          </w:p>
        </w:tc>
        <w:tc>
          <w:tcPr>
            <w:tcW w:w="2481" w:type="dxa"/>
            <w:gridSpan w:val="3"/>
          </w:tcPr>
          <w:p w:rsidR="0066543A" w:rsidRPr="000E0A60" w:rsidRDefault="0066543A" w:rsidP="00D201C3">
            <w:pPr>
              <w:spacing w:after="0"/>
              <w:rPr>
                <w:sz w:val="18"/>
                <w:szCs w:val="18"/>
              </w:rPr>
            </w:pPr>
            <w:r w:rsidRPr="000E0A60">
              <w:rPr>
                <w:sz w:val="18"/>
                <w:szCs w:val="18"/>
              </w:rPr>
              <w:t>Case 2</w:t>
            </w:r>
          </w:p>
        </w:tc>
        <w:tc>
          <w:tcPr>
            <w:tcW w:w="2559" w:type="dxa"/>
            <w:gridSpan w:val="3"/>
          </w:tcPr>
          <w:p w:rsidR="0066543A" w:rsidRPr="000E0A60" w:rsidRDefault="0066543A" w:rsidP="00D201C3">
            <w:pPr>
              <w:spacing w:after="0"/>
              <w:rPr>
                <w:sz w:val="18"/>
                <w:szCs w:val="18"/>
              </w:rPr>
            </w:pPr>
            <w:r w:rsidRPr="000E0A60">
              <w:rPr>
                <w:sz w:val="18"/>
                <w:szCs w:val="18"/>
              </w:rPr>
              <w:t>Case 3</w:t>
            </w:r>
          </w:p>
        </w:tc>
        <w:tc>
          <w:tcPr>
            <w:tcW w:w="1224" w:type="dxa"/>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1608"/>
          <w:jc w:val="center"/>
        </w:trPr>
        <w:tc>
          <w:tcPr>
            <w:tcW w:w="792" w:type="dxa"/>
            <w:vMerge/>
          </w:tcPr>
          <w:p w:rsidR="0066543A" w:rsidRPr="000E0A60" w:rsidRDefault="0066543A" w:rsidP="00D201C3">
            <w:pPr>
              <w:spacing w:after="0"/>
              <w:rPr>
                <w:sz w:val="18"/>
                <w:szCs w:val="18"/>
              </w:rPr>
            </w:pPr>
          </w:p>
        </w:tc>
        <w:tc>
          <w:tcPr>
            <w:tcW w:w="574" w:type="dxa"/>
            <w:vMerge/>
          </w:tcPr>
          <w:p w:rsidR="0066543A" w:rsidRPr="000E0A60" w:rsidRDefault="0066543A" w:rsidP="00D201C3">
            <w:pPr>
              <w:spacing w:after="0"/>
              <w:rPr>
                <w:sz w:val="18"/>
                <w:szCs w:val="18"/>
              </w:rPr>
            </w:pPr>
          </w:p>
        </w:tc>
        <w:tc>
          <w:tcPr>
            <w:tcW w:w="504" w:type="dxa"/>
            <w:vMerge/>
          </w:tcPr>
          <w:p w:rsidR="0066543A" w:rsidRPr="000E0A60" w:rsidRDefault="0066543A" w:rsidP="00D201C3">
            <w:pPr>
              <w:spacing w:after="0"/>
              <w:rPr>
                <w:sz w:val="18"/>
                <w:szCs w:val="18"/>
              </w:rPr>
            </w:pPr>
          </w:p>
        </w:tc>
        <w:tc>
          <w:tcPr>
            <w:tcW w:w="648" w:type="dxa"/>
            <w:vMerge/>
          </w:tcPr>
          <w:p w:rsidR="0066543A" w:rsidRPr="000E0A60" w:rsidRDefault="0066543A" w:rsidP="00D201C3">
            <w:pPr>
              <w:spacing w:after="0"/>
              <w:rPr>
                <w:sz w:val="18"/>
                <w:szCs w:val="18"/>
              </w:rPr>
            </w:pPr>
          </w:p>
        </w:tc>
        <w:tc>
          <w:tcPr>
            <w:tcW w:w="807"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49" w:type="dxa"/>
          </w:tcPr>
          <w:p w:rsidR="0066543A" w:rsidRPr="000E0A60" w:rsidRDefault="0066543A" w:rsidP="00D201C3">
            <w:pPr>
              <w:spacing w:after="0"/>
              <w:rPr>
                <w:sz w:val="18"/>
                <w:szCs w:val="18"/>
              </w:rPr>
            </w:pPr>
            <w:r w:rsidRPr="000E0A60">
              <w:rPr>
                <w:sz w:val="18"/>
                <w:szCs w:val="18"/>
              </w:rPr>
              <w:t xml:space="preserve">PDCCH blocking rate </w:t>
            </w:r>
          </w:p>
        </w:tc>
        <w:tc>
          <w:tcPr>
            <w:tcW w:w="792"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79" w:type="dxa"/>
          </w:tcPr>
          <w:p w:rsidR="0066543A" w:rsidRPr="000E0A60" w:rsidRDefault="0066543A" w:rsidP="00D201C3">
            <w:pPr>
              <w:spacing w:after="0"/>
              <w:rPr>
                <w:sz w:val="18"/>
                <w:szCs w:val="18"/>
              </w:rPr>
            </w:pPr>
            <w:r w:rsidRPr="000E0A60">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Blocking rate increase relative to Case 1</w:t>
            </w:r>
          </w:p>
        </w:tc>
        <w:tc>
          <w:tcPr>
            <w:tcW w:w="72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900" w:type="dxa"/>
          </w:tcPr>
          <w:p w:rsidR="0066543A" w:rsidRPr="000E0A60" w:rsidRDefault="0066543A" w:rsidP="00D201C3">
            <w:pPr>
              <w:spacing w:after="0"/>
              <w:rPr>
                <w:sz w:val="18"/>
                <w:szCs w:val="18"/>
              </w:rPr>
            </w:pPr>
            <w:r w:rsidRPr="000E0A60">
              <w:rPr>
                <w:sz w:val="18"/>
                <w:szCs w:val="18"/>
              </w:rPr>
              <w:t xml:space="preserve">PDCCH blocking rate </w:t>
            </w:r>
          </w:p>
        </w:tc>
        <w:tc>
          <w:tcPr>
            <w:tcW w:w="939" w:type="dxa"/>
          </w:tcPr>
          <w:p w:rsidR="0066543A" w:rsidRPr="000E0A60" w:rsidRDefault="0066543A" w:rsidP="00D201C3">
            <w:pPr>
              <w:spacing w:after="0"/>
              <w:rPr>
                <w:sz w:val="18"/>
                <w:szCs w:val="18"/>
              </w:rPr>
            </w:pPr>
            <w:r w:rsidRPr="000E0A60">
              <w:rPr>
                <w:sz w:val="18"/>
                <w:szCs w:val="18"/>
              </w:rPr>
              <w:t>Blocking rate increase relative to Case 1</w:t>
            </w:r>
          </w:p>
        </w:tc>
        <w:tc>
          <w:tcPr>
            <w:tcW w:w="1224" w:type="dxa"/>
          </w:tcPr>
          <w:p w:rsidR="0066543A" w:rsidRPr="000E0A60" w:rsidRDefault="0066543A" w:rsidP="00D201C3">
            <w:pPr>
              <w:spacing w:after="0"/>
              <w:rPr>
                <w:sz w:val="18"/>
                <w:szCs w:val="18"/>
              </w:rPr>
            </w:pPr>
          </w:p>
        </w:tc>
      </w:tr>
      <w:tr w:rsidR="0066543A" w:rsidRPr="000E0A60" w:rsidTr="00D201C3">
        <w:trPr>
          <w:trHeight w:val="194"/>
          <w:jc w:val="center"/>
        </w:trPr>
        <w:tc>
          <w:tcPr>
            <w:tcW w:w="792" w:type="dxa"/>
            <w:vMerge w:val="restart"/>
          </w:tcPr>
          <w:p w:rsidR="0066543A" w:rsidRPr="000E0A60" w:rsidRDefault="0066543A" w:rsidP="00D201C3">
            <w:pPr>
              <w:spacing w:after="0"/>
              <w:rPr>
                <w:sz w:val="18"/>
                <w:szCs w:val="18"/>
              </w:rPr>
            </w:pPr>
            <w:r w:rsidRPr="000E0A60">
              <w:rPr>
                <w:sz w:val="18"/>
                <w:szCs w:val="18"/>
              </w:rPr>
              <w:t>ZTE</w:t>
            </w: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0.14%</w:t>
            </w:r>
          </w:p>
        </w:tc>
        <w:tc>
          <w:tcPr>
            <w:tcW w:w="939" w:type="dxa"/>
          </w:tcPr>
          <w:p w:rsidR="0066543A" w:rsidRPr="000E0A60" w:rsidRDefault="0066543A" w:rsidP="00D201C3">
            <w:pPr>
              <w:spacing w:after="0"/>
              <w:rPr>
                <w:sz w:val="18"/>
                <w:szCs w:val="18"/>
              </w:rPr>
            </w:pPr>
            <w:r w:rsidRPr="000E0A60">
              <w:rPr>
                <w:sz w:val="18"/>
                <w:szCs w:val="18"/>
              </w:rPr>
              <w:t>0.14%</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0.08%</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0.62%</w:t>
            </w:r>
          </w:p>
        </w:tc>
        <w:tc>
          <w:tcPr>
            <w:tcW w:w="939" w:type="dxa"/>
          </w:tcPr>
          <w:p w:rsidR="0066543A" w:rsidRPr="000E0A60" w:rsidRDefault="0066543A" w:rsidP="00D201C3">
            <w:pPr>
              <w:spacing w:after="0"/>
              <w:rPr>
                <w:sz w:val="18"/>
                <w:szCs w:val="18"/>
              </w:rPr>
            </w:pPr>
            <w:r w:rsidRPr="000E0A60">
              <w:rPr>
                <w:sz w:val="18"/>
                <w:szCs w:val="18"/>
              </w:rPr>
              <w:t>0.54%</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0.30%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0.49%</w:t>
            </w:r>
          </w:p>
        </w:tc>
        <w:tc>
          <w:tcPr>
            <w:tcW w:w="810" w:type="dxa"/>
          </w:tcPr>
          <w:p w:rsidR="0066543A" w:rsidRPr="000E0A60" w:rsidRDefault="0066543A" w:rsidP="00D201C3">
            <w:pPr>
              <w:spacing w:after="0"/>
              <w:rPr>
                <w:sz w:val="18"/>
                <w:szCs w:val="18"/>
              </w:rPr>
            </w:pPr>
            <w:r w:rsidRPr="000E0A60">
              <w:rPr>
                <w:sz w:val="18"/>
                <w:szCs w:val="18"/>
              </w:rPr>
              <w:t>0.19%</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1.34%</w:t>
            </w:r>
          </w:p>
        </w:tc>
        <w:tc>
          <w:tcPr>
            <w:tcW w:w="939" w:type="dxa"/>
          </w:tcPr>
          <w:p w:rsidR="0066543A" w:rsidRPr="000E0A60" w:rsidRDefault="0066543A" w:rsidP="00D201C3">
            <w:pPr>
              <w:spacing w:after="0"/>
              <w:rPr>
                <w:sz w:val="18"/>
                <w:szCs w:val="18"/>
              </w:rPr>
            </w:pPr>
            <w:r w:rsidRPr="000E0A60">
              <w:rPr>
                <w:sz w:val="18"/>
                <w:szCs w:val="18"/>
              </w:rPr>
              <w:t>1.04%</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0.70%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1.12%</w:t>
            </w:r>
          </w:p>
        </w:tc>
        <w:tc>
          <w:tcPr>
            <w:tcW w:w="810" w:type="dxa"/>
          </w:tcPr>
          <w:p w:rsidR="0066543A" w:rsidRPr="000E0A60" w:rsidRDefault="0066543A" w:rsidP="00D201C3">
            <w:pPr>
              <w:spacing w:after="0"/>
              <w:rPr>
                <w:sz w:val="18"/>
                <w:szCs w:val="18"/>
              </w:rPr>
            </w:pPr>
            <w:r w:rsidRPr="000E0A60">
              <w:rPr>
                <w:sz w:val="18"/>
                <w:szCs w:val="18"/>
              </w:rPr>
              <w:t>0.42%</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2.26%</w:t>
            </w:r>
          </w:p>
        </w:tc>
        <w:tc>
          <w:tcPr>
            <w:tcW w:w="939" w:type="dxa"/>
          </w:tcPr>
          <w:p w:rsidR="0066543A" w:rsidRPr="000E0A60" w:rsidRDefault="0066543A" w:rsidP="00D201C3">
            <w:pPr>
              <w:spacing w:after="0"/>
              <w:rPr>
                <w:sz w:val="18"/>
                <w:szCs w:val="18"/>
              </w:rPr>
            </w:pPr>
            <w:r w:rsidRPr="000E0A60">
              <w:rPr>
                <w:sz w:val="18"/>
                <w:szCs w:val="18"/>
              </w:rPr>
              <w:t>1.56%</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0.06%</w:t>
            </w:r>
          </w:p>
        </w:tc>
        <w:tc>
          <w:tcPr>
            <w:tcW w:w="939" w:type="dxa"/>
          </w:tcPr>
          <w:p w:rsidR="0066543A" w:rsidRPr="000E0A60" w:rsidRDefault="0066543A" w:rsidP="00D201C3">
            <w:pPr>
              <w:spacing w:after="0"/>
              <w:rPr>
                <w:sz w:val="18"/>
                <w:szCs w:val="18"/>
              </w:rPr>
            </w:pPr>
            <w:r w:rsidRPr="000E0A60">
              <w:rPr>
                <w:sz w:val="18"/>
                <w:szCs w:val="18"/>
              </w:rPr>
              <w:t>0.06%</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0.05%</w:t>
            </w:r>
          </w:p>
        </w:tc>
        <w:tc>
          <w:tcPr>
            <w:tcW w:w="810" w:type="dxa"/>
          </w:tcPr>
          <w:p w:rsidR="0066543A" w:rsidRPr="000E0A60" w:rsidRDefault="0066543A" w:rsidP="00D201C3">
            <w:pPr>
              <w:spacing w:after="0"/>
              <w:rPr>
                <w:sz w:val="18"/>
                <w:szCs w:val="18"/>
              </w:rPr>
            </w:pPr>
            <w:r w:rsidRPr="000E0A60">
              <w:rPr>
                <w:sz w:val="18"/>
                <w:szCs w:val="18"/>
              </w:rPr>
              <w:t>0.02%</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0.29%</w:t>
            </w:r>
          </w:p>
        </w:tc>
        <w:tc>
          <w:tcPr>
            <w:tcW w:w="939" w:type="dxa"/>
          </w:tcPr>
          <w:p w:rsidR="0066543A" w:rsidRPr="000E0A60" w:rsidRDefault="0066543A" w:rsidP="00D201C3">
            <w:pPr>
              <w:spacing w:after="0"/>
              <w:rPr>
                <w:sz w:val="18"/>
                <w:szCs w:val="18"/>
              </w:rPr>
            </w:pPr>
            <w:r w:rsidRPr="000E0A60">
              <w:rPr>
                <w:sz w:val="18"/>
                <w:szCs w:val="18"/>
              </w:rPr>
              <w:t>0.26%</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0.15%</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0.25%</w:t>
            </w:r>
          </w:p>
        </w:tc>
        <w:tc>
          <w:tcPr>
            <w:tcW w:w="810" w:type="dxa"/>
          </w:tcPr>
          <w:p w:rsidR="0066543A" w:rsidRPr="000E0A60" w:rsidRDefault="0066543A" w:rsidP="00D201C3">
            <w:pPr>
              <w:spacing w:after="0"/>
              <w:rPr>
                <w:sz w:val="18"/>
                <w:szCs w:val="18"/>
              </w:rPr>
            </w:pPr>
            <w:r w:rsidRPr="000E0A60">
              <w:rPr>
                <w:sz w:val="18"/>
                <w:szCs w:val="18"/>
              </w:rPr>
              <w:t>0.10%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0.67%</w:t>
            </w:r>
          </w:p>
        </w:tc>
        <w:tc>
          <w:tcPr>
            <w:tcW w:w="939" w:type="dxa"/>
          </w:tcPr>
          <w:p w:rsidR="0066543A" w:rsidRPr="000E0A60" w:rsidRDefault="0066543A" w:rsidP="00D201C3">
            <w:pPr>
              <w:spacing w:after="0"/>
              <w:rPr>
                <w:sz w:val="18"/>
                <w:szCs w:val="18"/>
              </w:rPr>
            </w:pPr>
            <w:r w:rsidRPr="000E0A60">
              <w:rPr>
                <w:sz w:val="18"/>
                <w:szCs w:val="18"/>
              </w:rPr>
              <w:t>0.52%</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0.37%</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0.61%</w:t>
            </w:r>
          </w:p>
        </w:tc>
        <w:tc>
          <w:tcPr>
            <w:tcW w:w="810" w:type="dxa"/>
          </w:tcPr>
          <w:p w:rsidR="0066543A" w:rsidRPr="000E0A60" w:rsidRDefault="0066543A" w:rsidP="00D201C3">
            <w:pPr>
              <w:spacing w:after="0"/>
              <w:rPr>
                <w:sz w:val="18"/>
                <w:szCs w:val="18"/>
              </w:rPr>
            </w:pPr>
            <w:r w:rsidRPr="000E0A60">
              <w:rPr>
                <w:sz w:val="18"/>
                <w:szCs w:val="18"/>
              </w:rPr>
              <w:t>0.24%</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1.18%</w:t>
            </w:r>
          </w:p>
        </w:tc>
        <w:tc>
          <w:tcPr>
            <w:tcW w:w="939" w:type="dxa"/>
          </w:tcPr>
          <w:p w:rsidR="0066543A" w:rsidRPr="000E0A60" w:rsidRDefault="0066543A" w:rsidP="00D201C3">
            <w:pPr>
              <w:spacing w:after="0"/>
              <w:rPr>
                <w:sz w:val="18"/>
                <w:szCs w:val="18"/>
              </w:rPr>
            </w:pPr>
            <w:r w:rsidRPr="000E0A60">
              <w:rPr>
                <w:sz w:val="18"/>
                <w:szCs w:val="18"/>
              </w:rPr>
              <w:t>0.81%</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0.04%</w:t>
            </w:r>
          </w:p>
        </w:tc>
        <w:tc>
          <w:tcPr>
            <w:tcW w:w="939" w:type="dxa"/>
          </w:tcPr>
          <w:p w:rsidR="0066543A" w:rsidRPr="000E0A60" w:rsidRDefault="0066543A" w:rsidP="00D201C3">
            <w:pPr>
              <w:spacing w:after="0"/>
              <w:rPr>
                <w:sz w:val="18"/>
                <w:szCs w:val="18"/>
              </w:rPr>
            </w:pPr>
            <w:r w:rsidRPr="000E0A60">
              <w:rPr>
                <w:sz w:val="18"/>
                <w:szCs w:val="18"/>
              </w:rPr>
              <w:t>0.04%</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0.04%</w:t>
            </w:r>
          </w:p>
        </w:tc>
        <w:tc>
          <w:tcPr>
            <w:tcW w:w="810" w:type="dxa"/>
          </w:tcPr>
          <w:p w:rsidR="0066543A" w:rsidRPr="000E0A60" w:rsidRDefault="0066543A" w:rsidP="00D201C3">
            <w:pPr>
              <w:spacing w:after="0"/>
              <w:rPr>
                <w:sz w:val="18"/>
                <w:szCs w:val="18"/>
              </w:rPr>
            </w:pPr>
            <w:r w:rsidRPr="000E0A60">
              <w:rPr>
                <w:sz w:val="18"/>
                <w:szCs w:val="18"/>
              </w:rPr>
              <w:t>0.01%</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0.22%</w:t>
            </w:r>
          </w:p>
        </w:tc>
        <w:tc>
          <w:tcPr>
            <w:tcW w:w="939" w:type="dxa"/>
          </w:tcPr>
          <w:p w:rsidR="0066543A" w:rsidRPr="000E0A60" w:rsidRDefault="0066543A" w:rsidP="00D201C3">
            <w:pPr>
              <w:spacing w:after="0"/>
              <w:rPr>
                <w:sz w:val="18"/>
                <w:szCs w:val="18"/>
              </w:rPr>
            </w:pPr>
            <w:r w:rsidRPr="000E0A60">
              <w:rPr>
                <w:sz w:val="18"/>
                <w:szCs w:val="18"/>
              </w:rPr>
              <w:t>0.19%</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21"/>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0.16%</w:t>
            </w:r>
          </w:p>
        </w:tc>
        <w:tc>
          <w:tcPr>
            <w:tcW w:w="810" w:type="dxa"/>
          </w:tcPr>
          <w:p w:rsidR="0066543A" w:rsidRPr="000E0A60" w:rsidRDefault="0066543A" w:rsidP="00D201C3">
            <w:pPr>
              <w:spacing w:after="0"/>
              <w:rPr>
                <w:sz w:val="18"/>
                <w:szCs w:val="18"/>
              </w:rPr>
            </w:pPr>
            <w:r w:rsidRPr="000E0A60">
              <w:rPr>
                <w:sz w:val="18"/>
                <w:szCs w:val="18"/>
              </w:rPr>
              <w:t>0.08%</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0.46%</w:t>
            </w:r>
          </w:p>
        </w:tc>
        <w:tc>
          <w:tcPr>
            <w:tcW w:w="939" w:type="dxa"/>
          </w:tcPr>
          <w:p w:rsidR="0066543A" w:rsidRPr="000E0A60" w:rsidRDefault="0066543A" w:rsidP="00D201C3">
            <w:pPr>
              <w:spacing w:after="0"/>
              <w:rPr>
                <w:sz w:val="18"/>
                <w:szCs w:val="18"/>
              </w:rPr>
            </w:pPr>
            <w:r w:rsidRPr="000E0A60">
              <w:rPr>
                <w:sz w:val="18"/>
                <w:szCs w:val="18"/>
              </w:rPr>
              <w:t>0.38%</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0.24%</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0.40%</w:t>
            </w:r>
          </w:p>
        </w:tc>
        <w:tc>
          <w:tcPr>
            <w:tcW w:w="810" w:type="dxa"/>
          </w:tcPr>
          <w:p w:rsidR="0066543A" w:rsidRPr="000E0A60" w:rsidRDefault="0066543A" w:rsidP="00D201C3">
            <w:pPr>
              <w:spacing w:after="0"/>
              <w:rPr>
                <w:sz w:val="18"/>
                <w:szCs w:val="18"/>
              </w:rPr>
            </w:pPr>
            <w:r w:rsidRPr="000E0A60">
              <w:rPr>
                <w:sz w:val="18"/>
                <w:szCs w:val="18"/>
              </w:rPr>
              <w:t>0.16%</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0.84%</w:t>
            </w:r>
          </w:p>
        </w:tc>
        <w:tc>
          <w:tcPr>
            <w:tcW w:w="939" w:type="dxa"/>
          </w:tcPr>
          <w:p w:rsidR="0066543A" w:rsidRPr="000E0A60" w:rsidRDefault="0066543A" w:rsidP="00D201C3">
            <w:pPr>
              <w:spacing w:after="0"/>
              <w:rPr>
                <w:sz w:val="18"/>
                <w:szCs w:val="18"/>
              </w:rPr>
            </w:pPr>
            <w:r w:rsidRPr="000E0A60">
              <w:rPr>
                <w:sz w:val="18"/>
                <w:szCs w:val="18"/>
              </w:rPr>
              <w:t>0.60%</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0.76%</w:t>
            </w:r>
          </w:p>
        </w:tc>
        <w:tc>
          <w:tcPr>
            <w:tcW w:w="810" w:type="dxa"/>
          </w:tcPr>
          <w:p w:rsidR="0066543A" w:rsidRPr="000E0A60" w:rsidRDefault="0066543A" w:rsidP="00D201C3">
            <w:pPr>
              <w:spacing w:after="0"/>
              <w:rPr>
                <w:sz w:val="18"/>
                <w:szCs w:val="18"/>
              </w:rPr>
            </w:pPr>
            <w:r w:rsidRPr="000E0A60">
              <w:rPr>
                <w:sz w:val="18"/>
                <w:szCs w:val="18"/>
              </w:rPr>
              <w:t>0.76%</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2.02%</w:t>
            </w:r>
          </w:p>
        </w:tc>
        <w:tc>
          <w:tcPr>
            <w:tcW w:w="939" w:type="dxa"/>
          </w:tcPr>
          <w:p w:rsidR="0066543A" w:rsidRPr="000E0A60" w:rsidRDefault="0066543A" w:rsidP="00D201C3">
            <w:pPr>
              <w:spacing w:after="0"/>
              <w:rPr>
                <w:sz w:val="18"/>
                <w:szCs w:val="18"/>
              </w:rPr>
            </w:pPr>
            <w:r w:rsidRPr="000E0A60">
              <w:rPr>
                <w:sz w:val="18"/>
                <w:szCs w:val="18"/>
              </w:rPr>
              <w:t>2.02%</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2.48%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4.28%</w:t>
            </w:r>
          </w:p>
        </w:tc>
        <w:tc>
          <w:tcPr>
            <w:tcW w:w="810" w:type="dxa"/>
          </w:tcPr>
          <w:p w:rsidR="0066543A" w:rsidRPr="000E0A60" w:rsidRDefault="0066543A" w:rsidP="00D201C3">
            <w:pPr>
              <w:spacing w:after="0"/>
              <w:rPr>
                <w:sz w:val="18"/>
                <w:szCs w:val="18"/>
              </w:rPr>
            </w:pPr>
            <w:r w:rsidRPr="000E0A60">
              <w:rPr>
                <w:sz w:val="18"/>
                <w:szCs w:val="18"/>
              </w:rPr>
              <w:t>1.80%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9.01%</w:t>
            </w:r>
          </w:p>
        </w:tc>
        <w:tc>
          <w:tcPr>
            <w:tcW w:w="939" w:type="dxa"/>
          </w:tcPr>
          <w:p w:rsidR="0066543A" w:rsidRPr="000E0A60" w:rsidRDefault="0066543A" w:rsidP="00D201C3">
            <w:pPr>
              <w:spacing w:after="0"/>
              <w:rPr>
                <w:sz w:val="18"/>
                <w:szCs w:val="18"/>
              </w:rPr>
            </w:pPr>
            <w:r w:rsidRPr="000E0A60">
              <w:rPr>
                <w:sz w:val="18"/>
                <w:szCs w:val="18"/>
              </w:rPr>
              <w:t>6.53%</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10.23%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11.14%</w:t>
            </w:r>
          </w:p>
        </w:tc>
        <w:tc>
          <w:tcPr>
            <w:tcW w:w="810" w:type="dxa"/>
          </w:tcPr>
          <w:p w:rsidR="0066543A" w:rsidRPr="000E0A60" w:rsidRDefault="0066543A" w:rsidP="00D201C3">
            <w:pPr>
              <w:spacing w:after="0"/>
              <w:rPr>
                <w:sz w:val="18"/>
                <w:szCs w:val="18"/>
              </w:rPr>
            </w:pPr>
            <w:r w:rsidRPr="000E0A60">
              <w:rPr>
                <w:sz w:val="18"/>
                <w:szCs w:val="18"/>
              </w:rPr>
              <w:t>0.91%</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16.91%</w:t>
            </w:r>
          </w:p>
        </w:tc>
        <w:tc>
          <w:tcPr>
            <w:tcW w:w="939" w:type="dxa"/>
          </w:tcPr>
          <w:p w:rsidR="0066543A" w:rsidRPr="000E0A60" w:rsidRDefault="0066543A" w:rsidP="00D201C3">
            <w:pPr>
              <w:spacing w:after="0"/>
              <w:rPr>
                <w:sz w:val="18"/>
                <w:szCs w:val="18"/>
              </w:rPr>
            </w:pPr>
            <w:r w:rsidRPr="000E0A60">
              <w:rPr>
                <w:sz w:val="18"/>
                <w:szCs w:val="18"/>
              </w:rPr>
              <w:t>6.68%</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18.23%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18.88%</w:t>
            </w:r>
          </w:p>
        </w:tc>
        <w:tc>
          <w:tcPr>
            <w:tcW w:w="810" w:type="dxa"/>
          </w:tcPr>
          <w:p w:rsidR="0066543A" w:rsidRPr="000E0A60" w:rsidRDefault="0066543A" w:rsidP="00D201C3">
            <w:pPr>
              <w:spacing w:after="0"/>
              <w:rPr>
                <w:sz w:val="18"/>
                <w:szCs w:val="18"/>
              </w:rPr>
            </w:pPr>
            <w:r w:rsidRPr="000E0A60">
              <w:rPr>
                <w:sz w:val="18"/>
                <w:szCs w:val="18"/>
              </w:rPr>
              <w:t>0.65%</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24.53%</w:t>
            </w:r>
          </w:p>
        </w:tc>
        <w:tc>
          <w:tcPr>
            <w:tcW w:w="939" w:type="dxa"/>
          </w:tcPr>
          <w:p w:rsidR="0066543A" w:rsidRPr="000E0A60" w:rsidRDefault="0066543A" w:rsidP="00D201C3">
            <w:pPr>
              <w:spacing w:after="0"/>
              <w:rPr>
                <w:sz w:val="18"/>
                <w:szCs w:val="18"/>
              </w:rPr>
            </w:pPr>
            <w:r w:rsidRPr="000E0A60">
              <w:rPr>
                <w:sz w:val="18"/>
                <w:szCs w:val="18"/>
              </w:rPr>
              <w:t>6.30%</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0.03%</w:t>
            </w:r>
          </w:p>
        </w:tc>
        <w:tc>
          <w:tcPr>
            <w:tcW w:w="810" w:type="dxa"/>
          </w:tcPr>
          <w:p w:rsidR="0066543A" w:rsidRPr="000E0A60" w:rsidRDefault="0066543A" w:rsidP="00D201C3">
            <w:pPr>
              <w:spacing w:after="0"/>
              <w:rPr>
                <w:sz w:val="18"/>
                <w:szCs w:val="18"/>
              </w:rPr>
            </w:pPr>
            <w:r w:rsidRPr="000E0A60">
              <w:rPr>
                <w:sz w:val="18"/>
                <w:szCs w:val="18"/>
              </w:rPr>
              <w:t>0.03%</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0.03%</w:t>
            </w:r>
          </w:p>
        </w:tc>
        <w:tc>
          <w:tcPr>
            <w:tcW w:w="939" w:type="dxa"/>
          </w:tcPr>
          <w:p w:rsidR="0066543A" w:rsidRPr="000E0A60" w:rsidRDefault="0066543A" w:rsidP="00D201C3">
            <w:pPr>
              <w:spacing w:after="0"/>
              <w:rPr>
                <w:sz w:val="18"/>
                <w:szCs w:val="18"/>
              </w:rPr>
            </w:pPr>
            <w:r w:rsidRPr="000E0A60">
              <w:rPr>
                <w:sz w:val="18"/>
                <w:szCs w:val="18"/>
              </w:rPr>
              <w:t>0.03%</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23.58%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24.32%</w:t>
            </w:r>
          </w:p>
        </w:tc>
        <w:tc>
          <w:tcPr>
            <w:tcW w:w="810" w:type="dxa"/>
          </w:tcPr>
          <w:p w:rsidR="0066543A" w:rsidRPr="000E0A60" w:rsidRDefault="0066543A" w:rsidP="00D201C3">
            <w:pPr>
              <w:spacing w:after="0"/>
              <w:rPr>
                <w:sz w:val="18"/>
                <w:szCs w:val="18"/>
              </w:rPr>
            </w:pPr>
            <w:r w:rsidRPr="000E0A60">
              <w:rPr>
                <w:sz w:val="18"/>
                <w:szCs w:val="18"/>
              </w:rPr>
              <w:t>0.74%</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26.61%</w:t>
            </w:r>
          </w:p>
        </w:tc>
        <w:tc>
          <w:tcPr>
            <w:tcW w:w="939" w:type="dxa"/>
          </w:tcPr>
          <w:p w:rsidR="0066543A" w:rsidRPr="000E0A60" w:rsidRDefault="0066543A" w:rsidP="00D201C3">
            <w:pPr>
              <w:spacing w:after="0"/>
              <w:rPr>
                <w:sz w:val="18"/>
                <w:szCs w:val="18"/>
              </w:rPr>
            </w:pPr>
            <w:r w:rsidRPr="000E0A60">
              <w:rPr>
                <w:sz w:val="18"/>
                <w:szCs w:val="18"/>
              </w:rPr>
              <w:t>3.03%</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39.39%</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39.50%</w:t>
            </w:r>
          </w:p>
        </w:tc>
        <w:tc>
          <w:tcPr>
            <w:tcW w:w="810" w:type="dxa"/>
          </w:tcPr>
          <w:p w:rsidR="0066543A" w:rsidRPr="000E0A60" w:rsidRDefault="0066543A" w:rsidP="00D201C3">
            <w:pPr>
              <w:spacing w:after="0"/>
              <w:rPr>
                <w:sz w:val="18"/>
                <w:szCs w:val="18"/>
              </w:rPr>
            </w:pPr>
            <w:r w:rsidRPr="000E0A60">
              <w:rPr>
                <w:sz w:val="18"/>
                <w:szCs w:val="18"/>
              </w:rPr>
              <w:t>0.11%</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41.55%</w:t>
            </w:r>
          </w:p>
        </w:tc>
        <w:tc>
          <w:tcPr>
            <w:tcW w:w="939" w:type="dxa"/>
          </w:tcPr>
          <w:p w:rsidR="0066543A" w:rsidRPr="000E0A60" w:rsidRDefault="0066543A" w:rsidP="00D201C3">
            <w:pPr>
              <w:spacing w:after="0"/>
              <w:rPr>
                <w:sz w:val="18"/>
                <w:szCs w:val="18"/>
              </w:rPr>
            </w:pPr>
            <w:r w:rsidRPr="000E0A60">
              <w:rPr>
                <w:sz w:val="18"/>
                <w:szCs w:val="18"/>
              </w:rPr>
              <w:t>2.16%</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48.95%</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49.18%</w:t>
            </w:r>
          </w:p>
        </w:tc>
        <w:tc>
          <w:tcPr>
            <w:tcW w:w="810" w:type="dxa"/>
          </w:tcPr>
          <w:p w:rsidR="0066543A" w:rsidRPr="000E0A60" w:rsidRDefault="0066543A" w:rsidP="00D201C3">
            <w:pPr>
              <w:spacing w:after="0"/>
              <w:rPr>
                <w:sz w:val="18"/>
                <w:szCs w:val="18"/>
              </w:rPr>
            </w:pPr>
            <w:r w:rsidRPr="000E0A60">
              <w:rPr>
                <w:sz w:val="18"/>
                <w:szCs w:val="18"/>
              </w:rPr>
              <w:t>0.23%</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51.50%</w:t>
            </w:r>
          </w:p>
        </w:tc>
        <w:tc>
          <w:tcPr>
            <w:tcW w:w="939" w:type="dxa"/>
          </w:tcPr>
          <w:p w:rsidR="0066543A" w:rsidRPr="000E0A60" w:rsidRDefault="0066543A" w:rsidP="00D201C3">
            <w:pPr>
              <w:spacing w:after="0"/>
              <w:rPr>
                <w:sz w:val="18"/>
                <w:szCs w:val="18"/>
              </w:rPr>
            </w:pPr>
            <w:r w:rsidRPr="000E0A60">
              <w:rPr>
                <w:sz w:val="18"/>
                <w:szCs w:val="18"/>
              </w:rPr>
              <w:t>2.55%</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790"/>
          <w:jc w:val="center"/>
        </w:trPr>
        <w:tc>
          <w:tcPr>
            <w:tcW w:w="10438" w:type="dxa"/>
            <w:gridSpan w:val="13"/>
          </w:tcPr>
          <w:p w:rsidR="0066543A" w:rsidRPr="000E0A60" w:rsidRDefault="0066543A" w:rsidP="00D201C3">
            <w:pPr>
              <w:spacing w:after="0"/>
              <w:rPr>
                <w:rFonts w:eastAsia="SimSun"/>
                <w:sz w:val="18"/>
                <w:szCs w:val="18"/>
              </w:rPr>
            </w:pPr>
            <w:r w:rsidRPr="000E0A60">
              <w:rPr>
                <w:sz w:val="18"/>
                <w:szCs w:val="18"/>
              </w:rPr>
              <w:t>Note 1: Delay toleration</w:t>
            </w:r>
            <w:r w:rsidRPr="000E0A60">
              <w:rPr>
                <w:rFonts w:eastAsia="SimSun"/>
                <w:sz w:val="18"/>
                <w:szCs w:val="18"/>
              </w:rPr>
              <w:t xml:space="preserve"> is 1 slot</w:t>
            </w:r>
          </w:p>
          <w:p w:rsidR="0066543A" w:rsidRPr="000E0A60" w:rsidRDefault="0066543A" w:rsidP="00D201C3">
            <w:pPr>
              <w:spacing w:after="0"/>
              <w:rPr>
                <w:rFonts w:eastAsia="SimSun"/>
                <w:sz w:val="18"/>
                <w:szCs w:val="18"/>
              </w:rPr>
            </w:pPr>
            <w:r w:rsidRPr="000E0A60">
              <w:rPr>
                <w:rFonts w:eastAsia="SimSun"/>
                <w:sz w:val="18"/>
                <w:szCs w:val="18"/>
              </w:rPr>
              <w:t>Note 2</w:t>
            </w:r>
            <w:r w:rsidRPr="000E0A60">
              <w:rPr>
                <w:sz w:val="18"/>
                <w:szCs w:val="18"/>
              </w:rPr>
              <w:t>: Delay toleration</w:t>
            </w:r>
            <w:r w:rsidRPr="000E0A60">
              <w:rPr>
                <w:rFonts w:eastAsia="SimSun"/>
                <w:sz w:val="18"/>
                <w:szCs w:val="18"/>
              </w:rPr>
              <w:t xml:space="preserve"> is 2 slots</w:t>
            </w:r>
          </w:p>
          <w:p w:rsidR="0066543A" w:rsidRPr="000E0A60" w:rsidRDefault="0066543A" w:rsidP="00637181">
            <w:pPr>
              <w:spacing w:after="0"/>
              <w:rPr>
                <w:sz w:val="18"/>
                <w:szCs w:val="18"/>
              </w:rPr>
            </w:pPr>
            <w:r w:rsidRPr="000E0A60">
              <w:rPr>
                <w:sz w:val="18"/>
                <w:szCs w:val="18"/>
              </w:rPr>
              <w:t xml:space="preserve">Note </w:t>
            </w:r>
            <w:r w:rsidRPr="000E0A60">
              <w:rPr>
                <w:rFonts w:eastAsia="SimSun"/>
                <w:sz w:val="18"/>
                <w:szCs w:val="18"/>
              </w:rPr>
              <w:t>3</w:t>
            </w:r>
            <w:r w:rsidRPr="000E0A60">
              <w:rPr>
                <w:sz w:val="18"/>
                <w:szCs w:val="18"/>
              </w:rPr>
              <w:t>: Delay toleration</w:t>
            </w:r>
            <w:r w:rsidRPr="000E0A60">
              <w:rPr>
                <w:rFonts w:eastAsia="SimSun"/>
                <w:sz w:val="18"/>
                <w:szCs w:val="18"/>
              </w:rPr>
              <w:t xml:space="preserve"> is 3 slots</w:t>
            </w:r>
          </w:p>
        </w:tc>
      </w:tr>
    </w:tbl>
    <w:p w:rsidR="0066543A" w:rsidRPr="000E0A60" w:rsidRDefault="0066543A" w:rsidP="0066543A">
      <w:pPr>
        <w:ind w:left="630" w:hanging="630"/>
        <w:rPr>
          <w:sz w:val="18"/>
          <w:szCs w:val="18"/>
        </w:rPr>
      </w:pPr>
    </w:p>
    <w:p w:rsidR="0066543A" w:rsidRPr="000010FA" w:rsidRDefault="0066543A" w:rsidP="00505E7F">
      <w:pPr>
        <w:pStyle w:val="TH"/>
      </w:pPr>
      <w:r w:rsidRPr="000010FA">
        <w:t>Table B.1-8: PDCCH blocking rate for FR1, with 30kHz/20MHz, CORESET duration: 3 symbols, Delay toleration: 1</w:t>
      </w:r>
    </w:p>
    <w:tbl>
      <w:tblPr>
        <w:tblStyle w:val="TableGrid"/>
        <w:tblW w:w="10385" w:type="dxa"/>
        <w:jc w:val="center"/>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66543A" w:rsidRPr="000E0A60" w:rsidTr="00D201C3">
        <w:trPr>
          <w:trHeight w:val="181"/>
          <w:jc w:val="center"/>
        </w:trPr>
        <w:tc>
          <w:tcPr>
            <w:tcW w:w="78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67"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AL distribution in Table</w:t>
            </w:r>
            <w:r>
              <w:rPr>
                <w:sz w:val="18"/>
                <w:szCs w:val="18"/>
              </w:rPr>
              <w:t xml:space="preserve"> 6.2-5</w:t>
            </w:r>
          </w:p>
        </w:tc>
        <w:tc>
          <w:tcPr>
            <w:tcW w:w="536"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60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636" w:type="dxa"/>
            <w:gridSpan w:val="2"/>
          </w:tcPr>
          <w:p w:rsidR="0066543A" w:rsidRPr="000E0A60" w:rsidRDefault="0066543A" w:rsidP="00D201C3">
            <w:pPr>
              <w:spacing w:after="0"/>
              <w:rPr>
                <w:sz w:val="18"/>
                <w:szCs w:val="18"/>
              </w:rPr>
            </w:pPr>
            <w:r w:rsidRPr="000E0A60">
              <w:rPr>
                <w:sz w:val="18"/>
                <w:szCs w:val="18"/>
              </w:rPr>
              <w:t>Case 1</w:t>
            </w:r>
          </w:p>
        </w:tc>
        <w:tc>
          <w:tcPr>
            <w:tcW w:w="2277" w:type="dxa"/>
            <w:gridSpan w:val="3"/>
          </w:tcPr>
          <w:p w:rsidR="0066543A" w:rsidRPr="000E0A60" w:rsidRDefault="0066543A" w:rsidP="00D201C3">
            <w:pPr>
              <w:spacing w:after="0"/>
              <w:rPr>
                <w:sz w:val="18"/>
                <w:szCs w:val="18"/>
              </w:rPr>
            </w:pPr>
            <w:r w:rsidRPr="000E0A60">
              <w:rPr>
                <w:sz w:val="18"/>
                <w:szCs w:val="18"/>
              </w:rPr>
              <w:t>Case 2</w:t>
            </w:r>
          </w:p>
        </w:tc>
        <w:tc>
          <w:tcPr>
            <w:tcW w:w="2704" w:type="dxa"/>
            <w:gridSpan w:val="3"/>
          </w:tcPr>
          <w:p w:rsidR="0066543A" w:rsidRPr="000E0A60" w:rsidRDefault="0066543A" w:rsidP="00D201C3">
            <w:pPr>
              <w:spacing w:after="0"/>
              <w:rPr>
                <w:sz w:val="18"/>
                <w:szCs w:val="18"/>
              </w:rPr>
            </w:pPr>
            <w:r w:rsidRPr="000E0A60">
              <w:rPr>
                <w:sz w:val="18"/>
                <w:szCs w:val="18"/>
              </w:rPr>
              <w:t>Case 3</w:t>
            </w:r>
          </w:p>
        </w:tc>
        <w:tc>
          <w:tcPr>
            <w:tcW w:w="1281" w:type="dxa"/>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1315"/>
          <w:jc w:val="center"/>
        </w:trPr>
        <w:tc>
          <w:tcPr>
            <w:tcW w:w="782" w:type="dxa"/>
            <w:vMerge/>
          </w:tcPr>
          <w:p w:rsidR="0066543A" w:rsidRPr="000E0A60" w:rsidRDefault="0066543A" w:rsidP="00D201C3">
            <w:pPr>
              <w:spacing w:after="0"/>
              <w:rPr>
                <w:sz w:val="18"/>
                <w:szCs w:val="18"/>
              </w:rPr>
            </w:pPr>
          </w:p>
        </w:tc>
        <w:tc>
          <w:tcPr>
            <w:tcW w:w="567" w:type="dxa"/>
            <w:vMerge/>
          </w:tcPr>
          <w:p w:rsidR="0066543A" w:rsidRPr="000E0A60" w:rsidRDefault="0066543A" w:rsidP="00D201C3">
            <w:pPr>
              <w:spacing w:after="0"/>
              <w:rPr>
                <w:sz w:val="18"/>
                <w:szCs w:val="18"/>
              </w:rPr>
            </w:pPr>
          </w:p>
        </w:tc>
        <w:tc>
          <w:tcPr>
            <w:tcW w:w="536" w:type="dxa"/>
            <w:vMerge/>
          </w:tcPr>
          <w:p w:rsidR="0066543A" w:rsidRPr="000E0A60" w:rsidRDefault="0066543A" w:rsidP="00D201C3">
            <w:pPr>
              <w:spacing w:after="0"/>
              <w:rPr>
                <w:sz w:val="18"/>
                <w:szCs w:val="18"/>
              </w:rPr>
            </w:pPr>
          </w:p>
        </w:tc>
        <w:tc>
          <w:tcPr>
            <w:tcW w:w="602" w:type="dxa"/>
            <w:vMerge/>
          </w:tcPr>
          <w:p w:rsidR="0066543A" w:rsidRPr="000E0A60" w:rsidRDefault="0066543A" w:rsidP="00D201C3">
            <w:pPr>
              <w:spacing w:after="0"/>
              <w:rPr>
                <w:sz w:val="18"/>
                <w:szCs w:val="18"/>
              </w:rPr>
            </w:pPr>
          </w:p>
        </w:tc>
        <w:tc>
          <w:tcPr>
            <w:tcW w:w="854"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82" w:type="dxa"/>
          </w:tcPr>
          <w:p w:rsidR="0066543A" w:rsidRPr="000E0A60" w:rsidRDefault="0066543A" w:rsidP="00D201C3">
            <w:pPr>
              <w:spacing w:after="0"/>
              <w:rPr>
                <w:sz w:val="18"/>
                <w:szCs w:val="18"/>
              </w:rPr>
            </w:pPr>
            <w:r w:rsidRPr="000E0A60">
              <w:rPr>
                <w:sz w:val="18"/>
                <w:szCs w:val="18"/>
              </w:rPr>
              <w:t xml:space="preserve">PDCCH blocking rate </w:t>
            </w:r>
          </w:p>
        </w:tc>
        <w:tc>
          <w:tcPr>
            <w:tcW w:w="782"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62" w:type="dxa"/>
          </w:tcPr>
          <w:p w:rsidR="0066543A" w:rsidRPr="000E0A60" w:rsidRDefault="0066543A" w:rsidP="00D201C3">
            <w:pPr>
              <w:spacing w:after="0"/>
              <w:rPr>
                <w:sz w:val="18"/>
                <w:szCs w:val="18"/>
              </w:rPr>
            </w:pPr>
            <w:r w:rsidRPr="000E0A60">
              <w:rPr>
                <w:sz w:val="18"/>
                <w:szCs w:val="18"/>
              </w:rPr>
              <w:t xml:space="preserve">PDCCH blocking rate </w:t>
            </w:r>
          </w:p>
        </w:tc>
        <w:tc>
          <w:tcPr>
            <w:tcW w:w="733" w:type="dxa"/>
          </w:tcPr>
          <w:p w:rsidR="0066543A" w:rsidRPr="000E0A60" w:rsidRDefault="0066543A" w:rsidP="00D201C3">
            <w:pPr>
              <w:spacing w:after="0"/>
              <w:rPr>
                <w:sz w:val="18"/>
                <w:szCs w:val="18"/>
              </w:rPr>
            </w:pPr>
            <w:r w:rsidRPr="000E0A60">
              <w:rPr>
                <w:sz w:val="18"/>
                <w:szCs w:val="18"/>
              </w:rPr>
              <w:t>Blocking rate increase relative to Case 1</w:t>
            </w:r>
          </w:p>
        </w:tc>
        <w:tc>
          <w:tcPr>
            <w:tcW w:w="782"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37" w:type="dxa"/>
          </w:tcPr>
          <w:p w:rsidR="0066543A" w:rsidRPr="000E0A60" w:rsidRDefault="0066543A" w:rsidP="00D201C3">
            <w:pPr>
              <w:spacing w:after="0"/>
              <w:rPr>
                <w:sz w:val="18"/>
                <w:szCs w:val="18"/>
              </w:rPr>
            </w:pPr>
            <w:r w:rsidRPr="000E0A60">
              <w:rPr>
                <w:sz w:val="18"/>
                <w:szCs w:val="18"/>
              </w:rPr>
              <w:t xml:space="preserve">PDCCH blocking rate </w:t>
            </w:r>
          </w:p>
        </w:tc>
        <w:tc>
          <w:tcPr>
            <w:tcW w:w="1185" w:type="dxa"/>
          </w:tcPr>
          <w:p w:rsidR="0066543A" w:rsidRPr="000E0A60" w:rsidRDefault="0066543A" w:rsidP="00D201C3">
            <w:pPr>
              <w:spacing w:after="0"/>
              <w:rPr>
                <w:sz w:val="18"/>
                <w:szCs w:val="18"/>
              </w:rPr>
            </w:pPr>
            <w:r w:rsidRPr="000E0A60">
              <w:rPr>
                <w:sz w:val="18"/>
                <w:szCs w:val="18"/>
              </w:rPr>
              <w:t>Blocking rate increase relative to Case 1</w:t>
            </w:r>
          </w:p>
        </w:tc>
        <w:tc>
          <w:tcPr>
            <w:tcW w:w="1281" w:type="dxa"/>
          </w:tcPr>
          <w:p w:rsidR="0066543A" w:rsidRPr="000E0A60" w:rsidRDefault="0066543A" w:rsidP="00D201C3">
            <w:pPr>
              <w:spacing w:after="0"/>
              <w:rPr>
                <w:sz w:val="18"/>
                <w:szCs w:val="18"/>
              </w:rPr>
            </w:pPr>
          </w:p>
        </w:tc>
      </w:tr>
      <w:tr w:rsidR="0066543A" w:rsidRPr="000E0A60" w:rsidTr="00D201C3">
        <w:trPr>
          <w:trHeight w:val="181"/>
          <w:jc w:val="center"/>
        </w:trPr>
        <w:tc>
          <w:tcPr>
            <w:tcW w:w="782" w:type="dxa"/>
            <w:vMerge w:val="restart"/>
          </w:tcPr>
          <w:p w:rsidR="0066543A" w:rsidRPr="000E0A60" w:rsidRDefault="0066543A" w:rsidP="00D201C3">
            <w:pPr>
              <w:spacing w:after="0"/>
              <w:rPr>
                <w:sz w:val="18"/>
                <w:szCs w:val="18"/>
              </w:rPr>
            </w:pPr>
            <w:r w:rsidRPr="000E0A60">
              <w:rPr>
                <w:sz w:val="18"/>
                <w:szCs w:val="18"/>
              </w:rPr>
              <w:t>vivo</w:t>
            </w: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2</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sz w:val="18"/>
                <w:szCs w:val="18"/>
              </w:rPr>
            </w:pPr>
            <w:r w:rsidRPr="000E0A60">
              <w:rPr>
                <w:color w:val="000000"/>
                <w:sz w:val="18"/>
                <w:szCs w:val="18"/>
              </w:rPr>
              <w:t>0.67%</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sz w:val="18"/>
                <w:szCs w:val="18"/>
              </w:rPr>
            </w:pPr>
            <w:r w:rsidRPr="000E0A60">
              <w:rPr>
                <w:color w:val="000000"/>
                <w:sz w:val="18"/>
                <w:szCs w:val="18"/>
              </w:rPr>
              <w:t>1.58%</w:t>
            </w:r>
          </w:p>
        </w:tc>
        <w:tc>
          <w:tcPr>
            <w:tcW w:w="733" w:type="dxa"/>
          </w:tcPr>
          <w:p w:rsidR="0066543A" w:rsidRPr="000E0A60" w:rsidRDefault="0066543A" w:rsidP="00D201C3">
            <w:pPr>
              <w:spacing w:after="0"/>
              <w:rPr>
                <w:sz w:val="18"/>
                <w:szCs w:val="18"/>
              </w:rPr>
            </w:pPr>
            <w:r w:rsidRPr="000E0A60">
              <w:rPr>
                <w:sz w:val="18"/>
                <w:szCs w:val="18"/>
              </w:rPr>
              <w:t>0.91%</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sz w:val="18"/>
                <w:szCs w:val="18"/>
              </w:rPr>
            </w:pPr>
            <w:r w:rsidRPr="000E0A60">
              <w:rPr>
                <w:color w:val="000000"/>
                <w:sz w:val="18"/>
                <w:szCs w:val="18"/>
              </w:rPr>
              <w:t>1.48%</w:t>
            </w:r>
          </w:p>
        </w:tc>
        <w:tc>
          <w:tcPr>
            <w:tcW w:w="1185" w:type="dxa"/>
          </w:tcPr>
          <w:p w:rsidR="0066543A" w:rsidRPr="000E0A60" w:rsidRDefault="0066543A" w:rsidP="00D201C3">
            <w:pPr>
              <w:spacing w:after="0"/>
              <w:rPr>
                <w:sz w:val="18"/>
                <w:szCs w:val="18"/>
              </w:rPr>
            </w:pPr>
            <w:r w:rsidRPr="000E0A60">
              <w:rPr>
                <w:sz w:val="18"/>
                <w:szCs w:val="18"/>
              </w:rPr>
              <w:t>0.81%</w:t>
            </w:r>
          </w:p>
        </w:tc>
        <w:tc>
          <w:tcPr>
            <w:tcW w:w="1281" w:type="dxa"/>
          </w:tcPr>
          <w:p w:rsidR="0066543A" w:rsidRPr="000E0A60" w:rsidRDefault="0066543A" w:rsidP="00D201C3">
            <w:pPr>
              <w:spacing w:after="0"/>
              <w:rPr>
                <w:sz w:val="18"/>
                <w:szCs w:val="18"/>
              </w:rPr>
            </w:pPr>
          </w:p>
        </w:tc>
      </w:tr>
      <w:tr w:rsidR="0066543A" w:rsidRPr="000E0A60" w:rsidTr="00D201C3">
        <w:trPr>
          <w:trHeight w:val="192"/>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3</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1.62%</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2.95%</w:t>
            </w:r>
          </w:p>
        </w:tc>
        <w:tc>
          <w:tcPr>
            <w:tcW w:w="733" w:type="dxa"/>
          </w:tcPr>
          <w:p w:rsidR="0066543A" w:rsidRPr="000E0A60" w:rsidRDefault="0066543A" w:rsidP="00D201C3">
            <w:pPr>
              <w:spacing w:after="0"/>
              <w:rPr>
                <w:sz w:val="18"/>
                <w:szCs w:val="18"/>
              </w:rPr>
            </w:pPr>
            <w:r w:rsidRPr="000E0A60">
              <w:rPr>
                <w:sz w:val="18"/>
                <w:szCs w:val="18"/>
              </w:rPr>
              <w:t>1.33%</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3.13%</w:t>
            </w:r>
          </w:p>
        </w:tc>
        <w:tc>
          <w:tcPr>
            <w:tcW w:w="1185" w:type="dxa"/>
          </w:tcPr>
          <w:p w:rsidR="0066543A" w:rsidRPr="000E0A60" w:rsidRDefault="0066543A" w:rsidP="00D201C3">
            <w:pPr>
              <w:spacing w:after="0"/>
              <w:rPr>
                <w:sz w:val="18"/>
                <w:szCs w:val="18"/>
              </w:rPr>
            </w:pPr>
            <w:r w:rsidRPr="000E0A60">
              <w:rPr>
                <w:sz w:val="18"/>
                <w:szCs w:val="18"/>
              </w:rPr>
              <w:t>1.51%</w:t>
            </w:r>
          </w:p>
        </w:tc>
        <w:tc>
          <w:tcPr>
            <w:tcW w:w="1281" w:type="dxa"/>
          </w:tcPr>
          <w:p w:rsidR="0066543A" w:rsidRPr="000E0A60" w:rsidRDefault="0066543A" w:rsidP="00D201C3">
            <w:pPr>
              <w:spacing w:after="0"/>
              <w:rPr>
                <w:sz w:val="18"/>
                <w:szCs w:val="18"/>
              </w:rPr>
            </w:pPr>
          </w:p>
        </w:tc>
      </w:tr>
      <w:tr w:rsidR="0066543A" w:rsidRPr="000E0A60" w:rsidTr="00D201C3">
        <w:trPr>
          <w:trHeight w:val="203"/>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4</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2.34%</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4.39%</w:t>
            </w:r>
          </w:p>
        </w:tc>
        <w:tc>
          <w:tcPr>
            <w:tcW w:w="733" w:type="dxa"/>
          </w:tcPr>
          <w:p w:rsidR="0066543A" w:rsidRPr="000E0A60" w:rsidRDefault="0066543A" w:rsidP="00D201C3">
            <w:pPr>
              <w:spacing w:after="0"/>
              <w:rPr>
                <w:sz w:val="18"/>
                <w:szCs w:val="18"/>
              </w:rPr>
            </w:pPr>
            <w:r w:rsidRPr="000E0A60">
              <w:rPr>
                <w:sz w:val="18"/>
                <w:szCs w:val="18"/>
              </w:rPr>
              <w:t>2.05%</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4.80%</w:t>
            </w:r>
          </w:p>
        </w:tc>
        <w:tc>
          <w:tcPr>
            <w:tcW w:w="1185" w:type="dxa"/>
          </w:tcPr>
          <w:p w:rsidR="0066543A" w:rsidRPr="000E0A60" w:rsidRDefault="0066543A" w:rsidP="00D201C3">
            <w:pPr>
              <w:spacing w:after="0"/>
              <w:rPr>
                <w:sz w:val="18"/>
                <w:szCs w:val="18"/>
              </w:rPr>
            </w:pPr>
            <w:r w:rsidRPr="000E0A60">
              <w:rPr>
                <w:sz w:val="18"/>
                <w:szCs w:val="18"/>
              </w:rPr>
              <w:t>2.46%</w:t>
            </w:r>
          </w:p>
        </w:tc>
        <w:tc>
          <w:tcPr>
            <w:tcW w:w="1281" w:type="dxa"/>
          </w:tcPr>
          <w:p w:rsidR="0066543A" w:rsidRPr="000E0A60" w:rsidRDefault="0066543A" w:rsidP="00D201C3">
            <w:pPr>
              <w:spacing w:after="0"/>
              <w:rPr>
                <w:sz w:val="18"/>
                <w:szCs w:val="18"/>
              </w:rPr>
            </w:pPr>
          </w:p>
        </w:tc>
      </w:tr>
      <w:tr w:rsidR="0066543A" w:rsidRPr="000E0A60" w:rsidTr="00D201C3">
        <w:trPr>
          <w:trHeight w:val="192"/>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5</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3.35%</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5.74%</w:t>
            </w:r>
          </w:p>
        </w:tc>
        <w:tc>
          <w:tcPr>
            <w:tcW w:w="733" w:type="dxa"/>
          </w:tcPr>
          <w:p w:rsidR="0066543A" w:rsidRPr="000E0A60" w:rsidRDefault="0066543A" w:rsidP="00D201C3">
            <w:pPr>
              <w:spacing w:after="0"/>
              <w:rPr>
                <w:sz w:val="18"/>
                <w:szCs w:val="18"/>
              </w:rPr>
            </w:pPr>
            <w:r w:rsidRPr="000E0A60">
              <w:rPr>
                <w:sz w:val="18"/>
                <w:szCs w:val="18"/>
              </w:rPr>
              <w:t>2.39%</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5.81%</w:t>
            </w:r>
          </w:p>
        </w:tc>
        <w:tc>
          <w:tcPr>
            <w:tcW w:w="1185" w:type="dxa"/>
          </w:tcPr>
          <w:p w:rsidR="0066543A" w:rsidRPr="000E0A60" w:rsidRDefault="0066543A" w:rsidP="00D201C3">
            <w:pPr>
              <w:spacing w:after="0"/>
              <w:rPr>
                <w:sz w:val="18"/>
                <w:szCs w:val="18"/>
              </w:rPr>
            </w:pPr>
            <w:r w:rsidRPr="000E0A60">
              <w:rPr>
                <w:sz w:val="18"/>
                <w:szCs w:val="18"/>
              </w:rPr>
              <w:t>2.46%</w:t>
            </w:r>
          </w:p>
        </w:tc>
        <w:tc>
          <w:tcPr>
            <w:tcW w:w="1281" w:type="dxa"/>
          </w:tcPr>
          <w:p w:rsidR="0066543A" w:rsidRPr="000E0A60" w:rsidRDefault="0066543A" w:rsidP="00D201C3">
            <w:pPr>
              <w:spacing w:after="0"/>
              <w:rPr>
                <w:sz w:val="18"/>
                <w:szCs w:val="18"/>
              </w:rPr>
            </w:pPr>
          </w:p>
        </w:tc>
      </w:tr>
      <w:tr w:rsidR="0066543A" w:rsidRPr="000E0A60" w:rsidTr="00D201C3">
        <w:trPr>
          <w:trHeight w:val="192"/>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1~5</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0.10%</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0.20%</w:t>
            </w:r>
          </w:p>
        </w:tc>
        <w:tc>
          <w:tcPr>
            <w:tcW w:w="733" w:type="dxa"/>
          </w:tcPr>
          <w:p w:rsidR="0066543A" w:rsidRPr="000E0A60" w:rsidRDefault="0066543A" w:rsidP="00D201C3">
            <w:pPr>
              <w:spacing w:after="0"/>
              <w:rPr>
                <w:sz w:val="18"/>
                <w:szCs w:val="18"/>
              </w:rPr>
            </w:pPr>
            <w:r w:rsidRPr="000E0A60">
              <w:rPr>
                <w:sz w:val="18"/>
                <w:szCs w:val="18"/>
              </w:rPr>
              <w:t>0.10%</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0.20%</w:t>
            </w:r>
          </w:p>
        </w:tc>
        <w:tc>
          <w:tcPr>
            <w:tcW w:w="1185" w:type="dxa"/>
          </w:tcPr>
          <w:p w:rsidR="0066543A" w:rsidRPr="000E0A60" w:rsidRDefault="0066543A" w:rsidP="00D201C3">
            <w:pPr>
              <w:spacing w:after="0"/>
              <w:rPr>
                <w:sz w:val="18"/>
                <w:szCs w:val="18"/>
              </w:rPr>
            </w:pPr>
            <w:r w:rsidRPr="000E0A60">
              <w:rPr>
                <w:sz w:val="18"/>
                <w:szCs w:val="18"/>
              </w:rPr>
              <w:t>0.10%</w:t>
            </w:r>
          </w:p>
        </w:tc>
        <w:tc>
          <w:tcPr>
            <w:tcW w:w="1281"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363"/>
          <w:jc w:val="center"/>
        </w:trPr>
        <w:tc>
          <w:tcPr>
            <w:tcW w:w="10385" w:type="dxa"/>
            <w:gridSpan w:val="13"/>
          </w:tcPr>
          <w:p w:rsidR="0066543A" w:rsidRPr="000E0A60" w:rsidRDefault="0066543A" w:rsidP="00D201C3">
            <w:pPr>
              <w:spacing w:after="0"/>
              <w:ind w:left="630" w:hanging="63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tc>
      </w:tr>
    </w:tbl>
    <w:p w:rsidR="0066543A" w:rsidRPr="000E0A60" w:rsidRDefault="0066543A" w:rsidP="0066543A">
      <w:pPr>
        <w:rPr>
          <w:b/>
          <w:bCs/>
          <w:u w:val="single"/>
        </w:rPr>
      </w:pPr>
    </w:p>
    <w:p w:rsidR="0066543A" w:rsidRPr="000010FA" w:rsidRDefault="0066543A" w:rsidP="00505E7F">
      <w:pPr>
        <w:pStyle w:val="TH"/>
      </w:pPr>
      <w:r w:rsidRPr="000010FA">
        <w:t>Table B.1-9: PDCCH blocking rate for FR1, with 30kHz/20MHz, CORESET duration: 2 symbols, Delay toleration: 1, DCI size = 60 bits (NOT including CRC)</w:t>
      </w:r>
    </w:p>
    <w:tbl>
      <w:tblPr>
        <w:tblStyle w:val="TableGrid"/>
        <w:tblW w:w="10524" w:type="dxa"/>
        <w:jc w:val="center"/>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66543A" w:rsidRPr="000E0A60" w:rsidTr="00D201C3">
        <w:trPr>
          <w:trHeight w:val="189"/>
          <w:jc w:val="center"/>
        </w:trPr>
        <w:tc>
          <w:tcPr>
            <w:tcW w:w="861"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626"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AL distribution in Table</w:t>
            </w:r>
            <w:r>
              <w:rPr>
                <w:sz w:val="18"/>
                <w:szCs w:val="18"/>
              </w:rPr>
              <w:t xml:space="preserve"> 6.2-5</w:t>
            </w:r>
          </w:p>
        </w:tc>
        <w:tc>
          <w:tcPr>
            <w:tcW w:w="488"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769"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807" w:type="dxa"/>
            <w:gridSpan w:val="2"/>
          </w:tcPr>
          <w:p w:rsidR="0066543A" w:rsidRPr="000E0A60" w:rsidRDefault="0066543A" w:rsidP="00D201C3">
            <w:pPr>
              <w:snapToGrid w:val="0"/>
              <w:spacing w:after="0"/>
              <w:rPr>
                <w:sz w:val="18"/>
                <w:szCs w:val="18"/>
              </w:rPr>
            </w:pPr>
            <w:r w:rsidRPr="000E0A60">
              <w:rPr>
                <w:sz w:val="18"/>
                <w:szCs w:val="18"/>
              </w:rPr>
              <w:t>Case 1</w:t>
            </w:r>
          </w:p>
        </w:tc>
        <w:tc>
          <w:tcPr>
            <w:tcW w:w="1650" w:type="dxa"/>
            <w:gridSpan w:val="2"/>
          </w:tcPr>
          <w:p w:rsidR="0066543A" w:rsidRPr="000E0A60" w:rsidRDefault="0066543A" w:rsidP="00D201C3">
            <w:pPr>
              <w:snapToGrid w:val="0"/>
              <w:spacing w:after="0"/>
              <w:rPr>
                <w:sz w:val="18"/>
                <w:szCs w:val="18"/>
              </w:rPr>
            </w:pPr>
            <w:r w:rsidRPr="000E0A60">
              <w:rPr>
                <w:sz w:val="18"/>
                <w:szCs w:val="18"/>
              </w:rPr>
              <w:t>Case 2</w:t>
            </w:r>
          </w:p>
        </w:tc>
        <w:tc>
          <w:tcPr>
            <w:tcW w:w="2884" w:type="dxa"/>
            <w:gridSpan w:val="3"/>
          </w:tcPr>
          <w:p w:rsidR="0066543A" w:rsidRPr="000E0A60" w:rsidRDefault="0066543A" w:rsidP="00D201C3">
            <w:pPr>
              <w:snapToGrid w:val="0"/>
              <w:spacing w:after="0"/>
              <w:rPr>
                <w:sz w:val="18"/>
                <w:szCs w:val="18"/>
              </w:rPr>
            </w:pPr>
            <w:r w:rsidRPr="000E0A60">
              <w:rPr>
                <w:sz w:val="18"/>
                <w:szCs w:val="18"/>
              </w:rPr>
              <w:t>Case 3</w:t>
            </w:r>
          </w:p>
        </w:tc>
        <w:tc>
          <w:tcPr>
            <w:tcW w:w="1439" w:type="dxa"/>
          </w:tcPr>
          <w:p w:rsidR="0066543A" w:rsidRPr="000E0A60" w:rsidRDefault="0066543A" w:rsidP="00D201C3">
            <w:pPr>
              <w:snapToGrid w:val="0"/>
              <w:spacing w:after="0"/>
              <w:rPr>
                <w:sz w:val="18"/>
                <w:szCs w:val="18"/>
              </w:rPr>
            </w:pPr>
            <w:r w:rsidRPr="000E0A60">
              <w:rPr>
                <w:sz w:val="18"/>
                <w:szCs w:val="18"/>
              </w:rPr>
              <w:t>Comments</w:t>
            </w:r>
          </w:p>
        </w:tc>
      </w:tr>
      <w:tr w:rsidR="0066543A" w:rsidRPr="000E0A60" w:rsidTr="00D201C3">
        <w:trPr>
          <w:trHeight w:val="1553"/>
          <w:jc w:val="center"/>
        </w:trPr>
        <w:tc>
          <w:tcPr>
            <w:tcW w:w="861" w:type="dxa"/>
            <w:vMerge/>
          </w:tcPr>
          <w:p w:rsidR="0066543A" w:rsidRPr="000E0A60" w:rsidRDefault="0066543A" w:rsidP="00D201C3">
            <w:pPr>
              <w:snapToGrid w:val="0"/>
              <w:spacing w:after="0"/>
              <w:rPr>
                <w:sz w:val="18"/>
                <w:szCs w:val="18"/>
              </w:rPr>
            </w:pPr>
          </w:p>
        </w:tc>
        <w:tc>
          <w:tcPr>
            <w:tcW w:w="626" w:type="dxa"/>
            <w:vMerge/>
          </w:tcPr>
          <w:p w:rsidR="0066543A" w:rsidRPr="000E0A60" w:rsidRDefault="0066543A" w:rsidP="00D201C3">
            <w:pPr>
              <w:snapToGrid w:val="0"/>
              <w:spacing w:after="0"/>
              <w:rPr>
                <w:sz w:val="18"/>
                <w:szCs w:val="18"/>
              </w:rPr>
            </w:pPr>
          </w:p>
        </w:tc>
        <w:tc>
          <w:tcPr>
            <w:tcW w:w="488" w:type="dxa"/>
            <w:vMerge/>
          </w:tcPr>
          <w:p w:rsidR="0066543A" w:rsidRPr="000E0A60" w:rsidRDefault="0066543A" w:rsidP="00D201C3">
            <w:pPr>
              <w:snapToGrid w:val="0"/>
              <w:spacing w:after="0"/>
              <w:rPr>
                <w:sz w:val="18"/>
                <w:szCs w:val="18"/>
              </w:rPr>
            </w:pPr>
          </w:p>
        </w:tc>
        <w:tc>
          <w:tcPr>
            <w:tcW w:w="769" w:type="dxa"/>
            <w:vMerge/>
          </w:tcPr>
          <w:p w:rsidR="0066543A" w:rsidRPr="000E0A60" w:rsidRDefault="0066543A" w:rsidP="00D201C3">
            <w:pPr>
              <w:snapToGrid w:val="0"/>
              <w:spacing w:after="0"/>
              <w:rPr>
                <w:sz w:val="18"/>
                <w:szCs w:val="18"/>
              </w:rPr>
            </w:pPr>
          </w:p>
        </w:tc>
        <w:tc>
          <w:tcPr>
            <w:tcW w:w="942" w:type="dxa"/>
          </w:tcPr>
          <w:p w:rsidR="0066543A" w:rsidRPr="000E0A60" w:rsidRDefault="0066543A" w:rsidP="00D201C3">
            <w:pPr>
              <w:snapToGrid w:val="0"/>
              <w:spacing w:after="0"/>
              <w:rPr>
                <w:sz w:val="18"/>
                <w:szCs w:val="18"/>
              </w:rPr>
            </w:pPr>
            <w:r w:rsidRPr="000E0A60">
              <w:rPr>
                <w:sz w:val="18"/>
                <w:szCs w:val="18"/>
              </w:rPr>
              <w:t xml:space="preserve"># PDCCH candidates for AL [1,2,4,8,16] in Table </w:t>
            </w:r>
            <w:r>
              <w:rPr>
                <w:sz w:val="18"/>
                <w:szCs w:val="18"/>
              </w:rPr>
              <w:t>6.2-6</w:t>
            </w:r>
          </w:p>
        </w:tc>
        <w:tc>
          <w:tcPr>
            <w:tcW w:w="865" w:type="dxa"/>
          </w:tcPr>
          <w:p w:rsidR="0066543A" w:rsidRPr="000E0A60" w:rsidRDefault="0066543A" w:rsidP="00D201C3">
            <w:pPr>
              <w:snapToGrid w:val="0"/>
              <w:spacing w:after="0"/>
              <w:rPr>
                <w:sz w:val="18"/>
                <w:szCs w:val="18"/>
              </w:rPr>
            </w:pPr>
            <w:r w:rsidRPr="000E0A60">
              <w:rPr>
                <w:sz w:val="18"/>
                <w:szCs w:val="18"/>
              </w:rPr>
              <w:t xml:space="preserve">PDCCH blocking rate </w:t>
            </w:r>
          </w:p>
        </w:tc>
        <w:tc>
          <w:tcPr>
            <w:tcW w:w="864" w:type="dxa"/>
          </w:tcPr>
          <w:p w:rsidR="0066543A" w:rsidRPr="000E0A60" w:rsidRDefault="0066543A" w:rsidP="00D201C3">
            <w:pPr>
              <w:snapToGrid w:val="0"/>
              <w:spacing w:after="0"/>
              <w:rPr>
                <w:sz w:val="18"/>
                <w:szCs w:val="18"/>
              </w:rPr>
            </w:pPr>
            <w:r w:rsidRPr="000E0A60">
              <w:rPr>
                <w:sz w:val="18"/>
                <w:szCs w:val="18"/>
              </w:rPr>
              <w:t xml:space="preserve"># PDCCH candidates for AL [1,2,4,8,16] in Table </w:t>
            </w:r>
            <w:r>
              <w:rPr>
                <w:sz w:val="18"/>
                <w:szCs w:val="18"/>
              </w:rPr>
              <w:t>6.2-6</w:t>
            </w:r>
          </w:p>
        </w:tc>
        <w:tc>
          <w:tcPr>
            <w:tcW w:w="786" w:type="dxa"/>
          </w:tcPr>
          <w:p w:rsidR="0066543A" w:rsidRPr="000E0A60" w:rsidRDefault="0066543A" w:rsidP="00D201C3">
            <w:pPr>
              <w:snapToGrid w:val="0"/>
              <w:spacing w:after="0"/>
              <w:rPr>
                <w:sz w:val="18"/>
                <w:szCs w:val="18"/>
              </w:rPr>
            </w:pPr>
            <w:r w:rsidRPr="000E0A60">
              <w:rPr>
                <w:sz w:val="18"/>
                <w:szCs w:val="18"/>
              </w:rPr>
              <w:t xml:space="preserve">PDCCH blocking rate </w:t>
            </w:r>
          </w:p>
        </w:tc>
        <w:tc>
          <w:tcPr>
            <w:tcW w:w="864" w:type="dxa"/>
          </w:tcPr>
          <w:p w:rsidR="0066543A" w:rsidRPr="000E0A60" w:rsidRDefault="0066543A" w:rsidP="00D201C3">
            <w:pPr>
              <w:snapToGrid w:val="0"/>
              <w:spacing w:after="0"/>
              <w:rPr>
                <w:sz w:val="18"/>
                <w:szCs w:val="18"/>
              </w:rPr>
            </w:pPr>
            <w:r w:rsidRPr="000E0A60">
              <w:rPr>
                <w:sz w:val="18"/>
                <w:szCs w:val="18"/>
              </w:rPr>
              <w:t xml:space="preserve"># PDCCH candidates for AL [1,2,4,8,16] in Table </w:t>
            </w:r>
            <w:r>
              <w:rPr>
                <w:sz w:val="18"/>
                <w:szCs w:val="18"/>
              </w:rPr>
              <w:t>6.2-6</w:t>
            </w:r>
          </w:p>
        </w:tc>
        <w:tc>
          <w:tcPr>
            <w:tcW w:w="942" w:type="dxa"/>
          </w:tcPr>
          <w:p w:rsidR="0066543A" w:rsidRPr="000E0A60" w:rsidRDefault="0066543A" w:rsidP="00D201C3">
            <w:pPr>
              <w:snapToGrid w:val="0"/>
              <w:spacing w:after="0"/>
              <w:rPr>
                <w:sz w:val="18"/>
                <w:szCs w:val="18"/>
              </w:rPr>
            </w:pPr>
            <w:r w:rsidRPr="000E0A60">
              <w:rPr>
                <w:sz w:val="18"/>
                <w:szCs w:val="18"/>
              </w:rPr>
              <w:t xml:space="preserve">PDCCH blocking rate </w:t>
            </w:r>
          </w:p>
        </w:tc>
        <w:tc>
          <w:tcPr>
            <w:tcW w:w="1078" w:type="dxa"/>
          </w:tcPr>
          <w:p w:rsidR="0066543A" w:rsidRPr="000E0A60" w:rsidRDefault="0066543A" w:rsidP="00D201C3">
            <w:pPr>
              <w:snapToGrid w:val="0"/>
              <w:spacing w:after="0"/>
              <w:rPr>
                <w:sz w:val="18"/>
                <w:szCs w:val="18"/>
              </w:rPr>
            </w:pPr>
            <w:r w:rsidRPr="000E0A60">
              <w:rPr>
                <w:sz w:val="18"/>
                <w:szCs w:val="18"/>
              </w:rPr>
              <w:t>Blocking rate increase relative to Case 1</w:t>
            </w:r>
          </w:p>
        </w:tc>
        <w:tc>
          <w:tcPr>
            <w:tcW w:w="1439" w:type="dxa"/>
          </w:tcPr>
          <w:p w:rsidR="0066543A" w:rsidRPr="000E0A60" w:rsidRDefault="0066543A" w:rsidP="00D201C3">
            <w:pPr>
              <w:snapToGrid w:val="0"/>
              <w:spacing w:after="0"/>
              <w:rPr>
                <w:sz w:val="18"/>
                <w:szCs w:val="18"/>
              </w:rPr>
            </w:pPr>
          </w:p>
        </w:tc>
      </w:tr>
      <w:tr w:rsidR="0066543A" w:rsidRPr="000E0A60" w:rsidTr="00D201C3">
        <w:trPr>
          <w:trHeight w:val="199"/>
          <w:jc w:val="center"/>
        </w:trPr>
        <w:tc>
          <w:tcPr>
            <w:tcW w:w="861" w:type="dxa"/>
            <w:vMerge w:val="restart"/>
          </w:tcPr>
          <w:p w:rsidR="0066543A" w:rsidRPr="000E0A60" w:rsidRDefault="0066543A" w:rsidP="00D201C3">
            <w:pPr>
              <w:snapToGrid w:val="0"/>
              <w:spacing w:after="0"/>
              <w:rPr>
                <w:sz w:val="18"/>
                <w:szCs w:val="18"/>
              </w:rPr>
            </w:pPr>
            <w:r w:rsidRPr="000E0A60">
              <w:rPr>
                <w:sz w:val="18"/>
                <w:szCs w:val="18"/>
              </w:rPr>
              <w:t>Huawei, HiSilicon</w:t>
            </w:r>
          </w:p>
        </w:tc>
        <w:tc>
          <w:tcPr>
            <w:tcW w:w="626" w:type="dxa"/>
          </w:tcPr>
          <w:p w:rsidR="0066543A" w:rsidRPr="000E0A60" w:rsidRDefault="0066543A" w:rsidP="00D201C3">
            <w:pPr>
              <w:snapToGrid w:val="0"/>
              <w:spacing w:after="0"/>
              <w:rPr>
                <w:sz w:val="18"/>
                <w:szCs w:val="18"/>
              </w:rPr>
            </w:pPr>
            <w:r w:rsidRPr="000E0A60">
              <w:rPr>
                <w:sz w:val="18"/>
                <w:szCs w:val="18"/>
              </w:rPr>
              <w:t>A5</w:t>
            </w:r>
          </w:p>
        </w:tc>
        <w:tc>
          <w:tcPr>
            <w:tcW w:w="488" w:type="dxa"/>
          </w:tcPr>
          <w:p w:rsidR="0066543A" w:rsidRPr="000E0A60" w:rsidRDefault="0066543A" w:rsidP="00D201C3">
            <w:pPr>
              <w:snapToGrid w:val="0"/>
              <w:spacing w:after="0"/>
              <w:rPr>
                <w:sz w:val="18"/>
                <w:szCs w:val="18"/>
              </w:rPr>
            </w:pPr>
            <w:r w:rsidRPr="000E0A60">
              <w:rPr>
                <w:sz w:val="18"/>
                <w:szCs w:val="18"/>
              </w:rPr>
              <w:t>5</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8.60%</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8.60%</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0E0A60" w:rsidRDefault="0066543A" w:rsidP="00D201C3">
            <w:pPr>
              <w:snapToGrid w:val="0"/>
              <w:spacing w:after="0"/>
              <w:rPr>
                <w:sz w:val="18"/>
                <w:szCs w:val="18"/>
              </w:rPr>
            </w:pPr>
            <w:r w:rsidRPr="000E0A60">
              <w:rPr>
                <w:sz w:val="18"/>
                <w:szCs w:val="18"/>
              </w:rPr>
              <w:t>Note 2</w:t>
            </w:r>
          </w:p>
        </w:tc>
      </w:tr>
      <w:tr w:rsidR="0066543A" w:rsidRPr="000E0A60" w:rsidTr="00D201C3">
        <w:trPr>
          <w:trHeight w:val="199"/>
          <w:jc w:val="center"/>
        </w:trPr>
        <w:tc>
          <w:tcPr>
            <w:tcW w:w="861" w:type="dxa"/>
            <w:vMerge/>
          </w:tcPr>
          <w:p w:rsidR="0066543A" w:rsidRPr="000E0A60" w:rsidRDefault="0066543A" w:rsidP="00D201C3">
            <w:pPr>
              <w:snapToGrid w:val="0"/>
              <w:spacing w:after="0"/>
              <w:rPr>
                <w:sz w:val="18"/>
                <w:szCs w:val="18"/>
              </w:rPr>
            </w:pPr>
          </w:p>
        </w:tc>
        <w:tc>
          <w:tcPr>
            <w:tcW w:w="626" w:type="dxa"/>
          </w:tcPr>
          <w:p w:rsidR="0066543A" w:rsidRPr="000E0A60" w:rsidRDefault="0066543A" w:rsidP="00D201C3">
            <w:pPr>
              <w:snapToGrid w:val="0"/>
              <w:spacing w:after="0"/>
              <w:rPr>
                <w:sz w:val="18"/>
                <w:szCs w:val="18"/>
              </w:rPr>
            </w:pPr>
            <w:r w:rsidRPr="000E0A60">
              <w:rPr>
                <w:sz w:val="18"/>
                <w:szCs w:val="18"/>
              </w:rPr>
              <w:t>A5</w:t>
            </w:r>
          </w:p>
        </w:tc>
        <w:tc>
          <w:tcPr>
            <w:tcW w:w="488" w:type="dxa"/>
          </w:tcPr>
          <w:p w:rsidR="0066543A" w:rsidRPr="000E0A60" w:rsidRDefault="0066543A" w:rsidP="00D201C3">
            <w:pPr>
              <w:snapToGrid w:val="0"/>
              <w:spacing w:after="0"/>
              <w:rPr>
                <w:sz w:val="18"/>
                <w:szCs w:val="18"/>
              </w:rPr>
            </w:pPr>
            <w:r w:rsidRPr="000E0A60">
              <w:rPr>
                <w:sz w:val="18"/>
                <w:szCs w:val="18"/>
              </w:rPr>
              <w:t>10</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23.20%</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23.20%</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0E0A60" w:rsidRDefault="0066543A" w:rsidP="00D201C3">
            <w:pPr>
              <w:snapToGrid w:val="0"/>
              <w:spacing w:after="0"/>
              <w:rPr>
                <w:sz w:val="18"/>
                <w:szCs w:val="18"/>
              </w:rPr>
            </w:pPr>
            <w:r w:rsidRPr="000E0A60">
              <w:rPr>
                <w:sz w:val="18"/>
                <w:szCs w:val="18"/>
              </w:rPr>
              <w:t>Note 2</w:t>
            </w:r>
          </w:p>
        </w:tc>
      </w:tr>
      <w:tr w:rsidR="0066543A" w:rsidRPr="000E0A60" w:rsidTr="00D201C3">
        <w:trPr>
          <w:trHeight w:val="199"/>
          <w:jc w:val="center"/>
        </w:trPr>
        <w:tc>
          <w:tcPr>
            <w:tcW w:w="861" w:type="dxa"/>
            <w:vMerge/>
          </w:tcPr>
          <w:p w:rsidR="0066543A" w:rsidRPr="000E0A60" w:rsidRDefault="0066543A" w:rsidP="00D201C3">
            <w:pPr>
              <w:snapToGrid w:val="0"/>
              <w:spacing w:after="0"/>
              <w:rPr>
                <w:sz w:val="18"/>
                <w:szCs w:val="18"/>
              </w:rPr>
            </w:pPr>
          </w:p>
        </w:tc>
        <w:tc>
          <w:tcPr>
            <w:tcW w:w="626" w:type="dxa"/>
          </w:tcPr>
          <w:p w:rsidR="0066543A" w:rsidRPr="000E0A60" w:rsidRDefault="0066543A" w:rsidP="00D201C3">
            <w:pPr>
              <w:snapToGrid w:val="0"/>
              <w:spacing w:after="0"/>
              <w:rPr>
                <w:sz w:val="18"/>
                <w:szCs w:val="18"/>
              </w:rPr>
            </w:pPr>
            <w:r w:rsidRPr="000E0A60">
              <w:rPr>
                <w:sz w:val="18"/>
                <w:szCs w:val="18"/>
              </w:rPr>
              <w:t>A6</w:t>
            </w:r>
          </w:p>
        </w:tc>
        <w:tc>
          <w:tcPr>
            <w:tcW w:w="488" w:type="dxa"/>
          </w:tcPr>
          <w:p w:rsidR="0066543A" w:rsidRPr="000E0A60" w:rsidRDefault="0066543A" w:rsidP="00D201C3">
            <w:pPr>
              <w:snapToGrid w:val="0"/>
              <w:spacing w:after="0"/>
              <w:rPr>
                <w:sz w:val="18"/>
                <w:szCs w:val="18"/>
              </w:rPr>
            </w:pPr>
            <w:r w:rsidRPr="000E0A60">
              <w:rPr>
                <w:sz w:val="18"/>
                <w:szCs w:val="18"/>
              </w:rPr>
              <w:t>5</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14.5%</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 -</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14.5%</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0E0A60" w:rsidRDefault="0066543A" w:rsidP="00D201C3">
            <w:pPr>
              <w:snapToGrid w:val="0"/>
              <w:spacing w:after="0"/>
              <w:rPr>
                <w:sz w:val="18"/>
                <w:szCs w:val="18"/>
              </w:rPr>
            </w:pPr>
            <w:r w:rsidRPr="000E0A60">
              <w:rPr>
                <w:sz w:val="18"/>
                <w:szCs w:val="18"/>
              </w:rPr>
              <w:t>Note 2</w:t>
            </w:r>
          </w:p>
        </w:tc>
      </w:tr>
      <w:tr w:rsidR="0066543A" w:rsidRPr="000E0A60" w:rsidTr="00D201C3">
        <w:trPr>
          <w:trHeight w:val="209"/>
          <w:jc w:val="center"/>
        </w:trPr>
        <w:tc>
          <w:tcPr>
            <w:tcW w:w="861" w:type="dxa"/>
            <w:vMerge/>
          </w:tcPr>
          <w:p w:rsidR="0066543A" w:rsidRPr="000E0A60" w:rsidRDefault="0066543A" w:rsidP="00D201C3">
            <w:pPr>
              <w:snapToGrid w:val="0"/>
              <w:spacing w:after="0"/>
              <w:rPr>
                <w:sz w:val="18"/>
                <w:szCs w:val="18"/>
              </w:rPr>
            </w:pPr>
          </w:p>
        </w:tc>
        <w:tc>
          <w:tcPr>
            <w:tcW w:w="626" w:type="dxa"/>
          </w:tcPr>
          <w:p w:rsidR="0066543A" w:rsidRPr="000E0A60" w:rsidRDefault="0066543A" w:rsidP="00D201C3">
            <w:pPr>
              <w:snapToGrid w:val="0"/>
              <w:spacing w:after="0"/>
              <w:rPr>
                <w:sz w:val="18"/>
                <w:szCs w:val="18"/>
              </w:rPr>
            </w:pPr>
            <w:r w:rsidRPr="000E0A60">
              <w:rPr>
                <w:sz w:val="18"/>
                <w:szCs w:val="18"/>
              </w:rPr>
              <w:t>A6</w:t>
            </w:r>
          </w:p>
        </w:tc>
        <w:tc>
          <w:tcPr>
            <w:tcW w:w="488" w:type="dxa"/>
          </w:tcPr>
          <w:p w:rsidR="0066543A" w:rsidRPr="000E0A60" w:rsidRDefault="0066543A" w:rsidP="00D201C3">
            <w:pPr>
              <w:snapToGrid w:val="0"/>
              <w:spacing w:after="0"/>
              <w:rPr>
                <w:sz w:val="18"/>
                <w:szCs w:val="18"/>
              </w:rPr>
            </w:pPr>
            <w:r w:rsidRPr="000E0A60">
              <w:rPr>
                <w:sz w:val="18"/>
                <w:szCs w:val="18"/>
              </w:rPr>
              <w:t>10</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33.70%</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33.70%</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66543A" w:rsidRDefault="0066543A" w:rsidP="00D201C3">
            <w:pPr>
              <w:snapToGrid w:val="0"/>
              <w:spacing w:after="0"/>
              <w:rPr>
                <w:sz w:val="18"/>
                <w:szCs w:val="18"/>
              </w:rPr>
            </w:pPr>
            <w:r w:rsidRPr="0066543A">
              <w:rPr>
                <w:sz w:val="18"/>
                <w:szCs w:val="18"/>
              </w:rPr>
              <w:t>Note 2</w:t>
            </w:r>
          </w:p>
        </w:tc>
      </w:tr>
      <w:tr w:rsidR="0066543A" w:rsidRPr="000E0A60" w:rsidTr="000C02AA">
        <w:trPr>
          <w:trHeight w:val="20"/>
          <w:jc w:val="center"/>
        </w:trPr>
        <w:tc>
          <w:tcPr>
            <w:tcW w:w="10524" w:type="dxa"/>
            <w:gridSpan w:val="12"/>
          </w:tcPr>
          <w:p w:rsidR="0066543A" w:rsidRPr="000E0A60" w:rsidRDefault="0066543A" w:rsidP="00D201C3">
            <w:pPr>
              <w:snapToGrid w:val="0"/>
              <w:spacing w:after="0"/>
              <w:ind w:left="540" w:hanging="540"/>
              <w:rPr>
                <w:sz w:val="18"/>
                <w:szCs w:val="18"/>
              </w:rPr>
            </w:pPr>
            <w:r w:rsidRPr="000E0A60">
              <w:rPr>
                <w:sz w:val="18"/>
                <w:szCs w:val="18"/>
              </w:rPr>
              <w:t>Note 1: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637181">
            <w:pPr>
              <w:spacing w:after="0"/>
              <w:ind w:left="630" w:hanging="630"/>
              <w:rPr>
                <w:sz w:val="18"/>
                <w:szCs w:val="18"/>
              </w:rPr>
            </w:pPr>
            <w:r w:rsidRPr="000E0A60">
              <w:rPr>
                <w:sz w:val="18"/>
                <w:szCs w:val="18"/>
              </w:rPr>
              <w:t>Note 2: For RedCap UEs using 2RX; BD reduction by reducing DCI size budget is evaluated (i.e.  'the number of DCI sizes to monitor per PDCCH candidate' is set to 2 for the reference case and 1 for approximately 50% reduction in BD limits).</w:t>
            </w:r>
          </w:p>
        </w:tc>
      </w:tr>
    </w:tbl>
    <w:p w:rsidR="0066543A" w:rsidRDefault="0066543A" w:rsidP="0066543A">
      <w:pPr>
        <w:rPr>
          <w:rFonts w:ascii="Arial" w:hAnsi="Arial" w:cs="Arial"/>
          <w:b/>
          <w:bCs/>
          <w:u w:val="single"/>
        </w:rPr>
      </w:pPr>
    </w:p>
    <w:p w:rsidR="0066543A" w:rsidRDefault="0066543A" w:rsidP="00505E7F">
      <w:pPr>
        <w:pStyle w:val="Heading1"/>
      </w:pPr>
      <w:bookmarkStart w:id="995" w:name="_Toc56714369"/>
      <w:bookmarkStart w:id="996" w:name="_Toc57126636"/>
      <w:bookmarkStart w:id="997" w:name="_Toc57126757"/>
      <w:bookmarkStart w:id="998" w:name="_Toc57127704"/>
      <w:bookmarkStart w:id="999" w:name="_Toc57127813"/>
      <w:bookmarkStart w:id="1000" w:name="_Toc57136513"/>
      <w:bookmarkStart w:id="1001" w:name="_Toc57144863"/>
      <w:bookmarkStart w:id="1002" w:name="_Toc57144972"/>
      <w:r>
        <w:t>B.2</w:t>
      </w:r>
      <w:r>
        <w:tab/>
      </w:r>
      <w:r w:rsidRPr="0032051A">
        <w:t xml:space="preserve">PDCCH </w:t>
      </w:r>
      <w:r>
        <w:t>blocking rate</w:t>
      </w:r>
      <w:r w:rsidRPr="0032051A">
        <w:t xml:space="preserve"> results </w:t>
      </w:r>
      <w:r>
        <w:t>for FR2</w:t>
      </w:r>
      <w:bookmarkEnd w:id="995"/>
      <w:bookmarkEnd w:id="996"/>
      <w:bookmarkEnd w:id="997"/>
      <w:bookmarkEnd w:id="998"/>
      <w:bookmarkEnd w:id="999"/>
      <w:bookmarkEnd w:id="1000"/>
      <w:bookmarkEnd w:id="1001"/>
      <w:bookmarkEnd w:id="1002"/>
    </w:p>
    <w:p w:rsidR="0066543A" w:rsidRPr="000010FA" w:rsidRDefault="0066543A" w:rsidP="00505E7F">
      <w:pPr>
        <w:pStyle w:val="TH"/>
      </w:pPr>
      <w:r w:rsidRPr="000010FA">
        <w:t>Table B.2-1: PDCCH blocking rate due to reduced blind decoding for FR2, with 120kHz,</w:t>
      </w:r>
      <w:r w:rsidRPr="000E0A60">
        <w:t xml:space="preserve"> </w:t>
      </w:r>
      <w:r w:rsidRPr="000010FA">
        <w:t>CORESET duration: 2 symbols, Delay toleration: 1, AL distribution: A1</w:t>
      </w:r>
    </w:p>
    <w:tbl>
      <w:tblPr>
        <w:tblStyle w:val="TableGrid"/>
        <w:tblW w:w="10127" w:type="dxa"/>
        <w:jc w:val="center"/>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66543A" w:rsidRPr="000E0A60" w:rsidTr="00D201C3">
        <w:trPr>
          <w:trHeight w:val="195"/>
          <w:jc w:val="center"/>
        </w:trPr>
        <w:tc>
          <w:tcPr>
            <w:tcW w:w="487"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w:t>
            </w:r>
          </w:p>
        </w:tc>
        <w:tc>
          <w:tcPr>
            <w:tcW w:w="70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638"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users</w:t>
            </w:r>
          </w:p>
        </w:tc>
        <w:tc>
          <w:tcPr>
            <w:tcW w:w="688"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DCI sizes</w:t>
            </w:r>
          </w:p>
        </w:tc>
        <w:tc>
          <w:tcPr>
            <w:tcW w:w="1773" w:type="dxa"/>
            <w:gridSpan w:val="2"/>
          </w:tcPr>
          <w:p w:rsidR="0066543A" w:rsidRPr="000010FA" w:rsidRDefault="0066543A" w:rsidP="00D201C3">
            <w:pPr>
              <w:spacing w:after="0"/>
              <w:rPr>
                <w:sz w:val="18"/>
                <w:szCs w:val="18"/>
              </w:rPr>
            </w:pPr>
            <w:r w:rsidRPr="000010FA">
              <w:rPr>
                <w:sz w:val="18"/>
                <w:szCs w:val="18"/>
              </w:rPr>
              <w:t>Case 1</w:t>
            </w:r>
          </w:p>
        </w:tc>
        <w:tc>
          <w:tcPr>
            <w:tcW w:w="2457" w:type="dxa"/>
            <w:gridSpan w:val="3"/>
          </w:tcPr>
          <w:p w:rsidR="0066543A" w:rsidRPr="000010FA" w:rsidRDefault="0066543A" w:rsidP="00D201C3">
            <w:pPr>
              <w:spacing w:after="0"/>
              <w:rPr>
                <w:sz w:val="18"/>
                <w:szCs w:val="18"/>
              </w:rPr>
            </w:pPr>
            <w:r w:rsidRPr="000010FA">
              <w:rPr>
                <w:sz w:val="18"/>
                <w:szCs w:val="18"/>
              </w:rPr>
              <w:t>Case 2</w:t>
            </w:r>
          </w:p>
        </w:tc>
        <w:tc>
          <w:tcPr>
            <w:tcW w:w="2430" w:type="dxa"/>
            <w:gridSpan w:val="3"/>
          </w:tcPr>
          <w:p w:rsidR="0066543A" w:rsidRPr="000010FA" w:rsidRDefault="0066543A" w:rsidP="00D201C3">
            <w:pPr>
              <w:spacing w:after="0"/>
              <w:rPr>
                <w:sz w:val="18"/>
                <w:szCs w:val="18"/>
              </w:rPr>
            </w:pPr>
            <w:r w:rsidRPr="000010FA">
              <w:rPr>
                <w:sz w:val="18"/>
                <w:szCs w:val="18"/>
              </w:rPr>
              <w:t>Case 3</w:t>
            </w:r>
          </w:p>
        </w:tc>
        <w:tc>
          <w:tcPr>
            <w:tcW w:w="952" w:type="dxa"/>
            <w:vMerge w:val="restart"/>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360"/>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vMerge/>
          </w:tcPr>
          <w:p w:rsidR="0066543A" w:rsidRPr="000010FA" w:rsidRDefault="0066543A" w:rsidP="00D201C3">
            <w:pPr>
              <w:spacing w:after="0"/>
              <w:rPr>
                <w:sz w:val="18"/>
                <w:szCs w:val="18"/>
              </w:rPr>
            </w:pPr>
          </w:p>
        </w:tc>
        <w:tc>
          <w:tcPr>
            <w:tcW w:w="688" w:type="dxa"/>
            <w:vMerge/>
          </w:tcPr>
          <w:p w:rsidR="0066543A" w:rsidRPr="000010FA" w:rsidRDefault="0066543A" w:rsidP="00D201C3">
            <w:pPr>
              <w:spacing w:after="0"/>
              <w:rPr>
                <w:sz w:val="18"/>
                <w:szCs w:val="18"/>
              </w:rPr>
            </w:pPr>
          </w:p>
        </w:tc>
        <w:tc>
          <w:tcPr>
            <w:tcW w:w="72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1053" w:type="dxa"/>
          </w:tcPr>
          <w:p w:rsidR="0066543A" w:rsidRPr="000010FA" w:rsidRDefault="0066543A" w:rsidP="00D201C3">
            <w:pPr>
              <w:spacing w:after="0"/>
              <w:rPr>
                <w:sz w:val="18"/>
                <w:szCs w:val="18"/>
              </w:rPr>
            </w:pPr>
            <w:r w:rsidRPr="000010FA">
              <w:rPr>
                <w:sz w:val="18"/>
                <w:szCs w:val="18"/>
              </w:rPr>
              <w:t xml:space="preserve">PDCCH blocking rate </w:t>
            </w:r>
          </w:p>
        </w:tc>
        <w:tc>
          <w:tcPr>
            <w:tcW w:w="774"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783" w:type="dxa"/>
          </w:tcPr>
          <w:p w:rsidR="0066543A" w:rsidRPr="000010FA" w:rsidRDefault="0066543A" w:rsidP="00D201C3">
            <w:pPr>
              <w:spacing w:after="0"/>
              <w:rPr>
                <w:sz w:val="18"/>
                <w:szCs w:val="18"/>
              </w:rPr>
            </w:pPr>
            <w:r w:rsidRPr="000010FA">
              <w:rPr>
                <w:sz w:val="18"/>
                <w:szCs w:val="18"/>
              </w:rPr>
              <w:t xml:space="preserve">PDCCH blocking rate </w:t>
            </w:r>
          </w:p>
        </w:tc>
        <w:tc>
          <w:tcPr>
            <w:tcW w:w="900" w:type="dxa"/>
          </w:tcPr>
          <w:p w:rsidR="0066543A" w:rsidRPr="000010FA" w:rsidRDefault="0066543A" w:rsidP="00D201C3">
            <w:pPr>
              <w:spacing w:after="0"/>
              <w:rPr>
                <w:sz w:val="18"/>
                <w:szCs w:val="18"/>
              </w:rPr>
            </w:pPr>
            <w:r w:rsidRPr="000010FA">
              <w:rPr>
                <w:sz w:val="18"/>
                <w:szCs w:val="18"/>
              </w:rPr>
              <w:t>Blocking rate increase relative to Case 1</w:t>
            </w:r>
          </w:p>
        </w:tc>
        <w:tc>
          <w:tcPr>
            <w:tcW w:w="72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813" w:type="dxa"/>
          </w:tcPr>
          <w:p w:rsidR="0066543A" w:rsidRPr="000010FA" w:rsidRDefault="0066543A" w:rsidP="00D201C3">
            <w:pPr>
              <w:spacing w:after="0"/>
              <w:rPr>
                <w:sz w:val="18"/>
                <w:szCs w:val="18"/>
              </w:rPr>
            </w:pPr>
            <w:r w:rsidRPr="000010FA">
              <w:rPr>
                <w:sz w:val="18"/>
                <w:szCs w:val="18"/>
              </w:rPr>
              <w:t xml:space="preserve">PDCCH blocking rate </w:t>
            </w:r>
          </w:p>
        </w:tc>
        <w:tc>
          <w:tcPr>
            <w:tcW w:w="897" w:type="dxa"/>
          </w:tcPr>
          <w:p w:rsidR="0066543A" w:rsidRPr="000E0A60" w:rsidRDefault="0066543A" w:rsidP="00D201C3">
            <w:pPr>
              <w:spacing w:after="0"/>
              <w:rPr>
                <w:sz w:val="18"/>
                <w:szCs w:val="18"/>
              </w:rPr>
            </w:pPr>
            <w:r w:rsidRPr="000E0A60">
              <w:rPr>
                <w:sz w:val="18"/>
                <w:szCs w:val="18"/>
              </w:rPr>
              <w:t>Blocking rate increase relative to Case 1</w:t>
            </w:r>
          </w:p>
        </w:tc>
        <w:tc>
          <w:tcPr>
            <w:tcW w:w="952" w:type="dxa"/>
            <w:vMerge/>
          </w:tcPr>
          <w:p w:rsidR="0066543A" w:rsidRPr="000E0A60" w:rsidRDefault="0066543A" w:rsidP="00D201C3">
            <w:pPr>
              <w:spacing w:after="0"/>
              <w:rPr>
                <w:sz w:val="18"/>
                <w:szCs w:val="18"/>
              </w:rPr>
            </w:pPr>
          </w:p>
        </w:tc>
      </w:tr>
      <w:tr w:rsidR="0066543A" w:rsidRPr="000E0A60" w:rsidTr="00D201C3">
        <w:trPr>
          <w:trHeight w:val="195"/>
          <w:jc w:val="center"/>
        </w:trPr>
        <w:tc>
          <w:tcPr>
            <w:tcW w:w="487" w:type="dxa"/>
            <w:vMerge w:val="restart"/>
          </w:tcPr>
          <w:p w:rsidR="0066543A" w:rsidRPr="000E0A60" w:rsidRDefault="0066543A" w:rsidP="00D201C3">
            <w:pPr>
              <w:spacing w:after="0"/>
              <w:rPr>
                <w:sz w:val="18"/>
                <w:szCs w:val="18"/>
              </w:rPr>
            </w:pPr>
            <w:r w:rsidRPr="000E0A60">
              <w:rPr>
                <w:sz w:val="18"/>
                <w:szCs w:val="18"/>
              </w:rPr>
              <w:t>1</w:t>
            </w:r>
          </w:p>
        </w:tc>
        <w:tc>
          <w:tcPr>
            <w:tcW w:w="702" w:type="dxa"/>
            <w:vMerge w:val="restart"/>
          </w:tcPr>
          <w:p w:rsidR="0066543A" w:rsidRPr="000E0A60" w:rsidRDefault="0066543A" w:rsidP="00D201C3">
            <w:pPr>
              <w:spacing w:after="0"/>
              <w:rPr>
                <w:sz w:val="18"/>
                <w:szCs w:val="18"/>
              </w:rPr>
            </w:pPr>
            <w:r w:rsidRPr="000E0A60">
              <w:rPr>
                <w:sz w:val="18"/>
                <w:szCs w:val="18"/>
              </w:rPr>
              <w:t>Ericsson</w:t>
            </w: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&lt;=2</w:t>
            </w:r>
          </w:p>
        </w:tc>
        <w:tc>
          <w:tcPr>
            <w:tcW w:w="720" w:type="dxa"/>
          </w:tcPr>
          <w:p w:rsidR="0066543A" w:rsidRPr="000E0A60" w:rsidRDefault="0066543A" w:rsidP="00D201C3">
            <w:pPr>
              <w:spacing w:after="0"/>
              <w:rPr>
                <w:sz w:val="18"/>
                <w:szCs w:val="18"/>
              </w:rPr>
            </w:pPr>
            <w:r w:rsidRPr="000E0A60">
              <w:rPr>
                <w:sz w:val="18"/>
                <w:szCs w:val="18"/>
              </w:rPr>
              <w:t>C2</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sz w:val="18"/>
                <w:szCs w:val="18"/>
              </w:rPr>
            </w:pPr>
            <w:r w:rsidRPr="000E0A60">
              <w:rPr>
                <w:color w:val="000000"/>
                <w:sz w:val="18"/>
                <w:szCs w:val="18"/>
              </w:rPr>
              <w:t>1.2%</w:t>
            </w:r>
          </w:p>
        </w:tc>
        <w:tc>
          <w:tcPr>
            <w:tcW w:w="900" w:type="dxa"/>
          </w:tcPr>
          <w:p w:rsidR="0066543A" w:rsidRPr="000E0A60" w:rsidRDefault="0066543A" w:rsidP="00D201C3">
            <w:pPr>
              <w:spacing w:after="0"/>
              <w:rPr>
                <w:sz w:val="18"/>
                <w:szCs w:val="18"/>
              </w:rPr>
            </w:pPr>
            <w:r w:rsidRPr="000E0A60">
              <w:rPr>
                <w:sz w:val="18"/>
                <w:szCs w:val="18"/>
              </w:rPr>
              <w:t>0.20%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sz w:val="18"/>
                <w:szCs w:val="18"/>
              </w:rPr>
            </w:pPr>
            <w:r w:rsidRPr="000E0A60">
              <w:rPr>
                <w:color w:val="000000"/>
                <w:sz w:val="18"/>
                <w:szCs w:val="18"/>
              </w:rPr>
              <w:t>4.4%</w:t>
            </w:r>
          </w:p>
        </w:tc>
        <w:tc>
          <w:tcPr>
            <w:tcW w:w="897" w:type="dxa"/>
          </w:tcPr>
          <w:p w:rsidR="0066543A" w:rsidRPr="000E0A60" w:rsidRDefault="0066543A" w:rsidP="00D201C3">
            <w:pPr>
              <w:spacing w:after="0"/>
              <w:rPr>
                <w:sz w:val="18"/>
                <w:szCs w:val="18"/>
              </w:rPr>
            </w:pPr>
            <w:r w:rsidRPr="000E0A60">
              <w:rPr>
                <w:sz w:val="18"/>
                <w:szCs w:val="18"/>
              </w:rPr>
              <w:t>3.4%</w:t>
            </w:r>
          </w:p>
        </w:tc>
        <w:tc>
          <w:tcPr>
            <w:tcW w:w="952" w:type="dxa"/>
          </w:tcPr>
          <w:p w:rsidR="0066543A" w:rsidRPr="000E0A60" w:rsidRDefault="0066543A" w:rsidP="00D201C3">
            <w:pPr>
              <w:spacing w:after="0"/>
              <w:rPr>
                <w:sz w:val="18"/>
                <w:szCs w:val="18"/>
              </w:rPr>
            </w:pPr>
            <w:r w:rsidRPr="000E0A60">
              <w:rPr>
                <w:sz w:val="18"/>
                <w:szCs w:val="18"/>
              </w:rPr>
              <w:t>Note 1,5</w:t>
            </w: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&lt;= 2</w:t>
            </w:r>
          </w:p>
        </w:tc>
        <w:tc>
          <w:tcPr>
            <w:tcW w:w="720" w:type="dxa"/>
          </w:tcPr>
          <w:p w:rsidR="0066543A" w:rsidRPr="000E0A60" w:rsidRDefault="0066543A" w:rsidP="00D201C3">
            <w:pPr>
              <w:spacing w:after="0"/>
              <w:rPr>
                <w:sz w:val="18"/>
                <w:szCs w:val="18"/>
              </w:rPr>
            </w:pPr>
            <w:r w:rsidRPr="000E0A60">
              <w:rPr>
                <w:sz w:val="18"/>
                <w:szCs w:val="18"/>
              </w:rPr>
              <w:t>C2</w:t>
            </w:r>
          </w:p>
        </w:tc>
        <w:tc>
          <w:tcPr>
            <w:tcW w:w="1053" w:type="dxa"/>
          </w:tcPr>
          <w:p w:rsidR="0066543A" w:rsidRPr="000E0A60" w:rsidRDefault="0066543A" w:rsidP="00D201C3">
            <w:pPr>
              <w:spacing w:after="0"/>
              <w:rPr>
                <w:sz w:val="18"/>
                <w:szCs w:val="18"/>
              </w:rPr>
            </w:pPr>
            <w:r w:rsidRPr="000E0A60">
              <w:rPr>
                <w:color w:val="000000"/>
                <w:sz w:val="18"/>
                <w:szCs w:val="18"/>
              </w:rPr>
              <w:t>3.90%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sz w:val="18"/>
                <w:szCs w:val="18"/>
              </w:rPr>
            </w:pPr>
            <w:r w:rsidRPr="000E0A60">
              <w:rPr>
                <w:color w:val="000000"/>
                <w:sz w:val="18"/>
                <w:szCs w:val="18"/>
              </w:rPr>
              <w:t>6.8%</w:t>
            </w:r>
          </w:p>
        </w:tc>
        <w:tc>
          <w:tcPr>
            <w:tcW w:w="900" w:type="dxa"/>
          </w:tcPr>
          <w:p w:rsidR="0066543A" w:rsidRPr="000E0A60" w:rsidRDefault="0066543A" w:rsidP="00D201C3">
            <w:pPr>
              <w:spacing w:after="0"/>
              <w:rPr>
                <w:sz w:val="18"/>
                <w:szCs w:val="18"/>
              </w:rPr>
            </w:pPr>
            <w:r w:rsidRPr="000E0A60">
              <w:rPr>
                <w:sz w:val="18"/>
                <w:szCs w:val="18"/>
              </w:rPr>
              <w:t>2.90%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10.1%</w:t>
            </w:r>
          </w:p>
        </w:tc>
        <w:tc>
          <w:tcPr>
            <w:tcW w:w="952" w:type="dxa"/>
          </w:tcPr>
          <w:p w:rsidR="0066543A" w:rsidRPr="000E0A60" w:rsidRDefault="0066543A" w:rsidP="00D201C3">
            <w:pPr>
              <w:spacing w:after="0"/>
              <w:rPr>
                <w:sz w:val="18"/>
                <w:szCs w:val="18"/>
              </w:rPr>
            </w:pPr>
            <w:r w:rsidRPr="000E0A60">
              <w:rPr>
                <w:sz w:val="18"/>
                <w:szCs w:val="18"/>
              </w:rPr>
              <w:t>Note 1, 5</w:t>
            </w:r>
          </w:p>
        </w:tc>
      </w:tr>
      <w:tr w:rsidR="0066543A" w:rsidRPr="000E0A60" w:rsidTr="00D201C3">
        <w:trPr>
          <w:trHeight w:val="195"/>
          <w:jc w:val="center"/>
        </w:trPr>
        <w:tc>
          <w:tcPr>
            <w:tcW w:w="487" w:type="dxa"/>
            <w:vMerge w:val="restart"/>
          </w:tcPr>
          <w:p w:rsidR="0066543A" w:rsidRPr="000E0A60" w:rsidRDefault="0066543A" w:rsidP="00D201C3">
            <w:pPr>
              <w:spacing w:after="0"/>
              <w:rPr>
                <w:sz w:val="18"/>
                <w:szCs w:val="18"/>
              </w:rPr>
            </w:pPr>
            <w:r w:rsidRPr="000E0A60">
              <w:rPr>
                <w:sz w:val="18"/>
                <w:szCs w:val="18"/>
              </w:rPr>
              <w:t>2</w:t>
            </w:r>
          </w:p>
        </w:tc>
        <w:tc>
          <w:tcPr>
            <w:tcW w:w="702" w:type="dxa"/>
            <w:vMerge w:val="restart"/>
          </w:tcPr>
          <w:p w:rsidR="0066543A" w:rsidRPr="000E0A60" w:rsidRDefault="0066543A" w:rsidP="00D201C3">
            <w:pPr>
              <w:spacing w:after="0"/>
              <w:rPr>
                <w:sz w:val="18"/>
                <w:szCs w:val="18"/>
              </w:rPr>
            </w:pPr>
            <w:r w:rsidRPr="000E0A60">
              <w:rPr>
                <w:sz w:val="18"/>
                <w:szCs w:val="18"/>
              </w:rPr>
              <w:t>Qualcomm</w:t>
            </w: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0.20%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0.4%</w:t>
            </w:r>
          </w:p>
        </w:tc>
        <w:tc>
          <w:tcPr>
            <w:tcW w:w="900" w:type="dxa"/>
          </w:tcPr>
          <w:p w:rsidR="0066543A" w:rsidRPr="000E0A60" w:rsidRDefault="0066543A" w:rsidP="00D201C3">
            <w:pPr>
              <w:spacing w:after="0"/>
              <w:rPr>
                <w:sz w:val="18"/>
                <w:szCs w:val="18"/>
              </w:rPr>
            </w:pPr>
            <w:r w:rsidRPr="000E0A60">
              <w:rPr>
                <w:sz w:val="18"/>
                <w:szCs w:val="18"/>
              </w:rPr>
              <w:t>0.20%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4.0%</w:t>
            </w:r>
          </w:p>
        </w:tc>
        <w:tc>
          <w:tcPr>
            <w:tcW w:w="897" w:type="dxa"/>
          </w:tcPr>
          <w:p w:rsidR="0066543A" w:rsidRPr="000E0A60" w:rsidRDefault="0066543A" w:rsidP="00D201C3">
            <w:pPr>
              <w:spacing w:after="0"/>
              <w:rPr>
                <w:sz w:val="18"/>
                <w:szCs w:val="18"/>
              </w:rPr>
            </w:pPr>
            <w:r w:rsidRPr="000E0A60">
              <w:rPr>
                <w:sz w:val="18"/>
                <w:szCs w:val="18"/>
              </w:rPr>
              <w:t>3.8%</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1.10%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1.9%</w:t>
            </w:r>
          </w:p>
        </w:tc>
        <w:tc>
          <w:tcPr>
            <w:tcW w:w="900" w:type="dxa"/>
          </w:tcPr>
          <w:p w:rsidR="0066543A" w:rsidRPr="000E0A60" w:rsidRDefault="0066543A" w:rsidP="00D201C3">
            <w:pPr>
              <w:spacing w:after="0"/>
              <w:rPr>
                <w:sz w:val="18"/>
                <w:szCs w:val="18"/>
              </w:rPr>
            </w:pPr>
            <w:r w:rsidRPr="000E0A60">
              <w:rPr>
                <w:sz w:val="18"/>
                <w:szCs w:val="18"/>
              </w:rPr>
              <w:t>0.80%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11.4%</w:t>
            </w:r>
          </w:p>
        </w:tc>
        <w:tc>
          <w:tcPr>
            <w:tcW w:w="897" w:type="dxa"/>
          </w:tcPr>
          <w:p w:rsidR="0066543A" w:rsidRPr="000E0A60" w:rsidRDefault="0066543A" w:rsidP="00D201C3">
            <w:pPr>
              <w:spacing w:after="0"/>
              <w:rPr>
                <w:sz w:val="18"/>
                <w:szCs w:val="18"/>
              </w:rPr>
            </w:pPr>
            <w:r w:rsidRPr="000E0A60">
              <w:rPr>
                <w:sz w:val="18"/>
                <w:szCs w:val="18"/>
              </w:rPr>
              <w:t>10.3%</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2.60%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4.5%</w:t>
            </w:r>
          </w:p>
        </w:tc>
        <w:tc>
          <w:tcPr>
            <w:tcW w:w="900" w:type="dxa"/>
          </w:tcPr>
          <w:p w:rsidR="0066543A" w:rsidRPr="000E0A60" w:rsidRDefault="0066543A" w:rsidP="00D201C3">
            <w:pPr>
              <w:spacing w:after="0"/>
              <w:rPr>
                <w:sz w:val="18"/>
                <w:szCs w:val="18"/>
              </w:rPr>
            </w:pPr>
            <w:r w:rsidRPr="000E0A60">
              <w:rPr>
                <w:sz w:val="18"/>
                <w:szCs w:val="18"/>
              </w:rPr>
              <w:t>1.90%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17.7%</w:t>
            </w:r>
          </w:p>
        </w:tc>
        <w:tc>
          <w:tcPr>
            <w:tcW w:w="897" w:type="dxa"/>
          </w:tcPr>
          <w:p w:rsidR="0066543A" w:rsidRPr="000E0A60" w:rsidRDefault="0066543A" w:rsidP="00D201C3">
            <w:pPr>
              <w:spacing w:after="0"/>
              <w:rPr>
                <w:sz w:val="18"/>
                <w:szCs w:val="18"/>
              </w:rPr>
            </w:pPr>
            <w:r w:rsidRPr="000E0A60">
              <w:rPr>
                <w:sz w:val="18"/>
                <w:szCs w:val="18"/>
              </w:rPr>
              <w:t>15.1%</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5.10%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7.8%</w:t>
            </w:r>
          </w:p>
        </w:tc>
        <w:tc>
          <w:tcPr>
            <w:tcW w:w="900" w:type="dxa"/>
          </w:tcPr>
          <w:p w:rsidR="0066543A" w:rsidRPr="000E0A60" w:rsidRDefault="0066543A" w:rsidP="00D201C3">
            <w:pPr>
              <w:spacing w:after="0"/>
              <w:rPr>
                <w:sz w:val="18"/>
                <w:szCs w:val="18"/>
              </w:rPr>
            </w:pPr>
            <w:r w:rsidRPr="000E0A60">
              <w:rPr>
                <w:sz w:val="18"/>
                <w:szCs w:val="18"/>
              </w:rPr>
              <w:t>2.70%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23.5%</w:t>
            </w:r>
          </w:p>
        </w:tc>
        <w:tc>
          <w:tcPr>
            <w:tcW w:w="897" w:type="dxa"/>
          </w:tcPr>
          <w:p w:rsidR="0066543A" w:rsidRPr="000E0A60" w:rsidRDefault="0066543A" w:rsidP="00D201C3">
            <w:pPr>
              <w:spacing w:after="0"/>
              <w:rPr>
                <w:sz w:val="18"/>
                <w:szCs w:val="18"/>
              </w:rPr>
            </w:pPr>
            <w:r w:rsidRPr="000E0A60">
              <w:rPr>
                <w:sz w:val="18"/>
                <w:szCs w:val="18"/>
              </w:rPr>
              <w:t>18.4%</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8.40%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3.60%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28.9%</w:t>
            </w:r>
          </w:p>
        </w:tc>
        <w:tc>
          <w:tcPr>
            <w:tcW w:w="897" w:type="dxa"/>
          </w:tcPr>
          <w:p w:rsidR="0066543A" w:rsidRPr="000E0A60" w:rsidRDefault="0066543A" w:rsidP="00D201C3">
            <w:pPr>
              <w:spacing w:after="0"/>
              <w:rPr>
                <w:sz w:val="18"/>
                <w:szCs w:val="18"/>
              </w:rPr>
            </w:pPr>
            <w:r w:rsidRPr="000E0A60">
              <w:rPr>
                <w:sz w:val="18"/>
                <w:szCs w:val="18"/>
              </w:rPr>
              <w:t>20.5%</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12.70%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16.6%</w:t>
            </w:r>
          </w:p>
        </w:tc>
        <w:tc>
          <w:tcPr>
            <w:tcW w:w="900" w:type="dxa"/>
          </w:tcPr>
          <w:p w:rsidR="0066543A" w:rsidRPr="000E0A60" w:rsidRDefault="0066543A" w:rsidP="00D201C3">
            <w:pPr>
              <w:spacing w:after="0"/>
              <w:rPr>
                <w:sz w:val="18"/>
                <w:szCs w:val="18"/>
              </w:rPr>
            </w:pPr>
            <w:r w:rsidRPr="000E0A60">
              <w:rPr>
                <w:sz w:val="18"/>
                <w:szCs w:val="18"/>
              </w:rPr>
              <w:t>3.90%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33.5%</w:t>
            </w:r>
          </w:p>
        </w:tc>
        <w:tc>
          <w:tcPr>
            <w:tcW w:w="897" w:type="dxa"/>
          </w:tcPr>
          <w:p w:rsidR="0066543A" w:rsidRPr="000E0A60" w:rsidRDefault="0066543A" w:rsidP="00D201C3">
            <w:pPr>
              <w:spacing w:after="0"/>
              <w:rPr>
                <w:sz w:val="18"/>
                <w:szCs w:val="18"/>
              </w:rPr>
            </w:pPr>
            <w:r w:rsidRPr="000E0A60">
              <w:rPr>
                <w:sz w:val="18"/>
                <w:szCs w:val="18"/>
              </w:rPr>
              <w:t>20.8%</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17.70%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21.5%</w:t>
            </w:r>
          </w:p>
        </w:tc>
        <w:tc>
          <w:tcPr>
            <w:tcW w:w="900" w:type="dxa"/>
          </w:tcPr>
          <w:p w:rsidR="0066543A" w:rsidRPr="000E0A60" w:rsidRDefault="0066543A" w:rsidP="00D201C3">
            <w:pPr>
              <w:spacing w:after="0"/>
              <w:rPr>
                <w:sz w:val="18"/>
                <w:szCs w:val="18"/>
              </w:rPr>
            </w:pPr>
            <w:r w:rsidRPr="000E0A60">
              <w:rPr>
                <w:sz w:val="18"/>
                <w:szCs w:val="18"/>
              </w:rPr>
              <w:t>3.80%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38.0%</w:t>
            </w:r>
          </w:p>
        </w:tc>
        <w:tc>
          <w:tcPr>
            <w:tcW w:w="897" w:type="dxa"/>
          </w:tcPr>
          <w:p w:rsidR="0066543A" w:rsidRPr="000E0A60" w:rsidRDefault="0066543A" w:rsidP="00D201C3">
            <w:pPr>
              <w:spacing w:after="0"/>
              <w:rPr>
                <w:sz w:val="18"/>
                <w:szCs w:val="18"/>
              </w:rPr>
            </w:pPr>
            <w:r w:rsidRPr="000E0A60">
              <w:rPr>
                <w:sz w:val="18"/>
                <w:szCs w:val="18"/>
              </w:rPr>
              <w:t>20.3%</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22.90%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26.5%</w:t>
            </w:r>
          </w:p>
        </w:tc>
        <w:tc>
          <w:tcPr>
            <w:tcW w:w="900" w:type="dxa"/>
          </w:tcPr>
          <w:p w:rsidR="0066543A" w:rsidRPr="000E0A60" w:rsidRDefault="0066543A" w:rsidP="00D201C3">
            <w:pPr>
              <w:spacing w:after="0"/>
              <w:rPr>
                <w:sz w:val="18"/>
                <w:szCs w:val="18"/>
              </w:rPr>
            </w:pPr>
            <w:r w:rsidRPr="000E0A60">
              <w:rPr>
                <w:sz w:val="18"/>
                <w:szCs w:val="18"/>
              </w:rPr>
              <w:t>3.60%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41.7%</w:t>
            </w:r>
          </w:p>
        </w:tc>
        <w:tc>
          <w:tcPr>
            <w:tcW w:w="897" w:type="dxa"/>
          </w:tcPr>
          <w:p w:rsidR="0066543A" w:rsidRPr="000E0A60" w:rsidRDefault="0066543A" w:rsidP="00D201C3">
            <w:pPr>
              <w:spacing w:after="0"/>
              <w:rPr>
                <w:sz w:val="18"/>
                <w:szCs w:val="18"/>
              </w:rPr>
            </w:pPr>
            <w:r w:rsidRPr="000E0A60">
              <w:rPr>
                <w:sz w:val="18"/>
                <w:szCs w:val="18"/>
              </w:rPr>
              <w:t>18.8%</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28.20%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31.4%</w:t>
            </w:r>
          </w:p>
        </w:tc>
        <w:tc>
          <w:tcPr>
            <w:tcW w:w="900" w:type="dxa"/>
          </w:tcPr>
          <w:p w:rsidR="0066543A" w:rsidRPr="000E0A60" w:rsidRDefault="0066543A" w:rsidP="00D201C3">
            <w:pPr>
              <w:spacing w:after="0"/>
              <w:rPr>
                <w:sz w:val="18"/>
                <w:szCs w:val="18"/>
              </w:rPr>
            </w:pPr>
            <w:r w:rsidRPr="000E0A60">
              <w:rPr>
                <w:sz w:val="18"/>
                <w:szCs w:val="18"/>
              </w:rPr>
              <w:t>3.20%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45.4%</w:t>
            </w:r>
          </w:p>
        </w:tc>
        <w:tc>
          <w:tcPr>
            <w:tcW w:w="897" w:type="dxa"/>
          </w:tcPr>
          <w:p w:rsidR="0066543A" w:rsidRPr="000E0A60" w:rsidRDefault="0066543A" w:rsidP="00D201C3">
            <w:pPr>
              <w:spacing w:after="0"/>
              <w:rPr>
                <w:sz w:val="18"/>
                <w:szCs w:val="18"/>
              </w:rPr>
            </w:pPr>
            <w:r w:rsidRPr="000E0A60">
              <w:rPr>
                <w:sz w:val="18"/>
                <w:szCs w:val="18"/>
              </w:rPr>
              <w:t>17.2%</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33.50%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36.1%</w:t>
            </w:r>
          </w:p>
        </w:tc>
        <w:tc>
          <w:tcPr>
            <w:tcW w:w="900" w:type="dxa"/>
          </w:tcPr>
          <w:p w:rsidR="0066543A" w:rsidRPr="000E0A60" w:rsidRDefault="0066543A" w:rsidP="00D201C3">
            <w:pPr>
              <w:spacing w:after="0"/>
              <w:rPr>
                <w:sz w:val="18"/>
                <w:szCs w:val="18"/>
              </w:rPr>
            </w:pPr>
            <w:r w:rsidRPr="000E0A60">
              <w:rPr>
                <w:sz w:val="18"/>
                <w:szCs w:val="18"/>
              </w:rPr>
              <w:t>2.60%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48.7%</w:t>
            </w:r>
          </w:p>
        </w:tc>
        <w:tc>
          <w:tcPr>
            <w:tcW w:w="897" w:type="dxa"/>
          </w:tcPr>
          <w:p w:rsidR="0066543A" w:rsidRPr="000E0A60" w:rsidRDefault="0066543A" w:rsidP="00D201C3">
            <w:pPr>
              <w:spacing w:after="0"/>
              <w:rPr>
                <w:sz w:val="18"/>
                <w:szCs w:val="18"/>
              </w:rPr>
            </w:pPr>
            <w:r w:rsidRPr="000E0A60">
              <w:rPr>
                <w:sz w:val="18"/>
                <w:szCs w:val="18"/>
              </w:rPr>
              <w:t>15.2%</w:t>
            </w:r>
          </w:p>
        </w:tc>
        <w:tc>
          <w:tcPr>
            <w:tcW w:w="952" w:type="dxa"/>
          </w:tcPr>
          <w:p w:rsidR="0066543A" w:rsidRPr="000E0A60" w:rsidRDefault="0066543A" w:rsidP="00D201C3">
            <w:pPr>
              <w:spacing w:after="0"/>
              <w:rPr>
                <w:sz w:val="18"/>
                <w:szCs w:val="18"/>
              </w:rPr>
            </w:pPr>
          </w:p>
        </w:tc>
      </w:tr>
      <w:tr w:rsidR="0066543A" w:rsidRPr="000E0A60" w:rsidTr="00D201C3">
        <w:trPr>
          <w:trHeight w:val="195"/>
          <w:jc w:val="center"/>
        </w:trPr>
        <w:tc>
          <w:tcPr>
            <w:tcW w:w="487" w:type="dxa"/>
            <w:vMerge w:val="restart"/>
          </w:tcPr>
          <w:p w:rsidR="0066543A" w:rsidRPr="000E0A60" w:rsidRDefault="0066543A" w:rsidP="00D201C3">
            <w:pPr>
              <w:tabs>
                <w:tab w:val="left" w:pos="522"/>
              </w:tabs>
              <w:spacing w:after="0"/>
              <w:rPr>
                <w:sz w:val="18"/>
                <w:szCs w:val="18"/>
              </w:rPr>
            </w:pPr>
            <w:r w:rsidRPr="000E0A60">
              <w:rPr>
                <w:sz w:val="18"/>
                <w:szCs w:val="18"/>
              </w:rPr>
              <w:t>3</w:t>
            </w:r>
          </w:p>
        </w:tc>
        <w:tc>
          <w:tcPr>
            <w:tcW w:w="702" w:type="dxa"/>
            <w:vMerge w:val="restart"/>
          </w:tcPr>
          <w:p w:rsidR="0066543A" w:rsidRPr="000E0A60" w:rsidRDefault="0066543A" w:rsidP="00D201C3">
            <w:pPr>
              <w:tabs>
                <w:tab w:val="left" w:pos="522"/>
              </w:tabs>
              <w:spacing w:after="0"/>
              <w:rPr>
                <w:sz w:val="18"/>
                <w:szCs w:val="18"/>
              </w:rPr>
            </w:pPr>
            <w:r w:rsidRPr="000E0A60">
              <w:rPr>
                <w:sz w:val="18"/>
                <w:szCs w:val="18"/>
              </w:rPr>
              <w:t xml:space="preserve">Nokia </w:t>
            </w: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1.0%</w:t>
            </w:r>
          </w:p>
        </w:tc>
        <w:tc>
          <w:tcPr>
            <w:tcW w:w="900" w:type="dxa"/>
          </w:tcPr>
          <w:p w:rsidR="0066543A" w:rsidRPr="000E0A60" w:rsidRDefault="0066543A" w:rsidP="00D201C3">
            <w:pPr>
              <w:spacing w:after="0"/>
              <w:rPr>
                <w:sz w:val="18"/>
                <w:szCs w:val="18"/>
              </w:rPr>
            </w:pPr>
            <w:r w:rsidRPr="000E0A60">
              <w:rPr>
                <w:sz w:val="18"/>
                <w:szCs w:val="18"/>
              </w:rPr>
              <w:t>1.00%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3.0%</w:t>
            </w:r>
          </w:p>
        </w:tc>
        <w:tc>
          <w:tcPr>
            <w:tcW w:w="897" w:type="dxa"/>
          </w:tcPr>
          <w:p w:rsidR="0066543A" w:rsidRPr="000E0A60" w:rsidRDefault="0066543A" w:rsidP="00D201C3">
            <w:pPr>
              <w:spacing w:after="0"/>
              <w:rPr>
                <w:sz w:val="18"/>
                <w:szCs w:val="18"/>
              </w:rPr>
            </w:pPr>
            <w:r w:rsidRPr="000E0A60">
              <w:rPr>
                <w:sz w:val="18"/>
                <w:szCs w:val="18"/>
              </w:rPr>
              <w:t>3.0%</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4.0%</w:t>
            </w:r>
          </w:p>
        </w:tc>
        <w:tc>
          <w:tcPr>
            <w:tcW w:w="900" w:type="dxa"/>
          </w:tcPr>
          <w:p w:rsidR="0066543A" w:rsidRPr="000E0A60" w:rsidRDefault="0066543A" w:rsidP="00D201C3">
            <w:pPr>
              <w:spacing w:after="0"/>
              <w:rPr>
                <w:sz w:val="18"/>
                <w:szCs w:val="18"/>
              </w:rPr>
            </w:pPr>
            <w:r w:rsidRPr="000E0A60">
              <w:rPr>
                <w:sz w:val="18"/>
                <w:szCs w:val="18"/>
              </w:rPr>
              <w:t>2.00%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7.0%</w:t>
            </w:r>
          </w:p>
        </w:tc>
        <w:tc>
          <w:tcPr>
            <w:tcW w:w="897" w:type="dxa"/>
          </w:tcPr>
          <w:p w:rsidR="0066543A" w:rsidRPr="000E0A60" w:rsidRDefault="0066543A" w:rsidP="00D201C3">
            <w:pPr>
              <w:spacing w:after="0"/>
              <w:rPr>
                <w:sz w:val="18"/>
                <w:szCs w:val="18"/>
              </w:rPr>
            </w:pPr>
            <w:r w:rsidRPr="000E0A60">
              <w:rPr>
                <w:sz w:val="18"/>
                <w:szCs w:val="18"/>
              </w:rPr>
              <w:t>5.0%</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6.00%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9.0%</w:t>
            </w:r>
          </w:p>
        </w:tc>
        <w:tc>
          <w:tcPr>
            <w:tcW w:w="900" w:type="dxa"/>
          </w:tcPr>
          <w:p w:rsidR="0066543A" w:rsidRPr="000E0A60" w:rsidRDefault="0066543A" w:rsidP="00D201C3">
            <w:pPr>
              <w:spacing w:after="0"/>
              <w:rPr>
                <w:sz w:val="18"/>
                <w:szCs w:val="18"/>
              </w:rPr>
            </w:pPr>
            <w:r w:rsidRPr="000E0A60">
              <w:rPr>
                <w:sz w:val="18"/>
                <w:szCs w:val="18"/>
              </w:rPr>
              <w:t>3.00%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15.0%</w:t>
            </w:r>
          </w:p>
        </w:tc>
        <w:tc>
          <w:tcPr>
            <w:tcW w:w="897" w:type="dxa"/>
          </w:tcPr>
          <w:p w:rsidR="0066543A" w:rsidRPr="000E0A60" w:rsidRDefault="0066543A" w:rsidP="00D201C3">
            <w:pPr>
              <w:spacing w:after="0"/>
              <w:rPr>
                <w:sz w:val="18"/>
                <w:szCs w:val="18"/>
              </w:rPr>
            </w:pPr>
            <w:r w:rsidRPr="000E0A60">
              <w:rPr>
                <w:sz w:val="18"/>
                <w:szCs w:val="18"/>
              </w:rPr>
              <w:t>9.0%</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11.00%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14.0%</w:t>
            </w:r>
          </w:p>
        </w:tc>
        <w:tc>
          <w:tcPr>
            <w:tcW w:w="900" w:type="dxa"/>
          </w:tcPr>
          <w:p w:rsidR="0066543A" w:rsidRPr="000E0A60" w:rsidRDefault="0066543A" w:rsidP="00D201C3">
            <w:pPr>
              <w:spacing w:after="0"/>
              <w:rPr>
                <w:sz w:val="18"/>
                <w:szCs w:val="18"/>
              </w:rPr>
            </w:pPr>
            <w:r w:rsidRPr="000E0A60">
              <w:rPr>
                <w:sz w:val="18"/>
                <w:szCs w:val="18"/>
              </w:rPr>
              <w:t>3.00%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26.0%</w:t>
            </w:r>
          </w:p>
        </w:tc>
        <w:tc>
          <w:tcPr>
            <w:tcW w:w="897" w:type="dxa"/>
          </w:tcPr>
          <w:p w:rsidR="0066543A" w:rsidRPr="000E0A60" w:rsidRDefault="0066543A" w:rsidP="00D201C3">
            <w:pPr>
              <w:spacing w:after="0"/>
              <w:rPr>
                <w:sz w:val="18"/>
                <w:szCs w:val="18"/>
              </w:rPr>
            </w:pPr>
            <w:r w:rsidRPr="000E0A60">
              <w:rPr>
                <w:sz w:val="18"/>
                <w:szCs w:val="18"/>
              </w:rPr>
              <w:t>15.0%</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15.00%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20.0%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40.0%</w:t>
            </w:r>
          </w:p>
        </w:tc>
        <w:tc>
          <w:tcPr>
            <w:tcW w:w="897" w:type="dxa"/>
          </w:tcPr>
          <w:p w:rsidR="0066543A" w:rsidRPr="000E0A60" w:rsidRDefault="0066543A" w:rsidP="00D201C3">
            <w:pPr>
              <w:spacing w:after="0"/>
              <w:rPr>
                <w:sz w:val="18"/>
                <w:szCs w:val="18"/>
              </w:rPr>
            </w:pPr>
            <w:r w:rsidRPr="000E0A60">
              <w:rPr>
                <w:sz w:val="18"/>
                <w:szCs w:val="18"/>
              </w:rPr>
              <w:t>25.0%</w:t>
            </w:r>
          </w:p>
        </w:tc>
        <w:tc>
          <w:tcPr>
            <w:tcW w:w="952" w:type="dxa"/>
          </w:tcPr>
          <w:p w:rsidR="0066543A" w:rsidRPr="000E0A60" w:rsidRDefault="0066543A" w:rsidP="00D201C3">
            <w:pPr>
              <w:spacing w:after="0"/>
              <w:rPr>
                <w:sz w:val="18"/>
                <w:szCs w:val="18"/>
              </w:rPr>
            </w:pPr>
          </w:p>
        </w:tc>
      </w:tr>
      <w:tr w:rsidR="0066543A" w:rsidRPr="000E0A60" w:rsidTr="00D201C3">
        <w:trPr>
          <w:trHeight w:val="9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20.00%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29.0%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59.0%</w:t>
            </w:r>
          </w:p>
        </w:tc>
        <w:tc>
          <w:tcPr>
            <w:tcW w:w="897" w:type="dxa"/>
          </w:tcPr>
          <w:p w:rsidR="0066543A" w:rsidRPr="000E0A60" w:rsidRDefault="0066543A" w:rsidP="00D201C3">
            <w:pPr>
              <w:spacing w:after="0"/>
              <w:rPr>
                <w:sz w:val="18"/>
                <w:szCs w:val="18"/>
              </w:rPr>
            </w:pPr>
            <w:r w:rsidRPr="000E0A60">
              <w:rPr>
                <w:sz w:val="18"/>
                <w:szCs w:val="18"/>
              </w:rPr>
              <w:t>39.0%</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26.00%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40.0%</w:t>
            </w:r>
          </w:p>
        </w:tc>
        <w:tc>
          <w:tcPr>
            <w:tcW w:w="900" w:type="dxa"/>
          </w:tcPr>
          <w:p w:rsidR="0066543A" w:rsidRPr="000E0A60" w:rsidRDefault="0066543A" w:rsidP="00D201C3">
            <w:pPr>
              <w:spacing w:after="0"/>
              <w:rPr>
                <w:sz w:val="18"/>
                <w:szCs w:val="18"/>
              </w:rPr>
            </w:pPr>
            <w:r w:rsidRPr="000E0A60">
              <w:rPr>
                <w:sz w:val="18"/>
                <w:szCs w:val="18"/>
              </w:rPr>
              <w:t>14.00%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77.0%</w:t>
            </w:r>
          </w:p>
        </w:tc>
        <w:tc>
          <w:tcPr>
            <w:tcW w:w="897" w:type="dxa"/>
          </w:tcPr>
          <w:p w:rsidR="0066543A" w:rsidRPr="000E0A60" w:rsidRDefault="0066543A" w:rsidP="00D201C3">
            <w:pPr>
              <w:spacing w:after="0"/>
              <w:rPr>
                <w:sz w:val="18"/>
                <w:szCs w:val="18"/>
              </w:rPr>
            </w:pPr>
            <w:r w:rsidRPr="000E0A60">
              <w:rPr>
                <w:sz w:val="18"/>
                <w:szCs w:val="18"/>
              </w:rPr>
              <w:t>51.0%</w:t>
            </w:r>
          </w:p>
        </w:tc>
        <w:tc>
          <w:tcPr>
            <w:tcW w:w="952" w:type="dxa"/>
          </w:tcPr>
          <w:p w:rsidR="0066543A" w:rsidRPr="000E0A60" w:rsidRDefault="0066543A" w:rsidP="00D201C3">
            <w:pPr>
              <w:spacing w:after="0"/>
              <w:rPr>
                <w:sz w:val="18"/>
                <w:szCs w:val="18"/>
              </w:rPr>
            </w:pPr>
          </w:p>
        </w:tc>
      </w:tr>
      <w:tr w:rsidR="0066543A" w:rsidRPr="000E0A60" w:rsidTr="00D201C3">
        <w:trPr>
          <w:trHeight w:val="195"/>
          <w:jc w:val="center"/>
        </w:trPr>
        <w:tc>
          <w:tcPr>
            <w:tcW w:w="487" w:type="dxa"/>
            <w:vMerge w:val="restart"/>
          </w:tcPr>
          <w:p w:rsidR="0066543A" w:rsidRPr="000E0A60" w:rsidRDefault="0066543A" w:rsidP="00D201C3">
            <w:pPr>
              <w:tabs>
                <w:tab w:val="left" w:pos="522"/>
              </w:tabs>
              <w:spacing w:after="0"/>
              <w:rPr>
                <w:sz w:val="18"/>
                <w:szCs w:val="18"/>
              </w:rPr>
            </w:pPr>
            <w:r w:rsidRPr="000E0A60">
              <w:rPr>
                <w:sz w:val="18"/>
                <w:szCs w:val="18"/>
              </w:rPr>
              <w:t>4</w:t>
            </w:r>
          </w:p>
        </w:tc>
        <w:tc>
          <w:tcPr>
            <w:tcW w:w="702" w:type="dxa"/>
            <w:vMerge w:val="restart"/>
          </w:tcPr>
          <w:p w:rsidR="0066543A" w:rsidRPr="000E0A60" w:rsidRDefault="0066543A" w:rsidP="00D201C3">
            <w:pPr>
              <w:tabs>
                <w:tab w:val="left" w:pos="522"/>
              </w:tabs>
              <w:spacing w:after="0"/>
              <w:rPr>
                <w:sz w:val="18"/>
                <w:szCs w:val="18"/>
              </w:rPr>
            </w:pPr>
            <w:r w:rsidRPr="000E0A60">
              <w:rPr>
                <w:sz w:val="18"/>
                <w:szCs w:val="18"/>
              </w:rPr>
              <w:t xml:space="preserve">Samsung </w:t>
            </w:r>
          </w:p>
        </w:tc>
        <w:tc>
          <w:tcPr>
            <w:tcW w:w="638" w:type="dxa"/>
          </w:tcPr>
          <w:p w:rsidR="0066543A" w:rsidRPr="000E0A60" w:rsidRDefault="0066543A" w:rsidP="00D201C3">
            <w:pPr>
              <w:spacing w:after="0"/>
              <w:rPr>
                <w:sz w:val="18"/>
                <w:szCs w:val="18"/>
              </w:rPr>
            </w:pPr>
            <w:r w:rsidRPr="000E0A60">
              <w:rPr>
                <w:sz w:val="18"/>
                <w:szCs w:val="18"/>
              </w:rPr>
              <w:t>1</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7.0%</w:t>
            </w:r>
          </w:p>
        </w:tc>
        <w:tc>
          <w:tcPr>
            <w:tcW w:w="900" w:type="dxa"/>
          </w:tcPr>
          <w:p w:rsidR="0066543A" w:rsidRPr="000E0A60" w:rsidRDefault="0066543A" w:rsidP="00D201C3">
            <w:pPr>
              <w:spacing w:after="0"/>
              <w:rPr>
                <w:sz w:val="18"/>
                <w:szCs w:val="18"/>
              </w:rPr>
            </w:pPr>
            <w:r w:rsidRPr="000E0A60">
              <w:rPr>
                <w:sz w:val="18"/>
                <w:szCs w:val="18"/>
              </w:rPr>
              <w:t>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14.0%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11.00%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22.0%</w:t>
            </w:r>
          </w:p>
        </w:tc>
        <w:tc>
          <w:tcPr>
            <w:tcW w:w="897" w:type="dxa"/>
          </w:tcPr>
          <w:p w:rsidR="0066543A" w:rsidRPr="000E0A60" w:rsidRDefault="0066543A" w:rsidP="00D201C3">
            <w:pPr>
              <w:spacing w:after="0"/>
              <w:rPr>
                <w:sz w:val="18"/>
                <w:szCs w:val="18"/>
              </w:rPr>
            </w:pPr>
            <w:r w:rsidRPr="000E0A60">
              <w:rPr>
                <w:sz w:val="18"/>
                <w:szCs w:val="18"/>
              </w:rPr>
              <w:t>21.0%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18.0%</w:t>
            </w:r>
          </w:p>
        </w:tc>
        <w:tc>
          <w:tcPr>
            <w:tcW w:w="900" w:type="dxa"/>
          </w:tcPr>
          <w:p w:rsidR="0066543A" w:rsidRPr="000E0A60" w:rsidRDefault="0066543A" w:rsidP="00D201C3">
            <w:pPr>
              <w:spacing w:after="0"/>
              <w:rPr>
                <w:sz w:val="18"/>
                <w:szCs w:val="18"/>
              </w:rPr>
            </w:pPr>
            <w:r w:rsidRPr="000E0A60">
              <w:rPr>
                <w:sz w:val="18"/>
                <w:szCs w:val="18"/>
              </w:rPr>
              <w:t>15.00%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31.0%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7.00%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24.0%</w:t>
            </w:r>
          </w:p>
        </w:tc>
        <w:tc>
          <w:tcPr>
            <w:tcW w:w="900" w:type="dxa"/>
          </w:tcPr>
          <w:p w:rsidR="0066543A" w:rsidRPr="000E0A60" w:rsidRDefault="0066543A" w:rsidP="00D201C3">
            <w:pPr>
              <w:spacing w:after="0"/>
              <w:rPr>
                <w:sz w:val="18"/>
                <w:szCs w:val="18"/>
              </w:rPr>
            </w:pPr>
            <w:r w:rsidRPr="000E0A60">
              <w:rPr>
                <w:sz w:val="18"/>
                <w:szCs w:val="18"/>
              </w:rPr>
              <w:t>17.00%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38.0%</w:t>
            </w:r>
          </w:p>
        </w:tc>
        <w:tc>
          <w:tcPr>
            <w:tcW w:w="897" w:type="dxa"/>
          </w:tcPr>
          <w:p w:rsidR="0066543A" w:rsidRPr="000E0A60" w:rsidRDefault="0066543A" w:rsidP="00D201C3">
            <w:pPr>
              <w:spacing w:after="0"/>
              <w:rPr>
                <w:sz w:val="18"/>
                <w:szCs w:val="18"/>
              </w:rPr>
            </w:pPr>
            <w:r w:rsidRPr="000E0A60">
              <w:rPr>
                <w:sz w:val="18"/>
                <w:szCs w:val="18"/>
              </w:rPr>
              <w:t>31.0%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31.0%</w:t>
            </w:r>
          </w:p>
        </w:tc>
        <w:tc>
          <w:tcPr>
            <w:tcW w:w="900" w:type="dxa"/>
          </w:tcPr>
          <w:p w:rsidR="0066543A" w:rsidRPr="000E0A60" w:rsidRDefault="0066543A" w:rsidP="00D201C3">
            <w:pPr>
              <w:spacing w:after="0"/>
              <w:rPr>
                <w:sz w:val="18"/>
                <w:szCs w:val="18"/>
              </w:rPr>
            </w:pPr>
            <w:r w:rsidRPr="000E0A60">
              <w:rPr>
                <w:sz w:val="18"/>
                <w:szCs w:val="18"/>
              </w:rPr>
              <w:t>20.00%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45.0%</w:t>
            </w:r>
          </w:p>
        </w:tc>
        <w:tc>
          <w:tcPr>
            <w:tcW w:w="897" w:type="dxa"/>
          </w:tcPr>
          <w:p w:rsidR="0066543A" w:rsidRPr="000E0A60" w:rsidRDefault="0066543A" w:rsidP="00D201C3">
            <w:pPr>
              <w:spacing w:after="0"/>
              <w:rPr>
                <w:sz w:val="18"/>
                <w:szCs w:val="18"/>
              </w:rPr>
            </w:pPr>
            <w:r w:rsidRPr="000E0A60">
              <w:rPr>
                <w:sz w:val="18"/>
                <w:szCs w:val="18"/>
              </w:rPr>
              <w:t>34.0%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16.00%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37.0%</w:t>
            </w:r>
          </w:p>
        </w:tc>
        <w:tc>
          <w:tcPr>
            <w:tcW w:w="900" w:type="dxa"/>
          </w:tcPr>
          <w:p w:rsidR="0066543A" w:rsidRPr="000E0A60" w:rsidRDefault="0066543A" w:rsidP="00D201C3">
            <w:pPr>
              <w:spacing w:after="0"/>
              <w:rPr>
                <w:sz w:val="18"/>
                <w:szCs w:val="18"/>
              </w:rPr>
            </w:pPr>
            <w:r w:rsidRPr="000E0A60">
              <w:rPr>
                <w:sz w:val="18"/>
                <w:szCs w:val="18"/>
              </w:rPr>
              <w:t>21.00%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50.0%</w:t>
            </w:r>
          </w:p>
        </w:tc>
        <w:tc>
          <w:tcPr>
            <w:tcW w:w="897" w:type="dxa"/>
          </w:tcPr>
          <w:p w:rsidR="0066543A" w:rsidRPr="000E0A60" w:rsidRDefault="0066543A" w:rsidP="00D201C3">
            <w:pPr>
              <w:spacing w:after="0"/>
              <w:rPr>
                <w:sz w:val="18"/>
                <w:szCs w:val="18"/>
              </w:rPr>
            </w:pPr>
            <w:r w:rsidRPr="000E0A60">
              <w:rPr>
                <w:sz w:val="18"/>
                <w:szCs w:val="18"/>
              </w:rPr>
              <w:t>34.0%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9</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22.00%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42.0%</w:t>
            </w:r>
          </w:p>
        </w:tc>
        <w:tc>
          <w:tcPr>
            <w:tcW w:w="900" w:type="dxa"/>
          </w:tcPr>
          <w:p w:rsidR="0066543A" w:rsidRPr="000E0A60" w:rsidRDefault="0066543A" w:rsidP="00D201C3">
            <w:pPr>
              <w:spacing w:after="0"/>
              <w:rPr>
                <w:sz w:val="18"/>
                <w:szCs w:val="18"/>
              </w:rPr>
            </w:pPr>
            <w:r w:rsidRPr="000E0A60">
              <w:rPr>
                <w:sz w:val="18"/>
                <w:szCs w:val="18"/>
              </w:rPr>
              <w:t>20.00%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55.0%</w:t>
            </w:r>
          </w:p>
        </w:tc>
        <w:tc>
          <w:tcPr>
            <w:tcW w:w="897" w:type="dxa"/>
          </w:tcPr>
          <w:p w:rsidR="0066543A" w:rsidRPr="000E0A60" w:rsidRDefault="0066543A" w:rsidP="00D201C3">
            <w:pPr>
              <w:spacing w:after="0"/>
              <w:rPr>
                <w:sz w:val="18"/>
                <w:szCs w:val="18"/>
              </w:rPr>
            </w:pPr>
            <w:r w:rsidRPr="000E0A60">
              <w:rPr>
                <w:sz w:val="18"/>
                <w:szCs w:val="18"/>
              </w:rPr>
              <w:t>33.0%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26.00%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47.0%</w:t>
            </w:r>
          </w:p>
        </w:tc>
        <w:tc>
          <w:tcPr>
            <w:tcW w:w="900" w:type="dxa"/>
          </w:tcPr>
          <w:p w:rsidR="0066543A" w:rsidRPr="000E0A60" w:rsidRDefault="0066543A" w:rsidP="00D201C3">
            <w:pPr>
              <w:spacing w:after="0"/>
              <w:rPr>
                <w:sz w:val="18"/>
                <w:szCs w:val="18"/>
              </w:rPr>
            </w:pPr>
            <w:r w:rsidRPr="000E0A60">
              <w:rPr>
                <w:sz w:val="18"/>
                <w:szCs w:val="18"/>
              </w:rPr>
              <w:t>21.00%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59.0%</w:t>
            </w:r>
          </w:p>
        </w:tc>
        <w:tc>
          <w:tcPr>
            <w:tcW w:w="897" w:type="dxa"/>
          </w:tcPr>
          <w:p w:rsidR="0066543A" w:rsidRPr="000E0A60" w:rsidRDefault="0066543A" w:rsidP="00D201C3">
            <w:pPr>
              <w:spacing w:after="0"/>
              <w:rPr>
                <w:sz w:val="18"/>
                <w:szCs w:val="18"/>
              </w:rPr>
            </w:pPr>
            <w:r w:rsidRPr="000E0A60">
              <w:rPr>
                <w:sz w:val="18"/>
                <w:szCs w:val="18"/>
              </w:rPr>
              <w:t>33.0%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7.0%</w:t>
            </w:r>
          </w:p>
        </w:tc>
        <w:tc>
          <w:tcPr>
            <w:tcW w:w="900" w:type="dxa"/>
          </w:tcPr>
          <w:p w:rsidR="0066543A" w:rsidRPr="000E0A60" w:rsidRDefault="0066543A" w:rsidP="00D201C3">
            <w:pPr>
              <w:spacing w:after="0"/>
              <w:rPr>
                <w:sz w:val="18"/>
                <w:szCs w:val="18"/>
              </w:rPr>
            </w:pPr>
            <w:r w:rsidRPr="000E0A60">
              <w:rPr>
                <w:sz w:val="18"/>
                <w:szCs w:val="18"/>
              </w:rPr>
              <w:t>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14.0%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7.0%</w:t>
            </w:r>
          </w:p>
        </w:tc>
        <w:tc>
          <w:tcPr>
            <w:tcW w:w="900" w:type="dxa"/>
          </w:tcPr>
          <w:p w:rsidR="0066543A" w:rsidRPr="000E0A60" w:rsidRDefault="0066543A" w:rsidP="00D201C3">
            <w:pPr>
              <w:spacing w:after="0"/>
              <w:rPr>
                <w:sz w:val="18"/>
                <w:szCs w:val="18"/>
              </w:rPr>
            </w:pPr>
            <w:r w:rsidRPr="000E0A60">
              <w:rPr>
                <w:sz w:val="18"/>
                <w:szCs w:val="18"/>
              </w:rPr>
              <w:t>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14.0%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11.00%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22.0%</w:t>
            </w:r>
          </w:p>
        </w:tc>
        <w:tc>
          <w:tcPr>
            <w:tcW w:w="897" w:type="dxa"/>
          </w:tcPr>
          <w:p w:rsidR="0066543A" w:rsidRPr="000E0A60" w:rsidRDefault="0066543A" w:rsidP="00D201C3">
            <w:pPr>
              <w:spacing w:after="0"/>
              <w:rPr>
                <w:sz w:val="18"/>
                <w:szCs w:val="18"/>
              </w:rPr>
            </w:pPr>
            <w:r w:rsidRPr="000E0A60">
              <w:rPr>
                <w:sz w:val="18"/>
                <w:szCs w:val="18"/>
              </w:rPr>
              <w:t>21.0%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11.00%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22.0%</w:t>
            </w:r>
          </w:p>
        </w:tc>
        <w:tc>
          <w:tcPr>
            <w:tcW w:w="897" w:type="dxa"/>
          </w:tcPr>
          <w:p w:rsidR="0066543A" w:rsidRPr="000E0A60" w:rsidRDefault="0066543A" w:rsidP="00D201C3">
            <w:pPr>
              <w:spacing w:after="0"/>
              <w:rPr>
                <w:sz w:val="18"/>
                <w:szCs w:val="18"/>
              </w:rPr>
            </w:pPr>
            <w:r w:rsidRPr="000E0A60">
              <w:rPr>
                <w:sz w:val="18"/>
                <w:szCs w:val="18"/>
              </w:rPr>
              <w:t>21.0%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9</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18.0%</w:t>
            </w:r>
          </w:p>
        </w:tc>
        <w:tc>
          <w:tcPr>
            <w:tcW w:w="900" w:type="dxa"/>
          </w:tcPr>
          <w:p w:rsidR="0066543A" w:rsidRPr="000E0A60" w:rsidRDefault="0066543A" w:rsidP="00D201C3">
            <w:pPr>
              <w:spacing w:after="0"/>
              <w:rPr>
                <w:sz w:val="18"/>
                <w:szCs w:val="18"/>
              </w:rPr>
            </w:pPr>
            <w:r w:rsidRPr="000E0A60">
              <w:rPr>
                <w:sz w:val="18"/>
                <w:szCs w:val="18"/>
              </w:rPr>
              <w:t>15.00%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31.0%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18.0%</w:t>
            </w:r>
          </w:p>
        </w:tc>
        <w:tc>
          <w:tcPr>
            <w:tcW w:w="900" w:type="dxa"/>
          </w:tcPr>
          <w:p w:rsidR="0066543A" w:rsidRPr="000E0A60" w:rsidRDefault="0066543A" w:rsidP="00D201C3">
            <w:pPr>
              <w:spacing w:after="0"/>
              <w:rPr>
                <w:sz w:val="18"/>
                <w:szCs w:val="18"/>
              </w:rPr>
            </w:pPr>
            <w:r w:rsidRPr="000E0A60">
              <w:rPr>
                <w:sz w:val="18"/>
                <w:szCs w:val="18"/>
              </w:rPr>
              <w:t>15.00%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31.0%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3,5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10.0%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10.0%</w:t>
            </w:r>
          </w:p>
        </w:tc>
        <w:tc>
          <w:tcPr>
            <w:tcW w:w="897" w:type="dxa"/>
          </w:tcPr>
          <w:p w:rsidR="0066543A" w:rsidRPr="000E0A60" w:rsidRDefault="0066543A" w:rsidP="00D201C3">
            <w:pPr>
              <w:spacing w:after="0"/>
              <w:rPr>
                <w:sz w:val="18"/>
                <w:szCs w:val="18"/>
              </w:rPr>
            </w:pPr>
            <w:r w:rsidRPr="000E0A60">
              <w:rPr>
                <w:sz w:val="18"/>
                <w:szCs w:val="18"/>
              </w:rPr>
              <w:t>10.0%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10.0%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18.0%</w:t>
            </w:r>
          </w:p>
        </w:tc>
        <w:tc>
          <w:tcPr>
            <w:tcW w:w="897" w:type="dxa"/>
          </w:tcPr>
          <w:p w:rsidR="0066543A" w:rsidRPr="000E0A60" w:rsidRDefault="0066543A" w:rsidP="00D201C3">
            <w:pPr>
              <w:spacing w:after="0"/>
              <w:rPr>
                <w:sz w:val="18"/>
                <w:szCs w:val="18"/>
              </w:rPr>
            </w:pPr>
            <w:r w:rsidRPr="000E0A60">
              <w:rPr>
                <w:sz w:val="18"/>
                <w:szCs w:val="18"/>
              </w:rPr>
              <w:t>18.0%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10.0%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24.0%</w:t>
            </w:r>
          </w:p>
        </w:tc>
        <w:tc>
          <w:tcPr>
            <w:tcW w:w="897" w:type="dxa"/>
          </w:tcPr>
          <w:p w:rsidR="0066543A" w:rsidRPr="000E0A60" w:rsidRDefault="0066543A" w:rsidP="00D201C3">
            <w:pPr>
              <w:spacing w:after="0"/>
              <w:rPr>
                <w:sz w:val="18"/>
                <w:szCs w:val="18"/>
              </w:rPr>
            </w:pPr>
            <w:r w:rsidRPr="000E0A60">
              <w:rPr>
                <w:sz w:val="18"/>
                <w:szCs w:val="18"/>
              </w:rPr>
              <w:t>24.0%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11.0%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29.0%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13.0%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32.0%</w:t>
            </w:r>
          </w:p>
        </w:tc>
        <w:tc>
          <w:tcPr>
            <w:tcW w:w="897" w:type="dxa"/>
          </w:tcPr>
          <w:p w:rsidR="0066543A" w:rsidRPr="000E0A60" w:rsidRDefault="0066543A" w:rsidP="00D201C3">
            <w:pPr>
              <w:spacing w:after="0"/>
              <w:rPr>
                <w:sz w:val="18"/>
                <w:szCs w:val="18"/>
              </w:rPr>
            </w:pPr>
            <w:r w:rsidRPr="000E0A60">
              <w:rPr>
                <w:sz w:val="18"/>
                <w:szCs w:val="18"/>
              </w:rPr>
              <w:t>29.0%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7.00%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16.0%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36.0%</w:t>
            </w:r>
          </w:p>
        </w:tc>
        <w:tc>
          <w:tcPr>
            <w:tcW w:w="897" w:type="dxa"/>
          </w:tcPr>
          <w:p w:rsidR="0066543A" w:rsidRPr="000E0A60" w:rsidRDefault="0066543A" w:rsidP="00D201C3">
            <w:pPr>
              <w:spacing w:after="0"/>
              <w:rPr>
                <w:sz w:val="18"/>
                <w:szCs w:val="18"/>
              </w:rPr>
            </w:pPr>
            <w:r w:rsidRPr="000E0A60">
              <w:rPr>
                <w:sz w:val="18"/>
                <w:szCs w:val="18"/>
              </w:rPr>
              <w:t>29.0%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11.00%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20.0%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41.0%</w:t>
            </w:r>
          </w:p>
        </w:tc>
        <w:tc>
          <w:tcPr>
            <w:tcW w:w="897" w:type="dxa"/>
          </w:tcPr>
          <w:p w:rsidR="0066543A" w:rsidRPr="000E0A60" w:rsidRDefault="0066543A" w:rsidP="00D201C3">
            <w:pPr>
              <w:spacing w:after="0"/>
              <w:rPr>
                <w:sz w:val="18"/>
                <w:szCs w:val="18"/>
              </w:rPr>
            </w:pPr>
            <w:r w:rsidRPr="000E0A60">
              <w:rPr>
                <w:sz w:val="18"/>
                <w:szCs w:val="18"/>
              </w:rPr>
              <w:t>30.0%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16.00%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25.0%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44.0%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9</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22.00%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30.0%</w:t>
            </w:r>
          </w:p>
        </w:tc>
        <w:tc>
          <w:tcPr>
            <w:tcW w:w="900" w:type="dxa"/>
          </w:tcPr>
          <w:p w:rsidR="0066543A" w:rsidRPr="000E0A60" w:rsidRDefault="0066543A" w:rsidP="00D201C3">
            <w:pPr>
              <w:spacing w:after="0"/>
              <w:rPr>
                <w:sz w:val="18"/>
                <w:szCs w:val="18"/>
              </w:rPr>
            </w:pPr>
            <w:r w:rsidRPr="000E0A60">
              <w:rPr>
                <w:sz w:val="18"/>
                <w:szCs w:val="18"/>
              </w:rPr>
              <w:t>8.00%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49.0%</w:t>
            </w:r>
          </w:p>
        </w:tc>
        <w:tc>
          <w:tcPr>
            <w:tcW w:w="897" w:type="dxa"/>
          </w:tcPr>
          <w:p w:rsidR="0066543A" w:rsidRPr="000E0A60" w:rsidRDefault="0066543A" w:rsidP="00D201C3">
            <w:pPr>
              <w:spacing w:after="0"/>
              <w:rPr>
                <w:sz w:val="18"/>
                <w:szCs w:val="18"/>
              </w:rPr>
            </w:pPr>
            <w:r w:rsidRPr="000E0A60">
              <w:rPr>
                <w:sz w:val="18"/>
                <w:szCs w:val="18"/>
              </w:rPr>
              <w:t>27.0%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26.00%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35.0%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52.0%</w:t>
            </w:r>
          </w:p>
        </w:tc>
        <w:tc>
          <w:tcPr>
            <w:tcW w:w="897" w:type="dxa"/>
          </w:tcPr>
          <w:p w:rsidR="0066543A" w:rsidRPr="000E0A60" w:rsidRDefault="0066543A" w:rsidP="00D201C3">
            <w:pPr>
              <w:spacing w:after="0"/>
              <w:rPr>
                <w:sz w:val="18"/>
                <w:szCs w:val="18"/>
              </w:rPr>
            </w:pPr>
            <w:r w:rsidRPr="000E0A60">
              <w:rPr>
                <w:sz w:val="18"/>
                <w:szCs w:val="18"/>
              </w:rPr>
              <w:t>26.0%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0C02AA">
        <w:trPr>
          <w:trHeight w:val="20"/>
          <w:jc w:val="center"/>
        </w:trPr>
        <w:tc>
          <w:tcPr>
            <w:tcW w:w="10127" w:type="dxa"/>
            <w:gridSpan w:val="13"/>
          </w:tcPr>
          <w:p w:rsidR="0066543A" w:rsidRPr="000E0A60" w:rsidRDefault="0066543A" w:rsidP="00D201C3">
            <w:pPr>
              <w:spacing w:after="0"/>
              <w:rPr>
                <w:sz w:val="18"/>
                <w:szCs w:val="18"/>
              </w:rPr>
            </w:pPr>
            <w:r w:rsidRPr="000E0A60">
              <w:rPr>
                <w:sz w:val="18"/>
                <w:szCs w:val="18"/>
              </w:rPr>
              <w:t xml:space="preserve">Note 1: Digital Beamforming. </w:t>
            </w:r>
          </w:p>
          <w:p w:rsidR="0066543A" w:rsidRPr="000E0A60" w:rsidRDefault="0066543A" w:rsidP="00D201C3">
            <w:pPr>
              <w:spacing w:after="0"/>
              <w:rPr>
                <w:sz w:val="18"/>
                <w:szCs w:val="18"/>
              </w:rPr>
            </w:pPr>
            <w:r w:rsidRPr="000E0A60">
              <w:rPr>
                <w:sz w:val="18"/>
                <w:szCs w:val="18"/>
              </w:rPr>
              <w:t xml:space="preserve">Note 3: With enhancement of UE group scheduling with 2 UEs per DCI. </w:t>
            </w:r>
          </w:p>
          <w:p w:rsidR="0066543A" w:rsidRPr="000E0A60" w:rsidRDefault="0066543A" w:rsidP="00D201C3">
            <w:pPr>
              <w:spacing w:after="0"/>
              <w:rPr>
                <w:sz w:val="18"/>
                <w:szCs w:val="18"/>
              </w:rPr>
            </w:pPr>
            <w:r w:rsidRPr="000E0A60">
              <w:rPr>
                <w:sz w:val="18"/>
                <w:szCs w:val="18"/>
              </w:rPr>
              <w:t xml:space="preserve">Note 4: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637181">
            <w:pPr>
              <w:spacing w:after="0"/>
              <w:ind w:left="540" w:hanging="540"/>
              <w:rPr>
                <w:sz w:val="18"/>
                <w:szCs w:val="18"/>
              </w:rPr>
            </w:pPr>
            <w:r w:rsidRPr="000E0A60">
              <w:rPr>
                <w:sz w:val="18"/>
                <w:szCs w:val="18"/>
              </w:rPr>
              <w:t>Note 5: Good coverage</w:t>
            </w:r>
          </w:p>
        </w:tc>
      </w:tr>
    </w:tbl>
    <w:p w:rsidR="0066543A" w:rsidRPr="000E0A60" w:rsidRDefault="0066543A" w:rsidP="0066543A"/>
    <w:p w:rsidR="0066543A" w:rsidRPr="000010FA" w:rsidRDefault="0066543A" w:rsidP="00505E7F">
      <w:pPr>
        <w:pStyle w:val="TH"/>
      </w:pPr>
      <w:r w:rsidRPr="000010FA">
        <w:t>Table B.2-2: PDCCH blocking rate due to reduced blind decoding for FR2, with 120kHz,</w:t>
      </w:r>
      <w:r w:rsidRPr="000E0A60">
        <w:t xml:space="preserve"> </w:t>
      </w:r>
      <w:r w:rsidRPr="000010FA">
        <w:t xml:space="preserve">CORESET duration: 2 symbols, Delay toleration: 1, AL distribution: A2 </w:t>
      </w:r>
    </w:p>
    <w:tbl>
      <w:tblPr>
        <w:tblStyle w:val="TableGrid"/>
        <w:tblW w:w="10165" w:type="dxa"/>
        <w:jc w:val="center"/>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66543A" w:rsidRPr="000E0A60" w:rsidTr="00D201C3">
        <w:trPr>
          <w:trHeight w:val="200"/>
          <w:jc w:val="center"/>
        </w:trPr>
        <w:tc>
          <w:tcPr>
            <w:tcW w:w="483"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w:t>
            </w:r>
          </w:p>
        </w:tc>
        <w:tc>
          <w:tcPr>
            <w:tcW w:w="766"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Company</w:t>
            </w:r>
          </w:p>
        </w:tc>
        <w:tc>
          <w:tcPr>
            <w:tcW w:w="456"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users</w:t>
            </w:r>
          </w:p>
        </w:tc>
        <w:tc>
          <w:tcPr>
            <w:tcW w:w="630"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rsidR="0066543A" w:rsidRPr="000010FA" w:rsidRDefault="0066543A" w:rsidP="00D201C3">
            <w:pPr>
              <w:spacing w:after="0"/>
              <w:rPr>
                <w:sz w:val="18"/>
                <w:szCs w:val="18"/>
              </w:rPr>
            </w:pPr>
            <w:r w:rsidRPr="000010FA">
              <w:rPr>
                <w:sz w:val="18"/>
                <w:szCs w:val="18"/>
              </w:rPr>
              <w:t>Case 1</w:t>
            </w:r>
          </w:p>
        </w:tc>
        <w:tc>
          <w:tcPr>
            <w:tcW w:w="2520" w:type="dxa"/>
            <w:gridSpan w:val="3"/>
          </w:tcPr>
          <w:p w:rsidR="0066543A" w:rsidRPr="000010FA" w:rsidRDefault="0066543A" w:rsidP="00D201C3">
            <w:pPr>
              <w:spacing w:after="0"/>
              <w:rPr>
                <w:sz w:val="18"/>
                <w:szCs w:val="18"/>
              </w:rPr>
            </w:pPr>
            <w:r w:rsidRPr="000010FA">
              <w:rPr>
                <w:sz w:val="18"/>
                <w:szCs w:val="18"/>
              </w:rPr>
              <w:t>Case 2</w:t>
            </w:r>
          </w:p>
        </w:tc>
        <w:tc>
          <w:tcPr>
            <w:tcW w:w="2610" w:type="dxa"/>
            <w:gridSpan w:val="3"/>
          </w:tcPr>
          <w:p w:rsidR="0066543A" w:rsidRPr="000010FA" w:rsidRDefault="0066543A" w:rsidP="00D201C3">
            <w:pPr>
              <w:spacing w:after="0"/>
              <w:rPr>
                <w:sz w:val="18"/>
                <w:szCs w:val="18"/>
              </w:rPr>
            </w:pPr>
            <w:r w:rsidRPr="000010FA">
              <w:rPr>
                <w:sz w:val="18"/>
                <w:szCs w:val="18"/>
              </w:rPr>
              <w:t>Case 3</w:t>
            </w:r>
          </w:p>
        </w:tc>
        <w:tc>
          <w:tcPr>
            <w:tcW w:w="1080" w:type="dxa"/>
            <w:vMerge w:val="restart"/>
          </w:tcPr>
          <w:p w:rsidR="0066543A" w:rsidRPr="000E0A60" w:rsidRDefault="0066543A" w:rsidP="00D201C3">
            <w:pPr>
              <w:spacing w:after="0"/>
              <w:rPr>
                <w:sz w:val="18"/>
                <w:szCs w:val="18"/>
              </w:rPr>
            </w:pPr>
            <w:r w:rsidRPr="000E0A60">
              <w:rPr>
                <w:sz w:val="18"/>
                <w:szCs w:val="18"/>
              </w:rPr>
              <w:t>Notes</w:t>
            </w:r>
          </w:p>
        </w:tc>
      </w:tr>
      <w:tr w:rsidR="0066543A" w:rsidRPr="000E0A60" w:rsidTr="00D201C3">
        <w:trPr>
          <w:trHeight w:val="204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010FA" w:rsidRDefault="0066543A" w:rsidP="00D201C3">
            <w:pPr>
              <w:spacing w:after="0"/>
              <w:rPr>
                <w:sz w:val="18"/>
                <w:szCs w:val="18"/>
              </w:rPr>
            </w:pPr>
          </w:p>
        </w:tc>
        <w:tc>
          <w:tcPr>
            <w:tcW w:w="456" w:type="dxa"/>
            <w:vMerge/>
          </w:tcPr>
          <w:p w:rsidR="0066543A" w:rsidRPr="000010FA" w:rsidRDefault="0066543A" w:rsidP="00D201C3">
            <w:pPr>
              <w:spacing w:after="0"/>
              <w:rPr>
                <w:sz w:val="18"/>
                <w:szCs w:val="18"/>
              </w:rPr>
            </w:pPr>
          </w:p>
        </w:tc>
        <w:tc>
          <w:tcPr>
            <w:tcW w:w="630" w:type="dxa"/>
            <w:vMerge/>
          </w:tcPr>
          <w:p w:rsidR="0066543A" w:rsidRPr="000010FA" w:rsidRDefault="0066543A" w:rsidP="00D201C3">
            <w:pPr>
              <w:spacing w:after="0"/>
              <w:rPr>
                <w:sz w:val="18"/>
                <w:szCs w:val="18"/>
              </w:rPr>
            </w:pP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81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90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010FA" w:rsidRDefault="0066543A" w:rsidP="00D201C3">
            <w:pPr>
              <w:spacing w:after="0"/>
              <w:rPr>
                <w:sz w:val="18"/>
                <w:szCs w:val="18"/>
              </w:rPr>
            </w:pPr>
            <w:r w:rsidRPr="000010FA">
              <w:rPr>
                <w:sz w:val="18"/>
                <w:szCs w:val="18"/>
              </w:rPr>
              <w:t>Blocking rate increase relative to Case 1</w:t>
            </w:r>
          </w:p>
        </w:tc>
        <w:tc>
          <w:tcPr>
            <w:tcW w:w="90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90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 xml:space="preserve">Blocking rate </w:t>
            </w:r>
            <w:r>
              <w:rPr>
                <w:sz w:val="18"/>
                <w:szCs w:val="18"/>
              </w:rPr>
              <w:t>i</w:t>
            </w:r>
            <w:r w:rsidRPr="000E0A60">
              <w:rPr>
                <w:sz w:val="18"/>
                <w:szCs w:val="18"/>
              </w:rPr>
              <w:t>ncrease relative to Case 1</w:t>
            </w:r>
          </w:p>
        </w:tc>
        <w:tc>
          <w:tcPr>
            <w:tcW w:w="1080" w:type="dxa"/>
            <w:vMerge/>
          </w:tcPr>
          <w:p w:rsidR="0066543A" w:rsidRPr="000E0A60" w:rsidRDefault="0066543A" w:rsidP="00D201C3">
            <w:pPr>
              <w:spacing w:after="0"/>
              <w:rPr>
                <w:sz w:val="18"/>
                <w:szCs w:val="18"/>
              </w:rPr>
            </w:pPr>
          </w:p>
        </w:tc>
      </w:tr>
      <w:tr w:rsidR="0066543A" w:rsidRPr="000E0A60" w:rsidTr="00D201C3">
        <w:trPr>
          <w:trHeight w:val="200"/>
          <w:jc w:val="center"/>
        </w:trPr>
        <w:tc>
          <w:tcPr>
            <w:tcW w:w="483" w:type="dxa"/>
            <w:vMerge w:val="restart"/>
          </w:tcPr>
          <w:p w:rsidR="0066543A" w:rsidRPr="000E0A60" w:rsidRDefault="0066543A" w:rsidP="00D201C3">
            <w:pPr>
              <w:spacing w:after="0"/>
              <w:rPr>
                <w:sz w:val="18"/>
                <w:szCs w:val="18"/>
              </w:rPr>
            </w:pPr>
            <w:r w:rsidRPr="000E0A60">
              <w:rPr>
                <w:sz w:val="18"/>
                <w:szCs w:val="18"/>
              </w:rPr>
              <w:t>1</w:t>
            </w:r>
          </w:p>
        </w:tc>
        <w:tc>
          <w:tcPr>
            <w:tcW w:w="766" w:type="dxa"/>
            <w:vMerge w:val="restart"/>
          </w:tcPr>
          <w:p w:rsidR="0066543A" w:rsidRPr="000E0A60" w:rsidRDefault="0066543A" w:rsidP="00D201C3">
            <w:pPr>
              <w:spacing w:after="0"/>
              <w:rPr>
                <w:sz w:val="18"/>
                <w:szCs w:val="18"/>
              </w:rPr>
            </w:pPr>
            <w:r w:rsidRPr="000E0A60">
              <w:rPr>
                <w:sz w:val="18"/>
                <w:szCs w:val="18"/>
              </w:rPr>
              <w:t>Ericsson</w:t>
            </w: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sz w:val="18"/>
                <w:szCs w:val="18"/>
              </w:rPr>
            </w:pPr>
            <w:r w:rsidRPr="000E0A60">
              <w:rPr>
                <w:color w:val="000000"/>
                <w:sz w:val="18"/>
                <w:szCs w:val="18"/>
              </w:rPr>
              <w:t>18.0%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20.0%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24.00%</w:t>
            </w:r>
          </w:p>
        </w:tc>
        <w:tc>
          <w:tcPr>
            <w:tcW w:w="810" w:type="dxa"/>
          </w:tcPr>
          <w:p w:rsidR="0066543A" w:rsidRPr="000E0A60" w:rsidRDefault="0066543A" w:rsidP="00D201C3">
            <w:pPr>
              <w:spacing w:after="0"/>
              <w:rPr>
                <w:sz w:val="18"/>
                <w:szCs w:val="18"/>
              </w:rPr>
            </w:pPr>
            <w:r w:rsidRPr="000E0A60">
              <w:rPr>
                <w:sz w:val="18"/>
                <w:szCs w:val="18"/>
              </w:rPr>
              <w:t>6.0%</w:t>
            </w:r>
          </w:p>
        </w:tc>
        <w:tc>
          <w:tcPr>
            <w:tcW w:w="1080" w:type="dxa"/>
          </w:tcPr>
          <w:p w:rsidR="0066543A" w:rsidRPr="000E0A60" w:rsidRDefault="0066543A" w:rsidP="00D201C3">
            <w:pPr>
              <w:spacing w:after="0"/>
              <w:rPr>
                <w:sz w:val="18"/>
                <w:szCs w:val="18"/>
              </w:rPr>
            </w:pPr>
            <w:r w:rsidRPr="000E0A60">
              <w:rPr>
                <w:sz w:val="18"/>
                <w:szCs w:val="18"/>
              </w:rPr>
              <w:t>Note 1,6</w:t>
            </w:r>
          </w:p>
        </w:tc>
      </w:tr>
      <w:tr w:rsidR="0066543A" w:rsidRPr="000E0A60" w:rsidTr="00D201C3">
        <w:trPr>
          <w:trHeight w:val="289"/>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sz w:val="18"/>
                <w:szCs w:val="18"/>
              </w:rPr>
            </w:pPr>
            <w:r w:rsidRPr="000E0A60">
              <w:rPr>
                <w:color w:val="000000"/>
                <w:sz w:val="18"/>
                <w:szCs w:val="18"/>
              </w:rPr>
              <w:t>36.0%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44.00%</w:t>
            </w:r>
          </w:p>
        </w:tc>
        <w:tc>
          <w:tcPr>
            <w:tcW w:w="810" w:type="dxa"/>
          </w:tcPr>
          <w:p w:rsidR="0066543A" w:rsidRPr="000E0A60" w:rsidRDefault="0066543A" w:rsidP="00D201C3">
            <w:pPr>
              <w:spacing w:after="0"/>
              <w:rPr>
                <w:sz w:val="18"/>
                <w:szCs w:val="18"/>
              </w:rPr>
            </w:pPr>
            <w:r w:rsidRPr="000E0A60">
              <w:rPr>
                <w:sz w:val="18"/>
                <w:szCs w:val="18"/>
              </w:rPr>
              <w:t>8.0%</w:t>
            </w:r>
          </w:p>
        </w:tc>
        <w:tc>
          <w:tcPr>
            <w:tcW w:w="1080" w:type="dxa"/>
          </w:tcPr>
          <w:p w:rsidR="0066543A" w:rsidRPr="000E0A60" w:rsidRDefault="0066543A" w:rsidP="00D201C3">
            <w:pPr>
              <w:spacing w:after="0"/>
              <w:rPr>
                <w:sz w:val="18"/>
                <w:szCs w:val="18"/>
              </w:rPr>
            </w:pPr>
            <w:r w:rsidRPr="000E0A60">
              <w:rPr>
                <w:sz w:val="18"/>
                <w:szCs w:val="18"/>
              </w:rPr>
              <w:t>Note 1,6</w:t>
            </w:r>
          </w:p>
        </w:tc>
      </w:tr>
      <w:tr w:rsidR="0066543A" w:rsidRPr="000E0A60" w:rsidTr="00D201C3">
        <w:trPr>
          <w:trHeight w:val="200"/>
          <w:jc w:val="center"/>
        </w:trPr>
        <w:tc>
          <w:tcPr>
            <w:tcW w:w="483" w:type="dxa"/>
            <w:vMerge w:val="restart"/>
          </w:tcPr>
          <w:p w:rsidR="0066543A" w:rsidRPr="000E0A60" w:rsidRDefault="0066543A" w:rsidP="00D201C3">
            <w:pPr>
              <w:spacing w:after="0"/>
              <w:rPr>
                <w:sz w:val="18"/>
                <w:szCs w:val="18"/>
              </w:rPr>
            </w:pPr>
            <w:r w:rsidRPr="000E0A60">
              <w:rPr>
                <w:sz w:val="18"/>
                <w:szCs w:val="18"/>
              </w:rPr>
              <w:t>2</w:t>
            </w:r>
          </w:p>
        </w:tc>
        <w:tc>
          <w:tcPr>
            <w:tcW w:w="766" w:type="dxa"/>
            <w:vMerge w:val="restart"/>
          </w:tcPr>
          <w:p w:rsidR="0066543A" w:rsidRPr="000E0A60" w:rsidRDefault="0066543A" w:rsidP="00D201C3">
            <w:pPr>
              <w:spacing w:after="0"/>
              <w:rPr>
                <w:sz w:val="18"/>
                <w:szCs w:val="18"/>
              </w:rPr>
            </w:pPr>
            <w:r w:rsidRPr="000E0A60">
              <w:rPr>
                <w:sz w:val="18"/>
                <w:szCs w:val="18"/>
              </w:rPr>
              <w:t>Qualcomm</w:t>
            </w: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0.00%</w:t>
            </w:r>
          </w:p>
        </w:tc>
        <w:tc>
          <w:tcPr>
            <w:tcW w:w="810" w:type="dxa"/>
          </w:tcPr>
          <w:p w:rsidR="0066543A" w:rsidRPr="000E0A60" w:rsidRDefault="0066543A" w:rsidP="00D201C3">
            <w:pPr>
              <w:spacing w:after="0"/>
              <w:rPr>
                <w:sz w:val="18"/>
                <w:szCs w:val="18"/>
              </w:rPr>
            </w:pPr>
            <w:r w:rsidRPr="000E0A60">
              <w:rPr>
                <w:sz w:val="18"/>
                <w:szCs w:val="18"/>
              </w:rPr>
              <w:t>0.0%</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7.4%</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7.8%</w:t>
            </w:r>
          </w:p>
        </w:tc>
        <w:tc>
          <w:tcPr>
            <w:tcW w:w="810" w:type="dxa"/>
          </w:tcPr>
          <w:p w:rsidR="0066543A" w:rsidRPr="000E0A60" w:rsidRDefault="0066543A" w:rsidP="00D201C3">
            <w:pPr>
              <w:spacing w:after="0"/>
              <w:rPr>
                <w:sz w:val="18"/>
                <w:szCs w:val="18"/>
              </w:rPr>
            </w:pPr>
            <w:r w:rsidRPr="000E0A60">
              <w:rPr>
                <w:sz w:val="18"/>
                <w:szCs w:val="18"/>
              </w:rPr>
              <w:t>0.4%</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10.80%</w:t>
            </w:r>
          </w:p>
        </w:tc>
        <w:tc>
          <w:tcPr>
            <w:tcW w:w="810" w:type="dxa"/>
          </w:tcPr>
          <w:p w:rsidR="0066543A" w:rsidRPr="000E0A60" w:rsidRDefault="0066543A" w:rsidP="00D201C3">
            <w:pPr>
              <w:spacing w:after="0"/>
              <w:rPr>
                <w:sz w:val="18"/>
                <w:szCs w:val="18"/>
              </w:rPr>
            </w:pPr>
            <w:r w:rsidRPr="000E0A60">
              <w:rPr>
                <w:sz w:val="18"/>
                <w:szCs w:val="18"/>
              </w:rPr>
              <w:t>3.4%</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14.2%</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15.3%</w:t>
            </w:r>
          </w:p>
        </w:tc>
        <w:tc>
          <w:tcPr>
            <w:tcW w:w="810" w:type="dxa"/>
          </w:tcPr>
          <w:p w:rsidR="0066543A" w:rsidRPr="000E0A60" w:rsidRDefault="0066543A" w:rsidP="00D201C3">
            <w:pPr>
              <w:spacing w:after="0"/>
              <w:rPr>
                <w:sz w:val="18"/>
                <w:szCs w:val="18"/>
              </w:rPr>
            </w:pPr>
            <w:r w:rsidRPr="000E0A60">
              <w:rPr>
                <w:sz w:val="18"/>
                <w:szCs w:val="18"/>
              </w:rPr>
              <w:t>1.1%</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20.30%</w:t>
            </w:r>
          </w:p>
        </w:tc>
        <w:tc>
          <w:tcPr>
            <w:tcW w:w="810" w:type="dxa"/>
          </w:tcPr>
          <w:p w:rsidR="0066543A" w:rsidRPr="000E0A60" w:rsidRDefault="0066543A" w:rsidP="00D201C3">
            <w:pPr>
              <w:spacing w:after="0"/>
              <w:rPr>
                <w:sz w:val="18"/>
                <w:szCs w:val="18"/>
              </w:rPr>
            </w:pPr>
            <w:r w:rsidRPr="000E0A60">
              <w:rPr>
                <w:sz w:val="18"/>
                <w:szCs w:val="18"/>
              </w:rPr>
              <w:t>6.1%</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20.4%</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22.0%</w:t>
            </w:r>
          </w:p>
        </w:tc>
        <w:tc>
          <w:tcPr>
            <w:tcW w:w="810" w:type="dxa"/>
          </w:tcPr>
          <w:p w:rsidR="0066543A" w:rsidRPr="000E0A60" w:rsidRDefault="0066543A" w:rsidP="00D201C3">
            <w:pPr>
              <w:spacing w:after="0"/>
              <w:rPr>
                <w:sz w:val="18"/>
                <w:szCs w:val="18"/>
              </w:rPr>
            </w:pPr>
            <w:r w:rsidRPr="000E0A60">
              <w:rPr>
                <w:sz w:val="18"/>
                <w:szCs w:val="18"/>
              </w:rPr>
              <w:t>1.6%</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28.00%</w:t>
            </w:r>
          </w:p>
        </w:tc>
        <w:tc>
          <w:tcPr>
            <w:tcW w:w="810" w:type="dxa"/>
          </w:tcPr>
          <w:p w:rsidR="0066543A" w:rsidRPr="000E0A60" w:rsidRDefault="0066543A" w:rsidP="00D201C3">
            <w:pPr>
              <w:spacing w:after="0"/>
              <w:rPr>
                <w:sz w:val="18"/>
                <w:szCs w:val="18"/>
              </w:rPr>
            </w:pPr>
            <w:r w:rsidRPr="000E0A60">
              <w:rPr>
                <w:sz w:val="18"/>
                <w:szCs w:val="18"/>
              </w:rPr>
              <w:t>7.6%</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25.9%</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27.9%</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34.50%</w:t>
            </w:r>
          </w:p>
        </w:tc>
        <w:tc>
          <w:tcPr>
            <w:tcW w:w="810" w:type="dxa"/>
          </w:tcPr>
          <w:p w:rsidR="0066543A" w:rsidRPr="000E0A60" w:rsidRDefault="0066543A" w:rsidP="00D201C3">
            <w:pPr>
              <w:spacing w:after="0"/>
              <w:rPr>
                <w:sz w:val="18"/>
                <w:szCs w:val="18"/>
              </w:rPr>
            </w:pPr>
            <w:r w:rsidRPr="000E0A60">
              <w:rPr>
                <w:sz w:val="18"/>
                <w:szCs w:val="18"/>
              </w:rPr>
              <w:t>8.6%</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31.2%</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33.6%</w:t>
            </w:r>
          </w:p>
        </w:tc>
        <w:tc>
          <w:tcPr>
            <w:tcW w:w="810" w:type="dxa"/>
          </w:tcPr>
          <w:p w:rsidR="0066543A" w:rsidRPr="000E0A60" w:rsidRDefault="0066543A" w:rsidP="00D201C3">
            <w:pPr>
              <w:spacing w:after="0"/>
              <w:rPr>
                <w:sz w:val="18"/>
                <w:szCs w:val="18"/>
              </w:rPr>
            </w:pPr>
            <w:r w:rsidRPr="000E0A60">
              <w:rPr>
                <w:sz w:val="18"/>
                <w:szCs w:val="18"/>
              </w:rPr>
              <w:t>2.4%</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40.40%</w:t>
            </w:r>
          </w:p>
        </w:tc>
        <w:tc>
          <w:tcPr>
            <w:tcW w:w="810" w:type="dxa"/>
          </w:tcPr>
          <w:p w:rsidR="0066543A" w:rsidRPr="000E0A60" w:rsidRDefault="0066543A" w:rsidP="00D201C3">
            <w:pPr>
              <w:spacing w:after="0"/>
              <w:rPr>
                <w:sz w:val="18"/>
                <w:szCs w:val="18"/>
              </w:rPr>
            </w:pPr>
            <w:r w:rsidRPr="000E0A60">
              <w:rPr>
                <w:sz w:val="18"/>
                <w:szCs w:val="18"/>
              </w:rPr>
              <w:t>9.2%</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35.8%</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38.4%</w:t>
            </w:r>
          </w:p>
        </w:tc>
        <w:tc>
          <w:tcPr>
            <w:tcW w:w="810" w:type="dxa"/>
          </w:tcPr>
          <w:p w:rsidR="0066543A" w:rsidRPr="000E0A60" w:rsidRDefault="0066543A" w:rsidP="00D201C3">
            <w:pPr>
              <w:spacing w:after="0"/>
              <w:rPr>
                <w:sz w:val="18"/>
                <w:szCs w:val="18"/>
              </w:rPr>
            </w:pPr>
            <w:r w:rsidRPr="000E0A60">
              <w:rPr>
                <w:sz w:val="18"/>
                <w:szCs w:val="18"/>
              </w:rPr>
              <w:t>2.6%</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45.30%</w:t>
            </w:r>
          </w:p>
        </w:tc>
        <w:tc>
          <w:tcPr>
            <w:tcW w:w="810" w:type="dxa"/>
          </w:tcPr>
          <w:p w:rsidR="0066543A" w:rsidRPr="000E0A60" w:rsidRDefault="0066543A" w:rsidP="00D201C3">
            <w:pPr>
              <w:spacing w:after="0"/>
              <w:rPr>
                <w:sz w:val="18"/>
                <w:szCs w:val="18"/>
              </w:rPr>
            </w:pPr>
            <w:r w:rsidRPr="000E0A60">
              <w:rPr>
                <w:sz w:val="18"/>
                <w:szCs w:val="18"/>
              </w:rPr>
              <w:t>9.5%</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40.3%</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43.0%</w:t>
            </w:r>
          </w:p>
        </w:tc>
        <w:tc>
          <w:tcPr>
            <w:tcW w:w="810" w:type="dxa"/>
          </w:tcPr>
          <w:p w:rsidR="0066543A" w:rsidRPr="000E0A60" w:rsidRDefault="0066543A" w:rsidP="00D201C3">
            <w:pPr>
              <w:spacing w:after="0"/>
              <w:rPr>
                <w:sz w:val="18"/>
                <w:szCs w:val="18"/>
              </w:rPr>
            </w:pPr>
            <w:r w:rsidRPr="000E0A60">
              <w:rPr>
                <w:sz w:val="18"/>
                <w:szCs w:val="18"/>
              </w:rPr>
              <w:t>2.7%</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49.70%</w:t>
            </w:r>
          </w:p>
        </w:tc>
        <w:tc>
          <w:tcPr>
            <w:tcW w:w="810" w:type="dxa"/>
          </w:tcPr>
          <w:p w:rsidR="0066543A" w:rsidRPr="000E0A60" w:rsidRDefault="0066543A" w:rsidP="00D201C3">
            <w:pPr>
              <w:spacing w:after="0"/>
              <w:rPr>
                <w:sz w:val="18"/>
                <w:szCs w:val="18"/>
              </w:rPr>
            </w:pPr>
            <w:r w:rsidRPr="000E0A60">
              <w:rPr>
                <w:sz w:val="18"/>
                <w:szCs w:val="18"/>
              </w:rPr>
              <w:t>9.4%</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44.0%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46.7%</w:t>
            </w:r>
          </w:p>
        </w:tc>
        <w:tc>
          <w:tcPr>
            <w:tcW w:w="810" w:type="dxa"/>
          </w:tcPr>
          <w:p w:rsidR="0066543A" w:rsidRPr="000E0A60" w:rsidRDefault="0066543A" w:rsidP="00D201C3">
            <w:pPr>
              <w:spacing w:after="0"/>
              <w:rPr>
                <w:sz w:val="18"/>
                <w:szCs w:val="18"/>
              </w:rPr>
            </w:pPr>
            <w:r w:rsidRPr="000E0A60">
              <w:rPr>
                <w:sz w:val="18"/>
                <w:szCs w:val="18"/>
              </w:rPr>
              <w:t>2.7%</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53.30%</w:t>
            </w:r>
          </w:p>
        </w:tc>
        <w:tc>
          <w:tcPr>
            <w:tcW w:w="810" w:type="dxa"/>
          </w:tcPr>
          <w:p w:rsidR="0066543A" w:rsidRPr="000E0A60" w:rsidRDefault="0066543A" w:rsidP="00D201C3">
            <w:pPr>
              <w:spacing w:after="0"/>
              <w:rPr>
                <w:sz w:val="18"/>
                <w:szCs w:val="18"/>
              </w:rPr>
            </w:pPr>
            <w:r w:rsidRPr="000E0A60">
              <w:rPr>
                <w:sz w:val="18"/>
                <w:szCs w:val="18"/>
              </w:rPr>
              <w:t>9.3%</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47.5%</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50.1%</w:t>
            </w:r>
          </w:p>
        </w:tc>
        <w:tc>
          <w:tcPr>
            <w:tcW w:w="810" w:type="dxa"/>
          </w:tcPr>
          <w:p w:rsidR="0066543A" w:rsidRPr="000E0A60" w:rsidRDefault="0066543A" w:rsidP="00D201C3">
            <w:pPr>
              <w:spacing w:after="0"/>
              <w:rPr>
                <w:sz w:val="18"/>
                <w:szCs w:val="18"/>
              </w:rPr>
            </w:pPr>
            <w:r w:rsidRPr="000E0A60">
              <w:rPr>
                <w:sz w:val="18"/>
                <w:szCs w:val="18"/>
              </w:rPr>
              <w:t>2.6%</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56.60%</w:t>
            </w:r>
          </w:p>
        </w:tc>
        <w:tc>
          <w:tcPr>
            <w:tcW w:w="810" w:type="dxa"/>
          </w:tcPr>
          <w:p w:rsidR="0066543A" w:rsidRPr="000E0A60" w:rsidRDefault="0066543A" w:rsidP="00D201C3">
            <w:pPr>
              <w:spacing w:after="0"/>
              <w:rPr>
                <w:sz w:val="18"/>
                <w:szCs w:val="18"/>
              </w:rPr>
            </w:pPr>
            <w:r w:rsidRPr="000E0A60">
              <w:rPr>
                <w:sz w:val="18"/>
                <w:szCs w:val="18"/>
              </w:rPr>
              <w:t>9.1%</w:t>
            </w:r>
          </w:p>
        </w:tc>
        <w:tc>
          <w:tcPr>
            <w:tcW w:w="1080" w:type="dxa"/>
          </w:tcPr>
          <w:p w:rsidR="0066543A" w:rsidRPr="000E0A60" w:rsidRDefault="0066543A" w:rsidP="00D201C3">
            <w:pPr>
              <w:spacing w:after="0"/>
              <w:rPr>
                <w:sz w:val="18"/>
                <w:szCs w:val="18"/>
              </w:rPr>
            </w:pPr>
          </w:p>
        </w:tc>
      </w:tr>
      <w:tr w:rsidR="0066543A" w:rsidRPr="000E0A60" w:rsidTr="00D201C3">
        <w:trPr>
          <w:trHeight w:val="200"/>
          <w:jc w:val="center"/>
        </w:trPr>
        <w:tc>
          <w:tcPr>
            <w:tcW w:w="483" w:type="dxa"/>
            <w:vMerge w:val="restart"/>
          </w:tcPr>
          <w:p w:rsidR="0066543A" w:rsidRPr="000E0A60" w:rsidRDefault="0066543A" w:rsidP="00D201C3">
            <w:pPr>
              <w:tabs>
                <w:tab w:val="left" w:pos="522"/>
              </w:tabs>
              <w:spacing w:after="0"/>
              <w:rPr>
                <w:sz w:val="18"/>
                <w:szCs w:val="18"/>
              </w:rPr>
            </w:pPr>
            <w:r w:rsidRPr="000E0A60">
              <w:rPr>
                <w:sz w:val="18"/>
                <w:szCs w:val="18"/>
              </w:rPr>
              <w:t>3</w:t>
            </w:r>
          </w:p>
        </w:tc>
        <w:tc>
          <w:tcPr>
            <w:tcW w:w="766" w:type="dxa"/>
            <w:vMerge w:val="restart"/>
          </w:tcPr>
          <w:p w:rsidR="0066543A" w:rsidRPr="000E0A60" w:rsidRDefault="0066543A" w:rsidP="00D201C3">
            <w:pPr>
              <w:tabs>
                <w:tab w:val="left" w:pos="522"/>
              </w:tabs>
              <w:spacing w:after="0"/>
              <w:rPr>
                <w:sz w:val="18"/>
                <w:szCs w:val="18"/>
              </w:rPr>
            </w:pPr>
            <w:r w:rsidRPr="000E0A60">
              <w:rPr>
                <w:sz w:val="18"/>
                <w:szCs w:val="18"/>
              </w:rPr>
              <w:t>ZTE</w:t>
            </w: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9.2%</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10.0%</w:t>
            </w:r>
          </w:p>
        </w:tc>
        <w:tc>
          <w:tcPr>
            <w:tcW w:w="810" w:type="dxa"/>
          </w:tcPr>
          <w:p w:rsidR="0066543A" w:rsidRPr="000E0A60" w:rsidRDefault="0066543A" w:rsidP="00D201C3">
            <w:pPr>
              <w:spacing w:after="0"/>
              <w:rPr>
                <w:sz w:val="18"/>
                <w:szCs w:val="18"/>
              </w:rPr>
            </w:pPr>
            <w:r w:rsidRPr="000E0A60">
              <w:rPr>
                <w:sz w:val="18"/>
                <w:szCs w:val="18"/>
              </w:rPr>
              <w:t>0.8%</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22.88%</w:t>
            </w:r>
          </w:p>
        </w:tc>
        <w:tc>
          <w:tcPr>
            <w:tcW w:w="810" w:type="dxa"/>
          </w:tcPr>
          <w:p w:rsidR="0066543A" w:rsidRPr="000E0A60" w:rsidRDefault="0066543A" w:rsidP="00D201C3">
            <w:pPr>
              <w:spacing w:after="0"/>
              <w:rPr>
                <w:sz w:val="18"/>
                <w:szCs w:val="18"/>
              </w:rPr>
            </w:pPr>
            <w:r w:rsidRPr="000E0A60">
              <w:rPr>
                <w:sz w:val="18"/>
                <w:szCs w:val="18"/>
              </w:rPr>
              <w:t>13.7%</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4"/>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26.1%</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28.9%</w:t>
            </w:r>
          </w:p>
        </w:tc>
        <w:tc>
          <w:tcPr>
            <w:tcW w:w="810" w:type="dxa"/>
          </w:tcPr>
          <w:p w:rsidR="0066543A" w:rsidRPr="000E0A60" w:rsidRDefault="0066543A" w:rsidP="00D201C3">
            <w:pPr>
              <w:spacing w:after="0"/>
              <w:rPr>
                <w:sz w:val="18"/>
                <w:szCs w:val="18"/>
              </w:rPr>
            </w:pPr>
            <w:r w:rsidRPr="000E0A60">
              <w:rPr>
                <w:sz w:val="18"/>
                <w:szCs w:val="18"/>
              </w:rPr>
              <w:t>2.9%</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44.00%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49"/>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40.9%</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43.3%</w:t>
            </w:r>
          </w:p>
        </w:tc>
        <w:tc>
          <w:tcPr>
            <w:tcW w:w="810" w:type="dxa"/>
          </w:tcPr>
          <w:p w:rsidR="0066543A" w:rsidRPr="000E0A60" w:rsidRDefault="0066543A" w:rsidP="00D201C3">
            <w:pPr>
              <w:spacing w:after="0"/>
              <w:rPr>
                <w:sz w:val="18"/>
                <w:szCs w:val="18"/>
              </w:rPr>
            </w:pPr>
            <w:r w:rsidRPr="000E0A60">
              <w:rPr>
                <w:sz w:val="18"/>
                <w:szCs w:val="18"/>
              </w:rPr>
              <w:t>2.5%</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54.92%</w:t>
            </w:r>
          </w:p>
        </w:tc>
        <w:tc>
          <w:tcPr>
            <w:tcW w:w="810" w:type="dxa"/>
          </w:tcPr>
          <w:p w:rsidR="0066543A" w:rsidRPr="000E0A60" w:rsidRDefault="0066543A" w:rsidP="00D201C3">
            <w:pPr>
              <w:spacing w:after="0"/>
              <w:rPr>
                <w:sz w:val="18"/>
                <w:szCs w:val="18"/>
              </w:rPr>
            </w:pPr>
            <w:r w:rsidRPr="000E0A60">
              <w:rPr>
                <w:sz w:val="18"/>
                <w:szCs w:val="18"/>
              </w:rPr>
              <w:t>14.1%</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51.9%</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54.3%</w:t>
            </w:r>
          </w:p>
        </w:tc>
        <w:tc>
          <w:tcPr>
            <w:tcW w:w="810" w:type="dxa"/>
          </w:tcPr>
          <w:p w:rsidR="0066543A" w:rsidRPr="000E0A60" w:rsidRDefault="0066543A" w:rsidP="00D201C3">
            <w:pPr>
              <w:spacing w:after="0"/>
              <w:rPr>
                <w:sz w:val="18"/>
                <w:szCs w:val="18"/>
              </w:rPr>
            </w:pPr>
            <w:r w:rsidRPr="000E0A60">
              <w:rPr>
                <w:sz w:val="18"/>
                <w:szCs w:val="18"/>
              </w:rPr>
              <w:t>2.5%</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62.61%</w:t>
            </w:r>
          </w:p>
        </w:tc>
        <w:tc>
          <w:tcPr>
            <w:tcW w:w="810" w:type="dxa"/>
          </w:tcPr>
          <w:p w:rsidR="0066543A" w:rsidRPr="000E0A60" w:rsidRDefault="0066543A" w:rsidP="00D201C3">
            <w:pPr>
              <w:spacing w:after="0"/>
              <w:rPr>
                <w:sz w:val="18"/>
                <w:szCs w:val="18"/>
              </w:rPr>
            </w:pPr>
            <w:r w:rsidRPr="000E0A60">
              <w:rPr>
                <w:sz w:val="18"/>
                <w:szCs w:val="18"/>
              </w:rPr>
              <w:t>10.7%</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0"/>
          <w:jc w:val="center"/>
        </w:trPr>
        <w:tc>
          <w:tcPr>
            <w:tcW w:w="483" w:type="dxa"/>
            <w:vMerge w:val="restart"/>
          </w:tcPr>
          <w:p w:rsidR="0066543A" w:rsidRPr="000E0A60" w:rsidRDefault="0066543A" w:rsidP="00D201C3">
            <w:pPr>
              <w:tabs>
                <w:tab w:val="left" w:pos="522"/>
              </w:tabs>
              <w:spacing w:after="0"/>
              <w:rPr>
                <w:sz w:val="18"/>
                <w:szCs w:val="18"/>
              </w:rPr>
            </w:pPr>
            <w:r w:rsidRPr="000E0A60">
              <w:rPr>
                <w:sz w:val="18"/>
                <w:szCs w:val="18"/>
              </w:rPr>
              <w:t>4</w:t>
            </w:r>
          </w:p>
        </w:tc>
        <w:tc>
          <w:tcPr>
            <w:tcW w:w="766" w:type="dxa"/>
            <w:vMerge w:val="restart"/>
          </w:tcPr>
          <w:p w:rsidR="0066543A" w:rsidRPr="000E0A60" w:rsidRDefault="0066543A" w:rsidP="00D201C3">
            <w:pPr>
              <w:tabs>
                <w:tab w:val="left" w:pos="522"/>
              </w:tabs>
              <w:spacing w:after="0"/>
              <w:rPr>
                <w:sz w:val="18"/>
                <w:szCs w:val="18"/>
              </w:rPr>
            </w:pPr>
            <w:r w:rsidRPr="000E0A60">
              <w:rPr>
                <w:sz w:val="18"/>
                <w:szCs w:val="18"/>
              </w:rPr>
              <w:t xml:space="preserve">Samsung </w:t>
            </w: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61.0%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42.0%</w:t>
            </w:r>
          </w:p>
        </w:tc>
        <w:tc>
          <w:tcPr>
            <w:tcW w:w="810" w:type="dxa"/>
          </w:tcPr>
          <w:p w:rsidR="0066543A" w:rsidRPr="000E0A60" w:rsidRDefault="0066543A" w:rsidP="00D201C3">
            <w:pPr>
              <w:spacing w:after="0"/>
              <w:rPr>
                <w:sz w:val="18"/>
                <w:szCs w:val="18"/>
              </w:rPr>
            </w:pPr>
            <w:r w:rsidRPr="000E0A60">
              <w:rPr>
                <w:sz w:val="18"/>
                <w:szCs w:val="18"/>
              </w:rPr>
              <w:t>31.0%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50.0%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19.0%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26.0%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42.0%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62.00%</w:t>
            </w:r>
          </w:p>
        </w:tc>
        <w:tc>
          <w:tcPr>
            <w:tcW w:w="810" w:type="dxa"/>
          </w:tcPr>
          <w:p w:rsidR="0066543A" w:rsidRPr="000E0A60" w:rsidRDefault="0066543A" w:rsidP="00D201C3">
            <w:pPr>
              <w:spacing w:after="0"/>
              <w:rPr>
                <w:sz w:val="18"/>
                <w:szCs w:val="18"/>
              </w:rPr>
            </w:pPr>
            <w:r w:rsidRPr="000E0A60">
              <w:rPr>
                <w:sz w:val="18"/>
                <w:szCs w:val="18"/>
              </w:rPr>
              <w:t>37.0%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50.0%</w:t>
            </w:r>
          </w:p>
        </w:tc>
        <w:tc>
          <w:tcPr>
            <w:tcW w:w="810" w:type="dxa"/>
          </w:tcPr>
          <w:p w:rsidR="0066543A" w:rsidRPr="000E0A60" w:rsidRDefault="0066543A" w:rsidP="00D201C3">
            <w:pPr>
              <w:spacing w:after="0"/>
              <w:rPr>
                <w:sz w:val="18"/>
                <w:szCs w:val="18"/>
              </w:rPr>
            </w:pPr>
            <w:r w:rsidRPr="000E0A60">
              <w:rPr>
                <w:sz w:val="18"/>
                <w:szCs w:val="18"/>
              </w:rPr>
              <w:t>20.0%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33.0%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52.0%</w:t>
            </w:r>
          </w:p>
        </w:tc>
        <w:tc>
          <w:tcPr>
            <w:tcW w:w="810" w:type="dxa"/>
          </w:tcPr>
          <w:p w:rsidR="0066543A" w:rsidRPr="000E0A60" w:rsidRDefault="0066543A" w:rsidP="00D201C3">
            <w:pPr>
              <w:spacing w:after="0"/>
              <w:rPr>
                <w:sz w:val="18"/>
                <w:szCs w:val="18"/>
              </w:rPr>
            </w:pPr>
            <w:r w:rsidRPr="000E0A60">
              <w:rPr>
                <w:sz w:val="18"/>
                <w:szCs w:val="18"/>
              </w:rPr>
              <w:t>17.0%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64.00%</w:t>
            </w:r>
          </w:p>
        </w:tc>
        <w:tc>
          <w:tcPr>
            <w:tcW w:w="810" w:type="dxa"/>
          </w:tcPr>
          <w:p w:rsidR="0066543A" w:rsidRPr="000E0A60" w:rsidRDefault="0066543A" w:rsidP="00D201C3">
            <w:pPr>
              <w:spacing w:after="0"/>
              <w:rPr>
                <w:sz w:val="18"/>
                <w:szCs w:val="18"/>
              </w:rPr>
            </w:pPr>
            <w:r w:rsidRPr="000E0A60">
              <w:rPr>
                <w:sz w:val="18"/>
                <w:szCs w:val="18"/>
              </w:rPr>
              <w:t>29.0%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54.0%</w:t>
            </w:r>
          </w:p>
        </w:tc>
        <w:tc>
          <w:tcPr>
            <w:tcW w:w="810" w:type="dxa"/>
          </w:tcPr>
          <w:p w:rsidR="0066543A" w:rsidRPr="000E0A60" w:rsidRDefault="0066543A" w:rsidP="00D201C3">
            <w:pPr>
              <w:spacing w:after="0"/>
              <w:rPr>
                <w:sz w:val="18"/>
                <w:szCs w:val="18"/>
              </w:rPr>
            </w:pPr>
            <w:r w:rsidRPr="000E0A60">
              <w:rPr>
                <w:sz w:val="18"/>
                <w:szCs w:val="18"/>
              </w:rPr>
              <w:t>15.0%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66.00%</w:t>
            </w:r>
          </w:p>
        </w:tc>
        <w:tc>
          <w:tcPr>
            <w:tcW w:w="810" w:type="dxa"/>
          </w:tcPr>
          <w:p w:rsidR="0066543A" w:rsidRPr="000E0A60" w:rsidRDefault="0066543A" w:rsidP="00D201C3">
            <w:pPr>
              <w:spacing w:after="0"/>
              <w:rPr>
                <w:sz w:val="18"/>
                <w:szCs w:val="18"/>
              </w:rPr>
            </w:pPr>
            <w:r w:rsidRPr="000E0A60">
              <w:rPr>
                <w:sz w:val="18"/>
                <w:szCs w:val="18"/>
              </w:rPr>
              <w:t>27.0%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43.0%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56.0%</w:t>
            </w:r>
          </w:p>
        </w:tc>
        <w:tc>
          <w:tcPr>
            <w:tcW w:w="810" w:type="dxa"/>
          </w:tcPr>
          <w:p w:rsidR="0066543A" w:rsidRPr="000E0A60" w:rsidRDefault="0066543A" w:rsidP="00D201C3">
            <w:pPr>
              <w:spacing w:after="0"/>
              <w:rPr>
                <w:sz w:val="18"/>
                <w:szCs w:val="18"/>
              </w:rPr>
            </w:pPr>
            <w:r w:rsidRPr="000E0A60">
              <w:rPr>
                <w:sz w:val="18"/>
                <w:szCs w:val="18"/>
              </w:rPr>
              <w:t>13.0%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67.00%</w:t>
            </w:r>
          </w:p>
        </w:tc>
        <w:tc>
          <w:tcPr>
            <w:tcW w:w="810" w:type="dxa"/>
          </w:tcPr>
          <w:p w:rsidR="0066543A" w:rsidRPr="000E0A60" w:rsidRDefault="0066543A" w:rsidP="00D201C3">
            <w:pPr>
              <w:spacing w:after="0"/>
              <w:rPr>
                <w:sz w:val="18"/>
                <w:szCs w:val="18"/>
              </w:rPr>
            </w:pPr>
            <w:r w:rsidRPr="000E0A60">
              <w:rPr>
                <w:sz w:val="18"/>
                <w:szCs w:val="18"/>
              </w:rPr>
              <w:t>24.0%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46.0%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12.0%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68.00%</w:t>
            </w:r>
          </w:p>
        </w:tc>
        <w:tc>
          <w:tcPr>
            <w:tcW w:w="810" w:type="dxa"/>
          </w:tcPr>
          <w:p w:rsidR="0066543A" w:rsidRPr="000E0A60" w:rsidRDefault="0066543A" w:rsidP="00D201C3">
            <w:pPr>
              <w:spacing w:after="0"/>
              <w:rPr>
                <w:sz w:val="18"/>
                <w:szCs w:val="18"/>
              </w:rPr>
            </w:pPr>
            <w:r w:rsidRPr="000E0A60">
              <w:rPr>
                <w:sz w:val="18"/>
                <w:szCs w:val="18"/>
              </w:rPr>
              <w:t>22.0%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4"/>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60.0%</w:t>
            </w:r>
          </w:p>
        </w:tc>
        <w:tc>
          <w:tcPr>
            <w:tcW w:w="810" w:type="dxa"/>
          </w:tcPr>
          <w:p w:rsidR="0066543A" w:rsidRPr="000E0A60" w:rsidRDefault="0066543A" w:rsidP="00D201C3">
            <w:pPr>
              <w:spacing w:after="0"/>
              <w:rPr>
                <w:sz w:val="18"/>
                <w:szCs w:val="18"/>
              </w:rPr>
            </w:pPr>
            <w:r w:rsidRPr="000E0A60">
              <w:rPr>
                <w:sz w:val="18"/>
                <w:szCs w:val="18"/>
              </w:rPr>
              <w:t>11.0%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69.00%</w:t>
            </w:r>
          </w:p>
        </w:tc>
        <w:tc>
          <w:tcPr>
            <w:tcW w:w="810" w:type="dxa"/>
          </w:tcPr>
          <w:p w:rsidR="0066543A" w:rsidRPr="000E0A60" w:rsidRDefault="0066543A" w:rsidP="00D201C3">
            <w:pPr>
              <w:spacing w:after="0"/>
              <w:rPr>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61.0%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4"/>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61.0%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42.0%</w:t>
            </w:r>
          </w:p>
        </w:tc>
        <w:tc>
          <w:tcPr>
            <w:tcW w:w="810" w:type="dxa"/>
          </w:tcPr>
          <w:p w:rsidR="0066543A" w:rsidRPr="000E0A60" w:rsidRDefault="0066543A" w:rsidP="00D201C3">
            <w:pPr>
              <w:spacing w:after="0"/>
              <w:rPr>
                <w:sz w:val="18"/>
                <w:szCs w:val="18"/>
              </w:rPr>
            </w:pPr>
            <w:r w:rsidRPr="000E0A60">
              <w:rPr>
                <w:sz w:val="18"/>
                <w:szCs w:val="18"/>
              </w:rPr>
              <w:t>31.0%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50.0%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42.0%</w:t>
            </w:r>
          </w:p>
        </w:tc>
        <w:tc>
          <w:tcPr>
            <w:tcW w:w="810" w:type="dxa"/>
          </w:tcPr>
          <w:p w:rsidR="0066543A" w:rsidRPr="000E0A60" w:rsidRDefault="0066543A" w:rsidP="00D201C3">
            <w:pPr>
              <w:spacing w:after="0"/>
              <w:rPr>
                <w:sz w:val="18"/>
                <w:szCs w:val="18"/>
              </w:rPr>
            </w:pPr>
            <w:r w:rsidRPr="000E0A60">
              <w:rPr>
                <w:sz w:val="18"/>
                <w:szCs w:val="18"/>
              </w:rPr>
              <w:t>31.0%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50.0%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26.0%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42.0%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26.0%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42.0%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62.00%</w:t>
            </w:r>
          </w:p>
        </w:tc>
        <w:tc>
          <w:tcPr>
            <w:tcW w:w="810" w:type="dxa"/>
          </w:tcPr>
          <w:p w:rsidR="0066543A" w:rsidRPr="000E0A60" w:rsidRDefault="0066543A" w:rsidP="00D201C3">
            <w:pPr>
              <w:spacing w:after="0"/>
              <w:rPr>
                <w:sz w:val="18"/>
                <w:szCs w:val="18"/>
              </w:rPr>
            </w:pPr>
            <w:r w:rsidRPr="000E0A60">
              <w:rPr>
                <w:sz w:val="18"/>
                <w:szCs w:val="18"/>
              </w:rPr>
              <w:t>37.0%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62.00%</w:t>
            </w:r>
          </w:p>
        </w:tc>
        <w:tc>
          <w:tcPr>
            <w:tcW w:w="810" w:type="dxa"/>
          </w:tcPr>
          <w:p w:rsidR="0066543A" w:rsidRPr="000E0A60" w:rsidRDefault="0066543A" w:rsidP="00D201C3">
            <w:pPr>
              <w:spacing w:after="0"/>
              <w:rPr>
                <w:sz w:val="18"/>
                <w:szCs w:val="18"/>
              </w:rPr>
            </w:pPr>
            <w:r w:rsidRPr="000E0A60">
              <w:rPr>
                <w:sz w:val="18"/>
                <w:szCs w:val="18"/>
              </w:rPr>
              <w:t>37.0%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50.0%</w:t>
            </w:r>
          </w:p>
        </w:tc>
        <w:tc>
          <w:tcPr>
            <w:tcW w:w="810" w:type="dxa"/>
          </w:tcPr>
          <w:p w:rsidR="0066543A" w:rsidRPr="000E0A60" w:rsidRDefault="0066543A" w:rsidP="00D201C3">
            <w:pPr>
              <w:spacing w:after="0"/>
              <w:rPr>
                <w:sz w:val="18"/>
                <w:szCs w:val="18"/>
              </w:rPr>
            </w:pPr>
            <w:r w:rsidRPr="000E0A60">
              <w:rPr>
                <w:sz w:val="18"/>
                <w:szCs w:val="18"/>
              </w:rPr>
              <w:t>20.0%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33.0%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50.0%</w:t>
            </w:r>
          </w:p>
        </w:tc>
        <w:tc>
          <w:tcPr>
            <w:tcW w:w="810" w:type="dxa"/>
          </w:tcPr>
          <w:p w:rsidR="0066543A" w:rsidRPr="000E0A60" w:rsidRDefault="0066543A" w:rsidP="00D201C3">
            <w:pPr>
              <w:spacing w:after="0"/>
              <w:rPr>
                <w:sz w:val="18"/>
                <w:szCs w:val="18"/>
              </w:rPr>
            </w:pPr>
            <w:r w:rsidRPr="000E0A60">
              <w:rPr>
                <w:sz w:val="18"/>
                <w:szCs w:val="18"/>
              </w:rPr>
              <w:t>20.0%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33.0%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118"/>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20.00%</w:t>
            </w:r>
          </w:p>
        </w:tc>
        <w:tc>
          <w:tcPr>
            <w:tcW w:w="810" w:type="dxa"/>
          </w:tcPr>
          <w:p w:rsidR="0066543A" w:rsidRPr="000E0A60" w:rsidRDefault="0066543A" w:rsidP="00D201C3">
            <w:pPr>
              <w:spacing w:after="0"/>
              <w:rPr>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30.00%</w:t>
            </w:r>
          </w:p>
        </w:tc>
        <w:tc>
          <w:tcPr>
            <w:tcW w:w="810" w:type="dxa"/>
          </w:tcPr>
          <w:p w:rsidR="0066543A" w:rsidRPr="000E0A60" w:rsidRDefault="0066543A" w:rsidP="00D201C3">
            <w:pPr>
              <w:spacing w:after="0"/>
              <w:rPr>
                <w:sz w:val="18"/>
                <w:szCs w:val="18"/>
              </w:rPr>
            </w:pPr>
            <w:r w:rsidRPr="000E0A60">
              <w:rPr>
                <w:sz w:val="18"/>
                <w:szCs w:val="18"/>
              </w:rPr>
              <w:t>19.0%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38.00%</w:t>
            </w:r>
          </w:p>
        </w:tc>
        <w:tc>
          <w:tcPr>
            <w:tcW w:w="810" w:type="dxa"/>
          </w:tcPr>
          <w:p w:rsidR="0066543A" w:rsidRPr="000E0A60" w:rsidRDefault="0066543A" w:rsidP="00D201C3">
            <w:pPr>
              <w:spacing w:after="0"/>
              <w:rPr>
                <w:sz w:val="18"/>
                <w:szCs w:val="18"/>
              </w:rPr>
            </w:pPr>
            <w:r w:rsidRPr="000E0A60">
              <w:rPr>
                <w:sz w:val="18"/>
                <w:szCs w:val="18"/>
              </w:rPr>
              <w:t>19.0%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27.0%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43.00%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30.0%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32.0%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48.00%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35.0%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37.0%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52.00%</w:t>
            </w:r>
          </w:p>
        </w:tc>
        <w:tc>
          <w:tcPr>
            <w:tcW w:w="810" w:type="dxa"/>
          </w:tcPr>
          <w:p w:rsidR="0066543A" w:rsidRPr="000E0A60" w:rsidRDefault="0066543A" w:rsidP="00D201C3">
            <w:pPr>
              <w:spacing w:after="0"/>
              <w:rPr>
                <w:sz w:val="18"/>
                <w:szCs w:val="18"/>
              </w:rPr>
            </w:pPr>
            <w:r w:rsidRPr="000E0A60">
              <w:rPr>
                <w:sz w:val="18"/>
                <w:szCs w:val="18"/>
              </w:rPr>
              <w:t>17.0%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39.0%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55.00%</w:t>
            </w:r>
          </w:p>
        </w:tc>
        <w:tc>
          <w:tcPr>
            <w:tcW w:w="810" w:type="dxa"/>
          </w:tcPr>
          <w:p w:rsidR="0066543A" w:rsidRPr="000E0A60" w:rsidRDefault="0066543A" w:rsidP="00D201C3">
            <w:pPr>
              <w:spacing w:after="0"/>
              <w:rPr>
                <w:sz w:val="18"/>
                <w:szCs w:val="18"/>
              </w:rPr>
            </w:pPr>
            <w:r w:rsidRPr="000E0A60">
              <w:rPr>
                <w:sz w:val="18"/>
                <w:szCs w:val="18"/>
              </w:rPr>
              <w:t>16.0%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43.0%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58.00%</w:t>
            </w:r>
          </w:p>
        </w:tc>
        <w:tc>
          <w:tcPr>
            <w:tcW w:w="810" w:type="dxa"/>
          </w:tcPr>
          <w:p w:rsidR="0066543A" w:rsidRPr="000E0A60" w:rsidRDefault="0066543A" w:rsidP="00D201C3">
            <w:pPr>
              <w:spacing w:after="0"/>
              <w:rPr>
                <w:sz w:val="18"/>
                <w:szCs w:val="18"/>
              </w:rPr>
            </w:pPr>
            <w:r w:rsidRPr="000E0A60">
              <w:rPr>
                <w:sz w:val="18"/>
                <w:szCs w:val="18"/>
              </w:rPr>
              <w:t>15.0%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109"/>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46.0%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3.0%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15.0%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58"/>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53.0%</w:t>
            </w:r>
          </w:p>
        </w:tc>
        <w:tc>
          <w:tcPr>
            <w:tcW w:w="810" w:type="dxa"/>
          </w:tcPr>
          <w:p w:rsidR="0066543A" w:rsidRPr="000E0A60" w:rsidRDefault="0066543A" w:rsidP="00D201C3">
            <w:pPr>
              <w:spacing w:after="0"/>
              <w:rPr>
                <w:sz w:val="18"/>
                <w:szCs w:val="18"/>
              </w:rPr>
            </w:pPr>
            <w:r w:rsidRPr="000E0A60">
              <w:rPr>
                <w:sz w:val="18"/>
                <w:szCs w:val="18"/>
              </w:rPr>
              <w:t>4.0%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14.0%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0C02AA">
        <w:trPr>
          <w:trHeight w:val="20"/>
          <w:jc w:val="center"/>
        </w:trPr>
        <w:tc>
          <w:tcPr>
            <w:tcW w:w="10165" w:type="dxa"/>
            <w:gridSpan w:val="13"/>
          </w:tcPr>
          <w:p w:rsidR="0066543A" w:rsidRPr="000E0A60" w:rsidRDefault="0066543A" w:rsidP="00D201C3">
            <w:pPr>
              <w:spacing w:after="0"/>
              <w:rPr>
                <w:sz w:val="18"/>
                <w:szCs w:val="18"/>
              </w:rPr>
            </w:pPr>
            <w:r w:rsidRPr="000E0A60">
              <w:rPr>
                <w:sz w:val="18"/>
                <w:szCs w:val="18"/>
              </w:rPr>
              <w:t xml:space="preserve">Note 1: Digital Beamforming. </w:t>
            </w:r>
          </w:p>
          <w:p w:rsidR="0066543A" w:rsidRPr="000E0A60" w:rsidRDefault="0066543A" w:rsidP="00D201C3">
            <w:pPr>
              <w:spacing w:after="0"/>
              <w:rPr>
                <w:sz w:val="18"/>
                <w:szCs w:val="18"/>
              </w:rPr>
            </w:pPr>
            <w:r w:rsidRPr="000E0A60">
              <w:rPr>
                <w:sz w:val="18"/>
                <w:szCs w:val="18"/>
              </w:rPr>
              <w:t xml:space="preserve">Note 3: With enhancement of UE group scheduling with 2 UEs per DCI. </w:t>
            </w:r>
          </w:p>
          <w:p w:rsidR="0066543A" w:rsidRPr="000E0A60" w:rsidRDefault="0066543A" w:rsidP="00D201C3">
            <w:pPr>
              <w:spacing w:after="0"/>
              <w:rPr>
                <w:sz w:val="18"/>
                <w:szCs w:val="18"/>
              </w:rPr>
            </w:pPr>
            <w:r w:rsidRPr="000E0A60">
              <w:rPr>
                <w:sz w:val="18"/>
                <w:szCs w:val="18"/>
              </w:rPr>
              <w:t xml:space="preserve">Note 4: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637181">
            <w:pPr>
              <w:spacing w:after="0"/>
              <w:ind w:left="540" w:hanging="540"/>
              <w:rPr>
                <w:sz w:val="18"/>
                <w:szCs w:val="18"/>
              </w:rPr>
            </w:pPr>
            <w:r w:rsidRPr="000E0A60">
              <w:rPr>
                <w:sz w:val="18"/>
                <w:szCs w:val="18"/>
              </w:rPr>
              <w:t>Note 5: Medium coverage</w:t>
            </w:r>
          </w:p>
        </w:tc>
      </w:tr>
    </w:tbl>
    <w:p w:rsidR="0079527D" w:rsidRDefault="0079527D" w:rsidP="0066543A"/>
    <w:p w:rsidR="000C02AA" w:rsidRPr="000E0A60" w:rsidRDefault="0079527D" w:rsidP="0079527D">
      <w:pPr>
        <w:spacing w:after="0"/>
      </w:pPr>
      <w:r>
        <w:br w:type="page"/>
      </w:r>
    </w:p>
    <w:p w:rsidR="0066543A" w:rsidRPr="000010FA" w:rsidRDefault="0066543A" w:rsidP="00505E7F">
      <w:pPr>
        <w:pStyle w:val="TH"/>
      </w:pPr>
      <w:r w:rsidRPr="000010FA">
        <w:lastRenderedPageBreak/>
        <w:t>Table B.2-3: PDCCH blocking rate due to reduced blind decoding for FR2, with 120kHz,</w:t>
      </w:r>
      <w:r w:rsidRPr="000E0A60">
        <w:t xml:space="preserve"> </w:t>
      </w:r>
      <w:r w:rsidRPr="000010FA">
        <w:t>CORESET duration: 2 symbols, Delay toleration: 1, AL distribution: A3</w:t>
      </w:r>
    </w:p>
    <w:tbl>
      <w:tblPr>
        <w:tblStyle w:val="TableGrid"/>
        <w:tblW w:w="9985" w:type="dxa"/>
        <w:jc w:val="center"/>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66543A" w:rsidRPr="000E0A60" w:rsidTr="00D201C3">
        <w:trPr>
          <w:trHeight w:val="199"/>
          <w:jc w:val="center"/>
        </w:trPr>
        <w:tc>
          <w:tcPr>
            <w:tcW w:w="328"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w:t>
            </w:r>
          </w:p>
        </w:tc>
        <w:tc>
          <w:tcPr>
            <w:tcW w:w="730"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464"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723"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rsidR="0066543A" w:rsidRPr="000010FA" w:rsidRDefault="0066543A" w:rsidP="00D201C3">
            <w:pPr>
              <w:spacing w:after="0"/>
              <w:rPr>
                <w:sz w:val="18"/>
                <w:szCs w:val="18"/>
              </w:rPr>
            </w:pPr>
            <w:r w:rsidRPr="000010FA">
              <w:rPr>
                <w:sz w:val="18"/>
                <w:szCs w:val="18"/>
              </w:rPr>
              <w:t>Case 1</w:t>
            </w:r>
          </w:p>
        </w:tc>
        <w:tc>
          <w:tcPr>
            <w:tcW w:w="2520" w:type="dxa"/>
            <w:gridSpan w:val="3"/>
          </w:tcPr>
          <w:p w:rsidR="0066543A" w:rsidRPr="000010FA" w:rsidRDefault="0066543A" w:rsidP="00D201C3">
            <w:pPr>
              <w:spacing w:after="0"/>
              <w:rPr>
                <w:sz w:val="18"/>
                <w:szCs w:val="18"/>
              </w:rPr>
            </w:pPr>
            <w:r w:rsidRPr="000010FA">
              <w:rPr>
                <w:sz w:val="18"/>
                <w:szCs w:val="18"/>
              </w:rPr>
              <w:t>Case 2</w:t>
            </w:r>
          </w:p>
        </w:tc>
        <w:tc>
          <w:tcPr>
            <w:tcW w:w="2520" w:type="dxa"/>
            <w:gridSpan w:val="3"/>
          </w:tcPr>
          <w:p w:rsidR="0066543A" w:rsidRPr="000010FA" w:rsidRDefault="0066543A" w:rsidP="00D201C3">
            <w:pPr>
              <w:spacing w:after="0"/>
              <w:rPr>
                <w:sz w:val="18"/>
                <w:szCs w:val="18"/>
              </w:rPr>
            </w:pPr>
            <w:r w:rsidRPr="000010FA">
              <w:rPr>
                <w:sz w:val="18"/>
                <w:szCs w:val="18"/>
              </w:rPr>
              <w:t>Case 3</w:t>
            </w:r>
          </w:p>
        </w:tc>
        <w:tc>
          <w:tcPr>
            <w:tcW w:w="1080" w:type="dxa"/>
            <w:vMerge w:val="restart"/>
          </w:tcPr>
          <w:p w:rsidR="0066543A" w:rsidRPr="000E0A60" w:rsidRDefault="0066543A" w:rsidP="00D201C3">
            <w:pPr>
              <w:spacing w:after="0"/>
              <w:rPr>
                <w:sz w:val="18"/>
                <w:szCs w:val="18"/>
              </w:rPr>
            </w:pPr>
            <w:r w:rsidRPr="000E0A60">
              <w:rPr>
                <w:sz w:val="18"/>
                <w:szCs w:val="18"/>
              </w:rPr>
              <w:t>Notes</w:t>
            </w:r>
          </w:p>
        </w:tc>
      </w:tr>
      <w:tr w:rsidR="0066543A" w:rsidRPr="000E0A60" w:rsidTr="00D201C3">
        <w:trPr>
          <w:trHeight w:val="2025"/>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vMerge/>
          </w:tcPr>
          <w:p w:rsidR="0066543A" w:rsidRPr="000E0A60" w:rsidRDefault="0066543A" w:rsidP="00D201C3">
            <w:pPr>
              <w:spacing w:after="0"/>
              <w:rPr>
                <w:sz w:val="18"/>
                <w:szCs w:val="18"/>
              </w:rPr>
            </w:pPr>
          </w:p>
        </w:tc>
        <w:tc>
          <w:tcPr>
            <w:tcW w:w="723" w:type="dxa"/>
            <w:vMerge/>
          </w:tcPr>
          <w:p w:rsidR="0066543A" w:rsidRPr="000010FA" w:rsidRDefault="0066543A" w:rsidP="00D201C3">
            <w:pPr>
              <w:spacing w:after="0"/>
              <w:rPr>
                <w:sz w:val="18"/>
                <w:szCs w:val="18"/>
              </w:rPr>
            </w:pP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81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763" w:type="dxa"/>
          </w:tcPr>
          <w:p w:rsidR="0066543A" w:rsidRPr="000010FA" w:rsidRDefault="0066543A" w:rsidP="00D201C3">
            <w:pPr>
              <w:spacing w:after="0"/>
              <w:rPr>
                <w:sz w:val="18"/>
                <w:szCs w:val="18"/>
              </w:rPr>
            </w:pPr>
            <w:r w:rsidRPr="000010FA">
              <w:rPr>
                <w:sz w:val="18"/>
                <w:szCs w:val="18"/>
              </w:rPr>
              <w:t xml:space="preserve">PDCCH blocking rate </w:t>
            </w:r>
          </w:p>
        </w:tc>
        <w:tc>
          <w:tcPr>
            <w:tcW w:w="947" w:type="dxa"/>
          </w:tcPr>
          <w:p w:rsidR="0066543A" w:rsidRPr="000010FA" w:rsidRDefault="0066543A" w:rsidP="00D201C3">
            <w:pPr>
              <w:spacing w:after="0"/>
              <w:rPr>
                <w:sz w:val="18"/>
                <w:szCs w:val="18"/>
              </w:rPr>
            </w:pPr>
            <w:r w:rsidRPr="000010FA">
              <w:rPr>
                <w:sz w:val="18"/>
                <w:szCs w:val="18"/>
              </w:rPr>
              <w:t>Blocking rate increase relative to Case 1</w:t>
            </w: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90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 xml:space="preserve">Blocking rate </w:t>
            </w:r>
            <w:r>
              <w:rPr>
                <w:sz w:val="18"/>
                <w:szCs w:val="18"/>
              </w:rPr>
              <w:t>i</w:t>
            </w:r>
            <w:r w:rsidRPr="000E0A60">
              <w:rPr>
                <w:sz w:val="18"/>
                <w:szCs w:val="18"/>
              </w:rPr>
              <w:t>ncrease relative to Case 1</w:t>
            </w:r>
          </w:p>
        </w:tc>
        <w:tc>
          <w:tcPr>
            <w:tcW w:w="1080" w:type="dxa"/>
            <w:vMerge/>
          </w:tcPr>
          <w:p w:rsidR="0066543A" w:rsidRPr="000E0A60" w:rsidRDefault="0066543A" w:rsidP="00D201C3">
            <w:pPr>
              <w:spacing w:after="0"/>
              <w:rPr>
                <w:sz w:val="18"/>
                <w:szCs w:val="18"/>
              </w:rPr>
            </w:pPr>
          </w:p>
        </w:tc>
      </w:tr>
      <w:tr w:rsidR="0066543A" w:rsidRPr="000E0A60" w:rsidTr="00D201C3">
        <w:trPr>
          <w:trHeight w:val="199"/>
          <w:jc w:val="center"/>
        </w:trPr>
        <w:tc>
          <w:tcPr>
            <w:tcW w:w="328" w:type="dxa"/>
            <w:vMerge w:val="restart"/>
          </w:tcPr>
          <w:p w:rsidR="0066543A" w:rsidRPr="000E0A60" w:rsidRDefault="0066543A" w:rsidP="00D201C3">
            <w:pPr>
              <w:spacing w:after="0"/>
              <w:rPr>
                <w:sz w:val="18"/>
                <w:szCs w:val="18"/>
              </w:rPr>
            </w:pPr>
            <w:r w:rsidRPr="000E0A60">
              <w:rPr>
                <w:sz w:val="18"/>
                <w:szCs w:val="18"/>
              </w:rPr>
              <w:t>1</w:t>
            </w:r>
          </w:p>
        </w:tc>
        <w:tc>
          <w:tcPr>
            <w:tcW w:w="730" w:type="dxa"/>
            <w:vMerge w:val="restart"/>
          </w:tcPr>
          <w:p w:rsidR="0066543A" w:rsidRPr="000E0A60" w:rsidRDefault="0066543A" w:rsidP="00D201C3">
            <w:pPr>
              <w:spacing w:after="0"/>
              <w:rPr>
                <w:sz w:val="18"/>
                <w:szCs w:val="18"/>
              </w:rPr>
            </w:pPr>
            <w:r w:rsidRPr="000E0A60">
              <w:rPr>
                <w:sz w:val="18"/>
                <w:szCs w:val="18"/>
              </w:rPr>
              <w:t>Ericsson</w:t>
            </w: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sz w:val="18"/>
                <w:szCs w:val="18"/>
              </w:rPr>
            </w:pPr>
            <w:r w:rsidRPr="000E0A60">
              <w:rPr>
                <w:color w:val="000000"/>
                <w:sz w:val="18"/>
                <w:szCs w:val="18"/>
              </w:rPr>
              <w:t>47.0%</w:t>
            </w:r>
          </w:p>
        </w:tc>
        <w:tc>
          <w:tcPr>
            <w:tcW w:w="947" w:type="dxa"/>
          </w:tcPr>
          <w:p w:rsidR="0066543A" w:rsidRPr="000E0A60" w:rsidRDefault="0066543A" w:rsidP="00D201C3">
            <w:pPr>
              <w:spacing w:after="0"/>
              <w:rPr>
                <w:sz w:val="18"/>
                <w:szCs w:val="18"/>
              </w:rPr>
            </w:pPr>
            <w:r w:rsidRPr="000E0A60">
              <w:rPr>
                <w:sz w:val="18"/>
                <w:szCs w:val="18"/>
              </w:rPr>
              <w:t>2.0%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4.0%</w:t>
            </w:r>
          </w:p>
        </w:tc>
        <w:tc>
          <w:tcPr>
            <w:tcW w:w="1080" w:type="dxa"/>
          </w:tcPr>
          <w:p w:rsidR="0066543A" w:rsidRPr="000E0A60" w:rsidRDefault="0066543A" w:rsidP="00D201C3">
            <w:pPr>
              <w:spacing w:after="0"/>
              <w:rPr>
                <w:sz w:val="18"/>
                <w:szCs w:val="18"/>
              </w:rPr>
            </w:pPr>
            <w:r w:rsidRPr="000E0A60">
              <w:rPr>
                <w:sz w:val="18"/>
                <w:szCs w:val="18"/>
              </w:rPr>
              <w:t>Note 1, 5</w:t>
            </w:r>
          </w:p>
        </w:tc>
      </w:tr>
      <w:tr w:rsidR="0066543A" w:rsidRPr="000E0A60" w:rsidTr="00D201C3">
        <w:trPr>
          <w:trHeight w:val="222"/>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63.0%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65.0%</w:t>
            </w:r>
          </w:p>
        </w:tc>
        <w:tc>
          <w:tcPr>
            <w:tcW w:w="947" w:type="dxa"/>
          </w:tcPr>
          <w:p w:rsidR="0066543A" w:rsidRPr="000E0A60" w:rsidRDefault="0066543A" w:rsidP="00D201C3">
            <w:pPr>
              <w:spacing w:after="0"/>
              <w:rPr>
                <w:sz w:val="18"/>
                <w:szCs w:val="18"/>
              </w:rPr>
            </w:pPr>
            <w:r w:rsidRPr="000E0A60">
              <w:rPr>
                <w:sz w:val="18"/>
                <w:szCs w:val="18"/>
              </w:rPr>
              <w:t>2.0%</w:t>
            </w:r>
          </w:p>
        </w:tc>
        <w:tc>
          <w:tcPr>
            <w:tcW w:w="810" w:type="dxa"/>
          </w:tcPr>
          <w:p w:rsidR="0066543A" w:rsidRPr="000E0A60" w:rsidRDefault="0066543A" w:rsidP="00D201C3">
            <w:pPr>
              <w:spacing w:after="0"/>
              <w:rPr>
                <w:color w:val="000000"/>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67.0%</w:t>
            </w:r>
          </w:p>
        </w:tc>
        <w:tc>
          <w:tcPr>
            <w:tcW w:w="810" w:type="dxa"/>
          </w:tcPr>
          <w:p w:rsidR="0066543A" w:rsidRPr="000E0A60" w:rsidRDefault="0066543A" w:rsidP="00D201C3">
            <w:pPr>
              <w:spacing w:after="0"/>
              <w:rPr>
                <w:sz w:val="18"/>
                <w:szCs w:val="18"/>
              </w:rPr>
            </w:pPr>
            <w:r w:rsidRPr="000E0A60">
              <w:rPr>
                <w:sz w:val="18"/>
                <w:szCs w:val="18"/>
              </w:rPr>
              <w:t>4.0%</w:t>
            </w:r>
          </w:p>
        </w:tc>
        <w:tc>
          <w:tcPr>
            <w:tcW w:w="1080" w:type="dxa"/>
          </w:tcPr>
          <w:p w:rsidR="0066543A" w:rsidRPr="000E0A60" w:rsidRDefault="0066543A" w:rsidP="00D201C3">
            <w:pPr>
              <w:spacing w:after="0"/>
              <w:rPr>
                <w:sz w:val="18"/>
                <w:szCs w:val="18"/>
              </w:rPr>
            </w:pPr>
            <w:r w:rsidRPr="000E0A60">
              <w:rPr>
                <w:sz w:val="18"/>
                <w:szCs w:val="18"/>
              </w:rPr>
              <w:t>Note 1, 5</w:t>
            </w:r>
          </w:p>
        </w:tc>
      </w:tr>
      <w:tr w:rsidR="0066543A" w:rsidRPr="000E0A60" w:rsidTr="00D201C3">
        <w:trPr>
          <w:trHeight w:val="199"/>
          <w:jc w:val="center"/>
        </w:trPr>
        <w:tc>
          <w:tcPr>
            <w:tcW w:w="328" w:type="dxa"/>
            <w:vMerge w:val="restart"/>
          </w:tcPr>
          <w:p w:rsidR="0066543A" w:rsidRPr="000E0A60" w:rsidRDefault="0066543A" w:rsidP="00D201C3">
            <w:pPr>
              <w:spacing w:after="0"/>
              <w:rPr>
                <w:sz w:val="18"/>
                <w:szCs w:val="18"/>
              </w:rPr>
            </w:pPr>
            <w:r w:rsidRPr="000E0A60">
              <w:rPr>
                <w:sz w:val="18"/>
                <w:szCs w:val="18"/>
              </w:rPr>
              <w:t>2</w:t>
            </w:r>
          </w:p>
        </w:tc>
        <w:tc>
          <w:tcPr>
            <w:tcW w:w="730" w:type="dxa"/>
            <w:vMerge w:val="restart"/>
          </w:tcPr>
          <w:p w:rsidR="0066543A" w:rsidRPr="000E0A60" w:rsidRDefault="0066543A" w:rsidP="00D201C3">
            <w:pPr>
              <w:spacing w:after="0"/>
              <w:rPr>
                <w:sz w:val="18"/>
                <w:szCs w:val="18"/>
              </w:rPr>
            </w:pPr>
            <w:r w:rsidRPr="000E0A60">
              <w:rPr>
                <w:sz w:val="18"/>
                <w:szCs w:val="18"/>
              </w:rPr>
              <w:t>Qualcomm</w:t>
            </w: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0.0%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0.0%</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21.2%</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21.7%</w:t>
            </w:r>
          </w:p>
        </w:tc>
        <w:tc>
          <w:tcPr>
            <w:tcW w:w="947" w:type="dxa"/>
          </w:tcPr>
          <w:p w:rsidR="0066543A" w:rsidRPr="000E0A60" w:rsidRDefault="0066543A" w:rsidP="00D201C3">
            <w:pPr>
              <w:spacing w:after="0"/>
              <w:rPr>
                <w:sz w:val="18"/>
                <w:szCs w:val="18"/>
              </w:rPr>
            </w:pPr>
            <w:r w:rsidRPr="000E0A60">
              <w:rPr>
                <w:sz w:val="18"/>
                <w:szCs w:val="18"/>
              </w:rPr>
              <w:t>0.5%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23.1%</w:t>
            </w:r>
          </w:p>
        </w:tc>
        <w:tc>
          <w:tcPr>
            <w:tcW w:w="810" w:type="dxa"/>
          </w:tcPr>
          <w:p w:rsidR="0066543A" w:rsidRPr="000E0A60" w:rsidRDefault="0066543A" w:rsidP="00D201C3">
            <w:pPr>
              <w:spacing w:after="0"/>
              <w:rPr>
                <w:sz w:val="18"/>
                <w:szCs w:val="18"/>
              </w:rPr>
            </w:pPr>
            <w:r w:rsidRPr="000E0A60">
              <w:rPr>
                <w:sz w:val="18"/>
                <w:szCs w:val="18"/>
              </w:rPr>
              <w:t>1.9%</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36.2%</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37.0%</w:t>
            </w:r>
          </w:p>
        </w:tc>
        <w:tc>
          <w:tcPr>
            <w:tcW w:w="947" w:type="dxa"/>
          </w:tcPr>
          <w:p w:rsidR="0066543A" w:rsidRPr="000E0A60" w:rsidRDefault="0066543A" w:rsidP="00D201C3">
            <w:pPr>
              <w:spacing w:after="0"/>
              <w:rPr>
                <w:sz w:val="18"/>
                <w:szCs w:val="18"/>
              </w:rPr>
            </w:pPr>
            <w:r w:rsidRPr="000E0A60">
              <w:rPr>
                <w:sz w:val="18"/>
                <w:szCs w:val="18"/>
              </w:rPr>
              <w:t>0.8%</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39.4%</w:t>
            </w:r>
          </w:p>
        </w:tc>
        <w:tc>
          <w:tcPr>
            <w:tcW w:w="810" w:type="dxa"/>
          </w:tcPr>
          <w:p w:rsidR="0066543A" w:rsidRPr="000E0A60" w:rsidRDefault="0066543A" w:rsidP="00D201C3">
            <w:pPr>
              <w:spacing w:after="0"/>
              <w:rPr>
                <w:sz w:val="18"/>
                <w:szCs w:val="18"/>
              </w:rPr>
            </w:pPr>
            <w:r w:rsidRPr="000E0A60">
              <w:rPr>
                <w:sz w:val="18"/>
                <w:szCs w:val="18"/>
              </w:rPr>
              <w:t>3.2%</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46.8%</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47.9%</w:t>
            </w:r>
          </w:p>
        </w:tc>
        <w:tc>
          <w:tcPr>
            <w:tcW w:w="947" w:type="dxa"/>
          </w:tcPr>
          <w:p w:rsidR="0066543A" w:rsidRPr="000E0A60" w:rsidRDefault="0066543A" w:rsidP="00D201C3">
            <w:pPr>
              <w:spacing w:after="0"/>
              <w:rPr>
                <w:sz w:val="18"/>
                <w:szCs w:val="18"/>
              </w:rPr>
            </w:pPr>
            <w:r w:rsidRPr="000E0A60">
              <w:rPr>
                <w:sz w:val="18"/>
                <w:szCs w:val="18"/>
              </w:rPr>
              <w:t>1.1%</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50.5%</w:t>
            </w:r>
          </w:p>
        </w:tc>
        <w:tc>
          <w:tcPr>
            <w:tcW w:w="810" w:type="dxa"/>
          </w:tcPr>
          <w:p w:rsidR="0066543A" w:rsidRPr="000E0A60" w:rsidRDefault="0066543A" w:rsidP="00D201C3">
            <w:pPr>
              <w:spacing w:after="0"/>
              <w:rPr>
                <w:sz w:val="18"/>
                <w:szCs w:val="18"/>
              </w:rPr>
            </w:pPr>
            <w:r w:rsidRPr="000E0A60">
              <w:rPr>
                <w:sz w:val="18"/>
                <w:szCs w:val="18"/>
              </w:rPr>
              <w:t>3.7%</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54.1%</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55.4%</w:t>
            </w:r>
          </w:p>
        </w:tc>
        <w:tc>
          <w:tcPr>
            <w:tcW w:w="947" w:type="dxa"/>
          </w:tcPr>
          <w:p w:rsidR="0066543A" w:rsidRPr="000E0A60" w:rsidRDefault="0066543A" w:rsidP="00D201C3">
            <w:pPr>
              <w:spacing w:after="0"/>
              <w:rPr>
                <w:sz w:val="18"/>
                <w:szCs w:val="18"/>
              </w:rPr>
            </w:pPr>
            <w:r w:rsidRPr="000E0A60">
              <w:rPr>
                <w:sz w:val="18"/>
                <w:szCs w:val="18"/>
              </w:rPr>
              <w:t>1.3%</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58.3%</w:t>
            </w:r>
          </w:p>
        </w:tc>
        <w:tc>
          <w:tcPr>
            <w:tcW w:w="810" w:type="dxa"/>
          </w:tcPr>
          <w:p w:rsidR="0066543A" w:rsidRPr="000E0A60" w:rsidRDefault="0066543A" w:rsidP="00D201C3">
            <w:pPr>
              <w:spacing w:after="0"/>
              <w:rPr>
                <w:sz w:val="18"/>
                <w:szCs w:val="18"/>
              </w:rPr>
            </w:pPr>
            <w:r w:rsidRPr="000E0A60">
              <w:rPr>
                <w:sz w:val="18"/>
                <w:szCs w:val="18"/>
              </w:rPr>
              <w:t>4.2%</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59.5%</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60.9%</w:t>
            </w:r>
          </w:p>
        </w:tc>
        <w:tc>
          <w:tcPr>
            <w:tcW w:w="947" w:type="dxa"/>
          </w:tcPr>
          <w:p w:rsidR="0066543A" w:rsidRPr="000E0A60" w:rsidRDefault="0066543A" w:rsidP="00D201C3">
            <w:pPr>
              <w:spacing w:after="0"/>
              <w:rPr>
                <w:sz w:val="18"/>
                <w:szCs w:val="18"/>
              </w:rPr>
            </w:pPr>
            <w:r w:rsidRPr="000E0A60">
              <w:rPr>
                <w:sz w:val="18"/>
                <w:szCs w:val="18"/>
              </w:rPr>
              <w:t>1.4%</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63.8%</w:t>
            </w:r>
          </w:p>
        </w:tc>
        <w:tc>
          <w:tcPr>
            <w:tcW w:w="810" w:type="dxa"/>
          </w:tcPr>
          <w:p w:rsidR="0066543A" w:rsidRPr="000E0A60" w:rsidRDefault="0066543A" w:rsidP="00D201C3">
            <w:pPr>
              <w:spacing w:after="0"/>
              <w:rPr>
                <w:sz w:val="18"/>
                <w:szCs w:val="18"/>
              </w:rPr>
            </w:pPr>
            <w:r w:rsidRPr="000E0A60">
              <w:rPr>
                <w:sz w:val="18"/>
                <w:szCs w:val="18"/>
              </w:rPr>
              <w:t>4.3%</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63.9%</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65.4%</w:t>
            </w:r>
          </w:p>
        </w:tc>
        <w:tc>
          <w:tcPr>
            <w:tcW w:w="947" w:type="dxa"/>
          </w:tcPr>
          <w:p w:rsidR="0066543A" w:rsidRPr="000E0A60" w:rsidRDefault="0066543A" w:rsidP="00D201C3">
            <w:pPr>
              <w:spacing w:after="0"/>
              <w:rPr>
                <w:sz w:val="18"/>
                <w:szCs w:val="18"/>
              </w:rPr>
            </w:pPr>
            <w:r w:rsidRPr="000E0A60">
              <w:rPr>
                <w:sz w:val="18"/>
                <w:szCs w:val="18"/>
              </w:rPr>
              <w:t>1.5%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68.3%</w:t>
            </w:r>
          </w:p>
        </w:tc>
        <w:tc>
          <w:tcPr>
            <w:tcW w:w="810" w:type="dxa"/>
          </w:tcPr>
          <w:p w:rsidR="0066543A" w:rsidRPr="000E0A60" w:rsidRDefault="0066543A" w:rsidP="00D201C3">
            <w:pPr>
              <w:spacing w:after="0"/>
              <w:rPr>
                <w:sz w:val="18"/>
                <w:szCs w:val="18"/>
              </w:rPr>
            </w:pPr>
            <w:r w:rsidRPr="000E0A60">
              <w:rPr>
                <w:sz w:val="18"/>
                <w:szCs w:val="18"/>
              </w:rPr>
              <w:t>4.4%</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67.2%</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68.7%</w:t>
            </w:r>
          </w:p>
        </w:tc>
        <w:tc>
          <w:tcPr>
            <w:tcW w:w="947" w:type="dxa"/>
          </w:tcPr>
          <w:p w:rsidR="0066543A" w:rsidRPr="000E0A60" w:rsidRDefault="0066543A" w:rsidP="00D201C3">
            <w:pPr>
              <w:spacing w:after="0"/>
              <w:rPr>
                <w:sz w:val="18"/>
                <w:szCs w:val="18"/>
              </w:rPr>
            </w:pPr>
            <w:r w:rsidRPr="000E0A60">
              <w:rPr>
                <w:sz w:val="18"/>
                <w:szCs w:val="18"/>
              </w:rPr>
              <w:t>1.5%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71.5%</w:t>
            </w:r>
          </w:p>
        </w:tc>
        <w:tc>
          <w:tcPr>
            <w:tcW w:w="810" w:type="dxa"/>
          </w:tcPr>
          <w:p w:rsidR="0066543A" w:rsidRPr="000E0A60" w:rsidRDefault="0066543A" w:rsidP="00D201C3">
            <w:pPr>
              <w:spacing w:after="0"/>
              <w:rPr>
                <w:sz w:val="18"/>
                <w:szCs w:val="18"/>
              </w:rPr>
            </w:pPr>
            <w:r w:rsidRPr="000E0A60">
              <w:rPr>
                <w:sz w:val="18"/>
                <w:szCs w:val="18"/>
              </w:rPr>
              <w:t>4.3%</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69.7%</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71.2%</w:t>
            </w:r>
          </w:p>
        </w:tc>
        <w:tc>
          <w:tcPr>
            <w:tcW w:w="947" w:type="dxa"/>
          </w:tcPr>
          <w:p w:rsidR="0066543A" w:rsidRPr="000E0A60" w:rsidRDefault="0066543A" w:rsidP="00D201C3">
            <w:pPr>
              <w:spacing w:after="0"/>
              <w:rPr>
                <w:sz w:val="18"/>
                <w:szCs w:val="18"/>
              </w:rPr>
            </w:pPr>
            <w:r w:rsidRPr="000E0A60">
              <w:rPr>
                <w:sz w:val="18"/>
                <w:szCs w:val="18"/>
              </w:rPr>
              <w:t>1.5%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74.1%</w:t>
            </w:r>
          </w:p>
        </w:tc>
        <w:tc>
          <w:tcPr>
            <w:tcW w:w="810" w:type="dxa"/>
          </w:tcPr>
          <w:p w:rsidR="0066543A" w:rsidRPr="000E0A60" w:rsidRDefault="0066543A" w:rsidP="00D201C3">
            <w:pPr>
              <w:spacing w:after="0"/>
              <w:rPr>
                <w:sz w:val="18"/>
                <w:szCs w:val="18"/>
              </w:rPr>
            </w:pPr>
            <w:r w:rsidRPr="000E0A60">
              <w:rPr>
                <w:sz w:val="18"/>
                <w:szCs w:val="18"/>
              </w:rPr>
              <w:t>4.4%</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71.7%</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73.1%</w:t>
            </w:r>
          </w:p>
        </w:tc>
        <w:tc>
          <w:tcPr>
            <w:tcW w:w="947" w:type="dxa"/>
          </w:tcPr>
          <w:p w:rsidR="0066543A" w:rsidRPr="000E0A60" w:rsidRDefault="0066543A" w:rsidP="00D201C3">
            <w:pPr>
              <w:spacing w:after="0"/>
              <w:rPr>
                <w:sz w:val="18"/>
                <w:szCs w:val="18"/>
              </w:rPr>
            </w:pPr>
            <w:r w:rsidRPr="000E0A60">
              <w:rPr>
                <w:sz w:val="18"/>
                <w:szCs w:val="18"/>
              </w:rPr>
              <w:t>1.4%</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76.1%</w:t>
            </w:r>
          </w:p>
        </w:tc>
        <w:tc>
          <w:tcPr>
            <w:tcW w:w="810" w:type="dxa"/>
          </w:tcPr>
          <w:p w:rsidR="0066543A" w:rsidRPr="000E0A60" w:rsidRDefault="0066543A" w:rsidP="00D201C3">
            <w:pPr>
              <w:spacing w:after="0"/>
              <w:rPr>
                <w:sz w:val="18"/>
                <w:szCs w:val="18"/>
              </w:rPr>
            </w:pPr>
            <w:r w:rsidRPr="000E0A60">
              <w:rPr>
                <w:sz w:val="18"/>
                <w:szCs w:val="18"/>
              </w:rPr>
              <w:t>4.4%</w:t>
            </w:r>
          </w:p>
        </w:tc>
        <w:tc>
          <w:tcPr>
            <w:tcW w:w="1080" w:type="dxa"/>
          </w:tcPr>
          <w:p w:rsidR="0066543A" w:rsidRPr="000E0A60" w:rsidRDefault="0066543A" w:rsidP="00D201C3">
            <w:pPr>
              <w:spacing w:after="0"/>
              <w:rPr>
                <w:sz w:val="18"/>
                <w:szCs w:val="18"/>
              </w:rPr>
            </w:pPr>
          </w:p>
        </w:tc>
      </w:tr>
      <w:tr w:rsidR="0066543A" w:rsidRPr="000E0A60" w:rsidTr="00D201C3">
        <w:trPr>
          <w:trHeight w:val="199"/>
          <w:jc w:val="center"/>
        </w:trPr>
        <w:tc>
          <w:tcPr>
            <w:tcW w:w="328" w:type="dxa"/>
            <w:vMerge w:val="restart"/>
          </w:tcPr>
          <w:p w:rsidR="0066543A" w:rsidRPr="000E0A60" w:rsidRDefault="0066543A" w:rsidP="00D201C3">
            <w:pPr>
              <w:tabs>
                <w:tab w:val="left" w:pos="522"/>
              </w:tabs>
              <w:spacing w:after="0"/>
              <w:rPr>
                <w:sz w:val="18"/>
                <w:szCs w:val="18"/>
              </w:rPr>
            </w:pPr>
            <w:r w:rsidRPr="000E0A60">
              <w:rPr>
                <w:sz w:val="18"/>
                <w:szCs w:val="18"/>
              </w:rPr>
              <w:t>3</w:t>
            </w:r>
          </w:p>
        </w:tc>
        <w:tc>
          <w:tcPr>
            <w:tcW w:w="730" w:type="dxa"/>
            <w:vMerge w:val="restart"/>
          </w:tcPr>
          <w:p w:rsidR="0066543A" w:rsidRPr="000E0A60" w:rsidRDefault="0066543A" w:rsidP="00D201C3">
            <w:pPr>
              <w:tabs>
                <w:tab w:val="left" w:pos="522"/>
              </w:tabs>
              <w:spacing w:after="0"/>
              <w:rPr>
                <w:sz w:val="18"/>
                <w:szCs w:val="18"/>
              </w:rPr>
            </w:pPr>
            <w:r w:rsidRPr="000E0A60">
              <w:rPr>
                <w:sz w:val="18"/>
                <w:szCs w:val="18"/>
              </w:rPr>
              <w:t xml:space="preserve">Samsung </w:t>
            </w: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20.0%</w:t>
            </w:r>
          </w:p>
        </w:tc>
        <w:tc>
          <w:tcPr>
            <w:tcW w:w="947"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49.0%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32.0%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43.0%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39.0%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34.0%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49.0%</w:t>
            </w:r>
          </w:p>
        </w:tc>
        <w:tc>
          <w:tcPr>
            <w:tcW w:w="947"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w:t>
            </w:r>
          </w:p>
        </w:tc>
        <w:tc>
          <w:tcPr>
            <w:tcW w:w="810" w:type="dxa"/>
          </w:tcPr>
          <w:p w:rsidR="0066543A" w:rsidRPr="000E0A60" w:rsidRDefault="0066543A" w:rsidP="00D201C3">
            <w:pPr>
              <w:spacing w:after="0"/>
              <w:rPr>
                <w:sz w:val="18"/>
                <w:szCs w:val="18"/>
              </w:rPr>
            </w:pPr>
            <w:r w:rsidRPr="000E0A60">
              <w:rPr>
                <w:sz w:val="18"/>
                <w:szCs w:val="18"/>
              </w:rPr>
              <w:t>34.0%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41.0%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55.0%</w:t>
            </w:r>
          </w:p>
        </w:tc>
        <w:tc>
          <w:tcPr>
            <w:tcW w:w="947" w:type="dxa"/>
          </w:tcPr>
          <w:p w:rsidR="0066543A" w:rsidRPr="000E0A60" w:rsidRDefault="0066543A" w:rsidP="00D201C3">
            <w:pPr>
              <w:spacing w:after="0"/>
              <w:rPr>
                <w:sz w:val="18"/>
                <w:szCs w:val="18"/>
              </w:rPr>
            </w:pPr>
            <w:r w:rsidRPr="000E0A60">
              <w:rPr>
                <w:sz w:val="18"/>
                <w:szCs w:val="18"/>
              </w:rPr>
              <w:t>14.0%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72.0%</w:t>
            </w:r>
          </w:p>
        </w:tc>
        <w:tc>
          <w:tcPr>
            <w:tcW w:w="810" w:type="dxa"/>
          </w:tcPr>
          <w:p w:rsidR="0066543A" w:rsidRPr="000E0A60" w:rsidRDefault="0066543A" w:rsidP="00D201C3">
            <w:pPr>
              <w:spacing w:after="0"/>
              <w:rPr>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47.0%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59.0%</w:t>
            </w:r>
          </w:p>
        </w:tc>
        <w:tc>
          <w:tcPr>
            <w:tcW w:w="947" w:type="dxa"/>
          </w:tcPr>
          <w:p w:rsidR="0066543A" w:rsidRPr="000E0A60" w:rsidRDefault="0066543A" w:rsidP="00D201C3">
            <w:pPr>
              <w:spacing w:after="0"/>
              <w:rPr>
                <w:sz w:val="18"/>
                <w:szCs w:val="18"/>
              </w:rPr>
            </w:pPr>
            <w:r w:rsidRPr="000E0A60">
              <w:rPr>
                <w:sz w:val="18"/>
                <w:szCs w:val="18"/>
              </w:rPr>
              <w:t>12.0%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74.0%</w:t>
            </w:r>
          </w:p>
        </w:tc>
        <w:tc>
          <w:tcPr>
            <w:tcW w:w="810" w:type="dxa"/>
          </w:tcPr>
          <w:p w:rsidR="0066543A" w:rsidRPr="000E0A60" w:rsidRDefault="0066543A" w:rsidP="00D201C3">
            <w:pPr>
              <w:spacing w:after="0"/>
              <w:rPr>
                <w:sz w:val="18"/>
                <w:szCs w:val="18"/>
              </w:rPr>
            </w:pPr>
            <w:r w:rsidRPr="000E0A60">
              <w:rPr>
                <w:sz w:val="18"/>
                <w:szCs w:val="18"/>
              </w:rPr>
              <w:t>27.0%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52.0%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63.0%</w:t>
            </w:r>
          </w:p>
        </w:tc>
        <w:tc>
          <w:tcPr>
            <w:tcW w:w="947" w:type="dxa"/>
          </w:tcPr>
          <w:p w:rsidR="0066543A" w:rsidRPr="000E0A60" w:rsidRDefault="0066543A" w:rsidP="00D201C3">
            <w:pPr>
              <w:spacing w:after="0"/>
              <w:rPr>
                <w:sz w:val="18"/>
                <w:szCs w:val="18"/>
              </w:rPr>
            </w:pPr>
            <w:r w:rsidRPr="000E0A60">
              <w:rPr>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76.0%</w:t>
            </w:r>
          </w:p>
        </w:tc>
        <w:tc>
          <w:tcPr>
            <w:tcW w:w="810" w:type="dxa"/>
          </w:tcPr>
          <w:p w:rsidR="0066543A" w:rsidRPr="000E0A60" w:rsidRDefault="0066543A" w:rsidP="00D201C3">
            <w:pPr>
              <w:spacing w:after="0"/>
              <w:rPr>
                <w:sz w:val="18"/>
                <w:szCs w:val="18"/>
              </w:rPr>
            </w:pPr>
            <w:r w:rsidRPr="000E0A60">
              <w:rPr>
                <w:sz w:val="18"/>
                <w:szCs w:val="18"/>
              </w:rPr>
              <w:t>24.0%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56.0%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66.0%</w:t>
            </w:r>
          </w:p>
        </w:tc>
        <w:tc>
          <w:tcPr>
            <w:tcW w:w="947" w:type="dxa"/>
          </w:tcPr>
          <w:p w:rsidR="0066543A" w:rsidRPr="000E0A60" w:rsidRDefault="0066543A" w:rsidP="00D201C3">
            <w:pPr>
              <w:spacing w:after="0"/>
              <w:rPr>
                <w:sz w:val="18"/>
                <w:szCs w:val="18"/>
              </w:rPr>
            </w:pPr>
            <w:r w:rsidRPr="000E0A60">
              <w:rPr>
                <w:sz w:val="18"/>
                <w:szCs w:val="18"/>
              </w:rPr>
              <w:t>10.0%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78.0%</w:t>
            </w:r>
          </w:p>
        </w:tc>
        <w:tc>
          <w:tcPr>
            <w:tcW w:w="810" w:type="dxa"/>
          </w:tcPr>
          <w:p w:rsidR="0066543A" w:rsidRPr="000E0A60" w:rsidRDefault="0066543A" w:rsidP="00D201C3">
            <w:pPr>
              <w:spacing w:after="0"/>
              <w:rPr>
                <w:sz w:val="18"/>
                <w:szCs w:val="18"/>
              </w:rPr>
            </w:pPr>
            <w:r w:rsidRPr="000E0A60">
              <w:rPr>
                <w:sz w:val="18"/>
                <w:szCs w:val="18"/>
              </w:rPr>
              <w:t>22.0%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59.0%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68.0%</w:t>
            </w:r>
          </w:p>
        </w:tc>
        <w:tc>
          <w:tcPr>
            <w:tcW w:w="947" w:type="dxa"/>
          </w:tcPr>
          <w:p w:rsidR="0066543A" w:rsidRPr="000E0A60" w:rsidRDefault="0066543A" w:rsidP="00D201C3">
            <w:pPr>
              <w:spacing w:after="0"/>
              <w:rPr>
                <w:sz w:val="18"/>
                <w:szCs w:val="18"/>
              </w:rPr>
            </w:pPr>
            <w:r w:rsidRPr="000E0A60">
              <w:rPr>
                <w:sz w:val="18"/>
                <w:szCs w:val="18"/>
              </w:rPr>
              <w:t>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79.0%</w:t>
            </w:r>
          </w:p>
        </w:tc>
        <w:tc>
          <w:tcPr>
            <w:tcW w:w="810" w:type="dxa"/>
          </w:tcPr>
          <w:p w:rsidR="0066543A" w:rsidRPr="000E0A60" w:rsidRDefault="0066543A" w:rsidP="00D201C3">
            <w:pPr>
              <w:spacing w:after="0"/>
              <w:rPr>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47"/>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62.0%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71.0%</w:t>
            </w:r>
          </w:p>
        </w:tc>
        <w:tc>
          <w:tcPr>
            <w:tcW w:w="947" w:type="dxa"/>
          </w:tcPr>
          <w:p w:rsidR="0066543A" w:rsidRPr="000E0A60" w:rsidRDefault="0066543A" w:rsidP="00D201C3">
            <w:pPr>
              <w:spacing w:after="0"/>
              <w:rPr>
                <w:sz w:val="18"/>
                <w:szCs w:val="18"/>
              </w:rPr>
            </w:pPr>
            <w:r w:rsidRPr="000E0A60">
              <w:rPr>
                <w:sz w:val="18"/>
                <w:szCs w:val="18"/>
              </w:rPr>
              <w:t>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80.0%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20.0%</w:t>
            </w:r>
          </w:p>
        </w:tc>
        <w:tc>
          <w:tcPr>
            <w:tcW w:w="947"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20.0%</w:t>
            </w:r>
          </w:p>
        </w:tc>
        <w:tc>
          <w:tcPr>
            <w:tcW w:w="947"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32.0%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43.0%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32.0%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43.0%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39.0%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39.0%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34.0%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49.0%</w:t>
            </w:r>
          </w:p>
        </w:tc>
        <w:tc>
          <w:tcPr>
            <w:tcW w:w="947"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w:t>
            </w:r>
          </w:p>
        </w:tc>
        <w:tc>
          <w:tcPr>
            <w:tcW w:w="810" w:type="dxa"/>
          </w:tcPr>
          <w:p w:rsidR="0066543A" w:rsidRPr="000E0A60" w:rsidRDefault="0066543A" w:rsidP="00D201C3">
            <w:pPr>
              <w:spacing w:after="0"/>
              <w:rPr>
                <w:sz w:val="18"/>
                <w:szCs w:val="18"/>
              </w:rPr>
            </w:pPr>
            <w:r w:rsidRPr="000E0A60">
              <w:rPr>
                <w:sz w:val="18"/>
                <w:szCs w:val="18"/>
              </w:rPr>
              <w:t>34.0%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34.0%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49.0%</w:t>
            </w:r>
          </w:p>
        </w:tc>
        <w:tc>
          <w:tcPr>
            <w:tcW w:w="947"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w:t>
            </w:r>
          </w:p>
        </w:tc>
        <w:tc>
          <w:tcPr>
            <w:tcW w:w="810" w:type="dxa"/>
          </w:tcPr>
          <w:p w:rsidR="0066543A" w:rsidRPr="000E0A60" w:rsidRDefault="0066543A" w:rsidP="00D201C3">
            <w:pPr>
              <w:spacing w:after="0"/>
              <w:rPr>
                <w:sz w:val="18"/>
                <w:szCs w:val="18"/>
              </w:rPr>
            </w:pPr>
            <w:r w:rsidRPr="000E0A60">
              <w:rPr>
                <w:sz w:val="18"/>
                <w:szCs w:val="18"/>
              </w:rPr>
              <w:t>34.0%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55.0%</w:t>
            </w:r>
          </w:p>
        </w:tc>
        <w:tc>
          <w:tcPr>
            <w:tcW w:w="947" w:type="dxa"/>
          </w:tcPr>
          <w:p w:rsidR="0066543A" w:rsidRPr="000E0A60" w:rsidRDefault="0066543A" w:rsidP="00D201C3">
            <w:pPr>
              <w:spacing w:after="0"/>
              <w:rPr>
                <w:sz w:val="18"/>
                <w:szCs w:val="18"/>
              </w:rPr>
            </w:pPr>
            <w:r w:rsidRPr="000E0A60">
              <w:rPr>
                <w:sz w:val="18"/>
                <w:szCs w:val="18"/>
              </w:rPr>
              <w:t>14.0%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72.0%</w:t>
            </w:r>
          </w:p>
        </w:tc>
        <w:tc>
          <w:tcPr>
            <w:tcW w:w="810" w:type="dxa"/>
          </w:tcPr>
          <w:p w:rsidR="0066543A" w:rsidRPr="000E0A60" w:rsidRDefault="0066543A" w:rsidP="00D201C3">
            <w:pPr>
              <w:spacing w:after="0"/>
              <w:rPr>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55.0%</w:t>
            </w:r>
          </w:p>
        </w:tc>
        <w:tc>
          <w:tcPr>
            <w:tcW w:w="947" w:type="dxa"/>
          </w:tcPr>
          <w:p w:rsidR="0066543A" w:rsidRPr="000E0A60" w:rsidRDefault="0066543A" w:rsidP="00D201C3">
            <w:pPr>
              <w:spacing w:after="0"/>
              <w:rPr>
                <w:sz w:val="18"/>
                <w:szCs w:val="18"/>
              </w:rPr>
            </w:pPr>
            <w:r w:rsidRPr="000E0A60">
              <w:rPr>
                <w:sz w:val="18"/>
                <w:szCs w:val="18"/>
              </w:rPr>
              <w:t>14.0%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72.0%</w:t>
            </w:r>
          </w:p>
        </w:tc>
        <w:tc>
          <w:tcPr>
            <w:tcW w:w="810" w:type="dxa"/>
          </w:tcPr>
          <w:p w:rsidR="0066543A" w:rsidRPr="000E0A60" w:rsidRDefault="0066543A" w:rsidP="00D201C3">
            <w:pPr>
              <w:spacing w:after="0"/>
              <w:rPr>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0.0%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14.0%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15.0%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26.0%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26.0%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31.0%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34.0%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35.0%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6.0%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6.0%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48.0%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52.0%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52.0%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52.0%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57.0%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56.0%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56.0%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61.0%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59.0%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60.0%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43"/>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62.0%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63.0%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67.0%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43"/>
          <w:jc w:val="center"/>
        </w:trPr>
        <w:tc>
          <w:tcPr>
            <w:tcW w:w="9985" w:type="dxa"/>
            <w:gridSpan w:val="13"/>
          </w:tcPr>
          <w:p w:rsidR="0066543A" w:rsidRPr="000E0A60" w:rsidRDefault="0066543A" w:rsidP="00D201C3">
            <w:pPr>
              <w:spacing w:after="0"/>
              <w:rPr>
                <w:sz w:val="18"/>
                <w:szCs w:val="18"/>
              </w:rPr>
            </w:pPr>
            <w:r w:rsidRPr="000E0A60">
              <w:rPr>
                <w:sz w:val="18"/>
                <w:szCs w:val="18"/>
              </w:rPr>
              <w:t xml:space="preserve">Note 1: Digital Beamforming. </w:t>
            </w:r>
          </w:p>
          <w:p w:rsidR="0066543A" w:rsidRPr="000E0A60" w:rsidRDefault="0066543A" w:rsidP="00D201C3">
            <w:pPr>
              <w:spacing w:after="0"/>
              <w:rPr>
                <w:sz w:val="18"/>
                <w:szCs w:val="18"/>
              </w:rPr>
            </w:pPr>
            <w:r w:rsidRPr="000E0A60">
              <w:rPr>
                <w:sz w:val="18"/>
                <w:szCs w:val="18"/>
              </w:rPr>
              <w:t xml:space="preserve">Note 3: With enhancement of UE group scheduling with 2 UEs per DCI. </w:t>
            </w:r>
          </w:p>
          <w:p w:rsidR="0066543A" w:rsidRPr="000E0A60" w:rsidRDefault="0066543A" w:rsidP="00D201C3">
            <w:pPr>
              <w:spacing w:after="0"/>
              <w:rPr>
                <w:sz w:val="18"/>
                <w:szCs w:val="18"/>
              </w:rPr>
            </w:pPr>
            <w:r w:rsidRPr="000E0A60">
              <w:rPr>
                <w:sz w:val="18"/>
                <w:szCs w:val="18"/>
              </w:rPr>
              <w:t xml:space="preserve">Note 4: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D201C3">
            <w:pPr>
              <w:spacing w:after="0"/>
              <w:ind w:left="540" w:hanging="540"/>
              <w:rPr>
                <w:sz w:val="18"/>
                <w:szCs w:val="18"/>
              </w:rPr>
            </w:pPr>
            <w:r w:rsidRPr="000E0A60">
              <w:rPr>
                <w:sz w:val="18"/>
                <w:szCs w:val="18"/>
              </w:rPr>
              <w:t>Note 5: Poor coverage</w:t>
            </w:r>
          </w:p>
        </w:tc>
      </w:tr>
    </w:tbl>
    <w:p w:rsidR="0066543A" w:rsidRDefault="0066543A" w:rsidP="0066543A">
      <w:pPr>
        <w:rPr>
          <w:rFonts w:ascii="Arial" w:hAnsi="Arial" w:cs="Arial"/>
        </w:rPr>
      </w:pPr>
    </w:p>
    <w:p w:rsidR="0066543A" w:rsidRPr="00505E7F" w:rsidRDefault="0066543A" w:rsidP="0079527D">
      <w:pPr>
        <w:pStyle w:val="Heading9"/>
      </w:pPr>
      <w:bookmarkStart w:id="1003" w:name="_Toc56714370"/>
      <w:bookmarkStart w:id="1004" w:name="_Toc57126637"/>
      <w:bookmarkStart w:id="1005" w:name="_Toc57126758"/>
      <w:bookmarkStart w:id="1006" w:name="_Toc57127705"/>
      <w:bookmarkStart w:id="1007" w:name="_Toc57127814"/>
      <w:bookmarkStart w:id="1008" w:name="_Toc57136514"/>
      <w:bookmarkStart w:id="1009" w:name="_Toc57144864"/>
      <w:bookmarkStart w:id="1010" w:name="_Toc57144973"/>
      <w:r w:rsidRPr="00505E7F">
        <w:lastRenderedPageBreak/>
        <w:t>Annex C: Link budget evaluation results</w:t>
      </w:r>
      <w:bookmarkEnd w:id="1003"/>
      <w:bookmarkEnd w:id="1004"/>
      <w:bookmarkEnd w:id="1005"/>
      <w:bookmarkEnd w:id="1006"/>
      <w:bookmarkEnd w:id="1007"/>
      <w:bookmarkEnd w:id="1008"/>
      <w:bookmarkEnd w:id="1009"/>
      <w:bookmarkEnd w:id="1010"/>
    </w:p>
    <w:p w:rsidR="0066543A" w:rsidRPr="000E647A" w:rsidRDefault="0066543A" w:rsidP="00505E7F">
      <w:pPr>
        <w:pStyle w:val="Heading1"/>
      </w:pPr>
      <w:bookmarkStart w:id="1011" w:name="_Toc56714371"/>
      <w:bookmarkStart w:id="1012" w:name="_Toc57126638"/>
      <w:bookmarkStart w:id="1013" w:name="_Toc57126759"/>
      <w:bookmarkStart w:id="1014" w:name="_Toc57127706"/>
      <w:bookmarkStart w:id="1015" w:name="_Toc57127815"/>
      <w:bookmarkStart w:id="1016" w:name="_Toc51768615"/>
      <w:bookmarkStart w:id="1017" w:name="_Toc51771122"/>
      <w:bookmarkStart w:id="1018" w:name="_Toc57136515"/>
      <w:bookmarkStart w:id="1019" w:name="_Toc57144865"/>
      <w:bookmarkStart w:id="1020" w:name="_Toc57144974"/>
      <w:r>
        <w:t>C</w:t>
      </w:r>
      <w:r w:rsidRPr="000E647A">
        <w:t>.1</w:t>
      </w:r>
      <w:r w:rsidRPr="000E647A">
        <w:tab/>
      </w:r>
      <w:r>
        <w:t>Urban scenario at 2.6 GHz</w:t>
      </w:r>
      <w:bookmarkEnd w:id="1011"/>
      <w:bookmarkEnd w:id="1012"/>
      <w:bookmarkEnd w:id="1013"/>
      <w:bookmarkEnd w:id="1014"/>
      <w:bookmarkEnd w:id="1015"/>
      <w:bookmarkEnd w:id="1018"/>
      <w:bookmarkEnd w:id="1019"/>
      <w:bookmarkEnd w:id="1020"/>
    </w:p>
    <w:bookmarkEnd w:id="1016"/>
    <w:bookmarkEnd w:id="1017"/>
    <w:p w:rsidR="0066543A" w:rsidRDefault="0066543A" w:rsidP="0066543A">
      <w:pPr>
        <w:jc w:val="both"/>
      </w:pPr>
      <w:r w:rsidRPr="007B263A">
        <w:t xml:space="preserve">Link budget evaluation results for the Urban scenario at 2.6 GHz from all the sourcing companies are captured in Tables </w:t>
      </w:r>
      <w:r>
        <w:t>C</w:t>
      </w:r>
      <w:r w:rsidRPr="007B263A">
        <w:t xml:space="preserve">.1-1, </w:t>
      </w:r>
      <w:r>
        <w:t>C</w:t>
      </w:r>
      <w:r w:rsidRPr="007B263A">
        <w:t xml:space="preserve">.1-2, </w:t>
      </w:r>
      <w:r>
        <w:t>C</w:t>
      </w:r>
      <w:r w:rsidRPr="007B263A">
        <w:t xml:space="preserve">.1-3, and </w:t>
      </w:r>
      <w:r>
        <w:t>C</w:t>
      </w:r>
      <w:r w:rsidRPr="007B263A">
        <w:t xml:space="preserve">.1-4. Tables </w:t>
      </w:r>
      <w:r>
        <w:t>C</w:t>
      </w:r>
      <w:r w:rsidRPr="007B263A">
        <w:t xml:space="preserve">.1-1, </w:t>
      </w:r>
      <w:r>
        <w:t>C</w:t>
      </w:r>
      <w:r w:rsidRPr="007B263A">
        <w:t xml:space="preserve">.1-2, and </w:t>
      </w:r>
      <w:r>
        <w:t>C</w:t>
      </w:r>
      <w:r w:rsidRPr="007B263A">
        <w:t xml:space="preserve">.1-3 show the MIL results for reference NR UEs with 4 Rx branches (100MHz bandwidth), RedCap UEs with 2 Rx branches (20MHz bandwidth), and RedCap UEs with 1 Rx branch (20MHz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Default="0066543A" w:rsidP="0066543A">
      <w:pPr>
        <w:jc w:val="both"/>
      </w:pPr>
      <w:r>
        <w:t xml:space="preserve">Additionally, </w:t>
      </w:r>
      <w:r w:rsidRPr="007B263A">
        <w:t>the MPL results</w:t>
      </w:r>
      <w:r>
        <w:t xml:space="preserve"> are provided </w:t>
      </w:r>
      <w:r w:rsidRPr="007B263A">
        <w:t xml:space="preserve">Table </w:t>
      </w:r>
      <w:r>
        <w:t>C</w:t>
      </w:r>
      <w:r w:rsidRPr="007B263A">
        <w:t>.1-4. The detailed link budget calculations from the sourcing companies can be found in [3].</w:t>
      </w:r>
    </w:p>
    <w:p w:rsidR="0066543A" w:rsidRPr="007B263A" w:rsidRDefault="0066543A" w:rsidP="0066543A">
      <w:pPr>
        <w:jc w:val="both"/>
      </w:pPr>
    </w:p>
    <w:p w:rsidR="0066543A" w:rsidRPr="00E8447C" w:rsidRDefault="0066543A" w:rsidP="00505E7F">
      <w:pPr>
        <w:pStyle w:val="TH"/>
      </w:pPr>
      <w:r w:rsidRPr="005E1728">
        <w:t xml:space="preserve">Table </w:t>
      </w:r>
      <w:r>
        <w:t>C</w:t>
      </w:r>
      <w:r w:rsidRPr="00E8447C">
        <w:t>.1-1: Link budget performance (MIL) for the reference NR UE (100MHz BW, 4Rx)</w:t>
      </w:r>
    </w:p>
    <w:tbl>
      <w:tblPr>
        <w:tblW w:w="10428"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855AE3" w:rsidTr="00D201C3">
        <w:trPr>
          <w:trHeight w:val="297"/>
          <w:jc w:val="center"/>
        </w:trPr>
        <w:tc>
          <w:tcPr>
            <w:tcW w:w="10428"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855AE3" w:rsidRDefault="0066543A" w:rsidP="00D201C3">
            <w:pPr>
              <w:spacing w:after="0"/>
              <w:jc w:val="center"/>
              <w:rPr>
                <w:b/>
                <w:bCs/>
                <w:color w:val="000000"/>
                <w:sz w:val="16"/>
                <w:szCs w:val="16"/>
                <w:lang w:eastAsia="zh-CN"/>
              </w:rPr>
            </w:pPr>
            <w:r w:rsidRPr="00855AE3">
              <w:rPr>
                <w:b/>
                <w:bCs/>
                <w:color w:val="000000"/>
                <w:sz w:val="16"/>
                <w:szCs w:val="16"/>
                <w:lang w:eastAsia="zh-CN"/>
              </w:rPr>
              <w:t>Urban 2.6GHz, 4Rx Reference UE</w:t>
            </w:r>
          </w:p>
        </w:tc>
      </w:tr>
      <w:tr w:rsidR="0066543A" w:rsidRPr="002A4013" w:rsidTr="00D201C3">
        <w:trPr>
          <w:trHeight w:val="312"/>
          <w:jc w:val="center"/>
        </w:trPr>
        <w:tc>
          <w:tcPr>
            <w:tcW w:w="902" w:type="dxa"/>
            <w:tcBorders>
              <w:top w:val="nil"/>
              <w:left w:val="single" w:sz="4" w:space="0" w:color="auto"/>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645"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CSS</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USS</w:t>
            </w:r>
          </w:p>
        </w:tc>
        <w:tc>
          <w:tcPr>
            <w:tcW w:w="686"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PDSCH</w:t>
            </w:r>
          </w:p>
        </w:tc>
        <w:tc>
          <w:tcPr>
            <w:tcW w:w="65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Msg2</w:t>
            </w:r>
          </w:p>
        </w:tc>
        <w:tc>
          <w:tcPr>
            <w:tcW w:w="65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Msg4</w:t>
            </w:r>
          </w:p>
        </w:tc>
        <w:tc>
          <w:tcPr>
            <w:tcW w:w="594"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PBCH</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2bits</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11 bits</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22bits</w:t>
            </w:r>
          </w:p>
        </w:tc>
        <w:tc>
          <w:tcPr>
            <w:tcW w:w="686"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xml:space="preserve">PUSCH </w:t>
            </w:r>
          </w:p>
        </w:tc>
        <w:tc>
          <w:tcPr>
            <w:tcW w:w="65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Msg3</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PRACH</w:t>
            </w:r>
            <w:r>
              <w:rPr>
                <w:color w:val="000000"/>
                <w:sz w:val="16"/>
                <w:szCs w:val="16"/>
                <w:lang w:eastAsia="zh-CN"/>
              </w:rPr>
              <w:t xml:space="preserve"> B4</w:t>
            </w:r>
          </w:p>
        </w:tc>
        <w:tc>
          <w:tcPr>
            <w:tcW w:w="736"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Target /Option3</w:t>
            </w:r>
          </w:p>
        </w:tc>
      </w:tr>
      <w:tr w:rsidR="0066543A" w:rsidRPr="002A4013" w:rsidTr="00D201C3">
        <w:trPr>
          <w:trHeight w:val="297"/>
          <w:jc w:val="center"/>
        </w:trPr>
        <w:tc>
          <w:tcPr>
            <w:tcW w:w="90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Samsung</w:t>
            </w:r>
          </w:p>
        </w:tc>
        <w:tc>
          <w:tcPr>
            <w:tcW w:w="645" w:type="dxa"/>
            <w:tcBorders>
              <w:top w:val="single" w:sz="8" w:space="0" w:color="auto"/>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165.9</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170.1</w:t>
            </w:r>
          </w:p>
        </w:tc>
        <w:tc>
          <w:tcPr>
            <w:tcW w:w="686"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163.6</w:t>
            </w:r>
          </w:p>
        </w:tc>
        <w:tc>
          <w:tcPr>
            <w:tcW w:w="65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162.3</w:t>
            </w:r>
          </w:p>
        </w:tc>
        <w:tc>
          <w:tcPr>
            <w:tcW w:w="65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162.4</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151.8</w:t>
            </w:r>
          </w:p>
        </w:tc>
        <w:tc>
          <w:tcPr>
            <w:tcW w:w="686"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c>
          <w:tcPr>
            <w:tcW w:w="65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150.0</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2A4013" w:rsidTr="00D201C3">
        <w:trPr>
          <w:trHeight w:val="312"/>
          <w:jc w:val="center"/>
        </w:trPr>
        <w:tc>
          <w:tcPr>
            <w:tcW w:w="902" w:type="dxa"/>
            <w:vMerge/>
            <w:tcBorders>
              <w:top w:val="single" w:sz="8" w:space="0" w:color="auto"/>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30.6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22.8</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ZTE</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25.4</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OPPO</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171.5</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162.2</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155.1</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24.8</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CATT</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168.7</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156.9</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r>
      <w:tr w:rsidR="0066543A" w:rsidRPr="002A4013" w:rsidTr="00D201C3">
        <w:trPr>
          <w:trHeight w:val="89"/>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22.7</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17.8</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vivo</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165.6</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157.1</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156.2</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151.1</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149.7</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27.8</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24.2</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19.4</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20.9</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Xiaomi</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165.3</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12.2</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Futurewei</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166.8</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164.3</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Nokia</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167.3</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150.3</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29.7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29.7</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28.2</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27.2</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9.2</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DOCOMO</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169.6</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166.2</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162.6</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161.1</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164.9</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20.4</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CMCC</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163.4</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23.6</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Panasonic</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161.0</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Huawei</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164.2</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161.1</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29.0</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25.3</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10.7</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Spreadtrum</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21.2</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20.6</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Apple</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168.5</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150.8</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20.5</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10.8</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4.8</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Ericsson</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159.4</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151.2</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155.1</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18.0</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18.5</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InterDigital</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164.47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168.47</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166.15</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160.47</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162.55 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152.84 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21.23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25.23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22.91</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17.23 </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19.31 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17.36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Qualcomm</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161.3</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158.3</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146.5</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148.2</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22.0</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20.4</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7.2</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Intel</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166.9</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164.1</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2A4013" w:rsidTr="00D201C3">
        <w:trPr>
          <w:trHeight w:val="261"/>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22.4</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12.8</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bl>
    <w:p w:rsidR="0066543A" w:rsidRPr="005E1728" w:rsidRDefault="0066543A" w:rsidP="0066543A">
      <w:pPr>
        <w:jc w:val="both"/>
      </w:pPr>
    </w:p>
    <w:p w:rsidR="0066543A" w:rsidRPr="006A7701" w:rsidRDefault="0066543A" w:rsidP="00505E7F">
      <w:pPr>
        <w:pStyle w:val="TH"/>
      </w:pPr>
      <w:r w:rsidRPr="005E1728">
        <w:t xml:space="preserve"> Table </w:t>
      </w:r>
      <w:r>
        <w:t>C</w:t>
      </w:r>
      <w:r w:rsidRPr="006A7701">
        <w:t>.1-2: Link budget performance (MIL) 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855AE3"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855AE3" w:rsidRDefault="0066543A" w:rsidP="00D201C3">
            <w:pPr>
              <w:spacing w:after="0"/>
              <w:jc w:val="center"/>
              <w:rPr>
                <w:b/>
                <w:bCs/>
                <w:color w:val="000000"/>
                <w:sz w:val="16"/>
                <w:szCs w:val="16"/>
                <w:lang w:eastAsia="zh-CN"/>
              </w:rPr>
            </w:pPr>
            <w:r w:rsidRPr="00855AE3">
              <w:rPr>
                <w:b/>
                <w:bCs/>
                <w:color w:val="000000"/>
                <w:sz w:val="16"/>
                <w:szCs w:val="16"/>
                <w:lang w:eastAsia="zh-CN"/>
              </w:rPr>
              <w:t>Urban 2.6GHz, 2Rx RedCap UE</w:t>
            </w:r>
          </w:p>
        </w:tc>
      </w:tr>
      <w:tr w:rsidR="0066543A" w:rsidRPr="00855AE3"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Target /Option3</w:t>
            </w:r>
          </w:p>
        </w:tc>
      </w:tr>
      <w:tr w:rsidR="0066543A" w:rsidRPr="00855AE3"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289"/>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bl>
    <w:p w:rsidR="0066543A" w:rsidRPr="00CE0DD2" w:rsidRDefault="0066543A" w:rsidP="0066543A">
      <w:pPr>
        <w:jc w:val="both"/>
      </w:pPr>
    </w:p>
    <w:p w:rsidR="0066543A" w:rsidRPr="00547EBE" w:rsidRDefault="0066543A" w:rsidP="00505E7F">
      <w:pPr>
        <w:pStyle w:val="TH"/>
      </w:pPr>
      <w:r w:rsidRPr="00CE0DD2">
        <w:t xml:space="preserve"> Table </w:t>
      </w:r>
      <w:r>
        <w:t>C</w:t>
      </w:r>
      <w:r w:rsidRPr="00547EBE">
        <w:t>.1-3: Link budget performance (MIL) for the RedCap UE (20MHz BW, 1Rx)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855AE3"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855AE3" w:rsidRDefault="0066543A" w:rsidP="00D201C3">
            <w:pPr>
              <w:spacing w:after="0"/>
              <w:jc w:val="center"/>
              <w:rPr>
                <w:b/>
                <w:bCs/>
                <w:color w:val="000000"/>
                <w:sz w:val="16"/>
                <w:szCs w:val="16"/>
                <w:lang w:eastAsia="zh-CN"/>
              </w:rPr>
            </w:pPr>
            <w:r w:rsidRPr="00855AE3">
              <w:rPr>
                <w:b/>
                <w:bCs/>
                <w:color w:val="000000"/>
                <w:sz w:val="16"/>
                <w:szCs w:val="16"/>
                <w:lang w:eastAsia="zh-CN"/>
              </w:rPr>
              <w:t>Urban 2.6GHz, 1Rx RedCap UE</w:t>
            </w:r>
          </w:p>
        </w:tc>
      </w:tr>
      <w:tr w:rsidR="0066543A" w:rsidRPr="00855AE3"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Target /Option3</w:t>
            </w:r>
          </w:p>
        </w:tc>
      </w:tr>
      <w:tr w:rsidR="0066543A" w:rsidRPr="00855AE3"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bl>
    <w:p w:rsidR="0066543A" w:rsidRDefault="0066543A" w:rsidP="0066543A">
      <w:pPr>
        <w:jc w:val="both"/>
        <w:rPr>
          <w:lang w:eastAsia="zh-CN"/>
        </w:rPr>
      </w:pPr>
    </w:p>
    <w:p w:rsidR="0066543A" w:rsidRPr="00547EBE" w:rsidRDefault="0066543A" w:rsidP="00505E7F">
      <w:pPr>
        <w:pStyle w:val="TH"/>
      </w:pPr>
      <w:r w:rsidRPr="00CE0DD2">
        <w:t xml:space="preserve">Table </w:t>
      </w:r>
      <w:r>
        <w:t>C</w:t>
      </w:r>
      <w:r w:rsidRPr="00547EBE">
        <w:t>.1-4: MPL (dB) results for Urban 2.6 GHz</w:t>
      </w:r>
    </w:p>
    <w:tbl>
      <w:tblPr>
        <w:tblW w:w="1001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750"/>
      </w:tblGrid>
      <w:tr w:rsidR="0066543A" w:rsidRPr="00BF1D61" w:rsidTr="00D201C3">
        <w:trPr>
          <w:trHeight w:val="300"/>
          <w:jc w:val="center"/>
        </w:trPr>
        <w:tc>
          <w:tcPr>
            <w:tcW w:w="1001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CB6A85" w:rsidRDefault="0066543A" w:rsidP="00D201C3">
            <w:pPr>
              <w:spacing w:after="0"/>
              <w:jc w:val="center"/>
              <w:rPr>
                <w:b/>
                <w:bCs/>
                <w:color w:val="000000"/>
                <w:sz w:val="16"/>
                <w:szCs w:val="16"/>
                <w:lang w:eastAsia="zh-CN"/>
              </w:rPr>
            </w:pPr>
            <w:r w:rsidRPr="00CB6A85">
              <w:rPr>
                <w:b/>
                <w:bCs/>
                <w:color w:val="000000"/>
                <w:sz w:val="16"/>
                <w:szCs w:val="16"/>
                <w:lang w:eastAsia="zh-CN"/>
              </w:rPr>
              <w:t>Urban 2.6GHz</w:t>
            </w:r>
          </w:p>
        </w:tc>
      </w:tr>
      <w:tr w:rsidR="0066543A" w:rsidRPr="00BF1D61" w:rsidTr="00D201C3">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PRACH B4</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CATT</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115.9</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112.9</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112.9</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Xiaomi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119.2</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116.2</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116.2</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CMCC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Panasonic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Apple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121.3</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118.3</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118.3</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133.4</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120.0</w:t>
            </w:r>
          </w:p>
        </w:tc>
      </w:tr>
    </w:tbl>
    <w:p w:rsidR="0066543A" w:rsidRPr="00B573FF" w:rsidRDefault="0066543A" w:rsidP="0066543A"/>
    <w:p w:rsidR="0066543A" w:rsidRDefault="0066543A" w:rsidP="00505E7F">
      <w:pPr>
        <w:pStyle w:val="Heading1"/>
      </w:pPr>
      <w:bookmarkStart w:id="1021" w:name="_Toc56714372"/>
      <w:bookmarkStart w:id="1022" w:name="_Toc57126639"/>
      <w:bookmarkStart w:id="1023" w:name="_Toc57126760"/>
      <w:bookmarkStart w:id="1024" w:name="_Toc57127707"/>
      <w:bookmarkStart w:id="1025" w:name="_Toc57127816"/>
      <w:bookmarkStart w:id="1026" w:name="_Toc57136516"/>
      <w:bookmarkStart w:id="1027" w:name="_Toc57144866"/>
      <w:bookmarkStart w:id="1028" w:name="_Toc57144975"/>
      <w:r>
        <w:t>C</w:t>
      </w:r>
      <w:r w:rsidRPr="000E647A">
        <w:t>.</w:t>
      </w:r>
      <w:r>
        <w:t>2</w:t>
      </w:r>
      <w:r w:rsidRPr="000E647A">
        <w:tab/>
      </w:r>
      <w:r>
        <w:t>Rural scenario at 0.7 GHz</w:t>
      </w:r>
      <w:bookmarkEnd w:id="1021"/>
      <w:bookmarkEnd w:id="1022"/>
      <w:bookmarkEnd w:id="1023"/>
      <w:bookmarkEnd w:id="1024"/>
      <w:bookmarkEnd w:id="1025"/>
      <w:bookmarkEnd w:id="1026"/>
      <w:bookmarkEnd w:id="1027"/>
      <w:bookmarkEnd w:id="1028"/>
    </w:p>
    <w:p w:rsidR="0066543A" w:rsidRDefault="0066543A" w:rsidP="0066543A">
      <w:pPr>
        <w:jc w:val="both"/>
      </w:pPr>
      <w:r w:rsidRPr="00604522">
        <w:t xml:space="preserve">Link budget evaluation results for the </w:t>
      </w:r>
      <w:r w:rsidRPr="00547EBE">
        <w:t xml:space="preserve">Rural scenario at 0.7 GHz from all the sourcing companies are captured in Tables </w:t>
      </w:r>
      <w:r>
        <w:t>C</w:t>
      </w:r>
      <w:r w:rsidRPr="00547EBE">
        <w:t xml:space="preserve">.2-1, </w:t>
      </w:r>
      <w:r>
        <w:t>C</w:t>
      </w:r>
      <w:r w:rsidRPr="00547EBE">
        <w:t xml:space="preserve">.2-2, </w:t>
      </w:r>
      <w:r>
        <w:t>C</w:t>
      </w:r>
      <w:r w:rsidRPr="00547EBE">
        <w:t xml:space="preserve">.2-3, and </w:t>
      </w:r>
      <w:r>
        <w:t>C</w:t>
      </w:r>
      <w:r w:rsidRPr="00547EBE">
        <w:t xml:space="preserve">.2-4. Tables </w:t>
      </w:r>
      <w:r>
        <w:t>C</w:t>
      </w:r>
      <w:r w:rsidRPr="00547EBE">
        <w:t xml:space="preserve">.2-1, </w:t>
      </w:r>
      <w:r>
        <w:t>C</w:t>
      </w:r>
      <w:r w:rsidRPr="00547EBE">
        <w:t xml:space="preserve">.2-2, and </w:t>
      </w:r>
      <w:r>
        <w:t>C</w:t>
      </w:r>
      <w:r w:rsidRPr="00547EBE">
        <w:t xml:space="preserve">.2-3 show the MIL results for reference NR UEs with 2 Rx branches (100MHz bandwidth), RedCap UEs with 2 Rx branches (20MHz bandwidth), and RedCap UEs with 1 Rx branch (20MHz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Default="0066543A" w:rsidP="0066543A">
      <w:pPr>
        <w:jc w:val="both"/>
      </w:pPr>
      <w:r>
        <w:t xml:space="preserve">Additionally, </w:t>
      </w:r>
      <w:r w:rsidRPr="007B263A">
        <w:t>the MPL results</w:t>
      </w:r>
      <w:r>
        <w:t xml:space="preserve"> are provided </w:t>
      </w:r>
      <w:r w:rsidRPr="007B263A">
        <w:t xml:space="preserve">Table </w:t>
      </w:r>
      <w:r>
        <w:t>C</w:t>
      </w:r>
      <w:r w:rsidRPr="007B263A">
        <w:t>.</w:t>
      </w:r>
      <w:r>
        <w:t>2</w:t>
      </w:r>
      <w:r w:rsidRPr="007B263A">
        <w:t>-4. The detailed link budget calculations from the sourcing companies can be found in [3].</w:t>
      </w:r>
    </w:p>
    <w:p w:rsidR="0066543A" w:rsidRPr="007B263A" w:rsidRDefault="0066543A" w:rsidP="0066543A">
      <w:pPr>
        <w:jc w:val="both"/>
      </w:pPr>
    </w:p>
    <w:p w:rsidR="0066543A" w:rsidRPr="00547EBE" w:rsidRDefault="0066543A" w:rsidP="00505E7F">
      <w:pPr>
        <w:pStyle w:val="TH"/>
      </w:pPr>
      <w:r w:rsidRPr="00CE0DD2">
        <w:t xml:space="preserve">Table </w:t>
      </w:r>
      <w:r>
        <w:t>C</w:t>
      </w:r>
      <w:r w:rsidRPr="00547EBE">
        <w:t>.2-1: Link budget performance (MIL) for the reference NR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A87221"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A87221" w:rsidRDefault="0066543A" w:rsidP="00D201C3">
            <w:pPr>
              <w:spacing w:after="0"/>
              <w:jc w:val="center"/>
              <w:rPr>
                <w:b/>
                <w:bCs/>
                <w:color w:val="000000"/>
                <w:sz w:val="16"/>
                <w:szCs w:val="16"/>
                <w:lang w:eastAsia="zh-CN"/>
              </w:rPr>
            </w:pPr>
            <w:r w:rsidRPr="00A87221">
              <w:rPr>
                <w:b/>
                <w:bCs/>
                <w:color w:val="000000"/>
                <w:sz w:val="16"/>
                <w:szCs w:val="16"/>
                <w:lang w:eastAsia="zh-CN"/>
              </w:rPr>
              <w:t>Rural 700MHz, 2Rx Reference UE</w:t>
            </w:r>
          </w:p>
        </w:tc>
      </w:tr>
      <w:tr w:rsidR="0066543A" w:rsidRPr="00A87221"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w:t>
            </w:r>
            <w:r>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Target /Option3</w:t>
            </w:r>
          </w:p>
        </w:tc>
      </w:tr>
      <w:tr w:rsidR="0066543A" w:rsidRPr="00A87221"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r>
      <w:tr w:rsidR="0066543A" w:rsidRPr="00A87221"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r w:rsidRPr="00A87221">
              <w:rPr>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144.44</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bl>
    <w:p w:rsidR="0066543A" w:rsidRPr="00A87221" w:rsidRDefault="0066543A" w:rsidP="0066543A">
      <w:pPr>
        <w:rPr>
          <w:sz w:val="16"/>
          <w:szCs w:val="16"/>
          <w:lang w:eastAsia="zh-CN"/>
        </w:rPr>
      </w:pPr>
    </w:p>
    <w:p w:rsidR="0066543A" w:rsidRPr="00547EBE" w:rsidRDefault="0066543A" w:rsidP="00505E7F">
      <w:pPr>
        <w:pStyle w:val="TH"/>
      </w:pPr>
      <w:r w:rsidRPr="00CE0DD2">
        <w:t xml:space="preserve"> Table </w:t>
      </w:r>
      <w:r>
        <w:t>C</w:t>
      </w:r>
      <w:r w:rsidRPr="00547EBE">
        <w:t>.2-2: Link budget performance (MIL) 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A87221"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A87221" w:rsidRDefault="0066543A" w:rsidP="00D201C3">
            <w:pPr>
              <w:spacing w:after="0"/>
              <w:jc w:val="center"/>
              <w:rPr>
                <w:b/>
                <w:bCs/>
                <w:color w:val="000000"/>
                <w:sz w:val="16"/>
                <w:szCs w:val="16"/>
                <w:lang w:eastAsia="zh-CN"/>
              </w:rPr>
            </w:pPr>
            <w:r w:rsidRPr="00A87221">
              <w:rPr>
                <w:b/>
                <w:bCs/>
                <w:color w:val="000000"/>
                <w:sz w:val="16"/>
                <w:szCs w:val="16"/>
                <w:lang w:eastAsia="zh-CN"/>
              </w:rPr>
              <w:t>Rural 700MHz, 2Rx RedCap UE</w:t>
            </w:r>
          </w:p>
        </w:tc>
      </w:tr>
      <w:tr w:rsidR="0066543A" w:rsidRPr="00A87221"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w:t>
            </w:r>
            <w:r>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Target /Option3</w:t>
            </w:r>
          </w:p>
        </w:tc>
      </w:tr>
      <w:tr w:rsidR="0066543A" w:rsidRPr="00A87221"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r>
      <w:tr w:rsidR="0066543A" w:rsidRPr="00A87221"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144.44</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B41315" w:rsidRDefault="0066543A" w:rsidP="00D201C3">
            <w:pPr>
              <w:spacing w:after="0"/>
              <w:jc w:val="center"/>
              <w:rPr>
                <w:color w:val="C00000"/>
                <w:sz w:val="16"/>
                <w:szCs w:val="16"/>
                <w:lang w:eastAsia="zh-CN"/>
              </w:rPr>
            </w:pPr>
            <w:r w:rsidRPr="00B41315">
              <w:rPr>
                <w:color w:val="C0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B41315" w:rsidRDefault="0066543A" w:rsidP="00D201C3">
            <w:pPr>
              <w:spacing w:after="0"/>
              <w:jc w:val="center"/>
              <w:rPr>
                <w:color w:val="C00000"/>
                <w:sz w:val="16"/>
                <w:szCs w:val="16"/>
                <w:lang w:eastAsia="zh-CN"/>
              </w:rPr>
            </w:pPr>
            <w:r w:rsidRPr="00B41315">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bl>
    <w:p w:rsidR="0066543A" w:rsidRPr="00A87221" w:rsidRDefault="0066543A" w:rsidP="0066543A">
      <w:pPr>
        <w:rPr>
          <w:sz w:val="16"/>
          <w:szCs w:val="16"/>
          <w:lang w:eastAsia="zh-CN"/>
        </w:rPr>
      </w:pPr>
    </w:p>
    <w:p w:rsidR="0066543A" w:rsidRPr="00547EBE" w:rsidRDefault="0066543A" w:rsidP="00505E7F">
      <w:pPr>
        <w:pStyle w:val="TH"/>
      </w:pPr>
      <w:r w:rsidRPr="00CE0DD2">
        <w:t xml:space="preserve"> Table </w:t>
      </w:r>
      <w:r>
        <w:t>C</w:t>
      </w:r>
      <w:r w:rsidRPr="00547EBE">
        <w:t>.2-3: Link budget performance (MIL)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A87221"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A87221" w:rsidRDefault="0066543A" w:rsidP="00D201C3">
            <w:pPr>
              <w:spacing w:after="0"/>
              <w:jc w:val="center"/>
              <w:rPr>
                <w:b/>
                <w:bCs/>
                <w:color w:val="000000"/>
                <w:sz w:val="16"/>
                <w:szCs w:val="16"/>
                <w:lang w:eastAsia="zh-CN"/>
              </w:rPr>
            </w:pPr>
            <w:r w:rsidRPr="00A87221">
              <w:rPr>
                <w:b/>
                <w:bCs/>
                <w:color w:val="000000"/>
                <w:sz w:val="16"/>
                <w:szCs w:val="16"/>
                <w:lang w:eastAsia="zh-CN"/>
              </w:rPr>
              <w:t>Rural 700MHz, 1Rx RedCap UE</w:t>
            </w:r>
          </w:p>
        </w:tc>
      </w:tr>
      <w:tr w:rsidR="0066543A" w:rsidRPr="00A87221"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w:t>
            </w:r>
            <w:r>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Target /Option3</w:t>
            </w:r>
          </w:p>
        </w:tc>
      </w:tr>
      <w:tr w:rsidR="0066543A" w:rsidRPr="00A87221"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696"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143.6</w:t>
            </w:r>
          </w:p>
        </w:tc>
        <w:tc>
          <w:tcPr>
            <w:tcW w:w="696"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r>
      <w:tr w:rsidR="0066543A" w:rsidRPr="00A87221"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144.1</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-3.9</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-1.7</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141.2</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-0.9</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145.1</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3.8</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5.1</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146.1</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151.87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143.79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144.44</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r w:rsidRPr="00683854">
              <w:rPr>
                <w:color w:val="C00000"/>
                <w:sz w:val="16"/>
                <w:szCs w:val="16"/>
                <w:lang w:eastAsia="zh-CN"/>
              </w:rPr>
              <w:t>-0.65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683854">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148.1</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6.8</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156.4</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5.2</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9.7</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bl>
    <w:p w:rsidR="0066543A" w:rsidRDefault="0066543A" w:rsidP="00505E7F"/>
    <w:p w:rsidR="0066543A" w:rsidRPr="00547EBE" w:rsidRDefault="0066543A" w:rsidP="00505E7F">
      <w:pPr>
        <w:pStyle w:val="TH"/>
      </w:pPr>
      <w:r w:rsidRPr="00CE0DD2">
        <w:t xml:space="preserve">Table </w:t>
      </w:r>
      <w:r>
        <w:t>C</w:t>
      </w:r>
      <w:r w:rsidRPr="00547EBE">
        <w:t>.2-4: MPL (dB) results for Rural 700MHz</w:t>
      </w:r>
    </w:p>
    <w:tbl>
      <w:tblPr>
        <w:tblW w:w="9963"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10"/>
      </w:tblGrid>
      <w:tr w:rsidR="0066543A" w:rsidRPr="00A87221" w:rsidTr="00D201C3">
        <w:trPr>
          <w:trHeight w:val="300"/>
          <w:jc w:val="center"/>
        </w:trPr>
        <w:tc>
          <w:tcPr>
            <w:tcW w:w="9963"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5E1728" w:rsidRDefault="0066543A" w:rsidP="00D201C3">
            <w:pPr>
              <w:spacing w:after="0"/>
              <w:jc w:val="center"/>
              <w:rPr>
                <w:b/>
                <w:color w:val="000000"/>
                <w:sz w:val="16"/>
                <w:szCs w:val="16"/>
                <w:lang w:eastAsia="zh-CN"/>
              </w:rPr>
            </w:pPr>
            <w:r w:rsidRPr="005E1728">
              <w:rPr>
                <w:b/>
                <w:color w:val="000000"/>
                <w:sz w:val="16"/>
                <w:szCs w:val="16"/>
                <w:lang w:eastAsia="zh-CN"/>
              </w:rPr>
              <w:t>Rural 700MHz</w:t>
            </w:r>
          </w:p>
        </w:tc>
      </w:tr>
      <w:tr w:rsidR="0066543A" w:rsidRPr="00A87221" w:rsidTr="00D201C3">
        <w:trPr>
          <w:trHeight w:val="315"/>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838" w:type="dxa"/>
            <w:tcBorders>
              <w:top w:val="nil"/>
              <w:left w:val="nil"/>
              <w:bottom w:val="single" w:sz="4"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11"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566"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566"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17"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11"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566"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810"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 Format 0</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124.7</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121.7</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121.7</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126.0</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127.5</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135.9</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131.6</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142.5</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r>
    </w:tbl>
    <w:p w:rsidR="0066543A" w:rsidRPr="005E1728" w:rsidRDefault="0066543A" w:rsidP="0066543A">
      <w:pPr>
        <w:rPr>
          <w:sz w:val="16"/>
          <w:szCs w:val="16"/>
        </w:rPr>
      </w:pPr>
    </w:p>
    <w:p w:rsidR="0066543A" w:rsidRDefault="0066543A" w:rsidP="00505E7F">
      <w:pPr>
        <w:pStyle w:val="Heading1"/>
      </w:pPr>
      <w:bookmarkStart w:id="1029" w:name="_Toc56714373"/>
      <w:bookmarkStart w:id="1030" w:name="_Toc57126640"/>
      <w:bookmarkStart w:id="1031" w:name="_Toc57126761"/>
      <w:bookmarkStart w:id="1032" w:name="_Toc57127708"/>
      <w:bookmarkStart w:id="1033" w:name="_Toc57127817"/>
      <w:bookmarkStart w:id="1034" w:name="_Toc57136517"/>
      <w:bookmarkStart w:id="1035" w:name="_Toc57144867"/>
      <w:bookmarkStart w:id="1036" w:name="_Toc57144976"/>
      <w:r>
        <w:t>C</w:t>
      </w:r>
      <w:r w:rsidRPr="000E647A">
        <w:t>.</w:t>
      </w:r>
      <w:r>
        <w:t>3</w:t>
      </w:r>
      <w:r w:rsidRPr="000E647A">
        <w:tab/>
      </w:r>
      <w:r>
        <w:t>Urban scenario at 4 GHz</w:t>
      </w:r>
      <w:bookmarkEnd w:id="1029"/>
      <w:bookmarkEnd w:id="1030"/>
      <w:bookmarkEnd w:id="1031"/>
      <w:bookmarkEnd w:id="1032"/>
      <w:bookmarkEnd w:id="1033"/>
      <w:bookmarkEnd w:id="1034"/>
      <w:bookmarkEnd w:id="1035"/>
      <w:bookmarkEnd w:id="1036"/>
    </w:p>
    <w:p w:rsidR="0066543A" w:rsidRDefault="0066543A" w:rsidP="0066543A">
      <w:pPr>
        <w:jc w:val="both"/>
      </w:pPr>
      <w:r w:rsidRPr="00604522">
        <w:t xml:space="preserve">Link budget evaluation results for the </w:t>
      </w:r>
      <w:r w:rsidRPr="00B41315">
        <w:t xml:space="preserve">Urban scenario at 4 GHz from all the sourcing companies are captured in Tables </w:t>
      </w:r>
      <w:r>
        <w:t>C</w:t>
      </w:r>
      <w:r w:rsidRPr="00B41315">
        <w:t xml:space="preserve">.3-1, </w:t>
      </w:r>
      <w:r>
        <w:t>C</w:t>
      </w:r>
      <w:r w:rsidRPr="00B41315">
        <w:t xml:space="preserve">.3-2, </w:t>
      </w:r>
      <w:r>
        <w:t>C</w:t>
      </w:r>
      <w:r w:rsidRPr="00B41315">
        <w:t xml:space="preserve">.3-3, and </w:t>
      </w:r>
      <w:r>
        <w:t>C</w:t>
      </w:r>
      <w:r w:rsidRPr="00B41315">
        <w:t xml:space="preserve">.3-4. Tables </w:t>
      </w:r>
      <w:r>
        <w:t>C</w:t>
      </w:r>
      <w:r w:rsidRPr="00B41315">
        <w:t xml:space="preserve">.3-1, </w:t>
      </w:r>
      <w:r>
        <w:t>C</w:t>
      </w:r>
      <w:r w:rsidRPr="00B41315">
        <w:t xml:space="preserve">.3-2, and </w:t>
      </w:r>
      <w:r>
        <w:t>C</w:t>
      </w:r>
      <w:r w:rsidRPr="00B41315">
        <w:t xml:space="preserve">.3-3 show the MIL results for reference NR UEs with 4 Rx branches (100MHz bandwidth), RedCap UEs with 2 Rx branches (20MHz bandwidth), and RedCap UEs with 1 Rx branch (20MHz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Pr="007B263A" w:rsidRDefault="0066543A" w:rsidP="0066543A">
      <w:pPr>
        <w:jc w:val="both"/>
      </w:pPr>
      <w:r>
        <w:t xml:space="preserve">Additionally, </w:t>
      </w:r>
      <w:r w:rsidRPr="007B263A">
        <w:t>the MPL results</w:t>
      </w:r>
      <w:r>
        <w:t xml:space="preserve"> are provided </w:t>
      </w:r>
      <w:r w:rsidRPr="007B263A">
        <w:t xml:space="preserve">Table </w:t>
      </w:r>
      <w:r>
        <w:t>C</w:t>
      </w:r>
      <w:r w:rsidRPr="007B263A">
        <w:t>.</w:t>
      </w:r>
      <w:r>
        <w:t>3</w:t>
      </w:r>
      <w:r w:rsidRPr="007B263A">
        <w:t>-4. The detailed link budget calculations from the sourcing companies can be found in [3].</w:t>
      </w:r>
    </w:p>
    <w:p w:rsidR="0066543A" w:rsidRPr="00B41315" w:rsidRDefault="0066543A" w:rsidP="0066543A">
      <w:pPr>
        <w:jc w:val="both"/>
      </w:pPr>
    </w:p>
    <w:p w:rsidR="0066543A" w:rsidRPr="00547EBE" w:rsidRDefault="0066543A" w:rsidP="00505E7F">
      <w:pPr>
        <w:pStyle w:val="TH"/>
      </w:pPr>
      <w:r w:rsidRPr="00CE0DD2">
        <w:t xml:space="preserve">Table </w:t>
      </w:r>
      <w:r>
        <w:t>C</w:t>
      </w:r>
      <w:r w:rsidRPr="00547EBE">
        <w:t>.3-1: Link budget performance (MIL) for the reference NR UE (100MHz BW, 4Rx)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6415C7"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1E28C4" w:rsidRDefault="0066543A" w:rsidP="00D201C3">
            <w:pPr>
              <w:spacing w:after="0"/>
              <w:jc w:val="center"/>
              <w:rPr>
                <w:b/>
                <w:bCs/>
                <w:color w:val="000000"/>
                <w:sz w:val="16"/>
                <w:szCs w:val="16"/>
                <w:lang w:val="fr-FR" w:eastAsia="zh-CN"/>
              </w:rPr>
            </w:pPr>
            <w:r w:rsidRPr="001E28C4">
              <w:rPr>
                <w:b/>
                <w:bCs/>
                <w:color w:val="000000"/>
                <w:sz w:val="16"/>
                <w:szCs w:val="16"/>
                <w:lang w:val="fr-FR" w:eastAsia="zh-CN"/>
              </w:rPr>
              <w:t>Urban, 4GHz, 4Rx Ref NR UE</w:t>
            </w:r>
          </w:p>
        </w:tc>
      </w:tr>
      <w:tr w:rsidR="0066543A" w:rsidRPr="001E28C4"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val="fr-FR" w:eastAsia="zh-CN"/>
              </w:rPr>
            </w:pPr>
            <w:r w:rsidRPr="001E28C4">
              <w:rPr>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val="fr-FR" w:eastAsia="zh-CN"/>
              </w:rPr>
            </w:pPr>
            <w:r w:rsidRPr="001E28C4">
              <w:rPr>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Target /Option3</w:t>
            </w:r>
          </w:p>
        </w:tc>
      </w:tr>
      <w:tr w:rsidR="0066543A" w:rsidRPr="001E28C4"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r>
      <w:tr w:rsidR="0066543A" w:rsidRPr="001E28C4"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lastRenderedPageBreak/>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148.3</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bl>
    <w:p w:rsidR="0066543A" w:rsidRDefault="0066543A" w:rsidP="00505E7F">
      <w:pPr>
        <w:pStyle w:val="NO"/>
        <w:rPr>
          <w:lang w:eastAsia="zh-CN"/>
        </w:rPr>
      </w:pPr>
      <w:r>
        <w:rPr>
          <w:lang w:eastAsia="zh-CN"/>
        </w:rPr>
        <w:t>Note:</w:t>
      </w:r>
      <w:r w:rsidR="00505E7F">
        <w:rPr>
          <w:lang w:eastAsia="zh-CN"/>
        </w:rPr>
        <w:tab/>
      </w:r>
      <w:r>
        <w:rPr>
          <w:lang w:eastAsia="zh-CN"/>
        </w:rPr>
        <w:t>4 sources (Samsung, vivo, Nokia, Huawei) assume DL PSD 33 dBm/MHz and other sources use DL PSD 24 dBm/MHz.</w:t>
      </w:r>
    </w:p>
    <w:p w:rsidR="0066543A" w:rsidRPr="001E28C4" w:rsidRDefault="0066543A" w:rsidP="0066543A">
      <w:pPr>
        <w:rPr>
          <w:sz w:val="16"/>
          <w:szCs w:val="16"/>
          <w:lang w:eastAsia="zh-CN"/>
        </w:rPr>
      </w:pPr>
    </w:p>
    <w:p w:rsidR="0066543A" w:rsidRPr="00547EBE" w:rsidRDefault="0066543A" w:rsidP="00505E7F">
      <w:pPr>
        <w:pStyle w:val="TH"/>
      </w:pPr>
      <w:r w:rsidRPr="00CE0DD2">
        <w:t xml:space="preserve"> </w:t>
      </w:r>
      <w:r w:rsidRPr="00547EBE">
        <w:t xml:space="preserve">Table </w:t>
      </w:r>
      <w:r>
        <w:t>C</w:t>
      </w:r>
      <w:r w:rsidRPr="00547EBE">
        <w:t>.3-2: Link budget performance (MIL) for the RedCap UE (20MHz BW, 2Rx)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1E28C4"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1E28C4" w:rsidRDefault="0066543A" w:rsidP="00D201C3">
            <w:pPr>
              <w:spacing w:after="0"/>
              <w:jc w:val="center"/>
              <w:rPr>
                <w:b/>
                <w:bCs/>
                <w:color w:val="000000"/>
                <w:sz w:val="16"/>
                <w:szCs w:val="16"/>
                <w:lang w:eastAsia="zh-CN"/>
              </w:rPr>
            </w:pPr>
            <w:r w:rsidRPr="001E28C4">
              <w:rPr>
                <w:b/>
                <w:bCs/>
                <w:color w:val="000000"/>
                <w:sz w:val="16"/>
                <w:szCs w:val="16"/>
                <w:lang w:eastAsia="zh-CN"/>
              </w:rPr>
              <w:t>Urban, 4GHz, 2Rx RedCap UE</w:t>
            </w:r>
          </w:p>
        </w:tc>
      </w:tr>
      <w:tr w:rsidR="0066543A" w:rsidRPr="001E28C4"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Target /Option3</w:t>
            </w:r>
          </w:p>
        </w:tc>
      </w:tr>
      <w:tr w:rsidR="0066543A" w:rsidRPr="001E28C4"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156.9</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r>
      <w:tr w:rsidR="0066543A" w:rsidRPr="001E28C4"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151.30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153.83 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8.93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bl>
    <w:p w:rsidR="0066543A" w:rsidRDefault="0066543A" w:rsidP="00505E7F">
      <w:pPr>
        <w:pStyle w:val="NO"/>
        <w:rPr>
          <w:lang w:eastAsia="zh-CN"/>
        </w:rPr>
      </w:pPr>
      <w:r>
        <w:rPr>
          <w:lang w:eastAsia="zh-CN"/>
        </w:rPr>
        <w:t>Note:</w:t>
      </w:r>
      <w:r w:rsidR="00505E7F">
        <w:rPr>
          <w:lang w:eastAsia="zh-CN"/>
        </w:rPr>
        <w:tab/>
      </w:r>
      <w:r>
        <w:rPr>
          <w:lang w:eastAsia="zh-CN"/>
        </w:rPr>
        <w:t>4 sources (Samsung, vivo, Nokia, Huawei) assume DL PSD 33 dBm/MHz and other sources use DL PSD 24 dBm/MHz</w:t>
      </w:r>
    </w:p>
    <w:p w:rsidR="0066543A" w:rsidRPr="001E28C4" w:rsidRDefault="0066543A" w:rsidP="0066543A">
      <w:pPr>
        <w:rPr>
          <w:lang w:eastAsia="zh-CN"/>
        </w:rPr>
      </w:pPr>
    </w:p>
    <w:p w:rsidR="0066543A" w:rsidRPr="00547EBE" w:rsidRDefault="0066543A" w:rsidP="00505E7F">
      <w:pPr>
        <w:pStyle w:val="TH"/>
      </w:pPr>
      <w:r w:rsidRPr="00CE0DD2">
        <w:t xml:space="preserve"> Table </w:t>
      </w:r>
      <w:r>
        <w:t>C</w:t>
      </w:r>
      <w:r w:rsidRPr="00547EBE">
        <w:t>.3-3: Link budget performance (MIL)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1E28C4"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1E28C4" w:rsidRDefault="0066543A" w:rsidP="00D201C3">
            <w:pPr>
              <w:spacing w:after="0"/>
              <w:jc w:val="center"/>
              <w:rPr>
                <w:b/>
                <w:bCs/>
                <w:color w:val="000000"/>
                <w:sz w:val="16"/>
                <w:szCs w:val="16"/>
                <w:lang w:eastAsia="zh-CN"/>
              </w:rPr>
            </w:pPr>
            <w:r w:rsidRPr="001E28C4">
              <w:rPr>
                <w:b/>
                <w:bCs/>
                <w:color w:val="000000"/>
                <w:sz w:val="16"/>
                <w:szCs w:val="16"/>
                <w:lang w:eastAsia="zh-CN"/>
              </w:rPr>
              <w:t>Urban, 4GHz, 1Rx RedCap UE</w:t>
            </w:r>
          </w:p>
        </w:tc>
      </w:tr>
      <w:tr w:rsidR="0066543A" w:rsidRPr="001E28C4"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Target /Option3</w:t>
            </w:r>
          </w:p>
        </w:tc>
      </w:tr>
      <w:tr w:rsidR="0066543A" w:rsidRPr="001E28C4" w:rsidTr="0066543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r>
      <w:tr w:rsidR="0066543A" w:rsidRPr="001E28C4" w:rsidTr="0066543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143.0</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148.3</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683854">
              <w:rPr>
                <w:color w:val="9C0006"/>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p>
        </w:tc>
      </w:tr>
    </w:tbl>
    <w:p w:rsidR="0066543A" w:rsidRDefault="0066543A" w:rsidP="00505E7F">
      <w:pPr>
        <w:pStyle w:val="NO"/>
        <w:rPr>
          <w:lang w:eastAsia="zh-CN"/>
        </w:rPr>
      </w:pPr>
      <w:r>
        <w:rPr>
          <w:lang w:eastAsia="zh-CN"/>
        </w:rPr>
        <w:t>Note:</w:t>
      </w:r>
      <w:r w:rsidR="00505E7F">
        <w:rPr>
          <w:lang w:eastAsia="zh-CN"/>
        </w:rPr>
        <w:tab/>
      </w:r>
      <w:r>
        <w:rPr>
          <w:lang w:eastAsia="zh-CN"/>
        </w:rPr>
        <w:t>4 sources (Samsung, vivo, Nokia, Huawei) assume DL PSD 33 dBm/MHz and other sources use DL PSD 24 dBm/MHz</w:t>
      </w:r>
    </w:p>
    <w:p w:rsidR="0066543A" w:rsidRPr="005E1728" w:rsidRDefault="0066543A" w:rsidP="0066543A">
      <w:pPr>
        <w:rPr>
          <w:sz w:val="16"/>
          <w:szCs w:val="16"/>
          <w:lang w:eastAsia="zh-CN"/>
        </w:rPr>
      </w:pPr>
    </w:p>
    <w:p w:rsidR="0066543A" w:rsidRPr="00547EBE" w:rsidRDefault="0066543A" w:rsidP="00505E7F">
      <w:pPr>
        <w:pStyle w:val="TH"/>
      </w:pPr>
      <w:r w:rsidRPr="00CE0DD2">
        <w:lastRenderedPageBreak/>
        <w:t xml:space="preserve">Table </w:t>
      </w:r>
      <w:r>
        <w:t>C</w:t>
      </w:r>
      <w:r w:rsidRPr="00547EBE">
        <w:t>.3-4: MPL (dB) results for Urban 4 GHz</w:t>
      </w:r>
    </w:p>
    <w:tbl>
      <w:tblPr>
        <w:tblW w:w="1030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89"/>
      </w:tblGrid>
      <w:tr w:rsidR="0066543A" w:rsidRPr="001E28C4" w:rsidTr="00D201C3">
        <w:trPr>
          <w:trHeight w:val="315"/>
          <w:jc w:val="center"/>
        </w:trPr>
        <w:tc>
          <w:tcPr>
            <w:tcW w:w="1030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E91F8E" w:rsidRDefault="0066543A" w:rsidP="00D201C3">
            <w:pPr>
              <w:spacing w:after="0"/>
              <w:jc w:val="center"/>
              <w:rPr>
                <w:b/>
                <w:bCs/>
                <w:color w:val="000000"/>
                <w:sz w:val="16"/>
                <w:szCs w:val="16"/>
                <w:lang w:eastAsia="zh-CN"/>
              </w:rPr>
            </w:pPr>
            <w:r w:rsidRPr="00E91F8E">
              <w:rPr>
                <w:b/>
                <w:bCs/>
                <w:color w:val="000000"/>
                <w:sz w:val="16"/>
                <w:szCs w:val="16"/>
                <w:lang w:eastAsia="zh-CN"/>
              </w:rPr>
              <w:t>Urban 2.6GHz</w:t>
            </w:r>
          </w:p>
        </w:tc>
      </w:tr>
      <w:tr w:rsidR="0066543A" w:rsidRPr="001E28C4" w:rsidTr="00D201C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889"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 B4</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124.3</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121.3</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121.3</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121.1</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lastRenderedPageBreak/>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122.5</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119.5</w:t>
            </w:r>
          </w:p>
        </w:tc>
      </w:tr>
    </w:tbl>
    <w:p w:rsidR="0066543A" w:rsidRPr="005E1728" w:rsidRDefault="0066543A" w:rsidP="00505E7F">
      <w:pPr>
        <w:pStyle w:val="NO"/>
      </w:pPr>
      <w:r>
        <w:rPr>
          <w:lang w:eastAsia="zh-CN"/>
        </w:rPr>
        <w:t>Note: 4</w:t>
      </w:r>
      <w:r w:rsidR="00505E7F">
        <w:rPr>
          <w:lang w:eastAsia="zh-CN"/>
        </w:rPr>
        <w:tab/>
      </w:r>
      <w:r>
        <w:rPr>
          <w:lang w:eastAsia="zh-CN"/>
        </w:rPr>
        <w:t>sources (Samsung, vivo, Nokia, Huawei) assume DL PSD 33 dBm/MHz and other sources use DL PSD 24 dBm/MHz</w:t>
      </w:r>
    </w:p>
    <w:p w:rsidR="0066543A" w:rsidRDefault="0066543A" w:rsidP="00505E7F">
      <w:pPr>
        <w:pStyle w:val="Heading1"/>
      </w:pPr>
      <w:bookmarkStart w:id="1037" w:name="_Toc56714374"/>
      <w:bookmarkStart w:id="1038" w:name="_Toc57126641"/>
      <w:bookmarkStart w:id="1039" w:name="_Toc57126762"/>
      <w:bookmarkStart w:id="1040" w:name="_Toc57127709"/>
      <w:bookmarkStart w:id="1041" w:name="_Toc57127818"/>
      <w:bookmarkStart w:id="1042" w:name="_Toc57136518"/>
      <w:bookmarkStart w:id="1043" w:name="_Toc57144868"/>
      <w:bookmarkStart w:id="1044" w:name="_Toc57144977"/>
      <w:r>
        <w:t>C</w:t>
      </w:r>
      <w:r w:rsidRPr="000E647A">
        <w:t>.</w:t>
      </w:r>
      <w:r>
        <w:t>4</w:t>
      </w:r>
      <w:r w:rsidRPr="000E647A">
        <w:tab/>
      </w:r>
      <w:r>
        <w:t>Indoor scenario at 28 GHz</w:t>
      </w:r>
      <w:bookmarkEnd w:id="1037"/>
      <w:bookmarkEnd w:id="1038"/>
      <w:bookmarkEnd w:id="1039"/>
      <w:bookmarkEnd w:id="1040"/>
      <w:bookmarkEnd w:id="1041"/>
      <w:bookmarkEnd w:id="1042"/>
      <w:bookmarkEnd w:id="1043"/>
      <w:bookmarkEnd w:id="1044"/>
    </w:p>
    <w:p w:rsidR="0066543A" w:rsidRDefault="0066543A" w:rsidP="0066543A">
      <w:pPr>
        <w:jc w:val="both"/>
      </w:pPr>
      <w:r w:rsidRPr="00604522">
        <w:t xml:space="preserve">Link budget evaluation results for the </w:t>
      </w:r>
      <w:r>
        <w:t>Indoor</w:t>
      </w:r>
      <w:r w:rsidRPr="00123B23">
        <w:t xml:space="preserve"> scenario at </w:t>
      </w:r>
      <w:r>
        <w:t>28</w:t>
      </w:r>
      <w:r w:rsidRPr="00123B23">
        <w:t xml:space="preserve"> GHz from all the sourcing companies are captured in Tables </w:t>
      </w:r>
      <w:r>
        <w:t>C</w:t>
      </w:r>
      <w:r w:rsidRPr="00123B23">
        <w:t xml:space="preserve">.4-1, </w:t>
      </w:r>
      <w:r>
        <w:t>C</w:t>
      </w:r>
      <w:r w:rsidRPr="00123B23">
        <w:t xml:space="preserve">.4-2, </w:t>
      </w:r>
      <w:r>
        <w:t>C</w:t>
      </w:r>
      <w:r w:rsidRPr="00123B23">
        <w:t xml:space="preserve">.4-3, </w:t>
      </w:r>
      <w:r>
        <w:t>C</w:t>
      </w:r>
      <w:r w:rsidRPr="00123B23">
        <w:t xml:space="preserve">.4-4, and </w:t>
      </w:r>
      <w:r>
        <w:t>C</w:t>
      </w:r>
      <w:r w:rsidRPr="00123B23">
        <w:t xml:space="preserve">.4-5. Tables </w:t>
      </w:r>
      <w:r>
        <w:t>C</w:t>
      </w:r>
      <w:r w:rsidRPr="00123B23">
        <w:t xml:space="preserve">.4-1, </w:t>
      </w:r>
      <w:r>
        <w:t>C</w:t>
      </w:r>
      <w:r w:rsidRPr="00123B23">
        <w:t xml:space="preserve">.4-2, </w:t>
      </w:r>
      <w:r>
        <w:t>C</w:t>
      </w:r>
      <w:r w:rsidRPr="00123B23">
        <w:t xml:space="preserve">.4-3, and </w:t>
      </w:r>
      <w:r>
        <w:t>C</w:t>
      </w:r>
      <w:r w:rsidRPr="00123B23">
        <w:t xml:space="preserve">.4-4 show the MIL results for reference NR UEs with 2 Rx branches (100MHz bandwidth), RedCap UEs with 1 Rx branch (100MHz bandwidth), RedCap UEs with 2 Rx branches (50MHz bandwidth), and RedCap UEs with 1 Rx branch (50MHz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Pr="007B263A" w:rsidRDefault="0066543A" w:rsidP="0066543A">
      <w:pPr>
        <w:jc w:val="both"/>
      </w:pPr>
      <w:r>
        <w:t xml:space="preserve">Additionally, </w:t>
      </w:r>
      <w:r w:rsidRPr="007B263A">
        <w:t>the MPL results</w:t>
      </w:r>
      <w:r>
        <w:t xml:space="preserve"> are provided </w:t>
      </w:r>
      <w:r w:rsidRPr="007B263A">
        <w:t xml:space="preserve">Table </w:t>
      </w:r>
      <w:r>
        <w:t>C</w:t>
      </w:r>
      <w:r w:rsidRPr="007B263A">
        <w:t>.</w:t>
      </w:r>
      <w:r>
        <w:t>4</w:t>
      </w:r>
      <w:r w:rsidRPr="007B263A">
        <w:t>-</w:t>
      </w:r>
      <w:r>
        <w:t>5</w:t>
      </w:r>
      <w:r w:rsidRPr="007B263A">
        <w:t>. The detailed link budget calculations from the sourcing companies can be found in [3].</w:t>
      </w:r>
    </w:p>
    <w:p w:rsidR="0066543A" w:rsidRPr="00123B23" w:rsidRDefault="0066543A" w:rsidP="0066543A">
      <w:pPr>
        <w:jc w:val="both"/>
      </w:pPr>
    </w:p>
    <w:p w:rsidR="0066543A" w:rsidRPr="00547EBE" w:rsidRDefault="0066543A" w:rsidP="00505E7F">
      <w:pPr>
        <w:pStyle w:val="TH"/>
      </w:pPr>
      <w:r w:rsidRPr="00CE0DD2">
        <w:t xml:space="preserve">Table </w:t>
      </w:r>
      <w:r>
        <w:t>C</w:t>
      </w:r>
      <w:r w:rsidRPr="00547EBE">
        <w:t>.4-1: Link budget performance (MIL) for the reference NR UE</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C727EE" w:rsidTr="00D201C3">
        <w:trPr>
          <w:trHeight w:val="255"/>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100MHz, 2Rx Ref NR UE</w:t>
            </w:r>
          </w:p>
        </w:tc>
      </w:tr>
      <w:tr w:rsidR="0066543A" w:rsidRPr="00C727EE" w:rsidTr="00D201C3">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D201C3">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D201C3">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134.3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131.4</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139.3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142.47</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lastRenderedPageBreak/>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keepNext/>
              <w:keepLines/>
              <w:spacing w:after="0"/>
              <w:jc w:val="right"/>
              <w:textAlignment w:val="baseline"/>
              <w:rPr>
                <w:sz w:val="16"/>
                <w:szCs w:val="16"/>
                <w:lang w:eastAsia="zh-CN"/>
              </w:rPr>
            </w:pPr>
            <w:r w:rsidRPr="00C727EE">
              <w:rPr>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132.1</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bl>
    <w:p w:rsidR="0066543A" w:rsidRPr="00123B23" w:rsidRDefault="0066543A" w:rsidP="00505E7F">
      <w:pPr>
        <w:pStyle w:val="NO"/>
        <w:rPr>
          <w:sz w:val="14"/>
          <w:szCs w:val="14"/>
          <w:lang w:eastAsia="zh-CN"/>
        </w:rPr>
      </w:pPr>
      <w:r w:rsidRPr="00123B23">
        <w:rPr>
          <w:sz w:val="14"/>
          <w:szCs w:val="14"/>
        </w:rPr>
        <w:t xml:space="preserve"> </w:t>
      </w:r>
      <w:r w:rsidRPr="00123B23">
        <w:t>Note:</w:t>
      </w:r>
      <w:r w:rsidR="00505E7F">
        <w:tab/>
      </w:r>
      <w:r w:rsidRPr="00123B23">
        <w:t>Sourcing companies Samsung and Vivo use max TRP 12 dBm and other companies use max TRP 23 dBm</w:t>
      </w:r>
    </w:p>
    <w:p w:rsidR="0066543A" w:rsidRPr="00C727EE" w:rsidRDefault="0066543A" w:rsidP="0066543A">
      <w:pPr>
        <w:rPr>
          <w:sz w:val="16"/>
          <w:szCs w:val="16"/>
          <w:lang w:eastAsia="zh-CN"/>
        </w:rPr>
      </w:pPr>
    </w:p>
    <w:p w:rsidR="0066543A" w:rsidRPr="00547EBE" w:rsidRDefault="0066543A" w:rsidP="00505E7F">
      <w:pPr>
        <w:pStyle w:val="TH"/>
      </w:pPr>
      <w:r w:rsidRPr="00CE0DD2">
        <w:t xml:space="preserve"> </w:t>
      </w:r>
      <w:r w:rsidRPr="00547EBE">
        <w:t xml:space="preserve">Table </w:t>
      </w:r>
      <w:r>
        <w:t>C</w:t>
      </w:r>
      <w:r w:rsidRPr="00547EBE">
        <w:t>.4-2: Link budget performance (MIL) for the RedCap UE (100MHz BW, 1Rx)</w:t>
      </w:r>
    </w:p>
    <w:tbl>
      <w:tblPr>
        <w:tblW w:w="11461" w:type="dxa"/>
        <w:jc w:val="center"/>
        <w:tblLook w:val="04A0" w:firstRow="1" w:lastRow="0" w:firstColumn="1" w:lastColumn="0" w:noHBand="0" w:noVBand="1"/>
      </w:tblPr>
      <w:tblGrid>
        <w:gridCol w:w="963"/>
        <w:gridCol w:w="688"/>
        <w:gridCol w:w="750"/>
        <w:gridCol w:w="750"/>
        <w:gridCol w:w="732"/>
        <w:gridCol w:w="616"/>
        <w:gridCol w:w="696"/>
        <w:gridCol w:w="634"/>
        <w:gridCol w:w="776"/>
        <w:gridCol w:w="776"/>
        <w:gridCol w:w="776"/>
        <w:gridCol w:w="816"/>
        <w:gridCol w:w="776"/>
        <w:gridCol w:w="776"/>
        <w:gridCol w:w="936"/>
      </w:tblGrid>
      <w:tr w:rsidR="0066543A" w:rsidRPr="00C727EE" w:rsidTr="00D201C3">
        <w:trPr>
          <w:trHeight w:val="255"/>
          <w:jc w:val="center"/>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100MHz, 1Rx RedCap UE</w:t>
            </w:r>
          </w:p>
        </w:tc>
      </w:tr>
      <w:tr w:rsidR="0066543A" w:rsidRPr="00C727EE" w:rsidTr="00D201C3">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93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D201C3">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D201C3">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134.3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131.4</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139.3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5.4</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142.47</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696" w:type="dxa"/>
            <w:tcBorders>
              <w:top w:val="nil"/>
              <w:left w:val="nil"/>
              <w:bottom w:val="nil"/>
              <w:right w:val="nil"/>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16" w:type="dxa"/>
            <w:tcBorders>
              <w:top w:val="nil"/>
              <w:left w:val="nil"/>
              <w:bottom w:val="nil"/>
              <w:right w:val="nil"/>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nil"/>
              <w:right w:val="nil"/>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132.1</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keepNext/>
              <w:keepLines/>
              <w:spacing w:after="0"/>
              <w:jc w:val="center"/>
              <w:textAlignment w:val="baseline"/>
              <w:rPr>
                <w:color w:val="000000"/>
                <w:sz w:val="16"/>
                <w:szCs w:val="16"/>
                <w:lang w:eastAsia="zh-CN"/>
              </w:rPr>
            </w:pPr>
            <w:r w:rsidRPr="00C727EE">
              <w:rPr>
                <w:color w:val="000000"/>
                <w:sz w:val="16"/>
                <w:szCs w:val="16"/>
              </w:rPr>
              <w:t>3.0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keepNext/>
              <w:keepLines/>
              <w:spacing w:after="0"/>
              <w:jc w:val="center"/>
              <w:textAlignment w:val="baseline"/>
              <w:rPr>
                <w:color w:val="000000"/>
                <w:sz w:val="16"/>
                <w:szCs w:val="16"/>
                <w:lang w:eastAsia="zh-CN"/>
              </w:rPr>
            </w:pPr>
            <w:r w:rsidRPr="00C727EE">
              <w:rPr>
                <w:color w:val="000000"/>
                <w:sz w:val="16"/>
                <w:szCs w:val="16"/>
              </w:rPr>
              <w:t>3.8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1.9</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5.7</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5.3</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18.7</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bl>
    <w:p w:rsidR="0066543A" w:rsidRPr="005E1728" w:rsidRDefault="0066543A" w:rsidP="00505E7F">
      <w:pPr>
        <w:pStyle w:val="NO"/>
        <w:rPr>
          <w:lang w:eastAsia="zh-CN"/>
        </w:rPr>
      </w:pPr>
      <w:r w:rsidRPr="005E1728">
        <w:t xml:space="preserve"> </w:t>
      </w:r>
      <w:r w:rsidRPr="00123B23">
        <w:t>Note:</w:t>
      </w:r>
      <w:r w:rsidR="00505E7F">
        <w:tab/>
      </w:r>
      <w:r w:rsidRPr="00123B23">
        <w:t>Sourcing companies Samsung and Vivo use max TRP 12 dBm and other companies use max TRP 23 dBm</w:t>
      </w:r>
    </w:p>
    <w:p w:rsidR="0066543A" w:rsidRPr="00C727EE" w:rsidRDefault="0066543A" w:rsidP="0066543A">
      <w:pPr>
        <w:rPr>
          <w:sz w:val="16"/>
          <w:szCs w:val="16"/>
          <w:lang w:eastAsia="zh-CN"/>
        </w:rPr>
      </w:pPr>
    </w:p>
    <w:p w:rsidR="0066543A" w:rsidRPr="00547EBE" w:rsidRDefault="0066543A" w:rsidP="00505E7F">
      <w:pPr>
        <w:pStyle w:val="TH"/>
      </w:pPr>
      <w:r w:rsidRPr="00CE0DD2">
        <w:t xml:space="preserve"> </w:t>
      </w:r>
      <w:r w:rsidRPr="00547EBE">
        <w:t xml:space="preserve">Table </w:t>
      </w:r>
      <w:r>
        <w:t>C</w:t>
      </w:r>
      <w:r w:rsidRPr="00547EBE">
        <w:t>.4-3: Link budget performance (MIL) for the RedCap UE (50MHz BW, 2Rx)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6543A" w:rsidRPr="00C727EE" w:rsidTr="00D201C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50MHz, 2Rx RedCap UE</w:t>
            </w:r>
          </w:p>
        </w:tc>
      </w:tr>
      <w:tr w:rsidR="0066543A" w:rsidRPr="00C727EE" w:rsidTr="00D201C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66543A">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66543A">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9.2</w:t>
            </w:r>
          </w:p>
        </w:tc>
        <w:tc>
          <w:tcPr>
            <w:tcW w:w="634"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66543A">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66543A">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142.0</w:t>
            </w:r>
          </w:p>
        </w:tc>
        <w:tc>
          <w:tcPr>
            <w:tcW w:w="634"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66543A">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bl>
    <w:p w:rsidR="0066543A" w:rsidRPr="00123B23" w:rsidRDefault="0066543A" w:rsidP="00505E7F">
      <w:pPr>
        <w:pStyle w:val="NO"/>
        <w:rPr>
          <w:sz w:val="14"/>
          <w:szCs w:val="14"/>
          <w:lang w:eastAsia="zh-CN"/>
        </w:rPr>
      </w:pPr>
      <w:r w:rsidRPr="00123B23">
        <w:t>Note:</w:t>
      </w:r>
      <w:r w:rsidR="00505E7F">
        <w:tab/>
      </w:r>
      <w:r w:rsidRPr="00123B23">
        <w:t>Sourcing companies Samsung and Vivo use max TRP 12 dBm and other companies use max TRP 23 dBm</w:t>
      </w:r>
    </w:p>
    <w:p w:rsidR="0066543A" w:rsidRPr="00C727EE" w:rsidRDefault="0066543A" w:rsidP="0066543A">
      <w:pPr>
        <w:rPr>
          <w:sz w:val="16"/>
          <w:szCs w:val="16"/>
          <w:lang w:eastAsia="zh-CN"/>
        </w:rPr>
      </w:pPr>
    </w:p>
    <w:p w:rsidR="0066543A" w:rsidRPr="00547EBE" w:rsidRDefault="0066543A" w:rsidP="00505E7F">
      <w:pPr>
        <w:pStyle w:val="TH"/>
      </w:pPr>
      <w:r w:rsidRPr="00CE0DD2">
        <w:t xml:space="preserve"> Table </w:t>
      </w:r>
      <w:r>
        <w:t>C</w:t>
      </w:r>
      <w:r w:rsidRPr="00547EBE">
        <w:t>.4-4: Link budget performance (MIL) for the RedCap UE (50MHz BW, 1Rx)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6543A" w:rsidRPr="00C727EE" w:rsidTr="00D201C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50MHz, 1Rx RedCap UE</w:t>
            </w:r>
          </w:p>
        </w:tc>
      </w:tr>
      <w:tr w:rsidR="0066543A" w:rsidRPr="00C727EE" w:rsidTr="00D201C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D201C3">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D201C3">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bl>
    <w:p w:rsidR="0066543A" w:rsidRPr="00123B23" w:rsidRDefault="0066543A" w:rsidP="00DB7798">
      <w:pPr>
        <w:pStyle w:val="NO"/>
        <w:rPr>
          <w:sz w:val="14"/>
          <w:szCs w:val="14"/>
          <w:lang w:eastAsia="zh-CN"/>
        </w:rPr>
      </w:pPr>
      <w:r w:rsidRPr="00123B23">
        <w:t>Note:</w:t>
      </w:r>
      <w:r w:rsidR="00DB7798">
        <w:tab/>
      </w:r>
      <w:r w:rsidRPr="00123B23">
        <w:t>Sourcing companies Samsung and Vivo use max TRP 12 dBm and other companies use max TRP 23 dBm</w:t>
      </w:r>
    </w:p>
    <w:p w:rsidR="0066543A" w:rsidRPr="005E1728" w:rsidRDefault="0066543A" w:rsidP="0066543A">
      <w:pPr>
        <w:rPr>
          <w:sz w:val="16"/>
          <w:szCs w:val="16"/>
          <w:lang w:eastAsia="zh-CN"/>
        </w:rPr>
      </w:pPr>
    </w:p>
    <w:p w:rsidR="0066543A" w:rsidRPr="00547EBE" w:rsidRDefault="0066543A" w:rsidP="00DB7798">
      <w:pPr>
        <w:pStyle w:val="TH"/>
      </w:pPr>
      <w:r w:rsidRPr="00CE0DD2">
        <w:t xml:space="preserve">Table </w:t>
      </w:r>
      <w:r>
        <w:t>C</w:t>
      </w:r>
      <w:r w:rsidRPr="00547EBE">
        <w:t>.4-5: MPL (dB) results for Indoor 28 GHz</w:t>
      </w:r>
    </w:p>
    <w:tbl>
      <w:tblPr>
        <w:tblW w:w="10316" w:type="dxa"/>
        <w:jc w:val="center"/>
        <w:tblLook w:val="04A0" w:firstRow="1" w:lastRow="0" w:firstColumn="1" w:lastColumn="0" w:noHBand="0" w:noVBand="1"/>
      </w:tblPr>
      <w:tblGrid>
        <w:gridCol w:w="963"/>
        <w:gridCol w:w="1012"/>
        <w:gridCol w:w="750"/>
        <w:gridCol w:w="750"/>
        <w:gridCol w:w="732"/>
        <w:gridCol w:w="581"/>
        <w:gridCol w:w="581"/>
        <w:gridCol w:w="634"/>
        <w:gridCol w:w="750"/>
        <w:gridCol w:w="750"/>
        <w:gridCol w:w="750"/>
        <w:gridCol w:w="732"/>
        <w:gridCol w:w="581"/>
        <w:gridCol w:w="750"/>
      </w:tblGrid>
      <w:tr w:rsidR="0066543A" w:rsidRPr="00C727EE" w:rsidTr="00D201C3">
        <w:trPr>
          <w:trHeight w:val="315"/>
          <w:jc w:val="center"/>
        </w:trPr>
        <w:tc>
          <w:tcPr>
            <w:tcW w:w="10316"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5E1728" w:rsidRDefault="0066543A" w:rsidP="00D201C3">
            <w:pPr>
              <w:spacing w:after="0"/>
              <w:jc w:val="center"/>
              <w:rPr>
                <w:b/>
                <w:color w:val="000000"/>
                <w:sz w:val="16"/>
                <w:szCs w:val="16"/>
                <w:lang w:eastAsia="zh-CN"/>
              </w:rPr>
            </w:pPr>
            <w:r w:rsidRPr="005E1728">
              <w:rPr>
                <w:b/>
                <w:color w:val="000000"/>
                <w:sz w:val="16"/>
                <w:szCs w:val="16"/>
                <w:lang w:eastAsia="zh-CN"/>
              </w:rPr>
              <w:t>Indoor, 28GHz</w:t>
            </w:r>
          </w:p>
        </w:tc>
      </w:tr>
      <w:tr w:rsidR="0066543A" w:rsidRPr="00C727EE" w:rsidTr="00D201C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1012" w:type="dxa"/>
            <w:tcBorders>
              <w:top w:val="nil"/>
              <w:left w:val="nil"/>
              <w:bottom w:val="single" w:sz="4"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 B4</w:t>
            </w:r>
          </w:p>
        </w:tc>
      </w:tr>
      <w:tr w:rsidR="0066543A" w:rsidRPr="00C727EE" w:rsidTr="00D201C3">
        <w:trPr>
          <w:trHeight w:val="27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ZTE</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vivo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125.3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Nokia</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InterDigital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r>
    </w:tbl>
    <w:p w:rsidR="0066543A" w:rsidRPr="00123B23" w:rsidRDefault="0066543A" w:rsidP="00DB7798">
      <w:pPr>
        <w:pStyle w:val="NO"/>
      </w:pPr>
      <w:r w:rsidRPr="00123B23">
        <w:t>Note:</w:t>
      </w:r>
      <w:r w:rsidR="00DB7798">
        <w:tab/>
      </w:r>
      <w:r w:rsidRPr="00123B23">
        <w:t>Sourcing companies Samsung and Vivo use max TRP 12 dBm and other companies use max TRP 23 dBm.</w:t>
      </w:r>
    </w:p>
    <w:p w:rsidR="0079527D" w:rsidRDefault="0079527D">
      <w:pPr>
        <w:spacing w:after="0"/>
        <w:rPr>
          <w:rFonts w:ascii="Arial" w:hAnsi="Arial"/>
          <w:sz w:val="36"/>
        </w:rPr>
      </w:pPr>
      <w:bookmarkStart w:id="1045" w:name="_Toc56714375"/>
      <w:bookmarkStart w:id="1046" w:name="_Toc57126642"/>
      <w:bookmarkStart w:id="1047" w:name="_Toc57126763"/>
      <w:bookmarkStart w:id="1048" w:name="_Toc57127710"/>
      <w:bookmarkStart w:id="1049" w:name="_Toc57127819"/>
      <w:bookmarkStart w:id="1050" w:name="_Toc57136519"/>
      <w:r>
        <w:br w:type="page"/>
      </w:r>
    </w:p>
    <w:p w:rsidR="0066543A" w:rsidRPr="00DB7798" w:rsidRDefault="0066543A" w:rsidP="0079527D">
      <w:pPr>
        <w:pStyle w:val="Heading9"/>
      </w:pPr>
      <w:bookmarkStart w:id="1051" w:name="_Toc57144869"/>
      <w:bookmarkStart w:id="1052" w:name="_Toc57144978"/>
      <w:r w:rsidRPr="00DB7798">
        <w:lastRenderedPageBreak/>
        <w:t>Annex D: System-level simulation evaluation results</w:t>
      </w:r>
      <w:bookmarkEnd w:id="1045"/>
      <w:bookmarkEnd w:id="1046"/>
      <w:bookmarkEnd w:id="1047"/>
      <w:bookmarkEnd w:id="1048"/>
      <w:bookmarkEnd w:id="1049"/>
      <w:bookmarkEnd w:id="1050"/>
      <w:bookmarkEnd w:id="1051"/>
      <w:bookmarkEnd w:id="1052"/>
    </w:p>
    <w:p w:rsidR="0066543A" w:rsidRDefault="0066543A" w:rsidP="0066543A">
      <w:pPr>
        <w:jc w:val="both"/>
      </w:pPr>
      <w:r w:rsidRPr="00F6629C">
        <w:t>Based on the latest available evaluation results i</w:t>
      </w:r>
      <w:r>
        <w:t>n [3]</w:t>
      </w:r>
      <w:r w:rsidRPr="00F6629C">
        <w:t xml:space="preserve">, the </w:t>
      </w:r>
      <w:r>
        <w:t>system-level simulation (</w:t>
      </w:r>
      <w:r w:rsidRPr="00F6629C">
        <w:t>SLS</w:t>
      </w:r>
      <w:r>
        <w:t>)</w:t>
      </w:r>
      <w:r w:rsidRPr="00F6629C">
        <w:t xml:space="preserve"> evaluation</w:t>
      </w:r>
      <w:r>
        <w:t>s</w:t>
      </w:r>
      <w:r w:rsidRPr="00F6629C">
        <w:t xml:space="preserve"> of</w:t>
      </w:r>
      <w:r>
        <w:t xml:space="preserve"> the impact of</w:t>
      </w:r>
      <w:r w:rsidRPr="00F6629C">
        <w:t xml:space="preserve"> complexity reduction </w:t>
      </w:r>
      <w:r w:rsidRPr="00A757EA">
        <w:t xml:space="preserve">and antenna inefficiency </w:t>
      </w:r>
      <w:r w:rsidRPr="00F6629C">
        <w:t xml:space="preserve">to network capacity are summarized in Table </w:t>
      </w:r>
      <w:r>
        <w:t>D</w:t>
      </w:r>
      <w:r w:rsidRPr="00F6629C">
        <w:t xml:space="preserve">-1 to </w:t>
      </w:r>
      <w:r>
        <w:t>D</w:t>
      </w:r>
      <w:r w:rsidRPr="00F6629C">
        <w:t>-25</w:t>
      </w:r>
      <w:r>
        <w:t>. Table D-1 lists a</w:t>
      </w:r>
      <w:r w:rsidRPr="00F6629C">
        <w:t>dditional evaluation assumptions for capacity and spectral efficiency evaluation</w:t>
      </w:r>
      <w:r>
        <w:t>. Results for burst traffic are summarized in Table D-2 – Table D-19, for various deployment scenarios (Urban at 2.6 GHz, Urban at 4 GHz, and Indoor at 28 GHz), various loads (low and medium), and various RedCap UE complexity reduction options (2 Rx branches and 1 Rx branch). Both downlink and uplink results are summarized. Additionally, results for full-buffer traffic are summarized in Table D-22 – Table D-25.</w:t>
      </w:r>
    </w:p>
    <w:p w:rsidR="0066543A" w:rsidRPr="00C3709F" w:rsidRDefault="0066543A" w:rsidP="00DB7798">
      <w:pPr>
        <w:pStyle w:val="TH"/>
      </w:pPr>
      <w:r w:rsidRPr="00C3709F">
        <w:t xml:space="preserve">Table </w:t>
      </w:r>
      <w:r>
        <w:t>D</w:t>
      </w:r>
      <w:r w:rsidRPr="00C3709F">
        <w:t>-1: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66543A" w:rsidRPr="00C3709F" w:rsidTr="00D201C3">
        <w:trPr>
          <w:trHeight w:val="225"/>
          <w:jc w:val="center"/>
        </w:trPr>
        <w:tc>
          <w:tcPr>
            <w:tcW w:w="1034" w:type="dxa"/>
            <w:noWrap/>
            <w:vAlign w:val="center"/>
          </w:tcPr>
          <w:p w:rsidR="0066543A" w:rsidRPr="00FC33CE" w:rsidRDefault="0066543A" w:rsidP="0079527D">
            <w:pPr>
              <w:spacing w:after="0"/>
              <w:jc w:val="center"/>
              <w:rPr>
                <w:rFonts w:eastAsia="Times New Roman"/>
                <w:color w:val="000000"/>
                <w:sz w:val="16"/>
                <w:szCs w:val="16"/>
                <w:lang w:eastAsia="zh-CN"/>
              </w:rPr>
            </w:pPr>
          </w:p>
        </w:tc>
        <w:tc>
          <w:tcPr>
            <w:tcW w:w="2370"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Traffic model</w:t>
            </w:r>
          </w:p>
        </w:tc>
        <w:tc>
          <w:tcPr>
            <w:tcW w:w="1299" w:type="dxa"/>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Scheduled BW</w:t>
            </w:r>
          </w:p>
        </w:tc>
        <w:tc>
          <w:tcPr>
            <w:tcW w:w="1530"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Modulation order</w:t>
            </w:r>
          </w:p>
        </w:tc>
        <w:tc>
          <w:tcPr>
            <w:tcW w:w="2072"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Options for UE modelling (Note)</w:t>
            </w:r>
          </w:p>
        </w:tc>
        <w:tc>
          <w:tcPr>
            <w:tcW w:w="1802"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Antenna efficiency loss for RedCap UE</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Source 1</w:t>
            </w:r>
          </w:p>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 3 (0.5MB payload every 200ms)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Option 1 </w:t>
            </w:r>
          </w:p>
        </w:tc>
        <w:tc>
          <w:tcPr>
            <w:tcW w:w="1802"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2 (Huawei)</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Pr="00D94194">
              <w:rPr>
                <w:rFonts w:ascii="Times New Roman" w:eastAsia="Times New Roman" w:hAnsi="Times New Roman"/>
                <w:color w:val="000000"/>
                <w:sz w:val="16"/>
                <w:szCs w:val="16"/>
                <w:lang w:eastAsia="zh-CN"/>
              </w:rPr>
              <w:t xml:space="preserve"> In each 20MHz frequency block within 100MHz bandwidth, p</w:t>
            </w:r>
            <w:r w:rsidRPr="00C3709F">
              <w:rPr>
                <w:rFonts w:ascii="Times New Roman" w:eastAsia="Times New Roman" w:hAnsi="Times New Roman"/>
                <w:color w:val="000000"/>
                <w:sz w:val="16"/>
                <w:szCs w:val="16"/>
                <w:lang w:eastAsia="zh-CN"/>
              </w:rPr>
              <w:t>acket size is 0.125 Mbytes for DL and 0.05 MB for UL and mean inter-arrival time is 200 ms</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D94194">
              <w:rPr>
                <w:rFonts w:ascii="Times New Roman" w:eastAsia="Times New Roman" w:hAnsi="Times New Roman"/>
                <w:color w:val="000000"/>
                <w:sz w:val="16"/>
                <w:szCs w:val="16"/>
                <w:lang w:eastAsia="zh-CN"/>
              </w:rPr>
              <w:t>100MHz system bandwidth comprises five frequency blocks of 20MHz. Scheduled within one frequency block</w:t>
            </w:r>
            <w:r w:rsidRPr="00C3709F">
              <w:rPr>
                <w:rFonts w:ascii="Times New Roman" w:eastAsia="Times New Roman" w:hAnsi="Times New Roman"/>
                <w:color w:val="000000"/>
                <w:sz w:val="16"/>
                <w:szCs w:val="16"/>
                <w:lang w:eastAsia="zh-CN"/>
              </w:rPr>
              <w:t xml:space="preserve"> for both eMBB UE and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 2 </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a total number of UEs per cell is 4 for low-loading and 8 for medium loading</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a total number of UEs per cells is 2 for low-loading and 4 for medium loading</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3 (vivo)</w:t>
            </w:r>
            <w:r w:rsidRPr="00C3709F">
              <w:rPr>
                <w:rFonts w:ascii="Times New Roman" w:eastAsia="Times New Roman" w:hAnsi="Times New Roman"/>
                <w:color w:val="000000"/>
                <w:sz w:val="16"/>
                <w:szCs w:val="16"/>
                <w:lang w:eastAsia="zh-CN"/>
              </w:rPr>
              <w:t xml:space="preserve"> </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(0.5MB payload every 200ms)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traffic (0.1 MB payload every 2s) for RedCap UE</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1</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8 eMBB UE and 0/3/8 RedCap UE based on ratios for low loading; 12 eMBB UE and 0/4/12 Re</w:t>
            </w:r>
            <w:r>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79527D"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3 eMBB UE and 0/1/3 RedCap UE based on ratios for low loading; 5 eMBB UE and 0/2/5 Re</w:t>
            </w:r>
            <w:r>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Source 4 (</w:t>
            </w:r>
            <w:r>
              <w:rPr>
                <w:rFonts w:ascii="Times New Roman" w:eastAsia="Times New Roman" w:hAnsi="Times New Roman"/>
                <w:color w:val="000000"/>
                <w:sz w:val="16"/>
                <w:szCs w:val="16"/>
                <w:lang w:eastAsia="zh-CN"/>
              </w:rPr>
              <w:t>MediaTek</w:t>
            </w:r>
            <w:r w:rsidRPr="00C3709F">
              <w:rPr>
                <w:rFonts w:ascii="Times New Roman" w:eastAsia="Times New Roman" w:hAnsi="Times New Roman"/>
                <w:color w:val="000000"/>
                <w:sz w:val="16"/>
                <w:szCs w:val="16"/>
                <w:lang w:eastAsia="zh-CN"/>
              </w:rPr>
              <w:t>)</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FTP model 3 for both eMBB and RedCap UEs. </w:t>
            </w: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Packet size is 0.5 Mbytes and mean inter-arrival time 200 ms</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p>
        </w:tc>
        <w:tc>
          <w:tcPr>
            <w:tcW w:w="1802"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5 (Qualcomm)</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eMBB UE (packet size is 0.5MB and the mean inter-arrival time changed with different RedCap UE ratios)</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2 with a total 8 UEs per cell for DL</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6 (Nokia)</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Pr="00030256">
              <w:rPr>
                <w:rFonts w:ascii="Times New Roman" w:eastAsia="Times New Roman" w:hAnsi="Times New Roman"/>
                <w:color w:val="000000"/>
                <w:sz w:val="16"/>
                <w:szCs w:val="16"/>
                <w:lang w:eastAsia="zh-CN"/>
              </w:rPr>
              <w:t xml:space="preserve"> (</w:t>
            </w:r>
            <w:r>
              <w:rPr>
                <w:rFonts w:ascii="Times New Roman" w:eastAsia="Times New Roman" w:hAnsi="Times New Roman"/>
                <w:color w:val="000000"/>
                <w:sz w:val="16"/>
                <w:szCs w:val="16"/>
                <w:lang w:eastAsia="zh-CN"/>
              </w:rPr>
              <w:t>p</w:t>
            </w:r>
            <w:r w:rsidRPr="00030256">
              <w:rPr>
                <w:rFonts w:ascii="Times New Roman" w:eastAsia="Times New Roman" w:hAnsi="Times New Roman"/>
                <w:color w:val="000000"/>
                <w:sz w:val="16"/>
                <w:szCs w:val="16"/>
                <w:lang w:eastAsia="zh-CN"/>
              </w:rPr>
              <w:t>acket size is fixed</w:t>
            </w:r>
            <w:r>
              <w:rPr>
                <w:rFonts w:ascii="Times New Roman" w:eastAsia="Times New Roman" w:hAnsi="Times New Roman"/>
                <w:color w:val="000000"/>
                <w:sz w:val="16"/>
                <w:szCs w:val="16"/>
                <w:lang w:eastAsia="zh-CN"/>
              </w:rPr>
              <w:t>,</w:t>
            </w:r>
            <w:r w:rsidRPr="00030256">
              <w:rPr>
                <w:rFonts w:ascii="Times New Roman" w:eastAsia="Times New Roman" w:hAnsi="Times New Roman"/>
                <w:color w:val="000000"/>
                <w:sz w:val="16"/>
                <w:szCs w:val="16"/>
                <w:lang w:eastAsia="zh-CN"/>
              </w:rPr>
              <w:t xml:space="preserve"> and packet arrival rate adapted to target RU)</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030256">
              <w:rPr>
                <w:rFonts w:ascii="Times New Roman" w:eastAsia="Times New Roman" w:hAnsi="Times New Roman"/>
                <w:color w:val="000000"/>
                <w:sz w:val="16"/>
                <w:szCs w:val="16"/>
                <w:lang w:eastAsia="zh-CN"/>
              </w:rPr>
              <w:t>Option 2 with an average of 10 UEs per cell including both RedCap and reference NR UEs. The number of RedCap UEs in the entire system is based on the agreed percentages.</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p>
        </w:tc>
      </w:tr>
      <w:tr w:rsidR="0066543A" w:rsidRPr="00C3709F" w:rsidTr="00D201C3">
        <w:trPr>
          <w:trHeight w:val="225"/>
          <w:jc w:val="center"/>
        </w:trPr>
        <w:tc>
          <w:tcPr>
            <w:tcW w:w="10107" w:type="dxa"/>
            <w:gridSpan w:val="6"/>
            <w:noWrap/>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Note: For burst traffic evaluation, the number of UEs including both eMBB and RedCap UEs can be based on the following options. </w:t>
            </w:r>
          </w:p>
          <w:p w:rsidR="0066543A" w:rsidRPr="00637181" w:rsidRDefault="00637181" w:rsidP="0079527D">
            <w:pPr>
              <w:pStyle w:val="B1"/>
              <w:spacing w:after="0"/>
              <w:rPr>
                <w:rFonts w:ascii="Times New Roman" w:hAnsi="Times New Roman"/>
                <w:sz w:val="16"/>
                <w:szCs w:val="16"/>
                <w:lang w:eastAsia="zh-CN"/>
              </w:rPr>
            </w:pPr>
            <w:r>
              <w:rPr>
                <w:lang w:eastAsia="zh-CN"/>
              </w:rPr>
              <w:t>-</w:t>
            </w:r>
            <w:r>
              <w:rPr>
                <w:lang w:eastAsia="zh-CN"/>
              </w:rPr>
              <w:tab/>
            </w:r>
            <w:r w:rsidR="0066543A" w:rsidRPr="00637181">
              <w:rPr>
                <w:rFonts w:ascii="Times New Roman" w:hAnsi="Times New Roman"/>
                <w:sz w:val="16"/>
                <w:szCs w:val="16"/>
                <w:lang w:eastAsia="zh-CN"/>
              </w:rPr>
              <w:t>Option 1: The number of UEs can be different for different RedCap UE ratios in the cell (e.g. using the target RU to determine the number of UEs for each RedCap UE ratio independently)</w:t>
            </w:r>
          </w:p>
          <w:p w:rsidR="0066543A" w:rsidRPr="005E1728" w:rsidRDefault="00637181" w:rsidP="0079527D">
            <w:pPr>
              <w:pStyle w:val="B1"/>
              <w:spacing w:after="0"/>
              <w:rPr>
                <w:lang w:eastAsia="zh-CN"/>
              </w:rPr>
            </w:pPr>
            <w:r w:rsidRPr="00637181">
              <w:rPr>
                <w:rFonts w:ascii="Times New Roman" w:hAnsi="Times New Roman"/>
                <w:sz w:val="16"/>
                <w:szCs w:val="16"/>
                <w:lang w:eastAsia="zh-CN"/>
              </w:rPr>
              <w:t>-</w:t>
            </w:r>
            <w:r w:rsidRPr="00637181">
              <w:rPr>
                <w:rFonts w:ascii="Times New Roman" w:hAnsi="Times New Roman"/>
                <w:sz w:val="16"/>
                <w:szCs w:val="16"/>
                <w:lang w:eastAsia="zh-CN"/>
              </w:rPr>
              <w:tab/>
            </w:r>
            <w:r w:rsidR="0066543A" w:rsidRPr="00637181">
              <w:rPr>
                <w:rFonts w:ascii="Times New Roman" w:hAnsi="Times New Roman"/>
                <w:sz w:val="16"/>
                <w:szCs w:val="16"/>
                <w:lang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rsidR="0066543A" w:rsidRPr="00C3709F" w:rsidRDefault="0066543A" w:rsidP="00DB7798"/>
    <w:p w:rsidR="0066543A" w:rsidRPr="00C3709F" w:rsidRDefault="0066543A" w:rsidP="00DB7798">
      <w:pPr>
        <w:pStyle w:val="TH"/>
        <w:rPr>
          <w:bCs/>
        </w:rPr>
      </w:pPr>
      <w:r w:rsidRPr="00547EBE">
        <w:t xml:space="preserve">Table </w:t>
      </w:r>
      <w:r>
        <w:t>D</w:t>
      </w:r>
      <w:r w:rsidRPr="00547EBE">
        <w:t>-2: Downlink capac</w:t>
      </w:r>
      <w:r w:rsidRPr="0088404D">
        <w:t xml:space="preserve">ity </w:t>
      </w:r>
      <w:r w:rsidRPr="00547EBE">
        <w:t>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66543A" w:rsidRPr="00C3709F" w:rsidTr="0066543A">
        <w:trPr>
          <w:trHeight w:val="225"/>
          <w:jc w:val="center"/>
        </w:trPr>
        <w:tc>
          <w:tcPr>
            <w:tcW w:w="10522" w:type="dxa"/>
            <w:gridSpan w:val="14"/>
            <w:shd w:val="clear" w:color="auto" w:fill="E2EFD9"/>
            <w:noWrap/>
            <w:vAlign w:val="center"/>
          </w:tcPr>
          <w:p w:rsidR="0066543A" w:rsidRPr="00C3709F" w:rsidRDefault="0066543A" w:rsidP="00D201C3">
            <w:pPr>
              <w:spacing w:after="0"/>
              <w:jc w:val="center"/>
              <w:rPr>
                <w:rFonts w:ascii="Times New Roman" w:eastAsia="Times New Roman" w:hAnsi="Times New Roman"/>
                <w:b/>
                <w:bCs/>
                <w:color w:val="000000"/>
                <w:sz w:val="16"/>
                <w:szCs w:val="16"/>
                <w:lang w:eastAsia="zh-CN"/>
              </w:rPr>
            </w:pPr>
            <w:r w:rsidRPr="00C3709F">
              <w:rPr>
                <w:rFonts w:ascii="Times New Roman" w:eastAsia="Times New Roman" w:hAnsi="Times New Roman"/>
                <w:b/>
                <w:bCs/>
                <w:color w:val="000000"/>
                <w:sz w:val="16"/>
                <w:szCs w:val="16"/>
                <w:lang w:eastAsia="zh-CN"/>
              </w:rPr>
              <w:t>2.6GHz, DL, 2Rx RedCap, low loading (RU&lt;30%)</w:t>
            </w:r>
          </w:p>
        </w:tc>
      </w:tr>
      <w:tr w:rsidR="0066543A" w:rsidRPr="006415C7" w:rsidTr="00D201C3">
        <w:trPr>
          <w:trHeight w:val="225"/>
          <w:jc w:val="center"/>
        </w:trPr>
        <w:tc>
          <w:tcPr>
            <w:tcW w:w="102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3355" w:type="dxa"/>
            <w:gridSpan w:val="4"/>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 UPT (Mbps)</w:t>
            </w:r>
          </w:p>
        </w:tc>
        <w:tc>
          <w:tcPr>
            <w:tcW w:w="2798" w:type="dxa"/>
            <w:gridSpan w:val="4"/>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 UPT (Mbps)</w:t>
            </w:r>
          </w:p>
        </w:tc>
        <w:tc>
          <w:tcPr>
            <w:tcW w:w="2304" w:type="dxa"/>
            <w:gridSpan w:val="4"/>
            <w:noWrap/>
            <w:vAlign w:val="center"/>
          </w:tcPr>
          <w:p w:rsidR="0066543A" w:rsidRPr="00C3709F" w:rsidRDefault="0066543A" w:rsidP="00D201C3">
            <w:pPr>
              <w:spacing w:after="0"/>
              <w:jc w:val="center"/>
              <w:rPr>
                <w:rFonts w:ascii="Times New Roman" w:eastAsia="Times New Roman" w:hAnsi="Times New Roman"/>
                <w:color w:val="000000"/>
                <w:sz w:val="16"/>
                <w:szCs w:val="16"/>
                <w:lang w:val="fr-FR" w:eastAsia="zh-CN"/>
              </w:rPr>
            </w:pPr>
            <w:r w:rsidRPr="00C3709F">
              <w:rPr>
                <w:rFonts w:ascii="Times New Roman" w:eastAsia="Times New Roman" w:hAnsi="Times New Roman"/>
                <w:color w:val="000000"/>
                <w:sz w:val="16"/>
                <w:szCs w:val="16"/>
                <w:lang w:val="fr-FR" w:eastAsia="zh-CN"/>
              </w:rPr>
              <w:t>Cell avg. SE (bps/Hz)</w:t>
            </w:r>
          </w:p>
        </w:tc>
      </w:tr>
      <w:tr w:rsidR="0066543A" w:rsidRPr="00C3709F" w:rsidTr="00D201C3">
        <w:trPr>
          <w:trHeight w:val="225"/>
          <w:jc w:val="center"/>
        </w:trPr>
        <w:tc>
          <w:tcPr>
            <w:tcW w:w="102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val="fr-FR"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RedCap UE ratio</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r>
      <w:tr w:rsidR="0066543A" w:rsidRPr="00C3709F" w:rsidTr="0066543A">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636.00 </w:t>
            </w:r>
          </w:p>
        </w:tc>
        <w:tc>
          <w:tcPr>
            <w:tcW w:w="80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630.00 </w:t>
            </w:r>
          </w:p>
        </w:tc>
        <w:tc>
          <w:tcPr>
            <w:tcW w:w="759"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315.00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313.00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86.00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85.00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625.00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306.00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272.00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66543A" w:rsidRPr="00C3709F" w:rsidTr="00D201C3">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Huawei</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58.82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39.22 </w:t>
            </w:r>
          </w:p>
        </w:tc>
        <w:tc>
          <w:tcPr>
            <w:tcW w:w="759"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21.98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16.95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4.87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29.41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30.77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10.93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9.09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3.20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50.41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35.72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19.22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14.02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5.44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66543A" w:rsidRPr="00C3709F" w:rsidTr="0066543A">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vivo</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470.23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465.56 </w:t>
            </w:r>
          </w:p>
        </w:tc>
        <w:tc>
          <w:tcPr>
            <w:tcW w:w="759" w:type="dxa"/>
            <w:shd w:val="clear" w:color="auto" w:fill="E7E6E6"/>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162.74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164.62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66543A" w:rsidRPr="00C3709F"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39.00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38.13 </w:t>
            </w:r>
          </w:p>
        </w:tc>
        <w:tc>
          <w:tcPr>
            <w:tcW w:w="759" w:type="dxa"/>
            <w:shd w:val="clear" w:color="auto" w:fill="E7E6E6"/>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16.03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15.34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2.64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2.61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66543A" w:rsidRPr="00C3709F"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456.49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431.54 </w:t>
            </w:r>
          </w:p>
        </w:tc>
        <w:tc>
          <w:tcPr>
            <w:tcW w:w="759" w:type="dxa"/>
            <w:shd w:val="clear" w:color="auto" w:fill="E7E6E6"/>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98.10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37.44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5.45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5.37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66543A" w:rsidRPr="00F6629C" w:rsidTr="0066543A">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Pr>
                <w:rFonts w:ascii="Times New Roman" w:eastAsia="Times New Roman" w:hAnsi="Times New Roman"/>
                <w:color w:val="000000"/>
                <w:sz w:val="16"/>
                <w:szCs w:val="16"/>
                <w:lang w:eastAsia="zh-CN"/>
              </w:rPr>
              <w:t>MediaTek</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F6629C"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66543A" w:rsidRPr="00F6629C"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66543A" w:rsidRPr="00C3709F" w:rsidTr="00D201C3">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Qualcomm</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176.74 </w:t>
            </w:r>
          </w:p>
        </w:tc>
        <w:tc>
          <w:tcPr>
            <w:tcW w:w="80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204.66 </w:t>
            </w:r>
          </w:p>
        </w:tc>
        <w:tc>
          <w:tcPr>
            <w:tcW w:w="759"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67.20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87.43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9.22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9.70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46.72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43.41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2.14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6.75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5.19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134.86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84.85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14.64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7.44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66543A" w:rsidRPr="00C3709F" w:rsidTr="00D201C3">
        <w:trPr>
          <w:trHeight w:val="225"/>
          <w:jc w:val="center"/>
        </w:trPr>
        <w:tc>
          <w:tcPr>
            <w:tcW w:w="1020" w:type="dxa"/>
            <w:vMerge w:val="restart"/>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Nokia</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447.58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569.93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219.51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311.09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6.43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21.52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52.06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19.81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1.32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377.15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133.94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26.79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4.42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bl>
    <w:p w:rsidR="0066543A" w:rsidRPr="00C3709F" w:rsidRDefault="0066543A" w:rsidP="00DB7798"/>
    <w:p w:rsidR="0066543A" w:rsidRPr="00C3709F" w:rsidRDefault="0066543A" w:rsidP="00DB7798">
      <w:pPr>
        <w:pStyle w:val="TH"/>
        <w:rPr>
          <w:bCs/>
        </w:rPr>
      </w:pPr>
      <w:r w:rsidRPr="00547EBE">
        <w:t xml:space="preserve">Table </w:t>
      </w:r>
      <w:r>
        <w:t>D</w:t>
      </w:r>
      <w:r w:rsidRPr="00547EBE">
        <w:t>-3: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66543A" w:rsidRPr="00C3709F" w:rsidTr="00D201C3">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1Rx RedCap, low loading (RU&lt;30%)</w:t>
            </w:r>
          </w:p>
        </w:tc>
      </w:tr>
      <w:tr w:rsidR="0066543A" w:rsidRPr="006415C7" w:rsidTr="00D201C3">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 </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 </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 </w:t>
            </w:r>
          </w:p>
        </w:tc>
      </w:tr>
      <w:tr w:rsidR="0066543A" w:rsidRPr="00C3709F" w:rsidTr="00D201C3">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 </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t xml:space="preserve">Table </w:t>
      </w:r>
      <w:r>
        <w:t>D</w:t>
      </w:r>
      <w:r w:rsidRPr="0088404D">
        <w:t>-4: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66543A" w:rsidRPr="00C3709F" w:rsidTr="00D201C3">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2Rx RedCap, medium loading (30%&lt;RU&lt;50%)</w:t>
            </w:r>
          </w:p>
        </w:tc>
      </w:tr>
      <w:tr w:rsidR="0066543A" w:rsidRPr="006415C7"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lastRenderedPageBreak/>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3.58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3.58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407.42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413.37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190.68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193.98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18.92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18.15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 </w:t>
            </w:r>
          </w:p>
        </w:tc>
      </w:tr>
      <w:tr w:rsidR="0066543A" w:rsidRPr="00C3709F" w:rsidTr="00D201C3">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330.63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106.32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7.50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3.77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3.91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3.03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66543A" w:rsidRPr="00C3709F" w:rsidTr="00D201C3">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1Rx RedCap, medium loading (30%&lt;RU&lt;50%)</w:t>
            </w:r>
          </w:p>
        </w:tc>
      </w:tr>
      <w:tr w:rsidR="0066543A" w:rsidRPr="006415C7"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1.29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-6: Uplink capacity evaluation for burst traffic (2.6GHz, low loading)</w:t>
      </w:r>
    </w:p>
    <w:tbl>
      <w:tblPr>
        <w:tblW w:w="10093" w:type="dxa"/>
        <w:tblLook w:val="04A0" w:firstRow="1" w:lastRow="0" w:firstColumn="1" w:lastColumn="0" w:noHBand="0" w:noVBand="1"/>
      </w:tblPr>
      <w:tblGrid>
        <w:gridCol w:w="874"/>
        <w:gridCol w:w="1132"/>
        <w:gridCol w:w="847"/>
        <w:gridCol w:w="680"/>
        <w:gridCol w:w="680"/>
        <w:gridCol w:w="847"/>
        <w:gridCol w:w="656"/>
        <w:gridCol w:w="656"/>
        <w:gridCol w:w="656"/>
        <w:gridCol w:w="590"/>
        <w:gridCol w:w="576"/>
        <w:gridCol w:w="789"/>
        <w:gridCol w:w="789"/>
        <w:gridCol w:w="592"/>
      </w:tblGrid>
      <w:tr w:rsidR="0066543A" w:rsidRPr="00C3709F" w:rsidTr="00D201C3">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UL, low loading (RU&lt;30%)</w:t>
            </w:r>
          </w:p>
        </w:tc>
      </w:tr>
      <w:tr w:rsidR="0066543A" w:rsidRPr="006415C7"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F6629C" w:rsidTr="0066543A">
        <w:trPr>
          <w:trHeight w:val="289"/>
        </w:trPr>
        <w:tc>
          <w:tcPr>
            <w:tcW w:w="843" w:type="dxa"/>
            <w:vMerge w:val="restart"/>
            <w:tcBorders>
              <w:top w:val="nil"/>
              <w:left w:val="single" w:sz="4" w:space="0" w:color="auto"/>
              <w:right w:val="single" w:sz="4" w:space="0" w:color="auto"/>
            </w:tcBorders>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F6629C" w:rsidTr="0066543A">
        <w:trPr>
          <w:trHeight w:val="289"/>
        </w:trPr>
        <w:tc>
          <w:tcPr>
            <w:tcW w:w="843" w:type="dxa"/>
            <w:vMerge/>
            <w:tcBorders>
              <w:left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F6629C" w:rsidTr="0066543A">
        <w:trPr>
          <w:trHeight w:val="289"/>
        </w:trPr>
        <w:tc>
          <w:tcPr>
            <w:tcW w:w="843" w:type="dxa"/>
            <w:vMerge/>
            <w:tcBorders>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-7: Uplink capacity evaluation for burst traffic (2.6GHz, medium loading)</w:t>
      </w:r>
    </w:p>
    <w:tbl>
      <w:tblPr>
        <w:tblW w:w="10093" w:type="dxa"/>
        <w:tblLook w:val="04A0" w:firstRow="1" w:lastRow="0" w:firstColumn="1" w:lastColumn="0" w:noHBand="0" w:noVBand="1"/>
      </w:tblPr>
      <w:tblGrid>
        <w:gridCol w:w="874"/>
        <w:gridCol w:w="1132"/>
        <w:gridCol w:w="847"/>
        <w:gridCol w:w="680"/>
        <w:gridCol w:w="680"/>
        <w:gridCol w:w="847"/>
        <w:gridCol w:w="656"/>
        <w:gridCol w:w="656"/>
        <w:gridCol w:w="656"/>
        <w:gridCol w:w="590"/>
        <w:gridCol w:w="576"/>
        <w:gridCol w:w="789"/>
        <w:gridCol w:w="789"/>
        <w:gridCol w:w="592"/>
      </w:tblGrid>
      <w:tr w:rsidR="0066543A" w:rsidRPr="00C3709F" w:rsidTr="00D201C3">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UL, medium loading (30%&lt;RU&lt;50%)</w:t>
            </w:r>
          </w:p>
        </w:tc>
      </w:tr>
      <w:tr w:rsidR="0066543A" w:rsidRPr="006415C7"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F6629C" w:rsidTr="0066543A">
        <w:trPr>
          <w:trHeight w:val="289"/>
        </w:trPr>
        <w:tc>
          <w:tcPr>
            <w:tcW w:w="843" w:type="dxa"/>
            <w:vMerge w:val="restart"/>
            <w:tcBorders>
              <w:top w:val="nil"/>
              <w:left w:val="single" w:sz="4" w:space="0" w:color="auto"/>
              <w:right w:val="single" w:sz="4" w:space="0" w:color="auto"/>
            </w:tcBorders>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F6629C" w:rsidTr="0066543A">
        <w:trPr>
          <w:trHeight w:val="289"/>
        </w:trPr>
        <w:tc>
          <w:tcPr>
            <w:tcW w:w="843" w:type="dxa"/>
            <w:vMerge/>
            <w:tcBorders>
              <w:left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F6629C" w:rsidTr="0066543A">
        <w:trPr>
          <w:trHeight w:val="289"/>
        </w:trPr>
        <w:tc>
          <w:tcPr>
            <w:tcW w:w="843" w:type="dxa"/>
            <w:vMerge/>
            <w:tcBorders>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66543A" w:rsidRPr="00C3709F" w:rsidTr="00D201C3">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2Rx RedCap, low loading (RU&lt;30%)</w:t>
            </w:r>
          </w:p>
        </w:tc>
      </w:tr>
      <w:tr w:rsidR="0066543A" w:rsidRPr="006415C7" w:rsidTr="00D201C3">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2.30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2.30 </w:t>
            </w:r>
          </w:p>
        </w:tc>
      </w:tr>
      <w:tr w:rsidR="0066543A" w:rsidRPr="00C3709F" w:rsidTr="00D201C3">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r>
      <w:tr w:rsidR="0066543A" w:rsidRPr="00C3709F" w:rsidTr="00D201C3">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66543A" w:rsidRPr="00C3709F" w:rsidTr="00D201C3">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1Rx RedCap, low loading (RU&lt;30%)</w:t>
            </w:r>
          </w:p>
        </w:tc>
      </w:tr>
      <w:tr w:rsidR="0066543A" w:rsidRPr="006415C7"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66543A" w:rsidRPr="00C3709F" w:rsidTr="00D201C3">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2Rx RedCap, medium loading (30%&lt;RU&lt;50%)</w:t>
            </w:r>
          </w:p>
        </w:tc>
      </w:tr>
      <w:tr w:rsidR="0066543A" w:rsidRPr="00CD0E33"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66543A" w:rsidRPr="00C3709F" w:rsidTr="00D201C3">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1Rx RedCap, medium loading (30%&lt;RU&lt;50%)</w:t>
            </w:r>
          </w:p>
        </w:tc>
      </w:tr>
      <w:tr w:rsidR="0066543A" w:rsidRPr="00CD0E33" w:rsidTr="00D201C3">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 </w:t>
            </w:r>
          </w:p>
        </w:tc>
      </w:tr>
      <w:tr w:rsidR="0066543A" w:rsidRPr="00C3709F" w:rsidTr="00D201C3">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lastRenderedPageBreak/>
              <w:t>Huawei</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 </w:t>
            </w:r>
          </w:p>
        </w:tc>
      </w:tr>
      <w:tr w:rsidR="0066543A" w:rsidRPr="00C3709F" w:rsidTr="00D201C3">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t xml:space="preserve">Table </w:t>
      </w:r>
      <w:r>
        <w:t>D</w:t>
      </w:r>
      <w:r w:rsidRPr="0088404D">
        <w:t>-12: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66543A" w:rsidRPr="00C3709F" w:rsidTr="00D201C3">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UL, low loading (RU&lt;30%)</w:t>
            </w:r>
          </w:p>
        </w:tc>
      </w:tr>
      <w:tr w:rsidR="0066543A" w:rsidRPr="00CD0E33" w:rsidTr="00D201C3">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0.78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0.78 </w:t>
            </w:r>
          </w:p>
        </w:tc>
      </w:tr>
      <w:tr w:rsidR="0066543A" w:rsidRPr="00C3709F" w:rsidTr="00D201C3">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t xml:space="preserve">Table </w:t>
      </w:r>
      <w:r>
        <w:t>D</w:t>
      </w:r>
      <w:r w:rsidRPr="0088404D">
        <w:t>-13: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66543A" w:rsidRPr="00C3709F" w:rsidTr="00D201C3">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UL, medium loading (30%&lt;RU&lt;50%)</w:t>
            </w:r>
          </w:p>
        </w:tc>
      </w:tr>
      <w:tr w:rsidR="0066543A" w:rsidRPr="00CD0E33"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lastRenderedPageBreak/>
        <w:t xml:space="preserve">Table </w:t>
      </w:r>
      <w:r>
        <w:t>D</w:t>
      </w:r>
      <w:r w:rsidRPr="0088404D">
        <w:t>-14: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66543A" w:rsidRPr="00C3709F" w:rsidTr="00D201C3">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2Rx RedCap, low loading (RU&lt;30%)</w:t>
            </w:r>
          </w:p>
        </w:tc>
      </w:tr>
      <w:tr w:rsidR="0066543A" w:rsidRPr="00CD0E33" w:rsidTr="00D201C3">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r>
      <w:tr w:rsidR="0066543A" w:rsidRPr="00C3709F" w:rsidTr="00D201C3">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 </w:t>
            </w:r>
          </w:p>
        </w:tc>
      </w:tr>
      <w:tr w:rsidR="0066543A" w:rsidRPr="00C3709F" w:rsidTr="00D201C3">
        <w:trPr>
          <w:trHeight w:val="225"/>
        </w:trPr>
        <w:tc>
          <w:tcPr>
            <w:tcW w:w="985"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 </w:t>
            </w:r>
          </w:p>
        </w:tc>
      </w:tr>
      <w:tr w:rsidR="0066543A" w:rsidRPr="00C3709F" w:rsidTr="00D201C3">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66543A" w:rsidRPr="00C3709F" w:rsidTr="00D201C3">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1Rx RedCap, low loading (RU&lt;30%)</w:t>
            </w:r>
          </w:p>
        </w:tc>
      </w:tr>
      <w:tr w:rsidR="0066543A" w:rsidRPr="00CD0E33" w:rsidTr="00D201C3">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16"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2.2</w:t>
            </w:r>
          </w:p>
        </w:tc>
      </w:tr>
      <w:tr w:rsidR="0066543A" w:rsidRPr="00C3709F" w:rsidTr="00D201C3">
        <w:trPr>
          <w:trHeight w:val="225"/>
        </w:trPr>
        <w:tc>
          <w:tcPr>
            <w:tcW w:w="916"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2.2</w:t>
            </w:r>
          </w:p>
        </w:tc>
      </w:tr>
      <w:tr w:rsidR="0066543A" w:rsidRPr="00F6629C" w:rsidTr="00D201C3">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F6629C" w:rsidTr="00D201C3">
        <w:trPr>
          <w:trHeight w:val="225"/>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 </w:t>
            </w:r>
          </w:p>
        </w:tc>
      </w:tr>
      <w:tr w:rsidR="0066543A" w:rsidRPr="00F6629C" w:rsidTr="00D201C3">
        <w:trPr>
          <w:trHeight w:val="225"/>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66543A" w:rsidRPr="00C3709F" w:rsidTr="00D201C3">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2Rx RedCap, medium loading (30%&lt;RU&lt;50%)</w:t>
            </w:r>
          </w:p>
        </w:tc>
      </w:tr>
      <w:tr w:rsidR="0066543A" w:rsidRPr="00CD0E33"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r>
      <w:tr w:rsidR="0066543A" w:rsidRPr="00C3709F" w:rsidTr="00D201C3">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2.60 </w:t>
            </w:r>
          </w:p>
        </w:tc>
      </w:tr>
      <w:tr w:rsidR="0066543A" w:rsidRPr="00C3709F" w:rsidTr="00D201C3">
        <w:trPr>
          <w:trHeight w:val="225"/>
        </w:trPr>
        <w:tc>
          <w:tcPr>
            <w:tcW w:w="92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66543A" w:rsidRPr="00C3709F" w:rsidTr="00D201C3">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1Rx RedCap, medium loading (30%&lt;RU&lt;50%)</w:t>
            </w:r>
          </w:p>
        </w:tc>
      </w:tr>
      <w:tr w:rsidR="0066543A" w:rsidRPr="00CD0E33" w:rsidTr="00D201C3">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8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88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88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 </w:t>
            </w:r>
          </w:p>
        </w:tc>
      </w:tr>
      <w:tr w:rsidR="0066543A" w:rsidRPr="00C3709F" w:rsidTr="00D201C3">
        <w:trPr>
          <w:trHeight w:val="225"/>
        </w:trPr>
        <w:tc>
          <w:tcPr>
            <w:tcW w:w="88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66543A" w:rsidRPr="00C3709F" w:rsidTr="00D201C3">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UL, low loading (RU&lt;30%)</w:t>
            </w:r>
          </w:p>
        </w:tc>
      </w:tr>
      <w:tr w:rsidR="0066543A" w:rsidRPr="00CD0E33" w:rsidTr="00D201C3">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66543A">
        <w:trPr>
          <w:trHeight w:val="289"/>
        </w:trPr>
        <w:tc>
          <w:tcPr>
            <w:tcW w:w="893" w:type="dxa"/>
            <w:vMerge w:val="restart"/>
            <w:tcBorders>
              <w:top w:val="nil"/>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rFonts w:eastAsia="DengXian"/>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893" w:type="dxa"/>
            <w:vMerge/>
            <w:tcBorders>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 </w:t>
            </w:r>
          </w:p>
        </w:tc>
      </w:tr>
      <w:tr w:rsidR="0066543A" w:rsidRPr="00C3709F" w:rsidTr="00D201C3">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 </w:t>
            </w:r>
          </w:p>
        </w:tc>
      </w:tr>
      <w:tr w:rsidR="0066543A" w:rsidRPr="00C3709F" w:rsidTr="0066543A">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rFonts w:eastAsia="DengXian"/>
                <w:color w:val="000000"/>
                <w:sz w:val="16"/>
                <w:szCs w:val="16"/>
              </w:rPr>
              <w:t>MediaTek</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89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66543A">
        <w:trPr>
          <w:trHeight w:val="289"/>
        </w:trPr>
        <w:tc>
          <w:tcPr>
            <w:tcW w:w="89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66543A" w:rsidRPr="00C3709F" w:rsidTr="00D201C3">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UL, medium loading (30%&lt;RU&lt;50%)</w:t>
            </w:r>
          </w:p>
        </w:tc>
      </w:tr>
      <w:tr w:rsidR="0066543A" w:rsidRPr="00CD0E33" w:rsidTr="00D201C3">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66543A">
        <w:trPr>
          <w:trHeight w:val="289"/>
        </w:trPr>
        <w:tc>
          <w:tcPr>
            <w:tcW w:w="913" w:type="dxa"/>
            <w:vMerge w:val="restart"/>
            <w:tcBorders>
              <w:top w:val="nil"/>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rFonts w:eastAsia="DengXian"/>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913" w:type="dxa"/>
            <w:vMerge/>
            <w:tcBorders>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r>
      <w:tr w:rsidR="0066543A" w:rsidRPr="00C3709F" w:rsidTr="00D201C3">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r>
      <w:tr w:rsidR="0066543A" w:rsidRPr="00C3709F" w:rsidTr="0066543A">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rFonts w:eastAsia="DengXian"/>
                <w:color w:val="000000"/>
                <w:sz w:val="16"/>
                <w:szCs w:val="16"/>
              </w:rPr>
              <w:t>MediaTek</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91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66543A">
        <w:trPr>
          <w:trHeight w:val="289"/>
        </w:trPr>
        <w:tc>
          <w:tcPr>
            <w:tcW w:w="91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bl>
    <w:p w:rsidR="0066543A" w:rsidRPr="00C3709F" w:rsidRDefault="0066543A" w:rsidP="0066543A">
      <w:pPr>
        <w:pStyle w:val="BodyText"/>
        <w:rPr>
          <w:rFonts w:ascii="Times New Roman" w:hAnsi="Times New Roman"/>
          <w:b w:val="0"/>
          <w:bCs/>
          <w:sz w:val="16"/>
          <w:szCs w:val="16"/>
        </w:rPr>
      </w:pPr>
    </w:p>
    <w:p w:rsidR="0066543A" w:rsidRPr="00C3709F" w:rsidRDefault="0066543A" w:rsidP="00DB7798">
      <w:pPr>
        <w:pStyle w:val="TH"/>
        <w:rPr>
          <w:bCs/>
        </w:rPr>
      </w:pPr>
      <w:r w:rsidRPr="00547EBE">
        <w:t xml:space="preserve">Table </w:t>
      </w:r>
      <w:r>
        <w:t>D</w:t>
      </w:r>
      <w:r w:rsidRPr="00547EBE">
        <w:t>-20: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2Rx RedCap, full buffer, total 10 UEs/cell</w:t>
            </w:r>
          </w:p>
        </w:tc>
      </w:tr>
      <w:tr w:rsidR="0066543A" w:rsidRPr="00CD0E33"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10.50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10.50 </w:t>
            </w:r>
          </w:p>
        </w:tc>
      </w:tr>
      <w:tr w:rsidR="0066543A" w:rsidRPr="00C3709F" w:rsidTr="00D201C3">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2.84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2.84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 GHz, DL, 1Rx RedCap, full buffer, total 10 UEs/cell</w:t>
            </w:r>
          </w:p>
        </w:tc>
      </w:tr>
      <w:tr w:rsidR="0066543A" w:rsidRPr="00CD0E33"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7.87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7.87 </w:t>
            </w:r>
          </w:p>
        </w:tc>
      </w:tr>
      <w:tr w:rsidR="0066543A" w:rsidRPr="00C3709F" w:rsidTr="00D201C3">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 GHz, UL, full buffer, total 10 UEs/cell</w:t>
            </w:r>
          </w:p>
        </w:tc>
      </w:tr>
      <w:tr w:rsidR="0066543A" w:rsidRPr="00CD0E33"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1.54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1.54 </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1.79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2Rx RedCap, full buffer, total 10 UEs/cell</w:t>
            </w:r>
          </w:p>
        </w:tc>
      </w:tr>
      <w:tr w:rsidR="0066543A" w:rsidRPr="00CD0E33"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9.68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9.68 </w:t>
            </w:r>
          </w:p>
        </w:tc>
      </w:tr>
      <w:tr w:rsidR="0066543A" w:rsidRPr="00C3709F" w:rsidTr="00D201C3">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2.89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1Rx RedCap, full buffer, total 10 UEs/cell</w:t>
            </w:r>
          </w:p>
        </w:tc>
      </w:tr>
      <w:tr w:rsidR="0066543A" w:rsidRPr="00CD0E33"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7.14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7.14 </w:t>
            </w:r>
          </w:p>
        </w:tc>
      </w:tr>
      <w:tr w:rsidR="0066543A" w:rsidRPr="00C3709F" w:rsidTr="00D201C3">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bl>
    <w:p w:rsidR="0066543A" w:rsidRPr="00C3709F" w:rsidRDefault="0066543A" w:rsidP="0066543A">
      <w:pPr>
        <w:pStyle w:val="BodyText"/>
        <w:jc w:val="center"/>
        <w:rPr>
          <w:rFonts w:ascii="Times New Roman" w:hAnsi="Times New Roman"/>
          <w:b w:val="0"/>
          <w:bCs/>
          <w:sz w:val="16"/>
          <w:szCs w:val="16"/>
        </w:rPr>
      </w:pPr>
    </w:p>
    <w:p w:rsidR="0066543A" w:rsidRPr="00C3709F" w:rsidRDefault="0066543A" w:rsidP="00DB7798">
      <w:pPr>
        <w:pStyle w:val="TH"/>
        <w:rPr>
          <w:bCs/>
        </w:rPr>
      </w:pPr>
      <w:r w:rsidRPr="00547EBE">
        <w:t xml:space="preserve">Table </w:t>
      </w:r>
      <w:r>
        <w:t>D</w:t>
      </w:r>
      <w:r w:rsidRPr="00547EBE">
        <w:t>-25: Uplink capacity evaluation for full buffer traffi</w:t>
      </w:r>
      <w:r w:rsidRPr="0088404D">
        <w:t>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UL, full buffer, total 10 UEs/cell</w:t>
            </w:r>
          </w:p>
        </w:tc>
      </w:tr>
      <w:tr w:rsidR="0066543A" w:rsidRPr="00CD0E33"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1.47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1.47 </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1.75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1.75 </w:t>
            </w:r>
          </w:p>
        </w:tc>
      </w:tr>
    </w:tbl>
    <w:p w:rsidR="0066543A" w:rsidRPr="003F5AF0" w:rsidRDefault="0066543A" w:rsidP="0066543A">
      <w:pPr>
        <w:rPr>
          <w:color w:val="A6A6A6"/>
        </w:rPr>
      </w:pPr>
    </w:p>
    <w:p w:rsidR="0066543A" w:rsidRDefault="0066543A" w:rsidP="0079527D">
      <w:pPr>
        <w:pStyle w:val="Heading9"/>
      </w:pPr>
      <w:r w:rsidRPr="00DB7798">
        <w:br w:type="page"/>
      </w:r>
      <w:bookmarkStart w:id="1053" w:name="_Toc40356635"/>
      <w:bookmarkStart w:id="1054" w:name="_Toc51768617"/>
      <w:bookmarkStart w:id="1055" w:name="_Toc51771124"/>
      <w:bookmarkStart w:id="1056" w:name="_Toc56714376"/>
      <w:bookmarkStart w:id="1057" w:name="_Toc57126643"/>
      <w:bookmarkStart w:id="1058" w:name="_Toc57126764"/>
      <w:bookmarkStart w:id="1059" w:name="_Toc57127711"/>
      <w:bookmarkStart w:id="1060" w:name="_Toc57127820"/>
      <w:bookmarkStart w:id="1061" w:name="_Toc57136520"/>
      <w:bookmarkStart w:id="1062" w:name="_Toc57144870"/>
      <w:bookmarkStart w:id="1063" w:name="_Toc57144979"/>
      <w:r w:rsidRPr="00DB7798">
        <w:lastRenderedPageBreak/>
        <w:t>Annex E: Change history</w:t>
      </w:r>
      <w:bookmarkEnd w:id="1053"/>
      <w:bookmarkEnd w:id="1054"/>
      <w:bookmarkEnd w:id="1055"/>
      <w:bookmarkEnd w:id="1056"/>
      <w:bookmarkEnd w:id="1057"/>
      <w:bookmarkEnd w:id="1058"/>
      <w:bookmarkEnd w:id="1059"/>
      <w:bookmarkEnd w:id="1060"/>
      <w:bookmarkEnd w:id="1061"/>
      <w:bookmarkEnd w:id="1062"/>
      <w:bookmarkEnd w:id="1063"/>
    </w:p>
    <w:p w:rsidR="00DB7798" w:rsidRPr="00DB7798" w:rsidRDefault="00DB7798" w:rsidP="00DB77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66543A" w:rsidRPr="000E647A" w:rsidTr="00D201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66543A" w:rsidRPr="000E647A" w:rsidRDefault="0066543A" w:rsidP="00D201C3">
            <w:pPr>
              <w:pStyle w:val="TAL"/>
              <w:jc w:val="center"/>
              <w:rPr>
                <w:b/>
                <w:sz w:val="16"/>
              </w:rPr>
            </w:pPr>
            <w:bookmarkStart w:id="1064" w:name="historyclause"/>
            <w:bookmarkEnd w:id="1064"/>
            <w:r w:rsidRPr="000E647A">
              <w:rPr>
                <w:b/>
              </w:rPr>
              <w:t>Change history</w:t>
            </w:r>
          </w:p>
        </w:tc>
      </w:tr>
      <w:tr w:rsidR="0066543A" w:rsidTr="00D201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66543A" w:rsidRDefault="0066543A" w:rsidP="00D201C3">
            <w:pPr>
              <w:pStyle w:val="TAL"/>
              <w:rPr>
                <w:b/>
                <w:sz w:val="16"/>
              </w:rPr>
            </w:pPr>
            <w:r w:rsidRPr="000E647A">
              <w:rPr>
                <w:b/>
                <w:sz w:val="16"/>
              </w:rPr>
              <w:t>New version</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0.0.1</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0.0.2</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Updated skeleton with RAN1 endorsed changes (</w:t>
            </w:r>
            <w:r w:rsidRPr="007464F3">
              <w:rPr>
                <w:sz w:val="16"/>
                <w:szCs w:val="16"/>
              </w:rPr>
              <w:t>R1-200</w:t>
            </w:r>
            <w:r>
              <w:rPr>
                <w:sz w:val="16"/>
                <w:szCs w:val="16"/>
              </w:rPr>
              <w:t>9490)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0.0.3</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R1-2009850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Updated with RAN1 endorsed changes (</w:t>
            </w:r>
            <w:r w:rsidRPr="007464F3">
              <w:rPr>
                <w:sz w:val="16"/>
                <w:szCs w:val="16"/>
              </w:rPr>
              <w:t>R1-20</w:t>
            </w:r>
            <w:r>
              <w:rPr>
                <w:sz w:val="16"/>
                <w:szCs w:val="16"/>
              </w:rPr>
              <w:t>09850)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0.1.0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122" w:rsidRDefault="00AA2122">
      <w:r>
        <w:separator/>
      </w:r>
    </w:p>
  </w:endnote>
  <w:endnote w:type="continuationSeparator" w:id="0">
    <w:p w:rsidR="00AA2122" w:rsidRDefault="00AA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AA" w:rsidRDefault="000C02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122" w:rsidRDefault="00AA2122">
      <w:r>
        <w:separator/>
      </w:r>
    </w:p>
  </w:footnote>
  <w:footnote w:type="continuationSeparator" w:id="0">
    <w:p w:rsidR="00AA2122" w:rsidRDefault="00AA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AA" w:rsidRDefault="000C02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27D">
      <w:rPr>
        <w:rFonts w:ascii="Arial" w:hAnsi="Arial" w:cs="Arial"/>
        <w:b/>
        <w:noProof/>
        <w:sz w:val="18"/>
        <w:szCs w:val="18"/>
      </w:rPr>
      <w:t>3GPP TR 38.875 V0.1.0 (2020-11)</w:t>
    </w:r>
    <w:r>
      <w:rPr>
        <w:rFonts w:ascii="Arial" w:hAnsi="Arial" w:cs="Arial"/>
        <w:b/>
        <w:sz w:val="18"/>
        <w:szCs w:val="18"/>
      </w:rPr>
      <w:fldChar w:fldCharType="end"/>
    </w:r>
  </w:p>
  <w:p w:rsidR="000C02AA" w:rsidRDefault="000C02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C02AA" w:rsidRDefault="000C02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27D">
      <w:rPr>
        <w:rFonts w:ascii="Arial" w:hAnsi="Arial" w:cs="Arial"/>
        <w:b/>
        <w:noProof/>
        <w:sz w:val="18"/>
        <w:szCs w:val="18"/>
      </w:rPr>
      <w:t>Release 17</w:t>
    </w:r>
    <w:r>
      <w:rPr>
        <w:rFonts w:ascii="Arial" w:hAnsi="Arial" w:cs="Arial"/>
        <w:b/>
        <w:sz w:val="18"/>
        <w:szCs w:val="18"/>
      </w:rPr>
      <w:fldChar w:fldCharType="end"/>
    </w:r>
  </w:p>
  <w:p w:rsidR="000C02AA" w:rsidRDefault="000C0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D2C638D"/>
    <w:multiLevelType w:val="hybridMultilevel"/>
    <w:tmpl w:val="CB785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
  </w:num>
  <w:num w:numId="4">
    <w:abstractNumId w:val="7"/>
  </w:num>
  <w:num w:numId="5">
    <w:abstractNumId w:val="10"/>
  </w:num>
  <w:num w:numId="6">
    <w:abstractNumId w:val="13"/>
  </w:num>
  <w:num w:numId="7">
    <w:abstractNumId w:val="23"/>
  </w:num>
  <w:num w:numId="8">
    <w:abstractNumId w:val="14"/>
  </w:num>
  <w:num w:numId="9">
    <w:abstractNumId w:val="19"/>
  </w:num>
  <w:num w:numId="10">
    <w:abstractNumId w:val="8"/>
  </w:num>
  <w:num w:numId="11">
    <w:abstractNumId w:val="16"/>
  </w:num>
  <w:num w:numId="12">
    <w:abstractNumId w:val="12"/>
  </w:num>
  <w:num w:numId="13">
    <w:abstractNumId w:val="3"/>
  </w:num>
  <w:num w:numId="14">
    <w:abstractNumId w:val="18"/>
  </w:num>
  <w:num w:numId="15">
    <w:abstractNumId w:val="9"/>
  </w:num>
  <w:num w:numId="16">
    <w:abstractNumId w:val="1"/>
  </w:num>
  <w:num w:numId="17">
    <w:abstractNumId w:val="11"/>
  </w:num>
  <w:num w:numId="18">
    <w:abstractNumId w:val="21"/>
  </w:num>
  <w:num w:numId="19">
    <w:abstractNumId w:val="6"/>
  </w:num>
  <w:num w:numId="20">
    <w:abstractNumId w:val="17"/>
  </w:num>
  <w:num w:numId="21">
    <w:abstractNumId w:val="20"/>
  </w:num>
  <w:num w:numId="22">
    <w:abstractNumId w:val="15"/>
  </w:num>
  <w:num w:numId="23">
    <w:abstractNumId w:val="22"/>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02AA"/>
    <w:rsid w:val="000C47C3"/>
    <w:rsid w:val="000D58AB"/>
    <w:rsid w:val="00133525"/>
    <w:rsid w:val="001A4C42"/>
    <w:rsid w:val="001A7420"/>
    <w:rsid w:val="001B6637"/>
    <w:rsid w:val="001C21C3"/>
    <w:rsid w:val="001D02C2"/>
    <w:rsid w:val="001F0C1D"/>
    <w:rsid w:val="001F1132"/>
    <w:rsid w:val="001F168B"/>
    <w:rsid w:val="001F29E1"/>
    <w:rsid w:val="002005A8"/>
    <w:rsid w:val="002347A2"/>
    <w:rsid w:val="002675F0"/>
    <w:rsid w:val="002B6339"/>
    <w:rsid w:val="002E00EE"/>
    <w:rsid w:val="003172DC"/>
    <w:rsid w:val="0035462D"/>
    <w:rsid w:val="003765B8"/>
    <w:rsid w:val="003C338A"/>
    <w:rsid w:val="003C3971"/>
    <w:rsid w:val="00423334"/>
    <w:rsid w:val="004345EC"/>
    <w:rsid w:val="00465515"/>
    <w:rsid w:val="00465B63"/>
    <w:rsid w:val="004D3578"/>
    <w:rsid w:val="004E213A"/>
    <w:rsid w:val="004E57C4"/>
    <w:rsid w:val="004F0988"/>
    <w:rsid w:val="004F3340"/>
    <w:rsid w:val="004F6AD1"/>
    <w:rsid w:val="00505E7F"/>
    <w:rsid w:val="0053388B"/>
    <w:rsid w:val="00535773"/>
    <w:rsid w:val="00543E6C"/>
    <w:rsid w:val="00565082"/>
    <w:rsid w:val="00565087"/>
    <w:rsid w:val="00597B11"/>
    <w:rsid w:val="005D2E01"/>
    <w:rsid w:val="005D5A8F"/>
    <w:rsid w:val="005D7526"/>
    <w:rsid w:val="005E4BB2"/>
    <w:rsid w:val="00602AEA"/>
    <w:rsid w:val="00614FDF"/>
    <w:rsid w:val="0063543D"/>
    <w:rsid w:val="00637181"/>
    <w:rsid w:val="006415C7"/>
    <w:rsid w:val="00647114"/>
    <w:rsid w:val="0066543A"/>
    <w:rsid w:val="006A323F"/>
    <w:rsid w:val="006A54C9"/>
    <w:rsid w:val="006B30D0"/>
    <w:rsid w:val="006B4157"/>
    <w:rsid w:val="006C3D95"/>
    <w:rsid w:val="006E5C86"/>
    <w:rsid w:val="00701116"/>
    <w:rsid w:val="00713C44"/>
    <w:rsid w:val="00730C2B"/>
    <w:rsid w:val="00734A5B"/>
    <w:rsid w:val="0074026F"/>
    <w:rsid w:val="007429F6"/>
    <w:rsid w:val="00744E76"/>
    <w:rsid w:val="00774DA4"/>
    <w:rsid w:val="00781F0F"/>
    <w:rsid w:val="0079527D"/>
    <w:rsid w:val="007B0FF1"/>
    <w:rsid w:val="007B600E"/>
    <w:rsid w:val="007F0F4A"/>
    <w:rsid w:val="008028A4"/>
    <w:rsid w:val="00811348"/>
    <w:rsid w:val="00830747"/>
    <w:rsid w:val="008768CA"/>
    <w:rsid w:val="008C384C"/>
    <w:rsid w:val="0090271F"/>
    <w:rsid w:val="00902E23"/>
    <w:rsid w:val="009114D7"/>
    <w:rsid w:val="0091348E"/>
    <w:rsid w:val="00917CCB"/>
    <w:rsid w:val="00942EC2"/>
    <w:rsid w:val="0096146B"/>
    <w:rsid w:val="009F37B7"/>
    <w:rsid w:val="009F7155"/>
    <w:rsid w:val="00A10F02"/>
    <w:rsid w:val="00A164B4"/>
    <w:rsid w:val="00A26956"/>
    <w:rsid w:val="00A27486"/>
    <w:rsid w:val="00A53724"/>
    <w:rsid w:val="00A56066"/>
    <w:rsid w:val="00A73129"/>
    <w:rsid w:val="00A82346"/>
    <w:rsid w:val="00A92BA1"/>
    <w:rsid w:val="00AA2122"/>
    <w:rsid w:val="00AC6BC6"/>
    <w:rsid w:val="00AE65E2"/>
    <w:rsid w:val="00B15449"/>
    <w:rsid w:val="00B30D50"/>
    <w:rsid w:val="00B93086"/>
    <w:rsid w:val="00BA19ED"/>
    <w:rsid w:val="00BA4B8D"/>
    <w:rsid w:val="00BC0F7D"/>
    <w:rsid w:val="00BD7D31"/>
    <w:rsid w:val="00BD7E82"/>
    <w:rsid w:val="00BE3255"/>
    <w:rsid w:val="00BE6794"/>
    <w:rsid w:val="00BF128E"/>
    <w:rsid w:val="00C06551"/>
    <w:rsid w:val="00C074DD"/>
    <w:rsid w:val="00C1496A"/>
    <w:rsid w:val="00C33079"/>
    <w:rsid w:val="00C45231"/>
    <w:rsid w:val="00C72833"/>
    <w:rsid w:val="00C80F1D"/>
    <w:rsid w:val="00C93F40"/>
    <w:rsid w:val="00CA3D0C"/>
    <w:rsid w:val="00CA3DFB"/>
    <w:rsid w:val="00CD0E33"/>
    <w:rsid w:val="00D201C3"/>
    <w:rsid w:val="00D57972"/>
    <w:rsid w:val="00D675A9"/>
    <w:rsid w:val="00D738D6"/>
    <w:rsid w:val="00D755EB"/>
    <w:rsid w:val="00D76048"/>
    <w:rsid w:val="00D87E00"/>
    <w:rsid w:val="00D9134D"/>
    <w:rsid w:val="00DA7A03"/>
    <w:rsid w:val="00DB1818"/>
    <w:rsid w:val="00DB779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88C"/>
    <w:rsid w:val="00F9008D"/>
    <w:rsid w:val="00FA1266"/>
    <w:rsid w:val="00FB20FE"/>
    <w:rsid w:val="00FC1192"/>
    <w:rsid w:val="00FC4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FC03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Body Tex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character" w:customStyle="1" w:styleId="Heading8Char">
    <w:name w:val="Heading 8 Char"/>
    <w:link w:val="Heading8"/>
    <w:qFormat/>
    <w:rsid w:val="0066543A"/>
    <w:rPr>
      <w:rFonts w:ascii="Arial" w:hAnsi="Arial"/>
      <w:sz w:val="36"/>
      <w:lang w:eastAsia="en-US"/>
    </w:rPr>
  </w:style>
  <w:style w:type="character" w:customStyle="1" w:styleId="Heading3Char">
    <w:name w:val="Heading 3 Char"/>
    <w:link w:val="Heading3"/>
    <w:uiPriority w:val="9"/>
    <w:qFormat/>
    <w:rsid w:val="0066543A"/>
    <w:rPr>
      <w:rFonts w:ascii="Arial" w:hAnsi="Arial"/>
      <w:sz w:val="28"/>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6543A"/>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66543A"/>
    <w:pPr>
      <w:spacing w:line="254" w:lineRule="auto"/>
      <w:ind w:left="720"/>
      <w:contextualSpacing/>
    </w:pPr>
    <w:rPr>
      <w:rFonts w:ascii="Times" w:eastAsia="SimSun" w:hAnsi="Times" w:cs="Times"/>
      <w:sz w:val="22"/>
      <w:szCs w:val="24"/>
      <w:lang w:eastAsia="ja-JP"/>
    </w:rPr>
  </w:style>
  <w:style w:type="character" w:styleId="CommentReference">
    <w:name w:val="annotation reference"/>
    <w:uiPriority w:val="99"/>
    <w:qFormat/>
    <w:rsid w:val="0066543A"/>
    <w:rPr>
      <w:sz w:val="16"/>
      <w:szCs w:val="16"/>
    </w:rPr>
  </w:style>
  <w:style w:type="paragraph" w:styleId="CommentText">
    <w:name w:val="annotation text"/>
    <w:basedOn w:val="Normal"/>
    <w:link w:val="CommentTextChar"/>
    <w:uiPriority w:val="99"/>
    <w:qFormat/>
    <w:rsid w:val="0066543A"/>
  </w:style>
  <w:style w:type="character" w:customStyle="1" w:styleId="CommentTextChar">
    <w:name w:val="Comment Text Char"/>
    <w:basedOn w:val="DefaultParagraphFont"/>
    <w:link w:val="CommentText"/>
    <w:uiPriority w:val="99"/>
    <w:qFormat/>
    <w:rsid w:val="0066543A"/>
    <w:rPr>
      <w:lang w:eastAsia="en-US"/>
    </w:rPr>
  </w:style>
  <w:style w:type="paragraph" w:styleId="CommentSubject">
    <w:name w:val="annotation subject"/>
    <w:basedOn w:val="CommentText"/>
    <w:next w:val="CommentText"/>
    <w:link w:val="CommentSubjectChar"/>
    <w:uiPriority w:val="99"/>
    <w:qFormat/>
    <w:rsid w:val="0066543A"/>
    <w:rPr>
      <w:b/>
      <w:bCs/>
    </w:rPr>
  </w:style>
  <w:style w:type="character" w:customStyle="1" w:styleId="CommentSubjectChar">
    <w:name w:val="Comment Subject Char"/>
    <w:basedOn w:val="CommentTextChar"/>
    <w:link w:val="CommentSubject"/>
    <w:uiPriority w:val="99"/>
    <w:qFormat/>
    <w:rsid w:val="0066543A"/>
    <w:rPr>
      <w:b/>
      <w:bCs/>
      <w:lang w:eastAsia="en-US"/>
    </w:rPr>
  </w:style>
  <w:style w:type="character" w:customStyle="1" w:styleId="HeaderChar">
    <w:name w:val="Header Char"/>
    <w:link w:val="Header"/>
    <w:uiPriority w:val="99"/>
    <w:qFormat/>
    <w:rsid w:val="0066543A"/>
    <w:rPr>
      <w:rFonts w:ascii="Arial" w:hAnsi="Arial"/>
      <w:b/>
      <w:noProof/>
      <w:sz w:val="18"/>
      <w:lang w:eastAsia="ja-JP"/>
    </w:rPr>
  </w:style>
  <w:style w:type="character" w:customStyle="1" w:styleId="BodyTextChar">
    <w:name w:val="Body Text Char"/>
    <w:link w:val="BodyText"/>
    <w:qFormat/>
    <w:rsid w:val="0066543A"/>
    <w:rPr>
      <w:rFonts w:ascii="Arial" w:hAnsi="Arial"/>
      <w:b/>
      <w:sz w:val="18"/>
      <w:lang w:eastAsia="ja-JP"/>
    </w:rPr>
  </w:style>
  <w:style w:type="paragraph" w:styleId="BodyText">
    <w:name w:val="Body Text"/>
    <w:basedOn w:val="Normal"/>
    <w:link w:val="BodyTextChar"/>
    <w:unhideWhenUsed/>
    <w:qFormat/>
    <w:rsid w:val="0066543A"/>
    <w:pPr>
      <w:overflowPunct w:val="0"/>
      <w:spacing w:after="120"/>
      <w:jc w:val="both"/>
    </w:pPr>
    <w:rPr>
      <w:rFonts w:ascii="Arial" w:hAnsi="Arial"/>
      <w:b/>
      <w:sz w:val="18"/>
      <w:lang w:eastAsia="ja-JP"/>
    </w:rPr>
  </w:style>
  <w:style w:type="character" w:customStyle="1" w:styleId="BodyTextChar1">
    <w:name w:val="Body Text Char1"/>
    <w:basedOn w:val="DefaultParagraphFont"/>
    <w:rsid w:val="0066543A"/>
    <w:rPr>
      <w:lang w:eastAsia="en-US"/>
    </w:rPr>
  </w:style>
  <w:style w:type="character" w:customStyle="1" w:styleId="ListLabel47">
    <w:name w:val="ListLabel 47"/>
    <w:qFormat/>
    <w:rsid w:val="0066543A"/>
    <w:rPr>
      <w:rFonts w:cs="Courier New"/>
    </w:r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66543A"/>
    <w:pPr>
      <w:overflowPunct w:val="0"/>
      <w:autoSpaceDE w:val="0"/>
      <w:autoSpaceDN w:val="0"/>
      <w:adjustRightInd w:val="0"/>
      <w:spacing w:before="120" w:after="120" w:line="254" w:lineRule="auto"/>
      <w:jc w:val="both"/>
    </w:pPr>
    <w:rPr>
      <w:rFonts w:eastAsia="SimSun"/>
      <w:b/>
      <w:bCs/>
      <w:lang w:val="en-US"/>
    </w:rPr>
  </w:style>
  <w:style w:type="character" w:customStyle="1" w:styleId="CaptionChar">
    <w:name w:val="Caption Char"/>
    <w:aliases w:val="cap Char3,cap Char Char2,Caption Char1 Char Char1,cap Char Char1 Char1,Caption Char Char1 Char Char1,cap Char2 Char1,条目 Char1,题注 Char1,cap1 Char1,cap2 Char1,cap11 Char1,cap Char Char Char Char Char Char Char Char1,Caption Char2 Char1"/>
    <w:link w:val="Caption"/>
    <w:qFormat/>
    <w:rsid w:val="0066543A"/>
    <w:rPr>
      <w:rFonts w:eastAsia="SimSun"/>
      <w:b/>
      <w:bCs/>
      <w:lang w:val="en-US" w:eastAsia="en-US"/>
    </w:rPr>
  </w:style>
  <w:style w:type="character" w:customStyle="1" w:styleId="msoins0">
    <w:name w:val="msoins"/>
    <w:qFormat/>
    <w:rsid w:val="0066543A"/>
  </w:style>
  <w:style w:type="table" w:customStyle="1" w:styleId="GridTable5Dark-Accent52">
    <w:name w:val="Grid Table 5 Dark - Accent 52"/>
    <w:basedOn w:val="TableNormal"/>
    <w:uiPriority w:val="50"/>
    <w:qFormat/>
    <w:rsid w:val="0066543A"/>
    <w:rPr>
      <w:rFonts w:ascii="CG Times (WN)" w:eastAsia="SimSun" w:hAnsi="CG Times (W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Revision">
    <w:name w:val="Revision"/>
    <w:hidden/>
    <w:uiPriority w:val="99"/>
    <w:semiHidden/>
    <w:rsid w:val="0066543A"/>
    <w:rPr>
      <w:lang w:eastAsia="en-US"/>
    </w:rPr>
  </w:style>
  <w:style w:type="paragraph" w:styleId="List3">
    <w:name w:val="List 3"/>
    <w:basedOn w:val="List2"/>
    <w:link w:val="List3Char"/>
    <w:qFormat/>
    <w:rsid w:val="0066543A"/>
    <w:pPr>
      <w:ind w:left="1135"/>
    </w:pPr>
  </w:style>
  <w:style w:type="paragraph" w:styleId="List2">
    <w:name w:val="List 2"/>
    <w:basedOn w:val="List"/>
    <w:link w:val="List2Char"/>
    <w:uiPriority w:val="99"/>
    <w:qFormat/>
    <w:rsid w:val="0066543A"/>
    <w:pPr>
      <w:ind w:left="851"/>
    </w:pPr>
  </w:style>
  <w:style w:type="paragraph" w:styleId="List">
    <w:name w:val="List"/>
    <w:basedOn w:val="Normal"/>
    <w:link w:val="ListChar"/>
    <w:uiPriority w:val="99"/>
    <w:qFormat/>
    <w:rsid w:val="0066543A"/>
    <w:pPr>
      <w:overflowPunct w:val="0"/>
      <w:autoSpaceDE w:val="0"/>
      <w:autoSpaceDN w:val="0"/>
      <w:adjustRightInd w:val="0"/>
      <w:spacing w:line="254" w:lineRule="auto"/>
      <w:ind w:left="568" w:hanging="284"/>
      <w:jc w:val="both"/>
    </w:pPr>
    <w:rPr>
      <w:rFonts w:eastAsia="SimSun"/>
      <w:lang w:val="en-US"/>
    </w:rPr>
  </w:style>
  <w:style w:type="paragraph" w:styleId="ListNumber2">
    <w:name w:val="List Number 2"/>
    <w:basedOn w:val="ListNumber"/>
    <w:qFormat/>
    <w:rsid w:val="0066543A"/>
    <w:pPr>
      <w:ind w:left="851"/>
    </w:pPr>
  </w:style>
  <w:style w:type="paragraph" w:styleId="ListNumber">
    <w:name w:val="List Number"/>
    <w:basedOn w:val="List"/>
    <w:qFormat/>
    <w:rsid w:val="0066543A"/>
  </w:style>
  <w:style w:type="paragraph" w:styleId="ListBullet4">
    <w:name w:val="List Bullet 4"/>
    <w:basedOn w:val="ListBullet3"/>
    <w:qFormat/>
    <w:rsid w:val="0066543A"/>
    <w:pPr>
      <w:ind w:left="1418"/>
    </w:pPr>
  </w:style>
  <w:style w:type="paragraph" w:styleId="ListBullet3">
    <w:name w:val="List Bullet 3"/>
    <w:basedOn w:val="ListBullet2"/>
    <w:qFormat/>
    <w:rsid w:val="0066543A"/>
    <w:pPr>
      <w:ind w:left="1135"/>
    </w:pPr>
  </w:style>
  <w:style w:type="paragraph" w:styleId="ListBullet2">
    <w:name w:val="List Bullet 2"/>
    <w:basedOn w:val="ListBullet"/>
    <w:qFormat/>
    <w:rsid w:val="0066543A"/>
    <w:pPr>
      <w:ind w:left="851"/>
    </w:pPr>
  </w:style>
  <w:style w:type="paragraph" w:styleId="ListBullet">
    <w:name w:val="List Bullet"/>
    <w:basedOn w:val="List"/>
    <w:qFormat/>
    <w:rsid w:val="0066543A"/>
  </w:style>
  <w:style w:type="paragraph" w:styleId="DocumentMap">
    <w:name w:val="Document Map"/>
    <w:basedOn w:val="Normal"/>
    <w:link w:val="DocumentMapChar"/>
    <w:uiPriority w:val="99"/>
    <w:qFormat/>
    <w:rsid w:val="0066543A"/>
    <w:pPr>
      <w:shd w:val="clear" w:color="auto" w:fill="000080"/>
      <w:overflowPunct w:val="0"/>
      <w:autoSpaceDE w:val="0"/>
      <w:autoSpaceDN w:val="0"/>
      <w:adjustRightInd w:val="0"/>
      <w:spacing w:line="254" w:lineRule="auto"/>
      <w:jc w:val="both"/>
    </w:pPr>
    <w:rPr>
      <w:rFonts w:ascii="Tahoma" w:eastAsia="SimSun" w:hAnsi="Tahoma"/>
      <w:lang w:val="en-US"/>
    </w:rPr>
  </w:style>
  <w:style w:type="character" w:customStyle="1" w:styleId="DocumentMapChar">
    <w:name w:val="Document Map Char"/>
    <w:basedOn w:val="DefaultParagraphFont"/>
    <w:link w:val="DocumentMap"/>
    <w:uiPriority w:val="99"/>
    <w:qFormat/>
    <w:rsid w:val="0066543A"/>
    <w:rPr>
      <w:rFonts w:ascii="Tahoma" w:eastAsia="SimSun" w:hAnsi="Tahoma"/>
      <w:shd w:val="clear" w:color="auto" w:fill="000080"/>
      <w:lang w:val="en-US" w:eastAsia="en-US"/>
    </w:rPr>
  </w:style>
  <w:style w:type="paragraph" w:styleId="BodyText3">
    <w:name w:val="Body Text 3"/>
    <w:basedOn w:val="Normal"/>
    <w:link w:val="BodyText3Char"/>
    <w:qFormat/>
    <w:rsid w:val="0066543A"/>
    <w:pPr>
      <w:overflowPunct w:val="0"/>
      <w:autoSpaceDE w:val="0"/>
      <w:autoSpaceDN w:val="0"/>
      <w:adjustRightInd w:val="0"/>
      <w:spacing w:line="254" w:lineRule="auto"/>
      <w:jc w:val="both"/>
    </w:pPr>
    <w:rPr>
      <w:rFonts w:eastAsia="SimSun"/>
      <w:i/>
      <w:lang w:val="en-US"/>
    </w:rPr>
  </w:style>
  <w:style w:type="character" w:customStyle="1" w:styleId="BodyText3Char">
    <w:name w:val="Body Text 3 Char"/>
    <w:basedOn w:val="DefaultParagraphFont"/>
    <w:link w:val="BodyText3"/>
    <w:rsid w:val="0066543A"/>
    <w:rPr>
      <w:rFonts w:eastAsia="SimSun"/>
      <w:i/>
      <w:lang w:val="en-US" w:eastAsia="en-US"/>
    </w:rPr>
  </w:style>
  <w:style w:type="paragraph" w:styleId="ListNumber3">
    <w:name w:val="List Number 3"/>
    <w:basedOn w:val="ListNumber2"/>
    <w:qFormat/>
    <w:rsid w:val="0066543A"/>
    <w:pPr>
      <w:numPr>
        <w:numId w:val="1"/>
      </w:numPr>
      <w:overflowPunct/>
      <w:autoSpaceDE/>
      <w:autoSpaceDN/>
      <w:adjustRightInd/>
      <w:spacing w:after="120"/>
      <w:ind w:left="720"/>
      <w:contextualSpacing/>
    </w:pPr>
    <w:rPr>
      <w:rFonts w:ascii="Calibri" w:eastAsia="Times New Roman" w:hAnsi="Calibri"/>
      <w:sz w:val="22"/>
      <w:szCs w:val="22"/>
      <w:lang w:eastAsia="ja-JP"/>
    </w:rPr>
  </w:style>
  <w:style w:type="paragraph" w:styleId="PlainText">
    <w:name w:val="Plain Text"/>
    <w:basedOn w:val="Normal"/>
    <w:link w:val="PlainTextChar"/>
    <w:qFormat/>
    <w:rsid w:val="0066543A"/>
    <w:pPr>
      <w:overflowPunct w:val="0"/>
      <w:autoSpaceDE w:val="0"/>
      <w:autoSpaceDN w:val="0"/>
      <w:adjustRightInd w:val="0"/>
      <w:spacing w:line="254" w:lineRule="auto"/>
      <w:jc w:val="both"/>
    </w:pPr>
    <w:rPr>
      <w:rFonts w:ascii="Courier New" w:hAnsi="Courier New"/>
      <w:lang w:val="nb-NO" w:eastAsia="en-GB"/>
    </w:rPr>
  </w:style>
  <w:style w:type="character" w:customStyle="1" w:styleId="PlainTextChar">
    <w:name w:val="Plain Text Char"/>
    <w:basedOn w:val="DefaultParagraphFont"/>
    <w:link w:val="PlainText"/>
    <w:qFormat/>
    <w:rsid w:val="0066543A"/>
    <w:rPr>
      <w:rFonts w:ascii="Courier New" w:hAnsi="Courier New"/>
      <w:lang w:val="nb-NO"/>
    </w:rPr>
  </w:style>
  <w:style w:type="paragraph" w:styleId="ListBullet5">
    <w:name w:val="List Bullet 5"/>
    <w:basedOn w:val="ListBullet4"/>
    <w:qFormat/>
    <w:rsid w:val="0066543A"/>
    <w:pPr>
      <w:ind w:left="1702"/>
    </w:pPr>
  </w:style>
  <w:style w:type="paragraph" w:styleId="ListNumber4">
    <w:name w:val="List Number 4"/>
    <w:basedOn w:val="Normal"/>
    <w:qFormat/>
    <w:rsid w:val="0066543A"/>
    <w:pPr>
      <w:numPr>
        <w:numId w:val="2"/>
      </w:numPr>
      <w:tabs>
        <w:tab w:val="left" w:pos="1209"/>
      </w:tabs>
      <w:overflowPunct w:val="0"/>
      <w:autoSpaceDE w:val="0"/>
      <w:autoSpaceDN w:val="0"/>
      <w:adjustRightInd w:val="0"/>
      <w:spacing w:line="254" w:lineRule="auto"/>
      <w:jc w:val="both"/>
    </w:pPr>
    <w:rPr>
      <w:rFonts w:eastAsia="MS Mincho"/>
      <w:lang w:eastAsia="en-GB"/>
    </w:rPr>
  </w:style>
  <w:style w:type="paragraph" w:styleId="Date">
    <w:name w:val="Date"/>
    <w:basedOn w:val="Normal"/>
    <w:next w:val="Normal"/>
    <w:link w:val="DateChar"/>
    <w:qFormat/>
    <w:rsid w:val="0066543A"/>
    <w:pPr>
      <w:overflowPunct w:val="0"/>
      <w:autoSpaceDE w:val="0"/>
      <w:autoSpaceDN w:val="0"/>
      <w:adjustRightInd w:val="0"/>
      <w:spacing w:after="0" w:line="254" w:lineRule="auto"/>
      <w:jc w:val="both"/>
    </w:pPr>
    <w:rPr>
      <w:lang w:eastAsia="en-GB"/>
    </w:rPr>
  </w:style>
  <w:style w:type="character" w:customStyle="1" w:styleId="DateChar">
    <w:name w:val="Date Char"/>
    <w:basedOn w:val="DefaultParagraphFont"/>
    <w:link w:val="Date"/>
    <w:qFormat/>
    <w:rsid w:val="0066543A"/>
  </w:style>
  <w:style w:type="paragraph" w:styleId="BodyTextIndent2">
    <w:name w:val="Body Text Indent 2"/>
    <w:basedOn w:val="Normal"/>
    <w:link w:val="BodyTextIndent2Char"/>
    <w:qFormat/>
    <w:rsid w:val="0066543A"/>
    <w:pPr>
      <w:widowControl w:val="0"/>
      <w:tabs>
        <w:tab w:val="left" w:pos="2205"/>
      </w:tabs>
      <w:overflowPunct w:val="0"/>
      <w:autoSpaceDE w:val="0"/>
      <w:autoSpaceDN w:val="0"/>
      <w:adjustRightInd w:val="0"/>
      <w:spacing w:after="0" w:line="254" w:lineRule="auto"/>
      <w:ind w:left="200"/>
      <w:jc w:val="both"/>
    </w:pPr>
    <w:rPr>
      <w:kern w:val="2"/>
      <w:lang w:val="zh-CN" w:eastAsia="zh-CN"/>
    </w:rPr>
  </w:style>
  <w:style w:type="character" w:customStyle="1" w:styleId="BodyTextIndent2Char">
    <w:name w:val="Body Text Indent 2 Char"/>
    <w:basedOn w:val="DefaultParagraphFont"/>
    <w:link w:val="BodyTextIndent2"/>
    <w:qFormat/>
    <w:rsid w:val="0066543A"/>
    <w:rPr>
      <w:kern w:val="2"/>
      <w:lang w:val="zh-CN" w:eastAsia="zh-CN"/>
    </w:rPr>
  </w:style>
  <w:style w:type="paragraph" w:styleId="Index1">
    <w:name w:val="index 1"/>
    <w:basedOn w:val="Normal"/>
    <w:next w:val="Normal"/>
    <w:autoRedefine/>
    <w:qFormat/>
    <w:rsid w:val="0066543A"/>
    <w:pPr>
      <w:spacing w:after="0"/>
      <w:ind w:left="200" w:hanging="200"/>
    </w:pPr>
  </w:style>
  <w:style w:type="paragraph" w:styleId="IndexHeading">
    <w:name w:val="index heading"/>
    <w:basedOn w:val="Normal"/>
    <w:next w:val="Normal"/>
    <w:qFormat/>
    <w:rsid w:val="0066543A"/>
    <w:pPr>
      <w:pBdr>
        <w:top w:val="single" w:sz="12" w:space="0" w:color="auto"/>
      </w:pBdr>
      <w:overflowPunct w:val="0"/>
      <w:autoSpaceDE w:val="0"/>
      <w:autoSpaceDN w:val="0"/>
      <w:adjustRightInd w:val="0"/>
      <w:spacing w:before="360" w:after="240" w:line="254" w:lineRule="auto"/>
      <w:jc w:val="both"/>
    </w:pPr>
    <w:rPr>
      <w:b/>
      <w:i/>
      <w:sz w:val="26"/>
      <w:lang w:eastAsia="en-GB"/>
    </w:rPr>
  </w:style>
  <w:style w:type="paragraph" w:styleId="Subtitle">
    <w:name w:val="Subtitle"/>
    <w:basedOn w:val="Normal"/>
    <w:next w:val="Normal"/>
    <w:link w:val="SubtitleChar"/>
    <w:qFormat/>
    <w:rsid w:val="0066543A"/>
    <w:pPr>
      <w:overflowPunct w:val="0"/>
      <w:autoSpaceDE w:val="0"/>
      <w:autoSpaceDN w:val="0"/>
      <w:adjustRightInd w:val="0"/>
      <w:spacing w:after="60" w:line="254" w:lineRule="auto"/>
      <w:jc w:val="center"/>
      <w:outlineLvl w:val="1"/>
    </w:pPr>
    <w:rPr>
      <w:rFonts w:ascii="Cambria" w:eastAsia="SimSun" w:hAnsi="Cambria"/>
      <w:sz w:val="24"/>
      <w:szCs w:val="24"/>
      <w:lang w:val="en-US"/>
    </w:rPr>
  </w:style>
  <w:style w:type="character" w:customStyle="1" w:styleId="SubtitleChar">
    <w:name w:val="Subtitle Char"/>
    <w:basedOn w:val="DefaultParagraphFont"/>
    <w:link w:val="Subtitle"/>
    <w:qFormat/>
    <w:rsid w:val="0066543A"/>
    <w:rPr>
      <w:rFonts w:ascii="Cambria" w:eastAsia="SimSun" w:hAnsi="Cambria"/>
      <w:sz w:val="24"/>
      <w:szCs w:val="24"/>
      <w:lang w:val="en-US" w:eastAsia="en-US"/>
    </w:rPr>
  </w:style>
  <w:style w:type="paragraph" w:styleId="FootnoteText">
    <w:name w:val="footnote text"/>
    <w:basedOn w:val="Normal"/>
    <w:link w:val="FootnoteTextChar"/>
    <w:qFormat/>
    <w:rsid w:val="0066543A"/>
    <w:pPr>
      <w:keepLines/>
      <w:overflowPunct w:val="0"/>
      <w:autoSpaceDE w:val="0"/>
      <w:autoSpaceDN w:val="0"/>
      <w:adjustRightInd w:val="0"/>
      <w:spacing w:after="0" w:line="254" w:lineRule="auto"/>
      <w:ind w:left="454" w:hanging="454"/>
      <w:jc w:val="both"/>
    </w:pPr>
    <w:rPr>
      <w:rFonts w:eastAsia="SimSun"/>
      <w:sz w:val="16"/>
      <w:lang w:val="en-US"/>
    </w:rPr>
  </w:style>
  <w:style w:type="character" w:customStyle="1" w:styleId="FootnoteTextChar">
    <w:name w:val="Footnote Text Char"/>
    <w:basedOn w:val="DefaultParagraphFont"/>
    <w:link w:val="FootnoteText"/>
    <w:qFormat/>
    <w:rsid w:val="0066543A"/>
    <w:rPr>
      <w:rFonts w:eastAsia="SimSun"/>
      <w:sz w:val="16"/>
      <w:lang w:val="en-US" w:eastAsia="en-US"/>
    </w:rPr>
  </w:style>
  <w:style w:type="paragraph" w:styleId="List5">
    <w:name w:val="List 5"/>
    <w:basedOn w:val="List4"/>
    <w:qFormat/>
    <w:rsid w:val="0066543A"/>
    <w:pPr>
      <w:ind w:left="1702"/>
    </w:pPr>
  </w:style>
  <w:style w:type="paragraph" w:styleId="List4">
    <w:name w:val="List 4"/>
    <w:basedOn w:val="List3"/>
    <w:qFormat/>
    <w:rsid w:val="0066543A"/>
    <w:pPr>
      <w:ind w:left="1418"/>
    </w:pPr>
  </w:style>
  <w:style w:type="paragraph" w:styleId="BodyTextIndent3">
    <w:name w:val="Body Text Indent 3"/>
    <w:basedOn w:val="Normal"/>
    <w:link w:val="BodyTextIndent3Char"/>
    <w:qFormat/>
    <w:rsid w:val="0066543A"/>
    <w:pPr>
      <w:overflowPunct w:val="0"/>
      <w:autoSpaceDE w:val="0"/>
      <w:autoSpaceDN w:val="0"/>
      <w:adjustRightInd w:val="0"/>
      <w:spacing w:after="0" w:line="254" w:lineRule="auto"/>
      <w:ind w:left="1080"/>
      <w:jc w:val="both"/>
    </w:pPr>
    <w:rPr>
      <w:lang w:val="en-US" w:eastAsia="ja-JP"/>
    </w:rPr>
  </w:style>
  <w:style w:type="character" w:customStyle="1" w:styleId="BodyTextIndent3Char">
    <w:name w:val="Body Text Indent 3 Char"/>
    <w:basedOn w:val="DefaultParagraphFont"/>
    <w:link w:val="BodyTextIndent3"/>
    <w:qFormat/>
    <w:rsid w:val="0066543A"/>
    <w:rPr>
      <w:lang w:val="en-US" w:eastAsia="ja-JP"/>
    </w:rPr>
  </w:style>
  <w:style w:type="paragraph" w:styleId="TableofFigures">
    <w:name w:val="table of figures"/>
    <w:basedOn w:val="BodyText"/>
    <w:next w:val="Normal"/>
    <w:uiPriority w:val="99"/>
    <w:qFormat/>
    <w:rsid w:val="0066543A"/>
    <w:pPr>
      <w:overflowPunct/>
      <w:spacing w:line="254" w:lineRule="auto"/>
      <w:ind w:left="1701" w:hanging="1701"/>
      <w:jc w:val="left"/>
    </w:pPr>
    <w:rPr>
      <w:rFonts w:ascii="Calibri" w:hAnsi="Calibri"/>
      <w:sz w:val="22"/>
      <w:szCs w:val="22"/>
      <w:lang w:val="en-US" w:eastAsia="zh-CN"/>
    </w:rPr>
  </w:style>
  <w:style w:type="paragraph" w:styleId="BodyText2">
    <w:name w:val="Body Text 2"/>
    <w:basedOn w:val="Normal"/>
    <w:link w:val="BodyText2Char"/>
    <w:qFormat/>
    <w:rsid w:val="0066543A"/>
    <w:pPr>
      <w:tabs>
        <w:tab w:val="left" w:pos="1985"/>
      </w:tabs>
      <w:overflowPunct w:val="0"/>
      <w:autoSpaceDE w:val="0"/>
      <w:autoSpaceDN w:val="0"/>
      <w:adjustRightInd w:val="0"/>
      <w:spacing w:after="0" w:line="254" w:lineRule="auto"/>
      <w:jc w:val="both"/>
    </w:pPr>
    <w:rPr>
      <w:rFonts w:ascii="Arial" w:eastAsia="SimSun" w:hAnsi="Arial"/>
      <w:sz w:val="22"/>
      <w:lang w:val="en-US"/>
    </w:rPr>
  </w:style>
  <w:style w:type="character" w:customStyle="1" w:styleId="BodyText2Char">
    <w:name w:val="Body Text 2 Char"/>
    <w:basedOn w:val="DefaultParagraphFont"/>
    <w:link w:val="BodyText2"/>
    <w:qFormat/>
    <w:rsid w:val="0066543A"/>
    <w:rPr>
      <w:rFonts w:ascii="Arial" w:eastAsia="SimSun" w:hAnsi="Arial"/>
      <w:sz w:val="22"/>
      <w:lang w:val="en-US" w:eastAsia="en-US"/>
    </w:rPr>
  </w:style>
  <w:style w:type="paragraph" w:styleId="NormalWeb">
    <w:name w:val="Normal (Web)"/>
    <w:basedOn w:val="Normal"/>
    <w:uiPriority w:val="99"/>
    <w:unhideWhenUsed/>
    <w:qFormat/>
    <w:rsid w:val="0066543A"/>
    <w:pPr>
      <w:spacing w:before="100" w:beforeAutospacing="1" w:after="100" w:afterAutospacing="1" w:line="254" w:lineRule="auto"/>
      <w:jc w:val="both"/>
    </w:pPr>
    <w:rPr>
      <w:rFonts w:eastAsia="SimSun"/>
      <w:sz w:val="24"/>
      <w:szCs w:val="24"/>
      <w:lang w:val="en-US"/>
    </w:rPr>
  </w:style>
  <w:style w:type="paragraph" w:styleId="Index2">
    <w:name w:val="index 2"/>
    <w:basedOn w:val="Index1"/>
    <w:next w:val="Normal"/>
    <w:qFormat/>
    <w:rsid w:val="0066543A"/>
    <w:pPr>
      <w:keepLines/>
      <w:overflowPunct w:val="0"/>
      <w:autoSpaceDE w:val="0"/>
      <w:autoSpaceDN w:val="0"/>
      <w:adjustRightInd w:val="0"/>
      <w:spacing w:line="254" w:lineRule="auto"/>
      <w:ind w:left="284" w:firstLine="0"/>
      <w:jc w:val="both"/>
    </w:pPr>
    <w:rPr>
      <w:rFonts w:eastAsia="SimSun"/>
      <w:lang w:val="en-US"/>
    </w:rPr>
  </w:style>
  <w:style w:type="paragraph" w:styleId="Title">
    <w:name w:val="Title"/>
    <w:basedOn w:val="Normal"/>
    <w:next w:val="Normal"/>
    <w:link w:val="TitleChar"/>
    <w:qFormat/>
    <w:rsid w:val="0066543A"/>
    <w:pPr>
      <w:overflowPunct w:val="0"/>
      <w:autoSpaceDE w:val="0"/>
      <w:autoSpaceDN w:val="0"/>
      <w:adjustRightInd w:val="0"/>
      <w:spacing w:after="0" w:line="254" w:lineRule="auto"/>
      <w:contextualSpacing/>
      <w:jc w:val="both"/>
    </w:pPr>
    <w:rPr>
      <w:rFonts w:ascii="Calibri Light" w:hAnsi="Calibri Light"/>
      <w:spacing w:val="-10"/>
      <w:kern w:val="28"/>
      <w:sz w:val="56"/>
      <w:szCs w:val="56"/>
      <w:lang w:val="en-US"/>
    </w:rPr>
  </w:style>
  <w:style w:type="character" w:customStyle="1" w:styleId="TitleChar">
    <w:name w:val="Title Char"/>
    <w:basedOn w:val="DefaultParagraphFont"/>
    <w:link w:val="Title"/>
    <w:qFormat/>
    <w:rsid w:val="0066543A"/>
    <w:rPr>
      <w:rFonts w:ascii="Calibri Light" w:hAnsi="Calibri Light"/>
      <w:spacing w:val="-10"/>
      <w:kern w:val="28"/>
      <w:sz w:val="56"/>
      <w:szCs w:val="56"/>
      <w:lang w:val="en-US" w:eastAsia="en-US"/>
    </w:rPr>
  </w:style>
  <w:style w:type="character" w:styleId="PageNumber">
    <w:name w:val="page number"/>
    <w:qFormat/>
    <w:rsid w:val="0066543A"/>
  </w:style>
  <w:style w:type="character" w:styleId="Emphasis">
    <w:name w:val="Emphasis"/>
    <w:qFormat/>
    <w:rsid w:val="0066543A"/>
    <w:rPr>
      <w:i/>
      <w:iCs/>
    </w:rPr>
  </w:style>
  <w:style w:type="character" w:styleId="FootnoteReference">
    <w:name w:val="footnote reference"/>
    <w:qFormat/>
    <w:rsid w:val="0066543A"/>
    <w:rPr>
      <w:b/>
      <w:position w:val="6"/>
      <w:sz w:val="16"/>
    </w:rPr>
  </w:style>
  <w:style w:type="character" w:customStyle="1" w:styleId="MTEquationSection">
    <w:name w:val="MTEquationSection"/>
    <w:qFormat/>
    <w:rsid w:val="0066543A"/>
    <w:rPr>
      <w:rFonts w:ascii="Arial" w:hAnsi="Arial"/>
      <w:color w:val="FF0000"/>
      <w:sz w:val="24"/>
    </w:rPr>
  </w:style>
  <w:style w:type="paragraph" w:customStyle="1" w:styleId="Bulletedo1">
    <w:name w:val="Bulleted o 1"/>
    <w:basedOn w:val="Normal"/>
    <w:qFormat/>
    <w:rsid w:val="0066543A"/>
    <w:pPr>
      <w:numPr>
        <w:numId w:val="3"/>
      </w:numPr>
      <w:overflowPunct w:val="0"/>
      <w:autoSpaceDE w:val="0"/>
      <w:autoSpaceDN w:val="0"/>
      <w:adjustRightInd w:val="0"/>
      <w:spacing w:line="254" w:lineRule="auto"/>
      <w:jc w:val="both"/>
    </w:pPr>
    <w:rPr>
      <w:rFonts w:eastAsia="SimSun"/>
      <w:lang w:val="en-US"/>
    </w:rPr>
  </w:style>
  <w:style w:type="paragraph" w:customStyle="1" w:styleId="text">
    <w:name w:val="text"/>
    <w:basedOn w:val="Normal"/>
    <w:link w:val="textChar"/>
    <w:qFormat/>
    <w:rsid w:val="0066543A"/>
    <w:pPr>
      <w:overflowPunct w:val="0"/>
      <w:autoSpaceDE w:val="0"/>
      <w:autoSpaceDN w:val="0"/>
      <w:adjustRightInd w:val="0"/>
      <w:spacing w:after="240" w:line="254" w:lineRule="auto"/>
      <w:jc w:val="both"/>
    </w:pPr>
    <w:rPr>
      <w:rFonts w:eastAsia="SimSun"/>
      <w:sz w:val="24"/>
      <w:lang w:val="en-US" w:eastAsia="zh-CN"/>
    </w:rPr>
  </w:style>
  <w:style w:type="paragraph" w:customStyle="1" w:styleId="Equation">
    <w:name w:val="Equation"/>
    <w:basedOn w:val="Normal"/>
    <w:next w:val="Normal"/>
    <w:qFormat/>
    <w:rsid w:val="0066543A"/>
    <w:pPr>
      <w:tabs>
        <w:tab w:val="right" w:pos="10206"/>
      </w:tabs>
      <w:overflowPunct w:val="0"/>
      <w:autoSpaceDE w:val="0"/>
      <w:autoSpaceDN w:val="0"/>
      <w:adjustRightInd w:val="0"/>
      <w:spacing w:after="220" w:line="254" w:lineRule="auto"/>
      <w:ind w:left="1298"/>
      <w:jc w:val="both"/>
    </w:pPr>
    <w:rPr>
      <w:rFonts w:ascii="Arial" w:eastAsia="SimSun" w:hAnsi="Arial"/>
      <w:sz w:val="22"/>
      <w:lang w:val="en-US" w:eastAsia="zh-CN"/>
    </w:rPr>
  </w:style>
  <w:style w:type="paragraph" w:customStyle="1" w:styleId="00BodyText">
    <w:name w:val="00 BodyText"/>
    <w:basedOn w:val="Normal"/>
    <w:qFormat/>
    <w:rsid w:val="0066543A"/>
    <w:pPr>
      <w:overflowPunct w:val="0"/>
      <w:autoSpaceDE w:val="0"/>
      <w:autoSpaceDN w:val="0"/>
      <w:adjustRightInd w:val="0"/>
      <w:spacing w:after="220" w:line="254" w:lineRule="auto"/>
      <w:jc w:val="both"/>
    </w:pPr>
    <w:rPr>
      <w:rFonts w:ascii="Arial" w:eastAsia="SimSun" w:hAnsi="Arial"/>
      <w:sz w:val="22"/>
      <w:lang w:val="en-US"/>
    </w:rPr>
  </w:style>
  <w:style w:type="paragraph" w:customStyle="1" w:styleId="11BodyText">
    <w:name w:val="11 BodyText"/>
    <w:basedOn w:val="Normal"/>
    <w:qFormat/>
    <w:rsid w:val="0066543A"/>
    <w:pPr>
      <w:overflowPunct w:val="0"/>
      <w:autoSpaceDE w:val="0"/>
      <w:autoSpaceDN w:val="0"/>
      <w:adjustRightInd w:val="0"/>
      <w:spacing w:after="220" w:line="254" w:lineRule="auto"/>
      <w:ind w:left="1298"/>
      <w:jc w:val="both"/>
    </w:pPr>
    <w:rPr>
      <w:rFonts w:ascii="Arial" w:eastAsia="SimSun" w:hAnsi="Arial"/>
      <w:sz w:val="22"/>
      <w:lang w:val="en-US"/>
    </w:rPr>
  </w:style>
  <w:style w:type="paragraph" w:customStyle="1" w:styleId="table">
    <w:name w:val="table"/>
    <w:basedOn w:val="text"/>
    <w:next w:val="text"/>
    <w:qFormat/>
    <w:rsid w:val="0066543A"/>
    <w:pPr>
      <w:spacing w:after="0"/>
      <w:jc w:val="center"/>
    </w:pPr>
    <w:rPr>
      <w:sz w:val="20"/>
    </w:rPr>
  </w:style>
  <w:style w:type="paragraph" w:customStyle="1" w:styleId="bodyCharCharChar">
    <w:name w:val="body Char Char Char"/>
    <w:basedOn w:val="Normal"/>
    <w:qFormat/>
    <w:rsid w:val="006654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Heading1Char">
    <w:name w:val="Heading 1 Char"/>
    <w:uiPriority w:val="9"/>
    <w:qFormat/>
    <w:rsid w:val="0066543A"/>
    <w:rPr>
      <w:rFonts w:ascii="Arial" w:hAnsi="Arial"/>
      <w:sz w:val="36"/>
      <w:lang w:val="en-GB" w:eastAsia="en-US" w:bidi="ar-SA"/>
    </w:rPr>
  </w:style>
  <w:style w:type="paragraph" w:customStyle="1" w:styleId="body">
    <w:name w:val="body"/>
    <w:basedOn w:val="Normal"/>
    <w:link w:val="bodyChar"/>
    <w:qFormat/>
    <w:rsid w:val="006654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CRCoverPage">
    <w:name w:val="CR Cover Page"/>
    <w:qFormat/>
    <w:rsid w:val="0066543A"/>
    <w:pPr>
      <w:spacing w:after="120" w:line="259" w:lineRule="auto"/>
      <w:jc w:val="both"/>
    </w:pPr>
    <w:rPr>
      <w:rFonts w:ascii="Arial" w:eastAsia="MS Mincho" w:hAnsi="Arial"/>
      <w:lang w:eastAsia="en-US"/>
    </w:rPr>
  </w:style>
  <w:style w:type="character" w:customStyle="1" w:styleId="Heading1Char1">
    <w:name w:val="Heading 1 Char1"/>
    <w:link w:val="Heading1"/>
    <w:qFormat/>
    <w:rsid w:val="0066543A"/>
    <w:rPr>
      <w:rFonts w:ascii="Arial" w:hAnsi="Arial"/>
      <w:sz w:val="36"/>
      <w:lang w:eastAsia="en-US"/>
    </w:rPr>
  </w:style>
  <w:style w:type="character" w:customStyle="1" w:styleId="Heading2Char">
    <w:name w:val="Heading 2 Char"/>
    <w:link w:val="Heading2"/>
    <w:qFormat/>
    <w:rsid w:val="0066543A"/>
    <w:rPr>
      <w:rFonts w:ascii="Arial" w:hAnsi="Arial"/>
      <w:sz w:val="32"/>
      <w:lang w:eastAsia="en-US"/>
    </w:rPr>
  </w:style>
  <w:style w:type="character" w:customStyle="1" w:styleId="Heading4Char">
    <w:name w:val="Heading 4 Char"/>
    <w:link w:val="Heading4"/>
    <w:uiPriority w:val="9"/>
    <w:qFormat/>
    <w:rsid w:val="0066543A"/>
    <w:rPr>
      <w:rFonts w:ascii="Arial" w:hAnsi="Arial"/>
      <w:sz w:val="24"/>
      <w:lang w:eastAsia="en-US"/>
    </w:rPr>
  </w:style>
  <w:style w:type="character" w:customStyle="1" w:styleId="Heading5Char">
    <w:name w:val="Heading 5 Char"/>
    <w:link w:val="Heading5"/>
    <w:qFormat/>
    <w:rsid w:val="0066543A"/>
    <w:rPr>
      <w:rFonts w:ascii="Arial" w:hAnsi="Arial"/>
      <w:sz w:val="22"/>
      <w:lang w:eastAsia="en-US"/>
    </w:rPr>
  </w:style>
  <w:style w:type="character" w:customStyle="1" w:styleId="CharChar3">
    <w:name w:val="Char Char3"/>
    <w:qFormat/>
    <w:rsid w:val="0066543A"/>
    <w:rPr>
      <w:rFonts w:ascii="Arial" w:hAnsi="Arial"/>
      <w:sz w:val="36"/>
      <w:lang w:val="en-GB" w:eastAsia="en-US" w:bidi="ar-SA"/>
    </w:rPr>
  </w:style>
  <w:style w:type="character" w:customStyle="1" w:styleId="CharChar2">
    <w:name w:val="Char Char2"/>
    <w:qFormat/>
    <w:rsid w:val="0066543A"/>
    <w:rPr>
      <w:rFonts w:ascii="Arial" w:hAnsi="Arial"/>
      <w:sz w:val="32"/>
      <w:lang w:val="en-GB" w:eastAsia="en-US" w:bidi="ar-SA"/>
    </w:rPr>
  </w:style>
  <w:style w:type="character" w:customStyle="1" w:styleId="CharChar1">
    <w:name w:val="Char Char1"/>
    <w:qFormat/>
    <w:rsid w:val="0066543A"/>
    <w:rPr>
      <w:rFonts w:ascii="Arial" w:hAnsi="Arial"/>
      <w:sz w:val="28"/>
      <w:lang w:val="en-GB" w:eastAsia="en-US" w:bidi="ar-SA"/>
    </w:rPr>
  </w:style>
  <w:style w:type="character" w:customStyle="1" w:styleId="h4CharChar">
    <w:name w:val="h4 Char Char"/>
    <w:qFormat/>
    <w:rsid w:val="0066543A"/>
    <w:rPr>
      <w:rFonts w:ascii="Arial" w:hAnsi="Arial"/>
      <w:sz w:val="24"/>
      <w:lang w:val="en-GB" w:eastAsia="en-US" w:bidi="ar-SA"/>
    </w:rPr>
  </w:style>
  <w:style w:type="character" w:customStyle="1" w:styleId="CharChar">
    <w:name w:val="Char Char"/>
    <w:qFormat/>
    <w:rsid w:val="0066543A"/>
    <w:rPr>
      <w:rFonts w:ascii="Arial" w:hAnsi="Arial"/>
      <w:sz w:val="22"/>
      <w:lang w:val="en-GB" w:eastAsia="en-US" w:bidi="ar-SA"/>
    </w:rPr>
  </w:style>
  <w:style w:type="paragraph" w:customStyle="1" w:styleId="Reference">
    <w:name w:val="Reference"/>
    <w:basedOn w:val="EX"/>
    <w:qFormat/>
    <w:rsid w:val="0066543A"/>
    <w:pPr>
      <w:tabs>
        <w:tab w:val="left" w:pos="360"/>
      </w:tabs>
      <w:suppressAutoHyphens/>
      <w:overflowPunct w:val="0"/>
      <w:autoSpaceDE w:val="0"/>
      <w:spacing w:line="254" w:lineRule="auto"/>
      <w:ind w:left="0" w:firstLine="0"/>
      <w:jc w:val="both"/>
    </w:pPr>
    <w:rPr>
      <w:rFonts w:eastAsia="SimSun"/>
      <w:lang w:val="en-US" w:eastAsia="ar-SA"/>
    </w:rPr>
  </w:style>
  <w:style w:type="paragraph" w:customStyle="1" w:styleId="Revision1">
    <w:name w:val="Revision1"/>
    <w:hidden/>
    <w:uiPriority w:val="99"/>
    <w:semiHidden/>
    <w:qFormat/>
    <w:rsid w:val="0066543A"/>
    <w:pPr>
      <w:spacing w:after="160" w:line="259" w:lineRule="auto"/>
      <w:jc w:val="both"/>
    </w:pPr>
    <w:rPr>
      <w:rFonts w:eastAsia="SimSun"/>
      <w:lang w:eastAsia="en-US"/>
    </w:rPr>
  </w:style>
  <w:style w:type="paragraph" w:customStyle="1" w:styleId="LGTdoc">
    <w:name w:val="LGTdoc_본문"/>
    <w:basedOn w:val="Normal"/>
    <w:qFormat/>
    <w:rsid w:val="0066543A"/>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Normal"/>
    <w:qFormat/>
    <w:rsid w:val="006654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4" w:lineRule="auto"/>
      <w:jc w:val="both"/>
    </w:pPr>
    <w:rPr>
      <w:rFonts w:eastAsia="SimSun"/>
      <w:sz w:val="22"/>
      <w:lang w:val="fr-FR"/>
    </w:rPr>
  </w:style>
  <w:style w:type="paragraph" w:customStyle="1" w:styleId="Tablehead">
    <w:name w:val="Table_head"/>
    <w:basedOn w:val="Normal"/>
    <w:next w:val="Normal"/>
    <w:qFormat/>
    <w:rsid w:val="006654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4" w:lineRule="auto"/>
      <w:jc w:val="center"/>
    </w:pPr>
    <w:rPr>
      <w:rFonts w:eastAsia="SimSun"/>
      <w:b/>
      <w:sz w:val="22"/>
      <w:lang w:val="fr-FR"/>
    </w:rPr>
  </w:style>
  <w:style w:type="character" w:styleId="PlaceholderText">
    <w:name w:val="Placeholder Text"/>
    <w:uiPriority w:val="99"/>
    <w:semiHidden/>
    <w:qFormat/>
    <w:rsid w:val="0066543A"/>
    <w:rPr>
      <w:color w:val="808080"/>
    </w:rPr>
  </w:style>
  <w:style w:type="character" w:customStyle="1" w:styleId="TACChar">
    <w:name w:val="TAC Char"/>
    <w:link w:val="TAC"/>
    <w:qFormat/>
    <w:rsid w:val="0066543A"/>
    <w:rPr>
      <w:rFonts w:ascii="Arial" w:hAnsi="Arial"/>
      <w:sz w:val="18"/>
      <w:lang w:eastAsia="en-US"/>
    </w:rPr>
  </w:style>
  <w:style w:type="character" w:customStyle="1" w:styleId="THChar">
    <w:name w:val="TH Char"/>
    <w:link w:val="TH"/>
    <w:qFormat/>
    <w:rsid w:val="0066543A"/>
    <w:rPr>
      <w:rFonts w:ascii="Arial" w:hAnsi="Arial"/>
      <w:b/>
      <w:lang w:eastAsia="en-US"/>
    </w:rPr>
  </w:style>
  <w:style w:type="paragraph" w:customStyle="1" w:styleId="References">
    <w:name w:val="References"/>
    <w:basedOn w:val="Normal"/>
    <w:qFormat/>
    <w:rsid w:val="0066543A"/>
    <w:pPr>
      <w:numPr>
        <w:numId w:val="4"/>
      </w:numPr>
      <w:autoSpaceDE w:val="0"/>
      <w:autoSpaceDN w:val="0"/>
      <w:snapToGrid w:val="0"/>
      <w:spacing w:after="60" w:line="254" w:lineRule="auto"/>
      <w:jc w:val="both"/>
    </w:pPr>
    <w:rPr>
      <w:rFonts w:eastAsia="SimSun"/>
      <w:szCs w:val="16"/>
      <w:lang w:val="en-US"/>
    </w:rPr>
  </w:style>
  <w:style w:type="character" w:customStyle="1" w:styleId="bodyChar">
    <w:name w:val="body Char"/>
    <w:link w:val="body"/>
    <w:qFormat/>
    <w:rsid w:val="0066543A"/>
    <w:rPr>
      <w:rFonts w:ascii="New York" w:eastAsia="SimSun" w:hAnsi="New York"/>
      <w:sz w:val="24"/>
      <w:lang w:val="en-US" w:eastAsia="en-US"/>
    </w:rPr>
  </w:style>
  <w:style w:type="character" w:customStyle="1" w:styleId="apple-converted-space">
    <w:name w:val="apple-converted-space"/>
    <w:qFormat/>
    <w:rsid w:val="0066543A"/>
  </w:style>
  <w:style w:type="character" w:customStyle="1" w:styleId="EQChar">
    <w:name w:val="EQ Char"/>
    <w:link w:val="EQ"/>
    <w:qFormat/>
    <w:rsid w:val="0066543A"/>
    <w:rPr>
      <w:noProof/>
      <w:lang w:eastAsia="en-US"/>
    </w:rPr>
  </w:style>
  <w:style w:type="paragraph" w:customStyle="1" w:styleId="TdocHeader2">
    <w:name w:val="Tdoc_Header_2"/>
    <w:basedOn w:val="Normal"/>
    <w:qFormat/>
    <w:rsid w:val="0066543A"/>
    <w:pPr>
      <w:widowControl w:val="0"/>
      <w:tabs>
        <w:tab w:val="left" w:pos="1701"/>
        <w:tab w:val="right" w:pos="9072"/>
        <w:tab w:val="right" w:pos="10206"/>
      </w:tabs>
      <w:spacing w:after="0" w:line="254" w:lineRule="auto"/>
      <w:ind w:left="1440" w:hanging="1440"/>
      <w:jc w:val="both"/>
    </w:pPr>
    <w:rPr>
      <w:rFonts w:ascii="Arial" w:eastAsia="Batang" w:hAnsi="Arial"/>
      <w:b/>
      <w:sz w:val="18"/>
    </w:rPr>
  </w:style>
  <w:style w:type="paragraph" w:customStyle="1" w:styleId="Default">
    <w:name w:val="Default"/>
    <w:qFormat/>
    <w:rsid w:val="0066543A"/>
    <w:pPr>
      <w:autoSpaceDE w:val="0"/>
      <w:autoSpaceDN w:val="0"/>
      <w:adjustRightInd w:val="0"/>
      <w:spacing w:after="160" w:line="259" w:lineRule="auto"/>
      <w:jc w:val="both"/>
    </w:pPr>
    <w:rPr>
      <w:rFonts w:eastAsia="SimSun"/>
      <w:color w:val="000000"/>
      <w:sz w:val="24"/>
      <w:szCs w:val="24"/>
      <w:lang w:val="en-US" w:eastAsia="zh-CN"/>
    </w:rPr>
  </w:style>
  <w:style w:type="character" w:customStyle="1" w:styleId="B1Zchn">
    <w:name w:val="B1 Zchn"/>
    <w:link w:val="B1"/>
    <w:qFormat/>
    <w:rsid w:val="0066543A"/>
    <w:rPr>
      <w:lang w:eastAsia="en-US"/>
    </w:rPr>
  </w:style>
  <w:style w:type="character" w:customStyle="1" w:styleId="B2Char">
    <w:name w:val="B2 Char"/>
    <w:link w:val="B2"/>
    <w:qFormat/>
    <w:rsid w:val="0066543A"/>
    <w:rPr>
      <w:lang w:eastAsia="en-US"/>
    </w:rPr>
  </w:style>
  <w:style w:type="character" w:customStyle="1" w:styleId="B2Car">
    <w:name w:val="B2 Car"/>
    <w:qFormat/>
    <w:rsid w:val="0066543A"/>
    <w:rPr>
      <w:lang w:val="en-GB" w:eastAsia="en-US"/>
    </w:rPr>
  </w:style>
  <w:style w:type="character" w:customStyle="1" w:styleId="TALChar">
    <w:name w:val="TAL Char"/>
    <w:link w:val="TAL"/>
    <w:qFormat/>
    <w:rsid w:val="0066543A"/>
    <w:rPr>
      <w:rFonts w:ascii="Arial" w:hAnsi="Arial"/>
      <w:sz w:val="18"/>
      <w:lang w:eastAsia="en-US"/>
    </w:rPr>
  </w:style>
  <w:style w:type="character" w:customStyle="1" w:styleId="B1Char1">
    <w:name w:val="B1 Char1"/>
    <w:qFormat/>
    <w:rsid w:val="0066543A"/>
    <w:rPr>
      <w:rFonts w:eastAsia="Times New Roman"/>
    </w:rPr>
  </w:style>
  <w:style w:type="paragraph" w:customStyle="1" w:styleId="INDENT1">
    <w:name w:val="INDENT1"/>
    <w:basedOn w:val="Normal"/>
    <w:qFormat/>
    <w:rsid w:val="0066543A"/>
    <w:pPr>
      <w:overflowPunct w:val="0"/>
      <w:autoSpaceDE w:val="0"/>
      <w:autoSpaceDN w:val="0"/>
      <w:adjustRightInd w:val="0"/>
      <w:spacing w:line="254" w:lineRule="auto"/>
      <w:ind w:left="851"/>
      <w:jc w:val="both"/>
    </w:pPr>
    <w:rPr>
      <w:lang w:eastAsia="en-GB"/>
    </w:rPr>
  </w:style>
  <w:style w:type="paragraph" w:customStyle="1" w:styleId="INDENT2">
    <w:name w:val="INDENT2"/>
    <w:basedOn w:val="Normal"/>
    <w:qFormat/>
    <w:rsid w:val="0066543A"/>
    <w:pPr>
      <w:overflowPunct w:val="0"/>
      <w:autoSpaceDE w:val="0"/>
      <w:autoSpaceDN w:val="0"/>
      <w:adjustRightInd w:val="0"/>
      <w:spacing w:line="254" w:lineRule="auto"/>
      <w:ind w:left="1135" w:hanging="284"/>
      <w:jc w:val="both"/>
    </w:pPr>
    <w:rPr>
      <w:lang w:eastAsia="en-GB"/>
    </w:rPr>
  </w:style>
  <w:style w:type="paragraph" w:customStyle="1" w:styleId="INDENT3">
    <w:name w:val="INDENT3"/>
    <w:basedOn w:val="Normal"/>
    <w:qFormat/>
    <w:rsid w:val="0066543A"/>
    <w:pPr>
      <w:overflowPunct w:val="0"/>
      <w:autoSpaceDE w:val="0"/>
      <w:autoSpaceDN w:val="0"/>
      <w:adjustRightInd w:val="0"/>
      <w:spacing w:line="254" w:lineRule="auto"/>
      <w:ind w:left="1701" w:hanging="567"/>
      <w:jc w:val="both"/>
    </w:pPr>
    <w:rPr>
      <w:lang w:eastAsia="en-GB"/>
    </w:rPr>
  </w:style>
  <w:style w:type="paragraph" w:customStyle="1" w:styleId="FigureTitle">
    <w:name w:val="Figure_Title"/>
    <w:basedOn w:val="Normal"/>
    <w:next w:val="Normal"/>
    <w:qFormat/>
    <w:rsid w:val="0066543A"/>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b/>
      <w:sz w:val="24"/>
      <w:lang w:eastAsia="en-GB"/>
    </w:rPr>
  </w:style>
  <w:style w:type="paragraph" w:customStyle="1" w:styleId="RecCCITT">
    <w:name w:val="Rec_CCITT_#"/>
    <w:basedOn w:val="Normal"/>
    <w:qFormat/>
    <w:rsid w:val="0066543A"/>
    <w:pPr>
      <w:keepNext/>
      <w:keepLines/>
      <w:overflowPunct w:val="0"/>
      <w:autoSpaceDE w:val="0"/>
      <w:autoSpaceDN w:val="0"/>
      <w:adjustRightInd w:val="0"/>
      <w:spacing w:line="254" w:lineRule="auto"/>
      <w:jc w:val="both"/>
    </w:pPr>
    <w:rPr>
      <w:b/>
      <w:lang w:eastAsia="en-GB"/>
    </w:rPr>
  </w:style>
  <w:style w:type="paragraph" w:customStyle="1" w:styleId="enumlev2">
    <w:name w:val="enumlev2"/>
    <w:basedOn w:val="Normal"/>
    <w:qFormat/>
    <w:rsid w:val="0066543A"/>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lang w:val="en-US" w:eastAsia="en-GB"/>
    </w:rPr>
  </w:style>
  <w:style w:type="paragraph" w:customStyle="1" w:styleId="CouvRecTitle">
    <w:name w:val="Couv Rec Title"/>
    <w:basedOn w:val="Normal"/>
    <w:qFormat/>
    <w:rsid w:val="0066543A"/>
    <w:pPr>
      <w:keepNext/>
      <w:keepLines/>
      <w:overflowPunct w:val="0"/>
      <w:autoSpaceDE w:val="0"/>
      <w:autoSpaceDN w:val="0"/>
      <w:adjustRightInd w:val="0"/>
      <w:spacing w:before="240" w:line="254" w:lineRule="auto"/>
      <w:ind w:left="1418"/>
      <w:jc w:val="both"/>
    </w:pPr>
    <w:rPr>
      <w:rFonts w:ascii="Arial" w:hAnsi="Arial"/>
      <w:b/>
      <w:sz w:val="36"/>
      <w:lang w:val="en-US" w:eastAsia="en-GB"/>
    </w:rPr>
  </w:style>
  <w:style w:type="paragraph" w:customStyle="1" w:styleId="numberedlist">
    <w:name w:val="numbered list"/>
    <w:basedOn w:val="ListBullet"/>
    <w:qFormat/>
    <w:rsid w:val="0066543A"/>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66543A"/>
    <w:pPr>
      <w:spacing w:after="160" w:line="259" w:lineRule="auto"/>
      <w:jc w:val="both"/>
    </w:pPr>
    <w:rPr>
      <w:rFonts w:ascii="Arial" w:eastAsia="MS Mincho" w:hAnsi="Arial"/>
      <w:lang w:eastAsia="en-US"/>
    </w:rPr>
  </w:style>
  <w:style w:type="paragraph" w:customStyle="1" w:styleId="TabList">
    <w:name w:val="TabList"/>
    <w:basedOn w:val="Normal"/>
    <w:qFormat/>
    <w:rsid w:val="0066543A"/>
    <w:pPr>
      <w:tabs>
        <w:tab w:val="left" w:pos="1134"/>
      </w:tabs>
      <w:overflowPunct w:val="0"/>
      <w:autoSpaceDE w:val="0"/>
      <w:autoSpaceDN w:val="0"/>
      <w:adjustRightInd w:val="0"/>
      <w:spacing w:after="0" w:line="254" w:lineRule="auto"/>
      <w:jc w:val="both"/>
    </w:pPr>
    <w:rPr>
      <w:rFonts w:eastAsia="MS Mincho"/>
      <w:lang w:eastAsia="en-GB"/>
    </w:rPr>
  </w:style>
  <w:style w:type="paragraph" w:customStyle="1" w:styleId="tabletext0">
    <w:name w:val="table text"/>
    <w:basedOn w:val="Normal"/>
    <w:next w:val="table"/>
    <w:qFormat/>
    <w:rsid w:val="0066543A"/>
    <w:pPr>
      <w:overflowPunct w:val="0"/>
      <w:autoSpaceDE w:val="0"/>
      <w:autoSpaceDN w:val="0"/>
      <w:adjustRightInd w:val="0"/>
      <w:spacing w:after="0" w:line="254" w:lineRule="auto"/>
      <w:jc w:val="both"/>
    </w:pPr>
    <w:rPr>
      <w:rFonts w:eastAsia="MS Mincho"/>
      <w:i/>
      <w:lang w:eastAsia="en-GB"/>
    </w:rPr>
  </w:style>
  <w:style w:type="paragraph" w:customStyle="1" w:styleId="HE">
    <w:name w:val="HE"/>
    <w:basedOn w:val="Normal"/>
    <w:qFormat/>
    <w:rsid w:val="0066543A"/>
    <w:pPr>
      <w:overflowPunct w:val="0"/>
      <w:autoSpaceDE w:val="0"/>
      <w:autoSpaceDN w:val="0"/>
      <w:adjustRightInd w:val="0"/>
      <w:spacing w:after="0" w:line="254" w:lineRule="auto"/>
      <w:jc w:val="both"/>
    </w:pPr>
    <w:rPr>
      <w:rFonts w:eastAsia="MS Mincho"/>
      <w:b/>
      <w:lang w:eastAsia="en-GB"/>
    </w:rPr>
  </w:style>
  <w:style w:type="paragraph" w:customStyle="1" w:styleId="berschrift1H1">
    <w:name w:val="Überschrift 1.H1"/>
    <w:basedOn w:val="Normal"/>
    <w:next w:val="Normal"/>
    <w:qFormat/>
    <w:rsid w:val="0066543A"/>
    <w:pPr>
      <w:keepNext/>
      <w:keepLines/>
      <w:numPr>
        <w:numId w:val="5"/>
      </w:numPr>
      <w:pBdr>
        <w:top w:val="single" w:sz="12" w:space="3" w:color="auto"/>
      </w:pBdr>
      <w:overflowPunct w:val="0"/>
      <w:autoSpaceDE w:val="0"/>
      <w:autoSpaceDN w:val="0"/>
      <w:adjustRightInd w:val="0"/>
      <w:spacing w:before="240" w:line="254" w:lineRule="auto"/>
      <w:jc w:val="both"/>
      <w:outlineLvl w:val="0"/>
    </w:pPr>
    <w:rPr>
      <w:rFonts w:ascii="Arial" w:hAnsi="Arial"/>
      <w:sz w:val="36"/>
      <w:lang w:eastAsia="de-DE"/>
    </w:rPr>
  </w:style>
  <w:style w:type="paragraph" w:customStyle="1" w:styleId="textintend1">
    <w:name w:val="text intend 1"/>
    <w:basedOn w:val="text"/>
    <w:qFormat/>
    <w:rsid w:val="0066543A"/>
    <w:pPr>
      <w:numPr>
        <w:numId w:val="6"/>
      </w:numPr>
      <w:tabs>
        <w:tab w:val="clear" w:pos="992"/>
        <w:tab w:val="left" w:pos="720"/>
      </w:tabs>
      <w:spacing w:after="120"/>
      <w:ind w:left="720" w:hanging="360"/>
    </w:pPr>
    <w:rPr>
      <w:rFonts w:eastAsia="MS Mincho"/>
      <w:lang w:eastAsia="en-GB"/>
    </w:rPr>
  </w:style>
  <w:style w:type="paragraph" w:customStyle="1" w:styleId="textintend2">
    <w:name w:val="text intend 2"/>
    <w:basedOn w:val="text"/>
    <w:qFormat/>
    <w:rsid w:val="0066543A"/>
    <w:pPr>
      <w:numPr>
        <w:numId w:val="7"/>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rsid w:val="0066543A"/>
    <w:pPr>
      <w:numPr>
        <w:numId w:val="8"/>
      </w:numPr>
      <w:tabs>
        <w:tab w:val="clear" w:pos="1843"/>
        <w:tab w:val="left" w:pos="360"/>
      </w:tabs>
      <w:spacing w:after="120"/>
      <w:ind w:left="360" w:hanging="360"/>
    </w:pPr>
    <w:rPr>
      <w:rFonts w:eastAsia="MS Mincho"/>
      <w:lang w:eastAsia="en-GB"/>
    </w:rPr>
  </w:style>
  <w:style w:type="paragraph" w:customStyle="1" w:styleId="normalpuce">
    <w:name w:val="normal puce"/>
    <w:basedOn w:val="Normal"/>
    <w:qFormat/>
    <w:rsid w:val="0066543A"/>
    <w:pPr>
      <w:widowControl w:val="0"/>
      <w:numPr>
        <w:numId w:val="9"/>
      </w:numPr>
      <w:overflowPunct w:val="0"/>
      <w:autoSpaceDE w:val="0"/>
      <w:autoSpaceDN w:val="0"/>
      <w:adjustRightInd w:val="0"/>
      <w:spacing w:before="60" w:after="60" w:line="254" w:lineRule="auto"/>
      <w:jc w:val="both"/>
    </w:pPr>
    <w:rPr>
      <w:rFonts w:eastAsia="MS Mincho"/>
      <w:lang w:eastAsia="en-GB"/>
    </w:rPr>
  </w:style>
  <w:style w:type="paragraph" w:customStyle="1" w:styleId="TdocHeading1">
    <w:name w:val="Tdoc_Heading_1"/>
    <w:basedOn w:val="Heading1"/>
    <w:next w:val="Normal"/>
    <w:qFormat/>
    <w:rsid w:val="0066543A"/>
    <w:pPr>
      <w:keepLines w:val="0"/>
      <w:numPr>
        <w:numId w:val="10"/>
      </w:numPr>
      <w:pBdr>
        <w:top w:val="none" w:sz="0" w:space="0" w:color="auto"/>
      </w:pBdr>
      <w:overflowPunct w:val="0"/>
      <w:autoSpaceDE w:val="0"/>
      <w:autoSpaceDN w:val="0"/>
      <w:adjustRightInd w:val="0"/>
      <w:spacing w:after="0" w:line="259" w:lineRule="auto"/>
      <w:jc w:val="both"/>
      <w:textAlignment w:val="baseline"/>
    </w:pPr>
    <w:rPr>
      <w:b/>
      <w:kern w:val="28"/>
      <w:sz w:val="24"/>
      <w:lang w:val="en-US" w:eastAsia="en-GB"/>
    </w:rPr>
  </w:style>
  <w:style w:type="paragraph" w:customStyle="1" w:styleId="Meetingcaption">
    <w:name w:val="Meeting caption"/>
    <w:basedOn w:val="Normal"/>
    <w:qFormat/>
    <w:rsid w:val="006654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4" w:lineRule="auto"/>
      <w:jc w:val="both"/>
    </w:pPr>
    <w:rPr>
      <w:snapToGrid w:val="0"/>
      <w:sz w:val="22"/>
      <w:lang w:val="fr-FR" w:eastAsia="en-GB"/>
    </w:rPr>
  </w:style>
  <w:style w:type="paragraph" w:customStyle="1" w:styleId="para">
    <w:name w:val="para"/>
    <w:basedOn w:val="Normal"/>
    <w:qFormat/>
    <w:rsid w:val="0066543A"/>
    <w:pPr>
      <w:overflowPunct w:val="0"/>
      <w:autoSpaceDE w:val="0"/>
      <w:autoSpaceDN w:val="0"/>
      <w:adjustRightInd w:val="0"/>
      <w:spacing w:after="240" w:line="254" w:lineRule="auto"/>
      <w:jc w:val="both"/>
    </w:pPr>
    <w:rPr>
      <w:rFonts w:ascii="Helvetica" w:hAnsi="Helvetica"/>
      <w:lang w:eastAsia="en-GB"/>
    </w:rPr>
  </w:style>
  <w:style w:type="paragraph" w:customStyle="1" w:styleId="Cell">
    <w:name w:val="Cell"/>
    <w:basedOn w:val="Normal"/>
    <w:qFormat/>
    <w:rsid w:val="0066543A"/>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6654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b10">
    <w:name w:val="b1"/>
    <w:basedOn w:val="Normal"/>
    <w:qFormat/>
    <w:rsid w:val="006654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tah0">
    <w:name w:val="tah"/>
    <w:basedOn w:val="Normal"/>
    <w:qFormat/>
    <w:rsid w:val="0066543A"/>
    <w:pPr>
      <w:keepNext/>
      <w:overflowPunct w:val="0"/>
      <w:autoSpaceDE w:val="0"/>
      <w:autoSpaceDN w:val="0"/>
      <w:spacing w:after="0" w:line="254" w:lineRule="auto"/>
      <w:jc w:val="center"/>
    </w:pPr>
    <w:rPr>
      <w:rFonts w:ascii="Arial" w:eastAsia="Batang" w:hAnsi="Arial" w:cs="Arial"/>
      <w:b/>
      <w:bCs/>
      <w:sz w:val="18"/>
      <w:szCs w:val="18"/>
      <w:lang w:val="en-US" w:eastAsia="en-GB"/>
    </w:rPr>
  </w:style>
  <w:style w:type="character" w:customStyle="1" w:styleId="GuidanceChar">
    <w:name w:val="Guidance Char"/>
    <w:qFormat/>
    <w:rsid w:val="0066543A"/>
    <w:rPr>
      <w:i/>
      <w:color w:val="0000FF"/>
      <w:lang w:val="en-GB" w:eastAsia="ja-JP" w:bidi="ar-SA"/>
    </w:rPr>
  </w:style>
  <w:style w:type="paragraph" w:customStyle="1" w:styleId="CharCharCharChar">
    <w:name w:val="Char Char Char Char"/>
    <w:qFormat/>
    <w:rsid w:val="0066543A"/>
    <w:pPr>
      <w:keepNext/>
      <w:tabs>
        <w:tab w:val="left" w:pos="-1134"/>
      </w:tabs>
      <w:autoSpaceDE w:val="0"/>
      <w:autoSpaceDN w:val="0"/>
      <w:adjustRightInd w:val="0"/>
      <w:spacing w:before="60" w:after="60" w:line="259" w:lineRule="auto"/>
      <w:jc w:val="both"/>
    </w:pPr>
    <w:rPr>
      <w:rFonts w:eastAsia="SimSun"/>
    </w:rPr>
  </w:style>
  <w:style w:type="paragraph" w:customStyle="1" w:styleId="CharCharCharCharCharCharCharCharCharCharCharChar">
    <w:name w:val="Char Char Char Char Char Char Char Char Char Char Char Char"/>
    <w:semiHidden/>
    <w:qFormat/>
    <w:rsid w:val="006654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6543A"/>
    <w:pPr>
      <w:tabs>
        <w:tab w:val="left" w:pos="2560"/>
      </w:tabs>
      <w:spacing w:line="254" w:lineRule="auto"/>
      <w:ind w:left="2560" w:hanging="357"/>
      <w:jc w:val="both"/>
    </w:pPr>
    <w:rPr>
      <w:lang w:val="en-AU" w:eastAsia="ko-KR"/>
    </w:rPr>
  </w:style>
  <w:style w:type="character" w:customStyle="1" w:styleId="FigureCaption1">
    <w:name w:val="Figure Caption1"/>
    <w:qFormat/>
    <w:rsid w:val="0066543A"/>
    <w:rPr>
      <w:rFonts w:ascii="Arial" w:eastAsia="????" w:hAnsi="Arial" w:cs="Arial"/>
      <w:color w:val="0000FF"/>
      <w:kern w:val="2"/>
      <w:lang w:val="en-US" w:eastAsia="en-US" w:bidi="ar-SA"/>
    </w:rPr>
  </w:style>
  <w:style w:type="character" w:customStyle="1" w:styleId="CharChar5">
    <w:name w:val="Char Char5"/>
    <w:semiHidden/>
    <w:qFormat/>
    <w:rsid w:val="0066543A"/>
    <w:rPr>
      <w:rFonts w:ascii="Times New Roman" w:hAnsi="Times New Roman"/>
      <w:lang w:eastAsia="en-US"/>
    </w:rPr>
  </w:style>
  <w:style w:type="character" w:customStyle="1" w:styleId="Heading2Char1">
    <w:name w:val="Heading 2 Char1"/>
    <w:qFormat/>
    <w:rsid w:val="0066543A"/>
    <w:rPr>
      <w:rFonts w:ascii="Arial" w:hAnsi="Arial"/>
      <w:sz w:val="32"/>
      <w:lang w:val="en-GB" w:eastAsia="en-US"/>
    </w:rPr>
  </w:style>
  <w:style w:type="character" w:customStyle="1" w:styleId="Heading6Char">
    <w:name w:val="Heading 6 Char"/>
    <w:link w:val="Heading6"/>
    <w:qFormat/>
    <w:rsid w:val="0066543A"/>
    <w:rPr>
      <w:rFonts w:ascii="Arial" w:hAnsi="Arial"/>
      <w:lang w:eastAsia="en-US"/>
    </w:rPr>
  </w:style>
  <w:style w:type="character" w:customStyle="1" w:styleId="Heading7Char">
    <w:name w:val="Heading 7 Char"/>
    <w:link w:val="Heading7"/>
    <w:qFormat/>
    <w:rsid w:val="0066543A"/>
    <w:rPr>
      <w:rFonts w:ascii="Arial" w:hAnsi="Arial"/>
      <w:lang w:eastAsia="en-US"/>
    </w:rPr>
  </w:style>
  <w:style w:type="character" w:customStyle="1" w:styleId="Heading9Char">
    <w:name w:val="Heading 9 Char"/>
    <w:link w:val="Heading9"/>
    <w:qFormat/>
    <w:rsid w:val="0066543A"/>
    <w:rPr>
      <w:rFonts w:ascii="Arial" w:hAnsi="Arial"/>
      <w:sz w:val="36"/>
      <w:lang w:eastAsia="en-US"/>
    </w:rPr>
  </w:style>
  <w:style w:type="character" w:customStyle="1" w:styleId="ListChar">
    <w:name w:val="List Char"/>
    <w:link w:val="List"/>
    <w:uiPriority w:val="99"/>
    <w:qFormat/>
    <w:rsid w:val="0066543A"/>
    <w:rPr>
      <w:rFonts w:eastAsia="SimSun"/>
      <w:lang w:val="en-US" w:eastAsia="en-US"/>
    </w:rPr>
  </w:style>
  <w:style w:type="character" w:customStyle="1" w:styleId="PLChar">
    <w:name w:val="PL Char"/>
    <w:link w:val="PL"/>
    <w:qFormat/>
    <w:locked/>
    <w:rsid w:val="0066543A"/>
    <w:rPr>
      <w:rFonts w:ascii="Courier New" w:hAnsi="Courier New"/>
      <w:noProof/>
      <w:sz w:val="16"/>
      <w:lang w:eastAsia="en-US"/>
    </w:rPr>
  </w:style>
  <w:style w:type="character" w:customStyle="1" w:styleId="List2Char">
    <w:name w:val="List 2 Char"/>
    <w:link w:val="List2"/>
    <w:uiPriority w:val="99"/>
    <w:qFormat/>
    <w:rsid w:val="0066543A"/>
    <w:rPr>
      <w:rFonts w:eastAsia="SimSun"/>
      <w:lang w:val="en-US" w:eastAsia="en-US"/>
    </w:rPr>
  </w:style>
  <w:style w:type="character" w:customStyle="1" w:styleId="List3Char">
    <w:name w:val="List 3 Char"/>
    <w:link w:val="List3"/>
    <w:qFormat/>
    <w:rsid w:val="0066543A"/>
    <w:rPr>
      <w:rFonts w:eastAsia="SimSun"/>
      <w:lang w:val="en-US" w:eastAsia="en-US"/>
    </w:rPr>
  </w:style>
  <w:style w:type="character" w:customStyle="1" w:styleId="B3Char">
    <w:name w:val="B3 Char"/>
    <w:link w:val="B3"/>
    <w:qFormat/>
    <w:rsid w:val="0066543A"/>
    <w:rPr>
      <w:lang w:eastAsia="en-US"/>
    </w:rPr>
  </w:style>
  <w:style w:type="character" w:customStyle="1" w:styleId="FooterChar">
    <w:name w:val="Footer Char"/>
    <w:link w:val="Footer"/>
    <w:uiPriority w:val="99"/>
    <w:qFormat/>
    <w:rsid w:val="0066543A"/>
    <w:rPr>
      <w:rFonts w:ascii="Arial" w:hAnsi="Arial"/>
      <w:b/>
      <w:i/>
      <w:noProof/>
      <w:sz w:val="18"/>
      <w:lang w:eastAsia="ja-JP"/>
    </w:rPr>
  </w:style>
  <w:style w:type="paragraph" w:customStyle="1" w:styleId="tdoc-header">
    <w:name w:val="tdoc-header"/>
    <w:qFormat/>
    <w:rsid w:val="0066543A"/>
    <w:pPr>
      <w:spacing w:after="160" w:line="259" w:lineRule="auto"/>
      <w:jc w:val="both"/>
    </w:pPr>
    <w:rPr>
      <w:rFonts w:ascii="Arial" w:hAnsi="Arial"/>
      <w:sz w:val="24"/>
      <w:lang w:eastAsia="en-US"/>
    </w:rPr>
  </w:style>
  <w:style w:type="paragraph" w:customStyle="1" w:styleId="CharChar3CharCharCharCharCharChar">
    <w:name w:val="Char Char3 Char Char Char Char Char Char"/>
    <w:semiHidden/>
    <w:qFormat/>
    <w:rsid w:val="0066543A"/>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6543A"/>
    <w:pPr>
      <w:keepNext/>
      <w:tabs>
        <w:tab w:val="left" w:pos="-1134"/>
      </w:tabs>
      <w:autoSpaceDE w:val="0"/>
      <w:autoSpaceDN w:val="0"/>
      <w:adjustRightInd w:val="0"/>
      <w:spacing w:before="60" w:after="60" w:line="259" w:lineRule="auto"/>
      <w:jc w:val="both"/>
    </w:pPr>
    <w:rPr>
      <w:rFonts w:eastAsia="SimSun"/>
    </w:rPr>
  </w:style>
  <w:style w:type="paragraph" w:customStyle="1" w:styleId="CharCharCharChar1">
    <w:name w:val="Char Char Char Char1"/>
    <w:qFormat/>
    <w:rsid w:val="0066543A"/>
    <w:pPr>
      <w:keepNext/>
      <w:tabs>
        <w:tab w:val="left" w:pos="-1134"/>
      </w:tabs>
      <w:autoSpaceDE w:val="0"/>
      <w:autoSpaceDN w:val="0"/>
      <w:adjustRightInd w:val="0"/>
      <w:spacing w:before="60" w:after="60" w:line="259" w:lineRule="auto"/>
      <w:jc w:val="both"/>
    </w:pPr>
    <w:rPr>
      <w:rFonts w:eastAsia="SimSun"/>
    </w:rPr>
  </w:style>
  <w:style w:type="paragraph" w:customStyle="1" w:styleId="CharCharCharCharCharCharCharCharCharCharCharChar1">
    <w:name w:val="Char Char Char Char Char Char Char Char Char Char Char Char1"/>
    <w:semiHidden/>
    <w:qFormat/>
    <w:rsid w:val="006654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66543A"/>
    <w:rPr>
      <w:rFonts w:ascii="Times New Roman" w:hAnsi="Times New Roman"/>
      <w:lang w:eastAsia="en-US"/>
    </w:rPr>
  </w:style>
  <w:style w:type="paragraph" w:customStyle="1" w:styleId="TableCell">
    <w:name w:val="Table Cell"/>
    <w:basedOn w:val="TAC"/>
    <w:link w:val="TableCellChar"/>
    <w:qFormat/>
    <w:rsid w:val="0066543A"/>
    <w:pPr>
      <w:overflowPunct w:val="0"/>
      <w:autoSpaceDE w:val="0"/>
      <w:autoSpaceDN w:val="0"/>
      <w:adjustRightInd w:val="0"/>
      <w:spacing w:line="254" w:lineRule="auto"/>
    </w:pPr>
    <w:rPr>
      <w:rFonts w:eastAsia="SimSun"/>
      <w:lang w:eastAsia="zh-CN"/>
    </w:rPr>
  </w:style>
  <w:style w:type="character" w:customStyle="1" w:styleId="TableCellChar">
    <w:name w:val="Table Cell Char"/>
    <w:link w:val="TableCell"/>
    <w:qFormat/>
    <w:rsid w:val="0066543A"/>
    <w:rPr>
      <w:rFonts w:ascii="Arial" w:eastAsia="SimSun" w:hAnsi="Arial"/>
      <w:sz w:val="18"/>
      <w:lang w:eastAsia="zh-CN"/>
    </w:rPr>
  </w:style>
  <w:style w:type="character" w:customStyle="1" w:styleId="TAHCar">
    <w:name w:val="TAH Car"/>
    <w:link w:val="TAH"/>
    <w:qFormat/>
    <w:rsid w:val="0066543A"/>
    <w:rPr>
      <w:rFonts w:ascii="Arial" w:hAnsi="Arial"/>
      <w:b/>
      <w:sz w:val="18"/>
      <w:lang w:eastAsia="en-US"/>
    </w:rPr>
  </w:style>
  <w:style w:type="character" w:customStyle="1" w:styleId="B11">
    <w:name w:val="B1 (文字)"/>
    <w:qFormat/>
    <w:locked/>
    <w:rsid w:val="0066543A"/>
    <w:rPr>
      <w:rFonts w:ascii="Times New Roman" w:hAnsi="Times New Roman"/>
      <w:lang w:val="en-GB" w:eastAsia="en-US"/>
    </w:rPr>
  </w:style>
  <w:style w:type="character" w:customStyle="1" w:styleId="TALCar">
    <w:name w:val="TAL Car"/>
    <w:qFormat/>
    <w:rsid w:val="0066543A"/>
    <w:rPr>
      <w:rFonts w:ascii="Arial" w:hAnsi="Arial"/>
      <w:sz w:val="18"/>
      <w:lang w:eastAsia="en-US"/>
    </w:rPr>
  </w:style>
  <w:style w:type="character" w:customStyle="1" w:styleId="B1Char">
    <w:name w:val="B1 Char"/>
    <w:qFormat/>
    <w:rsid w:val="0066543A"/>
    <w:rPr>
      <w:rFonts w:ascii="Times New Roman" w:hAnsi="Times New Roman"/>
      <w:lang w:val="en-GB" w:eastAsia="en-US"/>
    </w:rPr>
  </w:style>
  <w:style w:type="paragraph" w:customStyle="1" w:styleId="MTDisplayEquation">
    <w:name w:val="MTDisplayEquation"/>
    <w:basedOn w:val="Normal"/>
    <w:next w:val="Normal"/>
    <w:link w:val="MTDisplayEquationChar"/>
    <w:qFormat/>
    <w:rsid w:val="0066543A"/>
    <w:pPr>
      <w:tabs>
        <w:tab w:val="center" w:pos="4680"/>
        <w:tab w:val="right" w:pos="9360"/>
      </w:tabs>
      <w:spacing w:after="0" w:line="254" w:lineRule="auto"/>
      <w:jc w:val="both"/>
    </w:pPr>
    <w:rPr>
      <w:rFonts w:eastAsia="Calibri"/>
      <w:szCs w:val="22"/>
      <w:lang w:val="zh-CN" w:eastAsia="zh-CN"/>
    </w:rPr>
  </w:style>
  <w:style w:type="character" w:customStyle="1" w:styleId="MTDisplayEquationChar">
    <w:name w:val="MTDisplayEquation Char"/>
    <w:link w:val="MTDisplayEquation"/>
    <w:qFormat/>
    <w:rsid w:val="0066543A"/>
    <w:rPr>
      <w:rFonts w:eastAsia="Calibri"/>
      <w:szCs w:val="22"/>
      <w:lang w:val="zh-CN" w:eastAsia="zh-CN"/>
    </w:rPr>
  </w:style>
  <w:style w:type="paragraph" w:customStyle="1" w:styleId="Doc-text2">
    <w:name w:val="Doc-text2"/>
    <w:basedOn w:val="Normal"/>
    <w:link w:val="Doc-text2Char"/>
    <w:qFormat/>
    <w:rsid w:val="0066543A"/>
    <w:pPr>
      <w:tabs>
        <w:tab w:val="left" w:pos="1622"/>
      </w:tabs>
      <w:spacing w:after="0" w:line="254" w:lineRule="auto"/>
      <w:ind w:left="1622" w:hanging="363"/>
      <w:jc w:val="both"/>
    </w:pPr>
    <w:rPr>
      <w:rFonts w:ascii="Arial" w:eastAsia="MS Mincho" w:hAnsi="Arial"/>
      <w:szCs w:val="24"/>
      <w:lang w:eastAsia="en-GB"/>
    </w:rPr>
  </w:style>
  <w:style w:type="character" w:customStyle="1" w:styleId="Doc-text2Char">
    <w:name w:val="Doc-text2 Char"/>
    <w:link w:val="Doc-text2"/>
    <w:qFormat/>
    <w:rsid w:val="0066543A"/>
    <w:rPr>
      <w:rFonts w:ascii="Arial" w:eastAsia="MS Mincho" w:hAnsi="Arial"/>
      <w:szCs w:val="24"/>
    </w:rPr>
  </w:style>
  <w:style w:type="character" w:customStyle="1" w:styleId="textChar">
    <w:name w:val="text Char"/>
    <w:link w:val="text"/>
    <w:qFormat/>
    <w:rsid w:val="0066543A"/>
    <w:rPr>
      <w:rFonts w:eastAsia="SimSun"/>
      <w:sz w:val="24"/>
      <w:lang w:val="en-US" w:eastAsia="zh-CN"/>
    </w:rPr>
  </w:style>
  <w:style w:type="paragraph" w:customStyle="1" w:styleId="bullet1">
    <w:name w:val="bullet1"/>
    <w:basedOn w:val="text"/>
    <w:link w:val="bullet1Char"/>
    <w:qFormat/>
    <w:rsid w:val="0066543A"/>
    <w:pPr>
      <w:numPr>
        <w:numId w:val="11"/>
      </w:numPr>
      <w:tabs>
        <w:tab w:val="num" w:pos="360"/>
      </w:tabs>
      <w:overflowPunct/>
      <w:autoSpaceDE/>
      <w:autoSpaceDN/>
      <w:adjustRightInd/>
      <w:spacing w:after="0"/>
      <w:ind w:left="0" w:firstLine="0"/>
      <w:jc w:val="left"/>
    </w:pPr>
    <w:rPr>
      <w:rFonts w:ascii="Calibri" w:hAnsi="Calibri"/>
      <w:kern w:val="2"/>
      <w:szCs w:val="24"/>
      <w:lang w:val="en-GB"/>
    </w:rPr>
  </w:style>
  <w:style w:type="paragraph" w:customStyle="1" w:styleId="bullet2">
    <w:name w:val="bullet2"/>
    <w:basedOn w:val="text"/>
    <w:link w:val="bullet2Char"/>
    <w:qFormat/>
    <w:rsid w:val="0066543A"/>
    <w:pPr>
      <w:numPr>
        <w:ilvl w:val="1"/>
        <w:numId w:val="11"/>
      </w:numPr>
      <w:tabs>
        <w:tab w:val="num" w:pos="360"/>
      </w:tabs>
      <w:overflowPunct/>
      <w:autoSpaceDE/>
      <w:autoSpaceDN/>
      <w:adjustRightInd/>
      <w:spacing w:after="0"/>
      <w:ind w:left="0" w:firstLine="0"/>
      <w:jc w:val="left"/>
    </w:pPr>
    <w:rPr>
      <w:rFonts w:ascii="Times" w:hAnsi="Times"/>
      <w:kern w:val="2"/>
      <w:szCs w:val="24"/>
      <w:lang w:val="en-GB"/>
    </w:rPr>
  </w:style>
  <w:style w:type="character" w:customStyle="1" w:styleId="bullet1Char">
    <w:name w:val="bullet1 Char"/>
    <w:link w:val="bullet1"/>
    <w:qFormat/>
    <w:rsid w:val="0066543A"/>
    <w:rPr>
      <w:rFonts w:ascii="Calibri" w:eastAsia="SimSun" w:hAnsi="Calibri"/>
      <w:kern w:val="2"/>
      <w:sz w:val="24"/>
      <w:szCs w:val="24"/>
      <w:lang w:eastAsia="zh-CN"/>
    </w:rPr>
  </w:style>
  <w:style w:type="paragraph" w:customStyle="1" w:styleId="bullet3">
    <w:name w:val="bullet3"/>
    <w:basedOn w:val="text"/>
    <w:qFormat/>
    <w:rsid w:val="0066543A"/>
    <w:pPr>
      <w:numPr>
        <w:ilvl w:val="2"/>
        <w:numId w:val="11"/>
      </w:numPr>
      <w:tabs>
        <w:tab w:val="num" w:pos="360"/>
        <w:tab w:val="left" w:pos="1418"/>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sid w:val="0066543A"/>
    <w:rPr>
      <w:rFonts w:ascii="Times" w:eastAsia="SimSun" w:hAnsi="Times"/>
      <w:kern w:val="2"/>
      <w:sz w:val="24"/>
      <w:szCs w:val="24"/>
      <w:lang w:eastAsia="zh-CN"/>
    </w:rPr>
  </w:style>
  <w:style w:type="paragraph" w:customStyle="1" w:styleId="bullet4">
    <w:name w:val="bullet4"/>
    <w:basedOn w:val="text"/>
    <w:qFormat/>
    <w:rsid w:val="0066543A"/>
    <w:pPr>
      <w:numPr>
        <w:ilvl w:val="3"/>
        <w:numId w:val="11"/>
      </w:numPr>
      <w:tabs>
        <w:tab w:val="num" w:pos="360"/>
        <w:tab w:val="left" w:pos="1418"/>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SpecTextNum">
    <w:name w:val="Spec Text Num"/>
    <w:basedOn w:val="Normal"/>
    <w:qFormat/>
    <w:rsid w:val="0066543A"/>
    <w:pPr>
      <w:numPr>
        <w:numId w:val="12"/>
      </w:numPr>
      <w:tabs>
        <w:tab w:val="num" w:pos="360"/>
      </w:tabs>
      <w:spacing w:after="0" w:line="254" w:lineRule="auto"/>
      <w:jc w:val="both"/>
    </w:pPr>
    <w:rPr>
      <w:rFonts w:eastAsia="MS Mincho"/>
      <w:sz w:val="24"/>
      <w:szCs w:val="24"/>
      <w:lang w:val="en-US" w:eastAsia="ja-JP"/>
    </w:rPr>
  </w:style>
  <w:style w:type="paragraph" w:customStyle="1" w:styleId="Comments">
    <w:name w:val="Comments"/>
    <w:basedOn w:val="Normal"/>
    <w:link w:val="CommentsChar"/>
    <w:qFormat/>
    <w:rsid w:val="0066543A"/>
    <w:pPr>
      <w:spacing w:before="40" w:after="0" w:line="254" w:lineRule="auto"/>
      <w:jc w:val="both"/>
    </w:pPr>
    <w:rPr>
      <w:rFonts w:ascii="Arial" w:eastAsia="MS Mincho" w:hAnsi="Arial"/>
      <w:i/>
      <w:sz w:val="18"/>
      <w:szCs w:val="24"/>
      <w:lang w:eastAsia="en-GB"/>
    </w:rPr>
  </w:style>
  <w:style w:type="character" w:customStyle="1" w:styleId="CommentsChar">
    <w:name w:val="Comments Char"/>
    <w:link w:val="Comments"/>
    <w:qFormat/>
    <w:rsid w:val="0066543A"/>
    <w:rPr>
      <w:rFonts w:ascii="Arial" w:eastAsia="MS Mincho" w:hAnsi="Arial"/>
      <w:i/>
      <w:sz w:val="18"/>
      <w:szCs w:val="24"/>
    </w:rPr>
  </w:style>
  <w:style w:type="paragraph" w:customStyle="1" w:styleId="bullet">
    <w:name w:val="bullet"/>
    <w:basedOn w:val="ListParagraph"/>
    <w:link w:val="bulletChar"/>
    <w:uiPriority w:val="99"/>
    <w:qFormat/>
    <w:rsid w:val="0066543A"/>
    <w:pPr>
      <w:numPr>
        <w:numId w:val="13"/>
      </w:numPr>
      <w:spacing w:after="0"/>
      <w:ind w:firstLine="0"/>
      <w:jc w:val="both"/>
    </w:pPr>
    <w:rPr>
      <w:rFonts w:ascii="Times New Roman" w:eastAsia="Times New Roman" w:hAnsi="Times New Roman" w:cs="Times New Roman"/>
      <w:sz w:val="20"/>
      <w:lang w:val="zh-CN" w:eastAsia="zh-CN"/>
    </w:rPr>
  </w:style>
  <w:style w:type="character" w:customStyle="1" w:styleId="bulletChar">
    <w:name w:val="bullet Char"/>
    <w:link w:val="bullet"/>
    <w:uiPriority w:val="99"/>
    <w:qFormat/>
    <w:rsid w:val="0066543A"/>
    <w:rPr>
      <w:szCs w:val="24"/>
      <w:lang w:val="zh-CN" w:eastAsia="zh-CN"/>
    </w:rPr>
  </w:style>
  <w:style w:type="paragraph" w:customStyle="1" w:styleId="Proposal">
    <w:name w:val="Proposal"/>
    <w:basedOn w:val="Normal"/>
    <w:link w:val="ProposalChar"/>
    <w:qFormat/>
    <w:rsid w:val="0066543A"/>
    <w:pPr>
      <w:tabs>
        <w:tab w:val="left" w:pos="1701"/>
      </w:tabs>
      <w:overflowPunct w:val="0"/>
      <w:autoSpaceDE w:val="0"/>
      <w:autoSpaceDN w:val="0"/>
      <w:adjustRightInd w:val="0"/>
      <w:spacing w:after="120" w:line="254" w:lineRule="auto"/>
      <w:ind w:left="1701" w:hanging="1701"/>
      <w:jc w:val="both"/>
    </w:pPr>
    <w:rPr>
      <w:b/>
      <w:bCs/>
      <w:lang w:eastAsia="zh-CN"/>
    </w:rPr>
  </w:style>
  <w:style w:type="character" w:customStyle="1" w:styleId="ProposalChar">
    <w:name w:val="Proposal Char"/>
    <w:link w:val="Proposal"/>
    <w:qFormat/>
    <w:rsid w:val="0066543A"/>
    <w:rPr>
      <w:b/>
      <w:bCs/>
      <w:lang w:eastAsia="zh-CN"/>
    </w:rPr>
  </w:style>
  <w:style w:type="table" w:customStyle="1" w:styleId="11">
    <w:name w:val="网格表 1 浅色1"/>
    <w:basedOn w:val="TableNormal"/>
    <w:uiPriority w:val="46"/>
    <w:qFormat/>
    <w:rsid w:val="0066543A"/>
    <w:rPr>
      <w:rFonts w:ascii="CG Times (WN)" w:eastAsia="SimSun" w:hAnsi="CG Times (WN)"/>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
    <w:name w:val="网格型1"/>
    <w:basedOn w:val="TableNormal"/>
    <w:uiPriority w:val="59"/>
    <w:qFormat/>
    <w:rsid w:val="006654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6654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6543A"/>
    <w:rPr>
      <w:color w:val="605E5C"/>
      <w:shd w:val="clear" w:color="auto" w:fill="E1DFDD"/>
    </w:rPr>
  </w:style>
  <w:style w:type="paragraph" w:customStyle="1" w:styleId="xmsonormal">
    <w:name w:val="x_msonormal"/>
    <w:basedOn w:val="Normal"/>
    <w:uiPriority w:val="99"/>
    <w:qFormat/>
    <w:rsid w:val="0066543A"/>
    <w:pPr>
      <w:spacing w:before="100" w:beforeAutospacing="1" w:after="100" w:afterAutospacing="1" w:line="254" w:lineRule="auto"/>
      <w:jc w:val="both"/>
    </w:pPr>
    <w:rPr>
      <w:rFonts w:ascii="Calibri" w:eastAsia="SimSun" w:hAnsi="Calibri" w:cs="Calibri"/>
      <w:sz w:val="22"/>
      <w:szCs w:val="22"/>
      <w:lang w:val="en-US" w:eastAsia="zh-CN"/>
    </w:rPr>
  </w:style>
  <w:style w:type="table" w:customStyle="1" w:styleId="GridTable5Dark-Accent51">
    <w:name w:val="Grid Table 5 Dark - Accent 51"/>
    <w:basedOn w:val="TableNormal"/>
    <w:uiPriority w:val="50"/>
    <w:qFormat/>
    <w:rsid w:val="0066543A"/>
    <w:rPr>
      <w:rFonts w:ascii="CG Times (WN)" w:eastAsia="SimSun" w:hAnsi="CG Times (W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Observation">
    <w:name w:val="Observation"/>
    <w:basedOn w:val="Proposal"/>
    <w:qFormat/>
    <w:rsid w:val="0066543A"/>
    <w:pPr>
      <w:numPr>
        <w:numId w:val="14"/>
      </w:numPr>
      <w:tabs>
        <w:tab w:val="clear" w:pos="1701"/>
        <w:tab w:val="num" w:pos="360"/>
        <w:tab w:val="left" w:pos="1710"/>
      </w:tabs>
      <w:overflowPunct/>
      <w:autoSpaceDE/>
      <w:autoSpaceDN/>
      <w:adjustRightInd/>
      <w:ind w:left="1701" w:hanging="1701"/>
    </w:pPr>
    <w:rPr>
      <w:rFonts w:ascii="Calibri" w:hAnsi="Calibri"/>
      <w:sz w:val="22"/>
      <w:szCs w:val="22"/>
      <w:lang w:val="en-US" w:eastAsia="ja-JP"/>
    </w:rPr>
  </w:style>
  <w:style w:type="character" w:customStyle="1" w:styleId="UnresolvedMention2">
    <w:name w:val="Unresolved Mention2"/>
    <w:uiPriority w:val="99"/>
    <w:semiHidden/>
    <w:unhideWhenUsed/>
    <w:qFormat/>
    <w:rsid w:val="0066543A"/>
    <w:rPr>
      <w:color w:val="605E5C"/>
      <w:shd w:val="clear" w:color="auto" w:fill="E1DFDD"/>
    </w:rPr>
  </w:style>
  <w:style w:type="paragraph" w:customStyle="1" w:styleId="3GPPAgreements">
    <w:name w:val="3GPP Agreements"/>
    <w:basedOn w:val="Normal"/>
    <w:link w:val="3GPPAgreementsChar"/>
    <w:qFormat/>
    <w:rsid w:val="0066543A"/>
    <w:pPr>
      <w:numPr>
        <w:numId w:val="15"/>
      </w:numPr>
      <w:tabs>
        <w:tab w:val="num" w:pos="360"/>
      </w:tabs>
      <w:overflowPunct w:val="0"/>
      <w:autoSpaceDE w:val="0"/>
      <w:autoSpaceDN w:val="0"/>
      <w:adjustRightInd w:val="0"/>
      <w:spacing w:before="60" w:after="60" w:line="254" w:lineRule="auto"/>
      <w:ind w:left="0" w:firstLine="0"/>
      <w:jc w:val="both"/>
    </w:pPr>
    <w:rPr>
      <w:rFonts w:eastAsia="SimSun"/>
      <w:sz w:val="22"/>
      <w:lang w:val="en-US" w:eastAsia="zh-CN"/>
    </w:rPr>
  </w:style>
  <w:style w:type="character" w:customStyle="1" w:styleId="3GPPAgreementsChar">
    <w:name w:val="3GPP Agreements Char"/>
    <w:link w:val="3GPPAgreements"/>
    <w:qFormat/>
    <w:rsid w:val="0066543A"/>
    <w:rPr>
      <w:rFonts w:eastAsia="SimSun"/>
      <w:sz w:val="22"/>
      <w:lang w:val="en-US" w:eastAsia="zh-CN"/>
    </w:rPr>
  </w:style>
  <w:style w:type="character" w:customStyle="1" w:styleId="UnresolvedMention3">
    <w:name w:val="Unresolved Mention3"/>
    <w:uiPriority w:val="99"/>
    <w:semiHidden/>
    <w:unhideWhenUsed/>
    <w:qFormat/>
    <w:rsid w:val="0066543A"/>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qFormat/>
    <w:rsid w:val="0066543A"/>
    <w:rPr>
      <w:rFonts w:eastAsia="Times New Roman"/>
      <w:b/>
      <w:lang w:val="en-GB" w:eastAsia="ar-SA"/>
    </w:rPr>
  </w:style>
  <w:style w:type="table" w:styleId="GridTable4-Accent5">
    <w:name w:val="Grid Table 4 Accent 5"/>
    <w:basedOn w:val="TableNormal"/>
    <w:uiPriority w:val="49"/>
    <w:rsid w:val="0066543A"/>
    <w:rPr>
      <w:lang w:val="sv-SE" w:eastAsia="sv-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5">
    <w:name w:val="List Table 4 Accent 5"/>
    <w:basedOn w:val="TableNormal"/>
    <w:uiPriority w:val="49"/>
    <w:rsid w:val="0066543A"/>
    <w:rPr>
      <w:lang w:val="sv-SE" w:eastAsia="sv-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Strong">
    <w:name w:val="Strong"/>
    <w:uiPriority w:val="22"/>
    <w:qFormat/>
    <w:rsid w:val="0066543A"/>
    <w:rPr>
      <w:b/>
      <w:bCs/>
    </w:rPr>
  </w:style>
  <w:style w:type="paragraph" w:customStyle="1" w:styleId="paragraph">
    <w:name w:val="paragraph"/>
    <w:basedOn w:val="Normal"/>
    <w:qFormat/>
    <w:rsid w:val="0066543A"/>
    <w:pPr>
      <w:spacing w:before="100" w:beforeAutospacing="1" w:after="100" w:afterAutospacing="1" w:line="259" w:lineRule="auto"/>
    </w:pPr>
    <w:rPr>
      <w:sz w:val="24"/>
      <w:szCs w:val="24"/>
      <w:lang w:val="en-US" w:eastAsia="zh-CN"/>
    </w:rPr>
  </w:style>
  <w:style w:type="character" w:customStyle="1" w:styleId="normaltextrun">
    <w:name w:val="normaltextrun"/>
    <w:qFormat/>
    <w:rsid w:val="0066543A"/>
  </w:style>
  <w:style w:type="character" w:customStyle="1" w:styleId="eop">
    <w:name w:val="eop"/>
    <w:qFormat/>
    <w:rsid w:val="0066543A"/>
  </w:style>
  <w:style w:type="paragraph" w:customStyle="1" w:styleId="00Text">
    <w:name w:val="00_Text"/>
    <w:basedOn w:val="Normal"/>
    <w:link w:val="00TextChar"/>
    <w:qFormat/>
    <w:rsid w:val="0066543A"/>
    <w:pPr>
      <w:spacing w:before="120" w:after="120" w:line="264" w:lineRule="auto"/>
      <w:jc w:val="both"/>
    </w:pPr>
    <w:rPr>
      <w:sz w:val="24"/>
      <w:szCs w:val="24"/>
      <w:lang w:val="en-US" w:eastAsia="zh-CN"/>
    </w:rPr>
  </w:style>
  <w:style w:type="character" w:customStyle="1" w:styleId="00TextChar">
    <w:name w:val="00_Text Char"/>
    <w:link w:val="00Text"/>
    <w:qFormat/>
    <w:rsid w:val="0066543A"/>
    <w:rPr>
      <w:sz w:val="24"/>
      <w:szCs w:val="24"/>
      <w:lang w:val="en-US" w:eastAsia="zh-CN"/>
    </w:rPr>
  </w:style>
  <w:style w:type="paragraph" w:customStyle="1" w:styleId="3GPPText">
    <w:name w:val="3GPP Text"/>
    <w:basedOn w:val="Normal"/>
    <w:link w:val="3GPPTextChar"/>
    <w:qFormat/>
    <w:rsid w:val="0066543A"/>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66543A"/>
    <w:rPr>
      <w:rFonts w:eastAsia="SimSun"/>
      <w:sz w:val="22"/>
      <w:lang w:val="en-US" w:eastAsia="en-US"/>
    </w:rPr>
  </w:style>
  <w:style w:type="paragraph" w:customStyle="1" w:styleId="TOC10">
    <w:name w:val="TOC 标题1"/>
    <w:basedOn w:val="Heading1"/>
    <w:next w:val="Normal"/>
    <w:uiPriority w:val="39"/>
    <w:unhideWhenUsed/>
    <w:qFormat/>
    <w:rsid w:val="0066543A"/>
    <w:pPr>
      <w:pBdr>
        <w:top w:val="none" w:sz="0" w:space="0" w:color="auto"/>
      </w:pBdr>
      <w:spacing w:before="480" w:after="0" w:line="276" w:lineRule="auto"/>
      <w:ind w:left="0" w:firstLine="0"/>
      <w:outlineLvl w:val="9"/>
    </w:pPr>
    <w:rPr>
      <w:rFonts w:ascii="Calibri Light" w:hAnsi="Calibri Light"/>
      <w:b/>
      <w:bCs/>
      <w:color w:val="2F5496"/>
      <w:sz w:val="28"/>
      <w:szCs w:val="28"/>
      <w:lang w:val="en-US"/>
    </w:rPr>
  </w:style>
  <w:style w:type="paragraph" w:customStyle="1" w:styleId="10">
    <w:name w:val="修订1"/>
    <w:hidden/>
    <w:uiPriority w:val="99"/>
    <w:semiHidden/>
    <w:qFormat/>
    <w:rsid w:val="0066543A"/>
    <w:rPr>
      <w:sz w:val="24"/>
      <w:szCs w:val="24"/>
      <w:lang w:val="en-US" w:eastAsia="zh-CN"/>
    </w:rPr>
  </w:style>
  <w:style w:type="character" w:customStyle="1" w:styleId="msodel0">
    <w:name w:val="msodel"/>
    <w:rsid w:val="00665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73B17-7DE2-48EF-A01D-78F9F1B21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45358</Words>
  <Characters>258544</Characters>
  <Application>Microsoft Office Word</Application>
  <DocSecurity>0</DocSecurity>
  <Lines>2154</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MCC:CR0123</cp:lastModifiedBy>
  <cp:revision>4</cp:revision>
  <cp:lastPrinted>2019-02-25T14:05:00Z</cp:lastPrinted>
  <dcterms:created xsi:type="dcterms:W3CDTF">2020-11-24T18:24:00Z</dcterms:created>
  <dcterms:modified xsi:type="dcterms:W3CDTF">2020-11-24T20:14:00Z</dcterms:modified>
</cp:coreProperties>
</file>