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591D0729"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9A1736">
              <w:t>4</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84247">
              <w:rPr>
                <w:sz w:val="32"/>
              </w:rPr>
              <w:t>0</w:t>
            </w:r>
            <w:r w:rsidR="009A1736">
              <w:rPr>
                <w:sz w:val="32"/>
              </w:rPr>
              <w:t>8</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46"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6"/>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47" w:name="_Toc129091967"/>
      <w:bookmarkStart w:id="48" w:name="_Toc129094996"/>
      <w:r>
        <w:t>5</w:t>
      </w:r>
      <w:r w:rsidRPr="004D3578">
        <w:t>.</w:t>
      </w:r>
      <w:r>
        <w:t>2</w:t>
      </w:r>
      <w:r w:rsidRPr="004D3578">
        <w:tab/>
      </w:r>
      <w:r w:rsidR="00CB51EB">
        <w:t>Measurement setup</w:t>
      </w:r>
      <w:bookmarkEnd w:id="47"/>
      <w:bookmarkEnd w:id="48"/>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9" w:name="_Toc129094997"/>
      <w:r>
        <w:t>5.2.1 Measurement Setup with Full Degree of Rotation Freedom for Each AoA</w:t>
      </w:r>
      <w:bookmarkEnd w:id="49"/>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0" w:name="_Ref117537942"/>
      <w:r w:rsidRPr="008B62DF">
        <w:t xml:space="preserve">Figure </w:t>
      </w:r>
      <w:r w:rsidRPr="0051485A">
        <w:t>5.2.1-</w:t>
      </w:r>
      <w:r>
        <w:t>10</w:t>
      </w:r>
      <w:bookmarkEnd w:id="50"/>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1" w:name="MCCQCTEMPBM_00000027"/>
            <w:bookmarkStart w:id="52" w:name="MCCQCTEMPBM_00000029"/>
            <w:bookmarkStart w:id="53" w:name="MCCQCTEMPBM_00000039"/>
            <w:bookmarkStart w:id="54" w:name="MCCQCTEMPBM_00000041"/>
            <w:bookmarkStart w:id="55" w:name="MCCQCTEMPBM_00000043"/>
            <w:bookmarkStart w:id="56"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1"/>
            <w:bookmarkEnd w:id="52"/>
            <w:bookmarkEnd w:id="53"/>
            <w:bookmarkEnd w:id="54"/>
            <w:bookmarkEnd w:id="55"/>
            <w:bookmarkEnd w:id="56"/>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7"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7"/>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8"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8"/>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9"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9"/>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0"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0"/>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1" w:name="_Toc129095002"/>
      <w:r>
        <w:t xml:space="preserve">5.2.6 Measurement Setup with </w:t>
      </w:r>
      <w:r>
        <w:rPr>
          <w:rFonts w:eastAsiaTheme="minorEastAsia"/>
          <w:lang w:eastAsia="zh-CN"/>
        </w:rPr>
        <w:t>Test Modes</w:t>
      </w:r>
      <w:bookmarkEnd w:id="61"/>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2" w:name="_Hlk131869291"/>
      <w:r>
        <w:t xml:space="preserve">‘inside’ </w:t>
      </w:r>
      <w:bookmarkEnd w:id="6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3" w:name="_Toc129095003"/>
      <w:r>
        <w:t>5</w:t>
      </w:r>
      <w:r w:rsidRPr="004D3578">
        <w:t>.</w:t>
      </w:r>
      <w:r>
        <w:t>3</w:t>
      </w:r>
      <w:r w:rsidRPr="004D3578">
        <w:tab/>
      </w:r>
      <w:r>
        <w:t>Test System Aspects</w:t>
      </w:r>
      <w:bookmarkEnd w:id="63"/>
    </w:p>
    <w:p w14:paraId="443F0C48" w14:textId="77777777" w:rsidR="00A541E0" w:rsidRDefault="00A541E0" w:rsidP="00A541E0">
      <w:pPr>
        <w:pStyle w:val="Heading3"/>
      </w:pPr>
      <w:bookmarkStart w:id="64" w:name="_Toc129095004"/>
      <w:r>
        <w:t>5.3.1 Absolute Probe Locations</w:t>
      </w:r>
      <w:bookmarkEnd w:id="64"/>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5" w:name="MCCQCTEMPBM_00000028"/>
      <w:bookmarkStart w:id="66" w:name="MCCQCTEMPBM_00000030"/>
      <w:bookmarkStart w:id="67" w:name="MCCQCTEMPBM_00000040"/>
      <w:bookmarkStart w:id="68" w:name="MCCQCTEMPBM_00000042"/>
      <w:bookmarkStart w:id="69"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5"/>
    <w:bookmarkEnd w:id="66"/>
    <w:bookmarkEnd w:id="67"/>
    <w:bookmarkEnd w:id="68"/>
    <w:bookmarkEnd w:id="69"/>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0" w:name="_Toc129095005"/>
      <w:r>
        <w:t>5.3.2 Minimum and Maximum Angular Separation between Probes</w:t>
      </w:r>
      <w:bookmarkEnd w:id="70"/>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9"/>
      <w:r w:rsidRPr="00094DC5">
        <w:t xml:space="preserve"> </w:t>
      </w:r>
    </w:p>
    <w:p w14:paraId="50D70574" w14:textId="77777777" w:rsidR="00703541" w:rsidRPr="00094DC5" w:rsidRDefault="00703541" w:rsidP="00DB0653">
      <w:pPr>
        <w:pStyle w:val="B1"/>
        <w:jc w:val="both"/>
      </w:pPr>
      <w:bookmarkStart w:id="8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0"/>
      <w:r w:rsidRPr="00094DC5">
        <w:t xml:space="preserve"> </w:t>
      </w:r>
    </w:p>
    <w:p w14:paraId="63F90509" w14:textId="77777777" w:rsidR="00703541" w:rsidRPr="00094DC5" w:rsidRDefault="00703541" w:rsidP="00DB0653">
      <w:pPr>
        <w:pStyle w:val="B1"/>
        <w:jc w:val="both"/>
      </w:pPr>
      <w:bookmarkStart w:id="8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1"/>
      <w:r w:rsidRPr="00094DC5">
        <w:t xml:space="preserve"> </w:t>
      </w:r>
    </w:p>
    <w:p w14:paraId="63431890" w14:textId="77777777" w:rsidR="00703541" w:rsidRPr="00094DC5" w:rsidRDefault="00703541" w:rsidP="00DB0653">
      <w:pPr>
        <w:pStyle w:val="B1"/>
        <w:jc w:val="both"/>
      </w:pPr>
      <w:bookmarkStart w:id="8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2"/>
      <w:r w:rsidRPr="00094DC5">
        <w:t xml:space="preserve"> </w:t>
      </w:r>
    </w:p>
    <w:p w14:paraId="2012348A" w14:textId="77777777" w:rsidR="00703541" w:rsidRPr="00094DC5" w:rsidRDefault="00703541" w:rsidP="00DB0653">
      <w:pPr>
        <w:pStyle w:val="B1"/>
        <w:jc w:val="both"/>
      </w:pPr>
      <w:bookmarkStart w:id="8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3"/>
      <w:r w:rsidRPr="00094DC5">
        <w:t xml:space="preserve"> </w:t>
      </w:r>
    </w:p>
    <w:p w14:paraId="75765F02" w14:textId="77777777" w:rsidR="00703541" w:rsidRPr="00094DC5" w:rsidRDefault="00703541" w:rsidP="00DB0653">
      <w:pPr>
        <w:pStyle w:val="B1"/>
        <w:jc w:val="both"/>
      </w:pPr>
      <w:bookmarkStart w:id="8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4"/>
      <w:r w:rsidRPr="00094DC5">
        <w:t xml:space="preserve"> </w:t>
      </w:r>
    </w:p>
    <w:p w14:paraId="5927B780" w14:textId="77777777" w:rsidR="00703541" w:rsidRPr="00094DC5" w:rsidRDefault="00703541" w:rsidP="00DB0653">
      <w:pPr>
        <w:pStyle w:val="B1"/>
        <w:jc w:val="both"/>
      </w:pPr>
      <w:bookmarkStart w:id="8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6"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6"/>
    </w:p>
    <w:p w14:paraId="72A88309" w14:textId="77777777" w:rsidR="00703541" w:rsidRDefault="00703541" w:rsidP="00DB0653">
      <w:pPr>
        <w:pStyle w:val="B1"/>
        <w:jc w:val="both"/>
      </w:pPr>
      <w:bookmarkStart w:id="87" w:name="_Ref127200741"/>
      <w:r>
        <w:t>-    For optimized AoA1 and AoA2 test point/perceived DL direction coverage, utilize constant-step size grids only.</w:t>
      </w:r>
      <w:bookmarkEnd w:id="87"/>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r w:rsidRPr="0024245B">
        <w:lastRenderedPageBreak/>
        <w:t>5.3.6: Far-field criteria</w:t>
      </w:r>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88" w:name="_Toc129095006"/>
      <w:bookmarkStart w:id="89" w:name="_Toc21020166"/>
      <w:bookmarkStart w:id="90" w:name="_Toc29812998"/>
      <w:bookmarkStart w:id="91" w:name="_Toc29813264"/>
      <w:bookmarkStart w:id="92" w:name="_Toc52565482"/>
      <w:r>
        <w:t>5</w:t>
      </w:r>
      <w:r w:rsidRPr="004D3578">
        <w:t>.</w:t>
      </w:r>
      <w:r>
        <w:t>4</w:t>
      </w:r>
      <w:r w:rsidRPr="004D3578">
        <w:tab/>
      </w:r>
      <w:r w:rsidRPr="00E421D7">
        <w:t>Calibration Measurement Procedure</w:t>
      </w:r>
      <w:bookmarkEnd w:id="88"/>
    </w:p>
    <w:p w14:paraId="3F5FF9CC" w14:textId="77777777" w:rsidR="00E06B0F" w:rsidRPr="005B3F61" w:rsidRDefault="00E06B0F" w:rsidP="00E06B0F">
      <w:pPr>
        <w:pStyle w:val="Heading3"/>
        <w:ind w:left="0" w:firstLine="0"/>
        <w:rPr>
          <w:rFonts w:cs="Arial"/>
          <w:sz w:val="22"/>
          <w:szCs w:val="22"/>
        </w:rPr>
      </w:pPr>
      <w:bookmarkStart w:id="93"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9"/>
      <w:bookmarkEnd w:id="90"/>
      <w:bookmarkEnd w:id="91"/>
      <w:bookmarkEnd w:id="92"/>
      <w:bookmarkEnd w:id="93"/>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4" w:name="_Toc129091968"/>
      <w:bookmarkStart w:id="95"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4"/>
      <w:bookmarkEnd w:id="95"/>
    </w:p>
    <w:p w14:paraId="68482401" w14:textId="04ADFAE6" w:rsidR="00A91457" w:rsidRDefault="001A3004" w:rsidP="00A91457">
      <w:pPr>
        <w:pStyle w:val="Heading2"/>
      </w:pPr>
      <w:bookmarkStart w:id="96" w:name="_Toc129091969"/>
      <w:bookmarkStart w:id="97" w:name="_Toc129095009"/>
      <w:r>
        <w:t>6</w:t>
      </w:r>
      <w:r w:rsidR="00A91457" w:rsidRPr="004D3578">
        <w:t>.1</w:t>
      </w:r>
      <w:r w:rsidR="00A91457" w:rsidRPr="004D3578">
        <w:tab/>
      </w:r>
      <w:r>
        <w:t>General</w:t>
      </w:r>
      <w:bookmarkEnd w:id="96"/>
      <w:bookmarkEnd w:id="97"/>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8" w:name="_Toc129091970"/>
      <w:bookmarkStart w:id="99" w:name="_Toc129095010"/>
      <w:r>
        <w:t>6</w:t>
      </w:r>
      <w:r w:rsidR="00A91457" w:rsidRPr="004D3578">
        <w:t>.</w:t>
      </w:r>
      <w:r w:rsidR="00A91457">
        <w:t>2</w:t>
      </w:r>
      <w:r w:rsidR="00A91457" w:rsidRPr="004D3578">
        <w:tab/>
      </w:r>
      <w:r w:rsidR="00A91457">
        <w:t>Measurement setup</w:t>
      </w:r>
      <w:bookmarkEnd w:id="98"/>
      <w:bookmarkEnd w:id="99"/>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00" w:name="_Toc21020205"/>
      <w:bookmarkStart w:id="101" w:name="_Toc29813037"/>
      <w:bookmarkStart w:id="102" w:name="_Toc29813303"/>
      <w:bookmarkStart w:id="103" w:name="_Toc52565521"/>
      <w:r>
        <w:t>6</w:t>
      </w:r>
      <w:r w:rsidRPr="00684CEA">
        <w:t>.2.</w:t>
      </w:r>
      <w:r>
        <w:t>2</w:t>
      </w:r>
      <w:r w:rsidRPr="00684CEA">
        <w:t>.1</w:t>
      </w:r>
      <w:r>
        <w:tab/>
      </w:r>
      <w:bookmarkEnd w:id="100"/>
      <w:bookmarkEnd w:id="101"/>
      <w:bookmarkEnd w:id="102"/>
      <w:bookmarkEnd w:id="103"/>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lastRenderedPageBreak/>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4" w:name="_Toc129091971"/>
      <w:bookmarkStart w:id="105"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4"/>
      <w:bookmarkEnd w:id="105"/>
    </w:p>
    <w:p w14:paraId="03E1E94F" w14:textId="59897516" w:rsidR="001A3004" w:rsidRDefault="008E4063" w:rsidP="001A3004">
      <w:pPr>
        <w:pStyle w:val="Heading2"/>
      </w:pPr>
      <w:bookmarkStart w:id="106" w:name="_Toc129091972"/>
      <w:bookmarkStart w:id="107" w:name="_Toc129095012"/>
      <w:r>
        <w:t>7</w:t>
      </w:r>
      <w:r w:rsidR="001A3004" w:rsidRPr="004D3578">
        <w:t>.1</w:t>
      </w:r>
      <w:r w:rsidR="001A3004" w:rsidRPr="004D3578">
        <w:tab/>
      </w:r>
      <w:r w:rsidR="001A3004">
        <w:t>General</w:t>
      </w:r>
      <w:bookmarkEnd w:id="106"/>
      <w:bookmarkEnd w:id="107"/>
    </w:p>
    <w:p w14:paraId="784639C3" w14:textId="418B4740" w:rsidR="00121774" w:rsidRDefault="00A64296" w:rsidP="00121774">
      <w:pPr>
        <w:pStyle w:val="Guidance"/>
      </w:pPr>
      <w:r>
        <w:t>&lt;</w:t>
      </w:r>
      <w:r w:rsidR="00121774">
        <w:t xml:space="preserve">Editor’s note: general aspects related to the UE </w:t>
      </w:r>
      <w:r w:rsidR="004B613F">
        <w:t xml:space="preserve">Demodulation </w:t>
      </w:r>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8" w:name="_Toc129091973"/>
      <w:bookmarkStart w:id="109" w:name="_Toc129095013"/>
      <w:r>
        <w:t>7</w:t>
      </w:r>
      <w:r w:rsidR="001A3004" w:rsidRPr="004D3578">
        <w:t>.</w:t>
      </w:r>
      <w:r w:rsidR="001A3004">
        <w:t>2</w:t>
      </w:r>
      <w:r w:rsidR="001A3004" w:rsidRPr="004D3578">
        <w:tab/>
      </w:r>
      <w:r w:rsidR="001A3004">
        <w:t>Measurement setup</w:t>
      </w:r>
      <w:bookmarkEnd w:id="108"/>
      <w:bookmarkEnd w:id="109"/>
    </w:p>
    <w:p w14:paraId="45C9D4F2" w14:textId="173928C3" w:rsidR="00121774" w:rsidRDefault="00A64296" w:rsidP="00121774">
      <w:r>
        <w:rPr>
          <w:i/>
          <w:color w:val="0000FF"/>
        </w:rPr>
        <w:t>&lt;</w:t>
      </w:r>
      <w:r w:rsidR="00121774" w:rsidRPr="00121774">
        <w:rPr>
          <w:i/>
          <w:color w:val="0000FF"/>
        </w:rPr>
        <w:t xml:space="preserve">Editor’s note: outcome of measurement setup for UE </w:t>
      </w:r>
      <w:r w:rsidR="004B613F" w:rsidRPr="00C475DF">
        <w:rPr>
          <w:i/>
          <w:color w:val="0000FF"/>
        </w:rPr>
        <w:t xml:space="preserve">Demodulation </w:t>
      </w:r>
      <w:r w:rsidR="00121774" w:rsidRPr="00121774">
        <w:rPr>
          <w:i/>
          <w:color w:val="0000FF"/>
        </w:rPr>
        <w:t>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10" w:name="startOfAnnexes"/>
      <w:bookmarkEnd w:id="110"/>
      <w:r>
        <w:br w:type="page"/>
      </w:r>
      <w:bookmarkStart w:id="111" w:name="_Toc129091974"/>
      <w:bookmarkStart w:id="112"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1"/>
      <w:bookmarkEnd w:id="112"/>
    </w:p>
    <w:p w14:paraId="1DB243C9" w14:textId="77777777" w:rsidR="005929EE" w:rsidRPr="005929EE" w:rsidRDefault="005929EE" w:rsidP="005929EE"/>
    <w:p w14:paraId="5ADF4AB0" w14:textId="58185038" w:rsidR="00080512" w:rsidRPr="004D3578" w:rsidRDefault="00C6137F">
      <w:pPr>
        <w:pStyle w:val="Heading1"/>
      </w:pPr>
      <w:bookmarkStart w:id="113" w:name="_Toc129091975"/>
      <w:bookmarkStart w:id="114" w:name="_Toc129095015"/>
      <w:r>
        <w:t>A</w:t>
      </w:r>
      <w:r w:rsidR="00080512" w:rsidRPr="004D3578">
        <w:t>.1</w:t>
      </w:r>
      <w:r w:rsidR="00080512" w:rsidRPr="004D3578">
        <w:tab/>
      </w:r>
      <w:r w:rsidR="00DA2A2C" w:rsidRPr="00DA2A2C">
        <w:t>Measurement uncertainty budget for UE RF testing methodology</w:t>
      </w:r>
      <w:bookmarkEnd w:id="113"/>
      <w:bookmarkEnd w:id="114"/>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5" w:name="_Toc129091976"/>
      <w:bookmarkStart w:id="116"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5"/>
      <w:bookmarkEnd w:id="116"/>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7" w:name="_Toc129091977"/>
      <w:bookmarkStart w:id="118"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7"/>
      <w:bookmarkEnd w:id="118"/>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pPr>
      <w:bookmarkStart w:id="119" w:name="_Toc21020341"/>
      <w:bookmarkStart w:id="120" w:name="_Toc29813173"/>
      <w:bookmarkStart w:id="121" w:name="_Toc29813439"/>
      <w:bookmarkStart w:id="122" w:name="_Toc52565657"/>
      <w:r w:rsidRPr="00781442">
        <w:t xml:space="preserve">Annex </w:t>
      </w:r>
      <w:r>
        <w:t>B</w:t>
      </w:r>
      <w:r w:rsidRPr="00781442">
        <w:t>:</w:t>
      </w:r>
      <w:r w:rsidRPr="00781442">
        <w:br/>
        <w:t>UE coordinate system</w:t>
      </w:r>
      <w:bookmarkEnd w:id="119"/>
      <w:bookmarkEnd w:id="120"/>
      <w:bookmarkEnd w:id="121"/>
      <w:bookmarkEnd w:id="122"/>
    </w:p>
    <w:p w14:paraId="0BBF3355" w14:textId="77777777" w:rsidR="00931ED6" w:rsidRPr="00684CEA" w:rsidRDefault="00931ED6" w:rsidP="00931ED6"/>
    <w:p w14:paraId="4120EB84" w14:textId="77777777" w:rsidR="00931ED6" w:rsidRPr="00684CEA" w:rsidRDefault="00931ED6" w:rsidP="00931ED6">
      <w:pPr>
        <w:pStyle w:val="Heading1"/>
      </w:pPr>
      <w:bookmarkStart w:id="123" w:name="_Toc21020342"/>
      <w:bookmarkStart w:id="124" w:name="_Toc29813174"/>
      <w:bookmarkStart w:id="125" w:name="_Toc29813440"/>
      <w:bookmarkStart w:id="126" w:name="_Toc52565658"/>
      <w:r>
        <w:t>B</w:t>
      </w:r>
      <w:r w:rsidRPr="00684CEA">
        <w:t>.1</w:t>
      </w:r>
      <w:r w:rsidRPr="00684CEA">
        <w:tab/>
        <w:t>Reference coordinate system</w:t>
      </w:r>
      <w:bookmarkEnd w:id="123"/>
      <w:bookmarkEnd w:id="124"/>
      <w:bookmarkEnd w:id="125"/>
      <w:bookmarkEnd w:id="126"/>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r>
        <w:t>B.2 Alternate coordinate system for 2AoA testing</w:t>
      </w:r>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Pr="00781442"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69EBF8D8" w14:textId="430FEC0E" w:rsidR="00080512" w:rsidRPr="004D3578" w:rsidRDefault="00080512">
      <w:pPr>
        <w:pStyle w:val="Heading8"/>
      </w:pPr>
      <w:r w:rsidRPr="004D3578">
        <w:br w:type="page"/>
      </w:r>
      <w:bookmarkStart w:id="127" w:name="_Toc129091978"/>
      <w:bookmarkStart w:id="128" w:name="_Toc129095018"/>
      <w:bookmarkStart w:id="129" w:name="historyclause"/>
      <w:r w:rsidRPr="004D3578">
        <w:lastRenderedPageBreak/>
        <w:t>Annex &lt;</w:t>
      </w:r>
      <w:r w:rsidR="00DE574D">
        <w:t>A</w:t>
      </w:r>
      <w:r w:rsidRPr="004D3578">
        <w:t>&gt;:</w:t>
      </w:r>
      <w:r w:rsidRPr="004D3578">
        <w:br/>
        <w:t>Change history</w:t>
      </w:r>
      <w:bookmarkEnd w:id="127"/>
      <w:bookmarkEnd w:id="128"/>
      <w:bookmarkEnd w:id="129"/>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bl>
    <w:p w14:paraId="28090AB8" w14:textId="77777777" w:rsidR="003C3971" w:rsidRPr="00235394" w:rsidRDefault="003C3971" w:rsidP="003C3971"/>
    <w:p w14:paraId="09DD86D0"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2B79E3" w14:textId="77777777" w:rsidR="00CC2C8C" w:rsidRDefault="00CC2C8C">
      <w:r>
        <w:separator/>
      </w:r>
    </w:p>
  </w:endnote>
  <w:endnote w:type="continuationSeparator" w:id="0">
    <w:p w14:paraId="7B5744E2" w14:textId="77777777" w:rsidR="00CC2C8C" w:rsidRDefault="00CC2C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E8638" w14:textId="77777777" w:rsidR="00CC2C8C" w:rsidRDefault="00CC2C8C">
      <w:r>
        <w:separator/>
      </w:r>
    </w:p>
  </w:footnote>
  <w:footnote w:type="continuationSeparator" w:id="0">
    <w:p w14:paraId="70F2A73A" w14:textId="77777777" w:rsidR="00CC2C8C" w:rsidRDefault="00CC2C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1" w:name="MCCQCTEMPBM_00000031"/>
  <w:bookmarkStart w:id="72" w:name="MCCQCTEMPBM_00000032"/>
  <w:bookmarkStart w:id="73" w:name="MCCQCTEMPBM_00000033"/>
  <w:bookmarkStart w:id="74" w:name="MCCQCTEMPBM_00000034"/>
  <w:bookmarkStart w:id="75" w:name="MCCQCTEMPBM_00000035"/>
  <w:bookmarkStart w:id="76" w:name="MCCQCTEMPBM_00000036"/>
  <w:bookmarkStart w:id="77" w:name="MCCQCTEMPBM_00000037"/>
  <w:bookmarkStart w:id="7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1"/>
  <w:bookmarkEnd w:id="72"/>
  <w:bookmarkEnd w:id="73"/>
  <w:bookmarkEnd w:id="74"/>
  <w:bookmarkEnd w:id="75"/>
  <w:bookmarkEnd w:id="76"/>
  <w:bookmarkEnd w:id="77"/>
  <w:bookmarkEnd w:id="78"/>
  <w:p w14:paraId="71C7172D" w14:textId="522CBD9D"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DE574D">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6F45B16A"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DE574D">
      <w:rPr>
        <w:rFonts w:ascii="Arial" w:eastAsiaTheme="minorEastAsia" w:hAnsi="Arial" w:cs="Arial"/>
        <w:b/>
        <w:noProof/>
        <w:sz w:val="18"/>
        <w:szCs w:val="18"/>
      </w:rPr>
      <w:t>3GPP TR 38.871 V0.4.0 (2023-08)</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64F9A06C"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74D">
      <w:rPr>
        <w:rFonts w:ascii="Arial" w:hAnsi="Arial" w:cs="Arial"/>
        <w:b/>
        <w:noProof/>
        <w:sz w:val="18"/>
        <w:szCs w:val="18"/>
      </w:rPr>
      <w:t>3GPP TR 38.871 V0.4.0 (2023-08)</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38E23AA0"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74D">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2"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9"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3"/>
  </w:num>
  <w:num w:numId="5" w16cid:durableId="1379625916">
    <w:abstractNumId w:val="6"/>
  </w:num>
  <w:num w:numId="6" w16cid:durableId="739904371">
    <w:abstractNumId w:val="29"/>
  </w:num>
  <w:num w:numId="7" w16cid:durableId="1530608167">
    <w:abstractNumId w:val="13"/>
  </w:num>
  <w:num w:numId="8" w16cid:durableId="1584100417">
    <w:abstractNumId w:val="26"/>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8"/>
  </w:num>
  <w:num w:numId="14" w16cid:durableId="1858618093">
    <w:abstractNumId w:val="30"/>
  </w:num>
  <w:num w:numId="15" w16cid:durableId="1084376735">
    <w:abstractNumId w:val="19"/>
  </w:num>
  <w:num w:numId="16" w16cid:durableId="1943301602">
    <w:abstractNumId w:val="24"/>
  </w:num>
  <w:num w:numId="17" w16cid:durableId="1342119192">
    <w:abstractNumId w:val="33"/>
  </w:num>
  <w:num w:numId="18" w16cid:durableId="1699820380">
    <w:abstractNumId w:val="25"/>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2"/>
  </w:num>
  <w:num w:numId="25" w16cid:durableId="234096466">
    <w:abstractNumId w:val="32"/>
  </w:num>
  <w:num w:numId="26" w16cid:durableId="2110927471">
    <w:abstractNumId w:val="20"/>
  </w:num>
  <w:num w:numId="27" w16cid:durableId="450366394">
    <w:abstractNumId w:val="15"/>
  </w:num>
  <w:num w:numId="28" w16cid:durableId="590284840">
    <w:abstractNumId w:val="27"/>
  </w:num>
  <w:num w:numId="29" w16cid:durableId="867331065">
    <w:abstractNumId w:val="28"/>
  </w:num>
  <w:num w:numId="30" w16cid:durableId="139464958">
    <w:abstractNumId w:val="17"/>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1"/>
  </w:num>
  <w:num w:numId="37" w16cid:durableId="1195270898">
    <w:abstractNumId w:val="21"/>
  </w:num>
  <w:num w:numId="38" w16cid:durableId="7591081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86683"/>
    <w:rsid w:val="001A3004"/>
    <w:rsid w:val="001A4C42"/>
    <w:rsid w:val="001A64F8"/>
    <w:rsid w:val="001A7420"/>
    <w:rsid w:val="001B6637"/>
    <w:rsid w:val="001C0561"/>
    <w:rsid w:val="001C21C3"/>
    <w:rsid w:val="001D02C2"/>
    <w:rsid w:val="001E1542"/>
    <w:rsid w:val="001F0C1D"/>
    <w:rsid w:val="001F1132"/>
    <w:rsid w:val="001F168B"/>
    <w:rsid w:val="002076E0"/>
    <w:rsid w:val="002347A2"/>
    <w:rsid w:val="0024245B"/>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3029"/>
    <w:rsid w:val="003D695C"/>
    <w:rsid w:val="00407F34"/>
    <w:rsid w:val="00423334"/>
    <w:rsid w:val="004345EC"/>
    <w:rsid w:val="0044116F"/>
    <w:rsid w:val="004449B9"/>
    <w:rsid w:val="004633E4"/>
    <w:rsid w:val="00465515"/>
    <w:rsid w:val="00495C9D"/>
    <w:rsid w:val="004A0EE0"/>
    <w:rsid w:val="004A4F07"/>
    <w:rsid w:val="004B137F"/>
    <w:rsid w:val="004B5C8E"/>
    <w:rsid w:val="004B613F"/>
    <w:rsid w:val="004D3578"/>
    <w:rsid w:val="004E213A"/>
    <w:rsid w:val="004F0988"/>
    <w:rsid w:val="004F3340"/>
    <w:rsid w:val="0050299B"/>
    <w:rsid w:val="00521860"/>
    <w:rsid w:val="00531E75"/>
    <w:rsid w:val="0053388B"/>
    <w:rsid w:val="00535773"/>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38C9"/>
    <w:rsid w:val="00774DA4"/>
    <w:rsid w:val="007764B2"/>
    <w:rsid w:val="00777963"/>
    <w:rsid w:val="00781F0F"/>
    <w:rsid w:val="0078262E"/>
    <w:rsid w:val="007A76AB"/>
    <w:rsid w:val="007B600E"/>
    <w:rsid w:val="007C75BE"/>
    <w:rsid w:val="007D385F"/>
    <w:rsid w:val="007E0D5E"/>
    <w:rsid w:val="007E4C44"/>
    <w:rsid w:val="007E7D71"/>
    <w:rsid w:val="007F0F4A"/>
    <w:rsid w:val="008028A4"/>
    <w:rsid w:val="00821823"/>
    <w:rsid w:val="00830747"/>
    <w:rsid w:val="008321AC"/>
    <w:rsid w:val="00833F84"/>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325CD"/>
    <w:rsid w:val="00942EC2"/>
    <w:rsid w:val="009A1736"/>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04AB"/>
    <w:rsid w:val="00A82346"/>
    <w:rsid w:val="00A91457"/>
    <w:rsid w:val="00A92BA1"/>
    <w:rsid w:val="00AA386A"/>
    <w:rsid w:val="00AB0662"/>
    <w:rsid w:val="00AC6BC6"/>
    <w:rsid w:val="00AE65E2"/>
    <w:rsid w:val="00B03E09"/>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53DD"/>
    <w:rsid w:val="00C33079"/>
    <w:rsid w:val="00C3698F"/>
    <w:rsid w:val="00C45231"/>
    <w:rsid w:val="00C475DF"/>
    <w:rsid w:val="00C6137F"/>
    <w:rsid w:val="00C72833"/>
    <w:rsid w:val="00C80F1D"/>
    <w:rsid w:val="00C82A83"/>
    <w:rsid w:val="00C93F40"/>
    <w:rsid w:val="00CA3D0C"/>
    <w:rsid w:val="00CB1799"/>
    <w:rsid w:val="00CB51EB"/>
    <w:rsid w:val="00CC2C8C"/>
    <w:rsid w:val="00CC7423"/>
    <w:rsid w:val="00CD2B7E"/>
    <w:rsid w:val="00CF4568"/>
    <w:rsid w:val="00D50FDC"/>
    <w:rsid w:val="00D57972"/>
    <w:rsid w:val="00D675A9"/>
    <w:rsid w:val="00D738D6"/>
    <w:rsid w:val="00D755EB"/>
    <w:rsid w:val="00D76048"/>
    <w:rsid w:val="00D87323"/>
    <w:rsid w:val="00D87E00"/>
    <w:rsid w:val="00D9134D"/>
    <w:rsid w:val="00DA2A2C"/>
    <w:rsid w:val="00DA4D0A"/>
    <w:rsid w:val="00DA7A03"/>
    <w:rsid w:val="00DB0653"/>
    <w:rsid w:val="00DB1405"/>
    <w:rsid w:val="00DB1818"/>
    <w:rsid w:val="00DC309B"/>
    <w:rsid w:val="00DC4DA2"/>
    <w:rsid w:val="00DD4C17"/>
    <w:rsid w:val="00DD74A5"/>
    <w:rsid w:val="00DE574D"/>
    <w:rsid w:val="00DF2B1F"/>
    <w:rsid w:val="00DF5582"/>
    <w:rsid w:val="00DF62CD"/>
    <w:rsid w:val="00E06B0F"/>
    <w:rsid w:val="00E15A65"/>
    <w:rsid w:val="00E16509"/>
    <w:rsid w:val="00E44582"/>
    <w:rsid w:val="00E46F1E"/>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196" Type="http://schemas.openxmlformats.org/officeDocument/2006/relationships/image" Target="media/image181.png"/><Relationship Id="rId200" Type="http://schemas.openxmlformats.org/officeDocument/2006/relationships/header" Target="header2.xml"/><Relationship Id="rId16" Type="http://schemas.openxmlformats.org/officeDocument/2006/relationships/image" Target="media/image6.e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45.emf"/><Relationship Id="rId165" Type="http://schemas.openxmlformats.org/officeDocument/2006/relationships/image" Target="media/image150.png"/><Relationship Id="rId181" Type="http://schemas.openxmlformats.org/officeDocument/2006/relationships/image" Target="media/image166.png"/><Relationship Id="rId186" Type="http://schemas.openxmlformats.org/officeDocument/2006/relationships/image" Target="media/image171.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6.png"/><Relationship Id="rId176" Type="http://schemas.openxmlformats.org/officeDocument/2006/relationships/image" Target="media/image161.png"/><Relationship Id="rId192" Type="http://schemas.openxmlformats.org/officeDocument/2006/relationships/image" Target="media/image177.png"/><Relationship Id="rId197" Type="http://schemas.openxmlformats.org/officeDocument/2006/relationships/image" Target="media/image182.png"/><Relationship Id="rId201" Type="http://schemas.openxmlformats.org/officeDocument/2006/relationships/footer" Target="footer2.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08" Type="http://schemas.openxmlformats.org/officeDocument/2006/relationships/image" Target="media/image93.emf"/><Relationship Id="rId124" Type="http://schemas.openxmlformats.org/officeDocument/2006/relationships/image" Target="media/image109.emf"/><Relationship Id="rId129" Type="http://schemas.openxmlformats.org/officeDocument/2006/relationships/image" Target="media/image114.png"/><Relationship Id="rId54" Type="http://schemas.openxmlformats.org/officeDocument/2006/relationships/image" Target="media/image44.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emf"/><Relationship Id="rId140" Type="http://schemas.openxmlformats.org/officeDocument/2006/relationships/image" Target="media/image125.png"/><Relationship Id="rId145" Type="http://schemas.openxmlformats.org/officeDocument/2006/relationships/image" Target="media/image130.emf"/><Relationship Id="rId161" Type="http://schemas.openxmlformats.org/officeDocument/2006/relationships/image" Target="media/image146.png"/><Relationship Id="rId166" Type="http://schemas.openxmlformats.org/officeDocument/2006/relationships/image" Target="media/image151.png"/><Relationship Id="rId182" Type="http://schemas.openxmlformats.org/officeDocument/2006/relationships/image" Target="media/image167.png"/><Relationship Id="rId187" Type="http://schemas.openxmlformats.org/officeDocument/2006/relationships/image" Target="media/image17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4.png"/><Relationship Id="rId60" Type="http://schemas.openxmlformats.org/officeDocument/2006/relationships/customXml" Target="ink/ink2.xml"/><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5.png"/><Relationship Id="rId135" Type="http://schemas.openxmlformats.org/officeDocument/2006/relationships/image" Target="media/image120.png"/><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172" Type="http://schemas.openxmlformats.org/officeDocument/2006/relationships/image" Target="media/image157.png"/><Relationship Id="rId193" Type="http://schemas.openxmlformats.org/officeDocument/2006/relationships/image" Target="media/image178.png"/><Relationship Id="rId20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e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04" Type="http://schemas.openxmlformats.org/officeDocument/2006/relationships/footer" Target="footer1.xml"/><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203"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1</Pages>
  <Words>12952</Words>
  <Characters>73833</Characters>
  <Application>Microsoft Office Word</Application>
  <DocSecurity>0</DocSecurity>
  <Lines>615</Lines>
  <Paragraphs>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2023-09-01T02:24:00Z</dcterms:created>
  <dcterms:modified xsi:type="dcterms:W3CDTF">2023-09-11T17:08:00Z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