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BFDD8A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00E33EBE">
              <w:t>7</w:t>
            </w:r>
            <w:r w:rsidRPr="004528A6">
              <w:t>.</w:t>
            </w:r>
            <w:r w:rsidR="003F55B2">
              <w:t>2</w:t>
            </w:r>
            <w:r w:rsidRPr="004528A6">
              <w:t>.</w:t>
            </w:r>
            <w:bookmarkEnd w:id="3"/>
            <w:r w:rsidR="00661B52">
              <w:t>0</w:t>
            </w:r>
            <w:r w:rsidRPr="004528A6">
              <w:t xml:space="preserve"> </w:t>
            </w:r>
            <w:r w:rsidRPr="004528A6">
              <w:rPr>
                <w:sz w:val="32"/>
              </w:rPr>
              <w:t>(</w:t>
            </w:r>
            <w:bookmarkStart w:id="4" w:name="issueDate"/>
            <w:r w:rsidR="00DC4D44" w:rsidRPr="004528A6">
              <w:rPr>
                <w:sz w:val="32"/>
              </w:rPr>
              <w:t>202</w:t>
            </w:r>
            <w:r w:rsidR="00DC4D44">
              <w:rPr>
                <w:sz w:val="32"/>
              </w:rPr>
              <w:t>3</w:t>
            </w:r>
            <w:r w:rsidRPr="004528A6">
              <w:rPr>
                <w:sz w:val="32"/>
              </w:rPr>
              <w:t>-</w:t>
            </w:r>
            <w:bookmarkEnd w:id="4"/>
            <w:r w:rsidR="003F55B2">
              <w:rPr>
                <w:sz w:val="32"/>
              </w:rPr>
              <w:t>06</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439CC5F" w:rsidR="00E16509" w:rsidRPr="00133525" w:rsidRDefault="00E16509" w:rsidP="00133525">
            <w:pPr>
              <w:pStyle w:val="FP"/>
              <w:jc w:val="center"/>
              <w:rPr>
                <w:noProof/>
                <w:sz w:val="18"/>
              </w:rPr>
            </w:pPr>
            <w:r w:rsidRPr="00C71B93">
              <w:rPr>
                <w:noProof/>
                <w:sz w:val="18"/>
              </w:rPr>
              <w:t xml:space="preserve">© </w:t>
            </w:r>
            <w:r w:rsidR="00DC4D44" w:rsidRPr="00C71B93">
              <w:rPr>
                <w:noProof/>
                <w:sz w:val="18"/>
              </w:rPr>
              <w:t>20</w:t>
            </w:r>
            <w:r w:rsidR="00DC4D44">
              <w:rPr>
                <w:noProof/>
                <w:sz w:val="18"/>
              </w:rPr>
              <w:t>23</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4D3E2E57" w14:textId="17F1CCA7" w:rsidR="00BF0AA9" w:rsidRDefault="00BF0AA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_Toc138949194 \h </w:instrText>
      </w:r>
      <w:r>
        <w:fldChar w:fldCharType="separate"/>
      </w:r>
      <w:r>
        <w:t>4</w:t>
      </w:r>
      <w:r>
        <w:fldChar w:fldCharType="end"/>
      </w:r>
    </w:p>
    <w:p w14:paraId="6584904D" w14:textId="57AEA87C" w:rsidR="00BF0AA9" w:rsidRDefault="00BF0AA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_Toc138949195 \h </w:instrText>
      </w:r>
      <w:r>
        <w:fldChar w:fldCharType="separate"/>
      </w:r>
      <w:r>
        <w:t>6</w:t>
      </w:r>
      <w:r>
        <w:fldChar w:fldCharType="end"/>
      </w:r>
    </w:p>
    <w:p w14:paraId="29A0CBDE" w14:textId="08186CE3" w:rsidR="00BF0AA9" w:rsidRDefault="00BF0AA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_Toc138949196 \h </w:instrText>
      </w:r>
      <w:r>
        <w:fldChar w:fldCharType="separate"/>
      </w:r>
      <w:r>
        <w:t>6</w:t>
      </w:r>
      <w:r>
        <w:fldChar w:fldCharType="end"/>
      </w:r>
    </w:p>
    <w:p w14:paraId="18B9BAB9" w14:textId="6F5540E2" w:rsidR="00BF0AA9" w:rsidRDefault="00BF0AA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_Toc138949197 \h </w:instrText>
      </w:r>
      <w:r>
        <w:fldChar w:fldCharType="separate"/>
      </w:r>
      <w:r>
        <w:t>6</w:t>
      </w:r>
      <w:r>
        <w:fldChar w:fldCharType="end"/>
      </w:r>
    </w:p>
    <w:p w14:paraId="283D1217" w14:textId="29263AB6" w:rsidR="00BF0AA9" w:rsidRDefault="00BF0AA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_Toc138949198 \h </w:instrText>
      </w:r>
      <w:r>
        <w:fldChar w:fldCharType="separate"/>
      </w:r>
      <w:r>
        <w:t>6</w:t>
      </w:r>
      <w:r>
        <w:fldChar w:fldCharType="end"/>
      </w:r>
    </w:p>
    <w:p w14:paraId="49EBCFC0" w14:textId="2F1D5A82" w:rsidR="00BF0AA9" w:rsidRDefault="00BF0AA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_Toc138949199 \h </w:instrText>
      </w:r>
      <w:r>
        <w:fldChar w:fldCharType="separate"/>
      </w:r>
      <w:r>
        <w:t>6</w:t>
      </w:r>
      <w:r>
        <w:fldChar w:fldCharType="end"/>
      </w:r>
    </w:p>
    <w:p w14:paraId="768DD8F4" w14:textId="3A1C6194" w:rsidR="00BF0AA9" w:rsidRDefault="00BF0AA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_Toc138949200 \h </w:instrText>
      </w:r>
      <w:r>
        <w:fldChar w:fldCharType="separate"/>
      </w:r>
      <w:r>
        <w:t>7</w:t>
      </w:r>
      <w:r>
        <w:fldChar w:fldCharType="end"/>
      </w:r>
    </w:p>
    <w:p w14:paraId="3AC91189" w14:textId="34BC2D7A" w:rsidR="00BF0AA9" w:rsidRDefault="00BF0AA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background</w:t>
      </w:r>
      <w:r>
        <w:tab/>
      </w:r>
      <w:r>
        <w:fldChar w:fldCharType="begin"/>
      </w:r>
      <w:r>
        <w:instrText xml:space="preserve"> PAGEREF _Toc138949201 \h </w:instrText>
      </w:r>
      <w:r>
        <w:fldChar w:fldCharType="separate"/>
      </w:r>
      <w:r>
        <w:t>7</w:t>
      </w:r>
      <w:r>
        <w:fldChar w:fldCharType="end"/>
      </w:r>
    </w:p>
    <w:p w14:paraId="4EB28937" w14:textId="10A5326E" w:rsidR="00BF0AA9" w:rsidRDefault="00BF0AA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EC Decision 2021/1703</w:t>
      </w:r>
      <w:r>
        <w:tab/>
      </w:r>
      <w:r>
        <w:fldChar w:fldCharType="begin"/>
      </w:r>
      <w:r>
        <w:instrText xml:space="preserve"> PAGEREF _Toc138949202 \h </w:instrText>
      </w:r>
      <w:r>
        <w:fldChar w:fldCharType="separate"/>
      </w:r>
      <w:r>
        <w:t>7</w:t>
      </w:r>
      <w:r>
        <w:fldChar w:fldCharType="end"/>
      </w:r>
    </w:p>
    <w:p w14:paraId="3246D1A8" w14:textId="3AA1BB92" w:rsidR="00BF0AA9" w:rsidRDefault="00BF0AA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ECC Decision(20)02</w:t>
      </w:r>
      <w:r>
        <w:tab/>
      </w:r>
      <w:r>
        <w:fldChar w:fldCharType="begin"/>
      </w:r>
      <w:r>
        <w:instrText xml:space="preserve"> PAGEREF _Toc138949203 \h </w:instrText>
      </w:r>
      <w:r>
        <w:fldChar w:fldCharType="separate"/>
      </w:r>
      <w:r>
        <w:t>7</w:t>
      </w:r>
      <w:r>
        <w:fldChar w:fldCharType="end"/>
      </w:r>
    </w:p>
    <w:p w14:paraId="61E5E93B" w14:textId="46F7BB3D" w:rsidR="00BF0AA9" w:rsidRDefault="00BF0AA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Technical conditions</w:t>
      </w:r>
      <w:r>
        <w:tab/>
      </w:r>
      <w:r>
        <w:fldChar w:fldCharType="begin"/>
      </w:r>
      <w:r>
        <w:instrText xml:space="preserve"> PAGEREF _Toc138949204 \h </w:instrText>
      </w:r>
      <w:r>
        <w:fldChar w:fldCharType="separate"/>
      </w:r>
      <w:r>
        <w:t>7</w:t>
      </w:r>
      <w:r>
        <w:fldChar w:fldCharType="end"/>
      </w:r>
    </w:p>
    <w:p w14:paraId="4C31560C" w14:textId="5CCCF357" w:rsidR="00BF0AA9" w:rsidRDefault="00BF0AA9">
      <w:pPr>
        <w:pStyle w:val="TOC3"/>
        <w:rPr>
          <w:rFonts w:asciiTheme="minorHAnsi" w:eastAsiaTheme="minorEastAsia" w:hAnsiTheme="minorHAnsi" w:cstheme="minorBidi"/>
          <w:sz w:val="22"/>
          <w:szCs w:val="22"/>
          <w:lang w:eastAsia="en-GB"/>
        </w:rPr>
      </w:pPr>
      <w:r>
        <w:rPr>
          <w:lang w:eastAsia="ja-JP"/>
        </w:rPr>
        <w:t>4.3.1</w:t>
      </w:r>
      <w:r>
        <w:rPr>
          <w:rFonts w:asciiTheme="minorHAnsi" w:eastAsiaTheme="minorEastAsia" w:hAnsiTheme="minorHAnsi" w:cstheme="minorBidi"/>
          <w:sz w:val="22"/>
          <w:szCs w:val="22"/>
          <w:lang w:eastAsia="en-GB"/>
        </w:rPr>
        <w:tab/>
      </w:r>
      <w:r>
        <w:rPr>
          <w:lang w:eastAsia="ja-JP"/>
        </w:rPr>
        <w:t xml:space="preserve">Base stations </w:t>
      </w:r>
      <w:r>
        <w:t>using wideband technologies</w:t>
      </w:r>
      <w:r>
        <w:tab/>
      </w:r>
      <w:r>
        <w:fldChar w:fldCharType="begin"/>
      </w:r>
      <w:r>
        <w:instrText xml:space="preserve"> PAGEREF _Toc138949205 \h </w:instrText>
      </w:r>
      <w:r>
        <w:fldChar w:fldCharType="separate"/>
      </w:r>
      <w:r>
        <w:t>7</w:t>
      </w:r>
      <w:r>
        <w:fldChar w:fldCharType="end"/>
      </w:r>
    </w:p>
    <w:p w14:paraId="1BBEED7E" w14:textId="74684CAE" w:rsidR="00BF0AA9" w:rsidRDefault="00BF0AA9">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Terminals other than cab-radios using wideband technologies</w:t>
      </w:r>
      <w:r>
        <w:tab/>
      </w:r>
      <w:r>
        <w:fldChar w:fldCharType="begin"/>
      </w:r>
      <w:r>
        <w:instrText xml:space="preserve"> PAGEREF _Toc138949206 \h </w:instrText>
      </w:r>
      <w:r>
        <w:fldChar w:fldCharType="separate"/>
      </w:r>
      <w:r>
        <w:t>8</w:t>
      </w:r>
      <w:r>
        <w:fldChar w:fldCharType="end"/>
      </w:r>
    </w:p>
    <w:p w14:paraId="06A9BA2B" w14:textId="180BCF68" w:rsidR="00BF0AA9" w:rsidRDefault="00BF0AA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Frequency band arrangement</w:t>
      </w:r>
      <w:r>
        <w:tab/>
      </w:r>
      <w:r>
        <w:fldChar w:fldCharType="begin"/>
      </w:r>
      <w:r>
        <w:instrText xml:space="preserve"> PAGEREF _Toc138949207 \h </w:instrText>
      </w:r>
      <w:r>
        <w:fldChar w:fldCharType="separate"/>
      </w:r>
      <w:r>
        <w:t>8</w:t>
      </w:r>
      <w:r>
        <w:fldChar w:fldCharType="end"/>
      </w:r>
    </w:p>
    <w:p w14:paraId="3857AA5C" w14:textId="18AC89DC" w:rsidR="00BF0AA9" w:rsidRDefault="00BF0AA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system parameters</w:t>
      </w:r>
      <w:r>
        <w:tab/>
      </w:r>
      <w:r>
        <w:fldChar w:fldCharType="begin"/>
      </w:r>
      <w:r>
        <w:instrText xml:space="preserve"> PAGEREF _Toc138949208 \h </w:instrText>
      </w:r>
      <w:r>
        <w:fldChar w:fldCharType="separate"/>
      </w:r>
      <w:r>
        <w:t>8</w:t>
      </w:r>
      <w:r>
        <w:fldChar w:fldCharType="end"/>
      </w:r>
    </w:p>
    <w:p w14:paraId="162F61BE" w14:textId="530FB5B2" w:rsidR="00BF0AA9" w:rsidRDefault="00BF0AA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RF requirements</w:t>
      </w:r>
      <w:r>
        <w:tab/>
      </w:r>
      <w:r>
        <w:fldChar w:fldCharType="begin"/>
      </w:r>
      <w:r>
        <w:instrText xml:space="preserve"> PAGEREF _Toc138949209 \h </w:instrText>
      </w:r>
      <w:r>
        <w:fldChar w:fldCharType="separate"/>
      </w:r>
      <w:r>
        <w:t>9</w:t>
      </w:r>
      <w:r>
        <w:fldChar w:fldCharType="end"/>
      </w:r>
    </w:p>
    <w:p w14:paraId="32C57317" w14:textId="5C24D6CC" w:rsidR="00BF0AA9" w:rsidRDefault="00BF0AA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BS specific requirements</w:t>
      </w:r>
      <w:r>
        <w:tab/>
      </w:r>
      <w:r>
        <w:fldChar w:fldCharType="begin"/>
      </w:r>
      <w:r>
        <w:instrText xml:space="preserve"> PAGEREF _Toc138949210 \h </w:instrText>
      </w:r>
      <w:r>
        <w:fldChar w:fldCharType="separate"/>
      </w:r>
      <w:r>
        <w:t>9</w:t>
      </w:r>
      <w:r>
        <w:fldChar w:fldCharType="end"/>
      </w:r>
    </w:p>
    <w:p w14:paraId="5BDD149E" w14:textId="6CCEF9BF" w:rsidR="00BF0AA9" w:rsidRDefault="00BF0AA9">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_Toc138949211 \h </w:instrText>
      </w:r>
      <w:r>
        <w:fldChar w:fldCharType="separate"/>
      </w:r>
      <w:r>
        <w:t>9</w:t>
      </w:r>
      <w:r>
        <w:fldChar w:fldCharType="end"/>
      </w:r>
    </w:p>
    <w:p w14:paraId="4B6CD461" w14:textId="69059BA4" w:rsidR="00BF0AA9" w:rsidRDefault="00BF0AA9">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_Toc138949212 \h </w:instrText>
      </w:r>
      <w:r>
        <w:fldChar w:fldCharType="separate"/>
      </w:r>
      <w:r>
        <w:t>9</w:t>
      </w:r>
      <w:r>
        <w:fldChar w:fldCharType="end"/>
      </w:r>
    </w:p>
    <w:p w14:paraId="291C650E" w14:textId="1124DD96" w:rsidR="00BF0AA9" w:rsidRDefault="00BF0AA9">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BS maximum output power</w:t>
      </w:r>
      <w:r>
        <w:tab/>
      </w:r>
      <w:r>
        <w:fldChar w:fldCharType="begin"/>
      </w:r>
      <w:r>
        <w:instrText xml:space="preserve"> PAGEREF _Toc138949213 \h </w:instrText>
      </w:r>
      <w:r>
        <w:fldChar w:fldCharType="separate"/>
      </w:r>
      <w:r>
        <w:t>9</w:t>
      </w:r>
      <w:r>
        <w:fldChar w:fldCharType="end"/>
      </w:r>
    </w:p>
    <w:p w14:paraId="415D9F6E" w14:textId="0D1048FB" w:rsidR="00BF0AA9" w:rsidRDefault="00BF0AA9">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_Toc138949214 \h </w:instrText>
      </w:r>
      <w:r>
        <w:fldChar w:fldCharType="separate"/>
      </w:r>
      <w:r>
        <w:t>10</w:t>
      </w:r>
      <w:r>
        <w:fldChar w:fldCharType="end"/>
      </w:r>
    </w:p>
    <w:p w14:paraId="3FBA1488" w14:textId="02E5AA7A" w:rsidR="00BF0AA9" w:rsidRDefault="00BF0AA9">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General</w:t>
      </w:r>
      <w:r>
        <w:tab/>
      </w:r>
      <w:r>
        <w:fldChar w:fldCharType="begin"/>
      </w:r>
      <w:r>
        <w:instrText xml:space="preserve"> PAGEREF _Toc138949215 \h </w:instrText>
      </w:r>
      <w:r>
        <w:fldChar w:fldCharType="separate"/>
      </w:r>
      <w:r>
        <w:t>10</w:t>
      </w:r>
      <w:r>
        <w:fldChar w:fldCharType="end"/>
      </w:r>
    </w:p>
    <w:p w14:paraId="60B26984" w14:textId="7EF79D6E" w:rsidR="00BF0AA9" w:rsidRDefault="00BF0AA9">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Tx spurious emissions</w:t>
      </w:r>
      <w:r>
        <w:tab/>
      </w:r>
      <w:r>
        <w:fldChar w:fldCharType="begin"/>
      </w:r>
      <w:r>
        <w:instrText xml:space="preserve"> PAGEREF _Toc138949216 \h </w:instrText>
      </w:r>
      <w:r>
        <w:fldChar w:fldCharType="separate"/>
      </w:r>
      <w:r>
        <w:t>10</w:t>
      </w:r>
      <w:r>
        <w:fldChar w:fldCharType="end"/>
      </w:r>
    </w:p>
    <w:p w14:paraId="3786CB10" w14:textId="69F9FCD9" w:rsidR="00BF0AA9" w:rsidRDefault="00BF0AA9">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_Toc138949217 \h </w:instrText>
      </w:r>
      <w:r>
        <w:fldChar w:fldCharType="separate"/>
      </w:r>
      <w:r>
        <w:t>10</w:t>
      </w:r>
      <w:r>
        <w:fldChar w:fldCharType="end"/>
      </w:r>
    </w:p>
    <w:p w14:paraId="4929040C" w14:textId="147326F0" w:rsidR="00BF0AA9" w:rsidRDefault="00BF0AA9">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Rx blocking</w:t>
      </w:r>
      <w:r>
        <w:tab/>
      </w:r>
      <w:r>
        <w:fldChar w:fldCharType="begin"/>
      </w:r>
      <w:r>
        <w:instrText xml:space="preserve"> PAGEREF _Toc138949218 \h </w:instrText>
      </w:r>
      <w:r>
        <w:fldChar w:fldCharType="separate"/>
      </w:r>
      <w:r>
        <w:t>10</w:t>
      </w:r>
      <w:r>
        <w:fldChar w:fldCharType="end"/>
      </w:r>
    </w:p>
    <w:p w14:paraId="458D1507" w14:textId="423AA099" w:rsidR="00BF0AA9" w:rsidRDefault="00BF0AA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specific requirements</w:t>
      </w:r>
      <w:r>
        <w:tab/>
      </w:r>
      <w:r>
        <w:fldChar w:fldCharType="begin"/>
      </w:r>
      <w:r>
        <w:instrText xml:space="preserve"> PAGEREF _Toc138949219 \h </w:instrText>
      </w:r>
      <w:r>
        <w:fldChar w:fldCharType="separate"/>
      </w:r>
      <w:r>
        <w:t>10</w:t>
      </w:r>
      <w:r>
        <w:fldChar w:fldCharType="end"/>
      </w:r>
    </w:p>
    <w:p w14:paraId="506C911F" w14:textId="72F2002E" w:rsidR="00BF0AA9" w:rsidRDefault="00BF0AA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Transmitter characteristics</w:t>
      </w:r>
      <w:r>
        <w:tab/>
      </w:r>
      <w:r>
        <w:fldChar w:fldCharType="begin"/>
      </w:r>
      <w:r>
        <w:instrText xml:space="preserve"> PAGEREF _Toc138949220 \h </w:instrText>
      </w:r>
      <w:r>
        <w:fldChar w:fldCharType="separate"/>
      </w:r>
      <w:r>
        <w:t>10</w:t>
      </w:r>
      <w:r>
        <w:fldChar w:fldCharType="end"/>
      </w:r>
    </w:p>
    <w:p w14:paraId="70083B75" w14:textId="36DF7AC8" w:rsidR="00BF0AA9" w:rsidRDefault="00BF0AA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Receiver characteristics</w:t>
      </w:r>
      <w:r>
        <w:tab/>
      </w:r>
      <w:r>
        <w:fldChar w:fldCharType="begin"/>
      </w:r>
      <w:r>
        <w:instrText xml:space="preserve"> PAGEREF _Toc138949221 \h </w:instrText>
      </w:r>
      <w:r>
        <w:fldChar w:fldCharType="separate"/>
      </w:r>
      <w:r>
        <w:t>11</w:t>
      </w:r>
      <w:r>
        <w:fldChar w:fldCharType="end"/>
      </w:r>
    </w:p>
    <w:p w14:paraId="06DDF89C" w14:textId="6DD5B41D" w:rsidR="00BF0AA9" w:rsidRDefault="00BF0AA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_Toc138949222 \h </w:instrText>
      </w:r>
      <w:r>
        <w:fldChar w:fldCharType="separate"/>
      </w:r>
      <w:r>
        <w:t>13</w:t>
      </w:r>
      <w:r>
        <w:fldChar w:fldCharType="end"/>
      </w:r>
    </w:p>
    <w:p w14:paraId="0C972AF4" w14:textId="77FBE9A2" w:rsidR="00BF0AA9" w:rsidRDefault="00BF0AA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Deployment aspects</w:t>
      </w:r>
      <w:r>
        <w:tab/>
      </w:r>
      <w:r>
        <w:fldChar w:fldCharType="begin"/>
      </w:r>
      <w:r>
        <w:instrText xml:space="preserve"> PAGEREF _Toc138949223 \h </w:instrText>
      </w:r>
      <w:r>
        <w:fldChar w:fldCharType="separate"/>
      </w:r>
      <w:r>
        <w:t>13</w:t>
      </w:r>
      <w:r>
        <w:fldChar w:fldCharType="end"/>
      </w:r>
    </w:p>
    <w:p w14:paraId="1E57818C" w14:textId="5105D636" w:rsidR="00BF0AA9" w:rsidRDefault="00BF0AA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Conclusion</w:t>
      </w:r>
      <w:r>
        <w:tab/>
      </w:r>
      <w:r>
        <w:fldChar w:fldCharType="begin"/>
      </w:r>
      <w:r>
        <w:instrText xml:space="preserve"> PAGEREF _Toc138949224 \h </w:instrText>
      </w:r>
      <w:r>
        <w:fldChar w:fldCharType="separate"/>
      </w:r>
      <w:r>
        <w:t>13</w:t>
      </w:r>
      <w:r>
        <w:fldChar w:fldCharType="end"/>
      </w:r>
    </w:p>
    <w:p w14:paraId="1E11A676" w14:textId="59D4BA0C" w:rsidR="00BF0AA9" w:rsidRDefault="00BF0AA9">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_Toc138949225 \h </w:instrText>
      </w:r>
      <w:r>
        <w:fldChar w:fldCharType="separate"/>
      </w:r>
      <w:r>
        <w:t>14</w:t>
      </w:r>
      <w:r>
        <w:fldChar w:fldCharType="end"/>
      </w:r>
    </w:p>
    <w:p w14:paraId="6B0A8701" w14:textId="262BC51A" w:rsidR="00080512" w:rsidRPr="004D3578" w:rsidRDefault="00BF0AA9">
      <w:r>
        <w:rPr>
          <w:noProof/>
          <w:sz w:val="22"/>
        </w:rPr>
        <w:fldChar w:fldCharType="end"/>
      </w:r>
    </w:p>
    <w:p w14:paraId="07C889E6" w14:textId="7B4B82E8" w:rsidR="00080512" w:rsidRDefault="00080512" w:rsidP="000410B2">
      <w:pPr>
        <w:pStyle w:val="Heading1"/>
      </w:pPr>
      <w:r w:rsidRPr="004D3578">
        <w:br w:type="page"/>
      </w:r>
      <w:bookmarkStart w:id="15" w:name="foreword"/>
      <w:bookmarkStart w:id="16" w:name="_Toc100761993"/>
      <w:bookmarkStart w:id="17" w:name="_Toc130323043"/>
      <w:bookmarkStart w:id="18" w:name="_Toc137571124"/>
      <w:bookmarkStart w:id="19" w:name="_Toc138878241"/>
      <w:bookmarkStart w:id="20" w:name="_Toc138949194"/>
      <w:bookmarkEnd w:id="15"/>
      <w:r w:rsidRPr="004D3578">
        <w:lastRenderedPageBreak/>
        <w:t>Foreword</w:t>
      </w:r>
      <w:bookmarkEnd w:id="16"/>
      <w:bookmarkEnd w:id="17"/>
      <w:bookmarkEnd w:id="18"/>
      <w:bookmarkEnd w:id="19"/>
      <w:bookmarkEnd w:id="20"/>
    </w:p>
    <w:p w14:paraId="5C02F663" w14:textId="3A2C34AE" w:rsidR="00080512" w:rsidRPr="004D3578" w:rsidRDefault="00080512">
      <w:r w:rsidRPr="004D3578">
        <w:t xml:space="preserve">This Technical </w:t>
      </w:r>
      <w:bookmarkStart w:id="21" w:name="spectype3"/>
      <w:r w:rsidR="00602AEA" w:rsidRPr="000410B2">
        <w:t>Report</w:t>
      </w:r>
      <w:bookmarkEnd w:id="21"/>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22" w:name="introduction"/>
      <w:bookmarkEnd w:id="22"/>
      <w:r w:rsidRPr="004D3578">
        <w:br w:type="page"/>
      </w:r>
      <w:bookmarkStart w:id="23" w:name="scope"/>
      <w:bookmarkStart w:id="24" w:name="_Toc100761994"/>
      <w:bookmarkStart w:id="25" w:name="_Toc130323044"/>
      <w:bookmarkStart w:id="26" w:name="_Toc137571125"/>
      <w:bookmarkStart w:id="27" w:name="_Toc138878242"/>
      <w:bookmarkStart w:id="28" w:name="_Toc138949195"/>
      <w:bookmarkEnd w:id="23"/>
      <w:r w:rsidR="0079458F">
        <w:lastRenderedPageBreak/>
        <w:t>1</w:t>
      </w:r>
      <w:r w:rsidR="0079458F">
        <w:tab/>
      </w:r>
      <w:r w:rsidRPr="004D3578">
        <w:t>Scope</w:t>
      </w:r>
      <w:bookmarkEnd w:id="24"/>
      <w:bookmarkEnd w:id="25"/>
      <w:bookmarkEnd w:id="26"/>
      <w:bookmarkEnd w:id="27"/>
      <w:bookmarkEnd w:id="28"/>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9" w:name="references"/>
      <w:bookmarkStart w:id="30" w:name="_Toc100761995"/>
      <w:bookmarkStart w:id="31" w:name="_Toc130323045"/>
      <w:bookmarkStart w:id="32" w:name="_Toc137571126"/>
      <w:bookmarkStart w:id="33" w:name="_Toc138878243"/>
      <w:bookmarkStart w:id="34" w:name="_Toc138949196"/>
      <w:bookmarkEnd w:id="29"/>
      <w:r w:rsidRPr="004D3578">
        <w:t>2</w:t>
      </w:r>
      <w:r w:rsidRPr="004D3578">
        <w:tab/>
        <w:t>References</w:t>
      </w:r>
      <w:bookmarkEnd w:id="30"/>
      <w:bookmarkEnd w:id="31"/>
      <w:bookmarkEnd w:id="32"/>
      <w:bookmarkEnd w:id="33"/>
      <w:bookmarkEnd w:id="34"/>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35" w:name="definitions"/>
      <w:bookmarkStart w:id="36" w:name="_Toc100761996"/>
      <w:bookmarkStart w:id="37" w:name="_Toc130323046"/>
      <w:bookmarkStart w:id="38" w:name="_Toc137571127"/>
      <w:bookmarkStart w:id="39" w:name="_Toc138878244"/>
      <w:bookmarkStart w:id="40" w:name="_Toc138949197"/>
      <w:bookmarkEnd w:id="35"/>
      <w:r w:rsidRPr="004D3578">
        <w:t>3</w:t>
      </w:r>
      <w:r w:rsidRPr="004D3578">
        <w:tab/>
        <w:t>Definitions</w:t>
      </w:r>
      <w:r w:rsidR="00602AEA">
        <w:t xml:space="preserve"> of terms, symbols and abbreviations</w:t>
      </w:r>
      <w:bookmarkEnd w:id="36"/>
      <w:bookmarkEnd w:id="37"/>
      <w:bookmarkEnd w:id="38"/>
      <w:bookmarkEnd w:id="39"/>
      <w:bookmarkEnd w:id="40"/>
    </w:p>
    <w:p w14:paraId="26FCCCA1" w14:textId="77777777" w:rsidR="00080512" w:rsidRPr="004D3578" w:rsidRDefault="00080512">
      <w:pPr>
        <w:pStyle w:val="Heading2"/>
      </w:pPr>
      <w:bookmarkStart w:id="41" w:name="_Toc100761997"/>
      <w:bookmarkStart w:id="42" w:name="_Toc130323047"/>
      <w:bookmarkStart w:id="43" w:name="_Toc137571128"/>
      <w:bookmarkStart w:id="44" w:name="_Toc138878245"/>
      <w:bookmarkStart w:id="45" w:name="_Toc138949198"/>
      <w:r w:rsidRPr="004D3578">
        <w:t>3.1</w:t>
      </w:r>
      <w:r w:rsidRPr="004D3578">
        <w:tab/>
      </w:r>
      <w:r w:rsidR="002B6339">
        <w:t>Terms</w:t>
      </w:r>
      <w:bookmarkEnd w:id="41"/>
      <w:bookmarkEnd w:id="42"/>
      <w:bookmarkEnd w:id="43"/>
      <w:bookmarkEnd w:id="44"/>
      <w:bookmarkEnd w:id="45"/>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46" w:name="_Toc100761998"/>
      <w:bookmarkStart w:id="47" w:name="_Toc130323048"/>
      <w:bookmarkStart w:id="48" w:name="_Toc137571129"/>
      <w:bookmarkStart w:id="49" w:name="_Toc138878246"/>
      <w:bookmarkStart w:id="50" w:name="_Toc138949199"/>
      <w:r w:rsidRPr="004D3578">
        <w:t>3.2</w:t>
      </w:r>
      <w:r w:rsidRPr="004D3578">
        <w:tab/>
        <w:t>Symbols</w:t>
      </w:r>
      <w:bookmarkEnd w:id="46"/>
      <w:bookmarkEnd w:id="47"/>
      <w:bookmarkEnd w:id="48"/>
      <w:bookmarkEnd w:id="49"/>
      <w:bookmarkEnd w:id="50"/>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51" w:name="_Toc100761999"/>
      <w:bookmarkStart w:id="52" w:name="_Toc130323049"/>
      <w:bookmarkStart w:id="53" w:name="_Toc137571130"/>
      <w:bookmarkStart w:id="54" w:name="_Toc138878247"/>
      <w:bookmarkStart w:id="55" w:name="_Toc138949200"/>
      <w:r w:rsidRPr="004D3578">
        <w:t>3.3</w:t>
      </w:r>
      <w:r w:rsidRPr="004D3578">
        <w:tab/>
        <w:t>Abbreviations</w:t>
      </w:r>
      <w:bookmarkEnd w:id="51"/>
      <w:bookmarkEnd w:id="52"/>
      <w:bookmarkEnd w:id="53"/>
      <w:bookmarkEnd w:id="54"/>
      <w:bookmarkEnd w:id="55"/>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56" w:name="clause4"/>
      <w:bookmarkStart w:id="57" w:name="_Toc100762000"/>
      <w:bookmarkStart w:id="58" w:name="_Toc130323050"/>
      <w:bookmarkStart w:id="59" w:name="_Toc137571131"/>
      <w:bookmarkStart w:id="60" w:name="_Toc138878248"/>
      <w:bookmarkStart w:id="61" w:name="_Toc138949201"/>
      <w:bookmarkEnd w:id="56"/>
      <w:r w:rsidRPr="004D3578">
        <w:t>4</w:t>
      </w:r>
      <w:r w:rsidRPr="004D3578">
        <w:tab/>
      </w:r>
      <w:r w:rsidR="00BA1B23">
        <w:t>Regulatory background</w:t>
      </w:r>
      <w:bookmarkEnd w:id="57"/>
      <w:bookmarkEnd w:id="58"/>
      <w:bookmarkEnd w:id="59"/>
      <w:bookmarkEnd w:id="60"/>
      <w:bookmarkEnd w:id="61"/>
    </w:p>
    <w:p w14:paraId="30749808" w14:textId="317C0EC3" w:rsidR="00825DD2" w:rsidRDefault="00825DD2" w:rsidP="00825DD2">
      <w:pPr>
        <w:pStyle w:val="Heading2"/>
        <w:ind w:left="576" w:hanging="576"/>
      </w:pPr>
      <w:bookmarkStart w:id="62" w:name="startOfAnnexes"/>
      <w:bookmarkStart w:id="63" w:name="_Toc100762001"/>
      <w:bookmarkStart w:id="64" w:name="_Toc130323051"/>
      <w:bookmarkStart w:id="65" w:name="_Toc137571132"/>
      <w:bookmarkStart w:id="66" w:name="_Toc138878249"/>
      <w:bookmarkStart w:id="67" w:name="_Toc138949202"/>
      <w:bookmarkEnd w:id="62"/>
      <w:r>
        <w:t>4.1</w:t>
      </w:r>
      <w:r>
        <w:tab/>
        <w:t>EC Decision 2021/1703</w:t>
      </w:r>
      <w:bookmarkEnd w:id="63"/>
      <w:bookmarkEnd w:id="64"/>
      <w:bookmarkEnd w:id="65"/>
      <w:bookmarkEnd w:id="66"/>
      <w:bookmarkEnd w:id="67"/>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BF0AA9">
      <w:pPr>
        <w:pStyle w:val="Heading2"/>
      </w:pPr>
      <w:bookmarkStart w:id="68" w:name="_Toc100762002"/>
      <w:bookmarkStart w:id="69" w:name="_Toc130323052"/>
      <w:bookmarkStart w:id="70" w:name="_Toc137571133"/>
      <w:bookmarkStart w:id="71" w:name="_Toc138878250"/>
      <w:bookmarkStart w:id="72" w:name="_Toc138949203"/>
      <w:r>
        <w:t>4.2</w:t>
      </w:r>
      <w:r>
        <w:tab/>
        <w:t>ECC Decision(20)02</w:t>
      </w:r>
      <w:bookmarkEnd w:id="68"/>
      <w:bookmarkEnd w:id="69"/>
      <w:bookmarkEnd w:id="70"/>
      <w:bookmarkEnd w:id="71"/>
      <w:bookmarkEnd w:id="72"/>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BF0AA9">
      <w:pPr>
        <w:pStyle w:val="Heading2"/>
      </w:pPr>
      <w:bookmarkStart w:id="73" w:name="_Toc100762003"/>
      <w:bookmarkStart w:id="74" w:name="_Toc130323053"/>
      <w:bookmarkStart w:id="75" w:name="_Toc137571134"/>
      <w:bookmarkStart w:id="76" w:name="_Toc138878251"/>
      <w:bookmarkStart w:id="77" w:name="_Toc138949204"/>
      <w:r>
        <w:t>4.3</w:t>
      </w:r>
      <w:r>
        <w:tab/>
        <w:t>Technical conditions</w:t>
      </w:r>
      <w:bookmarkEnd w:id="73"/>
      <w:bookmarkEnd w:id="74"/>
      <w:bookmarkEnd w:id="75"/>
      <w:bookmarkEnd w:id="76"/>
      <w:bookmarkEnd w:id="77"/>
    </w:p>
    <w:p w14:paraId="61F50B8E" w14:textId="77777777" w:rsidR="0096111C" w:rsidRDefault="0096111C" w:rsidP="00BF0AA9">
      <w:pPr>
        <w:pStyle w:val="Heading3"/>
        <w:rPr>
          <w:lang w:eastAsia="ja-JP"/>
        </w:rPr>
      </w:pPr>
      <w:bookmarkStart w:id="78" w:name="_Toc100762004"/>
      <w:bookmarkStart w:id="79" w:name="_Toc130323054"/>
      <w:bookmarkStart w:id="80" w:name="_Toc137571135"/>
      <w:bookmarkStart w:id="81" w:name="_Toc138878252"/>
      <w:bookmarkStart w:id="82" w:name="_Toc138949205"/>
      <w:r>
        <w:rPr>
          <w:lang w:eastAsia="ja-JP"/>
        </w:rPr>
        <w:t>4.3.1</w:t>
      </w:r>
      <w:r>
        <w:rPr>
          <w:lang w:eastAsia="ja-JP"/>
        </w:rPr>
        <w:tab/>
        <w:t xml:space="preserve">Base stations </w:t>
      </w:r>
      <w:r>
        <w:t>using wideband technologies</w:t>
      </w:r>
      <w:bookmarkEnd w:id="78"/>
      <w:bookmarkEnd w:id="79"/>
      <w:bookmarkEnd w:id="80"/>
      <w:bookmarkEnd w:id="81"/>
      <w:bookmarkEnd w:id="82"/>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BF0AA9">
      <w:pPr>
        <w:pStyle w:val="Heading3"/>
      </w:pPr>
      <w:bookmarkStart w:id="83" w:name="_Toc100762005"/>
      <w:bookmarkStart w:id="84" w:name="_Toc130323055"/>
      <w:bookmarkStart w:id="85" w:name="_Toc137571136"/>
      <w:bookmarkStart w:id="86" w:name="_Toc138878253"/>
      <w:bookmarkStart w:id="87" w:name="_Toc138949206"/>
      <w:r>
        <w:t>4.3.2</w:t>
      </w:r>
      <w:r>
        <w:tab/>
        <w:t>Terminals other than cab-radios using wideband technologies</w:t>
      </w:r>
      <w:bookmarkEnd w:id="83"/>
      <w:bookmarkEnd w:id="84"/>
      <w:bookmarkEnd w:id="85"/>
      <w:bookmarkEnd w:id="86"/>
      <w:bookmarkEnd w:id="87"/>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88" w:name="_Toc100762006"/>
      <w:bookmarkStart w:id="89" w:name="_Toc130323056"/>
      <w:bookmarkStart w:id="90" w:name="_Toc137571137"/>
      <w:bookmarkStart w:id="91" w:name="_Toc138878254"/>
      <w:bookmarkStart w:id="92" w:name="_Toc138949207"/>
      <w:r w:rsidRPr="006D6B1F">
        <w:t>5</w:t>
      </w:r>
      <w:r w:rsidRPr="006D6B1F">
        <w:tab/>
        <w:t>Frequency band arrangement</w:t>
      </w:r>
      <w:bookmarkEnd w:id="88"/>
      <w:bookmarkEnd w:id="89"/>
      <w:bookmarkEnd w:id="90"/>
      <w:bookmarkEnd w:id="91"/>
      <w:bookmarkEnd w:id="92"/>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93" w:name="_Toc100762007"/>
      <w:bookmarkStart w:id="94" w:name="_Toc130323057"/>
      <w:bookmarkStart w:id="95" w:name="_Toc137571138"/>
      <w:bookmarkStart w:id="96" w:name="_Toc138878255"/>
      <w:bookmarkStart w:id="97" w:name="_Toc138949208"/>
      <w:r>
        <w:t>6</w:t>
      </w:r>
      <w:r>
        <w:tab/>
      </w:r>
      <w:r w:rsidR="00A36106" w:rsidRPr="00976789">
        <w:t xml:space="preserve">NR </w:t>
      </w:r>
      <w:r w:rsidR="00863CB9" w:rsidRPr="00976789">
        <w:t xml:space="preserve">system </w:t>
      </w:r>
      <w:r w:rsidR="007E2831" w:rsidRPr="00976789">
        <w:t>parameters</w:t>
      </w:r>
      <w:bookmarkEnd w:id="93"/>
      <w:bookmarkEnd w:id="94"/>
      <w:bookmarkEnd w:id="95"/>
      <w:bookmarkEnd w:id="96"/>
      <w:bookmarkEnd w:id="97"/>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98" w:name="_Toc100762008"/>
      <w:bookmarkStart w:id="99" w:name="_Toc130323058"/>
      <w:bookmarkStart w:id="100" w:name="_Toc137571139"/>
      <w:bookmarkStart w:id="101" w:name="_Toc138878256"/>
      <w:bookmarkStart w:id="102" w:name="_Toc138949209"/>
      <w:r>
        <w:t>7</w:t>
      </w:r>
      <w:r>
        <w:tab/>
        <w:t>RF requirements</w:t>
      </w:r>
      <w:bookmarkEnd w:id="98"/>
      <w:bookmarkEnd w:id="99"/>
      <w:bookmarkEnd w:id="100"/>
      <w:bookmarkEnd w:id="101"/>
      <w:bookmarkEnd w:id="102"/>
    </w:p>
    <w:p w14:paraId="1E032284" w14:textId="22DE1039" w:rsidR="00BA1B23" w:rsidRDefault="00BA1B23" w:rsidP="00BA1B23">
      <w:pPr>
        <w:pStyle w:val="Heading2"/>
      </w:pPr>
      <w:bookmarkStart w:id="103" w:name="_Toc100762009"/>
      <w:bookmarkStart w:id="104" w:name="_Toc130323059"/>
      <w:bookmarkStart w:id="105" w:name="_Toc137571140"/>
      <w:bookmarkStart w:id="106" w:name="_Toc138878257"/>
      <w:bookmarkStart w:id="107" w:name="_Toc138949210"/>
      <w:r>
        <w:t>7.1</w:t>
      </w:r>
      <w:r>
        <w:tab/>
        <w:t>BS specific requirements</w:t>
      </w:r>
      <w:bookmarkEnd w:id="103"/>
      <w:bookmarkEnd w:id="104"/>
      <w:bookmarkEnd w:id="105"/>
      <w:bookmarkEnd w:id="106"/>
      <w:bookmarkEnd w:id="107"/>
    </w:p>
    <w:p w14:paraId="2A646349" w14:textId="77777777" w:rsidR="00F70602" w:rsidRPr="00777CDE" w:rsidRDefault="00F70602" w:rsidP="00F70602">
      <w:pPr>
        <w:pStyle w:val="Heading3"/>
      </w:pPr>
      <w:bookmarkStart w:id="108" w:name="_Toc100762010"/>
      <w:bookmarkStart w:id="109" w:name="_Toc130323060"/>
      <w:bookmarkStart w:id="110" w:name="_Toc137571141"/>
      <w:bookmarkStart w:id="111" w:name="_Toc138878258"/>
      <w:bookmarkStart w:id="112" w:name="_Toc138949211"/>
      <w:r w:rsidRPr="00777CDE">
        <w:t>7.1.1</w:t>
      </w:r>
      <w:r w:rsidRPr="00777CDE">
        <w:tab/>
        <w:t>General</w:t>
      </w:r>
      <w:bookmarkEnd w:id="108"/>
      <w:bookmarkEnd w:id="109"/>
      <w:bookmarkEnd w:id="110"/>
      <w:bookmarkEnd w:id="111"/>
      <w:bookmarkEnd w:id="112"/>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31B65EBF" w:rsidR="00F70602" w:rsidRPr="00F70602" w:rsidRDefault="00A8428E" w:rsidP="007B612F">
      <w:r w:rsidRPr="00777CDE">
        <w:t>As the EIRP limits were defined in the EC</w:t>
      </w:r>
      <w:r>
        <w:t>C </w:t>
      </w:r>
      <w:r w:rsidRPr="00777CDE">
        <w:t>Decision</w:t>
      </w:r>
      <w:r>
        <w:t> </w:t>
      </w:r>
      <w:r w:rsidRPr="00777CDE">
        <w:t>(20)</w:t>
      </w:r>
      <w:r w:rsidRPr="007B612F">
        <w:t>02</w:t>
      </w:r>
      <w:r>
        <w:t> </w:t>
      </w:r>
      <w:r w:rsidRPr="007B612F">
        <w:t>[1], consideration</w:t>
      </w:r>
      <w:r w:rsidRPr="00777CDE">
        <w:t xml:space="preserve"> of non-AAS BS architecture required to convert those EIRP limits into the conducted requirements assuming a </w:t>
      </w:r>
      <w:r>
        <w:t>maximum</w:t>
      </w:r>
      <w:r w:rsidRPr="00777CDE">
        <w:t xml:space="preserve"> antenna gain </w:t>
      </w:r>
      <w:r w:rsidRPr="00B92962">
        <w:t>that can vary depending on the used antenna and related antenna gain as well as the potential losses, e.g., feeder. In the present consideration an antenna gain of 18</w:t>
      </w:r>
      <w:r>
        <w:t> </w:t>
      </w:r>
      <w:r w:rsidRPr="00B92962">
        <w:t xml:space="preserve">dBi and </w:t>
      </w:r>
      <w:r>
        <w:t>4 </w:t>
      </w:r>
      <w:r w:rsidRPr="00B92962">
        <w:t xml:space="preserve">dB losses </w:t>
      </w:r>
      <w:r>
        <w:t>in accordance to ECC Report 318 [6]</w:t>
      </w:r>
      <w:r w:rsidRPr="00B92962">
        <w:t xml:space="preserve"> resulting to a maximum gain</w:t>
      </w:r>
      <w:r>
        <w:t xml:space="preserve"> </w:t>
      </w:r>
      <w:r w:rsidRPr="00777CDE">
        <w:t xml:space="preserve">value of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Pr="00777CDE">
        <w:t>1</w:t>
      </w:r>
      <w:r>
        <w:t>4 </w:t>
      </w:r>
      <w:r w:rsidRPr="00777CDE">
        <w:t>dBi</w:t>
      </w:r>
      <w:r>
        <w:t xml:space="preserve">. </w:t>
      </w:r>
      <w:r w:rsidRPr="00B92962">
        <w:t>Other assumptions may lead to other maximum gain values and conducted requirements.</w:t>
      </w:r>
      <w:r>
        <w:t xml:space="preserve"> Also, one antenna connector was assumed. I</w:t>
      </w:r>
      <w:r>
        <w:rPr>
          <w:lang w:val="en-US"/>
        </w:rPr>
        <w:t>f the BS has more than one antenna connector, the limits shall be re-calculated considering the intended number of antenna connectors serving a cell.</w:t>
      </w:r>
    </w:p>
    <w:p w14:paraId="76FFED4F" w14:textId="7ED23E83" w:rsidR="00BA1B23" w:rsidRDefault="00BA1B23">
      <w:pPr>
        <w:pStyle w:val="Heading3"/>
      </w:pPr>
      <w:bookmarkStart w:id="113" w:name="_Toc100762011"/>
      <w:bookmarkStart w:id="114" w:name="_Toc130323061"/>
      <w:bookmarkStart w:id="115" w:name="_Toc137571142"/>
      <w:bookmarkStart w:id="116" w:name="_Toc138878259"/>
      <w:bookmarkStart w:id="117" w:name="_Toc138949212"/>
      <w:r>
        <w:t>7.1.</w:t>
      </w:r>
      <w:r w:rsidR="00F70602">
        <w:t>2</w:t>
      </w:r>
      <w:r>
        <w:tab/>
        <w:t>Transmitter characteristics</w:t>
      </w:r>
      <w:bookmarkEnd w:id="113"/>
      <w:bookmarkEnd w:id="114"/>
      <w:bookmarkEnd w:id="115"/>
      <w:bookmarkEnd w:id="116"/>
      <w:bookmarkEnd w:id="117"/>
    </w:p>
    <w:p w14:paraId="14CA8640" w14:textId="77777777" w:rsidR="00F70602" w:rsidRPr="00777CDE" w:rsidRDefault="00F70602" w:rsidP="00F70602">
      <w:pPr>
        <w:pStyle w:val="Heading4"/>
      </w:pPr>
      <w:bookmarkStart w:id="118" w:name="_Toc100762012"/>
      <w:bookmarkStart w:id="119" w:name="_Toc130323062"/>
      <w:bookmarkStart w:id="120" w:name="_Toc137571143"/>
      <w:bookmarkStart w:id="121" w:name="_Toc138878260"/>
      <w:bookmarkStart w:id="122" w:name="_Toc138949213"/>
      <w:r w:rsidRPr="00777CDE">
        <w:t>7.1.2.1</w:t>
      </w:r>
      <w:r w:rsidRPr="00777CDE">
        <w:tab/>
        <w:t>BS maximum output power</w:t>
      </w:r>
      <w:bookmarkEnd w:id="118"/>
      <w:bookmarkEnd w:id="119"/>
      <w:bookmarkEnd w:id="120"/>
      <w:bookmarkEnd w:id="121"/>
      <w:bookmarkEnd w:id="122"/>
    </w:p>
    <w:p w14:paraId="388D0F48" w14:textId="754A6AAB" w:rsidR="00F70602" w:rsidRDefault="00A8428E" w:rsidP="00F70602">
      <w:r w:rsidRPr="00777CDE">
        <w:t>Based on EC</w:t>
      </w:r>
      <w:r>
        <w:t>C </w:t>
      </w:r>
      <w:r w:rsidRPr="00777CDE">
        <w:t>Decision</w:t>
      </w:r>
      <w:r>
        <w:t> </w:t>
      </w:r>
      <w:r w:rsidRPr="00777CDE">
        <w:t>(20)02</w:t>
      </w:r>
      <w:r>
        <w:t> </w:t>
      </w:r>
      <w:r w:rsidRPr="007B612F">
        <w:t>[1], the</w:t>
      </w:r>
      <w:r w:rsidRPr="00777CDE">
        <w:t xml:space="preserve"> BS maximum output power for BS operating in band n101 </w:t>
      </w:r>
      <w:r>
        <w:t>applicable for</w:t>
      </w:r>
      <w:r w:rsidRPr="00777CDE">
        <w:t xml:space="preserve"> [uncoordinated deployment], sh</w:t>
      </w:r>
      <w:r>
        <w:t>ould</w:t>
      </w:r>
      <w:r w:rsidRPr="00777CDE">
        <w:t xml:space="preserve"> not exceed the P</w:t>
      </w:r>
      <w:r w:rsidRPr="00777CDE">
        <w:rPr>
          <w:vertAlign w:val="subscript"/>
        </w:rPr>
        <w:t>rated,c,AC</w:t>
      </w:r>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Pr>
          <w:rFonts w:eastAsia="SimSun"/>
          <w:color w:val="000000" w:themeColor="text1"/>
          <w:szCs w:val="24"/>
          <w:vertAlign w:val="subscript"/>
          <w:lang w:eastAsia="zh-CN"/>
        </w:rPr>
        <w:t xml:space="preserve"> </w:t>
      </w:r>
      <w:r>
        <w:t>, and assuming one antenna connector,as: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123" w:name="_Toc100762013"/>
      <w:bookmarkStart w:id="124" w:name="_Toc130323063"/>
      <w:bookmarkStart w:id="125" w:name="_Toc137571144"/>
      <w:bookmarkStart w:id="126" w:name="_Toc138878261"/>
      <w:bookmarkStart w:id="127" w:name="_Toc138949214"/>
      <w:r w:rsidRPr="00777CDE">
        <w:lastRenderedPageBreak/>
        <w:t>7.1.2.2</w:t>
      </w:r>
      <w:r w:rsidRPr="00777CDE">
        <w:tab/>
        <w:t>Unwanted emissions</w:t>
      </w:r>
      <w:bookmarkEnd w:id="123"/>
      <w:bookmarkEnd w:id="124"/>
      <w:bookmarkEnd w:id="125"/>
      <w:bookmarkEnd w:id="126"/>
      <w:bookmarkEnd w:id="127"/>
    </w:p>
    <w:p w14:paraId="2DB5AA01" w14:textId="0F535BAC" w:rsidR="00F70602" w:rsidRPr="00777CDE" w:rsidRDefault="00F70602" w:rsidP="00F70602">
      <w:pPr>
        <w:pStyle w:val="Heading5"/>
      </w:pPr>
      <w:bookmarkStart w:id="128" w:name="_Toc100762014"/>
      <w:bookmarkStart w:id="129" w:name="_Toc130323064"/>
      <w:bookmarkStart w:id="130" w:name="_Toc137571145"/>
      <w:bookmarkStart w:id="131" w:name="_Toc138878262"/>
      <w:bookmarkStart w:id="132" w:name="_Toc138949215"/>
      <w:r w:rsidRPr="00777CDE">
        <w:t>7.1.2.</w:t>
      </w:r>
      <w:r>
        <w:t>2</w:t>
      </w:r>
      <w:r w:rsidRPr="00777CDE">
        <w:t>.1</w:t>
      </w:r>
      <w:r w:rsidRPr="00777CDE">
        <w:tab/>
        <w:t>General</w:t>
      </w:r>
      <w:bookmarkEnd w:id="128"/>
      <w:bookmarkEnd w:id="129"/>
      <w:bookmarkEnd w:id="130"/>
      <w:bookmarkEnd w:id="131"/>
      <w:bookmarkEnd w:id="132"/>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133" w:name="_Toc100762015"/>
      <w:bookmarkStart w:id="134" w:name="_Toc130323065"/>
      <w:bookmarkStart w:id="135" w:name="_Toc137571146"/>
      <w:bookmarkStart w:id="136" w:name="_Toc138878263"/>
      <w:bookmarkStart w:id="137" w:name="_Toc138949216"/>
      <w:r w:rsidRPr="00777CDE">
        <w:t>7.1.2.</w:t>
      </w:r>
      <w:r>
        <w:t>2</w:t>
      </w:r>
      <w:r w:rsidRPr="00777CDE">
        <w:t>.2</w:t>
      </w:r>
      <w:r w:rsidRPr="00777CDE">
        <w:tab/>
        <w:t>Tx spurious emissions</w:t>
      </w:r>
      <w:bookmarkEnd w:id="133"/>
      <w:bookmarkEnd w:id="134"/>
      <w:bookmarkEnd w:id="135"/>
      <w:bookmarkEnd w:id="136"/>
      <w:bookmarkEnd w:id="137"/>
    </w:p>
    <w:p w14:paraId="2457AEF4" w14:textId="5C3665B3" w:rsidR="00F70602" w:rsidRPr="00777CDE" w:rsidRDefault="001A2771" w:rsidP="00BF0AA9">
      <w:r>
        <w:t>A</w:t>
      </w:r>
      <w:r w:rsidR="00F70602" w:rsidRPr="00777CDE">
        <w:t>dditional Tx spurious emission requirement</w:t>
      </w:r>
      <w:r>
        <w:t>s</w:t>
      </w:r>
      <w:r w:rsidR="00F70602" w:rsidRPr="00777CDE">
        <w:t xml:space="preserve"> </w:t>
      </w:r>
      <w:r>
        <w:t xml:space="preserve">are considered </w:t>
      </w:r>
      <w:r w:rsidR="00F70602" w:rsidRPr="00777CDE">
        <w:t xml:space="preserve">for </w:t>
      </w:r>
      <w:r w:rsidR="004B452B" w:rsidRPr="00393C36">
        <w:rPr>
          <w:bCs/>
        </w:rPr>
        <w:t xml:space="preserve">band </w:t>
      </w:r>
      <w:r w:rsidR="004B452B">
        <w:rPr>
          <w:bCs/>
        </w:rPr>
        <w:t>n101</w:t>
      </w:r>
      <w:r w:rsidR="00F70602" w:rsidRPr="00777CDE">
        <w:t xml:space="preserve">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357544A2" w14:textId="77777777" w:rsidR="00A8428E" w:rsidRPr="00777CDE" w:rsidRDefault="00A8428E" w:rsidP="00A8428E">
      <w:pPr>
        <w:pStyle w:val="TH"/>
      </w:pPr>
      <w:bookmarkStart w:id="138" w:name="_Toc100762016"/>
      <w:bookmarkStart w:id="139" w:name="_Toc130323066"/>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A8428E" w:rsidRPr="00777CDE" w14:paraId="0A31D4A5" w14:textId="77777777" w:rsidTr="000C192C">
        <w:trPr>
          <w:cantSplit/>
        </w:trPr>
        <w:tc>
          <w:tcPr>
            <w:tcW w:w="3118" w:type="dxa"/>
            <w:tcBorders>
              <w:bottom w:val="single" w:sz="4" w:space="0" w:color="auto"/>
            </w:tcBorders>
          </w:tcPr>
          <w:p w14:paraId="6ED6D25E" w14:textId="77777777" w:rsidR="00A8428E" w:rsidRPr="00777CDE" w:rsidRDefault="00A8428E" w:rsidP="000C192C">
            <w:pPr>
              <w:pStyle w:val="TAH"/>
            </w:pPr>
            <w:r w:rsidRPr="00777CDE">
              <w:rPr>
                <w:rFonts w:cs="v5.0.0"/>
              </w:rPr>
              <w:t>Spurious frequency range</w:t>
            </w:r>
          </w:p>
        </w:tc>
        <w:tc>
          <w:tcPr>
            <w:tcW w:w="2122" w:type="dxa"/>
            <w:tcBorders>
              <w:bottom w:val="single" w:sz="4" w:space="0" w:color="auto"/>
            </w:tcBorders>
          </w:tcPr>
          <w:p w14:paraId="42513FFB" w14:textId="77777777" w:rsidR="00A8428E" w:rsidRPr="00777CDE" w:rsidRDefault="00A8428E" w:rsidP="000C192C">
            <w:pPr>
              <w:pStyle w:val="TAH"/>
            </w:pPr>
            <w:r w:rsidRPr="00777CDE">
              <w:rPr>
                <w:rFonts w:cs="v5.0.0"/>
                <w:i/>
              </w:rPr>
              <w:t>Basic limit</w:t>
            </w:r>
          </w:p>
        </w:tc>
        <w:tc>
          <w:tcPr>
            <w:tcW w:w="2126" w:type="dxa"/>
          </w:tcPr>
          <w:p w14:paraId="42106650" w14:textId="77777777" w:rsidR="00A8428E" w:rsidRPr="00777CDE" w:rsidRDefault="00A8428E" w:rsidP="000C192C">
            <w:pPr>
              <w:pStyle w:val="TAH"/>
            </w:pPr>
            <w:r w:rsidRPr="00777CDE">
              <w:rPr>
                <w:rFonts w:cs="v5.0.0"/>
                <w:i/>
              </w:rPr>
              <w:t>Measurement bandwidth</w:t>
            </w:r>
          </w:p>
        </w:tc>
      </w:tr>
      <w:tr w:rsidR="00A8428E" w:rsidRPr="00777CDE" w14:paraId="2032914B" w14:textId="77777777" w:rsidTr="000C192C">
        <w:trPr>
          <w:cantSplit/>
        </w:trPr>
        <w:tc>
          <w:tcPr>
            <w:tcW w:w="3118" w:type="dxa"/>
          </w:tcPr>
          <w:p w14:paraId="34B77FA8" w14:textId="77777777" w:rsidR="00A8428E" w:rsidRPr="00777CDE" w:rsidRDefault="00A8428E" w:rsidP="000C192C">
            <w:pPr>
              <w:pStyle w:val="TAC"/>
            </w:pPr>
            <w:r w:rsidRPr="00777CDE">
              <w:rPr>
                <w:rFonts w:cs="v5.0.0"/>
              </w:rPr>
              <w:t>1920 MHz – 1980 MHz</w:t>
            </w:r>
          </w:p>
        </w:tc>
        <w:tc>
          <w:tcPr>
            <w:tcW w:w="2122" w:type="dxa"/>
          </w:tcPr>
          <w:p w14:paraId="7EA90EF8" w14:textId="77777777" w:rsidR="00A8428E" w:rsidRPr="00777CDE" w:rsidRDefault="00A8428E" w:rsidP="000C192C">
            <w:pPr>
              <w:pStyle w:val="TAC"/>
            </w:pPr>
            <w:r w:rsidRPr="00B42215">
              <w:rPr>
                <w:noProof/>
              </w:rPr>
              <w:t>- 43 - GmaxRMR1900 = -57 dBm</w:t>
            </w:r>
            <w:r w:rsidDel="00CA1028">
              <w:t xml:space="preserve"> </w:t>
            </w:r>
            <w:r w:rsidRPr="00777CDE">
              <w:t>(NOTE)</w:t>
            </w:r>
          </w:p>
        </w:tc>
        <w:tc>
          <w:tcPr>
            <w:tcW w:w="2126" w:type="dxa"/>
          </w:tcPr>
          <w:p w14:paraId="36B0301D" w14:textId="77777777" w:rsidR="00A8428E" w:rsidRPr="00777CDE" w:rsidRDefault="00A8428E" w:rsidP="000C192C">
            <w:pPr>
              <w:pStyle w:val="TAC"/>
            </w:pPr>
            <w:r w:rsidRPr="00777CDE">
              <w:t>5 MHz</w:t>
            </w:r>
          </w:p>
        </w:tc>
      </w:tr>
      <w:tr w:rsidR="00A8428E" w:rsidRPr="00777CDE" w14:paraId="4E609B2D" w14:textId="77777777" w:rsidTr="000C192C">
        <w:trPr>
          <w:cantSplit/>
        </w:trPr>
        <w:tc>
          <w:tcPr>
            <w:tcW w:w="7366" w:type="dxa"/>
            <w:gridSpan w:val="3"/>
            <w:tcBorders>
              <w:bottom w:val="single" w:sz="4" w:space="0" w:color="auto"/>
            </w:tcBorders>
          </w:tcPr>
          <w:p w14:paraId="4EFCAC08" w14:textId="77777777" w:rsidR="00A8428E" w:rsidRPr="00777CDE" w:rsidRDefault="00A8428E" w:rsidP="00BF0AA9">
            <w:pPr>
              <w:pStyle w:val="TAN"/>
            </w:pPr>
            <w:r>
              <w:t>NOTE:</w:t>
            </w:r>
            <w:r w:rsidRPr="00B92962">
              <w:tab/>
            </w:r>
            <w:r w:rsidRPr="00DB0C29">
              <w:rPr>
                <w:rStyle w:val="TALChar"/>
              </w:rPr>
              <w:t>Assuming a 1</w:t>
            </w:r>
            <w:r>
              <w:rPr>
                <w:rStyle w:val="TALChar"/>
              </w:rPr>
              <w:t>4</w:t>
            </w:r>
            <w:r w:rsidRPr="00DB0C29">
              <w:rPr>
                <w:rStyle w:val="TALChar"/>
              </w:rPr>
              <w:t>dB</w:t>
            </w:r>
            <w:r>
              <w:rPr>
                <w:rStyle w:val="TALChar"/>
              </w:rPr>
              <w:t>i</w:t>
            </w:r>
            <w:r w:rsidRPr="00DB0C29">
              <w:rPr>
                <w:rStyle w:val="TALChar"/>
              </w:rPr>
              <w:t xml:space="preserve"> maximum gain</w:t>
            </w:r>
            <w:r>
              <w:rPr>
                <w:rStyle w:val="TALChar"/>
              </w:rPr>
              <w:t xml:space="preserve"> </w:t>
            </w:r>
            <w:r w:rsidRPr="00DB0C29">
              <w:rPr>
                <w:rStyle w:val="TALChar"/>
              </w:rPr>
              <w:t>(antenna gain and losses) for</w:t>
            </w:r>
            <w:r>
              <w:t xml:space="preserve">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w:t>
            </w:r>
          </w:p>
        </w:tc>
      </w:tr>
    </w:tbl>
    <w:p w14:paraId="6B2DF93E" w14:textId="77777777" w:rsidR="00A8428E" w:rsidRPr="006D6B1F" w:rsidRDefault="00A8428E" w:rsidP="00A8428E"/>
    <w:p w14:paraId="2EFA0E48" w14:textId="51F2BF75" w:rsidR="00BA1B23" w:rsidRDefault="00BA1B23">
      <w:pPr>
        <w:pStyle w:val="Heading3"/>
      </w:pPr>
      <w:bookmarkStart w:id="140" w:name="_Toc137571147"/>
      <w:bookmarkStart w:id="141" w:name="_Toc138878264"/>
      <w:bookmarkStart w:id="142" w:name="_Toc138949217"/>
      <w:r>
        <w:t>7.1.</w:t>
      </w:r>
      <w:r w:rsidR="00856172">
        <w:t>3</w:t>
      </w:r>
      <w:r>
        <w:tab/>
        <w:t>Receiver characteristics</w:t>
      </w:r>
      <w:bookmarkEnd w:id="138"/>
      <w:bookmarkEnd w:id="139"/>
      <w:bookmarkEnd w:id="140"/>
      <w:bookmarkEnd w:id="141"/>
      <w:bookmarkEnd w:id="142"/>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143" w:name="_Toc100762017"/>
      <w:bookmarkStart w:id="144" w:name="_Toc130323067"/>
      <w:bookmarkStart w:id="145" w:name="_Toc137571148"/>
      <w:bookmarkStart w:id="146" w:name="_Toc138878265"/>
      <w:bookmarkStart w:id="147" w:name="_Toc138949218"/>
      <w:r w:rsidRPr="00777CDE">
        <w:t>7.1.3.2</w:t>
      </w:r>
      <w:r w:rsidRPr="00777CDE">
        <w:tab/>
        <w:t>Rx blocking</w:t>
      </w:r>
      <w:bookmarkEnd w:id="143"/>
      <w:bookmarkEnd w:id="144"/>
      <w:bookmarkEnd w:id="145"/>
      <w:bookmarkEnd w:id="146"/>
      <w:bookmarkEnd w:id="147"/>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148" w:name="_Toc100762018"/>
      <w:bookmarkStart w:id="149" w:name="_Toc130323068"/>
      <w:bookmarkStart w:id="150" w:name="_Toc137571149"/>
      <w:bookmarkStart w:id="151" w:name="_Toc138878266"/>
      <w:bookmarkStart w:id="152" w:name="_Toc138949219"/>
      <w:r>
        <w:t>7.2</w:t>
      </w:r>
      <w:r>
        <w:tab/>
        <w:t>UE specific requirements</w:t>
      </w:r>
      <w:bookmarkEnd w:id="148"/>
      <w:bookmarkEnd w:id="149"/>
      <w:bookmarkEnd w:id="150"/>
      <w:bookmarkEnd w:id="151"/>
      <w:bookmarkEnd w:id="152"/>
    </w:p>
    <w:p w14:paraId="2FAE73E4" w14:textId="6A57FEB6" w:rsidR="00BA1B23" w:rsidRDefault="00BA1B23">
      <w:pPr>
        <w:pStyle w:val="Heading3"/>
      </w:pPr>
      <w:bookmarkStart w:id="153" w:name="_Toc100762019"/>
      <w:bookmarkStart w:id="154" w:name="_Toc130323069"/>
      <w:bookmarkStart w:id="155" w:name="_Toc137571150"/>
      <w:bookmarkStart w:id="156" w:name="_Toc138878267"/>
      <w:bookmarkStart w:id="157" w:name="_Toc138949220"/>
      <w:r>
        <w:t>7.2.1</w:t>
      </w:r>
      <w:r>
        <w:tab/>
        <w:t>Transmitter characteristics</w:t>
      </w:r>
      <w:bookmarkEnd w:id="153"/>
      <w:bookmarkEnd w:id="154"/>
      <w:bookmarkEnd w:id="155"/>
      <w:bookmarkEnd w:id="156"/>
      <w:bookmarkEnd w:id="157"/>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4BFD33F5" w14:textId="77777777" w:rsidR="005F1885" w:rsidRDefault="005F1885" w:rsidP="005F1885">
      <w:bookmarkStart w:id="158" w:name="_Toc100762020"/>
      <w:bookmarkStart w:id="159" w:name="_Toc130323070"/>
      <w:bookmarkStart w:id="160" w:name="_Toc137571151"/>
    </w:p>
    <w:p w14:paraId="52A0C7D8" w14:textId="1AAF23CD" w:rsidR="00BA1B23" w:rsidRDefault="00BA1B23">
      <w:pPr>
        <w:pStyle w:val="Heading3"/>
      </w:pPr>
      <w:bookmarkStart w:id="161" w:name="_Toc138878268"/>
      <w:bookmarkStart w:id="162" w:name="_Toc138949221"/>
      <w:r>
        <w:t>7.2.2</w:t>
      </w:r>
      <w:r>
        <w:tab/>
        <w:t>Receiver characteristics</w:t>
      </w:r>
      <w:bookmarkEnd w:id="158"/>
      <w:bookmarkEnd w:id="159"/>
      <w:bookmarkEnd w:id="160"/>
      <w:bookmarkEnd w:id="161"/>
      <w:bookmarkEnd w:id="162"/>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163" w:name="_Toc100762021"/>
      <w:bookmarkStart w:id="164" w:name="_Toc130323071"/>
      <w:bookmarkStart w:id="165" w:name="_Toc137571152"/>
      <w:bookmarkStart w:id="166" w:name="_Toc138878269"/>
      <w:bookmarkStart w:id="167" w:name="_Toc138949222"/>
      <w:r w:rsidRPr="00777CDE">
        <w:t>8</w:t>
      </w:r>
      <w:r w:rsidRPr="00777CDE">
        <w:tab/>
        <w:t>Performance requirements</w:t>
      </w:r>
      <w:bookmarkEnd w:id="163"/>
      <w:bookmarkEnd w:id="164"/>
      <w:bookmarkEnd w:id="165"/>
      <w:bookmarkEnd w:id="166"/>
      <w:bookmarkEnd w:id="167"/>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168" w:name="_Toc100762022"/>
      <w:bookmarkStart w:id="169" w:name="_Toc130323072"/>
      <w:bookmarkStart w:id="170" w:name="_Toc137571153"/>
      <w:bookmarkStart w:id="171" w:name="_Toc138878270"/>
      <w:bookmarkStart w:id="172" w:name="_Toc138949223"/>
      <w:r w:rsidRPr="00777CDE">
        <w:t>9</w:t>
      </w:r>
      <w:r w:rsidRPr="00777CDE">
        <w:tab/>
        <w:t>Deployment aspects</w:t>
      </w:r>
      <w:bookmarkEnd w:id="168"/>
      <w:bookmarkEnd w:id="169"/>
      <w:bookmarkEnd w:id="170"/>
      <w:bookmarkEnd w:id="171"/>
      <w:bookmarkEnd w:id="172"/>
    </w:p>
    <w:p w14:paraId="7D9D6C69" w14:textId="77777777" w:rsidR="00DB4D10" w:rsidRDefault="00DB4D10" w:rsidP="00DB4D10">
      <w:bookmarkStart w:id="173"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174" w:name="_Toc100762023"/>
      <w:bookmarkStart w:id="175" w:name="_Toc130323073"/>
      <w:bookmarkStart w:id="176" w:name="_Toc137571154"/>
      <w:bookmarkStart w:id="177" w:name="_Toc138878271"/>
      <w:bookmarkStart w:id="178" w:name="_Toc138949224"/>
      <w:bookmarkEnd w:id="173"/>
      <w:r>
        <w:t>10</w:t>
      </w:r>
      <w:r w:rsidR="007E2831">
        <w:tab/>
        <w:t>Conclusion</w:t>
      </w:r>
      <w:bookmarkEnd w:id="174"/>
      <w:bookmarkEnd w:id="175"/>
      <w:bookmarkEnd w:id="176"/>
      <w:bookmarkEnd w:id="177"/>
      <w:bookmarkEnd w:id="178"/>
    </w:p>
    <w:p w14:paraId="2944BB5D" w14:textId="77777777" w:rsidR="008267B8" w:rsidRPr="005B2CD2" w:rsidRDefault="008267B8" w:rsidP="008267B8">
      <w:bookmarkStart w:id="179"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180" w:name="_Hlk95305451"/>
      <w:r w:rsidRPr="005B2CD2">
        <w:t>ECC Decision (20)02 [1]</w:t>
      </w:r>
      <w:bookmarkEnd w:id="180"/>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179"/>
    </w:p>
    <w:p w14:paraId="44D93CFD" w14:textId="70006919" w:rsidR="00080512" w:rsidRPr="004D3578" w:rsidRDefault="006B30D0">
      <w:pPr>
        <w:pStyle w:val="Heading8"/>
      </w:pPr>
      <w:r>
        <w:br w:type="page"/>
      </w:r>
      <w:r w:rsidR="008267B8" w:rsidRPr="004D3578" w:rsidDel="008267B8">
        <w:lastRenderedPageBreak/>
        <w:t xml:space="preserve"> </w:t>
      </w:r>
      <w:bookmarkStart w:id="181" w:name="_Toc100762024"/>
      <w:bookmarkStart w:id="182" w:name="_Toc130323074"/>
      <w:bookmarkStart w:id="183" w:name="_Toc137571155"/>
      <w:bookmarkStart w:id="184" w:name="_Toc138878272"/>
      <w:bookmarkStart w:id="185" w:name="_Toc138949225"/>
      <w:r w:rsidR="00080512" w:rsidRPr="004D3578">
        <w:t xml:space="preserve">Annex </w:t>
      </w:r>
      <w:r w:rsidR="008267B8">
        <w:t>A</w:t>
      </w:r>
      <w:r w:rsidR="00080512" w:rsidRPr="004D3578">
        <w:t xml:space="preserve"> (informative):</w:t>
      </w:r>
      <w:r w:rsidR="00080512" w:rsidRPr="004D3578">
        <w:br/>
        <w:t>Change history</w:t>
      </w:r>
      <w:bookmarkEnd w:id="181"/>
      <w:bookmarkEnd w:id="182"/>
      <w:bookmarkEnd w:id="183"/>
      <w:bookmarkEnd w:id="184"/>
      <w:bookmarkEnd w:id="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186" w:name="historyclause"/>
            <w:bookmarkEnd w:id="186"/>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33EBE" w:rsidRPr="002D5F79" w14:paraId="45D5308A"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33EBE" w:rsidRPr="002D5F79" w14:paraId="24A56C8C"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DC4D44" w:rsidRPr="002D5F79" w14:paraId="302D0F40"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77E997AA" w14:textId="597AA649"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76C5363" w14:textId="2726674A"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C7D5E7" w14:textId="19F9D21A"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970ED">
              <w:rPr>
                <w:rFonts w:ascii="Arial" w:eastAsia="SimSun" w:hAnsi="Arial" w:cs="Arial"/>
                <w:sz w:val="16"/>
                <w:szCs w:val="16"/>
                <w:lang w:eastAsia="ja-JP"/>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F010" w14:textId="46080DF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en-GB"/>
              </w:rPr>
            </w:pPr>
            <w:r w:rsidRPr="00B970ED">
              <w:rPr>
                <w:rFonts w:ascii="Arial" w:eastAsia="SimSun"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75414" w14:textId="77777777"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15AEF" w14:textId="43164316"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AA4A3C" w14:textId="2908ABC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B970ED">
              <w:rPr>
                <w:rFonts w:ascii="Arial" w:eastAsia="SimSun" w:hAnsi="Arial"/>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973E" w14:textId="03FA23ED"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7D0F6D" w:rsidRPr="002D5F79" w14:paraId="7D22F121"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49BCF06B" w14:textId="3600E9B3"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6007D8" w14:textId="77274309"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19D48B" w14:textId="24D71DD2" w:rsidR="007D0F6D" w:rsidRPr="007D0F6D" w:rsidRDefault="007D0F6D" w:rsidP="007D0F6D">
            <w:pPr>
              <w:pStyle w:val="TAC"/>
              <w:rPr>
                <w:rFonts w:eastAsia="SimSun"/>
                <w:sz w:val="16"/>
                <w:szCs w:val="16"/>
                <w:lang w:eastAsia="ja-JP"/>
              </w:rPr>
            </w:pPr>
            <w:r w:rsidRPr="007D0F6D">
              <w:rPr>
                <w:rFonts w:eastAsia="SimSun"/>
                <w:sz w:val="16"/>
                <w:szCs w:val="16"/>
                <w:lang w:eastAsia="ja-JP"/>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BA1B4" w14:textId="541598FF" w:rsidR="007D0F6D" w:rsidRPr="007D0F6D" w:rsidRDefault="007D0F6D" w:rsidP="007D0F6D">
            <w:pPr>
              <w:pStyle w:val="TAC"/>
              <w:rPr>
                <w:rFonts w:eastAsia="SimSun"/>
                <w:sz w:val="16"/>
                <w:szCs w:val="16"/>
                <w:lang w:eastAsia="en-GB"/>
              </w:rPr>
            </w:pPr>
            <w:r w:rsidRPr="007D0F6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73BA0" w14:textId="5B9B48ED" w:rsidR="007D0F6D" w:rsidRPr="007D0F6D" w:rsidRDefault="007D0F6D" w:rsidP="007D0F6D">
            <w:pPr>
              <w:pStyle w:val="TAC"/>
              <w:rPr>
                <w:rFonts w:eastAsia="SimSun"/>
                <w:sz w:val="16"/>
                <w:szCs w:val="16"/>
                <w:lang w:eastAsia="en-GB"/>
              </w:rPr>
            </w:pPr>
            <w:r w:rsidRPr="007D0F6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CAB" w14:textId="6F498137" w:rsidR="007D0F6D" w:rsidRPr="007D0F6D" w:rsidRDefault="007D0F6D" w:rsidP="007D0F6D">
            <w:pPr>
              <w:pStyle w:val="TAC"/>
              <w:rPr>
                <w:rFonts w:eastAsia="SimSun"/>
                <w:sz w:val="16"/>
                <w:szCs w:val="16"/>
                <w:lang w:eastAsia="en-GB"/>
              </w:rPr>
            </w:pPr>
            <w:r w:rsidRPr="007D0F6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1F5A44" w14:textId="4262DC19" w:rsidR="007D0F6D" w:rsidRPr="00A72921" w:rsidRDefault="007D0F6D" w:rsidP="00C62B36">
            <w:pPr>
              <w:pStyle w:val="TAL"/>
              <w:rPr>
                <w:rFonts w:eastAsia="SimSun"/>
                <w:sz w:val="16"/>
                <w:szCs w:val="16"/>
                <w:lang w:eastAsia="zh-CN"/>
              </w:rPr>
            </w:pPr>
            <w:r w:rsidRPr="00A72921">
              <w:rPr>
                <w:rFonts w:eastAsia="SimSun"/>
                <w:sz w:val="16"/>
                <w:szCs w:val="16"/>
                <w:lang w:eastAsia="zh-CN"/>
              </w:rPr>
              <w:t>CR to TR 38.852 - clarification on the limits specified from ECC EIRP limits for band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6BD24" w14:textId="31E37E75"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bl>
    <w:p w14:paraId="0761C5D8" w14:textId="737D9B22" w:rsidR="00080512" w:rsidRPr="00E94B4A" w:rsidRDefault="00080512" w:rsidP="008F5FDB"/>
    <w:sectPr w:rsidR="00080512" w:rsidRPr="00E94B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C1B14" w14:textId="77777777" w:rsidR="00E54F7D" w:rsidRDefault="00E54F7D">
      <w:r>
        <w:separator/>
      </w:r>
    </w:p>
  </w:endnote>
  <w:endnote w:type="continuationSeparator" w:id="0">
    <w:p w14:paraId="14F4F80D" w14:textId="77777777" w:rsidR="00E54F7D" w:rsidRDefault="00E5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79E6" w14:textId="77777777" w:rsidR="00E54F7D" w:rsidRDefault="00E54F7D">
      <w:r>
        <w:separator/>
      </w:r>
    </w:p>
  </w:footnote>
  <w:footnote w:type="continuationSeparator" w:id="0">
    <w:p w14:paraId="47BBBD94" w14:textId="77777777" w:rsidR="00E54F7D" w:rsidRDefault="00E54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2FB9E337"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AA9">
      <w:rPr>
        <w:rFonts w:ascii="Arial" w:hAnsi="Arial" w:cs="Arial"/>
        <w:b/>
        <w:noProof/>
        <w:sz w:val="18"/>
        <w:szCs w:val="18"/>
      </w:rPr>
      <w:t>3GPP TR 38.852 V17.2.0 (2023-06)</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2417D37E"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AA9">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55794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8286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008466">
    <w:abstractNumId w:val="1"/>
  </w:num>
  <w:num w:numId="4" w16cid:durableId="1663508755">
    <w:abstractNumId w:val="2"/>
  </w:num>
  <w:num w:numId="5" w16cid:durableId="1073432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5796A"/>
    <w:rsid w:val="00187FB8"/>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1FE"/>
    <w:rsid w:val="00271D98"/>
    <w:rsid w:val="002832D2"/>
    <w:rsid w:val="00290D16"/>
    <w:rsid w:val="002B6339"/>
    <w:rsid w:val="002D15F7"/>
    <w:rsid w:val="002E00EE"/>
    <w:rsid w:val="002F3202"/>
    <w:rsid w:val="002F591D"/>
    <w:rsid w:val="0031653F"/>
    <w:rsid w:val="003172DC"/>
    <w:rsid w:val="00325A21"/>
    <w:rsid w:val="00334937"/>
    <w:rsid w:val="0035462D"/>
    <w:rsid w:val="00367E3F"/>
    <w:rsid w:val="003765B8"/>
    <w:rsid w:val="003B1974"/>
    <w:rsid w:val="003C333A"/>
    <w:rsid w:val="003C3971"/>
    <w:rsid w:val="003C47DC"/>
    <w:rsid w:val="003C733F"/>
    <w:rsid w:val="003F3959"/>
    <w:rsid w:val="003F55B2"/>
    <w:rsid w:val="00423334"/>
    <w:rsid w:val="004250C9"/>
    <w:rsid w:val="004345EC"/>
    <w:rsid w:val="004528A6"/>
    <w:rsid w:val="004559F6"/>
    <w:rsid w:val="00463056"/>
    <w:rsid w:val="00465515"/>
    <w:rsid w:val="0048368B"/>
    <w:rsid w:val="004859E3"/>
    <w:rsid w:val="004A69A7"/>
    <w:rsid w:val="004B04E0"/>
    <w:rsid w:val="004B452B"/>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5F1885"/>
    <w:rsid w:val="005F2C2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0F6D"/>
    <w:rsid w:val="007D6456"/>
    <w:rsid w:val="007E2831"/>
    <w:rsid w:val="007F0F4A"/>
    <w:rsid w:val="007F105A"/>
    <w:rsid w:val="008028A4"/>
    <w:rsid w:val="0081024E"/>
    <w:rsid w:val="008159D0"/>
    <w:rsid w:val="00815D7D"/>
    <w:rsid w:val="00816799"/>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8F5FDB"/>
    <w:rsid w:val="0090271F"/>
    <w:rsid w:val="00902E23"/>
    <w:rsid w:val="0090370B"/>
    <w:rsid w:val="009039AF"/>
    <w:rsid w:val="009043CB"/>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2921"/>
    <w:rsid w:val="00A73129"/>
    <w:rsid w:val="00A77E63"/>
    <w:rsid w:val="00A80E56"/>
    <w:rsid w:val="00A82346"/>
    <w:rsid w:val="00A8428E"/>
    <w:rsid w:val="00A92BA1"/>
    <w:rsid w:val="00AA6C8E"/>
    <w:rsid w:val="00AC6BC6"/>
    <w:rsid w:val="00AE65E2"/>
    <w:rsid w:val="00B15449"/>
    <w:rsid w:val="00B302D9"/>
    <w:rsid w:val="00B339BB"/>
    <w:rsid w:val="00B44FA6"/>
    <w:rsid w:val="00B500B6"/>
    <w:rsid w:val="00B93086"/>
    <w:rsid w:val="00B970ED"/>
    <w:rsid w:val="00BA19ED"/>
    <w:rsid w:val="00BA1B23"/>
    <w:rsid w:val="00BA4B8D"/>
    <w:rsid w:val="00BC0F7D"/>
    <w:rsid w:val="00BD7D31"/>
    <w:rsid w:val="00BE2C00"/>
    <w:rsid w:val="00BE3255"/>
    <w:rsid w:val="00BF0AA9"/>
    <w:rsid w:val="00BF128E"/>
    <w:rsid w:val="00C034CB"/>
    <w:rsid w:val="00C074DD"/>
    <w:rsid w:val="00C1496A"/>
    <w:rsid w:val="00C33079"/>
    <w:rsid w:val="00C443B8"/>
    <w:rsid w:val="00C45231"/>
    <w:rsid w:val="00C532EF"/>
    <w:rsid w:val="00C62B36"/>
    <w:rsid w:val="00C71B93"/>
    <w:rsid w:val="00C72833"/>
    <w:rsid w:val="00C80F1D"/>
    <w:rsid w:val="00C93F40"/>
    <w:rsid w:val="00CA3D0C"/>
    <w:rsid w:val="00CA7B8C"/>
    <w:rsid w:val="00CB03C8"/>
    <w:rsid w:val="00CE4719"/>
    <w:rsid w:val="00D04032"/>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3F94"/>
    <w:rsid w:val="00DB4D10"/>
    <w:rsid w:val="00DC309B"/>
    <w:rsid w:val="00DC4D44"/>
    <w:rsid w:val="00DC4DA2"/>
    <w:rsid w:val="00DD4C17"/>
    <w:rsid w:val="00DD74A5"/>
    <w:rsid w:val="00DE5C93"/>
    <w:rsid w:val="00DF2B1F"/>
    <w:rsid w:val="00DF62CD"/>
    <w:rsid w:val="00E07E99"/>
    <w:rsid w:val="00E16509"/>
    <w:rsid w:val="00E33EBE"/>
    <w:rsid w:val="00E44582"/>
    <w:rsid w:val="00E47BAC"/>
    <w:rsid w:val="00E54F7D"/>
    <w:rsid w:val="00E76E6E"/>
    <w:rsid w:val="00E77645"/>
    <w:rsid w:val="00E94B4A"/>
    <w:rsid w:val="00E96865"/>
    <w:rsid w:val="00EA15B0"/>
    <w:rsid w:val="00EA5EA7"/>
    <w:rsid w:val="00EC4A25"/>
    <w:rsid w:val="00EE1239"/>
    <w:rsid w:val="00F02246"/>
    <w:rsid w:val="00F025A2"/>
    <w:rsid w:val="00F04712"/>
    <w:rsid w:val="00F05497"/>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 w:type="paragraph" w:styleId="Revision">
    <w:name w:val="Revision"/>
    <w:hidden/>
    <w:uiPriority w:val="99"/>
    <w:semiHidden/>
    <w:rsid w:val="00DC4D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14</Pages>
  <Words>3566</Words>
  <Characters>20331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2022-05-30T10:14:00Z</dcterms:created>
  <dcterms:modified xsi:type="dcterms:W3CDTF">2023-06-29T14:39:00Z</dcterms:modified>
</cp:coreProperties>
</file>