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1029F4C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15796A">
              <w:t>1</w:t>
            </w:r>
            <w:r w:rsidR="00E33EBE">
              <w:t>7</w:t>
            </w:r>
            <w:r w:rsidRPr="004528A6">
              <w:t>.</w:t>
            </w:r>
            <w:r w:rsidR="0015796A">
              <w:t>0</w:t>
            </w:r>
            <w:r w:rsidRPr="004528A6">
              <w:t>.</w:t>
            </w:r>
            <w:bookmarkEnd w:id="3"/>
            <w:r w:rsidR="00661B52">
              <w:t>0</w:t>
            </w:r>
            <w:r w:rsidRPr="004528A6">
              <w:t xml:space="preserve"> </w:t>
            </w:r>
            <w:r w:rsidRPr="004528A6">
              <w:rPr>
                <w:sz w:val="32"/>
              </w:rPr>
              <w:t>(</w:t>
            </w:r>
            <w:bookmarkStart w:id="4" w:name="issueDate"/>
            <w:r w:rsidR="004528A6" w:rsidRPr="004528A6">
              <w:rPr>
                <w:sz w:val="32"/>
              </w:rPr>
              <w:t>202</w:t>
            </w:r>
            <w:r w:rsidR="008E6772">
              <w:rPr>
                <w:sz w:val="32"/>
              </w:rPr>
              <w:t>2</w:t>
            </w:r>
            <w:r w:rsidRPr="004528A6">
              <w:rPr>
                <w:sz w:val="32"/>
              </w:rPr>
              <w:t>-</w:t>
            </w:r>
            <w:bookmarkEnd w:id="4"/>
            <w:r w:rsidR="00E33EBE">
              <w:rPr>
                <w:sz w:val="32"/>
              </w:rPr>
              <w:t>06</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3FEB68E8"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A77E63">
              <w:rPr>
                <w:noProof/>
                <w:sz w:val="18"/>
              </w:rPr>
              <w:t>2</w:t>
            </w:r>
            <w:r w:rsidR="00D46811">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38F1672C" w14:textId="33A1419B" w:rsidR="008267B8"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8267B8">
        <w:t>Foreword</w:t>
      </w:r>
      <w:r w:rsidR="008267B8">
        <w:tab/>
      </w:r>
      <w:r w:rsidR="008267B8">
        <w:fldChar w:fldCharType="begin"/>
      </w:r>
      <w:r w:rsidR="008267B8">
        <w:instrText xml:space="preserve"> PAGEREF _Toc100761993 \h </w:instrText>
      </w:r>
      <w:r w:rsidR="008267B8">
        <w:fldChar w:fldCharType="separate"/>
      </w:r>
      <w:r w:rsidR="00F05497">
        <w:t>4</w:t>
      </w:r>
      <w:r w:rsidR="008267B8">
        <w:fldChar w:fldCharType="end"/>
      </w:r>
    </w:p>
    <w:p w14:paraId="200FC73F" w14:textId="64047B69" w:rsidR="008267B8" w:rsidRDefault="008267B8">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_Toc100761994 \h </w:instrText>
      </w:r>
      <w:r>
        <w:fldChar w:fldCharType="separate"/>
      </w:r>
      <w:r w:rsidR="00F05497">
        <w:t>6</w:t>
      </w:r>
      <w:r>
        <w:fldChar w:fldCharType="end"/>
      </w:r>
    </w:p>
    <w:p w14:paraId="185B8193" w14:textId="51C65E06" w:rsidR="008267B8" w:rsidRDefault="008267B8">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_Toc100761995 \h </w:instrText>
      </w:r>
      <w:r>
        <w:fldChar w:fldCharType="separate"/>
      </w:r>
      <w:r w:rsidR="00F05497">
        <w:t>6</w:t>
      </w:r>
      <w:r>
        <w:fldChar w:fldCharType="end"/>
      </w:r>
    </w:p>
    <w:p w14:paraId="09869509" w14:textId="4453183F" w:rsidR="008267B8" w:rsidRDefault="008267B8">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_Toc100761996 \h </w:instrText>
      </w:r>
      <w:r>
        <w:fldChar w:fldCharType="separate"/>
      </w:r>
      <w:r w:rsidR="00F05497">
        <w:t>6</w:t>
      </w:r>
      <w:r>
        <w:fldChar w:fldCharType="end"/>
      </w:r>
    </w:p>
    <w:p w14:paraId="0B102954" w14:textId="270B2D0E" w:rsidR="008267B8" w:rsidRDefault="008267B8">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_Toc100761997 \h </w:instrText>
      </w:r>
      <w:r>
        <w:fldChar w:fldCharType="separate"/>
      </w:r>
      <w:r w:rsidR="00F05497">
        <w:t>6</w:t>
      </w:r>
      <w:r>
        <w:fldChar w:fldCharType="end"/>
      </w:r>
    </w:p>
    <w:p w14:paraId="060E31B1" w14:textId="1F9E3666" w:rsidR="008267B8" w:rsidRDefault="008267B8">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_Toc100761998 \h </w:instrText>
      </w:r>
      <w:r>
        <w:fldChar w:fldCharType="separate"/>
      </w:r>
      <w:r w:rsidR="00F05497">
        <w:t>6</w:t>
      </w:r>
      <w:r>
        <w:fldChar w:fldCharType="end"/>
      </w:r>
    </w:p>
    <w:p w14:paraId="6995134A" w14:textId="06572A41" w:rsidR="008267B8" w:rsidRDefault="008267B8">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_Toc100761999 \h </w:instrText>
      </w:r>
      <w:r>
        <w:fldChar w:fldCharType="separate"/>
      </w:r>
      <w:r w:rsidR="00F05497">
        <w:t>7</w:t>
      </w:r>
      <w:r>
        <w:fldChar w:fldCharType="end"/>
      </w:r>
    </w:p>
    <w:p w14:paraId="1711DC5F" w14:textId="7312F825" w:rsidR="008267B8" w:rsidRDefault="008267B8">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_Toc100762000 \h </w:instrText>
      </w:r>
      <w:r>
        <w:fldChar w:fldCharType="separate"/>
      </w:r>
      <w:r w:rsidR="00F05497">
        <w:t>7</w:t>
      </w:r>
      <w:r>
        <w:fldChar w:fldCharType="end"/>
      </w:r>
    </w:p>
    <w:p w14:paraId="233FDDDD" w14:textId="108170BB" w:rsidR="008267B8" w:rsidRDefault="008267B8">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_Toc100762001 \h </w:instrText>
      </w:r>
      <w:r>
        <w:fldChar w:fldCharType="separate"/>
      </w:r>
      <w:r w:rsidR="00F05497">
        <w:t>7</w:t>
      </w:r>
      <w:r>
        <w:fldChar w:fldCharType="end"/>
      </w:r>
    </w:p>
    <w:p w14:paraId="642F2759" w14:textId="1C0D3788" w:rsidR="008267B8" w:rsidRDefault="008267B8">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_Toc100762002 \h </w:instrText>
      </w:r>
      <w:r>
        <w:fldChar w:fldCharType="separate"/>
      </w:r>
      <w:r w:rsidR="00F05497">
        <w:t>7</w:t>
      </w:r>
      <w:r>
        <w:fldChar w:fldCharType="end"/>
      </w:r>
    </w:p>
    <w:p w14:paraId="000566CA" w14:textId="32006D70" w:rsidR="008267B8" w:rsidRDefault="008267B8">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_Toc100762003 \h </w:instrText>
      </w:r>
      <w:r>
        <w:fldChar w:fldCharType="separate"/>
      </w:r>
      <w:r w:rsidR="00F05497">
        <w:t>7</w:t>
      </w:r>
      <w:r>
        <w:fldChar w:fldCharType="end"/>
      </w:r>
    </w:p>
    <w:p w14:paraId="6A45049C" w14:textId="3C83CC79" w:rsidR="008267B8" w:rsidRDefault="008267B8">
      <w:pPr>
        <w:pStyle w:val="TOC3"/>
        <w:rPr>
          <w:rFonts w:asciiTheme="minorHAnsi" w:eastAsiaTheme="minorEastAsia" w:hAnsiTheme="minorHAnsi" w:cstheme="minorBidi"/>
          <w:sz w:val="22"/>
          <w:szCs w:val="22"/>
          <w:lang w:val="de-CH" w:eastAsia="de-CH"/>
        </w:rPr>
      </w:pPr>
      <w:r>
        <w:rPr>
          <w:lang w:eastAsia="ja-JP"/>
        </w:rPr>
        <w:t>4.3.1</w:t>
      </w:r>
      <w:r>
        <w:rPr>
          <w:rFonts w:asciiTheme="minorHAnsi" w:eastAsiaTheme="minorEastAsia" w:hAnsiTheme="minorHAnsi" w:cstheme="minorBidi"/>
          <w:sz w:val="22"/>
          <w:szCs w:val="22"/>
          <w:lang w:val="de-CH" w:eastAsia="de-CH"/>
        </w:rPr>
        <w:tab/>
      </w:r>
      <w:r>
        <w:rPr>
          <w:lang w:eastAsia="ja-JP"/>
        </w:rPr>
        <w:t xml:space="preserve">Base stations </w:t>
      </w:r>
      <w:r>
        <w:t>using wideband technologies</w:t>
      </w:r>
      <w:r>
        <w:tab/>
      </w:r>
      <w:r>
        <w:fldChar w:fldCharType="begin"/>
      </w:r>
      <w:r>
        <w:instrText xml:space="preserve"> PAGEREF _Toc100762004 \h </w:instrText>
      </w:r>
      <w:r>
        <w:fldChar w:fldCharType="separate"/>
      </w:r>
      <w:r w:rsidR="00F05497">
        <w:t>7</w:t>
      </w:r>
      <w:r>
        <w:fldChar w:fldCharType="end"/>
      </w:r>
    </w:p>
    <w:p w14:paraId="74CEBB79" w14:textId="10D1C0CC" w:rsidR="008267B8" w:rsidRDefault="008267B8">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_Toc100762005 \h </w:instrText>
      </w:r>
      <w:r>
        <w:fldChar w:fldCharType="separate"/>
      </w:r>
      <w:r w:rsidR="00F05497">
        <w:t>8</w:t>
      </w:r>
      <w:r>
        <w:fldChar w:fldCharType="end"/>
      </w:r>
    </w:p>
    <w:p w14:paraId="39FB00C0" w14:textId="36EAAD42" w:rsidR="008267B8" w:rsidRDefault="008267B8">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_Toc100762006 \h </w:instrText>
      </w:r>
      <w:r>
        <w:fldChar w:fldCharType="separate"/>
      </w:r>
      <w:r w:rsidR="00F05497">
        <w:t>8</w:t>
      </w:r>
      <w:r>
        <w:fldChar w:fldCharType="end"/>
      </w:r>
    </w:p>
    <w:p w14:paraId="6D589FE3" w14:textId="442D1078" w:rsidR="008267B8" w:rsidRDefault="008267B8">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_Toc100762007 \h </w:instrText>
      </w:r>
      <w:r>
        <w:fldChar w:fldCharType="separate"/>
      </w:r>
      <w:r w:rsidR="00F05497">
        <w:t>8</w:t>
      </w:r>
      <w:r>
        <w:fldChar w:fldCharType="end"/>
      </w:r>
    </w:p>
    <w:p w14:paraId="7BFAB502" w14:textId="47176E5D" w:rsidR="008267B8" w:rsidRDefault="008267B8">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_Toc100762008 \h </w:instrText>
      </w:r>
      <w:r>
        <w:fldChar w:fldCharType="separate"/>
      </w:r>
      <w:r w:rsidR="00F05497">
        <w:t>9</w:t>
      </w:r>
      <w:r>
        <w:fldChar w:fldCharType="end"/>
      </w:r>
    </w:p>
    <w:p w14:paraId="5BFEFD25" w14:textId="1E680241" w:rsidR="008267B8" w:rsidRDefault="008267B8">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_Toc100762009 \h </w:instrText>
      </w:r>
      <w:r>
        <w:fldChar w:fldCharType="separate"/>
      </w:r>
      <w:r w:rsidR="00F05497">
        <w:t>9</w:t>
      </w:r>
      <w:r>
        <w:fldChar w:fldCharType="end"/>
      </w:r>
    </w:p>
    <w:p w14:paraId="6042522D" w14:textId="71655D64" w:rsidR="008267B8" w:rsidRDefault="008267B8">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_Toc100762010 \h </w:instrText>
      </w:r>
      <w:r>
        <w:fldChar w:fldCharType="separate"/>
      </w:r>
      <w:r w:rsidR="00F05497">
        <w:t>9</w:t>
      </w:r>
      <w:r>
        <w:fldChar w:fldCharType="end"/>
      </w:r>
    </w:p>
    <w:p w14:paraId="6B576B1A" w14:textId="5B63360E" w:rsidR="008267B8" w:rsidRDefault="008267B8">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_Toc100762011 \h </w:instrText>
      </w:r>
      <w:r>
        <w:fldChar w:fldCharType="separate"/>
      </w:r>
      <w:r w:rsidR="00F05497">
        <w:t>9</w:t>
      </w:r>
      <w:r>
        <w:fldChar w:fldCharType="end"/>
      </w:r>
    </w:p>
    <w:p w14:paraId="13B4ADB9" w14:textId="70D7CB12" w:rsidR="008267B8" w:rsidRDefault="008267B8">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_Toc100762012 \h </w:instrText>
      </w:r>
      <w:r>
        <w:fldChar w:fldCharType="separate"/>
      </w:r>
      <w:r w:rsidR="00F05497">
        <w:t>9</w:t>
      </w:r>
      <w:r>
        <w:fldChar w:fldCharType="end"/>
      </w:r>
    </w:p>
    <w:p w14:paraId="15794DA1" w14:textId="20185FEB" w:rsidR="008267B8" w:rsidRDefault="008267B8">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_Toc100762013 \h </w:instrText>
      </w:r>
      <w:r>
        <w:fldChar w:fldCharType="separate"/>
      </w:r>
      <w:r w:rsidR="00F05497">
        <w:t>10</w:t>
      </w:r>
      <w:r>
        <w:fldChar w:fldCharType="end"/>
      </w:r>
    </w:p>
    <w:p w14:paraId="69A3CE89" w14:textId="2CDE7541" w:rsidR="008267B8" w:rsidRDefault="008267B8">
      <w:pPr>
        <w:pStyle w:val="TOC5"/>
        <w:rPr>
          <w:rFonts w:asciiTheme="minorHAnsi" w:eastAsiaTheme="minorEastAsia" w:hAnsiTheme="minorHAnsi" w:cstheme="minorBidi"/>
          <w:sz w:val="22"/>
          <w:szCs w:val="22"/>
          <w:lang w:val="de-CH" w:eastAsia="de-CH"/>
        </w:rPr>
      </w:pPr>
      <w:r>
        <w:t>7.1.2.2.1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_Toc100762014 \h </w:instrText>
      </w:r>
      <w:r>
        <w:fldChar w:fldCharType="separate"/>
      </w:r>
      <w:r w:rsidR="00F05497">
        <w:t>10</w:t>
      </w:r>
      <w:r>
        <w:fldChar w:fldCharType="end"/>
      </w:r>
    </w:p>
    <w:p w14:paraId="4C374EB0" w14:textId="0A138201" w:rsidR="008267B8" w:rsidRDefault="008267B8">
      <w:pPr>
        <w:pStyle w:val="TOC5"/>
        <w:rPr>
          <w:rFonts w:asciiTheme="minorHAnsi" w:eastAsiaTheme="minorEastAsia" w:hAnsiTheme="minorHAnsi" w:cstheme="minorBidi"/>
          <w:sz w:val="22"/>
          <w:szCs w:val="22"/>
          <w:lang w:val="de-CH" w:eastAsia="de-CH"/>
        </w:rPr>
      </w:pPr>
      <w:r>
        <w:t>7.1.2.2.2</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_Toc100762015 \h </w:instrText>
      </w:r>
      <w:r>
        <w:fldChar w:fldCharType="separate"/>
      </w:r>
      <w:r w:rsidR="00F05497">
        <w:t>10</w:t>
      </w:r>
      <w:r>
        <w:fldChar w:fldCharType="end"/>
      </w:r>
    </w:p>
    <w:p w14:paraId="00D28584" w14:textId="2558F0C7" w:rsidR="008267B8" w:rsidRDefault="008267B8">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_Toc100762016 \h </w:instrText>
      </w:r>
      <w:r>
        <w:fldChar w:fldCharType="separate"/>
      </w:r>
      <w:r w:rsidR="00F05497">
        <w:t>10</w:t>
      </w:r>
      <w:r>
        <w:fldChar w:fldCharType="end"/>
      </w:r>
    </w:p>
    <w:p w14:paraId="2758C8AF" w14:textId="5B0D96CC" w:rsidR="008267B8" w:rsidRDefault="008267B8">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_Toc100762017 \h </w:instrText>
      </w:r>
      <w:r>
        <w:fldChar w:fldCharType="separate"/>
      </w:r>
      <w:r w:rsidR="00F05497">
        <w:t>10</w:t>
      </w:r>
      <w:r>
        <w:fldChar w:fldCharType="end"/>
      </w:r>
    </w:p>
    <w:p w14:paraId="1417B01A" w14:textId="5EE5370C" w:rsidR="008267B8" w:rsidRDefault="008267B8">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_Toc100762018 \h </w:instrText>
      </w:r>
      <w:r>
        <w:fldChar w:fldCharType="separate"/>
      </w:r>
      <w:r w:rsidR="00F05497">
        <w:t>10</w:t>
      </w:r>
      <w:r>
        <w:fldChar w:fldCharType="end"/>
      </w:r>
    </w:p>
    <w:p w14:paraId="6BCBA235" w14:textId="61AC270A" w:rsidR="008267B8" w:rsidRDefault="008267B8">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_Toc100762019 \h </w:instrText>
      </w:r>
      <w:r>
        <w:fldChar w:fldCharType="separate"/>
      </w:r>
      <w:r w:rsidR="00F05497">
        <w:t>10</w:t>
      </w:r>
      <w:r>
        <w:fldChar w:fldCharType="end"/>
      </w:r>
    </w:p>
    <w:p w14:paraId="7E1ABBC1" w14:textId="779FACA7" w:rsidR="008267B8" w:rsidRDefault="008267B8">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_Toc100762020 \h </w:instrText>
      </w:r>
      <w:r>
        <w:fldChar w:fldCharType="separate"/>
      </w:r>
      <w:r w:rsidR="00F05497">
        <w:t>11</w:t>
      </w:r>
      <w:r>
        <w:fldChar w:fldCharType="end"/>
      </w:r>
    </w:p>
    <w:p w14:paraId="62A1E44E" w14:textId="3F423680" w:rsidR="008267B8" w:rsidRDefault="008267B8">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_Toc100762021 \h </w:instrText>
      </w:r>
      <w:r>
        <w:fldChar w:fldCharType="separate"/>
      </w:r>
      <w:r w:rsidR="00F05497">
        <w:t>13</w:t>
      </w:r>
      <w:r>
        <w:fldChar w:fldCharType="end"/>
      </w:r>
    </w:p>
    <w:p w14:paraId="77C074A6" w14:textId="0D850C41" w:rsidR="008267B8" w:rsidRDefault="008267B8">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_Toc100762022 \h </w:instrText>
      </w:r>
      <w:r>
        <w:fldChar w:fldCharType="separate"/>
      </w:r>
      <w:r w:rsidR="00F05497">
        <w:t>13</w:t>
      </w:r>
      <w:r>
        <w:fldChar w:fldCharType="end"/>
      </w:r>
    </w:p>
    <w:p w14:paraId="2D480F39" w14:textId="14F33EA4" w:rsidR="008267B8" w:rsidRDefault="008267B8">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_Toc100762023 \h </w:instrText>
      </w:r>
      <w:r>
        <w:fldChar w:fldCharType="separate"/>
      </w:r>
      <w:r w:rsidR="00F05497">
        <w:t>13</w:t>
      </w:r>
      <w:r>
        <w:fldChar w:fldCharType="end"/>
      </w:r>
    </w:p>
    <w:p w14:paraId="407CCE8E" w14:textId="486CD4B3" w:rsidR="008267B8" w:rsidRDefault="008267B8">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_Toc100762024 \h </w:instrText>
      </w:r>
      <w:r>
        <w:fldChar w:fldCharType="separate"/>
      </w:r>
      <w:r w:rsidR="00F05497">
        <w:t>14</w:t>
      </w:r>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100761993"/>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19" w:name="introduction"/>
      <w:bookmarkEnd w:id="19"/>
      <w:r w:rsidRPr="004D3578">
        <w:br w:type="page"/>
      </w:r>
      <w:bookmarkStart w:id="20" w:name="scope"/>
      <w:bookmarkStart w:id="21" w:name="_Toc100761994"/>
      <w:bookmarkEnd w:id="20"/>
      <w:r w:rsidR="0079458F">
        <w:lastRenderedPageBreak/>
        <w:t>1</w:t>
      </w:r>
      <w:r w:rsidR="0079458F">
        <w:tab/>
      </w:r>
      <w:r w:rsidRPr="004D3578">
        <w:t>Scope</w:t>
      </w:r>
      <w:bookmarkEnd w:id="21"/>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2" w:name="references"/>
      <w:bookmarkStart w:id="23" w:name="_Toc100761995"/>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pPr>
      <w:r>
        <w:t>[6]</w:t>
      </w:r>
      <w:r>
        <w:tab/>
      </w:r>
      <w:r w:rsidRPr="009E585B">
        <w:t>ECC Report 318, Compatibility between RMR and MFCN in the 900 MHz range, the 1900-1920 MHz band and the 2290-2300 MHz band</w:t>
      </w:r>
      <w:r>
        <w:t>.</w:t>
      </w:r>
    </w:p>
    <w:p w14:paraId="569AEDDA" w14:textId="5A51BC6A" w:rsidR="00271D98" w:rsidRPr="004D3578" w:rsidRDefault="00271D98" w:rsidP="001C1831">
      <w:pPr>
        <w:pStyle w:val="EX"/>
      </w:pPr>
    </w:p>
    <w:p w14:paraId="2D3BC5A5" w14:textId="77777777" w:rsidR="00080512" w:rsidRPr="004D3578" w:rsidRDefault="00080512">
      <w:pPr>
        <w:pStyle w:val="Heading1"/>
      </w:pPr>
      <w:bookmarkStart w:id="24" w:name="definitions"/>
      <w:bookmarkStart w:id="25" w:name="_Toc100761996"/>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100761997"/>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100761998"/>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pPr>
      <w:r w:rsidRPr="00F95B02">
        <w:t>BW</w:t>
      </w:r>
      <w:r w:rsidRPr="00F95B02">
        <w:rPr>
          <w:vertAlign w:val="subscript"/>
        </w:rPr>
        <w:t>Channel</w:t>
      </w:r>
      <w:r w:rsidRPr="00F95B02">
        <w:tab/>
      </w:r>
      <w:r w:rsidRPr="00F95B02">
        <w:rPr>
          <w:i/>
        </w:rPr>
        <w:t>BS channel bandwidth</w:t>
      </w:r>
    </w:p>
    <w:p w14:paraId="5DCE16B3" w14:textId="14006767" w:rsidR="00C532EF" w:rsidRPr="00F95B02" w:rsidRDefault="00C532EF" w:rsidP="00C532EF">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649AEFD" w14:textId="3CF77166" w:rsidR="00C532EF" w:rsidRDefault="00C532EF" w:rsidP="00C532EF">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7BC632AA" w14:textId="6BAA63F7" w:rsidR="0079458F" w:rsidRPr="00F95B02" w:rsidRDefault="0079458F" w:rsidP="0079458F">
      <w:pPr>
        <w:pStyle w:val="EW"/>
      </w:pPr>
      <w:r w:rsidRPr="00F95B02">
        <w:t>P</w:t>
      </w:r>
      <w:r w:rsidRPr="00F95B02">
        <w:rPr>
          <w:vertAlign w:val="subscript"/>
        </w:rPr>
        <w:t>REFSENS</w:t>
      </w:r>
      <w:r w:rsidRPr="00F95B02">
        <w:tab/>
        <w:t>Conducted Reference Sensitivity power level</w:t>
      </w:r>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100761999"/>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pPr>
      <w:r>
        <w:t>AAS</w:t>
      </w:r>
      <w:r>
        <w:tab/>
        <w:t>Advanced Antenna Systems</w:t>
      </w:r>
    </w:p>
    <w:p w14:paraId="17E5CB76" w14:textId="31705AAB" w:rsidR="00271D98" w:rsidRDefault="00271D98" w:rsidP="00825DD2">
      <w:pPr>
        <w:pStyle w:val="EW"/>
      </w:pPr>
      <w:r>
        <w:t>ACLR</w:t>
      </w:r>
      <w:r>
        <w:tab/>
      </w:r>
      <w:r w:rsidR="0079458F" w:rsidRPr="00F95B02">
        <w:t>Adjacent Channel Leakage Ratio</w:t>
      </w:r>
    </w:p>
    <w:p w14:paraId="264E578B" w14:textId="1AE29778" w:rsidR="00271D98" w:rsidRDefault="00271D98" w:rsidP="00825DD2">
      <w:pPr>
        <w:pStyle w:val="EW"/>
      </w:pPr>
      <w:r>
        <w:t>ARFCN</w:t>
      </w:r>
      <w:r>
        <w:tab/>
      </w:r>
      <w:r w:rsidR="0079458F" w:rsidRPr="0079458F">
        <w:t>Absolute Radio Frequency Channel Number</w:t>
      </w:r>
    </w:p>
    <w:p w14:paraId="166D6E9A" w14:textId="2E61E207" w:rsidR="00271D98" w:rsidRDefault="00271D98" w:rsidP="00825DD2">
      <w:pPr>
        <w:pStyle w:val="EW"/>
      </w:pPr>
      <w:r>
        <w:t>BS</w:t>
      </w:r>
      <w:r>
        <w:tab/>
        <w:t>Base Station</w:t>
      </w:r>
    </w:p>
    <w:p w14:paraId="7C28FEBB" w14:textId="59AB1525" w:rsidR="00271D98" w:rsidRDefault="00271D98" w:rsidP="00825DD2">
      <w:pPr>
        <w:pStyle w:val="EW"/>
      </w:pPr>
      <w:r>
        <w:t>BW</w:t>
      </w:r>
      <w:r>
        <w:tab/>
        <w:t>Bandwidth</w:t>
      </w:r>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pPr>
      <w:r>
        <w:t>EIRP</w:t>
      </w:r>
      <w:r>
        <w:tab/>
      </w:r>
      <w:r w:rsidRPr="004D0E0D">
        <w:t>Effective Isotropic Radiated Power</w:t>
      </w:r>
    </w:p>
    <w:p w14:paraId="049AAF6E" w14:textId="6E36A9A1" w:rsidR="007F105A" w:rsidRDefault="007F105A" w:rsidP="00825DD2">
      <w:pPr>
        <w:pStyle w:val="EW"/>
      </w:pPr>
      <w:r>
        <w:t>GSCN</w:t>
      </w:r>
      <w:r w:rsidR="0079458F">
        <w:tab/>
      </w:r>
      <w:r w:rsidR="0079458F" w:rsidRPr="00F95B02">
        <w:t>Global Synchronization Channel Number</w:t>
      </w:r>
    </w:p>
    <w:p w14:paraId="1C7AE8BC" w14:textId="1F57B905" w:rsidR="007F105A" w:rsidRDefault="007F105A" w:rsidP="00825DD2">
      <w:pPr>
        <w:pStyle w:val="EW"/>
      </w:pPr>
      <w:r>
        <w:t>HST</w:t>
      </w:r>
      <w:r>
        <w:tab/>
        <w:t>High Speed Train</w:t>
      </w:r>
    </w:p>
    <w:p w14:paraId="0361ABD1" w14:textId="21B6929A" w:rsidR="007F105A" w:rsidRDefault="007F105A" w:rsidP="00825DD2">
      <w:pPr>
        <w:pStyle w:val="EW"/>
      </w:pPr>
      <w:r>
        <w:t>MFCN</w:t>
      </w:r>
      <w:r w:rsidR="0079458F">
        <w:tab/>
      </w:r>
      <w:r w:rsidR="0079458F" w:rsidRPr="0079458F">
        <w:t>Mobile/Fixed Communications Networks</w:t>
      </w:r>
    </w:p>
    <w:p w14:paraId="5628FB46" w14:textId="1A7AEAFB" w:rsidR="00271D98" w:rsidRDefault="00271D98" w:rsidP="00825DD2">
      <w:pPr>
        <w:pStyle w:val="EW"/>
      </w:pPr>
      <w:r>
        <w:t>NR</w:t>
      </w:r>
      <w:r>
        <w:tab/>
        <w:t>New Radio</w:t>
      </w:r>
    </w:p>
    <w:p w14:paraId="78955D39" w14:textId="151545DA" w:rsidR="007F105A" w:rsidRDefault="007F105A" w:rsidP="00825DD2">
      <w:pPr>
        <w:pStyle w:val="EW"/>
      </w:pPr>
      <w:r>
        <w:t>REFSENS</w:t>
      </w:r>
      <w:r w:rsidR="0079458F">
        <w:tab/>
      </w:r>
      <w:r w:rsidR="0079458F" w:rsidRPr="00F95B02">
        <w:t>Reference Sensitivity</w:t>
      </w:r>
    </w:p>
    <w:p w14:paraId="194E9A6F" w14:textId="20542424" w:rsidR="007F105A" w:rsidRDefault="007F105A" w:rsidP="00825DD2">
      <w:pPr>
        <w:pStyle w:val="EW"/>
      </w:pPr>
      <w:r>
        <w:t>RF</w:t>
      </w:r>
      <w:r>
        <w:tab/>
      </w:r>
      <w:r w:rsidR="0079458F" w:rsidRPr="00F95B02">
        <w:t>Radio Frequency</w:t>
      </w:r>
    </w:p>
    <w:p w14:paraId="5CC29D4E" w14:textId="7D11653D" w:rsidR="00080512" w:rsidRDefault="00B339BB">
      <w:pPr>
        <w:pStyle w:val="EW"/>
      </w:pPr>
      <w:r>
        <w:t>RMR</w:t>
      </w:r>
      <w:r w:rsidR="00080512" w:rsidRPr="004D3578">
        <w:tab/>
      </w:r>
      <w:r>
        <w:t>Rail Mobile Radio</w:t>
      </w:r>
    </w:p>
    <w:p w14:paraId="1F65C8DA" w14:textId="284A8B0D" w:rsidR="007F105A" w:rsidRDefault="007F105A">
      <w:pPr>
        <w:pStyle w:val="EW"/>
      </w:pPr>
      <w:r>
        <w:t>SCS</w:t>
      </w:r>
      <w:r w:rsidR="0079458F">
        <w:tab/>
      </w:r>
      <w:r w:rsidR="0079458F" w:rsidRPr="00F95B02">
        <w:t>Sub-Carrier Spacing</w:t>
      </w:r>
    </w:p>
    <w:p w14:paraId="3DC84A66" w14:textId="537F10A7" w:rsidR="007F105A" w:rsidRPr="004D3578" w:rsidRDefault="007F105A">
      <w:pPr>
        <w:pStyle w:val="EW"/>
      </w:pPr>
      <w:r>
        <w:t>SS</w:t>
      </w:r>
      <w:r>
        <w:tab/>
        <w:t xml:space="preserve">Synchronization </w:t>
      </w:r>
      <w:r w:rsidR="00911E94">
        <w:t>Signal</w:t>
      </w:r>
    </w:p>
    <w:p w14:paraId="3119A875" w14:textId="4C8015F5" w:rsidR="00080512" w:rsidRPr="004D3578" w:rsidRDefault="00271D98">
      <w:pPr>
        <w:pStyle w:val="EW"/>
      </w:pPr>
      <w:r>
        <w:t>TDD</w:t>
      </w:r>
      <w:r>
        <w:tab/>
      </w:r>
      <w:r w:rsidR="0079458F">
        <w:t>Time Division Duplex</w:t>
      </w:r>
    </w:p>
    <w:p w14:paraId="4060524B" w14:textId="5D8C3112" w:rsidR="00080512" w:rsidRPr="004D3578" w:rsidRDefault="00080512">
      <w:pPr>
        <w:pStyle w:val="Heading1"/>
      </w:pPr>
      <w:bookmarkStart w:id="29" w:name="clause4"/>
      <w:bookmarkStart w:id="30" w:name="_Toc100762000"/>
      <w:bookmarkEnd w:id="29"/>
      <w:r w:rsidRPr="004D3578">
        <w:t>4</w:t>
      </w:r>
      <w:r w:rsidRPr="004D3578">
        <w:tab/>
      </w:r>
      <w:r w:rsidR="00BA1B23">
        <w:t>Regulatory background</w:t>
      </w:r>
      <w:bookmarkEnd w:id="30"/>
    </w:p>
    <w:p w14:paraId="30749808" w14:textId="317C0EC3" w:rsidR="00825DD2" w:rsidRDefault="00825DD2" w:rsidP="00825DD2">
      <w:pPr>
        <w:pStyle w:val="Heading2"/>
        <w:ind w:left="576" w:hanging="576"/>
      </w:pPr>
      <w:bookmarkStart w:id="31" w:name="startOfAnnexes"/>
      <w:bookmarkStart w:id="32" w:name="_Toc100762001"/>
      <w:bookmarkEnd w:id="31"/>
      <w:r>
        <w:t>4.1</w:t>
      </w:r>
      <w:r>
        <w:tab/>
        <w:t>EC Decision 2021/1703</w:t>
      </w:r>
      <w:bookmarkEnd w:id="32"/>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825DD2">
      <w:pPr>
        <w:pStyle w:val="Heading2"/>
        <w:ind w:left="576" w:hanging="576"/>
      </w:pPr>
      <w:bookmarkStart w:id="33" w:name="_Toc100762002"/>
      <w:r>
        <w:t>4.2</w:t>
      </w:r>
      <w:r>
        <w:tab/>
        <w:t>ECC Decision(20)02</w:t>
      </w:r>
      <w:bookmarkEnd w:id="33"/>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96111C">
      <w:pPr>
        <w:pStyle w:val="Heading2"/>
        <w:ind w:left="576" w:hanging="576"/>
      </w:pPr>
      <w:bookmarkStart w:id="34" w:name="_Toc100762003"/>
      <w:r>
        <w:t>4.3</w:t>
      </w:r>
      <w:r>
        <w:tab/>
        <w:t>Technical conditions</w:t>
      </w:r>
      <w:bookmarkEnd w:id="34"/>
    </w:p>
    <w:p w14:paraId="61F50B8E" w14:textId="77777777" w:rsidR="0096111C" w:rsidRDefault="0096111C" w:rsidP="0096111C">
      <w:pPr>
        <w:pStyle w:val="Heading3"/>
        <w:ind w:left="720" w:hanging="720"/>
        <w:rPr>
          <w:lang w:eastAsia="ja-JP"/>
        </w:rPr>
      </w:pPr>
      <w:bookmarkStart w:id="35" w:name="_Toc100762004"/>
      <w:r>
        <w:rPr>
          <w:lang w:eastAsia="ja-JP"/>
        </w:rPr>
        <w:t>4.3.1</w:t>
      </w:r>
      <w:r>
        <w:rPr>
          <w:lang w:eastAsia="ja-JP"/>
        </w:rPr>
        <w:tab/>
        <w:t xml:space="preserve">Base stations </w:t>
      </w:r>
      <w:r>
        <w:t>using wideband technologies</w:t>
      </w:r>
      <w:bookmarkEnd w:id="35"/>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lastRenderedPageBreak/>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96111C">
      <w:pPr>
        <w:pStyle w:val="Heading3"/>
        <w:ind w:left="720" w:hanging="720"/>
      </w:pPr>
      <w:bookmarkStart w:id="36" w:name="_Toc100762005"/>
      <w:r>
        <w:t>4.3.2</w:t>
      </w:r>
      <w:r>
        <w:tab/>
        <w:t>Terminals other than cab-radios using wideband technologies</w:t>
      </w:r>
      <w:bookmarkEnd w:id="36"/>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37" w:name="_Toc100762006"/>
      <w:r w:rsidRPr="006D6B1F">
        <w:t>5</w:t>
      </w:r>
      <w:r w:rsidRPr="006D6B1F">
        <w:tab/>
        <w:t>Frequency band arrangement</w:t>
      </w:r>
      <w:bookmarkEnd w:id="37"/>
    </w:p>
    <w:p w14:paraId="4989AE1B" w14:textId="18A15294"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5-1).</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38" w:name="_Toc100762007"/>
      <w:r>
        <w:t>6</w:t>
      </w:r>
      <w:r>
        <w:tab/>
      </w:r>
      <w:r w:rsidR="00A36106" w:rsidRPr="00976789">
        <w:t xml:space="preserve">NR </w:t>
      </w:r>
      <w:r w:rsidR="00863CB9" w:rsidRPr="00976789">
        <w:t xml:space="preserve">system </w:t>
      </w:r>
      <w:r w:rsidR="007E2831" w:rsidRPr="00976789">
        <w:t>parameters</w:t>
      </w:r>
      <w:bookmarkEnd w:id="38"/>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45ED5212" w:rsidR="00A4241A" w:rsidRDefault="00911E94" w:rsidP="00F56D52">
            <w:pPr>
              <w:pStyle w:val="TAC"/>
              <w:rPr>
                <w:lang w:val="en-US" w:eastAsia="ja-JP"/>
              </w:rPr>
            </w:pPr>
            <w:r>
              <w:rPr>
                <w:lang w:eastAsia="en-GB"/>
              </w:rPr>
              <w:t>-</w:t>
            </w:r>
            <w:r w:rsidR="00A4241A">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086BA44B"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39C21A6"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39" w:name="_Toc100762008"/>
      <w:r>
        <w:t>7</w:t>
      </w:r>
      <w:r>
        <w:tab/>
        <w:t>RF requirements</w:t>
      </w:r>
      <w:bookmarkEnd w:id="39"/>
    </w:p>
    <w:p w14:paraId="1E032284" w14:textId="22DE1039" w:rsidR="00BA1B23" w:rsidRDefault="00BA1B23" w:rsidP="00BA1B23">
      <w:pPr>
        <w:pStyle w:val="Heading2"/>
      </w:pPr>
      <w:bookmarkStart w:id="40" w:name="_Toc100762009"/>
      <w:r>
        <w:t>7.1</w:t>
      </w:r>
      <w:r>
        <w:tab/>
        <w:t>BS specific requirements</w:t>
      </w:r>
      <w:bookmarkEnd w:id="40"/>
    </w:p>
    <w:p w14:paraId="2A646349" w14:textId="77777777" w:rsidR="00F70602" w:rsidRPr="00777CDE" w:rsidRDefault="00F70602" w:rsidP="00F70602">
      <w:pPr>
        <w:pStyle w:val="Heading3"/>
      </w:pPr>
      <w:bookmarkStart w:id="41" w:name="_Toc100762010"/>
      <w:r w:rsidRPr="00777CDE">
        <w:t>7.1.1</w:t>
      </w:r>
      <w:r w:rsidRPr="00777CDE">
        <w:tab/>
        <w:t>General</w:t>
      </w:r>
      <w:bookmarkEnd w:id="41"/>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4034E1C8" w:rsidR="00F70602" w:rsidRPr="00F70602" w:rsidRDefault="00F70602" w:rsidP="007B612F">
      <w:r w:rsidRPr="00777CDE">
        <w:t>As the EIRP limits were defined in the EC</w:t>
      </w:r>
      <w:r w:rsidR="007B612F">
        <w:t>C </w:t>
      </w:r>
      <w:r w:rsidRPr="00777CDE">
        <w:t>Decision</w:t>
      </w:r>
      <w:r w:rsidR="007B612F">
        <w:t> </w:t>
      </w:r>
      <w:r w:rsidRPr="00777CDE">
        <w:t>(20)</w:t>
      </w:r>
      <w:r w:rsidRPr="007B612F">
        <w:t>02</w:t>
      </w:r>
      <w:r w:rsidR="007B612F">
        <w:t> </w:t>
      </w:r>
      <w:r w:rsidRPr="007B612F">
        <w:t>[1], consideration</w:t>
      </w:r>
      <w:r w:rsidRPr="00777CDE">
        <w:t xml:space="preserve"> of non-AAS BS architecture required to convert those EIRP limits into the conducted requirements assuming a </w:t>
      </w:r>
      <w:r w:rsidR="00EE1239">
        <w:t>maximum</w:t>
      </w:r>
      <w:r w:rsidRPr="00777CDE">
        <w:t xml:space="preserve"> antenna gain </w:t>
      </w:r>
      <w:r w:rsidR="00EE1239" w:rsidRPr="00B92962">
        <w:t>that can vary depending on the used antenna and related antenna gain as well as the potential losses, e.g., feeder. In the present consideration an antenna gain of 18</w:t>
      </w:r>
      <w:r w:rsidR="00EE1239">
        <w:t> </w:t>
      </w:r>
      <w:r w:rsidR="00EE1239" w:rsidRPr="00B92962">
        <w:t xml:space="preserve">dBi and </w:t>
      </w:r>
      <w:r w:rsidR="00EE1239">
        <w:t>4 </w:t>
      </w:r>
      <w:r w:rsidR="00EE1239" w:rsidRPr="00B92962">
        <w:t xml:space="preserve">dB losses </w:t>
      </w:r>
      <w:r w:rsidR="00EE1239">
        <w:t>in accordance to ECC Report 318 [</w:t>
      </w:r>
      <w:r w:rsidR="007F105A">
        <w:t>6</w:t>
      </w:r>
      <w:r w:rsidR="00EE1239">
        <w:t>]</w:t>
      </w:r>
      <w:r w:rsidR="00EE1239" w:rsidRPr="00B92962">
        <w:t xml:space="preserve"> resulting to a maximum gain</w:t>
      </w:r>
      <w:r w:rsidR="00EE1239">
        <w:t xml:space="preserve"> </w:t>
      </w:r>
      <w:r w:rsidRPr="00777CDE">
        <w:t xml:space="preserve">value of </w:t>
      </w:r>
      <w:r w:rsidR="004859E3" w:rsidRPr="00AD2ABA">
        <w:rPr>
          <w:rFonts w:eastAsia="SimSun"/>
          <w:color w:val="000000" w:themeColor="text1"/>
          <w:szCs w:val="24"/>
          <w:lang w:eastAsia="zh-CN"/>
        </w:rPr>
        <w:t>G</w:t>
      </w:r>
      <w:r w:rsidR="00EE1239">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 xml:space="preserve">900 </w:t>
      </w:r>
      <w:r w:rsidR="004859E3">
        <w:t xml:space="preserve">= </w:t>
      </w:r>
      <w:r w:rsidRPr="00777CDE">
        <w:t>1</w:t>
      </w:r>
      <w:r w:rsidR="00EE1239">
        <w:t>4</w:t>
      </w:r>
      <w:r w:rsidR="004859E3">
        <w:t> </w:t>
      </w:r>
      <w:r w:rsidRPr="00777CDE">
        <w:t>dBi</w:t>
      </w:r>
      <w:r w:rsidR="00EE1239">
        <w:t xml:space="preserve">. </w:t>
      </w:r>
      <w:r w:rsidR="00EE1239" w:rsidRPr="00B92962">
        <w:t>Other assumptions may lead to other maximum gain values and conducted requirements.</w:t>
      </w:r>
    </w:p>
    <w:p w14:paraId="76FFED4F" w14:textId="7ED23E83" w:rsidR="00BA1B23" w:rsidRDefault="00BA1B23">
      <w:pPr>
        <w:pStyle w:val="Heading3"/>
      </w:pPr>
      <w:bookmarkStart w:id="42" w:name="_Toc100762011"/>
      <w:r>
        <w:t>7.1.</w:t>
      </w:r>
      <w:r w:rsidR="00F70602">
        <w:t>2</w:t>
      </w:r>
      <w:r>
        <w:tab/>
        <w:t>Transmitter characteristics</w:t>
      </w:r>
      <w:bookmarkEnd w:id="42"/>
    </w:p>
    <w:p w14:paraId="14CA8640" w14:textId="77777777" w:rsidR="00F70602" w:rsidRPr="00777CDE" w:rsidRDefault="00F70602" w:rsidP="00F70602">
      <w:pPr>
        <w:pStyle w:val="Heading4"/>
      </w:pPr>
      <w:bookmarkStart w:id="43" w:name="_Toc100762012"/>
      <w:r w:rsidRPr="00777CDE">
        <w:t>7.1.2.1</w:t>
      </w:r>
      <w:r w:rsidRPr="00777CDE">
        <w:tab/>
        <w:t>BS maximum output power</w:t>
      </w:r>
      <w:bookmarkEnd w:id="43"/>
    </w:p>
    <w:p w14:paraId="388D0F48" w14:textId="17D2E56F" w:rsidR="00F70602" w:rsidRDefault="00F70602" w:rsidP="00F70602">
      <w:r w:rsidRPr="00777CDE">
        <w:t>Based on EC</w:t>
      </w:r>
      <w:r w:rsidR="007B612F">
        <w:t>C </w:t>
      </w:r>
      <w:r w:rsidRPr="00777CDE">
        <w:t>Decision</w:t>
      </w:r>
      <w:r w:rsidR="007B612F">
        <w:t> </w:t>
      </w:r>
      <w:r w:rsidRPr="00777CDE">
        <w:t>(20)02</w:t>
      </w:r>
      <w:r w:rsidR="007B612F">
        <w:t> </w:t>
      </w:r>
      <w:r w:rsidRPr="007B612F">
        <w:t>[1], the</w:t>
      </w:r>
      <w:r w:rsidRPr="00777CDE">
        <w:t xml:space="preserve"> BS maximum output power for BS operating in band n101 </w:t>
      </w:r>
      <w:r w:rsidR="001A2771">
        <w:t>applicable for</w:t>
      </w:r>
      <w:r w:rsidRPr="00777CDE">
        <w:t xml:space="preserve"> [uncoordinated deployment], sh</w:t>
      </w:r>
      <w:r w:rsidR="008D5C07">
        <w:t>ould</w:t>
      </w:r>
      <w:r w:rsidRPr="00777CDE">
        <w:t xml:space="preserve"> not exceed the P</w:t>
      </w:r>
      <w:r w:rsidRPr="00777CDE">
        <w:rPr>
          <w:vertAlign w:val="subscript"/>
        </w:rPr>
        <w:t>rated,c,AC</w:t>
      </w:r>
      <w:r w:rsidRPr="00777CDE">
        <w:t xml:space="preserve"> </w:t>
      </w:r>
      <w:r w:rsidR="004859E3">
        <w:t xml:space="preserve">derived based on table </w:t>
      </w:r>
      <w:r w:rsidR="004859E3" w:rsidRPr="001F580F">
        <w:t>4.3.1-1</w:t>
      </w:r>
      <w:r w:rsidR="008D5C07">
        <w:t xml:space="preserve"> EIRP limits</w:t>
      </w:r>
      <w:r w:rsidR="004859E3">
        <w:t>, with the assumption of</w:t>
      </w:r>
      <w:r w:rsidR="008D5C07">
        <w:t xml:space="preserve"> a maximum</w:t>
      </w:r>
      <w:r w:rsidR="004859E3">
        <w:t xml:space="preserve"> value of the BS </w:t>
      </w:r>
      <w:r w:rsidR="004859E3" w:rsidRPr="00AD2ABA">
        <w:rPr>
          <w:rFonts w:eastAsia="SimSun"/>
          <w:color w:val="000000" w:themeColor="text1"/>
          <w:szCs w:val="24"/>
          <w:lang w:eastAsia="zh-CN"/>
        </w:rPr>
        <w:t>G</w:t>
      </w:r>
      <w:r w:rsidR="008D5C07">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4859E3">
        <w:rPr>
          <w:rFonts w:eastAsia="SimSun"/>
          <w:color w:val="000000" w:themeColor="text1"/>
          <w:szCs w:val="24"/>
          <w:vertAlign w:val="subscript"/>
          <w:lang w:eastAsia="zh-CN"/>
        </w:rPr>
        <w:t xml:space="preserve"> </w:t>
      </w:r>
      <w:r w:rsidR="004859E3">
        <w:t>as:</w:t>
      </w:r>
    </w:p>
    <w:p w14:paraId="6A02EBC1" w14:textId="61CBAF7E" w:rsidR="004859E3" w:rsidRDefault="004859E3" w:rsidP="004859E3">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sidR="008D5C07">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w:t>
      </w:r>
      <w:r w:rsidR="008D5C07">
        <w:t>51</w:t>
      </w:r>
      <w:r>
        <w:t xml:space="preserve">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5E184F23" w14:textId="57EE0345" w:rsidR="00974B41" w:rsidRPr="004971A5" w:rsidRDefault="00974B41" w:rsidP="004859E3">
      <w:r w:rsidRPr="00974B41">
        <w:t>(62 – GantRMR1900) dBm / 5 MHz = 48 dBm / 5 MHz,</w:t>
      </w:r>
    </w:p>
    <w:p w14:paraId="0D1B3F1B" w14:textId="6F1FA4E3" w:rsidR="004859E3" w:rsidRDefault="004859E3" w:rsidP="004859E3">
      <w:pPr>
        <w:rPr>
          <w:rFonts w:eastAsia="SimSun"/>
          <w:color w:val="000000" w:themeColor="text1"/>
          <w:szCs w:val="24"/>
          <w:lang w:eastAsia="zh-CN"/>
        </w:rPr>
      </w:pPr>
      <w:r w:rsidRPr="00AD2ABA">
        <w:rPr>
          <w:rFonts w:eastAsia="SimSun"/>
          <w:color w:val="000000" w:themeColor="text1"/>
          <w:szCs w:val="24"/>
          <w:lang w:eastAsia="zh-CN"/>
        </w:rPr>
        <w:t>where G</w:t>
      </w:r>
      <w:r w:rsidR="00974B41">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sidR="00974B41">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sidR="00974B41">
        <w:rPr>
          <w:rFonts w:eastAsia="SimSun"/>
          <w:color w:val="000000" w:themeColor="text1"/>
          <w:szCs w:val="24"/>
          <w:lang w:eastAsia="zh-CN"/>
        </w:rPr>
        <w:t>(</w:t>
      </w:r>
      <w:r w:rsidRPr="00AD2ABA">
        <w:rPr>
          <w:rFonts w:eastAsia="SimSun"/>
          <w:color w:val="000000" w:themeColor="text1"/>
          <w:szCs w:val="24"/>
          <w:lang w:eastAsia="zh-CN"/>
        </w:rPr>
        <w:t>antenna gain</w:t>
      </w:r>
      <w:r w:rsidR="00974B41">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sidR="00974B41">
        <w:rPr>
          <w:rFonts w:eastAsia="SimSun"/>
          <w:color w:val="000000" w:themeColor="text1"/>
          <w:szCs w:val="24"/>
          <w:lang w:eastAsia="zh-CN"/>
        </w:rPr>
        <w:t xml:space="preserve">1900 </w:t>
      </w:r>
      <w:r w:rsidRPr="00AD2ABA">
        <w:rPr>
          <w:rFonts w:eastAsia="SimSun"/>
          <w:color w:val="000000" w:themeColor="text1"/>
          <w:szCs w:val="24"/>
          <w:lang w:eastAsia="zh-CN"/>
        </w:rPr>
        <w:t>BS</w:t>
      </w:r>
      <w:r w:rsidR="00974B41">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2C059632" w14:textId="4BD3B4BA" w:rsidR="00974B41" w:rsidRPr="00777CDE" w:rsidRDefault="00974B41" w:rsidP="00974B41">
      <w:pPr>
        <w:pStyle w:val="NO"/>
      </w:pPr>
      <w:r w:rsidRPr="00974B41">
        <w:t>Note:</w:t>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16900251" w14:textId="77777777" w:rsidR="00F70602" w:rsidRPr="00777CDE" w:rsidRDefault="00F70602" w:rsidP="00F70602">
      <w:pPr>
        <w:pStyle w:val="Heading4"/>
      </w:pPr>
      <w:bookmarkStart w:id="44" w:name="_Toc100762013"/>
      <w:r w:rsidRPr="00777CDE">
        <w:lastRenderedPageBreak/>
        <w:t>7.1.2.2</w:t>
      </w:r>
      <w:r w:rsidRPr="00777CDE">
        <w:tab/>
        <w:t>Unwanted emissions</w:t>
      </w:r>
      <w:bookmarkEnd w:id="44"/>
    </w:p>
    <w:p w14:paraId="2DB5AA01" w14:textId="0F535BAC" w:rsidR="00F70602" w:rsidRPr="00777CDE" w:rsidRDefault="00F70602" w:rsidP="00F70602">
      <w:pPr>
        <w:pStyle w:val="Heading5"/>
      </w:pPr>
      <w:bookmarkStart w:id="45" w:name="_Toc100762014"/>
      <w:r w:rsidRPr="00777CDE">
        <w:t>7.1.2.</w:t>
      </w:r>
      <w:r>
        <w:t>2</w:t>
      </w:r>
      <w:r w:rsidRPr="00777CDE">
        <w:t>.1</w:t>
      </w:r>
      <w:r w:rsidRPr="00777CDE">
        <w:tab/>
        <w:t>General</w:t>
      </w:r>
      <w:bookmarkEnd w:id="45"/>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46" w:name="_Toc100762015"/>
      <w:r w:rsidRPr="00777CDE">
        <w:t>7.1.2.</w:t>
      </w:r>
      <w:r>
        <w:t>2</w:t>
      </w:r>
      <w:r w:rsidRPr="00777CDE">
        <w:t>.2</w:t>
      </w:r>
      <w:r w:rsidRPr="00777CDE">
        <w:tab/>
        <w:t>Tx spurious emissions</w:t>
      </w:r>
      <w:bookmarkEnd w:id="46"/>
    </w:p>
    <w:p w14:paraId="2457AEF4" w14:textId="57DEEBD4" w:rsidR="00F70602" w:rsidRPr="00777CDE" w:rsidRDefault="001A2771" w:rsidP="00F70602">
      <w:r>
        <w:t>A</w:t>
      </w:r>
      <w:r w:rsidR="00F70602" w:rsidRPr="00777CDE">
        <w:t>dditional Tx spurious emission requirement</w:t>
      </w:r>
      <w:r>
        <w:t>s</w:t>
      </w:r>
      <w:r w:rsidR="00F70602" w:rsidRPr="00777CDE">
        <w:t xml:space="preserve"> </w:t>
      </w:r>
      <w:r>
        <w:t xml:space="preserve">are considered </w:t>
      </w:r>
      <w:r w:rsidR="00F70602" w:rsidRPr="00777CDE">
        <w:t xml:space="preserve">for band n100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r w:rsidR="00271D98">
        <w:t>maximum gain</w:t>
      </w:r>
      <w:r w:rsidR="004859E3">
        <w:t xml:space="preserve"> value of the BS </w:t>
      </w:r>
      <w:r w:rsidR="004859E3"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52DF8C66" w14:textId="39FA2BD4" w:rsidR="00F70602" w:rsidRPr="00777CDE" w:rsidRDefault="00F70602" w:rsidP="00F70602">
      <w:pPr>
        <w:pStyle w:val="TH"/>
      </w:pPr>
      <w:r w:rsidRPr="00777CDE">
        <w:t>Table 7.1.2.</w:t>
      </w:r>
      <w:r w:rsidR="00856172">
        <w:t>2</w:t>
      </w:r>
      <w:r w:rsidRPr="00777CDE">
        <w:t>.</w:t>
      </w:r>
      <w:r w:rsidR="007B612F">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F70602" w:rsidRPr="00777CDE" w14:paraId="26F6593A" w14:textId="77777777" w:rsidTr="000D44AA">
        <w:trPr>
          <w:cantSplit/>
        </w:trPr>
        <w:tc>
          <w:tcPr>
            <w:tcW w:w="3118" w:type="dxa"/>
            <w:tcBorders>
              <w:bottom w:val="single" w:sz="4" w:space="0" w:color="auto"/>
            </w:tcBorders>
          </w:tcPr>
          <w:p w14:paraId="651A0303" w14:textId="77777777" w:rsidR="00F70602" w:rsidRPr="00777CDE" w:rsidRDefault="00F70602" w:rsidP="00F70602">
            <w:pPr>
              <w:pStyle w:val="TAH"/>
            </w:pPr>
            <w:r w:rsidRPr="00777CDE">
              <w:rPr>
                <w:rFonts w:cs="v5.0.0"/>
              </w:rPr>
              <w:t>Spurious frequency range</w:t>
            </w:r>
          </w:p>
        </w:tc>
        <w:tc>
          <w:tcPr>
            <w:tcW w:w="2122" w:type="dxa"/>
            <w:tcBorders>
              <w:bottom w:val="single" w:sz="4" w:space="0" w:color="auto"/>
            </w:tcBorders>
          </w:tcPr>
          <w:p w14:paraId="31F281C0" w14:textId="77777777" w:rsidR="00F70602" w:rsidRPr="00777CDE" w:rsidRDefault="00F70602" w:rsidP="00F70602">
            <w:pPr>
              <w:pStyle w:val="TAH"/>
            </w:pPr>
            <w:r w:rsidRPr="00777CDE">
              <w:rPr>
                <w:rFonts w:cs="v5.0.0"/>
                <w:i/>
              </w:rPr>
              <w:t>Basic limit</w:t>
            </w:r>
          </w:p>
        </w:tc>
        <w:tc>
          <w:tcPr>
            <w:tcW w:w="2126" w:type="dxa"/>
          </w:tcPr>
          <w:p w14:paraId="3F687FA9" w14:textId="77777777" w:rsidR="00F70602" w:rsidRPr="00777CDE" w:rsidRDefault="00F70602" w:rsidP="00F70602">
            <w:pPr>
              <w:pStyle w:val="TAH"/>
            </w:pPr>
            <w:r w:rsidRPr="00777CDE">
              <w:rPr>
                <w:rFonts w:cs="v5.0.0"/>
                <w:i/>
              </w:rPr>
              <w:t>Measurement bandwidth</w:t>
            </w:r>
          </w:p>
        </w:tc>
      </w:tr>
      <w:tr w:rsidR="00F70602" w:rsidRPr="00777CDE" w14:paraId="0707B7B3" w14:textId="77777777" w:rsidTr="000D44AA">
        <w:trPr>
          <w:cantSplit/>
        </w:trPr>
        <w:tc>
          <w:tcPr>
            <w:tcW w:w="3118" w:type="dxa"/>
          </w:tcPr>
          <w:p w14:paraId="53C9CFF3" w14:textId="77777777" w:rsidR="00F70602" w:rsidRPr="00777CDE" w:rsidRDefault="00F70602" w:rsidP="00F70602">
            <w:pPr>
              <w:pStyle w:val="TAC"/>
            </w:pPr>
            <w:r w:rsidRPr="00777CDE">
              <w:rPr>
                <w:rFonts w:cs="v5.0.0"/>
              </w:rPr>
              <w:t>1920 MHz – 1980 MHz</w:t>
            </w:r>
          </w:p>
        </w:tc>
        <w:tc>
          <w:tcPr>
            <w:tcW w:w="2122" w:type="dxa"/>
          </w:tcPr>
          <w:p w14:paraId="003B7ADE" w14:textId="63235F3F" w:rsidR="00F70602" w:rsidRPr="00777CDE" w:rsidRDefault="004859E3" w:rsidP="00F70602">
            <w:pPr>
              <w:pStyle w:val="TAC"/>
            </w:pPr>
            <w:r>
              <w:t xml:space="preserve">- 43 -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00F70602" w:rsidRPr="00777CDE">
              <w:t xml:space="preserve">-61 dBm </w:t>
            </w:r>
          </w:p>
          <w:p w14:paraId="04E5451C" w14:textId="77777777" w:rsidR="00F70602" w:rsidRPr="00777CDE" w:rsidRDefault="00F70602" w:rsidP="00F70602">
            <w:pPr>
              <w:pStyle w:val="TAC"/>
            </w:pPr>
            <w:r w:rsidRPr="00777CDE">
              <w:t>(NOTE)</w:t>
            </w:r>
          </w:p>
        </w:tc>
        <w:tc>
          <w:tcPr>
            <w:tcW w:w="2126" w:type="dxa"/>
          </w:tcPr>
          <w:p w14:paraId="6A98E7F6" w14:textId="77777777" w:rsidR="00F70602" w:rsidRPr="00777CDE" w:rsidRDefault="00F70602" w:rsidP="00F70602">
            <w:pPr>
              <w:pStyle w:val="TAC"/>
            </w:pPr>
            <w:r w:rsidRPr="00777CDE">
              <w:t>5 MHz</w:t>
            </w:r>
          </w:p>
        </w:tc>
      </w:tr>
      <w:tr w:rsidR="00F70602" w:rsidRPr="00777CDE" w14:paraId="1863CE33" w14:textId="77777777" w:rsidTr="000D44AA">
        <w:trPr>
          <w:cantSplit/>
        </w:trPr>
        <w:tc>
          <w:tcPr>
            <w:tcW w:w="7366" w:type="dxa"/>
            <w:gridSpan w:val="3"/>
            <w:tcBorders>
              <w:bottom w:val="single" w:sz="4" w:space="0" w:color="auto"/>
            </w:tcBorders>
          </w:tcPr>
          <w:p w14:paraId="4E1F0DDE" w14:textId="1341E09D" w:rsidR="00F70602" w:rsidRPr="00777CDE" w:rsidRDefault="00232959" w:rsidP="00F70602">
            <w:pPr>
              <w:pStyle w:val="TAC"/>
              <w:jc w:val="left"/>
            </w:pPr>
            <w:r>
              <w:t>NOTE:</w:t>
            </w:r>
            <w:r w:rsidR="00271D98" w:rsidRPr="00B92962">
              <w:tab/>
            </w:r>
            <w:r w:rsidR="00271D98" w:rsidRPr="00DB0C29">
              <w:rPr>
                <w:rStyle w:val="TALChar"/>
              </w:rPr>
              <w:t>Assuming a 1</w:t>
            </w:r>
            <w:r w:rsidR="00271D98">
              <w:rPr>
                <w:rStyle w:val="TALChar"/>
              </w:rPr>
              <w:t>4</w:t>
            </w:r>
            <w:r w:rsidR="00271D98" w:rsidRPr="00DB0C29">
              <w:rPr>
                <w:rStyle w:val="TALChar"/>
              </w:rPr>
              <w:t>dB</w:t>
            </w:r>
            <w:r w:rsidR="00271D98">
              <w:rPr>
                <w:rStyle w:val="TALChar"/>
              </w:rPr>
              <w:t>i</w:t>
            </w:r>
            <w:r w:rsidR="00271D98" w:rsidRPr="00DB0C29">
              <w:rPr>
                <w:rStyle w:val="TALChar"/>
              </w:rPr>
              <w:t xml:space="preserve"> maximum gain</w:t>
            </w:r>
            <w:r w:rsidR="00271D98">
              <w:rPr>
                <w:rStyle w:val="TALChar"/>
              </w:rPr>
              <w:t xml:space="preserve"> </w:t>
            </w:r>
            <w:r w:rsidR="00271D98" w:rsidRPr="00DB0C29">
              <w:rPr>
                <w:rStyle w:val="TALChar"/>
              </w:rPr>
              <w:t>(antenna gain and losses) for</w:t>
            </w:r>
            <w:r w:rsidR="00271D98">
              <w:t xml:space="preserve"> </w:t>
            </w:r>
            <w:r w:rsidR="002323CB"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2323CB" w:rsidRPr="00AD2ABA">
              <w:rPr>
                <w:rFonts w:eastAsia="SimSun"/>
                <w:color w:val="000000" w:themeColor="text1"/>
                <w:szCs w:val="24"/>
                <w:vertAlign w:val="subscript"/>
                <w:lang w:eastAsia="zh-CN"/>
              </w:rPr>
              <w:t>RMR</w:t>
            </w:r>
            <w:r w:rsidR="002323CB">
              <w:rPr>
                <w:rFonts w:eastAsia="SimSun"/>
                <w:color w:val="000000" w:themeColor="text1"/>
                <w:szCs w:val="24"/>
                <w:vertAlign w:val="subscript"/>
                <w:lang w:eastAsia="zh-CN"/>
              </w:rPr>
              <w:t>1</w:t>
            </w:r>
            <w:r w:rsidR="002323CB" w:rsidRPr="00AD2ABA">
              <w:rPr>
                <w:rFonts w:eastAsia="SimSun"/>
                <w:color w:val="000000" w:themeColor="text1"/>
                <w:szCs w:val="24"/>
                <w:vertAlign w:val="subscript"/>
                <w:lang w:eastAsia="zh-CN"/>
              </w:rPr>
              <w:t>900</w:t>
            </w:r>
            <w:r w:rsidR="007B612F">
              <w:t>.</w:t>
            </w:r>
          </w:p>
        </w:tc>
      </w:tr>
    </w:tbl>
    <w:p w14:paraId="73274413" w14:textId="77777777" w:rsidR="00F70602" w:rsidRPr="006D6B1F" w:rsidRDefault="00F70602" w:rsidP="00F70602"/>
    <w:p w14:paraId="2EFA0E48" w14:textId="51F2BF75" w:rsidR="00BA1B23" w:rsidRDefault="00BA1B23">
      <w:pPr>
        <w:pStyle w:val="Heading3"/>
      </w:pPr>
      <w:bookmarkStart w:id="47" w:name="_Toc100762016"/>
      <w:r>
        <w:t>7.1.</w:t>
      </w:r>
      <w:r w:rsidR="00856172">
        <w:t>3</w:t>
      </w:r>
      <w:r>
        <w:tab/>
        <w:t>Receiver characteristics</w:t>
      </w:r>
      <w:bookmarkEnd w:id="47"/>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5709DA1D" w14:textId="77777777" w:rsidR="00856172" w:rsidRPr="00777CDE" w:rsidRDefault="00856172" w:rsidP="00856172">
      <w:pPr>
        <w:pStyle w:val="Heading4"/>
      </w:pPr>
      <w:bookmarkStart w:id="48" w:name="_Toc100762017"/>
      <w:r w:rsidRPr="00777CDE">
        <w:t>7.1.3.2</w:t>
      </w:r>
      <w:r w:rsidRPr="00777CDE">
        <w:tab/>
        <w:t>Rx blocking</w:t>
      </w:r>
      <w:bookmarkEnd w:id="48"/>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24BB0DAF"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49" w:name="_Toc100762018"/>
      <w:r>
        <w:t>7.2</w:t>
      </w:r>
      <w:r>
        <w:tab/>
        <w:t>UE specific requirements</w:t>
      </w:r>
      <w:bookmarkEnd w:id="49"/>
    </w:p>
    <w:p w14:paraId="2FAE73E4" w14:textId="6A57FEB6" w:rsidR="00BA1B23" w:rsidRDefault="00BA1B23">
      <w:pPr>
        <w:pStyle w:val="Heading3"/>
      </w:pPr>
      <w:bookmarkStart w:id="50" w:name="_Toc100762019"/>
      <w:r>
        <w:t>7.2.1</w:t>
      </w:r>
      <w:r>
        <w:tab/>
        <w:t>Transmitter characteristics</w:t>
      </w:r>
      <w:bookmarkEnd w:id="50"/>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51" w:name="_Toc100762020"/>
      <w:r>
        <w:t>7.2.2</w:t>
      </w:r>
      <w:r>
        <w:tab/>
        <w:t>Receiver characteristics</w:t>
      </w:r>
      <w:bookmarkEnd w:id="51"/>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3F3959"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3F3959"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52" w:name="_Toc100762021"/>
      <w:r w:rsidRPr="00777CDE">
        <w:t>8</w:t>
      </w:r>
      <w:r w:rsidRPr="00777CDE">
        <w:tab/>
        <w:t>Performance requirements</w:t>
      </w:r>
      <w:bookmarkEnd w:id="52"/>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53" w:name="_Toc100762022"/>
      <w:r w:rsidRPr="00777CDE">
        <w:t>9</w:t>
      </w:r>
      <w:r w:rsidRPr="00777CDE">
        <w:tab/>
        <w:t>Deployment aspects</w:t>
      </w:r>
      <w:bookmarkEnd w:id="53"/>
    </w:p>
    <w:p w14:paraId="7D9D6C69" w14:textId="77777777" w:rsidR="00DB4D10" w:rsidRDefault="00DB4D10" w:rsidP="00DB4D10">
      <w:bookmarkStart w:id="54" w:name="_Hlk92344029"/>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p>
    <w:p w14:paraId="1B54FFD8" w14:textId="11202136" w:rsidR="00DB4D10" w:rsidRPr="00D573E8" w:rsidRDefault="00DB4D10" w:rsidP="00DB4D10">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w:t>
      </w:r>
      <w:r w:rsidR="007F105A">
        <w:t>1</w:t>
      </w:r>
      <w:r>
        <w:t>]</w:t>
      </w:r>
      <w:r w:rsidRPr="00D573E8">
        <w:t>, are in the responsibility of national regulation and coordination among involved parties.</w:t>
      </w:r>
    </w:p>
    <w:p w14:paraId="7EE76B00" w14:textId="1AFF88F2" w:rsidR="007E2831" w:rsidRPr="004D3578" w:rsidRDefault="00856172" w:rsidP="007E2831">
      <w:pPr>
        <w:pStyle w:val="Heading1"/>
      </w:pPr>
      <w:bookmarkStart w:id="55" w:name="_Toc100762023"/>
      <w:bookmarkEnd w:id="54"/>
      <w:r>
        <w:t>10</w:t>
      </w:r>
      <w:r w:rsidR="007E2831">
        <w:tab/>
        <w:t>Conclusion</w:t>
      </w:r>
      <w:bookmarkEnd w:id="55"/>
    </w:p>
    <w:p w14:paraId="2944BB5D" w14:textId="77777777" w:rsidR="008267B8" w:rsidRPr="005B2CD2" w:rsidRDefault="008267B8" w:rsidP="008267B8">
      <w:bookmarkStart w:id="56" w:name="_Hlk95306971"/>
      <w:r w:rsidRPr="005B2CD2">
        <w:t>The study dealt with how the 1900-1910MHz spectrum block (RMR1900) can be used for rail communication using 5G NR applicable in Europe. The subject-areas 5G NR system, BS RF and UE RF were examined in detail.</w:t>
      </w:r>
    </w:p>
    <w:p w14:paraId="4CD4964E" w14:textId="77777777" w:rsidR="008267B8" w:rsidRPr="005B2CD2" w:rsidRDefault="008267B8" w:rsidP="008267B8">
      <w:r w:rsidRPr="005B2CD2">
        <w:t>General:</w:t>
      </w:r>
      <w:r w:rsidRPr="005B2CD2">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12971F08" w14:textId="74D91C46" w:rsidR="008267B8" w:rsidRPr="005B2CD2" w:rsidRDefault="008267B8" w:rsidP="008267B8">
      <w:r w:rsidRPr="005B2CD2">
        <w:t>System Parameter:</w:t>
      </w:r>
      <w:r w:rsidRPr="005B2CD2">
        <w:tab/>
        <w:t>The RMR1900 spectrum block can be used by either a 10MHz CBW or a 5MHz CBW. The corresponding system parameters are to be transferred to 3GPP TS</w:t>
      </w:r>
      <w:r>
        <w:t> </w:t>
      </w:r>
      <w:r w:rsidRPr="005B2CD2">
        <w:t>38.101-1 [2] and 3GPP TS 38.104 [4].</w:t>
      </w:r>
    </w:p>
    <w:p w14:paraId="4A8E3093" w14:textId="77777777" w:rsidR="008267B8" w:rsidRPr="005B2CD2" w:rsidRDefault="008267B8" w:rsidP="008267B8">
      <w:r w:rsidRPr="005B2CD2">
        <w:t>BS RF:</w:t>
      </w:r>
      <w:r w:rsidRPr="005B2CD2">
        <w:tab/>
        <w:t xml:space="preserve">The </w:t>
      </w:r>
      <w:bookmarkStart w:id="57" w:name="_Hlk95305451"/>
      <w:r w:rsidRPr="005B2CD2">
        <w:t>ECC Decision (20)02 [1]</w:t>
      </w:r>
      <w:bookmarkEnd w:id="57"/>
      <w:r w:rsidRPr="005B2CD2">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76BEDD7A" w14:textId="604F56A0" w:rsidR="002675F0" w:rsidRPr="004D3578" w:rsidRDefault="008267B8" w:rsidP="00E94B4A">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bookmarkEnd w:id="56"/>
    </w:p>
    <w:p w14:paraId="44D93CFD" w14:textId="70006919" w:rsidR="00080512" w:rsidRPr="004D3578" w:rsidRDefault="006B30D0">
      <w:pPr>
        <w:pStyle w:val="Heading8"/>
      </w:pPr>
      <w:r>
        <w:br w:type="page"/>
      </w:r>
      <w:r w:rsidR="008267B8" w:rsidRPr="004D3578" w:rsidDel="008267B8">
        <w:lastRenderedPageBreak/>
        <w:t xml:space="preserve"> </w:t>
      </w:r>
      <w:bookmarkStart w:id="58" w:name="_Toc100762024"/>
      <w:r w:rsidR="00080512" w:rsidRPr="004D3578">
        <w:t xml:space="preserve">Annex </w:t>
      </w:r>
      <w:r w:rsidR="008267B8">
        <w:t>A</w:t>
      </w:r>
      <w:r w:rsidR="00080512" w:rsidRPr="004D3578">
        <w:t xml:space="preserve"> (informative):</w:t>
      </w:r>
      <w:r w:rsidR="00080512" w:rsidRPr="004D3578">
        <w:br/>
        <w:t>Change history</w:t>
      </w:r>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59" w:name="historyclause"/>
            <w:bookmarkEnd w:id="59"/>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r w:rsidR="000C7788">
              <w:rPr>
                <w:sz w:val="16"/>
                <w:szCs w:val="16"/>
              </w:rPr>
              <w:t>2</w:t>
            </w:r>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r w:rsidR="000C7788">
              <w:rPr>
                <w:sz w:val="16"/>
                <w:szCs w:val="16"/>
              </w:rPr>
              <w:t>2</w:t>
            </w:r>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r w:rsidR="000C7788">
              <w:rPr>
                <w:sz w:val="16"/>
                <w:szCs w:val="16"/>
              </w:rPr>
              <w:t>2</w:t>
            </w:r>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r w:rsidR="000C7788">
              <w:rPr>
                <w:sz w:val="16"/>
                <w:szCs w:val="16"/>
              </w:rPr>
              <w:t>2</w:t>
            </w:r>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r w:rsidR="000C7788">
              <w:rPr>
                <w:sz w:val="16"/>
                <w:szCs w:val="16"/>
              </w:rPr>
              <w:t>2</w:t>
            </w:r>
            <w:r>
              <w:rPr>
                <w:sz w:val="16"/>
                <w:szCs w:val="16"/>
              </w:rPr>
              <w:t>.0</w:t>
            </w:r>
          </w:p>
        </w:tc>
      </w:tr>
      <w:tr w:rsidR="00463056" w:rsidRPr="006B0D02" w14:paraId="5B1A4AE7" w14:textId="77777777" w:rsidTr="00245A71">
        <w:tc>
          <w:tcPr>
            <w:tcW w:w="800" w:type="dxa"/>
            <w:shd w:val="solid" w:color="FFFFFF" w:fill="auto"/>
          </w:tcPr>
          <w:p w14:paraId="372C9FBD" w14:textId="2D7CB6A2" w:rsidR="00463056" w:rsidRDefault="00463056" w:rsidP="00245A71">
            <w:pPr>
              <w:pStyle w:val="TAL"/>
              <w:jc w:val="center"/>
              <w:rPr>
                <w:sz w:val="16"/>
                <w:szCs w:val="16"/>
              </w:rPr>
            </w:pPr>
            <w:r>
              <w:rPr>
                <w:sz w:val="16"/>
                <w:szCs w:val="16"/>
              </w:rPr>
              <w:t>2022-04</w:t>
            </w:r>
          </w:p>
        </w:tc>
        <w:tc>
          <w:tcPr>
            <w:tcW w:w="1137" w:type="dxa"/>
            <w:shd w:val="solid" w:color="FFFFFF" w:fill="auto"/>
          </w:tcPr>
          <w:p w14:paraId="45F8E6BC" w14:textId="7942E271"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78B8824D" w14:textId="4D21E560" w:rsidR="00463056" w:rsidRDefault="00463056" w:rsidP="00245A71">
            <w:pPr>
              <w:pStyle w:val="TAL"/>
              <w:rPr>
                <w:sz w:val="16"/>
                <w:szCs w:val="16"/>
              </w:rPr>
            </w:pPr>
            <w:r>
              <w:rPr>
                <w:sz w:val="16"/>
                <w:szCs w:val="16"/>
              </w:rPr>
              <w:t>R4-2207272</w:t>
            </w:r>
          </w:p>
        </w:tc>
        <w:tc>
          <w:tcPr>
            <w:tcW w:w="284" w:type="dxa"/>
            <w:shd w:val="solid" w:color="FFFFFF" w:fill="auto"/>
          </w:tcPr>
          <w:p w14:paraId="596BB32A" w14:textId="77777777" w:rsidR="00463056" w:rsidRPr="006B0D02" w:rsidRDefault="00463056" w:rsidP="00245A71">
            <w:pPr>
              <w:pStyle w:val="TAL"/>
              <w:rPr>
                <w:sz w:val="16"/>
                <w:szCs w:val="16"/>
              </w:rPr>
            </w:pPr>
          </w:p>
        </w:tc>
        <w:tc>
          <w:tcPr>
            <w:tcW w:w="425" w:type="dxa"/>
            <w:shd w:val="solid" w:color="FFFFFF" w:fill="auto"/>
          </w:tcPr>
          <w:p w14:paraId="13C54161" w14:textId="77777777" w:rsidR="00463056" w:rsidRPr="006B0D02" w:rsidRDefault="00463056" w:rsidP="00245A71">
            <w:pPr>
              <w:pStyle w:val="TAL"/>
              <w:rPr>
                <w:sz w:val="16"/>
                <w:szCs w:val="16"/>
              </w:rPr>
            </w:pPr>
          </w:p>
        </w:tc>
        <w:tc>
          <w:tcPr>
            <w:tcW w:w="331" w:type="dxa"/>
            <w:shd w:val="solid" w:color="FFFFFF" w:fill="auto"/>
          </w:tcPr>
          <w:p w14:paraId="1169E807" w14:textId="77777777" w:rsidR="00463056" w:rsidRPr="006B0D02" w:rsidRDefault="00463056" w:rsidP="00245A71">
            <w:pPr>
              <w:pStyle w:val="TAL"/>
              <w:rPr>
                <w:sz w:val="16"/>
                <w:szCs w:val="16"/>
              </w:rPr>
            </w:pPr>
          </w:p>
        </w:tc>
        <w:tc>
          <w:tcPr>
            <w:tcW w:w="4962" w:type="dxa"/>
            <w:shd w:val="solid" w:color="FFFFFF" w:fill="auto"/>
          </w:tcPr>
          <w:p w14:paraId="26F71A74" w14:textId="4DC32D53" w:rsidR="00463056" w:rsidRPr="00E76E6E" w:rsidRDefault="00463056" w:rsidP="00245A71">
            <w:pPr>
              <w:pStyle w:val="TAL"/>
              <w:rPr>
                <w:sz w:val="16"/>
                <w:szCs w:val="16"/>
              </w:rPr>
            </w:pPr>
            <w:r w:rsidRPr="00245A71">
              <w:rPr>
                <w:sz w:val="16"/>
                <w:szCs w:val="16"/>
              </w:rPr>
              <w:t>TP BS RF conducted requirements for n101</w:t>
            </w:r>
          </w:p>
        </w:tc>
        <w:tc>
          <w:tcPr>
            <w:tcW w:w="708" w:type="dxa"/>
            <w:shd w:val="solid" w:color="FFFFFF" w:fill="auto"/>
          </w:tcPr>
          <w:p w14:paraId="70BE99AC" w14:textId="417366FD"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463056" w:rsidRPr="006B0D02" w14:paraId="2C4CDCA7" w14:textId="77777777" w:rsidTr="00463056">
        <w:tc>
          <w:tcPr>
            <w:tcW w:w="800" w:type="dxa"/>
            <w:shd w:val="solid" w:color="FFFFFF" w:fill="auto"/>
          </w:tcPr>
          <w:p w14:paraId="5C61F068" w14:textId="75E7F907" w:rsidR="00463056" w:rsidRDefault="00463056" w:rsidP="00245A71">
            <w:pPr>
              <w:pStyle w:val="TAL"/>
              <w:jc w:val="center"/>
              <w:rPr>
                <w:sz w:val="16"/>
                <w:szCs w:val="16"/>
              </w:rPr>
            </w:pPr>
            <w:r>
              <w:rPr>
                <w:sz w:val="16"/>
                <w:szCs w:val="16"/>
              </w:rPr>
              <w:t>2022-04</w:t>
            </w:r>
          </w:p>
        </w:tc>
        <w:tc>
          <w:tcPr>
            <w:tcW w:w="1137" w:type="dxa"/>
            <w:shd w:val="solid" w:color="FFFFFF" w:fill="auto"/>
          </w:tcPr>
          <w:p w14:paraId="3450A910" w14:textId="73E70C44"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15729824" w14:textId="221BC91C" w:rsidR="00463056" w:rsidRDefault="00463056" w:rsidP="00245A71">
            <w:pPr>
              <w:pStyle w:val="TAL"/>
              <w:rPr>
                <w:sz w:val="16"/>
                <w:szCs w:val="16"/>
              </w:rPr>
            </w:pPr>
            <w:r>
              <w:rPr>
                <w:sz w:val="16"/>
                <w:szCs w:val="16"/>
              </w:rPr>
              <w:t>R4-2206279</w:t>
            </w:r>
          </w:p>
        </w:tc>
        <w:tc>
          <w:tcPr>
            <w:tcW w:w="284" w:type="dxa"/>
            <w:shd w:val="solid" w:color="FFFFFF" w:fill="auto"/>
          </w:tcPr>
          <w:p w14:paraId="684361EF" w14:textId="77777777" w:rsidR="00463056" w:rsidRPr="006B0D02" w:rsidRDefault="00463056" w:rsidP="00245A71">
            <w:pPr>
              <w:pStyle w:val="TAL"/>
              <w:rPr>
                <w:sz w:val="16"/>
                <w:szCs w:val="16"/>
              </w:rPr>
            </w:pPr>
          </w:p>
        </w:tc>
        <w:tc>
          <w:tcPr>
            <w:tcW w:w="425" w:type="dxa"/>
            <w:shd w:val="solid" w:color="FFFFFF" w:fill="auto"/>
          </w:tcPr>
          <w:p w14:paraId="7C110B40" w14:textId="77777777" w:rsidR="00463056" w:rsidRPr="006B0D02" w:rsidRDefault="00463056" w:rsidP="00245A71">
            <w:pPr>
              <w:pStyle w:val="TAL"/>
              <w:rPr>
                <w:sz w:val="16"/>
                <w:szCs w:val="16"/>
              </w:rPr>
            </w:pPr>
          </w:p>
        </w:tc>
        <w:tc>
          <w:tcPr>
            <w:tcW w:w="331" w:type="dxa"/>
            <w:shd w:val="solid" w:color="FFFFFF" w:fill="auto"/>
          </w:tcPr>
          <w:p w14:paraId="34E99900" w14:textId="77777777" w:rsidR="00463056" w:rsidRPr="006B0D02" w:rsidRDefault="00463056" w:rsidP="00245A71">
            <w:pPr>
              <w:pStyle w:val="TAL"/>
              <w:rPr>
                <w:sz w:val="16"/>
                <w:szCs w:val="16"/>
              </w:rPr>
            </w:pPr>
          </w:p>
        </w:tc>
        <w:tc>
          <w:tcPr>
            <w:tcW w:w="4962" w:type="dxa"/>
            <w:shd w:val="solid" w:color="FFFFFF" w:fill="auto"/>
          </w:tcPr>
          <w:p w14:paraId="009F6D7F" w14:textId="5D8CB98E" w:rsidR="00463056" w:rsidRPr="00E76E6E" w:rsidRDefault="00463056" w:rsidP="00245A71">
            <w:pPr>
              <w:pStyle w:val="TAL"/>
              <w:rPr>
                <w:sz w:val="16"/>
                <w:szCs w:val="16"/>
              </w:rPr>
            </w:pPr>
            <w:r w:rsidRPr="00245A71">
              <w:rPr>
                <w:sz w:val="16"/>
                <w:szCs w:val="16"/>
              </w:rPr>
              <w:t>TP 1900MHz RMR band – conclusion</w:t>
            </w:r>
          </w:p>
        </w:tc>
        <w:tc>
          <w:tcPr>
            <w:tcW w:w="708" w:type="dxa"/>
            <w:shd w:val="solid" w:color="FFFFFF" w:fill="auto"/>
          </w:tcPr>
          <w:p w14:paraId="7F38421A" w14:textId="469CFC16"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974B41" w:rsidRPr="006B0D02" w14:paraId="5EEF88C5" w14:textId="77777777" w:rsidTr="00463056">
        <w:tc>
          <w:tcPr>
            <w:tcW w:w="800" w:type="dxa"/>
            <w:shd w:val="solid" w:color="FFFFFF" w:fill="auto"/>
          </w:tcPr>
          <w:p w14:paraId="202A69F8" w14:textId="711596B4" w:rsidR="00974B41" w:rsidRDefault="00974B41" w:rsidP="00245A71">
            <w:pPr>
              <w:pStyle w:val="TAL"/>
              <w:jc w:val="center"/>
              <w:rPr>
                <w:sz w:val="16"/>
                <w:szCs w:val="16"/>
              </w:rPr>
            </w:pPr>
            <w:r>
              <w:rPr>
                <w:sz w:val="16"/>
                <w:szCs w:val="16"/>
              </w:rPr>
              <w:t>2022-05</w:t>
            </w:r>
          </w:p>
        </w:tc>
        <w:tc>
          <w:tcPr>
            <w:tcW w:w="1137" w:type="dxa"/>
            <w:shd w:val="solid" w:color="FFFFFF" w:fill="auto"/>
          </w:tcPr>
          <w:p w14:paraId="16300904" w14:textId="73510BCA" w:rsidR="00974B41" w:rsidRDefault="00974B41" w:rsidP="00245A71">
            <w:pPr>
              <w:pStyle w:val="TAL"/>
              <w:rPr>
                <w:sz w:val="16"/>
                <w:szCs w:val="16"/>
              </w:rPr>
            </w:pPr>
            <w:r>
              <w:rPr>
                <w:sz w:val="16"/>
                <w:szCs w:val="16"/>
              </w:rPr>
              <w:t>RAN4#103-e</w:t>
            </w:r>
          </w:p>
        </w:tc>
        <w:tc>
          <w:tcPr>
            <w:tcW w:w="992" w:type="dxa"/>
            <w:shd w:val="solid" w:color="FFFFFF" w:fill="auto"/>
          </w:tcPr>
          <w:p w14:paraId="4BD6A197" w14:textId="32392F0B" w:rsidR="00974B41" w:rsidRDefault="00974B41" w:rsidP="00245A71">
            <w:pPr>
              <w:pStyle w:val="TAL"/>
              <w:rPr>
                <w:sz w:val="16"/>
                <w:szCs w:val="16"/>
              </w:rPr>
            </w:pPr>
            <w:r>
              <w:rPr>
                <w:sz w:val="16"/>
                <w:szCs w:val="16"/>
              </w:rPr>
              <w:t>R4-2210882</w:t>
            </w:r>
          </w:p>
        </w:tc>
        <w:tc>
          <w:tcPr>
            <w:tcW w:w="284" w:type="dxa"/>
            <w:shd w:val="solid" w:color="FFFFFF" w:fill="auto"/>
          </w:tcPr>
          <w:p w14:paraId="0401EE1C" w14:textId="77777777" w:rsidR="00974B41" w:rsidRPr="006B0D02" w:rsidRDefault="00974B41" w:rsidP="00245A71">
            <w:pPr>
              <w:pStyle w:val="TAL"/>
              <w:rPr>
                <w:sz w:val="16"/>
                <w:szCs w:val="16"/>
              </w:rPr>
            </w:pPr>
          </w:p>
        </w:tc>
        <w:tc>
          <w:tcPr>
            <w:tcW w:w="425" w:type="dxa"/>
            <w:shd w:val="solid" w:color="FFFFFF" w:fill="auto"/>
          </w:tcPr>
          <w:p w14:paraId="591849E3" w14:textId="77777777" w:rsidR="00974B41" w:rsidRPr="006B0D02" w:rsidRDefault="00974B41" w:rsidP="00245A71">
            <w:pPr>
              <w:pStyle w:val="TAL"/>
              <w:rPr>
                <w:sz w:val="16"/>
                <w:szCs w:val="16"/>
              </w:rPr>
            </w:pPr>
          </w:p>
        </w:tc>
        <w:tc>
          <w:tcPr>
            <w:tcW w:w="331" w:type="dxa"/>
            <w:shd w:val="solid" w:color="FFFFFF" w:fill="auto"/>
          </w:tcPr>
          <w:p w14:paraId="13D77FA1" w14:textId="77777777" w:rsidR="00974B41" w:rsidRPr="006B0D02" w:rsidRDefault="00974B41" w:rsidP="00245A71">
            <w:pPr>
              <w:pStyle w:val="TAL"/>
              <w:rPr>
                <w:sz w:val="16"/>
                <w:szCs w:val="16"/>
              </w:rPr>
            </w:pPr>
          </w:p>
        </w:tc>
        <w:tc>
          <w:tcPr>
            <w:tcW w:w="4962" w:type="dxa"/>
            <w:shd w:val="solid" w:color="FFFFFF" w:fill="auto"/>
          </w:tcPr>
          <w:p w14:paraId="4D48081F" w14:textId="6157654F" w:rsidR="00974B41" w:rsidRPr="00245A71" w:rsidRDefault="00974B41" w:rsidP="00245A71">
            <w:pPr>
              <w:pStyle w:val="TAL"/>
              <w:rPr>
                <w:sz w:val="16"/>
                <w:szCs w:val="16"/>
              </w:rPr>
            </w:pPr>
            <w:r w:rsidRPr="00974B41">
              <w:rPr>
                <w:sz w:val="16"/>
                <w:szCs w:val="16"/>
              </w:rPr>
              <w:t>RMR1900 MHz band – TP to TR 38.852</w:t>
            </w:r>
          </w:p>
        </w:tc>
        <w:tc>
          <w:tcPr>
            <w:tcW w:w="708" w:type="dxa"/>
            <w:shd w:val="solid" w:color="FFFFFF" w:fill="auto"/>
          </w:tcPr>
          <w:p w14:paraId="5F6C75C9" w14:textId="5592772A" w:rsidR="00974B41" w:rsidRDefault="00974B41" w:rsidP="00245A71">
            <w:pPr>
              <w:pStyle w:val="TAL"/>
              <w:jc w:val="center"/>
              <w:rPr>
                <w:sz w:val="16"/>
                <w:szCs w:val="16"/>
              </w:rPr>
            </w:pPr>
            <w:r>
              <w:rPr>
                <w:sz w:val="16"/>
                <w:szCs w:val="16"/>
              </w:rPr>
              <w:t>0.</w:t>
            </w:r>
            <w:r w:rsidR="0081024E">
              <w:rPr>
                <w:sz w:val="16"/>
                <w:szCs w:val="16"/>
              </w:rPr>
              <w:t>3</w:t>
            </w:r>
            <w:r>
              <w:rPr>
                <w:sz w:val="16"/>
                <w:szCs w:val="16"/>
              </w:rPr>
              <w:t>.0</w:t>
            </w:r>
          </w:p>
        </w:tc>
      </w:tr>
    </w:tbl>
    <w:p w14:paraId="603D1A63" w14:textId="77777777" w:rsidR="00E33EBE" w:rsidRPr="002D5F79" w:rsidRDefault="00E33EBE" w:rsidP="00E33EBE">
      <w:pPr>
        <w:overflowPunct w:val="0"/>
        <w:autoSpaceDE w:val="0"/>
        <w:autoSpaceDN w:val="0"/>
        <w:adjustRightInd w:val="0"/>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33EBE" w:rsidRPr="002D5F79" w14:paraId="2495F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32A309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33EBE" w:rsidRPr="002D5F79" w14:paraId="45D5308A"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7BFAA14"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EC8C91"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3D9859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AE6054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56593CA"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4E3972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A2AAD2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17FEB"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33EBE" w:rsidRPr="002D5F79" w14:paraId="24A56C8C"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B3F3A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9624A0"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0816B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C6FC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90473"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6CA3D7"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D656E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CFE58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bl>
    <w:p w14:paraId="0761C5D8" w14:textId="737D9B22" w:rsidR="00080512" w:rsidRPr="00E94B4A" w:rsidRDefault="00080512" w:rsidP="008F5FDB"/>
    <w:sectPr w:rsidR="00080512" w:rsidRPr="00E94B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5A034" w14:textId="77777777" w:rsidR="002323CB" w:rsidRDefault="002323CB">
      <w:r>
        <w:separator/>
      </w:r>
    </w:p>
  </w:endnote>
  <w:endnote w:type="continuationSeparator" w:id="0">
    <w:p w14:paraId="0EBFA0EE" w14:textId="77777777" w:rsidR="002323CB" w:rsidRDefault="0023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40DC" w14:textId="77777777" w:rsidR="002323CB" w:rsidRDefault="002323CB">
      <w:r>
        <w:separator/>
      </w:r>
    </w:p>
  </w:footnote>
  <w:footnote w:type="continuationSeparator" w:id="0">
    <w:p w14:paraId="2BA693B5" w14:textId="77777777" w:rsidR="002323CB" w:rsidRDefault="0023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4B7865DB"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959">
      <w:rPr>
        <w:rFonts w:ascii="Arial" w:hAnsi="Arial" w:cs="Arial"/>
        <w:b/>
        <w:noProof/>
        <w:sz w:val="18"/>
        <w:szCs w:val="18"/>
      </w:rPr>
      <w:t>3GPP TR 38.852 V17.0.0 (2022-06)</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401F52E2"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959">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C7788"/>
    <w:rsid w:val="000D0E0F"/>
    <w:rsid w:val="000D2D7F"/>
    <w:rsid w:val="000D44AA"/>
    <w:rsid w:val="000D58AB"/>
    <w:rsid w:val="00133525"/>
    <w:rsid w:val="00134388"/>
    <w:rsid w:val="00135B6E"/>
    <w:rsid w:val="00157552"/>
    <w:rsid w:val="0015796A"/>
    <w:rsid w:val="00187FB8"/>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45A71"/>
    <w:rsid w:val="002675F0"/>
    <w:rsid w:val="00271D98"/>
    <w:rsid w:val="002832D2"/>
    <w:rsid w:val="00290D16"/>
    <w:rsid w:val="002B6339"/>
    <w:rsid w:val="002D15F7"/>
    <w:rsid w:val="002E00EE"/>
    <w:rsid w:val="002F3202"/>
    <w:rsid w:val="002F591D"/>
    <w:rsid w:val="0031653F"/>
    <w:rsid w:val="003172DC"/>
    <w:rsid w:val="00325A21"/>
    <w:rsid w:val="00334937"/>
    <w:rsid w:val="0035462D"/>
    <w:rsid w:val="00367E3F"/>
    <w:rsid w:val="003765B8"/>
    <w:rsid w:val="003B1974"/>
    <w:rsid w:val="003C3971"/>
    <w:rsid w:val="003C47DC"/>
    <w:rsid w:val="003C733F"/>
    <w:rsid w:val="003F3959"/>
    <w:rsid w:val="00423334"/>
    <w:rsid w:val="004250C9"/>
    <w:rsid w:val="004345EC"/>
    <w:rsid w:val="004528A6"/>
    <w:rsid w:val="004559F6"/>
    <w:rsid w:val="00463056"/>
    <w:rsid w:val="00465515"/>
    <w:rsid w:val="004859E3"/>
    <w:rsid w:val="004A69A7"/>
    <w:rsid w:val="004B04E0"/>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602AEA"/>
    <w:rsid w:val="00614FDF"/>
    <w:rsid w:val="006247DB"/>
    <w:rsid w:val="0063543D"/>
    <w:rsid w:val="00647114"/>
    <w:rsid w:val="00661B52"/>
    <w:rsid w:val="006853C7"/>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3A52"/>
    <w:rsid w:val="0079458F"/>
    <w:rsid w:val="00796A30"/>
    <w:rsid w:val="007A3017"/>
    <w:rsid w:val="007B600E"/>
    <w:rsid w:val="007B612F"/>
    <w:rsid w:val="007B75AA"/>
    <w:rsid w:val="007D6456"/>
    <w:rsid w:val="007E2831"/>
    <w:rsid w:val="007F0F4A"/>
    <w:rsid w:val="007F105A"/>
    <w:rsid w:val="008028A4"/>
    <w:rsid w:val="0081024E"/>
    <w:rsid w:val="008159D0"/>
    <w:rsid w:val="00815D7D"/>
    <w:rsid w:val="00825DD2"/>
    <w:rsid w:val="008267B8"/>
    <w:rsid w:val="00826D9D"/>
    <w:rsid w:val="00830747"/>
    <w:rsid w:val="0083336E"/>
    <w:rsid w:val="00844E5F"/>
    <w:rsid w:val="00856172"/>
    <w:rsid w:val="00863CB9"/>
    <w:rsid w:val="008768CA"/>
    <w:rsid w:val="00881089"/>
    <w:rsid w:val="008B0406"/>
    <w:rsid w:val="008C384C"/>
    <w:rsid w:val="008D3784"/>
    <w:rsid w:val="008D5C07"/>
    <w:rsid w:val="008E6772"/>
    <w:rsid w:val="008F5FDB"/>
    <w:rsid w:val="0090271F"/>
    <w:rsid w:val="00902E23"/>
    <w:rsid w:val="0090370B"/>
    <w:rsid w:val="009039AF"/>
    <w:rsid w:val="00904C90"/>
    <w:rsid w:val="009114D7"/>
    <w:rsid w:val="00911E94"/>
    <w:rsid w:val="0091348E"/>
    <w:rsid w:val="00917CCB"/>
    <w:rsid w:val="00942EC2"/>
    <w:rsid w:val="0096111C"/>
    <w:rsid w:val="009614B5"/>
    <w:rsid w:val="00964192"/>
    <w:rsid w:val="00973A67"/>
    <w:rsid w:val="00974B41"/>
    <w:rsid w:val="00976789"/>
    <w:rsid w:val="0099043E"/>
    <w:rsid w:val="009B0F66"/>
    <w:rsid w:val="009C7E70"/>
    <w:rsid w:val="009E5345"/>
    <w:rsid w:val="009F37B7"/>
    <w:rsid w:val="009F47BF"/>
    <w:rsid w:val="00A10F02"/>
    <w:rsid w:val="00A164B4"/>
    <w:rsid w:val="00A26956"/>
    <w:rsid w:val="00A26FFE"/>
    <w:rsid w:val="00A27486"/>
    <w:rsid w:val="00A303AE"/>
    <w:rsid w:val="00A3561D"/>
    <w:rsid w:val="00A36106"/>
    <w:rsid w:val="00A36A9A"/>
    <w:rsid w:val="00A41C45"/>
    <w:rsid w:val="00A4241A"/>
    <w:rsid w:val="00A45F02"/>
    <w:rsid w:val="00A53724"/>
    <w:rsid w:val="00A56066"/>
    <w:rsid w:val="00A73129"/>
    <w:rsid w:val="00A77E63"/>
    <w:rsid w:val="00A80E56"/>
    <w:rsid w:val="00A82346"/>
    <w:rsid w:val="00A92BA1"/>
    <w:rsid w:val="00AA6C8E"/>
    <w:rsid w:val="00AC6BC6"/>
    <w:rsid w:val="00AE65E2"/>
    <w:rsid w:val="00B15449"/>
    <w:rsid w:val="00B302D9"/>
    <w:rsid w:val="00B339BB"/>
    <w:rsid w:val="00B93086"/>
    <w:rsid w:val="00BA19ED"/>
    <w:rsid w:val="00BA1B23"/>
    <w:rsid w:val="00BA4B8D"/>
    <w:rsid w:val="00BC0F7D"/>
    <w:rsid w:val="00BD7D31"/>
    <w:rsid w:val="00BE2C00"/>
    <w:rsid w:val="00BE3255"/>
    <w:rsid w:val="00BF128E"/>
    <w:rsid w:val="00C034CB"/>
    <w:rsid w:val="00C074DD"/>
    <w:rsid w:val="00C1496A"/>
    <w:rsid w:val="00C33079"/>
    <w:rsid w:val="00C443B8"/>
    <w:rsid w:val="00C45231"/>
    <w:rsid w:val="00C532EF"/>
    <w:rsid w:val="00C71B93"/>
    <w:rsid w:val="00C72833"/>
    <w:rsid w:val="00C80F1D"/>
    <w:rsid w:val="00C93F40"/>
    <w:rsid w:val="00CA3D0C"/>
    <w:rsid w:val="00CA7B8C"/>
    <w:rsid w:val="00CE4719"/>
    <w:rsid w:val="00D049AA"/>
    <w:rsid w:val="00D240C2"/>
    <w:rsid w:val="00D35439"/>
    <w:rsid w:val="00D46811"/>
    <w:rsid w:val="00D54BDA"/>
    <w:rsid w:val="00D562CA"/>
    <w:rsid w:val="00D57972"/>
    <w:rsid w:val="00D675A9"/>
    <w:rsid w:val="00D738D6"/>
    <w:rsid w:val="00D755EB"/>
    <w:rsid w:val="00D76048"/>
    <w:rsid w:val="00D87E00"/>
    <w:rsid w:val="00D9134D"/>
    <w:rsid w:val="00DA7A03"/>
    <w:rsid w:val="00DB1818"/>
    <w:rsid w:val="00DB4D10"/>
    <w:rsid w:val="00DC309B"/>
    <w:rsid w:val="00DC4DA2"/>
    <w:rsid w:val="00DD4C17"/>
    <w:rsid w:val="00DD74A5"/>
    <w:rsid w:val="00DE5C93"/>
    <w:rsid w:val="00DF2B1F"/>
    <w:rsid w:val="00DF62CD"/>
    <w:rsid w:val="00E16509"/>
    <w:rsid w:val="00E33EBE"/>
    <w:rsid w:val="00E44582"/>
    <w:rsid w:val="00E47BAC"/>
    <w:rsid w:val="00E76E6E"/>
    <w:rsid w:val="00E77645"/>
    <w:rsid w:val="00E94B4A"/>
    <w:rsid w:val="00EA15B0"/>
    <w:rsid w:val="00EA5EA7"/>
    <w:rsid w:val="00EC4A25"/>
    <w:rsid w:val="00EE1239"/>
    <w:rsid w:val="00F02246"/>
    <w:rsid w:val="00F025A2"/>
    <w:rsid w:val="00F04712"/>
    <w:rsid w:val="00F05497"/>
    <w:rsid w:val="00F13360"/>
    <w:rsid w:val="00F22EC7"/>
    <w:rsid w:val="00F230F5"/>
    <w:rsid w:val="00F325C8"/>
    <w:rsid w:val="00F347E9"/>
    <w:rsid w:val="00F3755C"/>
    <w:rsid w:val="00F45166"/>
    <w:rsid w:val="00F56D52"/>
    <w:rsid w:val="00F653B8"/>
    <w:rsid w:val="00F70602"/>
    <w:rsid w:val="00F9008D"/>
    <w:rsid w:val="00FA0AC6"/>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 w:type="character" w:customStyle="1" w:styleId="GuidanceChar">
    <w:name w:val="Guidance Char"/>
    <w:link w:val="Guidance"/>
    <w:qFormat/>
    <w:rsid w:val="00E33EBE"/>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3584</Words>
  <Characters>19849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2022-05-30T10:14:00Z</dcterms:created>
  <dcterms:modified xsi:type="dcterms:W3CDTF">2022-06-24T10:31:00Z</dcterms:modified>
</cp:coreProperties>
</file>